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3B057D7F"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0B5BF2" w:rsidRPr="00C61E2B">
              <w:rPr>
                <w:noProof w:val="0"/>
              </w:rPr>
              <w:t>2</w:t>
            </w:r>
            <w:r w:rsidRPr="00C61E2B">
              <w:rPr>
                <w:noProof w:val="0"/>
              </w:rPr>
              <w:t>.</w:t>
            </w:r>
            <w:r w:rsidR="000B5BF2" w:rsidRPr="00C61E2B">
              <w:rPr>
                <w:noProof w:val="0"/>
              </w:rPr>
              <w:t>0</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107799" w:rsidRPr="00C61E2B">
              <w:rPr>
                <w:noProof w:val="0"/>
                <w:sz w:val="32"/>
              </w:rPr>
              <w:t>5</w:t>
            </w:r>
            <w:r w:rsidRPr="00C61E2B">
              <w:rPr>
                <w:noProof w:val="0"/>
                <w:sz w:val="32"/>
              </w:rPr>
              <w:t>-</w:t>
            </w:r>
            <w:bookmarkEnd w:id="4"/>
            <w:r w:rsidR="00DE46AC" w:rsidRPr="00C61E2B">
              <w:rPr>
                <w:noProof w:val="0"/>
                <w:sz w:val="32"/>
              </w:rPr>
              <w:t>1</w:t>
            </w:r>
            <w:r w:rsidR="000B5BF2" w:rsidRPr="00C61E2B">
              <w:rPr>
                <w:noProof w:val="0"/>
                <w:sz w:val="32"/>
              </w:rPr>
              <w:t>2</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Pr="00C61E2B">
              <w:rPr>
                <w:rStyle w:val="ZGSM"/>
              </w:rPr>
              <w:t>19</w:t>
            </w:r>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35pt" o:ole="">
                  <v:imagedata r:id="rId9" o:title=""/>
                </v:shape>
                <o:OLEObject Type="Embed" ProgID="Word.Picture.8" ShapeID="_x0000_i1025" DrawAspect="Content" ObjectID="_1825780101" r:id="rId10"/>
              </w:object>
            </w:r>
          </w:p>
        </w:tc>
        <w:tc>
          <w:tcPr>
            <w:tcW w:w="5540" w:type="dxa"/>
            <w:shd w:val="clear" w:color="auto" w:fill="auto"/>
          </w:tcPr>
          <w:p w14:paraId="47562F6D" w14:textId="55FCA510" w:rsidR="00F112E4" w:rsidRPr="00C61E2B" w:rsidRDefault="00930F5B" w:rsidP="00F112E4">
            <w:pPr>
              <w:jc w:val="right"/>
            </w:pPr>
            <w:bookmarkStart w:id="8" w:name="logos"/>
            <w:r>
              <w:pict w14:anchorId="5617469C">
                <v:shape id="_x0000_i1026" type="#_x0000_t75" style="width:127.85pt;height:75.45pt">
                  <v:imagedata r:id="rId11" o:title="3GPP-logo_web"/>
                </v:shape>
              </w:pict>
            </w:r>
            <w:bookmarkEnd w:id="8"/>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23D04B2C" w14:textId="44864F57" w:rsidR="00930F5B"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r>
      <w:r w:rsidR="006857B7" w:rsidRPr="00C61E2B">
        <w:instrText xml:space="preserve"> TOC \o "1-9" </w:instrText>
      </w:r>
      <w:r w:rsidRPr="00C61E2B">
        <w:fldChar w:fldCharType="separate"/>
      </w:r>
      <w:r w:rsidR="00930F5B">
        <w:rPr>
          <w:noProof/>
        </w:rPr>
        <w:t>Foreword</w:t>
      </w:r>
      <w:r w:rsidR="00930F5B">
        <w:rPr>
          <w:noProof/>
        </w:rPr>
        <w:tab/>
      </w:r>
      <w:r w:rsidR="00930F5B">
        <w:rPr>
          <w:noProof/>
        </w:rPr>
        <w:fldChar w:fldCharType="begin"/>
      </w:r>
      <w:r w:rsidR="00930F5B">
        <w:rPr>
          <w:noProof/>
        </w:rPr>
        <w:instrText xml:space="preserve"> PAGEREF _Toc215167329 \h </w:instrText>
      </w:r>
      <w:r w:rsidR="00930F5B">
        <w:rPr>
          <w:noProof/>
        </w:rPr>
      </w:r>
      <w:r w:rsidR="00930F5B">
        <w:rPr>
          <w:noProof/>
        </w:rPr>
        <w:fldChar w:fldCharType="separate"/>
      </w:r>
      <w:r w:rsidR="00930F5B">
        <w:rPr>
          <w:noProof/>
        </w:rPr>
        <w:t>13</w:t>
      </w:r>
      <w:r w:rsidR="00930F5B">
        <w:rPr>
          <w:noProof/>
        </w:rPr>
        <w:fldChar w:fldCharType="end"/>
      </w:r>
    </w:p>
    <w:p w14:paraId="08E092C8" w14:textId="0B469EAA" w:rsidR="00930F5B" w:rsidRDefault="00930F5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_Toc215167330 \h </w:instrText>
      </w:r>
      <w:r>
        <w:rPr>
          <w:noProof/>
        </w:rPr>
      </w:r>
      <w:r>
        <w:rPr>
          <w:noProof/>
        </w:rPr>
        <w:fldChar w:fldCharType="separate"/>
      </w:r>
      <w:r>
        <w:rPr>
          <w:noProof/>
        </w:rPr>
        <w:t>15</w:t>
      </w:r>
      <w:r>
        <w:rPr>
          <w:noProof/>
        </w:rPr>
        <w:fldChar w:fldCharType="end"/>
      </w:r>
    </w:p>
    <w:p w14:paraId="2A6BB42F" w14:textId="40806637" w:rsidR="00930F5B" w:rsidRDefault="00930F5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_Toc215167331 \h </w:instrText>
      </w:r>
      <w:r>
        <w:rPr>
          <w:noProof/>
        </w:rPr>
      </w:r>
      <w:r>
        <w:rPr>
          <w:noProof/>
        </w:rPr>
        <w:fldChar w:fldCharType="separate"/>
      </w:r>
      <w:r>
        <w:rPr>
          <w:noProof/>
        </w:rPr>
        <w:t>15</w:t>
      </w:r>
      <w:r>
        <w:rPr>
          <w:noProof/>
        </w:rPr>
        <w:fldChar w:fldCharType="end"/>
      </w:r>
    </w:p>
    <w:p w14:paraId="00EC4B64" w14:textId="5DCB9B0A" w:rsidR="00930F5B" w:rsidRDefault="00930F5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_Toc215167332 \h </w:instrText>
      </w:r>
      <w:r>
        <w:rPr>
          <w:noProof/>
        </w:rPr>
      </w:r>
      <w:r>
        <w:rPr>
          <w:noProof/>
        </w:rPr>
        <w:fldChar w:fldCharType="separate"/>
      </w:r>
      <w:r>
        <w:rPr>
          <w:noProof/>
        </w:rPr>
        <w:t>16</w:t>
      </w:r>
      <w:r>
        <w:rPr>
          <w:noProof/>
        </w:rPr>
        <w:fldChar w:fldCharType="end"/>
      </w:r>
    </w:p>
    <w:p w14:paraId="0414E66A" w14:textId="6317E677"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_Toc215167333 \h </w:instrText>
      </w:r>
      <w:r>
        <w:rPr>
          <w:noProof/>
        </w:rPr>
      </w:r>
      <w:r>
        <w:rPr>
          <w:noProof/>
        </w:rPr>
        <w:fldChar w:fldCharType="separate"/>
      </w:r>
      <w:r>
        <w:rPr>
          <w:noProof/>
        </w:rPr>
        <w:t>16</w:t>
      </w:r>
      <w:r>
        <w:rPr>
          <w:noProof/>
        </w:rPr>
        <w:fldChar w:fldCharType="end"/>
      </w:r>
    </w:p>
    <w:p w14:paraId="30D834FF" w14:textId="476ED0DE"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_Toc215167334 \h </w:instrText>
      </w:r>
      <w:r>
        <w:rPr>
          <w:noProof/>
        </w:rPr>
      </w:r>
      <w:r>
        <w:rPr>
          <w:noProof/>
        </w:rPr>
        <w:fldChar w:fldCharType="separate"/>
      </w:r>
      <w:r>
        <w:rPr>
          <w:noProof/>
        </w:rPr>
        <w:t>16</w:t>
      </w:r>
      <w:r>
        <w:rPr>
          <w:noProof/>
        </w:rPr>
        <w:fldChar w:fldCharType="end"/>
      </w:r>
    </w:p>
    <w:p w14:paraId="7175DA5B" w14:textId="19E9BB34"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_Toc215167335 \h </w:instrText>
      </w:r>
      <w:r>
        <w:rPr>
          <w:noProof/>
        </w:rPr>
      </w:r>
      <w:r>
        <w:rPr>
          <w:noProof/>
        </w:rPr>
        <w:fldChar w:fldCharType="separate"/>
      </w:r>
      <w:r>
        <w:rPr>
          <w:noProof/>
        </w:rPr>
        <w:t>16</w:t>
      </w:r>
      <w:r>
        <w:rPr>
          <w:noProof/>
        </w:rPr>
        <w:fldChar w:fldCharType="end"/>
      </w:r>
    </w:p>
    <w:p w14:paraId="5146CD0E" w14:textId="774351A6" w:rsidR="00930F5B" w:rsidRDefault="00930F5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_Toc215167336 \h </w:instrText>
      </w:r>
      <w:r>
        <w:rPr>
          <w:noProof/>
        </w:rPr>
      </w:r>
      <w:r>
        <w:rPr>
          <w:noProof/>
        </w:rPr>
        <w:fldChar w:fldCharType="separate"/>
      </w:r>
      <w:r>
        <w:rPr>
          <w:noProof/>
        </w:rPr>
        <w:t>17</w:t>
      </w:r>
      <w:r>
        <w:rPr>
          <w:noProof/>
        </w:rPr>
        <w:fldChar w:fldCharType="end"/>
      </w:r>
    </w:p>
    <w:p w14:paraId="24357B36" w14:textId="70BFBC8D"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_Toc215167337 \h </w:instrText>
      </w:r>
      <w:r>
        <w:rPr>
          <w:noProof/>
        </w:rPr>
      </w:r>
      <w:r>
        <w:rPr>
          <w:noProof/>
        </w:rPr>
        <w:fldChar w:fldCharType="separate"/>
      </w:r>
      <w:r>
        <w:rPr>
          <w:noProof/>
        </w:rPr>
        <w:t>17</w:t>
      </w:r>
      <w:r>
        <w:rPr>
          <w:noProof/>
        </w:rPr>
        <w:fldChar w:fldCharType="end"/>
      </w:r>
    </w:p>
    <w:p w14:paraId="32C49A63" w14:textId="50E258FC" w:rsidR="00930F5B" w:rsidRDefault="00930F5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r>
      <w:r>
        <w:rPr>
          <w:noProof/>
        </w:rPr>
        <w:instrText xml:space="preserve"> PAGEREF _Toc215167338 \h </w:instrText>
      </w:r>
      <w:r>
        <w:rPr>
          <w:noProof/>
        </w:rPr>
      </w:r>
      <w:r>
        <w:rPr>
          <w:noProof/>
        </w:rPr>
        <w:fldChar w:fldCharType="separate"/>
      </w:r>
      <w:r>
        <w:rPr>
          <w:noProof/>
        </w:rPr>
        <w:t>17</w:t>
      </w:r>
      <w:r>
        <w:rPr>
          <w:noProof/>
        </w:rPr>
        <w:fldChar w:fldCharType="end"/>
      </w:r>
    </w:p>
    <w:p w14:paraId="3B63A4A7" w14:textId="2C73F594"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_Toc215167339 \h </w:instrText>
      </w:r>
      <w:r>
        <w:rPr>
          <w:noProof/>
        </w:rPr>
      </w:r>
      <w:r>
        <w:rPr>
          <w:noProof/>
        </w:rPr>
        <w:fldChar w:fldCharType="separate"/>
      </w:r>
      <w:r>
        <w:rPr>
          <w:noProof/>
        </w:rPr>
        <w:t>17</w:t>
      </w:r>
      <w:r>
        <w:rPr>
          <w:noProof/>
        </w:rPr>
        <w:fldChar w:fldCharType="end"/>
      </w:r>
    </w:p>
    <w:p w14:paraId="78B06897" w14:textId="5B10FB6D"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r>
      <w:r>
        <w:rPr>
          <w:noProof/>
        </w:rPr>
        <w:instrText xml:space="preserve"> PAGEREF _Toc215167340 \h </w:instrText>
      </w:r>
      <w:r>
        <w:rPr>
          <w:noProof/>
        </w:rPr>
      </w:r>
      <w:r>
        <w:rPr>
          <w:noProof/>
        </w:rPr>
        <w:fldChar w:fldCharType="separate"/>
      </w:r>
      <w:r>
        <w:rPr>
          <w:noProof/>
        </w:rPr>
        <w:t>19</w:t>
      </w:r>
      <w:r>
        <w:rPr>
          <w:noProof/>
        </w:rPr>
        <w:fldChar w:fldCharType="end"/>
      </w:r>
    </w:p>
    <w:p w14:paraId="22A96577" w14:textId="6F1F447A"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_Toc215167341 \h </w:instrText>
      </w:r>
      <w:r>
        <w:rPr>
          <w:noProof/>
        </w:rPr>
      </w:r>
      <w:r>
        <w:rPr>
          <w:noProof/>
        </w:rPr>
        <w:fldChar w:fldCharType="separate"/>
      </w:r>
      <w:r>
        <w:rPr>
          <w:noProof/>
        </w:rPr>
        <w:t>19</w:t>
      </w:r>
      <w:r>
        <w:rPr>
          <w:noProof/>
        </w:rPr>
        <w:fldChar w:fldCharType="end"/>
      </w:r>
    </w:p>
    <w:p w14:paraId="57A63C67" w14:textId="7963730D"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_Toc215167342 \h </w:instrText>
      </w:r>
      <w:r>
        <w:rPr>
          <w:noProof/>
        </w:rPr>
      </w:r>
      <w:r>
        <w:rPr>
          <w:noProof/>
        </w:rPr>
        <w:fldChar w:fldCharType="separate"/>
      </w:r>
      <w:r>
        <w:rPr>
          <w:noProof/>
        </w:rPr>
        <w:t>19</w:t>
      </w:r>
      <w:r>
        <w:rPr>
          <w:noProof/>
        </w:rPr>
        <w:fldChar w:fldCharType="end"/>
      </w:r>
    </w:p>
    <w:p w14:paraId="1F6821C6" w14:textId="2DE51411"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_Toc215167343 \h </w:instrText>
      </w:r>
      <w:r>
        <w:rPr>
          <w:noProof/>
        </w:rPr>
      </w:r>
      <w:r>
        <w:rPr>
          <w:noProof/>
        </w:rPr>
        <w:fldChar w:fldCharType="separate"/>
      </w:r>
      <w:r>
        <w:rPr>
          <w:noProof/>
        </w:rPr>
        <w:t>19</w:t>
      </w:r>
      <w:r>
        <w:rPr>
          <w:noProof/>
        </w:rPr>
        <w:fldChar w:fldCharType="end"/>
      </w:r>
    </w:p>
    <w:p w14:paraId="78E4610C" w14:textId="2D468894"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r>
      <w:r>
        <w:rPr>
          <w:noProof/>
        </w:rPr>
        <w:instrText xml:space="preserve"> PAGEREF _Toc215167344 \h </w:instrText>
      </w:r>
      <w:r>
        <w:rPr>
          <w:noProof/>
        </w:rPr>
      </w:r>
      <w:r>
        <w:rPr>
          <w:noProof/>
        </w:rPr>
        <w:fldChar w:fldCharType="separate"/>
      </w:r>
      <w:r>
        <w:rPr>
          <w:noProof/>
        </w:rPr>
        <w:t>19</w:t>
      </w:r>
      <w:r>
        <w:rPr>
          <w:noProof/>
        </w:rPr>
        <w:fldChar w:fldCharType="end"/>
      </w:r>
    </w:p>
    <w:p w14:paraId="6C6C0B6F" w14:textId="27AC546C"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_Toc215167345 \h </w:instrText>
      </w:r>
      <w:r>
        <w:rPr>
          <w:noProof/>
        </w:rPr>
      </w:r>
      <w:r>
        <w:rPr>
          <w:noProof/>
        </w:rPr>
        <w:fldChar w:fldCharType="separate"/>
      </w:r>
      <w:r>
        <w:rPr>
          <w:noProof/>
        </w:rPr>
        <w:t>19</w:t>
      </w:r>
      <w:r>
        <w:rPr>
          <w:noProof/>
        </w:rPr>
        <w:fldChar w:fldCharType="end"/>
      </w:r>
    </w:p>
    <w:p w14:paraId="07FF87C1" w14:textId="5E4B09F2"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r>
      <w:r>
        <w:rPr>
          <w:noProof/>
        </w:rPr>
        <w:instrText xml:space="preserve"> PAGEREF _Toc215167346 \h </w:instrText>
      </w:r>
      <w:r>
        <w:rPr>
          <w:noProof/>
        </w:rPr>
      </w:r>
      <w:r>
        <w:rPr>
          <w:noProof/>
        </w:rPr>
        <w:fldChar w:fldCharType="separate"/>
      </w:r>
      <w:r>
        <w:rPr>
          <w:noProof/>
        </w:rPr>
        <w:t>19</w:t>
      </w:r>
      <w:r>
        <w:rPr>
          <w:noProof/>
        </w:rPr>
        <w:fldChar w:fldCharType="end"/>
      </w:r>
    </w:p>
    <w:p w14:paraId="7107B646" w14:textId="695AD95F"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r>
      <w:r>
        <w:rPr>
          <w:noProof/>
        </w:rPr>
        <w:instrText xml:space="preserve"> PAGEREF _Toc215167347 \h </w:instrText>
      </w:r>
      <w:r>
        <w:rPr>
          <w:noProof/>
        </w:rPr>
      </w:r>
      <w:r>
        <w:rPr>
          <w:noProof/>
        </w:rPr>
        <w:fldChar w:fldCharType="separate"/>
      </w:r>
      <w:r>
        <w:rPr>
          <w:noProof/>
        </w:rPr>
        <w:t>20</w:t>
      </w:r>
      <w:r>
        <w:rPr>
          <w:noProof/>
        </w:rPr>
        <w:fldChar w:fldCharType="end"/>
      </w:r>
    </w:p>
    <w:p w14:paraId="4FE8A05A" w14:textId="4C5C621B"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_Toc215167348 \h </w:instrText>
      </w:r>
      <w:r>
        <w:rPr>
          <w:noProof/>
        </w:rPr>
      </w:r>
      <w:r>
        <w:rPr>
          <w:noProof/>
        </w:rPr>
        <w:fldChar w:fldCharType="separate"/>
      </w:r>
      <w:r>
        <w:rPr>
          <w:noProof/>
        </w:rPr>
        <w:t>20</w:t>
      </w:r>
      <w:r>
        <w:rPr>
          <w:noProof/>
        </w:rPr>
        <w:fldChar w:fldCharType="end"/>
      </w:r>
    </w:p>
    <w:p w14:paraId="2A5C7F87" w14:textId="10EF6EFA"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_Toc215167349 \h </w:instrText>
      </w:r>
      <w:r>
        <w:rPr>
          <w:noProof/>
        </w:rPr>
      </w:r>
      <w:r>
        <w:rPr>
          <w:noProof/>
        </w:rPr>
        <w:fldChar w:fldCharType="separate"/>
      </w:r>
      <w:r>
        <w:rPr>
          <w:noProof/>
        </w:rPr>
        <w:t>20</w:t>
      </w:r>
      <w:r>
        <w:rPr>
          <w:noProof/>
        </w:rPr>
        <w:fldChar w:fldCharType="end"/>
      </w:r>
    </w:p>
    <w:p w14:paraId="399527EC" w14:textId="05543558"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_Toc215167350 \h </w:instrText>
      </w:r>
      <w:r>
        <w:rPr>
          <w:noProof/>
        </w:rPr>
      </w:r>
      <w:r>
        <w:rPr>
          <w:noProof/>
        </w:rPr>
        <w:fldChar w:fldCharType="separate"/>
      </w:r>
      <w:r>
        <w:rPr>
          <w:noProof/>
        </w:rPr>
        <w:t>20</w:t>
      </w:r>
      <w:r>
        <w:rPr>
          <w:noProof/>
        </w:rPr>
        <w:fldChar w:fldCharType="end"/>
      </w:r>
    </w:p>
    <w:p w14:paraId="2A296652" w14:textId="54E6D33D"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r>
      <w:r>
        <w:rPr>
          <w:noProof/>
        </w:rPr>
        <w:instrText xml:space="preserve"> PAGEREF _Toc215167351 \h </w:instrText>
      </w:r>
      <w:r>
        <w:rPr>
          <w:noProof/>
        </w:rPr>
      </w:r>
      <w:r>
        <w:rPr>
          <w:noProof/>
        </w:rPr>
        <w:fldChar w:fldCharType="separate"/>
      </w:r>
      <w:r>
        <w:rPr>
          <w:noProof/>
        </w:rPr>
        <w:t>20</w:t>
      </w:r>
      <w:r>
        <w:rPr>
          <w:noProof/>
        </w:rPr>
        <w:fldChar w:fldCharType="end"/>
      </w:r>
    </w:p>
    <w:p w14:paraId="11472C9C" w14:textId="11C53F20"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_Toc215167352 \h </w:instrText>
      </w:r>
      <w:r>
        <w:rPr>
          <w:noProof/>
        </w:rPr>
      </w:r>
      <w:r>
        <w:rPr>
          <w:noProof/>
        </w:rPr>
        <w:fldChar w:fldCharType="separate"/>
      </w:r>
      <w:r>
        <w:rPr>
          <w:noProof/>
        </w:rPr>
        <w:t>20</w:t>
      </w:r>
      <w:r>
        <w:rPr>
          <w:noProof/>
        </w:rPr>
        <w:fldChar w:fldCharType="end"/>
      </w:r>
    </w:p>
    <w:p w14:paraId="728727D2" w14:textId="1D0E2A7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subscription</w:t>
      </w:r>
      <w:r>
        <w:rPr>
          <w:noProof/>
        </w:rPr>
        <w:tab/>
      </w:r>
      <w:r>
        <w:rPr>
          <w:noProof/>
        </w:rPr>
        <w:fldChar w:fldCharType="begin"/>
      </w:r>
      <w:r>
        <w:rPr>
          <w:noProof/>
        </w:rPr>
        <w:instrText xml:space="preserve"> PAGEREF _Toc215167353 \h </w:instrText>
      </w:r>
      <w:r>
        <w:rPr>
          <w:noProof/>
        </w:rPr>
      </w:r>
      <w:r>
        <w:rPr>
          <w:noProof/>
        </w:rPr>
        <w:fldChar w:fldCharType="separate"/>
      </w:r>
      <w:r>
        <w:rPr>
          <w:noProof/>
        </w:rPr>
        <w:t>20</w:t>
      </w:r>
      <w:r>
        <w:rPr>
          <w:noProof/>
        </w:rPr>
        <w:fldChar w:fldCharType="end"/>
      </w:r>
    </w:p>
    <w:p w14:paraId="460FAA9C" w14:textId="14C17322"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r>
      <w:r>
        <w:rPr>
          <w:noProof/>
        </w:rPr>
        <w:instrText xml:space="preserve"> PAGEREF _Toc215167354 \h </w:instrText>
      </w:r>
      <w:r>
        <w:rPr>
          <w:noProof/>
        </w:rPr>
      </w:r>
      <w:r>
        <w:rPr>
          <w:noProof/>
        </w:rPr>
        <w:fldChar w:fldCharType="separate"/>
      </w:r>
      <w:r>
        <w:rPr>
          <w:noProof/>
        </w:rPr>
        <w:t>21</w:t>
      </w:r>
      <w:r>
        <w:rPr>
          <w:noProof/>
        </w:rPr>
        <w:fldChar w:fldCharType="end"/>
      </w:r>
    </w:p>
    <w:p w14:paraId="6210FE4F" w14:textId="6F806D1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_Toc215167355 \h </w:instrText>
      </w:r>
      <w:r>
        <w:rPr>
          <w:noProof/>
        </w:rPr>
      </w:r>
      <w:r>
        <w:rPr>
          <w:noProof/>
        </w:rPr>
        <w:fldChar w:fldCharType="separate"/>
      </w:r>
      <w:r>
        <w:rPr>
          <w:noProof/>
        </w:rPr>
        <w:t>21</w:t>
      </w:r>
      <w:r>
        <w:rPr>
          <w:noProof/>
        </w:rPr>
        <w:fldChar w:fldCharType="end"/>
      </w:r>
    </w:p>
    <w:p w14:paraId="40F8FC28" w14:textId="52C8991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subscription retrieval</w:t>
      </w:r>
      <w:r>
        <w:rPr>
          <w:noProof/>
        </w:rPr>
        <w:tab/>
      </w:r>
      <w:r>
        <w:rPr>
          <w:noProof/>
        </w:rPr>
        <w:fldChar w:fldCharType="begin"/>
      </w:r>
      <w:r>
        <w:rPr>
          <w:noProof/>
        </w:rPr>
        <w:instrText xml:space="preserve"> PAGEREF _Toc215167356 \h </w:instrText>
      </w:r>
      <w:r>
        <w:rPr>
          <w:noProof/>
        </w:rPr>
      </w:r>
      <w:r>
        <w:rPr>
          <w:noProof/>
        </w:rPr>
        <w:fldChar w:fldCharType="separate"/>
      </w:r>
      <w:r>
        <w:rPr>
          <w:noProof/>
        </w:rPr>
        <w:t>21</w:t>
      </w:r>
      <w:r>
        <w:rPr>
          <w:noProof/>
        </w:rPr>
        <w:fldChar w:fldCharType="end"/>
      </w:r>
    </w:p>
    <w:p w14:paraId="2AEE741B" w14:textId="2C0D3FD7"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r>
      <w:r>
        <w:rPr>
          <w:noProof/>
        </w:rPr>
        <w:instrText xml:space="preserve"> PAGEREF _Toc215167357 \h </w:instrText>
      </w:r>
      <w:r>
        <w:rPr>
          <w:noProof/>
        </w:rPr>
      </w:r>
      <w:r>
        <w:rPr>
          <w:noProof/>
        </w:rPr>
        <w:fldChar w:fldCharType="separate"/>
      </w:r>
      <w:r>
        <w:rPr>
          <w:noProof/>
        </w:rPr>
        <w:t>21</w:t>
      </w:r>
      <w:r>
        <w:rPr>
          <w:noProof/>
        </w:rPr>
        <w:fldChar w:fldCharType="end"/>
      </w:r>
    </w:p>
    <w:p w14:paraId="18E90707" w14:textId="3B331F1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_Toc215167358 \h </w:instrText>
      </w:r>
      <w:r>
        <w:rPr>
          <w:noProof/>
        </w:rPr>
      </w:r>
      <w:r>
        <w:rPr>
          <w:noProof/>
        </w:rPr>
        <w:fldChar w:fldCharType="separate"/>
      </w:r>
      <w:r>
        <w:rPr>
          <w:noProof/>
        </w:rPr>
        <w:t>21</w:t>
      </w:r>
      <w:r>
        <w:rPr>
          <w:noProof/>
        </w:rPr>
        <w:fldChar w:fldCharType="end"/>
      </w:r>
    </w:p>
    <w:p w14:paraId="3EBF5B81" w14:textId="57112F4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subscription update</w:t>
      </w:r>
      <w:r>
        <w:rPr>
          <w:noProof/>
        </w:rPr>
        <w:tab/>
      </w:r>
      <w:r>
        <w:rPr>
          <w:noProof/>
        </w:rPr>
        <w:fldChar w:fldCharType="begin"/>
      </w:r>
      <w:r>
        <w:rPr>
          <w:noProof/>
        </w:rPr>
        <w:instrText xml:space="preserve"> PAGEREF _Toc215167359 \h </w:instrText>
      </w:r>
      <w:r>
        <w:rPr>
          <w:noProof/>
        </w:rPr>
      </w:r>
      <w:r>
        <w:rPr>
          <w:noProof/>
        </w:rPr>
        <w:fldChar w:fldCharType="separate"/>
      </w:r>
      <w:r>
        <w:rPr>
          <w:noProof/>
        </w:rPr>
        <w:t>21</w:t>
      </w:r>
      <w:r>
        <w:rPr>
          <w:noProof/>
        </w:rPr>
        <w:fldChar w:fldCharType="end"/>
      </w:r>
    </w:p>
    <w:p w14:paraId="4E263409" w14:textId="748123C6"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r>
      <w:r>
        <w:rPr>
          <w:noProof/>
        </w:rPr>
        <w:instrText xml:space="preserve"> PAGEREF _Toc215167360 \h </w:instrText>
      </w:r>
      <w:r>
        <w:rPr>
          <w:noProof/>
        </w:rPr>
      </w:r>
      <w:r>
        <w:rPr>
          <w:noProof/>
        </w:rPr>
        <w:fldChar w:fldCharType="separate"/>
      </w:r>
      <w:r>
        <w:rPr>
          <w:noProof/>
        </w:rPr>
        <w:t>22</w:t>
      </w:r>
      <w:r>
        <w:rPr>
          <w:noProof/>
        </w:rPr>
        <w:fldChar w:fldCharType="end"/>
      </w:r>
    </w:p>
    <w:p w14:paraId="2AA724BF" w14:textId="12829B4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_Toc215167361 \h </w:instrText>
      </w:r>
      <w:r>
        <w:rPr>
          <w:noProof/>
        </w:rPr>
      </w:r>
      <w:r>
        <w:rPr>
          <w:noProof/>
        </w:rPr>
        <w:fldChar w:fldCharType="separate"/>
      </w:r>
      <w:r>
        <w:rPr>
          <w:noProof/>
        </w:rPr>
        <w:t>22</w:t>
      </w:r>
      <w:r>
        <w:rPr>
          <w:noProof/>
        </w:rPr>
        <w:fldChar w:fldCharType="end"/>
      </w:r>
    </w:p>
    <w:p w14:paraId="6939874E" w14:textId="23ACBF4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unsubscription</w:t>
      </w:r>
      <w:r>
        <w:rPr>
          <w:noProof/>
        </w:rPr>
        <w:tab/>
      </w:r>
      <w:r>
        <w:rPr>
          <w:noProof/>
        </w:rPr>
        <w:fldChar w:fldCharType="begin"/>
      </w:r>
      <w:r>
        <w:rPr>
          <w:noProof/>
        </w:rPr>
        <w:instrText xml:space="preserve"> PAGEREF _Toc215167362 \h </w:instrText>
      </w:r>
      <w:r>
        <w:rPr>
          <w:noProof/>
        </w:rPr>
      </w:r>
      <w:r>
        <w:rPr>
          <w:noProof/>
        </w:rPr>
        <w:fldChar w:fldCharType="separate"/>
      </w:r>
      <w:r>
        <w:rPr>
          <w:noProof/>
        </w:rPr>
        <w:t>22</w:t>
      </w:r>
      <w:r>
        <w:rPr>
          <w:noProof/>
        </w:rPr>
        <w:fldChar w:fldCharType="end"/>
      </w:r>
    </w:p>
    <w:p w14:paraId="5F08A5F5" w14:textId="1D6622FD"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r>
      <w:r>
        <w:rPr>
          <w:noProof/>
        </w:rPr>
        <w:instrText xml:space="preserve"> PAGEREF _Toc215167363 \h </w:instrText>
      </w:r>
      <w:r>
        <w:rPr>
          <w:noProof/>
        </w:rPr>
      </w:r>
      <w:r>
        <w:rPr>
          <w:noProof/>
        </w:rPr>
        <w:fldChar w:fldCharType="separate"/>
      </w:r>
      <w:r>
        <w:rPr>
          <w:noProof/>
        </w:rPr>
        <w:t>22</w:t>
      </w:r>
      <w:r>
        <w:rPr>
          <w:noProof/>
        </w:rPr>
        <w:fldChar w:fldCharType="end"/>
      </w:r>
    </w:p>
    <w:p w14:paraId="69D3940C" w14:textId="2C27240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_Toc215167364 \h </w:instrText>
      </w:r>
      <w:r>
        <w:rPr>
          <w:noProof/>
        </w:rPr>
      </w:r>
      <w:r>
        <w:rPr>
          <w:noProof/>
        </w:rPr>
        <w:fldChar w:fldCharType="separate"/>
      </w:r>
      <w:r>
        <w:rPr>
          <w:noProof/>
        </w:rPr>
        <w:t>22</w:t>
      </w:r>
      <w:r>
        <w:rPr>
          <w:noProof/>
        </w:rPr>
        <w:fldChar w:fldCharType="end"/>
      </w:r>
    </w:p>
    <w:p w14:paraId="74E38DB6" w14:textId="1EB991DB"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AIML operation for HFL training notification</w:t>
      </w:r>
      <w:r>
        <w:rPr>
          <w:noProof/>
        </w:rPr>
        <w:tab/>
      </w:r>
      <w:r>
        <w:rPr>
          <w:noProof/>
        </w:rPr>
        <w:fldChar w:fldCharType="begin"/>
      </w:r>
      <w:r>
        <w:rPr>
          <w:noProof/>
        </w:rPr>
        <w:instrText xml:space="preserve"> PAGEREF _Toc215167365 \h </w:instrText>
      </w:r>
      <w:r>
        <w:rPr>
          <w:noProof/>
        </w:rPr>
      </w:r>
      <w:r>
        <w:rPr>
          <w:noProof/>
        </w:rPr>
        <w:fldChar w:fldCharType="separate"/>
      </w:r>
      <w:r>
        <w:rPr>
          <w:noProof/>
        </w:rPr>
        <w:t>22</w:t>
      </w:r>
      <w:r>
        <w:rPr>
          <w:noProof/>
        </w:rPr>
        <w:fldChar w:fldCharType="end"/>
      </w:r>
    </w:p>
    <w:p w14:paraId="58C07AE6" w14:textId="4694B1A4"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r>
      <w:r>
        <w:rPr>
          <w:noProof/>
        </w:rPr>
        <w:instrText xml:space="preserve"> PAGEREF _Toc215167366 \h </w:instrText>
      </w:r>
      <w:r>
        <w:rPr>
          <w:noProof/>
        </w:rPr>
      </w:r>
      <w:r>
        <w:rPr>
          <w:noProof/>
        </w:rPr>
        <w:fldChar w:fldCharType="separate"/>
      </w:r>
      <w:r>
        <w:rPr>
          <w:noProof/>
        </w:rPr>
        <w:t>22</w:t>
      </w:r>
      <w:r>
        <w:rPr>
          <w:noProof/>
        </w:rPr>
        <w:fldChar w:fldCharType="end"/>
      </w:r>
    </w:p>
    <w:p w14:paraId="6B37A617" w14:textId="1B12A65D"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_Toc215167367 \h </w:instrText>
      </w:r>
      <w:r>
        <w:rPr>
          <w:noProof/>
        </w:rPr>
      </w:r>
      <w:r>
        <w:rPr>
          <w:noProof/>
        </w:rPr>
        <w:fldChar w:fldCharType="separate"/>
      </w:r>
      <w:r>
        <w:rPr>
          <w:noProof/>
        </w:rPr>
        <w:t>22</w:t>
      </w:r>
      <w:r>
        <w:rPr>
          <w:noProof/>
        </w:rPr>
        <w:fldChar w:fldCharType="end"/>
      </w:r>
    </w:p>
    <w:p w14:paraId="50EBA6B5" w14:textId="57253AC7"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_Toc215167368 \h </w:instrText>
      </w:r>
      <w:r>
        <w:rPr>
          <w:noProof/>
        </w:rPr>
      </w:r>
      <w:r>
        <w:rPr>
          <w:noProof/>
        </w:rPr>
        <w:fldChar w:fldCharType="separate"/>
      </w:r>
      <w:r>
        <w:rPr>
          <w:noProof/>
        </w:rPr>
        <w:t>23</w:t>
      </w:r>
      <w:r>
        <w:rPr>
          <w:noProof/>
        </w:rPr>
        <w:fldChar w:fldCharType="end"/>
      </w:r>
    </w:p>
    <w:p w14:paraId="7B674C63" w14:textId="3253C103"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_Toc215167369 \h </w:instrText>
      </w:r>
      <w:r>
        <w:rPr>
          <w:noProof/>
        </w:rPr>
      </w:r>
      <w:r>
        <w:rPr>
          <w:noProof/>
        </w:rPr>
        <w:fldChar w:fldCharType="separate"/>
      </w:r>
      <w:r>
        <w:rPr>
          <w:noProof/>
        </w:rPr>
        <w:t>23</w:t>
      </w:r>
      <w:r>
        <w:rPr>
          <w:noProof/>
        </w:rPr>
        <w:fldChar w:fldCharType="end"/>
      </w:r>
    </w:p>
    <w:p w14:paraId="44EA5B9D" w14:textId="45630AC2"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_Toc215167370 \h </w:instrText>
      </w:r>
      <w:r>
        <w:rPr>
          <w:noProof/>
        </w:rPr>
      </w:r>
      <w:r>
        <w:rPr>
          <w:noProof/>
        </w:rPr>
        <w:fldChar w:fldCharType="separate"/>
      </w:r>
      <w:r>
        <w:rPr>
          <w:noProof/>
        </w:rPr>
        <w:t>23</w:t>
      </w:r>
      <w:r>
        <w:rPr>
          <w:noProof/>
        </w:rPr>
        <w:fldChar w:fldCharType="end"/>
      </w:r>
    </w:p>
    <w:p w14:paraId="6DC9745E" w14:textId="1EB9269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_Toc215167371 \h </w:instrText>
      </w:r>
      <w:r>
        <w:rPr>
          <w:noProof/>
        </w:rPr>
      </w:r>
      <w:r>
        <w:rPr>
          <w:noProof/>
        </w:rPr>
        <w:fldChar w:fldCharType="separate"/>
      </w:r>
      <w:r>
        <w:rPr>
          <w:noProof/>
        </w:rPr>
        <w:t>23</w:t>
      </w:r>
      <w:r>
        <w:rPr>
          <w:noProof/>
        </w:rPr>
        <w:fldChar w:fldCharType="end"/>
      </w:r>
    </w:p>
    <w:p w14:paraId="64822E49" w14:textId="3EBBA91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r>
      <w:r>
        <w:rPr>
          <w:noProof/>
        </w:rPr>
        <w:instrText xml:space="preserve"> PAGEREF _Toc215167372 \h </w:instrText>
      </w:r>
      <w:r>
        <w:rPr>
          <w:noProof/>
        </w:rPr>
      </w:r>
      <w:r>
        <w:rPr>
          <w:noProof/>
        </w:rPr>
        <w:fldChar w:fldCharType="separate"/>
      </w:r>
      <w:r>
        <w:rPr>
          <w:noProof/>
        </w:rPr>
        <w:t>23</w:t>
      </w:r>
      <w:r>
        <w:rPr>
          <w:noProof/>
        </w:rPr>
        <w:fldChar w:fldCharType="end"/>
      </w:r>
    </w:p>
    <w:p w14:paraId="71369556" w14:textId="761E2AA0"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_Toc215167373 \h </w:instrText>
      </w:r>
      <w:r>
        <w:rPr>
          <w:noProof/>
        </w:rPr>
      </w:r>
      <w:r>
        <w:rPr>
          <w:noProof/>
        </w:rPr>
        <w:fldChar w:fldCharType="separate"/>
      </w:r>
      <w:r>
        <w:rPr>
          <w:noProof/>
        </w:rPr>
        <w:t>24</w:t>
      </w:r>
      <w:r>
        <w:rPr>
          <w:noProof/>
        </w:rPr>
        <w:fldChar w:fldCharType="end"/>
      </w:r>
    </w:p>
    <w:p w14:paraId="560BF6E2" w14:textId="7C35FAF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_Toc215167374 \h </w:instrText>
      </w:r>
      <w:r>
        <w:rPr>
          <w:noProof/>
        </w:rPr>
      </w:r>
      <w:r>
        <w:rPr>
          <w:noProof/>
        </w:rPr>
        <w:fldChar w:fldCharType="separate"/>
      </w:r>
      <w:r>
        <w:rPr>
          <w:noProof/>
        </w:rPr>
        <w:t>24</w:t>
      </w:r>
      <w:r>
        <w:rPr>
          <w:noProof/>
        </w:rPr>
        <w:fldChar w:fldCharType="end"/>
      </w:r>
    </w:p>
    <w:p w14:paraId="240B12A5" w14:textId="75B82087"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r>
      <w:r>
        <w:rPr>
          <w:noProof/>
        </w:rPr>
        <w:instrText xml:space="preserve"> PAGEREF _Toc215167375 \h </w:instrText>
      </w:r>
      <w:r>
        <w:rPr>
          <w:noProof/>
        </w:rPr>
      </w:r>
      <w:r>
        <w:rPr>
          <w:noProof/>
        </w:rPr>
        <w:fldChar w:fldCharType="separate"/>
      </w:r>
      <w:r>
        <w:rPr>
          <w:noProof/>
        </w:rPr>
        <w:t>24</w:t>
      </w:r>
      <w:r>
        <w:rPr>
          <w:noProof/>
        </w:rPr>
        <w:fldChar w:fldCharType="end"/>
      </w:r>
    </w:p>
    <w:p w14:paraId="57D715E9" w14:textId="3C5BEA63"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_Toc215167376 \h </w:instrText>
      </w:r>
      <w:r>
        <w:rPr>
          <w:noProof/>
        </w:rPr>
      </w:r>
      <w:r>
        <w:rPr>
          <w:noProof/>
        </w:rPr>
        <w:fldChar w:fldCharType="separate"/>
      </w:r>
      <w:r>
        <w:rPr>
          <w:noProof/>
        </w:rPr>
        <w:t>24</w:t>
      </w:r>
      <w:r>
        <w:rPr>
          <w:noProof/>
        </w:rPr>
        <w:fldChar w:fldCharType="end"/>
      </w:r>
    </w:p>
    <w:p w14:paraId="717080E8" w14:textId="57CFE785"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_Toc215167377 \h </w:instrText>
      </w:r>
      <w:r>
        <w:rPr>
          <w:noProof/>
        </w:rPr>
      </w:r>
      <w:r>
        <w:rPr>
          <w:noProof/>
        </w:rPr>
        <w:fldChar w:fldCharType="separate"/>
      </w:r>
      <w:r>
        <w:rPr>
          <w:noProof/>
        </w:rPr>
        <w:t>24</w:t>
      </w:r>
      <w:r>
        <w:rPr>
          <w:noProof/>
        </w:rPr>
        <w:fldChar w:fldCharType="end"/>
      </w:r>
    </w:p>
    <w:p w14:paraId="040E2864" w14:textId="76A4BBC4"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r>
      <w:r>
        <w:rPr>
          <w:noProof/>
        </w:rPr>
        <w:instrText xml:space="preserve"> PAGEREF _Toc215167378 \h </w:instrText>
      </w:r>
      <w:r>
        <w:rPr>
          <w:noProof/>
        </w:rPr>
      </w:r>
      <w:r>
        <w:rPr>
          <w:noProof/>
        </w:rPr>
        <w:fldChar w:fldCharType="separate"/>
      </w:r>
      <w:r>
        <w:rPr>
          <w:noProof/>
        </w:rPr>
        <w:t>25</w:t>
      </w:r>
      <w:r>
        <w:rPr>
          <w:noProof/>
        </w:rPr>
        <w:fldChar w:fldCharType="end"/>
      </w:r>
    </w:p>
    <w:p w14:paraId="2E302B38" w14:textId="5DA3CDC4"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r>
      <w:r>
        <w:rPr>
          <w:noProof/>
        </w:rPr>
        <w:instrText xml:space="preserve"> PAGEREF _Toc215167379 \h </w:instrText>
      </w:r>
      <w:r>
        <w:rPr>
          <w:noProof/>
        </w:rPr>
      </w:r>
      <w:r>
        <w:rPr>
          <w:noProof/>
        </w:rPr>
        <w:fldChar w:fldCharType="separate"/>
      </w:r>
      <w:r>
        <w:rPr>
          <w:noProof/>
        </w:rPr>
        <w:t>25</w:t>
      </w:r>
      <w:r>
        <w:rPr>
          <w:noProof/>
        </w:rPr>
        <w:fldChar w:fldCharType="end"/>
      </w:r>
    </w:p>
    <w:p w14:paraId="08F6C13D" w14:textId="6151205C"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_Toc215167380 \h </w:instrText>
      </w:r>
      <w:r>
        <w:rPr>
          <w:noProof/>
        </w:rPr>
      </w:r>
      <w:r>
        <w:rPr>
          <w:noProof/>
        </w:rPr>
        <w:fldChar w:fldCharType="separate"/>
      </w:r>
      <w:r>
        <w:rPr>
          <w:noProof/>
        </w:rPr>
        <w:t>25</w:t>
      </w:r>
      <w:r>
        <w:rPr>
          <w:noProof/>
        </w:rPr>
        <w:fldChar w:fldCharType="end"/>
      </w:r>
    </w:p>
    <w:p w14:paraId="7D5FF5FB" w14:textId="44AF3FA9"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_Toc215167381 \h </w:instrText>
      </w:r>
      <w:r>
        <w:rPr>
          <w:noProof/>
        </w:rPr>
      </w:r>
      <w:r>
        <w:rPr>
          <w:noProof/>
        </w:rPr>
        <w:fldChar w:fldCharType="separate"/>
      </w:r>
      <w:r>
        <w:rPr>
          <w:noProof/>
        </w:rPr>
        <w:t>25</w:t>
      </w:r>
      <w:r>
        <w:rPr>
          <w:noProof/>
        </w:rPr>
        <w:fldChar w:fldCharType="end"/>
      </w:r>
    </w:p>
    <w:p w14:paraId="656CA08F" w14:textId="3CBB9049"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_Toc215167382 \h </w:instrText>
      </w:r>
      <w:r>
        <w:rPr>
          <w:noProof/>
        </w:rPr>
      </w:r>
      <w:r>
        <w:rPr>
          <w:noProof/>
        </w:rPr>
        <w:fldChar w:fldCharType="separate"/>
      </w:r>
      <w:r>
        <w:rPr>
          <w:noProof/>
        </w:rPr>
        <w:t>25</w:t>
      </w:r>
      <w:r>
        <w:rPr>
          <w:noProof/>
        </w:rPr>
        <w:fldChar w:fldCharType="end"/>
      </w:r>
    </w:p>
    <w:p w14:paraId="135869E4" w14:textId="7E67918A"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r>
      <w:r>
        <w:rPr>
          <w:noProof/>
        </w:rPr>
        <w:instrText xml:space="preserve"> PAGEREF _Toc215167383 \h </w:instrText>
      </w:r>
      <w:r>
        <w:rPr>
          <w:noProof/>
        </w:rPr>
      </w:r>
      <w:r>
        <w:rPr>
          <w:noProof/>
        </w:rPr>
        <w:fldChar w:fldCharType="separate"/>
      </w:r>
      <w:r>
        <w:rPr>
          <w:noProof/>
        </w:rPr>
        <w:t>25</w:t>
      </w:r>
      <w:r>
        <w:rPr>
          <w:noProof/>
        </w:rPr>
        <w:fldChar w:fldCharType="end"/>
      </w:r>
    </w:p>
    <w:p w14:paraId="41E2FE6F" w14:textId="5E9048D4"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_Toc215167384 \h </w:instrText>
      </w:r>
      <w:r>
        <w:rPr>
          <w:noProof/>
        </w:rPr>
      </w:r>
      <w:r>
        <w:rPr>
          <w:noProof/>
        </w:rPr>
        <w:fldChar w:fldCharType="separate"/>
      </w:r>
      <w:r>
        <w:rPr>
          <w:noProof/>
        </w:rPr>
        <w:t>25</w:t>
      </w:r>
      <w:r>
        <w:rPr>
          <w:noProof/>
        </w:rPr>
        <w:fldChar w:fldCharType="end"/>
      </w:r>
    </w:p>
    <w:p w14:paraId="3C47C16A" w14:textId="072C8E9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r>
      <w:r>
        <w:rPr>
          <w:noProof/>
        </w:rPr>
        <w:instrText xml:space="preserve"> PAGEREF _Toc215167385 \h </w:instrText>
      </w:r>
      <w:r>
        <w:rPr>
          <w:noProof/>
        </w:rPr>
      </w:r>
      <w:r>
        <w:rPr>
          <w:noProof/>
        </w:rPr>
        <w:fldChar w:fldCharType="separate"/>
      </w:r>
      <w:r>
        <w:rPr>
          <w:noProof/>
        </w:rPr>
        <w:t>26</w:t>
      </w:r>
      <w:r>
        <w:rPr>
          <w:noProof/>
        </w:rPr>
        <w:fldChar w:fldCharType="end"/>
      </w:r>
    </w:p>
    <w:p w14:paraId="27D3D83A" w14:textId="4D6509A0"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r>
      <w:r>
        <w:rPr>
          <w:noProof/>
        </w:rPr>
        <w:instrText xml:space="preserve"> PAGEREF _Toc215167386 \h </w:instrText>
      </w:r>
      <w:r>
        <w:rPr>
          <w:noProof/>
        </w:rPr>
      </w:r>
      <w:r>
        <w:rPr>
          <w:noProof/>
        </w:rPr>
        <w:fldChar w:fldCharType="separate"/>
      </w:r>
      <w:r>
        <w:rPr>
          <w:noProof/>
        </w:rPr>
        <w:t>26</w:t>
      </w:r>
      <w:r>
        <w:rPr>
          <w:noProof/>
        </w:rPr>
        <w:fldChar w:fldCharType="end"/>
      </w:r>
    </w:p>
    <w:p w14:paraId="051ADEF3" w14:textId="7E52A70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_Toc215167387 \h </w:instrText>
      </w:r>
      <w:r>
        <w:rPr>
          <w:noProof/>
        </w:rPr>
      </w:r>
      <w:r>
        <w:rPr>
          <w:noProof/>
        </w:rPr>
        <w:fldChar w:fldCharType="separate"/>
      </w:r>
      <w:r>
        <w:rPr>
          <w:noProof/>
        </w:rPr>
        <w:t>26</w:t>
      </w:r>
      <w:r>
        <w:rPr>
          <w:noProof/>
        </w:rPr>
        <w:fldChar w:fldCharType="end"/>
      </w:r>
    </w:p>
    <w:p w14:paraId="72E7B464" w14:textId="14BB9640"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r>
      <w:r>
        <w:rPr>
          <w:noProof/>
        </w:rPr>
        <w:instrText xml:space="preserve"> PAGEREF _Toc215167388 \h </w:instrText>
      </w:r>
      <w:r>
        <w:rPr>
          <w:noProof/>
        </w:rPr>
      </w:r>
      <w:r>
        <w:rPr>
          <w:noProof/>
        </w:rPr>
        <w:fldChar w:fldCharType="separate"/>
      </w:r>
      <w:r>
        <w:rPr>
          <w:noProof/>
        </w:rPr>
        <w:t>26</w:t>
      </w:r>
      <w:r>
        <w:rPr>
          <w:noProof/>
        </w:rPr>
        <w:fldChar w:fldCharType="end"/>
      </w:r>
    </w:p>
    <w:p w14:paraId="3E004F4C" w14:textId="02EF5873"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r>
      <w:r>
        <w:rPr>
          <w:noProof/>
        </w:rPr>
        <w:instrText xml:space="preserve"> PAGEREF _Toc215167389 \h </w:instrText>
      </w:r>
      <w:r>
        <w:rPr>
          <w:noProof/>
        </w:rPr>
      </w:r>
      <w:r>
        <w:rPr>
          <w:noProof/>
        </w:rPr>
        <w:fldChar w:fldCharType="separate"/>
      </w:r>
      <w:r>
        <w:rPr>
          <w:noProof/>
        </w:rPr>
        <w:t>27</w:t>
      </w:r>
      <w:r>
        <w:rPr>
          <w:noProof/>
        </w:rPr>
        <w:fldChar w:fldCharType="end"/>
      </w:r>
    </w:p>
    <w:p w14:paraId="2CEEF0E6" w14:textId="24143C48"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_Toc215167390 \h </w:instrText>
      </w:r>
      <w:r>
        <w:rPr>
          <w:noProof/>
        </w:rPr>
      </w:r>
      <w:r>
        <w:rPr>
          <w:noProof/>
        </w:rPr>
        <w:fldChar w:fldCharType="separate"/>
      </w:r>
      <w:r>
        <w:rPr>
          <w:noProof/>
        </w:rPr>
        <w:t>27</w:t>
      </w:r>
      <w:r>
        <w:rPr>
          <w:noProof/>
        </w:rPr>
        <w:fldChar w:fldCharType="end"/>
      </w:r>
    </w:p>
    <w:p w14:paraId="659C7CAC" w14:textId="63AB5422"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r>
      <w:r>
        <w:rPr>
          <w:noProof/>
        </w:rPr>
        <w:instrText xml:space="preserve"> PAGEREF _Toc215167391 \h </w:instrText>
      </w:r>
      <w:r>
        <w:rPr>
          <w:noProof/>
        </w:rPr>
      </w:r>
      <w:r>
        <w:rPr>
          <w:noProof/>
        </w:rPr>
        <w:fldChar w:fldCharType="separate"/>
      </w:r>
      <w:r>
        <w:rPr>
          <w:noProof/>
        </w:rPr>
        <w:t>27</w:t>
      </w:r>
      <w:r>
        <w:rPr>
          <w:noProof/>
        </w:rPr>
        <w:fldChar w:fldCharType="end"/>
      </w:r>
    </w:p>
    <w:p w14:paraId="3F67B983" w14:textId="116CA485"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r>
      <w:r>
        <w:rPr>
          <w:noProof/>
        </w:rPr>
        <w:instrText xml:space="preserve"> PAGEREF _Toc215167392 \h </w:instrText>
      </w:r>
      <w:r>
        <w:rPr>
          <w:noProof/>
        </w:rPr>
      </w:r>
      <w:r>
        <w:rPr>
          <w:noProof/>
        </w:rPr>
        <w:fldChar w:fldCharType="separate"/>
      </w:r>
      <w:r>
        <w:rPr>
          <w:noProof/>
        </w:rPr>
        <w:t>27</w:t>
      </w:r>
      <w:r>
        <w:rPr>
          <w:noProof/>
        </w:rPr>
        <w:fldChar w:fldCharType="end"/>
      </w:r>
    </w:p>
    <w:p w14:paraId="0944A711" w14:textId="1754CA00"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_Toc215167393 \h </w:instrText>
      </w:r>
      <w:r>
        <w:rPr>
          <w:noProof/>
        </w:rPr>
      </w:r>
      <w:r>
        <w:rPr>
          <w:noProof/>
        </w:rPr>
        <w:fldChar w:fldCharType="separate"/>
      </w:r>
      <w:r>
        <w:rPr>
          <w:noProof/>
        </w:rPr>
        <w:t>27</w:t>
      </w:r>
      <w:r>
        <w:rPr>
          <w:noProof/>
        </w:rPr>
        <w:fldChar w:fldCharType="end"/>
      </w:r>
    </w:p>
    <w:p w14:paraId="29C9EDCD" w14:textId="28CD074B"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r>
      <w:r>
        <w:rPr>
          <w:noProof/>
        </w:rPr>
        <w:instrText xml:space="preserve"> PAGEREF _Toc215167394 \h </w:instrText>
      </w:r>
      <w:r>
        <w:rPr>
          <w:noProof/>
        </w:rPr>
      </w:r>
      <w:r>
        <w:rPr>
          <w:noProof/>
        </w:rPr>
        <w:fldChar w:fldCharType="separate"/>
      </w:r>
      <w:r>
        <w:rPr>
          <w:noProof/>
        </w:rPr>
        <w:t>27</w:t>
      </w:r>
      <w:r>
        <w:rPr>
          <w:noProof/>
        </w:rPr>
        <w:fldChar w:fldCharType="end"/>
      </w:r>
    </w:p>
    <w:p w14:paraId="42B494E9" w14:textId="0E804D1A"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AIML operation pipeline service</w:t>
      </w:r>
      <w:r>
        <w:rPr>
          <w:noProof/>
        </w:rPr>
        <w:tab/>
      </w:r>
      <w:r>
        <w:rPr>
          <w:noProof/>
        </w:rPr>
        <w:fldChar w:fldCharType="begin"/>
      </w:r>
      <w:r>
        <w:rPr>
          <w:noProof/>
        </w:rPr>
        <w:instrText xml:space="preserve"> PAGEREF _Toc215167395 \h </w:instrText>
      </w:r>
      <w:r>
        <w:rPr>
          <w:noProof/>
        </w:rPr>
      </w:r>
      <w:r>
        <w:rPr>
          <w:noProof/>
        </w:rPr>
        <w:fldChar w:fldCharType="separate"/>
      </w:r>
      <w:r>
        <w:rPr>
          <w:noProof/>
        </w:rPr>
        <w:t>28</w:t>
      </w:r>
      <w:r>
        <w:rPr>
          <w:noProof/>
        </w:rPr>
        <w:fldChar w:fldCharType="end"/>
      </w:r>
    </w:p>
    <w:p w14:paraId="24C17468" w14:textId="5521610B"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_Toc215167396 \h </w:instrText>
      </w:r>
      <w:r>
        <w:rPr>
          <w:noProof/>
        </w:rPr>
      </w:r>
      <w:r>
        <w:rPr>
          <w:noProof/>
        </w:rPr>
        <w:fldChar w:fldCharType="separate"/>
      </w:r>
      <w:r>
        <w:rPr>
          <w:noProof/>
        </w:rPr>
        <w:t>28</w:t>
      </w:r>
      <w:r>
        <w:rPr>
          <w:noProof/>
        </w:rPr>
        <w:fldChar w:fldCharType="end"/>
      </w:r>
    </w:p>
    <w:p w14:paraId="2C9B7161" w14:textId="4A0EB091"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_Toc215167397 \h </w:instrText>
      </w:r>
      <w:r>
        <w:rPr>
          <w:noProof/>
        </w:rPr>
      </w:r>
      <w:r>
        <w:rPr>
          <w:noProof/>
        </w:rPr>
        <w:fldChar w:fldCharType="separate"/>
      </w:r>
      <w:r>
        <w:rPr>
          <w:noProof/>
        </w:rPr>
        <w:t>28</w:t>
      </w:r>
      <w:r>
        <w:rPr>
          <w:noProof/>
        </w:rPr>
        <w:fldChar w:fldCharType="end"/>
      </w:r>
    </w:p>
    <w:p w14:paraId="62596789" w14:textId="58E469A2"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_Toc215167398 \h </w:instrText>
      </w:r>
      <w:r>
        <w:rPr>
          <w:noProof/>
        </w:rPr>
      </w:r>
      <w:r>
        <w:rPr>
          <w:noProof/>
        </w:rPr>
        <w:fldChar w:fldCharType="separate"/>
      </w:r>
      <w:r>
        <w:rPr>
          <w:noProof/>
        </w:rPr>
        <w:t>28</w:t>
      </w:r>
      <w:r>
        <w:rPr>
          <w:noProof/>
        </w:rPr>
        <w:fldChar w:fldCharType="end"/>
      </w:r>
    </w:p>
    <w:p w14:paraId="1AE5CFAF" w14:textId="01A83670"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r>
      <w:r>
        <w:rPr>
          <w:noProof/>
        </w:rPr>
        <w:instrText xml:space="preserve"> PAGEREF _Toc215167399 \h </w:instrText>
      </w:r>
      <w:r>
        <w:rPr>
          <w:noProof/>
        </w:rPr>
      </w:r>
      <w:r>
        <w:rPr>
          <w:noProof/>
        </w:rPr>
        <w:fldChar w:fldCharType="separate"/>
      </w:r>
      <w:r>
        <w:rPr>
          <w:noProof/>
        </w:rPr>
        <w:t>28</w:t>
      </w:r>
      <w:r>
        <w:rPr>
          <w:noProof/>
        </w:rPr>
        <w:fldChar w:fldCharType="end"/>
      </w:r>
    </w:p>
    <w:p w14:paraId="7D5D290A" w14:textId="501DCF34"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_Toc215167400 \h </w:instrText>
      </w:r>
      <w:r>
        <w:rPr>
          <w:noProof/>
        </w:rPr>
      </w:r>
      <w:r>
        <w:rPr>
          <w:noProof/>
        </w:rPr>
        <w:fldChar w:fldCharType="separate"/>
      </w:r>
      <w:r>
        <w:rPr>
          <w:noProof/>
        </w:rPr>
        <w:t>28</w:t>
      </w:r>
      <w:r>
        <w:rPr>
          <w:noProof/>
        </w:rPr>
        <w:fldChar w:fldCharType="end"/>
      </w:r>
    </w:p>
    <w:p w14:paraId="79FC54DF" w14:textId="3D400F8C"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_Toc215167401 \h </w:instrText>
      </w:r>
      <w:r>
        <w:rPr>
          <w:noProof/>
        </w:rPr>
      </w:r>
      <w:r>
        <w:rPr>
          <w:noProof/>
        </w:rPr>
        <w:fldChar w:fldCharType="separate"/>
      </w:r>
      <w:r>
        <w:rPr>
          <w:noProof/>
        </w:rPr>
        <w:t>28</w:t>
      </w:r>
      <w:r>
        <w:rPr>
          <w:noProof/>
        </w:rPr>
        <w:fldChar w:fldCharType="end"/>
      </w:r>
    </w:p>
    <w:p w14:paraId="6050F31C" w14:textId="3403774E"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r>
      <w:r>
        <w:rPr>
          <w:noProof/>
        </w:rPr>
        <w:instrText xml:space="preserve"> PAGEREF _Toc215167402 \h </w:instrText>
      </w:r>
      <w:r>
        <w:rPr>
          <w:noProof/>
        </w:rPr>
      </w:r>
      <w:r>
        <w:rPr>
          <w:noProof/>
        </w:rPr>
        <w:fldChar w:fldCharType="separate"/>
      </w:r>
      <w:r>
        <w:rPr>
          <w:noProof/>
        </w:rPr>
        <w:t>29</w:t>
      </w:r>
      <w:r>
        <w:rPr>
          <w:noProof/>
        </w:rPr>
        <w:fldChar w:fldCharType="end"/>
      </w:r>
    </w:p>
    <w:p w14:paraId="1C8B5C01" w14:textId="4041989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_Toc215167403 \h </w:instrText>
      </w:r>
      <w:r>
        <w:rPr>
          <w:noProof/>
        </w:rPr>
      </w:r>
      <w:r>
        <w:rPr>
          <w:noProof/>
        </w:rPr>
        <w:fldChar w:fldCharType="separate"/>
      </w:r>
      <w:r>
        <w:rPr>
          <w:noProof/>
        </w:rPr>
        <w:t>29</w:t>
      </w:r>
      <w:r>
        <w:rPr>
          <w:noProof/>
        </w:rPr>
        <w:fldChar w:fldCharType="end"/>
      </w:r>
    </w:p>
    <w:p w14:paraId="29555C3F" w14:textId="691CE3AC"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AIML operation for pipeline creation</w:t>
      </w:r>
      <w:r>
        <w:rPr>
          <w:noProof/>
        </w:rPr>
        <w:tab/>
      </w:r>
      <w:r>
        <w:rPr>
          <w:noProof/>
        </w:rPr>
        <w:fldChar w:fldCharType="begin"/>
      </w:r>
      <w:r>
        <w:rPr>
          <w:noProof/>
        </w:rPr>
        <w:instrText xml:space="preserve"> PAGEREF _Toc215167404 \h </w:instrText>
      </w:r>
      <w:r>
        <w:rPr>
          <w:noProof/>
        </w:rPr>
      </w:r>
      <w:r>
        <w:rPr>
          <w:noProof/>
        </w:rPr>
        <w:fldChar w:fldCharType="separate"/>
      </w:r>
      <w:r>
        <w:rPr>
          <w:noProof/>
        </w:rPr>
        <w:t>29</w:t>
      </w:r>
      <w:r>
        <w:rPr>
          <w:noProof/>
        </w:rPr>
        <w:fldChar w:fldCharType="end"/>
      </w:r>
    </w:p>
    <w:p w14:paraId="4AC0941C" w14:textId="062C31EF"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r>
      <w:r>
        <w:rPr>
          <w:noProof/>
        </w:rPr>
        <w:instrText xml:space="preserve"> PAGEREF _Toc215167405 \h </w:instrText>
      </w:r>
      <w:r>
        <w:rPr>
          <w:noProof/>
        </w:rPr>
      </w:r>
      <w:r>
        <w:rPr>
          <w:noProof/>
        </w:rPr>
        <w:fldChar w:fldCharType="separate"/>
      </w:r>
      <w:r>
        <w:rPr>
          <w:noProof/>
        </w:rPr>
        <w:t>29</w:t>
      </w:r>
      <w:r>
        <w:rPr>
          <w:noProof/>
        </w:rPr>
        <w:fldChar w:fldCharType="end"/>
      </w:r>
    </w:p>
    <w:p w14:paraId="58FECAFD" w14:textId="3F6F758C"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_Toc215167406 \h </w:instrText>
      </w:r>
      <w:r>
        <w:rPr>
          <w:noProof/>
        </w:rPr>
      </w:r>
      <w:r>
        <w:rPr>
          <w:noProof/>
        </w:rPr>
        <w:fldChar w:fldCharType="separate"/>
      </w:r>
      <w:r>
        <w:rPr>
          <w:noProof/>
        </w:rPr>
        <w:t>29</w:t>
      </w:r>
      <w:r>
        <w:rPr>
          <w:noProof/>
        </w:rPr>
        <w:fldChar w:fldCharType="end"/>
      </w:r>
    </w:p>
    <w:p w14:paraId="41BE3D6D" w14:textId="56F7CB74"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AIML operation for pipeline update</w:t>
      </w:r>
      <w:r>
        <w:rPr>
          <w:noProof/>
        </w:rPr>
        <w:tab/>
      </w:r>
      <w:r>
        <w:rPr>
          <w:noProof/>
        </w:rPr>
        <w:fldChar w:fldCharType="begin"/>
      </w:r>
      <w:r>
        <w:rPr>
          <w:noProof/>
        </w:rPr>
        <w:instrText xml:space="preserve"> PAGEREF _Toc215167407 \h </w:instrText>
      </w:r>
      <w:r>
        <w:rPr>
          <w:noProof/>
        </w:rPr>
      </w:r>
      <w:r>
        <w:rPr>
          <w:noProof/>
        </w:rPr>
        <w:fldChar w:fldCharType="separate"/>
      </w:r>
      <w:r>
        <w:rPr>
          <w:noProof/>
        </w:rPr>
        <w:t>30</w:t>
      </w:r>
      <w:r>
        <w:rPr>
          <w:noProof/>
        </w:rPr>
        <w:fldChar w:fldCharType="end"/>
      </w:r>
    </w:p>
    <w:p w14:paraId="3A475F8E" w14:textId="05732C49"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r>
      <w:r>
        <w:rPr>
          <w:noProof/>
        </w:rPr>
        <w:instrText xml:space="preserve"> PAGEREF _Toc215167408 \h </w:instrText>
      </w:r>
      <w:r>
        <w:rPr>
          <w:noProof/>
        </w:rPr>
      </w:r>
      <w:r>
        <w:rPr>
          <w:noProof/>
        </w:rPr>
        <w:fldChar w:fldCharType="separate"/>
      </w:r>
      <w:r>
        <w:rPr>
          <w:noProof/>
        </w:rPr>
        <w:t>30</w:t>
      </w:r>
      <w:r>
        <w:rPr>
          <w:noProof/>
        </w:rPr>
        <w:fldChar w:fldCharType="end"/>
      </w:r>
    </w:p>
    <w:p w14:paraId="5F29A612" w14:textId="3B2D4FA4"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_Toc215167409 \h </w:instrText>
      </w:r>
      <w:r>
        <w:rPr>
          <w:noProof/>
        </w:rPr>
      </w:r>
      <w:r>
        <w:rPr>
          <w:noProof/>
        </w:rPr>
        <w:fldChar w:fldCharType="separate"/>
      </w:r>
      <w:r>
        <w:rPr>
          <w:noProof/>
        </w:rPr>
        <w:t>30</w:t>
      </w:r>
      <w:r>
        <w:rPr>
          <w:noProof/>
        </w:rPr>
        <w:fldChar w:fldCharType="end"/>
      </w:r>
    </w:p>
    <w:p w14:paraId="5BD4F86C" w14:textId="46217D92"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AIML operation for pipeline deletion</w:t>
      </w:r>
      <w:r>
        <w:rPr>
          <w:noProof/>
        </w:rPr>
        <w:tab/>
      </w:r>
      <w:r>
        <w:rPr>
          <w:noProof/>
        </w:rPr>
        <w:fldChar w:fldCharType="begin"/>
      </w:r>
      <w:r>
        <w:rPr>
          <w:noProof/>
        </w:rPr>
        <w:instrText xml:space="preserve"> PAGEREF _Toc215167410 \h </w:instrText>
      </w:r>
      <w:r>
        <w:rPr>
          <w:noProof/>
        </w:rPr>
      </w:r>
      <w:r>
        <w:rPr>
          <w:noProof/>
        </w:rPr>
        <w:fldChar w:fldCharType="separate"/>
      </w:r>
      <w:r>
        <w:rPr>
          <w:noProof/>
        </w:rPr>
        <w:t>30</w:t>
      </w:r>
      <w:r>
        <w:rPr>
          <w:noProof/>
        </w:rPr>
        <w:fldChar w:fldCharType="end"/>
      </w:r>
    </w:p>
    <w:p w14:paraId="144B390E" w14:textId="72EDF4ED"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r>
      <w:r>
        <w:rPr>
          <w:noProof/>
        </w:rPr>
        <w:instrText xml:space="preserve"> PAGEREF _Toc215167411 \h </w:instrText>
      </w:r>
      <w:r>
        <w:rPr>
          <w:noProof/>
        </w:rPr>
      </w:r>
      <w:r>
        <w:rPr>
          <w:noProof/>
        </w:rPr>
        <w:fldChar w:fldCharType="separate"/>
      </w:r>
      <w:r>
        <w:rPr>
          <w:noProof/>
        </w:rPr>
        <w:t>31</w:t>
      </w:r>
      <w:r>
        <w:rPr>
          <w:noProof/>
        </w:rPr>
        <w:fldChar w:fldCharType="end"/>
      </w:r>
    </w:p>
    <w:p w14:paraId="24D87E31" w14:textId="1245A21B"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_Toc215167412 \h </w:instrText>
      </w:r>
      <w:r>
        <w:rPr>
          <w:noProof/>
        </w:rPr>
      </w:r>
      <w:r>
        <w:rPr>
          <w:noProof/>
        </w:rPr>
        <w:fldChar w:fldCharType="separate"/>
      </w:r>
      <w:r>
        <w:rPr>
          <w:noProof/>
        </w:rPr>
        <w:t>31</w:t>
      </w:r>
      <w:r>
        <w:rPr>
          <w:noProof/>
        </w:rPr>
        <w:fldChar w:fldCharType="end"/>
      </w:r>
    </w:p>
    <w:p w14:paraId="206DE8CE" w14:textId="052F16B1"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_Toc215167413 \h </w:instrText>
      </w:r>
      <w:r>
        <w:rPr>
          <w:noProof/>
        </w:rPr>
      </w:r>
      <w:r>
        <w:rPr>
          <w:noProof/>
        </w:rPr>
        <w:fldChar w:fldCharType="separate"/>
      </w:r>
      <w:r>
        <w:rPr>
          <w:noProof/>
        </w:rPr>
        <w:t>31</w:t>
      </w:r>
      <w:r>
        <w:rPr>
          <w:noProof/>
        </w:rPr>
        <w:fldChar w:fldCharType="end"/>
      </w:r>
    </w:p>
    <w:p w14:paraId="3388F9DC" w14:textId="250862A5"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_Toc215167414 \h </w:instrText>
      </w:r>
      <w:r>
        <w:rPr>
          <w:noProof/>
        </w:rPr>
      </w:r>
      <w:r>
        <w:rPr>
          <w:noProof/>
        </w:rPr>
        <w:fldChar w:fldCharType="separate"/>
      </w:r>
      <w:r>
        <w:rPr>
          <w:noProof/>
        </w:rPr>
        <w:t>31</w:t>
      </w:r>
      <w:r>
        <w:rPr>
          <w:noProof/>
        </w:rPr>
        <w:fldChar w:fldCharType="end"/>
      </w:r>
    </w:p>
    <w:p w14:paraId="28E62A4A" w14:textId="06FFE6F3"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r>
      <w:r>
        <w:rPr>
          <w:noProof/>
        </w:rPr>
        <w:instrText xml:space="preserve"> PAGEREF _Toc215167415 \h </w:instrText>
      </w:r>
      <w:r>
        <w:rPr>
          <w:noProof/>
        </w:rPr>
      </w:r>
      <w:r>
        <w:rPr>
          <w:noProof/>
        </w:rPr>
        <w:fldChar w:fldCharType="separate"/>
      </w:r>
      <w:r>
        <w:rPr>
          <w:noProof/>
        </w:rPr>
        <w:t>31</w:t>
      </w:r>
      <w:r>
        <w:rPr>
          <w:noProof/>
        </w:rPr>
        <w:fldChar w:fldCharType="end"/>
      </w:r>
    </w:p>
    <w:p w14:paraId="20F129A8" w14:textId="7F251798"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_Toc215167416 \h </w:instrText>
      </w:r>
      <w:r>
        <w:rPr>
          <w:noProof/>
        </w:rPr>
      </w:r>
      <w:r>
        <w:rPr>
          <w:noProof/>
        </w:rPr>
        <w:fldChar w:fldCharType="separate"/>
      </w:r>
      <w:r>
        <w:rPr>
          <w:noProof/>
        </w:rPr>
        <w:t>31</w:t>
      </w:r>
      <w:r>
        <w:rPr>
          <w:noProof/>
        </w:rPr>
        <w:fldChar w:fldCharType="end"/>
      </w:r>
    </w:p>
    <w:p w14:paraId="5ED7E487" w14:textId="5F4D3290"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r>
      <w:r>
        <w:rPr>
          <w:noProof/>
        </w:rPr>
        <w:instrText xml:space="preserve"> PAGEREF _Toc215167417 \h </w:instrText>
      </w:r>
      <w:r>
        <w:rPr>
          <w:noProof/>
        </w:rPr>
      </w:r>
      <w:r>
        <w:rPr>
          <w:noProof/>
        </w:rPr>
        <w:fldChar w:fldCharType="separate"/>
      </w:r>
      <w:r>
        <w:rPr>
          <w:noProof/>
        </w:rPr>
        <w:t>31</w:t>
      </w:r>
      <w:r>
        <w:rPr>
          <w:noProof/>
        </w:rPr>
        <w:fldChar w:fldCharType="end"/>
      </w:r>
    </w:p>
    <w:p w14:paraId="1B66E85C" w14:textId="1D9D1FE9"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r>
      <w:r>
        <w:rPr>
          <w:noProof/>
        </w:rPr>
        <w:instrText xml:space="preserve"> PAGEREF _Toc215167418 \h </w:instrText>
      </w:r>
      <w:r>
        <w:rPr>
          <w:noProof/>
        </w:rPr>
      </w:r>
      <w:r>
        <w:rPr>
          <w:noProof/>
        </w:rPr>
        <w:fldChar w:fldCharType="separate"/>
      </w:r>
      <w:r>
        <w:rPr>
          <w:noProof/>
        </w:rPr>
        <w:t>32</w:t>
      </w:r>
      <w:r>
        <w:rPr>
          <w:noProof/>
        </w:rPr>
        <w:fldChar w:fldCharType="end"/>
      </w:r>
    </w:p>
    <w:p w14:paraId="55ECD8AD" w14:textId="1FB4E335"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_Toc215167419 \h </w:instrText>
      </w:r>
      <w:r>
        <w:rPr>
          <w:noProof/>
        </w:rPr>
      </w:r>
      <w:r>
        <w:rPr>
          <w:noProof/>
        </w:rPr>
        <w:fldChar w:fldCharType="separate"/>
      </w:r>
      <w:r>
        <w:rPr>
          <w:noProof/>
        </w:rPr>
        <w:t>32</w:t>
      </w:r>
      <w:r>
        <w:rPr>
          <w:noProof/>
        </w:rPr>
        <w:fldChar w:fldCharType="end"/>
      </w:r>
    </w:p>
    <w:p w14:paraId="7A415B15" w14:textId="4243F6BC"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_Toc215167420 \h </w:instrText>
      </w:r>
      <w:r>
        <w:rPr>
          <w:noProof/>
        </w:rPr>
      </w:r>
      <w:r>
        <w:rPr>
          <w:noProof/>
        </w:rPr>
        <w:fldChar w:fldCharType="separate"/>
      </w:r>
      <w:r>
        <w:rPr>
          <w:noProof/>
        </w:rPr>
        <w:t>32</w:t>
      </w:r>
      <w:r>
        <w:rPr>
          <w:noProof/>
        </w:rPr>
        <w:fldChar w:fldCharType="end"/>
      </w:r>
    </w:p>
    <w:p w14:paraId="38502698" w14:textId="344F6654"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_Toc215167421 \h </w:instrText>
      </w:r>
      <w:r>
        <w:rPr>
          <w:noProof/>
        </w:rPr>
      </w:r>
      <w:r>
        <w:rPr>
          <w:noProof/>
        </w:rPr>
        <w:fldChar w:fldCharType="separate"/>
      </w:r>
      <w:r>
        <w:rPr>
          <w:noProof/>
        </w:rPr>
        <w:t>32</w:t>
      </w:r>
      <w:r>
        <w:rPr>
          <w:noProof/>
        </w:rPr>
        <w:fldChar w:fldCharType="end"/>
      </w:r>
    </w:p>
    <w:p w14:paraId="75E579B2" w14:textId="3E4A1B33"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r>
      <w:r>
        <w:rPr>
          <w:noProof/>
        </w:rPr>
        <w:instrText xml:space="preserve"> PAGEREF _Toc215167422 \h </w:instrText>
      </w:r>
      <w:r>
        <w:rPr>
          <w:noProof/>
        </w:rPr>
      </w:r>
      <w:r>
        <w:rPr>
          <w:noProof/>
        </w:rPr>
        <w:fldChar w:fldCharType="separate"/>
      </w:r>
      <w:r>
        <w:rPr>
          <w:noProof/>
        </w:rPr>
        <w:t>32</w:t>
      </w:r>
      <w:r>
        <w:rPr>
          <w:noProof/>
        </w:rPr>
        <w:fldChar w:fldCharType="end"/>
      </w:r>
    </w:p>
    <w:p w14:paraId="7F7A91C1" w14:textId="0E456604"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_Toc215167423 \h </w:instrText>
      </w:r>
      <w:r>
        <w:rPr>
          <w:noProof/>
        </w:rPr>
      </w:r>
      <w:r>
        <w:rPr>
          <w:noProof/>
        </w:rPr>
        <w:fldChar w:fldCharType="separate"/>
      </w:r>
      <w:r>
        <w:rPr>
          <w:noProof/>
        </w:rPr>
        <w:t>32</w:t>
      </w:r>
      <w:r>
        <w:rPr>
          <w:noProof/>
        </w:rPr>
        <w:fldChar w:fldCharType="end"/>
      </w:r>
    </w:p>
    <w:p w14:paraId="1C368F21" w14:textId="6A214855"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r>
      <w:r>
        <w:rPr>
          <w:noProof/>
        </w:rPr>
        <w:instrText xml:space="preserve"> PAGEREF _Toc215167424 \h </w:instrText>
      </w:r>
      <w:r>
        <w:rPr>
          <w:noProof/>
        </w:rPr>
      </w:r>
      <w:r>
        <w:rPr>
          <w:noProof/>
        </w:rPr>
        <w:fldChar w:fldCharType="separate"/>
      </w:r>
      <w:r>
        <w:rPr>
          <w:noProof/>
        </w:rPr>
        <w:t>32</w:t>
      </w:r>
      <w:r>
        <w:rPr>
          <w:noProof/>
        </w:rPr>
        <w:fldChar w:fldCharType="end"/>
      </w:r>
    </w:p>
    <w:p w14:paraId="741D9BC2" w14:textId="38155B29"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r>
      <w:r>
        <w:rPr>
          <w:noProof/>
        </w:rPr>
        <w:instrText xml:space="preserve"> PAGEREF _Toc215167425 \h </w:instrText>
      </w:r>
      <w:r>
        <w:rPr>
          <w:noProof/>
        </w:rPr>
      </w:r>
      <w:r>
        <w:rPr>
          <w:noProof/>
        </w:rPr>
        <w:fldChar w:fldCharType="separate"/>
      </w:r>
      <w:r>
        <w:rPr>
          <w:noProof/>
        </w:rPr>
        <w:t>33</w:t>
      </w:r>
      <w:r>
        <w:rPr>
          <w:noProof/>
        </w:rPr>
        <w:fldChar w:fldCharType="end"/>
      </w:r>
    </w:p>
    <w:p w14:paraId="2EED5937" w14:textId="12AA5381"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_Toc215167426 \h </w:instrText>
      </w:r>
      <w:r>
        <w:rPr>
          <w:noProof/>
        </w:rPr>
      </w:r>
      <w:r>
        <w:rPr>
          <w:noProof/>
        </w:rPr>
        <w:fldChar w:fldCharType="separate"/>
      </w:r>
      <w:r>
        <w:rPr>
          <w:noProof/>
        </w:rPr>
        <w:t>33</w:t>
      </w:r>
      <w:r>
        <w:rPr>
          <w:noProof/>
        </w:rPr>
        <w:fldChar w:fldCharType="end"/>
      </w:r>
    </w:p>
    <w:p w14:paraId="628450A5" w14:textId="5D87A400"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_Toc215167427 \h </w:instrText>
      </w:r>
      <w:r>
        <w:rPr>
          <w:noProof/>
        </w:rPr>
      </w:r>
      <w:r>
        <w:rPr>
          <w:noProof/>
        </w:rPr>
        <w:fldChar w:fldCharType="separate"/>
      </w:r>
      <w:r>
        <w:rPr>
          <w:noProof/>
        </w:rPr>
        <w:t>33</w:t>
      </w:r>
      <w:r>
        <w:rPr>
          <w:noProof/>
        </w:rPr>
        <w:fldChar w:fldCharType="end"/>
      </w:r>
    </w:p>
    <w:p w14:paraId="0916B697" w14:textId="0C0714B7"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_Toc215167428 \h </w:instrText>
      </w:r>
      <w:r>
        <w:rPr>
          <w:noProof/>
        </w:rPr>
      </w:r>
      <w:r>
        <w:rPr>
          <w:noProof/>
        </w:rPr>
        <w:fldChar w:fldCharType="separate"/>
      </w:r>
      <w:r>
        <w:rPr>
          <w:noProof/>
        </w:rPr>
        <w:t>33</w:t>
      </w:r>
      <w:r>
        <w:rPr>
          <w:noProof/>
        </w:rPr>
        <w:fldChar w:fldCharType="end"/>
      </w:r>
    </w:p>
    <w:p w14:paraId="476780DE" w14:textId="2FD93F48"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r>
      <w:r>
        <w:rPr>
          <w:noProof/>
        </w:rPr>
        <w:instrText xml:space="preserve"> PAGEREF _Toc215167429 \h </w:instrText>
      </w:r>
      <w:r>
        <w:rPr>
          <w:noProof/>
        </w:rPr>
      </w:r>
      <w:r>
        <w:rPr>
          <w:noProof/>
        </w:rPr>
        <w:fldChar w:fldCharType="separate"/>
      </w:r>
      <w:r>
        <w:rPr>
          <w:noProof/>
        </w:rPr>
        <w:t>33</w:t>
      </w:r>
      <w:r>
        <w:rPr>
          <w:noProof/>
        </w:rPr>
        <w:fldChar w:fldCharType="end"/>
      </w:r>
    </w:p>
    <w:p w14:paraId="68C79F76" w14:textId="34E40730"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_Toc215167430 \h </w:instrText>
      </w:r>
      <w:r>
        <w:rPr>
          <w:noProof/>
        </w:rPr>
      </w:r>
      <w:r>
        <w:rPr>
          <w:noProof/>
        </w:rPr>
        <w:fldChar w:fldCharType="separate"/>
      </w:r>
      <w:r>
        <w:rPr>
          <w:noProof/>
        </w:rPr>
        <w:t>33</w:t>
      </w:r>
      <w:r>
        <w:rPr>
          <w:noProof/>
        </w:rPr>
        <w:fldChar w:fldCharType="end"/>
      </w:r>
    </w:p>
    <w:p w14:paraId="4D3D5166" w14:textId="272D4E1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r>
      <w:r>
        <w:rPr>
          <w:noProof/>
        </w:rPr>
        <w:instrText xml:space="preserve"> PAGEREF _Toc215167431 \h </w:instrText>
      </w:r>
      <w:r>
        <w:rPr>
          <w:noProof/>
        </w:rPr>
      </w:r>
      <w:r>
        <w:rPr>
          <w:noProof/>
        </w:rPr>
        <w:fldChar w:fldCharType="separate"/>
      </w:r>
      <w:r>
        <w:rPr>
          <w:noProof/>
        </w:rPr>
        <w:t>33</w:t>
      </w:r>
      <w:r>
        <w:rPr>
          <w:noProof/>
        </w:rPr>
        <w:fldChar w:fldCharType="end"/>
      </w:r>
    </w:p>
    <w:p w14:paraId="4468A699" w14:textId="156125FE"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r>
      <w:r>
        <w:rPr>
          <w:noProof/>
        </w:rPr>
        <w:instrText xml:space="preserve"> PAGEREF _Toc215167432 \h </w:instrText>
      </w:r>
      <w:r>
        <w:rPr>
          <w:noProof/>
        </w:rPr>
      </w:r>
      <w:r>
        <w:rPr>
          <w:noProof/>
        </w:rPr>
        <w:fldChar w:fldCharType="separate"/>
      </w:r>
      <w:r>
        <w:rPr>
          <w:noProof/>
        </w:rPr>
        <w:t>34</w:t>
      </w:r>
      <w:r>
        <w:rPr>
          <w:noProof/>
        </w:rPr>
        <w:fldChar w:fldCharType="end"/>
      </w:r>
    </w:p>
    <w:p w14:paraId="7DCC0EAD" w14:textId="49F162A5"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_Toc215167433 \h </w:instrText>
      </w:r>
      <w:r>
        <w:rPr>
          <w:noProof/>
        </w:rPr>
      </w:r>
      <w:r>
        <w:rPr>
          <w:noProof/>
        </w:rPr>
        <w:fldChar w:fldCharType="separate"/>
      </w:r>
      <w:r>
        <w:rPr>
          <w:noProof/>
        </w:rPr>
        <w:t>34</w:t>
      </w:r>
      <w:r>
        <w:rPr>
          <w:noProof/>
        </w:rPr>
        <w:fldChar w:fldCharType="end"/>
      </w:r>
    </w:p>
    <w:p w14:paraId="185BED8C" w14:textId="1BE298F1"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_Toc215167434 \h </w:instrText>
      </w:r>
      <w:r>
        <w:rPr>
          <w:noProof/>
        </w:rPr>
      </w:r>
      <w:r>
        <w:rPr>
          <w:noProof/>
        </w:rPr>
        <w:fldChar w:fldCharType="separate"/>
      </w:r>
      <w:r>
        <w:rPr>
          <w:noProof/>
        </w:rPr>
        <w:t>34</w:t>
      </w:r>
      <w:r>
        <w:rPr>
          <w:noProof/>
        </w:rPr>
        <w:fldChar w:fldCharType="end"/>
      </w:r>
    </w:p>
    <w:p w14:paraId="19B4E084" w14:textId="1946555F"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_Toc215167435 \h </w:instrText>
      </w:r>
      <w:r>
        <w:rPr>
          <w:noProof/>
        </w:rPr>
      </w:r>
      <w:r>
        <w:rPr>
          <w:noProof/>
        </w:rPr>
        <w:fldChar w:fldCharType="separate"/>
      </w:r>
      <w:r>
        <w:rPr>
          <w:noProof/>
        </w:rPr>
        <w:t>34</w:t>
      </w:r>
      <w:r>
        <w:rPr>
          <w:noProof/>
        </w:rPr>
        <w:fldChar w:fldCharType="end"/>
      </w:r>
    </w:p>
    <w:p w14:paraId="4B15D476" w14:textId="6FE0BA78"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r>
      <w:r>
        <w:rPr>
          <w:noProof/>
        </w:rPr>
        <w:instrText xml:space="preserve"> PAGEREF _Toc215167436 \h </w:instrText>
      </w:r>
      <w:r>
        <w:rPr>
          <w:noProof/>
        </w:rPr>
      </w:r>
      <w:r>
        <w:rPr>
          <w:noProof/>
        </w:rPr>
        <w:fldChar w:fldCharType="separate"/>
      </w:r>
      <w:r>
        <w:rPr>
          <w:noProof/>
        </w:rPr>
        <w:t>34</w:t>
      </w:r>
      <w:r>
        <w:rPr>
          <w:noProof/>
        </w:rPr>
        <w:fldChar w:fldCharType="end"/>
      </w:r>
    </w:p>
    <w:p w14:paraId="1F8488AA" w14:textId="5538C6A3"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_Toc215167437 \h </w:instrText>
      </w:r>
      <w:r>
        <w:rPr>
          <w:noProof/>
        </w:rPr>
      </w:r>
      <w:r>
        <w:rPr>
          <w:noProof/>
        </w:rPr>
        <w:fldChar w:fldCharType="separate"/>
      </w:r>
      <w:r>
        <w:rPr>
          <w:noProof/>
        </w:rPr>
        <w:t>34</w:t>
      </w:r>
      <w:r>
        <w:rPr>
          <w:noProof/>
        </w:rPr>
        <w:fldChar w:fldCharType="end"/>
      </w:r>
    </w:p>
    <w:p w14:paraId="3A7B9469" w14:textId="534BB993"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AIML operation for TL model selection assistance request</w:t>
      </w:r>
      <w:r>
        <w:rPr>
          <w:noProof/>
        </w:rPr>
        <w:tab/>
      </w:r>
      <w:r>
        <w:rPr>
          <w:noProof/>
        </w:rPr>
        <w:fldChar w:fldCharType="begin"/>
      </w:r>
      <w:r>
        <w:rPr>
          <w:noProof/>
        </w:rPr>
        <w:instrText xml:space="preserve"> PAGEREF _Toc215167438 \h </w:instrText>
      </w:r>
      <w:r>
        <w:rPr>
          <w:noProof/>
        </w:rPr>
      </w:r>
      <w:r>
        <w:rPr>
          <w:noProof/>
        </w:rPr>
        <w:fldChar w:fldCharType="separate"/>
      </w:r>
      <w:r>
        <w:rPr>
          <w:noProof/>
        </w:rPr>
        <w:t>34</w:t>
      </w:r>
      <w:r>
        <w:rPr>
          <w:noProof/>
        </w:rPr>
        <w:fldChar w:fldCharType="end"/>
      </w:r>
    </w:p>
    <w:p w14:paraId="31F951E4" w14:textId="189D4CFD"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r>
      <w:r>
        <w:rPr>
          <w:noProof/>
        </w:rPr>
        <w:instrText xml:space="preserve"> PAGEREF _Toc215167439 \h </w:instrText>
      </w:r>
      <w:r>
        <w:rPr>
          <w:noProof/>
        </w:rPr>
      </w:r>
      <w:r>
        <w:rPr>
          <w:noProof/>
        </w:rPr>
        <w:fldChar w:fldCharType="separate"/>
      </w:r>
      <w:r>
        <w:rPr>
          <w:noProof/>
        </w:rPr>
        <w:t>35</w:t>
      </w:r>
      <w:r>
        <w:rPr>
          <w:noProof/>
        </w:rPr>
        <w:fldChar w:fldCharType="end"/>
      </w:r>
    </w:p>
    <w:p w14:paraId="44C77830" w14:textId="6EFA96AA"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_Toc215167440 \h </w:instrText>
      </w:r>
      <w:r>
        <w:rPr>
          <w:noProof/>
        </w:rPr>
      </w:r>
      <w:r>
        <w:rPr>
          <w:noProof/>
        </w:rPr>
        <w:fldChar w:fldCharType="separate"/>
      </w:r>
      <w:r>
        <w:rPr>
          <w:noProof/>
        </w:rPr>
        <w:t>35</w:t>
      </w:r>
      <w:r>
        <w:rPr>
          <w:noProof/>
        </w:rPr>
        <w:fldChar w:fldCharType="end"/>
      </w:r>
    </w:p>
    <w:p w14:paraId="335A938B" w14:textId="3294324A"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_Toc215167441 \h </w:instrText>
      </w:r>
      <w:r>
        <w:rPr>
          <w:noProof/>
        </w:rPr>
      </w:r>
      <w:r>
        <w:rPr>
          <w:noProof/>
        </w:rPr>
        <w:fldChar w:fldCharType="separate"/>
      </w:r>
      <w:r>
        <w:rPr>
          <w:noProof/>
        </w:rPr>
        <w:t>35</w:t>
      </w:r>
      <w:r>
        <w:rPr>
          <w:noProof/>
        </w:rPr>
        <w:fldChar w:fldCharType="end"/>
      </w:r>
    </w:p>
    <w:p w14:paraId="34DB07A0" w14:textId="0D14B469"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_Toc215167442 \h </w:instrText>
      </w:r>
      <w:r>
        <w:rPr>
          <w:noProof/>
        </w:rPr>
      </w:r>
      <w:r>
        <w:rPr>
          <w:noProof/>
        </w:rPr>
        <w:fldChar w:fldCharType="separate"/>
      </w:r>
      <w:r>
        <w:rPr>
          <w:noProof/>
        </w:rPr>
        <w:t>35</w:t>
      </w:r>
      <w:r>
        <w:rPr>
          <w:noProof/>
        </w:rPr>
        <w:fldChar w:fldCharType="end"/>
      </w:r>
    </w:p>
    <w:p w14:paraId="51C04D94" w14:textId="636F211F"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_Toc215167443 \h </w:instrText>
      </w:r>
      <w:r>
        <w:rPr>
          <w:noProof/>
        </w:rPr>
      </w:r>
      <w:r>
        <w:rPr>
          <w:noProof/>
        </w:rPr>
        <w:fldChar w:fldCharType="separate"/>
      </w:r>
      <w:r>
        <w:rPr>
          <w:noProof/>
        </w:rPr>
        <w:t>35</w:t>
      </w:r>
      <w:r>
        <w:rPr>
          <w:noProof/>
        </w:rPr>
        <w:fldChar w:fldCharType="end"/>
      </w:r>
    </w:p>
    <w:p w14:paraId="596D1968" w14:textId="0CAEA027"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_Toc215167444 \h </w:instrText>
      </w:r>
      <w:r>
        <w:rPr>
          <w:noProof/>
        </w:rPr>
      </w:r>
      <w:r>
        <w:rPr>
          <w:noProof/>
        </w:rPr>
        <w:fldChar w:fldCharType="separate"/>
      </w:r>
      <w:r>
        <w:rPr>
          <w:noProof/>
        </w:rPr>
        <w:t>35</w:t>
      </w:r>
      <w:r>
        <w:rPr>
          <w:noProof/>
        </w:rPr>
        <w:fldChar w:fldCharType="end"/>
      </w:r>
    </w:p>
    <w:p w14:paraId="4974812C" w14:textId="340239AE"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r>
      <w:r>
        <w:rPr>
          <w:noProof/>
        </w:rPr>
        <w:instrText xml:space="preserve"> PAGEREF _Toc215167445 \h </w:instrText>
      </w:r>
      <w:r>
        <w:rPr>
          <w:noProof/>
        </w:rPr>
      </w:r>
      <w:r>
        <w:rPr>
          <w:noProof/>
        </w:rPr>
        <w:fldChar w:fldCharType="separate"/>
      </w:r>
      <w:r>
        <w:rPr>
          <w:noProof/>
        </w:rPr>
        <w:t>35</w:t>
      </w:r>
      <w:r>
        <w:rPr>
          <w:noProof/>
        </w:rPr>
        <w:fldChar w:fldCharType="end"/>
      </w:r>
    </w:p>
    <w:p w14:paraId="158C5F63" w14:textId="28835B2B"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rFonts w:asciiTheme="minorHAnsi" w:eastAsiaTheme="minorEastAsia" w:hAnsiTheme="minorHAnsi" w:cstheme="minorBidi"/>
          <w:noProof/>
          <w:kern w:val="2"/>
          <w:sz w:val="24"/>
          <w:szCs w:val="24"/>
          <w:lang w:eastAsia="en-GB"/>
          <w14:ligatures w14:val="standardContextual"/>
        </w:rPr>
        <w:tab/>
      </w:r>
      <w:r>
        <w:rPr>
          <w:noProof/>
        </w:rPr>
        <w:t>AIMLE client AIML task transfer service</w:t>
      </w:r>
      <w:r>
        <w:rPr>
          <w:noProof/>
        </w:rPr>
        <w:tab/>
      </w:r>
      <w:r>
        <w:rPr>
          <w:noProof/>
        </w:rPr>
        <w:fldChar w:fldCharType="begin"/>
      </w:r>
      <w:r>
        <w:rPr>
          <w:noProof/>
        </w:rPr>
        <w:instrText xml:space="preserve"> PAGEREF _Toc215167446 \h </w:instrText>
      </w:r>
      <w:r>
        <w:rPr>
          <w:noProof/>
        </w:rPr>
      </w:r>
      <w:r>
        <w:rPr>
          <w:noProof/>
        </w:rPr>
        <w:fldChar w:fldCharType="separate"/>
      </w:r>
      <w:r>
        <w:rPr>
          <w:noProof/>
        </w:rPr>
        <w:t>36</w:t>
      </w:r>
      <w:r>
        <w:rPr>
          <w:noProof/>
        </w:rPr>
        <w:fldChar w:fldCharType="end"/>
      </w:r>
    </w:p>
    <w:p w14:paraId="453409BE" w14:textId="479701ED"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_Toc215167447 \h </w:instrText>
      </w:r>
      <w:r>
        <w:rPr>
          <w:noProof/>
        </w:rPr>
      </w:r>
      <w:r>
        <w:rPr>
          <w:noProof/>
        </w:rPr>
        <w:fldChar w:fldCharType="separate"/>
      </w:r>
      <w:r>
        <w:rPr>
          <w:noProof/>
        </w:rPr>
        <w:t>36</w:t>
      </w:r>
      <w:r>
        <w:rPr>
          <w:noProof/>
        </w:rPr>
        <w:fldChar w:fldCharType="end"/>
      </w:r>
    </w:p>
    <w:p w14:paraId="7866A160" w14:textId="6F74E060"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_Toc215167448 \h </w:instrText>
      </w:r>
      <w:r>
        <w:rPr>
          <w:noProof/>
        </w:rPr>
      </w:r>
      <w:r>
        <w:rPr>
          <w:noProof/>
        </w:rPr>
        <w:fldChar w:fldCharType="separate"/>
      </w:r>
      <w:r>
        <w:rPr>
          <w:noProof/>
        </w:rPr>
        <w:t>36</w:t>
      </w:r>
      <w:r>
        <w:rPr>
          <w:noProof/>
        </w:rPr>
        <w:fldChar w:fldCharType="end"/>
      </w:r>
    </w:p>
    <w:p w14:paraId="1449DA89" w14:textId="52C067E9"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_Toc215167449 \h </w:instrText>
      </w:r>
      <w:r>
        <w:rPr>
          <w:noProof/>
        </w:rPr>
      </w:r>
      <w:r>
        <w:rPr>
          <w:noProof/>
        </w:rPr>
        <w:fldChar w:fldCharType="separate"/>
      </w:r>
      <w:r>
        <w:rPr>
          <w:noProof/>
        </w:rPr>
        <w:t>36</w:t>
      </w:r>
      <w:r>
        <w:rPr>
          <w:noProof/>
        </w:rPr>
        <w:fldChar w:fldCharType="end"/>
      </w:r>
    </w:p>
    <w:p w14:paraId="70517A94" w14:textId="6D58533C"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_Toc215167450 \h </w:instrText>
      </w:r>
      <w:r>
        <w:rPr>
          <w:noProof/>
        </w:rPr>
      </w:r>
      <w:r>
        <w:rPr>
          <w:noProof/>
        </w:rPr>
        <w:fldChar w:fldCharType="separate"/>
      </w:r>
      <w:r>
        <w:rPr>
          <w:noProof/>
        </w:rPr>
        <w:t>36</w:t>
      </w:r>
      <w:r>
        <w:rPr>
          <w:noProof/>
        </w:rPr>
        <w:fldChar w:fldCharType="end"/>
      </w:r>
    </w:p>
    <w:p w14:paraId="00D8848B" w14:textId="320CB8A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_Toc215167451 \h </w:instrText>
      </w:r>
      <w:r>
        <w:rPr>
          <w:noProof/>
        </w:rPr>
      </w:r>
      <w:r>
        <w:rPr>
          <w:noProof/>
        </w:rPr>
        <w:fldChar w:fldCharType="separate"/>
      </w:r>
      <w:r>
        <w:rPr>
          <w:noProof/>
        </w:rPr>
        <w:t>36</w:t>
      </w:r>
      <w:r>
        <w:rPr>
          <w:noProof/>
        </w:rPr>
        <w:fldChar w:fldCharType="end"/>
      </w:r>
    </w:p>
    <w:p w14:paraId="0D6176E1" w14:textId="7ADA920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AIML task transfer</w:t>
      </w:r>
      <w:r>
        <w:rPr>
          <w:noProof/>
        </w:rPr>
        <w:tab/>
      </w:r>
      <w:r>
        <w:rPr>
          <w:noProof/>
        </w:rPr>
        <w:fldChar w:fldCharType="begin"/>
      </w:r>
      <w:r>
        <w:rPr>
          <w:noProof/>
        </w:rPr>
        <w:instrText xml:space="preserve"> PAGEREF _Toc215167452 \h </w:instrText>
      </w:r>
      <w:r>
        <w:rPr>
          <w:noProof/>
        </w:rPr>
      </w:r>
      <w:r>
        <w:rPr>
          <w:noProof/>
        </w:rPr>
        <w:fldChar w:fldCharType="separate"/>
      </w:r>
      <w:r>
        <w:rPr>
          <w:noProof/>
        </w:rPr>
        <w:t>36</w:t>
      </w:r>
      <w:r>
        <w:rPr>
          <w:noProof/>
        </w:rPr>
        <w:fldChar w:fldCharType="end"/>
      </w:r>
    </w:p>
    <w:p w14:paraId="6F1A59EC" w14:textId="464FFFA1"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_Toc215167453 \h </w:instrText>
      </w:r>
      <w:r>
        <w:rPr>
          <w:noProof/>
        </w:rPr>
      </w:r>
      <w:r>
        <w:rPr>
          <w:noProof/>
        </w:rPr>
        <w:fldChar w:fldCharType="separate"/>
      </w:r>
      <w:r>
        <w:rPr>
          <w:noProof/>
        </w:rPr>
        <w:t>37</w:t>
      </w:r>
      <w:r>
        <w:rPr>
          <w:noProof/>
        </w:rPr>
        <w:fldChar w:fldCharType="end"/>
      </w:r>
    </w:p>
    <w:p w14:paraId="60F8A350" w14:textId="595466F3"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_Toc215167454 \h </w:instrText>
      </w:r>
      <w:r>
        <w:rPr>
          <w:noProof/>
        </w:rPr>
      </w:r>
      <w:r>
        <w:rPr>
          <w:noProof/>
        </w:rPr>
        <w:fldChar w:fldCharType="separate"/>
      </w:r>
      <w:r>
        <w:rPr>
          <w:noProof/>
        </w:rPr>
        <w:t>37</w:t>
      </w:r>
      <w:r>
        <w:rPr>
          <w:noProof/>
        </w:rPr>
        <w:fldChar w:fldCharType="end"/>
      </w:r>
    </w:p>
    <w:p w14:paraId="3D9E1DF0" w14:textId="28FDCCE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AIML task transfer</w:t>
      </w:r>
      <w:r>
        <w:rPr>
          <w:noProof/>
        </w:rPr>
        <w:tab/>
      </w:r>
      <w:r>
        <w:rPr>
          <w:noProof/>
        </w:rPr>
        <w:fldChar w:fldCharType="begin"/>
      </w:r>
      <w:r>
        <w:rPr>
          <w:noProof/>
        </w:rPr>
        <w:instrText xml:space="preserve"> PAGEREF _Toc215167455 \h </w:instrText>
      </w:r>
      <w:r>
        <w:rPr>
          <w:noProof/>
        </w:rPr>
      </w:r>
      <w:r>
        <w:rPr>
          <w:noProof/>
        </w:rPr>
        <w:fldChar w:fldCharType="separate"/>
      </w:r>
      <w:r>
        <w:rPr>
          <w:noProof/>
        </w:rPr>
        <w:t>37</w:t>
      </w:r>
      <w:r>
        <w:rPr>
          <w:noProof/>
        </w:rPr>
        <w:fldChar w:fldCharType="end"/>
      </w:r>
    </w:p>
    <w:p w14:paraId="75EF4CE9" w14:textId="7B7C078A"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AIML task transfer service</w:t>
      </w:r>
      <w:r>
        <w:rPr>
          <w:noProof/>
        </w:rPr>
        <w:tab/>
      </w:r>
      <w:r>
        <w:rPr>
          <w:noProof/>
        </w:rPr>
        <w:fldChar w:fldCharType="begin"/>
      </w:r>
      <w:r>
        <w:rPr>
          <w:noProof/>
        </w:rPr>
        <w:instrText xml:space="preserve"> PAGEREF _Toc215167456 \h </w:instrText>
      </w:r>
      <w:r>
        <w:rPr>
          <w:noProof/>
        </w:rPr>
      </w:r>
      <w:r>
        <w:rPr>
          <w:noProof/>
        </w:rPr>
        <w:fldChar w:fldCharType="separate"/>
      </w:r>
      <w:r>
        <w:rPr>
          <w:noProof/>
        </w:rPr>
        <w:t>38</w:t>
      </w:r>
      <w:r>
        <w:rPr>
          <w:noProof/>
        </w:rPr>
        <w:fldChar w:fldCharType="end"/>
      </w:r>
    </w:p>
    <w:p w14:paraId="786686D8" w14:textId="6723DCB2"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_Toc215167457 \h </w:instrText>
      </w:r>
      <w:r>
        <w:rPr>
          <w:noProof/>
        </w:rPr>
      </w:r>
      <w:r>
        <w:rPr>
          <w:noProof/>
        </w:rPr>
        <w:fldChar w:fldCharType="separate"/>
      </w:r>
      <w:r>
        <w:rPr>
          <w:noProof/>
        </w:rPr>
        <w:t>38</w:t>
      </w:r>
      <w:r>
        <w:rPr>
          <w:noProof/>
        </w:rPr>
        <w:fldChar w:fldCharType="end"/>
      </w:r>
    </w:p>
    <w:p w14:paraId="10500495" w14:textId="1C27CF55"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_Toc215167458 \h </w:instrText>
      </w:r>
      <w:r>
        <w:rPr>
          <w:noProof/>
        </w:rPr>
      </w:r>
      <w:r>
        <w:rPr>
          <w:noProof/>
        </w:rPr>
        <w:fldChar w:fldCharType="separate"/>
      </w:r>
      <w:r>
        <w:rPr>
          <w:noProof/>
        </w:rPr>
        <w:t>38</w:t>
      </w:r>
      <w:r>
        <w:rPr>
          <w:noProof/>
        </w:rPr>
        <w:fldChar w:fldCharType="end"/>
      </w:r>
    </w:p>
    <w:p w14:paraId="68CC8232" w14:textId="7E2589F2"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_Toc215167459 \h </w:instrText>
      </w:r>
      <w:r>
        <w:rPr>
          <w:noProof/>
        </w:rPr>
      </w:r>
      <w:r>
        <w:rPr>
          <w:noProof/>
        </w:rPr>
        <w:fldChar w:fldCharType="separate"/>
      </w:r>
      <w:r>
        <w:rPr>
          <w:noProof/>
        </w:rPr>
        <w:t>38</w:t>
      </w:r>
      <w:r>
        <w:rPr>
          <w:noProof/>
        </w:rPr>
        <w:fldChar w:fldCharType="end"/>
      </w:r>
    </w:p>
    <w:p w14:paraId="08ABAF9A" w14:textId="0E537883"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r>
      <w:r>
        <w:rPr>
          <w:noProof/>
        </w:rPr>
        <w:instrText xml:space="preserve"> PAGEREF _Toc215167460 \h </w:instrText>
      </w:r>
      <w:r>
        <w:rPr>
          <w:noProof/>
        </w:rPr>
      </w:r>
      <w:r>
        <w:rPr>
          <w:noProof/>
        </w:rPr>
        <w:fldChar w:fldCharType="separate"/>
      </w:r>
      <w:r>
        <w:rPr>
          <w:noProof/>
        </w:rPr>
        <w:t>38</w:t>
      </w:r>
      <w:r>
        <w:rPr>
          <w:noProof/>
        </w:rPr>
        <w:fldChar w:fldCharType="end"/>
      </w:r>
    </w:p>
    <w:p w14:paraId="3D7C6EF4" w14:textId="426B79D7"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_Toc215167461 \h </w:instrText>
      </w:r>
      <w:r>
        <w:rPr>
          <w:noProof/>
        </w:rPr>
      </w:r>
      <w:r>
        <w:rPr>
          <w:noProof/>
        </w:rPr>
        <w:fldChar w:fldCharType="separate"/>
      </w:r>
      <w:r>
        <w:rPr>
          <w:noProof/>
        </w:rPr>
        <w:t>38</w:t>
      </w:r>
      <w:r>
        <w:rPr>
          <w:noProof/>
        </w:rPr>
        <w:fldChar w:fldCharType="end"/>
      </w:r>
    </w:p>
    <w:p w14:paraId="69B94F78" w14:textId="7C0C31E0"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AIML task transfer assist</w:t>
      </w:r>
      <w:r>
        <w:rPr>
          <w:noProof/>
        </w:rPr>
        <w:tab/>
      </w:r>
      <w:r>
        <w:rPr>
          <w:noProof/>
        </w:rPr>
        <w:fldChar w:fldCharType="begin"/>
      </w:r>
      <w:r>
        <w:rPr>
          <w:noProof/>
        </w:rPr>
        <w:instrText xml:space="preserve"> PAGEREF _Toc215167462 \h </w:instrText>
      </w:r>
      <w:r>
        <w:rPr>
          <w:noProof/>
        </w:rPr>
      </w:r>
      <w:r>
        <w:rPr>
          <w:noProof/>
        </w:rPr>
        <w:fldChar w:fldCharType="separate"/>
      </w:r>
      <w:r>
        <w:rPr>
          <w:noProof/>
        </w:rPr>
        <w:t>38</w:t>
      </w:r>
      <w:r>
        <w:rPr>
          <w:noProof/>
        </w:rPr>
        <w:fldChar w:fldCharType="end"/>
      </w:r>
    </w:p>
    <w:p w14:paraId="052A9DB7" w14:textId="4446AADE"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r>
      <w:r>
        <w:rPr>
          <w:noProof/>
        </w:rPr>
        <w:instrText xml:space="preserve"> PAGEREF _Toc215167463 \h </w:instrText>
      </w:r>
      <w:r>
        <w:rPr>
          <w:noProof/>
        </w:rPr>
      </w:r>
      <w:r>
        <w:rPr>
          <w:noProof/>
        </w:rPr>
        <w:fldChar w:fldCharType="separate"/>
      </w:r>
      <w:r>
        <w:rPr>
          <w:noProof/>
        </w:rPr>
        <w:t>39</w:t>
      </w:r>
      <w:r>
        <w:rPr>
          <w:noProof/>
        </w:rPr>
        <w:fldChar w:fldCharType="end"/>
      </w:r>
    </w:p>
    <w:p w14:paraId="4EF13744" w14:textId="04154A0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_Toc215167464 \h </w:instrText>
      </w:r>
      <w:r>
        <w:rPr>
          <w:noProof/>
        </w:rPr>
      </w:r>
      <w:r>
        <w:rPr>
          <w:noProof/>
        </w:rPr>
        <w:fldChar w:fldCharType="separate"/>
      </w:r>
      <w:r>
        <w:rPr>
          <w:noProof/>
        </w:rPr>
        <w:t>39</w:t>
      </w:r>
      <w:r>
        <w:rPr>
          <w:noProof/>
        </w:rPr>
        <w:fldChar w:fldCharType="end"/>
      </w:r>
    </w:p>
    <w:p w14:paraId="16E217FA" w14:textId="44247CAE"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AIML task transfer</w:t>
      </w:r>
      <w:r>
        <w:rPr>
          <w:noProof/>
        </w:rPr>
        <w:tab/>
      </w:r>
      <w:r>
        <w:rPr>
          <w:noProof/>
        </w:rPr>
        <w:fldChar w:fldCharType="begin"/>
      </w:r>
      <w:r>
        <w:rPr>
          <w:noProof/>
        </w:rPr>
        <w:instrText xml:space="preserve"> PAGEREF _Toc215167465 \h </w:instrText>
      </w:r>
      <w:r>
        <w:rPr>
          <w:noProof/>
        </w:rPr>
      </w:r>
      <w:r>
        <w:rPr>
          <w:noProof/>
        </w:rPr>
        <w:fldChar w:fldCharType="separate"/>
      </w:r>
      <w:r>
        <w:rPr>
          <w:noProof/>
        </w:rPr>
        <w:t>39</w:t>
      </w:r>
      <w:r>
        <w:rPr>
          <w:noProof/>
        </w:rPr>
        <w:fldChar w:fldCharType="end"/>
      </w:r>
    </w:p>
    <w:p w14:paraId="7ABE975A" w14:textId="48F57817"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r>
      <w:r>
        <w:rPr>
          <w:noProof/>
        </w:rPr>
        <w:instrText xml:space="preserve"> PAGEREF _Toc215167466 \h </w:instrText>
      </w:r>
      <w:r>
        <w:rPr>
          <w:noProof/>
        </w:rPr>
      </w:r>
      <w:r>
        <w:rPr>
          <w:noProof/>
        </w:rPr>
        <w:fldChar w:fldCharType="separate"/>
      </w:r>
      <w:r>
        <w:rPr>
          <w:noProof/>
        </w:rPr>
        <w:t>39</w:t>
      </w:r>
      <w:r>
        <w:rPr>
          <w:noProof/>
        </w:rPr>
        <w:fldChar w:fldCharType="end"/>
      </w:r>
    </w:p>
    <w:p w14:paraId="7CC1471C" w14:textId="1317F82D"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_Toc215167467 \h </w:instrText>
      </w:r>
      <w:r>
        <w:rPr>
          <w:noProof/>
        </w:rPr>
      </w:r>
      <w:r>
        <w:rPr>
          <w:noProof/>
        </w:rPr>
        <w:fldChar w:fldCharType="separate"/>
      </w:r>
      <w:r>
        <w:rPr>
          <w:noProof/>
        </w:rPr>
        <w:t>39</w:t>
      </w:r>
      <w:r>
        <w:rPr>
          <w:noProof/>
        </w:rPr>
        <w:fldChar w:fldCharType="end"/>
      </w:r>
    </w:p>
    <w:p w14:paraId="1DD20146" w14:textId="464F8BA9"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_Toc215167468 \h </w:instrText>
      </w:r>
      <w:r>
        <w:rPr>
          <w:noProof/>
        </w:rPr>
      </w:r>
      <w:r>
        <w:rPr>
          <w:noProof/>
        </w:rPr>
        <w:fldChar w:fldCharType="separate"/>
      </w:r>
      <w:r>
        <w:rPr>
          <w:noProof/>
        </w:rPr>
        <w:t>39</w:t>
      </w:r>
      <w:r>
        <w:rPr>
          <w:noProof/>
        </w:rPr>
        <w:fldChar w:fldCharType="end"/>
      </w:r>
    </w:p>
    <w:p w14:paraId="1C8796E6" w14:textId="59806CA0"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_Toc215167469 \h </w:instrText>
      </w:r>
      <w:r>
        <w:rPr>
          <w:noProof/>
        </w:rPr>
      </w:r>
      <w:r>
        <w:rPr>
          <w:noProof/>
        </w:rPr>
        <w:fldChar w:fldCharType="separate"/>
      </w:r>
      <w:r>
        <w:rPr>
          <w:noProof/>
        </w:rPr>
        <w:t>39</w:t>
      </w:r>
      <w:r>
        <w:rPr>
          <w:noProof/>
        </w:rPr>
        <w:fldChar w:fldCharType="end"/>
      </w:r>
    </w:p>
    <w:p w14:paraId="18B4BF70" w14:textId="66868DEA"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r>
      <w:r>
        <w:rPr>
          <w:noProof/>
        </w:rPr>
        <w:instrText xml:space="preserve"> PAGEREF _Toc215167470 \h </w:instrText>
      </w:r>
      <w:r>
        <w:rPr>
          <w:noProof/>
        </w:rPr>
      </w:r>
      <w:r>
        <w:rPr>
          <w:noProof/>
        </w:rPr>
        <w:fldChar w:fldCharType="separate"/>
      </w:r>
      <w:r>
        <w:rPr>
          <w:noProof/>
        </w:rPr>
        <w:t>40</w:t>
      </w:r>
      <w:r>
        <w:rPr>
          <w:noProof/>
        </w:rPr>
        <w:fldChar w:fldCharType="end"/>
      </w:r>
    </w:p>
    <w:p w14:paraId="6920E2E8" w14:textId="225323C2"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_Toc215167471 \h </w:instrText>
      </w:r>
      <w:r>
        <w:rPr>
          <w:noProof/>
        </w:rPr>
      </w:r>
      <w:r>
        <w:rPr>
          <w:noProof/>
        </w:rPr>
        <w:fldChar w:fldCharType="separate"/>
      </w:r>
      <w:r>
        <w:rPr>
          <w:noProof/>
        </w:rPr>
        <w:t>40</w:t>
      </w:r>
      <w:r>
        <w:rPr>
          <w:noProof/>
        </w:rPr>
        <w:fldChar w:fldCharType="end"/>
      </w:r>
    </w:p>
    <w:p w14:paraId="2DADD977" w14:textId="1529DDE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r>
      <w:r>
        <w:rPr>
          <w:noProof/>
        </w:rPr>
        <w:instrText xml:space="preserve"> PAGEREF _Toc215167472 \h </w:instrText>
      </w:r>
      <w:r>
        <w:rPr>
          <w:noProof/>
        </w:rPr>
      </w:r>
      <w:r>
        <w:rPr>
          <w:noProof/>
        </w:rPr>
        <w:fldChar w:fldCharType="separate"/>
      </w:r>
      <w:r>
        <w:rPr>
          <w:noProof/>
        </w:rPr>
        <w:t>40</w:t>
      </w:r>
      <w:r>
        <w:rPr>
          <w:noProof/>
        </w:rPr>
        <w:fldChar w:fldCharType="end"/>
      </w:r>
    </w:p>
    <w:p w14:paraId="017C7563" w14:textId="2FCD216E"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r>
      <w:r>
        <w:rPr>
          <w:noProof/>
        </w:rPr>
        <w:instrText xml:space="preserve"> PAGEREF _Toc215167473 \h </w:instrText>
      </w:r>
      <w:r>
        <w:rPr>
          <w:noProof/>
        </w:rPr>
      </w:r>
      <w:r>
        <w:rPr>
          <w:noProof/>
        </w:rPr>
        <w:fldChar w:fldCharType="separate"/>
      </w:r>
      <w:r>
        <w:rPr>
          <w:noProof/>
        </w:rPr>
        <w:t>40</w:t>
      </w:r>
      <w:r>
        <w:rPr>
          <w:noProof/>
        </w:rPr>
        <w:fldChar w:fldCharType="end"/>
      </w:r>
    </w:p>
    <w:p w14:paraId="1EB01190" w14:textId="38CBB34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_Toc215167474 \h </w:instrText>
      </w:r>
      <w:r>
        <w:rPr>
          <w:noProof/>
        </w:rPr>
      </w:r>
      <w:r>
        <w:rPr>
          <w:noProof/>
        </w:rPr>
        <w:fldChar w:fldCharType="separate"/>
      </w:r>
      <w:r>
        <w:rPr>
          <w:noProof/>
        </w:rPr>
        <w:t>40</w:t>
      </w:r>
      <w:r>
        <w:rPr>
          <w:noProof/>
        </w:rPr>
        <w:fldChar w:fldCharType="end"/>
      </w:r>
    </w:p>
    <w:p w14:paraId="639E7670" w14:textId="514CD18E"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r>
      <w:r>
        <w:rPr>
          <w:noProof/>
        </w:rPr>
        <w:instrText xml:space="preserve"> PAGEREF _Toc215167475 \h </w:instrText>
      </w:r>
      <w:r>
        <w:rPr>
          <w:noProof/>
        </w:rPr>
      </w:r>
      <w:r>
        <w:rPr>
          <w:noProof/>
        </w:rPr>
        <w:fldChar w:fldCharType="separate"/>
      </w:r>
      <w:r>
        <w:rPr>
          <w:noProof/>
        </w:rPr>
        <w:t>40</w:t>
      </w:r>
      <w:r>
        <w:rPr>
          <w:noProof/>
        </w:rPr>
        <w:fldChar w:fldCharType="end"/>
      </w:r>
    </w:p>
    <w:p w14:paraId="513283B6" w14:textId="0949B0BA"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r>
      <w:r>
        <w:rPr>
          <w:noProof/>
        </w:rPr>
        <w:instrText xml:space="preserve"> PAGEREF _Toc215167476 \h </w:instrText>
      </w:r>
      <w:r>
        <w:rPr>
          <w:noProof/>
        </w:rPr>
      </w:r>
      <w:r>
        <w:rPr>
          <w:noProof/>
        </w:rPr>
        <w:fldChar w:fldCharType="separate"/>
      </w:r>
      <w:r>
        <w:rPr>
          <w:noProof/>
        </w:rPr>
        <w:t>41</w:t>
      </w:r>
      <w:r>
        <w:rPr>
          <w:noProof/>
        </w:rPr>
        <w:fldChar w:fldCharType="end"/>
      </w:r>
    </w:p>
    <w:p w14:paraId="19F3B72F" w14:textId="765600E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_Toc215167477 \h </w:instrText>
      </w:r>
      <w:r>
        <w:rPr>
          <w:noProof/>
        </w:rPr>
      </w:r>
      <w:r>
        <w:rPr>
          <w:noProof/>
        </w:rPr>
        <w:fldChar w:fldCharType="separate"/>
      </w:r>
      <w:r>
        <w:rPr>
          <w:noProof/>
        </w:rPr>
        <w:t>41</w:t>
      </w:r>
      <w:r>
        <w:rPr>
          <w:noProof/>
        </w:rPr>
        <w:fldChar w:fldCharType="end"/>
      </w:r>
    </w:p>
    <w:p w14:paraId="35C7464A" w14:textId="2D76059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r>
      <w:r>
        <w:rPr>
          <w:noProof/>
        </w:rPr>
        <w:instrText xml:space="preserve"> PAGEREF _Toc215167478 \h </w:instrText>
      </w:r>
      <w:r>
        <w:rPr>
          <w:noProof/>
        </w:rPr>
      </w:r>
      <w:r>
        <w:rPr>
          <w:noProof/>
        </w:rPr>
        <w:fldChar w:fldCharType="separate"/>
      </w:r>
      <w:r>
        <w:rPr>
          <w:noProof/>
        </w:rPr>
        <w:t>41</w:t>
      </w:r>
      <w:r>
        <w:rPr>
          <w:noProof/>
        </w:rPr>
        <w:fldChar w:fldCharType="end"/>
      </w:r>
    </w:p>
    <w:p w14:paraId="38E051E9" w14:textId="2B578ECF"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r>
      <w:r>
        <w:rPr>
          <w:noProof/>
        </w:rPr>
        <w:instrText xml:space="preserve"> PAGEREF _Toc215167479 \h </w:instrText>
      </w:r>
      <w:r>
        <w:rPr>
          <w:noProof/>
        </w:rPr>
      </w:r>
      <w:r>
        <w:rPr>
          <w:noProof/>
        </w:rPr>
        <w:fldChar w:fldCharType="separate"/>
      </w:r>
      <w:r>
        <w:rPr>
          <w:noProof/>
        </w:rPr>
        <w:t>41</w:t>
      </w:r>
      <w:r>
        <w:rPr>
          <w:noProof/>
        </w:rPr>
        <w:fldChar w:fldCharType="end"/>
      </w:r>
    </w:p>
    <w:p w14:paraId="10B326FF" w14:textId="3CB3DBF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_Toc215167480 \h </w:instrText>
      </w:r>
      <w:r>
        <w:rPr>
          <w:noProof/>
        </w:rPr>
      </w:r>
      <w:r>
        <w:rPr>
          <w:noProof/>
        </w:rPr>
        <w:fldChar w:fldCharType="separate"/>
      </w:r>
      <w:r>
        <w:rPr>
          <w:noProof/>
        </w:rPr>
        <w:t>41</w:t>
      </w:r>
      <w:r>
        <w:rPr>
          <w:noProof/>
        </w:rPr>
        <w:fldChar w:fldCharType="end"/>
      </w:r>
    </w:p>
    <w:p w14:paraId="43EBC5D3" w14:textId="638519D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r>
      <w:r>
        <w:rPr>
          <w:noProof/>
        </w:rPr>
        <w:instrText xml:space="preserve"> PAGEREF _Toc215167481 \h </w:instrText>
      </w:r>
      <w:r>
        <w:rPr>
          <w:noProof/>
        </w:rPr>
      </w:r>
      <w:r>
        <w:rPr>
          <w:noProof/>
        </w:rPr>
        <w:fldChar w:fldCharType="separate"/>
      </w:r>
      <w:r>
        <w:rPr>
          <w:noProof/>
        </w:rPr>
        <w:t>42</w:t>
      </w:r>
      <w:r>
        <w:rPr>
          <w:noProof/>
        </w:rPr>
        <w:fldChar w:fldCharType="end"/>
      </w:r>
    </w:p>
    <w:p w14:paraId="47110A8A" w14:textId="47DD1B3B"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r>
      <w:r>
        <w:rPr>
          <w:noProof/>
        </w:rPr>
        <w:instrText xml:space="preserve"> PAGEREF _Toc215167482 \h </w:instrText>
      </w:r>
      <w:r>
        <w:rPr>
          <w:noProof/>
        </w:rPr>
      </w:r>
      <w:r>
        <w:rPr>
          <w:noProof/>
        </w:rPr>
        <w:fldChar w:fldCharType="separate"/>
      </w:r>
      <w:r>
        <w:rPr>
          <w:noProof/>
        </w:rPr>
        <w:t>42</w:t>
      </w:r>
      <w:r>
        <w:rPr>
          <w:noProof/>
        </w:rPr>
        <w:fldChar w:fldCharType="end"/>
      </w:r>
    </w:p>
    <w:p w14:paraId="73CE36A2" w14:textId="74C9BE97"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_Toc215167483 \h </w:instrText>
      </w:r>
      <w:r>
        <w:rPr>
          <w:noProof/>
        </w:rPr>
      </w:r>
      <w:r>
        <w:rPr>
          <w:noProof/>
        </w:rPr>
        <w:fldChar w:fldCharType="separate"/>
      </w:r>
      <w:r>
        <w:rPr>
          <w:noProof/>
        </w:rPr>
        <w:t>42</w:t>
      </w:r>
      <w:r>
        <w:rPr>
          <w:noProof/>
        </w:rPr>
        <w:fldChar w:fldCharType="end"/>
      </w:r>
    </w:p>
    <w:p w14:paraId="4912D146" w14:textId="0853672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r>
      <w:r>
        <w:rPr>
          <w:noProof/>
        </w:rPr>
        <w:instrText xml:space="preserve"> PAGEREF _Toc215167484 \h </w:instrText>
      </w:r>
      <w:r>
        <w:rPr>
          <w:noProof/>
        </w:rPr>
      </w:r>
      <w:r>
        <w:rPr>
          <w:noProof/>
        </w:rPr>
        <w:fldChar w:fldCharType="separate"/>
      </w:r>
      <w:r>
        <w:rPr>
          <w:noProof/>
        </w:rPr>
        <w:t>42</w:t>
      </w:r>
      <w:r>
        <w:rPr>
          <w:noProof/>
        </w:rPr>
        <w:fldChar w:fldCharType="end"/>
      </w:r>
    </w:p>
    <w:p w14:paraId="71F33DF9" w14:textId="39C7E759"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r>
      <w:r>
        <w:rPr>
          <w:noProof/>
        </w:rPr>
        <w:instrText xml:space="preserve"> PAGEREF _Toc215167485 \h </w:instrText>
      </w:r>
      <w:r>
        <w:rPr>
          <w:noProof/>
        </w:rPr>
      </w:r>
      <w:r>
        <w:rPr>
          <w:noProof/>
        </w:rPr>
        <w:fldChar w:fldCharType="separate"/>
      </w:r>
      <w:r>
        <w:rPr>
          <w:noProof/>
        </w:rPr>
        <w:t>43</w:t>
      </w:r>
      <w:r>
        <w:rPr>
          <w:noProof/>
        </w:rPr>
        <w:fldChar w:fldCharType="end"/>
      </w:r>
    </w:p>
    <w:p w14:paraId="1B9D679B" w14:textId="0052669F"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_Toc215167486 \h </w:instrText>
      </w:r>
      <w:r>
        <w:rPr>
          <w:noProof/>
        </w:rPr>
      </w:r>
      <w:r>
        <w:rPr>
          <w:noProof/>
        </w:rPr>
        <w:fldChar w:fldCharType="separate"/>
      </w:r>
      <w:r>
        <w:rPr>
          <w:noProof/>
        </w:rPr>
        <w:t>43</w:t>
      </w:r>
      <w:r>
        <w:rPr>
          <w:noProof/>
        </w:rPr>
        <w:fldChar w:fldCharType="end"/>
      </w:r>
    </w:p>
    <w:p w14:paraId="009C5963" w14:textId="44016D1E"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_Toc215167487 \h </w:instrText>
      </w:r>
      <w:r>
        <w:rPr>
          <w:noProof/>
        </w:rPr>
      </w:r>
      <w:r>
        <w:rPr>
          <w:noProof/>
        </w:rPr>
        <w:fldChar w:fldCharType="separate"/>
      </w:r>
      <w:r>
        <w:rPr>
          <w:noProof/>
        </w:rPr>
        <w:t>43</w:t>
      </w:r>
      <w:r>
        <w:rPr>
          <w:noProof/>
        </w:rPr>
        <w:fldChar w:fldCharType="end"/>
      </w:r>
    </w:p>
    <w:p w14:paraId="091DE7A9" w14:textId="61C9E911"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_Toc215167488 \h </w:instrText>
      </w:r>
      <w:r>
        <w:rPr>
          <w:noProof/>
        </w:rPr>
      </w:r>
      <w:r>
        <w:rPr>
          <w:noProof/>
        </w:rPr>
        <w:fldChar w:fldCharType="separate"/>
      </w:r>
      <w:r>
        <w:rPr>
          <w:noProof/>
        </w:rPr>
        <w:t>43</w:t>
      </w:r>
      <w:r>
        <w:rPr>
          <w:noProof/>
        </w:rPr>
        <w:fldChar w:fldCharType="end"/>
      </w:r>
    </w:p>
    <w:p w14:paraId="5B4CF6D1" w14:textId="1AB526F7"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r>
      <w:r>
        <w:rPr>
          <w:noProof/>
        </w:rPr>
        <w:instrText xml:space="preserve"> PAGEREF _Toc215167489 \h </w:instrText>
      </w:r>
      <w:r>
        <w:rPr>
          <w:noProof/>
        </w:rPr>
      </w:r>
      <w:r>
        <w:rPr>
          <w:noProof/>
        </w:rPr>
        <w:fldChar w:fldCharType="separate"/>
      </w:r>
      <w:r>
        <w:rPr>
          <w:noProof/>
        </w:rPr>
        <w:t>43</w:t>
      </w:r>
      <w:r>
        <w:rPr>
          <w:noProof/>
        </w:rPr>
        <w:fldChar w:fldCharType="end"/>
      </w:r>
    </w:p>
    <w:p w14:paraId="32A58CA7" w14:textId="61700104"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_Toc215167490 \h </w:instrText>
      </w:r>
      <w:r>
        <w:rPr>
          <w:noProof/>
        </w:rPr>
      </w:r>
      <w:r>
        <w:rPr>
          <w:noProof/>
        </w:rPr>
        <w:fldChar w:fldCharType="separate"/>
      </w:r>
      <w:r>
        <w:rPr>
          <w:noProof/>
        </w:rPr>
        <w:t>43</w:t>
      </w:r>
      <w:r>
        <w:rPr>
          <w:noProof/>
        </w:rPr>
        <w:fldChar w:fldCharType="end"/>
      </w:r>
    </w:p>
    <w:p w14:paraId="1411A0DD" w14:textId="6FA23A42"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r>
      <w:r>
        <w:rPr>
          <w:noProof/>
        </w:rPr>
        <w:instrText xml:space="preserve"> PAGEREF _Toc215167491 \h </w:instrText>
      </w:r>
      <w:r>
        <w:rPr>
          <w:noProof/>
        </w:rPr>
      </w:r>
      <w:r>
        <w:rPr>
          <w:noProof/>
        </w:rPr>
        <w:fldChar w:fldCharType="separate"/>
      </w:r>
      <w:r>
        <w:rPr>
          <w:noProof/>
        </w:rPr>
        <w:t>43</w:t>
      </w:r>
      <w:r>
        <w:rPr>
          <w:noProof/>
        </w:rPr>
        <w:fldChar w:fldCharType="end"/>
      </w:r>
    </w:p>
    <w:p w14:paraId="0354E8A0" w14:textId="2E6C816F" w:rsidR="00930F5B" w:rsidRDefault="00930F5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_Toc215167492 \h </w:instrText>
      </w:r>
      <w:r>
        <w:rPr>
          <w:noProof/>
        </w:rPr>
      </w:r>
      <w:r>
        <w:rPr>
          <w:noProof/>
        </w:rPr>
        <w:fldChar w:fldCharType="separate"/>
      </w:r>
      <w:r>
        <w:rPr>
          <w:noProof/>
        </w:rPr>
        <w:t>44</w:t>
      </w:r>
      <w:r>
        <w:rPr>
          <w:noProof/>
        </w:rPr>
        <w:fldChar w:fldCharType="end"/>
      </w:r>
    </w:p>
    <w:p w14:paraId="6B6CE74A" w14:textId="48865210"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r>
      <w:r>
        <w:rPr>
          <w:noProof/>
        </w:rPr>
        <w:instrText xml:space="preserve"> PAGEREF _Toc215167493 \h </w:instrText>
      </w:r>
      <w:r>
        <w:rPr>
          <w:noProof/>
        </w:rPr>
      </w:r>
      <w:r>
        <w:rPr>
          <w:noProof/>
        </w:rPr>
        <w:fldChar w:fldCharType="separate"/>
      </w:r>
      <w:r>
        <w:rPr>
          <w:noProof/>
        </w:rPr>
        <w:t>44</w:t>
      </w:r>
      <w:r>
        <w:rPr>
          <w:noProof/>
        </w:rPr>
        <w:fldChar w:fldCharType="end"/>
      </w:r>
    </w:p>
    <w:p w14:paraId="4BF1DF52" w14:textId="064CA50B"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_Toc215167494 \h </w:instrText>
      </w:r>
      <w:r>
        <w:rPr>
          <w:noProof/>
        </w:rPr>
      </w:r>
      <w:r>
        <w:rPr>
          <w:noProof/>
        </w:rPr>
        <w:fldChar w:fldCharType="separate"/>
      </w:r>
      <w:r>
        <w:rPr>
          <w:noProof/>
        </w:rPr>
        <w:t>44</w:t>
      </w:r>
      <w:r>
        <w:rPr>
          <w:noProof/>
        </w:rPr>
        <w:fldChar w:fldCharType="end"/>
      </w:r>
    </w:p>
    <w:p w14:paraId="19112AAD" w14:textId="09202310"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_Toc215167495 \h </w:instrText>
      </w:r>
      <w:r>
        <w:rPr>
          <w:noProof/>
        </w:rPr>
      </w:r>
      <w:r>
        <w:rPr>
          <w:noProof/>
        </w:rPr>
        <w:fldChar w:fldCharType="separate"/>
      </w:r>
      <w:r>
        <w:rPr>
          <w:noProof/>
        </w:rPr>
        <w:t>44</w:t>
      </w:r>
      <w:r>
        <w:rPr>
          <w:noProof/>
        </w:rPr>
        <w:fldChar w:fldCharType="end"/>
      </w:r>
    </w:p>
    <w:p w14:paraId="429EF92D" w14:textId="3E0514DF"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_Toc215167496 \h </w:instrText>
      </w:r>
      <w:r>
        <w:rPr>
          <w:noProof/>
        </w:rPr>
      </w:r>
      <w:r>
        <w:rPr>
          <w:noProof/>
        </w:rPr>
        <w:fldChar w:fldCharType="separate"/>
      </w:r>
      <w:r>
        <w:rPr>
          <w:noProof/>
        </w:rPr>
        <w:t>44</w:t>
      </w:r>
      <w:r>
        <w:rPr>
          <w:noProof/>
        </w:rPr>
        <w:fldChar w:fldCharType="end"/>
      </w:r>
    </w:p>
    <w:p w14:paraId="67CA1461" w14:textId="264FD872"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_Toc215167497 \h </w:instrText>
      </w:r>
      <w:r>
        <w:rPr>
          <w:noProof/>
        </w:rPr>
      </w:r>
      <w:r>
        <w:rPr>
          <w:noProof/>
        </w:rPr>
        <w:fldChar w:fldCharType="separate"/>
      </w:r>
      <w:r>
        <w:rPr>
          <w:noProof/>
        </w:rPr>
        <w:t>44</w:t>
      </w:r>
      <w:r>
        <w:rPr>
          <w:noProof/>
        </w:rPr>
        <w:fldChar w:fldCharType="end"/>
      </w:r>
    </w:p>
    <w:p w14:paraId="4E7CAFB2" w14:textId="01E2FEE3"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_Toc215167498 \h </w:instrText>
      </w:r>
      <w:r>
        <w:rPr>
          <w:noProof/>
        </w:rPr>
      </w:r>
      <w:r>
        <w:rPr>
          <w:noProof/>
        </w:rPr>
        <w:fldChar w:fldCharType="separate"/>
      </w:r>
      <w:r>
        <w:rPr>
          <w:noProof/>
        </w:rPr>
        <w:t>44</w:t>
      </w:r>
      <w:r>
        <w:rPr>
          <w:noProof/>
        </w:rPr>
        <w:fldChar w:fldCharType="end"/>
      </w:r>
    </w:p>
    <w:p w14:paraId="206D0D11" w14:textId="76651D0C"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AIML operations</w:t>
      </w:r>
      <w:r>
        <w:rPr>
          <w:noProof/>
        </w:rPr>
        <w:tab/>
      </w:r>
      <w:r>
        <w:rPr>
          <w:noProof/>
        </w:rPr>
        <w:fldChar w:fldCharType="begin"/>
      </w:r>
      <w:r>
        <w:rPr>
          <w:noProof/>
        </w:rPr>
        <w:instrText xml:space="preserve"> PAGEREF _Toc215167499 \h </w:instrText>
      </w:r>
      <w:r>
        <w:rPr>
          <w:noProof/>
        </w:rPr>
      </w:r>
      <w:r>
        <w:rPr>
          <w:noProof/>
        </w:rPr>
        <w:fldChar w:fldCharType="separate"/>
      </w:r>
      <w:r>
        <w:rPr>
          <w:noProof/>
        </w:rPr>
        <w:t>45</w:t>
      </w:r>
      <w:r>
        <w:rPr>
          <w:noProof/>
        </w:rPr>
        <w:fldChar w:fldCharType="end"/>
      </w:r>
    </w:p>
    <w:p w14:paraId="129B1102" w14:textId="5D827417"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_Toc215167500 \h </w:instrText>
      </w:r>
      <w:r>
        <w:rPr>
          <w:noProof/>
        </w:rPr>
      </w:r>
      <w:r>
        <w:rPr>
          <w:noProof/>
        </w:rPr>
        <w:fldChar w:fldCharType="separate"/>
      </w:r>
      <w:r>
        <w:rPr>
          <w:noProof/>
        </w:rPr>
        <w:t>45</w:t>
      </w:r>
      <w:r>
        <w:rPr>
          <w:noProof/>
        </w:rPr>
        <w:fldChar w:fldCharType="end"/>
      </w:r>
    </w:p>
    <w:p w14:paraId="61E8264F" w14:textId="685F5FA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_Toc215167501 \h </w:instrText>
      </w:r>
      <w:r>
        <w:rPr>
          <w:noProof/>
        </w:rPr>
      </w:r>
      <w:r>
        <w:rPr>
          <w:noProof/>
        </w:rPr>
        <w:fldChar w:fldCharType="separate"/>
      </w:r>
      <w:r>
        <w:rPr>
          <w:noProof/>
        </w:rPr>
        <w:t>45</w:t>
      </w:r>
      <w:r>
        <w:rPr>
          <w:noProof/>
        </w:rPr>
        <w:fldChar w:fldCharType="end"/>
      </w:r>
    </w:p>
    <w:p w14:paraId="22128176" w14:textId="79D25980"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_Toc215167502 \h </w:instrText>
      </w:r>
      <w:r>
        <w:rPr>
          <w:noProof/>
        </w:rPr>
      </w:r>
      <w:r>
        <w:rPr>
          <w:noProof/>
        </w:rPr>
        <w:fldChar w:fldCharType="separate"/>
      </w:r>
      <w:r>
        <w:rPr>
          <w:noProof/>
        </w:rPr>
        <w:t>46</w:t>
      </w:r>
      <w:r>
        <w:rPr>
          <w:noProof/>
        </w:rPr>
        <w:fldChar w:fldCharType="end"/>
      </w:r>
    </w:p>
    <w:p w14:paraId="3AFD60C3" w14:textId="74513B70"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_Toc215167503 \h </w:instrText>
      </w:r>
      <w:r>
        <w:rPr>
          <w:noProof/>
        </w:rPr>
      </w:r>
      <w:r>
        <w:rPr>
          <w:noProof/>
        </w:rPr>
        <w:fldChar w:fldCharType="separate"/>
      </w:r>
      <w:r>
        <w:rPr>
          <w:noProof/>
        </w:rPr>
        <w:t>46</w:t>
      </w:r>
      <w:r>
        <w:rPr>
          <w:noProof/>
        </w:rPr>
        <w:fldChar w:fldCharType="end"/>
      </w:r>
    </w:p>
    <w:p w14:paraId="2575EAF7" w14:textId="1D2DE1AE"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_Toc215167504 \h </w:instrText>
      </w:r>
      <w:r>
        <w:rPr>
          <w:noProof/>
        </w:rPr>
      </w:r>
      <w:r>
        <w:rPr>
          <w:noProof/>
        </w:rPr>
        <w:fldChar w:fldCharType="separate"/>
      </w:r>
      <w:r>
        <w:rPr>
          <w:noProof/>
        </w:rPr>
        <w:t>46</w:t>
      </w:r>
      <w:r>
        <w:rPr>
          <w:noProof/>
        </w:rPr>
        <w:fldChar w:fldCharType="end"/>
      </w:r>
    </w:p>
    <w:p w14:paraId="37C3BC34" w14:textId="78D77F15"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_Toc215167505 \h </w:instrText>
      </w:r>
      <w:r>
        <w:rPr>
          <w:noProof/>
        </w:rPr>
      </w:r>
      <w:r>
        <w:rPr>
          <w:noProof/>
        </w:rPr>
        <w:fldChar w:fldCharType="separate"/>
      </w:r>
      <w:r>
        <w:rPr>
          <w:noProof/>
        </w:rPr>
        <w:t>46</w:t>
      </w:r>
      <w:r>
        <w:rPr>
          <w:noProof/>
        </w:rPr>
        <w:fldChar w:fldCharType="end"/>
      </w:r>
    </w:p>
    <w:p w14:paraId="6B17F2C0" w14:textId="2CF44119"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_Toc215167506 \h </w:instrText>
      </w:r>
      <w:r>
        <w:rPr>
          <w:noProof/>
        </w:rPr>
      </w:r>
      <w:r>
        <w:rPr>
          <w:noProof/>
        </w:rPr>
        <w:fldChar w:fldCharType="separate"/>
      </w:r>
      <w:r>
        <w:rPr>
          <w:noProof/>
        </w:rPr>
        <w:t>46</w:t>
      </w:r>
      <w:r>
        <w:rPr>
          <w:noProof/>
        </w:rPr>
        <w:fldChar w:fldCharType="end"/>
      </w:r>
    </w:p>
    <w:p w14:paraId="10C8A41E" w14:textId="46581E1C"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_Toc215167507 \h </w:instrText>
      </w:r>
      <w:r>
        <w:rPr>
          <w:noProof/>
        </w:rPr>
      </w:r>
      <w:r>
        <w:rPr>
          <w:noProof/>
        </w:rPr>
        <w:fldChar w:fldCharType="separate"/>
      </w:r>
      <w:r>
        <w:rPr>
          <w:noProof/>
        </w:rPr>
        <w:t>46</w:t>
      </w:r>
      <w:r>
        <w:rPr>
          <w:noProof/>
        </w:rPr>
        <w:fldChar w:fldCharType="end"/>
      </w:r>
    </w:p>
    <w:p w14:paraId="7C4CC9D1" w14:textId="5BA39227"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r>
      <w:r>
        <w:rPr>
          <w:noProof/>
        </w:rPr>
        <w:instrText xml:space="preserve"> PAGEREF _Toc215167508 \h </w:instrText>
      </w:r>
      <w:r>
        <w:rPr>
          <w:noProof/>
        </w:rPr>
      </w:r>
      <w:r>
        <w:rPr>
          <w:noProof/>
        </w:rPr>
        <w:fldChar w:fldCharType="separate"/>
      </w:r>
      <w:r>
        <w:rPr>
          <w:noProof/>
        </w:rPr>
        <w:t>47</w:t>
      </w:r>
      <w:r>
        <w:rPr>
          <w:noProof/>
        </w:rPr>
        <w:fldChar w:fldCharType="end"/>
      </w:r>
    </w:p>
    <w:p w14:paraId="28E75C99" w14:textId="1065966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r>
      <w:r>
        <w:rPr>
          <w:noProof/>
        </w:rPr>
        <w:instrText xml:space="preserve"> PAGEREF _Toc215167509 \h </w:instrText>
      </w:r>
      <w:r>
        <w:rPr>
          <w:noProof/>
        </w:rPr>
      </w:r>
      <w:r>
        <w:rPr>
          <w:noProof/>
        </w:rPr>
        <w:fldChar w:fldCharType="separate"/>
      </w:r>
      <w:r>
        <w:rPr>
          <w:noProof/>
        </w:rPr>
        <w:t>47</w:t>
      </w:r>
      <w:r>
        <w:rPr>
          <w:noProof/>
        </w:rPr>
        <w:fldChar w:fldCharType="end"/>
      </w:r>
    </w:p>
    <w:p w14:paraId="4ED83538" w14:textId="465C6E4C"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r>
      <w:r>
        <w:rPr>
          <w:noProof/>
        </w:rPr>
        <w:instrText xml:space="preserve"> PAGEREF _Toc215167510 \h </w:instrText>
      </w:r>
      <w:r>
        <w:rPr>
          <w:noProof/>
        </w:rPr>
      </w:r>
      <w:r>
        <w:rPr>
          <w:noProof/>
        </w:rPr>
        <w:fldChar w:fldCharType="separate"/>
      </w:r>
      <w:r>
        <w:rPr>
          <w:noProof/>
        </w:rPr>
        <w:t>47</w:t>
      </w:r>
      <w:r>
        <w:rPr>
          <w:noProof/>
        </w:rPr>
        <w:fldChar w:fldCharType="end"/>
      </w:r>
    </w:p>
    <w:p w14:paraId="577E84CD" w14:textId="1D871354"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_Toc215167511 \h </w:instrText>
      </w:r>
      <w:r>
        <w:rPr>
          <w:noProof/>
        </w:rPr>
      </w:r>
      <w:r>
        <w:rPr>
          <w:noProof/>
        </w:rPr>
        <w:fldChar w:fldCharType="separate"/>
      </w:r>
      <w:r>
        <w:rPr>
          <w:noProof/>
        </w:rPr>
        <w:t>47</w:t>
      </w:r>
      <w:r>
        <w:rPr>
          <w:noProof/>
        </w:rPr>
        <w:fldChar w:fldCharType="end"/>
      </w:r>
    </w:p>
    <w:p w14:paraId="2BB9960C" w14:textId="4971900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_Toc215167512 \h </w:instrText>
      </w:r>
      <w:r>
        <w:rPr>
          <w:noProof/>
        </w:rPr>
      </w:r>
      <w:r>
        <w:rPr>
          <w:noProof/>
        </w:rPr>
        <w:fldChar w:fldCharType="separate"/>
      </w:r>
      <w:r>
        <w:rPr>
          <w:noProof/>
        </w:rPr>
        <w:t>47</w:t>
      </w:r>
      <w:r>
        <w:rPr>
          <w:noProof/>
        </w:rPr>
        <w:fldChar w:fldCharType="end"/>
      </w:r>
    </w:p>
    <w:p w14:paraId="09BE2194" w14:textId="3D37F18E"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_Toc215167513 \h </w:instrText>
      </w:r>
      <w:r>
        <w:rPr>
          <w:noProof/>
        </w:rPr>
      </w:r>
      <w:r>
        <w:rPr>
          <w:noProof/>
        </w:rPr>
        <w:fldChar w:fldCharType="separate"/>
      </w:r>
      <w:r>
        <w:rPr>
          <w:noProof/>
        </w:rPr>
        <w:t>47</w:t>
      </w:r>
      <w:r>
        <w:rPr>
          <w:noProof/>
        </w:rPr>
        <w:fldChar w:fldCharType="end"/>
      </w:r>
    </w:p>
    <w:p w14:paraId="5E1AEEB9" w14:textId="0CF7B288"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r>
      <w:r>
        <w:rPr>
          <w:noProof/>
        </w:rPr>
        <w:instrText xml:space="preserve"> PAGEREF _Toc215167514 \h </w:instrText>
      </w:r>
      <w:r>
        <w:rPr>
          <w:noProof/>
        </w:rPr>
      </w:r>
      <w:r>
        <w:rPr>
          <w:noProof/>
        </w:rPr>
        <w:fldChar w:fldCharType="separate"/>
      </w:r>
      <w:r>
        <w:rPr>
          <w:noProof/>
        </w:rPr>
        <w:t>48</w:t>
      </w:r>
      <w:r>
        <w:rPr>
          <w:noProof/>
        </w:rPr>
        <w:fldChar w:fldCharType="end"/>
      </w:r>
    </w:p>
    <w:p w14:paraId="4A4525BE" w14:textId="689456A7"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_Toc215167515 \h </w:instrText>
      </w:r>
      <w:r>
        <w:rPr>
          <w:noProof/>
        </w:rPr>
      </w:r>
      <w:r>
        <w:rPr>
          <w:noProof/>
        </w:rPr>
        <w:fldChar w:fldCharType="separate"/>
      </w:r>
      <w:r>
        <w:rPr>
          <w:noProof/>
        </w:rPr>
        <w:t>48</w:t>
      </w:r>
      <w:r>
        <w:rPr>
          <w:noProof/>
        </w:rPr>
        <w:fldChar w:fldCharType="end"/>
      </w:r>
    </w:p>
    <w:p w14:paraId="59C5D180" w14:textId="3E7207A2"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_Toc215167516 \h </w:instrText>
      </w:r>
      <w:r>
        <w:rPr>
          <w:noProof/>
        </w:rPr>
      </w:r>
      <w:r>
        <w:rPr>
          <w:noProof/>
        </w:rPr>
        <w:fldChar w:fldCharType="separate"/>
      </w:r>
      <w:r>
        <w:rPr>
          <w:noProof/>
        </w:rPr>
        <w:t>48</w:t>
      </w:r>
      <w:r>
        <w:rPr>
          <w:noProof/>
        </w:rPr>
        <w:fldChar w:fldCharType="end"/>
      </w:r>
    </w:p>
    <w:p w14:paraId="1502EF6C" w14:textId="612C8A2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_Toc215167517 \h </w:instrText>
      </w:r>
      <w:r>
        <w:rPr>
          <w:noProof/>
        </w:rPr>
      </w:r>
      <w:r>
        <w:rPr>
          <w:noProof/>
        </w:rPr>
        <w:fldChar w:fldCharType="separate"/>
      </w:r>
      <w:r>
        <w:rPr>
          <w:noProof/>
        </w:rPr>
        <w:t>48</w:t>
      </w:r>
      <w:r>
        <w:rPr>
          <w:noProof/>
        </w:rPr>
        <w:fldChar w:fldCharType="end"/>
      </w:r>
    </w:p>
    <w:p w14:paraId="2CA7C67F" w14:textId="02A37B02"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_Toc215167518 \h </w:instrText>
      </w:r>
      <w:r>
        <w:rPr>
          <w:noProof/>
        </w:rPr>
      </w:r>
      <w:r>
        <w:rPr>
          <w:noProof/>
        </w:rPr>
        <w:fldChar w:fldCharType="separate"/>
      </w:r>
      <w:r>
        <w:rPr>
          <w:noProof/>
        </w:rPr>
        <w:t>48</w:t>
      </w:r>
      <w:r>
        <w:rPr>
          <w:noProof/>
        </w:rPr>
        <w:fldChar w:fldCharType="end"/>
      </w:r>
    </w:p>
    <w:p w14:paraId="3B76BBD2" w14:textId="5236DB3B"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_Toc215167519 \h </w:instrText>
      </w:r>
      <w:r>
        <w:rPr>
          <w:noProof/>
        </w:rPr>
      </w:r>
      <w:r>
        <w:rPr>
          <w:noProof/>
        </w:rPr>
        <w:fldChar w:fldCharType="separate"/>
      </w:r>
      <w:r>
        <w:rPr>
          <w:noProof/>
        </w:rPr>
        <w:t>48</w:t>
      </w:r>
      <w:r>
        <w:rPr>
          <w:noProof/>
        </w:rPr>
        <w:fldChar w:fldCharType="end"/>
      </w:r>
    </w:p>
    <w:p w14:paraId="55103E48" w14:textId="149569AF"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_Toc215167520 \h </w:instrText>
      </w:r>
      <w:r>
        <w:rPr>
          <w:noProof/>
        </w:rPr>
      </w:r>
      <w:r>
        <w:rPr>
          <w:noProof/>
        </w:rPr>
        <w:fldChar w:fldCharType="separate"/>
      </w:r>
      <w:r>
        <w:rPr>
          <w:noProof/>
        </w:rPr>
        <w:t>48</w:t>
      </w:r>
      <w:r>
        <w:rPr>
          <w:noProof/>
        </w:rPr>
        <w:fldChar w:fldCharType="end"/>
      </w:r>
    </w:p>
    <w:p w14:paraId="6B322592" w14:textId="41ADCC41"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_Toc215167521 \h </w:instrText>
      </w:r>
      <w:r>
        <w:rPr>
          <w:noProof/>
        </w:rPr>
      </w:r>
      <w:r>
        <w:rPr>
          <w:noProof/>
        </w:rPr>
        <w:fldChar w:fldCharType="separate"/>
      </w:r>
      <w:r>
        <w:rPr>
          <w:noProof/>
        </w:rPr>
        <w:t>48</w:t>
      </w:r>
      <w:r>
        <w:rPr>
          <w:noProof/>
        </w:rPr>
        <w:fldChar w:fldCharType="end"/>
      </w:r>
    </w:p>
    <w:p w14:paraId="7DD854EF" w14:textId="5D335CC4"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_Toc215167522 \h </w:instrText>
      </w:r>
      <w:r>
        <w:rPr>
          <w:noProof/>
        </w:rPr>
      </w:r>
      <w:r>
        <w:rPr>
          <w:noProof/>
        </w:rPr>
        <w:fldChar w:fldCharType="separate"/>
      </w:r>
      <w:r>
        <w:rPr>
          <w:noProof/>
        </w:rPr>
        <w:t>49</w:t>
      </w:r>
      <w:r>
        <w:rPr>
          <w:noProof/>
        </w:rPr>
        <w:fldChar w:fldCharType="end"/>
      </w:r>
    </w:p>
    <w:p w14:paraId="6F3F619D" w14:textId="310D8186"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_Toc215167523 \h </w:instrText>
      </w:r>
      <w:r>
        <w:rPr>
          <w:noProof/>
        </w:rPr>
      </w:r>
      <w:r>
        <w:rPr>
          <w:noProof/>
        </w:rPr>
        <w:fldChar w:fldCharType="separate"/>
      </w:r>
      <w:r>
        <w:rPr>
          <w:noProof/>
        </w:rPr>
        <w:t>49</w:t>
      </w:r>
      <w:r>
        <w:rPr>
          <w:noProof/>
        </w:rPr>
        <w:fldChar w:fldCharType="end"/>
      </w:r>
    </w:p>
    <w:p w14:paraId="6D90A98F" w14:textId="05294845"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r>
      <w:r>
        <w:rPr>
          <w:noProof/>
        </w:rPr>
        <w:instrText xml:space="preserve"> PAGEREF _Toc215167524 \h </w:instrText>
      </w:r>
      <w:r>
        <w:rPr>
          <w:noProof/>
        </w:rPr>
      </w:r>
      <w:r>
        <w:rPr>
          <w:noProof/>
        </w:rPr>
        <w:fldChar w:fldCharType="separate"/>
      </w:r>
      <w:r>
        <w:rPr>
          <w:noProof/>
        </w:rPr>
        <w:t>49</w:t>
      </w:r>
      <w:r>
        <w:rPr>
          <w:noProof/>
        </w:rPr>
        <w:fldChar w:fldCharType="end"/>
      </w:r>
    </w:p>
    <w:p w14:paraId="61C5D7F2" w14:textId="1DB09FAF"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_Toc215167525 \h </w:instrText>
      </w:r>
      <w:r>
        <w:rPr>
          <w:noProof/>
        </w:rPr>
      </w:r>
      <w:r>
        <w:rPr>
          <w:noProof/>
        </w:rPr>
        <w:fldChar w:fldCharType="separate"/>
      </w:r>
      <w:r>
        <w:rPr>
          <w:noProof/>
        </w:rPr>
        <w:t>49</w:t>
      </w:r>
      <w:r>
        <w:rPr>
          <w:noProof/>
        </w:rPr>
        <w:fldChar w:fldCharType="end"/>
      </w:r>
    </w:p>
    <w:p w14:paraId="7DFA48A2" w14:textId="0612E266"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_Toc215167526 \h </w:instrText>
      </w:r>
      <w:r>
        <w:rPr>
          <w:noProof/>
        </w:rPr>
      </w:r>
      <w:r>
        <w:rPr>
          <w:noProof/>
        </w:rPr>
        <w:fldChar w:fldCharType="separate"/>
      </w:r>
      <w:r>
        <w:rPr>
          <w:noProof/>
        </w:rPr>
        <w:t>49</w:t>
      </w:r>
      <w:r>
        <w:rPr>
          <w:noProof/>
        </w:rPr>
        <w:fldChar w:fldCharType="end"/>
      </w:r>
    </w:p>
    <w:p w14:paraId="05C17A5F" w14:textId="3986142D"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_Toc215167527 \h </w:instrText>
      </w:r>
      <w:r>
        <w:rPr>
          <w:noProof/>
        </w:rPr>
      </w:r>
      <w:r>
        <w:rPr>
          <w:noProof/>
        </w:rPr>
        <w:fldChar w:fldCharType="separate"/>
      </w:r>
      <w:r>
        <w:rPr>
          <w:noProof/>
        </w:rPr>
        <w:t>49</w:t>
      </w:r>
      <w:r>
        <w:rPr>
          <w:noProof/>
        </w:rPr>
        <w:fldChar w:fldCharType="end"/>
      </w:r>
    </w:p>
    <w:p w14:paraId="6A804A61" w14:textId="181EF5DF"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_Toc215167528 \h </w:instrText>
      </w:r>
      <w:r>
        <w:rPr>
          <w:noProof/>
        </w:rPr>
      </w:r>
      <w:r>
        <w:rPr>
          <w:noProof/>
        </w:rPr>
        <w:fldChar w:fldCharType="separate"/>
      </w:r>
      <w:r>
        <w:rPr>
          <w:noProof/>
        </w:rPr>
        <w:t>49</w:t>
      </w:r>
      <w:r>
        <w:rPr>
          <w:noProof/>
        </w:rPr>
        <w:fldChar w:fldCharType="end"/>
      </w:r>
    </w:p>
    <w:p w14:paraId="56B24A19" w14:textId="3B94E06F"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r>
      <w:r>
        <w:rPr>
          <w:noProof/>
        </w:rPr>
        <w:instrText xml:space="preserve"> PAGEREF _Toc215167529 \h </w:instrText>
      </w:r>
      <w:r>
        <w:rPr>
          <w:noProof/>
        </w:rPr>
      </w:r>
      <w:r>
        <w:rPr>
          <w:noProof/>
        </w:rPr>
        <w:fldChar w:fldCharType="separate"/>
      </w:r>
      <w:r>
        <w:rPr>
          <w:noProof/>
        </w:rPr>
        <w:t>50</w:t>
      </w:r>
      <w:r>
        <w:rPr>
          <w:noProof/>
        </w:rPr>
        <w:fldChar w:fldCharType="end"/>
      </w:r>
    </w:p>
    <w:p w14:paraId="10D17947" w14:textId="28ACBFB7"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_Toc215167530 \h </w:instrText>
      </w:r>
      <w:r>
        <w:rPr>
          <w:noProof/>
        </w:rPr>
      </w:r>
      <w:r>
        <w:rPr>
          <w:noProof/>
        </w:rPr>
        <w:fldChar w:fldCharType="separate"/>
      </w:r>
      <w:r>
        <w:rPr>
          <w:noProof/>
        </w:rPr>
        <w:t>50</w:t>
      </w:r>
      <w:r>
        <w:rPr>
          <w:noProof/>
        </w:rPr>
        <w:fldChar w:fldCharType="end"/>
      </w:r>
    </w:p>
    <w:p w14:paraId="4F264440" w14:textId="11E6E694"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_Toc215167531 \h </w:instrText>
      </w:r>
      <w:r>
        <w:rPr>
          <w:noProof/>
        </w:rPr>
      </w:r>
      <w:r>
        <w:rPr>
          <w:noProof/>
        </w:rPr>
        <w:fldChar w:fldCharType="separate"/>
      </w:r>
      <w:r>
        <w:rPr>
          <w:noProof/>
        </w:rPr>
        <w:t>50</w:t>
      </w:r>
      <w:r>
        <w:rPr>
          <w:noProof/>
        </w:rPr>
        <w:fldChar w:fldCharType="end"/>
      </w:r>
    </w:p>
    <w:p w14:paraId="0A153294" w14:textId="029E3D28"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_Toc215167532 \h </w:instrText>
      </w:r>
      <w:r>
        <w:rPr>
          <w:noProof/>
        </w:rPr>
      </w:r>
      <w:r>
        <w:rPr>
          <w:noProof/>
        </w:rPr>
        <w:fldChar w:fldCharType="separate"/>
      </w:r>
      <w:r>
        <w:rPr>
          <w:noProof/>
        </w:rPr>
        <w:t>50</w:t>
      </w:r>
      <w:r>
        <w:rPr>
          <w:noProof/>
        </w:rPr>
        <w:fldChar w:fldCharType="end"/>
      </w:r>
    </w:p>
    <w:p w14:paraId="6A421DBF" w14:textId="1AFB0A5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_Toc215167533 \h </w:instrText>
      </w:r>
      <w:r>
        <w:rPr>
          <w:noProof/>
        </w:rPr>
      </w:r>
      <w:r>
        <w:rPr>
          <w:noProof/>
        </w:rPr>
        <w:fldChar w:fldCharType="separate"/>
      </w:r>
      <w:r>
        <w:rPr>
          <w:noProof/>
        </w:rPr>
        <w:t>51</w:t>
      </w:r>
      <w:r>
        <w:rPr>
          <w:noProof/>
        </w:rPr>
        <w:fldChar w:fldCharType="end"/>
      </w:r>
    </w:p>
    <w:p w14:paraId="057C1B41" w14:textId="56FBAE7D"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r>
      <w:r>
        <w:rPr>
          <w:noProof/>
        </w:rPr>
        <w:instrText xml:space="preserve"> PAGEREF _Toc215167534 \h </w:instrText>
      </w:r>
      <w:r>
        <w:rPr>
          <w:noProof/>
        </w:rPr>
      </w:r>
      <w:r>
        <w:rPr>
          <w:noProof/>
        </w:rPr>
        <w:fldChar w:fldCharType="separate"/>
      </w:r>
      <w:r>
        <w:rPr>
          <w:noProof/>
        </w:rPr>
        <w:t>51</w:t>
      </w:r>
      <w:r>
        <w:rPr>
          <w:noProof/>
        </w:rPr>
        <w:fldChar w:fldCharType="end"/>
      </w:r>
    </w:p>
    <w:p w14:paraId="052E518D" w14:textId="12DB474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_Toc215167535 \h </w:instrText>
      </w:r>
      <w:r>
        <w:rPr>
          <w:noProof/>
        </w:rPr>
      </w:r>
      <w:r>
        <w:rPr>
          <w:noProof/>
        </w:rPr>
        <w:fldChar w:fldCharType="separate"/>
      </w:r>
      <w:r>
        <w:rPr>
          <w:noProof/>
        </w:rPr>
        <w:t>51</w:t>
      </w:r>
      <w:r>
        <w:rPr>
          <w:noProof/>
        </w:rPr>
        <w:fldChar w:fldCharType="end"/>
      </w:r>
    </w:p>
    <w:p w14:paraId="5CFB45E5" w14:textId="71557304"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_Toc215167536 \h </w:instrText>
      </w:r>
      <w:r>
        <w:rPr>
          <w:noProof/>
        </w:rPr>
      </w:r>
      <w:r>
        <w:rPr>
          <w:noProof/>
        </w:rPr>
        <w:fldChar w:fldCharType="separate"/>
      </w:r>
      <w:r>
        <w:rPr>
          <w:noProof/>
        </w:rPr>
        <w:t>51</w:t>
      </w:r>
      <w:r>
        <w:rPr>
          <w:noProof/>
        </w:rPr>
        <w:fldChar w:fldCharType="end"/>
      </w:r>
    </w:p>
    <w:p w14:paraId="2EB53A75" w14:textId="2AC18500"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_Toc215167537 \h </w:instrText>
      </w:r>
      <w:r>
        <w:rPr>
          <w:noProof/>
        </w:rPr>
      </w:r>
      <w:r>
        <w:rPr>
          <w:noProof/>
        </w:rPr>
        <w:fldChar w:fldCharType="separate"/>
      </w:r>
      <w:r>
        <w:rPr>
          <w:noProof/>
        </w:rPr>
        <w:t>52</w:t>
      </w:r>
      <w:r>
        <w:rPr>
          <w:noProof/>
        </w:rPr>
        <w:fldChar w:fldCharType="end"/>
      </w:r>
    </w:p>
    <w:p w14:paraId="7990734A" w14:textId="7D01F2E0"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_Toc215167538 \h </w:instrText>
      </w:r>
      <w:r>
        <w:rPr>
          <w:noProof/>
        </w:rPr>
      </w:r>
      <w:r>
        <w:rPr>
          <w:noProof/>
        </w:rPr>
        <w:fldChar w:fldCharType="separate"/>
      </w:r>
      <w:r>
        <w:rPr>
          <w:noProof/>
        </w:rPr>
        <w:t>55</w:t>
      </w:r>
      <w:r>
        <w:rPr>
          <w:noProof/>
        </w:rPr>
        <w:fldChar w:fldCharType="end"/>
      </w:r>
    </w:p>
    <w:p w14:paraId="35A3E774" w14:textId="19F9FFFF"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_Toc215167539 \h </w:instrText>
      </w:r>
      <w:r>
        <w:rPr>
          <w:noProof/>
        </w:rPr>
      </w:r>
      <w:r>
        <w:rPr>
          <w:noProof/>
        </w:rPr>
        <w:fldChar w:fldCharType="separate"/>
      </w:r>
      <w:r>
        <w:rPr>
          <w:noProof/>
        </w:rPr>
        <w:t>55</w:t>
      </w:r>
      <w:r>
        <w:rPr>
          <w:noProof/>
        </w:rPr>
        <w:fldChar w:fldCharType="end"/>
      </w:r>
    </w:p>
    <w:p w14:paraId="6BF3137F" w14:textId="7DDA4ADF"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_Toc215167540 \h </w:instrText>
      </w:r>
      <w:r>
        <w:rPr>
          <w:noProof/>
        </w:rPr>
      </w:r>
      <w:r>
        <w:rPr>
          <w:noProof/>
        </w:rPr>
        <w:fldChar w:fldCharType="separate"/>
      </w:r>
      <w:r>
        <w:rPr>
          <w:noProof/>
        </w:rPr>
        <w:t>55</w:t>
      </w:r>
      <w:r>
        <w:rPr>
          <w:noProof/>
        </w:rPr>
        <w:fldChar w:fldCharType="end"/>
      </w:r>
    </w:p>
    <w:p w14:paraId="673FDE7A" w14:textId="7EC8C0D7"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_Toc215167541 \h </w:instrText>
      </w:r>
      <w:r>
        <w:rPr>
          <w:noProof/>
        </w:rPr>
      </w:r>
      <w:r>
        <w:rPr>
          <w:noProof/>
        </w:rPr>
        <w:fldChar w:fldCharType="separate"/>
      </w:r>
      <w:r>
        <w:rPr>
          <w:noProof/>
        </w:rPr>
        <w:t>56</w:t>
      </w:r>
      <w:r>
        <w:rPr>
          <w:noProof/>
        </w:rPr>
        <w:fldChar w:fldCharType="end"/>
      </w:r>
    </w:p>
    <w:p w14:paraId="1846EB87" w14:textId="09D0FE0F"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_Toc215167542 \h </w:instrText>
      </w:r>
      <w:r>
        <w:rPr>
          <w:noProof/>
        </w:rPr>
      </w:r>
      <w:r>
        <w:rPr>
          <w:noProof/>
        </w:rPr>
        <w:fldChar w:fldCharType="separate"/>
      </w:r>
      <w:r>
        <w:rPr>
          <w:noProof/>
        </w:rPr>
        <w:t>56</w:t>
      </w:r>
      <w:r>
        <w:rPr>
          <w:noProof/>
        </w:rPr>
        <w:fldChar w:fldCharType="end"/>
      </w:r>
    </w:p>
    <w:p w14:paraId="73C66186" w14:textId="60BD93DA"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r>
      <w:r>
        <w:rPr>
          <w:noProof/>
        </w:rPr>
        <w:instrText xml:space="preserve"> PAGEREF _Toc215167543 \h </w:instrText>
      </w:r>
      <w:r>
        <w:rPr>
          <w:noProof/>
        </w:rPr>
      </w:r>
      <w:r>
        <w:rPr>
          <w:noProof/>
        </w:rPr>
        <w:fldChar w:fldCharType="separate"/>
      </w:r>
      <w:r>
        <w:rPr>
          <w:noProof/>
        </w:rPr>
        <w:t>56</w:t>
      </w:r>
      <w:r>
        <w:rPr>
          <w:noProof/>
        </w:rPr>
        <w:fldChar w:fldCharType="end"/>
      </w:r>
    </w:p>
    <w:p w14:paraId="1C983676" w14:textId="63FF6B58"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_Toc215167544 \h </w:instrText>
      </w:r>
      <w:r>
        <w:rPr>
          <w:noProof/>
        </w:rPr>
      </w:r>
      <w:r>
        <w:rPr>
          <w:noProof/>
        </w:rPr>
        <w:fldChar w:fldCharType="separate"/>
      </w:r>
      <w:r>
        <w:rPr>
          <w:noProof/>
        </w:rPr>
        <w:t>56</w:t>
      </w:r>
      <w:r>
        <w:rPr>
          <w:noProof/>
        </w:rPr>
        <w:fldChar w:fldCharType="end"/>
      </w:r>
    </w:p>
    <w:p w14:paraId="166E0C2F" w14:textId="497A5565"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_Toc215167545 \h </w:instrText>
      </w:r>
      <w:r>
        <w:rPr>
          <w:noProof/>
        </w:rPr>
      </w:r>
      <w:r>
        <w:rPr>
          <w:noProof/>
        </w:rPr>
        <w:fldChar w:fldCharType="separate"/>
      </w:r>
      <w:r>
        <w:rPr>
          <w:noProof/>
        </w:rPr>
        <w:t>56</w:t>
      </w:r>
      <w:r>
        <w:rPr>
          <w:noProof/>
        </w:rPr>
        <w:fldChar w:fldCharType="end"/>
      </w:r>
    </w:p>
    <w:p w14:paraId="16D62D36" w14:textId="09E90EB0"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_Toc215167546 \h </w:instrText>
      </w:r>
      <w:r>
        <w:rPr>
          <w:noProof/>
        </w:rPr>
      </w:r>
      <w:r>
        <w:rPr>
          <w:noProof/>
        </w:rPr>
        <w:fldChar w:fldCharType="separate"/>
      </w:r>
      <w:r>
        <w:rPr>
          <w:noProof/>
        </w:rPr>
        <w:t>56</w:t>
      </w:r>
      <w:r>
        <w:rPr>
          <w:noProof/>
        </w:rPr>
        <w:fldChar w:fldCharType="end"/>
      </w:r>
    </w:p>
    <w:p w14:paraId="319124B2" w14:textId="48222F14"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_Toc215167547 \h </w:instrText>
      </w:r>
      <w:r>
        <w:rPr>
          <w:noProof/>
        </w:rPr>
      </w:r>
      <w:r>
        <w:rPr>
          <w:noProof/>
        </w:rPr>
        <w:fldChar w:fldCharType="separate"/>
      </w:r>
      <w:r>
        <w:rPr>
          <w:noProof/>
        </w:rPr>
        <w:t>57</w:t>
      </w:r>
      <w:r>
        <w:rPr>
          <w:noProof/>
        </w:rPr>
        <w:fldChar w:fldCharType="end"/>
      </w:r>
    </w:p>
    <w:p w14:paraId="28397D5C" w14:textId="0FAE9BF2"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_Toc215167548 \h </w:instrText>
      </w:r>
      <w:r>
        <w:rPr>
          <w:noProof/>
        </w:rPr>
      </w:r>
      <w:r>
        <w:rPr>
          <w:noProof/>
        </w:rPr>
        <w:fldChar w:fldCharType="separate"/>
      </w:r>
      <w:r>
        <w:rPr>
          <w:noProof/>
        </w:rPr>
        <w:t>57</w:t>
      </w:r>
      <w:r>
        <w:rPr>
          <w:noProof/>
        </w:rPr>
        <w:fldChar w:fldCharType="end"/>
      </w:r>
    </w:p>
    <w:p w14:paraId="408AEAD8" w14:textId="4004D2BA"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_Toc215167549 \h </w:instrText>
      </w:r>
      <w:r>
        <w:rPr>
          <w:noProof/>
        </w:rPr>
      </w:r>
      <w:r>
        <w:rPr>
          <w:noProof/>
        </w:rPr>
        <w:fldChar w:fldCharType="separate"/>
      </w:r>
      <w:r>
        <w:rPr>
          <w:noProof/>
        </w:rPr>
        <w:t>58</w:t>
      </w:r>
      <w:r>
        <w:rPr>
          <w:noProof/>
        </w:rPr>
        <w:fldChar w:fldCharType="end"/>
      </w:r>
    </w:p>
    <w:p w14:paraId="2C6031B1" w14:textId="69D2F4E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_Toc215167550 \h </w:instrText>
      </w:r>
      <w:r>
        <w:rPr>
          <w:noProof/>
        </w:rPr>
      </w:r>
      <w:r>
        <w:rPr>
          <w:noProof/>
        </w:rPr>
        <w:fldChar w:fldCharType="separate"/>
      </w:r>
      <w:r>
        <w:rPr>
          <w:noProof/>
        </w:rPr>
        <w:t>58</w:t>
      </w:r>
      <w:r>
        <w:rPr>
          <w:noProof/>
        </w:rPr>
        <w:fldChar w:fldCharType="end"/>
      </w:r>
    </w:p>
    <w:p w14:paraId="015F293F" w14:textId="33A88967"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r>
      <w:r>
        <w:rPr>
          <w:noProof/>
        </w:rPr>
        <w:instrText xml:space="preserve"> PAGEREF _Toc215167551 \h </w:instrText>
      </w:r>
      <w:r>
        <w:rPr>
          <w:noProof/>
        </w:rPr>
      </w:r>
      <w:r>
        <w:rPr>
          <w:noProof/>
        </w:rPr>
        <w:fldChar w:fldCharType="separate"/>
      </w:r>
      <w:r>
        <w:rPr>
          <w:noProof/>
        </w:rPr>
        <w:t>58</w:t>
      </w:r>
      <w:r>
        <w:rPr>
          <w:noProof/>
        </w:rPr>
        <w:fldChar w:fldCharType="end"/>
      </w:r>
    </w:p>
    <w:p w14:paraId="3ABE167A" w14:textId="5E9BBB0C"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r>
      <w:r>
        <w:rPr>
          <w:noProof/>
        </w:rPr>
        <w:instrText xml:space="preserve"> PAGEREF _Toc215167552 \h </w:instrText>
      </w:r>
      <w:r>
        <w:rPr>
          <w:noProof/>
        </w:rPr>
      </w:r>
      <w:r>
        <w:rPr>
          <w:noProof/>
        </w:rPr>
        <w:fldChar w:fldCharType="separate"/>
      </w:r>
      <w:r>
        <w:rPr>
          <w:noProof/>
        </w:rPr>
        <w:t>59</w:t>
      </w:r>
      <w:r>
        <w:rPr>
          <w:noProof/>
        </w:rPr>
        <w:fldChar w:fldCharType="end"/>
      </w:r>
    </w:p>
    <w:p w14:paraId="29710FD4" w14:textId="7BD617A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r>
      <w:r>
        <w:rPr>
          <w:noProof/>
        </w:rPr>
        <w:instrText xml:space="preserve"> PAGEREF _Toc215167553 \h </w:instrText>
      </w:r>
      <w:r>
        <w:rPr>
          <w:noProof/>
        </w:rPr>
      </w:r>
      <w:r>
        <w:rPr>
          <w:noProof/>
        </w:rPr>
        <w:fldChar w:fldCharType="separate"/>
      </w:r>
      <w:r>
        <w:rPr>
          <w:noProof/>
        </w:rPr>
        <w:t>59</w:t>
      </w:r>
      <w:r>
        <w:rPr>
          <w:noProof/>
        </w:rPr>
        <w:fldChar w:fldCharType="end"/>
      </w:r>
    </w:p>
    <w:p w14:paraId="7178FE39" w14:textId="7B37FCC6"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_Toc215167554 \h </w:instrText>
      </w:r>
      <w:r>
        <w:rPr>
          <w:noProof/>
        </w:rPr>
      </w:r>
      <w:r>
        <w:rPr>
          <w:noProof/>
        </w:rPr>
        <w:fldChar w:fldCharType="separate"/>
      </w:r>
      <w:r>
        <w:rPr>
          <w:noProof/>
        </w:rPr>
        <w:t>59</w:t>
      </w:r>
      <w:r>
        <w:rPr>
          <w:noProof/>
        </w:rPr>
        <w:fldChar w:fldCharType="end"/>
      </w:r>
    </w:p>
    <w:p w14:paraId="49BDB21D" w14:textId="239D63E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_Toc215167555 \h </w:instrText>
      </w:r>
      <w:r>
        <w:rPr>
          <w:noProof/>
        </w:rPr>
      </w:r>
      <w:r>
        <w:rPr>
          <w:noProof/>
        </w:rPr>
        <w:fldChar w:fldCharType="separate"/>
      </w:r>
      <w:r>
        <w:rPr>
          <w:noProof/>
        </w:rPr>
        <w:t>59</w:t>
      </w:r>
      <w:r>
        <w:rPr>
          <w:noProof/>
        </w:rPr>
        <w:fldChar w:fldCharType="end"/>
      </w:r>
    </w:p>
    <w:p w14:paraId="0D66E179" w14:textId="68D2648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_Toc215167556 \h </w:instrText>
      </w:r>
      <w:r>
        <w:rPr>
          <w:noProof/>
        </w:rPr>
      </w:r>
      <w:r>
        <w:rPr>
          <w:noProof/>
        </w:rPr>
        <w:fldChar w:fldCharType="separate"/>
      </w:r>
      <w:r>
        <w:rPr>
          <w:noProof/>
        </w:rPr>
        <w:t>59</w:t>
      </w:r>
      <w:r>
        <w:rPr>
          <w:noProof/>
        </w:rPr>
        <w:fldChar w:fldCharType="end"/>
      </w:r>
    </w:p>
    <w:p w14:paraId="3EE497C1" w14:textId="5709FFE6"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_Toc215167557 \h </w:instrText>
      </w:r>
      <w:r>
        <w:rPr>
          <w:noProof/>
        </w:rPr>
      </w:r>
      <w:r>
        <w:rPr>
          <w:noProof/>
        </w:rPr>
        <w:fldChar w:fldCharType="separate"/>
      </w:r>
      <w:r>
        <w:rPr>
          <w:noProof/>
        </w:rPr>
        <w:t>59</w:t>
      </w:r>
      <w:r>
        <w:rPr>
          <w:noProof/>
        </w:rPr>
        <w:fldChar w:fldCharType="end"/>
      </w:r>
    </w:p>
    <w:p w14:paraId="629E94D0" w14:textId="2CCDA1B7"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_Toc215167558 \h </w:instrText>
      </w:r>
      <w:r>
        <w:rPr>
          <w:noProof/>
        </w:rPr>
      </w:r>
      <w:r>
        <w:rPr>
          <w:noProof/>
        </w:rPr>
        <w:fldChar w:fldCharType="separate"/>
      </w:r>
      <w:r>
        <w:rPr>
          <w:noProof/>
        </w:rPr>
        <w:t>60</w:t>
      </w:r>
      <w:r>
        <w:rPr>
          <w:noProof/>
        </w:rPr>
        <w:fldChar w:fldCharType="end"/>
      </w:r>
    </w:p>
    <w:p w14:paraId="78BFD743" w14:textId="1F2151B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_Toc215167559 \h </w:instrText>
      </w:r>
      <w:r>
        <w:rPr>
          <w:noProof/>
        </w:rPr>
      </w:r>
      <w:r>
        <w:rPr>
          <w:noProof/>
        </w:rPr>
        <w:fldChar w:fldCharType="separate"/>
      </w:r>
      <w:r>
        <w:rPr>
          <w:noProof/>
        </w:rPr>
        <w:t>60</w:t>
      </w:r>
      <w:r>
        <w:rPr>
          <w:noProof/>
        </w:rPr>
        <w:fldChar w:fldCharType="end"/>
      </w:r>
    </w:p>
    <w:p w14:paraId="72B20E29" w14:textId="57DEBADD"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_Toc215167560 \h </w:instrText>
      </w:r>
      <w:r>
        <w:rPr>
          <w:noProof/>
        </w:rPr>
      </w:r>
      <w:r>
        <w:rPr>
          <w:noProof/>
        </w:rPr>
        <w:fldChar w:fldCharType="separate"/>
      </w:r>
      <w:r>
        <w:rPr>
          <w:noProof/>
        </w:rPr>
        <w:t>60</w:t>
      </w:r>
      <w:r>
        <w:rPr>
          <w:noProof/>
        </w:rPr>
        <w:fldChar w:fldCharType="end"/>
      </w:r>
    </w:p>
    <w:p w14:paraId="33D63F98" w14:textId="18B34539"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_Toc215167561 \h </w:instrText>
      </w:r>
      <w:r>
        <w:rPr>
          <w:noProof/>
        </w:rPr>
      </w:r>
      <w:r>
        <w:rPr>
          <w:noProof/>
        </w:rPr>
        <w:fldChar w:fldCharType="separate"/>
      </w:r>
      <w:r>
        <w:rPr>
          <w:noProof/>
        </w:rPr>
        <w:t>60</w:t>
      </w:r>
      <w:r>
        <w:rPr>
          <w:noProof/>
        </w:rPr>
        <w:fldChar w:fldCharType="end"/>
      </w:r>
    </w:p>
    <w:p w14:paraId="3D527812" w14:textId="473FC4FA"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_Toc215167562 \h </w:instrText>
      </w:r>
      <w:r>
        <w:rPr>
          <w:noProof/>
        </w:rPr>
      </w:r>
      <w:r>
        <w:rPr>
          <w:noProof/>
        </w:rPr>
        <w:fldChar w:fldCharType="separate"/>
      </w:r>
      <w:r>
        <w:rPr>
          <w:noProof/>
        </w:rPr>
        <w:t>60</w:t>
      </w:r>
      <w:r>
        <w:rPr>
          <w:noProof/>
        </w:rPr>
        <w:fldChar w:fldCharType="end"/>
      </w:r>
    </w:p>
    <w:p w14:paraId="1FD519D1" w14:textId="3F6D3849"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_Toc215167563 \h </w:instrText>
      </w:r>
      <w:r>
        <w:rPr>
          <w:noProof/>
        </w:rPr>
      </w:r>
      <w:r>
        <w:rPr>
          <w:noProof/>
        </w:rPr>
        <w:fldChar w:fldCharType="separate"/>
      </w:r>
      <w:r>
        <w:rPr>
          <w:noProof/>
        </w:rPr>
        <w:t>60</w:t>
      </w:r>
      <w:r>
        <w:rPr>
          <w:noProof/>
        </w:rPr>
        <w:fldChar w:fldCharType="end"/>
      </w:r>
    </w:p>
    <w:p w14:paraId="4D4C2125" w14:textId="4AF4BA18"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_Toc215167564 \h </w:instrText>
      </w:r>
      <w:r>
        <w:rPr>
          <w:noProof/>
        </w:rPr>
      </w:r>
      <w:r>
        <w:rPr>
          <w:noProof/>
        </w:rPr>
        <w:fldChar w:fldCharType="separate"/>
      </w:r>
      <w:r>
        <w:rPr>
          <w:noProof/>
        </w:rPr>
        <w:t>60</w:t>
      </w:r>
      <w:r>
        <w:rPr>
          <w:noProof/>
        </w:rPr>
        <w:fldChar w:fldCharType="end"/>
      </w:r>
    </w:p>
    <w:p w14:paraId="7CA06772" w14:textId="4D17FA05"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_Toc215167565 \h </w:instrText>
      </w:r>
      <w:r>
        <w:rPr>
          <w:noProof/>
        </w:rPr>
      </w:r>
      <w:r>
        <w:rPr>
          <w:noProof/>
        </w:rPr>
        <w:fldChar w:fldCharType="separate"/>
      </w:r>
      <w:r>
        <w:rPr>
          <w:noProof/>
        </w:rPr>
        <w:t>60</w:t>
      </w:r>
      <w:r>
        <w:rPr>
          <w:noProof/>
        </w:rPr>
        <w:fldChar w:fldCharType="end"/>
      </w:r>
    </w:p>
    <w:p w14:paraId="30AD8CE8" w14:textId="670AEC1A"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_Toc215167566 \h </w:instrText>
      </w:r>
      <w:r>
        <w:rPr>
          <w:noProof/>
        </w:rPr>
      </w:r>
      <w:r>
        <w:rPr>
          <w:noProof/>
        </w:rPr>
        <w:fldChar w:fldCharType="separate"/>
      </w:r>
      <w:r>
        <w:rPr>
          <w:noProof/>
        </w:rPr>
        <w:t>60</w:t>
      </w:r>
      <w:r>
        <w:rPr>
          <w:noProof/>
        </w:rPr>
        <w:fldChar w:fldCharType="end"/>
      </w:r>
    </w:p>
    <w:p w14:paraId="0D0369F0" w14:textId="561DC2CB"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_Toc215167567 \h </w:instrText>
      </w:r>
      <w:r>
        <w:rPr>
          <w:noProof/>
        </w:rPr>
      </w:r>
      <w:r>
        <w:rPr>
          <w:noProof/>
        </w:rPr>
        <w:fldChar w:fldCharType="separate"/>
      </w:r>
      <w:r>
        <w:rPr>
          <w:noProof/>
        </w:rPr>
        <w:t>60</w:t>
      </w:r>
      <w:r>
        <w:rPr>
          <w:noProof/>
        </w:rPr>
        <w:fldChar w:fldCharType="end"/>
      </w:r>
    </w:p>
    <w:p w14:paraId="5703E4DE" w14:textId="44880B75"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_Toc215167568 \h </w:instrText>
      </w:r>
      <w:r>
        <w:rPr>
          <w:noProof/>
        </w:rPr>
      </w:r>
      <w:r>
        <w:rPr>
          <w:noProof/>
        </w:rPr>
        <w:fldChar w:fldCharType="separate"/>
      </w:r>
      <w:r>
        <w:rPr>
          <w:noProof/>
        </w:rPr>
        <w:t>61</w:t>
      </w:r>
      <w:r>
        <w:rPr>
          <w:noProof/>
        </w:rPr>
        <w:fldChar w:fldCharType="end"/>
      </w:r>
    </w:p>
    <w:p w14:paraId="4B6FF9D4" w14:textId="02DD40FB"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_Toc215167569 \h </w:instrText>
      </w:r>
      <w:r>
        <w:rPr>
          <w:noProof/>
        </w:rPr>
      </w:r>
      <w:r>
        <w:rPr>
          <w:noProof/>
        </w:rPr>
        <w:fldChar w:fldCharType="separate"/>
      </w:r>
      <w:r>
        <w:rPr>
          <w:noProof/>
        </w:rPr>
        <w:t>61</w:t>
      </w:r>
      <w:r>
        <w:rPr>
          <w:noProof/>
        </w:rPr>
        <w:fldChar w:fldCharType="end"/>
      </w:r>
    </w:p>
    <w:p w14:paraId="21D02A69" w14:textId="28A4F6AD"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_Toc215167570 \h </w:instrText>
      </w:r>
      <w:r>
        <w:rPr>
          <w:noProof/>
        </w:rPr>
      </w:r>
      <w:r>
        <w:rPr>
          <w:noProof/>
        </w:rPr>
        <w:fldChar w:fldCharType="separate"/>
      </w:r>
      <w:r>
        <w:rPr>
          <w:noProof/>
        </w:rPr>
        <w:t>61</w:t>
      </w:r>
      <w:r>
        <w:rPr>
          <w:noProof/>
        </w:rPr>
        <w:fldChar w:fldCharType="end"/>
      </w:r>
    </w:p>
    <w:p w14:paraId="49F7C34E" w14:textId="7B167637"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r>
      <w:r>
        <w:rPr>
          <w:noProof/>
        </w:rPr>
        <w:instrText xml:space="preserve"> PAGEREF _Toc215167571 \h </w:instrText>
      </w:r>
      <w:r>
        <w:rPr>
          <w:noProof/>
        </w:rPr>
      </w:r>
      <w:r>
        <w:rPr>
          <w:noProof/>
        </w:rPr>
        <w:fldChar w:fldCharType="separate"/>
      </w:r>
      <w:r>
        <w:rPr>
          <w:noProof/>
        </w:rPr>
        <w:t>62</w:t>
      </w:r>
      <w:r>
        <w:rPr>
          <w:noProof/>
        </w:rPr>
        <w:fldChar w:fldCharType="end"/>
      </w:r>
    </w:p>
    <w:p w14:paraId="410C53EA" w14:textId="36D01B74"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_Toc215167572 \h </w:instrText>
      </w:r>
      <w:r>
        <w:rPr>
          <w:noProof/>
        </w:rPr>
      </w:r>
      <w:r>
        <w:rPr>
          <w:noProof/>
        </w:rPr>
        <w:fldChar w:fldCharType="separate"/>
      </w:r>
      <w:r>
        <w:rPr>
          <w:noProof/>
        </w:rPr>
        <w:t>62</w:t>
      </w:r>
      <w:r>
        <w:rPr>
          <w:noProof/>
        </w:rPr>
        <w:fldChar w:fldCharType="end"/>
      </w:r>
    </w:p>
    <w:p w14:paraId="10FC03EA" w14:textId="31A073FB"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_Toc215167573 \h </w:instrText>
      </w:r>
      <w:r>
        <w:rPr>
          <w:noProof/>
        </w:rPr>
      </w:r>
      <w:r>
        <w:rPr>
          <w:noProof/>
        </w:rPr>
        <w:fldChar w:fldCharType="separate"/>
      </w:r>
      <w:r>
        <w:rPr>
          <w:noProof/>
        </w:rPr>
        <w:t>62</w:t>
      </w:r>
      <w:r>
        <w:rPr>
          <w:noProof/>
        </w:rPr>
        <w:fldChar w:fldCharType="end"/>
      </w:r>
    </w:p>
    <w:p w14:paraId="2F2EDB8F" w14:textId="20E26DC2"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_Toc215167574 \h </w:instrText>
      </w:r>
      <w:r>
        <w:rPr>
          <w:noProof/>
        </w:rPr>
      </w:r>
      <w:r>
        <w:rPr>
          <w:noProof/>
        </w:rPr>
        <w:fldChar w:fldCharType="separate"/>
      </w:r>
      <w:r>
        <w:rPr>
          <w:noProof/>
        </w:rPr>
        <w:t>62</w:t>
      </w:r>
      <w:r>
        <w:rPr>
          <w:noProof/>
        </w:rPr>
        <w:fldChar w:fldCharType="end"/>
      </w:r>
    </w:p>
    <w:p w14:paraId="33A9D597" w14:textId="1D2D79C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_Toc215167575 \h </w:instrText>
      </w:r>
      <w:r>
        <w:rPr>
          <w:noProof/>
        </w:rPr>
      </w:r>
      <w:r>
        <w:rPr>
          <w:noProof/>
        </w:rPr>
        <w:fldChar w:fldCharType="separate"/>
      </w:r>
      <w:r>
        <w:rPr>
          <w:noProof/>
        </w:rPr>
        <w:t>62</w:t>
      </w:r>
      <w:r>
        <w:rPr>
          <w:noProof/>
        </w:rPr>
        <w:fldChar w:fldCharType="end"/>
      </w:r>
    </w:p>
    <w:p w14:paraId="1573D720" w14:textId="1CD6D21F"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_Toc215167576 \h </w:instrText>
      </w:r>
      <w:r>
        <w:rPr>
          <w:noProof/>
        </w:rPr>
      </w:r>
      <w:r>
        <w:rPr>
          <w:noProof/>
        </w:rPr>
        <w:fldChar w:fldCharType="separate"/>
      </w:r>
      <w:r>
        <w:rPr>
          <w:noProof/>
        </w:rPr>
        <w:t>63</w:t>
      </w:r>
      <w:r>
        <w:rPr>
          <w:noProof/>
        </w:rPr>
        <w:fldChar w:fldCharType="end"/>
      </w:r>
    </w:p>
    <w:p w14:paraId="1810B53A" w14:textId="73F943D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_Toc215167577 \h </w:instrText>
      </w:r>
      <w:r>
        <w:rPr>
          <w:noProof/>
        </w:rPr>
      </w:r>
      <w:r>
        <w:rPr>
          <w:noProof/>
        </w:rPr>
        <w:fldChar w:fldCharType="separate"/>
      </w:r>
      <w:r>
        <w:rPr>
          <w:noProof/>
        </w:rPr>
        <w:t>63</w:t>
      </w:r>
      <w:r>
        <w:rPr>
          <w:noProof/>
        </w:rPr>
        <w:fldChar w:fldCharType="end"/>
      </w:r>
    </w:p>
    <w:p w14:paraId="54053A4D" w14:textId="45AEEED7"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_Toc215167578 \h </w:instrText>
      </w:r>
      <w:r>
        <w:rPr>
          <w:noProof/>
        </w:rPr>
      </w:r>
      <w:r>
        <w:rPr>
          <w:noProof/>
        </w:rPr>
        <w:fldChar w:fldCharType="separate"/>
      </w:r>
      <w:r>
        <w:rPr>
          <w:noProof/>
        </w:rPr>
        <w:t>63</w:t>
      </w:r>
      <w:r>
        <w:rPr>
          <w:noProof/>
        </w:rPr>
        <w:fldChar w:fldCharType="end"/>
      </w:r>
    </w:p>
    <w:p w14:paraId="679A79B5" w14:textId="5276E150"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_Toc215167579 \h </w:instrText>
      </w:r>
      <w:r>
        <w:rPr>
          <w:noProof/>
        </w:rPr>
      </w:r>
      <w:r>
        <w:rPr>
          <w:noProof/>
        </w:rPr>
        <w:fldChar w:fldCharType="separate"/>
      </w:r>
      <w:r>
        <w:rPr>
          <w:noProof/>
        </w:rPr>
        <w:t>63</w:t>
      </w:r>
      <w:r>
        <w:rPr>
          <w:noProof/>
        </w:rPr>
        <w:fldChar w:fldCharType="end"/>
      </w:r>
    </w:p>
    <w:p w14:paraId="2C3BF783" w14:textId="6AE94E6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_Toc215167580 \h </w:instrText>
      </w:r>
      <w:r>
        <w:rPr>
          <w:noProof/>
        </w:rPr>
      </w:r>
      <w:r>
        <w:rPr>
          <w:noProof/>
        </w:rPr>
        <w:fldChar w:fldCharType="separate"/>
      </w:r>
      <w:r>
        <w:rPr>
          <w:noProof/>
        </w:rPr>
        <w:t>65</w:t>
      </w:r>
      <w:r>
        <w:rPr>
          <w:noProof/>
        </w:rPr>
        <w:fldChar w:fldCharType="end"/>
      </w:r>
    </w:p>
    <w:p w14:paraId="13931F81" w14:textId="0E46631F"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_Toc215167581 \h </w:instrText>
      </w:r>
      <w:r>
        <w:rPr>
          <w:noProof/>
        </w:rPr>
      </w:r>
      <w:r>
        <w:rPr>
          <w:noProof/>
        </w:rPr>
        <w:fldChar w:fldCharType="separate"/>
      </w:r>
      <w:r>
        <w:rPr>
          <w:noProof/>
        </w:rPr>
        <w:t>65</w:t>
      </w:r>
      <w:r>
        <w:rPr>
          <w:noProof/>
        </w:rPr>
        <w:fldChar w:fldCharType="end"/>
      </w:r>
    </w:p>
    <w:p w14:paraId="0E2C5336" w14:textId="5848E483"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_Toc215167582 \h </w:instrText>
      </w:r>
      <w:r>
        <w:rPr>
          <w:noProof/>
        </w:rPr>
      </w:r>
      <w:r>
        <w:rPr>
          <w:noProof/>
        </w:rPr>
        <w:fldChar w:fldCharType="separate"/>
      </w:r>
      <w:r>
        <w:rPr>
          <w:noProof/>
        </w:rPr>
        <w:t>65</w:t>
      </w:r>
      <w:r>
        <w:rPr>
          <w:noProof/>
        </w:rPr>
        <w:fldChar w:fldCharType="end"/>
      </w:r>
    </w:p>
    <w:p w14:paraId="5580ECB2" w14:textId="350D9385"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_Toc215167583 \h </w:instrText>
      </w:r>
      <w:r>
        <w:rPr>
          <w:noProof/>
        </w:rPr>
      </w:r>
      <w:r>
        <w:rPr>
          <w:noProof/>
        </w:rPr>
        <w:fldChar w:fldCharType="separate"/>
      </w:r>
      <w:r>
        <w:rPr>
          <w:noProof/>
        </w:rPr>
        <w:t>65</w:t>
      </w:r>
      <w:r>
        <w:rPr>
          <w:noProof/>
        </w:rPr>
        <w:fldChar w:fldCharType="end"/>
      </w:r>
    </w:p>
    <w:p w14:paraId="4E055DB4" w14:textId="5B1CB612"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_Toc215167584 \h </w:instrText>
      </w:r>
      <w:r>
        <w:rPr>
          <w:noProof/>
        </w:rPr>
      </w:r>
      <w:r>
        <w:rPr>
          <w:noProof/>
        </w:rPr>
        <w:fldChar w:fldCharType="separate"/>
      </w:r>
      <w:r>
        <w:rPr>
          <w:noProof/>
        </w:rPr>
        <w:t>65</w:t>
      </w:r>
      <w:r>
        <w:rPr>
          <w:noProof/>
        </w:rPr>
        <w:fldChar w:fldCharType="end"/>
      </w:r>
    </w:p>
    <w:p w14:paraId="3EE89197" w14:textId="3EE96922"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_Toc215167585 \h </w:instrText>
      </w:r>
      <w:r>
        <w:rPr>
          <w:noProof/>
        </w:rPr>
      </w:r>
      <w:r>
        <w:rPr>
          <w:noProof/>
        </w:rPr>
        <w:fldChar w:fldCharType="separate"/>
      </w:r>
      <w:r>
        <w:rPr>
          <w:noProof/>
        </w:rPr>
        <w:t>66</w:t>
      </w:r>
      <w:r>
        <w:rPr>
          <w:noProof/>
        </w:rPr>
        <w:fldChar w:fldCharType="end"/>
      </w:r>
    </w:p>
    <w:p w14:paraId="7B262777" w14:textId="007EC6A5"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_Toc215167586 \h </w:instrText>
      </w:r>
      <w:r>
        <w:rPr>
          <w:noProof/>
        </w:rPr>
      </w:r>
      <w:r>
        <w:rPr>
          <w:noProof/>
        </w:rPr>
        <w:fldChar w:fldCharType="separate"/>
      </w:r>
      <w:r>
        <w:rPr>
          <w:noProof/>
        </w:rPr>
        <w:t>66</w:t>
      </w:r>
      <w:r>
        <w:rPr>
          <w:noProof/>
        </w:rPr>
        <w:fldChar w:fldCharType="end"/>
      </w:r>
    </w:p>
    <w:p w14:paraId="01C509BA" w14:textId="764A3DD2"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r>
      <w:r>
        <w:rPr>
          <w:noProof/>
        </w:rPr>
        <w:instrText xml:space="preserve"> PAGEREF _Toc215167587 \h </w:instrText>
      </w:r>
      <w:r>
        <w:rPr>
          <w:noProof/>
        </w:rPr>
      </w:r>
      <w:r>
        <w:rPr>
          <w:noProof/>
        </w:rPr>
        <w:fldChar w:fldCharType="separate"/>
      </w:r>
      <w:r>
        <w:rPr>
          <w:noProof/>
        </w:rPr>
        <w:t>67</w:t>
      </w:r>
      <w:r>
        <w:rPr>
          <w:noProof/>
        </w:rPr>
        <w:fldChar w:fldCharType="end"/>
      </w:r>
    </w:p>
    <w:p w14:paraId="7F12E408" w14:textId="2693B17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r>
      <w:r>
        <w:rPr>
          <w:noProof/>
        </w:rPr>
        <w:instrText xml:space="preserve"> PAGEREF _Toc215167588 \h </w:instrText>
      </w:r>
      <w:r>
        <w:rPr>
          <w:noProof/>
        </w:rPr>
      </w:r>
      <w:r>
        <w:rPr>
          <w:noProof/>
        </w:rPr>
        <w:fldChar w:fldCharType="separate"/>
      </w:r>
      <w:r>
        <w:rPr>
          <w:noProof/>
        </w:rPr>
        <w:t>67</w:t>
      </w:r>
      <w:r>
        <w:rPr>
          <w:noProof/>
        </w:rPr>
        <w:fldChar w:fldCharType="end"/>
      </w:r>
    </w:p>
    <w:p w14:paraId="12C30158" w14:textId="1207D9A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r>
      <w:r>
        <w:rPr>
          <w:noProof/>
        </w:rPr>
        <w:instrText xml:space="preserve"> PAGEREF _Toc215167589 \h </w:instrText>
      </w:r>
      <w:r>
        <w:rPr>
          <w:noProof/>
        </w:rPr>
      </w:r>
      <w:r>
        <w:rPr>
          <w:noProof/>
        </w:rPr>
        <w:fldChar w:fldCharType="separate"/>
      </w:r>
      <w:r>
        <w:rPr>
          <w:noProof/>
        </w:rPr>
        <w:t>67</w:t>
      </w:r>
      <w:r>
        <w:rPr>
          <w:noProof/>
        </w:rPr>
        <w:fldChar w:fldCharType="end"/>
      </w:r>
    </w:p>
    <w:p w14:paraId="5E174FE1" w14:textId="71723F1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r>
      <w:r>
        <w:rPr>
          <w:noProof/>
        </w:rPr>
        <w:instrText xml:space="preserve"> PAGEREF _Toc215167590 \h </w:instrText>
      </w:r>
      <w:r>
        <w:rPr>
          <w:noProof/>
        </w:rPr>
      </w:r>
      <w:r>
        <w:rPr>
          <w:noProof/>
        </w:rPr>
        <w:fldChar w:fldCharType="separate"/>
      </w:r>
      <w:r>
        <w:rPr>
          <w:noProof/>
        </w:rPr>
        <w:t>67</w:t>
      </w:r>
      <w:r>
        <w:rPr>
          <w:noProof/>
        </w:rPr>
        <w:fldChar w:fldCharType="end"/>
      </w:r>
    </w:p>
    <w:p w14:paraId="3F604C72" w14:textId="4286CA92"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r>
      <w:r>
        <w:rPr>
          <w:noProof/>
        </w:rPr>
        <w:instrText xml:space="preserve"> PAGEREF _Toc215167591 \h </w:instrText>
      </w:r>
      <w:r>
        <w:rPr>
          <w:noProof/>
        </w:rPr>
      </w:r>
      <w:r>
        <w:rPr>
          <w:noProof/>
        </w:rPr>
        <w:fldChar w:fldCharType="separate"/>
      </w:r>
      <w:r>
        <w:rPr>
          <w:noProof/>
        </w:rPr>
        <w:t>68</w:t>
      </w:r>
      <w:r>
        <w:rPr>
          <w:noProof/>
        </w:rPr>
        <w:fldChar w:fldCharType="end"/>
      </w:r>
    </w:p>
    <w:p w14:paraId="6C6185DB" w14:textId="0E468078"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r>
      <w:r>
        <w:rPr>
          <w:noProof/>
        </w:rPr>
        <w:instrText xml:space="preserve"> PAGEREF _Toc215167592 \h </w:instrText>
      </w:r>
      <w:r>
        <w:rPr>
          <w:noProof/>
        </w:rPr>
      </w:r>
      <w:r>
        <w:rPr>
          <w:noProof/>
        </w:rPr>
        <w:fldChar w:fldCharType="separate"/>
      </w:r>
      <w:r>
        <w:rPr>
          <w:noProof/>
        </w:rPr>
        <w:t>69</w:t>
      </w:r>
      <w:r>
        <w:rPr>
          <w:noProof/>
        </w:rPr>
        <w:fldChar w:fldCharType="end"/>
      </w:r>
    </w:p>
    <w:p w14:paraId="74591798" w14:textId="377510A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r>
      <w:r>
        <w:rPr>
          <w:noProof/>
        </w:rPr>
        <w:instrText xml:space="preserve"> PAGEREF _Toc215167593 \h </w:instrText>
      </w:r>
      <w:r>
        <w:rPr>
          <w:noProof/>
        </w:rPr>
      </w:r>
      <w:r>
        <w:rPr>
          <w:noProof/>
        </w:rPr>
        <w:fldChar w:fldCharType="separate"/>
      </w:r>
      <w:r>
        <w:rPr>
          <w:noProof/>
        </w:rPr>
        <w:t>69</w:t>
      </w:r>
      <w:r>
        <w:rPr>
          <w:noProof/>
        </w:rPr>
        <w:fldChar w:fldCharType="end"/>
      </w:r>
    </w:p>
    <w:p w14:paraId="18EB17EF" w14:textId="1A068F1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r>
      <w:r>
        <w:rPr>
          <w:noProof/>
        </w:rPr>
        <w:instrText xml:space="preserve"> PAGEREF _Toc215167594 \h </w:instrText>
      </w:r>
      <w:r>
        <w:rPr>
          <w:noProof/>
        </w:rPr>
      </w:r>
      <w:r>
        <w:rPr>
          <w:noProof/>
        </w:rPr>
        <w:fldChar w:fldCharType="separate"/>
      </w:r>
      <w:r>
        <w:rPr>
          <w:noProof/>
        </w:rPr>
        <w:t>69</w:t>
      </w:r>
      <w:r>
        <w:rPr>
          <w:noProof/>
        </w:rPr>
        <w:fldChar w:fldCharType="end"/>
      </w:r>
    </w:p>
    <w:p w14:paraId="0E01ED17" w14:textId="57CAF4BA"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_Toc215167595 \h </w:instrText>
      </w:r>
      <w:r>
        <w:rPr>
          <w:noProof/>
        </w:rPr>
      </w:r>
      <w:r>
        <w:rPr>
          <w:noProof/>
        </w:rPr>
        <w:fldChar w:fldCharType="separate"/>
      </w:r>
      <w:r>
        <w:rPr>
          <w:noProof/>
        </w:rPr>
        <w:t>69</w:t>
      </w:r>
      <w:r>
        <w:rPr>
          <w:noProof/>
        </w:rPr>
        <w:fldChar w:fldCharType="end"/>
      </w:r>
    </w:p>
    <w:p w14:paraId="7AF146D8" w14:textId="2668EA68"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_Toc215167596 \h </w:instrText>
      </w:r>
      <w:r>
        <w:rPr>
          <w:noProof/>
        </w:rPr>
      </w:r>
      <w:r>
        <w:rPr>
          <w:noProof/>
        </w:rPr>
        <w:fldChar w:fldCharType="separate"/>
      </w:r>
      <w:r>
        <w:rPr>
          <w:noProof/>
        </w:rPr>
        <w:t>69</w:t>
      </w:r>
      <w:r>
        <w:rPr>
          <w:noProof/>
        </w:rPr>
        <w:fldChar w:fldCharType="end"/>
      </w:r>
    </w:p>
    <w:p w14:paraId="1537D537" w14:textId="75E5360C"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_Toc215167597 \h </w:instrText>
      </w:r>
      <w:r>
        <w:rPr>
          <w:noProof/>
        </w:rPr>
      </w:r>
      <w:r>
        <w:rPr>
          <w:noProof/>
        </w:rPr>
        <w:fldChar w:fldCharType="separate"/>
      </w:r>
      <w:r>
        <w:rPr>
          <w:noProof/>
        </w:rPr>
        <w:t>69</w:t>
      </w:r>
      <w:r>
        <w:rPr>
          <w:noProof/>
        </w:rPr>
        <w:fldChar w:fldCharType="end"/>
      </w:r>
    </w:p>
    <w:p w14:paraId="19FB657E" w14:textId="0BD20C6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r>
      <w:r>
        <w:rPr>
          <w:noProof/>
        </w:rPr>
        <w:instrText xml:space="preserve"> PAGEREF _Toc215167598 \h </w:instrText>
      </w:r>
      <w:r>
        <w:rPr>
          <w:noProof/>
        </w:rPr>
      </w:r>
      <w:r>
        <w:rPr>
          <w:noProof/>
        </w:rPr>
        <w:fldChar w:fldCharType="separate"/>
      </w:r>
      <w:r>
        <w:rPr>
          <w:noProof/>
        </w:rPr>
        <w:t>69</w:t>
      </w:r>
      <w:r>
        <w:rPr>
          <w:noProof/>
        </w:rPr>
        <w:fldChar w:fldCharType="end"/>
      </w:r>
    </w:p>
    <w:p w14:paraId="5C714353" w14:textId="7F9B69F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r>
      <w:r>
        <w:rPr>
          <w:noProof/>
        </w:rPr>
        <w:instrText xml:space="preserve"> PAGEREF _Toc215167599 \h </w:instrText>
      </w:r>
      <w:r>
        <w:rPr>
          <w:noProof/>
        </w:rPr>
      </w:r>
      <w:r>
        <w:rPr>
          <w:noProof/>
        </w:rPr>
        <w:fldChar w:fldCharType="separate"/>
      </w:r>
      <w:r>
        <w:rPr>
          <w:noProof/>
        </w:rPr>
        <w:t>70</w:t>
      </w:r>
      <w:r>
        <w:rPr>
          <w:noProof/>
        </w:rPr>
        <w:fldChar w:fldCharType="end"/>
      </w:r>
    </w:p>
    <w:p w14:paraId="0030BBF8" w14:textId="3B12813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r>
      <w:r>
        <w:rPr>
          <w:noProof/>
        </w:rPr>
        <w:instrText xml:space="preserve"> PAGEREF _Toc215167600 \h </w:instrText>
      </w:r>
      <w:r>
        <w:rPr>
          <w:noProof/>
        </w:rPr>
      </w:r>
      <w:r>
        <w:rPr>
          <w:noProof/>
        </w:rPr>
        <w:fldChar w:fldCharType="separate"/>
      </w:r>
      <w:r>
        <w:rPr>
          <w:noProof/>
        </w:rPr>
        <w:t>70</w:t>
      </w:r>
      <w:r>
        <w:rPr>
          <w:noProof/>
        </w:rPr>
        <w:fldChar w:fldCharType="end"/>
      </w:r>
    </w:p>
    <w:p w14:paraId="68A7D363" w14:textId="4B949FAB"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r>
      <w:r>
        <w:rPr>
          <w:noProof/>
        </w:rPr>
        <w:instrText xml:space="preserve"> PAGEREF _Toc215167601 \h </w:instrText>
      </w:r>
      <w:r>
        <w:rPr>
          <w:noProof/>
        </w:rPr>
      </w:r>
      <w:r>
        <w:rPr>
          <w:noProof/>
        </w:rPr>
        <w:fldChar w:fldCharType="separate"/>
      </w:r>
      <w:r>
        <w:rPr>
          <w:noProof/>
        </w:rPr>
        <w:t>70</w:t>
      </w:r>
      <w:r>
        <w:rPr>
          <w:noProof/>
        </w:rPr>
        <w:fldChar w:fldCharType="end"/>
      </w:r>
    </w:p>
    <w:p w14:paraId="096562F3" w14:textId="5BA8331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r>
      <w:r>
        <w:rPr>
          <w:noProof/>
        </w:rPr>
        <w:instrText xml:space="preserve"> PAGEREF _Toc215167602 \h </w:instrText>
      </w:r>
      <w:r>
        <w:rPr>
          <w:noProof/>
        </w:rPr>
      </w:r>
      <w:r>
        <w:rPr>
          <w:noProof/>
        </w:rPr>
        <w:fldChar w:fldCharType="separate"/>
      </w:r>
      <w:r>
        <w:rPr>
          <w:noProof/>
        </w:rPr>
        <w:t>70</w:t>
      </w:r>
      <w:r>
        <w:rPr>
          <w:noProof/>
        </w:rPr>
        <w:fldChar w:fldCharType="end"/>
      </w:r>
    </w:p>
    <w:p w14:paraId="1191A7F2" w14:textId="455A9BCE"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r>
      <w:r>
        <w:rPr>
          <w:noProof/>
        </w:rPr>
        <w:instrText xml:space="preserve"> PAGEREF _Toc215167603 \h </w:instrText>
      </w:r>
      <w:r>
        <w:rPr>
          <w:noProof/>
        </w:rPr>
      </w:r>
      <w:r>
        <w:rPr>
          <w:noProof/>
        </w:rPr>
        <w:fldChar w:fldCharType="separate"/>
      </w:r>
      <w:r>
        <w:rPr>
          <w:noProof/>
        </w:rPr>
        <w:t>71</w:t>
      </w:r>
      <w:r>
        <w:rPr>
          <w:noProof/>
        </w:rPr>
        <w:fldChar w:fldCharType="end"/>
      </w:r>
    </w:p>
    <w:p w14:paraId="1BE4B413" w14:textId="059B6C28"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r>
      <w:r>
        <w:rPr>
          <w:noProof/>
        </w:rPr>
        <w:instrText xml:space="preserve"> PAGEREF _Toc215167604 \h </w:instrText>
      </w:r>
      <w:r>
        <w:rPr>
          <w:noProof/>
        </w:rPr>
      </w:r>
      <w:r>
        <w:rPr>
          <w:noProof/>
        </w:rPr>
        <w:fldChar w:fldCharType="separate"/>
      </w:r>
      <w:r>
        <w:rPr>
          <w:noProof/>
        </w:rPr>
        <w:t>71</w:t>
      </w:r>
      <w:r>
        <w:rPr>
          <w:noProof/>
        </w:rPr>
        <w:fldChar w:fldCharType="end"/>
      </w:r>
    </w:p>
    <w:p w14:paraId="2FDD097B" w14:textId="113ECA75"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_Toc215167605 \h </w:instrText>
      </w:r>
      <w:r>
        <w:rPr>
          <w:noProof/>
        </w:rPr>
      </w:r>
      <w:r>
        <w:rPr>
          <w:noProof/>
        </w:rPr>
        <w:fldChar w:fldCharType="separate"/>
      </w:r>
      <w:r>
        <w:rPr>
          <w:noProof/>
        </w:rPr>
        <w:t>71</w:t>
      </w:r>
      <w:r>
        <w:rPr>
          <w:noProof/>
        </w:rPr>
        <w:fldChar w:fldCharType="end"/>
      </w:r>
    </w:p>
    <w:p w14:paraId="4DC17F96" w14:textId="6C3716CB"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_Toc215167606 \h </w:instrText>
      </w:r>
      <w:r>
        <w:rPr>
          <w:noProof/>
        </w:rPr>
      </w:r>
      <w:r>
        <w:rPr>
          <w:noProof/>
        </w:rPr>
        <w:fldChar w:fldCharType="separate"/>
      </w:r>
      <w:r>
        <w:rPr>
          <w:noProof/>
        </w:rPr>
        <w:t>71</w:t>
      </w:r>
      <w:r>
        <w:rPr>
          <w:noProof/>
        </w:rPr>
        <w:fldChar w:fldCharType="end"/>
      </w:r>
    </w:p>
    <w:p w14:paraId="13487769" w14:textId="2A05F293"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_Toc215167607 \h </w:instrText>
      </w:r>
      <w:r>
        <w:rPr>
          <w:noProof/>
        </w:rPr>
      </w:r>
      <w:r>
        <w:rPr>
          <w:noProof/>
        </w:rPr>
        <w:fldChar w:fldCharType="separate"/>
      </w:r>
      <w:r>
        <w:rPr>
          <w:noProof/>
        </w:rPr>
        <w:t>71</w:t>
      </w:r>
      <w:r>
        <w:rPr>
          <w:noProof/>
        </w:rPr>
        <w:fldChar w:fldCharType="end"/>
      </w:r>
    </w:p>
    <w:p w14:paraId="5E19A96B" w14:textId="3E57F92E"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_Toc215167608 \h </w:instrText>
      </w:r>
      <w:r>
        <w:rPr>
          <w:noProof/>
        </w:rPr>
      </w:r>
      <w:r>
        <w:rPr>
          <w:noProof/>
        </w:rPr>
        <w:fldChar w:fldCharType="separate"/>
      </w:r>
      <w:r>
        <w:rPr>
          <w:noProof/>
        </w:rPr>
        <w:t>72</w:t>
      </w:r>
      <w:r>
        <w:rPr>
          <w:noProof/>
        </w:rPr>
        <w:fldChar w:fldCharType="end"/>
      </w:r>
    </w:p>
    <w:p w14:paraId="19856981" w14:textId="4FD25FA6"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_Toc215167609 \h </w:instrText>
      </w:r>
      <w:r>
        <w:rPr>
          <w:noProof/>
        </w:rPr>
      </w:r>
      <w:r>
        <w:rPr>
          <w:noProof/>
        </w:rPr>
        <w:fldChar w:fldCharType="separate"/>
      </w:r>
      <w:r>
        <w:rPr>
          <w:noProof/>
        </w:rPr>
        <w:t>72</w:t>
      </w:r>
      <w:r>
        <w:rPr>
          <w:noProof/>
        </w:rPr>
        <w:fldChar w:fldCharType="end"/>
      </w:r>
    </w:p>
    <w:p w14:paraId="2E2D4877" w14:textId="67765B44"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_Toc215167610 \h </w:instrText>
      </w:r>
      <w:r>
        <w:rPr>
          <w:noProof/>
        </w:rPr>
      </w:r>
      <w:r>
        <w:rPr>
          <w:noProof/>
        </w:rPr>
        <w:fldChar w:fldCharType="separate"/>
      </w:r>
      <w:r>
        <w:rPr>
          <w:noProof/>
        </w:rPr>
        <w:t>72</w:t>
      </w:r>
      <w:r>
        <w:rPr>
          <w:noProof/>
        </w:rPr>
        <w:fldChar w:fldCharType="end"/>
      </w:r>
    </w:p>
    <w:p w14:paraId="1A41C577" w14:textId="5289B796"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_Toc215167611 \h </w:instrText>
      </w:r>
      <w:r>
        <w:rPr>
          <w:noProof/>
        </w:rPr>
      </w:r>
      <w:r>
        <w:rPr>
          <w:noProof/>
        </w:rPr>
        <w:fldChar w:fldCharType="separate"/>
      </w:r>
      <w:r>
        <w:rPr>
          <w:noProof/>
        </w:rPr>
        <w:t>72</w:t>
      </w:r>
      <w:r>
        <w:rPr>
          <w:noProof/>
        </w:rPr>
        <w:fldChar w:fldCharType="end"/>
      </w:r>
    </w:p>
    <w:p w14:paraId="68411D9A" w14:textId="19651664"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_Toc215167612 \h </w:instrText>
      </w:r>
      <w:r>
        <w:rPr>
          <w:noProof/>
        </w:rPr>
      </w:r>
      <w:r>
        <w:rPr>
          <w:noProof/>
        </w:rPr>
        <w:fldChar w:fldCharType="separate"/>
      </w:r>
      <w:r>
        <w:rPr>
          <w:noProof/>
        </w:rPr>
        <w:t>72</w:t>
      </w:r>
      <w:r>
        <w:rPr>
          <w:noProof/>
        </w:rPr>
        <w:fldChar w:fldCharType="end"/>
      </w:r>
    </w:p>
    <w:p w14:paraId="25197FB4" w14:textId="485F6666"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_Toc215167613 \h </w:instrText>
      </w:r>
      <w:r>
        <w:rPr>
          <w:noProof/>
        </w:rPr>
      </w:r>
      <w:r>
        <w:rPr>
          <w:noProof/>
        </w:rPr>
        <w:fldChar w:fldCharType="separate"/>
      </w:r>
      <w:r>
        <w:rPr>
          <w:noProof/>
        </w:rPr>
        <w:t>72</w:t>
      </w:r>
      <w:r>
        <w:rPr>
          <w:noProof/>
        </w:rPr>
        <w:fldChar w:fldCharType="end"/>
      </w:r>
    </w:p>
    <w:p w14:paraId="5E44DF4D" w14:textId="4C39648A"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r>
      <w:r>
        <w:rPr>
          <w:noProof/>
        </w:rPr>
        <w:instrText xml:space="preserve"> PAGEREF _Toc215167614 \h </w:instrText>
      </w:r>
      <w:r>
        <w:rPr>
          <w:noProof/>
        </w:rPr>
      </w:r>
      <w:r>
        <w:rPr>
          <w:noProof/>
        </w:rPr>
        <w:fldChar w:fldCharType="separate"/>
      </w:r>
      <w:r>
        <w:rPr>
          <w:noProof/>
        </w:rPr>
        <w:t>72</w:t>
      </w:r>
      <w:r>
        <w:rPr>
          <w:noProof/>
        </w:rPr>
        <w:fldChar w:fldCharType="end"/>
      </w:r>
    </w:p>
    <w:p w14:paraId="13376EAF" w14:textId="0CC721A4"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_Toc215167615 \h </w:instrText>
      </w:r>
      <w:r>
        <w:rPr>
          <w:noProof/>
        </w:rPr>
      </w:r>
      <w:r>
        <w:rPr>
          <w:noProof/>
        </w:rPr>
        <w:fldChar w:fldCharType="separate"/>
      </w:r>
      <w:r>
        <w:rPr>
          <w:noProof/>
        </w:rPr>
        <w:t>72</w:t>
      </w:r>
      <w:r>
        <w:rPr>
          <w:noProof/>
        </w:rPr>
        <w:fldChar w:fldCharType="end"/>
      </w:r>
    </w:p>
    <w:p w14:paraId="509DDDA8" w14:textId="1970D311"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_Toc215167616 \h </w:instrText>
      </w:r>
      <w:r>
        <w:rPr>
          <w:noProof/>
        </w:rPr>
      </w:r>
      <w:r>
        <w:rPr>
          <w:noProof/>
        </w:rPr>
        <w:fldChar w:fldCharType="separate"/>
      </w:r>
      <w:r>
        <w:rPr>
          <w:noProof/>
        </w:rPr>
        <w:t>72</w:t>
      </w:r>
      <w:r>
        <w:rPr>
          <w:noProof/>
        </w:rPr>
        <w:fldChar w:fldCharType="end"/>
      </w:r>
    </w:p>
    <w:p w14:paraId="534D44B5" w14:textId="184CE9F9"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_Toc215167617 \h </w:instrText>
      </w:r>
      <w:r>
        <w:rPr>
          <w:noProof/>
        </w:rPr>
      </w:r>
      <w:r>
        <w:rPr>
          <w:noProof/>
        </w:rPr>
        <w:fldChar w:fldCharType="separate"/>
      </w:r>
      <w:r>
        <w:rPr>
          <w:noProof/>
        </w:rPr>
        <w:t>73</w:t>
      </w:r>
      <w:r>
        <w:rPr>
          <w:noProof/>
        </w:rPr>
        <w:fldChar w:fldCharType="end"/>
      </w:r>
    </w:p>
    <w:p w14:paraId="5651A2F4" w14:textId="43B09B55"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_Toc215167618 \h </w:instrText>
      </w:r>
      <w:r>
        <w:rPr>
          <w:noProof/>
        </w:rPr>
      </w:r>
      <w:r>
        <w:rPr>
          <w:noProof/>
        </w:rPr>
        <w:fldChar w:fldCharType="separate"/>
      </w:r>
      <w:r>
        <w:rPr>
          <w:noProof/>
        </w:rPr>
        <w:t>73</w:t>
      </w:r>
      <w:r>
        <w:rPr>
          <w:noProof/>
        </w:rPr>
        <w:fldChar w:fldCharType="end"/>
      </w:r>
    </w:p>
    <w:p w14:paraId="14E54442" w14:textId="73E8EC45"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_Toc215167619 \h </w:instrText>
      </w:r>
      <w:r>
        <w:rPr>
          <w:noProof/>
        </w:rPr>
      </w:r>
      <w:r>
        <w:rPr>
          <w:noProof/>
        </w:rPr>
        <w:fldChar w:fldCharType="separate"/>
      </w:r>
      <w:r>
        <w:rPr>
          <w:noProof/>
        </w:rPr>
        <w:t>73</w:t>
      </w:r>
      <w:r>
        <w:rPr>
          <w:noProof/>
        </w:rPr>
        <w:fldChar w:fldCharType="end"/>
      </w:r>
    </w:p>
    <w:p w14:paraId="3A7854BE" w14:textId="15C12D75"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r>
      <w:r>
        <w:rPr>
          <w:noProof/>
        </w:rPr>
        <w:instrText xml:space="preserve"> PAGEREF _Toc215167620 \h </w:instrText>
      </w:r>
      <w:r>
        <w:rPr>
          <w:noProof/>
        </w:rPr>
      </w:r>
      <w:r>
        <w:rPr>
          <w:noProof/>
        </w:rPr>
        <w:fldChar w:fldCharType="separate"/>
      </w:r>
      <w:r>
        <w:rPr>
          <w:noProof/>
        </w:rPr>
        <w:t>73</w:t>
      </w:r>
      <w:r>
        <w:rPr>
          <w:noProof/>
        </w:rPr>
        <w:fldChar w:fldCharType="end"/>
      </w:r>
    </w:p>
    <w:p w14:paraId="3557E2C7" w14:textId="440D6093"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_Toc215167621 \h </w:instrText>
      </w:r>
      <w:r>
        <w:rPr>
          <w:noProof/>
        </w:rPr>
      </w:r>
      <w:r>
        <w:rPr>
          <w:noProof/>
        </w:rPr>
        <w:fldChar w:fldCharType="separate"/>
      </w:r>
      <w:r>
        <w:rPr>
          <w:noProof/>
        </w:rPr>
        <w:t>73</w:t>
      </w:r>
      <w:r>
        <w:rPr>
          <w:noProof/>
        </w:rPr>
        <w:fldChar w:fldCharType="end"/>
      </w:r>
    </w:p>
    <w:p w14:paraId="07A3B966" w14:textId="7167A9A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_Toc215167622 \h </w:instrText>
      </w:r>
      <w:r>
        <w:rPr>
          <w:noProof/>
        </w:rPr>
      </w:r>
      <w:r>
        <w:rPr>
          <w:noProof/>
        </w:rPr>
        <w:fldChar w:fldCharType="separate"/>
      </w:r>
      <w:r>
        <w:rPr>
          <w:noProof/>
        </w:rPr>
        <w:t>74</w:t>
      </w:r>
      <w:r>
        <w:rPr>
          <w:noProof/>
        </w:rPr>
        <w:fldChar w:fldCharType="end"/>
      </w:r>
    </w:p>
    <w:p w14:paraId="2F0C2E03" w14:textId="0D7F061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_Toc215167623 \h </w:instrText>
      </w:r>
      <w:r>
        <w:rPr>
          <w:noProof/>
        </w:rPr>
      </w:r>
      <w:r>
        <w:rPr>
          <w:noProof/>
        </w:rPr>
        <w:fldChar w:fldCharType="separate"/>
      </w:r>
      <w:r>
        <w:rPr>
          <w:noProof/>
        </w:rPr>
        <w:t>74</w:t>
      </w:r>
      <w:r>
        <w:rPr>
          <w:noProof/>
        </w:rPr>
        <w:fldChar w:fldCharType="end"/>
      </w:r>
    </w:p>
    <w:p w14:paraId="014DE629" w14:textId="5811D8B0"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_Toc215167624 \h </w:instrText>
      </w:r>
      <w:r>
        <w:rPr>
          <w:noProof/>
        </w:rPr>
      </w:r>
      <w:r>
        <w:rPr>
          <w:noProof/>
        </w:rPr>
        <w:fldChar w:fldCharType="separate"/>
      </w:r>
      <w:r>
        <w:rPr>
          <w:noProof/>
        </w:rPr>
        <w:t>74</w:t>
      </w:r>
      <w:r>
        <w:rPr>
          <w:noProof/>
        </w:rPr>
        <w:fldChar w:fldCharType="end"/>
      </w:r>
    </w:p>
    <w:p w14:paraId="248367CC" w14:textId="03EEB384"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r>
      <w:r>
        <w:rPr>
          <w:noProof/>
        </w:rPr>
        <w:instrText xml:space="preserve"> PAGEREF _Toc215167625 \h </w:instrText>
      </w:r>
      <w:r>
        <w:rPr>
          <w:noProof/>
        </w:rPr>
      </w:r>
      <w:r>
        <w:rPr>
          <w:noProof/>
        </w:rPr>
        <w:fldChar w:fldCharType="separate"/>
      </w:r>
      <w:r>
        <w:rPr>
          <w:noProof/>
        </w:rPr>
        <w:t>75</w:t>
      </w:r>
      <w:r>
        <w:rPr>
          <w:noProof/>
        </w:rPr>
        <w:fldChar w:fldCharType="end"/>
      </w:r>
    </w:p>
    <w:p w14:paraId="6031B9BA" w14:textId="41C94E2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_Toc215167626 \h </w:instrText>
      </w:r>
      <w:r>
        <w:rPr>
          <w:noProof/>
        </w:rPr>
      </w:r>
      <w:r>
        <w:rPr>
          <w:noProof/>
        </w:rPr>
        <w:fldChar w:fldCharType="separate"/>
      </w:r>
      <w:r>
        <w:rPr>
          <w:noProof/>
        </w:rPr>
        <w:t>75</w:t>
      </w:r>
      <w:r>
        <w:rPr>
          <w:noProof/>
        </w:rPr>
        <w:fldChar w:fldCharType="end"/>
      </w:r>
    </w:p>
    <w:p w14:paraId="6EAEF7E3" w14:textId="4E9519E8"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_Toc215167627 \h </w:instrText>
      </w:r>
      <w:r>
        <w:rPr>
          <w:noProof/>
        </w:rPr>
      </w:r>
      <w:r>
        <w:rPr>
          <w:noProof/>
        </w:rPr>
        <w:fldChar w:fldCharType="separate"/>
      </w:r>
      <w:r>
        <w:rPr>
          <w:noProof/>
        </w:rPr>
        <w:t>75</w:t>
      </w:r>
      <w:r>
        <w:rPr>
          <w:noProof/>
        </w:rPr>
        <w:fldChar w:fldCharType="end"/>
      </w:r>
    </w:p>
    <w:p w14:paraId="4968A36B" w14:textId="2B519595"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_Toc215167628 \h </w:instrText>
      </w:r>
      <w:r>
        <w:rPr>
          <w:noProof/>
        </w:rPr>
      </w:r>
      <w:r>
        <w:rPr>
          <w:noProof/>
        </w:rPr>
        <w:fldChar w:fldCharType="separate"/>
      </w:r>
      <w:r>
        <w:rPr>
          <w:noProof/>
        </w:rPr>
        <w:t>75</w:t>
      </w:r>
      <w:r>
        <w:rPr>
          <w:noProof/>
        </w:rPr>
        <w:fldChar w:fldCharType="end"/>
      </w:r>
    </w:p>
    <w:p w14:paraId="4E5225B3" w14:textId="11AC0E5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_Toc215167629 \h </w:instrText>
      </w:r>
      <w:r>
        <w:rPr>
          <w:noProof/>
        </w:rPr>
      </w:r>
      <w:r>
        <w:rPr>
          <w:noProof/>
        </w:rPr>
        <w:fldChar w:fldCharType="separate"/>
      </w:r>
      <w:r>
        <w:rPr>
          <w:noProof/>
        </w:rPr>
        <w:t>78</w:t>
      </w:r>
      <w:r>
        <w:rPr>
          <w:noProof/>
        </w:rPr>
        <w:fldChar w:fldCharType="end"/>
      </w:r>
    </w:p>
    <w:p w14:paraId="407D1819" w14:textId="724307CA"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_Toc215167630 \h </w:instrText>
      </w:r>
      <w:r>
        <w:rPr>
          <w:noProof/>
        </w:rPr>
      </w:r>
      <w:r>
        <w:rPr>
          <w:noProof/>
        </w:rPr>
        <w:fldChar w:fldCharType="separate"/>
      </w:r>
      <w:r>
        <w:rPr>
          <w:noProof/>
        </w:rPr>
        <w:t>78</w:t>
      </w:r>
      <w:r>
        <w:rPr>
          <w:noProof/>
        </w:rPr>
        <w:fldChar w:fldCharType="end"/>
      </w:r>
    </w:p>
    <w:p w14:paraId="1A124948" w14:textId="4A5F7C33"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_Toc215167631 \h </w:instrText>
      </w:r>
      <w:r>
        <w:rPr>
          <w:noProof/>
        </w:rPr>
      </w:r>
      <w:r>
        <w:rPr>
          <w:noProof/>
        </w:rPr>
        <w:fldChar w:fldCharType="separate"/>
      </w:r>
      <w:r>
        <w:rPr>
          <w:noProof/>
        </w:rPr>
        <w:t>78</w:t>
      </w:r>
      <w:r>
        <w:rPr>
          <w:noProof/>
        </w:rPr>
        <w:fldChar w:fldCharType="end"/>
      </w:r>
    </w:p>
    <w:p w14:paraId="4A920C99" w14:textId="0D6F0416"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AIML split operation discovery</w:t>
      </w:r>
      <w:r>
        <w:rPr>
          <w:noProof/>
        </w:rPr>
        <w:tab/>
      </w:r>
      <w:r>
        <w:rPr>
          <w:noProof/>
        </w:rPr>
        <w:fldChar w:fldCharType="begin"/>
      </w:r>
      <w:r>
        <w:rPr>
          <w:noProof/>
        </w:rPr>
        <w:instrText xml:space="preserve"> PAGEREF _Toc215167632 \h </w:instrText>
      </w:r>
      <w:r>
        <w:rPr>
          <w:noProof/>
        </w:rPr>
      </w:r>
      <w:r>
        <w:rPr>
          <w:noProof/>
        </w:rPr>
        <w:fldChar w:fldCharType="separate"/>
      </w:r>
      <w:r>
        <w:rPr>
          <w:noProof/>
        </w:rPr>
        <w:t>78</w:t>
      </w:r>
      <w:r>
        <w:rPr>
          <w:noProof/>
        </w:rPr>
        <w:fldChar w:fldCharType="end"/>
      </w:r>
    </w:p>
    <w:p w14:paraId="5FFA2152" w14:textId="2FBE9C27"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_Toc215167633 \h </w:instrText>
      </w:r>
      <w:r>
        <w:rPr>
          <w:noProof/>
        </w:rPr>
      </w:r>
      <w:r>
        <w:rPr>
          <w:noProof/>
        </w:rPr>
        <w:fldChar w:fldCharType="separate"/>
      </w:r>
      <w:r>
        <w:rPr>
          <w:noProof/>
        </w:rPr>
        <w:t>78</w:t>
      </w:r>
      <w:r>
        <w:rPr>
          <w:noProof/>
        </w:rPr>
        <w:fldChar w:fldCharType="end"/>
      </w:r>
    </w:p>
    <w:p w14:paraId="19DD3B88" w14:textId="3B923722"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_Toc215167634 \h </w:instrText>
      </w:r>
      <w:r>
        <w:rPr>
          <w:noProof/>
        </w:rPr>
      </w:r>
      <w:r>
        <w:rPr>
          <w:noProof/>
        </w:rPr>
        <w:fldChar w:fldCharType="separate"/>
      </w:r>
      <w:r>
        <w:rPr>
          <w:noProof/>
        </w:rPr>
        <w:t>79</w:t>
      </w:r>
      <w:r>
        <w:rPr>
          <w:noProof/>
        </w:rPr>
        <w:fldChar w:fldCharType="end"/>
      </w:r>
    </w:p>
    <w:p w14:paraId="574183BB" w14:textId="798BDBCE"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_Toc215167635 \h </w:instrText>
      </w:r>
      <w:r>
        <w:rPr>
          <w:noProof/>
        </w:rPr>
      </w:r>
      <w:r>
        <w:rPr>
          <w:noProof/>
        </w:rPr>
        <w:fldChar w:fldCharType="separate"/>
      </w:r>
      <w:r>
        <w:rPr>
          <w:noProof/>
        </w:rPr>
        <w:t>79</w:t>
      </w:r>
      <w:r>
        <w:rPr>
          <w:noProof/>
        </w:rPr>
        <w:fldChar w:fldCharType="end"/>
      </w:r>
    </w:p>
    <w:p w14:paraId="07678709" w14:textId="697507C0"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r>
      <w:r>
        <w:rPr>
          <w:noProof/>
        </w:rPr>
        <w:instrText xml:space="preserve"> PAGEREF _Toc215167636 \h </w:instrText>
      </w:r>
      <w:r>
        <w:rPr>
          <w:noProof/>
        </w:rPr>
      </w:r>
      <w:r>
        <w:rPr>
          <w:noProof/>
        </w:rPr>
        <w:fldChar w:fldCharType="separate"/>
      </w:r>
      <w:r>
        <w:rPr>
          <w:noProof/>
        </w:rPr>
        <w:t>79</w:t>
      </w:r>
      <w:r>
        <w:rPr>
          <w:noProof/>
        </w:rPr>
        <w:fldChar w:fldCharType="end"/>
      </w:r>
    </w:p>
    <w:p w14:paraId="29B41F8A" w14:textId="4433BBE7"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_Toc215167637 \h </w:instrText>
      </w:r>
      <w:r>
        <w:rPr>
          <w:noProof/>
        </w:rPr>
      </w:r>
      <w:r>
        <w:rPr>
          <w:noProof/>
        </w:rPr>
        <w:fldChar w:fldCharType="separate"/>
      </w:r>
      <w:r>
        <w:rPr>
          <w:noProof/>
        </w:rPr>
        <w:t>79</w:t>
      </w:r>
      <w:r>
        <w:rPr>
          <w:noProof/>
        </w:rPr>
        <w:fldChar w:fldCharType="end"/>
      </w:r>
    </w:p>
    <w:p w14:paraId="7E2ABE9B" w14:textId="77FFA97F"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r>
      <w:r>
        <w:rPr>
          <w:noProof/>
        </w:rPr>
        <w:instrText xml:space="preserve"> PAGEREF _Toc215167638 \h </w:instrText>
      </w:r>
      <w:r>
        <w:rPr>
          <w:noProof/>
        </w:rPr>
      </w:r>
      <w:r>
        <w:rPr>
          <w:noProof/>
        </w:rPr>
        <w:fldChar w:fldCharType="separate"/>
      </w:r>
      <w:r>
        <w:rPr>
          <w:noProof/>
        </w:rPr>
        <w:t>80</w:t>
      </w:r>
      <w:r>
        <w:rPr>
          <w:noProof/>
        </w:rPr>
        <w:fldChar w:fldCharType="end"/>
      </w:r>
    </w:p>
    <w:p w14:paraId="48DF3978" w14:textId="59FBD97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_Toc215167639 \h </w:instrText>
      </w:r>
      <w:r>
        <w:rPr>
          <w:noProof/>
        </w:rPr>
      </w:r>
      <w:r>
        <w:rPr>
          <w:noProof/>
        </w:rPr>
        <w:fldChar w:fldCharType="separate"/>
      </w:r>
      <w:r>
        <w:rPr>
          <w:noProof/>
        </w:rPr>
        <w:t>80</w:t>
      </w:r>
      <w:r>
        <w:rPr>
          <w:noProof/>
        </w:rPr>
        <w:fldChar w:fldCharType="end"/>
      </w:r>
    </w:p>
    <w:p w14:paraId="36AC7F7E" w14:textId="6594DE4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r>
      <w:r>
        <w:rPr>
          <w:noProof/>
        </w:rPr>
        <w:instrText xml:space="preserve"> PAGEREF _Toc215167640 \h </w:instrText>
      </w:r>
      <w:r>
        <w:rPr>
          <w:noProof/>
        </w:rPr>
      </w:r>
      <w:r>
        <w:rPr>
          <w:noProof/>
        </w:rPr>
        <w:fldChar w:fldCharType="separate"/>
      </w:r>
      <w:r>
        <w:rPr>
          <w:noProof/>
        </w:rPr>
        <w:t>80</w:t>
      </w:r>
      <w:r>
        <w:rPr>
          <w:noProof/>
        </w:rPr>
        <w:fldChar w:fldCharType="end"/>
      </w:r>
    </w:p>
    <w:p w14:paraId="12A3E8E1" w14:textId="444205D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r>
      <w:r>
        <w:rPr>
          <w:noProof/>
        </w:rPr>
        <w:instrText xml:space="preserve"> PAGEREF _Toc215167641 \h </w:instrText>
      </w:r>
      <w:r>
        <w:rPr>
          <w:noProof/>
        </w:rPr>
      </w:r>
      <w:r>
        <w:rPr>
          <w:noProof/>
        </w:rPr>
        <w:fldChar w:fldCharType="separate"/>
      </w:r>
      <w:r>
        <w:rPr>
          <w:noProof/>
        </w:rPr>
        <w:t>81</w:t>
      </w:r>
      <w:r>
        <w:rPr>
          <w:noProof/>
        </w:rPr>
        <w:fldChar w:fldCharType="end"/>
      </w:r>
    </w:p>
    <w:p w14:paraId="3529CCFE" w14:textId="283BB9A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r>
      <w:r>
        <w:rPr>
          <w:noProof/>
        </w:rPr>
        <w:instrText xml:space="preserve"> PAGEREF _Toc215167642 \h </w:instrText>
      </w:r>
      <w:r>
        <w:rPr>
          <w:noProof/>
        </w:rPr>
      </w:r>
      <w:r>
        <w:rPr>
          <w:noProof/>
        </w:rPr>
        <w:fldChar w:fldCharType="separate"/>
      </w:r>
      <w:r>
        <w:rPr>
          <w:noProof/>
        </w:rPr>
        <w:t>81</w:t>
      </w:r>
      <w:r>
        <w:rPr>
          <w:noProof/>
        </w:rPr>
        <w:fldChar w:fldCharType="end"/>
      </w:r>
    </w:p>
    <w:p w14:paraId="1FA9EA2B" w14:textId="45DA0212"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r>
      <w:r>
        <w:rPr>
          <w:noProof/>
        </w:rPr>
        <w:instrText xml:space="preserve"> PAGEREF _Toc215167643 \h </w:instrText>
      </w:r>
      <w:r>
        <w:rPr>
          <w:noProof/>
        </w:rPr>
      </w:r>
      <w:r>
        <w:rPr>
          <w:noProof/>
        </w:rPr>
        <w:fldChar w:fldCharType="separate"/>
      </w:r>
      <w:r>
        <w:rPr>
          <w:noProof/>
        </w:rPr>
        <w:t>81</w:t>
      </w:r>
      <w:r>
        <w:rPr>
          <w:noProof/>
        </w:rPr>
        <w:fldChar w:fldCharType="end"/>
      </w:r>
    </w:p>
    <w:p w14:paraId="54892872" w14:textId="1B84E76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r>
      <w:r>
        <w:rPr>
          <w:noProof/>
        </w:rPr>
        <w:instrText xml:space="preserve"> PAGEREF _Toc215167644 \h </w:instrText>
      </w:r>
      <w:r>
        <w:rPr>
          <w:noProof/>
        </w:rPr>
      </w:r>
      <w:r>
        <w:rPr>
          <w:noProof/>
        </w:rPr>
        <w:fldChar w:fldCharType="separate"/>
      </w:r>
      <w:r>
        <w:rPr>
          <w:noProof/>
        </w:rPr>
        <w:t>81</w:t>
      </w:r>
      <w:r>
        <w:rPr>
          <w:noProof/>
        </w:rPr>
        <w:fldChar w:fldCharType="end"/>
      </w:r>
    </w:p>
    <w:p w14:paraId="2CE1796D" w14:textId="1115EA3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r>
      <w:r>
        <w:rPr>
          <w:noProof/>
        </w:rPr>
        <w:instrText xml:space="preserve"> PAGEREF _Toc215167645 \h </w:instrText>
      </w:r>
      <w:r>
        <w:rPr>
          <w:noProof/>
        </w:rPr>
      </w:r>
      <w:r>
        <w:rPr>
          <w:noProof/>
        </w:rPr>
        <w:fldChar w:fldCharType="separate"/>
      </w:r>
      <w:r>
        <w:rPr>
          <w:noProof/>
        </w:rPr>
        <w:t>81</w:t>
      </w:r>
      <w:r>
        <w:rPr>
          <w:noProof/>
        </w:rPr>
        <w:fldChar w:fldCharType="end"/>
      </w:r>
    </w:p>
    <w:p w14:paraId="60FC2688" w14:textId="52CD4237"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_Toc215167646 \h </w:instrText>
      </w:r>
      <w:r>
        <w:rPr>
          <w:noProof/>
        </w:rPr>
      </w:r>
      <w:r>
        <w:rPr>
          <w:noProof/>
        </w:rPr>
        <w:fldChar w:fldCharType="separate"/>
      </w:r>
      <w:r>
        <w:rPr>
          <w:noProof/>
        </w:rPr>
        <w:t>82</w:t>
      </w:r>
      <w:r>
        <w:rPr>
          <w:noProof/>
        </w:rPr>
        <w:fldChar w:fldCharType="end"/>
      </w:r>
    </w:p>
    <w:p w14:paraId="445F2ABD" w14:textId="02C7F42B"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_Toc215167647 \h </w:instrText>
      </w:r>
      <w:r>
        <w:rPr>
          <w:noProof/>
        </w:rPr>
      </w:r>
      <w:r>
        <w:rPr>
          <w:noProof/>
        </w:rPr>
        <w:fldChar w:fldCharType="separate"/>
      </w:r>
      <w:r>
        <w:rPr>
          <w:noProof/>
        </w:rPr>
        <w:t>82</w:t>
      </w:r>
      <w:r>
        <w:rPr>
          <w:noProof/>
        </w:rPr>
        <w:fldChar w:fldCharType="end"/>
      </w:r>
    </w:p>
    <w:p w14:paraId="11F76DC1" w14:textId="768FBD7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_Toc215167648 \h </w:instrText>
      </w:r>
      <w:r>
        <w:rPr>
          <w:noProof/>
        </w:rPr>
      </w:r>
      <w:r>
        <w:rPr>
          <w:noProof/>
        </w:rPr>
        <w:fldChar w:fldCharType="separate"/>
      </w:r>
      <w:r>
        <w:rPr>
          <w:noProof/>
        </w:rPr>
        <w:t>82</w:t>
      </w:r>
      <w:r>
        <w:rPr>
          <w:noProof/>
        </w:rPr>
        <w:fldChar w:fldCharType="end"/>
      </w:r>
    </w:p>
    <w:p w14:paraId="5C3A3777" w14:textId="0F9ACAFF"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_Toc215167649 \h </w:instrText>
      </w:r>
      <w:r>
        <w:rPr>
          <w:noProof/>
        </w:rPr>
      </w:r>
      <w:r>
        <w:rPr>
          <w:noProof/>
        </w:rPr>
        <w:fldChar w:fldCharType="separate"/>
      </w:r>
      <w:r>
        <w:rPr>
          <w:noProof/>
        </w:rPr>
        <w:t>82</w:t>
      </w:r>
      <w:r>
        <w:rPr>
          <w:noProof/>
        </w:rPr>
        <w:fldChar w:fldCharType="end"/>
      </w:r>
    </w:p>
    <w:p w14:paraId="406EAC78" w14:textId="7CAED22E"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_Toc215167650 \h </w:instrText>
      </w:r>
      <w:r>
        <w:rPr>
          <w:noProof/>
        </w:rPr>
      </w:r>
      <w:r>
        <w:rPr>
          <w:noProof/>
        </w:rPr>
        <w:fldChar w:fldCharType="separate"/>
      </w:r>
      <w:r>
        <w:rPr>
          <w:noProof/>
        </w:rPr>
        <w:t>82</w:t>
      </w:r>
      <w:r>
        <w:rPr>
          <w:noProof/>
        </w:rPr>
        <w:fldChar w:fldCharType="end"/>
      </w:r>
    </w:p>
    <w:p w14:paraId="70DB4212" w14:textId="1910B6F4"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_Toc215167651 \h </w:instrText>
      </w:r>
      <w:r>
        <w:rPr>
          <w:noProof/>
        </w:rPr>
      </w:r>
      <w:r>
        <w:rPr>
          <w:noProof/>
        </w:rPr>
        <w:fldChar w:fldCharType="separate"/>
      </w:r>
      <w:r>
        <w:rPr>
          <w:noProof/>
        </w:rPr>
        <w:t>82</w:t>
      </w:r>
      <w:r>
        <w:rPr>
          <w:noProof/>
        </w:rPr>
        <w:fldChar w:fldCharType="end"/>
      </w:r>
    </w:p>
    <w:p w14:paraId="26829B82" w14:textId="2F45047A"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_Toc215167652 \h </w:instrText>
      </w:r>
      <w:r>
        <w:rPr>
          <w:noProof/>
        </w:rPr>
      </w:r>
      <w:r>
        <w:rPr>
          <w:noProof/>
        </w:rPr>
        <w:fldChar w:fldCharType="separate"/>
      </w:r>
      <w:r>
        <w:rPr>
          <w:noProof/>
        </w:rPr>
        <w:t>82</w:t>
      </w:r>
      <w:r>
        <w:rPr>
          <w:noProof/>
        </w:rPr>
        <w:fldChar w:fldCharType="end"/>
      </w:r>
    </w:p>
    <w:p w14:paraId="7B94A483" w14:textId="6778E32A"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_Toc215167653 \h </w:instrText>
      </w:r>
      <w:r>
        <w:rPr>
          <w:noProof/>
        </w:rPr>
      </w:r>
      <w:r>
        <w:rPr>
          <w:noProof/>
        </w:rPr>
        <w:fldChar w:fldCharType="separate"/>
      </w:r>
      <w:r>
        <w:rPr>
          <w:noProof/>
        </w:rPr>
        <w:t>82</w:t>
      </w:r>
      <w:r>
        <w:rPr>
          <w:noProof/>
        </w:rPr>
        <w:fldChar w:fldCharType="end"/>
      </w:r>
    </w:p>
    <w:p w14:paraId="10783113" w14:textId="2707A405"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_Toc215167654 \h </w:instrText>
      </w:r>
      <w:r>
        <w:rPr>
          <w:noProof/>
        </w:rPr>
      </w:r>
      <w:r>
        <w:rPr>
          <w:noProof/>
        </w:rPr>
        <w:fldChar w:fldCharType="separate"/>
      </w:r>
      <w:r>
        <w:rPr>
          <w:noProof/>
        </w:rPr>
        <w:t>82</w:t>
      </w:r>
      <w:r>
        <w:rPr>
          <w:noProof/>
        </w:rPr>
        <w:fldChar w:fldCharType="end"/>
      </w:r>
    </w:p>
    <w:p w14:paraId="6DFF6690" w14:textId="75BC8D4D"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_Toc215167655 \h </w:instrText>
      </w:r>
      <w:r>
        <w:rPr>
          <w:noProof/>
        </w:rPr>
      </w:r>
      <w:r>
        <w:rPr>
          <w:noProof/>
        </w:rPr>
        <w:fldChar w:fldCharType="separate"/>
      </w:r>
      <w:r>
        <w:rPr>
          <w:noProof/>
        </w:rPr>
        <w:t>83</w:t>
      </w:r>
      <w:r>
        <w:rPr>
          <w:noProof/>
        </w:rPr>
        <w:fldChar w:fldCharType="end"/>
      </w:r>
    </w:p>
    <w:p w14:paraId="7A0E9925" w14:textId="712983FC"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_Toc215167656 \h </w:instrText>
      </w:r>
      <w:r>
        <w:rPr>
          <w:noProof/>
        </w:rPr>
      </w:r>
      <w:r>
        <w:rPr>
          <w:noProof/>
        </w:rPr>
        <w:fldChar w:fldCharType="separate"/>
      </w:r>
      <w:r>
        <w:rPr>
          <w:noProof/>
        </w:rPr>
        <w:t>83</w:t>
      </w:r>
      <w:r>
        <w:rPr>
          <w:noProof/>
        </w:rPr>
        <w:fldChar w:fldCharType="end"/>
      </w:r>
    </w:p>
    <w:p w14:paraId="1D1623F1" w14:textId="0304F47F"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_Toc215167657 \h </w:instrText>
      </w:r>
      <w:r>
        <w:rPr>
          <w:noProof/>
        </w:rPr>
      </w:r>
      <w:r>
        <w:rPr>
          <w:noProof/>
        </w:rPr>
        <w:fldChar w:fldCharType="separate"/>
      </w:r>
      <w:r>
        <w:rPr>
          <w:noProof/>
        </w:rPr>
        <w:t>83</w:t>
      </w:r>
      <w:r>
        <w:rPr>
          <w:noProof/>
        </w:rPr>
        <w:fldChar w:fldCharType="end"/>
      </w:r>
    </w:p>
    <w:p w14:paraId="756DA5FF" w14:textId="632A2D30"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_Toc215167658 \h </w:instrText>
      </w:r>
      <w:r>
        <w:rPr>
          <w:noProof/>
        </w:rPr>
      </w:r>
      <w:r>
        <w:rPr>
          <w:noProof/>
        </w:rPr>
        <w:fldChar w:fldCharType="separate"/>
      </w:r>
      <w:r>
        <w:rPr>
          <w:noProof/>
        </w:rPr>
        <w:t>83</w:t>
      </w:r>
      <w:r>
        <w:rPr>
          <w:noProof/>
        </w:rPr>
        <w:fldChar w:fldCharType="end"/>
      </w:r>
    </w:p>
    <w:p w14:paraId="0A86127D" w14:textId="1F958F7E"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_Toc215167659 \h </w:instrText>
      </w:r>
      <w:r>
        <w:rPr>
          <w:noProof/>
        </w:rPr>
      </w:r>
      <w:r>
        <w:rPr>
          <w:noProof/>
        </w:rPr>
        <w:fldChar w:fldCharType="separate"/>
      </w:r>
      <w:r>
        <w:rPr>
          <w:noProof/>
        </w:rPr>
        <w:t>83</w:t>
      </w:r>
      <w:r>
        <w:rPr>
          <w:noProof/>
        </w:rPr>
        <w:fldChar w:fldCharType="end"/>
      </w:r>
    </w:p>
    <w:p w14:paraId="547FF9C9" w14:textId="46A68DD6"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_Toc215167660 \h </w:instrText>
      </w:r>
      <w:r>
        <w:rPr>
          <w:noProof/>
        </w:rPr>
      </w:r>
      <w:r>
        <w:rPr>
          <w:noProof/>
        </w:rPr>
        <w:fldChar w:fldCharType="separate"/>
      </w:r>
      <w:r>
        <w:rPr>
          <w:noProof/>
        </w:rPr>
        <w:t>83</w:t>
      </w:r>
      <w:r>
        <w:rPr>
          <w:noProof/>
        </w:rPr>
        <w:fldChar w:fldCharType="end"/>
      </w:r>
    </w:p>
    <w:p w14:paraId="4C9E6C96" w14:textId="7E3C63FD"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_Toc215167661 \h </w:instrText>
      </w:r>
      <w:r>
        <w:rPr>
          <w:noProof/>
        </w:rPr>
      </w:r>
      <w:r>
        <w:rPr>
          <w:noProof/>
        </w:rPr>
        <w:fldChar w:fldCharType="separate"/>
      </w:r>
      <w:r>
        <w:rPr>
          <w:noProof/>
        </w:rPr>
        <w:t>83</w:t>
      </w:r>
      <w:r>
        <w:rPr>
          <w:noProof/>
        </w:rPr>
        <w:fldChar w:fldCharType="end"/>
      </w:r>
    </w:p>
    <w:p w14:paraId="74B884CA" w14:textId="4A4411B9"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_Toc215167662 \h </w:instrText>
      </w:r>
      <w:r>
        <w:rPr>
          <w:noProof/>
        </w:rPr>
      </w:r>
      <w:r>
        <w:rPr>
          <w:noProof/>
        </w:rPr>
        <w:fldChar w:fldCharType="separate"/>
      </w:r>
      <w:r>
        <w:rPr>
          <w:noProof/>
        </w:rPr>
        <w:t>83</w:t>
      </w:r>
      <w:r>
        <w:rPr>
          <w:noProof/>
        </w:rPr>
        <w:fldChar w:fldCharType="end"/>
      </w:r>
    </w:p>
    <w:p w14:paraId="65CB3277" w14:textId="4E88B127"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_Toc215167663 \h </w:instrText>
      </w:r>
      <w:r>
        <w:rPr>
          <w:noProof/>
        </w:rPr>
      </w:r>
      <w:r>
        <w:rPr>
          <w:noProof/>
        </w:rPr>
        <w:fldChar w:fldCharType="separate"/>
      </w:r>
      <w:r>
        <w:rPr>
          <w:noProof/>
        </w:rPr>
        <w:t>83</w:t>
      </w:r>
      <w:r>
        <w:rPr>
          <w:noProof/>
        </w:rPr>
        <w:fldChar w:fldCharType="end"/>
      </w:r>
    </w:p>
    <w:p w14:paraId="3F5BED73" w14:textId="472B64D8"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r>
      <w:r>
        <w:rPr>
          <w:noProof/>
        </w:rPr>
        <w:instrText xml:space="preserve"> PAGEREF _Toc215167664 \h </w:instrText>
      </w:r>
      <w:r>
        <w:rPr>
          <w:noProof/>
        </w:rPr>
      </w:r>
      <w:r>
        <w:rPr>
          <w:noProof/>
        </w:rPr>
        <w:fldChar w:fldCharType="separate"/>
      </w:r>
      <w:r>
        <w:rPr>
          <w:noProof/>
        </w:rPr>
        <w:t>84</w:t>
      </w:r>
      <w:r>
        <w:rPr>
          <w:noProof/>
        </w:rPr>
        <w:fldChar w:fldCharType="end"/>
      </w:r>
    </w:p>
    <w:p w14:paraId="44B13609" w14:textId="4B5596C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_Toc215167665 \h </w:instrText>
      </w:r>
      <w:r>
        <w:rPr>
          <w:noProof/>
        </w:rPr>
      </w:r>
      <w:r>
        <w:rPr>
          <w:noProof/>
        </w:rPr>
        <w:fldChar w:fldCharType="separate"/>
      </w:r>
      <w:r>
        <w:rPr>
          <w:noProof/>
        </w:rPr>
        <w:t>84</w:t>
      </w:r>
      <w:r>
        <w:rPr>
          <w:noProof/>
        </w:rPr>
        <w:fldChar w:fldCharType="end"/>
      </w:r>
    </w:p>
    <w:p w14:paraId="5D72C844" w14:textId="1D453EB3"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_Toc215167666 \h </w:instrText>
      </w:r>
      <w:r>
        <w:rPr>
          <w:noProof/>
        </w:rPr>
      </w:r>
      <w:r>
        <w:rPr>
          <w:noProof/>
        </w:rPr>
        <w:fldChar w:fldCharType="separate"/>
      </w:r>
      <w:r>
        <w:rPr>
          <w:noProof/>
        </w:rPr>
        <w:t>84</w:t>
      </w:r>
      <w:r>
        <w:rPr>
          <w:noProof/>
        </w:rPr>
        <w:fldChar w:fldCharType="end"/>
      </w:r>
    </w:p>
    <w:p w14:paraId="1779C01B" w14:textId="3D2D0E5D"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_Toc215167667 \h </w:instrText>
      </w:r>
      <w:r>
        <w:rPr>
          <w:noProof/>
        </w:rPr>
      </w:r>
      <w:r>
        <w:rPr>
          <w:noProof/>
        </w:rPr>
        <w:fldChar w:fldCharType="separate"/>
      </w:r>
      <w:r>
        <w:rPr>
          <w:noProof/>
        </w:rPr>
        <w:t>85</w:t>
      </w:r>
      <w:r>
        <w:rPr>
          <w:noProof/>
        </w:rPr>
        <w:fldChar w:fldCharType="end"/>
      </w:r>
    </w:p>
    <w:p w14:paraId="34CB98C3" w14:textId="6C266475"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_Toc215167668 \h </w:instrText>
      </w:r>
      <w:r>
        <w:rPr>
          <w:noProof/>
        </w:rPr>
      </w:r>
      <w:r>
        <w:rPr>
          <w:noProof/>
        </w:rPr>
        <w:fldChar w:fldCharType="separate"/>
      </w:r>
      <w:r>
        <w:rPr>
          <w:noProof/>
        </w:rPr>
        <w:t>85</w:t>
      </w:r>
      <w:r>
        <w:rPr>
          <w:noProof/>
        </w:rPr>
        <w:fldChar w:fldCharType="end"/>
      </w:r>
    </w:p>
    <w:p w14:paraId="01B0393A" w14:textId="42E35985"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_Toc215167669 \h </w:instrText>
      </w:r>
      <w:r>
        <w:rPr>
          <w:noProof/>
        </w:rPr>
      </w:r>
      <w:r>
        <w:rPr>
          <w:noProof/>
        </w:rPr>
        <w:fldChar w:fldCharType="separate"/>
      </w:r>
      <w:r>
        <w:rPr>
          <w:noProof/>
        </w:rPr>
        <w:t>85</w:t>
      </w:r>
      <w:r>
        <w:rPr>
          <w:noProof/>
        </w:rPr>
        <w:fldChar w:fldCharType="end"/>
      </w:r>
    </w:p>
    <w:p w14:paraId="60900504" w14:textId="56FF953E"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_Toc215167670 \h </w:instrText>
      </w:r>
      <w:r>
        <w:rPr>
          <w:noProof/>
        </w:rPr>
      </w:r>
      <w:r>
        <w:rPr>
          <w:noProof/>
        </w:rPr>
        <w:fldChar w:fldCharType="separate"/>
      </w:r>
      <w:r>
        <w:rPr>
          <w:noProof/>
        </w:rPr>
        <w:t>85</w:t>
      </w:r>
      <w:r>
        <w:rPr>
          <w:noProof/>
        </w:rPr>
        <w:fldChar w:fldCharType="end"/>
      </w:r>
    </w:p>
    <w:p w14:paraId="101D44F9" w14:textId="74142AB1"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_Toc215167671 \h </w:instrText>
      </w:r>
      <w:r>
        <w:rPr>
          <w:noProof/>
        </w:rPr>
      </w:r>
      <w:r>
        <w:rPr>
          <w:noProof/>
        </w:rPr>
        <w:fldChar w:fldCharType="separate"/>
      </w:r>
      <w:r>
        <w:rPr>
          <w:noProof/>
        </w:rPr>
        <w:t>85</w:t>
      </w:r>
      <w:r>
        <w:rPr>
          <w:noProof/>
        </w:rPr>
        <w:fldChar w:fldCharType="end"/>
      </w:r>
    </w:p>
    <w:p w14:paraId="4DEBB8C2" w14:textId="6854ABF7"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_Toc215167672 \h </w:instrText>
      </w:r>
      <w:r>
        <w:rPr>
          <w:noProof/>
        </w:rPr>
      </w:r>
      <w:r>
        <w:rPr>
          <w:noProof/>
        </w:rPr>
        <w:fldChar w:fldCharType="separate"/>
      </w:r>
      <w:r>
        <w:rPr>
          <w:noProof/>
        </w:rPr>
        <w:t>85</w:t>
      </w:r>
      <w:r>
        <w:rPr>
          <w:noProof/>
        </w:rPr>
        <w:fldChar w:fldCharType="end"/>
      </w:r>
    </w:p>
    <w:p w14:paraId="671BBC12" w14:textId="3050792E"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r>
      <w:r>
        <w:rPr>
          <w:noProof/>
        </w:rPr>
        <w:instrText xml:space="preserve"> PAGEREF _Toc215167673 \h </w:instrText>
      </w:r>
      <w:r>
        <w:rPr>
          <w:noProof/>
        </w:rPr>
      </w:r>
      <w:r>
        <w:rPr>
          <w:noProof/>
        </w:rPr>
        <w:fldChar w:fldCharType="separate"/>
      </w:r>
      <w:r>
        <w:rPr>
          <w:noProof/>
        </w:rPr>
        <w:t>86</w:t>
      </w:r>
      <w:r>
        <w:rPr>
          <w:noProof/>
        </w:rPr>
        <w:fldChar w:fldCharType="end"/>
      </w:r>
    </w:p>
    <w:p w14:paraId="2E0AF753" w14:textId="273D84D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r>
      <w:r>
        <w:rPr>
          <w:noProof/>
        </w:rPr>
        <w:instrText xml:space="preserve"> PAGEREF _Toc215167674 \h </w:instrText>
      </w:r>
      <w:r>
        <w:rPr>
          <w:noProof/>
        </w:rPr>
      </w:r>
      <w:r>
        <w:rPr>
          <w:noProof/>
        </w:rPr>
        <w:fldChar w:fldCharType="separate"/>
      </w:r>
      <w:r>
        <w:rPr>
          <w:noProof/>
        </w:rPr>
        <w:t>86</w:t>
      </w:r>
      <w:r>
        <w:rPr>
          <w:noProof/>
        </w:rPr>
        <w:fldChar w:fldCharType="end"/>
      </w:r>
    </w:p>
    <w:p w14:paraId="75BEFD7F" w14:textId="31608F0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r>
      <w:r>
        <w:rPr>
          <w:noProof/>
        </w:rPr>
        <w:instrText xml:space="preserve"> PAGEREF _Toc215167675 \h </w:instrText>
      </w:r>
      <w:r>
        <w:rPr>
          <w:noProof/>
        </w:rPr>
      </w:r>
      <w:r>
        <w:rPr>
          <w:noProof/>
        </w:rPr>
        <w:fldChar w:fldCharType="separate"/>
      </w:r>
      <w:r>
        <w:rPr>
          <w:noProof/>
        </w:rPr>
        <w:t>86</w:t>
      </w:r>
      <w:r>
        <w:rPr>
          <w:noProof/>
        </w:rPr>
        <w:fldChar w:fldCharType="end"/>
      </w:r>
    </w:p>
    <w:p w14:paraId="3B0FE2E1" w14:textId="7387911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r>
      <w:r>
        <w:rPr>
          <w:noProof/>
        </w:rPr>
        <w:instrText xml:space="preserve"> PAGEREF _Toc215167676 \h </w:instrText>
      </w:r>
      <w:r>
        <w:rPr>
          <w:noProof/>
        </w:rPr>
      </w:r>
      <w:r>
        <w:rPr>
          <w:noProof/>
        </w:rPr>
        <w:fldChar w:fldCharType="separate"/>
      </w:r>
      <w:r>
        <w:rPr>
          <w:noProof/>
        </w:rPr>
        <w:t>86</w:t>
      </w:r>
      <w:r>
        <w:rPr>
          <w:noProof/>
        </w:rPr>
        <w:fldChar w:fldCharType="end"/>
      </w:r>
    </w:p>
    <w:p w14:paraId="6B7FA162" w14:textId="22EDC722"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r>
      <w:r>
        <w:rPr>
          <w:noProof/>
        </w:rPr>
        <w:instrText xml:space="preserve"> PAGEREF _Toc215167677 \h </w:instrText>
      </w:r>
      <w:r>
        <w:rPr>
          <w:noProof/>
        </w:rPr>
      </w:r>
      <w:r>
        <w:rPr>
          <w:noProof/>
        </w:rPr>
        <w:fldChar w:fldCharType="separate"/>
      </w:r>
      <w:r>
        <w:rPr>
          <w:noProof/>
        </w:rPr>
        <w:t>87</w:t>
      </w:r>
      <w:r>
        <w:rPr>
          <w:noProof/>
        </w:rPr>
        <w:fldChar w:fldCharType="end"/>
      </w:r>
    </w:p>
    <w:p w14:paraId="1A5F3007" w14:textId="05D408EE"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_Toc215167678 \h </w:instrText>
      </w:r>
      <w:r>
        <w:rPr>
          <w:noProof/>
        </w:rPr>
      </w:r>
      <w:r>
        <w:rPr>
          <w:noProof/>
        </w:rPr>
        <w:fldChar w:fldCharType="separate"/>
      </w:r>
      <w:r>
        <w:rPr>
          <w:noProof/>
        </w:rPr>
        <w:t>87</w:t>
      </w:r>
      <w:r>
        <w:rPr>
          <w:noProof/>
        </w:rPr>
        <w:fldChar w:fldCharType="end"/>
      </w:r>
    </w:p>
    <w:p w14:paraId="50C24719" w14:textId="4670FB3C"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_Toc215167679 \h </w:instrText>
      </w:r>
      <w:r>
        <w:rPr>
          <w:noProof/>
        </w:rPr>
      </w:r>
      <w:r>
        <w:rPr>
          <w:noProof/>
        </w:rPr>
        <w:fldChar w:fldCharType="separate"/>
      </w:r>
      <w:r>
        <w:rPr>
          <w:noProof/>
        </w:rPr>
        <w:t>87</w:t>
      </w:r>
      <w:r>
        <w:rPr>
          <w:noProof/>
        </w:rPr>
        <w:fldChar w:fldCharType="end"/>
      </w:r>
    </w:p>
    <w:p w14:paraId="482E59A8" w14:textId="509BA593"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_Toc215167680 \h </w:instrText>
      </w:r>
      <w:r>
        <w:rPr>
          <w:noProof/>
        </w:rPr>
      </w:r>
      <w:r>
        <w:rPr>
          <w:noProof/>
        </w:rPr>
        <w:fldChar w:fldCharType="separate"/>
      </w:r>
      <w:r>
        <w:rPr>
          <w:noProof/>
        </w:rPr>
        <w:t>87</w:t>
      </w:r>
      <w:r>
        <w:rPr>
          <w:noProof/>
        </w:rPr>
        <w:fldChar w:fldCharType="end"/>
      </w:r>
    </w:p>
    <w:p w14:paraId="35325820" w14:textId="1127621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r>
      <w:r>
        <w:rPr>
          <w:noProof/>
        </w:rPr>
        <w:instrText xml:space="preserve"> PAGEREF _Toc215167681 \h </w:instrText>
      </w:r>
      <w:r>
        <w:rPr>
          <w:noProof/>
        </w:rPr>
      </w:r>
      <w:r>
        <w:rPr>
          <w:noProof/>
        </w:rPr>
        <w:fldChar w:fldCharType="separate"/>
      </w:r>
      <w:r>
        <w:rPr>
          <w:noProof/>
        </w:rPr>
        <w:t>87</w:t>
      </w:r>
      <w:r>
        <w:rPr>
          <w:noProof/>
        </w:rPr>
        <w:fldChar w:fldCharType="end"/>
      </w:r>
    </w:p>
    <w:p w14:paraId="676B9226" w14:textId="42AC16C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r>
      <w:r>
        <w:rPr>
          <w:noProof/>
        </w:rPr>
        <w:instrText xml:space="preserve"> PAGEREF _Toc215167682 \h </w:instrText>
      </w:r>
      <w:r>
        <w:rPr>
          <w:noProof/>
        </w:rPr>
      </w:r>
      <w:r>
        <w:rPr>
          <w:noProof/>
        </w:rPr>
        <w:fldChar w:fldCharType="separate"/>
      </w:r>
      <w:r>
        <w:rPr>
          <w:noProof/>
        </w:rPr>
        <w:t>87</w:t>
      </w:r>
      <w:r>
        <w:rPr>
          <w:noProof/>
        </w:rPr>
        <w:fldChar w:fldCharType="end"/>
      </w:r>
    </w:p>
    <w:p w14:paraId="24D2A36F" w14:textId="556EE46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r>
      <w:r>
        <w:rPr>
          <w:noProof/>
        </w:rPr>
        <w:instrText xml:space="preserve"> PAGEREF _Toc215167683 \h </w:instrText>
      </w:r>
      <w:r>
        <w:rPr>
          <w:noProof/>
        </w:rPr>
      </w:r>
      <w:r>
        <w:rPr>
          <w:noProof/>
        </w:rPr>
        <w:fldChar w:fldCharType="separate"/>
      </w:r>
      <w:r>
        <w:rPr>
          <w:noProof/>
        </w:rPr>
        <w:t>87</w:t>
      </w:r>
      <w:r>
        <w:rPr>
          <w:noProof/>
        </w:rPr>
        <w:fldChar w:fldCharType="end"/>
      </w:r>
    </w:p>
    <w:p w14:paraId="3FD494D1" w14:textId="3C50E6F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r>
      <w:r>
        <w:rPr>
          <w:noProof/>
        </w:rPr>
        <w:instrText xml:space="preserve"> PAGEREF _Toc215167684 \h </w:instrText>
      </w:r>
      <w:r>
        <w:rPr>
          <w:noProof/>
        </w:rPr>
      </w:r>
      <w:r>
        <w:rPr>
          <w:noProof/>
        </w:rPr>
        <w:fldChar w:fldCharType="separate"/>
      </w:r>
      <w:r>
        <w:rPr>
          <w:noProof/>
        </w:rPr>
        <w:t>88</w:t>
      </w:r>
      <w:r>
        <w:rPr>
          <w:noProof/>
        </w:rPr>
        <w:fldChar w:fldCharType="end"/>
      </w:r>
    </w:p>
    <w:p w14:paraId="595DF84E" w14:textId="67490BD1"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_Toc215167685 \h </w:instrText>
      </w:r>
      <w:r>
        <w:rPr>
          <w:noProof/>
        </w:rPr>
      </w:r>
      <w:r>
        <w:rPr>
          <w:noProof/>
        </w:rPr>
        <w:fldChar w:fldCharType="separate"/>
      </w:r>
      <w:r>
        <w:rPr>
          <w:noProof/>
        </w:rPr>
        <w:t>88</w:t>
      </w:r>
      <w:r>
        <w:rPr>
          <w:noProof/>
        </w:rPr>
        <w:fldChar w:fldCharType="end"/>
      </w:r>
    </w:p>
    <w:p w14:paraId="050BB523" w14:textId="39BADBBC"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_Toc215167686 \h </w:instrText>
      </w:r>
      <w:r>
        <w:rPr>
          <w:noProof/>
        </w:rPr>
      </w:r>
      <w:r>
        <w:rPr>
          <w:noProof/>
        </w:rPr>
        <w:fldChar w:fldCharType="separate"/>
      </w:r>
      <w:r>
        <w:rPr>
          <w:noProof/>
        </w:rPr>
        <w:t>88</w:t>
      </w:r>
      <w:r>
        <w:rPr>
          <w:noProof/>
        </w:rPr>
        <w:fldChar w:fldCharType="end"/>
      </w:r>
    </w:p>
    <w:p w14:paraId="2D30A94D" w14:textId="210E8228"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_Toc215167687 \h </w:instrText>
      </w:r>
      <w:r>
        <w:rPr>
          <w:noProof/>
        </w:rPr>
      </w:r>
      <w:r>
        <w:rPr>
          <w:noProof/>
        </w:rPr>
        <w:fldChar w:fldCharType="separate"/>
      </w:r>
      <w:r>
        <w:rPr>
          <w:noProof/>
        </w:rPr>
        <w:t>88</w:t>
      </w:r>
      <w:r>
        <w:rPr>
          <w:noProof/>
        </w:rPr>
        <w:fldChar w:fldCharType="end"/>
      </w:r>
    </w:p>
    <w:p w14:paraId="3EDBC18B" w14:textId="23C75464"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_Toc215167688 \h </w:instrText>
      </w:r>
      <w:r>
        <w:rPr>
          <w:noProof/>
        </w:rPr>
      </w:r>
      <w:r>
        <w:rPr>
          <w:noProof/>
        </w:rPr>
        <w:fldChar w:fldCharType="separate"/>
      </w:r>
      <w:r>
        <w:rPr>
          <w:noProof/>
        </w:rPr>
        <w:t>88</w:t>
      </w:r>
      <w:r>
        <w:rPr>
          <w:noProof/>
        </w:rPr>
        <w:fldChar w:fldCharType="end"/>
      </w:r>
    </w:p>
    <w:p w14:paraId="0F9CD1C8" w14:textId="6DAC6A45"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_Toc215167689 \h </w:instrText>
      </w:r>
      <w:r>
        <w:rPr>
          <w:noProof/>
        </w:rPr>
      </w:r>
      <w:r>
        <w:rPr>
          <w:noProof/>
        </w:rPr>
        <w:fldChar w:fldCharType="separate"/>
      </w:r>
      <w:r>
        <w:rPr>
          <w:noProof/>
        </w:rPr>
        <w:t>88</w:t>
      </w:r>
      <w:r>
        <w:rPr>
          <w:noProof/>
        </w:rPr>
        <w:fldChar w:fldCharType="end"/>
      </w:r>
    </w:p>
    <w:p w14:paraId="0E28A8CC" w14:textId="2488E929"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_Toc215167690 \h </w:instrText>
      </w:r>
      <w:r>
        <w:rPr>
          <w:noProof/>
        </w:rPr>
      </w:r>
      <w:r>
        <w:rPr>
          <w:noProof/>
        </w:rPr>
        <w:fldChar w:fldCharType="separate"/>
      </w:r>
      <w:r>
        <w:rPr>
          <w:noProof/>
        </w:rPr>
        <w:t>88</w:t>
      </w:r>
      <w:r>
        <w:rPr>
          <w:noProof/>
        </w:rPr>
        <w:fldChar w:fldCharType="end"/>
      </w:r>
    </w:p>
    <w:p w14:paraId="48E043FE" w14:textId="0E1F3DA3"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_Toc215167691 \h </w:instrText>
      </w:r>
      <w:r>
        <w:rPr>
          <w:noProof/>
        </w:rPr>
      </w:r>
      <w:r>
        <w:rPr>
          <w:noProof/>
        </w:rPr>
        <w:fldChar w:fldCharType="separate"/>
      </w:r>
      <w:r>
        <w:rPr>
          <w:noProof/>
        </w:rPr>
        <w:t>88</w:t>
      </w:r>
      <w:r>
        <w:rPr>
          <w:noProof/>
        </w:rPr>
        <w:fldChar w:fldCharType="end"/>
      </w:r>
    </w:p>
    <w:p w14:paraId="5E9D55B7" w14:textId="2A2B3796"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_Toc215167692 \h </w:instrText>
      </w:r>
      <w:r>
        <w:rPr>
          <w:noProof/>
        </w:rPr>
      </w:r>
      <w:r>
        <w:rPr>
          <w:noProof/>
        </w:rPr>
        <w:fldChar w:fldCharType="separate"/>
      </w:r>
      <w:r>
        <w:rPr>
          <w:noProof/>
        </w:rPr>
        <w:t>89</w:t>
      </w:r>
      <w:r>
        <w:rPr>
          <w:noProof/>
        </w:rPr>
        <w:fldChar w:fldCharType="end"/>
      </w:r>
    </w:p>
    <w:p w14:paraId="54EE43A4" w14:textId="673C5B38"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_Toc215167693 \h </w:instrText>
      </w:r>
      <w:r>
        <w:rPr>
          <w:noProof/>
        </w:rPr>
      </w:r>
      <w:r>
        <w:rPr>
          <w:noProof/>
        </w:rPr>
        <w:fldChar w:fldCharType="separate"/>
      </w:r>
      <w:r>
        <w:rPr>
          <w:noProof/>
        </w:rPr>
        <w:t>89</w:t>
      </w:r>
      <w:r>
        <w:rPr>
          <w:noProof/>
        </w:rPr>
        <w:fldChar w:fldCharType="end"/>
      </w:r>
    </w:p>
    <w:p w14:paraId="53A5D593" w14:textId="272276DC"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r>
      <w:r>
        <w:rPr>
          <w:noProof/>
        </w:rPr>
        <w:instrText xml:space="preserve"> PAGEREF _Toc215167694 \h </w:instrText>
      </w:r>
      <w:r>
        <w:rPr>
          <w:noProof/>
        </w:rPr>
      </w:r>
      <w:r>
        <w:rPr>
          <w:noProof/>
        </w:rPr>
        <w:fldChar w:fldCharType="separate"/>
      </w:r>
      <w:r>
        <w:rPr>
          <w:noProof/>
        </w:rPr>
        <w:t>89</w:t>
      </w:r>
      <w:r>
        <w:rPr>
          <w:noProof/>
        </w:rPr>
        <w:fldChar w:fldCharType="end"/>
      </w:r>
    </w:p>
    <w:p w14:paraId="1BFF50EE" w14:textId="5C71B04E"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_Toc215167695 \h </w:instrText>
      </w:r>
      <w:r>
        <w:rPr>
          <w:noProof/>
        </w:rPr>
      </w:r>
      <w:r>
        <w:rPr>
          <w:noProof/>
        </w:rPr>
        <w:fldChar w:fldCharType="separate"/>
      </w:r>
      <w:r>
        <w:rPr>
          <w:noProof/>
        </w:rPr>
        <w:t>89</w:t>
      </w:r>
      <w:r>
        <w:rPr>
          <w:noProof/>
        </w:rPr>
        <w:fldChar w:fldCharType="end"/>
      </w:r>
    </w:p>
    <w:p w14:paraId="2CD07CD9" w14:textId="5050C5C6"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_Toc215167696 \h </w:instrText>
      </w:r>
      <w:r>
        <w:rPr>
          <w:noProof/>
        </w:rPr>
      </w:r>
      <w:r>
        <w:rPr>
          <w:noProof/>
        </w:rPr>
        <w:fldChar w:fldCharType="separate"/>
      </w:r>
      <w:r>
        <w:rPr>
          <w:noProof/>
        </w:rPr>
        <w:t>89</w:t>
      </w:r>
      <w:r>
        <w:rPr>
          <w:noProof/>
        </w:rPr>
        <w:fldChar w:fldCharType="end"/>
      </w:r>
    </w:p>
    <w:p w14:paraId="5552681F" w14:textId="02CEC039"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_Toc215167697 \h </w:instrText>
      </w:r>
      <w:r>
        <w:rPr>
          <w:noProof/>
        </w:rPr>
      </w:r>
      <w:r>
        <w:rPr>
          <w:noProof/>
        </w:rPr>
        <w:fldChar w:fldCharType="separate"/>
      </w:r>
      <w:r>
        <w:rPr>
          <w:noProof/>
        </w:rPr>
        <w:t>89</w:t>
      </w:r>
      <w:r>
        <w:rPr>
          <w:noProof/>
        </w:rPr>
        <w:fldChar w:fldCharType="end"/>
      </w:r>
    </w:p>
    <w:p w14:paraId="55715E8D" w14:textId="3B8446E6"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_Toc215167698 \h </w:instrText>
      </w:r>
      <w:r>
        <w:rPr>
          <w:noProof/>
        </w:rPr>
      </w:r>
      <w:r>
        <w:rPr>
          <w:noProof/>
        </w:rPr>
        <w:fldChar w:fldCharType="separate"/>
      </w:r>
      <w:r>
        <w:rPr>
          <w:noProof/>
        </w:rPr>
        <w:t>89</w:t>
      </w:r>
      <w:r>
        <w:rPr>
          <w:noProof/>
        </w:rPr>
        <w:fldChar w:fldCharType="end"/>
      </w:r>
    </w:p>
    <w:p w14:paraId="794539A3" w14:textId="43689BFE"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_Toc215167699 \h </w:instrText>
      </w:r>
      <w:r>
        <w:rPr>
          <w:noProof/>
        </w:rPr>
      </w:r>
      <w:r>
        <w:rPr>
          <w:noProof/>
        </w:rPr>
        <w:fldChar w:fldCharType="separate"/>
      </w:r>
      <w:r>
        <w:rPr>
          <w:noProof/>
        </w:rPr>
        <w:t>89</w:t>
      </w:r>
      <w:r>
        <w:rPr>
          <w:noProof/>
        </w:rPr>
        <w:fldChar w:fldCharType="end"/>
      </w:r>
    </w:p>
    <w:p w14:paraId="6FC10A10" w14:textId="417FFFA9"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_Toc215167700 \h </w:instrText>
      </w:r>
      <w:r>
        <w:rPr>
          <w:noProof/>
        </w:rPr>
      </w:r>
      <w:r>
        <w:rPr>
          <w:noProof/>
        </w:rPr>
        <w:fldChar w:fldCharType="separate"/>
      </w:r>
      <w:r>
        <w:rPr>
          <w:noProof/>
        </w:rPr>
        <w:t>89</w:t>
      </w:r>
      <w:r>
        <w:rPr>
          <w:noProof/>
        </w:rPr>
        <w:fldChar w:fldCharType="end"/>
      </w:r>
    </w:p>
    <w:p w14:paraId="5BABFEB9" w14:textId="2B723506"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r>
      <w:r>
        <w:rPr>
          <w:noProof/>
        </w:rPr>
        <w:instrText xml:space="preserve"> PAGEREF _Toc215167701 \h </w:instrText>
      </w:r>
      <w:r>
        <w:rPr>
          <w:noProof/>
        </w:rPr>
      </w:r>
      <w:r>
        <w:rPr>
          <w:noProof/>
        </w:rPr>
        <w:fldChar w:fldCharType="separate"/>
      </w:r>
      <w:r>
        <w:rPr>
          <w:noProof/>
        </w:rPr>
        <w:t>90</w:t>
      </w:r>
      <w:r>
        <w:rPr>
          <w:noProof/>
        </w:rPr>
        <w:fldChar w:fldCharType="end"/>
      </w:r>
    </w:p>
    <w:p w14:paraId="7057E33C" w14:textId="4746AEE7"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_Toc215167702 \h </w:instrText>
      </w:r>
      <w:r>
        <w:rPr>
          <w:noProof/>
        </w:rPr>
      </w:r>
      <w:r>
        <w:rPr>
          <w:noProof/>
        </w:rPr>
        <w:fldChar w:fldCharType="separate"/>
      </w:r>
      <w:r>
        <w:rPr>
          <w:noProof/>
        </w:rPr>
        <w:t>90</w:t>
      </w:r>
      <w:r>
        <w:rPr>
          <w:noProof/>
        </w:rPr>
        <w:fldChar w:fldCharType="end"/>
      </w:r>
    </w:p>
    <w:p w14:paraId="76B56171" w14:textId="612FDBD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_Toc215167703 \h </w:instrText>
      </w:r>
      <w:r>
        <w:rPr>
          <w:noProof/>
        </w:rPr>
      </w:r>
      <w:r>
        <w:rPr>
          <w:noProof/>
        </w:rPr>
        <w:fldChar w:fldCharType="separate"/>
      </w:r>
      <w:r>
        <w:rPr>
          <w:noProof/>
        </w:rPr>
        <w:t>90</w:t>
      </w:r>
      <w:r>
        <w:rPr>
          <w:noProof/>
        </w:rPr>
        <w:fldChar w:fldCharType="end"/>
      </w:r>
    </w:p>
    <w:p w14:paraId="27681494" w14:textId="372E4145"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_Toc215167704 \h </w:instrText>
      </w:r>
      <w:r>
        <w:rPr>
          <w:noProof/>
        </w:rPr>
      </w:r>
      <w:r>
        <w:rPr>
          <w:noProof/>
        </w:rPr>
        <w:fldChar w:fldCharType="separate"/>
      </w:r>
      <w:r>
        <w:rPr>
          <w:noProof/>
        </w:rPr>
        <w:t>91</w:t>
      </w:r>
      <w:r>
        <w:rPr>
          <w:noProof/>
        </w:rPr>
        <w:fldChar w:fldCharType="end"/>
      </w:r>
    </w:p>
    <w:p w14:paraId="5EEA343A" w14:textId="30C905EA"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_Toc215167705 \h </w:instrText>
      </w:r>
      <w:r>
        <w:rPr>
          <w:noProof/>
        </w:rPr>
      </w:r>
      <w:r>
        <w:rPr>
          <w:noProof/>
        </w:rPr>
        <w:fldChar w:fldCharType="separate"/>
      </w:r>
      <w:r>
        <w:rPr>
          <w:noProof/>
        </w:rPr>
        <w:t>91</w:t>
      </w:r>
      <w:r>
        <w:rPr>
          <w:noProof/>
        </w:rPr>
        <w:fldChar w:fldCharType="end"/>
      </w:r>
    </w:p>
    <w:p w14:paraId="59E27354" w14:textId="3EE64FA5"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_Toc215167706 \h </w:instrText>
      </w:r>
      <w:r>
        <w:rPr>
          <w:noProof/>
        </w:rPr>
      </w:r>
      <w:r>
        <w:rPr>
          <w:noProof/>
        </w:rPr>
        <w:fldChar w:fldCharType="separate"/>
      </w:r>
      <w:r>
        <w:rPr>
          <w:noProof/>
        </w:rPr>
        <w:t>91</w:t>
      </w:r>
      <w:r>
        <w:rPr>
          <w:noProof/>
        </w:rPr>
        <w:fldChar w:fldCharType="end"/>
      </w:r>
    </w:p>
    <w:p w14:paraId="5F6F4AAF" w14:textId="50311CE2"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_Toc215167707 \h </w:instrText>
      </w:r>
      <w:r>
        <w:rPr>
          <w:noProof/>
        </w:rPr>
      </w:r>
      <w:r>
        <w:rPr>
          <w:noProof/>
        </w:rPr>
        <w:fldChar w:fldCharType="separate"/>
      </w:r>
      <w:r>
        <w:rPr>
          <w:noProof/>
        </w:rPr>
        <w:t>91</w:t>
      </w:r>
      <w:r>
        <w:rPr>
          <w:noProof/>
        </w:rPr>
        <w:fldChar w:fldCharType="end"/>
      </w:r>
    </w:p>
    <w:p w14:paraId="4B910E5D" w14:textId="62908DFA"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_Toc215167708 \h </w:instrText>
      </w:r>
      <w:r>
        <w:rPr>
          <w:noProof/>
        </w:rPr>
      </w:r>
      <w:r>
        <w:rPr>
          <w:noProof/>
        </w:rPr>
        <w:fldChar w:fldCharType="separate"/>
      </w:r>
      <w:r>
        <w:rPr>
          <w:noProof/>
        </w:rPr>
        <w:t>91</w:t>
      </w:r>
      <w:r>
        <w:rPr>
          <w:noProof/>
        </w:rPr>
        <w:fldChar w:fldCharType="end"/>
      </w:r>
    </w:p>
    <w:p w14:paraId="16E0EA1E" w14:textId="5E8B0DE7"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_Toc215167709 \h </w:instrText>
      </w:r>
      <w:r>
        <w:rPr>
          <w:noProof/>
        </w:rPr>
      </w:r>
      <w:r>
        <w:rPr>
          <w:noProof/>
        </w:rPr>
        <w:fldChar w:fldCharType="separate"/>
      </w:r>
      <w:r>
        <w:rPr>
          <w:noProof/>
        </w:rPr>
        <w:t>91</w:t>
      </w:r>
      <w:r>
        <w:rPr>
          <w:noProof/>
        </w:rPr>
        <w:fldChar w:fldCharType="end"/>
      </w:r>
    </w:p>
    <w:p w14:paraId="4D823CB1" w14:textId="1AC8A1CB"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r>
      <w:r>
        <w:rPr>
          <w:noProof/>
        </w:rPr>
        <w:instrText xml:space="preserve"> PAGEREF _Toc215167710 \h </w:instrText>
      </w:r>
      <w:r>
        <w:rPr>
          <w:noProof/>
        </w:rPr>
      </w:r>
      <w:r>
        <w:rPr>
          <w:noProof/>
        </w:rPr>
        <w:fldChar w:fldCharType="separate"/>
      </w:r>
      <w:r>
        <w:rPr>
          <w:noProof/>
        </w:rPr>
        <w:t>92</w:t>
      </w:r>
      <w:r>
        <w:rPr>
          <w:noProof/>
        </w:rPr>
        <w:fldChar w:fldCharType="end"/>
      </w:r>
    </w:p>
    <w:p w14:paraId="185F2A32" w14:textId="559B0A8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r>
      <w:r>
        <w:rPr>
          <w:noProof/>
        </w:rPr>
        <w:instrText xml:space="preserve"> PAGEREF _Toc215167711 \h </w:instrText>
      </w:r>
      <w:r>
        <w:rPr>
          <w:noProof/>
        </w:rPr>
      </w:r>
      <w:r>
        <w:rPr>
          <w:noProof/>
        </w:rPr>
        <w:fldChar w:fldCharType="separate"/>
      </w:r>
      <w:r>
        <w:rPr>
          <w:noProof/>
        </w:rPr>
        <w:t>92</w:t>
      </w:r>
      <w:r>
        <w:rPr>
          <w:noProof/>
        </w:rPr>
        <w:fldChar w:fldCharType="end"/>
      </w:r>
    </w:p>
    <w:p w14:paraId="15E2761E" w14:textId="6C35510B"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_Toc215167712 \h </w:instrText>
      </w:r>
      <w:r>
        <w:rPr>
          <w:noProof/>
        </w:rPr>
      </w:r>
      <w:r>
        <w:rPr>
          <w:noProof/>
        </w:rPr>
        <w:fldChar w:fldCharType="separate"/>
      </w:r>
      <w:r>
        <w:rPr>
          <w:noProof/>
        </w:rPr>
        <w:t>92</w:t>
      </w:r>
      <w:r>
        <w:rPr>
          <w:noProof/>
        </w:rPr>
        <w:fldChar w:fldCharType="end"/>
      </w:r>
    </w:p>
    <w:p w14:paraId="2BDA07FC" w14:textId="32ABF6A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_Toc215167713 \h </w:instrText>
      </w:r>
      <w:r>
        <w:rPr>
          <w:noProof/>
        </w:rPr>
      </w:r>
      <w:r>
        <w:rPr>
          <w:noProof/>
        </w:rPr>
        <w:fldChar w:fldCharType="separate"/>
      </w:r>
      <w:r>
        <w:rPr>
          <w:noProof/>
        </w:rPr>
        <w:t>92</w:t>
      </w:r>
      <w:r>
        <w:rPr>
          <w:noProof/>
        </w:rPr>
        <w:fldChar w:fldCharType="end"/>
      </w:r>
    </w:p>
    <w:p w14:paraId="66711308" w14:textId="462A2CD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_Toc215167714 \h </w:instrText>
      </w:r>
      <w:r>
        <w:rPr>
          <w:noProof/>
        </w:rPr>
      </w:r>
      <w:r>
        <w:rPr>
          <w:noProof/>
        </w:rPr>
        <w:fldChar w:fldCharType="separate"/>
      </w:r>
      <w:r>
        <w:rPr>
          <w:noProof/>
        </w:rPr>
        <w:t>92</w:t>
      </w:r>
      <w:r>
        <w:rPr>
          <w:noProof/>
        </w:rPr>
        <w:fldChar w:fldCharType="end"/>
      </w:r>
    </w:p>
    <w:p w14:paraId="1AF3F47F" w14:textId="7A67A79E"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_Toc215167715 \h </w:instrText>
      </w:r>
      <w:r>
        <w:rPr>
          <w:noProof/>
        </w:rPr>
      </w:r>
      <w:r>
        <w:rPr>
          <w:noProof/>
        </w:rPr>
        <w:fldChar w:fldCharType="separate"/>
      </w:r>
      <w:r>
        <w:rPr>
          <w:noProof/>
        </w:rPr>
        <w:t>92</w:t>
      </w:r>
      <w:r>
        <w:rPr>
          <w:noProof/>
        </w:rPr>
        <w:fldChar w:fldCharType="end"/>
      </w:r>
    </w:p>
    <w:p w14:paraId="1BF776C5" w14:textId="50F67F91"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_Toc215167716 \h </w:instrText>
      </w:r>
      <w:r>
        <w:rPr>
          <w:noProof/>
        </w:rPr>
      </w:r>
      <w:r>
        <w:rPr>
          <w:noProof/>
        </w:rPr>
        <w:fldChar w:fldCharType="separate"/>
      </w:r>
      <w:r>
        <w:rPr>
          <w:noProof/>
        </w:rPr>
        <w:t>93</w:t>
      </w:r>
      <w:r>
        <w:rPr>
          <w:noProof/>
        </w:rPr>
        <w:fldChar w:fldCharType="end"/>
      </w:r>
    </w:p>
    <w:p w14:paraId="7F9413BE" w14:textId="68F8E0D0"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_Toc215167717 \h </w:instrText>
      </w:r>
      <w:r>
        <w:rPr>
          <w:noProof/>
        </w:rPr>
      </w:r>
      <w:r>
        <w:rPr>
          <w:noProof/>
        </w:rPr>
        <w:fldChar w:fldCharType="separate"/>
      </w:r>
      <w:r>
        <w:rPr>
          <w:noProof/>
        </w:rPr>
        <w:t>93</w:t>
      </w:r>
      <w:r>
        <w:rPr>
          <w:noProof/>
        </w:rPr>
        <w:fldChar w:fldCharType="end"/>
      </w:r>
    </w:p>
    <w:p w14:paraId="6EC6585B" w14:textId="2A980730"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_Toc215167718 \h </w:instrText>
      </w:r>
      <w:r>
        <w:rPr>
          <w:noProof/>
        </w:rPr>
      </w:r>
      <w:r>
        <w:rPr>
          <w:noProof/>
        </w:rPr>
        <w:fldChar w:fldCharType="separate"/>
      </w:r>
      <w:r>
        <w:rPr>
          <w:noProof/>
        </w:rPr>
        <w:t>93</w:t>
      </w:r>
      <w:r>
        <w:rPr>
          <w:noProof/>
        </w:rPr>
        <w:fldChar w:fldCharType="end"/>
      </w:r>
    </w:p>
    <w:p w14:paraId="4A389079" w14:textId="7A5C27BE"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_Toc215167719 \h </w:instrText>
      </w:r>
      <w:r>
        <w:rPr>
          <w:noProof/>
        </w:rPr>
      </w:r>
      <w:r>
        <w:rPr>
          <w:noProof/>
        </w:rPr>
        <w:fldChar w:fldCharType="separate"/>
      </w:r>
      <w:r>
        <w:rPr>
          <w:noProof/>
        </w:rPr>
        <w:t>93</w:t>
      </w:r>
      <w:r>
        <w:rPr>
          <w:noProof/>
        </w:rPr>
        <w:fldChar w:fldCharType="end"/>
      </w:r>
    </w:p>
    <w:p w14:paraId="770B3DB5" w14:textId="5F662DF1"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_Toc215167720 \h </w:instrText>
      </w:r>
      <w:r>
        <w:rPr>
          <w:noProof/>
        </w:rPr>
      </w:r>
      <w:r>
        <w:rPr>
          <w:noProof/>
        </w:rPr>
        <w:fldChar w:fldCharType="separate"/>
      </w:r>
      <w:r>
        <w:rPr>
          <w:noProof/>
        </w:rPr>
        <w:t>93</w:t>
      </w:r>
      <w:r>
        <w:rPr>
          <w:noProof/>
        </w:rPr>
        <w:fldChar w:fldCharType="end"/>
      </w:r>
    </w:p>
    <w:p w14:paraId="054B3B19" w14:textId="1AAF96CC"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_Toc215167721 \h </w:instrText>
      </w:r>
      <w:r>
        <w:rPr>
          <w:noProof/>
        </w:rPr>
      </w:r>
      <w:r>
        <w:rPr>
          <w:noProof/>
        </w:rPr>
        <w:fldChar w:fldCharType="separate"/>
      </w:r>
      <w:r>
        <w:rPr>
          <w:noProof/>
        </w:rPr>
        <w:t>93</w:t>
      </w:r>
      <w:r>
        <w:rPr>
          <w:noProof/>
        </w:rPr>
        <w:fldChar w:fldCharType="end"/>
      </w:r>
    </w:p>
    <w:p w14:paraId="3226E8C1" w14:textId="666E5A80"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_Toc215167722 \h </w:instrText>
      </w:r>
      <w:r>
        <w:rPr>
          <w:noProof/>
        </w:rPr>
      </w:r>
      <w:r>
        <w:rPr>
          <w:noProof/>
        </w:rPr>
        <w:fldChar w:fldCharType="separate"/>
      </w:r>
      <w:r>
        <w:rPr>
          <w:noProof/>
        </w:rPr>
        <w:t>93</w:t>
      </w:r>
      <w:r>
        <w:rPr>
          <w:noProof/>
        </w:rPr>
        <w:fldChar w:fldCharType="end"/>
      </w:r>
    </w:p>
    <w:p w14:paraId="19BBF035" w14:textId="78240372"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_Toc215167723 \h </w:instrText>
      </w:r>
      <w:r>
        <w:rPr>
          <w:noProof/>
        </w:rPr>
      </w:r>
      <w:r>
        <w:rPr>
          <w:noProof/>
        </w:rPr>
        <w:fldChar w:fldCharType="separate"/>
      </w:r>
      <w:r>
        <w:rPr>
          <w:noProof/>
        </w:rPr>
        <w:t>93</w:t>
      </w:r>
      <w:r>
        <w:rPr>
          <w:noProof/>
        </w:rPr>
        <w:fldChar w:fldCharType="end"/>
      </w:r>
    </w:p>
    <w:p w14:paraId="59FAEEA7" w14:textId="6785A022"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_Toc215167724 \h </w:instrText>
      </w:r>
      <w:r>
        <w:rPr>
          <w:noProof/>
        </w:rPr>
      </w:r>
      <w:r>
        <w:rPr>
          <w:noProof/>
        </w:rPr>
        <w:fldChar w:fldCharType="separate"/>
      </w:r>
      <w:r>
        <w:rPr>
          <w:noProof/>
        </w:rPr>
        <w:t>93</w:t>
      </w:r>
      <w:r>
        <w:rPr>
          <w:noProof/>
        </w:rPr>
        <w:fldChar w:fldCharType="end"/>
      </w:r>
    </w:p>
    <w:p w14:paraId="0AA26EDD" w14:textId="032ADF56"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_Toc215167725 \h </w:instrText>
      </w:r>
      <w:r>
        <w:rPr>
          <w:noProof/>
        </w:rPr>
      </w:r>
      <w:r>
        <w:rPr>
          <w:noProof/>
        </w:rPr>
        <w:fldChar w:fldCharType="separate"/>
      </w:r>
      <w:r>
        <w:rPr>
          <w:noProof/>
        </w:rPr>
        <w:t>93</w:t>
      </w:r>
      <w:r>
        <w:rPr>
          <w:noProof/>
        </w:rPr>
        <w:fldChar w:fldCharType="end"/>
      </w:r>
    </w:p>
    <w:p w14:paraId="1483C0DF" w14:textId="013AAB09"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_Toc215167726 \h </w:instrText>
      </w:r>
      <w:r>
        <w:rPr>
          <w:noProof/>
        </w:rPr>
      </w:r>
      <w:r>
        <w:rPr>
          <w:noProof/>
        </w:rPr>
        <w:fldChar w:fldCharType="separate"/>
      </w:r>
      <w:r>
        <w:rPr>
          <w:noProof/>
        </w:rPr>
        <w:t>94</w:t>
      </w:r>
      <w:r>
        <w:rPr>
          <w:noProof/>
        </w:rPr>
        <w:fldChar w:fldCharType="end"/>
      </w:r>
    </w:p>
    <w:p w14:paraId="1D8AE169" w14:textId="26EA06EE"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_Toc215167727 \h </w:instrText>
      </w:r>
      <w:r>
        <w:rPr>
          <w:noProof/>
        </w:rPr>
      </w:r>
      <w:r>
        <w:rPr>
          <w:noProof/>
        </w:rPr>
        <w:fldChar w:fldCharType="separate"/>
      </w:r>
      <w:r>
        <w:rPr>
          <w:noProof/>
        </w:rPr>
        <w:t>94</w:t>
      </w:r>
      <w:r>
        <w:rPr>
          <w:noProof/>
        </w:rPr>
        <w:fldChar w:fldCharType="end"/>
      </w:r>
    </w:p>
    <w:p w14:paraId="73F64E09" w14:textId="333C6219"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_Toc215167728 \h </w:instrText>
      </w:r>
      <w:r>
        <w:rPr>
          <w:noProof/>
        </w:rPr>
      </w:r>
      <w:r>
        <w:rPr>
          <w:noProof/>
        </w:rPr>
        <w:fldChar w:fldCharType="separate"/>
      </w:r>
      <w:r>
        <w:rPr>
          <w:noProof/>
        </w:rPr>
        <w:t>94</w:t>
      </w:r>
      <w:r>
        <w:rPr>
          <w:noProof/>
        </w:rPr>
        <w:fldChar w:fldCharType="end"/>
      </w:r>
    </w:p>
    <w:p w14:paraId="4B1CA7C1" w14:textId="192E25EC"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_Toc215167729 \h </w:instrText>
      </w:r>
      <w:r>
        <w:rPr>
          <w:noProof/>
        </w:rPr>
      </w:r>
      <w:r>
        <w:rPr>
          <w:noProof/>
        </w:rPr>
        <w:fldChar w:fldCharType="separate"/>
      </w:r>
      <w:r>
        <w:rPr>
          <w:noProof/>
        </w:rPr>
        <w:t>94</w:t>
      </w:r>
      <w:r>
        <w:rPr>
          <w:noProof/>
        </w:rPr>
        <w:fldChar w:fldCharType="end"/>
      </w:r>
    </w:p>
    <w:p w14:paraId="255C73F4" w14:textId="6C903AFC"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_Toc215167730 \h </w:instrText>
      </w:r>
      <w:r>
        <w:rPr>
          <w:noProof/>
        </w:rPr>
      </w:r>
      <w:r>
        <w:rPr>
          <w:noProof/>
        </w:rPr>
        <w:fldChar w:fldCharType="separate"/>
      </w:r>
      <w:r>
        <w:rPr>
          <w:noProof/>
        </w:rPr>
        <w:t>94</w:t>
      </w:r>
      <w:r>
        <w:rPr>
          <w:noProof/>
        </w:rPr>
        <w:fldChar w:fldCharType="end"/>
      </w:r>
    </w:p>
    <w:p w14:paraId="66D90D23" w14:textId="416E6E07"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_Toc215167731 \h </w:instrText>
      </w:r>
      <w:r>
        <w:rPr>
          <w:noProof/>
        </w:rPr>
      </w:r>
      <w:r>
        <w:rPr>
          <w:noProof/>
        </w:rPr>
        <w:fldChar w:fldCharType="separate"/>
      </w:r>
      <w:r>
        <w:rPr>
          <w:noProof/>
        </w:rPr>
        <w:t>94</w:t>
      </w:r>
      <w:r>
        <w:rPr>
          <w:noProof/>
        </w:rPr>
        <w:fldChar w:fldCharType="end"/>
      </w:r>
    </w:p>
    <w:p w14:paraId="2FD9EC14" w14:textId="0CAAED2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_Toc215167732 \h </w:instrText>
      </w:r>
      <w:r>
        <w:rPr>
          <w:noProof/>
        </w:rPr>
      </w:r>
      <w:r>
        <w:rPr>
          <w:noProof/>
        </w:rPr>
        <w:fldChar w:fldCharType="separate"/>
      </w:r>
      <w:r>
        <w:rPr>
          <w:noProof/>
        </w:rPr>
        <w:t>94</w:t>
      </w:r>
      <w:r>
        <w:rPr>
          <w:noProof/>
        </w:rPr>
        <w:fldChar w:fldCharType="end"/>
      </w:r>
    </w:p>
    <w:p w14:paraId="5642987A" w14:textId="4B064BBF"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_Toc215167733 \h </w:instrText>
      </w:r>
      <w:r>
        <w:rPr>
          <w:noProof/>
        </w:rPr>
      </w:r>
      <w:r>
        <w:rPr>
          <w:noProof/>
        </w:rPr>
        <w:fldChar w:fldCharType="separate"/>
      </w:r>
      <w:r>
        <w:rPr>
          <w:noProof/>
        </w:rPr>
        <w:t>95</w:t>
      </w:r>
      <w:r>
        <w:rPr>
          <w:noProof/>
        </w:rPr>
        <w:fldChar w:fldCharType="end"/>
      </w:r>
    </w:p>
    <w:p w14:paraId="53E058A9" w14:textId="2CBFA18C"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_Toc215167734 \h </w:instrText>
      </w:r>
      <w:r>
        <w:rPr>
          <w:noProof/>
        </w:rPr>
      </w:r>
      <w:r>
        <w:rPr>
          <w:noProof/>
        </w:rPr>
        <w:fldChar w:fldCharType="separate"/>
      </w:r>
      <w:r>
        <w:rPr>
          <w:noProof/>
        </w:rPr>
        <w:t>95</w:t>
      </w:r>
      <w:r>
        <w:rPr>
          <w:noProof/>
        </w:rPr>
        <w:fldChar w:fldCharType="end"/>
      </w:r>
    </w:p>
    <w:p w14:paraId="60B62B27" w14:textId="00D95E14"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_Toc215167735 \h </w:instrText>
      </w:r>
      <w:r>
        <w:rPr>
          <w:noProof/>
        </w:rPr>
      </w:r>
      <w:r>
        <w:rPr>
          <w:noProof/>
        </w:rPr>
        <w:fldChar w:fldCharType="separate"/>
      </w:r>
      <w:r>
        <w:rPr>
          <w:noProof/>
        </w:rPr>
        <w:t>95</w:t>
      </w:r>
      <w:r>
        <w:rPr>
          <w:noProof/>
        </w:rPr>
        <w:fldChar w:fldCharType="end"/>
      </w:r>
    </w:p>
    <w:p w14:paraId="47A25640" w14:textId="5CAC85C8"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_Toc215167736 \h </w:instrText>
      </w:r>
      <w:r>
        <w:rPr>
          <w:noProof/>
        </w:rPr>
      </w:r>
      <w:r>
        <w:rPr>
          <w:noProof/>
        </w:rPr>
        <w:fldChar w:fldCharType="separate"/>
      </w:r>
      <w:r>
        <w:rPr>
          <w:noProof/>
        </w:rPr>
        <w:t>96</w:t>
      </w:r>
      <w:r>
        <w:rPr>
          <w:noProof/>
        </w:rPr>
        <w:fldChar w:fldCharType="end"/>
      </w:r>
    </w:p>
    <w:p w14:paraId="39D3C259" w14:textId="1D43524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_Toc215167737 \h </w:instrText>
      </w:r>
      <w:r>
        <w:rPr>
          <w:noProof/>
        </w:rPr>
      </w:r>
      <w:r>
        <w:rPr>
          <w:noProof/>
        </w:rPr>
        <w:fldChar w:fldCharType="separate"/>
      </w:r>
      <w:r>
        <w:rPr>
          <w:noProof/>
        </w:rPr>
        <w:t>96</w:t>
      </w:r>
      <w:r>
        <w:rPr>
          <w:noProof/>
        </w:rPr>
        <w:fldChar w:fldCharType="end"/>
      </w:r>
    </w:p>
    <w:p w14:paraId="0BD395CB" w14:textId="10DAF6B7"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r>
      <w:r>
        <w:rPr>
          <w:noProof/>
        </w:rPr>
        <w:instrText xml:space="preserve"> PAGEREF _Toc215167738 \h </w:instrText>
      </w:r>
      <w:r>
        <w:rPr>
          <w:noProof/>
        </w:rPr>
      </w:r>
      <w:r>
        <w:rPr>
          <w:noProof/>
        </w:rPr>
        <w:fldChar w:fldCharType="separate"/>
      </w:r>
      <w:r>
        <w:rPr>
          <w:noProof/>
        </w:rPr>
        <w:t>96</w:t>
      </w:r>
      <w:r>
        <w:rPr>
          <w:noProof/>
        </w:rPr>
        <w:fldChar w:fldCharType="end"/>
      </w:r>
    </w:p>
    <w:p w14:paraId="4F264ED5" w14:textId="07174E8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r>
      <w:r>
        <w:rPr>
          <w:noProof/>
        </w:rPr>
        <w:instrText xml:space="preserve"> PAGEREF _Toc215167739 \h </w:instrText>
      </w:r>
      <w:r>
        <w:rPr>
          <w:noProof/>
        </w:rPr>
      </w:r>
      <w:r>
        <w:rPr>
          <w:noProof/>
        </w:rPr>
        <w:fldChar w:fldCharType="separate"/>
      </w:r>
      <w:r>
        <w:rPr>
          <w:noProof/>
        </w:rPr>
        <w:t>96</w:t>
      </w:r>
      <w:r>
        <w:rPr>
          <w:noProof/>
        </w:rPr>
        <w:fldChar w:fldCharType="end"/>
      </w:r>
    </w:p>
    <w:p w14:paraId="0BAB232A" w14:textId="1017CDF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r>
      <w:r>
        <w:rPr>
          <w:noProof/>
        </w:rPr>
        <w:instrText xml:space="preserve"> PAGEREF _Toc215167740 \h </w:instrText>
      </w:r>
      <w:r>
        <w:rPr>
          <w:noProof/>
        </w:rPr>
      </w:r>
      <w:r>
        <w:rPr>
          <w:noProof/>
        </w:rPr>
        <w:fldChar w:fldCharType="separate"/>
      </w:r>
      <w:r>
        <w:rPr>
          <w:noProof/>
        </w:rPr>
        <w:t>97</w:t>
      </w:r>
      <w:r>
        <w:rPr>
          <w:noProof/>
        </w:rPr>
        <w:fldChar w:fldCharType="end"/>
      </w:r>
    </w:p>
    <w:p w14:paraId="3F70B74F" w14:textId="5A09A7FC"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r>
      <w:r>
        <w:rPr>
          <w:noProof/>
        </w:rPr>
        <w:instrText xml:space="preserve"> PAGEREF _Toc215167741 \h </w:instrText>
      </w:r>
      <w:r>
        <w:rPr>
          <w:noProof/>
        </w:rPr>
      </w:r>
      <w:r>
        <w:rPr>
          <w:noProof/>
        </w:rPr>
        <w:fldChar w:fldCharType="separate"/>
      </w:r>
      <w:r>
        <w:rPr>
          <w:noProof/>
        </w:rPr>
        <w:t>97</w:t>
      </w:r>
      <w:r>
        <w:rPr>
          <w:noProof/>
        </w:rPr>
        <w:fldChar w:fldCharType="end"/>
      </w:r>
    </w:p>
    <w:p w14:paraId="62351C40" w14:textId="131EE5C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r>
      <w:r>
        <w:rPr>
          <w:noProof/>
        </w:rPr>
        <w:instrText xml:space="preserve"> PAGEREF _Toc215167742 \h </w:instrText>
      </w:r>
      <w:r>
        <w:rPr>
          <w:noProof/>
        </w:rPr>
      </w:r>
      <w:r>
        <w:rPr>
          <w:noProof/>
        </w:rPr>
        <w:fldChar w:fldCharType="separate"/>
      </w:r>
      <w:r>
        <w:rPr>
          <w:noProof/>
        </w:rPr>
        <w:t>97</w:t>
      </w:r>
      <w:r>
        <w:rPr>
          <w:noProof/>
        </w:rPr>
        <w:fldChar w:fldCharType="end"/>
      </w:r>
    </w:p>
    <w:p w14:paraId="2A89B930" w14:textId="51D44668"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r>
      <w:r>
        <w:rPr>
          <w:noProof/>
        </w:rPr>
        <w:instrText xml:space="preserve"> PAGEREF _Toc215167743 \h </w:instrText>
      </w:r>
      <w:r>
        <w:rPr>
          <w:noProof/>
        </w:rPr>
      </w:r>
      <w:r>
        <w:rPr>
          <w:noProof/>
        </w:rPr>
        <w:fldChar w:fldCharType="separate"/>
      </w:r>
      <w:r>
        <w:rPr>
          <w:noProof/>
        </w:rPr>
        <w:t>97</w:t>
      </w:r>
      <w:r>
        <w:rPr>
          <w:noProof/>
        </w:rPr>
        <w:fldChar w:fldCharType="end"/>
      </w:r>
    </w:p>
    <w:p w14:paraId="00923C89" w14:textId="141B23BC"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_Toc215167744 \h </w:instrText>
      </w:r>
      <w:r>
        <w:rPr>
          <w:noProof/>
        </w:rPr>
      </w:r>
      <w:r>
        <w:rPr>
          <w:noProof/>
        </w:rPr>
        <w:fldChar w:fldCharType="separate"/>
      </w:r>
      <w:r>
        <w:rPr>
          <w:noProof/>
        </w:rPr>
        <w:t>98</w:t>
      </w:r>
      <w:r>
        <w:rPr>
          <w:noProof/>
        </w:rPr>
        <w:fldChar w:fldCharType="end"/>
      </w:r>
    </w:p>
    <w:p w14:paraId="0528FBEF" w14:textId="0F7DF96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_Toc215167745 \h </w:instrText>
      </w:r>
      <w:r>
        <w:rPr>
          <w:noProof/>
        </w:rPr>
      </w:r>
      <w:r>
        <w:rPr>
          <w:noProof/>
        </w:rPr>
        <w:fldChar w:fldCharType="separate"/>
      </w:r>
      <w:r>
        <w:rPr>
          <w:noProof/>
        </w:rPr>
        <w:t>98</w:t>
      </w:r>
      <w:r>
        <w:rPr>
          <w:noProof/>
        </w:rPr>
        <w:fldChar w:fldCharType="end"/>
      </w:r>
    </w:p>
    <w:p w14:paraId="1055C117" w14:textId="695C3EB3"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_Toc215167746 \h </w:instrText>
      </w:r>
      <w:r>
        <w:rPr>
          <w:noProof/>
        </w:rPr>
      </w:r>
      <w:r>
        <w:rPr>
          <w:noProof/>
        </w:rPr>
        <w:fldChar w:fldCharType="separate"/>
      </w:r>
      <w:r>
        <w:rPr>
          <w:noProof/>
        </w:rPr>
        <w:t>98</w:t>
      </w:r>
      <w:r>
        <w:rPr>
          <w:noProof/>
        </w:rPr>
        <w:fldChar w:fldCharType="end"/>
      </w:r>
    </w:p>
    <w:p w14:paraId="44DD5658" w14:textId="2DE675B2"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r>
      <w:r>
        <w:rPr>
          <w:noProof/>
        </w:rPr>
        <w:instrText xml:space="preserve"> PAGEREF _Toc215167747 \h </w:instrText>
      </w:r>
      <w:r>
        <w:rPr>
          <w:noProof/>
        </w:rPr>
      </w:r>
      <w:r>
        <w:rPr>
          <w:noProof/>
        </w:rPr>
        <w:fldChar w:fldCharType="separate"/>
      </w:r>
      <w:r>
        <w:rPr>
          <w:noProof/>
        </w:rPr>
        <w:t>98</w:t>
      </w:r>
      <w:r>
        <w:rPr>
          <w:noProof/>
        </w:rPr>
        <w:fldChar w:fldCharType="end"/>
      </w:r>
    </w:p>
    <w:p w14:paraId="7A46575F" w14:textId="07C33780"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_Toc215167748 \h </w:instrText>
      </w:r>
      <w:r>
        <w:rPr>
          <w:noProof/>
        </w:rPr>
      </w:r>
      <w:r>
        <w:rPr>
          <w:noProof/>
        </w:rPr>
        <w:fldChar w:fldCharType="separate"/>
      </w:r>
      <w:r>
        <w:rPr>
          <w:noProof/>
        </w:rPr>
        <w:t>98</w:t>
      </w:r>
      <w:r>
        <w:rPr>
          <w:noProof/>
        </w:rPr>
        <w:fldChar w:fldCharType="end"/>
      </w:r>
    </w:p>
    <w:p w14:paraId="7792CF05" w14:textId="373DC0D8"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_Toc215167749 \h </w:instrText>
      </w:r>
      <w:r>
        <w:rPr>
          <w:noProof/>
        </w:rPr>
      </w:r>
      <w:r>
        <w:rPr>
          <w:noProof/>
        </w:rPr>
        <w:fldChar w:fldCharType="separate"/>
      </w:r>
      <w:r>
        <w:rPr>
          <w:noProof/>
        </w:rPr>
        <w:t>98</w:t>
      </w:r>
      <w:r>
        <w:rPr>
          <w:noProof/>
        </w:rPr>
        <w:fldChar w:fldCharType="end"/>
      </w:r>
    </w:p>
    <w:p w14:paraId="561CE83A" w14:textId="26F5D138"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_Toc215167750 \h </w:instrText>
      </w:r>
      <w:r>
        <w:rPr>
          <w:noProof/>
        </w:rPr>
      </w:r>
      <w:r>
        <w:rPr>
          <w:noProof/>
        </w:rPr>
        <w:fldChar w:fldCharType="separate"/>
      </w:r>
      <w:r>
        <w:rPr>
          <w:noProof/>
        </w:rPr>
        <w:t>98</w:t>
      </w:r>
      <w:r>
        <w:rPr>
          <w:noProof/>
        </w:rPr>
        <w:fldChar w:fldCharType="end"/>
      </w:r>
    </w:p>
    <w:p w14:paraId="2E05EB30" w14:textId="2FA32B4A"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_Toc215167751 \h </w:instrText>
      </w:r>
      <w:r>
        <w:rPr>
          <w:noProof/>
        </w:rPr>
      </w:r>
      <w:r>
        <w:rPr>
          <w:noProof/>
        </w:rPr>
        <w:fldChar w:fldCharType="separate"/>
      </w:r>
      <w:r>
        <w:rPr>
          <w:noProof/>
        </w:rPr>
        <w:t>98</w:t>
      </w:r>
      <w:r>
        <w:rPr>
          <w:noProof/>
        </w:rPr>
        <w:fldChar w:fldCharType="end"/>
      </w:r>
    </w:p>
    <w:p w14:paraId="341C5C6A" w14:textId="3EB3B6A8"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_Toc215167752 \h </w:instrText>
      </w:r>
      <w:r>
        <w:rPr>
          <w:noProof/>
        </w:rPr>
      </w:r>
      <w:r>
        <w:rPr>
          <w:noProof/>
        </w:rPr>
        <w:fldChar w:fldCharType="separate"/>
      </w:r>
      <w:r>
        <w:rPr>
          <w:noProof/>
        </w:rPr>
        <w:t>98</w:t>
      </w:r>
      <w:r>
        <w:rPr>
          <w:noProof/>
        </w:rPr>
        <w:fldChar w:fldCharType="end"/>
      </w:r>
    </w:p>
    <w:p w14:paraId="3F122F64" w14:textId="0E08E677"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_Toc215167753 \h </w:instrText>
      </w:r>
      <w:r>
        <w:rPr>
          <w:noProof/>
        </w:rPr>
      </w:r>
      <w:r>
        <w:rPr>
          <w:noProof/>
        </w:rPr>
        <w:fldChar w:fldCharType="separate"/>
      </w:r>
      <w:r>
        <w:rPr>
          <w:noProof/>
        </w:rPr>
        <w:t>98</w:t>
      </w:r>
      <w:r>
        <w:rPr>
          <w:noProof/>
        </w:rPr>
        <w:fldChar w:fldCharType="end"/>
      </w:r>
    </w:p>
    <w:p w14:paraId="37B0E3D9" w14:textId="5BD27E72"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_Toc215167754 \h </w:instrText>
      </w:r>
      <w:r>
        <w:rPr>
          <w:noProof/>
        </w:rPr>
      </w:r>
      <w:r>
        <w:rPr>
          <w:noProof/>
        </w:rPr>
        <w:fldChar w:fldCharType="separate"/>
      </w:r>
      <w:r>
        <w:rPr>
          <w:noProof/>
        </w:rPr>
        <w:t>99</w:t>
      </w:r>
      <w:r>
        <w:rPr>
          <w:noProof/>
        </w:rPr>
        <w:fldChar w:fldCharType="end"/>
      </w:r>
    </w:p>
    <w:p w14:paraId="1821D17A" w14:textId="137B6325"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_Toc215167755 \h </w:instrText>
      </w:r>
      <w:r>
        <w:rPr>
          <w:noProof/>
        </w:rPr>
      </w:r>
      <w:r>
        <w:rPr>
          <w:noProof/>
        </w:rPr>
        <w:fldChar w:fldCharType="separate"/>
      </w:r>
      <w:r>
        <w:rPr>
          <w:noProof/>
        </w:rPr>
        <w:t>99</w:t>
      </w:r>
      <w:r>
        <w:rPr>
          <w:noProof/>
        </w:rPr>
        <w:fldChar w:fldCharType="end"/>
      </w:r>
    </w:p>
    <w:p w14:paraId="646E0066" w14:textId="64300478"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_Toc215167756 \h </w:instrText>
      </w:r>
      <w:r>
        <w:rPr>
          <w:noProof/>
        </w:rPr>
      </w:r>
      <w:r>
        <w:rPr>
          <w:noProof/>
        </w:rPr>
        <w:fldChar w:fldCharType="separate"/>
      </w:r>
      <w:r>
        <w:rPr>
          <w:noProof/>
        </w:rPr>
        <w:t>99</w:t>
      </w:r>
      <w:r>
        <w:rPr>
          <w:noProof/>
        </w:rPr>
        <w:fldChar w:fldCharType="end"/>
      </w:r>
    </w:p>
    <w:p w14:paraId="6B12230B" w14:textId="1751F154"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r>
      <w:r>
        <w:rPr>
          <w:noProof/>
        </w:rPr>
        <w:instrText xml:space="preserve"> PAGEREF _Toc215167757 \h </w:instrText>
      </w:r>
      <w:r>
        <w:rPr>
          <w:noProof/>
        </w:rPr>
      </w:r>
      <w:r>
        <w:rPr>
          <w:noProof/>
        </w:rPr>
        <w:fldChar w:fldCharType="separate"/>
      </w:r>
      <w:r>
        <w:rPr>
          <w:noProof/>
        </w:rPr>
        <w:t>99</w:t>
      </w:r>
      <w:r>
        <w:rPr>
          <w:noProof/>
        </w:rPr>
        <w:fldChar w:fldCharType="end"/>
      </w:r>
    </w:p>
    <w:p w14:paraId="31D73C9B" w14:textId="6734B1BE"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_Toc215167758 \h </w:instrText>
      </w:r>
      <w:r>
        <w:rPr>
          <w:noProof/>
        </w:rPr>
      </w:r>
      <w:r>
        <w:rPr>
          <w:noProof/>
        </w:rPr>
        <w:fldChar w:fldCharType="separate"/>
      </w:r>
      <w:r>
        <w:rPr>
          <w:noProof/>
        </w:rPr>
        <w:t>99</w:t>
      </w:r>
      <w:r>
        <w:rPr>
          <w:noProof/>
        </w:rPr>
        <w:fldChar w:fldCharType="end"/>
      </w:r>
    </w:p>
    <w:p w14:paraId="293CD775" w14:textId="5688349D"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_Toc215167759 \h </w:instrText>
      </w:r>
      <w:r>
        <w:rPr>
          <w:noProof/>
        </w:rPr>
      </w:r>
      <w:r>
        <w:rPr>
          <w:noProof/>
        </w:rPr>
        <w:fldChar w:fldCharType="separate"/>
      </w:r>
      <w:r>
        <w:rPr>
          <w:noProof/>
        </w:rPr>
        <w:t>99</w:t>
      </w:r>
      <w:r>
        <w:rPr>
          <w:noProof/>
        </w:rPr>
        <w:fldChar w:fldCharType="end"/>
      </w:r>
    </w:p>
    <w:p w14:paraId="1E22727B" w14:textId="28DB763E"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_Toc215167760 \h </w:instrText>
      </w:r>
      <w:r>
        <w:rPr>
          <w:noProof/>
        </w:rPr>
      </w:r>
      <w:r>
        <w:rPr>
          <w:noProof/>
        </w:rPr>
        <w:fldChar w:fldCharType="separate"/>
      </w:r>
      <w:r>
        <w:rPr>
          <w:noProof/>
        </w:rPr>
        <w:t>99</w:t>
      </w:r>
      <w:r>
        <w:rPr>
          <w:noProof/>
        </w:rPr>
        <w:fldChar w:fldCharType="end"/>
      </w:r>
    </w:p>
    <w:p w14:paraId="2A8E9D65" w14:textId="434CAF41"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_Toc215167761 \h </w:instrText>
      </w:r>
      <w:r>
        <w:rPr>
          <w:noProof/>
        </w:rPr>
      </w:r>
      <w:r>
        <w:rPr>
          <w:noProof/>
        </w:rPr>
        <w:fldChar w:fldCharType="separate"/>
      </w:r>
      <w:r>
        <w:rPr>
          <w:noProof/>
        </w:rPr>
        <w:t>99</w:t>
      </w:r>
      <w:r>
        <w:rPr>
          <w:noProof/>
        </w:rPr>
        <w:fldChar w:fldCharType="end"/>
      </w:r>
    </w:p>
    <w:p w14:paraId="3C38F4D2" w14:textId="39B5A0D9"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_Toc215167762 \h </w:instrText>
      </w:r>
      <w:r>
        <w:rPr>
          <w:noProof/>
        </w:rPr>
      </w:r>
      <w:r>
        <w:rPr>
          <w:noProof/>
        </w:rPr>
        <w:fldChar w:fldCharType="separate"/>
      </w:r>
      <w:r>
        <w:rPr>
          <w:noProof/>
        </w:rPr>
        <w:t>100</w:t>
      </w:r>
      <w:r>
        <w:rPr>
          <w:noProof/>
        </w:rPr>
        <w:fldChar w:fldCharType="end"/>
      </w:r>
    </w:p>
    <w:p w14:paraId="701500EA" w14:textId="09A36ED7"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_Toc215167763 \h </w:instrText>
      </w:r>
      <w:r>
        <w:rPr>
          <w:noProof/>
        </w:rPr>
      </w:r>
      <w:r>
        <w:rPr>
          <w:noProof/>
        </w:rPr>
        <w:fldChar w:fldCharType="separate"/>
      </w:r>
      <w:r>
        <w:rPr>
          <w:noProof/>
        </w:rPr>
        <w:t>100</w:t>
      </w:r>
      <w:r>
        <w:rPr>
          <w:noProof/>
        </w:rPr>
        <w:fldChar w:fldCharType="end"/>
      </w:r>
    </w:p>
    <w:p w14:paraId="70D10F09" w14:textId="446C536D"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r>
      <w:r>
        <w:rPr>
          <w:noProof/>
        </w:rPr>
        <w:instrText xml:space="preserve"> PAGEREF _Toc215167764 \h </w:instrText>
      </w:r>
      <w:r>
        <w:rPr>
          <w:noProof/>
        </w:rPr>
      </w:r>
      <w:r>
        <w:rPr>
          <w:noProof/>
        </w:rPr>
        <w:fldChar w:fldCharType="separate"/>
      </w:r>
      <w:r>
        <w:rPr>
          <w:noProof/>
        </w:rPr>
        <w:t>100</w:t>
      </w:r>
      <w:r>
        <w:rPr>
          <w:noProof/>
        </w:rPr>
        <w:fldChar w:fldCharType="end"/>
      </w:r>
    </w:p>
    <w:p w14:paraId="1F3ABA31" w14:textId="676EAD7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_Toc215167765 \h </w:instrText>
      </w:r>
      <w:r>
        <w:rPr>
          <w:noProof/>
        </w:rPr>
      </w:r>
      <w:r>
        <w:rPr>
          <w:noProof/>
        </w:rPr>
        <w:fldChar w:fldCharType="separate"/>
      </w:r>
      <w:r>
        <w:rPr>
          <w:noProof/>
        </w:rPr>
        <w:t>100</w:t>
      </w:r>
      <w:r>
        <w:rPr>
          <w:noProof/>
        </w:rPr>
        <w:fldChar w:fldCharType="end"/>
      </w:r>
    </w:p>
    <w:p w14:paraId="2B05AF43" w14:textId="7FD4353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_Toc215167766 \h </w:instrText>
      </w:r>
      <w:r>
        <w:rPr>
          <w:noProof/>
        </w:rPr>
      </w:r>
      <w:r>
        <w:rPr>
          <w:noProof/>
        </w:rPr>
        <w:fldChar w:fldCharType="separate"/>
      </w:r>
      <w:r>
        <w:rPr>
          <w:noProof/>
        </w:rPr>
        <w:t>100</w:t>
      </w:r>
      <w:r>
        <w:rPr>
          <w:noProof/>
        </w:rPr>
        <w:fldChar w:fldCharType="end"/>
      </w:r>
    </w:p>
    <w:p w14:paraId="14215F6E" w14:textId="73EB37D2"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_Toc215167767 \h </w:instrText>
      </w:r>
      <w:r>
        <w:rPr>
          <w:noProof/>
        </w:rPr>
      </w:r>
      <w:r>
        <w:rPr>
          <w:noProof/>
        </w:rPr>
        <w:fldChar w:fldCharType="separate"/>
      </w:r>
      <w:r>
        <w:rPr>
          <w:noProof/>
        </w:rPr>
        <w:t>101</w:t>
      </w:r>
      <w:r>
        <w:rPr>
          <w:noProof/>
        </w:rPr>
        <w:fldChar w:fldCharType="end"/>
      </w:r>
    </w:p>
    <w:p w14:paraId="5F56BA61" w14:textId="0F214844"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_Toc215167768 \h </w:instrText>
      </w:r>
      <w:r>
        <w:rPr>
          <w:noProof/>
        </w:rPr>
      </w:r>
      <w:r>
        <w:rPr>
          <w:noProof/>
        </w:rPr>
        <w:fldChar w:fldCharType="separate"/>
      </w:r>
      <w:r>
        <w:rPr>
          <w:noProof/>
        </w:rPr>
        <w:t>101</w:t>
      </w:r>
      <w:r>
        <w:rPr>
          <w:noProof/>
        </w:rPr>
        <w:fldChar w:fldCharType="end"/>
      </w:r>
    </w:p>
    <w:p w14:paraId="1D38F6A7" w14:textId="1F998BF1"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_Toc215167769 \h </w:instrText>
      </w:r>
      <w:r>
        <w:rPr>
          <w:noProof/>
        </w:rPr>
      </w:r>
      <w:r>
        <w:rPr>
          <w:noProof/>
        </w:rPr>
        <w:fldChar w:fldCharType="separate"/>
      </w:r>
      <w:r>
        <w:rPr>
          <w:noProof/>
        </w:rPr>
        <w:t>101</w:t>
      </w:r>
      <w:r>
        <w:rPr>
          <w:noProof/>
        </w:rPr>
        <w:fldChar w:fldCharType="end"/>
      </w:r>
    </w:p>
    <w:p w14:paraId="2D5B2F39" w14:textId="44953D05"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_Toc215167770 \h </w:instrText>
      </w:r>
      <w:r>
        <w:rPr>
          <w:noProof/>
        </w:rPr>
      </w:r>
      <w:r>
        <w:rPr>
          <w:noProof/>
        </w:rPr>
        <w:fldChar w:fldCharType="separate"/>
      </w:r>
      <w:r>
        <w:rPr>
          <w:noProof/>
        </w:rPr>
        <w:t>101</w:t>
      </w:r>
      <w:r>
        <w:rPr>
          <w:noProof/>
        </w:rPr>
        <w:fldChar w:fldCharType="end"/>
      </w:r>
    </w:p>
    <w:p w14:paraId="1E2F6D49" w14:textId="73042BE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_Toc215167771 \h </w:instrText>
      </w:r>
      <w:r>
        <w:rPr>
          <w:noProof/>
        </w:rPr>
      </w:r>
      <w:r>
        <w:rPr>
          <w:noProof/>
        </w:rPr>
        <w:fldChar w:fldCharType="separate"/>
      </w:r>
      <w:r>
        <w:rPr>
          <w:noProof/>
        </w:rPr>
        <w:t>101</w:t>
      </w:r>
      <w:r>
        <w:rPr>
          <w:noProof/>
        </w:rPr>
        <w:fldChar w:fldCharType="end"/>
      </w:r>
    </w:p>
    <w:p w14:paraId="1C803940" w14:textId="6BC99FD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r>
      <w:r>
        <w:rPr>
          <w:noProof/>
        </w:rPr>
        <w:instrText xml:space="preserve"> PAGEREF _Toc215167772 \h </w:instrText>
      </w:r>
      <w:r>
        <w:rPr>
          <w:noProof/>
        </w:rPr>
      </w:r>
      <w:r>
        <w:rPr>
          <w:noProof/>
        </w:rPr>
        <w:fldChar w:fldCharType="separate"/>
      </w:r>
      <w:r>
        <w:rPr>
          <w:noProof/>
        </w:rPr>
        <w:t>102</w:t>
      </w:r>
      <w:r>
        <w:rPr>
          <w:noProof/>
        </w:rPr>
        <w:fldChar w:fldCharType="end"/>
      </w:r>
    </w:p>
    <w:p w14:paraId="7E211AC5" w14:textId="2DA45D8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r>
      <w:r>
        <w:rPr>
          <w:noProof/>
        </w:rPr>
        <w:instrText xml:space="preserve"> PAGEREF _Toc215167773 \h </w:instrText>
      </w:r>
      <w:r>
        <w:rPr>
          <w:noProof/>
        </w:rPr>
      </w:r>
      <w:r>
        <w:rPr>
          <w:noProof/>
        </w:rPr>
        <w:fldChar w:fldCharType="separate"/>
      </w:r>
      <w:r>
        <w:rPr>
          <w:noProof/>
        </w:rPr>
        <w:t>102</w:t>
      </w:r>
      <w:r>
        <w:rPr>
          <w:noProof/>
        </w:rPr>
        <w:fldChar w:fldCharType="end"/>
      </w:r>
    </w:p>
    <w:p w14:paraId="570D058E" w14:textId="29A552A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r>
      <w:r>
        <w:rPr>
          <w:noProof/>
        </w:rPr>
        <w:instrText xml:space="preserve"> PAGEREF _Toc215167774 \h </w:instrText>
      </w:r>
      <w:r>
        <w:rPr>
          <w:noProof/>
        </w:rPr>
      </w:r>
      <w:r>
        <w:rPr>
          <w:noProof/>
        </w:rPr>
        <w:fldChar w:fldCharType="separate"/>
      </w:r>
      <w:r>
        <w:rPr>
          <w:noProof/>
        </w:rPr>
        <w:t>102</w:t>
      </w:r>
      <w:r>
        <w:rPr>
          <w:noProof/>
        </w:rPr>
        <w:fldChar w:fldCharType="end"/>
      </w:r>
    </w:p>
    <w:p w14:paraId="299AFA85" w14:textId="67CF5664"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r>
      <w:r>
        <w:rPr>
          <w:noProof/>
        </w:rPr>
        <w:instrText xml:space="preserve"> PAGEREF _Toc215167775 \h </w:instrText>
      </w:r>
      <w:r>
        <w:rPr>
          <w:noProof/>
        </w:rPr>
      </w:r>
      <w:r>
        <w:rPr>
          <w:noProof/>
        </w:rPr>
        <w:fldChar w:fldCharType="separate"/>
      </w:r>
      <w:r>
        <w:rPr>
          <w:noProof/>
        </w:rPr>
        <w:t>103</w:t>
      </w:r>
      <w:r>
        <w:rPr>
          <w:noProof/>
        </w:rPr>
        <w:fldChar w:fldCharType="end"/>
      </w:r>
    </w:p>
    <w:p w14:paraId="3989834E" w14:textId="623FE19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r>
      <w:r>
        <w:rPr>
          <w:noProof/>
        </w:rPr>
        <w:instrText xml:space="preserve"> PAGEREF _Toc215167776 \h </w:instrText>
      </w:r>
      <w:r>
        <w:rPr>
          <w:noProof/>
        </w:rPr>
      </w:r>
      <w:r>
        <w:rPr>
          <w:noProof/>
        </w:rPr>
        <w:fldChar w:fldCharType="separate"/>
      </w:r>
      <w:r>
        <w:rPr>
          <w:noProof/>
        </w:rPr>
        <w:t>103</w:t>
      </w:r>
      <w:r>
        <w:rPr>
          <w:noProof/>
        </w:rPr>
        <w:fldChar w:fldCharType="end"/>
      </w:r>
    </w:p>
    <w:p w14:paraId="6B7F09A5" w14:textId="38BA94AB"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_Toc215167777 \h </w:instrText>
      </w:r>
      <w:r>
        <w:rPr>
          <w:noProof/>
        </w:rPr>
      </w:r>
      <w:r>
        <w:rPr>
          <w:noProof/>
        </w:rPr>
        <w:fldChar w:fldCharType="separate"/>
      </w:r>
      <w:r>
        <w:rPr>
          <w:noProof/>
        </w:rPr>
        <w:t>103</w:t>
      </w:r>
      <w:r>
        <w:rPr>
          <w:noProof/>
        </w:rPr>
        <w:fldChar w:fldCharType="end"/>
      </w:r>
    </w:p>
    <w:p w14:paraId="03A1F5A2" w14:textId="5A761A5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_Toc215167778 \h </w:instrText>
      </w:r>
      <w:r>
        <w:rPr>
          <w:noProof/>
        </w:rPr>
      </w:r>
      <w:r>
        <w:rPr>
          <w:noProof/>
        </w:rPr>
        <w:fldChar w:fldCharType="separate"/>
      </w:r>
      <w:r>
        <w:rPr>
          <w:noProof/>
        </w:rPr>
        <w:t>103</w:t>
      </w:r>
      <w:r>
        <w:rPr>
          <w:noProof/>
        </w:rPr>
        <w:fldChar w:fldCharType="end"/>
      </w:r>
    </w:p>
    <w:p w14:paraId="7758F089" w14:textId="30747704"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_Toc215167779 \h </w:instrText>
      </w:r>
      <w:r>
        <w:rPr>
          <w:noProof/>
        </w:rPr>
      </w:r>
      <w:r>
        <w:rPr>
          <w:noProof/>
        </w:rPr>
        <w:fldChar w:fldCharType="separate"/>
      </w:r>
      <w:r>
        <w:rPr>
          <w:noProof/>
        </w:rPr>
        <w:t>103</w:t>
      </w:r>
      <w:r>
        <w:rPr>
          <w:noProof/>
        </w:rPr>
        <w:fldChar w:fldCharType="end"/>
      </w:r>
    </w:p>
    <w:p w14:paraId="2A10A9D0" w14:textId="0D9B91B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r>
      <w:r>
        <w:rPr>
          <w:noProof/>
        </w:rPr>
        <w:instrText xml:space="preserve"> PAGEREF _Toc215167780 \h </w:instrText>
      </w:r>
      <w:r>
        <w:rPr>
          <w:noProof/>
        </w:rPr>
      </w:r>
      <w:r>
        <w:rPr>
          <w:noProof/>
        </w:rPr>
        <w:fldChar w:fldCharType="separate"/>
      </w:r>
      <w:r>
        <w:rPr>
          <w:noProof/>
        </w:rPr>
        <w:t>103</w:t>
      </w:r>
      <w:r>
        <w:rPr>
          <w:noProof/>
        </w:rPr>
        <w:fldChar w:fldCharType="end"/>
      </w:r>
    </w:p>
    <w:p w14:paraId="5C4F55B8" w14:textId="758984F5"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r>
      <w:r>
        <w:rPr>
          <w:noProof/>
        </w:rPr>
        <w:instrText xml:space="preserve"> PAGEREF _Toc215167781 \h </w:instrText>
      </w:r>
      <w:r>
        <w:rPr>
          <w:noProof/>
        </w:rPr>
      </w:r>
      <w:r>
        <w:rPr>
          <w:noProof/>
        </w:rPr>
        <w:fldChar w:fldCharType="separate"/>
      </w:r>
      <w:r>
        <w:rPr>
          <w:noProof/>
        </w:rPr>
        <w:t>104</w:t>
      </w:r>
      <w:r>
        <w:rPr>
          <w:noProof/>
        </w:rPr>
        <w:fldChar w:fldCharType="end"/>
      </w:r>
    </w:p>
    <w:p w14:paraId="6A9866C8" w14:textId="67958AAA"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_Toc215167782 \h </w:instrText>
      </w:r>
      <w:r>
        <w:rPr>
          <w:noProof/>
        </w:rPr>
      </w:r>
      <w:r>
        <w:rPr>
          <w:noProof/>
        </w:rPr>
        <w:fldChar w:fldCharType="separate"/>
      </w:r>
      <w:r>
        <w:rPr>
          <w:noProof/>
        </w:rPr>
        <w:t>104</w:t>
      </w:r>
      <w:r>
        <w:rPr>
          <w:noProof/>
        </w:rPr>
        <w:fldChar w:fldCharType="end"/>
      </w:r>
    </w:p>
    <w:p w14:paraId="73ABF8EB" w14:textId="59E65B8D"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_Toc215167783 \h </w:instrText>
      </w:r>
      <w:r>
        <w:rPr>
          <w:noProof/>
        </w:rPr>
      </w:r>
      <w:r>
        <w:rPr>
          <w:noProof/>
        </w:rPr>
        <w:fldChar w:fldCharType="separate"/>
      </w:r>
      <w:r>
        <w:rPr>
          <w:noProof/>
        </w:rPr>
        <w:t>104</w:t>
      </w:r>
      <w:r>
        <w:rPr>
          <w:noProof/>
        </w:rPr>
        <w:fldChar w:fldCharType="end"/>
      </w:r>
    </w:p>
    <w:p w14:paraId="27794FA6" w14:textId="5D519D1E"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_Toc215167784 \h </w:instrText>
      </w:r>
      <w:r>
        <w:rPr>
          <w:noProof/>
        </w:rPr>
      </w:r>
      <w:r>
        <w:rPr>
          <w:noProof/>
        </w:rPr>
        <w:fldChar w:fldCharType="separate"/>
      </w:r>
      <w:r>
        <w:rPr>
          <w:noProof/>
        </w:rPr>
        <w:t>104</w:t>
      </w:r>
      <w:r>
        <w:rPr>
          <w:noProof/>
        </w:rPr>
        <w:fldChar w:fldCharType="end"/>
      </w:r>
    </w:p>
    <w:p w14:paraId="73F16BF1" w14:textId="0B9DB61C"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_Toc215167785 \h </w:instrText>
      </w:r>
      <w:r>
        <w:rPr>
          <w:noProof/>
        </w:rPr>
      </w:r>
      <w:r>
        <w:rPr>
          <w:noProof/>
        </w:rPr>
        <w:fldChar w:fldCharType="separate"/>
      </w:r>
      <w:r>
        <w:rPr>
          <w:noProof/>
        </w:rPr>
        <w:t>104</w:t>
      </w:r>
      <w:r>
        <w:rPr>
          <w:noProof/>
        </w:rPr>
        <w:fldChar w:fldCharType="end"/>
      </w:r>
    </w:p>
    <w:p w14:paraId="0FC6F830" w14:textId="0E6CB951"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_Toc215167786 \h </w:instrText>
      </w:r>
      <w:r>
        <w:rPr>
          <w:noProof/>
        </w:rPr>
      </w:r>
      <w:r>
        <w:rPr>
          <w:noProof/>
        </w:rPr>
        <w:fldChar w:fldCharType="separate"/>
      </w:r>
      <w:r>
        <w:rPr>
          <w:noProof/>
        </w:rPr>
        <w:t>104</w:t>
      </w:r>
      <w:r>
        <w:rPr>
          <w:noProof/>
        </w:rPr>
        <w:fldChar w:fldCharType="end"/>
      </w:r>
    </w:p>
    <w:p w14:paraId="5F2BF1D3" w14:textId="780588BE"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_Toc215167787 \h </w:instrText>
      </w:r>
      <w:r>
        <w:rPr>
          <w:noProof/>
        </w:rPr>
      </w:r>
      <w:r>
        <w:rPr>
          <w:noProof/>
        </w:rPr>
        <w:fldChar w:fldCharType="separate"/>
      </w:r>
      <w:r>
        <w:rPr>
          <w:noProof/>
        </w:rPr>
        <w:t>104</w:t>
      </w:r>
      <w:r>
        <w:rPr>
          <w:noProof/>
        </w:rPr>
        <w:fldChar w:fldCharType="end"/>
      </w:r>
    </w:p>
    <w:p w14:paraId="33E901D2" w14:textId="34C8424B"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_Toc215167788 \h </w:instrText>
      </w:r>
      <w:r>
        <w:rPr>
          <w:noProof/>
        </w:rPr>
      </w:r>
      <w:r>
        <w:rPr>
          <w:noProof/>
        </w:rPr>
        <w:fldChar w:fldCharType="separate"/>
      </w:r>
      <w:r>
        <w:rPr>
          <w:noProof/>
        </w:rPr>
        <w:t>104</w:t>
      </w:r>
      <w:r>
        <w:rPr>
          <w:noProof/>
        </w:rPr>
        <w:fldChar w:fldCharType="end"/>
      </w:r>
    </w:p>
    <w:p w14:paraId="0CF7AAC9" w14:textId="3ED0B08C"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_Toc215167789 \h </w:instrText>
      </w:r>
      <w:r>
        <w:rPr>
          <w:noProof/>
        </w:rPr>
      </w:r>
      <w:r>
        <w:rPr>
          <w:noProof/>
        </w:rPr>
        <w:fldChar w:fldCharType="separate"/>
      </w:r>
      <w:r>
        <w:rPr>
          <w:noProof/>
        </w:rPr>
        <w:t>105</w:t>
      </w:r>
      <w:r>
        <w:rPr>
          <w:noProof/>
        </w:rPr>
        <w:fldChar w:fldCharType="end"/>
      </w:r>
    </w:p>
    <w:p w14:paraId="145F9E2A" w14:textId="2B7B0EAD"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_Toc215167790 \h </w:instrText>
      </w:r>
      <w:r>
        <w:rPr>
          <w:noProof/>
        </w:rPr>
      </w:r>
      <w:r>
        <w:rPr>
          <w:noProof/>
        </w:rPr>
        <w:fldChar w:fldCharType="separate"/>
      </w:r>
      <w:r>
        <w:rPr>
          <w:noProof/>
        </w:rPr>
        <w:t>105</w:t>
      </w:r>
      <w:r>
        <w:rPr>
          <w:noProof/>
        </w:rPr>
        <w:fldChar w:fldCharType="end"/>
      </w:r>
    </w:p>
    <w:p w14:paraId="33436D20" w14:textId="07A2ACFC"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_Toc215167791 \h </w:instrText>
      </w:r>
      <w:r>
        <w:rPr>
          <w:noProof/>
        </w:rPr>
      </w:r>
      <w:r>
        <w:rPr>
          <w:noProof/>
        </w:rPr>
        <w:fldChar w:fldCharType="separate"/>
      </w:r>
      <w:r>
        <w:rPr>
          <w:noProof/>
        </w:rPr>
        <w:t>105</w:t>
      </w:r>
      <w:r>
        <w:rPr>
          <w:noProof/>
        </w:rPr>
        <w:fldChar w:fldCharType="end"/>
      </w:r>
    </w:p>
    <w:p w14:paraId="3CBE437C" w14:textId="62A50723"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_Toc215167792 \h </w:instrText>
      </w:r>
      <w:r>
        <w:rPr>
          <w:noProof/>
        </w:rPr>
      </w:r>
      <w:r>
        <w:rPr>
          <w:noProof/>
        </w:rPr>
        <w:fldChar w:fldCharType="separate"/>
      </w:r>
      <w:r>
        <w:rPr>
          <w:noProof/>
        </w:rPr>
        <w:t>105</w:t>
      </w:r>
      <w:r>
        <w:rPr>
          <w:noProof/>
        </w:rPr>
        <w:fldChar w:fldCharType="end"/>
      </w:r>
    </w:p>
    <w:p w14:paraId="6A2FC43C" w14:textId="221A373A"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_Toc215167793 \h </w:instrText>
      </w:r>
      <w:r>
        <w:rPr>
          <w:noProof/>
        </w:rPr>
      </w:r>
      <w:r>
        <w:rPr>
          <w:noProof/>
        </w:rPr>
        <w:fldChar w:fldCharType="separate"/>
      </w:r>
      <w:r>
        <w:rPr>
          <w:noProof/>
        </w:rPr>
        <w:t>105</w:t>
      </w:r>
      <w:r>
        <w:rPr>
          <w:noProof/>
        </w:rPr>
        <w:fldChar w:fldCharType="end"/>
      </w:r>
    </w:p>
    <w:p w14:paraId="458829FB" w14:textId="0BEC396A"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_Toc215167794 \h </w:instrText>
      </w:r>
      <w:r>
        <w:rPr>
          <w:noProof/>
        </w:rPr>
      </w:r>
      <w:r>
        <w:rPr>
          <w:noProof/>
        </w:rPr>
        <w:fldChar w:fldCharType="separate"/>
      </w:r>
      <w:r>
        <w:rPr>
          <w:noProof/>
        </w:rPr>
        <w:t>105</w:t>
      </w:r>
      <w:r>
        <w:rPr>
          <w:noProof/>
        </w:rPr>
        <w:fldChar w:fldCharType="end"/>
      </w:r>
    </w:p>
    <w:p w14:paraId="13BF6983" w14:textId="1B5B0DBB"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_Toc215167795 \h </w:instrText>
      </w:r>
      <w:r>
        <w:rPr>
          <w:noProof/>
        </w:rPr>
      </w:r>
      <w:r>
        <w:rPr>
          <w:noProof/>
        </w:rPr>
        <w:fldChar w:fldCharType="separate"/>
      </w:r>
      <w:r>
        <w:rPr>
          <w:noProof/>
        </w:rPr>
        <w:t>106</w:t>
      </w:r>
      <w:r>
        <w:rPr>
          <w:noProof/>
        </w:rPr>
        <w:fldChar w:fldCharType="end"/>
      </w:r>
    </w:p>
    <w:p w14:paraId="313F8C93" w14:textId="6E051729"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_Toc215167796 \h </w:instrText>
      </w:r>
      <w:r>
        <w:rPr>
          <w:noProof/>
        </w:rPr>
      </w:r>
      <w:r>
        <w:rPr>
          <w:noProof/>
        </w:rPr>
        <w:fldChar w:fldCharType="separate"/>
      </w:r>
      <w:r>
        <w:rPr>
          <w:noProof/>
        </w:rPr>
        <w:t>106</w:t>
      </w:r>
      <w:r>
        <w:rPr>
          <w:noProof/>
        </w:rPr>
        <w:fldChar w:fldCharType="end"/>
      </w:r>
    </w:p>
    <w:p w14:paraId="6E00AFE7" w14:textId="4712EE6E"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r>
      <w:r>
        <w:rPr>
          <w:noProof/>
        </w:rPr>
        <w:instrText xml:space="preserve"> PAGEREF _Toc215167797 \h </w:instrText>
      </w:r>
      <w:r>
        <w:rPr>
          <w:noProof/>
        </w:rPr>
      </w:r>
      <w:r>
        <w:rPr>
          <w:noProof/>
        </w:rPr>
        <w:fldChar w:fldCharType="separate"/>
      </w:r>
      <w:r>
        <w:rPr>
          <w:noProof/>
        </w:rPr>
        <w:t>106</w:t>
      </w:r>
      <w:r>
        <w:rPr>
          <w:noProof/>
        </w:rPr>
        <w:fldChar w:fldCharType="end"/>
      </w:r>
    </w:p>
    <w:p w14:paraId="2B691C38" w14:textId="49D0FA1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_Toc215167798 \h </w:instrText>
      </w:r>
      <w:r>
        <w:rPr>
          <w:noProof/>
        </w:rPr>
      </w:r>
      <w:r>
        <w:rPr>
          <w:noProof/>
        </w:rPr>
        <w:fldChar w:fldCharType="separate"/>
      </w:r>
      <w:r>
        <w:rPr>
          <w:noProof/>
        </w:rPr>
        <w:t>106</w:t>
      </w:r>
      <w:r>
        <w:rPr>
          <w:noProof/>
        </w:rPr>
        <w:fldChar w:fldCharType="end"/>
      </w:r>
    </w:p>
    <w:p w14:paraId="7A6C4803" w14:textId="76AB10AE"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_Toc215167799 \h </w:instrText>
      </w:r>
      <w:r>
        <w:rPr>
          <w:noProof/>
        </w:rPr>
      </w:r>
      <w:r>
        <w:rPr>
          <w:noProof/>
        </w:rPr>
        <w:fldChar w:fldCharType="separate"/>
      </w:r>
      <w:r>
        <w:rPr>
          <w:noProof/>
        </w:rPr>
        <w:t>106</w:t>
      </w:r>
      <w:r>
        <w:rPr>
          <w:noProof/>
        </w:rPr>
        <w:fldChar w:fldCharType="end"/>
      </w:r>
    </w:p>
    <w:p w14:paraId="271399B8" w14:textId="4E58BDAE"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_Toc215167800 \h </w:instrText>
      </w:r>
      <w:r>
        <w:rPr>
          <w:noProof/>
        </w:rPr>
      </w:r>
      <w:r>
        <w:rPr>
          <w:noProof/>
        </w:rPr>
        <w:fldChar w:fldCharType="separate"/>
      </w:r>
      <w:r>
        <w:rPr>
          <w:noProof/>
        </w:rPr>
        <w:t>107</w:t>
      </w:r>
      <w:r>
        <w:rPr>
          <w:noProof/>
        </w:rPr>
        <w:fldChar w:fldCharType="end"/>
      </w:r>
    </w:p>
    <w:p w14:paraId="35FD00C9" w14:textId="5FBCBBEB"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_Toc215167801 \h </w:instrText>
      </w:r>
      <w:r>
        <w:rPr>
          <w:noProof/>
        </w:rPr>
      </w:r>
      <w:r>
        <w:rPr>
          <w:noProof/>
        </w:rPr>
        <w:fldChar w:fldCharType="separate"/>
      </w:r>
      <w:r>
        <w:rPr>
          <w:noProof/>
        </w:rPr>
        <w:t>107</w:t>
      </w:r>
      <w:r>
        <w:rPr>
          <w:noProof/>
        </w:rPr>
        <w:fldChar w:fldCharType="end"/>
      </w:r>
    </w:p>
    <w:p w14:paraId="4613E9CC" w14:textId="7F97E575"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_Toc215167802 \h </w:instrText>
      </w:r>
      <w:r>
        <w:rPr>
          <w:noProof/>
        </w:rPr>
      </w:r>
      <w:r>
        <w:rPr>
          <w:noProof/>
        </w:rPr>
        <w:fldChar w:fldCharType="separate"/>
      </w:r>
      <w:r>
        <w:rPr>
          <w:noProof/>
        </w:rPr>
        <w:t>107</w:t>
      </w:r>
      <w:r>
        <w:rPr>
          <w:noProof/>
        </w:rPr>
        <w:fldChar w:fldCharType="end"/>
      </w:r>
    </w:p>
    <w:p w14:paraId="04FD1B98" w14:textId="15F430AC"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_Toc215167803 \h </w:instrText>
      </w:r>
      <w:r>
        <w:rPr>
          <w:noProof/>
        </w:rPr>
      </w:r>
      <w:r>
        <w:rPr>
          <w:noProof/>
        </w:rPr>
        <w:fldChar w:fldCharType="separate"/>
      </w:r>
      <w:r>
        <w:rPr>
          <w:noProof/>
        </w:rPr>
        <w:t>107</w:t>
      </w:r>
      <w:r>
        <w:rPr>
          <w:noProof/>
        </w:rPr>
        <w:fldChar w:fldCharType="end"/>
      </w:r>
    </w:p>
    <w:p w14:paraId="7D183995" w14:textId="38A5E93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_Toc215167804 \h </w:instrText>
      </w:r>
      <w:r>
        <w:rPr>
          <w:noProof/>
        </w:rPr>
      </w:r>
      <w:r>
        <w:rPr>
          <w:noProof/>
        </w:rPr>
        <w:fldChar w:fldCharType="separate"/>
      </w:r>
      <w:r>
        <w:rPr>
          <w:noProof/>
        </w:rPr>
        <w:t>107</w:t>
      </w:r>
      <w:r>
        <w:rPr>
          <w:noProof/>
        </w:rPr>
        <w:fldChar w:fldCharType="end"/>
      </w:r>
    </w:p>
    <w:p w14:paraId="2565FF25" w14:textId="72E8C443"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r>
      <w:r>
        <w:rPr>
          <w:noProof/>
        </w:rPr>
        <w:instrText xml:space="preserve"> PAGEREF _Toc215167805 \h </w:instrText>
      </w:r>
      <w:r>
        <w:rPr>
          <w:noProof/>
        </w:rPr>
      </w:r>
      <w:r>
        <w:rPr>
          <w:noProof/>
        </w:rPr>
        <w:fldChar w:fldCharType="separate"/>
      </w:r>
      <w:r>
        <w:rPr>
          <w:noProof/>
        </w:rPr>
        <w:t>108</w:t>
      </w:r>
      <w:r>
        <w:rPr>
          <w:noProof/>
        </w:rPr>
        <w:fldChar w:fldCharType="end"/>
      </w:r>
    </w:p>
    <w:p w14:paraId="54F9E537" w14:textId="77E2A93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r>
      <w:r>
        <w:rPr>
          <w:noProof/>
        </w:rPr>
        <w:instrText xml:space="preserve"> PAGEREF _Toc215167806 \h </w:instrText>
      </w:r>
      <w:r>
        <w:rPr>
          <w:noProof/>
        </w:rPr>
      </w:r>
      <w:r>
        <w:rPr>
          <w:noProof/>
        </w:rPr>
        <w:fldChar w:fldCharType="separate"/>
      </w:r>
      <w:r>
        <w:rPr>
          <w:noProof/>
        </w:rPr>
        <w:t>108</w:t>
      </w:r>
      <w:r>
        <w:rPr>
          <w:noProof/>
        </w:rPr>
        <w:fldChar w:fldCharType="end"/>
      </w:r>
    </w:p>
    <w:p w14:paraId="11DB405B" w14:textId="026BBEA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r>
      <w:r>
        <w:rPr>
          <w:noProof/>
        </w:rPr>
        <w:instrText xml:space="preserve"> PAGEREF _Toc215167807 \h </w:instrText>
      </w:r>
      <w:r>
        <w:rPr>
          <w:noProof/>
        </w:rPr>
      </w:r>
      <w:r>
        <w:rPr>
          <w:noProof/>
        </w:rPr>
        <w:fldChar w:fldCharType="separate"/>
      </w:r>
      <w:r>
        <w:rPr>
          <w:noProof/>
        </w:rPr>
        <w:t>108</w:t>
      </w:r>
      <w:r>
        <w:rPr>
          <w:noProof/>
        </w:rPr>
        <w:fldChar w:fldCharType="end"/>
      </w:r>
    </w:p>
    <w:p w14:paraId="2340A094" w14:textId="78822F2D"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r>
      <w:r>
        <w:rPr>
          <w:noProof/>
        </w:rPr>
        <w:instrText xml:space="preserve"> PAGEREF _Toc215167808 \h </w:instrText>
      </w:r>
      <w:r>
        <w:rPr>
          <w:noProof/>
        </w:rPr>
      </w:r>
      <w:r>
        <w:rPr>
          <w:noProof/>
        </w:rPr>
        <w:fldChar w:fldCharType="separate"/>
      </w:r>
      <w:r>
        <w:rPr>
          <w:noProof/>
        </w:rPr>
        <w:t>109</w:t>
      </w:r>
      <w:r>
        <w:rPr>
          <w:noProof/>
        </w:rPr>
        <w:fldChar w:fldCharType="end"/>
      </w:r>
    </w:p>
    <w:p w14:paraId="015D061E" w14:textId="6B07A585"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_Toc215167809 \h </w:instrText>
      </w:r>
      <w:r>
        <w:rPr>
          <w:noProof/>
        </w:rPr>
      </w:r>
      <w:r>
        <w:rPr>
          <w:noProof/>
        </w:rPr>
        <w:fldChar w:fldCharType="separate"/>
      </w:r>
      <w:r>
        <w:rPr>
          <w:noProof/>
        </w:rPr>
        <w:t>109</w:t>
      </w:r>
      <w:r>
        <w:rPr>
          <w:noProof/>
        </w:rPr>
        <w:fldChar w:fldCharType="end"/>
      </w:r>
    </w:p>
    <w:p w14:paraId="68C050C9" w14:textId="12B5AFE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_Toc215167810 \h </w:instrText>
      </w:r>
      <w:r>
        <w:rPr>
          <w:noProof/>
        </w:rPr>
      </w:r>
      <w:r>
        <w:rPr>
          <w:noProof/>
        </w:rPr>
        <w:fldChar w:fldCharType="separate"/>
      </w:r>
      <w:r>
        <w:rPr>
          <w:noProof/>
        </w:rPr>
        <w:t>109</w:t>
      </w:r>
      <w:r>
        <w:rPr>
          <w:noProof/>
        </w:rPr>
        <w:fldChar w:fldCharType="end"/>
      </w:r>
    </w:p>
    <w:p w14:paraId="34E82F73" w14:textId="596FE19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_Toc215167811 \h </w:instrText>
      </w:r>
      <w:r>
        <w:rPr>
          <w:noProof/>
        </w:rPr>
      </w:r>
      <w:r>
        <w:rPr>
          <w:noProof/>
        </w:rPr>
        <w:fldChar w:fldCharType="separate"/>
      </w:r>
      <w:r>
        <w:rPr>
          <w:noProof/>
        </w:rPr>
        <w:t>109</w:t>
      </w:r>
      <w:r>
        <w:rPr>
          <w:noProof/>
        </w:rPr>
        <w:fldChar w:fldCharType="end"/>
      </w:r>
    </w:p>
    <w:p w14:paraId="4A711A74" w14:textId="0C8B7790"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r>
      <w:r>
        <w:rPr>
          <w:noProof/>
        </w:rPr>
        <w:instrText xml:space="preserve"> PAGEREF _Toc215167812 \h </w:instrText>
      </w:r>
      <w:r>
        <w:rPr>
          <w:noProof/>
        </w:rPr>
      </w:r>
      <w:r>
        <w:rPr>
          <w:noProof/>
        </w:rPr>
        <w:fldChar w:fldCharType="separate"/>
      </w:r>
      <w:r>
        <w:rPr>
          <w:noProof/>
        </w:rPr>
        <w:t>109</w:t>
      </w:r>
      <w:r>
        <w:rPr>
          <w:noProof/>
        </w:rPr>
        <w:fldChar w:fldCharType="end"/>
      </w:r>
    </w:p>
    <w:p w14:paraId="7010BF83" w14:textId="601D1744"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_Toc215167813 \h </w:instrText>
      </w:r>
      <w:r>
        <w:rPr>
          <w:noProof/>
        </w:rPr>
      </w:r>
      <w:r>
        <w:rPr>
          <w:noProof/>
        </w:rPr>
        <w:fldChar w:fldCharType="separate"/>
      </w:r>
      <w:r>
        <w:rPr>
          <w:noProof/>
        </w:rPr>
        <w:t>109</w:t>
      </w:r>
      <w:r>
        <w:rPr>
          <w:noProof/>
        </w:rPr>
        <w:fldChar w:fldCharType="end"/>
      </w:r>
    </w:p>
    <w:p w14:paraId="4D8FE998" w14:textId="127ACFE1"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_Toc215167814 \h </w:instrText>
      </w:r>
      <w:r>
        <w:rPr>
          <w:noProof/>
        </w:rPr>
      </w:r>
      <w:r>
        <w:rPr>
          <w:noProof/>
        </w:rPr>
        <w:fldChar w:fldCharType="separate"/>
      </w:r>
      <w:r>
        <w:rPr>
          <w:noProof/>
        </w:rPr>
        <w:t>109</w:t>
      </w:r>
      <w:r>
        <w:rPr>
          <w:noProof/>
        </w:rPr>
        <w:fldChar w:fldCharType="end"/>
      </w:r>
    </w:p>
    <w:p w14:paraId="2501405D" w14:textId="2FC70D4E"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_Toc215167815 \h </w:instrText>
      </w:r>
      <w:r>
        <w:rPr>
          <w:noProof/>
        </w:rPr>
      </w:r>
      <w:r>
        <w:rPr>
          <w:noProof/>
        </w:rPr>
        <w:fldChar w:fldCharType="separate"/>
      </w:r>
      <w:r>
        <w:rPr>
          <w:noProof/>
        </w:rPr>
        <w:t>109</w:t>
      </w:r>
      <w:r>
        <w:rPr>
          <w:noProof/>
        </w:rPr>
        <w:fldChar w:fldCharType="end"/>
      </w:r>
    </w:p>
    <w:p w14:paraId="3C0F08F3" w14:textId="572AF64B"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_Toc215167816 \h </w:instrText>
      </w:r>
      <w:r>
        <w:rPr>
          <w:noProof/>
        </w:rPr>
      </w:r>
      <w:r>
        <w:rPr>
          <w:noProof/>
        </w:rPr>
        <w:fldChar w:fldCharType="separate"/>
      </w:r>
      <w:r>
        <w:rPr>
          <w:noProof/>
        </w:rPr>
        <w:t>110</w:t>
      </w:r>
      <w:r>
        <w:rPr>
          <w:noProof/>
        </w:rPr>
        <w:fldChar w:fldCharType="end"/>
      </w:r>
    </w:p>
    <w:p w14:paraId="27D731F6" w14:textId="13E36300"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_Toc215167817 \h </w:instrText>
      </w:r>
      <w:r>
        <w:rPr>
          <w:noProof/>
        </w:rPr>
      </w:r>
      <w:r>
        <w:rPr>
          <w:noProof/>
        </w:rPr>
        <w:fldChar w:fldCharType="separate"/>
      </w:r>
      <w:r>
        <w:rPr>
          <w:noProof/>
        </w:rPr>
        <w:t>110</w:t>
      </w:r>
      <w:r>
        <w:rPr>
          <w:noProof/>
        </w:rPr>
        <w:fldChar w:fldCharType="end"/>
      </w:r>
    </w:p>
    <w:p w14:paraId="05A4827D" w14:textId="15F2E4D8"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_Toc215167818 \h </w:instrText>
      </w:r>
      <w:r>
        <w:rPr>
          <w:noProof/>
        </w:rPr>
      </w:r>
      <w:r>
        <w:rPr>
          <w:noProof/>
        </w:rPr>
        <w:fldChar w:fldCharType="separate"/>
      </w:r>
      <w:r>
        <w:rPr>
          <w:noProof/>
        </w:rPr>
        <w:t>110</w:t>
      </w:r>
      <w:r>
        <w:rPr>
          <w:noProof/>
        </w:rPr>
        <w:fldChar w:fldCharType="end"/>
      </w:r>
    </w:p>
    <w:p w14:paraId="132E99E7" w14:textId="6C98F9B3"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_Toc215167819 \h </w:instrText>
      </w:r>
      <w:r>
        <w:rPr>
          <w:noProof/>
        </w:rPr>
      </w:r>
      <w:r>
        <w:rPr>
          <w:noProof/>
        </w:rPr>
        <w:fldChar w:fldCharType="separate"/>
      </w:r>
      <w:r>
        <w:rPr>
          <w:noProof/>
        </w:rPr>
        <w:t>110</w:t>
      </w:r>
      <w:r>
        <w:rPr>
          <w:noProof/>
        </w:rPr>
        <w:fldChar w:fldCharType="end"/>
      </w:r>
    </w:p>
    <w:p w14:paraId="7DD2F800" w14:textId="10D63C33"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_Toc215167820 \h </w:instrText>
      </w:r>
      <w:r>
        <w:rPr>
          <w:noProof/>
        </w:rPr>
      </w:r>
      <w:r>
        <w:rPr>
          <w:noProof/>
        </w:rPr>
        <w:fldChar w:fldCharType="separate"/>
      </w:r>
      <w:r>
        <w:rPr>
          <w:noProof/>
        </w:rPr>
        <w:t>110</w:t>
      </w:r>
      <w:r>
        <w:rPr>
          <w:noProof/>
        </w:rPr>
        <w:fldChar w:fldCharType="end"/>
      </w:r>
    </w:p>
    <w:p w14:paraId="218103F9" w14:textId="68576BB2"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_Toc215167821 \h </w:instrText>
      </w:r>
      <w:r>
        <w:rPr>
          <w:noProof/>
        </w:rPr>
      </w:r>
      <w:r>
        <w:rPr>
          <w:noProof/>
        </w:rPr>
        <w:fldChar w:fldCharType="separate"/>
      </w:r>
      <w:r>
        <w:rPr>
          <w:noProof/>
        </w:rPr>
        <w:t>110</w:t>
      </w:r>
      <w:r>
        <w:rPr>
          <w:noProof/>
        </w:rPr>
        <w:fldChar w:fldCharType="end"/>
      </w:r>
    </w:p>
    <w:p w14:paraId="6D82378E" w14:textId="370EE85C"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_Toc215167822 \h </w:instrText>
      </w:r>
      <w:r>
        <w:rPr>
          <w:noProof/>
        </w:rPr>
      </w:r>
      <w:r>
        <w:rPr>
          <w:noProof/>
        </w:rPr>
        <w:fldChar w:fldCharType="separate"/>
      </w:r>
      <w:r>
        <w:rPr>
          <w:noProof/>
        </w:rPr>
        <w:t>110</w:t>
      </w:r>
      <w:r>
        <w:rPr>
          <w:noProof/>
        </w:rPr>
        <w:fldChar w:fldCharType="end"/>
      </w:r>
    </w:p>
    <w:p w14:paraId="379A2318" w14:textId="572C12CD"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_Toc215167823 \h </w:instrText>
      </w:r>
      <w:r>
        <w:rPr>
          <w:noProof/>
        </w:rPr>
      </w:r>
      <w:r>
        <w:rPr>
          <w:noProof/>
        </w:rPr>
        <w:fldChar w:fldCharType="separate"/>
      </w:r>
      <w:r>
        <w:rPr>
          <w:noProof/>
        </w:rPr>
        <w:t>110</w:t>
      </w:r>
      <w:r>
        <w:rPr>
          <w:noProof/>
        </w:rPr>
        <w:fldChar w:fldCharType="end"/>
      </w:r>
    </w:p>
    <w:p w14:paraId="2F4127C3" w14:textId="5E83FF46"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_Toc215167824 \h </w:instrText>
      </w:r>
      <w:r>
        <w:rPr>
          <w:noProof/>
        </w:rPr>
      </w:r>
      <w:r>
        <w:rPr>
          <w:noProof/>
        </w:rPr>
        <w:fldChar w:fldCharType="separate"/>
      </w:r>
      <w:r>
        <w:rPr>
          <w:noProof/>
        </w:rPr>
        <w:t>111</w:t>
      </w:r>
      <w:r>
        <w:rPr>
          <w:noProof/>
        </w:rPr>
        <w:fldChar w:fldCharType="end"/>
      </w:r>
    </w:p>
    <w:p w14:paraId="719F27B9" w14:textId="781B36FB"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_Toc215167825 \h </w:instrText>
      </w:r>
      <w:r>
        <w:rPr>
          <w:noProof/>
        </w:rPr>
      </w:r>
      <w:r>
        <w:rPr>
          <w:noProof/>
        </w:rPr>
        <w:fldChar w:fldCharType="separate"/>
      </w:r>
      <w:r>
        <w:rPr>
          <w:noProof/>
        </w:rPr>
        <w:t>111</w:t>
      </w:r>
      <w:r>
        <w:rPr>
          <w:noProof/>
        </w:rPr>
        <w:fldChar w:fldCharType="end"/>
      </w:r>
    </w:p>
    <w:p w14:paraId="01C3D3C8" w14:textId="4075CC0A"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_Toc215167826 \h </w:instrText>
      </w:r>
      <w:r>
        <w:rPr>
          <w:noProof/>
        </w:rPr>
      </w:r>
      <w:r>
        <w:rPr>
          <w:noProof/>
        </w:rPr>
        <w:fldChar w:fldCharType="separate"/>
      </w:r>
      <w:r>
        <w:rPr>
          <w:noProof/>
        </w:rPr>
        <w:t>111</w:t>
      </w:r>
      <w:r>
        <w:rPr>
          <w:noProof/>
        </w:rPr>
        <w:fldChar w:fldCharType="end"/>
      </w:r>
    </w:p>
    <w:p w14:paraId="50A03E9A" w14:textId="5FD886A7"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_Toc215167827 \h </w:instrText>
      </w:r>
      <w:r>
        <w:rPr>
          <w:noProof/>
        </w:rPr>
      </w:r>
      <w:r>
        <w:rPr>
          <w:noProof/>
        </w:rPr>
        <w:fldChar w:fldCharType="separate"/>
      </w:r>
      <w:r>
        <w:rPr>
          <w:noProof/>
        </w:rPr>
        <w:t>111</w:t>
      </w:r>
      <w:r>
        <w:rPr>
          <w:noProof/>
        </w:rPr>
        <w:fldChar w:fldCharType="end"/>
      </w:r>
    </w:p>
    <w:p w14:paraId="2E8E7476" w14:textId="7C63E63B"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AIML task transfer</w:t>
      </w:r>
      <w:r>
        <w:rPr>
          <w:noProof/>
        </w:rPr>
        <w:tab/>
      </w:r>
      <w:r>
        <w:rPr>
          <w:noProof/>
        </w:rPr>
        <w:fldChar w:fldCharType="begin"/>
      </w:r>
      <w:r>
        <w:rPr>
          <w:noProof/>
        </w:rPr>
        <w:instrText xml:space="preserve"> PAGEREF _Toc215167828 \h </w:instrText>
      </w:r>
      <w:r>
        <w:rPr>
          <w:noProof/>
        </w:rPr>
      </w:r>
      <w:r>
        <w:rPr>
          <w:noProof/>
        </w:rPr>
        <w:fldChar w:fldCharType="separate"/>
      </w:r>
      <w:r>
        <w:rPr>
          <w:noProof/>
        </w:rPr>
        <w:t>111</w:t>
      </w:r>
      <w:r>
        <w:rPr>
          <w:noProof/>
        </w:rPr>
        <w:fldChar w:fldCharType="end"/>
      </w:r>
    </w:p>
    <w:p w14:paraId="2A16AD88" w14:textId="3BFA2BF4"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_Toc215167829 \h </w:instrText>
      </w:r>
      <w:r>
        <w:rPr>
          <w:noProof/>
        </w:rPr>
      </w:r>
      <w:r>
        <w:rPr>
          <w:noProof/>
        </w:rPr>
        <w:fldChar w:fldCharType="separate"/>
      </w:r>
      <w:r>
        <w:rPr>
          <w:noProof/>
        </w:rPr>
        <w:t>111</w:t>
      </w:r>
      <w:r>
        <w:rPr>
          <w:noProof/>
        </w:rPr>
        <w:fldChar w:fldCharType="end"/>
      </w:r>
    </w:p>
    <w:p w14:paraId="430C0C01" w14:textId="6F0AA13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_Toc215167830 \h </w:instrText>
      </w:r>
      <w:r>
        <w:rPr>
          <w:noProof/>
        </w:rPr>
      </w:r>
      <w:r>
        <w:rPr>
          <w:noProof/>
        </w:rPr>
        <w:fldChar w:fldCharType="separate"/>
      </w:r>
      <w:r>
        <w:rPr>
          <w:noProof/>
        </w:rPr>
        <w:t>111</w:t>
      </w:r>
      <w:r>
        <w:rPr>
          <w:noProof/>
        </w:rPr>
        <w:fldChar w:fldCharType="end"/>
      </w:r>
    </w:p>
    <w:p w14:paraId="403554C9" w14:textId="7518556D"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AIML task transfer</w:t>
      </w:r>
      <w:r>
        <w:rPr>
          <w:noProof/>
        </w:rPr>
        <w:tab/>
      </w:r>
      <w:r>
        <w:rPr>
          <w:noProof/>
        </w:rPr>
        <w:fldChar w:fldCharType="begin"/>
      </w:r>
      <w:r>
        <w:rPr>
          <w:noProof/>
        </w:rPr>
        <w:instrText xml:space="preserve"> PAGEREF _Toc215167831 \h </w:instrText>
      </w:r>
      <w:r>
        <w:rPr>
          <w:noProof/>
        </w:rPr>
      </w:r>
      <w:r>
        <w:rPr>
          <w:noProof/>
        </w:rPr>
        <w:fldChar w:fldCharType="separate"/>
      </w:r>
      <w:r>
        <w:rPr>
          <w:noProof/>
        </w:rPr>
        <w:t>112</w:t>
      </w:r>
      <w:r>
        <w:rPr>
          <w:noProof/>
        </w:rPr>
        <w:fldChar w:fldCharType="end"/>
      </w:r>
    </w:p>
    <w:p w14:paraId="5902755D" w14:textId="4D66DCFC"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_Toc215167832 \h </w:instrText>
      </w:r>
      <w:r>
        <w:rPr>
          <w:noProof/>
        </w:rPr>
      </w:r>
      <w:r>
        <w:rPr>
          <w:noProof/>
        </w:rPr>
        <w:fldChar w:fldCharType="separate"/>
      </w:r>
      <w:r>
        <w:rPr>
          <w:noProof/>
        </w:rPr>
        <w:t>112</w:t>
      </w:r>
      <w:r>
        <w:rPr>
          <w:noProof/>
        </w:rPr>
        <w:fldChar w:fldCharType="end"/>
      </w:r>
    </w:p>
    <w:p w14:paraId="4E5D6287" w14:textId="6282F720"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_Toc215167833 \h </w:instrText>
      </w:r>
      <w:r>
        <w:rPr>
          <w:noProof/>
        </w:rPr>
      </w:r>
      <w:r>
        <w:rPr>
          <w:noProof/>
        </w:rPr>
        <w:fldChar w:fldCharType="separate"/>
      </w:r>
      <w:r>
        <w:rPr>
          <w:noProof/>
        </w:rPr>
        <w:t>112</w:t>
      </w:r>
      <w:r>
        <w:rPr>
          <w:noProof/>
        </w:rPr>
        <w:fldChar w:fldCharType="end"/>
      </w:r>
    </w:p>
    <w:p w14:paraId="6F99A48A" w14:textId="778005CD"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_Toc215167834 \h </w:instrText>
      </w:r>
      <w:r>
        <w:rPr>
          <w:noProof/>
        </w:rPr>
      </w:r>
      <w:r>
        <w:rPr>
          <w:noProof/>
        </w:rPr>
        <w:fldChar w:fldCharType="separate"/>
      </w:r>
      <w:r>
        <w:rPr>
          <w:noProof/>
        </w:rPr>
        <w:t>113</w:t>
      </w:r>
      <w:r>
        <w:rPr>
          <w:noProof/>
        </w:rPr>
        <w:fldChar w:fldCharType="end"/>
      </w:r>
    </w:p>
    <w:p w14:paraId="744A379E" w14:textId="6B982BF3"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_Toc215167835 \h </w:instrText>
      </w:r>
      <w:r>
        <w:rPr>
          <w:noProof/>
        </w:rPr>
      </w:r>
      <w:r>
        <w:rPr>
          <w:noProof/>
        </w:rPr>
        <w:fldChar w:fldCharType="separate"/>
      </w:r>
      <w:r>
        <w:rPr>
          <w:noProof/>
        </w:rPr>
        <w:t>113</w:t>
      </w:r>
      <w:r>
        <w:rPr>
          <w:noProof/>
        </w:rPr>
        <w:fldChar w:fldCharType="end"/>
      </w:r>
    </w:p>
    <w:p w14:paraId="5E44A168" w14:textId="2BD57329"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_Toc215167836 \h </w:instrText>
      </w:r>
      <w:r>
        <w:rPr>
          <w:noProof/>
        </w:rPr>
      </w:r>
      <w:r>
        <w:rPr>
          <w:noProof/>
        </w:rPr>
        <w:fldChar w:fldCharType="separate"/>
      </w:r>
      <w:r>
        <w:rPr>
          <w:noProof/>
        </w:rPr>
        <w:t>113</w:t>
      </w:r>
      <w:r>
        <w:rPr>
          <w:noProof/>
        </w:rPr>
        <w:fldChar w:fldCharType="end"/>
      </w:r>
    </w:p>
    <w:p w14:paraId="09F0FA1C" w14:textId="7D6161A9"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_Toc215167837 \h </w:instrText>
      </w:r>
      <w:r>
        <w:rPr>
          <w:noProof/>
        </w:rPr>
      </w:r>
      <w:r>
        <w:rPr>
          <w:noProof/>
        </w:rPr>
        <w:fldChar w:fldCharType="separate"/>
      </w:r>
      <w:r>
        <w:rPr>
          <w:noProof/>
        </w:rPr>
        <w:t>114</w:t>
      </w:r>
      <w:r>
        <w:rPr>
          <w:noProof/>
        </w:rPr>
        <w:fldChar w:fldCharType="end"/>
      </w:r>
    </w:p>
    <w:p w14:paraId="7CB7CA27" w14:textId="59F565E6"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_Toc215167838 \h </w:instrText>
      </w:r>
      <w:r>
        <w:rPr>
          <w:noProof/>
        </w:rPr>
      </w:r>
      <w:r>
        <w:rPr>
          <w:noProof/>
        </w:rPr>
        <w:fldChar w:fldCharType="separate"/>
      </w:r>
      <w:r>
        <w:rPr>
          <w:noProof/>
        </w:rPr>
        <w:t>114</w:t>
      </w:r>
      <w:r>
        <w:rPr>
          <w:noProof/>
        </w:rPr>
        <w:fldChar w:fldCharType="end"/>
      </w:r>
    </w:p>
    <w:p w14:paraId="31D32D09" w14:textId="0E13E595"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r>
      <w:r>
        <w:rPr>
          <w:noProof/>
        </w:rPr>
        <w:instrText xml:space="preserve"> PAGEREF _Toc215167839 \h </w:instrText>
      </w:r>
      <w:r>
        <w:rPr>
          <w:noProof/>
        </w:rPr>
      </w:r>
      <w:r>
        <w:rPr>
          <w:noProof/>
        </w:rPr>
        <w:fldChar w:fldCharType="separate"/>
      </w:r>
      <w:r>
        <w:rPr>
          <w:noProof/>
        </w:rPr>
        <w:t>114</w:t>
      </w:r>
      <w:r>
        <w:rPr>
          <w:noProof/>
        </w:rPr>
        <w:fldChar w:fldCharType="end"/>
      </w:r>
    </w:p>
    <w:p w14:paraId="0D737748" w14:textId="2AD39892"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r>
      <w:r>
        <w:rPr>
          <w:noProof/>
        </w:rPr>
        <w:instrText xml:space="preserve"> PAGEREF _Toc215167840 \h </w:instrText>
      </w:r>
      <w:r>
        <w:rPr>
          <w:noProof/>
        </w:rPr>
      </w:r>
      <w:r>
        <w:rPr>
          <w:noProof/>
        </w:rPr>
        <w:fldChar w:fldCharType="separate"/>
      </w:r>
      <w:r>
        <w:rPr>
          <w:noProof/>
        </w:rPr>
        <w:t>114</w:t>
      </w:r>
      <w:r>
        <w:rPr>
          <w:noProof/>
        </w:rPr>
        <w:fldChar w:fldCharType="end"/>
      </w:r>
    </w:p>
    <w:p w14:paraId="21B3C3CC" w14:textId="1A65BE65"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r>
      <w:r>
        <w:rPr>
          <w:noProof/>
        </w:rPr>
        <w:instrText xml:space="preserve"> PAGEREF _Toc215167841 \h </w:instrText>
      </w:r>
      <w:r>
        <w:rPr>
          <w:noProof/>
        </w:rPr>
      </w:r>
      <w:r>
        <w:rPr>
          <w:noProof/>
        </w:rPr>
        <w:fldChar w:fldCharType="separate"/>
      </w:r>
      <w:r>
        <w:rPr>
          <w:noProof/>
        </w:rPr>
        <w:t>115</w:t>
      </w:r>
      <w:r>
        <w:rPr>
          <w:noProof/>
        </w:rPr>
        <w:fldChar w:fldCharType="end"/>
      </w:r>
    </w:p>
    <w:p w14:paraId="086B3D42" w14:textId="3FB0DDF8"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_Toc215167842 \h </w:instrText>
      </w:r>
      <w:r>
        <w:rPr>
          <w:noProof/>
        </w:rPr>
      </w:r>
      <w:r>
        <w:rPr>
          <w:noProof/>
        </w:rPr>
        <w:fldChar w:fldCharType="separate"/>
      </w:r>
      <w:r>
        <w:rPr>
          <w:noProof/>
        </w:rPr>
        <w:t>115</w:t>
      </w:r>
      <w:r>
        <w:rPr>
          <w:noProof/>
        </w:rPr>
        <w:fldChar w:fldCharType="end"/>
      </w:r>
    </w:p>
    <w:p w14:paraId="1519BFC8" w14:textId="31E1081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_Toc215167843 \h </w:instrText>
      </w:r>
      <w:r>
        <w:rPr>
          <w:noProof/>
        </w:rPr>
      </w:r>
      <w:r>
        <w:rPr>
          <w:noProof/>
        </w:rPr>
        <w:fldChar w:fldCharType="separate"/>
      </w:r>
      <w:r>
        <w:rPr>
          <w:noProof/>
        </w:rPr>
        <w:t>115</w:t>
      </w:r>
      <w:r>
        <w:rPr>
          <w:noProof/>
        </w:rPr>
        <w:fldChar w:fldCharType="end"/>
      </w:r>
    </w:p>
    <w:p w14:paraId="17DF14FB" w14:textId="7D0DB83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_Toc215167844 \h </w:instrText>
      </w:r>
      <w:r>
        <w:rPr>
          <w:noProof/>
        </w:rPr>
      </w:r>
      <w:r>
        <w:rPr>
          <w:noProof/>
        </w:rPr>
        <w:fldChar w:fldCharType="separate"/>
      </w:r>
      <w:r>
        <w:rPr>
          <w:noProof/>
        </w:rPr>
        <w:t>115</w:t>
      </w:r>
      <w:r>
        <w:rPr>
          <w:noProof/>
        </w:rPr>
        <w:fldChar w:fldCharType="end"/>
      </w:r>
    </w:p>
    <w:p w14:paraId="643492EF" w14:textId="6740FB18"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r>
      <w:r>
        <w:rPr>
          <w:noProof/>
        </w:rPr>
        <w:instrText xml:space="preserve"> PAGEREF _Toc215167845 \h </w:instrText>
      </w:r>
      <w:r>
        <w:rPr>
          <w:noProof/>
        </w:rPr>
      </w:r>
      <w:r>
        <w:rPr>
          <w:noProof/>
        </w:rPr>
        <w:fldChar w:fldCharType="separate"/>
      </w:r>
      <w:r>
        <w:rPr>
          <w:noProof/>
        </w:rPr>
        <w:t>115</w:t>
      </w:r>
      <w:r>
        <w:rPr>
          <w:noProof/>
        </w:rPr>
        <w:fldChar w:fldCharType="end"/>
      </w:r>
    </w:p>
    <w:p w14:paraId="4FF5CC0A" w14:textId="2721BEF0"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_Toc215167846 \h </w:instrText>
      </w:r>
      <w:r>
        <w:rPr>
          <w:noProof/>
        </w:rPr>
      </w:r>
      <w:r>
        <w:rPr>
          <w:noProof/>
        </w:rPr>
        <w:fldChar w:fldCharType="separate"/>
      </w:r>
      <w:r>
        <w:rPr>
          <w:noProof/>
        </w:rPr>
        <w:t>115</w:t>
      </w:r>
      <w:r>
        <w:rPr>
          <w:noProof/>
        </w:rPr>
        <w:fldChar w:fldCharType="end"/>
      </w:r>
    </w:p>
    <w:p w14:paraId="23A18715" w14:textId="381F843B"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_Toc215167847 \h </w:instrText>
      </w:r>
      <w:r>
        <w:rPr>
          <w:noProof/>
        </w:rPr>
      </w:r>
      <w:r>
        <w:rPr>
          <w:noProof/>
        </w:rPr>
        <w:fldChar w:fldCharType="separate"/>
      </w:r>
      <w:r>
        <w:rPr>
          <w:noProof/>
        </w:rPr>
        <w:t>115</w:t>
      </w:r>
      <w:r>
        <w:rPr>
          <w:noProof/>
        </w:rPr>
        <w:fldChar w:fldCharType="end"/>
      </w:r>
    </w:p>
    <w:p w14:paraId="06C7F63E" w14:textId="60B1B913"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_Toc215167848 \h </w:instrText>
      </w:r>
      <w:r>
        <w:rPr>
          <w:noProof/>
        </w:rPr>
      </w:r>
      <w:r>
        <w:rPr>
          <w:noProof/>
        </w:rPr>
        <w:fldChar w:fldCharType="separate"/>
      </w:r>
      <w:r>
        <w:rPr>
          <w:noProof/>
        </w:rPr>
        <w:t>115</w:t>
      </w:r>
      <w:r>
        <w:rPr>
          <w:noProof/>
        </w:rPr>
        <w:fldChar w:fldCharType="end"/>
      </w:r>
    </w:p>
    <w:p w14:paraId="403E522F" w14:textId="5AF00F27"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_Toc215167849 \h </w:instrText>
      </w:r>
      <w:r>
        <w:rPr>
          <w:noProof/>
        </w:rPr>
      </w:r>
      <w:r>
        <w:rPr>
          <w:noProof/>
        </w:rPr>
        <w:fldChar w:fldCharType="separate"/>
      </w:r>
      <w:r>
        <w:rPr>
          <w:noProof/>
        </w:rPr>
        <w:t>116</w:t>
      </w:r>
      <w:r>
        <w:rPr>
          <w:noProof/>
        </w:rPr>
        <w:fldChar w:fldCharType="end"/>
      </w:r>
    </w:p>
    <w:p w14:paraId="31E3AE9D" w14:textId="08F102C5"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_Toc215167850 \h </w:instrText>
      </w:r>
      <w:r>
        <w:rPr>
          <w:noProof/>
        </w:rPr>
      </w:r>
      <w:r>
        <w:rPr>
          <w:noProof/>
        </w:rPr>
        <w:fldChar w:fldCharType="separate"/>
      </w:r>
      <w:r>
        <w:rPr>
          <w:noProof/>
        </w:rPr>
        <w:t>116</w:t>
      </w:r>
      <w:r>
        <w:rPr>
          <w:noProof/>
        </w:rPr>
        <w:fldChar w:fldCharType="end"/>
      </w:r>
    </w:p>
    <w:p w14:paraId="06AE9933" w14:textId="61D97507"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_Toc215167851 \h </w:instrText>
      </w:r>
      <w:r>
        <w:rPr>
          <w:noProof/>
        </w:rPr>
      </w:r>
      <w:r>
        <w:rPr>
          <w:noProof/>
        </w:rPr>
        <w:fldChar w:fldCharType="separate"/>
      </w:r>
      <w:r>
        <w:rPr>
          <w:noProof/>
        </w:rPr>
        <w:t>116</w:t>
      </w:r>
      <w:r>
        <w:rPr>
          <w:noProof/>
        </w:rPr>
        <w:fldChar w:fldCharType="end"/>
      </w:r>
    </w:p>
    <w:p w14:paraId="7337FD09" w14:textId="695AC15A"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_Toc215167852 \h </w:instrText>
      </w:r>
      <w:r>
        <w:rPr>
          <w:noProof/>
        </w:rPr>
      </w:r>
      <w:r>
        <w:rPr>
          <w:noProof/>
        </w:rPr>
        <w:fldChar w:fldCharType="separate"/>
      </w:r>
      <w:r>
        <w:rPr>
          <w:noProof/>
        </w:rPr>
        <w:t>116</w:t>
      </w:r>
      <w:r>
        <w:rPr>
          <w:noProof/>
        </w:rPr>
        <w:fldChar w:fldCharType="end"/>
      </w:r>
    </w:p>
    <w:p w14:paraId="45F3355C" w14:textId="414BB40E"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_Toc215167853 \h </w:instrText>
      </w:r>
      <w:r>
        <w:rPr>
          <w:noProof/>
        </w:rPr>
      </w:r>
      <w:r>
        <w:rPr>
          <w:noProof/>
        </w:rPr>
        <w:fldChar w:fldCharType="separate"/>
      </w:r>
      <w:r>
        <w:rPr>
          <w:noProof/>
        </w:rPr>
        <w:t>116</w:t>
      </w:r>
      <w:r>
        <w:rPr>
          <w:noProof/>
        </w:rPr>
        <w:fldChar w:fldCharType="end"/>
      </w:r>
    </w:p>
    <w:p w14:paraId="1E52E443" w14:textId="10085AF4"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_Toc215167854 \h </w:instrText>
      </w:r>
      <w:r>
        <w:rPr>
          <w:noProof/>
        </w:rPr>
      </w:r>
      <w:r>
        <w:rPr>
          <w:noProof/>
        </w:rPr>
        <w:fldChar w:fldCharType="separate"/>
      </w:r>
      <w:r>
        <w:rPr>
          <w:noProof/>
        </w:rPr>
        <w:t>116</w:t>
      </w:r>
      <w:r>
        <w:rPr>
          <w:noProof/>
        </w:rPr>
        <w:fldChar w:fldCharType="end"/>
      </w:r>
    </w:p>
    <w:p w14:paraId="6D0BB002" w14:textId="48A14C61"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_Toc215167855 \h </w:instrText>
      </w:r>
      <w:r>
        <w:rPr>
          <w:noProof/>
        </w:rPr>
      </w:r>
      <w:r>
        <w:rPr>
          <w:noProof/>
        </w:rPr>
        <w:fldChar w:fldCharType="separate"/>
      </w:r>
      <w:r>
        <w:rPr>
          <w:noProof/>
        </w:rPr>
        <w:t>116</w:t>
      </w:r>
      <w:r>
        <w:rPr>
          <w:noProof/>
        </w:rPr>
        <w:fldChar w:fldCharType="end"/>
      </w:r>
    </w:p>
    <w:p w14:paraId="746C3C7A" w14:textId="01F90E4C"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_Toc215167856 \h </w:instrText>
      </w:r>
      <w:r>
        <w:rPr>
          <w:noProof/>
        </w:rPr>
      </w:r>
      <w:r>
        <w:rPr>
          <w:noProof/>
        </w:rPr>
        <w:fldChar w:fldCharType="separate"/>
      </w:r>
      <w:r>
        <w:rPr>
          <w:noProof/>
        </w:rPr>
        <w:t>116</w:t>
      </w:r>
      <w:r>
        <w:rPr>
          <w:noProof/>
        </w:rPr>
        <w:fldChar w:fldCharType="end"/>
      </w:r>
    </w:p>
    <w:p w14:paraId="775908FB" w14:textId="686C44B1"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r>
      <w:r>
        <w:rPr>
          <w:noProof/>
        </w:rPr>
        <w:instrText xml:space="preserve"> PAGEREF _Toc215167857 \h </w:instrText>
      </w:r>
      <w:r>
        <w:rPr>
          <w:noProof/>
        </w:rPr>
      </w:r>
      <w:r>
        <w:rPr>
          <w:noProof/>
        </w:rPr>
        <w:fldChar w:fldCharType="separate"/>
      </w:r>
      <w:r>
        <w:rPr>
          <w:noProof/>
        </w:rPr>
        <w:t>117</w:t>
      </w:r>
      <w:r>
        <w:rPr>
          <w:noProof/>
        </w:rPr>
        <w:fldChar w:fldCharType="end"/>
      </w:r>
    </w:p>
    <w:p w14:paraId="2DBA7E58" w14:textId="14A74611"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_Toc215167858 \h </w:instrText>
      </w:r>
      <w:r>
        <w:rPr>
          <w:noProof/>
        </w:rPr>
      </w:r>
      <w:r>
        <w:rPr>
          <w:noProof/>
        </w:rPr>
        <w:fldChar w:fldCharType="separate"/>
      </w:r>
      <w:r>
        <w:rPr>
          <w:noProof/>
        </w:rPr>
        <w:t>117</w:t>
      </w:r>
      <w:r>
        <w:rPr>
          <w:noProof/>
        </w:rPr>
        <w:fldChar w:fldCharType="end"/>
      </w:r>
    </w:p>
    <w:p w14:paraId="668DC4DE" w14:textId="5EDCBBB7"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_Toc215167859 \h </w:instrText>
      </w:r>
      <w:r>
        <w:rPr>
          <w:noProof/>
        </w:rPr>
      </w:r>
      <w:r>
        <w:rPr>
          <w:noProof/>
        </w:rPr>
        <w:fldChar w:fldCharType="separate"/>
      </w:r>
      <w:r>
        <w:rPr>
          <w:noProof/>
        </w:rPr>
        <w:t>117</w:t>
      </w:r>
      <w:r>
        <w:rPr>
          <w:noProof/>
        </w:rPr>
        <w:fldChar w:fldCharType="end"/>
      </w:r>
    </w:p>
    <w:p w14:paraId="67C65CC0" w14:textId="2164F0B1"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_Toc215167860 \h </w:instrText>
      </w:r>
      <w:r>
        <w:rPr>
          <w:noProof/>
        </w:rPr>
      </w:r>
      <w:r>
        <w:rPr>
          <w:noProof/>
        </w:rPr>
        <w:fldChar w:fldCharType="separate"/>
      </w:r>
      <w:r>
        <w:rPr>
          <w:noProof/>
        </w:rPr>
        <w:t>117</w:t>
      </w:r>
      <w:r>
        <w:rPr>
          <w:noProof/>
        </w:rPr>
        <w:fldChar w:fldCharType="end"/>
      </w:r>
    </w:p>
    <w:p w14:paraId="3FE1255D" w14:textId="4825C632"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AIML task transfer assist</w:t>
      </w:r>
      <w:r>
        <w:rPr>
          <w:noProof/>
        </w:rPr>
        <w:tab/>
      </w:r>
      <w:r>
        <w:rPr>
          <w:noProof/>
        </w:rPr>
        <w:fldChar w:fldCharType="begin"/>
      </w:r>
      <w:r>
        <w:rPr>
          <w:noProof/>
        </w:rPr>
        <w:instrText xml:space="preserve"> PAGEREF _Toc215167861 \h </w:instrText>
      </w:r>
      <w:r>
        <w:rPr>
          <w:noProof/>
        </w:rPr>
      </w:r>
      <w:r>
        <w:rPr>
          <w:noProof/>
        </w:rPr>
        <w:fldChar w:fldCharType="separate"/>
      </w:r>
      <w:r>
        <w:rPr>
          <w:noProof/>
        </w:rPr>
        <w:t>117</w:t>
      </w:r>
      <w:r>
        <w:rPr>
          <w:noProof/>
        </w:rPr>
        <w:fldChar w:fldCharType="end"/>
      </w:r>
    </w:p>
    <w:p w14:paraId="3B63450A" w14:textId="3F6D110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_Toc215167862 \h </w:instrText>
      </w:r>
      <w:r>
        <w:rPr>
          <w:noProof/>
        </w:rPr>
      </w:r>
      <w:r>
        <w:rPr>
          <w:noProof/>
        </w:rPr>
        <w:fldChar w:fldCharType="separate"/>
      </w:r>
      <w:r>
        <w:rPr>
          <w:noProof/>
        </w:rPr>
        <w:t>117</w:t>
      </w:r>
      <w:r>
        <w:rPr>
          <w:noProof/>
        </w:rPr>
        <w:fldChar w:fldCharType="end"/>
      </w:r>
    </w:p>
    <w:p w14:paraId="6A5C6BD1" w14:textId="3AEA12CF"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_Toc215167863 \h </w:instrText>
      </w:r>
      <w:r>
        <w:rPr>
          <w:noProof/>
        </w:rPr>
      </w:r>
      <w:r>
        <w:rPr>
          <w:noProof/>
        </w:rPr>
        <w:fldChar w:fldCharType="separate"/>
      </w:r>
      <w:r>
        <w:rPr>
          <w:noProof/>
        </w:rPr>
        <w:t>117</w:t>
      </w:r>
      <w:r>
        <w:rPr>
          <w:noProof/>
        </w:rPr>
        <w:fldChar w:fldCharType="end"/>
      </w:r>
    </w:p>
    <w:p w14:paraId="76A1334C" w14:textId="74D24736"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AIML task transfer</w:t>
      </w:r>
      <w:r>
        <w:rPr>
          <w:noProof/>
        </w:rPr>
        <w:tab/>
      </w:r>
      <w:r>
        <w:rPr>
          <w:noProof/>
        </w:rPr>
        <w:fldChar w:fldCharType="begin"/>
      </w:r>
      <w:r>
        <w:rPr>
          <w:noProof/>
        </w:rPr>
        <w:instrText xml:space="preserve"> PAGEREF _Toc215167864 \h </w:instrText>
      </w:r>
      <w:r>
        <w:rPr>
          <w:noProof/>
        </w:rPr>
      </w:r>
      <w:r>
        <w:rPr>
          <w:noProof/>
        </w:rPr>
        <w:fldChar w:fldCharType="separate"/>
      </w:r>
      <w:r>
        <w:rPr>
          <w:noProof/>
        </w:rPr>
        <w:t>118</w:t>
      </w:r>
      <w:r>
        <w:rPr>
          <w:noProof/>
        </w:rPr>
        <w:fldChar w:fldCharType="end"/>
      </w:r>
    </w:p>
    <w:p w14:paraId="2139ECE9" w14:textId="244A8FF9"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_Toc215167865 \h </w:instrText>
      </w:r>
      <w:r>
        <w:rPr>
          <w:noProof/>
        </w:rPr>
      </w:r>
      <w:r>
        <w:rPr>
          <w:noProof/>
        </w:rPr>
        <w:fldChar w:fldCharType="separate"/>
      </w:r>
      <w:r>
        <w:rPr>
          <w:noProof/>
        </w:rPr>
        <w:t>118</w:t>
      </w:r>
      <w:r>
        <w:rPr>
          <w:noProof/>
        </w:rPr>
        <w:fldChar w:fldCharType="end"/>
      </w:r>
    </w:p>
    <w:p w14:paraId="46427BB0" w14:textId="383E5083"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_Toc215167866 \h </w:instrText>
      </w:r>
      <w:r>
        <w:rPr>
          <w:noProof/>
        </w:rPr>
      </w:r>
      <w:r>
        <w:rPr>
          <w:noProof/>
        </w:rPr>
        <w:fldChar w:fldCharType="separate"/>
      </w:r>
      <w:r>
        <w:rPr>
          <w:noProof/>
        </w:rPr>
        <w:t>118</w:t>
      </w:r>
      <w:r>
        <w:rPr>
          <w:noProof/>
        </w:rPr>
        <w:fldChar w:fldCharType="end"/>
      </w:r>
    </w:p>
    <w:p w14:paraId="7F8FEEFE" w14:textId="63247D6C"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_Toc215167867 \h </w:instrText>
      </w:r>
      <w:r>
        <w:rPr>
          <w:noProof/>
        </w:rPr>
      </w:r>
      <w:r>
        <w:rPr>
          <w:noProof/>
        </w:rPr>
        <w:fldChar w:fldCharType="separate"/>
      </w:r>
      <w:r>
        <w:rPr>
          <w:noProof/>
        </w:rPr>
        <w:t>119</w:t>
      </w:r>
      <w:r>
        <w:rPr>
          <w:noProof/>
        </w:rPr>
        <w:fldChar w:fldCharType="end"/>
      </w:r>
    </w:p>
    <w:p w14:paraId="4FD0813B" w14:textId="155EDDB4"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_Toc215167868 \h </w:instrText>
      </w:r>
      <w:r>
        <w:rPr>
          <w:noProof/>
        </w:rPr>
      </w:r>
      <w:r>
        <w:rPr>
          <w:noProof/>
        </w:rPr>
        <w:fldChar w:fldCharType="separate"/>
      </w:r>
      <w:r>
        <w:rPr>
          <w:noProof/>
        </w:rPr>
        <w:t>119</w:t>
      </w:r>
      <w:r>
        <w:rPr>
          <w:noProof/>
        </w:rPr>
        <w:fldChar w:fldCharType="end"/>
      </w:r>
    </w:p>
    <w:p w14:paraId="0CFA9120" w14:textId="084CDD97"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_Toc215167869 \h </w:instrText>
      </w:r>
      <w:r>
        <w:rPr>
          <w:noProof/>
        </w:rPr>
      </w:r>
      <w:r>
        <w:rPr>
          <w:noProof/>
        </w:rPr>
        <w:fldChar w:fldCharType="separate"/>
      </w:r>
      <w:r>
        <w:rPr>
          <w:noProof/>
        </w:rPr>
        <w:t>119</w:t>
      </w:r>
      <w:r>
        <w:rPr>
          <w:noProof/>
        </w:rPr>
        <w:fldChar w:fldCharType="end"/>
      </w:r>
    </w:p>
    <w:p w14:paraId="039E2031" w14:textId="5C889599"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_Toc215167870 \h </w:instrText>
      </w:r>
      <w:r>
        <w:rPr>
          <w:noProof/>
        </w:rPr>
      </w:r>
      <w:r>
        <w:rPr>
          <w:noProof/>
        </w:rPr>
        <w:fldChar w:fldCharType="separate"/>
      </w:r>
      <w:r>
        <w:rPr>
          <w:noProof/>
        </w:rPr>
        <w:t>120</w:t>
      </w:r>
      <w:r>
        <w:rPr>
          <w:noProof/>
        </w:rPr>
        <w:fldChar w:fldCharType="end"/>
      </w:r>
    </w:p>
    <w:p w14:paraId="6445A7AE" w14:textId="77CF68B2"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_Toc215167871 \h </w:instrText>
      </w:r>
      <w:r>
        <w:rPr>
          <w:noProof/>
        </w:rPr>
      </w:r>
      <w:r>
        <w:rPr>
          <w:noProof/>
        </w:rPr>
        <w:fldChar w:fldCharType="separate"/>
      </w:r>
      <w:r>
        <w:rPr>
          <w:noProof/>
        </w:rPr>
        <w:t>120</w:t>
      </w:r>
      <w:r>
        <w:rPr>
          <w:noProof/>
        </w:rPr>
        <w:fldChar w:fldCharType="end"/>
      </w:r>
    </w:p>
    <w:p w14:paraId="5F3E9AAC" w14:textId="0B8EB802"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r>
      <w:r>
        <w:rPr>
          <w:noProof/>
        </w:rPr>
        <w:instrText xml:space="preserve"> PAGEREF _Toc215167872 \h </w:instrText>
      </w:r>
      <w:r>
        <w:rPr>
          <w:noProof/>
        </w:rPr>
      </w:r>
      <w:r>
        <w:rPr>
          <w:noProof/>
        </w:rPr>
        <w:fldChar w:fldCharType="separate"/>
      </w:r>
      <w:r>
        <w:rPr>
          <w:noProof/>
        </w:rPr>
        <w:t>120</w:t>
      </w:r>
      <w:r>
        <w:rPr>
          <w:noProof/>
        </w:rPr>
        <w:fldChar w:fldCharType="end"/>
      </w:r>
    </w:p>
    <w:p w14:paraId="7FC097DD" w14:textId="3A8BB2F3"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r>
      <w:r>
        <w:rPr>
          <w:noProof/>
        </w:rPr>
        <w:instrText xml:space="preserve"> PAGEREF _Toc215167873 \h </w:instrText>
      </w:r>
      <w:r>
        <w:rPr>
          <w:noProof/>
        </w:rPr>
      </w:r>
      <w:r>
        <w:rPr>
          <w:noProof/>
        </w:rPr>
        <w:fldChar w:fldCharType="separate"/>
      </w:r>
      <w:r>
        <w:rPr>
          <w:noProof/>
        </w:rPr>
        <w:t>120</w:t>
      </w:r>
      <w:r>
        <w:rPr>
          <w:noProof/>
        </w:rPr>
        <w:fldChar w:fldCharType="end"/>
      </w:r>
    </w:p>
    <w:p w14:paraId="1A8F0242" w14:textId="4A0A0910"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r>
      <w:r>
        <w:rPr>
          <w:noProof/>
        </w:rPr>
        <w:instrText xml:space="preserve"> PAGEREF _Toc215167874 \h </w:instrText>
      </w:r>
      <w:r>
        <w:rPr>
          <w:noProof/>
        </w:rPr>
      </w:r>
      <w:r>
        <w:rPr>
          <w:noProof/>
        </w:rPr>
        <w:fldChar w:fldCharType="separate"/>
      </w:r>
      <w:r>
        <w:rPr>
          <w:noProof/>
        </w:rPr>
        <w:t>121</w:t>
      </w:r>
      <w:r>
        <w:rPr>
          <w:noProof/>
        </w:rPr>
        <w:fldChar w:fldCharType="end"/>
      </w:r>
    </w:p>
    <w:p w14:paraId="7B5652F3" w14:textId="49F65525"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r>
      <w:r>
        <w:rPr>
          <w:noProof/>
        </w:rPr>
        <w:instrText xml:space="preserve"> PAGEREF _Toc215167875 \h </w:instrText>
      </w:r>
      <w:r>
        <w:rPr>
          <w:noProof/>
        </w:rPr>
      </w:r>
      <w:r>
        <w:rPr>
          <w:noProof/>
        </w:rPr>
        <w:fldChar w:fldCharType="separate"/>
      </w:r>
      <w:r>
        <w:rPr>
          <w:noProof/>
        </w:rPr>
        <w:t>121</w:t>
      </w:r>
      <w:r>
        <w:rPr>
          <w:noProof/>
        </w:rPr>
        <w:fldChar w:fldCharType="end"/>
      </w:r>
    </w:p>
    <w:p w14:paraId="39B91E3A" w14:textId="52FC6F08"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r>
      <w:r>
        <w:rPr>
          <w:noProof/>
        </w:rPr>
        <w:instrText xml:space="preserve"> PAGEREF _Toc215167876 \h </w:instrText>
      </w:r>
      <w:r>
        <w:rPr>
          <w:noProof/>
        </w:rPr>
      </w:r>
      <w:r>
        <w:rPr>
          <w:noProof/>
        </w:rPr>
        <w:fldChar w:fldCharType="separate"/>
      </w:r>
      <w:r>
        <w:rPr>
          <w:noProof/>
        </w:rPr>
        <w:t>121</w:t>
      </w:r>
      <w:r>
        <w:rPr>
          <w:noProof/>
        </w:rPr>
        <w:fldChar w:fldCharType="end"/>
      </w:r>
    </w:p>
    <w:p w14:paraId="0DC96AEB" w14:textId="65CD59EB"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r>
      <w:r>
        <w:rPr>
          <w:noProof/>
        </w:rPr>
        <w:instrText xml:space="preserve"> PAGEREF _Toc215167877 \h </w:instrText>
      </w:r>
      <w:r>
        <w:rPr>
          <w:noProof/>
        </w:rPr>
      </w:r>
      <w:r>
        <w:rPr>
          <w:noProof/>
        </w:rPr>
        <w:fldChar w:fldCharType="separate"/>
      </w:r>
      <w:r>
        <w:rPr>
          <w:noProof/>
        </w:rPr>
        <w:t>121</w:t>
      </w:r>
      <w:r>
        <w:rPr>
          <w:noProof/>
        </w:rPr>
        <w:fldChar w:fldCharType="end"/>
      </w:r>
    </w:p>
    <w:p w14:paraId="031776AB" w14:textId="7D5C9F9E"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_Toc215167878 \h </w:instrText>
      </w:r>
      <w:r>
        <w:rPr>
          <w:noProof/>
        </w:rPr>
      </w:r>
      <w:r>
        <w:rPr>
          <w:noProof/>
        </w:rPr>
        <w:fldChar w:fldCharType="separate"/>
      </w:r>
      <w:r>
        <w:rPr>
          <w:noProof/>
        </w:rPr>
        <w:t>121</w:t>
      </w:r>
      <w:r>
        <w:rPr>
          <w:noProof/>
        </w:rPr>
        <w:fldChar w:fldCharType="end"/>
      </w:r>
    </w:p>
    <w:p w14:paraId="36302190" w14:textId="108D483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_Toc215167879 \h </w:instrText>
      </w:r>
      <w:r>
        <w:rPr>
          <w:noProof/>
        </w:rPr>
      </w:r>
      <w:r>
        <w:rPr>
          <w:noProof/>
        </w:rPr>
        <w:fldChar w:fldCharType="separate"/>
      </w:r>
      <w:r>
        <w:rPr>
          <w:noProof/>
        </w:rPr>
        <w:t>121</w:t>
      </w:r>
      <w:r>
        <w:rPr>
          <w:noProof/>
        </w:rPr>
        <w:fldChar w:fldCharType="end"/>
      </w:r>
    </w:p>
    <w:p w14:paraId="6F8467EE" w14:textId="075620FA"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_Toc215167880 \h </w:instrText>
      </w:r>
      <w:r>
        <w:rPr>
          <w:noProof/>
        </w:rPr>
      </w:r>
      <w:r>
        <w:rPr>
          <w:noProof/>
        </w:rPr>
        <w:fldChar w:fldCharType="separate"/>
      </w:r>
      <w:r>
        <w:rPr>
          <w:noProof/>
        </w:rPr>
        <w:t>121</w:t>
      </w:r>
      <w:r>
        <w:rPr>
          <w:noProof/>
        </w:rPr>
        <w:fldChar w:fldCharType="end"/>
      </w:r>
    </w:p>
    <w:p w14:paraId="45940567" w14:textId="161EBB1B"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r>
      <w:r>
        <w:rPr>
          <w:noProof/>
        </w:rPr>
        <w:instrText xml:space="preserve"> PAGEREF _Toc215167881 \h </w:instrText>
      </w:r>
      <w:r>
        <w:rPr>
          <w:noProof/>
        </w:rPr>
      </w:r>
      <w:r>
        <w:rPr>
          <w:noProof/>
        </w:rPr>
        <w:fldChar w:fldCharType="separate"/>
      </w:r>
      <w:r>
        <w:rPr>
          <w:noProof/>
        </w:rPr>
        <w:t>122</w:t>
      </w:r>
      <w:r>
        <w:rPr>
          <w:noProof/>
        </w:rPr>
        <w:fldChar w:fldCharType="end"/>
      </w:r>
    </w:p>
    <w:p w14:paraId="5AA028A4" w14:textId="13D4EAF5"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_Toc215167882 \h </w:instrText>
      </w:r>
      <w:r>
        <w:rPr>
          <w:noProof/>
        </w:rPr>
      </w:r>
      <w:r>
        <w:rPr>
          <w:noProof/>
        </w:rPr>
        <w:fldChar w:fldCharType="separate"/>
      </w:r>
      <w:r>
        <w:rPr>
          <w:noProof/>
        </w:rPr>
        <w:t>122</w:t>
      </w:r>
      <w:r>
        <w:rPr>
          <w:noProof/>
        </w:rPr>
        <w:fldChar w:fldCharType="end"/>
      </w:r>
    </w:p>
    <w:p w14:paraId="4D440ED1" w14:textId="55153002"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_Toc215167883 \h </w:instrText>
      </w:r>
      <w:r>
        <w:rPr>
          <w:noProof/>
        </w:rPr>
      </w:r>
      <w:r>
        <w:rPr>
          <w:noProof/>
        </w:rPr>
        <w:fldChar w:fldCharType="separate"/>
      </w:r>
      <w:r>
        <w:rPr>
          <w:noProof/>
        </w:rPr>
        <w:t>122</w:t>
      </w:r>
      <w:r>
        <w:rPr>
          <w:noProof/>
        </w:rPr>
        <w:fldChar w:fldCharType="end"/>
      </w:r>
    </w:p>
    <w:p w14:paraId="46F94FB4" w14:textId="106BC281" w:rsidR="00930F5B" w:rsidRDefault="00930F5B">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_Toc215167884 \h </w:instrText>
      </w:r>
      <w:r>
        <w:rPr>
          <w:noProof/>
        </w:rPr>
      </w:r>
      <w:r>
        <w:rPr>
          <w:noProof/>
        </w:rPr>
        <w:fldChar w:fldCharType="separate"/>
      </w:r>
      <w:r>
        <w:rPr>
          <w:noProof/>
        </w:rPr>
        <w:t>122</w:t>
      </w:r>
      <w:r>
        <w:rPr>
          <w:noProof/>
        </w:rPr>
        <w:fldChar w:fldCharType="end"/>
      </w:r>
    </w:p>
    <w:p w14:paraId="657375D2" w14:textId="2D135CF9"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_Toc215167885 \h </w:instrText>
      </w:r>
      <w:r>
        <w:rPr>
          <w:noProof/>
        </w:rPr>
      </w:r>
      <w:r>
        <w:rPr>
          <w:noProof/>
        </w:rPr>
        <w:fldChar w:fldCharType="separate"/>
      </w:r>
      <w:r>
        <w:rPr>
          <w:noProof/>
        </w:rPr>
        <w:t>122</w:t>
      </w:r>
      <w:r>
        <w:rPr>
          <w:noProof/>
        </w:rPr>
        <w:fldChar w:fldCharType="end"/>
      </w:r>
    </w:p>
    <w:p w14:paraId="197BD36E" w14:textId="11EA3766"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_Toc215167886 \h </w:instrText>
      </w:r>
      <w:r>
        <w:rPr>
          <w:noProof/>
        </w:rPr>
      </w:r>
      <w:r>
        <w:rPr>
          <w:noProof/>
        </w:rPr>
        <w:fldChar w:fldCharType="separate"/>
      </w:r>
      <w:r>
        <w:rPr>
          <w:noProof/>
        </w:rPr>
        <w:t>122</w:t>
      </w:r>
      <w:r>
        <w:rPr>
          <w:noProof/>
        </w:rPr>
        <w:fldChar w:fldCharType="end"/>
      </w:r>
    </w:p>
    <w:p w14:paraId="3E6AEA25" w14:textId="3FAC49EB"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_Toc215167887 \h </w:instrText>
      </w:r>
      <w:r>
        <w:rPr>
          <w:noProof/>
        </w:rPr>
      </w:r>
      <w:r>
        <w:rPr>
          <w:noProof/>
        </w:rPr>
        <w:fldChar w:fldCharType="separate"/>
      </w:r>
      <w:r>
        <w:rPr>
          <w:noProof/>
        </w:rPr>
        <w:t>122</w:t>
      </w:r>
      <w:r>
        <w:rPr>
          <w:noProof/>
        </w:rPr>
        <w:fldChar w:fldCharType="end"/>
      </w:r>
    </w:p>
    <w:p w14:paraId="26A55659" w14:textId="55EFCE79" w:rsidR="00930F5B" w:rsidRDefault="00930F5B">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_Toc215167888 \h </w:instrText>
      </w:r>
      <w:r>
        <w:rPr>
          <w:noProof/>
        </w:rPr>
      </w:r>
      <w:r>
        <w:rPr>
          <w:noProof/>
        </w:rPr>
        <w:fldChar w:fldCharType="separate"/>
      </w:r>
      <w:r>
        <w:rPr>
          <w:noProof/>
        </w:rPr>
        <w:t>122</w:t>
      </w:r>
      <w:r>
        <w:rPr>
          <w:noProof/>
        </w:rPr>
        <w:fldChar w:fldCharType="end"/>
      </w:r>
    </w:p>
    <w:p w14:paraId="2FEE640F" w14:textId="41F1CD07"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_Toc215167889 \h </w:instrText>
      </w:r>
      <w:r>
        <w:rPr>
          <w:noProof/>
        </w:rPr>
      </w:r>
      <w:r>
        <w:rPr>
          <w:noProof/>
        </w:rPr>
        <w:fldChar w:fldCharType="separate"/>
      </w:r>
      <w:r>
        <w:rPr>
          <w:noProof/>
        </w:rPr>
        <w:t>123</w:t>
      </w:r>
      <w:r>
        <w:rPr>
          <w:noProof/>
        </w:rPr>
        <w:fldChar w:fldCharType="end"/>
      </w:r>
    </w:p>
    <w:p w14:paraId="6781511D" w14:textId="550AECAF" w:rsidR="00930F5B" w:rsidRDefault="00930F5B">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_Toc215167890 \h </w:instrText>
      </w:r>
      <w:r>
        <w:rPr>
          <w:noProof/>
        </w:rPr>
      </w:r>
      <w:r>
        <w:rPr>
          <w:noProof/>
        </w:rPr>
        <w:fldChar w:fldCharType="separate"/>
      </w:r>
      <w:r>
        <w:rPr>
          <w:noProof/>
        </w:rPr>
        <w:t>123</w:t>
      </w:r>
      <w:r>
        <w:rPr>
          <w:noProof/>
        </w:rPr>
        <w:fldChar w:fldCharType="end"/>
      </w:r>
    </w:p>
    <w:p w14:paraId="6711B22E" w14:textId="52323CDE"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r>
      <w:r>
        <w:rPr>
          <w:noProof/>
        </w:rPr>
        <w:instrText xml:space="preserve"> PAGEREF _Toc215167891 \h </w:instrText>
      </w:r>
      <w:r>
        <w:rPr>
          <w:noProof/>
        </w:rPr>
      </w:r>
      <w:r>
        <w:rPr>
          <w:noProof/>
        </w:rPr>
        <w:fldChar w:fldCharType="separate"/>
      </w:r>
      <w:r>
        <w:rPr>
          <w:noProof/>
        </w:rPr>
        <w:t>123</w:t>
      </w:r>
      <w:r>
        <w:rPr>
          <w:noProof/>
        </w:rPr>
        <w:fldChar w:fldCharType="end"/>
      </w:r>
    </w:p>
    <w:p w14:paraId="2CED7716" w14:textId="376CB7CE"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r>
      <w:r>
        <w:rPr>
          <w:noProof/>
        </w:rPr>
        <w:instrText xml:space="preserve"> PAGEREF _Toc215167892 \h </w:instrText>
      </w:r>
      <w:r>
        <w:rPr>
          <w:noProof/>
        </w:rPr>
      </w:r>
      <w:r>
        <w:rPr>
          <w:noProof/>
        </w:rPr>
        <w:fldChar w:fldCharType="separate"/>
      </w:r>
      <w:r>
        <w:rPr>
          <w:noProof/>
        </w:rPr>
        <w:t>123</w:t>
      </w:r>
      <w:r>
        <w:rPr>
          <w:noProof/>
        </w:rPr>
        <w:fldChar w:fldCharType="end"/>
      </w:r>
    </w:p>
    <w:p w14:paraId="2CFE61CF" w14:textId="22FDD091" w:rsidR="00930F5B" w:rsidRDefault="00930F5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r>
      <w:r>
        <w:rPr>
          <w:noProof/>
        </w:rPr>
        <w:instrText xml:space="preserve"> PAGEREF _Toc215167893 \h </w:instrText>
      </w:r>
      <w:r>
        <w:rPr>
          <w:noProof/>
        </w:rPr>
      </w:r>
      <w:r>
        <w:rPr>
          <w:noProof/>
        </w:rPr>
        <w:fldChar w:fldCharType="separate"/>
      </w:r>
      <w:r>
        <w:rPr>
          <w:noProof/>
        </w:rPr>
        <w:t>123</w:t>
      </w:r>
      <w:r>
        <w:rPr>
          <w:noProof/>
        </w:rPr>
        <w:fldChar w:fldCharType="end"/>
      </w:r>
    </w:p>
    <w:p w14:paraId="35FAFB5F" w14:textId="158E66E8"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_Toc215167894 \h </w:instrText>
      </w:r>
      <w:r>
        <w:rPr>
          <w:noProof/>
        </w:rPr>
      </w:r>
      <w:r>
        <w:rPr>
          <w:noProof/>
        </w:rPr>
        <w:fldChar w:fldCharType="separate"/>
      </w:r>
      <w:r>
        <w:rPr>
          <w:noProof/>
        </w:rPr>
        <w:t>123</w:t>
      </w:r>
      <w:r>
        <w:rPr>
          <w:noProof/>
        </w:rPr>
        <w:fldChar w:fldCharType="end"/>
      </w:r>
    </w:p>
    <w:p w14:paraId="788A35B0" w14:textId="31AB9A12"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_Toc215167895 \h </w:instrText>
      </w:r>
      <w:r>
        <w:rPr>
          <w:noProof/>
        </w:rPr>
      </w:r>
      <w:r>
        <w:rPr>
          <w:noProof/>
        </w:rPr>
        <w:fldChar w:fldCharType="separate"/>
      </w:r>
      <w:r>
        <w:rPr>
          <w:noProof/>
        </w:rPr>
        <w:t>123</w:t>
      </w:r>
      <w:r>
        <w:rPr>
          <w:noProof/>
        </w:rPr>
        <w:fldChar w:fldCharType="end"/>
      </w:r>
    </w:p>
    <w:p w14:paraId="693A9A65" w14:textId="227E2C46" w:rsidR="00930F5B" w:rsidRDefault="00930F5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_Toc215167896 \h </w:instrText>
      </w:r>
      <w:r>
        <w:rPr>
          <w:noProof/>
        </w:rPr>
      </w:r>
      <w:r>
        <w:rPr>
          <w:noProof/>
        </w:rPr>
        <w:fldChar w:fldCharType="separate"/>
      </w:r>
      <w:r>
        <w:rPr>
          <w:noProof/>
        </w:rPr>
        <w:t>125</w:t>
      </w:r>
      <w:r>
        <w:rPr>
          <w:noProof/>
        </w:rPr>
        <w:fldChar w:fldCharType="end"/>
      </w:r>
    </w:p>
    <w:p w14:paraId="0841FF78" w14:textId="16A8033D"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_Toc215167897 \h </w:instrText>
      </w:r>
      <w:r>
        <w:rPr>
          <w:noProof/>
        </w:rPr>
      </w:r>
      <w:r>
        <w:rPr>
          <w:noProof/>
        </w:rPr>
        <w:fldChar w:fldCharType="separate"/>
      </w:r>
      <w:r>
        <w:rPr>
          <w:noProof/>
        </w:rPr>
        <w:t>125</w:t>
      </w:r>
      <w:r>
        <w:rPr>
          <w:noProof/>
        </w:rPr>
        <w:fldChar w:fldCharType="end"/>
      </w:r>
    </w:p>
    <w:p w14:paraId="66F24BD9" w14:textId="3739959C"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r>
      <w:r>
        <w:rPr>
          <w:noProof/>
        </w:rPr>
        <w:instrText xml:space="preserve"> PAGEREF _Toc215167898 \h </w:instrText>
      </w:r>
      <w:r>
        <w:rPr>
          <w:noProof/>
        </w:rPr>
      </w:r>
      <w:r>
        <w:rPr>
          <w:noProof/>
        </w:rPr>
        <w:fldChar w:fldCharType="separate"/>
      </w:r>
      <w:r>
        <w:rPr>
          <w:noProof/>
        </w:rPr>
        <w:t>125</w:t>
      </w:r>
      <w:r>
        <w:rPr>
          <w:noProof/>
        </w:rPr>
        <w:fldChar w:fldCharType="end"/>
      </w:r>
    </w:p>
    <w:p w14:paraId="7854B8F1" w14:textId="634FDB6D"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r>
      <w:r>
        <w:rPr>
          <w:noProof/>
        </w:rPr>
        <w:instrText xml:space="preserve"> PAGEREF _Toc215167899 \h </w:instrText>
      </w:r>
      <w:r>
        <w:rPr>
          <w:noProof/>
        </w:rPr>
      </w:r>
      <w:r>
        <w:rPr>
          <w:noProof/>
        </w:rPr>
        <w:fldChar w:fldCharType="separate"/>
      </w:r>
      <w:r>
        <w:rPr>
          <w:noProof/>
        </w:rPr>
        <w:t>127</w:t>
      </w:r>
      <w:r>
        <w:rPr>
          <w:noProof/>
        </w:rPr>
        <w:fldChar w:fldCharType="end"/>
      </w:r>
    </w:p>
    <w:p w14:paraId="6547F214" w14:textId="74D9EA4A"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_Toc215167900 \h </w:instrText>
      </w:r>
      <w:r>
        <w:rPr>
          <w:noProof/>
        </w:rPr>
      </w:r>
      <w:r>
        <w:rPr>
          <w:noProof/>
        </w:rPr>
        <w:fldChar w:fldCharType="separate"/>
      </w:r>
      <w:r>
        <w:rPr>
          <w:noProof/>
        </w:rPr>
        <w:t>132</w:t>
      </w:r>
      <w:r>
        <w:rPr>
          <w:noProof/>
        </w:rPr>
        <w:fldChar w:fldCharType="end"/>
      </w:r>
    </w:p>
    <w:p w14:paraId="141EE546" w14:textId="65848D2F"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_Toc215167901 \h </w:instrText>
      </w:r>
      <w:r>
        <w:rPr>
          <w:noProof/>
        </w:rPr>
      </w:r>
      <w:r>
        <w:rPr>
          <w:noProof/>
        </w:rPr>
        <w:fldChar w:fldCharType="separate"/>
      </w:r>
      <w:r>
        <w:rPr>
          <w:noProof/>
        </w:rPr>
        <w:t>139</w:t>
      </w:r>
      <w:r>
        <w:rPr>
          <w:noProof/>
        </w:rPr>
        <w:fldChar w:fldCharType="end"/>
      </w:r>
    </w:p>
    <w:p w14:paraId="004E7983" w14:textId="10D78814"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_Toc215167902 \h </w:instrText>
      </w:r>
      <w:r>
        <w:rPr>
          <w:noProof/>
        </w:rPr>
      </w:r>
      <w:r>
        <w:rPr>
          <w:noProof/>
        </w:rPr>
        <w:fldChar w:fldCharType="separate"/>
      </w:r>
      <w:r>
        <w:rPr>
          <w:noProof/>
        </w:rPr>
        <w:t>143</w:t>
      </w:r>
      <w:r>
        <w:rPr>
          <w:noProof/>
        </w:rPr>
        <w:fldChar w:fldCharType="end"/>
      </w:r>
    </w:p>
    <w:p w14:paraId="5D984A37" w14:textId="12299B5B"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_Toc215167903 \h </w:instrText>
      </w:r>
      <w:r>
        <w:rPr>
          <w:noProof/>
        </w:rPr>
      </w:r>
      <w:r>
        <w:rPr>
          <w:noProof/>
        </w:rPr>
        <w:fldChar w:fldCharType="separate"/>
      </w:r>
      <w:r>
        <w:rPr>
          <w:noProof/>
        </w:rPr>
        <w:t>147</w:t>
      </w:r>
      <w:r>
        <w:rPr>
          <w:noProof/>
        </w:rPr>
        <w:fldChar w:fldCharType="end"/>
      </w:r>
    </w:p>
    <w:p w14:paraId="3663FF97" w14:textId="42057BE1"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_Toc215167904 \h </w:instrText>
      </w:r>
      <w:r>
        <w:rPr>
          <w:noProof/>
        </w:rPr>
      </w:r>
      <w:r>
        <w:rPr>
          <w:noProof/>
        </w:rPr>
        <w:fldChar w:fldCharType="separate"/>
      </w:r>
      <w:r>
        <w:rPr>
          <w:noProof/>
        </w:rPr>
        <w:t>148</w:t>
      </w:r>
      <w:r>
        <w:rPr>
          <w:noProof/>
        </w:rPr>
        <w:fldChar w:fldCharType="end"/>
      </w:r>
    </w:p>
    <w:p w14:paraId="35512364" w14:textId="67A6E91D"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_Toc215167905 \h </w:instrText>
      </w:r>
      <w:r>
        <w:rPr>
          <w:noProof/>
        </w:rPr>
      </w:r>
      <w:r>
        <w:rPr>
          <w:noProof/>
        </w:rPr>
        <w:fldChar w:fldCharType="separate"/>
      </w:r>
      <w:r>
        <w:rPr>
          <w:noProof/>
        </w:rPr>
        <w:t>151</w:t>
      </w:r>
      <w:r>
        <w:rPr>
          <w:noProof/>
        </w:rPr>
        <w:fldChar w:fldCharType="end"/>
      </w:r>
    </w:p>
    <w:p w14:paraId="04C77D83" w14:textId="58C4965C"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_Toc215167906 \h </w:instrText>
      </w:r>
      <w:r>
        <w:rPr>
          <w:noProof/>
        </w:rPr>
      </w:r>
      <w:r>
        <w:rPr>
          <w:noProof/>
        </w:rPr>
        <w:fldChar w:fldCharType="separate"/>
      </w:r>
      <w:r>
        <w:rPr>
          <w:noProof/>
        </w:rPr>
        <w:t>154</w:t>
      </w:r>
      <w:r>
        <w:rPr>
          <w:noProof/>
        </w:rPr>
        <w:fldChar w:fldCharType="end"/>
      </w:r>
    </w:p>
    <w:p w14:paraId="7426B752" w14:textId="454D4FFC"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_Toc215167907 \h </w:instrText>
      </w:r>
      <w:r>
        <w:rPr>
          <w:noProof/>
        </w:rPr>
      </w:r>
      <w:r>
        <w:rPr>
          <w:noProof/>
        </w:rPr>
        <w:fldChar w:fldCharType="separate"/>
      </w:r>
      <w:r>
        <w:rPr>
          <w:noProof/>
        </w:rPr>
        <w:t>157</w:t>
      </w:r>
      <w:r>
        <w:rPr>
          <w:noProof/>
        </w:rPr>
        <w:fldChar w:fldCharType="end"/>
      </w:r>
    </w:p>
    <w:p w14:paraId="0C53AF7E" w14:textId="1270C511" w:rsidR="00930F5B" w:rsidRDefault="00930F5B">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_Toc215167908 \h </w:instrText>
      </w:r>
      <w:r>
        <w:rPr>
          <w:noProof/>
        </w:rPr>
      </w:r>
      <w:r>
        <w:rPr>
          <w:noProof/>
        </w:rPr>
        <w:fldChar w:fldCharType="separate"/>
      </w:r>
      <w:r>
        <w:rPr>
          <w:noProof/>
        </w:rPr>
        <w:t>160</w:t>
      </w:r>
      <w:r>
        <w:rPr>
          <w:noProof/>
        </w:rPr>
        <w:fldChar w:fldCharType="end"/>
      </w:r>
    </w:p>
    <w:p w14:paraId="01801B11" w14:textId="6C80AAFE" w:rsidR="00930F5B" w:rsidRDefault="00930F5B">
      <w:pPr>
        <w:pStyle w:val="TOC8"/>
        <w:rPr>
          <w:rFonts w:asciiTheme="minorHAnsi" w:eastAsiaTheme="minorEastAsia" w:hAnsiTheme="minorHAnsi" w:cstheme="minorBidi"/>
          <w:b w:val="0"/>
          <w:noProof/>
          <w:kern w:val="2"/>
          <w:sz w:val="24"/>
          <w:szCs w:val="24"/>
          <w:lang w:eastAsia="en-GB"/>
          <w14:ligatures w14:val="standardContextual"/>
        </w:rPr>
      </w:pPr>
      <w:r>
        <w:rPr>
          <w:noProof/>
        </w:rPr>
        <w:t>Change history</w:t>
      </w:r>
      <w:r>
        <w:rPr>
          <w:noProof/>
        </w:rPr>
        <w:tab/>
      </w:r>
      <w:r>
        <w:rPr>
          <w:noProof/>
        </w:rPr>
        <w:fldChar w:fldCharType="begin"/>
      </w:r>
      <w:r>
        <w:rPr>
          <w:noProof/>
        </w:rPr>
        <w:instrText xml:space="preserve"> PAGEREF _Toc215167909 \h </w:instrText>
      </w:r>
      <w:r>
        <w:rPr>
          <w:noProof/>
        </w:rPr>
      </w:r>
      <w:r>
        <w:rPr>
          <w:noProof/>
        </w:rPr>
        <w:fldChar w:fldCharType="separate"/>
      </w:r>
      <w:r>
        <w:rPr>
          <w:noProof/>
        </w:rPr>
        <w:t>164</w:t>
      </w:r>
      <w:r>
        <w:rPr>
          <w:noProof/>
        </w:rPr>
        <w:fldChar w:fldCharType="end"/>
      </w:r>
    </w:p>
    <w:p w14:paraId="7CD6A724" w14:textId="2A9B07AF"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15167329"/>
      <w:bookmarkEnd w:id="15"/>
      <w:r w:rsidRPr="00C61E2B">
        <w:lastRenderedPageBreak/>
        <w:t>Foreword</w:t>
      </w:r>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15167330"/>
      <w:r w:rsidRPr="00C61E2B">
        <w:lastRenderedPageBreak/>
        <w:t>1</w:t>
      </w:r>
      <w:r w:rsidRPr="00C61E2B">
        <w:tab/>
        <w:t>Scope</w:t>
      </w:r>
      <w:bookmarkEnd w:id="21"/>
      <w:bookmarkEnd w:id="22"/>
      <w:bookmarkEnd w:id="23"/>
    </w:p>
    <w:p w14:paraId="1AA023BE" w14:textId="47E70C3A" w:rsidR="004E2294" w:rsidRPr="00C61E2B" w:rsidRDefault="004E2294" w:rsidP="004E2294">
      <w:bookmarkStart w:id="24" w:name="_Hlk179978211"/>
      <w:bookmarkStart w:id="25" w:name="_Toc510696579"/>
      <w:bookmarkStart w:id="26" w:name="_Toc35971371"/>
      <w:r w:rsidRPr="00C61E2B">
        <w:t>The present document specifies the stage 3 protocol and data model for the AIML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4"/>
    <w:p w14:paraId="43B659BC" w14:textId="4204C661" w:rsidR="004E2294" w:rsidRPr="00C61E2B" w:rsidRDefault="004E2294" w:rsidP="004E2294">
      <w:r w:rsidRPr="00C61E2B">
        <w:t>The present document is applicable to the user equipment (UE) supporting AIML</w:t>
      </w:r>
      <w:r w:rsidRPr="00C61E2B">
        <w:rPr>
          <w:iCs/>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7" w:name="_Toc215167331"/>
      <w:r w:rsidRPr="00C61E2B">
        <w:t>2</w:t>
      </w:r>
      <w:r w:rsidRPr="00C61E2B">
        <w:tab/>
        <w:t>References</w:t>
      </w:r>
      <w:bookmarkEnd w:id="25"/>
      <w:bookmarkEnd w:id="26"/>
      <w:bookmarkEnd w:id="27"/>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8" w:name="_Toc510696580"/>
      <w:bookmarkStart w:id="29"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0"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1" w:name="_Hlk152838922"/>
      <w:r w:rsidRPr="00C61E2B">
        <w:t>3GPP TS 29.549</w:t>
      </w:r>
      <w:bookmarkEnd w:id="31"/>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r w:rsidRPr="00C61E2B">
        <w:t xml:space="preserve">OpenAPI: "OpenAPI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2" w:name="_Toc215167332"/>
      <w:bookmarkEnd w:id="30"/>
      <w:r w:rsidRPr="00C61E2B">
        <w:lastRenderedPageBreak/>
        <w:t>3</w:t>
      </w:r>
      <w:r w:rsidRPr="00C61E2B">
        <w:tab/>
        <w:t>Definitions, symbols and abbreviations</w:t>
      </w:r>
      <w:bookmarkEnd w:id="28"/>
      <w:bookmarkEnd w:id="29"/>
      <w:bookmarkEnd w:id="32"/>
    </w:p>
    <w:p w14:paraId="5AB8F883" w14:textId="77777777" w:rsidR="008A6D4A" w:rsidRPr="00C61E2B" w:rsidRDefault="008A6D4A" w:rsidP="007A4424">
      <w:pPr>
        <w:pStyle w:val="Heading2"/>
      </w:pPr>
      <w:bookmarkStart w:id="33" w:name="_Toc510696581"/>
      <w:bookmarkStart w:id="34" w:name="_Toc35971373"/>
      <w:bookmarkStart w:id="35" w:name="_Toc215167333"/>
      <w:r w:rsidRPr="00C61E2B">
        <w:t>3.1</w:t>
      </w:r>
      <w:r w:rsidRPr="00C61E2B">
        <w:tab/>
        <w:t>Definitions</w:t>
      </w:r>
      <w:bookmarkEnd w:id="33"/>
      <w:bookmarkEnd w:id="34"/>
      <w:bookmarkEnd w:id="35"/>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77777777" w:rsidR="00C57064" w:rsidRPr="00C61E2B" w:rsidRDefault="00C57064" w:rsidP="00C57064">
      <w:bookmarkStart w:id="36" w:name="_Toc510696582"/>
      <w:bookmarkStart w:id="37" w:name="_Toc35971374"/>
      <w:r w:rsidRPr="00C61E2B">
        <w:rPr>
          <w:b/>
        </w:rPr>
        <w:t>AIMLE client:</w:t>
      </w:r>
      <w:r w:rsidRPr="00C61E2B">
        <w:t xml:space="preserve"> an AIML enablement layer entity </w:t>
      </w:r>
      <w:bookmarkStart w:id="38" w:name="OLE_LINK11"/>
      <w:r w:rsidRPr="00C61E2B">
        <w:t>(see 3GPP TS 23.482 [4] clause 5)</w:t>
      </w:r>
      <w:bookmarkEnd w:id="38"/>
      <w:r w:rsidRPr="00C61E2B">
        <w:t xml:space="preserve"> which is an AIML endpoint, and performs client-side operations.</w:t>
      </w:r>
    </w:p>
    <w:p w14:paraId="2463C976" w14:textId="53F7B6AE" w:rsidR="00266D7B" w:rsidRPr="00C61E2B" w:rsidRDefault="00266D7B" w:rsidP="00266D7B">
      <w:r w:rsidRPr="00C61E2B">
        <w:rPr>
          <w:b/>
          <w:bCs/>
        </w:rPr>
        <w:t xml:space="preserve">AIML </w:t>
      </w:r>
      <w:r w:rsidRPr="00C61E2B">
        <w:rPr>
          <w:b/>
          <w:bCs/>
          <w:lang w:eastAsia="zh-CN"/>
        </w:rPr>
        <w:t>intermediate model</w:t>
      </w:r>
      <w:r w:rsidRPr="00C61E2B">
        <w:rPr>
          <w:b/>
          <w:bCs/>
        </w:rPr>
        <w:t>:</w:t>
      </w:r>
      <w:r w:rsidRPr="00C61E2B">
        <w:t xml:space="preserve"> An AIML </w:t>
      </w:r>
      <w:r w:rsidRPr="00C61E2B">
        <w:rPr>
          <w:lang w:eastAsia="zh-CN"/>
        </w:rPr>
        <w:t>intermediate model</w:t>
      </w:r>
      <w:r w:rsidRPr="00C61E2B">
        <w:t xml:space="preserve"> defined in 3GPP TS 23.482 [4].</w:t>
      </w:r>
    </w:p>
    <w:p w14:paraId="666B73E0" w14:textId="61281E88" w:rsidR="00266D7B" w:rsidRPr="00C61E2B" w:rsidRDefault="00266D7B" w:rsidP="00266D7B">
      <w:r w:rsidRPr="00C61E2B">
        <w:rPr>
          <w:b/>
          <w:bCs/>
        </w:rPr>
        <w:t>AIML operation:</w:t>
      </w:r>
      <w:r w:rsidRPr="00C61E2B">
        <w:t xml:space="preserve"> An AIML operation defined in 3GPP TS 23.482 [4].</w:t>
      </w:r>
    </w:p>
    <w:p w14:paraId="09B2AB92" w14:textId="77777777" w:rsidR="00C57064" w:rsidRPr="00C61E2B" w:rsidRDefault="00C57064" w:rsidP="00C57064">
      <w:r w:rsidRPr="00C61E2B">
        <w:rPr>
          <w:b/>
        </w:rPr>
        <w:t>AIMLE server:</w:t>
      </w:r>
      <w:r w:rsidRPr="00C61E2B">
        <w:t xml:space="preserve"> an AIML enablement layer entity (see 3GPP TS 23.482 [4] clause 5) which is an AIML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39" w:name="OLE_LINK279"/>
      <w:r w:rsidRPr="00C61E2B">
        <w:rPr>
          <w:b/>
        </w:rPr>
        <w:t>AIMLE</w:t>
      </w:r>
      <w:bookmarkEnd w:id="39"/>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0" w:name="_Toc215167334"/>
      <w:r w:rsidRPr="00C61E2B">
        <w:t>3.2</w:t>
      </w:r>
      <w:r w:rsidRPr="00C61E2B">
        <w:tab/>
        <w:t>Symbols</w:t>
      </w:r>
      <w:bookmarkEnd w:id="36"/>
      <w:bookmarkEnd w:id="37"/>
      <w:bookmarkEnd w:id="40"/>
    </w:p>
    <w:p w14:paraId="253ADBE7" w14:textId="77777777" w:rsidR="008A6D4A" w:rsidRPr="00C61E2B" w:rsidRDefault="008A6D4A" w:rsidP="008A6D4A">
      <w:pPr>
        <w:keepNext/>
      </w:pPr>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1" w:name="_Toc510696583"/>
      <w:bookmarkStart w:id="42" w:name="_Toc35971375"/>
      <w:bookmarkStart w:id="43" w:name="_Toc215167335"/>
      <w:r w:rsidRPr="00C61E2B">
        <w:t>3.3</w:t>
      </w:r>
      <w:r w:rsidRPr="00C61E2B">
        <w:tab/>
        <w:t>Abbreviations</w:t>
      </w:r>
      <w:bookmarkEnd w:id="41"/>
      <w:bookmarkEnd w:id="42"/>
      <w:bookmarkEnd w:id="43"/>
    </w:p>
    <w:p w14:paraId="5542D4A2" w14:textId="306362F9" w:rsidR="004E2294" w:rsidRPr="00C61E2B" w:rsidRDefault="004E2294" w:rsidP="004E2294">
      <w:pPr>
        <w:keepNext/>
      </w:pPr>
      <w:r w:rsidRPr="00C61E2B">
        <w:t>For the purposes of the present document, the abbreviations given in 3GPP TR 21.905 [2] and the following apply. An abbreviation defined in the present document takes precedence over the definition of the same abbreviation, if any, in 3GPP TR 21.905 [2].</w:t>
      </w:r>
    </w:p>
    <w:p w14:paraId="0A993CAA" w14:textId="77777777" w:rsidR="00AF479B" w:rsidRPr="00C61E2B" w:rsidRDefault="00AF479B" w:rsidP="00AF479B">
      <w:pPr>
        <w:pStyle w:val="EW"/>
      </w:pPr>
      <w:bookmarkStart w:id="44" w:name="_Toc510696584"/>
      <w:bookmarkStart w:id="45" w:name="_Toc35971376"/>
      <w:r w:rsidRPr="00C61E2B">
        <w:t>ADAE</w:t>
      </w:r>
      <w:r w:rsidRPr="00C61E2B">
        <w:tab/>
        <w:t>Application Data Analytics Enablement</w:t>
      </w:r>
    </w:p>
    <w:p w14:paraId="33B90260" w14:textId="77777777" w:rsidR="00AF479B" w:rsidRPr="00C61E2B" w:rsidRDefault="00AF479B" w:rsidP="00AF479B">
      <w:pPr>
        <w:pStyle w:val="EW"/>
      </w:pPr>
      <w:r w:rsidRPr="00C61E2B">
        <w:t>AIML</w:t>
      </w:r>
      <w:r w:rsidRPr="00C61E2B">
        <w:tab/>
        <w:t>Artificial Intelligence Machine Learning</w:t>
      </w:r>
    </w:p>
    <w:p w14:paraId="5B9CF4B1" w14:textId="77777777" w:rsidR="00AF479B" w:rsidRPr="00C61E2B" w:rsidRDefault="00AF479B" w:rsidP="00AF479B">
      <w:pPr>
        <w:pStyle w:val="EW"/>
      </w:pPr>
      <w:r w:rsidRPr="00C61E2B">
        <w:t>AIMLE</w:t>
      </w:r>
      <w:r w:rsidRPr="00C61E2B">
        <w:tab/>
        <w:t>AIML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46"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7" w:name="_Toc215167336"/>
      <w:bookmarkEnd w:id="46"/>
      <w:bookmarkEnd w:id="44"/>
      <w:bookmarkEnd w:id="45"/>
      <w:r w:rsidRPr="00C61E2B">
        <w:lastRenderedPageBreak/>
        <w:t>4</w:t>
      </w:r>
      <w:r w:rsidRPr="00C61E2B">
        <w:tab/>
        <w:t>General</w:t>
      </w:r>
      <w:bookmarkEnd w:id="47"/>
    </w:p>
    <w:p w14:paraId="06FF4D61" w14:textId="77777777" w:rsidR="00F47931" w:rsidRPr="00C61E2B"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15167337"/>
      <w:bookmarkEnd w:id="48"/>
      <w:r w:rsidRPr="00C61E2B">
        <w:t>4.1</w:t>
      </w:r>
      <w:r w:rsidRPr="00C61E2B">
        <w:tab/>
        <w:t>Overview</w:t>
      </w:r>
      <w:bookmarkEnd w:id="49"/>
      <w:bookmarkEnd w:id="50"/>
      <w:bookmarkEnd w:id="51"/>
      <w:bookmarkEnd w:id="52"/>
      <w:bookmarkEnd w:id="53"/>
      <w:bookmarkEnd w:id="54"/>
      <w:bookmarkEnd w:id="55"/>
      <w:bookmarkEnd w:id="56"/>
      <w:bookmarkEnd w:id="57"/>
    </w:p>
    <w:p w14:paraId="2D7C8738" w14:textId="77777777"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58" w:name="_Toc510696586"/>
      <w:bookmarkStart w:id="59" w:name="_Toc35971378"/>
      <w:bookmarkStart w:id="60" w:name="_Hlk179982735"/>
      <w:bookmarkStart w:id="61" w:name="_Toc215167338"/>
      <w:r w:rsidRPr="00C61E2B">
        <w:t>5</w:t>
      </w:r>
      <w:r w:rsidRPr="00C61E2B">
        <w:tab/>
        <w:t>Artificial intelligence machine learning services</w:t>
      </w:r>
      <w:bookmarkEnd w:id="61"/>
    </w:p>
    <w:p w14:paraId="5A6A4D44" w14:textId="77777777" w:rsidR="008A6D4A" w:rsidRPr="00C61E2B" w:rsidRDefault="008A6D4A" w:rsidP="007A4424">
      <w:pPr>
        <w:pStyle w:val="Heading2"/>
      </w:pPr>
      <w:bookmarkStart w:id="62" w:name="_Toc215167339"/>
      <w:r w:rsidRPr="00C61E2B">
        <w:t>5.1</w:t>
      </w:r>
      <w:r w:rsidRPr="00C61E2B">
        <w:tab/>
        <w:t>Introduction</w:t>
      </w:r>
      <w:bookmarkEnd w:id="58"/>
      <w:bookmarkEnd w:id="59"/>
      <w:bookmarkEnd w:id="62"/>
    </w:p>
    <w:p w14:paraId="04A882E1" w14:textId="3D97094F" w:rsidR="007713EE" w:rsidRPr="00C61E2B" w:rsidRDefault="007713EE" w:rsidP="007713EE">
      <w:bookmarkStart w:id="63" w:name="_Toc510696587"/>
      <w:bookmarkStart w:id="64" w:name="_Toc35971379"/>
      <w:bookmarkEnd w:id="60"/>
      <w:r w:rsidRPr="00C61E2B">
        <w:t>Table 5.1-1 summarizes the corresponding APIs defined for this specification.</w:t>
      </w:r>
    </w:p>
    <w:bookmarkEnd w:id="63"/>
    <w:bookmarkEnd w:id="64"/>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r w:rsidRPr="00C61E2B">
              <w:t>Aimlec_AIMLEClientParticipation</w:t>
            </w:r>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r w:rsidRPr="00C61E2B">
              <w:t>aimlec-cp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r w:rsidRPr="00C61E2B">
              <w:t>Aimlec_HFLTraining</w:t>
            </w:r>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r w:rsidRPr="00C61E2B">
              <w:t>aimlec-hfl-trng</w:t>
            </w:r>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r w:rsidRPr="00C61E2B">
              <w:t>Aimles_AIMLEClientRegistration</w:t>
            </w:r>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r w:rsidRPr="00C61E2B">
              <w:t>aimles-client-reg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r w:rsidRPr="00C61E2B">
              <w:t>Aimles_SplitOpEvent</w:t>
            </w:r>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r w:rsidRPr="00C61E2B">
              <w:t>aimles-splitopevent</w:t>
            </w:r>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r w:rsidRPr="00C61E2B">
              <w:t>Aimles_SplitOpPipeline</w:t>
            </w:r>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r w:rsidRPr="00C61E2B">
              <w:t>aimles-sopl</w:t>
            </w:r>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r w:rsidRPr="00C61E2B">
              <w:t>aimlec-flgi</w:t>
            </w:r>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r w:rsidRPr="00C61E2B">
              <w:t>Aimlec_ClientDataProcessing</w:t>
            </w:r>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r w:rsidRPr="00C61E2B">
              <w:rPr>
                <w:lang w:eastAsia="fr-FR"/>
              </w:rPr>
              <w:t>aimlec-data-proc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r w:rsidRPr="00C61E2B">
              <w:t>Aimlec_</w:t>
            </w:r>
            <w:r w:rsidR="001E66B4" w:rsidRPr="00C61E2B">
              <w:t>MLModTngCapEva</w:t>
            </w:r>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r w:rsidRPr="00C61E2B">
              <w:t>aimlec-ml-mtce</w:t>
            </w:r>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r w:rsidRPr="00C61E2B">
              <w:rPr>
                <w:lang w:eastAsia="fr-FR"/>
              </w:rPr>
              <w:t>Aimles_UeTLModelSelectionAssistance</w:t>
            </w:r>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07E397F0" w:rsidR="00D26E20" w:rsidRPr="00C61E2B" w:rsidRDefault="00D26E20" w:rsidP="00D26E20">
            <w:pPr>
              <w:pStyle w:val="TAL"/>
            </w:pPr>
            <w:r w:rsidRPr="00C61E2B">
              <w:rPr>
                <w:lang w:eastAsia="fr-FR"/>
              </w:rPr>
              <w:t>T24560_Aimles_UeTLModelSelectionAssistance.yaml</w:t>
            </w:r>
          </w:p>
        </w:tc>
        <w:tc>
          <w:tcPr>
            <w:tcW w:w="669" w:type="pct"/>
            <w:shd w:val="clear" w:color="auto" w:fill="auto"/>
          </w:tcPr>
          <w:p w14:paraId="6449477D" w14:textId="0006B80A" w:rsidR="00D26E20" w:rsidRPr="00C61E2B" w:rsidRDefault="00D26E20" w:rsidP="00D26E20">
            <w:pPr>
              <w:pStyle w:val="TAL"/>
            </w:pPr>
            <w:r w:rsidRPr="00C61E2B">
              <w:rPr>
                <w:lang w:eastAsia="fr-FR"/>
              </w:rPr>
              <w:t>aimles-ue-tl-msa</w:t>
            </w:r>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r w:rsidRPr="00C61E2B">
              <w:rPr>
                <w:lang w:eastAsia="zh-CN"/>
              </w:rPr>
              <w:t>Aimlec_AIMLEClientServiceOperations</w:t>
            </w:r>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r w:rsidRPr="00C61E2B">
              <w:t>aimlec-serv-ops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r w:rsidRPr="00C61E2B">
              <w:t>Aimlec_AimlTaskTransfer</w:t>
            </w:r>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77777777" w:rsidR="00836C09" w:rsidRPr="00C61E2B" w:rsidRDefault="00836C09" w:rsidP="00836C09">
            <w:pPr>
              <w:pStyle w:val="TAL"/>
            </w:pPr>
            <w:r w:rsidRPr="00C61E2B">
              <w:t>AIMLE client AIML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r w:rsidRPr="00C61E2B">
              <w:t>aimlec-task-transfer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r w:rsidRPr="00C61E2B">
              <w:t>Aimles_AimlTaskTransfer</w:t>
            </w:r>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77777777" w:rsidR="00836C09" w:rsidRPr="00C61E2B" w:rsidRDefault="00836C09" w:rsidP="00836C09">
            <w:pPr>
              <w:pStyle w:val="TAL"/>
            </w:pPr>
            <w:r w:rsidRPr="00C61E2B">
              <w:t>AIMLE server AIML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r w:rsidRPr="00C61E2B">
              <w:t>aimles-task-transfer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r w:rsidRPr="00C61E2B">
              <w:t>Aimles_MLModelRetrieval</w:t>
            </w:r>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r w:rsidRPr="00C61E2B">
              <w:t>aimles-mlmr</w:t>
            </w:r>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r w:rsidRPr="00C61E2B">
              <w:t>Aimles_MLModelUpdate</w:t>
            </w:r>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33FD5462" w:rsidR="00836C09" w:rsidRPr="00C61E2B" w:rsidRDefault="00CE6BA9" w:rsidP="00836C09">
            <w:pPr>
              <w:pStyle w:val="TAL"/>
            </w:pPr>
            <w:r w:rsidRPr="00C61E2B">
              <w:t>TBD</w:t>
            </w:r>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65" w:name="_Hlk212131730"/>
      <w:bookmarkStart w:id="66" w:name="_Toc215167340"/>
      <w:r w:rsidRPr="00C61E2B">
        <w:lastRenderedPageBreak/>
        <w:t>5.2</w:t>
      </w:r>
      <w:r w:rsidRPr="00C61E2B">
        <w:tab/>
      </w:r>
      <w:r w:rsidR="004B3EA0" w:rsidRPr="00C61E2B">
        <w:t>AIMLE client</w:t>
      </w:r>
      <w:r w:rsidRPr="00C61E2B">
        <w:t xml:space="preserve"> participation service</w:t>
      </w:r>
      <w:bookmarkEnd w:id="66"/>
    </w:p>
    <w:p w14:paraId="1212D4FB" w14:textId="3466EF11" w:rsidR="004E2294" w:rsidRPr="00C61E2B" w:rsidRDefault="004E2294" w:rsidP="004E2294">
      <w:pPr>
        <w:pStyle w:val="Heading3"/>
      </w:pPr>
      <w:bookmarkStart w:id="67" w:name="_Toc510696588"/>
      <w:bookmarkStart w:id="68" w:name="_Toc35971380"/>
      <w:bookmarkStart w:id="69" w:name="_Toc215167341"/>
      <w:r w:rsidRPr="00C61E2B">
        <w:t>5.2.1</w:t>
      </w:r>
      <w:r w:rsidRPr="00C61E2B">
        <w:tab/>
        <w:t>Service description</w:t>
      </w:r>
      <w:bookmarkEnd w:id="67"/>
      <w:bookmarkEnd w:id="68"/>
      <w:bookmarkEnd w:id="69"/>
    </w:p>
    <w:p w14:paraId="336C956B" w14:textId="4A5FC014"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AIML operations as defined in 3GPP TS 23.482 [4].</w:t>
      </w:r>
    </w:p>
    <w:p w14:paraId="756D8CA6" w14:textId="021C2579" w:rsidR="004E2294" w:rsidRPr="00C61E2B" w:rsidRDefault="004E2294" w:rsidP="004E2294">
      <w:pPr>
        <w:pStyle w:val="Heading3"/>
      </w:pPr>
      <w:bookmarkStart w:id="70" w:name="_Toc510696589"/>
      <w:bookmarkStart w:id="71" w:name="_Toc35971381"/>
      <w:bookmarkStart w:id="72" w:name="_Hlk212131754"/>
      <w:bookmarkStart w:id="73" w:name="_Toc510696590"/>
      <w:bookmarkStart w:id="74" w:name="_Toc35971382"/>
      <w:bookmarkStart w:id="75" w:name="_Toc215167342"/>
      <w:bookmarkEnd w:id="65"/>
      <w:r w:rsidRPr="00C61E2B">
        <w:t>5.2.2</w:t>
      </w:r>
      <w:r w:rsidRPr="00C61E2B">
        <w:tab/>
        <w:t>Service operations</w:t>
      </w:r>
      <w:bookmarkEnd w:id="70"/>
      <w:bookmarkEnd w:id="71"/>
      <w:bookmarkEnd w:id="75"/>
    </w:p>
    <w:p w14:paraId="679BB854" w14:textId="77777777" w:rsidR="008A6D4A" w:rsidRPr="00C61E2B" w:rsidRDefault="008A6D4A" w:rsidP="007A4424">
      <w:pPr>
        <w:pStyle w:val="Heading4"/>
      </w:pPr>
      <w:bookmarkStart w:id="76" w:name="_Toc215167343"/>
      <w:bookmarkEnd w:id="72"/>
      <w:r w:rsidRPr="00C61E2B">
        <w:t>5.2.2.1</w:t>
      </w:r>
      <w:r w:rsidRPr="00C61E2B">
        <w:tab/>
        <w:t>Introduction</w:t>
      </w:r>
      <w:bookmarkEnd w:id="73"/>
      <w:bookmarkEnd w:id="74"/>
      <w:bookmarkEnd w:id="76"/>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77777777" w:rsidR="004B3EA0" w:rsidRPr="00C61E2B" w:rsidRDefault="004B3EA0" w:rsidP="00B53A03">
            <w:pPr>
              <w:pStyle w:val="TAL"/>
            </w:pPr>
            <w:r w:rsidRPr="00C61E2B">
              <w:t>This service operation is used by the AIMLE server to request for participation of the AIMLE client for the AIML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77" w:name="_Toc215167344"/>
      <w:r w:rsidRPr="00C61E2B">
        <w:t>5.2.2.2</w:t>
      </w:r>
      <w:r w:rsidRPr="00C61E2B">
        <w:tab/>
        <w:t>Aimlec_AIMLEClientParticipation_Request</w:t>
      </w:r>
      <w:bookmarkEnd w:id="77"/>
    </w:p>
    <w:p w14:paraId="604AFF63" w14:textId="77777777" w:rsidR="004B3EA0" w:rsidRPr="00C61E2B" w:rsidRDefault="004B3EA0" w:rsidP="004B3EA0">
      <w:pPr>
        <w:pStyle w:val="Heading5"/>
      </w:pPr>
      <w:bookmarkStart w:id="78" w:name="_Toc215167345"/>
      <w:r w:rsidRPr="00C61E2B">
        <w:t>5.2.2.2.1</w:t>
      </w:r>
      <w:r w:rsidRPr="00C61E2B">
        <w:tab/>
        <w:t>General</w:t>
      </w:r>
      <w:bookmarkEnd w:id="78"/>
    </w:p>
    <w:p w14:paraId="38346324" w14:textId="77777777" w:rsidR="004B3EA0" w:rsidRPr="00C61E2B" w:rsidRDefault="004B3EA0" w:rsidP="004B3EA0">
      <w:r w:rsidRPr="00C61E2B">
        <w:t>The Aimlec_AIMLEClientParticipation_Request service operation is used by AIMLE server to verify and manage the participation of AIMLE clients in AIML operations.</w:t>
      </w:r>
    </w:p>
    <w:p w14:paraId="4CCC1E50" w14:textId="77777777" w:rsidR="004B3EA0" w:rsidRPr="00C61E2B" w:rsidRDefault="004B3EA0" w:rsidP="004B3EA0">
      <w:pPr>
        <w:pStyle w:val="Heading5"/>
      </w:pPr>
      <w:bookmarkStart w:id="79" w:name="_Toc215167346"/>
      <w:r w:rsidRPr="00C61E2B">
        <w:t>5.3.2.2.2</w:t>
      </w:r>
      <w:r w:rsidRPr="00C61E2B">
        <w:tab/>
        <w:t>AIMLE client participation service operation</w:t>
      </w:r>
      <w:bookmarkEnd w:id="79"/>
    </w:p>
    <w:p w14:paraId="4DB3D2C8" w14:textId="77777777" w:rsidR="004B3EA0" w:rsidRPr="00C61E2B" w:rsidRDefault="004B3EA0" w:rsidP="004B3EA0">
      <w:r w:rsidRPr="00C61E2B">
        <w:t>To manage the AIMLE client for AIML operations, the AIMLE server shall send an HTTP POST request (custom operation: "Participation for AIML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77777777"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0" w:name="_Toc510696596"/>
      <w:bookmarkStart w:id="81" w:name="_Toc35971388"/>
      <w:bookmarkStart w:id="82" w:name="_Toc215167347"/>
      <w:r w:rsidRPr="00C61E2B">
        <w:lastRenderedPageBreak/>
        <w:t>5.3</w:t>
      </w:r>
      <w:r w:rsidRPr="00C61E2B">
        <w:tab/>
      </w:r>
      <w:r w:rsidR="00342A0D" w:rsidRPr="00C61E2B">
        <w:t>HFL training</w:t>
      </w:r>
      <w:r w:rsidRPr="00C61E2B">
        <w:t xml:space="preserve"> service</w:t>
      </w:r>
      <w:bookmarkEnd w:id="82"/>
    </w:p>
    <w:p w14:paraId="26705B22" w14:textId="2C1F036A" w:rsidR="004E2294" w:rsidRPr="00C61E2B" w:rsidRDefault="004E2294" w:rsidP="004E2294">
      <w:pPr>
        <w:pStyle w:val="Heading3"/>
      </w:pPr>
      <w:bookmarkStart w:id="83" w:name="_Toc215167348"/>
      <w:r w:rsidRPr="00C61E2B">
        <w:t>5.3.1</w:t>
      </w:r>
      <w:r w:rsidRPr="00C61E2B">
        <w:tab/>
        <w:t>Service description</w:t>
      </w:r>
      <w:bookmarkEnd w:id="83"/>
    </w:p>
    <w:p w14:paraId="3F64FB46" w14:textId="187B950C" w:rsidR="004E2294" w:rsidRPr="00C61E2B" w:rsidRDefault="00342A0D" w:rsidP="004E2294">
      <w:r w:rsidRPr="00C61E2B">
        <w:t xml:space="preserve">The </w:t>
      </w:r>
      <w:bookmarkStart w:id="84" w:name="_Hlk212131880"/>
      <w:r w:rsidRPr="00C61E2B">
        <w:t xml:space="preserve">Horizontal Federated Learning (HFL) training </w:t>
      </w:r>
      <w:bookmarkEnd w:id="84"/>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85" w:name="_Toc215167349"/>
      <w:r w:rsidRPr="00C61E2B">
        <w:t>5.3.2</w:t>
      </w:r>
      <w:r w:rsidRPr="00C61E2B">
        <w:tab/>
        <w:t xml:space="preserve">Service </w:t>
      </w:r>
      <w:r w:rsidR="00342A0D" w:rsidRPr="00C61E2B">
        <w:t>o</w:t>
      </w:r>
      <w:r w:rsidRPr="00C61E2B">
        <w:t>perations</w:t>
      </w:r>
      <w:bookmarkEnd w:id="85"/>
    </w:p>
    <w:p w14:paraId="06F67106" w14:textId="000FD70E" w:rsidR="00563BE9" w:rsidRPr="00C61E2B" w:rsidRDefault="00563BE9" w:rsidP="00563BE9">
      <w:pPr>
        <w:pStyle w:val="Heading4"/>
      </w:pPr>
      <w:bookmarkStart w:id="86" w:name="_Toc215167350"/>
      <w:r w:rsidRPr="00C61E2B">
        <w:t>5.3.2.1</w:t>
      </w:r>
      <w:r w:rsidRPr="00C61E2B">
        <w:tab/>
        <w:t>Introduction</w:t>
      </w:r>
      <w:bookmarkEnd w:id="86"/>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87" w:name="_Hlk204247220"/>
            <w:r w:rsidRPr="00C61E2B">
              <w:t>Aimlec_HFLTraining_Update</w:t>
            </w:r>
            <w:bookmarkEnd w:id="87"/>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88" w:name="_Toc199145534"/>
      <w:bookmarkStart w:id="89" w:name="_Toc215167351"/>
      <w:r w:rsidRPr="00C61E2B">
        <w:t>5.3.2.2</w:t>
      </w:r>
      <w:r w:rsidRPr="00C61E2B">
        <w:tab/>
      </w:r>
      <w:bookmarkEnd w:id="88"/>
      <w:r w:rsidRPr="00C61E2B">
        <w:t>Aimlec_HFLTraining_Subscribe</w:t>
      </w:r>
      <w:bookmarkEnd w:id="89"/>
    </w:p>
    <w:p w14:paraId="72A622C9" w14:textId="77777777" w:rsidR="00342A0D" w:rsidRPr="00C61E2B" w:rsidRDefault="00342A0D" w:rsidP="00342A0D">
      <w:pPr>
        <w:pStyle w:val="Heading5"/>
      </w:pPr>
      <w:bookmarkStart w:id="90" w:name="_Toc199145535"/>
      <w:bookmarkStart w:id="91" w:name="_Toc215167352"/>
      <w:r w:rsidRPr="00C61E2B">
        <w:t>5.3.2.2.1</w:t>
      </w:r>
      <w:r w:rsidRPr="00C61E2B">
        <w:tab/>
        <w:t>General</w:t>
      </w:r>
      <w:bookmarkEnd w:id="90"/>
      <w:bookmarkEnd w:id="91"/>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77777777" w:rsidR="00342A0D" w:rsidRPr="00C61E2B" w:rsidRDefault="00342A0D" w:rsidP="00342A0D">
      <w:pPr>
        <w:pStyle w:val="Heading5"/>
      </w:pPr>
      <w:bookmarkStart w:id="92" w:name="_Toc199145536"/>
      <w:bookmarkStart w:id="93" w:name="_Toc215167353"/>
      <w:r w:rsidRPr="00C61E2B">
        <w:t>5.3.2.2.2</w:t>
      </w:r>
      <w:r w:rsidRPr="00C61E2B">
        <w:tab/>
        <w:t>AIML operation for HFL training subscription</w:t>
      </w:r>
      <w:bookmarkEnd w:id="92"/>
      <w:bookmarkEnd w:id="93"/>
    </w:p>
    <w:p w14:paraId="2C838BEA" w14:textId="77777777" w:rsidR="00342A0D" w:rsidRPr="00C61E2B" w:rsidRDefault="00342A0D" w:rsidP="00342A0D">
      <w:r w:rsidRPr="00C61E2B">
        <w:t>To subscribe to the HFL training event with the AIMLE client, the AIMLE server shall send to the AIMLE the HTTP POST request 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94" w:name="_Toc199145540"/>
      <w:bookmarkStart w:id="95" w:name="_Toc215167354"/>
      <w:r w:rsidRPr="00C61E2B">
        <w:lastRenderedPageBreak/>
        <w:t>5.3.2.3</w:t>
      </w:r>
      <w:r w:rsidRPr="00C61E2B">
        <w:tab/>
        <w:t>Aimlec_HFLTraining_Retrieve</w:t>
      </w:r>
      <w:bookmarkEnd w:id="95"/>
    </w:p>
    <w:p w14:paraId="29D9368E" w14:textId="77777777" w:rsidR="00342A0D" w:rsidRPr="00C61E2B" w:rsidRDefault="00342A0D" w:rsidP="00342A0D">
      <w:pPr>
        <w:pStyle w:val="Heading5"/>
      </w:pPr>
      <w:bookmarkStart w:id="96" w:name="_Toc215167355"/>
      <w:r w:rsidRPr="00C61E2B">
        <w:t>5.3.2.3.1</w:t>
      </w:r>
      <w:r w:rsidRPr="00C61E2B">
        <w:tab/>
        <w:t>General</w:t>
      </w:r>
      <w:bookmarkEnd w:id="9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77777777" w:rsidR="00342A0D" w:rsidRPr="00C61E2B" w:rsidRDefault="00342A0D" w:rsidP="00342A0D">
      <w:pPr>
        <w:pStyle w:val="Heading5"/>
      </w:pPr>
      <w:bookmarkStart w:id="97" w:name="_Toc215167356"/>
      <w:r w:rsidRPr="00C61E2B">
        <w:t>5.3.2.3.2</w:t>
      </w:r>
      <w:r w:rsidRPr="00C61E2B">
        <w:tab/>
        <w:t>AIML operation for HFL training subscription retrieval</w:t>
      </w:r>
      <w:bookmarkEnd w:id="9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98" w:name="_Toc215167357"/>
      <w:r w:rsidRPr="00C61E2B">
        <w:t>5.3.2.4</w:t>
      </w:r>
      <w:r w:rsidRPr="00C61E2B">
        <w:tab/>
      </w:r>
      <w:bookmarkEnd w:id="94"/>
      <w:r w:rsidRPr="00C61E2B">
        <w:t>Aimlec_HFLTraining_Update</w:t>
      </w:r>
      <w:bookmarkEnd w:id="98"/>
    </w:p>
    <w:p w14:paraId="56EDC0D3" w14:textId="77777777" w:rsidR="00342A0D" w:rsidRPr="00C61E2B" w:rsidRDefault="00342A0D" w:rsidP="00342A0D">
      <w:pPr>
        <w:pStyle w:val="Heading5"/>
      </w:pPr>
      <w:bookmarkStart w:id="99" w:name="_Toc199145541"/>
      <w:bookmarkStart w:id="100" w:name="_Toc215167358"/>
      <w:r w:rsidRPr="00C61E2B">
        <w:t>5.3.2.4.1</w:t>
      </w:r>
      <w:r w:rsidRPr="00C61E2B">
        <w:tab/>
        <w:t>General</w:t>
      </w:r>
      <w:bookmarkEnd w:id="99"/>
      <w:bookmarkEnd w:id="10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77777777" w:rsidR="00342A0D" w:rsidRPr="00C61E2B" w:rsidRDefault="00342A0D" w:rsidP="00342A0D">
      <w:pPr>
        <w:pStyle w:val="Heading5"/>
      </w:pPr>
      <w:bookmarkStart w:id="101" w:name="_Toc199145542"/>
      <w:bookmarkStart w:id="102" w:name="_Toc215167359"/>
      <w:r w:rsidRPr="00C61E2B">
        <w:t>5.3.2.4.2</w:t>
      </w:r>
      <w:r w:rsidRPr="00C61E2B">
        <w:tab/>
        <w:t>AIML operation for HFL training subscription update</w:t>
      </w:r>
      <w:bookmarkEnd w:id="101"/>
      <w:bookmarkEnd w:id="10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03" w:name="_Toc199145543"/>
      <w:bookmarkStart w:id="104" w:name="_Toc215167360"/>
      <w:r w:rsidRPr="00C61E2B">
        <w:lastRenderedPageBreak/>
        <w:t>5.3.2.5</w:t>
      </w:r>
      <w:r w:rsidRPr="00C61E2B">
        <w:tab/>
        <w:t>Aimlec_HFLTraining_Unsubscribe</w:t>
      </w:r>
      <w:bookmarkEnd w:id="103"/>
      <w:bookmarkEnd w:id="104"/>
    </w:p>
    <w:p w14:paraId="70AA3936" w14:textId="77777777" w:rsidR="00342A0D" w:rsidRPr="00C61E2B" w:rsidRDefault="00342A0D" w:rsidP="00342A0D">
      <w:pPr>
        <w:pStyle w:val="Heading5"/>
      </w:pPr>
      <w:bookmarkStart w:id="105" w:name="_Toc199145544"/>
      <w:bookmarkStart w:id="106" w:name="_Toc215167361"/>
      <w:r w:rsidRPr="00C61E2B">
        <w:t>5.3.2.5.1</w:t>
      </w:r>
      <w:r w:rsidRPr="00C61E2B">
        <w:tab/>
        <w:t>General</w:t>
      </w:r>
      <w:bookmarkEnd w:id="105"/>
      <w:bookmarkEnd w:id="10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77777777" w:rsidR="00342A0D" w:rsidRPr="00C61E2B" w:rsidRDefault="00342A0D" w:rsidP="00342A0D">
      <w:pPr>
        <w:pStyle w:val="Heading5"/>
      </w:pPr>
      <w:bookmarkStart w:id="107" w:name="_Toc199145545"/>
      <w:bookmarkStart w:id="108" w:name="_Toc215167362"/>
      <w:r w:rsidRPr="00C61E2B">
        <w:t>5.3.2.5.2</w:t>
      </w:r>
      <w:r w:rsidRPr="00C61E2B">
        <w:tab/>
        <w:t xml:space="preserve">AIML operation for </w:t>
      </w:r>
      <w:bookmarkEnd w:id="107"/>
      <w:r w:rsidRPr="00C61E2B">
        <w:t>HFL training unsubscription</w:t>
      </w:r>
      <w:bookmarkEnd w:id="10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09" w:name="_Toc199145537"/>
      <w:bookmarkStart w:id="110" w:name="_Toc215167363"/>
      <w:r w:rsidRPr="00C61E2B">
        <w:t>5.3.2.6</w:t>
      </w:r>
      <w:r w:rsidRPr="00C61E2B">
        <w:tab/>
        <w:t>Aimlec_HFLTraining_Notify</w:t>
      </w:r>
      <w:bookmarkEnd w:id="109"/>
      <w:bookmarkEnd w:id="110"/>
    </w:p>
    <w:p w14:paraId="68CADFA0" w14:textId="77777777" w:rsidR="00342A0D" w:rsidRPr="00C61E2B" w:rsidRDefault="00342A0D" w:rsidP="00342A0D">
      <w:pPr>
        <w:pStyle w:val="Heading5"/>
      </w:pPr>
      <w:bookmarkStart w:id="111" w:name="_Toc199145538"/>
      <w:bookmarkStart w:id="112" w:name="_Toc215167364"/>
      <w:r w:rsidRPr="00C61E2B">
        <w:t>5.3.2.6.1</w:t>
      </w:r>
      <w:r w:rsidRPr="00C61E2B">
        <w:tab/>
        <w:t>General</w:t>
      </w:r>
      <w:bookmarkEnd w:id="111"/>
      <w:bookmarkEnd w:id="11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77777777" w:rsidR="00342A0D" w:rsidRPr="00C61E2B" w:rsidRDefault="00342A0D" w:rsidP="00342A0D">
      <w:pPr>
        <w:pStyle w:val="Heading5"/>
      </w:pPr>
      <w:bookmarkStart w:id="113" w:name="_Toc199145539"/>
      <w:bookmarkStart w:id="114" w:name="_Toc215167365"/>
      <w:r w:rsidRPr="00C61E2B">
        <w:t>5.3.2.6.2</w:t>
      </w:r>
      <w:r w:rsidRPr="00C61E2B">
        <w:tab/>
        <w:t>AIML operation for HFL training notification</w:t>
      </w:r>
      <w:bookmarkEnd w:id="113"/>
      <w:bookmarkEnd w:id="114"/>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15" w:name="_Toc215167366"/>
      <w:r w:rsidRPr="00C61E2B">
        <w:t>5.4</w:t>
      </w:r>
      <w:r w:rsidRPr="00C61E2B">
        <w:tab/>
      </w:r>
      <w:r w:rsidR="005E5671" w:rsidRPr="00C61E2B">
        <w:t>AIMLE</w:t>
      </w:r>
      <w:r w:rsidRPr="00C61E2B">
        <w:t xml:space="preserve"> client registration service</w:t>
      </w:r>
      <w:bookmarkEnd w:id="115"/>
    </w:p>
    <w:p w14:paraId="3547C224" w14:textId="14402FFE" w:rsidR="004E2294" w:rsidRPr="00C61E2B" w:rsidRDefault="004E2294" w:rsidP="004E2294">
      <w:pPr>
        <w:pStyle w:val="Heading3"/>
      </w:pPr>
      <w:bookmarkStart w:id="116" w:name="_Toc215167367"/>
      <w:r w:rsidRPr="00C61E2B">
        <w:t>5.4.1</w:t>
      </w:r>
      <w:r w:rsidRPr="00C61E2B">
        <w:tab/>
        <w:t>Service description</w:t>
      </w:r>
      <w:bookmarkEnd w:id="11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17" w:name="_Toc215167368"/>
      <w:r w:rsidRPr="00C61E2B">
        <w:lastRenderedPageBreak/>
        <w:t>5.4.2</w:t>
      </w:r>
      <w:r w:rsidRPr="00C61E2B">
        <w:tab/>
        <w:t>Service operations</w:t>
      </w:r>
      <w:bookmarkEnd w:id="117"/>
    </w:p>
    <w:p w14:paraId="0E26BD7A" w14:textId="4701FB33" w:rsidR="00563BE9" w:rsidRPr="00C61E2B" w:rsidRDefault="004E2294" w:rsidP="004E2294">
      <w:pPr>
        <w:pStyle w:val="Heading4"/>
      </w:pPr>
      <w:bookmarkStart w:id="118" w:name="_Toc215167369"/>
      <w:r w:rsidRPr="00C61E2B">
        <w:t>5.4.2.1</w:t>
      </w:r>
      <w:r w:rsidRPr="00C61E2B">
        <w:tab/>
        <w:t>Introduction</w:t>
      </w:r>
      <w:bookmarkEnd w:id="118"/>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19" w:name="_Toc215167370"/>
      <w:r w:rsidRPr="00C61E2B">
        <w:t>5.4.2.2</w:t>
      </w:r>
      <w:r w:rsidRPr="00C61E2B">
        <w:tab/>
        <w:t>Aimles_</w:t>
      </w:r>
      <w:r w:rsidRPr="00C61E2B">
        <w:rPr>
          <w:lang w:eastAsia="zh-CN"/>
        </w:rPr>
        <w:t>AIMLEClientRegistration</w:t>
      </w:r>
      <w:r w:rsidRPr="00C61E2B">
        <w:t>_Request service operation</w:t>
      </w:r>
      <w:bookmarkEnd w:id="119"/>
    </w:p>
    <w:p w14:paraId="04FB8F66" w14:textId="77777777" w:rsidR="005E5671" w:rsidRPr="00C61E2B" w:rsidRDefault="005E5671" w:rsidP="005E5671">
      <w:pPr>
        <w:pStyle w:val="Heading5"/>
      </w:pPr>
      <w:bookmarkStart w:id="120" w:name="_Toc215167371"/>
      <w:r w:rsidRPr="00C61E2B">
        <w:t>5.4.2.2.1</w:t>
      </w:r>
      <w:r w:rsidRPr="00C61E2B">
        <w:tab/>
        <w:t>General</w:t>
      </w:r>
      <w:bookmarkEnd w:id="120"/>
    </w:p>
    <w:p w14:paraId="41B90137" w14:textId="77777777"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AIML operations</w:t>
      </w:r>
      <w:r w:rsidRPr="00C61E2B">
        <w:rPr>
          <w:lang w:eastAsia="zh-CN"/>
        </w:rPr>
        <w:t>.</w:t>
      </w:r>
    </w:p>
    <w:p w14:paraId="7170678E" w14:textId="77777777" w:rsidR="005E5671" w:rsidRPr="00C61E2B" w:rsidRDefault="005E5671" w:rsidP="005E5671">
      <w:pPr>
        <w:pStyle w:val="Heading5"/>
      </w:pPr>
      <w:bookmarkStart w:id="121" w:name="_Toc215167372"/>
      <w:r w:rsidRPr="00C61E2B">
        <w:t>5.4.2.2.2</w:t>
      </w:r>
      <w:r w:rsidRPr="00C61E2B">
        <w:tab/>
        <w:t>AIMLE client registration request</w:t>
      </w:r>
      <w:bookmarkEnd w:id="12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7777777"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22" w:name="_Toc215167373"/>
      <w:r w:rsidRPr="00C61E2B">
        <w:lastRenderedPageBreak/>
        <w:t>5.4.2.3</w:t>
      </w:r>
      <w:r w:rsidRPr="00C61E2B">
        <w:tab/>
        <w:t>Aimles_</w:t>
      </w:r>
      <w:r w:rsidRPr="00C61E2B">
        <w:rPr>
          <w:lang w:eastAsia="zh-CN"/>
        </w:rPr>
        <w:t>AIMLEClientRegistration</w:t>
      </w:r>
      <w:r w:rsidRPr="00C61E2B">
        <w:t>_Update service operation</w:t>
      </w:r>
      <w:bookmarkEnd w:id="122"/>
    </w:p>
    <w:p w14:paraId="6AC30455" w14:textId="77777777" w:rsidR="005E5671" w:rsidRPr="00C61E2B" w:rsidRDefault="005E5671" w:rsidP="005E5671">
      <w:pPr>
        <w:pStyle w:val="Heading5"/>
      </w:pPr>
      <w:bookmarkStart w:id="123" w:name="_Toc215167374"/>
      <w:r w:rsidRPr="00C61E2B">
        <w:t>5.4.2.3.1</w:t>
      </w:r>
      <w:r w:rsidRPr="00C61E2B">
        <w:tab/>
        <w:t>General</w:t>
      </w:r>
      <w:bookmarkEnd w:id="123"/>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24" w:name="_Toc215167375"/>
      <w:r w:rsidRPr="00C61E2B">
        <w:t>5.4.2.3.2</w:t>
      </w:r>
      <w:r w:rsidRPr="00C61E2B">
        <w:tab/>
        <w:t>AIMLE client registration update</w:t>
      </w:r>
      <w:bookmarkEnd w:id="12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25" w:name="_Toc215167376"/>
      <w:r w:rsidRPr="00C61E2B">
        <w:t>5.4.2.4</w:t>
      </w:r>
      <w:r w:rsidRPr="00C61E2B">
        <w:tab/>
        <w:t>Aimles_</w:t>
      </w:r>
      <w:r w:rsidRPr="00C61E2B">
        <w:rPr>
          <w:lang w:eastAsia="zh-CN"/>
        </w:rPr>
        <w:t>AIMLEClientRegistration</w:t>
      </w:r>
      <w:r w:rsidRPr="00C61E2B">
        <w:t>_Delete service operation</w:t>
      </w:r>
      <w:bookmarkEnd w:id="125"/>
    </w:p>
    <w:p w14:paraId="589D3B7A" w14:textId="77777777" w:rsidR="005E5671" w:rsidRPr="00C61E2B" w:rsidRDefault="005E5671" w:rsidP="005E5671">
      <w:pPr>
        <w:pStyle w:val="Heading5"/>
      </w:pPr>
      <w:bookmarkStart w:id="126" w:name="_Toc215167377"/>
      <w:r w:rsidRPr="00C61E2B">
        <w:t>5.4.2.4.1</w:t>
      </w:r>
      <w:r w:rsidRPr="00C61E2B">
        <w:tab/>
        <w:t>General</w:t>
      </w:r>
      <w:bookmarkEnd w:id="126"/>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27" w:name="_Toc215167378"/>
      <w:r w:rsidRPr="00C61E2B">
        <w:lastRenderedPageBreak/>
        <w:t>5.4.2.4.2</w:t>
      </w:r>
      <w:r w:rsidRPr="00C61E2B">
        <w:tab/>
        <w:t>AIMLE client deregistration</w:t>
      </w:r>
      <w:bookmarkEnd w:id="12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28" w:name="_Hlk212131967"/>
      <w:bookmarkStart w:id="129" w:name="_Toc215167379"/>
      <w:r w:rsidRPr="00C61E2B">
        <w:t>5.5</w:t>
      </w:r>
      <w:r w:rsidRPr="00C61E2B">
        <w:tab/>
      </w:r>
      <w:r w:rsidR="004D046A" w:rsidRPr="00C61E2B">
        <w:t>Split operation event subscription service</w:t>
      </w:r>
      <w:bookmarkEnd w:id="129"/>
    </w:p>
    <w:p w14:paraId="5C683BB0" w14:textId="68D5B1F5" w:rsidR="004E2294" w:rsidRPr="00C61E2B" w:rsidRDefault="004E2294" w:rsidP="004E2294">
      <w:pPr>
        <w:pStyle w:val="Heading3"/>
      </w:pPr>
      <w:bookmarkStart w:id="130" w:name="_Hlk212130927"/>
      <w:bookmarkStart w:id="131" w:name="_Toc215167380"/>
      <w:bookmarkEnd w:id="128"/>
      <w:r w:rsidRPr="00C61E2B">
        <w:t>5.5.1</w:t>
      </w:r>
      <w:r w:rsidRPr="00C61E2B">
        <w:tab/>
        <w:t>Service description</w:t>
      </w:r>
      <w:bookmarkEnd w:id="131"/>
    </w:p>
    <w:p w14:paraId="25C6B4B1" w14:textId="6BFFC95F"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AIML operation.</w:t>
      </w:r>
    </w:p>
    <w:p w14:paraId="530EB767" w14:textId="6918E615" w:rsidR="004E2294" w:rsidRPr="00C61E2B" w:rsidRDefault="004E2294" w:rsidP="004E2294">
      <w:pPr>
        <w:pStyle w:val="Heading3"/>
      </w:pPr>
      <w:bookmarkStart w:id="132" w:name="_Toc215167381"/>
      <w:r w:rsidRPr="00C61E2B">
        <w:t>5.5.2</w:t>
      </w:r>
      <w:r w:rsidRPr="00C61E2B">
        <w:tab/>
        <w:t>Service operations</w:t>
      </w:r>
      <w:bookmarkEnd w:id="132"/>
    </w:p>
    <w:p w14:paraId="769EC0BB" w14:textId="77777777" w:rsidR="004E2294" w:rsidRPr="00C61E2B" w:rsidRDefault="004E2294" w:rsidP="004E2294">
      <w:pPr>
        <w:pStyle w:val="Heading4"/>
      </w:pPr>
      <w:bookmarkStart w:id="133" w:name="_Toc215167382"/>
      <w:bookmarkEnd w:id="130"/>
      <w:r w:rsidRPr="00C61E2B">
        <w:t>5.5.2.1</w:t>
      </w:r>
      <w:r w:rsidRPr="00C61E2B">
        <w:tab/>
        <w:t>Introduction</w:t>
      </w:r>
      <w:bookmarkEnd w:id="133"/>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5B2821C5" w:rsidR="004D046A" w:rsidRPr="00C61E2B" w:rsidRDefault="004D046A" w:rsidP="00F50D1F">
            <w:pPr>
              <w:pStyle w:val="TAL"/>
            </w:pPr>
            <w:r w:rsidRPr="00C61E2B">
              <w:t xml:space="preserve">This service operation is used by the AIMLE client to subscribe with the AIMLE server to be notified of events related to split AIML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34" w:name="_Toc215167383"/>
      <w:r w:rsidRPr="00C61E2B">
        <w:t>5.5.2.2</w:t>
      </w:r>
      <w:r w:rsidRPr="00C61E2B">
        <w:tab/>
        <w:t>Aimles_SplitOpEvent_Subscribe</w:t>
      </w:r>
      <w:bookmarkEnd w:id="134"/>
    </w:p>
    <w:p w14:paraId="7F7F3D9F" w14:textId="77777777" w:rsidR="004D046A" w:rsidRPr="00C61E2B" w:rsidRDefault="004D046A" w:rsidP="004D046A">
      <w:pPr>
        <w:pStyle w:val="Heading5"/>
      </w:pPr>
      <w:bookmarkStart w:id="135" w:name="_Toc215167384"/>
      <w:r w:rsidRPr="00C61E2B">
        <w:t>5.5.2.2.1</w:t>
      </w:r>
      <w:r w:rsidRPr="00C61E2B">
        <w:tab/>
        <w:t>General</w:t>
      </w:r>
      <w:bookmarkEnd w:id="135"/>
    </w:p>
    <w:p w14:paraId="4F6C002F" w14:textId="2DA45EA8" w:rsidR="004D046A" w:rsidRPr="00C61E2B" w:rsidRDefault="004D046A" w:rsidP="004D046A">
      <w:r w:rsidRPr="00C61E2B">
        <w:t>This service operation is used by AIMLE client to subscribe with the AIMLE server to be notified of events related to split AIML operation.</w:t>
      </w:r>
    </w:p>
    <w:p w14:paraId="7D4FFBFD" w14:textId="77777777" w:rsidR="004D046A" w:rsidRPr="00C61E2B" w:rsidRDefault="004D046A" w:rsidP="004D046A">
      <w:pPr>
        <w:pStyle w:val="Heading5"/>
      </w:pPr>
      <w:bookmarkStart w:id="136" w:name="_Toc215167385"/>
      <w:r w:rsidRPr="00C61E2B">
        <w:lastRenderedPageBreak/>
        <w:t>5.5.2.2.2</w:t>
      </w:r>
      <w:r w:rsidRPr="00C61E2B">
        <w:tab/>
        <w:t>AIMLE operation for split operation subscription</w:t>
      </w:r>
      <w:bookmarkEnd w:id="136"/>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37" w:name="_Toc215167386"/>
      <w:r w:rsidRPr="00C61E2B">
        <w:t>5.5.2.3</w:t>
      </w:r>
      <w:r w:rsidRPr="00C61E2B">
        <w:tab/>
        <w:t>Aimles_SplitOpEvent_Notify</w:t>
      </w:r>
      <w:bookmarkEnd w:id="137"/>
    </w:p>
    <w:p w14:paraId="1978B20F" w14:textId="77777777" w:rsidR="004D046A" w:rsidRPr="00C61E2B" w:rsidRDefault="004D046A" w:rsidP="004D046A">
      <w:pPr>
        <w:pStyle w:val="Heading5"/>
      </w:pPr>
      <w:bookmarkStart w:id="138" w:name="_Toc215167387"/>
      <w:r w:rsidRPr="00C61E2B">
        <w:t>5.5.2.3.1</w:t>
      </w:r>
      <w:r w:rsidRPr="00C61E2B">
        <w:tab/>
        <w:t>General</w:t>
      </w:r>
      <w:bookmarkEnd w:id="138"/>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39" w:name="_Toc215167388"/>
      <w:r w:rsidRPr="00C61E2B">
        <w:t>5.5.2.3.2</w:t>
      </w:r>
      <w:r w:rsidRPr="00C61E2B">
        <w:tab/>
        <w:t>AIMLE operation for split operation notification</w:t>
      </w:r>
      <w:bookmarkEnd w:id="139"/>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40" w:name="_Toc215167389"/>
      <w:r w:rsidRPr="00C61E2B">
        <w:lastRenderedPageBreak/>
        <w:t>5.5.2.4</w:t>
      </w:r>
      <w:r w:rsidRPr="00C61E2B">
        <w:tab/>
        <w:t>Aimles_SplitOpEvent_UpdateSubscription</w:t>
      </w:r>
      <w:bookmarkEnd w:id="140"/>
    </w:p>
    <w:p w14:paraId="6CEC7B58" w14:textId="77777777" w:rsidR="004D046A" w:rsidRPr="00C61E2B" w:rsidRDefault="004D046A" w:rsidP="004D046A">
      <w:pPr>
        <w:pStyle w:val="Heading5"/>
      </w:pPr>
      <w:bookmarkStart w:id="141" w:name="_Toc215167390"/>
      <w:r w:rsidRPr="00C61E2B">
        <w:t>5.5.2.4.1</w:t>
      </w:r>
      <w:r w:rsidRPr="00C61E2B">
        <w:tab/>
        <w:t>General</w:t>
      </w:r>
      <w:bookmarkEnd w:id="14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42" w:name="_Toc215167391"/>
      <w:r w:rsidRPr="00C61E2B">
        <w:t>5.5.2.4.2</w:t>
      </w:r>
      <w:r w:rsidRPr="00C61E2B">
        <w:tab/>
        <w:t>AIMLE operation for split operation subscription update</w:t>
      </w:r>
      <w:bookmarkEnd w:id="142"/>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43" w:name="_Toc215167392"/>
      <w:r w:rsidRPr="00C61E2B">
        <w:t>5.5.2.5</w:t>
      </w:r>
      <w:r w:rsidRPr="00C61E2B">
        <w:tab/>
        <w:t>Aimles_SplitOpEvent_Unsubscribe</w:t>
      </w:r>
      <w:bookmarkEnd w:id="143"/>
    </w:p>
    <w:p w14:paraId="428F5135" w14:textId="77777777" w:rsidR="004D046A" w:rsidRPr="00C61E2B" w:rsidRDefault="004D046A" w:rsidP="004D046A">
      <w:pPr>
        <w:pStyle w:val="Heading5"/>
      </w:pPr>
      <w:bookmarkStart w:id="144" w:name="_Toc215167393"/>
      <w:r w:rsidRPr="00C61E2B">
        <w:t>5.5.2.5.1</w:t>
      </w:r>
      <w:r w:rsidRPr="00C61E2B">
        <w:tab/>
        <w:t>General</w:t>
      </w:r>
      <w:bookmarkEnd w:id="14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45" w:name="_Toc215167394"/>
      <w:r w:rsidRPr="00C61E2B">
        <w:t>5.5.2.5.2</w:t>
      </w:r>
      <w:r w:rsidRPr="00C61E2B">
        <w:tab/>
        <w:t>AIMLE operation to unsubscribe for split operation</w:t>
      </w:r>
      <w:bookmarkEnd w:id="14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56A5144D" w:rsidR="004E2294" w:rsidRPr="00C61E2B" w:rsidRDefault="004E2294" w:rsidP="00C25925">
      <w:pPr>
        <w:pStyle w:val="Heading2"/>
      </w:pPr>
      <w:bookmarkStart w:id="146" w:name="_Hlk212132246"/>
      <w:bookmarkStart w:id="147" w:name="_Toc215167395"/>
      <w:r w:rsidRPr="00C61E2B">
        <w:t>5.6</w:t>
      </w:r>
      <w:r w:rsidRPr="00C61E2B">
        <w:tab/>
      </w:r>
      <w:r w:rsidR="00482AEC" w:rsidRPr="00C61E2B">
        <w:t>Split AIML operation pipeline service</w:t>
      </w:r>
      <w:bookmarkEnd w:id="147"/>
    </w:p>
    <w:p w14:paraId="327250EE" w14:textId="17531F93" w:rsidR="004E2294" w:rsidRPr="00C61E2B" w:rsidRDefault="004E2294" w:rsidP="004E2294">
      <w:pPr>
        <w:pStyle w:val="Heading3"/>
      </w:pPr>
      <w:bookmarkStart w:id="148" w:name="_Hlk212130980"/>
      <w:bookmarkStart w:id="149" w:name="_Toc215167396"/>
      <w:r w:rsidRPr="00C61E2B">
        <w:t>5.6.1</w:t>
      </w:r>
      <w:r w:rsidRPr="00C61E2B">
        <w:tab/>
        <w:t>Service description</w:t>
      </w:r>
      <w:bookmarkEnd w:id="149"/>
    </w:p>
    <w:p w14:paraId="66978CF4" w14:textId="3D2D0572" w:rsidR="004E2294" w:rsidRPr="00C61E2B" w:rsidRDefault="00806D51" w:rsidP="004E2294">
      <w:r w:rsidRPr="00C61E2B">
        <w:t xml:space="preserve">The split AIML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50" w:name="_Toc215167397"/>
      <w:bookmarkEnd w:id="146"/>
      <w:r w:rsidRPr="00C61E2B">
        <w:t>5.6.2</w:t>
      </w:r>
      <w:r w:rsidRPr="00C61E2B">
        <w:tab/>
        <w:t>Service operations</w:t>
      </w:r>
      <w:bookmarkEnd w:id="150"/>
    </w:p>
    <w:p w14:paraId="3AD34D0C" w14:textId="77777777" w:rsidR="004E2294" w:rsidRPr="00C61E2B" w:rsidRDefault="004E2294" w:rsidP="004E2294">
      <w:pPr>
        <w:pStyle w:val="Heading4"/>
      </w:pPr>
      <w:bookmarkStart w:id="151" w:name="_Toc215167398"/>
      <w:r w:rsidRPr="00C61E2B">
        <w:t>5.6.2.1</w:t>
      </w:r>
      <w:r w:rsidRPr="00C61E2B">
        <w:tab/>
        <w:t>Introduction</w:t>
      </w:r>
      <w:bookmarkEnd w:id="151"/>
    </w:p>
    <w:p w14:paraId="179C564D" w14:textId="3542CB81" w:rsidR="00482AEC" w:rsidRPr="00C61E2B" w:rsidRDefault="00482AEC" w:rsidP="00482AEC">
      <w:r w:rsidRPr="00C61E2B">
        <w:t xml:space="preserve">The service operation defined for </w:t>
      </w:r>
      <w:bookmarkStart w:id="152" w:name="_Hlk189728033"/>
      <w:r w:rsidRPr="00C61E2B">
        <w:t xml:space="preserve">Aimles_SplitOpPipeline API </w:t>
      </w:r>
      <w:bookmarkEnd w:id="152"/>
      <w:r w:rsidRPr="00C61E2B">
        <w:t>is shown in the table 5.6.2.1-1.</w:t>
      </w:r>
    </w:p>
    <w:p w14:paraId="63A77FB8" w14:textId="14AEBF37" w:rsidR="00482AEC" w:rsidRPr="00C61E2B" w:rsidRDefault="00482AEC" w:rsidP="00482AEC">
      <w:pPr>
        <w:pStyle w:val="TH"/>
      </w:pPr>
      <w:r w:rsidRPr="00C61E2B">
        <w:t xml:space="preserve">Table 5.6.2.1-1: Operations of </w:t>
      </w:r>
      <w:r w:rsidR="00806D51" w:rsidRPr="00C61E2B">
        <w:t>split AIML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15D00F94" w:rsidR="00482AEC" w:rsidRPr="00C61E2B" w:rsidRDefault="00482AEC" w:rsidP="00F22D56">
            <w:pPr>
              <w:pStyle w:val="TAL"/>
            </w:pPr>
            <w:r w:rsidRPr="00C61E2B">
              <w:t xml:space="preserve">This service operation is used by the AIMLE client or VAL server to communicate with the AIMLE server for split AIML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53" w:name="_Toc215167399"/>
      <w:bookmarkEnd w:id="148"/>
      <w:r w:rsidRPr="00C61E2B">
        <w:t>5.6.2.2</w:t>
      </w:r>
      <w:r w:rsidRPr="00C61E2B">
        <w:tab/>
        <w:t>Aimles_SplitOpPipeline_Discover</w:t>
      </w:r>
      <w:bookmarkEnd w:id="153"/>
    </w:p>
    <w:p w14:paraId="67E414A6" w14:textId="1EF29440" w:rsidR="00482AEC" w:rsidRPr="00C61E2B" w:rsidRDefault="00482AEC" w:rsidP="00482AEC">
      <w:pPr>
        <w:pStyle w:val="Heading5"/>
      </w:pPr>
      <w:bookmarkStart w:id="154" w:name="_Toc101529236"/>
      <w:bookmarkStart w:id="155" w:name="_Toc114864062"/>
      <w:bookmarkStart w:id="156" w:name="_Toc143871206"/>
      <w:bookmarkStart w:id="157" w:name="_Toc144134702"/>
      <w:bookmarkStart w:id="158" w:name="_Toc160609165"/>
      <w:bookmarkStart w:id="159" w:name="_Toc183527264"/>
      <w:bookmarkStart w:id="160" w:name="_Toc215167400"/>
      <w:r w:rsidRPr="00C61E2B">
        <w:t>5.6.2.2.1</w:t>
      </w:r>
      <w:r w:rsidRPr="00C61E2B">
        <w:tab/>
        <w:t>General</w:t>
      </w:r>
      <w:bookmarkEnd w:id="154"/>
      <w:bookmarkEnd w:id="155"/>
      <w:bookmarkEnd w:id="156"/>
      <w:bookmarkEnd w:id="157"/>
      <w:bookmarkEnd w:id="158"/>
      <w:bookmarkEnd w:id="159"/>
      <w:bookmarkEnd w:id="160"/>
    </w:p>
    <w:p w14:paraId="33F91286" w14:textId="69F24B3F" w:rsidR="00482AEC" w:rsidRPr="00C61E2B" w:rsidRDefault="00482AEC" w:rsidP="00482AEC">
      <w:r w:rsidRPr="00C61E2B">
        <w:t>This service operation is used by AIMLE client to discover instance(s) of split AIML operation pipeline or processing nodes from the AIMLE server.</w:t>
      </w:r>
    </w:p>
    <w:p w14:paraId="75487FEF" w14:textId="129ED93B" w:rsidR="00482AEC" w:rsidRPr="00C61E2B" w:rsidRDefault="00482AEC" w:rsidP="00482AEC">
      <w:pPr>
        <w:pStyle w:val="Heading5"/>
      </w:pPr>
      <w:bookmarkStart w:id="161" w:name="_Toc101529237"/>
      <w:bookmarkStart w:id="162" w:name="_Toc114864063"/>
      <w:bookmarkStart w:id="163" w:name="_Toc143871207"/>
      <w:bookmarkStart w:id="164" w:name="_Toc144134703"/>
      <w:bookmarkStart w:id="165" w:name="_Toc160609166"/>
      <w:bookmarkStart w:id="166" w:name="_Toc183527265"/>
      <w:bookmarkStart w:id="167" w:name="_Toc215167401"/>
      <w:r w:rsidRPr="00C61E2B">
        <w:t>5.6.2.2.2</w:t>
      </w:r>
      <w:r w:rsidRPr="00C61E2B">
        <w:tab/>
        <w:t xml:space="preserve"> AIML operation for pipeline discovery</w:t>
      </w:r>
      <w:bookmarkEnd w:id="161"/>
      <w:bookmarkEnd w:id="162"/>
      <w:bookmarkEnd w:id="163"/>
      <w:bookmarkEnd w:id="164"/>
      <w:bookmarkEnd w:id="165"/>
      <w:bookmarkEnd w:id="166"/>
      <w:bookmarkEnd w:id="167"/>
    </w:p>
    <w:p w14:paraId="7960EB2F" w14:textId="35DAB0A1" w:rsidR="00482AEC" w:rsidRPr="00C61E2B" w:rsidRDefault="00482AEC" w:rsidP="00482AEC">
      <w:r w:rsidRPr="00C61E2B">
        <w:t>To discover instance(s) of split AIML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68" w:name="_Toc215167402"/>
      <w:r w:rsidRPr="00C61E2B">
        <w:t>5.6.2.3</w:t>
      </w:r>
      <w:r w:rsidRPr="00C61E2B">
        <w:tab/>
        <w:t>Aimles_SplitOpPipeline_Create</w:t>
      </w:r>
      <w:bookmarkEnd w:id="168"/>
    </w:p>
    <w:p w14:paraId="567F9FF8" w14:textId="77777777" w:rsidR="006E6B5B" w:rsidRPr="00C61E2B" w:rsidRDefault="006E6B5B" w:rsidP="006E6B5B">
      <w:pPr>
        <w:pStyle w:val="Heading5"/>
      </w:pPr>
      <w:bookmarkStart w:id="169" w:name="_Toc215167403"/>
      <w:r w:rsidRPr="00C61E2B">
        <w:t>5.6.2.3.1</w:t>
      </w:r>
      <w:r w:rsidRPr="00C61E2B">
        <w:tab/>
        <w:t>General</w:t>
      </w:r>
      <w:bookmarkEnd w:id="169"/>
    </w:p>
    <w:p w14:paraId="7928E1D4" w14:textId="77777777" w:rsidR="006E6B5B" w:rsidRPr="00C61E2B" w:rsidRDefault="006E6B5B" w:rsidP="006E6B5B">
      <w:r w:rsidRPr="00C61E2B">
        <w:t>This service operation is used by AIMLE client to create an instance of split AIML operation pipeline at the AIMLE server.</w:t>
      </w:r>
    </w:p>
    <w:p w14:paraId="306C8212" w14:textId="60ED9827" w:rsidR="006E6B5B" w:rsidRPr="00C61E2B" w:rsidRDefault="006E6B5B" w:rsidP="006E6B5B">
      <w:pPr>
        <w:pStyle w:val="Heading5"/>
      </w:pPr>
      <w:bookmarkStart w:id="170" w:name="_Toc215167404"/>
      <w:r w:rsidRPr="00C61E2B">
        <w:t>5.6.2.3.2</w:t>
      </w:r>
      <w:r w:rsidRPr="00C61E2B">
        <w:tab/>
        <w:t>AIML operation for pipeline creation</w:t>
      </w:r>
      <w:bookmarkEnd w:id="170"/>
    </w:p>
    <w:p w14:paraId="4DC6B059" w14:textId="1A2FD9A9" w:rsidR="006E6B5B" w:rsidRPr="00C61E2B" w:rsidRDefault="006E6B5B" w:rsidP="006E6B5B">
      <w:r w:rsidRPr="00C61E2B">
        <w:t>To create an instance of split AIML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CCF1B4"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 determine if an instance of a split operation pipeline can be created or not. If the requested instance of split operation pipeline:</w:t>
      </w:r>
    </w:p>
    <w:p w14:paraId="47FB8A4F" w14:textId="77777777" w:rsidR="006E6B5B" w:rsidRPr="00C61E2B" w:rsidRDefault="006E6B5B" w:rsidP="006E6B5B">
      <w:pPr>
        <w:pStyle w:val="B3"/>
      </w:pPr>
      <w:r w:rsidRPr="00C61E2B">
        <w:t>i)</w:t>
      </w:r>
      <w:r w:rsidRPr="00C61E2B">
        <w:tab/>
        <w:t>can be created, the AIMLE server shall create a split operation profile and in the response the AIMLE server shall include an indication that split operation pipeline was successful and the corresponding split operation profile; or</w:t>
      </w:r>
    </w:p>
    <w:p w14:paraId="17F5CAF9" w14:textId="020C0539" w:rsidR="006E6B5B" w:rsidRPr="00C61E2B" w:rsidRDefault="006E6B5B" w:rsidP="006E6B5B">
      <w:pPr>
        <w:pStyle w:val="B3"/>
      </w:pPr>
      <w:r w:rsidRPr="00C61E2B">
        <w:t>ii)</w:t>
      </w:r>
      <w:r w:rsidRPr="00C61E2B">
        <w:tab/>
        <w:t xml:space="preserve">cannot be created, the AIMLE server in the response shall include an indication that the split </w:t>
      </w:r>
      <w:r w:rsidR="00BF37DD" w:rsidRPr="00C61E2B">
        <w:t>operation</w:t>
      </w:r>
      <w:r w:rsidRPr="00C61E2B">
        <w:t xml:space="preserve"> pipeline was </w:t>
      </w:r>
      <w:r w:rsidR="00BF37DD" w:rsidRPr="00C61E2B">
        <w:t>unsuccessful</w:t>
      </w:r>
      <w:r w:rsidRPr="00C61E2B">
        <w:t xml:space="preserve"> with an appropriate error status code.</w:t>
      </w:r>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71" w:name="_Toc199145475"/>
      <w:bookmarkStart w:id="172" w:name="_Toc215167405"/>
      <w:r w:rsidRPr="00C61E2B">
        <w:t>5.6.2.4</w:t>
      </w:r>
      <w:r w:rsidRPr="00C61E2B">
        <w:tab/>
        <w:t>Aimles_SplitOpPipeline_</w:t>
      </w:r>
      <w:bookmarkEnd w:id="171"/>
      <w:r w:rsidRPr="00C61E2B">
        <w:t>Update</w:t>
      </w:r>
      <w:bookmarkEnd w:id="172"/>
    </w:p>
    <w:p w14:paraId="63DD7F04" w14:textId="77777777" w:rsidR="00906B1F" w:rsidRPr="00C61E2B" w:rsidRDefault="00906B1F" w:rsidP="00906B1F">
      <w:pPr>
        <w:pStyle w:val="Heading5"/>
      </w:pPr>
      <w:bookmarkStart w:id="173" w:name="_Toc199145476"/>
      <w:bookmarkStart w:id="174" w:name="_Toc215167406"/>
      <w:r w:rsidRPr="00C61E2B">
        <w:t>5.6.2.4.1</w:t>
      </w:r>
      <w:r w:rsidRPr="00C61E2B">
        <w:tab/>
        <w:t>General</w:t>
      </w:r>
      <w:bookmarkEnd w:id="173"/>
      <w:bookmarkEnd w:id="174"/>
    </w:p>
    <w:p w14:paraId="435EAAD3" w14:textId="0F3DAFB8" w:rsidR="00906B1F" w:rsidRPr="00C61E2B" w:rsidRDefault="00906B1F" w:rsidP="00906B1F">
      <w:r w:rsidRPr="00C61E2B">
        <w:t>This service operation is used by AIMLE client to update instance(s) of split AIML operation pipeline or processing nodes from the AIMLE server.</w:t>
      </w:r>
    </w:p>
    <w:p w14:paraId="21CC297C" w14:textId="715FA44F" w:rsidR="00906B1F" w:rsidRPr="00C61E2B" w:rsidRDefault="00906B1F" w:rsidP="00906B1F">
      <w:pPr>
        <w:pStyle w:val="Heading5"/>
      </w:pPr>
      <w:bookmarkStart w:id="175" w:name="_Toc199145477"/>
      <w:bookmarkStart w:id="176" w:name="_Toc215167407"/>
      <w:r w:rsidRPr="00C61E2B">
        <w:lastRenderedPageBreak/>
        <w:t>5.6.2.4.2</w:t>
      </w:r>
      <w:r w:rsidRPr="00C61E2B">
        <w:tab/>
        <w:t xml:space="preserve">AIML operation for pipeline </w:t>
      </w:r>
      <w:bookmarkEnd w:id="175"/>
      <w:r w:rsidRPr="00C61E2B">
        <w:t>update</w:t>
      </w:r>
      <w:bookmarkEnd w:id="176"/>
    </w:p>
    <w:p w14:paraId="306042CE" w14:textId="49256C2E" w:rsidR="00906B1F" w:rsidRPr="00C61E2B" w:rsidRDefault="00906B1F" w:rsidP="00906B1F">
      <w:r w:rsidRPr="00C61E2B">
        <w:t>To update instance(s) of split AIML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77" w:name="_Toc199145478"/>
      <w:bookmarkStart w:id="178" w:name="_Toc215167408"/>
      <w:r w:rsidRPr="00C61E2B">
        <w:t>5.6.2.5</w:t>
      </w:r>
      <w:r w:rsidRPr="00C61E2B">
        <w:tab/>
        <w:t>Aimles_SplitOpPipeline_</w:t>
      </w:r>
      <w:bookmarkEnd w:id="177"/>
      <w:r w:rsidRPr="00C61E2B">
        <w:t>Delete</w:t>
      </w:r>
      <w:bookmarkEnd w:id="178"/>
    </w:p>
    <w:p w14:paraId="1F7B33DF" w14:textId="77777777" w:rsidR="00906B1F" w:rsidRPr="00C61E2B" w:rsidRDefault="00906B1F" w:rsidP="00906B1F">
      <w:pPr>
        <w:pStyle w:val="Heading5"/>
      </w:pPr>
      <w:bookmarkStart w:id="179" w:name="_Toc199145479"/>
      <w:bookmarkStart w:id="180" w:name="_Toc215167409"/>
      <w:r w:rsidRPr="00C61E2B">
        <w:t>5.6.2.5.1</w:t>
      </w:r>
      <w:r w:rsidRPr="00C61E2B">
        <w:tab/>
        <w:t>General</w:t>
      </w:r>
      <w:bookmarkEnd w:id="179"/>
      <w:bookmarkEnd w:id="180"/>
    </w:p>
    <w:p w14:paraId="5481C45B" w14:textId="77777777" w:rsidR="00906B1F" w:rsidRPr="00C61E2B" w:rsidRDefault="00906B1F" w:rsidP="00906B1F">
      <w:r w:rsidRPr="00C61E2B">
        <w:t>This service operation is used by AIMLE client to delete an instance of split AIML operation pipeline at the AIMLE server.</w:t>
      </w:r>
    </w:p>
    <w:p w14:paraId="1156C8CE" w14:textId="7D2F6474" w:rsidR="00906B1F" w:rsidRPr="00C61E2B" w:rsidRDefault="00906B1F" w:rsidP="00906B1F">
      <w:pPr>
        <w:pStyle w:val="Heading5"/>
      </w:pPr>
      <w:bookmarkStart w:id="181" w:name="_Toc199145480"/>
      <w:bookmarkStart w:id="182" w:name="_Toc215167410"/>
      <w:r w:rsidRPr="00C61E2B">
        <w:t>5.6.2.5.2</w:t>
      </w:r>
      <w:r w:rsidRPr="00C61E2B">
        <w:tab/>
        <w:t xml:space="preserve">AIML operation for pipeline </w:t>
      </w:r>
      <w:bookmarkEnd w:id="181"/>
      <w:r w:rsidRPr="00C61E2B">
        <w:t>deletion</w:t>
      </w:r>
      <w:bookmarkEnd w:id="182"/>
    </w:p>
    <w:p w14:paraId="49622FF9" w14:textId="02101233" w:rsidR="00906B1F" w:rsidRPr="00C61E2B" w:rsidRDefault="00906B1F" w:rsidP="00906B1F">
      <w:r w:rsidRPr="00C61E2B">
        <w:t>To delete an instance of split AIML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4C8AD4AC" w:rsidR="00906B1F" w:rsidRPr="00C61E2B" w:rsidRDefault="00906B1F" w:rsidP="00906B1F">
      <w:pPr>
        <w:pStyle w:val="B2"/>
      </w:pPr>
      <w:r w:rsidRPr="00C61E2B">
        <w:t>1)</w:t>
      </w:r>
      <w:r w:rsidRPr="00C61E2B">
        <w:tab/>
        <w:t>is not authorized to delete instance(s) of split AIML operation pipeline, the AIMLE server shall respond to the AIMLE client with an appropriate error status code; or</w:t>
      </w:r>
    </w:p>
    <w:p w14:paraId="5B5E9FFA" w14:textId="4A050317" w:rsidR="00906B1F" w:rsidRPr="00C61E2B" w:rsidRDefault="00906B1F" w:rsidP="00906B1F">
      <w:pPr>
        <w:pStyle w:val="B2"/>
      </w:pPr>
      <w:r w:rsidRPr="00C61E2B">
        <w:t>2)</w:t>
      </w:r>
      <w:r w:rsidRPr="00C61E2B">
        <w:tab/>
        <w:t>is authorized to delete instance(s) of split AIML operation pipeline, the AIMLE server may delete the instance(s). If the AIML</w:t>
      </w:r>
      <w:r w:rsidR="003B26FE" w:rsidRPr="00C61E2B">
        <w:t>E</w:t>
      </w:r>
      <w:r w:rsidRPr="00C61E2B">
        <w:t xml:space="preserve"> server:</w:t>
      </w:r>
    </w:p>
    <w:p w14:paraId="582C24BE" w14:textId="7A6B1308" w:rsidR="00906B1F" w:rsidRPr="00C61E2B" w:rsidRDefault="00906B1F" w:rsidP="00906B1F">
      <w:pPr>
        <w:pStyle w:val="B3"/>
      </w:pPr>
      <w:r w:rsidRPr="00C61E2B">
        <w:t>i)</w:t>
      </w:r>
      <w:r w:rsidRPr="00C61E2B">
        <w:tab/>
        <w:t>has deleted an instance of split AIML operation pipeline, then in the response the AIMLE server shall include an indication of success; or</w:t>
      </w:r>
    </w:p>
    <w:p w14:paraId="308A6E95" w14:textId="245E756D" w:rsidR="00906B1F" w:rsidRPr="00C61E2B" w:rsidRDefault="00906B1F" w:rsidP="00906B1F">
      <w:pPr>
        <w:pStyle w:val="B3"/>
      </w:pPr>
      <w:r w:rsidRPr="00C61E2B">
        <w:t>ii)</w:t>
      </w:r>
      <w:r w:rsidRPr="00C61E2B">
        <w:tab/>
        <w:t>has not deleted an instance of split AIML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83" w:name="_Toc215167411"/>
      <w:r w:rsidRPr="00C61E2B">
        <w:t>5.7</w:t>
      </w:r>
      <w:r w:rsidRPr="00C61E2B">
        <w:tab/>
      </w:r>
      <w:r w:rsidR="00A8655C" w:rsidRPr="00C61E2B">
        <w:t>FL group indication</w:t>
      </w:r>
      <w:r w:rsidR="009058B8" w:rsidRPr="00C61E2B">
        <w:t xml:space="preserve"> service</w:t>
      </w:r>
      <w:bookmarkEnd w:id="183"/>
    </w:p>
    <w:p w14:paraId="1201587C" w14:textId="28CC638B" w:rsidR="004E2294" w:rsidRPr="00C61E2B" w:rsidRDefault="004E2294" w:rsidP="004E2294">
      <w:pPr>
        <w:pStyle w:val="Heading3"/>
      </w:pPr>
      <w:bookmarkStart w:id="184" w:name="_Toc215167412"/>
      <w:r w:rsidRPr="00C61E2B">
        <w:t>5.7.1</w:t>
      </w:r>
      <w:r w:rsidRPr="00C61E2B">
        <w:tab/>
        <w:t>Service description</w:t>
      </w:r>
      <w:bookmarkEnd w:id="184"/>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85" w:name="_Toc215167413"/>
      <w:r w:rsidRPr="00C61E2B">
        <w:t>5.7.2</w:t>
      </w:r>
      <w:r w:rsidRPr="00C61E2B">
        <w:tab/>
        <w:t>Service operations</w:t>
      </w:r>
      <w:bookmarkEnd w:id="185"/>
    </w:p>
    <w:p w14:paraId="6A2C973B" w14:textId="77777777" w:rsidR="004E2294" w:rsidRPr="00C61E2B" w:rsidRDefault="004E2294" w:rsidP="004E2294">
      <w:pPr>
        <w:pStyle w:val="Heading4"/>
      </w:pPr>
      <w:bookmarkStart w:id="186" w:name="_Toc215167414"/>
      <w:r w:rsidRPr="00C61E2B">
        <w:t>5.7.2.1</w:t>
      </w:r>
      <w:r w:rsidRPr="00C61E2B">
        <w:tab/>
        <w:t>Introduction</w:t>
      </w:r>
      <w:bookmarkEnd w:id="186"/>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87" w:name="_Toc510696591"/>
      <w:bookmarkStart w:id="188" w:name="_Toc35971383"/>
      <w:bookmarkStart w:id="189" w:name="_Toc130662182"/>
      <w:bookmarkStart w:id="190" w:name="_Toc215167415"/>
      <w:r w:rsidRPr="00C61E2B">
        <w:t>5.7.2.2</w:t>
      </w:r>
      <w:r w:rsidRPr="00C61E2B">
        <w:tab/>
      </w:r>
      <w:bookmarkEnd w:id="187"/>
      <w:bookmarkEnd w:id="188"/>
      <w:bookmarkEnd w:id="189"/>
      <w:r w:rsidRPr="00C61E2B">
        <w:t>Indicate_FL_Member_Group</w:t>
      </w:r>
      <w:bookmarkEnd w:id="190"/>
    </w:p>
    <w:p w14:paraId="4A87FE6B" w14:textId="77777777" w:rsidR="007E7E9E" w:rsidRPr="00C61E2B" w:rsidRDefault="007E7E9E" w:rsidP="007E7E9E">
      <w:pPr>
        <w:pStyle w:val="Heading5"/>
      </w:pPr>
      <w:bookmarkStart w:id="191" w:name="_Toc510696592"/>
      <w:bookmarkStart w:id="192" w:name="_Toc35971384"/>
      <w:bookmarkStart w:id="193" w:name="_Toc130662183"/>
      <w:bookmarkStart w:id="194" w:name="_Toc215167416"/>
      <w:r w:rsidRPr="00C61E2B">
        <w:t>5.7.2.2.1</w:t>
      </w:r>
      <w:r w:rsidRPr="00C61E2B">
        <w:tab/>
        <w:t>General</w:t>
      </w:r>
      <w:bookmarkEnd w:id="191"/>
      <w:bookmarkEnd w:id="192"/>
      <w:bookmarkEnd w:id="193"/>
      <w:bookmarkEnd w:id="194"/>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195" w:name="_Toc510696593"/>
      <w:bookmarkStart w:id="196" w:name="_Toc35971385"/>
      <w:bookmarkStart w:id="197" w:name="_Toc130662184"/>
      <w:bookmarkStart w:id="198" w:name="_Toc215167417"/>
      <w:r w:rsidRPr="00C61E2B">
        <w:t>5.7.2.2.2</w:t>
      </w:r>
      <w:r w:rsidRPr="00C61E2B">
        <w:tab/>
        <w:t xml:space="preserve">Indicating FL </w:t>
      </w:r>
      <w:r w:rsidR="00A8655C" w:rsidRPr="00C61E2B">
        <w:t>group</w:t>
      </w:r>
      <w:r w:rsidRPr="00C61E2B">
        <w:t xml:space="preserve"> information</w:t>
      </w:r>
      <w:bookmarkEnd w:id="195"/>
      <w:bookmarkEnd w:id="196"/>
      <w:bookmarkEnd w:id="197"/>
      <w:bookmarkEnd w:id="198"/>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199" w:name="_Toc215167418"/>
      <w:r w:rsidRPr="00C61E2B">
        <w:lastRenderedPageBreak/>
        <w:t>5.8</w:t>
      </w:r>
      <w:r w:rsidRPr="00C61E2B">
        <w:tab/>
      </w:r>
      <w:r w:rsidR="00E40659" w:rsidRPr="00C61E2B">
        <w:t>Client data processing</w:t>
      </w:r>
      <w:r w:rsidRPr="00C61E2B">
        <w:t xml:space="preserve"> service</w:t>
      </w:r>
      <w:bookmarkEnd w:id="199"/>
    </w:p>
    <w:p w14:paraId="23D3E720" w14:textId="1B21B5A4" w:rsidR="004E2294" w:rsidRPr="00C61E2B" w:rsidRDefault="004E2294" w:rsidP="004E2294">
      <w:pPr>
        <w:pStyle w:val="Heading3"/>
      </w:pPr>
      <w:bookmarkStart w:id="200" w:name="_Toc215167419"/>
      <w:r w:rsidRPr="00C61E2B">
        <w:t>5.8.1</w:t>
      </w:r>
      <w:r w:rsidRPr="00C61E2B">
        <w:tab/>
        <w:t>Service description</w:t>
      </w:r>
      <w:bookmarkEnd w:id="200"/>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01" w:name="_Toc215167420"/>
      <w:r w:rsidRPr="00C61E2B">
        <w:t>5.8.2</w:t>
      </w:r>
      <w:r w:rsidRPr="00C61E2B">
        <w:tab/>
        <w:t>Service operations</w:t>
      </w:r>
      <w:bookmarkEnd w:id="201"/>
    </w:p>
    <w:p w14:paraId="060A9EB8" w14:textId="77777777" w:rsidR="004E2294" w:rsidRPr="00C61E2B" w:rsidRDefault="004E2294" w:rsidP="004E2294">
      <w:pPr>
        <w:pStyle w:val="Heading4"/>
      </w:pPr>
      <w:bookmarkStart w:id="202" w:name="_Toc215167421"/>
      <w:r w:rsidRPr="00C61E2B">
        <w:t>5.8.2.1</w:t>
      </w:r>
      <w:r w:rsidRPr="00C61E2B">
        <w:tab/>
        <w:t>Introduction</w:t>
      </w:r>
      <w:bookmarkEnd w:id="202"/>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03" w:name="_Toc215167422"/>
      <w:r w:rsidRPr="00C61E2B">
        <w:t>5.8.2.2</w:t>
      </w:r>
      <w:r w:rsidRPr="00C61E2B">
        <w:tab/>
      </w:r>
      <w:r w:rsidRPr="00C61E2B">
        <w:rPr>
          <w:lang w:eastAsia="zh-CN"/>
        </w:rPr>
        <w:t>Aimlec_</w:t>
      </w:r>
      <w:r w:rsidRPr="00C61E2B">
        <w:t>ClientDataProcessing_Request</w:t>
      </w:r>
      <w:bookmarkEnd w:id="203"/>
    </w:p>
    <w:p w14:paraId="09B3DBD5" w14:textId="77777777" w:rsidR="00E40659" w:rsidRPr="00C61E2B" w:rsidRDefault="00E40659" w:rsidP="00E40659">
      <w:pPr>
        <w:pStyle w:val="Heading5"/>
      </w:pPr>
      <w:bookmarkStart w:id="204" w:name="_Toc215167423"/>
      <w:r w:rsidRPr="00C61E2B">
        <w:t>5.8.2.2.1</w:t>
      </w:r>
      <w:r w:rsidRPr="00C61E2B">
        <w:tab/>
        <w:t>General</w:t>
      </w:r>
      <w:bookmarkEnd w:id="204"/>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05" w:name="_Toc215167424"/>
      <w:r w:rsidRPr="00C61E2B">
        <w:t>5.8.2.2.2</w:t>
      </w:r>
      <w:r w:rsidRPr="00C61E2B">
        <w:tab/>
        <w:t>Triggering client data processing procedure</w:t>
      </w:r>
      <w:bookmarkEnd w:id="205"/>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06" w:name="_Toc183460737"/>
      <w:bookmarkStart w:id="207" w:name="_Toc183460747"/>
      <w:bookmarkStart w:id="208" w:name="_Toc510696649"/>
      <w:bookmarkStart w:id="209" w:name="_Toc35971449"/>
      <w:bookmarkStart w:id="210" w:name="_Toc215167425"/>
      <w:bookmarkEnd w:id="80"/>
      <w:bookmarkEnd w:id="81"/>
      <w:r w:rsidRPr="00C61E2B">
        <w:lastRenderedPageBreak/>
        <w:t>5.</w:t>
      </w:r>
      <w:r w:rsidR="00CE6BA9" w:rsidRPr="00C61E2B">
        <w:t>9</w:t>
      </w:r>
      <w:r w:rsidRPr="00C61E2B">
        <w:tab/>
        <w:t>ML model training capability evaluation service</w:t>
      </w:r>
      <w:bookmarkEnd w:id="206"/>
      <w:bookmarkEnd w:id="210"/>
    </w:p>
    <w:p w14:paraId="3494EBCC" w14:textId="4A8B2CCD" w:rsidR="00D26E20" w:rsidRPr="00C61E2B" w:rsidRDefault="00D26E20" w:rsidP="00D26E20">
      <w:pPr>
        <w:pStyle w:val="Heading3"/>
      </w:pPr>
      <w:bookmarkStart w:id="211" w:name="_Toc183460738"/>
      <w:bookmarkStart w:id="212" w:name="_Toc215167426"/>
      <w:r w:rsidRPr="00C61E2B">
        <w:t>5.</w:t>
      </w:r>
      <w:r w:rsidR="00CE6BA9" w:rsidRPr="00C61E2B">
        <w:t>9</w:t>
      </w:r>
      <w:r w:rsidRPr="00C61E2B">
        <w:t>.1</w:t>
      </w:r>
      <w:r w:rsidRPr="00C61E2B">
        <w:tab/>
        <w:t>Service description</w:t>
      </w:r>
      <w:bookmarkEnd w:id="211"/>
      <w:bookmarkEnd w:id="212"/>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13" w:name="_Toc215167427"/>
      <w:r w:rsidRPr="00C61E2B">
        <w:t>5.</w:t>
      </w:r>
      <w:r w:rsidR="00CE6BA9" w:rsidRPr="00C61E2B">
        <w:t>9</w:t>
      </w:r>
      <w:r w:rsidRPr="00C61E2B">
        <w:t>.2</w:t>
      </w:r>
      <w:r w:rsidRPr="00C61E2B">
        <w:tab/>
        <w:t>Service operations</w:t>
      </w:r>
      <w:bookmarkEnd w:id="207"/>
      <w:bookmarkEnd w:id="213"/>
    </w:p>
    <w:p w14:paraId="57C9185C" w14:textId="0C2F46AD" w:rsidR="00D26E20" w:rsidRPr="00C61E2B" w:rsidRDefault="00D26E20" w:rsidP="00D26E20">
      <w:pPr>
        <w:pStyle w:val="Heading4"/>
      </w:pPr>
      <w:bookmarkStart w:id="214" w:name="_Toc183460748"/>
      <w:bookmarkStart w:id="215" w:name="_Toc215167428"/>
      <w:r w:rsidRPr="00C61E2B">
        <w:t>5.</w:t>
      </w:r>
      <w:r w:rsidR="00CE6BA9" w:rsidRPr="00C61E2B">
        <w:t>9</w:t>
      </w:r>
      <w:r w:rsidRPr="00C61E2B">
        <w:t>.2.1</w:t>
      </w:r>
      <w:r w:rsidRPr="00C61E2B">
        <w:tab/>
        <w:t>Introduction</w:t>
      </w:r>
      <w:bookmarkEnd w:id="214"/>
      <w:bookmarkEnd w:id="215"/>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16" w:name="_Toc215167429"/>
      <w:r w:rsidRPr="00C61E2B">
        <w:t>5.</w:t>
      </w:r>
      <w:r w:rsidR="00CE6BA9" w:rsidRPr="00C61E2B">
        <w:t>9</w:t>
      </w:r>
      <w:r w:rsidRPr="00C61E2B">
        <w:t>.2.2</w:t>
      </w:r>
      <w:r w:rsidRPr="00C61E2B">
        <w:tab/>
        <w:t>Aimlec_</w:t>
      </w:r>
      <w:r w:rsidR="001E66B4" w:rsidRPr="00C61E2B">
        <w:t>MLModTngCapEva</w:t>
      </w:r>
      <w:r w:rsidRPr="00C61E2B">
        <w:t>_Request</w:t>
      </w:r>
      <w:bookmarkEnd w:id="216"/>
    </w:p>
    <w:p w14:paraId="195D0C25" w14:textId="3FDE8979" w:rsidR="00D26E20" w:rsidRPr="00C61E2B" w:rsidRDefault="00D26E20" w:rsidP="00D26E20">
      <w:pPr>
        <w:pStyle w:val="Heading5"/>
      </w:pPr>
      <w:bookmarkStart w:id="217" w:name="_Toc215167430"/>
      <w:r w:rsidRPr="00C61E2B">
        <w:t>5.</w:t>
      </w:r>
      <w:r w:rsidR="00CE6BA9" w:rsidRPr="00C61E2B">
        <w:t>9</w:t>
      </w:r>
      <w:r w:rsidRPr="00C61E2B">
        <w:t>.2.2.1</w:t>
      </w:r>
      <w:r w:rsidRPr="00C61E2B">
        <w:tab/>
        <w:t>General</w:t>
      </w:r>
      <w:bookmarkEnd w:id="217"/>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18" w:name="_Toc215167431"/>
      <w:r w:rsidRPr="00C61E2B">
        <w:t>5.</w:t>
      </w:r>
      <w:r w:rsidR="00CE6BA9" w:rsidRPr="00C61E2B">
        <w:t>9</w:t>
      </w:r>
      <w:r w:rsidRPr="00C61E2B">
        <w:t>.2.2.2</w:t>
      </w:r>
      <w:r w:rsidRPr="00C61E2B">
        <w:tab/>
        <w:t>Perform ML model training capability evaluation</w:t>
      </w:r>
      <w:bookmarkEnd w:id="218"/>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77777777"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 xml:space="preserve">evaluate own capability for the indicated AIML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19" w:name="_Toc195538686"/>
      <w:bookmarkStart w:id="220" w:name="_Toc215167432"/>
      <w:r w:rsidRPr="00C61E2B">
        <w:t>5.1</w:t>
      </w:r>
      <w:r w:rsidR="00CE6BA9" w:rsidRPr="00C61E2B">
        <w:t>0</w:t>
      </w:r>
      <w:r w:rsidRPr="00C61E2B">
        <w:tab/>
        <w:t xml:space="preserve">TL </w:t>
      </w:r>
      <w:bookmarkEnd w:id="219"/>
      <w:r w:rsidRPr="00C61E2B">
        <w:t>enablement service</w:t>
      </w:r>
      <w:bookmarkEnd w:id="220"/>
    </w:p>
    <w:p w14:paraId="3C414ED4" w14:textId="6B68D127" w:rsidR="00D26E20" w:rsidRPr="00C61E2B" w:rsidRDefault="00D26E20" w:rsidP="00D26E20">
      <w:pPr>
        <w:pStyle w:val="Heading3"/>
      </w:pPr>
      <w:bookmarkStart w:id="221" w:name="_Toc195538687"/>
      <w:bookmarkStart w:id="222" w:name="_Toc215167433"/>
      <w:r w:rsidRPr="00C61E2B">
        <w:t>5.1</w:t>
      </w:r>
      <w:r w:rsidR="00CE6BA9" w:rsidRPr="00C61E2B">
        <w:t>0</w:t>
      </w:r>
      <w:r w:rsidRPr="00C61E2B">
        <w:t>.1</w:t>
      </w:r>
      <w:r w:rsidRPr="00C61E2B">
        <w:tab/>
        <w:t>Service description</w:t>
      </w:r>
      <w:bookmarkEnd w:id="221"/>
      <w:bookmarkEnd w:id="222"/>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23" w:name="_Toc195538688"/>
      <w:bookmarkStart w:id="224" w:name="_Toc215167434"/>
      <w:r w:rsidRPr="00C61E2B">
        <w:t>5.1</w:t>
      </w:r>
      <w:r w:rsidR="00CE6BA9" w:rsidRPr="00C61E2B">
        <w:t>0</w:t>
      </w:r>
      <w:r w:rsidRPr="00C61E2B">
        <w:t>.2</w:t>
      </w:r>
      <w:r w:rsidRPr="00C61E2B">
        <w:tab/>
        <w:t>Service operations</w:t>
      </w:r>
      <w:bookmarkEnd w:id="223"/>
      <w:bookmarkEnd w:id="224"/>
    </w:p>
    <w:p w14:paraId="420F1564" w14:textId="608622BF" w:rsidR="00D26E20" w:rsidRPr="00C61E2B" w:rsidRDefault="00D26E20" w:rsidP="00D26E20">
      <w:pPr>
        <w:pStyle w:val="Heading4"/>
      </w:pPr>
      <w:bookmarkStart w:id="225" w:name="_Toc195538689"/>
      <w:bookmarkStart w:id="226" w:name="_Toc215167435"/>
      <w:r w:rsidRPr="00C61E2B">
        <w:t>5.1</w:t>
      </w:r>
      <w:r w:rsidR="00CE6BA9" w:rsidRPr="00C61E2B">
        <w:t>0</w:t>
      </w:r>
      <w:r w:rsidRPr="00C61E2B">
        <w:t>.2.1</w:t>
      </w:r>
      <w:r w:rsidRPr="00C61E2B">
        <w:tab/>
        <w:t>Introduction</w:t>
      </w:r>
      <w:bookmarkEnd w:id="225"/>
      <w:bookmarkEnd w:id="226"/>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27" w:name="_Toc195538690"/>
      <w:bookmarkStart w:id="228" w:name="_Toc215167436"/>
      <w:r w:rsidRPr="00C61E2B">
        <w:t>5.1</w:t>
      </w:r>
      <w:r w:rsidR="00CE6BA9" w:rsidRPr="00C61E2B">
        <w:t>0</w:t>
      </w:r>
      <w:r w:rsidRPr="00C61E2B">
        <w:t>.2.2</w:t>
      </w:r>
      <w:r w:rsidRPr="00C61E2B">
        <w:tab/>
      </w:r>
      <w:bookmarkEnd w:id="227"/>
      <w:r w:rsidRPr="00C61E2B">
        <w:t>Aimles_UeTLModelSelectionAssistance_Request</w:t>
      </w:r>
      <w:bookmarkEnd w:id="228"/>
    </w:p>
    <w:p w14:paraId="6C63D692" w14:textId="6A7892AE" w:rsidR="00D26E20" w:rsidRPr="00C61E2B" w:rsidRDefault="00D26E20" w:rsidP="00D26E20">
      <w:pPr>
        <w:pStyle w:val="Heading5"/>
      </w:pPr>
      <w:bookmarkStart w:id="229" w:name="_Toc195538691"/>
      <w:bookmarkStart w:id="230" w:name="_Toc215167437"/>
      <w:r w:rsidRPr="00C61E2B">
        <w:t>5.1</w:t>
      </w:r>
      <w:r w:rsidR="00CE6BA9" w:rsidRPr="00C61E2B">
        <w:t>0</w:t>
      </w:r>
      <w:r w:rsidRPr="00C61E2B">
        <w:t>.2.2.1</w:t>
      </w:r>
      <w:r w:rsidRPr="00C61E2B">
        <w:tab/>
        <w:t>General</w:t>
      </w:r>
      <w:bookmarkEnd w:id="229"/>
      <w:bookmarkEnd w:id="230"/>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2EA0140C" w:rsidR="00D26E20" w:rsidRPr="00C61E2B" w:rsidRDefault="00D26E20" w:rsidP="00D26E20">
      <w:pPr>
        <w:pStyle w:val="Heading5"/>
      </w:pPr>
      <w:bookmarkStart w:id="231" w:name="_Toc195538682"/>
      <w:bookmarkStart w:id="232" w:name="_Toc215167438"/>
      <w:r w:rsidRPr="00C61E2B">
        <w:t>5.1</w:t>
      </w:r>
      <w:r w:rsidR="00CE6BA9" w:rsidRPr="00C61E2B">
        <w:t>0</w:t>
      </w:r>
      <w:r w:rsidRPr="00C61E2B">
        <w:t>.2.2.2</w:t>
      </w:r>
      <w:r w:rsidRPr="00C61E2B">
        <w:tab/>
        <w:t xml:space="preserve">AIML operation for </w:t>
      </w:r>
      <w:bookmarkEnd w:id="231"/>
      <w:r w:rsidRPr="00C61E2B">
        <w:t>TL model selection assistance request</w:t>
      </w:r>
      <w:bookmarkEnd w:id="232"/>
    </w:p>
    <w:p w14:paraId="446A803D" w14:textId="4E2DED58"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6.1</w:t>
      </w:r>
      <w:r w:rsidR="00CE6BA9" w:rsidRPr="00C61E2B">
        <w:t>0</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77777777"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79B108A3"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 xml:space="preserve">.6.2.3 which includes </w:t>
      </w:r>
      <w:r w:rsidRPr="00C61E2B">
        <w:rPr>
          <w:lang w:eastAsia="zh-CN"/>
        </w:rPr>
        <w:t xml:space="preserve">one or more pre-trained </w:t>
      </w:r>
      <w:r w:rsidRPr="00C61E2B">
        <w:t>ML models for the TL enablement service;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33" w:name="_Toc215167439"/>
      <w:r w:rsidRPr="00C61E2B">
        <w:t>5.</w:t>
      </w:r>
      <w:r w:rsidR="00652831" w:rsidRPr="00C61E2B">
        <w:t>11</w:t>
      </w:r>
      <w:r w:rsidRPr="00C61E2B">
        <w:tab/>
        <w:t>AIMLE client service operations service</w:t>
      </w:r>
      <w:bookmarkEnd w:id="233"/>
    </w:p>
    <w:p w14:paraId="543CFB44" w14:textId="5AF56B0D" w:rsidR="00E40367" w:rsidRPr="00C61E2B" w:rsidRDefault="00E40367" w:rsidP="00E40367">
      <w:pPr>
        <w:pStyle w:val="Heading3"/>
      </w:pPr>
      <w:bookmarkStart w:id="234" w:name="_Toc215167440"/>
      <w:r w:rsidRPr="00C61E2B">
        <w:t>5.</w:t>
      </w:r>
      <w:r w:rsidR="00652831" w:rsidRPr="00C61E2B">
        <w:t>11</w:t>
      </w:r>
      <w:r w:rsidRPr="00C61E2B">
        <w:t>.1</w:t>
      </w:r>
      <w:r w:rsidRPr="00C61E2B">
        <w:tab/>
        <w:t>Service description</w:t>
      </w:r>
      <w:bookmarkEnd w:id="234"/>
    </w:p>
    <w:p w14:paraId="42803472" w14:textId="77777777"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35" w:name="_Toc215167441"/>
      <w:r w:rsidRPr="00C61E2B">
        <w:t>5.</w:t>
      </w:r>
      <w:r w:rsidR="00652831" w:rsidRPr="00C61E2B">
        <w:t>11</w:t>
      </w:r>
      <w:r w:rsidRPr="00C61E2B">
        <w:t>.2</w:t>
      </w:r>
      <w:r w:rsidRPr="00C61E2B">
        <w:tab/>
        <w:t>Service operations</w:t>
      </w:r>
      <w:bookmarkEnd w:id="235"/>
    </w:p>
    <w:p w14:paraId="11FE3973" w14:textId="2F411A10" w:rsidR="00E40367" w:rsidRPr="00C61E2B" w:rsidRDefault="00E40367" w:rsidP="00E40367">
      <w:pPr>
        <w:pStyle w:val="Heading4"/>
      </w:pPr>
      <w:bookmarkStart w:id="236" w:name="_Toc215167442"/>
      <w:r w:rsidRPr="00C61E2B">
        <w:t>5.</w:t>
      </w:r>
      <w:r w:rsidR="00652831" w:rsidRPr="00C61E2B">
        <w:t>11</w:t>
      </w:r>
      <w:r w:rsidRPr="00C61E2B">
        <w:t>.2.1</w:t>
      </w:r>
      <w:r w:rsidRPr="00C61E2B">
        <w:tab/>
        <w:t>Introduction</w:t>
      </w:r>
      <w:bookmarkEnd w:id="236"/>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37" w:name="_Toc215167443"/>
      <w:r w:rsidRPr="00C61E2B">
        <w:t>5.</w:t>
      </w:r>
      <w:r w:rsidR="00652831" w:rsidRPr="00C61E2B">
        <w:t>11</w:t>
      </w:r>
      <w:r w:rsidRPr="00C61E2B">
        <w:t>.2.2</w:t>
      </w:r>
      <w:r w:rsidRPr="00C61E2B">
        <w:tab/>
      </w:r>
      <w:r w:rsidRPr="00C61E2B">
        <w:rPr>
          <w:lang w:eastAsia="zh-CN"/>
        </w:rPr>
        <w:t>Aimlec_AIMLEClientServiceOperations</w:t>
      </w:r>
      <w:r w:rsidRPr="00C61E2B">
        <w:t>_Request</w:t>
      </w:r>
      <w:bookmarkEnd w:id="237"/>
    </w:p>
    <w:p w14:paraId="5E630F11" w14:textId="6430BCA6" w:rsidR="00E40367" w:rsidRPr="00C61E2B" w:rsidRDefault="00E40367" w:rsidP="00E40367">
      <w:pPr>
        <w:pStyle w:val="Heading5"/>
      </w:pPr>
      <w:bookmarkStart w:id="238" w:name="_Toc215167444"/>
      <w:r w:rsidRPr="00C61E2B">
        <w:t>5.</w:t>
      </w:r>
      <w:r w:rsidR="00652831" w:rsidRPr="00C61E2B">
        <w:t>11</w:t>
      </w:r>
      <w:r w:rsidRPr="00C61E2B">
        <w:t>.2.2.1</w:t>
      </w:r>
      <w:r w:rsidRPr="00C61E2B">
        <w:tab/>
        <w:t>General</w:t>
      </w:r>
      <w:bookmarkEnd w:id="238"/>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39" w:name="_Toc215167445"/>
      <w:r w:rsidRPr="00C61E2B">
        <w:t>5.</w:t>
      </w:r>
      <w:r w:rsidR="00652831" w:rsidRPr="00C61E2B">
        <w:t>11</w:t>
      </w:r>
      <w:r w:rsidRPr="00C61E2B">
        <w:t>.2.2.2</w:t>
      </w:r>
      <w:r w:rsidRPr="00C61E2B">
        <w:tab/>
        <w:t>Perform AIMLE client service operation</w:t>
      </w:r>
      <w:bookmarkEnd w:id="239"/>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77777777" w:rsidR="00E40367" w:rsidRPr="00C61E2B" w:rsidRDefault="00E40367" w:rsidP="00E40367">
      <w:pPr>
        <w:pStyle w:val="B1"/>
      </w:pPr>
      <w:r w:rsidRPr="00C61E2B">
        <w:lastRenderedPageBreak/>
        <w:t>1)</w:t>
      </w:r>
      <w:r w:rsidRPr="00C61E2B">
        <w:tab/>
        <w:t>shall perform the service operation mode received in the "servOpMode" attribute for the requested AIML service operation received in the "servOpId" attribute;</w:t>
      </w:r>
    </w:p>
    <w:p w14:paraId="3715DF08" w14:textId="77777777"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 xml:space="preserve">configure and monitor the AIML service operation in accordance with the received </w:t>
      </w:r>
      <w:r w:rsidRPr="00C61E2B">
        <w:rPr>
          <w:lang w:eastAsia="zh-CN"/>
        </w:rPr>
        <w:t>AIML service operation mode configuration requirements</w:t>
      </w:r>
      <w:r w:rsidRPr="00C61E2B">
        <w:t>;</w:t>
      </w:r>
    </w:p>
    <w:p w14:paraId="5D1A015C" w14:textId="77777777"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63B03A6B" w:rsidR="00D12999" w:rsidRPr="00C61E2B" w:rsidRDefault="00D12999" w:rsidP="00C25925">
      <w:pPr>
        <w:pStyle w:val="Heading2"/>
      </w:pPr>
      <w:bookmarkStart w:id="240" w:name="_Toc215167446"/>
      <w:r w:rsidRPr="00C61E2B">
        <w:t>5.</w:t>
      </w:r>
      <w:r w:rsidR="00652831" w:rsidRPr="00C61E2B">
        <w:t>12</w:t>
      </w:r>
      <w:r w:rsidRPr="00C61E2B">
        <w:tab/>
        <w:t>AIMLE client AIML task transfer service</w:t>
      </w:r>
      <w:bookmarkEnd w:id="240"/>
    </w:p>
    <w:p w14:paraId="4A20C609" w14:textId="7C921538" w:rsidR="00D12999" w:rsidRPr="00C61E2B" w:rsidRDefault="00D12999" w:rsidP="00D12999">
      <w:pPr>
        <w:pStyle w:val="Heading3"/>
      </w:pPr>
      <w:bookmarkStart w:id="241" w:name="_Toc215167447"/>
      <w:r w:rsidRPr="00C61E2B">
        <w:t>5.</w:t>
      </w:r>
      <w:r w:rsidR="00652831" w:rsidRPr="00C61E2B">
        <w:t>12</w:t>
      </w:r>
      <w:r w:rsidRPr="00C61E2B">
        <w:t>.1</w:t>
      </w:r>
      <w:r w:rsidRPr="00C61E2B">
        <w:tab/>
        <w:t>Service description</w:t>
      </w:r>
      <w:bookmarkEnd w:id="241"/>
    </w:p>
    <w:p w14:paraId="665A2767" w14:textId="77777777" w:rsidR="00D12999" w:rsidRPr="00C61E2B" w:rsidRDefault="00D12999" w:rsidP="00D12999">
      <w:r w:rsidRPr="00C61E2B">
        <w:t xml:space="preserve">The AIMLE client AIML task transfer service enables the communication between the AIMLE client </w:t>
      </w:r>
      <w:r w:rsidRPr="00C61E2B">
        <w:rPr>
          <w:lang w:eastAsia="zh-CN"/>
        </w:rPr>
        <w:t xml:space="preserve">(e.g., </w:t>
      </w:r>
      <w:r w:rsidRPr="00C61E2B">
        <w:t>AIML capable UE</w:t>
      </w:r>
      <w:r w:rsidRPr="00C61E2B">
        <w:rPr>
          <w:lang w:eastAsia="zh-CN"/>
        </w:rPr>
        <w:t>)</w:t>
      </w:r>
      <w:r w:rsidRPr="00C61E2B">
        <w:t xml:space="preserve"> and the AIMLE server for AIML task transfer operations as defined in 3GPP TS 23.482 [4]. The AIMLE client AIML task transfer service is provided by the AIMLE client.</w:t>
      </w:r>
    </w:p>
    <w:p w14:paraId="2BA675FB" w14:textId="19FDBB71" w:rsidR="00D12999" w:rsidRPr="00C61E2B" w:rsidRDefault="00D12999" w:rsidP="00D12999">
      <w:pPr>
        <w:pStyle w:val="Heading3"/>
      </w:pPr>
      <w:bookmarkStart w:id="242" w:name="_Toc215167448"/>
      <w:r w:rsidRPr="00C61E2B">
        <w:t>5.</w:t>
      </w:r>
      <w:r w:rsidR="00652831" w:rsidRPr="00C61E2B">
        <w:t>12</w:t>
      </w:r>
      <w:r w:rsidRPr="00C61E2B">
        <w:t>.2</w:t>
      </w:r>
      <w:r w:rsidRPr="00C61E2B">
        <w:tab/>
        <w:t>Service operations</w:t>
      </w:r>
      <w:bookmarkEnd w:id="242"/>
    </w:p>
    <w:p w14:paraId="2C08F6AD" w14:textId="140129CD" w:rsidR="00D12999" w:rsidRPr="00C61E2B" w:rsidRDefault="00D12999" w:rsidP="00D12999">
      <w:pPr>
        <w:pStyle w:val="Heading4"/>
      </w:pPr>
      <w:bookmarkStart w:id="243" w:name="_Toc215167449"/>
      <w:r w:rsidRPr="00C61E2B">
        <w:t>5.</w:t>
      </w:r>
      <w:r w:rsidR="00652831" w:rsidRPr="00C61E2B">
        <w:t>12</w:t>
      </w:r>
      <w:r w:rsidRPr="00C61E2B">
        <w:t>.2.1</w:t>
      </w:r>
      <w:r w:rsidRPr="00C61E2B">
        <w:tab/>
        <w:t>Introduction</w:t>
      </w:r>
      <w:bookmarkEnd w:id="243"/>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810ED2A" w:rsidR="00D12999" w:rsidRPr="00C61E2B" w:rsidRDefault="00D12999" w:rsidP="00D12999">
      <w:pPr>
        <w:pStyle w:val="TH"/>
      </w:pPr>
      <w:r w:rsidRPr="00C61E2B">
        <w:t>Table 5.</w:t>
      </w:r>
      <w:r w:rsidR="00652831" w:rsidRPr="00C61E2B">
        <w:t>12</w:t>
      </w:r>
      <w:r w:rsidRPr="00C61E2B">
        <w:t>.2.1-1: Operations for 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77777777" w:rsidR="00D12999" w:rsidRPr="00C61E2B" w:rsidRDefault="00D12999" w:rsidP="00F22D56">
            <w:pPr>
              <w:pStyle w:val="TAL"/>
            </w:pPr>
            <w:r w:rsidRPr="00C61E2B">
              <w:t>This service operation is used by the 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77777777" w:rsidR="00D12999" w:rsidRPr="00C61E2B" w:rsidRDefault="00D12999" w:rsidP="00F22D56">
            <w:pPr>
              <w:pStyle w:val="TAL"/>
            </w:pPr>
            <w:r w:rsidRPr="00C61E2B">
              <w:t>This service operation is used by the source 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44" w:name="_Toc215167450"/>
      <w:r w:rsidRPr="00C61E2B">
        <w:t>5.</w:t>
      </w:r>
      <w:r w:rsidR="00652831" w:rsidRPr="00C61E2B">
        <w:t>12</w:t>
      </w:r>
      <w:r w:rsidRPr="00C61E2B">
        <w:t>.2.2</w:t>
      </w:r>
      <w:r w:rsidRPr="00C61E2B">
        <w:tab/>
        <w:t>Aimlec_</w:t>
      </w:r>
      <w:r w:rsidRPr="00C61E2B">
        <w:rPr>
          <w:lang w:eastAsia="zh-CN"/>
        </w:rPr>
        <w:t>AIML</w:t>
      </w:r>
      <w:r w:rsidRPr="00C61E2B">
        <w:t>TaskTransfer_Request</w:t>
      </w:r>
      <w:bookmarkEnd w:id="244"/>
    </w:p>
    <w:p w14:paraId="303B5E94" w14:textId="51409B44" w:rsidR="00D12999" w:rsidRPr="00C61E2B" w:rsidRDefault="00D12999" w:rsidP="00D12999">
      <w:pPr>
        <w:pStyle w:val="Heading5"/>
      </w:pPr>
      <w:bookmarkStart w:id="245" w:name="_Toc215167451"/>
      <w:r w:rsidRPr="00C61E2B">
        <w:t>5.</w:t>
      </w:r>
      <w:r w:rsidR="00652831" w:rsidRPr="00C61E2B">
        <w:t>12</w:t>
      </w:r>
      <w:r w:rsidRPr="00C61E2B">
        <w:t>.2.2.1</w:t>
      </w:r>
      <w:r w:rsidRPr="00C61E2B">
        <w:tab/>
        <w:t>General</w:t>
      </w:r>
      <w:bookmarkEnd w:id="245"/>
    </w:p>
    <w:p w14:paraId="70A81B2B" w14:textId="77777777"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AIML task transfer operation.</w:t>
      </w:r>
    </w:p>
    <w:p w14:paraId="7C2744CB" w14:textId="1EAE986A" w:rsidR="00D12999" w:rsidRPr="00C61E2B" w:rsidRDefault="00D12999" w:rsidP="00D12999">
      <w:pPr>
        <w:pStyle w:val="Heading5"/>
      </w:pPr>
      <w:bookmarkStart w:id="246" w:name="_Toc215167452"/>
      <w:r w:rsidRPr="00C61E2B">
        <w:t>5.</w:t>
      </w:r>
      <w:r w:rsidR="00652831" w:rsidRPr="00C61E2B">
        <w:t>12</w:t>
      </w:r>
      <w:r w:rsidRPr="00C61E2B">
        <w:t>.2.2.2</w:t>
      </w:r>
      <w:r w:rsidRPr="00C61E2B">
        <w:tab/>
        <w:t>Requesting AIML task transfer</w:t>
      </w:r>
      <w:bookmarkEnd w:id="246"/>
    </w:p>
    <w:p w14:paraId="09870979" w14:textId="1DED0049" w:rsidR="00D12999" w:rsidRPr="00C61E2B" w:rsidRDefault="00D12999" w:rsidP="00D12999">
      <w:r w:rsidRPr="00C61E2B">
        <w:t>To request the AIMLE client to perform the AIML task transfer operation, the AIMLE</w:t>
      </w:r>
      <w:r w:rsidRPr="00C61E2B">
        <w:rPr>
          <w:lang w:eastAsia="zh-CN"/>
        </w:rPr>
        <w:t xml:space="preserve"> server shall send </w:t>
      </w:r>
      <w:r w:rsidRPr="00C61E2B">
        <w:t>an HTTP POST request (custom operation: "AIML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77777777" w:rsidR="00D12999" w:rsidRPr="00C61E2B" w:rsidRDefault="00D12999" w:rsidP="00D12999">
      <w:pPr>
        <w:pStyle w:val="B1"/>
      </w:pPr>
      <w:r w:rsidRPr="00C61E2B">
        <w:lastRenderedPageBreak/>
        <w:t>1)</w:t>
      </w:r>
      <w:r w:rsidRPr="00C61E2B">
        <w:tab/>
        <w:t>shall contain an identity of the AIMLE client from which the AIML task is to be transferred within the "sourceAimlId" attribute;</w:t>
      </w:r>
    </w:p>
    <w:p w14:paraId="6E4ED256" w14:textId="77777777" w:rsidR="00D12999" w:rsidRPr="00C61E2B" w:rsidRDefault="00D12999" w:rsidP="00D12999">
      <w:pPr>
        <w:pStyle w:val="B1"/>
      </w:pPr>
      <w:r w:rsidRPr="00C61E2B">
        <w:t>2)</w:t>
      </w:r>
      <w:r w:rsidRPr="00C61E2B">
        <w:tab/>
        <w:t>shall contain type of the AIML operation to be transferred within the "aimlTaskType" attribute;</w:t>
      </w:r>
    </w:p>
    <w:p w14:paraId="60E82068" w14:textId="77777777" w:rsidR="00D12999" w:rsidRPr="00C61E2B" w:rsidRDefault="00D12999" w:rsidP="00D12999">
      <w:pPr>
        <w:pStyle w:val="B1"/>
      </w:pPr>
      <w:r w:rsidRPr="00C61E2B">
        <w:t>3)</w:t>
      </w:r>
      <w:r w:rsidRPr="00C61E2B">
        <w:tab/>
        <w:t>shall contain type of the AIML information in the AIML task to be transferred within the "aimlInfoType" attribute; and</w:t>
      </w:r>
    </w:p>
    <w:p w14:paraId="443016AA" w14:textId="77777777" w:rsidR="00D12999" w:rsidRPr="00C61E2B" w:rsidRDefault="00D12999" w:rsidP="00D12999">
      <w:pPr>
        <w:pStyle w:val="B1"/>
      </w:pPr>
      <w:r w:rsidRPr="00C61E2B">
        <w:t>4</w:t>
      </w:r>
      <w:r w:rsidRPr="00C61E2B">
        <w:tab/>
        <w:t>may contain the requested time for the AIML task transfer within the "aimlTaskTransferTime" attribute.</w:t>
      </w:r>
    </w:p>
    <w:p w14:paraId="03E24C48" w14:textId="77777777"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77777777" w:rsidR="000D420C" w:rsidRPr="00C61E2B" w:rsidRDefault="000D420C" w:rsidP="000D420C">
      <w:pPr>
        <w:pStyle w:val="B2"/>
      </w:pPr>
      <w:r w:rsidRPr="00C61E2B">
        <w:t>a)</w:t>
      </w:r>
      <w:r w:rsidRPr="00C61E2B">
        <w:tab/>
      </w:r>
      <w:r w:rsidR="00D12999" w:rsidRPr="00C61E2B">
        <w:t>an HTTP "200 OK" status code and indicate the time for the AIML task transfer within the "aimlTaskTransferTime" attribute contained in the response body AimleClientTaskTransferRes</w:t>
      </w:r>
      <w:r w:rsidRPr="00C61E2B">
        <w:t>; or</w:t>
      </w:r>
    </w:p>
    <w:p w14:paraId="416434C4" w14:textId="716ABCAF"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47" w:name="_Toc215167453"/>
      <w:r w:rsidRPr="00C61E2B">
        <w:t>5.</w:t>
      </w:r>
      <w:r w:rsidR="00652831" w:rsidRPr="00C61E2B">
        <w:t>12</w:t>
      </w:r>
      <w:r w:rsidRPr="00C61E2B">
        <w:t>.2.3</w:t>
      </w:r>
      <w:r w:rsidRPr="00C61E2B">
        <w:tab/>
        <w:t>Aimlec_Direct</w:t>
      </w:r>
      <w:r w:rsidRPr="00C61E2B">
        <w:rPr>
          <w:lang w:eastAsia="zh-CN"/>
        </w:rPr>
        <w:t>AIML</w:t>
      </w:r>
      <w:r w:rsidRPr="00C61E2B">
        <w:t>TaskTransfer_Request</w:t>
      </w:r>
      <w:bookmarkEnd w:id="247"/>
    </w:p>
    <w:p w14:paraId="646F4D4A" w14:textId="6564E073" w:rsidR="00D12999" w:rsidRPr="00C61E2B" w:rsidRDefault="00D12999" w:rsidP="00D12999">
      <w:pPr>
        <w:pStyle w:val="Heading5"/>
      </w:pPr>
      <w:bookmarkStart w:id="248" w:name="_Toc215167454"/>
      <w:r w:rsidRPr="00C61E2B">
        <w:t>5.</w:t>
      </w:r>
      <w:r w:rsidR="00652831" w:rsidRPr="00C61E2B">
        <w:t>12</w:t>
      </w:r>
      <w:r w:rsidRPr="00C61E2B">
        <w:t>.2.3.1</w:t>
      </w:r>
      <w:r w:rsidRPr="00C61E2B">
        <w:tab/>
        <w:t>General</w:t>
      </w:r>
      <w:bookmarkEnd w:id="248"/>
    </w:p>
    <w:p w14:paraId="1CF50539" w14:textId="77777777"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AIML task transfer operation.</w:t>
      </w:r>
    </w:p>
    <w:p w14:paraId="7ED6206A" w14:textId="4554611A" w:rsidR="00D12999" w:rsidRPr="00C61E2B" w:rsidRDefault="00D12999" w:rsidP="00D12999">
      <w:pPr>
        <w:pStyle w:val="Heading5"/>
      </w:pPr>
      <w:bookmarkStart w:id="249" w:name="_Toc215167455"/>
      <w:r w:rsidRPr="00C61E2B">
        <w:t>5.</w:t>
      </w:r>
      <w:r w:rsidR="00652831" w:rsidRPr="00C61E2B">
        <w:t>12</w:t>
      </w:r>
      <w:r w:rsidRPr="00C61E2B">
        <w:t>.2.3.2</w:t>
      </w:r>
      <w:r w:rsidRPr="00C61E2B">
        <w:tab/>
        <w:t>Requesting direct AIML task transfer</w:t>
      </w:r>
      <w:bookmarkEnd w:id="249"/>
    </w:p>
    <w:p w14:paraId="77A671FF" w14:textId="630D6524" w:rsidR="00D12999" w:rsidRPr="00C61E2B" w:rsidRDefault="00D12999" w:rsidP="00D12999">
      <w:r w:rsidRPr="00C61E2B">
        <w:t>To request the AIMLE client to perform the AIML task transfer operation, the source AIMLE</w:t>
      </w:r>
      <w:r w:rsidRPr="00C61E2B">
        <w:rPr>
          <w:lang w:eastAsia="zh-CN"/>
        </w:rPr>
        <w:t xml:space="preserve"> client shall send </w:t>
      </w:r>
      <w:r w:rsidRPr="00C61E2B">
        <w:t>an HTTP POST request (custom operation: "Direct AIML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7777777" w:rsidR="00D12999" w:rsidRPr="00C61E2B" w:rsidRDefault="00D12999" w:rsidP="00D12999">
      <w:pPr>
        <w:pStyle w:val="B1"/>
      </w:pPr>
      <w:r w:rsidRPr="00C61E2B">
        <w:t>1)</w:t>
      </w:r>
      <w:r w:rsidRPr="00C61E2B">
        <w:tab/>
        <w:t>shall contain type of the AIML operation to be transferred within the "aimlTaskType" attribute;</w:t>
      </w:r>
    </w:p>
    <w:p w14:paraId="3A854E3B" w14:textId="77777777" w:rsidR="00D12999" w:rsidRPr="00C61E2B" w:rsidRDefault="00D12999" w:rsidP="00D12999">
      <w:pPr>
        <w:pStyle w:val="B1"/>
      </w:pPr>
      <w:r w:rsidRPr="00C61E2B">
        <w:t>2)</w:t>
      </w:r>
      <w:r w:rsidRPr="00C61E2B">
        <w:tab/>
        <w:t>shall contain type of the AIML information in the AIML task to be transferred within the "aimlInfoType" attribute; and</w:t>
      </w:r>
    </w:p>
    <w:p w14:paraId="2716FBCF" w14:textId="77777777" w:rsidR="00D12999" w:rsidRPr="00C61E2B" w:rsidRDefault="00D12999" w:rsidP="00D12999">
      <w:pPr>
        <w:pStyle w:val="B1"/>
      </w:pPr>
      <w:r w:rsidRPr="00C61E2B">
        <w:t>3</w:t>
      </w:r>
      <w:r w:rsidRPr="00C61E2B">
        <w:tab/>
        <w:t>may contain the requested time for the AIML task transfer within the "aimlTaskTransferTime" attribute.</w:t>
      </w:r>
    </w:p>
    <w:p w14:paraId="37C70DE4" w14:textId="77777777" w:rsidR="00D12999" w:rsidRPr="00C61E2B" w:rsidRDefault="00D12999" w:rsidP="00D12999">
      <w:r w:rsidRPr="00C61E2B">
        <w:t>Upon receipt of the HTTP POST request, the AIMLE client shall perform an authentication and authorization check to determine whether the source AIMLE client is permitted to request the AIML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4D68984D" w:rsidR="00D12999" w:rsidRPr="00C61E2B" w:rsidRDefault="00D12999" w:rsidP="00C25925">
      <w:pPr>
        <w:pStyle w:val="Heading2"/>
      </w:pPr>
      <w:bookmarkStart w:id="250" w:name="_Toc215167456"/>
      <w:r w:rsidRPr="00C61E2B">
        <w:t>5.</w:t>
      </w:r>
      <w:r w:rsidR="00652831" w:rsidRPr="00C61E2B">
        <w:t>13</w:t>
      </w:r>
      <w:r w:rsidRPr="00C61E2B">
        <w:tab/>
        <w:t>AIMLE server AIML task transfer service</w:t>
      </w:r>
      <w:bookmarkEnd w:id="250"/>
    </w:p>
    <w:p w14:paraId="4BDE8A54" w14:textId="406B6433" w:rsidR="00D12999" w:rsidRPr="00C61E2B" w:rsidRDefault="00D12999" w:rsidP="00D12999">
      <w:pPr>
        <w:pStyle w:val="Heading3"/>
      </w:pPr>
      <w:bookmarkStart w:id="251" w:name="_Toc215167457"/>
      <w:r w:rsidRPr="00C61E2B">
        <w:t>5.</w:t>
      </w:r>
      <w:r w:rsidR="00652831" w:rsidRPr="00C61E2B">
        <w:t>1</w:t>
      </w:r>
      <w:r w:rsidRPr="00C61E2B">
        <w:t>3.1</w:t>
      </w:r>
      <w:r w:rsidRPr="00C61E2B">
        <w:tab/>
        <w:t>Service description</w:t>
      </w:r>
      <w:bookmarkEnd w:id="251"/>
    </w:p>
    <w:p w14:paraId="336D8611" w14:textId="06A26F13" w:rsidR="00D12999" w:rsidRPr="00C61E2B" w:rsidRDefault="00D12999" w:rsidP="00D12999">
      <w:r w:rsidRPr="00C61E2B">
        <w:t>The AIML</w:t>
      </w:r>
      <w:r w:rsidR="003B26FE" w:rsidRPr="00C61E2B">
        <w:t>E</w:t>
      </w:r>
      <w:r w:rsidRPr="00C61E2B">
        <w:t xml:space="preserve"> server AIML task transfer service enables the communication between the AIMLE client </w:t>
      </w:r>
      <w:r w:rsidRPr="00C61E2B">
        <w:rPr>
          <w:lang w:eastAsia="zh-CN"/>
        </w:rPr>
        <w:t xml:space="preserve">(e.g., </w:t>
      </w:r>
      <w:r w:rsidRPr="00C61E2B">
        <w:t>AIML capable UE</w:t>
      </w:r>
      <w:r w:rsidRPr="00C61E2B">
        <w:rPr>
          <w:lang w:eastAsia="zh-CN"/>
        </w:rPr>
        <w:t>)</w:t>
      </w:r>
      <w:r w:rsidRPr="00C61E2B">
        <w:t xml:space="preserve"> and the AIMLE server for the AIML task transfer operations as defined in 3GPP TS 23.482 [4]. The AIML</w:t>
      </w:r>
      <w:r w:rsidR="003B26FE" w:rsidRPr="00C61E2B">
        <w:t>E</w:t>
      </w:r>
      <w:r w:rsidRPr="00C61E2B">
        <w:t xml:space="preserve"> server AIML task transfer service is provided by the AIMLE server.</w:t>
      </w:r>
    </w:p>
    <w:p w14:paraId="0BBD13F2" w14:textId="603DD6A2" w:rsidR="00D12999" w:rsidRPr="00C61E2B" w:rsidRDefault="00D12999" w:rsidP="00D12999">
      <w:pPr>
        <w:pStyle w:val="Heading3"/>
      </w:pPr>
      <w:bookmarkStart w:id="252" w:name="_Toc215167458"/>
      <w:r w:rsidRPr="00C61E2B">
        <w:t>5.</w:t>
      </w:r>
      <w:r w:rsidR="00652831" w:rsidRPr="00C61E2B">
        <w:t>1</w:t>
      </w:r>
      <w:r w:rsidRPr="00C61E2B">
        <w:t>3.2</w:t>
      </w:r>
      <w:r w:rsidRPr="00C61E2B">
        <w:tab/>
        <w:t>Service operations</w:t>
      </w:r>
      <w:bookmarkEnd w:id="252"/>
    </w:p>
    <w:p w14:paraId="6FB2CF40" w14:textId="156463CC" w:rsidR="00D12999" w:rsidRPr="00C61E2B" w:rsidRDefault="00D12999" w:rsidP="00D12999">
      <w:pPr>
        <w:pStyle w:val="Heading4"/>
      </w:pPr>
      <w:bookmarkStart w:id="253" w:name="_Toc215167459"/>
      <w:r w:rsidRPr="00C61E2B">
        <w:t>5.</w:t>
      </w:r>
      <w:r w:rsidR="00652831" w:rsidRPr="00C61E2B">
        <w:t>1</w:t>
      </w:r>
      <w:r w:rsidRPr="00C61E2B">
        <w:t>3.2.1</w:t>
      </w:r>
      <w:r w:rsidRPr="00C61E2B">
        <w:tab/>
        <w:t>Introduction</w:t>
      </w:r>
      <w:bookmarkEnd w:id="253"/>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5C360FDF" w:rsidR="00D12999" w:rsidRPr="00C61E2B" w:rsidRDefault="00D12999" w:rsidP="00D12999">
      <w:pPr>
        <w:pStyle w:val="TH"/>
      </w:pPr>
      <w:r w:rsidRPr="00C61E2B">
        <w:t>Table 5.</w:t>
      </w:r>
      <w:r w:rsidR="00652831" w:rsidRPr="00C61E2B">
        <w:t>1</w:t>
      </w:r>
      <w:r w:rsidRPr="00C61E2B">
        <w:t>3.2.1-1: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208BE35A"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7777777" w:rsidR="00D12999" w:rsidRPr="00C61E2B" w:rsidRDefault="00D12999" w:rsidP="00F22D56">
            <w:pPr>
              <w:pStyle w:val="TAL"/>
            </w:pPr>
            <w:r w:rsidRPr="00C61E2B">
              <w:t>This service operation is used by the AIMLE client to request the AIMLE server to perform the AIMLE server controlled AIML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54" w:name="_Toc215167460"/>
      <w:r w:rsidRPr="00C61E2B">
        <w:t>5.</w:t>
      </w:r>
      <w:r w:rsidR="00652831" w:rsidRPr="00C61E2B">
        <w:t>1</w:t>
      </w:r>
      <w:r w:rsidRPr="00C61E2B">
        <w:t>3.2.2</w:t>
      </w:r>
      <w:r w:rsidRPr="00C61E2B">
        <w:tab/>
        <w:t>Aimles_AIMLTaskTransferAssist_Request</w:t>
      </w:r>
      <w:bookmarkEnd w:id="254"/>
    </w:p>
    <w:p w14:paraId="285AAF65" w14:textId="1A7B022B" w:rsidR="00D12999" w:rsidRPr="00C61E2B" w:rsidRDefault="00D12999" w:rsidP="00D12999">
      <w:pPr>
        <w:pStyle w:val="Heading5"/>
      </w:pPr>
      <w:bookmarkStart w:id="255" w:name="_Toc215167461"/>
      <w:r w:rsidRPr="00C61E2B">
        <w:t>5.</w:t>
      </w:r>
      <w:r w:rsidR="00652831" w:rsidRPr="00C61E2B">
        <w:t>1</w:t>
      </w:r>
      <w:r w:rsidRPr="00C61E2B">
        <w:t>3.2.2.1</w:t>
      </w:r>
      <w:r w:rsidRPr="00C61E2B">
        <w:tab/>
        <w:t>General</w:t>
      </w:r>
      <w:bookmarkEnd w:id="255"/>
    </w:p>
    <w:p w14:paraId="3A077C93" w14:textId="77777777"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AIML task transfer operation.</w:t>
      </w:r>
    </w:p>
    <w:p w14:paraId="4C42E6CC" w14:textId="04086D28" w:rsidR="00D12999" w:rsidRPr="00C61E2B" w:rsidRDefault="00D12999" w:rsidP="00D12999">
      <w:pPr>
        <w:pStyle w:val="Heading5"/>
      </w:pPr>
      <w:bookmarkStart w:id="256" w:name="_Toc215167462"/>
      <w:r w:rsidRPr="00C61E2B">
        <w:t>5.</w:t>
      </w:r>
      <w:r w:rsidR="00652831" w:rsidRPr="00C61E2B">
        <w:t>1</w:t>
      </w:r>
      <w:r w:rsidRPr="00C61E2B">
        <w:t>3.2.2.2</w:t>
      </w:r>
      <w:r w:rsidRPr="00C61E2B">
        <w:tab/>
        <w:t>Requesting AIML task transfer assist</w:t>
      </w:r>
      <w:bookmarkEnd w:id="256"/>
    </w:p>
    <w:p w14:paraId="3D9D0051" w14:textId="2B646D2C" w:rsidR="00D12999" w:rsidRPr="00C61E2B" w:rsidRDefault="00D12999" w:rsidP="00D12999">
      <w:r w:rsidRPr="00C61E2B">
        <w:t>To get assistance from the AIMLE server, the AIMLE client shall send an HTTP POST request (custom operation: "AIML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77777777"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57" w:name="_Toc215167463"/>
      <w:r w:rsidRPr="00C61E2B">
        <w:t>5.</w:t>
      </w:r>
      <w:r w:rsidR="00652831" w:rsidRPr="00C61E2B">
        <w:t>1</w:t>
      </w:r>
      <w:r w:rsidRPr="00C61E2B">
        <w:t>3.2.3</w:t>
      </w:r>
      <w:r w:rsidRPr="00C61E2B">
        <w:tab/>
        <w:t>Aimles_AIMLESControlledAIMLTaskTransfer_Request</w:t>
      </w:r>
      <w:bookmarkEnd w:id="257"/>
    </w:p>
    <w:p w14:paraId="109D2270" w14:textId="4878EDF5" w:rsidR="00D12999" w:rsidRPr="00C61E2B" w:rsidRDefault="00D12999" w:rsidP="00D12999">
      <w:pPr>
        <w:pStyle w:val="Heading5"/>
      </w:pPr>
      <w:bookmarkStart w:id="258" w:name="_Toc215167464"/>
      <w:r w:rsidRPr="00C61E2B">
        <w:t>5.</w:t>
      </w:r>
      <w:r w:rsidR="00652831" w:rsidRPr="00C61E2B">
        <w:t>1</w:t>
      </w:r>
      <w:r w:rsidRPr="00C61E2B">
        <w:t>3.2.3.1</w:t>
      </w:r>
      <w:r w:rsidRPr="00C61E2B">
        <w:tab/>
        <w:t>General</w:t>
      </w:r>
      <w:bookmarkEnd w:id="258"/>
    </w:p>
    <w:p w14:paraId="773ECFA4" w14:textId="7777777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AIML task transfer from the AIMLE client.</w:t>
      </w:r>
    </w:p>
    <w:p w14:paraId="3FB0C62E" w14:textId="7BED0694" w:rsidR="00D12999" w:rsidRPr="00C61E2B" w:rsidRDefault="00D12999" w:rsidP="00D12999">
      <w:pPr>
        <w:pStyle w:val="Heading5"/>
      </w:pPr>
      <w:bookmarkStart w:id="259" w:name="_Toc215167465"/>
      <w:r w:rsidRPr="00C61E2B">
        <w:t>5.</w:t>
      </w:r>
      <w:r w:rsidR="00652831" w:rsidRPr="00C61E2B">
        <w:t>1</w:t>
      </w:r>
      <w:r w:rsidRPr="00C61E2B">
        <w:t>3.2.3.2</w:t>
      </w:r>
      <w:r w:rsidRPr="00C61E2B">
        <w:tab/>
        <w:t>Requesting AIMLE server controlled AIML task transfer</w:t>
      </w:r>
      <w:bookmarkEnd w:id="259"/>
    </w:p>
    <w:p w14:paraId="7BAFB96F" w14:textId="5B3B8A82" w:rsidR="00D12999" w:rsidRPr="00C61E2B" w:rsidRDefault="00D12999" w:rsidP="00D12999">
      <w:r w:rsidRPr="00C61E2B">
        <w:t>To request the AIMLE server to perform the AIMLE server controlled AIML task transfer, the AIMLE client shall send an HTTP POST request (custom operation: "Controlled AIML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5173AD9D"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60" w:name="_Toc179982525"/>
      <w:bookmarkStart w:id="261" w:name="_Hlk212132396"/>
      <w:bookmarkStart w:id="262" w:name="_Toc215167466"/>
      <w:r w:rsidRPr="00C61E2B">
        <w:t>5.</w:t>
      </w:r>
      <w:r w:rsidR="00924443" w:rsidRPr="00C61E2B">
        <w:t>1</w:t>
      </w:r>
      <w:r w:rsidR="00652831" w:rsidRPr="00C61E2B">
        <w:t>4</w:t>
      </w:r>
      <w:r w:rsidRPr="00C61E2B">
        <w:tab/>
      </w:r>
      <w:bookmarkEnd w:id="260"/>
      <w:r w:rsidRPr="00C61E2B">
        <w:t>ML model retrieval service</w:t>
      </w:r>
      <w:bookmarkEnd w:id="262"/>
    </w:p>
    <w:p w14:paraId="0338CDE3" w14:textId="48C9C7AA" w:rsidR="00CE35ED" w:rsidRPr="00C61E2B" w:rsidRDefault="00CE35ED" w:rsidP="00CE35ED">
      <w:pPr>
        <w:pStyle w:val="Heading3"/>
      </w:pPr>
      <w:bookmarkStart w:id="263" w:name="_Toc179982526"/>
      <w:bookmarkStart w:id="264" w:name="_Hlk212131056"/>
      <w:bookmarkStart w:id="265" w:name="_Toc215167467"/>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63"/>
      <w:bookmarkEnd w:id="265"/>
    </w:p>
    <w:p w14:paraId="353F28B3" w14:textId="070BA2A8" w:rsidR="00CE35ED" w:rsidRPr="00C61E2B" w:rsidRDefault="00806D51" w:rsidP="00CE35ED">
      <w:bookmarkStart w:id="266" w:name="_Toc179982527"/>
      <w:bookmarkEnd w:id="261"/>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67" w:name="_Toc215167468"/>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66"/>
      <w:bookmarkEnd w:id="267"/>
    </w:p>
    <w:p w14:paraId="22217E21" w14:textId="3E79CFD3" w:rsidR="00CE35ED" w:rsidRPr="00C61E2B" w:rsidRDefault="00CE35ED" w:rsidP="00CE35ED">
      <w:pPr>
        <w:pStyle w:val="Heading4"/>
      </w:pPr>
      <w:bookmarkStart w:id="268" w:name="_Toc179982528"/>
      <w:bookmarkStart w:id="269" w:name="_Toc215167469"/>
      <w:r w:rsidRPr="00C61E2B">
        <w:t>5.</w:t>
      </w:r>
      <w:r w:rsidR="00924443" w:rsidRPr="00C61E2B">
        <w:t>1</w:t>
      </w:r>
      <w:r w:rsidR="00652831" w:rsidRPr="00C61E2B">
        <w:t>4</w:t>
      </w:r>
      <w:r w:rsidRPr="00C61E2B">
        <w:t>.2.1</w:t>
      </w:r>
      <w:r w:rsidRPr="00C61E2B">
        <w:tab/>
        <w:t>Introduction</w:t>
      </w:r>
      <w:bookmarkEnd w:id="268"/>
      <w:bookmarkEnd w:id="269"/>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70" w:name="_Toc215167470"/>
      <w:bookmarkEnd w:id="264"/>
      <w:r w:rsidRPr="00C61E2B">
        <w:t>5.</w:t>
      </w:r>
      <w:r w:rsidR="00924443" w:rsidRPr="00C61E2B">
        <w:t>1</w:t>
      </w:r>
      <w:r w:rsidR="00652831" w:rsidRPr="00C61E2B">
        <w:t>4</w:t>
      </w:r>
      <w:r w:rsidRPr="00C61E2B">
        <w:t>.2.2</w:t>
      </w:r>
      <w:r w:rsidRPr="00C61E2B">
        <w:tab/>
        <w:t>Aimles_MLModelRetrieval_Request</w:t>
      </w:r>
      <w:bookmarkEnd w:id="270"/>
    </w:p>
    <w:p w14:paraId="4D449455" w14:textId="4FC7BE33" w:rsidR="00CE35ED" w:rsidRPr="00C61E2B" w:rsidRDefault="00CE35ED" w:rsidP="00CE35ED">
      <w:pPr>
        <w:pStyle w:val="Heading5"/>
      </w:pPr>
      <w:bookmarkStart w:id="271" w:name="_Toc215167471"/>
      <w:r w:rsidRPr="00C61E2B">
        <w:t>5.</w:t>
      </w:r>
      <w:r w:rsidR="00924443" w:rsidRPr="00C61E2B">
        <w:t>1</w:t>
      </w:r>
      <w:r w:rsidR="00652831" w:rsidRPr="00C61E2B">
        <w:t>4</w:t>
      </w:r>
      <w:r w:rsidRPr="00C61E2B">
        <w:t>.2.2.1</w:t>
      </w:r>
      <w:r w:rsidRPr="00C61E2B">
        <w:tab/>
        <w:t>General</w:t>
      </w:r>
      <w:bookmarkEnd w:id="271"/>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72" w:name="_Toc215167472"/>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72"/>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73" w:name="_Toc215167473"/>
      <w:r w:rsidRPr="00C61E2B">
        <w:t>5.14.2.3</w:t>
      </w:r>
      <w:r w:rsidRPr="00C61E2B">
        <w:tab/>
        <w:t>Aimles_MLModelRetrieval_Subscribe</w:t>
      </w:r>
      <w:bookmarkEnd w:id="273"/>
    </w:p>
    <w:p w14:paraId="6B80F6CF" w14:textId="77777777" w:rsidR="00EA28C4" w:rsidRPr="00C61E2B" w:rsidRDefault="00EA28C4" w:rsidP="00EA28C4">
      <w:pPr>
        <w:pStyle w:val="Heading5"/>
      </w:pPr>
      <w:bookmarkStart w:id="274" w:name="_Toc215167474"/>
      <w:r w:rsidRPr="00C61E2B">
        <w:t>5.14.2.3.1</w:t>
      </w:r>
      <w:r w:rsidRPr="00C61E2B">
        <w:tab/>
        <w:t>General</w:t>
      </w:r>
      <w:bookmarkEnd w:id="274"/>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75" w:name="_Toc215167475"/>
      <w:r w:rsidRPr="00C61E2B">
        <w:t>5.14.2.3.2</w:t>
      </w:r>
      <w:r w:rsidRPr="00C61E2B">
        <w:tab/>
        <w:t>AIML</w:t>
      </w:r>
      <w:r w:rsidR="00285D34" w:rsidRPr="00C61E2B">
        <w:t>E</w:t>
      </w:r>
      <w:r w:rsidRPr="00C61E2B">
        <w:t xml:space="preserve"> operation for model retrieval subscription</w:t>
      </w:r>
      <w:bookmarkEnd w:id="275"/>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76" w:name="_Toc215167476"/>
      <w:r w:rsidRPr="00C61E2B">
        <w:t>5.14.2.4</w:t>
      </w:r>
      <w:r w:rsidRPr="00C61E2B">
        <w:tab/>
        <w:t>Aimles_MLModelRetrieval_Notify</w:t>
      </w:r>
      <w:bookmarkEnd w:id="276"/>
    </w:p>
    <w:p w14:paraId="5A9F3462" w14:textId="271B84D8" w:rsidR="00EA28C4" w:rsidRPr="00C61E2B" w:rsidRDefault="00EA28C4" w:rsidP="00EA28C4">
      <w:pPr>
        <w:pStyle w:val="Heading5"/>
      </w:pPr>
      <w:bookmarkStart w:id="277" w:name="_Toc215167477"/>
      <w:r w:rsidRPr="00C61E2B">
        <w:t>5.14.2.4.1</w:t>
      </w:r>
      <w:r w:rsidRPr="00C61E2B">
        <w:tab/>
        <w:t>General</w:t>
      </w:r>
      <w:bookmarkEnd w:id="277"/>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78" w:name="_Toc215167478"/>
      <w:r w:rsidRPr="00C61E2B">
        <w:t>5.14.2.4.2</w:t>
      </w:r>
      <w:r w:rsidRPr="00C61E2B">
        <w:tab/>
        <w:t>AIML</w:t>
      </w:r>
      <w:r w:rsidR="00B05E51" w:rsidRPr="00C61E2B">
        <w:t>E</w:t>
      </w:r>
      <w:r w:rsidRPr="00C61E2B">
        <w:t xml:space="preserve"> operation for model retrieval notification</w:t>
      </w:r>
      <w:bookmarkEnd w:id="278"/>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79" w:name="_Toc215167479"/>
      <w:r w:rsidRPr="00C61E2B">
        <w:t>5.14.2.5</w:t>
      </w:r>
      <w:r w:rsidRPr="00C61E2B">
        <w:tab/>
        <w:t>Aimles_MLModelRetrieval_UpdateSubscription</w:t>
      </w:r>
      <w:bookmarkEnd w:id="279"/>
    </w:p>
    <w:p w14:paraId="1DD1D91E" w14:textId="77777777" w:rsidR="00EA28C4" w:rsidRPr="00C61E2B" w:rsidRDefault="00EA28C4" w:rsidP="00EA28C4">
      <w:pPr>
        <w:pStyle w:val="Heading5"/>
      </w:pPr>
      <w:bookmarkStart w:id="280" w:name="_Toc215167480"/>
      <w:r w:rsidRPr="00C61E2B">
        <w:t>5.14.2.5.1</w:t>
      </w:r>
      <w:r w:rsidRPr="00C61E2B">
        <w:tab/>
        <w:t>General</w:t>
      </w:r>
      <w:bookmarkEnd w:id="280"/>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81" w:name="_Toc215167481"/>
      <w:r w:rsidRPr="00C61E2B">
        <w:lastRenderedPageBreak/>
        <w:t>5.14.2.5.2</w:t>
      </w:r>
      <w:r w:rsidRPr="00C61E2B">
        <w:tab/>
        <w:t>AIML</w:t>
      </w:r>
      <w:r w:rsidR="00033228" w:rsidRPr="00C61E2B">
        <w:t>E</w:t>
      </w:r>
      <w:r w:rsidRPr="00C61E2B">
        <w:t xml:space="preserve"> operation for model retrieval subscription update</w:t>
      </w:r>
      <w:bookmarkEnd w:id="281"/>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82" w:name="_Toc215167482"/>
      <w:r w:rsidRPr="00C61E2B">
        <w:t>5.14.2.6</w:t>
      </w:r>
      <w:r w:rsidRPr="00C61E2B">
        <w:tab/>
        <w:t>Aimles_MLModelRetrieval_Unsubscribe</w:t>
      </w:r>
      <w:bookmarkEnd w:id="282"/>
    </w:p>
    <w:p w14:paraId="636B14B5" w14:textId="77777777" w:rsidR="00EA28C4" w:rsidRPr="00C61E2B" w:rsidRDefault="00EA28C4" w:rsidP="00EA28C4">
      <w:pPr>
        <w:pStyle w:val="Heading5"/>
      </w:pPr>
      <w:bookmarkStart w:id="283" w:name="_Toc215167483"/>
      <w:r w:rsidRPr="00C61E2B">
        <w:t>5.14.2.6.1</w:t>
      </w:r>
      <w:r w:rsidRPr="00C61E2B">
        <w:tab/>
        <w:t>General</w:t>
      </w:r>
      <w:bookmarkEnd w:id="283"/>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84" w:name="_Toc215167484"/>
      <w:r w:rsidRPr="00C61E2B">
        <w:t>5.14.2.6.2</w:t>
      </w:r>
      <w:r w:rsidRPr="00C61E2B">
        <w:tab/>
        <w:t>AIML</w:t>
      </w:r>
      <w:r w:rsidR="00033228" w:rsidRPr="00C61E2B">
        <w:t>E</w:t>
      </w:r>
      <w:r w:rsidRPr="00C61E2B">
        <w:t xml:space="preserve"> operation to unsubscribe for model retrieval</w:t>
      </w:r>
      <w:bookmarkEnd w:id="284"/>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85" w:name="_Toc215167485"/>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85"/>
    </w:p>
    <w:p w14:paraId="13B08401" w14:textId="179663A5" w:rsidR="00692F2F" w:rsidRPr="00C61E2B" w:rsidRDefault="00692F2F" w:rsidP="00692F2F">
      <w:pPr>
        <w:pStyle w:val="Heading3"/>
      </w:pPr>
      <w:bookmarkStart w:id="286" w:name="_Toc215167486"/>
      <w:r w:rsidRPr="00C61E2B">
        <w:t>5.</w:t>
      </w:r>
      <w:r w:rsidR="00CE6BA9" w:rsidRPr="00C61E2B">
        <w:t>15</w:t>
      </w:r>
      <w:r w:rsidRPr="00C61E2B">
        <w:t>.1</w:t>
      </w:r>
      <w:r w:rsidRPr="00C61E2B">
        <w:tab/>
        <w:t>Service description</w:t>
      </w:r>
      <w:bookmarkEnd w:id="286"/>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87" w:name="_Toc215167487"/>
      <w:r w:rsidRPr="00C61E2B">
        <w:t>5.</w:t>
      </w:r>
      <w:r w:rsidR="00CE6BA9" w:rsidRPr="00C61E2B">
        <w:t>15</w:t>
      </w:r>
      <w:r w:rsidRPr="00C61E2B">
        <w:t>.2</w:t>
      </w:r>
      <w:r w:rsidRPr="00C61E2B">
        <w:tab/>
        <w:t>Service operations</w:t>
      </w:r>
      <w:bookmarkEnd w:id="287"/>
    </w:p>
    <w:p w14:paraId="3E2E9D87" w14:textId="6514A6D1" w:rsidR="00692F2F" w:rsidRPr="00C61E2B" w:rsidRDefault="00692F2F" w:rsidP="00692F2F">
      <w:pPr>
        <w:pStyle w:val="Heading4"/>
      </w:pPr>
      <w:bookmarkStart w:id="288" w:name="_Toc215167488"/>
      <w:r w:rsidRPr="00C61E2B">
        <w:t>5.</w:t>
      </w:r>
      <w:r w:rsidR="00CE6BA9" w:rsidRPr="00C61E2B">
        <w:t>15</w:t>
      </w:r>
      <w:r w:rsidRPr="00C61E2B">
        <w:t>.2.1</w:t>
      </w:r>
      <w:r w:rsidRPr="00C61E2B">
        <w:tab/>
        <w:t>Introduction</w:t>
      </w:r>
      <w:bookmarkEnd w:id="288"/>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89" w:name="_Toc215167489"/>
      <w:r w:rsidRPr="00C61E2B">
        <w:t>5.1</w:t>
      </w:r>
      <w:r w:rsidR="008773DC" w:rsidRPr="00C61E2B">
        <w:t>5</w:t>
      </w:r>
      <w:r w:rsidRPr="00C61E2B">
        <w:t>.2.2</w:t>
      </w:r>
      <w:r w:rsidRPr="00C61E2B">
        <w:tab/>
      </w:r>
      <w:r w:rsidRPr="00C61E2B">
        <w:rPr>
          <w:lang w:eastAsia="zh-CN"/>
        </w:rPr>
        <w:t>Aimles_MLModelUpdate_Request</w:t>
      </w:r>
      <w:bookmarkEnd w:id="289"/>
    </w:p>
    <w:p w14:paraId="7C7BEE7E" w14:textId="0E38BFF6" w:rsidR="00394797" w:rsidRPr="00C61E2B" w:rsidRDefault="00394797" w:rsidP="00394797">
      <w:pPr>
        <w:pStyle w:val="Heading5"/>
      </w:pPr>
      <w:bookmarkStart w:id="290" w:name="_Toc215167490"/>
      <w:r w:rsidRPr="00C61E2B">
        <w:t>5.1</w:t>
      </w:r>
      <w:r w:rsidR="008773DC" w:rsidRPr="00C61E2B">
        <w:t>5</w:t>
      </w:r>
      <w:r w:rsidRPr="00C61E2B">
        <w:t>.2.2.1</w:t>
      </w:r>
      <w:r w:rsidRPr="00C61E2B">
        <w:tab/>
        <w:t>General</w:t>
      </w:r>
      <w:bookmarkEnd w:id="290"/>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91" w:name="_Toc215167491"/>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91"/>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C61E2B" w:rsidRDefault="00683E39" w:rsidP="00683E39">
      <w:pPr>
        <w:pStyle w:val="Heading1"/>
      </w:pPr>
      <w:bookmarkStart w:id="292" w:name="_Toc510696598"/>
      <w:bookmarkStart w:id="293" w:name="_Toc35971390"/>
      <w:bookmarkStart w:id="294" w:name="_Toc130662189"/>
      <w:bookmarkStart w:id="295" w:name="_Toc215167492"/>
      <w:r w:rsidRPr="00C61E2B">
        <w:t>6</w:t>
      </w:r>
      <w:r w:rsidRPr="00C61E2B">
        <w:tab/>
        <w:t>API definitions</w:t>
      </w:r>
      <w:bookmarkEnd w:id="295"/>
    </w:p>
    <w:p w14:paraId="6745B84E" w14:textId="018FCE44" w:rsidR="00E40659" w:rsidRPr="00C61E2B" w:rsidRDefault="00E40659" w:rsidP="00E40659">
      <w:pPr>
        <w:pStyle w:val="Heading2"/>
      </w:pPr>
      <w:bookmarkStart w:id="296" w:name="_Toc215167493"/>
      <w:r w:rsidRPr="00C61E2B">
        <w:t>6.1</w:t>
      </w:r>
      <w:r w:rsidRPr="00C61E2B">
        <w:tab/>
        <w:t>Aimlec_AIMLEClientParticipation API</w:t>
      </w:r>
      <w:bookmarkEnd w:id="296"/>
    </w:p>
    <w:p w14:paraId="78BC7AAC" w14:textId="77777777" w:rsidR="00E40659" w:rsidRPr="00C61E2B" w:rsidRDefault="00E40659" w:rsidP="00E40659">
      <w:pPr>
        <w:pStyle w:val="Heading3"/>
      </w:pPr>
      <w:bookmarkStart w:id="297" w:name="_Toc215167494"/>
      <w:r w:rsidRPr="00C61E2B">
        <w:t>6.1.1</w:t>
      </w:r>
      <w:r w:rsidRPr="00C61E2B">
        <w:tab/>
        <w:t>Introduction</w:t>
      </w:r>
      <w:bookmarkEnd w:id="297"/>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298" w:name="_Toc215167495"/>
      <w:r w:rsidRPr="00C61E2B">
        <w:t>6.1.2</w:t>
      </w:r>
      <w:r w:rsidRPr="00C61E2B">
        <w:tab/>
        <w:t>Usage of HTTP and common API related aspects</w:t>
      </w:r>
      <w:bookmarkEnd w:id="298"/>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299" w:name="_Toc215167496"/>
      <w:r w:rsidRPr="00C61E2B">
        <w:t>6.1.3</w:t>
      </w:r>
      <w:r w:rsidRPr="00C61E2B">
        <w:tab/>
        <w:t>Resources</w:t>
      </w:r>
      <w:bookmarkEnd w:id="299"/>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0" w:name="_Hlk212134135"/>
      <w:bookmarkStart w:id="301" w:name="_Toc215167497"/>
      <w:r w:rsidRPr="00C61E2B">
        <w:t>6.1.4</w:t>
      </w:r>
      <w:r w:rsidRPr="00C61E2B">
        <w:tab/>
        <w:t xml:space="preserve">Custom </w:t>
      </w:r>
      <w:r w:rsidR="003B26FE" w:rsidRPr="00C61E2B">
        <w:t>o</w:t>
      </w:r>
      <w:r w:rsidRPr="00C61E2B">
        <w:t>perations without associated resources</w:t>
      </w:r>
      <w:bookmarkEnd w:id="301"/>
    </w:p>
    <w:p w14:paraId="24B9ADA0" w14:textId="77777777" w:rsidR="00E40659" w:rsidRPr="00C61E2B" w:rsidRDefault="00E40659" w:rsidP="00E40659">
      <w:pPr>
        <w:pStyle w:val="Heading4"/>
      </w:pPr>
      <w:bookmarkStart w:id="302" w:name="_Toc215167498"/>
      <w:bookmarkEnd w:id="300"/>
      <w:r w:rsidRPr="00C61E2B">
        <w:t>6.1.4.1</w:t>
      </w:r>
      <w:r w:rsidRPr="00C61E2B">
        <w:tab/>
        <w:t>Overview</w:t>
      </w:r>
      <w:bookmarkEnd w:id="302"/>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lastRenderedPageBreak/>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77777777" w:rsidR="00E40659" w:rsidRPr="00C61E2B" w:rsidRDefault="00E40659">
            <w:pPr>
              <w:pStyle w:val="TAL"/>
              <w:rPr>
                <w:lang w:eastAsia="fr-FR"/>
              </w:rPr>
            </w:pPr>
            <w:r w:rsidRPr="00C61E2B">
              <w:rPr>
                <w:lang w:eastAsia="fr-FR"/>
              </w:rPr>
              <w:t>Participation for AIML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7777777" w:rsidR="00E40659" w:rsidRPr="00C61E2B" w:rsidRDefault="00E40659">
            <w:pPr>
              <w:pStyle w:val="TAL"/>
              <w:rPr>
                <w:lang w:eastAsia="fr-FR"/>
              </w:rPr>
            </w:pPr>
            <w:r w:rsidRPr="00C61E2B">
              <w:rPr>
                <w:lang w:eastAsia="fr-FR"/>
              </w:rPr>
              <w:t>Used by the AIMLE server to request the AIMLE client for participation of the AIML operations.</w:t>
            </w:r>
          </w:p>
        </w:tc>
      </w:tr>
    </w:tbl>
    <w:p w14:paraId="3AF3C2DB" w14:textId="77777777" w:rsidR="00E40659" w:rsidRPr="00C61E2B" w:rsidRDefault="00E40659" w:rsidP="00E40659">
      <w:pPr>
        <w:rPr>
          <w:lang w:eastAsia="en-US"/>
        </w:rPr>
      </w:pPr>
    </w:p>
    <w:p w14:paraId="34872D31" w14:textId="77777777" w:rsidR="00E40659" w:rsidRPr="00C61E2B" w:rsidRDefault="00E40659" w:rsidP="00E40659">
      <w:pPr>
        <w:pStyle w:val="Heading4"/>
      </w:pPr>
      <w:bookmarkStart w:id="303" w:name="_Toc215167499"/>
      <w:r w:rsidRPr="00C61E2B">
        <w:t>6.1.4.2</w:t>
      </w:r>
      <w:r w:rsidRPr="00C61E2B">
        <w:tab/>
        <w:t>Operation: Participation for AIML operations</w:t>
      </w:r>
      <w:bookmarkEnd w:id="303"/>
    </w:p>
    <w:p w14:paraId="40DD7E47" w14:textId="77777777" w:rsidR="00E40659" w:rsidRPr="00C61E2B" w:rsidRDefault="00E40659" w:rsidP="00E40659">
      <w:pPr>
        <w:pStyle w:val="Heading5"/>
      </w:pPr>
      <w:bookmarkStart w:id="304" w:name="_Toc215167500"/>
      <w:r w:rsidRPr="00C61E2B">
        <w:t>6.1.4.2.1</w:t>
      </w:r>
      <w:r w:rsidRPr="00C61E2B">
        <w:tab/>
        <w:t>Description</w:t>
      </w:r>
      <w:bookmarkEnd w:id="304"/>
    </w:p>
    <w:p w14:paraId="0C423C98" w14:textId="77777777" w:rsidR="00E40659" w:rsidRPr="00C61E2B" w:rsidRDefault="00E40659" w:rsidP="00E40659">
      <w:r w:rsidRPr="00C61E2B">
        <w:t>The custom operation enables the AIMLE server to request the AIMLE client to join or depart one or more AIML operations.</w:t>
      </w:r>
    </w:p>
    <w:p w14:paraId="641B3BAE" w14:textId="4D55CC95" w:rsidR="00E40659" w:rsidRPr="00C61E2B" w:rsidRDefault="00E40659" w:rsidP="00E40659">
      <w:pPr>
        <w:pStyle w:val="Heading5"/>
      </w:pPr>
      <w:bookmarkStart w:id="305" w:name="_Hlk212134183"/>
      <w:bookmarkStart w:id="306" w:name="_Toc215167501"/>
      <w:r w:rsidRPr="00C61E2B">
        <w:t>6.1.4.2.2</w:t>
      </w:r>
      <w:r w:rsidRPr="00C61E2B">
        <w:tab/>
        <w:t xml:space="preserve">Operation </w:t>
      </w:r>
      <w:r w:rsidR="003B26FE" w:rsidRPr="00C61E2B">
        <w:t>d</w:t>
      </w:r>
      <w:r w:rsidRPr="00C61E2B">
        <w:t>efinition</w:t>
      </w:r>
      <w:bookmarkEnd w:id="306"/>
    </w:p>
    <w:bookmarkEnd w:id="305"/>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7777777" w:rsidR="00E40659" w:rsidRPr="00C61E2B" w:rsidRDefault="00E40659">
            <w:pPr>
              <w:pStyle w:val="TAL"/>
              <w:rPr>
                <w:lang w:eastAsia="fr-FR"/>
              </w:rPr>
            </w:pPr>
            <w:r w:rsidRPr="00C61E2B">
              <w:rPr>
                <w:lang w:eastAsia="fr-FR"/>
              </w:rPr>
              <w:t>Request for participation the AIML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77777777" w:rsidR="00E40659" w:rsidRPr="00C61E2B" w:rsidRDefault="00E40659">
            <w:pPr>
              <w:pStyle w:val="TAL"/>
              <w:rPr>
                <w:lang w:eastAsia="fr-FR"/>
              </w:rPr>
            </w:pPr>
            <w:r w:rsidRPr="00C61E2B">
              <w:rPr>
                <w:lang w:eastAsia="fr-FR"/>
              </w:rPr>
              <w:t>Successful case. The requested "participation the AIML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07" w:name="_Toc215167502"/>
      <w:r w:rsidRPr="00C61E2B">
        <w:lastRenderedPageBreak/>
        <w:t>6.1.5</w:t>
      </w:r>
      <w:r w:rsidRPr="00C61E2B">
        <w:tab/>
        <w:t>Notifications</w:t>
      </w:r>
      <w:bookmarkEnd w:id="307"/>
    </w:p>
    <w:p w14:paraId="4A3932A6" w14:textId="77777777" w:rsidR="00E40659" w:rsidRPr="00C61E2B" w:rsidRDefault="00E40659" w:rsidP="00E40659">
      <w:pPr>
        <w:pStyle w:val="Heading4"/>
      </w:pPr>
      <w:bookmarkStart w:id="308" w:name="_Toc160446457"/>
      <w:bookmarkStart w:id="309" w:name="_Toc160532736"/>
      <w:bookmarkStart w:id="310" w:name="_Toc168402260"/>
      <w:bookmarkStart w:id="311" w:name="_Toc183442916"/>
      <w:bookmarkStart w:id="312" w:name="_Toc215167503"/>
      <w:r w:rsidRPr="00C61E2B">
        <w:rPr>
          <w:lang w:eastAsia="zh-CN"/>
        </w:rPr>
        <w:t>6.1.5</w:t>
      </w:r>
      <w:r w:rsidRPr="00C61E2B">
        <w:t>.1</w:t>
      </w:r>
      <w:r w:rsidRPr="00C61E2B">
        <w:tab/>
        <w:t>General</w:t>
      </w:r>
      <w:bookmarkEnd w:id="308"/>
      <w:bookmarkEnd w:id="309"/>
      <w:bookmarkEnd w:id="310"/>
      <w:bookmarkEnd w:id="311"/>
      <w:bookmarkEnd w:id="312"/>
    </w:p>
    <w:p w14:paraId="0F58F515" w14:textId="77777777" w:rsidR="00E40659" w:rsidRPr="00C61E2B" w:rsidRDefault="00E40659" w:rsidP="00E40659">
      <w:pPr>
        <w:rPr>
          <w:lang w:eastAsia="zh-CN"/>
        </w:rPr>
      </w:pPr>
      <w:bookmarkStart w:id="313"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14" w:name="_Hlk212134206"/>
      <w:bookmarkStart w:id="315" w:name="_Toc215167504"/>
      <w:bookmarkEnd w:id="313"/>
      <w:r w:rsidRPr="00C61E2B">
        <w:t>6.1.6</w:t>
      </w:r>
      <w:r w:rsidRPr="00C61E2B">
        <w:tab/>
        <w:t xml:space="preserve">Data </w:t>
      </w:r>
      <w:r w:rsidR="003B26FE" w:rsidRPr="00C61E2B">
        <w:t>m</w:t>
      </w:r>
      <w:r w:rsidRPr="00C61E2B">
        <w:t>odel</w:t>
      </w:r>
      <w:bookmarkEnd w:id="315"/>
    </w:p>
    <w:p w14:paraId="4DD37A37" w14:textId="77777777" w:rsidR="00E40659" w:rsidRPr="00C61E2B" w:rsidRDefault="00E40659" w:rsidP="00E40659">
      <w:pPr>
        <w:pStyle w:val="Heading4"/>
      </w:pPr>
      <w:bookmarkStart w:id="316" w:name="_Toc215167505"/>
      <w:bookmarkEnd w:id="314"/>
      <w:r w:rsidRPr="00C61E2B">
        <w:t>6.1.6.1</w:t>
      </w:r>
      <w:r w:rsidRPr="00C61E2B">
        <w:tab/>
        <w:t>General</w:t>
      </w:r>
      <w:bookmarkEnd w:id="316"/>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77777777" w:rsidR="00E40659" w:rsidRPr="00C61E2B" w:rsidRDefault="00E40659">
            <w:pPr>
              <w:pStyle w:val="TAL"/>
              <w:rPr>
                <w:rFonts w:cs="Arial"/>
                <w:szCs w:val="18"/>
                <w:lang w:eastAsia="fr-FR"/>
              </w:rPr>
            </w:pPr>
            <w:r w:rsidRPr="00C61E2B">
              <w:rPr>
                <w:rFonts w:cs="Arial"/>
                <w:szCs w:val="18"/>
                <w:lang w:eastAsia="fr-FR"/>
              </w:rPr>
              <w:t>Represents the participation request for the AIML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77777777" w:rsidR="00E40659" w:rsidRPr="00C61E2B" w:rsidRDefault="00E40659">
            <w:pPr>
              <w:pStyle w:val="TAL"/>
              <w:rPr>
                <w:rFonts w:cs="Arial"/>
                <w:szCs w:val="18"/>
                <w:lang w:eastAsia="fr-FR"/>
              </w:rPr>
            </w:pPr>
            <w:r w:rsidRPr="00C61E2B">
              <w:rPr>
                <w:rFonts w:cs="Arial"/>
                <w:szCs w:val="18"/>
                <w:lang w:eastAsia="fr-FR"/>
              </w:rPr>
              <w:t>Represents the participation response for the AIML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759CC118"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 xml:space="preserve">scheduled AIML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77777777" w:rsidR="00E40659" w:rsidRPr="00C61E2B" w:rsidRDefault="00E40659">
            <w:pPr>
              <w:pStyle w:val="TAL"/>
              <w:rPr>
                <w:rFonts w:cs="Arial"/>
                <w:szCs w:val="18"/>
                <w:lang w:eastAsia="fr-FR"/>
              </w:rPr>
            </w:pPr>
            <w:r w:rsidRPr="00C61E2B">
              <w:rPr>
                <w:lang w:eastAsia="fr-FR"/>
              </w:rPr>
              <w:t>Represents the type of the AIML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17" w:name="_Toc215167506"/>
      <w:r w:rsidRPr="00C61E2B">
        <w:t>6.1.6.2</w:t>
      </w:r>
      <w:r w:rsidRPr="00C61E2B">
        <w:tab/>
        <w:t>Structured data types</w:t>
      </w:r>
      <w:bookmarkEnd w:id="317"/>
    </w:p>
    <w:p w14:paraId="3B3BD85E" w14:textId="77777777" w:rsidR="00E40659" w:rsidRPr="00C61E2B" w:rsidRDefault="00E40659" w:rsidP="00E40659">
      <w:pPr>
        <w:pStyle w:val="Heading5"/>
      </w:pPr>
      <w:bookmarkStart w:id="318" w:name="_Toc215167507"/>
      <w:r w:rsidRPr="00C61E2B">
        <w:t>6.1.6.2.1</w:t>
      </w:r>
      <w:r w:rsidRPr="00C61E2B">
        <w:tab/>
        <w:t>Introduction</w:t>
      </w:r>
      <w:bookmarkEnd w:id="318"/>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19" w:name="_Toc215167508"/>
      <w:r w:rsidRPr="00C61E2B">
        <w:lastRenderedPageBreak/>
        <w:t>6.1.6.2.2</w:t>
      </w:r>
      <w:r w:rsidRPr="00C61E2B">
        <w:tab/>
        <w:t>Type: AimlecParticipationReq</w:t>
      </w:r>
      <w:bookmarkEnd w:id="319"/>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77777777" w:rsidR="00E40659" w:rsidRPr="00C61E2B" w:rsidRDefault="00E40659">
            <w:pPr>
              <w:pStyle w:val="TAL"/>
              <w:rPr>
                <w:rFonts w:cs="Arial"/>
                <w:szCs w:val="18"/>
                <w:lang w:eastAsia="fr-FR"/>
              </w:rPr>
            </w:pPr>
            <w:r w:rsidRPr="00C61E2B">
              <w:rPr>
                <w:rFonts w:cs="Arial"/>
                <w:szCs w:val="18"/>
                <w:lang w:eastAsia="fr-FR"/>
              </w:rPr>
              <w:t>Identifies the identity of the ML model for AIML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77777777" w:rsidR="00E40659" w:rsidRPr="00C61E2B" w:rsidRDefault="00E40659">
            <w:pPr>
              <w:pStyle w:val="TAL"/>
              <w:rPr>
                <w:rFonts w:cs="Arial"/>
                <w:szCs w:val="18"/>
                <w:lang w:eastAsia="fr-FR"/>
              </w:rPr>
            </w:pPr>
            <w:r w:rsidRPr="00C61E2B">
              <w:rPr>
                <w:rFonts w:cs="Arial"/>
                <w:szCs w:val="18"/>
                <w:lang w:eastAsia="fr-FR"/>
              </w:rPr>
              <w:t>Identifies the list of AIML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0" w:name="_Toc215167509"/>
      <w:r w:rsidRPr="00C61E2B">
        <w:t>6.1.6.2.3</w:t>
      </w:r>
      <w:r w:rsidRPr="00C61E2B">
        <w:tab/>
        <w:t>Type: AimlecParticipationResp</w:t>
      </w:r>
      <w:bookmarkEnd w:id="320"/>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55E588C4" w:rsidR="00E40659" w:rsidRPr="00C61E2B" w:rsidRDefault="00E40659">
            <w:pPr>
              <w:pStyle w:val="TAL"/>
              <w:rPr>
                <w:lang w:eastAsia="fr-FR"/>
              </w:rPr>
            </w:pPr>
            <w:r w:rsidRPr="00C61E2B">
              <w:rPr>
                <w:lang w:eastAsia="fr-FR"/>
              </w:rPr>
              <w:t>A "true" value 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AIML operations.</w:t>
            </w:r>
          </w:p>
          <w:p w14:paraId="1AE8801B" w14:textId="77777777" w:rsidR="00E40659" w:rsidRPr="00C61E2B" w:rsidRDefault="00E40659">
            <w:pPr>
              <w:pStyle w:val="TAL"/>
              <w:rPr>
                <w:lang w:eastAsia="fr-FR"/>
              </w:rPr>
            </w:pPr>
          </w:p>
          <w:p w14:paraId="64874786" w14:textId="1B1C4473" w:rsidR="00E40659" w:rsidRPr="00C61E2B" w:rsidRDefault="00E40659">
            <w:pPr>
              <w:pStyle w:val="TAL"/>
              <w:rPr>
                <w:rFonts w:cs="Arial"/>
                <w:szCs w:val="18"/>
                <w:lang w:eastAsia="fr-FR"/>
              </w:rPr>
            </w:pPr>
            <w:r w:rsidRPr="00C61E2B">
              <w:rPr>
                <w:lang w:eastAsia="fr-FR"/>
              </w:rPr>
              <w:t>A "false" value 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1" w:name="_Toc215167510"/>
      <w:r w:rsidRPr="00C61E2B">
        <w:t>6.1.6.2.4</w:t>
      </w:r>
      <w:r w:rsidRPr="00C61E2B">
        <w:tab/>
        <w:t>Type: SchedAimlOperation</w:t>
      </w:r>
      <w:bookmarkEnd w:id="321"/>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4E1B195B"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77777777" w:rsidR="00E40659" w:rsidRPr="00C61E2B" w:rsidRDefault="00E40659">
            <w:pPr>
              <w:pStyle w:val="TAL"/>
              <w:rPr>
                <w:lang w:eastAsia="fr-FR"/>
              </w:rPr>
            </w:pPr>
            <w:r w:rsidRPr="00C61E2B">
              <w:rPr>
                <w:lang w:eastAsia="fr-FR"/>
              </w:rPr>
              <w:t>Identifies the schedule for the AIML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22" w:name="_Toc215167511"/>
      <w:r w:rsidRPr="00C61E2B">
        <w:t>6.1.6.3</w:t>
      </w:r>
      <w:r w:rsidRPr="00C61E2B">
        <w:tab/>
        <w:t>Simple data types and enumerations</w:t>
      </w:r>
      <w:bookmarkEnd w:id="322"/>
    </w:p>
    <w:p w14:paraId="02A0ED14" w14:textId="77777777" w:rsidR="00E40659" w:rsidRPr="00C61E2B" w:rsidRDefault="00E40659" w:rsidP="00E40659">
      <w:pPr>
        <w:pStyle w:val="Heading5"/>
      </w:pPr>
      <w:bookmarkStart w:id="323" w:name="_Toc215167512"/>
      <w:r w:rsidRPr="00C61E2B">
        <w:t>6.1.6.3.1</w:t>
      </w:r>
      <w:r w:rsidRPr="00C61E2B">
        <w:tab/>
        <w:t>Introduction</w:t>
      </w:r>
      <w:bookmarkEnd w:id="323"/>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24" w:name="_Toc215167513"/>
      <w:r w:rsidRPr="00C61E2B">
        <w:t>6.1.6.3.2</w:t>
      </w:r>
      <w:r w:rsidRPr="00C61E2B">
        <w:tab/>
        <w:t>Simple data types</w:t>
      </w:r>
      <w:bookmarkEnd w:id="324"/>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25" w:name="_Toc215167514"/>
      <w:r w:rsidRPr="00C61E2B">
        <w:t>6.1.6.3.3</w:t>
      </w:r>
      <w:r w:rsidRPr="00C61E2B">
        <w:tab/>
        <w:t>Enumeration: ClientSetPart</w:t>
      </w:r>
      <w:bookmarkEnd w:id="325"/>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26" w:name="_Toc215167515"/>
      <w:r w:rsidRPr="00C61E2B">
        <w:t>6.1.6.4</w:t>
      </w:r>
      <w:r w:rsidRPr="00C61E2B">
        <w:tab/>
      </w:r>
      <w:r w:rsidRPr="00C61E2B">
        <w:rPr>
          <w:lang w:eastAsia="zh-CN"/>
        </w:rPr>
        <w:t>Data types describing alternative data types or combinations of data types</w:t>
      </w:r>
      <w:bookmarkEnd w:id="326"/>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27" w:name="_Toc215167516"/>
      <w:r w:rsidRPr="00C61E2B">
        <w:t>6.1.6.5</w:t>
      </w:r>
      <w:r w:rsidRPr="00C61E2B">
        <w:tab/>
        <w:t>Binary data</w:t>
      </w:r>
      <w:bookmarkEnd w:id="327"/>
    </w:p>
    <w:p w14:paraId="33DC0E37" w14:textId="385E9C17" w:rsidR="00E40659" w:rsidRPr="00C61E2B" w:rsidRDefault="00E40659" w:rsidP="00E40659">
      <w:pPr>
        <w:pStyle w:val="Heading5"/>
      </w:pPr>
      <w:bookmarkStart w:id="328" w:name="_Hlk212134278"/>
      <w:bookmarkStart w:id="329" w:name="_Toc215167517"/>
      <w:r w:rsidRPr="00C61E2B">
        <w:t>6.1.6.5.1</w:t>
      </w:r>
      <w:r w:rsidRPr="00C61E2B">
        <w:tab/>
      </w:r>
      <w:r w:rsidR="00351C1D" w:rsidRPr="00C61E2B">
        <w:t>Binary data types</w:t>
      </w:r>
      <w:bookmarkEnd w:id="329"/>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30" w:name="_Toc215167518"/>
      <w:bookmarkEnd w:id="328"/>
      <w:r w:rsidRPr="00C61E2B">
        <w:t>6.1.7</w:t>
      </w:r>
      <w:r w:rsidRPr="00C61E2B">
        <w:tab/>
        <w:t xml:space="preserve">Error </w:t>
      </w:r>
      <w:r w:rsidR="003B26FE" w:rsidRPr="00C61E2B">
        <w:t>h</w:t>
      </w:r>
      <w:r w:rsidRPr="00C61E2B">
        <w:t>andling</w:t>
      </w:r>
      <w:bookmarkEnd w:id="330"/>
    </w:p>
    <w:p w14:paraId="280AC983" w14:textId="77777777" w:rsidR="00E40659" w:rsidRPr="00C61E2B" w:rsidRDefault="00E40659" w:rsidP="00E40659">
      <w:pPr>
        <w:pStyle w:val="Heading4"/>
      </w:pPr>
      <w:bookmarkStart w:id="331" w:name="_Toc215167519"/>
      <w:r w:rsidRPr="00C61E2B">
        <w:t>6.1.7.1</w:t>
      </w:r>
      <w:r w:rsidRPr="00C61E2B">
        <w:tab/>
        <w:t>General</w:t>
      </w:r>
      <w:bookmarkEnd w:id="331"/>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332" w:name="_Hlk212134302"/>
      <w:bookmarkStart w:id="333" w:name="_Toc215167520"/>
      <w:r w:rsidRPr="00C61E2B">
        <w:t>6.1.7.2</w:t>
      </w:r>
      <w:r w:rsidRPr="00C61E2B">
        <w:tab/>
        <w:t xml:space="preserve">Protocol </w:t>
      </w:r>
      <w:r w:rsidR="003B26FE" w:rsidRPr="00C61E2B">
        <w:t>e</w:t>
      </w:r>
      <w:r w:rsidRPr="00C61E2B">
        <w:t>rrors</w:t>
      </w:r>
      <w:bookmarkEnd w:id="333"/>
    </w:p>
    <w:bookmarkEnd w:id="332"/>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334" w:name="_Hlk212134317"/>
      <w:bookmarkStart w:id="335" w:name="_Toc215167521"/>
      <w:r w:rsidRPr="00C61E2B">
        <w:t>6.1.7.3</w:t>
      </w:r>
      <w:r w:rsidRPr="00C61E2B">
        <w:tab/>
        <w:t xml:space="preserve">Application </w:t>
      </w:r>
      <w:r w:rsidR="003B26FE" w:rsidRPr="00C61E2B">
        <w:t>e</w:t>
      </w:r>
      <w:r w:rsidRPr="00C61E2B">
        <w:t>rrors</w:t>
      </w:r>
      <w:bookmarkEnd w:id="335"/>
    </w:p>
    <w:bookmarkEnd w:id="334"/>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36" w:name="_Hlk212134343"/>
      <w:bookmarkStart w:id="337" w:name="_Toc215167522"/>
      <w:r w:rsidRPr="00C61E2B">
        <w:lastRenderedPageBreak/>
        <w:t>6.1.8</w:t>
      </w:r>
      <w:r w:rsidRPr="00C61E2B">
        <w:rPr>
          <w:lang w:eastAsia="zh-CN"/>
        </w:rPr>
        <w:tab/>
        <w:t>Feature negotiation</w:t>
      </w:r>
      <w:bookmarkEnd w:id="337"/>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38" w:name="_Toc215167523"/>
      <w:bookmarkEnd w:id="336"/>
      <w:r w:rsidRPr="00C61E2B">
        <w:t>6.1.9</w:t>
      </w:r>
      <w:r w:rsidRPr="00C61E2B">
        <w:tab/>
        <w:t>Security</w:t>
      </w:r>
      <w:bookmarkEnd w:id="338"/>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339" w:name="_Toc215167524"/>
      <w:r w:rsidRPr="00C61E2B">
        <w:t>6.2</w:t>
      </w:r>
      <w:r w:rsidRPr="00C61E2B">
        <w:tab/>
        <w:t>Aimlec_HFLTraining API</w:t>
      </w:r>
      <w:bookmarkEnd w:id="339"/>
    </w:p>
    <w:p w14:paraId="07364F32" w14:textId="77777777" w:rsidR="004325D3" w:rsidRPr="00C61E2B" w:rsidRDefault="004325D3" w:rsidP="004325D3">
      <w:pPr>
        <w:pStyle w:val="Heading3"/>
      </w:pPr>
      <w:bookmarkStart w:id="340" w:name="_Toc199145759"/>
      <w:bookmarkStart w:id="341" w:name="_Toc215167525"/>
      <w:r w:rsidRPr="00C61E2B">
        <w:t>6.2.1</w:t>
      </w:r>
      <w:r w:rsidRPr="00C61E2B">
        <w:tab/>
        <w:t>Introduction</w:t>
      </w:r>
      <w:bookmarkEnd w:id="340"/>
      <w:bookmarkEnd w:id="341"/>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42" w:name="_Toc199145760"/>
      <w:bookmarkStart w:id="343" w:name="_Toc215167526"/>
      <w:r w:rsidRPr="00C61E2B">
        <w:t>6.2.2</w:t>
      </w:r>
      <w:r w:rsidRPr="00C61E2B">
        <w:tab/>
        <w:t>Usage of HTTP and common API related aspects</w:t>
      </w:r>
      <w:bookmarkEnd w:id="342"/>
      <w:bookmarkEnd w:id="343"/>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344" w:name="_Toc199145761"/>
      <w:bookmarkStart w:id="345" w:name="_Toc215167527"/>
      <w:r w:rsidRPr="00C61E2B">
        <w:t>6.2.3</w:t>
      </w:r>
      <w:r w:rsidRPr="00C61E2B">
        <w:tab/>
        <w:t>Resources</w:t>
      </w:r>
      <w:bookmarkEnd w:id="344"/>
      <w:bookmarkEnd w:id="345"/>
    </w:p>
    <w:p w14:paraId="013DCF03" w14:textId="77777777" w:rsidR="004325D3" w:rsidRPr="00C61E2B" w:rsidRDefault="004325D3" w:rsidP="004325D3">
      <w:pPr>
        <w:pStyle w:val="Heading4"/>
      </w:pPr>
      <w:bookmarkStart w:id="346" w:name="_Toc199145762"/>
      <w:bookmarkStart w:id="347" w:name="_Toc215167528"/>
      <w:r w:rsidRPr="00C61E2B">
        <w:t>6.2.3.1</w:t>
      </w:r>
      <w:r w:rsidRPr="00C61E2B">
        <w:tab/>
        <w:t>Overview</w:t>
      </w:r>
      <w:bookmarkEnd w:id="346"/>
      <w:bookmarkEnd w:id="347"/>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7" type="#_x0000_t75" style="width:368.45pt;height:139.75pt" o:ole="">
            <v:imagedata r:id="rId13" o:title=""/>
          </v:shape>
          <o:OLEObject Type="Embed" ProgID="Visio.Drawing.15" ShapeID="_x0000_i1027" DrawAspect="Content" ObjectID="_1825780102" r:id="rId14"/>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48" w:name="_Toc199145763"/>
      <w:bookmarkStart w:id="349" w:name="_Toc215167529"/>
      <w:r w:rsidRPr="00C61E2B">
        <w:t>6.2.3.2</w:t>
      </w:r>
      <w:r w:rsidRPr="00C61E2B">
        <w:tab/>
        <w:t xml:space="preserve">Resource: </w:t>
      </w:r>
      <w:bookmarkEnd w:id="348"/>
      <w:r w:rsidRPr="00C61E2B">
        <w:t>HFL training subscription</w:t>
      </w:r>
      <w:bookmarkEnd w:id="349"/>
    </w:p>
    <w:p w14:paraId="577B5D95" w14:textId="77777777" w:rsidR="004325D3" w:rsidRPr="00C61E2B" w:rsidRDefault="004325D3" w:rsidP="004325D3">
      <w:pPr>
        <w:pStyle w:val="Heading5"/>
      </w:pPr>
      <w:bookmarkStart w:id="350" w:name="_Toc199145764"/>
      <w:bookmarkStart w:id="351" w:name="_Toc215167530"/>
      <w:r w:rsidRPr="00C61E2B">
        <w:t>6.2.3.2.1</w:t>
      </w:r>
      <w:r w:rsidRPr="00C61E2B">
        <w:tab/>
        <w:t>Description</w:t>
      </w:r>
      <w:bookmarkEnd w:id="350"/>
      <w:bookmarkEnd w:id="351"/>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52" w:name="_Toc199145765"/>
      <w:bookmarkStart w:id="353" w:name="_Toc215167531"/>
      <w:r w:rsidRPr="00C61E2B">
        <w:t>6.2.3.2.2</w:t>
      </w:r>
      <w:r w:rsidRPr="00C61E2B">
        <w:tab/>
      </w:r>
      <w:r w:rsidR="00351C1D" w:rsidRPr="00C61E2B">
        <w:t>Resource definition</w:t>
      </w:r>
      <w:bookmarkEnd w:id="352"/>
      <w:bookmarkEnd w:id="353"/>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54" w:name="_Toc199145766"/>
      <w:bookmarkStart w:id="355" w:name="_Toc215167532"/>
      <w:r w:rsidRPr="00C61E2B">
        <w:t>6.2.3.2.3</w:t>
      </w:r>
      <w:r w:rsidRPr="00C61E2B">
        <w:tab/>
      </w:r>
      <w:r w:rsidR="00351C1D" w:rsidRPr="00C61E2B">
        <w:t>Resource standard methods</w:t>
      </w:r>
      <w:bookmarkEnd w:id="354"/>
      <w:bookmarkEnd w:id="355"/>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lastRenderedPageBreak/>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77777777" w:rsidR="004325D3" w:rsidRPr="00C61E2B" w:rsidRDefault="004325D3" w:rsidP="00F50D1F">
            <w:pPr>
              <w:pStyle w:val="TAL"/>
            </w:pPr>
            <w:r w:rsidRPr="00C61E2B">
              <w:t>{apiRoot}/aimlec-hfl-trng/&lt;apiVersion&gt;/subscriptions</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56" w:name="_Toc215167533"/>
      <w:r w:rsidRPr="00C61E2B">
        <w:t>6.2.3.2.4</w:t>
      </w:r>
      <w:r w:rsidRPr="00C61E2B">
        <w:tab/>
      </w:r>
      <w:r w:rsidR="00351C1D" w:rsidRPr="00C61E2B">
        <w:t>Resource custom operations</w:t>
      </w:r>
      <w:bookmarkEnd w:id="356"/>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57" w:name="_Toc199145767"/>
      <w:bookmarkStart w:id="358" w:name="_Toc215167534"/>
      <w:r w:rsidRPr="00C61E2B">
        <w:t>6.2.3.3</w:t>
      </w:r>
      <w:r w:rsidRPr="00C61E2B">
        <w:tab/>
        <w:t>Resource: Individual HFL training subscription</w:t>
      </w:r>
      <w:bookmarkEnd w:id="357"/>
      <w:bookmarkEnd w:id="358"/>
    </w:p>
    <w:p w14:paraId="6B770DC6" w14:textId="77777777" w:rsidR="004325D3" w:rsidRPr="00C61E2B" w:rsidRDefault="004325D3" w:rsidP="004325D3">
      <w:pPr>
        <w:pStyle w:val="Heading5"/>
      </w:pPr>
      <w:bookmarkStart w:id="359" w:name="_Toc199145768"/>
      <w:bookmarkStart w:id="360" w:name="_Toc215167535"/>
      <w:r w:rsidRPr="00C61E2B">
        <w:t>6.2.3.3.1</w:t>
      </w:r>
      <w:r w:rsidRPr="00C61E2B">
        <w:tab/>
        <w:t>Description</w:t>
      </w:r>
      <w:bookmarkEnd w:id="359"/>
      <w:bookmarkEnd w:id="360"/>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61" w:name="_Toc199145769"/>
      <w:bookmarkStart w:id="362" w:name="_Toc215167536"/>
      <w:r w:rsidRPr="00C61E2B">
        <w:t>6.2.3.3.2</w:t>
      </w:r>
      <w:r w:rsidRPr="00C61E2B">
        <w:tab/>
      </w:r>
      <w:r w:rsidR="00351C1D" w:rsidRPr="00C61E2B">
        <w:t>Resource definition</w:t>
      </w:r>
      <w:bookmarkEnd w:id="361"/>
      <w:bookmarkEnd w:id="362"/>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63" w:name="_Toc199145770"/>
      <w:bookmarkStart w:id="364" w:name="_Toc215167537"/>
      <w:r w:rsidRPr="00C61E2B">
        <w:lastRenderedPageBreak/>
        <w:t>6.2.3.3.3</w:t>
      </w:r>
      <w:r w:rsidRPr="00C61E2B">
        <w:tab/>
      </w:r>
      <w:r w:rsidR="00351C1D" w:rsidRPr="00C61E2B">
        <w:t>Resource standard methods</w:t>
      </w:r>
      <w:bookmarkEnd w:id="363"/>
      <w:bookmarkEnd w:id="364"/>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retrieved and a representation of the updated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lastRenderedPageBreak/>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lastRenderedPageBreak/>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lastRenderedPageBreak/>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65" w:name="_Toc215167538"/>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65"/>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66" w:name="_Toc215167539"/>
      <w:r w:rsidRPr="00C61E2B">
        <w:t>6.2.4</w:t>
      </w:r>
      <w:r w:rsidRPr="00C61E2B">
        <w:tab/>
        <w:t xml:space="preserve">Custom </w:t>
      </w:r>
      <w:r w:rsidR="00351C1D" w:rsidRPr="00C61E2B">
        <w:t>o</w:t>
      </w:r>
      <w:r w:rsidRPr="00C61E2B">
        <w:t>perations without associated resources</w:t>
      </w:r>
      <w:bookmarkEnd w:id="366"/>
    </w:p>
    <w:p w14:paraId="0F611B96" w14:textId="77777777" w:rsidR="004325D3" w:rsidRPr="00C61E2B" w:rsidRDefault="004325D3" w:rsidP="004325D3">
      <w:pPr>
        <w:pStyle w:val="Heading4"/>
      </w:pPr>
      <w:bookmarkStart w:id="367" w:name="_Toc215167540"/>
      <w:r w:rsidRPr="00C61E2B">
        <w:t>6.2.4.1</w:t>
      </w:r>
      <w:r w:rsidRPr="00C61E2B">
        <w:tab/>
        <w:t>Overview</w:t>
      </w:r>
      <w:bookmarkEnd w:id="367"/>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68" w:name="_Toc215167541"/>
      <w:r w:rsidRPr="00C61E2B">
        <w:lastRenderedPageBreak/>
        <w:t>6.2.5</w:t>
      </w:r>
      <w:r w:rsidRPr="00C61E2B">
        <w:tab/>
        <w:t>Notifications</w:t>
      </w:r>
      <w:bookmarkEnd w:id="368"/>
    </w:p>
    <w:p w14:paraId="5F32AD6D" w14:textId="77777777" w:rsidR="004325D3" w:rsidRPr="00C61E2B" w:rsidRDefault="004325D3" w:rsidP="004325D3">
      <w:pPr>
        <w:pStyle w:val="Heading4"/>
      </w:pPr>
      <w:bookmarkStart w:id="369" w:name="_Toc215167542"/>
      <w:r w:rsidRPr="00C61E2B">
        <w:t>6.2.5.1</w:t>
      </w:r>
      <w:r w:rsidRPr="00C61E2B">
        <w:tab/>
        <w:t>General</w:t>
      </w:r>
      <w:bookmarkEnd w:id="369"/>
    </w:p>
    <w:p w14:paraId="36342942" w14:textId="77777777" w:rsidR="004325D3" w:rsidRPr="00C61E2B" w:rsidRDefault="004325D3" w:rsidP="004325D3">
      <w:bookmarkStart w:id="370"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71" w:name="_Toc35971421"/>
      <w:bookmarkStart w:id="372" w:name="_Toc130662208"/>
      <w:bookmarkStart w:id="373" w:name="_Toc215167543"/>
      <w:r w:rsidRPr="00C61E2B">
        <w:t>6.2.5.2</w:t>
      </w:r>
      <w:r w:rsidRPr="00C61E2B">
        <w:tab/>
      </w:r>
      <w:bookmarkEnd w:id="370"/>
      <w:bookmarkEnd w:id="371"/>
      <w:bookmarkEnd w:id="372"/>
      <w:r w:rsidRPr="00C61E2B">
        <w:t>HFL training event notification</w:t>
      </w:r>
      <w:bookmarkEnd w:id="373"/>
    </w:p>
    <w:p w14:paraId="2B6042BD" w14:textId="77777777" w:rsidR="004325D3" w:rsidRPr="00C61E2B" w:rsidRDefault="004325D3" w:rsidP="004325D3">
      <w:pPr>
        <w:pStyle w:val="Heading5"/>
      </w:pPr>
      <w:bookmarkStart w:id="374" w:name="_Toc532994455"/>
      <w:bookmarkStart w:id="375" w:name="_Toc35971422"/>
      <w:bookmarkStart w:id="376" w:name="_Toc130662209"/>
      <w:bookmarkStart w:id="377" w:name="_Toc510696631"/>
      <w:bookmarkStart w:id="378" w:name="_Toc215167544"/>
      <w:r w:rsidRPr="00C61E2B">
        <w:t>6.2.5.2.1</w:t>
      </w:r>
      <w:r w:rsidRPr="00C61E2B">
        <w:tab/>
        <w:t>Description</w:t>
      </w:r>
      <w:bookmarkEnd w:id="374"/>
      <w:bookmarkEnd w:id="375"/>
      <w:bookmarkEnd w:id="376"/>
      <w:bookmarkEnd w:id="378"/>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79" w:name="_Toc532994456"/>
      <w:bookmarkStart w:id="380" w:name="_Toc35971423"/>
      <w:bookmarkStart w:id="381" w:name="_Toc130662210"/>
      <w:bookmarkStart w:id="382" w:name="_Toc215167545"/>
      <w:r w:rsidRPr="00C61E2B">
        <w:t>6.2.5.2.2</w:t>
      </w:r>
      <w:r w:rsidRPr="00C61E2B">
        <w:tab/>
        <w:t>Target URI</w:t>
      </w:r>
      <w:bookmarkEnd w:id="379"/>
      <w:bookmarkEnd w:id="380"/>
      <w:bookmarkEnd w:id="381"/>
      <w:bookmarkEnd w:id="382"/>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52B5A38D" w14:textId="77777777" w:rsidR="004325D3" w:rsidRPr="00C61E2B" w:rsidRDefault="004325D3" w:rsidP="00F50D1F">
            <w:pPr>
              <w:pStyle w:val="TAL"/>
            </w:pPr>
            <w:r w:rsidRPr="00C61E2B">
              <w:t>The notification URI is assigned within the Individual HFL training subscription and described by the HflTrngSub structure data as specified in clause 6.2.6.2.2.</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83" w:name="_Toc532994457"/>
      <w:bookmarkStart w:id="384" w:name="_Toc35971424"/>
      <w:bookmarkStart w:id="385" w:name="_Toc130662211"/>
      <w:bookmarkStart w:id="386" w:name="_Toc215167546"/>
      <w:r w:rsidRPr="00C61E2B">
        <w:t>6.2.5.2.3</w:t>
      </w:r>
      <w:r w:rsidRPr="00C61E2B">
        <w:tab/>
        <w:t xml:space="preserve">Standard </w:t>
      </w:r>
      <w:r w:rsidR="00351C1D" w:rsidRPr="00C61E2B">
        <w:t>m</w:t>
      </w:r>
      <w:r w:rsidRPr="00C61E2B">
        <w:t>ethods</w:t>
      </w:r>
      <w:bookmarkEnd w:id="383"/>
      <w:bookmarkEnd w:id="384"/>
      <w:bookmarkEnd w:id="385"/>
      <w:bookmarkEnd w:id="386"/>
    </w:p>
    <w:p w14:paraId="0DB28554" w14:textId="77777777" w:rsidR="004325D3" w:rsidRPr="00C61E2B" w:rsidRDefault="004325D3" w:rsidP="004325D3">
      <w:pPr>
        <w:pStyle w:val="H6"/>
      </w:pPr>
      <w:bookmarkStart w:id="387" w:name="_Toc532994458"/>
      <w:bookmarkStart w:id="388" w:name="_Toc35971425"/>
      <w:r w:rsidRPr="00C61E2B">
        <w:t>6.2.5.2.3.1</w:t>
      </w:r>
      <w:r w:rsidRPr="00C61E2B">
        <w:tab/>
        <w:t>POST</w:t>
      </w:r>
      <w:bookmarkEnd w:id="387"/>
      <w:bookmarkEnd w:id="388"/>
    </w:p>
    <w:p w14:paraId="14B18DCF" w14:textId="77777777" w:rsidR="004325D3" w:rsidRPr="00C61E2B" w:rsidRDefault="004325D3" w:rsidP="004325D3">
      <w:r w:rsidRPr="00C61E2B">
        <w:t>This method shall support the request data structures specified in table 6.2.5.2.3.1-1 and the response data structures and response codes specified in table 6.2.5.2.3.1-1.</w:t>
      </w:r>
    </w:p>
    <w:p w14:paraId="7A99EAB4" w14:textId="77777777" w:rsidR="004325D3" w:rsidRPr="00C61E2B" w:rsidRDefault="004325D3" w:rsidP="004325D3">
      <w:pPr>
        <w:pStyle w:val="TH"/>
      </w:pPr>
      <w:r w:rsidRPr="00C61E2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77777777" w:rsidR="004325D3" w:rsidRPr="00C61E2B" w:rsidRDefault="004325D3" w:rsidP="004325D3">
      <w:pPr>
        <w:pStyle w:val="TH"/>
      </w:pPr>
      <w:r w:rsidRPr="00C61E2B">
        <w:lastRenderedPageBreak/>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73A6976E" w14:textId="6362584F" w:rsidR="004325D3" w:rsidRPr="00C61E2B" w:rsidRDefault="004325D3" w:rsidP="004325D3">
      <w:pPr>
        <w:pStyle w:val="Heading3"/>
      </w:pPr>
      <w:bookmarkStart w:id="389" w:name="_Toc215167547"/>
      <w:bookmarkEnd w:id="377"/>
      <w:r w:rsidRPr="00C61E2B">
        <w:t>6.2.6</w:t>
      </w:r>
      <w:r w:rsidRPr="00C61E2B">
        <w:tab/>
        <w:t xml:space="preserve">Data </w:t>
      </w:r>
      <w:r w:rsidR="00351C1D" w:rsidRPr="00C61E2B">
        <w:t>m</w:t>
      </w:r>
      <w:r w:rsidRPr="00C61E2B">
        <w:t>odel</w:t>
      </w:r>
      <w:bookmarkEnd w:id="389"/>
    </w:p>
    <w:p w14:paraId="590C3DE9" w14:textId="77777777" w:rsidR="004325D3" w:rsidRPr="00C61E2B" w:rsidRDefault="004325D3" w:rsidP="004325D3">
      <w:pPr>
        <w:pStyle w:val="Heading4"/>
      </w:pPr>
      <w:bookmarkStart w:id="390" w:name="_Toc215167548"/>
      <w:r w:rsidRPr="00C61E2B">
        <w:t>6.2.6.1</w:t>
      </w:r>
      <w:r w:rsidRPr="00C61E2B">
        <w:tab/>
        <w:t>General</w:t>
      </w:r>
      <w:bookmarkEnd w:id="390"/>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RDefault="004325D3" w:rsidP="00F50D1F">
            <w:pPr>
              <w:pStyle w:val="TAL"/>
            </w:pPr>
            <w:r w:rsidRPr="00C61E2B">
              <w:t>Represents the information for:</w:t>
            </w:r>
          </w:p>
          <w:p w14:paraId="4F4B59DC" w14:textId="19328EFE" w:rsidR="004325D3" w:rsidRPr="00C61E2B" w:rsidRDefault="004325D3" w:rsidP="004325D3">
            <w:pPr>
              <w:pStyle w:val="TAL"/>
              <w:numPr>
                <w:ilvl w:val="0"/>
                <w:numId w:val="18"/>
              </w:numPr>
              <w:overflowPunct/>
              <w:autoSpaceDE/>
              <w:autoSpaceDN/>
              <w:adjustRightInd/>
              <w:textAlignment w:val="auto"/>
            </w:pPr>
            <w:r w:rsidRPr="00C61E2B">
              <w:t xml:space="preserve">creation of </w:t>
            </w:r>
            <w:r w:rsidR="009756A9" w:rsidRPr="00C61E2B">
              <w:t xml:space="preserve">the </w:t>
            </w:r>
            <w:r w:rsidRPr="00C61E2B">
              <w:t>HFL training subscription resource; or</w:t>
            </w:r>
          </w:p>
          <w:p w14:paraId="18C333A7" w14:textId="43A465F6" w:rsidR="004325D3" w:rsidRPr="00C61E2B" w:rsidRDefault="004325D3" w:rsidP="004325D3">
            <w:pPr>
              <w:pStyle w:val="TAL"/>
              <w:numPr>
                <w:ilvl w:val="0"/>
                <w:numId w:val="18"/>
              </w:numPr>
              <w:overflowPunct/>
              <w:autoSpaceDE/>
              <w:autoSpaceDN/>
              <w:adjustRightInd/>
              <w:textAlignment w:val="auto"/>
            </w:pPr>
            <w:r w:rsidRPr="00C61E2B">
              <w:t>pa</w:t>
            </w:r>
            <w:r w:rsidR="009756A9" w:rsidRPr="00C61E2B">
              <w:t>r</w:t>
            </w:r>
            <w:r w:rsidRPr="00C61E2B">
              <w:t xml:space="preserve">tial update or complete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353730CE" w:rsidR="004325D3" w:rsidRPr="00C61E2B" w:rsidRDefault="004325D3" w:rsidP="00F50D1F">
            <w:pPr>
              <w:pStyle w:val="TAL"/>
              <w:rPr>
                <w:rFonts w:cs="Arial"/>
                <w:szCs w:val="18"/>
              </w:rPr>
            </w:pPr>
            <w:r w:rsidRPr="00C61E2B">
              <w:t xml:space="preserve">Represents the information for partial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lastRenderedPageBreak/>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r w:rsidRPr="00C61E2B">
              <w:t>MLModelInfo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2BB63BC5" w:rsidR="006B5A44" w:rsidRPr="00C61E2B" w:rsidRDefault="006B5A44" w:rsidP="006B5A44">
            <w:pPr>
              <w:pStyle w:val="TAL"/>
              <w:rPr>
                <w:lang w:eastAsia="zh-CN"/>
              </w:rPr>
            </w:pPr>
            <w:r w:rsidRPr="00C61E2B">
              <w:t>PerfParam</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91" w:name="_Toc215167549"/>
      <w:r w:rsidRPr="00C61E2B">
        <w:t>6.2.6.2</w:t>
      </w:r>
      <w:r w:rsidRPr="00C61E2B">
        <w:tab/>
        <w:t>Structured data types</w:t>
      </w:r>
      <w:bookmarkEnd w:id="391"/>
    </w:p>
    <w:p w14:paraId="3264FBA0" w14:textId="77777777" w:rsidR="004325D3" w:rsidRPr="00C61E2B" w:rsidRDefault="004325D3" w:rsidP="004325D3">
      <w:pPr>
        <w:pStyle w:val="Heading5"/>
      </w:pPr>
      <w:bookmarkStart w:id="392" w:name="_Toc215167550"/>
      <w:r w:rsidRPr="00C61E2B">
        <w:t>6.2.6.2.1</w:t>
      </w:r>
      <w:r w:rsidRPr="00C61E2B">
        <w:tab/>
        <w:t>Introduction</w:t>
      </w:r>
      <w:bookmarkEnd w:id="392"/>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393" w:name="_Toc215167551"/>
      <w:r w:rsidRPr="00C61E2B">
        <w:t>6.2.6.2.2</w:t>
      </w:r>
      <w:r w:rsidRPr="00C61E2B">
        <w:tab/>
        <w:t>Type: HflTrngSub</w:t>
      </w:r>
      <w:bookmarkEnd w:id="393"/>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77777777" w:rsidR="004325D3" w:rsidRPr="00C61E2B" w:rsidRDefault="004325D3" w:rsidP="00F50D1F">
            <w:pPr>
              <w:pStyle w:val="TAL"/>
              <w:rPr>
                <w:rFonts w:cs="Arial"/>
                <w:szCs w:val="18"/>
              </w:rPr>
            </w:pPr>
            <w:r w:rsidRPr="00C61E2B">
              <w:t>Identifies the information about the AIML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77777777" w:rsidR="004325D3" w:rsidRPr="00C61E2B" w:rsidRDefault="004325D3" w:rsidP="00F50D1F">
            <w:pPr>
              <w:pStyle w:val="TAL"/>
            </w:pPr>
            <w:r w:rsidRPr="00C61E2B">
              <w:t>subID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394" w:name="_Toc215167552"/>
      <w:r w:rsidRPr="00C61E2B">
        <w:lastRenderedPageBreak/>
        <w:t>6.2.6.2.3</w:t>
      </w:r>
      <w:r w:rsidRPr="00C61E2B">
        <w:tab/>
        <w:t>Type: HflTrngSubPatch</w:t>
      </w:r>
      <w:bookmarkEnd w:id="394"/>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77777777" w:rsidR="004325D3" w:rsidRPr="00C61E2B" w:rsidRDefault="004325D3" w:rsidP="00F50D1F">
            <w:pPr>
              <w:pStyle w:val="TAL"/>
              <w:rPr>
                <w:rFonts w:cs="Arial"/>
                <w:szCs w:val="18"/>
              </w:rPr>
            </w:pPr>
            <w:r w:rsidRPr="00C61E2B">
              <w:t>Identifies the information about the AIML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395" w:name="_Toc215167553"/>
      <w:r w:rsidRPr="00C61E2B">
        <w:t>6.2.6.2.4</w:t>
      </w:r>
      <w:r w:rsidRPr="00C61E2B">
        <w:tab/>
        <w:t>Type: HflTrngNotify</w:t>
      </w:r>
      <w:bookmarkEnd w:id="395"/>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64A7E575" w:rsidR="004325D3" w:rsidRPr="00C61E2B" w:rsidRDefault="00F526CD" w:rsidP="00F50D1F">
            <w:pPr>
              <w:pStyle w:val="TAL"/>
            </w:pPr>
            <w:r w:rsidRPr="00C61E2B">
              <w:t>PerfParam</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396" w:name="_Toc215167554"/>
      <w:r w:rsidRPr="00C61E2B">
        <w:t>6.2.6.3</w:t>
      </w:r>
      <w:r w:rsidRPr="00C61E2B">
        <w:tab/>
        <w:t>Simple data types and enumerations</w:t>
      </w:r>
      <w:bookmarkEnd w:id="396"/>
    </w:p>
    <w:p w14:paraId="017E6FD5" w14:textId="77777777" w:rsidR="004325D3" w:rsidRPr="00C61E2B" w:rsidRDefault="004325D3" w:rsidP="004325D3">
      <w:pPr>
        <w:pStyle w:val="Heading5"/>
      </w:pPr>
      <w:bookmarkStart w:id="397" w:name="_Toc215167555"/>
      <w:r w:rsidRPr="00C61E2B">
        <w:t>6.2.6.3.1</w:t>
      </w:r>
      <w:r w:rsidRPr="00C61E2B">
        <w:tab/>
        <w:t>Introduction</w:t>
      </w:r>
      <w:bookmarkEnd w:id="397"/>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398" w:name="_Toc215167556"/>
      <w:r w:rsidRPr="00C61E2B">
        <w:t>6.2.6.3.2</w:t>
      </w:r>
      <w:r w:rsidRPr="00C61E2B">
        <w:tab/>
        <w:t>Simple data types</w:t>
      </w:r>
      <w:bookmarkEnd w:id="398"/>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399" w:name="_Toc215167557"/>
      <w:r w:rsidRPr="00C61E2B">
        <w:t>6.2.6.4</w:t>
      </w:r>
      <w:r w:rsidRPr="00C61E2B">
        <w:tab/>
      </w:r>
      <w:r w:rsidRPr="00C61E2B">
        <w:rPr>
          <w:lang w:eastAsia="zh-CN"/>
        </w:rPr>
        <w:t>Data types describing alternative data types or combinations of data types</w:t>
      </w:r>
      <w:bookmarkEnd w:id="399"/>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00" w:name="_Toc215167558"/>
      <w:r w:rsidRPr="00C61E2B">
        <w:lastRenderedPageBreak/>
        <w:t>6.2.6.5</w:t>
      </w:r>
      <w:r w:rsidRPr="00C61E2B">
        <w:tab/>
      </w:r>
      <w:r w:rsidR="00351C1D" w:rsidRPr="00C61E2B">
        <w:t>Binary data</w:t>
      </w:r>
      <w:bookmarkEnd w:id="400"/>
    </w:p>
    <w:p w14:paraId="7842CD08" w14:textId="2C600004" w:rsidR="004325D3" w:rsidRPr="00C61E2B" w:rsidRDefault="004325D3" w:rsidP="004325D3">
      <w:pPr>
        <w:pStyle w:val="Heading5"/>
      </w:pPr>
      <w:bookmarkStart w:id="401" w:name="_Toc215167559"/>
      <w:r w:rsidRPr="00C61E2B">
        <w:t>6.2.6.5.1</w:t>
      </w:r>
      <w:r w:rsidRPr="00C61E2B">
        <w:tab/>
      </w:r>
      <w:r w:rsidR="00351C1D" w:rsidRPr="00C61E2B">
        <w:t>Binary data</w:t>
      </w:r>
      <w:r w:rsidRPr="00C61E2B">
        <w:t xml:space="preserve"> </w:t>
      </w:r>
      <w:r w:rsidR="00351C1D" w:rsidRPr="00C61E2B">
        <w:t>t</w:t>
      </w:r>
      <w:r w:rsidRPr="00C61E2B">
        <w:t>ypes</w:t>
      </w:r>
      <w:bookmarkEnd w:id="401"/>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02" w:name="_Toc215167560"/>
      <w:r w:rsidRPr="00C61E2B">
        <w:t>6.2.7</w:t>
      </w:r>
      <w:r w:rsidRPr="00C61E2B">
        <w:tab/>
        <w:t xml:space="preserve">Error </w:t>
      </w:r>
      <w:r w:rsidR="00351C1D" w:rsidRPr="00C61E2B">
        <w:t>h</w:t>
      </w:r>
      <w:r w:rsidRPr="00C61E2B">
        <w:t>andling</w:t>
      </w:r>
      <w:bookmarkEnd w:id="402"/>
    </w:p>
    <w:p w14:paraId="41C7EA1B" w14:textId="77777777" w:rsidR="004325D3" w:rsidRPr="00C61E2B" w:rsidRDefault="004325D3" w:rsidP="004325D3">
      <w:pPr>
        <w:pStyle w:val="Heading4"/>
      </w:pPr>
      <w:bookmarkStart w:id="403" w:name="_Toc215167561"/>
      <w:r w:rsidRPr="00C61E2B">
        <w:t>6.2.7.1</w:t>
      </w:r>
      <w:r w:rsidRPr="00C61E2B">
        <w:tab/>
        <w:t>General</w:t>
      </w:r>
      <w:bookmarkEnd w:id="403"/>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404" w:name="_Toc215167562"/>
      <w:r w:rsidRPr="00C61E2B">
        <w:t>6.2.7.2</w:t>
      </w:r>
      <w:r w:rsidRPr="00C61E2B">
        <w:tab/>
        <w:t xml:space="preserve">Protocol </w:t>
      </w:r>
      <w:r w:rsidR="00351C1D" w:rsidRPr="00C61E2B">
        <w:t>e</w:t>
      </w:r>
      <w:r w:rsidRPr="00C61E2B">
        <w:t>rrors</w:t>
      </w:r>
      <w:bookmarkEnd w:id="404"/>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405" w:name="_Toc215167563"/>
      <w:r w:rsidRPr="00C61E2B">
        <w:t>6.2.7.3</w:t>
      </w:r>
      <w:r w:rsidRPr="00C61E2B">
        <w:tab/>
        <w:t xml:space="preserve">Application </w:t>
      </w:r>
      <w:r w:rsidR="00351C1D" w:rsidRPr="00C61E2B">
        <w:t>e</w:t>
      </w:r>
      <w:r w:rsidRPr="00C61E2B">
        <w:t>rrors</w:t>
      </w:r>
      <w:bookmarkEnd w:id="405"/>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06" w:name="_Toc215167564"/>
      <w:r w:rsidRPr="00C61E2B">
        <w:t>6.2.8</w:t>
      </w:r>
      <w:r w:rsidRPr="00C61E2B">
        <w:rPr>
          <w:lang w:eastAsia="zh-CN"/>
        </w:rPr>
        <w:tab/>
        <w:t>Feature negotiation</w:t>
      </w:r>
      <w:bookmarkEnd w:id="406"/>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07" w:name="_Toc215167565"/>
      <w:r w:rsidRPr="00C61E2B">
        <w:t>6.2.9</w:t>
      </w:r>
      <w:r w:rsidRPr="00C61E2B">
        <w:tab/>
        <w:t>Security</w:t>
      </w:r>
      <w:bookmarkEnd w:id="407"/>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408" w:name="_Toc215167566"/>
      <w:r w:rsidRPr="00C61E2B">
        <w:t>6.</w:t>
      </w:r>
      <w:r w:rsidR="00107799" w:rsidRPr="00C61E2B">
        <w:t>3</w:t>
      </w:r>
      <w:r w:rsidRPr="00C61E2B">
        <w:tab/>
        <w:t>Aimles_AIMLEClientRegistration API</w:t>
      </w:r>
      <w:bookmarkEnd w:id="292"/>
      <w:bookmarkEnd w:id="293"/>
      <w:bookmarkEnd w:id="294"/>
      <w:bookmarkEnd w:id="408"/>
    </w:p>
    <w:p w14:paraId="6F92E115" w14:textId="2177D23F" w:rsidR="005E5671" w:rsidRPr="00C61E2B" w:rsidRDefault="005E5671" w:rsidP="005E5671">
      <w:pPr>
        <w:pStyle w:val="Heading3"/>
      </w:pPr>
      <w:bookmarkStart w:id="409" w:name="_Toc510696599"/>
      <w:bookmarkStart w:id="410" w:name="_Toc35971391"/>
      <w:bookmarkStart w:id="411" w:name="_Toc130662190"/>
      <w:bookmarkStart w:id="412" w:name="_Toc215167567"/>
      <w:r w:rsidRPr="00C61E2B">
        <w:t>6.</w:t>
      </w:r>
      <w:r w:rsidR="00107799" w:rsidRPr="00C61E2B">
        <w:t>3</w:t>
      </w:r>
      <w:r w:rsidRPr="00C61E2B">
        <w:t>.1</w:t>
      </w:r>
      <w:r w:rsidRPr="00C61E2B">
        <w:tab/>
        <w:t>Introduction</w:t>
      </w:r>
      <w:bookmarkEnd w:id="409"/>
      <w:bookmarkEnd w:id="410"/>
      <w:bookmarkEnd w:id="411"/>
      <w:bookmarkEnd w:id="412"/>
    </w:p>
    <w:p w14:paraId="70D1CB9A" w14:textId="77777777" w:rsidR="005E5671" w:rsidRPr="00C61E2B" w:rsidRDefault="005E5671" w:rsidP="005E5671">
      <w:pPr>
        <w:rPr>
          <w:lang w:eastAsia="zh-CN"/>
        </w:rPr>
      </w:pPr>
      <w:bookmarkStart w:id="413"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lastRenderedPageBreak/>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14" w:name="_Toc35971392"/>
      <w:bookmarkStart w:id="415" w:name="_Toc130662191"/>
      <w:bookmarkStart w:id="416" w:name="_Toc215167568"/>
      <w:r w:rsidRPr="00C61E2B">
        <w:t>6.</w:t>
      </w:r>
      <w:r w:rsidR="00107799" w:rsidRPr="00C61E2B">
        <w:t>3</w:t>
      </w:r>
      <w:r w:rsidRPr="00C61E2B">
        <w:t>.2</w:t>
      </w:r>
      <w:r w:rsidRPr="00C61E2B">
        <w:tab/>
        <w:t>Usage of HTTP</w:t>
      </w:r>
      <w:bookmarkEnd w:id="413"/>
      <w:bookmarkEnd w:id="414"/>
      <w:bookmarkEnd w:id="415"/>
      <w:r w:rsidRPr="00C61E2B">
        <w:t xml:space="preserve"> and common API related aspects</w:t>
      </w:r>
      <w:bookmarkEnd w:id="416"/>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417" w:name="_Toc215167569"/>
      <w:r w:rsidRPr="00C61E2B">
        <w:t>6.</w:t>
      </w:r>
      <w:r w:rsidR="00107799" w:rsidRPr="00C61E2B">
        <w:t>3</w:t>
      </w:r>
      <w:r w:rsidRPr="00C61E2B">
        <w:t>.3</w:t>
      </w:r>
      <w:r w:rsidRPr="00C61E2B">
        <w:tab/>
        <w:t>Resources</w:t>
      </w:r>
      <w:bookmarkEnd w:id="417"/>
    </w:p>
    <w:p w14:paraId="3F34687B" w14:textId="425BA136" w:rsidR="005E5671" w:rsidRPr="00C61E2B" w:rsidRDefault="005E5671" w:rsidP="005E5671">
      <w:pPr>
        <w:pStyle w:val="Heading4"/>
      </w:pPr>
      <w:bookmarkStart w:id="418" w:name="_Toc510696609"/>
      <w:bookmarkStart w:id="419" w:name="_Toc35971400"/>
      <w:bookmarkStart w:id="420" w:name="_Toc215167570"/>
      <w:r w:rsidRPr="00C61E2B">
        <w:t>6.</w:t>
      </w:r>
      <w:r w:rsidR="00107799" w:rsidRPr="00C61E2B">
        <w:t>3</w:t>
      </w:r>
      <w:r w:rsidRPr="00C61E2B">
        <w:t>.3.1</w:t>
      </w:r>
      <w:r w:rsidRPr="00C61E2B">
        <w:tab/>
        <w:t>Overview</w:t>
      </w:r>
      <w:bookmarkEnd w:id="420"/>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8" type="#_x0000_t75" style="width:366.55pt;height:140.15pt" o:ole="">
            <v:imagedata r:id="rId15" o:title=""/>
          </v:shape>
          <o:OLEObject Type="Embed" ProgID="Visio.Drawing.15" ShapeID="_x0000_i1028" DrawAspect="Content" ObjectID="_1825780103" r:id="rId16"/>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77777777" w:rsidR="005E5671" w:rsidRPr="00C61E2B" w:rsidRDefault="005E5671" w:rsidP="00F22D56">
            <w:pPr>
              <w:pStyle w:val="TAL"/>
            </w:pPr>
            <w:r w:rsidRPr="00C61E2B">
              <w:t>Registers the AIMLE client at the AIMLE server i.e. creates a new individual AIMLE</w:t>
            </w:r>
            <w:r w:rsidRPr="00C61E2B">
              <w:rPr>
                <w:lang w:eastAsia="zh-CN"/>
              </w:rPr>
              <w:t xml:space="preserve"> client</w:t>
            </w:r>
            <w:r w:rsidRPr="00C61E2B">
              <w:t xml:space="preserve"> registration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77777777" w:rsidR="005E5671" w:rsidRPr="00C61E2B" w:rsidRDefault="005E5671" w:rsidP="00F22D56">
            <w:pPr>
              <w:pStyle w:val="TAL"/>
            </w:pPr>
            <w:r w:rsidRPr="00C61E2B">
              <w:t>Fully replace an individual AIMLE</w:t>
            </w:r>
            <w:r w:rsidRPr="00C61E2B">
              <w:rPr>
                <w:lang w:eastAsia="zh-CN"/>
              </w:rPr>
              <w:t xml:space="preserve"> client</w:t>
            </w:r>
            <w:r w:rsidRPr="00C61E2B">
              <w:t xml:space="preserve"> registration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77777777" w:rsidR="005E5671" w:rsidRPr="00C61E2B" w:rsidRDefault="005E5671" w:rsidP="00F22D56">
            <w:pPr>
              <w:pStyle w:val="TAL"/>
            </w:pPr>
            <w:r w:rsidRPr="00C61E2B">
              <w:t>Deregisters the AIMLE client i.e. removes an individual AIMLE</w:t>
            </w:r>
            <w:r w:rsidRPr="00C61E2B">
              <w:rPr>
                <w:lang w:eastAsia="zh-CN"/>
              </w:rPr>
              <w:t xml:space="preserve"> client</w:t>
            </w:r>
            <w:r w:rsidRPr="00C61E2B">
              <w:t xml:space="preserve"> registration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21" w:name="_Toc130662194"/>
      <w:bookmarkStart w:id="422" w:name="_Toc215167571"/>
      <w:r w:rsidRPr="00C61E2B">
        <w:lastRenderedPageBreak/>
        <w:t>6.</w:t>
      </w:r>
      <w:r w:rsidR="00107799" w:rsidRPr="00C61E2B">
        <w:t>3</w:t>
      </w:r>
      <w:r w:rsidRPr="00C61E2B">
        <w:t>.3.2</w:t>
      </w:r>
      <w:r w:rsidRPr="00C61E2B">
        <w:tab/>
        <w:t xml:space="preserve">Resource: </w:t>
      </w:r>
      <w:bookmarkEnd w:id="418"/>
      <w:bookmarkEnd w:id="419"/>
      <w:bookmarkEnd w:id="421"/>
      <w:r w:rsidRPr="00C61E2B">
        <w:t>AIMLE client registrations (Collection)</w:t>
      </w:r>
      <w:bookmarkEnd w:id="422"/>
    </w:p>
    <w:p w14:paraId="2ED5ECC9" w14:textId="00E940AF" w:rsidR="005E5671" w:rsidRPr="00C61E2B" w:rsidRDefault="005E5671" w:rsidP="005E5671">
      <w:pPr>
        <w:pStyle w:val="Heading5"/>
      </w:pPr>
      <w:bookmarkStart w:id="423" w:name="_Toc510696610"/>
      <w:bookmarkStart w:id="424" w:name="_Toc35971401"/>
      <w:bookmarkStart w:id="425" w:name="_Toc130662195"/>
      <w:bookmarkStart w:id="426" w:name="_Toc215167572"/>
      <w:r w:rsidRPr="00C61E2B">
        <w:t>6.</w:t>
      </w:r>
      <w:r w:rsidR="00107799" w:rsidRPr="00C61E2B">
        <w:t>3</w:t>
      </w:r>
      <w:r w:rsidRPr="00C61E2B">
        <w:t>.3.2.1</w:t>
      </w:r>
      <w:r w:rsidRPr="00C61E2B">
        <w:tab/>
        <w:t>Description</w:t>
      </w:r>
      <w:bookmarkEnd w:id="423"/>
      <w:bookmarkEnd w:id="424"/>
      <w:bookmarkEnd w:id="425"/>
      <w:bookmarkEnd w:id="426"/>
    </w:p>
    <w:p w14:paraId="5FE9B6E1" w14:textId="77777777" w:rsidR="005E5671" w:rsidRPr="00C61E2B" w:rsidRDefault="005E5671" w:rsidP="005E5671">
      <w:pPr>
        <w:rPr>
          <w:lang w:eastAsia="zh-CN"/>
        </w:rPr>
      </w:pPr>
      <w:bookmarkStart w:id="427" w:name="_Toc35971402"/>
      <w:bookmarkStart w:id="428" w:name="_Toc130662196"/>
      <w:bookmarkStart w:id="429" w:name="_Toc510696612"/>
      <w:bookmarkStart w:id="430"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31" w:name="_Toc215167573"/>
      <w:r w:rsidRPr="00C61E2B">
        <w:t>6.</w:t>
      </w:r>
      <w:r w:rsidR="00107799" w:rsidRPr="00C61E2B">
        <w:t>3</w:t>
      </w:r>
      <w:r w:rsidRPr="00C61E2B">
        <w:t>.3.2.2</w:t>
      </w:r>
      <w:r w:rsidRPr="00C61E2B">
        <w:tab/>
      </w:r>
      <w:r w:rsidR="00351C1D" w:rsidRPr="00C61E2B">
        <w:t>Resource definition</w:t>
      </w:r>
      <w:bookmarkEnd w:id="427"/>
      <w:bookmarkEnd w:id="428"/>
      <w:bookmarkEnd w:id="431"/>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32" w:name="_Toc130662197"/>
      <w:bookmarkStart w:id="433" w:name="_Toc215167574"/>
      <w:r w:rsidRPr="00C61E2B">
        <w:t>6.</w:t>
      </w:r>
      <w:r w:rsidR="00107799" w:rsidRPr="00C61E2B">
        <w:t>3</w:t>
      </w:r>
      <w:r w:rsidRPr="00C61E2B">
        <w:t>.3.2.3</w:t>
      </w:r>
      <w:r w:rsidRPr="00C61E2B">
        <w:tab/>
      </w:r>
      <w:r w:rsidR="00351C1D" w:rsidRPr="00C61E2B">
        <w:t>Resource standard methods</w:t>
      </w:r>
      <w:bookmarkEnd w:id="429"/>
      <w:bookmarkEnd w:id="430"/>
      <w:bookmarkEnd w:id="432"/>
      <w:bookmarkEnd w:id="433"/>
    </w:p>
    <w:p w14:paraId="27AE4377" w14:textId="312BD838" w:rsidR="005E5671" w:rsidRPr="00C61E2B" w:rsidRDefault="005E5671" w:rsidP="005E5671">
      <w:pPr>
        <w:pStyle w:val="H6"/>
      </w:pPr>
      <w:bookmarkStart w:id="434" w:name="_Toc510696613"/>
      <w:bookmarkStart w:id="435" w:name="_Toc35971404"/>
      <w:r w:rsidRPr="00C61E2B">
        <w:t>6.</w:t>
      </w:r>
      <w:r w:rsidR="00107799" w:rsidRPr="00C61E2B">
        <w:t>3</w:t>
      </w:r>
      <w:r w:rsidRPr="00C61E2B">
        <w:t>.3.2.3.1</w:t>
      </w:r>
      <w:r w:rsidRPr="00C61E2B">
        <w:tab/>
      </w:r>
      <w:bookmarkEnd w:id="434"/>
      <w:bookmarkEnd w:id="435"/>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77777777" w:rsidR="005E5671" w:rsidRPr="00C61E2B" w:rsidRDefault="005E5671" w:rsidP="00F22D56">
            <w:pPr>
              <w:pStyle w:val="TAL"/>
            </w:pPr>
            <w:r w:rsidRPr="00C61E2B">
              <w:t>An individual AIMLE</w:t>
            </w:r>
            <w:r w:rsidRPr="00C61E2B">
              <w:rPr>
                <w:lang w:eastAsia="zh-CN"/>
              </w:rPr>
              <w:t xml:space="preserve"> client</w:t>
            </w:r>
            <w:r w:rsidRPr="00C61E2B">
              <w:t xml:space="preserve"> registration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77777777" w:rsidR="005E5671" w:rsidRPr="00C61E2B" w:rsidRDefault="005E5671" w:rsidP="00F22D56">
            <w:pPr>
              <w:pStyle w:val="TAL"/>
            </w:pPr>
            <w:r w:rsidRPr="00C61E2B">
              <w:t>{apiRoot}/aimles-client-reg/&lt;apiVersion&gt;/</w:t>
            </w:r>
            <w:r w:rsidRPr="00C61E2B">
              <w:br/>
              <w: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36" w:name="_Toc510696615"/>
      <w:bookmarkStart w:id="437" w:name="_Toc35971406"/>
      <w:bookmarkStart w:id="438" w:name="_Toc130662198"/>
      <w:bookmarkStart w:id="439" w:name="_Toc215167575"/>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36"/>
      <w:bookmarkEnd w:id="437"/>
      <w:bookmarkEnd w:id="438"/>
      <w:bookmarkEnd w:id="439"/>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40" w:name="_Toc215167576"/>
      <w:r w:rsidRPr="00C61E2B">
        <w:lastRenderedPageBreak/>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40"/>
    </w:p>
    <w:p w14:paraId="308C579D" w14:textId="405E2EBC" w:rsidR="005E5671" w:rsidRPr="00C61E2B" w:rsidRDefault="005E5671" w:rsidP="005E5671">
      <w:pPr>
        <w:pStyle w:val="Heading5"/>
      </w:pPr>
      <w:bookmarkStart w:id="441" w:name="_Toc215167577"/>
      <w:r w:rsidRPr="00C61E2B">
        <w:t>6.</w:t>
      </w:r>
      <w:r w:rsidR="00107799" w:rsidRPr="00C61E2B">
        <w:t>3</w:t>
      </w:r>
      <w:r w:rsidRPr="00C61E2B">
        <w:t>.3.3.1</w:t>
      </w:r>
      <w:r w:rsidRPr="00C61E2B">
        <w:tab/>
        <w:t>Description</w:t>
      </w:r>
      <w:bookmarkEnd w:id="441"/>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42" w:name="_Toc215167578"/>
      <w:r w:rsidRPr="00C61E2B">
        <w:t>6.</w:t>
      </w:r>
      <w:r w:rsidR="00107799" w:rsidRPr="00C61E2B">
        <w:t>3</w:t>
      </w:r>
      <w:r w:rsidRPr="00C61E2B">
        <w:t>.3.3.2</w:t>
      </w:r>
      <w:r w:rsidRPr="00C61E2B">
        <w:tab/>
      </w:r>
      <w:r w:rsidR="00351C1D" w:rsidRPr="00C61E2B">
        <w:t>Resource definition</w:t>
      </w:r>
      <w:bookmarkEnd w:id="442"/>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43" w:name="_Toc215167579"/>
      <w:r w:rsidRPr="00C61E2B">
        <w:t>6.</w:t>
      </w:r>
      <w:r w:rsidR="00107799" w:rsidRPr="00C61E2B">
        <w:t>3</w:t>
      </w:r>
      <w:r w:rsidRPr="00C61E2B">
        <w:t>.3.3.3</w:t>
      </w:r>
      <w:r w:rsidRPr="00C61E2B">
        <w:tab/>
      </w:r>
      <w:r w:rsidR="00351C1D" w:rsidRPr="00C61E2B">
        <w:t>Resource standard methods</w:t>
      </w:r>
      <w:bookmarkEnd w:id="443"/>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77777777" w:rsidR="005E5671" w:rsidRPr="00C61E2B" w:rsidRDefault="005E5671" w:rsidP="00F22D56">
            <w:pPr>
              <w:pStyle w:val="TAL"/>
            </w:pPr>
            <w:r w:rsidRPr="00C61E2B">
              <w:t>Contains information for the update of individual AIMLE</w:t>
            </w:r>
            <w:r w:rsidRPr="00C61E2B">
              <w:rPr>
                <w:lang w:eastAsia="zh-CN"/>
              </w:rPr>
              <w:t xml:space="preserve"> client</w:t>
            </w:r>
            <w:r w:rsidRPr="00C61E2B">
              <w:t xml:space="preserve"> registration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lastRenderedPageBreak/>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77777777" w:rsidR="005E5671" w:rsidRPr="00C61E2B" w:rsidRDefault="005E5671" w:rsidP="00F22D56">
            <w:pPr>
              <w:pStyle w:val="TAL"/>
            </w:pPr>
            <w:r w:rsidRPr="00C61E2B">
              <w:t>An individual AIMLE</w:t>
            </w:r>
            <w:r w:rsidRPr="00C61E2B">
              <w:rPr>
                <w:lang w:eastAsia="zh-CN"/>
              </w:rPr>
              <w:t xml:space="preserve"> client</w:t>
            </w:r>
            <w:r w:rsidRPr="00C61E2B">
              <w:t xml:space="preserve"> registration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7777777" w:rsidR="005E5671" w:rsidRPr="00C61E2B" w:rsidRDefault="005E5671" w:rsidP="00F22D56">
            <w:pPr>
              <w:pStyle w:val="TAL"/>
            </w:pPr>
            <w:r w:rsidRPr="00C61E2B">
              <w:t>An individual AIMLE</w:t>
            </w:r>
            <w:r w:rsidRPr="00C61E2B">
              <w:rPr>
                <w:lang w:eastAsia="zh-CN"/>
              </w:rPr>
              <w:t xml:space="preserve"> client</w:t>
            </w:r>
            <w:r w:rsidRPr="00C61E2B">
              <w:t xml:space="preserve"> registration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lastRenderedPageBreak/>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77777777" w:rsidR="005E5671" w:rsidRPr="00C61E2B" w:rsidRDefault="005E5671" w:rsidP="00F22D56">
            <w:pPr>
              <w:pStyle w:val="TAL"/>
            </w:pPr>
            <w:r w:rsidRPr="00C61E2B">
              <w:t>An individual AIMLE</w:t>
            </w:r>
            <w:r w:rsidRPr="00C61E2B">
              <w:rPr>
                <w:lang w:eastAsia="zh-CN"/>
              </w:rPr>
              <w:t xml:space="preserve"> client</w:t>
            </w:r>
            <w:r w:rsidRPr="00C61E2B">
              <w:t xml:space="preserve"> registration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44" w:name="_Toc215167580"/>
      <w:r w:rsidRPr="00C61E2B">
        <w:t>6.</w:t>
      </w:r>
      <w:r w:rsidR="00107799" w:rsidRPr="00C61E2B">
        <w:t>3</w:t>
      </w:r>
      <w:r w:rsidRPr="00C61E2B">
        <w:t>.3.3.4</w:t>
      </w:r>
      <w:r w:rsidRPr="00C61E2B">
        <w:tab/>
      </w:r>
      <w:r w:rsidR="00351C1D" w:rsidRPr="00C61E2B">
        <w:t>Resource custom operations</w:t>
      </w:r>
      <w:bookmarkEnd w:id="444"/>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45" w:name="_Toc215167581"/>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45"/>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46" w:name="_Toc215167582"/>
      <w:r w:rsidRPr="00C61E2B">
        <w:t>6.</w:t>
      </w:r>
      <w:r w:rsidR="00107799" w:rsidRPr="00C61E2B">
        <w:t>3</w:t>
      </w:r>
      <w:r w:rsidRPr="00C61E2B">
        <w:t>.5</w:t>
      </w:r>
      <w:r w:rsidRPr="00C61E2B">
        <w:tab/>
        <w:t>Notifications</w:t>
      </w:r>
      <w:bookmarkEnd w:id="446"/>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47" w:name="_Toc215167583"/>
      <w:r w:rsidRPr="00C61E2B">
        <w:t>6.</w:t>
      </w:r>
      <w:r w:rsidR="00107799" w:rsidRPr="00C61E2B">
        <w:t>3</w:t>
      </w:r>
      <w:r w:rsidRPr="00C61E2B">
        <w:t>.6</w:t>
      </w:r>
      <w:r w:rsidRPr="00C61E2B">
        <w:tab/>
      </w:r>
      <w:r w:rsidR="00351C1D" w:rsidRPr="00C61E2B">
        <w:t>Data model</w:t>
      </w:r>
      <w:bookmarkEnd w:id="447"/>
    </w:p>
    <w:p w14:paraId="6B1FB0E3" w14:textId="4825934E" w:rsidR="005E5671" w:rsidRPr="00C61E2B" w:rsidRDefault="005E5671" w:rsidP="005E5671">
      <w:pPr>
        <w:pStyle w:val="Heading4"/>
      </w:pPr>
      <w:bookmarkStart w:id="448" w:name="_Toc215167584"/>
      <w:r w:rsidRPr="00C61E2B">
        <w:t>6.</w:t>
      </w:r>
      <w:r w:rsidR="00107799" w:rsidRPr="00C61E2B">
        <w:t>3</w:t>
      </w:r>
      <w:r w:rsidRPr="00C61E2B">
        <w:t>.6.1</w:t>
      </w:r>
      <w:r w:rsidRPr="00C61E2B">
        <w:tab/>
        <w:t>General</w:t>
      </w:r>
      <w:bookmarkEnd w:id="448"/>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lastRenderedPageBreak/>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77777777" w:rsidR="005E5671" w:rsidRPr="00C61E2B" w:rsidRDefault="005E5671" w:rsidP="00F22D56">
            <w:pPr>
              <w:pStyle w:val="TAL"/>
              <w:rPr>
                <w:rFonts w:cs="Arial"/>
                <w:szCs w:val="18"/>
              </w:rPr>
            </w:pPr>
            <w:r w:rsidRPr="00C61E2B">
              <w:rPr>
                <w:lang w:eastAsia="de-DE"/>
              </w:rPr>
              <w:t xml:space="preserve">Contains the AIMLE client capability information e.g. supported AIML model types, </w:t>
            </w:r>
            <w:r w:rsidRPr="00C61E2B">
              <w:t>AIML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77777777" w:rsidR="005E5671" w:rsidRPr="00C61E2B" w:rsidRDefault="005E5671" w:rsidP="00F22D56">
            <w:pPr>
              <w:pStyle w:val="TAL"/>
              <w:rPr>
                <w:rFonts w:cs="Arial"/>
                <w:szCs w:val="18"/>
              </w:rPr>
            </w:pPr>
            <w:r w:rsidRPr="00C61E2B">
              <w:rPr>
                <w:rFonts w:cs="Arial"/>
                <w:szCs w:val="18"/>
              </w:rPr>
              <w:t xml:space="preserve">Represents the </w:t>
            </w:r>
            <w:r w:rsidRPr="00C61E2B">
              <w:t>AIML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77777777" w:rsidR="005E5671" w:rsidRPr="00C61E2B" w:rsidRDefault="005E5671" w:rsidP="00F22D56">
            <w:pPr>
              <w:pStyle w:val="TAL"/>
              <w:rPr>
                <w:rFonts w:cs="Arial"/>
                <w:szCs w:val="18"/>
              </w:rPr>
            </w:pPr>
            <w:r w:rsidRPr="00C61E2B">
              <w:rPr>
                <w:rFonts w:cs="Arial"/>
                <w:szCs w:val="18"/>
              </w:rPr>
              <w:t xml:space="preserve">Represents the </w:t>
            </w:r>
            <w:r w:rsidRPr="00C61E2B">
              <w:t>AIML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77777777" w:rsidR="005E5671" w:rsidRPr="00C61E2B" w:rsidRDefault="005E5671" w:rsidP="00F22D56">
            <w:pPr>
              <w:pStyle w:val="TAL"/>
              <w:rPr>
                <w:rFonts w:cs="Arial"/>
                <w:szCs w:val="18"/>
              </w:rPr>
            </w:pPr>
            <w:r w:rsidRPr="00C61E2B">
              <w:rPr>
                <w:rFonts w:cs="Arial"/>
                <w:szCs w:val="18"/>
              </w:rPr>
              <w:t xml:space="preserve">Contains the </w:t>
            </w:r>
            <w:r w:rsidRPr="00C61E2B">
              <w:t>AIML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49" w:name="_Toc215167585"/>
      <w:r w:rsidRPr="00C61E2B">
        <w:t>6.</w:t>
      </w:r>
      <w:r w:rsidR="00107799" w:rsidRPr="00C61E2B">
        <w:t>3</w:t>
      </w:r>
      <w:r w:rsidRPr="00C61E2B">
        <w:t>.6.2</w:t>
      </w:r>
      <w:r w:rsidRPr="00C61E2B">
        <w:tab/>
        <w:t>Structured data types</w:t>
      </w:r>
      <w:bookmarkEnd w:id="449"/>
    </w:p>
    <w:p w14:paraId="44E6D62E" w14:textId="5E7C4816" w:rsidR="005E5671" w:rsidRPr="00C61E2B" w:rsidRDefault="005E5671" w:rsidP="005E5671">
      <w:pPr>
        <w:pStyle w:val="Heading5"/>
      </w:pPr>
      <w:bookmarkStart w:id="450" w:name="_Toc215167586"/>
      <w:r w:rsidRPr="00C61E2B">
        <w:t>6.</w:t>
      </w:r>
      <w:r w:rsidR="00107799" w:rsidRPr="00C61E2B">
        <w:t>3</w:t>
      </w:r>
      <w:r w:rsidRPr="00C61E2B">
        <w:t>.6.2.1</w:t>
      </w:r>
      <w:r w:rsidRPr="00C61E2B">
        <w:tab/>
        <w:t>Introduction</w:t>
      </w:r>
      <w:bookmarkEnd w:id="450"/>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51" w:name="_Toc215167587"/>
      <w:r w:rsidRPr="00C61E2B">
        <w:lastRenderedPageBreak/>
        <w:t>6.</w:t>
      </w:r>
      <w:r w:rsidR="00107799" w:rsidRPr="00C61E2B">
        <w:t>3</w:t>
      </w:r>
      <w:r w:rsidRPr="00C61E2B">
        <w:t>.6.2.2</w:t>
      </w:r>
      <w:r w:rsidRPr="00C61E2B">
        <w:tab/>
        <w:t>Type: AimleRegistration</w:t>
      </w:r>
      <w:bookmarkEnd w:id="451"/>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52" w:name="_Toc215167588"/>
      <w:r w:rsidRPr="00C61E2B">
        <w:t>6.</w:t>
      </w:r>
      <w:r w:rsidR="00107799" w:rsidRPr="00C61E2B">
        <w:t>3</w:t>
      </w:r>
      <w:r w:rsidRPr="00C61E2B">
        <w:t>.6.2.3</w:t>
      </w:r>
      <w:r w:rsidRPr="00C61E2B">
        <w:tab/>
        <w:t>Type: AimleClientRegInfo</w:t>
      </w:r>
      <w:bookmarkEnd w:id="452"/>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53" w:name="_Toc215167589"/>
      <w:r w:rsidRPr="00C61E2B">
        <w:t>6.</w:t>
      </w:r>
      <w:r w:rsidR="00107799" w:rsidRPr="00C61E2B">
        <w:t>3</w:t>
      </w:r>
      <w:r w:rsidRPr="00C61E2B">
        <w:t>.6.2.4</w:t>
      </w:r>
      <w:r w:rsidRPr="00C61E2B">
        <w:tab/>
        <w:t xml:space="preserve">Type: </w:t>
      </w:r>
      <w:r w:rsidR="00EA28C4" w:rsidRPr="00C61E2B">
        <w:t>Supported</w:t>
      </w:r>
      <w:r w:rsidRPr="00C61E2B">
        <w:t>Profile</w:t>
      </w:r>
      <w:bookmarkEnd w:id="453"/>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77777777" w:rsidR="00530B3D" w:rsidRPr="00C61E2B" w:rsidRDefault="005E5671" w:rsidP="00530B3D">
            <w:pPr>
              <w:pStyle w:val="TAL"/>
              <w:rPr>
                <w:lang w:eastAsia="de-DE"/>
              </w:rPr>
            </w:pPr>
            <w:r w:rsidRPr="00C61E2B">
              <w:rPr>
                <w:lang w:eastAsia="de-DE"/>
              </w:rPr>
              <w:t xml:space="preserve">Contains the AIMLE client capability information e.g. supported AIML model types, </w:t>
            </w:r>
            <w:r w:rsidRPr="00C61E2B">
              <w:t>AIML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54" w:name="_Toc215167590"/>
      <w:r w:rsidRPr="00C61E2B">
        <w:t>6.</w:t>
      </w:r>
      <w:r w:rsidR="00107799" w:rsidRPr="00C61E2B">
        <w:t>3</w:t>
      </w:r>
      <w:r w:rsidRPr="00C61E2B">
        <w:t>.6.2.5</w:t>
      </w:r>
      <w:r w:rsidRPr="00C61E2B">
        <w:tab/>
        <w:t>Type: ServiceData</w:t>
      </w:r>
      <w:bookmarkEnd w:id="454"/>
    </w:p>
    <w:p w14:paraId="3907989D" w14:textId="7F1500DE" w:rsidR="005E5671" w:rsidRPr="00C61E2B" w:rsidRDefault="005E5671" w:rsidP="005E5671">
      <w:pPr>
        <w:pStyle w:val="TH"/>
      </w:pPr>
      <w:r w:rsidRPr="00C61E2B">
        <w:t>Table 6.</w:t>
      </w:r>
      <w:r w:rsidR="00107799" w:rsidRPr="00C61E2B">
        <w:t>3</w:t>
      </w:r>
      <w:r w:rsidRPr="00C61E2B">
        <w:t>.6.2.5-1: Definition of type S</w:t>
      </w:r>
      <w:r w:rsidRPr="00C61E2B">
        <w:rPr>
          <w:sz w:val="18"/>
        </w:rPr>
        <w:t>ervice</w:t>
      </w:r>
      <w:r w:rsidRPr="00C61E2B">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55" w:name="_Toc215167591"/>
      <w:r w:rsidRPr="00C61E2B">
        <w:lastRenderedPageBreak/>
        <w:t>6.</w:t>
      </w:r>
      <w:r w:rsidR="00107799" w:rsidRPr="00C61E2B">
        <w:t>3</w:t>
      </w:r>
      <w:r w:rsidRPr="00C61E2B">
        <w:t>.6.2.6</w:t>
      </w:r>
      <w:r w:rsidRPr="00C61E2B">
        <w:tab/>
        <w:t>Type: AimleClientProfile</w:t>
      </w:r>
      <w:bookmarkEnd w:id="455"/>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r w:rsidRPr="00C61E2B">
              <w:t>1..N</w:t>
            </w:r>
          </w:p>
        </w:tc>
        <w:tc>
          <w:tcPr>
            <w:tcW w:w="3687" w:type="dxa"/>
          </w:tcPr>
          <w:p w14:paraId="2E0A7BF3" w14:textId="77777777" w:rsidR="005E5671" w:rsidRPr="00C61E2B" w:rsidRDefault="005E5671" w:rsidP="00F22D56">
            <w:pPr>
              <w:pStyle w:val="TAL"/>
            </w:pPr>
            <w:r w:rsidRPr="00C61E2B">
              <w:t>Contains AIML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r w:rsidRPr="00C61E2B">
              <w:t>1..N</w:t>
            </w:r>
          </w:p>
        </w:tc>
        <w:tc>
          <w:tcPr>
            <w:tcW w:w="3687" w:type="dxa"/>
          </w:tcPr>
          <w:p w14:paraId="6FD3B3F5" w14:textId="3AA69CC5" w:rsidR="005E5671" w:rsidRPr="00C61E2B" w:rsidRDefault="005E5671" w:rsidP="00F22D56">
            <w:pPr>
              <w:pStyle w:val="TAL"/>
            </w:pPr>
            <w:r w:rsidRPr="00C61E2B">
              <w:t>Contains AIML operations supported by the AIMLE client (e.g., training, model transfer, model inference, model offload, model split</w:t>
            </w:r>
            <w:r w:rsidR="00024FA5" w:rsidRPr="00C61E2B">
              <w:t>, continue performing intermediate AIML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r w:rsidRPr="00C61E2B">
              <w:t>1..N</w:t>
            </w:r>
          </w:p>
        </w:tc>
        <w:tc>
          <w:tcPr>
            <w:tcW w:w="3687" w:type="dxa"/>
          </w:tcPr>
          <w:p w14:paraId="73E18AED" w14:textId="77777777" w:rsidR="005E5671" w:rsidRPr="00C61E2B" w:rsidRDefault="005E5671" w:rsidP="00F22D56">
            <w:pPr>
              <w:pStyle w:val="TAL"/>
            </w:pPr>
            <w:r w:rsidRPr="00C61E2B">
              <w:t xml:space="preserve">Contains the availability schedule of the AIMLE client for the AIML service, </w:t>
            </w:r>
            <w:r w:rsidRPr="00C61E2B">
              <w:rPr>
                <w:lang w:eastAsia="zh-CN"/>
              </w:rPr>
              <w:t xml:space="preserve">e.g., the </w:t>
            </w:r>
            <w:r w:rsidRPr="00C61E2B">
              <w:t xml:space="preserve">AIMLE client is available to participate in the </w:t>
            </w:r>
            <w:r w:rsidRPr="00C61E2B">
              <w:rPr>
                <w:lang w:eastAsia="zh-CN"/>
              </w:rPr>
              <w:t>AIML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r w:rsidRPr="00C61E2B">
              <w:t>1..N</w:t>
            </w:r>
          </w:p>
        </w:tc>
        <w:tc>
          <w:tcPr>
            <w:tcW w:w="3687" w:type="dxa"/>
          </w:tcPr>
          <w:p w14:paraId="7D0F77A9" w14:textId="77777777" w:rsidR="005E5671" w:rsidRPr="00C61E2B" w:rsidRDefault="005E5671" w:rsidP="00F22D56">
            <w:pPr>
              <w:pStyle w:val="TAL"/>
            </w:pPr>
            <w:r w:rsidRPr="00C61E2B">
              <w:t xml:space="preserve">Contains the unavailability schedule of the AIMLE client for the AIML service, </w:t>
            </w:r>
            <w:r w:rsidRPr="00C61E2B">
              <w:rPr>
                <w:lang w:eastAsia="zh-CN"/>
              </w:rPr>
              <w:t xml:space="preserve">e.g., the </w:t>
            </w:r>
            <w:r w:rsidRPr="00C61E2B">
              <w:t xml:space="preserve">AIMLE client is not available to participate in the </w:t>
            </w:r>
            <w:r w:rsidRPr="00C61E2B">
              <w:rPr>
                <w:lang w:eastAsia="zh-CN"/>
              </w:rPr>
              <w:t>AIML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r w:rsidRPr="00C61E2B">
              <w:t>1..N</w:t>
            </w:r>
          </w:p>
        </w:tc>
        <w:tc>
          <w:tcPr>
            <w:tcW w:w="3687" w:type="dxa"/>
          </w:tcPr>
          <w:p w14:paraId="048A5B7B" w14:textId="7777777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AIML service, </w:t>
            </w:r>
            <w:r w:rsidRPr="00C61E2B">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r w:rsidRPr="00C61E2B">
              <w:t>1..N</w:t>
            </w:r>
          </w:p>
        </w:tc>
        <w:tc>
          <w:tcPr>
            <w:tcW w:w="3687" w:type="dxa"/>
          </w:tcPr>
          <w:p w14:paraId="1613FD81" w14:textId="77777777"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AIML service, </w:t>
            </w:r>
            <w:r w:rsidRPr="00C61E2B">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r w:rsidRPr="00C61E2B">
              <w:t>1..N</w:t>
            </w:r>
          </w:p>
        </w:tc>
        <w:tc>
          <w:tcPr>
            <w:tcW w:w="3687" w:type="dxa"/>
          </w:tcPr>
          <w:p w14:paraId="7C7F5797" w14:textId="77777777" w:rsidR="005E5671" w:rsidRPr="00C61E2B" w:rsidRDefault="005E5671" w:rsidP="00F22D56">
            <w:pPr>
              <w:pStyle w:val="TAL"/>
            </w:pPr>
            <w:r w:rsidRPr="00C61E2B">
              <w:t>Contains the AIML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56" w:name="_Toc215167592"/>
      <w:r w:rsidRPr="00C61E2B">
        <w:lastRenderedPageBreak/>
        <w:t>6.</w:t>
      </w:r>
      <w:r w:rsidR="00107799" w:rsidRPr="00C61E2B">
        <w:t>3</w:t>
      </w:r>
      <w:r w:rsidRPr="00C61E2B">
        <w:t>.6.2.7</w:t>
      </w:r>
      <w:r w:rsidRPr="00C61E2B">
        <w:tab/>
        <w:t>Type: ClientCapability</w:t>
      </w:r>
      <w:bookmarkEnd w:id="456"/>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57" w:name="_Toc215167593"/>
      <w:r w:rsidRPr="00C61E2B">
        <w:t>6.</w:t>
      </w:r>
      <w:r w:rsidR="00107799" w:rsidRPr="00C61E2B">
        <w:t>3</w:t>
      </w:r>
      <w:r w:rsidRPr="00C61E2B">
        <w:t>.6.2.8</w:t>
      </w:r>
      <w:r w:rsidRPr="00C61E2B">
        <w:tab/>
        <w:t>Type: DataSetAvailability</w:t>
      </w:r>
      <w:bookmarkEnd w:id="457"/>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58" w:name="_Toc215167594"/>
      <w:r w:rsidRPr="00C61E2B">
        <w:t>6.</w:t>
      </w:r>
      <w:r w:rsidR="00107799" w:rsidRPr="00C61E2B">
        <w:t>3</w:t>
      </w:r>
      <w:r w:rsidRPr="00C61E2B">
        <w:t>.6.2.9</w:t>
      </w:r>
      <w:r w:rsidRPr="00C61E2B">
        <w:tab/>
        <w:t>Type: LocationConfig</w:t>
      </w:r>
      <w:bookmarkEnd w:id="458"/>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77777777"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59" w:name="_Toc215167595"/>
      <w:r w:rsidRPr="00C61E2B">
        <w:t>6.</w:t>
      </w:r>
      <w:r w:rsidR="00107799" w:rsidRPr="00C61E2B">
        <w:t>3</w:t>
      </w:r>
      <w:r w:rsidRPr="00C61E2B">
        <w:t>.6.3</w:t>
      </w:r>
      <w:r w:rsidRPr="00C61E2B">
        <w:tab/>
        <w:t>Simple data types and enumerations</w:t>
      </w:r>
      <w:bookmarkEnd w:id="459"/>
    </w:p>
    <w:p w14:paraId="7E672DCB" w14:textId="57727C48" w:rsidR="005E5671" w:rsidRPr="00C61E2B" w:rsidRDefault="005E5671" w:rsidP="005E5671">
      <w:pPr>
        <w:pStyle w:val="Heading5"/>
      </w:pPr>
      <w:bookmarkStart w:id="460" w:name="_Toc215167596"/>
      <w:r w:rsidRPr="00C61E2B">
        <w:t>6.</w:t>
      </w:r>
      <w:r w:rsidR="00107799" w:rsidRPr="00C61E2B">
        <w:t>3</w:t>
      </w:r>
      <w:r w:rsidRPr="00C61E2B">
        <w:t>.6.3.1</w:t>
      </w:r>
      <w:r w:rsidRPr="00C61E2B">
        <w:tab/>
        <w:t>Introduction</w:t>
      </w:r>
      <w:bookmarkEnd w:id="460"/>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61" w:name="_Toc215167597"/>
      <w:r w:rsidRPr="00C61E2B">
        <w:t>6.</w:t>
      </w:r>
      <w:r w:rsidR="00107799" w:rsidRPr="00C61E2B">
        <w:t>3</w:t>
      </w:r>
      <w:r w:rsidRPr="00C61E2B">
        <w:t>.6.3.2</w:t>
      </w:r>
      <w:r w:rsidRPr="00C61E2B">
        <w:tab/>
        <w:t>Simple data types</w:t>
      </w:r>
      <w:bookmarkEnd w:id="461"/>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62" w:name="_Toc215167598"/>
      <w:r w:rsidRPr="00C61E2B">
        <w:t>6.</w:t>
      </w:r>
      <w:r w:rsidR="00107799" w:rsidRPr="00C61E2B">
        <w:t>3</w:t>
      </w:r>
      <w:r w:rsidRPr="00C61E2B">
        <w:t>.6.3.3</w:t>
      </w:r>
      <w:r w:rsidRPr="00C61E2B">
        <w:tab/>
        <w:t>Enumeration: ServicePermissionLevel</w:t>
      </w:r>
      <w:bookmarkEnd w:id="462"/>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77777777" w:rsidR="005E5671" w:rsidRPr="00C61E2B" w:rsidRDefault="005E5671" w:rsidP="00F22D56">
            <w:pPr>
              <w:pStyle w:val="TAL"/>
            </w:pP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77777777" w:rsidR="005E5671" w:rsidRPr="00C61E2B" w:rsidRDefault="005E5671" w:rsidP="00F22D56">
            <w:pPr>
              <w:pStyle w:val="TAL"/>
            </w:pP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77777777" w:rsidR="005E5671" w:rsidRPr="00C61E2B" w:rsidRDefault="005E5671" w:rsidP="00F22D56">
            <w:pPr>
              <w:pStyle w:val="TAL"/>
            </w:pP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77777777" w:rsidR="005E5671" w:rsidRPr="00C61E2B" w:rsidRDefault="005E5671" w:rsidP="00F22D56">
            <w:pPr>
              <w:pStyle w:val="TAL"/>
            </w:pP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63" w:name="_Toc215167599"/>
      <w:r w:rsidRPr="00C61E2B">
        <w:t>6.</w:t>
      </w:r>
      <w:r w:rsidR="00107799" w:rsidRPr="00C61E2B">
        <w:t>3</w:t>
      </w:r>
      <w:r w:rsidRPr="00C61E2B">
        <w:t>.6.3.4</w:t>
      </w:r>
      <w:r w:rsidRPr="00C61E2B">
        <w:tab/>
        <w:t>Enumeration: AimlModelType</w:t>
      </w:r>
      <w:bookmarkEnd w:id="463"/>
    </w:p>
    <w:p w14:paraId="4F9BAF5C" w14:textId="1B278DEC" w:rsidR="005E5671" w:rsidRPr="00C61E2B" w:rsidRDefault="005E5671" w:rsidP="005E5671">
      <w:r w:rsidRPr="00C61E2B">
        <w:t>The enumeration AimlModelType represents AIML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77777777" w:rsidR="005E5671" w:rsidRPr="00C61E2B" w:rsidRDefault="005E5671" w:rsidP="00F22D56">
            <w:pPr>
              <w:pStyle w:val="TAL"/>
            </w:pPr>
            <w:r w:rsidRPr="00C61E2B">
              <w:t>Indicates the decision tree type of the AIML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7777777" w:rsidR="005E5671" w:rsidRPr="00C61E2B" w:rsidRDefault="005E5671" w:rsidP="00F22D56">
            <w:pPr>
              <w:pStyle w:val="TAL"/>
            </w:pPr>
            <w:r w:rsidRPr="00C61E2B">
              <w:t>Indicates the linear regression type of the AIML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77777777" w:rsidR="005E5671" w:rsidRPr="00C61E2B" w:rsidRDefault="005E5671" w:rsidP="00F22D56">
            <w:pPr>
              <w:pStyle w:val="TAL"/>
            </w:pPr>
            <w:r w:rsidRPr="00C61E2B">
              <w:t>Indicates the neural network type of the AIML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77777777" w:rsidR="005E5671" w:rsidRPr="00C61E2B" w:rsidRDefault="005E5671" w:rsidP="00F22D56">
            <w:pPr>
              <w:pStyle w:val="TAL"/>
            </w:pPr>
            <w:r w:rsidRPr="00C61E2B">
              <w:t>Indicates the other type of the AIML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64" w:name="_Toc215167600"/>
      <w:r w:rsidRPr="00C61E2B">
        <w:t>6.</w:t>
      </w:r>
      <w:r w:rsidR="00107799" w:rsidRPr="00C61E2B">
        <w:t>3</w:t>
      </w:r>
      <w:r w:rsidRPr="00C61E2B">
        <w:t>.6.3.5</w:t>
      </w:r>
      <w:r w:rsidRPr="00C61E2B">
        <w:tab/>
        <w:t>Enumeration: AimlOperation</w:t>
      </w:r>
      <w:bookmarkEnd w:id="464"/>
    </w:p>
    <w:p w14:paraId="59690B8C" w14:textId="3B351DDE" w:rsidR="005E5671" w:rsidRPr="00C61E2B" w:rsidRDefault="005E5671" w:rsidP="005E5671">
      <w:r w:rsidRPr="00C61E2B">
        <w:t>The enumeration AimlOperation represents the type of the AIML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77777777" w:rsidR="005E5671" w:rsidRPr="00C61E2B" w:rsidRDefault="005E5671" w:rsidP="00F22D56">
            <w:pPr>
              <w:pStyle w:val="TAL"/>
            </w:pPr>
            <w:r w:rsidRPr="00C61E2B">
              <w:t>Indicates the model inference type of the AIML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7777777" w:rsidR="005E5671" w:rsidRPr="00C61E2B" w:rsidRDefault="005E5671" w:rsidP="00F22D56">
            <w:pPr>
              <w:pStyle w:val="TAL"/>
            </w:pPr>
            <w:r w:rsidRPr="00C61E2B">
              <w:t>Indicates the model offload type of the AIML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7777777" w:rsidR="005E5671" w:rsidRPr="00C61E2B" w:rsidRDefault="005E5671" w:rsidP="00F22D56">
            <w:pPr>
              <w:pStyle w:val="TAL"/>
            </w:pPr>
            <w:r w:rsidRPr="00C61E2B">
              <w:t>Indicates the model split type of the AIML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77777777" w:rsidR="005E5671" w:rsidRPr="00C61E2B" w:rsidRDefault="005E5671" w:rsidP="00F22D56">
            <w:pPr>
              <w:pStyle w:val="TAL"/>
            </w:pPr>
            <w:r w:rsidRPr="00C61E2B">
              <w:t>Indicates the model transfer type of the AIML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7777777" w:rsidR="005E5671" w:rsidRPr="00C61E2B" w:rsidRDefault="005E5671" w:rsidP="00F22D56">
            <w:pPr>
              <w:pStyle w:val="TAL"/>
            </w:pPr>
            <w:r w:rsidRPr="00C61E2B">
              <w:t>Indicates the model training type of the AIML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083BCB73" w:rsidR="00BB3EDA" w:rsidRPr="00C61E2B" w:rsidRDefault="00BB3EDA" w:rsidP="00BB3EDA">
            <w:pPr>
              <w:pStyle w:val="TAL"/>
            </w:pPr>
            <w:r w:rsidRPr="00C61E2B">
              <w:t>Indicates the ability to continue performing of the intermediate AIML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65" w:name="_Toc215167601"/>
      <w:r w:rsidRPr="00C61E2B">
        <w:t>6.</w:t>
      </w:r>
      <w:r w:rsidR="00107799" w:rsidRPr="00C61E2B">
        <w:t>3</w:t>
      </w:r>
      <w:r w:rsidRPr="00C61E2B">
        <w:t>.6.3.6</w:t>
      </w:r>
      <w:r w:rsidRPr="00C61E2B">
        <w:tab/>
        <w:t>Enumeration: MlApplicationType</w:t>
      </w:r>
      <w:bookmarkEnd w:id="465"/>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66" w:name="_Toc215167602"/>
      <w:r w:rsidRPr="00C61E2B">
        <w:t>6.</w:t>
      </w:r>
      <w:r w:rsidR="00107799" w:rsidRPr="00C61E2B">
        <w:t>3</w:t>
      </w:r>
      <w:r w:rsidRPr="00C61E2B">
        <w:t>.6.3.7</w:t>
      </w:r>
      <w:r w:rsidRPr="00C61E2B">
        <w:tab/>
        <w:t>Enumeration: ResourceUsageLevel</w:t>
      </w:r>
      <w:bookmarkEnd w:id="466"/>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77777777" w:rsidR="005E5671" w:rsidRPr="00C61E2B" w:rsidRDefault="005E5671" w:rsidP="00F22D56">
            <w:pPr>
              <w:pStyle w:val="TAL"/>
            </w:pP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77777777" w:rsidR="005E5671" w:rsidRPr="00C61E2B" w:rsidRDefault="005E5671" w:rsidP="00F22D56">
            <w:pPr>
              <w:pStyle w:val="TAL"/>
            </w:pP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77777777" w:rsidR="005E5671" w:rsidRPr="00C61E2B" w:rsidRDefault="005E5671" w:rsidP="00F22D56">
            <w:pPr>
              <w:pStyle w:val="TAL"/>
            </w:pP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67" w:name="_Toc215167603"/>
      <w:r w:rsidRPr="00C61E2B">
        <w:t>6.</w:t>
      </w:r>
      <w:r w:rsidR="00107799" w:rsidRPr="00C61E2B">
        <w:t>3</w:t>
      </w:r>
      <w:r w:rsidRPr="00C61E2B">
        <w:t>.6.3.8</w:t>
      </w:r>
      <w:r w:rsidRPr="00C61E2B">
        <w:tab/>
        <w:t>Enumeration: DataCapability</w:t>
      </w:r>
      <w:bookmarkEnd w:id="467"/>
    </w:p>
    <w:p w14:paraId="7EBF2682" w14:textId="1716D750" w:rsidR="005E5671" w:rsidRPr="00C61E2B" w:rsidRDefault="005E5671" w:rsidP="005E5671">
      <w:r w:rsidRPr="00C61E2B">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5E5671" w:rsidRPr="00C61E2B" w14:paraId="442873F2" w14:textId="77777777" w:rsidTr="00F22D56">
        <w:tc>
          <w:tcPr>
            <w:tcW w:w="1707" w:type="pct"/>
            <w:tcMar>
              <w:top w:w="0" w:type="dxa"/>
              <w:left w:w="108" w:type="dxa"/>
              <w:bottom w:w="0" w:type="dxa"/>
              <w:right w:w="108" w:type="dxa"/>
            </w:tcMar>
          </w:tcPr>
          <w:p w14:paraId="726131F8" w14:textId="77777777" w:rsidR="005E5671" w:rsidRPr="00C61E2B" w:rsidRDefault="005E5671" w:rsidP="00F22D56">
            <w:pPr>
              <w:pStyle w:val="TAL"/>
            </w:pPr>
            <w:r w:rsidRPr="00C61E2B">
              <w:t>RAW_DATA</w:t>
            </w:r>
          </w:p>
        </w:tc>
        <w:tc>
          <w:tcPr>
            <w:tcW w:w="2604" w:type="pct"/>
            <w:tcMar>
              <w:top w:w="0" w:type="dxa"/>
              <w:left w:w="108" w:type="dxa"/>
              <w:bottom w:w="0" w:type="dxa"/>
              <w:right w:w="108" w:type="dxa"/>
            </w:tcMar>
          </w:tcPr>
          <w:p w14:paraId="15C6DF8C" w14:textId="77777777" w:rsidR="005E5671" w:rsidRPr="00C61E2B" w:rsidRDefault="005E5671" w:rsidP="00F22D56">
            <w:pPr>
              <w:pStyle w:val="TAL"/>
            </w:pPr>
          </w:p>
        </w:tc>
        <w:tc>
          <w:tcPr>
            <w:tcW w:w="689" w:type="pct"/>
          </w:tcPr>
          <w:p w14:paraId="097AB96E" w14:textId="77777777" w:rsidR="005E5671" w:rsidRPr="00C61E2B" w:rsidRDefault="005E5671" w:rsidP="00F22D56">
            <w:pPr>
              <w:pStyle w:val="TAL"/>
            </w:pPr>
          </w:p>
        </w:tc>
      </w:tr>
      <w:tr w:rsidR="005E5671" w:rsidRPr="00C61E2B" w14:paraId="27C58398" w14:textId="77777777" w:rsidTr="00F22D56">
        <w:tc>
          <w:tcPr>
            <w:tcW w:w="1707" w:type="pct"/>
            <w:tcMar>
              <w:top w:w="0" w:type="dxa"/>
              <w:left w:w="108" w:type="dxa"/>
              <w:bottom w:w="0" w:type="dxa"/>
              <w:right w:w="108" w:type="dxa"/>
            </w:tcMar>
          </w:tcPr>
          <w:p w14:paraId="5EF4F396" w14:textId="77777777" w:rsidR="005E5671" w:rsidRPr="00C61E2B" w:rsidRDefault="005E5671" w:rsidP="00F22D56">
            <w:pPr>
              <w:pStyle w:val="TAL"/>
            </w:pPr>
            <w:r w:rsidRPr="00C61E2B">
              <w:t>STRUCURED_DATA</w:t>
            </w:r>
          </w:p>
        </w:tc>
        <w:tc>
          <w:tcPr>
            <w:tcW w:w="2604" w:type="pct"/>
            <w:tcMar>
              <w:top w:w="0" w:type="dxa"/>
              <w:left w:w="108" w:type="dxa"/>
              <w:bottom w:w="0" w:type="dxa"/>
              <w:right w:w="108" w:type="dxa"/>
            </w:tcMar>
          </w:tcPr>
          <w:p w14:paraId="7631B82D" w14:textId="77777777" w:rsidR="005E5671" w:rsidRPr="00C61E2B" w:rsidRDefault="005E5671" w:rsidP="00F22D56">
            <w:pPr>
              <w:pStyle w:val="TAL"/>
            </w:pPr>
          </w:p>
        </w:tc>
        <w:tc>
          <w:tcPr>
            <w:tcW w:w="689" w:type="pct"/>
          </w:tcPr>
          <w:p w14:paraId="6C738BC2" w14:textId="77777777" w:rsidR="005E5671" w:rsidRPr="00C61E2B" w:rsidRDefault="005E5671" w:rsidP="00F22D56">
            <w:pPr>
              <w:pStyle w:val="TAL"/>
            </w:pPr>
          </w:p>
        </w:tc>
      </w:tr>
      <w:tr w:rsidR="005E5671" w:rsidRPr="00C61E2B" w14:paraId="182B6696" w14:textId="77777777" w:rsidTr="00F22D56">
        <w:tc>
          <w:tcPr>
            <w:tcW w:w="1707" w:type="pct"/>
            <w:tcMar>
              <w:top w:w="0" w:type="dxa"/>
              <w:left w:w="108" w:type="dxa"/>
              <w:bottom w:w="0" w:type="dxa"/>
              <w:right w:w="108" w:type="dxa"/>
            </w:tcMar>
          </w:tcPr>
          <w:p w14:paraId="5F562A45" w14:textId="77777777" w:rsidR="005E5671" w:rsidRPr="00C61E2B" w:rsidRDefault="005E5671" w:rsidP="00F22D56">
            <w:pPr>
              <w:pStyle w:val="TAL"/>
            </w:pPr>
            <w:r w:rsidRPr="00C61E2B">
              <w:t>SEMI_STRUCTURED_DATA</w:t>
            </w:r>
          </w:p>
        </w:tc>
        <w:tc>
          <w:tcPr>
            <w:tcW w:w="2604" w:type="pct"/>
            <w:tcMar>
              <w:top w:w="0" w:type="dxa"/>
              <w:left w:w="108" w:type="dxa"/>
              <w:bottom w:w="0" w:type="dxa"/>
              <w:right w:w="108" w:type="dxa"/>
            </w:tcMar>
          </w:tcPr>
          <w:p w14:paraId="07A080EC" w14:textId="77777777" w:rsidR="005E5671" w:rsidRPr="00C61E2B" w:rsidRDefault="005E5671" w:rsidP="00F22D56">
            <w:pPr>
              <w:pStyle w:val="TAL"/>
            </w:pPr>
          </w:p>
        </w:tc>
        <w:tc>
          <w:tcPr>
            <w:tcW w:w="689" w:type="pct"/>
          </w:tcPr>
          <w:p w14:paraId="337E87C5" w14:textId="77777777" w:rsidR="005E5671" w:rsidRPr="00C61E2B" w:rsidRDefault="005E5671" w:rsidP="00F22D56">
            <w:pPr>
              <w:pStyle w:val="TAL"/>
            </w:pPr>
          </w:p>
        </w:tc>
      </w:tr>
      <w:tr w:rsidR="005E5671" w:rsidRPr="00C61E2B" w14:paraId="428B1DC9" w14:textId="77777777" w:rsidTr="00F22D56">
        <w:tc>
          <w:tcPr>
            <w:tcW w:w="1707" w:type="pct"/>
            <w:tcMar>
              <w:top w:w="0" w:type="dxa"/>
              <w:left w:w="108" w:type="dxa"/>
              <w:bottom w:w="0" w:type="dxa"/>
              <w:right w:w="108" w:type="dxa"/>
            </w:tcMar>
          </w:tcPr>
          <w:p w14:paraId="540B500C" w14:textId="77777777" w:rsidR="005E5671" w:rsidRPr="00C61E2B" w:rsidRDefault="005E5671" w:rsidP="00F22D56">
            <w:pPr>
              <w:pStyle w:val="TAL"/>
            </w:pPr>
            <w:r w:rsidRPr="00C61E2B">
              <w:t>UNSTRUCTURED_DATA</w:t>
            </w:r>
          </w:p>
        </w:tc>
        <w:tc>
          <w:tcPr>
            <w:tcW w:w="2604" w:type="pct"/>
            <w:tcMar>
              <w:top w:w="0" w:type="dxa"/>
              <w:left w:w="108" w:type="dxa"/>
              <w:bottom w:w="0" w:type="dxa"/>
              <w:right w:w="108" w:type="dxa"/>
            </w:tcMar>
          </w:tcPr>
          <w:p w14:paraId="510AC81B" w14:textId="77777777" w:rsidR="005E5671" w:rsidRPr="00C61E2B" w:rsidRDefault="005E5671" w:rsidP="00F22D56">
            <w:pPr>
              <w:pStyle w:val="TAL"/>
            </w:pPr>
          </w:p>
        </w:tc>
        <w:tc>
          <w:tcPr>
            <w:tcW w:w="689" w:type="pct"/>
          </w:tcPr>
          <w:p w14:paraId="25AB954B" w14:textId="77777777" w:rsidR="005E5671" w:rsidRPr="00C61E2B" w:rsidRDefault="005E5671" w:rsidP="00F22D56">
            <w:pPr>
              <w:pStyle w:val="TAL"/>
            </w:pPr>
          </w:p>
        </w:tc>
      </w:tr>
      <w:tr w:rsidR="005E5671" w:rsidRPr="00C61E2B" w14:paraId="7ECC67F4" w14:textId="77777777" w:rsidTr="00F22D56">
        <w:tc>
          <w:tcPr>
            <w:tcW w:w="1707" w:type="pct"/>
            <w:tcMar>
              <w:top w:w="0" w:type="dxa"/>
              <w:left w:w="108" w:type="dxa"/>
              <w:bottom w:w="0" w:type="dxa"/>
              <w:right w:w="108" w:type="dxa"/>
            </w:tcMar>
          </w:tcPr>
          <w:p w14:paraId="6E02830E" w14:textId="77777777" w:rsidR="005E5671" w:rsidRPr="00C61E2B" w:rsidRDefault="005E5671" w:rsidP="00F22D56">
            <w:pPr>
              <w:pStyle w:val="TAL"/>
            </w:pPr>
            <w:r w:rsidRPr="00C61E2B">
              <w:t>PROCESSED_DATA</w:t>
            </w:r>
          </w:p>
        </w:tc>
        <w:tc>
          <w:tcPr>
            <w:tcW w:w="2604" w:type="pct"/>
            <w:tcMar>
              <w:top w:w="0" w:type="dxa"/>
              <w:left w:w="108" w:type="dxa"/>
              <w:bottom w:w="0" w:type="dxa"/>
              <w:right w:w="108" w:type="dxa"/>
            </w:tcMar>
          </w:tcPr>
          <w:p w14:paraId="716AA486" w14:textId="77777777" w:rsidR="005E5671" w:rsidRPr="00C61E2B" w:rsidRDefault="005E5671" w:rsidP="00F22D56">
            <w:pPr>
              <w:pStyle w:val="TAL"/>
            </w:pPr>
          </w:p>
        </w:tc>
        <w:tc>
          <w:tcPr>
            <w:tcW w:w="689" w:type="pct"/>
          </w:tcPr>
          <w:p w14:paraId="23368D03" w14:textId="77777777" w:rsidR="005E5671" w:rsidRPr="00C61E2B" w:rsidRDefault="005E5671" w:rsidP="00F22D56">
            <w:pPr>
              <w:pStyle w:val="TAL"/>
            </w:pPr>
          </w:p>
        </w:tc>
      </w:tr>
      <w:tr w:rsidR="005E5671" w:rsidRPr="00C61E2B" w14:paraId="752CCF30" w14:textId="77777777" w:rsidTr="00F22D56">
        <w:tc>
          <w:tcPr>
            <w:tcW w:w="1707" w:type="pct"/>
            <w:tcMar>
              <w:top w:w="0" w:type="dxa"/>
              <w:left w:w="108" w:type="dxa"/>
              <w:bottom w:w="0" w:type="dxa"/>
              <w:right w:w="108" w:type="dxa"/>
            </w:tcMar>
          </w:tcPr>
          <w:p w14:paraId="02BD00DE" w14:textId="77777777" w:rsidR="005E5671" w:rsidRPr="00C61E2B" w:rsidRDefault="005E5671" w:rsidP="00F22D56">
            <w:pPr>
              <w:pStyle w:val="TAL"/>
            </w:pPr>
            <w:r w:rsidRPr="00C61E2B">
              <w:t>EXPLOATORY_DATA_ANALYSIS</w:t>
            </w:r>
          </w:p>
        </w:tc>
        <w:tc>
          <w:tcPr>
            <w:tcW w:w="2604" w:type="pct"/>
            <w:tcMar>
              <w:top w:w="0" w:type="dxa"/>
              <w:left w:w="108" w:type="dxa"/>
              <w:bottom w:w="0" w:type="dxa"/>
              <w:right w:w="108" w:type="dxa"/>
            </w:tcMar>
          </w:tcPr>
          <w:p w14:paraId="27D6F6A1" w14:textId="77777777" w:rsidR="005E5671" w:rsidRPr="00C61E2B" w:rsidRDefault="005E5671" w:rsidP="00F22D56">
            <w:pPr>
              <w:pStyle w:val="TAL"/>
            </w:pPr>
          </w:p>
        </w:tc>
        <w:tc>
          <w:tcPr>
            <w:tcW w:w="689" w:type="pct"/>
          </w:tcPr>
          <w:p w14:paraId="7CC037E2" w14:textId="77777777" w:rsidR="005E5671" w:rsidRPr="00C61E2B" w:rsidRDefault="005E5671" w:rsidP="00F22D56">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68" w:name="_Toc215167604"/>
      <w:r w:rsidRPr="00C61E2B">
        <w:t>6.</w:t>
      </w:r>
      <w:r w:rsidR="00107799" w:rsidRPr="00C61E2B">
        <w:t>3</w:t>
      </w:r>
      <w:r w:rsidRPr="00C61E2B">
        <w:t>.6.3.9</w:t>
      </w:r>
      <w:r w:rsidRPr="00C61E2B">
        <w:tab/>
        <w:t>Enumeration: TaskCapability</w:t>
      </w:r>
      <w:bookmarkEnd w:id="468"/>
    </w:p>
    <w:p w14:paraId="2FE0FE9F" w14:textId="581C9EF9" w:rsidR="005E5671" w:rsidRPr="00C61E2B" w:rsidRDefault="005E5671" w:rsidP="005E5671">
      <w:r w:rsidRPr="00C61E2B">
        <w:t>The enumeration TaskCapability represents AIML task performing capabilities. It includes compute capabilities (e.g., high, low), task performance preference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5E5671" w:rsidRPr="00C61E2B" w14:paraId="0648005E" w14:textId="77777777" w:rsidTr="00F22D56">
        <w:tc>
          <w:tcPr>
            <w:tcW w:w="1930" w:type="pct"/>
            <w:tcMar>
              <w:top w:w="0" w:type="dxa"/>
              <w:left w:w="108" w:type="dxa"/>
              <w:bottom w:w="0" w:type="dxa"/>
              <w:right w:w="108" w:type="dxa"/>
            </w:tcMar>
          </w:tcPr>
          <w:p w14:paraId="27D81E52" w14:textId="77777777" w:rsidR="005E5671" w:rsidRPr="00C61E2B" w:rsidRDefault="005E5671" w:rsidP="00F22D56">
            <w:pPr>
              <w:pStyle w:val="TAL"/>
            </w:pPr>
            <w:r w:rsidRPr="00C61E2B">
              <w:t>HIGH_COMPUTE_CAPABILITY</w:t>
            </w:r>
          </w:p>
        </w:tc>
        <w:tc>
          <w:tcPr>
            <w:tcW w:w="2381" w:type="pct"/>
            <w:tcMar>
              <w:top w:w="0" w:type="dxa"/>
              <w:left w:w="108" w:type="dxa"/>
              <w:bottom w:w="0" w:type="dxa"/>
              <w:right w:w="108" w:type="dxa"/>
            </w:tcMar>
          </w:tcPr>
          <w:p w14:paraId="290FEC1C" w14:textId="77777777" w:rsidR="005E5671" w:rsidRPr="00C61E2B" w:rsidRDefault="005E5671" w:rsidP="00F22D56">
            <w:pPr>
              <w:pStyle w:val="TAL"/>
            </w:pPr>
          </w:p>
        </w:tc>
        <w:tc>
          <w:tcPr>
            <w:tcW w:w="689" w:type="pct"/>
          </w:tcPr>
          <w:p w14:paraId="62E1AA1D" w14:textId="77777777" w:rsidR="005E5671" w:rsidRPr="00C61E2B" w:rsidRDefault="005E5671" w:rsidP="00F22D56">
            <w:pPr>
              <w:pStyle w:val="TAL"/>
            </w:pPr>
          </w:p>
        </w:tc>
      </w:tr>
      <w:tr w:rsidR="005E5671" w:rsidRPr="00C61E2B" w14:paraId="14EC0C1D" w14:textId="77777777" w:rsidTr="00F22D56">
        <w:tc>
          <w:tcPr>
            <w:tcW w:w="1930" w:type="pct"/>
            <w:tcMar>
              <w:top w:w="0" w:type="dxa"/>
              <w:left w:w="108" w:type="dxa"/>
              <w:bottom w:w="0" w:type="dxa"/>
              <w:right w:w="108" w:type="dxa"/>
            </w:tcMar>
          </w:tcPr>
          <w:p w14:paraId="1342C3DC" w14:textId="77777777" w:rsidR="005E5671" w:rsidRPr="00C61E2B" w:rsidRDefault="005E5671" w:rsidP="00F22D56">
            <w:pPr>
              <w:pStyle w:val="TAL"/>
            </w:pPr>
            <w:r w:rsidRPr="00C61E2B">
              <w:t>LOW_COMPUTE_CAPABILITY</w:t>
            </w:r>
          </w:p>
        </w:tc>
        <w:tc>
          <w:tcPr>
            <w:tcW w:w="2381" w:type="pct"/>
            <w:tcMar>
              <w:top w:w="0" w:type="dxa"/>
              <w:left w:w="108" w:type="dxa"/>
              <w:bottom w:w="0" w:type="dxa"/>
              <w:right w:w="108" w:type="dxa"/>
            </w:tcMar>
          </w:tcPr>
          <w:p w14:paraId="03607AC2" w14:textId="77777777" w:rsidR="005E5671" w:rsidRPr="00C61E2B" w:rsidRDefault="005E5671" w:rsidP="00F22D56">
            <w:pPr>
              <w:pStyle w:val="TAL"/>
            </w:pPr>
          </w:p>
        </w:tc>
        <w:tc>
          <w:tcPr>
            <w:tcW w:w="689" w:type="pct"/>
          </w:tcPr>
          <w:p w14:paraId="275221EB" w14:textId="77777777" w:rsidR="005E5671" w:rsidRPr="00C61E2B" w:rsidRDefault="005E5671" w:rsidP="00F22D56">
            <w:pPr>
              <w:pStyle w:val="TAL"/>
            </w:pPr>
          </w:p>
        </w:tc>
      </w:tr>
      <w:tr w:rsidR="005E5671" w:rsidRPr="00C61E2B" w14:paraId="66EC1473" w14:textId="77777777" w:rsidTr="00F22D56">
        <w:tc>
          <w:tcPr>
            <w:tcW w:w="1930" w:type="pct"/>
            <w:tcMar>
              <w:top w:w="0" w:type="dxa"/>
              <w:left w:w="108" w:type="dxa"/>
              <w:bottom w:w="0" w:type="dxa"/>
              <w:right w:w="108" w:type="dxa"/>
            </w:tcMar>
          </w:tcPr>
          <w:p w14:paraId="3E9982E9" w14:textId="77777777" w:rsidR="005E5671" w:rsidRPr="00C61E2B" w:rsidRDefault="005E5671" w:rsidP="00F22D56">
            <w:pPr>
              <w:pStyle w:val="TAL"/>
            </w:pPr>
            <w:r w:rsidRPr="00C61E2B">
              <w:t>LOW_COSTS_PERFORMANCE</w:t>
            </w:r>
          </w:p>
        </w:tc>
        <w:tc>
          <w:tcPr>
            <w:tcW w:w="2381" w:type="pct"/>
            <w:tcMar>
              <w:top w:w="0" w:type="dxa"/>
              <w:left w:w="108" w:type="dxa"/>
              <w:bottom w:w="0" w:type="dxa"/>
              <w:right w:w="108" w:type="dxa"/>
            </w:tcMar>
          </w:tcPr>
          <w:p w14:paraId="223FFE56" w14:textId="77777777" w:rsidR="005E5671" w:rsidRPr="00C61E2B" w:rsidRDefault="005E5671" w:rsidP="00F22D56">
            <w:pPr>
              <w:pStyle w:val="TAL"/>
            </w:pPr>
          </w:p>
        </w:tc>
        <w:tc>
          <w:tcPr>
            <w:tcW w:w="689" w:type="pct"/>
          </w:tcPr>
          <w:p w14:paraId="0C0CECFB" w14:textId="77777777" w:rsidR="005E5671" w:rsidRPr="00C61E2B" w:rsidRDefault="005E5671" w:rsidP="00F22D56">
            <w:pPr>
              <w:pStyle w:val="TAL"/>
            </w:pPr>
          </w:p>
        </w:tc>
      </w:tr>
      <w:tr w:rsidR="005E5671" w:rsidRPr="00C61E2B" w14:paraId="131A220D" w14:textId="77777777" w:rsidTr="00F22D56">
        <w:tc>
          <w:tcPr>
            <w:tcW w:w="1930" w:type="pct"/>
            <w:tcMar>
              <w:top w:w="0" w:type="dxa"/>
              <w:left w:w="108" w:type="dxa"/>
              <w:bottom w:w="0" w:type="dxa"/>
              <w:right w:w="108" w:type="dxa"/>
            </w:tcMar>
          </w:tcPr>
          <w:p w14:paraId="09D9739F" w14:textId="2C7ECA7A" w:rsidR="005E5671" w:rsidRPr="00C61E2B" w:rsidRDefault="005E5671" w:rsidP="00F22D56">
            <w:pPr>
              <w:pStyle w:val="TAL"/>
            </w:pPr>
            <w:r w:rsidRPr="00C61E2B">
              <w:t>GREEN_TASK_PERFORMANCE</w:t>
            </w:r>
            <w:r w:rsidR="00374E41" w:rsidRPr="00C61E2B">
              <w:t xml:space="preserve"> (NOTE)</w:t>
            </w:r>
          </w:p>
        </w:tc>
        <w:tc>
          <w:tcPr>
            <w:tcW w:w="2381" w:type="pct"/>
            <w:tcMar>
              <w:top w:w="0" w:type="dxa"/>
              <w:left w:w="108" w:type="dxa"/>
              <w:bottom w:w="0" w:type="dxa"/>
              <w:right w:w="108" w:type="dxa"/>
            </w:tcMar>
          </w:tcPr>
          <w:p w14:paraId="76354731" w14:textId="77777777" w:rsidR="005E5671" w:rsidRPr="00C61E2B" w:rsidRDefault="005E5671" w:rsidP="00F22D56">
            <w:pPr>
              <w:pStyle w:val="TAL"/>
            </w:pPr>
          </w:p>
        </w:tc>
        <w:tc>
          <w:tcPr>
            <w:tcW w:w="689" w:type="pct"/>
          </w:tcPr>
          <w:p w14:paraId="74F917FC" w14:textId="77777777" w:rsidR="005E5671" w:rsidRPr="00C61E2B" w:rsidRDefault="005E5671" w:rsidP="00F22D56">
            <w:pPr>
              <w:pStyle w:val="TAL"/>
            </w:pPr>
          </w:p>
        </w:tc>
      </w:tr>
      <w:tr w:rsidR="005E5671" w:rsidRPr="00C61E2B" w14:paraId="19FDBDA1" w14:textId="77777777" w:rsidTr="00F22D56">
        <w:tc>
          <w:tcPr>
            <w:tcW w:w="1930" w:type="pct"/>
            <w:tcMar>
              <w:top w:w="0" w:type="dxa"/>
              <w:left w:w="108" w:type="dxa"/>
              <w:bottom w:w="0" w:type="dxa"/>
              <w:right w:w="108" w:type="dxa"/>
            </w:tcMar>
          </w:tcPr>
          <w:p w14:paraId="6C98F7CE" w14:textId="0CCDCAE3" w:rsidR="005E5671" w:rsidRPr="00C61E2B" w:rsidRDefault="005E5671" w:rsidP="00F22D56">
            <w:pPr>
              <w:pStyle w:val="TAL"/>
            </w:pPr>
            <w:r w:rsidRPr="00C61E2B">
              <w:t>ENERGY_EFFICIENT_PERFORMANCE</w:t>
            </w:r>
            <w:r w:rsidR="00374E41" w:rsidRPr="00C61E2B">
              <w:t xml:space="preserve"> (NOTE)</w:t>
            </w:r>
          </w:p>
        </w:tc>
        <w:tc>
          <w:tcPr>
            <w:tcW w:w="2381" w:type="pct"/>
            <w:tcMar>
              <w:top w:w="0" w:type="dxa"/>
              <w:left w:w="108" w:type="dxa"/>
              <w:bottom w:w="0" w:type="dxa"/>
              <w:right w:w="108" w:type="dxa"/>
            </w:tcMar>
          </w:tcPr>
          <w:p w14:paraId="436784AF" w14:textId="77777777" w:rsidR="005E5671" w:rsidRPr="00C61E2B" w:rsidRDefault="005E5671" w:rsidP="00F22D56">
            <w:pPr>
              <w:pStyle w:val="TAL"/>
            </w:pPr>
          </w:p>
        </w:tc>
        <w:tc>
          <w:tcPr>
            <w:tcW w:w="689" w:type="pct"/>
          </w:tcPr>
          <w:p w14:paraId="755A084F" w14:textId="77777777" w:rsidR="005E5671" w:rsidRPr="00C61E2B" w:rsidRDefault="005E5671" w:rsidP="00F22D56">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69" w:name="_Toc215167605"/>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69"/>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70" w:name="_Toc215167606"/>
      <w:r w:rsidRPr="00C61E2B">
        <w:t>6.</w:t>
      </w:r>
      <w:r w:rsidR="00107799" w:rsidRPr="00C61E2B">
        <w:t>3</w:t>
      </w:r>
      <w:r w:rsidRPr="00C61E2B">
        <w:t>.6.5</w:t>
      </w:r>
      <w:r w:rsidRPr="00C61E2B">
        <w:tab/>
        <w:t>Binary data</w:t>
      </w:r>
      <w:bookmarkEnd w:id="470"/>
    </w:p>
    <w:p w14:paraId="07252012" w14:textId="430184E0" w:rsidR="005E5671" w:rsidRPr="00C61E2B" w:rsidRDefault="005E5671" w:rsidP="005E5671">
      <w:pPr>
        <w:pStyle w:val="Heading5"/>
      </w:pPr>
      <w:bookmarkStart w:id="471" w:name="_Toc215167607"/>
      <w:r w:rsidRPr="00C61E2B">
        <w:t>6.</w:t>
      </w:r>
      <w:r w:rsidR="00107799" w:rsidRPr="00C61E2B">
        <w:t>3</w:t>
      </w:r>
      <w:r w:rsidRPr="00C61E2B">
        <w:t>.6.5.1</w:t>
      </w:r>
      <w:r w:rsidRPr="00C61E2B">
        <w:tab/>
      </w:r>
      <w:r w:rsidR="00351C1D" w:rsidRPr="00C61E2B">
        <w:t>Binary data types</w:t>
      </w:r>
      <w:bookmarkEnd w:id="471"/>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72" w:name="_Toc215167608"/>
      <w:r w:rsidRPr="00C61E2B">
        <w:lastRenderedPageBreak/>
        <w:t>6.</w:t>
      </w:r>
      <w:r w:rsidR="00107799" w:rsidRPr="00C61E2B">
        <w:t>3</w:t>
      </w:r>
      <w:r w:rsidRPr="00C61E2B">
        <w:t>.7</w:t>
      </w:r>
      <w:r w:rsidRPr="00C61E2B">
        <w:tab/>
      </w:r>
      <w:r w:rsidR="00351C1D" w:rsidRPr="00C61E2B">
        <w:t>Error handling</w:t>
      </w:r>
      <w:bookmarkEnd w:id="472"/>
    </w:p>
    <w:p w14:paraId="665DEC12" w14:textId="1944EE62" w:rsidR="005E5671" w:rsidRPr="00C61E2B" w:rsidRDefault="005E5671" w:rsidP="005E5671">
      <w:pPr>
        <w:pStyle w:val="Heading4"/>
      </w:pPr>
      <w:bookmarkStart w:id="473" w:name="_Toc215167609"/>
      <w:r w:rsidRPr="00C61E2B">
        <w:t>6.</w:t>
      </w:r>
      <w:r w:rsidR="00107799" w:rsidRPr="00C61E2B">
        <w:t>3</w:t>
      </w:r>
      <w:r w:rsidRPr="00C61E2B">
        <w:t>.7.1</w:t>
      </w:r>
      <w:r w:rsidRPr="00C61E2B">
        <w:tab/>
        <w:t>General</w:t>
      </w:r>
      <w:bookmarkEnd w:id="473"/>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474" w:name="_Toc215167610"/>
      <w:r w:rsidRPr="00C61E2B">
        <w:t>6.</w:t>
      </w:r>
      <w:r w:rsidR="00107799" w:rsidRPr="00C61E2B">
        <w:t>3</w:t>
      </w:r>
      <w:r w:rsidRPr="00C61E2B">
        <w:t>.7.2</w:t>
      </w:r>
      <w:r w:rsidRPr="00C61E2B">
        <w:tab/>
        <w:t>Protocol Errors</w:t>
      </w:r>
      <w:bookmarkEnd w:id="474"/>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475" w:name="_Toc215167611"/>
      <w:r w:rsidRPr="00C61E2B">
        <w:t>6.</w:t>
      </w:r>
      <w:r w:rsidR="00107799" w:rsidRPr="00C61E2B">
        <w:t>3</w:t>
      </w:r>
      <w:r w:rsidRPr="00C61E2B">
        <w:t>.7.3</w:t>
      </w:r>
      <w:r w:rsidRPr="00C61E2B">
        <w:tab/>
      </w:r>
      <w:r w:rsidR="002D4A1B" w:rsidRPr="00C61E2B">
        <w:t>Application errors</w:t>
      </w:r>
      <w:bookmarkEnd w:id="475"/>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76" w:name="_Toc492899751"/>
      <w:bookmarkStart w:id="477" w:name="_Toc492900030"/>
      <w:bookmarkStart w:id="478" w:name="_Toc492967832"/>
      <w:bookmarkStart w:id="479" w:name="_Toc492972920"/>
      <w:bookmarkStart w:id="480" w:name="_Toc492973140"/>
      <w:bookmarkStart w:id="481" w:name="_Toc493774060"/>
      <w:bookmarkStart w:id="482" w:name="_Toc508285804"/>
      <w:bookmarkStart w:id="483" w:name="_Toc508287269"/>
      <w:bookmarkStart w:id="484" w:name="_Toc510696648"/>
      <w:bookmarkStart w:id="485" w:name="_Toc35971447"/>
    </w:p>
    <w:p w14:paraId="04D8D1F8" w14:textId="6963E73C" w:rsidR="005E5671" w:rsidRPr="00C61E2B" w:rsidRDefault="005E5671" w:rsidP="005E5671">
      <w:pPr>
        <w:pStyle w:val="Heading3"/>
        <w:rPr>
          <w:lang w:eastAsia="zh-CN"/>
        </w:rPr>
      </w:pPr>
      <w:bookmarkStart w:id="486" w:name="_Toc215167612"/>
      <w:r w:rsidRPr="00C61E2B">
        <w:t>6.</w:t>
      </w:r>
      <w:r w:rsidR="00107799" w:rsidRPr="00C61E2B">
        <w:t>3</w:t>
      </w:r>
      <w:r w:rsidRPr="00C61E2B">
        <w:t>.8</w:t>
      </w:r>
      <w:r w:rsidRPr="00C61E2B">
        <w:rPr>
          <w:lang w:eastAsia="zh-CN"/>
        </w:rPr>
        <w:tab/>
        <w:t>Feature negotiation</w:t>
      </w:r>
      <w:bookmarkEnd w:id="476"/>
      <w:bookmarkEnd w:id="477"/>
      <w:bookmarkEnd w:id="478"/>
      <w:bookmarkEnd w:id="479"/>
      <w:bookmarkEnd w:id="480"/>
      <w:bookmarkEnd w:id="481"/>
      <w:bookmarkEnd w:id="482"/>
      <w:bookmarkEnd w:id="483"/>
      <w:bookmarkEnd w:id="484"/>
      <w:bookmarkEnd w:id="485"/>
      <w:bookmarkEnd w:id="486"/>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87" w:name="_Toc532994477"/>
      <w:bookmarkStart w:id="488" w:name="_Toc35971448"/>
      <w:bookmarkStart w:id="489" w:name="_Toc130662235"/>
      <w:bookmarkStart w:id="490" w:name="_Toc215167613"/>
      <w:r w:rsidRPr="00C61E2B">
        <w:t>6.</w:t>
      </w:r>
      <w:r w:rsidR="00107799" w:rsidRPr="00C61E2B">
        <w:t>3</w:t>
      </w:r>
      <w:r w:rsidRPr="00C61E2B">
        <w:t>.9</w:t>
      </w:r>
      <w:r w:rsidRPr="00C61E2B">
        <w:tab/>
        <w:t>Security</w:t>
      </w:r>
      <w:bookmarkEnd w:id="487"/>
      <w:bookmarkEnd w:id="488"/>
      <w:bookmarkEnd w:id="489"/>
      <w:bookmarkEnd w:id="490"/>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491" w:name="_Toc215167614"/>
      <w:r w:rsidRPr="00C61E2B">
        <w:t>6.4</w:t>
      </w:r>
      <w:r w:rsidRPr="00C61E2B">
        <w:tab/>
        <w:t>Aimles_SplitOpEvent API</w:t>
      </w:r>
      <w:bookmarkEnd w:id="491"/>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492" w:name="_Toc215167615"/>
      <w:r w:rsidRPr="00C61E2B">
        <w:t>6.5</w:t>
      </w:r>
      <w:r w:rsidRPr="00C61E2B">
        <w:tab/>
        <w:t>Aimles_SplitOpPipeline API</w:t>
      </w:r>
      <w:bookmarkEnd w:id="492"/>
    </w:p>
    <w:p w14:paraId="7ED1DE6F" w14:textId="0FDAA0F0" w:rsidR="0045566C" w:rsidRPr="00C61E2B" w:rsidRDefault="0045566C" w:rsidP="0045566C">
      <w:pPr>
        <w:pStyle w:val="Heading3"/>
      </w:pPr>
      <w:bookmarkStart w:id="493" w:name="_Toc215167616"/>
      <w:r w:rsidRPr="00C61E2B">
        <w:t>6.5.1</w:t>
      </w:r>
      <w:r w:rsidRPr="00C61E2B">
        <w:tab/>
        <w:t>Introduction</w:t>
      </w:r>
      <w:bookmarkEnd w:id="493"/>
    </w:p>
    <w:p w14:paraId="544F56E9" w14:textId="77777777" w:rsidR="0045566C" w:rsidRPr="00C61E2B" w:rsidRDefault="0045566C" w:rsidP="0045566C">
      <w:pPr>
        <w:rPr>
          <w:lang w:eastAsia="zh-CN"/>
        </w:rPr>
      </w:pPr>
      <w:r w:rsidRPr="00C61E2B">
        <w:t xml:space="preserve">The AIML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494" w:name="_Toc215167617"/>
      <w:r w:rsidRPr="00C61E2B">
        <w:t>6.5.2</w:t>
      </w:r>
      <w:r w:rsidRPr="00C61E2B">
        <w:tab/>
        <w:t>Usage of HTTP and common API related aspects</w:t>
      </w:r>
      <w:bookmarkEnd w:id="494"/>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495" w:name="_Toc215167618"/>
      <w:r w:rsidRPr="00C61E2B">
        <w:t>6.5.3</w:t>
      </w:r>
      <w:r w:rsidRPr="00C61E2B">
        <w:tab/>
        <w:t>Resources</w:t>
      </w:r>
      <w:bookmarkEnd w:id="495"/>
    </w:p>
    <w:p w14:paraId="65DD611A" w14:textId="3CF351C8" w:rsidR="0045566C" w:rsidRPr="00C61E2B" w:rsidRDefault="0045566C" w:rsidP="0045566C">
      <w:pPr>
        <w:pStyle w:val="Heading4"/>
      </w:pPr>
      <w:bookmarkStart w:id="496" w:name="_Toc215167619"/>
      <w:r w:rsidRPr="00C61E2B">
        <w:t>6.5.3.1</w:t>
      </w:r>
      <w:r w:rsidRPr="00C61E2B">
        <w:tab/>
        <w:t>Overview</w:t>
      </w:r>
      <w:bookmarkEnd w:id="496"/>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29" type="#_x0000_t75" style="width:366.95pt;height:140.15pt" o:ole="">
            <v:imagedata r:id="rId17" o:title=""/>
          </v:shape>
          <o:OLEObject Type="Embed" ProgID="Visio.Drawing.15" ShapeID="_x0000_i1029" DrawAspect="Content" ObjectID="_1825780104" r:id="rId18"/>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7777777" w:rsidR="0045566C" w:rsidRPr="00C61E2B" w:rsidRDefault="0045566C" w:rsidP="0026351F">
            <w:pPr>
              <w:pStyle w:val="TAL"/>
            </w:pPr>
            <w:r w:rsidRPr="00C61E2B">
              <w:t>AIML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777777" w:rsidR="0045566C" w:rsidRPr="00C61E2B" w:rsidRDefault="0045566C" w:rsidP="0026351F">
            <w:pPr>
              <w:pStyle w:val="TAL"/>
            </w:pPr>
            <w:r w:rsidRPr="00C61E2B">
              <w:t>Used by the AIMLE client to create an instance of a split operation pipeline at the AIMLE server.</w:t>
            </w:r>
          </w:p>
        </w:tc>
      </w:tr>
      <w:tr w:rsidR="0045566C" w:rsidRPr="00C61E2B" w14:paraId="47F35392" w14:textId="77777777" w:rsidTr="0026351F">
        <w:trPr>
          <w:jc w:val="center"/>
        </w:trPr>
        <w:tc>
          <w:tcPr>
            <w:tcW w:w="938" w:type="pct"/>
            <w:vMerge w:val="restart"/>
          </w:tcPr>
          <w:p w14:paraId="280CFE79" w14:textId="77777777" w:rsidR="0045566C" w:rsidRPr="00C61E2B" w:rsidRDefault="0045566C" w:rsidP="0026351F">
            <w:pPr>
              <w:pStyle w:val="TAL"/>
            </w:pPr>
            <w:r w:rsidRPr="00C61E2B">
              <w:t>Individual AIML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77777777" w:rsidR="0045566C" w:rsidRPr="00C61E2B" w:rsidRDefault="0045566C" w:rsidP="0026351F">
            <w:pPr>
              <w:pStyle w:val="TAL"/>
            </w:pPr>
            <w:r w:rsidRPr="00C61E2B">
              <w:t>Used by the AIMLE client to fully update an instance of a split operation pipeline at the AIMLE server</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77777777" w:rsidR="0045566C" w:rsidRPr="00C61E2B" w:rsidRDefault="0045566C" w:rsidP="0026351F">
            <w:pPr>
              <w:pStyle w:val="TAL"/>
            </w:pPr>
            <w:r w:rsidRPr="00C61E2B">
              <w:t>Used by the AIMLE client to delete an instance of a split operation pipeline at the AIMLE server</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77777777" w:rsidR="0045566C" w:rsidRPr="00C61E2B" w:rsidRDefault="0045566C" w:rsidP="0026351F">
            <w:pPr>
              <w:pStyle w:val="TAL"/>
            </w:pPr>
            <w:r w:rsidRPr="00C61E2B">
              <w:t>Used by the AIMLE client to partially fully update an instance of a split operation pipeline at the AIMLE server.</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497" w:name="_Toc215167620"/>
      <w:r w:rsidRPr="00C61E2B">
        <w:t>6.5.3.2</w:t>
      </w:r>
      <w:r w:rsidRPr="00C61E2B">
        <w:tab/>
        <w:t>Resource: AIMLE split operation pipeline creation</w:t>
      </w:r>
      <w:bookmarkEnd w:id="497"/>
    </w:p>
    <w:p w14:paraId="62BA8238" w14:textId="3BF677C6" w:rsidR="0045566C" w:rsidRPr="00C61E2B" w:rsidRDefault="0045566C" w:rsidP="0045566C">
      <w:pPr>
        <w:pStyle w:val="Heading5"/>
      </w:pPr>
      <w:bookmarkStart w:id="498" w:name="_Toc215167621"/>
      <w:r w:rsidRPr="00C61E2B">
        <w:t>6.5.3.2.1</w:t>
      </w:r>
      <w:r w:rsidRPr="00C61E2B">
        <w:tab/>
        <w:t>Description</w:t>
      </w:r>
      <w:bookmarkEnd w:id="498"/>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499" w:name="_Toc215167622"/>
      <w:r w:rsidRPr="00C61E2B">
        <w:lastRenderedPageBreak/>
        <w:t>6.5.3.2.2</w:t>
      </w:r>
      <w:r w:rsidRPr="00C61E2B">
        <w:tab/>
      </w:r>
      <w:r w:rsidR="00351C1D" w:rsidRPr="00C61E2B">
        <w:t>Resource definition</w:t>
      </w:r>
      <w:bookmarkEnd w:id="499"/>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0" w:name="_Toc215167623"/>
      <w:r w:rsidRPr="00C61E2B">
        <w:t>6.5.3.2.3</w:t>
      </w:r>
      <w:r w:rsidRPr="00C61E2B">
        <w:tab/>
      </w:r>
      <w:r w:rsidR="00351C1D" w:rsidRPr="00C61E2B">
        <w:t>Resource standard methods</w:t>
      </w:r>
      <w:bookmarkEnd w:id="500"/>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77777777" w:rsidR="0045566C" w:rsidRPr="00C61E2B" w:rsidRDefault="0045566C" w:rsidP="0026351F">
            <w:pPr>
              <w:pStyle w:val="TAL"/>
            </w:pPr>
            <w:r w:rsidRPr="00C61E2B">
              <w:t>An individual AIMLE split operation pipeline creation resource to be created.</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77777777" w:rsidR="0045566C" w:rsidRPr="00C61E2B" w:rsidRDefault="0045566C" w:rsidP="0026351F">
            <w:pPr>
              <w:pStyle w:val="TAL"/>
            </w:pPr>
            <w:r w:rsidRPr="00C61E2B">
              <w:t xml:space="preserve">An individual split operation pipeline creation </w:t>
            </w:r>
            <w:r w:rsidRPr="00C61E2B">
              <w:rPr>
                <w:lang w:eastAsia="zh-CN"/>
              </w:rPr>
              <w:t>resource is created successfully</w:t>
            </w:r>
            <w:r w:rsidRPr="00C61E2B">
              <w:t>.</w:t>
            </w:r>
          </w:p>
          <w:p w14:paraId="28C40191" w14:textId="77777777" w:rsidR="0045566C" w:rsidRPr="00C61E2B" w:rsidRDefault="0045566C" w:rsidP="0026351F">
            <w:pPr>
              <w:pStyle w:val="TAL"/>
            </w:pPr>
            <w:r w:rsidRPr="00C61E2B">
              <w:t>The URI of the created resource shall be returned in the location HTTP header.</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77777777" w:rsidR="0045566C" w:rsidRPr="00C61E2B" w:rsidRDefault="0045566C" w:rsidP="0026351F">
            <w:pPr>
              <w:pStyle w:val="TAL"/>
            </w:pPr>
            <w:r w:rsidRPr="00C61E2B">
              <w:t>Contains the URI of the newly created resource, according to the structure: {apiRoot}/aimles-splitopplcreat/&lt;apiVersion&gt;/request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01" w:name="_Toc215167624"/>
      <w:r w:rsidRPr="00C61E2B">
        <w:t>6.5.3.2.4</w:t>
      </w:r>
      <w:r w:rsidRPr="00C61E2B">
        <w:tab/>
      </w:r>
      <w:r w:rsidR="00351C1D" w:rsidRPr="00C61E2B">
        <w:t>Resource custom operations</w:t>
      </w:r>
      <w:bookmarkEnd w:id="501"/>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02" w:name="_Toc215167625"/>
      <w:r w:rsidRPr="00C61E2B">
        <w:lastRenderedPageBreak/>
        <w:t>6.5.3.3</w:t>
      </w:r>
      <w:r w:rsidRPr="00C61E2B">
        <w:tab/>
        <w:t>Resource: Individual AIMLE split operation pipeline creation</w:t>
      </w:r>
      <w:bookmarkEnd w:id="502"/>
    </w:p>
    <w:p w14:paraId="1C489D0D" w14:textId="7B3D2568" w:rsidR="0045566C" w:rsidRPr="00C61E2B" w:rsidRDefault="0045566C" w:rsidP="0045566C">
      <w:pPr>
        <w:pStyle w:val="Heading5"/>
      </w:pPr>
      <w:bookmarkStart w:id="503" w:name="_Toc215167626"/>
      <w:r w:rsidRPr="00C61E2B">
        <w:t>6.5.3.3.1</w:t>
      </w:r>
      <w:r w:rsidRPr="00C61E2B">
        <w:tab/>
        <w:t>Description</w:t>
      </w:r>
      <w:bookmarkEnd w:id="503"/>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04" w:name="_Toc215167627"/>
      <w:r w:rsidRPr="00C61E2B">
        <w:t>6.5.3.3.2</w:t>
      </w:r>
      <w:r w:rsidRPr="00C61E2B">
        <w:tab/>
      </w:r>
      <w:r w:rsidR="00351C1D" w:rsidRPr="00C61E2B">
        <w:t>Resource definition</w:t>
      </w:r>
      <w:bookmarkEnd w:id="504"/>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05" w:name="_Toc215167628"/>
      <w:r w:rsidRPr="00C61E2B">
        <w:t>6.5.3.3.3</w:t>
      </w:r>
      <w:r w:rsidRPr="00C61E2B">
        <w:tab/>
      </w:r>
      <w:r w:rsidR="00351C1D" w:rsidRPr="00C61E2B">
        <w:t>Resource standard methods</w:t>
      </w:r>
      <w:bookmarkEnd w:id="505"/>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06" w:name="_Toc215167629"/>
      <w:r w:rsidRPr="00C61E2B">
        <w:t>6.5.3.3.4</w:t>
      </w:r>
      <w:r w:rsidRPr="00C61E2B">
        <w:tab/>
      </w:r>
      <w:r w:rsidR="00351C1D" w:rsidRPr="00C61E2B">
        <w:t>Resource custom operations</w:t>
      </w:r>
      <w:bookmarkEnd w:id="506"/>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07" w:name="_Toc215167630"/>
      <w:r w:rsidRPr="00C61E2B">
        <w:t>6.5.4</w:t>
      </w:r>
      <w:r w:rsidRPr="00C61E2B">
        <w:tab/>
      </w:r>
      <w:r w:rsidR="00351C1D" w:rsidRPr="00C61E2B">
        <w:t xml:space="preserve">Custom operations </w:t>
      </w:r>
      <w:r w:rsidRPr="00C61E2B">
        <w:t>without associated resources</w:t>
      </w:r>
      <w:bookmarkEnd w:id="507"/>
    </w:p>
    <w:p w14:paraId="02255B74" w14:textId="346599C8" w:rsidR="0045566C" w:rsidRPr="00C61E2B" w:rsidRDefault="0045566C" w:rsidP="0045566C">
      <w:pPr>
        <w:pStyle w:val="Heading4"/>
      </w:pPr>
      <w:bookmarkStart w:id="508" w:name="_Toc215167631"/>
      <w:r w:rsidRPr="00C61E2B">
        <w:t>6.5.4.1</w:t>
      </w:r>
      <w:r w:rsidRPr="00C61E2B">
        <w:tab/>
        <w:t>Overview</w:t>
      </w:r>
      <w:bookmarkEnd w:id="508"/>
    </w:p>
    <w:p w14:paraId="6E32261D" w14:textId="02727B8D" w:rsidR="0045566C" w:rsidRPr="00C61E2B" w:rsidRDefault="0045566C" w:rsidP="0045566C">
      <w:pPr>
        <w:pStyle w:val="TH"/>
      </w:pPr>
      <w:r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77777777" w:rsidR="0045566C" w:rsidRPr="00C61E2B" w:rsidRDefault="0045566C" w:rsidP="0026351F">
            <w:pPr>
              <w:pStyle w:val="TAL"/>
            </w:pPr>
            <w:r w:rsidRPr="00C61E2B">
              <w:t>AIML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636B8FEA" w:rsidR="0045566C" w:rsidRPr="00C61E2B" w:rsidRDefault="0045566C" w:rsidP="0026351F">
            <w:pPr>
              <w:pStyle w:val="TAL"/>
            </w:pPr>
            <w:r w:rsidRPr="00C61E2B">
              <w:t>Used by the AIMLE client or VAL server to communicate with the AIMLE server for split AIML operation pipeline discovery.</w:t>
            </w:r>
          </w:p>
        </w:tc>
      </w:tr>
    </w:tbl>
    <w:p w14:paraId="410BBED9" w14:textId="77777777" w:rsidR="0045566C" w:rsidRPr="00C61E2B" w:rsidRDefault="0045566C" w:rsidP="0045566C"/>
    <w:p w14:paraId="7AA57288" w14:textId="5A61372C" w:rsidR="0045566C" w:rsidRPr="00C61E2B" w:rsidRDefault="0045566C" w:rsidP="0045566C">
      <w:pPr>
        <w:pStyle w:val="Heading4"/>
      </w:pPr>
      <w:bookmarkStart w:id="509" w:name="_Toc215167632"/>
      <w:r w:rsidRPr="00C61E2B">
        <w:t>6.5.4.2</w:t>
      </w:r>
      <w:r w:rsidRPr="00C61E2B">
        <w:tab/>
        <w:t>Operation: AIML split operation discovery</w:t>
      </w:r>
      <w:bookmarkEnd w:id="509"/>
    </w:p>
    <w:p w14:paraId="3827B43B" w14:textId="60153F30" w:rsidR="0045566C" w:rsidRPr="00C61E2B" w:rsidRDefault="0045566C" w:rsidP="0045566C">
      <w:pPr>
        <w:pStyle w:val="Heading5"/>
      </w:pPr>
      <w:bookmarkStart w:id="510" w:name="_Toc215167633"/>
      <w:r w:rsidRPr="00C61E2B">
        <w:t>6.5.4.2.1</w:t>
      </w:r>
      <w:r w:rsidRPr="00C61E2B">
        <w:tab/>
        <w:t>Description</w:t>
      </w:r>
      <w:bookmarkEnd w:id="510"/>
    </w:p>
    <w:p w14:paraId="663A19C4" w14:textId="77777777" w:rsidR="0045566C" w:rsidRPr="00C61E2B" w:rsidRDefault="0045566C" w:rsidP="0045566C">
      <w:r w:rsidRPr="00C61E2B">
        <w:t>The custom operation enables the AIMLE client to request the AIMLE server to perform the AIML split operation discovery.</w:t>
      </w:r>
    </w:p>
    <w:p w14:paraId="5DFB6857" w14:textId="74571A48" w:rsidR="0045566C" w:rsidRPr="00C61E2B" w:rsidRDefault="0045566C" w:rsidP="0045566C">
      <w:pPr>
        <w:pStyle w:val="Heading5"/>
      </w:pPr>
      <w:bookmarkStart w:id="511" w:name="_Toc215167634"/>
      <w:r w:rsidRPr="00C61E2B">
        <w:lastRenderedPageBreak/>
        <w:t>6.5.4.2.2</w:t>
      </w:r>
      <w:r w:rsidRPr="00C61E2B">
        <w:tab/>
      </w:r>
      <w:r w:rsidR="002D4A1B" w:rsidRPr="00C61E2B">
        <w:t>Operation definition</w:t>
      </w:r>
      <w:bookmarkEnd w:id="511"/>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12" w:name="_Toc215167635"/>
      <w:r w:rsidRPr="00C61E2B">
        <w:t>6.5.5</w:t>
      </w:r>
      <w:r w:rsidRPr="00C61E2B">
        <w:tab/>
        <w:t>Notifications</w:t>
      </w:r>
      <w:bookmarkEnd w:id="512"/>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13" w:name="_Toc215167636"/>
      <w:r w:rsidRPr="00C61E2B">
        <w:rPr>
          <w:lang w:eastAsia="zh-CN"/>
        </w:rPr>
        <w:t>6.5</w:t>
      </w:r>
      <w:bookmarkStart w:id="514" w:name="_Toc207805726"/>
      <w:r w:rsidRPr="00C61E2B">
        <w:rPr>
          <w:lang w:eastAsia="zh-CN"/>
        </w:rPr>
        <w:t>.6</w:t>
      </w:r>
      <w:r w:rsidRPr="00C61E2B">
        <w:rPr>
          <w:lang w:eastAsia="zh-CN"/>
        </w:rPr>
        <w:tab/>
        <w:t>Data Model</w:t>
      </w:r>
      <w:bookmarkEnd w:id="514"/>
      <w:bookmarkEnd w:id="513"/>
    </w:p>
    <w:p w14:paraId="52B9BD72" w14:textId="77777777" w:rsidR="00E12526" w:rsidRPr="00C61E2B" w:rsidRDefault="00E12526" w:rsidP="00E12526">
      <w:pPr>
        <w:pStyle w:val="Heading4"/>
        <w:rPr>
          <w:lang w:eastAsia="zh-CN"/>
        </w:rPr>
      </w:pPr>
      <w:bookmarkStart w:id="515" w:name="_Toc207805727"/>
      <w:bookmarkStart w:id="516" w:name="_Toc215167637"/>
      <w:r w:rsidRPr="00C61E2B">
        <w:rPr>
          <w:lang w:eastAsia="zh-CN"/>
        </w:rPr>
        <w:t>6.5.6.1</w:t>
      </w:r>
      <w:r w:rsidRPr="00C61E2B">
        <w:rPr>
          <w:lang w:eastAsia="zh-CN"/>
        </w:rPr>
        <w:tab/>
        <w:t>General</w:t>
      </w:r>
      <w:bookmarkEnd w:id="515"/>
      <w:bookmarkEnd w:id="516"/>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lastRenderedPageBreak/>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77777777" w:rsidR="00E12526" w:rsidRPr="00C61E2B" w:rsidRDefault="00E12526" w:rsidP="00E62A5D">
            <w:pPr>
              <w:pStyle w:val="TAL"/>
              <w:rPr>
                <w:rFonts w:cs="Arial"/>
                <w:szCs w:val="18"/>
              </w:rPr>
            </w:pPr>
            <w:r w:rsidRPr="00C61E2B">
              <w:rPr>
                <w:rFonts w:cs="Arial"/>
                <w:szCs w:val="18"/>
              </w:rPr>
              <w:t>Represents the usage information for the split AIML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17" w:name="_Toc207805728"/>
      <w:bookmarkStart w:id="518" w:name="_Toc215167638"/>
      <w:r w:rsidRPr="00C61E2B">
        <w:rPr>
          <w:lang w:eastAsia="zh-CN"/>
        </w:rPr>
        <w:t>6.5.6.2</w:t>
      </w:r>
      <w:r w:rsidRPr="00C61E2B">
        <w:rPr>
          <w:lang w:eastAsia="zh-CN"/>
        </w:rPr>
        <w:tab/>
        <w:t>Structured data types</w:t>
      </w:r>
      <w:bookmarkEnd w:id="517"/>
      <w:bookmarkEnd w:id="518"/>
    </w:p>
    <w:p w14:paraId="49FFF2EF" w14:textId="77777777" w:rsidR="00E12526" w:rsidRPr="00C61E2B" w:rsidRDefault="00E12526" w:rsidP="00E12526">
      <w:pPr>
        <w:pStyle w:val="Heading5"/>
        <w:rPr>
          <w:lang w:eastAsia="zh-CN"/>
        </w:rPr>
      </w:pPr>
      <w:bookmarkStart w:id="519" w:name="_Toc207805729"/>
      <w:bookmarkStart w:id="520" w:name="_Toc215167639"/>
      <w:r w:rsidRPr="00C61E2B">
        <w:rPr>
          <w:lang w:eastAsia="zh-CN"/>
        </w:rPr>
        <w:t>6.5.6.2.1</w:t>
      </w:r>
      <w:r w:rsidRPr="00C61E2B">
        <w:rPr>
          <w:lang w:eastAsia="zh-CN"/>
        </w:rPr>
        <w:tab/>
        <w:t>Introduction</w:t>
      </w:r>
      <w:bookmarkEnd w:id="519"/>
      <w:bookmarkEnd w:id="520"/>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21" w:name="_Toc207805730"/>
      <w:bookmarkStart w:id="522" w:name="_Toc215167640"/>
      <w:r w:rsidRPr="00C61E2B">
        <w:rPr>
          <w:lang w:eastAsia="zh-CN"/>
        </w:rPr>
        <w:t>6.5.6.2.2</w:t>
      </w:r>
      <w:r w:rsidRPr="00C61E2B">
        <w:rPr>
          <w:lang w:eastAsia="zh-CN"/>
        </w:rPr>
        <w:tab/>
        <w:t xml:space="preserve">Type: </w:t>
      </w:r>
      <w:bookmarkEnd w:id="521"/>
      <w:r w:rsidRPr="00C61E2B">
        <w:rPr>
          <w:lang w:eastAsia="zh-CN"/>
        </w:rPr>
        <w:t>SplitOpPipelineCreate</w:t>
      </w:r>
      <w:r w:rsidRPr="00C61E2B">
        <w:t>Req</w:t>
      </w:r>
      <w:bookmarkEnd w:id="522"/>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23" w:name="_Toc199145673"/>
      <w:bookmarkStart w:id="524" w:name="_Toc215167641"/>
      <w:r w:rsidRPr="00C61E2B">
        <w:lastRenderedPageBreak/>
        <w:t>6.5.6.2.3</w:t>
      </w:r>
      <w:r w:rsidRPr="00C61E2B">
        <w:tab/>
        <w:t>Type: SplitOpPipelineCreateResp</w:t>
      </w:r>
      <w:bookmarkEnd w:id="523"/>
      <w:bookmarkEnd w:id="524"/>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25" w:name="_Toc207805731"/>
      <w:bookmarkStart w:id="526" w:name="_Toc215167642"/>
      <w:r w:rsidRPr="00C61E2B">
        <w:rPr>
          <w:lang w:eastAsia="zh-CN"/>
        </w:rPr>
        <w:t>6.5.6.2.4</w:t>
      </w:r>
      <w:r w:rsidRPr="00C61E2B">
        <w:rPr>
          <w:lang w:eastAsia="zh-CN"/>
        </w:rPr>
        <w:tab/>
        <w:t xml:space="preserve">Type: </w:t>
      </w:r>
      <w:bookmarkEnd w:id="525"/>
      <w:r w:rsidRPr="00C61E2B">
        <w:rPr>
          <w:lang w:eastAsia="zh-CN"/>
        </w:rPr>
        <w:t>SplitOpPipeline</w:t>
      </w:r>
      <w:r w:rsidRPr="00C61E2B">
        <w:t>Patch</w:t>
      </w:r>
      <w:bookmarkEnd w:id="526"/>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27" w:name="_Toc207805732"/>
      <w:bookmarkStart w:id="528" w:name="_Toc215167643"/>
      <w:r w:rsidRPr="00C61E2B">
        <w:rPr>
          <w:lang w:eastAsia="zh-CN"/>
        </w:rPr>
        <w:t>6.5.6.2.5</w:t>
      </w:r>
      <w:r w:rsidRPr="00C61E2B">
        <w:rPr>
          <w:lang w:eastAsia="zh-CN"/>
        </w:rPr>
        <w:tab/>
        <w:t xml:space="preserve">Type: </w:t>
      </w:r>
      <w:bookmarkEnd w:id="527"/>
      <w:r w:rsidRPr="00C61E2B">
        <w:rPr>
          <w:lang w:eastAsia="zh-CN"/>
        </w:rPr>
        <w:t>SplitOpPipeline</w:t>
      </w:r>
      <w:r w:rsidRPr="00C61E2B">
        <w:t>DiscReq</w:t>
      </w:r>
      <w:bookmarkEnd w:id="528"/>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29" w:name="_Toc215167644"/>
      <w:r w:rsidRPr="00C61E2B">
        <w:t>6.5.6.2.6</w:t>
      </w:r>
      <w:r w:rsidRPr="00C61E2B">
        <w:tab/>
        <w:t>Type: SplitOpPipelineDiscResp</w:t>
      </w:r>
      <w:bookmarkEnd w:id="529"/>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30" w:name="_Toc215167645"/>
      <w:r w:rsidRPr="00C61E2B">
        <w:rPr>
          <w:lang w:eastAsia="zh-CN"/>
        </w:rPr>
        <w:t>6.5.6.2.7</w:t>
      </w:r>
      <w:r w:rsidRPr="00C61E2B">
        <w:rPr>
          <w:lang w:eastAsia="zh-CN"/>
        </w:rPr>
        <w:tab/>
        <w:t xml:space="preserve">Type: </w:t>
      </w:r>
      <w:r w:rsidRPr="00C61E2B">
        <w:t>SplitOpRequirements</w:t>
      </w:r>
      <w:bookmarkEnd w:id="530"/>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31" w:name="_Toc207805739"/>
      <w:bookmarkStart w:id="532" w:name="_Toc215167646"/>
      <w:r w:rsidRPr="00C61E2B">
        <w:rPr>
          <w:lang w:eastAsia="zh-CN"/>
        </w:rPr>
        <w:lastRenderedPageBreak/>
        <w:t>6.5.6.3</w:t>
      </w:r>
      <w:r w:rsidRPr="00C61E2B">
        <w:rPr>
          <w:lang w:eastAsia="zh-CN"/>
        </w:rPr>
        <w:tab/>
        <w:t>Simple data types and enumerations</w:t>
      </w:r>
      <w:bookmarkEnd w:id="531"/>
      <w:bookmarkEnd w:id="532"/>
    </w:p>
    <w:p w14:paraId="54817910" w14:textId="77777777" w:rsidR="00E12526" w:rsidRPr="00C61E2B" w:rsidRDefault="00E12526" w:rsidP="00E12526">
      <w:pPr>
        <w:pStyle w:val="Heading5"/>
      </w:pPr>
      <w:bookmarkStart w:id="533" w:name="_Toc215167647"/>
      <w:r w:rsidRPr="00C61E2B">
        <w:rPr>
          <w:lang w:eastAsia="zh-CN"/>
        </w:rPr>
        <w:t>6.5.6.3</w:t>
      </w:r>
      <w:r w:rsidRPr="00C61E2B">
        <w:t>.1</w:t>
      </w:r>
      <w:r w:rsidRPr="00C61E2B">
        <w:tab/>
        <w:t>Introduction</w:t>
      </w:r>
      <w:bookmarkEnd w:id="533"/>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34" w:name="_Toc207805740"/>
      <w:bookmarkStart w:id="535" w:name="_Toc215167648"/>
      <w:r w:rsidRPr="00C61E2B">
        <w:rPr>
          <w:lang w:eastAsia="zh-CN"/>
        </w:rPr>
        <w:t>6.5.6.3</w:t>
      </w:r>
      <w:r w:rsidRPr="00C61E2B">
        <w:t>.2</w:t>
      </w:r>
      <w:r w:rsidRPr="00C61E2B">
        <w:tab/>
        <w:t>Simple data types</w:t>
      </w:r>
      <w:bookmarkEnd w:id="534"/>
      <w:bookmarkEnd w:id="535"/>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36" w:name="_Toc207805743"/>
      <w:bookmarkStart w:id="537" w:name="_Toc215167649"/>
      <w:r w:rsidRPr="00C61E2B">
        <w:t>6.5.6.4</w:t>
      </w:r>
      <w:r w:rsidRPr="00C61E2B">
        <w:tab/>
      </w:r>
      <w:r w:rsidRPr="00C61E2B">
        <w:rPr>
          <w:lang w:eastAsia="zh-CN"/>
        </w:rPr>
        <w:t>Data types describing alternative data types or combinations of data types</w:t>
      </w:r>
      <w:bookmarkEnd w:id="536"/>
      <w:bookmarkEnd w:id="537"/>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38" w:name="_Toc207805744"/>
      <w:bookmarkStart w:id="539" w:name="_Toc215167650"/>
      <w:r w:rsidRPr="00C61E2B">
        <w:t>6.5.6.5</w:t>
      </w:r>
      <w:r w:rsidRPr="00C61E2B">
        <w:tab/>
        <w:t>Binary data</w:t>
      </w:r>
      <w:bookmarkEnd w:id="538"/>
      <w:bookmarkEnd w:id="539"/>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40" w:name="_Toc207805745"/>
      <w:bookmarkStart w:id="541" w:name="_Toc215167651"/>
      <w:r w:rsidRPr="00C61E2B">
        <w:rPr>
          <w:lang w:eastAsia="zh-CN"/>
        </w:rPr>
        <w:t>6.5.7</w:t>
      </w:r>
      <w:r w:rsidRPr="00C61E2B">
        <w:rPr>
          <w:lang w:eastAsia="zh-CN"/>
        </w:rPr>
        <w:tab/>
        <w:t>Error Handling</w:t>
      </w:r>
      <w:bookmarkEnd w:id="540"/>
      <w:bookmarkEnd w:id="541"/>
    </w:p>
    <w:p w14:paraId="6D4ADC1C" w14:textId="77777777" w:rsidR="00E12526" w:rsidRPr="00C61E2B" w:rsidRDefault="00E12526" w:rsidP="00E12526">
      <w:pPr>
        <w:pStyle w:val="Heading4"/>
      </w:pPr>
      <w:bookmarkStart w:id="542" w:name="_Toc207805746"/>
      <w:bookmarkStart w:id="543" w:name="_Toc215167652"/>
      <w:r w:rsidRPr="00C61E2B">
        <w:rPr>
          <w:lang w:eastAsia="zh-CN"/>
        </w:rPr>
        <w:t>6.5.7.1</w:t>
      </w:r>
      <w:r w:rsidRPr="00C61E2B">
        <w:tab/>
        <w:t>General</w:t>
      </w:r>
      <w:bookmarkEnd w:id="542"/>
      <w:bookmarkEnd w:id="543"/>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544" w:name="_Toc207805747"/>
      <w:bookmarkStart w:id="545" w:name="_Toc215167653"/>
      <w:r w:rsidRPr="00C61E2B">
        <w:rPr>
          <w:lang w:eastAsia="zh-CN"/>
        </w:rPr>
        <w:t>6.5.7.2</w:t>
      </w:r>
      <w:r w:rsidRPr="00C61E2B">
        <w:tab/>
        <w:t>Protocol Errors</w:t>
      </w:r>
      <w:bookmarkEnd w:id="544"/>
      <w:bookmarkEnd w:id="545"/>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546" w:name="_Toc207805748"/>
      <w:bookmarkStart w:id="547" w:name="_Toc215167654"/>
      <w:r w:rsidRPr="00C61E2B">
        <w:rPr>
          <w:lang w:eastAsia="zh-CN"/>
        </w:rPr>
        <w:t>6.5.7.3</w:t>
      </w:r>
      <w:r w:rsidRPr="00C61E2B">
        <w:tab/>
        <w:t>Application Errors</w:t>
      </w:r>
      <w:bookmarkEnd w:id="546"/>
      <w:bookmarkEnd w:id="547"/>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48" w:name="_Toc207805749"/>
      <w:bookmarkStart w:id="549" w:name="_Toc215167655"/>
      <w:r w:rsidRPr="00C61E2B">
        <w:rPr>
          <w:lang w:eastAsia="zh-CN"/>
        </w:rPr>
        <w:lastRenderedPageBreak/>
        <w:t>6.5.8</w:t>
      </w:r>
      <w:r w:rsidRPr="00C61E2B">
        <w:rPr>
          <w:lang w:eastAsia="zh-CN"/>
        </w:rPr>
        <w:tab/>
        <w:t>Feature negotiation</w:t>
      </w:r>
      <w:bookmarkEnd w:id="548"/>
      <w:bookmarkEnd w:id="549"/>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50" w:name="_Toc207805750"/>
      <w:bookmarkStart w:id="551" w:name="_Toc215167656"/>
      <w:r w:rsidRPr="00C61E2B">
        <w:t>6.5.9</w:t>
      </w:r>
      <w:r w:rsidRPr="00C61E2B">
        <w:tab/>
        <w:t>Security</w:t>
      </w:r>
      <w:bookmarkEnd w:id="550"/>
      <w:bookmarkEnd w:id="551"/>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552" w:name="_Toc215167657"/>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552"/>
    </w:p>
    <w:p w14:paraId="003B2888" w14:textId="496C6203" w:rsidR="007E7E9E" w:rsidRPr="00C61E2B" w:rsidRDefault="007E7E9E" w:rsidP="007E7E9E">
      <w:pPr>
        <w:pStyle w:val="Heading3"/>
      </w:pPr>
      <w:bookmarkStart w:id="553" w:name="_Toc215167658"/>
      <w:r w:rsidRPr="00C61E2B">
        <w:t>6.</w:t>
      </w:r>
      <w:r w:rsidR="00107799" w:rsidRPr="00C61E2B">
        <w:t>6</w:t>
      </w:r>
      <w:r w:rsidRPr="00C61E2B">
        <w:t>.1</w:t>
      </w:r>
      <w:r w:rsidRPr="00C61E2B">
        <w:tab/>
        <w:t>Introduction</w:t>
      </w:r>
      <w:bookmarkEnd w:id="553"/>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54" w:name="_Toc215167659"/>
      <w:r w:rsidRPr="00C61E2B">
        <w:t>6.</w:t>
      </w:r>
      <w:r w:rsidR="00107799" w:rsidRPr="00C61E2B">
        <w:t>6</w:t>
      </w:r>
      <w:r w:rsidRPr="00C61E2B">
        <w:t>.2</w:t>
      </w:r>
      <w:r w:rsidRPr="00C61E2B">
        <w:tab/>
        <w:t>Usage of HTTP and common API related aspects</w:t>
      </w:r>
      <w:bookmarkEnd w:id="554"/>
    </w:p>
    <w:p w14:paraId="34B646FA" w14:textId="7D36766F" w:rsidR="007E7E9E" w:rsidRPr="00C61E2B" w:rsidRDefault="007E7E9E" w:rsidP="007E7E9E">
      <w:bookmarkStart w:id="555" w:name="_Toc510696607"/>
      <w:bookmarkStart w:id="556"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557" w:name="_Toc130662192"/>
      <w:bookmarkStart w:id="558" w:name="_Toc215167660"/>
      <w:r w:rsidRPr="00C61E2B">
        <w:t>6.</w:t>
      </w:r>
      <w:r w:rsidR="00107799" w:rsidRPr="00C61E2B">
        <w:t>6</w:t>
      </w:r>
      <w:r w:rsidRPr="00C61E2B">
        <w:t>.3</w:t>
      </w:r>
      <w:r w:rsidRPr="00C61E2B">
        <w:tab/>
        <w:t>Resources</w:t>
      </w:r>
      <w:bookmarkEnd w:id="555"/>
      <w:bookmarkEnd w:id="556"/>
      <w:bookmarkEnd w:id="557"/>
      <w:bookmarkEnd w:id="558"/>
    </w:p>
    <w:p w14:paraId="5B04BF55" w14:textId="1F2AD296" w:rsidR="007E7E9E" w:rsidRPr="00C61E2B" w:rsidRDefault="007E7E9E" w:rsidP="007E7E9E">
      <w:pPr>
        <w:pStyle w:val="Heading4"/>
      </w:pPr>
      <w:bookmarkStart w:id="559" w:name="_Toc510696608"/>
      <w:bookmarkStart w:id="560" w:name="_Toc35971399"/>
      <w:bookmarkStart w:id="561" w:name="_Toc130662193"/>
      <w:bookmarkStart w:id="562" w:name="_Toc215167661"/>
      <w:r w:rsidRPr="00C61E2B">
        <w:t>6.</w:t>
      </w:r>
      <w:r w:rsidR="00107799" w:rsidRPr="00C61E2B">
        <w:t>6</w:t>
      </w:r>
      <w:r w:rsidRPr="00C61E2B">
        <w:t>.3.1</w:t>
      </w:r>
      <w:r w:rsidRPr="00C61E2B">
        <w:tab/>
        <w:t>Overview</w:t>
      </w:r>
      <w:bookmarkEnd w:id="559"/>
      <w:bookmarkEnd w:id="560"/>
      <w:bookmarkEnd w:id="561"/>
      <w:bookmarkEnd w:id="562"/>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63" w:name="_Toc510696622"/>
      <w:bookmarkStart w:id="564" w:name="_Toc35971413"/>
      <w:bookmarkStart w:id="565" w:name="_Toc130662200"/>
      <w:bookmarkStart w:id="566" w:name="_Toc215167662"/>
      <w:r w:rsidRPr="00C61E2B">
        <w:t>6.</w:t>
      </w:r>
      <w:r w:rsidR="00107799" w:rsidRPr="00C61E2B">
        <w:t>6</w:t>
      </w:r>
      <w:r w:rsidRPr="00C61E2B">
        <w:t>.4</w:t>
      </w:r>
      <w:r w:rsidRPr="00C61E2B">
        <w:tab/>
        <w:t>Custom operations without associated resources</w:t>
      </w:r>
      <w:bookmarkEnd w:id="563"/>
      <w:bookmarkEnd w:id="564"/>
      <w:bookmarkEnd w:id="565"/>
      <w:bookmarkEnd w:id="566"/>
    </w:p>
    <w:p w14:paraId="2099F89B" w14:textId="75DCB968" w:rsidR="007E7E9E" w:rsidRPr="00C61E2B" w:rsidRDefault="007E7E9E" w:rsidP="007E7E9E">
      <w:pPr>
        <w:pStyle w:val="Heading4"/>
      </w:pPr>
      <w:bookmarkStart w:id="567" w:name="_Toc510696623"/>
      <w:bookmarkStart w:id="568" w:name="_Toc35971414"/>
      <w:bookmarkStart w:id="569" w:name="_Toc130662201"/>
      <w:bookmarkStart w:id="570" w:name="_Toc215167663"/>
      <w:r w:rsidRPr="00C61E2B">
        <w:t>6.</w:t>
      </w:r>
      <w:r w:rsidR="00107799" w:rsidRPr="00C61E2B">
        <w:t>6</w:t>
      </w:r>
      <w:r w:rsidRPr="00C61E2B">
        <w:t>.4.1</w:t>
      </w:r>
      <w:r w:rsidRPr="00C61E2B">
        <w:tab/>
        <w:t>Overview</w:t>
      </w:r>
      <w:bookmarkEnd w:id="567"/>
      <w:bookmarkEnd w:id="568"/>
      <w:bookmarkEnd w:id="569"/>
      <w:bookmarkEnd w:id="570"/>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lastRenderedPageBreak/>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5BB04FD4" w14:textId="24DE8177" w:rsidR="007E7E9E" w:rsidRPr="00C61E2B" w:rsidRDefault="007E7E9E" w:rsidP="007E7E9E">
      <w:pPr>
        <w:pStyle w:val="Heading4"/>
      </w:pPr>
      <w:bookmarkStart w:id="571" w:name="_Toc510696624"/>
      <w:bookmarkStart w:id="572" w:name="_Toc35971415"/>
      <w:bookmarkStart w:id="573" w:name="_Toc130662202"/>
      <w:bookmarkStart w:id="574" w:name="_Toc215167664"/>
      <w:r w:rsidRPr="00C61E2B">
        <w:t>6.</w:t>
      </w:r>
      <w:r w:rsidR="00107799" w:rsidRPr="00C61E2B">
        <w:t>6</w:t>
      </w:r>
      <w:r w:rsidRPr="00C61E2B">
        <w:t>.4.2</w:t>
      </w:r>
      <w:r w:rsidRPr="00C61E2B">
        <w:tab/>
        <w:t xml:space="preserve">Operation: </w:t>
      </w:r>
      <w:bookmarkEnd w:id="571"/>
      <w:bookmarkEnd w:id="572"/>
      <w:bookmarkEnd w:id="573"/>
      <w:r w:rsidRPr="00C61E2B">
        <w:t>Indicate</w:t>
      </w:r>
      <w:r w:rsidR="00061ED2" w:rsidRPr="00C61E2B">
        <w:t xml:space="preserve"> FL group</w:t>
      </w:r>
      <w:bookmarkEnd w:id="574"/>
    </w:p>
    <w:p w14:paraId="15F36557" w14:textId="6F06E24B" w:rsidR="007E7E9E" w:rsidRPr="00C61E2B" w:rsidRDefault="007E7E9E" w:rsidP="007E7E9E">
      <w:pPr>
        <w:pStyle w:val="Heading5"/>
      </w:pPr>
      <w:bookmarkStart w:id="575" w:name="_Toc510696625"/>
      <w:bookmarkStart w:id="576" w:name="_Toc35971416"/>
      <w:bookmarkStart w:id="577" w:name="_Toc130662203"/>
      <w:bookmarkStart w:id="578" w:name="_Toc215167665"/>
      <w:r w:rsidRPr="00C61E2B">
        <w:t>6.</w:t>
      </w:r>
      <w:r w:rsidR="00107799" w:rsidRPr="00C61E2B">
        <w:t>6</w:t>
      </w:r>
      <w:r w:rsidRPr="00C61E2B">
        <w:t>.4.2.1</w:t>
      </w:r>
      <w:r w:rsidRPr="00C61E2B">
        <w:tab/>
        <w:t>Description</w:t>
      </w:r>
      <w:bookmarkEnd w:id="575"/>
      <w:bookmarkEnd w:id="576"/>
      <w:bookmarkEnd w:id="577"/>
      <w:bookmarkEnd w:id="578"/>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79" w:name="_Toc510696626"/>
      <w:bookmarkStart w:id="580" w:name="_Toc35971417"/>
      <w:bookmarkStart w:id="581" w:name="_Toc130662204"/>
      <w:bookmarkStart w:id="582" w:name="_Toc215167666"/>
      <w:r w:rsidRPr="00C61E2B">
        <w:t>6.</w:t>
      </w:r>
      <w:r w:rsidR="00107799" w:rsidRPr="00C61E2B">
        <w:t>6</w:t>
      </w:r>
      <w:r w:rsidRPr="00C61E2B">
        <w:t>.4.2.2</w:t>
      </w:r>
      <w:r w:rsidRPr="00C61E2B">
        <w:tab/>
      </w:r>
      <w:r w:rsidR="002D4A1B" w:rsidRPr="00C61E2B">
        <w:t>Operation definition</w:t>
      </w:r>
      <w:bookmarkEnd w:id="579"/>
      <w:bookmarkEnd w:id="580"/>
      <w:bookmarkEnd w:id="581"/>
      <w:bookmarkEnd w:id="582"/>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83" w:name="_Toc510696628"/>
      <w:bookmarkStart w:id="584" w:name="_Toc35971419"/>
      <w:bookmarkStart w:id="585" w:name="_Toc130662206"/>
      <w:bookmarkStart w:id="586" w:name="_Hlk181282067"/>
      <w:bookmarkStart w:id="587" w:name="_Toc215167667"/>
      <w:r w:rsidRPr="00C61E2B">
        <w:lastRenderedPageBreak/>
        <w:t>6.</w:t>
      </w:r>
      <w:r w:rsidR="00107799" w:rsidRPr="00C61E2B">
        <w:t>6</w:t>
      </w:r>
      <w:r w:rsidRPr="00C61E2B">
        <w:t>.5</w:t>
      </w:r>
      <w:r w:rsidRPr="00C61E2B">
        <w:tab/>
        <w:t>Notifications</w:t>
      </w:r>
      <w:bookmarkEnd w:id="583"/>
      <w:bookmarkEnd w:id="584"/>
      <w:bookmarkEnd w:id="585"/>
      <w:bookmarkEnd w:id="587"/>
    </w:p>
    <w:p w14:paraId="60A6580B" w14:textId="2848336B" w:rsidR="007E7E9E" w:rsidRPr="00C61E2B" w:rsidRDefault="007E7E9E" w:rsidP="007E7E9E">
      <w:pPr>
        <w:pStyle w:val="Heading4"/>
      </w:pPr>
      <w:bookmarkStart w:id="588" w:name="_Toc510696629"/>
      <w:bookmarkStart w:id="589" w:name="_Toc35971420"/>
      <w:bookmarkStart w:id="590" w:name="_Toc130662207"/>
      <w:bookmarkStart w:id="591" w:name="_Toc215167668"/>
      <w:r w:rsidRPr="00C61E2B">
        <w:t>6.</w:t>
      </w:r>
      <w:r w:rsidR="00107799" w:rsidRPr="00C61E2B">
        <w:t>6</w:t>
      </w:r>
      <w:r w:rsidRPr="00C61E2B">
        <w:t>.5.1</w:t>
      </w:r>
      <w:r w:rsidRPr="00C61E2B">
        <w:tab/>
        <w:t>General</w:t>
      </w:r>
      <w:bookmarkEnd w:id="588"/>
      <w:bookmarkEnd w:id="589"/>
      <w:bookmarkEnd w:id="590"/>
      <w:bookmarkEnd w:id="591"/>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592" w:name="_Toc510696632"/>
      <w:bookmarkStart w:id="593" w:name="_Toc35971427"/>
      <w:bookmarkStart w:id="594" w:name="_Toc130662213"/>
      <w:bookmarkStart w:id="595" w:name="_Toc215167669"/>
      <w:bookmarkEnd w:id="586"/>
      <w:r w:rsidRPr="00C61E2B">
        <w:t>6.</w:t>
      </w:r>
      <w:r w:rsidR="00107799" w:rsidRPr="00C61E2B">
        <w:t>6</w:t>
      </w:r>
      <w:r w:rsidRPr="00C61E2B">
        <w:t>.6</w:t>
      </w:r>
      <w:r w:rsidRPr="00C61E2B">
        <w:tab/>
      </w:r>
      <w:r w:rsidR="00351C1D" w:rsidRPr="00C61E2B">
        <w:t>Data model</w:t>
      </w:r>
      <w:bookmarkEnd w:id="592"/>
      <w:bookmarkEnd w:id="593"/>
      <w:bookmarkEnd w:id="594"/>
      <w:bookmarkEnd w:id="595"/>
    </w:p>
    <w:p w14:paraId="2DD8EAB3" w14:textId="3658E185" w:rsidR="007E7E9E" w:rsidRPr="00C61E2B" w:rsidRDefault="007E7E9E" w:rsidP="007E7E9E">
      <w:pPr>
        <w:pStyle w:val="Heading4"/>
      </w:pPr>
      <w:bookmarkStart w:id="596" w:name="_Toc510696633"/>
      <w:bookmarkStart w:id="597" w:name="_Toc35971428"/>
      <w:bookmarkStart w:id="598" w:name="_Toc130662214"/>
      <w:bookmarkStart w:id="599" w:name="_Toc510696634"/>
      <w:bookmarkStart w:id="600" w:name="_Toc35971429"/>
      <w:bookmarkStart w:id="601" w:name="_Toc215167670"/>
      <w:r w:rsidRPr="00C61E2B">
        <w:t>6.</w:t>
      </w:r>
      <w:r w:rsidR="00107799" w:rsidRPr="00C61E2B">
        <w:t>6</w:t>
      </w:r>
      <w:r w:rsidRPr="00C61E2B">
        <w:t>.6.1</w:t>
      </w:r>
      <w:r w:rsidRPr="00C61E2B">
        <w:tab/>
        <w:t>General</w:t>
      </w:r>
      <w:bookmarkEnd w:id="596"/>
      <w:bookmarkEnd w:id="597"/>
      <w:bookmarkEnd w:id="598"/>
      <w:bookmarkEnd w:id="601"/>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602" w:name="_Toc130662215"/>
      <w:bookmarkStart w:id="603" w:name="_Toc215167671"/>
      <w:r w:rsidRPr="00C61E2B">
        <w:t>6.</w:t>
      </w:r>
      <w:r w:rsidR="00107799" w:rsidRPr="00C61E2B">
        <w:t>6</w:t>
      </w:r>
      <w:r w:rsidRPr="00C61E2B">
        <w:t>.6.2</w:t>
      </w:r>
      <w:r w:rsidRPr="00C61E2B">
        <w:tab/>
        <w:t>Structured data types</w:t>
      </w:r>
      <w:bookmarkEnd w:id="599"/>
      <w:bookmarkEnd w:id="600"/>
      <w:bookmarkEnd w:id="602"/>
      <w:bookmarkEnd w:id="603"/>
    </w:p>
    <w:p w14:paraId="1587C3CB" w14:textId="22B4B1D1" w:rsidR="007E7E9E" w:rsidRPr="00C61E2B" w:rsidRDefault="007E7E9E" w:rsidP="007E7E9E">
      <w:pPr>
        <w:pStyle w:val="Heading5"/>
      </w:pPr>
      <w:bookmarkStart w:id="604" w:name="_Toc130662216"/>
      <w:bookmarkStart w:id="605" w:name="_Toc215167672"/>
      <w:r w:rsidRPr="00C61E2B">
        <w:t>6.</w:t>
      </w:r>
      <w:r w:rsidR="00107799" w:rsidRPr="00C61E2B">
        <w:t>6</w:t>
      </w:r>
      <w:r w:rsidRPr="00C61E2B">
        <w:t>.6.2.1</w:t>
      </w:r>
      <w:r w:rsidRPr="00C61E2B">
        <w:tab/>
        <w:t>Introduction</w:t>
      </w:r>
      <w:bookmarkEnd w:id="604"/>
      <w:bookmarkEnd w:id="605"/>
    </w:p>
    <w:p w14:paraId="146F086F" w14:textId="77777777" w:rsidR="007E7E9E" w:rsidRPr="00C61E2B" w:rsidRDefault="007E7E9E" w:rsidP="007E7E9E">
      <w:r w:rsidRPr="00C61E2B">
        <w:t>This clause defines the structures to be used in resource representations.</w:t>
      </w:r>
    </w:p>
    <w:p w14:paraId="02A33AF5" w14:textId="09165CBF" w:rsidR="007E7E9E" w:rsidRPr="00C61E2B" w:rsidRDefault="007E7E9E" w:rsidP="007E7E9E">
      <w:pPr>
        <w:pStyle w:val="Heading5"/>
      </w:pPr>
      <w:bookmarkStart w:id="606" w:name="_Toc510696636"/>
      <w:bookmarkStart w:id="607" w:name="_Toc35971431"/>
      <w:bookmarkStart w:id="608" w:name="_Toc130662217"/>
      <w:bookmarkStart w:id="609" w:name="_Toc215167673"/>
      <w:r w:rsidRPr="00C61E2B">
        <w:lastRenderedPageBreak/>
        <w:t>6.</w:t>
      </w:r>
      <w:r w:rsidR="00107799" w:rsidRPr="00C61E2B">
        <w:t>6</w:t>
      </w:r>
      <w:r w:rsidRPr="00C61E2B">
        <w:t>.6.2.2</w:t>
      </w:r>
      <w:r w:rsidRPr="00C61E2B">
        <w:tab/>
        <w:t xml:space="preserve">Type: </w:t>
      </w:r>
      <w:bookmarkEnd w:id="606"/>
      <w:bookmarkEnd w:id="607"/>
      <w:bookmarkEnd w:id="608"/>
      <w:r w:rsidRPr="00C61E2B">
        <w:t>IndFMember</w:t>
      </w:r>
      <w:bookmarkEnd w:id="609"/>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78685081" w:rsidR="007E7E9E" w:rsidRPr="00C61E2B" w:rsidRDefault="009058B8" w:rsidP="00C616E9">
            <w:pPr>
              <w:pStyle w:val="TAC"/>
            </w:pPr>
            <w:r w:rsidRPr="00C61E2B">
              <w:t>O</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AE1F269" w14:textId="77777777" w:rsidR="007E7E9E" w:rsidRPr="00C61E2B" w:rsidRDefault="007E7E9E" w:rsidP="00C616E9">
            <w:pPr>
              <w:pStyle w:val="TAL"/>
              <w:rPr>
                <w:rFonts w:cs="Arial"/>
                <w:szCs w:val="18"/>
              </w:rPr>
            </w:pPr>
            <w:r w:rsidRPr="00C61E2B">
              <w:rPr>
                <w:rFonts w:cs="Arial"/>
                <w:szCs w:val="18"/>
              </w:rPr>
              <w:t xml:space="preserve">Identifier </w:t>
            </w:r>
            <w:r w:rsidRPr="00C61E2B">
              <w:rPr>
                <w:lang w:eastAsia="zh-CN"/>
              </w:rPr>
              <w:t>of the VAL service for which the grouping indication is applied. (NOTE)</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54E56D4F" w:rsidR="007E7E9E" w:rsidRPr="00C61E2B" w:rsidRDefault="009058B8" w:rsidP="00C616E9">
            <w:pPr>
              <w:pStyle w:val="TAC"/>
            </w:pPr>
            <w:r w:rsidRPr="00C61E2B">
              <w:t>O</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7BAE2404" w14:textId="77777777" w:rsidR="007E7E9E" w:rsidRPr="00C61E2B"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 (NOTE)</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193CC05F" w:rsidR="007E7E9E" w:rsidRPr="00C61E2B" w:rsidRDefault="007E7E9E" w:rsidP="00C616E9">
            <w:pPr>
              <w:pStyle w:val="TAL"/>
            </w:pPr>
            <w:r w:rsidRPr="00C61E2B">
              <w:t>analyticsId</w:t>
            </w:r>
            <w:r w:rsidR="009058B8" w:rsidRPr="00C61E2B">
              <w:t>s</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009F40B3" w:rsidR="007E7E9E" w:rsidRPr="00C61E2B" w:rsidRDefault="009058B8" w:rsidP="00C616E9">
            <w:pPr>
              <w:pStyle w:val="TAC"/>
            </w:pPr>
            <w:r w:rsidRPr="00C61E2B">
              <w:t>O</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0087EE14" w14:textId="77777777" w:rsidR="007E7E9E" w:rsidRPr="00C61E2B"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 (</w:t>
            </w:r>
            <w:r w:rsidRPr="00C61E2B">
              <w:rPr>
                <w:lang w:eastAsia="zh-CN"/>
              </w:rPr>
              <w:t xml:space="preserve">NOTE) </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7777777" w:rsidR="009058B8" w:rsidRPr="00C61E2B" w:rsidRDefault="007E7E9E" w:rsidP="009058B8">
            <w:pPr>
              <w:pStyle w:val="TAN"/>
            </w:pPr>
            <w:r w:rsidRPr="00C61E2B">
              <w:t>NOTE</w:t>
            </w:r>
            <w:r w:rsidR="009058B8" w:rsidRPr="00C61E2B">
              <w:t> 1</w:t>
            </w:r>
            <w:r w:rsidRPr="00C61E2B">
              <w:t>:</w:t>
            </w:r>
            <w:r w:rsidRPr="00C61E2B">
              <w:tab/>
              <w:t>One of the attributes valServiceId, mlModelId, or analyticsId shall be present</w:t>
            </w:r>
            <w:r w:rsidR="009058B8" w:rsidRPr="00C61E2B">
              <w:t xml:space="preserve"> if the FL group indication is related to FL group creation or change</w:t>
            </w:r>
            <w:r w:rsidRPr="00C61E2B">
              <w:t>.</w:t>
            </w:r>
          </w:p>
          <w:p w14:paraId="1A22F46E" w14:textId="524D182D" w:rsidR="007E7E9E" w:rsidRPr="00C61E2B" w:rsidRDefault="009058B8" w:rsidP="009058B8">
            <w:pPr>
              <w:pStyle w:val="TAN"/>
              <w:rPr>
                <w:rFonts w:cs="Arial"/>
                <w:szCs w:val="18"/>
              </w:rPr>
            </w:pPr>
            <w:r w:rsidRPr="00C61E2B">
              <w:t>NOTE 2:</w:t>
            </w:r>
            <w:r w:rsidRPr="00C61E2B">
              <w:tab/>
              <w:t>The 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10" w:name="_Toc510696638"/>
      <w:bookmarkStart w:id="611" w:name="_Toc35971433"/>
      <w:bookmarkStart w:id="612" w:name="_Toc130662219"/>
      <w:bookmarkStart w:id="613" w:name="_Toc215167674"/>
      <w:r w:rsidRPr="00C61E2B">
        <w:t>6.</w:t>
      </w:r>
      <w:r w:rsidR="00107799" w:rsidRPr="00C61E2B">
        <w:t>6</w:t>
      </w:r>
      <w:r w:rsidRPr="00C61E2B">
        <w:t>.6.2.3</w:t>
      </w:r>
      <w:r w:rsidRPr="00C61E2B">
        <w:tab/>
        <w:t>Type: FlGroupInfo</w:t>
      </w:r>
      <w:bookmarkEnd w:id="613"/>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14" w:name="_Toc215167675"/>
      <w:r w:rsidRPr="00C61E2B">
        <w:t>6.</w:t>
      </w:r>
      <w:r w:rsidR="00107799" w:rsidRPr="00C61E2B">
        <w:t>6</w:t>
      </w:r>
      <w:r w:rsidRPr="00C61E2B">
        <w:t>.6.2.</w:t>
      </w:r>
      <w:r w:rsidR="005400BE" w:rsidRPr="00C61E2B">
        <w:t>4</w:t>
      </w:r>
      <w:r w:rsidRPr="00C61E2B">
        <w:tab/>
        <w:t>Type: FlMember</w:t>
      </w:r>
      <w:r w:rsidR="005400BE" w:rsidRPr="00C61E2B">
        <w:t>Data</w:t>
      </w:r>
      <w:bookmarkEnd w:id="614"/>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5A4E8EFB" w:rsidR="007E7E9E" w:rsidRPr="00C61E2B" w:rsidRDefault="009058B8" w:rsidP="00C616E9">
            <w:pPr>
              <w:pStyle w:val="TAC"/>
            </w:pPr>
            <w:r w:rsidRPr="00C61E2B">
              <w:t>O</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12D024C7" w:rsidR="007E7E9E" w:rsidRPr="00C61E2B" w:rsidRDefault="009058B8" w:rsidP="00C616E9">
            <w:pPr>
              <w:pStyle w:val="TAC"/>
            </w:pPr>
            <w:r w:rsidRPr="00C61E2B">
              <w:t>O</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5A9D525E" w:rsidR="005400BE" w:rsidRPr="00C61E2B" w:rsidRDefault="005400BE" w:rsidP="005400BE">
            <w:pPr>
              <w:pStyle w:val="TAN"/>
              <w:rPr>
                <w:rFonts w:cs="Arial"/>
                <w:szCs w:val="18"/>
              </w:rPr>
            </w:pPr>
            <w:r w:rsidRPr="00C61E2B">
              <w:t>NOTE:</w:t>
            </w:r>
            <w:r w:rsidRPr="00C61E2B">
              <w:tab/>
              <w:t>At least one of the attributes flMemberID and flMemberAddr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15" w:name="_Toc215167676"/>
      <w:r w:rsidRPr="00C61E2B">
        <w:t>6.</w:t>
      </w:r>
      <w:r w:rsidR="00107799" w:rsidRPr="00C61E2B">
        <w:t>6</w:t>
      </w:r>
      <w:r w:rsidRPr="00C61E2B">
        <w:t>.6.2.5</w:t>
      </w:r>
      <w:r w:rsidRPr="00C61E2B">
        <w:tab/>
        <w:t>Type: FlMemberInfo</w:t>
      </w:r>
      <w:bookmarkEnd w:id="615"/>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16" w:name="_Toc215167677"/>
      <w:r w:rsidRPr="00C61E2B">
        <w:lastRenderedPageBreak/>
        <w:t>6.6.6.2.6</w:t>
      </w:r>
      <w:r w:rsidRPr="00C61E2B">
        <w:tab/>
        <w:t>Type: FlGroupDeletionInfo</w:t>
      </w:r>
      <w:bookmarkEnd w:id="616"/>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77777777"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17" w:name="_Toc215167678"/>
      <w:r w:rsidRPr="00C61E2B">
        <w:t>6.</w:t>
      </w:r>
      <w:r w:rsidR="00107799" w:rsidRPr="00C61E2B">
        <w:t>6</w:t>
      </w:r>
      <w:r w:rsidRPr="00C61E2B">
        <w:t>.6.3</w:t>
      </w:r>
      <w:r w:rsidRPr="00C61E2B">
        <w:tab/>
        <w:t>Simple data types and enumerations</w:t>
      </w:r>
      <w:bookmarkEnd w:id="610"/>
      <w:bookmarkEnd w:id="611"/>
      <w:bookmarkEnd w:id="612"/>
      <w:bookmarkEnd w:id="617"/>
    </w:p>
    <w:p w14:paraId="21E5AC90" w14:textId="0008C689" w:rsidR="007E7E9E" w:rsidRPr="00C61E2B" w:rsidRDefault="007E7E9E" w:rsidP="007E7E9E">
      <w:pPr>
        <w:pStyle w:val="Heading5"/>
      </w:pPr>
      <w:bookmarkStart w:id="618" w:name="_Toc510696639"/>
      <w:bookmarkStart w:id="619" w:name="_Toc35971434"/>
      <w:bookmarkStart w:id="620" w:name="_Toc130662220"/>
      <w:bookmarkStart w:id="621" w:name="_Toc215167679"/>
      <w:r w:rsidRPr="00C61E2B">
        <w:t>6.</w:t>
      </w:r>
      <w:r w:rsidR="00107799" w:rsidRPr="00C61E2B">
        <w:t>6</w:t>
      </w:r>
      <w:r w:rsidRPr="00C61E2B">
        <w:t>.6.3.1</w:t>
      </w:r>
      <w:r w:rsidRPr="00C61E2B">
        <w:tab/>
        <w:t>Introduction</w:t>
      </w:r>
      <w:bookmarkEnd w:id="618"/>
      <w:bookmarkEnd w:id="619"/>
      <w:bookmarkEnd w:id="620"/>
      <w:bookmarkEnd w:id="621"/>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22" w:name="_Toc510696640"/>
      <w:bookmarkStart w:id="623" w:name="_Toc35971435"/>
      <w:bookmarkStart w:id="624" w:name="_Toc130662221"/>
      <w:bookmarkStart w:id="625" w:name="_Toc215167680"/>
      <w:r w:rsidRPr="00C61E2B">
        <w:t>6.</w:t>
      </w:r>
      <w:r w:rsidR="00107799" w:rsidRPr="00C61E2B">
        <w:t>6</w:t>
      </w:r>
      <w:r w:rsidRPr="00C61E2B">
        <w:t>.6.3.2</w:t>
      </w:r>
      <w:r w:rsidRPr="00C61E2B">
        <w:tab/>
        <w:t>Simple data types</w:t>
      </w:r>
      <w:bookmarkEnd w:id="622"/>
      <w:bookmarkEnd w:id="623"/>
      <w:bookmarkEnd w:id="624"/>
      <w:bookmarkEnd w:id="625"/>
    </w:p>
    <w:p w14:paraId="18C14DA9" w14:textId="1F9A6BF6" w:rsidR="007E7E9E" w:rsidRPr="00C61E2B" w:rsidRDefault="007E7E9E" w:rsidP="007E7E9E">
      <w:bookmarkStart w:id="626" w:name="_Toc510696641"/>
      <w:bookmarkStart w:id="627"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28" w:name="_Toc130662222"/>
      <w:bookmarkStart w:id="629" w:name="_Toc510696643"/>
      <w:bookmarkStart w:id="630" w:name="_Toc35971438"/>
      <w:bookmarkStart w:id="631" w:name="_Toc130662224"/>
      <w:bookmarkStart w:id="632" w:name="_Toc215167681"/>
      <w:bookmarkEnd w:id="626"/>
      <w:bookmarkEnd w:id="627"/>
      <w:r w:rsidRPr="00C61E2B">
        <w:t>6.</w:t>
      </w:r>
      <w:r w:rsidR="00107799" w:rsidRPr="00C61E2B">
        <w:t>6</w:t>
      </w:r>
      <w:r w:rsidRPr="00C61E2B">
        <w:t>.6.3.3</w:t>
      </w:r>
      <w:r w:rsidRPr="00C61E2B">
        <w:tab/>
        <w:t xml:space="preserve">Enumeration: </w:t>
      </w:r>
      <w:bookmarkEnd w:id="628"/>
      <w:r w:rsidR="005400BE" w:rsidRPr="00C61E2B">
        <w:t>FlMemberAvailability</w:t>
      </w:r>
      <w:bookmarkEnd w:id="632"/>
    </w:p>
    <w:p w14:paraId="56B35065" w14:textId="1DE31C69" w:rsidR="007E7E9E" w:rsidRPr="00C61E2B" w:rsidRDefault="007E7E9E" w:rsidP="007E7E9E">
      <w:r w:rsidRPr="00C61E2B">
        <w:t xml:space="preserve">The enumeration </w:t>
      </w:r>
      <w:r w:rsidR="005400BE" w:rsidRPr="00C61E2B">
        <w:t>FlMemberAvailability</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33" w:name="_Toc510696642"/>
      <w:bookmarkStart w:id="634" w:name="_Toc35971437"/>
      <w:bookmarkStart w:id="635" w:name="_Toc130662223"/>
      <w:bookmarkStart w:id="636" w:name="_Toc215167682"/>
      <w:r w:rsidRPr="00C61E2B">
        <w:t>6.</w:t>
      </w:r>
      <w:r w:rsidR="00107799" w:rsidRPr="00C61E2B">
        <w:t>6</w:t>
      </w:r>
      <w:r w:rsidRPr="00C61E2B">
        <w:t>.6.3.4</w:t>
      </w:r>
      <w:r w:rsidRPr="00C61E2B">
        <w:tab/>
        <w:t xml:space="preserve">Enumeration: </w:t>
      </w:r>
      <w:bookmarkEnd w:id="633"/>
      <w:bookmarkEnd w:id="634"/>
      <w:bookmarkEnd w:id="635"/>
      <w:r w:rsidRPr="00C61E2B">
        <w:t>FlMemberConstraint</w:t>
      </w:r>
      <w:bookmarkEnd w:id="636"/>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37" w:name="_Toc215167683"/>
      <w:r w:rsidRPr="00C61E2B">
        <w:t>6.</w:t>
      </w:r>
      <w:r w:rsidR="00107799" w:rsidRPr="00C61E2B">
        <w:t>6</w:t>
      </w:r>
      <w:r w:rsidRPr="00C61E2B">
        <w:t>.6.3.5</w:t>
      </w:r>
      <w:r w:rsidRPr="00C61E2B">
        <w:tab/>
        <w:t>Enumeration: FlMemberRole</w:t>
      </w:r>
      <w:bookmarkEnd w:id="637"/>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lastRenderedPageBreak/>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38" w:name="_Toc215167684"/>
      <w:r w:rsidRPr="00C61E2B">
        <w:t>6.6.6.3.6</w:t>
      </w:r>
      <w:r w:rsidRPr="00C61E2B">
        <w:tab/>
        <w:t>Enumeration: FlGroupDelCause</w:t>
      </w:r>
      <w:bookmarkEnd w:id="638"/>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77777777" w:rsidR="003F37DD" w:rsidRPr="00C61E2B" w:rsidRDefault="003F37DD">
            <w:pPr>
              <w:pStyle w:val="TAL"/>
              <w:rPr>
                <w:lang w:eastAsia="fr-FR"/>
              </w:rPr>
            </w:pPr>
            <w:r w:rsidRPr="00C61E2B">
              <w:rPr>
                <w:lang w:eastAsia="fr-FR"/>
              </w:rPr>
              <w:t>Indicates the AIML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39" w:name="_Toc215167685"/>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29"/>
      <w:bookmarkEnd w:id="630"/>
      <w:bookmarkEnd w:id="631"/>
      <w:bookmarkEnd w:id="639"/>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640" w:name="_Toc510696646"/>
      <w:bookmarkStart w:id="641" w:name="_Toc35971441"/>
      <w:bookmarkStart w:id="642" w:name="_Toc130662227"/>
      <w:bookmarkStart w:id="643" w:name="_Toc215167686"/>
      <w:r w:rsidRPr="00C61E2B">
        <w:t>6.</w:t>
      </w:r>
      <w:r w:rsidR="00107799" w:rsidRPr="00C61E2B">
        <w:t>6</w:t>
      </w:r>
      <w:r w:rsidRPr="00C61E2B">
        <w:t>.6.5</w:t>
      </w:r>
      <w:r w:rsidRPr="00C61E2B">
        <w:tab/>
        <w:t>Binary data</w:t>
      </w:r>
      <w:bookmarkEnd w:id="640"/>
      <w:bookmarkEnd w:id="641"/>
      <w:bookmarkEnd w:id="642"/>
      <w:bookmarkEnd w:id="643"/>
    </w:p>
    <w:p w14:paraId="6B837F50" w14:textId="61D9F761" w:rsidR="007E7E9E" w:rsidRPr="00C61E2B" w:rsidRDefault="007E7E9E" w:rsidP="007E7E9E">
      <w:pPr>
        <w:pStyle w:val="Heading5"/>
      </w:pPr>
      <w:bookmarkStart w:id="644" w:name="_Toc35971442"/>
      <w:bookmarkStart w:id="645" w:name="_Toc130662228"/>
      <w:bookmarkStart w:id="646" w:name="_Toc215167687"/>
      <w:r w:rsidRPr="00C61E2B">
        <w:t>6.</w:t>
      </w:r>
      <w:r w:rsidR="00107799" w:rsidRPr="00C61E2B">
        <w:t>6</w:t>
      </w:r>
      <w:r w:rsidRPr="00C61E2B">
        <w:t>.6.5.1</w:t>
      </w:r>
      <w:r w:rsidRPr="00C61E2B">
        <w:tab/>
      </w:r>
      <w:r w:rsidR="00351C1D" w:rsidRPr="00C61E2B">
        <w:t>Binary data types</w:t>
      </w:r>
      <w:bookmarkEnd w:id="644"/>
      <w:bookmarkEnd w:id="645"/>
      <w:bookmarkEnd w:id="646"/>
    </w:p>
    <w:p w14:paraId="1E629E8C" w14:textId="77777777" w:rsidR="00271DFC" w:rsidRPr="00C61E2B" w:rsidRDefault="00271DFC" w:rsidP="00271DFC">
      <w:bookmarkStart w:id="647"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48" w:name="_Toc510696647"/>
      <w:bookmarkStart w:id="649" w:name="_Toc35971443"/>
      <w:bookmarkStart w:id="650" w:name="_Toc130662230"/>
      <w:bookmarkStart w:id="651" w:name="_Toc215167688"/>
      <w:bookmarkEnd w:id="647"/>
      <w:r w:rsidRPr="00C61E2B">
        <w:t>6.</w:t>
      </w:r>
      <w:r w:rsidR="00107799" w:rsidRPr="00C61E2B">
        <w:t>6</w:t>
      </w:r>
      <w:r w:rsidRPr="00C61E2B">
        <w:t>.7</w:t>
      </w:r>
      <w:r w:rsidRPr="00C61E2B">
        <w:tab/>
      </w:r>
      <w:r w:rsidR="00351C1D" w:rsidRPr="00C61E2B">
        <w:t>Error handling</w:t>
      </w:r>
      <w:bookmarkEnd w:id="648"/>
      <w:bookmarkEnd w:id="649"/>
      <w:bookmarkEnd w:id="650"/>
      <w:bookmarkEnd w:id="651"/>
    </w:p>
    <w:p w14:paraId="4EE14449" w14:textId="0BAEE7F1" w:rsidR="007E7E9E" w:rsidRPr="00C61E2B" w:rsidRDefault="007E7E9E" w:rsidP="007E7E9E">
      <w:pPr>
        <w:pStyle w:val="Heading4"/>
      </w:pPr>
      <w:bookmarkStart w:id="652" w:name="_Toc35971444"/>
      <w:bookmarkStart w:id="653" w:name="_Toc130662231"/>
      <w:bookmarkStart w:id="654" w:name="_Toc215167689"/>
      <w:r w:rsidRPr="00C61E2B">
        <w:t>6.</w:t>
      </w:r>
      <w:r w:rsidR="00107799" w:rsidRPr="00C61E2B">
        <w:t>6</w:t>
      </w:r>
      <w:r w:rsidRPr="00C61E2B">
        <w:t>.7.1</w:t>
      </w:r>
      <w:r w:rsidRPr="00C61E2B">
        <w:tab/>
        <w:t>General</w:t>
      </w:r>
      <w:bookmarkEnd w:id="652"/>
      <w:bookmarkEnd w:id="653"/>
      <w:bookmarkEnd w:id="654"/>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655" w:name="_Toc35971445"/>
      <w:bookmarkStart w:id="656" w:name="_Toc130662232"/>
      <w:bookmarkStart w:id="657" w:name="_Toc215167690"/>
      <w:r w:rsidRPr="00C61E2B">
        <w:t>6.</w:t>
      </w:r>
      <w:r w:rsidR="00107799" w:rsidRPr="00C61E2B">
        <w:t>6</w:t>
      </w:r>
      <w:r w:rsidRPr="00C61E2B">
        <w:t>.7.2</w:t>
      </w:r>
      <w:r w:rsidRPr="00C61E2B">
        <w:tab/>
      </w:r>
      <w:r w:rsidR="002D4A1B" w:rsidRPr="00C61E2B">
        <w:t>Protocol errors</w:t>
      </w:r>
      <w:bookmarkEnd w:id="655"/>
      <w:bookmarkEnd w:id="656"/>
      <w:bookmarkEnd w:id="657"/>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658" w:name="_Toc35971446"/>
      <w:bookmarkStart w:id="659" w:name="_Toc130662233"/>
      <w:bookmarkStart w:id="660" w:name="_Toc215167691"/>
      <w:r w:rsidRPr="00C61E2B">
        <w:t>6.</w:t>
      </w:r>
      <w:r w:rsidR="00107799" w:rsidRPr="00C61E2B">
        <w:t>6</w:t>
      </w:r>
      <w:r w:rsidRPr="00C61E2B">
        <w:t>.7.3</w:t>
      </w:r>
      <w:r w:rsidRPr="00C61E2B">
        <w:tab/>
      </w:r>
      <w:r w:rsidR="002D4A1B" w:rsidRPr="00C61E2B">
        <w:t>Application errors</w:t>
      </w:r>
      <w:bookmarkEnd w:id="658"/>
      <w:bookmarkEnd w:id="659"/>
      <w:bookmarkEnd w:id="660"/>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61" w:name="_Toc130662234"/>
      <w:bookmarkStart w:id="662" w:name="_Toc215167692"/>
      <w:r w:rsidRPr="00C61E2B">
        <w:lastRenderedPageBreak/>
        <w:t>6.</w:t>
      </w:r>
      <w:r w:rsidR="00107799" w:rsidRPr="00C61E2B">
        <w:t>6</w:t>
      </w:r>
      <w:r w:rsidRPr="00C61E2B">
        <w:t>.8</w:t>
      </w:r>
      <w:r w:rsidRPr="00C61E2B">
        <w:rPr>
          <w:lang w:eastAsia="zh-CN"/>
        </w:rPr>
        <w:tab/>
        <w:t>Feature negotiation</w:t>
      </w:r>
      <w:bookmarkEnd w:id="661"/>
      <w:bookmarkEnd w:id="662"/>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63" w:name="_Toc215167693"/>
      <w:r w:rsidRPr="00C61E2B">
        <w:t>6.</w:t>
      </w:r>
      <w:r w:rsidR="00107799" w:rsidRPr="00C61E2B">
        <w:t>6</w:t>
      </w:r>
      <w:r w:rsidRPr="00C61E2B">
        <w:t>.9</w:t>
      </w:r>
      <w:r w:rsidRPr="00C61E2B">
        <w:tab/>
        <w:t>Security</w:t>
      </w:r>
      <w:bookmarkEnd w:id="663"/>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664" w:name="_Toc96843459"/>
      <w:bookmarkStart w:id="665" w:name="_Toc96844434"/>
      <w:bookmarkStart w:id="666" w:name="_Toc100740007"/>
      <w:bookmarkStart w:id="667" w:name="_Toc104332874"/>
      <w:bookmarkStart w:id="668" w:name="_Toc510696650"/>
      <w:bookmarkStart w:id="669" w:name="_Toc35971450"/>
      <w:bookmarkStart w:id="670" w:name="_Toc215167694"/>
      <w:bookmarkEnd w:id="208"/>
      <w:bookmarkEnd w:id="209"/>
      <w:r w:rsidRPr="00C61E2B">
        <w:t>6.7</w:t>
      </w:r>
      <w:r w:rsidRPr="00C61E2B">
        <w:tab/>
        <w:t>Aimlec_ClientDataProcessing API</w:t>
      </w:r>
      <w:bookmarkEnd w:id="670"/>
    </w:p>
    <w:p w14:paraId="151349D2" w14:textId="77777777" w:rsidR="006162F5" w:rsidRPr="00C61E2B" w:rsidRDefault="006162F5" w:rsidP="006162F5">
      <w:pPr>
        <w:pStyle w:val="Heading3"/>
      </w:pPr>
      <w:bookmarkStart w:id="671" w:name="_Toc215167695"/>
      <w:r w:rsidRPr="00C61E2B">
        <w:t>6.7.1</w:t>
      </w:r>
      <w:r w:rsidRPr="00C61E2B">
        <w:tab/>
        <w:t>Introduction</w:t>
      </w:r>
      <w:bookmarkEnd w:id="671"/>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72" w:name="_Toc215167696"/>
      <w:r w:rsidRPr="00C61E2B">
        <w:t>6.7.2</w:t>
      </w:r>
      <w:r w:rsidRPr="00C61E2B">
        <w:tab/>
        <w:t>Usage of HTTP and common API related aspects</w:t>
      </w:r>
      <w:bookmarkEnd w:id="672"/>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673" w:name="_Toc215167697"/>
      <w:r w:rsidRPr="00C61E2B">
        <w:t>6.7.3</w:t>
      </w:r>
      <w:r w:rsidRPr="00C61E2B">
        <w:tab/>
        <w:t>Resources</w:t>
      </w:r>
      <w:bookmarkEnd w:id="673"/>
    </w:p>
    <w:p w14:paraId="0D65F4BD" w14:textId="77777777" w:rsidR="006162F5" w:rsidRPr="00C61E2B" w:rsidRDefault="006162F5" w:rsidP="006162F5">
      <w:pPr>
        <w:pStyle w:val="Heading4"/>
      </w:pPr>
      <w:bookmarkStart w:id="674" w:name="_Toc215167698"/>
      <w:r w:rsidRPr="00C61E2B">
        <w:t>6.7.3.1</w:t>
      </w:r>
      <w:r w:rsidRPr="00C61E2B">
        <w:tab/>
        <w:t>Overview</w:t>
      </w:r>
      <w:bookmarkEnd w:id="674"/>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75" w:name="_Toc215167699"/>
      <w:r w:rsidRPr="00C61E2B">
        <w:t>6.7.4</w:t>
      </w:r>
      <w:r w:rsidRPr="00C61E2B">
        <w:tab/>
        <w:t>Custom operations without associated resources</w:t>
      </w:r>
      <w:bookmarkEnd w:id="675"/>
    </w:p>
    <w:p w14:paraId="2DDD9FCD" w14:textId="77777777" w:rsidR="006162F5" w:rsidRPr="00C61E2B" w:rsidRDefault="006162F5" w:rsidP="006162F5">
      <w:pPr>
        <w:pStyle w:val="Heading4"/>
      </w:pPr>
      <w:bookmarkStart w:id="676" w:name="_Toc215167700"/>
      <w:r w:rsidRPr="00C61E2B">
        <w:t>6.7.4.1</w:t>
      </w:r>
      <w:r w:rsidRPr="00C61E2B">
        <w:tab/>
        <w:t>Overview</w:t>
      </w:r>
      <w:bookmarkEnd w:id="676"/>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lastRenderedPageBreak/>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1BC93377" w14:textId="77777777" w:rsidR="006162F5" w:rsidRPr="00C61E2B" w:rsidRDefault="006162F5" w:rsidP="006162F5">
      <w:pPr>
        <w:pStyle w:val="Heading4"/>
      </w:pPr>
      <w:bookmarkStart w:id="677" w:name="_Toc215167701"/>
      <w:r w:rsidRPr="00C61E2B">
        <w:t>6.7.4.2</w:t>
      </w:r>
      <w:r w:rsidRPr="00C61E2B">
        <w:tab/>
        <w:t>Operation: Trigger client data processing</w:t>
      </w:r>
      <w:bookmarkEnd w:id="677"/>
    </w:p>
    <w:p w14:paraId="10C82729" w14:textId="77777777" w:rsidR="006162F5" w:rsidRPr="00C61E2B" w:rsidRDefault="006162F5" w:rsidP="006162F5">
      <w:pPr>
        <w:pStyle w:val="Heading5"/>
      </w:pPr>
      <w:bookmarkStart w:id="678" w:name="_Toc215167702"/>
      <w:r w:rsidRPr="00C61E2B">
        <w:t>6.7.4.2.1</w:t>
      </w:r>
      <w:r w:rsidRPr="00C61E2B">
        <w:tab/>
        <w:t>Description</w:t>
      </w:r>
      <w:bookmarkEnd w:id="678"/>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79" w:name="_Toc215167703"/>
      <w:r w:rsidRPr="00C61E2B">
        <w:t>6.7.4.2.2</w:t>
      </w:r>
      <w:r w:rsidRPr="00C61E2B">
        <w:tab/>
      </w:r>
      <w:r w:rsidR="002D4A1B" w:rsidRPr="00C61E2B">
        <w:t>Operation definition</w:t>
      </w:r>
      <w:bookmarkEnd w:id="679"/>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80" w:name="_Toc215167704"/>
      <w:r w:rsidRPr="00C61E2B">
        <w:lastRenderedPageBreak/>
        <w:t>6.7.5</w:t>
      </w:r>
      <w:r w:rsidRPr="00C61E2B">
        <w:tab/>
        <w:t>Notifications</w:t>
      </w:r>
      <w:bookmarkEnd w:id="680"/>
    </w:p>
    <w:p w14:paraId="6AF90175" w14:textId="77777777" w:rsidR="006162F5" w:rsidRPr="00C61E2B" w:rsidRDefault="006162F5" w:rsidP="006162F5">
      <w:pPr>
        <w:pStyle w:val="Heading4"/>
      </w:pPr>
      <w:bookmarkStart w:id="681" w:name="_Toc215167705"/>
      <w:r w:rsidRPr="00C61E2B">
        <w:t>6.7.5.1</w:t>
      </w:r>
      <w:r w:rsidRPr="00C61E2B">
        <w:tab/>
        <w:t>General</w:t>
      </w:r>
      <w:bookmarkEnd w:id="681"/>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82" w:name="_Toc215167706"/>
      <w:r w:rsidRPr="00C61E2B">
        <w:t>6.7.6</w:t>
      </w:r>
      <w:r w:rsidRPr="00C61E2B">
        <w:tab/>
      </w:r>
      <w:r w:rsidR="00351C1D" w:rsidRPr="00C61E2B">
        <w:t>Data model</w:t>
      </w:r>
      <w:bookmarkEnd w:id="682"/>
    </w:p>
    <w:p w14:paraId="2CFA0101" w14:textId="77777777" w:rsidR="006162F5" w:rsidRPr="00C61E2B" w:rsidRDefault="006162F5" w:rsidP="006162F5">
      <w:pPr>
        <w:pStyle w:val="Heading4"/>
      </w:pPr>
      <w:bookmarkStart w:id="683" w:name="_Toc215167707"/>
      <w:r w:rsidRPr="00C61E2B">
        <w:t>6.7.6.1</w:t>
      </w:r>
      <w:r w:rsidRPr="00C61E2B">
        <w:tab/>
        <w:t>General</w:t>
      </w:r>
      <w:bookmarkEnd w:id="683"/>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84" w:name="_Toc215167708"/>
      <w:r w:rsidRPr="00C61E2B">
        <w:t>6.7.6.2</w:t>
      </w:r>
      <w:r w:rsidRPr="00C61E2B">
        <w:tab/>
        <w:t>Structured data types</w:t>
      </w:r>
      <w:bookmarkEnd w:id="684"/>
    </w:p>
    <w:p w14:paraId="1D671347" w14:textId="77777777" w:rsidR="006162F5" w:rsidRPr="00C61E2B" w:rsidRDefault="006162F5" w:rsidP="006162F5">
      <w:pPr>
        <w:pStyle w:val="Heading5"/>
      </w:pPr>
      <w:bookmarkStart w:id="685" w:name="_Toc215167709"/>
      <w:r w:rsidRPr="00C61E2B">
        <w:t>6.7.6.2.1</w:t>
      </w:r>
      <w:r w:rsidRPr="00C61E2B">
        <w:tab/>
        <w:t>Introduction</w:t>
      </w:r>
      <w:bookmarkEnd w:id="685"/>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86" w:name="_Toc215167710"/>
      <w:r w:rsidRPr="00C61E2B">
        <w:lastRenderedPageBreak/>
        <w:t>6.7.6.2.2</w:t>
      </w:r>
      <w:r w:rsidRPr="00C61E2B">
        <w:tab/>
        <w:t>Type: CltDataProcReq</w:t>
      </w:r>
      <w:bookmarkEnd w:id="686"/>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B078A43" w14:textId="77777777" w:rsidR="006162F5" w:rsidRPr="00C61E2B" w:rsidRDefault="006162F5">
            <w:pPr>
              <w:pStyle w:val="TAL"/>
              <w:rPr>
                <w:rFonts w:cs="Arial"/>
                <w:szCs w:val="18"/>
                <w:lang w:eastAsia="fr-FR"/>
              </w:rPr>
            </w:pPr>
            <w:r w:rsidRPr="00C61E2B">
              <w:rPr>
                <w:rFonts w:cs="Arial"/>
                <w:szCs w:val="18"/>
                <w:lang w:eastAsia="fr-FR"/>
              </w:rPr>
              <w:t>Identifies the data preparation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9EF50CC" w14:textId="77777777" w:rsidR="006162F5" w:rsidRPr="00C61E2B" w:rsidRDefault="006162F5">
            <w:pPr>
              <w:pStyle w:val="TAL"/>
              <w:rPr>
                <w:rFonts w:cs="Arial"/>
                <w:szCs w:val="18"/>
                <w:lang w:eastAsia="fr-FR"/>
              </w:rPr>
            </w:pPr>
            <w:r w:rsidRPr="00C61E2B">
              <w:rPr>
                <w:rFonts w:cs="Arial"/>
                <w:szCs w:val="18"/>
                <w:lang w:eastAsia="fr-FR"/>
              </w:rPr>
              <w:t>Identifies the data analysis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162F5" w:rsidRPr="00C61E2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394FF4E7"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At least one of the attributes dataPrepReq</w:t>
            </w:r>
            <w:r w:rsidR="00F338C1" w:rsidRPr="00C61E2B">
              <w:t>s</w:t>
            </w:r>
            <w:r w:rsidRPr="00C61E2B">
              <w:t xml:space="preserve"> or dataAnalysisReq</w:t>
            </w:r>
            <w:r w:rsidR="00F338C1" w:rsidRPr="00C61E2B">
              <w:t>s</w:t>
            </w:r>
            <w:r w:rsidRPr="00C61E2B">
              <w:t xml:space="preserve"> 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87" w:name="_Toc215167711"/>
      <w:r w:rsidRPr="00C61E2B">
        <w:t>6.7.6.2.3</w:t>
      </w:r>
      <w:r w:rsidRPr="00C61E2B">
        <w:tab/>
        <w:t>Type: CltDataProcResp</w:t>
      </w:r>
      <w:bookmarkEnd w:id="687"/>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77777777" w:rsidR="006162F5" w:rsidRPr="00C61E2B" w:rsidRDefault="006162F5">
            <w:pPr>
              <w:pStyle w:val="TAL"/>
              <w:jc w:val="center"/>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7777777" w:rsidR="006162F5" w:rsidRPr="00C61E2B" w:rsidRDefault="006162F5">
            <w:pPr>
              <w:pStyle w:val="TAL"/>
              <w:rPr>
                <w:lang w:eastAsia="fr-FR"/>
              </w:rPr>
            </w:pPr>
            <w:r w:rsidRPr="00C61E2B">
              <w:rPr>
                <w:lang w:eastAsia="fr-FR"/>
              </w:rPr>
              <w:t>timeStamp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6162F5" w:rsidRPr="00C61E2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7777777"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At least one of the attributes dataPrepOutputs or dataAnalysisOutput shall be present.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88" w:name="_Toc215167712"/>
      <w:r w:rsidRPr="00C61E2B">
        <w:t>6.7.6.3</w:t>
      </w:r>
      <w:r w:rsidRPr="00C61E2B">
        <w:tab/>
        <w:t>Simple data types and enumerations</w:t>
      </w:r>
      <w:bookmarkEnd w:id="688"/>
    </w:p>
    <w:p w14:paraId="06D21D61" w14:textId="77777777" w:rsidR="006162F5" w:rsidRPr="00C61E2B" w:rsidRDefault="006162F5" w:rsidP="006162F5">
      <w:pPr>
        <w:pStyle w:val="Heading5"/>
      </w:pPr>
      <w:bookmarkStart w:id="689" w:name="_Toc215167713"/>
      <w:r w:rsidRPr="00C61E2B">
        <w:t>6.7.6.3.1</w:t>
      </w:r>
      <w:r w:rsidRPr="00C61E2B">
        <w:tab/>
        <w:t>Introduction</w:t>
      </w:r>
      <w:bookmarkEnd w:id="689"/>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90" w:name="_Toc215167714"/>
      <w:r w:rsidRPr="00C61E2B">
        <w:t>6.7.6.3.2</w:t>
      </w:r>
      <w:r w:rsidRPr="00C61E2B">
        <w:tab/>
        <w:t>Simple data types</w:t>
      </w:r>
      <w:bookmarkEnd w:id="690"/>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691" w:name="_Toc215167715"/>
      <w:r w:rsidRPr="00C61E2B">
        <w:t>6.7.6.4</w:t>
      </w:r>
      <w:r w:rsidRPr="00C61E2B">
        <w:tab/>
      </w:r>
      <w:r w:rsidRPr="00C61E2B">
        <w:rPr>
          <w:lang w:eastAsia="zh-CN"/>
        </w:rPr>
        <w:t>Data types describing alternative data types or combinations of data types</w:t>
      </w:r>
      <w:bookmarkEnd w:id="691"/>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692" w:name="_Toc215167716"/>
      <w:r w:rsidRPr="00C61E2B">
        <w:lastRenderedPageBreak/>
        <w:t>6.7.6.5</w:t>
      </w:r>
      <w:r w:rsidRPr="00C61E2B">
        <w:tab/>
        <w:t>Binary data</w:t>
      </w:r>
      <w:bookmarkEnd w:id="692"/>
    </w:p>
    <w:p w14:paraId="7AD044BF" w14:textId="45FCB800" w:rsidR="006162F5" w:rsidRPr="00C61E2B" w:rsidRDefault="006162F5" w:rsidP="006162F5">
      <w:pPr>
        <w:pStyle w:val="Heading5"/>
      </w:pPr>
      <w:bookmarkStart w:id="693" w:name="_Toc215167717"/>
      <w:r w:rsidRPr="00C61E2B">
        <w:t>6.7.6.5.1</w:t>
      </w:r>
      <w:r w:rsidRPr="00C61E2B">
        <w:tab/>
      </w:r>
      <w:r w:rsidR="00351C1D" w:rsidRPr="00C61E2B">
        <w:t>Binary data types</w:t>
      </w:r>
      <w:bookmarkEnd w:id="693"/>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694" w:name="_Toc215167718"/>
      <w:r w:rsidRPr="00C61E2B">
        <w:t>6.7.7</w:t>
      </w:r>
      <w:r w:rsidRPr="00C61E2B">
        <w:tab/>
      </w:r>
      <w:r w:rsidR="00351C1D" w:rsidRPr="00C61E2B">
        <w:t>Error handling</w:t>
      </w:r>
      <w:bookmarkEnd w:id="694"/>
    </w:p>
    <w:p w14:paraId="63821325" w14:textId="77777777" w:rsidR="006162F5" w:rsidRPr="00C61E2B" w:rsidRDefault="006162F5" w:rsidP="006162F5">
      <w:pPr>
        <w:pStyle w:val="Heading4"/>
      </w:pPr>
      <w:bookmarkStart w:id="695" w:name="_Toc215167719"/>
      <w:r w:rsidRPr="00C61E2B">
        <w:t>6.7.7.1</w:t>
      </w:r>
      <w:r w:rsidRPr="00C61E2B">
        <w:tab/>
        <w:t>General</w:t>
      </w:r>
      <w:bookmarkEnd w:id="695"/>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696" w:name="_Toc215167720"/>
      <w:r w:rsidRPr="00C61E2B">
        <w:t>6.7.7.2</w:t>
      </w:r>
      <w:r w:rsidRPr="00C61E2B">
        <w:tab/>
      </w:r>
      <w:r w:rsidR="002D4A1B" w:rsidRPr="00C61E2B">
        <w:t>Protocol errors</w:t>
      </w:r>
      <w:bookmarkEnd w:id="696"/>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697" w:name="_Toc215167721"/>
      <w:r w:rsidRPr="00C61E2B">
        <w:t>6.7.7.3</w:t>
      </w:r>
      <w:r w:rsidRPr="00C61E2B">
        <w:tab/>
      </w:r>
      <w:r w:rsidR="002D4A1B" w:rsidRPr="00C61E2B">
        <w:t>Application errors</w:t>
      </w:r>
      <w:bookmarkEnd w:id="697"/>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698" w:name="_Toc215167722"/>
      <w:r w:rsidRPr="00C61E2B">
        <w:t>6.7.8</w:t>
      </w:r>
      <w:r w:rsidRPr="00C61E2B">
        <w:rPr>
          <w:lang w:eastAsia="zh-CN"/>
        </w:rPr>
        <w:tab/>
        <w:t>Feature negotiation</w:t>
      </w:r>
      <w:bookmarkEnd w:id="698"/>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C61E2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C61E2B" w:rsidRDefault="006162F5">
            <w:pPr>
              <w:pStyle w:val="TAL"/>
              <w:rPr>
                <w:rFonts w:cs="Arial"/>
                <w:szCs w:val="18"/>
                <w:lang w:eastAsia="fr-FR"/>
              </w:rPr>
            </w:pP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699" w:name="_Toc215167723"/>
      <w:r w:rsidRPr="00C61E2B">
        <w:t>6.7.9</w:t>
      </w:r>
      <w:r w:rsidRPr="00C61E2B">
        <w:tab/>
        <w:t>Security</w:t>
      </w:r>
      <w:bookmarkEnd w:id="699"/>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700" w:name="_Toc215167724"/>
      <w:r w:rsidRPr="00C61E2B">
        <w:t>6.</w:t>
      </w:r>
      <w:r w:rsidR="006A3726" w:rsidRPr="00C61E2B">
        <w:t>8</w:t>
      </w:r>
      <w:r w:rsidRPr="00C61E2B">
        <w:tab/>
        <w:t>Aimlec_</w:t>
      </w:r>
      <w:r w:rsidR="001E66B4" w:rsidRPr="00C61E2B">
        <w:t>MLModTngCapEva</w:t>
      </w:r>
      <w:r w:rsidRPr="00C61E2B">
        <w:t xml:space="preserve"> API</w:t>
      </w:r>
      <w:bookmarkEnd w:id="700"/>
    </w:p>
    <w:p w14:paraId="36CB2FAE" w14:textId="3FEE16BB" w:rsidR="00DB1890" w:rsidRPr="00C61E2B" w:rsidRDefault="00DB1890" w:rsidP="00DB1890">
      <w:pPr>
        <w:pStyle w:val="Heading3"/>
      </w:pPr>
      <w:bookmarkStart w:id="701" w:name="_Toc215167725"/>
      <w:r w:rsidRPr="00C61E2B">
        <w:t>6.</w:t>
      </w:r>
      <w:r w:rsidR="006A3726" w:rsidRPr="00C61E2B">
        <w:t>8</w:t>
      </w:r>
      <w:r w:rsidRPr="00C61E2B">
        <w:t>.1</w:t>
      </w:r>
      <w:r w:rsidRPr="00C61E2B">
        <w:tab/>
        <w:t>Introduction</w:t>
      </w:r>
      <w:bookmarkEnd w:id="701"/>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lastRenderedPageBreak/>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702" w:name="_Toc215167726"/>
      <w:r w:rsidRPr="00C61E2B">
        <w:t>6.</w:t>
      </w:r>
      <w:r w:rsidR="006A3726" w:rsidRPr="00C61E2B">
        <w:t>8</w:t>
      </w:r>
      <w:r w:rsidRPr="00C61E2B">
        <w:t>.2</w:t>
      </w:r>
      <w:r w:rsidRPr="00C61E2B">
        <w:tab/>
        <w:t>Usage of HTTP and common API related aspects</w:t>
      </w:r>
      <w:bookmarkEnd w:id="702"/>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703" w:name="_Toc215167727"/>
      <w:r w:rsidRPr="00C61E2B">
        <w:t>6.</w:t>
      </w:r>
      <w:r w:rsidR="006A3726" w:rsidRPr="00C61E2B">
        <w:t>8</w:t>
      </w:r>
      <w:r w:rsidRPr="00C61E2B">
        <w:t>.3</w:t>
      </w:r>
      <w:r w:rsidRPr="00C61E2B">
        <w:tab/>
        <w:t>Resources</w:t>
      </w:r>
      <w:bookmarkEnd w:id="703"/>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04" w:name="_Hlk188536873"/>
      <w:bookmarkStart w:id="705" w:name="_Hlk188483052"/>
      <w:bookmarkStart w:id="706" w:name="_Toc510696635"/>
      <w:bookmarkStart w:id="707" w:name="_Toc35971430"/>
      <w:bookmarkStart w:id="708" w:name="_Toc215167728"/>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08"/>
    </w:p>
    <w:p w14:paraId="0B6A6EAD" w14:textId="3701D288" w:rsidR="00DB1890" w:rsidRPr="00C61E2B" w:rsidRDefault="00DB1890" w:rsidP="00DB1890">
      <w:pPr>
        <w:pStyle w:val="Heading4"/>
      </w:pPr>
      <w:bookmarkStart w:id="709" w:name="_Toc215167729"/>
      <w:bookmarkEnd w:id="704"/>
      <w:bookmarkEnd w:id="705"/>
      <w:r w:rsidRPr="00C61E2B">
        <w:t>6.</w:t>
      </w:r>
      <w:r w:rsidR="006A3726" w:rsidRPr="00C61E2B">
        <w:t>8</w:t>
      </w:r>
      <w:r w:rsidRPr="00C61E2B">
        <w:t>.4.1</w:t>
      </w:r>
      <w:r w:rsidRPr="00C61E2B">
        <w:tab/>
        <w:t>Overview</w:t>
      </w:r>
      <w:bookmarkEnd w:id="709"/>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8E344FD" w14:textId="1B7F5245" w:rsidR="00DB1890" w:rsidRPr="00C61E2B" w:rsidRDefault="00DB1890" w:rsidP="00DB1890">
      <w:pPr>
        <w:pStyle w:val="Heading4"/>
      </w:pPr>
      <w:bookmarkStart w:id="710" w:name="_Toc215167730"/>
      <w:r w:rsidRPr="00C61E2B">
        <w:t>6.</w:t>
      </w:r>
      <w:r w:rsidR="006A3726" w:rsidRPr="00C61E2B">
        <w:t>8</w:t>
      </w:r>
      <w:r w:rsidRPr="00C61E2B">
        <w:t>.4.2</w:t>
      </w:r>
      <w:r w:rsidRPr="00C61E2B">
        <w:tab/>
        <w:t>Operation: ML model training capability evaluation request</w:t>
      </w:r>
      <w:bookmarkEnd w:id="710"/>
    </w:p>
    <w:p w14:paraId="31DA6817" w14:textId="7E83D13E" w:rsidR="00DB1890" w:rsidRPr="00C61E2B" w:rsidRDefault="00DB1890" w:rsidP="00DB1890">
      <w:pPr>
        <w:pStyle w:val="Heading5"/>
      </w:pPr>
      <w:bookmarkStart w:id="711" w:name="_Toc215167731"/>
      <w:r w:rsidRPr="00C61E2B">
        <w:t>6.</w:t>
      </w:r>
      <w:r w:rsidR="006A3726" w:rsidRPr="00C61E2B">
        <w:t>8</w:t>
      </w:r>
      <w:r w:rsidRPr="00C61E2B">
        <w:t>.4.2.1</w:t>
      </w:r>
      <w:r w:rsidRPr="00C61E2B">
        <w:tab/>
        <w:t>Description</w:t>
      </w:r>
      <w:bookmarkEnd w:id="711"/>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12" w:name="_Toc215167732"/>
      <w:r w:rsidRPr="00C61E2B">
        <w:t>6.</w:t>
      </w:r>
      <w:r w:rsidR="006A3726" w:rsidRPr="00C61E2B">
        <w:t>8</w:t>
      </w:r>
      <w:r w:rsidRPr="00C61E2B">
        <w:t>.4.2.2</w:t>
      </w:r>
      <w:r w:rsidRPr="00C61E2B">
        <w:tab/>
      </w:r>
      <w:r w:rsidR="002D4A1B" w:rsidRPr="00C61E2B">
        <w:t>Operation definition</w:t>
      </w:r>
      <w:bookmarkEnd w:id="712"/>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13" w:name="_Toc215167733"/>
      <w:r w:rsidRPr="00C61E2B">
        <w:t>6.</w:t>
      </w:r>
      <w:r w:rsidR="006A3726" w:rsidRPr="00C61E2B">
        <w:t>8</w:t>
      </w:r>
      <w:r w:rsidRPr="00C61E2B">
        <w:t>.5</w:t>
      </w:r>
      <w:r w:rsidRPr="00C61E2B">
        <w:tab/>
        <w:t>Notifications</w:t>
      </w:r>
      <w:bookmarkEnd w:id="713"/>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14" w:name="_Toc215167734"/>
      <w:r w:rsidRPr="00C61E2B">
        <w:t>6.</w:t>
      </w:r>
      <w:r w:rsidR="006A3726" w:rsidRPr="00C61E2B">
        <w:t>8</w:t>
      </w:r>
      <w:r w:rsidRPr="00C61E2B">
        <w:t>.6</w:t>
      </w:r>
      <w:r w:rsidRPr="00C61E2B">
        <w:tab/>
      </w:r>
      <w:r w:rsidR="00351C1D" w:rsidRPr="00C61E2B">
        <w:t>Data model</w:t>
      </w:r>
      <w:bookmarkEnd w:id="714"/>
    </w:p>
    <w:p w14:paraId="7833D32C" w14:textId="2F4A2B15" w:rsidR="00DB1890" w:rsidRPr="00C61E2B" w:rsidRDefault="00DB1890" w:rsidP="00DB1890">
      <w:pPr>
        <w:pStyle w:val="Heading4"/>
      </w:pPr>
      <w:bookmarkStart w:id="715" w:name="_Toc215167735"/>
      <w:r w:rsidRPr="00C61E2B">
        <w:t>6.</w:t>
      </w:r>
      <w:r w:rsidR="006A3726" w:rsidRPr="00C61E2B">
        <w:t>8</w:t>
      </w:r>
      <w:r w:rsidRPr="00C61E2B">
        <w:t>.6.1</w:t>
      </w:r>
      <w:r w:rsidRPr="00C61E2B">
        <w:tab/>
        <w:t>General</w:t>
      </w:r>
      <w:bookmarkEnd w:id="715"/>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77777777" w:rsidR="00DB1890" w:rsidRPr="00C61E2B" w:rsidRDefault="00DB1890" w:rsidP="00F50D1F">
            <w:pPr>
              <w:pStyle w:val="TAL"/>
              <w:rPr>
                <w:rFonts w:cs="Arial"/>
                <w:szCs w:val="18"/>
              </w:rPr>
            </w:pPr>
            <w:r w:rsidRPr="00C61E2B">
              <w:t xml:space="preserve">Contains </w:t>
            </w:r>
            <w:r w:rsidRPr="00C61E2B">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77777777" w:rsidR="00DB1890" w:rsidRPr="00C61E2B" w:rsidRDefault="00DB1890" w:rsidP="00F50D1F">
            <w:pPr>
              <w:pStyle w:val="TAL"/>
              <w:rPr>
                <w:rFonts w:cs="Arial"/>
                <w:szCs w:val="18"/>
              </w:rPr>
            </w:pPr>
            <w:r w:rsidRPr="00C61E2B">
              <w:rPr>
                <w:rFonts w:cs="Arial"/>
                <w:szCs w:val="18"/>
              </w:rPr>
              <w:t xml:space="preserve">Used to indicate </w:t>
            </w:r>
            <w:bookmarkStart w:id="716" w:name="_Hlk192850969"/>
            <w:r w:rsidRPr="00C61E2B">
              <w:rPr>
                <w:rFonts w:cs="Arial"/>
                <w:szCs w:val="18"/>
              </w:rPr>
              <w:t xml:space="preserve">a </w:t>
            </w:r>
            <w:r w:rsidRPr="00C61E2B">
              <w:t>type of the AIML model</w:t>
            </w:r>
            <w:bookmarkEnd w:id="716"/>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17" w:name="_Toc215167736"/>
      <w:r w:rsidRPr="00C61E2B">
        <w:t>6.</w:t>
      </w:r>
      <w:r w:rsidR="006A3726" w:rsidRPr="00C61E2B">
        <w:t>8</w:t>
      </w:r>
      <w:r w:rsidRPr="00C61E2B">
        <w:t>.6.2</w:t>
      </w:r>
      <w:r w:rsidRPr="00C61E2B">
        <w:tab/>
        <w:t>Structured data types</w:t>
      </w:r>
      <w:bookmarkEnd w:id="717"/>
    </w:p>
    <w:p w14:paraId="49F0CF2B" w14:textId="251116BF" w:rsidR="00DB1890" w:rsidRPr="00C61E2B" w:rsidRDefault="00DB1890" w:rsidP="00DB1890">
      <w:pPr>
        <w:pStyle w:val="Heading5"/>
      </w:pPr>
      <w:bookmarkStart w:id="718" w:name="_Toc215167737"/>
      <w:r w:rsidRPr="00C61E2B">
        <w:t>6.</w:t>
      </w:r>
      <w:r w:rsidR="006A3726" w:rsidRPr="00C61E2B">
        <w:t>8</w:t>
      </w:r>
      <w:r w:rsidRPr="00C61E2B">
        <w:t>.6.2.1</w:t>
      </w:r>
      <w:r w:rsidRPr="00C61E2B">
        <w:tab/>
        <w:t>Introduction</w:t>
      </w:r>
      <w:bookmarkEnd w:id="706"/>
      <w:bookmarkEnd w:id="707"/>
      <w:bookmarkEnd w:id="718"/>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19" w:name="_Toc215167738"/>
      <w:r w:rsidRPr="00C61E2B">
        <w:t>6.</w:t>
      </w:r>
      <w:r w:rsidR="006A3726" w:rsidRPr="00C61E2B">
        <w:t>8</w:t>
      </w:r>
      <w:r w:rsidRPr="00C61E2B">
        <w:t>.6.2.2</w:t>
      </w:r>
      <w:r w:rsidRPr="00C61E2B">
        <w:tab/>
        <w:t>Type: MlModTngCapEvalReq</w:t>
      </w:r>
      <w:bookmarkEnd w:id="719"/>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77777777" w:rsidR="00DB1890" w:rsidRPr="00C61E2B" w:rsidRDefault="00DB1890" w:rsidP="00F50D1F">
            <w:pPr>
              <w:pStyle w:val="TAL"/>
            </w:pPr>
            <w:r w:rsidRPr="00C61E2B">
              <w:t xml:space="preserve">Contains </w:t>
            </w:r>
            <w:r w:rsidRPr="00C61E2B">
              <w:rPr>
                <w:lang w:eastAsia="zh-CN"/>
              </w:rPr>
              <w:t xml:space="preserve">the AIML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20" w:name="_Toc215167739"/>
      <w:r w:rsidRPr="00C61E2B">
        <w:t>6.</w:t>
      </w:r>
      <w:r w:rsidR="006A3726" w:rsidRPr="00C61E2B">
        <w:t>8</w:t>
      </w:r>
      <w:r w:rsidRPr="00C61E2B">
        <w:t>.6.2.3</w:t>
      </w:r>
      <w:r w:rsidRPr="00C61E2B">
        <w:tab/>
        <w:t>Type: MlModTngCapEvalResp</w:t>
      </w:r>
      <w:bookmarkEnd w:id="720"/>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21" w:name="_Toc215167740"/>
      <w:r w:rsidRPr="00C61E2B">
        <w:lastRenderedPageBreak/>
        <w:t>6.</w:t>
      </w:r>
      <w:r w:rsidR="006A3726" w:rsidRPr="00C61E2B">
        <w:t>8</w:t>
      </w:r>
      <w:r w:rsidRPr="00C61E2B">
        <w:t>.6.2.4</w:t>
      </w:r>
      <w:r w:rsidRPr="00C61E2B">
        <w:tab/>
        <w:t>Type: AimlModelData</w:t>
      </w:r>
      <w:bookmarkEnd w:id="721"/>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77777777" w:rsidR="00DB1890" w:rsidRPr="00C61E2B" w:rsidRDefault="00DB1890" w:rsidP="00F50D1F">
            <w:pPr>
              <w:pStyle w:val="TAL"/>
              <w:rPr>
                <w:lang w:eastAsia="zh-CN"/>
              </w:rPr>
            </w:pPr>
            <w:r w:rsidRPr="00C61E2B">
              <w:t xml:space="preserve">Contains </w:t>
            </w:r>
            <w:r w:rsidRPr="00C61E2B">
              <w:rPr>
                <w:lang w:eastAsia="zh-CN"/>
              </w:rPr>
              <w:t>information about the AIML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77777777" w:rsidR="00DB1890" w:rsidRPr="00C61E2B" w:rsidRDefault="00DB1890" w:rsidP="00F50D1F">
            <w:pPr>
              <w:pStyle w:val="TAN"/>
            </w:pPr>
            <w:r w:rsidRPr="00C61E2B">
              <w:t>NOTE 1:</w:t>
            </w:r>
            <w:r w:rsidRPr="00C61E2B">
              <w:tab/>
              <w:t>For the HFL only one AIML model shall be present. For the VFL more than one AIML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22" w:name="_Toc215167741"/>
      <w:r w:rsidRPr="00C61E2B">
        <w:t>6.</w:t>
      </w:r>
      <w:r w:rsidR="006A3726" w:rsidRPr="00C61E2B">
        <w:t>8</w:t>
      </w:r>
      <w:r w:rsidRPr="00C61E2B">
        <w:t>.6.2.5</w:t>
      </w:r>
      <w:r w:rsidRPr="00C61E2B">
        <w:tab/>
        <w:t>Type: DataSetRequirements</w:t>
      </w:r>
      <w:bookmarkEnd w:id="722"/>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77777777" w:rsidR="00DB1890" w:rsidRPr="00C61E2B" w:rsidRDefault="00DB1890" w:rsidP="00F50D1F">
            <w:pPr>
              <w:pStyle w:val="TAC"/>
            </w:pPr>
            <w:r w:rsidRPr="00C61E2B">
              <w:t>O</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77777777" w:rsidR="00DB1890" w:rsidRPr="00C61E2B" w:rsidRDefault="00DB1890" w:rsidP="00F50D1F">
            <w:pPr>
              <w:pStyle w:val="TAC"/>
            </w:pPr>
            <w:r w:rsidRPr="00C61E2B">
              <w:t>O</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23" w:name="_Toc215167742"/>
      <w:r w:rsidRPr="00C61E2B">
        <w:t>6.</w:t>
      </w:r>
      <w:r w:rsidR="006A3726" w:rsidRPr="00C61E2B">
        <w:t>8</w:t>
      </w:r>
      <w:r w:rsidRPr="00C61E2B">
        <w:t>.6.2.6</w:t>
      </w:r>
      <w:r w:rsidRPr="00C61E2B">
        <w:tab/>
        <w:t>Type: DomainFeatures</w:t>
      </w:r>
      <w:bookmarkEnd w:id="723"/>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24" w:name="_Toc215167743"/>
      <w:r w:rsidRPr="00C61E2B">
        <w:t>6.</w:t>
      </w:r>
      <w:r w:rsidR="006A3726" w:rsidRPr="00C61E2B">
        <w:t>8</w:t>
      </w:r>
      <w:r w:rsidRPr="00C61E2B">
        <w:t>.6.2.7</w:t>
      </w:r>
      <w:r w:rsidRPr="00C61E2B">
        <w:tab/>
        <w:t>Type: AimlModelInfo</w:t>
      </w:r>
      <w:bookmarkEnd w:id="724"/>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77777777" w:rsidR="00DB1890" w:rsidRPr="00C61E2B" w:rsidRDefault="00DB1890" w:rsidP="00F50D1F">
            <w:pPr>
              <w:pStyle w:val="TAL"/>
              <w:rPr>
                <w:lang w:eastAsia="zh-CN"/>
              </w:rPr>
            </w:pPr>
            <w:r w:rsidRPr="00C61E2B">
              <w:t>Contains AIML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25" w:name="_Toc215167744"/>
      <w:r w:rsidRPr="00C61E2B" w:rsidDel="00765566">
        <w:lastRenderedPageBreak/>
        <w:t>6.</w:t>
      </w:r>
      <w:r w:rsidR="006A3726" w:rsidRPr="00C61E2B">
        <w:t>8</w:t>
      </w:r>
      <w:r w:rsidRPr="00C61E2B" w:rsidDel="00765566">
        <w:t>.6.3</w:t>
      </w:r>
      <w:r w:rsidRPr="00C61E2B" w:rsidDel="00765566">
        <w:tab/>
        <w:t>Simple data types and enumerations</w:t>
      </w:r>
      <w:bookmarkEnd w:id="725"/>
    </w:p>
    <w:p w14:paraId="755EEB89" w14:textId="4F6F5264" w:rsidR="00DB1890" w:rsidRPr="00C61E2B" w:rsidDel="00765566" w:rsidRDefault="00DB1890" w:rsidP="00DB1890">
      <w:pPr>
        <w:pStyle w:val="Heading5"/>
      </w:pPr>
      <w:bookmarkStart w:id="726" w:name="_Toc215167745"/>
      <w:r w:rsidRPr="00C61E2B" w:rsidDel="00765566">
        <w:t>6.</w:t>
      </w:r>
      <w:r w:rsidR="006A3726" w:rsidRPr="00C61E2B">
        <w:t>8</w:t>
      </w:r>
      <w:r w:rsidRPr="00C61E2B" w:rsidDel="00765566">
        <w:t>.6.3.1</w:t>
      </w:r>
      <w:r w:rsidRPr="00C61E2B" w:rsidDel="00765566">
        <w:tab/>
        <w:t>Introduction</w:t>
      </w:r>
      <w:bookmarkEnd w:id="726"/>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27" w:name="_Toc215167746"/>
      <w:r w:rsidRPr="00C61E2B" w:rsidDel="00765566">
        <w:t>6.</w:t>
      </w:r>
      <w:r w:rsidR="006A3726" w:rsidRPr="00C61E2B">
        <w:t>8</w:t>
      </w:r>
      <w:r w:rsidRPr="00C61E2B" w:rsidDel="00765566">
        <w:t>.6.3.2</w:t>
      </w:r>
      <w:r w:rsidRPr="00C61E2B" w:rsidDel="00765566">
        <w:tab/>
        <w:t>Simple data types</w:t>
      </w:r>
      <w:bookmarkEnd w:id="727"/>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28" w:name="_Toc215167747"/>
      <w:r w:rsidRPr="00C61E2B" w:rsidDel="00765566">
        <w:t>6.</w:t>
      </w:r>
      <w:r w:rsidR="006A3726" w:rsidRPr="00C61E2B">
        <w:t>8</w:t>
      </w:r>
      <w:r w:rsidRPr="00C61E2B" w:rsidDel="00765566">
        <w:t>.6.3.3</w:t>
      </w:r>
      <w:r w:rsidRPr="00C61E2B" w:rsidDel="00765566">
        <w:tab/>
        <w:t>Enumeration: CapEvalOutcome</w:t>
      </w:r>
      <w:bookmarkEnd w:id="728"/>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77777777" w:rsidR="00DB1890" w:rsidRPr="00C61E2B" w:rsidDel="00765566" w:rsidRDefault="00DB1890" w:rsidP="00F50D1F">
            <w:pPr>
              <w:pStyle w:val="TAL"/>
            </w:pPr>
            <w:r w:rsidRPr="00C61E2B" w:rsidDel="00765566">
              <w:t>INABILITY_TO_JOIN</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29" w:name="_Toc215167748"/>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29"/>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30" w:name="_Toc215167749"/>
      <w:r w:rsidRPr="00C61E2B">
        <w:t>6.</w:t>
      </w:r>
      <w:r w:rsidR="006A3726" w:rsidRPr="00C61E2B">
        <w:t>8</w:t>
      </w:r>
      <w:r w:rsidRPr="00C61E2B">
        <w:t>.6.5</w:t>
      </w:r>
      <w:r w:rsidRPr="00C61E2B">
        <w:tab/>
        <w:t>Binary data</w:t>
      </w:r>
      <w:bookmarkEnd w:id="730"/>
    </w:p>
    <w:p w14:paraId="43933C9A" w14:textId="3BA913A3" w:rsidR="00DB1890" w:rsidRPr="00C61E2B" w:rsidRDefault="00DB1890" w:rsidP="00DB1890">
      <w:pPr>
        <w:pStyle w:val="Heading5"/>
      </w:pPr>
      <w:bookmarkStart w:id="731" w:name="_Toc215167750"/>
      <w:r w:rsidRPr="00C61E2B">
        <w:t>6.</w:t>
      </w:r>
      <w:r w:rsidR="006A3726" w:rsidRPr="00C61E2B">
        <w:t>8</w:t>
      </w:r>
      <w:r w:rsidRPr="00C61E2B">
        <w:t>.6.5.1</w:t>
      </w:r>
      <w:r w:rsidRPr="00C61E2B">
        <w:tab/>
      </w:r>
      <w:r w:rsidR="00351C1D" w:rsidRPr="00C61E2B">
        <w:t>Binary data types</w:t>
      </w:r>
      <w:bookmarkEnd w:id="731"/>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32" w:name="_Toc215167751"/>
      <w:r w:rsidRPr="00C61E2B">
        <w:t>6.</w:t>
      </w:r>
      <w:r w:rsidR="006A3726" w:rsidRPr="00C61E2B">
        <w:t>8</w:t>
      </w:r>
      <w:r w:rsidRPr="00C61E2B">
        <w:t>.7</w:t>
      </w:r>
      <w:r w:rsidRPr="00C61E2B">
        <w:tab/>
      </w:r>
      <w:r w:rsidR="00351C1D" w:rsidRPr="00C61E2B">
        <w:t>Error handling</w:t>
      </w:r>
      <w:bookmarkEnd w:id="732"/>
    </w:p>
    <w:p w14:paraId="24974EDD" w14:textId="7D56F2DB" w:rsidR="00DB1890" w:rsidRPr="00C61E2B" w:rsidRDefault="00DB1890" w:rsidP="00DB1890">
      <w:pPr>
        <w:pStyle w:val="Heading4"/>
      </w:pPr>
      <w:bookmarkStart w:id="733" w:name="_Toc215167752"/>
      <w:r w:rsidRPr="00C61E2B">
        <w:t>6.</w:t>
      </w:r>
      <w:r w:rsidR="006A3726" w:rsidRPr="00C61E2B">
        <w:t>8</w:t>
      </w:r>
      <w:r w:rsidRPr="00C61E2B">
        <w:t>.7.1</w:t>
      </w:r>
      <w:r w:rsidRPr="00C61E2B">
        <w:tab/>
        <w:t>General</w:t>
      </w:r>
      <w:bookmarkEnd w:id="733"/>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734" w:name="_Toc215167753"/>
      <w:r w:rsidRPr="00C61E2B">
        <w:t>6.</w:t>
      </w:r>
      <w:r w:rsidR="006A3726" w:rsidRPr="00C61E2B">
        <w:t>8</w:t>
      </w:r>
      <w:r w:rsidRPr="00C61E2B">
        <w:t>.7.2</w:t>
      </w:r>
      <w:r w:rsidRPr="00C61E2B">
        <w:tab/>
      </w:r>
      <w:r w:rsidR="002D4A1B" w:rsidRPr="00C61E2B">
        <w:t>Protocol errors</w:t>
      </w:r>
      <w:bookmarkEnd w:id="734"/>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735" w:name="_Toc215167754"/>
      <w:r w:rsidRPr="00C61E2B">
        <w:lastRenderedPageBreak/>
        <w:t>6.</w:t>
      </w:r>
      <w:r w:rsidR="006A3726" w:rsidRPr="00C61E2B">
        <w:t>8</w:t>
      </w:r>
      <w:r w:rsidRPr="00C61E2B">
        <w:t>.7.3</w:t>
      </w:r>
      <w:r w:rsidRPr="00C61E2B">
        <w:tab/>
      </w:r>
      <w:r w:rsidR="002D4A1B" w:rsidRPr="00C61E2B">
        <w:t>Application errors</w:t>
      </w:r>
      <w:bookmarkEnd w:id="735"/>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36" w:name="_Toc215167755"/>
      <w:r w:rsidRPr="00C61E2B">
        <w:t>6.</w:t>
      </w:r>
      <w:r w:rsidR="006A3726" w:rsidRPr="00C61E2B">
        <w:t>8</w:t>
      </w:r>
      <w:r w:rsidRPr="00C61E2B">
        <w:t>.8</w:t>
      </w:r>
      <w:r w:rsidRPr="00C61E2B">
        <w:rPr>
          <w:lang w:eastAsia="zh-CN"/>
        </w:rPr>
        <w:tab/>
        <w:t>Feature negotiation</w:t>
      </w:r>
      <w:bookmarkEnd w:id="736"/>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37" w:name="_Toc215167756"/>
      <w:r w:rsidRPr="00C61E2B">
        <w:t>6.</w:t>
      </w:r>
      <w:r w:rsidR="006A3726" w:rsidRPr="00C61E2B">
        <w:t>8</w:t>
      </w:r>
      <w:r w:rsidRPr="00C61E2B">
        <w:t>.9</w:t>
      </w:r>
      <w:r w:rsidRPr="00C61E2B">
        <w:tab/>
        <w:t>Security</w:t>
      </w:r>
      <w:bookmarkEnd w:id="737"/>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738" w:name="_Toc215167757"/>
      <w:r w:rsidRPr="00C61E2B">
        <w:t>6.</w:t>
      </w:r>
      <w:r w:rsidR="006A3726" w:rsidRPr="00C61E2B">
        <w:t>9</w:t>
      </w:r>
      <w:r w:rsidRPr="00C61E2B">
        <w:tab/>
      </w:r>
      <w:bookmarkStart w:id="739" w:name="_Hlk198282589"/>
      <w:r w:rsidRPr="00C61E2B">
        <w:t>Aimles_UeTLModelSelectionAssistance</w:t>
      </w:r>
      <w:bookmarkEnd w:id="739"/>
      <w:r w:rsidRPr="00C61E2B">
        <w:t xml:space="preserve"> API</w:t>
      </w:r>
      <w:bookmarkEnd w:id="738"/>
    </w:p>
    <w:p w14:paraId="47B438C0" w14:textId="7CFFB1D6" w:rsidR="00DB1890" w:rsidRPr="00C61E2B" w:rsidRDefault="00DB1890" w:rsidP="00DB1890">
      <w:pPr>
        <w:pStyle w:val="Heading3"/>
      </w:pPr>
      <w:bookmarkStart w:id="740" w:name="_Toc195538808"/>
      <w:bookmarkStart w:id="741" w:name="_Toc215167758"/>
      <w:r w:rsidRPr="00C61E2B">
        <w:t>6.</w:t>
      </w:r>
      <w:r w:rsidR="006A3726" w:rsidRPr="00C61E2B">
        <w:t>9</w:t>
      </w:r>
      <w:r w:rsidRPr="00C61E2B">
        <w:t>.1</w:t>
      </w:r>
      <w:r w:rsidRPr="00C61E2B">
        <w:tab/>
        <w:t>Introduction</w:t>
      </w:r>
      <w:bookmarkEnd w:id="740"/>
      <w:bookmarkEnd w:id="741"/>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42" w:name="_Toc195538809"/>
      <w:bookmarkStart w:id="743" w:name="_Toc215167759"/>
      <w:r w:rsidRPr="00C61E2B">
        <w:t>6.</w:t>
      </w:r>
      <w:r w:rsidR="006A3726" w:rsidRPr="00C61E2B">
        <w:t>9</w:t>
      </w:r>
      <w:r w:rsidRPr="00C61E2B">
        <w:t>.2</w:t>
      </w:r>
      <w:r w:rsidRPr="00C61E2B">
        <w:tab/>
        <w:t>Usage of HTTP and common API related aspects</w:t>
      </w:r>
      <w:bookmarkEnd w:id="742"/>
      <w:bookmarkEnd w:id="743"/>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744" w:name="_Toc195538810"/>
      <w:bookmarkStart w:id="745" w:name="_Toc215167760"/>
      <w:r w:rsidRPr="00C61E2B">
        <w:t>6.</w:t>
      </w:r>
      <w:r w:rsidR="006A3726" w:rsidRPr="00C61E2B">
        <w:t>9</w:t>
      </w:r>
      <w:r w:rsidRPr="00C61E2B">
        <w:t>.3</w:t>
      </w:r>
      <w:r w:rsidRPr="00C61E2B">
        <w:tab/>
        <w:t>Resources</w:t>
      </w:r>
      <w:bookmarkEnd w:id="744"/>
      <w:bookmarkEnd w:id="745"/>
    </w:p>
    <w:p w14:paraId="592D8FD2" w14:textId="46FEF9C9" w:rsidR="00DB1890" w:rsidRPr="00C61E2B" w:rsidRDefault="00DB1890" w:rsidP="00DB1890">
      <w:pPr>
        <w:pStyle w:val="Heading4"/>
      </w:pPr>
      <w:bookmarkStart w:id="746" w:name="_Toc195538811"/>
      <w:bookmarkStart w:id="747" w:name="_Toc215167761"/>
      <w:r w:rsidRPr="00C61E2B">
        <w:t>6.</w:t>
      </w:r>
      <w:r w:rsidR="006A3726" w:rsidRPr="00C61E2B">
        <w:t>9</w:t>
      </w:r>
      <w:r w:rsidRPr="00C61E2B">
        <w:t>.3.1</w:t>
      </w:r>
      <w:r w:rsidRPr="00C61E2B">
        <w:tab/>
        <w:t>Overview</w:t>
      </w:r>
      <w:bookmarkEnd w:id="746"/>
      <w:bookmarkEnd w:id="747"/>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48" w:name="_Toc195538812"/>
      <w:bookmarkStart w:id="749" w:name="_Toc215167762"/>
      <w:r w:rsidRPr="00C61E2B">
        <w:lastRenderedPageBreak/>
        <w:t>6.</w:t>
      </w:r>
      <w:r w:rsidR="006A3726" w:rsidRPr="00C61E2B">
        <w:t>9</w:t>
      </w:r>
      <w:r w:rsidRPr="00C61E2B">
        <w:t>.4</w:t>
      </w:r>
      <w:r w:rsidRPr="00C61E2B">
        <w:tab/>
        <w:t>Custom operations without associated resources</w:t>
      </w:r>
      <w:bookmarkEnd w:id="748"/>
      <w:bookmarkEnd w:id="749"/>
    </w:p>
    <w:p w14:paraId="339EF0C6" w14:textId="1B83FAE9" w:rsidR="00DB1890" w:rsidRPr="00C61E2B" w:rsidRDefault="00DB1890" w:rsidP="00DB1890">
      <w:pPr>
        <w:pStyle w:val="Heading4"/>
      </w:pPr>
      <w:bookmarkStart w:id="750" w:name="_Toc195538813"/>
      <w:bookmarkStart w:id="751" w:name="_Toc215167763"/>
      <w:r w:rsidRPr="00C61E2B">
        <w:t>6.</w:t>
      </w:r>
      <w:r w:rsidR="006A3726" w:rsidRPr="00C61E2B">
        <w:t>9</w:t>
      </w:r>
      <w:r w:rsidRPr="00C61E2B">
        <w:t>.4.1</w:t>
      </w:r>
      <w:r w:rsidRPr="00C61E2B">
        <w:tab/>
        <w:t>Overview</w:t>
      </w:r>
      <w:bookmarkEnd w:id="750"/>
      <w:bookmarkEnd w:id="751"/>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4DC16A29" w14:textId="1AD459F0" w:rsidR="00DB1890" w:rsidRPr="00C61E2B" w:rsidRDefault="00DB1890" w:rsidP="00DB1890">
      <w:pPr>
        <w:pStyle w:val="Heading4"/>
      </w:pPr>
      <w:bookmarkStart w:id="752" w:name="_Toc195538814"/>
      <w:bookmarkStart w:id="753" w:name="_Toc215167764"/>
      <w:r w:rsidRPr="00C61E2B">
        <w:t>6.</w:t>
      </w:r>
      <w:r w:rsidR="006A3726" w:rsidRPr="00C61E2B">
        <w:t>9</w:t>
      </w:r>
      <w:r w:rsidRPr="00C61E2B">
        <w:t>.4.2</w:t>
      </w:r>
      <w:r w:rsidRPr="00C61E2B">
        <w:tab/>
        <w:t xml:space="preserve">Operation: </w:t>
      </w:r>
      <w:bookmarkEnd w:id="752"/>
      <w:r w:rsidRPr="00C61E2B">
        <w:t>TL model selection assistance</w:t>
      </w:r>
      <w:bookmarkEnd w:id="753"/>
    </w:p>
    <w:p w14:paraId="10128216" w14:textId="5F8B1744" w:rsidR="00DB1890" w:rsidRPr="00C61E2B" w:rsidRDefault="00DB1890" w:rsidP="00DB1890">
      <w:pPr>
        <w:pStyle w:val="Heading5"/>
      </w:pPr>
      <w:bookmarkStart w:id="754" w:name="_Toc195538815"/>
      <w:bookmarkStart w:id="755" w:name="_Toc215167765"/>
      <w:r w:rsidRPr="00C61E2B">
        <w:t>6.</w:t>
      </w:r>
      <w:r w:rsidR="006A3726" w:rsidRPr="00C61E2B">
        <w:t>9</w:t>
      </w:r>
      <w:r w:rsidRPr="00C61E2B">
        <w:t>.4.2.1</w:t>
      </w:r>
      <w:r w:rsidRPr="00C61E2B">
        <w:tab/>
        <w:t>Description</w:t>
      </w:r>
      <w:bookmarkEnd w:id="754"/>
      <w:bookmarkEnd w:id="755"/>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56" w:name="_Toc195538816"/>
      <w:bookmarkStart w:id="757" w:name="_Toc215167766"/>
      <w:r w:rsidRPr="00C61E2B">
        <w:t>6.</w:t>
      </w:r>
      <w:r w:rsidR="006A3726" w:rsidRPr="00C61E2B">
        <w:t>9</w:t>
      </w:r>
      <w:r w:rsidRPr="00C61E2B">
        <w:t>.4.2.2</w:t>
      </w:r>
      <w:r w:rsidRPr="00C61E2B">
        <w:tab/>
      </w:r>
      <w:r w:rsidR="002D4A1B" w:rsidRPr="00C61E2B">
        <w:t>Operation definition</w:t>
      </w:r>
      <w:bookmarkEnd w:id="756"/>
      <w:bookmarkEnd w:id="757"/>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lastRenderedPageBreak/>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58"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59" w:name="_Toc215167767"/>
      <w:r w:rsidRPr="00C61E2B">
        <w:t>6.</w:t>
      </w:r>
      <w:r w:rsidR="004B46F1" w:rsidRPr="00C61E2B">
        <w:t>9</w:t>
      </w:r>
      <w:r w:rsidRPr="00C61E2B">
        <w:t>.5</w:t>
      </w:r>
      <w:r w:rsidRPr="00C61E2B">
        <w:tab/>
        <w:t>Notifications</w:t>
      </w:r>
      <w:bookmarkEnd w:id="758"/>
      <w:bookmarkEnd w:id="759"/>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60" w:name="_Toc195538852"/>
      <w:bookmarkStart w:id="761" w:name="_Toc215167768"/>
      <w:r w:rsidRPr="00C61E2B">
        <w:t>6.</w:t>
      </w:r>
      <w:r w:rsidR="004B46F1" w:rsidRPr="00C61E2B">
        <w:t>9</w:t>
      </w:r>
      <w:r w:rsidRPr="00C61E2B">
        <w:t>.6</w:t>
      </w:r>
      <w:r w:rsidRPr="00C61E2B">
        <w:tab/>
      </w:r>
      <w:r w:rsidR="00351C1D" w:rsidRPr="00C61E2B">
        <w:t>Data model</w:t>
      </w:r>
      <w:bookmarkEnd w:id="760"/>
      <w:bookmarkEnd w:id="761"/>
    </w:p>
    <w:p w14:paraId="5EB215E5" w14:textId="78908271" w:rsidR="00DB1890" w:rsidRPr="00C61E2B" w:rsidRDefault="00DB1890" w:rsidP="00DB1890">
      <w:pPr>
        <w:pStyle w:val="Heading4"/>
      </w:pPr>
      <w:bookmarkStart w:id="762" w:name="_Toc195538853"/>
      <w:bookmarkStart w:id="763" w:name="_Toc215167769"/>
      <w:r w:rsidRPr="00C61E2B">
        <w:t>6.</w:t>
      </w:r>
      <w:r w:rsidR="004B46F1" w:rsidRPr="00C61E2B">
        <w:t>9</w:t>
      </w:r>
      <w:r w:rsidRPr="00C61E2B">
        <w:t>.6.1</w:t>
      </w:r>
      <w:r w:rsidRPr="00C61E2B">
        <w:tab/>
        <w:t>General</w:t>
      </w:r>
      <w:bookmarkEnd w:id="762"/>
      <w:bookmarkEnd w:id="763"/>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r w:rsidRPr="00C61E2B">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64" w:name="_Toc195538854"/>
      <w:bookmarkStart w:id="765" w:name="_Toc215167770"/>
      <w:r w:rsidRPr="00C61E2B">
        <w:t>6.</w:t>
      </w:r>
      <w:r w:rsidR="004B46F1" w:rsidRPr="00C61E2B">
        <w:t>9</w:t>
      </w:r>
      <w:r w:rsidRPr="00C61E2B">
        <w:t>.6.2</w:t>
      </w:r>
      <w:r w:rsidRPr="00C61E2B">
        <w:tab/>
        <w:t>Structured data types</w:t>
      </w:r>
      <w:bookmarkEnd w:id="764"/>
      <w:bookmarkEnd w:id="765"/>
    </w:p>
    <w:p w14:paraId="59927624" w14:textId="25150615" w:rsidR="00DB1890" w:rsidRPr="00C61E2B" w:rsidRDefault="00DB1890" w:rsidP="00DB1890">
      <w:pPr>
        <w:pStyle w:val="Heading5"/>
      </w:pPr>
      <w:bookmarkStart w:id="766" w:name="_Toc195538855"/>
      <w:bookmarkStart w:id="767" w:name="_Toc215167771"/>
      <w:r w:rsidRPr="00C61E2B">
        <w:t>6.</w:t>
      </w:r>
      <w:r w:rsidR="004B46F1" w:rsidRPr="00C61E2B">
        <w:t>9</w:t>
      </w:r>
      <w:r w:rsidRPr="00C61E2B">
        <w:t>.6.2.1</w:t>
      </w:r>
      <w:r w:rsidRPr="00C61E2B">
        <w:tab/>
        <w:t>Introduction</w:t>
      </w:r>
      <w:bookmarkEnd w:id="766"/>
      <w:bookmarkEnd w:id="767"/>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68" w:name="_Toc195538856"/>
      <w:bookmarkStart w:id="769" w:name="_Toc215167772"/>
      <w:r w:rsidRPr="00C61E2B">
        <w:lastRenderedPageBreak/>
        <w:t>6.</w:t>
      </w:r>
      <w:r w:rsidR="004B46F1" w:rsidRPr="00C61E2B">
        <w:t>9</w:t>
      </w:r>
      <w:r w:rsidRPr="00C61E2B">
        <w:t>.6.2.2</w:t>
      </w:r>
      <w:r w:rsidRPr="00C61E2B">
        <w:tab/>
        <w:t xml:space="preserve">Type: </w:t>
      </w:r>
      <w:bookmarkEnd w:id="768"/>
      <w:r w:rsidRPr="00C61E2B">
        <w:t>TlModelSelectAssistReq</w:t>
      </w:r>
      <w:bookmarkEnd w:id="769"/>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420BDB05"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70" w:name="_Toc215167773"/>
      <w:r w:rsidRPr="00C61E2B">
        <w:t>6.</w:t>
      </w:r>
      <w:r w:rsidR="004B46F1" w:rsidRPr="00C61E2B">
        <w:t>9</w:t>
      </w:r>
      <w:r w:rsidRPr="00C61E2B">
        <w:t>.6.2.3</w:t>
      </w:r>
      <w:r w:rsidRPr="00C61E2B">
        <w:tab/>
        <w:t>Type: TlModelSelectAssistResp</w:t>
      </w:r>
      <w:bookmarkEnd w:id="770"/>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71" w:name="_Toc195538860"/>
      <w:bookmarkStart w:id="772" w:name="_Toc215167774"/>
      <w:r w:rsidRPr="00C61E2B">
        <w:t>6.</w:t>
      </w:r>
      <w:r w:rsidR="004B46F1" w:rsidRPr="00C61E2B">
        <w:t>9</w:t>
      </w:r>
      <w:r w:rsidRPr="00C61E2B">
        <w:t>.6.2.4</w:t>
      </w:r>
      <w:r w:rsidRPr="00C61E2B">
        <w:tab/>
        <w:t>Type: TlCriteria</w:t>
      </w:r>
      <w:bookmarkEnd w:id="772"/>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73" w:name="_Toc215167775"/>
      <w:r w:rsidRPr="00C61E2B">
        <w:lastRenderedPageBreak/>
        <w:t>6.</w:t>
      </w:r>
      <w:r w:rsidR="004B46F1" w:rsidRPr="00C61E2B">
        <w:t>9</w:t>
      </w:r>
      <w:r w:rsidRPr="00C61E2B">
        <w:t>.6.2.5</w:t>
      </w:r>
      <w:r w:rsidRPr="00C61E2B">
        <w:tab/>
        <w:t>Type: MLModel</w:t>
      </w:r>
      <w:bookmarkEnd w:id="773"/>
    </w:p>
    <w:p w14:paraId="097200A8" w14:textId="2051BF73" w:rsidR="00DB1890" w:rsidRPr="00C61E2B" w:rsidRDefault="00DB1890" w:rsidP="00DB1890">
      <w:pPr>
        <w:pStyle w:val="TH"/>
      </w:pPr>
      <w:r w:rsidRPr="00C61E2B">
        <w:t>Table 6.</w:t>
      </w:r>
      <w:r w:rsidR="004B46F1" w:rsidRPr="00C61E2B">
        <w:t>9</w:t>
      </w:r>
      <w:r w:rsidRPr="00C61E2B">
        <w:t>.6.2.5-1: Definition of type 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74" w:name="_Hlk199864303"/>
      <w:bookmarkStart w:id="775" w:name="_Toc215167776"/>
      <w:r w:rsidRPr="00C61E2B">
        <w:t>6.</w:t>
      </w:r>
      <w:r w:rsidR="004B46F1" w:rsidRPr="00C61E2B">
        <w:t>9</w:t>
      </w:r>
      <w:r w:rsidRPr="00C61E2B">
        <w:t>.6.2.6</w:t>
      </w:r>
      <w:r w:rsidRPr="00C61E2B">
        <w:tab/>
        <w:t>Type: AccessType</w:t>
      </w:r>
      <w:bookmarkEnd w:id="775"/>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76" w:name="_Toc215167777"/>
      <w:bookmarkEnd w:id="774"/>
      <w:r w:rsidRPr="00C61E2B">
        <w:t>6.</w:t>
      </w:r>
      <w:r w:rsidR="004B46F1" w:rsidRPr="00C61E2B">
        <w:t>9</w:t>
      </w:r>
      <w:r w:rsidRPr="00C61E2B">
        <w:t>.6.3</w:t>
      </w:r>
      <w:r w:rsidRPr="00C61E2B">
        <w:tab/>
        <w:t>Simple data types and enumerations</w:t>
      </w:r>
      <w:bookmarkEnd w:id="771"/>
      <w:bookmarkEnd w:id="776"/>
    </w:p>
    <w:p w14:paraId="2FFBE199" w14:textId="785AB746" w:rsidR="00DB1890" w:rsidRPr="00C61E2B" w:rsidRDefault="00DB1890" w:rsidP="00DB1890">
      <w:pPr>
        <w:pStyle w:val="Heading5"/>
      </w:pPr>
      <w:bookmarkStart w:id="777" w:name="_Toc195538861"/>
      <w:bookmarkStart w:id="778" w:name="_Toc215167778"/>
      <w:r w:rsidRPr="00C61E2B">
        <w:t>6.</w:t>
      </w:r>
      <w:r w:rsidR="004B46F1" w:rsidRPr="00C61E2B">
        <w:t>9</w:t>
      </w:r>
      <w:r w:rsidRPr="00C61E2B">
        <w:t>.6.3.1</w:t>
      </w:r>
      <w:r w:rsidRPr="00C61E2B">
        <w:tab/>
        <w:t>Introduction</w:t>
      </w:r>
      <w:bookmarkEnd w:id="777"/>
      <w:bookmarkEnd w:id="778"/>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79" w:name="_Toc195538862"/>
      <w:bookmarkStart w:id="780" w:name="_Toc215167779"/>
      <w:r w:rsidRPr="00C61E2B">
        <w:t>6.</w:t>
      </w:r>
      <w:r w:rsidR="004B46F1" w:rsidRPr="00C61E2B">
        <w:t>9</w:t>
      </w:r>
      <w:r w:rsidRPr="00C61E2B">
        <w:t>.6.3.2</w:t>
      </w:r>
      <w:r w:rsidRPr="00C61E2B">
        <w:tab/>
        <w:t>Simple data types</w:t>
      </w:r>
      <w:bookmarkEnd w:id="779"/>
      <w:bookmarkEnd w:id="780"/>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81" w:name="_Toc195538863"/>
      <w:bookmarkStart w:id="782" w:name="_Toc215167780"/>
      <w:r w:rsidRPr="00C61E2B">
        <w:t>6.</w:t>
      </w:r>
      <w:r w:rsidR="004B46F1" w:rsidRPr="00C61E2B">
        <w:t>9</w:t>
      </w:r>
      <w:r w:rsidRPr="00C61E2B">
        <w:t>.6.3.3</w:t>
      </w:r>
      <w:r w:rsidRPr="00C61E2B">
        <w:tab/>
        <w:t xml:space="preserve">Enumeration: </w:t>
      </w:r>
      <w:bookmarkStart w:id="783" w:name="_Hlk199860307"/>
      <w:bookmarkEnd w:id="781"/>
      <w:r w:rsidRPr="00C61E2B">
        <w:t>TlType</w:t>
      </w:r>
      <w:bookmarkEnd w:id="783"/>
      <w:bookmarkEnd w:id="782"/>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784"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784"/>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85" w:name="_Toc195538864"/>
      <w:bookmarkStart w:id="786" w:name="_Toc215167781"/>
      <w:r w:rsidRPr="00C61E2B">
        <w:lastRenderedPageBreak/>
        <w:t>6.</w:t>
      </w:r>
      <w:r w:rsidR="004B46F1" w:rsidRPr="00C61E2B">
        <w:t>9</w:t>
      </w:r>
      <w:r w:rsidRPr="00C61E2B">
        <w:t>.6.3.4</w:t>
      </w:r>
      <w:r w:rsidRPr="00C61E2B">
        <w:tab/>
        <w:t>Enumeration: EnvironmentType</w:t>
      </w:r>
      <w:bookmarkEnd w:id="786"/>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87" w:name="_Toc215167782"/>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85"/>
      <w:bookmarkEnd w:id="787"/>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88" w:name="_Toc195538865"/>
      <w:bookmarkStart w:id="789" w:name="_Toc215167783"/>
      <w:r w:rsidRPr="00C61E2B">
        <w:t>6.</w:t>
      </w:r>
      <w:r w:rsidR="004B46F1" w:rsidRPr="00C61E2B">
        <w:t>9</w:t>
      </w:r>
      <w:r w:rsidRPr="00C61E2B">
        <w:t>.6.5</w:t>
      </w:r>
      <w:r w:rsidRPr="00C61E2B">
        <w:tab/>
        <w:t>Binary data</w:t>
      </w:r>
      <w:bookmarkEnd w:id="788"/>
      <w:bookmarkEnd w:id="789"/>
    </w:p>
    <w:p w14:paraId="4F4FCC92" w14:textId="1578FDA8" w:rsidR="00DB1890" w:rsidRPr="00C61E2B" w:rsidRDefault="00DB1890" w:rsidP="00DB1890">
      <w:pPr>
        <w:pStyle w:val="Heading5"/>
      </w:pPr>
      <w:bookmarkStart w:id="790" w:name="_Toc195538866"/>
      <w:bookmarkStart w:id="791" w:name="_Toc215167784"/>
      <w:r w:rsidRPr="00C61E2B">
        <w:t>6.</w:t>
      </w:r>
      <w:r w:rsidR="004B46F1" w:rsidRPr="00C61E2B">
        <w:t>9</w:t>
      </w:r>
      <w:r w:rsidRPr="00C61E2B">
        <w:t>.6.5.1</w:t>
      </w:r>
      <w:r w:rsidRPr="00C61E2B">
        <w:tab/>
      </w:r>
      <w:r w:rsidR="00351C1D" w:rsidRPr="00C61E2B">
        <w:t>Binary data types</w:t>
      </w:r>
      <w:bookmarkEnd w:id="790"/>
      <w:bookmarkEnd w:id="791"/>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792" w:name="_Toc195538867"/>
      <w:bookmarkStart w:id="793" w:name="_Toc215167785"/>
      <w:r w:rsidRPr="00C61E2B">
        <w:t>6.</w:t>
      </w:r>
      <w:r w:rsidR="004B46F1" w:rsidRPr="00C61E2B">
        <w:t>9</w:t>
      </w:r>
      <w:r w:rsidRPr="00C61E2B">
        <w:t>.7</w:t>
      </w:r>
      <w:r w:rsidRPr="00C61E2B">
        <w:tab/>
      </w:r>
      <w:r w:rsidR="00351C1D" w:rsidRPr="00C61E2B">
        <w:t>Error handling</w:t>
      </w:r>
      <w:bookmarkEnd w:id="792"/>
      <w:bookmarkEnd w:id="793"/>
    </w:p>
    <w:p w14:paraId="6B3742D5" w14:textId="3658056B" w:rsidR="00DB1890" w:rsidRPr="00C61E2B" w:rsidRDefault="00DB1890" w:rsidP="00DB1890">
      <w:pPr>
        <w:pStyle w:val="Heading4"/>
      </w:pPr>
      <w:bookmarkStart w:id="794" w:name="_Toc195538868"/>
      <w:bookmarkStart w:id="795" w:name="_Toc215167786"/>
      <w:r w:rsidRPr="00C61E2B">
        <w:t>6.</w:t>
      </w:r>
      <w:r w:rsidR="004B46F1" w:rsidRPr="00C61E2B">
        <w:t>9</w:t>
      </w:r>
      <w:r w:rsidRPr="00C61E2B">
        <w:t>.7.1</w:t>
      </w:r>
      <w:r w:rsidRPr="00C61E2B">
        <w:tab/>
        <w:t>General</w:t>
      </w:r>
      <w:bookmarkEnd w:id="794"/>
      <w:bookmarkEnd w:id="795"/>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796" w:name="_Toc195538869"/>
      <w:bookmarkStart w:id="797" w:name="_Toc215167787"/>
      <w:r w:rsidRPr="00C61E2B">
        <w:t>6.</w:t>
      </w:r>
      <w:r w:rsidR="004B46F1" w:rsidRPr="00C61E2B">
        <w:t>9</w:t>
      </w:r>
      <w:r w:rsidRPr="00C61E2B">
        <w:t>.7.2</w:t>
      </w:r>
      <w:r w:rsidRPr="00C61E2B">
        <w:tab/>
      </w:r>
      <w:r w:rsidR="002D4A1B" w:rsidRPr="00C61E2B">
        <w:t>Protocol errors</w:t>
      </w:r>
      <w:bookmarkEnd w:id="796"/>
      <w:bookmarkEnd w:id="797"/>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798" w:name="_Toc195538870"/>
      <w:bookmarkStart w:id="799" w:name="_Toc215167788"/>
      <w:r w:rsidRPr="00C61E2B">
        <w:t>6.</w:t>
      </w:r>
      <w:r w:rsidR="004B46F1" w:rsidRPr="00C61E2B">
        <w:t>9</w:t>
      </w:r>
      <w:r w:rsidRPr="00C61E2B">
        <w:t>.7.3</w:t>
      </w:r>
      <w:r w:rsidRPr="00C61E2B">
        <w:tab/>
      </w:r>
      <w:r w:rsidR="002D4A1B" w:rsidRPr="00C61E2B">
        <w:t>Application errors</w:t>
      </w:r>
      <w:bookmarkEnd w:id="798"/>
      <w:bookmarkEnd w:id="799"/>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lastRenderedPageBreak/>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800" w:name="_Toc195538871"/>
      <w:bookmarkStart w:id="801" w:name="_Toc215167789"/>
      <w:r w:rsidRPr="00C61E2B">
        <w:t>6.</w:t>
      </w:r>
      <w:r w:rsidR="004B46F1" w:rsidRPr="00C61E2B">
        <w:t>9</w:t>
      </w:r>
      <w:r w:rsidRPr="00C61E2B">
        <w:t>.8</w:t>
      </w:r>
      <w:r w:rsidRPr="00C61E2B">
        <w:rPr>
          <w:lang w:eastAsia="zh-CN"/>
        </w:rPr>
        <w:tab/>
        <w:t>Feature negotiation</w:t>
      </w:r>
      <w:bookmarkEnd w:id="800"/>
      <w:bookmarkEnd w:id="801"/>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802" w:name="_Toc195538872"/>
      <w:bookmarkStart w:id="803" w:name="_Toc215167790"/>
      <w:r w:rsidRPr="00C61E2B">
        <w:t>6.</w:t>
      </w:r>
      <w:r w:rsidR="004B46F1" w:rsidRPr="00C61E2B">
        <w:t>9</w:t>
      </w:r>
      <w:r w:rsidRPr="00C61E2B">
        <w:t>.9</w:t>
      </w:r>
      <w:r w:rsidRPr="00C61E2B">
        <w:tab/>
        <w:t>Security</w:t>
      </w:r>
      <w:bookmarkEnd w:id="802"/>
      <w:bookmarkEnd w:id="803"/>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804" w:name="_Toc215167791"/>
      <w:r w:rsidRPr="00C61E2B">
        <w:t>6.</w:t>
      </w:r>
      <w:r w:rsidR="00107799" w:rsidRPr="00C61E2B">
        <w:t>10</w:t>
      </w:r>
      <w:r w:rsidRPr="00C61E2B">
        <w:tab/>
      </w:r>
      <w:bookmarkStart w:id="805" w:name="_Hlk188532147"/>
      <w:r w:rsidRPr="00C61E2B">
        <w:t>Aimlec_AIMLEClientServiceOperations</w:t>
      </w:r>
      <w:bookmarkEnd w:id="805"/>
      <w:r w:rsidRPr="00C61E2B">
        <w:t xml:space="preserve"> API</w:t>
      </w:r>
      <w:bookmarkEnd w:id="804"/>
    </w:p>
    <w:p w14:paraId="16F0A694" w14:textId="76C8B984" w:rsidR="00E40367" w:rsidRPr="00C61E2B" w:rsidRDefault="00E40367" w:rsidP="00E40367">
      <w:pPr>
        <w:pStyle w:val="Heading3"/>
      </w:pPr>
      <w:bookmarkStart w:id="806" w:name="_Toc215167792"/>
      <w:r w:rsidRPr="00C61E2B">
        <w:t>6.</w:t>
      </w:r>
      <w:r w:rsidR="00107799" w:rsidRPr="00C61E2B">
        <w:t>10</w:t>
      </w:r>
      <w:r w:rsidRPr="00C61E2B">
        <w:t>.1</w:t>
      </w:r>
      <w:r w:rsidRPr="00C61E2B">
        <w:tab/>
        <w:t>Introduction</w:t>
      </w:r>
      <w:bookmarkEnd w:id="806"/>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807" w:name="_Toc215167793"/>
      <w:r w:rsidRPr="00C61E2B">
        <w:t>6.10.2</w:t>
      </w:r>
      <w:r w:rsidRPr="00C61E2B">
        <w:tab/>
        <w:t>Usage of HTTP and common API related aspects</w:t>
      </w:r>
      <w:bookmarkEnd w:id="807"/>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808" w:name="_Toc215167794"/>
      <w:r w:rsidRPr="00C61E2B">
        <w:t>6.</w:t>
      </w:r>
      <w:r w:rsidR="00107799" w:rsidRPr="00C61E2B">
        <w:t>10</w:t>
      </w:r>
      <w:r w:rsidRPr="00C61E2B">
        <w:t>.3</w:t>
      </w:r>
      <w:r w:rsidRPr="00C61E2B">
        <w:tab/>
        <w:t>Resources</w:t>
      </w:r>
      <w:bookmarkEnd w:id="808"/>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809" w:name="_Toc215167795"/>
      <w:r w:rsidRPr="00C61E2B">
        <w:lastRenderedPageBreak/>
        <w:t>6.</w:t>
      </w:r>
      <w:r w:rsidR="00107799" w:rsidRPr="00C61E2B">
        <w:t>10</w:t>
      </w:r>
      <w:r w:rsidRPr="00C61E2B">
        <w:t>.4</w:t>
      </w:r>
      <w:r w:rsidRPr="00C61E2B">
        <w:tab/>
      </w:r>
      <w:r w:rsidR="00351C1D" w:rsidRPr="00C61E2B">
        <w:t xml:space="preserve">Custom operations </w:t>
      </w:r>
      <w:r w:rsidRPr="00C61E2B">
        <w:t>without associated resources</w:t>
      </w:r>
      <w:bookmarkEnd w:id="809"/>
    </w:p>
    <w:p w14:paraId="2EAAFBB7" w14:textId="1947EE07" w:rsidR="00E40367" w:rsidRPr="00C61E2B" w:rsidRDefault="00E40367" w:rsidP="00E40367">
      <w:pPr>
        <w:pStyle w:val="Heading4"/>
      </w:pPr>
      <w:bookmarkStart w:id="810" w:name="_Hlk188536899"/>
      <w:bookmarkStart w:id="811" w:name="_Hlk188483078"/>
      <w:bookmarkStart w:id="812" w:name="_Toc215167796"/>
      <w:r w:rsidRPr="00C61E2B">
        <w:t>6.</w:t>
      </w:r>
      <w:r w:rsidR="00107799" w:rsidRPr="00C61E2B">
        <w:t>10</w:t>
      </w:r>
      <w:r w:rsidRPr="00C61E2B">
        <w:t>.4.1</w:t>
      </w:r>
      <w:r w:rsidRPr="00C61E2B">
        <w:tab/>
        <w:t>Overview</w:t>
      </w:r>
      <w:bookmarkEnd w:id="812"/>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813"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814" w:name="_Toc215167797"/>
      <w:bookmarkEnd w:id="813"/>
      <w:r w:rsidRPr="00C61E2B">
        <w:t>6.</w:t>
      </w:r>
      <w:r w:rsidR="00107799" w:rsidRPr="00C61E2B">
        <w:t>10</w:t>
      </w:r>
      <w:r w:rsidRPr="00C61E2B">
        <w:t>.4.2</w:t>
      </w:r>
      <w:r w:rsidRPr="00C61E2B">
        <w:tab/>
        <w:t>Operation: AIMLE service operation request</w:t>
      </w:r>
      <w:bookmarkEnd w:id="814"/>
    </w:p>
    <w:p w14:paraId="0405F2F1" w14:textId="24023D4D" w:rsidR="00E40367" w:rsidRPr="00C61E2B" w:rsidRDefault="00E40367" w:rsidP="00E40367">
      <w:pPr>
        <w:pStyle w:val="Heading5"/>
      </w:pPr>
      <w:bookmarkStart w:id="815" w:name="_Toc215167798"/>
      <w:r w:rsidRPr="00C61E2B">
        <w:t>6.</w:t>
      </w:r>
      <w:r w:rsidR="00107799" w:rsidRPr="00C61E2B">
        <w:t>10</w:t>
      </w:r>
      <w:r w:rsidRPr="00C61E2B">
        <w:t>.4.2.1</w:t>
      </w:r>
      <w:r w:rsidRPr="00C61E2B">
        <w:tab/>
        <w:t>Description</w:t>
      </w:r>
      <w:bookmarkEnd w:id="815"/>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16" w:name="_Toc215167799"/>
      <w:r w:rsidRPr="00C61E2B">
        <w:t>6.</w:t>
      </w:r>
      <w:r w:rsidR="00107799" w:rsidRPr="00C61E2B">
        <w:t>10</w:t>
      </w:r>
      <w:r w:rsidRPr="00C61E2B">
        <w:t>.4.2.2</w:t>
      </w:r>
      <w:r w:rsidRPr="00C61E2B">
        <w:tab/>
      </w:r>
      <w:r w:rsidR="002D4A1B" w:rsidRPr="00C61E2B">
        <w:t>Operation definition</w:t>
      </w:r>
      <w:bookmarkEnd w:id="816"/>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lastRenderedPageBreak/>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17" w:name="_Toc215167800"/>
      <w:bookmarkEnd w:id="810"/>
      <w:r w:rsidRPr="00C61E2B">
        <w:t>6.</w:t>
      </w:r>
      <w:r w:rsidR="00107799" w:rsidRPr="00C61E2B">
        <w:t>10</w:t>
      </w:r>
      <w:r w:rsidRPr="00C61E2B">
        <w:t>.5</w:t>
      </w:r>
      <w:r w:rsidRPr="00C61E2B">
        <w:tab/>
        <w:t>Notifications</w:t>
      </w:r>
      <w:bookmarkEnd w:id="817"/>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18" w:name="_Toc215167801"/>
      <w:bookmarkEnd w:id="811"/>
      <w:r w:rsidRPr="00C61E2B">
        <w:t>6.</w:t>
      </w:r>
      <w:r w:rsidR="00107799" w:rsidRPr="00C61E2B">
        <w:t>10</w:t>
      </w:r>
      <w:r w:rsidRPr="00C61E2B">
        <w:t>.6</w:t>
      </w:r>
      <w:r w:rsidRPr="00C61E2B">
        <w:tab/>
      </w:r>
      <w:r w:rsidR="00351C1D" w:rsidRPr="00C61E2B">
        <w:t>Data model</w:t>
      </w:r>
      <w:bookmarkEnd w:id="818"/>
    </w:p>
    <w:p w14:paraId="30735487" w14:textId="759E1066" w:rsidR="00E40367" w:rsidRPr="00C61E2B" w:rsidRDefault="00E40367" w:rsidP="00E40367">
      <w:pPr>
        <w:pStyle w:val="Heading4"/>
      </w:pPr>
      <w:bookmarkStart w:id="819" w:name="_Toc215167802"/>
      <w:r w:rsidRPr="00C61E2B">
        <w:t>6.</w:t>
      </w:r>
      <w:r w:rsidR="00107799" w:rsidRPr="00C61E2B">
        <w:t>10</w:t>
      </w:r>
      <w:r w:rsidRPr="00C61E2B">
        <w:t>.6.1</w:t>
      </w:r>
      <w:r w:rsidRPr="00C61E2B">
        <w:tab/>
        <w:t>General</w:t>
      </w:r>
      <w:bookmarkEnd w:id="819"/>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77777777" w:rsidR="00E40367" w:rsidRPr="00C61E2B" w:rsidRDefault="00E40367" w:rsidP="00F22D56">
            <w:pPr>
              <w:pStyle w:val="TAL"/>
            </w:pPr>
            <w:r w:rsidRPr="00C61E2B">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20" w:name="_Toc215167803"/>
      <w:r w:rsidRPr="00C61E2B">
        <w:t>6.</w:t>
      </w:r>
      <w:r w:rsidR="00107799" w:rsidRPr="00C61E2B">
        <w:t>10</w:t>
      </w:r>
      <w:r w:rsidRPr="00C61E2B">
        <w:t>.6.2</w:t>
      </w:r>
      <w:r w:rsidRPr="00C61E2B">
        <w:tab/>
        <w:t>Structured data types</w:t>
      </w:r>
      <w:bookmarkEnd w:id="820"/>
    </w:p>
    <w:p w14:paraId="349D48AC" w14:textId="6E41CA2D" w:rsidR="00E40367" w:rsidRPr="00C61E2B" w:rsidRDefault="00E40367" w:rsidP="00E40367">
      <w:pPr>
        <w:pStyle w:val="Heading5"/>
      </w:pPr>
      <w:bookmarkStart w:id="821" w:name="_Toc215167804"/>
      <w:r w:rsidRPr="00C61E2B">
        <w:t>6.</w:t>
      </w:r>
      <w:r w:rsidR="00107799" w:rsidRPr="00C61E2B">
        <w:t>10</w:t>
      </w:r>
      <w:r w:rsidRPr="00C61E2B">
        <w:t>.6.2.1</w:t>
      </w:r>
      <w:r w:rsidRPr="00C61E2B">
        <w:tab/>
        <w:t>Introduction</w:t>
      </w:r>
      <w:bookmarkEnd w:id="821"/>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22" w:name="_Toc215167805"/>
      <w:r w:rsidRPr="00C61E2B">
        <w:lastRenderedPageBreak/>
        <w:t>6.</w:t>
      </w:r>
      <w:r w:rsidR="00107799" w:rsidRPr="00C61E2B">
        <w:t>10</w:t>
      </w:r>
      <w:r w:rsidRPr="00C61E2B">
        <w:t>.6.2.2</w:t>
      </w:r>
      <w:r w:rsidRPr="00C61E2B">
        <w:tab/>
        <w:t>Type: AimleClientServOpReq</w:t>
      </w:r>
      <w:bookmarkEnd w:id="822"/>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77777777" w:rsidR="00E40367" w:rsidRPr="00C61E2B" w:rsidRDefault="00E40367" w:rsidP="00F22D56">
            <w:pPr>
              <w:pStyle w:val="TAL"/>
            </w:pPr>
            <w:r w:rsidRPr="00C61E2B">
              <w:t>Contains the AIML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7777777" w:rsidR="00E40367" w:rsidRPr="00C61E2B" w:rsidRDefault="00E40367" w:rsidP="00F22D56">
            <w:pPr>
              <w:pStyle w:val="TAL"/>
            </w:pPr>
            <w:r w:rsidRPr="00C61E2B">
              <w:t xml:space="preserve">Contains the </w:t>
            </w:r>
            <w:r w:rsidRPr="00C61E2B">
              <w:rPr>
                <w:lang w:eastAsia="zh-CN"/>
              </w:rPr>
              <w:t xml:space="preserve">AIML service operation information (e.g. AIML service model container, </w:t>
            </w:r>
            <w:r w:rsidRPr="00C61E2B">
              <w:rPr>
                <w:lang w:eastAsia="fr-FR"/>
              </w:rPr>
              <w:t>URI of the model to fetch the model from a repository, AIML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77777777" w:rsidR="00E40367" w:rsidRPr="00C61E2B" w:rsidRDefault="00E40367" w:rsidP="00F22D56">
            <w:pPr>
              <w:pStyle w:val="TAL"/>
            </w:pPr>
            <w:r w:rsidRPr="00C61E2B">
              <w:t>Contains the</w:t>
            </w:r>
            <w:r w:rsidRPr="00C61E2B">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77777777" w:rsidR="00E40367" w:rsidRPr="00C61E2B" w:rsidRDefault="00E40367" w:rsidP="00F22D56">
            <w:pPr>
              <w:pStyle w:val="TAL"/>
            </w:pPr>
            <w:r w:rsidRPr="00C61E2B">
              <w:t xml:space="preserve">Indicates </w:t>
            </w:r>
            <w:r w:rsidRPr="00C61E2B">
              <w:rPr>
                <w:lang w:eastAsia="zh-CN"/>
              </w:rPr>
              <w:t>the reporting configuration of the AIML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23" w:name="_Toc510696637"/>
      <w:bookmarkStart w:id="824" w:name="_Toc35971432"/>
      <w:bookmarkStart w:id="825" w:name="_Toc130662218"/>
      <w:bookmarkStart w:id="826" w:name="_Toc215167806"/>
      <w:r w:rsidRPr="00C61E2B">
        <w:t>6.</w:t>
      </w:r>
      <w:r w:rsidR="00107799" w:rsidRPr="00C61E2B">
        <w:t>10</w:t>
      </w:r>
      <w:r w:rsidRPr="00C61E2B">
        <w:t>.6.2.3</w:t>
      </w:r>
      <w:r w:rsidRPr="00C61E2B">
        <w:tab/>
        <w:t xml:space="preserve">Type: </w:t>
      </w:r>
      <w:bookmarkEnd w:id="823"/>
      <w:bookmarkEnd w:id="824"/>
      <w:bookmarkEnd w:id="825"/>
      <w:r w:rsidRPr="00C61E2B">
        <w:t>AimleClientServOpResp</w:t>
      </w:r>
      <w:bookmarkEnd w:id="826"/>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77777777" w:rsidR="00E40367" w:rsidRPr="00C61E2B" w:rsidRDefault="00E40367" w:rsidP="00F22D56">
            <w:pPr>
              <w:pStyle w:val="TAL"/>
            </w:pPr>
            <w:r w:rsidRPr="00C61E2B">
              <w:t>Contains the AIML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27" w:name="_Toc215167807"/>
      <w:r w:rsidRPr="00C61E2B">
        <w:t>6.</w:t>
      </w:r>
      <w:r w:rsidR="00A3679D" w:rsidRPr="00C61E2B">
        <w:t>10</w:t>
      </w:r>
      <w:r w:rsidRPr="00C61E2B">
        <w:t>.6.2.4</w:t>
      </w:r>
      <w:r w:rsidRPr="00C61E2B">
        <w:tab/>
        <w:t>Type: ServiceOperationInfo</w:t>
      </w:r>
      <w:bookmarkEnd w:id="827"/>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77777777" w:rsidR="00E40367" w:rsidRPr="00C61E2B" w:rsidRDefault="00E40367" w:rsidP="00F22D56">
            <w:pPr>
              <w:pStyle w:val="TAL"/>
              <w:rPr>
                <w:lang w:eastAsia="zh-CN"/>
              </w:rPr>
            </w:pPr>
            <w:r w:rsidRPr="00C61E2B">
              <w:t xml:space="preserve">Represents the </w:t>
            </w:r>
            <w:r w:rsidRPr="00C61E2B">
              <w:rPr>
                <w:lang w:eastAsia="zh-CN"/>
              </w:rPr>
              <w:t>AIML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77777777" w:rsidR="00E40367" w:rsidRPr="00C61E2B" w:rsidRDefault="00E40367" w:rsidP="00F22D56">
            <w:pPr>
              <w:pStyle w:val="TAL"/>
              <w:rPr>
                <w:lang w:eastAsia="fr-FR"/>
              </w:rPr>
            </w:pPr>
            <w:r w:rsidRPr="00C61E2B">
              <w:t xml:space="preserve">Indicates the </w:t>
            </w:r>
            <w:r w:rsidRPr="00C61E2B">
              <w:rPr>
                <w:lang w:eastAsia="fr-FR"/>
              </w:rPr>
              <w:t>maximum convergence time used in the AIML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28" w:name="_Toc215167808"/>
      <w:r w:rsidRPr="00C61E2B">
        <w:lastRenderedPageBreak/>
        <w:t>6.1</w:t>
      </w:r>
      <w:r w:rsidR="00A3679D" w:rsidRPr="00C61E2B">
        <w:t>0</w:t>
      </w:r>
      <w:r w:rsidRPr="00C61E2B">
        <w:t>.6.2.5</w:t>
      </w:r>
      <w:r w:rsidRPr="00C61E2B">
        <w:tab/>
        <w:t>Type: ServiceOpModeConfiguration</w:t>
      </w:r>
      <w:bookmarkEnd w:id="828"/>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7777777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77777777" w:rsidR="00E40367" w:rsidRPr="00C61E2B" w:rsidRDefault="00E40367" w:rsidP="00F22D56">
            <w:pPr>
              <w:pStyle w:val="TAL"/>
              <w:rPr>
                <w:lang w:eastAsia="zh-CN"/>
              </w:rPr>
            </w:pPr>
            <w:r w:rsidRPr="00C61E2B">
              <w:rPr>
                <w:lang w:eastAsia="zh-CN"/>
              </w:rPr>
              <w:t xml:space="preserve">Indicates the maximum duration time of the AIML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7777777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29" w:name="_Toc215167809"/>
      <w:r w:rsidRPr="00C61E2B">
        <w:t>6.</w:t>
      </w:r>
      <w:r w:rsidR="00107799" w:rsidRPr="00C61E2B">
        <w:t>10</w:t>
      </w:r>
      <w:r w:rsidRPr="00C61E2B">
        <w:t>.6.3</w:t>
      </w:r>
      <w:r w:rsidRPr="00C61E2B">
        <w:tab/>
        <w:t>Simple data types and enumerations</w:t>
      </w:r>
      <w:bookmarkEnd w:id="829"/>
    </w:p>
    <w:p w14:paraId="6704C50E" w14:textId="56A6897C" w:rsidR="00E40367" w:rsidRPr="00C61E2B" w:rsidRDefault="00E40367" w:rsidP="00E40367">
      <w:pPr>
        <w:pStyle w:val="Heading5"/>
      </w:pPr>
      <w:bookmarkStart w:id="830" w:name="_Toc215167810"/>
      <w:r w:rsidRPr="00C61E2B">
        <w:t>6.</w:t>
      </w:r>
      <w:r w:rsidR="00107799" w:rsidRPr="00C61E2B">
        <w:t>10</w:t>
      </w:r>
      <w:r w:rsidRPr="00C61E2B">
        <w:t>.6.3.1</w:t>
      </w:r>
      <w:r w:rsidRPr="00C61E2B">
        <w:tab/>
        <w:t>Introduction</w:t>
      </w:r>
      <w:bookmarkEnd w:id="830"/>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31" w:name="_Toc215167811"/>
      <w:r w:rsidRPr="00C61E2B">
        <w:t>6.</w:t>
      </w:r>
      <w:r w:rsidR="00107799" w:rsidRPr="00C61E2B">
        <w:t>10</w:t>
      </w:r>
      <w:r w:rsidRPr="00C61E2B">
        <w:t>.6.3.2</w:t>
      </w:r>
      <w:r w:rsidRPr="00C61E2B">
        <w:tab/>
        <w:t>Simple data types</w:t>
      </w:r>
      <w:bookmarkEnd w:id="831"/>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32" w:name="_Toc215167812"/>
      <w:r w:rsidRPr="00C61E2B">
        <w:t>6.</w:t>
      </w:r>
      <w:r w:rsidR="00107799" w:rsidRPr="00C61E2B">
        <w:t>10</w:t>
      </w:r>
      <w:r w:rsidRPr="00C61E2B">
        <w:t>.6.3.3</w:t>
      </w:r>
      <w:r w:rsidRPr="00C61E2B">
        <w:tab/>
        <w:t>Enumeration: ServiceOperationMode</w:t>
      </w:r>
      <w:bookmarkEnd w:id="832"/>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33" w:name="_Toc215167813"/>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833"/>
    </w:p>
    <w:p w14:paraId="21CC7484" w14:textId="77777777" w:rsidR="00E40367" w:rsidRPr="00C61E2B" w:rsidRDefault="00E40367" w:rsidP="00E40367">
      <w:bookmarkStart w:id="834" w:name="_Toc510696644"/>
      <w:bookmarkStart w:id="835" w:name="_Toc35971439"/>
      <w:bookmarkStart w:id="836"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37" w:name="_Toc215167814"/>
      <w:bookmarkEnd w:id="834"/>
      <w:bookmarkEnd w:id="835"/>
      <w:bookmarkEnd w:id="836"/>
      <w:r w:rsidRPr="00C61E2B">
        <w:t>6.</w:t>
      </w:r>
      <w:r w:rsidR="00107799" w:rsidRPr="00C61E2B">
        <w:t>10</w:t>
      </w:r>
      <w:r w:rsidRPr="00C61E2B">
        <w:t>.6.5</w:t>
      </w:r>
      <w:r w:rsidRPr="00C61E2B">
        <w:tab/>
        <w:t>Binary data</w:t>
      </w:r>
      <w:bookmarkEnd w:id="837"/>
    </w:p>
    <w:p w14:paraId="509EC1E4" w14:textId="4DACD105" w:rsidR="00E40367" w:rsidRPr="00C61E2B" w:rsidRDefault="00E40367" w:rsidP="00E40367">
      <w:pPr>
        <w:pStyle w:val="Heading5"/>
      </w:pPr>
      <w:bookmarkStart w:id="838" w:name="_Toc215167815"/>
      <w:r w:rsidRPr="00C61E2B">
        <w:t>6.</w:t>
      </w:r>
      <w:r w:rsidR="00107799" w:rsidRPr="00C61E2B">
        <w:t>10</w:t>
      </w:r>
      <w:r w:rsidRPr="00C61E2B">
        <w:t>.6.5.1</w:t>
      </w:r>
      <w:r w:rsidRPr="00C61E2B">
        <w:tab/>
      </w:r>
      <w:r w:rsidR="00351C1D" w:rsidRPr="00C61E2B">
        <w:t>Binary data types</w:t>
      </w:r>
      <w:bookmarkEnd w:id="838"/>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lastRenderedPageBreak/>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39" w:name="_Toc215167816"/>
      <w:r w:rsidRPr="00C61E2B">
        <w:t>6.</w:t>
      </w:r>
      <w:r w:rsidR="00107799" w:rsidRPr="00C61E2B">
        <w:t>10</w:t>
      </w:r>
      <w:r w:rsidRPr="00C61E2B">
        <w:t>.7</w:t>
      </w:r>
      <w:r w:rsidRPr="00C61E2B">
        <w:tab/>
      </w:r>
      <w:r w:rsidR="00351C1D" w:rsidRPr="00C61E2B">
        <w:t>Error handling</w:t>
      </w:r>
      <w:bookmarkEnd w:id="839"/>
    </w:p>
    <w:p w14:paraId="1112D78D" w14:textId="14D20FBF" w:rsidR="00E40367" w:rsidRPr="00C61E2B" w:rsidRDefault="00E40367" w:rsidP="00E40367">
      <w:pPr>
        <w:pStyle w:val="Heading4"/>
      </w:pPr>
      <w:bookmarkStart w:id="840" w:name="_Toc215167817"/>
      <w:r w:rsidRPr="00C61E2B">
        <w:t>6.</w:t>
      </w:r>
      <w:r w:rsidR="00107799" w:rsidRPr="00C61E2B">
        <w:t>10</w:t>
      </w:r>
      <w:r w:rsidRPr="00C61E2B">
        <w:t>.7.1</w:t>
      </w:r>
      <w:r w:rsidRPr="00C61E2B">
        <w:tab/>
        <w:t>General</w:t>
      </w:r>
      <w:bookmarkEnd w:id="840"/>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841" w:name="_Toc215167818"/>
      <w:r w:rsidRPr="00C61E2B">
        <w:t>6.</w:t>
      </w:r>
      <w:r w:rsidR="00107799" w:rsidRPr="00C61E2B">
        <w:t>10</w:t>
      </w:r>
      <w:r w:rsidRPr="00C61E2B">
        <w:t>.7.2</w:t>
      </w:r>
      <w:r w:rsidRPr="00C61E2B">
        <w:tab/>
      </w:r>
      <w:r w:rsidR="002D4A1B" w:rsidRPr="00C61E2B">
        <w:t>Protocol errors</w:t>
      </w:r>
      <w:bookmarkEnd w:id="841"/>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842" w:name="_Toc215167819"/>
      <w:r w:rsidRPr="00C61E2B">
        <w:t>6.</w:t>
      </w:r>
      <w:r w:rsidR="00107799" w:rsidRPr="00C61E2B">
        <w:t>10</w:t>
      </w:r>
      <w:r w:rsidRPr="00C61E2B">
        <w:t>.7.3</w:t>
      </w:r>
      <w:r w:rsidRPr="00C61E2B">
        <w:tab/>
      </w:r>
      <w:r w:rsidR="002D4A1B" w:rsidRPr="00C61E2B">
        <w:t>Application errors</w:t>
      </w:r>
      <w:bookmarkEnd w:id="842"/>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43" w:name="_Toc215167820"/>
      <w:r w:rsidRPr="00C61E2B">
        <w:t>6.</w:t>
      </w:r>
      <w:r w:rsidR="00107799" w:rsidRPr="00C61E2B">
        <w:t>10</w:t>
      </w:r>
      <w:r w:rsidRPr="00C61E2B">
        <w:t>.8</w:t>
      </w:r>
      <w:r w:rsidRPr="00C61E2B">
        <w:rPr>
          <w:lang w:eastAsia="zh-CN"/>
        </w:rPr>
        <w:tab/>
        <w:t>Feature negotiation</w:t>
      </w:r>
      <w:bookmarkEnd w:id="843"/>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44" w:name="_Toc215167821"/>
      <w:r w:rsidRPr="00C61E2B">
        <w:t>6.</w:t>
      </w:r>
      <w:r w:rsidR="00107799" w:rsidRPr="00C61E2B">
        <w:t>10</w:t>
      </w:r>
      <w:r w:rsidRPr="00C61E2B">
        <w:t>.9</w:t>
      </w:r>
      <w:r w:rsidRPr="00C61E2B">
        <w:tab/>
        <w:t>Security</w:t>
      </w:r>
      <w:bookmarkEnd w:id="844"/>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845" w:name="_Hlk212131315"/>
      <w:bookmarkStart w:id="846" w:name="_Toc215167822"/>
      <w:bookmarkEnd w:id="664"/>
      <w:bookmarkEnd w:id="665"/>
      <w:bookmarkEnd w:id="666"/>
      <w:bookmarkEnd w:id="667"/>
      <w:r w:rsidRPr="00C61E2B">
        <w:t>6.</w:t>
      </w:r>
      <w:r w:rsidR="00107799" w:rsidRPr="00C61E2B">
        <w:t>11</w:t>
      </w:r>
      <w:r w:rsidRPr="00C61E2B">
        <w:tab/>
        <w:t>Aimlec_AimlTaskTransfer API</w:t>
      </w:r>
      <w:bookmarkEnd w:id="846"/>
    </w:p>
    <w:p w14:paraId="0F977C9F" w14:textId="0AB6506D" w:rsidR="00D12999" w:rsidRPr="00C61E2B" w:rsidRDefault="00107799" w:rsidP="00D12999">
      <w:pPr>
        <w:pStyle w:val="Heading3"/>
      </w:pPr>
      <w:bookmarkStart w:id="847" w:name="_Toc215167823"/>
      <w:r w:rsidRPr="00C61E2B">
        <w:t>6.11</w:t>
      </w:r>
      <w:r w:rsidR="00D12999" w:rsidRPr="00C61E2B">
        <w:t>.1</w:t>
      </w:r>
      <w:r w:rsidR="00D12999" w:rsidRPr="00C61E2B">
        <w:tab/>
        <w:t>Introduction</w:t>
      </w:r>
      <w:bookmarkEnd w:id="847"/>
    </w:p>
    <w:p w14:paraId="4194A718" w14:textId="7BC429AC" w:rsidR="00D12999" w:rsidRPr="00C61E2B" w:rsidRDefault="00D12999" w:rsidP="00D12999">
      <w:pPr>
        <w:rPr>
          <w:lang w:eastAsia="zh-CN"/>
        </w:rPr>
      </w:pPr>
      <w:r w:rsidRPr="00C61E2B">
        <w:t xml:space="preserve">The </w:t>
      </w:r>
      <w:r w:rsidR="00A40371" w:rsidRPr="00C61E2B">
        <w:t xml:space="preserve">AIMLE client </w:t>
      </w:r>
      <w:r w:rsidRPr="00C61E2B">
        <w:t xml:space="preserve">AIML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lastRenderedPageBreak/>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48" w:name="_Toc215167824"/>
      <w:bookmarkEnd w:id="845"/>
      <w:r w:rsidRPr="00C61E2B">
        <w:t>6.11.2</w:t>
      </w:r>
      <w:r w:rsidRPr="00C61E2B">
        <w:tab/>
        <w:t>Usage of HTTP and common API related aspects</w:t>
      </w:r>
      <w:bookmarkEnd w:id="848"/>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849" w:name="_Toc215167825"/>
      <w:r w:rsidRPr="00C61E2B">
        <w:t>6.11</w:t>
      </w:r>
      <w:r w:rsidR="00D12999" w:rsidRPr="00C61E2B">
        <w:t>.3</w:t>
      </w:r>
      <w:r w:rsidR="00D12999" w:rsidRPr="00C61E2B">
        <w:tab/>
        <w:t>Resources</w:t>
      </w:r>
      <w:bookmarkEnd w:id="849"/>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50" w:name="_Toc215167826"/>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50"/>
    </w:p>
    <w:p w14:paraId="4C2CB572" w14:textId="3C98ACDB" w:rsidR="00D12999" w:rsidRPr="00C61E2B" w:rsidRDefault="00107799" w:rsidP="00D12999">
      <w:pPr>
        <w:pStyle w:val="Heading4"/>
      </w:pPr>
      <w:bookmarkStart w:id="851" w:name="_Toc215167827"/>
      <w:r w:rsidRPr="00C61E2B">
        <w:t>6.11</w:t>
      </w:r>
      <w:r w:rsidR="00D12999" w:rsidRPr="00C61E2B">
        <w:t>.4.1</w:t>
      </w:r>
      <w:r w:rsidR="00D12999" w:rsidRPr="00C61E2B">
        <w:tab/>
        <w:t>Overview</w:t>
      </w:r>
      <w:bookmarkEnd w:id="851"/>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7777777" w:rsidR="00D12999" w:rsidRPr="00C61E2B" w:rsidRDefault="00D12999" w:rsidP="00F22D56">
            <w:pPr>
              <w:pStyle w:val="TAL"/>
            </w:pPr>
            <w:r w:rsidRPr="00C61E2B">
              <w:t>AIML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77777777" w:rsidR="00D12999" w:rsidRPr="00C61E2B" w:rsidRDefault="00D12999" w:rsidP="00F22D56">
            <w:pPr>
              <w:pStyle w:val="TAL"/>
            </w:pPr>
            <w:r w:rsidRPr="00C61E2B">
              <w:t>Used by the AIMLE server to request the AIMLE client to perform AIML task transfer.</w:t>
            </w:r>
          </w:p>
        </w:tc>
      </w:tr>
      <w:tr w:rsidR="00D12999" w:rsidRPr="00C61E2B" w14:paraId="0BB3FF69" w14:textId="77777777" w:rsidTr="00F22D56">
        <w:trPr>
          <w:jc w:val="center"/>
        </w:trPr>
        <w:tc>
          <w:tcPr>
            <w:tcW w:w="938" w:type="pct"/>
          </w:tcPr>
          <w:p w14:paraId="1B5917A5" w14:textId="77777777" w:rsidR="00D12999" w:rsidRPr="00C61E2B" w:rsidRDefault="00D12999" w:rsidP="00F22D56">
            <w:pPr>
              <w:pStyle w:val="TAL"/>
            </w:pPr>
            <w:r w:rsidRPr="00C61E2B">
              <w:t>Direct AIML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77777777" w:rsidR="00D12999" w:rsidRPr="00C61E2B" w:rsidRDefault="00D12999" w:rsidP="00F22D56">
            <w:pPr>
              <w:pStyle w:val="TAL"/>
            </w:pPr>
            <w:r w:rsidRPr="00C61E2B">
              <w:t>Used by the AIMLE client to request the target AIMLE client to perform AIML task transfer.</w:t>
            </w:r>
          </w:p>
        </w:tc>
      </w:tr>
    </w:tbl>
    <w:p w14:paraId="135A04C3" w14:textId="77777777" w:rsidR="00D12999" w:rsidRPr="00C61E2B" w:rsidRDefault="00D12999" w:rsidP="00D12999"/>
    <w:p w14:paraId="7F75675B" w14:textId="5CCC80BD" w:rsidR="00D12999" w:rsidRPr="00C61E2B" w:rsidRDefault="00107799" w:rsidP="00D12999">
      <w:pPr>
        <w:pStyle w:val="Heading4"/>
      </w:pPr>
      <w:bookmarkStart w:id="852" w:name="_Toc215167828"/>
      <w:r w:rsidRPr="00C61E2B">
        <w:t>6.11</w:t>
      </w:r>
      <w:r w:rsidR="00D12999" w:rsidRPr="00C61E2B">
        <w:t>.4.2</w:t>
      </w:r>
      <w:r w:rsidR="00D12999" w:rsidRPr="00C61E2B">
        <w:tab/>
        <w:t>Operation: AIML task transfer</w:t>
      </w:r>
      <w:bookmarkEnd w:id="852"/>
    </w:p>
    <w:p w14:paraId="560B08F1" w14:textId="6F741995" w:rsidR="00D12999" w:rsidRPr="00C61E2B" w:rsidRDefault="00107799" w:rsidP="00D12999">
      <w:pPr>
        <w:pStyle w:val="Heading5"/>
      </w:pPr>
      <w:bookmarkStart w:id="853" w:name="_Toc215167829"/>
      <w:r w:rsidRPr="00C61E2B">
        <w:t>6.11</w:t>
      </w:r>
      <w:r w:rsidR="00D12999" w:rsidRPr="00C61E2B">
        <w:t>.4.2.1</w:t>
      </w:r>
      <w:r w:rsidR="00D12999" w:rsidRPr="00C61E2B">
        <w:tab/>
        <w:t>Description</w:t>
      </w:r>
      <w:bookmarkEnd w:id="853"/>
    </w:p>
    <w:p w14:paraId="0062DB33" w14:textId="77777777" w:rsidR="00D12999" w:rsidRPr="00C61E2B" w:rsidRDefault="00D12999" w:rsidP="00D12999">
      <w:r w:rsidRPr="00C61E2B">
        <w:t>The custom operation enables the AIMLE server to request the AIMLE client to perform the AIML task transfer operation.</w:t>
      </w:r>
    </w:p>
    <w:p w14:paraId="6B7FD83D" w14:textId="2E0517A6" w:rsidR="00D12999" w:rsidRPr="00C61E2B" w:rsidRDefault="00107799" w:rsidP="00D12999">
      <w:pPr>
        <w:pStyle w:val="Heading5"/>
      </w:pPr>
      <w:bookmarkStart w:id="854" w:name="_Toc215167830"/>
      <w:r w:rsidRPr="00C61E2B">
        <w:t>6.11</w:t>
      </w:r>
      <w:r w:rsidR="00D12999" w:rsidRPr="00C61E2B">
        <w:t>.4.2.2</w:t>
      </w:r>
      <w:r w:rsidR="00D12999" w:rsidRPr="00C61E2B">
        <w:tab/>
      </w:r>
      <w:r w:rsidR="002D4A1B" w:rsidRPr="00C61E2B">
        <w:t>Operation definition</w:t>
      </w:r>
      <w:bookmarkEnd w:id="854"/>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lastRenderedPageBreak/>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77777777" w:rsidR="00D12999" w:rsidRPr="00C61E2B" w:rsidRDefault="00D12999" w:rsidP="00F22D56">
            <w:pPr>
              <w:pStyle w:val="TAL"/>
            </w:pPr>
            <w:r w:rsidRPr="00C61E2B">
              <w:rPr>
                <w:rFonts w:cs="Arial"/>
                <w:szCs w:val="18"/>
              </w:rPr>
              <w:t xml:space="preserve">The </w:t>
            </w:r>
            <w:r w:rsidRPr="00C61E2B">
              <w:t>AIMLE client AIML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6024D348" w:rsidR="000D420C" w:rsidRPr="00C61E2B" w:rsidRDefault="000D420C" w:rsidP="000D420C">
            <w:pPr>
              <w:pStyle w:val="TAL"/>
            </w:pPr>
            <w:r w:rsidRPr="00C61E2B">
              <w:rPr>
                <w:rFonts w:cs="Arial"/>
                <w:szCs w:val="18"/>
              </w:rPr>
              <w:t xml:space="preserve">The </w:t>
            </w:r>
            <w:r w:rsidRPr="00C61E2B">
              <w:t>AIMLE client AIML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A518F7F" w:rsidR="00D12999" w:rsidRPr="00C61E2B" w:rsidRDefault="00107799" w:rsidP="00D12999">
      <w:pPr>
        <w:pStyle w:val="Heading4"/>
      </w:pPr>
      <w:bookmarkStart w:id="855" w:name="_Toc215167831"/>
      <w:r w:rsidRPr="00C61E2B">
        <w:t>6.11</w:t>
      </w:r>
      <w:r w:rsidR="00D12999" w:rsidRPr="00C61E2B">
        <w:t>.4.3</w:t>
      </w:r>
      <w:r w:rsidR="00D12999" w:rsidRPr="00C61E2B">
        <w:tab/>
        <w:t>Operation: Direct AIML task transfer</w:t>
      </w:r>
      <w:bookmarkEnd w:id="855"/>
    </w:p>
    <w:p w14:paraId="759F5187" w14:textId="365D930D" w:rsidR="00D12999" w:rsidRPr="00C61E2B" w:rsidRDefault="00107799" w:rsidP="00D12999">
      <w:pPr>
        <w:pStyle w:val="Heading5"/>
      </w:pPr>
      <w:bookmarkStart w:id="856" w:name="_Toc215167832"/>
      <w:r w:rsidRPr="00C61E2B">
        <w:t>6.11</w:t>
      </w:r>
      <w:r w:rsidR="00D12999" w:rsidRPr="00C61E2B">
        <w:t>.4.3.1</w:t>
      </w:r>
      <w:r w:rsidR="00D12999" w:rsidRPr="00C61E2B">
        <w:tab/>
        <w:t>Description</w:t>
      </w:r>
      <w:bookmarkEnd w:id="856"/>
    </w:p>
    <w:p w14:paraId="7C07AFCF" w14:textId="77777777" w:rsidR="00D12999" w:rsidRPr="00C61E2B" w:rsidRDefault="00D12999" w:rsidP="00D12999">
      <w:r w:rsidRPr="00C61E2B">
        <w:t>The custom operation enables the AIMLE client to request an AIMLE client to perform the direct AIML task transfer operation.</w:t>
      </w:r>
    </w:p>
    <w:p w14:paraId="4DF09D7F" w14:textId="1974D6A2" w:rsidR="00D12999" w:rsidRPr="00C61E2B" w:rsidRDefault="00107799" w:rsidP="00D12999">
      <w:pPr>
        <w:pStyle w:val="Heading5"/>
      </w:pPr>
      <w:bookmarkStart w:id="857" w:name="_Toc215167833"/>
      <w:r w:rsidRPr="00C61E2B">
        <w:t>6.11</w:t>
      </w:r>
      <w:r w:rsidR="00D12999" w:rsidRPr="00C61E2B">
        <w:t>.4.3.2</w:t>
      </w:r>
      <w:r w:rsidR="00D12999" w:rsidRPr="00C61E2B">
        <w:tab/>
      </w:r>
      <w:r w:rsidR="002D4A1B" w:rsidRPr="00C61E2B">
        <w:t>Operation definition</w:t>
      </w:r>
      <w:bookmarkEnd w:id="857"/>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lastRenderedPageBreak/>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77777777" w:rsidR="00D12999" w:rsidRPr="00C61E2B" w:rsidRDefault="00D12999" w:rsidP="00F22D56">
            <w:pPr>
              <w:pStyle w:val="TAL"/>
            </w:pPr>
            <w:r w:rsidRPr="00C61E2B">
              <w:rPr>
                <w:rFonts w:cs="Arial"/>
                <w:szCs w:val="18"/>
              </w:rPr>
              <w:t xml:space="preserve">The </w:t>
            </w:r>
            <w:r w:rsidRPr="00C61E2B">
              <w:t>AIMLE client direct AIML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58" w:name="_Toc215167834"/>
      <w:r w:rsidRPr="00C61E2B">
        <w:t>6.11</w:t>
      </w:r>
      <w:r w:rsidR="00D12999" w:rsidRPr="00C61E2B">
        <w:t>.5</w:t>
      </w:r>
      <w:r w:rsidR="00D12999" w:rsidRPr="00C61E2B">
        <w:tab/>
        <w:t>Notifications</w:t>
      </w:r>
      <w:bookmarkEnd w:id="858"/>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59" w:name="_Toc215167835"/>
      <w:r w:rsidRPr="00C61E2B">
        <w:t>6.11</w:t>
      </w:r>
      <w:r w:rsidR="00D12999" w:rsidRPr="00C61E2B">
        <w:t>.6</w:t>
      </w:r>
      <w:r w:rsidR="00D12999" w:rsidRPr="00C61E2B">
        <w:tab/>
      </w:r>
      <w:r w:rsidR="00351C1D" w:rsidRPr="00C61E2B">
        <w:t>Data model</w:t>
      </w:r>
      <w:bookmarkEnd w:id="859"/>
    </w:p>
    <w:p w14:paraId="34B7031C" w14:textId="0EB5CE80" w:rsidR="00D12999" w:rsidRPr="00C61E2B" w:rsidRDefault="00107799" w:rsidP="00D12999">
      <w:pPr>
        <w:pStyle w:val="Heading4"/>
      </w:pPr>
      <w:bookmarkStart w:id="860" w:name="_Toc215167836"/>
      <w:r w:rsidRPr="00C61E2B">
        <w:t>6.11</w:t>
      </w:r>
      <w:r w:rsidR="00D12999" w:rsidRPr="00C61E2B">
        <w:t>.6.1</w:t>
      </w:r>
      <w:r w:rsidR="00D12999" w:rsidRPr="00C61E2B">
        <w:tab/>
        <w:t>General</w:t>
      </w:r>
      <w:bookmarkEnd w:id="860"/>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Pr="00C61E2B" w:rsidRDefault="00D12999" w:rsidP="00F22D56">
            <w:pPr>
              <w:pStyle w:val="TAL"/>
              <w:rPr>
                <w:rFonts w:cs="Arial"/>
                <w:szCs w:val="18"/>
              </w:rPr>
            </w:pPr>
            <w:r w:rsidRPr="00C61E2B">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lastRenderedPageBreak/>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C7B163E" w:rsidR="00D12999" w:rsidRPr="00C61E2B" w:rsidRDefault="00BB3EDA" w:rsidP="00F22D56">
            <w:pPr>
              <w:pStyle w:val="TAL"/>
              <w:rPr>
                <w:rFonts w:cs="Arial"/>
                <w:szCs w:val="18"/>
              </w:rPr>
            </w:pPr>
            <w:r w:rsidRPr="00C61E2B">
              <w:rPr>
                <w:rFonts w:cs="Arial"/>
                <w:szCs w:val="18"/>
              </w:rPr>
              <w:t>Represents a type of the AIML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61" w:name="_Toc215167837"/>
      <w:r w:rsidRPr="00C61E2B">
        <w:t>6.11</w:t>
      </w:r>
      <w:r w:rsidR="00D12999" w:rsidRPr="00C61E2B">
        <w:t>.6.2</w:t>
      </w:r>
      <w:r w:rsidR="00D12999" w:rsidRPr="00C61E2B">
        <w:tab/>
        <w:t>Structured data types</w:t>
      </w:r>
      <w:bookmarkEnd w:id="861"/>
    </w:p>
    <w:p w14:paraId="77DC6FCB" w14:textId="713639CC" w:rsidR="00D12999" w:rsidRPr="00C61E2B" w:rsidRDefault="00107799" w:rsidP="00D12999">
      <w:pPr>
        <w:pStyle w:val="Heading5"/>
      </w:pPr>
      <w:bookmarkStart w:id="862" w:name="_Toc215167838"/>
      <w:r w:rsidRPr="00C61E2B">
        <w:t>6.11</w:t>
      </w:r>
      <w:r w:rsidR="00D12999" w:rsidRPr="00C61E2B">
        <w:t>.6.2.1</w:t>
      </w:r>
      <w:r w:rsidR="00D12999" w:rsidRPr="00C61E2B">
        <w:tab/>
        <w:t>Introduction</w:t>
      </w:r>
      <w:bookmarkEnd w:id="862"/>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63" w:name="_Toc215167839"/>
      <w:r w:rsidRPr="00C61E2B">
        <w:t>6.11</w:t>
      </w:r>
      <w:r w:rsidR="00D12999" w:rsidRPr="00C61E2B">
        <w:t>.6.2.2</w:t>
      </w:r>
      <w:r w:rsidR="00D12999" w:rsidRPr="00C61E2B">
        <w:tab/>
        <w:t xml:space="preserve">Type: </w:t>
      </w:r>
      <w:bookmarkStart w:id="864" w:name="_Hlk189645756"/>
      <w:r w:rsidR="00D12999" w:rsidRPr="00C61E2B">
        <w:t>AimleClientTaskTransferReq</w:t>
      </w:r>
      <w:bookmarkEnd w:id="864"/>
      <w:bookmarkEnd w:id="863"/>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77777777" w:rsidR="00D12999" w:rsidRPr="00C61E2B" w:rsidRDefault="00D12999" w:rsidP="00F22D56">
            <w:pPr>
              <w:pStyle w:val="TAL"/>
              <w:rPr>
                <w:kern w:val="2"/>
                <w:lang w:eastAsia="zh-CN"/>
              </w:rPr>
            </w:pPr>
            <w:r w:rsidRPr="00C61E2B">
              <w:rPr>
                <w:lang w:eastAsia="zh-CN"/>
              </w:rPr>
              <w:t>The type of the AIML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77777777" w:rsidR="00D12999" w:rsidRPr="00C61E2B" w:rsidRDefault="00D12999" w:rsidP="00F22D56">
            <w:pPr>
              <w:pStyle w:val="TAL"/>
              <w:rPr>
                <w:lang w:eastAsia="zh-CN"/>
              </w:rPr>
            </w:pPr>
            <w:r w:rsidRPr="00C61E2B">
              <w:rPr>
                <w:lang w:eastAsia="zh-CN"/>
              </w:rPr>
              <w:t>The type of the AIML information in the AIML task need be transferred (e.g. intermediate AIML operation status, intermediate AIML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777777" w:rsidR="00D12999" w:rsidRPr="00C61E2B" w:rsidRDefault="00D12999" w:rsidP="00F22D56">
            <w:pPr>
              <w:pStyle w:val="TAL"/>
            </w:pPr>
            <w:r w:rsidRPr="00C61E2B">
              <w:t>Information on the requested time or time window for the AIML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77777777" w:rsidR="00D12999" w:rsidRPr="00C61E2B" w:rsidRDefault="00D12999" w:rsidP="00F22D56">
            <w:pPr>
              <w:pStyle w:val="TAL"/>
            </w:pPr>
            <w:r w:rsidRPr="00C61E2B">
              <w:t>The time validity of the AIML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65" w:name="_Toc215167840"/>
      <w:r w:rsidRPr="00C61E2B">
        <w:t>6.11</w:t>
      </w:r>
      <w:r w:rsidR="00D12999" w:rsidRPr="00C61E2B">
        <w:t>.6.2.3</w:t>
      </w:r>
      <w:r w:rsidR="00D12999" w:rsidRPr="00C61E2B">
        <w:tab/>
        <w:t>Type: AimleClientTaskTransferRes</w:t>
      </w:r>
      <w:bookmarkEnd w:id="865"/>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77777777" w:rsidR="00D12999" w:rsidRPr="00C61E2B" w:rsidRDefault="00D12999" w:rsidP="00F22D56">
            <w:pPr>
              <w:pStyle w:val="TAL"/>
            </w:pPr>
            <w:r w:rsidRPr="00C61E2B">
              <w:t>Information on the time or time window for the AIML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66" w:name="_Toc215167841"/>
      <w:r w:rsidRPr="00C61E2B">
        <w:lastRenderedPageBreak/>
        <w:t>6.11</w:t>
      </w:r>
      <w:r w:rsidR="00D12999" w:rsidRPr="00C61E2B">
        <w:t>.6.2.4</w:t>
      </w:r>
      <w:r w:rsidR="00D12999" w:rsidRPr="00C61E2B">
        <w:tab/>
        <w:t>Type: AimleClientDirectTransferReq</w:t>
      </w:r>
      <w:bookmarkEnd w:id="866"/>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77777777" w:rsidR="00D12999" w:rsidRPr="00C61E2B" w:rsidRDefault="00D12999" w:rsidP="00F22D56">
            <w:pPr>
              <w:pStyle w:val="TAL"/>
              <w:rPr>
                <w:lang w:eastAsia="zh-CN"/>
              </w:rPr>
            </w:pPr>
            <w:r w:rsidRPr="00C61E2B">
              <w:rPr>
                <w:lang w:eastAsia="zh-CN"/>
              </w:rPr>
              <w:t>The type of the AIML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77777777" w:rsidR="00D12999" w:rsidRPr="00C61E2B" w:rsidRDefault="00D12999" w:rsidP="00F22D56">
            <w:pPr>
              <w:pStyle w:val="TAL"/>
            </w:pPr>
            <w:r w:rsidRPr="00C61E2B">
              <w:rPr>
                <w:lang w:eastAsia="zh-CN"/>
              </w:rPr>
              <w:t>The type of the AIML information in the AIML task need be transferred (e.g. intermediate AIML operation status, intermediate AIML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77777777" w:rsidR="00D12999" w:rsidRPr="00C61E2B" w:rsidRDefault="00D12999" w:rsidP="00F22D56">
            <w:pPr>
              <w:pStyle w:val="TAL"/>
            </w:pPr>
            <w:r w:rsidRPr="00C61E2B">
              <w:t>Information on time or time window for the AIML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67" w:name="_Toc215167842"/>
      <w:r w:rsidRPr="00C61E2B">
        <w:t>6.11</w:t>
      </w:r>
      <w:r w:rsidR="00D12999" w:rsidRPr="00C61E2B">
        <w:t>.6.3</w:t>
      </w:r>
      <w:r w:rsidR="00D12999" w:rsidRPr="00C61E2B">
        <w:tab/>
        <w:t>Simple data types and enumerations</w:t>
      </w:r>
      <w:bookmarkEnd w:id="867"/>
    </w:p>
    <w:p w14:paraId="65F35D7F" w14:textId="66AE02F6" w:rsidR="00D12999" w:rsidRPr="00C61E2B" w:rsidRDefault="00107799" w:rsidP="00D12999">
      <w:pPr>
        <w:pStyle w:val="Heading5"/>
      </w:pPr>
      <w:bookmarkStart w:id="868" w:name="_Toc215167843"/>
      <w:r w:rsidRPr="00C61E2B">
        <w:t>6.11</w:t>
      </w:r>
      <w:r w:rsidR="00D12999" w:rsidRPr="00C61E2B">
        <w:t>.6.3.1</w:t>
      </w:r>
      <w:r w:rsidR="00D12999" w:rsidRPr="00C61E2B">
        <w:tab/>
        <w:t>Introduction</w:t>
      </w:r>
      <w:bookmarkEnd w:id="868"/>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69" w:name="_Toc215167844"/>
      <w:r w:rsidRPr="00C61E2B">
        <w:t>6.11</w:t>
      </w:r>
      <w:r w:rsidR="00D12999" w:rsidRPr="00C61E2B">
        <w:t>.6.3.2</w:t>
      </w:r>
      <w:r w:rsidR="00D12999" w:rsidRPr="00C61E2B">
        <w:tab/>
        <w:t>Simple data types</w:t>
      </w:r>
      <w:bookmarkEnd w:id="869"/>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70" w:name="_Toc215167845"/>
      <w:r w:rsidRPr="00C61E2B">
        <w:t>6.11</w:t>
      </w:r>
      <w:r w:rsidR="00D12999" w:rsidRPr="00C61E2B">
        <w:t>.6.3.3</w:t>
      </w:r>
      <w:r w:rsidR="00D12999" w:rsidRPr="00C61E2B">
        <w:tab/>
        <w:t>Enumeration: AimlInfoType</w:t>
      </w:r>
      <w:bookmarkEnd w:id="870"/>
    </w:p>
    <w:p w14:paraId="23FC7155" w14:textId="0C66BB3A" w:rsidR="00D12999" w:rsidRPr="00C61E2B" w:rsidRDefault="00D12999" w:rsidP="00D12999">
      <w:r w:rsidRPr="00C61E2B">
        <w:t>The enumeration AimlInfoType represents the type of the AIML Information.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77777777" w:rsidR="00D12999" w:rsidRPr="00C61E2B" w:rsidRDefault="00D12999" w:rsidP="00F22D56">
            <w:pPr>
              <w:pStyle w:val="TAL"/>
            </w:pPr>
            <w:r w:rsidRPr="00C61E2B">
              <w:t>Indicates the intermediate AIML operation results type of the AIML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77777777" w:rsidR="00D12999" w:rsidRPr="00C61E2B" w:rsidRDefault="00D12999" w:rsidP="00F22D56">
            <w:pPr>
              <w:pStyle w:val="TAL"/>
            </w:pPr>
            <w:r w:rsidRPr="00C61E2B">
              <w:t>Indicates the intermediate AIML operation status type of the AIML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77777777" w:rsidR="00D12999" w:rsidRPr="00C61E2B" w:rsidRDefault="00D12999" w:rsidP="00F22D56">
            <w:pPr>
              <w:pStyle w:val="TAL"/>
            </w:pPr>
            <w:r w:rsidRPr="00C61E2B">
              <w:t>OTHER_AIML_INFO_TYPE</w:t>
            </w:r>
          </w:p>
        </w:tc>
        <w:tc>
          <w:tcPr>
            <w:tcW w:w="2455" w:type="pct"/>
            <w:tcMar>
              <w:top w:w="0" w:type="dxa"/>
              <w:left w:w="108" w:type="dxa"/>
              <w:bottom w:w="0" w:type="dxa"/>
              <w:right w:w="108" w:type="dxa"/>
            </w:tcMar>
          </w:tcPr>
          <w:p w14:paraId="074DD609" w14:textId="77777777" w:rsidR="00D12999" w:rsidRPr="00C61E2B" w:rsidRDefault="00D12999" w:rsidP="00F22D56">
            <w:pPr>
              <w:pStyle w:val="TAL"/>
            </w:pPr>
            <w:r w:rsidRPr="00C61E2B">
              <w:t>Indicates other types of the AIML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71" w:name="_Toc215167846"/>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871"/>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72" w:name="_Toc215167847"/>
      <w:r w:rsidRPr="00C61E2B">
        <w:t>6.11</w:t>
      </w:r>
      <w:r w:rsidR="00D12999" w:rsidRPr="00C61E2B">
        <w:t>.6.5</w:t>
      </w:r>
      <w:r w:rsidR="00D12999" w:rsidRPr="00C61E2B">
        <w:tab/>
        <w:t>Binary data</w:t>
      </w:r>
      <w:bookmarkEnd w:id="872"/>
    </w:p>
    <w:p w14:paraId="4EBF47D5" w14:textId="63AC49C9" w:rsidR="00D12999" w:rsidRPr="00C61E2B" w:rsidRDefault="00107799" w:rsidP="00D12999">
      <w:pPr>
        <w:pStyle w:val="Heading5"/>
      </w:pPr>
      <w:bookmarkStart w:id="873" w:name="_Toc215167848"/>
      <w:r w:rsidRPr="00C61E2B">
        <w:t>6.11</w:t>
      </w:r>
      <w:r w:rsidR="00D12999" w:rsidRPr="00C61E2B">
        <w:t>.6.5.1</w:t>
      </w:r>
      <w:r w:rsidR="00D12999" w:rsidRPr="00C61E2B">
        <w:tab/>
      </w:r>
      <w:r w:rsidR="00351C1D" w:rsidRPr="00C61E2B">
        <w:t>Binary data types</w:t>
      </w:r>
      <w:bookmarkEnd w:id="873"/>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lastRenderedPageBreak/>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74" w:name="_Toc215167849"/>
      <w:r w:rsidRPr="00C61E2B">
        <w:t>6.11</w:t>
      </w:r>
      <w:r w:rsidR="00D12999" w:rsidRPr="00C61E2B">
        <w:t>.7</w:t>
      </w:r>
      <w:r w:rsidR="00D12999" w:rsidRPr="00C61E2B">
        <w:tab/>
      </w:r>
      <w:r w:rsidR="00351C1D" w:rsidRPr="00C61E2B">
        <w:t>Error handling</w:t>
      </w:r>
      <w:bookmarkEnd w:id="874"/>
    </w:p>
    <w:p w14:paraId="5CF8EDB4" w14:textId="338F0B9B" w:rsidR="00D12999" w:rsidRPr="00C61E2B" w:rsidRDefault="00107799" w:rsidP="00D12999">
      <w:pPr>
        <w:pStyle w:val="Heading4"/>
      </w:pPr>
      <w:bookmarkStart w:id="875" w:name="_Toc215167850"/>
      <w:r w:rsidRPr="00C61E2B">
        <w:t>6.11</w:t>
      </w:r>
      <w:r w:rsidR="00D12999" w:rsidRPr="00C61E2B">
        <w:t>.7.1</w:t>
      </w:r>
      <w:r w:rsidR="00D12999" w:rsidRPr="00C61E2B">
        <w:tab/>
        <w:t>General</w:t>
      </w:r>
      <w:bookmarkEnd w:id="875"/>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876" w:name="_Toc215167851"/>
      <w:r w:rsidRPr="00C61E2B">
        <w:t>6.11</w:t>
      </w:r>
      <w:r w:rsidR="00D12999" w:rsidRPr="00C61E2B">
        <w:t>.7.2</w:t>
      </w:r>
      <w:r w:rsidR="00D12999" w:rsidRPr="00C61E2B">
        <w:tab/>
      </w:r>
      <w:r w:rsidR="002D4A1B" w:rsidRPr="00C61E2B">
        <w:t>Protocol errors</w:t>
      </w:r>
      <w:bookmarkEnd w:id="876"/>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877" w:name="_Toc215167852"/>
      <w:r w:rsidRPr="00C61E2B">
        <w:t>6.11</w:t>
      </w:r>
      <w:r w:rsidR="00D12999" w:rsidRPr="00C61E2B">
        <w:t>.7.3</w:t>
      </w:r>
      <w:r w:rsidR="00D12999" w:rsidRPr="00C61E2B">
        <w:tab/>
      </w:r>
      <w:r w:rsidR="002D4A1B" w:rsidRPr="00C61E2B">
        <w:t>Application errors</w:t>
      </w:r>
      <w:bookmarkEnd w:id="877"/>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78" w:name="_Toc215167853"/>
      <w:r w:rsidRPr="00C61E2B">
        <w:t>6.11</w:t>
      </w:r>
      <w:r w:rsidR="00D12999" w:rsidRPr="00C61E2B">
        <w:t>.8</w:t>
      </w:r>
      <w:r w:rsidR="00D12999" w:rsidRPr="00C61E2B">
        <w:rPr>
          <w:lang w:eastAsia="zh-CN"/>
        </w:rPr>
        <w:tab/>
        <w:t>Feature negotiation</w:t>
      </w:r>
      <w:bookmarkEnd w:id="878"/>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79" w:name="_Toc215167854"/>
      <w:r w:rsidRPr="00C61E2B">
        <w:t>6.11</w:t>
      </w:r>
      <w:r w:rsidR="00D12999" w:rsidRPr="00C61E2B">
        <w:t>.9</w:t>
      </w:r>
      <w:r w:rsidR="00D12999" w:rsidRPr="00C61E2B">
        <w:tab/>
        <w:t>Security</w:t>
      </w:r>
      <w:bookmarkEnd w:id="879"/>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880" w:name="_Hlk199143277"/>
      <w:bookmarkStart w:id="881" w:name="_Hlk212131366"/>
      <w:bookmarkStart w:id="882" w:name="_Toc215167855"/>
      <w:r w:rsidRPr="00C61E2B">
        <w:t>6.</w:t>
      </w:r>
      <w:r w:rsidR="00107799" w:rsidRPr="00C61E2B">
        <w:t>12</w:t>
      </w:r>
      <w:r w:rsidRPr="00C61E2B">
        <w:tab/>
        <w:t>Aimles_AIMLTaskTransfer API</w:t>
      </w:r>
      <w:bookmarkEnd w:id="882"/>
    </w:p>
    <w:p w14:paraId="63BCF026" w14:textId="74CCE79B" w:rsidR="00D12999" w:rsidRPr="00C61E2B" w:rsidRDefault="00D12999" w:rsidP="00D12999">
      <w:pPr>
        <w:pStyle w:val="Heading3"/>
      </w:pPr>
      <w:bookmarkStart w:id="883" w:name="_Toc215167856"/>
      <w:bookmarkEnd w:id="880"/>
      <w:r w:rsidRPr="00C61E2B">
        <w:t>6.</w:t>
      </w:r>
      <w:r w:rsidR="00107799" w:rsidRPr="00C61E2B">
        <w:t>12</w:t>
      </w:r>
      <w:r w:rsidRPr="00C61E2B">
        <w:t>.1</w:t>
      </w:r>
      <w:r w:rsidRPr="00C61E2B">
        <w:tab/>
        <w:t>Introduction</w:t>
      </w:r>
      <w:bookmarkEnd w:id="883"/>
    </w:p>
    <w:p w14:paraId="6255C6CE" w14:textId="6C70CAD4" w:rsidR="00D12999" w:rsidRPr="00C61E2B" w:rsidRDefault="00D12999" w:rsidP="00D12999">
      <w:pPr>
        <w:rPr>
          <w:lang w:eastAsia="zh-CN"/>
        </w:rPr>
      </w:pPr>
      <w:r w:rsidRPr="00C61E2B">
        <w:t xml:space="preserve">The </w:t>
      </w:r>
      <w:r w:rsidR="00A40371" w:rsidRPr="00C61E2B">
        <w:t xml:space="preserve">AIMLE server </w:t>
      </w:r>
      <w:r w:rsidRPr="00C61E2B">
        <w:t xml:space="preserve">AIML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lastRenderedPageBreak/>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84" w:name="_Toc215167857"/>
      <w:bookmarkEnd w:id="881"/>
      <w:r w:rsidRPr="00C61E2B">
        <w:t>6.</w:t>
      </w:r>
      <w:r w:rsidR="00107799" w:rsidRPr="00C61E2B">
        <w:t>12</w:t>
      </w:r>
      <w:r w:rsidRPr="00C61E2B">
        <w:t>.2</w:t>
      </w:r>
      <w:r w:rsidRPr="00C61E2B">
        <w:tab/>
        <w:t>Usage of HTTP and common API related aspects</w:t>
      </w:r>
      <w:bookmarkEnd w:id="884"/>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885" w:name="_Toc215167858"/>
      <w:r w:rsidRPr="00C61E2B">
        <w:t>6.</w:t>
      </w:r>
      <w:r w:rsidR="00107799" w:rsidRPr="00C61E2B">
        <w:t>12</w:t>
      </w:r>
      <w:r w:rsidRPr="00C61E2B">
        <w:t>.3</w:t>
      </w:r>
      <w:r w:rsidRPr="00C61E2B">
        <w:tab/>
        <w:t>Resources</w:t>
      </w:r>
      <w:bookmarkEnd w:id="885"/>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86" w:name="_Toc215167859"/>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86"/>
    </w:p>
    <w:p w14:paraId="1CEE289F" w14:textId="16AC2137" w:rsidR="00D12999" w:rsidRPr="00C61E2B" w:rsidRDefault="00D12999" w:rsidP="00D12999">
      <w:pPr>
        <w:pStyle w:val="Heading4"/>
      </w:pPr>
      <w:bookmarkStart w:id="887" w:name="_Toc215167860"/>
      <w:r w:rsidRPr="00C61E2B">
        <w:t>6.</w:t>
      </w:r>
      <w:r w:rsidR="00107799" w:rsidRPr="00C61E2B">
        <w:t>12</w:t>
      </w:r>
      <w:r w:rsidRPr="00C61E2B">
        <w:t>.4.1</w:t>
      </w:r>
      <w:r w:rsidRPr="00C61E2B">
        <w:tab/>
        <w:t>Overview</w:t>
      </w:r>
      <w:bookmarkEnd w:id="887"/>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77777777" w:rsidR="00D12999" w:rsidRPr="00C61E2B" w:rsidRDefault="00D12999" w:rsidP="00F22D56">
            <w:pPr>
              <w:pStyle w:val="TAL"/>
            </w:pPr>
            <w:r w:rsidRPr="00C61E2B">
              <w:t>AIML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7777777" w:rsidR="00D12999" w:rsidRPr="00C61E2B" w:rsidRDefault="00D12999" w:rsidP="00F22D56">
            <w:pPr>
              <w:pStyle w:val="TAL"/>
            </w:pPr>
            <w:r w:rsidRPr="00C61E2B">
              <w:t>Controlled AIML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0098BC3A" w:rsidR="00D12999" w:rsidRPr="00C61E2B" w:rsidRDefault="00D12999" w:rsidP="00D12999">
      <w:pPr>
        <w:pStyle w:val="Heading4"/>
      </w:pPr>
      <w:bookmarkStart w:id="888" w:name="_Toc215167861"/>
      <w:r w:rsidRPr="00C61E2B">
        <w:t>6.</w:t>
      </w:r>
      <w:r w:rsidR="00107799" w:rsidRPr="00C61E2B">
        <w:t>12</w:t>
      </w:r>
      <w:r w:rsidRPr="00C61E2B">
        <w:t>.4.2</w:t>
      </w:r>
      <w:r w:rsidRPr="00C61E2B">
        <w:tab/>
        <w:t>Operation: AIML task transfer assist</w:t>
      </w:r>
      <w:bookmarkEnd w:id="888"/>
    </w:p>
    <w:p w14:paraId="7D8B1FCE" w14:textId="0690D661" w:rsidR="00D12999" w:rsidRPr="00C61E2B" w:rsidRDefault="00D12999" w:rsidP="00D12999">
      <w:pPr>
        <w:pStyle w:val="Heading5"/>
      </w:pPr>
      <w:bookmarkStart w:id="889" w:name="_Toc215167862"/>
      <w:r w:rsidRPr="00C61E2B">
        <w:t>6.</w:t>
      </w:r>
      <w:r w:rsidR="00107799" w:rsidRPr="00C61E2B">
        <w:t>12</w:t>
      </w:r>
      <w:r w:rsidRPr="00C61E2B">
        <w:t>.4.2.1</w:t>
      </w:r>
      <w:r w:rsidRPr="00C61E2B">
        <w:tab/>
        <w:t>Description</w:t>
      </w:r>
      <w:bookmarkEnd w:id="889"/>
    </w:p>
    <w:p w14:paraId="5D500F74" w14:textId="77777777" w:rsidR="00D12999" w:rsidRPr="00C61E2B" w:rsidRDefault="00D12999" w:rsidP="00D12999">
      <w:r w:rsidRPr="00C61E2B">
        <w:t>The custom operation enables the AIMLE client to request the AIMLE server to perform the AIML task transfer assist operation.</w:t>
      </w:r>
    </w:p>
    <w:p w14:paraId="636DCB73" w14:textId="5CF9A4B6" w:rsidR="00D12999" w:rsidRPr="00C61E2B" w:rsidRDefault="00D12999" w:rsidP="00D12999">
      <w:pPr>
        <w:pStyle w:val="Heading5"/>
      </w:pPr>
      <w:bookmarkStart w:id="890" w:name="_Toc215167863"/>
      <w:r w:rsidRPr="00C61E2B">
        <w:t>6.</w:t>
      </w:r>
      <w:r w:rsidR="00107799" w:rsidRPr="00C61E2B">
        <w:t>12</w:t>
      </w:r>
      <w:r w:rsidRPr="00C61E2B">
        <w:t>.4.2.2</w:t>
      </w:r>
      <w:r w:rsidRPr="00C61E2B">
        <w:tab/>
      </w:r>
      <w:r w:rsidR="002D4A1B" w:rsidRPr="00C61E2B">
        <w:t>Operation definition</w:t>
      </w:r>
      <w:bookmarkEnd w:id="890"/>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lastRenderedPageBreak/>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77777777" w:rsidR="00D12999" w:rsidRPr="00C61E2B" w:rsidRDefault="00D12999" w:rsidP="00F22D56">
            <w:pPr>
              <w:pStyle w:val="TAL"/>
            </w:pPr>
            <w:r w:rsidRPr="00C61E2B">
              <w:rPr>
                <w:rFonts w:cs="Arial"/>
                <w:szCs w:val="18"/>
              </w:rPr>
              <w:t xml:space="preserve">The </w:t>
            </w:r>
            <w:r w:rsidRPr="00C61E2B">
              <w:t>AIMLE server AIML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DCB513C" w:rsidR="00D12999" w:rsidRPr="00C61E2B" w:rsidRDefault="00D12999" w:rsidP="00D12999">
      <w:pPr>
        <w:pStyle w:val="Heading4"/>
      </w:pPr>
      <w:bookmarkStart w:id="891" w:name="_Toc215167864"/>
      <w:r w:rsidRPr="00C61E2B">
        <w:t>6.</w:t>
      </w:r>
      <w:r w:rsidR="00107799" w:rsidRPr="00C61E2B">
        <w:t>12</w:t>
      </w:r>
      <w:r w:rsidRPr="00C61E2B">
        <w:t>.4.3</w:t>
      </w:r>
      <w:r w:rsidRPr="00C61E2B">
        <w:tab/>
        <w:t>Operation: Controlled AIML task transfer</w:t>
      </w:r>
      <w:bookmarkEnd w:id="891"/>
    </w:p>
    <w:p w14:paraId="4973FFAF" w14:textId="4F73857C" w:rsidR="00D12999" w:rsidRPr="00C61E2B" w:rsidRDefault="00D12999" w:rsidP="00D12999">
      <w:pPr>
        <w:pStyle w:val="Heading5"/>
      </w:pPr>
      <w:bookmarkStart w:id="892" w:name="_Toc215167865"/>
      <w:r w:rsidRPr="00C61E2B">
        <w:t>6.</w:t>
      </w:r>
      <w:r w:rsidR="00107799" w:rsidRPr="00C61E2B">
        <w:t>12</w:t>
      </w:r>
      <w:r w:rsidRPr="00C61E2B">
        <w:t>.4.3.1</w:t>
      </w:r>
      <w:r w:rsidRPr="00C61E2B">
        <w:tab/>
        <w:t>Description</w:t>
      </w:r>
      <w:bookmarkEnd w:id="892"/>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893" w:name="_Toc215167866"/>
      <w:r w:rsidRPr="00C61E2B">
        <w:t>6.</w:t>
      </w:r>
      <w:r w:rsidR="00107799" w:rsidRPr="00C61E2B">
        <w:t>12</w:t>
      </w:r>
      <w:r w:rsidRPr="00C61E2B">
        <w:t>.4.3.2</w:t>
      </w:r>
      <w:r w:rsidRPr="00C61E2B">
        <w:tab/>
      </w:r>
      <w:r w:rsidR="002D4A1B" w:rsidRPr="00C61E2B">
        <w:t>Operation definition</w:t>
      </w:r>
      <w:bookmarkEnd w:id="893"/>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77777777" w:rsidR="00D12999" w:rsidRPr="00C61E2B" w:rsidRDefault="00D12999" w:rsidP="00F22D56">
            <w:pPr>
              <w:pStyle w:val="TAL"/>
            </w:pPr>
            <w:r w:rsidRPr="00C61E2B">
              <w:rPr>
                <w:rFonts w:cs="Arial"/>
                <w:szCs w:val="18"/>
              </w:rPr>
              <w:t xml:space="preserve">The </w:t>
            </w:r>
            <w:r w:rsidRPr="00C61E2B">
              <w:t>AIMLE server controlled AIML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894" w:name="_Toc215167867"/>
      <w:r w:rsidRPr="00C61E2B">
        <w:t>6.</w:t>
      </w:r>
      <w:r w:rsidR="00107799" w:rsidRPr="00C61E2B">
        <w:t>12</w:t>
      </w:r>
      <w:r w:rsidRPr="00C61E2B">
        <w:t>.5</w:t>
      </w:r>
      <w:r w:rsidRPr="00C61E2B">
        <w:tab/>
        <w:t>Notifications</w:t>
      </w:r>
      <w:bookmarkEnd w:id="894"/>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895" w:name="_Toc215167868"/>
      <w:r w:rsidRPr="00C61E2B">
        <w:t>6.</w:t>
      </w:r>
      <w:r w:rsidR="00107799" w:rsidRPr="00C61E2B">
        <w:t>12</w:t>
      </w:r>
      <w:r w:rsidRPr="00C61E2B">
        <w:t>.6</w:t>
      </w:r>
      <w:r w:rsidRPr="00C61E2B">
        <w:tab/>
      </w:r>
      <w:r w:rsidR="00351C1D" w:rsidRPr="00C61E2B">
        <w:t>Data model</w:t>
      </w:r>
      <w:bookmarkEnd w:id="895"/>
    </w:p>
    <w:p w14:paraId="435818D1" w14:textId="1FA23925" w:rsidR="00D12999" w:rsidRPr="00C61E2B" w:rsidRDefault="00D12999" w:rsidP="00D12999">
      <w:pPr>
        <w:pStyle w:val="Heading4"/>
      </w:pPr>
      <w:bookmarkStart w:id="896" w:name="_Toc215167869"/>
      <w:r w:rsidRPr="00C61E2B">
        <w:t>6.</w:t>
      </w:r>
      <w:r w:rsidR="00107799" w:rsidRPr="00C61E2B">
        <w:t>12</w:t>
      </w:r>
      <w:r w:rsidRPr="00C61E2B">
        <w:t>.6.1</w:t>
      </w:r>
      <w:r w:rsidRPr="00C61E2B">
        <w:tab/>
        <w:t>General</w:t>
      </w:r>
      <w:bookmarkEnd w:id="896"/>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77777777" w:rsidR="00D12999" w:rsidRPr="00C61E2B" w:rsidRDefault="00D12999" w:rsidP="00F22D56">
            <w:pPr>
              <w:pStyle w:val="TAL"/>
              <w:rPr>
                <w:rFonts w:cs="Arial"/>
                <w:szCs w:val="18"/>
              </w:rPr>
            </w:pPr>
            <w:r w:rsidRPr="00C61E2B">
              <w:rPr>
                <w:lang w:eastAsia="zh-CN"/>
              </w:rPr>
              <w:t>Contains the AIML intermediate information for intermediate AIML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77777777" w:rsidR="00D12999" w:rsidRPr="00C61E2B" w:rsidRDefault="00D12999" w:rsidP="00F22D56">
            <w:pPr>
              <w:pStyle w:val="TAL"/>
              <w:rPr>
                <w:rFonts w:cs="Arial"/>
                <w:szCs w:val="18"/>
              </w:rPr>
            </w:pPr>
            <w:r w:rsidRPr="00C61E2B">
              <w:rPr>
                <w:lang w:eastAsia="zh-CN"/>
              </w:rPr>
              <w:t>Contains requirements for AIML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Pr="00C61E2B" w:rsidRDefault="00D12999" w:rsidP="00F22D56">
            <w:pPr>
              <w:pStyle w:val="TAL"/>
            </w:pPr>
            <w:r w:rsidRPr="00C61E2B">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61FFED10" w:rsidR="00D12999" w:rsidRPr="00C61E2B" w:rsidRDefault="00D12999" w:rsidP="00F22D56">
            <w:pPr>
              <w:pStyle w:val="TAL"/>
            </w:pPr>
            <w:r w:rsidRPr="00C61E2B">
              <w:t>Represents a type of the AIML operation</w:t>
            </w:r>
            <w:r w:rsidR="00BB3EDA" w:rsidRPr="00C61E2B">
              <w:t xml:space="preserve"> (e.g., training, model transfer, model inference, model offload, model split, continue performing intermediate AIML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897" w:name="_Toc215167870"/>
      <w:r w:rsidRPr="00C61E2B">
        <w:t>6.</w:t>
      </w:r>
      <w:r w:rsidR="00107799" w:rsidRPr="00C61E2B">
        <w:t>12</w:t>
      </w:r>
      <w:r w:rsidRPr="00C61E2B">
        <w:t>.6.2</w:t>
      </w:r>
      <w:r w:rsidRPr="00C61E2B">
        <w:tab/>
        <w:t>Structured data types</w:t>
      </w:r>
      <w:bookmarkEnd w:id="897"/>
    </w:p>
    <w:p w14:paraId="5A923635" w14:textId="789A3490" w:rsidR="00D12999" w:rsidRPr="00C61E2B" w:rsidRDefault="00D12999" w:rsidP="00D12999">
      <w:pPr>
        <w:pStyle w:val="Heading5"/>
      </w:pPr>
      <w:bookmarkStart w:id="898" w:name="_Toc215167871"/>
      <w:r w:rsidRPr="00C61E2B">
        <w:t>6.</w:t>
      </w:r>
      <w:r w:rsidR="00107799" w:rsidRPr="00C61E2B">
        <w:t>12</w:t>
      </w:r>
      <w:r w:rsidRPr="00C61E2B">
        <w:t>.6.2.1</w:t>
      </w:r>
      <w:r w:rsidRPr="00C61E2B">
        <w:tab/>
        <w:t>Introduction</w:t>
      </w:r>
      <w:bookmarkEnd w:id="898"/>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899" w:name="_Toc215167872"/>
      <w:r w:rsidRPr="00C61E2B">
        <w:t>6.</w:t>
      </w:r>
      <w:r w:rsidR="00107799" w:rsidRPr="00C61E2B">
        <w:t>12</w:t>
      </w:r>
      <w:r w:rsidRPr="00C61E2B">
        <w:t>.6.2.2</w:t>
      </w:r>
      <w:r w:rsidRPr="00C61E2B">
        <w:tab/>
        <w:t>Type: AimlesTaskTransferAssistReq</w:t>
      </w:r>
      <w:bookmarkEnd w:id="899"/>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77777777" w:rsidR="00D12999" w:rsidRPr="00C61E2B" w:rsidRDefault="00D12999" w:rsidP="00F22D56">
            <w:pPr>
              <w:pStyle w:val="TAL"/>
              <w:rPr>
                <w:lang w:eastAsia="zh-CN"/>
              </w:rPr>
            </w:pPr>
            <w:r w:rsidRPr="00C61E2B">
              <w:rPr>
                <w:lang w:eastAsia="zh-CN"/>
              </w:rPr>
              <w:t>The type of the AIML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77777777" w:rsidR="00D12999" w:rsidRPr="00C61E2B" w:rsidRDefault="00D12999" w:rsidP="00F22D56">
            <w:pPr>
              <w:pStyle w:val="TAL"/>
            </w:pPr>
            <w:r w:rsidRPr="00C61E2B">
              <w:rPr>
                <w:lang w:eastAsia="zh-CN"/>
              </w:rPr>
              <w:t>The type of the AIML information in the AIML task need be transferred (e.g. intermediate AIML operation status, intermediate AIML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77777777" w:rsidR="00D12999" w:rsidRPr="00C61E2B" w:rsidRDefault="00D12999" w:rsidP="00F22D56">
            <w:pPr>
              <w:pStyle w:val="TAL"/>
              <w:rPr>
                <w:lang w:eastAsia="zh-CN"/>
              </w:rPr>
            </w:pPr>
            <w:r w:rsidRPr="00C61E2B">
              <w:rPr>
                <w:lang w:eastAsia="zh-CN"/>
              </w:rPr>
              <w:t xml:space="preserve">Contains requirements for AIML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77777777" w:rsidR="00D12999" w:rsidRPr="00C61E2B" w:rsidRDefault="00D12999" w:rsidP="00F22D56">
            <w:pPr>
              <w:pStyle w:val="TAL"/>
              <w:rPr>
                <w:lang w:eastAsia="zh-CN"/>
              </w:rPr>
            </w:pPr>
            <w:r w:rsidRPr="00C61E2B">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900" w:name="_Toc215167873"/>
      <w:r w:rsidRPr="00C61E2B">
        <w:t>6.</w:t>
      </w:r>
      <w:r w:rsidR="00107799" w:rsidRPr="00C61E2B">
        <w:t>12</w:t>
      </w:r>
      <w:r w:rsidRPr="00C61E2B">
        <w:t>.6.2.3</w:t>
      </w:r>
      <w:r w:rsidRPr="00C61E2B">
        <w:tab/>
        <w:t>Type: AimlesTaskTransferAssistResp</w:t>
      </w:r>
      <w:bookmarkEnd w:id="900"/>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77777777" w:rsidR="00D12999" w:rsidRPr="00C61E2B" w:rsidRDefault="00D12999" w:rsidP="00F22D56">
            <w:pPr>
              <w:pStyle w:val="TAL"/>
            </w:pPr>
            <w:r w:rsidRPr="00C61E2B">
              <w:t>Indicates a time window for assistance in the AIML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901" w:name="_Toc215167874"/>
      <w:r w:rsidRPr="00C61E2B">
        <w:lastRenderedPageBreak/>
        <w:t>6.</w:t>
      </w:r>
      <w:r w:rsidR="00107799" w:rsidRPr="00C61E2B">
        <w:t>12</w:t>
      </w:r>
      <w:r w:rsidRPr="00C61E2B">
        <w:t>.6.2.4</w:t>
      </w:r>
      <w:r w:rsidRPr="00C61E2B">
        <w:tab/>
        <w:t>Type: AimlesControlledTaskTransferReq</w:t>
      </w:r>
      <w:bookmarkEnd w:id="901"/>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77777777" w:rsidR="00D12999" w:rsidRPr="00C61E2B" w:rsidRDefault="00D12999" w:rsidP="00F22D56">
            <w:pPr>
              <w:pStyle w:val="TAL"/>
            </w:pPr>
            <w:r w:rsidRPr="00C61E2B">
              <w:rPr>
                <w:lang w:eastAsia="zh-CN"/>
              </w:rPr>
              <w:t>The type of the AIML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77777777" w:rsidR="00D12999" w:rsidRPr="00C61E2B" w:rsidRDefault="00D12999" w:rsidP="00F22D56">
            <w:pPr>
              <w:pStyle w:val="TAL"/>
            </w:pPr>
            <w:r w:rsidRPr="00C61E2B">
              <w:rPr>
                <w:lang w:eastAsia="zh-CN"/>
              </w:rPr>
              <w:t>The type of the AIML information in the AIML task need be transferred (e.g. intermediate AIML operation status, intermediate AIML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77777777" w:rsidR="00D12999" w:rsidRPr="00C61E2B" w:rsidRDefault="00D12999" w:rsidP="00F22D56">
            <w:pPr>
              <w:pStyle w:val="TAL"/>
              <w:rPr>
                <w:lang w:eastAsia="zh-CN"/>
              </w:rPr>
            </w:pPr>
            <w:r w:rsidRPr="00C61E2B">
              <w:t>Information on time or time window for the AIML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902" w:name="_Toc215167875"/>
      <w:r w:rsidRPr="00C61E2B">
        <w:t>6.</w:t>
      </w:r>
      <w:r w:rsidR="00107799" w:rsidRPr="00C61E2B">
        <w:t>12</w:t>
      </w:r>
      <w:r w:rsidRPr="00C61E2B">
        <w:t>.6.2.5</w:t>
      </w:r>
      <w:r w:rsidRPr="00C61E2B">
        <w:tab/>
        <w:t>Type: AimlesControlledTaskTransferResp</w:t>
      </w:r>
      <w:bookmarkEnd w:id="902"/>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7777777" w:rsidR="00D12999" w:rsidRPr="00C61E2B" w:rsidRDefault="00D12999" w:rsidP="00F22D56">
            <w:pPr>
              <w:pStyle w:val="TAL"/>
            </w:pPr>
            <w:r w:rsidRPr="00C61E2B">
              <w:t>Indicates a time window for assistance in the AIML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903" w:name="_Toc215167876"/>
      <w:r w:rsidRPr="00C61E2B">
        <w:t>6.</w:t>
      </w:r>
      <w:r w:rsidR="00107799" w:rsidRPr="00C61E2B">
        <w:t>12</w:t>
      </w:r>
      <w:r w:rsidRPr="00C61E2B">
        <w:t>.6.2.6</w:t>
      </w:r>
      <w:r w:rsidRPr="00C61E2B">
        <w:tab/>
        <w:t>Type: AimlRmngTrainingReq</w:t>
      </w:r>
      <w:bookmarkEnd w:id="903"/>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904" w:name="_Toc215167877"/>
      <w:r w:rsidRPr="00C61E2B">
        <w:t>6.</w:t>
      </w:r>
      <w:r w:rsidR="00107799" w:rsidRPr="00C61E2B">
        <w:t>12</w:t>
      </w:r>
      <w:r w:rsidRPr="00C61E2B">
        <w:t>.6.2.7</w:t>
      </w:r>
      <w:r w:rsidRPr="00C61E2B">
        <w:tab/>
        <w:t>Type: AimlIntermediateInfo</w:t>
      </w:r>
      <w:bookmarkEnd w:id="904"/>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77777777" w:rsidR="00D12999" w:rsidRPr="00C61E2B" w:rsidRDefault="00D12999" w:rsidP="00F22D56">
            <w:pPr>
              <w:pStyle w:val="TAL"/>
              <w:rPr>
                <w:lang w:eastAsia="zh-CN"/>
              </w:rPr>
            </w:pPr>
            <w:r w:rsidRPr="00C61E2B">
              <w:rPr>
                <w:lang w:eastAsia="zh-CN"/>
              </w:rPr>
              <w:t>Indicates the AIML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77777777" w:rsidR="00D12999" w:rsidRPr="00C61E2B" w:rsidRDefault="00D12999" w:rsidP="00F22D56">
            <w:pPr>
              <w:pStyle w:val="TAL"/>
              <w:rPr>
                <w:lang w:eastAsia="zh-CN"/>
              </w:rPr>
            </w:pPr>
            <w:r w:rsidRPr="00C61E2B">
              <w:rPr>
                <w:lang w:eastAsia="zh-CN"/>
              </w:rPr>
              <w:t>Indicates the AIML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905" w:name="_Toc215167878"/>
      <w:r w:rsidRPr="00C61E2B">
        <w:t>6.</w:t>
      </w:r>
      <w:r w:rsidR="00107799" w:rsidRPr="00C61E2B">
        <w:t>12</w:t>
      </w:r>
      <w:r w:rsidRPr="00C61E2B">
        <w:t>.6.3</w:t>
      </w:r>
      <w:r w:rsidRPr="00C61E2B">
        <w:tab/>
        <w:t>Simple data types and enumerations</w:t>
      </w:r>
      <w:bookmarkEnd w:id="905"/>
    </w:p>
    <w:p w14:paraId="37A50C9E" w14:textId="5430F6DC" w:rsidR="00D12999" w:rsidRPr="00C61E2B" w:rsidRDefault="00D12999" w:rsidP="00D12999">
      <w:pPr>
        <w:pStyle w:val="Heading5"/>
      </w:pPr>
      <w:bookmarkStart w:id="906" w:name="_Toc215167879"/>
      <w:r w:rsidRPr="00C61E2B">
        <w:t>6.</w:t>
      </w:r>
      <w:r w:rsidR="00107799" w:rsidRPr="00C61E2B">
        <w:t>12</w:t>
      </w:r>
      <w:r w:rsidRPr="00C61E2B">
        <w:t>.6.3.1</w:t>
      </w:r>
      <w:r w:rsidRPr="00C61E2B">
        <w:tab/>
        <w:t>Introduction</w:t>
      </w:r>
      <w:bookmarkEnd w:id="906"/>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907" w:name="_Toc215167880"/>
      <w:r w:rsidRPr="00C61E2B">
        <w:t>6.</w:t>
      </w:r>
      <w:r w:rsidR="00107799" w:rsidRPr="00C61E2B">
        <w:t>12</w:t>
      </w:r>
      <w:r w:rsidRPr="00C61E2B">
        <w:t>.6.3.2</w:t>
      </w:r>
      <w:r w:rsidRPr="00C61E2B">
        <w:tab/>
        <w:t>Simple data types</w:t>
      </w:r>
      <w:bookmarkEnd w:id="907"/>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908" w:name="_Toc215167881"/>
      <w:r w:rsidRPr="00C61E2B">
        <w:t>6.</w:t>
      </w:r>
      <w:r w:rsidR="00107799" w:rsidRPr="00C61E2B">
        <w:t>12</w:t>
      </w:r>
      <w:r w:rsidRPr="00C61E2B">
        <w:t>.6.3.3</w:t>
      </w:r>
      <w:r w:rsidRPr="00C61E2B">
        <w:tab/>
        <w:t>Enumeration: TransferMode</w:t>
      </w:r>
      <w:bookmarkEnd w:id="908"/>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77777777" w:rsidR="00D12999" w:rsidRPr="00C61E2B" w:rsidRDefault="00D12999" w:rsidP="00F22D56">
            <w:pPr>
              <w:pStyle w:val="TAL"/>
            </w:pPr>
            <w:r w:rsidRPr="00C61E2B">
              <w:t>Directly from the source AIML member to the target AIML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909" w:name="_Toc215167882"/>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909"/>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910" w:name="_Toc215167883"/>
      <w:r w:rsidRPr="00C61E2B">
        <w:t>6.</w:t>
      </w:r>
      <w:r w:rsidR="00107799" w:rsidRPr="00C61E2B">
        <w:t>12</w:t>
      </w:r>
      <w:r w:rsidRPr="00C61E2B">
        <w:t>.6.5</w:t>
      </w:r>
      <w:r w:rsidRPr="00C61E2B">
        <w:tab/>
        <w:t>Binary data</w:t>
      </w:r>
      <w:bookmarkEnd w:id="910"/>
    </w:p>
    <w:p w14:paraId="0082362C" w14:textId="3C9C099E" w:rsidR="00D12999" w:rsidRPr="00C61E2B" w:rsidRDefault="00D12999" w:rsidP="00D12999">
      <w:pPr>
        <w:pStyle w:val="Heading5"/>
      </w:pPr>
      <w:bookmarkStart w:id="911" w:name="_Toc215167884"/>
      <w:r w:rsidRPr="00C61E2B">
        <w:t>6.</w:t>
      </w:r>
      <w:r w:rsidR="00107799" w:rsidRPr="00C61E2B">
        <w:t>12</w:t>
      </w:r>
      <w:r w:rsidRPr="00C61E2B">
        <w:t>.6.5.1</w:t>
      </w:r>
      <w:r w:rsidRPr="00C61E2B">
        <w:tab/>
      </w:r>
      <w:r w:rsidR="00351C1D" w:rsidRPr="00C61E2B">
        <w:t>Binary data types</w:t>
      </w:r>
      <w:bookmarkEnd w:id="911"/>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912" w:name="_Toc215167885"/>
      <w:r w:rsidRPr="00C61E2B">
        <w:t>6.</w:t>
      </w:r>
      <w:r w:rsidR="00107799" w:rsidRPr="00C61E2B">
        <w:t>12</w:t>
      </w:r>
      <w:r w:rsidRPr="00C61E2B">
        <w:t>.7</w:t>
      </w:r>
      <w:r w:rsidRPr="00C61E2B">
        <w:tab/>
      </w:r>
      <w:r w:rsidR="00351C1D" w:rsidRPr="00C61E2B">
        <w:t>Error handling</w:t>
      </w:r>
      <w:bookmarkEnd w:id="912"/>
    </w:p>
    <w:p w14:paraId="106858CC" w14:textId="785995A3" w:rsidR="00D12999" w:rsidRPr="00C61E2B" w:rsidRDefault="00D12999" w:rsidP="00D12999">
      <w:pPr>
        <w:pStyle w:val="Heading4"/>
      </w:pPr>
      <w:bookmarkStart w:id="913" w:name="_Toc215167886"/>
      <w:r w:rsidRPr="00C61E2B">
        <w:t>6.</w:t>
      </w:r>
      <w:r w:rsidR="00107799" w:rsidRPr="00C61E2B">
        <w:t>12</w:t>
      </w:r>
      <w:r w:rsidRPr="00C61E2B">
        <w:t>.7.1</w:t>
      </w:r>
      <w:r w:rsidRPr="00C61E2B">
        <w:tab/>
        <w:t>General</w:t>
      </w:r>
      <w:bookmarkEnd w:id="913"/>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914" w:name="_Toc215167887"/>
      <w:r w:rsidRPr="00C61E2B">
        <w:t>6.</w:t>
      </w:r>
      <w:r w:rsidR="00107799" w:rsidRPr="00C61E2B">
        <w:t>12</w:t>
      </w:r>
      <w:r w:rsidRPr="00C61E2B">
        <w:t>.7.2</w:t>
      </w:r>
      <w:r w:rsidRPr="00C61E2B">
        <w:tab/>
      </w:r>
      <w:r w:rsidR="002D4A1B" w:rsidRPr="00C61E2B">
        <w:t>Protocol errors</w:t>
      </w:r>
      <w:bookmarkEnd w:id="914"/>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915" w:name="_Toc215167888"/>
      <w:r w:rsidRPr="00C61E2B">
        <w:t>6.</w:t>
      </w:r>
      <w:r w:rsidR="00107799" w:rsidRPr="00C61E2B">
        <w:t>12</w:t>
      </w:r>
      <w:r w:rsidRPr="00C61E2B">
        <w:t>.7.3</w:t>
      </w:r>
      <w:r w:rsidRPr="00C61E2B">
        <w:tab/>
      </w:r>
      <w:r w:rsidR="002D4A1B" w:rsidRPr="00C61E2B">
        <w:t>Application errors</w:t>
      </w:r>
      <w:bookmarkEnd w:id="915"/>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916" w:name="_Toc215167889"/>
      <w:r w:rsidRPr="00C61E2B">
        <w:lastRenderedPageBreak/>
        <w:t>6.</w:t>
      </w:r>
      <w:r w:rsidR="00107799" w:rsidRPr="00C61E2B">
        <w:t>12</w:t>
      </w:r>
      <w:r w:rsidRPr="00C61E2B">
        <w:t>.8</w:t>
      </w:r>
      <w:r w:rsidRPr="00C61E2B">
        <w:rPr>
          <w:lang w:eastAsia="zh-CN"/>
        </w:rPr>
        <w:tab/>
        <w:t>Feature negotiation</w:t>
      </w:r>
      <w:bookmarkEnd w:id="916"/>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917" w:name="_Toc215167890"/>
      <w:r w:rsidRPr="00C61E2B">
        <w:t>6.</w:t>
      </w:r>
      <w:r w:rsidR="00107799" w:rsidRPr="00C61E2B">
        <w:t>12</w:t>
      </w:r>
      <w:r w:rsidRPr="00C61E2B">
        <w:t>.9</w:t>
      </w:r>
      <w:r w:rsidRPr="00C61E2B">
        <w:tab/>
        <w:t>Security</w:t>
      </w:r>
      <w:bookmarkEnd w:id="917"/>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918" w:name="_Hlk188536832"/>
      <w:bookmarkStart w:id="919" w:name="_Toc215167891"/>
      <w:r w:rsidRPr="00C61E2B">
        <w:t>6.13</w:t>
      </w:r>
      <w:r w:rsidRPr="00C61E2B">
        <w:tab/>
        <w:t>Aimles_MLModelRetrieval API</w:t>
      </w:r>
      <w:bookmarkEnd w:id="91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20" w:name="_Toc215167892"/>
      <w:bookmarkEnd w:id="918"/>
      <w:r w:rsidRPr="00C61E2B">
        <w:t>6.1</w:t>
      </w:r>
      <w:r w:rsidR="0056238F" w:rsidRPr="00C61E2B">
        <w:t>4</w:t>
      </w:r>
      <w:r w:rsidRPr="00C61E2B">
        <w:tab/>
        <w:t>Aimles_MLModelUpdate API</w:t>
      </w:r>
      <w:bookmarkEnd w:id="920"/>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21" w:name="_Toc215167893"/>
      <w:r w:rsidRPr="00C61E2B">
        <w:rPr>
          <w:lang w:eastAsia="zh-CN"/>
        </w:rPr>
        <w:t>7</w:t>
      </w:r>
      <w:r w:rsidRPr="00C61E2B">
        <w:rPr>
          <w:lang w:eastAsia="zh-CN"/>
        </w:rPr>
        <w:tab/>
        <w:t>Using common API framework</w:t>
      </w:r>
      <w:bookmarkEnd w:id="921"/>
    </w:p>
    <w:p w14:paraId="7C5C4E40" w14:textId="77777777" w:rsidR="004E2294" w:rsidRPr="00C61E2B" w:rsidRDefault="004E2294" w:rsidP="004E2294">
      <w:pPr>
        <w:pStyle w:val="Heading2"/>
      </w:pPr>
      <w:bookmarkStart w:id="922" w:name="_Toc24868675"/>
      <w:bookmarkStart w:id="923" w:name="_Toc34154180"/>
      <w:bookmarkStart w:id="924" w:name="_Toc36041124"/>
      <w:bookmarkStart w:id="925" w:name="_Toc36041437"/>
      <w:bookmarkStart w:id="926" w:name="_Toc43196714"/>
      <w:bookmarkStart w:id="927" w:name="_Toc43481484"/>
      <w:bookmarkStart w:id="928" w:name="_Toc45134761"/>
      <w:bookmarkStart w:id="929" w:name="_Toc51189293"/>
      <w:bookmarkStart w:id="930" w:name="_Toc51763969"/>
      <w:bookmarkStart w:id="931" w:name="_Toc57206201"/>
      <w:bookmarkStart w:id="932" w:name="_Toc59019542"/>
      <w:bookmarkStart w:id="933" w:name="_Toc68170215"/>
      <w:bookmarkStart w:id="934" w:name="_Toc73433953"/>
      <w:bookmarkStart w:id="935" w:name="_Toc73436001"/>
      <w:bookmarkStart w:id="936" w:name="_Toc73437408"/>
      <w:bookmarkStart w:id="937" w:name="_Toc75351818"/>
      <w:bookmarkStart w:id="938" w:name="_Toc83230096"/>
      <w:bookmarkStart w:id="939" w:name="_Toc85528264"/>
      <w:bookmarkStart w:id="940" w:name="_Toc90649889"/>
      <w:bookmarkStart w:id="941" w:name="_Toc96843460"/>
      <w:bookmarkStart w:id="942" w:name="_Toc96844435"/>
      <w:bookmarkStart w:id="943" w:name="_Toc100740008"/>
      <w:bookmarkStart w:id="944" w:name="_Toc104332875"/>
      <w:bookmarkStart w:id="945" w:name="_Toc215167894"/>
      <w:r w:rsidRPr="00C61E2B">
        <w:t>7.1</w:t>
      </w:r>
      <w:r w:rsidRPr="00C61E2B">
        <w:tab/>
        <w:t>General</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7C32E129" w14:textId="0A84793E" w:rsidR="004E2294" w:rsidRPr="00C61E2B" w:rsidRDefault="004E2294" w:rsidP="004E2294">
      <w:bookmarkStart w:id="946" w:name="_Toc24868676"/>
      <w:bookmarkStart w:id="947" w:name="_Toc34154181"/>
      <w:bookmarkStart w:id="948" w:name="_Toc36041125"/>
      <w:bookmarkStart w:id="949" w:name="_Toc36041438"/>
      <w:bookmarkStart w:id="950" w:name="_Toc43196715"/>
      <w:bookmarkStart w:id="951" w:name="_Toc43481485"/>
      <w:bookmarkStart w:id="952" w:name="_Toc45134762"/>
      <w:bookmarkStart w:id="953" w:name="_Toc51189294"/>
      <w:bookmarkStart w:id="954" w:name="_Toc51763970"/>
      <w:bookmarkStart w:id="955" w:name="_Toc57206202"/>
      <w:bookmarkStart w:id="956" w:name="_Toc59019543"/>
      <w:bookmarkStart w:id="957" w:name="_Toc68170216"/>
      <w:bookmarkStart w:id="958" w:name="_Toc73433954"/>
      <w:bookmarkStart w:id="959" w:name="_Toc73436002"/>
      <w:bookmarkStart w:id="960" w:name="_Toc73437409"/>
      <w:bookmarkStart w:id="961" w:name="_Toc75351819"/>
      <w:bookmarkStart w:id="962" w:name="_Toc83230097"/>
      <w:bookmarkStart w:id="963" w:name="_Toc85528265"/>
      <w:bookmarkStart w:id="964" w:name="_Toc90649890"/>
      <w:bookmarkStart w:id="965" w:name="_Toc96843461"/>
      <w:bookmarkStart w:id="966" w:name="_Toc96844436"/>
      <w:bookmarkStart w:id="967" w:name="_Toc100740009"/>
      <w:bookmarkStart w:id="968"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69" w:name="_Toc215167895"/>
      <w:r w:rsidRPr="00C61E2B">
        <w:t>7.2</w:t>
      </w:r>
      <w:r w:rsidRPr="00C61E2B">
        <w:tab/>
        <w:t>Security</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lastRenderedPageBreak/>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70" w:name="_Toc215167896"/>
      <w:r w:rsidR="008A6D4A" w:rsidRPr="00C61E2B">
        <w:lastRenderedPageBreak/>
        <w:t>Annex A (normative):</w:t>
      </w:r>
      <w:r w:rsidR="008A6D4A" w:rsidRPr="00C61E2B">
        <w:br/>
        <w:t>OpenAPI specification</w:t>
      </w:r>
      <w:bookmarkEnd w:id="668"/>
      <w:bookmarkEnd w:id="669"/>
      <w:bookmarkEnd w:id="970"/>
    </w:p>
    <w:p w14:paraId="03FBDDDC" w14:textId="77777777" w:rsidR="006E186B" w:rsidRPr="00C61E2B" w:rsidRDefault="006E186B" w:rsidP="006E186B">
      <w:pPr>
        <w:pStyle w:val="Heading2"/>
      </w:pPr>
      <w:bookmarkStart w:id="971" w:name="_Toc510696651"/>
      <w:bookmarkStart w:id="972" w:name="_Toc35971451"/>
      <w:bookmarkStart w:id="973" w:name="_Toc510696653"/>
      <w:bookmarkStart w:id="974" w:name="_Toc215167897"/>
      <w:r w:rsidRPr="00C61E2B">
        <w:t>A.1</w:t>
      </w:r>
      <w:r w:rsidRPr="00C61E2B">
        <w:tab/>
        <w:t>General</w:t>
      </w:r>
      <w:bookmarkEnd w:id="971"/>
      <w:bookmarkEnd w:id="972"/>
      <w:bookmarkEnd w:id="974"/>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975" w:name="_Toc20408007"/>
      <w:bookmarkStart w:id="976" w:name="_Toc24720005"/>
      <w:bookmarkStart w:id="977" w:name="_Toc36041353"/>
      <w:bookmarkStart w:id="978" w:name="_Toc36041434"/>
      <w:bookmarkStart w:id="979" w:name="_Toc36041517"/>
      <w:bookmarkStart w:id="980" w:name="_Toc45134654"/>
      <w:bookmarkStart w:id="981" w:name="_Toc59019679"/>
      <w:bookmarkStart w:id="982" w:name="_Toc169684694"/>
      <w:bookmarkStart w:id="983" w:name="_Toc215167898"/>
      <w:r w:rsidRPr="00C61E2B">
        <w:t>A.2</w:t>
      </w:r>
      <w:r w:rsidRPr="00C61E2B">
        <w:tab/>
      </w:r>
      <w:r w:rsidRPr="00C61E2B">
        <w:rPr>
          <w:lang w:eastAsia="zh-CN"/>
        </w:rPr>
        <w:t xml:space="preserve">Aimlec_AIMLEClientParticipation </w:t>
      </w:r>
      <w:r w:rsidRPr="00C61E2B">
        <w:t>API</w:t>
      </w:r>
      <w:bookmarkEnd w:id="983"/>
    </w:p>
    <w:p w14:paraId="1A87B129" w14:textId="77777777" w:rsidR="00D74371" w:rsidRPr="00C61E2B" w:rsidRDefault="00D74371" w:rsidP="00D74371">
      <w:pPr>
        <w:pStyle w:val="PL"/>
      </w:pPr>
      <w:r w:rsidRPr="00C61E2B">
        <w:t>openapi: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r w:rsidRPr="00C61E2B">
        <w:rPr>
          <w:lang w:eastAsia="zh-CN"/>
        </w:rPr>
        <w:t>Aimlec_AIMLEClientParticipation</w:t>
      </w:r>
    </w:p>
    <w:p w14:paraId="49BA3EAD" w14:textId="64CCBF2E" w:rsidR="00D74371" w:rsidRPr="00C61E2B" w:rsidRDefault="00D74371" w:rsidP="00D74371">
      <w:pPr>
        <w:pStyle w:val="PL"/>
      </w:pPr>
      <w:r w:rsidRPr="00C61E2B">
        <w:t xml:space="preserve">  version: </w:t>
      </w:r>
      <w:r w:rsidRPr="00C61E2B">
        <w:rPr>
          <w:rFonts w:cs="Courier New"/>
          <w:szCs w:val="16"/>
        </w:rPr>
        <w:t>1.0.0</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77777777" w:rsidR="00D74371" w:rsidRPr="00C61E2B" w:rsidRDefault="00D74371" w:rsidP="00D74371">
      <w:pPr>
        <w:pStyle w:val="PL"/>
      </w:pPr>
      <w:r w:rsidRPr="00C61E2B">
        <w:t xml:space="preserve">    © 2025,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r w:rsidRPr="00C61E2B">
        <w:t>externalDocs:</w:t>
      </w:r>
    </w:p>
    <w:p w14:paraId="7AE67C29" w14:textId="77777777" w:rsidR="00D74371" w:rsidRPr="00C61E2B" w:rsidRDefault="00D74371" w:rsidP="00D74371">
      <w:pPr>
        <w:pStyle w:val="PL"/>
      </w:pPr>
      <w:r w:rsidRPr="00C61E2B">
        <w:t xml:space="preserve">  description: &gt;</w:t>
      </w:r>
    </w:p>
    <w:p w14:paraId="77362A5A" w14:textId="0889C913" w:rsidR="00D74371" w:rsidRPr="00C61E2B" w:rsidRDefault="00D74371" w:rsidP="00D74371">
      <w:pPr>
        <w:pStyle w:val="PL"/>
        <w:rPr>
          <w:lang w:eastAsia="zh-CN"/>
        </w:rPr>
      </w:pPr>
      <w:r w:rsidRPr="00C61E2B">
        <w:t xml:space="preserve">    3GPP TS 24.560 V</w:t>
      </w:r>
      <w:r w:rsidR="009A3371" w:rsidRPr="00C61E2B">
        <w:t>2</w:t>
      </w:r>
      <w:r w:rsidRPr="00C61E2B">
        <w:t>.</w:t>
      </w:r>
      <w:r w:rsidR="009A3371" w:rsidRPr="00C61E2B">
        <w:t>0</w:t>
      </w:r>
      <w:r w:rsidRPr="00C61E2B">
        <w:t xml:space="preserve">.0; </w:t>
      </w:r>
      <w:r w:rsidRPr="00C61E2B">
        <w:rPr>
          <w:lang w:eastAsia="zh-CN"/>
        </w:rPr>
        <w:t>Artificial Intelligence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'{apiRoot}/aimlec-cp/v1'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apiRoot: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apiRoot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r w:rsidRPr="00C61E2B">
        <w:rPr>
          <w:lang w:eastAsia="fr-FR"/>
        </w:rPr>
        <w:t>participation</w:t>
      </w:r>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77777777"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AIML operations</w:t>
      </w:r>
      <w:r w:rsidRPr="00C61E2B">
        <w:rPr>
          <w:lang w:eastAsia="fr-FR"/>
        </w:rPr>
        <w:t>.</w:t>
      </w:r>
    </w:p>
    <w:p w14:paraId="076D48B3" w14:textId="77777777" w:rsidR="00D74371" w:rsidRPr="00C61E2B" w:rsidRDefault="00D74371" w:rsidP="00D74371">
      <w:pPr>
        <w:pStyle w:val="PL"/>
      </w:pPr>
      <w:r w:rsidRPr="00C61E2B">
        <w:t xml:space="preserve">      </w:t>
      </w:r>
      <w:r w:rsidRPr="00C61E2B">
        <w:rPr>
          <w:rFonts w:cs="Courier New"/>
          <w:szCs w:val="16"/>
        </w:rPr>
        <w:t xml:space="preserve">operationId: </w:t>
      </w:r>
      <w:r w:rsidRPr="00C61E2B">
        <w:t>ClientParticipation</w:t>
      </w:r>
    </w:p>
    <w:p w14:paraId="068AA764" w14:textId="77777777" w:rsidR="00D74371" w:rsidRPr="00C61E2B" w:rsidRDefault="00D74371" w:rsidP="00D74371">
      <w:pPr>
        <w:pStyle w:val="PL"/>
      </w:pPr>
      <w:r w:rsidRPr="00C61E2B">
        <w:t xml:space="preserve">      tags:</w:t>
      </w:r>
    </w:p>
    <w:p w14:paraId="104448D3" w14:textId="77777777" w:rsidR="00D74371" w:rsidRPr="00C61E2B" w:rsidRDefault="00D74371" w:rsidP="00D74371">
      <w:pPr>
        <w:pStyle w:val="PL"/>
      </w:pPr>
      <w:r w:rsidRPr="00C61E2B">
        <w:t xml:space="preserve">        - </w:t>
      </w:r>
      <w:r w:rsidRPr="00C61E2B">
        <w:rPr>
          <w:lang w:eastAsia="fr-FR"/>
        </w:rPr>
        <w:t>AIMLE client for participation of the AIML operations</w:t>
      </w:r>
      <w:r w:rsidRPr="00C61E2B">
        <w:t xml:space="preserve"> request</w:t>
      </w:r>
    </w:p>
    <w:p w14:paraId="26AA818C" w14:textId="77777777" w:rsidR="00D74371" w:rsidRPr="00C61E2B" w:rsidRDefault="00D74371" w:rsidP="00D74371">
      <w:pPr>
        <w:pStyle w:val="PL"/>
      </w:pPr>
      <w:r w:rsidRPr="00C61E2B">
        <w:t xml:space="preserve">      requestBody:</w:t>
      </w:r>
    </w:p>
    <w:p w14:paraId="7638A8DB" w14:textId="77777777"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application/json:</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r w:rsidRPr="00C61E2B">
        <w:rPr>
          <w:lang w:eastAsia="fr-FR"/>
        </w:rPr>
        <w:t>AimlecParticipationReq</w:t>
      </w:r>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application/json:</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lastRenderedPageBreak/>
        <w:t xml:space="preserve">                $ref: '#/components/schemas/</w:t>
      </w:r>
      <w:r w:rsidRPr="00C61E2B">
        <w:rPr>
          <w:lang w:eastAsia="fr-FR"/>
        </w:rPr>
        <w:t>AimlecParticipation</w:t>
      </w:r>
      <w:r w:rsidRPr="00C61E2B">
        <w:t>Resp'</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securitySchemes:</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clientCredentials:</w:t>
      </w:r>
    </w:p>
    <w:p w14:paraId="7141A5C3" w14:textId="77777777" w:rsidR="00D74371" w:rsidRPr="00C61E2B" w:rsidRDefault="00D74371" w:rsidP="00D74371">
      <w:pPr>
        <w:pStyle w:val="PL"/>
      </w:pPr>
      <w:r w:rsidRPr="00C61E2B">
        <w:t xml:space="preserve">          tokenUrl: '{tokenUrl}'</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AimlecParticipationReq:</w:t>
      </w:r>
    </w:p>
    <w:p w14:paraId="64EFA85D" w14:textId="77777777"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r w:rsidRPr="00C61E2B">
        <w:rPr>
          <w:lang w:eastAsia="fr-FR"/>
        </w:rPr>
        <w:t>requesterId</w:t>
      </w:r>
    </w:p>
    <w:p w14:paraId="1D54A001" w14:textId="77777777" w:rsidR="00D74371" w:rsidRPr="00C61E2B" w:rsidRDefault="00D74371" w:rsidP="00D74371">
      <w:pPr>
        <w:pStyle w:val="PL"/>
        <w:rPr>
          <w:lang w:eastAsia="fr-FR"/>
        </w:rPr>
      </w:pPr>
      <w:r w:rsidRPr="00C61E2B">
        <w:t xml:space="preserve">      - </w:t>
      </w:r>
      <w:r w:rsidRPr="00C61E2B">
        <w:rPr>
          <w:lang w:eastAsia="fr-FR"/>
        </w:rPr>
        <w:t>clientSetId</w:t>
      </w:r>
    </w:p>
    <w:p w14:paraId="528B18A2" w14:textId="77777777" w:rsidR="00D74371" w:rsidRPr="00C61E2B" w:rsidRDefault="00D74371" w:rsidP="00D74371">
      <w:pPr>
        <w:pStyle w:val="PL"/>
        <w:rPr>
          <w:lang w:eastAsia="fr-FR"/>
        </w:rPr>
      </w:pPr>
      <w:r w:rsidRPr="00C61E2B">
        <w:rPr>
          <w:lang w:eastAsia="fr-FR"/>
        </w:rPr>
        <w:t xml:space="preserve">      - clientSetPart</w:t>
      </w:r>
    </w:p>
    <w:p w14:paraId="3D3CE9A0" w14:textId="77777777" w:rsidR="00D74371" w:rsidRPr="00C61E2B" w:rsidRDefault="00D74371" w:rsidP="00D74371">
      <w:pPr>
        <w:pStyle w:val="PL"/>
        <w:rPr>
          <w:lang w:eastAsia="fr-FR"/>
        </w:rPr>
      </w:pPr>
      <w:r w:rsidRPr="00C61E2B">
        <w:rPr>
          <w:lang w:eastAsia="fr-FR"/>
        </w:rPr>
        <w:t xml:space="preserve">      - mlModelId</w:t>
      </w:r>
    </w:p>
    <w:p w14:paraId="64DB72BE" w14:textId="77777777" w:rsidR="00D74371" w:rsidRPr="00C61E2B" w:rsidRDefault="00D74371" w:rsidP="00D74371">
      <w:pPr>
        <w:pStyle w:val="PL"/>
        <w:rPr>
          <w:lang w:eastAsia="fr-FR"/>
        </w:rPr>
      </w:pPr>
      <w:r w:rsidRPr="00C61E2B">
        <w:rPr>
          <w:lang w:eastAsia="fr-FR"/>
        </w:rPr>
        <w:t xml:space="preserve">      - schedAimlOperations</w:t>
      </w:r>
    </w:p>
    <w:p w14:paraId="51CDD823" w14:textId="77777777" w:rsidR="00D74371" w:rsidRPr="00C61E2B" w:rsidRDefault="00D74371" w:rsidP="00D74371">
      <w:pPr>
        <w:pStyle w:val="PL"/>
        <w:rPr>
          <w:lang w:eastAsia="fr-FR"/>
        </w:rPr>
      </w:pPr>
      <w:r w:rsidRPr="00C61E2B">
        <w:rPr>
          <w:lang w:eastAsia="fr-FR"/>
        </w:rPr>
        <w:t xml:space="preserve">      - dataSetReq</w:t>
      </w:r>
    </w:p>
    <w:p w14:paraId="60E98CE1" w14:textId="77777777" w:rsidR="00D74371" w:rsidRPr="00C61E2B" w:rsidRDefault="00D74371" w:rsidP="00D74371">
      <w:pPr>
        <w:pStyle w:val="PL"/>
        <w:rPr>
          <w:lang w:eastAsia="fr-FR"/>
        </w:rPr>
      </w:pPr>
      <w:r w:rsidRPr="00C61E2B">
        <w:rPr>
          <w:lang w:eastAsia="fr-FR"/>
        </w:rPr>
        <w:t xml:space="preserve">      - serviceReq</w:t>
      </w:r>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r w:rsidRPr="00C61E2B">
        <w:rPr>
          <w:lang w:eastAsia="fr-FR"/>
        </w:rPr>
        <w:t>requesterId</w:t>
      </w:r>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r w:rsidRPr="00C61E2B">
        <w:rPr>
          <w:lang w:eastAsia="fr-FR"/>
        </w:rPr>
        <w:t>clientSetId</w:t>
      </w:r>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r w:rsidRPr="00C61E2B">
        <w:rPr>
          <w:lang w:eastAsia="fr-FR"/>
        </w:rPr>
        <w:t>clientSetPart</w:t>
      </w:r>
      <w:r w:rsidRPr="00C61E2B">
        <w:t>:</w:t>
      </w:r>
    </w:p>
    <w:p w14:paraId="262255C8" w14:textId="77777777" w:rsidR="00D74371" w:rsidRPr="00C61E2B" w:rsidRDefault="00D74371" w:rsidP="00D74371">
      <w:pPr>
        <w:pStyle w:val="PL"/>
      </w:pPr>
      <w:r w:rsidRPr="00C61E2B">
        <w:t xml:space="preserve">          $ref: '#/components/schemas/</w:t>
      </w:r>
      <w:r w:rsidRPr="00C61E2B">
        <w:rPr>
          <w:lang w:eastAsia="fr-FR"/>
        </w:rPr>
        <w:t>ClientSetPart</w:t>
      </w:r>
      <w:r w:rsidRPr="00C61E2B">
        <w:t>'</w:t>
      </w:r>
    </w:p>
    <w:p w14:paraId="0E419155" w14:textId="77777777" w:rsidR="00D74371" w:rsidRPr="00C61E2B" w:rsidRDefault="00D74371" w:rsidP="00D74371">
      <w:pPr>
        <w:pStyle w:val="PL"/>
      </w:pPr>
      <w:r w:rsidRPr="00C61E2B">
        <w:t xml:space="preserve">        </w:t>
      </w:r>
      <w:r w:rsidRPr="00C61E2B">
        <w:rPr>
          <w:lang w:eastAsia="fr-FR"/>
        </w:rPr>
        <w:t>mlModelId</w:t>
      </w:r>
      <w:r w:rsidRPr="00C61E2B">
        <w:t>:</w:t>
      </w:r>
    </w:p>
    <w:p w14:paraId="04711BC9" w14:textId="77777777"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r w:rsidRPr="00C61E2B">
        <w:rPr>
          <w:lang w:eastAsia="fr-FR"/>
        </w:rPr>
        <w:t>schedAimlOperations:</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r w:rsidRPr="00C61E2B">
        <w:rPr>
          <w:lang w:eastAsia="fr-FR"/>
        </w:rPr>
        <w:t>SchedAimlOperation</w:t>
      </w:r>
      <w:r w:rsidRPr="00C61E2B">
        <w:t>'</w:t>
      </w:r>
    </w:p>
    <w:p w14:paraId="6CBFEF31" w14:textId="77777777" w:rsidR="00D74371" w:rsidRPr="00C61E2B" w:rsidRDefault="00D74371" w:rsidP="00D74371">
      <w:pPr>
        <w:pStyle w:val="PL"/>
      </w:pPr>
      <w:r w:rsidRPr="00C61E2B">
        <w:t xml:space="preserve">          minItems: 1</w:t>
      </w:r>
    </w:p>
    <w:p w14:paraId="1A4813A1" w14:textId="77777777" w:rsidR="00D74371" w:rsidRPr="00C61E2B" w:rsidRDefault="00D74371" w:rsidP="00D74371">
      <w:pPr>
        <w:pStyle w:val="PL"/>
      </w:pPr>
      <w:r w:rsidRPr="00C61E2B">
        <w:t xml:space="preserve">        </w:t>
      </w:r>
      <w:r w:rsidRPr="00C61E2B">
        <w:rPr>
          <w:lang w:eastAsia="fr-FR"/>
        </w:rPr>
        <w:t>dataSetReq</w:t>
      </w:r>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r w:rsidRPr="00C61E2B">
        <w:rPr>
          <w:lang w:eastAsia="fr-FR"/>
        </w:rPr>
        <w:t>serviceReq</w:t>
      </w:r>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AimlecParticipationResp:</w:t>
      </w:r>
    </w:p>
    <w:p w14:paraId="0C8AFB4C" w14:textId="77777777"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lastRenderedPageBreak/>
        <w:t xml:space="preserve">      required:</w:t>
      </w:r>
    </w:p>
    <w:p w14:paraId="1883A397" w14:textId="77777777" w:rsidR="00D74371" w:rsidRPr="00C61E2B" w:rsidRDefault="00D74371" w:rsidP="00D74371">
      <w:pPr>
        <w:pStyle w:val="PL"/>
        <w:rPr>
          <w:lang w:eastAsia="fr-FR"/>
        </w:rPr>
      </w:pPr>
      <w:r w:rsidRPr="00C61E2B">
        <w:t xml:space="preserve">      - </w:t>
      </w:r>
      <w:r w:rsidRPr="00C61E2B">
        <w:rPr>
          <w:lang w:eastAsia="fr-FR"/>
        </w:rPr>
        <w:t>clientStatus</w:t>
      </w:r>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r w:rsidRPr="00C61E2B">
        <w:rPr>
          <w:lang w:eastAsia="fr-FR"/>
        </w:rPr>
        <w:t>clientStatus:</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boolean</w:t>
      </w:r>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r w:rsidRPr="00C61E2B">
        <w:rPr>
          <w:lang w:eastAsia="fr-FR"/>
        </w:rPr>
        <w:t>SchedAimlOperation</w:t>
      </w:r>
      <w:r w:rsidRPr="00C61E2B">
        <w:t>:</w:t>
      </w:r>
    </w:p>
    <w:p w14:paraId="5A14F3D5" w14:textId="77777777" w:rsidR="00D74371" w:rsidRPr="00C61E2B" w:rsidRDefault="00D74371" w:rsidP="00D74371">
      <w:pPr>
        <w:pStyle w:val="PL"/>
      </w:pPr>
      <w:r w:rsidRPr="00C61E2B">
        <w:t xml:space="preserve">      description: </w:t>
      </w:r>
      <w:r w:rsidRPr="00C61E2B">
        <w:rPr>
          <w:rFonts w:cs="Arial"/>
          <w:szCs w:val="18"/>
          <w:lang w:eastAsia="fr-FR"/>
        </w:rPr>
        <w:t>Represents the scheduled AIML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r w:rsidRPr="00C61E2B">
        <w:rPr>
          <w:lang w:eastAsia="fr-FR"/>
        </w:rPr>
        <w:t>aimlOperation</w:t>
      </w:r>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r w:rsidRPr="00C61E2B">
        <w:rPr>
          <w:lang w:eastAsia="fr-FR"/>
        </w:rPr>
        <w:t>aimlOperation:</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r w:rsidRPr="00C61E2B">
        <w:rPr>
          <w:lang w:eastAsia="fr-FR"/>
        </w:rPr>
        <w:t>aimlOperSched:</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ClientSetPart:</w:t>
      </w:r>
    </w:p>
    <w:p w14:paraId="190B67C2" w14:textId="77777777" w:rsidR="00D74371" w:rsidRPr="00C61E2B" w:rsidRDefault="00D74371" w:rsidP="00D74371">
      <w:pPr>
        <w:pStyle w:val="PL"/>
      </w:pPr>
      <w:r w:rsidRPr="00C61E2B">
        <w:t xml:space="preserve">      anyOf:</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enum:</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0E80370E" w:rsidR="00D74371" w:rsidRPr="00C61E2B" w:rsidRDefault="00D74371" w:rsidP="00D74371">
      <w:pPr>
        <w:pStyle w:val="PL"/>
      </w:pPr>
      <w:r w:rsidRPr="00C61E2B">
        <w:rPr>
          <w:lang w:eastAsia="zh-CN"/>
        </w:rPr>
        <w:t xml:space="preserve">        Identifies the type of request for participating the AIMLE client set.</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984" w:name="_Toc215167899"/>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984"/>
    </w:p>
    <w:p w14:paraId="368D2650" w14:textId="77777777" w:rsidR="00F23EFA" w:rsidRPr="00C61E2B" w:rsidRDefault="00F23EFA" w:rsidP="00F23EFA">
      <w:pPr>
        <w:pStyle w:val="PL"/>
      </w:pPr>
      <w:r w:rsidRPr="00C61E2B">
        <w:t>openapi: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r w:rsidRPr="00C61E2B">
        <w:rPr>
          <w:lang w:eastAsia="zh-CN"/>
        </w:rPr>
        <w:t>Aimlec_</w:t>
      </w:r>
      <w:r w:rsidRPr="00C61E2B">
        <w:t>HFLTraining</w:t>
      </w:r>
    </w:p>
    <w:p w14:paraId="33E1DB10" w14:textId="7086DBEC" w:rsidR="00F23EFA" w:rsidRPr="00C61E2B" w:rsidRDefault="00F23EFA" w:rsidP="00F23EFA">
      <w:pPr>
        <w:pStyle w:val="PL"/>
      </w:pPr>
      <w:r w:rsidRPr="00C61E2B">
        <w:t xml:space="preserve">  version: </w:t>
      </w:r>
      <w:r w:rsidRPr="00C61E2B">
        <w:rPr>
          <w:rFonts w:cs="Courier New"/>
          <w:szCs w:val="16"/>
        </w:rPr>
        <w:t>1.0.0</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77777777" w:rsidR="00F23EFA" w:rsidRPr="00C61E2B" w:rsidRDefault="00F23EFA" w:rsidP="00F23EFA">
      <w:pPr>
        <w:pStyle w:val="PL"/>
      </w:pPr>
      <w:r w:rsidRPr="00C61E2B">
        <w:t xml:space="preserve">    © 2025,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r w:rsidRPr="00C61E2B">
        <w:t>externalDocs:</w:t>
      </w:r>
    </w:p>
    <w:p w14:paraId="4EC06974" w14:textId="77777777" w:rsidR="00F23EFA" w:rsidRPr="00C61E2B" w:rsidRDefault="00F23EFA" w:rsidP="00F23EFA">
      <w:pPr>
        <w:pStyle w:val="PL"/>
      </w:pPr>
      <w:r w:rsidRPr="00C61E2B">
        <w:t xml:space="preserve">  description: &gt;</w:t>
      </w:r>
    </w:p>
    <w:p w14:paraId="469A5614" w14:textId="109669FC" w:rsidR="00F23EFA" w:rsidRPr="00C61E2B" w:rsidRDefault="00F23EFA" w:rsidP="00F23EFA">
      <w:pPr>
        <w:pStyle w:val="PL"/>
        <w:rPr>
          <w:lang w:eastAsia="zh-CN"/>
        </w:rPr>
      </w:pPr>
      <w:r w:rsidRPr="00C61E2B">
        <w:t xml:space="preserve">    3GPP TS 24.560 </w:t>
      </w:r>
      <w:r w:rsidR="006F008A" w:rsidRPr="00C61E2B">
        <w:t>V2.0.0</w:t>
      </w:r>
      <w:r w:rsidRPr="00C61E2B">
        <w:t xml:space="preserve">; </w:t>
      </w:r>
      <w:r w:rsidRPr="00C61E2B">
        <w:rPr>
          <w:lang w:eastAsia="zh-CN"/>
        </w:rPr>
        <w:t>Artificial Intelligence 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'{apiRoot}/aimlec-hfl-trng/v1'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apiRoot: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apiRoot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/subscriptions:</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r w:rsidRPr="00C61E2B">
        <w:rPr>
          <w:rFonts w:cs="Courier New"/>
          <w:szCs w:val="16"/>
        </w:rPr>
        <w:t xml:space="preserve">operationId: </w:t>
      </w:r>
      <w:r w:rsidRPr="00C61E2B">
        <w:t>HFLTraningSubs</w:t>
      </w:r>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requestBody:</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lastRenderedPageBreak/>
        <w:t xml:space="preserve">          application/json:</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'#/components/schemas/HflTrngSub'</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application/json:</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'#/components/schemas/HflTrngSub'</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notifUri:</w:t>
      </w:r>
    </w:p>
    <w:p w14:paraId="620CA85D" w14:textId="77777777" w:rsidR="00F23EFA" w:rsidRPr="00C61E2B" w:rsidRDefault="00F23EFA" w:rsidP="00F23EFA">
      <w:pPr>
        <w:pStyle w:val="PL"/>
      </w:pPr>
      <w:r w:rsidRPr="00C61E2B">
        <w:t xml:space="preserve">          '{$request.body#/notifUri}':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requestBody: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application/json:</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'#/components/schemas/HflTrngNotify'</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/subscriptions/{subscriptionId}:</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subscriptionId</w:t>
      </w:r>
    </w:p>
    <w:p w14:paraId="21F8B770" w14:textId="77777777" w:rsidR="00F23EFA" w:rsidRPr="00C61E2B" w:rsidRDefault="00F23EFA" w:rsidP="00F23EFA">
      <w:pPr>
        <w:pStyle w:val="PL"/>
      </w:pPr>
      <w:r w:rsidRPr="00C61E2B">
        <w:t xml:space="preserve">        in: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lastRenderedPageBreak/>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operationId: RetrieveHFLTraningSubs</w:t>
      </w:r>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application/json:</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'#/components/schemas/HflTrngSub'</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operationId: UpdateHFLTrainingSubs</w:t>
      </w:r>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requestBody:</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application/json:</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'#/components/schemas/HflTrngSub'</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application/json:</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'#/components/schemas/HflTrngSub'</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lastRenderedPageBreak/>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operationId: ModifyHFLTrainingSubs</w:t>
      </w:r>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requestBody:</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application/merge-patch+json:</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'#/components/schemas/HflTrngSubPatch'</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application/json:</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'#/components/schemas/HflTrngSub'</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77777777" w:rsidR="00F23EFA" w:rsidRPr="00C61E2B" w:rsidRDefault="00F23EFA" w:rsidP="00F23EFA">
      <w:pPr>
        <w:pStyle w:val="PL"/>
      </w:pPr>
      <w:r w:rsidRPr="00C61E2B">
        <w:t xml:space="preserve">      description: Deletes an individual HFL training ubscription.</w:t>
      </w:r>
    </w:p>
    <w:p w14:paraId="3A4C6250" w14:textId="77777777" w:rsidR="00F23EFA" w:rsidRPr="00C61E2B" w:rsidRDefault="00F23EFA" w:rsidP="00F23EFA">
      <w:pPr>
        <w:pStyle w:val="PL"/>
      </w:pPr>
      <w:r w:rsidRPr="00C61E2B">
        <w:t xml:space="preserve">      operationId: DeleteHFLTraningSubs</w:t>
      </w:r>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subscriptionId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lastRenderedPageBreak/>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securitySchemes:</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clientCredentials:</w:t>
      </w:r>
    </w:p>
    <w:p w14:paraId="5D0C4581" w14:textId="77777777" w:rsidR="00F23EFA" w:rsidRPr="00C61E2B" w:rsidRDefault="00F23EFA" w:rsidP="00F23EFA">
      <w:pPr>
        <w:pStyle w:val="PL"/>
      </w:pPr>
      <w:r w:rsidRPr="00C61E2B">
        <w:t xml:space="preserve">          tokenUrl: '{tokenUrl}'</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HflTrngSub:</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requesterId</w:t>
      </w:r>
    </w:p>
    <w:p w14:paraId="3B5077A0" w14:textId="77777777" w:rsidR="00F23EFA" w:rsidRPr="00C61E2B" w:rsidRDefault="00F23EFA" w:rsidP="00F23EFA">
      <w:pPr>
        <w:pStyle w:val="PL"/>
        <w:rPr>
          <w:lang w:eastAsia="fr-FR"/>
        </w:rPr>
      </w:pPr>
      <w:r w:rsidRPr="00C61E2B">
        <w:t xml:space="preserve">      - notifUri</w:t>
      </w:r>
    </w:p>
    <w:p w14:paraId="1909F5DE" w14:textId="77777777" w:rsidR="00F23EFA" w:rsidRPr="00C61E2B" w:rsidRDefault="00F23EFA" w:rsidP="00F23EFA">
      <w:pPr>
        <w:pStyle w:val="PL"/>
        <w:rPr>
          <w:lang w:eastAsia="fr-FR"/>
        </w:rPr>
      </w:pPr>
      <w:r w:rsidRPr="00C61E2B">
        <w:t xml:space="preserve">      - aimlMdlInfo</w:t>
      </w:r>
    </w:p>
    <w:p w14:paraId="2E29F6BA" w14:textId="77777777" w:rsidR="00F23EFA" w:rsidRPr="00C61E2B" w:rsidRDefault="00F23EFA" w:rsidP="00F23EFA">
      <w:pPr>
        <w:pStyle w:val="PL"/>
        <w:rPr>
          <w:lang w:eastAsia="fr-FR"/>
        </w:rPr>
      </w:pPr>
      <w:r w:rsidRPr="00C61E2B">
        <w:rPr>
          <w:lang w:eastAsia="fr-FR"/>
        </w:rPr>
        <w:t xml:space="preserve">      - </w:t>
      </w:r>
      <w:r w:rsidRPr="00C61E2B">
        <w:t>dataId</w:t>
      </w:r>
    </w:p>
    <w:p w14:paraId="1AEB1670" w14:textId="77777777" w:rsidR="00F23EFA" w:rsidRPr="00C61E2B" w:rsidRDefault="00F23EFA" w:rsidP="00F23EFA">
      <w:pPr>
        <w:pStyle w:val="PL"/>
        <w:rPr>
          <w:lang w:eastAsia="fr-FR"/>
        </w:rPr>
      </w:pPr>
      <w:r w:rsidRPr="00C61E2B">
        <w:rPr>
          <w:lang w:eastAsia="fr-FR"/>
        </w:rPr>
        <w:t xml:space="preserve">      - </w:t>
      </w:r>
      <w:r w:rsidRPr="00C61E2B">
        <w:t>noDataSamp</w:t>
      </w:r>
    </w:p>
    <w:p w14:paraId="47C88A7F" w14:textId="77777777" w:rsidR="00F23EFA" w:rsidRPr="00C61E2B" w:rsidRDefault="00F23EFA" w:rsidP="00F23EFA">
      <w:pPr>
        <w:pStyle w:val="PL"/>
        <w:rPr>
          <w:lang w:eastAsia="fr-FR"/>
        </w:rPr>
      </w:pPr>
      <w:r w:rsidRPr="00C61E2B">
        <w:rPr>
          <w:lang w:eastAsia="fr-FR"/>
        </w:rPr>
        <w:t xml:space="preserve">      - </w:t>
      </w:r>
      <w:r w:rsidRPr="00C61E2B">
        <w:t>vaSrvId</w:t>
      </w:r>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r w:rsidRPr="00C61E2B">
        <w:rPr>
          <w:lang w:eastAsia="fr-FR"/>
        </w:rPr>
        <w:t>requesterId</w:t>
      </w:r>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aimlMdlInfo:</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r w:rsidRPr="00C61E2B">
        <w:rPr>
          <w:lang w:eastAsia="fr-FR"/>
        </w:rPr>
        <w:t>dataId</w:t>
      </w:r>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noDataSamp:</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suppFeat:</w:t>
      </w:r>
    </w:p>
    <w:p w14:paraId="34AC2E04" w14:textId="77777777" w:rsidR="00F23EFA" w:rsidRPr="00C61E2B" w:rsidRDefault="00F23EFA" w:rsidP="00F23EFA">
      <w:pPr>
        <w:pStyle w:val="PL"/>
      </w:pPr>
      <w:r w:rsidRPr="00C61E2B">
        <w:t xml:space="preserve">          $ref: 'TS29571_CommonData.yaml#/components/schemas/SupportedFeatures'</w:t>
      </w:r>
    </w:p>
    <w:p w14:paraId="4C6E0F71" w14:textId="77777777" w:rsidR="00F23EFA" w:rsidRPr="00C61E2B" w:rsidRDefault="00F23EFA" w:rsidP="00F23EFA">
      <w:pPr>
        <w:pStyle w:val="PL"/>
      </w:pPr>
      <w:r w:rsidRPr="00C61E2B">
        <w:t xml:space="preserve">        vaSrvId:</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subId:</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HflTrngSubPatch:</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r w:rsidRPr="00C61E2B">
        <w:t>notifUri</w:t>
      </w:r>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aimlMdlInfo:</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r w:rsidRPr="00C61E2B">
        <w:rPr>
          <w:lang w:eastAsia="fr-FR"/>
        </w:rPr>
        <w:t>dataId</w:t>
      </w:r>
      <w:r w:rsidRPr="00C61E2B">
        <w:t>:</w:t>
      </w:r>
    </w:p>
    <w:p w14:paraId="2D874BE4" w14:textId="77777777" w:rsidR="00F23EFA" w:rsidRPr="00C61E2B" w:rsidRDefault="00F23EFA" w:rsidP="00F23EFA">
      <w:pPr>
        <w:pStyle w:val="PL"/>
      </w:pPr>
      <w:r w:rsidRPr="00C61E2B">
        <w:lastRenderedPageBreak/>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noDataSamp:</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r w:rsidRPr="00C61E2B">
        <w:t>operSched</w:t>
      </w:r>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r w:rsidRPr="00C61E2B">
        <w:t>notifReqs</w:t>
      </w:r>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HflTrngNotify:</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r w:rsidRPr="00C61E2B">
        <w:t>hflTrngOut</w:t>
      </w:r>
    </w:p>
    <w:p w14:paraId="6BDAAF88" w14:textId="77777777" w:rsidR="00F23EFA" w:rsidRPr="00C61E2B" w:rsidRDefault="00F23EFA" w:rsidP="00F23EFA">
      <w:pPr>
        <w:pStyle w:val="PL"/>
        <w:rPr>
          <w:lang w:eastAsia="fr-FR"/>
        </w:rPr>
      </w:pPr>
      <w:r w:rsidRPr="00C61E2B">
        <w:rPr>
          <w:lang w:eastAsia="fr-FR"/>
        </w:rPr>
        <w:t xml:space="preserve">      - </w:t>
      </w:r>
      <w:r w:rsidRPr="00C61E2B">
        <w:t>vaSrvId</w:t>
      </w:r>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vaSrvId:</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hflTrngOut:</w:t>
      </w:r>
    </w:p>
    <w:p w14:paraId="201D5396"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p>
    <w:p w14:paraId="201C6CF2" w14:textId="77777777" w:rsidR="00F23EFA" w:rsidRPr="00C61E2B" w:rsidRDefault="00F23EFA" w:rsidP="00F23EFA">
      <w:pPr>
        <w:pStyle w:val="PL"/>
      </w:pPr>
      <w:r w:rsidRPr="00C61E2B">
        <w:t xml:space="preserve">        hflTrngErr:</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'TS29122_CommonData.yaml#/components/schemas/DateTime'</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985" w:name="_Toc215167900"/>
      <w:r w:rsidRPr="00C61E2B">
        <w:t>A.4</w:t>
      </w:r>
      <w:r w:rsidRPr="00C61E2B">
        <w:tab/>
      </w:r>
      <w:bookmarkEnd w:id="975"/>
      <w:bookmarkEnd w:id="976"/>
      <w:bookmarkEnd w:id="977"/>
      <w:bookmarkEnd w:id="978"/>
      <w:bookmarkEnd w:id="979"/>
      <w:bookmarkEnd w:id="980"/>
      <w:bookmarkEnd w:id="981"/>
      <w:bookmarkEnd w:id="982"/>
      <w:r w:rsidRPr="00C61E2B">
        <w:t>Aimles_AIMLEClientRegistration API</w:t>
      </w:r>
      <w:bookmarkEnd w:id="985"/>
    </w:p>
    <w:p w14:paraId="04E667C0" w14:textId="77777777" w:rsidR="00950B26" w:rsidRPr="00C61E2B" w:rsidRDefault="00950B26" w:rsidP="00950B26">
      <w:pPr>
        <w:pStyle w:val="PL"/>
      </w:pPr>
      <w:r w:rsidRPr="00C61E2B">
        <w:t>openapi: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Aimles_AIMLEClientRegistration</w:t>
      </w:r>
    </w:p>
    <w:p w14:paraId="142D129E" w14:textId="3397E907" w:rsidR="00950B26" w:rsidRPr="00C61E2B" w:rsidRDefault="00950B26" w:rsidP="00950B26">
      <w:pPr>
        <w:pStyle w:val="PL"/>
      </w:pPr>
      <w:r w:rsidRPr="00C61E2B">
        <w:t xml:space="preserve">  version: </w:t>
      </w:r>
      <w:r w:rsidRPr="00C61E2B">
        <w:rPr>
          <w:rFonts w:cs="Courier New"/>
          <w:szCs w:val="16"/>
        </w:rPr>
        <w:t>1.0.0</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77777777" w:rsidR="00950B26" w:rsidRPr="00C61E2B" w:rsidRDefault="00950B26" w:rsidP="00950B26">
      <w:pPr>
        <w:pStyle w:val="PL"/>
      </w:pPr>
      <w:r w:rsidRPr="00C61E2B">
        <w:t xml:space="preserve">    © 2025,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r w:rsidRPr="00C61E2B">
        <w:t>externalDocs:</w:t>
      </w:r>
    </w:p>
    <w:p w14:paraId="68AF4B1E" w14:textId="77777777" w:rsidR="00950B26" w:rsidRPr="00C61E2B" w:rsidRDefault="00950B26" w:rsidP="00950B26">
      <w:pPr>
        <w:pStyle w:val="PL"/>
      </w:pPr>
      <w:r w:rsidRPr="00C61E2B">
        <w:t xml:space="preserve">  description: &gt;</w:t>
      </w:r>
    </w:p>
    <w:p w14:paraId="27E1A753" w14:textId="614BB3A1" w:rsidR="00950B26" w:rsidRPr="00C61E2B" w:rsidRDefault="00950B26" w:rsidP="00950B26">
      <w:pPr>
        <w:pStyle w:val="PL"/>
        <w:rPr>
          <w:lang w:eastAsia="zh-CN"/>
        </w:rPr>
      </w:pPr>
      <w:r w:rsidRPr="00C61E2B">
        <w:t xml:space="preserve">    3GPP TS 24.560 </w:t>
      </w:r>
      <w:r w:rsidR="006F008A" w:rsidRPr="00C61E2B">
        <w:t>V2.0.0</w:t>
      </w:r>
      <w:r w:rsidRPr="00C61E2B">
        <w:t xml:space="preserve">; </w:t>
      </w:r>
      <w:r w:rsidRPr="00C61E2B">
        <w:rPr>
          <w:lang w:eastAsia="zh-CN"/>
        </w:rPr>
        <w:t>Artificial Intelligence 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'{apiRoot}/aimles-client-reg/v1'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apiRoot: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apiRoot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/registrations:</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r w:rsidRPr="00C61E2B">
        <w:rPr>
          <w:rFonts w:cs="Courier New"/>
          <w:szCs w:val="16"/>
        </w:rPr>
        <w:t>operationId: RegAimleClient</w:t>
      </w:r>
    </w:p>
    <w:p w14:paraId="3FC9235B" w14:textId="77777777" w:rsidR="00950B26" w:rsidRPr="00C61E2B" w:rsidRDefault="00950B26" w:rsidP="00950B26">
      <w:pPr>
        <w:pStyle w:val="PL"/>
      </w:pPr>
      <w:r w:rsidRPr="00C61E2B">
        <w:t xml:space="preserve">      tags:</w:t>
      </w:r>
    </w:p>
    <w:p w14:paraId="225E3BB1" w14:textId="77777777" w:rsidR="00950B26" w:rsidRPr="00C61E2B" w:rsidRDefault="00950B26" w:rsidP="00950B26">
      <w:pPr>
        <w:pStyle w:val="PL"/>
      </w:pPr>
      <w:r w:rsidRPr="00C61E2B">
        <w:t xml:space="preserve">        - AIMLE client registrations</w:t>
      </w:r>
    </w:p>
    <w:p w14:paraId="1424C2C8" w14:textId="77777777" w:rsidR="00950B26" w:rsidRPr="00C61E2B" w:rsidRDefault="00950B26" w:rsidP="00950B26">
      <w:pPr>
        <w:pStyle w:val="PL"/>
      </w:pPr>
      <w:r w:rsidRPr="00C61E2B">
        <w:t xml:space="preserve">      requestBody:</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application/json:</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'#/components/schemas/AimleClientRegInfo'</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lastRenderedPageBreak/>
        <w:t xml:space="preserve">          content:</w:t>
      </w:r>
    </w:p>
    <w:p w14:paraId="266CB01F" w14:textId="77777777" w:rsidR="00950B26" w:rsidRPr="00C61E2B" w:rsidRDefault="00950B26" w:rsidP="00950B26">
      <w:pPr>
        <w:pStyle w:val="PL"/>
      </w:pPr>
      <w:r w:rsidRPr="00C61E2B">
        <w:t xml:space="preserve">            application/json:</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'#/components/schemas/AimleRegistration'</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/registrations/{registrationId}:</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r w:rsidRPr="00C61E2B">
        <w:rPr>
          <w:rFonts w:cs="Courier New"/>
          <w:szCs w:val="16"/>
        </w:rPr>
        <w:t>operationId: UpdateAimleClientReg</w:t>
      </w:r>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registrationId</w:t>
      </w:r>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in: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requestBody:</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application/json:</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'#/components/schemas/AimleRegistration'</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application/json:</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'#/components/schemas/AimleRegistration'</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lastRenderedPageBreak/>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r w:rsidRPr="00C61E2B">
        <w:rPr>
          <w:rFonts w:cs="Courier New"/>
          <w:szCs w:val="16"/>
        </w:rPr>
        <w:t>operationId: DelAimleClientReg</w:t>
      </w:r>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registrationId</w:t>
      </w:r>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in: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securitySchemes:</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clientCredentials:</w:t>
      </w:r>
    </w:p>
    <w:p w14:paraId="4749D195" w14:textId="77777777" w:rsidR="00950B26" w:rsidRPr="00C61E2B" w:rsidRDefault="00950B26" w:rsidP="00950B26">
      <w:pPr>
        <w:pStyle w:val="PL"/>
      </w:pPr>
      <w:r w:rsidRPr="00C61E2B">
        <w:t xml:space="preserve">          tokenUrl: '{tokenUrl}'</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AimleRegistration:</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regData</w:t>
      </w:r>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regData:</w:t>
      </w:r>
    </w:p>
    <w:p w14:paraId="608167D3" w14:textId="77777777" w:rsidR="00950B26" w:rsidRPr="00C61E2B" w:rsidRDefault="00950B26" w:rsidP="00950B26">
      <w:pPr>
        <w:pStyle w:val="PL"/>
      </w:pPr>
      <w:r w:rsidRPr="00C61E2B">
        <w:t xml:space="preserve">          $ref: '#/components/schemas/AimleClientRegInfo'</w:t>
      </w:r>
    </w:p>
    <w:p w14:paraId="5F790116" w14:textId="77777777" w:rsidR="00950B26" w:rsidRPr="00C61E2B" w:rsidRDefault="00950B26" w:rsidP="00950B26">
      <w:pPr>
        <w:pStyle w:val="PL"/>
      </w:pPr>
      <w:r w:rsidRPr="00C61E2B">
        <w:t xml:space="preserve">        expTime:</w:t>
      </w:r>
    </w:p>
    <w:p w14:paraId="402B975D" w14:textId="77777777" w:rsidR="00950B26" w:rsidRPr="00C61E2B" w:rsidRDefault="00950B26" w:rsidP="00950B26">
      <w:pPr>
        <w:pStyle w:val="PL"/>
      </w:pPr>
      <w:r w:rsidRPr="00C61E2B">
        <w:t xml:space="preserve">          $ref: 'TS29122_CommonData.yaml#/components/schemas/DateTime'</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AimleClientRegInfo:</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aimleClientId</w:t>
      </w:r>
    </w:p>
    <w:p w14:paraId="576F22B3" w14:textId="77777777" w:rsidR="00950B26" w:rsidRPr="00C61E2B" w:rsidRDefault="00950B26" w:rsidP="00950B26">
      <w:pPr>
        <w:pStyle w:val="PL"/>
      </w:pPr>
      <w:r w:rsidRPr="00C61E2B">
        <w:t xml:space="preserve">      - suppProfiles</w:t>
      </w:r>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aimleClientId:</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suppProfiles:</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'#/components/schemas/SupportedProfile'</w:t>
      </w:r>
    </w:p>
    <w:p w14:paraId="1453DA2F" w14:textId="77777777" w:rsidR="00950B26" w:rsidRPr="00C61E2B" w:rsidRDefault="00950B26" w:rsidP="00950B26">
      <w:pPr>
        <w:pStyle w:val="PL"/>
      </w:pPr>
      <w:r w:rsidRPr="00C61E2B">
        <w:t xml:space="preserve">          minItems: 1</w:t>
      </w:r>
    </w:p>
    <w:p w14:paraId="6FE5F08C" w14:textId="77777777" w:rsidR="00950B26" w:rsidRPr="00C61E2B" w:rsidRDefault="00950B26" w:rsidP="00950B26">
      <w:pPr>
        <w:pStyle w:val="PL"/>
      </w:pPr>
      <w:r w:rsidRPr="00C61E2B">
        <w:t xml:space="preserve">        </w:t>
      </w:r>
      <w:r w:rsidRPr="00C61E2B">
        <w:rPr>
          <w:lang w:eastAsia="zh-CN"/>
        </w:rPr>
        <w:t>suppFeat</w:t>
      </w:r>
      <w:r w:rsidRPr="00C61E2B">
        <w:t>:</w:t>
      </w:r>
    </w:p>
    <w:p w14:paraId="634A22E5" w14:textId="77777777" w:rsidR="00950B26" w:rsidRPr="00C61E2B" w:rsidRDefault="00950B26" w:rsidP="00950B26">
      <w:pPr>
        <w:pStyle w:val="PL"/>
      </w:pPr>
      <w:r w:rsidRPr="00C61E2B">
        <w:t xml:space="preserve">          $ref: 'TS29571_CommonData.yaml#/components/schemas/SupportedFeatures'</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SupportedProfile:</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clientProfile:</w:t>
      </w:r>
    </w:p>
    <w:p w14:paraId="7ACC8568" w14:textId="77777777" w:rsidR="00950B26" w:rsidRPr="00C61E2B" w:rsidRDefault="00950B26" w:rsidP="00950B26">
      <w:pPr>
        <w:pStyle w:val="PL"/>
      </w:pPr>
      <w:r w:rsidRPr="00C61E2B">
        <w:t xml:space="preserve">          $ref: '#/components/schemas/AimleClientProfile'</w:t>
      </w:r>
    </w:p>
    <w:p w14:paraId="1326DB5F" w14:textId="77777777" w:rsidR="00950B26" w:rsidRPr="00C61E2B" w:rsidRDefault="00950B26" w:rsidP="00950B26">
      <w:pPr>
        <w:pStyle w:val="PL"/>
      </w:pPr>
      <w:r w:rsidRPr="00C61E2B">
        <w:t xml:space="preserve">        suppServices:</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'#/components/schemas/ServiceData'</w:t>
      </w:r>
    </w:p>
    <w:p w14:paraId="71A7FEE9" w14:textId="77777777" w:rsidR="00950B26" w:rsidRPr="00C61E2B" w:rsidRDefault="00950B26" w:rsidP="00950B26">
      <w:pPr>
        <w:pStyle w:val="PL"/>
      </w:pPr>
      <w:r w:rsidRPr="00C61E2B">
        <w:t xml:space="preserve">          minItems: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ServiceData:</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valServiceId</w:t>
      </w:r>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valServiceId:</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r w:rsidRPr="00C61E2B">
        <w:rPr>
          <w:rFonts w:cs="Calibri"/>
          <w:bCs/>
        </w:rPr>
        <w:t>servPermLevel</w:t>
      </w:r>
      <w:r w:rsidRPr="00C61E2B">
        <w:t>:</w:t>
      </w:r>
    </w:p>
    <w:p w14:paraId="54DBE95B" w14:textId="77777777" w:rsidR="00950B26" w:rsidRPr="00C61E2B" w:rsidRDefault="00950B26" w:rsidP="00950B26">
      <w:pPr>
        <w:pStyle w:val="PL"/>
      </w:pPr>
      <w:r w:rsidRPr="00C61E2B">
        <w:t xml:space="preserve">          $ref: '#/components/schemas/</w:t>
      </w:r>
      <w:r w:rsidRPr="00C61E2B">
        <w:rPr>
          <w:rFonts w:cs="Calibri"/>
          <w:bCs/>
        </w:rPr>
        <w:t>ServicePermissionLevel</w:t>
      </w:r>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AimleClientProfile:</w:t>
      </w:r>
    </w:p>
    <w:p w14:paraId="6A3B5AAC" w14:textId="77777777" w:rsidR="00950B26" w:rsidRPr="00C61E2B" w:rsidRDefault="00950B26" w:rsidP="00950B26">
      <w:pPr>
        <w:pStyle w:val="PL"/>
      </w:pPr>
      <w:r w:rsidRPr="00C61E2B">
        <w:t xml:space="preserve">      description: &gt;</w:t>
      </w:r>
    </w:p>
    <w:p w14:paraId="02126B6E" w14:textId="77777777"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AIML model types,</w:t>
      </w:r>
    </w:p>
    <w:p w14:paraId="17B00081" w14:textId="77777777" w:rsidR="00950B26" w:rsidRPr="00C61E2B" w:rsidRDefault="00950B26" w:rsidP="00950B26">
      <w:pPr>
        <w:pStyle w:val="PL"/>
      </w:pPr>
      <w:r w:rsidRPr="00C61E2B">
        <w:t xml:space="preserve">        AIML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aimleClientUri</w:t>
      </w:r>
    </w:p>
    <w:p w14:paraId="4073A9F0" w14:textId="77777777" w:rsidR="00950B26" w:rsidRPr="00C61E2B" w:rsidRDefault="00950B26" w:rsidP="00950B26">
      <w:pPr>
        <w:pStyle w:val="PL"/>
      </w:pPr>
      <w:r w:rsidRPr="00C61E2B">
        <w:t xml:space="preserve">      - aimlOperations</w:t>
      </w:r>
    </w:p>
    <w:p w14:paraId="304B2458" w14:textId="77777777" w:rsidR="00950B26" w:rsidRPr="00C61E2B" w:rsidRDefault="00950B26" w:rsidP="00950B26">
      <w:pPr>
        <w:pStyle w:val="PL"/>
      </w:pPr>
      <w:r w:rsidRPr="00C61E2B">
        <w:t xml:space="preserve">      - clientCap</w:t>
      </w:r>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aimleClientUri:</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aimlModelTypes:</w:t>
      </w:r>
    </w:p>
    <w:p w14:paraId="10266F91" w14:textId="511C4EAB" w:rsidR="00950B26" w:rsidRPr="00C61E2B" w:rsidRDefault="00950B26" w:rsidP="00950B26">
      <w:pPr>
        <w:pStyle w:val="PL"/>
      </w:pPr>
      <w:r w:rsidRPr="00C61E2B">
        <w:t xml:space="preserve">          description: Contains AIML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'#/components/schemas/AimlModelType'</w:t>
      </w:r>
    </w:p>
    <w:p w14:paraId="42D85DF9" w14:textId="77777777" w:rsidR="00950B26" w:rsidRPr="00C61E2B" w:rsidRDefault="00950B26" w:rsidP="00950B26">
      <w:pPr>
        <w:pStyle w:val="PL"/>
      </w:pPr>
      <w:r w:rsidRPr="00C61E2B">
        <w:t xml:space="preserve">          minItems: 1</w:t>
      </w:r>
    </w:p>
    <w:p w14:paraId="0199EB35" w14:textId="77777777" w:rsidR="00950B26" w:rsidRPr="00C61E2B" w:rsidRDefault="00950B26" w:rsidP="00950B26">
      <w:pPr>
        <w:pStyle w:val="PL"/>
      </w:pPr>
      <w:r w:rsidRPr="00C61E2B">
        <w:t xml:space="preserve">        aimlOperations:</w:t>
      </w:r>
    </w:p>
    <w:p w14:paraId="08E10A41" w14:textId="5F5F0BAA" w:rsidR="00950B26" w:rsidRPr="00C61E2B" w:rsidRDefault="00950B26" w:rsidP="00950B26">
      <w:pPr>
        <w:pStyle w:val="PL"/>
      </w:pPr>
      <w:r w:rsidRPr="00C61E2B">
        <w:t xml:space="preserve">          description: Contains AIML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'#/components/schemas/AimlOperation'</w:t>
      </w:r>
    </w:p>
    <w:p w14:paraId="2548D6C0" w14:textId="77777777" w:rsidR="00950B26" w:rsidRPr="00C61E2B" w:rsidRDefault="00950B26" w:rsidP="00950B26">
      <w:pPr>
        <w:pStyle w:val="PL"/>
      </w:pPr>
      <w:r w:rsidRPr="00C61E2B">
        <w:t xml:space="preserve">          minItems: 1</w:t>
      </w:r>
    </w:p>
    <w:p w14:paraId="76635C2A" w14:textId="77777777" w:rsidR="00950B26" w:rsidRPr="00C61E2B" w:rsidRDefault="00950B26" w:rsidP="00950B26">
      <w:pPr>
        <w:pStyle w:val="PL"/>
      </w:pPr>
      <w:r w:rsidRPr="00C61E2B">
        <w:t xml:space="preserve">        clientCap:</w:t>
      </w:r>
    </w:p>
    <w:p w14:paraId="5CD39DFC" w14:textId="77777777" w:rsidR="00950B26" w:rsidRPr="00C61E2B" w:rsidRDefault="00950B26" w:rsidP="00950B26">
      <w:pPr>
        <w:pStyle w:val="PL"/>
      </w:pPr>
      <w:r w:rsidRPr="00C61E2B">
        <w:t xml:space="preserve">          $ref: '#/components/schemas/ClientCapability'</w:t>
      </w:r>
    </w:p>
    <w:p w14:paraId="3D60A796" w14:textId="77777777" w:rsidR="00950B26" w:rsidRPr="00C61E2B" w:rsidRDefault="00950B26" w:rsidP="00950B26">
      <w:pPr>
        <w:pStyle w:val="PL"/>
      </w:pPr>
      <w:r w:rsidRPr="00C61E2B">
        <w:t xml:space="preserve">        availTimeSchedCfgs:</w:t>
      </w:r>
    </w:p>
    <w:p w14:paraId="4009F391" w14:textId="1A0FD22B" w:rsidR="00950B26" w:rsidRPr="00C61E2B" w:rsidRDefault="00950B26" w:rsidP="00950B26">
      <w:pPr>
        <w:pStyle w:val="PL"/>
      </w:pPr>
      <w:r w:rsidRPr="00C61E2B">
        <w:t xml:space="preserve">          description: &gt;</w:t>
      </w:r>
    </w:p>
    <w:p w14:paraId="58D1E5DB" w14:textId="055B833A" w:rsidR="00950B26" w:rsidRPr="00C61E2B" w:rsidRDefault="00950B26" w:rsidP="00950B26">
      <w:pPr>
        <w:pStyle w:val="PL"/>
      </w:pPr>
      <w:r w:rsidRPr="00C61E2B">
        <w:t xml:space="preserve">            Contains the availability schedule of the AIMLE client for the AIML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minItems: 1</w:t>
      </w:r>
    </w:p>
    <w:p w14:paraId="73B12F4B" w14:textId="77777777" w:rsidR="00950B26" w:rsidRPr="00C61E2B" w:rsidRDefault="00950B26" w:rsidP="00950B26">
      <w:pPr>
        <w:pStyle w:val="PL"/>
      </w:pPr>
      <w:r w:rsidRPr="00C61E2B">
        <w:lastRenderedPageBreak/>
        <w:t xml:space="preserve">        unavblTimeSchedCfgs:</w:t>
      </w:r>
    </w:p>
    <w:p w14:paraId="6F704D73" w14:textId="128407DD" w:rsidR="00950B26" w:rsidRPr="00C61E2B" w:rsidRDefault="00950B26" w:rsidP="00950B26">
      <w:pPr>
        <w:pStyle w:val="PL"/>
      </w:pPr>
      <w:r w:rsidRPr="00C61E2B">
        <w:t xml:space="preserve">          description: &gt;</w:t>
      </w:r>
    </w:p>
    <w:p w14:paraId="425822B3" w14:textId="0EFF16A5" w:rsidR="00950B26" w:rsidRPr="00C61E2B" w:rsidRDefault="00950B26" w:rsidP="00950B26">
      <w:pPr>
        <w:pStyle w:val="PL"/>
      </w:pPr>
      <w:r w:rsidRPr="00C61E2B">
        <w:t xml:space="preserve">            Contains the unavailability schedule of the AIMLE client for the AIML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minItems: 1</w:t>
      </w:r>
    </w:p>
    <w:p w14:paraId="52B06793" w14:textId="77777777" w:rsidR="00950B26" w:rsidRPr="00C61E2B" w:rsidRDefault="00950B26" w:rsidP="00950B26">
      <w:pPr>
        <w:pStyle w:val="PL"/>
      </w:pPr>
      <w:r w:rsidRPr="00C61E2B">
        <w:t xml:space="preserve">        availLocCfgs:</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4C662C78" w:rsidR="00950B26" w:rsidRPr="00C61E2B" w:rsidRDefault="00950B26" w:rsidP="00950B26">
      <w:pPr>
        <w:pStyle w:val="PL"/>
      </w:pPr>
      <w:r w:rsidRPr="00C61E2B">
        <w:t xml:space="preserve">            AIML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'#/components/schemas/LocationConfig'</w:t>
      </w:r>
    </w:p>
    <w:p w14:paraId="5EE06F2E" w14:textId="77777777" w:rsidR="00950B26" w:rsidRPr="00C61E2B" w:rsidRDefault="00950B26" w:rsidP="00950B26">
      <w:pPr>
        <w:pStyle w:val="PL"/>
      </w:pPr>
      <w:r w:rsidRPr="00C61E2B">
        <w:t xml:space="preserve">          minItems: 1</w:t>
      </w:r>
    </w:p>
    <w:p w14:paraId="631615F8" w14:textId="77777777" w:rsidR="00950B26" w:rsidRPr="00C61E2B" w:rsidRDefault="00950B26" w:rsidP="00950B26">
      <w:pPr>
        <w:pStyle w:val="PL"/>
      </w:pPr>
      <w:r w:rsidRPr="00C61E2B">
        <w:t xml:space="preserve">        unavblLocCfgs:</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1E7652EE" w:rsidR="00950B26" w:rsidRPr="00C61E2B" w:rsidRDefault="00950B26" w:rsidP="00950B26">
      <w:pPr>
        <w:pStyle w:val="PL"/>
      </w:pPr>
      <w:r w:rsidRPr="00C61E2B">
        <w:t xml:space="preserve">            AIML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'#/components/schemas/LocationConfig'</w:t>
      </w:r>
    </w:p>
    <w:p w14:paraId="7246FB6F" w14:textId="77777777" w:rsidR="00950B26" w:rsidRPr="00C61E2B" w:rsidRDefault="00950B26" w:rsidP="00950B26">
      <w:pPr>
        <w:pStyle w:val="PL"/>
      </w:pPr>
      <w:r w:rsidRPr="00C61E2B">
        <w:t xml:space="preserve">          minItems: 1</w:t>
      </w:r>
    </w:p>
    <w:p w14:paraId="2828BC2C" w14:textId="77777777" w:rsidR="00950B26" w:rsidRPr="00C61E2B" w:rsidRDefault="00950B26" w:rsidP="00950B26">
      <w:pPr>
        <w:pStyle w:val="PL"/>
      </w:pPr>
      <w:r w:rsidRPr="00C61E2B">
        <w:t xml:space="preserve">        dataSetAvail:</w:t>
      </w:r>
    </w:p>
    <w:p w14:paraId="3DC7BEB9" w14:textId="77777777" w:rsidR="00950B26" w:rsidRPr="00C61E2B" w:rsidRDefault="00950B26" w:rsidP="00950B26">
      <w:pPr>
        <w:pStyle w:val="PL"/>
      </w:pPr>
      <w:r w:rsidRPr="00C61E2B">
        <w:t xml:space="preserve">          $ref: '#/components/schemas/DataSetAvailability'</w:t>
      </w:r>
    </w:p>
    <w:p w14:paraId="32EC97C6" w14:textId="77777777" w:rsidR="00950B26" w:rsidRPr="00C61E2B" w:rsidRDefault="00950B26" w:rsidP="00950B26">
      <w:pPr>
        <w:pStyle w:val="PL"/>
      </w:pPr>
      <w:r w:rsidRPr="00C61E2B">
        <w:t xml:space="preserve">        dataCap:</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'#/components/schemas/DataCapability'</w:t>
      </w:r>
    </w:p>
    <w:p w14:paraId="20F9E269" w14:textId="77777777" w:rsidR="00950B26" w:rsidRPr="00C61E2B" w:rsidRDefault="00950B26" w:rsidP="00950B26">
      <w:pPr>
        <w:pStyle w:val="PL"/>
      </w:pPr>
      <w:r w:rsidRPr="00C61E2B">
        <w:t xml:space="preserve">          minItems: 1</w:t>
      </w:r>
    </w:p>
    <w:p w14:paraId="2D6F9B75" w14:textId="77777777" w:rsidR="00950B26" w:rsidRPr="00C61E2B" w:rsidRDefault="00950B26" w:rsidP="00950B26">
      <w:pPr>
        <w:pStyle w:val="PL"/>
      </w:pPr>
      <w:r w:rsidRPr="00C61E2B">
        <w:t xml:space="preserve">        taskCaps:</w:t>
      </w:r>
    </w:p>
    <w:p w14:paraId="2DAB9728" w14:textId="280F0F28" w:rsidR="00950B26" w:rsidRPr="00C61E2B" w:rsidRDefault="00950B26" w:rsidP="00950B26">
      <w:pPr>
        <w:pStyle w:val="PL"/>
      </w:pPr>
      <w:r w:rsidRPr="00C61E2B">
        <w:t xml:space="preserve">          description: Contains the AIML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'#/components/schemas/TaskCapability'</w:t>
      </w:r>
    </w:p>
    <w:p w14:paraId="08447832" w14:textId="77777777" w:rsidR="00950B26" w:rsidRPr="00C61E2B" w:rsidRDefault="00950B26" w:rsidP="00950B26">
      <w:pPr>
        <w:pStyle w:val="PL"/>
      </w:pPr>
      <w:r w:rsidRPr="00C61E2B">
        <w:t xml:space="preserve">          minItems: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ClientCapability:</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mlAppType</w:t>
      </w:r>
    </w:p>
    <w:p w14:paraId="0BBE6558" w14:textId="77777777" w:rsidR="00950B26" w:rsidRPr="00C61E2B" w:rsidRDefault="00950B26" w:rsidP="00950B26">
      <w:pPr>
        <w:pStyle w:val="PL"/>
      </w:pPr>
      <w:r w:rsidRPr="00C61E2B">
        <w:t xml:space="preserve">      - rsrcUsageLvl</w:t>
      </w:r>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mlAppType:</w:t>
      </w:r>
    </w:p>
    <w:p w14:paraId="219B9A7B" w14:textId="77777777" w:rsidR="00950B26" w:rsidRPr="00C61E2B" w:rsidRDefault="00950B26" w:rsidP="00950B26">
      <w:pPr>
        <w:pStyle w:val="PL"/>
      </w:pPr>
      <w:r w:rsidRPr="00C61E2B">
        <w:t xml:space="preserve">          $ref: '#/components/schemas/MlApplicationType'</w:t>
      </w:r>
    </w:p>
    <w:p w14:paraId="69821CD9" w14:textId="77777777" w:rsidR="00950B26" w:rsidRPr="00C61E2B" w:rsidRDefault="00950B26" w:rsidP="00950B26">
      <w:pPr>
        <w:pStyle w:val="PL"/>
      </w:pPr>
      <w:r w:rsidRPr="00C61E2B">
        <w:t xml:space="preserve">        rsrcUsageLvl:</w:t>
      </w:r>
    </w:p>
    <w:p w14:paraId="3F99AB91" w14:textId="77777777" w:rsidR="00950B26" w:rsidRPr="00C61E2B" w:rsidRDefault="00950B26" w:rsidP="00950B26">
      <w:pPr>
        <w:pStyle w:val="PL"/>
      </w:pPr>
      <w:r w:rsidRPr="00C61E2B">
        <w:t xml:space="preserve">          $ref: '#/components/schemas/ResourceUsageLevel'</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DataSetAvailability:</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dataSetIds</w:t>
      </w:r>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dataSetIds:</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minItems: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minItems: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lastRenderedPageBreak/>
        <w:t xml:space="preserve">    LocationConfig:</w:t>
      </w:r>
    </w:p>
    <w:p w14:paraId="24FE13D4" w14:textId="77777777" w:rsidR="00950B26" w:rsidRPr="00C61E2B" w:rsidRDefault="00950B26" w:rsidP="00950B26">
      <w:pPr>
        <w:pStyle w:val="PL"/>
      </w:pPr>
      <w:r w:rsidRPr="00C61E2B">
        <w:t xml:space="preserve">      description: &gt;</w:t>
      </w:r>
    </w:p>
    <w:p w14:paraId="424B651C" w14:textId="77777777"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clientLoc:</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valSvcAreaId:</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ServicePermissionLevel:</w:t>
      </w:r>
    </w:p>
    <w:p w14:paraId="5AF602CF" w14:textId="77777777" w:rsidR="00950B26" w:rsidRPr="00C61E2B" w:rsidRDefault="00950B26" w:rsidP="00950B26">
      <w:pPr>
        <w:pStyle w:val="PL"/>
      </w:pPr>
      <w:r w:rsidRPr="00C61E2B">
        <w:t xml:space="preserve">      anyOf:</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enum:</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77777777"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AimlModelType:</w:t>
      </w:r>
    </w:p>
    <w:p w14:paraId="495612B2" w14:textId="77777777" w:rsidR="00950B26" w:rsidRPr="00C61E2B" w:rsidRDefault="00950B26" w:rsidP="00950B26">
      <w:pPr>
        <w:pStyle w:val="PL"/>
      </w:pPr>
      <w:r w:rsidRPr="00C61E2B">
        <w:t xml:space="preserve">      anyOf:</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enum:</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77777777"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AIML model types.</w:t>
      </w:r>
    </w:p>
    <w:p w14:paraId="07E39954" w14:textId="77777777" w:rsidR="00950B26" w:rsidRPr="00C61E2B" w:rsidRDefault="00950B26" w:rsidP="00950B26">
      <w:pPr>
        <w:pStyle w:val="PL"/>
      </w:pPr>
      <w:r w:rsidRPr="00C61E2B">
        <w:t xml:space="preserve">        Possible values are:</w:t>
      </w:r>
    </w:p>
    <w:p w14:paraId="417DE24A" w14:textId="77777777" w:rsidR="00950B26" w:rsidRPr="00C61E2B" w:rsidRDefault="00950B26" w:rsidP="00950B26">
      <w:pPr>
        <w:pStyle w:val="PL"/>
      </w:pPr>
      <w:r w:rsidRPr="00C61E2B">
        <w:t xml:space="preserve">        - DECISION_TREE: Indicates the decision tree type of the AIML model.</w:t>
      </w:r>
    </w:p>
    <w:p w14:paraId="155F0242" w14:textId="77777777" w:rsidR="00950B26" w:rsidRPr="00C61E2B" w:rsidRDefault="00950B26" w:rsidP="00950B26">
      <w:pPr>
        <w:pStyle w:val="PL"/>
      </w:pPr>
      <w:r w:rsidRPr="00C61E2B">
        <w:t xml:space="preserve">        - LINEAR_REGRESSION: Indicates the linear regression type of the AIML model.</w:t>
      </w:r>
    </w:p>
    <w:p w14:paraId="78E65B7D" w14:textId="77777777" w:rsidR="00950B26" w:rsidRPr="00C61E2B" w:rsidRDefault="00950B26" w:rsidP="00950B26">
      <w:pPr>
        <w:pStyle w:val="PL"/>
      </w:pPr>
      <w:r w:rsidRPr="00C61E2B">
        <w:t xml:space="preserve">        - NEURAL_NETWORK: Indicates the neural network type of the AIML model.</w:t>
      </w:r>
    </w:p>
    <w:p w14:paraId="3850CF7C" w14:textId="77777777" w:rsidR="00950B26" w:rsidRPr="00C61E2B" w:rsidRDefault="00950B26" w:rsidP="00950B26">
      <w:pPr>
        <w:pStyle w:val="PL"/>
      </w:pPr>
      <w:r w:rsidRPr="00C61E2B">
        <w:t xml:space="preserve">        - OTHER_MODEL_TYPE: Indicates the other types of the AIML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AimlOperation:</w:t>
      </w:r>
    </w:p>
    <w:p w14:paraId="3FD335D9" w14:textId="77777777" w:rsidR="00950B26" w:rsidRPr="00C61E2B" w:rsidRDefault="00950B26" w:rsidP="00950B26">
      <w:pPr>
        <w:pStyle w:val="PL"/>
      </w:pPr>
      <w:r w:rsidRPr="00C61E2B">
        <w:t xml:space="preserve">      anyOf:</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enum:</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77777777"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AIML operation.</w:t>
      </w:r>
    </w:p>
    <w:p w14:paraId="7384AC00" w14:textId="77777777" w:rsidR="00950B26" w:rsidRPr="00C61E2B" w:rsidRDefault="00950B26" w:rsidP="00950B26">
      <w:pPr>
        <w:pStyle w:val="PL"/>
      </w:pPr>
      <w:r w:rsidRPr="00C61E2B">
        <w:t xml:space="preserve">        Possible values are:</w:t>
      </w:r>
    </w:p>
    <w:p w14:paraId="43C7638D" w14:textId="77777777" w:rsidR="00950B26" w:rsidRPr="00C61E2B" w:rsidRDefault="00950B26" w:rsidP="00950B26">
      <w:pPr>
        <w:pStyle w:val="PL"/>
      </w:pPr>
      <w:r w:rsidRPr="00C61E2B">
        <w:t xml:space="preserve">        - MODEL_INFERENCE: Indicates the model inference type of the AIML operation.</w:t>
      </w:r>
    </w:p>
    <w:p w14:paraId="5342F342" w14:textId="77777777" w:rsidR="00950B26" w:rsidRPr="00C61E2B" w:rsidRDefault="00950B26" w:rsidP="00950B26">
      <w:pPr>
        <w:pStyle w:val="PL"/>
      </w:pPr>
      <w:r w:rsidRPr="00C61E2B">
        <w:t xml:space="preserve">        - MODEL_OFFLOAD: Indicates the model offload type of the AIML operation.</w:t>
      </w:r>
    </w:p>
    <w:p w14:paraId="4A7B1F6A" w14:textId="77777777" w:rsidR="00950B26" w:rsidRPr="00C61E2B" w:rsidRDefault="00950B26" w:rsidP="00950B26">
      <w:pPr>
        <w:pStyle w:val="PL"/>
      </w:pPr>
      <w:r w:rsidRPr="00C61E2B">
        <w:t xml:space="preserve">        - MODEL_SPLIT: Indicates the model split type of the AIML operation.</w:t>
      </w:r>
    </w:p>
    <w:p w14:paraId="707109AF" w14:textId="77777777" w:rsidR="00950B26" w:rsidRPr="00C61E2B" w:rsidRDefault="00950B26" w:rsidP="00950B26">
      <w:pPr>
        <w:pStyle w:val="PL"/>
      </w:pPr>
      <w:r w:rsidRPr="00C61E2B">
        <w:t xml:space="preserve">        - MODEL_TRANSFER: Indicates the model transfer type of the AIML operation.</w:t>
      </w:r>
    </w:p>
    <w:p w14:paraId="3B8D7928" w14:textId="77777777" w:rsidR="00950B26" w:rsidRPr="00C61E2B" w:rsidRDefault="00950B26" w:rsidP="00950B26">
      <w:pPr>
        <w:pStyle w:val="PL"/>
      </w:pPr>
      <w:r w:rsidRPr="00C61E2B">
        <w:t xml:space="preserve">        - MODEL_TRAINING: Indicates the model training type of the AIML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7777777" w:rsidR="00BB3EDA" w:rsidRPr="00C61E2B" w:rsidRDefault="00BB3EDA" w:rsidP="00BB3EDA">
      <w:pPr>
        <w:pStyle w:val="PL"/>
      </w:pPr>
      <w:r w:rsidRPr="00C61E2B">
        <w:lastRenderedPageBreak/>
        <w:t xml:space="preserve">          the intermediate AIML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MlApplicationType:</w:t>
      </w:r>
    </w:p>
    <w:p w14:paraId="65A5AE47" w14:textId="77777777" w:rsidR="00950B26" w:rsidRPr="00C61E2B" w:rsidRDefault="00950B26" w:rsidP="00950B26">
      <w:pPr>
        <w:pStyle w:val="PL"/>
      </w:pPr>
      <w:r w:rsidRPr="00C61E2B">
        <w:t xml:space="preserve">      anyOf:</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enum:</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77777777"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ResourceUsageLevel:</w:t>
      </w:r>
    </w:p>
    <w:p w14:paraId="7764A291" w14:textId="77777777" w:rsidR="00950B26" w:rsidRPr="00C61E2B" w:rsidRDefault="00950B26" w:rsidP="00950B26">
      <w:pPr>
        <w:pStyle w:val="PL"/>
      </w:pPr>
      <w:r w:rsidRPr="00C61E2B">
        <w:t xml:space="preserve">      anyOf:</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enum:</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77777777"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DataCapability:</w:t>
      </w:r>
    </w:p>
    <w:p w14:paraId="128E5065" w14:textId="77777777" w:rsidR="00950B26" w:rsidRPr="00C61E2B" w:rsidRDefault="00950B26" w:rsidP="00950B26">
      <w:pPr>
        <w:pStyle w:val="PL"/>
      </w:pPr>
      <w:r w:rsidRPr="00C61E2B">
        <w:t xml:space="preserve">      anyOf:</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enum:</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77777777"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77777777" w:rsidR="00950B26" w:rsidRPr="00C61E2B" w:rsidRDefault="00950B26" w:rsidP="00950B26">
      <w:pPr>
        <w:pStyle w:val="PL"/>
      </w:pPr>
      <w:r w:rsidRPr="00C61E2B">
        <w:t xml:space="preserve">          match.</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TaskCapability:</w:t>
      </w:r>
    </w:p>
    <w:p w14:paraId="21B8C687" w14:textId="77777777" w:rsidR="00950B26" w:rsidRPr="00C61E2B" w:rsidRDefault="00950B26" w:rsidP="00950B26">
      <w:pPr>
        <w:pStyle w:val="PL"/>
      </w:pPr>
      <w:r w:rsidRPr="00C61E2B">
        <w:t xml:space="preserve">      anyOf:</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enum:</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lastRenderedPageBreak/>
        <w:t xml:space="preserve">      description: |</w:t>
      </w:r>
    </w:p>
    <w:p w14:paraId="757B4571" w14:textId="77777777"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AIML task performing capabilities.</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low cost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986" w:name="_Toc215167901"/>
      <w:r w:rsidRPr="00C61E2B">
        <w:t>A.5</w:t>
      </w:r>
      <w:r w:rsidRPr="00C61E2B">
        <w:tab/>
        <w:t>Aimles_SplitOpPipeline API</w:t>
      </w:r>
      <w:bookmarkEnd w:id="986"/>
    </w:p>
    <w:p w14:paraId="396E645C" w14:textId="77777777" w:rsidR="00474F8F" w:rsidRPr="00C61E2B" w:rsidRDefault="00474F8F" w:rsidP="00474F8F">
      <w:pPr>
        <w:pStyle w:val="PL"/>
      </w:pPr>
      <w:r w:rsidRPr="00C61E2B">
        <w:t>openapi: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Aimles_SplitOpPipeline</w:t>
      </w:r>
    </w:p>
    <w:p w14:paraId="3AEF7191" w14:textId="52C953BE" w:rsidR="00474F8F" w:rsidRPr="00C61E2B" w:rsidRDefault="00474F8F" w:rsidP="00474F8F">
      <w:pPr>
        <w:pStyle w:val="PL"/>
      </w:pPr>
      <w:r w:rsidRPr="00C61E2B">
        <w:t xml:space="preserve">  version: </w:t>
      </w:r>
      <w:r w:rsidRPr="00C61E2B">
        <w:rPr>
          <w:rFonts w:cs="Courier New"/>
          <w:szCs w:val="16"/>
        </w:rPr>
        <w:t>1.0.0</w:t>
      </w:r>
    </w:p>
    <w:p w14:paraId="0EE4AA82" w14:textId="77777777" w:rsidR="00474F8F" w:rsidRPr="00C61E2B" w:rsidRDefault="00474F8F" w:rsidP="00474F8F">
      <w:pPr>
        <w:pStyle w:val="PL"/>
      </w:pPr>
      <w:r w:rsidRPr="00C61E2B">
        <w:t xml:space="preserve">  description: |</w:t>
      </w:r>
    </w:p>
    <w:p w14:paraId="756E071A" w14:textId="77777777" w:rsidR="00474F8F" w:rsidRPr="00C61E2B" w:rsidRDefault="00474F8F" w:rsidP="00474F8F">
      <w:pPr>
        <w:pStyle w:val="PL"/>
      </w:pPr>
      <w:r w:rsidRPr="00C61E2B">
        <w:t xml:space="preserve">    API for split AIML operation pipeline service.  </w:t>
      </w:r>
    </w:p>
    <w:p w14:paraId="19137466" w14:textId="77777777" w:rsidR="00474F8F" w:rsidRPr="00C61E2B" w:rsidRDefault="00474F8F" w:rsidP="00474F8F">
      <w:pPr>
        <w:pStyle w:val="PL"/>
      </w:pPr>
      <w:r w:rsidRPr="00C61E2B">
        <w:t xml:space="preserve">    © 2025,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r w:rsidRPr="00C61E2B">
        <w:t>externalDocs:</w:t>
      </w:r>
    </w:p>
    <w:p w14:paraId="31FC70E0" w14:textId="77777777" w:rsidR="00474F8F" w:rsidRPr="00C61E2B" w:rsidRDefault="00474F8F" w:rsidP="00474F8F">
      <w:pPr>
        <w:pStyle w:val="PL"/>
      </w:pPr>
      <w:r w:rsidRPr="00C61E2B">
        <w:t xml:space="preserve">  description: &gt;</w:t>
      </w:r>
    </w:p>
    <w:p w14:paraId="3C830F60" w14:textId="49C4BEFB" w:rsidR="00474F8F" w:rsidRPr="00C61E2B" w:rsidRDefault="00474F8F" w:rsidP="00474F8F">
      <w:pPr>
        <w:pStyle w:val="PL"/>
        <w:rPr>
          <w:lang w:eastAsia="zh-CN"/>
        </w:rPr>
      </w:pPr>
      <w:r w:rsidRPr="00C61E2B">
        <w:t xml:space="preserve">    3GPP TS 24.560 </w:t>
      </w:r>
      <w:r w:rsidR="006F008A" w:rsidRPr="00C61E2B">
        <w:t>V2.0.0</w:t>
      </w:r>
      <w:r w:rsidRPr="00C61E2B">
        <w:t xml:space="preserve">; </w:t>
      </w:r>
      <w:r w:rsidRPr="00C61E2B">
        <w:rPr>
          <w:lang w:eastAsia="zh-CN"/>
        </w:rPr>
        <w:t>Artificial Intelligence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'{apiRoot}/aimles-sopl/v1'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apiRoot: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apiRoot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/request: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4F6B1320" w14:textId="77777777" w:rsidR="00474F8F" w:rsidRPr="00C61E2B" w:rsidRDefault="00474F8F" w:rsidP="00474F8F">
      <w:pPr>
        <w:pStyle w:val="PL"/>
        <w:rPr>
          <w:lang w:eastAsia="fr-FR"/>
        </w:rPr>
      </w:pPr>
      <w:r w:rsidRPr="00C61E2B">
        <w:t xml:space="preserve">        </w:t>
      </w:r>
      <w:r w:rsidRPr="00C61E2B">
        <w:rPr>
          <w:lang w:eastAsia="fr-FR"/>
        </w:rPr>
        <w:t xml:space="preserve">Used by </w:t>
      </w:r>
      <w:r w:rsidRPr="00C61E2B">
        <w:t>AIMLE client to create an instance of a split operation pipeline at the AIMLE serve</w:t>
      </w:r>
      <w:r w:rsidRPr="00C61E2B">
        <w:rPr>
          <w:lang w:eastAsia="fr-FR"/>
        </w:rPr>
        <w:t>.</w:t>
      </w:r>
    </w:p>
    <w:p w14:paraId="59C9996D"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SplitOpPipeCreate</w:t>
      </w:r>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requestBody:</w:t>
      </w:r>
    </w:p>
    <w:p w14:paraId="727567AF"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AIML split operation pipelie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application/json:</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application/json:</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t xml:space="preserve">          $ref: 'TS29122_CommonData.yaml#/components/responses/411'</w:t>
      </w:r>
    </w:p>
    <w:p w14:paraId="7284C1C7" w14:textId="77777777" w:rsidR="00474F8F" w:rsidRPr="00C61E2B" w:rsidRDefault="00474F8F" w:rsidP="00474F8F">
      <w:pPr>
        <w:pStyle w:val="PL"/>
      </w:pPr>
      <w:r w:rsidRPr="00C61E2B">
        <w:lastRenderedPageBreak/>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/request/{requestId}:</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requestId</w:t>
      </w:r>
    </w:p>
    <w:p w14:paraId="5185FCA2" w14:textId="77777777" w:rsidR="00474F8F" w:rsidRPr="00C61E2B" w:rsidRDefault="00474F8F" w:rsidP="00474F8F">
      <w:pPr>
        <w:pStyle w:val="PL"/>
      </w:pPr>
      <w:r w:rsidRPr="00C61E2B">
        <w:t xml:space="preserve">        in: path</w:t>
      </w:r>
    </w:p>
    <w:p w14:paraId="1C39AA98" w14:textId="77777777" w:rsidR="00474F8F" w:rsidRPr="00C61E2B" w:rsidRDefault="00474F8F" w:rsidP="00474F8F">
      <w:pPr>
        <w:pStyle w:val="PL"/>
      </w:pPr>
      <w:r w:rsidRPr="00C61E2B">
        <w:t xml:space="preserve">        description: Identifier of the individual AIML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operationId: SplitOpPipeUpdate</w:t>
      </w:r>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requestBody:</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application/json:</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CreateReq'</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application/json:</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t xml:space="preserve">      operationId: SplitOpPipeModify</w:t>
      </w:r>
    </w:p>
    <w:p w14:paraId="39FD537C" w14:textId="77777777" w:rsidR="00474F8F" w:rsidRPr="00C61E2B" w:rsidRDefault="00474F8F" w:rsidP="00474F8F">
      <w:pPr>
        <w:pStyle w:val="PL"/>
      </w:pPr>
      <w:r w:rsidRPr="00C61E2B">
        <w:lastRenderedPageBreak/>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requestBody:</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application/merge-patch+json:</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r w:rsidRPr="00C61E2B">
        <w:rPr>
          <w:lang w:eastAsia="zh-CN"/>
        </w:rPr>
        <w:t>SplitOpPipeline</w:t>
      </w:r>
      <w:r w:rsidRPr="00C61E2B">
        <w:t>Patch'</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application/json:</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r w:rsidRPr="00C61E2B">
        <w:rPr>
          <w:lang w:eastAsia="zh-CN"/>
        </w:rPr>
        <w:t>SplitOpPipeline</w:t>
      </w:r>
      <w:r w:rsidRPr="00C61E2B">
        <w:t>CreateResp'</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operationId: SplitOpPipeDelete</w:t>
      </w:r>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requestId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lastRenderedPageBreak/>
        <w:t xml:space="preserve">  /discovery:</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77777777"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AIML operation pipeline discovery</w:t>
      </w:r>
    </w:p>
    <w:p w14:paraId="76875CB8" w14:textId="77777777" w:rsidR="00474F8F" w:rsidRPr="00C61E2B" w:rsidRDefault="00474F8F" w:rsidP="00474F8F">
      <w:pPr>
        <w:pStyle w:val="PL"/>
      </w:pPr>
      <w:r w:rsidRPr="00C61E2B">
        <w:t xml:space="preserve">      </w:t>
      </w:r>
      <w:r w:rsidRPr="00C61E2B">
        <w:rPr>
          <w:rFonts w:cs="Courier New"/>
          <w:szCs w:val="16"/>
        </w:rPr>
        <w:t xml:space="preserve">operationId: </w:t>
      </w:r>
      <w:r w:rsidRPr="00C61E2B">
        <w:t>SplitOpPipeDiscovery</w:t>
      </w:r>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requestBody:</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application/json:</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DiscReq'</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application/json:</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r w:rsidRPr="00C61E2B">
        <w:rPr>
          <w:lang w:eastAsia="zh-CN"/>
        </w:rPr>
        <w:t>SplitOpPipeline</w:t>
      </w:r>
      <w:r w:rsidRPr="00C61E2B">
        <w:t>DiscResp'</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securitySchemes:</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clientCredentials:</w:t>
      </w:r>
    </w:p>
    <w:p w14:paraId="525AA1B5" w14:textId="77777777" w:rsidR="00474F8F" w:rsidRPr="00C61E2B" w:rsidRDefault="00474F8F" w:rsidP="00474F8F">
      <w:pPr>
        <w:pStyle w:val="PL"/>
      </w:pPr>
      <w:r w:rsidRPr="00C61E2B">
        <w:t xml:space="preserve">          tokenUrl: '{tokenUrl}'</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r w:rsidRPr="00C61E2B">
        <w:rPr>
          <w:lang w:eastAsia="zh-CN"/>
        </w:rPr>
        <w:t>SplitOpPipeline</w:t>
      </w:r>
      <w:r w:rsidRPr="00C61E2B">
        <w:t>CreateReq:</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requestorId</w:t>
      </w:r>
    </w:p>
    <w:p w14:paraId="272499D0" w14:textId="77777777" w:rsidR="00474F8F" w:rsidRPr="00C61E2B" w:rsidRDefault="00474F8F" w:rsidP="00474F8F">
      <w:pPr>
        <w:pStyle w:val="PL"/>
        <w:rPr>
          <w:lang w:eastAsia="fr-FR"/>
        </w:rPr>
      </w:pPr>
      <w:r w:rsidRPr="00C61E2B">
        <w:t xml:space="preserve">      - notifUri</w:t>
      </w:r>
    </w:p>
    <w:p w14:paraId="422D76F6" w14:textId="77777777" w:rsidR="00474F8F" w:rsidRPr="00C61E2B" w:rsidRDefault="00474F8F" w:rsidP="00474F8F">
      <w:pPr>
        <w:pStyle w:val="PL"/>
        <w:rPr>
          <w:lang w:eastAsia="fr-FR"/>
        </w:rPr>
      </w:pPr>
      <w:r w:rsidRPr="00C61E2B">
        <w:t xml:space="preserve">      - splitOpRequirements</w:t>
      </w:r>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requestorId:</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notifUri:</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t xml:space="preserve">        splitOpRequirements:</w:t>
      </w:r>
    </w:p>
    <w:p w14:paraId="30CDE812" w14:textId="77777777" w:rsidR="00474F8F" w:rsidRPr="00C61E2B" w:rsidRDefault="00474F8F" w:rsidP="00474F8F">
      <w:pPr>
        <w:pStyle w:val="PL"/>
      </w:pPr>
      <w:r w:rsidRPr="00C61E2B">
        <w:lastRenderedPageBreak/>
        <w:t xml:space="preserve">          $ref: '#/components/schemas/SplitOpRequirements'</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r w:rsidRPr="00C61E2B">
        <w:rPr>
          <w:lang w:eastAsia="zh-CN"/>
        </w:rPr>
        <w:t>SplitOpPipeline</w:t>
      </w:r>
      <w:r w:rsidRPr="00C61E2B">
        <w:t>CreateResp:</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r w:rsidRPr="00C61E2B">
        <w:rPr>
          <w:lang w:eastAsia="zh-CN"/>
        </w:rPr>
        <w:t>splitOpProfile</w:t>
      </w:r>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r w:rsidRPr="00C61E2B">
        <w:rPr>
          <w:lang w:eastAsia="zh-CN"/>
        </w:rPr>
        <w:t>SplitOpPipeline</w:t>
      </w:r>
      <w:r w:rsidRPr="00C61E2B">
        <w:t>Patch:</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notifUri</w:t>
      </w:r>
    </w:p>
    <w:p w14:paraId="2B5B2878" w14:textId="77777777" w:rsidR="00474F8F" w:rsidRPr="00C61E2B" w:rsidRDefault="00474F8F" w:rsidP="00474F8F">
      <w:pPr>
        <w:pStyle w:val="PL"/>
        <w:rPr>
          <w:lang w:eastAsia="fr-FR"/>
        </w:rPr>
      </w:pPr>
      <w:r w:rsidRPr="00C61E2B">
        <w:t xml:space="preserve">      - splitOpPipelineId</w:t>
      </w:r>
    </w:p>
    <w:p w14:paraId="632C58EF" w14:textId="77777777" w:rsidR="00474F8F" w:rsidRPr="00C61E2B" w:rsidRDefault="00474F8F" w:rsidP="00474F8F">
      <w:pPr>
        <w:pStyle w:val="PL"/>
        <w:rPr>
          <w:lang w:eastAsia="fr-FR"/>
        </w:rPr>
      </w:pPr>
      <w:r w:rsidRPr="00C61E2B">
        <w:t xml:space="preserve">      - </w:t>
      </w:r>
      <w:r w:rsidRPr="00C61E2B">
        <w:rPr>
          <w:lang w:eastAsia="zh-CN"/>
        </w:rPr>
        <w:t>splitOpPipelineInfo</w:t>
      </w:r>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notifUri:</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splitOpPipelineId:</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r w:rsidRPr="00C61E2B">
        <w:rPr>
          <w:lang w:eastAsia="zh-CN"/>
        </w:rPr>
        <w:t>splitOpPipelineInfo</w:t>
      </w:r>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r w:rsidRPr="00C61E2B">
        <w:rPr>
          <w:lang w:eastAsia="zh-CN"/>
        </w:rPr>
        <w:t>SplitOpPipeline</w:t>
      </w:r>
      <w:r w:rsidRPr="00C61E2B">
        <w:t>DiscReq:</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notifUri</w:t>
      </w:r>
    </w:p>
    <w:p w14:paraId="71E0EE05" w14:textId="77777777" w:rsidR="00474F8F" w:rsidRPr="00C61E2B" w:rsidRDefault="00474F8F" w:rsidP="00474F8F">
      <w:pPr>
        <w:pStyle w:val="PL"/>
        <w:rPr>
          <w:lang w:eastAsia="fr-FR"/>
        </w:rPr>
      </w:pPr>
      <w:r w:rsidRPr="00C61E2B">
        <w:t xml:space="preserve">      - discFilters</w:t>
      </w:r>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notifUri:</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discFilters:</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r w:rsidRPr="00C61E2B">
        <w:rPr>
          <w:lang w:eastAsia="zh-CN"/>
        </w:rPr>
        <w:t>SplitOpPipeline</w:t>
      </w:r>
      <w:r w:rsidRPr="00C61E2B">
        <w:t>DiscResp:</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discoveredNodes:</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minItems: 1</w:t>
      </w:r>
    </w:p>
    <w:p w14:paraId="6AD46776" w14:textId="77777777" w:rsidR="00474F8F" w:rsidRPr="00C61E2B" w:rsidRDefault="00474F8F" w:rsidP="00474F8F">
      <w:pPr>
        <w:pStyle w:val="PL"/>
      </w:pPr>
      <w:r w:rsidRPr="00C61E2B">
        <w:t xml:space="preserve">        splitOpProfiles:</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minItems: 1</w:t>
      </w:r>
    </w:p>
    <w:p w14:paraId="5CBAB582" w14:textId="77777777" w:rsidR="00474F8F" w:rsidRPr="00C61E2B" w:rsidRDefault="00474F8F" w:rsidP="00474F8F">
      <w:pPr>
        <w:pStyle w:val="PL"/>
      </w:pPr>
      <w:r w:rsidRPr="00C61E2B">
        <w:t xml:space="preserve">      anyOf:</w:t>
      </w:r>
    </w:p>
    <w:p w14:paraId="01D234DD" w14:textId="77777777" w:rsidR="00474F8F" w:rsidRPr="00C61E2B" w:rsidRDefault="00474F8F" w:rsidP="00474F8F">
      <w:pPr>
        <w:pStyle w:val="PL"/>
      </w:pPr>
      <w:r w:rsidRPr="00C61E2B">
        <w:t xml:space="preserve">        - required: [discoveredNodes]</w:t>
      </w:r>
    </w:p>
    <w:p w14:paraId="7842C6B1" w14:textId="77777777" w:rsidR="00474F8F" w:rsidRPr="00C61E2B" w:rsidRDefault="00474F8F" w:rsidP="00474F8F">
      <w:pPr>
        <w:pStyle w:val="PL"/>
      </w:pPr>
      <w:r w:rsidRPr="00C61E2B">
        <w:t xml:space="preserve">        - required: [splitOpProfiles]</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SplitOpRequirements:</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stageInfo</w:t>
      </w:r>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stageInfo:</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'TS29482_AIMLES_SplitOpEvent.yaml#/components/schemas/StageInfo'</w:t>
      </w:r>
    </w:p>
    <w:p w14:paraId="7F2D258D" w14:textId="77777777" w:rsidR="00474F8F" w:rsidRPr="00C61E2B" w:rsidRDefault="00474F8F" w:rsidP="00474F8F">
      <w:pPr>
        <w:pStyle w:val="PL"/>
      </w:pPr>
      <w:r w:rsidRPr="00C61E2B">
        <w:t xml:space="preserve">          minItems: 1</w:t>
      </w:r>
    </w:p>
    <w:p w14:paraId="0206876A" w14:textId="77777777" w:rsidR="00474F8F" w:rsidRPr="00C61E2B" w:rsidRDefault="00474F8F" w:rsidP="00474F8F">
      <w:pPr>
        <w:pStyle w:val="PL"/>
      </w:pPr>
      <w:r w:rsidRPr="00C61E2B">
        <w:t xml:space="preserve">        usageInfo:</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notificationTarget:</w:t>
      </w:r>
    </w:p>
    <w:p w14:paraId="69B848EC" w14:textId="77777777" w:rsidR="00474F8F" w:rsidRPr="00C61E2B" w:rsidRDefault="00474F8F" w:rsidP="00474F8F">
      <w:pPr>
        <w:pStyle w:val="PL"/>
      </w:pPr>
      <w:r w:rsidRPr="00C61E2B">
        <w:t xml:space="preserve">          $ref: 'TS29558_Eees_EASRegistration.yaml#/components/schemas/EndPoint'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987" w:name="_Toc215167902"/>
      <w:r w:rsidRPr="00C61E2B">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987"/>
    </w:p>
    <w:p w14:paraId="31AAEEAB" w14:textId="77777777" w:rsidR="007E7E9E" w:rsidRPr="00C61E2B" w:rsidRDefault="007E7E9E" w:rsidP="007E7E9E">
      <w:pPr>
        <w:pStyle w:val="PL"/>
      </w:pPr>
      <w:r w:rsidRPr="00C61E2B">
        <w:t>openapi: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t>info:</w:t>
      </w:r>
    </w:p>
    <w:p w14:paraId="6B00DEBE" w14:textId="6331F11E" w:rsidR="007E7E9E" w:rsidRPr="00C61E2B" w:rsidRDefault="007E7E9E" w:rsidP="007E7E9E">
      <w:pPr>
        <w:pStyle w:val="PL"/>
      </w:pPr>
      <w:r w:rsidRPr="00C61E2B">
        <w:lastRenderedPageBreak/>
        <w:t xml:space="preserve">  title: </w:t>
      </w:r>
      <w:r w:rsidR="00DA6A50" w:rsidRPr="00C61E2B">
        <w:rPr>
          <w:lang w:eastAsia="zh-CN"/>
        </w:rPr>
        <w:t>Aimlec_</w:t>
      </w:r>
      <w:r w:rsidR="00DA6A50" w:rsidRPr="00C61E2B">
        <w:t>FLGroupIndication</w:t>
      </w:r>
    </w:p>
    <w:p w14:paraId="1B6E0574" w14:textId="7BAEAD47" w:rsidR="007E7E9E" w:rsidRPr="00C61E2B" w:rsidRDefault="007E7E9E" w:rsidP="007E7E9E">
      <w:pPr>
        <w:pStyle w:val="PL"/>
      </w:pPr>
      <w:r w:rsidRPr="00C61E2B">
        <w:t xml:space="preserve">  version: 1.0.</w:t>
      </w:r>
      <w:r w:rsidR="00052AD4" w:rsidRPr="00C61E2B">
        <w:t>0</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3BB933A5" w:rsidR="007E7E9E" w:rsidRPr="00C61E2B" w:rsidRDefault="007E7E9E" w:rsidP="007E7E9E">
      <w:pPr>
        <w:pStyle w:val="PL"/>
      </w:pPr>
      <w:r w:rsidRPr="00C61E2B">
        <w:t xml:space="preserve">    © 202</w:t>
      </w:r>
      <w:r w:rsidR="0025393B" w:rsidRPr="00C61E2B">
        <w:t>5</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r w:rsidRPr="00C61E2B">
        <w:t>externalDocs:</w:t>
      </w:r>
    </w:p>
    <w:p w14:paraId="1DEC55FA" w14:textId="77777777" w:rsidR="007E7E9E" w:rsidRPr="00C61E2B" w:rsidRDefault="007E7E9E" w:rsidP="007E7E9E">
      <w:pPr>
        <w:pStyle w:val="PL"/>
      </w:pPr>
      <w:r w:rsidRPr="00C61E2B">
        <w:t xml:space="preserve">  description: &gt;</w:t>
      </w:r>
    </w:p>
    <w:p w14:paraId="0EAB11BE" w14:textId="66D4EBF9" w:rsidR="007E7E9E" w:rsidRPr="00C61E2B" w:rsidRDefault="007E7E9E" w:rsidP="007E7E9E">
      <w:pPr>
        <w:pStyle w:val="PL"/>
      </w:pPr>
      <w:r w:rsidRPr="00C61E2B">
        <w:t xml:space="preserve">    3GPP TS 24.560 </w:t>
      </w:r>
      <w:r w:rsidR="006F008A" w:rsidRPr="00C61E2B">
        <w:t>V2.0.0</w:t>
      </w:r>
      <w:r w:rsidRPr="00C61E2B">
        <w:t xml:space="preserve">; Artificial Intelligence 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'{apiRoot}/</w:t>
      </w:r>
      <w:r w:rsidR="00DA6A50" w:rsidRPr="00C61E2B">
        <w:t>aimlec-flgi</w:t>
      </w:r>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apiRoot: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apiRoot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/indicate:</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operationId: IndicateFLMemberInfo</w:t>
      </w:r>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requestBody:</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application/json:</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'#/components/schemas/IndFlMember'</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securitySchemes:</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clientCredentials:</w:t>
      </w:r>
    </w:p>
    <w:p w14:paraId="069D0873" w14:textId="77777777" w:rsidR="007E7E9E" w:rsidRPr="00C61E2B" w:rsidRDefault="007E7E9E" w:rsidP="007E7E9E">
      <w:pPr>
        <w:pStyle w:val="PL"/>
      </w:pPr>
      <w:r w:rsidRPr="00C61E2B">
        <w:t xml:space="preserve">          tokenUrl: '{tokenUrl}'</w:t>
      </w:r>
    </w:p>
    <w:p w14:paraId="5159E09E" w14:textId="77777777" w:rsidR="007E7E9E" w:rsidRPr="00C61E2B" w:rsidRDefault="007E7E9E" w:rsidP="007E7E9E">
      <w:pPr>
        <w:pStyle w:val="PL"/>
      </w:pPr>
      <w:r w:rsidRPr="00C61E2B">
        <w:lastRenderedPageBreak/>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IndFlMember:</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r w:rsidRPr="00C61E2B">
        <w:t>serverId</w:t>
      </w:r>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r w:rsidRPr="00C61E2B">
        <w:t>valServiceId</w:t>
      </w:r>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r w:rsidRPr="00C61E2B">
        <w:t>mlModelId</w:t>
      </w:r>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r w:rsidRPr="00C61E2B">
        <w:t>analyticsId</w:t>
      </w:r>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r w:rsidRPr="00C61E2B">
        <w:t>flGroupId</w:t>
      </w:r>
      <w:r w:rsidR="00C5536D" w:rsidRPr="00C61E2B">
        <w:t>s</w:t>
      </w:r>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r w:rsidR="00C5536D" w:rsidRPr="00C61E2B">
        <w:t>FlGroupInfo</w:t>
      </w:r>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minItems: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flGroupDelInfo:</w:t>
      </w:r>
    </w:p>
    <w:p w14:paraId="26449E1B" w14:textId="77777777" w:rsidR="00C5536D" w:rsidRPr="00C61E2B" w:rsidRDefault="00C5536D" w:rsidP="00C5536D">
      <w:pPr>
        <w:pStyle w:val="PL"/>
        <w:rPr>
          <w:rFonts w:eastAsia="DengXian"/>
        </w:rPr>
      </w:pPr>
      <w:r w:rsidRPr="00C61E2B">
        <w:rPr>
          <w:rFonts w:eastAsia="DengXian"/>
        </w:rPr>
        <w:t xml:space="preserve">          $ref: '#/components/schemas/FlGroupDeletionInfo'</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r w:rsidRPr="00C61E2B">
        <w:t>serverId</w:t>
      </w:r>
    </w:p>
    <w:p w14:paraId="05578264" w14:textId="5F3049D5" w:rsidR="007E7E9E" w:rsidRPr="00C61E2B" w:rsidRDefault="007E7E9E" w:rsidP="007E7E9E">
      <w:pPr>
        <w:pStyle w:val="PL"/>
        <w:rPr>
          <w:rFonts w:eastAsia="DengXian"/>
        </w:rPr>
      </w:pPr>
      <w:r w:rsidRPr="00C61E2B">
        <w:rPr>
          <w:rFonts w:eastAsia="DengXian"/>
        </w:rPr>
        <w:t xml:space="preserve">        - </w:t>
      </w:r>
      <w:r w:rsidRPr="00C61E2B">
        <w:t>flGroupId</w:t>
      </w:r>
      <w:r w:rsidR="00772764" w:rsidRPr="00C61E2B">
        <w:t>s</w:t>
      </w:r>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FlGroupInfo:</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flGroupId</w:t>
      </w:r>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flGroupId:</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flMembers:</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'#/components/schemas/FlMemberData'</w:t>
      </w:r>
    </w:p>
    <w:p w14:paraId="1B56C867" w14:textId="77777777" w:rsidR="00C5536D" w:rsidRPr="00C61E2B" w:rsidRDefault="00C5536D" w:rsidP="00C5536D">
      <w:pPr>
        <w:pStyle w:val="PL"/>
        <w:rPr>
          <w:rFonts w:eastAsia="DengXian"/>
        </w:rPr>
      </w:pPr>
      <w:r w:rsidRPr="00C61E2B">
        <w:rPr>
          <w:rFonts w:eastAsia="DengXian"/>
        </w:rPr>
        <w:t xml:space="preserve">          minItems: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FlMember</w:t>
      </w:r>
      <w:r w:rsidR="00C5536D" w:rsidRPr="00C61E2B">
        <w:t>Data</w:t>
      </w:r>
      <w:r w:rsidRPr="00C61E2B">
        <w:t>:</w:t>
      </w:r>
    </w:p>
    <w:p w14:paraId="4C35F778" w14:textId="1982404E" w:rsidR="007E7E9E" w:rsidRPr="00C61E2B" w:rsidRDefault="007E7E9E" w:rsidP="007E7E9E">
      <w:pPr>
        <w:pStyle w:val="PL"/>
        <w:rPr>
          <w:rFonts w:eastAsia="DengXian"/>
        </w:rPr>
      </w:pPr>
      <w:r w:rsidRPr="00C61E2B">
        <w:rPr>
          <w:rFonts w:eastAsia="SimSun"/>
        </w:rPr>
        <w:t xml:space="preserve">      description: </w:t>
      </w:r>
      <w:r w:rsidR="00C5536D" w:rsidRPr="00C61E2B">
        <w:rPr>
          <w:rFonts w:eastAsia="SimSun"/>
        </w:rPr>
        <w:t>Represents the FL group member data e.g. FL member identifier, address.</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r w:rsidRPr="00C61E2B">
        <w:t>flMemberId</w:t>
      </w:r>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r w:rsidRPr="00C61E2B">
        <w:rPr>
          <w:lang w:eastAsia="zh-CN"/>
        </w:rPr>
        <w:t>flMemberAddr</w:t>
      </w:r>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r w:rsidRPr="00C61E2B">
        <w:rPr>
          <w:lang w:eastAsia="zh-CN"/>
        </w:rPr>
        <w:t>flMemberInfo</w:t>
      </w:r>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r w:rsidR="00C5536D" w:rsidRPr="00C61E2B">
        <w:rPr>
          <w:rFonts w:eastAsia="DengXian"/>
        </w:rPr>
        <w:t>FlMemberInfo</w:t>
      </w:r>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FlMemberInfo:</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'#/components/schemas/FlMemberAvailability'</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'#/components/schemas/FlMemberConstraint'</w:t>
      </w:r>
    </w:p>
    <w:p w14:paraId="52DC86FC" w14:textId="77777777" w:rsidR="00C5536D" w:rsidRPr="00C61E2B" w:rsidRDefault="00C5536D" w:rsidP="00C5536D">
      <w:pPr>
        <w:pStyle w:val="PL"/>
        <w:rPr>
          <w:lang w:eastAsia="es-ES"/>
        </w:rPr>
      </w:pPr>
      <w:r w:rsidRPr="00C61E2B">
        <w:rPr>
          <w:lang w:eastAsia="es-ES"/>
        </w:rPr>
        <w:t xml:space="preserve">          minItems: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'#/components/schemas/FlMemberRole'</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lastRenderedPageBreak/>
        <w:t xml:space="preserve">    FlGroupDeletionInfo:</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'#/components/schemas/FlGroupDelCause'</w:t>
      </w:r>
    </w:p>
    <w:p w14:paraId="2F973B22" w14:textId="77777777" w:rsidR="00C5536D" w:rsidRPr="00C61E2B" w:rsidRDefault="00C5536D" w:rsidP="00C5536D">
      <w:pPr>
        <w:pStyle w:val="PL"/>
        <w:rPr>
          <w:lang w:eastAsia="es-ES"/>
        </w:rPr>
      </w:pPr>
      <w:r w:rsidRPr="00C61E2B">
        <w:rPr>
          <w:lang w:eastAsia="es-ES"/>
        </w:rPr>
        <w:t xml:space="preserve">        expTime:</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'TS29122_CommonData.yaml#/components/schemas/TimeWindow'</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FlMemberAvailability:</w:t>
      </w:r>
    </w:p>
    <w:p w14:paraId="42894101" w14:textId="77777777" w:rsidR="00D43071" w:rsidRPr="00C61E2B" w:rsidRDefault="00D43071" w:rsidP="00D43071">
      <w:pPr>
        <w:pStyle w:val="PL"/>
        <w:rPr>
          <w:lang w:eastAsia="es-ES"/>
        </w:rPr>
      </w:pPr>
      <w:r w:rsidRPr="00C61E2B">
        <w:rPr>
          <w:lang w:eastAsia="es-ES"/>
        </w:rPr>
        <w:t xml:space="preserve">      anyOf:</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enum:</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77777777" w:rsidR="00D43071" w:rsidRPr="00C61E2B" w:rsidRDefault="00D43071" w:rsidP="00D43071">
      <w:pPr>
        <w:pStyle w:val="PL"/>
        <w:rPr>
          <w:lang w:eastAsia="es-ES"/>
        </w:rPr>
      </w:pPr>
      <w:r w:rsidRPr="00C61E2B">
        <w:rPr>
          <w:lang w:eastAsia="es-ES"/>
        </w:rPr>
        <w:t xml:space="preserve">          - STOP</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77777777" w:rsidR="00D43071" w:rsidRPr="00C61E2B" w:rsidRDefault="00D43071" w:rsidP="00D43071">
      <w:pPr>
        <w:pStyle w:val="PL"/>
        <w:rPr>
          <w:lang w:eastAsia="es-ES"/>
        </w:rPr>
      </w:pPr>
      <w:r w:rsidRPr="00C61E2B">
        <w:rPr>
          <w:lang w:eastAsia="es-ES"/>
        </w:rPr>
        <w:t xml:space="preserve">        Represents the information regarding FL member availability of the VAL UE.</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FlMemberConstraint:</w:t>
      </w:r>
    </w:p>
    <w:p w14:paraId="5F459B8F" w14:textId="77777777" w:rsidR="00D43071" w:rsidRPr="00C61E2B" w:rsidRDefault="00D43071" w:rsidP="00D43071">
      <w:pPr>
        <w:pStyle w:val="PL"/>
        <w:rPr>
          <w:lang w:eastAsia="es-ES"/>
        </w:rPr>
      </w:pPr>
      <w:r w:rsidRPr="00C61E2B">
        <w:rPr>
          <w:lang w:eastAsia="es-ES"/>
        </w:rPr>
        <w:t xml:space="preserve">      anyOf:</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enum:</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77777777" w:rsidR="00D43071" w:rsidRPr="00C61E2B" w:rsidRDefault="00D43071" w:rsidP="00D43071">
      <w:pPr>
        <w:pStyle w:val="PL"/>
        <w:rPr>
          <w:lang w:eastAsia="es-ES"/>
        </w:rPr>
      </w:pPr>
      <w:r w:rsidRPr="00C61E2B">
        <w:rPr>
          <w:lang w:eastAsia="es-ES"/>
        </w:rPr>
        <w:t xml:space="preserve">        Represents the FL member constraint information of the VAL UE.</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FlMemberRole:</w:t>
      </w:r>
    </w:p>
    <w:p w14:paraId="7ADDAB91" w14:textId="77777777" w:rsidR="00D43071" w:rsidRPr="00C61E2B" w:rsidRDefault="00D43071" w:rsidP="00D43071">
      <w:pPr>
        <w:pStyle w:val="PL"/>
        <w:rPr>
          <w:lang w:eastAsia="es-ES"/>
        </w:rPr>
      </w:pPr>
      <w:r w:rsidRPr="00C61E2B">
        <w:rPr>
          <w:lang w:eastAsia="es-ES"/>
        </w:rPr>
        <w:t xml:space="preserve">      anyOf:</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enum:</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77777777" w:rsidR="00D43071" w:rsidRPr="00C61E2B" w:rsidRDefault="00D43071" w:rsidP="00D43071">
      <w:pPr>
        <w:pStyle w:val="PL"/>
        <w:rPr>
          <w:lang w:eastAsia="es-ES"/>
        </w:rPr>
      </w:pPr>
      <w:r w:rsidRPr="00C61E2B">
        <w:rPr>
          <w:lang w:eastAsia="es-ES"/>
        </w:rPr>
        <w:t xml:space="preserve">        Represents the FL member role of the VAL UE.</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FlGroupDelCause:</w:t>
      </w:r>
    </w:p>
    <w:p w14:paraId="52D24286" w14:textId="77777777" w:rsidR="00D43071" w:rsidRPr="00C61E2B" w:rsidRDefault="00D43071" w:rsidP="00D43071">
      <w:pPr>
        <w:pStyle w:val="PL"/>
        <w:rPr>
          <w:lang w:eastAsia="es-ES"/>
        </w:rPr>
      </w:pPr>
      <w:r w:rsidRPr="00C61E2B">
        <w:rPr>
          <w:lang w:eastAsia="es-ES"/>
        </w:rPr>
        <w:t xml:space="preserve">      anyOf:</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enum:</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77777777" w:rsidR="00D43071" w:rsidRPr="00C61E2B" w:rsidRDefault="00D43071" w:rsidP="00D43071">
      <w:pPr>
        <w:pStyle w:val="PL"/>
        <w:rPr>
          <w:lang w:eastAsia="es-ES"/>
        </w:rPr>
      </w:pPr>
      <w:r w:rsidRPr="00C61E2B">
        <w:rPr>
          <w:lang w:eastAsia="es-ES"/>
        </w:rPr>
        <w:lastRenderedPageBreak/>
        <w:t xml:space="preserve">        Represents the information regarding FL group deletion cause as AIML service termination or</w:t>
      </w:r>
    </w:p>
    <w:p w14:paraId="6B23775D" w14:textId="77777777" w:rsidR="00D43071" w:rsidRPr="00C61E2B" w:rsidRDefault="00D43071" w:rsidP="00D43071">
      <w:pPr>
        <w:pStyle w:val="PL"/>
        <w:rPr>
          <w:lang w:eastAsia="es-ES"/>
        </w:rPr>
      </w:pPr>
      <w:r w:rsidRPr="00C61E2B">
        <w:rPr>
          <w:lang w:eastAsia="es-ES"/>
        </w:rPr>
        <w:t xml:space="preserve">        UE has moved out of the service area.</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77777777" w:rsidR="00D43071" w:rsidRPr="00C61E2B" w:rsidRDefault="00D43071" w:rsidP="00D43071">
      <w:pPr>
        <w:pStyle w:val="PL"/>
        <w:rPr>
          <w:lang w:eastAsia="es-ES"/>
        </w:rPr>
      </w:pPr>
      <w:r w:rsidRPr="00C61E2B">
        <w:rPr>
          <w:lang w:eastAsia="es-ES"/>
        </w:rPr>
        <w:t xml:space="preserve">        - SRV_TERMINATION: Indicates the AIML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988" w:name="_Toc2086459"/>
      <w:bookmarkStart w:id="989" w:name="_Toc215167903"/>
      <w:bookmarkEnd w:id="973"/>
      <w:r w:rsidRPr="00C61E2B">
        <w:t>A.</w:t>
      </w:r>
      <w:r w:rsidR="006162F0" w:rsidRPr="00C61E2B">
        <w:t>7</w:t>
      </w:r>
      <w:r w:rsidRPr="00C61E2B">
        <w:tab/>
      </w:r>
      <w:r w:rsidRPr="00C61E2B">
        <w:rPr>
          <w:lang w:eastAsia="zh-CN"/>
        </w:rPr>
        <w:t>Aimlec_</w:t>
      </w:r>
      <w:r w:rsidRPr="00C61E2B">
        <w:t>ClientDataProcessing API</w:t>
      </w:r>
      <w:bookmarkEnd w:id="989"/>
    </w:p>
    <w:p w14:paraId="070B5F86" w14:textId="77777777" w:rsidR="00F338C1" w:rsidRPr="00C61E2B" w:rsidRDefault="00F338C1" w:rsidP="00F338C1">
      <w:pPr>
        <w:pStyle w:val="PL"/>
      </w:pPr>
      <w:r w:rsidRPr="00C61E2B">
        <w:t>openapi: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r w:rsidRPr="00C61E2B">
        <w:rPr>
          <w:lang w:eastAsia="zh-CN"/>
        </w:rPr>
        <w:t>Aimlec_</w:t>
      </w:r>
      <w:r w:rsidRPr="00C61E2B">
        <w:t>ClientDataProcessing</w:t>
      </w:r>
    </w:p>
    <w:p w14:paraId="49406F58" w14:textId="773A64DE" w:rsidR="00F338C1" w:rsidRPr="00C61E2B" w:rsidRDefault="00F338C1" w:rsidP="00F338C1">
      <w:pPr>
        <w:pStyle w:val="PL"/>
      </w:pPr>
      <w:r w:rsidRPr="00C61E2B">
        <w:t xml:space="preserve">  version: </w:t>
      </w:r>
      <w:r w:rsidRPr="00C61E2B">
        <w:rPr>
          <w:rFonts w:cs="Courier New"/>
          <w:szCs w:val="16"/>
        </w:rPr>
        <w:t>1.0.0</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77777777" w:rsidR="00F338C1" w:rsidRPr="00C61E2B" w:rsidRDefault="00F338C1" w:rsidP="00F338C1">
      <w:pPr>
        <w:pStyle w:val="PL"/>
      </w:pPr>
      <w:r w:rsidRPr="00C61E2B">
        <w:t xml:space="preserve">    © 2025,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r w:rsidRPr="00C61E2B">
        <w:t>externalDocs:</w:t>
      </w:r>
    </w:p>
    <w:p w14:paraId="486A999B" w14:textId="77777777" w:rsidR="00F338C1" w:rsidRPr="00C61E2B" w:rsidRDefault="00F338C1" w:rsidP="00F338C1">
      <w:pPr>
        <w:pStyle w:val="PL"/>
      </w:pPr>
      <w:r w:rsidRPr="00C61E2B">
        <w:t xml:space="preserve">  description: &gt;</w:t>
      </w:r>
    </w:p>
    <w:p w14:paraId="3C93A5DA" w14:textId="33866B48" w:rsidR="00F338C1" w:rsidRPr="00C61E2B" w:rsidRDefault="00F338C1" w:rsidP="00F338C1">
      <w:pPr>
        <w:pStyle w:val="PL"/>
        <w:rPr>
          <w:lang w:eastAsia="zh-CN"/>
        </w:rPr>
      </w:pPr>
      <w:r w:rsidRPr="00C61E2B">
        <w:t xml:space="preserve">    3GPP TS 24.560 </w:t>
      </w:r>
      <w:r w:rsidR="006F008A" w:rsidRPr="00C61E2B">
        <w:t>V2.0.0</w:t>
      </w:r>
      <w:r w:rsidRPr="00C61E2B">
        <w:t xml:space="preserve">; </w:t>
      </w:r>
      <w:r w:rsidRPr="00C61E2B">
        <w:rPr>
          <w:lang w:eastAsia="zh-CN"/>
        </w:rPr>
        <w:t>Artificial Intelligence 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'{apiRoot}/aimlec-data-proc/v1'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apiRoot: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apiRoot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r w:rsidRPr="00C61E2B">
        <w:rPr>
          <w:lang w:eastAsia="fr-FR"/>
        </w:rPr>
        <w:t>trigger</w:t>
      </w:r>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r w:rsidRPr="00C61E2B">
        <w:rPr>
          <w:rFonts w:cs="Courier New"/>
          <w:szCs w:val="16"/>
        </w:rPr>
        <w:t xml:space="preserve">operationId: </w:t>
      </w:r>
      <w:r w:rsidRPr="00C61E2B">
        <w:t>ClientDataProcessing</w:t>
      </w:r>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requestBody:</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application/json:</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'#/components/schemas/CltDataProcReq'</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application/json:</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'#/components/schemas/CltDataProcResp'</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lastRenderedPageBreak/>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securitySchemes:</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clientCredentials:</w:t>
      </w:r>
    </w:p>
    <w:p w14:paraId="0989A4DE" w14:textId="77777777" w:rsidR="00F338C1" w:rsidRPr="00C61E2B" w:rsidRDefault="00F338C1" w:rsidP="00F338C1">
      <w:pPr>
        <w:pStyle w:val="PL"/>
      </w:pPr>
      <w:r w:rsidRPr="00C61E2B">
        <w:t xml:space="preserve">          tokenUrl: '{tokenUrl}'</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CltDataProcReq:</w:t>
      </w:r>
    </w:p>
    <w:p w14:paraId="1138C259"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r w:rsidRPr="00C61E2B">
        <w:rPr>
          <w:lang w:eastAsia="fr-FR"/>
        </w:rPr>
        <w:t>requesterId</w:t>
      </w:r>
    </w:p>
    <w:p w14:paraId="2363DD8F" w14:textId="77777777" w:rsidR="00F338C1" w:rsidRPr="00C61E2B" w:rsidRDefault="00F338C1" w:rsidP="00F338C1">
      <w:pPr>
        <w:pStyle w:val="PL"/>
        <w:rPr>
          <w:lang w:eastAsia="fr-FR"/>
        </w:rPr>
      </w:pPr>
      <w:r w:rsidRPr="00C61E2B">
        <w:t xml:space="preserve">      - </w:t>
      </w:r>
      <w:r w:rsidRPr="00C61E2B">
        <w:rPr>
          <w:lang w:eastAsia="fr-FR"/>
        </w:rPr>
        <w:t>dataProc</w:t>
      </w:r>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r w:rsidRPr="00C61E2B">
        <w:rPr>
          <w:lang w:eastAsia="fr-FR"/>
        </w:rPr>
        <w:t>requesterId</w:t>
      </w:r>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r w:rsidRPr="00C61E2B">
        <w:rPr>
          <w:lang w:eastAsia="fr-FR"/>
        </w:rPr>
        <w:t>dataProc</w:t>
      </w:r>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r w:rsidRPr="00C61E2B">
        <w:rPr>
          <w:lang w:eastAsia="fr-FR"/>
        </w:rPr>
        <w:t>dataPrepReqs</w:t>
      </w:r>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r w:rsidRPr="00C61E2B">
        <w:rPr>
          <w:lang w:eastAsia="fr-FR"/>
        </w:rPr>
        <w:t>dataAnalysisReqs</w:t>
      </w:r>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r w:rsidRPr="00C61E2B">
        <w:rPr>
          <w:lang w:eastAsia="fr-FR"/>
        </w:rPr>
        <w:t>dataProcSched</w:t>
      </w:r>
      <w:r w:rsidRPr="00C61E2B">
        <w:t>:</w:t>
      </w:r>
    </w:p>
    <w:p w14:paraId="221B2BB5" w14:textId="47E17204" w:rsidR="00F338C1" w:rsidRPr="00C61E2B" w:rsidRDefault="00F338C1" w:rsidP="00F338C1">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CltDataProcResp:</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d</w:t>
      </w:r>
      <w:r w:rsidRPr="00C61E2B">
        <w:rPr>
          <w:lang w:eastAsia="fr-FR"/>
        </w:rPr>
        <w:t>ataPrepOutputs</w:t>
      </w:r>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r w:rsidRPr="00C61E2B">
        <w:rPr>
          <w:lang w:eastAsia="fr-FR"/>
        </w:rPr>
        <w:t>dataAnalysisOutputs</w:t>
      </w:r>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7C45691E" w14:textId="77777777" w:rsidR="00F338C1" w:rsidRPr="00C61E2B" w:rsidRDefault="00F338C1" w:rsidP="00F338C1">
      <w:pPr>
        <w:pStyle w:val="PL"/>
      </w:pPr>
      <w:r w:rsidRPr="00C61E2B">
        <w:t xml:space="preserve">          $ref: 'TS29122_CommonData.yaml#/components/schemas/DateTime'</w:t>
      </w:r>
    </w:p>
    <w:p w14:paraId="3F8B26EE" w14:textId="77777777" w:rsidR="0029362C" w:rsidRPr="00C61E2B" w:rsidRDefault="0029362C" w:rsidP="0029362C">
      <w:pPr>
        <w:pStyle w:val="PL"/>
      </w:pPr>
      <w:r w:rsidRPr="00C61E2B">
        <w:t xml:space="preserve">      anyOf:</w:t>
      </w:r>
    </w:p>
    <w:p w14:paraId="5861566B" w14:textId="77777777" w:rsidR="0029362C" w:rsidRPr="00C61E2B" w:rsidRDefault="0029362C" w:rsidP="0029362C">
      <w:pPr>
        <w:pStyle w:val="PL"/>
      </w:pPr>
      <w:r w:rsidRPr="00C61E2B">
        <w:t xml:space="preserve">        - required: [d</w:t>
      </w:r>
      <w:r w:rsidRPr="00C61E2B">
        <w:rPr>
          <w:lang w:eastAsia="fr-FR"/>
        </w:rPr>
        <w:t>ataPrepOutputs</w:t>
      </w:r>
      <w:r w:rsidRPr="00C61E2B">
        <w:t>]</w:t>
      </w:r>
    </w:p>
    <w:p w14:paraId="293D3E89" w14:textId="77777777" w:rsidR="0029362C" w:rsidRPr="00C61E2B" w:rsidRDefault="0029362C" w:rsidP="0029362C">
      <w:pPr>
        <w:pStyle w:val="PL"/>
      </w:pPr>
      <w:r w:rsidRPr="00C61E2B">
        <w:t xml:space="preserve">        - required: [</w:t>
      </w:r>
      <w:r w:rsidRPr="00C61E2B">
        <w:rPr>
          <w:lang w:eastAsia="fr-FR"/>
        </w:rPr>
        <w:t>dataAnalysisOutputs</w:t>
      </w:r>
      <w:r w:rsidRPr="00C61E2B">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990" w:name="_Toc215167904"/>
      <w:r w:rsidRPr="00C61E2B">
        <w:t>A.8</w:t>
      </w:r>
      <w:r w:rsidRPr="00C61E2B">
        <w:tab/>
        <w:t>Aimlec_</w:t>
      </w:r>
      <w:r w:rsidR="00E24E7F" w:rsidRPr="00C61E2B">
        <w:t>MLModTngCapEva</w:t>
      </w:r>
      <w:r w:rsidRPr="00C61E2B">
        <w:t xml:space="preserve"> API</w:t>
      </w:r>
      <w:bookmarkEnd w:id="990"/>
    </w:p>
    <w:p w14:paraId="0CD3184A" w14:textId="77777777" w:rsidR="0053027B" w:rsidRPr="00C61E2B" w:rsidRDefault="0053027B" w:rsidP="0053027B">
      <w:pPr>
        <w:pStyle w:val="PL"/>
      </w:pPr>
      <w:r w:rsidRPr="00C61E2B">
        <w:t>openapi: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Aimlec_</w:t>
      </w:r>
      <w:r w:rsidR="00A40CE3" w:rsidRPr="00C61E2B">
        <w:t>MLModTngCapEva</w:t>
      </w:r>
    </w:p>
    <w:p w14:paraId="53684CB5" w14:textId="78F8FE97" w:rsidR="0053027B" w:rsidRPr="00C61E2B" w:rsidRDefault="0053027B" w:rsidP="0053027B">
      <w:pPr>
        <w:pStyle w:val="PL"/>
      </w:pPr>
      <w:r w:rsidRPr="00C61E2B">
        <w:t xml:space="preserve">  version: </w:t>
      </w:r>
      <w:r w:rsidRPr="00C61E2B">
        <w:rPr>
          <w:rFonts w:cs="Courier New"/>
          <w:szCs w:val="16"/>
        </w:rPr>
        <w:t>1.0.0</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77777777" w:rsidR="0053027B" w:rsidRPr="00C61E2B" w:rsidRDefault="0053027B" w:rsidP="0053027B">
      <w:pPr>
        <w:pStyle w:val="PL"/>
      </w:pPr>
      <w:r w:rsidRPr="00C61E2B">
        <w:t xml:space="preserve">    © 2025,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r w:rsidRPr="00C61E2B">
        <w:t>externalDocs:</w:t>
      </w:r>
    </w:p>
    <w:p w14:paraId="29CD0FB4" w14:textId="77777777" w:rsidR="0053027B" w:rsidRPr="00C61E2B" w:rsidRDefault="0053027B" w:rsidP="0053027B">
      <w:pPr>
        <w:pStyle w:val="PL"/>
      </w:pPr>
      <w:r w:rsidRPr="00C61E2B">
        <w:t xml:space="preserve">  description: &gt;</w:t>
      </w:r>
    </w:p>
    <w:p w14:paraId="3AE03107" w14:textId="78CCA19A" w:rsidR="0053027B" w:rsidRPr="00C61E2B" w:rsidRDefault="0053027B" w:rsidP="0053027B">
      <w:pPr>
        <w:pStyle w:val="PL"/>
        <w:rPr>
          <w:lang w:eastAsia="zh-CN"/>
        </w:rPr>
      </w:pPr>
      <w:r w:rsidRPr="00C61E2B">
        <w:t xml:space="preserve">    3GPP TS 24.560 </w:t>
      </w:r>
      <w:r w:rsidR="006F008A" w:rsidRPr="00C61E2B">
        <w:t>V2.0.0</w:t>
      </w:r>
      <w:r w:rsidRPr="00C61E2B">
        <w:t xml:space="preserve">; </w:t>
      </w:r>
      <w:r w:rsidRPr="00C61E2B">
        <w:rPr>
          <w:lang w:eastAsia="zh-CN"/>
        </w:rPr>
        <w:t>Artificial Intelligence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'{apiRoot}/aimlec-ml-mtce/v1'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lastRenderedPageBreak/>
        <w:t xml:space="preserve">      apiRoot: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/request: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r w:rsidRPr="00C61E2B">
        <w:rPr>
          <w:rFonts w:cs="Courier New"/>
          <w:szCs w:val="16"/>
        </w:rPr>
        <w:t>operationId: MlModTrainCapEvaReq</w:t>
      </w:r>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requestBody:</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application/json:</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'#/components/schemas/MlModTngCapEvalReq'</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application/json:</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'#/components/schemas/MlModTngCapEvalResp'</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securitySchemes:</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clientCredentials:</w:t>
      </w:r>
    </w:p>
    <w:p w14:paraId="59BC8468" w14:textId="77777777" w:rsidR="0053027B" w:rsidRPr="00C61E2B" w:rsidRDefault="0053027B" w:rsidP="0053027B">
      <w:pPr>
        <w:pStyle w:val="PL"/>
      </w:pPr>
      <w:r w:rsidRPr="00C61E2B">
        <w:t xml:space="preserve">          tokenUrl: '{tokenUrl}'</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MlModTngCapEvalReq:</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aimleServerId</w:t>
      </w:r>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lastRenderedPageBreak/>
        <w:t xml:space="preserve">        aimleServerId:</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availTime:</w:t>
      </w:r>
    </w:p>
    <w:p w14:paraId="5E05F858" w14:textId="77777777" w:rsidR="0053027B" w:rsidRPr="00C61E2B" w:rsidRDefault="0053027B" w:rsidP="0053027B">
      <w:pPr>
        <w:pStyle w:val="PL"/>
      </w:pPr>
      <w:r w:rsidRPr="00C61E2B">
        <w:t xml:space="preserve">          $ref: 'TS29122_CommonData.yaml#/components/schemas/TimeWindow'</w:t>
      </w:r>
    </w:p>
    <w:p w14:paraId="261524F5" w14:textId="77777777" w:rsidR="0053027B" w:rsidRPr="00C61E2B" w:rsidRDefault="0053027B" w:rsidP="0053027B">
      <w:pPr>
        <w:pStyle w:val="PL"/>
      </w:pPr>
      <w:r w:rsidRPr="00C61E2B">
        <w:t xml:space="preserve">        testTask:</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modelInfo:</w:t>
      </w:r>
    </w:p>
    <w:p w14:paraId="57F28731" w14:textId="77777777" w:rsidR="0053027B" w:rsidRPr="00C61E2B" w:rsidRDefault="0053027B" w:rsidP="0053027B">
      <w:pPr>
        <w:pStyle w:val="PL"/>
      </w:pPr>
      <w:r w:rsidRPr="00C61E2B">
        <w:t xml:space="preserve">          $ref: '#/components/schemas/AimlModelData'</w:t>
      </w:r>
    </w:p>
    <w:p w14:paraId="0E393FB7" w14:textId="77777777" w:rsidR="0053027B" w:rsidRPr="00C61E2B" w:rsidRDefault="0053027B" w:rsidP="0053027B">
      <w:pPr>
        <w:pStyle w:val="PL"/>
      </w:pPr>
      <w:r w:rsidRPr="00C61E2B">
        <w:t xml:space="preserve">        dataSetReq:</w:t>
      </w:r>
    </w:p>
    <w:p w14:paraId="454E0BF3" w14:textId="77777777" w:rsidR="0053027B" w:rsidRPr="00C61E2B" w:rsidRDefault="0053027B" w:rsidP="0053027B">
      <w:pPr>
        <w:pStyle w:val="PL"/>
      </w:pPr>
      <w:r w:rsidRPr="00C61E2B">
        <w:t xml:space="preserve">          $ref: '#/components/schemas/DataSetRequirements'</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MlModTngCapEvalResp:</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capEvalOut</w:t>
      </w:r>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capEvalOut:</w:t>
      </w:r>
    </w:p>
    <w:p w14:paraId="798C813E" w14:textId="77777777" w:rsidR="0053027B" w:rsidRPr="00C61E2B" w:rsidRDefault="0053027B" w:rsidP="0053027B">
      <w:pPr>
        <w:pStyle w:val="PL"/>
      </w:pPr>
      <w:r w:rsidRPr="00C61E2B">
        <w:t xml:space="preserve">          $ref: '#/components/schemas/CapEvalOutcome'</w:t>
      </w:r>
    </w:p>
    <w:p w14:paraId="1E473045" w14:textId="77777777" w:rsidR="0053027B" w:rsidRPr="00C61E2B" w:rsidRDefault="0053027B" w:rsidP="0053027B">
      <w:pPr>
        <w:pStyle w:val="PL"/>
      </w:pPr>
      <w:r w:rsidRPr="00C61E2B">
        <w:t xml:space="preserve">        testResult: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evalFailInd:</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AimlModelData:</w:t>
      </w:r>
    </w:p>
    <w:p w14:paraId="7C67B246" w14:textId="77777777" w:rsidR="0053027B" w:rsidRPr="00C61E2B" w:rsidRDefault="0053027B" w:rsidP="0053027B">
      <w:pPr>
        <w:pStyle w:val="PL"/>
      </w:pPr>
      <w:r w:rsidRPr="00C61E2B">
        <w:t xml:space="preserve">      description: Contains </w:t>
      </w:r>
      <w:r w:rsidRPr="00C61E2B">
        <w:rPr>
          <w:lang w:eastAsia="zh-CN"/>
        </w:rPr>
        <w:t>the AIML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aimlModels:</w:t>
      </w:r>
    </w:p>
    <w:p w14:paraId="417DC2EB" w14:textId="7FEAA5EB" w:rsidR="0053027B" w:rsidRPr="00C61E2B" w:rsidRDefault="0053027B" w:rsidP="0053027B">
      <w:pPr>
        <w:pStyle w:val="PL"/>
      </w:pPr>
      <w:r w:rsidRPr="00C61E2B">
        <w:t xml:space="preserve">          description: Contains </w:t>
      </w:r>
      <w:r w:rsidRPr="00C61E2B">
        <w:rPr>
          <w:lang w:eastAsia="zh-CN"/>
        </w:rPr>
        <w:t>information about the AIML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'#/components/schemas/AimlModelInfo'</w:t>
      </w:r>
    </w:p>
    <w:p w14:paraId="6BF2136E" w14:textId="77777777" w:rsidR="0053027B" w:rsidRPr="00C61E2B" w:rsidRDefault="0053027B" w:rsidP="0053027B">
      <w:pPr>
        <w:pStyle w:val="PL"/>
      </w:pPr>
      <w:r w:rsidRPr="00C61E2B">
        <w:t xml:space="preserve">          minItems: 1</w:t>
      </w:r>
    </w:p>
    <w:p w14:paraId="40E06244" w14:textId="77777777" w:rsidR="0053027B" w:rsidRPr="00C61E2B" w:rsidRDefault="0053027B" w:rsidP="0053027B">
      <w:pPr>
        <w:pStyle w:val="PL"/>
      </w:pPr>
      <w:r w:rsidRPr="00C61E2B">
        <w:t xml:space="preserve">        mlModelParams:</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minItems: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DataSetRequirements:</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commonFtIds:</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minItems: 1</w:t>
      </w:r>
    </w:p>
    <w:p w14:paraId="7A5C931B" w14:textId="77777777" w:rsidR="0053027B" w:rsidRPr="00C61E2B" w:rsidRDefault="0053027B" w:rsidP="0053027B">
      <w:pPr>
        <w:pStyle w:val="PL"/>
      </w:pPr>
      <w:r w:rsidRPr="00C61E2B">
        <w:t xml:space="preserve">        domainFts:</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'#/components/schemas/DomainFeatures'</w:t>
      </w:r>
    </w:p>
    <w:p w14:paraId="74B7200C" w14:textId="77777777" w:rsidR="0053027B" w:rsidRPr="00C61E2B" w:rsidRDefault="0053027B" w:rsidP="0053027B">
      <w:pPr>
        <w:pStyle w:val="PL"/>
      </w:pPr>
      <w:r w:rsidRPr="00C61E2B">
        <w:t xml:space="preserve">          minItems: 1</w:t>
      </w:r>
    </w:p>
    <w:p w14:paraId="30556931" w14:textId="77777777" w:rsidR="0053027B" w:rsidRPr="00C61E2B" w:rsidRDefault="0053027B" w:rsidP="0053027B">
      <w:pPr>
        <w:pStyle w:val="PL"/>
      </w:pPr>
      <w:r w:rsidRPr="00C61E2B">
        <w:t xml:space="preserve">        dataSource:</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DomainFeatures:</w:t>
      </w:r>
    </w:p>
    <w:p w14:paraId="49DA9FFD" w14:textId="77777777" w:rsidR="0053027B" w:rsidRPr="00C61E2B" w:rsidRDefault="0053027B" w:rsidP="0053027B">
      <w:pPr>
        <w:pStyle w:val="PL"/>
      </w:pPr>
      <w:r w:rsidRPr="00C61E2B">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featureIds</w:t>
      </w:r>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lastRenderedPageBreak/>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featureIds:</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minItems: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AimlModelInfo:</w:t>
      </w:r>
    </w:p>
    <w:p w14:paraId="63820481" w14:textId="77777777" w:rsidR="0053027B" w:rsidRPr="00C61E2B" w:rsidRDefault="0053027B" w:rsidP="0053027B">
      <w:pPr>
        <w:pStyle w:val="PL"/>
      </w:pPr>
      <w:r w:rsidRPr="00C61E2B">
        <w:t xml:space="preserve">      description: Contains </w:t>
      </w:r>
      <w:r w:rsidRPr="00C61E2B">
        <w:rPr>
          <w:lang w:eastAsia="zh-CN"/>
        </w:rPr>
        <w:t>information about the AIML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aimlModelType:</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mlModelProf:</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CapEvalOutcome:</w:t>
      </w:r>
    </w:p>
    <w:p w14:paraId="0F8EEE71" w14:textId="77777777" w:rsidR="0053027B" w:rsidRPr="00C61E2B" w:rsidRDefault="0053027B" w:rsidP="0053027B">
      <w:pPr>
        <w:pStyle w:val="PL"/>
      </w:pPr>
      <w:r w:rsidRPr="00C61E2B">
        <w:t xml:space="preserve">      anyOf:</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enum:</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7777777" w:rsidR="0053027B" w:rsidRPr="00C61E2B" w:rsidRDefault="0053027B" w:rsidP="0053027B">
      <w:pPr>
        <w:pStyle w:val="PL"/>
      </w:pPr>
      <w:r w:rsidRPr="00C61E2B">
        <w:t xml:space="preserve">        - INABILITY_TO_JOIN: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991" w:name="_Toc215167905"/>
      <w:r w:rsidRPr="00C61E2B">
        <w:t>A.9</w:t>
      </w:r>
      <w:r w:rsidRPr="00C61E2B">
        <w:tab/>
      </w:r>
      <w:r w:rsidRPr="00C61E2B">
        <w:rPr>
          <w:lang w:eastAsia="fr-FR"/>
        </w:rPr>
        <w:t>Aimles_UeTLModelSelectionAssistance</w:t>
      </w:r>
      <w:r w:rsidRPr="00C61E2B">
        <w:t xml:space="preserve"> API</w:t>
      </w:r>
      <w:bookmarkEnd w:id="991"/>
    </w:p>
    <w:p w14:paraId="58A90FBE" w14:textId="77777777" w:rsidR="0053027B" w:rsidRPr="00C61E2B" w:rsidRDefault="0053027B" w:rsidP="0053027B">
      <w:pPr>
        <w:pStyle w:val="PL"/>
      </w:pPr>
      <w:r w:rsidRPr="00C61E2B">
        <w:t>openapi: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r w:rsidRPr="00C61E2B">
        <w:rPr>
          <w:lang w:eastAsia="fr-FR"/>
        </w:rPr>
        <w:t>Aimles_UeTLModelSelectionAssistance</w:t>
      </w:r>
    </w:p>
    <w:p w14:paraId="0223DFB4" w14:textId="034BE530" w:rsidR="0053027B" w:rsidRPr="00C61E2B" w:rsidRDefault="0053027B" w:rsidP="0053027B">
      <w:pPr>
        <w:pStyle w:val="PL"/>
      </w:pPr>
      <w:r w:rsidRPr="00C61E2B">
        <w:t xml:space="preserve">  version: </w:t>
      </w:r>
      <w:r w:rsidRPr="00C61E2B">
        <w:rPr>
          <w:rFonts w:cs="Courier New"/>
          <w:szCs w:val="16"/>
        </w:rPr>
        <w:t>1.0.0</w:t>
      </w:r>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7777777" w:rsidR="0053027B" w:rsidRPr="00C61E2B" w:rsidRDefault="0053027B" w:rsidP="0053027B">
      <w:pPr>
        <w:pStyle w:val="PL"/>
      </w:pPr>
      <w:r w:rsidRPr="00C61E2B">
        <w:t xml:space="preserve">    © 2025,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r w:rsidRPr="00C61E2B">
        <w:t>externalDocs:</w:t>
      </w:r>
    </w:p>
    <w:p w14:paraId="29C069BA" w14:textId="77777777" w:rsidR="0053027B" w:rsidRPr="00C61E2B" w:rsidRDefault="0053027B" w:rsidP="0053027B">
      <w:pPr>
        <w:pStyle w:val="PL"/>
      </w:pPr>
      <w:r w:rsidRPr="00C61E2B">
        <w:t xml:space="preserve">  description: &gt;</w:t>
      </w:r>
    </w:p>
    <w:p w14:paraId="55A4D7AA" w14:textId="5C963196" w:rsidR="0053027B" w:rsidRPr="00C61E2B" w:rsidRDefault="0053027B" w:rsidP="0053027B">
      <w:pPr>
        <w:pStyle w:val="PL"/>
        <w:rPr>
          <w:lang w:eastAsia="zh-CN"/>
        </w:rPr>
      </w:pPr>
      <w:r w:rsidRPr="00C61E2B">
        <w:t xml:space="preserve">    3GPP TS 24.560 </w:t>
      </w:r>
      <w:r w:rsidR="006F008A" w:rsidRPr="00C61E2B">
        <w:t>V2.0.0</w:t>
      </w:r>
      <w:r w:rsidRPr="00C61E2B">
        <w:t xml:space="preserve">; </w:t>
      </w:r>
      <w:r w:rsidRPr="00C61E2B">
        <w:rPr>
          <w:lang w:eastAsia="zh-CN"/>
        </w:rPr>
        <w:t>Artificial Intelligence 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'{apiRoot}/aimles-ue-tl-msa/v1'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apiRoot: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apiRoot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r w:rsidRPr="00C61E2B">
        <w:rPr>
          <w:lang w:eastAsia="fr-FR"/>
        </w:rPr>
        <w:t>assist-tlms</w:t>
      </w:r>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lastRenderedPageBreak/>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r w:rsidRPr="00C61E2B">
        <w:rPr>
          <w:rFonts w:cs="Courier New"/>
          <w:szCs w:val="16"/>
        </w:rPr>
        <w:t>operationId: UeTlModSelectAssistReq</w:t>
      </w:r>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requestBody:</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application/json:</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'#/components/schemas/TlModelSelectAssistReq'</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application/json:</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'#/components/schemas/TlModelSelectAssistResp'</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securitySchemes:</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clientCredentials:</w:t>
      </w:r>
    </w:p>
    <w:p w14:paraId="6431BD4D" w14:textId="77777777" w:rsidR="0053027B" w:rsidRPr="00C61E2B" w:rsidRDefault="0053027B" w:rsidP="0053027B">
      <w:pPr>
        <w:pStyle w:val="PL"/>
      </w:pPr>
      <w:r w:rsidRPr="00C61E2B">
        <w:t xml:space="preserve">          tokenUrl: '{tokenUrl}'</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TlModelSelectAssistReq:</w:t>
      </w:r>
    </w:p>
    <w:p w14:paraId="6F3F0278" w14:textId="4B9CFD4D"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r w:rsidRPr="00C61E2B">
        <w:rPr>
          <w:lang w:eastAsia="fr-FR"/>
        </w:rPr>
        <w:t>serverId</w:t>
      </w:r>
    </w:p>
    <w:p w14:paraId="03AC1D91" w14:textId="77777777" w:rsidR="0053027B" w:rsidRPr="00C61E2B" w:rsidRDefault="0053027B" w:rsidP="0053027B">
      <w:pPr>
        <w:pStyle w:val="PL"/>
        <w:rPr>
          <w:lang w:eastAsia="fr-FR"/>
        </w:rPr>
      </w:pPr>
      <w:r w:rsidRPr="00C61E2B">
        <w:t xml:space="preserve">      - </w:t>
      </w:r>
      <w:r w:rsidRPr="00C61E2B">
        <w:rPr>
          <w:lang w:eastAsia="fr-FR"/>
        </w:rPr>
        <w:t>valSrvId</w:t>
      </w:r>
    </w:p>
    <w:p w14:paraId="7CF704C9" w14:textId="77777777" w:rsidR="0053027B" w:rsidRPr="00C61E2B" w:rsidRDefault="0053027B" w:rsidP="0053027B">
      <w:pPr>
        <w:pStyle w:val="PL"/>
        <w:rPr>
          <w:lang w:eastAsia="fr-FR"/>
        </w:rPr>
      </w:pPr>
      <w:r w:rsidRPr="00C61E2B">
        <w:t xml:space="preserve">      - </w:t>
      </w:r>
      <w:r w:rsidRPr="00C61E2B">
        <w:rPr>
          <w:lang w:eastAsia="fr-FR"/>
        </w:rPr>
        <w:t>tlCriteria</w:t>
      </w:r>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r w:rsidRPr="00C61E2B">
        <w:rPr>
          <w:lang w:eastAsia="fr-FR"/>
        </w:rPr>
        <w:t>serverId</w:t>
      </w:r>
      <w:r w:rsidRPr="00C61E2B">
        <w:t>:</w:t>
      </w:r>
    </w:p>
    <w:p w14:paraId="197C8C45" w14:textId="77777777" w:rsidR="0053027B" w:rsidRPr="00C61E2B" w:rsidRDefault="0053027B" w:rsidP="0053027B">
      <w:pPr>
        <w:pStyle w:val="PL"/>
      </w:pPr>
      <w:r w:rsidRPr="00C61E2B">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r w:rsidRPr="00C61E2B">
        <w:rPr>
          <w:lang w:eastAsia="fr-FR"/>
        </w:rPr>
        <w:t>valSrvId</w:t>
      </w:r>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r w:rsidRPr="00C61E2B">
        <w:rPr>
          <w:lang w:eastAsia="fr-FR"/>
        </w:rPr>
        <w:t>tlCriteria</w:t>
      </w:r>
      <w:r w:rsidRPr="00C61E2B">
        <w:t>:</w:t>
      </w:r>
    </w:p>
    <w:p w14:paraId="09320457" w14:textId="77777777" w:rsidR="0053027B" w:rsidRPr="00C61E2B" w:rsidRDefault="0053027B" w:rsidP="0053027B">
      <w:pPr>
        <w:pStyle w:val="PL"/>
      </w:pPr>
      <w:r w:rsidRPr="00C61E2B">
        <w:t xml:space="preserve">          $ref: '#/components/schemas/</w:t>
      </w:r>
      <w:r w:rsidRPr="00C61E2B">
        <w:rPr>
          <w:lang w:eastAsia="fr-FR"/>
        </w:rPr>
        <w:t>TlCriteria</w:t>
      </w:r>
      <w:r w:rsidRPr="00C61E2B">
        <w:t>'</w:t>
      </w:r>
    </w:p>
    <w:p w14:paraId="5EDD37F9" w14:textId="77777777" w:rsidR="0053027B" w:rsidRPr="00C61E2B" w:rsidRDefault="0053027B" w:rsidP="0053027B">
      <w:pPr>
        <w:pStyle w:val="PL"/>
      </w:pPr>
      <w:r w:rsidRPr="00C61E2B">
        <w:t xml:space="preserve">        </w:t>
      </w:r>
      <w:r w:rsidRPr="00C61E2B">
        <w:rPr>
          <w:lang w:eastAsia="fr-FR"/>
        </w:rPr>
        <w:t>mlTaskId</w:t>
      </w:r>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lastRenderedPageBreak/>
        <w:t xml:space="preserve">        </w:t>
      </w:r>
      <w:r w:rsidRPr="00C61E2B">
        <w:rPr>
          <w:lang w:eastAsia="fr-FR"/>
        </w:rPr>
        <w:t>adaeAnalyticsId</w:t>
      </w:r>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r w:rsidRPr="00C61E2B">
        <w:rPr>
          <w:lang w:eastAsia="fr-FR"/>
        </w:rPr>
        <w:t>mlModelProfile</w:t>
      </w:r>
      <w:r w:rsidRPr="00C61E2B">
        <w:t>:</w:t>
      </w:r>
    </w:p>
    <w:p w14:paraId="153FF009" w14:textId="494CD713"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#/components/schemas/MlModelProfile'</w:t>
      </w:r>
    </w:p>
    <w:p w14:paraId="50E83FAB" w14:textId="77777777" w:rsidR="0053027B" w:rsidRPr="00C61E2B" w:rsidRDefault="0053027B" w:rsidP="0053027B">
      <w:pPr>
        <w:pStyle w:val="PL"/>
      </w:pPr>
      <w:r w:rsidRPr="00C61E2B">
        <w:t xml:space="preserve">        </w:t>
      </w:r>
      <w:r w:rsidRPr="00C61E2B">
        <w:rPr>
          <w:lang w:eastAsia="fr-FR"/>
        </w:rPr>
        <w:t>mlModelReq</w:t>
      </w:r>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minItems: 0</w:t>
      </w:r>
    </w:p>
    <w:p w14:paraId="47406CEC" w14:textId="77777777" w:rsidR="0053027B" w:rsidRPr="00C61E2B" w:rsidRDefault="0053027B" w:rsidP="0053027B">
      <w:pPr>
        <w:pStyle w:val="PL"/>
      </w:pPr>
      <w:r w:rsidRPr="00C61E2B">
        <w:t xml:space="preserve">        </w:t>
      </w:r>
      <w:r w:rsidRPr="00C61E2B">
        <w:rPr>
          <w:lang w:eastAsia="fr-FR"/>
        </w:rPr>
        <w:t>valUeIds</w:t>
      </w:r>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minItems: 0</w:t>
      </w:r>
    </w:p>
    <w:p w14:paraId="1878DC01" w14:textId="77777777" w:rsidR="0053027B" w:rsidRPr="00C61E2B" w:rsidRDefault="0053027B" w:rsidP="0053027B">
      <w:pPr>
        <w:pStyle w:val="PL"/>
      </w:pPr>
      <w:r w:rsidRPr="00C61E2B">
        <w:t xml:space="preserve">        </w:t>
      </w:r>
      <w:r w:rsidRPr="00C61E2B">
        <w:rPr>
          <w:lang w:eastAsia="fr-FR"/>
        </w:rPr>
        <w:t>mlModelRateReq</w:t>
      </w:r>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minItems: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TlModelSelectAssistResp:</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r w:rsidRPr="00C61E2B">
        <w:rPr>
          <w:lang w:eastAsia="fr-FR"/>
        </w:rPr>
        <w:t>mlModelList</w:t>
      </w:r>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r w:rsidRPr="00C61E2B">
        <w:rPr>
          <w:lang w:eastAsia="fr-FR"/>
        </w:rPr>
        <w:t>mlModelList</w:t>
      </w:r>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r w:rsidRPr="00C61E2B">
        <w:rPr>
          <w:lang w:eastAsia="fr-FR"/>
        </w:rPr>
        <w:t>MlModel</w:t>
      </w:r>
      <w:r w:rsidRPr="00C61E2B">
        <w:t>'</w:t>
      </w:r>
    </w:p>
    <w:p w14:paraId="406D0481" w14:textId="77777777" w:rsidR="0053027B" w:rsidRPr="00C61E2B" w:rsidRDefault="0053027B" w:rsidP="0053027B">
      <w:pPr>
        <w:pStyle w:val="PL"/>
      </w:pPr>
      <w:r w:rsidRPr="00C61E2B">
        <w:t xml:space="preserve">          minItems: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TlCriteria:</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r w:rsidRPr="00C61E2B">
        <w:rPr>
          <w:lang w:eastAsia="fr-FR"/>
        </w:rPr>
        <w:t>reqFeatures</w:t>
      </w:r>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minItems: 0</w:t>
      </w:r>
    </w:p>
    <w:p w14:paraId="4BDF432C" w14:textId="77777777" w:rsidR="0053027B" w:rsidRPr="00C61E2B" w:rsidRDefault="0053027B" w:rsidP="0053027B">
      <w:pPr>
        <w:pStyle w:val="PL"/>
      </w:pPr>
      <w:r w:rsidRPr="00C61E2B">
        <w:t xml:space="preserve">        </w:t>
      </w:r>
      <w:r w:rsidRPr="00C61E2B">
        <w:rPr>
          <w:lang w:eastAsia="fr-FR"/>
        </w:rPr>
        <w:t>dataReq</w:t>
      </w:r>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minItems: 0</w:t>
      </w:r>
    </w:p>
    <w:p w14:paraId="5AE34822" w14:textId="77777777" w:rsidR="0053027B" w:rsidRPr="00C61E2B" w:rsidRDefault="0053027B" w:rsidP="0053027B">
      <w:pPr>
        <w:pStyle w:val="PL"/>
      </w:pPr>
      <w:r w:rsidRPr="00C61E2B">
        <w:t xml:space="preserve">        </w:t>
      </w:r>
      <w:r w:rsidRPr="00C61E2B">
        <w:rPr>
          <w:lang w:eastAsia="fr-FR"/>
        </w:rPr>
        <w:t>tlType</w:t>
      </w:r>
      <w:r w:rsidRPr="00C61E2B">
        <w:t>:</w:t>
      </w:r>
    </w:p>
    <w:p w14:paraId="7F53AB1A" w14:textId="77777777" w:rsidR="0053027B" w:rsidRPr="00C61E2B" w:rsidRDefault="0053027B" w:rsidP="0053027B">
      <w:pPr>
        <w:pStyle w:val="PL"/>
      </w:pPr>
      <w:r w:rsidRPr="00C61E2B">
        <w:t xml:space="preserve">          $ref: '#/components/schemas/</w:t>
      </w:r>
      <w:r w:rsidRPr="00C61E2B">
        <w:rPr>
          <w:lang w:eastAsia="fr-FR"/>
        </w:rPr>
        <w:t>TlType</w:t>
      </w:r>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r w:rsidRPr="00C61E2B">
        <w:rPr>
          <w:lang w:eastAsia="fr-FR"/>
        </w:rPr>
        <w:t>EnvironmentType</w:t>
      </w:r>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r w:rsidRPr="00C61E2B">
        <w:rPr>
          <w:lang w:eastAsia="fr-FR"/>
        </w:rPr>
        <w:t>AccessType</w:t>
      </w:r>
      <w:r w:rsidRPr="00C61E2B">
        <w:t>'</w:t>
      </w:r>
    </w:p>
    <w:p w14:paraId="40C14128" w14:textId="77777777" w:rsidR="0053027B" w:rsidRPr="00C61E2B" w:rsidRDefault="0053027B" w:rsidP="0053027B">
      <w:pPr>
        <w:pStyle w:val="PL"/>
      </w:pPr>
      <w:r w:rsidRPr="00C61E2B">
        <w:t xml:space="preserve">          minItems: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MlModel:</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t xml:space="preserve">      - </w:t>
      </w:r>
      <w:r w:rsidRPr="00C61E2B">
        <w:rPr>
          <w:lang w:eastAsia="fr-FR"/>
        </w:rPr>
        <w:t>mlRepositoryId</w:t>
      </w:r>
    </w:p>
    <w:p w14:paraId="2FA8865E" w14:textId="77777777" w:rsidR="0053027B" w:rsidRPr="00C61E2B" w:rsidRDefault="0053027B" w:rsidP="0053027B">
      <w:pPr>
        <w:pStyle w:val="PL"/>
        <w:rPr>
          <w:lang w:eastAsia="fr-FR"/>
        </w:rPr>
      </w:pPr>
      <w:r w:rsidRPr="00C61E2B">
        <w:t xml:space="preserve">      - </w:t>
      </w:r>
      <w:r w:rsidRPr="00C61E2B">
        <w:rPr>
          <w:lang w:eastAsia="fr-FR"/>
        </w:rPr>
        <w:t>mlModelInfo</w:t>
      </w:r>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r w:rsidRPr="00C61E2B">
        <w:rPr>
          <w:lang w:eastAsia="fr-FR"/>
        </w:rPr>
        <w:t>mlRepositoryId</w:t>
      </w:r>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mlModelInfo:</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r w:rsidRPr="00C61E2B">
        <w:rPr>
          <w:lang w:eastAsia="fr-FR"/>
        </w:rPr>
        <w:t>mlModelRating</w:t>
      </w:r>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AccessType:</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r w:rsidRPr="00C61E2B">
        <w:rPr>
          <w:lang w:eastAsia="fr-FR"/>
        </w:rPr>
        <w:t>modelLicense</w:t>
      </w:r>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r w:rsidRPr="00C61E2B">
        <w:rPr>
          <w:lang w:eastAsia="fr-FR"/>
        </w:rPr>
        <w:t>dataTrainLicense</w:t>
      </w:r>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r w:rsidRPr="00C61E2B">
        <w:rPr>
          <w:lang w:eastAsia="fr-FR"/>
        </w:rPr>
        <w:t>codeTrainLicense</w:t>
      </w:r>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TlType:</w:t>
      </w:r>
    </w:p>
    <w:p w14:paraId="7A442E40" w14:textId="77777777" w:rsidR="0053027B" w:rsidRPr="00C61E2B" w:rsidRDefault="0053027B" w:rsidP="0053027B">
      <w:pPr>
        <w:pStyle w:val="PL"/>
      </w:pPr>
      <w:r w:rsidRPr="00C61E2B">
        <w:t xml:space="preserve">      anyOf:</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enum:</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77777777" w:rsidR="0053027B" w:rsidRPr="00C61E2B" w:rsidRDefault="0053027B" w:rsidP="0053027B">
      <w:pPr>
        <w:pStyle w:val="PL"/>
      </w:pPr>
      <w:r w:rsidRPr="00C61E2B">
        <w:rPr>
          <w:lang w:eastAsia="zh-CN"/>
        </w:rPr>
        <w:t xml:space="preserve">        the target ML task.</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EnvironmentType:</w:t>
      </w:r>
    </w:p>
    <w:p w14:paraId="51F55D23" w14:textId="77777777" w:rsidR="0053027B" w:rsidRPr="00C61E2B" w:rsidRDefault="0053027B" w:rsidP="0053027B">
      <w:pPr>
        <w:pStyle w:val="PL"/>
      </w:pPr>
      <w:r w:rsidRPr="00C61E2B">
        <w:t xml:space="preserve">      anyOf:</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enum:</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77777777" w:rsidR="0053027B" w:rsidRPr="00C61E2B" w:rsidRDefault="0053027B" w:rsidP="0053027B">
      <w:pPr>
        <w:pStyle w:val="PL"/>
        <w:rPr>
          <w:lang w:eastAsia="zh-CN"/>
        </w:rPr>
      </w:pPr>
      <w:r w:rsidRPr="00C61E2B">
        <w:rPr>
          <w:lang w:eastAsia="fr-FR"/>
        </w:rPr>
        <w:t xml:space="preserve">        in relationship with the trained ML model for the target ML task.</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992" w:name="_Toc215167906"/>
      <w:r w:rsidRPr="00C61E2B">
        <w:t>A.</w:t>
      </w:r>
      <w:r w:rsidR="00950B26" w:rsidRPr="00C61E2B">
        <w:t>10</w:t>
      </w:r>
      <w:r w:rsidRPr="00C61E2B">
        <w:tab/>
        <w:t>Aimlec_AIMLEClientServiceOperations API</w:t>
      </w:r>
      <w:bookmarkEnd w:id="992"/>
    </w:p>
    <w:p w14:paraId="2531A6FE" w14:textId="77777777" w:rsidR="00032CFE" w:rsidRPr="00C61E2B" w:rsidRDefault="00032CFE" w:rsidP="00032CFE">
      <w:pPr>
        <w:pStyle w:val="PL"/>
      </w:pPr>
      <w:r w:rsidRPr="00C61E2B">
        <w:t>openapi: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r w:rsidRPr="00C61E2B">
        <w:rPr>
          <w:lang w:eastAsia="zh-CN"/>
        </w:rPr>
        <w:t>Aimlec_AIMLEClientServiceOperations</w:t>
      </w:r>
    </w:p>
    <w:p w14:paraId="3F80A85E" w14:textId="2AB26328" w:rsidR="00032CFE" w:rsidRPr="00C61E2B" w:rsidRDefault="00032CFE" w:rsidP="00032CFE">
      <w:pPr>
        <w:pStyle w:val="PL"/>
      </w:pPr>
      <w:r w:rsidRPr="00C61E2B">
        <w:t xml:space="preserve">  version: </w:t>
      </w:r>
      <w:r w:rsidRPr="00C61E2B">
        <w:rPr>
          <w:rFonts w:cs="Courier New"/>
          <w:szCs w:val="16"/>
        </w:rPr>
        <w:t>1.0.0</w:t>
      </w:r>
    </w:p>
    <w:p w14:paraId="45C80121" w14:textId="77777777" w:rsidR="00032CFE" w:rsidRPr="00C61E2B" w:rsidRDefault="00032CFE" w:rsidP="00032CFE">
      <w:pPr>
        <w:pStyle w:val="PL"/>
      </w:pPr>
      <w:r w:rsidRPr="00C61E2B">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77777777" w:rsidR="00032CFE" w:rsidRPr="00C61E2B" w:rsidRDefault="00032CFE" w:rsidP="00032CFE">
      <w:pPr>
        <w:pStyle w:val="PL"/>
      </w:pPr>
      <w:r w:rsidRPr="00C61E2B">
        <w:t xml:space="preserve">    © 2025,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r w:rsidRPr="00C61E2B">
        <w:t>externalDocs:</w:t>
      </w:r>
    </w:p>
    <w:p w14:paraId="102C62CD" w14:textId="77777777" w:rsidR="00032CFE" w:rsidRPr="00C61E2B" w:rsidRDefault="00032CFE" w:rsidP="00032CFE">
      <w:pPr>
        <w:pStyle w:val="PL"/>
      </w:pPr>
      <w:r w:rsidRPr="00C61E2B">
        <w:t xml:space="preserve">  description: &gt;</w:t>
      </w:r>
    </w:p>
    <w:p w14:paraId="11D700C8" w14:textId="32F62765" w:rsidR="00032CFE" w:rsidRPr="00C61E2B" w:rsidRDefault="00032CFE" w:rsidP="00032CFE">
      <w:pPr>
        <w:pStyle w:val="PL"/>
        <w:rPr>
          <w:lang w:eastAsia="zh-CN"/>
        </w:rPr>
      </w:pPr>
      <w:r w:rsidRPr="00C61E2B">
        <w:t xml:space="preserve">    3GPP TS 24.560 </w:t>
      </w:r>
      <w:r w:rsidR="006F008A" w:rsidRPr="00C61E2B">
        <w:t>V2.0.0</w:t>
      </w:r>
      <w:r w:rsidRPr="00C61E2B">
        <w:t xml:space="preserve">; </w:t>
      </w:r>
      <w:r w:rsidRPr="00C61E2B">
        <w:rPr>
          <w:lang w:eastAsia="zh-CN"/>
        </w:rPr>
        <w:t>Artificial Intelligence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'{apiRoot}/aimlec-serv-ops/v1'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apiRoot: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/perform:</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r w:rsidRPr="00C61E2B">
        <w:rPr>
          <w:rFonts w:cs="Courier New"/>
          <w:szCs w:val="16"/>
        </w:rPr>
        <w:t>operationId: AimleServOperReq</w:t>
      </w:r>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requestBody:</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application/json:</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'#/components/schemas/AimleClientServOpReq'</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application/json:</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'#/components/schemas/AimleClientServOpResp'</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securitySchemes:</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t xml:space="preserve">        clientCredentials:</w:t>
      </w:r>
    </w:p>
    <w:p w14:paraId="59BAC69E" w14:textId="77777777" w:rsidR="00032CFE" w:rsidRPr="00C61E2B" w:rsidRDefault="00032CFE" w:rsidP="00032CFE">
      <w:pPr>
        <w:pStyle w:val="PL"/>
      </w:pPr>
      <w:r w:rsidRPr="00C61E2B">
        <w:t xml:space="preserve">          tokenUrl: '{tokenUrl}'</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AimleClientServOpReq:</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lastRenderedPageBreak/>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aimleServerId</w:t>
      </w:r>
    </w:p>
    <w:p w14:paraId="32556FE3" w14:textId="77777777" w:rsidR="00032CFE" w:rsidRPr="00C61E2B" w:rsidRDefault="00032CFE" w:rsidP="00032CFE">
      <w:pPr>
        <w:pStyle w:val="PL"/>
      </w:pPr>
      <w:r w:rsidRPr="00C61E2B">
        <w:t xml:space="preserve">      - servOpId</w:t>
      </w:r>
    </w:p>
    <w:p w14:paraId="12B22A30" w14:textId="77777777" w:rsidR="00032CFE" w:rsidRPr="00C61E2B" w:rsidRDefault="00032CFE" w:rsidP="00032CFE">
      <w:pPr>
        <w:pStyle w:val="PL"/>
      </w:pPr>
      <w:r w:rsidRPr="00C61E2B">
        <w:t xml:space="preserve">      - servOpMode</w:t>
      </w:r>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aimleServerId:</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valServiceId:</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servOpId:</w:t>
      </w:r>
    </w:p>
    <w:p w14:paraId="13B6F0E0" w14:textId="77777777" w:rsidR="00032CFE" w:rsidRPr="00C61E2B" w:rsidRDefault="00032CFE" w:rsidP="00032CFE">
      <w:pPr>
        <w:pStyle w:val="PL"/>
      </w:pPr>
      <w:r w:rsidRPr="00C61E2B">
        <w:t xml:space="preserve">          description: Represents the AIML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servOpMode:</w:t>
      </w:r>
    </w:p>
    <w:p w14:paraId="2DCD2A44" w14:textId="77777777" w:rsidR="00032CFE" w:rsidRPr="00C61E2B" w:rsidRDefault="00032CFE" w:rsidP="00032CFE">
      <w:pPr>
        <w:pStyle w:val="PL"/>
      </w:pPr>
      <w:r w:rsidRPr="00C61E2B">
        <w:t xml:space="preserve">          $ref: '#/components/schemas/ServiceOperationMode'</w:t>
      </w:r>
    </w:p>
    <w:p w14:paraId="32DB3B29" w14:textId="77777777" w:rsidR="00032CFE" w:rsidRPr="00C61E2B" w:rsidRDefault="00032CFE" w:rsidP="00032CFE">
      <w:pPr>
        <w:pStyle w:val="PL"/>
      </w:pPr>
      <w:r w:rsidRPr="00C61E2B">
        <w:t xml:space="preserve">        servOpInfo:</w:t>
      </w:r>
    </w:p>
    <w:p w14:paraId="1F79602D" w14:textId="77777777" w:rsidR="00032CFE" w:rsidRPr="00C61E2B" w:rsidRDefault="00032CFE" w:rsidP="00032CFE">
      <w:pPr>
        <w:pStyle w:val="PL"/>
      </w:pPr>
      <w:r w:rsidRPr="00C61E2B">
        <w:t xml:space="preserve">          $ref: '#/components/schemas/ServiceOperationInfo'</w:t>
      </w:r>
    </w:p>
    <w:p w14:paraId="0E6B4E61" w14:textId="77777777" w:rsidR="00032CFE" w:rsidRPr="00C61E2B" w:rsidRDefault="00032CFE" w:rsidP="00032CFE">
      <w:pPr>
        <w:pStyle w:val="PL"/>
      </w:pPr>
      <w:r w:rsidRPr="00C61E2B">
        <w:t xml:space="preserve">        servOpModeCfg:</w:t>
      </w:r>
    </w:p>
    <w:p w14:paraId="45AAA346" w14:textId="77777777" w:rsidR="00032CFE" w:rsidRPr="00C61E2B" w:rsidRDefault="00032CFE" w:rsidP="00032CFE">
      <w:pPr>
        <w:pStyle w:val="PL"/>
      </w:pPr>
      <w:r w:rsidRPr="00C61E2B">
        <w:t xml:space="preserve">          $ref: '#/components/schemas/ServiceOpModeConfiguration'</w:t>
      </w:r>
    </w:p>
    <w:p w14:paraId="3E468B92" w14:textId="77777777" w:rsidR="00032CFE" w:rsidRPr="00C61E2B" w:rsidRDefault="00032CFE" w:rsidP="00032CFE">
      <w:pPr>
        <w:pStyle w:val="PL"/>
      </w:pPr>
      <w:r w:rsidRPr="00C61E2B">
        <w:t xml:space="preserve">        servOpModeStatRptg:</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AimleClientServOpResp:</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servOpId</w:t>
      </w:r>
    </w:p>
    <w:p w14:paraId="0461251A" w14:textId="77777777" w:rsidR="00032CFE" w:rsidRPr="00C61E2B" w:rsidRDefault="00032CFE" w:rsidP="00032CFE">
      <w:pPr>
        <w:pStyle w:val="PL"/>
      </w:pPr>
      <w:r w:rsidRPr="00C61E2B">
        <w:t xml:space="preserve">      - servOpModeStatus</w:t>
      </w:r>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valServiceId:</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servOpId:</w:t>
      </w:r>
    </w:p>
    <w:p w14:paraId="616E31D0" w14:textId="77777777" w:rsidR="00032CFE" w:rsidRPr="00C61E2B" w:rsidRDefault="00032CFE" w:rsidP="00032CFE">
      <w:pPr>
        <w:pStyle w:val="PL"/>
      </w:pPr>
      <w:r w:rsidRPr="00C61E2B">
        <w:t xml:space="preserve">          description: Represents the AIML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servOpModeStatus:</w:t>
      </w:r>
    </w:p>
    <w:p w14:paraId="62A93DD6" w14:textId="77777777" w:rsidR="00032CFE" w:rsidRPr="00C61E2B" w:rsidRDefault="00032CFE" w:rsidP="00032CFE">
      <w:pPr>
        <w:pStyle w:val="PL"/>
      </w:pPr>
      <w:r w:rsidRPr="00C61E2B">
        <w:t xml:space="preserve">          $ref: '#/components/schemas/ServiceOperationMode'</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ServiceOperationInfo:</w:t>
      </w:r>
    </w:p>
    <w:p w14:paraId="5C945501" w14:textId="77777777"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mlMdlContainer:</w:t>
      </w:r>
    </w:p>
    <w:p w14:paraId="01B36162" w14:textId="77777777" w:rsidR="00032CFE" w:rsidRPr="00C61E2B" w:rsidRDefault="00032CFE" w:rsidP="00032CFE">
      <w:pPr>
        <w:pStyle w:val="PL"/>
      </w:pPr>
      <w:r w:rsidRPr="00C61E2B">
        <w:t xml:space="preserve">          description: Represents the </w:t>
      </w:r>
      <w:r w:rsidRPr="00C61E2B">
        <w:rPr>
          <w:lang w:eastAsia="zh-CN"/>
        </w:rPr>
        <w:t>AIML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mlMdlUri:</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mlMdAggregUri:</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maxConvgTime:</w:t>
      </w:r>
    </w:p>
    <w:p w14:paraId="22EC6AC4" w14:textId="77777777" w:rsidR="00032CFE" w:rsidRPr="00C61E2B" w:rsidRDefault="00032CFE" w:rsidP="00032CFE">
      <w:pPr>
        <w:pStyle w:val="PL"/>
      </w:pPr>
      <w:r w:rsidRPr="00C61E2B">
        <w:t xml:space="preserve">          $ref: 'TS29122_CommonData.yaml#/components/schemas/DurationSec'</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ServiceOpModeConfiguration:</w:t>
      </w:r>
    </w:p>
    <w:p w14:paraId="16DB303F" w14:textId="77777777"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maxLatency:</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maxDurHour:</w:t>
      </w:r>
    </w:p>
    <w:p w14:paraId="6D72DDCD" w14:textId="77777777" w:rsidR="00032CFE" w:rsidRPr="00C61E2B" w:rsidRDefault="00032CFE" w:rsidP="00032CFE">
      <w:pPr>
        <w:pStyle w:val="PL"/>
      </w:pPr>
      <w:r w:rsidRPr="00C61E2B">
        <w:t xml:space="preserve">          description: &gt;</w:t>
      </w:r>
    </w:p>
    <w:p w14:paraId="6AB3E7E6" w14:textId="77777777" w:rsidR="00032CFE" w:rsidRPr="00C61E2B" w:rsidRDefault="00032CFE" w:rsidP="00032CFE">
      <w:pPr>
        <w:pStyle w:val="PL"/>
      </w:pPr>
      <w:r w:rsidRPr="00C61E2B">
        <w:t xml:space="preserve">            </w:t>
      </w:r>
      <w:r w:rsidRPr="00C61E2B">
        <w:rPr>
          <w:lang w:eastAsia="zh-CN"/>
        </w:rPr>
        <w:t xml:space="preserve">Indicates the maximum duration time of the AIML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modelAccuracy:</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77777777" w:rsidR="00032CFE" w:rsidRPr="00C61E2B" w:rsidRDefault="00032CFE" w:rsidP="00032CFE">
      <w:pPr>
        <w:pStyle w:val="PL"/>
      </w:pPr>
      <w:r w:rsidRPr="00C61E2B">
        <w:t xml:space="preserve">            stop </w:t>
      </w:r>
      <w:r w:rsidRPr="00C61E2B">
        <w:rPr>
          <w:lang w:eastAsia="zh-CN"/>
        </w:rPr>
        <w:t>the AIML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ServiceOperationMode:</w:t>
      </w:r>
    </w:p>
    <w:p w14:paraId="421E0A0E" w14:textId="77777777" w:rsidR="00032CFE" w:rsidRPr="00C61E2B" w:rsidRDefault="00032CFE" w:rsidP="00032CFE">
      <w:pPr>
        <w:pStyle w:val="PL"/>
      </w:pPr>
      <w:r w:rsidRPr="00C61E2B">
        <w:t xml:space="preserve">      anyOf:</w:t>
      </w:r>
    </w:p>
    <w:p w14:paraId="1574A3D7" w14:textId="77777777" w:rsidR="00032CFE" w:rsidRPr="00C61E2B" w:rsidRDefault="00032CFE" w:rsidP="00032CFE">
      <w:pPr>
        <w:pStyle w:val="PL"/>
      </w:pPr>
      <w:r w:rsidRPr="00C61E2B">
        <w:lastRenderedPageBreak/>
        <w:t xml:space="preserve">      - type: string</w:t>
      </w:r>
    </w:p>
    <w:p w14:paraId="36BE2009" w14:textId="77777777" w:rsidR="00032CFE" w:rsidRPr="00C61E2B" w:rsidRDefault="00032CFE" w:rsidP="00032CFE">
      <w:pPr>
        <w:pStyle w:val="PL"/>
      </w:pPr>
      <w:r w:rsidRPr="00C61E2B">
        <w:t xml:space="preserve">        enum:</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993" w:name="_Toc215167907"/>
      <w:r w:rsidRPr="00C61E2B">
        <w:t>A.</w:t>
      </w:r>
      <w:r w:rsidR="00950B26" w:rsidRPr="00C61E2B">
        <w:t>1</w:t>
      </w:r>
      <w:r w:rsidR="0053027B" w:rsidRPr="00C61E2B">
        <w:t>1</w:t>
      </w:r>
      <w:r w:rsidRPr="00C61E2B">
        <w:tab/>
        <w:t>Aimlec_AimlTaskTransfer API</w:t>
      </w:r>
      <w:bookmarkEnd w:id="993"/>
    </w:p>
    <w:p w14:paraId="2F36F31E" w14:textId="77777777" w:rsidR="00032CFE" w:rsidRPr="00C61E2B" w:rsidRDefault="00032CFE" w:rsidP="00032CFE">
      <w:pPr>
        <w:pStyle w:val="PL"/>
      </w:pPr>
      <w:r w:rsidRPr="00C61E2B">
        <w:t>openapi: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Aimlec_AimlTaskTransfer</w:t>
      </w:r>
    </w:p>
    <w:p w14:paraId="482B604D" w14:textId="4EEE91F0" w:rsidR="00032CFE" w:rsidRPr="00C61E2B" w:rsidRDefault="00032CFE" w:rsidP="00032CFE">
      <w:pPr>
        <w:pStyle w:val="PL"/>
      </w:pPr>
      <w:r w:rsidRPr="00C61E2B">
        <w:t xml:space="preserve">  version: </w:t>
      </w:r>
      <w:r w:rsidRPr="00C61E2B">
        <w:rPr>
          <w:rFonts w:cs="Courier New"/>
          <w:szCs w:val="16"/>
        </w:rPr>
        <w:t>1.0.0</w:t>
      </w:r>
    </w:p>
    <w:p w14:paraId="431A4CE1" w14:textId="77777777" w:rsidR="00032CFE" w:rsidRPr="00C61E2B" w:rsidRDefault="00032CFE" w:rsidP="00032CFE">
      <w:pPr>
        <w:pStyle w:val="PL"/>
      </w:pPr>
      <w:r w:rsidRPr="00C61E2B">
        <w:t xml:space="preserve">  description: |</w:t>
      </w:r>
    </w:p>
    <w:p w14:paraId="63042496" w14:textId="77777777" w:rsidR="00032CFE" w:rsidRPr="00C61E2B" w:rsidRDefault="00032CFE" w:rsidP="00032CFE">
      <w:pPr>
        <w:pStyle w:val="PL"/>
      </w:pPr>
      <w:r w:rsidRPr="00C61E2B">
        <w:t xml:space="preserve">    API for AIMLE Client AIML Task Transfer Service.  </w:t>
      </w:r>
    </w:p>
    <w:p w14:paraId="30FC67F5" w14:textId="77777777" w:rsidR="00032CFE" w:rsidRPr="00C61E2B" w:rsidRDefault="00032CFE" w:rsidP="00032CFE">
      <w:pPr>
        <w:pStyle w:val="PL"/>
      </w:pPr>
      <w:r w:rsidRPr="00C61E2B">
        <w:t xml:space="preserve">    © 2025,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r w:rsidRPr="00C61E2B">
        <w:t>externalDocs:</w:t>
      </w:r>
    </w:p>
    <w:p w14:paraId="385B7A53" w14:textId="77777777" w:rsidR="00032CFE" w:rsidRPr="00C61E2B" w:rsidRDefault="00032CFE" w:rsidP="00032CFE">
      <w:pPr>
        <w:pStyle w:val="PL"/>
      </w:pPr>
      <w:r w:rsidRPr="00C61E2B">
        <w:t xml:space="preserve">  description: &gt;</w:t>
      </w:r>
    </w:p>
    <w:p w14:paraId="28708909" w14:textId="733EF884" w:rsidR="00032CFE" w:rsidRPr="00C61E2B" w:rsidRDefault="00032CFE" w:rsidP="00032CFE">
      <w:pPr>
        <w:pStyle w:val="PL"/>
        <w:rPr>
          <w:lang w:eastAsia="zh-CN"/>
        </w:rPr>
      </w:pPr>
      <w:r w:rsidRPr="00C61E2B">
        <w:t xml:space="preserve">    3GPP TS 24.560 </w:t>
      </w:r>
      <w:r w:rsidR="006F008A" w:rsidRPr="00C61E2B">
        <w:t>V2.0.0</w:t>
      </w:r>
      <w:r w:rsidRPr="00C61E2B">
        <w:t xml:space="preserve">; </w:t>
      </w:r>
      <w:r w:rsidRPr="00C61E2B">
        <w:rPr>
          <w:lang w:eastAsia="zh-CN"/>
        </w:rPr>
        <w:t>Artificial Intelligence 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'{apiRoot}/aimlec-task-transfer/v1'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apiRoot: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/request:</w:t>
      </w:r>
    </w:p>
    <w:p w14:paraId="64559E45" w14:textId="77777777" w:rsidR="00032CFE" w:rsidRPr="00C61E2B" w:rsidRDefault="00032CFE" w:rsidP="00032CFE">
      <w:pPr>
        <w:pStyle w:val="PL"/>
      </w:pPr>
      <w:r w:rsidRPr="00C61E2B">
        <w:t xml:space="preserve">    post:</w:t>
      </w:r>
    </w:p>
    <w:p w14:paraId="43A59987" w14:textId="77777777"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AIML task transfer.</w:t>
      </w:r>
    </w:p>
    <w:p w14:paraId="42FFAF6D" w14:textId="77777777" w:rsidR="00032CFE" w:rsidRPr="00C61E2B" w:rsidRDefault="00032CFE" w:rsidP="00032CFE">
      <w:pPr>
        <w:pStyle w:val="PL"/>
      </w:pPr>
      <w:r w:rsidRPr="00C61E2B">
        <w:t xml:space="preserve">      </w:t>
      </w:r>
      <w:r w:rsidRPr="00C61E2B">
        <w:rPr>
          <w:rFonts w:cs="Courier New"/>
          <w:szCs w:val="16"/>
        </w:rPr>
        <w:t>operationId: AimlTaskTransf</w:t>
      </w:r>
    </w:p>
    <w:p w14:paraId="65F9CB34" w14:textId="77777777" w:rsidR="00032CFE" w:rsidRPr="00C61E2B" w:rsidRDefault="00032CFE" w:rsidP="00032CFE">
      <w:pPr>
        <w:pStyle w:val="PL"/>
      </w:pPr>
      <w:r w:rsidRPr="00C61E2B">
        <w:t xml:space="preserve">      tags:</w:t>
      </w:r>
    </w:p>
    <w:p w14:paraId="3AF5653B" w14:textId="77777777" w:rsidR="00032CFE" w:rsidRPr="00C61E2B" w:rsidRDefault="00032CFE" w:rsidP="00032CFE">
      <w:pPr>
        <w:pStyle w:val="PL"/>
      </w:pPr>
      <w:r w:rsidRPr="00C61E2B">
        <w:t xml:space="preserve">        - AIML task transfer</w:t>
      </w:r>
    </w:p>
    <w:p w14:paraId="73394C04" w14:textId="77777777" w:rsidR="00032CFE" w:rsidRPr="00C61E2B" w:rsidRDefault="00032CFE" w:rsidP="00032CFE">
      <w:pPr>
        <w:pStyle w:val="PL"/>
      </w:pPr>
      <w:r w:rsidRPr="00C61E2B">
        <w:t xml:space="preserve">      requestBody:</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application/json:</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'#/components/schemas/AimleClientTaskTransferReq'</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application/json:</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'#/components/schemas/AimleClientTaskTransferRes'</w:t>
      </w:r>
    </w:p>
    <w:p w14:paraId="4B16D047" w14:textId="77777777" w:rsidR="00032CFE" w:rsidRPr="00C61E2B" w:rsidRDefault="00032CFE" w:rsidP="00032CFE">
      <w:pPr>
        <w:pStyle w:val="PL"/>
        <w:rPr>
          <w:lang w:eastAsia="es-ES"/>
        </w:rPr>
      </w:pPr>
      <w:r w:rsidRPr="00C61E2B">
        <w:rPr>
          <w:lang w:eastAsia="es-ES"/>
        </w:rPr>
        <w:t xml:space="preserve">        '204':</w:t>
      </w:r>
    </w:p>
    <w:p w14:paraId="454112F4" w14:textId="7777777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lastRenderedPageBreak/>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/request-direct: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AIML task transfer.</w:t>
      </w:r>
    </w:p>
    <w:p w14:paraId="6BA1F83E" w14:textId="77777777" w:rsidR="00032CFE" w:rsidRPr="00C61E2B" w:rsidRDefault="00032CFE" w:rsidP="00032CFE">
      <w:pPr>
        <w:pStyle w:val="PL"/>
      </w:pPr>
      <w:r w:rsidRPr="00C61E2B">
        <w:t xml:space="preserve">      </w:t>
      </w:r>
      <w:r w:rsidRPr="00C61E2B">
        <w:rPr>
          <w:rFonts w:cs="Courier New"/>
          <w:szCs w:val="16"/>
        </w:rPr>
        <w:t>operationId: DirAimlTaskTransf</w:t>
      </w:r>
    </w:p>
    <w:p w14:paraId="3FBD6606" w14:textId="77777777" w:rsidR="00032CFE" w:rsidRPr="00C61E2B" w:rsidRDefault="00032CFE" w:rsidP="00032CFE">
      <w:pPr>
        <w:pStyle w:val="PL"/>
      </w:pPr>
      <w:r w:rsidRPr="00C61E2B">
        <w:t xml:space="preserve">      tags:</w:t>
      </w:r>
    </w:p>
    <w:p w14:paraId="5FFFC5A0" w14:textId="77777777" w:rsidR="00032CFE" w:rsidRPr="00C61E2B" w:rsidRDefault="00032CFE" w:rsidP="00032CFE">
      <w:pPr>
        <w:pStyle w:val="PL"/>
      </w:pPr>
      <w:r w:rsidRPr="00C61E2B">
        <w:t xml:space="preserve">        - Direct AIML task transfer</w:t>
      </w:r>
    </w:p>
    <w:p w14:paraId="724D75F8" w14:textId="77777777" w:rsidR="00032CFE" w:rsidRPr="00C61E2B" w:rsidRDefault="00032CFE" w:rsidP="00032CFE">
      <w:pPr>
        <w:pStyle w:val="PL"/>
      </w:pPr>
      <w:r w:rsidRPr="00C61E2B">
        <w:t xml:space="preserve">      requestBody:</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application/json:</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'#/components/schemas/AimleClientDirectTransferReq'</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7777777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securitySchemes:</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t xml:space="preserve">      flows:</w:t>
      </w:r>
    </w:p>
    <w:p w14:paraId="47817CF2" w14:textId="77777777" w:rsidR="00032CFE" w:rsidRPr="00C61E2B" w:rsidRDefault="00032CFE" w:rsidP="00032CFE">
      <w:pPr>
        <w:pStyle w:val="PL"/>
      </w:pPr>
      <w:r w:rsidRPr="00C61E2B">
        <w:t xml:space="preserve">        clientCredentials:</w:t>
      </w:r>
    </w:p>
    <w:p w14:paraId="4DA336F1" w14:textId="77777777" w:rsidR="00032CFE" w:rsidRPr="00C61E2B" w:rsidRDefault="00032CFE" w:rsidP="00032CFE">
      <w:pPr>
        <w:pStyle w:val="PL"/>
      </w:pPr>
      <w:r w:rsidRPr="00C61E2B">
        <w:t xml:space="preserve">          tokenUrl: '{tokenUrl}'</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AimleClientTaskTransferReq:</w:t>
      </w:r>
    </w:p>
    <w:p w14:paraId="0FD9DB39" w14:textId="77777777" w:rsidR="00032CFE" w:rsidRPr="00C61E2B" w:rsidRDefault="00032CFE" w:rsidP="00032CFE">
      <w:pPr>
        <w:pStyle w:val="PL"/>
      </w:pPr>
      <w:r w:rsidRPr="00C61E2B">
        <w:lastRenderedPageBreak/>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requestorId</w:t>
      </w:r>
    </w:p>
    <w:p w14:paraId="404FF259" w14:textId="77777777" w:rsidR="00032CFE" w:rsidRPr="00C61E2B" w:rsidRDefault="00032CFE" w:rsidP="00032CFE">
      <w:pPr>
        <w:pStyle w:val="PL"/>
      </w:pPr>
      <w:r w:rsidRPr="00C61E2B">
        <w:t xml:space="preserve">      - sourceAimlId</w:t>
      </w:r>
    </w:p>
    <w:p w14:paraId="56111DC4" w14:textId="77777777" w:rsidR="00032CFE" w:rsidRPr="00C61E2B" w:rsidRDefault="00032CFE" w:rsidP="00032CFE">
      <w:pPr>
        <w:pStyle w:val="PL"/>
      </w:pPr>
      <w:r w:rsidRPr="00C61E2B">
        <w:t xml:space="preserve">      - aimlTaskType</w:t>
      </w:r>
    </w:p>
    <w:p w14:paraId="69AFD572" w14:textId="77777777" w:rsidR="00032CFE" w:rsidRPr="00C61E2B" w:rsidRDefault="00032CFE" w:rsidP="00032CFE">
      <w:pPr>
        <w:pStyle w:val="PL"/>
      </w:pPr>
      <w:r w:rsidRPr="00C61E2B">
        <w:t xml:space="preserve">      - aimlInfoType</w:t>
      </w:r>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requestorId:</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sourceAimlId:</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aimlTaskType:</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aimlInfoType:</w:t>
      </w:r>
    </w:p>
    <w:p w14:paraId="5831E4C0" w14:textId="77777777" w:rsidR="00032CFE" w:rsidRPr="00C61E2B" w:rsidRDefault="00032CFE" w:rsidP="00032CFE">
      <w:pPr>
        <w:pStyle w:val="PL"/>
      </w:pPr>
      <w:r w:rsidRPr="00C61E2B">
        <w:t xml:space="preserve">          $ref: '#/components/schemas/AimlInfoType'</w:t>
      </w:r>
    </w:p>
    <w:p w14:paraId="0D21856D" w14:textId="77777777" w:rsidR="00032CFE" w:rsidRPr="00C61E2B" w:rsidRDefault="00032CFE" w:rsidP="00032CFE">
      <w:pPr>
        <w:pStyle w:val="PL"/>
      </w:pPr>
      <w:r w:rsidRPr="00C61E2B">
        <w:t xml:space="preserve">        aimlTaskTransferTime:</w:t>
      </w:r>
    </w:p>
    <w:p w14:paraId="5A085ABF" w14:textId="77777777" w:rsidR="00032CFE" w:rsidRPr="00C61E2B" w:rsidRDefault="00032CFE" w:rsidP="00032CFE">
      <w:pPr>
        <w:pStyle w:val="PL"/>
      </w:pPr>
      <w:r w:rsidRPr="00C61E2B">
        <w:t xml:space="preserve">          $ref: 'TS29122_CommonData.yaml#/components/schemas/TimeWindow'</w:t>
      </w:r>
    </w:p>
    <w:p w14:paraId="0D8E3B6A" w14:textId="77777777" w:rsidR="00032CFE" w:rsidRPr="00C61E2B" w:rsidRDefault="00032CFE" w:rsidP="00032CFE">
      <w:pPr>
        <w:pStyle w:val="PL"/>
      </w:pPr>
      <w:r w:rsidRPr="00C61E2B">
        <w:t xml:space="preserve">        timeValidity:</w:t>
      </w:r>
    </w:p>
    <w:p w14:paraId="248A05CF" w14:textId="77777777" w:rsidR="00032CFE" w:rsidRPr="00C61E2B" w:rsidRDefault="00032CFE" w:rsidP="00032CFE">
      <w:pPr>
        <w:pStyle w:val="PL"/>
      </w:pPr>
      <w:r w:rsidRPr="00C61E2B">
        <w:t xml:space="preserve">          $ref: 'TS29122_CommonData.yaml#/components/schemas/TimeWindow'</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AimleClientTaskTransferRes:</w:t>
      </w:r>
    </w:p>
    <w:p w14:paraId="70BFA6C0"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aimlTaskTransferTime:</w:t>
      </w:r>
    </w:p>
    <w:p w14:paraId="61059C03" w14:textId="77777777" w:rsidR="00032CFE" w:rsidRPr="00C61E2B" w:rsidRDefault="00032CFE" w:rsidP="00032CFE">
      <w:pPr>
        <w:pStyle w:val="PL"/>
      </w:pPr>
      <w:r w:rsidRPr="00C61E2B">
        <w:t xml:space="preserve">          $ref: 'TS29122_CommonData.yaml#/components/schemas/TimeWindow'</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AimleClientDirectTransferReq:</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requestorId</w:t>
      </w:r>
    </w:p>
    <w:p w14:paraId="4D3294AE" w14:textId="77777777" w:rsidR="00032CFE" w:rsidRPr="00C61E2B" w:rsidRDefault="00032CFE" w:rsidP="00032CFE">
      <w:pPr>
        <w:pStyle w:val="PL"/>
      </w:pPr>
      <w:r w:rsidRPr="00C61E2B">
        <w:t xml:space="preserve">      - aimlTaskType</w:t>
      </w:r>
    </w:p>
    <w:p w14:paraId="287EB58C" w14:textId="77777777" w:rsidR="00032CFE" w:rsidRPr="00C61E2B" w:rsidRDefault="00032CFE" w:rsidP="00032CFE">
      <w:pPr>
        <w:pStyle w:val="PL"/>
      </w:pPr>
      <w:r w:rsidRPr="00C61E2B">
        <w:t xml:space="preserve">      - aimlInfoType</w:t>
      </w:r>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requestorId:</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aimlTaskType:</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aimlInfoType:</w:t>
      </w:r>
    </w:p>
    <w:p w14:paraId="78243DDB" w14:textId="77777777" w:rsidR="00032CFE" w:rsidRPr="00C61E2B" w:rsidRDefault="00032CFE" w:rsidP="00032CFE">
      <w:pPr>
        <w:pStyle w:val="PL"/>
      </w:pPr>
      <w:r w:rsidRPr="00C61E2B">
        <w:t xml:space="preserve">          $ref: '#/components/schemas/AimlInfoType'</w:t>
      </w:r>
    </w:p>
    <w:p w14:paraId="2165FCF0" w14:textId="77777777" w:rsidR="00032CFE" w:rsidRPr="00C61E2B" w:rsidRDefault="00032CFE" w:rsidP="00032CFE">
      <w:pPr>
        <w:pStyle w:val="PL"/>
      </w:pPr>
      <w:r w:rsidRPr="00C61E2B">
        <w:t xml:space="preserve">        aimlTaskTransferTime:</w:t>
      </w:r>
    </w:p>
    <w:p w14:paraId="60A538C2" w14:textId="77777777" w:rsidR="00032CFE" w:rsidRPr="00C61E2B" w:rsidRDefault="00032CFE" w:rsidP="00032CFE">
      <w:pPr>
        <w:pStyle w:val="PL"/>
      </w:pPr>
      <w:r w:rsidRPr="00C61E2B">
        <w:t xml:space="preserve">          $ref: 'TS29122_CommonData.yaml#/components/schemas/TimeWindow'</w:t>
      </w:r>
    </w:p>
    <w:p w14:paraId="3D7F65CF" w14:textId="77777777" w:rsidR="00032CFE" w:rsidRPr="00C61E2B" w:rsidRDefault="00032CFE" w:rsidP="00032CFE">
      <w:pPr>
        <w:pStyle w:val="PL"/>
      </w:pPr>
      <w:r w:rsidRPr="00C61E2B">
        <w:t xml:space="preserve">        timeValidity:</w:t>
      </w:r>
    </w:p>
    <w:p w14:paraId="5B718F4A" w14:textId="77777777" w:rsidR="00032CFE" w:rsidRPr="00C61E2B" w:rsidRDefault="00032CFE" w:rsidP="00032CFE">
      <w:pPr>
        <w:pStyle w:val="PL"/>
      </w:pPr>
      <w:r w:rsidRPr="00C61E2B">
        <w:t xml:space="preserve">          $ref: 'TS29122_CommonData.yaml#/components/schemas/TimeWindow'</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AimlInfoType:</w:t>
      </w:r>
    </w:p>
    <w:p w14:paraId="4D6F9CCE" w14:textId="77777777" w:rsidR="00032CFE" w:rsidRPr="00C61E2B" w:rsidRDefault="00032CFE" w:rsidP="00032CFE">
      <w:pPr>
        <w:pStyle w:val="PL"/>
      </w:pPr>
      <w:r w:rsidRPr="00C61E2B">
        <w:t xml:space="preserve">      anyOf:</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enum:</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t xml:space="preserve">      description: |</w:t>
      </w:r>
    </w:p>
    <w:p w14:paraId="1EBB74A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AIML Information.</w:t>
      </w:r>
    </w:p>
    <w:p w14:paraId="1876C7BE" w14:textId="77777777" w:rsidR="00032CFE" w:rsidRPr="00C61E2B" w:rsidRDefault="00032CFE" w:rsidP="00032CFE">
      <w:pPr>
        <w:pStyle w:val="PL"/>
      </w:pPr>
      <w:r w:rsidRPr="00C61E2B">
        <w:t xml:space="preserve">        Possible values are:</w:t>
      </w:r>
    </w:p>
    <w:p w14:paraId="1FD989C9" w14:textId="77777777" w:rsidR="00032CFE" w:rsidRPr="00C61E2B" w:rsidRDefault="00032CFE" w:rsidP="00032CFE">
      <w:pPr>
        <w:pStyle w:val="PL"/>
      </w:pPr>
      <w:r w:rsidRPr="00C61E2B">
        <w:t xml:space="preserve">        - INTERMEDIATE_AIML_OP_RESULTS: Indicates the intermediate AIML operation results type</w:t>
      </w:r>
    </w:p>
    <w:p w14:paraId="77879B9D" w14:textId="77777777" w:rsidR="00032CFE" w:rsidRPr="00C61E2B" w:rsidRDefault="00032CFE" w:rsidP="00032CFE">
      <w:pPr>
        <w:pStyle w:val="PL"/>
      </w:pPr>
      <w:r w:rsidRPr="00C61E2B">
        <w:t xml:space="preserve">          of the AIML information.</w:t>
      </w:r>
    </w:p>
    <w:p w14:paraId="2869CDB3" w14:textId="77777777" w:rsidR="00032CFE" w:rsidRPr="00C61E2B" w:rsidRDefault="00032CFE" w:rsidP="00032CFE">
      <w:pPr>
        <w:pStyle w:val="PL"/>
      </w:pPr>
      <w:r w:rsidRPr="00C61E2B">
        <w:t xml:space="preserve">        - INTERMEDIATE_AIML_OP_STATUS: Indicates the intermediate AIML operation status type of</w:t>
      </w:r>
    </w:p>
    <w:p w14:paraId="7E0502A6" w14:textId="77777777" w:rsidR="00032CFE" w:rsidRPr="00C61E2B" w:rsidRDefault="00032CFE" w:rsidP="00032CFE">
      <w:pPr>
        <w:pStyle w:val="PL"/>
      </w:pPr>
      <w:r w:rsidRPr="00C61E2B">
        <w:t xml:space="preserve">          the AIML information.</w:t>
      </w:r>
    </w:p>
    <w:p w14:paraId="2143841B" w14:textId="77777777" w:rsidR="00032CFE" w:rsidRPr="00C61E2B" w:rsidRDefault="00032CFE" w:rsidP="00032CFE">
      <w:pPr>
        <w:pStyle w:val="PL"/>
      </w:pPr>
      <w:r w:rsidRPr="00C61E2B">
        <w:t xml:space="preserve">        - OTHER_AIML_INFO_TYPE: Indicates other types of the AIML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994" w:name="_Toc215167908"/>
      <w:r w:rsidRPr="00C61E2B">
        <w:lastRenderedPageBreak/>
        <w:t>A.</w:t>
      </w:r>
      <w:r w:rsidR="00950B26" w:rsidRPr="00C61E2B">
        <w:t>1</w:t>
      </w:r>
      <w:r w:rsidR="0053027B" w:rsidRPr="00C61E2B">
        <w:t>2</w:t>
      </w:r>
      <w:r w:rsidRPr="00C61E2B">
        <w:tab/>
        <w:t>Aimles_AimlTaskTransfer API</w:t>
      </w:r>
      <w:bookmarkEnd w:id="994"/>
    </w:p>
    <w:p w14:paraId="59E9B6F8" w14:textId="77777777" w:rsidR="00032CFE" w:rsidRPr="00C61E2B" w:rsidRDefault="00032CFE" w:rsidP="00032CFE">
      <w:pPr>
        <w:pStyle w:val="PL"/>
      </w:pPr>
      <w:r w:rsidRPr="00C61E2B">
        <w:t>openapi: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Aimles_AimlTaskTransfer</w:t>
      </w:r>
    </w:p>
    <w:p w14:paraId="281DB5A4" w14:textId="06F86404" w:rsidR="00032CFE" w:rsidRPr="00C61E2B" w:rsidRDefault="00032CFE" w:rsidP="00032CFE">
      <w:pPr>
        <w:pStyle w:val="PL"/>
      </w:pPr>
      <w:r w:rsidRPr="00C61E2B">
        <w:t xml:space="preserve">  version: </w:t>
      </w:r>
      <w:r w:rsidRPr="00C61E2B">
        <w:rPr>
          <w:rFonts w:cs="Courier New"/>
          <w:szCs w:val="16"/>
        </w:rPr>
        <w:t>1.0.0</w:t>
      </w:r>
    </w:p>
    <w:p w14:paraId="16CE0C67" w14:textId="77777777" w:rsidR="00032CFE" w:rsidRPr="00C61E2B" w:rsidRDefault="00032CFE" w:rsidP="00032CFE">
      <w:pPr>
        <w:pStyle w:val="PL"/>
      </w:pPr>
      <w:r w:rsidRPr="00C61E2B">
        <w:t xml:space="preserve">  description: |</w:t>
      </w:r>
    </w:p>
    <w:p w14:paraId="79BE8B41" w14:textId="77777777" w:rsidR="00032CFE" w:rsidRPr="00C61E2B" w:rsidRDefault="00032CFE" w:rsidP="00032CFE">
      <w:pPr>
        <w:pStyle w:val="PL"/>
      </w:pPr>
      <w:r w:rsidRPr="00C61E2B">
        <w:t xml:space="preserve">    API for AIMLE Server AIML Task Transfer Service.  </w:t>
      </w:r>
    </w:p>
    <w:p w14:paraId="1DF13387" w14:textId="77777777" w:rsidR="00032CFE" w:rsidRPr="00C61E2B" w:rsidRDefault="00032CFE" w:rsidP="00032CFE">
      <w:pPr>
        <w:pStyle w:val="PL"/>
      </w:pPr>
      <w:r w:rsidRPr="00C61E2B">
        <w:t xml:space="preserve">    © 2025,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r w:rsidRPr="00C61E2B">
        <w:t>externalDocs:</w:t>
      </w:r>
    </w:p>
    <w:p w14:paraId="09C30ADA" w14:textId="77777777" w:rsidR="00032CFE" w:rsidRPr="00C61E2B" w:rsidRDefault="00032CFE" w:rsidP="00032CFE">
      <w:pPr>
        <w:pStyle w:val="PL"/>
      </w:pPr>
      <w:r w:rsidRPr="00C61E2B">
        <w:t xml:space="preserve">  description: &gt;</w:t>
      </w:r>
    </w:p>
    <w:p w14:paraId="1A840D56" w14:textId="5193B9F9" w:rsidR="00032CFE" w:rsidRPr="00C61E2B" w:rsidRDefault="00032CFE" w:rsidP="00032CFE">
      <w:pPr>
        <w:pStyle w:val="PL"/>
        <w:rPr>
          <w:lang w:eastAsia="zh-CN"/>
        </w:rPr>
      </w:pPr>
      <w:r w:rsidRPr="00C61E2B">
        <w:t xml:space="preserve">    3GPP TS 24.560 </w:t>
      </w:r>
      <w:r w:rsidR="006F008A" w:rsidRPr="00C61E2B">
        <w:t>V2.0.0</w:t>
      </w:r>
      <w:r w:rsidRPr="00C61E2B">
        <w:t xml:space="preserve">; </w:t>
      </w:r>
      <w:r w:rsidRPr="00C61E2B">
        <w:rPr>
          <w:lang w:eastAsia="zh-CN"/>
        </w:rPr>
        <w:t>Artificial Intelligence 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'{apiRoot}/aimles-task-transfer/v1'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apiRoot: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apiRoot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/assist-tt: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r w:rsidRPr="00C61E2B">
        <w:rPr>
          <w:rFonts w:cs="Courier New"/>
          <w:szCs w:val="16"/>
        </w:rPr>
        <w:t>operationId: AimlTtAssist</w:t>
      </w:r>
    </w:p>
    <w:p w14:paraId="7E9B43BF" w14:textId="77777777" w:rsidR="00032CFE" w:rsidRPr="00C61E2B" w:rsidRDefault="00032CFE" w:rsidP="00032CFE">
      <w:pPr>
        <w:pStyle w:val="PL"/>
      </w:pPr>
      <w:r w:rsidRPr="00C61E2B">
        <w:t xml:space="preserve">      tags:</w:t>
      </w:r>
    </w:p>
    <w:p w14:paraId="2582F94A" w14:textId="77777777" w:rsidR="00032CFE" w:rsidRPr="00C61E2B" w:rsidRDefault="00032CFE" w:rsidP="00032CFE">
      <w:pPr>
        <w:pStyle w:val="PL"/>
      </w:pPr>
      <w:r w:rsidRPr="00C61E2B">
        <w:t xml:space="preserve">        - AIML task transfer assist</w:t>
      </w:r>
    </w:p>
    <w:p w14:paraId="2CA24BF3" w14:textId="77777777" w:rsidR="00032CFE" w:rsidRPr="00C61E2B" w:rsidRDefault="00032CFE" w:rsidP="00032CFE">
      <w:pPr>
        <w:pStyle w:val="PL"/>
      </w:pPr>
      <w:r w:rsidRPr="00C61E2B">
        <w:t xml:space="preserve">      requestBody:</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application/json:</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'#/components/schemas/AimlesTaskTransferAssistReq'</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application/json:</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'#/components/schemas/AimlesTaskTransferAssistResp'</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/request-ctld:</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r w:rsidRPr="00C61E2B">
        <w:rPr>
          <w:rFonts w:cs="Courier New"/>
          <w:szCs w:val="16"/>
        </w:rPr>
        <w:t>operationId: CtldAimlTt</w:t>
      </w:r>
    </w:p>
    <w:p w14:paraId="4A1E35C2" w14:textId="77777777" w:rsidR="00032CFE" w:rsidRPr="00C61E2B" w:rsidRDefault="00032CFE" w:rsidP="00032CFE">
      <w:pPr>
        <w:pStyle w:val="PL"/>
      </w:pPr>
      <w:r w:rsidRPr="00C61E2B">
        <w:t xml:space="preserve">      tags:</w:t>
      </w:r>
    </w:p>
    <w:p w14:paraId="040140CD" w14:textId="77777777" w:rsidR="00032CFE" w:rsidRPr="00C61E2B" w:rsidRDefault="00032CFE" w:rsidP="00032CFE">
      <w:pPr>
        <w:pStyle w:val="PL"/>
      </w:pPr>
      <w:r w:rsidRPr="00C61E2B">
        <w:t xml:space="preserve">        - Controlled AIML task transfer</w:t>
      </w:r>
    </w:p>
    <w:p w14:paraId="3F1FAC79" w14:textId="77777777" w:rsidR="00032CFE" w:rsidRPr="00C61E2B" w:rsidRDefault="00032CFE" w:rsidP="00032CFE">
      <w:pPr>
        <w:pStyle w:val="PL"/>
      </w:pPr>
      <w:r w:rsidRPr="00C61E2B">
        <w:t xml:space="preserve">      requestBody:</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server controlled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application/json:</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'#/components/schemas/AimlesControlledTaskTransferReq'</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Contains the AIMLE server controlled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application/json:</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'#/components/schemas/AimlesControlledTaskTransferResp'</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securitySchemes:</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clientCredentials:</w:t>
      </w:r>
    </w:p>
    <w:p w14:paraId="7259AE3B" w14:textId="77777777" w:rsidR="00032CFE" w:rsidRPr="00C61E2B" w:rsidRDefault="00032CFE" w:rsidP="00032CFE">
      <w:pPr>
        <w:pStyle w:val="PL"/>
      </w:pPr>
      <w:r w:rsidRPr="00C61E2B">
        <w:t xml:space="preserve">          tokenUrl: '{tokenUrl}'</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AimlesTaskTransferAssistReq:</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t xml:space="preserve">      - requestorId</w:t>
      </w:r>
    </w:p>
    <w:p w14:paraId="043160FA" w14:textId="77777777" w:rsidR="00032CFE" w:rsidRPr="00C61E2B" w:rsidRDefault="00032CFE" w:rsidP="00032CFE">
      <w:pPr>
        <w:pStyle w:val="PL"/>
      </w:pPr>
      <w:r w:rsidRPr="00C61E2B">
        <w:t xml:space="preserve">      - aimlTaskType</w:t>
      </w:r>
    </w:p>
    <w:p w14:paraId="7561FCCE" w14:textId="77777777" w:rsidR="00032CFE" w:rsidRPr="00C61E2B" w:rsidRDefault="00032CFE" w:rsidP="00032CFE">
      <w:pPr>
        <w:pStyle w:val="PL"/>
      </w:pPr>
      <w:r w:rsidRPr="00C61E2B">
        <w:t xml:space="preserve">      - aimlInfoType</w:t>
      </w:r>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requestorId:</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valServiceId:</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lastRenderedPageBreak/>
        <w:t xml:space="preserve">          type: string</w:t>
      </w:r>
    </w:p>
    <w:p w14:paraId="7A612A1E" w14:textId="77777777" w:rsidR="00032CFE" w:rsidRPr="00C61E2B" w:rsidRDefault="00032CFE" w:rsidP="00032CFE">
      <w:pPr>
        <w:pStyle w:val="PL"/>
      </w:pPr>
      <w:r w:rsidRPr="00C61E2B">
        <w:t xml:space="preserve">        aimlTaskType:</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aimlInfoType:</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aimlRmngTrainReq:</w:t>
      </w:r>
    </w:p>
    <w:p w14:paraId="39705EAA" w14:textId="77777777" w:rsidR="00032CFE" w:rsidRPr="00C61E2B" w:rsidRDefault="00032CFE" w:rsidP="00032CFE">
      <w:pPr>
        <w:pStyle w:val="PL"/>
      </w:pPr>
      <w:r w:rsidRPr="00C61E2B">
        <w:t xml:space="preserve">          $ref: '#/components/schemas/AimlRmngTrainingReq'</w:t>
      </w:r>
    </w:p>
    <w:p w14:paraId="26EC7CAC" w14:textId="77777777" w:rsidR="00032CFE" w:rsidRPr="00C61E2B" w:rsidRDefault="00032CFE" w:rsidP="00032CFE">
      <w:pPr>
        <w:pStyle w:val="PL"/>
      </w:pPr>
      <w:r w:rsidRPr="00C61E2B">
        <w:t xml:space="preserve">        aimlImdInfo:</w:t>
      </w:r>
    </w:p>
    <w:p w14:paraId="59778EF3" w14:textId="77777777" w:rsidR="00032CFE" w:rsidRPr="00C61E2B" w:rsidRDefault="00032CFE" w:rsidP="00032CFE">
      <w:pPr>
        <w:pStyle w:val="PL"/>
      </w:pPr>
      <w:r w:rsidRPr="00C61E2B">
        <w:t xml:space="preserve">          $ref: '#/components/schemas/AimlIntermediateInfo'</w:t>
      </w:r>
    </w:p>
    <w:p w14:paraId="5AB3F085" w14:textId="77777777" w:rsidR="00032CFE" w:rsidRPr="00C61E2B" w:rsidRDefault="00032CFE" w:rsidP="00032CFE">
      <w:pPr>
        <w:pStyle w:val="PL"/>
      </w:pPr>
      <w:r w:rsidRPr="00C61E2B">
        <w:t xml:space="preserve">        timeValidity:</w:t>
      </w:r>
    </w:p>
    <w:p w14:paraId="441EFBE7" w14:textId="77777777" w:rsidR="00032CFE" w:rsidRPr="00C61E2B" w:rsidRDefault="00032CFE" w:rsidP="00032CFE">
      <w:pPr>
        <w:pStyle w:val="PL"/>
      </w:pPr>
      <w:r w:rsidRPr="00C61E2B">
        <w:t xml:space="preserve">          $ref: 'TS29122_CommonData.yaml#/components/schemas/TimeWindow'</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AimlesTaskTransferAssistResp:</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assistanceTime</w:t>
      </w:r>
    </w:p>
    <w:p w14:paraId="2ABF7E36" w14:textId="77777777" w:rsidR="00032CFE" w:rsidRPr="00C61E2B" w:rsidRDefault="00032CFE" w:rsidP="00032CFE">
      <w:pPr>
        <w:pStyle w:val="PL"/>
      </w:pPr>
      <w:r w:rsidRPr="00C61E2B">
        <w:t xml:space="preserve">      - targetAimlIds</w:t>
      </w:r>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assistanceTime:</w:t>
      </w:r>
    </w:p>
    <w:p w14:paraId="15BC1A7A" w14:textId="77777777" w:rsidR="00032CFE" w:rsidRPr="00C61E2B" w:rsidRDefault="00032CFE" w:rsidP="00032CFE">
      <w:pPr>
        <w:pStyle w:val="PL"/>
      </w:pPr>
      <w:r w:rsidRPr="00C61E2B">
        <w:t xml:space="preserve">          $ref: 'TS29122_CommonData.yaml#/components/schemas/TimeWindow'</w:t>
      </w:r>
    </w:p>
    <w:p w14:paraId="6C5070CB" w14:textId="77777777" w:rsidR="00032CFE" w:rsidRPr="00C61E2B" w:rsidRDefault="00032CFE" w:rsidP="00032CFE">
      <w:pPr>
        <w:pStyle w:val="PL"/>
      </w:pPr>
      <w:r w:rsidRPr="00C61E2B">
        <w:t xml:space="preserve">        targetAimlIds:</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minItems: 1</w:t>
      </w:r>
    </w:p>
    <w:p w14:paraId="320211BD" w14:textId="77777777" w:rsidR="00032CFE" w:rsidRPr="00C61E2B" w:rsidRDefault="00032CFE" w:rsidP="00032CFE">
      <w:pPr>
        <w:pStyle w:val="PL"/>
      </w:pPr>
      <w:r w:rsidRPr="00C61E2B">
        <w:t xml:space="preserve">        transferMode:</w:t>
      </w:r>
    </w:p>
    <w:p w14:paraId="146F5335" w14:textId="77777777" w:rsidR="00032CFE" w:rsidRPr="00C61E2B" w:rsidRDefault="00032CFE" w:rsidP="00032CFE">
      <w:pPr>
        <w:pStyle w:val="PL"/>
      </w:pPr>
      <w:r w:rsidRPr="00C61E2B">
        <w:t xml:space="preserve">          $ref: '#/components/schemas/TransferMode'</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AimlesControlledTaskTransferReq:</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requestorId</w:t>
      </w:r>
    </w:p>
    <w:p w14:paraId="028C475F" w14:textId="77777777" w:rsidR="00032CFE" w:rsidRPr="00C61E2B" w:rsidRDefault="00032CFE" w:rsidP="00032CFE">
      <w:pPr>
        <w:pStyle w:val="PL"/>
      </w:pPr>
      <w:r w:rsidRPr="00C61E2B">
        <w:t xml:space="preserve">      - aimlTaskType</w:t>
      </w:r>
    </w:p>
    <w:p w14:paraId="5A9AA6E8" w14:textId="77777777" w:rsidR="00032CFE" w:rsidRPr="00C61E2B" w:rsidRDefault="00032CFE" w:rsidP="00032CFE">
      <w:pPr>
        <w:pStyle w:val="PL"/>
      </w:pPr>
      <w:r w:rsidRPr="00C61E2B">
        <w:t xml:space="preserve">      - aimlInfoType</w:t>
      </w:r>
    </w:p>
    <w:p w14:paraId="7A01F03E" w14:textId="77777777" w:rsidR="00032CFE" w:rsidRPr="00C61E2B" w:rsidRDefault="00032CFE" w:rsidP="00032CFE">
      <w:pPr>
        <w:pStyle w:val="PL"/>
      </w:pPr>
      <w:r w:rsidRPr="00C61E2B">
        <w:t xml:space="preserve">      - aimlTaskTransferTime</w:t>
      </w:r>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requestorId:</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aimlTaskType:</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aimlInfoType:</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aimlTaskTransferTime:</w:t>
      </w:r>
    </w:p>
    <w:p w14:paraId="747689E4" w14:textId="77777777" w:rsidR="00032CFE" w:rsidRPr="00C61E2B" w:rsidRDefault="00032CFE" w:rsidP="00032CFE">
      <w:pPr>
        <w:pStyle w:val="PL"/>
      </w:pPr>
      <w:r w:rsidRPr="00C61E2B">
        <w:t xml:space="preserve">          $ref: 'TS29122_CommonData.yaml#/components/schemas/TimeWindow'</w:t>
      </w:r>
    </w:p>
    <w:p w14:paraId="0294E5D8" w14:textId="77777777" w:rsidR="00032CFE" w:rsidRPr="00C61E2B" w:rsidRDefault="00032CFE" w:rsidP="00032CFE">
      <w:pPr>
        <w:pStyle w:val="PL"/>
      </w:pPr>
      <w:r w:rsidRPr="00C61E2B">
        <w:t xml:space="preserve">        timeValidity:</w:t>
      </w:r>
    </w:p>
    <w:p w14:paraId="2542463E" w14:textId="77777777" w:rsidR="00032CFE" w:rsidRPr="00C61E2B" w:rsidRDefault="00032CFE" w:rsidP="00032CFE">
      <w:pPr>
        <w:pStyle w:val="PL"/>
      </w:pPr>
      <w:r w:rsidRPr="00C61E2B">
        <w:t xml:space="preserve">          $ref: 'TS29122_CommonData.yaml#/components/schemas/TimeWindow'</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AimlesControlledTaskTransferResp:</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controlled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assistanceTime</w:t>
      </w:r>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assistanceTime:</w:t>
      </w:r>
    </w:p>
    <w:p w14:paraId="69F3E7E3" w14:textId="77777777" w:rsidR="00032CFE" w:rsidRPr="00C61E2B" w:rsidRDefault="00032CFE" w:rsidP="00032CFE">
      <w:pPr>
        <w:pStyle w:val="PL"/>
      </w:pPr>
      <w:r w:rsidRPr="00C61E2B">
        <w:t xml:space="preserve">          $ref: 'TS29122_CommonData.yaml#/components/schemas/TimeWindow'</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AimlRmngTrainingReq:</w:t>
      </w:r>
    </w:p>
    <w:p w14:paraId="4C3803AC" w14:textId="77777777" w:rsidR="00032CFE" w:rsidRPr="00C61E2B" w:rsidRDefault="00032CFE" w:rsidP="00032CFE">
      <w:pPr>
        <w:pStyle w:val="PL"/>
        <w:rPr>
          <w:lang w:eastAsia="zh-CN"/>
        </w:rPr>
      </w:pPr>
      <w:r w:rsidRPr="00C61E2B">
        <w:t xml:space="preserve">      description: </w:t>
      </w:r>
      <w:r w:rsidRPr="00C61E2B">
        <w:rPr>
          <w:lang w:eastAsia="zh-CN"/>
        </w:rPr>
        <w:t>Contains requirements for AIML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reqRmngTrainResorce:</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reqRmngTrainIterNum:</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AimlIntermediateInfo:</w:t>
      </w:r>
    </w:p>
    <w:p w14:paraId="1554914B" w14:textId="77777777" w:rsidR="00032CFE" w:rsidRPr="00C61E2B" w:rsidRDefault="00032CFE" w:rsidP="00032CFE">
      <w:pPr>
        <w:pStyle w:val="PL"/>
        <w:rPr>
          <w:lang w:eastAsia="zh-CN"/>
        </w:rPr>
      </w:pPr>
      <w:r w:rsidRPr="00C61E2B">
        <w:t xml:space="preserve">      description: </w:t>
      </w:r>
      <w:r w:rsidRPr="00C61E2B">
        <w:rPr>
          <w:lang w:eastAsia="zh-CN"/>
        </w:rPr>
        <w:t>Contains the AIML intermediate information for intermediate AIML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aimlImdModel:</w:t>
      </w:r>
    </w:p>
    <w:p w14:paraId="70F8D2A0" w14:textId="77777777" w:rsidR="00032CFE" w:rsidRPr="00C61E2B" w:rsidRDefault="00032CFE" w:rsidP="00032CFE">
      <w:pPr>
        <w:pStyle w:val="PL"/>
      </w:pPr>
      <w:r w:rsidRPr="00C61E2B">
        <w:t xml:space="preserve">          $ref: '#/components/schemas/AimlRmngTrainingReq'</w:t>
      </w:r>
    </w:p>
    <w:p w14:paraId="14B54228" w14:textId="77777777" w:rsidR="00032CFE" w:rsidRPr="00C61E2B" w:rsidRDefault="00032CFE" w:rsidP="00032CFE">
      <w:pPr>
        <w:pStyle w:val="PL"/>
      </w:pPr>
      <w:r w:rsidRPr="00C61E2B">
        <w:t xml:space="preserve">        aimlUsedTrainTime:</w:t>
      </w:r>
    </w:p>
    <w:p w14:paraId="08B7C017" w14:textId="77777777" w:rsidR="00032CFE" w:rsidRPr="00C61E2B" w:rsidRDefault="00032CFE" w:rsidP="00032CFE">
      <w:pPr>
        <w:pStyle w:val="PL"/>
      </w:pPr>
      <w:r w:rsidRPr="00C61E2B">
        <w:t xml:space="preserve">          $ref: 'TS29122_CommonData.yaml#/components/schemas/TimeWindow'</w:t>
      </w:r>
    </w:p>
    <w:p w14:paraId="0C50F7BE" w14:textId="77777777" w:rsidR="00032CFE" w:rsidRPr="00C61E2B" w:rsidRDefault="00032CFE" w:rsidP="00032CFE">
      <w:pPr>
        <w:pStyle w:val="PL"/>
      </w:pPr>
      <w:r w:rsidRPr="00C61E2B">
        <w:lastRenderedPageBreak/>
        <w:t xml:space="preserve">        usedTrainResource:</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usedTrainIterNum:</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TransferMode:</w:t>
      </w:r>
    </w:p>
    <w:p w14:paraId="42A2811B" w14:textId="77777777" w:rsidR="00032CFE" w:rsidRPr="00C61E2B" w:rsidRDefault="00032CFE" w:rsidP="00032CFE">
      <w:pPr>
        <w:pStyle w:val="PL"/>
      </w:pPr>
      <w:r w:rsidRPr="00C61E2B">
        <w:t xml:space="preserve">      anyOf:</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enum:</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p>
    <w:p w14:paraId="1193CABB" w14:textId="77777777" w:rsidR="00032CFE" w:rsidRPr="00C61E2B" w:rsidRDefault="00032CFE" w:rsidP="00032CFE">
      <w:pPr>
        <w:pStyle w:val="PL"/>
      </w:pPr>
      <w:r w:rsidRPr="00C61E2B">
        <w:t xml:space="preserve">        Possible values are:</w:t>
      </w:r>
    </w:p>
    <w:p w14:paraId="6DD535A2" w14:textId="77777777" w:rsidR="00032CFE" w:rsidRPr="00C61E2B" w:rsidRDefault="00032CFE" w:rsidP="00032CFE">
      <w:pPr>
        <w:pStyle w:val="PL"/>
      </w:pPr>
      <w:r w:rsidRPr="00C61E2B">
        <w:t xml:space="preserve">        - DIRECT: Directly from the source AIML member to the target AIML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42D68105" w14:textId="4056872C" w:rsidR="003446B6" w:rsidRPr="00C61E2B" w:rsidRDefault="006D7653" w:rsidP="007A4424">
      <w:pPr>
        <w:pStyle w:val="Heading8"/>
      </w:pPr>
      <w:r w:rsidRPr="00C61E2B">
        <w:br w:type="page"/>
      </w:r>
      <w:bookmarkStart w:id="995" w:name="_Toc215167909"/>
      <w:r w:rsidR="003446B6" w:rsidRPr="00C61E2B">
        <w:lastRenderedPageBreak/>
        <w:t>Change history</w:t>
      </w:r>
      <w:bookmarkEnd w:id="988"/>
      <w:bookmarkEnd w:id="9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3446B6">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25"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425"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3446B6">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25" w:type="dxa"/>
            <w:shd w:val="solid" w:color="FFFFFF" w:fill="auto"/>
          </w:tcPr>
          <w:p w14:paraId="117D2468" w14:textId="77777777" w:rsidR="004B23D0" w:rsidRPr="00C61E2B" w:rsidRDefault="004B23D0" w:rsidP="004B23D0">
            <w:pPr>
              <w:pStyle w:val="TAL"/>
              <w:rPr>
                <w:sz w:val="16"/>
                <w:szCs w:val="16"/>
              </w:rPr>
            </w:pPr>
          </w:p>
        </w:tc>
        <w:tc>
          <w:tcPr>
            <w:tcW w:w="425"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3446B6">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25" w:type="dxa"/>
            <w:shd w:val="solid" w:color="FFFFFF" w:fill="auto"/>
          </w:tcPr>
          <w:p w14:paraId="115757AC" w14:textId="77777777" w:rsidR="007713EE" w:rsidRPr="00C61E2B" w:rsidRDefault="007713EE" w:rsidP="004B23D0">
            <w:pPr>
              <w:pStyle w:val="TAL"/>
              <w:rPr>
                <w:sz w:val="16"/>
                <w:szCs w:val="16"/>
              </w:rPr>
            </w:pPr>
          </w:p>
        </w:tc>
        <w:tc>
          <w:tcPr>
            <w:tcW w:w="425"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3446B6">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25" w:type="dxa"/>
            <w:shd w:val="solid" w:color="FFFFFF" w:fill="auto"/>
          </w:tcPr>
          <w:p w14:paraId="1FA5B1E8" w14:textId="77777777" w:rsidR="007713EE" w:rsidRPr="00C61E2B" w:rsidRDefault="007713EE" w:rsidP="004B23D0">
            <w:pPr>
              <w:pStyle w:val="TAL"/>
              <w:rPr>
                <w:sz w:val="16"/>
                <w:szCs w:val="16"/>
              </w:rPr>
            </w:pPr>
          </w:p>
        </w:tc>
        <w:tc>
          <w:tcPr>
            <w:tcW w:w="425"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3446B6">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25" w:type="dxa"/>
            <w:shd w:val="solid" w:color="FFFFFF" w:fill="auto"/>
          </w:tcPr>
          <w:p w14:paraId="64115E92" w14:textId="77777777" w:rsidR="007713EE" w:rsidRPr="00C61E2B" w:rsidRDefault="007713EE" w:rsidP="004B23D0">
            <w:pPr>
              <w:pStyle w:val="TAL"/>
              <w:rPr>
                <w:sz w:val="16"/>
                <w:szCs w:val="16"/>
              </w:rPr>
            </w:pPr>
          </w:p>
        </w:tc>
        <w:tc>
          <w:tcPr>
            <w:tcW w:w="425"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3446B6">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25" w:type="dxa"/>
            <w:shd w:val="solid" w:color="FFFFFF" w:fill="auto"/>
          </w:tcPr>
          <w:p w14:paraId="173A69D5" w14:textId="77777777" w:rsidR="00A259C6" w:rsidRPr="00C61E2B" w:rsidRDefault="00A259C6" w:rsidP="004B23D0">
            <w:pPr>
              <w:pStyle w:val="TAL"/>
              <w:rPr>
                <w:sz w:val="16"/>
                <w:szCs w:val="16"/>
              </w:rPr>
            </w:pPr>
          </w:p>
        </w:tc>
        <w:tc>
          <w:tcPr>
            <w:tcW w:w="425"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3446B6">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25" w:type="dxa"/>
            <w:shd w:val="solid" w:color="FFFFFF" w:fill="auto"/>
          </w:tcPr>
          <w:p w14:paraId="2351E0C6" w14:textId="77777777" w:rsidR="004E2294" w:rsidRPr="00C61E2B" w:rsidRDefault="004E2294" w:rsidP="004B23D0">
            <w:pPr>
              <w:pStyle w:val="TAL"/>
              <w:rPr>
                <w:sz w:val="16"/>
                <w:szCs w:val="16"/>
              </w:rPr>
            </w:pPr>
          </w:p>
        </w:tc>
        <w:tc>
          <w:tcPr>
            <w:tcW w:w="425"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3446B6">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25" w:type="dxa"/>
            <w:shd w:val="solid" w:color="FFFFFF" w:fill="auto"/>
          </w:tcPr>
          <w:p w14:paraId="565A05A3" w14:textId="77777777" w:rsidR="00AF479B" w:rsidRPr="00C61E2B" w:rsidRDefault="00AF479B" w:rsidP="004B23D0">
            <w:pPr>
              <w:pStyle w:val="TAL"/>
              <w:rPr>
                <w:sz w:val="16"/>
                <w:szCs w:val="16"/>
              </w:rPr>
            </w:pPr>
          </w:p>
        </w:tc>
        <w:tc>
          <w:tcPr>
            <w:tcW w:w="425"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3446B6">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25" w:type="dxa"/>
            <w:shd w:val="solid" w:color="FFFFFF" w:fill="auto"/>
          </w:tcPr>
          <w:p w14:paraId="2A3BD2FE" w14:textId="77777777" w:rsidR="007E7E9E" w:rsidRPr="00C61E2B" w:rsidRDefault="007E7E9E" w:rsidP="004B23D0">
            <w:pPr>
              <w:pStyle w:val="TAL"/>
              <w:rPr>
                <w:sz w:val="16"/>
                <w:szCs w:val="16"/>
              </w:rPr>
            </w:pPr>
          </w:p>
        </w:tc>
        <w:tc>
          <w:tcPr>
            <w:tcW w:w="425"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3446B6">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25" w:type="dxa"/>
            <w:shd w:val="solid" w:color="FFFFFF" w:fill="auto"/>
          </w:tcPr>
          <w:p w14:paraId="321A9225" w14:textId="77777777" w:rsidR="007E7E9E" w:rsidRPr="00C61E2B" w:rsidRDefault="007E7E9E" w:rsidP="007E7E9E">
            <w:pPr>
              <w:pStyle w:val="TAL"/>
              <w:rPr>
                <w:sz w:val="16"/>
                <w:szCs w:val="16"/>
              </w:rPr>
            </w:pPr>
          </w:p>
        </w:tc>
        <w:tc>
          <w:tcPr>
            <w:tcW w:w="425"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3446B6">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25" w:type="dxa"/>
            <w:shd w:val="solid" w:color="FFFFFF" w:fill="auto"/>
          </w:tcPr>
          <w:p w14:paraId="4E97055F" w14:textId="77777777" w:rsidR="007E7E9E" w:rsidRPr="00C61E2B" w:rsidRDefault="007E7E9E" w:rsidP="007E7E9E">
            <w:pPr>
              <w:pStyle w:val="TAL"/>
              <w:rPr>
                <w:sz w:val="16"/>
                <w:szCs w:val="16"/>
              </w:rPr>
            </w:pPr>
          </w:p>
        </w:tc>
        <w:tc>
          <w:tcPr>
            <w:tcW w:w="425"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3446B6">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25" w:type="dxa"/>
            <w:shd w:val="solid" w:color="FFFFFF" w:fill="auto"/>
          </w:tcPr>
          <w:p w14:paraId="6B2E4E78" w14:textId="77777777" w:rsidR="00482AEC" w:rsidRPr="00C61E2B" w:rsidRDefault="00482AEC" w:rsidP="007E7E9E">
            <w:pPr>
              <w:pStyle w:val="TAL"/>
              <w:rPr>
                <w:sz w:val="16"/>
                <w:szCs w:val="16"/>
              </w:rPr>
            </w:pPr>
          </w:p>
        </w:tc>
        <w:tc>
          <w:tcPr>
            <w:tcW w:w="425"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3446B6">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25" w:type="dxa"/>
            <w:shd w:val="solid" w:color="FFFFFF" w:fill="auto"/>
          </w:tcPr>
          <w:p w14:paraId="0382A723" w14:textId="77777777" w:rsidR="003A168E" w:rsidRPr="00C61E2B" w:rsidRDefault="003A168E" w:rsidP="003A168E">
            <w:pPr>
              <w:pStyle w:val="TAL"/>
              <w:rPr>
                <w:sz w:val="16"/>
                <w:szCs w:val="16"/>
              </w:rPr>
            </w:pPr>
          </w:p>
        </w:tc>
        <w:tc>
          <w:tcPr>
            <w:tcW w:w="425"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3446B6">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25" w:type="dxa"/>
            <w:shd w:val="solid" w:color="FFFFFF" w:fill="auto"/>
          </w:tcPr>
          <w:p w14:paraId="7EA3DEFC" w14:textId="77777777" w:rsidR="005400BE" w:rsidRPr="00C61E2B" w:rsidRDefault="005400BE" w:rsidP="005400BE">
            <w:pPr>
              <w:pStyle w:val="TAL"/>
              <w:rPr>
                <w:sz w:val="16"/>
                <w:szCs w:val="16"/>
              </w:rPr>
            </w:pPr>
          </w:p>
        </w:tc>
        <w:tc>
          <w:tcPr>
            <w:tcW w:w="425"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3446B6">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25" w:type="dxa"/>
            <w:shd w:val="solid" w:color="FFFFFF" w:fill="auto"/>
          </w:tcPr>
          <w:p w14:paraId="772F9A41" w14:textId="77777777" w:rsidR="005E5671" w:rsidRPr="00C61E2B" w:rsidRDefault="005E5671" w:rsidP="005E5671">
            <w:pPr>
              <w:pStyle w:val="TAL"/>
              <w:rPr>
                <w:sz w:val="16"/>
                <w:szCs w:val="16"/>
              </w:rPr>
            </w:pPr>
          </w:p>
        </w:tc>
        <w:tc>
          <w:tcPr>
            <w:tcW w:w="425"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3446B6">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25" w:type="dxa"/>
            <w:shd w:val="solid" w:color="FFFFFF" w:fill="auto"/>
          </w:tcPr>
          <w:p w14:paraId="5AFE2FDB" w14:textId="77777777" w:rsidR="00E40367" w:rsidRPr="00C61E2B" w:rsidRDefault="00E40367" w:rsidP="00E40367">
            <w:pPr>
              <w:pStyle w:val="TAL"/>
              <w:rPr>
                <w:sz w:val="16"/>
                <w:szCs w:val="16"/>
              </w:rPr>
            </w:pPr>
          </w:p>
        </w:tc>
        <w:tc>
          <w:tcPr>
            <w:tcW w:w="425"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3446B6">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25" w:type="dxa"/>
            <w:shd w:val="solid" w:color="FFFFFF" w:fill="auto"/>
          </w:tcPr>
          <w:p w14:paraId="62DE2072" w14:textId="77777777" w:rsidR="00D12999" w:rsidRPr="00C61E2B" w:rsidRDefault="00D12999" w:rsidP="00D12999">
            <w:pPr>
              <w:pStyle w:val="TAL"/>
              <w:rPr>
                <w:sz w:val="16"/>
                <w:szCs w:val="16"/>
              </w:rPr>
            </w:pPr>
          </w:p>
        </w:tc>
        <w:tc>
          <w:tcPr>
            <w:tcW w:w="425"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3446B6">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25" w:type="dxa"/>
            <w:shd w:val="solid" w:color="FFFFFF" w:fill="auto"/>
          </w:tcPr>
          <w:p w14:paraId="253C3DFE" w14:textId="77777777" w:rsidR="00D12999" w:rsidRPr="00C61E2B" w:rsidRDefault="00D12999" w:rsidP="00D12999">
            <w:pPr>
              <w:pStyle w:val="TAL"/>
              <w:rPr>
                <w:sz w:val="16"/>
                <w:szCs w:val="16"/>
              </w:rPr>
            </w:pPr>
          </w:p>
        </w:tc>
        <w:tc>
          <w:tcPr>
            <w:tcW w:w="425"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3446B6">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25" w:type="dxa"/>
            <w:shd w:val="solid" w:color="FFFFFF" w:fill="auto"/>
          </w:tcPr>
          <w:p w14:paraId="32390386" w14:textId="77777777" w:rsidR="008378E4" w:rsidRPr="00C61E2B" w:rsidRDefault="008378E4" w:rsidP="008378E4">
            <w:pPr>
              <w:pStyle w:val="TAL"/>
              <w:rPr>
                <w:sz w:val="16"/>
                <w:szCs w:val="16"/>
              </w:rPr>
            </w:pPr>
          </w:p>
        </w:tc>
        <w:tc>
          <w:tcPr>
            <w:tcW w:w="425"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3446B6">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25" w:type="dxa"/>
            <w:shd w:val="solid" w:color="FFFFFF" w:fill="auto"/>
          </w:tcPr>
          <w:p w14:paraId="2723F18A" w14:textId="77777777" w:rsidR="008378E4" w:rsidRPr="00C61E2B" w:rsidRDefault="008378E4" w:rsidP="008378E4">
            <w:pPr>
              <w:pStyle w:val="TAL"/>
              <w:rPr>
                <w:sz w:val="16"/>
                <w:szCs w:val="16"/>
              </w:rPr>
            </w:pPr>
          </w:p>
        </w:tc>
        <w:tc>
          <w:tcPr>
            <w:tcW w:w="425"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3446B6">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25" w:type="dxa"/>
            <w:shd w:val="solid" w:color="FFFFFF" w:fill="auto"/>
          </w:tcPr>
          <w:p w14:paraId="63240B74" w14:textId="77777777" w:rsidR="005F3E5E" w:rsidRPr="00C61E2B" w:rsidRDefault="005F3E5E" w:rsidP="005F3E5E">
            <w:pPr>
              <w:pStyle w:val="TAL"/>
              <w:rPr>
                <w:sz w:val="16"/>
                <w:szCs w:val="16"/>
              </w:rPr>
            </w:pPr>
          </w:p>
        </w:tc>
        <w:tc>
          <w:tcPr>
            <w:tcW w:w="425"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3446B6">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25" w:type="dxa"/>
            <w:shd w:val="solid" w:color="FFFFFF" w:fill="auto"/>
          </w:tcPr>
          <w:p w14:paraId="302868DC" w14:textId="77777777" w:rsidR="005F3E5E" w:rsidRPr="00C61E2B" w:rsidRDefault="005F3E5E" w:rsidP="005F3E5E">
            <w:pPr>
              <w:pStyle w:val="TAL"/>
              <w:rPr>
                <w:sz w:val="16"/>
                <w:szCs w:val="16"/>
              </w:rPr>
            </w:pPr>
          </w:p>
        </w:tc>
        <w:tc>
          <w:tcPr>
            <w:tcW w:w="425"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3446B6">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25" w:type="dxa"/>
            <w:shd w:val="solid" w:color="FFFFFF" w:fill="auto"/>
          </w:tcPr>
          <w:p w14:paraId="286CA336" w14:textId="77777777" w:rsidR="005F3E5E" w:rsidRPr="00C61E2B" w:rsidRDefault="005F3E5E" w:rsidP="005F3E5E">
            <w:pPr>
              <w:pStyle w:val="TAL"/>
              <w:rPr>
                <w:sz w:val="16"/>
                <w:szCs w:val="16"/>
              </w:rPr>
            </w:pPr>
          </w:p>
        </w:tc>
        <w:tc>
          <w:tcPr>
            <w:tcW w:w="425"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3446B6">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25" w:type="dxa"/>
            <w:shd w:val="solid" w:color="FFFFFF" w:fill="auto"/>
          </w:tcPr>
          <w:p w14:paraId="14FBA5F1" w14:textId="77777777" w:rsidR="005F3E5E" w:rsidRPr="00C61E2B" w:rsidRDefault="005F3E5E" w:rsidP="005F3E5E">
            <w:pPr>
              <w:pStyle w:val="TAL"/>
              <w:rPr>
                <w:sz w:val="16"/>
                <w:szCs w:val="16"/>
              </w:rPr>
            </w:pPr>
          </w:p>
        </w:tc>
        <w:tc>
          <w:tcPr>
            <w:tcW w:w="425"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3446B6">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25" w:type="dxa"/>
            <w:shd w:val="solid" w:color="FFFFFF" w:fill="auto"/>
          </w:tcPr>
          <w:p w14:paraId="43664A58" w14:textId="77777777" w:rsidR="005F3E5E" w:rsidRPr="00C61E2B" w:rsidRDefault="005F3E5E" w:rsidP="005F3E5E">
            <w:pPr>
              <w:pStyle w:val="TAL"/>
              <w:rPr>
                <w:sz w:val="16"/>
                <w:szCs w:val="16"/>
              </w:rPr>
            </w:pPr>
          </w:p>
        </w:tc>
        <w:tc>
          <w:tcPr>
            <w:tcW w:w="425"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3446B6">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25" w:type="dxa"/>
            <w:shd w:val="solid" w:color="FFFFFF" w:fill="auto"/>
          </w:tcPr>
          <w:p w14:paraId="0C368AAD" w14:textId="77777777" w:rsidR="005F3E5E" w:rsidRPr="00C61E2B" w:rsidRDefault="005F3E5E" w:rsidP="005F3E5E">
            <w:pPr>
              <w:pStyle w:val="TAL"/>
              <w:rPr>
                <w:sz w:val="16"/>
                <w:szCs w:val="16"/>
              </w:rPr>
            </w:pPr>
          </w:p>
        </w:tc>
        <w:tc>
          <w:tcPr>
            <w:tcW w:w="425"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3446B6">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25" w:type="dxa"/>
            <w:shd w:val="solid" w:color="FFFFFF" w:fill="auto"/>
          </w:tcPr>
          <w:p w14:paraId="540D4385" w14:textId="77777777" w:rsidR="005F3E5E" w:rsidRPr="00C61E2B" w:rsidRDefault="005F3E5E" w:rsidP="005F3E5E">
            <w:pPr>
              <w:pStyle w:val="TAL"/>
              <w:rPr>
                <w:sz w:val="16"/>
                <w:szCs w:val="16"/>
              </w:rPr>
            </w:pPr>
          </w:p>
        </w:tc>
        <w:tc>
          <w:tcPr>
            <w:tcW w:w="425"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3446B6">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25" w:type="dxa"/>
            <w:shd w:val="solid" w:color="FFFFFF" w:fill="auto"/>
          </w:tcPr>
          <w:p w14:paraId="6F2C82B6" w14:textId="77777777" w:rsidR="005F3E5E" w:rsidRPr="00C61E2B" w:rsidRDefault="005F3E5E" w:rsidP="005F3E5E">
            <w:pPr>
              <w:pStyle w:val="TAL"/>
              <w:rPr>
                <w:sz w:val="16"/>
                <w:szCs w:val="16"/>
              </w:rPr>
            </w:pPr>
          </w:p>
        </w:tc>
        <w:tc>
          <w:tcPr>
            <w:tcW w:w="425"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3446B6">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25" w:type="dxa"/>
            <w:shd w:val="solid" w:color="FFFFFF" w:fill="auto"/>
          </w:tcPr>
          <w:p w14:paraId="40C94321" w14:textId="77777777" w:rsidR="00C0747C" w:rsidRPr="00C61E2B" w:rsidRDefault="00C0747C" w:rsidP="005F3E5E">
            <w:pPr>
              <w:pStyle w:val="TAL"/>
              <w:rPr>
                <w:sz w:val="16"/>
                <w:szCs w:val="16"/>
              </w:rPr>
            </w:pPr>
          </w:p>
        </w:tc>
        <w:tc>
          <w:tcPr>
            <w:tcW w:w="425"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3446B6">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25" w:type="dxa"/>
            <w:shd w:val="solid" w:color="FFFFFF" w:fill="auto"/>
          </w:tcPr>
          <w:p w14:paraId="7D527C33" w14:textId="77777777" w:rsidR="002B6007" w:rsidRPr="00C61E2B" w:rsidRDefault="002B6007" w:rsidP="002B6007">
            <w:pPr>
              <w:pStyle w:val="TAL"/>
              <w:rPr>
                <w:sz w:val="16"/>
                <w:szCs w:val="16"/>
              </w:rPr>
            </w:pPr>
          </w:p>
        </w:tc>
        <w:tc>
          <w:tcPr>
            <w:tcW w:w="425"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3446B6">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25" w:type="dxa"/>
            <w:shd w:val="solid" w:color="FFFFFF" w:fill="auto"/>
          </w:tcPr>
          <w:p w14:paraId="3D96159F" w14:textId="77777777" w:rsidR="002B6007" w:rsidRPr="00C61E2B" w:rsidRDefault="002B6007" w:rsidP="002B6007">
            <w:pPr>
              <w:pStyle w:val="TAL"/>
              <w:rPr>
                <w:sz w:val="16"/>
                <w:szCs w:val="16"/>
              </w:rPr>
            </w:pPr>
          </w:p>
        </w:tc>
        <w:tc>
          <w:tcPr>
            <w:tcW w:w="425"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3446B6">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25" w:type="dxa"/>
            <w:shd w:val="solid" w:color="FFFFFF" w:fill="auto"/>
          </w:tcPr>
          <w:p w14:paraId="07E070DF" w14:textId="77777777" w:rsidR="002B6007" w:rsidRPr="00C61E2B" w:rsidRDefault="002B6007" w:rsidP="002B6007">
            <w:pPr>
              <w:pStyle w:val="TAL"/>
              <w:rPr>
                <w:sz w:val="16"/>
                <w:szCs w:val="16"/>
              </w:rPr>
            </w:pPr>
          </w:p>
        </w:tc>
        <w:tc>
          <w:tcPr>
            <w:tcW w:w="425"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3446B6">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25" w:type="dxa"/>
            <w:shd w:val="solid" w:color="FFFFFF" w:fill="auto"/>
          </w:tcPr>
          <w:p w14:paraId="6D82998C" w14:textId="77777777" w:rsidR="002B6007" w:rsidRPr="00C61E2B" w:rsidRDefault="002B6007" w:rsidP="002B6007">
            <w:pPr>
              <w:pStyle w:val="TAL"/>
              <w:rPr>
                <w:sz w:val="16"/>
                <w:szCs w:val="16"/>
              </w:rPr>
            </w:pPr>
          </w:p>
        </w:tc>
        <w:tc>
          <w:tcPr>
            <w:tcW w:w="425"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3446B6">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25" w:type="dxa"/>
            <w:shd w:val="solid" w:color="FFFFFF" w:fill="auto"/>
          </w:tcPr>
          <w:p w14:paraId="756CB1D2" w14:textId="77777777" w:rsidR="002B6007" w:rsidRPr="00C61E2B" w:rsidRDefault="002B6007" w:rsidP="002B6007">
            <w:pPr>
              <w:pStyle w:val="TAL"/>
              <w:rPr>
                <w:sz w:val="16"/>
                <w:szCs w:val="16"/>
              </w:rPr>
            </w:pPr>
          </w:p>
        </w:tc>
        <w:tc>
          <w:tcPr>
            <w:tcW w:w="425"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3446B6">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25" w:type="dxa"/>
            <w:shd w:val="solid" w:color="FFFFFF" w:fill="auto"/>
          </w:tcPr>
          <w:p w14:paraId="57DEE6D9" w14:textId="77777777" w:rsidR="002B6007" w:rsidRPr="00C61E2B" w:rsidRDefault="002B6007" w:rsidP="002B6007">
            <w:pPr>
              <w:pStyle w:val="TAL"/>
              <w:rPr>
                <w:sz w:val="16"/>
                <w:szCs w:val="16"/>
              </w:rPr>
            </w:pPr>
          </w:p>
        </w:tc>
        <w:tc>
          <w:tcPr>
            <w:tcW w:w="425"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3446B6">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25" w:type="dxa"/>
            <w:shd w:val="solid" w:color="FFFFFF" w:fill="auto"/>
          </w:tcPr>
          <w:p w14:paraId="5B2312C7" w14:textId="77777777" w:rsidR="002B6007" w:rsidRPr="00C61E2B" w:rsidRDefault="002B6007" w:rsidP="002B6007">
            <w:pPr>
              <w:pStyle w:val="TAL"/>
              <w:rPr>
                <w:sz w:val="16"/>
                <w:szCs w:val="16"/>
              </w:rPr>
            </w:pPr>
          </w:p>
        </w:tc>
        <w:tc>
          <w:tcPr>
            <w:tcW w:w="425"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3446B6">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25" w:type="dxa"/>
            <w:shd w:val="solid" w:color="FFFFFF" w:fill="auto"/>
          </w:tcPr>
          <w:p w14:paraId="4E53181A" w14:textId="77777777" w:rsidR="002B6007" w:rsidRPr="00C61E2B" w:rsidRDefault="002B6007" w:rsidP="002B6007">
            <w:pPr>
              <w:pStyle w:val="TAL"/>
              <w:rPr>
                <w:sz w:val="16"/>
                <w:szCs w:val="16"/>
              </w:rPr>
            </w:pPr>
          </w:p>
        </w:tc>
        <w:tc>
          <w:tcPr>
            <w:tcW w:w="425"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3446B6">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25" w:type="dxa"/>
            <w:shd w:val="solid" w:color="FFFFFF" w:fill="auto"/>
          </w:tcPr>
          <w:p w14:paraId="3207599F" w14:textId="77777777" w:rsidR="002B6007" w:rsidRPr="00C61E2B" w:rsidRDefault="002B6007" w:rsidP="002B6007">
            <w:pPr>
              <w:pStyle w:val="TAL"/>
              <w:rPr>
                <w:sz w:val="16"/>
                <w:szCs w:val="16"/>
              </w:rPr>
            </w:pPr>
          </w:p>
        </w:tc>
        <w:tc>
          <w:tcPr>
            <w:tcW w:w="425"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3446B6">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25" w:type="dxa"/>
            <w:shd w:val="solid" w:color="FFFFFF" w:fill="auto"/>
          </w:tcPr>
          <w:p w14:paraId="06A8063F" w14:textId="77777777" w:rsidR="002B6007" w:rsidRPr="00C61E2B" w:rsidRDefault="002B6007" w:rsidP="002B6007">
            <w:pPr>
              <w:pStyle w:val="TAL"/>
              <w:rPr>
                <w:sz w:val="16"/>
                <w:szCs w:val="16"/>
              </w:rPr>
            </w:pPr>
          </w:p>
        </w:tc>
        <w:tc>
          <w:tcPr>
            <w:tcW w:w="425"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3446B6">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25" w:type="dxa"/>
            <w:shd w:val="solid" w:color="FFFFFF" w:fill="auto"/>
          </w:tcPr>
          <w:p w14:paraId="3DE86519" w14:textId="77777777" w:rsidR="002B6007" w:rsidRPr="00C61E2B" w:rsidRDefault="002B6007" w:rsidP="002B6007">
            <w:pPr>
              <w:pStyle w:val="TAL"/>
              <w:rPr>
                <w:sz w:val="16"/>
                <w:szCs w:val="16"/>
              </w:rPr>
            </w:pPr>
          </w:p>
        </w:tc>
        <w:tc>
          <w:tcPr>
            <w:tcW w:w="425"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3446B6">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25" w:type="dxa"/>
            <w:shd w:val="solid" w:color="FFFFFF" w:fill="auto"/>
          </w:tcPr>
          <w:p w14:paraId="46E96281" w14:textId="77777777" w:rsidR="007117BB" w:rsidRPr="00C61E2B" w:rsidRDefault="007117BB" w:rsidP="002B6007">
            <w:pPr>
              <w:pStyle w:val="TAL"/>
              <w:rPr>
                <w:sz w:val="16"/>
                <w:szCs w:val="16"/>
              </w:rPr>
            </w:pPr>
          </w:p>
        </w:tc>
        <w:tc>
          <w:tcPr>
            <w:tcW w:w="425"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3446B6">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25" w:type="dxa"/>
            <w:shd w:val="solid" w:color="FFFFFF" w:fill="auto"/>
          </w:tcPr>
          <w:p w14:paraId="66561456" w14:textId="77777777" w:rsidR="00AA0A36" w:rsidRPr="00C61E2B" w:rsidRDefault="00AA0A36" w:rsidP="002B6007">
            <w:pPr>
              <w:pStyle w:val="TAL"/>
              <w:rPr>
                <w:sz w:val="16"/>
                <w:szCs w:val="16"/>
              </w:rPr>
            </w:pPr>
          </w:p>
        </w:tc>
        <w:tc>
          <w:tcPr>
            <w:tcW w:w="425"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3446B6">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25" w:type="dxa"/>
            <w:shd w:val="solid" w:color="FFFFFF" w:fill="auto"/>
          </w:tcPr>
          <w:p w14:paraId="00521357" w14:textId="77777777" w:rsidR="008F76DB" w:rsidRPr="00C61E2B" w:rsidRDefault="008F76DB" w:rsidP="008F76DB">
            <w:pPr>
              <w:pStyle w:val="TAL"/>
              <w:rPr>
                <w:sz w:val="16"/>
                <w:szCs w:val="16"/>
              </w:rPr>
            </w:pPr>
          </w:p>
        </w:tc>
        <w:tc>
          <w:tcPr>
            <w:tcW w:w="425"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3446B6">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25" w:type="dxa"/>
            <w:shd w:val="solid" w:color="FFFFFF" w:fill="auto"/>
          </w:tcPr>
          <w:p w14:paraId="15F7E697" w14:textId="77777777" w:rsidR="008F76DB" w:rsidRPr="00C61E2B" w:rsidRDefault="008F76DB" w:rsidP="008F76DB">
            <w:pPr>
              <w:pStyle w:val="TAL"/>
              <w:rPr>
                <w:sz w:val="16"/>
                <w:szCs w:val="16"/>
              </w:rPr>
            </w:pPr>
          </w:p>
        </w:tc>
        <w:tc>
          <w:tcPr>
            <w:tcW w:w="425"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3446B6">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25" w:type="dxa"/>
            <w:shd w:val="solid" w:color="FFFFFF" w:fill="auto"/>
          </w:tcPr>
          <w:p w14:paraId="3A28244B" w14:textId="77777777" w:rsidR="008F76DB" w:rsidRPr="00C61E2B" w:rsidRDefault="008F76DB" w:rsidP="008F76DB">
            <w:pPr>
              <w:pStyle w:val="TAL"/>
              <w:rPr>
                <w:sz w:val="16"/>
                <w:szCs w:val="16"/>
              </w:rPr>
            </w:pPr>
          </w:p>
        </w:tc>
        <w:tc>
          <w:tcPr>
            <w:tcW w:w="425"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3446B6">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25" w:type="dxa"/>
            <w:shd w:val="solid" w:color="FFFFFF" w:fill="auto"/>
          </w:tcPr>
          <w:p w14:paraId="099CB236" w14:textId="77777777" w:rsidR="008F76DB" w:rsidRPr="00C61E2B" w:rsidRDefault="008F76DB" w:rsidP="008F76DB">
            <w:pPr>
              <w:pStyle w:val="TAL"/>
              <w:rPr>
                <w:sz w:val="16"/>
                <w:szCs w:val="16"/>
              </w:rPr>
            </w:pPr>
          </w:p>
        </w:tc>
        <w:tc>
          <w:tcPr>
            <w:tcW w:w="425"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3446B6">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25" w:type="dxa"/>
            <w:shd w:val="solid" w:color="FFFFFF" w:fill="auto"/>
          </w:tcPr>
          <w:p w14:paraId="1DD61202" w14:textId="77777777" w:rsidR="008F76DB" w:rsidRPr="00C61E2B" w:rsidRDefault="008F76DB" w:rsidP="008F76DB">
            <w:pPr>
              <w:pStyle w:val="TAL"/>
              <w:rPr>
                <w:sz w:val="16"/>
                <w:szCs w:val="16"/>
              </w:rPr>
            </w:pPr>
          </w:p>
        </w:tc>
        <w:tc>
          <w:tcPr>
            <w:tcW w:w="425"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3446B6">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25" w:type="dxa"/>
            <w:shd w:val="solid" w:color="FFFFFF" w:fill="auto"/>
          </w:tcPr>
          <w:p w14:paraId="492E1D81" w14:textId="77777777" w:rsidR="008F76DB" w:rsidRPr="00C61E2B" w:rsidRDefault="008F76DB" w:rsidP="008F76DB">
            <w:pPr>
              <w:pStyle w:val="TAL"/>
              <w:rPr>
                <w:sz w:val="16"/>
                <w:szCs w:val="16"/>
              </w:rPr>
            </w:pPr>
          </w:p>
        </w:tc>
        <w:tc>
          <w:tcPr>
            <w:tcW w:w="425"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3446B6">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25" w:type="dxa"/>
            <w:shd w:val="solid" w:color="FFFFFF" w:fill="auto"/>
          </w:tcPr>
          <w:p w14:paraId="1C6489EF" w14:textId="77777777" w:rsidR="008F76DB" w:rsidRPr="00C61E2B" w:rsidRDefault="008F76DB" w:rsidP="008F76DB">
            <w:pPr>
              <w:pStyle w:val="TAL"/>
              <w:rPr>
                <w:sz w:val="16"/>
                <w:szCs w:val="16"/>
              </w:rPr>
            </w:pPr>
          </w:p>
        </w:tc>
        <w:tc>
          <w:tcPr>
            <w:tcW w:w="425"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3446B6">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25" w:type="dxa"/>
            <w:shd w:val="solid" w:color="FFFFFF" w:fill="auto"/>
          </w:tcPr>
          <w:p w14:paraId="309E160E" w14:textId="77777777" w:rsidR="008F76DB" w:rsidRPr="00C61E2B" w:rsidRDefault="008F76DB" w:rsidP="008F76DB">
            <w:pPr>
              <w:pStyle w:val="TAL"/>
              <w:rPr>
                <w:sz w:val="16"/>
                <w:szCs w:val="16"/>
              </w:rPr>
            </w:pPr>
          </w:p>
        </w:tc>
        <w:tc>
          <w:tcPr>
            <w:tcW w:w="425"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3446B6">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19" w:history="1">
              <w:r w:rsidRPr="00C61E2B">
                <w:rPr>
                  <w:rStyle w:val="Hyperlink"/>
                  <w:rFonts w:cs="Arial"/>
                  <w:sz w:val="16"/>
                  <w:szCs w:val="16"/>
                </w:rPr>
                <w:t>C1-256323</w:t>
              </w:r>
            </w:hyperlink>
          </w:p>
        </w:tc>
        <w:tc>
          <w:tcPr>
            <w:tcW w:w="425" w:type="dxa"/>
            <w:shd w:val="solid" w:color="FFFFFF" w:fill="auto"/>
          </w:tcPr>
          <w:p w14:paraId="255B854C" w14:textId="77777777" w:rsidR="0016228D" w:rsidRPr="00C61E2B" w:rsidRDefault="0016228D" w:rsidP="008F76DB">
            <w:pPr>
              <w:pStyle w:val="TAL"/>
              <w:rPr>
                <w:rFonts w:cs="Arial"/>
                <w:sz w:val="16"/>
                <w:szCs w:val="16"/>
              </w:rPr>
            </w:pPr>
          </w:p>
        </w:tc>
        <w:tc>
          <w:tcPr>
            <w:tcW w:w="425"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3446B6">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25" w:type="dxa"/>
            <w:shd w:val="solid" w:color="FFFFFF" w:fill="auto"/>
          </w:tcPr>
          <w:p w14:paraId="7656168B" w14:textId="77777777" w:rsidR="00C54978" w:rsidRPr="00C61E2B" w:rsidRDefault="00C54978" w:rsidP="00C54978">
            <w:pPr>
              <w:pStyle w:val="TAL"/>
              <w:rPr>
                <w:rFonts w:cs="Arial"/>
                <w:sz w:val="16"/>
                <w:szCs w:val="16"/>
              </w:rPr>
            </w:pPr>
          </w:p>
        </w:tc>
        <w:tc>
          <w:tcPr>
            <w:tcW w:w="425"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3446B6">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20" w:history="1">
              <w:r w:rsidRPr="00C61E2B">
                <w:rPr>
                  <w:rStyle w:val="Hyperlink"/>
                  <w:rFonts w:cs="Arial"/>
                  <w:sz w:val="16"/>
                  <w:szCs w:val="16"/>
                </w:rPr>
                <w:t>C1-256326</w:t>
              </w:r>
            </w:hyperlink>
          </w:p>
        </w:tc>
        <w:tc>
          <w:tcPr>
            <w:tcW w:w="425" w:type="dxa"/>
            <w:shd w:val="solid" w:color="FFFFFF" w:fill="auto"/>
          </w:tcPr>
          <w:p w14:paraId="4F0A879B" w14:textId="77777777" w:rsidR="00C54978" w:rsidRPr="00C61E2B" w:rsidRDefault="00C54978" w:rsidP="00C54978">
            <w:pPr>
              <w:pStyle w:val="TAL"/>
              <w:rPr>
                <w:rFonts w:cs="Arial"/>
                <w:sz w:val="16"/>
                <w:szCs w:val="16"/>
              </w:rPr>
            </w:pPr>
          </w:p>
        </w:tc>
        <w:tc>
          <w:tcPr>
            <w:tcW w:w="425"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3446B6">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25" w:type="dxa"/>
            <w:shd w:val="solid" w:color="FFFFFF" w:fill="auto"/>
          </w:tcPr>
          <w:p w14:paraId="7CB82393" w14:textId="77777777" w:rsidR="00C54978" w:rsidRPr="00C61E2B" w:rsidRDefault="00C54978" w:rsidP="00C54978">
            <w:pPr>
              <w:pStyle w:val="TAL"/>
              <w:rPr>
                <w:rFonts w:cs="Arial"/>
                <w:sz w:val="16"/>
                <w:szCs w:val="16"/>
              </w:rPr>
            </w:pPr>
          </w:p>
        </w:tc>
        <w:tc>
          <w:tcPr>
            <w:tcW w:w="425"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3446B6">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25" w:type="dxa"/>
            <w:shd w:val="solid" w:color="FFFFFF" w:fill="auto"/>
          </w:tcPr>
          <w:p w14:paraId="3315BCF6" w14:textId="77777777" w:rsidR="00C54978" w:rsidRPr="00C61E2B" w:rsidRDefault="00C54978" w:rsidP="00C54978">
            <w:pPr>
              <w:pStyle w:val="TAL"/>
              <w:rPr>
                <w:rFonts w:cs="Arial"/>
                <w:sz w:val="16"/>
                <w:szCs w:val="16"/>
              </w:rPr>
            </w:pPr>
          </w:p>
        </w:tc>
        <w:tc>
          <w:tcPr>
            <w:tcW w:w="425"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3446B6">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25" w:type="dxa"/>
            <w:shd w:val="solid" w:color="FFFFFF" w:fill="auto"/>
          </w:tcPr>
          <w:p w14:paraId="591B8D73" w14:textId="77777777" w:rsidR="00C54978" w:rsidRPr="00C61E2B" w:rsidRDefault="00C54978" w:rsidP="00C54978">
            <w:pPr>
              <w:pStyle w:val="TAL"/>
              <w:rPr>
                <w:rFonts w:cs="Arial"/>
                <w:sz w:val="16"/>
                <w:szCs w:val="16"/>
              </w:rPr>
            </w:pPr>
          </w:p>
        </w:tc>
        <w:tc>
          <w:tcPr>
            <w:tcW w:w="425"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3446B6">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25" w:type="dxa"/>
            <w:shd w:val="solid" w:color="FFFFFF" w:fill="auto"/>
          </w:tcPr>
          <w:p w14:paraId="358B5C14" w14:textId="77777777" w:rsidR="00C54978" w:rsidRPr="00C61E2B" w:rsidRDefault="00C54978" w:rsidP="00C54978">
            <w:pPr>
              <w:pStyle w:val="TAL"/>
              <w:rPr>
                <w:rFonts w:cs="Arial"/>
                <w:sz w:val="16"/>
                <w:szCs w:val="16"/>
              </w:rPr>
            </w:pPr>
          </w:p>
        </w:tc>
        <w:tc>
          <w:tcPr>
            <w:tcW w:w="425"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3446B6">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25" w:type="dxa"/>
            <w:shd w:val="solid" w:color="FFFFFF" w:fill="auto"/>
          </w:tcPr>
          <w:p w14:paraId="10D259AD" w14:textId="77777777" w:rsidR="00C54978" w:rsidRPr="00C61E2B" w:rsidRDefault="00C54978" w:rsidP="00C54978">
            <w:pPr>
              <w:pStyle w:val="TAL"/>
              <w:rPr>
                <w:rFonts w:cs="Arial"/>
                <w:sz w:val="16"/>
                <w:szCs w:val="16"/>
              </w:rPr>
            </w:pPr>
          </w:p>
        </w:tc>
        <w:tc>
          <w:tcPr>
            <w:tcW w:w="425"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3446B6">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25" w:type="dxa"/>
            <w:shd w:val="solid" w:color="FFFFFF" w:fill="auto"/>
          </w:tcPr>
          <w:p w14:paraId="0D48F3DD" w14:textId="77777777" w:rsidR="00C54978" w:rsidRPr="00C61E2B" w:rsidRDefault="00C54978" w:rsidP="00C54978">
            <w:pPr>
              <w:pStyle w:val="TAL"/>
              <w:rPr>
                <w:rFonts w:cs="Arial"/>
                <w:sz w:val="16"/>
                <w:szCs w:val="16"/>
              </w:rPr>
            </w:pPr>
          </w:p>
        </w:tc>
        <w:tc>
          <w:tcPr>
            <w:tcW w:w="425"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3446B6">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25" w:type="dxa"/>
            <w:shd w:val="solid" w:color="FFFFFF" w:fill="auto"/>
          </w:tcPr>
          <w:p w14:paraId="62981C9E" w14:textId="77777777" w:rsidR="00C54978" w:rsidRPr="00C61E2B" w:rsidRDefault="00C54978" w:rsidP="00C54978">
            <w:pPr>
              <w:pStyle w:val="TAL"/>
              <w:rPr>
                <w:rFonts w:cs="Arial"/>
                <w:sz w:val="16"/>
                <w:szCs w:val="16"/>
              </w:rPr>
            </w:pPr>
          </w:p>
        </w:tc>
        <w:tc>
          <w:tcPr>
            <w:tcW w:w="425"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3446B6">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25" w:type="dxa"/>
            <w:shd w:val="solid" w:color="FFFFFF" w:fill="auto"/>
          </w:tcPr>
          <w:p w14:paraId="12C82C2A" w14:textId="77777777" w:rsidR="00C54978" w:rsidRPr="00C61E2B" w:rsidRDefault="00C54978" w:rsidP="00C54978">
            <w:pPr>
              <w:pStyle w:val="TAL"/>
              <w:rPr>
                <w:rFonts w:cs="Arial"/>
                <w:sz w:val="16"/>
                <w:szCs w:val="16"/>
              </w:rPr>
            </w:pPr>
          </w:p>
        </w:tc>
        <w:tc>
          <w:tcPr>
            <w:tcW w:w="425"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3446B6">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25" w:type="dxa"/>
            <w:shd w:val="solid" w:color="FFFFFF" w:fill="auto"/>
          </w:tcPr>
          <w:p w14:paraId="5BE74778" w14:textId="77777777" w:rsidR="00E05A75" w:rsidRPr="00C61E2B" w:rsidRDefault="00E05A75" w:rsidP="00C54978">
            <w:pPr>
              <w:pStyle w:val="TAL"/>
              <w:rPr>
                <w:rFonts w:cs="Arial"/>
                <w:sz w:val="16"/>
                <w:szCs w:val="16"/>
              </w:rPr>
            </w:pPr>
          </w:p>
        </w:tc>
        <w:tc>
          <w:tcPr>
            <w:tcW w:w="425"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3446B6">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25" w:type="dxa"/>
            <w:shd w:val="solid" w:color="FFFFFF" w:fill="auto"/>
          </w:tcPr>
          <w:p w14:paraId="14ABED47" w14:textId="77777777" w:rsidR="00E05A75" w:rsidRPr="00C61E2B" w:rsidRDefault="00E05A75" w:rsidP="00E05A75">
            <w:pPr>
              <w:pStyle w:val="TAL"/>
              <w:rPr>
                <w:rFonts w:cs="Arial"/>
                <w:sz w:val="16"/>
                <w:szCs w:val="16"/>
              </w:rPr>
            </w:pPr>
          </w:p>
        </w:tc>
        <w:tc>
          <w:tcPr>
            <w:tcW w:w="425"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3446B6">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25" w:type="dxa"/>
            <w:shd w:val="solid" w:color="FFFFFF" w:fill="auto"/>
          </w:tcPr>
          <w:p w14:paraId="3AF0C099" w14:textId="77777777" w:rsidR="00E05A75" w:rsidRPr="00C61E2B" w:rsidRDefault="00E05A75" w:rsidP="00E05A75">
            <w:pPr>
              <w:pStyle w:val="TAL"/>
              <w:rPr>
                <w:rFonts w:cs="Arial"/>
                <w:sz w:val="16"/>
                <w:szCs w:val="16"/>
              </w:rPr>
            </w:pPr>
          </w:p>
        </w:tc>
        <w:tc>
          <w:tcPr>
            <w:tcW w:w="425"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3446B6">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25" w:type="dxa"/>
            <w:shd w:val="solid" w:color="FFFFFF" w:fill="auto"/>
          </w:tcPr>
          <w:p w14:paraId="3383A38E" w14:textId="77777777" w:rsidR="00E05A75" w:rsidRPr="00C61E2B" w:rsidRDefault="00E05A75" w:rsidP="00E05A75">
            <w:pPr>
              <w:pStyle w:val="TAL"/>
              <w:rPr>
                <w:rFonts w:cs="Arial"/>
                <w:sz w:val="16"/>
                <w:szCs w:val="16"/>
              </w:rPr>
            </w:pPr>
          </w:p>
        </w:tc>
        <w:tc>
          <w:tcPr>
            <w:tcW w:w="425"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3446B6">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25" w:type="dxa"/>
            <w:shd w:val="solid" w:color="FFFFFF" w:fill="auto"/>
          </w:tcPr>
          <w:p w14:paraId="03BC67B5" w14:textId="77777777" w:rsidR="00E05A75" w:rsidRPr="00C61E2B" w:rsidRDefault="00E05A75" w:rsidP="00E05A75">
            <w:pPr>
              <w:pStyle w:val="TAL"/>
              <w:rPr>
                <w:rFonts w:cs="Arial"/>
                <w:sz w:val="16"/>
                <w:szCs w:val="16"/>
              </w:rPr>
            </w:pPr>
          </w:p>
        </w:tc>
        <w:tc>
          <w:tcPr>
            <w:tcW w:w="425"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3446B6">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25" w:type="dxa"/>
            <w:shd w:val="solid" w:color="FFFFFF" w:fill="auto"/>
          </w:tcPr>
          <w:p w14:paraId="2DDA6ADC" w14:textId="77777777" w:rsidR="00E05A75" w:rsidRPr="00C61E2B" w:rsidRDefault="00E05A75" w:rsidP="00E05A75">
            <w:pPr>
              <w:pStyle w:val="TAL"/>
              <w:rPr>
                <w:rFonts w:cs="Arial"/>
                <w:sz w:val="16"/>
                <w:szCs w:val="16"/>
              </w:rPr>
            </w:pPr>
          </w:p>
        </w:tc>
        <w:tc>
          <w:tcPr>
            <w:tcW w:w="425"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3446B6">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25" w:type="dxa"/>
            <w:shd w:val="solid" w:color="FFFFFF" w:fill="auto"/>
          </w:tcPr>
          <w:p w14:paraId="258CAE44" w14:textId="77777777" w:rsidR="00E05A75" w:rsidRPr="00C61E2B" w:rsidRDefault="00E05A75" w:rsidP="00E05A75">
            <w:pPr>
              <w:pStyle w:val="TAL"/>
              <w:rPr>
                <w:rFonts w:cs="Arial"/>
                <w:sz w:val="16"/>
                <w:szCs w:val="16"/>
              </w:rPr>
            </w:pPr>
          </w:p>
        </w:tc>
        <w:tc>
          <w:tcPr>
            <w:tcW w:w="425"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3446B6">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25" w:type="dxa"/>
            <w:shd w:val="solid" w:color="FFFFFF" w:fill="auto"/>
          </w:tcPr>
          <w:p w14:paraId="7D5C0FA2" w14:textId="77777777" w:rsidR="00E05A75" w:rsidRPr="00C61E2B" w:rsidRDefault="00E05A75" w:rsidP="00E05A75">
            <w:pPr>
              <w:pStyle w:val="TAL"/>
              <w:rPr>
                <w:rFonts w:cs="Arial"/>
                <w:sz w:val="16"/>
                <w:szCs w:val="16"/>
              </w:rPr>
            </w:pPr>
          </w:p>
        </w:tc>
        <w:tc>
          <w:tcPr>
            <w:tcW w:w="425"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3446B6">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25" w:type="dxa"/>
            <w:shd w:val="solid" w:color="FFFFFF" w:fill="auto"/>
          </w:tcPr>
          <w:p w14:paraId="3C689CEC" w14:textId="77777777" w:rsidR="00E05A75" w:rsidRPr="00C61E2B" w:rsidRDefault="00E05A75" w:rsidP="00E05A75">
            <w:pPr>
              <w:pStyle w:val="TAL"/>
              <w:rPr>
                <w:rFonts w:cs="Arial"/>
                <w:sz w:val="16"/>
                <w:szCs w:val="16"/>
              </w:rPr>
            </w:pPr>
          </w:p>
        </w:tc>
        <w:tc>
          <w:tcPr>
            <w:tcW w:w="425"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3446B6">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25" w:type="dxa"/>
            <w:shd w:val="solid" w:color="FFFFFF" w:fill="auto"/>
          </w:tcPr>
          <w:p w14:paraId="35FB129D" w14:textId="77777777" w:rsidR="00E05A75" w:rsidRPr="00C61E2B" w:rsidRDefault="00E05A75" w:rsidP="00E05A75">
            <w:pPr>
              <w:pStyle w:val="TAL"/>
              <w:rPr>
                <w:rFonts w:cs="Arial"/>
                <w:sz w:val="16"/>
                <w:szCs w:val="16"/>
              </w:rPr>
            </w:pPr>
          </w:p>
        </w:tc>
        <w:tc>
          <w:tcPr>
            <w:tcW w:w="425"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3446B6">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25" w:type="dxa"/>
            <w:shd w:val="solid" w:color="FFFFFF" w:fill="auto"/>
          </w:tcPr>
          <w:p w14:paraId="0BE5BEBA" w14:textId="77777777" w:rsidR="00E05A75" w:rsidRPr="00C61E2B" w:rsidRDefault="00E05A75" w:rsidP="00E05A75">
            <w:pPr>
              <w:pStyle w:val="TAL"/>
              <w:rPr>
                <w:rFonts w:cs="Arial"/>
                <w:sz w:val="16"/>
                <w:szCs w:val="16"/>
              </w:rPr>
            </w:pPr>
          </w:p>
        </w:tc>
        <w:tc>
          <w:tcPr>
            <w:tcW w:w="425"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3446B6">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25" w:type="dxa"/>
            <w:shd w:val="solid" w:color="FFFFFF" w:fill="auto"/>
          </w:tcPr>
          <w:p w14:paraId="249D4D84" w14:textId="77777777" w:rsidR="000B5BF2" w:rsidRPr="00C61E2B" w:rsidRDefault="000B5BF2" w:rsidP="000B5BF2">
            <w:pPr>
              <w:pStyle w:val="TAL"/>
              <w:rPr>
                <w:rFonts w:cs="Arial"/>
                <w:sz w:val="16"/>
                <w:szCs w:val="16"/>
              </w:rPr>
            </w:pPr>
          </w:p>
        </w:tc>
        <w:tc>
          <w:tcPr>
            <w:tcW w:w="425"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F247" w14:textId="77777777" w:rsidR="008310AA" w:rsidRDefault="008310AA">
      <w:r>
        <w:separator/>
      </w:r>
    </w:p>
  </w:endnote>
  <w:endnote w:type="continuationSeparator" w:id="0">
    <w:p w14:paraId="1840286D" w14:textId="77777777" w:rsidR="008310AA" w:rsidRDefault="0083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75B33" w14:textId="77777777" w:rsidR="008310AA" w:rsidRDefault="008310AA">
      <w:r>
        <w:separator/>
      </w:r>
    </w:p>
  </w:footnote>
  <w:footnote w:type="continuationSeparator" w:id="0">
    <w:p w14:paraId="4C761057" w14:textId="77777777" w:rsidR="008310AA" w:rsidRDefault="0083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39127E3"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0F5B">
      <w:rPr>
        <w:rFonts w:ascii="Arial" w:hAnsi="Arial" w:cs="Arial"/>
        <w:b/>
        <w:noProof/>
        <w:sz w:val="18"/>
        <w:szCs w:val="18"/>
      </w:rPr>
      <w:t>3GPP TS 24.560 V2.0.0 (2025-12)</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547E848"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0F5B">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605"/>
    <w:rsid w:val="000160E1"/>
    <w:rsid w:val="00020D02"/>
    <w:rsid w:val="00024FA5"/>
    <w:rsid w:val="00032CFE"/>
    <w:rsid w:val="00033228"/>
    <w:rsid w:val="00033397"/>
    <w:rsid w:val="00040095"/>
    <w:rsid w:val="00043782"/>
    <w:rsid w:val="00045D8A"/>
    <w:rsid w:val="00046ACF"/>
    <w:rsid w:val="00051834"/>
    <w:rsid w:val="00052AD4"/>
    <w:rsid w:val="00054A22"/>
    <w:rsid w:val="000602BD"/>
    <w:rsid w:val="00061D33"/>
    <w:rsid w:val="00061ED2"/>
    <w:rsid w:val="00062023"/>
    <w:rsid w:val="000655A6"/>
    <w:rsid w:val="000710CC"/>
    <w:rsid w:val="000723B3"/>
    <w:rsid w:val="00075651"/>
    <w:rsid w:val="00080512"/>
    <w:rsid w:val="00086F6D"/>
    <w:rsid w:val="00091395"/>
    <w:rsid w:val="00093AE6"/>
    <w:rsid w:val="000A573D"/>
    <w:rsid w:val="000B4455"/>
    <w:rsid w:val="000B5BF2"/>
    <w:rsid w:val="000B6888"/>
    <w:rsid w:val="000C3579"/>
    <w:rsid w:val="000C47C3"/>
    <w:rsid w:val="000C7405"/>
    <w:rsid w:val="000D0141"/>
    <w:rsid w:val="000D070A"/>
    <w:rsid w:val="000D0880"/>
    <w:rsid w:val="000D420C"/>
    <w:rsid w:val="000D4320"/>
    <w:rsid w:val="000D5857"/>
    <w:rsid w:val="000D58AB"/>
    <w:rsid w:val="000D6D21"/>
    <w:rsid w:val="000E50F1"/>
    <w:rsid w:val="000E7488"/>
    <w:rsid w:val="000F0B88"/>
    <w:rsid w:val="001051B0"/>
    <w:rsid w:val="00107799"/>
    <w:rsid w:val="001128AD"/>
    <w:rsid w:val="00120127"/>
    <w:rsid w:val="001253E1"/>
    <w:rsid w:val="00127679"/>
    <w:rsid w:val="00133525"/>
    <w:rsid w:val="00136A2D"/>
    <w:rsid w:val="001379D6"/>
    <w:rsid w:val="00140964"/>
    <w:rsid w:val="00142946"/>
    <w:rsid w:val="00142E87"/>
    <w:rsid w:val="00154AF2"/>
    <w:rsid w:val="00155B8C"/>
    <w:rsid w:val="0016228D"/>
    <w:rsid w:val="0016361A"/>
    <w:rsid w:val="00164C80"/>
    <w:rsid w:val="001705E6"/>
    <w:rsid w:val="00177951"/>
    <w:rsid w:val="00184E5B"/>
    <w:rsid w:val="001856F5"/>
    <w:rsid w:val="00186054"/>
    <w:rsid w:val="001940BE"/>
    <w:rsid w:val="001A39A2"/>
    <w:rsid w:val="001A4C42"/>
    <w:rsid w:val="001A7420"/>
    <w:rsid w:val="001B02CA"/>
    <w:rsid w:val="001B384E"/>
    <w:rsid w:val="001B6637"/>
    <w:rsid w:val="001B7AC1"/>
    <w:rsid w:val="001C1F7A"/>
    <w:rsid w:val="001C21C3"/>
    <w:rsid w:val="001C4032"/>
    <w:rsid w:val="001C5023"/>
    <w:rsid w:val="001D02C2"/>
    <w:rsid w:val="001E27B9"/>
    <w:rsid w:val="001E47DF"/>
    <w:rsid w:val="001E66B4"/>
    <w:rsid w:val="001E6A64"/>
    <w:rsid w:val="001F08EE"/>
    <w:rsid w:val="001F0C1D"/>
    <w:rsid w:val="001F1132"/>
    <w:rsid w:val="001F168B"/>
    <w:rsid w:val="001F2CDD"/>
    <w:rsid w:val="00201816"/>
    <w:rsid w:val="002035C4"/>
    <w:rsid w:val="00221F95"/>
    <w:rsid w:val="002232C2"/>
    <w:rsid w:val="00232EC1"/>
    <w:rsid w:val="002347A2"/>
    <w:rsid w:val="0024055B"/>
    <w:rsid w:val="002410D5"/>
    <w:rsid w:val="00246799"/>
    <w:rsid w:val="002529B2"/>
    <w:rsid w:val="00253665"/>
    <w:rsid w:val="0025393B"/>
    <w:rsid w:val="00257C56"/>
    <w:rsid w:val="00260E8A"/>
    <w:rsid w:val="00262CCF"/>
    <w:rsid w:val="002641DF"/>
    <w:rsid w:val="00265AB8"/>
    <w:rsid w:val="00266D7B"/>
    <w:rsid w:val="002675F0"/>
    <w:rsid w:val="00267EEA"/>
    <w:rsid w:val="00271DFC"/>
    <w:rsid w:val="002736D4"/>
    <w:rsid w:val="00285D34"/>
    <w:rsid w:val="0029362C"/>
    <w:rsid w:val="002974AE"/>
    <w:rsid w:val="00297631"/>
    <w:rsid w:val="00297F9E"/>
    <w:rsid w:val="002A4C5D"/>
    <w:rsid w:val="002A591D"/>
    <w:rsid w:val="002B42D7"/>
    <w:rsid w:val="002B58F3"/>
    <w:rsid w:val="002B6007"/>
    <w:rsid w:val="002B6339"/>
    <w:rsid w:val="002C0B93"/>
    <w:rsid w:val="002C54FB"/>
    <w:rsid w:val="002C6CFC"/>
    <w:rsid w:val="002D02AF"/>
    <w:rsid w:val="002D3C41"/>
    <w:rsid w:val="002D4A1B"/>
    <w:rsid w:val="002D4CFB"/>
    <w:rsid w:val="002D58FB"/>
    <w:rsid w:val="002E00EE"/>
    <w:rsid w:val="002F04F9"/>
    <w:rsid w:val="002F1A44"/>
    <w:rsid w:val="00310952"/>
    <w:rsid w:val="00314FDF"/>
    <w:rsid w:val="003172DC"/>
    <w:rsid w:val="00337670"/>
    <w:rsid w:val="00342A0D"/>
    <w:rsid w:val="00342B12"/>
    <w:rsid w:val="00342F2E"/>
    <w:rsid w:val="003446B6"/>
    <w:rsid w:val="00351C1D"/>
    <w:rsid w:val="003522ED"/>
    <w:rsid w:val="0035462D"/>
    <w:rsid w:val="00355B47"/>
    <w:rsid w:val="0035623F"/>
    <w:rsid w:val="00363590"/>
    <w:rsid w:val="003671C2"/>
    <w:rsid w:val="0037087C"/>
    <w:rsid w:val="0037442B"/>
    <w:rsid w:val="00374E41"/>
    <w:rsid w:val="003765B8"/>
    <w:rsid w:val="00380001"/>
    <w:rsid w:val="00381308"/>
    <w:rsid w:val="00382A0A"/>
    <w:rsid w:val="00382E38"/>
    <w:rsid w:val="0038612E"/>
    <w:rsid w:val="00386919"/>
    <w:rsid w:val="00386CD4"/>
    <w:rsid w:val="00394797"/>
    <w:rsid w:val="003A168E"/>
    <w:rsid w:val="003A20E0"/>
    <w:rsid w:val="003A3CE2"/>
    <w:rsid w:val="003B26FE"/>
    <w:rsid w:val="003B29B4"/>
    <w:rsid w:val="003C0882"/>
    <w:rsid w:val="003C3971"/>
    <w:rsid w:val="003C4A89"/>
    <w:rsid w:val="003D1403"/>
    <w:rsid w:val="003D680D"/>
    <w:rsid w:val="003E58FE"/>
    <w:rsid w:val="003E5C49"/>
    <w:rsid w:val="003E7626"/>
    <w:rsid w:val="003F37DD"/>
    <w:rsid w:val="003F718E"/>
    <w:rsid w:val="0040106F"/>
    <w:rsid w:val="00402AA2"/>
    <w:rsid w:val="00413C5D"/>
    <w:rsid w:val="00423334"/>
    <w:rsid w:val="00430C8B"/>
    <w:rsid w:val="004325D3"/>
    <w:rsid w:val="0043332F"/>
    <w:rsid w:val="004345EC"/>
    <w:rsid w:val="004428E3"/>
    <w:rsid w:val="004441D1"/>
    <w:rsid w:val="004454EF"/>
    <w:rsid w:val="004506F2"/>
    <w:rsid w:val="00454FA3"/>
    <w:rsid w:val="0045566C"/>
    <w:rsid w:val="0046159B"/>
    <w:rsid w:val="00461EB1"/>
    <w:rsid w:val="00462CF1"/>
    <w:rsid w:val="00463CD9"/>
    <w:rsid w:val="00465515"/>
    <w:rsid w:val="004677D3"/>
    <w:rsid w:val="00474F8F"/>
    <w:rsid w:val="00482AEC"/>
    <w:rsid w:val="0048399C"/>
    <w:rsid w:val="004859EC"/>
    <w:rsid w:val="00492F08"/>
    <w:rsid w:val="004973F9"/>
    <w:rsid w:val="00497FF1"/>
    <w:rsid w:val="004B050D"/>
    <w:rsid w:val="004B23D0"/>
    <w:rsid w:val="004B3556"/>
    <w:rsid w:val="004B3EA0"/>
    <w:rsid w:val="004B46F1"/>
    <w:rsid w:val="004C533C"/>
    <w:rsid w:val="004C6C11"/>
    <w:rsid w:val="004C6C5F"/>
    <w:rsid w:val="004C6FC5"/>
    <w:rsid w:val="004C78F4"/>
    <w:rsid w:val="004D0181"/>
    <w:rsid w:val="004D046A"/>
    <w:rsid w:val="004D3578"/>
    <w:rsid w:val="004D71DD"/>
    <w:rsid w:val="004E10F0"/>
    <w:rsid w:val="004E213A"/>
    <w:rsid w:val="004E2294"/>
    <w:rsid w:val="004E30FA"/>
    <w:rsid w:val="004F0449"/>
    <w:rsid w:val="004F0988"/>
    <w:rsid w:val="004F3340"/>
    <w:rsid w:val="004F45EE"/>
    <w:rsid w:val="005019C5"/>
    <w:rsid w:val="00502441"/>
    <w:rsid w:val="00505054"/>
    <w:rsid w:val="00514A71"/>
    <w:rsid w:val="00522856"/>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5087"/>
    <w:rsid w:val="00571D3F"/>
    <w:rsid w:val="00572577"/>
    <w:rsid w:val="00575445"/>
    <w:rsid w:val="00576C1C"/>
    <w:rsid w:val="005812CC"/>
    <w:rsid w:val="00583C98"/>
    <w:rsid w:val="005903DF"/>
    <w:rsid w:val="0059204E"/>
    <w:rsid w:val="00597B11"/>
    <w:rsid w:val="005A39D0"/>
    <w:rsid w:val="005A6806"/>
    <w:rsid w:val="005C10C7"/>
    <w:rsid w:val="005C13BD"/>
    <w:rsid w:val="005C7AA0"/>
    <w:rsid w:val="005D2E01"/>
    <w:rsid w:val="005D4FD5"/>
    <w:rsid w:val="005D7526"/>
    <w:rsid w:val="005E0A59"/>
    <w:rsid w:val="005E187D"/>
    <w:rsid w:val="005E4BB2"/>
    <w:rsid w:val="005E5671"/>
    <w:rsid w:val="005E62D4"/>
    <w:rsid w:val="005F2BF0"/>
    <w:rsid w:val="005F3E5E"/>
    <w:rsid w:val="00600A97"/>
    <w:rsid w:val="00602AEA"/>
    <w:rsid w:val="0061064A"/>
    <w:rsid w:val="00613F87"/>
    <w:rsid w:val="00614FDF"/>
    <w:rsid w:val="006152FD"/>
    <w:rsid w:val="006162F0"/>
    <w:rsid w:val="006162F5"/>
    <w:rsid w:val="00620E0A"/>
    <w:rsid w:val="00630E9C"/>
    <w:rsid w:val="00631736"/>
    <w:rsid w:val="00631990"/>
    <w:rsid w:val="00631F29"/>
    <w:rsid w:val="0063543D"/>
    <w:rsid w:val="0064376F"/>
    <w:rsid w:val="00647114"/>
    <w:rsid w:val="00652831"/>
    <w:rsid w:val="00653E92"/>
    <w:rsid w:val="00661223"/>
    <w:rsid w:val="00662390"/>
    <w:rsid w:val="0066329E"/>
    <w:rsid w:val="006639C3"/>
    <w:rsid w:val="00664AAD"/>
    <w:rsid w:val="00670482"/>
    <w:rsid w:val="00670CC2"/>
    <w:rsid w:val="00683E31"/>
    <w:rsid w:val="00683E39"/>
    <w:rsid w:val="006856A1"/>
    <w:rsid w:val="006857B7"/>
    <w:rsid w:val="0069122E"/>
    <w:rsid w:val="00692F2F"/>
    <w:rsid w:val="006964E5"/>
    <w:rsid w:val="006A323F"/>
    <w:rsid w:val="006A3726"/>
    <w:rsid w:val="006A7CD3"/>
    <w:rsid w:val="006B30D0"/>
    <w:rsid w:val="006B5A44"/>
    <w:rsid w:val="006B6CE7"/>
    <w:rsid w:val="006B7B43"/>
    <w:rsid w:val="006C3BAB"/>
    <w:rsid w:val="006C3D95"/>
    <w:rsid w:val="006D4AE8"/>
    <w:rsid w:val="006D6BA9"/>
    <w:rsid w:val="006D7653"/>
    <w:rsid w:val="006E00E2"/>
    <w:rsid w:val="006E186B"/>
    <w:rsid w:val="006E4C55"/>
    <w:rsid w:val="006E5985"/>
    <w:rsid w:val="006E5C86"/>
    <w:rsid w:val="006E6B5B"/>
    <w:rsid w:val="006F008A"/>
    <w:rsid w:val="006F4158"/>
    <w:rsid w:val="006F462E"/>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624CD"/>
    <w:rsid w:val="00762A79"/>
    <w:rsid w:val="007654CF"/>
    <w:rsid w:val="00765566"/>
    <w:rsid w:val="007713EE"/>
    <w:rsid w:val="00772764"/>
    <w:rsid w:val="00774DA4"/>
    <w:rsid w:val="00780D9B"/>
    <w:rsid w:val="00781F0F"/>
    <w:rsid w:val="00782AD1"/>
    <w:rsid w:val="00793E98"/>
    <w:rsid w:val="00796E68"/>
    <w:rsid w:val="007A4424"/>
    <w:rsid w:val="007B495F"/>
    <w:rsid w:val="007B600E"/>
    <w:rsid w:val="007C67DC"/>
    <w:rsid w:val="007D2796"/>
    <w:rsid w:val="007D331B"/>
    <w:rsid w:val="007D665C"/>
    <w:rsid w:val="007E7E9E"/>
    <w:rsid w:val="007F0F4A"/>
    <w:rsid w:val="007F57F3"/>
    <w:rsid w:val="007F75AC"/>
    <w:rsid w:val="008028A4"/>
    <w:rsid w:val="008049C2"/>
    <w:rsid w:val="00806D51"/>
    <w:rsid w:val="00814305"/>
    <w:rsid w:val="008206E4"/>
    <w:rsid w:val="0082758E"/>
    <w:rsid w:val="00830747"/>
    <w:rsid w:val="00830799"/>
    <w:rsid w:val="008310AA"/>
    <w:rsid w:val="00833344"/>
    <w:rsid w:val="00836C09"/>
    <w:rsid w:val="008378E4"/>
    <w:rsid w:val="00845F2B"/>
    <w:rsid w:val="008524D2"/>
    <w:rsid w:val="008545A3"/>
    <w:rsid w:val="00855FDA"/>
    <w:rsid w:val="00865D94"/>
    <w:rsid w:val="008768CA"/>
    <w:rsid w:val="008773DC"/>
    <w:rsid w:val="0087767D"/>
    <w:rsid w:val="00884E62"/>
    <w:rsid w:val="008865C9"/>
    <w:rsid w:val="00886A82"/>
    <w:rsid w:val="008A6D4A"/>
    <w:rsid w:val="008C2AC0"/>
    <w:rsid w:val="008C384C"/>
    <w:rsid w:val="008D0507"/>
    <w:rsid w:val="008D135B"/>
    <w:rsid w:val="008D24E0"/>
    <w:rsid w:val="008D64DC"/>
    <w:rsid w:val="008D6F97"/>
    <w:rsid w:val="008D7297"/>
    <w:rsid w:val="008F43D3"/>
    <w:rsid w:val="008F76DB"/>
    <w:rsid w:val="009019CC"/>
    <w:rsid w:val="0090256C"/>
    <w:rsid w:val="0090271F"/>
    <w:rsid w:val="00902E23"/>
    <w:rsid w:val="009058B8"/>
    <w:rsid w:val="00905B8D"/>
    <w:rsid w:val="00906B1F"/>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B03B3"/>
    <w:rsid w:val="009B3DF5"/>
    <w:rsid w:val="009B5CE2"/>
    <w:rsid w:val="009C27C7"/>
    <w:rsid w:val="009C48C3"/>
    <w:rsid w:val="009E0D33"/>
    <w:rsid w:val="009E34DA"/>
    <w:rsid w:val="009E3885"/>
    <w:rsid w:val="009E4942"/>
    <w:rsid w:val="009E4E96"/>
    <w:rsid w:val="009E7666"/>
    <w:rsid w:val="009F1080"/>
    <w:rsid w:val="009F37B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5A4D"/>
    <w:rsid w:val="00A46BA4"/>
    <w:rsid w:val="00A46F6B"/>
    <w:rsid w:val="00A53724"/>
    <w:rsid w:val="00A56066"/>
    <w:rsid w:val="00A56231"/>
    <w:rsid w:val="00A61345"/>
    <w:rsid w:val="00A628AF"/>
    <w:rsid w:val="00A73129"/>
    <w:rsid w:val="00A75E07"/>
    <w:rsid w:val="00A7682A"/>
    <w:rsid w:val="00A76F11"/>
    <w:rsid w:val="00A77AA4"/>
    <w:rsid w:val="00A80206"/>
    <w:rsid w:val="00A806D3"/>
    <w:rsid w:val="00A80910"/>
    <w:rsid w:val="00A82346"/>
    <w:rsid w:val="00A82EA7"/>
    <w:rsid w:val="00A8569F"/>
    <w:rsid w:val="00A8655C"/>
    <w:rsid w:val="00A87885"/>
    <w:rsid w:val="00A92BA1"/>
    <w:rsid w:val="00AA0A36"/>
    <w:rsid w:val="00AA5AD8"/>
    <w:rsid w:val="00AA5B53"/>
    <w:rsid w:val="00AB16EC"/>
    <w:rsid w:val="00AC2304"/>
    <w:rsid w:val="00AC288F"/>
    <w:rsid w:val="00AC28AF"/>
    <w:rsid w:val="00AC6BC6"/>
    <w:rsid w:val="00AC78EB"/>
    <w:rsid w:val="00AD3FE5"/>
    <w:rsid w:val="00AD5E91"/>
    <w:rsid w:val="00AD7D8D"/>
    <w:rsid w:val="00AE65E2"/>
    <w:rsid w:val="00AF0778"/>
    <w:rsid w:val="00AF3FA1"/>
    <w:rsid w:val="00AF479B"/>
    <w:rsid w:val="00AF7C6C"/>
    <w:rsid w:val="00B00B60"/>
    <w:rsid w:val="00B02000"/>
    <w:rsid w:val="00B0477B"/>
    <w:rsid w:val="00B05E51"/>
    <w:rsid w:val="00B06319"/>
    <w:rsid w:val="00B15449"/>
    <w:rsid w:val="00B248A0"/>
    <w:rsid w:val="00B24F88"/>
    <w:rsid w:val="00B260ED"/>
    <w:rsid w:val="00B266FB"/>
    <w:rsid w:val="00B424A2"/>
    <w:rsid w:val="00B4599C"/>
    <w:rsid w:val="00B54FF5"/>
    <w:rsid w:val="00B567D4"/>
    <w:rsid w:val="00B62FF6"/>
    <w:rsid w:val="00B663E5"/>
    <w:rsid w:val="00B74AAD"/>
    <w:rsid w:val="00B770CB"/>
    <w:rsid w:val="00B807BD"/>
    <w:rsid w:val="00B90930"/>
    <w:rsid w:val="00B93086"/>
    <w:rsid w:val="00B93EDE"/>
    <w:rsid w:val="00BA19ED"/>
    <w:rsid w:val="00BA4B8D"/>
    <w:rsid w:val="00BA66A0"/>
    <w:rsid w:val="00BA6F8A"/>
    <w:rsid w:val="00BB3CAD"/>
    <w:rsid w:val="00BB3EDA"/>
    <w:rsid w:val="00BC0F7D"/>
    <w:rsid w:val="00BC515C"/>
    <w:rsid w:val="00BD297D"/>
    <w:rsid w:val="00BD7D31"/>
    <w:rsid w:val="00BE30D3"/>
    <w:rsid w:val="00BE3255"/>
    <w:rsid w:val="00BE4A23"/>
    <w:rsid w:val="00BE7FCC"/>
    <w:rsid w:val="00BF128E"/>
    <w:rsid w:val="00BF1646"/>
    <w:rsid w:val="00BF37DD"/>
    <w:rsid w:val="00BF427A"/>
    <w:rsid w:val="00BF4455"/>
    <w:rsid w:val="00BF523A"/>
    <w:rsid w:val="00C0457F"/>
    <w:rsid w:val="00C0747C"/>
    <w:rsid w:val="00C074DD"/>
    <w:rsid w:val="00C1496A"/>
    <w:rsid w:val="00C20C3A"/>
    <w:rsid w:val="00C23E05"/>
    <w:rsid w:val="00C25925"/>
    <w:rsid w:val="00C25BC2"/>
    <w:rsid w:val="00C324C2"/>
    <w:rsid w:val="00C33079"/>
    <w:rsid w:val="00C36308"/>
    <w:rsid w:val="00C3688E"/>
    <w:rsid w:val="00C42235"/>
    <w:rsid w:val="00C44233"/>
    <w:rsid w:val="00C45231"/>
    <w:rsid w:val="00C50741"/>
    <w:rsid w:val="00C539FB"/>
    <w:rsid w:val="00C54978"/>
    <w:rsid w:val="00C5536D"/>
    <w:rsid w:val="00C57064"/>
    <w:rsid w:val="00C570FB"/>
    <w:rsid w:val="00C57327"/>
    <w:rsid w:val="00C607E3"/>
    <w:rsid w:val="00C61E2B"/>
    <w:rsid w:val="00C629ED"/>
    <w:rsid w:val="00C63EBD"/>
    <w:rsid w:val="00C72833"/>
    <w:rsid w:val="00C73F42"/>
    <w:rsid w:val="00C80F1D"/>
    <w:rsid w:val="00C835D2"/>
    <w:rsid w:val="00C93F40"/>
    <w:rsid w:val="00C967A2"/>
    <w:rsid w:val="00C96BB8"/>
    <w:rsid w:val="00CA3D0C"/>
    <w:rsid w:val="00CB0FBF"/>
    <w:rsid w:val="00CB2AD6"/>
    <w:rsid w:val="00CC4850"/>
    <w:rsid w:val="00CD0AD6"/>
    <w:rsid w:val="00CD20A1"/>
    <w:rsid w:val="00CD7427"/>
    <w:rsid w:val="00CE0E35"/>
    <w:rsid w:val="00CE35ED"/>
    <w:rsid w:val="00CE5A78"/>
    <w:rsid w:val="00CE6BA9"/>
    <w:rsid w:val="00CF4DF7"/>
    <w:rsid w:val="00CF4EC9"/>
    <w:rsid w:val="00CF6ED5"/>
    <w:rsid w:val="00D04C2B"/>
    <w:rsid w:val="00D12999"/>
    <w:rsid w:val="00D17844"/>
    <w:rsid w:val="00D21645"/>
    <w:rsid w:val="00D26E20"/>
    <w:rsid w:val="00D310F8"/>
    <w:rsid w:val="00D3634B"/>
    <w:rsid w:val="00D42ABC"/>
    <w:rsid w:val="00D42C57"/>
    <w:rsid w:val="00D43071"/>
    <w:rsid w:val="00D50887"/>
    <w:rsid w:val="00D53543"/>
    <w:rsid w:val="00D53958"/>
    <w:rsid w:val="00D569BD"/>
    <w:rsid w:val="00D57972"/>
    <w:rsid w:val="00D636AC"/>
    <w:rsid w:val="00D66618"/>
    <w:rsid w:val="00D675A9"/>
    <w:rsid w:val="00D738D6"/>
    <w:rsid w:val="00D74371"/>
    <w:rsid w:val="00D75066"/>
    <w:rsid w:val="00D755EB"/>
    <w:rsid w:val="00D76048"/>
    <w:rsid w:val="00D800DF"/>
    <w:rsid w:val="00D8090C"/>
    <w:rsid w:val="00D81A09"/>
    <w:rsid w:val="00D87E00"/>
    <w:rsid w:val="00D9134D"/>
    <w:rsid w:val="00D923FD"/>
    <w:rsid w:val="00D94B99"/>
    <w:rsid w:val="00D96096"/>
    <w:rsid w:val="00D97349"/>
    <w:rsid w:val="00DA172A"/>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B75"/>
    <w:rsid w:val="00DF2B1F"/>
    <w:rsid w:val="00DF62CD"/>
    <w:rsid w:val="00E0253F"/>
    <w:rsid w:val="00E02AB5"/>
    <w:rsid w:val="00E0356A"/>
    <w:rsid w:val="00E05A75"/>
    <w:rsid w:val="00E105F0"/>
    <w:rsid w:val="00E12526"/>
    <w:rsid w:val="00E15EC2"/>
    <w:rsid w:val="00E16509"/>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5196A"/>
    <w:rsid w:val="00E70FD3"/>
    <w:rsid w:val="00E714C8"/>
    <w:rsid w:val="00E72A47"/>
    <w:rsid w:val="00E72AC8"/>
    <w:rsid w:val="00E77645"/>
    <w:rsid w:val="00E8310E"/>
    <w:rsid w:val="00E85326"/>
    <w:rsid w:val="00E86E9B"/>
    <w:rsid w:val="00E945CC"/>
    <w:rsid w:val="00E95B72"/>
    <w:rsid w:val="00EA15B0"/>
    <w:rsid w:val="00EA1BCD"/>
    <w:rsid w:val="00EA28C4"/>
    <w:rsid w:val="00EA32F8"/>
    <w:rsid w:val="00EA5EA7"/>
    <w:rsid w:val="00EC13E3"/>
    <w:rsid w:val="00EC4A25"/>
    <w:rsid w:val="00EE28C6"/>
    <w:rsid w:val="00EE314C"/>
    <w:rsid w:val="00EE4459"/>
    <w:rsid w:val="00EF12BB"/>
    <w:rsid w:val="00EF2CB3"/>
    <w:rsid w:val="00EF3D25"/>
    <w:rsid w:val="00EF485E"/>
    <w:rsid w:val="00EF6463"/>
    <w:rsid w:val="00EF7E61"/>
    <w:rsid w:val="00F025A2"/>
    <w:rsid w:val="00F025C4"/>
    <w:rsid w:val="00F04712"/>
    <w:rsid w:val="00F073D7"/>
    <w:rsid w:val="00F112E4"/>
    <w:rsid w:val="00F13360"/>
    <w:rsid w:val="00F2132F"/>
    <w:rsid w:val="00F22EC7"/>
    <w:rsid w:val="00F23EFA"/>
    <w:rsid w:val="00F325C8"/>
    <w:rsid w:val="00F33894"/>
    <w:rsid w:val="00F338C1"/>
    <w:rsid w:val="00F40338"/>
    <w:rsid w:val="00F41A35"/>
    <w:rsid w:val="00F463F6"/>
    <w:rsid w:val="00F47931"/>
    <w:rsid w:val="00F506BC"/>
    <w:rsid w:val="00F526CD"/>
    <w:rsid w:val="00F57E04"/>
    <w:rsid w:val="00F60A94"/>
    <w:rsid w:val="00F653B8"/>
    <w:rsid w:val="00F659B6"/>
    <w:rsid w:val="00F7123A"/>
    <w:rsid w:val="00F71C58"/>
    <w:rsid w:val="00F869F9"/>
    <w:rsid w:val="00F9008D"/>
    <w:rsid w:val="00F931ED"/>
    <w:rsid w:val="00F94071"/>
    <w:rsid w:val="00FA1266"/>
    <w:rsid w:val="00FA2D1D"/>
    <w:rsid w:val="00FA3620"/>
    <w:rsid w:val="00FA43F0"/>
    <w:rsid w:val="00FB2AA5"/>
    <w:rsid w:val="00FB4846"/>
    <w:rsid w:val="00FC1192"/>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166</Pages>
  <Words>58065</Words>
  <Characters>330972</Characters>
  <Application>Microsoft Office Word</Application>
  <DocSecurity>0</DocSecurity>
  <Lines>2758</Lines>
  <Paragraphs>776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388261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97</cp:revision>
  <cp:lastPrinted>2019-02-25T14:05:00Z</cp:lastPrinted>
  <dcterms:created xsi:type="dcterms:W3CDTF">2025-11-27T16:39:00Z</dcterms:created>
  <dcterms:modified xsi:type="dcterms:W3CDTF">2025-11-27T19:22:00Z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