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58CD092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 w:rsidRPr="0044412C">
        <w:rPr>
          <w:b/>
          <w:noProof/>
          <w:sz w:val="24"/>
        </w:rPr>
        <w:t>RP</w:t>
      </w:r>
      <w:r w:rsidRPr="0044412C">
        <w:rPr>
          <w:b/>
          <w:noProof/>
          <w:sz w:val="24"/>
        </w:rPr>
        <w:t>-</w:t>
      </w:r>
      <w:r w:rsidR="00B01ACB" w:rsidRPr="0044412C">
        <w:rPr>
          <w:b/>
          <w:noProof/>
          <w:sz w:val="24"/>
        </w:rPr>
        <w:t>2</w:t>
      </w:r>
      <w:r w:rsidR="007E7C11" w:rsidRPr="0044412C">
        <w:rPr>
          <w:b/>
          <w:noProof/>
          <w:sz w:val="24"/>
        </w:rPr>
        <w:t>5</w:t>
      </w:r>
      <w:r w:rsidR="00A9486A" w:rsidRPr="0044412C">
        <w:rPr>
          <w:rFonts w:hint="eastAsia"/>
          <w:b/>
          <w:noProof/>
          <w:sz w:val="24"/>
          <w:lang w:eastAsia="zh-CN"/>
        </w:rPr>
        <w:t>1869</w:t>
      </w:r>
    </w:p>
    <w:p w14:paraId="2E6EBB37" w14:textId="28CD767B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44066">
        <w:rPr>
          <w:rFonts w:cs="Arial" w:hint="eastAsia"/>
          <w:sz w:val="18"/>
          <w:szCs w:val="18"/>
          <w:lang w:eastAsia="zh-CN"/>
        </w:rPr>
        <w:t>25185</w:t>
      </w:r>
      <w:r w:rsidR="00F856F8">
        <w:rPr>
          <w:rFonts w:cs="Arial" w:hint="eastAsia"/>
          <w:sz w:val="18"/>
          <w:szCs w:val="18"/>
          <w:lang w:eastAsia="zh-CN"/>
        </w:rPr>
        <w:t>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D4406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835D8D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486A" w:rsidRPr="00A9486A">
        <w:rPr>
          <w:rFonts w:ascii="Arial" w:eastAsia="Batang" w:hAnsi="Arial"/>
          <w:b/>
          <w:sz w:val="24"/>
          <w:szCs w:val="24"/>
          <w:lang w:val="en-US" w:eastAsia="zh-CN"/>
        </w:rPr>
        <w:t>China Unicom (moderator)</w:t>
      </w:r>
    </w:p>
    <w:p w14:paraId="2FADA241" w14:textId="5238066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94F70" w:rsidRPr="00F94F70">
        <w:rPr>
          <w:rFonts w:ascii="Arial" w:eastAsia="Batang" w:hAnsi="Arial" w:cs="Arial"/>
          <w:b/>
          <w:sz w:val="24"/>
          <w:szCs w:val="24"/>
          <w:lang w:eastAsia="zh-CN"/>
        </w:rPr>
        <w:t>New WI: Data collection for SON (Self-Organising Networks)/MDT (Minimization of Drive Tests) in NR Phase 5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02BAD03B" w:rsidR="00AE25BF" w:rsidRPr="00AE3CD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CD7">
        <w:rPr>
          <w:rFonts w:ascii="Arial" w:hAnsi="Arial" w:hint="eastAsia"/>
          <w:b/>
          <w:sz w:val="24"/>
          <w:szCs w:val="24"/>
          <w:lang w:eastAsia="zh-CN"/>
        </w:rPr>
        <w:t>15.3.3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514324D9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C63AAC" w:rsidRPr="00303FEF">
        <w:rPr>
          <w:sz w:val="32"/>
          <w:szCs w:val="32"/>
        </w:rPr>
        <w:t>New WID: Data collection for SON (Self-Organising Networks)/MDT (Minimization of Drive Tests) in NR Phase 5</w:t>
      </w:r>
    </w:p>
    <w:p w14:paraId="04DD339E" w14:textId="063D9F7F" w:rsidR="00D903CF" w:rsidRPr="00BA3A53" w:rsidRDefault="00D903CF" w:rsidP="00D903CF">
      <w:pPr>
        <w:pStyle w:val="Guidance"/>
        <w:rPr>
          <w:lang w:eastAsia="zh-CN"/>
        </w:rPr>
      </w:pPr>
    </w:p>
    <w:p w14:paraId="3511EA46" w14:textId="687EA92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46230B" w:rsidRPr="00303FEF">
        <w:rPr>
          <w:sz w:val="32"/>
          <w:szCs w:val="32"/>
        </w:rPr>
        <w:t>NR_SON_MDT_Ph5-Core</w:t>
      </w:r>
    </w:p>
    <w:p w14:paraId="0B5549E9" w14:textId="067A07D0" w:rsidR="00D903CF" w:rsidRDefault="00D903CF" w:rsidP="00D903CF">
      <w:pPr>
        <w:pStyle w:val="Guidance"/>
      </w:pPr>
    </w:p>
    <w:p w14:paraId="62013840" w14:textId="678CEFC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F5B2D">
        <w:rPr>
          <w:rFonts w:hint="eastAsia"/>
          <w:sz w:val="32"/>
          <w:szCs w:val="32"/>
          <w:lang w:eastAsia="zh-CN"/>
        </w:rPr>
        <w:t>TBD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1C9C8D5" w:rsidR="00953E83" w:rsidRPr="004C7921" w:rsidRDefault="00303FEF" w:rsidP="001808F9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E2CBFE4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303FEF">
        <w:rPr>
          <w:rFonts w:hint="eastAsia"/>
          <w:i/>
          <w:iCs/>
          <w:sz w:val="32"/>
          <w:szCs w:val="32"/>
          <w:lang w:eastAsia="zh-CN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2B04D57A" w:rsidR="00163676" w:rsidRPr="0044412C" w:rsidRDefault="00F5429B" w:rsidP="0044412C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1C3F74B" w:rsidR="004260A5" w:rsidRDefault="002269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6C688B3" w:rsidR="004260A5" w:rsidRDefault="002269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8385C1" w:rsidR="004260A5" w:rsidRDefault="002269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41518527" w:rsidR="004260A5" w:rsidRDefault="002269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4F5BF3BA" w:rsidR="00005179" w:rsidRPr="0044412C" w:rsidRDefault="00F921F1" w:rsidP="0044412C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08FC0A5C" w:rsidR="00005179" w:rsidRDefault="004441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48262125" w:rsidR="00005179" w:rsidRDefault="004441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E4A9AA" w14:textId="5D196585" w:rsidR="00BC5590" w:rsidRPr="006C2E80" w:rsidRDefault="00BC5590" w:rsidP="00E41D61">
      <w:pPr>
        <w:pStyle w:val="Guidance"/>
      </w:pP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1589530C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269AB" w14:paraId="782959F6" w14:textId="77777777" w:rsidTr="00163676">
        <w:tc>
          <w:tcPr>
            <w:tcW w:w="1242" w:type="dxa"/>
          </w:tcPr>
          <w:p w14:paraId="77A657ED" w14:textId="2B035F61" w:rsidR="002269AB" w:rsidRPr="003A5206" w:rsidRDefault="003A5206" w:rsidP="002269AB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FS_LTE_NR_data_collect</w:t>
            </w:r>
          </w:p>
        </w:tc>
        <w:tc>
          <w:tcPr>
            <w:tcW w:w="1134" w:type="dxa"/>
          </w:tcPr>
          <w:p w14:paraId="43880B4B" w14:textId="479A07B7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/>
              </w:rPr>
              <w:t>801000</w:t>
            </w:r>
          </w:p>
        </w:tc>
        <w:tc>
          <w:tcPr>
            <w:tcW w:w="3402" w:type="dxa"/>
          </w:tcPr>
          <w:p w14:paraId="5526212C" w14:textId="7B26BF7C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/>
              </w:rPr>
              <w:t>Study on RAN-centric Data Collection and Utilization for LTE and NR</w:t>
            </w:r>
          </w:p>
        </w:tc>
        <w:tc>
          <w:tcPr>
            <w:tcW w:w="4536" w:type="dxa"/>
          </w:tcPr>
          <w:p w14:paraId="32D38886" w14:textId="708FFE47" w:rsidR="002269AB" w:rsidRPr="00251D80" w:rsidRDefault="002269AB" w:rsidP="002269AB">
            <w:pPr>
              <w:pStyle w:val="tah0"/>
            </w:pPr>
            <w:bookmarkStart w:id="1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1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2269AB" w14:paraId="6035E867" w14:textId="77777777" w:rsidTr="00163676">
        <w:tc>
          <w:tcPr>
            <w:tcW w:w="1242" w:type="dxa"/>
          </w:tcPr>
          <w:p w14:paraId="194990A2" w14:textId="3E46144E" w:rsidR="002269AB" w:rsidRPr="00541AED" w:rsidRDefault="00541AED" w:rsidP="002269AB">
            <w:pPr>
              <w:pStyle w:val="TAL"/>
              <w:rPr>
                <w:rFonts w:ascii="Times New Roman" w:hAnsi="Times New Roman"/>
              </w:rPr>
            </w:pPr>
            <w:r w:rsidRPr="00541AED">
              <w:rPr>
                <w:rFonts w:ascii="Times New Roman" w:hAnsi="Times New Roman"/>
              </w:rPr>
              <w:t>NR_SON_MDT</w:t>
            </w:r>
          </w:p>
        </w:tc>
        <w:tc>
          <w:tcPr>
            <w:tcW w:w="1134" w:type="dxa"/>
          </w:tcPr>
          <w:p w14:paraId="363E598A" w14:textId="5F1AD1F1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 w:hint="eastAsia"/>
              </w:rPr>
              <w:t>840091</w:t>
            </w:r>
          </w:p>
        </w:tc>
        <w:tc>
          <w:tcPr>
            <w:tcW w:w="3402" w:type="dxa"/>
          </w:tcPr>
          <w:p w14:paraId="10FDCFF0" w14:textId="22F4F6F9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 w:hint="eastAsia"/>
              </w:rPr>
              <w:t>S</w:t>
            </w:r>
            <w:r>
              <w:rPr>
                <w:rFonts w:ascii="Times New Roman" w:eastAsia="Times New Roman" w:hAnsi="Times New Roman"/>
              </w:rPr>
              <w:t>ON</w:t>
            </w:r>
            <w:r>
              <w:rPr>
                <w:rFonts w:ascii="Times New Roman" w:eastAsia="Times New Roman" w:hAnsi="Times New Roman" w:hint="eastAsia"/>
              </w:rPr>
              <w:t>/</w:t>
            </w:r>
            <w:r>
              <w:rPr>
                <w:rFonts w:ascii="Times New Roman" w:eastAsia="Times New Roman" w:hAnsi="Times New Roman"/>
              </w:rPr>
              <w:t xml:space="preserve">MDT </w:t>
            </w:r>
            <w:r>
              <w:rPr>
                <w:rFonts w:ascii="Times New Roman" w:eastAsia="Times New Roman" w:hAnsi="Times New Roman" w:hint="eastAsia"/>
              </w:rPr>
              <w:t xml:space="preserve">support </w:t>
            </w:r>
            <w:r>
              <w:rPr>
                <w:rFonts w:ascii="Times New Roman" w:eastAsia="Times New Roman" w:hAnsi="Times New Roman"/>
              </w:rPr>
              <w:t>for NR</w:t>
            </w:r>
          </w:p>
        </w:tc>
        <w:tc>
          <w:tcPr>
            <w:tcW w:w="4536" w:type="dxa"/>
          </w:tcPr>
          <w:p w14:paraId="741EE4A1" w14:textId="2AB381EE" w:rsidR="002269AB" w:rsidRPr="00251D80" w:rsidRDefault="002269AB" w:rsidP="002269AB">
            <w:pPr>
              <w:pStyle w:val="tah0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2269AB" w14:paraId="1F35B9CB" w14:textId="77777777" w:rsidTr="00163676">
        <w:tc>
          <w:tcPr>
            <w:tcW w:w="1242" w:type="dxa"/>
          </w:tcPr>
          <w:p w14:paraId="756D7394" w14:textId="5571B109" w:rsidR="002269AB" w:rsidRPr="00541AED" w:rsidRDefault="00541AED" w:rsidP="002269AB">
            <w:pPr>
              <w:pStyle w:val="TAL"/>
              <w:rPr>
                <w:rFonts w:ascii="Times New Roman" w:hAnsi="Times New Roman"/>
              </w:rPr>
            </w:pPr>
            <w:r w:rsidRPr="00541AED">
              <w:rPr>
                <w:rFonts w:ascii="Times New Roman" w:hAnsi="Times New Roman"/>
              </w:rPr>
              <w:t>NR_ENDC_SON_MDT_enh</w:t>
            </w:r>
          </w:p>
        </w:tc>
        <w:tc>
          <w:tcPr>
            <w:tcW w:w="1134" w:type="dxa"/>
          </w:tcPr>
          <w:p w14:paraId="02F7E71C" w14:textId="438C4846" w:rsidR="002269AB" w:rsidRDefault="002269AB" w:rsidP="002269AB">
            <w:pPr>
              <w:pStyle w:val="TAL"/>
            </w:pPr>
            <w:hyperlink r:id="rId11" w:history="1">
              <w:r>
                <w:rPr>
                  <w:rFonts w:ascii="Times New Roman" w:eastAsia="Times New Roman" w:hAnsi="Times New Roman"/>
                </w:rPr>
                <w:t>860053</w:t>
              </w:r>
            </w:hyperlink>
          </w:p>
        </w:tc>
        <w:tc>
          <w:tcPr>
            <w:tcW w:w="3402" w:type="dxa"/>
          </w:tcPr>
          <w:p w14:paraId="7B69D7D6" w14:textId="77BD83D6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New WID on enhancement of </w:t>
            </w:r>
            <w:bookmarkStart w:id="2" w:name="OLE_LINK10"/>
            <w:r>
              <w:rPr>
                <w:rFonts w:ascii="Times New Roman" w:eastAsia="Times New Roman" w:hAnsi="Times New Roman"/>
              </w:rPr>
              <w:t>data collection for SON/MDT in NR</w:t>
            </w:r>
            <w:bookmarkEnd w:id="2"/>
          </w:p>
        </w:tc>
        <w:tc>
          <w:tcPr>
            <w:tcW w:w="4536" w:type="dxa"/>
          </w:tcPr>
          <w:p w14:paraId="268A3591" w14:textId="3C77A3DA" w:rsidR="002269AB" w:rsidRPr="00251D80" w:rsidRDefault="002269AB" w:rsidP="002269AB">
            <w:pPr>
              <w:pStyle w:val="tah0"/>
              <w:rPr>
                <w:i/>
                <w:sz w:val="20"/>
              </w:rPr>
            </w:pPr>
            <w:bookmarkStart w:id="3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3"/>
          </w:p>
        </w:tc>
      </w:tr>
      <w:tr w:rsidR="002269AB" w14:paraId="3A804ED1" w14:textId="77777777" w:rsidTr="00163676">
        <w:tc>
          <w:tcPr>
            <w:tcW w:w="1242" w:type="dxa"/>
          </w:tcPr>
          <w:p w14:paraId="1634ABD7" w14:textId="7711953B" w:rsidR="002269AB" w:rsidRPr="00541AED" w:rsidRDefault="00541AED" w:rsidP="002269AB">
            <w:pPr>
              <w:pStyle w:val="TAL"/>
              <w:rPr>
                <w:rFonts w:ascii="Times New Roman" w:hAnsi="Times New Roman"/>
              </w:rPr>
            </w:pPr>
            <w:r w:rsidRPr="00541AED">
              <w:rPr>
                <w:rFonts w:ascii="Times New Roman" w:hAnsi="Times New Roman"/>
              </w:rPr>
              <w:t>NR_ENDC_SON_MDT_enh2-Core</w:t>
            </w:r>
          </w:p>
        </w:tc>
        <w:tc>
          <w:tcPr>
            <w:tcW w:w="1134" w:type="dxa"/>
          </w:tcPr>
          <w:p w14:paraId="7DB112D2" w14:textId="54D5A674" w:rsidR="002269AB" w:rsidRDefault="002269AB" w:rsidP="002269AB">
            <w:pPr>
              <w:pStyle w:val="TAL"/>
            </w:pPr>
            <w:r>
              <w:rPr>
                <w:rFonts w:ascii="Times New Roman" w:eastAsia="仿宋_GB2312" w:hAnsi="Times New Roman"/>
              </w:rPr>
              <w:t>941107</w:t>
            </w:r>
          </w:p>
        </w:tc>
        <w:tc>
          <w:tcPr>
            <w:tcW w:w="3402" w:type="dxa"/>
          </w:tcPr>
          <w:p w14:paraId="0D2BF994" w14:textId="235F9C30" w:rsidR="002269AB" w:rsidRDefault="002269AB" w:rsidP="002269AB">
            <w:pPr>
              <w:pStyle w:val="TAL"/>
            </w:pPr>
            <w:bookmarkStart w:id="4" w:name="OLE_LINK18"/>
            <w:r>
              <w:rPr>
                <w:rFonts w:ascii="Times New Roman" w:eastAsia="Times New Roman" w:hAnsi="Times New Roman" w:hint="eastAsia"/>
              </w:rPr>
              <w:t>New WID on further enhancement of data collection for SON (Self-Organising Networks)/MDT (Minimization of Drive Tests) in NR standalone and MR-DC (Multi-Radio Dual Connectivity)</w:t>
            </w:r>
            <w:bookmarkEnd w:id="4"/>
          </w:p>
        </w:tc>
        <w:tc>
          <w:tcPr>
            <w:tcW w:w="4536" w:type="dxa"/>
          </w:tcPr>
          <w:p w14:paraId="25F7B46E" w14:textId="77777777" w:rsidR="002269AB" w:rsidRDefault="002269AB" w:rsidP="002269AB">
            <w:pPr>
              <w:pStyle w:val="tah0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6B125CD5" w14:textId="77777777" w:rsidR="002269AB" w:rsidRPr="00251D80" w:rsidRDefault="002269AB" w:rsidP="002269AB">
            <w:pPr>
              <w:pStyle w:val="tah0"/>
              <w:rPr>
                <w:i/>
                <w:sz w:val="20"/>
              </w:rPr>
            </w:pPr>
          </w:p>
        </w:tc>
      </w:tr>
      <w:tr w:rsidR="002269AB" w14:paraId="7BB22AE3" w14:textId="77777777" w:rsidTr="00163676">
        <w:tc>
          <w:tcPr>
            <w:tcW w:w="1242" w:type="dxa"/>
          </w:tcPr>
          <w:p w14:paraId="393146B7" w14:textId="54DACCF4" w:rsidR="002269AB" w:rsidRPr="00541AED" w:rsidRDefault="00541AED" w:rsidP="002269AB">
            <w:pPr>
              <w:pStyle w:val="TAL"/>
              <w:rPr>
                <w:rFonts w:ascii="Times New Roman" w:hAnsi="Times New Roman"/>
              </w:rPr>
            </w:pPr>
            <w:r w:rsidRPr="00541AED">
              <w:rPr>
                <w:rFonts w:ascii="Times New Roman" w:hAnsi="Times New Roman"/>
              </w:rPr>
              <w:t>NR_ENDC_SON_MDT_Ph4-Core</w:t>
            </w:r>
          </w:p>
        </w:tc>
        <w:tc>
          <w:tcPr>
            <w:tcW w:w="1134" w:type="dxa"/>
          </w:tcPr>
          <w:p w14:paraId="3272B931" w14:textId="2AD1B561" w:rsidR="002269AB" w:rsidRDefault="002269AB" w:rsidP="002269AB">
            <w:pPr>
              <w:pStyle w:val="TAL"/>
            </w:pPr>
            <w:r>
              <w:rPr>
                <w:rFonts w:ascii="Times New Roman" w:eastAsia="仿宋_GB2312" w:hAnsi="Times New Roman" w:hint="eastAsia"/>
              </w:rPr>
              <w:t>1021092</w:t>
            </w:r>
          </w:p>
        </w:tc>
        <w:tc>
          <w:tcPr>
            <w:tcW w:w="3402" w:type="dxa"/>
          </w:tcPr>
          <w:p w14:paraId="76376E0E" w14:textId="4A2826C6" w:rsidR="002269AB" w:rsidRDefault="002269AB" w:rsidP="002269AB">
            <w:pPr>
              <w:pStyle w:val="TAL"/>
            </w:pPr>
            <w:r>
              <w:rPr>
                <w:rFonts w:ascii="Times New Roman" w:eastAsia="Times New Roman" w:hAnsi="Times New Roman" w:hint="eastAsia"/>
              </w:rPr>
              <w:t>New WID on Data collection for SON (Self-Organising Networks</w:t>
            </w:r>
            <w:bookmarkStart w:id="5" w:name="OLE_LINK19"/>
            <w:r>
              <w:rPr>
                <w:rFonts w:ascii="Times New Roman" w:eastAsia="Times New Roman" w:hAnsi="Times New Roman" w:hint="eastAsia"/>
              </w:rPr>
              <w:t>)/MDT (Minimization of Drive Tests) in Phase 4</w:t>
            </w:r>
            <w:bookmarkEnd w:id="5"/>
          </w:p>
        </w:tc>
        <w:tc>
          <w:tcPr>
            <w:tcW w:w="4536" w:type="dxa"/>
          </w:tcPr>
          <w:p w14:paraId="01646049" w14:textId="77777777" w:rsidR="002269AB" w:rsidRDefault="002269AB" w:rsidP="002269AB">
            <w:pPr>
              <w:pStyle w:val="tah0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47860672" w14:textId="77777777" w:rsidR="002269AB" w:rsidRPr="00251D80" w:rsidRDefault="002269AB" w:rsidP="002269AB">
            <w:pPr>
              <w:pStyle w:val="tah0"/>
              <w:rPr>
                <w:i/>
                <w:sz w:val="20"/>
              </w:rPr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40D65C0A" w:rsidR="00A9188C" w:rsidRPr="00C63AAC" w:rsidRDefault="00C63AAC" w:rsidP="00C63AAC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5FF78A8C" w14:textId="7A95C3AC" w:rsidR="002269AB" w:rsidRPr="00C63AAC" w:rsidRDefault="00F5429B" w:rsidP="00C63AAC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51DC42D" w14:textId="368B1977" w:rsidR="002269AB" w:rsidRPr="00C63AAC" w:rsidRDefault="002269AB" w:rsidP="002269AB">
      <w:pPr>
        <w:pStyle w:val="a3"/>
        <w:rPr>
          <w:rFonts w:eastAsia="宋体"/>
          <w:i w:val="0"/>
        </w:rPr>
      </w:pPr>
      <w:r w:rsidRPr="00C63AAC">
        <w:rPr>
          <w:rFonts w:eastAsia="宋体" w:hint="eastAsia"/>
          <w:i w:val="0"/>
        </w:rPr>
        <w:t>Self-Organising Networks (SON), comprising solutions for network self-configuration and self-optimisation, was initially introduced in LTE and further enhanced for several releases in NR with new features and scenarios. In Rel-19, SON/MDT WI was specified for Rel-18 features which were most likely to be commercial deployment in the future, including MRO enhancement for Rel-18 Mobility mechanisms, SON/MDT enhancement for intra-NTN mobility and network slicing scenarios.</w:t>
      </w:r>
    </w:p>
    <w:p w14:paraId="3E038DE3" w14:textId="5E8087BB" w:rsidR="002269AB" w:rsidRPr="00C63AAC" w:rsidRDefault="002269AB" w:rsidP="00C63AAC">
      <w:pPr>
        <w:pStyle w:val="a3"/>
        <w:rPr>
          <w:rFonts w:eastAsia="宋体"/>
          <w:i w:val="0"/>
        </w:rPr>
      </w:pPr>
      <w:r w:rsidRPr="00C63AAC">
        <w:rPr>
          <w:rFonts w:eastAsia="宋体" w:hint="eastAsia"/>
          <w:i w:val="0"/>
        </w:rPr>
        <w:t xml:space="preserve">Considering tangible commercial interests along with stability and technological maturity, Rel-20 plans to consider SON/MDT enhancements for some Rel-18/Rel-19 new features. As a continuation, MRO can be further enhanced on </w:t>
      </w:r>
      <w:r w:rsidRPr="00C63AAC">
        <w:rPr>
          <w:rFonts w:eastAsia="宋体" w:hint="eastAsia"/>
          <w:i w:val="0"/>
        </w:rPr>
        <w:lastRenderedPageBreak/>
        <w:t>the basis of Rel-19 Mobility enhancement, including inter-CU LTM, conditional LTM.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75151" w14:textId="77777777" w:rsidR="002269AB" w:rsidRDefault="002269AB" w:rsidP="002269AB">
      <w:pPr>
        <w:spacing w:before="120" w:line="280" w:lineRule="atLeast"/>
        <w:rPr>
          <w:rFonts w:eastAsia="宋体"/>
        </w:rPr>
      </w:pPr>
      <w:bookmarkStart w:id="6" w:name="OLE_LINK35"/>
      <w:r>
        <w:rPr>
          <w:rFonts w:eastAsia="宋体"/>
        </w:rPr>
        <w:t xml:space="preserve">The objective of this work item is to specify </w:t>
      </w:r>
      <w:r w:rsidRPr="00CA60FC">
        <w:rPr>
          <w:rFonts w:eastAsia="宋体" w:hint="eastAsia"/>
        </w:rPr>
        <w:t xml:space="preserve">data collection enhancement in NR </w:t>
      </w:r>
      <w:r w:rsidRPr="00CA60FC">
        <w:rPr>
          <w:rFonts w:eastAsia="宋体"/>
        </w:rPr>
        <w:t>standalone for SON/MDT purpose</w:t>
      </w:r>
      <w:r w:rsidRPr="00CA60FC">
        <w:rPr>
          <w:rFonts w:eastAsia="宋体" w:hint="eastAsia"/>
        </w:rPr>
        <w:t xml:space="preserve">. </w:t>
      </w:r>
      <w:r w:rsidRPr="00CA60FC">
        <w:rPr>
          <w:rFonts w:eastAsia="宋体"/>
        </w:rPr>
        <w:t>The specific objectives of this work item are:</w:t>
      </w:r>
    </w:p>
    <w:p w14:paraId="255780BF" w14:textId="77777777" w:rsidR="002269AB" w:rsidRDefault="002269AB" w:rsidP="002269AB">
      <w:pPr>
        <w:spacing w:before="120" w:line="280" w:lineRule="atLeast"/>
        <w:rPr>
          <w:rFonts w:eastAsia="宋体"/>
        </w:rPr>
      </w:pPr>
      <w:bookmarkStart w:id="7" w:name="OLE_LINK31"/>
      <w:bookmarkStart w:id="8" w:name="OLE_LINK17"/>
      <w:r>
        <w:rPr>
          <w:rFonts w:eastAsia="宋体"/>
        </w:rPr>
        <w:t>- MRO enhancement for R1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eastAsia="宋体" w:hint="eastAsia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28F2DDA7" w14:textId="77777777" w:rsidR="002269AB" w:rsidRDefault="002269AB" w:rsidP="002269AB">
      <w:pPr>
        <w:pStyle w:val="af6"/>
        <w:numPr>
          <w:ilvl w:val="0"/>
          <w:numId w:val="8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Specification of the inter-node information exchange, including possible enhancements </w:t>
      </w:r>
      <w:r>
        <w:rPr>
          <w:rFonts w:ascii="Times New Roman" w:eastAsia="宋体" w:hAnsi="Times New Roman" w:cs="Times New Roman" w:hint="eastAsia"/>
        </w:rPr>
        <w:t>on the existing</w:t>
      </w:r>
      <w:r>
        <w:rPr>
          <w:rFonts w:ascii="Times New Roman" w:eastAsia="宋体" w:hAnsi="Times New Roman" w:cs="Times New Roman"/>
        </w:rPr>
        <w:t xml:space="preserve"> interfaces [RAN3]</w:t>
      </w:r>
    </w:p>
    <w:p w14:paraId="082E2756" w14:textId="77777777" w:rsidR="002269AB" w:rsidRDefault="002269AB" w:rsidP="002269AB">
      <w:pPr>
        <w:pStyle w:val="af6"/>
        <w:numPr>
          <w:ilvl w:val="0"/>
          <w:numId w:val="8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Identify and specify necessary UE reporting to enhance the mobility parameter tuning</w:t>
      </w:r>
      <w:r>
        <w:rPr>
          <w:rFonts w:ascii="Times New Roman" w:eastAsia="宋体" w:hAnsi="Times New Roman" w:cs="Times New Roman"/>
        </w:rPr>
        <w:t> [RAN2]</w:t>
      </w:r>
    </w:p>
    <w:bookmarkEnd w:id="7"/>
    <w:bookmarkEnd w:id="8"/>
    <w:p w14:paraId="6DA7D5A5" w14:textId="77777777" w:rsidR="002269AB" w:rsidRDefault="002269AB" w:rsidP="002269AB">
      <w:pPr>
        <w:spacing w:before="120" w:line="280" w:lineRule="atLeast"/>
        <w:rPr>
          <w:rFonts w:eastAsia="宋体"/>
        </w:rPr>
      </w:pPr>
      <w:r>
        <w:rPr>
          <w:rFonts w:eastAsia="宋体"/>
        </w:rPr>
        <w:t>If needed, co-operate with RAN1, SA5.</w:t>
      </w:r>
    </w:p>
    <w:bookmarkEnd w:id="6"/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59DEF18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7393CD1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15E90388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5C431E2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512D91E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64B6BAEA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269A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DE41A9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2DC228A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225D741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bookmarkStart w:id="9" w:name="OLE_LINK5"/>
            <w:r w:rsidRPr="00C63AAC">
              <w:rPr>
                <w:rFonts w:cs="Arial"/>
                <w:szCs w:val="18"/>
              </w:rPr>
              <w:t>RAN#1</w:t>
            </w:r>
            <w:bookmarkEnd w:id="9"/>
            <w:r w:rsidRPr="00C63AAC">
              <w:rPr>
                <w:rFonts w:cs="Arial"/>
                <w:szCs w:val="18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0BFD1A0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3B76C47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F9F" w14:textId="49D9A816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09B" w14:textId="3E12405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3D8" w14:textId="5D3B161B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0C6" w14:textId="3ECBF51B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bookmarkStart w:id="10" w:name="OLE_LINK6"/>
            <w:bookmarkStart w:id="11" w:name="OLE_LINK7"/>
            <w:r w:rsidRPr="00C63AAC">
              <w:rPr>
                <w:rFonts w:cs="Arial"/>
                <w:szCs w:val="18"/>
              </w:rPr>
              <w:t>Core par</w:t>
            </w:r>
            <w:bookmarkEnd w:id="10"/>
            <w:bookmarkEnd w:id="11"/>
            <w:r w:rsidRPr="00C63AAC">
              <w:rPr>
                <w:rFonts w:cs="Arial"/>
                <w:szCs w:val="18"/>
              </w:rPr>
              <w:t>t</w:t>
            </w:r>
          </w:p>
        </w:tc>
      </w:tr>
      <w:tr w:rsidR="002269AB" w:rsidRPr="00251D80" w14:paraId="0A2D150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6BA" w14:textId="3186EAD8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610" w14:textId="1FEC38BD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B25" w14:textId="44495D16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0148" w14:textId="4D84F83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73BC46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354" w14:textId="013282E4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6DE" w14:textId="09D40773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251D" w14:textId="262E771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16F" w14:textId="5F9C323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6537B2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407" w14:textId="063F63A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5BD" w14:textId="48DEBC9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0B4A" w14:textId="23F67654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898" w14:textId="41263D3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67BB5A1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1C8" w14:textId="73068858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F5A" w14:textId="5CA9885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44B" w14:textId="6EE11CF1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77F" w14:textId="4D203C7E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7E26D44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3385" w14:textId="68BD79D3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232" w14:textId="47F77B81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994" w14:textId="7C49D44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AC32" w14:textId="3760E45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22AF981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1282" w14:textId="1B2564FB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4FD" w14:textId="049FB69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DDB" w14:textId="7E2BBA2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C6B" w14:textId="6E91766E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061AD8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804F" w14:textId="5D795B5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0B2" w14:textId="13B2CCF0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6C5" w14:textId="4D6CD7F9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FB1" w14:textId="63A63B8E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1F89AEC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36F" w14:textId="7B47971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0EB" w14:textId="047C4BC3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F08" w14:textId="2F733BCD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2D2" w14:textId="72C9F7A5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199D9C4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A36" w14:textId="492E5C6B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2B6" w14:textId="129C48DE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9B0" w14:textId="10A437E1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285" w14:textId="0700744E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6ED8519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250" w14:textId="377A855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2AB" w14:textId="725A2C80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82A" w14:textId="086A18CC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605" w14:textId="69460BF8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  <w:tr w:rsidR="002269AB" w:rsidRPr="00251D80" w14:paraId="048212B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80B" w14:textId="3F461C55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14" w14:textId="7FB9D0A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D11" w14:textId="16868677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9D0" w14:textId="41E13702" w:rsidR="002269AB" w:rsidRPr="00C63AAC" w:rsidRDefault="002269AB" w:rsidP="002269AB">
            <w:pPr>
              <w:pStyle w:val="TAL"/>
              <w:rPr>
                <w:rFonts w:cs="Arial"/>
                <w:szCs w:val="18"/>
              </w:rPr>
            </w:pPr>
            <w:r w:rsidRPr="00C63AAC">
              <w:rPr>
                <w:rFonts w:cs="Arial"/>
                <w:szCs w:val="18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381C83" w14:textId="0DA02B06" w:rsidR="00DD151C" w:rsidRDefault="00DD151C" w:rsidP="00DD151C">
      <w:pPr>
        <w:rPr>
          <w:color w:val="000000" w:themeColor="text1"/>
          <w:highlight w:val="yellow"/>
        </w:rPr>
      </w:pPr>
      <w:r>
        <w:rPr>
          <w:rFonts w:hint="eastAsia"/>
          <w:color w:val="000000" w:themeColor="text1"/>
          <w:lang w:eastAsia="zh-CN"/>
        </w:rPr>
        <w:t xml:space="preserve">Dong </w:t>
      </w:r>
      <w:r w:rsidRPr="00BB78CA">
        <w:rPr>
          <w:color w:val="000000" w:themeColor="text1"/>
        </w:rPr>
        <w:t>Xufei, China Unicom, dongxf37@chinaunicom.cn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6E50D03" w14:textId="36720642" w:rsidR="00DD151C" w:rsidRDefault="00DD151C" w:rsidP="00DD151C">
      <w:r>
        <w:t>Primary WG: RAN3</w:t>
      </w:r>
    </w:p>
    <w:p w14:paraId="6CEB0312" w14:textId="4F66E15D" w:rsidR="00557B2E" w:rsidRPr="00557B2E" w:rsidRDefault="00DD151C" w:rsidP="00DD151C">
      <w:r>
        <w:t>Secondary WG: RAN2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D60EB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3A5206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55E87EAE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CATT</w:t>
            </w:r>
          </w:p>
        </w:tc>
      </w:tr>
      <w:tr w:rsidR="003A5206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5350C5A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CBN</w:t>
            </w:r>
          </w:p>
        </w:tc>
      </w:tr>
      <w:tr w:rsidR="003A5206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CBAAB5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CMCC</w:t>
            </w:r>
          </w:p>
        </w:tc>
      </w:tr>
      <w:tr w:rsidR="003A5206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04B4FF8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 xml:space="preserve">China Unicom </w:t>
            </w:r>
          </w:p>
        </w:tc>
      </w:tr>
      <w:tr w:rsidR="003A5206" w14:paraId="22AF5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439B73" w14:textId="64479523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China Telecom</w:t>
            </w:r>
          </w:p>
        </w:tc>
      </w:tr>
      <w:tr w:rsidR="003A520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9315AD3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CHTTL</w:t>
            </w:r>
          </w:p>
        </w:tc>
      </w:tr>
      <w:tr w:rsidR="003A5206" w14:paraId="52830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B62A56" w14:textId="65762339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Deutsche Telekom</w:t>
            </w:r>
          </w:p>
        </w:tc>
      </w:tr>
      <w:tr w:rsidR="003A520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003221FE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NTT DOCOMO, Inc</w:t>
            </w:r>
          </w:p>
        </w:tc>
      </w:tr>
      <w:tr w:rsidR="003A5206" w14:paraId="2096C8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0E09B1" w14:textId="1E4ED069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Orange</w:t>
            </w:r>
          </w:p>
        </w:tc>
      </w:tr>
      <w:tr w:rsidR="003A5206" w14:paraId="574D5A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24AEA8" w14:textId="509E1C65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Ericsson</w:t>
            </w:r>
          </w:p>
        </w:tc>
      </w:tr>
      <w:tr w:rsidR="003A5206" w14:paraId="04E9D4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2A32C1" w14:textId="5CB42528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Huawei</w:t>
            </w:r>
          </w:p>
        </w:tc>
      </w:tr>
      <w:tr w:rsidR="003A5206" w14:paraId="785034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E0485" w14:textId="060260E7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HiSilicon</w:t>
            </w:r>
          </w:p>
        </w:tc>
      </w:tr>
      <w:tr w:rsidR="003A5206" w14:paraId="58B1D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54DAE" w14:textId="244C2A94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ZTE Corporation</w:t>
            </w:r>
          </w:p>
        </w:tc>
      </w:tr>
      <w:tr w:rsidR="003A5206" w14:paraId="5EB112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8A650" w14:textId="190A2D2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Sanechips</w:t>
            </w:r>
          </w:p>
        </w:tc>
      </w:tr>
      <w:tr w:rsidR="003A5206" w14:paraId="207ECB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2FA2A1" w14:textId="36724220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vivo</w:t>
            </w:r>
          </w:p>
        </w:tc>
      </w:tr>
      <w:tr w:rsidR="003A5206" w14:paraId="366277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513B73" w14:textId="585F981F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Qualcomm</w:t>
            </w:r>
          </w:p>
        </w:tc>
      </w:tr>
      <w:tr w:rsidR="003A5206" w14:paraId="5CA95F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2DBC" w14:textId="665BB693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Nokia</w:t>
            </w:r>
          </w:p>
        </w:tc>
      </w:tr>
      <w:tr w:rsidR="003A5206" w14:paraId="1AEA3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5217" w14:textId="67781305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NEC</w:t>
            </w:r>
          </w:p>
        </w:tc>
      </w:tr>
      <w:tr w:rsidR="003A5206" w14:paraId="6C0A78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A39150" w14:textId="047E9D0F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  <w:lang w:val="en-US"/>
              </w:rPr>
              <w:t>NVIDIA </w:t>
            </w:r>
          </w:p>
        </w:tc>
      </w:tr>
      <w:tr w:rsidR="003A5206" w14:paraId="75A84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CF5978" w14:textId="085BEDB1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Fujitsu</w:t>
            </w:r>
          </w:p>
        </w:tc>
      </w:tr>
      <w:tr w:rsidR="003A5206" w14:paraId="60A11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4D8982" w14:textId="49BA5D57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Samsung</w:t>
            </w:r>
          </w:p>
        </w:tc>
      </w:tr>
      <w:tr w:rsidR="003A5206" w14:paraId="7EFBA1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8456A" w14:textId="0D9BBBBC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Kyocera Corporation</w:t>
            </w:r>
          </w:p>
        </w:tc>
      </w:tr>
      <w:tr w:rsidR="003A5206" w14:paraId="755C18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D2CCB" w14:textId="2A7DC8B4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Lenovo</w:t>
            </w:r>
          </w:p>
        </w:tc>
      </w:tr>
      <w:tr w:rsidR="003A5206" w14:paraId="1EF8C5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12F84" w14:textId="36897E14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Motorola Mobility</w:t>
            </w:r>
          </w:p>
        </w:tc>
      </w:tr>
      <w:tr w:rsidR="003A5206" w14:paraId="638C5F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B504F7" w14:textId="53B69331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Spreadtrum </w:t>
            </w:r>
          </w:p>
        </w:tc>
      </w:tr>
      <w:tr w:rsidR="003A5206" w14:paraId="3336AA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D482D" w14:textId="1E39950C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UNISOC</w:t>
            </w:r>
          </w:p>
        </w:tc>
      </w:tr>
      <w:tr w:rsidR="003A5206" w14:paraId="3C4DC2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3BE85B" w14:textId="2217A376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Telefónica </w:t>
            </w:r>
          </w:p>
        </w:tc>
      </w:tr>
      <w:tr w:rsidR="003A5206" w14:paraId="20683B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A4225" w14:textId="7FE69EE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LG Electronics</w:t>
            </w:r>
          </w:p>
        </w:tc>
      </w:tr>
      <w:tr w:rsidR="003A5206" w14:paraId="49EAA0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C3DC63" w14:textId="4D6A4D1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Jio Platforms</w:t>
            </w:r>
          </w:p>
        </w:tc>
      </w:tr>
      <w:tr w:rsidR="003A5206" w14:paraId="0DCF9C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1A377D" w14:textId="021B86E1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Xiaomi</w:t>
            </w:r>
          </w:p>
        </w:tc>
      </w:tr>
      <w:tr w:rsidR="003A5206" w14:paraId="29418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0A331" w14:textId="75122952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Cybercore</w:t>
            </w:r>
          </w:p>
        </w:tc>
      </w:tr>
      <w:tr w:rsidR="003A5206" w14:paraId="6B6308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1AEFD" w14:textId="54C828D9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III</w:t>
            </w:r>
          </w:p>
        </w:tc>
      </w:tr>
      <w:tr w:rsidR="003A5206" w14:paraId="64768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5D26D" w14:textId="1DD3F98E" w:rsidR="003A5206" w:rsidRPr="003A5206" w:rsidRDefault="003A5206" w:rsidP="003A5206">
            <w:pPr>
              <w:pStyle w:val="TAL"/>
              <w:rPr>
                <w:rFonts w:ascii="Times New Roman" w:hAnsi="Times New Roman"/>
              </w:rPr>
            </w:pPr>
            <w:r w:rsidRPr="003A5206">
              <w:rPr>
                <w:rFonts w:ascii="Times New Roman" w:hAnsi="Times New Roman"/>
              </w:rPr>
              <w:t>ITRI</w:t>
            </w:r>
          </w:p>
        </w:tc>
      </w:tr>
      <w:tr w:rsidR="003A5206" w14:paraId="592DF7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67F4FA" w14:textId="3F25B86E" w:rsidR="003A5206" w:rsidRPr="0008033E" w:rsidRDefault="00F73D9F" w:rsidP="003A5206">
            <w:pPr>
              <w:pStyle w:val="TAL"/>
              <w:rPr>
                <w:rFonts w:ascii="Times New Roman" w:hAnsi="Times New Roman"/>
              </w:rPr>
            </w:pPr>
            <w:r w:rsidRPr="0008033E">
              <w:rPr>
                <w:rFonts w:ascii="Times New Roman" w:hAnsi="Times New Roman"/>
              </w:rPr>
              <w:t>Transsion Holding</w:t>
            </w:r>
          </w:p>
        </w:tc>
      </w:tr>
      <w:tr w:rsidR="003A5206" w14:paraId="7E1522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D0427" w14:textId="124D5E8B" w:rsidR="003A5206" w:rsidRDefault="003A5206" w:rsidP="003A520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E6FF9" w14:textId="77777777" w:rsidR="000756AD" w:rsidRDefault="000756AD">
      <w:r>
        <w:separator/>
      </w:r>
    </w:p>
  </w:endnote>
  <w:endnote w:type="continuationSeparator" w:id="0">
    <w:p w14:paraId="2A693072" w14:textId="77777777" w:rsidR="000756AD" w:rsidRDefault="0007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7D87C" w14:textId="77777777" w:rsidR="000756AD" w:rsidRDefault="000756AD">
      <w:r>
        <w:separator/>
      </w:r>
    </w:p>
  </w:footnote>
  <w:footnote w:type="continuationSeparator" w:id="0">
    <w:p w14:paraId="6D5A38E3" w14:textId="77777777" w:rsidR="000756AD" w:rsidRDefault="0007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7180191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6AD"/>
    <w:rsid w:val="00075FF4"/>
    <w:rsid w:val="0008033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A49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69AB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FE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5206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638C"/>
    <w:rsid w:val="003F7142"/>
    <w:rsid w:val="003F7B3D"/>
    <w:rsid w:val="0040240E"/>
    <w:rsid w:val="0040383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12C"/>
    <w:rsid w:val="00454609"/>
    <w:rsid w:val="00455DE4"/>
    <w:rsid w:val="0046230B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AE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67A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5B2D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7F55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6A"/>
    <w:rsid w:val="00A9489E"/>
    <w:rsid w:val="00A97002"/>
    <w:rsid w:val="00A97A52"/>
    <w:rsid w:val="00AA0D6A"/>
    <w:rsid w:val="00AB58BF"/>
    <w:rsid w:val="00AD0751"/>
    <w:rsid w:val="00AD77C4"/>
    <w:rsid w:val="00AE25BF"/>
    <w:rsid w:val="00AE3CD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3AAC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5908"/>
    <w:rsid w:val="00CF6810"/>
    <w:rsid w:val="00D06117"/>
    <w:rsid w:val="00D24760"/>
    <w:rsid w:val="00D31CC8"/>
    <w:rsid w:val="00D32678"/>
    <w:rsid w:val="00D44066"/>
    <w:rsid w:val="00D521C1"/>
    <w:rsid w:val="00D6013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51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9F"/>
    <w:rsid w:val="00F76BE5"/>
    <w:rsid w:val="00F80690"/>
    <w:rsid w:val="00F83D11"/>
    <w:rsid w:val="00F856F8"/>
    <w:rsid w:val="00F921F1"/>
    <w:rsid w:val="00F94F70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qFormat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99"/>
    <w:qFormat/>
    <w:rsid w:val="002269AB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40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1278</Words>
  <Characters>7760</Characters>
  <Application>Microsoft Office Word</Application>
  <DocSecurity>0</DocSecurity>
  <Lines>431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Unicom</cp:lastModifiedBy>
  <cp:revision>30</cp:revision>
  <cp:lastPrinted>2000-02-29T10:31:00Z</cp:lastPrinted>
  <dcterms:created xsi:type="dcterms:W3CDTF">2024-10-17T12:20:00Z</dcterms:created>
  <dcterms:modified xsi:type="dcterms:W3CDTF">2025-06-13T08:38:00Z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