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7E52D8F7"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#10</w:t>
      </w:r>
      <w:r w:rsidR="0021660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1A66E4">
        <w:rPr>
          <w:rFonts w:ascii="Arial" w:hAnsi="Arial" w:hint="eastAsia"/>
          <w:b/>
          <w:noProof/>
          <w:sz w:val="24"/>
          <w:szCs w:val="24"/>
          <w:lang w:eastAsia="zh-CN"/>
        </w:rPr>
        <w:t>1453</w:t>
      </w:r>
    </w:p>
    <w:p w14:paraId="4188E95C" w14:textId="53E07A9A" w:rsidR="00876B05" w:rsidRPr="00AD45C4" w:rsidRDefault="005A7BF3" w:rsidP="00876B05">
      <w:pPr>
        <w:pStyle w:val="CRCoverPage"/>
        <w:outlineLvl w:val="0"/>
        <w:rPr>
          <w:b/>
          <w:noProof/>
          <w:sz w:val="24"/>
          <w:szCs w:val="24"/>
          <w:lang w:eastAsia="zh-CN"/>
        </w:rPr>
      </w:pPr>
      <w:r w:rsidRPr="005A7BF3">
        <w:rPr>
          <w:b/>
          <w:noProof/>
          <w:sz w:val="24"/>
          <w:szCs w:val="24"/>
        </w:rPr>
        <w:t>Prague</w:t>
      </w:r>
      <w:r w:rsidR="00876B05" w:rsidRPr="00AD45C4">
        <w:rPr>
          <w:b/>
          <w:noProof/>
          <w:sz w:val="24"/>
          <w:szCs w:val="24"/>
        </w:rPr>
        <w:t xml:space="preserve">, </w:t>
      </w:r>
      <w:r>
        <w:rPr>
          <w:rFonts w:hint="eastAsia"/>
          <w:b/>
          <w:noProof/>
          <w:sz w:val="24"/>
          <w:szCs w:val="24"/>
          <w:lang w:eastAsia="zh-CN"/>
        </w:rPr>
        <w:t>CZ</w:t>
      </w:r>
      <w:r w:rsidR="00876B05" w:rsidRPr="00AD45C4">
        <w:rPr>
          <w:b/>
          <w:noProof/>
          <w:sz w:val="24"/>
          <w:szCs w:val="24"/>
        </w:rPr>
        <w:t xml:space="preserve">, </w:t>
      </w:r>
      <w:r w:rsidR="00B529E9">
        <w:rPr>
          <w:rFonts w:hint="eastAsia"/>
          <w:b/>
          <w:noProof/>
          <w:sz w:val="24"/>
          <w:szCs w:val="24"/>
          <w:lang w:eastAsia="zh-CN"/>
        </w:rPr>
        <w:t>9</w:t>
      </w:r>
      <w:r w:rsidR="00876B05" w:rsidRPr="00AD45C4">
        <w:rPr>
          <w:b/>
          <w:noProof/>
          <w:sz w:val="24"/>
          <w:szCs w:val="24"/>
        </w:rPr>
        <w:t>-1</w:t>
      </w:r>
      <w:r w:rsidR="00B529E9">
        <w:rPr>
          <w:rFonts w:hint="eastAsia"/>
          <w:b/>
          <w:noProof/>
          <w:sz w:val="24"/>
          <w:szCs w:val="24"/>
          <w:lang w:eastAsia="zh-CN"/>
        </w:rPr>
        <w:t>3</w:t>
      </w:r>
      <w:r w:rsidR="00876B05" w:rsidRPr="00AD45C4">
        <w:rPr>
          <w:b/>
          <w:noProof/>
          <w:sz w:val="24"/>
          <w:szCs w:val="24"/>
        </w:rPr>
        <w:t xml:space="preserve">, </w:t>
      </w:r>
      <w:r w:rsidR="00B529E9">
        <w:rPr>
          <w:rFonts w:hint="eastAsia"/>
          <w:b/>
          <w:noProof/>
          <w:sz w:val="24"/>
          <w:szCs w:val="24"/>
          <w:lang w:eastAsia="zh-CN"/>
        </w:rPr>
        <w:t>June</w:t>
      </w:r>
      <w:r w:rsidR="00876B05">
        <w:rPr>
          <w:rFonts w:hint="eastAsia"/>
          <w:b/>
          <w:noProof/>
          <w:sz w:val="24"/>
          <w:szCs w:val="24"/>
          <w:lang w:eastAsia="zh-CN"/>
        </w:rPr>
        <w:t xml:space="preserve"> </w:t>
      </w:r>
      <w:r w:rsidR="00876B05" w:rsidRPr="00AD45C4">
        <w:rPr>
          <w:b/>
          <w:noProof/>
          <w:sz w:val="24"/>
          <w:szCs w:val="24"/>
        </w:rPr>
        <w:t>202</w:t>
      </w:r>
      <w:r w:rsidR="00876B05">
        <w:rPr>
          <w:rFonts w:hint="eastAsia"/>
          <w:b/>
          <w:noProof/>
          <w:sz w:val="24"/>
          <w:szCs w:val="24"/>
          <w:lang w:eastAsia="zh-CN"/>
        </w:rPr>
        <w:t>5</w:t>
      </w:r>
      <w:r w:rsidR="00292267">
        <w:rPr>
          <w:rFonts w:hint="eastAsia"/>
          <w:b/>
          <w:noProof/>
          <w:sz w:val="24"/>
          <w:szCs w:val="24"/>
          <w:lang w:eastAsia="zh-CN"/>
        </w:rPr>
        <w:t xml:space="preserve">                                                         </w:t>
      </w:r>
      <w:r w:rsidR="00F942BD">
        <w:rPr>
          <w:rFonts w:hint="eastAsia"/>
          <w:b/>
          <w:noProof/>
          <w:sz w:val="24"/>
          <w:szCs w:val="24"/>
          <w:lang w:eastAsia="zh-CN"/>
        </w:rPr>
        <w:t xml:space="preserve">       </w:t>
      </w:r>
      <w:r w:rsidR="00292267" w:rsidRPr="00292267">
        <w:rPr>
          <w:rFonts w:hint="eastAsia"/>
          <w:bCs/>
          <w:noProof/>
          <w:lang w:eastAsia="zh-CN"/>
        </w:rPr>
        <w:t>(Revision of RP-2</w:t>
      </w:r>
      <w:r w:rsidR="00F942BD">
        <w:rPr>
          <w:rFonts w:hint="eastAsia"/>
          <w:bCs/>
          <w:noProof/>
          <w:lang w:eastAsia="zh-CN"/>
        </w:rPr>
        <w:t>503</w:t>
      </w:r>
      <w:r w:rsidR="004851AC">
        <w:rPr>
          <w:rFonts w:hint="eastAsia"/>
          <w:bCs/>
          <w:noProof/>
          <w:lang w:eastAsia="zh-CN"/>
        </w:rPr>
        <w:t>73</w:t>
      </w:r>
      <w:r w:rsidR="00292267" w:rsidRPr="00292267">
        <w:rPr>
          <w:rFonts w:hint="eastAsia"/>
          <w:bCs/>
          <w:noProof/>
          <w:lang w:eastAsia="zh-CN"/>
        </w:rPr>
        <w:t>)</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4AF839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13A67">
        <w:rPr>
          <w:rFonts w:ascii="Arial" w:hAnsi="Arial" w:hint="eastAsia"/>
          <w:b/>
          <w:sz w:val="24"/>
          <w:szCs w:val="24"/>
          <w:lang w:val="en-US" w:eastAsia="zh-CN"/>
        </w:rPr>
        <w:t>China Telecom</w:t>
      </w:r>
      <w:r w:rsidR="004851AC">
        <w:rPr>
          <w:rFonts w:ascii="Arial" w:hAnsi="Arial" w:hint="eastAsia"/>
          <w:b/>
          <w:sz w:val="24"/>
          <w:szCs w:val="24"/>
          <w:lang w:val="en-US" w:eastAsia="zh-CN"/>
        </w:rPr>
        <w:t xml:space="preserve">, </w:t>
      </w:r>
      <w:r w:rsidR="004851AC" w:rsidRPr="00EB4620">
        <w:rPr>
          <w:rFonts w:ascii="Arial" w:hAnsi="Arial"/>
          <w:b/>
          <w:sz w:val="24"/>
          <w:szCs w:val="24"/>
          <w:lang w:val="en-US" w:eastAsia="zh-CN"/>
        </w:rPr>
        <w:t>T-Mobile USA</w:t>
      </w:r>
    </w:p>
    <w:p w14:paraId="4592A799" w14:textId="212BFAE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401715">
        <w:rPr>
          <w:rFonts w:ascii="Arial" w:eastAsiaTheme="minorEastAsia" w:hAnsi="Arial" w:cs="Arial" w:hint="eastAsia"/>
          <w:b/>
          <w:sz w:val="24"/>
          <w:szCs w:val="24"/>
          <w:lang w:eastAsia="zh-CN"/>
        </w:rPr>
        <w:t xml:space="preserve">NR FR1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7A004A52"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9DF" w:rsidRPr="00A819DF">
        <w:rPr>
          <w:rFonts w:ascii="Arial" w:hAnsi="Arial"/>
          <w:b/>
          <w:sz w:val="24"/>
          <w:szCs w:val="24"/>
          <w:lang w:eastAsia="zh-CN"/>
        </w:rPr>
        <w:t>9.4.4.3</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2F462E5D"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401715" w:rsidRPr="00401715">
        <w:rPr>
          <w:sz w:val="32"/>
          <w:szCs w:val="32"/>
        </w:rPr>
        <w:t xml:space="preserve">NR FR1 </w:t>
      </w:r>
      <w:r w:rsidR="00EF7A0E">
        <w:rPr>
          <w:sz w:val="32"/>
          <w:szCs w:val="32"/>
        </w:rPr>
        <w:t>7</w:t>
      </w:r>
      <w:r w:rsidR="000727EE" w:rsidRPr="000727EE">
        <w:rPr>
          <w:sz w:val="32"/>
          <w:szCs w:val="32"/>
        </w:rPr>
        <w:t xml:space="preserve"> MHz Channel Bandwidth</w:t>
      </w:r>
      <w:r w:rsidR="00BA139C">
        <w:rPr>
          <w:sz w:val="32"/>
          <w:szCs w:val="32"/>
        </w:rPr>
        <w:t xml:space="preserve"> </w:t>
      </w:r>
    </w:p>
    <w:p w14:paraId="3788FF4C" w14:textId="6D2F4000"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305587">
        <w:rPr>
          <w:rFonts w:hint="eastAsia"/>
          <w:sz w:val="32"/>
          <w:szCs w:val="32"/>
          <w:lang w:eastAsia="zh-CN"/>
        </w:rPr>
        <w:t xml:space="preserve"> </w:t>
      </w:r>
    </w:p>
    <w:p w14:paraId="1DB6D30A" w14:textId="7CE0DC5C"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8D1AE7" w:rsidRPr="008D1AE7">
        <w:rPr>
          <w:sz w:val="32"/>
          <w:szCs w:val="32"/>
        </w:rPr>
        <w:t>1060083</w:t>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r>
              <w:rPr>
                <w:b/>
                <w:bCs/>
              </w:rPr>
              <w:t>X</w:t>
            </w: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r w:rsidR="00016BF3">
        <w:rPr>
          <w:iCs/>
        </w:rPr>
        <w:t>r</w:t>
      </w:r>
      <w:r w:rsidR="005178CD">
        <w:rPr>
          <w:iCs/>
        </w:rPr>
        <w:t>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300F8C4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r w:rsidR="00ED72E1">
        <w:rPr>
          <w:rFonts w:eastAsiaTheme="minorEastAsia" w:hint="eastAsia"/>
          <w:bCs/>
          <w:lang w:eastAsia="zh-CN"/>
        </w:rPr>
        <w:t xml:space="preserve">, including both </w:t>
      </w:r>
      <w:r w:rsidR="00DB6CDA">
        <w:rPr>
          <w:rFonts w:eastAsiaTheme="minorEastAsia" w:hint="eastAsia"/>
          <w:bCs/>
          <w:lang w:eastAsia="zh-CN"/>
        </w:rPr>
        <w:t xml:space="preserve">for </w:t>
      </w:r>
      <w:r w:rsidR="00ED72E1">
        <w:rPr>
          <w:rFonts w:eastAsiaTheme="minorEastAsia" w:hint="eastAsia"/>
          <w:bCs/>
          <w:lang w:eastAsia="zh-CN"/>
        </w:rPr>
        <w:t>PC3 and PC2.</w:t>
      </w:r>
    </w:p>
    <w:bookmarkEnd w:id="2"/>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lastRenderedPageBreak/>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6557D" w14:paraId="2CD1251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6199B6" w14:textId="6DB959D4" w:rsidR="00D6557D" w:rsidRPr="00124ABD" w:rsidRDefault="00D6557D" w:rsidP="00D6557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1D52AC58" w14:textId="7CE8A38E" w:rsidR="00D6557D" w:rsidRPr="009F685E" w:rsidRDefault="00D6557D" w:rsidP="00D6557D">
            <w:pPr>
              <w:pStyle w:val="TAL"/>
              <w:rPr>
                <w:sz w:val="16"/>
                <w:szCs w:val="16"/>
              </w:rPr>
            </w:pPr>
            <w:proofErr w:type="gramStart"/>
            <w:r w:rsidRPr="00D6557D">
              <w:rPr>
                <w:sz w:val="16"/>
                <w:szCs w:val="16"/>
              </w:rPr>
              <w:t>NR;NR</w:t>
            </w:r>
            <w:proofErr w:type="gramEnd"/>
            <w:r w:rsidRPr="00D6557D">
              <w:rPr>
                <w:sz w:val="16"/>
                <w:szCs w:val="16"/>
              </w:rPr>
              <w:t xml:space="preserve">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7AA5B8D" w14:textId="7DD59704" w:rsidR="00D6557D" w:rsidRPr="00751D67"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D86F0D0" w14:textId="060F74CF" w:rsidR="00D6557D" w:rsidRPr="009F685E" w:rsidRDefault="00D6557D" w:rsidP="00D6557D">
            <w:pPr>
              <w:pStyle w:val="TAL"/>
              <w:rPr>
                <w:sz w:val="16"/>
                <w:szCs w:val="16"/>
              </w:rPr>
            </w:pPr>
            <w:r w:rsidRPr="009F685E">
              <w:rPr>
                <w:rFonts w:hint="eastAsia"/>
                <w:sz w:val="16"/>
                <w:szCs w:val="16"/>
              </w:rPr>
              <w:t>C</w:t>
            </w:r>
            <w:r w:rsidRPr="009F685E">
              <w:rPr>
                <w:sz w:val="16"/>
                <w:szCs w:val="16"/>
              </w:rPr>
              <w:t>ore part</w:t>
            </w:r>
          </w:p>
        </w:tc>
      </w:tr>
      <w:tr w:rsidR="00D6557D"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6557D" w:rsidRDefault="00D6557D" w:rsidP="00D6557D">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6557D" w:rsidRPr="009F685E" w:rsidRDefault="00D6557D" w:rsidP="00D6557D">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6557D" w:rsidRPr="009F685E"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6557D" w:rsidRPr="009F685E" w:rsidRDefault="00D6557D" w:rsidP="00D6557D">
            <w:pPr>
              <w:pStyle w:val="TAL"/>
              <w:rPr>
                <w:sz w:val="16"/>
                <w:szCs w:val="16"/>
              </w:rPr>
            </w:pPr>
            <w:r w:rsidRPr="009F685E">
              <w:rPr>
                <w:rFonts w:hint="eastAsia"/>
                <w:sz w:val="16"/>
                <w:szCs w:val="16"/>
              </w:rPr>
              <w:t>C</w:t>
            </w:r>
            <w:r w:rsidRPr="009F685E">
              <w:rPr>
                <w:sz w:val="16"/>
                <w:szCs w:val="16"/>
              </w:rPr>
              <w:t>ore part</w:t>
            </w:r>
          </w:p>
        </w:tc>
      </w:tr>
      <w:tr w:rsidR="00D6557D"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6557D" w:rsidRDefault="00D6557D" w:rsidP="00D6557D">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6557D" w:rsidRPr="009F685E" w:rsidRDefault="00D6557D" w:rsidP="00D6557D">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6557D" w:rsidRPr="009F685E"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6557D" w:rsidRPr="009F685E" w:rsidRDefault="00D6557D" w:rsidP="00D6557D">
            <w:pPr>
              <w:pStyle w:val="TAL"/>
              <w:rPr>
                <w:sz w:val="16"/>
                <w:szCs w:val="16"/>
              </w:rPr>
            </w:pPr>
            <w:r w:rsidRPr="00124ABD">
              <w:rPr>
                <w:sz w:val="16"/>
                <w:szCs w:val="16"/>
              </w:rPr>
              <w:t>Core part</w:t>
            </w:r>
          </w:p>
        </w:tc>
      </w:tr>
      <w:tr w:rsidR="00D6557D" w14:paraId="54408F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D6557D" w:rsidRPr="00124ABD" w:rsidRDefault="00D6557D" w:rsidP="00D6557D">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D6557D" w:rsidRPr="007D786A" w:rsidRDefault="00D6557D" w:rsidP="00D6557D">
            <w:pPr>
              <w:pStyle w:val="TAL"/>
              <w:rPr>
                <w:sz w:val="16"/>
                <w:szCs w:val="16"/>
              </w:rPr>
            </w:pPr>
            <w:r w:rsidRPr="007D786A">
              <w:rPr>
                <w:sz w:val="16"/>
                <w:szCs w:val="16"/>
              </w:rPr>
              <w:t xml:space="preserve">Requirements on User </w:t>
            </w:r>
            <w:proofErr w:type="spellStart"/>
            <w:r w:rsidRPr="007D786A">
              <w:rPr>
                <w:sz w:val="16"/>
                <w:szCs w:val="16"/>
              </w:rPr>
              <w:t>Equipments</w:t>
            </w:r>
            <w:proofErr w:type="spellEnd"/>
            <w:r w:rsidRPr="007D786A">
              <w:rPr>
                <w:sz w:val="16"/>
                <w:szCs w:val="16"/>
              </w:rPr>
              <w:t xml:space="preserve"> (UEs) </w:t>
            </w:r>
          </w:p>
          <w:p w14:paraId="209D4067" w14:textId="200D2D50" w:rsidR="00D6557D" w:rsidRPr="00124ABD" w:rsidRDefault="00D6557D" w:rsidP="00D6557D">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BBC7A7F" w14:textId="25E3A12E" w:rsidR="00D6557D" w:rsidRPr="00751D67" w:rsidRDefault="00D6557D" w:rsidP="00D6557D">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D6557D" w:rsidRPr="00124ABD" w:rsidRDefault="00D6557D" w:rsidP="00D6557D">
            <w:pPr>
              <w:pStyle w:val="TAL"/>
              <w:rPr>
                <w:sz w:val="16"/>
                <w:szCs w:val="16"/>
              </w:rPr>
            </w:pPr>
            <w:r w:rsidRPr="007D786A">
              <w:rPr>
                <w:sz w:val="16"/>
                <w:szCs w:val="16"/>
              </w:rPr>
              <w:t>Core part</w:t>
            </w:r>
          </w:p>
        </w:tc>
      </w:tr>
      <w:tr w:rsidR="00D6557D"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6557D" w:rsidRPr="00124ABD" w:rsidRDefault="00D6557D" w:rsidP="00D6557D">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6557D" w:rsidRPr="00124ABD" w:rsidRDefault="00D6557D" w:rsidP="00D6557D">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6557D" w:rsidRPr="00124ABD"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6557D" w:rsidRPr="00124ABD" w:rsidRDefault="00D6557D" w:rsidP="00D6557D">
            <w:pPr>
              <w:pStyle w:val="TAL"/>
              <w:rPr>
                <w:sz w:val="16"/>
                <w:szCs w:val="16"/>
              </w:rPr>
            </w:pPr>
            <w:r w:rsidRPr="009F685E">
              <w:rPr>
                <w:rFonts w:hint="eastAsia"/>
                <w:sz w:val="16"/>
                <w:szCs w:val="16"/>
              </w:rPr>
              <w:t>C</w:t>
            </w:r>
            <w:r w:rsidRPr="009F685E">
              <w:rPr>
                <w:sz w:val="16"/>
                <w:szCs w:val="16"/>
              </w:rPr>
              <w:t>ore part</w:t>
            </w:r>
          </w:p>
        </w:tc>
      </w:tr>
      <w:tr w:rsidR="00D6557D"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D6557D" w:rsidRPr="00124ABD" w:rsidRDefault="00D6557D" w:rsidP="00D6557D">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D6557D" w:rsidRPr="00124ABD" w:rsidRDefault="00D6557D" w:rsidP="00D6557D">
            <w:pPr>
              <w:pStyle w:val="TAL"/>
              <w:rPr>
                <w:sz w:val="16"/>
                <w:szCs w:val="16"/>
              </w:rPr>
            </w:pPr>
            <w:r w:rsidRPr="00BB661D">
              <w:rPr>
                <w:sz w:val="16"/>
                <w:szCs w:val="16"/>
              </w:rPr>
              <w:t xml:space="preserve">NG-RAN; </w:t>
            </w:r>
            <w:proofErr w:type="spellStart"/>
            <w:r w:rsidRPr="00BB661D">
              <w:rPr>
                <w:sz w:val="16"/>
                <w:szCs w:val="16"/>
              </w:rPr>
              <w:t>Xn</w:t>
            </w:r>
            <w:proofErr w:type="spellEnd"/>
            <w:r w:rsidRPr="00BB661D">
              <w:rPr>
                <w:sz w:val="16"/>
                <w:szCs w:val="16"/>
              </w:rPr>
              <w:t xml:space="preserve"> Application Protocol (</w:t>
            </w:r>
            <w:proofErr w:type="spellStart"/>
            <w:r w:rsidRPr="00BB661D">
              <w:rPr>
                <w:sz w:val="16"/>
                <w:szCs w:val="16"/>
              </w:rPr>
              <w:t>XnAP</w:t>
            </w:r>
            <w:proofErr w:type="spellEnd"/>
            <w:r w:rsidRPr="00BB661D">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D6557D" w:rsidRPr="00751D67" w:rsidRDefault="00D6557D" w:rsidP="00D6557D">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D6557D" w:rsidRPr="009F685E" w:rsidRDefault="00D6557D" w:rsidP="00D6557D">
            <w:pPr>
              <w:pStyle w:val="TAL"/>
              <w:rPr>
                <w:sz w:val="16"/>
                <w:szCs w:val="16"/>
              </w:rPr>
            </w:pPr>
            <w:r>
              <w:rPr>
                <w:sz w:val="16"/>
                <w:szCs w:val="16"/>
              </w:rPr>
              <w:t>Core part</w:t>
            </w:r>
          </w:p>
        </w:tc>
      </w:tr>
      <w:tr w:rsidR="00D6557D" w14:paraId="0E31D3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FD5C7E8" w14:textId="5B4CC8A9" w:rsidR="00D6557D" w:rsidRPr="005D03EE" w:rsidRDefault="00D6557D" w:rsidP="00D6557D">
            <w:pPr>
              <w:pStyle w:val="TAL"/>
              <w:rPr>
                <w:sz w:val="16"/>
                <w:szCs w:val="16"/>
              </w:rPr>
            </w:pPr>
            <w:r w:rsidRPr="005D03EE">
              <w:rPr>
                <w:sz w:val="16"/>
                <w:szCs w:val="16"/>
              </w:rPr>
              <w:t>38.4</w:t>
            </w:r>
            <w:r>
              <w:rPr>
                <w:rFonts w:hint="eastAsia"/>
                <w:sz w:val="16"/>
                <w:szCs w:val="16"/>
                <w:lang w:eastAsia="zh-CN"/>
              </w:rPr>
              <w:t>7</w:t>
            </w:r>
            <w:r w:rsidRPr="005D03EE">
              <w:rPr>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776303CB" w14:textId="0291C809" w:rsidR="00D6557D" w:rsidRPr="00BB661D" w:rsidRDefault="00D6557D" w:rsidP="00D6557D">
            <w:pPr>
              <w:pStyle w:val="TAL"/>
              <w:rPr>
                <w:sz w:val="16"/>
                <w:szCs w:val="16"/>
              </w:rPr>
            </w:pPr>
            <w:r w:rsidRPr="00BB661D">
              <w:rPr>
                <w:sz w:val="16"/>
                <w:szCs w:val="16"/>
              </w:rPr>
              <w:t xml:space="preserve">NG-RAN; </w:t>
            </w:r>
            <w:r w:rsidRPr="007265BA">
              <w:rPr>
                <w:sz w:val="16"/>
                <w:szCs w:val="16"/>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2C956DF8" w14:textId="6AB49420" w:rsidR="00D6557D" w:rsidRDefault="00D6557D" w:rsidP="00D6557D">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7BA89A3B" w14:textId="2CA37CF2" w:rsidR="00D6557D" w:rsidRDefault="00D6557D" w:rsidP="00D6557D">
            <w:pPr>
              <w:pStyle w:val="TAL"/>
              <w:rPr>
                <w:sz w:val="16"/>
                <w:szCs w:val="16"/>
              </w:rPr>
            </w:pPr>
            <w:r>
              <w:rPr>
                <w:sz w:val="16"/>
                <w:szCs w:val="16"/>
              </w:rPr>
              <w:t>Core part</w:t>
            </w:r>
          </w:p>
        </w:tc>
      </w:tr>
      <w:tr w:rsidR="00D6557D" w14:paraId="42D451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EDA91C" w14:textId="08729068" w:rsidR="00D6557D" w:rsidRPr="005D03EE" w:rsidRDefault="00D6557D" w:rsidP="00D6557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727D3630" w14:textId="15EADC3D" w:rsidR="00D6557D" w:rsidRPr="00BB661D" w:rsidRDefault="00D6557D" w:rsidP="00D6557D">
            <w:pPr>
              <w:pStyle w:val="TAL"/>
              <w:rPr>
                <w:sz w:val="16"/>
                <w:szCs w:val="16"/>
              </w:rPr>
            </w:pPr>
            <w:r w:rsidRPr="00986901">
              <w:rPr>
                <w:sz w:val="16"/>
                <w:szCs w:val="16"/>
              </w:rPr>
              <w:t>Multi-Standard Radio (MSR) Base Station (BS) radio transmission and reception</w:t>
            </w:r>
            <w:r w:rsidRPr="00986901">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4894D749" w14:textId="2C7069A2" w:rsidR="00D6557D" w:rsidRDefault="00D6557D" w:rsidP="00D6557D">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113E211" w14:textId="6F912BC3" w:rsidR="00D6557D" w:rsidRDefault="00D6557D" w:rsidP="00D6557D">
            <w:pPr>
              <w:pStyle w:val="TAL"/>
              <w:rPr>
                <w:sz w:val="16"/>
                <w:szCs w:val="16"/>
              </w:rPr>
            </w:pPr>
            <w:r>
              <w:rPr>
                <w:sz w:val="16"/>
                <w:szCs w:val="16"/>
              </w:rPr>
              <w:t>Core part</w:t>
            </w:r>
          </w:p>
        </w:tc>
      </w:tr>
      <w:tr w:rsidR="00F56169" w14:paraId="7E8E2A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C86AA3" w14:textId="31E41C70" w:rsidR="00F56169" w:rsidRDefault="00F56169" w:rsidP="00F56169">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0EAFDB7D" w14:textId="696A3BD9" w:rsidR="00F56169" w:rsidRPr="00986901" w:rsidRDefault="00F56169" w:rsidP="00F56169">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0B840FF2" w14:textId="2A4223D2" w:rsidR="00F56169" w:rsidRDefault="00F56169" w:rsidP="00F56169">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64647FF8" w14:textId="46650A54" w:rsidR="00F56169" w:rsidRDefault="00F56169" w:rsidP="00F56169">
            <w:pPr>
              <w:pStyle w:val="TAL"/>
              <w:rPr>
                <w:sz w:val="16"/>
                <w:szCs w:val="16"/>
              </w:rPr>
            </w:pPr>
            <w:r>
              <w:rPr>
                <w:sz w:val="16"/>
                <w:szCs w:val="16"/>
              </w:rPr>
              <w:t>Core part</w:t>
            </w:r>
          </w:p>
        </w:tc>
      </w:tr>
      <w:tr w:rsidR="00F56169" w14:paraId="0DF2FA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43377D7" w14:textId="5D2729A3" w:rsidR="00F56169" w:rsidRPr="005D03EE" w:rsidRDefault="00F56169" w:rsidP="00F56169">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258963F3" w14:textId="42753293" w:rsidR="00F56169" w:rsidRPr="00BB661D" w:rsidRDefault="00F56169" w:rsidP="00F56169">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22CC29E3" w14:textId="6D02CE07" w:rsidR="00F56169"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0D6F9D52" w14:textId="23BA765B" w:rsidR="00F56169" w:rsidRDefault="00F56169" w:rsidP="00F56169">
            <w:pPr>
              <w:pStyle w:val="TAL"/>
              <w:rPr>
                <w:sz w:val="16"/>
                <w:szCs w:val="16"/>
              </w:rPr>
            </w:pPr>
            <w:r w:rsidRPr="009F685E">
              <w:rPr>
                <w:rFonts w:hint="eastAsia"/>
                <w:sz w:val="16"/>
                <w:szCs w:val="16"/>
              </w:rPr>
              <w:t>P</w:t>
            </w:r>
            <w:r w:rsidRPr="009F685E">
              <w:rPr>
                <w:sz w:val="16"/>
                <w:szCs w:val="16"/>
              </w:rPr>
              <w:t>erf. part</w:t>
            </w:r>
          </w:p>
        </w:tc>
      </w:tr>
      <w:tr w:rsidR="00F56169" w14:paraId="52E168B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ED06ED" w14:textId="0515F460" w:rsidR="00F56169" w:rsidRPr="005D03EE" w:rsidRDefault="00F56169" w:rsidP="00F56169">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542F9261" w14:textId="364CB99A" w:rsidR="00F56169" w:rsidRPr="00BB661D" w:rsidRDefault="00F56169" w:rsidP="00F56169">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00F7CBD" w14:textId="7C1ADFA6" w:rsidR="00F56169"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2D312EE9" w14:textId="1A0D2CA2" w:rsidR="00F56169" w:rsidRDefault="00F56169" w:rsidP="00F56169">
            <w:pPr>
              <w:pStyle w:val="TAL"/>
              <w:rPr>
                <w:sz w:val="16"/>
                <w:szCs w:val="16"/>
              </w:rPr>
            </w:pPr>
            <w:r w:rsidRPr="009F685E">
              <w:rPr>
                <w:rFonts w:hint="eastAsia"/>
                <w:sz w:val="16"/>
                <w:szCs w:val="16"/>
              </w:rPr>
              <w:t>P</w:t>
            </w:r>
            <w:r w:rsidRPr="009F685E">
              <w:rPr>
                <w:sz w:val="16"/>
                <w:szCs w:val="16"/>
              </w:rPr>
              <w:t>erf. part</w:t>
            </w:r>
          </w:p>
        </w:tc>
      </w:tr>
      <w:tr w:rsidR="00F56169" w14:paraId="226748F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7DFA35" w14:textId="71F8CE08" w:rsidR="00F56169" w:rsidRPr="009F685E" w:rsidRDefault="00F56169" w:rsidP="00F56169">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79F48FC1" w14:textId="500CC512" w:rsidR="00F56169" w:rsidRPr="009F685E" w:rsidRDefault="00F56169" w:rsidP="00F56169">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63BCA69" w14:textId="6FDDDA8B" w:rsidR="00F56169" w:rsidRPr="00751D67" w:rsidRDefault="00F56169" w:rsidP="00F56169">
            <w:pPr>
              <w:pStyle w:val="TAL"/>
              <w:rPr>
                <w:sz w:val="16"/>
                <w:szCs w:val="16"/>
                <w:lang w:eastAsia="zh-CN"/>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2ED0FC2E" w14:textId="2F218244" w:rsidR="00F56169" w:rsidRPr="009F685E" w:rsidRDefault="00F56169" w:rsidP="00F56169">
            <w:pPr>
              <w:pStyle w:val="TAL"/>
              <w:rPr>
                <w:sz w:val="16"/>
                <w:szCs w:val="16"/>
              </w:rPr>
            </w:pPr>
            <w:r>
              <w:rPr>
                <w:rFonts w:hint="eastAsia"/>
                <w:sz w:val="16"/>
                <w:szCs w:val="16"/>
                <w:lang w:eastAsia="zh-CN"/>
              </w:rPr>
              <w:t>Perf</w:t>
            </w:r>
            <w:r w:rsidRPr="009F685E">
              <w:rPr>
                <w:sz w:val="16"/>
                <w:szCs w:val="16"/>
              </w:rPr>
              <w:t xml:space="preserve"> part</w:t>
            </w:r>
          </w:p>
        </w:tc>
      </w:tr>
      <w:tr w:rsidR="00F56169" w14:paraId="404B3F6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2B6A6B" w14:textId="39CA22A1" w:rsidR="00F56169" w:rsidRPr="00F56169" w:rsidRDefault="00F56169" w:rsidP="00F56169">
            <w:pPr>
              <w:pStyle w:val="TAL"/>
              <w:rPr>
                <w:sz w:val="16"/>
                <w:szCs w:val="18"/>
                <w:lang w:eastAsia="zh-CN"/>
              </w:rPr>
            </w:pPr>
            <w:r>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319E3FD9" w14:textId="2AAC7E00" w:rsidR="00F56169" w:rsidRPr="00F56169" w:rsidRDefault="00F56169" w:rsidP="00F56169">
            <w:pPr>
              <w:pStyle w:val="TAL"/>
              <w:rPr>
                <w:sz w:val="16"/>
                <w:szCs w:val="18"/>
                <w:lang w:val="en-US"/>
              </w:rPr>
            </w:pPr>
            <w:r w:rsidRPr="00F56169">
              <w:rPr>
                <w:sz w:val="16"/>
                <w:szCs w:val="18"/>
                <w:lang w:val="en-US"/>
              </w:rPr>
              <w:t xml:space="preserve">NR; Base Station (BS) </w:t>
            </w:r>
            <w:proofErr w:type="spellStart"/>
            <w:r w:rsidRPr="00F56169">
              <w:rPr>
                <w:sz w:val="16"/>
                <w:szCs w:val="18"/>
                <w:lang w:val="en-US"/>
              </w:rPr>
              <w:t>ElectroMagnetic</w:t>
            </w:r>
            <w:proofErr w:type="spellEnd"/>
            <w:r w:rsidRPr="00F56169">
              <w:rPr>
                <w:sz w:val="16"/>
                <w:szCs w:val="18"/>
                <w:lang w:val="en-US"/>
              </w:rPr>
              <w:t xml:space="preserve"> Compatibility (EMC)</w:t>
            </w:r>
          </w:p>
        </w:tc>
        <w:tc>
          <w:tcPr>
            <w:tcW w:w="1417" w:type="dxa"/>
            <w:tcBorders>
              <w:top w:val="single" w:sz="4" w:space="0" w:color="auto"/>
              <w:left w:val="single" w:sz="4" w:space="0" w:color="auto"/>
              <w:bottom w:val="single" w:sz="4" w:space="0" w:color="auto"/>
              <w:right w:val="single" w:sz="4" w:space="0" w:color="auto"/>
            </w:tcBorders>
          </w:tcPr>
          <w:p w14:paraId="1F042B6B" w14:textId="083771EF" w:rsidR="00F56169" w:rsidRPr="00F56169" w:rsidRDefault="00F56169" w:rsidP="00F56169">
            <w:pPr>
              <w:pStyle w:val="TAL"/>
              <w:rPr>
                <w:sz w:val="16"/>
                <w:szCs w:val="18"/>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E027B90" w14:textId="521A957F" w:rsidR="00F56169" w:rsidRPr="00F56169" w:rsidRDefault="00F56169" w:rsidP="00F56169">
            <w:pPr>
              <w:pStyle w:val="TAL"/>
              <w:rPr>
                <w:sz w:val="16"/>
                <w:szCs w:val="18"/>
                <w:lang w:eastAsia="zh-CN"/>
              </w:rPr>
            </w:pPr>
            <w:r>
              <w:rPr>
                <w:rFonts w:hint="eastAsia"/>
                <w:sz w:val="16"/>
                <w:szCs w:val="16"/>
                <w:lang w:eastAsia="zh-CN"/>
              </w:rPr>
              <w:t>Perf</w:t>
            </w:r>
            <w:r w:rsidRPr="009F685E">
              <w:rPr>
                <w:sz w:val="16"/>
                <w:szCs w:val="16"/>
              </w:rPr>
              <w:t xml:space="preserve"> part</w:t>
            </w:r>
          </w:p>
        </w:tc>
      </w:tr>
      <w:tr w:rsidR="00F56169" w14:paraId="4D09B8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5FC1911" w14:textId="6C5FCB62" w:rsidR="00F56169" w:rsidRDefault="00F56169" w:rsidP="00F56169">
            <w:pPr>
              <w:pStyle w:val="TAL"/>
              <w:rPr>
                <w:sz w:val="16"/>
                <w:szCs w:val="16"/>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435A776B" w14:textId="02A02F54" w:rsidR="00F56169" w:rsidRPr="00D6557D" w:rsidRDefault="00F56169" w:rsidP="00F56169">
            <w:pPr>
              <w:pStyle w:val="TAL"/>
              <w:rPr>
                <w:sz w:val="16"/>
                <w:szCs w:val="16"/>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00A42056" w14:textId="2B5A5527" w:rsidR="00F56169" w:rsidRPr="00751D67"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33793C44" w14:textId="43818B4A" w:rsidR="00F56169" w:rsidRDefault="00F56169" w:rsidP="00F56169">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56169" w14:paraId="39EEBB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ED18611" w14:textId="13639F4C" w:rsidR="00F56169" w:rsidRDefault="00F56169" w:rsidP="00F56169">
            <w:pPr>
              <w:pStyle w:val="TAL"/>
              <w:rPr>
                <w:sz w:val="16"/>
                <w:szCs w:val="16"/>
                <w:lang w:eastAsia="zh-CN"/>
              </w:rPr>
            </w:pPr>
            <w:r>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07110C9A" w14:textId="63DEFE84" w:rsidR="00F56169" w:rsidRPr="00D6557D" w:rsidRDefault="00F56169" w:rsidP="00F56169">
            <w:pPr>
              <w:pStyle w:val="TAL"/>
              <w:rPr>
                <w:sz w:val="16"/>
                <w:szCs w:val="16"/>
              </w:rPr>
            </w:pPr>
            <w:r w:rsidRPr="00F56169">
              <w:rPr>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41D1BEE" w14:textId="5BC972B8" w:rsidR="00F56169" w:rsidRPr="00751D67"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5BC544D6" w14:textId="5A42D8B4" w:rsidR="00F56169" w:rsidRDefault="00F56169" w:rsidP="00F56169">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56169" w14:paraId="7E6CD24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A3D599" w14:textId="65A49727" w:rsidR="00F56169" w:rsidRPr="005D03EE" w:rsidRDefault="00F56169" w:rsidP="00F56169">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0C461565" w14:textId="7647A176" w:rsidR="00F56169" w:rsidRPr="00BB661D" w:rsidRDefault="00F56169" w:rsidP="00F56169">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77AF69C0" w14:textId="06B8BA55" w:rsidR="00F56169"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1F78F572" w14:textId="5EB1A9AB" w:rsidR="00F56169" w:rsidRDefault="00F56169" w:rsidP="00F56169">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F56169" w14:paraId="2375A36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AC4F554" w14:textId="30AD9915" w:rsidR="00F56169" w:rsidRPr="005D03EE" w:rsidRDefault="00F56169" w:rsidP="00F56169">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21049A6B" w14:textId="0ED6936C" w:rsidR="00F56169" w:rsidRPr="00BB661D" w:rsidRDefault="00F56169" w:rsidP="00F56169">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8A4BAEF" w14:textId="1FABFB99" w:rsidR="00F56169"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A44846" w14:textId="7D99EC9F" w:rsidR="00F56169" w:rsidRDefault="00F56169" w:rsidP="00F56169">
            <w:pPr>
              <w:pStyle w:val="TAL"/>
              <w:rPr>
                <w:sz w:val="16"/>
                <w:szCs w:val="16"/>
              </w:rPr>
            </w:pPr>
            <w:r w:rsidRPr="009F685E">
              <w:rPr>
                <w:rFonts w:hint="eastAsia"/>
                <w:sz w:val="16"/>
                <w:szCs w:val="16"/>
              </w:rPr>
              <w:t>P</w:t>
            </w:r>
            <w:r w:rsidRPr="009F685E">
              <w:rPr>
                <w:sz w:val="16"/>
                <w:szCs w:val="16"/>
              </w:rPr>
              <w:t>erf part</w:t>
            </w:r>
          </w:p>
        </w:tc>
      </w:tr>
      <w:tr w:rsidR="00F56169" w14:paraId="42ADC2B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54C75A8" w14:textId="15177F1C" w:rsidR="00F56169" w:rsidRPr="005D03EE" w:rsidRDefault="00F56169" w:rsidP="00F56169">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114AB654" w14:textId="417405A7" w:rsidR="00F56169" w:rsidRPr="00BB661D" w:rsidRDefault="00F56169" w:rsidP="00F56169">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7A417793" w14:textId="72A327ED" w:rsidR="00F56169"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3C95320C" w14:textId="5B2B5995" w:rsidR="00F56169" w:rsidRDefault="00F56169" w:rsidP="00F56169">
            <w:pPr>
              <w:pStyle w:val="TAL"/>
              <w:rPr>
                <w:sz w:val="16"/>
                <w:szCs w:val="16"/>
              </w:rPr>
            </w:pPr>
            <w:r w:rsidRPr="009F685E">
              <w:rPr>
                <w:rFonts w:hint="eastAsia"/>
                <w:sz w:val="16"/>
                <w:szCs w:val="16"/>
              </w:rPr>
              <w:t>P</w:t>
            </w:r>
            <w:r w:rsidRPr="009F685E">
              <w:rPr>
                <w:sz w:val="16"/>
                <w:szCs w:val="16"/>
              </w:rPr>
              <w:t>erf part</w:t>
            </w:r>
          </w:p>
        </w:tc>
      </w:tr>
      <w:tr w:rsidR="00F56169" w14:paraId="2EFEC5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F2DC20" w14:textId="43EC83E6" w:rsidR="00F56169" w:rsidRPr="009F685E" w:rsidRDefault="00F56169" w:rsidP="00F56169">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0BF3A5C6" w14:textId="638CF428" w:rsidR="00F56169" w:rsidRPr="009F685E" w:rsidRDefault="00F56169" w:rsidP="00F56169">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D2B5102" w14:textId="1E88E332" w:rsidR="00F56169" w:rsidRPr="00751D67" w:rsidRDefault="00F56169" w:rsidP="00F56169">
            <w:pPr>
              <w:pStyle w:val="TAL"/>
              <w:rPr>
                <w:sz w:val="16"/>
                <w:szCs w:val="16"/>
                <w:lang w:eastAsia="zh-CN"/>
              </w:rPr>
            </w:pPr>
            <w:r>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21CF766C" w14:textId="5A9EA459" w:rsidR="00F56169" w:rsidRPr="009F685E" w:rsidRDefault="00F56169" w:rsidP="00F56169">
            <w:pPr>
              <w:pStyle w:val="TAL"/>
              <w:rPr>
                <w:sz w:val="16"/>
                <w:szCs w:val="16"/>
              </w:rPr>
            </w:pPr>
            <w:r w:rsidRPr="009F685E">
              <w:rPr>
                <w:rFonts w:hint="eastAsia"/>
                <w:sz w:val="16"/>
                <w:szCs w:val="16"/>
              </w:rPr>
              <w:t>P</w:t>
            </w:r>
            <w:r w:rsidRPr="009F685E">
              <w:rPr>
                <w:sz w:val="16"/>
                <w:szCs w:val="16"/>
              </w:rPr>
              <w:t>erf part</w:t>
            </w:r>
          </w:p>
        </w:tc>
      </w:tr>
      <w:tr w:rsidR="00F56169" w14:paraId="5803C6A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DC05CD" w14:textId="7D86E726" w:rsidR="00F56169" w:rsidRPr="00986901" w:rsidRDefault="00F56169" w:rsidP="00F56169">
            <w:pPr>
              <w:pStyle w:val="TAL"/>
              <w:rPr>
                <w:sz w:val="16"/>
                <w:szCs w:val="16"/>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0D7445F" w14:textId="057FD2E4" w:rsidR="00F56169" w:rsidRPr="00986901" w:rsidRDefault="00F56169" w:rsidP="00F56169">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D66A6A6" w14:textId="618B66F7" w:rsidR="00F56169" w:rsidRPr="00986901" w:rsidRDefault="00F56169" w:rsidP="00F56169">
            <w:pPr>
              <w:pStyle w:val="TAL"/>
              <w:rPr>
                <w:sz w:val="16"/>
                <w:szCs w:val="16"/>
                <w:lang w:eastAsia="zh-CN"/>
              </w:rPr>
            </w:pPr>
            <w:r w:rsidRPr="00986901">
              <w:rPr>
                <w:sz w:val="16"/>
                <w:szCs w:val="16"/>
              </w:rPr>
              <w:t>RAN#</w:t>
            </w:r>
            <w:r>
              <w:rPr>
                <w:rFonts w:hint="eastAsia"/>
                <w:sz w:val="16"/>
                <w:szCs w:val="16"/>
                <w:lang w:eastAsia="zh-CN"/>
              </w:rPr>
              <w:t>111</w:t>
            </w:r>
          </w:p>
        </w:tc>
        <w:tc>
          <w:tcPr>
            <w:tcW w:w="2101" w:type="dxa"/>
            <w:tcBorders>
              <w:top w:val="single" w:sz="4" w:space="0" w:color="auto"/>
              <w:left w:val="single" w:sz="4" w:space="0" w:color="auto"/>
              <w:bottom w:val="single" w:sz="4" w:space="0" w:color="auto"/>
              <w:right w:val="single" w:sz="4" w:space="0" w:color="auto"/>
            </w:tcBorders>
          </w:tcPr>
          <w:p w14:paraId="5613FDFD" w14:textId="048BCF91" w:rsidR="00F56169" w:rsidRPr="00986901" w:rsidRDefault="00F56169" w:rsidP="00F56169">
            <w:pPr>
              <w:pStyle w:val="TAL"/>
              <w:rPr>
                <w:sz w:val="16"/>
                <w:szCs w:val="16"/>
              </w:rPr>
            </w:pPr>
            <w:r w:rsidRPr="00986901">
              <w:rPr>
                <w:sz w:val="16"/>
                <w:szCs w:val="16"/>
              </w:rPr>
              <w:t>Perf part</w:t>
            </w:r>
          </w:p>
        </w:tc>
      </w:tr>
      <w:tr w:rsidR="00F56169" w14:paraId="132F74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40DB3A" w14:textId="327C2643" w:rsidR="00F56169" w:rsidRPr="00986901" w:rsidRDefault="00F56169" w:rsidP="00F56169">
            <w:pPr>
              <w:pStyle w:val="TAL"/>
              <w:rPr>
                <w:sz w:val="16"/>
                <w:szCs w:val="16"/>
              </w:rPr>
            </w:pPr>
            <w:r>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6627139D" w14:textId="4E528034" w:rsidR="00F56169" w:rsidRPr="00986901" w:rsidRDefault="00F56169" w:rsidP="00F56169">
            <w:pPr>
              <w:pStyle w:val="TAL"/>
              <w:rPr>
                <w:sz w:val="16"/>
                <w:szCs w:val="16"/>
              </w:rPr>
            </w:pPr>
            <w:r w:rsidRPr="00F56169">
              <w:rPr>
                <w:sz w:val="16"/>
                <w:szCs w:val="18"/>
                <w:lang w:val="en-US"/>
              </w:rPr>
              <w:t>NR, E-UTRA, UTRA and GSM/EDGE; Multi-Standard Radio (MSR)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04285C2F" w14:textId="2DD54C44" w:rsidR="00F56169" w:rsidRPr="00986901" w:rsidRDefault="00F56169" w:rsidP="00F56169">
            <w:pPr>
              <w:pStyle w:val="TAL"/>
              <w:rPr>
                <w:sz w:val="16"/>
                <w:szCs w:val="16"/>
              </w:rPr>
            </w:pPr>
            <w:r w:rsidRPr="00751D67">
              <w:rPr>
                <w:sz w:val="16"/>
                <w:szCs w:val="16"/>
              </w:rPr>
              <w:t>RAN#1</w:t>
            </w:r>
            <w:r>
              <w:rPr>
                <w:rFonts w:hint="eastAsia"/>
                <w:sz w:val="16"/>
                <w:szCs w:val="16"/>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1B652B01" w14:textId="6ADBA5CA" w:rsidR="00F56169" w:rsidRPr="00986901" w:rsidRDefault="00F56169" w:rsidP="00F56169">
            <w:pPr>
              <w:pStyle w:val="TAL"/>
              <w:rPr>
                <w:sz w:val="16"/>
                <w:szCs w:val="16"/>
              </w:rPr>
            </w:pPr>
            <w:r>
              <w:rPr>
                <w:rFonts w:hint="eastAsia"/>
                <w:sz w:val="16"/>
                <w:szCs w:val="16"/>
                <w:lang w:eastAsia="zh-CN"/>
              </w:rPr>
              <w:t>Perf</w:t>
            </w:r>
            <w:r w:rsidRPr="009F685E">
              <w:rPr>
                <w:sz w:val="16"/>
                <w:szCs w:val="16"/>
              </w:rPr>
              <w:t xml:space="preserve"> part</w:t>
            </w:r>
          </w:p>
        </w:tc>
      </w:tr>
      <w:tr w:rsidR="00F56169" w14:paraId="01833A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56A2BFF" w14:textId="512F1FA8" w:rsidR="00F56169" w:rsidRDefault="00F56169" w:rsidP="00F56169">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572685E5" w14:textId="77777777" w:rsidR="00F56169" w:rsidRPr="00F56169" w:rsidRDefault="00F56169" w:rsidP="00F56169">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6526B5FE" w14:textId="7BEB87DE" w:rsidR="00F56169" w:rsidRPr="00F56169" w:rsidRDefault="00F56169" w:rsidP="00F56169">
            <w:pPr>
              <w:pStyle w:val="TAL"/>
              <w:rPr>
                <w:sz w:val="16"/>
                <w:szCs w:val="18"/>
                <w:lang w:eastAsia="zh-CN"/>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1920C1BE" w14:textId="00CA2EF8" w:rsidR="00F56169" w:rsidRPr="00F56169" w:rsidRDefault="00F56169" w:rsidP="00F56169">
            <w:pPr>
              <w:pStyle w:val="TAL"/>
              <w:rPr>
                <w:sz w:val="16"/>
                <w:szCs w:val="18"/>
                <w:lang w:eastAsia="zh-CN"/>
              </w:rPr>
            </w:pPr>
            <w:r w:rsidRPr="00F56169">
              <w:rPr>
                <w:sz w:val="16"/>
                <w:szCs w:val="18"/>
                <w:lang w:eastAsia="zh-CN"/>
              </w:rPr>
              <w:t>RAN#1</w:t>
            </w:r>
            <w:r w:rsidRPr="00F56169">
              <w:rPr>
                <w:rFonts w:hint="eastAsia"/>
                <w:sz w:val="16"/>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18B56227" w14:textId="15E7CF0E" w:rsidR="00F56169" w:rsidRPr="00F56169" w:rsidRDefault="00F56169" w:rsidP="00F56169">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r w:rsidR="00F56169" w14:paraId="62C9E6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E437D8" w14:textId="5F7EA6DA" w:rsidR="00F56169" w:rsidRDefault="00F56169" w:rsidP="00F56169">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6C0B587" w14:textId="77777777" w:rsidR="00F56169" w:rsidRPr="00F56169" w:rsidRDefault="00F56169" w:rsidP="00F56169">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6A3F284B" w14:textId="0A00F3A2" w:rsidR="00F56169" w:rsidRPr="00F56169" w:rsidRDefault="00F56169" w:rsidP="00F56169">
            <w:pPr>
              <w:pStyle w:val="TAL"/>
              <w:rPr>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13F9A263" w14:textId="631AEF79" w:rsidR="00F56169" w:rsidRPr="00F56169" w:rsidRDefault="00F56169" w:rsidP="00F56169">
            <w:pPr>
              <w:pStyle w:val="TAL"/>
              <w:rPr>
                <w:sz w:val="16"/>
                <w:szCs w:val="18"/>
                <w:lang w:eastAsia="zh-CN"/>
              </w:rPr>
            </w:pPr>
            <w:r w:rsidRPr="00F56169">
              <w:rPr>
                <w:sz w:val="16"/>
                <w:szCs w:val="18"/>
                <w:lang w:eastAsia="zh-CN"/>
              </w:rPr>
              <w:t>RAN#1</w:t>
            </w:r>
            <w:r w:rsidRPr="00F56169">
              <w:rPr>
                <w:rFonts w:hint="eastAsia"/>
                <w:sz w:val="16"/>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6AD75AF9" w14:textId="14AB7E3D" w:rsidR="00F56169" w:rsidRPr="00F56169" w:rsidRDefault="00F56169" w:rsidP="00F56169">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lang w:eastAsia="zh-CN"/>
        </w:rPr>
      </w:pPr>
      <w:r>
        <w:rPr>
          <w:lang w:eastAsia="zh-CN"/>
        </w:rPr>
        <w:t>Lei GAO</w:t>
      </w:r>
      <w:r w:rsidRPr="00EC289E">
        <w:t xml:space="preserve">, China Telecom, </w:t>
      </w:r>
      <w:r w:rsidRPr="00CA4814">
        <w:rPr>
          <w:rStyle w:val="Hyperlink"/>
          <w:rFonts w:hint="eastAsia"/>
        </w:rPr>
        <w:t>g</w:t>
      </w:r>
      <w:r w:rsidRPr="00CA4814">
        <w:rPr>
          <w:rStyle w:val="Hyperlink"/>
        </w:rPr>
        <w:t>aol8@chinatelecom.cn</w:t>
      </w:r>
    </w:p>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proofErr w:type="spellStart"/>
            <w:r>
              <w:rPr>
                <w:lang w:eastAsia="zh-CN"/>
              </w:rPr>
              <w:t>UScellular</w:t>
            </w:r>
            <w:proofErr w:type="spellEnd"/>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3225B" w14:textId="77777777" w:rsidR="00C85565" w:rsidRDefault="00C85565">
      <w:r>
        <w:separator/>
      </w:r>
    </w:p>
  </w:endnote>
  <w:endnote w:type="continuationSeparator" w:id="0">
    <w:p w14:paraId="63761387" w14:textId="77777777" w:rsidR="00C85565" w:rsidRDefault="00C8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5FDF8" w14:textId="77777777" w:rsidR="00C85565" w:rsidRDefault="00C85565">
      <w:r>
        <w:separator/>
      </w:r>
    </w:p>
  </w:footnote>
  <w:footnote w:type="continuationSeparator" w:id="0">
    <w:p w14:paraId="4276AB3A" w14:textId="77777777" w:rsidR="00C85565" w:rsidRDefault="00C85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6EF7"/>
    <w:rsid w:val="00011074"/>
    <w:rsid w:val="0001220A"/>
    <w:rsid w:val="000132D1"/>
    <w:rsid w:val="00016BF3"/>
    <w:rsid w:val="000205C5"/>
    <w:rsid w:val="00025316"/>
    <w:rsid w:val="000319FE"/>
    <w:rsid w:val="00035E30"/>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65F"/>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ABB"/>
    <w:rsid w:val="00137D8B"/>
    <w:rsid w:val="0014065F"/>
    <w:rsid w:val="00140936"/>
    <w:rsid w:val="001457CF"/>
    <w:rsid w:val="001611C6"/>
    <w:rsid w:val="00163676"/>
    <w:rsid w:val="00166818"/>
    <w:rsid w:val="00171925"/>
    <w:rsid w:val="00173998"/>
    <w:rsid w:val="00174617"/>
    <w:rsid w:val="001759A7"/>
    <w:rsid w:val="00176E9F"/>
    <w:rsid w:val="001808F9"/>
    <w:rsid w:val="00181D0F"/>
    <w:rsid w:val="00194204"/>
    <w:rsid w:val="001961D0"/>
    <w:rsid w:val="001A1412"/>
    <w:rsid w:val="001A4192"/>
    <w:rsid w:val="001A66E4"/>
    <w:rsid w:val="001B4D42"/>
    <w:rsid w:val="001C5C86"/>
    <w:rsid w:val="001C6B14"/>
    <w:rsid w:val="001C718D"/>
    <w:rsid w:val="001D2501"/>
    <w:rsid w:val="001D2C7C"/>
    <w:rsid w:val="001D2FAB"/>
    <w:rsid w:val="001D56AB"/>
    <w:rsid w:val="001E086A"/>
    <w:rsid w:val="001E14C4"/>
    <w:rsid w:val="001E24CC"/>
    <w:rsid w:val="001E3897"/>
    <w:rsid w:val="001E3CB9"/>
    <w:rsid w:val="001F0655"/>
    <w:rsid w:val="001F562C"/>
    <w:rsid w:val="001F6308"/>
    <w:rsid w:val="001F7EB4"/>
    <w:rsid w:val="002000C2"/>
    <w:rsid w:val="00201755"/>
    <w:rsid w:val="00201A33"/>
    <w:rsid w:val="00204EFE"/>
    <w:rsid w:val="00205C59"/>
    <w:rsid w:val="00205F25"/>
    <w:rsid w:val="002147F0"/>
    <w:rsid w:val="00216603"/>
    <w:rsid w:val="00220D83"/>
    <w:rsid w:val="00221B1E"/>
    <w:rsid w:val="00225EA3"/>
    <w:rsid w:val="00225FEF"/>
    <w:rsid w:val="00240B7E"/>
    <w:rsid w:val="00240DCD"/>
    <w:rsid w:val="002450AF"/>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174E"/>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65C"/>
    <w:rsid w:val="003C6DA6"/>
    <w:rsid w:val="003D1214"/>
    <w:rsid w:val="003D2781"/>
    <w:rsid w:val="003D62A9"/>
    <w:rsid w:val="003E1533"/>
    <w:rsid w:val="003F01A5"/>
    <w:rsid w:val="003F04C7"/>
    <w:rsid w:val="003F268E"/>
    <w:rsid w:val="003F7142"/>
    <w:rsid w:val="003F7B3D"/>
    <w:rsid w:val="00401715"/>
    <w:rsid w:val="0040240E"/>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609"/>
    <w:rsid w:val="00455DE4"/>
    <w:rsid w:val="00457FDA"/>
    <w:rsid w:val="00476D20"/>
    <w:rsid w:val="0048267C"/>
    <w:rsid w:val="004826F3"/>
    <w:rsid w:val="004851AC"/>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3DE2"/>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A7BF3"/>
    <w:rsid w:val="005B00D2"/>
    <w:rsid w:val="005B4CCA"/>
    <w:rsid w:val="005C29F7"/>
    <w:rsid w:val="005C4F58"/>
    <w:rsid w:val="005C5E8D"/>
    <w:rsid w:val="005C78F2"/>
    <w:rsid w:val="005D03EE"/>
    <w:rsid w:val="005D057C"/>
    <w:rsid w:val="005D3FEC"/>
    <w:rsid w:val="005D44BE"/>
    <w:rsid w:val="005E088B"/>
    <w:rsid w:val="005E4BB8"/>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93262"/>
    <w:rsid w:val="006A0EF8"/>
    <w:rsid w:val="006A45BA"/>
    <w:rsid w:val="006A4D49"/>
    <w:rsid w:val="006B17DC"/>
    <w:rsid w:val="006B2CC0"/>
    <w:rsid w:val="006B3170"/>
    <w:rsid w:val="006B4280"/>
    <w:rsid w:val="006B4B1C"/>
    <w:rsid w:val="006B6EAA"/>
    <w:rsid w:val="006C4991"/>
    <w:rsid w:val="006C516C"/>
    <w:rsid w:val="006C69EB"/>
    <w:rsid w:val="006D00F7"/>
    <w:rsid w:val="006D490C"/>
    <w:rsid w:val="006D7BF5"/>
    <w:rsid w:val="006E0F19"/>
    <w:rsid w:val="006E1FDA"/>
    <w:rsid w:val="006E5E87"/>
    <w:rsid w:val="006F2155"/>
    <w:rsid w:val="006F7352"/>
    <w:rsid w:val="00704EC1"/>
    <w:rsid w:val="00706A1A"/>
    <w:rsid w:val="00707673"/>
    <w:rsid w:val="0071020D"/>
    <w:rsid w:val="007162BE"/>
    <w:rsid w:val="00721320"/>
    <w:rsid w:val="00722267"/>
    <w:rsid w:val="0072509E"/>
    <w:rsid w:val="0072577E"/>
    <w:rsid w:val="007265BA"/>
    <w:rsid w:val="00745D0C"/>
    <w:rsid w:val="00746F46"/>
    <w:rsid w:val="0075252A"/>
    <w:rsid w:val="00754885"/>
    <w:rsid w:val="007560FA"/>
    <w:rsid w:val="0076388B"/>
    <w:rsid w:val="00764B84"/>
    <w:rsid w:val="00765028"/>
    <w:rsid w:val="00774D3A"/>
    <w:rsid w:val="0078034D"/>
    <w:rsid w:val="00784FA0"/>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6376"/>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0765"/>
    <w:rsid w:val="00871CE6"/>
    <w:rsid w:val="00872762"/>
    <w:rsid w:val="00872B3B"/>
    <w:rsid w:val="00876B05"/>
    <w:rsid w:val="0088222A"/>
    <w:rsid w:val="00883129"/>
    <w:rsid w:val="008835FC"/>
    <w:rsid w:val="0088770C"/>
    <w:rsid w:val="008901F6"/>
    <w:rsid w:val="00894EBE"/>
    <w:rsid w:val="00896C03"/>
    <w:rsid w:val="00896C83"/>
    <w:rsid w:val="0089758B"/>
    <w:rsid w:val="008A05BF"/>
    <w:rsid w:val="008A495D"/>
    <w:rsid w:val="008A5508"/>
    <w:rsid w:val="008A76FD"/>
    <w:rsid w:val="008B114B"/>
    <w:rsid w:val="008B219D"/>
    <w:rsid w:val="008B2D09"/>
    <w:rsid w:val="008B519F"/>
    <w:rsid w:val="008C0E78"/>
    <w:rsid w:val="008C3049"/>
    <w:rsid w:val="008C537F"/>
    <w:rsid w:val="008D080E"/>
    <w:rsid w:val="008D1AE7"/>
    <w:rsid w:val="008D52CF"/>
    <w:rsid w:val="008D658B"/>
    <w:rsid w:val="008D6875"/>
    <w:rsid w:val="008E3049"/>
    <w:rsid w:val="008F5B7C"/>
    <w:rsid w:val="0090117A"/>
    <w:rsid w:val="00915DDF"/>
    <w:rsid w:val="00922FCB"/>
    <w:rsid w:val="009240A1"/>
    <w:rsid w:val="00925E4F"/>
    <w:rsid w:val="00930734"/>
    <w:rsid w:val="0093077E"/>
    <w:rsid w:val="009314A9"/>
    <w:rsid w:val="00935801"/>
    <w:rsid w:val="00935CB0"/>
    <w:rsid w:val="009413E9"/>
    <w:rsid w:val="00942794"/>
    <w:rsid w:val="009428A9"/>
    <w:rsid w:val="00943557"/>
    <w:rsid w:val="009437A2"/>
    <w:rsid w:val="00944B28"/>
    <w:rsid w:val="00950560"/>
    <w:rsid w:val="00953E83"/>
    <w:rsid w:val="009604A5"/>
    <w:rsid w:val="00963401"/>
    <w:rsid w:val="009653DB"/>
    <w:rsid w:val="00967838"/>
    <w:rsid w:val="00980A0B"/>
    <w:rsid w:val="00982CD6"/>
    <w:rsid w:val="00985B73"/>
    <w:rsid w:val="00986901"/>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40AF"/>
    <w:rsid w:val="009C7224"/>
    <w:rsid w:val="009D23B2"/>
    <w:rsid w:val="009E3D90"/>
    <w:rsid w:val="009E6C21"/>
    <w:rsid w:val="009F2B5F"/>
    <w:rsid w:val="009F48B8"/>
    <w:rsid w:val="009F685E"/>
    <w:rsid w:val="009F7959"/>
    <w:rsid w:val="00A01CFF"/>
    <w:rsid w:val="00A0344A"/>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819DF"/>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1FB"/>
    <w:rsid w:val="00AF1E66"/>
    <w:rsid w:val="00AF2DE3"/>
    <w:rsid w:val="00AF4CA8"/>
    <w:rsid w:val="00B01ACB"/>
    <w:rsid w:val="00B03AF5"/>
    <w:rsid w:val="00B03C01"/>
    <w:rsid w:val="00B078D6"/>
    <w:rsid w:val="00B116DA"/>
    <w:rsid w:val="00B11C17"/>
    <w:rsid w:val="00B1248D"/>
    <w:rsid w:val="00B14709"/>
    <w:rsid w:val="00B14C58"/>
    <w:rsid w:val="00B17DF0"/>
    <w:rsid w:val="00B233FC"/>
    <w:rsid w:val="00B263FB"/>
    <w:rsid w:val="00B2743D"/>
    <w:rsid w:val="00B3015C"/>
    <w:rsid w:val="00B310A3"/>
    <w:rsid w:val="00B344D8"/>
    <w:rsid w:val="00B453BA"/>
    <w:rsid w:val="00B529E9"/>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07A69"/>
    <w:rsid w:val="00C12EB2"/>
    <w:rsid w:val="00C23582"/>
    <w:rsid w:val="00C23868"/>
    <w:rsid w:val="00C2564A"/>
    <w:rsid w:val="00C2724D"/>
    <w:rsid w:val="00C27CA9"/>
    <w:rsid w:val="00C317E7"/>
    <w:rsid w:val="00C358C2"/>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5565"/>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E318E"/>
    <w:rsid w:val="00CF140A"/>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40A10"/>
    <w:rsid w:val="00D40C94"/>
    <w:rsid w:val="00D521C1"/>
    <w:rsid w:val="00D6350C"/>
    <w:rsid w:val="00D63F30"/>
    <w:rsid w:val="00D6557D"/>
    <w:rsid w:val="00D71F40"/>
    <w:rsid w:val="00D72861"/>
    <w:rsid w:val="00D761BE"/>
    <w:rsid w:val="00D77416"/>
    <w:rsid w:val="00D80FC6"/>
    <w:rsid w:val="00D813F8"/>
    <w:rsid w:val="00D84A95"/>
    <w:rsid w:val="00D86403"/>
    <w:rsid w:val="00D86BBF"/>
    <w:rsid w:val="00D8707A"/>
    <w:rsid w:val="00D903CF"/>
    <w:rsid w:val="00D94917"/>
    <w:rsid w:val="00DA60FB"/>
    <w:rsid w:val="00DA74F3"/>
    <w:rsid w:val="00DB0480"/>
    <w:rsid w:val="00DB69F3"/>
    <w:rsid w:val="00DB6CDA"/>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621"/>
    <w:rsid w:val="00E329A6"/>
    <w:rsid w:val="00E35813"/>
    <w:rsid w:val="00E358C3"/>
    <w:rsid w:val="00E36385"/>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2E1"/>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6169"/>
    <w:rsid w:val="00F5774F"/>
    <w:rsid w:val="00F62688"/>
    <w:rsid w:val="00F6380A"/>
    <w:rsid w:val="00F63FA9"/>
    <w:rsid w:val="00F65FE2"/>
    <w:rsid w:val="00F76BE5"/>
    <w:rsid w:val="00F8247C"/>
    <w:rsid w:val="00F83D11"/>
    <w:rsid w:val="00F8559F"/>
    <w:rsid w:val="00F921F1"/>
    <w:rsid w:val="00F942BD"/>
    <w:rsid w:val="00F94302"/>
    <w:rsid w:val="00FA0851"/>
    <w:rsid w:val="00FA1940"/>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5162450">
      <w:bodyDiv w:val="1"/>
      <w:marLeft w:val="0"/>
      <w:marRight w:val="0"/>
      <w:marTop w:val="0"/>
      <w:marBottom w:val="0"/>
      <w:divBdr>
        <w:top w:val="none" w:sz="0" w:space="0" w:color="auto"/>
        <w:left w:val="none" w:sz="0" w:space="0" w:color="auto"/>
        <w:bottom w:val="none" w:sz="0" w:space="0" w:color="auto"/>
        <w:right w:val="none" w:sz="0" w:space="0" w:color="auto"/>
      </w:divBdr>
    </w:div>
    <w:div w:id="16506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DC76F-7282-4726-874A-9B4791F82746}">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12787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4</cp:revision>
  <cp:lastPrinted>2000-02-29T03:31:00Z</cp:lastPrinted>
  <dcterms:created xsi:type="dcterms:W3CDTF">2025-06-02T02:39:00Z</dcterms:created>
  <dcterms:modified xsi:type="dcterms:W3CDTF">2025-06-02T02:39:00Z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