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753E2" w14:textId="3117C235" w:rsidR="00F3264C" w:rsidRDefault="00F3264C" w:rsidP="00F326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 w:rsidR="003C5071">
        <w:rPr>
          <w:b/>
          <w:noProof/>
          <w:sz w:val="24"/>
        </w:rPr>
        <w:t>297</w:t>
      </w:r>
    </w:p>
    <w:p w14:paraId="0E46503C" w14:textId="5BB0AE42" w:rsidR="00141229" w:rsidRPr="007A12C6" w:rsidRDefault="00F3264C" w:rsidP="00F3264C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  <w:r w:rsidR="003C5071">
        <w:rPr>
          <w:b/>
          <w:noProof/>
          <w:sz w:val="24"/>
        </w:rPr>
        <w:tab/>
      </w:r>
      <w:r w:rsidR="003C5071">
        <w:rPr>
          <w:b/>
          <w:noProof/>
          <w:sz w:val="24"/>
        </w:rPr>
        <w:tab/>
      </w:r>
      <w:r w:rsidR="003C5071">
        <w:rPr>
          <w:b/>
          <w:noProof/>
          <w:sz w:val="24"/>
        </w:rPr>
        <w:tab/>
      </w:r>
      <w:r w:rsidR="00C926B1">
        <w:rPr>
          <w:b/>
          <w:noProof/>
          <w:sz w:val="24"/>
        </w:rPr>
        <w:t xml:space="preserve">        </w:t>
      </w:r>
      <w:r w:rsidR="003C5071">
        <w:rPr>
          <w:b/>
          <w:noProof/>
          <w:sz w:val="24"/>
        </w:rPr>
        <w:t>(</w:t>
      </w:r>
      <w:r w:rsidR="00C926B1" w:rsidRPr="00C926B1">
        <w:rPr>
          <w:b/>
          <w:i/>
          <w:iCs/>
          <w:noProof/>
          <w:sz w:val="24"/>
        </w:rPr>
        <w:t xml:space="preserve">was </w:t>
      </w:r>
      <w:r w:rsidR="003C5071" w:rsidRPr="00C926B1">
        <w:rPr>
          <w:b/>
          <w:i/>
          <w:iCs/>
          <w:noProof/>
          <w:sz w:val="24"/>
        </w:rPr>
        <w:t>CP-240274</w:t>
      </w:r>
      <w:r w:rsidR="003C5071">
        <w:rPr>
          <w:b/>
          <w:noProof/>
          <w:sz w:val="24"/>
        </w:rPr>
        <w:t>)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086F3FAD" w:rsidR="00C61521" w:rsidRPr="006C2E80" w:rsidRDefault="00C61521" w:rsidP="00D3182F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="000B6F37">
        <w:rPr>
          <w:rFonts w:eastAsia="Batang"/>
          <w:lang w:val="en-US" w:eastAsia="zh-CN"/>
        </w:rPr>
        <w:tab/>
      </w:r>
      <w:r w:rsidR="000B6F37">
        <w:rPr>
          <w:rFonts w:eastAsia="Batang"/>
          <w:lang w:val="en-US" w:eastAsia="zh-CN"/>
        </w:rPr>
        <w:tab/>
      </w:r>
      <w:r w:rsidR="00AA0C31">
        <w:rPr>
          <w:rFonts w:eastAsia="Batang"/>
          <w:lang w:val="en-US" w:eastAsia="zh-CN"/>
        </w:rPr>
        <w:t>CT1</w:t>
      </w:r>
    </w:p>
    <w:p w14:paraId="645AFC82" w14:textId="41A8EFC0" w:rsidR="00C61521" w:rsidRPr="006C2E80" w:rsidRDefault="00C61521" w:rsidP="00D3182F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0B6F37">
        <w:rPr>
          <w:rFonts w:eastAsia="Batang"/>
          <w:lang w:eastAsia="zh-CN"/>
        </w:rPr>
        <w:tab/>
      </w:r>
      <w:r w:rsidR="00420BAE">
        <w:rPr>
          <w:rFonts w:eastAsia="Batang"/>
          <w:lang w:eastAsia="zh-CN"/>
        </w:rPr>
        <w:t>Revised</w:t>
      </w:r>
      <w:r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CT aspects of Enhanced Mission Critical P</w:t>
      </w:r>
      <w:r>
        <w:rPr>
          <w:rFonts w:eastAsia="Batang"/>
          <w:lang w:eastAsia="zh-CN"/>
        </w:rPr>
        <w:t>ush-to-talk architecture phase 4</w:t>
      </w:r>
    </w:p>
    <w:p w14:paraId="1195EAA9" w14:textId="77777777" w:rsidR="00C61521" w:rsidRPr="006C2E80" w:rsidRDefault="00C61521" w:rsidP="00D3182F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40829F65" w:rsidR="00C61521" w:rsidRDefault="00C61521" w:rsidP="00D3182F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F56FC8">
        <w:rPr>
          <w:rFonts w:eastAsia="Batang"/>
          <w:lang w:val="en-US" w:eastAsia="zh-CN"/>
        </w:rPr>
        <w:t>18.</w:t>
      </w:r>
      <w:r w:rsidR="00AA0C31">
        <w:rPr>
          <w:rFonts w:eastAsia="Batang"/>
          <w:lang w:val="en-US" w:eastAsia="zh-CN"/>
        </w:rPr>
        <w:t>3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D3182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77777777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CT aspects of Enhanced </w:t>
      </w:r>
      <w:r w:rsidRPr="00ED4AD9">
        <w:t>Mission Critical Push-to-talk architecture</w:t>
      </w:r>
      <w:r>
        <w:t xml:space="preserve"> phase 4</w:t>
      </w:r>
    </w:p>
    <w:p w14:paraId="341541C5" w14:textId="77777777" w:rsidR="00C61521" w:rsidRPr="00BA3A53" w:rsidRDefault="00C61521" w:rsidP="00D3182F">
      <w:pPr>
        <w:pStyle w:val="Guidance"/>
      </w:pPr>
    </w:p>
    <w:p w14:paraId="2E88E6AD" w14:textId="795DC132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>
        <w:t>4</w:t>
      </w:r>
      <w:r w:rsidRPr="00ED4AD9">
        <w:t>MCPTT</w:t>
      </w:r>
    </w:p>
    <w:p w14:paraId="550658F5" w14:textId="77777777" w:rsidR="00C61521" w:rsidRPr="00E01296" w:rsidRDefault="00C61521" w:rsidP="00D3182F"/>
    <w:p w14:paraId="6F8F8E3C" w14:textId="55B5952D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2A6D9A">
        <w:rPr>
          <w:rStyle w:val="ui-provider"/>
        </w:rPr>
        <w:t>1000020</w:t>
      </w:r>
    </w:p>
    <w:p w14:paraId="71508ED4" w14:textId="77777777" w:rsidR="00C61521" w:rsidRPr="00E01296" w:rsidRDefault="00C61521" w:rsidP="00D3182F"/>
    <w:p w14:paraId="3A843EBF" w14:textId="77777777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Rel-18</w:t>
      </w:r>
    </w:p>
    <w:p w14:paraId="7E67F63B" w14:textId="77777777" w:rsidR="00C61521" w:rsidRPr="006C2E80" w:rsidRDefault="00C61521" w:rsidP="00D3182F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D3182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D3182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D3182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D3182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D3182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D3182F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D3182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D3182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D3182F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D3182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D3182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D3182F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D3182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D3182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D3182F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D3182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D3182F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D3182F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D3182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D3182F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D3182F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D3182F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D3182F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D3182F">
            <w:pPr>
              <w:pStyle w:val="TAC"/>
            </w:pPr>
          </w:p>
        </w:tc>
      </w:tr>
    </w:tbl>
    <w:p w14:paraId="4A4A4F3A" w14:textId="77777777" w:rsidR="00C61521" w:rsidRPr="006C2E80" w:rsidRDefault="00C61521" w:rsidP="00D3182F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D3182F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D3182F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D3182F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D3182F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D3182F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D3182F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D3182F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D3182F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D3182F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D3182F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D3182F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D3182F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D3182F">
      <w:pPr>
        <w:rPr>
          <w:lang w:eastAsia="en-US"/>
        </w:rPr>
      </w:pPr>
      <w:r w:rsidRPr="00E01296">
        <w:rPr>
          <w:lang w:eastAsia="en-US"/>
        </w:rPr>
        <w:t>* Other = e.g. testing</w:t>
      </w:r>
    </w:p>
    <w:p w14:paraId="1B7138BE" w14:textId="77777777" w:rsidR="00C61521" w:rsidRPr="00E01296" w:rsidRDefault="00C61521" w:rsidP="00D3182F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t>2.2</w:t>
      </w:r>
      <w:r>
        <w:tab/>
        <w:t>Parent Work Item</w:t>
      </w:r>
    </w:p>
    <w:p w14:paraId="0030304C" w14:textId="77777777" w:rsidR="00C61521" w:rsidRPr="009A6092" w:rsidRDefault="00C61521" w:rsidP="00D3182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D3182F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D3182F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D3182F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D3182F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D3182F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77777777" w:rsidR="00C61521" w:rsidRDefault="00C61521" w:rsidP="00D3182F">
            <w:pPr>
              <w:pStyle w:val="TAL"/>
            </w:pPr>
            <w:r>
              <w:t>enh4MCPTT</w:t>
            </w:r>
          </w:p>
        </w:tc>
        <w:tc>
          <w:tcPr>
            <w:tcW w:w="934" w:type="dxa"/>
          </w:tcPr>
          <w:p w14:paraId="245DAF2E" w14:textId="77777777" w:rsidR="00C61521" w:rsidRDefault="00C61521" w:rsidP="00D3182F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916329B" w14:textId="77777777" w:rsidR="00C61521" w:rsidRDefault="00C61521" w:rsidP="00D3182F">
            <w:pPr>
              <w:pStyle w:val="TAL"/>
            </w:pPr>
            <w:r w:rsidRPr="007F506B">
              <w:t>940025</w:t>
            </w:r>
          </w:p>
        </w:tc>
        <w:tc>
          <w:tcPr>
            <w:tcW w:w="6010" w:type="dxa"/>
          </w:tcPr>
          <w:p w14:paraId="23A0354F" w14:textId="77777777" w:rsidR="00C61521" w:rsidRPr="00251D80" w:rsidRDefault="00C61521" w:rsidP="00D3182F">
            <w:pPr>
              <w:pStyle w:val="TAL"/>
            </w:pPr>
            <w:r w:rsidRPr="0080624B">
              <w:t xml:space="preserve">Enhanced Mission Critical Push-to-talk architecture phase </w:t>
            </w:r>
            <w:r>
              <w:t>4</w:t>
            </w:r>
          </w:p>
        </w:tc>
      </w:tr>
    </w:tbl>
    <w:p w14:paraId="646C979C" w14:textId="77777777" w:rsidR="00C61521" w:rsidRDefault="00C61521" w:rsidP="00D3182F"/>
    <w:p w14:paraId="35012A6B" w14:textId="77777777" w:rsidR="00C61521" w:rsidRDefault="00C61521" w:rsidP="00C61521">
      <w:pPr>
        <w:pStyle w:val="Heading3"/>
      </w:pPr>
      <w:r>
        <w:lastRenderedPageBreak/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D3182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D3182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D3182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D3182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D3182F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D3182F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D3182F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D3182F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48780DA1" w14:textId="77777777" w:rsidTr="00CD0E11">
        <w:trPr>
          <w:cantSplit/>
          <w:jc w:val="center"/>
        </w:trPr>
        <w:tc>
          <w:tcPr>
            <w:tcW w:w="1101" w:type="dxa"/>
          </w:tcPr>
          <w:p w14:paraId="3F6EA919" w14:textId="77777777" w:rsidR="00C61521" w:rsidRDefault="00C61521" w:rsidP="00D3182F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1359EBCB" w14:textId="77777777" w:rsidR="00C61521" w:rsidRPr="00FB3734" w:rsidRDefault="00C61521" w:rsidP="00D3182F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2</w:t>
            </w:r>
          </w:p>
        </w:tc>
        <w:tc>
          <w:tcPr>
            <w:tcW w:w="5099" w:type="dxa"/>
          </w:tcPr>
          <w:p w14:paraId="7BB777B3" w14:textId="77777777" w:rsidR="00C61521" w:rsidRPr="00FB3734" w:rsidRDefault="00C61521" w:rsidP="00D3182F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16 enhancements to MCPTT architecture phase 2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77777777" w:rsidR="00C61521" w:rsidRDefault="00C61521" w:rsidP="00D3182F">
            <w:pPr>
              <w:pStyle w:val="TAL"/>
            </w:pPr>
            <w:r w:rsidRPr="00AA225B">
              <w:t>870034</w:t>
            </w:r>
          </w:p>
        </w:tc>
        <w:tc>
          <w:tcPr>
            <w:tcW w:w="3326" w:type="dxa"/>
          </w:tcPr>
          <w:p w14:paraId="316DD8F2" w14:textId="77777777" w:rsidR="00C61521" w:rsidRPr="00FB3734" w:rsidRDefault="00C61521" w:rsidP="00D3182F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3</w:t>
            </w:r>
          </w:p>
        </w:tc>
        <w:tc>
          <w:tcPr>
            <w:tcW w:w="5099" w:type="dxa"/>
          </w:tcPr>
          <w:p w14:paraId="5E288305" w14:textId="77777777" w:rsidR="00C61521" w:rsidRPr="00FB3734" w:rsidRDefault="00C61521" w:rsidP="00D3182F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Work item for Release 17 enhancements to MCPTT architecture phase </w:t>
            </w:r>
            <w:r>
              <w:rPr>
                <w:lang w:eastAsia="zh-CN"/>
              </w:rPr>
              <w:t>3</w:t>
            </w:r>
          </w:p>
        </w:tc>
      </w:tr>
    </w:tbl>
    <w:p w14:paraId="097D35BF" w14:textId="77777777" w:rsidR="00C61521" w:rsidRDefault="00C61521" w:rsidP="00D3182F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0B44E605" w14:textId="77777777" w:rsidR="00C61521" w:rsidRDefault="00C61521" w:rsidP="00D3182F">
      <w:r w:rsidRPr="00AA18AF">
        <w:t xml:space="preserve">Stage-2 architecture and procedures for </w:t>
      </w:r>
      <w:r>
        <w:t>enh4MCPTT</w:t>
      </w:r>
      <w:r w:rsidRPr="00AA18AF">
        <w:t xml:space="preserve"> </w:t>
      </w:r>
      <w:r>
        <w:t>are</w:t>
      </w:r>
      <w:r w:rsidRPr="00AA18AF">
        <w:t xml:space="preserve"> specified in 3GPP TS 23.</w:t>
      </w:r>
      <w:r>
        <w:t xml:space="preserve">379 with common services in </w:t>
      </w:r>
      <w:r w:rsidRPr="00AA18AF">
        <w:t>3GPP TS 23.</w:t>
      </w:r>
      <w:r>
        <w:t xml:space="preserve">280, 5G aspects covered in TS 23.289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 xml:space="preserve">Normative work resulting from the stage 2 plan in </w:t>
      </w:r>
      <w:r w:rsidRPr="00BB4FB2">
        <w:t>SP-211519</w:t>
      </w:r>
      <w:r>
        <w:t xml:space="preserve"> may include (but are not limited to):</w:t>
      </w:r>
    </w:p>
    <w:p w14:paraId="6D38FE11" w14:textId="77777777" w:rsidR="00C61521" w:rsidRDefault="00C61521" w:rsidP="00D3182F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Enhancements related to issues identified in any of the ETSI plug-tests for MC services.</w:t>
      </w:r>
    </w:p>
    <w:p w14:paraId="3E77D17B" w14:textId="77777777" w:rsidR="00C61521" w:rsidRDefault="00C61521" w:rsidP="00D3182F">
      <w:pPr>
        <w:pStyle w:val="B1"/>
      </w:pPr>
      <w:r>
        <w:t>2.</w:t>
      </w:r>
      <w:r>
        <w:tab/>
        <w:t>Mission critical location enhancements for on-network and off-network.</w:t>
      </w:r>
    </w:p>
    <w:p w14:paraId="15AC268A" w14:textId="77777777" w:rsidR="00C61521" w:rsidRPr="00163CE4" w:rsidRDefault="00C61521" w:rsidP="00D3182F">
      <w:pPr>
        <w:pStyle w:val="B1"/>
        <w:rPr>
          <w:rFonts w:eastAsia="MS Mincho"/>
        </w:rPr>
      </w:pPr>
      <w:r w:rsidRPr="00163CE4">
        <w:rPr>
          <w:rFonts w:eastAsia="MS Mincho"/>
        </w:rPr>
        <w:t>3.</w:t>
      </w:r>
      <w:r w:rsidRPr="00163CE4">
        <w:rPr>
          <w:rFonts w:eastAsia="MS Mincho"/>
        </w:rPr>
        <w:tab/>
        <w:t>Preconfigured group enhancements.</w:t>
      </w:r>
    </w:p>
    <w:p w14:paraId="084F4138" w14:textId="77777777" w:rsidR="00C61521" w:rsidRPr="00163CE4" w:rsidRDefault="00C61521" w:rsidP="00D3182F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4. </w:t>
      </w:r>
      <w:r w:rsidRPr="00163CE4">
        <w:rPr>
          <w:rFonts w:eastAsia="MS Mincho"/>
        </w:rPr>
        <w:tab/>
        <w:t>Remotely initiated call request enhancements to support additional call setup parameters and implicit affiliation to the groups.</w:t>
      </w:r>
    </w:p>
    <w:p w14:paraId="6385C6F3" w14:textId="77777777" w:rsidR="00C61521" w:rsidRPr="00163CE4" w:rsidRDefault="00C61521" w:rsidP="00D3182F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5. </w:t>
      </w:r>
      <w:r w:rsidRPr="00163CE4">
        <w:rPr>
          <w:rFonts w:eastAsia="MS Mincho"/>
        </w:rPr>
        <w:tab/>
        <w:t>Floor control signalling QCI enhancements and clarifications.</w:t>
      </w:r>
    </w:p>
    <w:p w14:paraId="1E2E4EAB" w14:textId="77777777" w:rsidR="00C61521" w:rsidRDefault="00C61521" w:rsidP="00D3182F">
      <w:proofErr w:type="gramStart"/>
      <w:r w:rsidRPr="00C21998">
        <w:t>In order to</w:t>
      </w:r>
      <w:proofErr w:type="gramEnd"/>
      <w:r w:rsidRPr="00C21998">
        <w:t xml:space="preserve"> continue the protocol work in Stage 3</w:t>
      </w:r>
      <w:r>
        <w:t xml:space="preserve"> on</w:t>
      </w:r>
      <w:r w:rsidRPr="00C21998">
        <w:t xml:space="preserve"> the new and enhanced MCPTT</w:t>
      </w:r>
      <w:r>
        <w:t xml:space="preserve">, </w:t>
      </w:r>
      <w:proofErr w:type="spellStart"/>
      <w:r>
        <w:t>MCVideo</w:t>
      </w:r>
      <w:proofErr w:type="spellEnd"/>
      <w:r>
        <w:t xml:space="preserve"> and </w:t>
      </w:r>
      <w:proofErr w:type="spellStart"/>
      <w:r>
        <w:t>MCData</w:t>
      </w:r>
      <w:proofErr w:type="spellEnd"/>
      <w:r w:rsidRPr="00C21998">
        <w:t xml:space="preserve"> features specified in Stage 2</w:t>
      </w:r>
      <w:r>
        <w:t xml:space="preserve"> Release 18</w:t>
      </w:r>
      <w:r w:rsidRPr="00C21998">
        <w:t xml:space="preserve">, </w:t>
      </w:r>
      <w:r>
        <w:t xml:space="preserve">to maintain alignment of Release 18 features in the LMR interworking specifications </w:t>
      </w:r>
      <w:r w:rsidRPr="00C21998">
        <w:t xml:space="preserve">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718CA94B" w14:textId="77777777" w:rsidR="00C61521" w:rsidRDefault="00C61521" w:rsidP="00D3182F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>
        <w:rPr>
          <w:rFonts w:eastAsia="MS Mincho"/>
        </w:rPr>
        <w:t>,</w:t>
      </w:r>
      <w:r w:rsidRPr="00D775E9">
        <w:rPr>
          <w:rFonts w:eastAsia="MS Mincho"/>
        </w:rPr>
        <w:t xml:space="preserve"> 3GPP TS 22.280.</w:t>
      </w:r>
    </w:p>
    <w:p w14:paraId="3C47A4C6" w14:textId="77777777" w:rsidR="00C61521" w:rsidRDefault="00C61521" w:rsidP="00C61521">
      <w:pPr>
        <w:pStyle w:val="Heading1"/>
      </w:pPr>
      <w:bookmarkStart w:id="0" w:name="_Hlk135621150"/>
      <w:r>
        <w:t>4</w:t>
      </w:r>
      <w:r>
        <w:tab/>
        <w:t>Objective</w:t>
      </w:r>
    </w:p>
    <w:p w14:paraId="23890398" w14:textId="77777777" w:rsidR="00C61521" w:rsidRPr="004058B5" w:rsidRDefault="00C61521" w:rsidP="00D3182F">
      <w:r w:rsidRPr="004058B5">
        <w:t xml:space="preserve">To define the protocol aspects of the new features of </w:t>
      </w:r>
      <w:r>
        <w:t>Release 18</w:t>
      </w:r>
      <w:r w:rsidRPr="004058B5">
        <w:t xml:space="preserve"> </w:t>
      </w:r>
      <w:r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</w:t>
      </w:r>
      <w:r>
        <w:t> </w:t>
      </w:r>
      <w:r w:rsidRPr="004058B5">
        <w:t>TS</w:t>
      </w:r>
      <w:r>
        <w:t> </w:t>
      </w:r>
      <w:r w:rsidRPr="004058B5">
        <w:t>23.</w:t>
      </w:r>
      <w:r>
        <w:t>379,</w:t>
      </w:r>
      <w:r w:rsidRPr="004058B5">
        <w:t xml:space="preserve"> 3GPP</w:t>
      </w:r>
      <w:r>
        <w:t> </w:t>
      </w:r>
      <w:r w:rsidRPr="004058B5">
        <w:t>TS</w:t>
      </w:r>
      <w:r>
        <w:t> </w:t>
      </w:r>
      <w:r w:rsidRPr="004058B5">
        <w:t>23.280</w:t>
      </w:r>
      <w:r>
        <w:t>, and 3GPP TS 33.1</w:t>
      </w:r>
      <w:r w:rsidRPr="004058B5">
        <w:t>8</w:t>
      </w:r>
      <w:r>
        <w:t>0 by SA3.</w:t>
      </w:r>
    </w:p>
    <w:p w14:paraId="5A5B9284" w14:textId="77777777" w:rsidR="00C61521" w:rsidRDefault="00C61521" w:rsidP="00D3182F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27503CBE" w14:textId="05C64E85" w:rsidR="00B1154A" w:rsidRDefault="00C61521" w:rsidP="00D3182F">
      <w:r>
        <w:t>To maintain alignment of stage 3 changes made by this work item with 3GPP TS 29.379, 3GPP TS 29.380 and 3GPP TS 29.582.</w:t>
      </w:r>
    </w:p>
    <w:p w14:paraId="27B87A58" w14:textId="3D256B16" w:rsidR="00B1154A" w:rsidRPr="004058B5" w:rsidRDefault="00B1154A" w:rsidP="00D3182F">
      <w:r>
        <w:t>To maintain alignment of stage 3 work for the MC Location service (</w:t>
      </w:r>
      <w:proofErr w:type="spellStart"/>
      <w:r>
        <w:t>MCLoc</w:t>
      </w:r>
      <w:proofErr w:type="spellEnd"/>
      <w:r>
        <w:t>) with 3GPP TS</w:t>
      </w:r>
      <w:r w:rsidR="006D1870">
        <w:t> 2</w:t>
      </w:r>
      <w:r>
        <w:t>3.280.</w:t>
      </w:r>
      <w:r w:rsidR="00D26D73">
        <w:t xml:space="preserve"> </w:t>
      </w:r>
      <w:r w:rsidR="00662940">
        <w:t xml:space="preserve"> </w:t>
      </w:r>
    </w:p>
    <w:p w14:paraId="4D1EE86E" w14:textId="77777777" w:rsidR="00C61521" w:rsidRPr="00251D80" w:rsidRDefault="00C61521" w:rsidP="00D3182F">
      <w:r w:rsidRPr="004058B5">
        <w:t xml:space="preserve">For the new and enhanced </w:t>
      </w:r>
      <w:r>
        <w:t>enh4MCPTT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bookmarkEnd w:id="0"/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D3182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CD0E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D3182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D3182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D3182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D3182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D3182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D3182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CD0E11">
        <w:trPr>
          <w:cantSplit/>
          <w:jc w:val="center"/>
        </w:trPr>
        <w:tc>
          <w:tcPr>
            <w:tcW w:w="1617" w:type="dxa"/>
          </w:tcPr>
          <w:p w14:paraId="52F5D64E" w14:textId="5AC210DE" w:rsidR="00C61521" w:rsidRPr="006C2E80" w:rsidRDefault="00C61521" w:rsidP="00D3182F">
            <w:pPr>
              <w:pStyle w:val="Guidance"/>
            </w:pPr>
          </w:p>
        </w:tc>
        <w:tc>
          <w:tcPr>
            <w:tcW w:w="1134" w:type="dxa"/>
          </w:tcPr>
          <w:p w14:paraId="3C2B4541" w14:textId="4A8EAE13" w:rsidR="00C61521" w:rsidRPr="006C2E80" w:rsidRDefault="00C61521" w:rsidP="00D3182F">
            <w:pPr>
              <w:pStyle w:val="Guidance"/>
            </w:pPr>
          </w:p>
        </w:tc>
        <w:tc>
          <w:tcPr>
            <w:tcW w:w="2409" w:type="dxa"/>
          </w:tcPr>
          <w:p w14:paraId="630C9D10" w14:textId="5EB8ED4F" w:rsidR="00C61521" w:rsidRPr="006C2E80" w:rsidRDefault="00C61521" w:rsidP="00D3182F">
            <w:pPr>
              <w:pStyle w:val="Guidance"/>
            </w:pPr>
          </w:p>
        </w:tc>
        <w:tc>
          <w:tcPr>
            <w:tcW w:w="993" w:type="dxa"/>
          </w:tcPr>
          <w:p w14:paraId="6BDF9492" w14:textId="3607D511" w:rsidR="00C61521" w:rsidRPr="006C2E80" w:rsidRDefault="00C61521" w:rsidP="00D3182F">
            <w:pPr>
              <w:pStyle w:val="Guidance"/>
            </w:pPr>
          </w:p>
        </w:tc>
        <w:tc>
          <w:tcPr>
            <w:tcW w:w="1074" w:type="dxa"/>
          </w:tcPr>
          <w:p w14:paraId="4E738142" w14:textId="4FB2BB65" w:rsidR="00C61521" w:rsidRPr="006C2E80" w:rsidRDefault="00C61521" w:rsidP="00D3182F">
            <w:pPr>
              <w:pStyle w:val="Guidance"/>
            </w:pPr>
          </w:p>
        </w:tc>
        <w:tc>
          <w:tcPr>
            <w:tcW w:w="2186" w:type="dxa"/>
          </w:tcPr>
          <w:p w14:paraId="72753E0F" w14:textId="16CC02E9" w:rsidR="00C61521" w:rsidRPr="006C2E80" w:rsidRDefault="00C61521" w:rsidP="00D3182F">
            <w:pPr>
              <w:pStyle w:val="Guidance"/>
            </w:pPr>
          </w:p>
        </w:tc>
      </w:tr>
    </w:tbl>
    <w:p w14:paraId="3DA30479" w14:textId="77777777" w:rsidR="00C61521" w:rsidRDefault="00C61521" w:rsidP="00D3182F">
      <w:pPr>
        <w:pStyle w:val="FP"/>
      </w:pPr>
    </w:p>
    <w:p w14:paraId="31EF5B31" w14:textId="77777777" w:rsidR="00C61521" w:rsidRDefault="00C61521" w:rsidP="00D3182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D3182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D3182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D3182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D3182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D3182F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D3182F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MCVideo</w:t>
            </w:r>
            <w:proofErr w:type="spellEnd"/>
            <w:r>
              <w:t xml:space="preserve">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D3A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C61521" w:rsidRPr="00887161" w:rsidRDefault="00C61521" w:rsidP="00D3182F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MCData</w:t>
            </w:r>
            <w:proofErr w:type="spellEnd"/>
            <w:r>
              <w:t xml:space="preserve">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22B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C61521" w:rsidRPr="00887161" w:rsidRDefault="00C61521" w:rsidP="00D3182F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77777777" w:rsidR="00C61521" w:rsidRPr="00887161" w:rsidRDefault="00C61521" w:rsidP="00D3182F">
            <w:pPr>
              <w:pStyle w:val="TAL8pt"/>
            </w:pPr>
            <w:r w:rsidRPr="00DC71CE">
              <w:t>Enhancements to call control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28F" w14:textId="77777777" w:rsidR="00C61521" w:rsidRPr="006C2E80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03C7A0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ACB" w14:textId="77777777" w:rsidR="00C61521" w:rsidRPr="00887161" w:rsidRDefault="00C61521" w:rsidP="00D3182F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90B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2908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02B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C61521" w:rsidRPr="00887161" w:rsidRDefault="00C61521" w:rsidP="00D3182F">
            <w:pPr>
              <w:pStyle w:val="TAL8pt"/>
            </w:pPr>
            <w:r w:rsidRPr="00DC71CE">
              <w:lastRenderedPageBreak/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>nhancements to the group management in support of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23.281</w:t>
            </w:r>
            <w:proofErr w:type="gramEnd"/>
            <w:r>
              <w:t xml:space="preserve">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3C5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C61521" w:rsidRPr="00887161" w:rsidRDefault="00C61521" w:rsidP="00D3182F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new and enhanced features in TS 23.379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ADE2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C61521" w:rsidRPr="00887161" w:rsidRDefault="00C61521" w:rsidP="00D3182F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management objects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23.281</w:t>
            </w:r>
            <w:proofErr w:type="gramEnd"/>
            <w:r>
              <w:t xml:space="preserve">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B72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C61521" w:rsidRPr="00887161" w:rsidRDefault="00C61521" w:rsidP="00D3182F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configuration management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B9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072604A3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6655" w14:textId="77777777" w:rsidR="00C61521" w:rsidRPr="00887161" w:rsidRDefault="00C61521" w:rsidP="00D3182F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16B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MCVideo</w:t>
            </w:r>
            <w:proofErr w:type="spellEnd"/>
            <w:r>
              <w:t xml:space="preserve">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722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535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0E81C29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7A5" w14:textId="77777777" w:rsidR="00C61521" w:rsidRPr="00887161" w:rsidRDefault="00C61521" w:rsidP="00D3182F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B41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MCData</w:t>
            </w:r>
            <w:proofErr w:type="spellEnd"/>
            <w:r>
              <w:t xml:space="preserve">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F30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E5C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C61521" w:rsidRPr="00887161" w:rsidRDefault="00C61521" w:rsidP="00D3182F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 xml:space="preserve">MCPTT and </w:t>
            </w:r>
            <w:proofErr w:type="spellStart"/>
            <w:r>
              <w:t>MCData</w:t>
            </w:r>
            <w:proofErr w:type="spellEnd"/>
            <w:r>
              <w:t xml:space="preserve">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23.282</w:t>
            </w:r>
            <w:proofErr w:type="gramEnd"/>
            <w:r>
              <w:t xml:space="preserve">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09E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647491A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2F7" w14:textId="77777777" w:rsidR="00C61521" w:rsidRPr="00887161" w:rsidRDefault="00C61521" w:rsidP="00D3182F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97A5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proofErr w:type="gramStart"/>
            <w:r w:rsidRPr="00DC71CE">
              <w:t>23.</w:t>
            </w:r>
            <w:r>
              <w:t>280</w:t>
            </w:r>
            <w:proofErr w:type="gramEnd"/>
            <w:r>
              <w:t xml:space="preserve">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D95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266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5D442D0A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243" w14:textId="77777777" w:rsidR="00C61521" w:rsidRPr="00887161" w:rsidRDefault="00C61521" w:rsidP="00D3182F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213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MCData</w:t>
            </w:r>
            <w:proofErr w:type="spellEnd"/>
            <w:r>
              <w:t xml:space="preserve">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the new and enhanced features in </w:t>
            </w:r>
            <w:r>
              <w:t xml:space="preserve">TS 23.282, TS </w:t>
            </w:r>
            <w:proofErr w:type="gramStart"/>
            <w:r>
              <w:t>23.283</w:t>
            </w:r>
            <w:proofErr w:type="gramEnd"/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5A9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74E" w14:textId="77777777" w:rsidR="00C61521" w:rsidRPr="006C2E80" w:rsidRDefault="00C61521" w:rsidP="00D3182F">
            <w:pPr>
              <w:pStyle w:val="TAL"/>
            </w:pPr>
          </w:p>
        </w:tc>
      </w:tr>
    </w:tbl>
    <w:p w14:paraId="1B80D371" w14:textId="77777777" w:rsidR="00C61521" w:rsidRDefault="00C61521" w:rsidP="00D3182F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7FF102C4" w14:textId="77777777" w:rsidR="00C61521" w:rsidRPr="00ED6320" w:rsidRDefault="00C61521" w:rsidP="00D3182F">
      <w:pPr>
        <w:rPr>
          <w:lang w:val="fi-FI"/>
        </w:rPr>
      </w:pPr>
      <w:r w:rsidRPr="00ED6320">
        <w:rPr>
          <w:lang w:val="fi-FI"/>
        </w:rPr>
        <w:t>Kiran Kapale, Samsung, kiran.kapale@samsung.com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D3182F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1CEE0A07" w14:textId="3C8A72AD" w:rsidR="00C61521" w:rsidRPr="00557B2E" w:rsidRDefault="00C61521" w:rsidP="00D3182F">
      <w:r>
        <w:t>None identified</w:t>
      </w:r>
      <w:r w:rsidR="005D46BB">
        <w:t>.</w:t>
      </w:r>
    </w:p>
    <w:p w14:paraId="73035E7F" w14:textId="77777777" w:rsidR="00C61521" w:rsidRDefault="00C61521" w:rsidP="00C61521">
      <w:pPr>
        <w:pStyle w:val="Heading1"/>
      </w:pPr>
      <w:r>
        <w:t>9</w:t>
      </w:r>
      <w:r>
        <w:tab/>
        <w:t>Supporting Individual Members</w:t>
      </w:r>
    </w:p>
    <w:p w14:paraId="634D1191" w14:textId="77777777" w:rsidR="00C61521" w:rsidRPr="008A29C8" w:rsidRDefault="00C61521" w:rsidP="00D3182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D3182F">
            <w:pPr>
              <w:pStyle w:val="TAH"/>
            </w:pPr>
            <w:r>
              <w:lastRenderedPageBreak/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77777777" w:rsidR="00C61521" w:rsidRDefault="00C61521" w:rsidP="00D3182F">
            <w:pPr>
              <w:pStyle w:val="TAL"/>
            </w:pPr>
            <w:r>
              <w:t>Samsung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77777777" w:rsidR="00C61521" w:rsidRDefault="00C61521" w:rsidP="00D3182F">
            <w:pPr>
              <w:pStyle w:val="TAL"/>
            </w:pPr>
            <w:r>
              <w:t>Airbus</w:t>
            </w:r>
          </w:p>
        </w:tc>
      </w:tr>
      <w:tr w:rsidR="00C61521" w14:paraId="53ED957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EA6112C" w14:textId="77777777" w:rsidR="00C61521" w:rsidRDefault="00C61521" w:rsidP="00D3182F">
            <w:pPr>
              <w:pStyle w:val="TAL"/>
            </w:pPr>
            <w:r>
              <w:t>AT&amp;T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77777777" w:rsidR="00C61521" w:rsidRDefault="00C61521" w:rsidP="00D3182F">
            <w:pPr>
              <w:pStyle w:val="TAL"/>
            </w:pPr>
            <w:r>
              <w:t>Ericsson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77777777" w:rsidR="00C61521" w:rsidRDefault="00C61521" w:rsidP="00D3182F">
            <w:pPr>
              <w:pStyle w:val="TAL"/>
            </w:pPr>
            <w:r>
              <w:t>FirstNet</w:t>
            </w:r>
          </w:p>
        </w:tc>
      </w:tr>
      <w:tr w:rsidR="00C61521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77777777" w:rsidR="00C61521" w:rsidRDefault="00C61521" w:rsidP="00D3182F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C61521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77777777" w:rsidR="00C61521" w:rsidRDefault="00C61521" w:rsidP="00D3182F">
            <w:pPr>
              <w:pStyle w:val="TAL"/>
            </w:pPr>
            <w:r>
              <w:t>Motorola Solutions</w:t>
            </w:r>
          </w:p>
        </w:tc>
      </w:tr>
      <w:tr w:rsidR="00C61521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77777777" w:rsidR="00C61521" w:rsidRDefault="00C61521" w:rsidP="00D3182F">
            <w:pPr>
              <w:pStyle w:val="TAL"/>
            </w:pPr>
            <w:r>
              <w:t>Nokia</w:t>
            </w:r>
          </w:p>
        </w:tc>
      </w:tr>
      <w:tr w:rsidR="00C61521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77777777" w:rsidR="00C61521" w:rsidRDefault="00C61521" w:rsidP="00D3182F">
            <w:pPr>
              <w:pStyle w:val="TAL"/>
            </w:pPr>
            <w:r>
              <w:t>Nokia Shanghai Bell</w:t>
            </w:r>
          </w:p>
        </w:tc>
      </w:tr>
      <w:tr w:rsidR="00C61521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77777777" w:rsidR="00C61521" w:rsidRDefault="00C61521" w:rsidP="00D3182F">
            <w:pPr>
              <w:pStyle w:val="TAL"/>
            </w:pPr>
            <w:proofErr w:type="spellStart"/>
            <w:r>
              <w:t>Sepura</w:t>
            </w:r>
            <w:proofErr w:type="spellEnd"/>
            <w:r>
              <w:t xml:space="preserve"> Ltd</w:t>
            </w:r>
          </w:p>
        </w:tc>
      </w:tr>
      <w:tr w:rsidR="00C61521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77777777" w:rsidR="00C61521" w:rsidRDefault="00C61521" w:rsidP="00D3182F">
            <w:pPr>
              <w:pStyle w:val="TAL"/>
              <w:rPr>
                <w:szCs w:val="18"/>
              </w:rPr>
            </w:pPr>
            <w:proofErr w:type="spellStart"/>
            <w:r>
              <w:t>SyncTechno</w:t>
            </w:r>
            <w:proofErr w:type="spellEnd"/>
            <w:r>
              <w:t xml:space="preserve"> Inc</w:t>
            </w:r>
          </w:p>
        </w:tc>
      </w:tr>
      <w:tr w:rsidR="00C61521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77777777" w:rsidR="00C61521" w:rsidRDefault="00C61521" w:rsidP="00D3182F">
            <w:pPr>
              <w:pStyle w:val="TAL"/>
              <w:rPr>
                <w:rFonts w:cs="Arial"/>
              </w:rPr>
            </w:pPr>
            <w:proofErr w:type="spellStart"/>
            <w:r>
              <w:t>Softil</w:t>
            </w:r>
            <w:proofErr w:type="spellEnd"/>
          </w:p>
        </w:tc>
      </w:tr>
      <w:tr w:rsidR="00C61521" w14:paraId="58D8DF6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859D1F7" w14:textId="77777777" w:rsidR="00C61521" w:rsidRDefault="00C61521" w:rsidP="00D3182F">
            <w:pPr>
              <w:pStyle w:val="TAL"/>
            </w:pPr>
            <w:r>
              <w:t>UIC</w:t>
            </w:r>
          </w:p>
        </w:tc>
      </w:tr>
      <w:tr w:rsidR="00C61521" w14:paraId="62FE611C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FF30C3" w14:textId="77777777" w:rsidR="00C61521" w:rsidRDefault="00C61521" w:rsidP="00D3182F">
            <w:pPr>
              <w:pStyle w:val="TAL"/>
            </w:pPr>
            <w:r>
              <w:t>BDBOS</w:t>
            </w:r>
          </w:p>
        </w:tc>
      </w:tr>
      <w:tr w:rsidR="00C61521" w14:paraId="60BC4E79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E058D2" w14:textId="77777777" w:rsidR="00C61521" w:rsidRDefault="00C61521" w:rsidP="00D3182F">
            <w:pPr>
              <w:pStyle w:val="TAL"/>
            </w:pPr>
            <w:r>
              <w:t>Huawei</w:t>
            </w:r>
          </w:p>
        </w:tc>
      </w:tr>
    </w:tbl>
    <w:p w14:paraId="5EC869C2" w14:textId="0C656107" w:rsidR="00A46C8B" w:rsidRDefault="00A46C8B" w:rsidP="00D3182F">
      <w:pPr>
        <w:rPr>
          <w:rFonts w:eastAsia="Batang"/>
          <w:lang w:eastAsia="zh-CN"/>
        </w:rPr>
      </w:pPr>
    </w:p>
    <w:sectPr w:rsidR="00A46C8B" w:rsidSect="00D7199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1E007" w14:textId="77777777" w:rsidR="00D71992" w:rsidRDefault="00D71992" w:rsidP="00D3182F">
      <w:r>
        <w:separator/>
      </w:r>
    </w:p>
  </w:endnote>
  <w:endnote w:type="continuationSeparator" w:id="0">
    <w:p w14:paraId="79A8D24D" w14:textId="77777777" w:rsidR="00D71992" w:rsidRDefault="00D71992" w:rsidP="00D3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F8B70" w14:textId="77777777" w:rsidR="00D71992" w:rsidRDefault="00D71992" w:rsidP="00D3182F">
      <w:r>
        <w:separator/>
      </w:r>
    </w:p>
  </w:footnote>
  <w:footnote w:type="continuationSeparator" w:id="0">
    <w:p w14:paraId="4A6CAF7A" w14:textId="77777777" w:rsidR="00D71992" w:rsidRDefault="00D71992" w:rsidP="00D31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7"/>
  </w:num>
  <w:num w:numId="3" w16cid:durableId="45111086">
    <w:abstractNumId w:val="6"/>
  </w:num>
  <w:num w:numId="4" w16cid:durableId="527529337">
    <w:abstractNumId w:val="5"/>
  </w:num>
  <w:num w:numId="5" w16cid:durableId="1940988711">
    <w:abstractNumId w:val="9"/>
  </w:num>
  <w:num w:numId="6" w16cid:durableId="966550845">
    <w:abstractNumId w:val="8"/>
  </w:num>
  <w:num w:numId="7" w16cid:durableId="184103497">
    <w:abstractNumId w:val="4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1984"/>
    <w:rsid w:val="00052BF8"/>
    <w:rsid w:val="00057116"/>
    <w:rsid w:val="000613CF"/>
    <w:rsid w:val="00064139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94108"/>
    <w:rsid w:val="000A3125"/>
    <w:rsid w:val="000B0519"/>
    <w:rsid w:val="000B1ABD"/>
    <w:rsid w:val="000B61FD"/>
    <w:rsid w:val="000B6F37"/>
    <w:rsid w:val="000C0BF7"/>
    <w:rsid w:val="000C5FE3"/>
    <w:rsid w:val="000D122A"/>
    <w:rsid w:val="000D4CCD"/>
    <w:rsid w:val="000E55AD"/>
    <w:rsid w:val="000E630D"/>
    <w:rsid w:val="000F120D"/>
    <w:rsid w:val="000F3EA3"/>
    <w:rsid w:val="001001BD"/>
    <w:rsid w:val="00102222"/>
    <w:rsid w:val="00107DA2"/>
    <w:rsid w:val="00113642"/>
    <w:rsid w:val="00120541"/>
    <w:rsid w:val="001211F3"/>
    <w:rsid w:val="00127B5D"/>
    <w:rsid w:val="001338F6"/>
    <w:rsid w:val="00133B51"/>
    <w:rsid w:val="00135B8F"/>
    <w:rsid w:val="00141229"/>
    <w:rsid w:val="001436A3"/>
    <w:rsid w:val="00147483"/>
    <w:rsid w:val="001563F1"/>
    <w:rsid w:val="00163CE4"/>
    <w:rsid w:val="00171925"/>
    <w:rsid w:val="00173998"/>
    <w:rsid w:val="00174617"/>
    <w:rsid w:val="001759A7"/>
    <w:rsid w:val="00180569"/>
    <w:rsid w:val="00182738"/>
    <w:rsid w:val="001A4192"/>
    <w:rsid w:val="001A7910"/>
    <w:rsid w:val="001C3F3B"/>
    <w:rsid w:val="001C5C86"/>
    <w:rsid w:val="001C718D"/>
    <w:rsid w:val="001D45B6"/>
    <w:rsid w:val="001D4BFF"/>
    <w:rsid w:val="001E14C4"/>
    <w:rsid w:val="001E39FF"/>
    <w:rsid w:val="001E46D3"/>
    <w:rsid w:val="001E61D0"/>
    <w:rsid w:val="001F7D5F"/>
    <w:rsid w:val="001F7EB4"/>
    <w:rsid w:val="002000C2"/>
    <w:rsid w:val="00202DB8"/>
    <w:rsid w:val="00203CAD"/>
    <w:rsid w:val="00205F25"/>
    <w:rsid w:val="00212A1D"/>
    <w:rsid w:val="002132C7"/>
    <w:rsid w:val="00221B1E"/>
    <w:rsid w:val="00224BF4"/>
    <w:rsid w:val="00240DCD"/>
    <w:rsid w:val="00243C26"/>
    <w:rsid w:val="0024786B"/>
    <w:rsid w:val="0025100D"/>
    <w:rsid w:val="00251D80"/>
    <w:rsid w:val="00254FB5"/>
    <w:rsid w:val="00256373"/>
    <w:rsid w:val="00263A8D"/>
    <w:rsid w:val="002640E5"/>
    <w:rsid w:val="0026436F"/>
    <w:rsid w:val="0026606E"/>
    <w:rsid w:val="00274806"/>
    <w:rsid w:val="00276403"/>
    <w:rsid w:val="00283472"/>
    <w:rsid w:val="002944FD"/>
    <w:rsid w:val="002A56F9"/>
    <w:rsid w:val="002A6D9A"/>
    <w:rsid w:val="002B3C10"/>
    <w:rsid w:val="002B4035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04370"/>
    <w:rsid w:val="003178E6"/>
    <w:rsid w:val="00320518"/>
    <w:rsid w:val="003205AD"/>
    <w:rsid w:val="00321FF1"/>
    <w:rsid w:val="0033027D"/>
    <w:rsid w:val="00335107"/>
    <w:rsid w:val="00335FB2"/>
    <w:rsid w:val="0033640D"/>
    <w:rsid w:val="003403CD"/>
    <w:rsid w:val="00341128"/>
    <w:rsid w:val="00344158"/>
    <w:rsid w:val="00344A6E"/>
    <w:rsid w:val="00347B74"/>
    <w:rsid w:val="00355CB6"/>
    <w:rsid w:val="00366257"/>
    <w:rsid w:val="003810F7"/>
    <w:rsid w:val="0038516D"/>
    <w:rsid w:val="003869D7"/>
    <w:rsid w:val="003A08AA"/>
    <w:rsid w:val="003A1EB0"/>
    <w:rsid w:val="003A5896"/>
    <w:rsid w:val="003B1F88"/>
    <w:rsid w:val="003C0F14"/>
    <w:rsid w:val="003C141A"/>
    <w:rsid w:val="003C2DA6"/>
    <w:rsid w:val="003C5071"/>
    <w:rsid w:val="003C6DA6"/>
    <w:rsid w:val="003D2781"/>
    <w:rsid w:val="003D62A9"/>
    <w:rsid w:val="003D7E29"/>
    <w:rsid w:val="003F04C7"/>
    <w:rsid w:val="003F268E"/>
    <w:rsid w:val="003F3A15"/>
    <w:rsid w:val="003F6BDF"/>
    <w:rsid w:val="003F7142"/>
    <w:rsid w:val="003F7B3D"/>
    <w:rsid w:val="0040076B"/>
    <w:rsid w:val="004114A8"/>
    <w:rsid w:val="00411698"/>
    <w:rsid w:val="004120B5"/>
    <w:rsid w:val="00414164"/>
    <w:rsid w:val="00416EBB"/>
    <w:rsid w:val="0041789B"/>
    <w:rsid w:val="00420BAE"/>
    <w:rsid w:val="004260A5"/>
    <w:rsid w:val="00432283"/>
    <w:rsid w:val="0043563A"/>
    <w:rsid w:val="00435922"/>
    <w:rsid w:val="0043745F"/>
    <w:rsid w:val="00437F58"/>
    <w:rsid w:val="0044029F"/>
    <w:rsid w:val="00440BC9"/>
    <w:rsid w:val="004536C1"/>
    <w:rsid w:val="00454609"/>
    <w:rsid w:val="00455DE4"/>
    <w:rsid w:val="00457B8B"/>
    <w:rsid w:val="004742BB"/>
    <w:rsid w:val="00477441"/>
    <w:rsid w:val="0048267C"/>
    <w:rsid w:val="00484140"/>
    <w:rsid w:val="004876B9"/>
    <w:rsid w:val="00493A79"/>
    <w:rsid w:val="004952DE"/>
    <w:rsid w:val="00495840"/>
    <w:rsid w:val="004A40BE"/>
    <w:rsid w:val="004A6A60"/>
    <w:rsid w:val="004B0CF9"/>
    <w:rsid w:val="004C3F8F"/>
    <w:rsid w:val="004C634D"/>
    <w:rsid w:val="004D24B9"/>
    <w:rsid w:val="004D46C1"/>
    <w:rsid w:val="004E2CE2"/>
    <w:rsid w:val="004E313F"/>
    <w:rsid w:val="004E5172"/>
    <w:rsid w:val="004E6F8A"/>
    <w:rsid w:val="00502CD2"/>
    <w:rsid w:val="00502E0F"/>
    <w:rsid w:val="00504E33"/>
    <w:rsid w:val="0051260D"/>
    <w:rsid w:val="00512949"/>
    <w:rsid w:val="00516201"/>
    <w:rsid w:val="00524157"/>
    <w:rsid w:val="00532558"/>
    <w:rsid w:val="0054287C"/>
    <w:rsid w:val="00542C36"/>
    <w:rsid w:val="00543B15"/>
    <w:rsid w:val="00544CA5"/>
    <w:rsid w:val="0055216E"/>
    <w:rsid w:val="00552C2C"/>
    <w:rsid w:val="005555B7"/>
    <w:rsid w:val="005562A8"/>
    <w:rsid w:val="005571C3"/>
    <w:rsid w:val="005573BB"/>
    <w:rsid w:val="00557B2E"/>
    <w:rsid w:val="00561267"/>
    <w:rsid w:val="00565055"/>
    <w:rsid w:val="00571E3F"/>
    <w:rsid w:val="00574059"/>
    <w:rsid w:val="00581D84"/>
    <w:rsid w:val="00586951"/>
    <w:rsid w:val="00590087"/>
    <w:rsid w:val="005921CD"/>
    <w:rsid w:val="005A032D"/>
    <w:rsid w:val="005A3D4D"/>
    <w:rsid w:val="005A7577"/>
    <w:rsid w:val="005B5CB8"/>
    <w:rsid w:val="005B665A"/>
    <w:rsid w:val="005C29F7"/>
    <w:rsid w:val="005C4F58"/>
    <w:rsid w:val="005C5E8D"/>
    <w:rsid w:val="005C78F2"/>
    <w:rsid w:val="005D057C"/>
    <w:rsid w:val="005D2F6E"/>
    <w:rsid w:val="005D3FEC"/>
    <w:rsid w:val="005D44BE"/>
    <w:rsid w:val="005D46BB"/>
    <w:rsid w:val="005E088B"/>
    <w:rsid w:val="005F2AFA"/>
    <w:rsid w:val="006029C1"/>
    <w:rsid w:val="00607FF2"/>
    <w:rsid w:val="00611EC4"/>
    <w:rsid w:val="00612542"/>
    <w:rsid w:val="006126FA"/>
    <w:rsid w:val="006146D2"/>
    <w:rsid w:val="00620821"/>
    <w:rsid w:val="00620B3F"/>
    <w:rsid w:val="006239E7"/>
    <w:rsid w:val="006254C4"/>
    <w:rsid w:val="00625AE8"/>
    <w:rsid w:val="00626CF7"/>
    <w:rsid w:val="006323BE"/>
    <w:rsid w:val="006418C6"/>
    <w:rsid w:val="00641ED8"/>
    <w:rsid w:val="0064437F"/>
    <w:rsid w:val="00645FB4"/>
    <w:rsid w:val="00654893"/>
    <w:rsid w:val="0065737C"/>
    <w:rsid w:val="00660CDD"/>
    <w:rsid w:val="006615B0"/>
    <w:rsid w:val="00662741"/>
    <w:rsid w:val="00662940"/>
    <w:rsid w:val="006633A4"/>
    <w:rsid w:val="00667DD2"/>
    <w:rsid w:val="00671BBB"/>
    <w:rsid w:val="00682237"/>
    <w:rsid w:val="00697792"/>
    <w:rsid w:val="006A0EF8"/>
    <w:rsid w:val="006A2942"/>
    <w:rsid w:val="006A45BA"/>
    <w:rsid w:val="006B333E"/>
    <w:rsid w:val="006B4280"/>
    <w:rsid w:val="006B4B1C"/>
    <w:rsid w:val="006C053D"/>
    <w:rsid w:val="006C2E80"/>
    <w:rsid w:val="006C469C"/>
    <w:rsid w:val="006C4991"/>
    <w:rsid w:val="006D1870"/>
    <w:rsid w:val="006D3835"/>
    <w:rsid w:val="006E0F19"/>
    <w:rsid w:val="006E1377"/>
    <w:rsid w:val="006E1FDA"/>
    <w:rsid w:val="006E31CB"/>
    <w:rsid w:val="006E5E87"/>
    <w:rsid w:val="006F1A44"/>
    <w:rsid w:val="006F3AC0"/>
    <w:rsid w:val="0070195A"/>
    <w:rsid w:val="007064C0"/>
    <w:rsid w:val="00706A1A"/>
    <w:rsid w:val="00707673"/>
    <w:rsid w:val="007101A8"/>
    <w:rsid w:val="007162BE"/>
    <w:rsid w:val="00717C04"/>
    <w:rsid w:val="00721122"/>
    <w:rsid w:val="00722267"/>
    <w:rsid w:val="00722B70"/>
    <w:rsid w:val="0072401F"/>
    <w:rsid w:val="00746F46"/>
    <w:rsid w:val="0075252A"/>
    <w:rsid w:val="00764B84"/>
    <w:rsid w:val="00765028"/>
    <w:rsid w:val="007744DA"/>
    <w:rsid w:val="00774616"/>
    <w:rsid w:val="0078034D"/>
    <w:rsid w:val="00790BCC"/>
    <w:rsid w:val="00794D03"/>
    <w:rsid w:val="007955F7"/>
    <w:rsid w:val="00795CEE"/>
    <w:rsid w:val="00796F94"/>
    <w:rsid w:val="007974F5"/>
    <w:rsid w:val="007A12C6"/>
    <w:rsid w:val="007A5AA5"/>
    <w:rsid w:val="007A6136"/>
    <w:rsid w:val="007B0F49"/>
    <w:rsid w:val="007B4763"/>
    <w:rsid w:val="007B4AE1"/>
    <w:rsid w:val="007C02C5"/>
    <w:rsid w:val="007C5E63"/>
    <w:rsid w:val="007C7E14"/>
    <w:rsid w:val="007D03D2"/>
    <w:rsid w:val="007D1AB2"/>
    <w:rsid w:val="007D36CF"/>
    <w:rsid w:val="007D4A98"/>
    <w:rsid w:val="007E141D"/>
    <w:rsid w:val="007E4793"/>
    <w:rsid w:val="007F522E"/>
    <w:rsid w:val="007F7421"/>
    <w:rsid w:val="00801F7F"/>
    <w:rsid w:val="0080428C"/>
    <w:rsid w:val="00813C1F"/>
    <w:rsid w:val="008146A2"/>
    <w:rsid w:val="00820FC0"/>
    <w:rsid w:val="00832F44"/>
    <w:rsid w:val="00834A60"/>
    <w:rsid w:val="00837BCD"/>
    <w:rsid w:val="00837F6A"/>
    <w:rsid w:val="00841414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4B1B"/>
    <w:rsid w:val="00885711"/>
    <w:rsid w:val="00887161"/>
    <w:rsid w:val="00887ED1"/>
    <w:rsid w:val="008901F6"/>
    <w:rsid w:val="00893DEA"/>
    <w:rsid w:val="00896C03"/>
    <w:rsid w:val="008A29C8"/>
    <w:rsid w:val="008A3093"/>
    <w:rsid w:val="008A495D"/>
    <w:rsid w:val="008A5616"/>
    <w:rsid w:val="008A76FD"/>
    <w:rsid w:val="008B114B"/>
    <w:rsid w:val="008B2D09"/>
    <w:rsid w:val="008B519F"/>
    <w:rsid w:val="008C0E78"/>
    <w:rsid w:val="008C1326"/>
    <w:rsid w:val="008C1BDD"/>
    <w:rsid w:val="008C2538"/>
    <w:rsid w:val="008C2568"/>
    <w:rsid w:val="008C537F"/>
    <w:rsid w:val="008C61F0"/>
    <w:rsid w:val="008D0859"/>
    <w:rsid w:val="008D3CA0"/>
    <w:rsid w:val="008D658B"/>
    <w:rsid w:val="00911A68"/>
    <w:rsid w:val="00914A2F"/>
    <w:rsid w:val="00922F33"/>
    <w:rsid w:val="00922FCB"/>
    <w:rsid w:val="00925AC1"/>
    <w:rsid w:val="0092719B"/>
    <w:rsid w:val="00935CB0"/>
    <w:rsid w:val="00937250"/>
    <w:rsid w:val="00937C6F"/>
    <w:rsid w:val="009425F4"/>
    <w:rsid w:val="009428A9"/>
    <w:rsid w:val="009437A2"/>
    <w:rsid w:val="00944B28"/>
    <w:rsid w:val="00945BB9"/>
    <w:rsid w:val="00947B8C"/>
    <w:rsid w:val="00947F8B"/>
    <w:rsid w:val="009532DB"/>
    <w:rsid w:val="009573B8"/>
    <w:rsid w:val="00960F1D"/>
    <w:rsid w:val="00964123"/>
    <w:rsid w:val="00967838"/>
    <w:rsid w:val="009822EC"/>
    <w:rsid w:val="00982CD6"/>
    <w:rsid w:val="00985B73"/>
    <w:rsid w:val="009870A7"/>
    <w:rsid w:val="00987248"/>
    <w:rsid w:val="00992266"/>
    <w:rsid w:val="00994A54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B49A2"/>
    <w:rsid w:val="009C2977"/>
    <w:rsid w:val="009C2DCC"/>
    <w:rsid w:val="009D149A"/>
    <w:rsid w:val="009D4C0D"/>
    <w:rsid w:val="009D50E2"/>
    <w:rsid w:val="009D632D"/>
    <w:rsid w:val="009E41F8"/>
    <w:rsid w:val="009E66BB"/>
    <w:rsid w:val="009E6C21"/>
    <w:rsid w:val="009F5B7C"/>
    <w:rsid w:val="009F7959"/>
    <w:rsid w:val="00A01CFF"/>
    <w:rsid w:val="00A01FA4"/>
    <w:rsid w:val="00A05B30"/>
    <w:rsid w:val="00A10539"/>
    <w:rsid w:val="00A15763"/>
    <w:rsid w:val="00A226C6"/>
    <w:rsid w:val="00A22BE7"/>
    <w:rsid w:val="00A27912"/>
    <w:rsid w:val="00A338A3"/>
    <w:rsid w:val="00A339CF"/>
    <w:rsid w:val="00A35110"/>
    <w:rsid w:val="00A36176"/>
    <w:rsid w:val="00A36378"/>
    <w:rsid w:val="00A40015"/>
    <w:rsid w:val="00A46C8B"/>
    <w:rsid w:val="00A47445"/>
    <w:rsid w:val="00A555B5"/>
    <w:rsid w:val="00A6656B"/>
    <w:rsid w:val="00A70E1E"/>
    <w:rsid w:val="00A73257"/>
    <w:rsid w:val="00A73A02"/>
    <w:rsid w:val="00A82E3D"/>
    <w:rsid w:val="00A86D0B"/>
    <w:rsid w:val="00A9081F"/>
    <w:rsid w:val="00A9188C"/>
    <w:rsid w:val="00A97002"/>
    <w:rsid w:val="00A97A52"/>
    <w:rsid w:val="00AA0C31"/>
    <w:rsid w:val="00AA0D6A"/>
    <w:rsid w:val="00AA225B"/>
    <w:rsid w:val="00AA39DA"/>
    <w:rsid w:val="00AA54B0"/>
    <w:rsid w:val="00AB58BF"/>
    <w:rsid w:val="00AB66F9"/>
    <w:rsid w:val="00AC4895"/>
    <w:rsid w:val="00AC66B2"/>
    <w:rsid w:val="00AC6AE6"/>
    <w:rsid w:val="00AD0751"/>
    <w:rsid w:val="00AD77C4"/>
    <w:rsid w:val="00AE25BF"/>
    <w:rsid w:val="00AE4745"/>
    <w:rsid w:val="00AE4D82"/>
    <w:rsid w:val="00AF0C13"/>
    <w:rsid w:val="00AF5D27"/>
    <w:rsid w:val="00B02F19"/>
    <w:rsid w:val="00B03AF5"/>
    <w:rsid w:val="00B03C01"/>
    <w:rsid w:val="00B078D6"/>
    <w:rsid w:val="00B1154A"/>
    <w:rsid w:val="00B1248D"/>
    <w:rsid w:val="00B14709"/>
    <w:rsid w:val="00B161EA"/>
    <w:rsid w:val="00B1701D"/>
    <w:rsid w:val="00B21EE8"/>
    <w:rsid w:val="00B2743D"/>
    <w:rsid w:val="00B3015C"/>
    <w:rsid w:val="00B34461"/>
    <w:rsid w:val="00B344D8"/>
    <w:rsid w:val="00B50790"/>
    <w:rsid w:val="00B567D1"/>
    <w:rsid w:val="00B6610C"/>
    <w:rsid w:val="00B73B4C"/>
    <w:rsid w:val="00B73F75"/>
    <w:rsid w:val="00B80114"/>
    <w:rsid w:val="00B82758"/>
    <w:rsid w:val="00B847C3"/>
    <w:rsid w:val="00B8483E"/>
    <w:rsid w:val="00B94129"/>
    <w:rsid w:val="00B946CD"/>
    <w:rsid w:val="00B96481"/>
    <w:rsid w:val="00B97D46"/>
    <w:rsid w:val="00BA3A53"/>
    <w:rsid w:val="00BA3C54"/>
    <w:rsid w:val="00BA4095"/>
    <w:rsid w:val="00BA5B43"/>
    <w:rsid w:val="00BB156B"/>
    <w:rsid w:val="00BB4FB2"/>
    <w:rsid w:val="00BB5EBF"/>
    <w:rsid w:val="00BC2D26"/>
    <w:rsid w:val="00BC423F"/>
    <w:rsid w:val="00BC642A"/>
    <w:rsid w:val="00BD5871"/>
    <w:rsid w:val="00BF7C9D"/>
    <w:rsid w:val="00C003F8"/>
    <w:rsid w:val="00C01E8C"/>
    <w:rsid w:val="00C02DF6"/>
    <w:rsid w:val="00C03E01"/>
    <w:rsid w:val="00C03E4C"/>
    <w:rsid w:val="00C1261D"/>
    <w:rsid w:val="00C219FB"/>
    <w:rsid w:val="00C21E8D"/>
    <w:rsid w:val="00C23582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6982"/>
    <w:rsid w:val="00C50F7C"/>
    <w:rsid w:val="00C51704"/>
    <w:rsid w:val="00C5591F"/>
    <w:rsid w:val="00C57173"/>
    <w:rsid w:val="00C57C50"/>
    <w:rsid w:val="00C61521"/>
    <w:rsid w:val="00C715CA"/>
    <w:rsid w:val="00C73140"/>
    <w:rsid w:val="00C7495D"/>
    <w:rsid w:val="00C77B2B"/>
    <w:rsid w:val="00C77CE9"/>
    <w:rsid w:val="00C926B1"/>
    <w:rsid w:val="00C97EB6"/>
    <w:rsid w:val="00CA0968"/>
    <w:rsid w:val="00CA168E"/>
    <w:rsid w:val="00CA6ADC"/>
    <w:rsid w:val="00CB0647"/>
    <w:rsid w:val="00CB2335"/>
    <w:rsid w:val="00CB4236"/>
    <w:rsid w:val="00CB477C"/>
    <w:rsid w:val="00CC1A44"/>
    <w:rsid w:val="00CC3A91"/>
    <w:rsid w:val="00CC72A4"/>
    <w:rsid w:val="00CD1908"/>
    <w:rsid w:val="00CD3153"/>
    <w:rsid w:val="00CF0251"/>
    <w:rsid w:val="00CF6810"/>
    <w:rsid w:val="00D06117"/>
    <w:rsid w:val="00D21FAC"/>
    <w:rsid w:val="00D255FA"/>
    <w:rsid w:val="00D26D73"/>
    <w:rsid w:val="00D30172"/>
    <w:rsid w:val="00D3182F"/>
    <w:rsid w:val="00D31CC8"/>
    <w:rsid w:val="00D32678"/>
    <w:rsid w:val="00D521C1"/>
    <w:rsid w:val="00D631DF"/>
    <w:rsid w:val="00D65BC4"/>
    <w:rsid w:val="00D71992"/>
    <w:rsid w:val="00D71F40"/>
    <w:rsid w:val="00D77416"/>
    <w:rsid w:val="00D80FC6"/>
    <w:rsid w:val="00D81933"/>
    <w:rsid w:val="00D90EB1"/>
    <w:rsid w:val="00D944A0"/>
    <w:rsid w:val="00D94917"/>
    <w:rsid w:val="00DA5642"/>
    <w:rsid w:val="00DA74F3"/>
    <w:rsid w:val="00DB51B1"/>
    <w:rsid w:val="00DB69F3"/>
    <w:rsid w:val="00DC4907"/>
    <w:rsid w:val="00DC668F"/>
    <w:rsid w:val="00DD017C"/>
    <w:rsid w:val="00DD1750"/>
    <w:rsid w:val="00DD2CD3"/>
    <w:rsid w:val="00DD397A"/>
    <w:rsid w:val="00DD58B7"/>
    <w:rsid w:val="00DD6699"/>
    <w:rsid w:val="00DD6CE0"/>
    <w:rsid w:val="00DD75F3"/>
    <w:rsid w:val="00DE0165"/>
    <w:rsid w:val="00DE3168"/>
    <w:rsid w:val="00DE51CB"/>
    <w:rsid w:val="00DF67E4"/>
    <w:rsid w:val="00E007C5"/>
    <w:rsid w:val="00E00DBF"/>
    <w:rsid w:val="00E01296"/>
    <w:rsid w:val="00E0213F"/>
    <w:rsid w:val="00E033E0"/>
    <w:rsid w:val="00E047AE"/>
    <w:rsid w:val="00E1026B"/>
    <w:rsid w:val="00E119E5"/>
    <w:rsid w:val="00E1281C"/>
    <w:rsid w:val="00E13CB2"/>
    <w:rsid w:val="00E14F70"/>
    <w:rsid w:val="00E165E1"/>
    <w:rsid w:val="00E20C37"/>
    <w:rsid w:val="00E212C2"/>
    <w:rsid w:val="00E26AC4"/>
    <w:rsid w:val="00E375B1"/>
    <w:rsid w:val="00E37C8A"/>
    <w:rsid w:val="00E418DE"/>
    <w:rsid w:val="00E4590E"/>
    <w:rsid w:val="00E52C57"/>
    <w:rsid w:val="00E57E7D"/>
    <w:rsid w:val="00E83EF8"/>
    <w:rsid w:val="00E84CD8"/>
    <w:rsid w:val="00E854B2"/>
    <w:rsid w:val="00E90B85"/>
    <w:rsid w:val="00E91679"/>
    <w:rsid w:val="00E92452"/>
    <w:rsid w:val="00E93FCE"/>
    <w:rsid w:val="00E94CC1"/>
    <w:rsid w:val="00E96431"/>
    <w:rsid w:val="00E96B22"/>
    <w:rsid w:val="00EA7ABB"/>
    <w:rsid w:val="00EC3039"/>
    <w:rsid w:val="00EC5235"/>
    <w:rsid w:val="00EC6C22"/>
    <w:rsid w:val="00EC7789"/>
    <w:rsid w:val="00ED6320"/>
    <w:rsid w:val="00ED6B03"/>
    <w:rsid w:val="00ED7A5B"/>
    <w:rsid w:val="00EE09B3"/>
    <w:rsid w:val="00EE5970"/>
    <w:rsid w:val="00EE5981"/>
    <w:rsid w:val="00EF5897"/>
    <w:rsid w:val="00F048DE"/>
    <w:rsid w:val="00F07C92"/>
    <w:rsid w:val="00F138AB"/>
    <w:rsid w:val="00F14B43"/>
    <w:rsid w:val="00F203C7"/>
    <w:rsid w:val="00F215E2"/>
    <w:rsid w:val="00F215F9"/>
    <w:rsid w:val="00F21E3F"/>
    <w:rsid w:val="00F2261D"/>
    <w:rsid w:val="00F22955"/>
    <w:rsid w:val="00F3264C"/>
    <w:rsid w:val="00F41A27"/>
    <w:rsid w:val="00F4338D"/>
    <w:rsid w:val="00F436EF"/>
    <w:rsid w:val="00F440D3"/>
    <w:rsid w:val="00F446AC"/>
    <w:rsid w:val="00F46C85"/>
    <w:rsid w:val="00F46EAF"/>
    <w:rsid w:val="00F549A7"/>
    <w:rsid w:val="00F56FC8"/>
    <w:rsid w:val="00F5774F"/>
    <w:rsid w:val="00F60511"/>
    <w:rsid w:val="00F62688"/>
    <w:rsid w:val="00F66C72"/>
    <w:rsid w:val="00F74594"/>
    <w:rsid w:val="00F76BE5"/>
    <w:rsid w:val="00F77C90"/>
    <w:rsid w:val="00F81175"/>
    <w:rsid w:val="00F83D11"/>
    <w:rsid w:val="00F921F1"/>
    <w:rsid w:val="00F9779C"/>
    <w:rsid w:val="00FB127E"/>
    <w:rsid w:val="00FB2957"/>
    <w:rsid w:val="00FB3734"/>
    <w:rsid w:val="00FC0804"/>
    <w:rsid w:val="00FC3B6D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3182F"/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  <w:style w:type="character" w:customStyle="1" w:styleId="CRCoverPageZchn">
    <w:name w:val="CR Cover Page Zchn"/>
    <w:link w:val="CRCoverPage"/>
    <w:locked/>
    <w:rsid w:val="00B1701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ATT_020524</cp:lastModifiedBy>
  <cp:revision>8</cp:revision>
  <cp:lastPrinted>2000-02-29T11:31:00Z</cp:lastPrinted>
  <dcterms:created xsi:type="dcterms:W3CDTF">2024-03-18T11:12:00Z</dcterms:created>
  <dcterms:modified xsi:type="dcterms:W3CDTF">2024-03-18T11:24:00Z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