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BE6D" w14:textId="03FEF0DD" w:rsidR="00A466A9" w:rsidRPr="006C2E80" w:rsidRDefault="00A466A9" w:rsidP="00A466A9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B7E6C"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 w:rsidR="00CB7E6C">
        <w:rPr>
          <w:sz w:val="24"/>
          <w:szCs w:val="24"/>
        </w:rPr>
        <w:t>97e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E4C65"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 w:rsidR="00FE4C65">
        <w:rPr>
          <w:sz w:val="24"/>
          <w:szCs w:val="24"/>
        </w:rPr>
        <w:t>222</w:t>
      </w:r>
      <w:r w:rsidR="004F2D48">
        <w:rPr>
          <w:sz w:val="24"/>
          <w:szCs w:val="24"/>
        </w:rPr>
        <w:t>238</w:t>
      </w:r>
    </w:p>
    <w:p w14:paraId="7CC45C65" w14:textId="7DF51D7B" w:rsidR="00A466A9" w:rsidRDefault="00B96D07" w:rsidP="00A466A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A466A9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="00AE5AF7"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="00AE5AF7"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September, 2022</w:t>
      </w:r>
      <w:r w:rsidR="00A466A9" w:rsidRPr="006C2E80">
        <w:rPr>
          <w:sz w:val="20"/>
        </w:rPr>
        <w:tab/>
      </w:r>
    </w:p>
    <w:p w14:paraId="14199830" w14:textId="77777777" w:rsidR="00A466A9" w:rsidRPr="006C2E80" w:rsidRDefault="00A466A9" w:rsidP="00A466A9">
      <w:pPr>
        <w:pStyle w:val="Header"/>
        <w:tabs>
          <w:tab w:val="right" w:pos="9638"/>
        </w:tabs>
        <w:rPr>
          <w:sz w:val="20"/>
        </w:rPr>
      </w:pPr>
    </w:p>
    <w:p w14:paraId="5204BCB0" w14:textId="79F7AD3F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1AC78AA6" w14:textId="735DB70E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Rel-18 Enhancements of </w:t>
      </w:r>
      <w:r>
        <w:rPr>
          <w:rFonts w:ascii="Arial" w:eastAsia="Batang" w:hAnsi="Arial" w:cs="Arial"/>
          <w:b/>
          <w:sz w:val="24"/>
          <w:szCs w:val="24"/>
        </w:rPr>
        <w:t>UE Policy Control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9A6403" w14:textId="77777777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FBADD1" w14:textId="1613106D" w:rsidR="00A466A9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374805E4" w14:textId="77777777" w:rsidR="00A466A9" w:rsidRPr="006C2E80" w:rsidRDefault="00A466A9" w:rsidP="00A466A9">
      <w:pPr>
        <w:rPr>
          <w:rFonts w:eastAsia="Batang"/>
          <w:lang w:val="en-US" w:eastAsia="zh-CN"/>
        </w:rPr>
      </w:pP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666AFD1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317D2F88" w:rsidR="00EC5E3B" w:rsidRDefault="004F2D4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FC34F6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FC34F6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696306F0" w14:textId="05C29055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r w:rsidR="005837F0">
        <w:t xml:space="preserve">potentially </w:t>
      </w:r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0A401373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9C934CA" w:rsidR="009957B0" w:rsidRDefault="0032272F" w:rsidP="0080557F">
            <w:pPr>
              <w:spacing w:after="0"/>
            </w:pPr>
            <w:r>
              <w:t>Potential 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lastRenderedPageBreak/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0475F" w14:textId="77777777" w:rsidR="00FC34F6" w:rsidRDefault="00FC34F6">
      <w:r>
        <w:separator/>
      </w:r>
    </w:p>
  </w:endnote>
  <w:endnote w:type="continuationSeparator" w:id="0">
    <w:p w14:paraId="1D607744" w14:textId="77777777" w:rsidR="00FC34F6" w:rsidRDefault="00FC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A077" w14:textId="77777777" w:rsidR="00FC34F6" w:rsidRDefault="00FC34F6">
      <w:r>
        <w:separator/>
      </w:r>
    </w:p>
  </w:footnote>
  <w:footnote w:type="continuationSeparator" w:id="0">
    <w:p w14:paraId="66D7DEB6" w14:textId="77777777" w:rsidR="00FC34F6" w:rsidRDefault="00FC3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D2F6D"/>
    <w:rsid w:val="004E1A48"/>
    <w:rsid w:val="004E3FCE"/>
    <w:rsid w:val="004E6A4F"/>
    <w:rsid w:val="004F0C2B"/>
    <w:rsid w:val="004F2D48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52B5E"/>
    <w:rsid w:val="006814B9"/>
    <w:rsid w:val="006871AC"/>
    <w:rsid w:val="006A255B"/>
    <w:rsid w:val="006A7206"/>
    <w:rsid w:val="006C1EE1"/>
    <w:rsid w:val="006C2C9D"/>
    <w:rsid w:val="006E0546"/>
    <w:rsid w:val="006F27B1"/>
    <w:rsid w:val="006F5098"/>
    <w:rsid w:val="00710020"/>
    <w:rsid w:val="0072097E"/>
    <w:rsid w:val="00766DA4"/>
    <w:rsid w:val="00770AEF"/>
    <w:rsid w:val="00771581"/>
    <w:rsid w:val="0077262F"/>
    <w:rsid w:val="00772C13"/>
    <w:rsid w:val="007832A7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36074"/>
    <w:rsid w:val="00947DD9"/>
    <w:rsid w:val="009543BB"/>
    <w:rsid w:val="0097631F"/>
    <w:rsid w:val="0099262D"/>
    <w:rsid w:val="009957B0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1613B"/>
    <w:rsid w:val="00A317F1"/>
    <w:rsid w:val="00A36AD7"/>
    <w:rsid w:val="00A42A91"/>
    <w:rsid w:val="00A442BA"/>
    <w:rsid w:val="00A44AB2"/>
    <w:rsid w:val="00A466A9"/>
    <w:rsid w:val="00A579DE"/>
    <w:rsid w:val="00A67C28"/>
    <w:rsid w:val="00A71FF3"/>
    <w:rsid w:val="00A73102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4A3B"/>
    <w:rsid w:val="00E15CC8"/>
    <w:rsid w:val="00E17565"/>
    <w:rsid w:val="00E27AF0"/>
    <w:rsid w:val="00E34902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53155"/>
    <w:rsid w:val="00F66F8C"/>
    <w:rsid w:val="00F71E5C"/>
    <w:rsid w:val="00F83FFD"/>
    <w:rsid w:val="00FB08CD"/>
    <w:rsid w:val="00FC34F6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Susana Fernandez</cp:lastModifiedBy>
  <cp:revision>3</cp:revision>
  <cp:lastPrinted>2000-02-29T10:31:00Z</cp:lastPrinted>
  <dcterms:created xsi:type="dcterms:W3CDTF">2022-09-13T06:33:00Z</dcterms:created>
  <dcterms:modified xsi:type="dcterms:W3CDTF">2022-09-13T06:33:00Z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