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F6751" w:rsidP="000F6751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val="en-US" w:eastAsia="zh-CN"/>
              </w:rPr>
              <w:drawing>
                <wp:inline distT="0" distB="0" distL="0" distR="0" wp14:anchorId="09E93243" wp14:editId="5239EA36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AA30F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A30FF">
        <w:trPr>
          <w:cantSplit/>
        </w:trPr>
        <w:tc>
          <w:tcPr>
            <w:tcW w:w="6580" w:type="dxa"/>
            <w:vMerge w:val="restart"/>
          </w:tcPr>
          <w:p w:rsidR="000F6751" w:rsidRPr="00AA30FF" w:rsidRDefault="00CA38CD" w:rsidP="00CA38C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Pr="00AA30FF" w:rsidRDefault="000069D4" w:rsidP="00AA30F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AA30F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F6751" w:rsidRDefault="00AA30FF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F6751" w:rsidRDefault="000F6751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AA30F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5A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6E149A" w:rsidP="006E149A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6E149A" w:rsidRDefault="006E149A" w:rsidP="006E149A">
      <w:pPr>
        <w:pStyle w:val="Normalaftertitle"/>
        <w:rPr>
          <w:lang w:eastAsia="zh-CN"/>
        </w:rPr>
      </w:pPr>
      <w:bookmarkStart w:id="8" w:name="dbreak"/>
      <w:bookmarkStart w:id="9" w:name="_Toc284401780"/>
      <w:bookmarkEnd w:id="7"/>
      <w:bookmarkEnd w:id="8"/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 w:firstRow="0" w:lastRow="0" w:firstColumn="0" w:lastColumn="0" w:noHBand="0" w:noVBand="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AE11EF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bookmarkStart w:id="10" w:name="_GoBack"/>
      <w:bookmarkEnd w:id="10"/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bookmarkEnd w:id="9"/>
    <w:p w:rsidR="000069D4" w:rsidRDefault="000069D4" w:rsidP="0030052E">
      <w:pPr>
        <w:rPr>
          <w:lang w:val="en-US" w:eastAsia="zh-CN"/>
        </w:rPr>
      </w:pPr>
    </w:p>
    <w:p w:rsidR="0030052E" w:rsidRDefault="0030052E">
      <w:pPr>
        <w:jc w:val="center"/>
      </w:pPr>
      <w:r>
        <w:t>______________</w:t>
      </w:r>
    </w:p>
    <w:sectPr w:rsidR="0030052E" w:rsidSect="0095143C">
      <w:headerReference w:type="default" r:id="rId15"/>
      <w:footerReference w:type="default" r:id="rId16"/>
      <w:footerReference w:type="first" r:id="rId17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2E2" w:rsidRDefault="005A02E2">
      <w:r>
        <w:separator/>
      </w:r>
    </w:p>
  </w:endnote>
  <w:endnote w:type="continuationSeparator" w:id="0">
    <w:p w:rsidR="005A02E2" w:rsidRDefault="005A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3D4EA3">
    <w:pPr>
      <w:pStyle w:val="Footer"/>
      <w:rPr>
        <w:lang w:val="en-US"/>
      </w:rPr>
    </w:pPr>
    <w:fldSimple w:instr=" FILENAME \p \* MERGEFORMAT ">
      <w:r w:rsidR="000F6751" w:rsidRPr="000F6751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E11EF">
      <w:t>26.08.15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6751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FF" w:rsidRDefault="00AE11E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AA30FF">
      <w:t>Y:\APP\BR\POOL\sg05\wp5a\Liaisons\26 August\303Rev1e.docx</w:t>
    </w:r>
    <w:r>
      <w:fldChar w:fldCharType="end"/>
    </w:r>
    <w:r w:rsidR="00AA30FF">
      <w:tab/>
    </w:r>
    <w:r w:rsidR="00AA30FF">
      <w:fldChar w:fldCharType="begin"/>
    </w:r>
    <w:r w:rsidR="00AA30FF">
      <w:instrText xml:space="preserve"> SAVEDATE \@ DD.MM.YY </w:instrText>
    </w:r>
    <w:r w:rsidR="00AA30FF">
      <w:fldChar w:fldCharType="separate"/>
    </w:r>
    <w:r>
      <w:t>26.08.15</w:t>
    </w:r>
    <w:r w:rsidR="00AA30FF">
      <w:fldChar w:fldCharType="end"/>
    </w:r>
    <w:r w:rsidR="00AA30FF">
      <w:tab/>
    </w:r>
    <w:r w:rsidR="00AA30FF">
      <w:fldChar w:fldCharType="begin"/>
    </w:r>
    <w:r w:rsidR="00AA30FF">
      <w:instrText xml:space="preserve"> PRINTDATE \@ DD.MM.YY </w:instrText>
    </w:r>
    <w:r w:rsidR="00AA30FF">
      <w:fldChar w:fldCharType="separate"/>
    </w:r>
    <w:r w:rsidR="00AA30FF">
      <w:t>21.02.08</w:t>
    </w:r>
    <w:r w:rsidR="00AA3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2E2" w:rsidRDefault="005A02E2">
      <w:r>
        <w:t>____________________</w:t>
      </w:r>
    </w:p>
  </w:footnote>
  <w:footnote w:type="continuationSeparator" w:id="0">
    <w:p w:rsidR="005A02E2" w:rsidRDefault="005A02E2">
      <w:r>
        <w:continuationSeparator/>
      </w:r>
    </w:p>
  </w:footnote>
  <w:footnote w:id="1">
    <w:p w:rsidR="006E149A" w:rsidRPr="00416810" w:rsidRDefault="006E149A" w:rsidP="003D4EA3">
      <w:pPr>
        <w:pStyle w:val="FootnoteText"/>
      </w:pPr>
      <w:r>
        <w:rPr>
          <w:rStyle w:val="FootnoteReference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A30F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5C10"/>
    <w:rsid w:val="005F2C78"/>
    <w:rsid w:val="006144E4"/>
    <w:rsid w:val="00637189"/>
    <w:rsid w:val="00647F63"/>
    <w:rsid w:val="00650299"/>
    <w:rsid w:val="00655FC5"/>
    <w:rsid w:val="006E149A"/>
    <w:rsid w:val="008070BB"/>
    <w:rsid w:val="00814E0A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7573A29D-19E0-4436-877D-98ED950B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26C434-E869-473D-92E5-89EDF6EC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17</TotalTime>
  <Pages>1</Pages>
  <Words>188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Mostyn-Jones, Elizabeth</cp:lastModifiedBy>
  <cp:revision>11</cp:revision>
  <cp:lastPrinted>2008-02-21T14:04:00Z</cp:lastPrinted>
  <dcterms:created xsi:type="dcterms:W3CDTF">2015-07-10T08:21:00Z</dcterms:created>
  <dcterms:modified xsi:type="dcterms:W3CDTF">2015-08-26T12:10:00Z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