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AC59C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0EFF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3">
        <w:rPr>
          <w:rFonts w:ascii="Arial" w:hAnsi="Arial" w:cs="Arial"/>
          <w:b/>
          <w:bCs/>
        </w:rPr>
        <w:t>Samsung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45D3" w14:textId="77777777" w:rsidR="00A474CC" w:rsidRDefault="00A474CC">
      <w:r>
        <w:separator/>
      </w:r>
    </w:p>
  </w:endnote>
  <w:endnote w:type="continuationSeparator" w:id="0">
    <w:p w14:paraId="7DE333FD" w14:textId="77777777" w:rsidR="00A474CC" w:rsidRDefault="00A4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02E1" w14:textId="77777777" w:rsidR="00A474CC" w:rsidRDefault="00A474CC">
      <w:r>
        <w:separator/>
      </w:r>
    </w:p>
  </w:footnote>
  <w:footnote w:type="continuationSeparator" w:id="0">
    <w:p w14:paraId="79D97121" w14:textId="77777777" w:rsidR="00A474CC" w:rsidRDefault="00A4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74C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Erik Guttman, ETSI Board member</cp:lastModifiedBy>
  <cp:revision>2</cp:revision>
  <cp:lastPrinted>2019-02-25T14:05:00Z</cp:lastPrinted>
  <dcterms:created xsi:type="dcterms:W3CDTF">2025-12-09T12:36:00Z</dcterms:created>
  <dcterms:modified xsi:type="dcterms:W3CDTF">2025-12-09T12:36:00Z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