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DAC59C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72578B7D" w:rsidR="008D05CF" w:rsidRPr="000D6532" w:rsidRDefault="00B3237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09-13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Bardez,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D0EFF2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32373">
        <w:rPr>
          <w:rFonts w:ascii="Arial" w:hAnsi="Arial" w:cs="Arial"/>
          <w:b/>
          <w:bCs/>
        </w:rPr>
        <w:t>Samsung</w:t>
      </w:r>
    </w:p>
    <w:p w14:paraId="4711311D" w14:textId="6379CC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240B1">
        <w:rPr>
          <w:rFonts w:ascii="Arial" w:hAnsi="Arial" w:cs="Arial"/>
          <w:b/>
          <w:bCs/>
        </w:rPr>
        <w:t>Header Page for FS_SIMP TR Skeleton</w:t>
      </w:r>
    </w:p>
    <w:p w14:paraId="7996084A" w14:textId="4EB0809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240B1">
        <w:rPr>
          <w:rFonts w:ascii="Arial" w:hAnsi="Arial" w:cs="Arial"/>
          <w:b/>
          <w:bCs/>
        </w:rPr>
        <w:t>22.8ZZ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97DE19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952E6">
        <w:rPr>
          <w:rFonts w:ascii="Arial" w:eastAsia="Calibri" w:hAnsi="Arial" w:cs="Arial"/>
          <w:i/>
          <w:sz w:val="22"/>
          <w:szCs w:val="22"/>
        </w:rPr>
        <w:t>The TR Skeleton for FS_SIMP is provided for endorsement to SA1 113.</w:t>
      </w:r>
    </w:p>
    <w:p w14:paraId="28CC9352" w14:textId="4D433079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</w:t>
      </w:r>
      <w:r w:rsidR="00D950CF">
        <w:rPr>
          <w:b/>
          <w:noProof/>
        </w:rPr>
        <w:tab/>
      </w:r>
      <w:r w:rsidRPr="0009108F">
        <w:rPr>
          <w:b/>
          <w:noProof/>
        </w:rPr>
        <w:t>Introduction</w:t>
      </w:r>
    </w:p>
    <w:p w14:paraId="25A75FA9" w14:textId="22BB3893" w:rsidR="00E952E6" w:rsidRPr="00E952E6" w:rsidRDefault="00E952E6" w:rsidP="00E952E6">
      <w:r>
        <w:t>The FS_SIMP study item was approved in TSG SA 110. This study will capture its investigations in a technical report.</w:t>
      </w:r>
    </w:p>
    <w:p w14:paraId="29EB4437" w14:textId="037634AD" w:rsidR="00E240B1" w:rsidRDefault="00D950CF" w:rsidP="0009108F">
      <w:pPr>
        <w:pStyle w:val="CRCoverPage"/>
        <w:rPr>
          <w:b/>
          <w:noProof/>
        </w:rPr>
      </w:pPr>
      <w:r>
        <w:rPr>
          <w:b/>
          <w:noProof/>
        </w:rPr>
        <w:t>2.</w:t>
      </w:r>
      <w:r>
        <w:rPr>
          <w:b/>
          <w:noProof/>
        </w:rPr>
        <w:tab/>
        <w:t>Discussion</w:t>
      </w:r>
    </w:p>
    <w:p w14:paraId="40A4E79A" w14:textId="4EC59680" w:rsidR="00E952E6" w:rsidRPr="00E952E6" w:rsidRDefault="00E952E6" w:rsidP="00E952E6">
      <w:r>
        <w:t xml:space="preserve">The information to capture in TR 22.8ZZ will be specific. Since only existing stage 1 is being considered, no use cases or potential requirements clauses are present. </w:t>
      </w:r>
      <w:r w:rsidR="00341041">
        <w:t>Instead, Proposals are made to align specific provisions in stage 1 to absent stage 2 and stage 3. Alignment actions are recommended, e.g. to remove the provisions from the Rel-21 version of the specification, or removal of the provisions from past versions of specifications.</w:t>
      </w:r>
    </w:p>
    <w:p w14:paraId="0491F502" w14:textId="37B505D7" w:rsidR="0009108F" w:rsidRPr="0009108F" w:rsidRDefault="00D950CF" w:rsidP="0009108F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09108F" w:rsidRPr="008A5E86">
        <w:rPr>
          <w:b/>
          <w:noProof/>
          <w:lang w:val="en-US"/>
        </w:rPr>
        <w:t>.</w:t>
      </w:r>
      <w:r>
        <w:rPr>
          <w:b/>
          <w:noProof/>
          <w:lang w:val="en-US"/>
        </w:rPr>
        <w:tab/>
      </w:r>
      <w:r w:rsidR="0009108F" w:rsidRPr="0009108F">
        <w:rPr>
          <w:b/>
          <w:noProof/>
        </w:rPr>
        <w:t>Proposal</w:t>
      </w:r>
    </w:p>
    <w:p w14:paraId="778982BA" w14:textId="3AFAF93F" w:rsidR="0009108F" w:rsidRPr="00AD7C25" w:rsidRDefault="0009108F" w:rsidP="00D950C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D950CF">
        <w:rPr>
          <w:noProof/>
          <w:lang w:val="en-US"/>
        </w:rPr>
        <w:t>skeleton of TR 22.8ZZ as the 0.0.0 version, to serve as the basis of contributions for SA1 113.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2FD87" w14:textId="77777777" w:rsidR="00A479DC" w:rsidRDefault="00A479DC">
      <w:r>
        <w:separator/>
      </w:r>
    </w:p>
  </w:endnote>
  <w:endnote w:type="continuationSeparator" w:id="0">
    <w:p w14:paraId="19C5B4C4" w14:textId="77777777" w:rsidR="00A479DC" w:rsidRDefault="00A4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BCFF2" w14:textId="77777777" w:rsidR="00A479DC" w:rsidRDefault="00A479DC">
      <w:r>
        <w:separator/>
      </w:r>
    </w:p>
  </w:footnote>
  <w:footnote w:type="continuationSeparator" w:id="0">
    <w:p w14:paraId="7D0E09E7" w14:textId="77777777" w:rsidR="00A479DC" w:rsidRDefault="00A47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41041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2B95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479DC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237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50C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40B1"/>
    <w:rsid w:val="00E44582"/>
    <w:rsid w:val="00E77645"/>
    <w:rsid w:val="00E952E6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Erik Guttman, ETSI Board member</cp:lastModifiedBy>
  <cp:revision>5</cp:revision>
  <cp:lastPrinted>2019-02-25T14:05:00Z</cp:lastPrinted>
  <dcterms:created xsi:type="dcterms:W3CDTF">2025-12-09T12:37:00Z</dcterms:created>
  <dcterms:modified xsi:type="dcterms:W3CDTF">2025-12-09T14:30:00Z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