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4A6B29DE" w:rsidR="00266719" w:rsidRDefault="00266719" w:rsidP="00266719"/>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lastRenderedPageBreak/>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265F6B83" w14:textId="77777777" w:rsidR="001B4C39" w:rsidRPr="00C438F0" w:rsidRDefault="001B4C39" w:rsidP="001B4C39">
      <w:pPr>
        <w:pStyle w:val="Heading1"/>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C438F0">
        <w:t>4A</w:t>
      </w:r>
      <w:r w:rsidRPr="00C438F0">
        <w:tab/>
        <w:t>Default values for NG-SS and UE configurations</w:t>
      </w:r>
    </w:p>
    <w:p w14:paraId="35AC4740" w14:textId="77777777" w:rsidR="001B4C39" w:rsidRPr="00C438F0" w:rsidRDefault="001B4C39" w:rsidP="001B4C39">
      <w:pPr>
        <w:pStyle w:val="Heading2"/>
      </w:pPr>
      <w:r w:rsidRPr="00C438F0">
        <w:t>4A.1</w:t>
      </w:r>
      <w:r w:rsidRPr="00C438F0">
        <w:tab/>
        <w:t>Default NG-SS and UE configuration for different usage settings</w:t>
      </w:r>
    </w:p>
    <w:p w14:paraId="2D3620BE" w14:textId="77777777" w:rsidR="001B4C39" w:rsidRPr="00C438F0" w:rsidRDefault="001B4C39" w:rsidP="001B4C39">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1092DF3C" w14:textId="77777777" w:rsidR="001B4C39" w:rsidRPr="00C438F0" w:rsidRDefault="001B4C39" w:rsidP="001B4C39">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6D8ABBD7" w14:textId="77777777" w:rsidR="001B4C39" w:rsidRPr="00C438F0" w:rsidRDefault="001B4C39" w:rsidP="001B4C39">
      <w:r w:rsidRPr="00C438F0">
        <w:rPr>
          <w:lang w:eastAsia="ja-JP"/>
        </w:rPr>
        <w:t xml:space="preserve">Depending on the optional feature pc_ue_usage_voice_centric as defined in clause 3.7 test system shall switch the test case behaviour to 'voice centric' or 'data centric'. </w:t>
      </w:r>
    </w:p>
    <w:p w14:paraId="7E550609" w14:textId="77777777" w:rsidR="001B4C39" w:rsidRPr="00C438F0" w:rsidRDefault="001B4C39" w:rsidP="001B4C39">
      <w:pPr>
        <w:pStyle w:val="Heading3"/>
      </w:pPr>
      <w:r w:rsidRPr="00C438F0">
        <w:t>4A.2</w:t>
      </w:r>
      <w:r w:rsidRPr="00C438F0">
        <w:tab/>
        <w:t>Default NG-SS configuration for 3GPP access with IMS service</w:t>
      </w:r>
    </w:p>
    <w:p w14:paraId="1ED58CDE" w14:textId="77777777" w:rsidR="001B4C39" w:rsidRPr="00C438F0" w:rsidRDefault="001B4C39" w:rsidP="001B4C39">
      <w:pPr>
        <w:pStyle w:val="Heading3"/>
        <w:rPr>
          <w:sz w:val="24"/>
          <w:szCs w:val="24"/>
        </w:rPr>
      </w:pPr>
      <w:r w:rsidRPr="00C438F0">
        <w:rPr>
          <w:sz w:val="24"/>
          <w:szCs w:val="24"/>
        </w:rPr>
        <w:t>4A.2.1</w:t>
      </w:r>
      <w:r w:rsidRPr="00C438F0">
        <w:rPr>
          <w:sz w:val="24"/>
          <w:szCs w:val="24"/>
        </w:rPr>
        <w:tab/>
        <w:t>Default NG-SS configuration for IMS Registration support</w:t>
      </w:r>
    </w:p>
    <w:p w14:paraId="0189F565" w14:textId="77777777" w:rsidR="001B4C39" w:rsidRPr="00C438F0" w:rsidRDefault="001B4C39" w:rsidP="001B4C39">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2497E7E1" w14:textId="77777777" w:rsidR="001B4C39" w:rsidRPr="00C438F0" w:rsidRDefault="001B4C39" w:rsidP="001B4C39">
      <w:pPr>
        <w:pStyle w:val="B1"/>
        <w:numPr>
          <w:ilvl w:val="0"/>
          <w:numId w:val="17"/>
        </w:numPr>
      </w:pPr>
      <w:r w:rsidRPr="00C438F0">
        <w:t>NG-SS is listening to SIP default port 5060 for both UDP and TCP protocols.</w:t>
      </w:r>
    </w:p>
    <w:p w14:paraId="72A76174" w14:textId="77777777" w:rsidR="001B4C39" w:rsidRPr="00C438F0" w:rsidRDefault="001B4C39" w:rsidP="001B4C39">
      <w:pPr>
        <w:pStyle w:val="B1"/>
        <w:numPr>
          <w:ilvl w:val="0"/>
          <w:numId w:val="17"/>
        </w:numPr>
      </w:pPr>
      <w:r w:rsidRPr="00C438F0">
        <w:t>NG-SS is able to perform IMS AKA authentication for the IMPI, according to 3GPP TS 33.203 [xx] clause 6.1.</w:t>
      </w:r>
    </w:p>
    <w:p w14:paraId="1A5285C2" w14:textId="77777777" w:rsidR="001B4C39" w:rsidRPr="00C438F0" w:rsidRDefault="001B4C39" w:rsidP="001B4C39">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6AE220D7" w14:textId="77777777" w:rsidR="001B4C39" w:rsidRPr="00C438F0" w:rsidRDefault="001B4C39" w:rsidP="001B4C39">
      <w:pPr>
        <w:pStyle w:val="Heading3"/>
        <w:rPr>
          <w:sz w:val="24"/>
          <w:szCs w:val="24"/>
        </w:rPr>
      </w:pPr>
      <w:r w:rsidRPr="00C438F0">
        <w:rPr>
          <w:sz w:val="24"/>
          <w:szCs w:val="24"/>
        </w:rPr>
        <w:t>4A.2.2</w:t>
      </w:r>
      <w:r w:rsidRPr="00C438F0">
        <w:rPr>
          <w:sz w:val="24"/>
          <w:szCs w:val="24"/>
        </w:rPr>
        <w:tab/>
        <w:t>Default NG-SS configuration for PS voice support</w:t>
      </w:r>
    </w:p>
    <w:p w14:paraId="0012CF3F" w14:textId="77777777" w:rsidR="001B4C39" w:rsidRPr="00C438F0" w:rsidRDefault="001B4C39" w:rsidP="001B4C39">
      <w:r w:rsidRPr="00C438F0">
        <w:t>Following parameters apply to all the 5G test cases in voice centric usage.</w:t>
      </w:r>
    </w:p>
    <w:p w14:paraId="6CA5502B" w14:textId="77777777" w:rsidR="001B4C39" w:rsidRPr="00C438F0" w:rsidRDefault="001B4C39" w:rsidP="001B4C39">
      <w:pPr>
        <w:pStyle w:val="B1"/>
        <w:numPr>
          <w:ilvl w:val="0"/>
          <w:numId w:val="17"/>
        </w:numPr>
      </w:pPr>
      <w:r w:rsidRPr="00C438F0">
        <w:t>5GS network feature support element includes 'IMS voice over PS session over 3GPP access indicator' (IMS-VoPS-3GPP) in the REGISTRATION ACCEPT.</w:t>
      </w:r>
    </w:p>
    <w:p w14:paraId="1D0168E0" w14:textId="77777777" w:rsidR="001B4C39" w:rsidRPr="00C438F0" w:rsidRDefault="001B4C39" w:rsidP="001B4C39">
      <w:pPr>
        <w:pStyle w:val="Heading3"/>
      </w:pPr>
      <w:r w:rsidRPr="00C438F0">
        <w:lastRenderedPageBreak/>
        <w:t>4A.3</w:t>
      </w:r>
      <w:r w:rsidRPr="00C438F0">
        <w:tab/>
        <w:t>Default NG-SS procedure for 5G Registration on 3GPP access with IMS service</w:t>
      </w:r>
    </w:p>
    <w:p w14:paraId="5A21262D" w14:textId="77777777" w:rsidR="001B4C39" w:rsidRPr="00C438F0" w:rsidRDefault="001B4C39" w:rsidP="001B4C39">
      <w:r w:rsidRPr="00C438F0">
        <w:t xml:space="preserve">The NG-SS and UE shall perform 5G Registration procedure and IMS SIP Registration procedure as per the generic procedure defined in this clause. </w:t>
      </w:r>
    </w:p>
    <w:p w14:paraId="44C26D28" w14:textId="77777777" w:rsidR="001B4C39" w:rsidRPr="00C438F0" w:rsidRDefault="001B4C39" w:rsidP="001B4C39">
      <w:r w:rsidRPr="00C438F0">
        <w:t>5G-NR generic procedure for 5G Registration on 3GPP access with IMS service defined in Annex Z.1 shall be the default procedure for 5G Registration on 3GPP access with IMS service.</w:t>
      </w:r>
    </w:p>
    <w:p w14:paraId="71E26514" w14:textId="77777777" w:rsidR="001B4C39" w:rsidRPr="00C438F0" w:rsidRDefault="001B4C39" w:rsidP="001B4C39">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154CB065" w14:textId="77777777" w:rsidR="001B4C39" w:rsidRPr="00C438F0" w:rsidRDefault="001B4C39" w:rsidP="001B4C39">
      <w:pPr>
        <w:pStyle w:val="Heading3"/>
      </w:pPr>
      <w:r w:rsidRPr="00C438F0">
        <w:t>4A.4</w:t>
      </w:r>
      <w:r w:rsidRPr="00C438F0">
        <w:tab/>
        <w:t>Default UE configuration for IMS service</w:t>
      </w:r>
    </w:p>
    <w:p w14:paraId="3A17DD8C" w14:textId="77777777" w:rsidR="001B4C39" w:rsidRPr="00C438F0" w:rsidRDefault="001B4C39" w:rsidP="001B4C39">
      <w:r w:rsidRPr="00C438F0">
        <w:t xml:space="preserve">UE shall be configured with the DNN type as 'ims' and DNN as IMS. </w:t>
      </w:r>
    </w:p>
    <w:p w14:paraId="409B08F2" w14:textId="77777777" w:rsidR="001B4C39" w:rsidRDefault="001B4C39" w:rsidP="001B4C39">
      <w:r w:rsidRPr="00C438F0">
        <w:t>IMS private user identity, Home Network Domain Name, IMS public user identity, and P-CSCF Address required for IMS SIP Registration shall be configured in the 5G-NR ISIM-UICC as defined in clause 4.13.</w:t>
      </w:r>
    </w:p>
    <w:p w14:paraId="1552EDEA" w14:textId="77777777" w:rsidR="00BD7469" w:rsidRPr="00943D4C" w:rsidRDefault="00BD7469" w:rsidP="00BD7469">
      <w:pPr>
        <w:pStyle w:val="Heading2"/>
      </w:pPr>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77AECA68" w14:textId="77777777" w:rsidR="00A9453A" w:rsidRDefault="00BD7469" w:rsidP="00A9453A">
      <w:pPr>
        <w:spacing w:after="0"/>
        <w:ind w:left="4954" w:hanging="4248"/>
        <w:rPr>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321C775B" w14:textId="1D68B65C" w:rsidR="00BD7469" w:rsidRPr="00943D4C" w:rsidRDefault="00A9453A" w:rsidP="00BD7469">
      <w:pPr>
        <w:spacing w:after="0"/>
        <w:ind w:left="4954" w:hanging="4248"/>
      </w:pPr>
      <w:r>
        <w:t xml:space="preserve">Exception Data Reporting Allowed: </w:t>
      </w:r>
      <w:r>
        <w:tab/>
        <w:t>Indicates whether the UE in NB-S1 mode is allowed to use the RRC establishment cause mo-ExceptionData.</w:t>
      </w:r>
    </w:p>
    <w:p w14:paraId="091BA731" w14:textId="77777777" w:rsidR="00BD7469" w:rsidRPr="00943D4C" w:rsidRDefault="00BD7469" w:rsidP="00A9453A">
      <w:pPr>
        <w:pStyle w:val="TH"/>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A9453A">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lastRenderedPageBreak/>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46F90E43" w14:textId="77777777" w:rsidR="007155A4" w:rsidRPr="00AF3EE6" w:rsidRDefault="007155A4" w:rsidP="007155A4">
      <w:pPr>
        <w:ind w:firstLine="284"/>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rsidRPr="00AF3EE6">
        <w:t xml:space="preserve">Logically: </w:t>
      </w:r>
    </w:p>
    <w:p w14:paraId="5BA502DF" w14:textId="77777777" w:rsidR="007155A4" w:rsidRDefault="007155A4" w:rsidP="007155A4">
      <w:pPr>
        <w:rPr>
          <w:lang w:val="it-IT"/>
        </w:rPr>
      </w:pPr>
      <w:r>
        <w:tab/>
      </w:r>
      <w:r>
        <w:tab/>
      </w:r>
      <w:r w:rsidRPr="00AF3EE6">
        <w:t>5G-GUTI:</w:t>
      </w:r>
      <w:r>
        <w:tab/>
      </w:r>
      <w:r w:rsidRPr="00AF3EE6">
        <w:t>FF FF FF FF FF FF FF FF FF FF</w:t>
      </w:r>
      <w:r>
        <w:rPr>
          <w:lang w:val="it-IT"/>
        </w:rPr>
        <w:t xml:space="preserve"> (pre-personalization contents)</w:t>
      </w:r>
    </w:p>
    <w:p w14:paraId="646BF961" w14:textId="77777777" w:rsidR="007155A4" w:rsidRDefault="007155A4" w:rsidP="007155A4">
      <w:r>
        <w:rPr>
          <w:lang w:val="it-IT"/>
        </w:rPr>
        <w:tab/>
      </w:r>
      <w:r>
        <w:rPr>
          <w:lang w:val="it-IT"/>
        </w:rPr>
        <w:tab/>
      </w:r>
      <w:r w:rsidRPr="00AF3EE6">
        <w:t>TAI:</w:t>
      </w:r>
      <w:r>
        <w:tab/>
      </w:r>
      <w:r w:rsidRPr="00AF3EE6">
        <w:t>246 081 000000</w:t>
      </w:r>
    </w:p>
    <w:p w14:paraId="1D4AEC4F" w14:textId="77777777" w:rsidR="007155A4" w:rsidRDefault="007155A4" w:rsidP="007155A4">
      <w:pPr>
        <w:rPr>
          <w:lang w:val="it-IT"/>
        </w:rPr>
      </w:pPr>
      <w:r>
        <w:tab/>
      </w:r>
      <w:r>
        <w:tab/>
      </w:r>
      <w:r w:rsidRPr="00E6720E">
        <w:rPr>
          <w:lang w:val="it-IT"/>
        </w:rPr>
        <w:t>5GS update status:</w:t>
      </w:r>
      <w:r w:rsidRPr="00E6720E">
        <w:rPr>
          <w:lang w:val="it-IT"/>
        </w:rPr>
        <w:tab/>
        <w:t>5U</w:t>
      </w:r>
      <w:r>
        <w:rPr>
          <w:lang w:val="it-IT"/>
        </w:rPr>
        <w:t>2 NOT</w:t>
      </w:r>
      <w:r w:rsidRPr="00E6720E">
        <w:rPr>
          <w:lang w:val="it-IT"/>
        </w:rPr>
        <w:t xml:space="preserve"> UPDATED</w:t>
      </w:r>
    </w:p>
    <w:p w14:paraId="5E586605" w14:textId="77777777" w:rsidR="007155A4" w:rsidRPr="00E52A17" w:rsidRDefault="007155A4" w:rsidP="007155A4">
      <w:pPr>
        <w:rPr>
          <w:lang w:val="it-IT"/>
        </w:rPr>
      </w:pPr>
      <w:r>
        <w:rPr>
          <w:lang w:val="it-IT"/>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155A4" w:rsidRPr="006D217E" w14:paraId="01421575" w14:textId="77777777" w:rsidTr="008C00E8">
        <w:tc>
          <w:tcPr>
            <w:tcW w:w="959" w:type="dxa"/>
          </w:tcPr>
          <w:p w14:paraId="004EA70F" w14:textId="7A0E4175" w:rsidR="007155A4" w:rsidRPr="004B0EF7" w:rsidRDefault="007155A4" w:rsidP="008C00E8">
            <w:pPr>
              <w:keepNext/>
              <w:keepLines/>
              <w:spacing w:after="0"/>
              <w:rPr>
                <w:rFonts w:ascii="Arial" w:hAnsi="Arial"/>
                <w:b/>
                <w:bCs/>
                <w:sz w:val="18"/>
              </w:rPr>
            </w:pPr>
            <w:r>
              <w:rPr>
                <w:rFonts w:ascii="Arial" w:hAnsi="Arial"/>
                <w:b/>
                <w:bCs/>
                <w:sz w:val="18"/>
              </w:rPr>
              <w:t>Byte</w:t>
            </w:r>
          </w:p>
        </w:tc>
        <w:tc>
          <w:tcPr>
            <w:tcW w:w="717" w:type="dxa"/>
          </w:tcPr>
          <w:p w14:paraId="646BAABC"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B1</w:t>
            </w:r>
          </w:p>
        </w:tc>
        <w:tc>
          <w:tcPr>
            <w:tcW w:w="717" w:type="dxa"/>
          </w:tcPr>
          <w:p w14:paraId="1181E8A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B2</w:t>
            </w:r>
          </w:p>
        </w:tc>
        <w:tc>
          <w:tcPr>
            <w:tcW w:w="717" w:type="dxa"/>
          </w:tcPr>
          <w:p w14:paraId="3FC74EA5"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B3</w:t>
            </w:r>
          </w:p>
        </w:tc>
        <w:tc>
          <w:tcPr>
            <w:tcW w:w="717" w:type="dxa"/>
          </w:tcPr>
          <w:p w14:paraId="5C20F312"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B4</w:t>
            </w:r>
          </w:p>
        </w:tc>
        <w:tc>
          <w:tcPr>
            <w:tcW w:w="717" w:type="dxa"/>
          </w:tcPr>
          <w:p w14:paraId="7719DF4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B5</w:t>
            </w:r>
          </w:p>
        </w:tc>
        <w:tc>
          <w:tcPr>
            <w:tcW w:w="717" w:type="dxa"/>
          </w:tcPr>
          <w:p w14:paraId="36980D5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B6</w:t>
            </w:r>
          </w:p>
        </w:tc>
        <w:tc>
          <w:tcPr>
            <w:tcW w:w="717" w:type="dxa"/>
          </w:tcPr>
          <w:p w14:paraId="0244E5B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B7</w:t>
            </w:r>
          </w:p>
        </w:tc>
        <w:tc>
          <w:tcPr>
            <w:tcW w:w="717" w:type="dxa"/>
          </w:tcPr>
          <w:p w14:paraId="282DD49B"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B8</w:t>
            </w:r>
          </w:p>
        </w:tc>
      </w:tr>
      <w:tr w:rsidR="007155A4" w:rsidRPr="0008759E" w14:paraId="47014988" w14:textId="77777777" w:rsidTr="008C00E8">
        <w:tc>
          <w:tcPr>
            <w:tcW w:w="959" w:type="dxa"/>
            <w:tcBorders>
              <w:bottom w:val="single" w:sz="4" w:space="0" w:color="auto"/>
            </w:tcBorders>
          </w:tcPr>
          <w:p w14:paraId="5F3DD722" w14:textId="77777777" w:rsidR="007155A4" w:rsidRPr="0008759E" w:rsidRDefault="007155A4" w:rsidP="008C00E8">
            <w:pPr>
              <w:keepNext/>
              <w:keepLines/>
              <w:spacing w:after="0"/>
              <w:rPr>
                <w:rFonts w:ascii="Arial" w:hAnsi="Arial"/>
                <w:sz w:val="18"/>
              </w:rPr>
            </w:pPr>
            <w:r w:rsidRPr="0008759E">
              <w:rPr>
                <w:rFonts w:ascii="Arial" w:hAnsi="Arial"/>
                <w:sz w:val="18"/>
              </w:rPr>
              <w:t>Hex</w:t>
            </w:r>
          </w:p>
        </w:tc>
        <w:tc>
          <w:tcPr>
            <w:tcW w:w="717" w:type="dxa"/>
          </w:tcPr>
          <w:p w14:paraId="627324F1"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65D24F0"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E5F00E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DB25F2E"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EFA49A4"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2E801ED"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99EC9C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BAF8153" w14:textId="77777777" w:rsidR="007155A4" w:rsidRPr="0008759E" w:rsidRDefault="007155A4" w:rsidP="008C00E8">
            <w:pPr>
              <w:keepNext/>
              <w:keepLines/>
              <w:spacing w:after="0"/>
              <w:jc w:val="center"/>
              <w:rPr>
                <w:rFonts w:ascii="Arial" w:hAnsi="Arial"/>
                <w:sz w:val="18"/>
              </w:rPr>
            </w:pPr>
            <w:r>
              <w:rPr>
                <w:rFonts w:ascii="Arial" w:hAnsi="Arial"/>
                <w:sz w:val="18"/>
              </w:rPr>
              <w:t>FF</w:t>
            </w:r>
          </w:p>
        </w:tc>
      </w:tr>
      <w:tr w:rsidR="007155A4" w:rsidRPr="00C75289" w14:paraId="6466AAD8" w14:textId="77777777" w:rsidTr="008C00E8">
        <w:tc>
          <w:tcPr>
            <w:tcW w:w="959" w:type="dxa"/>
            <w:tcBorders>
              <w:top w:val="single" w:sz="4" w:space="0" w:color="auto"/>
              <w:left w:val="nil"/>
              <w:bottom w:val="nil"/>
              <w:right w:val="single" w:sz="4" w:space="0" w:color="auto"/>
            </w:tcBorders>
          </w:tcPr>
          <w:p w14:paraId="176ED454"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11D45FE7" w14:textId="77777777" w:rsidR="007155A4" w:rsidRDefault="007155A4" w:rsidP="008C00E8">
            <w:pPr>
              <w:keepNext/>
              <w:keepLines/>
              <w:spacing w:after="0"/>
              <w:jc w:val="center"/>
              <w:rPr>
                <w:rFonts w:ascii="Arial" w:hAnsi="Arial"/>
                <w:sz w:val="18"/>
              </w:rPr>
            </w:pPr>
            <w:r w:rsidRPr="009B018C">
              <w:rPr>
                <w:rFonts w:ascii="Arial" w:hAnsi="Arial"/>
                <w:b/>
                <w:sz w:val="18"/>
              </w:rPr>
              <w:t>B9</w:t>
            </w:r>
          </w:p>
        </w:tc>
        <w:tc>
          <w:tcPr>
            <w:tcW w:w="717" w:type="dxa"/>
          </w:tcPr>
          <w:p w14:paraId="1B6FDC0A" w14:textId="77777777" w:rsidR="007155A4" w:rsidRPr="00892D4D" w:rsidRDefault="007155A4" w:rsidP="008C00E8">
            <w:pPr>
              <w:keepNext/>
              <w:keepLines/>
              <w:spacing w:after="0"/>
              <w:jc w:val="center"/>
              <w:rPr>
                <w:rFonts w:ascii="Arial" w:hAnsi="Arial"/>
                <w:sz w:val="18"/>
              </w:rPr>
            </w:pPr>
            <w:r w:rsidRPr="009B018C">
              <w:rPr>
                <w:rFonts w:ascii="Arial" w:hAnsi="Arial"/>
                <w:b/>
                <w:sz w:val="18"/>
              </w:rPr>
              <w:t>B10</w:t>
            </w:r>
          </w:p>
        </w:tc>
        <w:tc>
          <w:tcPr>
            <w:tcW w:w="717" w:type="dxa"/>
          </w:tcPr>
          <w:p w14:paraId="2D592B2C" w14:textId="77777777" w:rsidR="007155A4" w:rsidRDefault="007155A4" w:rsidP="008C00E8">
            <w:pPr>
              <w:keepNext/>
              <w:keepLines/>
              <w:spacing w:after="0"/>
              <w:jc w:val="center"/>
              <w:rPr>
                <w:rFonts w:ascii="Arial" w:hAnsi="Arial"/>
                <w:sz w:val="18"/>
              </w:rPr>
            </w:pPr>
            <w:r w:rsidRPr="009B018C">
              <w:rPr>
                <w:rFonts w:ascii="Arial" w:hAnsi="Arial"/>
                <w:b/>
                <w:sz w:val="18"/>
              </w:rPr>
              <w:t>B11</w:t>
            </w:r>
          </w:p>
        </w:tc>
        <w:tc>
          <w:tcPr>
            <w:tcW w:w="717" w:type="dxa"/>
          </w:tcPr>
          <w:p w14:paraId="50DA1206" w14:textId="77777777" w:rsidR="007155A4" w:rsidRDefault="007155A4" w:rsidP="008C00E8">
            <w:pPr>
              <w:keepNext/>
              <w:keepLines/>
              <w:spacing w:after="0"/>
              <w:jc w:val="center"/>
              <w:rPr>
                <w:rFonts w:ascii="Arial" w:hAnsi="Arial"/>
                <w:sz w:val="18"/>
              </w:rPr>
            </w:pPr>
            <w:r w:rsidRPr="009B018C">
              <w:rPr>
                <w:rFonts w:ascii="Arial" w:hAnsi="Arial"/>
                <w:b/>
                <w:sz w:val="18"/>
              </w:rPr>
              <w:t>B12</w:t>
            </w:r>
          </w:p>
        </w:tc>
        <w:tc>
          <w:tcPr>
            <w:tcW w:w="717" w:type="dxa"/>
          </w:tcPr>
          <w:p w14:paraId="58F23E41" w14:textId="77777777" w:rsidR="007155A4" w:rsidRDefault="007155A4" w:rsidP="008C00E8">
            <w:pPr>
              <w:keepNext/>
              <w:keepLines/>
              <w:spacing w:after="0"/>
              <w:jc w:val="center"/>
              <w:rPr>
                <w:rFonts w:ascii="Arial" w:hAnsi="Arial"/>
                <w:sz w:val="18"/>
              </w:rPr>
            </w:pPr>
            <w:r w:rsidRPr="009B018C">
              <w:rPr>
                <w:rFonts w:ascii="Arial" w:hAnsi="Arial"/>
                <w:b/>
                <w:sz w:val="18"/>
              </w:rPr>
              <w:t>B13</w:t>
            </w:r>
          </w:p>
        </w:tc>
        <w:tc>
          <w:tcPr>
            <w:tcW w:w="717" w:type="dxa"/>
          </w:tcPr>
          <w:p w14:paraId="604B27CA"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B14</w:t>
            </w:r>
          </w:p>
        </w:tc>
        <w:tc>
          <w:tcPr>
            <w:tcW w:w="717" w:type="dxa"/>
          </w:tcPr>
          <w:p w14:paraId="3E426AF7" w14:textId="77777777" w:rsidR="007155A4" w:rsidRDefault="007155A4" w:rsidP="008C00E8">
            <w:pPr>
              <w:keepNext/>
              <w:keepLines/>
              <w:spacing w:after="0"/>
              <w:jc w:val="center"/>
              <w:rPr>
                <w:rFonts w:ascii="Arial" w:hAnsi="Arial"/>
                <w:sz w:val="18"/>
              </w:rPr>
            </w:pPr>
            <w:r w:rsidRPr="009B018C">
              <w:rPr>
                <w:rFonts w:ascii="Arial" w:hAnsi="Arial"/>
                <w:b/>
                <w:sz w:val="18"/>
              </w:rPr>
              <w:t>B15</w:t>
            </w:r>
          </w:p>
        </w:tc>
        <w:tc>
          <w:tcPr>
            <w:tcW w:w="717" w:type="dxa"/>
          </w:tcPr>
          <w:p w14:paraId="150E65DE"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B16</w:t>
            </w:r>
          </w:p>
        </w:tc>
      </w:tr>
      <w:tr w:rsidR="007155A4" w:rsidRPr="00C75289" w14:paraId="4DE5081A" w14:textId="77777777" w:rsidTr="008C00E8">
        <w:tc>
          <w:tcPr>
            <w:tcW w:w="959" w:type="dxa"/>
            <w:tcBorders>
              <w:top w:val="nil"/>
              <w:left w:val="nil"/>
              <w:bottom w:val="nil"/>
              <w:right w:val="single" w:sz="4" w:space="0" w:color="auto"/>
            </w:tcBorders>
          </w:tcPr>
          <w:p w14:paraId="51B51F52"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C7F7A7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18ABDE4" w14:textId="77777777" w:rsidR="007155A4" w:rsidRPr="00892D4D" w:rsidRDefault="007155A4" w:rsidP="008C00E8">
            <w:pPr>
              <w:keepNext/>
              <w:keepLines/>
              <w:spacing w:after="0"/>
              <w:jc w:val="center"/>
              <w:rPr>
                <w:rFonts w:ascii="Arial" w:hAnsi="Arial"/>
                <w:sz w:val="18"/>
              </w:rPr>
            </w:pPr>
            <w:r>
              <w:rPr>
                <w:rFonts w:ascii="Arial" w:hAnsi="Arial"/>
                <w:sz w:val="18"/>
              </w:rPr>
              <w:t>FF</w:t>
            </w:r>
          </w:p>
        </w:tc>
        <w:tc>
          <w:tcPr>
            <w:tcW w:w="717" w:type="dxa"/>
          </w:tcPr>
          <w:p w14:paraId="32A39B50"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98A0A7A"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FC0CFE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2F57643" w14:textId="77777777" w:rsidR="007155A4" w:rsidRPr="00C75289" w:rsidRDefault="007155A4" w:rsidP="008C00E8">
            <w:pPr>
              <w:keepNext/>
              <w:keepLines/>
              <w:spacing w:after="0"/>
              <w:jc w:val="center"/>
              <w:rPr>
                <w:rFonts w:ascii="Arial" w:hAnsi="Arial"/>
                <w:sz w:val="18"/>
              </w:rPr>
            </w:pPr>
            <w:r>
              <w:rPr>
                <w:rFonts w:ascii="Arial" w:hAnsi="Arial"/>
                <w:sz w:val="18"/>
              </w:rPr>
              <w:t>42</w:t>
            </w:r>
          </w:p>
        </w:tc>
        <w:tc>
          <w:tcPr>
            <w:tcW w:w="717" w:type="dxa"/>
          </w:tcPr>
          <w:p w14:paraId="0DC6C6E7" w14:textId="77777777" w:rsidR="007155A4" w:rsidRDefault="007155A4" w:rsidP="008C00E8">
            <w:pPr>
              <w:keepNext/>
              <w:keepLines/>
              <w:spacing w:after="0"/>
              <w:jc w:val="center"/>
              <w:rPr>
                <w:rFonts w:ascii="Arial" w:hAnsi="Arial"/>
                <w:sz w:val="18"/>
              </w:rPr>
            </w:pPr>
            <w:r>
              <w:rPr>
                <w:rFonts w:ascii="Arial" w:hAnsi="Arial"/>
                <w:sz w:val="18"/>
              </w:rPr>
              <w:t>16</w:t>
            </w:r>
          </w:p>
        </w:tc>
        <w:tc>
          <w:tcPr>
            <w:tcW w:w="717" w:type="dxa"/>
          </w:tcPr>
          <w:p w14:paraId="1DC9483D" w14:textId="77777777" w:rsidR="007155A4" w:rsidRPr="00C75289" w:rsidRDefault="007155A4" w:rsidP="008C00E8">
            <w:pPr>
              <w:keepNext/>
              <w:keepLines/>
              <w:spacing w:after="0"/>
              <w:jc w:val="center"/>
              <w:rPr>
                <w:rFonts w:ascii="Arial" w:hAnsi="Arial"/>
                <w:sz w:val="18"/>
              </w:rPr>
            </w:pPr>
            <w:r>
              <w:rPr>
                <w:rFonts w:ascii="Arial" w:hAnsi="Arial"/>
                <w:sz w:val="18"/>
              </w:rPr>
              <w:t>80</w:t>
            </w:r>
          </w:p>
        </w:tc>
      </w:tr>
      <w:tr w:rsidR="007155A4" w:rsidRPr="00C75289" w14:paraId="5EBC409E" w14:textId="77777777" w:rsidTr="008C00E8">
        <w:trPr>
          <w:gridAfter w:val="4"/>
          <w:wAfter w:w="2868" w:type="dxa"/>
        </w:trPr>
        <w:tc>
          <w:tcPr>
            <w:tcW w:w="959" w:type="dxa"/>
            <w:tcBorders>
              <w:top w:val="nil"/>
              <w:left w:val="nil"/>
              <w:bottom w:val="nil"/>
              <w:right w:val="single" w:sz="4" w:space="0" w:color="auto"/>
            </w:tcBorders>
          </w:tcPr>
          <w:p w14:paraId="6674B345"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60E5880" w14:textId="77777777" w:rsidR="007155A4" w:rsidRDefault="007155A4" w:rsidP="008C00E8">
            <w:pPr>
              <w:keepNext/>
              <w:keepLines/>
              <w:spacing w:after="0"/>
              <w:jc w:val="center"/>
              <w:rPr>
                <w:rFonts w:ascii="Arial" w:hAnsi="Arial"/>
                <w:sz w:val="18"/>
              </w:rPr>
            </w:pPr>
            <w:r w:rsidRPr="009B018C">
              <w:rPr>
                <w:rFonts w:ascii="Arial" w:hAnsi="Arial"/>
                <w:b/>
                <w:sz w:val="18"/>
              </w:rPr>
              <w:t>B17</w:t>
            </w:r>
          </w:p>
        </w:tc>
        <w:tc>
          <w:tcPr>
            <w:tcW w:w="717" w:type="dxa"/>
          </w:tcPr>
          <w:p w14:paraId="0F65F8B3"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B18</w:t>
            </w:r>
          </w:p>
        </w:tc>
        <w:tc>
          <w:tcPr>
            <w:tcW w:w="717" w:type="dxa"/>
          </w:tcPr>
          <w:p w14:paraId="5602A878" w14:textId="77777777" w:rsidR="007155A4" w:rsidRDefault="007155A4" w:rsidP="008C00E8">
            <w:pPr>
              <w:keepNext/>
              <w:keepLines/>
              <w:spacing w:after="0"/>
              <w:jc w:val="center"/>
              <w:rPr>
                <w:rFonts w:ascii="Arial" w:hAnsi="Arial"/>
                <w:sz w:val="18"/>
              </w:rPr>
            </w:pPr>
            <w:r w:rsidRPr="009B018C">
              <w:rPr>
                <w:rFonts w:ascii="Arial" w:hAnsi="Arial"/>
                <w:b/>
                <w:sz w:val="18"/>
              </w:rPr>
              <w:t>B19</w:t>
            </w:r>
          </w:p>
        </w:tc>
        <w:tc>
          <w:tcPr>
            <w:tcW w:w="717" w:type="dxa"/>
          </w:tcPr>
          <w:p w14:paraId="3F05DB56" w14:textId="77777777" w:rsidR="007155A4" w:rsidRDefault="007155A4" w:rsidP="008C00E8">
            <w:pPr>
              <w:keepNext/>
              <w:keepLines/>
              <w:spacing w:after="0"/>
              <w:jc w:val="center"/>
              <w:rPr>
                <w:rFonts w:ascii="Arial" w:hAnsi="Arial"/>
                <w:sz w:val="18"/>
              </w:rPr>
            </w:pPr>
            <w:r w:rsidRPr="009B018C">
              <w:rPr>
                <w:rFonts w:ascii="Arial" w:hAnsi="Arial"/>
                <w:b/>
                <w:sz w:val="18"/>
              </w:rPr>
              <w:t>B20</w:t>
            </w:r>
          </w:p>
        </w:tc>
      </w:tr>
      <w:tr w:rsidR="007155A4" w:rsidRPr="0008759E" w14:paraId="1F42BCD9" w14:textId="77777777" w:rsidTr="008C00E8">
        <w:trPr>
          <w:gridAfter w:val="4"/>
          <w:wAfter w:w="2868" w:type="dxa"/>
        </w:trPr>
        <w:tc>
          <w:tcPr>
            <w:tcW w:w="959" w:type="dxa"/>
            <w:tcBorders>
              <w:top w:val="nil"/>
              <w:left w:val="nil"/>
              <w:bottom w:val="nil"/>
              <w:right w:val="single" w:sz="4" w:space="0" w:color="auto"/>
            </w:tcBorders>
          </w:tcPr>
          <w:p w14:paraId="7707C716"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006D8118" w14:textId="77777777" w:rsidR="007155A4" w:rsidRDefault="007155A4" w:rsidP="008C00E8">
            <w:pPr>
              <w:keepNext/>
              <w:keepLines/>
              <w:spacing w:after="0"/>
              <w:jc w:val="center"/>
              <w:rPr>
                <w:rFonts w:ascii="Arial" w:hAnsi="Arial"/>
                <w:sz w:val="18"/>
              </w:rPr>
            </w:pPr>
            <w:r>
              <w:rPr>
                <w:rFonts w:ascii="Arial" w:hAnsi="Arial"/>
                <w:sz w:val="18"/>
              </w:rPr>
              <w:t>00</w:t>
            </w:r>
          </w:p>
        </w:tc>
        <w:tc>
          <w:tcPr>
            <w:tcW w:w="717" w:type="dxa"/>
          </w:tcPr>
          <w:p w14:paraId="03FE30FE"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49AA2763"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1FB5DF42" w14:textId="77777777" w:rsidR="007155A4" w:rsidRPr="0008759E" w:rsidRDefault="007155A4" w:rsidP="008C00E8">
            <w:pPr>
              <w:keepNext/>
              <w:keepLines/>
              <w:spacing w:after="0"/>
              <w:jc w:val="center"/>
              <w:rPr>
                <w:rFonts w:ascii="Arial" w:hAnsi="Arial"/>
                <w:sz w:val="18"/>
              </w:rPr>
            </w:pPr>
            <w:r>
              <w:rPr>
                <w:rFonts w:ascii="Arial" w:hAnsi="Arial"/>
                <w:sz w:val="18"/>
              </w:rPr>
              <w:t>01</w:t>
            </w:r>
          </w:p>
        </w:tc>
      </w:tr>
    </w:tbl>
    <w:p w14:paraId="5E538A73" w14:textId="604B74FA" w:rsidR="007155A4" w:rsidRDefault="007155A4" w:rsidP="007155A4"/>
    <w:p w14:paraId="088AB3E6" w14:textId="77777777" w:rsidR="00BD7469" w:rsidRPr="005E7013" w:rsidRDefault="00BD7469" w:rsidP="00BD7469">
      <w:pPr>
        <w:pStyle w:val="Heading3"/>
      </w:pPr>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43774CA1" w:rsidR="000D66A4" w:rsidRDefault="000D66A4" w:rsidP="000D66A4">
      <w:pPr>
        <w:keepLines/>
        <w:tabs>
          <w:tab w:val="left" w:pos="4678"/>
        </w:tabs>
        <w:spacing w:after="0"/>
        <w:ind w:left="1702" w:hanging="1418"/>
      </w:pPr>
      <w:r>
        <w:tab/>
      </w:r>
      <w:r w:rsidR="001D1B57">
        <w:t>ngKSI</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15D5C25" w:rsidR="000D66A4" w:rsidRDefault="000D66A4" w:rsidP="000D66A4">
      <w:pPr>
        <w:keepLines/>
        <w:tabs>
          <w:tab w:val="left" w:pos="4678"/>
        </w:tabs>
        <w:spacing w:after="0"/>
        <w:ind w:left="1702" w:hanging="1418"/>
      </w:pPr>
      <w:r>
        <w:lastRenderedPageBreak/>
        <w:tab/>
      </w:r>
      <w:r w:rsidR="001D1B57">
        <w:t>ngKSI</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46C7A12A"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009459A7">
        <w:t xml:space="preserve">NG-RAN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36B8F1D6" w14:textId="723D621A" w:rsidR="009459A7" w:rsidRPr="00943D4C" w:rsidRDefault="009459A7" w:rsidP="009459A7">
      <w:pPr>
        <w:pStyle w:val="Heading3"/>
      </w:pPr>
      <w:r w:rsidRPr="00943D4C">
        <w:t>4.</w:t>
      </w:r>
      <w:r>
        <w:t>9</w:t>
      </w:r>
      <w:r w:rsidRPr="00943D4C">
        <w:t>.</w:t>
      </w:r>
      <w:r>
        <w:t>9</w:t>
      </w:r>
      <w:r>
        <w:tab/>
      </w:r>
      <w:r w:rsidRPr="00943D4C">
        <w:t>EF</w:t>
      </w:r>
      <w:r w:rsidRPr="00943D4C">
        <w:rPr>
          <w:vertAlign w:val="subscript"/>
        </w:rPr>
        <w:t>OPLMNwACT</w:t>
      </w:r>
      <w:r w:rsidRPr="00943D4C">
        <w:t xml:space="preserve"> (Operator Controlled PLMN Selector with Access Technology)</w:t>
      </w:r>
    </w:p>
    <w:p w14:paraId="70227B47" w14:textId="77777777" w:rsidR="009459A7" w:rsidRPr="00943D4C" w:rsidRDefault="009459A7" w:rsidP="009459A7">
      <w:r w:rsidRPr="00943D4C">
        <w:t xml:space="preserve">The Radio Access Technology identifiers are set either </w:t>
      </w:r>
      <w:r w:rsidRPr="004A6E65">
        <w:t>to</w:t>
      </w:r>
      <w:r w:rsidRPr="00943D4C">
        <w:t xml:space="preserve"> </w:t>
      </w:r>
      <w:r w:rsidRPr="004A6E65">
        <w:rPr>
          <w:lang w:eastAsia="en-GB"/>
        </w:rPr>
        <w:t>s</w:t>
      </w:r>
      <w:r w:rsidRPr="004A6E65">
        <w:t>atellite NG-RAN</w:t>
      </w:r>
      <w:r>
        <w:t xml:space="preserve"> only, NG-RAN only, E</w:t>
      </w:r>
      <w:r w:rsidRPr="00943D4C">
        <w:t>-UTRAN only, UTRAN only.</w:t>
      </w:r>
    </w:p>
    <w:p w14:paraId="75E03924" w14:textId="77777777" w:rsidR="009459A7" w:rsidRPr="00943D4C" w:rsidRDefault="009459A7" w:rsidP="009459A7">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5FD1F14" w14:textId="77777777" w:rsidR="009459A7" w:rsidRPr="00BF1252" w:rsidRDefault="009459A7" w:rsidP="009459A7">
      <w:pPr>
        <w:keepLines/>
        <w:tabs>
          <w:tab w:val="left" w:pos="2835"/>
        </w:tabs>
        <w:spacing w:after="0"/>
        <w:ind w:left="1702" w:hanging="1418"/>
      </w:pPr>
      <w:r w:rsidRPr="00943D4C">
        <w:tab/>
        <w:t>1</w:t>
      </w:r>
      <w:r w:rsidRPr="00943D4C">
        <w:rPr>
          <w:vertAlign w:val="superscript"/>
        </w:rPr>
        <w:t>st</w:t>
      </w:r>
      <w:r w:rsidRPr="00943D4C">
        <w:t xml:space="preserve"> ACT:</w:t>
      </w:r>
      <w:r w:rsidRPr="00943D4C">
        <w:tab/>
      </w:r>
      <w:r w:rsidRPr="00BF1252">
        <w:rPr>
          <w:lang w:eastAsia="en-GB"/>
        </w:rPr>
        <w:t>s</w:t>
      </w:r>
      <w:r w:rsidRPr="00BF1252">
        <w:t>atellite NG-RAN</w:t>
      </w:r>
    </w:p>
    <w:p w14:paraId="4A9E05A0" w14:textId="77777777" w:rsidR="009459A7" w:rsidRPr="00BF1252" w:rsidRDefault="009459A7" w:rsidP="009459A7">
      <w:pPr>
        <w:keepLines/>
        <w:tabs>
          <w:tab w:val="left" w:pos="2835"/>
        </w:tabs>
        <w:spacing w:after="0"/>
        <w:ind w:left="1702" w:hanging="1418"/>
      </w:pPr>
      <w:r w:rsidRPr="00BF1252">
        <w:tab/>
        <w:t>2</w:t>
      </w:r>
      <w:r w:rsidRPr="00BF1252">
        <w:rPr>
          <w:vertAlign w:val="superscript"/>
        </w:rPr>
        <w:t>nd</w:t>
      </w:r>
      <w:r w:rsidRPr="00BF1252">
        <w:t xml:space="preserve"> PLMN:</w:t>
      </w:r>
      <w:r w:rsidRPr="00BF1252">
        <w:tab/>
        <w:t>254 001</w:t>
      </w:r>
    </w:p>
    <w:p w14:paraId="2B4AB048" w14:textId="77777777" w:rsidR="009459A7" w:rsidRPr="00BF1252" w:rsidRDefault="009459A7" w:rsidP="009459A7">
      <w:pPr>
        <w:keepLines/>
        <w:spacing w:after="0"/>
        <w:ind w:left="1702" w:hanging="1418"/>
      </w:pPr>
      <w:r w:rsidRPr="00BF1252">
        <w:tab/>
        <w:t>2</w:t>
      </w:r>
      <w:r w:rsidRPr="00BF1252">
        <w:rPr>
          <w:vertAlign w:val="superscript"/>
        </w:rPr>
        <w:t>nd</w:t>
      </w:r>
      <w:r w:rsidRPr="00BF1252">
        <w:t xml:space="preserve"> ACT:</w:t>
      </w:r>
      <w:r w:rsidRPr="00BF1252">
        <w:tab/>
        <w:t>NG-RAN</w:t>
      </w:r>
    </w:p>
    <w:p w14:paraId="6B5975DF"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PLMN:</w:t>
      </w:r>
      <w:r w:rsidRPr="00BF1252">
        <w:tab/>
        <w:t>254 001</w:t>
      </w:r>
    </w:p>
    <w:p w14:paraId="620BE34C"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ACT:</w:t>
      </w:r>
      <w:r w:rsidRPr="00BF1252">
        <w:tab/>
        <w:t>E-UTRAN</w:t>
      </w:r>
    </w:p>
    <w:p w14:paraId="7D1BBB0A"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PLMN:</w:t>
      </w:r>
      <w:r w:rsidRPr="00BF1252">
        <w:tab/>
        <w:t>254 002</w:t>
      </w:r>
    </w:p>
    <w:p w14:paraId="2BE36612"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ACT:</w:t>
      </w:r>
      <w:r w:rsidRPr="00BF1252">
        <w:tab/>
      </w:r>
      <w:r w:rsidRPr="00BF1252">
        <w:rPr>
          <w:lang w:eastAsia="en-GB"/>
        </w:rPr>
        <w:t>s</w:t>
      </w:r>
      <w:r w:rsidRPr="00BF1252">
        <w:t>atellite NG-RAN</w:t>
      </w:r>
    </w:p>
    <w:p w14:paraId="4DCF88B2"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PLMN:</w:t>
      </w:r>
      <w:r w:rsidRPr="00BF1252">
        <w:tab/>
        <w:t>254 002</w:t>
      </w:r>
    </w:p>
    <w:p w14:paraId="2DBBEB6F"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ACT:</w:t>
      </w:r>
      <w:r w:rsidRPr="00BF1252">
        <w:tab/>
        <w:t>NG-RAN</w:t>
      </w:r>
    </w:p>
    <w:p w14:paraId="1D43C1D7"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PLMN:</w:t>
      </w:r>
      <w:r w:rsidRPr="00BF1252">
        <w:tab/>
        <w:t>254 001</w:t>
      </w:r>
    </w:p>
    <w:p w14:paraId="4B7017A4"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ACT:</w:t>
      </w:r>
      <w:r w:rsidRPr="00BF1252">
        <w:tab/>
        <w:t>UTRAN</w:t>
      </w:r>
    </w:p>
    <w:p w14:paraId="2647D3CF" w14:textId="77777777" w:rsidR="009459A7" w:rsidRPr="00BF1252" w:rsidRDefault="009459A7" w:rsidP="009459A7">
      <w:pPr>
        <w:keepLines/>
        <w:spacing w:after="0"/>
        <w:ind w:left="1702" w:hanging="1418"/>
      </w:pPr>
      <w:r w:rsidRPr="00BF1252">
        <w:tab/>
        <w:t>7</w:t>
      </w:r>
      <w:r w:rsidRPr="00BF1252">
        <w:rPr>
          <w:vertAlign w:val="superscript"/>
        </w:rPr>
        <w:t>th</w:t>
      </w:r>
      <w:r w:rsidRPr="00BF1252">
        <w:t xml:space="preserve"> PLMN:</w:t>
      </w:r>
      <w:r w:rsidRPr="00BF1252">
        <w:tab/>
        <w:t>254 003</w:t>
      </w:r>
    </w:p>
    <w:p w14:paraId="2C956EE3" w14:textId="77777777" w:rsidR="009459A7" w:rsidRPr="00943D4C" w:rsidRDefault="009459A7" w:rsidP="009459A7">
      <w:pPr>
        <w:keepLines/>
        <w:spacing w:after="0"/>
        <w:ind w:left="1702" w:hanging="1418"/>
      </w:pPr>
      <w:r w:rsidRPr="00BF1252">
        <w:tab/>
        <w:t>7</w:t>
      </w:r>
      <w:r w:rsidRPr="00BF1252">
        <w:rPr>
          <w:vertAlign w:val="superscript"/>
        </w:rPr>
        <w:t>th</w:t>
      </w:r>
      <w:r w:rsidRPr="00BF1252">
        <w:t xml:space="preserve"> ACT:</w:t>
      </w:r>
      <w:r w:rsidRPr="00BF1252">
        <w:tab/>
      </w:r>
      <w:r w:rsidRPr="00BF1252">
        <w:rPr>
          <w:lang w:eastAsia="en-GB"/>
        </w:rPr>
        <w:t>s</w:t>
      </w:r>
      <w:r w:rsidRPr="00BF1252">
        <w:t>atellite NG-RAN</w:t>
      </w:r>
    </w:p>
    <w:p w14:paraId="7BCBC743"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PLMN:</w:t>
      </w:r>
      <w:r>
        <w:tab/>
      </w:r>
      <w:r w:rsidRPr="00943D4C">
        <w:t>254 00</w:t>
      </w:r>
      <w:r>
        <w:t>2</w:t>
      </w:r>
    </w:p>
    <w:p w14:paraId="53A85C82"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ACT:</w:t>
      </w:r>
      <w:r>
        <w:tab/>
      </w:r>
      <w:r w:rsidRPr="00943D4C">
        <w:t>UTRAN</w:t>
      </w:r>
    </w:p>
    <w:p w14:paraId="7CF1DB23" w14:textId="77777777" w:rsidR="009459A7" w:rsidRPr="00943D4C" w:rsidRDefault="009459A7" w:rsidP="009459A7">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459A7" w:rsidRPr="00943D4C" w14:paraId="3C2457E2" w14:textId="77777777" w:rsidTr="00C8554F">
        <w:tc>
          <w:tcPr>
            <w:tcW w:w="907" w:type="dxa"/>
            <w:tcBorders>
              <w:bottom w:val="single" w:sz="4" w:space="0" w:color="auto"/>
            </w:tcBorders>
          </w:tcPr>
          <w:p w14:paraId="6570CDD7" w14:textId="77777777" w:rsidR="009459A7" w:rsidRPr="00943D4C" w:rsidRDefault="009459A7" w:rsidP="00C8554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3395A253" w14:textId="77777777" w:rsidR="009459A7" w:rsidRPr="00943D4C" w:rsidRDefault="009459A7" w:rsidP="00C8554F">
            <w:pPr>
              <w:keepNext/>
              <w:keepLines/>
              <w:spacing w:after="0"/>
              <w:rPr>
                <w:rFonts w:ascii="Arial" w:hAnsi="Arial"/>
                <w:sz w:val="18"/>
              </w:rPr>
            </w:pPr>
            <w:r w:rsidRPr="00943D4C">
              <w:rPr>
                <w:rFonts w:ascii="Arial" w:hAnsi="Arial"/>
                <w:sz w:val="18"/>
              </w:rPr>
              <w:t>B01</w:t>
            </w:r>
          </w:p>
        </w:tc>
        <w:tc>
          <w:tcPr>
            <w:tcW w:w="851" w:type="dxa"/>
          </w:tcPr>
          <w:p w14:paraId="0E810F3D" w14:textId="77777777" w:rsidR="009459A7" w:rsidRPr="00943D4C" w:rsidRDefault="009459A7" w:rsidP="00C8554F">
            <w:pPr>
              <w:keepNext/>
              <w:keepLines/>
              <w:spacing w:after="0"/>
              <w:rPr>
                <w:rFonts w:ascii="Arial" w:hAnsi="Arial"/>
                <w:sz w:val="18"/>
              </w:rPr>
            </w:pPr>
            <w:r w:rsidRPr="00943D4C">
              <w:rPr>
                <w:rFonts w:ascii="Arial" w:hAnsi="Arial"/>
                <w:sz w:val="18"/>
              </w:rPr>
              <w:t>B02</w:t>
            </w:r>
          </w:p>
        </w:tc>
        <w:tc>
          <w:tcPr>
            <w:tcW w:w="851" w:type="dxa"/>
          </w:tcPr>
          <w:p w14:paraId="08325CC6" w14:textId="77777777" w:rsidR="009459A7" w:rsidRPr="00943D4C" w:rsidRDefault="009459A7" w:rsidP="00C8554F">
            <w:pPr>
              <w:keepNext/>
              <w:keepLines/>
              <w:spacing w:after="0"/>
              <w:rPr>
                <w:rFonts w:ascii="Arial" w:hAnsi="Arial"/>
                <w:sz w:val="18"/>
              </w:rPr>
            </w:pPr>
            <w:r w:rsidRPr="00943D4C">
              <w:rPr>
                <w:rFonts w:ascii="Arial" w:hAnsi="Arial"/>
                <w:sz w:val="18"/>
              </w:rPr>
              <w:t>B03</w:t>
            </w:r>
          </w:p>
        </w:tc>
        <w:tc>
          <w:tcPr>
            <w:tcW w:w="851" w:type="dxa"/>
          </w:tcPr>
          <w:p w14:paraId="0F1DC198" w14:textId="77777777" w:rsidR="009459A7" w:rsidRPr="00943D4C" w:rsidRDefault="009459A7" w:rsidP="00C8554F">
            <w:pPr>
              <w:keepNext/>
              <w:keepLines/>
              <w:spacing w:after="0"/>
              <w:rPr>
                <w:rFonts w:ascii="Arial" w:hAnsi="Arial"/>
                <w:sz w:val="18"/>
              </w:rPr>
            </w:pPr>
            <w:r w:rsidRPr="00943D4C">
              <w:rPr>
                <w:rFonts w:ascii="Arial" w:hAnsi="Arial"/>
                <w:sz w:val="18"/>
              </w:rPr>
              <w:t>B04</w:t>
            </w:r>
          </w:p>
        </w:tc>
        <w:tc>
          <w:tcPr>
            <w:tcW w:w="851" w:type="dxa"/>
          </w:tcPr>
          <w:p w14:paraId="03989766" w14:textId="77777777" w:rsidR="009459A7" w:rsidRPr="00943D4C" w:rsidRDefault="009459A7" w:rsidP="00C8554F">
            <w:pPr>
              <w:keepNext/>
              <w:keepLines/>
              <w:spacing w:after="0"/>
              <w:rPr>
                <w:rFonts w:ascii="Arial" w:hAnsi="Arial"/>
                <w:sz w:val="18"/>
              </w:rPr>
            </w:pPr>
            <w:r w:rsidRPr="00943D4C">
              <w:rPr>
                <w:rFonts w:ascii="Arial" w:hAnsi="Arial"/>
                <w:sz w:val="18"/>
              </w:rPr>
              <w:t>B05</w:t>
            </w:r>
          </w:p>
        </w:tc>
        <w:tc>
          <w:tcPr>
            <w:tcW w:w="851" w:type="dxa"/>
          </w:tcPr>
          <w:p w14:paraId="0FF4D9DB" w14:textId="77777777" w:rsidR="009459A7" w:rsidRPr="00943D4C" w:rsidRDefault="009459A7" w:rsidP="00C8554F">
            <w:pPr>
              <w:keepNext/>
              <w:keepLines/>
              <w:spacing w:after="0"/>
              <w:rPr>
                <w:rFonts w:ascii="Arial" w:hAnsi="Arial"/>
                <w:sz w:val="18"/>
              </w:rPr>
            </w:pPr>
            <w:r w:rsidRPr="00943D4C">
              <w:rPr>
                <w:rFonts w:ascii="Arial" w:hAnsi="Arial"/>
                <w:sz w:val="18"/>
              </w:rPr>
              <w:t>B06</w:t>
            </w:r>
          </w:p>
        </w:tc>
        <w:tc>
          <w:tcPr>
            <w:tcW w:w="851" w:type="dxa"/>
          </w:tcPr>
          <w:p w14:paraId="3F566A12" w14:textId="77777777" w:rsidR="009459A7" w:rsidRPr="00943D4C" w:rsidRDefault="009459A7" w:rsidP="00C8554F">
            <w:pPr>
              <w:keepNext/>
              <w:keepLines/>
              <w:spacing w:after="0"/>
              <w:rPr>
                <w:rFonts w:ascii="Arial" w:hAnsi="Arial"/>
                <w:sz w:val="18"/>
              </w:rPr>
            </w:pPr>
            <w:r w:rsidRPr="00943D4C">
              <w:rPr>
                <w:rFonts w:ascii="Arial" w:hAnsi="Arial"/>
                <w:sz w:val="18"/>
              </w:rPr>
              <w:t>B07</w:t>
            </w:r>
          </w:p>
        </w:tc>
        <w:tc>
          <w:tcPr>
            <w:tcW w:w="851" w:type="dxa"/>
          </w:tcPr>
          <w:p w14:paraId="71300143" w14:textId="77777777" w:rsidR="009459A7" w:rsidRPr="00943D4C" w:rsidRDefault="009459A7" w:rsidP="00C8554F">
            <w:pPr>
              <w:keepNext/>
              <w:keepLines/>
              <w:spacing w:after="0"/>
              <w:rPr>
                <w:rFonts w:ascii="Arial" w:hAnsi="Arial"/>
                <w:sz w:val="18"/>
              </w:rPr>
            </w:pPr>
            <w:r w:rsidRPr="00943D4C">
              <w:rPr>
                <w:rFonts w:ascii="Arial" w:hAnsi="Arial"/>
                <w:sz w:val="18"/>
              </w:rPr>
              <w:t>B08</w:t>
            </w:r>
          </w:p>
        </w:tc>
        <w:tc>
          <w:tcPr>
            <w:tcW w:w="851" w:type="dxa"/>
          </w:tcPr>
          <w:p w14:paraId="59AD678A" w14:textId="77777777" w:rsidR="009459A7" w:rsidRPr="00943D4C" w:rsidRDefault="009459A7" w:rsidP="00C8554F">
            <w:pPr>
              <w:keepNext/>
              <w:keepLines/>
              <w:spacing w:after="0"/>
              <w:rPr>
                <w:rFonts w:ascii="Arial" w:hAnsi="Arial"/>
                <w:sz w:val="18"/>
              </w:rPr>
            </w:pPr>
            <w:r w:rsidRPr="00943D4C">
              <w:rPr>
                <w:rFonts w:ascii="Arial" w:hAnsi="Arial"/>
                <w:sz w:val="18"/>
              </w:rPr>
              <w:t>B09</w:t>
            </w:r>
          </w:p>
        </w:tc>
        <w:tc>
          <w:tcPr>
            <w:tcW w:w="851" w:type="dxa"/>
          </w:tcPr>
          <w:p w14:paraId="6C6A113E" w14:textId="77777777" w:rsidR="009459A7" w:rsidRPr="00943D4C" w:rsidRDefault="009459A7" w:rsidP="00C8554F">
            <w:pPr>
              <w:keepNext/>
              <w:keepLines/>
              <w:spacing w:after="0"/>
              <w:rPr>
                <w:rFonts w:ascii="Arial" w:hAnsi="Arial"/>
                <w:sz w:val="18"/>
              </w:rPr>
            </w:pPr>
            <w:r w:rsidRPr="00943D4C">
              <w:rPr>
                <w:rFonts w:ascii="Arial" w:hAnsi="Arial"/>
                <w:sz w:val="18"/>
              </w:rPr>
              <w:t>B10</w:t>
            </w:r>
          </w:p>
        </w:tc>
      </w:tr>
      <w:tr w:rsidR="009459A7" w:rsidRPr="00943D4C" w14:paraId="0A079132" w14:textId="77777777" w:rsidTr="00C8554F">
        <w:tc>
          <w:tcPr>
            <w:tcW w:w="907" w:type="dxa"/>
            <w:tcBorders>
              <w:bottom w:val="single" w:sz="4" w:space="0" w:color="auto"/>
            </w:tcBorders>
          </w:tcPr>
          <w:p w14:paraId="594C435B" w14:textId="77777777" w:rsidR="009459A7" w:rsidRPr="00943D4C" w:rsidRDefault="009459A7" w:rsidP="00C8554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5DC0D41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9968FD7"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018F822"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8F3FFB3"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53A55D9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A03D1A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F8EDA2B"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654900B"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6526C977" w14:textId="77777777" w:rsidR="009459A7" w:rsidRPr="00943D4C" w:rsidRDefault="009459A7" w:rsidP="00C8554F">
            <w:pPr>
              <w:keepNext/>
              <w:keepLines/>
              <w:spacing w:after="0"/>
              <w:rPr>
                <w:rFonts w:ascii="Arial" w:hAnsi="Arial"/>
                <w:sz w:val="18"/>
              </w:rPr>
            </w:pPr>
            <w:r w:rsidRPr="00943D4C">
              <w:rPr>
                <w:rFonts w:ascii="Arial" w:hAnsi="Arial"/>
                <w:sz w:val="18"/>
              </w:rPr>
              <w:t>0</w:t>
            </w:r>
            <w:r>
              <w:rPr>
                <w:rFonts w:ascii="Arial" w:hAnsi="Arial"/>
                <w:sz w:val="18"/>
              </w:rPr>
              <w:t>8</w:t>
            </w:r>
          </w:p>
        </w:tc>
        <w:tc>
          <w:tcPr>
            <w:tcW w:w="851" w:type="dxa"/>
          </w:tcPr>
          <w:p w14:paraId="1C0BC169" w14:textId="77777777" w:rsidR="009459A7" w:rsidRPr="00943D4C" w:rsidRDefault="009459A7" w:rsidP="00C8554F">
            <w:pPr>
              <w:keepNext/>
              <w:keepLines/>
              <w:spacing w:after="0"/>
              <w:rPr>
                <w:rFonts w:ascii="Arial" w:hAnsi="Arial"/>
                <w:sz w:val="18"/>
              </w:rPr>
            </w:pPr>
            <w:r>
              <w:rPr>
                <w:rFonts w:ascii="Arial" w:hAnsi="Arial"/>
                <w:sz w:val="18"/>
              </w:rPr>
              <w:t>0</w:t>
            </w:r>
            <w:r w:rsidRPr="00943D4C">
              <w:rPr>
                <w:rFonts w:ascii="Arial" w:hAnsi="Arial"/>
                <w:sz w:val="18"/>
              </w:rPr>
              <w:t>0</w:t>
            </w:r>
          </w:p>
        </w:tc>
      </w:tr>
      <w:tr w:rsidR="009459A7" w:rsidRPr="00943D4C" w14:paraId="5041537B" w14:textId="77777777" w:rsidTr="00C8554F">
        <w:tc>
          <w:tcPr>
            <w:tcW w:w="907" w:type="dxa"/>
            <w:tcBorders>
              <w:top w:val="single" w:sz="4" w:space="0" w:color="auto"/>
              <w:left w:val="nil"/>
              <w:bottom w:val="nil"/>
              <w:right w:val="single" w:sz="4" w:space="0" w:color="auto"/>
            </w:tcBorders>
          </w:tcPr>
          <w:p w14:paraId="5F59D98B" w14:textId="77777777" w:rsidR="009459A7" w:rsidRPr="00943D4C" w:rsidRDefault="009459A7" w:rsidP="00C8554F">
            <w:pPr>
              <w:keepNext/>
              <w:keepLines/>
              <w:spacing w:after="0"/>
              <w:rPr>
                <w:rFonts w:ascii="Arial" w:hAnsi="Arial"/>
                <w:sz w:val="18"/>
              </w:rPr>
            </w:pPr>
          </w:p>
        </w:tc>
        <w:tc>
          <w:tcPr>
            <w:tcW w:w="851" w:type="dxa"/>
            <w:tcBorders>
              <w:top w:val="single" w:sz="4" w:space="0" w:color="auto"/>
              <w:left w:val="single" w:sz="4" w:space="0" w:color="auto"/>
            </w:tcBorders>
          </w:tcPr>
          <w:p w14:paraId="14FB940C" w14:textId="77777777" w:rsidR="009459A7" w:rsidRPr="00943D4C" w:rsidRDefault="009459A7" w:rsidP="00C8554F">
            <w:pPr>
              <w:keepNext/>
              <w:keepLines/>
              <w:spacing w:after="0"/>
              <w:rPr>
                <w:rFonts w:ascii="Arial" w:hAnsi="Arial"/>
                <w:sz w:val="18"/>
              </w:rPr>
            </w:pPr>
            <w:r w:rsidRPr="00943D4C">
              <w:rPr>
                <w:rFonts w:ascii="Arial" w:hAnsi="Arial"/>
                <w:sz w:val="18"/>
              </w:rPr>
              <w:t>B11</w:t>
            </w:r>
          </w:p>
        </w:tc>
        <w:tc>
          <w:tcPr>
            <w:tcW w:w="851" w:type="dxa"/>
          </w:tcPr>
          <w:p w14:paraId="126B4F14" w14:textId="77777777" w:rsidR="009459A7" w:rsidRPr="00943D4C" w:rsidRDefault="009459A7" w:rsidP="00C8554F">
            <w:pPr>
              <w:keepNext/>
              <w:keepLines/>
              <w:spacing w:after="0"/>
              <w:rPr>
                <w:rFonts w:ascii="Arial" w:hAnsi="Arial"/>
                <w:sz w:val="18"/>
              </w:rPr>
            </w:pPr>
            <w:r w:rsidRPr="00943D4C">
              <w:rPr>
                <w:rFonts w:ascii="Arial" w:hAnsi="Arial"/>
                <w:sz w:val="18"/>
              </w:rPr>
              <w:t>B12</w:t>
            </w:r>
          </w:p>
        </w:tc>
        <w:tc>
          <w:tcPr>
            <w:tcW w:w="851" w:type="dxa"/>
          </w:tcPr>
          <w:p w14:paraId="39C56704" w14:textId="77777777" w:rsidR="009459A7" w:rsidRPr="00943D4C" w:rsidRDefault="009459A7" w:rsidP="00C8554F">
            <w:pPr>
              <w:keepNext/>
              <w:keepLines/>
              <w:spacing w:after="0"/>
              <w:rPr>
                <w:rFonts w:ascii="Arial" w:hAnsi="Arial"/>
                <w:sz w:val="18"/>
              </w:rPr>
            </w:pPr>
            <w:r w:rsidRPr="00943D4C">
              <w:rPr>
                <w:rFonts w:ascii="Arial" w:hAnsi="Arial"/>
                <w:sz w:val="18"/>
              </w:rPr>
              <w:t>B13</w:t>
            </w:r>
          </w:p>
        </w:tc>
        <w:tc>
          <w:tcPr>
            <w:tcW w:w="851" w:type="dxa"/>
          </w:tcPr>
          <w:p w14:paraId="650DD97F" w14:textId="77777777" w:rsidR="009459A7" w:rsidRPr="00943D4C" w:rsidRDefault="009459A7" w:rsidP="00C8554F">
            <w:pPr>
              <w:keepNext/>
              <w:keepLines/>
              <w:spacing w:after="0"/>
              <w:rPr>
                <w:rFonts w:ascii="Arial" w:hAnsi="Arial"/>
                <w:sz w:val="18"/>
              </w:rPr>
            </w:pPr>
            <w:r w:rsidRPr="00943D4C">
              <w:rPr>
                <w:rFonts w:ascii="Arial" w:hAnsi="Arial"/>
                <w:sz w:val="18"/>
              </w:rPr>
              <w:t>B14</w:t>
            </w:r>
          </w:p>
        </w:tc>
        <w:tc>
          <w:tcPr>
            <w:tcW w:w="851" w:type="dxa"/>
          </w:tcPr>
          <w:p w14:paraId="5F5DBD31" w14:textId="77777777" w:rsidR="009459A7" w:rsidRPr="00943D4C" w:rsidRDefault="009459A7" w:rsidP="00C8554F">
            <w:pPr>
              <w:keepNext/>
              <w:keepLines/>
              <w:spacing w:after="0"/>
              <w:rPr>
                <w:rFonts w:ascii="Arial" w:hAnsi="Arial"/>
                <w:sz w:val="18"/>
              </w:rPr>
            </w:pPr>
            <w:r w:rsidRPr="00943D4C">
              <w:rPr>
                <w:rFonts w:ascii="Arial" w:hAnsi="Arial"/>
                <w:sz w:val="18"/>
              </w:rPr>
              <w:t>B15</w:t>
            </w:r>
          </w:p>
        </w:tc>
        <w:tc>
          <w:tcPr>
            <w:tcW w:w="851" w:type="dxa"/>
          </w:tcPr>
          <w:p w14:paraId="2A2FFBC2" w14:textId="77777777" w:rsidR="009459A7" w:rsidRPr="00943D4C" w:rsidRDefault="009459A7" w:rsidP="00C8554F">
            <w:pPr>
              <w:keepNext/>
              <w:keepLines/>
              <w:spacing w:after="0"/>
              <w:rPr>
                <w:rFonts w:ascii="Arial" w:hAnsi="Arial"/>
                <w:sz w:val="18"/>
              </w:rPr>
            </w:pPr>
            <w:r w:rsidRPr="00943D4C">
              <w:rPr>
                <w:rFonts w:ascii="Arial" w:hAnsi="Arial"/>
                <w:sz w:val="18"/>
              </w:rPr>
              <w:t>B16</w:t>
            </w:r>
          </w:p>
        </w:tc>
        <w:tc>
          <w:tcPr>
            <w:tcW w:w="851" w:type="dxa"/>
          </w:tcPr>
          <w:p w14:paraId="0DDA1E17" w14:textId="77777777" w:rsidR="009459A7" w:rsidRPr="00943D4C" w:rsidRDefault="009459A7" w:rsidP="00C8554F">
            <w:pPr>
              <w:keepNext/>
              <w:keepLines/>
              <w:spacing w:after="0"/>
              <w:rPr>
                <w:rFonts w:ascii="Arial" w:hAnsi="Arial"/>
                <w:sz w:val="18"/>
              </w:rPr>
            </w:pPr>
            <w:r w:rsidRPr="00943D4C">
              <w:rPr>
                <w:rFonts w:ascii="Arial" w:hAnsi="Arial"/>
                <w:sz w:val="18"/>
              </w:rPr>
              <w:t>B17</w:t>
            </w:r>
          </w:p>
        </w:tc>
        <w:tc>
          <w:tcPr>
            <w:tcW w:w="851" w:type="dxa"/>
          </w:tcPr>
          <w:p w14:paraId="03C11F51" w14:textId="77777777" w:rsidR="009459A7" w:rsidRPr="00943D4C" w:rsidRDefault="009459A7" w:rsidP="00C8554F">
            <w:pPr>
              <w:keepNext/>
              <w:keepLines/>
              <w:spacing w:after="0"/>
              <w:rPr>
                <w:rFonts w:ascii="Arial" w:hAnsi="Arial"/>
                <w:sz w:val="18"/>
              </w:rPr>
            </w:pPr>
            <w:r w:rsidRPr="00943D4C">
              <w:rPr>
                <w:rFonts w:ascii="Arial" w:hAnsi="Arial"/>
                <w:sz w:val="18"/>
              </w:rPr>
              <w:t>B18</w:t>
            </w:r>
          </w:p>
        </w:tc>
        <w:tc>
          <w:tcPr>
            <w:tcW w:w="851" w:type="dxa"/>
          </w:tcPr>
          <w:p w14:paraId="22DB1A6E" w14:textId="77777777" w:rsidR="009459A7" w:rsidRPr="00943D4C" w:rsidRDefault="009459A7" w:rsidP="00C8554F">
            <w:pPr>
              <w:keepNext/>
              <w:keepLines/>
              <w:spacing w:after="0"/>
              <w:rPr>
                <w:rFonts w:ascii="Arial" w:hAnsi="Arial"/>
                <w:sz w:val="18"/>
              </w:rPr>
            </w:pPr>
            <w:r w:rsidRPr="00943D4C">
              <w:rPr>
                <w:rFonts w:ascii="Arial" w:hAnsi="Arial"/>
                <w:sz w:val="18"/>
              </w:rPr>
              <w:t>B19</w:t>
            </w:r>
          </w:p>
        </w:tc>
        <w:tc>
          <w:tcPr>
            <w:tcW w:w="851" w:type="dxa"/>
          </w:tcPr>
          <w:p w14:paraId="4A91A3AF" w14:textId="77777777" w:rsidR="009459A7" w:rsidRPr="00943D4C" w:rsidRDefault="009459A7" w:rsidP="00C8554F">
            <w:pPr>
              <w:keepNext/>
              <w:keepLines/>
              <w:spacing w:after="0"/>
              <w:rPr>
                <w:rFonts w:ascii="Arial" w:hAnsi="Arial"/>
                <w:sz w:val="18"/>
              </w:rPr>
            </w:pPr>
            <w:r w:rsidRPr="00943D4C">
              <w:rPr>
                <w:rFonts w:ascii="Arial" w:hAnsi="Arial"/>
                <w:sz w:val="18"/>
              </w:rPr>
              <w:t>B20</w:t>
            </w:r>
          </w:p>
        </w:tc>
      </w:tr>
      <w:tr w:rsidR="009459A7" w:rsidRPr="00943D4C" w14:paraId="1E51BEC1" w14:textId="77777777" w:rsidTr="00C8554F">
        <w:tc>
          <w:tcPr>
            <w:tcW w:w="907" w:type="dxa"/>
            <w:tcBorders>
              <w:top w:val="nil"/>
              <w:left w:val="nil"/>
              <w:bottom w:val="nil"/>
              <w:right w:val="single" w:sz="4" w:space="0" w:color="auto"/>
            </w:tcBorders>
          </w:tcPr>
          <w:p w14:paraId="752C6687"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436648D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606685B"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7EDE40A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2F622499" w14:textId="77777777" w:rsidR="009459A7" w:rsidRPr="00943D4C" w:rsidRDefault="009459A7" w:rsidP="00C8554F">
            <w:pPr>
              <w:keepNext/>
              <w:keepLines/>
              <w:spacing w:after="0"/>
              <w:rPr>
                <w:rFonts w:ascii="Arial" w:hAnsi="Arial"/>
                <w:sz w:val="18"/>
              </w:rPr>
            </w:pPr>
            <w:r w:rsidRPr="00943D4C">
              <w:rPr>
                <w:rFonts w:ascii="Arial" w:hAnsi="Arial"/>
                <w:sz w:val="18"/>
              </w:rPr>
              <w:t>40</w:t>
            </w:r>
          </w:p>
        </w:tc>
        <w:tc>
          <w:tcPr>
            <w:tcW w:w="851" w:type="dxa"/>
          </w:tcPr>
          <w:p w14:paraId="6322DFC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BEF486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5B98E55"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A96107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A02B145"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3457909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8FF026D" w14:textId="77777777" w:rsidTr="00C8554F">
        <w:tc>
          <w:tcPr>
            <w:tcW w:w="907" w:type="dxa"/>
            <w:tcBorders>
              <w:top w:val="nil"/>
              <w:left w:val="nil"/>
              <w:bottom w:val="nil"/>
              <w:right w:val="single" w:sz="4" w:space="0" w:color="auto"/>
            </w:tcBorders>
          </w:tcPr>
          <w:p w14:paraId="410FAECE"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11B1F3A0" w14:textId="77777777" w:rsidR="009459A7" w:rsidRPr="00943D4C" w:rsidRDefault="009459A7" w:rsidP="00C8554F">
            <w:pPr>
              <w:keepNext/>
              <w:keepLines/>
              <w:spacing w:after="0"/>
              <w:rPr>
                <w:rFonts w:ascii="Arial" w:hAnsi="Arial"/>
                <w:sz w:val="18"/>
              </w:rPr>
            </w:pPr>
            <w:r w:rsidRPr="00943D4C">
              <w:rPr>
                <w:rFonts w:ascii="Arial" w:hAnsi="Arial"/>
                <w:sz w:val="18"/>
              </w:rPr>
              <w:t>B21</w:t>
            </w:r>
          </w:p>
        </w:tc>
        <w:tc>
          <w:tcPr>
            <w:tcW w:w="851" w:type="dxa"/>
          </w:tcPr>
          <w:p w14:paraId="72DBEBFB" w14:textId="77777777" w:rsidR="009459A7" w:rsidRPr="00943D4C" w:rsidRDefault="009459A7" w:rsidP="00C8554F">
            <w:pPr>
              <w:keepNext/>
              <w:keepLines/>
              <w:spacing w:after="0"/>
              <w:rPr>
                <w:rFonts w:ascii="Arial" w:hAnsi="Arial"/>
                <w:sz w:val="18"/>
              </w:rPr>
            </w:pPr>
            <w:r w:rsidRPr="00943D4C">
              <w:rPr>
                <w:rFonts w:ascii="Arial" w:hAnsi="Arial"/>
                <w:sz w:val="18"/>
              </w:rPr>
              <w:t>B22</w:t>
            </w:r>
          </w:p>
        </w:tc>
        <w:tc>
          <w:tcPr>
            <w:tcW w:w="851" w:type="dxa"/>
          </w:tcPr>
          <w:p w14:paraId="79F8F87D" w14:textId="77777777" w:rsidR="009459A7" w:rsidRPr="00943D4C" w:rsidRDefault="009459A7" w:rsidP="00C8554F">
            <w:pPr>
              <w:keepNext/>
              <w:keepLines/>
              <w:spacing w:after="0"/>
              <w:rPr>
                <w:rFonts w:ascii="Arial" w:hAnsi="Arial"/>
                <w:sz w:val="18"/>
              </w:rPr>
            </w:pPr>
            <w:r w:rsidRPr="00943D4C">
              <w:rPr>
                <w:rFonts w:ascii="Arial" w:hAnsi="Arial"/>
                <w:sz w:val="18"/>
              </w:rPr>
              <w:t>B23</w:t>
            </w:r>
          </w:p>
        </w:tc>
        <w:tc>
          <w:tcPr>
            <w:tcW w:w="851" w:type="dxa"/>
          </w:tcPr>
          <w:p w14:paraId="5F61BA6F" w14:textId="77777777" w:rsidR="009459A7" w:rsidRPr="00943D4C" w:rsidRDefault="009459A7" w:rsidP="00C8554F">
            <w:pPr>
              <w:keepNext/>
              <w:keepLines/>
              <w:spacing w:after="0"/>
              <w:rPr>
                <w:rFonts w:ascii="Arial" w:hAnsi="Arial"/>
                <w:sz w:val="18"/>
              </w:rPr>
            </w:pPr>
            <w:r w:rsidRPr="00943D4C">
              <w:rPr>
                <w:rFonts w:ascii="Arial" w:hAnsi="Arial"/>
                <w:sz w:val="18"/>
              </w:rPr>
              <w:t>B24</w:t>
            </w:r>
          </w:p>
        </w:tc>
        <w:tc>
          <w:tcPr>
            <w:tcW w:w="851" w:type="dxa"/>
          </w:tcPr>
          <w:p w14:paraId="433A2B3C" w14:textId="77777777" w:rsidR="009459A7" w:rsidRPr="00943D4C" w:rsidRDefault="009459A7" w:rsidP="00C8554F">
            <w:pPr>
              <w:keepNext/>
              <w:keepLines/>
              <w:spacing w:after="0"/>
              <w:rPr>
                <w:rFonts w:ascii="Arial" w:hAnsi="Arial"/>
                <w:sz w:val="18"/>
              </w:rPr>
            </w:pPr>
            <w:r w:rsidRPr="00943D4C">
              <w:rPr>
                <w:rFonts w:ascii="Arial" w:hAnsi="Arial"/>
                <w:sz w:val="18"/>
              </w:rPr>
              <w:t>B25</w:t>
            </w:r>
          </w:p>
        </w:tc>
        <w:tc>
          <w:tcPr>
            <w:tcW w:w="851" w:type="dxa"/>
          </w:tcPr>
          <w:p w14:paraId="299980C1" w14:textId="77777777" w:rsidR="009459A7" w:rsidRPr="00943D4C" w:rsidRDefault="009459A7" w:rsidP="00C8554F">
            <w:pPr>
              <w:keepNext/>
              <w:keepLines/>
              <w:spacing w:after="0"/>
              <w:rPr>
                <w:rFonts w:ascii="Arial" w:hAnsi="Arial"/>
                <w:sz w:val="18"/>
              </w:rPr>
            </w:pPr>
            <w:r w:rsidRPr="00943D4C">
              <w:rPr>
                <w:rFonts w:ascii="Arial" w:hAnsi="Arial"/>
                <w:sz w:val="18"/>
              </w:rPr>
              <w:t>B26</w:t>
            </w:r>
          </w:p>
        </w:tc>
        <w:tc>
          <w:tcPr>
            <w:tcW w:w="851" w:type="dxa"/>
          </w:tcPr>
          <w:p w14:paraId="00ED2B6F" w14:textId="77777777" w:rsidR="009459A7" w:rsidRPr="00943D4C" w:rsidRDefault="009459A7" w:rsidP="00C8554F">
            <w:pPr>
              <w:keepNext/>
              <w:keepLines/>
              <w:spacing w:after="0"/>
              <w:rPr>
                <w:rFonts w:ascii="Arial" w:hAnsi="Arial"/>
                <w:sz w:val="18"/>
              </w:rPr>
            </w:pPr>
            <w:r w:rsidRPr="00943D4C">
              <w:rPr>
                <w:rFonts w:ascii="Arial" w:hAnsi="Arial"/>
                <w:sz w:val="18"/>
              </w:rPr>
              <w:t>B27</w:t>
            </w:r>
          </w:p>
        </w:tc>
        <w:tc>
          <w:tcPr>
            <w:tcW w:w="851" w:type="dxa"/>
          </w:tcPr>
          <w:p w14:paraId="25A7E119" w14:textId="77777777" w:rsidR="009459A7" w:rsidRPr="00943D4C" w:rsidRDefault="009459A7" w:rsidP="00C8554F">
            <w:pPr>
              <w:keepNext/>
              <w:keepLines/>
              <w:spacing w:after="0"/>
              <w:rPr>
                <w:rFonts w:ascii="Arial" w:hAnsi="Arial"/>
                <w:sz w:val="18"/>
              </w:rPr>
            </w:pPr>
            <w:r w:rsidRPr="00943D4C">
              <w:rPr>
                <w:rFonts w:ascii="Arial" w:hAnsi="Arial"/>
                <w:sz w:val="18"/>
              </w:rPr>
              <w:t>B28</w:t>
            </w:r>
          </w:p>
        </w:tc>
        <w:tc>
          <w:tcPr>
            <w:tcW w:w="851" w:type="dxa"/>
          </w:tcPr>
          <w:p w14:paraId="34733029" w14:textId="77777777" w:rsidR="009459A7" w:rsidRPr="00943D4C" w:rsidRDefault="009459A7" w:rsidP="00C8554F">
            <w:pPr>
              <w:keepNext/>
              <w:keepLines/>
              <w:spacing w:after="0"/>
              <w:rPr>
                <w:rFonts w:ascii="Arial" w:hAnsi="Arial"/>
                <w:sz w:val="18"/>
              </w:rPr>
            </w:pPr>
            <w:r w:rsidRPr="00943D4C">
              <w:rPr>
                <w:rFonts w:ascii="Arial" w:hAnsi="Arial"/>
                <w:sz w:val="18"/>
              </w:rPr>
              <w:t>B29</w:t>
            </w:r>
          </w:p>
        </w:tc>
        <w:tc>
          <w:tcPr>
            <w:tcW w:w="851" w:type="dxa"/>
          </w:tcPr>
          <w:p w14:paraId="420B5D17" w14:textId="77777777" w:rsidR="009459A7" w:rsidRPr="00943D4C" w:rsidRDefault="009459A7" w:rsidP="00C8554F">
            <w:pPr>
              <w:keepNext/>
              <w:keepLines/>
              <w:spacing w:after="0"/>
              <w:rPr>
                <w:rFonts w:ascii="Arial" w:hAnsi="Arial"/>
                <w:sz w:val="18"/>
              </w:rPr>
            </w:pPr>
            <w:r w:rsidRPr="00943D4C">
              <w:rPr>
                <w:rFonts w:ascii="Arial" w:hAnsi="Arial"/>
                <w:sz w:val="18"/>
              </w:rPr>
              <w:t>B30</w:t>
            </w:r>
          </w:p>
        </w:tc>
      </w:tr>
      <w:tr w:rsidR="009459A7" w:rsidRPr="00943D4C" w14:paraId="6446533E" w14:textId="77777777" w:rsidTr="00C8554F">
        <w:tc>
          <w:tcPr>
            <w:tcW w:w="907" w:type="dxa"/>
            <w:tcBorders>
              <w:top w:val="nil"/>
              <w:left w:val="nil"/>
              <w:bottom w:val="nil"/>
              <w:right w:val="single" w:sz="4" w:space="0" w:color="auto"/>
            </w:tcBorders>
          </w:tcPr>
          <w:p w14:paraId="7A0CE144"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B2AED7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shd w:val="clear" w:color="auto" w:fill="auto"/>
          </w:tcPr>
          <w:p w14:paraId="18E46FCF" w14:textId="77777777" w:rsidR="009459A7" w:rsidRPr="00493852" w:rsidRDefault="009459A7" w:rsidP="00C8554F">
            <w:pPr>
              <w:keepNext/>
              <w:keepLines/>
              <w:spacing w:after="0"/>
              <w:rPr>
                <w:rFonts w:ascii="Arial" w:hAnsi="Arial"/>
                <w:sz w:val="18"/>
                <w:highlight w:val="cyan"/>
              </w:rPr>
            </w:pPr>
            <w:r w:rsidRPr="00493852">
              <w:rPr>
                <w:rFonts w:ascii="Arial" w:hAnsi="Arial"/>
                <w:sz w:val="18"/>
              </w:rPr>
              <w:t>24</w:t>
            </w:r>
          </w:p>
        </w:tc>
        <w:tc>
          <w:tcPr>
            <w:tcW w:w="851" w:type="dxa"/>
          </w:tcPr>
          <w:p w14:paraId="0EA2048F"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7895A9CD" w14:textId="77777777" w:rsidR="009459A7" w:rsidRPr="00943D4C" w:rsidRDefault="009459A7" w:rsidP="00C8554F">
            <w:pPr>
              <w:keepNext/>
              <w:keepLines/>
              <w:spacing w:after="0"/>
              <w:rPr>
                <w:rFonts w:ascii="Arial" w:hAnsi="Arial"/>
                <w:sz w:val="18"/>
              </w:rPr>
            </w:pPr>
            <w:r>
              <w:rPr>
                <w:rFonts w:ascii="Arial" w:hAnsi="Arial"/>
                <w:sz w:val="18"/>
              </w:rPr>
              <w:t>08</w:t>
            </w:r>
          </w:p>
        </w:tc>
        <w:tc>
          <w:tcPr>
            <w:tcW w:w="851" w:type="dxa"/>
          </w:tcPr>
          <w:p w14:paraId="20A02518"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ABBDADE"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53C8459F"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4523CFD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9E90DE0"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CC608A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5A38D57" w14:textId="77777777" w:rsidTr="00C8554F">
        <w:tc>
          <w:tcPr>
            <w:tcW w:w="907" w:type="dxa"/>
            <w:tcBorders>
              <w:top w:val="nil"/>
              <w:left w:val="nil"/>
              <w:bottom w:val="nil"/>
              <w:right w:val="single" w:sz="4" w:space="0" w:color="auto"/>
            </w:tcBorders>
          </w:tcPr>
          <w:p w14:paraId="78F45F4A"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1F89E0E" w14:textId="77777777" w:rsidR="009459A7" w:rsidRPr="00943D4C" w:rsidRDefault="009459A7" w:rsidP="00C8554F">
            <w:pPr>
              <w:keepNext/>
              <w:keepLines/>
              <w:spacing w:after="0"/>
              <w:rPr>
                <w:rFonts w:ascii="Arial" w:hAnsi="Arial"/>
                <w:sz w:val="18"/>
              </w:rPr>
            </w:pPr>
            <w:r w:rsidRPr="00943D4C">
              <w:rPr>
                <w:rFonts w:ascii="Arial" w:hAnsi="Arial"/>
                <w:sz w:val="18"/>
              </w:rPr>
              <w:t>B31</w:t>
            </w:r>
          </w:p>
        </w:tc>
        <w:tc>
          <w:tcPr>
            <w:tcW w:w="851" w:type="dxa"/>
          </w:tcPr>
          <w:p w14:paraId="49D468CF" w14:textId="77777777" w:rsidR="009459A7" w:rsidRPr="00943D4C" w:rsidRDefault="009459A7" w:rsidP="00C8554F">
            <w:pPr>
              <w:keepNext/>
              <w:keepLines/>
              <w:spacing w:after="0"/>
              <w:rPr>
                <w:rFonts w:ascii="Arial" w:hAnsi="Arial"/>
                <w:sz w:val="18"/>
              </w:rPr>
            </w:pPr>
            <w:r w:rsidRPr="00943D4C">
              <w:rPr>
                <w:rFonts w:ascii="Arial" w:hAnsi="Arial"/>
                <w:sz w:val="18"/>
              </w:rPr>
              <w:t>B32</w:t>
            </w:r>
          </w:p>
        </w:tc>
        <w:tc>
          <w:tcPr>
            <w:tcW w:w="851" w:type="dxa"/>
          </w:tcPr>
          <w:p w14:paraId="74C5B259" w14:textId="77777777" w:rsidR="009459A7" w:rsidRPr="00943D4C" w:rsidRDefault="009459A7" w:rsidP="00C8554F">
            <w:pPr>
              <w:keepNext/>
              <w:keepLines/>
              <w:spacing w:after="0"/>
              <w:rPr>
                <w:rFonts w:ascii="Arial" w:hAnsi="Arial"/>
                <w:sz w:val="18"/>
              </w:rPr>
            </w:pPr>
            <w:r w:rsidRPr="00943D4C">
              <w:rPr>
                <w:rFonts w:ascii="Arial" w:hAnsi="Arial"/>
                <w:sz w:val="18"/>
              </w:rPr>
              <w:t>B33</w:t>
            </w:r>
          </w:p>
        </w:tc>
        <w:tc>
          <w:tcPr>
            <w:tcW w:w="851" w:type="dxa"/>
          </w:tcPr>
          <w:p w14:paraId="5F5808C6" w14:textId="77777777" w:rsidR="009459A7" w:rsidRPr="00943D4C" w:rsidRDefault="009459A7" w:rsidP="00C8554F">
            <w:pPr>
              <w:keepNext/>
              <w:keepLines/>
              <w:spacing w:after="0"/>
              <w:rPr>
                <w:rFonts w:ascii="Arial" w:hAnsi="Arial"/>
                <w:sz w:val="18"/>
              </w:rPr>
            </w:pPr>
            <w:r w:rsidRPr="00943D4C">
              <w:rPr>
                <w:rFonts w:ascii="Arial" w:hAnsi="Arial"/>
                <w:sz w:val="18"/>
              </w:rPr>
              <w:t>B34</w:t>
            </w:r>
          </w:p>
        </w:tc>
        <w:tc>
          <w:tcPr>
            <w:tcW w:w="851" w:type="dxa"/>
          </w:tcPr>
          <w:p w14:paraId="4F558B4A" w14:textId="77777777" w:rsidR="009459A7" w:rsidRPr="00943D4C" w:rsidRDefault="009459A7" w:rsidP="00C8554F">
            <w:pPr>
              <w:keepNext/>
              <w:keepLines/>
              <w:spacing w:after="0"/>
              <w:rPr>
                <w:rFonts w:ascii="Arial" w:hAnsi="Arial"/>
                <w:sz w:val="18"/>
              </w:rPr>
            </w:pPr>
            <w:r w:rsidRPr="00943D4C">
              <w:rPr>
                <w:rFonts w:ascii="Arial" w:hAnsi="Arial"/>
                <w:sz w:val="18"/>
              </w:rPr>
              <w:t>B35</w:t>
            </w:r>
          </w:p>
        </w:tc>
        <w:tc>
          <w:tcPr>
            <w:tcW w:w="851" w:type="dxa"/>
          </w:tcPr>
          <w:p w14:paraId="1FCD7D49" w14:textId="77777777" w:rsidR="009459A7" w:rsidRPr="00943D4C" w:rsidRDefault="009459A7" w:rsidP="00C8554F">
            <w:pPr>
              <w:keepNext/>
              <w:keepLines/>
              <w:spacing w:after="0"/>
              <w:rPr>
                <w:rFonts w:ascii="Arial" w:hAnsi="Arial"/>
                <w:sz w:val="18"/>
              </w:rPr>
            </w:pPr>
            <w:r w:rsidRPr="00943D4C">
              <w:rPr>
                <w:rFonts w:ascii="Arial" w:hAnsi="Arial"/>
                <w:sz w:val="18"/>
              </w:rPr>
              <w:t>B36</w:t>
            </w:r>
          </w:p>
        </w:tc>
        <w:tc>
          <w:tcPr>
            <w:tcW w:w="851" w:type="dxa"/>
          </w:tcPr>
          <w:p w14:paraId="294C2679" w14:textId="77777777" w:rsidR="009459A7" w:rsidRPr="00943D4C" w:rsidRDefault="009459A7" w:rsidP="00C8554F">
            <w:pPr>
              <w:keepNext/>
              <w:keepLines/>
              <w:spacing w:after="0"/>
              <w:rPr>
                <w:rFonts w:ascii="Arial" w:hAnsi="Arial"/>
                <w:sz w:val="18"/>
              </w:rPr>
            </w:pPr>
            <w:r w:rsidRPr="00943D4C">
              <w:rPr>
                <w:rFonts w:ascii="Arial" w:hAnsi="Arial"/>
                <w:sz w:val="18"/>
              </w:rPr>
              <w:t>B37</w:t>
            </w:r>
          </w:p>
        </w:tc>
        <w:tc>
          <w:tcPr>
            <w:tcW w:w="851" w:type="dxa"/>
          </w:tcPr>
          <w:p w14:paraId="696CB856" w14:textId="77777777" w:rsidR="009459A7" w:rsidRPr="00943D4C" w:rsidRDefault="009459A7" w:rsidP="00C8554F">
            <w:pPr>
              <w:keepNext/>
              <w:keepLines/>
              <w:spacing w:after="0"/>
              <w:rPr>
                <w:rFonts w:ascii="Arial" w:hAnsi="Arial"/>
                <w:sz w:val="18"/>
              </w:rPr>
            </w:pPr>
            <w:r w:rsidRPr="00943D4C">
              <w:rPr>
                <w:rFonts w:ascii="Arial" w:hAnsi="Arial"/>
                <w:sz w:val="18"/>
              </w:rPr>
              <w:t>B38</w:t>
            </w:r>
          </w:p>
        </w:tc>
        <w:tc>
          <w:tcPr>
            <w:tcW w:w="851" w:type="dxa"/>
          </w:tcPr>
          <w:p w14:paraId="0AE8A6EB" w14:textId="77777777" w:rsidR="009459A7" w:rsidRPr="00943D4C" w:rsidRDefault="009459A7" w:rsidP="00C8554F">
            <w:pPr>
              <w:keepNext/>
              <w:keepLines/>
              <w:spacing w:after="0"/>
              <w:rPr>
                <w:rFonts w:ascii="Arial" w:hAnsi="Arial"/>
                <w:sz w:val="18"/>
              </w:rPr>
            </w:pPr>
            <w:r w:rsidRPr="00943D4C">
              <w:rPr>
                <w:rFonts w:ascii="Arial" w:hAnsi="Arial"/>
                <w:sz w:val="18"/>
              </w:rPr>
              <w:t>B39</w:t>
            </w:r>
          </w:p>
        </w:tc>
        <w:tc>
          <w:tcPr>
            <w:tcW w:w="851" w:type="dxa"/>
          </w:tcPr>
          <w:p w14:paraId="1A583986" w14:textId="77777777" w:rsidR="009459A7" w:rsidRPr="00943D4C" w:rsidRDefault="009459A7" w:rsidP="00C8554F">
            <w:pPr>
              <w:keepNext/>
              <w:keepLines/>
              <w:spacing w:after="0"/>
              <w:rPr>
                <w:rFonts w:ascii="Arial" w:hAnsi="Arial"/>
                <w:sz w:val="18"/>
              </w:rPr>
            </w:pPr>
            <w:r w:rsidRPr="00943D4C">
              <w:rPr>
                <w:rFonts w:ascii="Arial" w:hAnsi="Arial"/>
                <w:sz w:val="18"/>
              </w:rPr>
              <w:t>B40</w:t>
            </w:r>
          </w:p>
        </w:tc>
      </w:tr>
      <w:tr w:rsidR="009459A7" w:rsidRPr="00943D4C" w14:paraId="3D178451" w14:textId="77777777" w:rsidTr="00C8554F">
        <w:tc>
          <w:tcPr>
            <w:tcW w:w="907" w:type="dxa"/>
            <w:tcBorders>
              <w:top w:val="nil"/>
              <w:left w:val="nil"/>
              <w:bottom w:val="nil"/>
              <w:right w:val="single" w:sz="4" w:space="0" w:color="auto"/>
            </w:tcBorders>
          </w:tcPr>
          <w:p w14:paraId="2E721D45"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6AD9B1A9"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C81992E" w14:textId="77777777" w:rsidR="009459A7" w:rsidRPr="00943D4C" w:rsidRDefault="009459A7" w:rsidP="00C8554F">
            <w:pPr>
              <w:keepNext/>
              <w:keepLines/>
              <w:spacing w:after="0"/>
              <w:rPr>
                <w:rFonts w:ascii="Arial" w:hAnsi="Arial"/>
                <w:sz w:val="18"/>
              </w:rPr>
            </w:pPr>
            <w:r>
              <w:rPr>
                <w:rFonts w:ascii="Arial" w:hAnsi="Arial"/>
                <w:sz w:val="18"/>
              </w:rPr>
              <w:t>3</w:t>
            </w:r>
            <w:r w:rsidRPr="00943D4C">
              <w:rPr>
                <w:rFonts w:ascii="Arial" w:hAnsi="Arial"/>
                <w:sz w:val="18"/>
              </w:rPr>
              <w:t>4</w:t>
            </w:r>
          </w:p>
        </w:tc>
        <w:tc>
          <w:tcPr>
            <w:tcW w:w="851" w:type="dxa"/>
          </w:tcPr>
          <w:p w14:paraId="52DE4C0E"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518A6D4"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0DC4E285"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532B11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14C01EEA"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96EB7E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1791B192"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B55FEA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bl>
    <w:p w14:paraId="3B4A9167" w14:textId="77777777" w:rsidR="009459A7" w:rsidRDefault="009459A7" w:rsidP="000754C4"/>
    <w:p w14:paraId="1151C25A" w14:textId="09CFCB26" w:rsidR="00A9453A" w:rsidRDefault="00A9453A" w:rsidP="00A9453A">
      <w:pPr>
        <w:pStyle w:val="Heading3"/>
      </w:pPr>
      <w:r>
        <w:t>4.9.10</w:t>
      </w:r>
      <w:r>
        <w:tab/>
      </w:r>
      <w:r w:rsidR="00C87F00">
        <w:t>Void</w:t>
      </w:r>
    </w:p>
    <w:p w14:paraId="625CAF4F" w14:textId="11021FA7" w:rsidR="006E3A79" w:rsidRPr="00EB353D" w:rsidRDefault="006E3A79" w:rsidP="009459A7">
      <w:pPr>
        <w:pStyle w:val="Heading2"/>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lastRenderedPageBreak/>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lastRenderedPageBreak/>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t>Logically:</w:t>
      </w:r>
    </w:p>
    <w:p w14:paraId="70BC34DC" w14:textId="77777777" w:rsidR="005B7895" w:rsidRDefault="005B7895" w:rsidP="005B7895">
      <w:pPr>
        <w:keepLines/>
        <w:tabs>
          <w:tab w:val="left" w:pos="4678"/>
        </w:tabs>
        <w:spacing w:after="0"/>
        <w:ind w:left="1702" w:hanging="1418"/>
      </w:pPr>
      <w:r>
        <w:t>First record</w:t>
      </w:r>
    </w:p>
    <w:p w14:paraId="7F44BE73" w14:textId="27040120" w:rsidR="005B7895" w:rsidRDefault="005B7895" w:rsidP="005B7895">
      <w:pPr>
        <w:keepLines/>
        <w:tabs>
          <w:tab w:val="left" w:pos="4678"/>
        </w:tabs>
        <w:spacing w:after="0"/>
        <w:ind w:left="1702" w:hanging="1418"/>
      </w:pPr>
      <w:r>
        <w:tab/>
      </w:r>
      <w:r w:rsidR="001D1B57">
        <w:t>ngKSI</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206D5575" w:rsidR="005B7895" w:rsidRDefault="005B7895" w:rsidP="005B7895">
      <w:pPr>
        <w:keepLines/>
        <w:tabs>
          <w:tab w:val="left" w:pos="4678"/>
        </w:tabs>
        <w:spacing w:after="0"/>
        <w:ind w:left="1702" w:hanging="1418"/>
      </w:pPr>
      <w:r>
        <w:tab/>
      </w:r>
      <w:r w:rsidR="001D1B57">
        <w:t>ngKSI</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lastRenderedPageBreak/>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504979CE" w:rsidR="005B7895" w:rsidRDefault="005B7895" w:rsidP="005B7895">
      <w:pPr>
        <w:keepLines/>
        <w:tabs>
          <w:tab w:val="left" w:pos="4678"/>
        </w:tabs>
        <w:spacing w:after="0"/>
        <w:ind w:left="1702" w:hanging="1418"/>
      </w:pPr>
      <w:r>
        <w:tab/>
        <w:t>PLMN</w:t>
      </w:r>
      <w:r w:rsidR="001D1B57">
        <w:t xml:space="preserve"> identifier</w:t>
      </w:r>
      <w:r>
        <w:t>:</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2D6A95E2" w:rsidR="005B7895" w:rsidRDefault="005B7895" w:rsidP="005B7895">
      <w:pPr>
        <w:keepLines/>
        <w:tabs>
          <w:tab w:val="left" w:pos="4678"/>
        </w:tabs>
        <w:spacing w:after="0"/>
        <w:ind w:left="1702" w:hanging="1418"/>
      </w:pPr>
      <w:r>
        <w:tab/>
      </w:r>
      <w:r w:rsidR="001D1B57">
        <w:t>ngKSI</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05B11F48" w:rsidR="005B7895" w:rsidRDefault="005B7895" w:rsidP="005B7895">
      <w:pPr>
        <w:keepLines/>
        <w:tabs>
          <w:tab w:val="left" w:pos="4678"/>
        </w:tabs>
        <w:spacing w:after="0"/>
        <w:ind w:left="1702" w:hanging="1418"/>
      </w:pPr>
      <w:r>
        <w:tab/>
      </w:r>
      <w:r w:rsidR="001D1B57">
        <w:t>ngKSI</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6A9224B8" w:rsidR="005B7895" w:rsidRDefault="005B7895" w:rsidP="005B7895">
      <w:pPr>
        <w:keepLines/>
        <w:tabs>
          <w:tab w:val="left" w:pos="4678"/>
        </w:tabs>
        <w:spacing w:after="0"/>
        <w:ind w:left="1702" w:hanging="1418"/>
      </w:pPr>
      <w:r>
        <w:tab/>
        <w:t>PLMN</w:t>
      </w:r>
      <w:r w:rsidR="001D1B57">
        <w:t xml:space="preserve"> identifier</w:t>
      </w:r>
      <w:r>
        <w:t>:</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lastRenderedPageBreak/>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lastRenderedPageBreak/>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23E7B486" w:rsidR="00454F0A" w:rsidRPr="00A12895" w:rsidRDefault="00852C4C" w:rsidP="008D7881">
            <w:pPr>
              <w:pStyle w:val="Default"/>
              <w:rPr>
                <w:sz w:val="18"/>
                <w:szCs w:val="18"/>
              </w:rPr>
            </w:pPr>
            <w:r w:rsidRPr="000625E7">
              <w:rPr>
                <w:sz w:val="18"/>
                <w:szCs w:val="18"/>
              </w:rPr>
              <w:t>3GPP PS Data Off separate Home and Roaming lists</w:t>
            </w: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09715C2" w14:textId="77777777" w:rsidTr="008D7881">
        <w:tc>
          <w:tcPr>
            <w:tcW w:w="1474" w:type="dxa"/>
          </w:tcPr>
          <w:p w14:paraId="3BA9CA79" w14:textId="1D055B1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8917C5" w:rsidRPr="003E1A8C" w:rsidRDefault="008917C5" w:rsidP="008917C5">
            <w:pPr>
              <w:spacing w:after="0"/>
              <w:ind w:left="34"/>
              <w:rPr>
                <w:rFonts w:ascii="Arial" w:hAnsi="Arial"/>
                <w:sz w:val="18"/>
              </w:rPr>
            </w:pPr>
          </w:p>
        </w:tc>
        <w:tc>
          <w:tcPr>
            <w:tcW w:w="4706" w:type="dxa"/>
          </w:tcPr>
          <w:p w14:paraId="74EB563A" w14:textId="7183E029" w:rsidR="008917C5" w:rsidRDefault="008917C5" w:rsidP="008917C5">
            <w:pPr>
              <w:pStyle w:val="Default"/>
              <w:rPr>
                <w:sz w:val="18"/>
                <w:szCs w:val="18"/>
              </w:rPr>
            </w:pPr>
            <w:r w:rsidRPr="000625E7">
              <w:rPr>
                <w:sz w:val="18"/>
                <w:szCs w:val="18"/>
              </w:rPr>
              <w:t>5G ProSe</w:t>
            </w:r>
          </w:p>
        </w:tc>
        <w:tc>
          <w:tcPr>
            <w:tcW w:w="1361" w:type="dxa"/>
          </w:tcPr>
          <w:p w14:paraId="0357F678" w14:textId="62BEE0A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95E97D0" w14:textId="77777777" w:rsidTr="008D7881">
        <w:tc>
          <w:tcPr>
            <w:tcW w:w="1474" w:type="dxa"/>
          </w:tcPr>
          <w:p w14:paraId="1F2AAE36" w14:textId="39B15C80"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8917C5" w:rsidRPr="003E1A8C" w:rsidRDefault="008917C5" w:rsidP="008917C5">
            <w:pPr>
              <w:spacing w:after="0"/>
              <w:ind w:left="34"/>
              <w:rPr>
                <w:rFonts w:ascii="Arial" w:hAnsi="Arial"/>
                <w:sz w:val="18"/>
              </w:rPr>
            </w:pPr>
          </w:p>
        </w:tc>
        <w:tc>
          <w:tcPr>
            <w:tcW w:w="4706" w:type="dxa"/>
          </w:tcPr>
          <w:p w14:paraId="57C0E479" w14:textId="150662B7" w:rsidR="008917C5" w:rsidRDefault="008917C5" w:rsidP="008917C5">
            <w:pPr>
              <w:pStyle w:val="Default"/>
              <w:rPr>
                <w:sz w:val="18"/>
                <w:szCs w:val="18"/>
              </w:rPr>
            </w:pPr>
            <w:r w:rsidRPr="004E1D44">
              <w:rPr>
                <w:sz w:val="18"/>
                <w:szCs w:val="18"/>
              </w:rPr>
              <w:t>Storage of disaster roaming information in USIM</w:t>
            </w:r>
          </w:p>
        </w:tc>
        <w:tc>
          <w:tcPr>
            <w:tcW w:w="1361" w:type="dxa"/>
          </w:tcPr>
          <w:p w14:paraId="1E09CF33" w14:textId="4628A1BE"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43406222" w14:textId="77777777" w:rsidTr="008D7881">
        <w:tc>
          <w:tcPr>
            <w:tcW w:w="1474" w:type="dxa"/>
          </w:tcPr>
          <w:p w14:paraId="3CF300EC" w14:textId="4DE3F12F"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8917C5" w:rsidRPr="003E1A8C" w:rsidRDefault="008917C5" w:rsidP="008917C5">
            <w:pPr>
              <w:spacing w:after="0"/>
              <w:ind w:left="34"/>
              <w:rPr>
                <w:rFonts w:ascii="Arial" w:hAnsi="Arial"/>
                <w:sz w:val="18"/>
              </w:rPr>
            </w:pPr>
          </w:p>
        </w:tc>
        <w:tc>
          <w:tcPr>
            <w:tcW w:w="4706" w:type="dxa"/>
          </w:tcPr>
          <w:p w14:paraId="636E2D29" w14:textId="24077C9D" w:rsidR="008917C5" w:rsidRDefault="008917C5" w:rsidP="008917C5">
            <w:pPr>
              <w:pStyle w:val="Default"/>
              <w:rPr>
                <w:sz w:val="18"/>
                <w:szCs w:val="18"/>
              </w:rPr>
            </w:pPr>
            <w:r w:rsidRPr="004E1D44">
              <w:rPr>
                <w:sz w:val="18"/>
                <w:szCs w:val="18"/>
              </w:rPr>
              <w:t>Pre-configured eDRX parameters</w:t>
            </w:r>
          </w:p>
        </w:tc>
        <w:tc>
          <w:tcPr>
            <w:tcW w:w="1361" w:type="dxa"/>
          </w:tcPr>
          <w:p w14:paraId="14C77782" w14:textId="3084F0E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99D9B18" w14:textId="77777777" w:rsidTr="008D7881">
        <w:tc>
          <w:tcPr>
            <w:tcW w:w="1474" w:type="dxa"/>
          </w:tcPr>
          <w:p w14:paraId="18019D21" w14:textId="480F1FF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8917C5" w:rsidRPr="003E1A8C" w:rsidRDefault="008917C5" w:rsidP="008917C5">
            <w:pPr>
              <w:spacing w:after="0"/>
              <w:ind w:left="34"/>
              <w:rPr>
                <w:rFonts w:ascii="Arial" w:hAnsi="Arial"/>
                <w:sz w:val="18"/>
              </w:rPr>
            </w:pPr>
          </w:p>
        </w:tc>
        <w:tc>
          <w:tcPr>
            <w:tcW w:w="4706" w:type="dxa"/>
          </w:tcPr>
          <w:p w14:paraId="3B4447A3" w14:textId="6BCEEF08" w:rsidR="008917C5" w:rsidRDefault="008917C5" w:rsidP="008917C5">
            <w:pPr>
              <w:pStyle w:val="Default"/>
              <w:rPr>
                <w:sz w:val="18"/>
                <w:szCs w:val="18"/>
              </w:rPr>
            </w:pPr>
            <w:r w:rsidRPr="004E1D44">
              <w:rPr>
                <w:sz w:val="18"/>
                <w:szCs w:val="18"/>
              </w:rPr>
              <w:t>5G NSWO support</w:t>
            </w:r>
          </w:p>
        </w:tc>
        <w:tc>
          <w:tcPr>
            <w:tcW w:w="1361" w:type="dxa"/>
          </w:tcPr>
          <w:p w14:paraId="457D0E62" w14:textId="434BA4E0"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0E02640D" w14:textId="77777777" w:rsidTr="008D7881">
        <w:tc>
          <w:tcPr>
            <w:tcW w:w="1474" w:type="dxa"/>
          </w:tcPr>
          <w:p w14:paraId="5E53CB39" w14:textId="6666140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8917C5" w:rsidRPr="003E1A8C" w:rsidRDefault="008917C5" w:rsidP="008917C5">
            <w:pPr>
              <w:spacing w:after="0"/>
              <w:ind w:left="34"/>
              <w:rPr>
                <w:rFonts w:ascii="Arial" w:hAnsi="Arial"/>
                <w:sz w:val="18"/>
              </w:rPr>
            </w:pPr>
          </w:p>
        </w:tc>
        <w:tc>
          <w:tcPr>
            <w:tcW w:w="4706" w:type="dxa"/>
          </w:tcPr>
          <w:p w14:paraId="01AA750D" w14:textId="751AD243" w:rsidR="008917C5" w:rsidRDefault="008917C5" w:rsidP="008917C5">
            <w:pPr>
              <w:pStyle w:val="Default"/>
              <w:rPr>
                <w:sz w:val="18"/>
                <w:szCs w:val="18"/>
              </w:rPr>
            </w:pPr>
            <w:r w:rsidRPr="000625E7">
              <w:rPr>
                <w:sz w:val="18"/>
                <w:szCs w:val="18"/>
              </w:rPr>
              <w:t>PWS configuration for SNPN in USIM</w:t>
            </w:r>
          </w:p>
        </w:tc>
        <w:tc>
          <w:tcPr>
            <w:tcW w:w="1361" w:type="dxa"/>
          </w:tcPr>
          <w:p w14:paraId="0359258E" w14:textId="4C1ABE8C"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3F93CE05" w14:textId="77777777" w:rsidTr="008D7881">
        <w:tc>
          <w:tcPr>
            <w:tcW w:w="1474" w:type="dxa"/>
          </w:tcPr>
          <w:p w14:paraId="0CC4F852" w14:textId="407ED08C"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8917C5" w:rsidRPr="003E1A8C" w:rsidRDefault="008917C5" w:rsidP="008917C5">
            <w:pPr>
              <w:spacing w:after="0"/>
              <w:ind w:left="34"/>
              <w:rPr>
                <w:rFonts w:ascii="Arial" w:hAnsi="Arial"/>
                <w:sz w:val="18"/>
              </w:rPr>
            </w:pPr>
          </w:p>
        </w:tc>
        <w:tc>
          <w:tcPr>
            <w:tcW w:w="4706" w:type="dxa"/>
          </w:tcPr>
          <w:p w14:paraId="2198DD66" w14:textId="70C2C4E9" w:rsidR="008917C5" w:rsidRDefault="008917C5" w:rsidP="008917C5">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255EFA4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FA0021C" w14:textId="77777777" w:rsidTr="008D7881">
        <w:tc>
          <w:tcPr>
            <w:tcW w:w="1474" w:type="dxa"/>
          </w:tcPr>
          <w:p w14:paraId="245372F5" w14:textId="5F9B530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8917C5" w:rsidRPr="003E1A8C" w:rsidRDefault="008917C5" w:rsidP="008917C5">
            <w:pPr>
              <w:spacing w:after="0"/>
              <w:ind w:left="34"/>
              <w:rPr>
                <w:rFonts w:ascii="Arial" w:hAnsi="Arial"/>
                <w:sz w:val="18"/>
              </w:rPr>
            </w:pPr>
          </w:p>
        </w:tc>
        <w:tc>
          <w:tcPr>
            <w:tcW w:w="4706" w:type="dxa"/>
          </w:tcPr>
          <w:p w14:paraId="00F03F30" w14:textId="55070544" w:rsidR="008917C5" w:rsidRDefault="008917C5" w:rsidP="008917C5">
            <w:pPr>
              <w:pStyle w:val="Default"/>
              <w:rPr>
                <w:sz w:val="18"/>
                <w:szCs w:val="18"/>
              </w:rPr>
            </w:pPr>
            <w:r w:rsidRPr="004E1D44">
              <w:rPr>
                <w:sz w:val="18"/>
                <w:szCs w:val="18"/>
              </w:rPr>
              <w:t>KAUSF derivation configuration</w:t>
            </w:r>
          </w:p>
        </w:tc>
        <w:tc>
          <w:tcPr>
            <w:tcW w:w="1361" w:type="dxa"/>
          </w:tcPr>
          <w:p w14:paraId="1BB4BC14" w14:textId="093EC00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02F69D43" w14:textId="77777777" w:rsidR="001B4C39" w:rsidRPr="005162D3" w:rsidRDefault="001B4C39" w:rsidP="001B4C39">
      <w:pPr>
        <w:pStyle w:val="Heading3"/>
      </w:pPr>
      <w:bookmarkStart w:id="795" w:name="_Toc130989693"/>
      <w:r w:rsidRPr="005162D3">
        <w:t>4.15.2</w:t>
      </w:r>
      <w:r w:rsidRPr="005162D3">
        <w:tab/>
      </w:r>
      <w:bookmarkEnd w:id="795"/>
      <w:r w:rsidRPr="005162D3">
        <w:t>EF</w:t>
      </w:r>
      <w:r w:rsidRPr="005162D3">
        <w:rPr>
          <w:vertAlign w:val="subscript"/>
        </w:rPr>
        <w:t>MCHPPLMN</w:t>
      </w:r>
      <w:r w:rsidRPr="005162D3">
        <w:t xml:space="preserve"> (Multiplier Coefficient for Higher Priority PLMN search)</w:t>
      </w:r>
    </w:p>
    <w:p w14:paraId="49FBBC3B" w14:textId="77777777" w:rsidR="001B4C39" w:rsidRPr="005162D3" w:rsidRDefault="001B4C39" w:rsidP="001B4C39">
      <w:pPr>
        <w:ind w:left="568" w:hanging="284"/>
      </w:pPr>
      <w:r w:rsidRPr="005162D3">
        <w:t>Logically:</w:t>
      </w:r>
    </w:p>
    <w:p w14:paraId="59710BDE" w14:textId="77777777" w:rsidR="001B4C39" w:rsidRDefault="001B4C39" w:rsidP="001B4C39">
      <w:pPr>
        <w:pStyle w:val="B3"/>
      </w:pPr>
      <w:bookmarkStart w:id="796" w:name="MCCQCTEMPBM_00000125"/>
      <w:r w:rsidRPr="005162D3">
        <w:t>Multiplier coefficient: 00</w:t>
      </w:r>
    </w:p>
    <w:p w14:paraId="60E11DEF"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1B4C39" w:rsidRPr="005162D3" w14:paraId="576D5842" w14:textId="77777777" w:rsidTr="0003783D">
        <w:tc>
          <w:tcPr>
            <w:tcW w:w="959" w:type="dxa"/>
            <w:tcBorders>
              <w:top w:val="single" w:sz="4" w:space="0" w:color="auto"/>
              <w:left w:val="single" w:sz="4" w:space="0" w:color="auto"/>
              <w:bottom w:val="single" w:sz="4" w:space="0" w:color="auto"/>
              <w:right w:val="single" w:sz="4" w:space="0" w:color="auto"/>
            </w:tcBorders>
            <w:hideMark/>
          </w:tcPr>
          <w:bookmarkEnd w:id="796"/>
          <w:p w14:paraId="3746554F"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43785D"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r>
      <w:tr w:rsidR="001B4C39" w:rsidRPr="005162D3" w14:paraId="5A31FA61"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18DFB8F7"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C79F2A"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4A5F3933" w14:textId="77777777" w:rsidR="001B4C39" w:rsidRPr="005162D3" w:rsidRDefault="001B4C39" w:rsidP="001B4C39"/>
    <w:p w14:paraId="42222AD3" w14:textId="77777777" w:rsidR="001B4C39" w:rsidRPr="005162D3" w:rsidRDefault="001B4C39" w:rsidP="001B4C39">
      <w:pPr>
        <w:pStyle w:val="Heading3"/>
      </w:pPr>
      <w:r w:rsidRPr="005162D3">
        <w:t>4.15.3</w:t>
      </w:r>
      <w:r w:rsidRPr="005162D3">
        <w:tab/>
        <w:t>EF</w:t>
      </w:r>
      <w:r w:rsidRPr="005162D3">
        <w:rPr>
          <w:vertAlign w:val="subscript"/>
        </w:rPr>
        <w:t>HPLMNwACT</w:t>
      </w:r>
      <w:r w:rsidRPr="005162D3">
        <w:t xml:space="preserve"> (HPLMN selector with Access Technology)</w:t>
      </w:r>
    </w:p>
    <w:p w14:paraId="33D1BD91" w14:textId="77777777" w:rsidR="001B4C39" w:rsidRDefault="001B4C39" w:rsidP="001B4C39">
      <w:pPr>
        <w:ind w:left="568" w:hanging="284"/>
      </w:pPr>
      <w:r w:rsidRPr="005162D3">
        <w:t>Logically:</w:t>
      </w:r>
    </w:p>
    <w:p w14:paraId="10622025" w14:textId="575C8DBE" w:rsidR="001B4C39" w:rsidRPr="005162D3" w:rsidRDefault="001B4C39" w:rsidP="001B4C39">
      <w:pPr>
        <w:pStyle w:val="B3"/>
      </w:pPr>
      <w:r w:rsidRPr="005162D3">
        <w:t>PLMN:</w:t>
      </w:r>
      <w:r>
        <w:tab/>
      </w:r>
      <w:r>
        <w:tab/>
      </w:r>
      <w:r>
        <w:tab/>
      </w:r>
      <w:r>
        <w:tab/>
      </w:r>
      <w:r>
        <w:tab/>
      </w:r>
      <w:r>
        <w:tab/>
      </w:r>
      <w:r>
        <w:tab/>
      </w:r>
      <w:r>
        <w:tab/>
      </w:r>
      <w:r>
        <w:tab/>
      </w:r>
      <w:r w:rsidRPr="005162D3">
        <w:t>MCC 244 and MNC 081</w:t>
      </w:r>
    </w:p>
    <w:p w14:paraId="1F77F553" w14:textId="3DB565B4" w:rsidR="001B4C39" w:rsidRDefault="001B4C39" w:rsidP="001B4C39">
      <w:pPr>
        <w:pStyle w:val="B3"/>
      </w:pPr>
      <w:r w:rsidRPr="005162D3">
        <w:t>PLMN Access Technology Identifier:</w:t>
      </w:r>
      <w:r>
        <w:tab/>
      </w:r>
      <w:r w:rsidRPr="005162D3">
        <w:t>NG-RAN</w:t>
      </w:r>
    </w:p>
    <w:p w14:paraId="580B286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1B4C39" w:rsidRPr="005162D3" w14:paraId="45B7A3D8"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F18BFB2"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7EDAD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49D64E3"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5340D97"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8FA2B60"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305EF3B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B5</w:t>
            </w:r>
          </w:p>
        </w:tc>
      </w:tr>
      <w:tr w:rsidR="001B4C39" w:rsidRPr="005162D3" w14:paraId="2DE346BE"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1156771"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D2E28F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EE5D663" w14:textId="77777777" w:rsidR="001B4C39" w:rsidRPr="005162D3" w:rsidRDefault="001B4C39" w:rsidP="0003783D">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225E3ADB"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404A17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10B293F8"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031DC2F7" w14:textId="77777777" w:rsidR="001B4C39" w:rsidRDefault="001B4C39" w:rsidP="001B4C39">
      <w:pPr>
        <w:rPr>
          <w:lang w:eastAsia="zh-CN"/>
        </w:rPr>
      </w:pPr>
    </w:p>
    <w:p w14:paraId="10E4D54F" w14:textId="2F3D9A5C" w:rsidR="0094047F" w:rsidRDefault="0094047F" w:rsidP="0094047F">
      <w:pPr>
        <w:pStyle w:val="Heading3"/>
      </w:pPr>
      <w:r>
        <w:t>4.15.4</w:t>
      </w:r>
      <w:r>
        <w:tab/>
        <w:t>EF</w:t>
      </w:r>
      <w:r>
        <w:rPr>
          <w:vertAlign w:val="subscript"/>
        </w:rPr>
        <w:t>NASCONFIG</w:t>
      </w:r>
      <w:r>
        <w:t xml:space="preserve"> (Non Access Stratum Configuration)</w:t>
      </w:r>
    </w:p>
    <w:p w14:paraId="35D7E34F" w14:textId="77777777" w:rsidR="0094047F" w:rsidRDefault="0094047F" w:rsidP="0094047F">
      <w:pPr>
        <w:keepLines/>
        <w:spacing w:after="0"/>
        <w:ind w:left="1702" w:hanging="1418"/>
      </w:pPr>
      <w:r>
        <w:t>Logically:</w:t>
      </w:r>
      <w:r>
        <w:tab/>
      </w:r>
    </w:p>
    <w:p w14:paraId="36381C9A" w14:textId="77777777" w:rsidR="0094047F" w:rsidRDefault="0094047F" w:rsidP="0094047F">
      <w:pPr>
        <w:keepLines/>
        <w:spacing w:after="0"/>
        <w:ind w:left="4962" w:hanging="4254"/>
        <w:rPr>
          <w:iCs/>
        </w:rPr>
      </w:pPr>
      <w:r>
        <w:rPr>
          <w:iCs/>
        </w:rPr>
        <w:t>NAS signalling priority value:</w:t>
      </w:r>
      <w:r>
        <w:rPr>
          <w:iCs/>
        </w:rPr>
        <w:tab/>
        <w:t>Reserved (NAS signalling low priority is not used)</w:t>
      </w:r>
      <w:r>
        <w:rPr>
          <w:iCs/>
        </w:rPr>
        <w:tab/>
      </w:r>
    </w:p>
    <w:p w14:paraId="21ADFDB0" w14:textId="77777777" w:rsidR="0094047F" w:rsidRDefault="0094047F" w:rsidP="0094047F">
      <w:pPr>
        <w:spacing w:after="0"/>
        <w:ind w:left="4956" w:hanging="4248"/>
        <w:rPr>
          <w:iCs/>
        </w:rPr>
      </w:pPr>
      <w:r>
        <w:rPr>
          <w:iCs/>
        </w:rPr>
        <w:t>NMO I Behaviour value:</w:t>
      </w:r>
      <w:r>
        <w:rPr>
          <w:iCs/>
        </w:rPr>
        <w:tab/>
        <w:t>"NMO I, Network Mode of Operation I" indication is not used</w:t>
      </w:r>
    </w:p>
    <w:p w14:paraId="2AEA1631" w14:textId="77777777" w:rsidR="0094047F" w:rsidRDefault="0094047F" w:rsidP="0094047F">
      <w:pPr>
        <w:spacing w:after="0"/>
        <w:ind w:left="4399" w:hanging="3691"/>
        <w:rPr>
          <w:iCs/>
        </w:rPr>
      </w:pPr>
      <w:r>
        <w:rPr>
          <w:iCs/>
        </w:rPr>
        <w:t>Attach with IMSI value:</w:t>
      </w:r>
      <w:r>
        <w:rPr>
          <w:iCs/>
        </w:rPr>
        <w:tab/>
        <w:t>normal behaviour is applied</w:t>
      </w:r>
    </w:p>
    <w:p w14:paraId="716213B0" w14:textId="77777777" w:rsidR="0094047F" w:rsidRDefault="0094047F" w:rsidP="0094047F">
      <w:pPr>
        <w:spacing w:after="0"/>
        <w:ind w:left="4399" w:hanging="3691"/>
        <w:rPr>
          <w:iCs/>
        </w:rPr>
      </w:pPr>
      <w:r>
        <w:rPr>
          <w:iCs/>
        </w:rPr>
        <w:t>Minimum Periodic Search Timer value:</w:t>
      </w:r>
      <w:r>
        <w:rPr>
          <w:iCs/>
        </w:rPr>
        <w:tab/>
        <w:t>00</w:t>
      </w:r>
    </w:p>
    <w:p w14:paraId="5A9A487D" w14:textId="77777777" w:rsidR="0094047F" w:rsidRDefault="0094047F" w:rsidP="0094047F">
      <w:pPr>
        <w:spacing w:after="0"/>
        <w:ind w:left="4399" w:hanging="3691"/>
        <w:rPr>
          <w:iCs/>
        </w:rPr>
      </w:pPr>
      <w:r>
        <w:rPr>
          <w:iCs/>
        </w:rPr>
        <w:t>Extended access barring value:</w:t>
      </w:r>
      <w:r>
        <w:rPr>
          <w:iCs/>
        </w:rPr>
        <w:tab/>
        <w:t>extended access barring is not applied for the UE</w:t>
      </w:r>
    </w:p>
    <w:p w14:paraId="6BDBBF7F" w14:textId="77777777" w:rsidR="0094047F" w:rsidRDefault="0094047F" w:rsidP="0094047F">
      <w:pPr>
        <w:spacing w:after="0"/>
        <w:ind w:left="4399" w:hanging="3691"/>
        <w:rPr>
          <w:iCs/>
        </w:rPr>
      </w:pPr>
      <w:r>
        <w:rPr>
          <w:iCs/>
        </w:rPr>
        <w:t>Timer T3245 Behaviour value:</w:t>
      </w:r>
      <w:r>
        <w:rPr>
          <w:iCs/>
        </w:rPr>
        <w:tab/>
        <w:t>T3245 not used</w:t>
      </w:r>
    </w:p>
    <w:p w14:paraId="684E4E0A" w14:textId="77777777" w:rsidR="0094047F" w:rsidRDefault="0094047F" w:rsidP="0094047F">
      <w:pPr>
        <w:spacing w:after="0"/>
        <w:ind w:left="4956" w:hanging="4248"/>
        <w:rPr>
          <w:iCs/>
        </w:rPr>
      </w:pPr>
      <w:r>
        <w:rPr>
          <w:iCs/>
        </w:rPr>
        <w:t>Override NAS signalling low priority:</w:t>
      </w:r>
      <w:r>
        <w:rPr>
          <w:iCs/>
        </w:rPr>
        <w:tab/>
        <w:t>Indicates that the UE cannot override the NAS signalling low priority indicator</w:t>
      </w:r>
    </w:p>
    <w:p w14:paraId="1F14CCD9" w14:textId="77777777" w:rsidR="0094047F" w:rsidRDefault="0094047F" w:rsidP="0094047F">
      <w:pPr>
        <w:spacing w:after="0"/>
        <w:ind w:left="4956" w:hanging="4248"/>
        <w:rPr>
          <w:iCs/>
        </w:rPr>
      </w:pPr>
      <w:r>
        <w:rPr>
          <w:iCs/>
        </w:rPr>
        <w:t>Override Extended access barring:</w:t>
      </w:r>
      <w:r>
        <w:rPr>
          <w:iCs/>
        </w:rPr>
        <w:tab/>
        <w:t>Indicates that the UE cannot override extended access barring</w:t>
      </w:r>
    </w:p>
    <w:p w14:paraId="7C0353EE" w14:textId="77777777" w:rsidR="0094047F" w:rsidRDefault="0094047F" w:rsidP="0094047F">
      <w:pPr>
        <w:spacing w:after="0"/>
        <w:ind w:left="4956" w:hanging="4248"/>
        <w:rPr>
          <w:iCs/>
        </w:rPr>
      </w:pPr>
      <w:r>
        <w:rPr>
          <w:iCs/>
        </w:rPr>
        <w:t>Fast First Higher Priority PLMN Search:</w:t>
      </w:r>
      <w:r>
        <w:rPr>
          <w:iCs/>
        </w:rPr>
        <w:tab/>
        <w:t>Indicates that the Fast First Higher Priority PLMN Search is not enabled</w:t>
      </w:r>
    </w:p>
    <w:p w14:paraId="26B7CD05" w14:textId="77777777" w:rsidR="0094047F" w:rsidRDefault="0094047F" w:rsidP="0094047F">
      <w:pPr>
        <w:spacing w:after="0"/>
        <w:ind w:left="4962" w:hanging="4256"/>
      </w:pPr>
      <w:r>
        <w:t>EUTRA Disabling Allowed For EMM Cause15:</w:t>
      </w:r>
      <w:r>
        <w:tab/>
        <w:t>disabled</w:t>
      </w:r>
    </w:p>
    <w:p w14:paraId="74410085" w14:textId="77777777" w:rsidR="0094047F" w:rsidRDefault="0094047F" w:rsidP="0094047F">
      <w:pPr>
        <w:spacing w:after="0"/>
        <w:ind w:left="4954" w:hanging="4248"/>
      </w:pPr>
      <w:r>
        <w:t>SM_RetryWaitTime:</w:t>
      </w:r>
      <w:r>
        <w:tab/>
        <w:t>00</w:t>
      </w:r>
    </w:p>
    <w:p w14:paraId="7CBDE7FF" w14:textId="77777777" w:rsidR="0094047F" w:rsidRDefault="0094047F" w:rsidP="0094047F">
      <w:pPr>
        <w:spacing w:after="0"/>
        <w:ind w:left="4954" w:hanging="4248"/>
        <w:rPr>
          <w:iCs/>
        </w:rPr>
      </w:pPr>
      <w:r>
        <w:t>SM_RetryAtRATChange:</w:t>
      </w:r>
      <w:r>
        <w:tab/>
      </w:r>
      <w:r>
        <w:rPr>
          <w:iCs/>
        </w:rPr>
        <w:t>UE is allowed to retry the corresponding ESM procedure in S1 mode if an SM procedure was rejected in A/Gb or Iu mode, and to retry the corresponding SM procedure in A/Gb or Iu mode if an ESM procedure was rejected in S1 mode.</w:t>
      </w:r>
    </w:p>
    <w:p w14:paraId="1C7A213E" w14:textId="77777777" w:rsidR="0094047F" w:rsidRDefault="0094047F" w:rsidP="0094047F">
      <w:pPr>
        <w:spacing w:after="0"/>
        <w:ind w:left="4954" w:hanging="4248"/>
      </w:pPr>
      <w:r>
        <w:t xml:space="preserve">Exception Data Reporting Allowed: </w:t>
      </w:r>
      <w:r>
        <w:tab/>
        <w:t>Indicates whether the UE in NB-S1 mode is allowed to use the RRC establishment cause mo-ExceptionData.</w:t>
      </w:r>
    </w:p>
    <w:p w14:paraId="145A07E4" w14:textId="77777777" w:rsidR="0094047F" w:rsidRDefault="0094047F" w:rsidP="0094047F">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CED6A6D" w14:textId="77777777" w:rsidR="0094047F" w:rsidRDefault="0094047F" w:rsidP="0094047F">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94047F" w14:paraId="3EC381AA" w14:textId="77777777" w:rsidTr="00816305">
        <w:tc>
          <w:tcPr>
            <w:tcW w:w="840" w:type="dxa"/>
            <w:tcBorders>
              <w:top w:val="single" w:sz="4" w:space="0" w:color="auto"/>
              <w:left w:val="single" w:sz="4" w:space="0" w:color="auto"/>
              <w:bottom w:val="single" w:sz="4" w:space="0" w:color="auto"/>
              <w:right w:val="single" w:sz="4" w:space="0" w:color="auto"/>
            </w:tcBorders>
          </w:tcPr>
          <w:p w14:paraId="1B18C512" w14:textId="77777777" w:rsidR="0094047F" w:rsidRDefault="0094047F" w:rsidP="00816305">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204D057A" w14:textId="77777777" w:rsidR="0094047F" w:rsidRDefault="0094047F" w:rsidP="00816305">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5D7ED2A" w14:textId="77777777" w:rsidR="0094047F" w:rsidRDefault="0094047F" w:rsidP="00816305">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7B247EB" w14:textId="77777777" w:rsidR="0094047F" w:rsidRDefault="0094047F" w:rsidP="00816305">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D7DA5D0" w14:textId="77777777" w:rsidR="0094047F" w:rsidRDefault="0094047F" w:rsidP="00816305">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84EF32E" w14:textId="77777777" w:rsidR="0094047F" w:rsidRDefault="0094047F" w:rsidP="00816305">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7D404A7" w14:textId="77777777" w:rsidR="0094047F" w:rsidRDefault="0094047F" w:rsidP="00816305">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BC34573" w14:textId="77777777" w:rsidR="0094047F" w:rsidRDefault="0094047F" w:rsidP="00816305">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D4C0AE4" w14:textId="77777777" w:rsidR="0094047F" w:rsidRDefault="0094047F" w:rsidP="00816305">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4ABCEB" w14:textId="77777777" w:rsidR="0094047F" w:rsidRDefault="0094047F" w:rsidP="00816305">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33E7961" w14:textId="77777777" w:rsidR="0094047F" w:rsidRDefault="0094047F" w:rsidP="00816305">
            <w:pPr>
              <w:keepNext/>
              <w:keepLines/>
              <w:spacing w:after="0"/>
              <w:rPr>
                <w:rFonts w:ascii="Arial" w:hAnsi="Arial"/>
                <w:sz w:val="18"/>
              </w:rPr>
            </w:pPr>
            <w:r>
              <w:rPr>
                <w:rFonts w:ascii="Arial" w:hAnsi="Arial"/>
                <w:sz w:val="18"/>
              </w:rPr>
              <w:t>B10</w:t>
            </w:r>
          </w:p>
        </w:tc>
      </w:tr>
      <w:tr w:rsidR="0094047F" w14:paraId="0CBA8C43" w14:textId="77777777" w:rsidTr="00816305">
        <w:tc>
          <w:tcPr>
            <w:tcW w:w="840" w:type="dxa"/>
            <w:tcBorders>
              <w:top w:val="single" w:sz="4" w:space="0" w:color="auto"/>
              <w:left w:val="single" w:sz="4" w:space="0" w:color="auto"/>
              <w:bottom w:val="single" w:sz="4" w:space="0" w:color="auto"/>
              <w:right w:val="single" w:sz="4" w:space="0" w:color="auto"/>
            </w:tcBorders>
          </w:tcPr>
          <w:p w14:paraId="6D52214F" w14:textId="77777777" w:rsidR="0094047F" w:rsidRDefault="0094047F" w:rsidP="00816305">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02D4C9A4" w14:textId="77777777" w:rsidR="0094047F" w:rsidRDefault="0094047F" w:rsidP="00816305">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848487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8108CF8"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FCD61E" w14:textId="77777777" w:rsidR="0094047F" w:rsidRDefault="0094047F" w:rsidP="00816305">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7AF1671"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2FCA2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10048B5" w14:textId="77777777" w:rsidR="0094047F" w:rsidRDefault="0094047F" w:rsidP="00816305">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72F2147B"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08A386"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63ACD" w14:textId="77777777" w:rsidR="0094047F" w:rsidRDefault="0094047F" w:rsidP="00816305">
            <w:pPr>
              <w:keepNext/>
              <w:keepLines/>
              <w:spacing w:after="0"/>
              <w:rPr>
                <w:rFonts w:ascii="Arial" w:hAnsi="Arial"/>
                <w:sz w:val="18"/>
              </w:rPr>
            </w:pPr>
            <w:r>
              <w:rPr>
                <w:rFonts w:ascii="Arial" w:hAnsi="Arial"/>
                <w:sz w:val="18"/>
              </w:rPr>
              <w:t>83</w:t>
            </w:r>
          </w:p>
        </w:tc>
      </w:tr>
      <w:tr w:rsidR="0094047F" w14:paraId="4151948F" w14:textId="77777777" w:rsidTr="00816305">
        <w:tc>
          <w:tcPr>
            <w:tcW w:w="840" w:type="dxa"/>
            <w:tcBorders>
              <w:top w:val="single" w:sz="4" w:space="0" w:color="auto"/>
              <w:right w:val="single" w:sz="4" w:space="0" w:color="auto"/>
            </w:tcBorders>
          </w:tcPr>
          <w:p w14:paraId="6BA3AC3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113EFC8" w14:textId="77777777" w:rsidR="0094047F" w:rsidRDefault="0094047F" w:rsidP="00816305">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4E27C6F" w14:textId="77777777" w:rsidR="0094047F" w:rsidRDefault="0094047F" w:rsidP="00816305">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2FCC91AE" w14:textId="77777777" w:rsidR="0094047F" w:rsidRDefault="0094047F" w:rsidP="00816305">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5FDA00B" w14:textId="77777777" w:rsidR="0094047F" w:rsidRDefault="0094047F" w:rsidP="00816305">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DF1AC0C" w14:textId="77777777" w:rsidR="0094047F" w:rsidRDefault="0094047F" w:rsidP="00816305">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B623156" w14:textId="77777777" w:rsidR="0094047F" w:rsidRDefault="0094047F" w:rsidP="00816305">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0B7627" w14:textId="77777777" w:rsidR="0094047F" w:rsidRDefault="0094047F" w:rsidP="00816305">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FC07BB3" w14:textId="77777777" w:rsidR="0094047F" w:rsidRDefault="0094047F" w:rsidP="00816305">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6567172" w14:textId="77777777" w:rsidR="0094047F" w:rsidRDefault="0094047F" w:rsidP="00816305">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D4B0025" w14:textId="77777777" w:rsidR="0094047F" w:rsidRDefault="0094047F" w:rsidP="00816305">
            <w:pPr>
              <w:keepNext/>
              <w:keepLines/>
              <w:spacing w:after="0"/>
              <w:rPr>
                <w:rFonts w:ascii="Arial" w:hAnsi="Arial"/>
                <w:sz w:val="18"/>
              </w:rPr>
            </w:pPr>
            <w:r>
              <w:rPr>
                <w:rFonts w:ascii="Arial" w:hAnsi="Arial"/>
                <w:sz w:val="18"/>
              </w:rPr>
              <w:t>B20</w:t>
            </w:r>
          </w:p>
        </w:tc>
      </w:tr>
      <w:tr w:rsidR="0094047F" w14:paraId="297F764A" w14:textId="77777777" w:rsidTr="00816305">
        <w:tc>
          <w:tcPr>
            <w:tcW w:w="840" w:type="dxa"/>
            <w:tcBorders>
              <w:right w:val="single" w:sz="4" w:space="0" w:color="auto"/>
            </w:tcBorders>
          </w:tcPr>
          <w:p w14:paraId="71BD1B5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ECFFB27"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E2F9E3"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D99308A" w14:textId="77777777" w:rsidR="0094047F" w:rsidRDefault="0094047F" w:rsidP="00816305">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18E7E50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3499D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A396E0B" w14:textId="77777777" w:rsidR="0094047F" w:rsidRDefault="0094047F" w:rsidP="00816305">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583F582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12617A1"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D654331" w14:textId="77777777" w:rsidR="0094047F" w:rsidRDefault="0094047F" w:rsidP="00816305">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30CFA87C" w14:textId="77777777" w:rsidR="0094047F" w:rsidRDefault="0094047F" w:rsidP="00816305">
            <w:pPr>
              <w:keepNext/>
              <w:keepLines/>
              <w:spacing w:after="0"/>
              <w:rPr>
                <w:rFonts w:ascii="Arial" w:hAnsi="Arial"/>
                <w:sz w:val="18"/>
              </w:rPr>
            </w:pPr>
            <w:r>
              <w:rPr>
                <w:rFonts w:ascii="Arial" w:hAnsi="Arial"/>
                <w:sz w:val="18"/>
              </w:rPr>
              <w:t>01</w:t>
            </w:r>
          </w:p>
        </w:tc>
      </w:tr>
      <w:tr w:rsidR="0094047F" w14:paraId="3B314DE7" w14:textId="77777777" w:rsidTr="00816305">
        <w:tc>
          <w:tcPr>
            <w:tcW w:w="840" w:type="dxa"/>
            <w:tcBorders>
              <w:right w:val="single" w:sz="4" w:space="0" w:color="auto"/>
            </w:tcBorders>
          </w:tcPr>
          <w:p w14:paraId="19E9B52D"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D82CFB" w14:textId="77777777" w:rsidR="0094047F" w:rsidRDefault="0094047F" w:rsidP="00816305">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1426469" w14:textId="77777777" w:rsidR="0094047F" w:rsidRDefault="0094047F" w:rsidP="00816305">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B12F812" w14:textId="77777777" w:rsidR="0094047F" w:rsidRDefault="0094047F" w:rsidP="00816305">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1C3A1E9" w14:textId="77777777" w:rsidR="0094047F" w:rsidRDefault="0094047F" w:rsidP="00816305">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927132E" w14:textId="77777777" w:rsidR="0094047F" w:rsidRDefault="0094047F" w:rsidP="00816305">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B1793A5" w14:textId="77777777" w:rsidR="0094047F" w:rsidRDefault="0094047F" w:rsidP="00816305">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287E2CE" w14:textId="77777777" w:rsidR="0094047F" w:rsidRDefault="0094047F" w:rsidP="00816305">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214C5B6" w14:textId="77777777" w:rsidR="0094047F" w:rsidRDefault="0094047F" w:rsidP="00816305">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1F1BEE6" w14:textId="77777777" w:rsidR="0094047F" w:rsidRDefault="0094047F" w:rsidP="00816305">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3235209F" w14:textId="77777777" w:rsidR="0094047F" w:rsidRDefault="0094047F" w:rsidP="00816305">
            <w:pPr>
              <w:keepNext/>
              <w:keepLines/>
              <w:spacing w:after="0"/>
              <w:rPr>
                <w:rFonts w:ascii="Arial" w:hAnsi="Arial"/>
                <w:sz w:val="18"/>
              </w:rPr>
            </w:pPr>
            <w:r>
              <w:rPr>
                <w:rFonts w:ascii="Arial" w:hAnsi="Arial"/>
                <w:sz w:val="18"/>
              </w:rPr>
              <w:t>B30</w:t>
            </w:r>
          </w:p>
        </w:tc>
      </w:tr>
      <w:tr w:rsidR="0094047F" w14:paraId="3A71C2A4" w14:textId="77777777" w:rsidTr="00816305">
        <w:tc>
          <w:tcPr>
            <w:tcW w:w="840" w:type="dxa"/>
            <w:tcBorders>
              <w:right w:val="single" w:sz="4" w:space="0" w:color="auto"/>
            </w:tcBorders>
          </w:tcPr>
          <w:p w14:paraId="6D86751A"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A474CA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544CD9" w14:textId="77777777" w:rsidR="0094047F" w:rsidRDefault="0094047F" w:rsidP="00816305">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9152B26"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2536A2"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ADB8EC" w14:textId="77777777" w:rsidR="0094047F" w:rsidRDefault="0094047F" w:rsidP="00816305">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059C07EF"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DE91944"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B1D73" w14:textId="77777777" w:rsidR="0094047F" w:rsidRDefault="0094047F" w:rsidP="00816305">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8256CC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ECB5B13" w14:textId="77777777" w:rsidR="0094047F" w:rsidRDefault="0094047F" w:rsidP="00816305">
            <w:pPr>
              <w:keepNext/>
              <w:keepLines/>
              <w:spacing w:after="0"/>
              <w:rPr>
                <w:rFonts w:ascii="Arial" w:hAnsi="Arial"/>
                <w:sz w:val="18"/>
              </w:rPr>
            </w:pPr>
            <w:r>
              <w:rPr>
                <w:rFonts w:ascii="Arial" w:hAnsi="Arial"/>
                <w:sz w:val="18"/>
              </w:rPr>
              <w:t>00</w:t>
            </w:r>
          </w:p>
        </w:tc>
      </w:tr>
      <w:tr w:rsidR="0094047F" w14:paraId="74D5E06C" w14:textId="77777777" w:rsidTr="00816305">
        <w:tc>
          <w:tcPr>
            <w:tcW w:w="840" w:type="dxa"/>
            <w:tcBorders>
              <w:right w:val="single" w:sz="4" w:space="0" w:color="auto"/>
            </w:tcBorders>
          </w:tcPr>
          <w:p w14:paraId="3944E625"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33DE7BE" w14:textId="77777777" w:rsidR="0094047F" w:rsidRDefault="0094047F" w:rsidP="00816305">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18F036BF" w14:textId="77777777" w:rsidR="0094047F" w:rsidRDefault="0094047F" w:rsidP="00816305">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271053E" w14:textId="77777777" w:rsidR="0094047F" w:rsidRDefault="0094047F" w:rsidP="00816305">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54E2FCC8" w14:textId="77777777" w:rsidR="0094047F" w:rsidRDefault="0094047F" w:rsidP="00816305">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30855A8" w14:textId="77777777" w:rsidR="0094047F" w:rsidRDefault="0094047F" w:rsidP="00816305">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1CACF12" w14:textId="77777777" w:rsidR="0094047F" w:rsidRDefault="0094047F" w:rsidP="00816305">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2C76B27E"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60AA5427"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016B47D8"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0BAFDD9F"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94047F" w14:paraId="46BBC1E5" w14:textId="77777777" w:rsidTr="00816305">
        <w:tc>
          <w:tcPr>
            <w:tcW w:w="840" w:type="dxa"/>
            <w:tcBorders>
              <w:right w:val="single" w:sz="4" w:space="0" w:color="auto"/>
            </w:tcBorders>
          </w:tcPr>
          <w:p w14:paraId="4C0F7566"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17AA57" w14:textId="77777777" w:rsidR="0094047F" w:rsidRDefault="0094047F" w:rsidP="00816305">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0EEE8EBF" w14:textId="77777777" w:rsidR="0094047F" w:rsidRDefault="0094047F" w:rsidP="00816305">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70E6DF4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104882" w14:textId="77777777" w:rsidR="0094047F" w:rsidRDefault="0094047F" w:rsidP="00816305">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5FBA9989"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A115B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CA7AAD" w14:textId="77777777" w:rsidR="0094047F" w:rsidRDefault="0094047F" w:rsidP="00816305">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2CD101F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5F0C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B33A132"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94047F" w14:paraId="0F888D17" w14:textId="77777777" w:rsidTr="00816305">
        <w:tc>
          <w:tcPr>
            <w:tcW w:w="840" w:type="dxa"/>
            <w:tcBorders>
              <w:right w:val="single" w:sz="4" w:space="0" w:color="auto"/>
            </w:tcBorders>
          </w:tcPr>
          <w:p w14:paraId="2C0A5A04"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42C0D8B"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491048EA"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10CA146C"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7E3DC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153DF6"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F6B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DB4AB9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72840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5009AF"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F9057E3" w14:textId="77777777" w:rsidR="0094047F" w:rsidRDefault="0094047F" w:rsidP="00816305">
            <w:pPr>
              <w:keepNext/>
              <w:keepLines/>
              <w:spacing w:after="0"/>
              <w:rPr>
                <w:rFonts w:ascii="Arial" w:hAnsi="Arial"/>
                <w:sz w:val="18"/>
              </w:rPr>
            </w:pPr>
          </w:p>
        </w:tc>
      </w:tr>
      <w:tr w:rsidR="0094047F" w14:paraId="6840D07E" w14:textId="77777777" w:rsidTr="00816305">
        <w:tc>
          <w:tcPr>
            <w:tcW w:w="840" w:type="dxa"/>
            <w:tcBorders>
              <w:right w:val="single" w:sz="4" w:space="0" w:color="auto"/>
            </w:tcBorders>
          </w:tcPr>
          <w:p w14:paraId="049954F2"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95C7420"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3ADFA98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17822FF"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E360E2"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608AC8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D046A8"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338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DAC82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E2815D2"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2D9CAAB" w14:textId="77777777" w:rsidR="0094047F" w:rsidRDefault="0094047F" w:rsidP="00816305">
            <w:pPr>
              <w:keepNext/>
              <w:keepLines/>
              <w:spacing w:after="0"/>
              <w:rPr>
                <w:rFonts w:ascii="Arial" w:hAnsi="Arial"/>
                <w:sz w:val="18"/>
              </w:rPr>
            </w:pPr>
          </w:p>
        </w:tc>
      </w:tr>
    </w:tbl>
    <w:p w14:paraId="5F4C3278" w14:textId="77777777" w:rsidR="0094047F" w:rsidRDefault="0094047F" w:rsidP="001B4C39">
      <w:pPr>
        <w:rPr>
          <w:lang w:eastAsia="zh-CN"/>
        </w:rPr>
      </w:pPr>
    </w:p>
    <w:p w14:paraId="2FCD1D04" w14:textId="75AEE470" w:rsidR="002305BC" w:rsidRPr="005162D3" w:rsidRDefault="002305BC" w:rsidP="002305BC">
      <w:pPr>
        <w:pStyle w:val="Heading3"/>
      </w:pPr>
      <w:r w:rsidRPr="005162D3">
        <w:t>4.15.</w:t>
      </w:r>
      <w:r>
        <w:t>5</w:t>
      </w:r>
      <w:r w:rsidRPr="005162D3">
        <w:tab/>
      </w:r>
      <w:r w:rsidRPr="00CA217D">
        <w:t>EF</w:t>
      </w:r>
      <w:r w:rsidRPr="0060225E">
        <w:rPr>
          <w:vertAlign w:val="subscript"/>
        </w:rPr>
        <w:t xml:space="preserve">SOR-CMCI </w:t>
      </w:r>
      <w:r w:rsidRPr="00CA217D">
        <w:t>(Steering Of Roaming - Connected Mode Control Information)</w:t>
      </w:r>
    </w:p>
    <w:p w14:paraId="6ADEF10D" w14:textId="77777777" w:rsidR="002305BC" w:rsidRDefault="002305BC" w:rsidP="002305BC">
      <w:pPr>
        <w:ind w:left="568" w:hanging="284"/>
      </w:pPr>
      <w:r w:rsidRPr="005162D3">
        <w:t>Logically:</w:t>
      </w:r>
    </w:p>
    <w:p w14:paraId="05D26E52" w14:textId="77777777" w:rsidR="002305BC" w:rsidRDefault="002305BC" w:rsidP="002305BC">
      <w:pPr>
        <w:pStyle w:val="B3"/>
        <w:ind w:left="284" w:firstLine="284"/>
      </w:pPr>
      <w:r w:rsidRPr="00CA217D">
        <w:t>SOR-CMCI rule 1</w:t>
      </w:r>
      <w:r>
        <w:t>:</w:t>
      </w:r>
    </w:p>
    <w:p w14:paraId="74DEF728" w14:textId="77777777" w:rsidR="002305BC" w:rsidRDefault="002305BC" w:rsidP="002305BC">
      <w:pPr>
        <w:keepLines/>
        <w:tabs>
          <w:tab w:val="left" w:pos="4678"/>
        </w:tabs>
        <w:spacing w:after="0"/>
        <w:ind w:left="1702" w:hanging="1418"/>
      </w:pPr>
      <w:r>
        <w:tab/>
      </w:r>
      <w:r w:rsidRPr="0060225E">
        <w:t>Tsor-cm timer value</w:t>
      </w:r>
      <w:r>
        <w:t>:</w:t>
      </w:r>
      <w:r>
        <w:tab/>
      </w:r>
      <w:r>
        <w:rPr>
          <w:lang w:eastAsia="fr-FR"/>
        </w:rPr>
        <w:t>'</w:t>
      </w:r>
      <w:r w:rsidRPr="00CA4BFF">
        <w:t>00100</w:t>
      </w:r>
      <w:r>
        <w:t>1</w:t>
      </w:r>
      <w:r w:rsidRPr="00CA4BFF">
        <w:t>01</w:t>
      </w:r>
      <w:r>
        <w:rPr>
          <w:lang w:eastAsia="fr-FR"/>
        </w:rPr>
        <w:t>'</w:t>
      </w:r>
      <w:r>
        <w:t xml:space="preserve"> (5 minutes)</w:t>
      </w:r>
    </w:p>
    <w:p w14:paraId="28BCC2A7" w14:textId="77777777" w:rsidR="002305BC" w:rsidRDefault="002305BC" w:rsidP="002305BC">
      <w:pPr>
        <w:keepLines/>
        <w:tabs>
          <w:tab w:val="left" w:pos="4678"/>
        </w:tabs>
        <w:spacing w:after="0"/>
        <w:ind w:left="1702" w:hanging="1418"/>
      </w:pPr>
      <w:r>
        <w:tab/>
      </w:r>
      <w:r w:rsidRPr="007F2770">
        <w:t>Criterion type</w:t>
      </w:r>
      <w:r>
        <w:t>:</w:t>
      </w:r>
      <w:r>
        <w:tab/>
      </w:r>
      <w:bookmarkStart w:id="797" w:name="_Hlk72966105"/>
      <w:r w:rsidRPr="007F2770">
        <w:t>match all</w:t>
      </w:r>
      <w:bookmarkEnd w:id="797"/>
    </w:p>
    <w:p w14:paraId="6C8443BA" w14:textId="77777777" w:rsidR="002305BC" w:rsidRDefault="002305BC" w:rsidP="002305BC">
      <w:pPr>
        <w:keepLines/>
        <w:tabs>
          <w:tab w:val="left" w:pos="4678"/>
        </w:tabs>
        <w:spacing w:after="0"/>
        <w:ind w:left="1702" w:hanging="1418"/>
      </w:pPr>
      <w:r>
        <w:tab/>
      </w:r>
      <w:r w:rsidRPr="007F2770">
        <w:t>Criterion value</w:t>
      </w:r>
      <w:r>
        <w:t>:</w:t>
      </w:r>
      <w:r>
        <w:tab/>
      </w:r>
      <w:bookmarkStart w:id="798" w:name="_Hlk181785297"/>
      <w:r>
        <w:t>empty (zero octet lenght)</w:t>
      </w:r>
      <w:bookmarkEnd w:id="798"/>
    </w:p>
    <w:p w14:paraId="29272637" w14:textId="77777777" w:rsidR="002305BC" w:rsidRDefault="002305BC" w:rsidP="002305BC">
      <w:pPr>
        <w:keepLines/>
        <w:tabs>
          <w:tab w:val="left" w:pos="4678"/>
        </w:tabs>
        <w:spacing w:after="0"/>
        <w:ind w:left="1702" w:hanging="1418"/>
      </w:pPr>
    </w:p>
    <w:p w14:paraId="5DF1D855" w14:textId="77777777" w:rsidR="002305BC" w:rsidRPr="005162D3" w:rsidRDefault="002305BC" w:rsidP="002305BC">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305BC" w:rsidRPr="005162D3" w14:paraId="04992EBD" w14:textId="77777777" w:rsidTr="00EF1776">
        <w:tc>
          <w:tcPr>
            <w:tcW w:w="959" w:type="dxa"/>
            <w:tcBorders>
              <w:top w:val="single" w:sz="4" w:space="0" w:color="auto"/>
              <w:left w:val="single" w:sz="4" w:space="0" w:color="auto"/>
              <w:bottom w:val="single" w:sz="4" w:space="0" w:color="auto"/>
              <w:right w:val="single" w:sz="4" w:space="0" w:color="auto"/>
            </w:tcBorders>
          </w:tcPr>
          <w:p w14:paraId="2205123E" w14:textId="77777777" w:rsidR="002305BC" w:rsidRPr="00E22C80" w:rsidRDefault="002305BC" w:rsidP="00EF1776">
            <w:pPr>
              <w:keepNext/>
              <w:keepLines/>
              <w:spacing w:after="0"/>
              <w:rPr>
                <w:rFonts w:ascii="Arial" w:hAnsi="Arial"/>
                <w:sz w:val="18"/>
              </w:rPr>
            </w:pPr>
            <w:r w:rsidRPr="00E22C80">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37999470" w14:textId="77777777" w:rsidR="002305BC" w:rsidRPr="00E22C80" w:rsidRDefault="002305BC" w:rsidP="00EF1776">
            <w:pPr>
              <w:keepNext/>
              <w:keepLines/>
              <w:spacing w:after="0"/>
              <w:rPr>
                <w:rFonts w:ascii="Arial" w:hAnsi="Arial"/>
                <w:b/>
                <w:sz w:val="18"/>
              </w:rPr>
            </w:pPr>
            <w:r w:rsidRPr="00E22C80">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19E06435" w14:textId="77777777" w:rsidR="002305BC" w:rsidRPr="00E22C80" w:rsidRDefault="002305BC" w:rsidP="00EF1776">
            <w:pPr>
              <w:keepNext/>
              <w:keepLines/>
              <w:spacing w:after="0"/>
              <w:rPr>
                <w:rFonts w:ascii="Arial" w:hAnsi="Arial"/>
                <w:b/>
                <w:sz w:val="18"/>
              </w:rPr>
            </w:pPr>
            <w:r w:rsidRPr="00E22C80">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5070FEB9" w14:textId="77777777" w:rsidR="002305BC" w:rsidRPr="00E22C80" w:rsidRDefault="002305BC" w:rsidP="00EF1776">
            <w:pPr>
              <w:keepNext/>
              <w:keepLines/>
              <w:spacing w:after="0"/>
              <w:rPr>
                <w:rFonts w:ascii="Arial" w:hAnsi="Arial"/>
                <w:b/>
                <w:sz w:val="18"/>
              </w:rPr>
            </w:pPr>
            <w:r w:rsidRPr="00E22C80">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19E8E543" w14:textId="77777777" w:rsidR="002305BC" w:rsidRPr="00E22C80" w:rsidRDefault="002305BC" w:rsidP="00EF1776">
            <w:pPr>
              <w:keepNext/>
              <w:keepLines/>
              <w:spacing w:after="0"/>
              <w:rPr>
                <w:rFonts w:ascii="Arial" w:hAnsi="Arial"/>
                <w:b/>
                <w:sz w:val="18"/>
              </w:rPr>
            </w:pPr>
            <w:r w:rsidRPr="00E22C80">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16AFFDF4" w14:textId="77777777" w:rsidR="002305BC" w:rsidRPr="00E22C80" w:rsidRDefault="002305BC" w:rsidP="00EF1776">
            <w:pPr>
              <w:keepNext/>
              <w:keepLines/>
              <w:spacing w:after="0"/>
              <w:rPr>
                <w:rFonts w:ascii="Arial" w:hAnsi="Arial"/>
                <w:b/>
                <w:sz w:val="18"/>
              </w:rPr>
            </w:pPr>
            <w:r w:rsidRPr="00E22C80">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78AE3F78" w14:textId="77777777" w:rsidR="002305BC" w:rsidRPr="00E22C80" w:rsidRDefault="002305BC" w:rsidP="00EF1776">
            <w:pPr>
              <w:keepNext/>
              <w:keepLines/>
              <w:spacing w:after="0"/>
              <w:rPr>
                <w:rFonts w:ascii="Arial" w:hAnsi="Arial"/>
                <w:b/>
                <w:sz w:val="18"/>
              </w:rPr>
            </w:pPr>
            <w:r w:rsidRPr="00E22C80">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FC5E9E3" w14:textId="77777777" w:rsidR="002305BC" w:rsidRPr="00E22C80" w:rsidRDefault="002305BC" w:rsidP="00EF1776">
            <w:pPr>
              <w:keepNext/>
              <w:keepLines/>
              <w:spacing w:after="0"/>
              <w:rPr>
                <w:rFonts w:ascii="Arial" w:hAnsi="Arial"/>
                <w:b/>
                <w:sz w:val="18"/>
              </w:rPr>
            </w:pPr>
            <w:r w:rsidRPr="00E22C80">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6AA76B7" w14:textId="77777777" w:rsidR="002305BC" w:rsidRPr="00E22C80" w:rsidRDefault="002305BC" w:rsidP="00EF1776">
            <w:pPr>
              <w:keepNext/>
              <w:keepLines/>
              <w:spacing w:after="0"/>
              <w:rPr>
                <w:rFonts w:ascii="Arial" w:hAnsi="Arial"/>
                <w:b/>
                <w:sz w:val="18"/>
              </w:rPr>
            </w:pPr>
            <w:r w:rsidRPr="00E22C80">
              <w:rPr>
                <w:rFonts w:ascii="Arial" w:hAnsi="Arial"/>
                <w:b/>
                <w:sz w:val="18"/>
              </w:rPr>
              <w:t>B8</w:t>
            </w:r>
          </w:p>
        </w:tc>
      </w:tr>
      <w:tr w:rsidR="002305BC" w:rsidRPr="005162D3" w14:paraId="118EEE95" w14:textId="77777777" w:rsidTr="00EF1776">
        <w:tc>
          <w:tcPr>
            <w:tcW w:w="959" w:type="dxa"/>
            <w:tcBorders>
              <w:top w:val="single" w:sz="4" w:space="0" w:color="auto"/>
              <w:left w:val="single" w:sz="4" w:space="0" w:color="auto"/>
              <w:bottom w:val="single" w:sz="4" w:space="0" w:color="auto"/>
              <w:right w:val="single" w:sz="4" w:space="0" w:color="auto"/>
            </w:tcBorders>
          </w:tcPr>
          <w:p w14:paraId="03A2BDA3" w14:textId="77777777" w:rsidR="002305BC" w:rsidRPr="00E22C80" w:rsidRDefault="002305BC" w:rsidP="00EF1776">
            <w:pPr>
              <w:keepNext/>
              <w:keepLines/>
              <w:spacing w:after="0"/>
              <w:rPr>
                <w:rFonts w:ascii="Arial" w:hAnsi="Arial"/>
                <w:sz w:val="18"/>
              </w:rPr>
            </w:pPr>
            <w:r w:rsidRPr="00E22C80">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551D9CE" w14:textId="77777777" w:rsidR="002305BC" w:rsidRPr="00E22C80" w:rsidRDefault="002305BC" w:rsidP="00EF1776">
            <w:pPr>
              <w:keepNext/>
              <w:keepLines/>
              <w:spacing w:after="0"/>
              <w:rPr>
                <w:rFonts w:ascii="Arial" w:hAnsi="Arial"/>
                <w:bCs/>
                <w:sz w:val="18"/>
              </w:rPr>
            </w:pPr>
            <w:r w:rsidRPr="00E22C80">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001D612C" w14:textId="77777777" w:rsidR="002305BC" w:rsidRPr="00E22C80" w:rsidRDefault="002305BC" w:rsidP="00EF1776">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tcPr>
          <w:p w14:paraId="02258458" w14:textId="77777777" w:rsidR="002305BC" w:rsidRPr="00E22C80" w:rsidRDefault="002305BC" w:rsidP="00EF1776">
            <w:pPr>
              <w:keepNext/>
              <w:keepLines/>
              <w:spacing w:after="0"/>
              <w:rPr>
                <w:rFonts w:ascii="Arial" w:hAnsi="Arial"/>
                <w:bCs/>
                <w:sz w:val="18"/>
              </w:rPr>
            </w:pPr>
            <w:r w:rsidRPr="00F370EC">
              <w:rPr>
                <w:rFonts w:ascii="Arial" w:hAnsi="Arial"/>
                <w:bCs/>
                <w:sz w:val="18"/>
              </w:rPr>
              <w:t>0</w:t>
            </w:r>
            <w:r>
              <w:rPr>
                <w:rFonts w:ascii="Arial" w:hAnsi="Arial"/>
                <w:bCs/>
                <w:sz w:val="18"/>
              </w:rPr>
              <w:t>3</w:t>
            </w:r>
          </w:p>
        </w:tc>
        <w:tc>
          <w:tcPr>
            <w:tcW w:w="717" w:type="dxa"/>
            <w:tcBorders>
              <w:top w:val="single" w:sz="4" w:space="0" w:color="auto"/>
              <w:left w:val="single" w:sz="4" w:space="0" w:color="auto"/>
              <w:bottom w:val="single" w:sz="4" w:space="0" w:color="auto"/>
              <w:right w:val="single" w:sz="4" w:space="0" w:color="auto"/>
            </w:tcBorders>
          </w:tcPr>
          <w:p w14:paraId="7452CFA7" w14:textId="77777777" w:rsidR="002305BC" w:rsidRPr="00E22C80" w:rsidRDefault="002305BC" w:rsidP="00EF1776">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tcPr>
          <w:p w14:paraId="27F51DEA"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1894EFC" w14:textId="77777777" w:rsidR="002305BC" w:rsidRPr="00E22C80" w:rsidRDefault="002305BC" w:rsidP="00EF1776">
            <w:pPr>
              <w:keepNext/>
              <w:keepLines/>
              <w:spacing w:after="0"/>
              <w:rPr>
                <w:rFonts w:ascii="Arial" w:hAnsi="Arial"/>
                <w:bCs/>
                <w:sz w:val="18"/>
              </w:rPr>
            </w:pPr>
            <w:r w:rsidRPr="00E22C80">
              <w:rPr>
                <w:rFonts w:ascii="Arial" w:hAnsi="Arial"/>
                <w:bCs/>
                <w:sz w:val="18"/>
              </w:rPr>
              <w:t>0</w:t>
            </w:r>
            <w:r>
              <w:rPr>
                <w:rFonts w:ascii="Arial" w:hAnsi="Arial"/>
                <w:bCs/>
                <w:sz w:val="18"/>
              </w:rPr>
              <w:t>0</w:t>
            </w:r>
          </w:p>
        </w:tc>
        <w:tc>
          <w:tcPr>
            <w:tcW w:w="717" w:type="dxa"/>
            <w:tcBorders>
              <w:top w:val="single" w:sz="4" w:space="0" w:color="auto"/>
              <w:left w:val="single" w:sz="4" w:space="0" w:color="auto"/>
              <w:bottom w:val="single" w:sz="4" w:space="0" w:color="auto"/>
              <w:right w:val="single" w:sz="4" w:space="0" w:color="auto"/>
            </w:tcBorders>
          </w:tcPr>
          <w:p w14:paraId="0BA7DD23"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1DB350C"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6920CBA0" w14:textId="77777777" w:rsidTr="00EF1776">
        <w:tc>
          <w:tcPr>
            <w:tcW w:w="959" w:type="dxa"/>
            <w:tcBorders>
              <w:top w:val="single" w:sz="4" w:space="0" w:color="auto"/>
              <w:left w:val="nil"/>
              <w:bottom w:val="nil"/>
              <w:right w:val="single" w:sz="4" w:space="0" w:color="auto"/>
            </w:tcBorders>
          </w:tcPr>
          <w:p w14:paraId="3363846D"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DC0937" w14:textId="77777777" w:rsidR="002305BC" w:rsidRPr="00E22C80" w:rsidRDefault="002305BC" w:rsidP="00EF1776">
            <w:pPr>
              <w:keepNext/>
              <w:keepLines/>
              <w:spacing w:after="0"/>
              <w:rPr>
                <w:rFonts w:ascii="Arial" w:hAnsi="Arial"/>
                <w:b/>
                <w:sz w:val="18"/>
              </w:rPr>
            </w:pPr>
            <w:r w:rsidRPr="00E22C80">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35A3EA0" w14:textId="77777777" w:rsidR="002305BC" w:rsidRPr="00E22C80" w:rsidRDefault="002305BC" w:rsidP="00EF1776">
            <w:pPr>
              <w:keepNext/>
              <w:keepLines/>
              <w:spacing w:after="0"/>
              <w:rPr>
                <w:rFonts w:ascii="Arial" w:hAnsi="Arial"/>
                <w:b/>
                <w:sz w:val="18"/>
              </w:rPr>
            </w:pPr>
            <w:r w:rsidRPr="00E22C80">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08214A15" w14:textId="77777777" w:rsidR="002305BC" w:rsidRPr="00E22C80" w:rsidRDefault="002305BC" w:rsidP="00EF1776">
            <w:pPr>
              <w:keepNext/>
              <w:keepLines/>
              <w:spacing w:after="0"/>
              <w:rPr>
                <w:rFonts w:ascii="Arial" w:hAnsi="Arial"/>
                <w:b/>
                <w:sz w:val="18"/>
              </w:rPr>
            </w:pPr>
            <w:r w:rsidRPr="00E22C80">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0023C5D3" w14:textId="77777777" w:rsidR="002305BC" w:rsidRPr="00E22C80" w:rsidRDefault="002305BC" w:rsidP="00EF1776">
            <w:pPr>
              <w:keepNext/>
              <w:keepLines/>
              <w:spacing w:after="0"/>
              <w:rPr>
                <w:rFonts w:ascii="Arial" w:hAnsi="Arial"/>
                <w:b/>
                <w:sz w:val="18"/>
              </w:rPr>
            </w:pPr>
            <w:r w:rsidRPr="00E22C80">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7768D9FC" w14:textId="77777777" w:rsidR="002305BC" w:rsidRPr="00E22C80" w:rsidRDefault="002305BC" w:rsidP="00EF1776">
            <w:pPr>
              <w:keepNext/>
              <w:keepLines/>
              <w:spacing w:after="0"/>
              <w:rPr>
                <w:rFonts w:ascii="Arial" w:hAnsi="Arial"/>
                <w:b/>
                <w:sz w:val="18"/>
              </w:rPr>
            </w:pPr>
            <w:r w:rsidRPr="00E22C80">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0C7F8A71" w14:textId="77777777" w:rsidR="002305BC" w:rsidRPr="00E22C80" w:rsidRDefault="002305BC" w:rsidP="00EF1776">
            <w:pPr>
              <w:keepNext/>
              <w:keepLines/>
              <w:spacing w:after="0"/>
              <w:rPr>
                <w:rFonts w:ascii="Arial" w:hAnsi="Arial"/>
                <w:b/>
                <w:sz w:val="18"/>
              </w:rPr>
            </w:pPr>
            <w:r w:rsidRPr="00E22C80">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13EED683" w14:textId="77777777" w:rsidR="002305BC" w:rsidRPr="00E22C80" w:rsidRDefault="002305BC" w:rsidP="00EF1776">
            <w:pPr>
              <w:keepNext/>
              <w:keepLines/>
              <w:spacing w:after="0"/>
              <w:rPr>
                <w:rFonts w:ascii="Arial" w:hAnsi="Arial"/>
                <w:b/>
                <w:sz w:val="18"/>
              </w:rPr>
            </w:pPr>
            <w:r w:rsidRPr="00E22C80">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CA821AD" w14:textId="77777777" w:rsidR="002305BC" w:rsidRPr="00E22C80" w:rsidRDefault="002305BC" w:rsidP="00EF1776">
            <w:pPr>
              <w:keepNext/>
              <w:keepLines/>
              <w:spacing w:after="0"/>
              <w:rPr>
                <w:rFonts w:ascii="Arial" w:hAnsi="Arial"/>
                <w:b/>
                <w:sz w:val="18"/>
              </w:rPr>
            </w:pPr>
            <w:r w:rsidRPr="00E22C80">
              <w:rPr>
                <w:rFonts w:ascii="Arial" w:hAnsi="Arial"/>
                <w:b/>
                <w:sz w:val="18"/>
              </w:rPr>
              <w:t>B16</w:t>
            </w:r>
          </w:p>
        </w:tc>
      </w:tr>
      <w:tr w:rsidR="002305BC" w:rsidRPr="005162D3" w14:paraId="422932C5" w14:textId="77777777" w:rsidTr="00EF1776">
        <w:tc>
          <w:tcPr>
            <w:tcW w:w="959" w:type="dxa"/>
            <w:tcBorders>
              <w:top w:val="nil"/>
              <w:left w:val="nil"/>
              <w:bottom w:val="nil"/>
              <w:right w:val="single" w:sz="4" w:space="0" w:color="auto"/>
            </w:tcBorders>
          </w:tcPr>
          <w:p w14:paraId="2A30BAE7"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7EFA79"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45BC387"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F690E80"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C5E1306"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00CB4CE"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28124C5"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F6C5CA1"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B2A55C5"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1D7FE998" w14:textId="77777777" w:rsidTr="00EF1776">
        <w:tc>
          <w:tcPr>
            <w:tcW w:w="959" w:type="dxa"/>
            <w:tcBorders>
              <w:top w:val="nil"/>
              <w:left w:val="nil"/>
              <w:bottom w:val="nil"/>
              <w:right w:val="single" w:sz="4" w:space="0" w:color="auto"/>
            </w:tcBorders>
          </w:tcPr>
          <w:p w14:paraId="418D7EFE"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4D9E6D" w14:textId="77777777" w:rsidR="002305BC" w:rsidRPr="00E22C80" w:rsidRDefault="002305BC" w:rsidP="00EF1776">
            <w:pPr>
              <w:keepNext/>
              <w:keepLines/>
              <w:spacing w:after="0"/>
              <w:rPr>
                <w:rFonts w:ascii="Arial" w:hAnsi="Arial"/>
                <w:b/>
                <w:sz w:val="18"/>
              </w:rPr>
            </w:pPr>
            <w:r w:rsidRPr="00E22C80">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8C3B8BA" w14:textId="77777777" w:rsidR="002305BC" w:rsidRPr="00E22C80" w:rsidRDefault="002305BC" w:rsidP="00EF1776">
            <w:pPr>
              <w:keepNext/>
              <w:keepLines/>
              <w:spacing w:after="0"/>
              <w:rPr>
                <w:rFonts w:ascii="Arial" w:hAnsi="Arial"/>
                <w:b/>
                <w:sz w:val="18"/>
              </w:rPr>
            </w:pPr>
            <w:r w:rsidRPr="00E22C80">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7929E9A" w14:textId="77777777" w:rsidR="002305BC" w:rsidRPr="00E22C80" w:rsidRDefault="002305BC" w:rsidP="00EF1776">
            <w:pPr>
              <w:keepNext/>
              <w:keepLines/>
              <w:spacing w:after="0"/>
              <w:rPr>
                <w:rFonts w:ascii="Arial" w:hAnsi="Arial"/>
                <w:b/>
                <w:sz w:val="18"/>
              </w:rPr>
            </w:pPr>
            <w:r w:rsidRPr="00E22C80">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EDB2422" w14:textId="77777777" w:rsidR="002305BC" w:rsidRPr="00E22C80" w:rsidRDefault="002305BC" w:rsidP="00EF1776">
            <w:pPr>
              <w:keepNext/>
              <w:keepLines/>
              <w:spacing w:after="0"/>
              <w:rPr>
                <w:rFonts w:ascii="Arial" w:hAnsi="Arial"/>
                <w:b/>
                <w:sz w:val="18"/>
              </w:rPr>
            </w:pPr>
            <w:r w:rsidRPr="00E22C80">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805E9F1" w14:textId="77777777" w:rsidR="002305BC" w:rsidRPr="00E22C80" w:rsidRDefault="002305BC" w:rsidP="00EF1776">
            <w:pPr>
              <w:keepNext/>
              <w:keepLines/>
              <w:spacing w:after="0"/>
              <w:rPr>
                <w:rFonts w:ascii="Arial" w:hAnsi="Arial"/>
                <w:b/>
                <w:sz w:val="18"/>
              </w:rPr>
            </w:pPr>
            <w:r w:rsidRPr="00E22C80">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5ECA83A" w14:textId="77777777" w:rsidR="002305BC" w:rsidRPr="00E22C80" w:rsidRDefault="002305BC" w:rsidP="00EF1776">
            <w:pPr>
              <w:keepNext/>
              <w:keepLines/>
              <w:spacing w:after="0"/>
              <w:rPr>
                <w:rFonts w:ascii="Arial" w:hAnsi="Arial"/>
                <w:b/>
                <w:sz w:val="18"/>
              </w:rPr>
            </w:pPr>
            <w:r w:rsidRPr="00E22C80">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2FEA592" w14:textId="77777777" w:rsidR="002305BC" w:rsidRPr="00E22C80" w:rsidRDefault="002305BC" w:rsidP="00EF1776">
            <w:pPr>
              <w:keepNext/>
              <w:keepLines/>
              <w:spacing w:after="0"/>
              <w:rPr>
                <w:rFonts w:ascii="Arial" w:hAnsi="Arial"/>
                <w:b/>
                <w:sz w:val="18"/>
              </w:rPr>
            </w:pPr>
            <w:r w:rsidRPr="00E22C80">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E22861D" w14:textId="77777777" w:rsidR="002305BC" w:rsidRPr="00E22C80" w:rsidRDefault="002305BC" w:rsidP="00EF1776">
            <w:pPr>
              <w:keepNext/>
              <w:keepLines/>
              <w:spacing w:after="0"/>
              <w:rPr>
                <w:rFonts w:ascii="Arial" w:hAnsi="Arial"/>
                <w:b/>
                <w:sz w:val="18"/>
              </w:rPr>
            </w:pPr>
            <w:r w:rsidRPr="00E22C80">
              <w:rPr>
                <w:rFonts w:ascii="Arial" w:hAnsi="Arial"/>
                <w:b/>
                <w:sz w:val="18"/>
              </w:rPr>
              <w:t>B24</w:t>
            </w:r>
          </w:p>
        </w:tc>
      </w:tr>
      <w:tr w:rsidR="002305BC" w:rsidRPr="00E22C80" w14:paraId="06BD35F9" w14:textId="77777777" w:rsidTr="00EF1776">
        <w:tc>
          <w:tcPr>
            <w:tcW w:w="959" w:type="dxa"/>
            <w:tcBorders>
              <w:top w:val="nil"/>
              <w:left w:val="nil"/>
              <w:bottom w:val="nil"/>
              <w:right w:val="single" w:sz="4" w:space="0" w:color="auto"/>
            </w:tcBorders>
          </w:tcPr>
          <w:p w14:paraId="4F3124A4"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5778CD"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5C2266A"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4489776"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FE7535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876449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C334AD2"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6CA49E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9832208"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42153547" w14:textId="77777777" w:rsidTr="00EF1776">
        <w:tc>
          <w:tcPr>
            <w:tcW w:w="959" w:type="dxa"/>
            <w:tcBorders>
              <w:top w:val="nil"/>
              <w:left w:val="nil"/>
              <w:bottom w:val="nil"/>
              <w:right w:val="single" w:sz="4" w:space="0" w:color="auto"/>
            </w:tcBorders>
          </w:tcPr>
          <w:p w14:paraId="23CC3340"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BD6F504" w14:textId="77777777" w:rsidR="002305BC" w:rsidRPr="00E22C80" w:rsidRDefault="002305BC" w:rsidP="00EF1776">
            <w:pPr>
              <w:keepNext/>
              <w:keepLines/>
              <w:spacing w:after="0"/>
              <w:rPr>
                <w:rFonts w:ascii="Arial" w:hAnsi="Arial"/>
                <w:b/>
                <w:sz w:val="18"/>
              </w:rPr>
            </w:pPr>
            <w:r w:rsidRPr="00E22C80">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0828155" w14:textId="77777777" w:rsidR="002305BC" w:rsidRPr="00E22C80" w:rsidRDefault="002305BC" w:rsidP="00EF1776">
            <w:pPr>
              <w:keepNext/>
              <w:keepLines/>
              <w:spacing w:after="0"/>
              <w:rPr>
                <w:rFonts w:ascii="Arial" w:hAnsi="Arial"/>
                <w:b/>
                <w:sz w:val="18"/>
              </w:rPr>
            </w:pPr>
            <w:r w:rsidRPr="00E22C80">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9A85C7E" w14:textId="77777777" w:rsidR="002305BC" w:rsidRPr="00E22C80" w:rsidRDefault="002305BC" w:rsidP="00EF1776">
            <w:pPr>
              <w:keepNext/>
              <w:keepLines/>
              <w:spacing w:after="0"/>
              <w:rPr>
                <w:rFonts w:ascii="Arial" w:hAnsi="Arial"/>
                <w:b/>
                <w:sz w:val="18"/>
              </w:rPr>
            </w:pPr>
            <w:r w:rsidRPr="00E22C80">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6AF1139B" w14:textId="77777777" w:rsidR="002305BC" w:rsidRPr="00E22C80" w:rsidRDefault="002305BC" w:rsidP="00EF1776">
            <w:pPr>
              <w:keepNext/>
              <w:keepLines/>
              <w:spacing w:after="0"/>
              <w:rPr>
                <w:rFonts w:ascii="Arial" w:hAnsi="Arial"/>
                <w:b/>
                <w:sz w:val="18"/>
              </w:rPr>
            </w:pPr>
            <w:r w:rsidRPr="00E22C80">
              <w:rPr>
                <w:rFonts w:ascii="Arial" w:hAnsi="Arial"/>
                <w:b/>
                <w:sz w:val="18"/>
              </w:rPr>
              <w:t>B28</w:t>
            </w:r>
          </w:p>
        </w:tc>
        <w:tc>
          <w:tcPr>
            <w:tcW w:w="717" w:type="dxa"/>
            <w:tcBorders>
              <w:top w:val="single" w:sz="4" w:space="0" w:color="auto"/>
              <w:left w:val="single" w:sz="4" w:space="0" w:color="auto"/>
              <w:bottom w:val="nil"/>
              <w:right w:val="nil"/>
            </w:tcBorders>
          </w:tcPr>
          <w:p w14:paraId="3D8A063D"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731E1F69"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65A7E366"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74CB9B64" w14:textId="77777777" w:rsidR="002305BC" w:rsidRPr="00E22C80" w:rsidRDefault="002305BC" w:rsidP="00EF1776">
            <w:pPr>
              <w:keepNext/>
              <w:keepLines/>
              <w:spacing w:after="0"/>
              <w:rPr>
                <w:rFonts w:ascii="Arial" w:hAnsi="Arial"/>
                <w:b/>
                <w:sz w:val="18"/>
              </w:rPr>
            </w:pPr>
          </w:p>
        </w:tc>
      </w:tr>
      <w:tr w:rsidR="002305BC" w:rsidRPr="005162D3" w14:paraId="12978B1E" w14:textId="77777777" w:rsidTr="00EF1776">
        <w:tc>
          <w:tcPr>
            <w:tcW w:w="959" w:type="dxa"/>
            <w:tcBorders>
              <w:top w:val="nil"/>
              <w:left w:val="nil"/>
              <w:bottom w:val="nil"/>
              <w:right w:val="single" w:sz="4" w:space="0" w:color="auto"/>
            </w:tcBorders>
          </w:tcPr>
          <w:p w14:paraId="42A9B8A3"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D28E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DB5BCD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019748A"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B98D17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50A7808A"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44FB1994"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70112EBC"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5E3AD8AF" w14:textId="77777777" w:rsidR="002305BC" w:rsidRPr="00E22C80" w:rsidRDefault="002305BC" w:rsidP="00EF1776">
            <w:pPr>
              <w:keepNext/>
              <w:keepLines/>
              <w:spacing w:after="0"/>
              <w:rPr>
                <w:rFonts w:ascii="Arial" w:hAnsi="Arial"/>
                <w:b/>
                <w:sz w:val="18"/>
              </w:rPr>
            </w:pPr>
          </w:p>
        </w:tc>
      </w:tr>
    </w:tbl>
    <w:p w14:paraId="55D38CCB" w14:textId="77777777" w:rsidR="002305BC" w:rsidRDefault="002305BC" w:rsidP="001B4C39">
      <w:pPr>
        <w:rPr>
          <w:lang w:eastAsia="zh-CN"/>
        </w:rPr>
      </w:pPr>
    </w:p>
    <w:p w14:paraId="18697E7F" w14:textId="15C48022" w:rsidR="00E77DA0" w:rsidRDefault="00E77DA0" w:rsidP="00E77DA0">
      <w:pPr>
        <w:pStyle w:val="Heading3"/>
      </w:pPr>
      <w:r>
        <w:t>4.15.6</w:t>
      </w:r>
      <w:r>
        <w:tab/>
      </w:r>
      <w:r w:rsidRPr="00180D02">
        <w:t>EF</w:t>
      </w:r>
      <w:r w:rsidRPr="00180D02">
        <w:rPr>
          <w:vertAlign w:val="subscript"/>
        </w:rPr>
        <w:t>5GNSWO</w:t>
      </w:r>
      <w:r w:rsidRPr="00066EB9">
        <w:rPr>
          <w:vertAlign w:val="subscript"/>
        </w:rPr>
        <w:t xml:space="preserve">_CONF </w:t>
      </w:r>
      <w:r w:rsidRPr="00180D02">
        <w:t>(5G Non-Seamless WLAN Offload configuration)</w:t>
      </w:r>
    </w:p>
    <w:p w14:paraId="22269B51" w14:textId="77777777" w:rsidR="00E77DA0" w:rsidRDefault="00E77DA0" w:rsidP="00E77DA0">
      <w:pPr>
        <w:keepLines/>
        <w:spacing w:after="0"/>
        <w:ind w:left="1702" w:hanging="1418"/>
      </w:pPr>
      <w:r w:rsidRPr="00D534B7">
        <w:t>Logically:</w:t>
      </w:r>
    </w:p>
    <w:p w14:paraId="3E212959" w14:textId="77777777" w:rsidR="00E77DA0" w:rsidRPr="00D534B7" w:rsidRDefault="00E77DA0" w:rsidP="00E77DA0">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disabled</w:t>
      </w:r>
    </w:p>
    <w:p w14:paraId="193C1AA5" w14:textId="77777777" w:rsidR="00E77DA0" w:rsidRPr="000D2AEB" w:rsidRDefault="00E77DA0" w:rsidP="00E77DA0">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E77DA0" w:rsidRPr="000D2AEB" w14:paraId="38EAE443" w14:textId="77777777" w:rsidTr="00FB146D">
        <w:tc>
          <w:tcPr>
            <w:tcW w:w="996" w:type="dxa"/>
            <w:tcMar>
              <w:left w:w="85" w:type="dxa"/>
            </w:tcMar>
          </w:tcPr>
          <w:p w14:paraId="31D6E137" w14:textId="77777777" w:rsidR="00E77DA0" w:rsidRPr="000D2AEB" w:rsidRDefault="00E77DA0" w:rsidP="00FB146D">
            <w:pPr>
              <w:pStyle w:val="TAL"/>
              <w:rPr>
                <w:b/>
                <w:bCs/>
              </w:rPr>
            </w:pPr>
            <w:r w:rsidRPr="000D2AEB">
              <w:rPr>
                <w:b/>
                <w:bCs/>
              </w:rPr>
              <w:t>Byte</w:t>
            </w:r>
          </w:p>
        </w:tc>
        <w:tc>
          <w:tcPr>
            <w:tcW w:w="810" w:type="dxa"/>
          </w:tcPr>
          <w:p w14:paraId="1B8ADA71" w14:textId="77777777" w:rsidR="00E77DA0" w:rsidRPr="000D2AEB" w:rsidRDefault="00E77DA0" w:rsidP="00FB146D">
            <w:pPr>
              <w:pStyle w:val="TAC"/>
              <w:rPr>
                <w:b/>
                <w:bCs/>
              </w:rPr>
            </w:pPr>
            <w:r w:rsidRPr="000D2AEB">
              <w:rPr>
                <w:b/>
                <w:bCs/>
              </w:rPr>
              <w:t>B1</w:t>
            </w:r>
          </w:p>
        </w:tc>
      </w:tr>
      <w:tr w:rsidR="00E77DA0" w:rsidRPr="005162D3" w14:paraId="1CABA4D2" w14:textId="77777777" w:rsidTr="00FB146D">
        <w:tc>
          <w:tcPr>
            <w:tcW w:w="996" w:type="dxa"/>
            <w:tcMar>
              <w:left w:w="85" w:type="dxa"/>
            </w:tcMar>
          </w:tcPr>
          <w:p w14:paraId="2643B58F" w14:textId="77777777" w:rsidR="00E77DA0" w:rsidRPr="005162D3" w:rsidRDefault="00E77DA0"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0E98F2EA" w14:textId="77777777" w:rsidR="00E77DA0" w:rsidRPr="005162D3" w:rsidRDefault="00E77DA0" w:rsidP="00FB146D">
            <w:pPr>
              <w:pStyle w:val="TAC"/>
            </w:pPr>
            <w:r w:rsidRPr="005162D3">
              <w:rPr>
                <w:rFonts w:cs="Arial"/>
                <w:color w:val="000000"/>
                <w:szCs w:val="18"/>
              </w:rPr>
              <w:t>0</w:t>
            </w:r>
            <w:r>
              <w:rPr>
                <w:rFonts w:cs="Arial"/>
                <w:color w:val="000000"/>
                <w:szCs w:val="18"/>
              </w:rPr>
              <w:t>0</w:t>
            </w:r>
          </w:p>
        </w:tc>
      </w:tr>
    </w:tbl>
    <w:p w14:paraId="65A224C5" w14:textId="77777777" w:rsidR="00E77DA0" w:rsidRDefault="00E77DA0" w:rsidP="001B4C39">
      <w:pPr>
        <w:rPr>
          <w:lang w:eastAsia="zh-CN"/>
        </w:rPr>
      </w:pPr>
    </w:p>
    <w:p w14:paraId="67A2AE8B" w14:textId="29D3E4EF" w:rsidR="001B4C39" w:rsidRPr="005162D3" w:rsidRDefault="001B4C39" w:rsidP="001B4C39">
      <w:pPr>
        <w:pStyle w:val="Heading2"/>
      </w:pPr>
      <w:r w:rsidRPr="005162D3">
        <w:t>4.</w:t>
      </w:r>
      <w:r>
        <w:t>16</w:t>
      </w:r>
      <w:r w:rsidRPr="005162D3">
        <w:tab/>
        <w:t>Definition of 5G-NR SSIM-UICC</w:t>
      </w:r>
    </w:p>
    <w:p w14:paraId="670EFEB5" w14:textId="16429912" w:rsidR="001B4C39" w:rsidRPr="005162D3" w:rsidRDefault="001B4C39" w:rsidP="001B4C39">
      <w:pPr>
        <w:pStyle w:val="Heading3"/>
      </w:pPr>
      <w:r w:rsidRPr="005162D3">
        <w:t>4.</w:t>
      </w:r>
      <w:r>
        <w:t>16</w:t>
      </w:r>
      <w:r w:rsidRPr="005162D3">
        <w:t>.0</w:t>
      </w:r>
      <w:r w:rsidRPr="005162D3">
        <w:tab/>
        <w:t>Introduction</w:t>
      </w:r>
    </w:p>
    <w:p w14:paraId="454E5B64" w14:textId="77777777" w:rsidR="001B4C39" w:rsidRPr="005162D3" w:rsidRDefault="001B4C39" w:rsidP="001B4C39">
      <w:r w:rsidRPr="005162D3">
        <w:t>The 5G-NR NSSAA procedure involving SSIM test cases require a different configuration than the one described in clause 4.9. For that purpose, a default 5G-NR UICC supporting SSIM features is defined. In general, the values of the 5G-NR UICC supporting SSIM features are identical to the 5G-NR UICC, with the following exceptions:</w:t>
      </w:r>
    </w:p>
    <w:p w14:paraId="6A14EBE9" w14:textId="307E0930" w:rsidR="001B4C39" w:rsidRPr="005162D3" w:rsidRDefault="001B4C39" w:rsidP="001B4C39">
      <w:pPr>
        <w:pStyle w:val="Heading3"/>
      </w:pPr>
      <w:r w:rsidRPr="005162D3">
        <w:t>4.</w:t>
      </w:r>
      <w:r>
        <w:t>16</w:t>
      </w:r>
      <w:r w:rsidRPr="005162D3">
        <w:t>.1</w:t>
      </w:r>
      <w:r w:rsidRPr="005162D3">
        <w:tab/>
        <w:t>Applications on the 5G-NR SSIM-UICC</w:t>
      </w:r>
    </w:p>
    <w:p w14:paraId="3FAB28A7" w14:textId="77777777" w:rsidR="001B4C39" w:rsidRPr="005162D3" w:rsidRDefault="001B4C39" w:rsidP="001B4C39">
      <w:r w:rsidRPr="005162D3">
        <w:t>The 5G-NR SSIM-UICC shall contain, both properly declared in EF</w:t>
      </w:r>
      <w:r w:rsidRPr="005162D3">
        <w:rPr>
          <w:vertAlign w:val="subscript"/>
        </w:rPr>
        <w:t>DIR</w:t>
      </w:r>
      <w:r w:rsidRPr="005162D3">
        <w:t>:</w:t>
      </w:r>
    </w:p>
    <w:p w14:paraId="244374CC" w14:textId="77777777" w:rsidR="001B4C39" w:rsidRPr="005162D3" w:rsidRDefault="001B4C39" w:rsidP="001B4C39">
      <w:pPr>
        <w:pStyle w:val="ListParagraph"/>
        <w:numPr>
          <w:ilvl w:val="0"/>
          <w:numId w:val="18"/>
        </w:numPr>
        <w:ind w:left="714" w:hanging="357"/>
        <w:contextualSpacing w:val="0"/>
      </w:pPr>
      <w:r w:rsidRPr="005162D3">
        <w:t>a USIM as defined in clause 4.9.</w:t>
      </w:r>
    </w:p>
    <w:p w14:paraId="4AE47FB0" w14:textId="602EC7E8" w:rsidR="001B4C39" w:rsidRPr="005162D3" w:rsidRDefault="001B4C39" w:rsidP="001B4C39">
      <w:pPr>
        <w:pStyle w:val="ListParagraph"/>
        <w:numPr>
          <w:ilvl w:val="0"/>
          <w:numId w:val="18"/>
        </w:numPr>
        <w:ind w:left="714" w:hanging="357"/>
        <w:contextualSpacing w:val="0"/>
      </w:pPr>
      <w:r w:rsidRPr="005162D3">
        <w:t>a</w:t>
      </w:r>
      <w:r>
        <w:t>n</w:t>
      </w:r>
      <w:r w:rsidRPr="005162D3">
        <w:t xml:space="preserve"> SSIM, with SSIM AID value that shall follow the PIX coding for </w:t>
      </w:r>
      <w:r>
        <w:t>'</w:t>
      </w:r>
      <w:r w:rsidRPr="005162D3">
        <w:t>3GPP SSIM</w:t>
      </w:r>
      <w:r>
        <w:t>'</w:t>
      </w:r>
      <w:r w:rsidRPr="005162D3">
        <w:t xml:space="preserve"> from ETSI TS 101 220</w:t>
      </w:r>
      <w:r>
        <w:t> </w:t>
      </w:r>
      <w:r w:rsidRPr="005162D3">
        <w:t>[54] annex E.</w:t>
      </w:r>
    </w:p>
    <w:p w14:paraId="3B036B03" w14:textId="6677DB11" w:rsidR="001B4C39" w:rsidRPr="005162D3" w:rsidRDefault="001B4C39" w:rsidP="001B4C39">
      <w:pPr>
        <w:pStyle w:val="Heading3"/>
      </w:pPr>
      <w:r w:rsidRPr="005162D3">
        <w:t>4.</w:t>
      </w:r>
      <w:r>
        <w:t>16</w:t>
      </w:r>
      <w:r w:rsidRPr="005162D3">
        <w:t>.2</w:t>
      </w:r>
      <w:r w:rsidRPr="005162D3">
        <w:tab/>
        <w:t>Default SSIM values on 5G-NR SSIM-UICC</w:t>
      </w:r>
    </w:p>
    <w:p w14:paraId="0D2D3765" w14:textId="77777777" w:rsidR="001B4C39" w:rsidRPr="005162D3" w:rsidRDefault="001B4C39" w:rsidP="001B4C39">
      <w:r w:rsidRPr="005162D3">
        <w:t>A</w:t>
      </w:r>
      <w:r>
        <w:t>n</w:t>
      </w:r>
      <w:r w:rsidRPr="005162D3">
        <w:t xml:space="preserve"> SSIM containing the following default values is used for all tests of this present document unless otherwise stated.</w:t>
      </w:r>
    </w:p>
    <w:p w14:paraId="1AB2E759" w14:textId="77777777" w:rsidR="001B4C39" w:rsidRPr="005162D3" w:rsidRDefault="001B4C39" w:rsidP="001B4C39">
      <w:r w:rsidRPr="005162D3">
        <w:t>For each data item, the logical default values and the coding within the elementary files (EF) of the SSIM follow.</w:t>
      </w:r>
    </w:p>
    <w:p w14:paraId="5C620A03" w14:textId="77777777" w:rsidR="001B4C39" w:rsidRPr="005162D3" w:rsidRDefault="001B4C39" w:rsidP="001B4C39">
      <w:pPr>
        <w:pStyle w:val="NO"/>
      </w:pPr>
      <w:r w:rsidRPr="005162D3">
        <w:t>NOTE 1:</w:t>
      </w:r>
      <w:r w:rsidRPr="005162D3">
        <w:tab/>
        <w:t>Bx represents byte x of the coding.</w:t>
      </w:r>
    </w:p>
    <w:p w14:paraId="3826F646" w14:textId="77777777" w:rsidR="001B4C39" w:rsidRPr="005162D3" w:rsidRDefault="001B4C39" w:rsidP="001B4C39">
      <w:pPr>
        <w:pStyle w:val="NO"/>
      </w:pPr>
      <w:r w:rsidRPr="005162D3">
        <w:t>NOTE 2:</w:t>
      </w:r>
      <w:r w:rsidRPr="005162D3">
        <w:tab/>
        <w:t>Unless otherwise defined, the coding values are hexadecimal.</w:t>
      </w:r>
    </w:p>
    <w:p w14:paraId="49C2A575" w14:textId="745E6C0D" w:rsidR="001B4C39" w:rsidRPr="005162D3" w:rsidRDefault="001B4C39" w:rsidP="001B4C39">
      <w:pPr>
        <w:pStyle w:val="Heading4"/>
        <w:ind w:left="1134" w:hanging="1134"/>
      </w:pPr>
      <w:r w:rsidRPr="005162D3">
        <w:t>4.</w:t>
      </w:r>
      <w:r>
        <w:t>16</w:t>
      </w:r>
      <w:r w:rsidRPr="005162D3">
        <w:t>.2.1</w:t>
      </w:r>
      <w:r w:rsidRPr="005162D3">
        <w:tab/>
        <w:t>EF</w:t>
      </w:r>
      <w:r w:rsidRPr="005162D3">
        <w:rPr>
          <w:vertAlign w:val="subscript"/>
        </w:rPr>
        <w:t>EAPID</w:t>
      </w:r>
      <w:r w:rsidRPr="005162D3">
        <w:t xml:space="preserve"> (EAP Identifier)</w:t>
      </w:r>
    </w:p>
    <w:p w14:paraId="4B526507" w14:textId="77777777" w:rsidR="001B4C39" w:rsidRPr="005162D3" w:rsidRDefault="001B4C39" w:rsidP="001B4C39">
      <w:pPr>
        <w:ind w:left="568" w:hanging="284"/>
      </w:pPr>
      <w:r w:rsidRPr="005162D3">
        <w:t>Logically:</w:t>
      </w:r>
    </w:p>
    <w:p w14:paraId="32FA8A1F" w14:textId="311B500A" w:rsidR="001B4C39" w:rsidRPr="005162D3" w:rsidRDefault="001B4C39" w:rsidP="001B4C39">
      <w:pPr>
        <w:pStyle w:val="B3"/>
      </w:pPr>
      <w:r w:rsidRPr="005162D3">
        <w:t>EAP Identifier:</w:t>
      </w:r>
      <w:r>
        <w:tab/>
      </w:r>
      <w:r w:rsidRPr="002A65B1">
        <w:t>verylongusername1@3gpp.com</w:t>
      </w:r>
    </w:p>
    <w:p w14:paraId="5091932A" w14:textId="163D1BFE" w:rsidR="001B4C39" w:rsidRPr="005162D3" w:rsidRDefault="001B4C39" w:rsidP="001B4C39">
      <w:pPr>
        <w:ind w:left="852" w:firstLine="283"/>
      </w:pPr>
      <w:r w:rsidRPr="005162D3">
        <w:t>Username:</w:t>
      </w:r>
      <w:r>
        <w:tab/>
      </w:r>
      <w:r w:rsidRPr="005162D3">
        <w:t>verylongusername1</w:t>
      </w:r>
    </w:p>
    <w:p w14:paraId="7BC78C2B" w14:textId="4167A448" w:rsidR="001B4C39" w:rsidRDefault="001B4C39" w:rsidP="001B4C39">
      <w:pPr>
        <w:ind w:left="852" w:firstLine="283"/>
      </w:pPr>
      <w:r w:rsidRPr="005162D3">
        <w:t>Realm:</w:t>
      </w:r>
      <w:r>
        <w:tab/>
      </w:r>
      <w:r>
        <w:tab/>
      </w:r>
      <w:r w:rsidRPr="005162D3">
        <w:t>3gpp.com</w:t>
      </w:r>
    </w:p>
    <w:p w14:paraId="31594CA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1B4C39" w:rsidRPr="005162D3" w14:paraId="1A11BBC2" w14:textId="77777777" w:rsidTr="0003783D">
        <w:tc>
          <w:tcPr>
            <w:tcW w:w="996" w:type="dxa"/>
            <w:tcBorders>
              <w:bottom w:val="single" w:sz="4" w:space="0" w:color="auto"/>
            </w:tcBorders>
          </w:tcPr>
          <w:p w14:paraId="49DD6B78" w14:textId="77777777" w:rsidR="001B4C39" w:rsidRPr="005162D3" w:rsidRDefault="001B4C39" w:rsidP="0003783D">
            <w:pPr>
              <w:autoSpaceDE w:val="0"/>
              <w:autoSpaceDN w:val="0"/>
              <w:adjustRightInd w:val="0"/>
              <w:spacing w:after="0"/>
              <w:rPr>
                <w:rFonts w:ascii="Arial" w:hAnsi="Arial" w:cs="Arial"/>
                <w:b/>
                <w:color w:val="000000" w:themeColor="text1"/>
                <w:sz w:val="18"/>
                <w:szCs w:val="18"/>
                <w:lang w:eastAsia="fr-FR"/>
              </w:rPr>
            </w:pPr>
            <w:r>
              <w:rPr>
                <w:rFonts w:ascii="Arial" w:hAnsi="Arial"/>
                <w:b/>
                <w:sz w:val="18"/>
              </w:rPr>
              <w:t>Byte</w:t>
            </w:r>
          </w:p>
        </w:tc>
        <w:tc>
          <w:tcPr>
            <w:tcW w:w="717" w:type="dxa"/>
          </w:tcPr>
          <w:p w14:paraId="4E70B02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w:t>
            </w:r>
          </w:p>
        </w:tc>
        <w:tc>
          <w:tcPr>
            <w:tcW w:w="717" w:type="dxa"/>
          </w:tcPr>
          <w:p w14:paraId="5422FF5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w:t>
            </w:r>
          </w:p>
        </w:tc>
        <w:tc>
          <w:tcPr>
            <w:tcW w:w="717" w:type="dxa"/>
          </w:tcPr>
          <w:p w14:paraId="5DAB97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w:t>
            </w:r>
          </w:p>
        </w:tc>
        <w:tc>
          <w:tcPr>
            <w:tcW w:w="717" w:type="dxa"/>
          </w:tcPr>
          <w:p w14:paraId="1AD69E3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B4</w:t>
            </w:r>
          </w:p>
        </w:tc>
        <w:tc>
          <w:tcPr>
            <w:tcW w:w="717" w:type="dxa"/>
          </w:tcPr>
          <w:p w14:paraId="3680524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B5</w:t>
            </w:r>
          </w:p>
        </w:tc>
        <w:tc>
          <w:tcPr>
            <w:tcW w:w="717" w:type="dxa"/>
          </w:tcPr>
          <w:p w14:paraId="73E19E1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B6</w:t>
            </w:r>
          </w:p>
        </w:tc>
        <w:tc>
          <w:tcPr>
            <w:tcW w:w="717" w:type="dxa"/>
          </w:tcPr>
          <w:p w14:paraId="317B0E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B7</w:t>
            </w:r>
          </w:p>
        </w:tc>
        <w:tc>
          <w:tcPr>
            <w:tcW w:w="717" w:type="dxa"/>
          </w:tcPr>
          <w:p w14:paraId="58DFBAE5"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B8</w:t>
            </w:r>
          </w:p>
        </w:tc>
      </w:tr>
      <w:tr w:rsidR="001B4C39" w:rsidRPr="005162D3" w14:paraId="37EBA8F2" w14:textId="77777777" w:rsidTr="0003783D">
        <w:tc>
          <w:tcPr>
            <w:tcW w:w="996" w:type="dxa"/>
            <w:tcBorders>
              <w:left w:val="single" w:sz="4" w:space="0" w:color="auto"/>
              <w:bottom w:val="single" w:sz="4" w:space="0" w:color="auto"/>
            </w:tcBorders>
          </w:tcPr>
          <w:p w14:paraId="355CCFC7" w14:textId="77777777" w:rsidR="001B4C39" w:rsidRPr="005162D3" w:rsidRDefault="001B4C39" w:rsidP="0003783D">
            <w:pPr>
              <w:autoSpaceDE w:val="0"/>
              <w:autoSpaceDN w:val="0"/>
              <w:adjustRightInd w:val="0"/>
              <w:spacing w:after="0"/>
              <w:rPr>
                <w:rFonts w:ascii="Arial" w:hAnsi="Arial" w:cs="Arial"/>
                <w:color w:val="000000" w:themeColor="text1"/>
                <w:sz w:val="18"/>
                <w:szCs w:val="18"/>
                <w:lang w:eastAsia="fr-FR"/>
              </w:rPr>
            </w:pPr>
            <w:r>
              <w:rPr>
                <w:rFonts w:ascii="Arial" w:hAnsi="Arial" w:cs="Arial"/>
                <w:color w:val="000000" w:themeColor="text1"/>
                <w:sz w:val="18"/>
                <w:szCs w:val="18"/>
                <w:lang w:eastAsia="fr-FR"/>
              </w:rPr>
              <w:t>Hex</w:t>
            </w:r>
          </w:p>
        </w:tc>
        <w:tc>
          <w:tcPr>
            <w:tcW w:w="717" w:type="dxa"/>
          </w:tcPr>
          <w:p w14:paraId="449BD80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80</w:t>
            </w:r>
          </w:p>
        </w:tc>
        <w:tc>
          <w:tcPr>
            <w:tcW w:w="717" w:type="dxa"/>
          </w:tcPr>
          <w:p w14:paraId="29BAD95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1A</w:t>
            </w:r>
          </w:p>
        </w:tc>
        <w:tc>
          <w:tcPr>
            <w:tcW w:w="717" w:type="dxa"/>
          </w:tcPr>
          <w:p w14:paraId="002F8CF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76</w:t>
            </w:r>
          </w:p>
        </w:tc>
        <w:tc>
          <w:tcPr>
            <w:tcW w:w="717" w:type="dxa"/>
          </w:tcPr>
          <w:p w14:paraId="3B3F640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09EC3B6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46AFB9C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79</w:t>
            </w:r>
          </w:p>
        </w:tc>
        <w:tc>
          <w:tcPr>
            <w:tcW w:w="717" w:type="dxa"/>
          </w:tcPr>
          <w:p w14:paraId="5E760B0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6C</w:t>
            </w:r>
          </w:p>
        </w:tc>
        <w:tc>
          <w:tcPr>
            <w:tcW w:w="717" w:type="dxa"/>
          </w:tcPr>
          <w:p w14:paraId="719338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r>
      <w:tr w:rsidR="001B4C39" w:rsidRPr="005162D3" w14:paraId="51F75B57" w14:textId="77777777" w:rsidTr="0003783D">
        <w:tc>
          <w:tcPr>
            <w:tcW w:w="996" w:type="dxa"/>
            <w:tcBorders>
              <w:top w:val="single" w:sz="4" w:space="0" w:color="auto"/>
              <w:left w:val="nil"/>
              <w:bottom w:val="nil"/>
              <w:right w:val="single" w:sz="4" w:space="0" w:color="auto"/>
            </w:tcBorders>
          </w:tcPr>
          <w:p w14:paraId="66BD1DF5"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00333C3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B9</w:t>
            </w:r>
          </w:p>
        </w:tc>
        <w:tc>
          <w:tcPr>
            <w:tcW w:w="717" w:type="dxa"/>
          </w:tcPr>
          <w:p w14:paraId="489AA9C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B10</w:t>
            </w:r>
          </w:p>
        </w:tc>
        <w:tc>
          <w:tcPr>
            <w:tcW w:w="717" w:type="dxa"/>
          </w:tcPr>
          <w:p w14:paraId="70702B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B11</w:t>
            </w:r>
          </w:p>
        </w:tc>
        <w:tc>
          <w:tcPr>
            <w:tcW w:w="717" w:type="dxa"/>
          </w:tcPr>
          <w:p w14:paraId="1A39584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B12</w:t>
            </w:r>
          </w:p>
        </w:tc>
        <w:tc>
          <w:tcPr>
            <w:tcW w:w="717" w:type="dxa"/>
          </w:tcPr>
          <w:p w14:paraId="24FC5DA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B13</w:t>
            </w:r>
          </w:p>
        </w:tc>
        <w:tc>
          <w:tcPr>
            <w:tcW w:w="717" w:type="dxa"/>
          </w:tcPr>
          <w:p w14:paraId="00A1C2E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B14</w:t>
            </w:r>
          </w:p>
        </w:tc>
        <w:tc>
          <w:tcPr>
            <w:tcW w:w="717" w:type="dxa"/>
          </w:tcPr>
          <w:p w14:paraId="58BF260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B15</w:t>
            </w:r>
          </w:p>
        </w:tc>
        <w:tc>
          <w:tcPr>
            <w:tcW w:w="717" w:type="dxa"/>
          </w:tcPr>
          <w:p w14:paraId="3823D6E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B16</w:t>
            </w:r>
          </w:p>
        </w:tc>
      </w:tr>
      <w:tr w:rsidR="001B4C39" w:rsidRPr="005162D3" w14:paraId="589860A6" w14:textId="77777777" w:rsidTr="0003783D">
        <w:tc>
          <w:tcPr>
            <w:tcW w:w="996" w:type="dxa"/>
            <w:tcBorders>
              <w:top w:val="nil"/>
              <w:left w:val="nil"/>
              <w:bottom w:val="nil"/>
              <w:right w:val="single" w:sz="4" w:space="0" w:color="auto"/>
            </w:tcBorders>
          </w:tcPr>
          <w:p w14:paraId="1977FE2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2B5D3CE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32F69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3964E77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75</w:t>
            </w:r>
          </w:p>
        </w:tc>
        <w:tc>
          <w:tcPr>
            <w:tcW w:w="717" w:type="dxa"/>
          </w:tcPr>
          <w:p w14:paraId="6F105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73</w:t>
            </w:r>
          </w:p>
        </w:tc>
        <w:tc>
          <w:tcPr>
            <w:tcW w:w="717" w:type="dxa"/>
          </w:tcPr>
          <w:p w14:paraId="613FE5F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6B656D9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2D2B5E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73D54A8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61</w:t>
            </w:r>
          </w:p>
        </w:tc>
      </w:tr>
      <w:tr w:rsidR="001B4C39" w:rsidRPr="005162D3" w14:paraId="53113393" w14:textId="77777777" w:rsidTr="0003783D">
        <w:tc>
          <w:tcPr>
            <w:tcW w:w="996" w:type="dxa"/>
            <w:tcBorders>
              <w:top w:val="nil"/>
              <w:left w:val="nil"/>
              <w:bottom w:val="nil"/>
              <w:right w:val="single" w:sz="4" w:space="0" w:color="auto"/>
            </w:tcBorders>
          </w:tcPr>
          <w:p w14:paraId="68C0B1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435BA7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B17</w:t>
            </w:r>
          </w:p>
        </w:tc>
        <w:tc>
          <w:tcPr>
            <w:tcW w:w="717" w:type="dxa"/>
          </w:tcPr>
          <w:p w14:paraId="2E2D4B4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B18</w:t>
            </w:r>
          </w:p>
        </w:tc>
        <w:tc>
          <w:tcPr>
            <w:tcW w:w="717" w:type="dxa"/>
          </w:tcPr>
          <w:p w14:paraId="1AACA4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B19</w:t>
            </w:r>
          </w:p>
        </w:tc>
        <w:tc>
          <w:tcPr>
            <w:tcW w:w="717" w:type="dxa"/>
          </w:tcPr>
          <w:p w14:paraId="6C3A278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B20</w:t>
            </w:r>
          </w:p>
        </w:tc>
        <w:tc>
          <w:tcPr>
            <w:tcW w:w="717" w:type="dxa"/>
          </w:tcPr>
          <w:p w14:paraId="0E0C547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B21</w:t>
            </w:r>
          </w:p>
        </w:tc>
        <w:tc>
          <w:tcPr>
            <w:tcW w:w="717" w:type="dxa"/>
          </w:tcPr>
          <w:p w14:paraId="0A10559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B22</w:t>
            </w:r>
          </w:p>
        </w:tc>
        <w:tc>
          <w:tcPr>
            <w:tcW w:w="717" w:type="dxa"/>
          </w:tcPr>
          <w:p w14:paraId="2FB0098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B23</w:t>
            </w:r>
          </w:p>
        </w:tc>
        <w:tc>
          <w:tcPr>
            <w:tcW w:w="717" w:type="dxa"/>
          </w:tcPr>
          <w:p w14:paraId="0F693B3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B24</w:t>
            </w:r>
          </w:p>
        </w:tc>
      </w:tr>
      <w:tr w:rsidR="001B4C39" w:rsidRPr="005162D3" w14:paraId="1CA5A726" w14:textId="77777777" w:rsidTr="0003783D">
        <w:tc>
          <w:tcPr>
            <w:tcW w:w="996" w:type="dxa"/>
            <w:tcBorders>
              <w:top w:val="nil"/>
              <w:left w:val="nil"/>
              <w:bottom w:val="nil"/>
              <w:right w:val="single" w:sz="4" w:space="0" w:color="auto"/>
            </w:tcBorders>
          </w:tcPr>
          <w:p w14:paraId="55F467A4"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1C38E53B"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4DBEDC6D"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2E1B333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31</w:t>
            </w:r>
          </w:p>
        </w:tc>
        <w:tc>
          <w:tcPr>
            <w:tcW w:w="717" w:type="dxa"/>
          </w:tcPr>
          <w:p w14:paraId="6487A05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40</w:t>
            </w:r>
          </w:p>
        </w:tc>
        <w:tc>
          <w:tcPr>
            <w:tcW w:w="717" w:type="dxa"/>
          </w:tcPr>
          <w:p w14:paraId="421FE727"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33</w:t>
            </w:r>
          </w:p>
        </w:tc>
        <w:tc>
          <w:tcPr>
            <w:tcW w:w="717" w:type="dxa"/>
          </w:tcPr>
          <w:p w14:paraId="5CF3951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07AA751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c>
          <w:tcPr>
            <w:tcW w:w="717" w:type="dxa"/>
          </w:tcPr>
          <w:p w14:paraId="315B7509"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r>
      <w:tr w:rsidR="001B4C39" w:rsidRPr="005162D3" w14:paraId="5D7D9842" w14:textId="77777777" w:rsidTr="0003783D">
        <w:tc>
          <w:tcPr>
            <w:tcW w:w="996" w:type="dxa"/>
            <w:tcBorders>
              <w:top w:val="nil"/>
              <w:left w:val="nil"/>
              <w:bottom w:val="nil"/>
              <w:right w:val="single" w:sz="4" w:space="0" w:color="auto"/>
            </w:tcBorders>
          </w:tcPr>
          <w:p w14:paraId="1A0A1E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113613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B25</w:t>
            </w:r>
          </w:p>
        </w:tc>
        <w:tc>
          <w:tcPr>
            <w:tcW w:w="717" w:type="dxa"/>
          </w:tcPr>
          <w:p w14:paraId="62A16D11"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B26</w:t>
            </w:r>
          </w:p>
        </w:tc>
        <w:tc>
          <w:tcPr>
            <w:tcW w:w="717" w:type="dxa"/>
          </w:tcPr>
          <w:p w14:paraId="65E212B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B27</w:t>
            </w:r>
          </w:p>
        </w:tc>
        <w:tc>
          <w:tcPr>
            <w:tcW w:w="717" w:type="dxa"/>
          </w:tcPr>
          <w:p w14:paraId="2CF50C1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B28</w:t>
            </w:r>
          </w:p>
        </w:tc>
        <w:tc>
          <w:tcPr>
            <w:tcW w:w="717" w:type="dxa"/>
          </w:tcPr>
          <w:p w14:paraId="4FDE84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B29</w:t>
            </w:r>
          </w:p>
        </w:tc>
        <w:tc>
          <w:tcPr>
            <w:tcW w:w="717" w:type="dxa"/>
          </w:tcPr>
          <w:p w14:paraId="2684BC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B30</w:t>
            </w:r>
          </w:p>
        </w:tc>
        <w:tc>
          <w:tcPr>
            <w:tcW w:w="717" w:type="dxa"/>
          </w:tcPr>
          <w:p w14:paraId="4D2D5F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B31</w:t>
            </w:r>
          </w:p>
        </w:tc>
        <w:tc>
          <w:tcPr>
            <w:tcW w:w="717" w:type="dxa"/>
          </w:tcPr>
          <w:p w14:paraId="60A2B81A"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B32</w:t>
            </w:r>
          </w:p>
        </w:tc>
      </w:tr>
      <w:tr w:rsidR="001B4C39" w:rsidRPr="005162D3" w14:paraId="6BB427DB" w14:textId="77777777" w:rsidTr="0003783D">
        <w:tc>
          <w:tcPr>
            <w:tcW w:w="996" w:type="dxa"/>
            <w:tcBorders>
              <w:top w:val="nil"/>
              <w:left w:val="nil"/>
              <w:bottom w:val="nil"/>
              <w:right w:val="single" w:sz="4" w:space="0" w:color="auto"/>
            </w:tcBorders>
          </w:tcPr>
          <w:p w14:paraId="3646FB8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5C2B9AC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2E</w:t>
            </w:r>
          </w:p>
        </w:tc>
        <w:tc>
          <w:tcPr>
            <w:tcW w:w="717" w:type="dxa"/>
          </w:tcPr>
          <w:p w14:paraId="0FDD4AA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63</w:t>
            </w:r>
          </w:p>
        </w:tc>
        <w:tc>
          <w:tcPr>
            <w:tcW w:w="717" w:type="dxa"/>
          </w:tcPr>
          <w:p w14:paraId="3786201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2F8A055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5CFCE06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6C38E56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5DC52CB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7050ED8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r>
    </w:tbl>
    <w:p w14:paraId="7969ED2C" w14:textId="77777777" w:rsidR="001B4C39" w:rsidRDefault="001B4C39" w:rsidP="00DF4FF8"/>
    <w:p w14:paraId="52879CC2" w14:textId="2F61E2E5" w:rsidR="00DF4FF8" w:rsidRPr="0037731E" w:rsidRDefault="00DF4FF8" w:rsidP="00DF4FF8">
      <w:pPr>
        <w:pStyle w:val="Heading4"/>
        <w:ind w:left="1134" w:hanging="1134"/>
      </w:pPr>
      <w:r w:rsidRPr="0037731E">
        <w:t>4.16.2.</w:t>
      </w:r>
      <w:r>
        <w:t>2</w:t>
      </w:r>
      <w:r w:rsidRPr="0037731E">
        <w:tab/>
        <w:t>EF</w:t>
      </w:r>
      <w:r w:rsidRPr="0037731E">
        <w:rPr>
          <w:vertAlign w:val="subscript"/>
        </w:rPr>
        <w:t>EAPSTATUS</w:t>
      </w:r>
      <w:r w:rsidRPr="0037731E">
        <w:t xml:space="preserve"> (EAP Authentication Status)</w:t>
      </w:r>
    </w:p>
    <w:p w14:paraId="3795A1FB" w14:textId="77777777" w:rsidR="00DF4FF8" w:rsidRDefault="00DF4FF8" w:rsidP="00DF4FF8">
      <w:pPr>
        <w:ind w:left="568" w:hanging="284"/>
      </w:pPr>
      <w:r>
        <w:t>Logically:</w:t>
      </w:r>
    </w:p>
    <w:p w14:paraId="0273FC6B" w14:textId="77777777" w:rsidR="00DF4FF8" w:rsidRDefault="00DF4FF8" w:rsidP="00DF4FF8">
      <w:pPr>
        <w:pStyle w:val="EW"/>
        <w:overflowPunct w:val="0"/>
        <w:autoSpaceDE w:val="0"/>
        <w:autoSpaceDN w:val="0"/>
        <w:adjustRightInd w:val="0"/>
        <w:ind w:hanging="1134"/>
        <w:textAlignment w:val="baseline"/>
        <w:rPr>
          <w:lang w:eastAsia="en-GB"/>
        </w:rPr>
      </w:pPr>
      <w:r>
        <w:rPr>
          <w:lang w:eastAsia="en-GB"/>
        </w:rPr>
        <w:t>Record 1:</w:t>
      </w:r>
      <w:r>
        <w:rPr>
          <w:lang w:eastAsia="en-GB"/>
        </w:rPr>
        <w:tab/>
      </w:r>
      <w:r>
        <w:rPr>
          <w:lang w:eastAsia="en-GB"/>
        </w:rPr>
        <w:tab/>
      </w:r>
    </w:p>
    <w:p w14:paraId="36A74D5E" w14:textId="77777777" w:rsidR="00DF4FF8" w:rsidRPr="000C6CF5" w:rsidRDefault="00DF4FF8" w:rsidP="00DF4FF8">
      <w:pPr>
        <w:pStyle w:val="EW"/>
        <w:overflowPunct w:val="0"/>
        <w:autoSpaceDE w:val="0"/>
        <w:autoSpaceDN w:val="0"/>
        <w:adjustRightInd w:val="0"/>
        <w:ind w:hanging="851"/>
        <w:textAlignment w:val="baseline"/>
        <w:rPr>
          <w:lang w:eastAsia="en-GB"/>
        </w:rPr>
      </w:pPr>
      <w:r w:rsidRPr="000C6CF5">
        <w:rPr>
          <w:lang w:eastAsia="en-GB"/>
        </w:rPr>
        <w:t>S-NSSAI:</w:t>
      </w:r>
      <w:r w:rsidRPr="000C6CF5">
        <w:rPr>
          <w:lang w:eastAsia="en-GB"/>
        </w:rPr>
        <w:tab/>
      </w:r>
      <w:r>
        <w:rPr>
          <w:lang w:eastAsia="en-GB"/>
        </w:rPr>
        <w:t>empty</w:t>
      </w:r>
    </w:p>
    <w:p w14:paraId="4B4FE757" w14:textId="77777777" w:rsidR="00DF4FF8" w:rsidRDefault="00DF4FF8" w:rsidP="00DF4FF8">
      <w:pPr>
        <w:pStyle w:val="EW"/>
        <w:overflowPunct w:val="0"/>
        <w:autoSpaceDE w:val="0"/>
        <w:autoSpaceDN w:val="0"/>
        <w:adjustRightInd w:val="0"/>
        <w:ind w:hanging="851"/>
        <w:textAlignment w:val="baseline"/>
        <w:rPr>
          <w:lang w:eastAsia="en-GB"/>
        </w:rPr>
      </w:pPr>
      <w:r>
        <w:rPr>
          <w:lang w:eastAsia="en-GB"/>
        </w:rPr>
        <w:t>Authentication status: empty</w:t>
      </w:r>
    </w:p>
    <w:p w14:paraId="536ADD6E" w14:textId="77777777" w:rsidR="00DF4FF8" w:rsidRPr="000C6CF5" w:rsidRDefault="00DF4FF8" w:rsidP="00DF4FF8">
      <w:pPr>
        <w:pStyle w:val="EW"/>
        <w:overflowPunct w:val="0"/>
        <w:autoSpaceDE w:val="0"/>
        <w:autoSpaceDN w:val="0"/>
        <w:adjustRightInd w:val="0"/>
        <w:ind w:hanging="851"/>
        <w:textAlignment w:val="baseline"/>
        <w:rPr>
          <w:lang w:eastAsia="en-GB"/>
        </w:rPr>
      </w:pPr>
    </w:p>
    <w:p w14:paraId="45BDA339" w14:textId="77777777" w:rsidR="00DF4FF8" w:rsidRDefault="00DF4FF8" w:rsidP="00DF4FF8">
      <w:pPr>
        <w:ind w:left="852" w:hanging="284"/>
      </w:pPr>
      <w:r>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21E8A1E4"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172B8884"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C20FC60"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187EF992"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5A3911E8"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5A70D024"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34EDCD45" w14:textId="77777777" w:rsidR="00DF4FF8" w:rsidRPr="00DA1A14" w:rsidRDefault="00DF4FF8" w:rsidP="003326CC">
            <w:pPr>
              <w:pStyle w:val="TAC"/>
              <w:rPr>
                <w:b/>
                <w:bCs/>
              </w:rPr>
            </w:pPr>
            <w:r w:rsidRPr="00DA1A14">
              <w:rPr>
                <w:b/>
                <w:bCs/>
              </w:rPr>
              <w:t>B5</w:t>
            </w:r>
          </w:p>
        </w:tc>
      </w:tr>
      <w:tr w:rsidR="00DF4FF8" w:rsidRPr="00DA1A14" w14:paraId="3B756D9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49768CA"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6F9BF9BA"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4DC84796"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76F1871"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1C095D74"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E52D9AC"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22FAB026" w14:textId="77777777" w:rsidR="00DF4FF8" w:rsidRPr="00DA1A14" w:rsidRDefault="00DF4FF8" w:rsidP="00DF4FF8">
      <w:pPr>
        <w:pStyle w:val="EW"/>
        <w:overflowPunct w:val="0"/>
        <w:autoSpaceDE w:val="0"/>
        <w:autoSpaceDN w:val="0"/>
        <w:adjustRightInd w:val="0"/>
        <w:ind w:hanging="1134"/>
        <w:textAlignment w:val="baseline"/>
        <w:rPr>
          <w:lang w:eastAsia="en-GB"/>
        </w:rPr>
      </w:pPr>
    </w:p>
    <w:p w14:paraId="0644574F" w14:textId="77777777" w:rsidR="00DF4FF8" w:rsidRPr="00DA1A14" w:rsidRDefault="00DF4FF8" w:rsidP="00DF4FF8">
      <w:pPr>
        <w:pStyle w:val="EW"/>
        <w:overflowPunct w:val="0"/>
        <w:autoSpaceDE w:val="0"/>
        <w:autoSpaceDN w:val="0"/>
        <w:adjustRightInd w:val="0"/>
        <w:ind w:hanging="1134"/>
        <w:textAlignment w:val="baseline"/>
        <w:rPr>
          <w:lang w:eastAsia="en-GB"/>
        </w:rPr>
      </w:pPr>
      <w:r w:rsidRPr="00DA1A14">
        <w:rPr>
          <w:lang w:eastAsia="en-GB"/>
        </w:rPr>
        <w:t>Record 2:</w:t>
      </w:r>
      <w:r w:rsidRPr="00DA1A14">
        <w:rPr>
          <w:lang w:eastAsia="en-GB"/>
        </w:rPr>
        <w:tab/>
      </w:r>
      <w:r w:rsidRPr="00DA1A14">
        <w:rPr>
          <w:lang w:eastAsia="en-GB"/>
        </w:rPr>
        <w:tab/>
      </w:r>
    </w:p>
    <w:p w14:paraId="06D61957"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S-NSSAI:</w:t>
      </w:r>
      <w:r w:rsidRPr="00DA1A14">
        <w:rPr>
          <w:lang w:eastAsia="en-GB"/>
        </w:rPr>
        <w:tab/>
        <w:t>empty</w:t>
      </w:r>
    </w:p>
    <w:p w14:paraId="5E96D574" w14:textId="77777777" w:rsidR="00DF4FF8" w:rsidRPr="00DA1A14" w:rsidRDefault="00DF4FF8" w:rsidP="00DF4FF8">
      <w:pPr>
        <w:pStyle w:val="EW"/>
        <w:overflowPunct w:val="0"/>
        <w:autoSpaceDE w:val="0"/>
        <w:autoSpaceDN w:val="0"/>
        <w:adjustRightInd w:val="0"/>
        <w:ind w:hanging="851"/>
        <w:textAlignment w:val="baseline"/>
        <w:rPr>
          <w:lang w:eastAsia="en-GB"/>
        </w:rPr>
      </w:pPr>
      <w:r w:rsidRPr="00DA1A14">
        <w:rPr>
          <w:lang w:eastAsia="en-GB"/>
        </w:rPr>
        <w:t>Authentication status: empty</w:t>
      </w:r>
    </w:p>
    <w:p w14:paraId="5B879B7B" w14:textId="77777777" w:rsidR="00DF4FF8" w:rsidRPr="00DA1A14" w:rsidRDefault="00DF4FF8" w:rsidP="00DF4FF8">
      <w:pPr>
        <w:pStyle w:val="EW"/>
        <w:overflowPunct w:val="0"/>
        <w:autoSpaceDE w:val="0"/>
        <w:autoSpaceDN w:val="0"/>
        <w:adjustRightInd w:val="0"/>
        <w:ind w:hanging="851"/>
        <w:textAlignment w:val="baseline"/>
        <w:rPr>
          <w:lang w:eastAsia="en-GB"/>
        </w:rPr>
      </w:pPr>
    </w:p>
    <w:p w14:paraId="7C649D70" w14:textId="77777777" w:rsidR="00DF4FF8" w:rsidRPr="00DA1A14" w:rsidRDefault="00DF4FF8" w:rsidP="00DF4FF8">
      <w:pPr>
        <w:ind w:left="852" w:hanging="284"/>
      </w:pPr>
      <w:r w:rsidRPr="00DA1A14">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10"/>
        <w:gridCol w:w="851"/>
        <w:gridCol w:w="851"/>
        <w:gridCol w:w="851"/>
        <w:gridCol w:w="851"/>
      </w:tblGrid>
      <w:tr w:rsidR="00DF4FF8" w:rsidRPr="00DA1A14" w14:paraId="442F953B"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3AF8D723" w14:textId="77777777" w:rsidR="00DF4FF8" w:rsidRPr="00DA1A14" w:rsidRDefault="00DF4FF8" w:rsidP="003326CC">
            <w:pPr>
              <w:pStyle w:val="TAL"/>
              <w:rPr>
                <w:b/>
                <w:bCs/>
              </w:rPr>
            </w:pPr>
            <w:r w:rsidRPr="00DA1A14">
              <w:rPr>
                <w:b/>
                <w:bCs/>
              </w:rPr>
              <w:t>Byte</w:t>
            </w:r>
          </w:p>
        </w:tc>
        <w:tc>
          <w:tcPr>
            <w:tcW w:w="810" w:type="dxa"/>
            <w:tcBorders>
              <w:top w:val="single" w:sz="4" w:space="0" w:color="auto"/>
              <w:left w:val="single" w:sz="4" w:space="0" w:color="auto"/>
              <w:bottom w:val="single" w:sz="4" w:space="0" w:color="auto"/>
              <w:right w:val="single" w:sz="4" w:space="0" w:color="auto"/>
            </w:tcBorders>
            <w:hideMark/>
          </w:tcPr>
          <w:p w14:paraId="77622085" w14:textId="77777777" w:rsidR="00DF4FF8" w:rsidRPr="00DA1A14" w:rsidRDefault="00DF4FF8" w:rsidP="003326CC">
            <w:pPr>
              <w:pStyle w:val="TAC"/>
              <w:rPr>
                <w:b/>
                <w:bCs/>
              </w:rPr>
            </w:pPr>
            <w:r w:rsidRPr="00DA1A14">
              <w:rPr>
                <w:b/>
                <w:bCs/>
              </w:rPr>
              <w:t>B1</w:t>
            </w:r>
          </w:p>
        </w:tc>
        <w:tc>
          <w:tcPr>
            <w:tcW w:w="851" w:type="dxa"/>
            <w:tcBorders>
              <w:top w:val="single" w:sz="4" w:space="0" w:color="auto"/>
              <w:left w:val="single" w:sz="4" w:space="0" w:color="auto"/>
              <w:bottom w:val="single" w:sz="4" w:space="0" w:color="auto"/>
              <w:right w:val="single" w:sz="4" w:space="0" w:color="auto"/>
            </w:tcBorders>
            <w:hideMark/>
          </w:tcPr>
          <w:p w14:paraId="0A86811C" w14:textId="77777777" w:rsidR="00DF4FF8" w:rsidRPr="00DA1A14" w:rsidRDefault="00DF4FF8" w:rsidP="003326CC">
            <w:pPr>
              <w:pStyle w:val="TAC"/>
              <w:rPr>
                <w:b/>
                <w:bCs/>
              </w:rPr>
            </w:pPr>
            <w:r w:rsidRPr="00DA1A14">
              <w:rPr>
                <w:b/>
                <w:bCs/>
              </w:rPr>
              <w:t>B2</w:t>
            </w:r>
          </w:p>
        </w:tc>
        <w:tc>
          <w:tcPr>
            <w:tcW w:w="851" w:type="dxa"/>
            <w:tcBorders>
              <w:top w:val="single" w:sz="4" w:space="0" w:color="auto"/>
              <w:left w:val="single" w:sz="4" w:space="0" w:color="auto"/>
              <w:bottom w:val="single" w:sz="4" w:space="0" w:color="auto"/>
              <w:right w:val="single" w:sz="4" w:space="0" w:color="auto"/>
            </w:tcBorders>
            <w:hideMark/>
          </w:tcPr>
          <w:p w14:paraId="6513CD23" w14:textId="77777777" w:rsidR="00DF4FF8" w:rsidRPr="00DA1A14" w:rsidRDefault="00DF4FF8" w:rsidP="003326CC">
            <w:pPr>
              <w:pStyle w:val="TAC"/>
              <w:rPr>
                <w:b/>
                <w:bCs/>
              </w:rPr>
            </w:pPr>
            <w:r w:rsidRPr="00DA1A14">
              <w:rPr>
                <w:b/>
                <w:bCs/>
              </w:rPr>
              <w:t>B3</w:t>
            </w:r>
          </w:p>
        </w:tc>
        <w:tc>
          <w:tcPr>
            <w:tcW w:w="851" w:type="dxa"/>
            <w:tcBorders>
              <w:top w:val="single" w:sz="4" w:space="0" w:color="auto"/>
              <w:left w:val="single" w:sz="4" w:space="0" w:color="auto"/>
              <w:bottom w:val="single" w:sz="4" w:space="0" w:color="auto"/>
              <w:right w:val="single" w:sz="4" w:space="0" w:color="auto"/>
            </w:tcBorders>
            <w:hideMark/>
          </w:tcPr>
          <w:p w14:paraId="43B199DF" w14:textId="77777777" w:rsidR="00DF4FF8" w:rsidRPr="00DA1A14" w:rsidRDefault="00DF4FF8" w:rsidP="003326CC">
            <w:pPr>
              <w:pStyle w:val="TAC"/>
              <w:rPr>
                <w:b/>
                <w:bCs/>
              </w:rPr>
            </w:pPr>
            <w:r w:rsidRPr="00DA1A14">
              <w:rPr>
                <w:b/>
                <w:bCs/>
              </w:rPr>
              <w:t>B4</w:t>
            </w:r>
          </w:p>
        </w:tc>
        <w:tc>
          <w:tcPr>
            <w:tcW w:w="851" w:type="dxa"/>
            <w:tcBorders>
              <w:top w:val="single" w:sz="4" w:space="0" w:color="auto"/>
              <w:left w:val="single" w:sz="4" w:space="0" w:color="auto"/>
              <w:bottom w:val="single" w:sz="4" w:space="0" w:color="auto"/>
              <w:right w:val="single" w:sz="4" w:space="0" w:color="auto"/>
            </w:tcBorders>
          </w:tcPr>
          <w:p w14:paraId="0F68D7E8" w14:textId="77777777" w:rsidR="00DF4FF8" w:rsidRPr="00DA1A14" w:rsidRDefault="00DF4FF8" w:rsidP="003326CC">
            <w:pPr>
              <w:pStyle w:val="TAC"/>
              <w:rPr>
                <w:b/>
                <w:bCs/>
              </w:rPr>
            </w:pPr>
            <w:r w:rsidRPr="00DA1A14">
              <w:rPr>
                <w:b/>
                <w:bCs/>
              </w:rPr>
              <w:t>B5</w:t>
            </w:r>
          </w:p>
        </w:tc>
      </w:tr>
      <w:tr w:rsidR="00DF4FF8" w:rsidRPr="0064354F" w14:paraId="50B45EB9" w14:textId="77777777" w:rsidTr="003326CC">
        <w:tc>
          <w:tcPr>
            <w:tcW w:w="996" w:type="dxa"/>
            <w:tcBorders>
              <w:top w:val="single" w:sz="4" w:space="0" w:color="auto"/>
              <w:left w:val="single" w:sz="4" w:space="0" w:color="auto"/>
              <w:bottom w:val="single" w:sz="4" w:space="0" w:color="auto"/>
              <w:right w:val="single" w:sz="4" w:space="0" w:color="auto"/>
            </w:tcBorders>
            <w:tcMar>
              <w:top w:w="0" w:type="dxa"/>
              <w:left w:w="85" w:type="dxa"/>
              <w:bottom w:w="0" w:type="dxa"/>
              <w:right w:w="108" w:type="dxa"/>
            </w:tcMar>
            <w:hideMark/>
          </w:tcPr>
          <w:p w14:paraId="707CC9E1" w14:textId="77777777" w:rsidR="00DF4FF8" w:rsidRPr="00DA1A14" w:rsidRDefault="00DF4FF8" w:rsidP="003326CC">
            <w:pPr>
              <w:pStyle w:val="TAL"/>
              <w:rPr>
                <w:rFonts w:cs="Arial"/>
                <w:color w:val="000000" w:themeColor="text1"/>
                <w:szCs w:val="18"/>
                <w:lang w:eastAsia="fr-FR"/>
              </w:rPr>
            </w:pPr>
            <w:r w:rsidRPr="00DA1A14">
              <w:rPr>
                <w:rFonts w:cs="Arial"/>
                <w:color w:val="000000" w:themeColor="text1"/>
                <w:szCs w:val="18"/>
                <w:lang w:eastAsia="fr-FR"/>
              </w:rPr>
              <w:t>Hex</w:t>
            </w:r>
          </w:p>
        </w:tc>
        <w:tc>
          <w:tcPr>
            <w:tcW w:w="810" w:type="dxa"/>
            <w:tcBorders>
              <w:top w:val="single" w:sz="4" w:space="0" w:color="auto"/>
              <w:left w:val="single" w:sz="4" w:space="0" w:color="auto"/>
              <w:bottom w:val="single" w:sz="4" w:space="0" w:color="auto"/>
              <w:right w:val="single" w:sz="4" w:space="0" w:color="auto"/>
            </w:tcBorders>
            <w:hideMark/>
          </w:tcPr>
          <w:p w14:paraId="7E59A795"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507F003B"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3338B013"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hideMark/>
          </w:tcPr>
          <w:p w14:paraId="20C79E2C" w14:textId="77777777" w:rsidR="00DF4FF8" w:rsidRPr="00DA1A14" w:rsidRDefault="00DF4FF8" w:rsidP="003326CC">
            <w:pPr>
              <w:pStyle w:val="TAC"/>
            </w:pPr>
            <w:r w:rsidRPr="00DA1A14">
              <w:rPr>
                <w:rFonts w:cs="Arial"/>
                <w:color w:val="000000"/>
                <w:szCs w:val="18"/>
              </w:rPr>
              <w:t>FF</w:t>
            </w:r>
          </w:p>
        </w:tc>
        <w:tc>
          <w:tcPr>
            <w:tcW w:w="851" w:type="dxa"/>
            <w:tcBorders>
              <w:top w:val="single" w:sz="4" w:space="0" w:color="auto"/>
              <w:left w:val="single" w:sz="4" w:space="0" w:color="auto"/>
              <w:bottom w:val="single" w:sz="4" w:space="0" w:color="auto"/>
              <w:right w:val="single" w:sz="4" w:space="0" w:color="auto"/>
            </w:tcBorders>
          </w:tcPr>
          <w:p w14:paraId="250BCC96" w14:textId="77777777" w:rsidR="00DF4FF8" w:rsidRPr="00DA1A14" w:rsidRDefault="00DF4FF8" w:rsidP="003326CC">
            <w:pPr>
              <w:pStyle w:val="TAC"/>
              <w:rPr>
                <w:rFonts w:cs="Arial"/>
                <w:color w:val="000000"/>
                <w:szCs w:val="18"/>
              </w:rPr>
            </w:pPr>
            <w:r w:rsidRPr="00DA1A14">
              <w:rPr>
                <w:rFonts w:cs="Arial"/>
                <w:color w:val="000000"/>
                <w:szCs w:val="18"/>
              </w:rPr>
              <w:t>FF</w:t>
            </w:r>
          </w:p>
        </w:tc>
      </w:tr>
    </w:tbl>
    <w:p w14:paraId="454A6814" w14:textId="77777777" w:rsidR="00DF4FF8" w:rsidRPr="005162D3" w:rsidRDefault="00DF4FF8" w:rsidP="00DF4FF8"/>
    <w:p w14:paraId="6FBCB17C" w14:textId="51ABB18E" w:rsidR="001B4C39" w:rsidRPr="00911BD0" w:rsidRDefault="001B4C39" w:rsidP="001B4C39">
      <w:pPr>
        <w:pStyle w:val="Heading4"/>
        <w:ind w:left="1134" w:hanging="1134"/>
        <w:rPr>
          <w:lang w:val="fr-FR"/>
        </w:rPr>
      </w:pPr>
      <w:r w:rsidRPr="00911BD0">
        <w:rPr>
          <w:lang w:val="fr-FR"/>
        </w:rPr>
        <w:t>4.</w:t>
      </w:r>
      <w:r>
        <w:rPr>
          <w:lang w:val="fr-FR"/>
        </w:rPr>
        <w:t>16</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p>
    <w:p w14:paraId="34F1CFAB" w14:textId="77777777" w:rsidR="001B4C39" w:rsidRDefault="001B4C39" w:rsidP="001B4C39">
      <w:pPr>
        <w:ind w:left="568" w:hanging="284"/>
      </w:pPr>
      <w:r w:rsidRPr="005162D3">
        <w:t>Logically:</w:t>
      </w:r>
    </w:p>
    <w:p w14:paraId="3BB8A312" w14:textId="7FDA68CB" w:rsidR="001B4C39" w:rsidRDefault="001B4C39" w:rsidP="001B4C39">
      <w:pPr>
        <w:ind w:left="852" w:hanging="284"/>
        <w:rPr>
          <w:rFonts w:eastAsia="SimSun"/>
        </w:rPr>
      </w:pPr>
      <w:r w:rsidRPr="005162D3">
        <w:t>Record 1</w:t>
      </w:r>
      <w:r>
        <w:t>:</w:t>
      </w:r>
      <w:r>
        <w:tab/>
      </w:r>
      <w:r w:rsidRPr="005162D3">
        <w:rPr>
          <w:rFonts w:eastAsia="SimSun"/>
        </w:rPr>
        <w:t>S-NSSAI:</w:t>
      </w:r>
      <w:r>
        <w:rPr>
          <w:rFonts w:eastAsia="SimSun"/>
        </w:rPr>
        <w:tab/>
      </w:r>
      <w:r w:rsidRPr="005162D3">
        <w:rPr>
          <w:rFonts w:eastAsia="SimSun"/>
        </w:rPr>
        <w:t>01 01 01 03 (</w:t>
      </w:r>
      <w:r>
        <w:rPr>
          <w:rFonts w:eastAsia="SimSun"/>
        </w:rPr>
        <w:t>S</w:t>
      </w:r>
      <w:r w:rsidRPr="005162D3">
        <w:rPr>
          <w:rFonts w:eastAsia="SimSun"/>
        </w:rPr>
        <w:t>ST: eMBB, SD: 010103)</w:t>
      </w:r>
    </w:p>
    <w:p w14:paraId="3554BC1C"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1B4C39" w:rsidRPr="000D2AEB" w14:paraId="6A66DD8D" w14:textId="77777777" w:rsidTr="0003783D">
        <w:tc>
          <w:tcPr>
            <w:tcW w:w="996" w:type="dxa"/>
            <w:tcMar>
              <w:left w:w="85" w:type="dxa"/>
            </w:tcMar>
          </w:tcPr>
          <w:p w14:paraId="0EC15E75" w14:textId="77777777" w:rsidR="001B4C39" w:rsidRPr="000D2AEB" w:rsidRDefault="001B4C39" w:rsidP="0003783D">
            <w:pPr>
              <w:pStyle w:val="TAL"/>
              <w:rPr>
                <w:b/>
                <w:bCs/>
              </w:rPr>
            </w:pPr>
            <w:r w:rsidRPr="000D2AEB">
              <w:rPr>
                <w:b/>
                <w:bCs/>
              </w:rPr>
              <w:t>Byte</w:t>
            </w:r>
          </w:p>
        </w:tc>
        <w:tc>
          <w:tcPr>
            <w:tcW w:w="810" w:type="dxa"/>
          </w:tcPr>
          <w:p w14:paraId="2B5171A4" w14:textId="77777777" w:rsidR="001B4C39" w:rsidRPr="000D2AEB" w:rsidRDefault="001B4C39" w:rsidP="0003783D">
            <w:pPr>
              <w:pStyle w:val="TAC"/>
              <w:rPr>
                <w:b/>
                <w:bCs/>
              </w:rPr>
            </w:pPr>
            <w:r w:rsidRPr="000D2AEB">
              <w:rPr>
                <w:b/>
                <w:bCs/>
              </w:rPr>
              <w:t>B1</w:t>
            </w:r>
          </w:p>
        </w:tc>
        <w:tc>
          <w:tcPr>
            <w:tcW w:w="851" w:type="dxa"/>
          </w:tcPr>
          <w:p w14:paraId="6E8170D3" w14:textId="77777777" w:rsidR="001B4C39" w:rsidRPr="000D2AEB" w:rsidRDefault="001B4C39" w:rsidP="0003783D">
            <w:pPr>
              <w:pStyle w:val="TAC"/>
              <w:rPr>
                <w:b/>
                <w:bCs/>
              </w:rPr>
            </w:pPr>
            <w:r w:rsidRPr="000D2AEB">
              <w:rPr>
                <w:b/>
                <w:bCs/>
              </w:rPr>
              <w:t>B2</w:t>
            </w:r>
          </w:p>
        </w:tc>
        <w:tc>
          <w:tcPr>
            <w:tcW w:w="851" w:type="dxa"/>
          </w:tcPr>
          <w:p w14:paraId="76D23D18" w14:textId="77777777" w:rsidR="001B4C39" w:rsidRPr="000D2AEB" w:rsidRDefault="001B4C39" w:rsidP="0003783D">
            <w:pPr>
              <w:pStyle w:val="TAC"/>
              <w:rPr>
                <w:b/>
                <w:bCs/>
              </w:rPr>
            </w:pPr>
            <w:r w:rsidRPr="000D2AEB">
              <w:rPr>
                <w:b/>
                <w:bCs/>
              </w:rPr>
              <w:t>B3</w:t>
            </w:r>
          </w:p>
        </w:tc>
        <w:tc>
          <w:tcPr>
            <w:tcW w:w="851" w:type="dxa"/>
          </w:tcPr>
          <w:p w14:paraId="7A7EB807" w14:textId="77777777" w:rsidR="001B4C39" w:rsidRPr="000D2AEB" w:rsidRDefault="001B4C39" w:rsidP="0003783D">
            <w:pPr>
              <w:pStyle w:val="TAC"/>
              <w:rPr>
                <w:b/>
                <w:bCs/>
              </w:rPr>
            </w:pPr>
            <w:r w:rsidRPr="000D2AEB">
              <w:rPr>
                <w:b/>
                <w:bCs/>
              </w:rPr>
              <w:t>B4</w:t>
            </w:r>
          </w:p>
        </w:tc>
      </w:tr>
      <w:tr w:rsidR="001B4C39" w:rsidRPr="005162D3" w14:paraId="5593C2FA" w14:textId="77777777" w:rsidTr="0003783D">
        <w:tc>
          <w:tcPr>
            <w:tcW w:w="996" w:type="dxa"/>
            <w:tcMar>
              <w:left w:w="85" w:type="dxa"/>
            </w:tcMar>
          </w:tcPr>
          <w:p w14:paraId="074E518D" w14:textId="77777777" w:rsidR="001B4C39" w:rsidRPr="005162D3" w:rsidRDefault="001B4C39" w:rsidP="0003783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29B5434" w14:textId="77777777" w:rsidR="001B4C39" w:rsidRPr="005162D3" w:rsidRDefault="001B4C39" w:rsidP="0003783D">
            <w:pPr>
              <w:pStyle w:val="TAC"/>
            </w:pPr>
            <w:r w:rsidRPr="005162D3">
              <w:rPr>
                <w:rFonts w:cs="Arial"/>
                <w:color w:val="000000"/>
                <w:szCs w:val="18"/>
              </w:rPr>
              <w:t>01</w:t>
            </w:r>
          </w:p>
        </w:tc>
        <w:tc>
          <w:tcPr>
            <w:tcW w:w="851" w:type="dxa"/>
          </w:tcPr>
          <w:p w14:paraId="7BFA41C1" w14:textId="77777777" w:rsidR="001B4C39" w:rsidRPr="005162D3" w:rsidRDefault="001B4C39" w:rsidP="0003783D">
            <w:pPr>
              <w:pStyle w:val="TAC"/>
            </w:pPr>
            <w:r w:rsidRPr="005162D3">
              <w:rPr>
                <w:rFonts w:cs="Arial"/>
                <w:color w:val="000000"/>
                <w:szCs w:val="18"/>
              </w:rPr>
              <w:t>01</w:t>
            </w:r>
          </w:p>
        </w:tc>
        <w:tc>
          <w:tcPr>
            <w:tcW w:w="851" w:type="dxa"/>
          </w:tcPr>
          <w:p w14:paraId="4AB97469" w14:textId="77777777" w:rsidR="001B4C39" w:rsidRPr="005162D3" w:rsidRDefault="001B4C39" w:rsidP="0003783D">
            <w:pPr>
              <w:pStyle w:val="TAC"/>
            </w:pPr>
            <w:r w:rsidRPr="005162D3">
              <w:rPr>
                <w:rFonts w:cs="Arial"/>
                <w:color w:val="000000"/>
                <w:szCs w:val="18"/>
              </w:rPr>
              <w:t>01</w:t>
            </w:r>
          </w:p>
        </w:tc>
        <w:tc>
          <w:tcPr>
            <w:tcW w:w="851" w:type="dxa"/>
          </w:tcPr>
          <w:p w14:paraId="47B3BE2E" w14:textId="77777777" w:rsidR="001B4C39" w:rsidRPr="005162D3" w:rsidRDefault="001B4C39" w:rsidP="0003783D">
            <w:pPr>
              <w:pStyle w:val="TAC"/>
            </w:pPr>
            <w:r w:rsidRPr="005162D3">
              <w:rPr>
                <w:rFonts w:cs="Arial"/>
                <w:color w:val="000000"/>
                <w:szCs w:val="18"/>
              </w:rPr>
              <w:t>03</w:t>
            </w:r>
          </w:p>
        </w:tc>
      </w:tr>
    </w:tbl>
    <w:p w14:paraId="20ABC99D" w14:textId="77777777" w:rsidR="001B4C39" w:rsidRPr="005162D3" w:rsidRDefault="001B4C39" w:rsidP="001B4C39">
      <w:pPr>
        <w:ind w:left="568" w:hanging="284"/>
      </w:pPr>
    </w:p>
    <w:p w14:paraId="796248E0" w14:textId="78F339CA" w:rsidR="001B4C39" w:rsidRDefault="001B4C39" w:rsidP="001B4C39">
      <w:pPr>
        <w:ind w:left="852" w:hanging="284"/>
        <w:rPr>
          <w:rFonts w:eastAsia="SimSun"/>
        </w:rPr>
      </w:pPr>
      <w:r w:rsidRPr="005162D3">
        <w:t>Record 2</w:t>
      </w:r>
      <w:r>
        <w:t>:</w:t>
      </w:r>
      <w:r>
        <w:tab/>
      </w:r>
      <w:r w:rsidRPr="005162D3">
        <w:rPr>
          <w:rFonts w:eastAsia="SimSun"/>
        </w:rPr>
        <w:t>S-NSSAI:</w:t>
      </w:r>
      <w:r>
        <w:rPr>
          <w:rFonts w:eastAsia="SimSun"/>
        </w:rPr>
        <w:tab/>
      </w:r>
      <w:r w:rsidRPr="005162D3">
        <w:rPr>
          <w:rFonts w:eastAsia="SimSun"/>
        </w:rPr>
        <w:t>01 01 01 02 (</w:t>
      </w:r>
      <w:r>
        <w:rPr>
          <w:rFonts w:eastAsia="SimSun"/>
        </w:rPr>
        <w:t>S</w:t>
      </w:r>
      <w:r w:rsidRPr="005162D3">
        <w:rPr>
          <w:rFonts w:eastAsia="SimSun"/>
        </w:rPr>
        <w:t>ST: eMBB, SD: 010102)</w:t>
      </w:r>
    </w:p>
    <w:p w14:paraId="4A92A618"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1B4C39" w:rsidRPr="005162D3" w14:paraId="52BF22DA" w14:textId="77777777" w:rsidTr="0003783D">
        <w:tc>
          <w:tcPr>
            <w:tcW w:w="840" w:type="dxa"/>
            <w:tcMar>
              <w:left w:w="85" w:type="dxa"/>
            </w:tcMar>
          </w:tcPr>
          <w:p w14:paraId="76FAD622" w14:textId="77777777" w:rsidR="001B4C39" w:rsidRPr="007D09B5" w:rsidRDefault="001B4C39" w:rsidP="0003783D">
            <w:pPr>
              <w:pStyle w:val="TAL"/>
              <w:rPr>
                <w:b/>
                <w:bCs/>
              </w:rPr>
            </w:pPr>
            <w:r w:rsidRPr="007D09B5">
              <w:rPr>
                <w:b/>
                <w:bCs/>
              </w:rPr>
              <w:t>Byte</w:t>
            </w:r>
          </w:p>
        </w:tc>
        <w:tc>
          <w:tcPr>
            <w:tcW w:w="810" w:type="dxa"/>
          </w:tcPr>
          <w:p w14:paraId="0FF5DA61" w14:textId="77777777" w:rsidR="001B4C39" w:rsidRPr="007D09B5" w:rsidRDefault="001B4C39" w:rsidP="0003783D">
            <w:pPr>
              <w:pStyle w:val="TAC"/>
              <w:rPr>
                <w:b/>
                <w:bCs/>
              </w:rPr>
            </w:pPr>
            <w:r w:rsidRPr="007D09B5">
              <w:rPr>
                <w:b/>
                <w:bCs/>
              </w:rPr>
              <w:t>B1</w:t>
            </w:r>
          </w:p>
        </w:tc>
        <w:tc>
          <w:tcPr>
            <w:tcW w:w="851" w:type="dxa"/>
          </w:tcPr>
          <w:p w14:paraId="65C770CF" w14:textId="77777777" w:rsidR="001B4C39" w:rsidRPr="007D09B5" w:rsidRDefault="001B4C39" w:rsidP="0003783D">
            <w:pPr>
              <w:pStyle w:val="TAC"/>
              <w:rPr>
                <w:b/>
                <w:bCs/>
              </w:rPr>
            </w:pPr>
            <w:r w:rsidRPr="007D09B5">
              <w:rPr>
                <w:b/>
                <w:bCs/>
              </w:rPr>
              <w:t>B2</w:t>
            </w:r>
          </w:p>
        </w:tc>
        <w:tc>
          <w:tcPr>
            <w:tcW w:w="851" w:type="dxa"/>
          </w:tcPr>
          <w:p w14:paraId="2F3FB088" w14:textId="77777777" w:rsidR="001B4C39" w:rsidRPr="007D09B5" w:rsidRDefault="001B4C39" w:rsidP="0003783D">
            <w:pPr>
              <w:pStyle w:val="TAC"/>
              <w:rPr>
                <w:b/>
                <w:bCs/>
              </w:rPr>
            </w:pPr>
            <w:r w:rsidRPr="007D09B5">
              <w:rPr>
                <w:b/>
                <w:bCs/>
              </w:rPr>
              <w:t>B3</w:t>
            </w:r>
          </w:p>
        </w:tc>
        <w:tc>
          <w:tcPr>
            <w:tcW w:w="851" w:type="dxa"/>
          </w:tcPr>
          <w:p w14:paraId="39642A7F" w14:textId="77777777" w:rsidR="001B4C39" w:rsidRPr="007D09B5" w:rsidRDefault="001B4C39" w:rsidP="0003783D">
            <w:pPr>
              <w:pStyle w:val="TAC"/>
              <w:rPr>
                <w:b/>
                <w:bCs/>
              </w:rPr>
            </w:pPr>
            <w:r w:rsidRPr="007D09B5">
              <w:rPr>
                <w:b/>
                <w:bCs/>
              </w:rPr>
              <w:t>B4</w:t>
            </w:r>
          </w:p>
        </w:tc>
      </w:tr>
      <w:tr w:rsidR="001B4C39" w:rsidRPr="005162D3" w14:paraId="40636958" w14:textId="77777777" w:rsidTr="0003783D">
        <w:tc>
          <w:tcPr>
            <w:tcW w:w="840" w:type="dxa"/>
            <w:tcMar>
              <w:left w:w="85" w:type="dxa"/>
            </w:tcMar>
          </w:tcPr>
          <w:p w14:paraId="09A8E170" w14:textId="77777777" w:rsidR="001B4C39" w:rsidRPr="007D09B5" w:rsidRDefault="001B4C39" w:rsidP="0003783D">
            <w:pPr>
              <w:pStyle w:val="TAL"/>
            </w:pPr>
            <w:r>
              <w:t>Hex</w:t>
            </w:r>
          </w:p>
        </w:tc>
        <w:tc>
          <w:tcPr>
            <w:tcW w:w="810" w:type="dxa"/>
          </w:tcPr>
          <w:p w14:paraId="2EDD29CE" w14:textId="77777777" w:rsidR="001B4C39" w:rsidRPr="005162D3" w:rsidRDefault="001B4C39" w:rsidP="0003783D">
            <w:pPr>
              <w:pStyle w:val="TAC"/>
            </w:pPr>
            <w:r w:rsidRPr="005162D3">
              <w:rPr>
                <w:rFonts w:cs="Arial"/>
                <w:color w:val="000000"/>
                <w:szCs w:val="18"/>
              </w:rPr>
              <w:t>01</w:t>
            </w:r>
          </w:p>
        </w:tc>
        <w:tc>
          <w:tcPr>
            <w:tcW w:w="851" w:type="dxa"/>
          </w:tcPr>
          <w:p w14:paraId="75998C70" w14:textId="77777777" w:rsidR="001B4C39" w:rsidRPr="005162D3" w:rsidRDefault="001B4C39" w:rsidP="0003783D">
            <w:pPr>
              <w:pStyle w:val="TAC"/>
            </w:pPr>
            <w:r w:rsidRPr="005162D3">
              <w:rPr>
                <w:rFonts w:cs="Arial"/>
                <w:color w:val="000000"/>
                <w:szCs w:val="18"/>
              </w:rPr>
              <w:t>01</w:t>
            </w:r>
          </w:p>
        </w:tc>
        <w:tc>
          <w:tcPr>
            <w:tcW w:w="851" w:type="dxa"/>
          </w:tcPr>
          <w:p w14:paraId="1EADA544" w14:textId="77777777" w:rsidR="001B4C39" w:rsidRPr="005162D3" w:rsidRDefault="001B4C39" w:rsidP="0003783D">
            <w:pPr>
              <w:pStyle w:val="TAC"/>
            </w:pPr>
            <w:r w:rsidRPr="005162D3">
              <w:rPr>
                <w:rFonts w:cs="Arial"/>
                <w:color w:val="000000"/>
                <w:szCs w:val="18"/>
              </w:rPr>
              <w:t>01</w:t>
            </w:r>
          </w:p>
        </w:tc>
        <w:tc>
          <w:tcPr>
            <w:tcW w:w="851" w:type="dxa"/>
          </w:tcPr>
          <w:p w14:paraId="06A9EFDB" w14:textId="77777777" w:rsidR="001B4C39" w:rsidRPr="005162D3" w:rsidRDefault="001B4C39" w:rsidP="0003783D">
            <w:pPr>
              <w:pStyle w:val="TAC"/>
            </w:pPr>
            <w:r w:rsidRPr="005162D3">
              <w:rPr>
                <w:rFonts w:cs="Arial"/>
                <w:color w:val="000000"/>
                <w:szCs w:val="18"/>
              </w:rPr>
              <w:t>02</w:t>
            </w:r>
          </w:p>
        </w:tc>
      </w:tr>
    </w:tbl>
    <w:p w14:paraId="7E6AF0BE" w14:textId="77777777" w:rsidR="001B4C39" w:rsidRDefault="001B4C39" w:rsidP="001B4C39">
      <w:pPr>
        <w:rPr>
          <w:lang w:eastAsia="zh-CN"/>
        </w:rPr>
      </w:pPr>
    </w:p>
    <w:p w14:paraId="2498A9A7" w14:textId="2BC37EE9" w:rsidR="00995041" w:rsidRPr="00EB353D" w:rsidRDefault="00995041" w:rsidP="00995041">
      <w:pPr>
        <w:pStyle w:val="Heading2"/>
      </w:pPr>
      <w:r>
        <w:t>4.17</w:t>
      </w:r>
      <w:r w:rsidRPr="00EB353D">
        <w:tab/>
        <w:t>Definition of 5G-N</w:t>
      </w:r>
      <w:r>
        <w:t xml:space="preserve">R </w:t>
      </w:r>
      <w:r w:rsidRPr="00EB353D">
        <w:t>UICC</w:t>
      </w:r>
      <w:r>
        <w:t xml:space="preserve"> </w:t>
      </w:r>
      <w:r w:rsidRPr="00115A96">
        <w:t>supporting Rel-1</w:t>
      </w:r>
      <w:r>
        <w:t>8</w:t>
      </w:r>
      <w:r w:rsidRPr="00115A96">
        <w:t xml:space="preserve"> features</w:t>
      </w:r>
    </w:p>
    <w:p w14:paraId="0FB13FBE" w14:textId="2886E926" w:rsidR="00995041" w:rsidRPr="00EB353D" w:rsidRDefault="00995041" w:rsidP="00995041">
      <w:pPr>
        <w:pStyle w:val="Heading3"/>
      </w:pPr>
      <w:r>
        <w:t>4.17.0</w:t>
      </w:r>
      <w:r>
        <w:tab/>
        <w:t>Introduction</w:t>
      </w:r>
    </w:p>
    <w:p w14:paraId="1DE707DC" w14:textId="77777777" w:rsidR="00995041" w:rsidRPr="00EB353D" w:rsidRDefault="00995041" w:rsidP="00995041">
      <w:r w:rsidRPr="008578EE">
        <w:t xml:space="preserve">The </w:t>
      </w:r>
      <w:r w:rsidRPr="00A46830">
        <w:t xml:space="preserve">5G-NR UICC </w:t>
      </w:r>
      <w:r w:rsidRPr="008269FC">
        <w:t>supporting Rel-1</w:t>
      </w:r>
      <w:r>
        <w:t>8</w:t>
      </w:r>
      <w:r w:rsidRPr="008269FC">
        <w:t xml:space="preserve"> features</w:t>
      </w:r>
      <w:r w:rsidRPr="008578EE">
        <w:t xml:space="preserve"> test cases require a different configuration than the one described in clause 4.</w:t>
      </w:r>
      <w:r>
        <w:t>9</w:t>
      </w:r>
      <w:r w:rsidRPr="008578EE">
        <w:t xml:space="preserve">. For that purpose, a default </w:t>
      </w:r>
      <w:r w:rsidRPr="008269FC">
        <w:t>5G-NR UICC supporting Rel-1</w:t>
      </w:r>
      <w:r>
        <w:t xml:space="preserve">8 </w:t>
      </w:r>
      <w:r w:rsidRPr="008269FC">
        <w:t>features</w:t>
      </w:r>
      <w:r w:rsidRPr="008578EE">
        <w:t xml:space="preserve"> is defined. In general, the values of the 5G-N</w:t>
      </w:r>
      <w:r>
        <w:t>R</w:t>
      </w:r>
      <w:r w:rsidRPr="008578EE">
        <w:t xml:space="preserve"> UICC</w:t>
      </w:r>
      <w:r>
        <w:t xml:space="preserve"> </w:t>
      </w:r>
      <w:r w:rsidRPr="008269FC">
        <w:t>supporting Rel-1</w:t>
      </w:r>
      <w:r>
        <w:t>8</w:t>
      </w:r>
      <w:r w:rsidRPr="008269FC">
        <w:t xml:space="preserve"> features</w:t>
      </w:r>
      <w:r w:rsidRPr="008578EE">
        <w:t xml:space="preserve"> are identical to the </w:t>
      </w:r>
      <w:r w:rsidRPr="00421457">
        <w:t>5G-NR UICC</w:t>
      </w:r>
      <w:r>
        <w:t xml:space="preserve"> supporting Rel-17 features (clause 4.15)</w:t>
      </w:r>
      <w:r w:rsidRPr="008578EE">
        <w:t>, with the following exceptions:</w:t>
      </w:r>
    </w:p>
    <w:p w14:paraId="4325405D" w14:textId="64813344" w:rsidR="00995041" w:rsidRPr="00311D59" w:rsidRDefault="00995041" w:rsidP="00995041">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17</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7230788" w14:textId="77777777" w:rsidR="00995041" w:rsidRPr="00311D59" w:rsidRDefault="00995041" w:rsidP="00995041">
      <w:pPr>
        <w:ind w:left="568" w:hanging="284"/>
      </w:pPr>
      <w:r w:rsidRPr="00311D59">
        <w:t>Logically:</w:t>
      </w:r>
    </w:p>
    <w:p w14:paraId="65E4946A" w14:textId="77777777" w:rsidR="00995041" w:rsidRDefault="00995041" w:rsidP="00995041">
      <w:pPr>
        <w:ind w:left="852"/>
      </w:pPr>
      <w:r>
        <w:t xml:space="preserve">Settings from clause </w:t>
      </w:r>
      <w:r w:rsidRPr="003713A3">
        <w:t>4.</w:t>
      </w:r>
      <w:r>
        <w:t xml:space="preserve">15 </w:t>
      </w:r>
      <w:r w:rsidRPr="00943D4C">
        <w:t>(</w:t>
      </w:r>
      <w:r w:rsidRPr="00421457">
        <w:t>5G-NR UICC</w:t>
      </w:r>
      <w:r>
        <w:t xml:space="preserve"> supporting Rel-17 features)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95041" w:rsidRPr="00F109B4" w14:paraId="5FEED46A" w14:textId="77777777" w:rsidTr="00EF1776">
        <w:tc>
          <w:tcPr>
            <w:tcW w:w="1474" w:type="dxa"/>
          </w:tcPr>
          <w:p w14:paraId="0D1EA69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n°147:</w:t>
            </w:r>
          </w:p>
        </w:tc>
        <w:tc>
          <w:tcPr>
            <w:tcW w:w="236" w:type="dxa"/>
          </w:tcPr>
          <w:p w14:paraId="6BE8A60C" w14:textId="77777777" w:rsidR="00995041" w:rsidRPr="00F109B4" w:rsidRDefault="00995041" w:rsidP="00EF1776">
            <w:pPr>
              <w:spacing w:after="0"/>
              <w:ind w:left="34"/>
              <w:rPr>
                <w:rFonts w:ascii="Arial" w:hAnsi="Arial" w:cs="Arial"/>
                <w:sz w:val="18"/>
                <w:szCs w:val="18"/>
              </w:rPr>
            </w:pPr>
          </w:p>
        </w:tc>
        <w:tc>
          <w:tcPr>
            <w:tcW w:w="4706" w:type="dxa"/>
          </w:tcPr>
          <w:p w14:paraId="5736FBFD" w14:textId="77777777" w:rsidR="00995041" w:rsidRPr="00F109B4" w:rsidRDefault="00995041" w:rsidP="00EF1776">
            <w:pPr>
              <w:pStyle w:val="Default"/>
              <w:rPr>
                <w:rFonts w:ascii="Arial" w:hAnsi="Arial" w:cs="Arial"/>
                <w:sz w:val="18"/>
                <w:szCs w:val="18"/>
              </w:rPr>
            </w:pPr>
            <w:r w:rsidRPr="00F109B4">
              <w:rPr>
                <w:rFonts w:ascii="Arial" w:hAnsi="Arial" w:cs="Arial"/>
                <w:noProof/>
                <w:sz w:val="18"/>
                <w:szCs w:val="18"/>
              </w:rPr>
              <w:t>5MBS UE pre-configuration</w:t>
            </w:r>
          </w:p>
        </w:tc>
        <w:tc>
          <w:tcPr>
            <w:tcW w:w="1361" w:type="dxa"/>
          </w:tcPr>
          <w:p w14:paraId="736E0CD2"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4202A17C" w14:textId="77777777" w:rsidTr="00EF1776">
        <w:tc>
          <w:tcPr>
            <w:tcW w:w="1474" w:type="dxa"/>
          </w:tcPr>
          <w:p w14:paraId="6857D7B9"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n°148:</w:t>
            </w:r>
          </w:p>
        </w:tc>
        <w:tc>
          <w:tcPr>
            <w:tcW w:w="236" w:type="dxa"/>
          </w:tcPr>
          <w:p w14:paraId="0CFBBFA8" w14:textId="77777777" w:rsidR="00995041" w:rsidRPr="00F109B4" w:rsidRDefault="00995041" w:rsidP="00EF1776">
            <w:pPr>
              <w:spacing w:after="0"/>
              <w:ind w:left="34"/>
              <w:rPr>
                <w:rFonts w:ascii="Arial" w:hAnsi="Arial" w:cs="Arial"/>
                <w:sz w:val="18"/>
                <w:szCs w:val="18"/>
              </w:rPr>
            </w:pPr>
          </w:p>
        </w:tc>
        <w:tc>
          <w:tcPr>
            <w:tcW w:w="4706" w:type="dxa"/>
          </w:tcPr>
          <w:p w14:paraId="30F455A4" w14:textId="77777777" w:rsidR="00995041" w:rsidRPr="00F109B4" w:rsidRDefault="00995041" w:rsidP="00EF1776">
            <w:pPr>
              <w:pStyle w:val="Default"/>
              <w:rPr>
                <w:rFonts w:ascii="Arial" w:hAnsi="Arial" w:cs="Arial"/>
                <w:sz w:val="18"/>
                <w:szCs w:val="18"/>
              </w:rPr>
            </w:pPr>
            <w:r w:rsidRPr="00F109B4">
              <w:rPr>
                <w:rFonts w:ascii="Arial" w:hAnsi="Arial" w:cs="Arial"/>
                <w:color w:val="000000" w:themeColor="text1"/>
                <w:sz w:val="18"/>
                <w:szCs w:val="18"/>
                <w:lang w:val="en-US"/>
              </w:rPr>
              <w:t>UE configured for using "Operator controlled signal threshold per access technology"</w:t>
            </w:r>
          </w:p>
        </w:tc>
        <w:tc>
          <w:tcPr>
            <w:tcW w:w="1361" w:type="dxa"/>
          </w:tcPr>
          <w:p w14:paraId="2886449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available</w:t>
            </w:r>
          </w:p>
        </w:tc>
      </w:tr>
      <w:tr w:rsidR="00995041" w:rsidRPr="00F109B4" w14:paraId="34E6B65A" w14:textId="77777777" w:rsidTr="00EF1776">
        <w:tc>
          <w:tcPr>
            <w:tcW w:w="1474" w:type="dxa"/>
          </w:tcPr>
          <w:p w14:paraId="79F9EE35"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n°149:</w:t>
            </w:r>
          </w:p>
        </w:tc>
        <w:tc>
          <w:tcPr>
            <w:tcW w:w="236" w:type="dxa"/>
          </w:tcPr>
          <w:p w14:paraId="04345122" w14:textId="77777777" w:rsidR="00995041" w:rsidRPr="00F109B4" w:rsidRDefault="00995041" w:rsidP="00EF1776">
            <w:pPr>
              <w:spacing w:after="0"/>
              <w:ind w:left="34"/>
              <w:rPr>
                <w:rFonts w:ascii="Arial" w:hAnsi="Arial" w:cs="Arial"/>
                <w:sz w:val="18"/>
                <w:szCs w:val="18"/>
              </w:rPr>
            </w:pPr>
          </w:p>
        </w:tc>
        <w:tc>
          <w:tcPr>
            <w:tcW w:w="4706" w:type="dxa"/>
          </w:tcPr>
          <w:p w14:paraId="66192BCA"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A2X</w:t>
            </w:r>
          </w:p>
        </w:tc>
        <w:tc>
          <w:tcPr>
            <w:tcW w:w="1361" w:type="dxa"/>
          </w:tcPr>
          <w:p w14:paraId="6EB1C53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6284918B" w14:textId="77777777" w:rsidTr="00EF1776">
        <w:tc>
          <w:tcPr>
            <w:tcW w:w="1474" w:type="dxa"/>
          </w:tcPr>
          <w:p w14:paraId="11EE748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n°150:</w:t>
            </w:r>
          </w:p>
        </w:tc>
        <w:tc>
          <w:tcPr>
            <w:tcW w:w="236" w:type="dxa"/>
          </w:tcPr>
          <w:p w14:paraId="03F97D72" w14:textId="77777777" w:rsidR="00995041" w:rsidRPr="00F109B4" w:rsidRDefault="00995041" w:rsidP="00EF1776">
            <w:pPr>
              <w:spacing w:after="0"/>
              <w:ind w:left="34"/>
              <w:rPr>
                <w:rFonts w:ascii="Arial" w:hAnsi="Arial" w:cs="Arial"/>
                <w:sz w:val="18"/>
                <w:szCs w:val="18"/>
              </w:rPr>
            </w:pPr>
          </w:p>
        </w:tc>
        <w:tc>
          <w:tcPr>
            <w:tcW w:w="4706" w:type="dxa"/>
          </w:tcPr>
          <w:p w14:paraId="154E3171"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IMS Data Channel</w:t>
            </w:r>
            <w:r w:rsidRPr="00F109B4">
              <w:rPr>
                <w:rFonts w:ascii="Arial" w:eastAsia="SimSun" w:hAnsi="Arial" w:cs="Arial"/>
                <w:sz w:val="18"/>
                <w:szCs w:val="18"/>
                <w:lang w:val="en-US" w:eastAsia="zh-CN"/>
              </w:rPr>
              <w:t xml:space="preserve"> Indication</w:t>
            </w:r>
          </w:p>
        </w:tc>
        <w:tc>
          <w:tcPr>
            <w:tcW w:w="1361" w:type="dxa"/>
          </w:tcPr>
          <w:p w14:paraId="73CB8A46"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bl>
    <w:p w14:paraId="12D073EA" w14:textId="77777777" w:rsidR="00995041" w:rsidRDefault="00995041" w:rsidP="00995041"/>
    <w:p w14:paraId="61FB997E" w14:textId="77777777" w:rsidR="00995041" w:rsidRPr="00311D59" w:rsidRDefault="00995041" w:rsidP="00995041">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95041" w:rsidRPr="00311D59" w14:paraId="0511E63C" w14:textId="77777777" w:rsidTr="00EF1776">
        <w:tc>
          <w:tcPr>
            <w:tcW w:w="907" w:type="dxa"/>
            <w:tcBorders>
              <w:top w:val="single" w:sz="4" w:space="0" w:color="auto"/>
              <w:left w:val="single" w:sz="4" w:space="0" w:color="auto"/>
              <w:bottom w:val="single" w:sz="4" w:space="0" w:color="auto"/>
              <w:right w:val="single" w:sz="4" w:space="0" w:color="auto"/>
            </w:tcBorders>
          </w:tcPr>
          <w:p w14:paraId="0C3C6D8A" w14:textId="77777777" w:rsidR="00995041" w:rsidRPr="00FE52FE" w:rsidRDefault="00995041" w:rsidP="00EF177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542F6C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5026AF0"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8CD64E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AA60674"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E52840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EA0E6E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DC7E3C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879D5F5"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B8</w:t>
            </w:r>
          </w:p>
        </w:tc>
      </w:tr>
      <w:tr w:rsidR="00995041" w:rsidRPr="00311D59" w14:paraId="155A346B" w14:textId="77777777" w:rsidTr="00EF1776">
        <w:tc>
          <w:tcPr>
            <w:tcW w:w="907" w:type="dxa"/>
            <w:tcBorders>
              <w:top w:val="single" w:sz="4" w:space="0" w:color="auto"/>
              <w:left w:val="single" w:sz="4" w:space="0" w:color="auto"/>
              <w:bottom w:val="single" w:sz="4" w:space="0" w:color="auto"/>
              <w:right w:val="single" w:sz="4" w:space="0" w:color="auto"/>
            </w:tcBorders>
          </w:tcPr>
          <w:p w14:paraId="1ABA3130" w14:textId="77777777" w:rsidR="00995041" w:rsidRPr="00311D59" w:rsidRDefault="00995041" w:rsidP="00EF177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3FDCA69" w14:textId="77777777" w:rsidR="00995041" w:rsidRPr="00311D59" w:rsidRDefault="00995041" w:rsidP="00EF1776">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A4B2563"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E641EC" w14:textId="77777777" w:rsidR="00995041" w:rsidRPr="00311D59" w:rsidRDefault="00995041" w:rsidP="00EF1776">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7BD759" w14:textId="77777777" w:rsidR="00995041" w:rsidRPr="00311D59" w:rsidRDefault="00995041" w:rsidP="00EF1776">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D013849" w14:textId="77777777" w:rsidR="00995041" w:rsidRPr="00311D59" w:rsidRDefault="00995041" w:rsidP="00EF1776">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2D9493F"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DBD22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8E01B"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r>
      <w:tr w:rsidR="00995041" w:rsidRPr="00311D59" w14:paraId="6D46451F" w14:textId="77777777" w:rsidTr="00EF1776">
        <w:tc>
          <w:tcPr>
            <w:tcW w:w="907" w:type="dxa"/>
            <w:tcBorders>
              <w:top w:val="single" w:sz="4" w:space="0" w:color="auto"/>
              <w:right w:val="single" w:sz="4" w:space="0" w:color="auto"/>
            </w:tcBorders>
          </w:tcPr>
          <w:p w14:paraId="4099A0B9"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0B7A7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09C393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4B76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5E083B34" w14:textId="77777777" w:rsidR="00995041" w:rsidRPr="00311D59" w:rsidRDefault="00995041" w:rsidP="00EF1776">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CD41D6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7079CFE3"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C2929E2"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223884AA"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995041" w:rsidRPr="00311D59" w14:paraId="5103502F" w14:textId="77777777" w:rsidTr="00EF1776">
        <w:tc>
          <w:tcPr>
            <w:tcW w:w="907" w:type="dxa"/>
            <w:tcBorders>
              <w:right w:val="single" w:sz="4" w:space="0" w:color="auto"/>
            </w:tcBorders>
          </w:tcPr>
          <w:p w14:paraId="3BD6AE86"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F212B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C3B2C5"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ADF852" w14:textId="77777777" w:rsidR="00995041" w:rsidRPr="00311D59" w:rsidRDefault="00995041" w:rsidP="00EF1776">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51C49F0" w14:textId="77777777" w:rsidR="00995041" w:rsidRPr="00311D59" w:rsidRDefault="00995041" w:rsidP="00EF1776">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4D6876" w14:textId="77777777" w:rsidR="00995041" w:rsidRPr="00311D59" w:rsidRDefault="00995041" w:rsidP="00EF1776">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9AD3C66"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35F30479"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46FF739E" w14:textId="77777777" w:rsidR="00995041" w:rsidRPr="00F109B4" w:rsidRDefault="00995041" w:rsidP="00EF1776">
            <w:pPr>
              <w:keepNext/>
              <w:keepLines/>
              <w:spacing w:after="0"/>
              <w:rPr>
                <w:rFonts w:ascii="Arial" w:hAnsi="Arial"/>
                <w:sz w:val="18"/>
              </w:rPr>
            </w:pPr>
            <w:r w:rsidRPr="00F109B4">
              <w:rPr>
                <w:rFonts w:ascii="Arial" w:hAnsi="Arial"/>
                <w:sz w:val="18"/>
              </w:rPr>
              <w:t>00</w:t>
            </w:r>
            <w:r>
              <w:rPr>
                <w:rFonts w:ascii="Arial" w:hAnsi="Arial"/>
                <w:sz w:val="18"/>
              </w:rPr>
              <w:t>0</w:t>
            </w:r>
            <w:r w:rsidRPr="00F109B4">
              <w:rPr>
                <w:rFonts w:ascii="Arial" w:hAnsi="Arial"/>
                <w:sz w:val="18"/>
              </w:rPr>
              <w:t xml:space="preserve">0 </w:t>
            </w:r>
            <w:r>
              <w:rPr>
                <w:rFonts w:ascii="Arial" w:hAnsi="Arial"/>
                <w:sz w:val="18"/>
              </w:rPr>
              <w:t>1</w:t>
            </w:r>
            <w:r w:rsidRPr="00F109B4">
              <w:rPr>
                <w:rFonts w:ascii="Arial" w:hAnsi="Arial"/>
                <w:sz w:val="18"/>
              </w:rPr>
              <w:t>000</w:t>
            </w:r>
          </w:p>
        </w:tc>
      </w:tr>
    </w:tbl>
    <w:p w14:paraId="07280879" w14:textId="77777777" w:rsidR="00995041" w:rsidRDefault="00995041" w:rsidP="00995041"/>
    <w:p w14:paraId="25D9C4ED" w14:textId="2622854A" w:rsidR="00995041" w:rsidRPr="005162D3" w:rsidRDefault="00995041" w:rsidP="00995041">
      <w:pPr>
        <w:pStyle w:val="Heading3"/>
      </w:pPr>
      <w:r w:rsidRPr="005162D3">
        <w:t>4.</w:t>
      </w:r>
      <w:r>
        <w:t>17</w:t>
      </w:r>
      <w:r w:rsidRPr="005162D3">
        <w:t>.2</w:t>
      </w:r>
      <w:r w:rsidRPr="005162D3">
        <w:tab/>
      </w:r>
      <w:r w:rsidRPr="00795130">
        <w:t>EF</w:t>
      </w:r>
      <w:r w:rsidRPr="00795130">
        <w:rPr>
          <w:vertAlign w:val="subscript"/>
        </w:rPr>
        <w:t>OCST</w:t>
      </w:r>
      <w:r w:rsidRPr="00795130">
        <w:t xml:space="preserve"> ("Operator controlled signal threshold per access technology")</w:t>
      </w:r>
    </w:p>
    <w:p w14:paraId="2E649011" w14:textId="77777777" w:rsidR="00995041" w:rsidRDefault="00995041" w:rsidP="00995041">
      <w:pPr>
        <w:ind w:left="568" w:hanging="284"/>
      </w:pPr>
      <w:r w:rsidRPr="005162D3">
        <w:t>Logically:</w:t>
      </w:r>
      <w:r w:rsidRPr="001F3194">
        <w:t xml:space="preserve"> </w:t>
      </w:r>
      <w:r w:rsidRPr="0046266F">
        <w:tab/>
      </w:r>
      <w:r>
        <w:rPr>
          <w:color w:val="000000" w:themeColor="text1"/>
        </w:rPr>
        <w:t>Operator has not configured UE to use SENSE</w:t>
      </w:r>
    </w:p>
    <w:p w14:paraId="62F79917" w14:textId="77777777" w:rsidR="00995041" w:rsidRPr="005162D3" w:rsidRDefault="00995041" w:rsidP="00995041">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995041" w:rsidRPr="005162D3" w14:paraId="0771FB6A"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4FB8FB0B" w14:textId="77777777" w:rsidR="00995041" w:rsidRPr="005162D3" w:rsidRDefault="00995041" w:rsidP="00EF1776">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683C039" w14:textId="77777777" w:rsidR="00995041" w:rsidRPr="005162D3" w:rsidRDefault="00995041" w:rsidP="00EF1776">
            <w:pPr>
              <w:keepNext/>
              <w:keepLines/>
              <w:spacing w:after="0"/>
              <w:jc w:val="center"/>
              <w:rPr>
                <w:rFonts w:ascii="Arial" w:hAnsi="Arial"/>
                <w:b/>
                <w:sz w:val="18"/>
              </w:rPr>
            </w:pPr>
            <w:r w:rsidRPr="005162D3">
              <w:rPr>
                <w:rFonts w:ascii="Arial" w:hAnsi="Arial"/>
                <w:b/>
                <w:sz w:val="18"/>
              </w:rPr>
              <w:t>B1</w:t>
            </w:r>
          </w:p>
        </w:tc>
      </w:tr>
      <w:tr w:rsidR="00995041" w:rsidRPr="005162D3" w14:paraId="44B15304"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3AC6C788" w14:textId="77777777" w:rsidR="00995041" w:rsidRPr="005162D3" w:rsidRDefault="00995041" w:rsidP="00EF177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E184D2" w14:textId="77777777" w:rsidR="00995041" w:rsidRPr="005162D3" w:rsidRDefault="00995041" w:rsidP="00EF1776">
            <w:pPr>
              <w:keepNext/>
              <w:keepLines/>
              <w:spacing w:after="0"/>
              <w:jc w:val="center"/>
              <w:rPr>
                <w:rFonts w:ascii="Arial" w:hAnsi="Arial"/>
                <w:sz w:val="18"/>
              </w:rPr>
            </w:pPr>
            <w:r w:rsidRPr="005162D3">
              <w:rPr>
                <w:rFonts w:ascii="Arial" w:hAnsi="Arial"/>
                <w:sz w:val="18"/>
              </w:rPr>
              <w:t>00</w:t>
            </w:r>
          </w:p>
        </w:tc>
      </w:tr>
    </w:tbl>
    <w:p w14:paraId="742E9797" w14:textId="77777777" w:rsidR="00123928" w:rsidRPr="005162D3" w:rsidRDefault="00123928" w:rsidP="001B4C39">
      <w:pPr>
        <w:rPr>
          <w:lang w:eastAsia="zh-CN"/>
        </w:rPr>
      </w:pPr>
    </w:p>
    <w:sectPr w:rsidR="00123928" w:rsidRPr="005162D3" w:rsidSect="00EF3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B4258" w14:textId="77777777" w:rsidR="006E1F43" w:rsidRDefault="006E1F43">
      <w:r>
        <w:separator/>
      </w:r>
    </w:p>
  </w:endnote>
  <w:endnote w:type="continuationSeparator" w:id="0">
    <w:p w14:paraId="033FF000" w14:textId="77777777" w:rsidR="006E1F43" w:rsidRDefault="006E1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8B94F" w14:textId="77777777" w:rsidR="00CE5BC7" w:rsidRDefault="00CE5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1FFF5407" w:rsidR="00C168B2" w:rsidRDefault="00CE5BC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DB92" w14:textId="77777777" w:rsidR="00CE5BC7" w:rsidRDefault="00CE5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D898D" w14:textId="77777777" w:rsidR="006E1F43" w:rsidRDefault="006E1F43">
      <w:r>
        <w:separator/>
      </w:r>
    </w:p>
  </w:footnote>
  <w:footnote w:type="continuationSeparator" w:id="0">
    <w:p w14:paraId="4E91B1FF" w14:textId="77777777" w:rsidR="006E1F43" w:rsidRDefault="006E1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3D3D" w14:textId="77777777" w:rsidR="00CE5BC7" w:rsidRDefault="00CE5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5E0453FF" w:rsidR="00C168B2" w:rsidRDefault="00CE5BC7">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0E3330E" w:rsidR="00C168B2" w:rsidRDefault="00CE5BC7">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23E0" w14:textId="77777777" w:rsidR="00CE5BC7" w:rsidRDefault="00CE5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7"/>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6"/>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5"/>
  </w:num>
  <w:num w:numId="16" w16cid:durableId="1577664624">
    <w:abstractNumId w:val="6"/>
  </w:num>
  <w:num w:numId="17" w16cid:durableId="894968904">
    <w:abstractNumId w:val="11"/>
  </w:num>
  <w:num w:numId="18" w16cid:durableId="2607212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5746A"/>
    <w:rsid w:val="000615D8"/>
    <w:rsid w:val="00062023"/>
    <w:rsid w:val="000655A6"/>
    <w:rsid w:val="000754C4"/>
    <w:rsid w:val="00080512"/>
    <w:rsid w:val="000A1F5D"/>
    <w:rsid w:val="000C47C3"/>
    <w:rsid w:val="000D0BEB"/>
    <w:rsid w:val="000D58AB"/>
    <w:rsid w:val="000D5ED3"/>
    <w:rsid w:val="000D66A4"/>
    <w:rsid w:val="000F096C"/>
    <w:rsid w:val="001022B9"/>
    <w:rsid w:val="00104B09"/>
    <w:rsid w:val="00105EFA"/>
    <w:rsid w:val="0011321D"/>
    <w:rsid w:val="001137C9"/>
    <w:rsid w:val="00123928"/>
    <w:rsid w:val="00133525"/>
    <w:rsid w:val="00133B57"/>
    <w:rsid w:val="00152215"/>
    <w:rsid w:val="00161D62"/>
    <w:rsid w:val="001652AD"/>
    <w:rsid w:val="00172E32"/>
    <w:rsid w:val="00173F4E"/>
    <w:rsid w:val="0018242A"/>
    <w:rsid w:val="00190B8A"/>
    <w:rsid w:val="001937FB"/>
    <w:rsid w:val="001A4C42"/>
    <w:rsid w:val="001A5437"/>
    <w:rsid w:val="001A7420"/>
    <w:rsid w:val="001B4C39"/>
    <w:rsid w:val="001B6637"/>
    <w:rsid w:val="001C21C3"/>
    <w:rsid w:val="001D02C2"/>
    <w:rsid w:val="001D16B2"/>
    <w:rsid w:val="001D1B57"/>
    <w:rsid w:val="001D2655"/>
    <w:rsid w:val="001D5389"/>
    <w:rsid w:val="001D5739"/>
    <w:rsid w:val="001D6147"/>
    <w:rsid w:val="001D6D32"/>
    <w:rsid w:val="001D7D7E"/>
    <w:rsid w:val="001E3EBC"/>
    <w:rsid w:val="001F0C1D"/>
    <w:rsid w:val="001F1132"/>
    <w:rsid w:val="001F168B"/>
    <w:rsid w:val="001F5BA0"/>
    <w:rsid w:val="0020222A"/>
    <w:rsid w:val="002305BC"/>
    <w:rsid w:val="002347A2"/>
    <w:rsid w:val="002415CD"/>
    <w:rsid w:val="002527C9"/>
    <w:rsid w:val="00266719"/>
    <w:rsid w:val="002675F0"/>
    <w:rsid w:val="00270980"/>
    <w:rsid w:val="00274A0B"/>
    <w:rsid w:val="002A65B1"/>
    <w:rsid w:val="002B585E"/>
    <w:rsid w:val="002B6339"/>
    <w:rsid w:val="002E00EE"/>
    <w:rsid w:val="0030210F"/>
    <w:rsid w:val="003027C7"/>
    <w:rsid w:val="0030455D"/>
    <w:rsid w:val="003172DC"/>
    <w:rsid w:val="00341726"/>
    <w:rsid w:val="0035462D"/>
    <w:rsid w:val="00355D00"/>
    <w:rsid w:val="0035637F"/>
    <w:rsid w:val="00362EC7"/>
    <w:rsid w:val="00372304"/>
    <w:rsid w:val="003754B2"/>
    <w:rsid w:val="003765B8"/>
    <w:rsid w:val="0038019C"/>
    <w:rsid w:val="0038398C"/>
    <w:rsid w:val="003879A9"/>
    <w:rsid w:val="00397669"/>
    <w:rsid w:val="003A3430"/>
    <w:rsid w:val="003C3971"/>
    <w:rsid w:val="003C5188"/>
    <w:rsid w:val="003C5381"/>
    <w:rsid w:val="003C6329"/>
    <w:rsid w:val="003D410B"/>
    <w:rsid w:val="003F3A1B"/>
    <w:rsid w:val="003F3FFC"/>
    <w:rsid w:val="00402462"/>
    <w:rsid w:val="00423334"/>
    <w:rsid w:val="004345EC"/>
    <w:rsid w:val="00437D4E"/>
    <w:rsid w:val="0044493F"/>
    <w:rsid w:val="004509A1"/>
    <w:rsid w:val="00454F0A"/>
    <w:rsid w:val="00456F25"/>
    <w:rsid w:val="0046266F"/>
    <w:rsid w:val="00465515"/>
    <w:rsid w:val="0047273B"/>
    <w:rsid w:val="0049720A"/>
    <w:rsid w:val="004B2745"/>
    <w:rsid w:val="004B32E6"/>
    <w:rsid w:val="004C57B9"/>
    <w:rsid w:val="004C643C"/>
    <w:rsid w:val="004D3578"/>
    <w:rsid w:val="004D5299"/>
    <w:rsid w:val="004E213A"/>
    <w:rsid w:val="004F0988"/>
    <w:rsid w:val="004F143B"/>
    <w:rsid w:val="004F3340"/>
    <w:rsid w:val="00500A88"/>
    <w:rsid w:val="00516526"/>
    <w:rsid w:val="00517741"/>
    <w:rsid w:val="00524E79"/>
    <w:rsid w:val="0053388B"/>
    <w:rsid w:val="00534775"/>
    <w:rsid w:val="00535773"/>
    <w:rsid w:val="005365C6"/>
    <w:rsid w:val="005412DA"/>
    <w:rsid w:val="00543E6C"/>
    <w:rsid w:val="00565087"/>
    <w:rsid w:val="00574DF6"/>
    <w:rsid w:val="00581AE6"/>
    <w:rsid w:val="00584F49"/>
    <w:rsid w:val="00587958"/>
    <w:rsid w:val="00597B11"/>
    <w:rsid w:val="005A0983"/>
    <w:rsid w:val="005B7895"/>
    <w:rsid w:val="005C36DF"/>
    <w:rsid w:val="005C522A"/>
    <w:rsid w:val="005D2E01"/>
    <w:rsid w:val="005D6356"/>
    <w:rsid w:val="005D7526"/>
    <w:rsid w:val="005E4BB2"/>
    <w:rsid w:val="005E4F66"/>
    <w:rsid w:val="00602AEA"/>
    <w:rsid w:val="006109F5"/>
    <w:rsid w:val="00614FDF"/>
    <w:rsid w:val="00616B4C"/>
    <w:rsid w:val="00616D31"/>
    <w:rsid w:val="0063543D"/>
    <w:rsid w:val="00636BBE"/>
    <w:rsid w:val="00647114"/>
    <w:rsid w:val="00650DDB"/>
    <w:rsid w:val="00653720"/>
    <w:rsid w:val="00656C6E"/>
    <w:rsid w:val="0068526B"/>
    <w:rsid w:val="00686C16"/>
    <w:rsid w:val="0069014B"/>
    <w:rsid w:val="006974E5"/>
    <w:rsid w:val="006A323F"/>
    <w:rsid w:val="006B30D0"/>
    <w:rsid w:val="006B3706"/>
    <w:rsid w:val="006B5D8F"/>
    <w:rsid w:val="006C3B57"/>
    <w:rsid w:val="006C3D95"/>
    <w:rsid w:val="006D15BF"/>
    <w:rsid w:val="006E15B2"/>
    <w:rsid w:val="006E1F43"/>
    <w:rsid w:val="006E2C96"/>
    <w:rsid w:val="006E3A79"/>
    <w:rsid w:val="006E5C86"/>
    <w:rsid w:val="006F06ED"/>
    <w:rsid w:val="006F728E"/>
    <w:rsid w:val="00701116"/>
    <w:rsid w:val="00702E92"/>
    <w:rsid w:val="00706EE1"/>
    <w:rsid w:val="00712113"/>
    <w:rsid w:val="00713C44"/>
    <w:rsid w:val="0071499D"/>
    <w:rsid w:val="007155A4"/>
    <w:rsid w:val="007315C9"/>
    <w:rsid w:val="00733857"/>
    <w:rsid w:val="0073407C"/>
    <w:rsid w:val="00734A5B"/>
    <w:rsid w:val="0074026F"/>
    <w:rsid w:val="007423BC"/>
    <w:rsid w:val="007429F6"/>
    <w:rsid w:val="00744E76"/>
    <w:rsid w:val="0075181E"/>
    <w:rsid w:val="0076069A"/>
    <w:rsid w:val="00774DA4"/>
    <w:rsid w:val="00781F0F"/>
    <w:rsid w:val="00784006"/>
    <w:rsid w:val="0078449D"/>
    <w:rsid w:val="00795845"/>
    <w:rsid w:val="00796DA0"/>
    <w:rsid w:val="007B5198"/>
    <w:rsid w:val="007B600E"/>
    <w:rsid w:val="007C1FAF"/>
    <w:rsid w:val="007F0F4A"/>
    <w:rsid w:val="007F6403"/>
    <w:rsid w:val="007F7A1A"/>
    <w:rsid w:val="008028A4"/>
    <w:rsid w:val="00825789"/>
    <w:rsid w:val="00827619"/>
    <w:rsid w:val="00830747"/>
    <w:rsid w:val="008343C4"/>
    <w:rsid w:val="0083550B"/>
    <w:rsid w:val="008357F9"/>
    <w:rsid w:val="00835DB1"/>
    <w:rsid w:val="00835E23"/>
    <w:rsid w:val="008436DC"/>
    <w:rsid w:val="00852C4C"/>
    <w:rsid w:val="00861161"/>
    <w:rsid w:val="00870FBA"/>
    <w:rsid w:val="00874508"/>
    <w:rsid w:val="008768CA"/>
    <w:rsid w:val="00877BBD"/>
    <w:rsid w:val="008809E4"/>
    <w:rsid w:val="008917C5"/>
    <w:rsid w:val="00896716"/>
    <w:rsid w:val="008A3BC9"/>
    <w:rsid w:val="008B4894"/>
    <w:rsid w:val="008C384C"/>
    <w:rsid w:val="008C3AC0"/>
    <w:rsid w:val="008D3C69"/>
    <w:rsid w:val="008D749E"/>
    <w:rsid w:val="0090271F"/>
    <w:rsid w:val="00902E23"/>
    <w:rsid w:val="009114D7"/>
    <w:rsid w:val="0091348E"/>
    <w:rsid w:val="009136DE"/>
    <w:rsid w:val="00917CCB"/>
    <w:rsid w:val="00923595"/>
    <w:rsid w:val="009249D3"/>
    <w:rsid w:val="0094047F"/>
    <w:rsid w:val="00940595"/>
    <w:rsid w:val="00942EC2"/>
    <w:rsid w:val="009459A7"/>
    <w:rsid w:val="00950DCC"/>
    <w:rsid w:val="009521E6"/>
    <w:rsid w:val="00953523"/>
    <w:rsid w:val="009537C6"/>
    <w:rsid w:val="0096304E"/>
    <w:rsid w:val="0096523F"/>
    <w:rsid w:val="00966776"/>
    <w:rsid w:val="00974627"/>
    <w:rsid w:val="00990981"/>
    <w:rsid w:val="00990FC2"/>
    <w:rsid w:val="00992AE7"/>
    <w:rsid w:val="00994B6D"/>
    <w:rsid w:val="00995041"/>
    <w:rsid w:val="00997FB9"/>
    <w:rsid w:val="009B0F1D"/>
    <w:rsid w:val="009B13D8"/>
    <w:rsid w:val="009B2F8D"/>
    <w:rsid w:val="009C07C6"/>
    <w:rsid w:val="009C270E"/>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3B61"/>
    <w:rsid w:val="00A867D1"/>
    <w:rsid w:val="00A92BA1"/>
    <w:rsid w:val="00A9453A"/>
    <w:rsid w:val="00A97FC1"/>
    <w:rsid w:val="00AC2594"/>
    <w:rsid w:val="00AC5CD5"/>
    <w:rsid w:val="00AC6BC6"/>
    <w:rsid w:val="00AE0980"/>
    <w:rsid w:val="00AE2064"/>
    <w:rsid w:val="00AE65E2"/>
    <w:rsid w:val="00B04C4B"/>
    <w:rsid w:val="00B15449"/>
    <w:rsid w:val="00B237E7"/>
    <w:rsid w:val="00B43F81"/>
    <w:rsid w:val="00B47EDE"/>
    <w:rsid w:val="00B53C79"/>
    <w:rsid w:val="00B61080"/>
    <w:rsid w:val="00B641C8"/>
    <w:rsid w:val="00B9069A"/>
    <w:rsid w:val="00B93086"/>
    <w:rsid w:val="00B94E7A"/>
    <w:rsid w:val="00BA0A96"/>
    <w:rsid w:val="00BA19ED"/>
    <w:rsid w:val="00BA2CCA"/>
    <w:rsid w:val="00BA4B8D"/>
    <w:rsid w:val="00BB7183"/>
    <w:rsid w:val="00BC02FE"/>
    <w:rsid w:val="00BC0F7D"/>
    <w:rsid w:val="00BD0521"/>
    <w:rsid w:val="00BD0DA2"/>
    <w:rsid w:val="00BD7469"/>
    <w:rsid w:val="00BD7649"/>
    <w:rsid w:val="00BD7D31"/>
    <w:rsid w:val="00BE3255"/>
    <w:rsid w:val="00BE45BA"/>
    <w:rsid w:val="00BF128E"/>
    <w:rsid w:val="00C03D51"/>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87F00"/>
    <w:rsid w:val="00C93F40"/>
    <w:rsid w:val="00CA3D0C"/>
    <w:rsid w:val="00CA74C5"/>
    <w:rsid w:val="00CB15F9"/>
    <w:rsid w:val="00CE5BC7"/>
    <w:rsid w:val="00CF1CFB"/>
    <w:rsid w:val="00D25087"/>
    <w:rsid w:val="00D27492"/>
    <w:rsid w:val="00D5281E"/>
    <w:rsid w:val="00D5785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4FF8"/>
    <w:rsid w:val="00DF62CD"/>
    <w:rsid w:val="00E01D2F"/>
    <w:rsid w:val="00E14867"/>
    <w:rsid w:val="00E14B45"/>
    <w:rsid w:val="00E16509"/>
    <w:rsid w:val="00E20B53"/>
    <w:rsid w:val="00E36543"/>
    <w:rsid w:val="00E44582"/>
    <w:rsid w:val="00E458A0"/>
    <w:rsid w:val="00E54022"/>
    <w:rsid w:val="00E77645"/>
    <w:rsid w:val="00E77DA0"/>
    <w:rsid w:val="00E90E72"/>
    <w:rsid w:val="00E93C03"/>
    <w:rsid w:val="00E9681A"/>
    <w:rsid w:val="00EA15B0"/>
    <w:rsid w:val="00EA5EA7"/>
    <w:rsid w:val="00EC4A25"/>
    <w:rsid w:val="00ED15EE"/>
    <w:rsid w:val="00ED3E6E"/>
    <w:rsid w:val="00ED6DCA"/>
    <w:rsid w:val="00ED76E4"/>
    <w:rsid w:val="00EF3F7C"/>
    <w:rsid w:val="00F025A2"/>
    <w:rsid w:val="00F04712"/>
    <w:rsid w:val="00F11B8B"/>
    <w:rsid w:val="00F13360"/>
    <w:rsid w:val="00F14FD0"/>
    <w:rsid w:val="00F22EC7"/>
    <w:rsid w:val="00F26758"/>
    <w:rsid w:val="00F325C8"/>
    <w:rsid w:val="00F336F9"/>
    <w:rsid w:val="00F3608D"/>
    <w:rsid w:val="00F408EC"/>
    <w:rsid w:val="00F4792E"/>
    <w:rsid w:val="00F54414"/>
    <w:rsid w:val="00F56200"/>
    <w:rsid w:val="00F61DE1"/>
    <w:rsid w:val="00F653B8"/>
    <w:rsid w:val="00F6552E"/>
    <w:rsid w:val="00F9008D"/>
    <w:rsid w:val="00F958E9"/>
    <w:rsid w:val="00FA1266"/>
    <w:rsid w:val="00FA5AA4"/>
    <w:rsid w:val="00FA7306"/>
    <w:rsid w:val="00FB3764"/>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10659</Words>
  <Characters>60759</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53</cp:revision>
  <cp:lastPrinted>2019-02-25T14:05:00Z</cp:lastPrinted>
  <dcterms:created xsi:type="dcterms:W3CDTF">2023-09-25T06:52:00Z</dcterms:created>
  <dcterms:modified xsi:type="dcterms:W3CDTF">2025-05-28T11:56:00Z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