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060143BD"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3A1008">
              <w:t>3</w:t>
            </w:r>
            <w:r w:rsidRPr="006A5A48">
              <w:t>.</w:t>
            </w:r>
            <w:r w:rsidR="00262DAA">
              <w:t>0</w:t>
            </w:r>
            <w:r w:rsidRPr="006A5A48">
              <w:t xml:space="preserve"> </w:t>
            </w:r>
            <w:r w:rsidRPr="006A5A48">
              <w:rPr>
                <w:sz w:val="32"/>
              </w:rPr>
              <w:t>(202</w:t>
            </w:r>
            <w:r w:rsidR="001A1F3C">
              <w:rPr>
                <w:sz w:val="32"/>
              </w:rPr>
              <w:t>5</w:t>
            </w:r>
            <w:r w:rsidRPr="006A5A48">
              <w:rPr>
                <w:sz w:val="32"/>
              </w:rPr>
              <w:t>-</w:t>
            </w:r>
            <w:r w:rsidR="001A1F3C">
              <w:rPr>
                <w:sz w:val="32"/>
              </w:rPr>
              <w:t>0</w:t>
            </w:r>
            <w:r w:rsidR="003A1008">
              <w:rPr>
                <w:sz w:val="32"/>
              </w:rPr>
              <w:t>6</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3A1008"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8pt;height:74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590B2257" w14:textId="425FD5AF" w:rsidR="003A1008"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A1008">
        <w:rPr>
          <w:noProof/>
        </w:rPr>
        <w:t>Foreword</w:t>
      </w:r>
      <w:r w:rsidR="003A1008">
        <w:rPr>
          <w:noProof/>
        </w:rPr>
        <w:tab/>
      </w:r>
      <w:r w:rsidR="003A1008">
        <w:rPr>
          <w:noProof/>
        </w:rPr>
        <w:fldChar w:fldCharType="begin" w:fldLock="1"/>
      </w:r>
      <w:r w:rsidR="003A1008">
        <w:rPr>
          <w:noProof/>
        </w:rPr>
        <w:instrText xml:space="preserve"> PAGEREF _Toc199332762 \h </w:instrText>
      </w:r>
      <w:r w:rsidR="003A1008">
        <w:rPr>
          <w:noProof/>
        </w:rPr>
      </w:r>
      <w:r w:rsidR="003A1008">
        <w:rPr>
          <w:noProof/>
        </w:rPr>
        <w:fldChar w:fldCharType="separate"/>
      </w:r>
      <w:r w:rsidR="003A1008">
        <w:rPr>
          <w:noProof/>
        </w:rPr>
        <w:t>37</w:t>
      </w:r>
      <w:r w:rsidR="003A1008">
        <w:rPr>
          <w:noProof/>
        </w:rPr>
        <w:fldChar w:fldCharType="end"/>
      </w:r>
    </w:p>
    <w:p w14:paraId="1B314970" w14:textId="0FFE5CE5"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_Toc199332763 \h </w:instrText>
      </w:r>
      <w:r>
        <w:rPr>
          <w:noProof/>
        </w:rPr>
      </w:r>
      <w:r>
        <w:rPr>
          <w:noProof/>
        </w:rPr>
        <w:fldChar w:fldCharType="separate"/>
      </w:r>
      <w:r>
        <w:rPr>
          <w:noProof/>
        </w:rPr>
        <w:t>38</w:t>
      </w:r>
      <w:r>
        <w:rPr>
          <w:noProof/>
        </w:rPr>
        <w:fldChar w:fldCharType="end"/>
      </w:r>
    </w:p>
    <w:p w14:paraId="4CDAFB65"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07EB23E4"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62CC9F44"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5F06F1C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2877609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06C0C11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2BBC7975"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788C38C5"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366AD16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3AF055B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31159D5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25419A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60DB700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5D667F8F"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40386CD0"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71</w:t>
      </w:r>
    </w:p>
    <w:p w14:paraId="4FB3359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71</w:t>
      </w:r>
    </w:p>
    <w:p w14:paraId="291AB28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71</w:t>
      </w:r>
    </w:p>
    <w:p w14:paraId="003F970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IMSI</w:t>
      </w:r>
      <w:r>
        <w:rPr>
          <w:noProof/>
        </w:rPr>
        <w:t xml:space="preserve"> (IMSI)</w:t>
      </w:r>
      <w:r>
        <w:rPr>
          <w:noProof/>
        </w:rPr>
        <w:tab/>
        <w:t>71</w:t>
      </w:r>
    </w:p>
    <w:p w14:paraId="22917A9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3D5D96">
        <w:rPr>
          <w:noProof/>
          <w:lang w:val="fr-FR"/>
        </w:rPr>
        <w:t>EF</w:t>
      </w:r>
      <w:r w:rsidRPr="003D5D96">
        <w:rPr>
          <w:noProof/>
          <w:vertAlign w:val="subscript"/>
          <w:lang w:val="fr-FR"/>
        </w:rPr>
        <w:t>LOCI</w:t>
      </w:r>
      <w:r w:rsidRPr="003D5D96">
        <w:rPr>
          <w:noProof/>
          <w:lang w:val="fr-FR"/>
        </w:rPr>
        <w:t xml:space="preserve"> (Location Information)</w:t>
      </w:r>
      <w:r>
        <w:rPr>
          <w:noProof/>
        </w:rPr>
        <w:tab/>
        <w:t>72</w:t>
      </w:r>
    </w:p>
    <w:p w14:paraId="4218387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Keys</w:t>
      </w:r>
      <w:r>
        <w:rPr>
          <w:noProof/>
        </w:rPr>
        <w:t xml:space="preserve"> (Ciphering and Integrity Keys)</w:t>
      </w:r>
      <w:r>
        <w:rPr>
          <w:noProof/>
        </w:rPr>
        <w:tab/>
        <w:t>72</w:t>
      </w:r>
    </w:p>
    <w:p w14:paraId="363BE88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KeysPS</w:t>
      </w:r>
      <w:r>
        <w:rPr>
          <w:noProof/>
        </w:rPr>
        <w:t xml:space="preserve"> (Ciphering and Integrity Keys for Packet Switched domain)</w:t>
      </w:r>
      <w:r>
        <w:rPr>
          <w:noProof/>
        </w:rPr>
        <w:tab/>
        <w:t>72</w:t>
      </w:r>
    </w:p>
    <w:p w14:paraId="33546A1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ACC</w:t>
      </w:r>
      <w:r>
        <w:rPr>
          <w:noProof/>
        </w:rPr>
        <w:t xml:space="preserve"> (Access Control Class)</w:t>
      </w:r>
      <w:r>
        <w:rPr>
          <w:noProof/>
        </w:rPr>
        <w:tab/>
        <w:t>72</w:t>
      </w:r>
    </w:p>
    <w:p w14:paraId="487605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FPLMN</w:t>
      </w:r>
      <w:r>
        <w:rPr>
          <w:noProof/>
        </w:rPr>
        <w:t xml:space="preserve"> (Forbidden PLMNs)</w:t>
      </w:r>
      <w:r>
        <w:rPr>
          <w:noProof/>
        </w:rPr>
        <w:tab/>
        <w:t>72</w:t>
      </w:r>
    </w:p>
    <w:p w14:paraId="72AB211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72</w:t>
      </w:r>
    </w:p>
    <w:p w14:paraId="2A20BF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EST</w:t>
      </w:r>
      <w:r>
        <w:rPr>
          <w:noProof/>
        </w:rPr>
        <w:t xml:space="preserve"> (Enable Service Table)</w:t>
      </w:r>
      <w:r>
        <w:rPr>
          <w:noProof/>
        </w:rPr>
        <w:tab/>
        <w:t>73</w:t>
      </w:r>
    </w:p>
    <w:p w14:paraId="456722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ADN</w:t>
      </w:r>
      <w:r>
        <w:rPr>
          <w:noProof/>
        </w:rPr>
        <w:t xml:space="preserve"> (Abbreviated Dialling Number)</w:t>
      </w:r>
      <w:r>
        <w:rPr>
          <w:noProof/>
        </w:rPr>
        <w:tab/>
        <w:t>73</w:t>
      </w:r>
    </w:p>
    <w:p w14:paraId="2095E9C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PLMNwACT</w:t>
      </w:r>
      <w:r>
        <w:rPr>
          <w:noProof/>
        </w:rPr>
        <w:t xml:space="preserve"> (User Controlled PLMN Selector with Access Technology)</w:t>
      </w:r>
      <w:r>
        <w:rPr>
          <w:noProof/>
        </w:rPr>
        <w:tab/>
        <w:t>73</w:t>
      </w:r>
    </w:p>
    <w:p w14:paraId="3235D58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OPLMNwACT</w:t>
      </w:r>
      <w:r>
        <w:rPr>
          <w:noProof/>
        </w:rPr>
        <w:t xml:space="preserve"> (Operator Controlled PLMN Selector with Access Technology)</w:t>
      </w:r>
      <w:r>
        <w:rPr>
          <w:noProof/>
        </w:rPr>
        <w:tab/>
        <w:t>74</w:t>
      </w:r>
    </w:p>
    <w:p w14:paraId="564C6C69" w14:textId="77777777" w:rsidR="003A1008" w:rsidRPr="003A1008" w:rsidRDefault="003A1008">
      <w:pPr>
        <w:pStyle w:val="TOC4"/>
        <w:rPr>
          <w:rFonts w:asciiTheme="minorHAnsi" w:eastAsiaTheme="minorEastAsia" w:hAnsiTheme="minorHAnsi" w:cstheme="minorBidi"/>
          <w:noProof/>
          <w:kern w:val="2"/>
          <w:sz w:val="24"/>
          <w:szCs w:val="24"/>
          <w:lang w:val="fi-FI" w:eastAsia="en-GB"/>
          <w14:ligatures w14:val="standardContextual"/>
        </w:rPr>
      </w:pPr>
      <w:r w:rsidRPr="003A1008">
        <w:rPr>
          <w:noProof/>
          <w:lang w:val="fi-FI"/>
        </w:rPr>
        <w:t>4.1.1.13</w:t>
      </w:r>
      <w:r w:rsidRPr="003A1008">
        <w:rPr>
          <w:rFonts w:asciiTheme="minorHAnsi" w:eastAsiaTheme="minorEastAsia" w:hAnsiTheme="minorHAnsi" w:cstheme="minorBidi"/>
          <w:noProof/>
          <w:kern w:val="2"/>
          <w:sz w:val="24"/>
          <w:szCs w:val="24"/>
          <w:lang w:val="fi-FI" w:eastAsia="en-GB"/>
          <w14:ligatures w14:val="standardContextual"/>
        </w:rPr>
        <w:tab/>
      </w:r>
      <w:r w:rsidRPr="003A1008">
        <w:rPr>
          <w:noProof/>
          <w:lang w:val="fi-FI"/>
        </w:rPr>
        <w:t>Void</w:t>
      </w:r>
      <w:r w:rsidRPr="003A1008">
        <w:rPr>
          <w:noProof/>
          <w:lang w:val="fi-FI"/>
        </w:rPr>
        <w:tab/>
        <w:t>75</w:t>
      </w:r>
    </w:p>
    <w:p w14:paraId="4CE7DAF9" w14:textId="77777777" w:rsidR="003A1008" w:rsidRPr="003A1008" w:rsidRDefault="003A1008">
      <w:pPr>
        <w:pStyle w:val="TOC4"/>
        <w:rPr>
          <w:rFonts w:asciiTheme="minorHAnsi" w:eastAsiaTheme="minorEastAsia" w:hAnsiTheme="minorHAnsi" w:cstheme="minorBidi"/>
          <w:noProof/>
          <w:kern w:val="2"/>
          <w:sz w:val="24"/>
          <w:szCs w:val="24"/>
          <w:lang w:val="fi-FI" w:eastAsia="en-GB"/>
          <w14:ligatures w14:val="standardContextual"/>
        </w:rPr>
      </w:pPr>
      <w:r w:rsidRPr="003A1008">
        <w:rPr>
          <w:noProof/>
          <w:lang w:val="fi-FI"/>
        </w:rPr>
        <w:t>4.1.1.14</w:t>
      </w:r>
      <w:r w:rsidRPr="003A1008">
        <w:rPr>
          <w:rFonts w:asciiTheme="minorHAnsi" w:eastAsiaTheme="minorEastAsia" w:hAnsiTheme="minorHAnsi" w:cstheme="minorBidi"/>
          <w:noProof/>
          <w:kern w:val="2"/>
          <w:sz w:val="24"/>
          <w:szCs w:val="24"/>
          <w:lang w:val="fi-FI" w:eastAsia="en-GB"/>
          <w14:ligatures w14:val="standardContextual"/>
        </w:rPr>
        <w:tab/>
      </w:r>
      <w:r w:rsidRPr="003A1008">
        <w:rPr>
          <w:noProof/>
          <w:lang w:val="fi-FI"/>
        </w:rPr>
        <w:t>PIN</w:t>
      </w:r>
      <w:r w:rsidRPr="003A1008">
        <w:rPr>
          <w:noProof/>
          <w:lang w:val="fi-FI"/>
        </w:rPr>
        <w:tab/>
        <w:t>75</w:t>
      </w:r>
    </w:p>
    <w:p w14:paraId="75C872B2" w14:textId="77777777" w:rsidR="003A1008" w:rsidRPr="003A1008" w:rsidRDefault="003A1008">
      <w:pPr>
        <w:pStyle w:val="TOC4"/>
        <w:rPr>
          <w:rFonts w:asciiTheme="minorHAnsi" w:eastAsiaTheme="minorEastAsia" w:hAnsiTheme="minorHAnsi" w:cstheme="minorBidi"/>
          <w:noProof/>
          <w:kern w:val="2"/>
          <w:sz w:val="24"/>
          <w:szCs w:val="24"/>
          <w:lang w:val="fi-FI" w:eastAsia="en-GB"/>
          <w14:ligatures w14:val="standardContextual"/>
        </w:rPr>
      </w:pPr>
      <w:r w:rsidRPr="003A1008">
        <w:rPr>
          <w:noProof/>
          <w:lang w:val="fi-FI"/>
        </w:rPr>
        <w:t>4.1.1.15</w:t>
      </w:r>
      <w:r w:rsidRPr="003A1008">
        <w:rPr>
          <w:rFonts w:asciiTheme="minorHAnsi" w:eastAsiaTheme="minorEastAsia" w:hAnsiTheme="minorHAnsi" w:cstheme="minorBidi"/>
          <w:noProof/>
          <w:kern w:val="2"/>
          <w:sz w:val="24"/>
          <w:szCs w:val="24"/>
          <w:lang w:val="fi-FI" w:eastAsia="en-GB"/>
          <w14:ligatures w14:val="standardContextual"/>
        </w:rPr>
        <w:tab/>
      </w:r>
      <w:r w:rsidRPr="003A1008">
        <w:rPr>
          <w:noProof/>
          <w:lang w:val="fi-FI"/>
        </w:rPr>
        <w:t>PIN2</w:t>
      </w:r>
      <w:r w:rsidRPr="003A1008">
        <w:rPr>
          <w:noProof/>
          <w:lang w:val="fi-FI"/>
        </w:rPr>
        <w:tab/>
        <w:t>75</w:t>
      </w:r>
    </w:p>
    <w:p w14:paraId="25E51A9D" w14:textId="77777777" w:rsidR="003A1008" w:rsidRPr="003A1008" w:rsidRDefault="003A1008">
      <w:pPr>
        <w:pStyle w:val="TOC4"/>
        <w:rPr>
          <w:rFonts w:asciiTheme="minorHAnsi" w:eastAsiaTheme="minorEastAsia" w:hAnsiTheme="minorHAnsi" w:cstheme="minorBidi"/>
          <w:noProof/>
          <w:kern w:val="2"/>
          <w:sz w:val="24"/>
          <w:szCs w:val="24"/>
          <w:lang w:val="fi-FI" w:eastAsia="en-GB"/>
          <w14:ligatures w14:val="standardContextual"/>
        </w:rPr>
      </w:pPr>
      <w:r w:rsidRPr="003A1008">
        <w:rPr>
          <w:noProof/>
          <w:lang w:val="fi-FI"/>
        </w:rPr>
        <w:t>4.1.1.16</w:t>
      </w:r>
      <w:r w:rsidRPr="003A1008">
        <w:rPr>
          <w:rFonts w:asciiTheme="minorHAnsi" w:eastAsiaTheme="minorEastAsia" w:hAnsiTheme="minorHAnsi" w:cstheme="minorBidi"/>
          <w:noProof/>
          <w:kern w:val="2"/>
          <w:sz w:val="24"/>
          <w:szCs w:val="24"/>
          <w:lang w:val="fi-FI" w:eastAsia="en-GB"/>
          <w14:ligatures w14:val="standardContextual"/>
        </w:rPr>
        <w:tab/>
      </w:r>
      <w:r w:rsidRPr="003A1008">
        <w:rPr>
          <w:noProof/>
          <w:lang w:val="fi-FI"/>
        </w:rPr>
        <w:t>Unblock PIN</w:t>
      </w:r>
      <w:r w:rsidRPr="003A1008">
        <w:rPr>
          <w:noProof/>
          <w:lang w:val="fi-FI"/>
        </w:rPr>
        <w:tab/>
        <w:t>75</w:t>
      </w:r>
    </w:p>
    <w:p w14:paraId="613ACDE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75</w:t>
      </w:r>
    </w:p>
    <w:p w14:paraId="27FAF59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61AC31F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PSLOCI</w:t>
      </w:r>
      <w:r w:rsidRPr="003D5D96">
        <w:rPr>
          <w:noProof/>
          <w:lang w:val="en-US"/>
        </w:rPr>
        <w:t xml:space="preserve"> (Packet Switch Location Information)</w:t>
      </w:r>
      <w:r>
        <w:rPr>
          <w:noProof/>
        </w:rPr>
        <w:tab/>
        <w:t>75</w:t>
      </w:r>
    </w:p>
    <w:p w14:paraId="2605AC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76</w:t>
      </w:r>
    </w:p>
    <w:p w14:paraId="42BB113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76</w:t>
      </w:r>
    </w:p>
    <w:p w14:paraId="1D906E8F"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76</w:t>
      </w:r>
    </w:p>
    <w:p w14:paraId="48EE15E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76</w:t>
      </w:r>
    </w:p>
    <w:p w14:paraId="70CC04D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76</w:t>
      </w:r>
    </w:p>
    <w:p w14:paraId="5DE324A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76</w:t>
      </w:r>
    </w:p>
    <w:p w14:paraId="6E0194B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76</w:t>
      </w:r>
    </w:p>
    <w:p w14:paraId="4DB4562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77</w:t>
      </w:r>
    </w:p>
    <w:p w14:paraId="1A5AE0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77</w:t>
      </w:r>
    </w:p>
    <w:p w14:paraId="2B6A2F0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77</w:t>
      </w:r>
    </w:p>
    <w:p w14:paraId="239A114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77</w:t>
      </w:r>
    </w:p>
    <w:p w14:paraId="6894C6E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FDN</w:t>
      </w:r>
      <w:r>
        <w:rPr>
          <w:noProof/>
        </w:rPr>
        <w:t xml:space="preserve"> (Fixed Dialling Numbers)</w:t>
      </w:r>
      <w:r>
        <w:rPr>
          <w:noProof/>
        </w:rPr>
        <w:tab/>
        <w:t>77</w:t>
      </w:r>
    </w:p>
    <w:p w14:paraId="2EA0438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ECC</w:t>
      </w:r>
      <w:r>
        <w:rPr>
          <w:noProof/>
        </w:rPr>
        <w:t xml:space="preserve"> (Emergency Call Codes)</w:t>
      </w:r>
      <w:r>
        <w:rPr>
          <w:noProof/>
        </w:rPr>
        <w:tab/>
        <w:t>78</w:t>
      </w:r>
    </w:p>
    <w:p w14:paraId="554C16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78</w:t>
      </w:r>
    </w:p>
    <w:p w14:paraId="6302088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79</w:t>
      </w:r>
    </w:p>
    <w:p w14:paraId="600F209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79</w:t>
      </w:r>
    </w:p>
    <w:p w14:paraId="3F61A44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79</w:t>
      </w:r>
    </w:p>
    <w:p w14:paraId="1FE93CA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4.4.2</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EPSLOCI</w:t>
      </w:r>
      <w:r w:rsidRPr="003D5D96">
        <w:rPr>
          <w:noProof/>
          <w:lang w:val="en-US"/>
        </w:rPr>
        <w:t xml:space="preserve"> (EPS Information)</w:t>
      </w:r>
      <w:r>
        <w:rPr>
          <w:noProof/>
        </w:rPr>
        <w:tab/>
        <w:t>79</w:t>
      </w:r>
    </w:p>
    <w:p w14:paraId="51C9616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PLMNwACT</w:t>
      </w:r>
      <w:r>
        <w:rPr>
          <w:noProof/>
        </w:rPr>
        <w:t xml:space="preserve"> (User Controlled PLMN Selector with Access Technology)</w:t>
      </w:r>
      <w:r>
        <w:rPr>
          <w:noProof/>
        </w:rPr>
        <w:tab/>
        <w:t>79</w:t>
      </w:r>
    </w:p>
    <w:p w14:paraId="35A9D0B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OPLMNwACT</w:t>
      </w:r>
      <w:r>
        <w:rPr>
          <w:noProof/>
        </w:rPr>
        <w:t xml:space="preserve"> (Operator Controlled PLMN Selector with Access Technology)</w:t>
      </w:r>
      <w:r>
        <w:rPr>
          <w:noProof/>
        </w:rPr>
        <w:tab/>
        <w:t>80</w:t>
      </w:r>
    </w:p>
    <w:p w14:paraId="4EB87D0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ACSGL</w:t>
      </w:r>
      <w:r>
        <w:rPr>
          <w:noProof/>
        </w:rPr>
        <w:t xml:space="preserve"> (Allowed CSG Lists)</w:t>
      </w:r>
      <w:r>
        <w:rPr>
          <w:noProof/>
        </w:rPr>
        <w:tab/>
        <w:t>80</w:t>
      </w:r>
    </w:p>
    <w:p w14:paraId="16A0739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CSGT</w:t>
      </w:r>
      <w:r>
        <w:rPr>
          <w:noProof/>
        </w:rPr>
        <w:t xml:space="preserve"> (CSG Type)</w:t>
      </w:r>
      <w:r>
        <w:rPr>
          <w:noProof/>
        </w:rPr>
        <w:tab/>
        <w:t>81</w:t>
      </w:r>
    </w:p>
    <w:p w14:paraId="24804F9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HNBN</w:t>
      </w:r>
      <w:r w:rsidRPr="003D5D96">
        <w:rPr>
          <w:noProof/>
          <w:lang w:val="en-US"/>
        </w:rPr>
        <w:t xml:space="preserve"> (Home (e)NodeB Name)</w:t>
      </w:r>
      <w:r>
        <w:rPr>
          <w:noProof/>
        </w:rPr>
        <w:tab/>
        <w:t>83</w:t>
      </w:r>
    </w:p>
    <w:p w14:paraId="697A098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EPSNSC</w:t>
      </w:r>
      <w:r>
        <w:rPr>
          <w:noProof/>
        </w:rPr>
        <w:t xml:space="preserve"> (EPS NAS Security Context)</w:t>
      </w:r>
      <w:r>
        <w:rPr>
          <w:noProof/>
        </w:rPr>
        <w:tab/>
        <w:t>85</w:t>
      </w:r>
    </w:p>
    <w:p w14:paraId="09CB75C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85</w:t>
      </w:r>
    </w:p>
    <w:p w14:paraId="5D730E7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85</w:t>
      </w:r>
    </w:p>
    <w:p w14:paraId="21FDDE2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85</w:t>
      </w:r>
    </w:p>
    <w:p w14:paraId="233FE3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85</w:t>
      </w:r>
    </w:p>
    <w:p w14:paraId="6512BEF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3D5D96">
        <w:rPr>
          <w:noProof/>
          <w:lang w:val="it-IT"/>
        </w:rPr>
        <w:t>EF</w:t>
      </w:r>
      <w:r w:rsidRPr="003D5D96">
        <w:rPr>
          <w:noProof/>
          <w:vertAlign w:val="subscript"/>
          <w:lang w:val="it-IT"/>
        </w:rPr>
        <w:t>AD</w:t>
      </w:r>
      <w:r w:rsidRPr="003D5D96">
        <w:rPr>
          <w:noProof/>
          <w:lang w:val="it-IT"/>
        </w:rPr>
        <w:t xml:space="preserve"> (Administrative Data</w:t>
      </w:r>
      <w:r w:rsidRPr="003D5D96">
        <w:rPr>
          <w:b/>
          <w:bCs/>
          <w:noProof/>
        </w:rPr>
        <w:t>)</w:t>
      </w:r>
      <w:r>
        <w:rPr>
          <w:noProof/>
        </w:rPr>
        <w:tab/>
        <w:t>85</w:t>
      </w:r>
    </w:p>
    <w:p w14:paraId="1B35940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3D5D96">
        <w:rPr>
          <w:noProof/>
          <w:lang w:val="it-IT"/>
        </w:rPr>
        <w:t>EF</w:t>
      </w:r>
      <w:r w:rsidRPr="003D5D96">
        <w:rPr>
          <w:noProof/>
          <w:vertAlign w:val="subscript"/>
          <w:lang w:val="it-IT"/>
        </w:rPr>
        <w:t>IMPI</w:t>
      </w:r>
      <w:r w:rsidRPr="003D5D96">
        <w:rPr>
          <w:noProof/>
          <w:lang w:val="it-IT"/>
        </w:rPr>
        <w:t xml:space="preserve"> (IMS private user identity)</w:t>
      </w:r>
      <w:r>
        <w:rPr>
          <w:noProof/>
        </w:rPr>
        <w:tab/>
        <w:t>86</w:t>
      </w:r>
    </w:p>
    <w:p w14:paraId="717C992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DOMAIN</w:t>
      </w:r>
      <w:r>
        <w:rPr>
          <w:noProof/>
        </w:rPr>
        <w:t xml:space="preserve"> (Home Network Domain Name)</w:t>
      </w:r>
      <w:r>
        <w:rPr>
          <w:noProof/>
        </w:rPr>
        <w:tab/>
        <w:t>86</w:t>
      </w:r>
    </w:p>
    <w:p w14:paraId="540C210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sidRPr="003D5D96">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3D5D96">
        <w:rPr>
          <w:noProof/>
          <w:lang w:val="fr-FR"/>
        </w:rPr>
        <w:t>EF</w:t>
      </w:r>
      <w:r w:rsidRPr="003D5D96">
        <w:rPr>
          <w:noProof/>
          <w:vertAlign w:val="subscript"/>
          <w:lang w:val="fr-FR"/>
        </w:rPr>
        <w:t>IMPU</w:t>
      </w:r>
      <w:r w:rsidRPr="003D5D96">
        <w:rPr>
          <w:noProof/>
          <w:lang w:val="fr-FR"/>
        </w:rPr>
        <w:t xml:space="preserve"> (IMS public user identity)</w:t>
      </w:r>
      <w:r>
        <w:rPr>
          <w:noProof/>
        </w:rPr>
        <w:tab/>
        <w:t>86</w:t>
      </w:r>
    </w:p>
    <w:p w14:paraId="705B8AF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P-CSCF</w:t>
      </w:r>
      <w:r>
        <w:rPr>
          <w:noProof/>
        </w:rPr>
        <w:t xml:space="preserve"> (P-CSCF ADDRESS)</w:t>
      </w:r>
      <w:r>
        <w:rPr>
          <w:noProof/>
        </w:rPr>
        <w:tab/>
        <w:t>87</w:t>
      </w:r>
    </w:p>
    <w:p w14:paraId="02EF10E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SMS</w:t>
      </w:r>
      <w:r>
        <w:rPr>
          <w:noProof/>
        </w:rPr>
        <w:t xml:space="preserve"> (Short Message Service)</w:t>
      </w:r>
      <w:r>
        <w:rPr>
          <w:noProof/>
        </w:rPr>
        <w:tab/>
        <w:t>87</w:t>
      </w:r>
    </w:p>
    <w:p w14:paraId="286757F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SMSR</w:t>
      </w:r>
      <w:r>
        <w:rPr>
          <w:noProof/>
        </w:rPr>
        <w:t xml:space="preserve"> (Short message status reports)</w:t>
      </w:r>
      <w:r>
        <w:rPr>
          <w:noProof/>
        </w:rPr>
        <w:tab/>
        <w:t>88</w:t>
      </w:r>
    </w:p>
    <w:p w14:paraId="1FA74CF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SMSP</w:t>
      </w:r>
      <w:r>
        <w:rPr>
          <w:noProof/>
        </w:rPr>
        <w:t xml:space="preserve"> (Short message service parameters)</w:t>
      </w:r>
      <w:r>
        <w:rPr>
          <w:noProof/>
        </w:rPr>
        <w:tab/>
        <w:t>88</w:t>
      </w:r>
    </w:p>
    <w:p w14:paraId="7041931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SMSS</w:t>
      </w:r>
      <w:r>
        <w:rPr>
          <w:noProof/>
        </w:rPr>
        <w:t xml:space="preserve"> (SMS Status)</w:t>
      </w:r>
      <w:r>
        <w:rPr>
          <w:noProof/>
        </w:rPr>
        <w:tab/>
        <w:t>88</w:t>
      </w:r>
    </w:p>
    <w:p w14:paraId="1EB421D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88</w:t>
      </w:r>
    </w:p>
    <w:p w14:paraId="7F82D1C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lang w:val="en-US"/>
        </w:rPr>
        <w:t>PSISMSC</w:t>
      </w:r>
      <w:r w:rsidRPr="003D5D96">
        <w:rPr>
          <w:noProof/>
          <w:lang w:val="en-US"/>
        </w:rPr>
        <w:t xml:space="preserve"> (Public Service Identity of the SM-SC)</w:t>
      </w:r>
      <w:r>
        <w:rPr>
          <w:noProof/>
        </w:rPr>
        <w:tab/>
        <w:t>88</w:t>
      </w:r>
    </w:p>
    <w:p w14:paraId="58B7951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89</w:t>
      </w:r>
    </w:p>
    <w:p w14:paraId="15E06C4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89</w:t>
      </w:r>
    </w:p>
    <w:p w14:paraId="5DA5B09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AD</w:t>
      </w:r>
      <w:r>
        <w:rPr>
          <w:noProof/>
        </w:rPr>
        <w:t xml:space="preserve"> (Administrative Data)</w:t>
      </w:r>
      <w:r>
        <w:rPr>
          <w:noProof/>
        </w:rPr>
        <w:tab/>
        <w:t>89</w:t>
      </w:r>
    </w:p>
    <w:p w14:paraId="387536F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OCSGL</w:t>
      </w:r>
      <w:r>
        <w:rPr>
          <w:noProof/>
        </w:rPr>
        <w:t xml:space="preserve"> (Operator CSG Lists)</w:t>
      </w:r>
      <w:r>
        <w:rPr>
          <w:noProof/>
        </w:rPr>
        <w:tab/>
        <w:t>89</w:t>
      </w:r>
    </w:p>
    <w:p w14:paraId="03C9DF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OCSGT</w:t>
      </w:r>
      <w:r>
        <w:rPr>
          <w:noProof/>
        </w:rPr>
        <w:t xml:space="preserve"> (Operator CSG Type)</w:t>
      </w:r>
      <w:r>
        <w:rPr>
          <w:noProof/>
        </w:rPr>
        <w:tab/>
        <w:t>90</w:t>
      </w:r>
    </w:p>
    <w:p w14:paraId="729B4E9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OHNBN</w:t>
      </w:r>
      <w:r w:rsidRPr="003D5D96">
        <w:rPr>
          <w:noProof/>
          <w:lang w:val="en-US"/>
        </w:rPr>
        <w:t xml:space="preserve"> (Operator Home (e)NodeB Name)</w:t>
      </w:r>
      <w:r>
        <w:rPr>
          <w:noProof/>
        </w:rPr>
        <w:tab/>
        <w:t>92</w:t>
      </w:r>
    </w:p>
    <w:p w14:paraId="4B2269D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93</w:t>
      </w:r>
    </w:p>
    <w:p w14:paraId="0242600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93</w:t>
      </w:r>
    </w:p>
    <w:p w14:paraId="476BA6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(Non Access Stratum Configuration)</w:t>
      </w:r>
      <w:r>
        <w:rPr>
          <w:noProof/>
        </w:rPr>
        <w:tab/>
        <w:t>93</w:t>
      </w:r>
    </w:p>
    <w:p w14:paraId="07DF0C77"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3D5D96">
        <w:rPr>
          <w:b/>
          <w:noProof/>
        </w:rPr>
        <w:noBreakHyphen/>
      </w:r>
      <w:r>
        <w:rPr>
          <w:noProof/>
        </w:rPr>
        <w:t>UTRAN/EPC UICC</w:t>
      </w:r>
      <w:r>
        <w:rPr>
          <w:noProof/>
        </w:rPr>
        <w:tab/>
        <w:t>94</w:t>
      </w:r>
    </w:p>
    <w:p w14:paraId="12EDEF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94</w:t>
      </w:r>
    </w:p>
    <w:p w14:paraId="4D15324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EPSLOCI</w:t>
      </w:r>
      <w:r w:rsidRPr="003D5D96">
        <w:rPr>
          <w:noProof/>
          <w:lang w:val="en-US"/>
        </w:rPr>
        <w:t xml:space="preserve"> (EPS Information)</w:t>
      </w:r>
      <w:r>
        <w:rPr>
          <w:noProof/>
        </w:rPr>
        <w:tab/>
        <w:t>94</w:t>
      </w:r>
    </w:p>
    <w:p w14:paraId="4136F7C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PLMNwACT</w:t>
      </w:r>
      <w:r>
        <w:rPr>
          <w:noProof/>
        </w:rPr>
        <w:t xml:space="preserve"> (User Controlled PLMN Selector with Access Technology)</w:t>
      </w:r>
      <w:r>
        <w:rPr>
          <w:noProof/>
        </w:rPr>
        <w:tab/>
        <w:t>94</w:t>
      </w:r>
    </w:p>
    <w:p w14:paraId="74CD792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OPLMNwACT</w:t>
      </w:r>
      <w:r>
        <w:rPr>
          <w:noProof/>
        </w:rPr>
        <w:t xml:space="preserve"> (Operator Controlled PLMN Selector with Access Technology)</w:t>
      </w:r>
      <w:r>
        <w:rPr>
          <w:noProof/>
        </w:rPr>
        <w:tab/>
        <w:t>95</w:t>
      </w:r>
    </w:p>
    <w:p w14:paraId="09AD5C1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ACSGL</w:t>
      </w:r>
      <w:r>
        <w:rPr>
          <w:noProof/>
        </w:rPr>
        <w:t xml:space="preserve"> (Allowed CSG Lists)</w:t>
      </w:r>
      <w:r>
        <w:rPr>
          <w:noProof/>
        </w:rPr>
        <w:tab/>
        <w:t>95</w:t>
      </w:r>
    </w:p>
    <w:p w14:paraId="5AB24A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CSGT</w:t>
      </w:r>
      <w:r>
        <w:rPr>
          <w:noProof/>
        </w:rPr>
        <w:t xml:space="preserve"> (CSG Type)</w:t>
      </w:r>
      <w:r>
        <w:rPr>
          <w:noProof/>
        </w:rPr>
        <w:tab/>
        <w:t>96</w:t>
      </w:r>
    </w:p>
    <w:p w14:paraId="04EC64A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EF</w:t>
      </w:r>
      <w:r w:rsidRPr="003D5D96">
        <w:rPr>
          <w:noProof/>
          <w:vertAlign w:val="subscript"/>
          <w:lang w:val="en-US"/>
        </w:rPr>
        <w:t>HNBN</w:t>
      </w:r>
      <w:r w:rsidRPr="003D5D96">
        <w:rPr>
          <w:noProof/>
          <w:lang w:val="en-US"/>
        </w:rPr>
        <w:t xml:space="preserve"> (Home (e)NodeB Name)</w:t>
      </w:r>
      <w:r>
        <w:rPr>
          <w:noProof/>
        </w:rPr>
        <w:tab/>
        <w:t>98</w:t>
      </w:r>
    </w:p>
    <w:p w14:paraId="7BDE2DC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EPSNSC</w:t>
      </w:r>
      <w:r>
        <w:rPr>
          <w:noProof/>
        </w:rPr>
        <w:t xml:space="preserve"> (EPS NAS Security Context)</w:t>
      </w:r>
      <w:r>
        <w:rPr>
          <w:noProof/>
        </w:rPr>
        <w:tab/>
        <w:t>99</w:t>
      </w:r>
    </w:p>
    <w:p w14:paraId="158E7C8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(Non Access Stratum Configuration)</w:t>
      </w:r>
      <w:r>
        <w:rPr>
          <w:noProof/>
        </w:rPr>
        <w:tab/>
        <w:t>99</w:t>
      </w:r>
    </w:p>
    <w:p w14:paraId="164C86CA"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100</w:t>
      </w:r>
    </w:p>
    <w:p w14:paraId="10DB9FE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100</w:t>
      </w:r>
    </w:p>
    <w:p w14:paraId="5491C39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IMSI</w:t>
      </w:r>
      <w:r>
        <w:rPr>
          <w:noProof/>
        </w:rPr>
        <w:t xml:space="preserve"> (IMSI)</w:t>
      </w:r>
      <w:r>
        <w:rPr>
          <w:noProof/>
        </w:rPr>
        <w:tab/>
        <w:t>100</w:t>
      </w:r>
    </w:p>
    <w:p w14:paraId="770A83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5GS3GPPLOCI</w:t>
      </w:r>
      <w:r>
        <w:rPr>
          <w:noProof/>
        </w:rPr>
        <w:t xml:space="preserve"> (5GS 3GPP location information)</w:t>
      </w:r>
      <w:r>
        <w:rPr>
          <w:noProof/>
        </w:rPr>
        <w:tab/>
        <w:t>101</w:t>
      </w:r>
    </w:p>
    <w:p w14:paraId="696E3B0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SUCI_Calc_Info </w:t>
      </w:r>
      <w:r>
        <w:rPr>
          <w:noProof/>
        </w:rPr>
        <w:t>(Subscription Concealed Identifier Calculation Information EF)</w:t>
      </w:r>
      <w:r>
        <w:rPr>
          <w:noProof/>
        </w:rPr>
        <w:tab/>
        <w:t>101</w:t>
      </w:r>
    </w:p>
    <w:p w14:paraId="44DBCF1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Routing_Indicator </w:t>
      </w:r>
      <w:r>
        <w:rPr>
          <w:noProof/>
        </w:rPr>
        <w:t>(Routing Indicator EF)</w:t>
      </w:r>
      <w:r>
        <w:rPr>
          <w:noProof/>
        </w:rPr>
        <w:tab/>
        <w:t>102</w:t>
      </w:r>
    </w:p>
    <w:p w14:paraId="3FA3904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5GS3GPPNSC</w:t>
      </w:r>
      <w:r>
        <w:rPr>
          <w:noProof/>
        </w:rPr>
        <w:t xml:space="preserve"> (5GS 3GPP Access NAS Security Context)</w:t>
      </w:r>
      <w:r>
        <w:rPr>
          <w:noProof/>
        </w:rPr>
        <w:tab/>
        <w:t>102</w:t>
      </w:r>
    </w:p>
    <w:p w14:paraId="00E1AF4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5GSN3GPPNSC</w:t>
      </w:r>
      <w:r>
        <w:rPr>
          <w:noProof/>
        </w:rPr>
        <w:t xml:space="preserve"> (5GS non-3GPP Access NAS Security Context)</w:t>
      </w:r>
      <w:r>
        <w:rPr>
          <w:noProof/>
        </w:rPr>
        <w:tab/>
        <w:t>102</w:t>
      </w:r>
    </w:p>
    <w:p w14:paraId="6D0D3FC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PLMNwACT</w:t>
      </w:r>
      <w:r>
        <w:rPr>
          <w:noProof/>
        </w:rPr>
        <w:t xml:space="preserve"> (User Controlled PLMN Selector with Access Technology)</w:t>
      </w:r>
      <w:r>
        <w:rPr>
          <w:noProof/>
        </w:rPr>
        <w:tab/>
        <w:t>103</w:t>
      </w:r>
    </w:p>
    <w:p w14:paraId="3055B0F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OPLMNwACT</w:t>
      </w:r>
      <w:r>
        <w:rPr>
          <w:noProof/>
        </w:rPr>
        <w:t xml:space="preserve"> (Operator Controlled PLMN Selector with Access Technology)</w:t>
      </w:r>
      <w:r>
        <w:rPr>
          <w:noProof/>
        </w:rPr>
        <w:tab/>
        <w:t>104</w:t>
      </w:r>
    </w:p>
    <w:p w14:paraId="6272746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104</w:t>
      </w:r>
    </w:p>
    <w:p w14:paraId="5BE8859B"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104</w:t>
      </w:r>
    </w:p>
    <w:p w14:paraId="025A849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104</w:t>
      </w:r>
    </w:p>
    <w:p w14:paraId="659E7E2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IMSI</w:t>
      </w:r>
      <w:r>
        <w:rPr>
          <w:noProof/>
        </w:rPr>
        <w:t xml:space="preserve"> (IMSI)</w:t>
      </w:r>
      <w:r>
        <w:rPr>
          <w:noProof/>
        </w:rPr>
        <w:tab/>
        <w:t>105</w:t>
      </w:r>
    </w:p>
    <w:p w14:paraId="0C5ABFC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SUPI_NAI </w:t>
      </w:r>
      <w:r>
        <w:rPr>
          <w:noProof/>
        </w:rPr>
        <w:t>(SUPI as Network Access Identifier)</w:t>
      </w:r>
      <w:r>
        <w:rPr>
          <w:noProof/>
        </w:rPr>
        <w:tab/>
        <w:t>105</w:t>
      </w:r>
    </w:p>
    <w:p w14:paraId="107C918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5GS3GPPLOCI</w:t>
      </w:r>
      <w:r>
        <w:rPr>
          <w:noProof/>
        </w:rPr>
        <w:t xml:space="preserve"> (5GS 3GPP location information)</w:t>
      </w:r>
      <w:r>
        <w:rPr>
          <w:noProof/>
        </w:rPr>
        <w:tab/>
        <w:t>105</w:t>
      </w:r>
    </w:p>
    <w:p w14:paraId="15E6FC0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SUCI_Calc_Info </w:t>
      </w:r>
      <w:r>
        <w:rPr>
          <w:noProof/>
        </w:rPr>
        <w:t>(Subscription Concealed Identifier Calculation Information EF)</w:t>
      </w:r>
      <w:r>
        <w:rPr>
          <w:noProof/>
        </w:rPr>
        <w:tab/>
        <w:t>105</w:t>
      </w:r>
    </w:p>
    <w:p w14:paraId="595E425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Routing_Indicator</w:t>
      </w:r>
      <w:r>
        <w:rPr>
          <w:noProof/>
        </w:rPr>
        <w:t xml:space="preserve"> (Routing Indicator EF)</w:t>
      </w:r>
      <w:r>
        <w:rPr>
          <w:noProof/>
        </w:rPr>
        <w:tab/>
        <w:t>106</w:t>
      </w:r>
    </w:p>
    <w:p w14:paraId="1023381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AD</w:t>
      </w:r>
      <w:r>
        <w:rPr>
          <w:noProof/>
        </w:rPr>
        <w:t xml:space="preserve"> (Administrative Data)</w:t>
      </w:r>
      <w:r>
        <w:rPr>
          <w:noProof/>
        </w:rPr>
        <w:tab/>
        <w:t>106</w:t>
      </w:r>
    </w:p>
    <w:p w14:paraId="322B2D82"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sidRPr="003D5D96">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3D5D96">
        <w:rPr>
          <w:noProof/>
          <w:lang w:val="en-US" w:eastAsia="fr-FR"/>
        </w:rPr>
        <w:t>5G-NR UICC – support of Rel-16 features</w:t>
      </w:r>
      <w:r>
        <w:rPr>
          <w:noProof/>
        </w:rPr>
        <w:tab/>
        <w:t>107</w:t>
      </w:r>
    </w:p>
    <w:p w14:paraId="3D7DB0B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3D5D96">
        <w:rPr>
          <w:noProof/>
          <w:lang w:val="en-US" w:eastAsia="fr-FR"/>
        </w:rPr>
        <w:t>Introduction</w:t>
      </w:r>
      <w:r>
        <w:rPr>
          <w:noProof/>
        </w:rPr>
        <w:tab/>
        <w:t>107</w:t>
      </w:r>
    </w:p>
    <w:p w14:paraId="19F02F5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eastAsia="fr-FR"/>
        </w:rPr>
        <w:lastRenderedPageBreak/>
        <w:t>4.11.2</w:t>
      </w:r>
      <w:r>
        <w:rPr>
          <w:rFonts w:asciiTheme="minorHAnsi" w:eastAsiaTheme="minorEastAsia" w:hAnsiTheme="minorHAnsi" w:cstheme="minorBidi"/>
          <w:noProof/>
          <w:kern w:val="2"/>
          <w:sz w:val="24"/>
          <w:szCs w:val="24"/>
          <w:lang w:eastAsia="en-GB"/>
          <w14:ligatures w14:val="standardContextual"/>
        </w:rPr>
        <w:tab/>
      </w:r>
      <w:r w:rsidRPr="003D5D96">
        <w:rPr>
          <w:noProof/>
          <w:lang w:val="en-US" w:eastAsia="fr-FR"/>
        </w:rPr>
        <w:t>EFUST (USIM Service Table)</w:t>
      </w:r>
      <w:r>
        <w:rPr>
          <w:noProof/>
        </w:rPr>
        <w:tab/>
        <w:t>107</w:t>
      </w:r>
    </w:p>
    <w:p w14:paraId="2E543F6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5GS3GPPNSC</w:t>
      </w:r>
      <w:r>
        <w:rPr>
          <w:noProof/>
        </w:rPr>
        <w:t xml:space="preserve"> (5GS 3GPP Access NAS Security Context)</w:t>
      </w:r>
      <w:r>
        <w:rPr>
          <w:noProof/>
        </w:rPr>
        <w:tab/>
        <w:t>107</w:t>
      </w:r>
    </w:p>
    <w:p w14:paraId="7110E10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5GSN3GPPNSC</w:t>
      </w:r>
      <w:r>
        <w:rPr>
          <w:noProof/>
        </w:rPr>
        <w:t xml:space="preserve"> (5GS non-3GPP Access NAS Security Context)</w:t>
      </w:r>
      <w:r>
        <w:rPr>
          <w:noProof/>
        </w:rPr>
        <w:tab/>
        <w:t>108</w:t>
      </w:r>
    </w:p>
    <w:p w14:paraId="2F95B37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5GAUTHKEYS</w:t>
      </w:r>
      <w:r>
        <w:rPr>
          <w:noProof/>
        </w:rPr>
        <w:t xml:space="preserve"> (5G Authentication Keys)</w:t>
      </w:r>
      <w:r>
        <w:rPr>
          <w:noProof/>
        </w:rPr>
        <w:tab/>
        <w:t>109</w:t>
      </w:r>
    </w:p>
    <w:p w14:paraId="1D13BC9F"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109</w:t>
      </w:r>
    </w:p>
    <w:p w14:paraId="1937DD0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UST</w:t>
      </w:r>
      <w:r>
        <w:rPr>
          <w:noProof/>
        </w:rPr>
        <w:t xml:space="preserve"> (USIM Service Table)</w:t>
      </w:r>
      <w:r>
        <w:rPr>
          <w:noProof/>
        </w:rPr>
        <w:tab/>
        <w:t>109</w:t>
      </w:r>
    </w:p>
    <w:p w14:paraId="0F282BE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CAG</w:t>
      </w:r>
      <w:r>
        <w:rPr>
          <w:noProof/>
        </w:rPr>
        <w:t xml:space="preserve"> (Pre-configured CAG information list)</w:t>
      </w:r>
      <w:r>
        <w:rPr>
          <w:noProof/>
        </w:rPr>
        <w:tab/>
        <w:t>109</w:t>
      </w:r>
    </w:p>
    <w:p w14:paraId="1328A07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110</w:t>
      </w:r>
    </w:p>
    <w:p w14:paraId="18A00E5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110</w:t>
      </w:r>
    </w:p>
    <w:p w14:paraId="4F5383D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110</w:t>
      </w:r>
    </w:p>
    <w:p w14:paraId="51F58D3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110</w:t>
      </w:r>
    </w:p>
    <w:p w14:paraId="54378D7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110</w:t>
      </w:r>
    </w:p>
    <w:p w14:paraId="7239D15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110</w:t>
      </w:r>
    </w:p>
    <w:p w14:paraId="2F20AD4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110</w:t>
      </w:r>
    </w:p>
    <w:p w14:paraId="13A553E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110</w:t>
      </w:r>
    </w:p>
    <w:p w14:paraId="4890216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110</w:t>
      </w:r>
    </w:p>
    <w:p w14:paraId="5C5E428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111</w:t>
      </w:r>
    </w:p>
    <w:p w14:paraId="272A6A1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111</w:t>
      </w:r>
    </w:p>
    <w:p w14:paraId="2135C22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111</w:t>
      </w:r>
    </w:p>
    <w:p w14:paraId="266680C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MCHPPLMN</w:t>
      </w:r>
      <w:r>
        <w:rPr>
          <w:noProof/>
        </w:rPr>
        <w:t xml:space="preserve"> (Multiplier Coefficient for Higher Priority PLMN search)</w:t>
      </w:r>
      <w:r>
        <w:rPr>
          <w:noProof/>
        </w:rPr>
        <w:tab/>
        <w:t>111</w:t>
      </w:r>
    </w:p>
    <w:p w14:paraId="4566282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HPLMNwACT</w:t>
      </w:r>
      <w:r>
        <w:rPr>
          <w:noProof/>
        </w:rPr>
        <w:t xml:space="preserve"> (HPLMN selector with Access Technology)</w:t>
      </w:r>
      <w:r>
        <w:rPr>
          <w:noProof/>
        </w:rPr>
        <w:tab/>
        <w:t>111</w:t>
      </w:r>
    </w:p>
    <w:p w14:paraId="7B1E66C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(Non Access Stratum Configuration)</w:t>
      </w:r>
      <w:r>
        <w:rPr>
          <w:noProof/>
        </w:rPr>
        <w:tab/>
        <w:t>112</w:t>
      </w:r>
    </w:p>
    <w:p w14:paraId="5859FCF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SOR-CMCI </w:t>
      </w:r>
      <w:r>
        <w:rPr>
          <w:noProof/>
        </w:rPr>
        <w:t>(Steering Of Roaming - Connected Mode Control Information)</w:t>
      </w:r>
      <w:r>
        <w:rPr>
          <w:noProof/>
        </w:rPr>
        <w:tab/>
        <w:t>112</w:t>
      </w:r>
    </w:p>
    <w:p w14:paraId="0F4A88B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 xml:space="preserve">5GNSWO_CONF </w:t>
      </w:r>
      <w:r>
        <w:rPr>
          <w:noProof/>
        </w:rPr>
        <w:t>(5G Non-Seamless WLAN Offload configuration)</w:t>
      </w:r>
      <w:r>
        <w:rPr>
          <w:noProof/>
        </w:rPr>
        <w:tab/>
        <w:t>113</w:t>
      </w:r>
    </w:p>
    <w:p w14:paraId="396CA1E9"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113</w:t>
      </w:r>
    </w:p>
    <w:p w14:paraId="178C4D0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113</w:t>
      </w:r>
    </w:p>
    <w:p w14:paraId="7C73AFC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113</w:t>
      </w:r>
    </w:p>
    <w:p w14:paraId="7D2C366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113</w:t>
      </w:r>
    </w:p>
    <w:p w14:paraId="242FA25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EAPID</w:t>
      </w:r>
      <w:r>
        <w:rPr>
          <w:noProof/>
        </w:rPr>
        <w:t xml:space="preserve"> (EAP Identifier)</w:t>
      </w:r>
      <w:r>
        <w:rPr>
          <w:noProof/>
        </w:rPr>
        <w:tab/>
        <w:t>113</w:t>
      </w:r>
    </w:p>
    <w:p w14:paraId="527317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EAPSTATUS</w:t>
      </w:r>
      <w:r>
        <w:rPr>
          <w:noProof/>
        </w:rPr>
        <w:t xml:space="preserve"> (EAP Authentication Status)</w:t>
      </w:r>
      <w:r>
        <w:rPr>
          <w:noProof/>
        </w:rPr>
        <w:tab/>
        <w:t>114</w:t>
      </w:r>
    </w:p>
    <w:p w14:paraId="24612E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sidRPr="003D5D96">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3D5D96">
        <w:rPr>
          <w:noProof/>
          <w:lang w:val="fr-FR"/>
        </w:rPr>
        <w:t>EF</w:t>
      </w:r>
      <w:r w:rsidRPr="003D5D96">
        <w:rPr>
          <w:noProof/>
          <w:vertAlign w:val="subscript"/>
          <w:lang w:val="fr-FR"/>
        </w:rPr>
        <w:t>NSSAI</w:t>
      </w:r>
      <w:r w:rsidRPr="003D5D96">
        <w:rPr>
          <w:noProof/>
          <w:lang w:val="fr-FR"/>
        </w:rPr>
        <w:t xml:space="preserve"> (S-NSSAI List)</w:t>
      </w:r>
      <w:r>
        <w:rPr>
          <w:noProof/>
        </w:rPr>
        <w:tab/>
        <w:t>114</w:t>
      </w:r>
    </w:p>
    <w:p w14:paraId="3F347F3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114</w:t>
      </w:r>
    </w:p>
    <w:p w14:paraId="5C01FE4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114</w:t>
      </w:r>
    </w:p>
    <w:p w14:paraId="5385EA8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OCST</w:t>
      </w:r>
      <w:r>
        <w:rPr>
          <w:noProof/>
        </w:rPr>
        <w:t xml:space="preserve"> ("Operator controlled signal threshold per access technology")</w:t>
      </w:r>
      <w:r>
        <w:rPr>
          <w:noProof/>
        </w:rPr>
        <w:tab/>
        <w:t>115</w:t>
      </w:r>
    </w:p>
    <w:p w14:paraId="5383F27F"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116</w:t>
      </w:r>
    </w:p>
    <w:p w14:paraId="07FAD2B9"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116</w:t>
      </w:r>
    </w:p>
    <w:p w14:paraId="3C72BBD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116</w:t>
      </w:r>
    </w:p>
    <w:p w14:paraId="189D805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6D50B9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4CF2230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0035E9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2F3C816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3F3E43E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52BF25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09FCFF1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117</w:t>
      </w:r>
    </w:p>
    <w:p w14:paraId="49D23A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21283A2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1F4AA6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0DDADF8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20BDBB5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29C90A7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20A450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5AAB589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119</w:t>
      </w:r>
    </w:p>
    <w:p w14:paraId="7A72BF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1F2943C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0D19FEA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394A88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7B6E4B2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51450F1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6161115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63E2251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120</w:t>
      </w:r>
    </w:p>
    <w:p w14:paraId="75B5ED4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w:t>
      </w:r>
    </w:p>
    <w:p w14:paraId="5F5D65C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1D1790F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2C201FC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676EFD6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27FC9E3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214F054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6F8AC92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122</w:t>
      </w:r>
    </w:p>
    <w:p w14:paraId="3A533B1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260E2F6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093C70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6EA799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2EAB593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7E8A6A1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1F160A9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124</w:t>
      </w:r>
    </w:p>
    <w:p w14:paraId="2BA223D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125</w:t>
      </w:r>
    </w:p>
    <w:p w14:paraId="0645E4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w:t>
      </w:r>
    </w:p>
    <w:p w14:paraId="424E2EA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4C60233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1F32F1E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00781D3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1B05941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400EBFF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10E695D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126</w:t>
      </w:r>
    </w:p>
    <w:p w14:paraId="790F696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5F4C01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01E4ED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w:t>
      </w:r>
    </w:p>
    <w:p w14:paraId="4676ED9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w:t>
      </w:r>
    </w:p>
    <w:p w14:paraId="5B864B6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w:t>
      </w:r>
    </w:p>
    <w:p w14:paraId="4A083F3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396EA1D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64435BB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127</w:t>
      </w:r>
    </w:p>
    <w:p w14:paraId="0721840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2BD385A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6CBBCB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7B7FEF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76223F1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1ADC142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07FED7B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56A576D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color w:val="000000"/>
        </w:rPr>
        <w:t>UE identification by GUTI when using USIM with service "</w:t>
      </w:r>
      <w:r>
        <w:rPr>
          <w:noProof/>
        </w:rPr>
        <w:t>EMM Information" not available</w:t>
      </w:r>
      <w:r>
        <w:rPr>
          <w:noProof/>
        </w:rPr>
        <w:tab/>
        <w:t>129</w:t>
      </w:r>
    </w:p>
    <w:p w14:paraId="24CE0D2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0FDA3C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424AE7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4EA95F0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52B07FA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581E85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2605E2B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color w:val="000000"/>
        </w:rPr>
        <w:t>UE identification by GUTI when using USIM with service "</w:t>
      </w:r>
      <w:r>
        <w:rPr>
          <w:noProof/>
        </w:rPr>
        <w:t>EMM Information" available</w:t>
      </w:r>
      <w:r>
        <w:rPr>
          <w:noProof/>
        </w:rPr>
        <w:tab/>
        <w:t>130</w:t>
      </w:r>
    </w:p>
    <w:p w14:paraId="4AD86B9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BA44E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1957274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3F89B0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2043CCD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6416983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51D9773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1EBED2D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132</w:t>
      </w:r>
    </w:p>
    <w:p w14:paraId="19AB70D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132</w:t>
      </w:r>
    </w:p>
    <w:p w14:paraId="6115208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028CCF6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6EFC7F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67C3753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5074CE0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2C10662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133</w:t>
      </w:r>
    </w:p>
    <w:p w14:paraId="0C2B422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7294B7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4E56E02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146</w:t>
      </w:r>
    </w:p>
    <w:p w14:paraId="75E137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5C0A62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156985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0C43B5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1C89942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65046C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147</w:t>
      </w:r>
    </w:p>
    <w:p w14:paraId="75B9271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5B1E844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147</w:t>
      </w:r>
    </w:p>
    <w:p w14:paraId="3CC4DA9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158</w:t>
      </w:r>
    </w:p>
    <w:p w14:paraId="67022A3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591B7B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0E5D6A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30DE3A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58663C9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652F89A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159</w:t>
      </w:r>
    </w:p>
    <w:p w14:paraId="6BC1B8B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159</w:t>
      </w:r>
    </w:p>
    <w:p w14:paraId="01D842E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159</w:t>
      </w:r>
    </w:p>
    <w:p w14:paraId="608AC26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171</w:t>
      </w:r>
    </w:p>
    <w:p w14:paraId="46519F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171</w:t>
      </w:r>
    </w:p>
    <w:p w14:paraId="446B470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6291623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7E719D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67A35AC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00DEA11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77D7DC6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2F2F59D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4695C32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174</w:t>
      </w:r>
    </w:p>
    <w:p w14:paraId="7A6C7E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2F35D5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3F5B73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325D8B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49BE137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1BFD347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5BD18AB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10C3B37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3D5D96">
        <w:rPr>
          <w:rFonts w:eastAsia="SimSun"/>
          <w:noProof/>
          <w:lang w:val="en-US" w:eastAsia="zh-CN"/>
        </w:rPr>
        <w:t xml:space="preserve"> using profile B</w:t>
      </w:r>
      <w:r>
        <w:rPr>
          <w:noProof/>
        </w:rPr>
        <w:tab/>
        <w:t>175</w:t>
      </w:r>
    </w:p>
    <w:p w14:paraId="3EC901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175</w:t>
      </w:r>
    </w:p>
    <w:p w14:paraId="4054DF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175</w:t>
      </w:r>
    </w:p>
    <w:p w14:paraId="1312909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4A4146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4543E41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5891B32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3D5D96">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68938C0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7F6EE73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177</w:t>
      </w:r>
    </w:p>
    <w:p w14:paraId="5CA9158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5DACA3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4311164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019116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3610BC9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3B1FF76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5462E3B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70C7A1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180</w:t>
      </w:r>
    </w:p>
    <w:p w14:paraId="35961A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5A75E8F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7877184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0BEC5A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055C9FF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4D70736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6E093A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731502E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182</w:t>
      </w:r>
    </w:p>
    <w:p w14:paraId="081E4FB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0DE3C3B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75D826D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0056B40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1945A47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1FC287D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04E18CC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5BE2027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184</w:t>
      </w:r>
    </w:p>
    <w:p w14:paraId="088538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79DE9C9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6C2B8A8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5D6E462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6A86B37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4C9FBFE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2791314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081BFAB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186</w:t>
      </w:r>
    </w:p>
    <w:p w14:paraId="346CE4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508766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757CF8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5652C4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403F27C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51E70D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27F48DB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187</w:t>
      </w:r>
    </w:p>
    <w:p w14:paraId="6BEE9A0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3B97B6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4641B3C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619BB51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188</w:t>
      </w:r>
    </w:p>
    <w:p w14:paraId="2D7FD3C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1BEB722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3285F56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189</w:t>
      </w:r>
    </w:p>
    <w:p w14:paraId="5823C6E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6F929A5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189</w:t>
      </w:r>
    </w:p>
    <w:p w14:paraId="66387A5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1FBB0B7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65B2B6B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1419051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1EE619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7C7D849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190</w:t>
      </w:r>
    </w:p>
    <w:p w14:paraId="7655945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190</w:t>
      </w:r>
    </w:p>
    <w:p w14:paraId="4C2899A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4C9BA9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0AD3F3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002C556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3FD5651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7893722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4B8E374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192</w:t>
      </w:r>
    </w:p>
    <w:p w14:paraId="29EA75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22A5EF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52F4B0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101F293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167C20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32ED52B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3D5D96">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558A59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379DE6C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3D5D96">
        <w:rPr>
          <w:rFonts w:eastAsia="DengXian"/>
          <w:noProof/>
        </w:rPr>
        <w:t xml:space="preserve">SUCI calculation by ME </w:t>
      </w:r>
      <w:r w:rsidRPr="003D5D96">
        <w:rPr>
          <w:rFonts w:eastAsia="DengXian"/>
          <w:noProof/>
          <w:lang w:eastAsia="zh-CN"/>
        </w:rPr>
        <w:t>using null scheme</w:t>
      </w:r>
      <w:r w:rsidRPr="003D5D96">
        <w:rPr>
          <w:rFonts w:eastAsia="DengXian"/>
          <w:noProof/>
        </w:rPr>
        <w:t>– no Protection Scheme Identifier provisioned in the USIM</w:t>
      </w:r>
      <w:r>
        <w:rPr>
          <w:noProof/>
        </w:rPr>
        <w:tab/>
        <w:t>195</w:t>
      </w:r>
    </w:p>
    <w:p w14:paraId="3FAA75D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0976CED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2DEA920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1AF11B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2EA647B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3C18FF9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2612C0E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387EADA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3D5D96">
        <w:rPr>
          <w:rFonts w:eastAsia="DengXian"/>
          <w:noProof/>
        </w:rPr>
        <w:t>SUCI calculation by ME</w:t>
      </w:r>
      <w:r w:rsidRPr="003D5D96">
        <w:rPr>
          <w:rFonts w:eastAsia="DengXian"/>
          <w:noProof/>
          <w:lang w:eastAsia="zh-CN"/>
        </w:rPr>
        <w:t xml:space="preserve"> using null scheme</w:t>
      </w:r>
      <w:r w:rsidRPr="003D5D96">
        <w:rPr>
          <w:rFonts w:eastAsia="DengXian"/>
          <w:noProof/>
        </w:rPr>
        <w:t xml:space="preserve"> – no</w:t>
      </w:r>
      <w:r w:rsidRPr="003D5D96">
        <w:rPr>
          <w:noProof/>
          <w:lang w:val="en-US"/>
        </w:rPr>
        <w:t xml:space="preserve"> </w:t>
      </w:r>
      <w:r w:rsidRPr="003D5D96">
        <w:rPr>
          <w:rFonts w:eastAsia="SimSun"/>
          <w:noProof/>
          <w:lang w:eastAsia="zh-CN"/>
        </w:rPr>
        <w:t>Home Network Public Key</w:t>
      </w:r>
      <w:r w:rsidRPr="003D5D96">
        <w:rPr>
          <w:noProof/>
          <w:lang w:val="en-US" w:eastAsia="zh-CN"/>
        </w:rPr>
        <w:t xml:space="preserve"> for supported </w:t>
      </w:r>
      <w:r w:rsidRPr="003D5D96">
        <w:rPr>
          <w:noProof/>
          <w:lang w:val="en-US"/>
        </w:rPr>
        <w:t>protection scheme</w:t>
      </w:r>
      <w:r w:rsidRPr="003D5D96">
        <w:rPr>
          <w:rFonts w:eastAsia="SimSun"/>
          <w:noProof/>
          <w:lang w:eastAsia="zh-CN"/>
        </w:rPr>
        <w:t xml:space="preserve"> </w:t>
      </w:r>
      <w:r>
        <w:rPr>
          <w:noProof/>
        </w:rPr>
        <w:t>provisioned in the USIM</w:t>
      </w:r>
      <w:r>
        <w:rPr>
          <w:noProof/>
        </w:rPr>
        <w:tab/>
        <w:t>196</w:t>
      </w:r>
    </w:p>
    <w:p w14:paraId="6ED92D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CB339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22B97C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40F724C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644A32D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0D8C5DE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5CFC63C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598CADD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3D5D96">
        <w:rPr>
          <w:rFonts w:eastAsia="DengXian"/>
          <w:noProof/>
        </w:rPr>
        <w:t>SUCI calculation by ME using null scheme with the E-UTRAN/EPC UICC</w:t>
      </w:r>
      <w:r>
        <w:rPr>
          <w:noProof/>
        </w:rPr>
        <w:tab/>
        <w:t>197</w:t>
      </w:r>
    </w:p>
    <w:p w14:paraId="04F62E8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7363E2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5A05C8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2AE0794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009A32F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36A2568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0CDEF56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60794CB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199</w:t>
      </w:r>
    </w:p>
    <w:p w14:paraId="288173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09343B1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33CB959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24363FC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5038CC0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2DF7ADC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11D2ED4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63E5C74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201</w:t>
      </w:r>
    </w:p>
    <w:p w14:paraId="011A22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62ADDF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4355105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316180E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049ACB7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417CCB9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6B9AD8C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2E7C7A8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204</w:t>
      </w:r>
    </w:p>
    <w:p w14:paraId="78766F1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204</w:t>
      </w:r>
    </w:p>
    <w:p w14:paraId="729035C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204</w:t>
      </w:r>
    </w:p>
    <w:p w14:paraId="216BA8C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204</w:t>
      </w:r>
    </w:p>
    <w:p w14:paraId="3A3779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7D2B7A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205</w:t>
      </w:r>
    </w:p>
    <w:p w14:paraId="07FA1E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205</w:t>
      </w:r>
    </w:p>
    <w:p w14:paraId="2166A53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79DCD20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2772F08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206</w:t>
      </w:r>
    </w:p>
    <w:p w14:paraId="7F8125C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189253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40946F7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207</w:t>
      </w:r>
    </w:p>
    <w:p w14:paraId="19845AC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059A7F0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1306D12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0792C12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209</w:t>
      </w:r>
    </w:p>
    <w:p w14:paraId="2409A66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210</w:t>
      </w:r>
    </w:p>
    <w:p w14:paraId="21427D9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0ED8C3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210</w:t>
      </w:r>
    </w:p>
    <w:p w14:paraId="2CC18D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1861CF3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7B5675D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3EF4DB8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5295C87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5739617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213</w:t>
      </w:r>
    </w:p>
    <w:p w14:paraId="4F5BF37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1597AD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76E0BF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272A672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214</w:t>
      </w:r>
    </w:p>
    <w:p w14:paraId="20C4E53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214</w:t>
      </w:r>
    </w:p>
    <w:p w14:paraId="3C9A4DD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06A9094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1DD67A6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216</w:t>
      </w:r>
    </w:p>
    <w:p w14:paraId="4823B54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1CEE9DD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092B1A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55970F1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1F2B367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57D5E4F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43BD171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482ACA6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220</w:t>
      </w:r>
    </w:p>
    <w:p w14:paraId="2CA2D7F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7E43C1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085D4A0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221</w:t>
      </w:r>
    </w:p>
    <w:p w14:paraId="7DEDA8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221</w:t>
      </w:r>
    </w:p>
    <w:p w14:paraId="215920E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221</w:t>
      </w:r>
    </w:p>
    <w:p w14:paraId="734F5ED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222</w:t>
      </w:r>
    </w:p>
    <w:p w14:paraId="46F5FE5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223</w:t>
      </w:r>
    </w:p>
    <w:p w14:paraId="662A942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223</w:t>
      </w:r>
    </w:p>
    <w:p w14:paraId="0A83CDB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223</w:t>
      </w:r>
    </w:p>
    <w:p w14:paraId="7D774B2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224</w:t>
      </w:r>
    </w:p>
    <w:p w14:paraId="648C06E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224</w:t>
      </w:r>
    </w:p>
    <w:p w14:paraId="6AF22BB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67846DE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5E7980D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7650F2A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1A7ABBA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226</w:t>
      </w:r>
    </w:p>
    <w:p w14:paraId="717CCEC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5C167AF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227</w:t>
      </w:r>
    </w:p>
    <w:p w14:paraId="6578568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549C82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1345C7A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770922E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348C5AC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07831E9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230</w:t>
      </w:r>
    </w:p>
    <w:p w14:paraId="4C397DB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230</w:t>
      </w:r>
    </w:p>
    <w:p w14:paraId="5497CC4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5E84F6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2DEA6D8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157971D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6F10569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60D6956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232E734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233</w:t>
      </w:r>
    </w:p>
    <w:p w14:paraId="4808282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7BF8579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0144773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3A9E90D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702828E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4FB526B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739A1DF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7A7C08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237</w:t>
      </w:r>
    </w:p>
    <w:p w14:paraId="036602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7B8A565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051E72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238</w:t>
      </w:r>
    </w:p>
    <w:p w14:paraId="7C09B2F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238</w:t>
      </w:r>
    </w:p>
    <w:p w14:paraId="1B24671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238</w:t>
      </w:r>
    </w:p>
    <w:p w14:paraId="5E935C1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239</w:t>
      </w:r>
    </w:p>
    <w:p w14:paraId="5640681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7FE6521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240</w:t>
      </w:r>
    </w:p>
    <w:p w14:paraId="41E7E9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78E2FBD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241</w:t>
      </w:r>
    </w:p>
    <w:p w14:paraId="36E378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241</w:t>
      </w:r>
    </w:p>
    <w:p w14:paraId="4F81D07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4226FFC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6D2E747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242</w:t>
      </w:r>
    </w:p>
    <w:p w14:paraId="2A37D66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243</w:t>
      </w:r>
    </w:p>
    <w:p w14:paraId="3B28CB9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244</w:t>
      </w:r>
    </w:p>
    <w:p w14:paraId="271827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244</w:t>
      </w:r>
    </w:p>
    <w:p w14:paraId="64B3B8B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244</w:t>
      </w:r>
    </w:p>
    <w:p w14:paraId="5DC28E7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0BE11F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245</w:t>
      </w:r>
    </w:p>
    <w:p w14:paraId="56901B9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245</w:t>
      </w:r>
    </w:p>
    <w:p w14:paraId="717EE2B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2BCD750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040F7DD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247</w:t>
      </w:r>
    </w:p>
    <w:p w14:paraId="615C45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2BE22A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1E72CD5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353C866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6DFD0AA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1F8EEF2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249</w:t>
      </w:r>
    </w:p>
    <w:p w14:paraId="49798B7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56E7A44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250</w:t>
      </w:r>
    </w:p>
    <w:p w14:paraId="0F9608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250</w:t>
      </w:r>
    </w:p>
    <w:p w14:paraId="09BF561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251</w:t>
      </w:r>
    </w:p>
    <w:p w14:paraId="0C560D1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252</w:t>
      </w:r>
    </w:p>
    <w:p w14:paraId="5C4009C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252</w:t>
      </w:r>
    </w:p>
    <w:p w14:paraId="1FC532B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252</w:t>
      </w:r>
    </w:p>
    <w:p w14:paraId="6B37CBF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254</w:t>
      </w:r>
    </w:p>
    <w:p w14:paraId="56984D4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254</w:t>
      </w:r>
    </w:p>
    <w:p w14:paraId="2BDA279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255</w:t>
      </w:r>
    </w:p>
    <w:p w14:paraId="6B2E850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255</w:t>
      </w:r>
    </w:p>
    <w:p w14:paraId="72B34DD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63BD1BC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257</w:t>
      </w:r>
    </w:p>
    <w:p w14:paraId="68DF54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257</w:t>
      </w:r>
    </w:p>
    <w:p w14:paraId="5AB85BC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257</w:t>
      </w:r>
    </w:p>
    <w:p w14:paraId="6DA4E4F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259</w:t>
      </w:r>
    </w:p>
    <w:p w14:paraId="69F18AA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260</w:t>
      </w:r>
    </w:p>
    <w:p w14:paraId="7260690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260</w:t>
      </w:r>
    </w:p>
    <w:p w14:paraId="77AB0FC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260</w:t>
      </w:r>
    </w:p>
    <w:p w14:paraId="78885F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22B1F8B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209E68D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262</w:t>
      </w:r>
    </w:p>
    <w:p w14:paraId="7829692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67B3137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5BFDCB0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326220AF"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266</w:t>
      </w:r>
    </w:p>
    <w:p w14:paraId="798CB74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266</w:t>
      </w:r>
    </w:p>
    <w:p w14:paraId="2661347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266</w:t>
      </w:r>
    </w:p>
    <w:p w14:paraId="7A262F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266</w:t>
      </w:r>
    </w:p>
    <w:p w14:paraId="25FB96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266</w:t>
      </w:r>
    </w:p>
    <w:p w14:paraId="3FDB015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266</w:t>
      </w:r>
    </w:p>
    <w:p w14:paraId="4FCFDD6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266</w:t>
      </w:r>
    </w:p>
    <w:p w14:paraId="746E382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268</w:t>
      </w:r>
    </w:p>
    <w:p w14:paraId="436CE15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430CE69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269</w:t>
      </w:r>
    </w:p>
    <w:p w14:paraId="60F847D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2FE7DF8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269</w:t>
      </w:r>
    </w:p>
    <w:p w14:paraId="6D7776F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1B1BC6A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269</w:t>
      </w:r>
    </w:p>
    <w:p w14:paraId="13A10EA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24BBB43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4FFCBD5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2DF901B5"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272</w:t>
      </w:r>
    </w:p>
    <w:p w14:paraId="44C358B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272</w:t>
      </w:r>
    </w:p>
    <w:p w14:paraId="152E53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2D3D57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2545724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743CB71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584A111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2C7F019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1F6BD97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0782702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275</w:t>
      </w:r>
    </w:p>
    <w:p w14:paraId="3214DA9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6513821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38728A0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1D25973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4627EC8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04AAE4E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2B1CE35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0E4A3D8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51270B0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61DE109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F2F21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E27475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3E886A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A82C1C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45500A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2AB0380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280</w:t>
      </w:r>
    </w:p>
    <w:p w14:paraId="456248B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668CB56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3F18F6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3BBE3F7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0C96C3A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0EDBBED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1F34552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35B2C0D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282</w:t>
      </w:r>
    </w:p>
    <w:p w14:paraId="259C90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0253342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4D03E1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28FD534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1971844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32ED0A7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4AB81DB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458300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285</w:t>
      </w:r>
    </w:p>
    <w:p w14:paraId="163721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5C097AB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72B5491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2FC2FC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665078E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383AFEC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4A4BD48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5A244103"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287</w:t>
      </w:r>
    </w:p>
    <w:p w14:paraId="3BDEFC5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287</w:t>
      </w:r>
    </w:p>
    <w:p w14:paraId="748441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10CAAFD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4AC8CF3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14C1E0A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6CD4033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3D5D96">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1C8C36B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4A1AD26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3D5D96">
        <w:rPr>
          <w:rFonts w:eastAsia="SimSun"/>
          <w:noProof/>
          <w:lang w:val="en-US" w:eastAsia="zh-CN"/>
        </w:rPr>
        <w:t xml:space="preserve"> using profile B</w:t>
      </w:r>
      <w:r>
        <w:rPr>
          <w:noProof/>
        </w:rPr>
        <w:tab/>
        <w:t>289</w:t>
      </w:r>
    </w:p>
    <w:p w14:paraId="0205C84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289</w:t>
      </w:r>
    </w:p>
    <w:p w14:paraId="32E11A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00D55B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14330D9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059D834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06C1C77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3D5D96">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530F11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291</w:t>
      </w:r>
    </w:p>
    <w:p w14:paraId="042583A3"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293</w:t>
      </w:r>
    </w:p>
    <w:p w14:paraId="2E37A9FB"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293</w:t>
      </w:r>
    </w:p>
    <w:p w14:paraId="2880CAA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293</w:t>
      </w:r>
    </w:p>
    <w:p w14:paraId="6FEAC1D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1C1BC4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705F88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1C0E0B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61E9D62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62C9913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69D435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0D06360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294</w:t>
      </w:r>
    </w:p>
    <w:p w14:paraId="4252C57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7C6E3EC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2C6BE6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42731CF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552A186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4AF5F80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59385C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623FFEB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295</w:t>
      </w:r>
    </w:p>
    <w:p w14:paraId="4C1CC41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069BBD5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1FBB66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7350A4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77D3720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05CA929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47679F0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6D4C8B0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296</w:t>
      </w:r>
    </w:p>
    <w:p w14:paraId="2C7EBAA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14CB5F2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590F184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3322B7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55D933D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08A60BA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651901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0B5B2F1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297</w:t>
      </w:r>
    </w:p>
    <w:p w14:paraId="442A69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2A2DE0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3D045B7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6B36F49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3651724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6D9A2E1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4EE609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6A18D67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298</w:t>
      </w:r>
    </w:p>
    <w:p w14:paraId="55E790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2F903A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4B24AA7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58AB86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4766A53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47DD6B9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1474C78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299</w:t>
      </w:r>
    </w:p>
    <w:p w14:paraId="5F16AFA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300</w:t>
      </w:r>
    </w:p>
    <w:p w14:paraId="045D62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0DA9D07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46AFCE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6182D05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727EFD4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0CC79A0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606D0D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52BA5CE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301</w:t>
      </w:r>
    </w:p>
    <w:p w14:paraId="528C21C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64F7B6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0E19122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72DADAE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510DB81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165C769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743F55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3CC2E1D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302</w:t>
      </w:r>
    </w:p>
    <w:p w14:paraId="1B5F9FB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3E7E434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0CE816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3EAB2B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47A6724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577B646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33C70C3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303</w:t>
      </w:r>
    </w:p>
    <w:p w14:paraId="762BB90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303</w:t>
      </w:r>
    </w:p>
    <w:p w14:paraId="0665F3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103655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0F77651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726D722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6BC028D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45EC8E3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1F18851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304</w:t>
      </w:r>
    </w:p>
    <w:p w14:paraId="0AB569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6C960C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5360426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2EE00C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6448EB5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5C784DB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0E4AC7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65D2F37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306</w:t>
      </w:r>
    </w:p>
    <w:p w14:paraId="68D3619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1053C8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79449C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5825ACE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3867AFF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7CD6E64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5B4D378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3C588BD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308</w:t>
      </w:r>
    </w:p>
    <w:p w14:paraId="2BF88C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794106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4EA24A6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430CB0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58E2A83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0A5C889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1AF0182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07DBD5E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310</w:t>
      </w:r>
    </w:p>
    <w:p w14:paraId="17A9E62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6BEFE4F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6D31019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0C181BB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13EAEA3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3627C0B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2E1998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27050CC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311</w:t>
      </w:r>
    </w:p>
    <w:p w14:paraId="07C74B9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03AC97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0F3954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2571B6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1663F41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1396E3E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1EB0EE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313</w:t>
      </w:r>
    </w:p>
    <w:p w14:paraId="04CBD3A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314</w:t>
      </w:r>
    </w:p>
    <w:p w14:paraId="1A8416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585EE12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4AF0235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7988340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794069D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372A89E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75F9EA9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0FA9841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316</w:t>
      </w:r>
    </w:p>
    <w:p w14:paraId="753E1D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3D5D96">
        <w:rPr>
          <w:noProof/>
          <w:vertAlign w:val="subscript"/>
        </w:rPr>
        <w:t>ADN</w:t>
      </w:r>
      <w:r>
        <w:rPr>
          <w:noProof/>
        </w:rPr>
        <w:t xml:space="preserve"> readable and updateable</w:t>
      </w:r>
      <w:r>
        <w:rPr>
          <w:noProof/>
        </w:rPr>
        <w:tab/>
        <w:t>316</w:t>
      </w:r>
    </w:p>
    <w:p w14:paraId="6B05918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4FAD931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50F063C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31305FE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317</w:t>
      </w:r>
    </w:p>
    <w:p w14:paraId="27DCB50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317</w:t>
      </w:r>
    </w:p>
    <w:p w14:paraId="5919B4A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4A33F5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4659897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318</w:t>
      </w:r>
    </w:p>
    <w:p w14:paraId="73FB846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13134C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6658252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5E96DC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5C88B5D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03B49B4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42B59F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4CBB821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319</w:t>
      </w:r>
    </w:p>
    <w:p w14:paraId="507BA3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319</w:t>
      </w:r>
    </w:p>
    <w:p w14:paraId="3242D11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319</w:t>
      </w:r>
    </w:p>
    <w:p w14:paraId="485CC78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2A608F1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555F476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4342AAD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6FA08F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320</w:t>
      </w:r>
    </w:p>
    <w:p w14:paraId="7DB2328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3D5D96">
        <w:rPr>
          <w:noProof/>
          <w:vertAlign w:val="subscript"/>
        </w:rPr>
        <w:t>ADN</w:t>
      </w:r>
      <w:r>
        <w:rPr>
          <w:noProof/>
        </w:rPr>
        <w:t xml:space="preserve"> readable and updateable (Rel-4 and onwards)</w:t>
      </w:r>
      <w:r>
        <w:rPr>
          <w:noProof/>
        </w:rPr>
        <w:tab/>
        <w:t>320</w:t>
      </w:r>
    </w:p>
    <w:p w14:paraId="384963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7284763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5EB8286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59F293D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321</w:t>
      </w:r>
    </w:p>
    <w:p w14:paraId="4A1D8CB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321</w:t>
      </w:r>
    </w:p>
    <w:p w14:paraId="6AAB655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4C5BFB9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7FD0D90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322</w:t>
      </w:r>
    </w:p>
    <w:p w14:paraId="0A21D7D4"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322</w:t>
      </w:r>
    </w:p>
    <w:p w14:paraId="4F61992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322</w:t>
      </w:r>
    </w:p>
    <w:p w14:paraId="6E3E909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713ED0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11D15C8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27D83A8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2D4B2F4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3862956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3909A6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4244299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324</w:t>
      </w:r>
    </w:p>
    <w:p w14:paraId="4BFBE06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18DC3D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541F556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511BE1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35A9B51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4A953AC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59FBBA3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327</w:t>
      </w:r>
    </w:p>
    <w:p w14:paraId="292350A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327</w:t>
      </w:r>
    </w:p>
    <w:p w14:paraId="4ADA08D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327</w:t>
      </w:r>
    </w:p>
    <w:p w14:paraId="2992B2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327</w:t>
      </w:r>
    </w:p>
    <w:p w14:paraId="7BE4CB6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327</w:t>
      </w:r>
    </w:p>
    <w:p w14:paraId="135C50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577761D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19F0E5D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328</w:t>
      </w:r>
    </w:p>
    <w:p w14:paraId="49AD810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330</w:t>
      </w:r>
    </w:p>
    <w:p w14:paraId="203BDE4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330</w:t>
      </w:r>
    </w:p>
    <w:p w14:paraId="33CB49D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18DCCD9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69C7154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1589452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4E2FA22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146C344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161DF1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334</w:t>
      </w:r>
    </w:p>
    <w:p w14:paraId="15D3967B"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335</w:t>
      </w:r>
    </w:p>
    <w:p w14:paraId="7140AA32"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335</w:t>
      </w:r>
    </w:p>
    <w:p w14:paraId="58CE453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335</w:t>
      </w:r>
    </w:p>
    <w:p w14:paraId="7C42FF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314D5F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00584AC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56391C2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337</w:t>
      </w:r>
    </w:p>
    <w:p w14:paraId="67FA64B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337</w:t>
      </w:r>
    </w:p>
    <w:p w14:paraId="0BF72A4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241CF50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05F0D93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343</w:t>
      </w:r>
    </w:p>
    <w:p w14:paraId="03CA24B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7CEF657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07151A3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4F9AA30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7A6D9D4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5A37CD8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29D40C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46E7088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346</w:t>
      </w:r>
    </w:p>
    <w:p w14:paraId="283E36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75BC923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347</w:t>
      </w:r>
    </w:p>
    <w:p w14:paraId="5E42A5D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3DE1232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010ED7F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318063D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348</w:t>
      </w:r>
    </w:p>
    <w:p w14:paraId="2584118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56A0E07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350</w:t>
      </w:r>
    </w:p>
    <w:p w14:paraId="74CF04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44FE32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66E3356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3583B9E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197EDF4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334982C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262A3AF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353</w:t>
      </w:r>
    </w:p>
    <w:p w14:paraId="3D261F6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353</w:t>
      </w:r>
    </w:p>
    <w:p w14:paraId="7A8F994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71F8BB2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6E305FA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354</w:t>
      </w:r>
    </w:p>
    <w:p w14:paraId="50D30C3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4B89A0B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79E8099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55C4AFA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7593BD1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355</w:t>
      </w:r>
    </w:p>
    <w:p w14:paraId="3FC9D4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3CF968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472DB44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3F690E2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3C52027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3136079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00CF17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23C796A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3D5D96">
        <w:rPr>
          <w:noProof/>
          <w:lang w:eastAsia="en-GB"/>
        </w:rPr>
        <w:t xml:space="preserve"> </w:t>
      </w:r>
      <w:r>
        <w:rPr>
          <w:noProof/>
        </w:rPr>
        <w:t xml:space="preserve"> after receiving non-integrity protected reject message – UTRAN</w:t>
      </w:r>
      <w:r>
        <w:rPr>
          <w:noProof/>
        </w:rPr>
        <w:tab/>
        <w:t>357</w:t>
      </w:r>
    </w:p>
    <w:p w14:paraId="3AEB460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6EE988B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102DB4E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4481202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28BAB6F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1E0A93F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16DB9A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01C9321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359</w:t>
      </w:r>
    </w:p>
    <w:p w14:paraId="1E9471E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3FE19B6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4D14C1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305E6BF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3160C86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68F52A4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2063C0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2DD27A7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361</w:t>
      </w:r>
    </w:p>
    <w:p w14:paraId="7EB1EC3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0ABF0B6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5E24AAE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3FBD6D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6114604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65BF4B1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76B027B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5EEF7A9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364</w:t>
      </w:r>
    </w:p>
    <w:p w14:paraId="243E727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0ABAB60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37E6AA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365</w:t>
      </w:r>
    </w:p>
    <w:p w14:paraId="271F16F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365</w:t>
      </w:r>
    </w:p>
    <w:p w14:paraId="6EC021B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365</w:t>
      </w:r>
    </w:p>
    <w:p w14:paraId="5BDB827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0F27EBD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098E5E5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366</w:t>
      </w:r>
    </w:p>
    <w:p w14:paraId="35C5BF9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7E52EB9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4E25493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077592F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449440C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068723B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0970CC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4759F2F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368</w:t>
      </w:r>
    </w:p>
    <w:p w14:paraId="60CA135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4355D4B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4ECF3D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7F75B9C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6265B07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722F615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1EB5B1C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3B71E64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371</w:t>
      </w:r>
    </w:p>
    <w:p w14:paraId="1B9AFF9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371</w:t>
      </w:r>
    </w:p>
    <w:p w14:paraId="244D062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39F0B62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6289607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4B46B50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729CD5A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05BCE29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3A4CEDC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373</w:t>
      </w:r>
    </w:p>
    <w:p w14:paraId="3449E27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1182223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48682F5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5FEBEF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795F0A3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4E18D57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29C355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45B062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375</w:t>
      </w:r>
    </w:p>
    <w:p w14:paraId="1AC6764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4AB3EC5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737F879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7E80D96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302258A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30AFFD1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6A8C85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2BF55F9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378</w:t>
      </w:r>
    </w:p>
    <w:p w14:paraId="7F60E91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43DAEA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407267C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0003F83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33551A7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62E3FBB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5F3CE9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3ED0C42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379</w:t>
      </w:r>
    </w:p>
    <w:p w14:paraId="6A0248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7491833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0D64A76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697812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3E7B2AD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1627A06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094038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7FCB085B"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381</w:t>
      </w:r>
    </w:p>
    <w:p w14:paraId="2B0C7E2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381</w:t>
      </w:r>
    </w:p>
    <w:p w14:paraId="195051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3958F89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2546786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1B86BBD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1AE0596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2BD2B6C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4DBA115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7638CAF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383</w:t>
      </w:r>
    </w:p>
    <w:p w14:paraId="7BCE553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35A72A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690F467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0A0ED8F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76A622C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5E90AB6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6F0C14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3D808DF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386</w:t>
      </w:r>
    </w:p>
    <w:p w14:paraId="07D384D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589CF2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1809EE9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5011E6E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59D4D90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5597C87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3AF1BFD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388</w:t>
      </w:r>
    </w:p>
    <w:p w14:paraId="675A643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388</w:t>
      </w:r>
    </w:p>
    <w:p w14:paraId="11C27CA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6D34C5C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1C93EBC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71C85F8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2F06512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20652AF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642D92E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436A887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390</w:t>
      </w:r>
    </w:p>
    <w:p w14:paraId="6901BB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028BDC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4AA4BB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2CB1D7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3DAFF29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21FA6A0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1EC1E9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101A64D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391</w:t>
      </w:r>
    </w:p>
    <w:p w14:paraId="5F9C81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391</w:t>
      </w:r>
    </w:p>
    <w:p w14:paraId="121FDD3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6B7674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3A52C89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14E6538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6320040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392</w:t>
      </w:r>
    </w:p>
    <w:p w14:paraId="5E46E5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60D93D4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394</w:t>
      </w:r>
    </w:p>
    <w:p w14:paraId="0910C4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635332C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09D0705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1C725DE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6A880A8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0009BB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395</w:t>
      </w:r>
    </w:p>
    <w:p w14:paraId="106D2BD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473807F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396</w:t>
      </w:r>
    </w:p>
    <w:p w14:paraId="4B955D1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3C21405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62AEA6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61305C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174C2A5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60024F0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539FD66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35F1131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398</w:t>
      </w:r>
    </w:p>
    <w:p w14:paraId="7C766C3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6622546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4E0D700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748E95C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1D13DA3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1DA7466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354394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7CB485C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399</w:t>
      </w:r>
    </w:p>
    <w:p w14:paraId="347D53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46F45E5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27D33E7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6E102A6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7D38979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7F1BC58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6775D83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2EF549F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401</w:t>
      </w:r>
    </w:p>
    <w:p w14:paraId="13227BB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2CF0FB2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33E052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3FC4F7B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0260860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4C02336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0B7BACA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229A404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403</w:t>
      </w:r>
    </w:p>
    <w:p w14:paraId="12A1C36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62D33DA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5CF1490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2F8C243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2E56C13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513FA71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11F9C8B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3696DB0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404</w:t>
      </w:r>
    </w:p>
    <w:p w14:paraId="545D18E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404</w:t>
      </w:r>
    </w:p>
    <w:p w14:paraId="1291E1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404</w:t>
      </w:r>
    </w:p>
    <w:p w14:paraId="0192A3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71A07C4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34CD6C5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47C321C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23F46C2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72E69E6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406</w:t>
      </w:r>
    </w:p>
    <w:p w14:paraId="145723F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6E0B99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4DFBEEF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550ACF1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1AB7BE5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160EA5D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4AFC06F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41A3E28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408</w:t>
      </w:r>
    </w:p>
    <w:p w14:paraId="4735789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695FC06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1965D65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72DC78A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0F0EAA7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40AD750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596EC44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096C25D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410</w:t>
      </w:r>
    </w:p>
    <w:p w14:paraId="14F396D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5FEEC71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6658A9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7267AB6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0E27B09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23AD60D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4D694B2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5B76288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412</w:t>
      </w:r>
    </w:p>
    <w:p w14:paraId="5EFED1A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70BE26D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49E42BB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516EEFC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27F1009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63B0077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731AD73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67C020C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414</w:t>
      </w:r>
    </w:p>
    <w:p w14:paraId="50B6D94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11BB12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50BCB79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415</w:t>
      </w:r>
    </w:p>
    <w:p w14:paraId="72DB86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3D5D96">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6ABB1FA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27B9CC4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1DDF1A7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1305EF3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417</w:t>
      </w:r>
    </w:p>
    <w:p w14:paraId="65B6D11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417</w:t>
      </w:r>
    </w:p>
    <w:p w14:paraId="3181585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417</w:t>
      </w:r>
    </w:p>
    <w:p w14:paraId="4A2615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320A6C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54E3F29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47DDEC8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27C721C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1D678E0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419</w:t>
      </w:r>
    </w:p>
    <w:p w14:paraId="28BFBDD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5EE2B6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3A72AF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5CD185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6D09E55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2FB074A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1F7805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5A68BFD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421</w:t>
      </w:r>
    </w:p>
    <w:p w14:paraId="7F95601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209363C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516705C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7855B0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0A651A2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63AA118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0E6F587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60A085D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423</w:t>
      </w:r>
    </w:p>
    <w:p w14:paraId="093BA26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4FD2620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550840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3896961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040805D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42D3A4C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4C6614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03351B2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425</w:t>
      </w:r>
    </w:p>
    <w:p w14:paraId="275E7D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6EFCDB8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757E294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04033A6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0AE53E2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178DBD0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339A6AA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45F939D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427</w:t>
      </w:r>
    </w:p>
    <w:p w14:paraId="052DC6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483449C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1900656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3F3E62F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428</w:t>
      </w:r>
    </w:p>
    <w:p w14:paraId="5767ECC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428</w:t>
      </w:r>
    </w:p>
    <w:p w14:paraId="48F2A37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1F75258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6C2C9E9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429</w:t>
      </w:r>
    </w:p>
    <w:p w14:paraId="06CC700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429</w:t>
      </w:r>
    </w:p>
    <w:p w14:paraId="6BF1A0E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2FB726F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205DE8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4DA022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136B49A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15F594A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09540C8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7872672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433</w:t>
      </w:r>
    </w:p>
    <w:p w14:paraId="57ECD6A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33F4A70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4BB7AA6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434</w:t>
      </w:r>
    </w:p>
    <w:p w14:paraId="60101CF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6534CFE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3618C16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6EBFBF1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436</w:t>
      </w:r>
    </w:p>
    <w:p w14:paraId="4D12C42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437</w:t>
      </w:r>
    </w:p>
    <w:p w14:paraId="63FCBEB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437</w:t>
      </w:r>
    </w:p>
    <w:p w14:paraId="722CB66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437</w:t>
      </w:r>
    </w:p>
    <w:p w14:paraId="385DDA3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437</w:t>
      </w:r>
    </w:p>
    <w:p w14:paraId="038A541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438</w:t>
      </w:r>
    </w:p>
    <w:p w14:paraId="6CC9C35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438</w:t>
      </w:r>
    </w:p>
    <w:p w14:paraId="13579C2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439</w:t>
      </w:r>
    </w:p>
    <w:p w14:paraId="230F2D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184DDE6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440</w:t>
      </w:r>
    </w:p>
    <w:p w14:paraId="7E5AC7C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7BAFD2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233A89B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17C1E1F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040661D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03E4A69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75D8944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10BD26F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453</w:t>
      </w:r>
    </w:p>
    <w:p w14:paraId="438C63A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453</w:t>
      </w:r>
    </w:p>
    <w:p w14:paraId="7BD74DD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453</w:t>
      </w:r>
    </w:p>
    <w:p w14:paraId="0DD2F5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453</w:t>
      </w:r>
    </w:p>
    <w:p w14:paraId="711FE2D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453</w:t>
      </w:r>
    </w:p>
    <w:p w14:paraId="6F4F5C8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453</w:t>
      </w:r>
    </w:p>
    <w:p w14:paraId="529D86E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454</w:t>
      </w:r>
    </w:p>
    <w:p w14:paraId="004C258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04478F7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455</w:t>
      </w:r>
    </w:p>
    <w:p w14:paraId="4856CA2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4495214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282B5B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225C06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3F78EE2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1D55C0D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7DD49E9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60D4416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457</w:t>
      </w:r>
    </w:p>
    <w:p w14:paraId="49DDB15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58E9DE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1F1B09E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6B571BB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07CFE61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4DBA14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76A7178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033DF50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459</w:t>
      </w:r>
    </w:p>
    <w:p w14:paraId="7AECD6F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6AFEC28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4A78AF7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12EF878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0A2E00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21CBC34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210E7D1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43E0B09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461</w:t>
      </w:r>
    </w:p>
    <w:p w14:paraId="1DE392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3E7D1B6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609134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3D925D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330C6FB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7F25C0E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666725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463</w:t>
      </w:r>
    </w:p>
    <w:p w14:paraId="1E27E42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463</w:t>
      </w:r>
    </w:p>
    <w:p w14:paraId="7B6940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0FD6AAC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3961F49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7DF171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32A734E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53A5C97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465</w:t>
      </w:r>
    </w:p>
    <w:p w14:paraId="1A2E35D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466</w:t>
      </w:r>
    </w:p>
    <w:p w14:paraId="79D3621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3D683F3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466</w:t>
      </w:r>
    </w:p>
    <w:p w14:paraId="634EEA4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466</w:t>
      </w:r>
    </w:p>
    <w:p w14:paraId="657EFE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466</w:t>
      </w:r>
    </w:p>
    <w:p w14:paraId="53FB805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466</w:t>
      </w:r>
    </w:p>
    <w:p w14:paraId="727679B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4629517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3A26AA7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468</w:t>
      </w:r>
    </w:p>
    <w:p w14:paraId="7866F44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20B5CEC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79C9E4A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5154F3D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431C5D6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3237CC0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219BD8D4"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471</w:t>
      </w:r>
    </w:p>
    <w:p w14:paraId="72DA092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471</w:t>
      </w:r>
    </w:p>
    <w:p w14:paraId="319D98E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05FF7B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354150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25BF89D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40186E1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0443AEB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339348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344B674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475</w:t>
      </w:r>
    </w:p>
    <w:p w14:paraId="4BC7078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2D78D15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476</w:t>
      </w:r>
    </w:p>
    <w:p w14:paraId="0F039D6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18BAEF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5675B0D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7C0E03B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40B26F7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186BAB6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479</w:t>
      </w:r>
    </w:p>
    <w:p w14:paraId="759B99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6D6D47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146C604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1CB66B4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1D3E09F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7011F32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7BAAA4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481</w:t>
      </w:r>
    </w:p>
    <w:p w14:paraId="5C7C0B4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482</w:t>
      </w:r>
    </w:p>
    <w:p w14:paraId="1DC8ECC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40301CD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10CED40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69A7B57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61E8F87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4191829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064CAB8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465C785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484</w:t>
      </w:r>
    </w:p>
    <w:p w14:paraId="64815A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5178CEF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22A9A3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485</w:t>
      </w:r>
    </w:p>
    <w:p w14:paraId="60F1DB9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3982CA6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699BF6B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F54726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5B6459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487</w:t>
      </w:r>
    </w:p>
    <w:p w14:paraId="3C98A01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4641DA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487</w:t>
      </w:r>
    </w:p>
    <w:p w14:paraId="675B27E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2F163D3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0337CD6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0ECF175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39BF76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0137631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490</w:t>
      </w:r>
    </w:p>
    <w:p w14:paraId="44E170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17AC785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4E91583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38F292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4CF93AC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1050758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492</w:t>
      </w:r>
    </w:p>
    <w:p w14:paraId="79B98D5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492</w:t>
      </w:r>
    </w:p>
    <w:p w14:paraId="5E701F84"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493</w:t>
      </w:r>
    </w:p>
    <w:p w14:paraId="0E75EDC9"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493</w:t>
      </w:r>
    </w:p>
    <w:p w14:paraId="5D3001E6"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493</w:t>
      </w:r>
    </w:p>
    <w:p w14:paraId="15C5B22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493</w:t>
      </w:r>
    </w:p>
    <w:p w14:paraId="5C4FE3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7FE6B9B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516F35B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326C62C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0315659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66E67B9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33210D4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1606519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495</w:t>
      </w:r>
    </w:p>
    <w:p w14:paraId="0B7461E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0ADB90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243C20E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31C747F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451F8BF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664A65E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4F33B4C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0DAAB45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3D5D96">
        <w:rPr>
          <w:noProof/>
          <w:lang w:val="de-DE"/>
        </w:rPr>
        <w:t>Phonebook content handling</w:t>
      </w:r>
      <w:r>
        <w:rPr>
          <w:noProof/>
        </w:rPr>
        <w:tab/>
        <w:t>497</w:t>
      </w:r>
    </w:p>
    <w:p w14:paraId="68D5787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497</w:t>
      </w:r>
    </w:p>
    <w:p w14:paraId="607A9D8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5AF953E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2A13957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4C58B41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0201BE5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17F0876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501</w:t>
      </w:r>
    </w:p>
    <w:p w14:paraId="0186FB7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326A09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290ABE8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1C3D388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73AF24B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21207E7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76A0BF1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0FD0057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505</w:t>
      </w:r>
    </w:p>
    <w:p w14:paraId="3A6D6E2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1326DD0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54FA24B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505</w:t>
      </w:r>
    </w:p>
    <w:p w14:paraId="1B6066A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505</w:t>
      </w:r>
    </w:p>
    <w:p w14:paraId="5C4E5E5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505</w:t>
      </w:r>
    </w:p>
    <w:p w14:paraId="45863BB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49ADF5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31A8AE05"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507</w:t>
      </w:r>
    </w:p>
    <w:p w14:paraId="2F28B2E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507</w:t>
      </w:r>
    </w:p>
    <w:p w14:paraId="4763635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4AE7C9C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39343C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23EF612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316F377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12AF945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74DAABB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03FA6AB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508</w:t>
      </w:r>
    </w:p>
    <w:p w14:paraId="38DCC33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083A4C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3F8C3EB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024DE76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01B3A28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636FDB4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553C44B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042645A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510</w:t>
      </w:r>
    </w:p>
    <w:p w14:paraId="4B4AF19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1522B9C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703D8FD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04C3D35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678F9F4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0BDE252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644367F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08F9183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515</w:t>
      </w:r>
    </w:p>
    <w:p w14:paraId="5722145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5173808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5716D8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22757F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10A491E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147EAA8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517</w:t>
      </w:r>
    </w:p>
    <w:p w14:paraId="5A5FF14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2DB8FA0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519</w:t>
      </w:r>
    </w:p>
    <w:p w14:paraId="2C5CBD5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519</w:t>
      </w:r>
    </w:p>
    <w:p w14:paraId="7CD810B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519</w:t>
      </w:r>
    </w:p>
    <w:p w14:paraId="0806F8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0E7C12F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48F0AAE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53DA497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7840843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5E1CF7B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521</w:t>
      </w:r>
    </w:p>
    <w:p w14:paraId="1858EBB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2656E3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6E72FA4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4BF74C7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693CEAD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610AE94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7AA3AC6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74197E9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523</w:t>
      </w:r>
    </w:p>
    <w:p w14:paraId="111AA0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459018E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4417168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44C8FC8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6D8BE68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2B17F16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5095025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7F86A79A"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524</w:t>
      </w:r>
    </w:p>
    <w:p w14:paraId="6BD8B86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524</w:t>
      </w:r>
    </w:p>
    <w:p w14:paraId="7427323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1EBD558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6085BE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05FA897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7778DF1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73126F8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254DA50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2EC0B15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530</w:t>
      </w:r>
    </w:p>
    <w:p w14:paraId="315F5DF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530</w:t>
      </w:r>
    </w:p>
    <w:p w14:paraId="32A4E25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530</w:t>
      </w:r>
    </w:p>
    <w:p w14:paraId="7A8CD98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0881344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5FBE8E5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2C67423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10645B6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751337F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536</w:t>
      </w:r>
    </w:p>
    <w:p w14:paraId="7D56C56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04DF4BE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537</w:t>
      </w:r>
    </w:p>
    <w:p w14:paraId="056F5D7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537</w:t>
      </w:r>
    </w:p>
    <w:p w14:paraId="1C609C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537</w:t>
      </w:r>
    </w:p>
    <w:p w14:paraId="4159378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537</w:t>
      </w:r>
    </w:p>
    <w:p w14:paraId="16B3EBB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0F65C13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4DB3162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543</w:t>
      </w:r>
    </w:p>
    <w:p w14:paraId="6A64C91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3782DCF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3264656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5093AAB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4C08F71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0EFBE13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6FFB7C6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1DE0669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549</w:t>
      </w:r>
    </w:p>
    <w:p w14:paraId="44CB98E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51B6842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61F9A88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41C26E3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5B0B693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5FD0E52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6BF5135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33F4C814"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550</w:t>
      </w:r>
    </w:p>
    <w:p w14:paraId="50AC735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02D0D24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201FBE3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7CD033D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5A60DDD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512BB0A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142533A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723AD1CC"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552</w:t>
      </w:r>
    </w:p>
    <w:p w14:paraId="558F7A4A"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552</w:t>
      </w:r>
    </w:p>
    <w:p w14:paraId="7C535A6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552</w:t>
      </w:r>
    </w:p>
    <w:p w14:paraId="24BFDC0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6F683AB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0CA1D10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36DCE34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53078CD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63B38FA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7A9A577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0E1BA9F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554</w:t>
      </w:r>
    </w:p>
    <w:p w14:paraId="565306F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4A3F4D6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798A600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4C9302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3ECFE7A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48F7FC3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6C949DE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1C7B914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556</w:t>
      </w:r>
    </w:p>
    <w:p w14:paraId="4B80EDC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2C2F438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2C3EC0D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7E793C1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0C042B5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16FF2D0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566F34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033E970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557</w:t>
      </w:r>
    </w:p>
    <w:p w14:paraId="1334B0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676A9B1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7FCD963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0D082D9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0DC9FED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1942DAD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34D26EA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07EBE2E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559</w:t>
      </w:r>
    </w:p>
    <w:p w14:paraId="7F6B558E"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559</w:t>
      </w:r>
    </w:p>
    <w:p w14:paraId="53BE32E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42B3ADB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021D4C7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390AF6B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74A714D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48D71E1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7FAB771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70044914"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563</w:t>
      </w:r>
    </w:p>
    <w:p w14:paraId="6F746632"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563</w:t>
      </w:r>
    </w:p>
    <w:p w14:paraId="5F81759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563</w:t>
      </w:r>
    </w:p>
    <w:p w14:paraId="0488EB3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13B449C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067F95B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679E497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3E7553D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361E316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3F591AA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586025E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565</w:t>
      </w:r>
    </w:p>
    <w:p w14:paraId="7B9BC3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21B5320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3F4BFF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619B28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185B21CF"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7B2CBB7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7E1FD58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2650C45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567</w:t>
      </w:r>
    </w:p>
    <w:p w14:paraId="0389EF8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5DB74D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5C160C0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54D9499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2EE994F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52041FB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0341AFD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0A035DF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570</w:t>
      </w:r>
    </w:p>
    <w:p w14:paraId="3E39840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3F8C196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7CB7F09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3795BF1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06D01D3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78FE5EC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5186421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26A36CA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572</w:t>
      </w:r>
    </w:p>
    <w:p w14:paraId="668C819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37542A7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32ECE77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4577FB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26FEC79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173C622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028E01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1CD4DB5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575</w:t>
      </w:r>
    </w:p>
    <w:p w14:paraId="2CEF4F7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73C8047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5B60DFB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2E7435A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3B3AC89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592D436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387FD9B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1BD0927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577</w:t>
      </w:r>
    </w:p>
    <w:p w14:paraId="2B8F5CD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35E938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4F25F69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578</w:t>
      </w:r>
    </w:p>
    <w:p w14:paraId="7E723F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578</w:t>
      </w:r>
    </w:p>
    <w:p w14:paraId="7FF5052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578</w:t>
      </w:r>
    </w:p>
    <w:p w14:paraId="75D3C8D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58CCBCF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4179457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580</w:t>
      </w:r>
    </w:p>
    <w:p w14:paraId="646BA16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580</w:t>
      </w:r>
    </w:p>
    <w:p w14:paraId="101ADF5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580</w:t>
      </w:r>
    </w:p>
    <w:p w14:paraId="71F6723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16891D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25441A0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40A7C13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7EABE45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2363F8D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584</w:t>
      </w:r>
    </w:p>
    <w:p w14:paraId="4D4ED12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584</w:t>
      </w:r>
    </w:p>
    <w:p w14:paraId="63BBD9E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584</w:t>
      </w:r>
    </w:p>
    <w:p w14:paraId="38A461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584</w:t>
      </w:r>
    </w:p>
    <w:p w14:paraId="154A61E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619AAAD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0599D93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7A2F19A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7BF6F89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4CACE25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587</w:t>
      </w:r>
    </w:p>
    <w:p w14:paraId="1F75450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70E61A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469A1F5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21B1F5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43200FE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400E5C6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01FB5BD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230030F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590</w:t>
      </w:r>
    </w:p>
    <w:p w14:paraId="5962202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2477AA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1DE7A8A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5B3E6C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04C811A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0A5AD6D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591</w:t>
      </w:r>
    </w:p>
    <w:p w14:paraId="59F0CA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05919229"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rPr>
        <w:t>NAS security context parameter handling</w:t>
      </w:r>
      <w:r>
        <w:rPr>
          <w:noProof/>
        </w:rPr>
        <w:tab/>
        <w:t>593</w:t>
      </w:r>
    </w:p>
    <w:p w14:paraId="3CA0DFF9"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593</w:t>
      </w:r>
    </w:p>
    <w:p w14:paraId="02BD2C5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2E5A2FF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54EED8F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594</w:t>
      </w:r>
    </w:p>
    <w:p w14:paraId="6A06827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594</w:t>
      </w:r>
    </w:p>
    <w:p w14:paraId="16C7663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594</w:t>
      </w:r>
    </w:p>
    <w:p w14:paraId="7AAA4B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594</w:t>
      </w:r>
    </w:p>
    <w:p w14:paraId="720CA0E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595</w:t>
      </w:r>
    </w:p>
    <w:p w14:paraId="6985D6FF"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rPr>
        <w:t>NAS security context parameter handling when service "EMM Information" is not available, no IMSI change</w:t>
      </w:r>
      <w:r>
        <w:rPr>
          <w:noProof/>
        </w:rPr>
        <w:tab/>
        <w:t>595</w:t>
      </w:r>
    </w:p>
    <w:p w14:paraId="4E95D21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64A8E9C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3F1D976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6D469DB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491D58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05C63F8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2180397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4F28999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rPr>
        <w:t>NAS security context parameter handling when service "EMM Information" is not available, IMSI changed</w:t>
      </w:r>
      <w:r>
        <w:rPr>
          <w:noProof/>
        </w:rPr>
        <w:tab/>
        <w:t>597</w:t>
      </w:r>
    </w:p>
    <w:p w14:paraId="6399F5A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2471C47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3B89BC1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2E01185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7B10A4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48824CA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49C3CAB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774551E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599</w:t>
      </w:r>
    </w:p>
    <w:p w14:paraId="39631E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2AA14DE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09366FF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0870F59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7089C26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6FF38D2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6D7B2A1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290AD095"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3D5D96">
        <w:rPr>
          <w:noProof/>
          <w:snapToGrid w:val="0"/>
        </w:rPr>
        <w:t>Non Access Stratum (NAS) Configuration parameter handling</w:t>
      </w:r>
      <w:r>
        <w:rPr>
          <w:noProof/>
        </w:rPr>
        <w:tab/>
        <w:t>601</w:t>
      </w:r>
    </w:p>
    <w:p w14:paraId="1EF0B355"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NAS signaling priority handling</w:t>
      </w:r>
      <w:r>
        <w:rPr>
          <w:noProof/>
        </w:rPr>
        <w:tab/>
        <w:t>601</w:t>
      </w:r>
    </w:p>
    <w:p w14:paraId="131C772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4613101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645E34A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0D16B7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B94D6E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8047F8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NMO I Network Mode of Operation I handling</w:t>
      </w:r>
      <w:r>
        <w:rPr>
          <w:noProof/>
        </w:rPr>
        <w:tab/>
        <w:t>602</w:t>
      </w:r>
    </w:p>
    <w:p w14:paraId="3F9D5FA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136C061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232EB4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6783E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E09952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0AB708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Attach with IMSI handling</w:t>
      </w:r>
      <w:r>
        <w:rPr>
          <w:noProof/>
        </w:rPr>
        <w:tab/>
        <w:t>602</w:t>
      </w:r>
    </w:p>
    <w:p w14:paraId="0C09AF5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6A982F1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B54403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A2FEE7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BDC5AD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F96D85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Verifying Minimum Periodic Search Timer</w:t>
      </w:r>
      <w:r>
        <w:rPr>
          <w:noProof/>
        </w:rPr>
        <w:tab/>
        <w:t>602</w:t>
      </w:r>
    </w:p>
    <w:p w14:paraId="28F6EF8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44EF68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0454DB5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466F257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0FE35E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366C4A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Extended access barring handling</w:t>
      </w:r>
      <w:r>
        <w:rPr>
          <w:noProof/>
        </w:rPr>
        <w:tab/>
        <w:t>603</w:t>
      </w:r>
    </w:p>
    <w:p w14:paraId="3893C79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185C9BD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3D237A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2ACF6C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08306B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DA60BC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Verifying Timer T3245 Behaviour</w:t>
      </w:r>
      <w:r>
        <w:rPr>
          <w:noProof/>
        </w:rPr>
        <w:tab/>
        <w:t>603</w:t>
      </w:r>
    </w:p>
    <w:p w14:paraId="061D9A1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38AD604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6E53BAF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1D39806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41FF0ED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70E8FC6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35282BB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605</w:t>
      </w:r>
    </w:p>
    <w:p w14:paraId="6122417B"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Override NAS signalling low priority</w:t>
      </w:r>
      <w:r>
        <w:rPr>
          <w:noProof/>
        </w:rPr>
        <w:tab/>
        <w:t>606</w:t>
      </w:r>
    </w:p>
    <w:p w14:paraId="7A36ED6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283DE9C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6A3E1FA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6C522C6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277D5AB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0F0E9B8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3E70D9C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0A5FF52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Override Extended access barring</w:t>
      </w:r>
      <w:r>
        <w:rPr>
          <w:noProof/>
        </w:rPr>
        <w:tab/>
        <w:t>607</w:t>
      </w:r>
    </w:p>
    <w:p w14:paraId="1E4B7ED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514D595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1F684B2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7F17B8A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4C140CA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383633D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126EA7E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3A2C0DA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Fast First Higher Priority PLMN Search</w:t>
      </w:r>
      <w:r>
        <w:rPr>
          <w:noProof/>
        </w:rPr>
        <w:tab/>
        <w:t>609</w:t>
      </w:r>
    </w:p>
    <w:p w14:paraId="4713A29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57526C0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1007203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609</w:t>
      </w:r>
    </w:p>
    <w:p w14:paraId="7C6B7F0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609</w:t>
      </w:r>
    </w:p>
    <w:p w14:paraId="42F4E6F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609</w:t>
      </w:r>
    </w:p>
    <w:p w14:paraId="484E61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0204690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610</w:t>
      </w:r>
    </w:p>
    <w:p w14:paraId="7E3D2D71"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E-UTRA Disabling Allowed for EMM cause #15</w:t>
      </w:r>
      <w:r>
        <w:rPr>
          <w:noProof/>
        </w:rPr>
        <w:tab/>
        <w:t>611</w:t>
      </w:r>
    </w:p>
    <w:p w14:paraId="0C053F5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405BBDC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1A8B641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708B8B1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3462D44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4E7798F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5D34136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31D8F776"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SM_RetryWaitTime</w:t>
      </w:r>
      <w:r>
        <w:rPr>
          <w:noProof/>
        </w:rPr>
        <w:tab/>
        <w:t>613</w:t>
      </w:r>
    </w:p>
    <w:p w14:paraId="6B9A47A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18BCA19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178F434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6E1470C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213668E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3F63B9E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6FDF345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60E80FF9"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SM_RetryAtRATChange</w:t>
      </w:r>
      <w:r>
        <w:rPr>
          <w:noProof/>
        </w:rPr>
        <w:tab/>
        <w:t>614</w:t>
      </w:r>
    </w:p>
    <w:p w14:paraId="41B9B4F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614</w:t>
      </w:r>
    </w:p>
    <w:p w14:paraId="0C60956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614</w:t>
      </w:r>
    </w:p>
    <w:p w14:paraId="7050DEF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614</w:t>
      </w:r>
    </w:p>
    <w:p w14:paraId="6987AE2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1531265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1998FACD"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3D5D96">
        <w:rPr>
          <w:noProof/>
          <w:vertAlign w:val="subscript"/>
        </w:rPr>
        <w:t>NASCONFIG</w:t>
      </w:r>
      <w:r>
        <w:rPr>
          <w:noProof/>
        </w:rPr>
        <w:t xml:space="preserve"> – No E-UTRA Disabling In 5GS</w:t>
      </w:r>
      <w:r>
        <w:rPr>
          <w:noProof/>
        </w:rPr>
        <w:tab/>
        <w:t>615</w:t>
      </w:r>
    </w:p>
    <w:p w14:paraId="1CDA557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7F0DFC5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5696795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65B9A91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1E98B0D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62C43D7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1D7785A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0D503091"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617</w:t>
      </w:r>
    </w:p>
    <w:p w14:paraId="5863E1A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617</w:t>
      </w:r>
    </w:p>
    <w:p w14:paraId="0AD569C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3847355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1ED6C3E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3025E7E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393D8BB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0925B15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06102EF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35E7937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618</w:t>
      </w:r>
    </w:p>
    <w:p w14:paraId="1010801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618</w:t>
      </w:r>
    </w:p>
    <w:p w14:paraId="640DC51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618</w:t>
      </w:r>
    </w:p>
    <w:p w14:paraId="7F5011E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3DCB840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439450D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2BED20B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430CEE9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6228DB3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620</w:t>
      </w:r>
    </w:p>
    <w:p w14:paraId="546F6D3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51BE418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0AE3E03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631E26A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16BCB73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60CEAD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73E98BC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61A35702"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621</w:t>
      </w:r>
    </w:p>
    <w:p w14:paraId="524DD72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0F43841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2C2FB53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3D4885D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2242F75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7E17E94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765DEBE3"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623</w:t>
      </w:r>
    </w:p>
    <w:p w14:paraId="0C2F573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623</w:t>
      </w:r>
    </w:p>
    <w:p w14:paraId="0F323E5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158E432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0DB32E2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623</w:t>
      </w:r>
    </w:p>
    <w:p w14:paraId="2DFF234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623</w:t>
      </w:r>
    </w:p>
    <w:p w14:paraId="2FF8433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623</w:t>
      </w:r>
    </w:p>
    <w:p w14:paraId="62375D3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00FFBE5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6E36657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625</w:t>
      </w:r>
    </w:p>
    <w:p w14:paraId="37DED60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7AC69E0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30A9E65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00F733A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2685A4E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7012EDF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21409BE7"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626</w:t>
      </w:r>
    </w:p>
    <w:p w14:paraId="46A9A36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626</w:t>
      </w:r>
    </w:p>
    <w:p w14:paraId="74EE0F3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6BC998C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2FF7CDC2"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509D6AD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42195C8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628</w:t>
      </w:r>
    </w:p>
    <w:p w14:paraId="61FF826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2239AD3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628</w:t>
      </w:r>
    </w:p>
    <w:p w14:paraId="19B5DE23"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71179411"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30984896"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5D25786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018A214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2B2B6A4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3B99C6B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15694F69"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630</w:t>
      </w:r>
    </w:p>
    <w:p w14:paraId="041820C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630</w:t>
      </w:r>
    </w:p>
    <w:p w14:paraId="2CAD22A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630</w:t>
      </w:r>
    </w:p>
    <w:p w14:paraId="0917C77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704B4B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631</w:t>
      </w:r>
    </w:p>
    <w:p w14:paraId="13A1834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36363DB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59E995A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711F062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4E3BE1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6A555B2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3D5D96">
        <w:rPr>
          <w:noProof/>
          <w:lang w:val="en-US" w:eastAsia="fr-FR"/>
        </w:rPr>
        <w:t>Authentication procedure for EAP-AKA' - Authentication is Successful</w:t>
      </w:r>
      <w:r>
        <w:rPr>
          <w:noProof/>
        </w:rPr>
        <w:tab/>
        <w:t>633</w:t>
      </w:r>
    </w:p>
    <w:p w14:paraId="67973FB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307400B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6D4C068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18A4578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73BE4C6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6684EE8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14BF30A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635</w:t>
      </w:r>
    </w:p>
    <w:p w14:paraId="05BAED7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636</w:t>
      </w:r>
    </w:p>
    <w:p w14:paraId="6F356D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6FC84D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7260B6E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0356D4F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35345E4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3512524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1AEBC21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6180D034"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638</w:t>
      </w:r>
    </w:p>
    <w:p w14:paraId="25C0466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5C5A1D1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081AA0E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009B4B1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609D237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0765C80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66B84E6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47A56BD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640</w:t>
      </w:r>
    </w:p>
    <w:p w14:paraId="3025D79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36CC8B3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6005317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640</w:t>
      </w:r>
    </w:p>
    <w:p w14:paraId="424696F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29195BB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4CDF5B5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642</w:t>
      </w:r>
    </w:p>
    <w:p w14:paraId="2FC0AB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643</w:t>
      </w:r>
    </w:p>
    <w:p w14:paraId="0D8F310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643</w:t>
      </w:r>
    </w:p>
    <w:p w14:paraId="4957D1C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49176DA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22D74A09"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647</w:t>
      </w:r>
    </w:p>
    <w:p w14:paraId="383FF9F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096613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2C0D0F7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648</w:t>
      </w:r>
    </w:p>
    <w:p w14:paraId="0C161BC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648</w:t>
      </w:r>
    </w:p>
    <w:p w14:paraId="473342F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648</w:t>
      </w:r>
    </w:p>
    <w:p w14:paraId="149D73C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7770201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649</w:t>
      </w:r>
    </w:p>
    <w:p w14:paraId="238B068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2786B85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765BDEF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3D867E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6BBE580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0043D9AA"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46020F6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581672B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703B7520"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651</w:t>
      </w:r>
    </w:p>
    <w:p w14:paraId="340931A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5FC1C1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272E3D0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33E7A22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5843F0D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417AE63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22DF50E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6C2EB3B5"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653</w:t>
      </w:r>
    </w:p>
    <w:p w14:paraId="56B11D2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63B7C79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1C71D4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653</w:t>
      </w:r>
    </w:p>
    <w:p w14:paraId="55F45BD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1A737A6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5B2AB51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107191F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6FF87D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2AF664F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498D300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4878488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657</w:t>
      </w:r>
    </w:p>
    <w:p w14:paraId="4982F73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4052340C"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661</w:t>
      </w:r>
    </w:p>
    <w:p w14:paraId="2CA3860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662</w:t>
      </w:r>
    </w:p>
    <w:p w14:paraId="18589F7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1AE98C0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0CAE3B3F"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665</w:t>
      </w:r>
    </w:p>
    <w:p w14:paraId="13238AA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666</w:t>
      </w:r>
    </w:p>
    <w:p w14:paraId="558BB77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6C09EE9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666</w:t>
      </w:r>
    </w:p>
    <w:p w14:paraId="54126CE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672</w:t>
      </w:r>
    </w:p>
    <w:p w14:paraId="61E871D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672</w:t>
      </w:r>
    </w:p>
    <w:p w14:paraId="2D635CF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57F1EA69"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676</w:t>
      </w:r>
    </w:p>
    <w:p w14:paraId="76BA9BF4"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676</w:t>
      </w:r>
    </w:p>
    <w:p w14:paraId="6FFDC95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3D5D96">
        <w:rPr>
          <w:noProof/>
          <w:lang w:val="en-US"/>
        </w:rPr>
        <w:t>Support for URSP by USIM</w:t>
      </w:r>
      <w:r>
        <w:rPr>
          <w:noProof/>
        </w:rPr>
        <w:tab/>
        <w:t>676</w:t>
      </w:r>
    </w:p>
    <w:p w14:paraId="7622DA0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676</w:t>
      </w:r>
    </w:p>
    <w:p w14:paraId="32128E3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676</w:t>
      </w:r>
    </w:p>
    <w:p w14:paraId="0CE6A7D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677</w:t>
      </w:r>
    </w:p>
    <w:p w14:paraId="07C12D5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677</w:t>
      </w:r>
    </w:p>
    <w:p w14:paraId="18F3F98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677</w:t>
      </w:r>
    </w:p>
    <w:p w14:paraId="62B7A07B"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679</w:t>
      </w:r>
    </w:p>
    <w:p w14:paraId="399467A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679</w:t>
      </w:r>
    </w:p>
    <w:p w14:paraId="0D582FE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679</w:t>
      </w:r>
    </w:p>
    <w:p w14:paraId="0B3295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679</w:t>
      </w:r>
    </w:p>
    <w:p w14:paraId="2E9A33C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679</w:t>
      </w:r>
    </w:p>
    <w:p w14:paraId="6CC175A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54CBFE2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30E31BA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13A7BF1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680</w:t>
      </w:r>
    </w:p>
    <w:p w14:paraId="25599EE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680</w:t>
      </w:r>
    </w:p>
    <w:p w14:paraId="7A31F8C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681</w:t>
      </w:r>
    </w:p>
    <w:p w14:paraId="6A22DE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56BD36C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33EC197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0399862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33BD6309"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038D1F5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683</w:t>
      </w:r>
    </w:p>
    <w:p w14:paraId="57F7587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683</w:t>
      </w:r>
    </w:p>
    <w:p w14:paraId="4709B89A"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684</w:t>
      </w:r>
    </w:p>
    <w:p w14:paraId="5AFBD0F3"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684</w:t>
      </w:r>
    </w:p>
    <w:p w14:paraId="098BCE6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684</w:t>
      </w:r>
    </w:p>
    <w:p w14:paraId="537ADE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684</w:t>
      </w:r>
    </w:p>
    <w:p w14:paraId="2BB2CEB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684</w:t>
      </w:r>
    </w:p>
    <w:p w14:paraId="05B200C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684</w:t>
      </w:r>
    </w:p>
    <w:p w14:paraId="18D49D2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684</w:t>
      </w:r>
    </w:p>
    <w:p w14:paraId="2F9D7FE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684</w:t>
      </w:r>
    </w:p>
    <w:p w14:paraId="4840137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5D367FB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0ECE42A9"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685</w:t>
      </w:r>
    </w:p>
    <w:p w14:paraId="19E00332"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685</w:t>
      </w:r>
    </w:p>
    <w:p w14:paraId="41E758AD"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685</w:t>
      </w:r>
    </w:p>
    <w:p w14:paraId="6341B19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685</w:t>
      </w:r>
    </w:p>
    <w:p w14:paraId="6A462E3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685</w:t>
      </w:r>
    </w:p>
    <w:p w14:paraId="2168D23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4D54A18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42C692D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56FB015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766E4C6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688</w:t>
      </w:r>
    </w:p>
    <w:p w14:paraId="0075EC4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688</w:t>
      </w:r>
    </w:p>
    <w:p w14:paraId="46F71A9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688</w:t>
      </w:r>
    </w:p>
    <w:p w14:paraId="10C3094B"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688</w:t>
      </w:r>
    </w:p>
    <w:p w14:paraId="25482E4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689</w:t>
      </w:r>
    </w:p>
    <w:p w14:paraId="5D2538A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689</w:t>
      </w:r>
    </w:p>
    <w:p w14:paraId="77FC5CF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689</w:t>
      </w:r>
    </w:p>
    <w:p w14:paraId="2786CC2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690</w:t>
      </w:r>
    </w:p>
    <w:p w14:paraId="7952504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65DE8D6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690</w:t>
      </w:r>
    </w:p>
    <w:p w14:paraId="25E3B1EA"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690</w:t>
      </w:r>
    </w:p>
    <w:p w14:paraId="2B2D1D6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7CCD9F2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691</w:t>
      </w:r>
    </w:p>
    <w:p w14:paraId="775F97D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29514343"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2D8E3CA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44BAA2CC"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691</w:t>
      </w:r>
    </w:p>
    <w:p w14:paraId="47043FC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691</w:t>
      </w:r>
    </w:p>
    <w:p w14:paraId="0910978F"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692</w:t>
      </w:r>
    </w:p>
    <w:p w14:paraId="5C92F4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0CBFC0B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692</w:t>
      </w:r>
    </w:p>
    <w:p w14:paraId="335132D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692</w:t>
      </w:r>
    </w:p>
    <w:p w14:paraId="4D17BCA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692</w:t>
      </w:r>
    </w:p>
    <w:p w14:paraId="22ACC05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692</w:t>
      </w:r>
    </w:p>
    <w:p w14:paraId="585A83A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23792ED4"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7B064557"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693</w:t>
      </w:r>
    </w:p>
    <w:p w14:paraId="3A9F220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693</w:t>
      </w:r>
    </w:p>
    <w:p w14:paraId="05E83C8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396701C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3FBBF70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28FF8E52"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6F03B90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694</w:t>
      </w:r>
    </w:p>
    <w:p w14:paraId="7CDE283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694</w:t>
      </w:r>
    </w:p>
    <w:p w14:paraId="71B8DA4E" w14:textId="77777777" w:rsidR="003A1008" w:rsidRDefault="003A1008">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694</w:t>
      </w:r>
    </w:p>
    <w:p w14:paraId="5B9BE1F0"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sidRPr="003D5D96">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3D5D96">
        <w:rPr>
          <w:noProof/>
          <w:lang w:val="fr-FR"/>
        </w:rPr>
        <w:t>SOR-CMCI PDU session</w:t>
      </w:r>
      <w:r>
        <w:rPr>
          <w:noProof/>
        </w:rPr>
        <w:tab/>
        <w:t>694</w:t>
      </w:r>
    </w:p>
    <w:p w14:paraId="06379AE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sidRPr="003D5D96">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3D5D96">
        <w:rPr>
          <w:noProof/>
          <w:lang w:val="fr-FR"/>
        </w:rPr>
        <w:t>SOR-CMCI PDU session 'DNN'</w:t>
      </w:r>
      <w:r>
        <w:rPr>
          <w:noProof/>
        </w:rPr>
        <w:tab/>
        <w:t>694</w:t>
      </w:r>
    </w:p>
    <w:p w14:paraId="1E3EDDF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6CD66090"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77435C9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6E44C6E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695</w:t>
      </w:r>
    </w:p>
    <w:p w14:paraId="5F8E897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695</w:t>
      </w:r>
    </w:p>
    <w:p w14:paraId="7A3C917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00A47585"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403D1E4C"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696</w:t>
      </w:r>
    </w:p>
    <w:p w14:paraId="03C01F2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7C78F748"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47B3819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4C8032A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6D235F7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01117627"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15EE72A3"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77B0A118"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698</w:t>
      </w:r>
    </w:p>
    <w:p w14:paraId="4E20FEC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62DC086A"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2E3BB3B5"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436A017E"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54C81756"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1B3432E8"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3C91C101"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3EA60B38" w14:textId="77777777" w:rsidR="003A1008" w:rsidRDefault="003A1008">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700</w:t>
      </w:r>
    </w:p>
    <w:p w14:paraId="0309449B"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3D5D96">
        <w:rPr>
          <w:rFonts w:ascii="Helvetica" w:hAnsi="Helvetica" w:cs="Calibri"/>
          <w:noProof/>
          <w:color w:val="000000"/>
        </w:rPr>
        <w:t>Operator Controlled Signal threshold per ACT (operator enabled SENSE usage) on E-UTRAN</w:t>
      </w:r>
      <w:r>
        <w:rPr>
          <w:noProof/>
        </w:rPr>
        <w:tab/>
        <w:t>700</w:t>
      </w:r>
    </w:p>
    <w:p w14:paraId="159998F2"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408D3CF4"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05684099"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0B82ECE6"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701</w:t>
      </w:r>
    </w:p>
    <w:p w14:paraId="38C6F9B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701</w:t>
      </w:r>
    </w:p>
    <w:p w14:paraId="4465AF60"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702</w:t>
      </w:r>
    </w:p>
    <w:p w14:paraId="0C05D8EF"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5760013E" w14:textId="77777777" w:rsidR="003A1008" w:rsidRDefault="003A100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3D5D96">
        <w:rPr>
          <w:rFonts w:ascii="Helvetica" w:hAnsi="Helvetica" w:cs="Calibri"/>
          <w:noProof/>
          <w:color w:val="000000"/>
        </w:rPr>
        <w:t>Operator Controlled Signal threshold per ACT (operator disabled SENSE usage) on E-UTRAN</w:t>
      </w:r>
      <w:r>
        <w:rPr>
          <w:noProof/>
        </w:rPr>
        <w:tab/>
        <w:t>703</w:t>
      </w:r>
    </w:p>
    <w:p w14:paraId="191C9F1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703</w:t>
      </w:r>
    </w:p>
    <w:p w14:paraId="7A10CB1D"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703</w:t>
      </w:r>
    </w:p>
    <w:p w14:paraId="714CFE7C"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703</w:t>
      </w:r>
    </w:p>
    <w:p w14:paraId="31CBCB11"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703</w:t>
      </w:r>
    </w:p>
    <w:p w14:paraId="723A13EE"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703</w:t>
      </w:r>
    </w:p>
    <w:p w14:paraId="391B799D" w14:textId="77777777" w:rsidR="003A1008" w:rsidRDefault="003A1008">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704</w:t>
      </w:r>
    </w:p>
    <w:p w14:paraId="6E154217" w14:textId="77777777" w:rsidR="003A1008" w:rsidRDefault="003A1008">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704</w:t>
      </w:r>
    </w:p>
    <w:p w14:paraId="40956630" w14:textId="74524C52" w:rsidR="003A1008" w:rsidRDefault="003A1008" w:rsidP="003A10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705</w:t>
      </w:r>
    </w:p>
    <w:p w14:paraId="3E7E26C4" w14:textId="7FD808AC" w:rsidR="003A1008" w:rsidRDefault="003A1008" w:rsidP="003A1008">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710</w:t>
      </w:r>
    </w:p>
    <w:p w14:paraId="08A1F331" w14:textId="0DB7A3D4" w:rsidR="003A1008" w:rsidRDefault="003A1008" w:rsidP="003A10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711</w:t>
      </w:r>
    </w:p>
    <w:p w14:paraId="021B0D43" w14:textId="47FB44F0"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9933276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9933276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3D976D0A" w:rsidR="00AC4198" w:rsidRDefault="00AC4198" w:rsidP="00AC4198">
      <w:r>
        <w:fldChar w:fldCharType="begin"/>
      </w:r>
      <w:r>
        <w:instrText xml:space="preserve"> RD  31121-i</w:instrText>
      </w:r>
      <w:r w:rsidR="003A1008">
        <w:instrText>3</w:instrText>
      </w:r>
      <w:r>
        <w:instrText xml:space="preserve">0_s01-s03_5.docx \f </w:instrText>
      </w:r>
      <w:r>
        <w:fldChar w:fldCharType="end"/>
      </w:r>
      <w:r>
        <w:fldChar w:fldCharType="begin"/>
      </w:r>
      <w:r>
        <w:instrText xml:space="preserve"> RD  31121-i</w:instrText>
      </w:r>
      <w:r w:rsidR="003A1008">
        <w:instrText>3</w:instrText>
      </w:r>
      <w:r>
        <w:instrText xml:space="preserve">0_s03_6-s03_8.docx \f </w:instrText>
      </w:r>
      <w:r>
        <w:fldChar w:fldCharType="end"/>
      </w:r>
      <w:r>
        <w:fldChar w:fldCharType="begin"/>
      </w:r>
      <w:r>
        <w:instrText xml:space="preserve"> RD  31121-i</w:instrText>
      </w:r>
      <w:r w:rsidR="003A1008">
        <w:instrText>3</w:instrText>
      </w:r>
      <w:r>
        <w:instrText xml:space="preserve">0_s04.docx \f </w:instrText>
      </w:r>
      <w:r>
        <w:fldChar w:fldCharType="end"/>
      </w:r>
      <w:r>
        <w:fldChar w:fldCharType="begin"/>
      </w:r>
      <w:r>
        <w:instrText xml:space="preserve"> RD  31121-i</w:instrText>
      </w:r>
      <w:r w:rsidR="003A1008">
        <w:instrText>3</w:instrText>
      </w:r>
      <w:r>
        <w:instrText xml:space="preserve">0_s05.docx \f </w:instrText>
      </w:r>
      <w:r>
        <w:fldChar w:fldCharType="end"/>
      </w:r>
      <w:r>
        <w:fldChar w:fldCharType="begin"/>
      </w:r>
      <w:r>
        <w:instrText xml:space="preserve"> RD  31121-i</w:instrText>
      </w:r>
      <w:r w:rsidR="003A1008">
        <w:instrText>3</w:instrText>
      </w:r>
      <w:r>
        <w:instrText xml:space="preserve">0_s06-s08.docx \f </w:instrText>
      </w:r>
      <w:r>
        <w:fldChar w:fldCharType="end"/>
      </w:r>
      <w:r>
        <w:fldChar w:fldCharType="begin"/>
      </w:r>
      <w:r>
        <w:instrText xml:space="preserve"> RD  31121-i</w:instrText>
      </w:r>
      <w:r w:rsidR="003A1008">
        <w:instrText>3</w:instrText>
      </w:r>
      <w:r>
        <w:instrText xml:space="preserve">0_s09-s20.docx \f </w:instrText>
      </w:r>
      <w:r>
        <w:fldChar w:fldCharType="end"/>
      </w:r>
      <w:r>
        <w:fldChar w:fldCharType="begin"/>
      </w:r>
      <w:r>
        <w:instrText xml:space="preserve"> RD  31121-i</w:instrText>
      </w:r>
      <w:r w:rsidR="003A1008">
        <w:instrText>3</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B1B4" w14:textId="77777777" w:rsidR="00A457DA" w:rsidRDefault="00A457DA">
      <w:r>
        <w:separator/>
      </w:r>
    </w:p>
  </w:endnote>
  <w:endnote w:type="continuationSeparator" w:id="0">
    <w:p w14:paraId="7D4F77B7" w14:textId="77777777" w:rsidR="00A457DA" w:rsidRDefault="00A4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72F5" w14:textId="77777777" w:rsidR="003A1008" w:rsidRDefault="003A1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3F5B" w14:textId="77777777" w:rsidR="003A1008" w:rsidRDefault="003A1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D951A" w14:textId="77777777" w:rsidR="003A1008" w:rsidRDefault="003A10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279D8" w14:textId="77777777" w:rsidR="00A457DA" w:rsidRDefault="00A457DA">
      <w:r>
        <w:separator/>
      </w:r>
    </w:p>
  </w:footnote>
  <w:footnote w:type="continuationSeparator" w:id="0">
    <w:p w14:paraId="73472BBB" w14:textId="77777777" w:rsidR="00A457DA" w:rsidRDefault="00A45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3A0" w14:textId="77777777" w:rsidR="003A1008" w:rsidRDefault="003A1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67C2" w14:textId="77777777" w:rsidR="003A1008" w:rsidRDefault="003A1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285D" w14:textId="77777777" w:rsidR="003A1008" w:rsidRDefault="003A1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ED53" w14:textId="77777777" w:rsidR="003A1008" w:rsidRPr="003F6DCB" w:rsidRDefault="003A1008" w:rsidP="003A1008">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129D274" w14:textId="129BCF0E" w:rsidR="003A1008" w:rsidRDefault="003A1008" w:rsidP="003A100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B98E559" w14:textId="35B3F757" w:rsidR="003A1008" w:rsidRDefault="003A1008" w:rsidP="003A1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V18.3.0 (2025-06)</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5E38"/>
    <w:rsid w:val="00222147"/>
    <w:rsid w:val="002347A2"/>
    <w:rsid w:val="002415CD"/>
    <w:rsid w:val="0025267E"/>
    <w:rsid w:val="002527C9"/>
    <w:rsid w:val="00262DAA"/>
    <w:rsid w:val="00266719"/>
    <w:rsid w:val="002675F0"/>
    <w:rsid w:val="002A0DAE"/>
    <w:rsid w:val="002B633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3FFC"/>
    <w:rsid w:val="00402462"/>
    <w:rsid w:val="00406F15"/>
    <w:rsid w:val="0042202F"/>
    <w:rsid w:val="0042208E"/>
    <w:rsid w:val="00423334"/>
    <w:rsid w:val="004345EC"/>
    <w:rsid w:val="004509A1"/>
    <w:rsid w:val="00456F25"/>
    <w:rsid w:val="0046266F"/>
    <w:rsid w:val="00465515"/>
    <w:rsid w:val="004719B3"/>
    <w:rsid w:val="00490FA0"/>
    <w:rsid w:val="0049720A"/>
    <w:rsid w:val="004D3578"/>
    <w:rsid w:val="004D5299"/>
    <w:rsid w:val="004E213A"/>
    <w:rsid w:val="004E2AE5"/>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30747"/>
    <w:rsid w:val="00833E80"/>
    <w:rsid w:val="008343C4"/>
    <w:rsid w:val="008357F9"/>
    <w:rsid w:val="00835DB1"/>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12243</Words>
  <Characters>69789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31.130_CR0105R1_(Rel-18)_GBA_U_APIs</cp:lastModifiedBy>
  <cp:revision>57</cp:revision>
  <cp:lastPrinted>2019-02-25T14:05:00Z</cp:lastPrinted>
  <dcterms:created xsi:type="dcterms:W3CDTF">2023-09-22T16:20:00Z</dcterms:created>
  <dcterms:modified xsi:type="dcterms:W3CDTF">2025-05-28T11:55:00Z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