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2EFF9788"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5C5822">
              <w:rPr>
                <w:lang w:val="en-US"/>
              </w:rPr>
              <w:t>5</w:t>
            </w:r>
            <w:r w:rsidRPr="0009205F">
              <w:rPr>
                <w:lang w:val="en-US"/>
              </w:rPr>
              <w:t xml:space="preserve">.0 </w:t>
            </w:r>
            <w:r w:rsidRPr="0009205F">
              <w:rPr>
                <w:sz w:val="32"/>
                <w:lang w:val="en-US"/>
              </w:rPr>
              <w:t>(20</w:t>
            </w:r>
            <w:r>
              <w:rPr>
                <w:sz w:val="32"/>
                <w:lang w:val="en-US"/>
              </w:rPr>
              <w:t>2</w:t>
            </w:r>
            <w:r w:rsidR="00AE51B9">
              <w:rPr>
                <w:sz w:val="32"/>
                <w:lang w:val="en-US"/>
              </w:rPr>
              <w:t>5</w:t>
            </w:r>
            <w:r w:rsidRPr="0009205F">
              <w:rPr>
                <w:sz w:val="32"/>
                <w:lang w:val="en-US"/>
              </w:rPr>
              <w:t>-</w:t>
            </w:r>
            <w:r w:rsidR="005C5822">
              <w:rPr>
                <w:sz w:val="32"/>
                <w:lang w:val="en-US"/>
              </w:rPr>
              <w:t>12</w:t>
            </w:r>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35pt" o:ole="">
                  <v:imagedata r:id="rId9" o:title=""/>
                </v:shape>
                <o:OLEObject Type="Embed" ProgID="Word.Picture.8" ShapeID="_x0000_i1025" DrawAspect="Content" ObjectID="_1825841472" r:id="rId10"/>
              </w:object>
            </w:r>
          </w:p>
        </w:tc>
        <w:tc>
          <w:tcPr>
            <w:tcW w:w="5540" w:type="dxa"/>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393DB527"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2013D0">
              <w:rPr>
                <w:noProof/>
                <w:sz w:val="18"/>
              </w:rPr>
              <w:t>5</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308B1F90" w14:textId="476BD03A"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_Toc215062138 \h </w:instrText>
      </w:r>
      <w:r>
        <w:rPr>
          <w:noProof/>
        </w:rPr>
      </w:r>
      <w:r>
        <w:rPr>
          <w:noProof/>
        </w:rPr>
        <w:fldChar w:fldCharType="separate"/>
      </w:r>
      <w:r>
        <w:rPr>
          <w:noProof/>
        </w:rPr>
        <w:t>14</w:t>
      </w:r>
      <w:r>
        <w:rPr>
          <w:noProof/>
        </w:rPr>
        <w:fldChar w:fldCharType="end"/>
      </w:r>
    </w:p>
    <w:p w14:paraId="64469A85" w14:textId="02029F52"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Scope</w:t>
      </w:r>
      <w:r>
        <w:rPr>
          <w:noProof/>
        </w:rPr>
        <w:tab/>
      </w:r>
      <w:r>
        <w:rPr>
          <w:noProof/>
        </w:rPr>
        <w:fldChar w:fldCharType="begin"/>
      </w:r>
      <w:r>
        <w:rPr>
          <w:noProof/>
        </w:rPr>
        <w:instrText xml:space="preserve"> PAGEREF _Toc215062139 \h </w:instrText>
      </w:r>
      <w:r>
        <w:rPr>
          <w:noProof/>
        </w:rPr>
      </w:r>
      <w:r>
        <w:rPr>
          <w:noProof/>
        </w:rPr>
        <w:fldChar w:fldCharType="separate"/>
      </w:r>
      <w:r>
        <w:rPr>
          <w:noProof/>
        </w:rPr>
        <w:t>15</w:t>
      </w:r>
      <w:r>
        <w:rPr>
          <w:noProof/>
        </w:rPr>
        <w:fldChar w:fldCharType="end"/>
      </w:r>
    </w:p>
    <w:p w14:paraId="03A2DDE6" w14:textId="4A7321AD"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2</w:t>
      </w:r>
      <w:r>
        <w:rPr>
          <w:rFonts w:asciiTheme="minorHAnsi" w:eastAsiaTheme="minorEastAsia" w:hAnsiTheme="minorHAnsi" w:cstheme="minorBidi"/>
          <w:noProof/>
          <w:kern w:val="2"/>
          <w:sz w:val="24"/>
          <w:szCs w:val="24"/>
          <w:lang w:val="en-US" w:eastAsia="zh-CN"/>
          <w14:ligatures w14:val="standardContextual"/>
        </w:rPr>
        <w:tab/>
      </w:r>
      <w:r>
        <w:rPr>
          <w:noProof/>
        </w:rPr>
        <w:t>References</w:t>
      </w:r>
      <w:r>
        <w:rPr>
          <w:noProof/>
        </w:rPr>
        <w:tab/>
      </w:r>
      <w:r>
        <w:rPr>
          <w:noProof/>
        </w:rPr>
        <w:fldChar w:fldCharType="begin"/>
      </w:r>
      <w:r>
        <w:rPr>
          <w:noProof/>
        </w:rPr>
        <w:instrText xml:space="preserve"> PAGEREF _Toc215062140 \h </w:instrText>
      </w:r>
      <w:r>
        <w:rPr>
          <w:noProof/>
        </w:rPr>
      </w:r>
      <w:r>
        <w:rPr>
          <w:noProof/>
        </w:rPr>
        <w:fldChar w:fldCharType="separate"/>
      </w:r>
      <w:r>
        <w:rPr>
          <w:noProof/>
        </w:rPr>
        <w:t>15</w:t>
      </w:r>
      <w:r>
        <w:rPr>
          <w:noProof/>
        </w:rPr>
        <w:fldChar w:fldCharType="end"/>
      </w:r>
    </w:p>
    <w:p w14:paraId="1A278484" w14:textId="49FEC428"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3</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_Toc215062141 \h </w:instrText>
      </w:r>
      <w:r>
        <w:rPr>
          <w:noProof/>
        </w:rPr>
      </w:r>
      <w:r>
        <w:rPr>
          <w:noProof/>
        </w:rPr>
        <w:fldChar w:fldCharType="separate"/>
      </w:r>
      <w:r>
        <w:rPr>
          <w:noProof/>
        </w:rPr>
        <w:t>16</w:t>
      </w:r>
      <w:r>
        <w:rPr>
          <w:noProof/>
        </w:rPr>
        <w:fldChar w:fldCharType="end"/>
      </w:r>
    </w:p>
    <w:p w14:paraId="79138C20" w14:textId="27FED2DA"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rPr>
        <w:t>3.1</w:t>
      </w:r>
      <w:r>
        <w:rPr>
          <w:rFonts w:asciiTheme="minorHAnsi" w:eastAsiaTheme="minorEastAsia" w:hAnsiTheme="minorHAnsi" w:cstheme="minorBidi"/>
          <w:noProof/>
          <w:kern w:val="2"/>
          <w:sz w:val="24"/>
          <w:szCs w:val="24"/>
          <w:lang w:val="en-US" w:eastAsia="zh-CN"/>
          <w14:ligatures w14:val="standardContextual"/>
        </w:rPr>
        <w:tab/>
      </w:r>
      <w:r>
        <w:rPr>
          <w:noProof/>
        </w:rPr>
        <w:t>Definitions</w:t>
      </w:r>
      <w:r>
        <w:rPr>
          <w:noProof/>
        </w:rPr>
        <w:tab/>
      </w:r>
      <w:r>
        <w:rPr>
          <w:noProof/>
        </w:rPr>
        <w:fldChar w:fldCharType="begin"/>
      </w:r>
      <w:r>
        <w:rPr>
          <w:noProof/>
        </w:rPr>
        <w:instrText xml:space="preserve"> PAGEREF _Toc215062142 \h </w:instrText>
      </w:r>
      <w:r>
        <w:rPr>
          <w:noProof/>
        </w:rPr>
      </w:r>
      <w:r>
        <w:rPr>
          <w:noProof/>
        </w:rPr>
        <w:fldChar w:fldCharType="separate"/>
      </w:r>
      <w:r>
        <w:rPr>
          <w:noProof/>
        </w:rPr>
        <w:t>16</w:t>
      </w:r>
      <w:r>
        <w:rPr>
          <w:noProof/>
        </w:rPr>
        <w:fldChar w:fldCharType="end"/>
      </w:r>
    </w:p>
    <w:p w14:paraId="7DF38F19" w14:textId="6DC3B3DE"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rPr>
        <w:t>3.2</w:t>
      </w:r>
      <w:r>
        <w:rPr>
          <w:rFonts w:asciiTheme="minorHAnsi" w:eastAsiaTheme="minorEastAsia" w:hAnsiTheme="minorHAnsi" w:cstheme="minorBidi"/>
          <w:noProof/>
          <w:kern w:val="2"/>
          <w:sz w:val="24"/>
          <w:szCs w:val="24"/>
          <w:lang w:val="en-US" w:eastAsia="zh-CN"/>
          <w14:ligatures w14:val="standardContextual"/>
        </w:rPr>
        <w:tab/>
      </w:r>
      <w:r>
        <w:rPr>
          <w:noProof/>
        </w:rPr>
        <w:t>Abbreviations</w:t>
      </w:r>
      <w:r>
        <w:rPr>
          <w:noProof/>
        </w:rPr>
        <w:tab/>
      </w:r>
      <w:r>
        <w:rPr>
          <w:noProof/>
        </w:rPr>
        <w:fldChar w:fldCharType="begin"/>
      </w:r>
      <w:r>
        <w:rPr>
          <w:noProof/>
        </w:rPr>
        <w:instrText xml:space="preserve"> PAGEREF _Toc215062143 \h </w:instrText>
      </w:r>
      <w:r>
        <w:rPr>
          <w:noProof/>
        </w:rPr>
      </w:r>
      <w:r>
        <w:rPr>
          <w:noProof/>
        </w:rPr>
        <w:fldChar w:fldCharType="separate"/>
      </w:r>
      <w:r>
        <w:rPr>
          <w:noProof/>
        </w:rPr>
        <w:t>17</w:t>
      </w:r>
      <w:r>
        <w:rPr>
          <w:noProof/>
        </w:rPr>
        <w:fldChar w:fldCharType="end"/>
      </w:r>
    </w:p>
    <w:p w14:paraId="03C5AC72" w14:textId="0EA68A2C"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4</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_Toc215062144 \h </w:instrText>
      </w:r>
      <w:r>
        <w:rPr>
          <w:noProof/>
        </w:rPr>
      </w:r>
      <w:r>
        <w:rPr>
          <w:noProof/>
        </w:rPr>
        <w:fldChar w:fldCharType="separate"/>
      </w:r>
      <w:r>
        <w:rPr>
          <w:noProof/>
        </w:rPr>
        <w:t>17</w:t>
      </w:r>
      <w:r>
        <w:rPr>
          <w:noProof/>
        </w:rPr>
        <w:fldChar w:fldCharType="end"/>
      </w:r>
    </w:p>
    <w:p w14:paraId="5175365A" w14:textId="38D2FA72"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5</w:t>
      </w:r>
      <w:r>
        <w:rPr>
          <w:rFonts w:asciiTheme="minorHAnsi" w:eastAsiaTheme="minorEastAsia" w:hAnsiTheme="minorHAnsi" w:cstheme="minorBidi"/>
          <w:noProof/>
          <w:kern w:val="2"/>
          <w:sz w:val="24"/>
          <w:szCs w:val="24"/>
          <w:lang w:val="en-US" w:eastAsia="zh-CN"/>
          <w14:ligatures w14:val="standardContextual"/>
        </w:rPr>
        <w:tab/>
      </w:r>
      <w:r>
        <w:rPr>
          <w:noProof/>
        </w:rPr>
        <w:t>Services Offered by the LMF</w:t>
      </w:r>
      <w:r>
        <w:rPr>
          <w:noProof/>
        </w:rPr>
        <w:tab/>
      </w:r>
      <w:r>
        <w:rPr>
          <w:noProof/>
        </w:rPr>
        <w:fldChar w:fldCharType="begin"/>
      </w:r>
      <w:r>
        <w:rPr>
          <w:noProof/>
        </w:rPr>
        <w:instrText xml:space="preserve"> PAGEREF _Toc215062145 \h </w:instrText>
      </w:r>
      <w:r>
        <w:rPr>
          <w:noProof/>
        </w:rPr>
      </w:r>
      <w:r>
        <w:rPr>
          <w:noProof/>
        </w:rPr>
        <w:fldChar w:fldCharType="separate"/>
      </w:r>
      <w:r>
        <w:rPr>
          <w:noProof/>
        </w:rPr>
        <w:t>18</w:t>
      </w:r>
      <w:r>
        <w:rPr>
          <w:noProof/>
        </w:rPr>
        <w:fldChar w:fldCharType="end"/>
      </w:r>
    </w:p>
    <w:p w14:paraId="18B30998" w14:textId="4B2A5D7C"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5.1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Introduction</w:t>
      </w:r>
      <w:r>
        <w:rPr>
          <w:noProof/>
        </w:rPr>
        <w:tab/>
      </w:r>
      <w:r>
        <w:rPr>
          <w:noProof/>
        </w:rPr>
        <w:fldChar w:fldCharType="begin"/>
      </w:r>
      <w:r>
        <w:rPr>
          <w:noProof/>
        </w:rPr>
        <w:instrText xml:space="preserve"> PAGEREF _Toc215062146 \h </w:instrText>
      </w:r>
      <w:r>
        <w:rPr>
          <w:noProof/>
        </w:rPr>
      </w:r>
      <w:r>
        <w:rPr>
          <w:noProof/>
        </w:rPr>
        <w:fldChar w:fldCharType="separate"/>
      </w:r>
      <w:r>
        <w:rPr>
          <w:noProof/>
        </w:rPr>
        <w:t>18</w:t>
      </w:r>
      <w:r>
        <w:rPr>
          <w:noProof/>
        </w:rPr>
        <w:fldChar w:fldCharType="end"/>
      </w:r>
    </w:p>
    <w:p w14:paraId="2783B91A" w14:textId="4F6F1EE7"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rPr>
        <w:t>5.2</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w:t>
      </w:r>
      <w:r>
        <w:rPr>
          <w:noProof/>
        </w:rPr>
        <w:tab/>
      </w:r>
      <w:r>
        <w:rPr>
          <w:noProof/>
        </w:rPr>
        <w:fldChar w:fldCharType="begin"/>
      </w:r>
      <w:r>
        <w:rPr>
          <w:noProof/>
        </w:rPr>
        <w:instrText xml:space="preserve"> PAGEREF _Toc215062147 \h </w:instrText>
      </w:r>
      <w:r>
        <w:rPr>
          <w:noProof/>
        </w:rPr>
      </w:r>
      <w:r>
        <w:rPr>
          <w:noProof/>
        </w:rPr>
        <w:fldChar w:fldCharType="separate"/>
      </w:r>
      <w:r>
        <w:rPr>
          <w:noProof/>
        </w:rPr>
        <w:t>18</w:t>
      </w:r>
      <w:r>
        <w:rPr>
          <w:noProof/>
        </w:rPr>
        <w:fldChar w:fldCharType="end"/>
      </w:r>
    </w:p>
    <w:p w14:paraId="0360ECB8" w14:textId="4F8DD7A0"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5.2.1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_Toc215062148 \h </w:instrText>
      </w:r>
      <w:r>
        <w:rPr>
          <w:noProof/>
        </w:rPr>
      </w:r>
      <w:r>
        <w:rPr>
          <w:noProof/>
        </w:rPr>
        <w:fldChar w:fldCharType="separate"/>
      </w:r>
      <w:r>
        <w:rPr>
          <w:noProof/>
        </w:rPr>
        <w:t>18</w:t>
      </w:r>
      <w:r>
        <w:rPr>
          <w:noProof/>
        </w:rPr>
        <w:fldChar w:fldCharType="end"/>
      </w:r>
    </w:p>
    <w:p w14:paraId="38661341" w14:textId="04371FD7"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5.2.2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_Toc215062149 \h </w:instrText>
      </w:r>
      <w:r>
        <w:rPr>
          <w:noProof/>
        </w:rPr>
      </w:r>
      <w:r>
        <w:rPr>
          <w:noProof/>
        </w:rPr>
        <w:fldChar w:fldCharType="separate"/>
      </w:r>
      <w:r>
        <w:rPr>
          <w:noProof/>
        </w:rPr>
        <w:t>18</w:t>
      </w:r>
      <w:r>
        <w:rPr>
          <w:noProof/>
        </w:rPr>
        <w:fldChar w:fldCharType="end"/>
      </w:r>
    </w:p>
    <w:p w14:paraId="3EFD783C" w14:textId="47475E63"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_Toc215062150 \h </w:instrText>
      </w:r>
      <w:r>
        <w:rPr>
          <w:noProof/>
        </w:rPr>
      </w:r>
      <w:r>
        <w:rPr>
          <w:noProof/>
        </w:rPr>
        <w:fldChar w:fldCharType="separate"/>
      </w:r>
      <w:r>
        <w:rPr>
          <w:noProof/>
        </w:rPr>
        <w:t>18</w:t>
      </w:r>
      <w:r>
        <w:rPr>
          <w:noProof/>
        </w:rPr>
        <w:fldChar w:fldCharType="end"/>
      </w:r>
    </w:p>
    <w:p w14:paraId="1CFA648D" w14:textId="5A6C4874"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5.2.2.2</w:t>
      </w:r>
      <w:r>
        <w:rPr>
          <w:rFonts w:asciiTheme="minorHAnsi" w:eastAsiaTheme="minorEastAsia" w:hAnsiTheme="minorHAnsi" w:cstheme="minorBidi"/>
          <w:noProof/>
          <w:kern w:val="2"/>
          <w:sz w:val="24"/>
          <w:szCs w:val="24"/>
          <w:lang w:val="en-US" w:eastAsia="zh-CN"/>
          <w14:ligatures w14:val="standardContextual"/>
        </w:rPr>
        <w:tab/>
      </w:r>
      <w:r>
        <w:rPr>
          <w:noProof/>
        </w:rPr>
        <w:t>DetermineLocation</w:t>
      </w:r>
      <w:r>
        <w:rPr>
          <w:noProof/>
        </w:rPr>
        <w:tab/>
      </w:r>
      <w:r>
        <w:rPr>
          <w:noProof/>
        </w:rPr>
        <w:fldChar w:fldCharType="begin"/>
      </w:r>
      <w:r>
        <w:rPr>
          <w:noProof/>
        </w:rPr>
        <w:instrText xml:space="preserve"> PAGEREF _Toc215062151 \h </w:instrText>
      </w:r>
      <w:r>
        <w:rPr>
          <w:noProof/>
        </w:rPr>
      </w:r>
      <w:r>
        <w:rPr>
          <w:noProof/>
        </w:rPr>
        <w:fldChar w:fldCharType="separate"/>
      </w:r>
      <w:r>
        <w:rPr>
          <w:noProof/>
        </w:rPr>
        <w:t>19</w:t>
      </w:r>
      <w:r>
        <w:rPr>
          <w:noProof/>
        </w:rPr>
        <w:fldChar w:fldCharType="end"/>
      </w:r>
    </w:p>
    <w:p w14:paraId="4CF02507" w14:textId="1CCE46D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_Toc215062152 \h </w:instrText>
      </w:r>
      <w:r>
        <w:rPr>
          <w:noProof/>
        </w:rPr>
      </w:r>
      <w:r>
        <w:rPr>
          <w:noProof/>
        </w:rPr>
        <w:fldChar w:fldCharType="separate"/>
      </w:r>
      <w:r>
        <w:rPr>
          <w:noProof/>
        </w:rPr>
        <w:t>19</w:t>
      </w:r>
      <w:r>
        <w:rPr>
          <w:noProof/>
        </w:rPr>
        <w:fldChar w:fldCharType="end"/>
      </w:r>
    </w:p>
    <w:p w14:paraId="33C9530A" w14:textId="2B6B782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5.2.2.2.2</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w:t>
      </w:r>
      <w:r>
        <w:rPr>
          <w:noProof/>
        </w:rPr>
        <w:tab/>
      </w:r>
      <w:r>
        <w:rPr>
          <w:noProof/>
        </w:rPr>
        <w:fldChar w:fldCharType="begin"/>
      </w:r>
      <w:r>
        <w:rPr>
          <w:noProof/>
        </w:rPr>
        <w:instrText xml:space="preserve"> PAGEREF _Toc215062153 \h </w:instrText>
      </w:r>
      <w:r>
        <w:rPr>
          <w:noProof/>
        </w:rPr>
      </w:r>
      <w:r>
        <w:rPr>
          <w:noProof/>
        </w:rPr>
        <w:fldChar w:fldCharType="separate"/>
      </w:r>
      <w:r>
        <w:rPr>
          <w:noProof/>
        </w:rPr>
        <w:t>19</w:t>
      </w:r>
      <w:r>
        <w:rPr>
          <w:noProof/>
        </w:rPr>
        <w:fldChar w:fldCharType="end"/>
      </w:r>
    </w:p>
    <w:p w14:paraId="4D8363C6" w14:textId="42F191E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5.2.2.2.3</w:t>
      </w:r>
      <w:r>
        <w:rPr>
          <w:rFonts w:asciiTheme="minorHAnsi" w:eastAsiaTheme="minorEastAsia" w:hAnsiTheme="minorHAnsi" w:cstheme="minorBidi"/>
          <w:noProof/>
          <w:kern w:val="2"/>
          <w:sz w:val="24"/>
          <w:szCs w:val="24"/>
          <w:lang w:val="en-US" w:eastAsia="zh-CN"/>
          <w14:ligatures w14:val="standardContextual"/>
        </w:rPr>
        <w:tab/>
      </w:r>
      <w:r>
        <w:rPr>
          <w:noProof/>
        </w:rPr>
        <w:t>Retrieve UE Location for 5G-MO-LR</w:t>
      </w:r>
      <w:r>
        <w:rPr>
          <w:noProof/>
        </w:rPr>
        <w:tab/>
      </w:r>
      <w:r>
        <w:rPr>
          <w:noProof/>
        </w:rPr>
        <w:fldChar w:fldCharType="begin"/>
      </w:r>
      <w:r>
        <w:rPr>
          <w:noProof/>
        </w:rPr>
        <w:instrText xml:space="preserve"> PAGEREF _Toc215062154 \h </w:instrText>
      </w:r>
      <w:r>
        <w:rPr>
          <w:noProof/>
        </w:rPr>
      </w:r>
      <w:r>
        <w:rPr>
          <w:noProof/>
        </w:rPr>
        <w:fldChar w:fldCharType="separate"/>
      </w:r>
      <w:r>
        <w:rPr>
          <w:noProof/>
        </w:rPr>
        <w:t>20</w:t>
      </w:r>
      <w:r>
        <w:rPr>
          <w:noProof/>
        </w:rPr>
        <w:fldChar w:fldCharType="end"/>
      </w:r>
    </w:p>
    <w:p w14:paraId="44978529" w14:textId="39F8F38B"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5.2.2.3</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_Toc215062155 \h </w:instrText>
      </w:r>
      <w:r>
        <w:rPr>
          <w:noProof/>
        </w:rPr>
      </w:r>
      <w:r>
        <w:rPr>
          <w:noProof/>
        </w:rPr>
        <w:fldChar w:fldCharType="separate"/>
      </w:r>
      <w:r>
        <w:rPr>
          <w:noProof/>
        </w:rPr>
        <w:t>21</w:t>
      </w:r>
      <w:r>
        <w:rPr>
          <w:noProof/>
        </w:rPr>
        <w:fldChar w:fldCharType="end"/>
      </w:r>
    </w:p>
    <w:p w14:paraId="03DC54C2" w14:textId="0F58E05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5.2.2.3.1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_Toc215062156 \h </w:instrText>
      </w:r>
      <w:r>
        <w:rPr>
          <w:noProof/>
        </w:rPr>
      </w:r>
      <w:r>
        <w:rPr>
          <w:noProof/>
        </w:rPr>
        <w:fldChar w:fldCharType="separate"/>
      </w:r>
      <w:r>
        <w:rPr>
          <w:noProof/>
        </w:rPr>
        <w:t>21</w:t>
      </w:r>
      <w:r>
        <w:rPr>
          <w:noProof/>
        </w:rPr>
        <w:fldChar w:fldCharType="end"/>
      </w:r>
    </w:p>
    <w:p w14:paraId="36AC484E" w14:textId="0B2773C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5.2.2.3.2</w:t>
      </w:r>
      <w:r>
        <w:rPr>
          <w:rFonts w:asciiTheme="minorHAnsi" w:eastAsiaTheme="minorEastAsia" w:hAnsiTheme="minorHAnsi" w:cstheme="minorBidi"/>
          <w:noProof/>
          <w:kern w:val="2"/>
          <w:sz w:val="24"/>
          <w:szCs w:val="24"/>
          <w:lang w:val="en-US" w:eastAsia="zh-CN"/>
          <w14:ligatures w14:val="standardContextual"/>
        </w:rPr>
        <w:tab/>
      </w:r>
      <w:r>
        <w:rPr>
          <w:noProof/>
        </w:rPr>
        <w:t>Periodic or Triggered Event Notification</w:t>
      </w:r>
      <w:r>
        <w:rPr>
          <w:noProof/>
        </w:rPr>
        <w:tab/>
      </w:r>
      <w:r>
        <w:rPr>
          <w:noProof/>
        </w:rPr>
        <w:fldChar w:fldCharType="begin"/>
      </w:r>
      <w:r>
        <w:rPr>
          <w:noProof/>
        </w:rPr>
        <w:instrText xml:space="preserve"> PAGEREF _Toc215062157 \h </w:instrText>
      </w:r>
      <w:r>
        <w:rPr>
          <w:noProof/>
        </w:rPr>
      </w:r>
      <w:r>
        <w:rPr>
          <w:noProof/>
        </w:rPr>
        <w:fldChar w:fldCharType="separate"/>
      </w:r>
      <w:r>
        <w:rPr>
          <w:noProof/>
        </w:rPr>
        <w:t>21</w:t>
      </w:r>
      <w:r>
        <w:rPr>
          <w:noProof/>
        </w:rPr>
        <w:fldChar w:fldCharType="end"/>
      </w:r>
    </w:p>
    <w:p w14:paraId="0A5EAA29" w14:textId="76BF844E"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5.2.2.3.3</w:t>
      </w:r>
      <w:r>
        <w:rPr>
          <w:rFonts w:asciiTheme="minorHAnsi" w:eastAsiaTheme="minorEastAsia" w:hAnsiTheme="minorHAnsi" w:cstheme="minorBidi"/>
          <w:noProof/>
          <w:kern w:val="2"/>
          <w:sz w:val="24"/>
          <w:szCs w:val="24"/>
          <w:lang w:val="en-US" w:eastAsia="zh-CN"/>
          <w14:ligatures w14:val="standardContextual"/>
        </w:rPr>
        <w:tab/>
      </w:r>
      <w:r>
        <w:rPr>
          <w:noProof/>
        </w:rPr>
        <w:t>Intermediate location reporting Event Notification</w:t>
      </w:r>
      <w:r>
        <w:rPr>
          <w:noProof/>
        </w:rPr>
        <w:tab/>
      </w:r>
      <w:r>
        <w:rPr>
          <w:noProof/>
        </w:rPr>
        <w:fldChar w:fldCharType="begin"/>
      </w:r>
      <w:r>
        <w:rPr>
          <w:noProof/>
        </w:rPr>
        <w:instrText xml:space="preserve"> PAGEREF _Toc215062158 \h </w:instrText>
      </w:r>
      <w:r>
        <w:rPr>
          <w:noProof/>
        </w:rPr>
      </w:r>
      <w:r>
        <w:rPr>
          <w:noProof/>
        </w:rPr>
        <w:fldChar w:fldCharType="separate"/>
      </w:r>
      <w:r>
        <w:rPr>
          <w:noProof/>
        </w:rPr>
        <w:t>21</w:t>
      </w:r>
      <w:r>
        <w:rPr>
          <w:noProof/>
        </w:rPr>
        <w:fldChar w:fldCharType="end"/>
      </w:r>
    </w:p>
    <w:p w14:paraId="6CB2A7DB" w14:textId="3B0348C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5.2.2.4</w:t>
      </w:r>
      <w:r>
        <w:rPr>
          <w:rFonts w:asciiTheme="minorHAnsi" w:eastAsiaTheme="minorEastAsia" w:hAnsiTheme="minorHAnsi" w:cstheme="minorBidi"/>
          <w:noProof/>
          <w:kern w:val="2"/>
          <w:sz w:val="24"/>
          <w:szCs w:val="24"/>
          <w:lang w:val="en-US" w:eastAsia="zh-CN"/>
          <w14:ligatures w14:val="standardContextual"/>
        </w:rPr>
        <w:tab/>
      </w:r>
      <w:r>
        <w:rPr>
          <w:noProof/>
        </w:rPr>
        <w:t>CancelLocation</w:t>
      </w:r>
      <w:r>
        <w:rPr>
          <w:noProof/>
        </w:rPr>
        <w:tab/>
      </w:r>
      <w:r>
        <w:rPr>
          <w:noProof/>
        </w:rPr>
        <w:fldChar w:fldCharType="begin"/>
      </w:r>
      <w:r>
        <w:rPr>
          <w:noProof/>
        </w:rPr>
        <w:instrText xml:space="preserve"> PAGEREF _Toc215062159 \h </w:instrText>
      </w:r>
      <w:r>
        <w:rPr>
          <w:noProof/>
        </w:rPr>
      </w:r>
      <w:r>
        <w:rPr>
          <w:noProof/>
        </w:rPr>
        <w:fldChar w:fldCharType="separate"/>
      </w:r>
      <w:r>
        <w:rPr>
          <w:noProof/>
        </w:rPr>
        <w:t>22</w:t>
      </w:r>
      <w:r>
        <w:rPr>
          <w:noProof/>
        </w:rPr>
        <w:fldChar w:fldCharType="end"/>
      </w:r>
    </w:p>
    <w:p w14:paraId="1CDE68E8" w14:textId="2BB29DA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5.2.2.4.1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_Toc215062160 \h </w:instrText>
      </w:r>
      <w:r>
        <w:rPr>
          <w:noProof/>
        </w:rPr>
      </w:r>
      <w:r>
        <w:rPr>
          <w:noProof/>
        </w:rPr>
        <w:fldChar w:fldCharType="separate"/>
      </w:r>
      <w:r>
        <w:rPr>
          <w:noProof/>
        </w:rPr>
        <w:t>22</w:t>
      </w:r>
      <w:r>
        <w:rPr>
          <w:noProof/>
        </w:rPr>
        <w:fldChar w:fldCharType="end"/>
      </w:r>
    </w:p>
    <w:p w14:paraId="1B6B58EF" w14:textId="3D97F21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5.2.2.4.2</w:t>
      </w:r>
      <w:r>
        <w:rPr>
          <w:rFonts w:asciiTheme="minorHAnsi" w:eastAsiaTheme="minorEastAsia" w:hAnsiTheme="minorHAnsi" w:cstheme="minorBidi"/>
          <w:noProof/>
          <w:kern w:val="2"/>
          <w:sz w:val="24"/>
          <w:szCs w:val="24"/>
          <w:lang w:val="en-US" w:eastAsia="zh-CN"/>
          <w14:ligatures w14:val="standardContextual"/>
        </w:rPr>
        <w:tab/>
      </w:r>
      <w:r>
        <w:rPr>
          <w:noProof/>
        </w:rPr>
        <w:t>Cancel Periodic, Triggered Location or 5G-MT-LR / 5G-MO-LR</w:t>
      </w:r>
      <w:r>
        <w:rPr>
          <w:noProof/>
        </w:rPr>
        <w:tab/>
      </w:r>
      <w:r>
        <w:rPr>
          <w:noProof/>
        </w:rPr>
        <w:fldChar w:fldCharType="begin"/>
      </w:r>
      <w:r>
        <w:rPr>
          <w:noProof/>
        </w:rPr>
        <w:instrText xml:space="preserve"> PAGEREF _Toc215062161 \h </w:instrText>
      </w:r>
      <w:r>
        <w:rPr>
          <w:noProof/>
        </w:rPr>
      </w:r>
      <w:r>
        <w:rPr>
          <w:noProof/>
        </w:rPr>
        <w:fldChar w:fldCharType="separate"/>
      </w:r>
      <w:r>
        <w:rPr>
          <w:noProof/>
        </w:rPr>
        <w:t>22</w:t>
      </w:r>
      <w:r>
        <w:rPr>
          <w:noProof/>
        </w:rPr>
        <w:fldChar w:fldCharType="end"/>
      </w:r>
    </w:p>
    <w:p w14:paraId="003F9BB3" w14:textId="6C9EFA23"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5.2.2.5</w:t>
      </w:r>
      <w:r>
        <w:rPr>
          <w:rFonts w:asciiTheme="minorHAnsi" w:eastAsiaTheme="minorEastAsia" w:hAnsiTheme="minorHAnsi" w:cstheme="minorBidi"/>
          <w:noProof/>
          <w:kern w:val="2"/>
          <w:sz w:val="24"/>
          <w:szCs w:val="24"/>
          <w:lang w:val="en-US" w:eastAsia="zh-CN"/>
          <w14:ligatures w14:val="standardContextual"/>
        </w:rPr>
        <w:tab/>
      </w:r>
      <w:r>
        <w:rPr>
          <w:noProof/>
        </w:rPr>
        <w:t>LocationContextTransfer</w:t>
      </w:r>
      <w:r>
        <w:rPr>
          <w:noProof/>
        </w:rPr>
        <w:tab/>
      </w:r>
      <w:r>
        <w:rPr>
          <w:noProof/>
        </w:rPr>
        <w:fldChar w:fldCharType="begin"/>
      </w:r>
      <w:r>
        <w:rPr>
          <w:noProof/>
        </w:rPr>
        <w:instrText xml:space="preserve"> PAGEREF _Toc215062162 \h </w:instrText>
      </w:r>
      <w:r>
        <w:rPr>
          <w:noProof/>
        </w:rPr>
      </w:r>
      <w:r>
        <w:rPr>
          <w:noProof/>
        </w:rPr>
        <w:fldChar w:fldCharType="separate"/>
      </w:r>
      <w:r>
        <w:rPr>
          <w:noProof/>
        </w:rPr>
        <w:t>23</w:t>
      </w:r>
      <w:r>
        <w:rPr>
          <w:noProof/>
        </w:rPr>
        <w:fldChar w:fldCharType="end"/>
      </w:r>
    </w:p>
    <w:p w14:paraId="2344D176" w14:textId="4FC5830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5.2.2.5.1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_Toc215062163 \h </w:instrText>
      </w:r>
      <w:r>
        <w:rPr>
          <w:noProof/>
        </w:rPr>
      </w:r>
      <w:r>
        <w:rPr>
          <w:noProof/>
        </w:rPr>
        <w:fldChar w:fldCharType="separate"/>
      </w:r>
      <w:r>
        <w:rPr>
          <w:noProof/>
        </w:rPr>
        <w:t>23</w:t>
      </w:r>
      <w:r>
        <w:rPr>
          <w:noProof/>
        </w:rPr>
        <w:fldChar w:fldCharType="end"/>
      </w:r>
    </w:p>
    <w:p w14:paraId="22244E86" w14:textId="2472106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5.2.2.5.2</w:t>
      </w:r>
      <w:r>
        <w:rPr>
          <w:rFonts w:asciiTheme="minorHAnsi" w:eastAsiaTheme="minorEastAsia" w:hAnsiTheme="minorHAnsi" w:cstheme="minorBidi"/>
          <w:noProof/>
          <w:kern w:val="2"/>
          <w:sz w:val="24"/>
          <w:szCs w:val="24"/>
          <w:lang w:val="en-US" w:eastAsia="zh-CN"/>
          <w14:ligatures w14:val="standardContextual"/>
        </w:rPr>
        <w:tab/>
      </w:r>
      <w:r>
        <w:rPr>
          <w:noProof/>
        </w:rPr>
        <w:t>Transfer Location Context</w:t>
      </w:r>
      <w:r>
        <w:rPr>
          <w:noProof/>
        </w:rPr>
        <w:tab/>
      </w:r>
      <w:r>
        <w:rPr>
          <w:noProof/>
        </w:rPr>
        <w:fldChar w:fldCharType="begin"/>
      </w:r>
      <w:r>
        <w:rPr>
          <w:noProof/>
        </w:rPr>
        <w:instrText xml:space="preserve"> PAGEREF _Toc215062164 \h </w:instrText>
      </w:r>
      <w:r>
        <w:rPr>
          <w:noProof/>
        </w:rPr>
      </w:r>
      <w:r>
        <w:rPr>
          <w:noProof/>
        </w:rPr>
        <w:fldChar w:fldCharType="separate"/>
      </w:r>
      <w:r>
        <w:rPr>
          <w:noProof/>
        </w:rPr>
        <w:t>23</w:t>
      </w:r>
      <w:r>
        <w:rPr>
          <w:noProof/>
        </w:rPr>
        <w:fldChar w:fldCharType="end"/>
      </w:r>
    </w:p>
    <w:p w14:paraId="65E52473" w14:textId="50095C3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5.2.2.5.3</w:t>
      </w:r>
      <w:r>
        <w:rPr>
          <w:rFonts w:asciiTheme="minorHAnsi" w:eastAsiaTheme="minorEastAsia" w:hAnsiTheme="minorHAnsi" w:cstheme="minorBidi"/>
          <w:noProof/>
          <w:kern w:val="2"/>
          <w:sz w:val="24"/>
          <w:szCs w:val="24"/>
          <w:lang w:val="en-US" w:eastAsia="zh-CN"/>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_Toc215062165 \h </w:instrText>
      </w:r>
      <w:r>
        <w:rPr>
          <w:noProof/>
        </w:rPr>
      </w:r>
      <w:r>
        <w:rPr>
          <w:noProof/>
        </w:rPr>
        <w:fldChar w:fldCharType="separate"/>
      </w:r>
      <w:r>
        <w:rPr>
          <w:noProof/>
        </w:rPr>
        <w:t>24</w:t>
      </w:r>
      <w:r>
        <w:rPr>
          <w:noProof/>
        </w:rPr>
        <w:fldChar w:fldCharType="end"/>
      </w:r>
    </w:p>
    <w:p w14:paraId="22B42B58" w14:textId="2482FAC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5.2.2.6</w:t>
      </w:r>
      <w:r>
        <w:rPr>
          <w:rFonts w:asciiTheme="minorHAnsi" w:eastAsiaTheme="minorEastAsia" w:hAnsiTheme="minorHAnsi" w:cstheme="minorBidi"/>
          <w:noProof/>
          <w:kern w:val="2"/>
          <w:sz w:val="24"/>
          <w:szCs w:val="24"/>
          <w:lang w:val="en-US" w:eastAsia="zh-CN"/>
          <w14:ligatures w14:val="standardContextual"/>
        </w:rPr>
        <w:tab/>
      </w:r>
      <w:r>
        <w:rPr>
          <w:noProof/>
        </w:rPr>
        <w:t>MeasurementData</w:t>
      </w:r>
      <w:r>
        <w:rPr>
          <w:noProof/>
        </w:rPr>
        <w:tab/>
      </w:r>
      <w:r>
        <w:rPr>
          <w:noProof/>
        </w:rPr>
        <w:fldChar w:fldCharType="begin"/>
      </w:r>
      <w:r>
        <w:rPr>
          <w:noProof/>
        </w:rPr>
        <w:instrText xml:space="preserve"> PAGEREF _Toc215062166 \h </w:instrText>
      </w:r>
      <w:r>
        <w:rPr>
          <w:noProof/>
        </w:rPr>
      </w:r>
      <w:r>
        <w:rPr>
          <w:noProof/>
        </w:rPr>
        <w:fldChar w:fldCharType="separate"/>
      </w:r>
      <w:r>
        <w:rPr>
          <w:noProof/>
        </w:rPr>
        <w:t>24</w:t>
      </w:r>
      <w:r>
        <w:rPr>
          <w:noProof/>
        </w:rPr>
        <w:fldChar w:fldCharType="end"/>
      </w:r>
    </w:p>
    <w:p w14:paraId="74EF8118" w14:textId="0D6C3B3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_Toc215062167 \h </w:instrText>
      </w:r>
      <w:r>
        <w:rPr>
          <w:noProof/>
        </w:rPr>
      </w:r>
      <w:r>
        <w:rPr>
          <w:noProof/>
        </w:rPr>
        <w:fldChar w:fldCharType="separate"/>
      </w:r>
      <w:r>
        <w:rPr>
          <w:noProof/>
        </w:rPr>
        <w:t>24</w:t>
      </w:r>
      <w:r>
        <w:rPr>
          <w:noProof/>
        </w:rPr>
        <w:fldChar w:fldCharType="end"/>
      </w:r>
    </w:p>
    <w:p w14:paraId="2338636A" w14:textId="6068748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5.2.2.6.2</w:t>
      </w:r>
      <w:r>
        <w:rPr>
          <w:rFonts w:asciiTheme="minorHAnsi" w:eastAsiaTheme="minorEastAsia" w:hAnsiTheme="minorHAnsi" w:cstheme="minorBidi"/>
          <w:noProof/>
          <w:kern w:val="2"/>
          <w:sz w:val="24"/>
          <w:szCs w:val="24"/>
          <w:lang w:val="en-US" w:eastAsia="zh-CN"/>
          <w14:ligatures w14:val="standardContextual"/>
        </w:rPr>
        <w:tab/>
      </w:r>
      <w:r>
        <w:rPr>
          <w:noProof/>
        </w:rPr>
        <w:t>Location Measurements</w:t>
      </w:r>
      <w:r>
        <w:rPr>
          <w:noProof/>
        </w:rPr>
        <w:tab/>
      </w:r>
      <w:r>
        <w:rPr>
          <w:noProof/>
        </w:rPr>
        <w:fldChar w:fldCharType="begin"/>
      </w:r>
      <w:r>
        <w:rPr>
          <w:noProof/>
        </w:rPr>
        <w:instrText xml:space="preserve"> PAGEREF _Toc215062168 \h </w:instrText>
      </w:r>
      <w:r>
        <w:rPr>
          <w:noProof/>
        </w:rPr>
      </w:r>
      <w:r>
        <w:rPr>
          <w:noProof/>
        </w:rPr>
        <w:fldChar w:fldCharType="separate"/>
      </w:r>
      <w:r>
        <w:rPr>
          <w:noProof/>
        </w:rPr>
        <w:t>24</w:t>
      </w:r>
      <w:r>
        <w:rPr>
          <w:noProof/>
        </w:rPr>
        <w:fldChar w:fldCharType="end"/>
      </w:r>
    </w:p>
    <w:p w14:paraId="454AB05A" w14:textId="39E3728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5.2.2.7</w:t>
      </w:r>
      <w:r>
        <w:rPr>
          <w:rFonts w:asciiTheme="minorHAnsi" w:eastAsiaTheme="minorEastAsia" w:hAnsiTheme="minorHAnsi" w:cstheme="minorBidi"/>
          <w:noProof/>
          <w:kern w:val="2"/>
          <w:sz w:val="24"/>
          <w:szCs w:val="24"/>
          <w:lang w:val="en-US" w:eastAsia="zh-CN"/>
          <w14:ligatures w14:val="standardContextual"/>
        </w:rPr>
        <w:tab/>
      </w:r>
      <w:r>
        <w:rPr>
          <w:noProof/>
        </w:rPr>
        <w:t>UPSubscribe</w:t>
      </w:r>
      <w:r>
        <w:rPr>
          <w:noProof/>
        </w:rPr>
        <w:tab/>
      </w:r>
      <w:r>
        <w:rPr>
          <w:noProof/>
        </w:rPr>
        <w:fldChar w:fldCharType="begin"/>
      </w:r>
      <w:r>
        <w:rPr>
          <w:noProof/>
        </w:rPr>
        <w:instrText xml:space="preserve"> PAGEREF _Toc215062169 \h </w:instrText>
      </w:r>
      <w:r>
        <w:rPr>
          <w:noProof/>
        </w:rPr>
      </w:r>
      <w:r>
        <w:rPr>
          <w:noProof/>
        </w:rPr>
        <w:fldChar w:fldCharType="separate"/>
      </w:r>
      <w:r>
        <w:rPr>
          <w:noProof/>
        </w:rPr>
        <w:t>25</w:t>
      </w:r>
      <w:r>
        <w:rPr>
          <w:noProof/>
        </w:rPr>
        <w:fldChar w:fldCharType="end"/>
      </w:r>
    </w:p>
    <w:p w14:paraId="5D5C342D" w14:textId="2E9DE73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_Toc215062170 \h </w:instrText>
      </w:r>
      <w:r>
        <w:rPr>
          <w:noProof/>
        </w:rPr>
      </w:r>
      <w:r>
        <w:rPr>
          <w:noProof/>
        </w:rPr>
        <w:fldChar w:fldCharType="separate"/>
      </w:r>
      <w:r>
        <w:rPr>
          <w:noProof/>
        </w:rPr>
        <w:t>25</w:t>
      </w:r>
      <w:r>
        <w:rPr>
          <w:noProof/>
        </w:rPr>
        <w:fldChar w:fldCharType="end"/>
      </w:r>
    </w:p>
    <w:p w14:paraId="354A8721" w14:textId="6D39E4F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5.2.2.7.2</w:t>
      </w:r>
      <w:r>
        <w:rPr>
          <w:rFonts w:asciiTheme="minorHAnsi" w:eastAsiaTheme="minorEastAsia" w:hAnsiTheme="minorHAnsi" w:cstheme="minorBidi"/>
          <w:noProof/>
          <w:kern w:val="2"/>
          <w:sz w:val="24"/>
          <w:szCs w:val="24"/>
          <w:lang w:val="en-US" w:eastAsia="zh-CN"/>
          <w14:ligatures w14:val="standardContextual"/>
        </w:rPr>
        <w:tab/>
      </w:r>
      <w:r>
        <w:rPr>
          <w:noProof/>
        </w:rPr>
        <w:t>Subscribe to Notification of LCS-UP connection status</w:t>
      </w:r>
      <w:r>
        <w:rPr>
          <w:noProof/>
        </w:rPr>
        <w:tab/>
      </w:r>
      <w:r>
        <w:rPr>
          <w:noProof/>
        </w:rPr>
        <w:fldChar w:fldCharType="begin"/>
      </w:r>
      <w:r>
        <w:rPr>
          <w:noProof/>
        </w:rPr>
        <w:instrText xml:space="preserve"> PAGEREF _Toc215062171 \h </w:instrText>
      </w:r>
      <w:r>
        <w:rPr>
          <w:noProof/>
        </w:rPr>
      </w:r>
      <w:r>
        <w:rPr>
          <w:noProof/>
        </w:rPr>
        <w:fldChar w:fldCharType="separate"/>
      </w:r>
      <w:r>
        <w:rPr>
          <w:noProof/>
        </w:rPr>
        <w:t>25</w:t>
      </w:r>
      <w:r>
        <w:rPr>
          <w:noProof/>
        </w:rPr>
        <w:fldChar w:fldCharType="end"/>
      </w:r>
    </w:p>
    <w:p w14:paraId="072EBC3B" w14:textId="2D976546"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5.2.2.8</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_Toc215062172 \h </w:instrText>
      </w:r>
      <w:r>
        <w:rPr>
          <w:noProof/>
        </w:rPr>
      </w:r>
      <w:r>
        <w:rPr>
          <w:noProof/>
        </w:rPr>
        <w:fldChar w:fldCharType="separate"/>
      </w:r>
      <w:r>
        <w:rPr>
          <w:noProof/>
        </w:rPr>
        <w:t>25</w:t>
      </w:r>
      <w:r>
        <w:rPr>
          <w:noProof/>
        </w:rPr>
        <w:fldChar w:fldCharType="end"/>
      </w:r>
    </w:p>
    <w:p w14:paraId="26F7E29A" w14:textId="5524B9A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5.2.2.8.1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_Toc215062173 \h </w:instrText>
      </w:r>
      <w:r>
        <w:rPr>
          <w:noProof/>
        </w:rPr>
      </w:r>
      <w:r>
        <w:rPr>
          <w:noProof/>
        </w:rPr>
        <w:fldChar w:fldCharType="separate"/>
      </w:r>
      <w:r>
        <w:rPr>
          <w:noProof/>
        </w:rPr>
        <w:t>25</w:t>
      </w:r>
      <w:r>
        <w:rPr>
          <w:noProof/>
        </w:rPr>
        <w:fldChar w:fldCharType="end"/>
      </w:r>
    </w:p>
    <w:p w14:paraId="0EBCE625" w14:textId="2259AEF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5.2.2.8.2</w:t>
      </w:r>
      <w:r>
        <w:rPr>
          <w:rFonts w:asciiTheme="minorHAnsi" w:eastAsiaTheme="minorEastAsia" w:hAnsiTheme="minorHAnsi" w:cstheme="minorBidi"/>
          <w:noProof/>
          <w:kern w:val="2"/>
          <w:sz w:val="24"/>
          <w:szCs w:val="24"/>
          <w:lang w:val="en-US" w:eastAsia="zh-CN"/>
          <w14:ligatures w14:val="standardContextual"/>
        </w:rPr>
        <w:tab/>
      </w:r>
      <w:r>
        <w:rPr>
          <w:noProof/>
        </w:rPr>
        <w:t>Notification of LCS-UP connection</w:t>
      </w:r>
      <w:r>
        <w:rPr>
          <w:noProof/>
        </w:rPr>
        <w:tab/>
      </w:r>
      <w:r>
        <w:rPr>
          <w:noProof/>
        </w:rPr>
        <w:fldChar w:fldCharType="begin"/>
      </w:r>
      <w:r>
        <w:rPr>
          <w:noProof/>
        </w:rPr>
        <w:instrText xml:space="preserve"> PAGEREF _Toc215062174 \h </w:instrText>
      </w:r>
      <w:r>
        <w:rPr>
          <w:noProof/>
        </w:rPr>
      </w:r>
      <w:r>
        <w:rPr>
          <w:noProof/>
        </w:rPr>
        <w:fldChar w:fldCharType="separate"/>
      </w:r>
      <w:r>
        <w:rPr>
          <w:noProof/>
        </w:rPr>
        <w:t>25</w:t>
      </w:r>
      <w:r>
        <w:rPr>
          <w:noProof/>
        </w:rPr>
        <w:fldChar w:fldCharType="end"/>
      </w:r>
    </w:p>
    <w:p w14:paraId="7FD5D5C1" w14:textId="57402035"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5.2.2.9</w:t>
      </w:r>
      <w:r>
        <w:rPr>
          <w:rFonts w:asciiTheme="minorHAnsi" w:eastAsiaTheme="minorEastAsia" w:hAnsiTheme="minorHAnsi" w:cstheme="minorBidi"/>
          <w:noProof/>
          <w:kern w:val="2"/>
          <w:sz w:val="24"/>
          <w:szCs w:val="24"/>
          <w:lang w:val="en-US" w:eastAsia="zh-CN"/>
          <w14:ligatures w14:val="standardContextual"/>
        </w:rPr>
        <w:tab/>
      </w:r>
      <w:r>
        <w:rPr>
          <w:noProof/>
        </w:rPr>
        <w:t>UPConfig</w:t>
      </w:r>
      <w:r>
        <w:rPr>
          <w:noProof/>
        </w:rPr>
        <w:tab/>
      </w:r>
      <w:r>
        <w:rPr>
          <w:noProof/>
        </w:rPr>
        <w:fldChar w:fldCharType="begin"/>
      </w:r>
      <w:r>
        <w:rPr>
          <w:noProof/>
        </w:rPr>
        <w:instrText xml:space="preserve"> PAGEREF _Toc215062175 \h </w:instrText>
      </w:r>
      <w:r>
        <w:rPr>
          <w:noProof/>
        </w:rPr>
      </w:r>
      <w:r>
        <w:rPr>
          <w:noProof/>
        </w:rPr>
        <w:fldChar w:fldCharType="separate"/>
      </w:r>
      <w:r>
        <w:rPr>
          <w:noProof/>
        </w:rPr>
        <w:t>26</w:t>
      </w:r>
      <w:r>
        <w:rPr>
          <w:noProof/>
        </w:rPr>
        <w:fldChar w:fldCharType="end"/>
      </w:r>
    </w:p>
    <w:p w14:paraId="497655C8" w14:textId="44C9DA9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5.2.2.9.1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_Toc215062176 \h </w:instrText>
      </w:r>
      <w:r>
        <w:rPr>
          <w:noProof/>
        </w:rPr>
      </w:r>
      <w:r>
        <w:rPr>
          <w:noProof/>
        </w:rPr>
        <w:fldChar w:fldCharType="separate"/>
      </w:r>
      <w:r>
        <w:rPr>
          <w:noProof/>
        </w:rPr>
        <w:t>26</w:t>
      </w:r>
      <w:r>
        <w:rPr>
          <w:noProof/>
        </w:rPr>
        <w:fldChar w:fldCharType="end"/>
      </w:r>
    </w:p>
    <w:p w14:paraId="5BC5BF7C" w14:textId="532B7C7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5.2.2.9.2</w:t>
      </w:r>
      <w:r>
        <w:rPr>
          <w:rFonts w:asciiTheme="minorHAnsi" w:eastAsiaTheme="minorEastAsia" w:hAnsiTheme="minorHAnsi" w:cstheme="minorBidi"/>
          <w:noProof/>
          <w:kern w:val="2"/>
          <w:sz w:val="24"/>
          <w:szCs w:val="24"/>
          <w:lang w:val="en-US" w:eastAsia="zh-CN"/>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_Toc215062177 \h </w:instrText>
      </w:r>
      <w:r>
        <w:rPr>
          <w:noProof/>
        </w:rPr>
      </w:r>
      <w:r>
        <w:rPr>
          <w:noProof/>
        </w:rPr>
        <w:fldChar w:fldCharType="separate"/>
      </w:r>
      <w:r>
        <w:rPr>
          <w:noProof/>
        </w:rPr>
        <w:t>26</w:t>
      </w:r>
      <w:r>
        <w:rPr>
          <w:noProof/>
        </w:rPr>
        <w:fldChar w:fldCharType="end"/>
      </w:r>
    </w:p>
    <w:p w14:paraId="4C4FCC1E" w14:textId="76EF565A"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5.2.2.10</w:t>
      </w:r>
      <w:r>
        <w:rPr>
          <w:rFonts w:asciiTheme="minorHAnsi" w:eastAsiaTheme="minorEastAsia" w:hAnsiTheme="minorHAnsi" w:cstheme="minorBidi"/>
          <w:noProof/>
          <w:kern w:val="2"/>
          <w:sz w:val="24"/>
          <w:szCs w:val="24"/>
          <w:lang w:val="en-US" w:eastAsia="zh-CN"/>
          <w14:ligatures w14:val="standardContextual"/>
        </w:rPr>
        <w:tab/>
      </w:r>
      <w:r>
        <w:rPr>
          <w:noProof/>
        </w:rPr>
        <w:t>UPUnSubscribe</w:t>
      </w:r>
      <w:r>
        <w:rPr>
          <w:noProof/>
        </w:rPr>
        <w:tab/>
      </w:r>
      <w:r>
        <w:rPr>
          <w:noProof/>
        </w:rPr>
        <w:fldChar w:fldCharType="begin"/>
      </w:r>
      <w:r>
        <w:rPr>
          <w:noProof/>
        </w:rPr>
        <w:instrText xml:space="preserve"> PAGEREF _Toc215062178 \h </w:instrText>
      </w:r>
      <w:r>
        <w:rPr>
          <w:noProof/>
        </w:rPr>
      </w:r>
      <w:r>
        <w:rPr>
          <w:noProof/>
        </w:rPr>
        <w:fldChar w:fldCharType="separate"/>
      </w:r>
      <w:r>
        <w:rPr>
          <w:noProof/>
        </w:rPr>
        <w:t>27</w:t>
      </w:r>
      <w:r>
        <w:rPr>
          <w:noProof/>
        </w:rPr>
        <w:fldChar w:fldCharType="end"/>
      </w:r>
    </w:p>
    <w:p w14:paraId="2C566D19" w14:textId="1FCFE49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5.2.2.10.1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_Toc215062179 \h </w:instrText>
      </w:r>
      <w:r>
        <w:rPr>
          <w:noProof/>
        </w:rPr>
      </w:r>
      <w:r>
        <w:rPr>
          <w:noProof/>
        </w:rPr>
        <w:fldChar w:fldCharType="separate"/>
      </w:r>
      <w:r>
        <w:rPr>
          <w:noProof/>
        </w:rPr>
        <w:t>27</w:t>
      </w:r>
      <w:r>
        <w:rPr>
          <w:noProof/>
        </w:rPr>
        <w:fldChar w:fldCharType="end"/>
      </w:r>
    </w:p>
    <w:p w14:paraId="0AA41587" w14:textId="6EA66D6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5.2.2.10.2</w:t>
      </w:r>
      <w:r>
        <w:rPr>
          <w:rFonts w:asciiTheme="minorHAnsi" w:eastAsiaTheme="minorEastAsia" w:hAnsiTheme="minorHAnsi" w:cstheme="minorBidi"/>
          <w:noProof/>
          <w:kern w:val="2"/>
          <w:sz w:val="24"/>
          <w:szCs w:val="24"/>
          <w:lang w:val="en-US" w:eastAsia="zh-CN"/>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_Toc215062180 \h </w:instrText>
      </w:r>
      <w:r>
        <w:rPr>
          <w:noProof/>
        </w:rPr>
      </w:r>
      <w:r>
        <w:rPr>
          <w:noProof/>
        </w:rPr>
        <w:fldChar w:fldCharType="separate"/>
      </w:r>
      <w:r>
        <w:rPr>
          <w:noProof/>
        </w:rPr>
        <w:t>27</w:t>
      </w:r>
      <w:r>
        <w:rPr>
          <w:noProof/>
        </w:rPr>
        <w:fldChar w:fldCharType="end"/>
      </w:r>
    </w:p>
    <w:p w14:paraId="53DA8D6B" w14:textId="1E0BEA0B"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rPr>
        <w:t>5.3</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w:t>
      </w:r>
      <w:r>
        <w:rPr>
          <w:noProof/>
        </w:rPr>
        <w:tab/>
      </w:r>
      <w:r>
        <w:rPr>
          <w:noProof/>
        </w:rPr>
        <w:fldChar w:fldCharType="begin"/>
      </w:r>
      <w:r>
        <w:rPr>
          <w:noProof/>
        </w:rPr>
        <w:instrText xml:space="preserve"> PAGEREF _Toc215062181 \h </w:instrText>
      </w:r>
      <w:r>
        <w:rPr>
          <w:noProof/>
        </w:rPr>
      </w:r>
      <w:r>
        <w:rPr>
          <w:noProof/>
        </w:rPr>
        <w:fldChar w:fldCharType="separate"/>
      </w:r>
      <w:r>
        <w:rPr>
          <w:noProof/>
        </w:rPr>
        <w:t>27</w:t>
      </w:r>
      <w:r>
        <w:rPr>
          <w:noProof/>
        </w:rPr>
        <w:fldChar w:fldCharType="end"/>
      </w:r>
    </w:p>
    <w:p w14:paraId="0270369D" w14:textId="0A68B0F8"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5.3.1</w:t>
      </w:r>
      <w:r>
        <w:rPr>
          <w:rFonts w:asciiTheme="minorHAnsi" w:eastAsiaTheme="minorEastAsia" w:hAnsiTheme="minorHAnsi" w:cstheme="minorBidi"/>
          <w:noProof/>
          <w:kern w:val="2"/>
          <w:sz w:val="24"/>
          <w:szCs w:val="24"/>
          <w:lang w:val="en-US" w:eastAsia="zh-CN"/>
          <w14:ligatures w14:val="standardContextual"/>
        </w:rPr>
        <w:tab/>
      </w:r>
      <w:r>
        <w:rPr>
          <w:noProof/>
        </w:rPr>
        <w:t>Service Description</w:t>
      </w:r>
      <w:r>
        <w:rPr>
          <w:noProof/>
        </w:rPr>
        <w:tab/>
      </w:r>
      <w:r>
        <w:rPr>
          <w:noProof/>
        </w:rPr>
        <w:fldChar w:fldCharType="begin"/>
      </w:r>
      <w:r>
        <w:rPr>
          <w:noProof/>
        </w:rPr>
        <w:instrText xml:space="preserve"> PAGEREF _Toc215062182 \h </w:instrText>
      </w:r>
      <w:r>
        <w:rPr>
          <w:noProof/>
        </w:rPr>
      </w:r>
      <w:r>
        <w:rPr>
          <w:noProof/>
        </w:rPr>
        <w:fldChar w:fldCharType="separate"/>
      </w:r>
      <w:r>
        <w:rPr>
          <w:noProof/>
        </w:rPr>
        <w:t>27</w:t>
      </w:r>
      <w:r>
        <w:rPr>
          <w:noProof/>
        </w:rPr>
        <w:fldChar w:fldCharType="end"/>
      </w:r>
    </w:p>
    <w:p w14:paraId="25EBD85D" w14:textId="2C6086FC"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5.3.2</w:t>
      </w:r>
      <w:r>
        <w:rPr>
          <w:rFonts w:asciiTheme="minorHAnsi" w:eastAsiaTheme="minorEastAsia" w:hAnsiTheme="minorHAnsi" w:cstheme="minorBidi"/>
          <w:noProof/>
          <w:kern w:val="2"/>
          <w:sz w:val="24"/>
          <w:szCs w:val="24"/>
          <w:lang w:val="en-US" w:eastAsia="zh-CN"/>
          <w14:ligatures w14:val="standardContextual"/>
        </w:rPr>
        <w:tab/>
      </w:r>
      <w:r>
        <w:rPr>
          <w:noProof/>
        </w:rPr>
        <w:t>Service Operations</w:t>
      </w:r>
      <w:r>
        <w:rPr>
          <w:noProof/>
        </w:rPr>
        <w:tab/>
      </w:r>
      <w:r>
        <w:rPr>
          <w:noProof/>
        </w:rPr>
        <w:fldChar w:fldCharType="begin"/>
      </w:r>
      <w:r>
        <w:rPr>
          <w:noProof/>
        </w:rPr>
        <w:instrText xml:space="preserve"> PAGEREF _Toc215062183 \h </w:instrText>
      </w:r>
      <w:r>
        <w:rPr>
          <w:noProof/>
        </w:rPr>
      </w:r>
      <w:r>
        <w:rPr>
          <w:noProof/>
        </w:rPr>
        <w:fldChar w:fldCharType="separate"/>
      </w:r>
      <w:r>
        <w:rPr>
          <w:noProof/>
        </w:rPr>
        <w:t>27</w:t>
      </w:r>
      <w:r>
        <w:rPr>
          <w:noProof/>
        </w:rPr>
        <w:fldChar w:fldCharType="end"/>
      </w:r>
    </w:p>
    <w:p w14:paraId="63D82B85" w14:textId="118D08C8"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5.3.2.1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_Toc215062184 \h </w:instrText>
      </w:r>
      <w:r>
        <w:rPr>
          <w:noProof/>
        </w:rPr>
      </w:r>
      <w:r>
        <w:rPr>
          <w:noProof/>
        </w:rPr>
        <w:fldChar w:fldCharType="separate"/>
      </w:r>
      <w:r>
        <w:rPr>
          <w:noProof/>
        </w:rPr>
        <w:t>27</w:t>
      </w:r>
      <w:r>
        <w:rPr>
          <w:noProof/>
        </w:rPr>
        <w:fldChar w:fldCharType="end"/>
      </w:r>
    </w:p>
    <w:p w14:paraId="770A85F3" w14:textId="2FBD570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5.3.2.2</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_Toc215062185 \h </w:instrText>
      </w:r>
      <w:r>
        <w:rPr>
          <w:noProof/>
        </w:rPr>
      </w:r>
      <w:r>
        <w:rPr>
          <w:noProof/>
        </w:rPr>
        <w:fldChar w:fldCharType="separate"/>
      </w:r>
      <w:r>
        <w:rPr>
          <w:noProof/>
        </w:rPr>
        <w:t>27</w:t>
      </w:r>
      <w:r>
        <w:rPr>
          <w:noProof/>
        </w:rPr>
        <w:fldChar w:fldCharType="end"/>
      </w:r>
    </w:p>
    <w:p w14:paraId="69C1A60C" w14:textId="09EE745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5.3.2.2.1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_Toc215062186 \h </w:instrText>
      </w:r>
      <w:r>
        <w:rPr>
          <w:noProof/>
        </w:rPr>
      </w:r>
      <w:r>
        <w:rPr>
          <w:noProof/>
        </w:rPr>
        <w:fldChar w:fldCharType="separate"/>
      </w:r>
      <w:r>
        <w:rPr>
          <w:noProof/>
        </w:rPr>
        <w:t>27</w:t>
      </w:r>
      <w:r>
        <w:rPr>
          <w:noProof/>
        </w:rPr>
        <w:fldChar w:fldCharType="end"/>
      </w:r>
    </w:p>
    <w:p w14:paraId="450C146B" w14:textId="47C295D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5.3.2.2.2</w:t>
      </w:r>
      <w:r>
        <w:rPr>
          <w:rFonts w:asciiTheme="minorHAnsi" w:eastAsiaTheme="minorEastAsia" w:hAnsiTheme="minorHAnsi" w:cstheme="minorBidi"/>
          <w:noProof/>
          <w:kern w:val="2"/>
          <w:sz w:val="24"/>
          <w:szCs w:val="24"/>
          <w:lang w:val="en-US" w:eastAsia="zh-CN"/>
          <w14:ligatures w14:val="standardContextual"/>
        </w:rPr>
        <w:tab/>
      </w:r>
      <w:r>
        <w:rPr>
          <w:noProof/>
        </w:rPr>
        <w:t>Request Ciphering Key Information</w:t>
      </w:r>
      <w:r>
        <w:rPr>
          <w:noProof/>
        </w:rPr>
        <w:tab/>
      </w:r>
      <w:r>
        <w:rPr>
          <w:noProof/>
        </w:rPr>
        <w:fldChar w:fldCharType="begin"/>
      </w:r>
      <w:r>
        <w:rPr>
          <w:noProof/>
        </w:rPr>
        <w:instrText xml:space="preserve"> PAGEREF _Toc215062187 \h </w:instrText>
      </w:r>
      <w:r>
        <w:rPr>
          <w:noProof/>
        </w:rPr>
      </w:r>
      <w:r>
        <w:rPr>
          <w:noProof/>
        </w:rPr>
        <w:fldChar w:fldCharType="separate"/>
      </w:r>
      <w:r>
        <w:rPr>
          <w:noProof/>
        </w:rPr>
        <w:t>28</w:t>
      </w:r>
      <w:r>
        <w:rPr>
          <w:noProof/>
        </w:rPr>
        <w:fldChar w:fldCharType="end"/>
      </w:r>
    </w:p>
    <w:p w14:paraId="7B782296" w14:textId="43E70E8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5.3.2.2.3</w:t>
      </w:r>
      <w:r>
        <w:rPr>
          <w:rFonts w:asciiTheme="minorHAnsi" w:eastAsiaTheme="minorEastAsia" w:hAnsiTheme="minorHAnsi" w:cstheme="minorBidi"/>
          <w:noProof/>
          <w:kern w:val="2"/>
          <w:sz w:val="24"/>
          <w:szCs w:val="24"/>
          <w:lang w:val="en-US" w:eastAsia="zh-CN"/>
          <w14:ligatures w14:val="standardContextual"/>
        </w:rPr>
        <w:tab/>
      </w:r>
      <w:r>
        <w:rPr>
          <w:noProof/>
        </w:rPr>
        <w:t>Provide Ciphering Key Information</w:t>
      </w:r>
      <w:r>
        <w:rPr>
          <w:noProof/>
        </w:rPr>
        <w:tab/>
      </w:r>
      <w:r>
        <w:rPr>
          <w:noProof/>
        </w:rPr>
        <w:fldChar w:fldCharType="begin"/>
      </w:r>
      <w:r>
        <w:rPr>
          <w:noProof/>
        </w:rPr>
        <w:instrText xml:space="preserve"> PAGEREF _Toc215062188 \h </w:instrText>
      </w:r>
      <w:r>
        <w:rPr>
          <w:noProof/>
        </w:rPr>
      </w:r>
      <w:r>
        <w:rPr>
          <w:noProof/>
        </w:rPr>
        <w:fldChar w:fldCharType="separate"/>
      </w:r>
      <w:r>
        <w:rPr>
          <w:noProof/>
        </w:rPr>
        <w:t>28</w:t>
      </w:r>
      <w:r>
        <w:rPr>
          <w:noProof/>
        </w:rPr>
        <w:fldChar w:fldCharType="end"/>
      </w:r>
    </w:p>
    <w:p w14:paraId="4AD3CCE7" w14:textId="196305E7"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rPr>
        <w:t>5.4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w:t>
      </w:r>
      <w:r>
        <w:rPr>
          <w:noProof/>
        </w:rPr>
        <w:tab/>
      </w:r>
      <w:r>
        <w:rPr>
          <w:noProof/>
        </w:rPr>
        <w:fldChar w:fldCharType="begin"/>
      </w:r>
      <w:r>
        <w:rPr>
          <w:noProof/>
        </w:rPr>
        <w:instrText xml:space="preserve"> PAGEREF _Toc215062189 \h </w:instrText>
      </w:r>
      <w:r>
        <w:rPr>
          <w:noProof/>
        </w:rPr>
      </w:r>
      <w:r>
        <w:rPr>
          <w:noProof/>
        </w:rPr>
        <w:fldChar w:fldCharType="separate"/>
      </w:r>
      <w:r>
        <w:rPr>
          <w:noProof/>
        </w:rPr>
        <w:t>29</w:t>
      </w:r>
      <w:r>
        <w:rPr>
          <w:noProof/>
        </w:rPr>
        <w:fldChar w:fldCharType="end"/>
      </w:r>
    </w:p>
    <w:p w14:paraId="3A688FDD" w14:textId="48ADACBD"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sidRPr="00F12F07">
        <w:rPr>
          <w:noProof/>
          <w:lang w:val="fr-FR"/>
        </w:rPr>
        <w:t>5.4.1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Service Description</w:t>
      </w:r>
      <w:r>
        <w:rPr>
          <w:noProof/>
        </w:rPr>
        <w:tab/>
      </w:r>
      <w:r>
        <w:rPr>
          <w:noProof/>
        </w:rPr>
        <w:fldChar w:fldCharType="begin"/>
      </w:r>
      <w:r>
        <w:rPr>
          <w:noProof/>
        </w:rPr>
        <w:instrText xml:space="preserve"> PAGEREF _Toc215062190 \h </w:instrText>
      </w:r>
      <w:r>
        <w:rPr>
          <w:noProof/>
        </w:rPr>
      </w:r>
      <w:r>
        <w:rPr>
          <w:noProof/>
        </w:rPr>
        <w:fldChar w:fldCharType="separate"/>
      </w:r>
      <w:r>
        <w:rPr>
          <w:noProof/>
        </w:rPr>
        <w:t>29</w:t>
      </w:r>
      <w:r>
        <w:rPr>
          <w:noProof/>
        </w:rPr>
        <w:fldChar w:fldCharType="end"/>
      </w:r>
    </w:p>
    <w:p w14:paraId="5863D1DF" w14:textId="324B444B"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5.4.2</w:t>
      </w:r>
      <w:r>
        <w:rPr>
          <w:rFonts w:asciiTheme="minorHAnsi" w:eastAsiaTheme="minorEastAsia" w:hAnsiTheme="minorHAnsi" w:cstheme="minorBidi"/>
          <w:noProof/>
          <w:kern w:val="2"/>
          <w:sz w:val="24"/>
          <w:szCs w:val="24"/>
          <w:lang w:val="en-US" w:eastAsia="zh-CN"/>
          <w14:ligatures w14:val="standardContextual"/>
        </w:rPr>
        <w:tab/>
      </w:r>
      <w:r>
        <w:rPr>
          <w:noProof/>
        </w:rPr>
        <w:t>Service Operation</w:t>
      </w:r>
      <w:r>
        <w:rPr>
          <w:noProof/>
        </w:rPr>
        <w:tab/>
      </w:r>
      <w:r>
        <w:rPr>
          <w:noProof/>
        </w:rPr>
        <w:fldChar w:fldCharType="begin"/>
      </w:r>
      <w:r>
        <w:rPr>
          <w:noProof/>
        </w:rPr>
        <w:instrText xml:space="preserve"> PAGEREF _Toc215062191 \h </w:instrText>
      </w:r>
      <w:r>
        <w:rPr>
          <w:noProof/>
        </w:rPr>
      </w:r>
      <w:r>
        <w:rPr>
          <w:noProof/>
        </w:rPr>
        <w:fldChar w:fldCharType="separate"/>
      </w:r>
      <w:r>
        <w:rPr>
          <w:noProof/>
        </w:rPr>
        <w:t>29</w:t>
      </w:r>
      <w:r>
        <w:rPr>
          <w:noProof/>
        </w:rPr>
        <w:fldChar w:fldCharType="end"/>
      </w:r>
    </w:p>
    <w:p w14:paraId="087747E2" w14:textId="4F2DEC2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5.4.2.1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_Toc215062192 \h </w:instrText>
      </w:r>
      <w:r>
        <w:rPr>
          <w:noProof/>
        </w:rPr>
      </w:r>
      <w:r>
        <w:rPr>
          <w:noProof/>
        </w:rPr>
        <w:fldChar w:fldCharType="separate"/>
      </w:r>
      <w:r>
        <w:rPr>
          <w:noProof/>
        </w:rPr>
        <w:t>29</w:t>
      </w:r>
      <w:r>
        <w:rPr>
          <w:noProof/>
        </w:rPr>
        <w:fldChar w:fldCharType="end"/>
      </w:r>
    </w:p>
    <w:p w14:paraId="630D63D8" w14:textId="0AD9CAB4"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lastRenderedPageBreak/>
        <w:t>5.4.2.2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Subscription</w:t>
      </w:r>
      <w:r>
        <w:rPr>
          <w:noProof/>
        </w:rPr>
        <w:tab/>
      </w:r>
      <w:r>
        <w:rPr>
          <w:noProof/>
        </w:rPr>
        <w:fldChar w:fldCharType="begin"/>
      </w:r>
      <w:r>
        <w:rPr>
          <w:noProof/>
        </w:rPr>
        <w:instrText xml:space="preserve"> PAGEREF _Toc215062193 \h </w:instrText>
      </w:r>
      <w:r>
        <w:rPr>
          <w:noProof/>
        </w:rPr>
      </w:r>
      <w:r>
        <w:rPr>
          <w:noProof/>
        </w:rPr>
        <w:fldChar w:fldCharType="separate"/>
      </w:r>
      <w:r>
        <w:rPr>
          <w:noProof/>
        </w:rPr>
        <w:t>29</w:t>
      </w:r>
      <w:r>
        <w:rPr>
          <w:noProof/>
        </w:rPr>
        <w:fldChar w:fldCharType="end"/>
      </w:r>
    </w:p>
    <w:p w14:paraId="13BC3EE5" w14:textId="5F3BC399"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5.4.2.3</w:t>
      </w:r>
      <w:r>
        <w:rPr>
          <w:rFonts w:asciiTheme="minorHAnsi" w:eastAsiaTheme="minorEastAsia" w:hAnsiTheme="minorHAnsi" w:cstheme="minorBidi"/>
          <w:noProof/>
          <w:kern w:val="2"/>
          <w:sz w:val="24"/>
          <w:szCs w:val="24"/>
          <w:lang w:val="en-US" w:eastAsia="zh-CN"/>
          <w14:ligatures w14:val="standardContextual"/>
        </w:rPr>
        <w:tab/>
      </w:r>
      <w:r>
        <w:rPr>
          <w:noProof/>
        </w:rPr>
        <w:t>LMF Data Exposure Modification</w:t>
      </w:r>
      <w:r>
        <w:rPr>
          <w:noProof/>
        </w:rPr>
        <w:tab/>
      </w:r>
      <w:r>
        <w:rPr>
          <w:noProof/>
        </w:rPr>
        <w:fldChar w:fldCharType="begin"/>
      </w:r>
      <w:r>
        <w:rPr>
          <w:noProof/>
        </w:rPr>
        <w:instrText xml:space="preserve"> PAGEREF _Toc215062194 \h </w:instrText>
      </w:r>
      <w:r>
        <w:rPr>
          <w:noProof/>
        </w:rPr>
      </w:r>
      <w:r>
        <w:rPr>
          <w:noProof/>
        </w:rPr>
        <w:fldChar w:fldCharType="separate"/>
      </w:r>
      <w:r>
        <w:rPr>
          <w:noProof/>
        </w:rPr>
        <w:t>30</w:t>
      </w:r>
      <w:r>
        <w:rPr>
          <w:noProof/>
        </w:rPr>
        <w:fldChar w:fldCharType="end"/>
      </w:r>
    </w:p>
    <w:p w14:paraId="37C5A079" w14:textId="2A66917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5.4.2.4</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_Toc215062195 \h </w:instrText>
      </w:r>
      <w:r>
        <w:rPr>
          <w:noProof/>
        </w:rPr>
      </w:r>
      <w:r>
        <w:rPr>
          <w:noProof/>
        </w:rPr>
        <w:fldChar w:fldCharType="separate"/>
      </w:r>
      <w:r>
        <w:rPr>
          <w:noProof/>
        </w:rPr>
        <w:t>31</w:t>
      </w:r>
      <w:r>
        <w:rPr>
          <w:noProof/>
        </w:rPr>
        <w:fldChar w:fldCharType="end"/>
      </w:r>
    </w:p>
    <w:p w14:paraId="33AA0E29" w14:textId="0E6BB55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5.4.2.5</w:t>
      </w:r>
      <w:r>
        <w:rPr>
          <w:rFonts w:asciiTheme="minorHAnsi" w:eastAsiaTheme="minorEastAsia" w:hAnsiTheme="minorHAnsi" w:cstheme="minorBidi"/>
          <w:noProof/>
          <w:kern w:val="2"/>
          <w:sz w:val="24"/>
          <w:szCs w:val="24"/>
          <w:lang w:val="en-US" w:eastAsia="zh-CN"/>
          <w14:ligatures w14:val="standardContextual"/>
        </w:rPr>
        <w:tab/>
      </w:r>
      <w:r>
        <w:rPr>
          <w:noProof/>
        </w:rPr>
        <w:t>LMF Data Exposure Unsubscription</w:t>
      </w:r>
      <w:r>
        <w:rPr>
          <w:noProof/>
        </w:rPr>
        <w:tab/>
      </w:r>
      <w:r>
        <w:rPr>
          <w:noProof/>
        </w:rPr>
        <w:fldChar w:fldCharType="begin"/>
      </w:r>
      <w:r>
        <w:rPr>
          <w:noProof/>
        </w:rPr>
        <w:instrText xml:space="preserve"> PAGEREF _Toc215062196 \h </w:instrText>
      </w:r>
      <w:r>
        <w:rPr>
          <w:noProof/>
        </w:rPr>
      </w:r>
      <w:r>
        <w:rPr>
          <w:noProof/>
        </w:rPr>
        <w:fldChar w:fldCharType="separate"/>
      </w:r>
      <w:r>
        <w:rPr>
          <w:noProof/>
        </w:rPr>
        <w:t>31</w:t>
      </w:r>
      <w:r>
        <w:rPr>
          <w:noProof/>
        </w:rPr>
        <w:fldChar w:fldCharType="end"/>
      </w:r>
    </w:p>
    <w:p w14:paraId="1DEE0A52" w14:textId="57EC5175"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lang w:eastAsia="zh-CN"/>
        </w:rPr>
        <w:t>6</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API Definitions</w:t>
      </w:r>
      <w:r>
        <w:rPr>
          <w:noProof/>
        </w:rPr>
        <w:tab/>
      </w:r>
      <w:r>
        <w:rPr>
          <w:noProof/>
        </w:rPr>
        <w:fldChar w:fldCharType="begin"/>
      </w:r>
      <w:r>
        <w:rPr>
          <w:noProof/>
        </w:rPr>
        <w:instrText xml:space="preserve"> PAGEREF _Toc215062197 \h </w:instrText>
      </w:r>
      <w:r>
        <w:rPr>
          <w:noProof/>
        </w:rPr>
      </w:r>
      <w:r>
        <w:rPr>
          <w:noProof/>
        </w:rPr>
        <w:fldChar w:fldCharType="separate"/>
      </w:r>
      <w:r>
        <w:rPr>
          <w:noProof/>
        </w:rPr>
        <w:t>32</w:t>
      </w:r>
      <w:r>
        <w:rPr>
          <w:noProof/>
        </w:rPr>
        <w:fldChar w:fldCharType="end"/>
      </w:r>
    </w:p>
    <w:p w14:paraId="500EB3F2" w14:textId="68B1A180"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eastAsia="zh-CN"/>
          <w14:ligatures w14:val="standardContextual"/>
        </w:rPr>
        <w:tab/>
      </w:r>
      <w:r>
        <w:rPr>
          <w:noProof/>
        </w:rPr>
        <w:t>Nlmf_Location Service API</w:t>
      </w:r>
      <w:r>
        <w:rPr>
          <w:noProof/>
        </w:rPr>
        <w:tab/>
      </w:r>
      <w:r>
        <w:rPr>
          <w:noProof/>
        </w:rPr>
        <w:fldChar w:fldCharType="begin"/>
      </w:r>
      <w:r>
        <w:rPr>
          <w:noProof/>
        </w:rPr>
        <w:instrText xml:space="preserve"> PAGEREF _Toc215062198 \h </w:instrText>
      </w:r>
      <w:r>
        <w:rPr>
          <w:noProof/>
        </w:rPr>
      </w:r>
      <w:r>
        <w:rPr>
          <w:noProof/>
        </w:rPr>
        <w:fldChar w:fldCharType="separate"/>
      </w:r>
      <w:r>
        <w:rPr>
          <w:noProof/>
        </w:rPr>
        <w:t>32</w:t>
      </w:r>
      <w:r>
        <w:rPr>
          <w:noProof/>
        </w:rPr>
        <w:fldChar w:fldCharType="end"/>
      </w:r>
    </w:p>
    <w:p w14:paraId="5F1A21AE" w14:textId="2DC56654"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_Toc215062199 \h </w:instrText>
      </w:r>
      <w:r>
        <w:rPr>
          <w:noProof/>
        </w:rPr>
      </w:r>
      <w:r>
        <w:rPr>
          <w:noProof/>
        </w:rPr>
        <w:fldChar w:fldCharType="separate"/>
      </w:r>
      <w:r>
        <w:rPr>
          <w:noProof/>
        </w:rPr>
        <w:t>32</w:t>
      </w:r>
      <w:r>
        <w:rPr>
          <w:noProof/>
        </w:rPr>
        <w:fldChar w:fldCharType="end"/>
      </w:r>
    </w:p>
    <w:p w14:paraId="088AF717" w14:textId="00884322"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_Toc215062200 \h </w:instrText>
      </w:r>
      <w:r>
        <w:rPr>
          <w:noProof/>
        </w:rPr>
      </w:r>
      <w:r>
        <w:rPr>
          <w:noProof/>
        </w:rPr>
        <w:fldChar w:fldCharType="separate"/>
      </w:r>
      <w:r>
        <w:rPr>
          <w:noProof/>
        </w:rPr>
        <w:t>32</w:t>
      </w:r>
      <w:r>
        <w:rPr>
          <w:noProof/>
        </w:rPr>
        <w:fldChar w:fldCharType="end"/>
      </w:r>
    </w:p>
    <w:p w14:paraId="5635EFE4" w14:textId="1506CE77"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_Toc215062201 \h </w:instrText>
      </w:r>
      <w:r>
        <w:rPr>
          <w:noProof/>
        </w:rPr>
      </w:r>
      <w:r>
        <w:rPr>
          <w:noProof/>
        </w:rPr>
        <w:fldChar w:fldCharType="separate"/>
      </w:r>
      <w:r>
        <w:rPr>
          <w:noProof/>
        </w:rPr>
        <w:t>32</w:t>
      </w:r>
      <w:r>
        <w:rPr>
          <w:noProof/>
        </w:rPr>
        <w:fldChar w:fldCharType="end"/>
      </w:r>
    </w:p>
    <w:p w14:paraId="6E40E30E" w14:textId="392D3A4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_Toc215062202 \h </w:instrText>
      </w:r>
      <w:r>
        <w:rPr>
          <w:noProof/>
        </w:rPr>
      </w:r>
      <w:r>
        <w:rPr>
          <w:noProof/>
        </w:rPr>
        <w:fldChar w:fldCharType="separate"/>
      </w:r>
      <w:r>
        <w:rPr>
          <w:noProof/>
        </w:rPr>
        <w:t>32</w:t>
      </w:r>
      <w:r>
        <w:rPr>
          <w:noProof/>
        </w:rPr>
        <w:fldChar w:fldCharType="end"/>
      </w:r>
    </w:p>
    <w:p w14:paraId="4A537923" w14:textId="29C20E8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_Toc215062203 \h </w:instrText>
      </w:r>
      <w:r>
        <w:rPr>
          <w:noProof/>
        </w:rPr>
      </w:r>
      <w:r>
        <w:rPr>
          <w:noProof/>
        </w:rPr>
        <w:fldChar w:fldCharType="separate"/>
      </w:r>
      <w:r>
        <w:rPr>
          <w:noProof/>
        </w:rPr>
        <w:t>32</w:t>
      </w:r>
      <w:r>
        <w:rPr>
          <w:noProof/>
        </w:rPr>
        <w:fldChar w:fldCharType="end"/>
      </w:r>
    </w:p>
    <w:p w14:paraId="7F5B00AA" w14:textId="31E2B7D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_Toc215062204 \h </w:instrText>
      </w:r>
      <w:r>
        <w:rPr>
          <w:noProof/>
        </w:rPr>
      </w:r>
      <w:r>
        <w:rPr>
          <w:noProof/>
        </w:rPr>
        <w:fldChar w:fldCharType="separate"/>
      </w:r>
      <w:r>
        <w:rPr>
          <w:noProof/>
        </w:rPr>
        <w:t>32</w:t>
      </w:r>
      <w:r>
        <w:rPr>
          <w:noProof/>
        </w:rPr>
        <w:fldChar w:fldCharType="end"/>
      </w:r>
    </w:p>
    <w:p w14:paraId="61356880" w14:textId="534995BB"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_Toc215062205 \h </w:instrText>
      </w:r>
      <w:r>
        <w:rPr>
          <w:noProof/>
        </w:rPr>
      </w:r>
      <w:r>
        <w:rPr>
          <w:noProof/>
        </w:rPr>
        <w:fldChar w:fldCharType="separate"/>
      </w:r>
      <w:r>
        <w:rPr>
          <w:noProof/>
        </w:rPr>
        <w:t>33</w:t>
      </w:r>
      <w:r>
        <w:rPr>
          <w:noProof/>
        </w:rPr>
        <w:fldChar w:fldCharType="end"/>
      </w:r>
    </w:p>
    <w:p w14:paraId="58F6E252" w14:textId="6F06A50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_Toc215062206 \h </w:instrText>
      </w:r>
      <w:r>
        <w:rPr>
          <w:noProof/>
        </w:rPr>
      </w:r>
      <w:r>
        <w:rPr>
          <w:noProof/>
        </w:rPr>
        <w:fldChar w:fldCharType="separate"/>
      </w:r>
      <w:r>
        <w:rPr>
          <w:noProof/>
        </w:rPr>
        <w:t>33</w:t>
      </w:r>
      <w:r>
        <w:rPr>
          <w:noProof/>
        </w:rPr>
        <w:fldChar w:fldCharType="end"/>
      </w:r>
    </w:p>
    <w:p w14:paraId="12554C3E" w14:textId="31A7761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_Toc215062207 \h </w:instrText>
      </w:r>
      <w:r>
        <w:rPr>
          <w:noProof/>
        </w:rPr>
      </w:r>
      <w:r>
        <w:rPr>
          <w:noProof/>
        </w:rPr>
        <w:fldChar w:fldCharType="separate"/>
      </w:r>
      <w:r>
        <w:rPr>
          <w:noProof/>
        </w:rPr>
        <w:t>33</w:t>
      </w:r>
      <w:r>
        <w:rPr>
          <w:noProof/>
        </w:rPr>
        <w:fldChar w:fldCharType="end"/>
      </w:r>
    </w:p>
    <w:p w14:paraId="6D5AA1F0" w14:textId="638B064B"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_Toc215062208 \h </w:instrText>
      </w:r>
      <w:r>
        <w:rPr>
          <w:noProof/>
        </w:rPr>
      </w:r>
      <w:r>
        <w:rPr>
          <w:noProof/>
        </w:rPr>
        <w:fldChar w:fldCharType="separate"/>
      </w:r>
      <w:r>
        <w:rPr>
          <w:noProof/>
        </w:rPr>
        <w:t>33</w:t>
      </w:r>
      <w:r>
        <w:rPr>
          <w:noProof/>
        </w:rPr>
        <w:fldChar w:fldCharType="end"/>
      </w:r>
    </w:p>
    <w:p w14:paraId="490375F7" w14:textId="4DE6E4F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_Toc215062209 \h </w:instrText>
      </w:r>
      <w:r>
        <w:rPr>
          <w:noProof/>
        </w:rPr>
      </w:r>
      <w:r>
        <w:rPr>
          <w:noProof/>
        </w:rPr>
        <w:fldChar w:fldCharType="separate"/>
      </w:r>
      <w:r>
        <w:rPr>
          <w:noProof/>
        </w:rPr>
        <w:t>33</w:t>
      </w:r>
      <w:r>
        <w:rPr>
          <w:noProof/>
        </w:rPr>
        <w:fldChar w:fldCharType="end"/>
      </w:r>
    </w:p>
    <w:p w14:paraId="24D14F49" w14:textId="4CFC75C0"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6.1.3.2</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up-subscriptions (Collection)</w:t>
      </w:r>
      <w:r>
        <w:rPr>
          <w:noProof/>
        </w:rPr>
        <w:tab/>
      </w:r>
      <w:r>
        <w:rPr>
          <w:noProof/>
        </w:rPr>
        <w:fldChar w:fldCharType="begin"/>
      </w:r>
      <w:r>
        <w:rPr>
          <w:noProof/>
        </w:rPr>
        <w:instrText xml:space="preserve"> PAGEREF _Toc215062210 \h </w:instrText>
      </w:r>
      <w:r>
        <w:rPr>
          <w:noProof/>
        </w:rPr>
      </w:r>
      <w:r>
        <w:rPr>
          <w:noProof/>
        </w:rPr>
        <w:fldChar w:fldCharType="separate"/>
      </w:r>
      <w:r>
        <w:rPr>
          <w:noProof/>
        </w:rPr>
        <w:t>34</w:t>
      </w:r>
      <w:r>
        <w:rPr>
          <w:noProof/>
        </w:rPr>
        <w:fldChar w:fldCharType="end"/>
      </w:r>
    </w:p>
    <w:p w14:paraId="0CDB7319" w14:textId="48F335D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6.1.3.2.1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_Toc215062211 \h </w:instrText>
      </w:r>
      <w:r>
        <w:rPr>
          <w:noProof/>
        </w:rPr>
      </w:r>
      <w:r>
        <w:rPr>
          <w:noProof/>
        </w:rPr>
        <w:fldChar w:fldCharType="separate"/>
      </w:r>
      <w:r>
        <w:rPr>
          <w:noProof/>
        </w:rPr>
        <w:t>34</w:t>
      </w:r>
      <w:r>
        <w:rPr>
          <w:noProof/>
        </w:rPr>
        <w:fldChar w:fldCharType="end"/>
      </w:r>
    </w:p>
    <w:p w14:paraId="59DB35CF" w14:textId="697C639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_Toc215062212 \h </w:instrText>
      </w:r>
      <w:r>
        <w:rPr>
          <w:noProof/>
        </w:rPr>
      </w:r>
      <w:r>
        <w:rPr>
          <w:noProof/>
        </w:rPr>
        <w:fldChar w:fldCharType="separate"/>
      </w:r>
      <w:r>
        <w:rPr>
          <w:noProof/>
        </w:rPr>
        <w:t>34</w:t>
      </w:r>
      <w:r>
        <w:rPr>
          <w:noProof/>
        </w:rPr>
        <w:fldChar w:fldCharType="end"/>
      </w:r>
    </w:p>
    <w:p w14:paraId="49AC3B16" w14:textId="191F0A0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_Toc215062213 \h </w:instrText>
      </w:r>
      <w:r>
        <w:rPr>
          <w:noProof/>
        </w:rPr>
      </w:r>
      <w:r>
        <w:rPr>
          <w:noProof/>
        </w:rPr>
        <w:fldChar w:fldCharType="separate"/>
      </w:r>
      <w:r>
        <w:rPr>
          <w:noProof/>
        </w:rPr>
        <w:t>35</w:t>
      </w:r>
      <w:r>
        <w:rPr>
          <w:noProof/>
        </w:rPr>
        <w:fldChar w:fldCharType="end"/>
      </w:r>
    </w:p>
    <w:p w14:paraId="6F63A29E" w14:textId="192F67B9"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6.1.3.3</w:t>
      </w:r>
      <w:r>
        <w:rPr>
          <w:rFonts w:asciiTheme="minorHAnsi" w:eastAsiaTheme="minorEastAsia" w:hAnsiTheme="minorHAnsi" w:cstheme="minorBidi"/>
          <w:noProof/>
          <w:kern w:val="2"/>
          <w:sz w:val="24"/>
          <w:szCs w:val="24"/>
          <w:lang w:val="en-US" w:eastAsia="zh-CN"/>
          <w14:ligatures w14:val="standardContextual"/>
        </w:rPr>
        <w:tab/>
      </w:r>
      <w:r>
        <w:rPr>
          <w:noProof/>
        </w:rPr>
        <w:t>Resource: up-subscription (Document)</w:t>
      </w:r>
      <w:r>
        <w:rPr>
          <w:noProof/>
        </w:rPr>
        <w:tab/>
      </w:r>
      <w:r>
        <w:rPr>
          <w:noProof/>
        </w:rPr>
        <w:fldChar w:fldCharType="begin"/>
      </w:r>
      <w:r>
        <w:rPr>
          <w:noProof/>
        </w:rPr>
        <w:instrText xml:space="preserve"> PAGEREF _Toc215062214 \h </w:instrText>
      </w:r>
      <w:r>
        <w:rPr>
          <w:noProof/>
        </w:rPr>
      </w:r>
      <w:r>
        <w:rPr>
          <w:noProof/>
        </w:rPr>
        <w:fldChar w:fldCharType="separate"/>
      </w:r>
      <w:r>
        <w:rPr>
          <w:noProof/>
        </w:rPr>
        <w:t>36</w:t>
      </w:r>
      <w:r>
        <w:rPr>
          <w:noProof/>
        </w:rPr>
        <w:fldChar w:fldCharType="end"/>
      </w:r>
    </w:p>
    <w:p w14:paraId="5C626941" w14:textId="1B2637F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6.1.3.3.1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_Toc215062215 \h </w:instrText>
      </w:r>
      <w:r>
        <w:rPr>
          <w:noProof/>
        </w:rPr>
      </w:r>
      <w:r>
        <w:rPr>
          <w:noProof/>
        </w:rPr>
        <w:fldChar w:fldCharType="separate"/>
      </w:r>
      <w:r>
        <w:rPr>
          <w:noProof/>
        </w:rPr>
        <w:t>36</w:t>
      </w:r>
      <w:r>
        <w:rPr>
          <w:noProof/>
        </w:rPr>
        <w:fldChar w:fldCharType="end"/>
      </w:r>
    </w:p>
    <w:p w14:paraId="466CC525" w14:textId="59F9529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_Toc215062216 \h </w:instrText>
      </w:r>
      <w:r>
        <w:rPr>
          <w:noProof/>
        </w:rPr>
      </w:r>
      <w:r>
        <w:rPr>
          <w:noProof/>
        </w:rPr>
        <w:fldChar w:fldCharType="separate"/>
      </w:r>
      <w:r>
        <w:rPr>
          <w:noProof/>
        </w:rPr>
        <w:t>36</w:t>
      </w:r>
      <w:r>
        <w:rPr>
          <w:noProof/>
        </w:rPr>
        <w:fldChar w:fldCharType="end"/>
      </w:r>
    </w:p>
    <w:p w14:paraId="55D3F0CF" w14:textId="3ADDB68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_Toc215062217 \h </w:instrText>
      </w:r>
      <w:r>
        <w:rPr>
          <w:noProof/>
        </w:rPr>
      </w:r>
      <w:r>
        <w:rPr>
          <w:noProof/>
        </w:rPr>
        <w:fldChar w:fldCharType="separate"/>
      </w:r>
      <w:r>
        <w:rPr>
          <w:noProof/>
        </w:rPr>
        <w:t>36</w:t>
      </w:r>
      <w:r>
        <w:rPr>
          <w:noProof/>
        </w:rPr>
        <w:fldChar w:fldCharType="end"/>
      </w:r>
    </w:p>
    <w:p w14:paraId="3ECA2345" w14:textId="08EEB23C"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_Toc215062218 \h </w:instrText>
      </w:r>
      <w:r>
        <w:rPr>
          <w:noProof/>
        </w:rPr>
      </w:r>
      <w:r>
        <w:rPr>
          <w:noProof/>
        </w:rPr>
        <w:fldChar w:fldCharType="separate"/>
      </w:r>
      <w:r>
        <w:rPr>
          <w:noProof/>
        </w:rPr>
        <w:t>37</w:t>
      </w:r>
      <w:r>
        <w:rPr>
          <w:noProof/>
        </w:rPr>
        <w:fldChar w:fldCharType="end"/>
      </w:r>
    </w:p>
    <w:p w14:paraId="6BB7E162" w14:textId="37BE7F53"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_Toc215062219 \h </w:instrText>
      </w:r>
      <w:r>
        <w:rPr>
          <w:noProof/>
        </w:rPr>
      </w:r>
      <w:r>
        <w:rPr>
          <w:noProof/>
        </w:rPr>
        <w:fldChar w:fldCharType="separate"/>
      </w:r>
      <w:r>
        <w:rPr>
          <w:noProof/>
        </w:rPr>
        <w:t>37</w:t>
      </w:r>
      <w:r>
        <w:rPr>
          <w:noProof/>
        </w:rPr>
        <w:fldChar w:fldCharType="end"/>
      </w:r>
    </w:p>
    <w:p w14:paraId="084E6C35" w14:textId="5A3A4439"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6.1.4.2</w:t>
      </w:r>
      <w:r>
        <w:rPr>
          <w:rFonts w:asciiTheme="minorHAnsi" w:eastAsiaTheme="minorEastAsia" w:hAnsiTheme="minorHAnsi" w:cstheme="minorBidi"/>
          <w:noProof/>
          <w:kern w:val="2"/>
          <w:sz w:val="24"/>
          <w:szCs w:val="24"/>
          <w:lang w:val="en-US" w:eastAsia="zh-CN"/>
          <w14:ligatures w14:val="standardContextual"/>
        </w:rPr>
        <w:tab/>
      </w:r>
      <w:r>
        <w:rPr>
          <w:noProof/>
        </w:rPr>
        <w:t>Operation: determine-location</w:t>
      </w:r>
      <w:r>
        <w:rPr>
          <w:noProof/>
        </w:rPr>
        <w:tab/>
      </w:r>
      <w:r>
        <w:rPr>
          <w:noProof/>
        </w:rPr>
        <w:fldChar w:fldCharType="begin"/>
      </w:r>
      <w:r>
        <w:rPr>
          <w:noProof/>
        </w:rPr>
        <w:instrText xml:space="preserve"> PAGEREF _Toc215062220 \h </w:instrText>
      </w:r>
      <w:r>
        <w:rPr>
          <w:noProof/>
        </w:rPr>
      </w:r>
      <w:r>
        <w:rPr>
          <w:noProof/>
        </w:rPr>
        <w:fldChar w:fldCharType="separate"/>
      </w:r>
      <w:r>
        <w:rPr>
          <w:noProof/>
        </w:rPr>
        <w:t>37</w:t>
      </w:r>
      <w:r>
        <w:rPr>
          <w:noProof/>
        </w:rPr>
        <w:fldChar w:fldCharType="end"/>
      </w:r>
    </w:p>
    <w:p w14:paraId="4399ED9E" w14:textId="3B36108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_Toc215062221 \h </w:instrText>
      </w:r>
      <w:r>
        <w:rPr>
          <w:noProof/>
        </w:rPr>
      </w:r>
      <w:r>
        <w:rPr>
          <w:noProof/>
        </w:rPr>
        <w:fldChar w:fldCharType="separate"/>
      </w:r>
      <w:r>
        <w:rPr>
          <w:noProof/>
        </w:rPr>
        <w:t>37</w:t>
      </w:r>
      <w:r>
        <w:rPr>
          <w:noProof/>
        </w:rPr>
        <w:fldChar w:fldCharType="end"/>
      </w:r>
    </w:p>
    <w:p w14:paraId="033DA15E" w14:textId="4C4D07D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6.1.4.2.2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_Toc215062222 \h </w:instrText>
      </w:r>
      <w:r>
        <w:rPr>
          <w:noProof/>
        </w:rPr>
      </w:r>
      <w:r>
        <w:rPr>
          <w:noProof/>
        </w:rPr>
        <w:fldChar w:fldCharType="separate"/>
      </w:r>
      <w:r>
        <w:rPr>
          <w:noProof/>
        </w:rPr>
        <w:t>38</w:t>
      </w:r>
      <w:r>
        <w:rPr>
          <w:noProof/>
        </w:rPr>
        <w:fldChar w:fldCharType="end"/>
      </w:r>
    </w:p>
    <w:p w14:paraId="6E6433E4" w14:textId="34AE8F0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6.1.4.3</w:t>
      </w:r>
      <w:r>
        <w:rPr>
          <w:rFonts w:asciiTheme="minorHAnsi" w:eastAsiaTheme="minorEastAsia" w:hAnsiTheme="minorHAnsi" w:cstheme="minorBidi"/>
          <w:noProof/>
          <w:kern w:val="2"/>
          <w:sz w:val="24"/>
          <w:szCs w:val="24"/>
          <w:lang w:val="en-US" w:eastAsia="zh-CN"/>
          <w14:ligatures w14:val="standardContextual"/>
        </w:rPr>
        <w:tab/>
      </w:r>
      <w:r>
        <w:rPr>
          <w:noProof/>
        </w:rPr>
        <w:t>Operation: cancel-location</w:t>
      </w:r>
      <w:r>
        <w:rPr>
          <w:noProof/>
        </w:rPr>
        <w:tab/>
      </w:r>
      <w:r>
        <w:rPr>
          <w:noProof/>
        </w:rPr>
        <w:fldChar w:fldCharType="begin"/>
      </w:r>
      <w:r>
        <w:rPr>
          <w:noProof/>
        </w:rPr>
        <w:instrText xml:space="preserve"> PAGEREF _Toc215062223 \h </w:instrText>
      </w:r>
      <w:r>
        <w:rPr>
          <w:noProof/>
        </w:rPr>
      </w:r>
      <w:r>
        <w:rPr>
          <w:noProof/>
        </w:rPr>
        <w:fldChar w:fldCharType="separate"/>
      </w:r>
      <w:r>
        <w:rPr>
          <w:noProof/>
        </w:rPr>
        <w:t>39</w:t>
      </w:r>
      <w:r>
        <w:rPr>
          <w:noProof/>
        </w:rPr>
        <w:fldChar w:fldCharType="end"/>
      </w:r>
    </w:p>
    <w:p w14:paraId="15279A22" w14:textId="495AEFFA"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6.1.4.3.1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_Toc215062224 \h </w:instrText>
      </w:r>
      <w:r>
        <w:rPr>
          <w:noProof/>
        </w:rPr>
      </w:r>
      <w:r>
        <w:rPr>
          <w:noProof/>
        </w:rPr>
        <w:fldChar w:fldCharType="separate"/>
      </w:r>
      <w:r>
        <w:rPr>
          <w:noProof/>
        </w:rPr>
        <w:t>39</w:t>
      </w:r>
      <w:r>
        <w:rPr>
          <w:noProof/>
        </w:rPr>
        <w:fldChar w:fldCharType="end"/>
      </w:r>
    </w:p>
    <w:p w14:paraId="2B50CEEA" w14:textId="01E0882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6.1.4.3.2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_Toc215062225 \h </w:instrText>
      </w:r>
      <w:r>
        <w:rPr>
          <w:noProof/>
        </w:rPr>
      </w:r>
      <w:r>
        <w:rPr>
          <w:noProof/>
        </w:rPr>
        <w:fldChar w:fldCharType="separate"/>
      </w:r>
      <w:r>
        <w:rPr>
          <w:noProof/>
        </w:rPr>
        <w:t>39</w:t>
      </w:r>
      <w:r>
        <w:rPr>
          <w:noProof/>
        </w:rPr>
        <w:fldChar w:fldCharType="end"/>
      </w:r>
    </w:p>
    <w:p w14:paraId="561EA233" w14:textId="69C6352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6.1.4.4</w:t>
      </w:r>
      <w:r>
        <w:rPr>
          <w:rFonts w:asciiTheme="minorHAnsi" w:eastAsiaTheme="minorEastAsia" w:hAnsiTheme="minorHAnsi" w:cstheme="minorBidi"/>
          <w:noProof/>
          <w:kern w:val="2"/>
          <w:sz w:val="24"/>
          <w:szCs w:val="24"/>
          <w:lang w:val="en-US" w:eastAsia="zh-CN"/>
          <w14:ligatures w14:val="standardContextual"/>
        </w:rPr>
        <w:tab/>
      </w:r>
      <w:r>
        <w:rPr>
          <w:noProof/>
        </w:rPr>
        <w:t>Operation: location-context-transfer</w:t>
      </w:r>
      <w:r>
        <w:rPr>
          <w:noProof/>
        </w:rPr>
        <w:tab/>
      </w:r>
      <w:r>
        <w:rPr>
          <w:noProof/>
        </w:rPr>
        <w:fldChar w:fldCharType="begin"/>
      </w:r>
      <w:r>
        <w:rPr>
          <w:noProof/>
        </w:rPr>
        <w:instrText xml:space="preserve"> PAGEREF _Toc215062226 \h </w:instrText>
      </w:r>
      <w:r>
        <w:rPr>
          <w:noProof/>
        </w:rPr>
      </w:r>
      <w:r>
        <w:rPr>
          <w:noProof/>
        </w:rPr>
        <w:fldChar w:fldCharType="separate"/>
      </w:r>
      <w:r>
        <w:rPr>
          <w:noProof/>
        </w:rPr>
        <w:t>40</w:t>
      </w:r>
      <w:r>
        <w:rPr>
          <w:noProof/>
        </w:rPr>
        <w:fldChar w:fldCharType="end"/>
      </w:r>
    </w:p>
    <w:p w14:paraId="70416B65" w14:textId="0212CC5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_Toc215062227 \h </w:instrText>
      </w:r>
      <w:r>
        <w:rPr>
          <w:noProof/>
        </w:rPr>
      </w:r>
      <w:r>
        <w:rPr>
          <w:noProof/>
        </w:rPr>
        <w:fldChar w:fldCharType="separate"/>
      </w:r>
      <w:r>
        <w:rPr>
          <w:noProof/>
        </w:rPr>
        <w:t>40</w:t>
      </w:r>
      <w:r>
        <w:rPr>
          <w:noProof/>
        </w:rPr>
        <w:fldChar w:fldCharType="end"/>
      </w:r>
    </w:p>
    <w:p w14:paraId="18C1FEF9" w14:textId="1042558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_Toc215062228 \h </w:instrText>
      </w:r>
      <w:r>
        <w:rPr>
          <w:noProof/>
        </w:rPr>
      </w:r>
      <w:r>
        <w:rPr>
          <w:noProof/>
        </w:rPr>
        <w:fldChar w:fldCharType="separate"/>
      </w:r>
      <w:r>
        <w:rPr>
          <w:noProof/>
        </w:rPr>
        <w:t>40</w:t>
      </w:r>
      <w:r>
        <w:rPr>
          <w:noProof/>
        </w:rPr>
        <w:fldChar w:fldCharType="end"/>
      </w:r>
    </w:p>
    <w:p w14:paraId="655F64E8" w14:textId="275A1C30"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6.1.4.5</w:t>
      </w:r>
      <w:r>
        <w:rPr>
          <w:rFonts w:asciiTheme="minorHAnsi" w:eastAsiaTheme="minorEastAsia" w:hAnsiTheme="minorHAnsi" w:cstheme="minorBidi"/>
          <w:noProof/>
          <w:kern w:val="2"/>
          <w:sz w:val="24"/>
          <w:szCs w:val="24"/>
          <w:lang w:val="en-US" w:eastAsia="zh-CN"/>
          <w14:ligatures w14:val="standardContextual"/>
        </w:rPr>
        <w:tab/>
      </w:r>
      <w:r>
        <w:rPr>
          <w:noProof/>
        </w:rPr>
        <w:t>Operation: measure-location</w:t>
      </w:r>
      <w:r>
        <w:rPr>
          <w:noProof/>
        </w:rPr>
        <w:tab/>
      </w:r>
      <w:r>
        <w:rPr>
          <w:noProof/>
        </w:rPr>
        <w:fldChar w:fldCharType="begin"/>
      </w:r>
      <w:r>
        <w:rPr>
          <w:noProof/>
        </w:rPr>
        <w:instrText xml:space="preserve"> PAGEREF _Toc215062229 \h </w:instrText>
      </w:r>
      <w:r>
        <w:rPr>
          <w:noProof/>
        </w:rPr>
      </w:r>
      <w:r>
        <w:rPr>
          <w:noProof/>
        </w:rPr>
        <w:fldChar w:fldCharType="separate"/>
      </w:r>
      <w:r>
        <w:rPr>
          <w:noProof/>
        </w:rPr>
        <w:t>41</w:t>
      </w:r>
      <w:r>
        <w:rPr>
          <w:noProof/>
        </w:rPr>
        <w:fldChar w:fldCharType="end"/>
      </w:r>
    </w:p>
    <w:p w14:paraId="17AEF8F1" w14:textId="3896312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_Toc215062230 \h </w:instrText>
      </w:r>
      <w:r>
        <w:rPr>
          <w:noProof/>
        </w:rPr>
      </w:r>
      <w:r>
        <w:rPr>
          <w:noProof/>
        </w:rPr>
        <w:fldChar w:fldCharType="separate"/>
      </w:r>
      <w:r>
        <w:rPr>
          <w:noProof/>
        </w:rPr>
        <w:t>41</w:t>
      </w:r>
      <w:r>
        <w:rPr>
          <w:noProof/>
        </w:rPr>
        <w:fldChar w:fldCharType="end"/>
      </w:r>
    </w:p>
    <w:p w14:paraId="2E90F52B" w14:textId="454F84B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6.1.4.5.2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_Toc215062231 \h </w:instrText>
      </w:r>
      <w:r>
        <w:rPr>
          <w:noProof/>
        </w:rPr>
      </w:r>
      <w:r>
        <w:rPr>
          <w:noProof/>
        </w:rPr>
        <w:fldChar w:fldCharType="separate"/>
      </w:r>
      <w:r>
        <w:rPr>
          <w:noProof/>
        </w:rPr>
        <w:t>41</w:t>
      </w:r>
      <w:r>
        <w:rPr>
          <w:noProof/>
        </w:rPr>
        <w:fldChar w:fldCharType="end"/>
      </w:r>
    </w:p>
    <w:p w14:paraId="0A1A2E45" w14:textId="65F40646"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6.1.4.6</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_Toc215062232 \h </w:instrText>
      </w:r>
      <w:r>
        <w:rPr>
          <w:noProof/>
        </w:rPr>
      </w:r>
      <w:r>
        <w:rPr>
          <w:noProof/>
        </w:rPr>
        <w:fldChar w:fldCharType="separate"/>
      </w:r>
      <w:r>
        <w:rPr>
          <w:noProof/>
        </w:rPr>
        <w:t>42</w:t>
      </w:r>
      <w:r>
        <w:rPr>
          <w:noProof/>
        </w:rPr>
        <w:fldChar w:fldCharType="end"/>
      </w:r>
    </w:p>
    <w:p w14:paraId="296DB0A9" w14:textId="1CAA09E4"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_Toc215062233 \h </w:instrText>
      </w:r>
      <w:r>
        <w:rPr>
          <w:noProof/>
        </w:rPr>
      </w:r>
      <w:r>
        <w:rPr>
          <w:noProof/>
        </w:rPr>
        <w:fldChar w:fldCharType="separate"/>
      </w:r>
      <w:r>
        <w:rPr>
          <w:noProof/>
        </w:rPr>
        <w:t>43</w:t>
      </w:r>
      <w:r>
        <w:rPr>
          <w:noProof/>
        </w:rPr>
        <w:fldChar w:fldCharType="end"/>
      </w:r>
    </w:p>
    <w:p w14:paraId="701F0195" w14:textId="329DA8F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6.1.4.7.1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_Toc215062234 \h </w:instrText>
      </w:r>
      <w:r>
        <w:rPr>
          <w:noProof/>
        </w:rPr>
      </w:r>
      <w:r>
        <w:rPr>
          <w:noProof/>
        </w:rPr>
        <w:fldChar w:fldCharType="separate"/>
      </w:r>
      <w:r>
        <w:rPr>
          <w:noProof/>
        </w:rPr>
        <w:t>43</w:t>
      </w:r>
      <w:r>
        <w:rPr>
          <w:noProof/>
        </w:rPr>
        <w:fldChar w:fldCharType="end"/>
      </w:r>
    </w:p>
    <w:p w14:paraId="708CA830" w14:textId="6775B54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6.1.4.7.2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_Toc215062235 \h </w:instrText>
      </w:r>
      <w:r>
        <w:rPr>
          <w:noProof/>
        </w:rPr>
      </w:r>
      <w:r>
        <w:rPr>
          <w:noProof/>
        </w:rPr>
        <w:fldChar w:fldCharType="separate"/>
      </w:r>
      <w:r>
        <w:rPr>
          <w:noProof/>
        </w:rPr>
        <w:t>43</w:t>
      </w:r>
      <w:r>
        <w:rPr>
          <w:noProof/>
        </w:rPr>
        <w:fldChar w:fldCharType="end"/>
      </w:r>
    </w:p>
    <w:p w14:paraId="5F1D2B67" w14:textId="0C78549E"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_Toc215062236 \h </w:instrText>
      </w:r>
      <w:r>
        <w:rPr>
          <w:noProof/>
        </w:rPr>
      </w:r>
      <w:r>
        <w:rPr>
          <w:noProof/>
        </w:rPr>
        <w:fldChar w:fldCharType="separate"/>
      </w:r>
      <w:r>
        <w:rPr>
          <w:noProof/>
        </w:rPr>
        <w:t>44</w:t>
      </w:r>
      <w:r>
        <w:rPr>
          <w:noProof/>
        </w:rPr>
        <w:fldChar w:fldCharType="end"/>
      </w:r>
    </w:p>
    <w:p w14:paraId="7D16F2E5" w14:textId="2B81E745"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6.1.5.1</w:t>
      </w:r>
      <w:r>
        <w:rPr>
          <w:rFonts w:asciiTheme="minorHAnsi" w:eastAsiaTheme="minorEastAsia" w:hAnsiTheme="minorHAnsi" w:cstheme="minorBidi"/>
          <w:noProof/>
          <w:kern w:val="2"/>
          <w:sz w:val="24"/>
          <w:szCs w:val="24"/>
          <w:lang w:val="en-US" w:eastAsia="zh-CN"/>
          <w14:ligatures w14:val="standardContextual"/>
        </w:rPr>
        <w:tab/>
      </w:r>
      <w:r>
        <w:rPr>
          <w:noProof/>
        </w:rPr>
        <w:t>EventNotify</w:t>
      </w:r>
      <w:r>
        <w:rPr>
          <w:noProof/>
        </w:rPr>
        <w:tab/>
      </w:r>
      <w:r>
        <w:rPr>
          <w:noProof/>
        </w:rPr>
        <w:fldChar w:fldCharType="begin"/>
      </w:r>
      <w:r>
        <w:rPr>
          <w:noProof/>
        </w:rPr>
        <w:instrText xml:space="preserve"> PAGEREF _Toc215062237 \h </w:instrText>
      </w:r>
      <w:r>
        <w:rPr>
          <w:noProof/>
        </w:rPr>
      </w:r>
      <w:r>
        <w:rPr>
          <w:noProof/>
        </w:rPr>
        <w:fldChar w:fldCharType="separate"/>
      </w:r>
      <w:r>
        <w:rPr>
          <w:noProof/>
        </w:rPr>
        <w:t>44</w:t>
      </w:r>
      <w:r>
        <w:rPr>
          <w:noProof/>
        </w:rPr>
        <w:fldChar w:fldCharType="end"/>
      </w:r>
    </w:p>
    <w:p w14:paraId="74712B48" w14:textId="4C98ECB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_Toc215062238 \h </w:instrText>
      </w:r>
      <w:r>
        <w:rPr>
          <w:noProof/>
        </w:rPr>
      </w:r>
      <w:r>
        <w:rPr>
          <w:noProof/>
        </w:rPr>
        <w:fldChar w:fldCharType="separate"/>
      </w:r>
      <w:r>
        <w:rPr>
          <w:noProof/>
        </w:rPr>
        <w:t>44</w:t>
      </w:r>
      <w:r>
        <w:rPr>
          <w:noProof/>
        </w:rPr>
        <w:fldChar w:fldCharType="end"/>
      </w:r>
    </w:p>
    <w:p w14:paraId="34965F2B" w14:textId="0E2A3AF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_Toc215062239 \h </w:instrText>
      </w:r>
      <w:r>
        <w:rPr>
          <w:noProof/>
        </w:rPr>
      </w:r>
      <w:r>
        <w:rPr>
          <w:noProof/>
        </w:rPr>
        <w:fldChar w:fldCharType="separate"/>
      </w:r>
      <w:r>
        <w:rPr>
          <w:noProof/>
        </w:rPr>
        <w:t>44</w:t>
      </w:r>
      <w:r>
        <w:rPr>
          <w:noProof/>
        </w:rPr>
        <w:fldChar w:fldCharType="end"/>
      </w:r>
    </w:p>
    <w:p w14:paraId="07CDD1C3" w14:textId="75D67C6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_Toc215062240 \h </w:instrText>
      </w:r>
      <w:r>
        <w:rPr>
          <w:noProof/>
        </w:rPr>
      </w:r>
      <w:r>
        <w:rPr>
          <w:noProof/>
        </w:rPr>
        <w:fldChar w:fldCharType="separate"/>
      </w:r>
      <w:r>
        <w:rPr>
          <w:noProof/>
        </w:rPr>
        <w:t>44</w:t>
      </w:r>
      <w:r>
        <w:rPr>
          <w:noProof/>
        </w:rPr>
        <w:fldChar w:fldCharType="end"/>
      </w:r>
    </w:p>
    <w:p w14:paraId="7DF4D0D8" w14:textId="05DC882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6.1.5.2</w:t>
      </w:r>
      <w:r>
        <w:rPr>
          <w:rFonts w:asciiTheme="minorHAnsi" w:eastAsiaTheme="minorEastAsia" w:hAnsiTheme="minorHAnsi" w:cstheme="minorBidi"/>
          <w:noProof/>
          <w:kern w:val="2"/>
          <w:sz w:val="24"/>
          <w:szCs w:val="24"/>
          <w:lang w:val="en-US" w:eastAsia="zh-CN"/>
          <w14:ligatures w14:val="standardContextual"/>
        </w:rPr>
        <w:tab/>
      </w:r>
      <w:r>
        <w:rPr>
          <w:noProof/>
        </w:rPr>
        <w:t>UPNotify</w:t>
      </w:r>
      <w:r>
        <w:rPr>
          <w:noProof/>
        </w:rPr>
        <w:tab/>
      </w:r>
      <w:r>
        <w:rPr>
          <w:noProof/>
        </w:rPr>
        <w:fldChar w:fldCharType="begin"/>
      </w:r>
      <w:r>
        <w:rPr>
          <w:noProof/>
        </w:rPr>
        <w:instrText xml:space="preserve"> PAGEREF _Toc215062241 \h </w:instrText>
      </w:r>
      <w:r>
        <w:rPr>
          <w:noProof/>
        </w:rPr>
      </w:r>
      <w:r>
        <w:rPr>
          <w:noProof/>
        </w:rPr>
        <w:fldChar w:fldCharType="separate"/>
      </w:r>
      <w:r>
        <w:rPr>
          <w:noProof/>
        </w:rPr>
        <w:t>45</w:t>
      </w:r>
      <w:r>
        <w:rPr>
          <w:noProof/>
        </w:rPr>
        <w:fldChar w:fldCharType="end"/>
      </w:r>
    </w:p>
    <w:p w14:paraId="33FCF8B6" w14:textId="72C2325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6.1.5.2.1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_Toc215062242 \h </w:instrText>
      </w:r>
      <w:r>
        <w:rPr>
          <w:noProof/>
        </w:rPr>
      </w:r>
      <w:r>
        <w:rPr>
          <w:noProof/>
        </w:rPr>
        <w:fldChar w:fldCharType="separate"/>
      </w:r>
      <w:r>
        <w:rPr>
          <w:noProof/>
        </w:rPr>
        <w:t>45</w:t>
      </w:r>
      <w:r>
        <w:rPr>
          <w:noProof/>
        </w:rPr>
        <w:fldChar w:fldCharType="end"/>
      </w:r>
    </w:p>
    <w:p w14:paraId="0ADE3CE8" w14:textId="79F23C2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6.1.5.2.2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_Toc215062243 \h </w:instrText>
      </w:r>
      <w:r>
        <w:rPr>
          <w:noProof/>
        </w:rPr>
      </w:r>
      <w:r>
        <w:rPr>
          <w:noProof/>
        </w:rPr>
        <w:fldChar w:fldCharType="separate"/>
      </w:r>
      <w:r>
        <w:rPr>
          <w:noProof/>
        </w:rPr>
        <w:t>45</w:t>
      </w:r>
      <w:r>
        <w:rPr>
          <w:noProof/>
        </w:rPr>
        <w:fldChar w:fldCharType="end"/>
      </w:r>
    </w:p>
    <w:p w14:paraId="0AD33B25" w14:textId="1CA4FB9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_Toc215062244 \h </w:instrText>
      </w:r>
      <w:r>
        <w:rPr>
          <w:noProof/>
        </w:rPr>
      </w:r>
      <w:r>
        <w:rPr>
          <w:noProof/>
        </w:rPr>
        <w:fldChar w:fldCharType="separate"/>
      </w:r>
      <w:r>
        <w:rPr>
          <w:noProof/>
        </w:rPr>
        <w:t>46</w:t>
      </w:r>
      <w:r>
        <w:rPr>
          <w:noProof/>
        </w:rPr>
        <w:fldChar w:fldCharType="end"/>
      </w:r>
    </w:p>
    <w:p w14:paraId="6490AA05" w14:textId="4E65DC26"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_Toc215062245 \h </w:instrText>
      </w:r>
      <w:r>
        <w:rPr>
          <w:noProof/>
        </w:rPr>
      </w:r>
      <w:r>
        <w:rPr>
          <w:noProof/>
        </w:rPr>
        <w:fldChar w:fldCharType="separate"/>
      </w:r>
      <w:r>
        <w:rPr>
          <w:noProof/>
        </w:rPr>
        <w:t>47</w:t>
      </w:r>
      <w:r>
        <w:rPr>
          <w:noProof/>
        </w:rPr>
        <w:fldChar w:fldCharType="end"/>
      </w:r>
    </w:p>
    <w:p w14:paraId="1CD768C5" w14:textId="197097E7"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_Toc215062246 \h </w:instrText>
      </w:r>
      <w:r>
        <w:rPr>
          <w:noProof/>
        </w:rPr>
      </w:r>
      <w:r>
        <w:rPr>
          <w:noProof/>
        </w:rPr>
        <w:fldChar w:fldCharType="separate"/>
      </w:r>
      <w:r>
        <w:rPr>
          <w:noProof/>
        </w:rPr>
        <w:t>47</w:t>
      </w:r>
      <w:r>
        <w:rPr>
          <w:noProof/>
        </w:rPr>
        <w:fldChar w:fldCharType="end"/>
      </w:r>
    </w:p>
    <w:p w14:paraId="0EDB1713" w14:textId="47306274"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6.1.6.2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Structured data types</w:t>
      </w:r>
      <w:r>
        <w:rPr>
          <w:noProof/>
        </w:rPr>
        <w:tab/>
      </w:r>
      <w:r>
        <w:rPr>
          <w:noProof/>
        </w:rPr>
        <w:fldChar w:fldCharType="begin"/>
      </w:r>
      <w:r>
        <w:rPr>
          <w:noProof/>
        </w:rPr>
        <w:instrText xml:space="preserve"> PAGEREF _Toc215062247 \h </w:instrText>
      </w:r>
      <w:r>
        <w:rPr>
          <w:noProof/>
        </w:rPr>
      </w:r>
      <w:r>
        <w:rPr>
          <w:noProof/>
        </w:rPr>
        <w:fldChar w:fldCharType="separate"/>
      </w:r>
      <w:r>
        <w:rPr>
          <w:noProof/>
        </w:rPr>
        <w:t>52</w:t>
      </w:r>
      <w:r>
        <w:rPr>
          <w:noProof/>
        </w:rPr>
        <w:fldChar w:fldCharType="end"/>
      </w:r>
    </w:p>
    <w:p w14:paraId="0610EEA6" w14:textId="2C6F398E"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_Toc215062248 \h </w:instrText>
      </w:r>
      <w:r>
        <w:rPr>
          <w:noProof/>
        </w:rPr>
      </w:r>
      <w:r>
        <w:rPr>
          <w:noProof/>
        </w:rPr>
        <w:fldChar w:fldCharType="separate"/>
      </w:r>
      <w:r>
        <w:rPr>
          <w:noProof/>
        </w:rPr>
        <w:t>52</w:t>
      </w:r>
      <w:r>
        <w:rPr>
          <w:noProof/>
        </w:rPr>
        <w:fldChar w:fldCharType="end"/>
      </w:r>
    </w:p>
    <w:p w14:paraId="52A0195D" w14:textId="0F14024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w:t>
      </w:r>
      <w:r>
        <w:rPr>
          <w:rFonts w:asciiTheme="minorHAnsi" w:eastAsiaTheme="minorEastAsia" w:hAnsiTheme="minorHAnsi" w:cstheme="minorBidi"/>
          <w:noProof/>
          <w:kern w:val="2"/>
          <w:sz w:val="24"/>
          <w:szCs w:val="24"/>
          <w:lang w:val="en-US" w:eastAsia="zh-CN"/>
          <w14:ligatures w14:val="standardContextual"/>
        </w:rPr>
        <w:tab/>
      </w:r>
      <w:r>
        <w:rPr>
          <w:noProof/>
        </w:rPr>
        <w:t>Type: InputData</w:t>
      </w:r>
      <w:r>
        <w:rPr>
          <w:noProof/>
        </w:rPr>
        <w:tab/>
      </w:r>
      <w:r>
        <w:rPr>
          <w:noProof/>
        </w:rPr>
        <w:fldChar w:fldCharType="begin"/>
      </w:r>
      <w:r>
        <w:rPr>
          <w:noProof/>
        </w:rPr>
        <w:instrText xml:space="preserve"> PAGEREF _Toc215062249 \h </w:instrText>
      </w:r>
      <w:r>
        <w:rPr>
          <w:noProof/>
        </w:rPr>
      </w:r>
      <w:r>
        <w:rPr>
          <w:noProof/>
        </w:rPr>
        <w:fldChar w:fldCharType="separate"/>
      </w:r>
      <w:r>
        <w:rPr>
          <w:noProof/>
        </w:rPr>
        <w:t>53</w:t>
      </w:r>
      <w:r>
        <w:rPr>
          <w:noProof/>
        </w:rPr>
        <w:fldChar w:fldCharType="end"/>
      </w:r>
    </w:p>
    <w:p w14:paraId="62F9F46D" w14:textId="2363C86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rPr>
        <w:tab/>
      </w:r>
      <w:r>
        <w:rPr>
          <w:noProof/>
        </w:rPr>
        <w:fldChar w:fldCharType="begin"/>
      </w:r>
      <w:r>
        <w:rPr>
          <w:noProof/>
        </w:rPr>
        <w:instrText xml:space="preserve"> PAGEREF _Toc215062250 \h </w:instrText>
      </w:r>
      <w:r>
        <w:rPr>
          <w:noProof/>
        </w:rPr>
      </w:r>
      <w:r>
        <w:rPr>
          <w:noProof/>
        </w:rPr>
        <w:fldChar w:fldCharType="separate"/>
      </w:r>
      <w:r>
        <w:rPr>
          <w:noProof/>
        </w:rPr>
        <w:t>59</w:t>
      </w:r>
      <w:r>
        <w:rPr>
          <w:noProof/>
        </w:rPr>
        <w:fldChar w:fldCharType="end"/>
      </w:r>
    </w:p>
    <w:p w14:paraId="2A22EC2A" w14:textId="44F386C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w:t>
      </w:r>
      <w:r>
        <w:rPr>
          <w:rFonts w:asciiTheme="minorHAnsi" w:eastAsiaTheme="minorEastAsia" w:hAnsiTheme="minorHAnsi" w:cstheme="minorBidi"/>
          <w:noProof/>
          <w:kern w:val="2"/>
          <w:sz w:val="24"/>
          <w:szCs w:val="24"/>
          <w:lang w:val="en-US" w:eastAsia="zh-CN"/>
          <w14:ligatures w14:val="standardContextual"/>
        </w:rPr>
        <w:tab/>
      </w:r>
      <w:r>
        <w:rPr>
          <w:noProof/>
        </w:rPr>
        <w:t>Type: GeographicalCoordinates</w:t>
      </w:r>
      <w:r>
        <w:rPr>
          <w:noProof/>
        </w:rPr>
        <w:tab/>
      </w:r>
      <w:r>
        <w:rPr>
          <w:noProof/>
        </w:rPr>
        <w:fldChar w:fldCharType="begin"/>
      </w:r>
      <w:r>
        <w:rPr>
          <w:noProof/>
        </w:rPr>
        <w:instrText xml:space="preserve"> PAGEREF _Toc215062251 \h </w:instrText>
      </w:r>
      <w:r>
        <w:rPr>
          <w:noProof/>
        </w:rPr>
      </w:r>
      <w:r>
        <w:rPr>
          <w:noProof/>
        </w:rPr>
        <w:fldChar w:fldCharType="separate"/>
      </w:r>
      <w:r>
        <w:rPr>
          <w:noProof/>
        </w:rPr>
        <w:t>63</w:t>
      </w:r>
      <w:r>
        <w:rPr>
          <w:noProof/>
        </w:rPr>
        <w:fldChar w:fldCharType="end"/>
      </w:r>
    </w:p>
    <w:p w14:paraId="18CAD6AF" w14:textId="2100F09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6.1.6.2.5</w:t>
      </w:r>
      <w:r>
        <w:rPr>
          <w:rFonts w:asciiTheme="minorHAnsi" w:eastAsiaTheme="minorEastAsia" w:hAnsiTheme="minorHAnsi" w:cstheme="minorBidi"/>
          <w:noProof/>
          <w:kern w:val="2"/>
          <w:sz w:val="24"/>
          <w:szCs w:val="24"/>
          <w:lang w:val="en-US" w:eastAsia="zh-CN"/>
          <w14:ligatures w14:val="standardContextual"/>
        </w:rPr>
        <w:tab/>
      </w:r>
      <w:r>
        <w:rPr>
          <w:noProof/>
        </w:rPr>
        <w:t>Type: GeographicArea</w:t>
      </w:r>
      <w:r>
        <w:rPr>
          <w:noProof/>
        </w:rPr>
        <w:tab/>
      </w:r>
      <w:r>
        <w:rPr>
          <w:noProof/>
        </w:rPr>
        <w:fldChar w:fldCharType="begin"/>
      </w:r>
      <w:r>
        <w:rPr>
          <w:noProof/>
        </w:rPr>
        <w:instrText xml:space="preserve"> PAGEREF _Toc215062252 \h </w:instrText>
      </w:r>
      <w:r>
        <w:rPr>
          <w:noProof/>
        </w:rPr>
      </w:r>
      <w:r>
        <w:rPr>
          <w:noProof/>
        </w:rPr>
        <w:fldChar w:fldCharType="separate"/>
      </w:r>
      <w:r>
        <w:rPr>
          <w:noProof/>
        </w:rPr>
        <w:t>63</w:t>
      </w:r>
      <w:r>
        <w:rPr>
          <w:noProof/>
        </w:rPr>
        <w:fldChar w:fldCharType="end"/>
      </w:r>
    </w:p>
    <w:p w14:paraId="389ABFBB" w14:textId="55891ED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6.1.6.2.6</w:t>
      </w:r>
      <w:r>
        <w:rPr>
          <w:rFonts w:asciiTheme="minorHAnsi" w:eastAsiaTheme="minorEastAsia" w:hAnsiTheme="minorHAnsi" w:cstheme="minorBidi"/>
          <w:noProof/>
          <w:kern w:val="2"/>
          <w:sz w:val="24"/>
          <w:szCs w:val="24"/>
          <w:lang w:val="en-US" w:eastAsia="zh-CN"/>
          <w14:ligatures w14:val="standardContextual"/>
        </w:rPr>
        <w:tab/>
      </w:r>
      <w:r>
        <w:rPr>
          <w:noProof/>
        </w:rPr>
        <w:t>Type: Point</w:t>
      </w:r>
      <w:r>
        <w:rPr>
          <w:noProof/>
        </w:rPr>
        <w:tab/>
      </w:r>
      <w:r>
        <w:rPr>
          <w:noProof/>
        </w:rPr>
        <w:fldChar w:fldCharType="begin"/>
      </w:r>
      <w:r>
        <w:rPr>
          <w:noProof/>
        </w:rPr>
        <w:instrText xml:space="preserve"> PAGEREF _Toc215062253 \h </w:instrText>
      </w:r>
      <w:r>
        <w:rPr>
          <w:noProof/>
        </w:rPr>
      </w:r>
      <w:r>
        <w:rPr>
          <w:noProof/>
        </w:rPr>
        <w:fldChar w:fldCharType="separate"/>
      </w:r>
      <w:r>
        <w:rPr>
          <w:noProof/>
        </w:rPr>
        <w:t>64</w:t>
      </w:r>
      <w:r>
        <w:rPr>
          <w:noProof/>
        </w:rPr>
        <w:fldChar w:fldCharType="end"/>
      </w:r>
    </w:p>
    <w:p w14:paraId="23BA3FB4" w14:textId="66AA266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lastRenderedPageBreak/>
        <w:t>6.1.6.2.7</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PointUncertaintyCircle</w:t>
      </w:r>
      <w:r>
        <w:rPr>
          <w:noProof/>
        </w:rPr>
        <w:tab/>
      </w:r>
      <w:r>
        <w:rPr>
          <w:noProof/>
        </w:rPr>
        <w:fldChar w:fldCharType="begin"/>
      </w:r>
      <w:r>
        <w:rPr>
          <w:noProof/>
        </w:rPr>
        <w:instrText xml:space="preserve"> PAGEREF _Toc215062254 \h </w:instrText>
      </w:r>
      <w:r>
        <w:rPr>
          <w:noProof/>
        </w:rPr>
      </w:r>
      <w:r>
        <w:rPr>
          <w:noProof/>
        </w:rPr>
        <w:fldChar w:fldCharType="separate"/>
      </w:r>
      <w:r>
        <w:rPr>
          <w:noProof/>
        </w:rPr>
        <w:t>64</w:t>
      </w:r>
      <w:r>
        <w:rPr>
          <w:noProof/>
        </w:rPr>
        <w:fldChar w:fldCharType="end"/>
      </w:r>
    </w:p>
    <w:p w14:paraId="3B2A9CE8" w14:textId="39FBBA9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6.1.6.2.8</w:t>
      </w:r>
      <w:r>
        <w:rPr>
          <w:rFonts w:asciiTheme="minorHAnsi" w:eastAsiaTheme="minorEastAsia" w:hAnsiTheme="minorHAnsi" w:cstheme="minorBidi"/>
          <w:noProof/>
          <w:kern w:val="2"/>
          <w:sz w:val="24"/>
          <w:szCs w:val="24"/>
          <w:lang w:val="en-US" w:eastAsia="zh-CN"/>
          <w14:ligatures w14:val="standardContextual"/>
        </w:rPr>
        <w:tab/>
      </w:r>
      <w:r>
        <w:rPr>
          <w:noProof/>
        </w:rPr>
        <w:t>Type: PointUncertaintyEllipse</w:t>
      </w:r>
      <w:r>
        <w:rPr>
          <w:noProof/>
        </w:rPr>
        <w:tab/>
      </w:r>
      <w:r>
        <w:rPr>
          <w:noProof/>
        </w:rPr>
        <w:fldChar w:fldCharType="begin"/>
      </w:r>
      <w:r>
        <w:rPr>
          <w:noProof/>
        </w:rPr>
        <w:instrText xml:space="preserve"> PAGEREF _Toc215062255 \h </w:instrText>
      </w:r>
      <w:r>
        <w:rPr>
          <w:noProof/>
        </w:rPr>
      </w:r>
      <w:r>
        <w:rPr>
          <w:noProof/>
        </w:rPr>
        <w:fldChar w:fldCharType="separate"/>
      </w:r>
      <w:r>
        <w:rPr>
          <w:noProof/>
        </w:rPr>
        <w:t>64</w:t>
      </w:r>
      <w:r>
        <w:rPr>
          <w:noProof/>
        </w:rPr>
        <w:fldChar w:fldCharType="end"/>
      </w:r>
    </w:p>
    <w:p w14:paraId="6CD232D1" w14:textId="789B204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6.1.6.2.9</w:t>
      </w:r>
      <w:r>
        <w:rPr>
          <w:rFonts w:asciiTheme="minorHAnsi" w:eastAsiaTheme="minorEastAsia" w:hAnsiTheme="minorHAnsi" w:cstheme="minorBidi"/>
          <w:noProof/>
          <w:kern w:val="2"/>
          <w:sz w:val="24"/>
          <w:szCs w:val="24"/>
          <w:lang w:val="en-US" w:eastAsia="zh-CN"/>
          <w14:ligatures w14:val="standardContextual"/>
        </w:rPr>
        <w:tab/>
      </w:r>
      <w:r>
        <w:rPr>
          <w:noProof/>
        </w:rPr>
        <w:t>Type: Polygon</w:t>
      </w:r>
      <w:r>
        <w:rPr>
          <w:noProof/>
        </w:rPr>
        <w:tab/>
      </w:r>
      <w:r>
        <w:rPr>
          <w:noProof/>
        </w:rPr>
        <w:fldChar w:fldCharType="begin"/>
      </w:r>
      <w:r>
        <w:rPr>
          <w:noProof/>
        </w:rPr>
        <w:instrText xml:space="preserve"> PAGEREF _Toc215062256 \h </w:instrText>
      </w:r>
      <w:r>
        <w:rPr>
          <w:noProof/>
        </w:rPr>
      </w:r>
      <w:r>
        <w:rPr>
          <w:noProof/>
        </w:rPr>
        <w:fldChar w:fldCharType="separate"/>
      </w:r>
      <w:r>
        <w:rPr>
          <w:noProof/>
        </w:rPr>
        <w:t>64</w:t>
      </w:r>
      <w:r>
        <w:rPr>
          <w:noProof/>
        </w:rPr>
        <w:fldChar w:fldCharType="end"/>
      </w:r>
    </w:p>
    <w:p w14:paraId="56F46127" w14:textId="05EFD57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6.1.6.2.10</w:t>
      </w:r>
      <w:r>
        <w:rPr>
          <w:rFonts w:asciiTheme="minorHAnsi" w:eastAsiaTheme="minorEastAsia" w:hAnsiTheme="minorHAnsi" w:cstheme="minorBidi"/>
          <w:noProof/>
          <w:kern w:val="2"/>
          <w:sz w:val="24"/>
          <w:szCs w:val="24"/>
          <w:lang w:val="en-US" w:eastAsia="zh-CN"/>
          <w14:ligatures w14:val="standardContextual"/>
        </w:rPr>
        <w:tab/>
      </w:r>
      <w:r>
        <w:rPr>
          <w:noProof/>
        </w:rPr>
        <w:t>Type: PointAltitude</w:t>
      </w:r>
      <w:r>
        <w:rPr>
          <w:noProof/>
        </w:rPr>
        <w:tab/>
      </w:r>
      <w:r>
        <w:rPr>
          <w:noProof/>
        </w:rPr>
        <w:fldChar w:fldCharType="begin"/>
      </w:r>
      <w:r>
        <w:rPr>
          <w:noProof/>
        </w:rPr>
        <w:instrText xml:space="preserve"> PAGEREF _Toc215062257 \h </w:instrText>
      </w:r>
      <w:r>
        <w:rPr>
          <w:noProof/>
        </w:rPr>
      </w:r>
      <w:r>
        <w:rPr>
          <w:noProof/>
        </w:rPr>
        <w:fldChar w:fldCharType="separate"/>
      </w:r>
      <w:r>
        <w:rPr>
          <w:noProof/>
        </w:rPr>
        <w:t>65</w:t>
      </w:r>
      <w:r>
        <w:rPr>
          <w:noProof/>
        </w:rPr>
        <w:fldChar w:fldCharType="end"/>
      </w:r>
    </w:p>
    <w:p w14:paraId="783FFE4A" w14:textId="20C8246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6.1.6.2.11</w:t>
      </w:r>
      <w:r>
        <w:rPr>
          <w:rFonts w:asciiTheme="minorHAnsi" w:eastAsiaTheme="minorEastAsia" w:hAnsiTheme="minorHAnsi" w:cstheme="minorBidi"/>
          <w:noProof/>
          <w:kern w:val="2"/>
          <w:sz w:val="24"/>
          <w:szCs w:val="24"/>
          <w:lang w:val="en-US" w:eastAsia="zh-CN"/>
          <w14:ligatures w14:val="standardContextual"/>
        </w:rPr>
        <w:tab/>
      </w:r>
      <w:r>
        <w:rPr>
          <w:noProof/>
        </w:rPr>
        <w:t>Type: PointAltitudeUncertainty</w:t>
      </w:r>
      <w:r>
        <w:rPr>
          <w:noProof/>
        </w:rPr>
        <w:tab/>
      </w:r>
      <w:r>
        <w:rPr>
          <w:noProof/>
        </w:rPr>
        <w:fldChar w:fldCharType="begin"/>
      </w:r>
      <w:r>
        <w:rPr>
          <w:noProof/>
        </w:rPr>
        <w:instrText xml:space="preserve"> PAGEREF _Toc215062258 \h </w:instrText>
      </w:r>
      <w:r>
        <w:rPr>
          <w:noProof/>
        </w:rPr>
      </w:r>
      <w:r>
        <w:rPr>
          <w:noProof/>
        </w:rPr>
        <w:fldChar w:fldCharType="separate"/>
      </w:r>
      <w:r>
        <w:rPr>
          <w:noProof/>
        </w:rPr>
        <w:t>65</w:t>
      </w:r>
      <w:r>
        <w:rPr>
          <w:noProof/>
        </w:rPr>
        <w:fldChar w:fldCharType="end"/>
      </w:r>
    </w:p>
    <w:p w14:paraId="4A0B5704" w14:textId="75105E3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6.1.6.2.12</w:t>
      </w:r>
      <w:r>
        <w:rPr>
          <w:rFonts w:asciiTheme="minorHAnsi" w:eastAsiaTheme="minorEastAsia" w:hAnsiTheme="minorHAnsi" w:cstheme="minorBidi"/>
          <w:noProof/>
          <w:kern w:val="2"/>
          <w:sz w:val="24"/>
          <w:szCs w:val="24"/>
          <w:lang w:val="en-US" w:eastAsia="zh-CN"/>
          <w14:ligatures w14:val="standardContextual"/>
        </w:rPr>
        <w:tab/>
      </w:r>
      <w:r>
        <w:rPr>
          <w:noProof/>
        </w:rPr>
        <w:t>Type: EllipsoidArc</w:t>
      </w:r>
      <w:r>
        <w:rPr>
          <w:noProof/>
        </w:rPr>
        <w:tab/>
      </w:r>
      <w:r>
        <w:rPr>
          <w:noProof/>
        </w:rPr>
        <w:fldChar w:fldCharType="begin"/>
      </w:r>
      <w:r>
        <w:rPr>
          <w:noProof/>
        </w:rPr>
        <w:instrText xml:space="preserve"> PAGEREF _Toc215062259 \h </w:instrText>
      </w:r>
      <w:r>
        <w:rPr>
          <w:noProof/>
        </w:rPr>
      </w:r>
      <w:r>
        <w:rPr>
          <w:noProof/>
        </w:rPr>
        <w:fldChar w:fldCharType="separate"/>
      </w:r>
      <w:r>
        <w:rPr>
          <w:noProof/>
        </w:rPr>
        <w:t>66</w:t>
      </w:r>
      <w:r>
        <w:rPr>
          <w:noProof/>
        </w:rPr>
        <w:fldChar w:fldCharType="end"/>
      </w:r>
    </w:p>
    <w:p w14:paraId="3016114A" w14:textId="546303C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6.1.6.2.13</w:t>
      </w:r>
      <w:r>
        <w:rPr>
          <w:rFonts w:asciiTheme="minorHAnsi" w:eastAsiaTheme="minorEastAsia" w:hAnsiTheme="minorHAnsi" w:cstheme="minorBidi"/>
          <w:noProof/>
          <w:kern w:val="2"/>
          <w:sz w:val="24"/>
          <w:szCs w:val="24"/>
          <w:lang w:val="en-US" w:eastAsia="zh-CN"/>
          <w14:ligatures w14:val="standardContextual"/>
        </w:rPr>
        <w:tab/>
      </w:r>
      <w:r>
        <w:rPr>
          <w:noProof/>
        </w:rPr>
        <w:t>Type: LocationQoS</w:t>
      </w:r>
      <w:r>
        <w:rPr>
          <w:noProof/>
        </w:rPr>
        <w:tab/>
      </w:r>
      <w:r>
        <w:rPr>
          <w:noProof/>
        </w:rPr>
        <w:fldChar w:fldCharType="begin"/>
      </w:r>
      <w:r>
        <w:rPr>
          <w:noProof/>
        </w:rPr>
        <w:instrText xml:space="preserve"> PAGEREF _Toc215062260 \h </w:instrText>
      </w:r>
      <w:r>
        <w:rPr>
          <w:noProof/>
        </w:rPr>
      </w:r>
      <w:r>
        <w:rPr>
          <w:noProof/>
        </w:rPr>
        <w:fldChar w:fldCharType="separate"/>
      </w:r>
      <w:r>
        <w:rPr>
          <w:noProof/>
        </w:rPr>
        <w:t>66</w:t>
      </w:r>
      <w:r>
        <w:rPr>
          <w:noProof/>
        </w:rPr>
        <w:fldChar w:fldCharType="end"/>
      </w:r>
    </w:p>
    <w:p w14:paraId="59A21FBE" w14:textId="3F57AA7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6.1.6.2.14</w:t>
      </w:r>
      <w:r>
        <w:rPr>
          <w:rFonts w:asciiTheme="minorHAnsi" w:eastAsiaTheme="minorEastAsia" w:hAnsiTheme="minorHAnsi" w:cstheme="minorBidi"/>
          <w:noProof/>
          <w:kern w:val="2"/>
          <w:sz w:val="24"/>
          <w:szCs w:val="24"/>
          <w:lang w:val="en-US" w:eastAsia="zh-CN"/>
          <w14:ligatures w14:val="standardContextual"/>
        </w:rPr>
        <w:tab/>
      </w:r>
      <w:r>
        <w:rPr>
          <w:noProof/>
        </w:rPr>
        <w:t>Type: CivicAddress</w:t>
      </w:r>
      <w:r>
        <w:rPr>
          <w:noProof/>
        </w:rPr>
        <w:tab/>
      </w:r>
      <w:r>
        <w:rPr>
          <w:noProof/>
        </w:rPr>
        <w:fldChar w:fldCharType="begin"/>
      </w:r>
      <w:r>
        <w:rPr>
          <w:noProof/>
        </w:rPr>
        <w:instrText xml:space="preserve"> PAGEREF _Toc215062261 \h </w:instrText>
      </w:r>
      <w:r>
        <w:rPr>
          <w:noProof/>
        </w:rPr>
      </w:r>
      <w:r>
        <w:rPr>
          <w:noProof/>
        </w:rPr>
        <w:fldChar w:fldCharType="separate"/>
      </w:r>
      <w:r>
        <w:rPr>
          <w:noProof/>
        </w:rPr>
        <w:t>67</w:t>
      </w:r>
      <w:r>
        <w:rPr>
          <w:noProof/>
        </w:rPr>
        <w:fldChar w:fldCharType="end"/>
      </w:r>
    </w:p>
    <w:p w14:paraId="3BA8B063" w14:textId="36305DF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6.1.6.2.15</w:t>
      </w:r>
      <w:r>
        <w:rPr>
          <w:rFonts w:asciiTheme="minorHAnsi" w:eastAsiaTheme="minorEastAsia" w:hAnsiTheme="minorHAnsi" w:cstheme="minorBidi"/>
          <w:noProof/>
          <w:kern w:val="2"/>
          <w:sz w:val="24"/>
          <w:szCs w:val="24"/>
          <w:lang w:val="en-US" w:eastAsia="zh-CN"/>
          <w14:ligatures w14:val="standardContextual"/>
        </w:rPr>
        <w:tab/>
      </w:r>
      <w:r>
        <w:rPr>
          <w:noProof/>
        </w:rPr>
        <w:t>Type: PositioningMethodAndUsage</w:t>
      </w:r>
      <w:r>
        <w:rPr>
          <w:noProof/>
        </w:rPr>
        <w:tab/>
      </w:r>
      <w:r>
        <w:rPr>
          <w:noProof/>
        </w:rPr>
        <w:fldChar w:fldCharType="begin"/>
      </w:r>
      <w:r>
        <w:rPr>
          <w:noProof/>
        </w:rPr>
        <w:instrText xml:space="preserve"> PAGEREF _Toc215062262 \h </w:instrText>
      </w:r>
      <w:r>
        <w:rPr>
          <w:noProof/>
        </w:rPr>
      </w:r>
      <w:r>
        <w:rPr>
          <w:noProof/>
        </w:rPr>
        <w:fldChar w:fldCharType="separate"/>
      </w:r>
      <w:r>
        <w:rPr>
          <w:noProof/>
        </w:rPr>
        <w:t>69</w:t>
      </w:r>
      <w:r>
        <w:rPr>
          <w:noProof/>
        </w:rPr>
        <w:fldChar w:fldCharType="end"/>
      </w:r>
    </w:p>
    <w:p w14:paraId="5183A32D" w14:textId="70E77B9A"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6.1.6.2.16</w:t>
      </w:r>
      <w:r>
        <w:rPr>
          <w:rFonts w:asciiTheme="minorHAnsi" w:eastAsiaTheme="minorEastAsia" w:hAnsiTheme="minorHAnsi" w:cstheme="minorBidi"/>
          <w:noProof/>
          <w:kern w:val="2"/>
          <w:sz w:val="24"/>
          <w:szCs w:val="24"/>
          <w:lang w:val="en-US" w:eastAsia="zh-CN"/>
          <w14:ligatures w14:val="standardContextual"/>
        </w:rPr>
        <w:tab/>
      </w:r>
      <w:r>
        <w:rPr>
          <w:noProof/>
        </w:rPr>
        <w:t>Type: GnssPositioningMethodAndUsage</w:t>
      </w:r>
      <w:r>
        <w:rPr>
          <w:noProof/>
        </w:rPr>
        <w:tab/>
      </w:r>
      <w:r>
        <w:rPr>
          <w:noProof/>
        </w:rPr>
        <w:fldChar w:fldCharType="begin"/>
      </w:r>
      <w:r>
        <w:rPr>
          <w:noProof/>
        </w:rPr>
        <w:instrText xml:space="preserve"> PAGEREF _Toc215062263 \h </w:instrText>
      </w:r>
      <w:r>
        <w:rPr>
          <w:noProof/>
        </w:rPr>
      </w:r>
      <w:r>
        <w:rPr>
          <w:noProof/>
        </w:rPr>
        <w:fldChar w:fldCharType="separate"/>
      </w:r>
      <w:r>
        <w:rPr>
          <w:noProof/>
        </w:rPr>
        <w:t>70</w:t>
      </w:r>
      <w:r>
        <w:rPr>
          <w:noProof/>
        </w:rPr>
        <w:fldChar w:fldCharType="end"/>
      </w:r>
    </w:p>
    <w:p w14:paraId="4217CDB0" w14:textId="1F3382E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6.1.6.2.17</w:t>
      </w:r>
      <w:r>
        <w:rPr>
          <w:rFonts w:asciiTheme="minorHAnsi" w:eastAsiaTheme="minorEastAsia" w:hAnsiTheme="minorHAnsi" w:cstheme="minorBidi"/>
          <w:noProof/>
          <w:kern w:val="2"/>
          <w:sz w:val="24"/>
          <w:szCs w:val="24"/>
          <w:lang w:val="en-US" w:eastAsia="zh-CN"/>
          <w14:ligatures w14:val="standardContextual"/>
        </w:rPr>
        <w:tab/>
      </w:r>
      <w:r>
        <w:rPr>
          <w:noProof/>
        </w:rPr>
        <w:t>Type: VelocityEstimate</w:t>
      </w:r>
      <w:r>
        <w:rPr>
          <w:noProof/>
        </w:rPr>
        <w:tab/>
      </w:r>
      <w:r>
        <w:rPr>
          <w:noProof/>
        </w:rPr>
        <w:fldChar w:fldCharType="begin"/>
      </w:r>
      <w:r>
        <w:rPr>
          <w:noProof/>
        </w:rPr>
        <w:instrText xml:space="preserve"> PAGEREF _Toc215062264 \h </w:instrText>
      </w:r>
      <w:r>
        <w:rPr>
          <w:noProof/>
        </w:rPr>
      </w:r>
      <w:r>
        <w:rPr>
          <w:noProof/>
        </w:rPr>
        <w:fldChar w:fldCharType="separate"/>
      </w:r>
      <w:r>
        <w:rPr>
          <w:noProof/>
        </w:rPr>
        <w:t>70</w:t>
      </w:r>
      <w:r>
        <w:rPr>
          <w:noProof/>
        </w:rPr>
        <w:fldChar w:fldCharType="end"/>
      </w:r>
    </w:p>
    <w:p w14:paraId="263AB8B3" w14:textId="09B145D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6.1.6.2.18</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t>
      </w:r>
      <w:r>
        <w:rPr>
          <w:noProof/>
        </w:rPr>
        <w:tab/>
      </w:r>
      <w:r>
        <w:rPr>
          <w:noProof/>
        </w:rPr>
        <w:fldChar w:fldCharType="begin"/>
      </w:r>
      <w:r>
        <w:rPr>
          <w:noProof/>
        </w:rPr>
        <w:instrText xml:space="preserve"> PAGEREF _Toc215062265 \h </w:instrText>
      </w:r>
      <w:r>
        <w:rPr>
          <w:noProof/>
        </w:rPr>
      </w:r>
      <w:r>
        <w:rPr>
          <w:noProof/>
        </w:rPr>
        <w:fldChar w:fldCharType="separate"/>
      </w:r>
      <w:r>
        <w:rPr>
          <w:noProof/>
        </w:rPr>
        <w:t>70</w:t>
      </w:r>
      <w:r>
        <w:rPr>
          <w:noProof/>
        </w:rPr>
        <w:fldChar w:fldCharType="end"/>
      </w:r>
    </w:p>
    <w:p w14:paraId="35CC63C0" w14:textId="233923F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6.1.6.2.19</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w:t>
      </w:r>
      <w:r>
        <w:rPr>
          <w:noProof/>
        </w:rPr>
        <w:tab/>
      </w:r>
      <w:r>
        <w:rPr>
          <w:noProof/>
        </w:rPr>
        <w:fldChar w:fldCharType="begin"/>
      </w:r>
      <w:r>
        <w:rPr>
          <w:noProof/>
        </w:rPr>
        <w:instrText xml:space="preserve"> PAGEREF _Toc215062266 \h </w:instrText>
      </w:r>
      <w:r>
        <w:rPr>
          <w:noProof/>
        </w:rPr>
      </w:r>
      <w:r>
        <w:rPr>
          <w:noProof/>
        </w:rPr>
        <w:fldChar w:fldCharType="separate"/>
      </w:r>
      <w:r>
        <w:rPr>
          <w:noProof/>
        </w:rPr>
        <w:t>70</w:t>
      </w:r>
      <w:r>
        <w:rPr>
          <w:noProof/>
        </w:rPr>
        <w:fldChar w:fldCharType="end"/>
      </w:r>
    </w:p>
    <w:p w14:paraId="7D1B837B" w14:textId="3BDA2C9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6.1.6.2.20</w:t>
      </w:r>
      <w:r>
        <w:rPr>
          <w:rFonts w:asciiTheme="minorHAnsi" w:eastAsiaTheme="minorEastAsia" w:hAnsiTheme="minorHAnsi" w:cstheme="minorBidi"/>
          <w:noProof/>
          <w:kern w:val="2"/>
          <w:sz w:val="24"/>
          <w:szCs w:val="24"/>
          <w:lang w:val="en-US" w:eastAsia="zh-CN"/>
          <w14:ligatures w14:val="standardContextual"/>
        </w:rPr>
        <w:tab/>
      </w:r>
      <w:r>
        <w:rPr>
          <w:noProof/>
        </w:rPr>
        <w:t>Type: HorizontalVelocityWithUncertainty</w:t>
      </w:r>
      <w:r>
        <w:rPr>
          <w:noProof/>
        </w:rPr>
        <w:tab/>
      </w:r>
      <w:r>
        <w:rPr>
          <w:noProof/>
        </w:rPr>
        <w:fldChar w:fldCharType="begin"/>
      </w:r>
      <w:r>
        <w:rPr>
          <w:noProof/>
        </w:rPr>
        <w:instrText xml:space="preserve"> PAGEREF _Toc215062267 \h </w:instrText>
      </w:r>
      <w:r>
        <w:rPr>
          <w:noProof/>
        </w:rPr>
      </w:r>
      <w:r>
        <w:rPr>
          <w:noProof/>
        </w:rPr>
        <w:fldChar w:fldCharType="separate"/>
      </w:r>
      <w:r>
        <w:rPr>
          <w:noProof/>
        </w:rPr>
        <w:t>71</w:t>
      </w:r>
      <w:r>
        <w:rPr>
          <w:noProof/>
        </w:rPr>
        <w:fldChar w:fldCharType="end"/>
      </w:r>
    </w:p>
    <w:p w14:paraId="238FF182" w14:textId="0B128CA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6.1.6.2.21</w:t>
      </w:r>
      <w:r>
        <w:rPr>
          <w:rFonts w:asciiTheme="minorHAnsi" w:eastAsiaTheme="minorEastAsia" w:hAnsiTheme="minorHAnsi" w:cstheme="minorBidi"/>
          <w:noProof/>
          <w:kern w:val="2"/>
          <w:sz w:val="24"/>
          <w:szCs w:val="24"/>
          <w:lang w:val="en-US" w:eastAsia="zh-CN"/>
          <w14:ligatures w14:val="standardContextual"/>
        </w:rPr>
        <w:tab/>
      </w:r>
      <w:r>
        <w:rPr>
          <w:noProof/>
        </w:rPr>
        <w:t>Type: HorizontalWithVerticalVelocityAndUncertainty</w:t>
      </w:r>
      <w:r>
        <w:rPr>
          <w:noProof/>
        </w:rPr>
        <w:tab/>
      </w:r>
      <w:r>
        <w:rPr>
          <w:noProof/>
        </w:rPr>
        <w:fldChar w:fldCharType="begin"/>
      </w:r>
      <w:r>
        <w:rPr>
          <w:noProof/>
        </w:rPr>
        <w:instrText xml:space="preserve"> PAGEREF _Toc215062268 \h </w:instrText>
      </w:r>
      <w:r>
        <w:rPr>
          <w:noProof/>
        </w:rPr>
      </w:r>
      <w:r>
        <w:rPr>
          <w:noProof/>
        </w:rPr>
        <w:fldChar w:fldCharType="separate"/>
      </w:r>
      <w:r>
        <w:rPr>
          <w:noProof/>
        </w:rPr>
        <w:t>71</w:t>
      </w:r>
      <w:r>
        <w:rPr>
          <w:noProof/>
        </w:rPr>
        <w:fldChar w:fldCharType="end"/>
      </w:r>
    </w:p>
    <w:p w14:paraId="6430CA63" w14:textId="4363845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6.1.6.2.22</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UncertaintyEllipse</w:t>
      </w:r>
      <w:r>
        <w:rPr>
          <w:noProof/>
        </w:rPr>
        <w:tab/>
      </w:r>
      <w:r>
        <w:rPr>
          <w:noProof/>
        </w:rPr>
        <w:fldChar w:fldCharType="begin"/>
      </w:r>
      <w:r>
        <w:rPr>
          <w:noProof/>
        </w:rPr>
        <w:instrText xml:space="preserve"> PAGEREF _Toc215062269 \h </w:instrText>
      </w:r>
      <w:r>
        <w:rPr>
          <w:noProof/>
        </w:rPr>
      </w:r>
      <w:r>
        <w:rPr>
          <w:noProof/>
        </w:rPr>
        <w:fldChar w:fldCharType="separate"/>
      </w:r>
      <w:r>
        <w:rPr>
          <w:noProof/>
        </w:rPr>
        <w:t>71</w:t>
      </w:r>
      <w:r>
        <w:rPr>
          <w:noProof/>
        </w:rPr>
        <w:fldChar w:fldCharType="end"/>
      </w:r>
    </w:p>
    <w:p w14:paraId="3ED120B7" w14:textId="2427F7A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6.1.6.2.23</w:t>
      </w:r>
      <w:r>
        <w:rPr>
          <w:rFonts w:asciiTheme="minorHAnsi" w:eastAsiaTheme="minorEastAsia" w:hAnsiTheme="minorHAnsi" w:cstheme="minorBidi"/>
          <w:noProof/>
          <w:kern w:val="2"/>
          <w:sz w:val="24"/>
          <w:szCs w:val="24"/>
          <w:lang w:val="en-US" w:eastAsia="zh-CN"/>
          <w14:ligatures w14:val="standardContextual"/>
        </w:rPr>
        <w:tab/>
      </w:r>
      <w:r>
        <w:rPr>
          <w:noProof/>
        </w:rPr>
        <w:t>Type: UeLcsCapability</w:t>
      </w:r>
      <w:r>
        <w:rPr>
          <w:noProof/>
        </w:rPr>
        <w:tab/>
      </w:r>
      <w:r>
        <w:rPr>
          <w:noProof/>
        </w:rPr>
        <w:fldChar w:fldCharType="begin"/>
      </w:r>
      <w:r>
        <w:rPr>
          <w:noProof/>
        </w:rPr>
        <w:instrText xml:space="preserve"> PAGEREF _Toc215062270 \h </w:instrText>
      </w:r>
      <w:r>
        <w:rPr>
          <w:noProof/>
        </w:rPr>
      </w:r>
      <w:r>
        <w:rPr>
          <w:noProof/>
        </w:rPr>
        <w:fldChar w:fldCharType="separate"/>
      </w:r>
      <w:r>
        <w:rPr>
          <w:noProof/>
        </w:rPr>
        <w:t>71</w:t>
      </w:r>
      <w:r>
        <w:rPr>
          <w:noProof/>
        </w:rPr>
        <w:fldChar w:fldCharType="end"/>
      </w:r>
    </w:p>
    <w:p w14:paraId="77E0E3C5" w14:textId="1F46CCE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6.1.6.2.24</w:t>
      </w:r>
      <w:r>
        <w:rPr>
          <w:rFonts w:asciiTheme="minorHAnsi" w:eastAsiaTheme="minorEastAsia" w:hAnsiTheme="minorHAnsi" w:cstheme="minorBidi"/>
          <w:noProof/>
          <w:kern w:val="2"/>
          <w:sz w:val="24"/>
          <w:szCs w:val="24"/>
          <w:lang w:val="en-US" w:eastAsia="zh-CN"/>
          <w14:ligatures w14:val="standardContextual"/>
        </w:rPr>
        <w:tab/>
      </w:r>
      <w:r>
        <w:rPr>
          <w:noProof/>
        </w:rPr>
        <w:t>Type: PeriodicEventInfo</w:t>
      </w:r>
      <w:r>
        <w:rPr>
          <w:noProof/>
        </w:rPr>
        <w:tab/>
      </w:r>
      <w:r>
        <w:rPr>
          <w:noProof/>
        </w:rPr>
        <w:fldChar w:fldCharType="begin"/>
      </w:r>
      <w:r>
        <w:rPr>
          <w:noProof/>
        </w:rPr>
        <w:instrText xml:space="preserve"> PAGEREF _Toc215062271 \h </w:instrText>
      </w:r>
      <w:r>
        <w:rPr>
          <w:noProof/>
        </w:rPr>
      </w:r>
      <w:r>
        <w:rPr>
          <w:noProof/>
        </w:rPr>
        <w:fldChar w:fldCharType="separate"/>
      </w:r>
      <w:r>
        <w:rPr>
          <w:noProof/>
        </w:rPr>
        <w:t>72</w:t>
      </w:r>
      <w:r>
        <w:rPr>
          <w:noProof/>
        </w:rPr>
        <w:fldChar w:fldCharType="end"/>
      </w:r>
    </w:p>
    <w:p w14:paraId="098EEDDD" w14:textId="6F6EEE4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6.1.6.2.25</w:t>
      </w:r>
      <w:r>
        <w:rPr>
          <w:rFonts w:asciiTheme="minorHAnsi" w:eastAsiaTheme="minorEastAsia" w:hAnsiTheme="minorHAnsi" w:cstheme="minorBidi"/>
          <w:noProof/>
          <w:kern w:val="2"/>
          <w:sz w:val="24"/>
          <w:szCs w:val="24"/>
          <w:lang w:val="en-US" w:eastAsia="zh-CN"/>
          <w14:ligatures w14:val="standardContextual"/>
        </w:rPr>
        <w:tab/>
      </w:r>
      <w:r>
        <w:rPr>
          <w:noProof/>
        </w:rPr>
        <w:t>Type: AreaEventInfo</w:t>
      </w:r>
      <w:r>
        <w:rPr>
          <w:noProof/>
        </w:rPr>
        <w:tab/>
      </w:r>
      <w:r>
        <w:rPr>
          <w:noProof/>
        </w:rPr>
        <w:fldChar w:fldCharType="begin"/>
      </w:r>
      <w:r>
        <w:rPr>
          <w:noProof/>
        </w:rPr>
        <w:instrText xml:space="preserve"> PAGEREF _Toc215062272 \h </w:instrText>
      </w:r>
      <w:r>
        <w:rPr>
          <w:noProof/>
        </w:rPr>
      </w:r>
      <w:r>
        <w:rPr>
          <w:noProof/>
        </w:rPr>
        <w:fldChar w:fldCharType="separate"/>
      </w:r>
      <w:r>
        <w:rPr>
          <w:noProof/>
        </w:rPr>
        <w:t>73</w:t>
      </w:r>
      <w:r>
        <w:rPr>
          <w:noProof/>
        </w:rPr>
        <w:fldChar w:fldCharType="end"/>
      </w:r>
    </w:p>
    <w:p w14:paraId="4B47DCF9" w14:textId="64DC61AA"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6.1.6.2.26</w:t>
      </w:r>
      <w:r>
        <w:rPr>
          <w:rFonts w:asciiTheme="minorHAnsi" w:eastAsiaTheme="minorEastAsia" w:hAnsiTheme="minorHAnsi" w:cstheme="minorBidi"/>
          <w:noProof/>
          <w:kern w:val="2"/>
          <w:sz w:val="24"/>
          <w:szCs w:val="24"/>
          <w:lang w:val="en-US" w:eastAsia="zh-CN"/>
          <w14:ligatures w14:val="standardContextual"/>
        </w:rPr>
        <w:tab/>
      </w:r>
      <w:r>
        <w:rPr>
          <w:noProof/>
        </w:rPr>
        <w:t>Type: ReportingArea</w:t>
      </w:r>
      <w:r>
        <w:rPr>
          <w:noProof/>
        </w:rPr>
        <w:tab/>
      </w:r>
      <w:r>
        <w:rPr>
          <w:noProof/>
        </w:rPr>
        <w:fldChar w:fldCharType="begin"/>
      </w:r>
      <w:r>
        <w:rPr>
          <w:noProof/>
        </w:rPr>
        <w:instrText xml:space="preserve"> PAGEREF _Toc215062273 \h </w:instrText>
      </w:r>
      <w:r>
        <w:rPr>
          <w:noProof/>
        </w:rPr>
      </w:r>
      <w:r>
        <w:rPr>
          <w:noProof/>
        </w:rPr>
        <w:fldChar w:fldCharType="separate"/>
      </w:r>
      <w:r>
        <w:rPr>
          <w:noProof/>
        </w:rPr>
        <w:t>73</w:t>
      </w:r>
      <w:r>
        <w:rPr>
          <w:noProof/>
        </w:rPr>
        <w:fldChar w:fldCharType="end"/>
      </w:r>
    </w:p>
    <w:p w14:paraId="1EF5244F" w14:textId="7122F46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6.1.6.2.27</w:t>
      </w:r>
      <w:r>
        <w:rPr>
          <w:rFonts w:asciiTheme="minorHAnsi" w:eastAsiaTheme="minorEastAsia" w:hAnsiTheme="minorHAnsi" w:cstheme="minorBidi"/>
          <w:noProof/>
          <w:kern w:val="2"/>
          <w:sz w:val="24"/>
          <w:szCs w:val="24"/>
          <w:lang w:val="en-US" w:eastAsia="zh-CN"/>
          <w14:ligatures w14:val="standardContextual"/>
        </w:rPr>
        <w:tab/>
      </w:r>
      <w:r>
        <w:rPr>
          <w:noProof/>
        </w:rPr>
        <w:t>Type: MotionEventInfo</w:t>
      </w:r>
      <w:r>
        <w:rPr>
          <w:noProof/>
        </w:rPr>
        <w:tab/>
      </w:r>
      <w:r>
        <w:rPr>
          <w:noProof/>
        </w:rPr>
        <w:fldChar w:fldCharType="begin"/>
      </w:r>
      <w:r>
        <w:rPr>
          <w:noProof/>
        </w:rPr>
        <w:instrText xml:space="preserve"> PAGEREF _Toc215062274 \h </w:instrText>
      </w:r>
      <w:r>
        <w:rPr>
          <w:noProof/>
        </w:rPr>
      </w:r>
      <w:r>
        <w:rPr>
          <w:noProof/>
        </w:rPr>
        <w:fldChar w:fldCharType="separate"/>
      </w:r>
      <w:r>
        <w:rPr>
          <w:noProof/>
        </w:rPr>
        <w:t>74</w:t>
      </w:r>
      <w:r>
        <w:rPr>
          <w:noProof/>
        </w:rPr>
        <w:fldChar w:fldCharType="end"/>
      </w:r>
    </w:p>
    <w:p w14:paraId="3D7EBB19" w14:textId="61EF02CA"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6.1.6.2.28</w:t>
      </w:r>
      <w:r>
        <w:rPr>
          <w:rFonts w:asciiTheme="minorHAnsi" w:eastAsiaTheme="minorEastAsia" w:hAnsiTheme="minorHAnsi" w:cstheme="minorBidi"/>
          <w:noProof/>
          <w:kern w:val="2"/>
          <w:sz w:val="24"/>
          <w:szCs w:val="24"/>
          <w:lang w:val="en-US" w:eastAsia="zh-CN"/>
          <w14:ligatures w14:val="standardContextual"/>
        </w:rPr>
        <w:tab/>
      </w:r>
      <w:r>
        <w:rPr>
          <w:noProof/>
        </w:rPr>
        <w:t>Void</w:t>
      </w:r>
      <w:r>
        <w:rPr>
          <w:noProof/>
        </w:rPr>
        <w:tab/>
      </w:r>
      <w:r>
        <w:rPr>
          <w:noProof/>
        </w:rPr>
        <w:fldChar w:fldCharType="begin"/>
      </w:r>
      <w:r>
        <w:rPr>
          <w:noProof/>
        </w:rPr>
        <w:instrText xml:space="preserve"> PAGEREF _Toc215062275 \h </w:instrText>
      </w:r>
      <w:r>
        <w:rPr>
          <w:noProof/>
        </w:rPr>
      </w:r>
      <w:r>
        <w:rPr>
          <w:noProof/>
        </w:rPr>
        <w:fldChar w:fldCharType="separate"/>
      </w:r>
      <w:r>
        <w:rPr>
          <w:noProof/>
        </w:rPr>
        <w:t>74</w:t>
      </w:r>
      <w:r>
        <w:rPr>
          <w:noProof/>
        </w:rPr>
        <w:fldChar w:fldCharType="end"/>
      </w:r>
    </w:p>
    <w:p w14:paraId="41DC841A" w14:textId="3CE2D32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6.1.6.2.29</w:t>
      </w:r>
      <w:r>
        <w:rPr>
          <w:rFonts w:asciiTheme="minorHAnsi" w:eastAsiaTheme="minorEastAsia" w:hAnsiTheme="minorHAnsi" w:cstheme="minorBidi"/>
          <w:noProof/>
          <w:kern w:val="2"/>
          <w:sz w:val="24"/>
          <w:szCs w:val="24"/>
          <w:lang w:val="en-US" w:eastAsia="zh-CN"/>
          <w14:ligatures w14:val="standardContextual"/>
        </w:rPr>
        <w:tab/>
      </w:r>
      <w:r>
        <w:rPr>
          <w:noProof/>
        </w:rPr>
        <w:t>Type: CancelLocData</w:t>
      </w:r>
      <w:r>
        <w:rPr>
          <w:noProof/>
        </w:rPr>
        <w:tab/>
      </w:r>
      <w:r>
        <w:rPr>
          <w:noProof/>
        </w:rPr>
        <w:fldChar w:fldCharType="begin"/>
      </w:r>
      <w:r>
        <w:rPr>
          <w:noProof/>
        </w:rPr>
        <w:instrText xml:space="preserve"> PAGEREF _Toc215062276 \h </w:instrText>
      </w:r>
      <w:r>
        <w:rPr>
          <w:noProof/>
        </w:rPr>
      </w:r>
      <w:r>
        <w:rPr>
          <w:noProof/>
        </w:rPr>
        <w:fldChar w:fldCharType="separate"/>
      </w:r>
      <w:r>
        <w:rPr>
          <w:noProof/>
        </w:rPr>
        <w:t>74</w:t>
      </w:r>
      <w:r>
        <w:rPr>
          <w:noProof/>
        </w:rPr>
        <w:fldChar w:fldCharType="end"/>
      </w:r>
    </w:p>
    <w:p w14:paraId="43C4A100" w14:textId="06B5B33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6.1.6.2.30</w:t>
      </w:r>
      <w:r>
        <w:rPr>
          <w:rFonts w:asciiTheme="minorHAnsi" w:eastAsiaTheme="minorEastAsia" w:hAnsiTheme="minorHAnsi" w:cstheme="minorBidi"/>
          <w:noProof/>
          <w:kern w:val="2"/>
          <w:sz w:val="24"/>
          <w:szCs w:val="24"/>
          <w:lang w:val="en-US" w:eastAsia="zh-CN"/>
          <w14:ligatures w14:val="standardContextual"/>
        </w:rPr>
        <w:tab/>
      </w:r>
      <w:r>
        <w:rPr>
          <w:noProof/>
        </w:rPr>
        <w:t>Type: LocContextData</w:t>
      </w:r>
      <w:r>
        <w:rPr>
          <w:noProof/>
        </w:rPr>
        <w:tab/>
      </w:r>
      <w:r>
        <w:rPr>
          <w:noProof/>
        </w:rPr>
        <w:fldChar w:fldCharType="begin"/>
      </w:r>
      <w:r>
        <w:rPr>
          <w:noProof/>
        </w:rPr>
        <w:instrText xml:space="preserve"> PAGEREF _Toc215062277 \h </w:instrText>
      </w:r>
      <w:r>
        <w:rPr>
          <w:noProof/>
        </w:rPr>
      </w:r>
      <w:r>
        <w:rPr>
          <w:noProof/>
        </w:rPr>
        <w:fldChar w:fldCharType="separate"/>
      </w:r>
      <w:r>
        <w:rPr>
          <w:noProof/>
        </w:rPr>
        <w:t>75</w:t>
      </w:r>
      <w:r>
        <w:rPr>
          <w:noProof/>
        </w:rPr>
        <w:fldChar w:fldCharType="end"/>
      </w:r>
    </w:p>
    <w:p w14:paraId="696168BF" w14:textId="350EA0C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6.1.6.2.31</w:t>
      </w:r>
      <w:r>
        <w:rPr>
          <w:rFonts w:asciiTheme="minorHAnsi" w:eastAsiaTheme="minorEastAsia" w:hAnsiTheme="minorHAnsi" w:cstheme="minorBidi"/>
          <w:noProof/>
          <w:kern w:val="2"/>
          <w:sz w:val="24"/>
          <w:szCs w:val="24"/>
          <w:lang w:val="en-US" w:eastAsia="zh-CN"/>
          <w14:ligatures w14:val="standardContextual"/>
        </w:rPr>
        <w:tab/>
      </w:r>
      <w:r>
        <w:rPr>
          <w:noProof/>
        </w:rPr>
        <w:t>Type: EventReportMessage</w:t>
      </w:r>
      <w:r>
        <w:rPr>
          <w:noProof/>
        </w:rPr>
        <w:tab/>
      </w:r>
      <w:r>
        <w:rPr>
          <w:noProof/>
        </w:rPr>
        <w:fldChar w:fldCharType="begin"/>
      </w:r>
      <w:r>
        <w:rPr>
          <w:noProof/>
        </w:rPr>
        <w:instrText xml:space="preserve"> PAGEREF _Toc215062278 \h </w:instrText>
      </w:r>
      <w:r>
        <w:rPr>
          <w:noProof/>
        </w:rPr>
      </w:r>
      <w:r>
        <w:rPr>
          <w:noProof/>
        </w:rPr>
        <w:fldChar w:fldCharType="separate"/>
      </w:r>
      <w:r>
        <w:rPr>
          <w:noProof/>
        </w:rPr>
        <w:t>77</w:t>
      </w:r>
      <w:r>
        <w:rPr>
          <w:noProof/>
        </w:rPr>
        <w:fldChar w:fldCharType="end"/>
      </w:r>
    </w:p>
    <w:p w14:paraId="58FC48DE" w14:textId="1C107E1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6.1.6.2.32</w:t>
      </w:r>
      <w:r>
        <w:rPr>
          <w:rFonts w:asciiTheme="minorHAnsi" w:eastAsiaTheme="minorEastAsia" w:hAnsiTheme="minorHAnsi" w:cstheme="minorBidi"/>
          <w:noProof/>
          <w:kern w:val="2"/>
          <w:sz w:val="24"/>
          <w:szCs w:val="24"/>
          <w:lang w:val="en-US" w:eastAsia="zh-CN"/>
          <w14:ligatures w14:val="standardContextual"/>
        </w:rPr>
        <w:tab/>
      </w:r>
      <w:r>
        <w:rPr>
          <w:noProof/>
        </w:rPr>
        <w:t>Type: EventReportingStatus</w:t>
      </w:r>
      <w:r>
        <w:rPr>
          <w:noProof/>
        </w:rPr>
        <w:tab/>
      </w:r>
      <w:r>
        <w:rPr>
          <w:noProof/>
        </w:rPr>
        <w:fldChar w:fldCharType="begin"/>
      </w:r>
      <w:r>
        <w:rPr>
          <w:noProof/>
        </w:rPr>
        <w:instrText xml:space="preserve"> PAGEREF _Toc215062279 \h </w:instrText>
      </w:r>
      <w:r>
        <w:rPr>
          <w:noProof/>
        </w:rPr>
      </w:r>
      <w:r>
        <w:rPr>
          <w:noProof/>
        </w:rPr>
        <w:fldChar w:fldCharType="separate"/>
      </w:r>
      <w:r>
        <w:rPr>
          <w:noProof/>
        </w:rPr>
        <w:t>78</w:t>
      </w:r>
      <w:r>
        <w:rPr>
          <w:noProof/>
        </w:rPr>
        <w:fldChar w:fldCharType="end"/>
      </w:r>
    </w:p>
    <w:p w14:paraId="6184528D" w14:textId="19D26E2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6.1.6.2.33</w:t>
      </w:r>
      <w:r>
        <w:rPr>
          <w:rFonts w:asciiTheme="minorHAnsi" w:eastAsiaTheme="minorEastAsia" w:hAnsiTheme="minorHAnsi" w:cstheme="minorBidi"/>
          <w:noProof/>
          <w:kern w:val="2"/>
          <w:sz w:val="24"/>
          <w:szCs w:val="24"/>
          <w:lang w:val="en-US" w:eastAsia="zh-CN"/>
          <w14:ligatures w14:val="standardContextual"/>
        </w:rPr>
        <w:tab/>
      </w:r>
      <w:r>
        <w:rPr>
          <w:noProof/>
        </w:rPr>
        <w:t>Type: UELocationInfo</w:t>
      </w:r>
      <w:r>
        <w:rPr>
          <w:noProof/>
        </w:rPr>
        <w:tab/>
      </w:r>
      <w:r>
        <w:rPr>
          <w:noProof/>
        </w:rPr>
        <w:fldChar w:fldCharType="begin"/>
      </w:r>
      <w:r>
        <w:rPr>
          <w:noProof/>
        </w:rPr>
        <w:instrText xml:space="preserve"> PAGEREF _Toc215062280 \h </w:instrText>
      </w:r>
      <w:r>
        <w:rPr>
          <w:noProof/>
        </w:rPr>
      </w:r>
      <w:r>
        <w:rPr>
          <w:noProof/>
        </w:rPr>
        <w:fldChar w:fldCharType="separate"/>
      </w:r>
      <w:r>
        <w:rPr>
          <w:noProof/>
        </w:rPr>
        <w:t>78</w:t>
      </w:r>
      <w:r>
        <w:rPr>
          <w:noProof/>
        </w:rPr>
        <w:fldChar w:fldCharType="end"/>
      </w:r>
    </w:p>
    <w:p w14:paraId="2C5FC643" w14:textId="13C7ED3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6.1.6.2.34</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_Toc215062281 \h </w:instrText>
      </w:r>
      <w:r>
        <w:rPr>
          <w:noProof/>
        </w:rPr>
      </w:r>
      <w:r>
        <w:rPr>
          <w:noProof/>
        </w:rPr>
        <w:fldChar w:fldCharType="separate"/>
      </w:r>
      <w:r>
        <w:rPr>
          <w:noProof/>
        </w:rPr>
        <w:t>79</w:t>
      </w:r>
      <w:r>
        <w:rPr>
          <w:noProof/>
        </w:rPr>
        <w:fldChar w:fldCharType="end"/>
      </w:r>
    </w:p>
    <w:p w14:paraId="7145C66A" w14:textId="6B0E698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6.1.6.2.35</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_Toc215062282 \h </w:instrText>
      </w:r>
      <w:r>
        <w:rPr>
          <w:noProof/>
        </w:rPr>
      </w:r>
      <w:r>
        <w:rPr>
          <w:noProof/>
        </w:rPr>
        <w:fldChar w:fldCharType="separate"/>
      </w:r>
      <w:r>
        <w:rPr>
          <w:noProof/>
        </w:rPr>
        <w:t>82</w:t>
      </w:r>
      <w:r>
        <w:rPr>
          <w:noProof/>
        </w:rPr>
        <w:fldChar w:fldCharType="end"/>
      </w:r>
    </w:p>
    <w:p w14:paraId="1CD9B4B0" w14:textId="1A4E217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_Toc215062283 \h </w:instrText>
      </w:r>
      <w:r>
        <w:rPr>
          <w:noProof/>
        </w:rPr>
      </w:r>
      <w:r>
        <w:rPr>
          <w:noProof/>
        </w:rPr>
        <w:fldChar w:fldCharType="separate"/>
      </w:r>
      <w:r>
        <w:rPr>
          <w:noProof/>
        </w:rPr>
        <w:t>82</w:t>
      </w:r>
      <w:r>
        <w:rPr>
          <w:noProof/>
        </w:rPr>
        <w:fldChar w:fldCharType="end"/>
      </w:r>
    </w:p>
    <w:p w14:paraId="66F5983B" w14:textId="7D2DE34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val="en-US" w:eastAsia="zh-CN"/>
          <w14:ligatures w14:val="standardContextual"/>
        </w:rPr>
        <w:tab/>
      </w:r>
      <w:r>
        <w:rPr>
          <w:noProof/>
        </w:rPr>
        <w:t>Type: RelativeCartesianLocation</w:t>
      </w:r>
      <w:r>
        <w:rPr>
          <w:noProof/>
        </w:rPr>
        <w:tab/>
      </w:r>
      <w:r>
        <w:rPr>
          <w:noProof/>
        </w:rPr>
        <w:fldChar w:fldCharType="begin"/>
      </w:r>
      <w:r>
        <w:rPr>
          <w:noProof/>
        </w:rPr>
        <w:instrText xml:space="preserve"> PAGEREF _Toc215062284 \h </w:instrText>
      </w:r>
      <w:r>
        <w:rPr>
          <w:noProof/>
        </w:rPr>
      </w:r>
      <w:r>
        <w:rPr>
          <w:noProof/>
        </w:rPr>
        <w:fldChar w:fldCharType="separate"/>
      </w:r>
      <w:r>
        <w:rPr>
          <w:noProof/>
        </w:rPr>
        <w:t>83</w:t>
      </w:r>
      <w:r>
        <w:rPr>
          <w:noProof/>
        </w:rPr>
        <w:fldChar w:fldCharType="end"/>
      </w:r>
    </w:p>
    <w:p w14:paraId="76DDF688" w14:textId="14DA377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val="en-US" w:eastAsia="zh-CN"/>
          <w14:ligatures w14:val="standardContextual"/>
        </w:rPr>
        <w:tab/>
      </w:r>
      <w:r>
        <w:rPr>
          <w:noProof/>
        </w:rPr>
        <w:t>Type: Local2dPointUncertaintyEllipse</w:t>
      </w:r>
      <w:r>
        <w:rPr>
          <w:noProof/>
        </w:rPr>
        <w:tab/>
      </w:r>
      <w:r>
        <w:rPr>
          <w:noProof/>
        </w:rPr>
        <w:fldChar w:fldCharType="begin"/>
      </w:r>
      <w:r>
        <w:rPr>
          <w:noProof/>
        </w:rPr>
        <w:instrText xml:space="preserve"> PAGEREF _Toc215062285 \h </w:instrText>
      </w:r>
      <w:r>
        <w:rPr>
          <w:noProof/>
        </w:rPr>
      </w:r>
      <w:r>
        <w:rPr>
          <w:noProof/>
        </w:rPr>
        <w:fldChar w:fldCharType="separate"/>
      </w:r>
      <w:r>
        <w:rPr>
          <w:noProof/>
        </w:rPr>
        <w:t>83</w:t>
      </w:r>
      <w:r>
        <w:rPr>
          <w:noProof/>
        </w:rPr>
        <w:fldChar w:fldCharType="end"/>
      </w:r>
    </w:p>
    <w:p w14:paraId="3C47BD36" w14:textId="7727929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val="en-US" w:eastAsia="zh-CN"/>
          <w14:ligatures w14:val="standardContextual"/>
        </w:rPr>
        <w:tab/>
      </w:r>
      <w:r>
        <w:rPr>
          <w:noProof/>
        </w:rPr>
        <w:t>Type: Local3dPointUncertaintyEllipsoid</w:t>
      </w:r>
      <w:r>
        <w:rPr>
          <w:noProof/>
        </w:rPr>
        <w:tab/>
      </w:r>
      <w:r>
        <w:rPr>
          <w:noProof/>
        </w:rPr>
        <w:fldChar w:fldCharType="begin"/>
      </w:r>
      <w:r>
        <w:rPr>
          <w:noProof/>
        </w:rPr>
        <w:instrText xml:space="preserve"> PAGEREF _Toc215062286 \h </w:instrText>
      </w:r>
      <w:r>
        <w:rPr>
          <w:noProof/>
        </w:rPr>
      </w:r>
      <w:r>
        <w:rPr>
          <w:noProof/>
        </w:rPr>
        <w:fldChar w:fldCharType="separate"/>
      </w:r>
      <w:r>
        <w:rPr>
          <w:noProof/>
        </w:rPr>
        <w:t>84</w:t>
      </w:r>
      <w:r>
        <w:rPr>
          <w:noProof/>
        </w:rPr>
        <w:fldChar w:fldCharType="end"/>
      </w:r>
    </w:p>
    <w:p w14:paraId="2732998F" w14:textId="004CFFA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val="en-US" w:eastAsia="zh-CN"/>
          <w14:ligatures w14:val="standardContextual"/>
        </w:rPr>
        <w:tab/>
      </w:r>
      <w:r>
        <w:rPr>
          <w:noProof/>
        </w:rPr>
        <w:t>Type: UncertaintyEllipsoid</w:t>
      </w:r>
      <w:r>
        <w:rPr>
          <w:noProof/>
        </w:rPr>
        <w:tab/>
      </w:r>
      <w:r>
        <w:rPr>
          <w:noProof/>
        </w:rPr>
        <w:fldChar w:fldCharType="begin"/>
      </w:r>
      <w:r>
        <w:rPr>
          <w:noProof/>
        </w:rPr>
        <w:instrText xml:space="preserve"> PAGEREF _Toc215062287 \h </w:instrText>
      </w:r>
      <w:r>
        <w:rPr>
          <w:noProof/>
        </w:rPr>
      </w:r>
      <w:r>
        <w:rPr>
          <w:noProof/>
        </w:rPr>
        <w:fldChar w:fldCharType="separate"/>
      </w:r>
      <w:r>
        <w:rPr>
          <w:noProof/>
        </w:rPr>
        <w:t>84</w:t>
      </w:r>
      <w:r>
        <w:rPr>
          <w:noProof/>
        </w:rPr>
        <w:fldChar w:fldCharType="end"/>
      </w:r>
    </w:p>
    <w:p w14:paraId="5B39CDBA" w14:textId="7E163D6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_Toc215062288 \h </w:instrText>
      </w:r>
      <w:r>
        <w:rPr>
          <w:noProof/>
        </w:rPr>
      </w:r>
      <w:r>
        <w:rPr>
          <w:noProof/>
        </w:rPr>
        <w:fldChar w:fldCharType="separate"/>
      </w:r>
      <w:r>
        <w:rPr>
          <w:noProof/>
        </w:rPr>
        <w:t>85</w:t>
      </w:r>
      <w:r>
        <w:rPr>
          <w:noProof/>
        </w:rPr>
        <w:fldChar w:fldCharType="end"/>
      </w:r>
    </w:p>
    <w:p w14:paraId="53963D0C" w14:textId="7AA82B8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6.1.6.2.42</w:t>
      </w:r>
      <w:r>
        <w:rPr>
          <w:rFonts w:asciiTheme="minorHAnsi" w:eastAsiaTheme="minorEastAsia" w:hAnsiTheme="minorHAnsi" w:cstheme="minorBidi"/>
          <w:noProof/>
          <w:kern w:val="2"/>
          <w:sz w:val="24"/>
          <w:szCs w:val="24"/>
          <w:lang w:val="en-US" w:eastAsia="zh-CN"/>
          <w14:ligatures w14:val="standardContextual"/>
        </w:rPr>
        <w:tab/>
      </w:r>
      <w:r>
        <w:rPr>
          <w:noProof/>
        </w:rPr>
        <w:t>Type: UeAreaIndication</w:t>
      </w:r>
      <w:r>
        <w:rPr>
          <w:noProof/>
        </w:rPr>
        <w:tab/>
      </w:r>
      <w:r>
        <w:rPr>
          <w:noProof/>
        </w:rPr>
        <w:fldChar w:fldCharType="begin"/>
      </w:r>
      <w:r>
        <w:rPr>
          <w:noProof/>
        </w:rPr>
        <w:instrText xml:space="preserve"> PAGEREF _Toc215062289 \h </w:instrText>
      </w:r>
      <w:r>
        <w:rPr>
          <w:noProof/>
        </w:rPr>
      </w:r>
      <w:r>
        <w:rPr>
          <w:noProof/>
        </w:rPr>
        <w:fldChar w:fldCharType="separate"/>
      </w:r>
      <w:r>
        <w:rPr>
          <w:noProof/>
        </w:rPr>
        <w:t>85</w:t>
      </w:r>
      <w:r>
        <w:rPr>
          <w:noProof/>
        </w:rPr>
        <w:fldChar w:fldCharType="end"/>
      </w:r>
    </w:p>
    <w:p w14:paraId="45B0E574" w14:textId="12C480D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6.1.6.2.43</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_Toc215062290 \h </w:instrText>
      </w:r>
      <w:r>
        <w:rPr>
          <w:noProof/>
        </w:rPr>
      </w:r>
      <w:r>
        <w:rPr>
          <w:noProof/>
        </w:rPr>
        <w:fldChar w:fldCharType="separate"/>
      </w:r>
      <w:r>
        <w:rPr>
          <w:noProof/>
        </w:rPr>
        <w:t>85</w:t>
      </w:r>
      <w:r>
        <w:rPr>
          <w:noProof/>
        </w:rPr>
        <w:fldChar w:fldCharType="end"/>
      </w:r>
    </w:p>
    <w:p w14:paraId="2E5F62CA" w14:textId="6224F3DA"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eastAsia="zh-CN"/>
          <w14:ligatures w14:val="standardContextual"/>
        </w:rPr>
        <w:tab/>
      </w:r>
      <w:r>
        <w:rPr>
          <w:noProof/>
        </w:rPr>
        <w:t>Type: MbsrInfo</w:t>
      </w:r>
      <w:r>
        <w:rPr>
          <w:noProof/>
        </w:rPr>
        <w:tab/>
      </w:r>
      <w:r>
        <w:rPr>
          <w:noProof/>
        </w:rPr>
        <w:fldChar w:fldCharType="begin"/>
      </w:r>
      <w:r>
        <w:rPr>
          <w:noProof/>
        </w:rPr>
        <w:instrText xml:space="preserve"> PAGEREF _Toc215062291 \h </w:instrText>
      </w:r>
      <w:r>
        <w:rPr>
          <w:noProof/>
        </w:rPr>
      </w:r>
      <w:r>
        <w:rPr>
          <w:noProof/>
        </w:rPr>
        <w:fldChar w:fldCharType="separate"/>
      </w:r>
      <w:r>
        <w:rPr>
          <w:noProof/>
        </w:rPr>
        <w:t>85</w:t>
      </w:r>
      <w:r>
        <w:rPr>
          <w:noProof/>
        </w:rPr>
        <w:fldChar w:fldCharType="end"/>
      </w:r>
    </w:p>
    <w:p w14:paraId="1C5DBC72" w14:textId="5F9428E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6.1.6.2.45</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LocMeasurementReq</w:t>
      </w:r>
      <w:r>
        <w:rPr>
          <w:noProof/>
        </w:rPr>
        <w:tab/>
      </w:r>
      <w:r>
        <w:rPr>
          <w:noProof/>
        </w:rPr>
        <w:fldChar w:fldCharType="begin"/>
      </w:r>
      <w:r>
        <w:rPr>
          <w:noProof/>
        </w:rPr>
        <w:instrText xml:space="preserve"> PAGEREF _Toc215062292 \h </w:instrText>
      </w:r>
      <w:r>
        <w:rPr>
          <w:noProof/>
        </w:rPr>
      </w:r>
      <w:r>
        <w:rPr>
          <w:noProof/>
        </w:rPr>
        <w:fldChar w:fldCharType="separate"/>
      </w:r>
      <w:r>
        <w:rPr>
          <w:noProof/>
        </w:rPr>
        <w:t>86</w:t>
      </w:r>
      <w:r>
        <w:rPr>
          <w:noProof/>
        </w:rPr>
        <w:fldChar w:fldCharType="end"/>
      </w:r>
    </w:p>
    <w:p w14:paraId="53132BD1" w14:textId="2CE18CB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6.1.6.2.46</w:t>
      </w:r>
      <w:r>
        <w:rPr>
          <w:rFonts w:asciiTheme="minorHAnsi" w:eastAsiaTheme="minorEastAsia" w:hAnsiTheme="minorHAnsi" w:cstheme="minorBidi"/>
          <w:noProof/>
          <w:kern w:val="2"/>
          <w:sz w:val="24"/>
          <w:szCs w:val="24"/>
          <w:lang w:val="en-US" w:eastAsia="zh-CN"/>
          <w14:ligatures w14:val="standardContextual"/>
        </w:rPr>
        <w:tab/>
      </w:r>
      <w:r>
        <w:rPr>
          <w:noProof/>
        </w:rPr>
        <w:t>Type: LocMeasurementResp</w:t>
      </w:r>
      <w:r>
        <w:rPr>
          <w:noProof/>
        </w:rPr>
        <w:tab/>
      </w:r>
      <w:r>
        <w:rPr>
          <w:noProof/>
        </w:rPr>
        <w:fldChar w:fldCharType="begin"/>
      </w:r>
      <w:r>
        <w:rPr>
          <w:noProof/>
        </w:rPr>
        <w:instrText xml:space="preserve"> PAGEREF _Toc215062293 \h </w:instrText>
      </w:r>
      <w:r>
        <w:rPr>
          <w:noProof/>
        </w:rPr>
      </w:r>
      <w:r>
        <w:rPr>
          <w:noProof/>
        </w:rPr>
        <w:fldChar w:fldCharType="separate"/>
      </w:r>
      <w:r>
        <w:rPr>
          <w:noProof/>
        </w:rPr>
        <w:t>86</w:t>
      </w:r>
      <w:r>
        <w:rPr>
          <w:noProof/>
        </w:rPr>
        <w:fldChar w:fldCharType="end"/>
      </w:r>
    </w:p>
    <w:p w14:paraId="2184D8EE" w14:textId="455E89B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_Toc215062294 \h </w:instrText>
      </w:r>
      <w:r>
        <w:rPr>
          <w:noProof/>
        </w:rPr>
      </w:r>
      <w:r>
        <w:rPr>
          <w:noProof/>
        </w:rPr>
        <w:fldChar w:fldCharType="separate"/>
      </w:r>
      <w:r>
        <w:rPr>
          <w:noProof/>
        </w:rPr>
        <w:t>86</w:t>
      </w:r>
      <w:r>
        <w:rPr>
          <w:noProof/>
        </w:rPr>
        <w:fldChar w:fldCharType="end"/>
      </w:r>
    </w:p>
    <w:p w14:paraId="0082DA70" w14:textId="11938F4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6.1.6.2.48</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_Toc215062295 \h </w:instrText>
      </w:r>
      <w:r>
        <w:rPr>
          <w:noProof/>
        </w:rPr>
      </w:r>
      <w:r>
        <w:rPr>
          <w:noProof/>
        </w:rPr>
        <w:fldChar w:fldCharType="separate"/>
      </w:r>
      <w:r>
        <w:rPr>
          <w:noProof/>
        </w:rPr>
        <w:t>87</w:t>
      </w:r>
      <w:r>
        <w:rPr>
          <w:noProof/>
        </w:rPr>
        <w:fldChar w:fldCharType="end"/>
      </w:r>
    </w:p>
    <w:p w14:paraId="3702A21A" w14:textId="7B6851F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6.1.6.2.49</w:t>
      </w:r>
      <w:r>
        <w:rPr>
          <w:rFonts w:asciiTheme="minorHAnsi" w:eastAsiaTheme="minorEastAsia" w:hAnsiTheme="minorHAnsi" w:cstheme="minorBidi"/>
          <w:noProof/>
          <w:kern w:val="2"/>
          <w:sz w:val="24"/>
          <w:szCs w:val="24"/>
          <w:lang w:val="en-US" w:eastAsia="zh-CN"/>
          <w14:ligatures w14:val="standardContextual"/>
        </w:rPr>
        <w:tab/>
      </w:r>
      <w:r>
        <w:rPr>
          <w:noProof/>
        </w:rPr>
        <w:t>Type: UpNotifyData</w:t>
      </w:r>
      <w:r>
        <w:rPr>
          <w:noProof/>
        </w:rPr>
        <w:tab/>
      </w:r>
      <w:r>
        <w:rPr>
          <w:noProof/>
        </w:rPr>
        <w:fldChar w:fldCharType="begin"/>
      </w:r>
      <w:r>
        <w:rPr>
          <w:noProof/>
        </w:rPr>
        <w:instrText xml:space="preserve"> PAGEREF _Toc215062296 \h </w:instrText>
      </w:r>
      <w:r>
        <w:rPr>
          <w:noProof/>
        </w:rPr>
      </w:r>
      <w:r>
        <w:rPr>
          <w:noProof/>
        </w:rPr>
        <w:fldChar w:fldCharType="separate"/>
      </w:r>
      <w:r>
        <w:rPr>
          <w:noProof/>
        </w:rPr>
        <w:t>87</w:t>
      </w:r>
      <w:r>
        <w:rPr>
          <w:noProof/>
        </w:rPr>
        <w:fldChar w:fldCharType="end"/>
      </w:r>
    </w:p>
    <w:p w14:paraId="7B1187C0" w14:textId="14F9E80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6.1.6.2.50</w:t>
      </w:r>
      <w:r>
        <w:rPr>
          <w:rFonts w:asciiTheme="minorHAnsi" w:eastAsiaTheme="minorEastAsia" w:hAnsiTheme="minorHAnsi" w:cstheme="minorBidi"/>
          <w:noProof/>
          <w:kern w:val="2"/>
          <w:sz w:val="24"/>
          <w:szCs w:val="24"/>
          <w:lang w:val="en-US" w:eastAsia="zh-CN"/>
          <w14:ligatures w14:val="standardContextual"/>
        </w:rPr>
        <w:tab/>
      </w:r>
      <w:r>
        <w:rPr>
          <w:noProof/>
        </w:rPr>
        <w:t>Type: UpSubscription</w:t>
      </w:r>
      <w:r>
        <w:rPr>
          <w:noProof/>
        </w:rPr>
        <w:tab/>
      </w:r>
      <w:r>
        <w:rPr>
          <w:noProof/>
        </w:rPr>
        <w:fldChar w:fldCharType="begin"/>
      </w:r>
      <w:r>
        <w:rPr>
          <w:noProof/>
        </w:rPr>
        <w:instrText xml:space="preserve"> PAGEREF _Toc215062297 \h </w:instrText>
      </w:r>
      <w:r>
        <w:rPr>
          <w:noProof/>
        </w:rPr>
      </w:r>
      <w:r>
        <w:rPr>
          <w:noProof/>
        </w:rPr>
        <w:fldChar w:fldCharType="separate"/>
      </w:r>
      <w:r>
        <w:rPr>
          <w:noProof/>
        </w:rPr>
        <w:t>87</w:t>
      </w:r>
      <w:r>
        <w:rPr>
          <w:noProof/>
        </w:rPr>
        <w:fldChar w:fldCharType="end"/>
      </w:r>
    </w:p>
    <w:p w14:paraId="6A91C0EA" w14:textId="25CD39C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6.1.6.2.52</w:t>
      </w:r>
      <w:r>
        <w:rPr>
          <w:rFonts w:asciiTheme="minorHAnsi" w:eastAsiaTheme="minorEastAsia" w:hAnsiTheme="minorHAnsi" w:cstheme="minorBidi"/>
          <w:noProof/>
          <w:kern w:val="2"/>
          <w:sz w:val="24"/>
          <w:szCs w:val="24"/>
          <w:lang w:val="en-US" w:eastAsia="zh-CN"/>
          <w14:ligatures w14:val="standardContextual"/>
        </w:rPr>
        <w:tab/>
      </w:r>
      <w:r>
        <w:rPr>
          <w:noProof/>
        </w:rPr>
        <w:t>Type: UpConfig</w:t>
      </w:r>
      <w:r>
        <w:rPr>
          <w:noProof/>
        </w:rPr>
        <w:tab/>
      </w:r>
      <w:r>
        <w:rPr>
          <w:noProof/>
        </w:rPr>
        <w:fldChar w:fldCharType="begin"/>
      </w:r>
      <w:r>
        <w:rPr>
          <w:noProof/>
        </w:rPr>
        <w:instrText xml:space="preserve"> PAGEREF _Toc215062298 \h </w:instrText>
      </w:r>
      <w:r>
        <w:rPr>
          <w:noProof/>
        </w:rPr>
      </w:r>
      <w:r>
        <w:rPr>
          <w:noProof/>
        </w:rPr>
        <w:fldChar w:fldCharType="separate"/>
      </w:r>
      <w:r>
        <w:rPr>
          <w:noProof/>
        </w:rPr>
        <w:t>88</w:t>
      </w:r>
      <w:r>
        <w:rPr>
          <w:noProof/>
        </w:rPr>
        <w:fldChar w:fldCharType="end"/>
      </w:r>
    </w:p>
    <w:p w14:paraId="74A2CE0F" w14:textId="20D9C0F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6.1.6.2.58</w:t>
      </w:r>
      <w:r>
        <w:rPr>
          <w:rFonts w:asciiTheme="minorHAnsi" w:eastAsiaTheme="minorEastAsia" w:hAnsiTheme="minorHAnsi" w:cstheme="minorBidi"/>
          <w:noProof/>
          <w:kern w:val="2"/>
          <w:sz w:val="24"/>
          <w:szCs w:val="24"/>
          <w:lang w:val="en-US" w:eastAsia="zh-CN"/>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_Toc215062299 \h </w:instrText>
      </w:r>
      <w:r>
        <w:rPr>
          <w:noProof/>
        </w:rPr>
      </w:r>
      <w:r>
        <w:rPr>
          <w:noProof/>
        </w:rPr>
        <w:fldChar w:fldCharType="separate"/>
      </w:r>
      <w:r>
        <w:rPr>
          <w:noProof/>
        </w:rPr>
        <w:t>89</w:t>
      </w:r>
      <w:r>
        <w:rPr>
          <w:noProof/>
        </w:rPr>
        <w:fldChar w:fldCharType="end"/>
      </w:r>
    </w:p>
    <w:p w14:paraId="24C81BB9" w14:textId="06DE1E5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6.1.6.2.59</w:t>
      </w:r>
      <w:r>
        <w:rPr>
          <w:rFonts w:asciiTheme="minorHAnsi" w:eastAsiaTheme="minorEastAsia" w:hAnsiTheme="minorHAnsi" w:cstheme="minorBidi"/>
          <w:noProof/>
          <w:kern w:val="2"/>
          <w:sz w:val="24"/>
          <w:szCs w:val="24"/>
          <w:lang w:val="en-US" w:eastAsia="zh-CN"/>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_Toc215062300 \h </w:instrText>
      </w:r>
      <w:r>
        <w:rPr>
          <w:noProof/>
        </w:rPr>
      </w:r>
      <w:r>
        <w:rPr>
          <w:noProof/>
        </w:rPr>
        <w:fldChar w:fldCharType="separate"/>
      </w:r>
      <w:r>
        <w:rPr>
          <w:noProof/>
        </w:rPr>
        <w:t>89</w:t>
      </w:r>
      <w:r>
        <w:rPr>
          <w:noProof/>
        </w:rPr>
        <w:fldChar w:fldCharType="end"/>
      </w:r>
    </w:p>
    <w:p w14:paraId="2BDC4EDE" w14:textId="241B2AB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6.1.6.2.60</w:t>
      </w:r>
      <w:r>
        <w:rPr>
          <w:rFonts w:asciiTheme="minorHAnsi" w:eastAsiaTheme="minorEastAsia" w:hAnsiTheme="minorHAnsi" w:cstheme="minorBidi"/>
          <w:noProof/>
          <w:kern w:val="2"/>
          <w:sz w:val="24"/>
          <w:szCs w:val="24"/>
          <w:lang w:val="en-US" w:eastAsia="zh-CN"/>
          <w14:ligatures w14:val="standardContextual"/>
        </w:rPr>
        <w:tab/>
      </w:r>
      <w:r>
        <w:rPr>
          <w:noProof/>
        </w:rPr>
        <w:t>Type: MappedLocationQoSEps</w:t>
      </w:r>
      <w:r>
        <w:rPr>
          <w:noProof/>
        </w:rPr>
        <w:tab/>
      </w:r>
      <w:r>
        <w:rPr>
          <w:noProof/>
        </w:rPr>
        <w:fldChar w:fldCharType="begin"/>
      </w:r>
      <w:r>
        <w:rPr>
          <w:noProof/>
        </w:rPr>
        <w:instrText xml:space="preserve"> PAGEREF _Toc215062301 \h </w:instrText>
      </w:r>
      <w:r>
        <w:rPr>
          <w:noProof/>
        </w:rPr>
      </w:r>
      <w:r>
        <w:rPr>
          <w:noProof/>
        </w:rPr>
        <w:fldChar w:fldCharType="separate"/>
      </w:r>
      <w:r>
        <w:rPr>
          <w:noProof/>
        </w:rPr>
        <w:t>89</w:t>
      </w:r>
      <w:r>
        <w:rPr>
          <w:noProof/>
        </w:rPr>
        <w:fldChar w:fldCharType="end"/>
      </w:r>
    </w:p>
    <w:p w14:paraId="3DCA5924" w14:textId="42F5AE5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eastAsia="zh-CN"/>
          <w14:ligatures w14:val="standardContextual"/>
        </w:rPr>
        <w:tab/>
      </w:r>
      <w:r>
        <w:rPr>
          <w:noProof/>
        </w:rPr>
        <w:t>Type: AdditionalUeInfo</w:t>
      </w:r>
      <w:r>
        <w:rPr>
          <w:noProof/>
        </w:rPr>
        <w:tab/>
      </w:r>
      <w:r>
        <w:rPr>
          <w:noProof/>
        </w:rPr>
        <w:fldChar w:fldCharType="begin"/>
      </w:r>
      <w:r>
        <w:rPr>
          <w:noProof/>
        </w:rPr>
        <w:instrText xml:space="preserve"> PAGEREF _Toc215062302 \h </w:instrText>
      </w:r>
      <w:r>
        <w:rPr>
          <w:noProof/>
        </w:rPr>
      </w:r>
      <w:r>
        <w:rPr>
          <w:noProof/>
        </w:rPr>
        <w:fldChar w:fldCharType="separate"/>
      </w:r>
      <w:r>
        <w:rPr>
          <w:noProof/>
        </w:rPr>
        <w:t>90</w:t>
      </w:r>
      <w:r>
        <w:rPr>
          <w:noProof/>
        </w:rPr>
        <w:fldChar w:fldCharType="end"/>
      </w:r>
    </w:p>
    <w:p w14:paraId="16CA804A" w14:textId="05D4435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_Toc215062303 \h </w:instrText>
      </w:r>
      <w:r>
        <w:rPr>
          <w:noProof/>
        </w:rPr>
      </w:r>
      <w:r>
        <w:rPr>
          <w:noProof/>
        </w:rPr>
        <w:fldChar w:fldCharType="separate"/>
      </w:r>
      <w:r>
        <w:rPr>
          <w:noProof/>
        </w:rPr>
        <w:t>90</w:t>
      </w:r>
      <w:r>
        <w:rPr>
          <w:noProof/>
        </w:rPr>
        <w:fldChar w:fldCharType="end"/>
      </w:r>
    </w:p>
    <w:p w14:paraId="71A851EC" w14:textId="301B16B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eastAsia="zh-CN"/>
          <w14:ligatures w14:val="standardContextual"/>
        </w:rPr>
        <w:tab/>
      </w:r>
      <w:r>
        <w:rPr>
          <w:noProof/>
        </w:rPr>
        <w:t>Type: TimeWindowsNrppa</w:t>
      </w:r>
      <w:r>
        <w:rPr>
          <w:noProof/>
        </w:rPr>
        <w:tab/>
      </w:r>
      <w:r>
        <w:rPr>
          <w:noProof/>
        </w:rPr>
        <w:fldChar w:fldCharType="begin"/>
      </w:r>
      <w:r>
        <w:rPr>
          <w:noProof/>
        </w:rPr>
        <w:instrText xml:space="preserve"> PAGEREF _Toc215062304 \h </w:instrText>
      </w:r>
      <w:r>
        <w:rPr>
          <w:noProof/>
        </w:rPr>
      </w:r>
      <w:r>
        <w:rPr>
          <w:noProof/>
        </w:rPr>
        <w:fldChar w:fldCharType="separate"/>
      </w:r>
      <w:r>
        <w:rPr>
          <w:noProof/>
        </w:rPr>
        <w:t>91</w:t>
      </w:r>
      <w:r>
        <w:rPr>
          <w:noProof/>
        </w:rPr>
        <w:fldChar w:fldCharType="end"/>
      </w:r>
    </w:p>
    <w:p w14:paraId="615BD008" w14:textId="3C5FDB6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6.1.6.2.64</w:t>
      </w:r>
      <w:r>
        <w:rPr>
          <w:rFonts w:asciiTheme="minorHAnsi" w:eastAsiaTheme="minorEastAsia" w:hAnsiTheme="minorHAnsi" w:cstheme="minorBidi"/>
          <w:noProof/>
          <w:kern w:val="2"/>
          <w:sz w:val="24"/>
          <w:szCs w:val="24"/>
          <w:lang w:val="en-US" w:eastAsia="zh-CN"/>
          <w14:ligatures w14:val="standardContextual"/>
        </w:rPr>
        <w:tab/>
      </w:r>
      <w:r>
        <w:rPr>
          <w:noProof/>
        </w:rPr>
        <w:t>Type: RelativeVelocityWithUncertainty</w:t>
      </w:r>
      <w:r>
        <w:rPr>
          <w:noProof/>
        </w:rPr>
        <w:tab/>
      </w:r>
      <w:r>
        <w:rPr>
          <w:noProof/>
        </w:rPr>
        <w:fldChar w:fldCharType="begin"/>
      </w:r>
      <w:r>
        <w:rPr>
          <w:noProof/>
        </w:rPr>
        <w:instrText xml:space="preserve"> PAGEREF _Toc215062305 \h </w:instrText>
      </w:r>
      <w:r>
        <w:rPr>
          <w:noProof/>
        </w:rPr>
      </w:r>
      <w:r>
        <w:rPr>
          <w:noProof/>
        </w:rPr>
        <w:fldChar w:fldCharType="separate"/>
      </w:r>
      <w:r>
        <w:rPr>
          <w:noProof/>
        </w:rPr>
        <w:t>91</w:t>
      </w:r>
      <w:r>
        <w:rPr>
          <w:noProof/>
        </w:rPr>
        <w:fldChar w:fldCharType="end"/>
      </w:r>
    </w:p>
    <w:p w14:paraId="1A48A225" w14:textId="3E85E43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6.1.6.2.65</w:t>
      </w:r>
      <w:r>
        <w:rPr>
          <w:rFonts w:asciiTheme="minorHAnsi" w:eastAsiaTheme="minorEastAsia" w:hAnsiTheme="minorHAnsi" w:cstheme="minorBidi"/>
          <w:noProof/>
          <w:kern w:val="2"/>
          <w:sz w:val="24"/>
          <w:szCs w:val="24"/>
          <w:lang w:val="en-US" w:eastAsia="zh-CN"/>
          <w14:ligatures w14:val="standardContextual"/>
        </w:rPr>
        <w:tab/>
      </w:r>
      <w:r>
        <w:rPr>
          <w:noProof/>
        </w:rPr>
        <w:t>Type: RadialVelocity</w:t>
      </w:r>
      <w:r>
        <w:rPr>
          <w:noProof/>
        </w:rPr>
        <w:tab/>
      </w:r>
      <w:r>
        <w:rPr>
          <w:noProof/>
        </w:rPr>
        <w:fldChar w:fldCharType="begin"/>
      </w:r>
      <w:r>
        <w:rPr>
          <w:noProof/>
        </w:rPr>
        <w:instrText xml:space="preserve"> PAGEREF _Toc215062306 \h </w:instrText>
      </w:r>
      <w:r>
        <w:rPr>
          <w:noProof/>
        </w:rPr>
      </w:r>
      <w:r>
        <w:rPr>
          <w:noProof/>
        </w:rPr>
        <w:fldChar w:fldCharType="separate"/>
      </w:r>
      <w:r>
        <w:rPr>
          <w:noProof/>
        </w:rPr>
        <w:t>91</w:t>
      </w:r>
      <w:r>
        <w:rPr>
          <w:noProof/>
        </w:rPr>
        <w:fldChar w:fldCharType="end"/>
      </w:r>
    </w:p>
    <w:p w14:paraId="6F8113BF" w14:textId="7D0CF80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6.1.6.2.66</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sidRPr="00F12F07">
        <w:rPr>
          <w:rFonts w:cs="Arial"/>
          <w:noProof/>
        </w:rPr>
        <w:t>AngularVelocity</w:t>
      </w:r>
      <w:r>
        <w:rPr>
          <w:noProof/>
        </w:rPr>
        <w:tab/>
      </w:r>
      <w:r>
        <w:rPr>
          <w:noProof/>
        </w:rPr>
        <w:fldChar w:fldCharType="begin"/>
      </w:r>
      <w:r>
        <w:rPr>
          <w:noProof/>
        </w:rPr>
        <w:instrText xml:space="preserve"> PAGEREF _Toc215062307 \h </w:instrText>
      </w:r>
      <w:r>
        <w:rPr>
          <w:noProof/>
        </w:rPr>
      </w:r>
      <w:r>
        <w:rPr>
          <w:noProof/>
        </w:rPr>
        <w:fldChar w:fldCharType="separate"/>
      </w:r>
      <w:r>
        <w:rPr>
          <w:noProof/>
        </w:rPr>
        <w:t>92</w:t>
      </w:r>
      <w:r>
        <w:rPr>
          <w:noProof/>
        </w:rPr>
        <w:fldChar w:fldCharType="end"/>
      </w:r>
    </w:p>
    <w:p w14:paraId="45DF69F7" w14:textId="7A65150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eastAsia="zh-CN"/>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_Toc215062308 \h </w:instrText>
      </w:r>
      <w:r>
        <w:rPr>
          <w:noProof/>
        </w:rPr>
      </w:r>
      <w:r>
        <w:rPr>
          <w:noProof/>
        </w:rPr>
        <w:fldChar w:fldCharType="separate"/>
      </w:r>
      <w:r>
        <w:rPr>
          <w:noProof/>
        </w:rPr>
        <w:t>92</w:t>
      </w:r>
      <w:r>
        <w:rPr>
          <w:noProof/>
        </w:rPr>
        <w:fldChar w:fldCharType="end"/>
      </w:r>
    </w:p>
    <w:p w14:paraId="26F11202" w14:textId="75FF3EFA"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6.1.6.3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Simple data types and enumerations</w:t>
      </w:r>
      <w:r>
        <w:rPr>
          <w:noProof/>
        </w:rPr>
        <w:tab/>
      </w:r>
      <w:r>
        <w:rPr>
          <w:noProof/>
        </w:rPr>
        <w:fldChar w:fldCharType="begin"/>
      </w:r>
      <w:r>
        <w:rPr>
          <w:noProof/>
        </w:rPr>
        <w:instrText xml:space="preserve"> PAGEREF _Toc215062309 \h </w:instrText>
      </w:r>
      <w:r>
        <w:rPr>
          <w:noProof/>
        </w:rPr>
      </w:r>
      <w:r>
        <w:rPr>
          <w:noProof/>
        </w:rPr>
        <w:fldChar w:fldCharType="separate"/>
      </w:r>
      <w:r>
        <w:rPr>
          <w:noProof/>
        </w:rPr>
        <w:t>92</w:t>
      </w:r>
      <w:r>
        <w:rPr>
          <w:noProof/>
        </w:rPr>
        <w:fldChar w:fldCharType="end"/>
      </w:r>
    </w:p>
    <w:p w14:paraId="094C9213" w14:textId="4FD65C8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_Toc215062310 \h </w:instrText>
      </w:r>
      <w:r>
        <w:rPr>
          <w:noProof/>
        </w:rPr>
      </w:r>
      <w:r>
        <w:rPr>
          <w:noProof/>
        </w:rPr>
        <w:fldChar w:fldCharType="separate"/>
      </w:r>
      <w:r>
        <w:rPr>
          <w:noProof/>
        </w:rPr>
        <w:t>92</w:t>
      </w:r>
      <w:r>
        <w:rPr>
          <w:noProof/>
        </w:rPr>
        <w:fldChar w:fldCharType="end"/>
      </w:r>
    </w:p>
    <w:p w14:paraId="598C90FB" w14:textId="1279F55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_Toc215062311 \h </w:instrText>
      </w:r>
      <w:r>
        <w:rPr>
          <w:noProof/>
        </w:rPr>
      </w:r>
      <w:r>
        <w:rPr>
          <w:noProof/>
        </w:rPr>
        <w:fldChar w:fldCharType="separate"/>
      </w:r>
      <w:r>
        <w:rPr>
          <w:noProof/>
        </w:rPr>
        <w:t>92</w:t>
      </w:r>
      <w:r>
        <w:rPr>
          <w:noProof/>
        </w:rPr>
        <w:fldChar w:fldCharType="end"/>
      </w:r>
    </w:p>
    <w:p w14:paraId="00A2E23A" w14:textId="750C7F1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6.1.6.3.3</w:t>
      </w:r>
      <w:r>
        <w:rPr>
          <w:rFonts w:asciiTheme="minorHAnsi" w:eastAsiaTheme="minorEastAsia" w:hAnsiTheme="minorHAnsi" w:cstheme="minorBidi"/>
          <w:noProof/>
          <w:kern w:val="2"/>
          <w:sz w:val="24"/>
          <w:szCs w:val="24"/>
          <w:lang w:val="en-US" w:eastAsia="zh-CN"/>
          <w14:ligatures w14:val="standardContextual"/>
        </w:rPr>
        <w:tab/>
      </w:r>
      <w:r>
        <w:rPr>
          <w:noProof/>
        </w:rPr>
        <w:t>Enumeration: ExternalClientType</w:t>
      </w:r>
      <w:r>
        <w:rPr>
          <w:noProof/>
        </w:rPr>
        <w:tab/>
      </w:r>
      <w:r>
        <w:rPr>
          <w:noProof/>
        </w:rPr>
        <w:fldChar w:fldCharType="begin"/>
      </w:r>
      <w:r>
        <w:rPr>
          <w:noProof/>
        </w:rPr>
        <w:instrText xml:space="preserve"> PAGEREF _Toc215062312 \h </w:instrText>
      </w:r>
      <w:r>
        <w:rPr>
          <w:noProof/>
        </w:rPr>
      </w:r>
      <w:r>
        <w:rPr>
          <w:noProof/>
        </w:rPr>
        <w:fldChar w:fldCharType="separate"/>
      </w:r>
      <w:r>
        <w:rPr>
          <w:noProof/>
        </w:rPr>
        <w:t>96</w:t>
      </w:r>
      <w:r>
        <w:rPr>
          <w:noProof/>
        </w:rPr>
        <w:fldChar w:fldCharType="end"/>
      </w:r>
    </w:p>
    <w:p w14:paraId="03CD73E9" w14:textId="460FB8D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6.1.6.3.4</w:t>
      </w:r>
      <w:r>
        <w:rPr>
          <w:rFonts w:asciiTheme="minorHAnsi" w:eastAsiaTheme="minorEastAsia" w:hAnsiTheme="minorHAnsi" w:cstheme="minorBidi"/>
          <w:noProof/>
          <w:kern w:val="2"/>
          <w:sz w:val="24"/>
          <w:szCs w:val="24"/>
          <w:lang w:val="en-US" w:eastAsia="zh-CN"/>
          <w14:ligatures w14:val="standardContextual"/>
        </w:rPr>
        <w:tab/>
      </w:r>
      <w:r>
        <w:rPr>
          <w:noProof/>
        </w:rPr>
        <w:t>Enumeration: SupportedGADShapes</w:t>
      </w:r>
      <w:r>
        <w:rPr>
          <w:noProof/>
        </w:rPr>
        <w:tab/>
      </w:r>
      <w:r>
        <w:rPr>
          <w:noProof/>
        </w:rPr>
        <w:fldChar w:fldCharType="begin"/>
      </w:r>
      <w:r>
        <w:rPr>
          <w:noProof/>
        </w:rPr>
        <w:instrText xml:space="preserve"> PAGEREF _Toc215062313 \h </w:instrText>
      </w:r>
      <w:r>
        <w:rPr>
          <w:noProof/>
        </w:rPr>
      </w:r>
      <w:r>
        <w:rPr>
          <w:noProof/>
        </w:rPr>
        <w:fldChar w:fldCharType="separate"/>
      </w:r>
      <w:r>
        <w:rPr>
          <w:noProof/>
        </w:rPr>
        <w:t>97</w:t>
      </w:r>
      <w:r>
        <w:rPr>
          <w:noProof/>
        </w:rPr>
        <w:fldChar w:fldCharType="end"/>
      </w:r>
    </w:p>
    <w:p w14:paraId="7BE464E5" w14:textId="3342A79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6.1.6.3.5</w:t>
      </w:r>
      <w:r>
        <w:rPr>
          <w:rFonts w:asciiTheme="minorHAnsi" w:eastAsiaTheme="minorEastAsia" w:hAnsiTheme="minorHAnsi" w:cstheme="minorBidi"/>
          <w:noProof/>
          <w:kern w:val="2"/>
          <w:sz w:val="24"/>
          <w:szCs w:val="24"/>
          <w:lang w:val="en-US" w:eastAsia="zh-CN"/>
          <w14:ligatures w14:val="standardContextual"/>
        </w:rPr>
        <w:tab/>
      </w:r>
      <w:r>
        <w:rPr>
          <w:noProof/>
        </w:rPr>
        <w:t>Enumeration: ResponseTime</w:t>
      </w:r>
      <w:r>
        <w:rPr>
          <w:noProof/>
        </w:rPr>
        <w:tab/>
      </w:r>
      <w:r>
        <w:rPr>
          <w:noProof/>
        </w:rPr>
        <w:fldChar w:fldCharType="begin"/>
      </w:r>
      <w:r>
        <w:rPr>
          <w:noProof/>
        </w:rPr>
        <w:instrText xml:space="preserve"> PAGEREF _Toc215062314 \h </w:instrText>
      </w:r>
      <w:r>
        <w:rPr>
          <w:noProof/>
        </w:rPr>
      </w:r>
      <w:r>
        <w:rPr>
          <w:noProof/>
        </w:rPr>
        <w:fldChar w:fldCharType="separate"/>
      </w:r>
      <w:r>
        <w:rPr>
          <w:noProof/>
        </w:rPr>
        <w:t>97</w:t>
      </w:r>
      <w:r>
        <w:rPr>
          <w:noProof/>
        </w:rPr>
        <w:fldChar w:fldCharType="end"/>
      </w:r>
    </w:p>
    <w:p w14:paraId="03FF93D3" w14:textId="6147152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6.1.6.3.6</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PositioningMethod</w:t>
      </w:r>
      <w:r>
        <w:rPr>
          <w:noProof/>
        </w:rPr>
        <w:tab/>
      </w:r>
      <w:r>
        <w:rPr>
          <w:noProof/>
        </w:rPr>
        <w:fldChar w:fldCharType="begin"/>
      </w:r>
      <w:r>
        <w:rPr>
          <w:noProof/>
        </w:rPr>
        <w:instrText xml:space="preserve"> PAGEREF _Toc215062315 \h </w:instrText>
      </w:r>
      <w:r>
        <w:rPr>
          <w:noProof/>
        </w:rPr>
      </w:r>
      <w:r>
        <w:rPr>
          <w:noProof/>
        </w:rPr>
        <w:fldChar w:fldCharType="separate"/>
      </w:r>
      <w:r>
        <w:rPr>
          <w:noProof/>
        </w:rPr>
        <w:t>98</w:t>
      </w:r>
      <w:r>
        <w:rPr>
          <w:noProof/>
        </w:rPr>
        <w:fldChar w:fldCharType="end"/>
      </w:r>
    </w:p>
    <w:p w14:paraId="7ED6A5CB" w14:textId="357EA28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lastRenderedPageBreak/>
        <w:t>6.1.6.3.7</w:t>
      </w:r>
      <w:r>
        <w:rPr>
          <w:rFonts w:asciiTheme="minorHAnsi" w:eastAsiaTheme="minorEastAsia" w:hAnsiTheme="minorHAnsi" w:cstheme="minorBidi"/>
          <w:noProof/>
          <w:kern w:val="2"/>
          <w:sz w:val="24"/>
          <w:szCs w:val="24"/>
          <w:lang w:val="en-US" w:eastAsia="zh-CN"/>
          <w14:ligatures w14:val="standardContextual"/>
        </w:rPr>
        <w:tab/>
      </w:r>
      <w:r>
        <w:rPr>
          <w:noProof/>
        </w:rPr>
        <w:t>Enumeration: PositioningMode</w:t>
      </w:r>
      <w:r>
        <w:rPr>
          <w:noProof/>
        </w:rPr>
        <w:tab/>
      </w:r>
      <w:r>
        <w:rPr>
          <w:noProof/>
        </w:rPr>
        <w:fldChar w:fldCharType="begin"/>
      </w:r>
      <w:r>
        <w:rPr>
          <w:noProof/>
        </w:rPr>
        <w:instrText xml:space="preserve"> PAGEREF _Toc215062316 \h </w:instrText>
      </w:r>
      <w:r>
        <w:rPr>
          <w:noProof/>
        </w:rPr>
      </w:r>
      <w:r>
        <w:rPr>
          <w:noProof/>
        </w:rPr>
        <w:fldChar w:fldCharType="separate"/>
      </w:r>
      <w:r>
        <w:rPr>
          <w:noProof/>
        </w:rPr>
        <w:t>99</w:t>
      </w:r>
      <w:r>
        <w:rPr>
          <w:noProof/>
        </w:rPr>
        <w:fldChar w:fldCharType="end"/>
      </w:r>
    </w:p>
    <w:p w14:paraId="0BA35A08" w14:textId="2621986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6.1.6.3.8</w:t>
      </w:r>
      <w:r>
        <w:rPr>
          <w:rFonts w:asciiTheme="minorHAnsi" w:eastAsiaTheme="minorEastAsia" w:hAnsiTheme="minorHAnsi" w:cstheme="minorBidi"/>
          <w:noProof/>
          <w:kern w:val="2"/>
          <w:sz w:val="24"/>
          <w:szCs w:val="24"/>
          <w:lang w:val="en-US" w:eastAsia="zh-CN"/>
          <w14:ligatures w14:val="standardContextual"/>
        </w:rPr>
        <w:tab/>
      </w:r>
      <w:r>
        <w:rPr>
          <w:noProof/>
        </w:rPr>
        <w:t>Enumeration: GnssId</w:t>
      </w:r>
      <w:r>
        <w:rPr>
          <w:noProof/>
        </w:rPr>
        <w:tab/>
      </w:r>
      <w:r>
        <w:rPr>
          <w:noProof/>
        </w:rPr>
        <w:fldChar w:fldCharType="begin"/>
      </w:r>
      <w:r>
        <w:rPr>
          <w:noProof/>
        </w:rPr>
        <w:instrText xml:space="preserve"> PAGEREF _Toc215062317 \h </w:instrText>
      </w:r>
      <w:r>
        <w:rPr>
          <w:noProof/>
        </w:rPr>
      </w:r>
      <w:r>
        <w:rPr>
          <w:noProof/>
        </w:rPr>
        <w:fldChar w:fldCharType="separate"/>
      </w:r>
      <w:r>
        <w:rPr>
          <w:noProof/>
        </w:rPr>
        <w:t>99</w:t>
      </w:r>
      <w:r>
        <w:rPr>
          <w:noProof/>
        </w:rPr>
        <w:fldChar w:fldCharType="end"/>
      </w:r>
    </w:p>
    <w:p w14:paraId="14C18CFF" w14:textId="38BDB9A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6.1.6.3.9</w:t>
      </w:r>
      <w:r>
        <w:rPr>
          <w:rFonts w:asciiTheme="minorHAnsi" w:eastAsiaTheme="minorEastAsia" w:hAnsiTheme="minorHAnsi" w:cstheme="minorBidi"/>
          <w:noProof/>
          <w:kern w:val="2"/>
          <w:sz w:val="24"/>
          <w:szCs w:val="24"/>
          <w:lang w:val="en-US" w:eastAsia="zh-CN"/>
          <w14:ligatures w14:val="standardContextual"/>
        </w:rPr>
        <w:tab/>
      </w:r>
      <w:r>
        <w:rPr>
          <w:noProof/>
        </w:rPr>
        <w:t>Enumeration: Usage</w:t>
      </w:r>
      <w:r>
        <w:rPr>
          <w:noProof/>
        </w:rPr>
        <w:tab/>
      </w:r>
      <w:r>
        <w:rPr>
          <w:noProof/>
        </w:rPr>
        <w:fldChar w:fldCharType="begin"/>
      </w:r>
      <w:r>
        <w:rPr>
          <w:noProof/>
        </w:rPr>
        <w:instrText xml:space="preserve"> PAGEREF _Toc215062318 \h </w:instrText>
      </w:r>
      <w:r>
        <w:rPr>
          <w:noProof/>
        </w:rPr>
      </w:r>
      <w:r>
        <w:rPr>
          <w:noProof/>
        </w:rPr>
        <w:fldChar w:fldCharType="separate"/>
      </w:r>
      <w:r>
        <w:rPr>
          <w:noProof/>
        </w:rPr>
        <w:t>99</w:t>
      </w:r>
      <w:r>
        <w:rPr>
          <w:noProof/>
        </w:rPr>
        <w:fldChar w:fldCharType="end"/>
      </w:r>
    </w:p>
    <w:p w14:paraId="604ACCEE" w14:textId="1389C7C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6.1.6.3.10</w:t>
      </w:r>
      <w:r>
        <w:rPr>
          <w:rFonts w:asciiTheme="minorHAnsi" w:eastAsiaTheme="minorEastAsia" w:hAnsiTheme="minorHAnsi" w:cstheme="minorBidi"/>
          <w:noProof/>
          <w:kern w:val="2"/>
          <w:sz w:val="24"/>
          <w:szCs w:val="24"/>
          <w:lang w:val="en-US" w:eastAsia="zh-CN"/>
          <w14:ligatures w14:val="standardContextual"/>
        </w:rPr>
        <w:tab/>
      </w:r>
      <w:r>
        <w:rPr>
          <w:noProof/>
        </w:rPr>
        <w:t>Enumeration: LcsPriority</w:t>
      </w:r>
      <w:r>
        <w:rPr>
          <w:noProof/>
        </w:rPr>
        <w:tab/>
      </w:r>
      <w:r>
        <w:rPr>
          <w:noProof/>
        </w:rPr>
        <w:fldChar w:fldCharType="begin"/>
      </w:r>
      <w:r>
        <w:rPr>
          <w:noProof/>
        </w:rPr>
        <w:instrText xml:space="preserve"> PAGEREF _Toc215062319 \h </w:instrText>
      </w:r>
      <w:r>
        <w:rPr>
          <w:noProof/>
        </w:rPr>
      </w:r>
      <w:r>
        <w:rPr>
          <w:noProof/>
        </w:rPr>
        <w:fldChar w:fldCharType="separate"/>
      </w:r>
      <w:r>
        <w:rPr>
          <w:noProof/>
        </w:rPr>
        <w:t>99</w:t>
      </w:r>
      <w:r>
        <w:rPr>
          <w:noProof/>
        </w:rPr>
        <w:fldChar w:fldCharType="end"/>
      </w:r>
    </w:p>
    <w:p w14:paraId="30A4AC71" w14:textId="2C8D503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6.1.6.3.11</w:t>
      </w:r>
      <w:r>
        <w:rPr>
          <w:rFonts w:asciiTheme="minorHAnsi" w:eastAsiaTheme="minorEastAsia" w:hAnsiTheme="minorHAnsi" w:cstheme="minorBidi"/>
          <w:noProof/>
          <w:kern w:val="2"/>
          <w:sz w:val="24"/>
          <w:szCs w:val="24"/>
          <w:lang w:val="en-US" w:eastAsia="zh-CN"/>
          <w14:ligatures w14:val="standardContextual"/>
        </w:rPr>
        <w:tab/>
      </w:r>
      <w:r>
        <w:rPr>
          <w:noProof/>
        </w:rPr>
        <w:t>Enumeration: VelocityRequested</w:t>
      </w:r>
      <w:r>
        <w:rPr>
          <w:noProof/>
        </w:rPr>
        <w:tab/>
      </w:r>
      <w:r>
        <w:rPr>
          <w:noProof/>
        </w:rPr>
        <w:fldChar w:fldCharType="begin"/>
      </w:r>
      <w:r>
        <w:rPr>
          <w:noProof/>
        </w:rPr>
        <w:instrText xml:space="preserve"> PAGEREF _Toc215062320 \h </w:instrText>
      </w:r>
      <w:r>
        <w:rPr>
          <w:noProof/>
        </w:rPr>
      </w:r>
      <w:r>
        <w:rPr>
          <w:noProof/>
        </w:rPr>
        <w:fldChar w:fldCharType="separate"/>
      </w:r>
      <w:r>
        <w:rPr>
          <w:noProof/>
        </w:rPr>
        <w:t>100</w:t>
      </w:r>
      <w:r>
        <w:rPr>
          <w:noProof/>
        </w:rPr>
        <w:fldChar w:fldCharType="end"/>
      </w:r>
    </w:p>
    <w:p w14:paraId="387826B2" w14:textId="00E1BD2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6.1.6.3.12</w:t>
      </w:r>
      <w:r>
        <w:rPr>
          <w:rFonts w:asciiTheme="minorHAnsi" w:eastAsiaTheme="minorEastAsia" w:hAnsiTheme="minorHAnsi" w:cstheme="minorBidi"/>
          <w:noProof/>
          <w:kern w:val="2"/>
          <w:sz w:val="24"/>
          <w:szCs w:val="24"/>
          <w:lang w:val="en-US" w:eastAsia="zh-CN"/>
          <w14:ligatures w14:val="standardContextual"/>
        </w:rPr>
        <w:tab/>
      </w:r>
      <w:r>
        <w:rPr>
          <w:noProof/>
        </w:rPr>
        <w:t>Enumeration: AccuracyFulfilmentIndicator</w:t>
      </w:r>
      <w:r>
        <w:rPr>
          <w:noProof/>
        </w:rPr>
        <w:tab/>
      </w:r>
      <w:r>
        <w:rPr>
          <w:noProof/>
        </w:rPr>
        <w:fldChar w:fldCharType="begin"/>
      </w:r>
      <w:r>
        <w:rPr>
          <w:noProof/>
        </w:rPr>
        <w:instrText xml:space="preserve"> PAGEREF _Toc215062321 \h </w:instrText>
      </w:r>
      <w:r>
        <w:rPr>
          <w:noProof/>
        </w:rPr>
      </w:r>
      <w:r>
        <w:rPr>
          <w:noProof/>
        </w:rPr>
        <w:fldChar w:fldCharType="separate"/>
      </w:r>
      <w:r>
        <w:rPr>
          <w:noProof/>
        </w:rPr>
        <w:t>100</w:t>
      </w:r>
      <w:r>
        <w:rPr>
          <w:noProof/>
        </w:rPr>
        <w:fldChar w:fldCharType="end"/>
      </w:r>
    </w:p>
    <w:p w14:paraId="7471449E" w14:textId="1B6218D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6.1.6.3.13</w:t>
      </w:r>
      <w:r>
        <w:rPr>
          <w:rFonts w:asciiTheme="minorHAnsi" w:eastAsiaTheme="minorEastAsia" w:hAnsiTheme="minorHAnsi" w:cstheme="minorBidi"/>
          <w:noProof/>
          <w:kern w:val="2"/>
          <w:sz w:val="24"/>
          <w:szCs w:val="24"/>
          <w:lang w:val="en-US" w:eastAsia="zh-CN"/>
          <w14:ligatures w14:val="standardContextual"/>
        </w:rPr>
        <w:tab/>
      </w:r>
      <w:r>
        <w:rPr>
          <w:noProof/>
        </w:rPr>
        <w:t>Enumeration: VerticalDirection</w:t>
      </w:r>
      <w:r>
        <w:rPr>
          <w:noProof/>
        </w:rPr>
        <w:tab/>
      </w:r>
      <w:r>
        <w:rPr>
          <w:noProof/>
        </w:rPr>
        <w:fldChar w:fldCharType="begin"/>
      </w:r>
      <w:r>
        <w:rPr>
          <w:noProof/>
        </w:rPr>
        <w:instrText xml:space="preserve"> PAGEREF _Toc215062322 \h </w:instrText>
      </w:r>
      <w:r>
        <w:rPr>
          <w:noProof/>
        </w:rPr>
      </w:r>
      <w:r>
        <w:rPr>
          <w:noProof/>
        </w:rPr>
        <w:fldChar w:fldCharType="separate"/>
      </w:r>
      <w:r>
        <w:rPr>
          <w:noProof/>
        </w:rPr>
        <w:t>100</w:t>
      </w:r>
      <w:r>
        <w:rPr>
          <w:noProof/>
        </w:rPr>
        <w:fldChar w:fldCharType="end"/>
      </w:r>
    </w:p>
    <w:p w14:paraId="386245F4" w14:textId="6248235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6.1.6.3.14</w:t>
      </w:r>
      <w:r>
        <w:rPr>
          <w:rFonts w:asciiTheme="minorHAnsi" w:eastAsiaTheme="minorEastAsia" w:hAnsiTheme="minorHAnsi" w:cstheme="minorBidi"/>
          <w:noProof/>
          <w:kern w:val="2"/>
          <w:sz w:val="24"/>
          <w:szCs w:val="24"/>
          <w:lang w:val="en-US" w:eastAsia="zh-CN"/>
          <w14:ligatures w14:val="standardContextual"/>
        </w:rPr>
        <w:tab/>
      </w:r>
      <w:r>
        <w:rPr>
          <w:noProof/>
        </w:rPr>
        <w:t>Enumeration: LdrType</w:t>
      </w:r>
      <w:r>
        <w:rPr>
          <w:noProof/>
        </w:rPr>
        <w:tab/>
      </w:r>
      <w:r>
        <w:rPr>
          <w:noProof/>
        </w:rPr>
        <w:fldChar w:fldCharType="begin"/>
      </w:r>
      <w:r>
        <w:rPr>
          <w:noProof/>
        </w:rPr>
        <w:instrText xml:space="preserve"> PAGEREF _Toc215062323 \h </w:instrText>
      </w:r>
      <w:r>
        <w:rPr>
          <w:noProof/>
        </w:rPr>
      </w:r>
      <w:r>
        <w:rPr>
          <w:noProof/>
        </w:rPr>
        <w:fldChar w:fldCharType="separate"/>
      </w:r>
      <w:r>
        <w:rPr>
          <w:noProof/>
        </w:rPr>
        <w:t>100</w:t>
      </w:r>
      <w:r>
        <w:rPr>
          <w:noProof/>
        </w:rPr>
        <w:fldChar w:fldCharType="end"/>
      </w:r>
    </w:p>
    <w:p w14:paraId="2D22727D" w14:textId="4982D9E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6.1.6.3.15</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ReportingAreaType</w:t>
      </w:r>
      <w:r>
        <w:rPr>
          <w:noProof/>
        </w:rPr>
        <w:tab/>
      </w:r>
      <w:r>
        <w:rPr>
          <w:noProof/>
        </w:rPr>
        <w:fldChar w:fldCharType="begin"/>
      </w:r>
      <w:r>
        <w:rPr>
          <w:noProof/>
        </w:rPr>
        <w:instrText xml:space="preserve"> PAGEREF _Toc215062324 \h </w:instrText>
      </w:r>
      <w:r>
        <w:rPr>
          <w:noProof/>
        </w:rPr>
      </w:r>
      <w:r>
        <w:rPr>
          <w:noProof/>
        </w:rPr>
        <w:fldChar w:fldCharType="separate"/>
      </w:r>
      <w:r>
        <w:rPr>
          <w:noProof/>
        </w:rPr>
        <w:t>100</w:t>
      </w:r>
      <w:r>
        <w:rPr>
          <w:noProof/>
        </w:rPr>
        <w:fldChar w:fldCharType="end"/>
      </w:r>
    </w:p>
    <w:p w14:paraId="1D8EFEE1" w14:textId="346745D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6.1.6.3.16</w:t>
      </w:r>
      <w:r>
        <w:rPr>
          <w:rFonts w:asciiTheme="minorHAnsi" w:eastAsiaTheme="minorEastAsia" w:hAnsiTheme="minorHAnsi" w:cstheme="minorBidi"/>
          <w:noProof/>
          <w:kern w:val="2"/>
          <w:sz w:val="24"/>
          <w:szCs w:val="24"/>
          <w:lang w:val="en-US" w:eastAsia="zh-CN"/>
          <w14:ligatures w14:val="standardContextual"/>
        </w:rPr>
        <w:tab/>
      </w:r>
      <w:r>
        <w:rPr>
          <w:noProof/>
        </w:rPr>
        <w:t>Enumeration: OccurrenceInfo</w:t>
      </w:r>
      <w:r>
        <w:rPr>
          <w:noProof/>
        </w:rPr>
        <w:tab/>
      </w:r>
      <w:r>
        <w:rPr>
          <w:noProof/>
        </w:rPr>
        <w:fldChar w:fldCharType="begin"/>
      </w:r>
      <w:r>
        <w:rPr>
          <w:noProof/>
        </w:rPr>
        <w:instrText xml:space="preserve"> PAGEREF _Toc215062325 \h </w:instrText>
      </w:r>
      <w:r>
        <w:rPr>
          <w:noProof/>
        </w:rPr>
      </w:r>
      <w:r>
        <w:rPr>
          <w:noProof/>
        </w:rPr>
        <w:fldChar w:fldCharType="separate"/>
      </w:r>
      <w:r>
        <w:rPr>
          <w:noProof/>
        </w:rPr>
        <w:t>101</w:t>
      </w:r>
      <w:r>
        <w:rPr>
          <w:noProof/>
        </w:rPr>
        <w:fldChar w:fldCharType="end"/>
      </w:r>
    </w:p>
    <w:p w14:paraId="11D4AC92" w14:textId="377659B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6.1.6.3.17</w:t>
      </w:r>
      <w:r>
        <w:rPr>
          <w:rFonts w:asciiTheme="minorHAnsi" w:eastAsiaTheme="minorEastAsia" w:hAnsiTheme="minorHAnsi" w:cstheme="minorBidi"/>
          <w:noProof/>
          <w:kern w:val="2"/>
          <w:sz w:val="24"/>
          <w:szCs w:val="24"/>
          <w:lang w:val="en-US" w:eastAsia="zh-CN"/>
          <w14:ligatures w14:val="standardContextual"/>
        </w:rPr>
        <w:tab/>
      </w:r>
      <w:r>
        <w:rPr>
          <w:noProof/>
        </w:rPr>
        <w:t>Enumeration: ReportingAccessType</w:t>
      </w:r>
      <w:r>
        <w:rPr>
          <w:noProof/>
        </w:rPr>
        <w:tab/>
      </w:r>
      <w:r>
        <w:rPr>
          <w:noProof/>
        </w:rPr>
        <w:fldChar w:fldCharType="begin"/>
      </w:r>
      <w:r>
        <w:rPr>
          <w:noProof/>
        </w:rPr>
        <w:instrText xml:space="preserve"> PAGEREF _Toc215062326 \h </w:instrText>
      </w:r>
      <w:r>
        <w:rPr>
          <w:noProof/>
        </w:rPr>
      </w:r>
      <w:r>
        <w:rPr>
          <w:noProof/>
        </w:rPr>
        <w:fldChar w:fldCharType="separate"/>
      </w:r>
      <w:r>
        <w:rPr>
          <w:noProof/>
        </w:rPr>
        <w:t>101</w:t>
      </w:r>
      <w:r>
        <w:rPr>
          <w:noProof/>
        </w:rPr>
        <w:fldChar w:fldCharType="end"/>
      </w:r>
    </w:p>
    <w:p w14:paraId="26ED24AC" w14:textId="5A2EFF1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6.1.6.3.18</w:t>
      </w:r>
      <w:r>
        <w:rPr>
          <w:rFonts w:asciiTheme="minorHAnsi" w:eastAsiaTheme="minorEastAsia" w:hAnsiTheme="minorHAnsi" w:cstheme="minorBidi"/>
          <w:noProof/>
          <w:kern w:val="2"/>
          <w:sz w:val="24"/>
          <w:szCs w:val="24"/>
          <w:lang w:val="en-US" w:eastAsia="zh-CN"/>
          <w14:ligatures w14:val="standardContextual"/>
        </w:rPr>
        <w:tab/>
      </w:r>
      <w:r>
        <w:rPr>
          <w:noProof/>
        </w:rPr>
        <w:t>Enumeration: EventClass</w:t>
      </w:r>
      <w:r>
        <w:rPr>
          <w:noProof/>
        </w:rPr>
        <w:tab/>
      </w:r>
      <w:r>
        <w:rPr>
          <w:noProof/>
        </w:rPr>
        <w:fldChar w:fldCharType="begin"/>
      </w:r>
      <w:r>
        <w:rPr>
          <w:noProof/>
        </w:rPr>
        <w:instrText xml:space="preserve"> PAGEREF _Toc215062327 \h </w:instrText>
      </w:r>
      <w:r>
        <w:rPr>
          <w:noProof/>
        </w:rPr>
      </w:r>
      <w:r>
        <w:rPr>
          <w:noProof/>
        </w:rPr>
        <w:fldChar w:fldCharType="separate"/>
      </w:r>
      <w:r>
        <w:rPr>
          <w:noProof/>
        </w:rPr>
        <w:t>101</w:t>
      </w:r>
      <w:r>
        <w:rPr>
          <w:noProof/>
        </w:rPr>
        <w:fldChar w:fldCharType="end"/>
      </w:r>
    </w:p>
    <w:p w14:paraId="72A4A6D5" w14:textId="1A74853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6.1.6.3.19</w:t>
      </w:r>
      <w:r>
        <w:rPr>
          <w:rFonts w:asciiTheme="minorHAnsi" w:eastAsiaTheme="minorEastAsia" w:hAnsiTheme="minorHAnsi" w:cstheme="minorBidi"/>
          <w:noProof/>
          <w:kern w:val="2"/>
          <w:sz w:val="24"/>
          <w:szCs w:val="24"/>
          <w:lang w:val="en-US" w:eastAsia="zh-CN"/>
          <w14:ligatures w14:val="standardContextual"/>
        </w:rPr>
        <w:tab/>
      </w:r>
      <w:r>
        <w:rPr>
          <w:noProof/>
        </w:rPr>
        <w:t>Enumeration: ReportedEventType</w:t>
      </w:r>
      <w:r>
        <w:rPr>
          <w:noProof/>
        </w:rPr>
        <w:tab/>
      </w:r>
      <w:r>
        <w:rPr>
          <w:noProof/>
        </w:rPr>
        <w:fldChar w:fldCharType="begin"/>
      </w:r>
      <w:r>
        <w:rPr>
          <w:noProof/>
        </w:rPr>
        <w:instrText xml:space="preserve"> PAGEREF _Toc215062328 \h </w:instrText>
      </w:r>
      <w:r>
        <w:rPr>
          <w:noProof/>
        </w:rPr>
      </w:r>
      <w:r>
        <w:rPr>
          <w:noProof/>
        </w:rPr>
        <w:fldChar w:fldCharType="separate"/>
      </w:r>
      <w:r>
        <w:rPr>
          <w:noProof/>
        </w:rPr>
        <w:t>102</w:t>
      </w:r>
      <w:r>
        <w:rPr>
          <w:noProof/>
        </w:rPr>
        <w:fldChar w:fldCharType="end"/>
      </w:r>
    </w:p>
    <w:p w14:paraId="31A13D1B" w14:textId="39E7A1A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6.1.6.3.20</w:t>
      </w:r>
      <w:r>
        <w:rPr>
          <w:rFonts w:asciiTheme="minorHAnsi" w:eastAsiaTheme="minorEastAsia" w:hAnsiTheme="minorHAnsi" w:cstheme="minorBidi"/>
          <w:noProof/>
          <w:kern w:val="2"/>
          <w:sz w:val="24"/>
          <w:szCs w:val="24"/>
          <w:lang w:val="en-US" w:eastAsia="zh-CN"/>
          <w14:ligatures w14:val="standardContextual"/>
        </w:rPr>
        <w:tab/>
      </w:r>
      <w:r>
        <w:rPr>
          <w:noProof/>
        </w:rPr>
        <w:t>Enumeration: TerminationCause</w:t>
      </w:r>
      <w:r>
        <w:rPr>
          <w:noProof/>
        </w:rPr>
        <w:tab/>
      </w:r>
      <w:r>
        <w:rPr>
          <w:noProof/>
        </w:rPr>
        <w:fldChar w:fldCharType="begin"/>
      </w:r>
      <w:r>
        <w:rPr>
          <w:noProof/>
        </w:rPr>
        <w:instrText xml:space="preserve"> PAGEREF _Toc215062329 \h </w:instrText>
      </w:r>
      <w:r>
        <w:rPr>
          <w:noProof/>
        </w:rPr>
      </w:r>
      <w:r>
        <w:rPr>
          <w:noProof/>
        </w:rPr>
        <w:fldChar w:fldCharType="separate"/>
      </w:r>
      <w:r>
        <w:rPr>
          <w:noProof/>
        </w:rPr>
        <w:t>102</w:t>
      </w:r>
      <w:r>
        <w:rPr>
          <w:noProof/>
        </w:rPr>
        <w:fldChar w:fldCharType="end"/>
      </w:r>
    </w:p>
    <w:p w14:paraId="11B1F4E0" w14:textId="1DE8B03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6.1.6.3.21</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_Toc215062330 \h </w:instrText>
      </w:r>
      <w:r>
        <w:rPr>
          <w:noProof/>
        </w:rPr>
      </w:r>
      <w:r>
        <w:rPr>
          <w:noProof/>
        </w:rPr>
        <w:fldChar w:fldCharType="separate"/>
      </w:r>
      <w:r>
        <w:rPr>
          <w:noProof/>
        </w:rPr>
        <w:t>102</w:t>
      </w:r>
      <w:r>
        <w:rPr>
          <w:noProof/>
        </w:rPr>
        <w:fldChar w:fldCharType="end"/>
      </w:r>
    </w:p>
    <w:p w14:paraId="730BF476" w14:textId="7AA78964"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6.1.6.3.22</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_Toc215062331 \h </w:instrText>
      </w:r>
      <w:r>
        <w:rPr>
          <w:noProof/>
        </w:rPr>
      </w:r>
      <w:r>
        <w:rPr>
          <w:noProof/>
        </w:rPr>
        <w:fldChar w:fldCharType="separate"/>
      </w:r>
      <w:r>
        <w:rPr>
          <w:noProof/>
        </w:rPr>
        <w:t>102</w:t>
      </w:r>
      <w:r>
        <w:rPr>
          <w:noProof/>
        </w:rPr>
        <w:fldChar w:fldCharType="end"/>
      </w:r>
    </w:p>
    <w:p w14:paraId="2CAE50D3" w14:textId="51CAB6F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6.1.6.3.23</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_Toc215062332 \h </w:instrText>
      </w:r>
      <w:r>
        <w:rPr>
          <w:noProof/>
        </w:rPr>
      </w:r>
      <w:r>
        <w:rPr>
          <w:noProof/>
        </w:rPr>
        <w:fldChar w:fldCharType="separate"/>
      </w:r>
      <w:r>
        <w:rPr>
          <w:noProof/>
        </w:rPr>
        <w:t>102</w:t>
      </w:r>
      <w:r>
        <w:rPr>
          <w:noProof/>
        </w:rPr>
        <w:fldChar w:fldCharType="end"/>
      </w:r>
    </w:p>
    <w:p w14:paraId="365F6F2B" w14:textId="32FBD2E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6.1.6.3.24</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_Toc215062333 \h </w:instrText>
      </w:r>
      <w:r>
        <w:rPr>
          <w:noProof/>
        </w:rPr>
      </w:r>
      <w:r>
        <w:rPr>
          <w:noProof/>
        </w:rPr>
        <w:fldChar w:fldCharType="separate"/>
      </w:r>
      <w:r>
        <w:rPr>
          <w:noProof/>
        </w:rPr>
        <w:t>103</w:t>
      </w:r>
      <w:r>
        <w:rPr>
          <w:noProof/>
        </w:rPr>
        <w:fldChar w:fldCharType="end"/>
      </w:r>
    </w:p>
    <w:p w14:paraId="06388729" w14:textId="4A46C8DE"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6.1.6.3.25</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_Toc215062334 \h </w:instrText>
      </w:r>
      <w:r>
        <w:rPr>
          <w:noProof/>
        </w:rPr>
      </w:r>
      <w:r>
        <w:rPr>
          <w:noProof/>
        </w:rPr>
        <w:fldChar w:fldCharType="separate"/>
      </w:r>
      <w:r>
        <w:rPr>
          <w:noProof/>
        </w:rPr>
        <w:t>103</w:t>
      </w:r>
      <w:r>
        <w:rPr>
          <w:noProof/>
        </w:rPr>
        <w:fldChar w:fldCharType="end"/>
      </w:r>
    </w:p>
    <w:p w14:paraId="41A5EEC2" w14:textId="1DBDBB8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6.1.6.3.26</w:t>
      </w:r>
      <w:r>
        <w:rPr>
          <w:rFonts w:asciiTheme="minorHAnsi" w:eastAsiaTheme="minorEastAsia" w:hAnsiTheme="minorHAnsi" w:cstheme="minorBidi"/>
          <w:noProof/>
          <w:kern w:val="2"/>
          <w:sz w:val="24"/>
          <w:szCs w:val="24"/>
          <w:lang w:val="en-US" w:eastAsia="zh-CN"/>
          <w14:ligatures w14:val="standardContextual"/>
        </w:rPr>
        <w:tab/>
      </w:r>
      <w:r>
        <w:rPr>
          <w:noProof/>
        </w:rPr>
        <w:t>Enumeration: UpConnectionStatus</w:t>
      </w:r>
      <w:r>
        <w:rPr>
          <w:noProof/>
        </w:rPr>
        <w:tab/>
      </w:r>
      <w:r>
        <w:rPr>
          <w:noProof/>
        </w:rPr>
        <w:fldChar w:fldCharType="begin"/>
      </w:r>
      <w:r>
        <w:rPr>
          <w:noProof/>
        </w:rPr>
        <w:instrText xml:space="preserve"> PAGEREF _Toc215062335 \h </w:instrText>
      </w:r>
      <w:r>
        <w:rPr>
          <w:noProof/>
        </w:rPr>
      </w:r>
      <w:r>
        <w:rPr>
          <w:noProof/>
        </w:rPr>
        <w:fldChar w:fldCharType="separate"/>
      </w:r>
      <w:r>
        <w:rPr>
          <w:noProof/>
        </w:rPr>
        <w:t>103</w:t>
      </w:r>
      <w:r>
        <w:rPr>
          <w:noProof/>
        </w:rPr>
        <w:fldChar w:fldCharType="end"/>
      </w:r>
    </w:p>
    <w:p w14:paraId="15C57187" w14:textId="4EDBE1A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6.1.6.3.27</w:t>
      </w:r>
      <w:r>
        <w:rPr>
          <w:rFonts w:asciiTheme="minorHAnsi" w:eastAsiaTheme="minorEastAsia" w:hAnsiTheme="minorHAnsi" w:cstheme="minorBidi"/>
          <w:noProof/>
          <w:kern w:val="2"/>
          <w:sz w:val="24"/>
          <w:szCs w:val="24"/>
          <w:lang w:val="en-US" w:eastAsia="zh-CN"/>
          <w14:ligatures w14:val="standardContextual"/>
        </w:rPr>
        <w:tab/>
      </w:r>
      <w:r>
        <w:rPr>
          <w:noProof/>
        </w:rPr>
        <w:t>Enumeration: RangingSlResult</w:t>
      </w:r>
      <w:r>
        <w:rPr>
          <w:noProof/>
        </w:rPr>
        <w:tab/>
      </w:r>
      <w:r>
        <w:rPr>
          <w:noProof/>
        </w:rPr>
        <w:fldChar w:fldCharType="begin"/>
      </w:r>
      <w:r>
        <w:rPr>
          <w:noProof/>
        </w:rPr>
        <w:instrText xml:space="preserve"> PAGEREF _Toc215062336 \h </w:instrText>
      </w:r>
      <w:r>
        <w:rPr>
          <w:noProof/>
        </w:rPr>
      </w:r>
      <w:r>
        <w:rPr>
          <w:noProof/>
        </w:rPr>
        <w:fldChar w:fldCharType="separate"/>
      </w:r>
      <w:r>
        <w:rPr>
          <w:noProof/>
        </w:rPr>
        <w:t>103</w:t>
      </w:r>
      <w:r>
        <w:rPr>
          <w:noProof/>
        </w:rPr>
        <w:fldChar w:fldCharType="end"/>
      </w:r>
    </w:p>
    <w:p w14:paraId="52A114D8" w14:textId="548AB4D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6.1.6.3.28</w:t>
      </w:r>
      <w:r>
        <w:rPr>
          <w:rFonts w:asciiTheme="minorHAnsi" w:eastAsiaTheme="minorEastAsia" w:hAnsiTheme="minorHAnsi" w:cstheme="minorBidi"/>
          <w:noProof/>
          <w:kern w:val="2"/>
          <w:sz w:val="24"/>
          <w:szCs w:val="24"/>
          <w:lang w:val="en-US" w:eastAsia="zh-CN"/>
          <w14:ligatures w14:val="standardContextual"/>
        </w:rPr>
        <w:tab/>
      </w:r>
      <w:r>
        <w:rPr>
          <w:noProof/>
        </w:rPr>
        <w:t>Enumeration: RelatedUeType</w:t>
      </w:r>
      <w:r>
        <w:rPr>
          <w:noProof/>
        </w:rPr>
        <w:tab/>
      </w:r>
      <w:r>
        <w:rPr>
          <w:noProof/>
        </w:rPr>
        <w:fldChar w:fldCharType="begin"/>
      </w:r>
      <w:r>
        <w:rPr>
          <w:noProof/>
        </w:rPr>
        <w:instrText xml:space="preserve"> PAGEREF _Toc215062337 \h </w:instrText>
      </w:r>
      <w:r>
        <w:rPr>
          <w:noProof/>
        </w:rPr>
      </w:r>
      <w:r>
        <w:rPr>
          <w:noProof/>
        </w:rPr>
        <w:fldChar w:fldCharType="separate"/>
      </w:r>
      <w:r>
        <w:rPr>
          <w:noProof/>
        </w:rPr>
        <w:t>104</w:t>
      </w:r>
      <w:r>
        <w:rPr>
          <w:noProof/>
        </w:rPr>
        <w:fldChar w:fldCharType="end"/>
      </w:r>
    </w:p>
    <w:p w14:paraId="08A98348" w14:textId="3D4F28B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6.1.6.3.29</w:t>
      </w:r>
      <w:r>
        <w:rPr>
          <w:rFonts w:asciiTheme="minorHAnsi" w:eastAsiaTheme="minorEastAsia" w:hAnsiTheme="minorHAnsi" w:cstheme="minorBidi"/>
          <w:noProof/>
          <w:kern w:val="2"/>
          <w:sz w:val="24"/>
          <w:szCs w:val="24"/>
          <w:lang w:val="en-US" w:eastAsia="zh-CN"/>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_Toc215062338 \h </w:instrText>
      </w:r>
      <w:r>
        <w:rPr>
          <w:noProof/>
        </w:rPr>
      </w:r>
      <w:r>
        <w:rPr>
          <w:noProof/>
        </w:rPr>
        <w:fldChar w:fldCharType="separate"/>
      </w:r>
      <w:r>
        <w:rPr>
          <w:noProof/>
        </w:rPr>
        <w:t>104</w:t>
      </w:r>
      <w:r>
        <w:rPr>
          <w:noProof/>
        </w:rPr>
        <w:fldChar w:fldCharType="end"/>
      </w:r>
    </w:p>
    <w:p w14:paraId="6A1E0857" w14:textId="3C76BCF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6.1.6.3.30</w:t>
      </w:r>
      <w:r>
        <w:rPr>
          <w:rFonts w:asciiTheme="minorHAnsi" w:eastAsiaTheme="minorEastAsia" w:hAnsiTheme="minorHAnsi" w:cstheme="minorBidi"/>
          <w:noProof/>
          <w:kern w:val="2"/>
          <w:sz w:val="24"/>
          <w:szCs w:val="24"/>
          <w:lang w:val="en-US" w:eastAsia="zh-CN"/>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_Toc215062339 \h </w:instrText>
      </w:r>
      <w:r>
        <w:rPr>
          <w:noProof/>
        </w:rPr>
      </w:r>
      <w:r>
        <w:rPr>
          <w:noProof/>
        </w:rPr>
        <w:fldChar w:fldCharType="separate"/>
      </w:r>
      <w:r>
        <w:rPr>
          <w:noProof/>
        </w:rPr>
        <w:t>105</w:t>
      </w:r>
      <w:r>
        <w:rPr>
          <w:noProof/>
        </w:rPr>
        <w:fldChar w:fldCharType="end"/>
      </w:r>
    </w:p>
    <w:p w14:paraId="1D32F1BC" w14:textId="239E472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6.1.6.3.31</w:t>
      </w:r>
      <w:r>
        <w:rPr>
          <w:rFonts w:asciiTheme="minorHAnsi" w:eastAsiaTheme="minorEastAsia" w:hAnsiTheme="minorHAnsi" w:cstheme="minorBidi"/>
          <w:noProof/>
          <w:kern w:val="2"/>
          <w:sz w:val="24"/>
          <w:szCs w:val="24"/>
          <w:lang w:val="en-US" w:eastAsia="zh-CN"/>
          <w14:ligatures w14:val="standardContextual"/>
        </w:rPr>
        <w:tab/>
      </w:r>
      <w:r>
        <w:rPr>
          <w:noProof/>
        </w:rPr>
        <w:t>Enumeration: SlPositioningCapability</w:t>
      </w:r>
      <w:r>
        <w:rPr>
          <w:noProof/>
        </w:rPr>
        <w:tab/>
      </w:r>
      <w:r>
        <w:rPr>
          <w:noProof/>
        </w:rPr>
        <w:fldChar w:fldCharType="begin"/>
      </w:r>
      <w:r>
        <w:rPr>
          <w:noProof/>
        </w:rPr>
        <w:instrText xml:space="preserve"> PAGEREF _Toc215062340 \h </w:instrText>
      </w:r>
      <w:r>
        <w:rPr>
          <w:noProof/>
        </w:rPr>
      </w:r>
      <w:r>
        <w:rPr>
          <w:noProof/>
        </w:rPr>
        <w:fldChar w:fldCharType="separate"/>
      </w:r>
      <w:r>
        <w:rPr>
          <w:noProof/>
        </w:rPr>
        <w:t>105</w:t>
      </w:r>
      <w:r>
        <w:rPr>
          <w:noProof/>
        </w:rPr>
        <w:fldChar w:fldCharType="end"/>
      </w:r>
    </w:p>
    <w:p w14:paraId="46708400" w14:textId="72B4F70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6.1.6.3.32</w:t>
      </w:r>
      <w:r>
        <w:rPr>
          <w:rFonts w:asciiTheme="minorHAnsi" w:eastAsiaTheme="minorEastAsia" w:hAnsiTheme="minorHAnsi" w:cstheme="minorBidi"/>
          <w:noProof/>
          <w:kern w:val="2"/>
          <w:sz w:val="24"/>
          <w:szCs w:val="24"/>
          <w:lang w:val="en-US" w:eastAsia="zh-CN"/>
          <w14:ligatures w14:val="standardContextual"/>
        </w:rPr>
        <w:tab/>
      </w:r>
      <w:r>
        <w:rPr>
          <w:noProof/>
        </w:rPr>
        <w:t>Enumeration: UnitsLinearVelocity</w:t>
      </w:r>
      <w:r>
        <w:rPr>
          <w:noProof/>
        </w:rPr>
        <w:tab/>
      </w:r>
      <w:r>
        <w:rPr>
          <w:noProof/>
        </w:rPr>
        <w:fldChar w:fldCharType="begin"/>
      </w:r>
      <w:r>
        <w:rPr>
          <w:noProof/>
        </w:rPr>
        <w:instrText xml:space="preserve"> PAGEREF _Toc215062341 \h </w:instrText>
      </w:r>
      <w:r>
        <w:rPr>
          <w:noProof/>
        </w:rPr>
      </w:r>
      <w:r>
        <w:rPr>
          <w:noProof/>
        </w:rPr>
        <w:fldChar w:fldCharType="separate"/>
      </w:r>
      <w:r>
        <w:rPr>
          <w:noProof/>
        </w:rPr>
        <w:t>105</w:t>
      </w:r>
      <w:r>
        <w:rPr>
          <w:noProof/>
        </w:rPr>
        <w:fldChar w:fldCharType="end"/>
      </w:r>
    </w:p>
    <w:p w14:paraId="6584D182" w14:textId="6C39C95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6.1.6.3.33</w:t>
      </w:r>
      <w:r>
        <w:rPr>
          <w:rFonts w:asciiTheme="minorHAnsi" w:eastAsiaTheme="minorEastAsia" w:hAnsiTheme="minorHAnsi" w:cstheme="minorBidi"/>
          <w:noProof/>
          <w:kern w:val="2"/>
          <w:sz w:val="24"/>
          <w:szCs w:val="24"/>
          <w:lang w:val="en-US" w:eastAsia="zh-CN"/>
          <w14:ligatures w14:val="standardContextual"/>
        </w:rPr>
        <w:tab/>
      </w:r>
      <w:r>
        <w:rPr>
          <w:noProof/>
        </w:rPr>
        <w:t>Enumeration: Units</w:t>
      </w:r>
      <w:r w:rsidRPr="00F12F07">
        <w:rPr>
          <w:rFonts w:cs="Arial"/>
          <w:noProof/>
        </w:rPr>
        <w:t>Angular</w:t>
      </w:r>
      <w:r>
        <w:rPr>
          <w:noProof/>
        </w:rPr>
        <w:t>Velocity</w:t>
      </w:r>
      <w:r>
        <w:rPr>
          <w:noProof/>
        </w:rPr>
        <w:tab/>
      </w:r>
      <w:r>
        <w:rPr>
          <w:noProof/>
        </w:rPr>
        <w:fldChar w:fldCharType="begin"/>
      </w:r>
      <w:r>
        <w:rPr>
          <w:noProof/>
        </w:rPr>
        <w:instrText xml:space="preserve"> PAGEREF _Toc215062342 \h </w:instrText>
      </w:r>
      <w:r>
        <w:rPr>
          <w:noProof/>
        </w:rPr>
      </w:r>
      <w:r>
        <w:rPr>
          <w:noProof/>
        </w:rPr>
        <w:fldChar w:fldCharType="separate"/>
      </w:r>
      <w:r>
        <w:rPr>
          <w:noProof/>
        </w:rPr>
        <w:t>105</w:t>
      </w:r>
      <w:r>
        <w:rPr>
          <w:noProof/>
        </w:rPr>
        <w:fldChar w:fldCharType="end"/>
      </w:r>
    </w:p>
    <w:p w14:paraId="33665C71" w14:textId="7EB4A6F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6.1.6.4</w:t>
      </w:r>
      <w:r>
        <w:rPr>
          <w:rFonts w:asciiTheme="minorHAnsi" w:eastAsiaTheme="minorEastAsia" w:hAnsiTheme="minorHAnsi" w:cstheme="minorBidi"/>
          <w:noProof/>
          <w:kern w:val="2"/>
          <w:sz w:val="24"/>
          <w:szCs w:val="24"/>
          <w:lang w:val="en-US" w:eastAsia="zh-CN"/>
          <w14:ligatures w14:val="standardContextual"/>
        </w:rPr>
        <w:tab/>
      </w:r>
      <w:r>
        <w:rPr>
          <w:noProof/>
        </w:rPr>
        <w:t>Binary data</w:t>
      </w:r>
      <w:r>
        <w:rPr>
          <w:noProof/>
        </w:rPr>
        <w:tab/>
      </w:r>
      <w:r>
        <w:rPr>
          <w:noProof/>
        </w:rPr>
        <w:fldChar w:fldCharType="begin"/>
      </w:r>
      <w:r>
        <w:rPr>
          <w:noProof/>
        </w:rPr>
        <w:instrText xml:space="preserve"> PAGEREF _Toc215062343 \h </w:instrText>
      </w:r>
      <w:r>
        <w:rPr>
          <w:noProof/>
        </w:rPr>
      </w:r>
      <w:r>
        <w:rPr>
          <w:noProof/>
        </w:rPr>
        <w:fldChar w:fldCharType="separate"/>
      </w:r>
      <w:r>
        <w:rPr>
          <w:noProof/>
        </w:rPr>
        <w:t>105</w:t>
      </w:r>
      <w:r>
        <w:rPr>
          <w:noProof/>
        </w:rPr>
        <w:fldChar w:fldCharType="end"/>
      </w:r>
    </w:p>
    <w:p w14:paraId="78F52A52" w14:textId="01E34A1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6.1.6.4.1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Introduction</w:t>
      </w:r>
      <w:r>
        <w:rPr>
          <w:noProof/>
        </w:rPr>
        <w:tab/>
      </w:r>
      <w:r>
        <w:rPr>
          <w:noProof/>
        </w:rPr>
        <w:fldChar w:fldCharType="begin"/>
      </w:r>
      <w:r>
        <w:rPr>
          <w:noProof/>
        </w:rPr>
        <w:instrText xml:space="preserve"> PAGEREF _Toc215062344 \h </w:instrText>
      </w:r>
      <w:r>
        <w:rPr>
          <w:noProof/>
        </w:rPr>
      </w:r>
      <w:r>
        <w:rPr>
          <w:noProof/>
        </w:rPr>
        <w:fldChar w:fldCharType="separate"/>
      </w:r>
      <w:r>
        <w:rPr>
          <w:noProof/>
        </w:rPr>
        <w:t>105</w:t>
      </w:r>
      <w:r>
        <w:rPr>
          <w:noProof/>
        </w:rPr>
        <w:fldChar w:fldCharType="end"/>
      </w:r>
    </w:p>
    <w:p w14:paraId="706592BB" w14:textId="5CCBE9E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6.1.6.4.2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LPP Message</w:t>
      </w:r>
      <w:r>
        <w:rPr>
          <w:noProof/>
        </w:rPr>
        <w:tab/>
      </w:r>
      <w:r>
        <w:rPr>
          <w:noProof/>
        </w:rPr>
        <w:fldChar w:fldCharType="begin"/>
      </w:r>
      <w:r>
        <w:rPr>
          <w:noProof/>
        </w:rPr>
        <w:instrText xml:space="preserve"> PAGEREF _Toc215062345 \h </w:instrText>
      </w:r>
      <w:r>
        <w:rPr>
          <w:noProof/>
        </w:rPr>
      </w:r>
      <w:r>
        <w:rPr>
          <w:noProof/>
        </w:rPr>
        <w:fldChar w:fldCharType="separate"/>
      </w:r>
      <w:r>
        <w:rPr>
          <w:noProof/>
        </w:rPr>
        <w:t>105</w:t>
      </w:r>
      <w:r>
        <w:rPr>
          <w:noProof/>
        </w:rPr>
        <w:fldChar w:fldCharType="end"/>
      </w:r>
    </w:p>
    <w:p w14:paraId="03BB1563" w14:textId="4766FAA9"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6.1.7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_Toc215062346 \h </w:instrText>
      </w:r>
      <w:r>
        <w:rPr>
          <w:noProof/>
        </w:rPr>
      </w:r>
      <w:r>
        <w:rPr>
          <w:noProof/>
        </w:rPr>
        <w:fldChar w:fldCharType="separate"/>
      </w:r>
      <w:r>
        <w:rPr>
          <w:noProof/>
        </w:rPr>
        <w:t>106</w:t>
      </w:r>
      <w:r>
        <w:rPr>
          <w:noProof/>
        </w:rPr>
        <w:fldChar w:fldCharType="end"/>
      </w:r>
    </w:p>
    <w:p w14:paraId="3B301769" w14:textId="3DBE219A"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_Toc215062347 \h </w:instrText>
      </w:r>
      <w:r>
        <w:rPr>
          <w:noProof/>
        </w:rPr>
      </w:r>
      <w:r>
        <w:rPr>
          <w:noProof/>
        </w:rPr>
        <w:fldChar w:fldCharType="separate"/>
      </w:r>
      <w:r>
        <w:rPr>
          <w:noProof/>
        </w:rPr>
        <w:t>106</w:t>
      </w:r>
      <w:r>
        <w:rPr>
          <w:noProof/>
        </w:rPr>
        <w:fldChar w:fldCharType="end"/>
      </w:r>
    </w:p>
    <w:p w14:paraId="3EFEE392" w14:textId="417E700C"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_Toc215062348 \h </w:instrText>
      </w:r>
      <w:r>
        <w:rPr>
          <w:noProof/>
        </w:rPr>
      </w:r>
      <w:r>
        <w:rPr>
          <w:noProof/>
        </w:rPr>
        <w:fldChar w:fldCharType="separate"/>
      </w:r>
      <w:r>
        <w:rPr>
          <w:noProof/>
        </w:rPr>
        <w:t>106</w:t>
      </w:r>
      <w:r>
        <w:rPr>
          <w:noProof/>
        </w:rPr>
        <w:fldChar w:fldCharType="end"/>
      </w:r>
    </w:p>
    <w:p w14:paraId="536D3C5E" w14:textId="7325BB7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6.1.7.3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_Toc215062349 \h </w:instrText>
      </w:r>
      <w:r>
        <w:rPr>
          <w:noProof/>
        </w:rPr>
      </w:r>
      <w:r>
        <w:rPr>
          <w:noProof/>
        </w:rPr>
        <w:fldChar w:fldCharType="separate"/>
      </w:r>
      <w:r>
        <w:rPr>
          <w:noProof/>
        </w:rPr>
        <w:t>106</w:t>
      </w:r>
      <w:r>
        <w:rPr>
          <w:noProof/>
        </w:rPr>
        <w:fldChar w:fldCharType="end"/>
      </w:r>
    </w:p>
    <w:p w14:paraId="20B1C44F" w14:textId="7C909952"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6.1.8</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Security</w:t>
      </w:r>
      <w:r>
        <w:rPr>
          <w:noProof/>
        </w:rPr>
        <w:tab/>
      </w:r>
      <w:r>
        <w:rPr>
          <w:noProof/>
        </w:rPr>
        <w:fldChar w:fldCharType="begin"/>
      </w:r>
      <w:r>
        <w:rPr>
          <w:noProof/>
        </w:rPr>
        <w:instrText xml:space="preserve"> PAGEREF _Toc215062350 \h </w:instrText>
      </w:r>
      <w:r>
        <w:rPr>
          <w:noProof/>
        </w:rPr>
      </w:r>
      <w:r>
        <w:rPr>
          <w:noProof/>
        </w:rPr>
        <w:fldChar w:fldCharType="separate"/>
      </w:r>
      <w:r>
        <w:rPr>
          <w:noProof/>
        </w:rPr>
        <w:t>106</w:t>
      </w:r>
      <w:r>
        <w:rPr>
          <w:noProof/>
        </w:rPr>
        <w:fldChar w:fldCharType="end"/>
      </w:r>
    </w:p>
    <w:p w14:paraId="5EC4BC3A" w14:textId="6A48217F"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6.1.9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_Toc215062351 \h </w:instrText>
      </w:r>
      <w:r>
        <w:rPr>
          <w:noProof/>
        </w:rPr>
      </w:r>
      <w:r>
        <w:rPr>
          <w:noProof/>
        </w:rPr>
        <w:fldChar w:fldCharType="separate"/>
      </w:r>
      <w:r>
        <w:rPr>
          <w:noProof/>
        </w:rPr>
        <w:t>107</w:t>
      </w:r>
      <w:r>
        <w:rPr>
          <w:noProof/>
        </w:rPr>
        <w:fldChar w:fldCharType="end"/>
      </w:r>
    </w:p>
    <w:p w14:paraId="3C75D962" w14:textId="0830D4B0"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6.1.10</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HTTP redirection</w:t>
      </w:r>
      <w:r>
        <w:rPr>
          <w:noProof/>
        </w:rPr>
        <w:tab/>
      </w:r>
      <w:r>
        <w:rPr>
          <w:noProof/>
        </w:rPr>
        <w:fldChar w:fldCharType="begin"/>
      </w:r>
      <w:r>
        <w:rPr>
          <w:noProof/>
        </w:rPr>
        <w:instrText xml:space="preserve"> PAGEREF _Toc215062352 \h </w:instrText>
      </w:r>
      <w:r>
        <w:rPr>
          <w:noProof/>
        </w:rPr>
      </w:r>
      <w:r>
        <w:rPr>
          <w:noProof/>
        </w:rPr>
        <w:fldChar w:fldCharType="separate"/>
      </w:r>
      <w:r>
        <w:rPr>
          <w:noProof/>
        </w:rPr>
        <w:t>108</w:t>
      </w:r>
      <w:r>
        <w:rPr>
          <w:noProof/>
        </w:rPr>
        <w:fldChar w:fldCharType="end"/>
      </w:r>
    </w:p>
    <w:p w14:paraId="1021560D" w14:textId="6BD2D0FD"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lang w:eastAsia="zh-CN"/>
        </w:rPr>
        <w:t>6.2</w:t>
      </w:r>
      <w:r>
        <w:rPr>
          <w:rFonts w:asciiTheme="minorHAnsi" w:eastAsiaTheme="minorEastAsia" w:hAnsiTheme="minorHAnsi" w:cstheme="minorBidi"/>
          <w:noProof/>
          <w:kern w:val="2"/>
          <w:sz w:val="24"/>
          <w:szCs w:val="24"/>
          <w:lang w:val="en-US" w:eastAsia="zh-CN"/>
          <w14:ligatures w14:val="standardContextual"/>
        </w:rPr>
        <w:tab/>
      </w:r>
      <w:r>
        <w:rPr>
          <w:noProof/>
        </w:rPr>
        <w:t>Nlmf_Broadcast Service API</w:t>
      </w:r>
      <w:r>
        <w:rPr>
          <w:noProof/>
        </w:rPr>
        <w:tab/>
      </w:r>
      <w:r>
        <w:rPr>
          <w:noProof/>
        </w:rPr>
        <w:fldChar w:fldCharType="begin"/>
      </w:r>
      <w:r>
        <w:rPr>
          <w:noProof/>
        </w:rPr>
        <w:instrText xml:space="preserve"> PAGEREF _Toc215062353 \h </w:instrText>
      </w:r>
      <w:r>
        <w:rPr>
          <w:noProof/>
        </w:rPr>
      </w:r>
      <w:r>
        <w:rPr>
          <w:noProof/>
        </w:rPr>
        <w:fldChar w:fldCharType="separate"/>
      </w:r>
      <w:r>
        <w:rPr>
          <w:noProof/>
        </w:rPr>
        <w:t>109</w:t>
      </w:r>
      <w:r>
        <w:rPr>
          <w:noProof/>
        </w:rPr>
        <w:fldChar w:fldCharType="end"/>
      </w:r>
    </w:p>
    <w:p w14:paraId="69EEF534" w14:textId="04761DE9"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_Toc215062354 \h </w:instrText>
      </w:r>
      <w:r>
        <w:rPr>
          <w:noProof/>
        </w:rPr>
      </w:r>
      <w:r>
        <w:rPr>
          <w:noProof/>
        </w:rPr>
        <w:fldChar w:fldCharType="separate"/>
      </w:r>
      <w:r>
        <w:rPr>
          <w:noProof/>
        </w:rPr>
        <w:t>109</w:t>
      </w:r>
      <w:r>
        <w:rPr>
          <w:noProof/>
        </w:rPr>
        <w:fldChar w:fldCharType="end"/>
      </w:r>
    </w:p>
    <w:p w14:paraId="0F41CCD8" w14:textId="648A3B56"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_Toc215062355 \h </w:instrText>
      </w:r>
      <w:r>
        <w:rPr>
          <w:noProof/>
        </w:rPr>
      </w:r>
      <w:r>
        <w:rPr>
          <w:noProof/>
        </w:rPr>
        <w:fldChar w:fldCharType="separate"/>
      </w:r>
      <w:r>
        <w:rPr>
          <w:noProof/>
        </w:rPr>
        <w:t>109</w:t>
      </w:r>
      <w:r>
        <w:rPr>
          <w:noProof/>
        </w:rPr>
        <w:fldChar w:fldCharType="end"/>
      </w:r>
    </w:p>
    <w:p w14:paraId="6A5C4518" w14:textId="4B7D318C"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_Toc215062356 \h </w:instrText>
      </w:r>
      <w:r>
        <w:rPr>
          <w:noProof/>
        </w:rPr>
      </w:r>
      <w:r>
        <w:rPr>
          <w:noProof/>
        </w:rPr>
        <w:fldChar w:fldCharType="separate"/>
      </w:r>
      <w:r>
        <w:rPr>
          <w:noProof/>
        </w:rPr>
        <w:t>109</w:t>
      </w:r>
      <w:r>
        <w:rPr>
          <w:noProof/>
        </w:rPr>
        <w:fldChar w:fldCharType="end"/>
      </w:r>
    </w:p>
    <w:p w14:paraId="70D3A69F" w14:textId="3D1A44E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_Toc215062357 \h </w:instrText>
      </w:r>
      <w:r>
        <w:rPr>
          <w:noProof/>
        </w:rPr>
      </w:r>
      <w:r>
        <w:rPr>
          <w:noProof/>
        </w:rPr>
        <w:fldChar w:fldCharType="separate"/>
      </w:r>
      <w:r>
        <w:rPr>
          <w:noProof/>
        </w:rPr>
        <w:t>109</w:t>
      </w:r>
      <w:r>
        <w:rPr>
          <w:noProof/>
        </w:rPr>
        <w:fldChar w:fldCharType="end"/>
      </w:r>
    </w:p>
    <w:p w14:paraId="02AC1A1A" w14:textId="4D03670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_Toc215062358 \h </w:instrText>
      </w:r>
      <w:r>
        <w:rPr>
          <w:noProof/>
        </w:rPr>
      </w:r>
      <w:r>
        <w:rPr>
          <w:noProof/>
        </w:rPr>
        <w:fldChar w:fldCharType="separate"/>
      </w:r>
      <w:r>
        <w:rPr>
          <w:noProof/>
        </w:rPr>
        <w:t>109</w:t>
      </w:r>
      <w:r>
        <w:rPr>
          <w:noProof/>
        </w:rPr>
        <w:fldChar w:fldCharType="end"/>
      </w:r>
    </w:p>
    <w:p w14:paraId="1F720022" w14:textId="5298930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_Toc215062359 \h </w:instrText>
      </w:r>
      <w:r>
        <w:rPr>
          <w:noProof/>
        </w:rPr>
      </w:r>
      <w:r>
        <w:rPr>
          <w:noProof/>
        </w:rPr>
        <w:fldChar w:fldCharType="separate"/>
      </w:r>
      <w:r>
        <w:rPr>
          <w:noProof/>
        </w:rPr>
        <w:t>109</w:t>
      </w:r>
      <w:r>
        <w:rPr>
          <w:noProof/>
        </w:rPr>
        <w:fldChar w:fldCharType="end"/>
      </w:r>
    </w:p>
    <w:p w14:paraId="737BE407" w14:textId="5865CB03"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_Toc215062360 \h </w:instrText>
      </w:r>
      <w:r>
        <w:rPr>
          <w:noProof/>
        </w:rPr>
      </w:r>
      <w:r>
        <w:rPr>
          <w:noProof/>
        </w:rPr>
        <w:fldChar w:fldCharType="separate"/>
      </w:r>
      <w:r>
        <w:rPr>
          <w:noProof/>
        </w:rPr>
        <w:t>109</w:t>
      </w:r>
      <w:r>
        <w:rPr>
          <w:noProof/>
        </w:rPr>
        <w:fldChar w:fldCharType="end"/>
      </w:r>
    </w:p>
    <w:p w14:paraId="72E7E2EA" w14:textId="6C43993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_Toc215062361 \h </w:instrText>
      </w:r>
      <w:r>
        <w:rPr>
          <w:noProof/>
        </w:rPr>
      </w:r>
      <w:r>
        <w:rPr>
          <w:noProof/>
        </w:rPr>
        <w:fldChar w:fldCharType="separate"/>
      </w:r>
      <w:r>
        <w:rPr>
          <w:noProof/>
        </w:rPr>
        <w:t>109</w:t>
      </w:r>
      <w:r>
        <w:rPr>
          <w:noProof/>
        </w:rPr>
        <w:fldChar w:fldCharType="end"/>
      </w:r>
    </w:p>
    <w:p w14:paraId="44F92D4F" w14:textId="02F41A4B"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_Toc215062362 \h </w:instrText>
      </w:r>
      <w:r>
        <w:rPr>
          <w:noProof/>
        </w:rPr>
      </w:r>
      <w:r>
        <w:rPr>
          <w:noProof/>
        </w:rPr>
        <w:fldChar w:fldCharType="separate"/>
      </w:r>
      <w:r>
        <w:rPr>
          <w:noProof/>
        </w:rPr>
        <w:t>110</w:t>
      </w:r>
      <w:r>
        <w:rPr>
          <w:noProof/>
        </w:rPr>
        <w:fldChar w:fldCharType="end"/>
      </w:r>
    </w:p>
    <w:p w14:paraId="264C04BF" w14:textId="70D093C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_Toc215062363 \h </w:instrText>
      </w:r>
      <w:r>
        <w:rPr>
          <w:noProof/>
        </w:rPr>
      </w:r>
      <w:r>
        <w:rPr>
          <w:noProof/>
        </w:rPr>
        <w:fldChar w:fldCharType="separate"/>
      </w:r>
      <w:r>
        <w:rPr>
          <w:noProof/>
        </w:rPr>
        <w:t>110</w:t>
      </w:r>
      <w:r>
        <w:rPr>
          <w:noProof/>
        </w:rPr>
        <w:fldChar w:fldCharType="end"/>
      </w:r>
    </w:p>
    <w:p w14:paraId="4D5ECD15" w14:textId="3CBB8447"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_Toc215062364 \h </w:instrText>
      </w:r>
      <w:r>
        <w:rPr>
          <w:noProof/>
        </w:rPr>
      </w:r>
      <w:r>
        <w:rPr>
          <w:noProof/>
        </w:rPr>
        <w:fldChar w:fldCharType="separate"/>
      </w:r>
      <w:r>
        <w:rPr>
          <w:noProof/>
        </w:rPr>
        <w:t>110</w:t>
      </w:r>
      <w:r>
        <w:rPr>
          <w:noProof/>
        </w:rPr>
        <w:fldChar w:fldCharType="end"/>
      </w:r>
    </w:p>
    <w:p w14:paraId="48EE7339" w14:textId="0840E42D"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6.2.4.1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_Toc215062365 \h </w:instrText>
      </w:r>
      <w:r>
        <w:rPr>
          <w:noProof/>
        </w:rPr>
      </w:r>
      <w:r>
        <w:rPr>
          <w:noProof/>
        </w:rPr>
        <w:fldChar w:fldCharType="separate"/>
      </w:r>
      <w:r>
        <w:rPr>
          <w:noProof/>
        </w:rPr>
        <w:t>110</w:t>
      </w:r>
      <w:r>
        <w:rPr>
          <w:noProof/>
        </w:rPr>
        <w:fldChar w:fldCharType="end"/>
      </w:r>
    </w:p>
    <w:p w14:paraId="7EC72E51" w14:textId="55DBCF36"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6.2.4.4</w:t>
      </w:r>
      <w:r>
        <w:rPr>
          <w:rFonts w:asciiTheme="minorHAnsi" w:eastAsiaTheme="minorEastAsia" w:hAnsiTheme="minorHAnsi" w:cstheme="minorBidi"/>
          <w:noProof/>
          <w:kern w:val="2"/>
          <w:sz w:val="24"/>
          <w:szCs w:val="24"/>
          <w:lang w:val="en-US" w:eastAsia="zh-CN"/>
          <w14:ligatures w14:val="standardContextual"/>
        </w:rPr>
        <w:tab/>
      </w:r>
      <w:r>
        <w:rPr>
          <w:noProof/>
        </w:rPr>
        <w:t>Operation: cipher-key-data</w:t>
      </w:r>
      <w:r>
        <w:rPr>
          <w:noProof/>
        </w:rPr>
        <w:tab/>
      </w:r>
      <w:r>
        <w:rPr>
          <w:noProof/>
        </w:rPr>
        <w:fldChar w:fldCharType="begin"/>
      </w:r>
      <w:r>
        <w:rPr>
          <w:noProof/>
        </w:rPr>
        <w:instrText xml:space="preserve"> PAGEREF _Toc215062366 \h </w:instrText>
      </w:r>
      <w:r>
        <w:rPr>
          <w:noProof/>
        </w:rPr>
      </w:r>
      <w:r>
        <w:rPr>
          <w:noProof/>
        </w:rPr>
        <w:fldChar w:fldCharType="separate"/>
      </w:r>
      <w:r>
        <w:rPr>
          <w:noProof/>
        </w:rPr>
        <w:t>110</w:t>
      </w:r>
      <w:r>
        <w:rPr>
          <w:noProof/>
        </w:rPr>
        <w:fldChar w:fldCharType="end"/>
      </w:r>
    </w:p>
    <w:p w14:paraId="3A48C6BF" w14:textId="2E981D4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6.2.4.4.1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_Toc215062367 \h </w:instrText>
      </w:r>
      <w:r>
        <w:rPr>
          <w:noProof/>
        </w:rPr>
      </w:r>
      <w:r>
        <w:rPr>
          <w:noProof/>
        </w:rPr>
        <w:fldChar w:fldCharType="separate"/>
      </w:r>
      <w:r>
        <w:rPr>
          <w:noProof/>
        </w:rPr>
        <w:t>110</w:t>
      </w:r>
      <w:r>
        <w:rPr>
          <w:noProof/>
        </w:rPr>
        <w:fldChar w:fldCharType="end"/>
      </w:r>
    </w:p>
    <w:p w14:paraId="14FD67D4" w14:textId="2087920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6.2.4.4.2</w:t>
      </w:r>
      <w:r>
        <w:rPr>
          <w:rFonts w:asciiTheme="minorHAnsi" w:eastAsiaTheme="minorEastAsia" w:hAnsiTheme="minorHAnsi" w:cstheme="minorBidi"/>
          <w:noProof/>
          <w:kern w:val="2"/>
          <w:sz w:val="24"/>
          <w:szCs w:val="24"/>
          <w:lang w:val="en-US" w:eastAsia="zh-CN"/>
          <w14:ligatures w14:val="standardContextual"/>
        </w:rPr>
        <w:tab/>
      </w:r>
      <w:r>
        <w:rPr>
          <w:noProof/>
        </w:rPr>
        <w:t>Operation Definition</w:t>
      </w:r>
      <w:r>
        <w:rPr>
          <w:noProof/>
        </w:rPr>
        <w:tab/>
      </w:r>
      <w:r>
        <w:rPr>
          <w:noProof/>
        </w:rPr>
        <w:fldChar w:fldCharType="begin"/>
      </w:r>
      <w:r>
        <w:rPr>
          <w:noProof/>
        </w:rPr>
        <w:instrText xml:space="preserve"> PAGEREF _Toc215062368 \h </w:instrText>
      </w:r>
      <w:r>
        <w:rPr>
          <w:noProof/>
        </w:rPr>
      </w:r>
      <w:r>
        <w:rPr>
          <w:noProof/>
        </w:rPr>
        <w:fldChar w:fldCharType="separate"/>
      </w:r>
      <w:r>
        <w:rPr>
          <w:noProof/>
        </w:rPr>
        <w:t>110</w:t>
      </w:r>
      <w:r>
        <w:rPr>
          <w:noProof/>
        </w:rPr>
        <w:fldChar w:fldCharType="end"/>
      </w:r>
    </w:p>
    <w:p w14:paraId="5884ECB5" w14:textId="15CE5D79"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_Toc215062369 \h </w:instrText>
      </w:r>
      <w:r>
        <w:rPr>
          <w:noProof/>
        </w:rPr>
      </w:r>
      <w:r>
        <w:rPr>
          <w:noProof/>
        </w:rPr>
        <w:fldChar w:fldCharType="separate"/>
      </w:r>
      <w:r>
        <w:rPr>
          <w:noProof/>
        </w:rPr>
        <w:t>111</w:t>
      </w:r>
      <w:r>
        <w:rPr>
          <w:noProof/>
        </w:rPr>
        <w:fldChar w:fldCharType="end"/>
      </w:r>
    </w:p>
    <w:p w14:paraId="7E79BA89" w14:textId="67CC80E8"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6.2.5.1</w:t>
      </w:r>
      <w:r>
        <w:rPr>
          <w:rFonts w:asciiTheme="minorHAnsi" w:eastAsiaTheme="minorEastAsia" w:hAnsiTheme="minorHAnsi" w:cstheme="minorBidi"/>
          <w:noProof/>
          <w:kern w:val="2"/>
          <w:sz w:val="24"/>
          <w:szCs w:val="24"/>
          <w:lang w:val="en-US" w:eastAsia="zh-CN"/>
          <w14:ligatures w14:val="standardContextual"/>
        </w:rPr>
        <w:tab/>
      </w:r>
      <w:r>
        <w:rPr>
          <w:noProof/>
        </w:rPr>
        <w:t>CipheringKeyData</w:t>
      </w:r>
      <w:r>
        <w:rPr>
          <w:noProof/>
        </w:rPr>
        <w:tab/>
      </w:r>
      <w:r>
        <w:rPr>
          <w:noProof/>
        </w:rPr>
        <w:fldChar w:fldCharType="begin"/>
      </w:r>
      <w:r>
        <w:rPr>
          <w:noProof/>
        </w:rPr>
        <w:instrText xml:space="preserve"> PAGEREF _Toc215062370 \h </w:instrText>
      </w:r>
      <w:r>
        <w:rPr>
          <w:noProof/>
        </w:rPr>
      </w:r>
      <w:r>
        <w:rPr>
          <w:noProof/>
        </w:rPr>
        <w:fldChar w:fldCharType="separate"/>
      </w:r>
      <w:r>
        <w:rPr>
          <w:noProof/>
        </w:rPr>
        <w:t>111</w:t>
      </w:r>
      <w:r>
        <w:rPr>
          <w:noProof/>
        </w:rPr>
        <w:fldChar w:fldCharType="end"/>
      </w:r>
    </w:p>
    <w:p w14:paraId="1EF6115C" w14:textId="07BCD31C"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6.2.5.1.1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_Toc215062371 \h </w:instrText>
      </w:r>
      <w:r>
        <w:rPr>
          <w:noProof/>
        </w:rPr>
      </w:r>
      <w:r>
        <w:rPr>
          <w:noProof/>
        </w:rPr>
        <w:fldChar w:fldCharType="separate"/>
      </w:r>
      <w:r>
        <w:rPr>
          <w:noProof/>
        </w:rPr>
        <w:t>111</w:t>
      </w:r>
      <w:r>
        <w:rPr>
          <w:noProof/>
        </w:rPr>
        <w:fldChar w:fldCharType="end"/>
      </w:r>
    </w:p>
    <w:p w14:paraId="6104A600" w14:textId="594CD99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6.2.5.1.2</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_Toc215062372 \h </w:instrText>
      </w:r>
      <w:r>
        <w:rPr>
          <w:noProof/>
        </w:rPr>
      </w:r>
      <w:r>
        <w:rPr>
          <w:noProof/>
        </w:rPr>
        <w:fldChar w:fldCharType="separate"/>
      </w:r>
      <w:r>
        <w:rPr>
          <w:noProof/>
        </w:rPr>
        <w:t>111</w:t>
      </w:r>
      <w:r>
        <w:rPr>
          <w:noProof/>
        </w:rPr>
        <w:fldChar w:fldCharType="end"/>
      </w:r>
    </w:p>
    <w:p w14:paraId="0A6134F4" w14:textId="21F6789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6.2.5.1.3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_Toc215062373 \h </w:instrText>
      </w:r>
      <w:r>
        <w:rPr>
          <w:noProof/>
        </w:rPr>
      </w:r>
      <w:r>
        <w:rPr>
          <w:noProof/>
        </w:rPr>
        <w:fldChar w:fldCharType="separate"/>
      </w:r>
      <w:r>
        <w:rPr>
          <w:noProof/>
        </w:rPr>
        <w:t>112</w:t>
      </w:r>
      <w:r>
        <w:rPr>
          <w:noProof/>
        </w:rPr>
        <w:fldChar w:fldCharType="end"/>
      </w:r>
    </w:p>
    <w:p w14:paraId="4E393E25" w14:textId="696D4CD8"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_Toc215062374 \h </w:instrText>
      </w:r>
      <w:r>
        <w:rPr>
          <w:noProof/>
        </w:rPr>
      </w:r>
      <w:r>
        <w:rPr>
          <w:noProof/>
        </w:rPr>
        <w:fldChar w:fldCharType="separate"/>
      </w:r>
      <w:r>
        <w:rPr>
          <w:noProof/>
        </w:rPr>
        <w:t>113</w:t>
      </w:r>
      <w:r>
        <w:rPr>
          <w:noProof/>
        </w:rPr>
        <w:fldChar w:fldCharType="end"/>
      </w:r>
    </w:p>
    <w:p w14:paraId="0511F28D" w14:textId="600FC659"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_Toc215062375 \h </w:instrText>
      </w:r>
      <w:r>
        <w:rPr>
          <w:noProof/>
        </w:rPr>
      </w:r>
      <w:r>
        <w:rPr>
          <w:noProof/>
        </w:rPr>
        <w:fldChar w:fldCharType="separate"/>
      </w:r>
      <w:r>
        <w:rPr>
          <w:noProof/>
        </w:rPr>
        <w:t>113</w:t>
      </w:r>
      <w:r>
        <w:rPr>
          <w:noProof/>
        </w:rPr>
        <w:fldChar w:fldCharType="end"/>
      </w:r>
    </w:p>
    <w:p w14:paraId="1C92CE49" w14:textId="249D34C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6.2.6.2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Structured data types</w:t>
      </w:r>
      <w:r>
        <w:rPr>
          <w:noProof/>
        </w:rPr>
        <w:tab/>
      </w:r>
      <w:r>
        <w:rPr>
          <w:noProof/>
        </w:rPr>
        <w:fldChar w:fldCharType="begin"/>
      </w:r>
      <w:r>
        <w:rPr>
          <w:noProof/>
        </w:rPr>
        <w:instrText xml:space="preserve"> PAGEREF _Toc215062376 \h </w:instrText>
      </w:r>
      <w:r>
        <w:rPr>
          <w:noProof/>
        </w:rPr>
      </w:r>
      <w:r>
        <w:rPr>
          <w:noProof/>
        </w:rPr>
        <w:fldChar w:fldCharType="separate"/>
      </w:r>
      <w:r>
        <w:rPr>
          <w:noProof/>
        </w:rPr>
        <w:t>113</w:t>
      </w:r>
      <w:r>
        <w:rPr>
          <w:noProof/>
        </w:rPr>
        <w:fldChar w:fldCharType="end"/>
      </w:r>
    </w:p>
    <w:p w14:paraId="47008FCD" w14:textId="4B225CA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_Toc215062377 \h </w:instrText>
      </w:r>
      <w:r>
        <w:rPr>
          <w:noProof/>
        </w:rPr>
      </w:r>
      <w:r>
        <w:rPr>
          <w:noProof/>
        </w:rPr>
        <w:fldChar w:fldCharType="separate"/>
      </w:r>
      <w:r>
        <w:rPr>
          <w:noProof/>
        </w:rPr>
        <w:t>113</w:t>
      </w:r>
      <w:r>
        <w:rPr>
          <w:noProof/>
        </w:rPr>
        <w:fldChar w:fldCharType="end"/>
      </w:r>
    </w:p>
    <w:p w14:paraId="7B9977AC" w14:textId="7D63904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lastRenderedPageBreak/>
        <w:t>6.2.6.2.2</w:t>
      </w:r>
      <w:r>
        <w:rPr>
          <w:rFonts w:asciiTheme="minorHAnsi" w:eastAsiaTheme="minorEastAsia" w:hAnsiTheme="minorHAnsi" w:cstheme="minorBidi"/>
          <w:noProof/>
          <w:kern w:val="2"/>
          <w:sz w:val="24"/>
          <w:szCs w:val="24"/>
          <w:lang w:val="en-US" w:eastAsia="zh-CN"/>
          <w14:ligatures w14:val="standardContextual"/>
        </w:rPr>
        <w:tab/>
      </w:r>
      <w:r>
        <w:rPr>
          <w:noProof/>
        </w:rPr>
        <w:t>Type: CipheringKeyInfo</w:t>
      </w:r>
      <w:r>
        <w:rPr>
          <w:noProof/>
        </w:rPr>
        <w:tab/>
      </w:r>
      <w:r>
        <w:rPr>
          <w:noProof/>
        </w:rPr>
        <w:fldChar w:fldCharType="begin"/>
      </w:r>
      <w:r>
        <w:rPr>
          <w:noProof/>
        </w:rPr>
        <w:instrText xml:space="preserve"> PAGEREF _Toc215062378 \h </w:instrText>
      </w:r>
      <w:r>
        <w:rPr>
          <w:noProof/>
        </w:rPr>
      </w:r>
      <w:r>
        <w:rPr>
          <w:noProof/>
        </w:rPr>
        <w:fldChar w:fldCharType="separate"/>
      </w:r>
      <w:r>
        <w:rPr>
          <w:noProof/>
        </w:rPr>
        <w:t>114</w:t>
      </w:r>
      <w:r>
        <w:rPr>
          <w:noProof/>
        </w:rPr>
        <w:fldChar w:fldCharType="end"/>
      </w:r>
    </w:p>
    <w:p w14:paraId="4990F745" w14:textId="55ABC97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6.2.6.2.3</w:t>
      </w:r>
      <w:r>
        <w:rPr>
          <w:rFonts w:asciiTheme="minorHAnsi" w:eastAsiaTheme="minorEastAsia" w:hAnsiTheme="minorHAnsi" w:cstheme="minorBidi"/>
          <w:noProof/>
          <w:kern w:val="2"/>
          <w:sz w:val="24"/>
          <w:szCs w:val="24"/>
          <w:lang w:val="en-US" w:eastAsia="zh-CN"/>
          <w14:ligatures w14:val="standardContextual"/>
        </w:rPr>
        <w:tab/>
      </w:r>
      <w:r>
        <w:rPr>
          <w:noProof/>
        </w:rPr>
        <w:t>Type: CipheringKeyResponse</w:t>
      </w:r>
      <w:r>
        <w:rPr>
          <w:noProof/>
        </w:rPr>
        <w:tab/>
      </w:r>
      <w:r>
        <w:rPr>
          <w:noProof/>
        </w:rPr>
        <w:fldChar w:fldCharType="begin"/>
      </w:r>
      <w:r>
        <w:rPr>
          <w:noProof/>
        </w:rPr>
        <w:instrText xml:space="preserve"> PAGEREF _Toc215062379 \h </w:instrText>
      </w:r>
      <w:r>
        <w:rPr>
          <w:noProof/>
        </w:rPr>
      </w:r>
      <w:r>
        <w:rPr>
          <w:noProof/>
        </w:rPr>
        <w:fldChar w:fldCharType="separate"/>
      </w:r>
      <w:r>
        <w:rPr>
          <w:noProof/>
        </w:rPr>
        <w:t>114</w:t>
      </w:r>
      <w:r>
        <w:rPr>
          <w:noProof/>
        </w:rPr>
        <w:fldChar w:fldCharType="end"/>
      </w:r>
    </w:p>
    <w:p w14:paraId="596B0096" w14:textId="2A7F07D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6.2.6.2.4</w:t>
      </w:r>
      <w:r>
        <w:rPr>
          <w:rFonts w:asciiTheme="minorHAnsi" w:eastAsiaTheme="minorEastAsia" w:hAnsiTheme="minorHAnsi" w:cstheme="minorBidi"/>
          <w:noProof/>
          <w:kern w:val="2"/>
          <w:sz w:val="24"/>
          <w:szCs w:val="24"/>
          <w:lang w:val="en-US" w:eastAsia="zh-CN"/>
          <w14:ligatures w14:val="standardContextual"/>
        </w:rPr>
        <w:tab/>
      </w:r>
      <w:r>
        <w:rPr>
          <w:noProof/>
        </w:rPr>
        <w:t>Type: CipheringDataSet</w:t>
      </w:r>
      <w:r>
        <w:rPr>
          <w:noProof/>
        </w:rPr>
        <w:tab/>
      </w:r>
      <w:r>
        <w:rPr>
          <w:noProof/>
        </w:rPr>
        <w:fldChar w:fldCharType="begin"/>
      </w:r>
      <w:r>
        <w:rPr>
          <w:noProof/>
        </w:rPr>
        <w:instrText xml:space="preserve"> PAGEREF _Toc215062380 \h </w:instrText>
      </w:r>
      <w:r>
        <w:rPr>
          <w:noProof/>
        </w:rPr>
      </w:r>
      <w:r>
        <w:rPr>
          <w:noProof/>
        </w:rPr>
        <w:fldChar w:fldCharType="separate"/>
      </w:r>
      <w:r>
        <w:rPr>
          <w:noProof/>
        </w:rPr>
        <w:t>115</w:t>
      </w:r>
      <w:r>
        <w:rPr>
          <w:noProof/>
        </w:rPr>
        <w:fldChar w:fldCharType="end"/>
      </w:r>
    </w:p>
    <w:p w14:paraId="79025142" w14:textId="6443741E"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6.2.6.2.5</w:t>
      </w:r>
      <w:r>
        <w:rPr>
          <w:rFonts w:asciiTheme="minorHAnsi" w:eastAsiaTheme="minorEastAsia" w:hAnsiTheme="minorHAnsi" w:cstheme="minorBidi"/>
          <w:noProof/>
          <w:kern w:val="2"/>
          <w:sz w:val="24"/>
          <w:szCs w:val="24"/>
          <w:lang w:val="en-US" w:eastAsia="zh-CN"/>
          <w14:ligatures w14:val="standardContextual"/>
        </w:rPr>
        <w:tab/>
      </w:r>
      <w:r>
        <w:rPr>
          <w:noProof/>
        </w:rPr>
        <w:t>Type: CipheringSetReport</w:t>
      </w:r>
      <w:r>
        <w:rPr>
          <w:noProof/>
        </w:rPr>
        <w:tab/>
      </w:r>
      <w:r>
        <w:rPr>
          <w:noProof/>
        </w:rPr>
        <w:fldChar w:fldCharType="begin"/>
      </w:r>
      <w:r>
        <w:rPr>
          <w:noProof/>
        </w:rPr>
        <w:instrText xml:space="preserve"> PAGEREF _Toc215062381 \h </w:instrText>
      </w:r>
      <w:r>
        <w:rPr>
          <w:noProof/>
        </w:rPr>
      </w:r>
      <w:r>
        <w:rPr>
          <w:noProof/>
        </w:rPr>
        <w:fldChar w:fldCharType="separate"/>
      </w:r>
      <w:r>
        <w:rPr>
          <w:noProof/>
        </w:rPr>
        <w:t>121</w:t>
      </w:r>
      <w:r>
        <w:rPr>
          <w:noProof/>
        </w:rPr>
        <w:fldChar w:fldCharType="end"/>
      </w:r>
    </w:p>
    <w:p w14:paraId="68F437DA" w14:textId="1A72B309"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6.2.6.2.6</w:t>
      </w:r>
      <w:r>
        <w:rPr>
          <w:rFonts w:asciiTheme="minorHAnsi" w:eastAsiaTheme="minorEastAsia" w:hAnsiTheme="minorHAnsi" w:cstheme="minorBidi"/>
          <w:noProof/>
          <w:kern w:val="2"/>
          <w:sz w:val="24"/>
          <w:szCs w:val="24"/>
          <w:lang w:val="en-US" w:eastAsia="zh-CN"/>
          <w14:ligatures w14:val="standardContextual"/>
        </w:rPr>
        <w:tab/>
      </w:r>
      <w:r>
        <w:rPr>
          <w:noProof/>
        </w:rPr>
        <w:t>Type: CipherRequestData</w:t>
      </w:r>
      <w:r>
        <w:rPr>
          <w:noProof/>
        </w:rPr>
        <w:tab/>
      </w:r>
      <w:r>
        <w:rPr>
          <w:noProof/>
        </w:rPr>
        <w:fldChar w:fldCharType="begin"/>
      </w:r>
      <w:r>
        <w:rPr>
          <w:noProof/>
        </w:rPr>
        <w:instrText xml:space="preserve"> PAGEREF _Toc215062382 \h </w:instrText>
      </w:r>
      <w:r>
        <w:rPr>
          <w:noProof/>
        </w:rPr>
      </w:r>
      <w:r>
        <w:rPr>
          <w:noProof/>
        </w:rPr>
        <w:fldChar w:fldCharType="separate"/>
      </w:r>
      <w:r>
        <w:rPr>
          <w:noProof/>
        </w:rPr>
        <w:t>121</w:t>
      </w:r>
      <w:r>
        <w:rPr>
          <w:noProof/>
        </w:rPr>
        <w:fldChar w:fldCharType="end"/>
      </w:r>
    </w:p>
    <w:p w14:paraId="7C0F8F2B" w14:textId="04A8D36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6.2.6.2.7</w:t>
      </w:r>
      <w:r>
        <w:rPr>
          <w:rFonts w:asciiTheme="minorHAnsi" w:eastAsiaTheme="minorEastAsia" w:hAnsiTheme="minorHAnsi" w:cstheme="minorBidi"/>
          <w:noProof/>
          <w:kern w:val="2"/>
          <w:sz w:val="24"/>
          <w:szCs w:val="24"/>
          <w:lang w:val="en-US" w:eastAsia="zh-CN"/>
          <w14:ligatures w14:val="standardContextual"/>
        </w:rPr>
        <w:tab/>
      </w:r>
      <w:r>
        <w:rPr>
          <w:noProof/>
        </w:rPr>
        <w:t>Type: CipherResponseData</w:t>
      </w:r>
      <w:r>
        <w:rPr>
          <w:noProof/>
        </w:rPr>
        <w:tab/>
      </w:r>
      <w:r>
        <w:rPr>
          <w:noProof/>
        </w:rPr>
        <w:fldChar w:fldCharType="begin"/>
      </w:r>
      <w:r>
        <w:rPr>
          <w:noProof/>
        </w:rPr>
        <w:instrText xml:space="preserve"> PAGEREF _Toc215062383 \h </w:instrText>
      </w:r>
      <w:r>
        <w:rPr>
          <w:noProof/>
        </w:rPr>
      </w:r>
      <w:r>
        <w:rPr>
          <w:noProof/>
        </w:rPr>
        <w:fldChar w:fldCharType="separate"/>
      </w:r>
      <w:r>
        <w:rPr>
          <w:noProof/>
        </w:rPr>
        <w:t>121</w:t>
      </w:r>
      <w:r>
        <w:rPr>
          <w:noProof/>
        </w:rPr>
        <w:fldChar w:fldCharType="end"/>
      </w:r>
    </w:p>
    <w:p w14:paraId="7BF450D0" w14:textId="613A1DA1"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6.2.6.3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Simple data types and enumerations</w:t>
      </w:r>
      <w:r>
        <w:rPr>
          <w:noProof/>
        </w:rPr>
        <w:tab/>
      </w:r>
      <w:r>
        <w:rPr>
          <w:noProof/>
        </w:rPr>
        <w:fldChar w:fldCharType="begin"/>
      </w:r>
      <w:r>
        <w:rPr>
          <w:noProof/>
        </w:rPr>
        <w:instrText xml:space="preserve"> PAGEREF _Toc215062384 \h </w:instrText>
      </w:r>
      <w:r>
        <w:rPr>
          <w:noProof/>
        </w:rPr>
      </w:r>
      <w:r>
        <w:rPr>
          <w:noProof/>
        </w:rPr>
        <w:fldChar w:fldCharType="separate"/>
      </w:r>
      <w:r>
        <w:rPr>
          <w:noProof/>
        </w:rPr>
        <w:t>122</w:t>
      </w:r>
      <w:r>
        <w:rPr>
          <w:noProof/>
        </w:rPr>
        <w:fldChar w:fldCharType="end"/>
      </w:r>
    </w:p>
    <w:p w14:paraId="66CD46DA" w14:textId="5790E976"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_Toc215062385 \h </w:instrText>
      </w:r>
      <w:r>
        <w:rPr>
          <w:noProof/>
        </w:rPr>
      </w:r>
      <w:r>
        <w:rPr>
          <w:noProof/>
        </w:rPr>
        <w:fldChar w:fldCharType="separate"/>
      </w:r>
      <w:r>
        <w:rPr>
          <w:noProof/>
        </w:rPr>
        <w:t>122</w:t>
      </w:r>
      <w:r>
        <w:rPr>
          <w:noProof/>
        </w:rPr>
        <w:fldChar w:fldCharType="end"/>
      </w:r>
    </w:p>
    <w:p w14:paraId="6C240CCF" w14:textId="10E50E4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_Toc215062386 \h </w:instrText>
      </w:r>
      <w:r>
        <w:rPr>
          <w:noProof/>
        </w:rPr>
      </w:r>
      <w:r>
        <w:rPr>
          <w:noProof/>
        </w:rPr>
        <w:fldChar w:fldCharType="separate"/>
      </w:r>
      <w:r>
        <w:rPr>
          <w:noProof/>
        </w:rPr>
        <w:t>122</w:t>
      </w:r>
      <w:r>
        <w:rPr>
          <w:noProof/>
        </w:rPr>
        <w:fldChar w:fldCharType="end"/>
      </w:r>
    </w:p>
    <w:p w14:paraId="3E0C4574" w14:textId="69DE220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6.2.6.3.3</w:t>
      </w:r>
      <w:r>
        <w:rPr>
          <w:rFonts w:asciiTheme="minorHAnsi" w:eastAsiaTheme="minorEastAsia" w:hAnsiTheme="minorHAnsi" w:cstheme="minorBidi"/>
          <w:noProof/>
          <w:kern w:val="2"/>
          <w:sz w:val="24"/>
          <w:szCs w:val="24"/>
          <w:lang w:val="en-US" w:eastAsia="zh-CN"/>
          <w14:ligatures w14:val="standardContextual"/>
        </w:rPr>
        <w:tab/>
      </w:r>
      <w:r>
        <w:rPr>
          <w:noProof/>
        </w:rPr>
        <w:t>Enumeration: StorageOutcome</w:t>
      </w:r>
      <w:r>
        <w:rPr>
          <w:noProof/>
        </w:rPr>
        <w:tab/>
      </w:r>
      <w:r>
        <w:rPr>
          <w:noProof/>
        </w:rPr>
        <w:fldChar w:fldCharType="begin"/>
      </w:r>
      <w:r>
        <w:rPr>
          <w:noProof/>
        </w:rPr>
        <w:instrText xml:space="preserve"> PAGEREF _Toc215062387 \h </w:instrText>
      </w:r>
      <w:r>
        <w:rPr>
          <w:noProof/>
        </w:rPr>
      </w:r>
      <w:r>
        <w:rPr>
          <w:noProof/>
        </w:rPr>
        <w:fldChar w:fldCharType="separate"/>
      </w:r>
      <w:r>
        <w:rPr>
          <w:noProof/>
        </w:rPr>
        <w:t>122</w:t>
      </w:r>
      <w:r>
        <w:rPr>
          <w:noProof/>
        </w:rPr>
        <w:fldChar w:fldCharType="end"/>
      </w:r>
    </w:p>
    <w:p w14:paraId="77D14E7A" w14:textId="20865A6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6.2.6.3.4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DataAvailability</w:t>
      </w:r>
      <w:r>
        <w:rPr>
          <w:noProof/>
        </w:rPr>
        <w:tab/>
      </w:r>
      <w:r>
        <w:rPr>
          <w:noProof/>
        </w:rPr>
        <w:fldChar w:fldCharType="begin"/>
      </w:r>
      <w:r>
        <w:rPr>
          <w:noProof/>
        </w:rPr>
        <w:instrText xml:space="preserve"> PAGEREF _Toc215062388 \h </w:instrText>
      </w:r>
      <w:r>
        <w:rPr>
          <w:noProof/>
        </w:rPr>
      </w:r>
      <w:r>
        <w:rPr>
          <w:noProof/>
        </w:rPr>
        <w:fldChar w:fldCharType="separate"/>
      </w:r>
      <w:r>
        <w:rPr>
          <w:noProof/>
        </w:rPr>
        <w:t>122</w:t>
      </w:r>
      <w:r>
        <w:rPr>
          <w:noProof/>
        </w:rPr>
        <w:fldChar w:fldCharType="end"/>
      </w:r>
    </w:p>
    <w:p w14:paraId="33BC8845" w14:textId="6305848F"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6.2.7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_Toc215062389 \h </w:instrText>
      </w:r>
      <w:r>
        <w:rPr>
          <w:noProof/>
        </w:rPr>
      </w:r>
      <w:r>
        <w:rPr>
          <w:noProof/>
        </w:rPr>
        <w:fldChar w:fldCharType="separate"/>
      </w:r>
      <w:r>
        <w:rPr>
          <w:noProof/>
        </w:rPr>
        <w:t>122</w:t>
      </w:r>
      <w:r>
        <w:rPr>
          <w:noProof/>
        </w:rPr>
        <w:fldChar w:fldCharType="end"/>
      </w:r>
    </w:p>
    <w:p w14:paraId="62C492E9" w14:textId="5D9227CA"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_Toc215062390 \h </w:instrText>
      </w:r>
      <w:r>
        <w:rPr>
          <w:noProof/>
        </w:rPr>
      </w:r>
      <w:r>
        <w:rPr>
          <w:noProof/>
        </w:rPr>
        <w:fldChar w:fldCharType="separate"/>
      </w:r>
      <w:r>
        <w:rPr>
          <w:noProof/>
        </w:rPr>
        <w:t>122</w:t>
      </w:r>
      <w:r>
        <w:rPr>
          <w:noProof/>
        </w:rPr>
        <w:fldChar w:fldCharType="end"/>
      </w:r>
    </w:p>
    <w:p w14:paraId="2A44D84D" w14:textId="5CCA85FE"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_Toc215062391 \h </w:instrText>
      </w:r>
      <w:r>
        <w:rPr>
          <w:noProof/>
        </w:rPr>
      </w:r>
      <w:r>
        <w:rPr>
          <w:noProof/>
        </w:rPr>
        <w:fldChar w:fldCharType="separate"/>
      </w:r>
      <w:r>
        <w:rPr>
          <w:noProof/>
        </w:rPr>
        <w:t>122</w:t>
      </w:r>
      <w:r>
        <w:rPr>
          <w:noProof/>
        </w:rPr>
        <w:fldChar w:fldCharType="end"/>
      </w:r>
    </w:p>
    <w:p w14:paraId="2E2ACBC7" w14:textId="265FCF1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6.2.7.3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_Toc215062392 \h </w:instrText>
      </w:r>
      <w:r>
        <w:rPr>
          <w:noProof/>
        </w:rPr>
      </w:r>
      <w:r>
        <w:rPr>
          <w:noProof/>
        </w:rPr>
        <w:fldChar w:fldCharType="separate"/>
      </w:r>
      <w:r>
        <w:rPr>
          <w:noProof/>
        </w:rPr>
        <w:t>123</w:t>
      </w:r>
      <w:r>
        <w:rPr>
          <w:noProof/>
        </w:rPr>
        <w:fldChar w:fldCharType="end"/>
      </w:r>
    </w:p>
    <w:p w14:paraId="3AD867E9" w14:textId="55137AFB"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6.2.8</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Security</w:t>
      </w:r>
      <w:r>
        <w:rPr>
          <w:noProof/>
        </w:rPr>
        <w:tab/>
      </w:r>
      <w:r>
        <w:rPr>
          <w:noProof/>
        </w:rPr>
        <w:fldChar w:fldCharType="begin"/>
      </w:r>
      <w:r>
        <w:rPr>
          <w:noProof/>
        </w:rPr>
        <w:instrText xml:space="preserve"> PAGEREF _Toc215062393 \h </w:instrText>
      </w:r>
      <w:r>
        <w:rPr>
          <w:noProof/>
        </w:rPr>
      </w:r>
      <w:r>
        <w:rPr>
          <w:noProof/>
        </w:rPr>
        <w:fldChar w:fldCharType="separate"/>
      </w:r>
      <w:r>
        <w:rPr>
          <w:noProof/>
        </w:rPr>
        <w:t>123</w:t>
      </w:r>
      <w:r>
        <w:rPr>
          <w:noProof/>
        </w:rPr>
        <w:fldChar w:fldCharType="end"/>
      </w:r>
    </w:p>
    <w:p w14:paraId="1B172E96" w14:textId="30215D8E"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lang w:eastAsia="zh-CN"/>
        </w:rPr>
        <w:t>6.2.9</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_Toc215062394 \h </w:instrText>
      </w:r>
      <w:r>
        <w:rPr>
          <w:noProof/>
        </w:rPr>
      </w:r>
      <w:r>
        <w:rPr>
          <w:noProof/>
        </w:rPr>
        <w:fldChar w:fldCharType="separate"/>
      </w:r>
      <w:r>
        <w:rPr>
          <w:noProof/>
        </w:rPr>
        <w:t>123</w:t>
      </w:r>
      <w:r>
        <w:rPr>
          <w:noProof/>
        </w:rPr>
        <w:fldChar w:fldCharType="end"/>
      </w:r>
    </w:p>
    <w:p w14:paraId="6362FB45" w14:textId="5638A9C9"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6.2.10</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HTTP redirection</w:t>
      </w:r>
      <w:r>
        <w:rPr>
          <w:noProof/>
        </w:rPr>
        <w:tab/>
      </w:r>
      <w:r>
        <w:rPr>
          <w:noProof/>
        </w:rPr>
        <w:fldChar w:fldCharType="begin"/>
      </w:r>
      <w:r>
        <w:rPr>
          <w:noProof/>
        </w:rPr>
        <w:instrText xml:space="preserve"> PAGEREF _Toc215062395 \h </w:instrText>
      </w:r>
      <w:r>
        <w:rPr>
          <w:noProof/>
        </w:rPr>
      </w:r>
      <w:r>
        <w:rPr>
          <w:noProof/>
        </w:rPr>
        <w:fldChar w:fldCharType="separate"/>
      </w:r>
      <w:r>
        <w:rPr>
          <w:noProof/>
        </w:rPr>
        <w:t>123</w:t>
      </w:r>
      <w:r>
        <w:rPr>
          <w:noProof/>
        </w:rPr>
        <w:fldChar w:fldCharType="end"/>
      </w:r>
    </w:p>
    <w:p w14:paraId="674E6A8B" w14:textId="7B42B6EA" w:rsidR="00173D1E" w:rsidRDefault="00173D1E">
      <w:pPr>
        <w:pStyle w:val="TOC2"/>
        <w:rPr>
          <w:rFonts w:asciiTheme="minorHAnsi" w:eastAsiaTheme="minorEastAsia" w:hAnsiTheme="minorHAnsi" w:cstheme="minorBidi"/>
          <w:noProof/>
          <w:kern w:val="2"/>
          <w:sz w:val="24"/>
          <w:szCs w:val="24"/>
          <w:lang w:val="en-US" w:eastAsia="zh-CN"/>
          <w14:ligatures w14:val="standardContextual"/>
        </w:rPr>
      </w:pPr>
      <w:r>
        <w:rPr>
          <w:noProof/>
        </w:rPr>
        <w:t>6.3</w:t>
      </w:r>
      <w:r>
        <w:rPr>
          <w:rFonts w:asciiTheme="minorHAnsi" w:eastAsiaTheme="minorEastAsia" w:hAnsiTheme="minorHAnsi" w:cstheme="minorBidi"/>
          <w:noProof/>
          <w:kern w:val="2"/>
          <w:sz w:val="24"/>
          <w:szCs w:val="24"/>
          <w:lang w:val="en-US" w:eastAsia="zh-CN"/>
          <w14:ligatures w14:val="standardContextual"/>
        </w:rPr>
        <w:tab/>
      </w:r>
      <w:r>
        <w:rPr>
          <w:noProof/>
        </w:rPr>
        <w:t>Nlmf_DataExposure Service API</w:t>
      </w:r>
      <w:r>
        <w:rPr>
          <w:noProof/>
        </w:rPr>
        <w:tab/>
      </w:r>
      <w:r>
        <w:rPr>
          <w:noProof/>
        </w:rPr>
        <w:fldChar w:fldCharType="begin"/>
      </w:r>
      <w:r>
        <w:rPr>
          <w:noProof/>
        </w:rPr>
        <w:instrText xml:space="preserve"> PAGEREF _Toc215062396 \h </w:instrText>
      </w:r>
      <w:r>
        <w:rPr>
          <w:noProof/>
        </w:rPr>
      </w:r>
      <w:r>
        <w:rPr>
          <w:noProof/>
        </w:rPr>
        <w:fldChar w:fldCharType="separate"/>
      </w:r>
      <w:r>
        <w:rPr>
          <w:noProof/>
        </w:rPr>
        <w:t>123</w:t>
      </w:r>
      <w:r>
        <w:rPr>
          <w:noProof/>
        </w:rPr>
        <w:fldChar w:fldCharType="end"/>
      </w:r>
    </w:p>
    <w:p w14:paraId="465A4697" w14:textId="6FCFFC5D"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6.3.1</w:t>
      </w:r>
      <w:r>
        <w:rPr>
          <w:rFonts w:asciiTheme="minorHAnsi" w:eastAsiaTheme="minorEastAsia" w:hAnsiTheme="minorHAnsi" w:cstheme="minorBidi"/>
          <w:noProof/>
          <w:kern w:val="2"/>
          <w:sz w:val="24"/>
          <w:szCs w:val="24"/>
          <w:lang w:val="en-US" w:eastAsia="zh-CN"/>
          <w14:ligatures w14:val="standardContextual"/>
        </w:rPr>
        <w:tab/>
      </w:r>
      <w:r>
        <w:rPr>
          <w:noProof/>
        </w:rPr>
        <w:t>API URI</w:t>
      </w:r>
      <w:r>
        <w:rPr>
          <w:noProof/>
        </w:rPr>
        <w:tab/>
      </w:r>
      <w:r>
        <w:rPr>
          <w:noProof/>
        </w:rPr>
        <w:fldChar w:fldCharType="begin"/>
      </w:r>
      <w:r>
        <w:rPr>
          <w:noProof/>
        </w:rPr>
        <w:instrText xml:space="preserve"> PAGEREF _Toc215062397 \h </w:instrText>
      </w:r>
      <w:r>
        <w:rPr>
          <w:noProof/>
        </w:rPr>
      </w:r>
      <w:r>
        <w:rPr>
          <w:noProof/>
        </w:rPr>
        <w:fldChar w:fldCharType="separate"/>
      </w:r>
      <w:r>
        <w:rPr>
          <w:noProof/>
        </w:rPr>
        <w:t>123</w:t>
      </w:r>
      <w:r>
        <w:rPr>
          <w:noProof/>
        </w:rPr>
        <w:fldChar w:fldCharType="end"/>
      </w:r>
    </w:p>
    <w:p w14:paraId="1052DE82" w14:textId="4A08C1B2"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6.3.2</w:t>
      </w:r>
      <w:r>
        <w:rPr>
          <w:rFonts w:asciiTheme="minorHAnsi" w:eastAsiaTheme="minorEastAsia" w:hAnsiTheme="minorHAnsi" w:cstheme="minorBidi"/>
          <w:noProof/>
          <w:kern w:val="2"/>
          <w:sz w:val="24"/>
          <w:szCs w:val="24"/>
          <w:lang w:val="en-US" w:eastAsia="zh-CN"/>
          <w14:ligatures w14:val="standardContextual"/>
        </w:rPr>
        <w:tab/>
      </w:r>
      <w:r>
        <w:rPr>
          <w:noProof/>
        </w:rPr>
        <w:t>Usage of HTTP</w:t>
      </w:r>
      <w:r>
        <w:rPr>
          <w:noProof/>
        </w:rPr>
        <w:tab/>
      </w:r>
      <w:r>
        <w:rPr>
          <w:noProof/>
        </w:rPr>
        <w:fldChar w:fldCharType="begin"/>
      </w:r>
      <w:r>
        <w:rPr>
          <w:noProof/>
        </w:rPr>
        <w:instrText xml:space="preserve"> PAGEREF _Toc215062398 \h </w:instrText>
      </w:r>
      <w:r>
        <w:rPr>
          <w:noProof/>
        </w:rPr>
      </w:r>
      <w:r>
        <w:rPr>
          <w:noProof/>
        </w:rPr>
        <w:fldChar w:fldCharType="separate"/>
      </w:r>
      <w:r>
        <w:rPr>
          <w:noProof/>
        </w:rPr>
        <w:t>124</w:t>
      </w:r>
      <w:r>
        <w:rPr>
          <w:noProof/>
        </w:rPr>
        <w:fldChar w:fldCharType="end"/>
      </w:r>
    </w:p>
    <w:p w14:paraId="562ED7EC" w14:textId="6CC4FD25"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6.3.2.1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_Toc215062399 \h </w:instrText>
      </w:r>
      <w:r>
        <w:rPr>
          <w:noProof/>
        </w:rPr>
      </w:r>
      <w:r>
        <w:rPr>
          <w:noProof/>
        </w:rPr>
        <w:fldChar w:fldCharType="separate"/>
      </w:r>
      <w:r>
        <w:rPr>
          <w:noProof/>
        </w:rPr>
        <w:t>124</w:t>
      </w:r>
      <w:r>
        <w:rPr>
          <w:noProof/>
        </w:rPr>
        <w:fldChar w:fldCharType="end"/>
      </w:r>
    </w:p>
    <w:p w14:paraId="5E1E6980" w14:textId="480C25BA"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6.3.2.2</w:t>
      </w:r>
      <w:r>
        <w:rPr>
          <w:rFonts w:asciiTheme="minorHAnsi" w:eastAsiaTheme="minorEastAsia" w:hAnsiTheme="minorHAnsi" w:cstheme="minorBidi"/>
          <w:noProof/>
          <w:kern w:val="2"/>
          <w:sz w:val="24"/>
          <w:szCs w:val="24"/>
          <w:lang w:val="en-US" w:eastAsia="zh-CN"/>
          <w14:ligatures w14:val="standardContextual"/>
        </w:rPr>
        <w:tab/>
      </w:r>
      <w:r>
        <w:rPr>
          <w:noProof/>
        </w:rPr>
        <w:t>HTTP Standard Headers</w:t>
      </w:r>
      <w:r>
        <w:rPr>
          <w:noProof/>
        </w:rPr>
        <w:tab/>
      </w:r>
      <w:r>
        <w:rPr>
          <w:noProof/>
        </w:rPr>
        <w:fldChar w:fldCharType="begin"/>
      </w:r>
      <w:r>
        <w:rPr>
          <w:noProof/>
        </w:rPr>
        <w:instrText xml:space="preserve"> PAGEREF _Toc215062400 \h </w:instrText>
      </w:r>
      <w:r>
        <w:rPr>
          <w:noProof/>
        </w:rPr>
      </w:r>
      <w:r>
        <w:rPr>
          <w:noProof/>
        </w:rPr>
        <w:fldChar w:fldCharType="separate"/>
      </w:r>
      <w:r>
        <w:rPr>
          <w:noProof/>
        </w:rPr>
        <w:t>124</w:t>
      </w:r>
      <w:r>
        <w:rPr>
          <w:noProof/>
        </w:rPr>
        <w:fldChar w:fldCharType="end"/>
      </w:r>
    </w:p>
    <w:p w14:paraId="4FC23B80" w14:textId="2A45D82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6.3.2.2.1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_Toc215062401 \h </w:instrText>
      </w:r>
      <w:r>
        <w:rPr>
          <w:noProof/>
        </w:rPr>
      </w:r>
      <w:r>
        <w:rPr>
          <w:noProof/>
        </w:rPr>
        <w:fldChar w:fldCharType="separate"/>
      </w:r>
      <w:r>
        <w:rPr>
          <w:noProof/>
        </w:rPr>
        <w:t>124</w:t>
      </w:r>
      <w:r>
        <w:rPr>
          <w:noProof/>
        </w:rPr>
        <w:fldChar w:fldCharType="end"/>
      </w:r>
    </w:p>
    <w:p w14:paraId="69717BD5" w14:textId="1CB86CC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6.3.2.2.2</w:t>
      </w:r>
      <w:r>
        <w:rPr>
          <w:rFonts w:asciiTheme="minorHAnsi" w:eastAsiaTheme="minorEastAsia" w:hAnsiTheme="minorHAnsi" w:cstheme="minorBidi"/>
          <w:noProof/>
          <w:kern w:val="2"/>
          <w:sz w:val="24"/>
          <w:szCs w:val="24"/>
          <w:lang w:val="en-US" w:eastAsia="zh-CN"/>
          <w14:ligatures w14:val="standardContextual"/>
        </w:rPr>
        <w:tab/>
      </w:r>
      <w:r>
        <w:rPr>
          <w:noProof/>
        </w:rPr>
        <w:t>Content type</w:t>
      </w:r>
      <w:r>
        <w:rPr>
          <w:noProof/>
        </w:rPr>
        <w:tab/>
      </w:r>
      <w:r>
        <w:rPr>
          <w:noProof/>
        </w:rPr>
        <w:fldChar w:fldCharType="begin"/>
      </w:r>
      <w:r>
        <w:rPr>
          <w:noProof/>
        </w:rPr>
        <w:instrText xml:space="preserve"> PAGEREF _Toc215062402 \h </w:instrText>
      </w:r>
      <w:r>
        <w:rPr>
          <w:noProof/>
        </w:rPr>
      </w:r>
      <w:r>
        <w:rPr>
          <w:noProof/>
        </w:rPr>
        <w:fldChar w:fldCharType="separate"/>
      </w:r>
      <w:r>
        <w:rPr>
          <w:noProof/>
        </w:rPr>
        <w:t>124</w:t>
      </w:r>
      <w:r>
        <w:rPr>
          <w:noProof/>
        </w:rPr>
        <w:fldChar w:fldCharType="end"/>
      </w:r>
    </w:p>
    <w:p w14:paraId="41A88E85" w14:textId="79F02816"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6.3.2.3</w:t>
      </w:r>
      <w:r>
        <w:rPr>
          <w:rFonts w:asciiTheme="minorHAnsi" w:eastAsiaTheme="minorEastAsia" w:hAnsiTheme="minorHAnsi" w:cstheme="minorBidi"/>
          <w:noProof/>
          <w:kern w:val="2"/>
          <w:sz w:val="24"/>
          <w:szCs w:val="24"/>
          <w:lang w:val="en-US" w:eastAsia="zh-CN"/>
          <w14:ligatures w14:val="standardContextual"/>
        </w:rPr>
        <w:tab/>
      </w:r>
      <w:r>
        <w:rPr>
          <w:noProof/>
        </w:rPr>
        <w:t>HTTP custom headers</w:t>
      </w:r>
      <w:r>
        <w:rPr>
          <w:noProof/>
        </w:rPr>
        <w:tab/>
      </w:r>
      <w:r>
        <w:rPr>
          <w:noProof/>
        </w:rPr>
        <w:fldChar w:fldCharType="begin"/>
      </w:r>
      <w:r>
        <w:rPr>
          <w:noProof/>
        </w:rPr>
        <w:instrText xml:space="preserve"> PAGEREF _Toc215062403 \h </w:instrText>
      </w:r>
      <w:r>
        <w:rPr>
          <w:noProof/>
        </w:rPr>
      </w:r>
      <w:r>
        <w:rPr>
          <w:noProof/>
        </w:rPr>
        <w:fldChar w:fldCharType="separate"/>
      </w:r>
      <w:r>
        <w:rPr>
          <w:noProof/>
        </w:rPr>
        <w:t>124</w:t>
      </w:r>
      <w:r>
        <w:rPr>
          <w:noProof/>
        </w:rPr>
        <w:fldChar w:fldCharType="end"/>
      </w:r>
    </w:p>
    <w:p w14:paraId="7A704C9E" w14:textId="3F0EABF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6.3.2.3.1</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General</w:t>
      </w:r>
      <w:r>
        <w:rPr>
          <w:noProof/>
        </w:rPr>
        <w:tab/>
      </w:r>
      <w:r>
        <w:rPr>
          <w:noProof/>
        </w:rPr>
        <w:fldChar w:fldCharType="begin"/>
      </w:r>
      <w:r>
        <w:rPr>
          <w:noProof/>
        </w:rPr>
        <w:instrText xml:space="preserve"> PAGEREF _Toc215062404 \h </w:instrText>
      </w:r>
      <w:r>
        <w:rPr>
          <w:noProof/>
        </w:rPr>
      </w:r>
      <w:r>
        <w:rPr>
          <w:noProof/>
        </w:rPr>
        <w:fldChar w:fldCharType="separate"/>
      </w:r>
      <w:r>
        <w:rPr>
          <w:noProof/>
        </w:rPr>
        <w:t>124</w:t>
      </w:r>
      <w:r>
        <w:rPr>
          <w:noProof/>
        </w:rPr>
        <w:fldChar w:fldCharType="end"/>
      </w:r>
    </w:p>
    <w:p w14:paraId="41385477" w14:textId="34938CF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6.3.2.4</w:t>
      </w:r>
      <w:r>
        <w:rPr>
          <w:rFonts w:asciiTheme="minorHAnsi" w:eastAsiaTheme="minorEastAsia" w:hAnsiTheme="minorHAnsi" w:cstheme="minorBidi"/>
          <w:noProof/>
          <w:kern w:val="2"/>
          <w:sz w:val="24"/>
          <w:szCs w:val="24"/>
          <w:lang w:val="en-US" w:eastAsia="zh-CN"/>
          <w14:ligatures w14:val="standardContextual"/>
        </w:rPr>
        <w:tab/>
      </w:r>
      <w:r>
        <w:rPr>
          <w:noProof/>
        </w:rPr>
        <w:t>HTTP multipart messages</w:t>
      </w:r>
      <w:r>
        <w:rPr>
          <w:noProof/>
        </w:rPr>
        <w:tab/>
      </w:r>
      <w:r>
        <w:rPr>
          <w:noProof/>
        </w:rPr>
        <w:fldChar w:fldCharType="begin"/>
      </w:r>
      <w:r>
        <w:rPr>
          <w:noProof/>
        </w:rPr>
        <w:instrText xml:space="preserve"> PAGEREF _Toc215062405 \h </w:instrText>
      </w:r>
      <w:r>
        <w:rPr>
          <w:noProof/>
        </w:rPr>
      </w:r>
      <w:r>
        <w:rPr>
          <w:noProof/>
        </w:rPr>
        <w:fldChar w:fldCharType="separate"/>
      </w:r>
      <w:r>
        <w:rPr>
          <w:noProof/>
        </w:rPr>
        <w:t>124</w:t>
      </w:r>
      <w:r>
        <w:rPr>
          <w:noProof/>
        </w:rPr>
        <w:fldChar w:fldCharType="end"/>
      </w:r>
    </w:p>
    <w:p w14:paraId="290D37DE" w14:textId="70B51095"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6.3.3</w:t>
      </w:r>
      <w:r>
        <w:rPr>
          <w:rFonts w:asciiTheme="minorHAnsi" w:eastAsiaTheme="minorEastAsia" w:hAnsiTheme="minorHAnsi" w:cstheme="minorBidi"/>
          <w:noProof/>
          <w:kern w:val="2"/>
          <w:sz w:val="24"/>
          <w:szCs w:val="24"/>
          <w:lang w:val="en-US" w:eastAsia="zh-CN"/>
          <w14:ligatures w14:val="standardContextual"/>
        </w:rPr>
        <w:tab/>
      </w:r>
      <w:r>
        <w:rPr>
          <w:noProof/>
        </w:rPr>
        <w:t>Resources</w:t>
      </w:r>
      <w:r>
        <w:rPr>
          <w:noProof/>
        </w:rPr>
        <w:tab/>
      </w:r>
      <w:r>
        <w:rPr>
          <w:noProof/>
        </w:rPr>
        <w:fldChar w:fldCharType="begin"/>
      </w:r>
      <w:r>
        <w:rPr>
          <w:noProof/>
        </w:rPr>
        <w:instrText xml:space="preserve"> PAGEREF _Toc215062406 \h </w:instrText>
      </w:r>
      <w:r>
        <w:rPr>
          <w:noProof/>
        </w:rPr>
      </w:r>
      <w:r>
        <w:rPr>
          <w:noProof/>
        </w:rPr>
        <w:fldChar w:fldCharType="separate"/>
      </w:r>
      <w:r>
        <w:rPr>
          <w:noProof/>
        </w:rPr>
        <w:t>125</w:t>
      </w:r>
      <w:r>
        <w:rPr>
          <w:noProof/>
        </w:rPr>
        <w:fldChar w:fldCharType="end"/>
      </w:r>
    </w:p>
    <w:p w14:paraId="7B2502EE" w14:textId="514F37F7"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6.3.3.1</w:t>
      </w:r>
      <w:r>
        <w:rPr>
          <w:rFonts w:asciiTheme="minorHAnsi" w:eastAsiaTheme="minorEastAsia" w:hAnsiTheme="minorHAnsi" w:cstheme="minorBidi"/>
          <w:noProof/>
          <w:kern w:val="2"/>
          <w:sz w:val="24"/>
          <w:szCs w:val="24"/>
          <w:lang w:val="en-US" w:eastAsia="zh-CN"/>
          <w14:ligatures w14:val="standardContextual"/>
        </w:rPr>
        <w:tab/>
      </w:r>
      <w:r>
        <w:rPr>
          <w:noProof/>
        </w:rPr>
        <w:t>Overview</w:t>
      </w:r>
      <w:r>
        <w:rPr>
          <w:noProof/>
        </w:rPr>
        <w:tab/>
      </w:r>
      <w:r>
        <w:rPr>
          <w:noProof/>
        </w:rPr>
        <w:fldChar w:fldCharType="begin"/>
      </w:r>
      <w:r>
        <w:rPr>
          <w:noProof/>
        </w:rPr>
        <w:instrText xml:space="preserve"> PAGEREF _Toc215062407 \h </w:instrText>
      </w:r>
      <w:r>
        <w:rPr>
          <w:noProof/>
        </w:rPr>
      </w:r>
      <w:r>
        <w:rPr>
          <w:noProof/>
        </w:rPr>
        <w:fldChar w:fldCharType="separate"/>
      </w:r>
      <w:r>
        <w:rPr>
          <w:noProof/>
        </w:rPr>
        <w:t>125</w:t>
      </w:r>
      <w:r>
        <w:rPr>
          <w:noProof/>
        </w:rPr>
        <w:fldChar w:fldCharType="end"/>
      </w:r>
    </w:p>
    <w:p w14:paraId="55EE6902" w14:textId="415F0DBE"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fr-FR"/>
        </w:rPr>
        <w:t>6.3.3.2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Resource: subscriptions (Collection)</w:t>
      </w:r>
      <w:r>
        <w:rPr>
          <w:noProof/>
        </w:rPr>
        <w:tab/>
      </w:r>
      <w:r>
        <w:rPr>
          <w:noProof/>
        </w:rPr>
        <w:fldChar w:fldCharType="begin"/>
      </w:r>
      <w:r>
        <w:rPr>
          <w:noProof/>
        </w:rPr>
        <w:instrText xml:space="preserve"> PAGEREF _Toc215062408 \h </w:instrText>
      </w:r>
      <w:r>
        <w:rPr>
          <w:noProof/>
        </w:rPr>
      </w:r>
      <w:r>
        <w:rPr>
          <w:noProof/>
        </w:rPr>
        <w:fldChar w:fldCharType="separate"/>
      </w:r>
      <w:r>
        <w:rPr>
          <w:noProof/>
        </w:rPr>
        <w:t>125</w:t>
      </w:r>
      <w:r>
        <w:rPr>
          <w:noProof/>
        </w:rPr>
        <w:fldChar w:fldCharType="end"/>
      </w:r>
    </w:p>
    <w:p w14:paraId="363F5801" w14:textId="4E29B3D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sidRPr="00F12F07">
        <w:rPr>
          <w:noProof/>
          <w:lang w:val="fr-FR"/>
        </w:rPr>
        <w:t>6.3.3.2.1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Description</w:t>
      </w:r>
      <w:r>
        <w:rPr>
          <w:noProof/>
        </w:rPr>
        <w:tab/>
      </w:r>
      <w:r>
        <w:rPr>
          <w:noProof/>
        </w:rPr>
        <w:fldChar w:fldCharType="begin"/>
      </w:r>
      <w:r>
        <w:rPr>
          <w:noProof/>
        </w:rPr>
        <w:instrText xml:space="preserve"> PAGEREF _Toc215062409 \h </w:instrText>
      </w:r>
      <w:r>
        <w:rPr>
          <w:noProof/>
        </w:rPr>
      </w:r>
      <w:r>
        <w:rPr>
          <w:noProof/>
        </w:rPr>
        <w:fldChar w:fldCharType="separate"/>
      </w:r>
      <w:r>
        <w:rPr>
          <w:noProof/>
        </w:rPr>
        <w:t>125</w:t>
      </w:r>
      <w:r>
        <w:rPr>
          <w:noProof/>
        </w:rPr>
        <w:fldChar w:fldCharType="end"/>
      </w:r>
    </w:p>
    <w:p w14:paraId="371FF5E1" w14:textId="0E603737"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6.3.3.2.2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_Toc215062410 \h </w:instrText>
      </w:r>
      <w:r>
        <w:rPr>
          <w:noProof/>
        </w:rPr>
      </w:r>
      <w:r>
        <w:rPr>
          <w:noProof/>
        </w:rPr>
        <w:fldChar w:fldCharType="separate"/>
      </w:r>
      <w:r>
        <w:rPr>
          <w:noProof/>
        </w:rPr>
        <w:t>125</w:t>
      </w:r>
      <w:r>
        <w:rPr>
          <w:noProof/>
        </w:rPr>
        <w:fldChar w:fldCharType="end"/>
      </w:r>
    </w:p>
    <w:p w14:paraId="60289892" w14:textId="69584E2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6.3.3.2.3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_Toc215062411 \h </w:instrText>
      </w:r>
      <w:r>
        <w:rPr>
          <w:noProof/>
        </w:rPr>
      </w:r>
      <w:r>
        <w:rPr>
          <w:noProof/>
        </w:rPr>
        <w:fldChar w:fldCharType="separate"/>
      </w:r>
      <w:r>
        <w:rPr>
          <w:noProof/>
        </w:rPr>
        <w:t>125</w:t>
      </w:r>
      <w:r>
        <w:rPr>
          <w:noProof/>
        </w:rPr>
        <w:fldChar w:fldCharType="end"/>
      </w:r>
    </w:p>
    <w:p w14:paraId="1071FF18" w14:textId="58D1AE75"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fr-FR"/>
        </w:rPr>
        <w:t>6.3.3.3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Resource: subscriptionId (Document)</w:t>
      </w:r>
      <w:r>
        <w:rPr>
          <w:noProof/>
        </w:rPr>
        <w:tab/>
      </w:r>
      <w:r>
        <w:rPr>
          <w:noProof/>
        </w:rPr>
        <w:fldChar w:fldCharType="begin"/>
      </w:r>
      <w:r>
        <w:rPr>
          <w:noProof/>
        </w:rPr>
        <w:instrText xml:space="preserve"> PAGEREF _Toc215062412 \h </w:instrText>
      </w:r>
      <w:r>
        <w:rPr>
          <w:noProof/>
        </w:rPr>
      </w:r>
      <w:r>
        <w:rPr>
          <w:noProof/>
        </w:rPr>
        <w:fldChar w:fldCharType="separate"/>
      </w:r>
      <w:r>
        <w:rPr>
          <w:noProof/>
        </w:rPr>
        <w:t>127</w:t>
      </w:r>
      <w:r>
        <w:rPr>
          <w:noProof/>
        </w:rPr>
        <w:fldChar w:fldCharType="end"/>
      </w:r>
    </w:p>
    <w:p w14:paraId="0053FE56" w14:textId="5376BD4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sidRPr="00F12F07">
        <w:rPr>
          <w:noProof/>
          <w:lang w:val="fr-FR"/>
        </w:rPr>
        <w:t>6.3.3.3.1</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fr-FR"/>
        </w:rPr>
        <w:t>Description</w:t>
      </w:r>
      <w:r>
        <w:rPr>
          <w:noProof/>
        </w:rPr>
        <w:tab/>
      </w:r>
      <w:r>
        <w:rPr>
          <w:noProof/>
        </w:rPr>
        <w:fldChar w:fldCharType="begin"/>
      </w:r>
      <w:r>
        <w:rPr>
          <w:noProof/>
        </w:rPr>
        <w:instrText xml:space="preserve"> PAGEREF _Toc215062413 \h </w:instrText>
      </w:r>
      <w:r>
        <w:rPr>
          <w:noProof/>
        </w:rPr>
      </w:r>
      <w:r>
        <w:rPr>
          <w:noProof/>
        </w:rPr>
        <w:fldChar w:fldCharType="separate"/>
      </w:r>
      <w:r>
        <w:rPr>
          <w:noProof/>
        </w:rPr>
        <w:t>127</w:t>
      </w:r>
      <w:r>
        <w:rPr>
          <w:noProof/>
        </w:rPr>
        <w:fldChar w:fldCharType="end"/>
      </w:r>
    </w:p>
    <w:p w14:paraId="3150C8B7" w14:textId="0CFFEF63"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6.3.3.3.2</w:t>
      </w:r>
      <w:r>
        <w:rPr>
          <w:rFonts w:asciiTheme="minorHAnsi" w:eastAsiaTheme="minorEastAsia" w:hAnsiTheme="minorHAnsi" w:cstheme="minorBidi"/>
          <w:noProof/>
          <w:kern w:val="2"/>
          <w:sz w:val="24"/>
          <w:szCs w:val="24"/>
          <w:lang w:val="en-US" w:eastAsia="zh-CN"/>
          <w14:ligatures w14:val="standardContextual"/>
        </w:rPr>
        <w:tab/>
      </w:r>
      <w:r>
        <w:rPr>
          <w:noProof/>
        </w:rPr>
        <w:t>Resource Definition</w:t>
      </w:r>
      <w:r>
        <w:rPr>
          <w:noProof/>
        </w:rPr>
        <w:tab/>
      </w:r>
      <w:r>
        <w:rPr>
          <w:noProof/>
        </w:rPr>
        <w:fldChar w:fldCharType="begin"/>
      </w:r>
      <w:r>
        <w:rPr>
          <w:noProof/>
        </w:rPr>
        <w:instrText xml:space="preserve"> PAGEREF _Toc215062414 \h </w:instrText>
      </w:r>
      <w:r>
        <w:rPr>
          <w:noProof/>
        </w:rPr>
      </w:r>
      <w:r>
        <w:rPr>
          <w:noProof/>
        </w:rPr>
        <w:fldChar w:fldCharType="separate"/>
      </w:r>
      <w:r>
        <w:rPr>
          <w:noProof/>
        </w:rPr>
        <w:t>127</w:t>
      </w:r>
      <w:r>
        <w:rPr>
          <w:noProof/>
        </w:rPr>
        <w:fldChar w:fldCharType="end"/>
      </w:r>
    </w:p>
    <w:p w14:paraId="0330D30D" w14:textId="03C8ED81"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6.3.3.3.3</w:t>
      </w:r>
      <w:r>
        <w:rPr>
          <w:rFonts w:asciiTheme="minorHAnsi" w:eastAsiaTheme="minorEastAsia" w:hAnsiTheme="minorHAnsi" w:cstheme="minorBidi"/>
          <w:noProof/>
          <w:kern w:val="2"/>
          <w:sz w:val="24"/>
          <w:szCs w:val="24"/>
          <w:lang w:val="en-US" w:eastAsia="zh-CN"/>
          <w14:ligatures w14:val="standardContextual"/>
        </w:rPr>
        <w:tab/>
      </w:r>
      <w:r>
        <w:rPr>
          <w:noProof/>
        </w:rPr>
        <w:t>Resource Standard Methods</w:t>
      </w:r>
      <w:r>
        <w:rPr>
          <w:noProof/>
        </w:rPr>
        <w:tab/>
      </w:r>
      <w:r>
        <w:rPr>
          <w:noProof/>
        </w:rPr>
        <w:fldChar w:fldCharType="begin"/>
      </w:r>
      <w:r>
        <w:rPr>
          <w:noProof/>
        </w:rPr>
        <w:instrText xml:space="preserve"> PAGEREF _Toc215062415 \h </w:instrText>
      </w:r>
      <w:r>
        <w:rPr>
          <w:noProof/>
        </w:rPr>
      </w:r>
      <w:r>
        <w:rPr>
          <w:noProof/>
        </w:rPr>
        <w:fldChar w:fldCharType="separate"/>
      </w:r>
      <w:r>
        <w:rPr>
          <w:noProof/>
        </w:rPr>
        <w:t>127</w:t>
      </w:r>
      <w:r>
        <w:rPr>
          <w:noProof/>
        </w:rPr>
        <w:fldChar w:fldCharType="end"/>
      </w:r>
    </w:p>
    <w:p w14:paraId="031D4EED" w14:textId="578B7097"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6.3.4</w:t>
      </w:r>
      <w:r>
        <w:rPr>
          <w:rFonts w:asciiTheme="minorHAnsi" w:eastAsiaTheme="minorEastAsia" w:hAnsiTheme="minorHAnsi" w:cstheme="minorBidi"/>
          <w:noProof/>
          <w:kern w:val="2"/>
          <w:sz w:val="24"/>
          <w:szCs w:val="24"/>
          <w:lang w:val="en-US"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_Toc215062416 \h </w:instrText>
      </w:r>
      <w:r>
        <w:rPr>
          <w:noProof/>
        </w:rPr>
      </w:r>
      <w:r>
        <w:rPr>
          <w:noProof/>
        </w:rPr>
        <w:fldChar w:fldCharType="separate"/>
      </w:r>
      <w:r>
        <w:rPr>
          <w:noProof/>
        </w:rPr>
        <w:t>129</w:t>
      </w:r>
      <w:r>
        <w:rPr>
          <w:noProof/>
        </w:rPr>
        <w:fldChar w:fldCharType="end"/>
      </w:r>
    </w:p>
    <w:p w14:paraId="16698C3B" w14:textId="7A5FF42D"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6.3.5</w:t>
      </w:r>
      <w:r>
        <w:rPr>
          <w:rFonts w:asciiTheme="minorHAnsi" w:eastAsiaTheme="minorEastAsia" w:hAnsiTheme="minorHAnsi" w:cstheme="minorBidi"/>
          <w:noProof/>
          <w:kern w:val="2"/>
          <w:sz w:val="24"/>
          <w:szCs w:val="24"/>
          <w:lang w:val="en-US" w:eastAsia="zh-CN"/>
          <w14:ligatures w14:val="standardContextual"/>
        </w:rPr>
        <w:tab/>
      </w:r>
      <w:r>
        <w:rPr>
          <w:noProof/>
        </w:rPr>
        <w:t>Notifications</w:t>
      </w:r>
      <w:r>
        <w:rPr>
          <w:noProof/>
        </w:rPr>
        <w:tab/>
      </w:r>
      <w:r>
        <w:rPr>
          <w:noProof/>
        </w:rPr>
        <w:fldChar w:fldCharType="begin"/>
      </w:r>
      <w:r>
        <w:rPr>
          <w:noProof/>
        </w:rPr>
        <w:instrText xml:space="preserve"> PAGEREF _Toc215062417 \h </w:instrText>
      </w:r>
      <w:r>
        <w:rPr>
          <w:noProof/>
        </w:rPr>
      </w:r>
      <w:r>
        <w:rPr>
          <w:noProof/>
        </w:rPr>
        <w:fldChar w:fldCharType="separate"/>
      </w:r>
      <w:r>
        <w:rPr>
          <w:noProof/>
        </w:rPr>
        <w:t>129</w:t>
      </w:r>
      <w:r>
        <w:rPr>
          <w:noProof/>
        </w:rPr>
        <w:fldChar w:fldCharType="end"/>
      </w:r>
    </w:p>
    <w:p w14:paraId="6A356B66" w14:textId="575B9436"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6.3.5.1</w:t>
      </w:r>
      <w:r>
        <w:rPr>
          <w:rFonts w:asciiTheme="minorHAnsi" w:eastAsiaTheme="minorEastAsia" w:hAnsiTheme="minorHAnsi" w:cstheme="minorBidi"/>
          <w:noProof/>
          <w:kern w:val="2"/>
          <w:sz w:val="24"/>
          <w:szCs w:val="24"/>
          <w:lang w:val="en-US" w:eastAsia="zh-CN"/>
          <w14:ligatures w14:val="standardContextual"/>
        </w:rPr>
        <w:tab/>
      </w:r>
      <w:r>
        <w:rPr>
          <w:noProof/>
        </w:rPr>
        <w:t>Description</w:t>
      </w:r>
      <w:r>
        <w:rPr>
          <w:noProof/>
        </w:rPr>
        <w:tab/>
      </w:r>
      <w:r>
        <w:rPr>
          <w:noProof/>
        </w:rPr>
        <w:fldChar w:fldCharType="begin"/>
      </w:r>
      <w:r>
        <w:rPr>
          <w:noProof/>
        </w:rPr>
        <w:instrText xml:space="preserve"> PAGEREF _Toc215062418 \h </w:instrText>
      </w:r>
      <w:r>
        <w:rPr>
          <w:noProof/>
        </w:rPr>
      </w:r>
      <w:r>
        <w:rPr>
          <w:noProof/>
        </w:rPr>
        <w:fldChar w:fldCharType="separate"/>
      </w:r>
      <w:r>
        <w:rPr>
          <w:noProof/>
        </w:rPr>
        <w:t>129</w:t>
      </w:r>
      <w:r>
        <w:rPr>
          <w:noProof/>
        </w:rPr>
        <w:fldChar w:fldCharType="end"/>
      </w:r>
    </w:p>
    <w:p w14:paraId="1E661492" w14:textId="2DBC2EE4"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6.3.5.2</w:t>
      </w:r>
      <w:r>
        <w:rPr>
          <w:rFonts w:asciiTheme="minorHAnsi" w:eastAsiaTheme="minorEastAsia" w:hAnsiTheme="minorHAnsi" w:cstheme="minorBidi"/>
          <w:noProof/>
          <w:kern w:val="2"/>
          <w:sz w:val="24"/>
          <w:szCs w:val="24"/>
          <w:lang w:val="en-US" w:eastAsia="zh-CN"/>
          <w14:ligatures w14:val="standardContextual"/>
        </w:rPr>
        <w:tab/>
      </w:r>
      <w:r>
        <w:rPr>
          <w:noProof/>
        </w:rPr>
        <w:t>LMF Data Exposure Notification</w:t>
      </w:r>
      <w:r>
        <w:rPr>
          <w:noProof/>
        </w:rPr>
        <w:tab/>
      </w:r>
      <w:r>
        <w:rPr>
          <w:noProof/>
        </w:rPr>
        <w:fldChar w:fldCharType="begin"/>
      </w:r>
      <w:r>
        <w:rPr>
          <w:noProof/>
        </w:rPr>
        <w:instrText xml:space="preserve"> PAGEREF _Toc215062419 \h </w:instrText>
      </w:r>
      <w:r>
        <w:rPr>
          <w:noProof/>
        </w:rPr>
      </w:r>
      <w:r>
        <w:rPr>
          <w:noProof/>
        </w:rPr>
        <w:fldChar w:fldCharType="separate"/>
      </w:r>
      <w:r>
        <w:rPr>
          <w:noProof/>
        </w:rPr>
        <w:t>130</w:t>
      </w:r>
      <w:r>
        <w:rPr>
          <w:noProof/>
        </w:rPr>
        <w:fldChar w:fldCharType="end"/>
      </w:r>
    </w:p>
    <w:p w14:paraId="4D2FF79C" w14:textId="1D4CD20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6.3.5.2.1</w:t>
      </w:r>
      <w:r>
        <w:rPr>
          <w:rFonts w:asciiTheme="minorHAnsi" w:eastAsiaTheme="minorEastAsia" w:hAnsiTheme="minorHAnsi" w:cstheme="minorBidi"/>
          <w:noProof/>
          <w:kern w:val="2"/>
          <w:sz w:val="24"/>
          <w:szCs w:val="24"/>
          <w:lang w:val="en-US" w:eastAsia="zh-CN"/>
          <w14:ligatures w14:val="standardContextual"/>
        </w:rPr>
        <w:tab/>
      </w:r>
      <w:r>
        <w:rPr>
          <w:noProof/>
        </w:rPr>
        <w:t>Notification Definition</w:t>
      </w:r>
      <w:r>
        <w:rPr>
          <w:noProof/>
        </w:rPr>
        <w:tab/>
      </w:r>
      <w:r>
        <w:rPr>
          <w:noProof/>
        </w:rPr>
        <w:fldChar w:fldCharType="begin"/>
      </w:r>
      <w:r>
        <w:rPr>
          <w:noProof/>
        </w:rPr>
        <w:instrText xml:space="preserve"> PAGEREF _Toc215062420 \h </w:instrText>
      </w:r>
      <w:r>
        <w:rPr>
          <w:noProof/>
        </w:rPr>
      </w:r>
      <w:r>
        <w:rPr>
          <w:noProof/>
        </w:rPr>
        <w:fldChar w:fldCharType="separate"/>
      </w:r>
      <w:r>
        <w:rPr>
          <w:noProof/>
        </w:rPr>
        <w:t>130</w:t>
      </w:r>
      <w:r>
        <w:rPr>
          <w:noProof/>
        </w:rPr>
        <w:fldChar w:fldCharType="end"/>
      </w:r>
    </w:p>
    <w:p w14:paraId="443AFBF4" w14:textId="590802A2"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6.3.5.2.3</w:t>
      </w:r>
      <w:r>
        <w:rPr>
          <w:rFonts w:asciiTheme="minorHAnsi" w:eastAsiaTheme="minorEastAsia" w:hAnsiTheme="minorHAnsi" w:cstheme="minorBidi"/>
          <w:noProof/>
          <w:kern w:val="2"/>
          <w:sz w:val="24"/>
          <w:szCs w:val="24"/>
          <w:lang w:val="en-US" w:eastAsia="zh-CN"/>
          <w14:ligatures w14:val="standardContextual"/>
        </w:rPr>
        <w:tab/>
      </w:r>
      <w:r>
        <w:rPr>
          <w:noProof/>
        </w:rPr>
        <w:t>Notification Standard Methods</w:t>
      </w:r>
      <w:r>
        <w:rPr>
          <w:noProof/>
        </w:rPr>
        <w:tab/>
      </w:r>
      <w:r>
        <w:rPr>
          <w:noProof/>
        </w:rPr>
        <w:fldChar w:fldCharType="begin"/>
      </w:r>
      <w:r>
        <w:rPr>
          <w:noProof/>
        </w:rPr>
        <w:instrText xml:space="preserve"> PAGEREF _Toc215062421 \h </w:instrText>
      </w:r>
      <w:r>
        <w:rPr>
          <w:noProof/>
        </w:rPr>
      </w:r>
      <w:r>
        <w:rPr>
          <w:noProof/>
        </w:rPr>
        <w:fldChar w:fldCharType="separate"/>
      </w:r>
      <w:r>
        <w:rPr>
          <w:noProof/>
        </w:rPr>
        <w:t>130</w:t>
      </w:r>
      <w:r>
        <w:rPr>
          <w:noProof/>
        </w:rPr>
        <w:fldChar w:fldCharType="end"/>
      </w:r>
    </w:p>
    <w:p w14:paraId="25E0A924" w14:textId="4D5A999B"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6.3.6</w:t>
      </w:r>
      <w:r>
        <w:rPr>
          <w:rFonts w:asciiTheme="minorHAnsi" w:eastAsiaTheme="minorEastAsia" w:hAnsiTheme="minorHAnsi" w:cstheme="minorBidi"/>
          <w:noProof/>
          <w:kern w:val="2"/>
          <w:sz w:val="24"/>
          <w:szCs w:val="24"/>
          <w:lang w:val="en-US" w:eastAsia="zh-CN"/>
          <w14:ligatures w14:val="standardContextual"/>
        </w:rPr>
        <w:tab/>
      </w:r>
      <w:r>
        <w:rPr>
          <w:noProof/>
        </w:rPr>
        <w:t>Data Model</w:t>
      </w:r>
      <w:r>
        <w:rPr>
          <w:noProof/>
        </w:rPr>
        <w:tab/>
      </w:r>
      <w:r>
        <w:rPr>
          <w:noProof/>
        </w:rPr>
        <w:fldChar w:fldCharType="begin"/>
      </w:r>
      <w:r>
        <w:rPr>
          <w:noProof/>
        </w:rPr>
        <w:instrText xml:space="preserve"> PAGEREF _Toc215062422 \h </w:instrText>
      </w:r>
      <w:r>
        <w:rPr>
          <w:noProof/>
        </w:rPr>
      </w:r>
      <w:r>
        <w:rPr>
          <w:noProof/>
        </w:rPr>
        <w:fldChar w:fldCharType="separate"/>
      </w:r>
      <w:r>
        <w:rPr>
          <w:noProof/>
        </w:rPr>
        <w:t>131</w:t>
      </w:r>
      <w:r>
        <w:rPr>
          <w:noProof/>
        </w:rPr>
        <w:fldChar w:fldCharType="end"/>
      </w:r>
    </w:p>
    <w:p w14:paraId="36C59A54" w14:textId="1728F4E5"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6.3.6.1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_Toc215062423 \h </w:instrText>
      </w:r>
      <w:r>
        <w:rPr>
          <w:noProof/>
        </w:rPr>
      </w:r>
      <w:r>
        <w:rPr>
          <w:noProof/>
        </w:rPr>
        <w:fldChar w:fldCharType="separate"/>
      </w:r>
      <w:r>
        <w:rPr>
          <w:noProof/>
        </w:rPr>
        <w:t>131</w:t>
      </w:r>
      <w:r>
        <w:rPr>
          <w:noProof/>
        </w:rPr>
        <w:fldChar w:fldCharType="end"/>
      </w:r>
    </w:p>
    <w:p w14:paraId="55BE5098" w14:textId="6ED925E0"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6.3</w:t>
      </w:r>
      <w:r>
        <w:rPr>
          <w:noProof/>
        </w:rPr>
        <w:t>.6</w:t>
      </w:r>
      <w:r w:rsidRPr="00F12F07">
        <w:rPr>
          <w:noProof/>
          <w:lang w:val="en-US"/>
        </w:rPr>
        <w:t>.2</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Structured data types</w:t>
      </w:r>
      <w:r>
        <w:rPr>
          <w:noProof/>
        </w:rPr>
        <w:tab/>
      </w:r>
      <w:r>
        <w:rPr>
          <w:noProof/>
        </w:rPr>
        <w:fldChar w:fldCharType="begin"/>
      </w:r>
      <w:r>
        <w:rPr>
          <w:noProof/>
        </w:rPr>
        <w:instrText xml:space="preserve"> PAGEREF _Toc215062424 \h </w:instrText>
      </w:r>
      <w:r>
        <w:rPr>
          <w:noProof/>
        </w:rPr>
      </w:r>
      <w:r>
        <w:rPr>
          <w:noProof/>
        </w:rPr>
        <w:fldChar w:fldCharType="separate"/>
      </w:r>
      <w:r>
        <w:rPr>
          <w:noProof/>
        </w:rPr>
        <w:t>132</w:t>
      </w:r>
      <w:r>
        <w:rPr>
          <w:noProof/>
        </w:rPr>
        <w:fldChar w:fldCharType="end"/>
      </w:r>
    </w:p>
    <w:p w14:paraId="0126CD63" w14:textId="55325E3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6.3.6.2.1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_Toc215062425 \h </w:instrText>
      </w:r>
      <w:r>
        <w:rPr>
          <w:noProof/>
        </w:rPr>
      </w:r>
      <w:r>
        <w:rPr>
          <w:noProof/>
        </w:rPr>
        <w:fldChar w:fldCharType="separate"/>
      </w:r>
      <w:r>
        <w:rPr>
          <w:noProof/>
        </w:rPr>
        <w:t>132</w:t>
      </w:r>
      <w:r>
        <w:rPr>
          <w:noProof/>
        </w:rPr>
        <w:fldChar w:fldCharType="end"/>
      </w:r>
    </w:p>
    <w:p w14:paraId="48A1ED3C" w14:textId="6F9558CB"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6.3.6.2.2</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LmfDataExposureSubscription</w:t>
      </w:r>
      <w:r>
        <w:rPr>
          <w:noProof/>
        </w:rPr>
        <w:tab/>
      </w:r>
      <w:r>
        <w:rPr>
          <w:noProof/>
        </w:rPr>
        <w:fldChar w:fldCharType="begin"/>
      </w:r>
      <w:r>
        <w:rPr>
          <w:noProof/>
        </w:rPr>
        <w:instrText xml:space="preserve"> PAGEREF _Toc215062426 \h </w:instrText>
      </w:r>
      <w:r>
        <w:rPr>
          <w:noProof/>
        </w:rPr>
      </w:r>
      <w:r>
        <w:rPr>
          <w:noProof/>
        </w:rPr>
        <w:fldChar w:fldCharType="separate"/>
      </w:r>
      <w:r>
        <w:rPr>
          <w:noProof/>
        </w:rPr>
        <w:t>133</w:t>
      </w:r>
      <w:r>
        <w:rPr>
          <w:noProof/>
        </w:rPr>
        <w:fldChar w:fldCharType="end"/>
      </w:r>
    </w:p>
    <w:p w14:paraId="0716FF54" w14:textId="706CA5F5"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6.3.6.2.3</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LmfDataExposureNotification</w:t>
      </w:r>
      <w:r>
        <w:rPr>
          <w:noProof/>
        </w:rPr>
        <w:tab/>
      </w:r>
      <w:r>
        <w:rPr>
          <w:noProof/>
        </w:rPr>
        <w:fldChar w:fldCharType="begin"/>
      </w:r>
      <w:r>
        <w:rPr>
          <w:noProof/>
        </w:rPr>
        <w:instrText xml:space="preserve"> PAGEREF _Toc215062427 \h </w:instrText>
      </w:r>
      <w:r>
        <w:rPr>
          <w:noProof/>
        </w:rPr>
      </w:r>
      <w:r>
        <w:rPr>
          <w:noProof/>
        </w:rPr>
        <w:fldChar w:fldCharType="separate"/>
      </w:r>
      <w:r>
        <w:rPr>
          <w:noProof/>
        </w:rPr>
        <w:t>134</w:t>
      </w:r>
      <w:r>
        <w:rPr>
          <w:noProof/>
        </w:rPr>
        <w:fldChar w:fldCharType="end"/>
      </w:r>
    </w:p>
    <w:p w14:paraId="184DE101" w14:textId="7227F9B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6.3.6.2.4</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LmfDataExposureReport</w:t>
      </w:r>
      <w:r>
        <w:rPr>
          <w:noProof/>
        </w:rPr>
        <w:tab/>
      </w:r>
      <w:r>
        <w:rPr>
          <w:noProof/>
        </w:rPr>
        <w:fldChar w:fldCharType="begin"/>
      </w:r>
      <w:r>
        <w:rPr>
          <w:noProof/>
        </w:rPr>
        <w:instrText xml:space="preserve"> PAGEREF _Toc215062428 \h </w:instrText>
      </w:r>
      <w:r>
        <w:rPr>
          <w:noProof/>
        </w:rPr>
      </w:r>
      <w:r>
        <w:rPr>
          <w:noProof/>
        </w:rPr>
        <w:fldChar w:fldCharType="separate"/>
      </w:r>
      <w:r>
        <w:rPr>
          <w:noProof/>
        </w:rPr>
        <w:t>134</w:t>
      </w:r>
      <w:r>
        <w:rPr>
          <w:noProof/>
        </w:rPr>
        <w:fldChar w:fldCharType="end"/>
      </w:r>
    </w:p>
    <w:p w14:paraId="7EBDB2A2" w14:textId="38E959A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6.3.6.2.5</w:t>
      </w:r>
      <w:r>
        <w:rPr>
          <w:rFonts w:asciiTheme="minorHAnsi" w:eastAsiaTheme="minorEastAsia" w:hAnsiTheme="minorHAnsi" w:cstheme="minorBidi"/>
          <w:noProof/>
          <w:kern w:val="2"/>
          <w:sz w:val="24"/>
          <w:szCs w:val="24"/>
          <w:lang w:val="en-US" w:eastAsia="zh-CN"/>
          <w14:ligatures w14:val="standardContextual"/>
        </w:rPr>
        <w:tab/>
      </w:r>
      <w:r>
        <w:rPr>
          <w:noProof/>
        </w:rPr>
        <w:t>Type: LmfDataExposureSamplingData</w:t>
      </w:r>
      <w:r>
        <w:rPr>
          <w:noProof/>
        </w:rPr>
        <w:tab/>
      </w:r>
      <w:r>
        <w:rPr>
          <w:noProof/>
        </w:rPr>
        <w:fldChar w:fldCharType="begin"/>
      </w:r>
      <w:r>
        <w:rPr>
          <w:noProof/>
        </w:rPr>
        <w:instrText xml:space="preserve"> PAGEREF _Toc215062429 \h </w:instrText>
      </w:r>
      <w:r>
        <w:rPr>
          <w:noProof/>
        </w:rPr>
      </w:r>
      <w:r>
        <w:rPr>
          <w:noProof/>
        </w:rPr>
        <w:fldChar w:fldCharType="separate"/>
      </w:r>
      <w:r>
        <w:rPr>
          <w:noProof/>
        </w:rPr>
        <w:t>135</w:t>
      </w:r>
      <w:r>
        <w:rPr>
          <w:noProof/>
        </w:rPr>
        <w:fldChar w:fldCharType="end"/>
      </w:r>
    </w:p>
    <w:p w14:paraId="4E7AF7CC" w14:textId="764AAB2A"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6.3</w:t>
      </w:r>
      <w:r>
        <w:rPr>
          <w:noProof/>
        </w:rPr>
        <w:t>.6</w:t>
      </w:r>
      <w:r w:rsidRPr="00F12F07">
        <w:rPr>
          <w:noProof/>
          <w:lang w:val="en-US"/>
        </w:rPr>
        <w:t>.3</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Simple data types and enumerations</w:t>
      </w:r>
      <w:r>
        <w:rPr>
          <w:noProof/>
        </w:rPr>
        <w:tab/>
      </w:r>
      <w:r>
        <w:rPr>
          <w:noProof/>
        </w:rPr>
        <w:fldChar w:fldCharType="begin"/>
      </w:r>
      <w:r>
        <w:rPr>
          <w:noProof/>
        </w:rPr>
        <w:instrText xml:space="preserve"> PAGEREF _Toc215062430 \h </w:instrText>
      </w:r>
      <w:r>
        <w:rPr>
          <w:noProof/>
        </w:rPr>
      </w:r>
      <w:r>
        <w:rPr>
          <w:noProof/>
        </w:rPr>
        <w:fldChar w:fldCharType="separate"/>
      </w:r>
      <w:r>
        <w:rPr>
          <w:noProof/>
        </w:rPr>
        <w:t>135</w:t>
      </w:r>
      <w:r>
        <w:rPr>
          <w:noProof/>
        </w:rPr>
        <w:fldChar w:fldCharType="end"/>
      </w:r>
    </w:p>
    <w:p w14:paraId="5E812C31" w14:textId="608A2BFF"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6.3.6.3.1</w:t>
      </w:r>
      <w:r>
        <w:rPr>
          <w:rFonts w:asciiTheme="minorHAnsi" w:eastAsiaTheme="minorEastAsia" w:hAnsiTheme="minorHAnsi" w:cstheme="minorBidi"/>
          <w:noProof/>
          <w:kern w:val="2"/>
          <w:sz w:val="24"/>
          <w:szCs w:val="24"/>
          <w:lang w:val="en-US" w:eastAsia="zh-CN"/>
          <w14:ligatures w14:val="standardContextual"/>
        </w:rPr>
        <w:tab/>
      </w:r>
      <w:r>
        <w:rPr>
          <w:noProof/>
        </w:rPr>
        <w:t>Introduction</w:t>
      </w:r>
      <w:r>
        <w:rPr>
          <w:noProof/>
        </w:rPr>
        <w:tab/>
      </w:r>
      <w:r>
        <w:rPr>
          <w:noProof/>
        </w:rPr>
        <w:fldChar w:fldCharType="begin"/>
      </w:r>
      <w:r>
        <w:rPr>
          <w:noProof/>
        </w:rPr>
        <w:instrText xml:space="preserve"> PAGEREF _Toc215062431 \h </w:instrText>
      </w:r>
      <w:r>
        <w:rPr>
          <w:noProof/>
        </w:rPr>
      </w:r>
      <w:r>
        <w:rPr>
          <w:noProof/>
        </w:rPr>
        <w:fldChar w:fldCharType="separate"/>
      </w:r>
      <w:r>
        <w:rPr>
          <w:noProof/>
        </w:rPr>
        <w:t>135</w:t>
      </w:r>
      <w:r>
        <w:rPr>
          <w:noProof/>
        </w:rPr>
        <w:fldChar w:fldCharType="end"/>
      </w:r>
    </w:p>
    <w:p w14:paraId="1C8940E6" w14:textId="7768A8E8"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6.3.6.3.2</w:t>
      </w:r>
      <w:r>
        <w:rPr>
          <w:rFonts w:asciiTheme="minorHAnsi" w:eastAsiaTheme="minorEastAsia" w:hAnsiTheme="minorHAnsi" w:cstheme="minorBidi"/>
          <w:noProof/>
          <w:kern w:val="2"/>
          <w:sz w:val="24"/>
          <w:szCs w:val="24"/>
          <w:lang w:val="en-US" w:eastAsia="zh-CN"/>
          <w14:ligatures w14:val="standardContextual"/>
        </w:rPr>
        <w:tab/>
      </w:r>
      <w:r>
        <w:rPr>
          <w:noProof/>
        </w:rPr>
        <w:t>Simple data types</w:t>
      </w:r>
      <w:r>
        <w:rPr>
          <w:noProof/>
        </w:rPr>
        <w:tab/>
      </w:r>
      <w:r>
        <w:rPr>
          <w:noProof/>
        </w:rPr>
        <w:fldChar w:fldCharType="begin"/>
      </w:r>
      <w:r>
        <w:rPr>
          <w:noProof/>
        </w:rPr>
        <w:instrText xml:space="preserve"> PAGEREF _Toc215062432 \h </w:instrText>
      </w:r>
      <w:r>
        <w:rPr>
          <w:noProof/>
        </w:rPr>
      </w:r>
      <w:r>
        <w:rPr>
          <w:noProof/>
        </w:rPr>
        <w:fldChar w:fldCharType="separate"/>
      </w:r>
      <w:r>
        <w:rPr>
          <w:noProof/>
        </w:rPr>
        <w:t>135</w:t>
      </w:r>
      <w:r>
        <w:rPr>
          <w:noProof/>
        </w:rPr>
        <w:fldChar w:fldCharType="end"/>
      </w:r>
    </w:p>
    <w:p w14:paraId="588B7D03" w14:textId="6FDF618D"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6.3.6.3.3</w:t>
      </w:r>
      <w:r>
        <w:rPr>
          <w:rFonts w:asciiTheme="minorHAnsi" w:eastAsiaTheme="minorEastAsia" w:hAnsiTheme="minorHAnsi" w:cstheme="minorBidi"/>
          <w:noProof/>
          <w:kern w:val="2"/>
          <w:sz w:val="24"/>
          <w:szCs w:val="24"/>
          <w:lang w:val="en-US" w:eastAsia="zh-CN"/>
          <w14:ligatures w14:val="standardContextual"/>
        </w:rPr>
        <w:tab/>
      </w:r>
      <w:r>
        <w:rPr>
          <w:noProof/>
        </w:rPr>
        <w:t>Enumeration: LmfDataExposureCause</w:t>
      </w:r>
      <w:r>
        <w:rPr>
          <w:noProof/>
        </w:rPr>
        <w:tab/>
      </w:r>
      <w:r>
        <w:rPr>
          <w:noProof/>
        </w:rPr>
        <w:fldChar w:fldCharType="begin"/>
      </w:r>
      <w:r>
        <w:rPr>
          <w:noProof/>
        </w:rPr>
        <w:instrText xml:space="preserve"> PAGEREF _Toc215062433 \h </w:instrText>
      </w:r>
      <w:r>
        <w:rPr>
          <w:noProof/>
        </w:rPr>
      </w:r>
      <w:r>
        <w:rPr>
          <w:noProof/>
        </w:rPr>
        <w:fldChar w:fldCharType="separate"/>
      </w:r>
      <w:r>
        <w:rPr>
          <w:noProof/>
        </w:rPr>
        <w:t>135</w:t>
      </w:r>
      <w:r>
        <w:rPr>
          <w:noProof/>
        </w:rPr>
        <w:fldChar w:fldCharType="end"/>
      </w:r>
    </w:p>
    <w:p w14:paraId="7A47C489" w14:textId="2788EC00" w:rsidR="00173D1E" w:rsidRDefault="00173D1E">
      <w:pPr>
        <w:pStyle w:val="TOC5"/>
        <w:rPr>
          <w:rFonts w:asciiTheme="minorHAnsi" w:eastAsiaTheme="minorEastAsia" w:hAnsiTheme="minorHAnsi" w:cstheme="minorBidi"/>
          <w:noProof/>
          <w:kern w:val="2"/>
          <w:sz w:val="24"/>
          <w:szCs w:val="24"/>
          <w:lang w:val="en-US" w:eastAsia="zh-CN"/>
          <w14:ligatures w14:val="standardContextual"/>
        </w:rPr>
      </w:pPr>
      <w:r>
        <w:rPr>
          <w:noProof/>
        </w:rPr>
        <w:t>6.3.6.3.4</w:t>
      </w:r>
      <w:r>
        <w:rPr>
          <w:rFonts w:asciiTheme="minorHAnsi" w:eastAsiaTheme="minorEastAsia" w:hAnsiTheme="minorHAnsi" w:cstheme="minorBidi"/>
          <w:noProof/>
          <w:kern w:val="2"/>
          <w:sz w:val="24"/>
          <w:szCs w:val="24"/>
          <w:lang w:val="en-US" w:eastAsia="zh-CN"/>
          <w14:ligatures w14:val="standardContextual"/>
        </w:rPr>
        <w:tab/>
      </w:r>
      <w:r>
        <w:rPr>
          <w:noProof/>
        </w:rPr>
        <w:t>Enumeration: DataSourceType</w:t>
      </w:r>
      <w:r>
        <w:rPr>
          <w:noProof/>
        </w:rPr>
        <w:tab/>
      </w:r>
      <w:r>
        <w:rPr>
          <w:noProof/>
        </w:rPr>
        <w:fldChar w:fldCharType="begin"/>
      </w:r>
      <w:r>
        <w:rPr>
          <w:noProof/>
        </w:rPr>
        <w:instrText xml:space="preserve"> PAGEREF _Toc215062434 \h </w:instrText>
      </w:r>
      <w:r>
        <w:rPr>
          <w:noProof/>
        </w:rPr>
      </w:r>
      <w:r>
        <w:rPr>
          <w:noProof/>
        </w:rPr>
        <w:fldChar w:fldCharType="separate"/>
      </w:r>
      <w:r>
        <w:rPr>
          <w:noProof/>
        </w:rPr>
        <w:t>136</w:t>
      </w:r>
      <w:r>
        <w:rPr>
          <w:noProof/>
        </w:rPr>
        <w:fldChar w:fldCharType="end"/>
      </w:r>
    </w:p>
    <w:p w14:paraId="2E4BC3EA" w14:textId="070581BF"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6.3</w:t>
      </w:r>
      <w:r>
        <w:rPr>
          <w:noProof/>
        </w:rPr>
        <w:t>.6</w:t>
      </w:r>
      <w:r w:rsidRPr="00F12F07">
        <w:rPr>
          <w:noProof/>
          <w:lang w:val="en-US"/>
        </w:rPr>
        <w:t>.4</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Binary data types</w:t>
      </w:r>
      <w:r>
        <w:rPr>
          <w:noProof/>
        </w:rPr>
        <w:tab/>
      </w:r>
      <w:r>
        <w:rPr>
          <w:noProof/>
        </w:rPr>
        <w:fldChar w:fldCharType="begin"/>
      </w:r>
      <w:r>
        <w:rPr>
          <w:noProof/>
        </w:rPr>
        <w:instrText xml:space="preserve"> PAGEREF _Toc215062435 \h </w:instrText>
      </w:r>
      <w:r>
        <w:rPr>
          <w:noProof/>
        </w:rPr>
      </w:r>
      <w:r>
        <w:rPr>
          <w:noProof/>
        </w:rPr>
        <w:fldChar w:fldCharType="separate"/>
      </w:r>
      <w:r>
        <w:rPr>
          <w:noProof/>
        </w:rPr>
        <w:t>136</w:t>
      </w:r>
      <w:r>
        <w:rPr>
          <w:noProof/>
        </w:rPr>
        <w:fldChar w:fldCharType="end"/>
      </w:r>
    </w:p>
    <w:p w14:paraId="2BA7C37F" w14:textId="6BDDFA9F"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6.3.7</w:t>
      </w:r>
      <w:r>
        <w:rPr>
          <w:rFonts w:asciiTheme="minorHAnsi" w:eastAsiaTheme="minorEastAsia" w:hAnsiTheme="minorHAnsi" w:cstheme="minorBidi"/>
          <w:noProof/>
          <w:kern w:val="2"/>
          <w:sz w:val="24"/>
          <w:szCs w:val="24"/>
          <w:lang w:val="en-US" w:eastAsia="zh-CN"/>
          <w14:ligatures w14:val="standardContextual"/>
        </w:rPr>
        <w:tab/>
      </w:r>
      <w:r>
        <w:rPr>
          <w:noProof/>
        </w:rPr>
        <w:t>Error Handling</w:t>
      </w:r>
      <w:r>
        <w:rPr>
          <w:noProof/>
        </w:rPr>
        <w:tab/>
      </w:r>
      <w:r>
        <w:rPr>
          <w:noProof/>
        </w:rPr>
        <w:fldChar w:fldCharType="begin"/>
      </w:r>
      <w:r>
        <w:rPr>
          <w:noProof/>
        </w:rPr>
        <w:instrText xml:space="preserve"> PAGEREF _Toc215062436 \h </w:instrText>
      </w:r>
      <w:r>
        <w:rPr>
          <w:noProof/>
        </w:rPr>
      </w:r>
      <w:r>
        <w:rPr>
          <w:noProof/>
        </w:rPr>
        <w:fldChar w:fldCharType="separate"/>
      </w:r>
      <w:r>
        <w:rPr>
          <w:noProof/>
        </w:rPr>
        <w:t>136</w:t>
      </w:r>
      <w:r>
        <w:rPr>
          <w:noProof/>
        </w:rPr>
        <w:fldChar w:fldCharType="end"/>
      </w:r>
    </w:p>
    <w:p w14:paraId="5E03B0A8" w14:textId="05BA5DC3"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6.3.7.1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_Toc215062437 \h </w:instrText>
      </w:r>
      <w:r>
        <w:rPr>
          <w:noProof/>
        </w:rPr>
      </w:r>
      <w:r>
        <w:rPr>
          <w:noProof/>
        </w:rPr>
        <w:fldChar w:fldCharType="separate"/>
      </w:r>
      <w:r>
        <w:rPr>
          <w:noProof/>
        </w:rPr>
        <w:t>136</w:t>
      </w:r>
      <w:r>
        <w:rPr>
          <w:noProof/>
        </w:rPr>
        <w:fldChar w:fldCharType="end"/>
      </w:r>
    </w:p>
    <w:p w14:paraId="4E9D0ED9" w14:textId="288076D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6.3.7.2</w:t>
      </w:r>
      <w:r>
        <w:rPr>
          <w:rFonts w:asciiTheme="minorHAnsi" w:eastAsiaTheme="minorEastAsia" w:hAnsiTheme="minorHAnsi" w:cstheme="minorBidi"/>
          <w:noProof/>
          <w:kern w:val="2"/>
          <w:sz w:val="24"/>
          <w:szCs w:val="24"/>
          <w:lang w:val="en-US" w:eastAsia="zh-CN"/>
          <w14:ligatures w14:val="standardContextual"/>
        </w:rPr>
        <w:tab/>
      </w:r>
      <w:r>
        <w:rPr>
          <w:noProof/>
        </w:rPr>
        <w:t>Protocol Errors</w:t>
      </w:r>
      <w:r>
        <w:rPr>
          <w:noProof/>
        </w:rPr>
        <w:tab/>
      </w:r>
      <w:r>
        <w:rPr>
          <w:noProof/>
        </w:rPr>
        <w:fldChar w:fldCharType="begin"/>
      </w:r>
      <w:r>
        <w:rPr>
          <w:noProof/>
        </w:rPr>
        <w:instrText xml:space="preserve"> PAGEREF _Toc215062438 \h </w:instrText>
      </w:r>
      <w:r>
        <w:rPr>
          <w:noProof/>
        </w:rPr>
      </w:r>
      <w:r>
        <w:rPr>
          <w:noProof/>
        </w:rPr>
        <w:fldChar w:fldCharType="separate"/>
      </w:r>
      <w:r>
        <w:rPr>
          <w:noProof/>
        </w:rPr>
        <w:t>136</w:t>
      </w:r>
      <w:r>
        <w:rPr>
          <w:noProof/>
        </w:rPr>
        <w:fldChar w:fldCharType="end"/>
      </w:r>
    </w:p>
    <w:p w14:paraId="7A4F714C" w14:textId="3786CAE2" w:rsidR="00173D1E" w:rsidRDefault="00173D1E">
      <w:pPr>
        <w:pStyle w:val="TOC4"/>
        <w:rPr>
          <w:rFonts w:asciiTheme="minorHAnsi" w:eastAsiaTheme="minorEastAsia" w:hAnsiTheme="minorHAnsi" w:cstheme="minorBidi"/>
          <w:noProof/>
          <w:kern w:val="2"/>
          <w:sz w:val="24"/>
          <w:szCs w:val="24"/>
          <w:lang w:val="en-US" w:eastAsia="zh-CN"/>
          <w14:ligatures w14:val="standardContextual"/>
        </w:rPr>
      </w:pPr>
      <w:r>
        <w:rPr>
          <w:noProof/>
        </w:rPr>
        <w:t>6.3.7.3</w:t>
      </w:r>
      <w:r>
        <w:rPr>
          <w:rFonts w:asciiTheme="minorHAnsi" w:eastAsiaTheme="minorEastAsia" w:hAnsiTheme="minorHAnsi" w:cstheme="minorBidi"/>
          <w:noProof/>
          <w:kern w:val="2"/>
          <w:sz w:val="24"/>
          <w:szCs w:val="24"/>
          <w:lang w:val="en-US" w:eastAsia="zh-CN"/>
          <w14:ligatures w14:val="standardContextual"/>
        </w:rPr>
        <w:tab/>
      </w:r>
      <w:r>
        <w:rPr>
          <w:noProof/>
        </w:rPr>
        <w:t>Application Errors</w:t>
      </w:r>
      <w:r>
        <w:rPr>
          <w:noProof/>
        </w:rPr>
        <w:tab/>
      </w:r>
      <w:r>
        <w:rPr>
          <w:noProof/>
        </w:rPr>
        <w:fldChar w:fldCharType="begin"/>
      </w:r>
      <w:r>
        <w:rPr>
          <w:noProof/>
        </w:rPr>
        <w:instrText xml:space="preserve"> PAGEREF _Toc215062439 \h </w:instrText>
      </w:r>
      <w:r>
        <w:rPr>
          <w:noProof/>
        </w:rPr>
      </w:r>
      <w:r>
        <w:rPr>
          <w:noProof/>
        </w:rPr>
        <w:fldChar w:fldCharType="separate"/>
      </w:r>
      <w:r>
        <w:rPr>
          <w:noProof/>
        </w:rPr>
        <w:t>136</w:t>
      </w:r>
      <w:r>
        <w:rPr>
          <w:noProof/>
        </w:rPr>
        <w:fldChar w:fldCharType="end"/>
      </w:r>
    </w:p>
    <w:p w14:paraId="54BA61FA" w14:textId="3B782DAA"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lastRenderedPageBreak/>
        <w:t>6.3.8</w:t>
      </w:r>
      <w:r>
        <w:rPr>
          <w:rFonts w:asciiTheme="minorHAnsi" w:eastAsiaTheme="minorEastAsia" w:hAnsiTheme="minorHAnsi" w:cstheme="minorBidi"/>
          <w:noProof/>
          <w:kern w:val="2"/>
          <w:sz w:val="24"/>
          <w:szCs w:val="24"/>
          <w:lang w:val="en-US"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_Toc215062440 \h </w:instrText>
      </w:r>
      <w:r>
        <w:rPr>
          <w:noProof/>
        </w:rPr>
      </w:r>
      <w:r>
        <w:rPr>
          <w:noProof/>
        </w:rPr>
        <w:fldChar w:fldCharType="separate"/>
      </w:r>
      <w:r>
        <w:rPr>
          <w:noProof/>
        </w:rPr>
        <w:t>136</w:t>
      </w:r>
      <w:r>
        <w:rPr>
          <w:noProof/>
        </w:rPr>
        <w:fldChar w:fldCharType="end"/>
      </w:r>
    </w:p>
    <w:p w14:paraId="0D4D86EB" w14:textId="24FC2682"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sidRPr="00F12F07">
        <w:rPr>
          <w:noProof/>
          <w:lang w:val="en-US"/>
        </w:rPr>
        <w:t>6.3.9</w:t>
      </w:r>
      <w:r>
        <w:rPr>
          <w:rFonts w:asciiTheme="minorHAnsi" w:eastAsiaTheme="minorEastAsia" w:hAnsiTheme="minorHAnsi" w:cstheme="minorBidi"/>
          <w:noProof/>
          <w:kern w:val="2"/>
          <w:sz w:val="24"/>
          <w:szCs w:val="24"/>
          <w:lang w:val="en-US" w:eastAsia="zh-CN"/>
          <w14:ligatures w14:val="standardContextual"/>
        </w:rPr>
        <w:tab/>
      </w:r>
      <w:r w:rsidRPr="00F12F07">
        <w:rPr>
          <w:noProof/>
          <w:lang w:val="en-US"/>
        </w:rPr>
        <w:t>Security</w:t>
      </w:r>
      <w:r>
        <w:rPr>
          <w:noProof/>
        </w:rPr>
        <w:tab/>
      </w:r>
      <w:r>
        <w:rPr>
          <w:noProof/>
        </w:rPr>
        <w:fldChar w:fldCharType="begin"/>
      </w:r>
      <w:r>
        <w:rPr>
          <w:noProof/>
        </w:rPr>
        <w:instrText xml:space="preserve"> PAGEREF _Toc215062441 \h </w:instrText>
      </w:r>
      <w:r>
        <w:rPr>
          <w:noProof/>
        </w:rPr>
      </w:r>
      <w:r>
        <w:rPr>
          <w:noProof/>
        </w:rPr>
        <w:fldChar w:fldCharType="separate"/>
      </w:r>
      <w:r>
        <w:rPr>
          <w:noProof/>
        </w:rPr>
        <w:t>137</w:t>
      </w:r>
      <w:r>
        <w:rPr>
          <w:noProof/>
        </w:rPr>
        <w:fldChar w:fldCharType="end"/>
      </w:r>
    </w:p>
    <w:p w14:paraId="723DA9B4" w14:textId="4A9FE0F3" w:rsidR="00173D1E" w:rsidRDefault="00173D1E">
      <w:pPr>
        <w:pStyle w:val="TOC3"/>
        <w:rPr>
          <w:rFonts w:asciiTheme="minorHAnsi" w:eastAsiaTheme="minorEastAsia" w:hAnsiTheme="minorHAnsi" w:cstheme="minorBidi"/>
          <w:noProof/>
          <w:kern w:val="2"/>
          <w:sz w:val="24"/>
          <w:szCs w:val="24"/>
          <w:lang w:val="en-US" w:eastAsia="zh-CN"/>
          <w14:ligatures w14:val="standardContextual"/>
        </w:rPr>
      </w:pPr>
      <w:r>
        <w:rPr>
          <w:noProof/>
        </w:rPr>
        <w:t>6.3.10</w:t>
      </w:r>
      <w:r>
        <w:rPr>
          <w:rFonts w:asciiTheme="minorHAnsi" w:eastAsiaTheme="minorEastAsia" w:hAnsiTheme="minorHAnsi" w:cstheme="minorBidi"/>
          <w:noProof/>
          <w:kern w:val="2"/>
          <w:sz w:val="24"/>
          <w:szCs w:val="24"/>
          <w:lang w:val="en-US" w:eastAsia="zh-CN"/>
          <w14:ligatures w14:val="standardContextual"/>
        </w:rPr>
        <w:tab/>
      </w:r>
      <w:r>
        <w:rPr>
          <w:noProof/>
        </w:rPr>
        <w:t>HTTP redirection</w:t>
      </w:r>
      <w:r>
        <w:rPr>
          <w:noProof/>
        </w:rPr>
        <w:tab/>
      </w:r>
      <w:r>
        <w:rPr>
          <w:noProof/>
        </w:rPr>
        <w:fldChar w:fldCharType="begin"/>
      </w:r>
      <w:r>
        <w:rPr>
          <w:noProof/>
        </w:rPr>
        <w:instrText xml:space="preserve"> PAGEREF _Toc215062442 \h </w:instrText>
      </w:r>
      <w:r>
        <w:rPr>
          <w:noProof/>
        </w:rPr>
      </w:r>
      <w:r>
        <w:rPr>
          <w:noProof/>
        </w:rPr>
        <w:fldChar w:fldCharType="separate"/>
      </w:r>
      <w:r>
        <w:rPr>
          <w:noProof/>
        </w:rPr>
        <w:t>137</w:t>
      </w:r>
      <w:r>
        <w:rPr>
          <w:noProof/>
        </w:rPr>
        <w:fldChar w:fldCharType="end"/>
      </w:r>
    </w:p>
    <w:p w14:paraId="42A45168" w14:textId="09C83DAA" w:rsidR="00173D1E" w:rsidRDefault="00173D1E">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Annex A (normative): OpenAPI specification</w:t>
      </w:r>
      <w:r>
        <w:rPr>
          <w:noProof/>
        </w:rPr>
        <w:tab/>
      </w:r>
      <w:r>
        <w:rPr>
          <w:noProof/>
        </w:rPr>
        <w:fldChar w:fldCharType="begin"/>
      </w:r>
      <w:r>
        <w:rPr>
          <w:noProof/>
        </w:rPr>
        <w:instrText xml:space="preserve"> PAGEREF _Toc215062443 \h </w:instrText>
      </w:r>
      <w:r>
        <w:rPr>
          <w:noProof/>
        </w:rPr>
      </w:r>
      <w:r>
        <w:rPr>
          <w:noProof/>
        </w:rPr>
        <w:fldChar w:fldCharType="separate"/>
      </w:r>
      <w:r>
        <w:rPr>
          <w:noProof/>
        </w:rPr>
        <w:t>137</w:t>
      </w:r>
      <w:r>
        <w:rPr>
          <w:noProof/>
        </w:rPr>
        <w:fldChar w:fldCharType="end"/>
      </w:r>
    </w:p>
    <w:p w14:paraId="34D3D5BA" w14:textId="27E618DA"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A.1</w:t>
      </w:r>
      <w:r>
        <w:rPr>
          <w:rFonts w:asciiTheme="minorHAnsi" w:eastAsiaTheme="minorEastAsia" w:hAnsiTheme="minorHAnsi" w:cstheme="minorBidi"/>
          <w:noProof/>
          <w:kern w:val="2"/>
          <w:sz w:val="24"/>
          <w:szCs w:val="24"/>
          <w:lang w:val="en-US" w:eastAsia="zh-CN"/>
          <w14:ligatures w14:val="standardContextual"/>
        </w:rPr>
        <w:tab/>
      </w:r>
      <w:r>
        <w:rPr>
          <w:noProof/>
        </w:rPr>
        <w:t>General</w:t>
      </w:r>
      <w:r>
        <w:rPr>
          <w:noProof/>
        </w:rPr>
        <w:tab/>
      </w:r>
      <w:r>
        <w:rPr>
          <w:noProof/>
        </w:rPr>
        <w:fldChar w:fldCharType="begin"/>
      </w:r>
      <w:r>
        <w:rPr>
          <w:noProof/>
        </w:rPr>
        <w:instrText xml:space="preserve"> PAGEREF _Toc215062444 \h </w:instrText>
      </w:r>
      <w:r>
        <w:rPr>
          <w:noProof/>
        </w:rPr>
      </w:r>
      <w:r>
        <w:rPr>
          <w:noProof/>
        </w:rPr>
        <w:fldChar w:fldCharType="separate"/>
      </w:r>
      <w:r>
        <w:rPr>
          <w:noProof/>
        </w:rPr>
        <w:t>137</w:t>
      </w:r>
      <w:r>
        <w:rPr>
          <w:noProof/>
        </w:rPr>
        <w:fldChar w:fldCharType="end"/>
      </w:r>
    </w:p>
    <w:p w14:paraId="3DBB1D55" w14:textId="548038ED"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A.2</w:t>
      </w:r>
      <w:r>
        <w:rPr>
          <w:rFonts w:asciiTheme="minorHAnsi" w:eastAsiaTheme="minorEastAsia" w:hAnsiTheme="minorHAnsi" w:cstheme="minorBidi"/>
          <w:noProof/>
          <w:kern w:val="2"/>
          <w:sz w:val="24"/>
          <w:szCs w:val="24"/>
          <w:lang w:val="en-US" w:eastAsia="zh-CN"/>
          <w14:ligatures w14:val="standardContextual"/>
        </w:rPr>
        <w:tab/>
      </w:r>
      <w:r>
        <w:rPr>
          <w:noProof/>
        </w:rPr>
        <w:t>Nlmf_Location API</w:t>
      </w:r>
      <w:r>
        <w:rPr>
          <w:noProof/>
        </w:rPr>
        <w:tab/>
      </w:r>
      <w:r>
        <w:rPr>
          <w:noProof/>
        </w:rPr>
        <w:fldChar w:fldCharType="begin"/>
      </w:r>
      <w:r>
        <w:rPr>
          <w:noProof/>
        </w:rPr>
        <w:instrText xml:space="preserve"> PAGEREF _Toc215062445 \h </w:instrText>
      </w:r>
      <w:r>
        <w:rPr>
          <w:noProof/>
        </w:rPr>
      </w:r>
      <w:r>
        <w:rPr>
          <w:noProof/>
        </w:rPr>
        <w:fldChar w:fldCharType="separate"/>
      </w:r>
      <w:r>
        <w:rPr>
          <w:noProof/>
        </w:rPr>
        <w:t>138</w:t>
      </w:r>
      <w:r>
        <w:rPr>
          <w:noProof/>
        </w:rPr>
        <w:fldChar w:fldCharType="end"/>
      </w:r>
    </w:p>
    <w:p w14:paraId="4E611AC6" w14:textId="77AADAC8"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A.3</w:t>
      </w:r>
      <w:r>
        <w:rPr>
          <w:rFonts w:asciiTheme="minorHAnsi" w:eastAsiaTheme="minorEastAsia" w:hAnsiTheme="minorHAnsi" w:cstheme="minorBidi"/>
          <w:noProof/>
          <w:kern w:val="2"/>
          <w:sz w:val="24"/>
          <w:szCs w:val="24"/>
          <w:lang w:val="en-US" w:eastAsia="zh-CN"/>
          <w14:ligatures w14:val="standardContextual"/>
        </w:rPr>
        <w:tab/>
      </w:r>
      <w:r>
        <w:rPr>
          <w:noProof/>
        </w:rPr>
        <w:t>Nlmf_Broadcast API</w:t>
      </w:r>
      <w:r>
        <w:rPr>
          <w:noProof/>
        </w:rPr>
        <w:tab/>
      </w:r>
      <w:r>
        <w:rPr>
          <w:noProof/>
        </w:rPr>
        <w:fldChar w:fldCharType="begin"/>
      </w:r>
      <w:r>
        <w:rPr>
          <w:noProof/>
        </w:rPr>
        <w:instrText xml:space="preserve"> PAGEREF _Toc215062446 \h </w:instrText>
      </w:r>
      <w:r>
        <w:rPr>
          <w:noProof/>
        </w:rPr>
      </w:r>
      <w:r>
        <w:rPr>
          <w:noProof/>
        </w:rPr>
        <w:fldChar w:fldCharType="separate"/>
      </w:r>
      <w:r>
        <w:rPr>
          <w:noProof/>
        </w:rPr>
        <w:t>170</w:t>
      </w:r>
      <w:r>
        <w:rPr>
          <w:noProof/>
        </w:rPr>
        <w:fldChar w:fldCharType="end"/>
      </w:r>
    </w:p>
    <w:p w14:paraId="7E4CF00C" w14:textId="180A532C" w:rsidR="00173D1E" w:rsidRDefault="00173D1E">
      <w:pPr>
        <w:pStyle w:val="TOC1"/>
        <w:rPr>
          <w:rFonts w:asciiTheme="minorHAnsi" w:eastAsiaTheme="minorEastAsia" w:hAnsiTheme="minorHAnsi" w:cstheme="minorBidi"/>
          <w:noProof/>
          <w:kern w:val="2"/>
          <w:sz w:val="24"/>
          <w:szCs w:val="24"/>
          <w:lang w:val="en-US" w:eastAsia="zh-CN"/>
          <w14:ligatures w14:val="standardContextual"/>
        </w:rPr>
      </w:pPr>
      <w:r>
        <w:rPr>
          <w:noProof/>
        </w:rPr>
        <w:t>A.4</w:t>
      </w:r>
      <w:r>
        <w:rPr>
          <w:rFonts w:asciiTheme="minorHAnsi" w:eastAsiaTheme="minorEastAsia" w:hAnsiTheme="minorHAnsi" w:cstheme="minorBidi"/>
          <w:noProof/>
          <w:kern w:val="2"/>
          <w:sz w:val="24"/>
          <w:szCs w:val="24"/>
          <w:lang w:val="en-US" w:eastAsia="zh-CN"/>
          <w14:ligatures w14:val="standardContextual"/>
        </w:rPr>
        <w:tab/>
      </w:r>
      <w:r>
        <w:rPr>
          <w:noProof/>
        </w:rPr>
        <w:t>Nlmf_DataExposure API</w:t>
      </w:r>
      <w:r>
        <w:rPr>
          <w:noProof/>
        </w:rPr>
        <w:tab/>
      </w:r>
      <w:r>
        <w:rPr>
          <w:noProof/>
        </w:rPr>
        <w:fldChar w:fldCharType="begin"/>
      </w:r>
      <w:r>
        <w:rPr>
          <w:noProof/>
        </w:rPr>
        <w:instrText xml:space="preserve"> PAGEREF _Toc215062447 \h </w:instrText>
      </w:r>
      <w:r>
        <w:rPr>
          <w:noProof/>
        </w:rPr>
      </w:r>
      <w:r>
        <w:rPr>
          <w:noProof/>
        </w:rPr>
        <w:fldChar w:fldCharType="separate"/>
      </w:r>
      <w:r>
        <w:rPr>
          <w:noProof/>
        </w:rPr>
        <w:t>174</w:t>
      </w:r>
      <w:r>
        <w:rPr>
          <w:noProof/>
        </w:rPr>
        <w:fldChar w:fldCharType="end"/>
      </w:r>
    </w:p>
    <w:p w14:paraId="68A1FF8F" w14:textId="3CF50FE6" w:rsidR="00173D1E" w:rsidRDefault="00173D1E">
      <w:pPr>
        <w:pStyle w:val="TOC8"/>
        <w:rPr>
          <w:rFonts w:asciiTheme="minorHAnsi" w:eastAsiaTheme="minorEastAsia" w:hAnsiTheme="minorHAnsi" w:cstheme="minorBidi"/>
          <w:b w:val="0"/>
          <w:noProof/>
          <w:kern w:val="2"/>
          <w:sz w:val="24"/>
          <w:szCs w:val="24"/>
          <w:lang w:val="en-US" w:eastAsia="zh-CN"/>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_Toc215062448 \h </w:instrText>
      </w:r>
      <w:r>
        <w:rPr>
          <w:noProof/>
        </w:rPr>
      </w:r>
      <w:r>
        <w:rPr>
          <w:noProof/>
        </w:rPr>
        <w:fldChar w:fldCharType="separate"/>
      </w:r>
      <w:r>
        <w:rPr>
          <w:noProof/>
        </w:rPr>
        <w:t>179</w:t>
      </w:r>
      <w:r>
        <w:rPr>
          <w:noProof/>
        </w:rPr>
        <w:fldChar w:fldCharType="end"/>
      </w:r>
    </w:p>
    <w:p w14:paraId="128BB875" w14:textId="30116B32" w:rsidR="00080512" w:rsidRPr="004D3578" w:rsidRDefault="00173D1E">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200620660"/>
      <w:bookmarkStart w:id="38" w:name="_Toc207787854"/>
      <w:bookmarkStart w:id="39" w:name="_Toc215062138"/>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113AF00" w14:textId="77777777" w:rsidR="00080512" w:rsidRPr="004D3578" w:rsidRDefault="00080512">
      <w:r w:rsidRPr="004D3578">
        <w:t xml:space="preserve">This Technical </w:t>
      </w:r>
      <w:bookmarkStart w:id="40" w:name="spectype3"/>
      <w:r w:rsidRPr="00EB7848">
        <w:t>Specification</w:t>
      </w:r>
      <w:bookmarkEnd w:id="40"/>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w:t>
      </w:r>
      <w:r>
        <w:lastRenderedPageBreak/>
        <w:t>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1" w:name="introduction"/>
      <w:bookmarkStart w:id="42" w:name="_Toc20150326"/>
      <w:bookmarkStart w:id="43" w:name="_Toc25168565"/>
      <w:bookmarkStart w:id="44" w:name="_Toc27592984"/>
      <w:bookmarkStart w:id="45" w:name="_Toc34147853"/>
      <w:bookmarkStart w:id="46" w:name="_Toc36463237"/>
      <w:bookmarkStart w:id="47" w:name="_Toc43215077"/>
      <w:bookmarkStart w:id="48" w:name="_Toc45032325"/>
      <w:bookmarkStart w:id="49" w:name="_Toc49849814"/>
      <w:bookmarkStart w:id="50" w:name="_Toc51873328"/>
      <w:bookmarkStart w:id="51" w:name="_Toc56517456"/>
      <w:bookmarkStart w:id="52" w:name="_Toc58594357"/>
      <w:bookmarkStart w:id="53" w:name="_Toc67685867"/>
      <w:bookmarkStart w:id="54" w:name="_Toc74993688"/>
      <w:bookmarkStart w:id="55" w:name="_Toc82716276"/>
      <w:bookmarkStart w:id="56" w:name="_Toc88818563"/>
      <w:bookmarkStart w:id="57" w:name="_Toc90650485"/>
      <w:bookmarkStart w:id="58" w:name="_Toc98506156"/>
      <w:bookmarkStart w:id="59" w:name="_Toc106639441"/>
      <w:bookmarkStart w:id="60" w:name="_Toc114778951"/>
      <w:bookmarkStart w:id="61" w:name="_Toc122096868"/>
      <w:bookmarkStart w:id="62" w:name="_Toc130844088"/>
      <w:bookmarkStart w:id="63" w:name="_Toc138411794"/>
      <w:bookmarkStart w:id="64" w:name="_Toc145955962"/>
      <w:bookmarkStart w:id="65" w:name="_Toc153887391"/>
      <w:bookmarkStart w:id="66" w:name="_Toc161905271"/>
      <w:bookmarkStart w:id="67" w:name="_Toc170209874"/>
      <w:bookmarkStart w:id="68" w:name="_Toc177550669"/>
      <w:bookmarkStart w:id="69" w:name="_Toc183624747"/>
      <w:bookmarkStart w:id="70" w:name="_Toc186726740"/>
      <w:bookmarkStart w:id="71" w:name="_Toc200620661"/>
      <w:bookmarkStart w:id="72" w:name="_Toc207787855"/>
      <w:bookmarkStart w:id="73" w:name="_Toc215062139"/>
      <w:bookmarkEnd w:id="41"/>
      <w:r w:rsidRPr="00143FEC">
        <w:t>1</w:t>
      </w:r>
      <w:r w:rsidRPr="00143FEC">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4" w:name="_Toc20150327"/>
      <w:bookmarkStart w:id="75" w:name="_Toc25168566"/>
      <w:bookmarkStart w:id="76" w:name="_Toc27592985"/>
      <w:bookmarkStart w:id="77" w:name="_Toc34147854"/>
      <w:bookmarkStart w:id="78" w:name="_Toc36463238"/>
      <w:bookmarkStart w:id="79" w:name="_Toc43215078"/>
      <w:bookmarkStart w:id="80" w:name="_Toc45032326"/>
      <w:bookmarkStart w:id="81" w:name="_Toc49849815"/>
      <w:bookmarkStart w:id="82" w:name="_Toc51873329"/>
      <w:bookmarkStart w:id="83" w:name="_Toc56517457"/>
      <w:bookmarkStart w:id="84" w:name="_Toc58594358"/>
      <w:bookmarkStart w:id="85" w:name="_Toc67685868"/>
      <w:bookmarkStart w:id="86" w:name="_Toc74993689"/>
      <w:bookmarkStart w:id="87" w:name="_Toc82716277"/>
      <w:bookmarkStart w:id="88" w:name="_Toc88818564"/>
      <w:bookmarkStart w:id="89" w:name="_Toc90650486"/>
      <w:bookmarkStart w:id="90" w:name="_Toc98506157"/>
      <w:bookmarkStart w:id="91" w:name="_Toc106639442"/>
      <w:bookmarkStart w:id="92" w:name="_Toc114778952"/>
      <w:bookmarkStart w:id="93" w:name="_Toc122096869"/>
      <w:bookmarkStart w:id="94" w:name="_Toc130844089"/>
      <w:bookmarkStart w:id="95" w:name="_Toc138411795"/>
      <w:bookmarkStart w:id="96" w:name="_Toc145955963"/>
      <w:bookmarkStart w:id="97" w:name="_Toc153887392"/>
      <w:bookmarkStart w:id="98" w:name="_Toc161905272"/>
      <w:bookmarkStart w:id="99" w:name="_Toc170209875"/>
      <w:bookmarkStart w:id="100" w:name="_Toc177550670"/>
      <w:bookmarkStart w:id="101" w:name="_Toc183624748"/>
      <w:bookmarkStart w:id="102" w:name="_Toc186726741"/>
      <w:bookmarkStart w:id="103" w:name="_Toc200620662"/>
      <w:bookmarkStart w:id="104" w:name="_Toc207787856"/>
      <w:bookmarkStart w:id="105" w:name="_Toc215062140"/>
      <w:r w:rsidRPr="00143FEC">
        <w:t>2</w:t>
      </w:r>
      <w:r w:rsidRPr="00143FEC">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6"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6"/>
    <w:p w14:paraId="6FC69483" w14:textId="58E0CEBE" w:rsidR="00EB7848" w:rsidRDefault="00EB7848" w:rsidP="00EB7848">
      <w:pPr>
        <w:pStyle w:val="EX"/>
        <w:rPr>
          <w:lang w:eastAsia="zh-CN"/>
        </w:rPr>
      </w:pPr>
      <w:r>
        <w:rPr>
          <w:noProof/>
          <w:snapToGrid w:val="0"/>
        </w:rPr>
        <w:t>[15]</w:t>
      </w:r>
      <w:r>
        <w:rPr>
          <w:noProof/>
          <w:snapToGrid w:val="0"/>
        </w:rPr>
        <w:tab/>
        <w:t>IETF RFC </w:t>
      </w:r>
      <w:bookmarkStart w:id="107" w:name="_Hlk149144825"/>
      <w:r w:rsidR="00083B1E" w:rsidRPr="006521E6">
        <w:rPr>
          <w:noProof/>
          <w:snapToGrid w:val="0"/>
        </w:rPr>
        <w:t>9457</w:t>
      </w:r>
      <w:bookmarkEnd w:id="107"/>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8" w:name="_Toc20150328"/>
      <w:bookmarkStart w:id="109" w:name="_Toc25168567"/>
      <w:bookmarkStart w:id="110"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lastRenderedPageBreak/>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11" w:name="_Toc34147855"/>
      <w:bookmarkStart w:id="112" w:name="_Toc36463239"/>
      <w:bookmarkStart w:id="113" w:name="_Toc43215079"/>
      <w:bookmarkStart w:id="114" w:name="_Toc45032327"/>
      <w:bookmarkStart w:id="115" w:name="_Toc49849816"/>
      <w:bookmarkStart w:id="116" w:name="_Toc51873330"/>
      <w:bookmarkStart w:id="117" w:name="_Toc56517458"/>
      <w:bookmarkStart w:id="118" w:name="_Toc58594359"/>
      <w:bookmarkStart w:id="119" w:name="_Toc67685869"/>
      <w:bookmarkStart w:id="120" w:name="_Toc74993690"/>
      <w:bookmarkStart w:id="121" w:name="_Toc82716278"/>
      <w:bookmarkStart w:id="122" w:name="_Toc88818565"/>
      <w:bookmarkStart w:id="123" w:name="_Toc90650487"/>
      <w:bookmarkStart w:id="124" w:name="_Toc98506158"/>
      <w:bookmarkStart w:id="125" w:name="_Toc106639443"/>
      <w:bookmarkStart w:id="126" w:name="_Toc114778953"/>
      <w:bookmarkStart w:id="127" w:name="_Toc122096870"/>
      <w:bookmarkStart w:id="128" w:name="_Toc130844090"/>
      <w:bookmarkStart w:id="129" w:name="_Toc138411796"/>
      <w:bookmarkStart w:id="130" w:name="_Toc145955964"/>
      <w:bookmarkStart w:id="131" w:name="_Toc153887393"/>
      <w:bookmarkStart w:id="132" w:name="_Toc161905273"/>
      <w:bookmarkStart w:id="133" w:name="_Toc170209876"/>
      <w:bookmarkStart w:id="134" w:name="_Toc177550671"/>
      <w:bookmarkStart w:id="135" w:name="_Toc183624749"/>
      <w:bookmarkStart w:id="136" w:name="_Toc186726742"/>
      <w:bookmarkStart w:id="137" w:name="_Toc200620663"/>
      <w:bookmarkStart w:id="138" w:name="_Toc207787857"/>
      <w:bookmarkStart w:id="139" w:name="_Toc215062141"/>
      <w:r>
        <w:t>3</w:t>
      </w:r>
      <w:r>
        <w:tab/>
        <w:t>Definitions</w:t>
      </w:r>
      <w:r>
        <w:rPr>
          <w:rFonts w:hint="eastAsia"/>
          <w:lang w:eastAsia="zh-CN"/>
        </w:rPr>
        <w:t xml:space="preserve"> </w:t>
      </w:r>
      <w:r>
        <w:t>and 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1FC9954" w14:textId="77777777" w:rsidR="00EB7848" w:rsidRDefault="00EB7848" w:rsidP="00B32564">
      <w:pPr>
        <w:pStyle w:val="Heading2"/>
      </w:pPr>
      <w:bookmarkStart w:id="140" w:name="_Toc20150329"/>
      <w:bookmarkStart w:id="141" w:name="_Toc25168568"/>
      <w:bookmarkStart w:id="142" w:name="_Toc27592987"/>
      <w:bookmarkStart w:id="143" w:name="_Toc34147856"/>
      <w:bookmarkStart w:id="144" w:name="_Toc36463240"/>
      <w:bookmarkStart w:id="145" w:name="_Toc43215080"/>
      <w:bookmarkStart w:id="146" w:name="_Toc45032328"/>
      <w:bookmarkStart w:id="147" w:name="_Toc49849817"/>
      <w:bookmarkStart w:id="148" w:name="_Toc51873331"/>
      <w:bookmarkStart w:id="149" w:name="_Toc56517459"/>
      <w:bookmarkStart w:id="150" w:name="_Toc58594360"/>
      <w:bookmarkStart w:id="151" w:name="_Toc67685870"/>
      <w:bookmarkStart w:id="152" w:name="_Toc74993691"/>
      <w:bookmarkStart w:id="153" w:name="_Toc82716279"/>
      <w:bookmarkStart w:id="154" w:name="_Toc88818566"/>
      <w:bookmarkStart w:id="155" w:name="_Toc90650488"/>
      <w:bookmarkStart w:id="156" w:name="_Toc98506159"/>
      <w:bookmarkStart w:id="157" w:name="_Toc106639444"/>
      <w:bookmarkStart w:id="158" w:name="_Toc114778954"/>
      <w:bookmarkStart w:id="159" w:name="_Toc122096871"/>
      <w:bookmarkStart w:id="160" w:name="_Toc130844091"/>
      <w:bookmarkStart w:id="161" w:name="_Toc138411797"/>
      <w:bookmarkStart w:id="162" w:name="_Toc145955965"/>
      <w:bookmarkStart w:id="163" w:name="_Toc153887394"/>
      <w:bookmarkStart w:id="164" w:name="_Toc161905274"/>
      <w:bookmarkStart w:id="165" w:name="_Toc170209877"/>
      <w:bookmarkStart w:id="166" w:name="_Toc177550672"/>
      <w:bookmarkStart w:id="167" w:name="_Toc183624750"/>
      <w:bookmarkStart w:id="168" w:name="_Toc186726743"/>
      <w:bookmarkStart w:id="169" w:name="_Toc200620664"/>
      <w:bookmarkStart w:id="170" w:name="_Toc207787858"/>
      <w:bookmarkStart w:id="171" w:name="_Toc215062142"/>
      <w:r>
        <w:t>3.1</w:t>
      </w:r>
      <w:r>
        <w:tab/>
        <w:t>Definitions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72" w:name="_Toc20150330"/>
      <w:bookmarkStart w:id="173" w:name="_Toc25168569"/>
      <w:bookmarkStart w:id="174" w:name="_Toc27592988"/>
      <w:bookmarkStart w:id="175" w:name="_Toc34147857"/>
      <w:bookmarkStart w:id="176" w:name="_Toc36463241"/>
      <w:bookmarkStart w:id="177" w:name="_Toc43215081"/>
      <w:bookmarkStart w:id="178" w:name="_Toc45032329"/>
      <w:bookmarkStart w:id="179" w:name="_Toc49849818"/>
      <w:bookmarkStart w:id="180" w:name="_Toc51873332"/>
      <w:bookmarkStart w:id="181" w:name="_Toc56517460"/>
      <w:bookmarkStart w:id="182" w:name="_Toc58594361"/>
      <w:bookmarkStart w:id="183" w:name="_Toc67685871"/>
      <w:bookmarkStart w:id="184" w:name="_Toc74993692"/>
      <w:bookmarkStart w:id="185" w:name="_Toc82716280"/>
      <w:bookmarkStart w:id="186" w:name="_Toc88818567"/>
      <w:bookmarkStart w:id="187" w:name="_Toc90650489"/>
      <w:bookmarkStart w:id="188" w:name="_Toc98506160"/>
      <w:bookmarkStart w:id="189" w:name="_Toc106639445"/>
      <w:bookmarkStart w:id="190" w:name="_Toc114778955"/>
      <w:bookmarkStart w:id="191" w:name="_Toc122096872"/>
      <w:bookmarkStart w:id="192" w:name="_Toc130844092"/>
      <w:bookmarkStart w:id="193" w:name="_Toc138411798"/>
      <w:bookmarkStart w:id="194" w:name="_Toc145955966"/>
      <w:bookmarkStart w:id="195" w:name="_Toc153887395"/>
      <w:bookmarkStart w:id="196" w:name="_Toc161905275"/>
      <w:bookmarkStart w:id="197" w:name="_Toc170209878"/>
      <w:bookmarkStart w:id="198" w:name="_Toc177550673"/>
      <w:bookmarkStart w:id="199" w:name="_Toc183624751"/>
      <w:bookmarkStart w:id="200" w:name="_Toc186726744"/>
      <w:bookmarkStart w:id="201" w:name="_Toc200620665"/>
      <w:bookmarkStart w:id="202" w:name="_Toc207787859"/>
      <w:bookmarkStart w:id="203" w:name="_Toc215062143"/>
      <w:r>
        <w:lastRenderedPageBreak/>
        <w:t>3.2</w:t>
      </w:r>
      <w:r>
        <w:tab/>
        <w:t>Abbreviations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04" w:name="_Toc20150331"/>
      <w:bookmarkStart w:id="205" w:name="_Toc25168570"/>
      <w:bookmarkStart w:id="206" w:name="_Toc27592989"/>
      <w:bookmarkStart w:id="207" w:name="_Toc34147858"/>
      <w:bookmarkStart w:id="208" w:name="_Toc36463242"/>
      <w:bookmarkStart w:id="209" w:name="_Toc43215082"/>
      <w:bookmarkStart w:id="210" w:name="_Toc45032330"/>
      <w:bookmarkStart w:id="211" w:name="_Toc49849819"/>
      <w:bookmarkStart w:id="212" w:name="_Toc51873333"/>
      <w:bookmarkStart w:id="213" w:name="_Toc56517461"/>
      <w:bookmarkStart w:id="214" w:name="_Toc58594362"/>
      <w:bookmarkStart w:id="215" w:name="_Toc67685872"/>
      <w:bookmarkStart w:id="216" w:name="_Toc74993693"/>
      <w:bookmarkStart w:id="217" w:name="_Toc82716281"/>
      <w:bookmarkStart w:id="218" w:name="_Toc88818568"/>
      <w:bookmarkStart w:id="219" w:name="_Toc90650490"/>
      <w:bookmarkStart w:id="220" w:name="_Toc98506161"/>
      <w:bookmarkStart w:id="221" w:name="_Toc106639446"/>
      <w:bookmarkStart w:id="222" w:name="_Toc114778956"/>
      <w:bookmarkStart w:id="223" w:name="_Toc122096873"/>
      <w:bookmarkStart w:id="224" w:name="_Toc130844093"/>
      <w:bookmarkStart w:id="225" w:name="_Toc138411799"/>
      <w:bookmarkStart w:id="226" w:name="_Toc145955967"/>
      <w:bookmarkStart w:id="227" w:name="_Toc153887396"/>
      <w:bookmarkStart w:id="228" w:name="_Toc161905276"/>
      <w:bookmarkStart w:id="229" w:name="_Toc170209879"/>
      <w:bookmarkStart w:id="230" w:name="_Toc177550674"/>
      <w:bookmarkStart w:id="231" w:name="_Toc183624752"/>
      <w:bookmarkStart w:id="232" w:name="_Toc186726745"/>
      <w:bookmarkStart w:id="233" w:name="_Toc200620666"/>
      <w:bookmarkStart w:id="234" w:name="_Toc207787860"/>
      <w:bookmarkStart w:id="235" w:name="_Toc215062144"/>
      <w:r w:rsidRPr="00F6448C">
        <w:t>4</w:t>
      </w:r>
      <w:r w:rsidRPr="00F6448C">
        <w:tab/>
      </w:r>
      <w: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65pt;height:182.8pt" o:ole="">
            <v:imagedata r:id="rId13" o:title=""/>
          </v:shape>
          <o:OLEObject Type="Embed" ProgID="Visio.Drawing.11" ShapeID="_x0000_i1026" DrawAspect="Content" ObjectID="_1825841473"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36" w:name="_Toc20150332"/>
      <w:bookmarkStart w:id="237" w:name="_Toc25168571"/>
      <w:bookmarkStart w:id="238" w:name="_Toc27592990"/>
      <w:bookmarkStart w:id="239" w:name="_Toc34147859"/>
      <w:bookmarkStart w:id="240" w:name="_Toc36463243"/>
      <w:bookmarkStart w:id="241" w:name="_Toc43215083"/>
      <w:bookmarkStart w:id="242" w:name="_Toc45032331"/>
      <w:bookmarkStart w:id="243" w:name="_Toc49849820"/>
      <w:bookmarkStart w:id="244" w:name="_Toc51873334"/>
      <w:bookmarkStart w:id="245" w:name="_Toc56517462"/>
      <w:bookmarkStart w:id="246" w:name="_Toc58594363"/>
      <w:bookmarkStart w:id="247" w:name="_Toc67685873"/>
      <w:bookmarkStart w:id="248" w:name="_Toc74993694"/>
      <w:bookmarkStart w:id="249" w:name="_Toc82716282"/>
      <w:bookmarkStart w:id="250" w:name="_Toc88818569"/>
      <w:bookmarkStart w:id="251" w:name="_Toc90650491"/>
      <w:bookmarkStart w:id="252" w:name="_Toc98506162"/>
      <w:bookmarkStart w:id="253" w:name="_Toc106639447"/>
      <w:bookmarkStart w:id="254" w:name="_Toc114778957"/>
      <w:bookmarkStart w:id="255" w:name="_Toc122096874"/>
      <w:bookmarkStart w:id="256" w:name="_Toc130844094"/>
      <w:bookmarkStart w:id="257" w:name="_Toc138411800"/>
      <w:bookmarkStart w:id="258" w:name="_Toc145955968"/>
      <w:bookmarkStart w:id="259" w:name="_Toc153887397"/>
      <w:bookmarkStart w:id="260" w:name="_Toc161905277"/>
      <w:bookmarkStart w:id="261" w:name="_Toc170209880"/>
      <w:bookmarkStart w:id="262" w:name="_Toc177550675"/>
      <w:bookmarkStart w:id="263" w:name="_Toc183624753"/>
      <w:bookmarkStart w:id="264" w:name="_Toc186726746"/>
      <w:bookmarkStart w:id="265" w:name="_Toc200620667"/>
      <w:bookmarkStart w:id="266" w:name="_Toc207787861"/>
      <w:bookmarkStart w:id="267" w:name="_Toc215062145"/>
      <w:r>
        <w:lastRenderedPageBreak/>
        <w:t>5</w:t>
      </w:r>
      <w:r>
        <w:rPr>
          <w:rFonts w:hint="eastAsia"/>
        </w:rPr>
        <w:tab/>
      </w:r>
      <w:r>
        <w:t>Services Offered by the LMF</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E3F992D" w14:textId="77777777" w:rsidR="00EB7848" w:rsidRDefault="00EB7848" w:rsidP="00B32564">
      <w:pPr>
        <w:pStyle w:val="Heading2"/>
        <w:rPr>
          <w:lang w:val="en-US"/>
        </w:rPr>
      </w:pPr>
      <w:bookmarkStart w:id="268" w:name="_Toc20150333"/>
      <w:bookmarkStart w:id="269" w:name="_Toc25168572"/>
      <w:bookmarkStart w:id="270" w:name="_Toc27592991"/>
      <w:bookmarkStart w:id="271" w:name="_Toc34147860"/>
      <w:bookmarkStart w:id="272" w:name="_Toc36463244"/>
      <w:bookmarkStart w:id="273" w:name="_Toc43215084"/>
      <w:bookmarkStart w:id="274" w:name="_Toc45032332"/>
      <w:bookmarkStart w:id="275" w:name="_Toc49849821"/>
      <w:bookmarkStart w:id="276" w:name="_Toc51873335"/>
      <w:bookmarkStart w:id="277" w:name="_Toc56517463"/>
      <w:bookmarkStart w:id="278" w:name="_Toc58594364"/>
      <w:bookmarkStart w:id="279" w:name="_Toc67685874"/>
      <w:bookmarkStart w:id="280" w:name="_Toc74993695"/>
      <w:bookmarkStart w:id="281" w:name="_Toc82716283"/>
      <w:bookmarkStart w:id="282" w:name="_Toc88818570"/>
      <w:bookmarkStart w:id="283" w:name="_Toc90650492"/>
      <w:bookmarkStart w:id="284" w:name="_Toc98506163"/>
      <w:bookmarkStart w:id="285" w:name="_Toc106639448"/>
      <w:bookmarkStart w:id="286" w:name="_Toc114778958"/>
      <w:bookmarkStart w:id="287" w:name="_Toc122096875"/>
      <w:bookmarkStart w:id="288" w:name="_Toc130844095"/>
      <w:bookmarkStart w:id="289" w:name="_Toc138411801"/>
      <w:bookmarkStart w:id="290" w:name="_Toc145955969"/>
      <w:bookmarkStart w:id="291" w:name="_Toc153887398"/>
      <w:bookmarkStart w:id="292" w:name="_Toc161905278"/>
      <w:bookmarkStart w:id="293" w:name="_Toc170209881"/>
      <w:bookmarkStart w:id="294" w:name="_Toc177550676"/>
      <w:bookmarkStart w:id="295" w:name="_Toc183624754"/>
      <w:bookmarkStart w:id="296" w:name="_Toc186726747"/>
      <w:bookmarkStart w:id="297" w:name="_Toc200620668"/>
      <w:bookmarkStart w:id="298" w:name="_Toc207787862"/>
      <w:bookmarkStart w:id="299" w:name="_Toc215062146"/>
      <w:r>
        <w:rPr>
          <w:lang w:val="en-US"/>
        </w:rPr>
        <w:t>5.1</w:t>
      </w:r>
      <w:r>
        <w:rPr>
          <w:lang w:val="en-US"/>
        </w:rPr>
        <w:tab/>
        <w:t>Introduction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8E41B81" w14:textId="77777777" w:rsidR="00EB7848" w:rsidRDefault="00EB7848" w:rsidP="00EB7848">
      <w:bookmarkStart w:id="300"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301"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302" w:name="_Toc25168573"/>
      <w:bookmarkStart w:id="303" w:name="_Toc27592992"/>
      <w:bookmarkStart w:id="304" w:name="_Toc34147861"/>
      <w:bookmarkStart w:id="305" w:name="_Toc36463245"/>
      <w:bookmarkStart w:id="306" w:name="_Toc43215085"/>
      <w:bookmarkStart w:id="307" w:name="_Toc45032333"/>
      <w:bookmarkStart w:id="308" w:name="_Toc49849822"/>
      <w:bookmarkStart w:id="309" w:name="_Toc51873336"/>
      <w:bookmarkStart w:id="310" w:name="_Toc56517464"/>
      <w:bookmarkStart w:id="311" w:name="_Toc58594365"/>
      <w:bookmarkStart w:id="312" w:name="_Toc67685875"/>
      <w:bookmarkStart w:id="313" w:name="_Toc74993696"/>
      <w:bookmarkStart w:id="314" w:name="_Toc82716284"/>
      <w:bookmarkStart w:id="315" w:name="_Toc88818571"/>
      <w:bookmarkStart w:id="316" w:name="_Toc90650493"/>
      <w:bookmarkStart w:id="317" w:name="_Toc98506164"/>
      <w:bookmarkStart w:id="318" w:name="_Toc106639449"/>
      <w:bookmarkStart w:id="319" w:name="_Toc114778959"/>
      <w:bookmarkStart w:id="320" w:name="_Toc122096876"/>
      <w:bookmarkStart w:id="321" w:name="_Toc130844096"/>
      <w:bookmarkStart w:id="322" w:name="_Toc138411802"/>
      <w:bookmarkStart w:id="323" w:name="_Toc145955970"/>
      <w:bookmarkStart w:id="324" w:name="_Toc153887399"/>
      <w:bookmarkStart w:id="325" w:name="_Toc161905279"/>
      <w:bookmarkStart w:id="326" w:name="_Toc170209882"/>
      <w:bookmarkStart w:id="327" w:name="_Toc177550677"/>
      <w:bookmarkStart w:id="328" w:name="_Toc183624755"/>
      <w:bookmarkStart w:id="329" w:name="_Toc186726748"/>
      <w:bookmarkStart w:id="330" w:name="_Toc200620669"/>
      <w:bookmarkStart w:id="331" w:name="_Toc207787863"/>
      <w:bookmarkStart w:id="332" w:name="_Toc215062147"/>
      <w:r>
        <w:t>5.2</w:t>
      </w:r>
      <w:r>
        <w:tab/>
      </w:r>
      <w:r w:rsidRPr="007B2410">
        <w:t>N</w:t>
      </w:r>
      <w:r>
        <w:t>lmf_Location Service</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C0C8166" w14:textId="77777777" w:rsidR="00EB7848" w:rsidRDefault="00EB7848" w:rsidP="00B32564">
      <w:pPr>
        <w:pStyle w:val="Heading3"/>
      </w:pPr>
      <w:bookmarkStart w:id="333" w:name="_Toc20150335"/>
      <w:bookmarkStart w:id="334" w:name="_Toc25168574"/>
      <w:bookmarkStart w:id="335" w:name="_Toc27592993"/>
      <w:bookmarkStart w:id="336" w:name="_Toc34147862"/>
      <w:bookmarkStart w:id="337" w:name="_Toc36463246"/>
      <w:bookmarkStart w:id="338" w:name="_Toc43215086"/>
      <w:bookmarkStart w:id="339" w:name="_Toc45032334"/>
      <w:bookmarkStart w:id="340" w:name="_Toc49849823"/>
      <w:bookmarkStart w:id="341" w:name="_Toc51873337"/>
      <w:bookmarkStart w:id="342" w:name="_Toc56517465"/>
      <w:bookmarkStart w:id="343" w:name="_Toc58594366"/>
      <w:bookmarkStart w:id="344" w:name="_Toc67685876"/>
      <w:bookmarkStart w:id="345" w:name="_Toc74993697"/>
      <w:bookmarkStart w:id="346" w:name="_Toc82716285"/>
      <w:bookmarkStart w:id="347" w:name="_Toc88818572"/>
      <w:bookmarkStart w:id="348" w:name="_Toc90650494"/>
      <w:bookmarkStart w:id="349" w:name="_Toc98506165"/>
      <w:bookmarkStart w:id="350" w:name="_Toc106639450"/>
      <w:bookmarkStart w:id="351" w:name="_Toc114778960"/>
      <w:bookmarkStart w:id="352" w:name="_Toc122096877"/>
      <w:bookmarkStart w:id="353" w:name="_Toc130844097"/>
      <w:bookmarkStart w:id="354" w:name="_Toc138411803"/>
      <w:bookmarkStart w:id="355" w:name="_Toc145955971"/>
      <w:bookmarkStart w:id="356" w:name="_Toc153887400"/>
      <w:bookmarkStart w:id="357" w:name="_Toc161905280"/>
      <w:bookmarkStart w:id="358" w:name="_Toc170209883"/>
      <w:bookmarkStart w:id="359" w:name="_Toc177550678"/>
      <w:bookmarkStart w:id="360" w:name="_Toc183624756"/>
      <w:bookmarkStart w:id="361" w:name="_Toc186726749"/>
      <w:bookmarkStart w:id="362" w:name="_Toc200620670"/>
      <w:bookmarkStart w:id="363" w:name="_Toc207787864"/>
      <w:bookmarkStart w:id="364" w:name="_Toc215062148"/>
      <w:r>
        <w:t>5.2.1</w:t>
      </w:r>
      <w:r>
        <w:tab/>
        <w:t>Service Description</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65" w:name="_Toc20150336"/>
      <w:bookmarkStart w:id="366" w:name="_Toc25168575"/>
      <w:bookmarkStart w:id="367" w:name="_Toc27592994"/>
      <w:bookmarkStart w:id="368" w:name="_Toc34147863"/>
      <w:bookmarkStart w:id="369" w:name="_Toc36463247"/>
      <w:bookmarkStart w:id="370" w:name="_Toc43215087"/>
      <w:bookmarkStart w:id="371" w:name="_Toc45032335"/>
      <w:bookmarkStart w:id="372" w:name="_Toc49849824"/>
      <w:bookmarkStart w:id="373" w:name="_Toc51873338"/>
      <w:bookmarkStart w:id="374" w:name="_Toc56517466"/>
      <w:bookmarkStart w:id="375" w:name="_Toc58594367"/>
      <w:bookmarkStart w:id="376" w:name="_Toc67685877"/>
      <w:bookmarkStart w:id="377" w:name="_Toc74993698"/>
      <w:bookmarkStart w:id="378" w:name="_Toc82716286"/>
      <w:bookmarkStart w:id="379" w:name="_Toc88818573"/>
      <w:bookmarkStart w:id="380" w:name="_Toc90650495"/>
      <w:bookmarkStart w:id="381" w:name="_Toc98506166"/>
      <w:bookmarkStart w:id="382" w:name="_Toc106639451"/>
      <w:bookmarkStart w:id="383" w:name="_Toc114778961"/>
      <w:bookmarkStart w:id="384" w:name="_Toc122096878"/>
      <w:bookmarkStart w:id="385" w:name="_Toc130844098"/>
      <w:bookmarkStart w:id="386" w:name="_Toc138411804"/>
      <w:bookmarkStart w:id="387" w:name="_Toc145955972"/>
      <w:bookmarkStart w:id="388" w:name="_Toc153887401"/>
      <w:bookmarkStart w:id="389" w:name="_Toc161905281"/>
      <w:bookmarkStart w:id="390" w:name="_Toc170209884"/>
      <w:bookmarkStart w:id="391" w:name="_Toc177550679"/>
      <w:bookmarkStart w:id="392" w:name="_Toc183624757"/>
      <w:bookmarkStart w:id="393" w:name="_Toc186726750"/>
      <w:bookmarkStart w:id="394" w:name="_Toc200620671"/>
      <w:bookmarkStart w:id="395" w:name="_Toc207787865"/>
      <w:bookmarkStart w:id="396" w:name="_Toc215062149"/>
      <w:r>
        <w:t>5.2.2</w:t>
      </w:r>
      <w:r>
        <w:tab/>
        <w:t>Service Operations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1058DCB1" w14:textId="77777777" w:rsidR="00EB7848" w:rsidRDefault="00EB7848" w:rsidP="00B32564">
      <w:pPr>
        <w:pStyle w:val="Heading4"/>
      </w:pPr>
      <w:bookmarkStart w:id="397" w:name="_Toc20150337"/>
      <w:bookmarkStart w:id="398" w:name="_Toc25168576"/>
      <w:bookmarkStart w:id="399" w:name="_Toc27592995"/>
      <w:bookmarkStart w:id="400" w:name="_Toc34147864"/>
      <w:bookmarkStart w:id="401" w:name="_Toc36463248"/>
      <w:bookmarkStart w:id="402" w:name="_Toc43215088"/>
      <w:bookmarkStart w:id="403" w:name="_Toc45032336"/>
      <w:bookmarkStart w:id="404" w:name="_Toc49849825"/>
      <w:bookmarkStart w:id="405" w:name="_Toc51873339"/>
      <w:bookmarkStart w:id="406" w:name="_Toc56517467"/>
      <w:bookmarkStart w:id="407" w:name="_Toc58594368"/>
      <w:bookmarkStart w:id="408" w:name="_Toc67685878"/>
      <w:bookmarkStart w:id="409" w:name="_Toc74993699"/>
      <w:bookmarkStart w:id="410" w:name="_Toc82716287"/>
      <w:bookmarkStart w:id="411" w:name="_Toc88818574"/>
      <w:bookmarkStart w:id="412" w:name="_Toc90650496"/>
      <w:bookmarkStart w:id="413" w:name="_Toc98506167"/>
      <w:bookmarkStart w:id="414" w:name="_Toc106639452"/>
      <w:bookmarkStart w:id="415" w:name="_Toc114778962"/>
      <w:bookmarkStart w:id="416" w:name="_Toc122096879"/>
      <w:bookmarkStart w:id="417" w:name="_Toc130844099"/>
      <w:bookmarkStart w:id="418" w:name="_Toc138411805"/>
      <w:bookmarkStart w:id="419" w:name="_Toc145955973"/>
      <w:bookmarkStart w:id="420" w:name="_Toc153887402"/>
      <w:bookmarkStart w:id="421" w:name="_Toc161905282"/>
      <w:bookmarkStart w:id="422" w:name="_Toc170209885"/>
      <w:bookmarkStart w:id="423" w:name="_Toc177550680"/>
      <w:bookmarkStart w:id="424" w:name="_Toc183624758"/>
      <w:bookmarkStart w:id="425" w:name="_Toc186726751"/>
      <w:bookmarkStart w:id="426" w:name="_Toc200620672"/>
      <w:bookmarkStart w:id="427" w:name="_Toc207787866"/>
      <w:bookmarkStart w:id="428" w:name="_Toc215062150"/>
      <w:r>
        <w:t>5.2.2.1</w:t>
      </w:r>
      <w:r>
        <w:tab/>
        <w:t>Introduction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29" w:name="_Toc20150338"/>
      <w:bookmarkStart w:id="430" w:name="_Toc25168577"/>
      <w:bookmarkStart w:id="431" w:name="_Toc27592996"/>
      <w:bookmarkStart w:id="432" w:name="_Toc34147865"/>
      <w:bookmarkStart w:id="433" w:name="_Toc36463249"/>
      <w:bookmarkStart w:id="434" w:name="_Toc43215089"/>
      <w:bookmarkStart w:id="435" w:name="_Toc45032337"/>
      <w:bookmarkStart w:id="436" w:name="_Toc49849826"/>
      <w:bookmarkStart w:id="437" w:name="_Toc51873340"/>
      <w:bookmarkStart w:id="438" w:name="_Toc56517468"/>
      <w:bookmarkStart w:id="439" w:name="_Toc58594369"/>
      <w:bookmarkStart w:id="440" w:name="_Toc67685879"/>
      <w:bookmarkStart w:id="441" w:name="_Toc74993700"/>
      <w:bookmarkStart w:id="442" w:name="_Toc82716288"/>
      <w:bookmarkStart w:id="443" w:name="_Toc88818575"/>
      <w:bookmarkStart w:id="444" w:name="_Toc90650497"/>
      <w:bookmarkStart w:id="445" w:name="_Toc98506168"/>
      <w:bookmarkStart w:id="446" w:name="_Toc106639453"/>
      <w:bookmarkStart w:id="447" w:name="_Toc114778963"/>
      <w:bookmarkStart w:id="448" w:name="_Toc122096880"/>
      <w:bookmarkStart w:id="449" w:name="_Toc130844100"/>
      <w:bookmarkStart w:id="450" w:name="_Toc138411806"/>
      <w:bookmarkStart w:id="451" w:name="_Toc145955974"/>
      <w:bookmarkStart w:id="452" w:name="_Toc153887403"/>
      <w:bookmarkStart w:id="453" w:name="_Toc161905283"/>
      <w:bookmarkStart w:id="454" w:name="_Toc170209886"/>
      <w:bookmarkStart w:id="455" w:name="_Toc177550681"/>
      <w:bookmarkStart w:id="456" w:name="_Toc183624759"/>
      <w:bookmarkStart w:id="457" w:name="_Toc186726752"/>
      <w:bookmarkStart w:id="458" w:name="_Toc200620673"/>
      <w:bookmarkStart w:id="459" w:name="_Toc207787867"/>
      <w:bookmarkStart w:id="460" w:name="_Toc215062151"/>
      <w:r>
        <w:t>5.2.2.2</w:t>
      </w:r>
      <w:r>
        <w:tab/>
        <w:t>DetermineLocation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743F9D67" w14:textId="77777777" w:rsidR="00EB7848" w:rsidRDefault="00EB7848" w:rsidP="00B32564">
      <w:pPr>
        <w:pStyle w:val="Heading5"/>
      </w:pPr>
      <w:bookmarkStart w:id="461" w:name="_Toc20150339"/>
      <w:bookmarkStart w:id="462" w:name="_Toc25168578"/>
      <w:bookmarkStart w:id="463" w:name="_Toc27592997"/>
      <w:bookmarkStart w:id="464" w:name="_Toc34147866"/>
      <w:bookmarkStart w:id="465" w:name="_Toc36463250"/>
      <w:bookmarkStart w:id="466" w:name="_Toc43215090"/>
      <w:bookmarkStart w:id="467" w:name="_Toc45032338"/>
      <w:bookmarkStart w:id="468" w:name="_Toc49849827"/>
      <w:bookmarkStart w:id="469" w:name="_Toc51873341"/>
      <w:bookmarkStart w:id="470" w:name="_Toc56517469"/>
      <w:bookmarkStart w:id="471" w:name="_Toc58594370"/>
      <w:bookmarkStart w:id="472" w:name="_Toc67685880"/>
      <w:bookmarkStart w:id="473" w:name="_Toc74993701"/>
      <w:bookmarkStart w:id="474" w:name="_Toc82716289"/>
      <w:bookmarkStart w:id="475" w:name="_Toc88818576"/>
      <w:bookmarkStart w:id="476" w:name="_Toc90650498"/>
      <w:bookmarkStart w:id="477" w:name="_Toc98506169"/>
      <w:bookmarkStart w:id="478" w:name="_Toc106639454"/>
      <w:bookmarkStart w:id="479" w:name="_Toc114778964"/>
      <w:bookmarkStart w:id="480" w:name="_Toc122096881"/>
      <w:bookmarkStart w:id="481" w:name="_Toc130844101"/>
      <w:bookmarkStart w:id="482" w:name="_Toc138411807"/>
      <w:bookmarkStart w:id="483" w:name="_Toc145955975"/>
      <w:bookmarkStart w:id="484" w:name="_Toc153887404"/>
      <w:bookmarkStart w:id="485" w:name="_Toc161905284"/>
      <w:bookmarkStart w:id="486" w:name="_Toc170209887"/>
      <w:bookmarkStart w:id="487" w:name="_Toc177550682"/>
      <w:bookmarkStart w:id="488" w:name="_Toc183624760"/>
      <w:bookmarkStart w:id="489" w:name="_Toc186726753"/>
      <w:bookmarkStart w:id="490" w:name="_Toc200620674"/>
      <w:bookmarkStart w:id="491" w:name="_Toc207787868"/>
      <w:bookmarkStart w:id="492" w:name="_Toc215062152"/>
      <w:r>
        <w:t>5.2</w:t>
      </w:r>
      <w:r>
        <w:lastRenderedPageBreak/>
        <w:t>.2.2.1</w:t>
      </w:r>
      <w:r>
        <w:tab/>
        <w:t>General</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93" w:name="_Toc20150340"/>
      <w:bookmarkStart w:id="494" w:name="_Toc25168579"/>
      <w:bookmarkStart w:id="49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96" w:name="_Toc34147867"/>
      <w:bookmarkStart w:id="497" w:name="_Toc36463251"/>
      <w:bookmarkStart w:id="498" w:name="_Toc43215091"/>
      <w:bookmarkStart w:id="499" w:name="_Toc45032339"/>
      <w:bookmarkStart w:id="500" w:name="_Toc49849828"/>
      <w:bookmarkStart w:id="501" w:name="_Toc51873342"/>
      <w:bookmarkStart w:id="502" w:name="_Toc56517470"/>
      <w:bookmarkStart w:id="503" w:name="_Toc58594371"/>
      <w:bookmarkStart w:id="504" w:name="_Toc67685881"/>
      <w:bookmarkStart w:id="505" w:name="_Toc74993702"/>
      <w:bookmarkStart w:id="506" w:name="_Toc82716290"/>
      <w:bookmarkStart w:id="507" w:name="_Toc88818577"/>
      <w:bookmarkStart w:id="508" w:name="_Toc90650499"/>
      <w:bookmarkStart w:id="509" w:name="_Toc98506170"/>
      <w:bookmarkStart w:id="510" w:name="_Toc106639455"/>
      <w:bookmarkStart w:id="511" w:name="_Toc114778965"/>
      <w:bookmarkStart w:id="512" w:name="_Toc122096882"/>
      <w:bookmarkStart w:id="513" w:name="_Toc130844102"/>
      <w:bookmarkStart w:id="514" w:name="_Toc138411808"/>
      <w:bookmarkStart w:id="515" w:name="_Toc145955976"/>
      <w:bookmarkStart w:id="516" w:name="_Toc153887405"/>
      <w:bookmarkStart w:id="517" w:name="_Toc161905285"/>
      <w:bookmarkStart w:id="518" w:name="_Toc170209888"/>
      <w:bookmarkStart w:id="519" w:name="_Toc177550683"/>
      <w:bookmarkStart w:id="520" w:name="_Toc183624761"/>
      <w:bookmarkStart w:id="521" w:name="_Toc186726754"/>
      <w:bookmarkStart w:id="522" w:name="_Toc200620675"/>
      <w:bookmarkStart w:id="523" w:name="_Toc207787869"/>
      <w:bookmarkStart w:id="524" w:name="_Toc215062153"/>
      <w:r>
        <w:t>5.2.2.2.2</w:t>
      </w:r>
      <w:r>
        <w:tab/>
        <w:t>Retrieve UE Location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75pt;height:105.8pt" o:ole="">
            <v:imagedata r:id="rId15" o:title=""/>
          </v:shape>
          <o:OLEObject Type="Embed" ProgID="Visio.Drawing.11" ShapeID="_x0000_i1027" DrawAspect="Content" ObjectID="_1825841474" r:id="rId16"/>
        </w:object>
      </w:r>
    </w:p>
    <w:p w14:paraId="78EF0884" w14:textId="77777777" w:rsidR="00EB7848" w:rsidRDefault="00EB7848" w:rsidP="00EB7848">
      <w:pPr>
        <w:pStyle w:val="TF"/>
        <w:rPr>
          <w:lang w:val="en-US"/>
        </w:rPr>
      </w:pPr>
      <w:r>
        <w:t>Figure 5.2.2.2.2-1: DetermineLocation Request</w:t>
      </w:r>
    </w:p>
    <w:p w14:paraId="05269EDA" w14:textId="1C649698"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25" w:name="_Hlk175090166"/>
      <w:r w:rsidR="00534A0D">
        <w:t>Ranging and sidelink positioning capabilities supported by the target UE</w:t>
      </w:r>
      <w:bookmarkEnd w:id="525"/>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77777777"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p>
    <w:p w14:paraId="2590D78A" w14:textId="2D8FD470" w:rsidR="00EB7848" w:rsidRDefault="00EB7848" w:rsidP="00EB7848">
      <w:pPr>
        <w:pStyle w:val="B1"/>
      </w:pPr>
      <w:r w:rsidRPr="002614DB">
        <w:lastRenderedPageBreak/>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w:t>
      </w:r>
      <w:r>
        <w:lastRenderedPageBreak/>
        <w:t xml:space="preserve">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26" w:name="_Toc34147868"/>
      <w:bookmarkStart w:id="527" w:name="_Toc36463252"/>
      <w:bookmarkStart w:id="528" w:name="_Toc43215092"/>
      <w:bookmarkStart w:id="529" w:name="_Toc45032340"/>
      <w:bookmarkStart w:id="530" w:name="_Toc49849829"/>
      <w:bookmarkStart w:id="531" w:name="_Toc51873343"/>
      <w:bookmarkStart w:id="532" w:name="_Toc56517471"/>
      <w:bookmarkStart w:id="533" w:name="_Toc58594372"/>
      <w:bookmarkStart w:id="534" w:name="_Toc67685882"/>
      <w:bookmarkStart w:id="535" w:name="_Toc74993703"/>
      <w:bookmarkStart w:id="536" w:name="_Toc82716291"/>
      <w:bookmarkStart w:id="537" w:name="_Toc88818578"/>
      <w:bookmarkStart w:id="538" w:name="_Toc90650500"/>
      <w:bookmarkStart w:id="539" w:name="_Toc98506171"/>
      <w:bookmarkStart w:id="540" w:name="_Toc106639456"/>
      <w:bookmarkStart w:id="541" w:name="_Toc114778966"/>
      <w:bookmarkStart w:id="542" w:name="_Toc122096883"/>
      <w:bookmarkStart w:id="543" w:name="_Toc130844103"/>
      <w:bookmarkStart w:id="544" w:name="_Toc138411809"/>
      <w:bookmarkStart w:id="545" w:name="_Toc145955977"/>
      <w:bookmarkStart w:id="546" w:name="_Toc153887406"/>
      <w:bookmarkStart w:id="547" w:name="_Toc161905286"/>
      <w:bookmarkStart w:id="548" w:name="_Toc170209889"/>
      <w:bookmarkStart w:id="549" w:name="_Toc177550684"/>
      <w:bookmarkStart w:id="550" w:name="_Toc183624762"/>
      <w:bookmarkStart w:id="551" w:name="_Toc186726755"/>
      <w:bookmarkStart w:id="552" w:name="_Toc200620676"/>
      <w:bookmarkStart w:id="553" w:name="_Toc207787870"/>
      <w:bookmarkStart w:id="554" w:name="_Toc215062154"/>
      <w:bookmarkStart w:id="555" w:name="_Toc20150341"/>
      <w:bookmarkStart w:id="556" w:name="_Toc25168580"/>
      <w:bookmarkStart w:id="557" w:name="_Toc27592999"/>
      <w:r>
        <w:t>5.2.2.2.3</w:t>
      </w:r>
      <w:r>
        <w:tab/>
        <w:t>Retrieve UE Location for 5G-MO-</w:t>
      </w:r>
      <w:r w:rsidRPr="00EE2E41">
        <w:t>LR</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9pt;height:108.3pt" o:ole="">
            <v:imagedata r:id="rId17" o:title=""/>
          </v:shape>
          <o:OLEObject Type="Embed" ProgID="Visio.Drawing.11" ShapeID="_x0000_i1028" DrawAspect="Content" ObjectID="_1825841475"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58" w:name="_Toc34147869"/>
      <w:bookmarkStart w:id="559" w:name="_Toc36463253"/>
      <w:bookmarkStart w:id="560" w:name="_Toc43215093"/>
      <w:bookmarkStart w:id="561" w:name="_Toc45032341"/>
      <w:bookmarkStart w:id="562" w:name="_Toc49849830"/>
      <w:bookmarkStart w:id="563" w:name="_Toc51873344"/>
      <w:bookmarkStart w:id="564" w:name="_Toc56517472"/>
      <w:bookmarkStart w:id="565" w:name="_Toc58594373"/>
      <w:bookmarkStart w:id="566" w:name="_Toc67685883"/>
      <w:bookmarkStart w:id="567" w:name="_Toc74993704"/>
      <w:bookmarkStart w:id="568" w:name="_Toc82716292"/>
      <w:bookmarkStart w:id="569" w:name="_Toc88818579"/>
      <w:bookmarkStart w:id="570" w:name="_Toc90650501"/>
      <w:bookmarkStart w:id="571" w:name="_Toc98506172"/>
      <w:bookmarkStart w:id="572" w:name="_Toc106639457"/>
      <w:bookmarkStart w:id="573" w:name="_Toc114778967"/>
      <w:bookmarkStart w:id="574" w:name="_Toc122096884"/>
      <w:bookmarkStart w:id="575" w:name="_Toc130844104"/>
      <w:bookmarkStart w:id="576" w:name="_Toc138411810"/>
      <w:bookmarkStart w:id="577"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78" w:name="_Toc153887407"/>
      <w:bookmarkStart w:id="579" w:name="_Toc161905287"/>
      <w:bookmarkStart w:id="580" w:name="_Toc170209890"/>
      <w:bookmarkStart w:id="581" w:name="_Toc177550685"/>
      <w:bookmarkStart w:id="582" w:name="_Toc183624763"/>
      <w:bookmarkStart w:id="583" w:name="_Toc186726756"/>
      <w:bookmarkStart w:id="584" w:name="_Toc200620677"/>
      <w:bookmarkStart w:id="585" w:name="_Toc207787871"/>
      <w:bookmarkStart w:id="586" w:name="_Toc215062155"/>
      <w:r>
        <w:lastRenderedPageBreak/>
        <w:t>5.2.2.3</w:t>
      </w:r>
      <w:r>
        <w:tab/>
        <w:t>EventNotify</w:t>
      </w:r>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9DBE4BB" w14:textId="77777777" w:rsidR="00EB7848" w:rsidRDefault="00EB7848" w:rsidP="00B32564">
      <w:pPr>
        <w:pStyle w:val="Heading5"/>
      </w:pPr>
      <w:bookmarkStart w:id="587" w:name="_Toc20150342"/>
      <w:bookmarkStart w:id="588" w:name="_Toc25168581"/>
      <w:bookmarkStart w:id="589" w:name="_Toc27593000"/>
      <w:bookmarkStart w:id="590" w:name="_Toc34147870"/>
      <w:bookmarkStart w:id="591" w:name="_Toc36463254"/>
      <w:bookmarkStart w:id="592" w:name="_Toc43215094"/>
      <w:bookmarkStart w:id="593" w:name="_Toc45032342"/>
      <w:bookmarkStart w:id="594" w:name="_Toc49849831"/>
      <w:bookmarkStart w:id="595" w:name="_Toc51873345"/>
      <w:bookmarkStart w:id="596" w:name="_Toc56517473"/>
      <w:bookmarkStart w:id="597" w:name="_Toc58594374"/>
      <w:bookmarkStart w:id="598" w:name="_Toc67685884"/>
      <w:bookmarkStart w:id="599" w:name="_Toc74993705"/>
      <w:bookmarkStart w:id="600" w:name="_Toc82716293"/>
      <w:bookmarkStart w:id="601" w:name="_Toc88818580"/>
      <w:bookmarkStart w:id="602" w:name="_Toc90650502"/>
      <w:bookmarkStart w:id="603" w:name="_Toc98506173"/>
      <w:bookmarkStart w:id="604" w:name="_Toc106639458"/>
      <w:bookmarkStart w:id="605" w:name="_Toc114778968"/>
      <w:bookmarkStart w:id="606" w:name="_Toc122096885"/>
      <w:bookmarkStart w:id="607" w:name="_Toc130844105"/>
      <w:bookmarkStart w:id="608" w:name="_Toc138411811"/>
      <w:bookmarkStart w:id="609" w:name="_Toc145955979"/>
      <w:bookmarkStart w:id="610" w:name="_Toc153887408"/>
      <w:bookmarkStart w:id="611" w:name="_Toc161905288"/>
      <w:bookmarkStart w:id="612" w:name="_Toc170209891"/>
      <w:bookmarkStart w:id="613" w:name="_Toc177550686"/>
      <w:bookmarkStart w:id="614" w:name="_Toc183624764"/>
      <w:bookmarkStart w:id="615" w:name="_Toc186726757"/>
      <w:bookmarkStart w:id="616" w:name="_Toc200620678"/>
      <w:bookmarkStart w:id="617" w:name="_Toc207787872"/>
      <w:bookmarkStart w:id="618" w:name="_Toc215062156"/>
      <w:r>
        <w:t>5.2.2.3.1</w:t>
      </w:r>
      <w:r>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619" w:name="_Toc20150343"/>
      <w:bookmarkStart w:id="620" w:name="_Toc25168582"/>
      <w:bookmarkStart w:id="621" w:name="_Toc27593001"/>
      <w:bookmarkStart w:id="622" w:name="_Toc34147871"/>
      <w:bookmarkStart w:id="623" w:name="_Toc36463255"/>
      <w:bookmarkStart w:id="624" w:name="_Toc43215095"/>
      <w:bookmarkStart w:id="625" w:name="_Toc45032343"/>
      <w:bookmarkStart w:id="626" w:name="_Toc49849832"/>
      <w:bookmarkStart w:id="627" w:name="_Toc51873346"/>
      <w:bookmarkStart w:id="628" w:name="_Toc56517474"/>
      <w:bookmarkStart w:id="629" w:name="_Toc58594375"/>
      <w:bookmarkStart w:id="630" w:name="_Toc67685885"/>
      <w:bookmarkStart w:id="631" w:name="_Toc74993706"/>
      <w:bookmarkStart w:id="632" w:name="_Toc82716294"/>
      <w:bookmarkStart w:id="633" w:name="_Toc88818581"/>
      <w:bookmarkStart w:id="634" w:name="_Toc90650503"/>
      <w:bookmarkStart w:id="635" w:name="_Toc98506174"/>
      <w:bookmarkStart w:id="636" w:name="_Toc106639459"/>
      <w:bookmarkStart w:id="637" w:name="_Toc114778969"/>
      <w:bookmarkStart w:id="638" w:name="_Toc122096886"/>
      <w:bookmarkStart w:id="639" w:name="_Toc130844106"/>
      <w:bookmarkStart w:id="640" w:name="_Toc138411812"/>
      <w:bookmarkStart w:id="641" w:name="_Toc145955980"/>
      <w:bookmarkStart w:id="642" w:name="_Toc153887409"/>
      <w:bookmarkStart w:id="643" w:name="_Toc161905289"/>
      <w:bookmarkStart w:id="644" w:name="_Toc170209892"/>
      <w:bookmarkStart w:id="645" w:name="_Toc177550687"/>
      <w:bookmarkStart w:id="646" w:name="_Toc183624765"/>
      <w:bookmarkStart w:id="647" w:name="_Toc186726758"/>
      <w:bookmarkStart w:id="648" w:name="_Toc200620679"/>
      <w:bookmarkStart w:id="649" w:name="_Toc207787873"/>
      <w:bookmarkStart w:id="650" w:name="_Toc215062157"/>
      <w:r>
        <w:t>5.2.2.3.2</w:t>
      </w:r>
      <w:r>
        <w:tab/>
        <w:t>Periodic or Triggered Event Notification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9pt;height:104.55pt" o:ole="">
            <v:imagedata r:id="rId19" o:title=""/>
          </v:shape>
          <o:OLEObject Type="Embed" ProgID="Visio.Drawing.11" ShapeID="_x0000_i1029" DrawAspect="Content" ObjectID="_1825841476"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77A37E2D" w:rsidR="00EB7848" w:rsidRPr="003B2883" w:rsidRDefault="00EB7848" w:rsidP="00B32564">
      <w:pPr>
        <w:pStyle w:val="B1"/>
      </w:pPr>
      <w:r w:rsidRPr="00B32564">
        <w:t>1.</w:t>
      </w:r>
      <w:r w:rsidRPr="00B32564">
        <w:tab/>
        <w:t xml:space="preserve">The LMF shall send a POST request to the GMLC callback URI determined as described above. The request body shall include a notification correlation ID (LDR reference),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51" w:name="_Toc130844107"/>
      <w:bookmarkStart w:id="652" w:name="_Toc138411813"/>
      <w:bookmarkStart w:id="653" w:name="_Toc145955981"/>
      <w:bookmarkStart w:id="654" w:name="_Toc153887410"/>
      <w:bookmarkStart w:id="655" w:name="_Toc161905290"/>
      <w:bookmarkStart w:id="656" w:name="_Toc170209893"/>
      <w:bookmarkStart w:id="657" w:name="_Toc177550688"/>
      <w:bookmarkStart w:id="658" w:name="_Toc183624766"/>
      <w:bookmarkStart w:id="659" w:name="_Toc186726759"/>
      <w:bookmarkStart w:id="660" w:name="_Toc200620680"/>
      <w:bookmarkStart w:id="661" w:name="_Toc207787874"/>
      <w:bookmarkStart w:id="662" w:name="_Toc215062158"/>
      <w:bookmarkStart w:id="663" w:name="_Toc20150344"/>
      <w:bookmarkStart w:id="664" w:name="_Toc25168583"/>
      <w:bookmarkStart w:id="665" w:name="_Toc27593002"/>
      <w:bookmarkStart w:id="666" w:name="_Toc34147872"/>
      <w:bookmarkStart w:id="667" w:name="_Toc36463256"/>
      <w:bookmarkStart w:id="668" w:name="_Toc43215096"/>
      <w:bookmarkStart w:id="669" w:name="_Toc45032344"/>
      <w:bookmarkStart w:id="670" w:name="_Toc49849833"/>
      <w:bookmarkStart w:id="671" w:name="_Toc51873347"/>
      <w:bookmarkStart w:id="672" w:name="_Toc56517475"/>
      <w:bookmarkStart w:id="673" w:name="_Toc58594376"/>
      <w:bookmarkStart w:id="674" w:name="_Toc67685886"/>
      <w:bookmarkStart w:id="675" w:name="_Toc74993707"/>
      <w:bookmarkStart w:id="676" w:name="_Toc82716295"/>
      <w:bookmarkStart w:id="677" w:name="_Toc88818582"/>
      <w:bookmarkStart w:id="678" w:name="_Toc90650504"/>
      <w:bookmarkStart w:id="679" w:name="_Toc98506175"/>
      <w:bookmarkStart w:id="680" w:name="_Toc106639460"/>
      <w:bookmarkStart w:id="681" w:name="_Toc114778970"/>
      <w:bookmarkStart w:id="682" w:name="_Toc122096887"/>
      <w:r>
        <w:t>5.2.2.3.3</w:t>
      </w:r>
      <w:r w:rsidR="00294FBC">
        <w:tab/>
        <w:t>Intermediate location reporting Event Notification</w:t>
      </w:r>
      <w:bookmarkEnd w:id="651"/>
      <w:bookmarkEnd w:id="652"/>
      <w:bookmarkEnd w:id="653"/>
      <w:bookmarkEnd w:id="654"/>
      <w:bookmarkEnd w:id="655"/>
      <w:bookmarkEnd w:id="656"/>
      <w:bookmarkEnd w:id="657"/>
      <w:bookmarkEnd w:id="658"/>
      <w:bookmarkEnd w:id="659"/>
      <w:bookmarkEnd w:id="660"/>
      <w:bookmarkEnd w:id="661"/>
      <w:bookmarkEnd w:id="662"/>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lastRenderedPageBreak/>
        <w:t>-</w:t>
      </w:r>
      <w:r w:rsidRPr="003B2883">
        <w:rPr>
          <w:lang w:eastAsia="zh-CN"/>
        </w:rPr>
        <w:tab/>
      </w:r>
      <w:r>
        <w:rPr>
          <w:lang w:eastAsia="zh-CN"/>
        </w:rPr>
        <w:t xml:space="preserve">the callback </w:t>
      </w:r>
      <w:r w:rsidRPr="003B2883">
        <w:t>U</w:t>
      </w:r>
      <w:r w:rsidRPr="003B2883">
        <w:lastRenderedPageBreak/>
        <w:t xml:space="preserve">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75pt;height:104.55pt" o:ole="">
            <v:imagedata r:id="rId21" o:title=""/>
          </v:shape>
          <o:OLEObject Type="Embed" ProgID="Visio.Drawing.11" ShapeID="_x0000_i1030" DrawAspect="Content" ObjectID="_1825841477"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83" w:name="_Toc130844108"/>
      <w:bookmarkStart w:id="684" w:name="_Toc138411814"/>
      <w:bookmarkStart w:id="685" w:name="_Toc145955982"/>
      <w:bookmarkStart w:id="686" w:name="_Toc153887411"/>
      <w:bookmarkStart w:id="687" w:name="_Toc161905291"/>
      <w:bookmarkStart w:id="688" w:name="_Toc170209894"/>
      <w:bookmarkStart w:id="689" w:name="_Toc177550689"/>
      <w:bookmarkStart w:id="690" w:name="_Toc183624767"/>
      <w:bookmarkStart w:id="691" w:name="_Toc186726760"/>
      <w:bookmarkStart w:id="692" w:name="_Toc200620681"/>
      <w:bookmarkStart w:id="693" w:name="_Toc207787875"/>
      <w:bookmarkStart w:id="694" w:name="_Toc215062159"/>
      <w:r>
        <w:t>5.2.2.4</w:t>
      </w:r>
      <w:r>
        <w:tab/>
        <w:t>CancelLocation</w:t>
      </w:r>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p>
    <w:p w14:paraId="6730589E" w14:textId="77777777" w:rsidR="00EB7848" w:rsidRDefault="00EB7848" w:rsidP="00B32564">
      <w:pPr>
        <w:pStyle w:val="Heading5"/>
      </w:pPr>
      <w:bookmarkStart w:id="695" w:name="_Toc20150345"/>
      <w:bookmarkStart w:id="696" w:name="_Toc25168584"/>
      <w:bookmarkStart w:id="697" w:name="_Toc27593003"/>
      <w:bookmarkStart w:id="698" w:name="_Toc34147873"/>
      <w:bookmarkStart w:id="699" w:name="_Toc36463257"/>
      <w:bookmarkStart w:id="700" w:name="_Toc43215097"/>
      <w:bookmarkStart w:id="701" w:name="_Toc45032345"/>
      <w:bookmarkStart w:id="702" w:name="_Toc49849834"/>
      <w:bookmarkStart w:id="703" w:name="_Toc51873348"/>
      <w:bookmarkStart w:id="704" w:name="_Toc56517476"/>
      <w:bookmarkStart w:id="705" w:name="_Toc58594377"/>
      <w:bookmarkStart w:id="706" w:name="_Toc67685887"/>
      <w:bookmarkStart w:id="707" w:name="_Toc74993708"/>
      <w:bookmarkStart w:id="708" w:name="_Toc82716296"/>
      <w:bookmarkStart w:id="709" w:name="_Toc88818583"/>
      <w:bookmarkStart w:id="710" w:name="_Toc90650505"/>
      <w:bookmarkStart w:id="711" w:name="_Toc98506176"/>
      <w:bookmarkStart w:id="712" w:name="_Toc106639461"/>
      <w:bookmarkStart w:id="713" w:name="_Toc114778971"/>
      <w:bookmarkStart w:id="714" w:name="_Toc122096888"/>
      <w:bookmarkStart w:id="715" w:name="_Toc130844109"/>
      <w:bookmarkStart w:id="716" w:name="_Toc138411815"/>
      <w:bookmarkStart w:id="717" w:name="_Toc145955983"/>
      <w:bookmarkStart w:id="718" w:name="_Toc153887412"/>
      <w:bookmarkStart w:id="719" w:name="_Toc161905292"/>
      <w:bookmarkStart w:id="720" w:name="_Toc170209895"/>
      <w:bookmarkStart w:id="721" w:name="_Toc177550690"/>
      <w:bookmarkStart w:id="722" w:name="_Toc183624768"/>
      <w:bookmarkStart w:id="723" w:name="_Toc186726761"/>
      <w:bookmarkStart w:id="724" w:name="_Toc200620682"/>
      <w:bookmarkStart w:id="725" w:name="_Toc207787876"/>
      <w:bookmarkStart w:id="726" w:name="_Toc215062160"/>
      <w:r>
        <w:t>5.2.2.4.1</w:t>
      </w:r>
      <w:r>
        <w:tab/>
        <w:t>General</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727" w:name="_Toc20150346"/>
      <w:bookmarkStart w:id="728" w:name="_Toc25168585"/>
      <w:bookmarkStart w:id="729" w:name="_Toc27593004"/>
      <w:bookmarkStart w:id="730" w:name="_Toc34147874"/>
      <w:bookmarkStart w:id="731" w:name="_Toc36463258"/>
      <w:bookmarkStart w:id="732" w:name="_Toc43215098"/>
      <w:bookmarkStart w:id="733" w:name="_Toc45032346"/>
      <w:bookmarkStart w:id="734" w:name="_Toc49849835"/>
      <w:bookmarkStart w:id="735" w:name="_Toc51873349"/>
      <w:bookmarkStart w:id="736" w:name="_Toc56517477"/>
      <w:bookmarkStart w:id="737" w:name="_Toc58594378"/>
      <w:bookmarkStart w:id="738" w:name="_Toc67685888"/>
      <w:bookmarkStart w:id="739" w:name="_Toc74993709"/>
      <w:bookmarkStart w:id="740" w:name="_Toc82716297"/>
      <w:bookmarkStart w:id="741" w:name="_Toc88818584"/>
      <w:bookmarkStart w:id="742" w:name="_Toc90650506"/>
      <w:bookmarkStart w:id="743" w:name="_Toc98506177"/>
      <w:bookmarkStart w:id="744" w:name="_Toc106639462"/>
      <w:bookmarkStart w:id="745" w:name="_Toc114778972"/>
      <w:bookmarkStart w:id="746" w:name="_Toc122096889"/>
      <w:bookmarkStart w:id="747" w:name="_Toc130844110"/>
      <w:bookmarkStart w:id="748" w:name="_Toc138411816"/>
      <w:bookmarkStart w:id="749" w:name="_Toc145955984"/>
      <w:bookmarkStart w:id="750" w:name="_Toc153887413"/>
      <w:bookmarkStart w:id="751" w:name="_Toc161905293"/>
      <w:bookmarkStart w:id="752" w:name="_Toc170209896"/>
      <w:bookmarkStart w:id="753"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54" w:name="_Toc183624769"/>
      <w:bookmarkStart w:id="755" w:name="_Toc186726762"/>
      <w:bookmarkStart w:id="756" w:name="_Toc200620683"/>
      <w:bookmarkStart w:id="757" w:name="_Toc207787877"/>
      <w:bookmarkStart w:id="758" w:name="_Toc215062161"/>
      <w:r>
        <w:t>5.2.2.4.2</w:t>
      </w:r>
      <w:r>
        <w:tab/>
        <w:t>Cancel Periodic</w:t>
      </w:r>
      <w:r w:rsidR="005F6AF0">
        <w:t>,</w:t>
      </w:r>
      <w:r>
        <w:t xml:space="preserve"> Triggered Location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005F6AF0">
        <w:t xml:space="preserve"> or 5G-MT-LR / 5G-MO-LR</w:t>
      </w:r>
      <w:bookmarkEnd w:id="754"/>
      <w:bookmarkEnd w:id="755"/>
      <w:bookmarkEnd w:id="756"/>
      <w:bookmarkEnd w:id="757"/>
      <w:bookmarkEnd w:id="758"/>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75pt;height:102.7pt" o:ole="">
            <v:imagedata r:id="rId23" o:title=""/>
          </v:shape>
          <o:OLEObject Type="Embed" ProgID="Visio.Drawing.11" ShapeID="_x0000_i1031" DrawAspect="Content" ObjectID="_1825841478"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37F3A249" w:rsidR="00EB7848" w:rsidRPr="003B2883" w:rsidRDefault="002412D1" w:rsidP="00EB7848">
      <w:pPr>
        <w:pStyle w:val="B1"/>
      </w:pPr>
      <w:r>
        <w:lastRenderedPageBreak/>
        <w:tab/>
        <w:t>If used to cancel periodic location or triggered location, t</w:t>
      </w:r>
      <w:r w:rsidR="00EB7848" w:rsidRPr="003B2883">
        <w:t xml:space="preserve">he request body shall include </w:t>
      </w:r>
      <w:r w:rsidR="00EB7848">
        <w:t>a notification correlation ID (LDR reference) and an H-GMLC callback URI.</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59" w:name="_Toc20150347"/>
      <w:bookmarkStart w:id="760" w:name="_Toc25168586"/>
      <w:bookmarkStart w:id="761" w:name="_Toc27593005"/>
      <w:bookmarkStart w:id="762" w:name="_Toc34147875"/>
      <w:bookmarkStart w:id="763" w:name="_Toc36463259"/>
      <w:bookmarkStart w:id="764" w:name="_Toc43215099"/>
      <w:bookmarkStart w:id="765" w:name="_Toc45032347"/>
      <w:bookmarkStart w:id="766" w:name="_Toc49849836"/>
      <w:bookmarkStart w:id="767" w:name="_Toc51873350"/>
      <w:bookmarkStart w:id="768" w:name="_Toc56517478"/>
      <w:bookmarkStart w:id="769" w:name="_Toc58594379"/>
      <w:bookmarkStart w:id="770" w:name="_Toc67685889"/>
      <w:bookmarkStart w:id="771" w:name="_Toc74993710"/>
      <w:bookmarkStart w:id="772" w:name="_Toc82716298"/>
      <w:bookmarkStart w:id="773" w:name="_Toc88818585"/>
      <w:bookmarkStart w:id="774" w:name="_Toc90650507"/>
      <w:bookmarkStart w:id="775" w:name="_Toc98506178"/>
      <w:bookmarkStart w:id="776" w:name="_Toc106639463"/>
      <w:bookmarkStart w:id="777" w:name="_Toc114778973"/>
      <w:bookmarkStart w:id="778" w:name="_Toc122096890"/>
      <w:bookmarkStart w:id="779" w:name="_Toc130844111"/>
      <w:bookmarkStart w:id="780" w:name="_Toc138411817"/>
      <w:bookmarkStart w:id="781" w:name="_Toc145955985"/>
      <w:bookmarkStart w:id="782" w:name="_Toc153887414"/>
      <w:bookmarkStart w:id="783" w:name="_Toc161905294"/>
      <w:bookmarkStart w:id="784" w:name="_Toc170209897"/>
      <w:bookmarkStart w:id="785" w:name="_Toc177550692"/>
      <w:bookmarkStart w:id="786" w:name="_Toc183624770"/>
      <w:bookmarkStart w:id="787" w:name="_Toc186726763"/>
      <w:bookmarkStart w:id="788" w:name="_Toc200620684"/>
      <w:bookmarkStart w:id="789" w:name="_Toc207787878"/>
      <w:bookmarkStart w:id="790" w:name="_Toc215062162"/>
      <w:r>
        <w:t>5.2.2.5</w:t>
      </w:r>
      <w:r>
        <w:tab/>
        <w:t>LocationContextTransfer</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0769C15" w14:textId="77777777" w:rsidR="00EB7848" w:rsidRDefault="00EB7848" w:rsidP="00B32564">
      <w:pPr>
        <w:pStyle w:val="Heading5"/>
      </w:pPr>
      <w:bookmarkStart w:id="791" w:name="_Toc20150348"/>
      <w:bookmarkStart w:id="792" w:name="_Toc25168587"/>
      <w:bookmarkStart w:id="793" w:name="_Toc27593006"/>
      <w:bookmarkStart w:id="794" w:name="_Toc34147876"/>
      <w:bookmarkStart w:id="795" w:name="_Toc36463260"/>
      <w:bookmarkStart w:id="796" w:name="_Toc43215100"/>
      <w:bookmarkStart w:id="797" w:name="_Toc45032348"/>
      <w:bookmarkStart w:id="798" w:name="_Toc49849837"/>
      <w:bookmarkStart w:id="799" w:name="_Toc51873351"/>
      <w:bookmarkStart w:id="800" w:name="_Toc56517479"/>
      <w:bookmarkStart w:id="801" w:name="_Toc58594380"/>
      <w:bookmarkStart w:id="802" w:name="_Toc67685890"/>
      <w:bookmarkStart w:id="803" w:name="_Toc74993711"/>
      <w:bookmarkStart w:id="804" w:name="_Toc82716299"/>
      <w:bookmarkStart w:id="805" w:name="_Toc88818586"/>
      <w:bookmarkStart w:id="806" w:name="_Toc90650508"/>
      <w:bookmarkStart w:id="807" w:name="_Toc98506179"/>
      <w:bookmarkStart w:id="808" w:name="_Toc106639464"/>
      <w:bookmarkStart w:id="809" w:name="_Toc114778974"/>
      <w:bookmarkStart w:id="810" w:name="_Toc122096891"/>
      <w:bookmarkStart w:id="811" w:name="_Toc130844112"/>
      <w:bookmarkStart w:id="812" w:name="_Toc138411818"/>
      <w:bookmarkStart w:id="813" w:name="_Toc145955986"/>
      <w:bookmarkStart w:id="814" w:name="_Toc153887415"/>
      <w:bookmarkStart w:id="815" w:name="_Toc161905295"/>
      <w:bookmarkStart w:id="816" w:name="_Toc170209898"/>
      <w:bookmarkStart w:id="817" w:name="_Toc177550693"/>
      <w:bookmarkStart w:id="818" w:name="_Toc183624771"/>
      <w:bookmarkStart w:id="819" w:name="_Toc186726764"/>
      <w:bookmarkStart w:id="820" w:name="_Toc200620685"/>
      <w:bookmarkStart w:id="821" w:name="_Toc207787879"/>
      <w:bookmarkStart w:id="822" w:name="_Toc215062163"/>
      <w:r>
        <w:t>5.2.2.5.1</w:t>
      </w:r>
      <w:r>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823" w:name="_Toc20150349"/>
      <w:bookmarkStart w:id="824" w:name="_Toc25168588"/>
      <w:bookmarkStart w:id="825" w:name="_Toc27593007"/>
      <w:bookmarkStart w:id="826" w:name="_Toc34147877"/>
      <w:bookmarkStart w:id="827" w:name="_Toc36463261"/>
      <w:bookmarkStart w:id="828" w:name="_Toc43215101"/>
      <w:bookmarkStart w:id="829" w:name="_Toc45032349"/>
      <w:bookmarkStart w:id="830" w:name="_Toc49849838"/>
      <w:bookmarkStart w:id="831" w:name="_Toc51873352"/>
      <w:bookmarkStart w:id="832" w:name="_Toc56517480"/>
      <w:bookmarkStart w:id="833" w:name="_Toc58594381"/>
      <w:bookmarkStart w:id="834" w:name="_Toc67685891"/>
      <w:bookmarkStart w:id="835" w:name="_Toc74993712"/>
      <w:bookmarkStart w:id="836" w:name="_Toc82716300"/>
      <w:bookmarkStart w:id="837" w:name="_Toc88818587"/>
      <w:bookmarkStart w:id="838" w:name="_Toc90650509"/>
      <w:bookmarkStart w:id="839" w:name="_Toc98506180"/>
      <w:bookmarkStart w:id="840" w:name="_Toc106639465"/>
      <w:bookmarkStart w:id="841" w:name="_Toc114778975"/>
      <w:bookmarkStart w:id="842" w:name="_Toc122096892"/>
      <w:bookmarkStart w:id="843" w:name="_Toc130844113"/>
      <w:bookmarkStart w:id="844" w:name="_Toc138411819"/>
      <w:bookmarkStart w:id="845" w:name="_Toc145955987"/>
      <w:bookmarkStart w:id="846" w:name="_Toc153887416"/>
      <w:bookmarkStart w:id="847" w:name="_Toc161905296"/>
      <w:bookmarkStart w:id="848" w:name="_Toc170209899"/>
      <w:bookmarkStart w:id="849" w:name="_Toc177550694"/>
      <w:bookmarkStart w:id="850" w:name="_Toc183624772"/>
      <w:bookmarkStart w:id="851" w:name="_Toc186726765"/>
      <w:bookmarkStart w:id="852" w:name="_Toc200620686"/>
      <w:bookmarkStart w:id="853" w:name="_Toc207787880"/>
      <w:bookmarkStart w:id="854" w:name="_Toc215062164"/>
      <w:r>
        <w:t>5.2.2.5</w:t>
      </w:r>
      <w:r w:rsidRPr="003A63C8">
        <w:t>.</w:t>
      </w:r>
      <w:r>
        <w:t>2</w:t>
      </w:r>
      <w:r>
        <w:tab/>
        <w:t>Transfer Location Context</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75pt;height:105.8pt" o:ole="">
            <v:imagedata r:id="rId25" o:title=""/>
          </v:shape>
          <o:OLEObject Type="Embed" ProgID="Visio.Drawing.11" ShapeID="_x0000_i1032" DrawAspect="Content" ObjectID="_1825841479"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274A2A31"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63416926"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3A6BB4B3"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r w:rsidR="00680276">
        <w:rPr>
          <w:lang w:eastAsia="zh-CN"/>
        </w:rPr>
        <w:t xml:space="preserve">shall include </w:t>
      </w:r>
      <w:r w:rsidR="00680276">
        <w:t>an indication of Control Plane CIoT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lastRenderedPageBreak/>
        <w:tab/>
        <w:t>If the location context(s) being transferred are associated with the LCS-UPP connection between the UE and the source LMF, the source LMF shall include the lcsUppExistInd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55" w:name="_Toc183624773"/>
      <w:bookmarkStart w:id="856" w:name="_Toc186726766"/>
      <w:bookmarkStart w:id="857" w:name="_Toc200620687"/>
      <w:bookmarkStart w:id="858" w:name="_Toc207787881"/>
      <w:bookmarkStart w:id="859" w:name="_Toc215062165"/>
      <w:bookmarkStart w:id="860" w:name="_Toc145955988"/>
      <w:bookmarkStart w:id="861" w:name="_Toc153887417"/>
      <w:bookmarkStart w:id="862" w:name="_Toc161905297"/>
      <w:bookmarkStart w:id="863" w:name="_Toc170209900"/>
      <w:bookmarkStart w:id="864" w:name="_Toc177550695"/>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55"/>
      <w:bookmarkEnd w:id="856"/>
      <w:bookmarkEnd w:id="857"/>
      <w:bookmarkEnd w:id="858"/>
      <w:bookmarkEnd w:id="859"/>
    </w:p>
    <w:p w14:paraId="7225A2A5" w14:textId="77777777"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r w:rsidRPr="009850CC">
        <w:rPr>
          <w:lang w:eastAsia="zh-CN"/>
        </w:rPr>
        <w:t xml:space="preserve"> </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65" w:name="_Toc183624774"/>
      <w:bookmarkStart w:id="866" w:name="_Toc186726767"/>
      <w:bookmarkStart w:id="867" w:name="_Toc200620688"/>
      <w:bookmarkStart w:id="868" w:name="_Toc207787882"/>
      <w:bookmarkStart w:id="869" w:name="_Toc215062166"/>
      <w:r>
        <w:t>5.2.2.6</w:t>
      </w:r>
      <w:r w:rsidR="006F7DA1">
        <w:tab/>
      </w:r>
      <w:r w:rsidR="006F7DA1" w:rsidRPr="000153FD">
        <w:t>MeasurementData</w:t>
      </w:r>
      <w:bookmarkEnd w:id="860"/>
      <w:bookmarkEnd w:id="861"/>
      <w:bookmarkEnd w:id="862"/>
      <w:bookmarkEnd w:id="863"/>
      <w:bookmarkEnd w:id="864"/>
      <w:bookmarkEnd w:id="865"/>
      <w:bookmarkEnd w:id="866"/>
      <w:bookmarkEnd w:id="867"/>
      <w:bookmarkEnd w:id="868"/>
      <w:bookmarkEnd w:id="869"/>
    </w:p>
    <w:p w14:paraId="616F3862" w14:textId="4CCC45C2" w:rsidR="006F7DA1" w:rsidRDefault="00765B0F" w:rsidP="006F7DA1">
      <w:pPr>
        <w:pStyle w:val="Heading5"/>
      </w:pPr>
      <w:bookmarkStart w:id="870" w:name="_Toc145955989"/>
      <w:bookmarkStart w:id="871" w:name="_Toc153887418"/>
      <w:bookmarkStart w:id="872" w:name="_Toc161905298"/>
      <w:bookmarkStart w:id="873" w:name="_Toc170209901"/>
      <w:bookmarkStart w:id="874" w:name="_Toc177550696"/>
      <w:bookmarkStart w:id="875" w:name="_Toc183624775"/>
      <w:bookmarkStart w:id="876" w:name="_Toc186726768"/>
      <w:bookmarkStart w:id="877" w:name="_Toc200620689"/>
      <w:bookmarkStart w:id="878" w:name="_Toc207787883"/>
      <w:bookmarkStart w:id="879" w:name="_Toc215062167"/>
      <w:r>
        <w:t>5.2.2.6</w:t>
      </w:r>
      <w:r w:rsidR="006F7DA1">
        <w:t>.1</w:t>
      </w:r>
      <w:r w:rsidR="006F7DA1">
        <w:tab/>
        <w:t>General</w:t>
      </w:r>
      <w:bookmarkEnd w:id="870"/>
      <w:bookmarkEnd w:id="871"/>
      <w:bookmarkEnd w:id="872"/>
      <w:bookmarkEnd w:id="873"/>
      <w:bookmarkEnd w:id="874"/>
      <w:bookmarkEnd w:id="875"/>
      <w:bookmarkEnd w:id="876"/>
      <w:bookmarkEnd w:id="877"/>
      <w:bookmarkEnd w:id="878"/>
      <w:bookmarkEnd w:id="87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80" w:name="_Toc145955990"/>
      <w:bookmarkStart w:id="881" w:name="_Toc153887419"/>
      <w:bookmarkStart w:id="882" w:name="_Toc161905299"/>
      <w:bookmarkStart w:id="883" w:name="_Toc170209902"/>
      <w:bookmarkStart w:id="884" w:name="_Toc177550697"/>
      <w:bookmarkStart w:id="885" w:name="_Toc183624776"/>
      <w:bookmarkStart w:id="886" w:name="_Toc186726769"/>
      <w:bookmarkStart w:id="887" w:name="_Toc200620690"/>
      <w:bookmarkStart w:id="888" w:name="_Toc207787884"/>
      <w:bookmarkStart w:id="889" w:name="_Toc215062168"/>
      <w:r>
        <w:t>5.2.2.6</w:t>
      </w:r>
      <w:r w:rsidR="006F7DA1">
        <w:t>.2</w:t>
      </w:r>
      <w:r w:rsidR="006F7DA1">
        <w:tab/>
        <w:t>Location Measurements</w:t>
      </w:r>
      <w:bookmarkEnd w:id="880"/>
      <w:bookmarkEnd w:id="881"/>
      <w:bookmarkEnd w:id="882"/>
      <w:bookmarkEnd w:id="883"/>
      <w:bookmarkEnd w:id="884"/>
      <w:bookmarkEnd w:id="885"/>
      <w:bookmarkEnd w:id="886"/>
      <w:bookmarkEnd w:id="887"/>
      <w:bookmarkEnd w:id="888"/>
      <w:bookmarkEnd w:id="889"/>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75pt;height:105.8pt" o:ole="">
            <v:imagedata r:id="rId27" o:title=""/>
          </v:shape>
          <o:OLEObject Type="Embed" ProgID="Visio.Drawing.11" ShapeID="_x0000_i1033" DrawAspect="Content" ObjectID="_1825841480" r:id="rId28"/>
        </w:object>
      </w:r>
    </w:p>
    <w:p w14:paraId="557BBFB9" w14:textId="510012BE" w:rsidR="006F7DA1" w:rsidRDefault="006F7DA1" w:rsidP="006F7DA1">
      <w:pPr>
        <w:pStyle w:val="TF"/>
        <w:rPr>
          <w:lang w:val="en-US"/>
        </w:rPr>
      </w:pPr>
      <w:r>
        <w:t xml:space="preserve">Figure </w:t>
      </w:r>
      <w:r w:rsidR="00765B0F">
        <w:t>5.2.2.6</w:t>
      </w:r>
      <w:r>
        <w:t xml:space="preserve">.2-1: </w:t>
      </w:r>
      <w:r w:rsidR="001671E9" w:rsidRPr="006F67DB">
        <w:t>LocationMeasure</w:t>
      </w:r>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lastRenderedPageBreak/>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90" w:name="_Toc145955991"/>
      <w:bookmarkStart w:id="891" w:name="_Toc153887420"/>
      <w:bookmarkStart w:id="892" w:name="_Toc161905300"/>
      <w:bookmarkStart w:id="893" w:name="_Toc170209903"/>
      <w:bookmarkStart w:id="894" w:name="_Toc177550698"/>
      <w:bookmarkStart w:id="895" w:name="_Toc183624777"/>
      <w:bookmarkStart w:id="896" w:name="_Toc186726770"/>
      <w:bookmarkStart w:id="897" w:name="_Toc200620691"/>
      <w:bookmarkStart w:id="898" w:name="_Toc207787885"/>
      <w:bookmarkStart w:id="899" w:name="_Toc215062169"/>
      <w:r>
        <w:t>5.2.2.7</w:t>
      </w:r>
      <w:r w:rsidR="00EB5437">
        <w:tab/>
        <w:t>UP</w:t>
      </w:r>
      <w:r w:rsidR="00EB5437" w:rsidRPr="000379A6">
        <w:t>Subscribe</w:t>
      </w:r>
      <w:bookmarkEnd w:id="890"/>
      <w:bookmarkEnd w:id="891"/>
      <w:bookmarkEnd w:id="892"/>
      <w:bookmarkEnd w:id="893"/>
      <w:bookmarkEnd w:id="894"/>
      <w:bookmarkEnd w:id="895"/>
      <w:bookmarkEnd w:id="896"/>
      <w:bookmarkEnd w:id="897"/>
      <w:bookmarkEnd w:id="898"/>
      <w:bookmarkEnd w:id="899"/>
    </w:p>
    <w:p w14:paraId="56A32EC0" w14:textId="2D4C3365" w:rsidR="00EB5437" w:rsidRDefault="00E367FC" w:rsidP="00EB5437">
      <w:pPr>
        <w:pStyle w:val="Heading5"/>
      </w:pPr>
      <w:bookmarkStart w:id="900" w:name="_Toc145955992"/>
      <w:bookmarkStart w:id="901" w:name="_Toc153887421"/>
      <w:bookmarkStart w:id="902" w:name="_Toc161905301"/>
      <w:bookmarkStart w:id="903" w:name="_Toc170209904"/>
      <w:bookmarkStart w:id="904" w:name="_Toc177550699"/>
      <w:bookmarkStart w:id="905" w:name="_Toc183624778"/>
      <w:bookmarkStart w:id="906" w:name="_Toc186726771"/>
      <w:bookmarkStart w:id="907" w:name="_Toc200620692"/>
      <w:bookmarkStart w:id="908" w:name="_Toc207787886"/>
      <w:bookmarkStart w:id="909" w:name="_Toc215062170"/>
      <w:r>
        <w:t>5.2.2.7</w:t>
      </w:r>
      <w:r w:rsidR="00EB5437">
        <w:t>.1</w:t>
      </w:r>
      <w:r w:rsidR="00EB5437">
        <w:tab/>
        <w:t>General</w:t>
      </w:r>
      <w:bookmarkEnd w:id="900"/>
      <w:bookmarkEnd w:id="901"/>
      <w:bookmarkEnd w:id="902"/>
      <w:bookmarkEnd w:id="903"/>
      <w:bookmarkEnd w:id="904"/>
      <w:bookmarkEnd w:id="905"/>
      <w:bookmarkEnd w:id="906"/>
      <w:bookmarkEnd w:id="907"/>
      <w:bookmarkEnd w:id="908"/>
      <w:bookmarkEnd w:id="909"/>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910" w:name="_Toc145955993"/>
      <w:bookmarkStart w:id="911" w:name="_Toc153887422"/>
      <w:bookmarkStart w:id="912" w:name="_Toc161905302"/>
      <w:bookmarkStart w:id="913" w:name="_Toc170209905"/>
      <w:bookmarkStart w:id="914" w:name="_Toc177550700"/>
      <w:bookmarkStart w:id="915" w:name="_Toc183624779"/>
      <w:bookmarkStart w:id="916" w:name="_Toc186726772"/>
      <w:bookmarkStart w:id="917" w:name="_Toc200620693"/>
      <w:bookmarkStart w:id="918" w:name="_Toc207787887"/>
      <w:bookmarkStart w:id="919" w:name="_Toc215062171"/>
      <w:r>
        <w:t>5.2.2.7</w:t>
      </w:r>
      <w:r w:rsidR="00EB5437">
        <w:t>.2</w:t>
      </w:r>
      <w:r w:rsidR="00EB5437">
        <w:tab/>
      </w:r>
      <w:r w:rsidR="00EB5437" w:rsidRPr="000379A6">
        <w:t>Subscribe</w:t>
      </w:r>
      <w:r w:rsidR="00EB5437">
        <w:t xml:space="preserve"> to Notification of LCS-UP connection</w:t>
      </w:r>
      <w:bookmarkEnd w:id="910"/>
      <w:bookmarkEnd w:id="911"/>
      <w:r w:rsidR="00D01EB3">
        <w:t xml:space="preserve"> status</w:t>
      </w:r>
      <w:bookmarkEnd w:id="912"/>
      <w:bookmarkEnd w:id="913"/>
      <w:bookmarkEnd w:id="914"/>
      <w:bookmarkEnd w:id="915"/>
      <w:bookmarkEnd w:id="916"/>
      <w:bookmarkEnd w:id="917"/>
      <w:bookmarkEnd w:id="918"/>
      <w:bookmarkEnd w:id="919"/>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65pt;height:118.35pt" o:ole="">
            <v:imagedata r:id="rId29" o:title=""/>
          </v:shape>
          <o:OLEObject Type="Embed" ProgID="Visio.Drawing.15" ShapeID="_x0000_i1034" DrawAspect="Content" ObjectID="_1825841481"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920" w:name="_Toc145955994"/>
      <w:bookmarkStart w:id="921" w:name="_Toc153887423"/>
      <w:bookmarkStart w:id="922" w:name="_Toc161905303"/>
      <w:bookmarkStart w:id="923" w:name="_Toc170209906"/>
      <w:bookmarkStart w:id="924" w:name="_Toc177550701"/>
      <w:bookmarkStart w:id="925" w:name="_Toc183624780"/>
      <w:bookmarkStart w:id="926" w:name="_Toc186726773"/>
      <w:bookmarkStart w:id="927" w:name="_Toc200620694"/>
      <w:bookmarkStart w:id="928" w:name="_Toc207787888"/>
      <w:bookmarkStart w:id="929" w:name="_Toc215062172"/>
      <w:r>
        <w:t>5.2.2.8</w:t>
      </w:r>
      <w:r w:rsidR="00D720CA">
        <w:tab/>
        <w:t>UPNotify</w:t>
      </w:r>
      <w:bookmarkEnd w:id="920"/>
      <w:bookmarkEnd w:id="921"/>
      <w:bookmarkEnd w:id="922"/>
      <w:bookmarkEnd w:id="923"/>
      <w:bookmarkEnd w:id="924"/>
      <w:bookmarkEnd w:id="925"/>
      <w:bookmarkEnd w:id="926"/>
      <w:bookmarkEnd w:id="927"/>
      <w:bookmarkEnd w:id="928"/>
      <w:bookmarkEnd w:id="929"/>
    </w:p>
    <w:p w14:paraId="3BEBDFD1" w14:textId="34D12FD3" w:rsidR="00D720CA" w:rsidRDefault="00755E5A" w:rsidP="00D720CA">
      <w:pPr>
        <w:pStyle w:val="Heading5"/>
      </w:pPr>
      <w:bookmarkStart w:id="930" w:name="_Toc145955995"/>
      <w:bookmarkStart w:id="931" w:name="_Toc153887424"/>
      <w:bookmarkStart w:id="932" w:name="_Toc161905304"/>
      <w:bookmarkStart w:id="933" w:name="_Toc170209907"/>
      <w:bookmarkStart w:id="934" w:name="_Toc177550702"/>
      <w:bookmarkStart w:id="935" w:name="_Toc183624781"/>
      <w:bookmarkStart w:id="936" w:name="_Toc186726774"/>
      <w:bookmarkStart w:id="937" w:name="_Toc200620695"/>
      <w:bookmarkStart w:id="938" w:name="_Toc207787889"/>
      <w:bookmarkStart w:id="939" w:name="_Toc215062173"/>
      <w:r>
        <w:t>5.2.2.8</w:t>
      </w:r>
      <w:r w:rsidR="00D720CA">
        <w:t>.1</w:t>
      </w:r>
      <w:r w:rsidR="00D720CA">
        <w:tab/>
        <w:t>General</w:t>
      </w:r>
      <w:bookmarkEnd w:id="930"/>
      <w:bookmarkEnd w:id="931"/>
      <w:bookmarkEnd w:id="932"/>
      <w:bookmarkEnd w:id="933"/>
      <w:bookmarkEnd w:id="934"/>
      <w:bookmarkEnd w:id="935"/>
      <w:bookmarkEnd w:id="936"/>
      <w:bookmarkEnd w:id="937"/>
      <w:bookmarkEnd w:id="938"/>
      <w:bookmarkEnd w:id="939"/>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940" w:name="_Toc145955996"/>
      <w:bookmarkStart w:id="941" w:name="_Toc153887425"/>
      <w:bookmarkStart w:id="942" w:name="_Toc161905305"/>
      <w:bookmarkStart w:id="943" w:name="_Toc170209908"/>
      <w:bookmarkStart w:id="944" w:name="_Toc177550703"/>
      <w:bookmarkStart w:id="945" w:name="_Toc183624782"/>
      <w:bookmarkStart w:id="946" w:name="_Toc186726775"/>
      <w:bookmarkStart w:id="947" w:name="_Toc200620696"/>
      <w:bookmarkStart w:id="948" w:name="_Toc207787890"/>
      <w:bookmarkStart w:id="949" w:name="_Toc215062174"/>
      <w:r>
        <w:t>5.2.2.8</w:t>
      </w:r>
      <w:r w:rsidR="00D720CA">
        <w:t>.2</w:t>
      </w:r>
      <w:r w:rsidR="00D720CA">
        <w:tab/>
        <w:t>Notification of LCS-UP connection</w:t>
      </w:r>
      <w:bookmarkEnd w:id="940"/>
      <w:bookmarkEnd w:id="941"/>
      <w:bookmarkEnd w:id="942"/>
      <w:bookmarkEnd w:id="943"/>
      <w:bookmarkEnd w:id="944"/>
      <w:bookmarkEnd w:id="945"/>
      <w:bookmarkEnd w:id="946"/>
      <w:bookmarkEnd w:id="947"/>
      <w:bookmarkEnd w:id="948"/>
      <w:bookmarkEnd w:id="949"/>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8.25pt;height:107.7pt" o:ole="">
            <v:imagedata r:id="rId31" o:title=""/>
          </v:shape>
          <o:OLEObject Type="Embed" ProgID="Visio.Drawing.11" ShapeID="_x0000_i1035" DrawAspect="Content" ObjectID="_1825841482"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950" w:name="_Toc153887426"/>
      <w:bookmarkStart w:id="951" w:name="_Toc161905306"/>
      <w:bookmarkStart w:id="952" w:name="_Toc170209909"/>
      <w:bookmarkStart w:id="953" w:name="_Toc177550704"/>
      <w:bookmarkStart w:id="954" w:name="_Toc183624783"/>
      <w:bookmarkStart w:id="955" w:name="_Toc186726776"/>
      <w:bookmarkStart w:id="956" w:name="_Toc200620697"/>
      <w:bookmarkStart w:id="957" w:name="_Toc207787891"/>
      <w:bookmarkStart w:id="958" w:name="_Toc215062175"/>
      <w:r>
        <w:t>5.2.2.9</w:t>
      </w:r>
      <w:r w:rsidR="006E7374">
        <w:tab/>
        <w:t>UPConfig</w:t>
      </w:r>
      <w:bookmarkEnd w:id="950"/>
      <w:bookmarkEnd w:id="951"/>
      <w:bookmarkEnd w:id="952"/>
      <w:bookmarkEnd w:id="953"/>
      <w:bookmarkEnd w:id="954"/>
      <w:bookmarkEnd w:id="955"/>
      <w:bookmarkEnd w:id="956"/>
      <w:bookmarkEnd w:id="957"/>
      <w:bookmarkEnd w:id="958"/>
    </w:p>
    <w:p w14:paraId="0A6A4706" w14:textId="39810B4A" w:rsidR="006E7374" w:rsidRDefault="001151E1" w:rsidP="006E7374">
      <w:pPr>
        <w:pStyle w:val="Heading5"/>
      </w:pPr>
      <w:bookmarkStart w:id="959" w:name="_Toc153887427"/>
      <w:bookmarkStart w:id="960" w:name="_Toc161905307"/>
      <w:bookmarkStart w:id="961" w:name="_Toc170209910"/>
      <w:bookmarkStart w:id="962" w:name="_Toc177550705"/>
      <w:bookmarkStart w:id="963" w:name="_Toc183624784"/>
      <w:bookmarkStart w:id="964" w:name="_Toc186726777"/>
      <w:bookmarkStart w:id="965" w:name="_Toc200620698"/>
      <w:bookmarkStart w:id="966" w:name="_Toc207787892"/>
      <w:bookmarkStart w:id="967" w:name="_Toc215062176"/>
      <w:r>
        <w:t>5.2.2.9</w:t>
      </w:r>
      <w:r w:rsidR="006E7374">
        <w:t>.1</w:t>
      </w:r>
      <w:r w:rsidR="006E7374">
        <w:tab/>
        <w:t>General</w:t>
      </w:r>
      <w:bookmarkEnd w:id="959"/>
      <w:bookmarkEnd w:id="960"/>
      <w:bookmarkEnd w:id="961"/>
      <w:bookmarkEnd w:id="962"/>
      <w:bookmarkEnd w:id="963"/>
      <w:bookmarkEnd w:id="964"/>
      <w:bookmarkEnd w:id="965"/>
      <w:bookmarkEnd w:id="966"/>
      <w:bookmarkEnd w:id="967"/>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68" w:name="_Toc153887428"/>
      <w:bookmarkStart w:id="969" w:name="_Toc161905308"/>
      <w:bookmarkStart w:id="970" w:name="_Toc170209911"/>
      <w:bookmarkStart w:id="971" w:name="_Toc177550706"/>
      <w:bookmarkStart w:id="972" w:name="_Toc183624785"/>
      <w:bookmarkStart w:id="973" w:name="_Toc186726778"/>
      <w:bookmarkStart w:id="974" w:name="_Toc200620699"/>
      <w:bookmarkStart w:id="975" w:name="_Toc207787893"/>
      <w:bookmarkStart w:id="976" w:name="_Toc215062177"/>
      <w:r>
        <w:t>5.2.2.9</w:t>
      </w:r>
      <w:r w:rsidR="006E7374">
        <w:t>.2</w:t>
      </w:r>
      <w:r w:rsidR="006E7374">
        <w:tab/>
      </w:r>
      <w:r w:rsidR="00C7480D">
        <w:t>Configure</w:t>
      </w:r>
      <w:r w:rsidR="006E7374">
        <w:rPr>
          <w:lang w:eastAsia="zh-CN"/>
        </w:rPr>
        <w:t xml:space="preserve"> LCS-UP connection</w:t>
      </w:r>
      <w:bookmarkEnd w:id="968"/>
      <w:bookmarkEnd w:id="969"/>
      <w:bookmarkEnd w:id="970"/>
      <w:bookmarkEnd w:id="971"/>
      <w:bookmarkEnd w:id="972"/>
      <w:bookmarkEnd w:id="973"/>
      <w:bookmarkEnd w:id="974"/>
      <w:bookmarkEnd w:id="975"/>
      <w:bookmarkEnd w:id="976"/>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75pt;height:125.85pt" o:ole="">
            <v:imagedata r:id="rId33" o:title=""/>
          </v:shape>
          <o:OLEObject Type="Embed" ProgID="Visio.Drawing.11" ShapeID="_x0000_i1036" DrawAspect="Content" ObjectID="_1825841483"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ADBD0BA"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77" w:name="_Toc161905309"/>
      <w:bookmarkStart w:id="978" w:name="_Toc170209912"/>
      <w:bookmarkStart w:id="979" w:name="_Toc177550707"/>
      <w:bookmarkStart w:id="980" w:name="_Toc183624786"/>
      <w:bookmarkStart w:id="981" w:name="_Toc186726779"/>
      <w:bookmarkStart w:id="982" w:name="_Toc200620700"/>
      <w:bookmarkStart w:id="983" w:name="_Toc207787894"/>
      <w:bookmarkStart w:id="984" w:name="_Toc215062178"/>
      <w:r>
        <w:lastRenderedPageBreak/>
        <w:t>5.2.2.10</w:t>
      </w:r>
      <w:r w:rsidR="00175CAA">
        <w:tab/>
        <w:t>UPUn</w:t>
      </w:r>
      <w:r w:rsidR="00175CAA" w:rsidRPr="000379A6">
        <w:t>Subscribe</w:t>
      </w:r>
      <w:bookmarkEnd w:id="977"/>
      <w:bookmarkEnd w:id="978"/>
      <w:bookmarkEnd w:id="979"/>
      <w:bookmarkEnd w:id="980"/>
      <w:bookmarkEnd w:id="981"/>
      <w:bookmarkEnd w:id="982"/>
      <w:bookmarkEnd w:id="983"/>
      <w:bookmarkEnd w:id="984"/>
    </w:p>
    <w:p w14:paraId="50C79015" w14:textId="001BD578" w:rsidR="00175CAA" w:rsidRDefault="001523A7" w:rsidP="00175CAA">
      <w:pPr>
        <w:pStyle w:val="Heading5"/>
      </w:pPr>
      <w:bookmarkStart w:id="985" w:name="_Toc161905310"/>
      <w:bookmarkStart w:id="986" w:name="_Toc170209913"/>
      <w:bookmarkStart w:id="987" w:name="_Toc177550708"/>
      <w:bookmarkStart w:id="988" w:name="_Toc183624787"/>
      <w:bookmarkStart w:id="989" w:name="_Toc186726780"/>
      <w:bookmarkStart w:id="990" w:name="_Toc200620701"/>
      <w:bookmarkStart w:id="991" w:name="_Toc207787895"/>
      <w:bookmarkStart w:id="992" w:name="_Toc215062179"/>
      <w:r>
        <w:t>5.2.2.10</w:t>
      </w:r>
      <w:r w:rsidR="00175CAA">
        <w:t>.1</w:t>
      </w:r>
      <w:r w:rsidR="00175CAA">
        <w:tab/>
        <w:t>General</w:t>
      </w:r>
      <w:bookmarkEnd w:id="985"/>
      <w:bookmarkEnd w:id="986"/>
      <w:bookmarkEnd w:id="987"/>
      <w:bookmarkEnd w:id="988"/>
      <w:bookmarkEnd w:id="989"/>
      <w:bookmarkEnd w:id="990"/>
      <w:bookmarkEnd w:id="991"/>
      <w:bookmarkEnd w:id="992"/>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93" w:name="_Toc161905311"/>
      <w:bookmarkStart w:id="994" w:name="_Toc170209914"/>
      <w:bookmarkStart w:id="995" w:name="_Toc177550709"/>
      <w:bookmarkStart w:id="996" w:name="_Toc183624788"/>
      <w:bookmarkStart w:id="997" w:name="_Toc186726781"/>
      <w:bookmarkStart w:id="998" w:name="_Toc200620702"/>
      <w:bookmarkStart w:id="999" w:name="_Toc207787896"/>
      <w:bookmarkStart w:id="1000" w:name="_Toc215062180"/>
      <w:r>
        <w:t>5.2.2.10</w:t>
      </w:r>
      <w:r w:rsidR="00175CAA">
        <w:t>.2</w:t>
      </w:r>
      <w:r w:rsidR="00175CAA">
        <w:tab/>
        <w:t>Uns</w:t>
      </w:r>
      <w:r w:rsidR="00175CAA" w:rsidRPr="000379A6">
        <w:t>ubscribe</w:t>
      </w:r>
      <w:r w:rsidR="00175CAA">
        <w:t xml:space="preserve"> to notification of LCS-UP connection status</w:t>
      </w:r>
      <w:bookmarkEnd w:id="993"/>
      <w:bookmarkEnd w:id="994"/>
      <w:bookmarkEnd w:id="995"/>
      <w:bookmarkEnd w:id="996"/>
      <w:bookmarkEnd w:id="997"/>
      <w:bookmarkEnd w:id="998"/>
      <w:bookmarkEnd w:id="999"/>
      <w:bookmarkEnd w:id="1000"/>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5.75pt;height:118.95pt" o:ole="">
            <v:imagedata r:id="rId35" o:title=""/>
          </v:shape>
          <o:OLEObject Type="Embed" ProgID="Visio.Drawing.11" ShapeID="_x0000_i1037" DrawAspect="Content" ObjectID="_1825841484"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1001" w:name="_Toc25168589"/>
      <w:bookmarkStart w:id="1002" w:name="_Toc27593008"/>
      <w:bookmarkStart w:id="1003" w:name="_Toc34147878"/>
      <w:bookmarkStart w:id="1004" w:name="_Toc36463262"/>
      <w:bookmarkStart w:id="1005" w:name="_Toc43215102"/>
      <w:bookmarkStart w:id="1006" w:name="_Toc45032350"/>
      <w:bookmarkStart w:id="1007" w:name="_Toc49849839"/>
      <w:bookmarkStart w:id="1008" w:name="_Toc51873353"/>
      <w:bookmarkStart w:id="1009" w:name="_Toc56517481"/>
      <w:bookmarkStart w:id="1010" w:name="_Toc58594382"/>
      <w:bookmarkStart w:id="1011" w:name="_Toc67685892"/>
      <w:bookmarkStart w:id="1012" w:name="_Toc74993713"/>
      <w:bookmarkStart w:id="1013" w:name="_Toc82716301"/>
      <w:bookmarkStart w:id="1014" w:name="_Toc88818588"/>
      <w:bookmarkStart w:id="1015" w:name="_Toc90650510"/>
      <w:bookmarkStart w:id="1016" w:name="_Toc98506181"/>
      <w:bookmarkStart w:id="1017" w:name="_Toc106639466"/>
      <w:bookmarkStart w:id="1018" w:name="_Toc114778976"/>
      <w:bookmarkStart w:id="1019" w:name="_Toc122096893"/>
      <w:bookmarkStart w:id="1020" w:name="_Toc130844114"/>
      <w:bookmarkStart w:id="1021" w:name="_Toc138411820"/>
      <w:bookmarkStart w:id="1022" w:name="_Toc145955997"/>
      <w:bookmarkStart w:id="1023" w:name="_Toc153887429"/>
      <w:bookmarkStart w:id="1024" w:name="_Toc161905312"/>
      <w:bookmarkStart w:id="1025" w:name="_Toc170209915"/>
      <w:bookmarkStart w:id="1026" w:name="_Toc177550710"/>
      <w:bookmarkStart w:id="1027" w:name="_Toc183624789"/>
      <w:bookmarkStart w:id="1028" w:name="_Toc186726782"/>
      <w:bookmarkStart w:id="1029" w:name="_Toc200620703"/>
      <w:bookmarkStart w:id="1030" w:name="_Toc207787897"/>
      <w:bookmarkStart w:id="1031" w:name="_Toc215062181"/>
      <w:r>
        <w:t>5.3</w:t>
      </w:r>
      <w:r>
        <w:tab/>
        <w:t>Nlmf_Broadcast Service</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C22761C" w14:textId="77777777" w:rsidR="00EB7848" w:rsidRDefault="00EB7848" w:rsidP="00B32564">
      <w:pPr>
        <w:pStyle w:val="Heading3"/>
      </w:pPr>
      <w:bookmarkStart w:id="1032" w:name="_Toc25168590"/>
      <w:bookmarkStart w:id="1033" w:name="_Toc27593009"/>
      <w:bookmarkStart w:id="1034" w:name="_Toc34147879"/>
      <w:bookmarkStart w:id="1035" w:name="_Toc36463263"/>
      <w:bookmarkStart w:id="1036" w:name="_Toc43215103"/>
      <w:bookmarkStart w:id="1037" w:name="_Toc45032351"/>
      <w:bookmarkStart w:id="1038" w:name="_Toc49849840"/>
      <w:bookmarkStart w:id="1039" w:name="_Toc51873354"/>
      <w:bookmarkStart w:id="1040" w:name="_Toc56517482"/>
      <w:bookmarkStart w:id="1041" w:name="_Toc58594383"/>
      <w:bookmarkStart w:id="1042" w:name="_Toc67685893"/>
      <w:bookmarkStart w:id="1043" w:name="_Toc74993714"/>
      <w:bookmarkStart w:id="1044" w:name="_Toc82716302"/>
      <w:bookmarkStart w:id="1045" w:name="_Toc88818589"/>
      <w:bookmarkStart w:id="1046" w:name="_Toc90650511"/>
      <w:bookmarkStart w:id="1047" w:name="_Toc98506182"/>
      <w:bookmarkStart w:id="1048" w:name="_Toc106639467"/>
      <w:bookmarkStart w:id="1049" w:name="_Toc114778977"/>
      <w:bookmarkStart w:id="1050" w:name="_Toc122096894"/>
      <w:bookmarkStart w:id="1051" w:name="_Toc130844115"/>
      <w:bookmarkStart w:id="1052" w:name="_Toc138411821"/>
      <w:bookmarkStart w:id="1053" w:name="_Toc145955998"/>
      <w:bookmarkStart w:id="1054" w:name="_Toc153887430"/>
      <w:bookmarkStart w:id="1055" w:name="_Toc161905313"/>
      <w:bookmarkStart w:id="1056" w:name="_Toc170209916"/>
      <w:bookmarkStart w:id="1057" w:name="_Toc177550711"/>
      <w:bookmarkStart w:id="1058" w:name="_Toc183624790"/>
      <w:bookmarkStart w:id="1059" w:name="_Toc186726783"/>
      <w:bookmarkStart w:id="1060" w:name="_Toc200620704"/>
      <w:bookmarkStart w:id="1061" w:name="_Toc207787898"/>
      <w:bookmarkStart w:id="1062" w:name="_Toc215062182"/>
      <w:r>
        <w:t>5.3.1</w:t>
      </w:r>
      <w:r>
        <w:tab/>
        <w:t>Service Description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1063" w:name="_Toc25168591"/>
      <w:bookmarkStart w:id="1064" w:name="_Toc27593010"/>
      <w:bookmarkStart w:id="1065" w:name="_Toc34147880"/>
      <w:bookmarkStart w:id="1066" w:name="_Toc36463264"/>
      <w:bookmarkStart w:id="1067" w:name="_Toc43215104"/>
      <w:bookmarkStart w:id="1068" w:name="_Toc45032352"/>
      <w:bookmarkStart w:id="1069" w:name="_Toc49849841"/>
      <w:bookmarkStart w:id="1070" w:name="_Toc51873355"/>
      <w:bookmarkStart w:id="1071" w:name="_Toc56517483"/>
      <w:bookmarkStart w:id="1072" w:name="_Toc58594384"/>
      <w:bookmarkStart w:id="1073" w:name="_Toc67685894"/>
      <w:bookmarkStart w:id="1074" w:name="_Toc74993715"/>
      <w:bookmarkStart w:id="1075" w:name="_Toc82716303"/>
      <w:bookmarkStart w:id="1076" w:name="_Toc88818590"/>
      <w:bookmarkStart w:id="1077" w:name="_Toc90650512"/>
      <w:bookmarkStart w:id="1078" w:name="_Toc98506183"/>
      <w:bookmarkStart w:id="1079" w:name="_Toc106639468"/>
      <w:bookmarkStart w:id="1080" w:name="_Toc114778978"/>
      <w:bookmarkStart w:id="1081" w:name="_Toc122096895"/>
      <w:bookmarkStart w:id="1082" w:name="_Toc130844116"/>
      <w:bookmarkStart w:id="1083" w:name="_Toc138411822"/>
      <w:bookmarkStart w:id="1084" w:name="_Toc145955999"/>
      <w:bookmarkStart w:id="1085" w:name="_Toc153887431"/>
      <w:bookmarkStart w:id="1086" w:name="_Toc161905314"/>
      <w:bookmarkStart w:id="1087" w:name="_Toc170209917"/>
      <w:bookmarkStart w:id="1088" w:name="_Toc177550712"/>
      <w:bookmarkStart w:id="1089" w:name="_Toc183624791"/>
      <w:bookmarkStart w:id="1090" w:name="_Toc186726784"/>
      <w:bookmarkStart w:id="1091" w:name="_Toc200620705"/>
      <w:bookmarkStart w:id="1092" w:name="_Toc207787899"/>
      <w:bookmarkStart w:id="1093" w:name="_Toc215062183"/>
      <w:r>
        <w:t>5.3.2</w:t>
      </w:r>
      <w:r>
        <w:tab/>
        <w:t>Service Operations</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429B441C" w14:textId="77777777" w:rsidR="00EB7848" w:rsidRDefault="00EB7848" w:rsidP="00B32564">
      <w:pPr>
        <w:pStyle w:val="Heading4"/>
      </w:pPr>
      <w:bookmarkStart w:id="1094" w:name="_Toc25168592"/>
      <w:bookmarkStart w:id="1095" w:name="_Toc27593011"/>
      <w:bookmarkStart w:id="1096" w:name="_Toc34147881"/>
      <w:bookmarkStart w:id="1097" w:name="_Toc36463265"/>
      <w:bookmarkStart w:id="1098" w:name="_Toc43215105"/>
      <w:bookmarkStart w:id="1099" w:name="_Toc45032353"/>
      <w:bookmarkStart w:id="1100" w:name="_Toc49849842"/>
      <w:bookmarkStart w:id="1101" w:name="_Toc51873356"/>
      <w:bookmarkStart w:id="1102" w:name="_Toc56517484"/>
      <w:bookmarkStart w:id="1103" w:name="_Toc58594385"/>
      <w:bookmarkStart w:id="1104" w:name="_Toc67685895"/>
      <w:bookmarkStart w:id="1105" w:name="_Toc74993716"/>
      <w:bookmarkStart w:id="1106" w:name="_Toc82716304"/>
      <w:bookmarkStart w:id="1107" w:name="_Toc88818591"/>
      <w:bookmarkStart w:id="1108" w:name="_Toc90650513"/>
      <w:bookmarkStart w:id="1109" w:name="_Toc98506184"/>
      <w:bookmarkStart w:id="1110" w:name="_Toc106639469"/>
      <w:bookmarkStart w:id="1111" w:name="_Toc114778979"/>
      <w:bookmarkStart w:id="1112" w:name="_Toc122096896"/>
      <w:bookmarkStart w:id="1113" w:name="_Toc130844117"/>
      <w:bookmarkStart w:id="1114" w:name="_Toc138411823"/>
      <w:bookmarkStart w:id="1115" w:name="_Toc145956000"/>
      <w:bookmarkStart w:id="1116" w:name="_Toc153887432"/>
      <w:bookmarkStart w:id="1117" w:name="_Toc161905315"/>
      <w:bookmarkStart w:id="1118" w:name="_Toc170209918"/>
      <w:bookmarkStart w:id="1119" w:name="_Toc177550713"/>
      <w:bookmarkStart w:id="1120" w:name="_Toc183624792"/>
      <w:bookmarkStart w:id="1121" w:name="_Toc186726785"/>
      <w:bookmarkStart w:id="1122" w:name="_Toc200620706"/>
      <w:bookmarkStart w:id="1123" w:name="_Toc207787900"/>
      <w:bookmarkStart w:id="1124" w:name="_Toc215062184"/>
      <w:r>
        <w:t>5.3.2.1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125" w:name="_Toc25168593"/>
      <w:bookmarkStart w:id="1126" w:name="_Toc27593012"/>
      <w:bookmarkStart w:id="1127" w:name="_Toc34147882"/>
      <w:bookmarkStart w:id="1128" w:name="_Toc36463266"/>
      <w:bookmarkStart w:id="1129" w:name="_Toc43215106"/>
      <w:bookmarkStart w:id="1130" w:name="_Toc45032354"/>
      <w:bookmarkStart w:id="1131" w:name="_Toc49849843"/>
      <w:bookmarkStart w:id="1132" w:name="_Toc51873357"/>
      <w:bookmarkStart w:id="1133" w:name="_Toc56517485"/>
      <w:bookmarkStart w:id="1134" w:name="_Toc58594386"/>
      <w:bookmarkStart w:id="1135" w:name="_Toc67685896"/>
      <w:bookmarkStart w:id="1136" w:name="_Toc74993717"/>
      <w:bookmarkStart w:id="1137" w:name="_Toc82716305"/>
      <w:bookmarkStart w:id="1138" w:name="_Toc88818592"/>
      <w:bookmarkStart w:id="1139" w:name="_Toc90650514"/>
      <w:bookmarkStart w:id="1140" w:name="_Toc98506185"/>
      <w:bookmarkStart w:id="1141" w:name="_Toc106639470"/>
      <w:bookmarkStart w:id="1142" w:name="_Toc114778980"/>
      <w:bookmarkStart w:id="1143" w:name="_Toc122096897"/>
      <w:bookmarkStart w:id="1144" w:name="_Toc130844118"/>
      <w:bookmarkStart w:id="1145" w:name="_Toc138411824"/>
      <w:bookmarkStart w:id="1146" w:name="_Toc145956001"/>
      <w:bookmarkStart w:id="1147" w:name="_Toc153887433"/>
      <w:bookmarkStart w:id="1148" w:name="_Toc161905316"/>
      <w:bookmarkStart w:id="1149" w:name="_Toc170209919"/>
      <w:bookmarkStart w:id="1150" w:name="_Toc177550714"/>
      <w:bookmarkStart w:id="1151" w:name="_Toc183624793"/>
      <w:bookmarkStart w:id="1152" w:name="_Toc186726786"/>
      <w:bookmarkStart w:id="1153" w:name="_Toc200620707"/>
      <w:bookmarkStart w:id="1154" w:name="_Toc207787901"/>
      <w:bookmarkStart w:id="1155" w:name="_Toc215062185"/>
      <w:r>
        <w:t>5.3.2.2</w:t>
      </w:r>
      <w:r>
        <w:tab/>
        <w:t>CipheringKeyData</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22CEAC03" w14:textId="77777777" w:rsidR="00EB7848" w:rsidRDefault="00EB7848" w:rsidP="00B32564">
      <w:pPr>
        <w:pStyle w:val="Heading5"/>
      </w:pPr>
      <w:bookmarkStart w:id="1156" w:name="_Toc25168594"/>
      <w:bookmarkStart w:id="1157" w:name="_Toc27593013"/>
      <w:bookmarkStart w:id="1158" w:name="_Toc34147883"/>
      <w:bookmarkStart w:id="1159" w:name="_Toc36463267"/>
      <w:bookmarkStart w:id="1160" w:name="_Toc43215107"/>
      <w:bookmarkStart w:id="1161" w:name="_Toc45032355"/>
      <w:bookmarkStart w:id="1162" w:name="_Toc49849844"/>
      <w:bookmarkStart w:id="1163" w:name="_Toc51873358"/>
      <w:bookmarkStart w:id="1164" w:name="_Toc56517486"/>
      <w:bookmarkStart w:id="1165" w:name="_Toc58594387"/>
      <w:bookmarkStart w:id="1166" w:name="_Toc67685897"/>
      <w:bookmarkStart w:id="1167" w:name="_Toc74993718"/>
      <w:bookmarkStart w:id="1168" w:name="_Toc82716306"/>
      <w:bookmarkStart w:id="1169" w:name="_Toc88818593"/>
      <w:bookmarkStart w:id="1170" w:name="_Toc90650515"/>
      <w:bookmarkStart w:id="1171" w:name="_Toc98506186"/>
      <w:bookmarkStart w:id="1172" w:name="_Toc106639471"/>
      <w:bookmarkStart w:id="1173" w:name="_Toc114778981"/>
      <w:bookmarkStart w:id="1174" w:name="_Toc122096898"/>
      <w:bookmarkStart w:id="1175" w:name="_Toc130844119"/>
      <w:bookmarkStart w:id="1176" w:name="_Toc138411825"/>
      <w:bookmarkStart w:id="1177" w:name="_Toc145956002"/>
      <w:bookmarkStart w:id="1178" w:name="_Toc153887434"/>
      <w:bookmarkStart w:id="1179" w:name="_Toc161905317"/>
      <w:bookmarkStart w:id="1180" w:name="_Toc170209920"/>
      <w:bookmarkStart w:id="1181" w:name="_Toc177550715"/>
      <w:bookmarkStart w:id="1182" w:name="_Toc183624794"/>
      <w:bookmarkStart w:id="1183" w:name="_Toc186726787"/>
      <w:bookmarkStart w:id="1184" w:name="_Toc200620708"/>
      <w:bookmarkStart w:id="1185" w:name="_Toc207787902"/>
      <w:bookmarkStart w:id="1186" w:name="_Toc215062186"/>
      <w:r>
        <w:t>5.3.2.2.1</w:t>
      </w:r>
      <w:r>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lastRenderedPageBreak/>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87" w:name="_Toc25168595"/>
      <w:bookmarkStart w:id="1188" w:name="_Toc27593014"/>
      <w:bookmarkStart w:id="1189" w:name="_Toc34147884"/>
      <w:bookmarkStart w:id="1190" w:name="_Toc36463268"/>
      <w:bookmarkStart w:id="1191" w:name="_Toc43215108"/>
      <w:bookmarkStart w:id="1192" w:name="_Toc45032356"/>
      <w:bookmarkStart w:id="1193" w:name="_Toc49849845"/>
      <w:bookmarkStart w:id="1194" w:name="_Toc51873359"/>
      <w:bookmarkStart w:id="1195" w:name="_Toc56517487"/>
      <w:bookmarkStart w:id="1196" w:name="_Toc58594388"/>
      <w:bookmarkStart w:id="1197" w:name="_Toc67685898"/>
      <w:bookmarkStart w:id="1198" w:name="_Toc74993719"/>
      <w:bookmarkStart w:id="1199" w:name="_Toc82716307"/>
      <w:bookmarkStart w:id="1200" w:name="_Toc88818594"/>
      <w:bookmarkStart w:id="1201" w:name="_Toc90650516"/>
      <w:bookmarkStart w:id="1202" w:name="_Toc98506187"/>
      <w:bookmarkStart w:id="1203" w:name="_Toc106639472"/>
      <w:bookmarkStart w:id="1204" w:name="_Toc114778982"/>
      <w:bookmarkStart w:id="1205" w:name="_Toc122096899"/>
      <w:bookmarkStart w:id="1206" w:name="_Toc130844120"/>
      <w:bookmarkStart w:id="1207" w:name="_Toc138411826"/>
      <w:bookmarkStart w:id="1208" w:name="_Toc145956003"/>
      <w:bookmarkStart w:id="1209" w:name="_Toc153887435"/>
      <w:bookmarkStart w:id="1210" w:name="_Toc161905318"/>
      <w:bookmarkStart w:id="1211" w:name="_Toc170209921"/>
      <w:bookmarkStart w:id="1212" w:name="_Toc177550716"/>
      <w:bookmarkStart w:id="1213" w:name="_Toc183624795"/>
      <w:bookmarkStart w:id="1214" w:name="_Toc186726788"/>
      <w:bookmarkStart w:id="1215" w:name="_Toc200620709"/>
      <w:bookmarkStart w:id="1216" w:name="_Toc207787903"/>
      <w:bookmarkStart w:id="1217" w:name="_Toc215062187"/>
      <w:r>
        <w:t>5.3.2.2.2</w:t>
      </w:r>
      <w:r>
        <w:tab/>
        <w:t>Request Ciphering Key Information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75pt;height:105.8pt" o:ole="">
            <v:imagedata r:id="rId37" o:title=""/>
          </v:shape>
          <o:OLEObject Type="Embed" ProgID="Visio.Drawing.11" ShapeID="_x0000_i1038" DrawAspect="Content" ObjectID="_1825841485"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218" w:name="_Toc25168596"/>
      <w:bookmarkStart w:id="1219" w:name="_Toc27593015"/>
      <w:bookmarkStart w:id="1220" w:name="_Toc34147885"/>
      <w:bookmarkStart w:id="1221" w:name="_Toc36463269"/>
      <w:bookmarkStart w:id="1222" w:name="_Toc43215109"/>
      <w:bookmarkStart w:id="1223" w:name="_Toc45032357"/>
      <w:bookmarkStart w:id="1224" w:name="_Toc49849846"/>
      <w:bookmarkStart w:id="1225" w:name="_Toc51873360"/>
      <w:bookmarkStart w:id="1226" w:name="_Toc56517488"/>
      <w:bookmarkStart w:id="1227" w:name="_Toc58594389"/>
      <w:bookmarkStart w:id="1228" w:name="_Toc67685899"/>
      <w:bookmarkStart w:id="1229" w:name="_Toc74993720"/>
      <w:bookmarkStart w:id="1230" w:name="_Toc82716308"/>
      <w:bookmarkStart w:id="1231" w:name="_Toc88818595"/>
      <w:bookmarkStart w:id="1232" w:name="_Toc90650517"/>
      <w:bookmarkStart w:id="1233" w:name="_Toc98506188"/>
      <w:bookmarkStart w:id="1234" w:name="_Toc106639473"/>
      <w:bookmarkStart w:id="1235" w:name="_Toc114778983"/>
      <w:bookmarkStart w:id="1236" w:name="_Toc122096900"/>
      <w:bookmarkStart w:id="1237" w:name="_Toc130844121"/>
      <w:bookmarkStart w:id="1238" w:name="_Toc138411827"/>
      <w:bookmarkStart w:id="1239" w:name="_Toc145956004"/>
      <w:bookmarkStart w:id="1240" w:name="_Toc153887436"/>
      <w:bookmarkStart w:id="1241" w:name="_Toc161905319"/>
      <w:bookmarkStart w:id="1242" w:name="_Toc170209922"/>
      <w:bookmarkStart w:id="1243" w:name="_Toc177550717"/>
      <w:bookmarkStart w:id="1244" w:name="_Toc183624796"/>
      <w:bookmarkStart w:id="1245" w:name="_Toc186726789"/>
      <w:bookmarkStart w:id="1246" w:name="_Toc200620710"/>
      <w:bookmarkStart w:id="1247" w:name="_Toc207787904"/>
      <w:bookmarkStart w:id="1248" w:name="_Toc215062188"/>
      <w:r>
        <w:t>5.3.2.2.3</w:t>
      </w:r>
      <w:r>
        <w:tab/>
        <w:t>Provide Ciphering Key Information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75pt;height:105.8pt" o:ole="">
            <v:imagedata r:id="rId39" o:title=""/>
          </v:shape>
          <o:OLEObject Type="Embed" ProgID="Visio.Drawing.11" ShapeID="_x0000_i1039" DrawAspect="Content" ObjectID="_1825841486"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249" w:name="_Toc183624797"/>
      <w:bookmarkStart w:id="1250" w:name="_Toc186726790"/>
      <w:bookmarkStart w:id="1251" w:name="_Toc200620711"/>
      <w:bookmarkStart w:id="1252" w:name="_Toc207787905"/>
      <w:bookmarkStart w:id="1253" w:name="_Toc215062189"/>
      <w:r>
        <w:t>5.4</w:t>
      </w:r>
      <w:r w:rsidR="004633EE" w:rsidRPr="001A4FB7">
        <w:tab/>
        <w:t>Nlmf_DataExposure Service</w:t>
      </w:r>
      <w:bookmarkEnd w:id="1249"/>
      <w:bookmarkEnd w:id="1250"/>
      <w:bookmarkEnd w:id="1251"/>
      <w:bookmarkEnd w:id="1252"/>
      <w:bookmarkEnd w:id="1253"/>
    </w:p>
    <w:p w14:paraId="0D10616F" w14:textId="1FE30A35" w:rsidR="004633EE" w:rsidRPr="00740470" w:rsidRDefault="00866469" w:rsidP="004633EE">
      <w:pPr>
        <w:pStyle w:val="Heading3"/>
        <w:rPr>
          <w:lang w:val="fr-FR"/>
        </w:rPr>
      </w:pPr>
      <w:bookmarkStart w:id="1254" w:name="_Toc183624798"/>
      <w:bookmarkStart w:id="1255" w:name="_Toc186726791"/>
      <w:bookmarkStart w:id="1256" w:name="_Toc200620712"/>
      <w:bookmarkStart w:id="1257" w:name="_Toc207787906"/>
      <w:bookmarkStart w:id="1258" w:name="_Toc215062190"/>
      <w:r>
        <w:rPr>
          <w:lang w:val="fr-FR"/>
        </w:rPr>
        <w:t>5.4</w:t>
      </w:r>
      <w:r w:rsidR="004633EE" w:rsidRPr="00740470">
        <w:rPr>
          <w:lang w:val="fr-FR"/>
        </w:rPr>
        <w:t>.1</w:t>
      </w:r>
      <w:r w:rsidR="004633EE" w:rsidRPr="00740470">
        <w:rPr>
          <w:lang w:val="fr-FR"/>
        </w:rPr>
        <w:tab/>
        <w:t>Service Description</w:t>
      </w:r>
      <w:bookmarkEnd w:id="1254"/>
      <w:bookmarkEnd w:id="1255"/>
      <w:bookmarkEnd w:id="1256"/>
      <w:bookmarkEnd w:id="1257"/>
      <w:bookmarkEnd w:id="1258"/>
    </w:p>
    <w:p w14:paraId="487696D9" w14:textId="77777777" w:rsidR="004633EE" w:rsidRDefault="004633EE" w:rsidP="004633EE">
      <w:r>
        <w:rPr>
          <w:lang w:eastAsia="zh-CN"/>
        </w:rPr>
        <w:t xml:space="preserve">The Nlmf_DataExposure service </w:t>
      </w:r>
      <w:r>
        <w:t xml:space="preserve">enables an NF to subscribe to input data for requested location measurement data for ML training-based positioning. </w:t>
      </w:r>
    </w:p>
    <w:p w14:paraId="0885CD2A" w14:textId="1FE9AF1A" w:rsidR="004633EE" w:rsidRDefault="00866469" w:rsidP="004633EE">
      <w:pPr>
        <w:pStyle w:val="Heading3"/>
      </w:pPr>
      <w:bookmarkStart w:id="1259" w:name="_Toc183624799"/>
      <w:bookmarkStart w:id="1260" w:name="_Toc186726792"/>
      <w:bookmarkStart w:id="1261" w:name="_Toc200620713"/>
      <w:bookmarkStart w:id="1262" w:name="_Toc207787907"/>
      <w:bookmarkStart w:id="1263" w:name="_Toc215062191"/>
      <w:r>
        <w:t>5.4</w:t>
      </w:r>
      <w:r w:rsidR="004633EE">
        <w:t>.2</w:t>
      </w:r>
      <w:r w:rsidR="004633EE">
        <w:tab/>
        <w:t>Service Operation</w:t>
      </w:r>
      <w:bookmarkEnd w:id="1259"/>
      <w:bookmarkEnd w:id="1260"/>
      <w:bookmarkEnd w:id="1261"/>
      <w:bookmarkEnd w:id="1262"/>
      <w:bookmarkEnd w:id="1263"/>
    </w:p>
    <w:p w14:paraId="101C7EEE" w14:textId="0D494C17" w:rsidR="004633EE" w:rsidRDefault="00866469" w:rsidP="004633EE">
      <w:pPr>
        <w:pStyle w:val="Heading4"/>
      </w:pPr>
      <w:bookmarkStart w:id="1264" w:name="_Toc183624800"/>
      <w:bookmarkStart w:id="1265" w:name="_Toc186726793"/>
      <w:bookmarkStart w:id="1266" w:name="_Toc200620714"/>
      <w:bookmarkStart w:id="1267" w:name="_Toc207787908"/>
      <w:bookmarkStart w:id="1268" w:name="_Toc215062192"/>
      <w:r>
        <w:t>5.4</w:t>
      </w:r>
      <w:r w:rsidR="004633EE" w:rsidRPr="004E1DD8">
        <w:t>.</w:t>
      </w:r>
      <w:r w:rsidR="004633EE">
        <w:t>2.1</w:t>
      </w:r>
      <w:r w:rsidR="004633EE">
        <w:tab/>
        <w:t>Introduction</w:t>
      </w:r>
      <w:bookmarkEnd w:id="1264"/>
      <w:bookmarkEnd w:id="1265"/>
      <w:bookmarkEnd w:id="1266"/>
      <w:bookmarkEnd w:id="1267"/>
      <w:bookmarkEnd w:id="126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269" w:name="_Toc183624801"/>
      <w:bookmarkStart w:id="1270" w:name="_Toc186726794"/>
      <w:bookmarkStart w:id="1271" w:name="_Toc200620715"/>
      <w:bookmarkStart w:id="1272" w:name="_Toc207787909"/>
      <w:bookmarkStart w:id="1273" w:name="_Toc215062193"/>
      <w:r>
        <w:t>5.4</w:t>
      </w:r>
      <w:r w:rsidR="004633EE" w:rsidRPr="004E1DD8">
        <w:t>.</w:t>
      </w:r>
      <w:r w:rsidR="004633EE">
        <w:t>2.2</w:t>
      </w:r>
      <w:r w:rsidR="004633EE">
        <w:tab/>
        <w:t>LMF Data Exposure Subscription</w:t>
      </w:r>
      <w:bookmarkEnd w:id="1269"/>
      <w:bookmarkEnd w:id="1270"/>
      <w:bookmarkEnd w:id="1271"/>
      <w:bookmarkEnd w:id="1272"/>
      <w:bookmarkEnd w:id="1273"/>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5.75pt;height:107.05pt" o:ole="">
            <v:imagedata r:id="rId41" o:title=""/>
          </v:shape>
          <o:OLEObject Type="Embed" ProgID="Visio.Drawing.11" ShapeID="_x0000_i1040" DrawAspect="Content" ObjectID="_1825841487"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274" w:name="_Toc183624802"/>
      <w:bookmarkStart w:id="1275" w:name="_Toc186726795"/>
      <w:bookmarkStart w:id="1276" w:name="_Toc200620716"/>
      <w:bookmarkStart w:id="1277" w:name="_Toc207787910"/>
      <w:bookmarkStart w:id="1278" w:name="_Toc215062194"/>
      <w:r>
        <w:t>5.4</w:t>
      </w:r>
      <w:r w:rsidR="004633EE" w:rsidRPr="005772F4">
        <w:t>.2.3</w:t>
      </w:r>
      <w:r w:rsidR="004633EE">
        <w:tab/>
        <w:t>LMF Data Exposure Modification</w:t>
      </w:r>
      <w:bookmarkEnd w:id="1274"/>
      <w:bookmarkEnd w:id="1275"/>
      <w:bookmarkEnd w:id="1276"/>
      <w:bookmarkEnd w:id="1277"/>
      <w:bookmarkEnd w:id="1278"/>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5.75pt;height:107.05pt" o:ole="">
            <v:imagedata r:id="rId43" o:title=""/>
          </v:shape>
          <o:OLEObject Type="Embed" ProgID="Visio.Drawing.11" ShapeID="_x0000_i1041" DrawAspect="Content" ObjectID="_1825841488"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279" w:name="_Toc183624803"/>
      <w:bookmarkStart w:id="1280" w:name="_Toc186726796"/>
      <w:bookmarkStart w:id="1281" w:name="_Toc200620717"/>
      <w:bookmarkStart w:id="1282" w:name="_Toc207787911"/>
      <w:bookmarkStart w:id="1283" w:name="_Toc215062195"/>
      <w:r>
        <w:lastRenderedPageBreak/>
        <w:t>5.4</w:t>
      </w:r>
      <w:r w:rsidR="004633EE" w:rsidRPr="004E1DD8">
        <w:t>.</w:t>
      </w:r>
      <w:r w:rsidR="004633EE" w:rsidRPr="002B510E">
        <w:t>2</w:t>
      </w:r>
      <w:r w:rsidR="004633EE">
        <w:t>.4</w:t>
      </w:r>
      <w:r w:rsidR="004633EE">
        <w:tab/>
        <w:t>LMF Data Exposure Notification</w:t>
      </w:r>
      <w:bookmarkEnd w:id="1279"/>
      <w:bookmarkEnd w:id="1280"/>
      <w:bookmarkEnd w:id="1281"/>
      <w:bookmarkEnd w:id="1282"/>
      <w:bookmarkEnd w:id="1283"/>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8.25pt;height:105.2pt" o:ole="">
            <v:imagedata r:id="rId45" o:title=""/>
          </v:shape>
          <o:OLEObject Type="Embed" ProgID="Visio.Drawing.11" ShapeID="_x0000_i1042" DrawAspect="Content" ObjectID="_1825841489"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84" w:name="_Toc183624804"/>
      <w:bookmarkStart w:id="1285" w:name="_Toc186726797"/>
      <w:bookmarkStart w:id="1286" w:name="_Toc200620718"/>
      <w:bookmarkStart w:id="1287" w:name="_Toc207787912"/>
      <w:bookmarkStart w:id="1288" w:name="_Toc215062196"/>
      <w:r>
        <w:t>5</w:t>
      </w:r>
      <w:r w:rsidRPr="002B510E">
        <w:t>.4</w:t>
      </w:r>
      <w:r w:rsidR="004633EE" w:rsidRPr="004E1DD8">
        <w:t>.</w:t>
      </w:r>
      <w:r w:rsidR="004633EE" w:rsidRPr="002B510E">
        <w:t>2.</w:t>
      </w:r>
      <w:r w:rsidR="004633EE">
        <w:t>5</w:t>
      </w:r>
      <w:r w:rsidR="004633EE">
        <w:tab/>
        <w:t>LMF Data Exposure Unsubscription</w:t>
      </w:r>
      <w:bookmarkEnd w:id="1284"/>
      <w:bookmarkEnd w:id="1285"/>
      <w:bookmarkEnd w:id="1286"/>
      <w:bookmarkEnd w:id="1287"/>
      <w:bookmarkEnd w:id="1288"/>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5.75pt;height:107.05pt" o:ole="">
            <v:imagedata r:id="rId47" o:title=""/>
          </v:shape>
          <o:OLEObject Type="Embed" ProgID="Visio.Drawing.11" ShapeID="_x0000_i1043" DrawAspect="Content" ObjectID="_1825841490"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89" w:name="_Toc20150350"/>
      <w:bookmarkStart w:id="1290" w:name="_Toc25168597"/>
      <w:bookmarkStart w:id="1291" w:name="_Toc27593016"/>
      <w:bookmarkStart w:id="1292" w:name="_Toc34147886"/>
      <w:bookmarkStart w:id="1293" w:name="_Toc36463270"/>
      <w:bookmarkStart w:id="1294" w:name="_Toc43215110"/>
      <w:bookmarkStart w:id="1295" w:name="_Toc45032358"/>
      <w:bookmarkStart w:id="1296" w:name="_Toc49849847"/>
      <w:bookmarkStart w:id="1297" w:name="_Toc51873361"/>
      <w:bookmarkStart w:id="1298" w:name="_Toc56517489"/>
      <w:bookmarkStart w:id="1299" w:name="_Toc58594390"/>
      <w:bookmarkStart w:id="1300" w:name="_Toc67685900"/>
      <w:bookmarkStart w:id="1301" w:name="_Toc74993721"/>
      <w:bookmarkStart w:id="1302" w:name="_Toc82716309"/>
      <w:bookmarkStart w:id="1303" w:name="_Toc88818596"/>
      <w:bookmarkStart w:id="1304" w:name="_Toc90650518"/>
      <w:bookmarkStart w:id="1305" w:name="_Toc98506189"/>
      <w:bookmarkStart w:id="1306" w:name="_Toc106639474"/>
      <w:bookmarkStart w:id="1307" w:name="_Toc114778984"/>
      <w:bookmarkStart w:id="1308" w:name="_Toc122096901"/>
      <w:bookmarkStart w:id="1309" w:name="_Toc130844122"/>
      <w:bookmarkStart w:id="1310" w:name="_Toc138411828"/>
      <w:bookmarkStart w:id="1311" w:name="_Toc145956005"/>
      <w:bookmarkStart w:id="1312" w:name="_Toc153887437"/>
      <w:bookmarkStart w:id="1313" w:name="_Toc161905320"/>
      <w:bookmarkStart w:id="1314" w:name="_Toc170209923"/>
      <w:bookmarkStart w:id="1315" w:name="_Toc177550718"/>
      <w:bookmarkStart w:id="1316" w:name="_Toc183624805"/>
      <w:bookmarkStart w:id="1317" w:name="_Toc186726798"/>
      <w:bookmarkStart w:id="1318" w:name="_Toc200620719"/>
      <w:bookmarkStart w:id="1319" w:name="_Toc207787913"/>
      <w:bookmarkStart w:id="1320" w:name="_Toc215062197"/>
      <w:r>
        <w:rPr>
          <w:rFonts w:hint="eastAsia"/>
          <w:lang w:eastAsia="zh-CN"/>
        </w:rPr>
        <w:lastRenderedPageBreak/>
        <w:t>6</w:t>
      </w:r>
      <w:r>
        <w:tab/>
      </w:r>
      <w:r>
        <w:rPr>
          <w:lang w:eastAsia="zh-CN"/>
        </w:rPr>
        <w:t>API Definitions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1B0BB3C" w14:textId="77777777" w:rsidR="00EB7848" w:rsidRDefault="00EB7848" w:rsidP="00B32564">
      <w:pPr>
        <w:pStyle w:val="Heading2"/>
        <w:rPr>
          <w:lang w:eastAsia="zh-CN"/>
        </w:rPr>
      </w:pPr>
      <w:bookmarkStart w:id="1321" w:name="_Toc20150351"/>
      <w:bookmarkStart w:id="1322" w:name="_Toc25168598"/>
      <w:bookmarkStart w:id="1323" w:name="_Toc27593017"/>
      <w:bookmarkStart w:id="1324" w:name="_Toc34147887"/>
      <w:bookmarkStart w:id="1325" w:name="_Toc36463271"/>
      <w:bookmarkStart w:id="1326" w:name="_Toc43215111"/>
      <w:bookmarkStart w:id="1327" w:name="_Toc45032359"/>
      <w:bookmarkStart w:id="1328" w:name="_Toc49849848"/>
      <w:bookmarkStart w:id="1329" w:name="_Toc51873362"/>
      <w:bookmarkStart w:id="1330" w:name="_Toc56517490"/>
      <w:bookmarkStart w:id="1331" w:name="_Toc58594391"/>
      <w:bookmarkStart w:id="1332" w:name="_Toc67685901"/>
      <w:bookmarkStart w:id="1333" w:name="_Toc74993722"/>
      <w:bookmarkStart w:id="1334" w:name="_Toc82716310"/>
      <w:bookmarkStart w:id="1335" w:name="_Toc88818597"/>
      <w:bookmarkStart w:id="1336" w:name="_Toc90650519"/>
      <w:bookmarkStart w:id="1337" w:name="_Toc98506190"/>
      <w:bookmarkStart w:id="1338" w:name="_Toc106639475"/>
      <w:bookmarkStart w:id="1339" w:name="_Toc114778985"/>
      <w:bookmarkStart w:id="1340" w:name="_Toc122096902"/>
      <w:bookmarkStart w:id="1341" w:name="_Toc130844123"/>
      <w:bookmarkStart w:id="1342" w:name="_Toc138411829"/>
      <w:bookmarkStart w:id="1343" w:name="_Toc145956006"/>
      <w:bookmarkStart w:id="1344" w:name="_Toc153887438"/>
      <w:bookmarkStart w:id="1345" w:name="_Toc161905321"/>
      <w:bookmarkStart w:id="1346" w:name="_Toc170209924"/>
      <w:bookmarkStart w:id="1347" w:name="_Toc177550719"/>
      <w:bookmarkStart w:id="1348" w:name="_Toc183624806"/>
      <w:bookmarkStart w:id="1349" w:name="_Toc186726799"/>
      <w:bookmarkStart w:id="1350" w:name="_Toc200620720"/>
      <w:bookmarkStart w:id="1351" w:name="_Toc207787914"/>
      <w:bookmarkStart w:id="1352" w:name="_Toc215062198"/>
      <w:r>
        <w:rPr>
          <w:rFonts w:hint="eastAsia"/>
          <w:lang w:eastAsia="zh-CN"/>
        </w:rPr>
        <w:t>6</w:t>
      </w:r>
      <w:r>
        <w:t>.1</w:t>
      </w:r>
      <w:r>
        <w:tab/>
        <w:t>Nlmf_Location Service API</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40BAE48" w14:textId="77777777" w:rsidR="00EB7848" w:rsidRDefault="00EB7848" w:rsidP="00B32564">
      <w:pPr>
        <w:pStyle w:val="Heading3"/>
      </w:pPr>
      <w:bookmarkStart w:id="1353" w:name="_Toc20150352"/>
      <w:bookmarkStart w:id="1354" w:name="_Toc25168599"/>
      <w:bookmarkStart w:id="1355" w:name="_Toc27593018"/>
      <w:bookmarkStart w:id="1356" w:name="_Toc34147888"/>
      <w:bookmarkStart w:id="1357" w:name="_Toc36463272"/>
      <w:bookmarkStart w:id="1358" w:name="_Toc43215112"/>
      <w:bookmarkStart w:id="1359" w:name="_Toc45032360"/>
      <w:bookmarkStart w:id="1360" w:name="_Toc49849849"/>
      <w:bookmarkStart w:id="1361" w:name="_Toc51873363"/>
      <w:bookmarkStart w:id="1362" w:name="_Toc56517491"/>
      <w:bookmarkStart w:id="1363" w:name="_Toc58594392"/>
      <w:bookmarkStart w:id="1364" w:name="_Toc67685902"/>
      <w:bookmarkStart w:id="1365" w:name="_Toc74993723"/>
      <w:bookmarkStart w:id="1366" w:name="_Toc82716311"/>
      <w:bookmarkStart w:id="1367" w:name="_Toc88818598"/>
      <w:bookmarkStart w:id="1368" w:name="_Toc90650520"/>
      <w:bookmarkStart w:id="1369" w:name="_Toc98506191"/>
      <w:bookmarkStart w:id="1370" w:name="_Toc106639476"/>
      <w:bookmarkStart w:id="1371" w:name="_Toc114778986"/>
      <w:bookmarkStart w:id="1372" w:name="_Toc122096903"/>
      <w:bookmarkStart w:id="1373" w:name="_Toc130844124"/>
      <w:bookmarkStart w:id="1374" w:name="_Toc138411830"/>
      <w:bookmarkStart w:id="1375" w:name="_Toc145956007"/>
      <w:bookmarkStart w:id="1376" w:name="_Toc153887439"/>
      <w:bookmarkStart w:id="1377" w:name="_Toc161905322"/>
      <w:bookmarkStart w:id="1378" w:name="_Toc170209925"/>
      <w:bookmarkStart w:id="1379" w:name="_Toc177550720"/>
      <w:bookmarkStart w:id="1380" w:name="_Toc183624807"/>
      <w:bookmarkStart w:id="1381" w:name="_Toc186726800"/>
      <w:bookmarkStart w:id="1382" w:name="_Toc200620721"/>
      <w:bookmarkStart w:id="1383" w:name="_Toc207787915"/>
      <w:bookmarkStart w:id="1384" w:name="_Toc215062199"/>
      <w:r>
        <w:t>6.1.1</w:t>
      </w:r>
      <w:r>
        <w:tab/>
        <w:t>API URI</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85" w:name="_Toc20150353"/>
      <w:bookmarkStart w:id="1386" w:name="_Toc25168600"/>
      <w:bookmarkStart w:id="1387" w:name="_Toc27593019"/>
      <w:bookmarkStart w:id="1388" w:name="_Toc34147889"/>
      <w:bookmarkStart w:id="1389" w:name="_Toc36463273"/>
      <w:bookmarkStart w:id="1390" w:name="_Toc43215113"/>
      <w:bookmarkStart w:id="1391" w:name="_Toc45032361"/>
      <w:bookmarkStart w:id="1392" w:name="_Toc49849850"/>
      <w:bookmarkStart w:id="1393" w:name="_Toc51873364"/>
      <w:bookmarkStart w:id="1394" w:name="_Toc56517492"/>
      <w:bookmarkStart w:id="1395" w:name="_Toc58594393"/>
      <w:bookmarkStart w:id="1396" w:name="_Toc67685903"/>
      <w:bookmarkStart w:id="1397" w:name="_Toc74993724"/>
      <w:bookmarkStart w:id="1398" w:name="_Toc82716312"/>
      <w:bookmarkStart w:id="1399" w:name="_Toc88818599"/>
      <w:bookmarkStart w:id="1400" w:name="_Toc90650521"/>
      <w:bookmarkStart w:id="1401" w:name="_Toc98506192"/>
      <w:bookmarkStart w:id="1402" w:name="_Toc106639477"/>
      <w:bookmarkStart w:id="1403" w:name="_Toc114778987"/>
      <w:bookmarkStart w:id="1404" w:name="_Toc122096904"/>
      <w:bookmarkStart w:id="1405" w:name="_Toc130844125"/>
      <w:bookmarkStart w:id="1406" w:name="_Toc138411831"/>
      <w:bookmarkStart w:id="1407" w:name="_Toc145956008"/>
      <w:bookmarkStart w:id="1408" w:name="_Toc153887440"/>
      <w:bookmarkStart w:id="1409" w:name="_Toc161905323"/>
      <w:bookmarkStart w:id="1410" w:name="_Toc170209926"/>
      <w:bookmarkStart w:id="1411" w:name="_Toc177550721"/>
      <w:bookmarkStart w:id="1412" w:name="_Toc183624808"/>
      <w:bookmarkStart w:id="1413" w:name="_Toc186726801"/>
      <w:bookmarkStart w:id="1414" w:name="_Toc200620722"/>
      <w:bookmarkStart w:id="1415" w:name="_Toc207787916"/>
      <w:bookmarkStart w:id="1416" w:name="_Toc215062200"/>
      <w:r>
        <w:t>6.1.2</w:t>
      </w:r>
      <w:r>
        <w:tab/>
        <w:t>Usage of HTTP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9D55479" w14:textId="77777777" w:rsidR="00EB7848" w:rsidRPr="000C5200" w:rsidRDefault="00EB7848" w:rsidP="00B32564">
      <w:pPr>
        <w:pStyle w:val="Heading4"/>
      </w:pPr>
      <w:bookmarkStart w:id="1417" w:name="_Toc20150354"/>
      <w:bookmarkStart w:id="1418" w:name="_Toc25168601"/>
      <w:bookmarkStart w:id="1419" w:name="_Toc27593020"/>
      <w:bookmarkStart w:id="1420" w:name="_Toc34147890"/>
      <w:bookmarkStart w:id="1421" w:name="_Toc36463274"/>
      <w:bookmarkStart w:id="1422" w:name="_Toc43215114"/>
      <w:bookmarkStart w:id="1423" w:name="_Toc45032362"/>
      <w:bookmarkStart w:id="1424" w:name="_Toc49849851"/>
      <w:bookmarkStart w:id="1425" w:name="_Toc51873365"/>
      <w:bookmarkStart w:id="1426" w:name="_Toc56517493"/>
      <w:bookmarkStart w:id="1427" w:name="_Toc58594394"/>
      <w:bookmarkStart w:id="1428" w:name="_Toc67685904"/>
      <w:bookmarkStart w:id="1429" w:name="_Toc74993725"/>
      <w:bookmarkStart w:id="1430" w:name="_Toc82716313"/>
      <w:bookmarkStart w:id="1431" w:name="_Toc88818600"/>
      <w:bookmarkStart w:id="1432" w:name="_Toc90650522"/>
      <w:bookmarkStart w:id="1433" w:name="_Toc98506193"/>
      <w:bookmarkStart w:id="1434" w:name="_Toc106639478"/>
      <w:bookmarkStart w:id="1435" w:name="_Toc114778988"/>
      <w:bookmarkStart w:id="1436" w:name="_Toc122096905"/>
      <w:bookmarkStart w:id="1437" w:name="_Toc130844126"/>
      <w:bookmarkStart w:id="1438" w:name="_Toc138411832"/>
      <w:bookmarkStart w:id="1439" w:name="_Toc145956009"/>
      <w:bookmarkStart w:id="1440" w:name="_Toc153887441"/>
      <w:bookmarkStart w:id="1441" w:name="_Toc161905324"/>
      <w:bookmarkStart w:id="1442" w:name="_Toc170209927"/>
      <w:bookmarkStart w:id="1443" w:name="_Toc177550722"/>
      <w:bookmarkStart w:id="1444" w:name="_Toc183624809"/>
      <w:bookmarkStart w:id="1445" w:name="_Toc186726802"/>
      <w:bookmarkStart w:id="1446" w:name="_Toc200620723"/>
      <w:bookmarkStart w:id="1447" w:name="_Toc207787917"/>
      <w:bookmarkStart w:id="1448" w:name="_Toc215062201"/>
      <w:r>
        <w:t>6.1.2.1</w:t>
      </w:r>
      <w:r>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449" w:name="_Toc20150355"/>
      <w:bookmarkStart w:id="1450" w:name="_Toc25168602"/>
      <w:bookmarkStart w:id="1451" w:name="_Toc27593021"/>
      <w:bookmarkStart w:id="1452" w:name="_Toc34147891"/>
      <w:bookmarkStart w:id="1453" w:name="_Toc36463275"/>
      <w:bookmarkStart w:id="1454" w:name="_Toc43215115"/>
      <w:bookmarkStart w:id="1455" w:name="_Toc45032363"/>
      <w:bookmarkStart w:id="1456" w:name="_Toc49849852"/>
      <w:bookmarkStart w:id="1457" w:name="_Toc51873366"/>
      <w:bookmarkStart w:id="1458" w:name="_Toc56517494"/>
      <w:bookmarkStart w:id="1459" w:name="_Toc58594395"/>
      <w:bookmarkStart w:id="1460" w:name="_Toc67685905"/>
      <w:bookmarkStart w:id="1461" w:name="_Toc74993726"/>
      <w:bookmarkStart w:id="1462" w:name="_Toc82716314"/>
      <w:bookmarkStart w:id="1463" w:name="_Toc88818601"/>
      <w:bookmarkStart w:id="1464" w:name="_Toc90650523"/>
      <w:bookmarkStart w:id="1465" w:name="_Toc98506194"/>
      <w:bookmarkStart w:id="1466" w:name="_Toc106639479"/>
      <w:bookmarkStart w:id="1467" w:name="_Toc114778989"/>
      <w:bookmarkStart w:id="1468" w:name="_Toc122096906"/>
      <w:bookmarkStart w:id="1469" w:name="_Toc130844127"/>
      <w:bookmarkStart w:id="1470" w:name="_Toc138411833"/>
      <w:bookmarkStart w:id="1471" w:name="_Toc145956010"/>
      <w:bookmarkStart w:id="1472" w:name="_Toc153887442"/>
      <w:bookmarkStart w:id="1473" w:name="_Toc161905325"/>
      <w:bookmarkStart w:id="1474" w:name="_Toc170209928"/>
      <w:bookmarkStart w:id="1475" w:name="_Toc177550723"/>
      <w:bookmarkStart w:id="1476" w:name="_Toc183624810"/>
      <w:bookmarkStart w:id="1477" w:name="_Toc186726803"/>
      <w:bookmarkStart w:id="1478" w:name="_Toc200620724"/>
      <w:bookmarkStart w:id="1479" w:name="_Toc207787918"/>
      <w:bookmarkStart w:id="1480" w:name="_Toc215062202"/>
      <w:r>
        <w:t>6.1.2.2</w:t>
      </w:r>
      <w:r>
        <w:tab/>
        <w:t>HTTP Standard Headers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B28FFCD" w14:textId="77777777" w:rsidR="00EB7848" w:rsidRDefault="00EB7848" w:rsidP="00B32564">
      <w:pPr>
        <w:pStyle w:val="Heading5"/>
        <w:rPr>
          <w:lang w:eastAsia="zh-CN"/>
        </w:rPr>
      </w:pPr>
      <w:bookmarkStart w:id="1481" w:name="_Toc20150356"/>
      <w:bookmarkStart w:id="1482" w:name="_Toc25168603"/>
      <w:bookmarkStart w:id="1483" w:name="_Toc27593022"/>
      <w:bookmarkStart w:id="1484" w:name="_Toc34147892"/>
      <w:bookmarkStart w:id="1485" w:name="_Toc36463276"/>
      <w:bookmarkStart w:id="1486" w:name="_Toc43215116"/>
      <w:bookmarkStart w:id="1487" w:name="_Toc45032364"/>
      <w:bookmarkStart w:id="1488" w:name="_Toc49849853"/>
      <w:bookmarkStart w:id="1489" w:name="_Toc51873367"/>
      <w:bookmarkStart w:id="1490" w:name="_Toc56517495"/>
      <w:bookmarkStart w:id="1491" w:name="_Toc58594396"/>
      <w:bookmarkStart w:id="1492" w:name="_Toc67685906"/>
      <w:bookmarkStart w:id="1493" w:name="_Toc74993727"/>
      <w:bookmarkStart w:id="1494" w:name="_Toc82716315"/>
      <w:bookmarkStart w:id="1495" w:name="_Toc88818602"/>
      <w:bookmarkStart w:id="1496" w:name="_Toc90650524"/>
      <w:bookmarkStart w:id="1497" w:name="_Toc98506195"/>
      <w:bookmarkStart w:id="1498" w:name="_Toc106639480"/>
      <w:bookmarkStart w:id="1499" w:name="_Toc114778990"/>
      <w:bookmarkStart w:id="1500" w:name="_Toc122096907"/>
      <w:bookmarkStart w:id="1501" w:name="_Toc130844128"/>
      <w:bookmarkStart w:id="1502" w:name="_Toc138411834"/>
      <w:bookmarkStart w:id="1503" w:name="_Toc145956011"/>
      <w:bookmarkStart w:id="1504" w:name="_Toc153887443"/>
      <w:bookmarkStart w:id="1505" w:name="_Toc161905326"/>
      <w:bookmarkStart w:id="1506" w:name="_Toc170209929"/>
      <w:bookmarkStart w:id="1507" w:name="_Toc177550724"/>
      <w:bookmarkStart w:id="1508" w:name="_Toc183624811"/>
      <w:bookmarkStart w:id="1509" w:name="_Toc186726804"/>
      <w:bookmarkStart w:id="1510" w:name="_Toc200620725"/>
      <w:bookmarkStart w:id="1511" w:name="_Toc207787919"/>
      <w:bookmarkStart w:id="1512" w:name="_Toc215062203"/>
      <w:r>
        <w:t>6.1.2.2.1</w:t>
      </w:r>
      <w:r>
        <w:rPr>
          <w:rFonts w:hint="eastAsia"/>
          <w:lang w:eastAsia="zh-CN"/>
        </w:rPr>
        <w:tab/>
      </w:r>
      <w:r>
        <w:rPr>
          <w:lang w:eastAsia="zh-CN"/>
        </w:rPr>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EEA3BC2" w14:textId="77777777" w:rsidR="00EB7848" w:rsidRDefault="00EB7848" w:rsidP="00B32564">
      <w:pPr>
        <w:pStyle w:val="Heading5"/>
      </w:pPr>
      <w:bookmarkStart w:id="1513" w:name="_Toc20150357"/>
      <w:bookmarkStart w:id="1514" w:name="_Toc25168604"/>
      <w:bookmarkStart w:id="1515" w:name="_Toc27593023"/>
      <w:bookmarkStart w:id="1516" w:name="_Toc34147893"/>
      <w:bookmarkStart w:id="1517" w:name="_Toc36463277"/>
      <w:bookmarkStart w:id="1518" w:name="_Toc43215117"/>
      <w:bookmarkStart w:id="1519" w:name="_Toc45032365"/>
      <w:bookmarkStart w:id="1520" w:name="_Toc49849854"/>
      <w:bookmarkStart w:id="1521" w:name="_Toc51873368"/>
      <w:bookmarkStart w:id="1522" w:name="_Toc56517496"/>
      <w:bookmarkStart w:id="1523" w:name="_Toc58594397"/>
      <w:bookmarkStart w:id="1524" w:name="_Toc67685907"/>
      <w:bookmarkStart w:id="1525" w:name="_Toc74993728"/>
      <w:bookmarkStart w:id="1526" w:name="_Toc82716316"/>
      <w:bookmarkStart w:id="1527" w:name="_Toc88818603"/>
      <w:bookmarkStart w:id="1528" w:name="_Toc90650525"/>
      <w:bookmarkStart w:id="1529" w:name="_Toc98506196"/>
      <w:bookmarkStart w:id="1530" w:name="_Toc106639481"/>
      <w:bookmarkStart w:id="1531" w:name="_Toc114778991"/>
      <w:bookmarkStart w:id="1532" w:name="_Toc122096908"/>
      <w:bookmarkStart w:id="1533" w:name="_Toc130844129"/>
      <w:bookmarkStart w:id="1534" w:name="_Toc138411835"/>
      <w:bookmarkStart w:id="1535" w:name="_Toc145956012"/>
      <w:bookmarkStart w:id="1536" w:name="_Toc153887444"/>
      <w:bookmarkStart w:id="1537" w:name="_Toc161905327"/>
      <w:bookmarkStart w:id="1538" w:name="_Toc170209930"/>
      <w:bookmarkStart w:id="1539" w:name="_Toc177550725"/>
      <w:bookmarkStart w:id="1540" w:name="_Toc183624812"/>
      <w:bookmarkStart w:id="1541" w:name="_Toc186726805"/>
      <w:bookmarkStart w:id="1542" w:name="_Toc200620726"/>
      <w:bookmarkStart w:id="1543" w:name="_Toc207787920"/>
      <w:bookmarkStart w:id="1544" w:name="_Toc215062204"/>
      <w:r>
        <w:t>6.1.2.2.2</w:t>
      </w:r>
      <w:r>
        <w:tab/>
        <w:t>Content type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lastRenderedPageBreak/>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545" w:name="_Toc20150358"/>
      <w:bookmarkStart w:id="1546" w:name="_Toc25168605"/>
      <w:bookmarkStart w:id="1547" w:name="_Toc27593024"/>
      <w:bookmarkStart w:id="1548" w:name="_Toc34147894"/>
      <w:bookmarkStart w:id="1549" w:name="_Toc36463278"/>
      <w:bookmarkStart w:id="1550" w:name="_Toc43215118"/>
      <w:bookmarkStart w:id="1551" w:name="_Toc45032366"/>
      <w:bookmarkStart w:id="1552" w:name="_Toc49849855"/>
      <w:bookmarkStart w:id="1553" w:name="_Toc51873369"/>
      <w:bookmarkStart w:id="1554" w:name="_Toc56517497"/>
      <w:bookmarkStart w:id="1555" w:name="_Toc58594398"/>
      <w:bookmarkStart w:id="1556" w:name="_Toc67685908"/>
      <w:bookmarkStart w:id="1557" w:name="_Toc74993729"/>
      <w:bookmarkStart w:id="1558" w:name="_Toc82716317"/>
      <w:bookmarkStart w:id="1559" w:name="_Toc88818604"/>
      <w:bookmarkStart w:id="1560" w:name="_Toc90650526"/>
      <w:bookmarkStart w:id="1561" w:name="_Toc98506197"/>
      <w:bookmarkStart w:id="1562" w:name="_Toc106639482"/>
      <w:bookmarkStart w:id="1563" w:name="_Toc114778992"/>
      <w:bookmarkStart w:id="1564" w:name="_Toc122096909"/>
      <w:bookmarkStart w:id="1565" w:name="_Toc130844130"/>
      <w:bookmarkStart w:id="1566" w:name="_Toc138411836"/>
      <w:bookmarkStart w:id="1567" w:name="_Toc145956013"/>
      <w:bookmarkStart w:id="1568" w:name="_Toc153887445"/>
      <w:bookmarkStart w:id="1569" w:name="_Toc161905328"/>
      <w:bookmarkStart w:id="1570" w:name="_Toc170209931"/>
      <w:bookmarkStart w:id="1571" w:name="_Toc177550726"/>
      <w:bookmarkStart w:id="1572" w:name="_Toc183624813"/>
      <w:bookmarkStart w:id="1573" w:name="_Toc186726806"/>
      <w:bookmarkStart w:id="1574" w:name="_Toc200620727"/>
      <w:bookmarkStart w:id="1575" w:name="_Toc207787921"/>
      <w:bookmarkStart w:id="1576" w:name="_Toc215062205"/>
      <w:r>
        <w:t>6.1.2.3</w:t>
      </w:r>
      <w:r>
        <w:tab/>
        <w:t>HTTP custom headers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12A111F6" w14:textId="77777777" w:rsidR="00EB7848" w:rsidRDefault="00EB7848" w:rsidP="00B32564">
      <w:pPr>
        <w:pStyle w:val="Heading5"/>
        <w:rPr>
          <w:lang w:eastAsia="zh-CN"/>
        </w:rPr>
      </w:pPr>
      <w:bookmarkStart w:id="1577" w:name="_Toc20150359"/>
      <w:bookmarkStart w:id="1578" w:name="_Toc25168606"/>
      <w:bookmarkStart w:id="1579" w:name="_Toc27593025"/>
      <w:bookmarkStart w:id="1580" w:name="_Toc34147895"/>
      <w:bookmarkStart w:id="1581" w:name="_Toc36463279"/>
      <w:bookmarkStart w:id="1582" w:name="_Toc43215119"/>
      <w:bookmarkStart w:id="1583" w:name="_Toc45032367"/>
      <w:bookmarkStart w:id="1584" w:name="_Toc49849856"/>
      <w:bookmarkStart w:id="1585" w:name="_Toc51873370"/>
      <w:bookmarkStart w:id="1586" w:name="_Toc56517498"/>
      <w:bookmarkStart w:id="1587" w:name="_Toc58594399"/>
      <w:bookmarkStart w:id="1588" w:name="_Toc67685909"/>
      <w:bookmarkStart w:id="1589" w:name="_Toc74993730"/>
      <w:bookmarkStart w:id="1590" w:name="_Toc82716318"/>
      <w:bookmarkStart w:id="1591" w:name="_Toc88818605"/>
      <w:bookmarkStart w:id="1592" w:name="_Toc90650527"/>
      <w:bookmarkStart w:id="1593" w:name="_Toc98506198"/>
      <w:bookmarkStart w:id="1594" w:name="_Toc106639483"/>
      <w:bookmarkStart w:id="1595" w:name="_Toc114778993"/>
      <w:bookmarkStart w:id="1596" w:name="_Toc122096910"/>
      <w:bookmarkStart w:id="1597" w:name="_Toc130844131"/>
      <w:bookmarkStart w:id="1598" w:name="_Toc138411837"/>
      <w:bookmarkStart w:id="1599" w:name="_Toc145956014"/>
      <w:bookmarkStart w:id="1600" w:name="_Toc153887446"/>
      <w:bookmarkStart w:id="1601" w:name="_Toc161905329"/>
      <w:bookmarkStart w:id="1602" w:name="_Toc170209932"/>
      <w:bookmarkStart w:id="1603" w:name="_Toc177550727"/>
      <w:bookmarkStart w:id="1604" w:name="_Toc183624814"/>
      <w:bookmarkStart w:id="1605" w:name="_Toc186726807"/>
      <w:bookmarkStart w:id="1606" w:name="_Toc200620728"/>
      <w:bookmarkStart w:id="1607" w:name="_Toc207787922"/>
      <w:bookmarkStart w:id="1608" w:name="_Toc215062206"/>
      <w:r>
        <w:t>6.1.2.3.1</w:t>
      </w:r>
      <w:r>
        <w:rPr>
          <w:rFonts w:hint="eastAsia"/>
          <w:lang w:eastAsia="zh-CN"/>
        </w:rPr>
        <w:tab/>
      </w:r>
      <w:r>
        <w:rPr>
          <w:lang w:eastAsia="zh-CN"/>
        </w:rPr>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609" w:name="_Toc25156267"/>
      <w:bookmarkStart w:id="1610" w:name="_Toc27591097"/>
      <w:bookmarkStart w:id="1611" w:name="_Toc34147896"/>
      <w:bookmarkStart w:id="1612" w:name="_Toc36463280"/>
      <w:bookmarkStart w:id="1613" w:name="_Toc43215120"/>
      <w:bookmarkStart w:id="1614" w:name="_Toc45032368"/>
      <w:bookmarkStart w:id="1615" w:name="_Toc49849857"/>
      <w:bookmarkStart w:id="1616" w:name="_Toc51873371"/>
      <w:bookmarkStart w:id="1617" w:name="_Toc56517499"/>
      <w:bookmarkStart w:id="1618" w:name="_Toc58594400"/>
      <w:bookmarkStart w:id="1619" w:name="_Toc67685910"/>
      <w:bookmarkStart w:id="1620" w:name="_Toc74993731"/>
      <w:bookmarkStart w:id="1621" w:name="_Toc82716319"/>
      <w:bookmarkStart w:id="1622" w:name="_Toc88818606"/>
      <w:bookmarkStart w:id="1623" w:name="_Toc90650528"/>
      <w:bookmarkStart w:id="1624" w:name="_Toc98506199"/>
      <w:bookmarkStart w:id="1625" w:name="_Toc106639484"/>
      <w:bookmarkStart w:id="1626" w:name="_Toc114778994"/>
      <w:bookmarkStart w:id="1627" w:name="_Toc122096911"/>
      <w:bookmarkStart w:id="1628" w:name="_Toc130844132"/>
      <w:bookmarkStart w:id="1629" w:name="_Toc138411838"/>
      <w:bookmarkStart w:id="1630" w:name="_Toc145956015"/>
      <w:bookmarkStart w:id="1631" w:name="_Toc153887447"/>
      <w:bookmarkStart w:id="1632" w:name="_Toc161905330"/>
      <w:bookmarkStart w:id="1633" w:name="_Toc170209933"/>
      <w:bookmarkStart w:id="1634" w:name="_Toc177550728"/>
      <w:bookmarkStart w:id="1635" w:name="_Toc183624815"/>
      <w:bookmarkStart w:id="1636" w:name="_Toc186726808"/>
      <w:bookmarkStart w:id="1637" w:name="_Toc200620729"/>
      <w:bookmarkStart w:id="1638" w:name="_Toc207787923"/>
      <w:bookmarkStart w:id="1639" w:name="_Toc215062207"/>
      <w:bookmarkStart w:id="1640" w:name="_Toc20150360"/>
      <w:bookmarkStart w:id="1641" w:name="_Toc25168607"/>
      <w:bookmarkStart w:id="1642" w:name="_Toc27593026"/>
      <w:r w:rsidRPr="003B2883">
        <w:t>6.1.2.</w:t>
      </w:r>
      <w:r>
        <w:t>4</w:t>
      </w:r>
      <w:r w:rsidRPr="003B2883">
        <w:tab/>
        <w:t>HTTP multipart messages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643" w:name="_Toc34147897"/>
      <w:bookmarkStart w:id="1644" w:name="_Toc36463281"/>
      <w:bookmarkStart w:id="1645" w:name="_Toc43215121"/>
      <w:bookmarkStart w:id="1646" w:name="_Toc45032369"/>
      <w:bookmarkStart w:id="1647" w:name="_Toc49849858"/>
      <w:bookmarkStart w:id="1648" w:name="_Toc51873372"/>
      <w:bookmarkStart w:id="1649" w:name="_Toc56517500"/>
      <w:bookmarkStart w:id="1650" w:name="_Toc58594401"/>
      <w:bookmarkStart w:id="1651" w:name="_Toc67685911"/>
      <w:bookmarkStart w:id="1652" w:name="_Toc74993732"/>
      <w:bookmarkStart w:id="1653" w:name="_Toc82716320"/>
      <w:bookmarkStart w:id="1654" w:name="_Toc88818607"/>
      <w:bookmarkStart w:id="1655" w:name="_Toc90650529"/>
      <w:bookmarkStart w:id="1656" w:name="_Toc98506200"/>
      <w:bookmarkStart w:id="1657" w:name="_Toc106639485"/>
      <w:bookmarkStart w:id="1658" w:name="_Toc114778995"/>
      <w:bookmarkStart w:id="1659" w:name="_Toc122096912"/>
      <w:bookmarkStart w:id="1660" w:name="_Toc130844133"/>
      <w:bookmarkStart w:id="1661" w:name="_Toc138411839"/>
      <w:bookmarkStart w:id="1662" w:name="_Toc145956016"/>
      <w:bookmarkStart w:id="1663" w:name="_Toc153887448"/>
      <w:bookmarkStart w:id="1664" w:name="_Toc161905331"/>
      <w:bookmarkStart w:id="1665" w:name="_Toc170209934"/>
      <w:bookmarkStart w:id="1666" w:name="_Toc177550729"/>
      <w:bookmarkStart w:id="1667" w:name="_Toc183624816"/>
      <w:bookmarkStart w:id="1668" w:name="_Toc186726809"/>
      <w:bookmarkStart w:id="1669" w:name="_Toc200620730"/>
      <w:bookmarkStart w:id="1670" w:name="_Toc207787924"/>
      <w:bookmarkStart w:id="1671" w:name="_Toc215062208"/>
      <w:r>
        <w:t>6.1.3</w:t>
      </w:r>
      <w:r>
        <w:tab/>
        <w:t>Resources</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30D02FF" w14:textId="77777777" w:rsidR="00EB7848" w:rsidRPr="000A7435" w:rsidRDefault="00EB7848" w:rsidP="00B32564">
      <w:pPr>
        <w:pStyle w:val="Heading4"/>
      </w:pPr>
      <w:bookmarkStart w:id="1672" w:name="_Toc20150361"/>
      <w:bookmarkStart w:id="1673" w:name="_Toc25168608"/>
      <w:bookmarkStart w:id="1674" w:name="_Toc27593027"/>
      <w:bookmarkStart w:id="1675" w:name="_Toc34147898"/>
      <w:bookmarkStart w:id="1676" w:name="_Toc36463282"/>
      <w:bookmarkStart w:id="1677" w:name="_Toc43215122"/>
      <w:bookmarkStart w:id="1678" w:name="_Toc45032370"/>
      <w:bookmarkStart w:id="1679" w:name="_Toc49849859"/>
      <w:bookmarkStart w:id="1680" w:name="_Toc51873373"/>
      <w:bookmarkStart w:id="1681" w:name="_Toc56517501"/>
      <w:bookmarkStart w:id="1682" w:name="_Toc58594402"/>
      <w:bookmarkStart w:id="1683" w:name="_Toc67685912"/>
      <w:bookmarkStart w:id="1684" w:name="_Toc74993733"/>
      <w:bookmarkStart w:id="1685" w:name="_Toc82716321"/>
      <w:bookmarkStart w:id="1686" w:name="_Toc88818608"/>
      <w:bookmarkStart w:id="1687" w:name="_Toc90650530"/>
      <w:bookmarkStart w:id="1688" w:name="_Toc98506201"/>
      <w:bookmarkStart w:id="1689" w:name="_Toc106639486"/>
      <w:bookmarkStart w:id="1690" w:name="_Toc114778996"/>
      <w:bookmarkStart w:id="1691" w:name="_Toc122096913"/>
      <w:bookmarkStart w:id="1692" w:name="_Toc130844134"/>
      <w:bookmarkStart w:id="1693" w:name="_Toc138411840"/>
      <w:bookmarkStart w:id="1694" w:name="_Toc145956017"/>
      <w:bookmarkStart w:id="1695" w:name="_Toc153887449"/>
      <w:bookmarkStart w:id="1696" w:name="_Toc161905332"/>
      <w:bookmarkStart w:id="1697" w:name="_Toc170209935"/>
      <w:bookmarkStart w:id="1698" w:name="_Toc177550730"/>
      <w:bookmarkStart w:id="1699" w:name="_Toc183624817"/>
      <w:bookmarkStart w:id="1700" w:name="_Toc186726810"/>
      <w:bookmarkStart w:id="1701" w:name="_Toc200620731"/>
      <w:bookmarkStart w:id="1702" w:name="_Toc207787925"/>
      <w:bookmarkStart w:id="1703" w:name="_Toc215062209"/>
      <w:r>
        <w:t>6.1.3.1</w:t>
      </w:r>
      <w:r>
        <w:tab/>
        <w:t>Overview</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4.95pt;height:351.25pt" o:ole="">
            <v:imagedata r:id="rId49" o:title=""/>
          </v:shape>
          <o:OLEObject Type="Embed" ProgID="Visio.Drawing.15" ShapeID="_x0000_i1044" DrawAspect="Content" ObjectID="_1825841491"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704" w:name="_Toc24937632"/>
      <w:bookmarkStart w:id="1705" w:name="_Toc33962447"/>
      <w:bookmarkStart w:id="1706" w:name="_Toc42883209"/>
      <w:bookmarkStart w:id="1707" w:name="_Toc49733077"/>
      <w:bookmarkStart w:id="1708" w:name="_Toc56690702"/>
      <w:bookmarkStart w:id="1709" w:name="_Toc153813289"/>
      <w:bookmarkStart w:id="1710" w:name="_Toc161905333"/>
      <w:bookmarkStart w:id="1711" w:name="_Toc170209936"/>
      <w:bookmarkStart w:id="1712" w:name="_Toc177550731"/>
      <w:bookmarkStart w:id="1713" w:name="_Toc183624818"/>
      <w:bookmarkStart w:id="1714" w:name="_Toc186726811"/>
      <w:bookmarkStart w:id="1715" w:name="_Toc200620732"/>
      <w:bookmarkStart w:id="1716" w:name="_Toc207787926"/>
      <w:bookmarkStart w:id="1717" w:name="_Toc215062210"/>
      <w:r>
        <w:t>6.1.3.2</w:t>
      </w:r>
      <w:r w:rsidR="008211A5" w:rsidRPr="00690A26">
        <w:tab/>
        <w:t xml:space="preserve">Resource: </w:t>
      </w:r>
      <w:r w:rsidR="008211A5">
        <w:t>up-</w:t>
      </w:r>
      <w:r w:rsidR="008211A5" w:rsidRPr="00690A26">
        <w:t>subscriptions (Collection)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843D221" w14:textId="5434DF47" w:rsidR="008211A5" w:rsidRPr="00690A26" w:rsidRDefault="00576A22" w:rsidP="008211A5">
      <w:pPr>
        <w:pStyle w:val="Heading5"/>
      </w:pPr>
      <w:bookmarkStart w:id="1718" w:name="_Toc24937633"/>
      <w:bookmarkStart w:id="1719" w:name="_Toc33962448"/>
      <w:bookmarkStart w:id="1720" w:name="_Toc42883210"/>
      <w:bookmarkStart w:id="1721" w:name="_Toc49733078"/>
      <w:bookmarkStart w:id="1722" w:name="_Toc56690703"/>
      <w:bookmarkStart w:id="1723" w:name="_Toc153813290"/>
      <w:bookmarkStart w:id="1724" w:name="_Toc161905334"/>
      <w:bookmarkStart w:id="1725" w:name="_Toc170209937"/>
      <w:bookmarkStart w:id="1726" w:name="_Toc177550732"/>
      <w:bookmarkStart w:id="1727" w:name="_Toc183624819"/>
      <w:bookmarkStart w:id="1728" w:name="_Toc186726812"/>
      <w:bookmarkStart w:id="1729" w:name="_Toc200620733"/>
      <w:bookmarkStart w:id="1730" w:name="_Toc207787927"/>
      <w:bookmarkStart w:id="1731" w:name="_Toc215062211"/>
      <w:r>
        <w:t>6.1.3.2</w:t>
      </w:r>
      <w:r w:rsidR="008211A5" w:rsidRPr="00690A26">
        <w:t>.1</w:t>
      </w:r>
      <w:r w:rsidR="008211A5" w:rsidRPr="00690A26">
        <w:tab/>
        <w:t>Description</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732" w:name="_Toc24937634"/>
      <w:bookmarkStart w:id="1733" w:name="_Toc33962449"/>
      <w:bookmarkStart w:id="1734" w:name="_Toc42883211"/>
      <w:bookmarkStart w:id="1735" w:name="_Toc49733079"/>
      <w:bookmarkStart w:id="1736" w:name="_Toc56690704"/>
      <w:bookmarkStart w:id="1737" w:name="_Toc153813291"/>
      <w:bookmarkStart w:id="1738" w:name="_Toc161905335"/>
      <w:bookmarkStart w:id="1739" w:name="_Toc170209938"/>
      <w:bookmarkStart w:id="1740" w:name="_Toc177550733"/>
      <w:bookmarkStart w:id="1741" w:name="_Toc183624820"/>
      <w:bookmarkStart w:id="1742" w:name="_Toc186726813"/>
      <w:bookmarkStart w:id="1743" w:name="_Toc200620734"/>
      <w:bookmarkStart w:id="1744" w:name="_Toc207787928"/>
      <w:bookmarkStart w:id="1745" w:name="_Toc215062212"/>
      <w:r>
        <w:t>6.1.3.2</w:t>
      </w:r>
      <w:r w:rsidR="008211A5" w:rsidRPr="00690A26">
        <w:t>.2</w:t>
      </w:r>
      <w:r w:rsidR="008211A5" w:rsidRPr="00690A26">
        <w:tab/>
        <w:t>Resource Definition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lastRenderedPageBreak/>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746" w:name="_Toc24937635"/>
      <w:bookmarkStart w:id="1747" w:name="_Toc33962450"/>
      <w:bookmarkStart w:id="1748" w:name="_Toc42883212"/>
      <w:bookmarkStart w:id="1749" w:name="_Toc49733080"/>
      <w:bookmarkStart w:id="1750" w:name="_Toc56690705"/>
      <w:bookmarkStart w:id="1751" w:name="_Toc153813292"/>
      <w:bookmarkStart w:id="1752" w:name="_Toc161905336"/>
      <w:bookmarkStart w:id="1753" w:name="_Toc170209939"/>
      <w:bookmarkStart w:id="1754" w:name="_Toc177550734"/>
      <w:bookmarkStart w:id="1755" w:name="_Toc183624821"/>
      <w:bookmarkStart w:id="1756" w:name="_Toc186726814"/>
      <w:bookmarkStart w:id="1757" w:name="_Toc200620735"/>
      <w:bookmarkStart w:id="1758" w:name="_Toc207787929"/>
      <w:bookmarkStart w:id="1759" w:name="_Toc215062213"/>
      <w:r>
        <w:t>6.1.3.2</w:t>
      </w:r>
      <w:r w:rsidR="008211A5" w:rsidRPr="00690A26">
        <w:t>.3</w:t>
      </w:r>
      <w:r w:rsidR="008211A5" w:rsidRPr="00690A26">
        <w:tab/>
        <w:t>Resource Standard Methods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8DEA7EA" w14:textId="46260D56" w:rsidR="008211A5" w:rsidRPr="00690A26" w:rsidRDefault="00576A22" w:rsidP="008211A5">
      <w:pPr>
        <w:pStyle w:val="H6"/>
      </w:pPr>
      <w:bookmarkStart w:id="1760" w:name="_Toc24937636"/>
      <w:bookmarkStart w:id="1761" w:name="_Toc33962451"/>
      <w:bookmarkStart w:id="1762" w:name="_Toc42883213"/>
      <w:bookmarkStart w:id="1763" w:name="_Toc49733081"/>
      <w:bookmarkStart w:id="1764" w:name="_Toc56690706"/>
      <w:r>
        <w:t>6.1.3.2</w:t>
      </w:r>
      <w:r w:rsidR="008211A5" w:rsidRPr="00690A26">
        <w:t>.3.1</w:t>
      </w:r>
      <w:r w:rsidR="008211A5" w:rsidRPr="00690A26">
        <w:tab/>
        <w:t>POST</w:t>
      </w:r>
      <w:bookmarkEnd w:id="1760"/>
      <w:bookmarkEnd w:id="1761"/>
      <w:bookmarkEnd w:id="1762"/>
      <w:bookmarkEnd w:id="1763"/>
      <w:bookmarkEnd w:id="1764"/>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765" w:name="_Toc24937637"/>
      <w:bookmarkStart w:id="1766"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lastRenderedPageBreak/>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767" w:name="_Toc42883214"/>
      <w:bookmarkStart w:id="1768" w:name="_Toc49733082"/>
      <w:bookmarkStart w:id="1769" w:name="_Toc56690707"/>
      <w:bookmarkStart w:id="1770" w:name="_Toc153813293"/>
      <w:bookmarkStart w:id="1771" w:name="_Toc161905337"/>
      <w:bookmarkStart w:id="1772" w:name="_Toc170209940"/>
      <w:bookmarkStart w:id="1773" w:name="_Toc177550735"/>
      <w:bookmarkStart w:id="1774" w:name="_Toc183624822"/>
      <w:bookmarkStart w:id="1775" w:name="_Toc186726815"/>
      <w:bookmarkStart w:id="1776" w:name="_Toc200620736"/>
      <w:bookmarkStart w:id="1777" w:name="_Toc207787930"/>
      <w:bookmarkStart w:id="1778" w:name="_Toc215062214"/>
      <w:r>
        <w:t>6.1.3.3</w:t>
      </w:r>
      <w:r w:rsidR="008211A5" w:rsidRPr="00690A26">
        <w:tab/>
        <w:t xml:space="preserve">Resource: </w:t>
      </w:r>
      <w:r w:rsidR="008211A5">
        <w:t>up-</w:t>
      </w:r>
      <w:r w:rsidR="008211A5" w:rsidRPr="00690A26">
        <w:t>subscription (Document)</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49DDADFA" w14:textId="07A26118" w:rsidR="008211A5" w:rsidRPr="00690A26" w:rsidRDefault="00CA6E04" w:rsidP="008211A5">
      <w:pPr>
        <w:pStyle w:val="Heading5"/>
      </w:pPr>
      <w:bookmarkStart w:id="1779" w:name="_Toc24937638"/>
      <w:bookmarkStart w:id="1780" w:name="_Toc33962453"/>
      <w:bookmarkStart w:id="1781" w:name="_Toc42883215"/>
      <w:bookmarkStart w:id="1782" w:name="_Toc49733083"/>
      <w:bookmarkStart w:id="1783" w:name="_Toc56690708"/>
      <w:bookmarkStart w:id="1784" w:name="_Toc153813294"/>
      <w:bookmarkStart w:id="1785" w:name="_Toc161905338"/>
      <w:bookmarkStart w:id="1786" w:name="_Toc170209941"/>
      <w:bookmarkStart w:id="1787" w:name="_Toc177550736"/>
      <w:bookmarkStart w:id="1788" w:name="_Toc183624823"/>
      <w:bookmarkStart w:id="1789" w:name="_Toc186726816"/>
      <w:bookmarkStart w:id="1790" w:name="_Toc200620737"/>
      <w:bookmarkStart w:id="1791" w:name="_Toc207787931"/>
      <w:bookmarkStart w:id="1792" w:name="_Toc215062215"/>
      <w:r>
        <w:t>6.1.3.3</w:t>
      </w:r>
      <w:r w:rsidR="008211A5" w:rsidRPr="00690A26">
        <w:t>.1</w:t>
      </w:r>
      <w:r w:rsidR="008211A5" w:rsidRPr="00690A26">
        <w:tab/>
        <w:t>Description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793" w:name="_Toc24937639"/>
      <w:bookmarkStart w:id="1794" w:name="_Toc33962454"/>
      <w:bookmarkStart w:id="1795" w:name="_Toc42883216"/>
      <w:bookmarkStart w:id="1796" w:name="_Toc49733084"/>
      <w:bookmarkStart w:id="1797" w:name="_Toc56690709"/>
      <w:bookmarkStart w:id="1798" w:name="_Toc153813295"/>
      <w:bookmarkStart w:id="1799" w:name="_Toc161905339"/>
      <w:bookmarkStart w:id="1800" w:name="_Toc170209942"/>
      <w:bookmarkStart w:id="1801" w:name="_Toc177550737"/>
      <w:bookmarkStart w:id="1802" w:name="_Toc183624824"/>
      <w:bookmarkStart w:id="1803" w:name="_Toc186726817"/>
      <w:bookmarkStart w:id="1804" w:name="_Toc200620738"/>
      <w:bookmarkStart w:id="1805" w:name="_Toc207787932"/>
      <w:bookmarkStart w:id="1806" w:name="_Toc215062216"/>
      <w:r>
        <w:t>6.1.3.3</w:t>
      </w:r>
      <w:r w:rsidR="008211A5" w:rsidRPr="00690A26">
        <w:t>.2</w:t>
      </w:r>
      <w:r w:rsidR="008211A5" w:rsidRPr="00690A26">
        <w:tab/>
        <w:t>Resource Definition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807" w:name="_Toc24937640"/>
      <w:bookmarkStart w:id="1808" w:name="_Toc33962455"/>
      <w:bookmarkStart w:id="1809" w:name="_Toc42883217"/>
      <w:bookmarkStart w:id="1810" w:name="_Toc49733085"/>
      <w:bookmarkStart w:id="1811" w:name="_Toc56690710"/>
      <w:bookmarkStart w:id="1812" w:name="_Toc153813296"/>
      <w:bookmarkStart w:id="1813" w:name="_Toc161905340"/>
      <w:bookmarkStart w:id="1814" w:name="_Toc170209943"/>
      <w:bookmarkStart w:id="1815" w:name="_Toc177550738"/>
      <w:bookmarkStart w:id="1816" w:name="_Toc183624825"/>
      <w:bookmarkStart w:id="1817" w:name="_Toc186726818"/>
      <w:bookmarkStart w:id="1818" w:name="_Toc200620739"/>
      <w:bookmarkStart w:id="1819" w:name="_Toc207787933"/>
      <w:bookmarkStart w:id="1820" w:name="_Toc215062217"/>
      <w:r>
        <w:t>6.1.3.3</w:t>
      </w:r>
      <w:r w:rsidR="008211A5" w:rsidRPr="00690A26">
        <w:t>.3</w:t>
      </w:r>
      <w:r w:rsidR="008211A5" w:rsidRPr="00690A26">
        <w:tab/>
        <w:t>Resource Standard Methods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793DB76" w14:textId="24C3889D" w:rsidR="008211A5" w:rsidRPr="00690A26" w:rsidRDefault="00CA6E04" w:rsidP="008211A5">
      <w:pPr>
        <w:pStyle w:val="H6"/>
      </w:pPr>
      <w:bookmarkStart w:id="1821" w:name="_Toc24937641"/>
      <w:bookmarkStart w:id="1822" w:name="_Toc33962456"/>
      <w:bookmarkStart w:id="1823" w:name="_Toc42883218"/>
      <w:bookmarkStart w:id="1824" w:name="_Toc49733086"/>
      <w:bookmarkStart w:id="1825" w:name="_Toc56690711"/>
      <w:r>
        <w:t>6.1.3.3</w:t>
      </w:r>
      <w:r w:rsidR="008211A5" w:rsidRPr="00690A26">
        <w:t>.3.1</w:t>
      </w:r>
      <w:r w:rsidR="008211A5" w:rsidRPr="00690A26">
        <w:tab/>
        <w:t>DELETE</w:t>
      </w:r>
      <w:bookmarkEnd w:id="1821"/>
      <w:bookmarkEnd w:id="1822"/>
      <w:bookmarkEnd w:id="1823"/>
      <w:bookmarkEnd w:id="1824"/>
      <w:bookmarkEnd w:id="182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2DE330E9"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lastRenderedPageBreak/>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826" w:name="_Toc20150362"/>
      <w:bookmarkStart w:id="1827" w:name="_Toc25168609"/>
      <w:bookmarkStart w:id="1828" w:name="_Toc27593028"/>
      <w:bookmarkStart w:id="1829" w:name="_Toc34147899"/>
      <w:bookmarkStart w:id="1830" w:name="_Toc36463283"/>
      <w:bookmarkStart w:id="1831" w:name="_Toc43215123"/>
      <w:bookmarkStart w:id="1832" w:name="_Toc45032371"/>
      <w:bookmarkStart w:id="1833" w:name="_Toc49849860"/>
      <w:bookmarkStart w:id="1834" w:name="_Toc51873374"/>
      <w:bookmarkStart w:id="1835" w:name="_Toc56517502"/>
      <w:bookmarkStart w:id="1836" w:name="_Toc58594403"/>
      <w:bookmarkStart w:id="1837" w:name="_Toc67685913"/>
      <w:bookmarkStart w:id="1838" w:name="_Toc74993734"/>
      <w:bookmarkStart w:id="1839" w:name="_Toc82716322"/>
      <w:bookmarkStart w:id="1840" w:name="_Toc88818609"/>
      <w:bookmarkStart w:id="1841" w:name="_Toc90650531"/>
      <w:bookmarkStart w:id="1842" w:name="_Toc98506202"/>
      <w:bookmarkStart w:id="1843" w:name="_Toc106639487"/>
      <w:bookmarkStart w:id="1844" w:name="_Toc114778997"/>
      <w:bookmarkStart w:id="1845" w:name="_Toc122096914"/>
      <w:bookmarkStart w:id="1846" w:name="_Toc130844135"/>
      <w:bookmarkStart w:id="1847" w:name="_Toc138411841"/>
      <w:bookmarkStart w:id="1848" w:name="_Toc145956018"/>
      <w:bookmarkStart w:id="1849" w:name="_Toc153887450"/>
      <w:bookmarkStart w:id="1850" w:name="_Toc161905341"/>
      <w:bookmarkStart w:id="1851" w:name="_Toc170209944"/>
      <w:bookmarkStart w:id="1852" w:name="_Toc177550739"/>
      <w:bookmarkStart w:id="1853" w:name="_Toc183624826"/>
      <w:bookmarkStart w:id="1854" w:name="_Toc186726819"/>
      <w:bookmarkStart w:id="1855" w:name="_Toc200620740"/>
      <w:bookmarkStart w:id="1856" w:name="_Toc207787934"/>
      <w:bookmarkStart w:id="1857" w:name="_Toc215062218"/>
      <w:r>
        <w:t>6.1.4</w:t>
      </w:r>
      <w:r>
        <w:tab/>
        <w:t>Custom Operations without associated resources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F165ECE" w14:textId="77777777" w:rsidR="00EB7848" w:rsidRPr="000A7435" w:rsidRDefault="00EB7848" w:rsidP="00B32564">
      <w:pPr>
        <w:pStyle w:val="Heading4"/>
      </w:pPr>
      <w:bookmarkStart w:id="1858" w:name="_Toc20150363"/>
      <w:bookmarkStart w:id="1859" w:name="_Toc25168610"/>
      <w:bookmarkStart w:id="1860" w:name="_Toc27593029"/>
      <w:bookmarkStart w:id="1861" w:name="_Toc34147900"/>
      <w:bookmarkStart w:id="1862" w:name="_Toc36463284"/>
      <w:bookmarkStart w:id="1863" w:name="_Toc43215124"/>
      <w:bookmarkStart w:id="1864" w:name="_Toc45032372"/>
      <w:bookmarkStart w:id="1865" w:name="_Toc49849861"/>
      <w:bookmarkStart w:id="1866" w:name="_Toc51873375"/>
      <w:bookmarkStart w:id="1867" w:name="_Toc56517503"/>
      <w:bookmarkStart w:id="1868" w:name="_Toc58594404"/>
      <w:bookmarkStart w:id="1869" w:name="_Toc67685914"/>
      <w:bookmarkStart w:id="1870" w:name="_Toc74993735"/>
      <w:bookmarkStart w:id="1871" w:name="_Toc82716323"/>
      <w:bookmarkStart w:id="1872" w:name="_Toc88818610"/>
      <w:bookmarkStart w:id="1873" w:name="_Toc90650532"/>
      <w:bookmarkStart w:id="1874" w:name="_Toc98506203"/>
      <w:bookmarkStart w:id="1875" w:name="_Toc106639488"/>
      <w:bookmarkStart w:id="1876" w:name="_Toc114778998"/>
      <w:bookmarkStart w:id="1877" w:name="_Toc122096915"/>
      <w:bookmarkStart w:id="1878" w:name="_Toc130844136"/>
      <w:bookmarkStart w:id="1879" w:name="_Toc138411842"/>
      <w:bookmarkStart w:id="1880" w:name="_Toc145956019"/>
      <w:bookmarkStart w:id="1881" w:name="_Toc153887451"/>
      <w:bookmarkStart w:id="1882" w:name="_Toc161905342"/>
      <w:bookmarkStart w:id="1883" w:name="_Toc170209945"/>
      <w:bookmarkStart w:id="1884" w:name="_Toc177550740"/>
      <w:bookmarkStart w:id="1885" w:name="_Toc183624827"/>
      <w:bookmarkStart w:id="1886" w:name="_Toc186726820"/>
      <w:bookmarkStart w:id="1887" w:name="_Toc200620741"/>
      <w:bookmarkStart w:id="1888" w:name="_Toc207787935"/>
      <w:bookmarkStart w:id="1889" w:name="_Toc215062219"/>
      <w:r>
        <w:t>6.1.4.1</w:t>
      </w:r>
      <w:r>
        <w:tab/>
        <w:t>Overview</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890" w:name="_Toc20150364"/>
      <w:bookmarkStart w:id="1891" w:name="_Toc25168611"/>
      <w:bookmarkStart w:id="1892" w:name="_Toc27593030"/>
      <w:bookmarkStart w:id="1893" w:name="_Toc34147901"/>
      <w:bookmarkStart w:id="1894" w:name="_Toc36463285"/>
      <w:bookmarkStart w:id="1895" w:name="_Toc43215125"/>
      <w:bookmarkStart w:id="1896" w:name="_Toc45032373"/>
      <w:bookmarkStart w:id="1897" w:name="_Toc49849862"/>
      <w:bookmarkStart w:id="1898" w:name="_Toc51873376"/>
      <w:bookmarkStart w:id="1899" w:name="_Toc56517504"/>
      <w:bookmarkStart w:id="1900" w:name="_Toc58594405"/>
      <w:bookmarkStart w:id="1901" w:name="_Toc67685915"/>
      <w:bookmarkStart w:id="1902" w:name="_Toc74993736"/>
      <w:bookmarkStart w:id="1903" w:name="_Toc82716324"/>
      <w:bookmarkStart w:id="1904" w:name="_Toc88818611"/>
      <w:bookmarkStart w:id="1905" w:name="_Toc90650533"/>
      <w:bookmarkStart w:id="1906" w:name="_Toc98506204"/>
      <w:bookmarkStart w:id="1907" w:name="_Toc106639489"/>
      <w:bookmarkStart w:id="1908" w:name="_Toc114778999"/>
      <w:bookmarkStart w:id="1909" w:name="_Toc122096916"/>
      <w:bookmarkStart w:id="1910" w:name="_Toc130844137"/>
      <w:bookmarkStart w:id="1911" w:name="_Toc138411843"/>
      <w:bookmarkStart w:id="1912" w:name="_Toc145956020"/>
      <w:bookmarkStart w:id="1913" w:name="_Toc153887452"/>
      <w:bookmarkStart w:id="1914" w:name="_Toc161905343"/>
      <w:bookmarkStart w:id="1915" w:name="_Toc170209946"/>
      <w:bookmarkStart w:id="1916" w:name="_Toc177550741"/>
      <w:bookmarkStart w:id="1917" w:name="_Toc183624828"/>
      <w:bookmarkStart w:id="1918" w:name="_Toc186726821"/>
      <w:bookmarkStart w:id="1919" w:name="_Toc200620742"/>
      <w:bookmarkStart w:id="1920" w:name="_Toc207787936"/>
      <w:bookmarkStart w:id="1921" w:name="_Toc215062220"/>
      <w:r>
        <w:t>6.1.4.2</w:t>
      </w:r>
      <w:r>
        <w:tab/>
        <w:t>Operation: determine-location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71CAEC2" w14:textId="77777777" w:rsidR="00EB7848" w:rsidRDefault="00EB7848" w:rsidP="00B32564">
      <w:pPr>
        <w:pStyle w:val="Heading5"/>
      </w:pPr>
      <w:bookmarkStart w:id="1922" w:name="_Toc20150365"/>
      <w:bookmarkStart w:id="1923" w:name="_Toc25168612"/>
      <w:bookmarkStart w:id="1924" w:name="_Toc27593031"/>
      <w:bookmarkStart w:id="1925" w:name="_Toc34147902"/>
      <w:bookmarkStart w:id="1926" w:name="_Toc36463286"/>
      <w:bookmarkStart w:id="1927" w:name="_Toc43215126"/>
      <w:bookmarkStart w:id="1928" w:name="_Toc45032374"/>
      <w:bookmarkStart w:id="1929" w:name="_Toc49849863"/>
      <w:bookmarkStart w:id="1930" w:name="_Toc51873377"/>
      <w:bookmarkStart w:id="1931" w:name="_Toc56517505"/>
      <w:bookmarkStart w:id="1932" w:name="_Toc58594406"/>
      <w:bookmarkStart w:id="1933" w:name="_Toc67685916"/>
      <w:bookmarkStart w:id="1934" w:name="_Toc74993737"/>
      <w:bookmarkStart w:id="1935" w:name="_Toc82716325"/>
      <w:bookmarkStart w:id="1936" w:name="_Toc88818612"/>
      <w:bookmarkStart w:id="1937" w:name="_Toc90650534"/>
      <w:bookmarkStart w:id="1938" w:name="_Toc98506205"/>
      <w:bookmarkStart w:id="1939" w:name="_Toc106639490"/>
      <w:bookmarkStart w:id="1940" w:name="_Toc114779000"/>
      <w:bookmarkStart w:id="1941" w:name="_Toc122096917"/>
      <w:bookmarkStart w:id="1942" w:name="_Toc130844138"/>
      <w:bookmarkStart w:id="1943" w:name="_Toc138411844"/>
      <w:bookmarkStart w:id="1944" w:name="_Toc145956021"/>
      <w:bookmarkStart w:id="1945" w:name="_Toc153887453"/>
      <w:bookmarkStart w:id="1946" w:name="_Toc161905344"/>
      <w:bookmarkStart w:id="1947" w:name="_Toc170209947"/>
      <w:bookmarkStart w:id="1948" w:name="_Toc177550742"/>
      <w:bookmarkStart w:id="1949" w:name="_Toc183624829"/>
      <w:bookmarkStart w:id="1950" w:name="_Toc186726822"/>
      <w:bookmarkStart w:id="1951" w:name="_Toc200620743"/>
      <w:bookmarkStart w:id="1952" w:name="_Toc207787937"/>
      <w:bookmarkStart w:id="1953" w:name="_Toc215062221"/>
      <w:r>
        <w:t>6.1.4.2.1</w:t>
      </w:r>
      <w:r>
        <w:tab/>
        <w:t>Description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954" w:name="_Toc20150366"/>
      <w:bookmarkStart w:id="1955" w:name="_Toc25168613"/>
      <w:bookmarkStart w:id="1956" w:name="_Toc27593032"/>
      <w:bookmarkStart w:id="1957" w:name="_Toc34147903"/>
      <w:bookmarkStart w:id="1958" w:name="_Toc36463287"/>
      <w:bookmarkStart w:id="1959" w:name="_Toc43215127"/>
      <w:bookmarkStart w:id="1960" w:name="_Toc45032375"/>
      <w:bookmarkStart w:id="1961" w:name="_Toc49849864"/>
      <w:bookmarkStart w:id="1962" w:name="_Toc51873378"/>
      <w:bookmarkStart w:id="1963" w:name="_Toc56517506"/>
      <w:bookmarkStart w:id="1964" w:name="_Toc58594407"/>
      <w:bookmarkStart w:id="1965" w:name="_Toc67685917"/>
      <w:bookmarkStart w:id="1966" w:name="_Toc74993738"/>
      <w:bookmarkStart w:id="1967" w:name="_Toc82716326"/>
      <w:bookmarkStart w:id="1968" w:name="_Toc88818613"/>
      <w:bookmarkStart w:id="1969" w:name="_Toc90650535"/>
      <w:bookmarkStart w:id="1970" w:name="_Toc98506206"/>
      <w:bookmarkStart w:id="1971" w:name="_Toc106639491"/>
      <w:bookmarkStart w:id="1972" w:name="_Toc114779001"/>
      <w:bookmarkStart w:id="1973" w:name="_Toc122096918"/>
      <w:bookmarkStart w:id="1974" w:name="_Toc130844139"/>
      <w:bookmarkStart w:id="1975" w:name="_Toc138411845"/>
      <w:bookmarkStart w:id="1976" w:name="_Toc145956022"/>
      <w:bookmarkStart w:id="1977" w:name="_Toc153887454"/>
      <w:bookmarkStart w:id="1978" w:name="_Toc161905345"/>
      <w:bookmarkStart w:id="1979" w:name="_Toc170209948"/>
      <w:bookmarkStart w:id="1980" w:name="_Toc177550743"/>
      <w:bookmarkStart w:id="1981" w:name="_Toc183624830"/>
      <w:bookmarkStart w:id="1982" w:name="_Toc186726823"/>
      <w:bookmarkStart w:id="1983" w:name="_Toc200620744"/>
      <w:bookmarkStart w:id="1984" w:name="_Toc207787938"/>
      <w:bookmarkStart w:id="1985" w:name="_Toc215062222"/>
      <w:r>
        <w:lastRenderedPageBreak/>
        <w:t>6.1.4.2.2</w:t>
      </w:r>
      <w:r>
        <w:tab/>
        <w:t>Operation Definition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198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98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98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98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988" w:name="_PERM_MCCTEMPBM_CRPT90020009___2"/>
            <w:r w:rsidRPr="00AA6A4C">
              <w:t>-</w:t>
            </w:r>
            <w:r w:rsidRPr="00AA6A4C">
              <w:tab/>
            </w:r>
            <w:r w:rsidRPr="000B71E4">
              <w:t>POSITIONING_FAILED</w:t>
            </w:r>
          </w:p>
          <w:bookmarkEnd w:id="198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989" w:name="_PERM_MCCTEMPBM_CRPT90020010___2"/>
            <w:r>
              <w:t>-</w:t>
            </w:r>
            <w:r>
              <w:tab/>
            </w:r>
            <w:r w:rsidRPr="0032412C">
              <w:t>UNREACHABLE_USER</w:t>
            </w:r>
          </w:p>
          <w:bookmarkEnd w:id="198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lastRenderedPageBreak/>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990" w:name="_Toc20150367"/>
      <w:bookmarkStart w:id="1991" w:name="_Toc25168614"/>
      <w:bookmarkStart w:id="1992" w:name="_Toc27593033"/>
      <w:bookmarkStart w:id="1993" w:name="_Toc34147904"/>
      <w:bookmarkStart w:id="1994" w:name="_Toc36463288"/>
      <w:bookmarkStart w:id="1995" w:name="_Toc43215128"/>
      <w:bookmarkStart w:id="1996" w:name="_Toc45032376"/>
      <w:bookmarkStart w:id="1997" w:name="_Toc49849865"/>
      <w:bookmarkStart w:id="1998" w:name="_Toc51873379"/>
      <w:bookmarkStart w:id="1999" w:name="_Toc56517507"/>
      <w:bookmarkStart w:id="2000" w:name="_Toc58594408"/>
      <w:bookmarkStart w:id="2001" w:name="_Toc67685918"/>
      <w:bookmarkStart w:id="2002" w:name="_Toc74993739"/>
      <w:bookmarkStart w:id="2003" w:name="_Toc82716327"/>
      <w:bookmarkStart w:id="2004" w:name="_Toc88818614"/>
      <w:bookmarkStart w:id="2005" w:name="_Toc90650536"/>
      <w:bookmarkStart w:id="2006" w:name="_Toc98506207"/>
      <w:bookmarkStart w:id="2007" w:name="_Toc106639492"/>
      <w:bookmarkStart w:id="2008" w:name="_Toc114779002"/>
      <w:bookmarkStart w:id="2009" w:name="_Toc122096919"/>
      <w:bookmarkStart w:id="2010" w:name="_Toc130844140"/>
      <w:bookmarkStart w:id="2011" w:name="_Toc138411846"/>
      <w:bookmarkStart w:id="2012" w:name="_Toc145956023"/>
      <w:bookmarkStart w:id="2013" w:name="_Toc153887455"/>
      <w:bookmarkStart w:id="2014" w:name="_Toc161905346"/>
      <w:bookmarkStart w:id="2015" w:name="_Toc170209949"/>
      <w:bookmarkStart w:id="2016" w:name="_Toc177550744"/>
      <w:bookmarkStart w:id="2017" w:name="_Toc183624831"/>
      <w:bookmarkStart w:id="2018" w:name="_Toc186726824"/>
      <w:bookmarkStart w:id="2019" w:name="_Toc200620745"/>
      <w:bookmarkStart w:id="2020" w:name="_Toc207787939"/>
      <w:bookmarkStart w:id="2021" w:name="_Toc215062223"/>
      <w:r>
        <w:t>6.1.4.3</w:t>
      </w:r>
      <w:r>
        <w:tab/>
        <w:t>Operation: cancel-location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AEB620B" w14:textId="77777777" w:rsidR="00EB7848" w:rsidRDefault="00EB7848" w:rsidP="00B32564">
      <w:pPr>
        <w:pStyle w:val="Heading5"/>
      </w:pPr>
      <w:bookmarkStart w:id="2022" w:name="_Toc20150368"/>
      <w:bookmarkStart w:id="2023" w:name="_Toc25168615"/>
      <w:bookmarkStart w:id="2024" w:name="_Toc27593034"/>
      <w:bookmarkStart w:id="2025" w:name="_Toc34147905"/>
      <w:bookmarkStart w:id="2026" w:name="_Toc36463289"/>
      <w:bookmarkStart w:id="2027" w:name="_Toc43215129"/>
      <w:bookmarkStart w:id="2028" w:name="_Toc45032377"/>
      <w:bookmarkStart w:id="2029" w:name="_Toc49849866"/>
      <w:bookmarkStart w:id="2030" w:name="_Toc51873380"/>
      <w:bookmarkStart w:id="2031" w:name="_Toc56517508"/>
      <w:bookmarkStart w:id="2032" w:name="_Toc58594409"/>
      <w:bookmarkStart w:id="2033" w:name="_Toc67685919"/>
      <w:bookmarkStart w:id="2034" w:name="_Toc74993740"/>
      <w:bookmarkStart w:id="2035" w:name="_Toc82716328"/>
      <w:bookmarkStart w:id="2036" w:name="_Toc88818615"/>
      <w:bookmarkStart w:id="2037" w:name="_Toc90650537"/>
      <w:bookmarkStart w:id="2038" w:name="_Toc98506208"/>
      <w:bookmarkStart w:id="2039" w:name="_Toc106639493"/>
      <w:bookmarkStart w:id="2040" w:name="_Toc114779003"/>
      <w:bookmarkStart w:id="2041" w:name="_Toc122096920"/>
      <w:bookmarkStart w:id="2042" w:name="_Toc130844141"/>
      <w:bookmarkStart w:id="2043" w:name="_Toc138411847"/>
      <w:bookmarkStart w:id="2044" w:name="_Toc145956024"/>
      <w:bookmarkStart w:id="2045" w:name="_Toc153887456"/>
      <w:bookmarkStart w:id="2046" w:name="_Toc161905347"/>
      <w:bookmarkStart w:id="2047" w:name="_Toc170209950"/>
      <w:bookmarkStart w:id="2048" w:name="_Toc177550745"/>
      <w:bookmarkStart w:id="2049" w:name="_Toc183624832"/>
      <w:bookmarkStart w:id="2050" w:name="_Toc186726825"/>
      <w:bookmarkStart w:id="2051" w:name="_Toc200620746"/>
      <w:bookmarkStart w:id="2052" w:name="_Toc207787940"/>
      <w:bookmarkStart w:id="2053" w:name="_Toc215062224"/>
      <w:r>
        <w:t>6.1.4.3.1</w:t>
      </w:r>
      <w:r>
        <w:tab/>
        <w:t>Description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2054" w:name="_Toc20150369"/>
      <w:bookmarkStart w:id="2055" w:name="_Toc25168616"/>
      <w:bookmarkStart w:id="2056" w:name="_Toc27593035"/>
      <w:bookmarkStart w:id="2057" w:name="_Toc34147906"/>
      <w:bookmarkStart w:id="2058" w:name="_Toc36463290"/>
      <w:bookmarkStart w:id="2059" w:name="_Toc43215130"/>
      <w:bookmarkStart w:id="2060" w:name="_Toc45032378"/>
      <w:bookmarkStart w:id="2061" w:name="_Toc49849867"/>
      <w:bookmarkStart w:id="2062" w:name="_Toc51873381"/>
      <w:bookmarkStart w:id="2063" w:name="_Toc56517509"/>
      <w:bookmarkStart w:id="2064" w:name="_Toc58594410"/>
      <w:bookmarkStart w:id="2065" w:name="_Toc67685920"/>
      <w:bookmarkStart w:id="2066" w:name="_Toc74993741"/>
      <w:bookmarkStart w:id="2067" w:name="_Toc82716329"/>
      <w:bookmarkStart w:id="2068" w:name="_Toc88818616"/>
      <w:bookmarkStart w:id="2069" w:name="_Toc90650538"/>
      <w:bookmarkStart w:id="2070" w:name="_Toc98506209"/>
      <w:bookmarkStart w:id="2071" w:name="_Toc106639494"/>
      <w:bookmarkStart w:id="2072" w:name="_Toc114779004"/>
      <w:bookmarkStart w:id="2073" w:name="_Toc122096921"/>
      <w:bookmarkStart w:id="2074" w:name="_Toc130844142"/>
      <w:bookmarkStart w:id="2075" w:name="_Toc138411848"/>
      <w:bookmarkStart w:id="2076" w:name="_Toc145956025"/>
      <w:bookmarkStart w:id="2077" w:name="_Toc153887457"/>
      <w:bookmarkStart w:id="2078" w:name="_Toc161905348"/>
      <w:bookmarkStart w:id="2079" w:name="_Toc170209951"/>
      <w:bookmarkStart w:id="2080" w:name="_Toc177550746"/>
      <w:bookmarkStart w:id="2081" w:name="_Toc183624833"/>
      <w:bookmarkStart w:id="2082" w:name="_Toc186726826"/>
      <w:bookmarkStart w:id="2083" w:name="_Toc200620747"/>
      <w:bookmarkStart w:id="2084" w:name="_Toc207787941"/>
      <w:bookmarkStart w:id="2085" w:name="_Toc215062225"/>
      <w:r>
        <w:t>6.1.4.3.2</w:t>
      </w:r>
      <w:r>
        <w:tab/>
        <w:t>Operation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2086"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2086"/>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lastRenderedPageBreak/>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2087" w:name="_Toc20150370"/>
      <w:bookmarkStart w:id="2088" w:name="_Toc25168617"/>
      <w:bookmarkStart w:id="2089" w:name="_Toc27593036"/>
      <w:bookmarkStart w:id="2090" w:name="_Toc34147907"/>
      <w:bookmarkStart w:id="2091" w:name="_Toc36463291"/>
      <w:bookmarkStart w:id="2092" w:name="_Toc43215131"/>
      <w:bookmarkStart w:id="2093" w:name="_Toc45032379"/>
      <w:bookmarkStart w:id="2094" w:name="_Toc49849868"/>
      <w:bookmarkStart w:id="2095" w:name="_Toc51873382"/>
      <w:bookmarkStart w:id="2096" w:name="_Toc56517510"/>
      <w:bookmarkStart w:id="2097" w:name="_Toc58594411"/>
      <w:bookmarkStart w:id="2098" w:name="_Toc67685921"/>
      <w:bookmarkStart w:id="2099" w:name="_Toc74993742"/>
      <w:bookmarkStart w:id="2100" w:name="_Toc82716330"/>
      <w:bookmarkStart w:id="2101" w:name="_Toc88818617"/>
      <w:bookmarkStart w:id="2102" w:name="_Toc90650539"/>
      <w:bookmarkStart w:id="2103" w:name="_Toc98506210"/>
      <w:bookmarkStart w:id="2104" w:name="_Toc106639495"/>
      <w:bookmarkStart w:id="2105" w:name="_Toc114779005"/>
      <w:bookmarkStart w:id="2106" w:name="_Toc122096922"/>
      <w:bookmarkStart w:id="2107" w:name="_Toc130844143"/>
      <w:bookmarkStart w:id="2108" w:name="_Toc138411849"/>
      <w:bookmarkStart w:id="2109" w:name="_Toc145956026"/>
      <w:bookmarkStart w:id="2110" w:name="_Toc153887458"/>
      <w:bookmarkStart w:id="2111" w:name="_Toc161905349"/>
      <w:bookmarkStart w:id="2112" w:name="_Toc170209952"/>
      <w:bookmarkStart w:id="2113" w:name="_Toc177550747"/>
      <w:bookmarkStart w:id="2114" w:name="_Toc183624834"/>
      <w:bookmarkStart w:id="2115" w:name="_Toc186726827"/>
      <w:bookmarkStart w:id="2116" w:name="_Toc200620748"/>
      <w:bookmarkStart w:id="2117" w:name="_Toc207787942"/>
      <w:bookmarkStart w:id="2118" w:name="_Toc215062226"/>
      <w:r>
        <w:t>6.1.4.4</w:t>
      </w:r>
      <w:r>
        <w:tab/>
        <w:t>Operation: location-context-transfer</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F8D4BAA" w14:textId="77777777" w:rsidR="00EB7848" w:rsidRDefault="00EB7848" w:rsidP="00B32564">
      <w:pPr>
        <w:pStyle w:val="Heading5"/>
      </w:pPr>
      <w:bookmarkStart w:id="2119" w:name="_Toc20150371"/>
      <w:bookmarkStart w:id="2120" w:name="_Toc25168618"/>
      <w:bookmarkStart w:id="2121" w:name="_Toc27593037"/>
      <w:bookmarkStart w:id="2122" w:name="_Toc34147908"/>
      <w:bookmarkStart w:id="2123" w:name="_Toc36463292"/>
      <w:bookmarkStart w:id="2124" w:name="_Toc43215132"/>
      <w:bookmarkStart w:id="2125" w:name="_Toc45032380"/>
      <w:bookmarkStart w:id="2126" w:name="_Toc49849869"/>
      <w:bookmarkStart w:id="2127" w:name="_Toc51873383"/>
      <w:bookmarkStart w:id="2128" w:name="_Toc56517511"/>
      <w:bookmarkStart w:id="2129" w:name="_Toc58594412"/>
      <w:bookmarkStart w:id="2130" w:name="_Toc67685922"/>
      <w:bookmarkStart w:id="2131" w:name="_Toc74993743"/>
      <w:bookmarkStart w:id="2132" w:name="_Toc82716331"/>
      <w:bookmarkStart w:id="2133" w:name="_Toc88818618"/>
      <w:bookmarkStart w:id="2134" w:name="_Toc90650540"/>
      <w:bookmarkStart w:id="2135" w:name="_Toc98506211"/>
      <w:bookmarkStart w:id="2136" w:name="_Toc106639496"/>
      <w:bookmarkStart w:id="2137" w:name="_Toc114779006"/>
      <w:bookmarkStart w:id="2138" w:name="_Toc122096923"/>
      <w:bookmarkStart w:id="2139" w:name="_Toc130844144"/>
      <w:bookmarkStart w:id="2140" w:name="_Toc138411850"/>
      <w:bookmarkStart w:id="2141" w:name="_Toc145956027"/>
      <w:bookmarkStart w:id="2142" w:name="_Toc153887459"/>
      <w:bookmarkStart w:id="2143" w:name="_Toc161905350"/>
      <w:bookmarkStart w:id="2144" w:name="_Toc170209953"/>
      <w:bookmarkStart w:id="2145" w:name="_Toc177550748"/>
      <w:bookmarkStart w:id="2146" w:name="_Toc183624835"/>
      <w:bookmarkStart w:id="2147" w:name="_Toc186726828"/>
      <w:bookmarkStart w:id="2148" w:name="_Toc200620749"/>
      <w:bookmarkStart w:id="2149" w:name="_Toc207787943"/>
      <w:bookmarkStart w:id="2150" w:name="_Toc215062227"/>
      <w:r>
        <w:t>6.1.4.4.1</w:t>
      </w:r>
      <w:r>
        <w:tab/>
        <w:t>Description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151" w:name="_Toc20150372"/>
      <w:bookmarkStart w:id="2152" w:name="_Toc25168619"/>
      <w:bookmarkStart w:id="2153" w:name="_Toc27593038"/>
      <w:bookmarkStart w:id="2154" w:name="_Toc34147909"/>
      <w:bookmarkStart w:id="2155" w:name="_Toc36463293"/>
      <w:bookmarkStart w:id="2156" w:name="_Toc43215133"/>
      <w:bookmarkStart w:id="2157" w:name="_Toc45032381"/>
      <w:bookmarkStart w:id="2158" w:name="_Toc49849870"/>
      <w:bookmarkStart w:id="2159" w:name="_Toc51873384"/>
      <w:bookmarkStart w:id="2160" w:name="_Toc56517512"/>
      <w:bookmarkStart w:id="2161" w:name="_Toc58594413"/>
      <w:bookmarkStart w:id="2162" w:name="_Toc67685923"/>
      <w:bookmarkStart w:id="2163" w:name="_Toc74993744"/>
      <w:bookmarkStart w:id="2164" w:name="_Toc82716332"/>
      <w:bookmarkStart w:id="2165" w:name="_Toc88818619"/>
      <w:bookmarkStart w:id="2166" w:name="_Toc90650541"/>
      <w:bookmarkStart w:id="2167" w:name="_Toc98506212"/>
      <w:bookmarkStart w:id="2168" w:name="_Toc106639497"/>
      <w:bookmarkStart w:id="2169" w:name="_Toc114779007"/>
      <w:bookmarkStart w:id="2170" w:name="_Toc122096924"/>
      <w:bookmarkStart w:id="2171" w:name="_Toc130844145"/>
      <w:bookmarkStart w:id="2172" w:name="_Toc138411851"/>
      <w:bookmarkStart w:id="2173" w:name="_Toc145956028"/>
      <w:bookmarkStart w:id="2174" w:name="_Toc153887460"/>
      <w:bookmarkStart w:id="2175" w:name="_Toc161905351"/>
      <w:bookmarkStart w:id="2176" w:name="_Toc170209954"/>
      <w:bookmarkStart w:id="2177" w:name="_Toc177550749"/>
      <w:bookmarkStart w:id="2178" w:name="_Toc183624836"/>
      <w:bookmarkStart w:id="2179" w:name="_Toc186726829"/>
      <w:bookmarkStart w:id="2180" w:name="_Toc200620750"/>
      <w:bookmarkStart w:id="2181" w:name="_Toc207787944"/>
      <w:bookmarkStart w:id="2182" w:name="_Toc215062228"/>
      <w:r>
        <w:t>6.1.4.4.2</w:t>
      </w:r>
      <w:r>
        <w:tab/>
        <w:t>Operation Definition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lastRenderedPageBreak/>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183"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183"/>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184" w:name="_Toc145956029"/>
      <w:bookmarkStart w:id="2185" w:name="_Toc153887461"/>
      <w:bookmarkStart w:id="2186" w:name="_Toc161905352"/>
      <w:bookmarkStart w:id="2187" w:name="_Toc170209955"/>
      <w:bookmarkStart w:id="2188" w:name="_Toc177550750"/>
      <w:bookmarkStart w:id="2189" w:name="_Toc183624837"/>
      <w:bookmarkStart w:id="2190" w:name="_Toc186726830"/>
      <w:bookmarkStart w:id="2191" w:name="_Toc200620751"/>
      <w:bookmarkStart w:id="2192" w:name="_Toc207787945"/>
      <w:bookmarkStart w:id="2193" w:name="_Toc215062229"/>
      <w:r>
        <w:t>6.1.4.5</w:t>
      </w:r>
      <w:r w:rsidR="007132E0">
        <w:tab/>
        <w:t xml:space="preserve">Operation: </w:t>
      </w:r>
      <w:r w:rsidR="00D55D9B" w:rsidRPr="00D55D9B">
        <w:t>measure-</w:t>
      </w:r>
      <w:r w:rsidR="007132E0">
        <w:t>location</w:t>
      </w:r>
      <w:bookmarkEnd w:id="2184"/>
      <w:bookmarkEnd w:id="2185"/>
      <w:bookmarkEnd w:id="2186"/>
      <w:bookmarkEnd w:id="2187"/>
      <w:bookmarkEnd w:id="2188"/>
      <w:bookmarkEnd w:id="2189"/>
      <w:bookmarkEnd w:id="2190"/>
      <w:bookmarkEnd w:id="2191"/>
      <w:bookmarkEnd w:id="2192"/>
      <w:bookmarkEnd w:id="2193"/>
    </w:p>
    <w:p w14:paraId="53D27504" w14:textId="0D71AA1F" w:rsidR="007132E0" w:rsidRDefault="00783CCD" w:rsidP="007132E0">
      <w:pPr>
        <w:pStyle w:val="Heading5"/>
      </w:pPr>
      <w:bookmarkStart w:id="2194" w:name="_Toc145956030"/>
      <w:bookmarkStart w:id="2195" w:name="_Toc153887462"/>
      <w:bookmarkStart w:id="2196" w:name="_Toc161905353"/>
      <w:bookmarkStart w:id="2197" w:name="_Toc170209956"/>
      <w:bookmarkStart w:id="2198" w:name="_Toc177550751"/>
      <w:bookmarkStart w:id="2199" w:name="_Toc183624838"/>
      <w:bookmarkStart w:id="2200" w:name="_Toc186726831"/>
      <w:bookmarkStart w:id="2201" w:name="_Toc200620752"/>
      <w:bookmarkStart w:id="2202" w:name="_Toc207787946"/>
      <w:bookmarkStart w:id="2203" w:name="_Toc215062230"/>
      <w:r>
        <w:t>6.1.4.5</w:t>
      </w:r>
      <w:r w:rsidR="007132E0">
        <w:t>.1</w:t>
      </w:r>
      <w:r w:rsidR="007132E0">
        <w:tab/>
        <w:t>Description</w:t>
      </w:r>
      <w:bookmarkEnd w:id="2194"/>
      <w:bookmarkEnd w:id="2195"/>
      <w:bookmarkEnd w:id="2196"/>
      <w:bookmarkEnd w:id="2197"/>
      <w:bookmarkEnd w:id="2198"/>
      <w:bookmarkEnd w:id="2199"/>
      <w:bookmarkEnd w:id="2200"/>
      <w:bookmarkEnd w:id="2201"/>
      <w:bookmarkEnd w:id="2202"/>
      <w:bookmarkEnd w:id="2203"/>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204" w:name="_Toc145956031"/>
      <w:bookmarkStart w:id="2205" w:name="_Toc153887463"/>
      <w:bookmarkStart w:id="2206" w:name="_Toc161905354"/>
      <w:bookmarkStart w:id="2207" w:name="_Toc170209957"/>
      <w:bookmarkStart w:id="2208" w:name="_Toc177550752"/>
      <w:bookmarkStart w:id="2209" w:name="_Toc183624839"/>
      <w:bookmarkStart w:id="2210" w:name="_Toc186726832"/>
      <w:bookmarkStart w:id="2211" w:name="_Toc200620753"/>
      <w:bookmarkStart w:id="2212" w:name="_Toc207787947"/>
      <w:bookmarkStart w:id="2213" w:name="_Toc215062231"/>
      <w:r>
        <w:t>6.1.4.5</w:t>
      </w:r>
      <w:r w:rsidR="007132E0">
        <w:t>.2</w:t>
      </w:r>
      <w:r w:rsidR="007132E0">
        <w:tab/>
        <w:t>Operation Definition</w:t>
      </w:r>
      <w:bookmarkEnd w:id="2204"/>
      <w:bookmarkEnd w:id="2205"/>
      <w:bookmarkEnd w:id="2206"/>
      <w:bookmarkEnd w:id="2207"/>
      <w:bookmarkEnd w:id="2208"/>
      <w:bookmarkEnd w:id="2209"/>
      <w:bookmarkEnd w:id="2210"/>
      <w:bookmarkEnd w:id="2211"/>
      <w:bookmarkEnd w:id="2212"/>
      <w:bookmarkEnd w:id="2213"/>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lastRenderedPageBreak/>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214" w:name="_Toc145956032"/>
      <w:bookmarkStart w:id="2215" w:name="_Toc153887464"/>
      <w:bookmarkStart w:id="2216" w:name="_Toc161905355"/>
      <w:bookmarkStart w:id="2217" w:name="_Toc170209958"/>
      <w:bookmarkStart w:id="2218" w:name="_Toc177550753"/>
      <w:bookmarkStart w:id="2219" w:name="_Toc183624840"/>
      <w:bookmarkStart w:id="2220" w:name="_Toc186726833"/>
      <w:bookmarkStart w:id="2221" w:name="_Toc200620754"/>
      <w:bookmarkStart w:id="2222" w:name="_Toc207787948"/>
      <w:bookmarkStart w:id="2223" w:name="_Toc215062232"/>
      <w:r>
        <w:t>6.1.4.6</w:t>
      </w:r>
      <w:r w:rsidR="003D1DD7">
        <w:tab/>
      </w:r>
      <w:r w:rsidR="008717DE">
        <w:t>Void</w:t>
      </w:r>
      <w:bookmarkEnd w:id="2214"/>
      <w:bookmarkEnd w:id="2215"/>
      <w:bookmarkEnd w:id="2216"/>
      <w:bookmarkEnd w:id="2217"/>
      <w:bookmarkEnd w:id="2218"/>
      <w:bookmarkEnd w:id="2219"/>
      <w:bookmarkEnd w:id="2220"/>
      <w:bookmarkEnd w:id="2221"/>
      <w:bookmarkEnd w:id="2222"/>
      <w:bookmarkEnd w:id="2223"/>
    </w:p>
    <w:p w14:paraId="009C76BF" w14:textId="5D4DAE3F" w:rsidR="003D1DD7" w:rsidRDefault="003D1DD7" w:rsidP="00EB7848"/>
    <w:p w14:paraId="398D9AF3" w14:textId="087C84D2" w:rsidR="006D5471" w:rsidRDefault="001151E1" w:rsidP="006D5471">
      <w:pPr>
        <w:pStyle w:val="Heading4"/>
      </w:pPr>
      <w:bookmarkStart w:id="2224" w:name="_Toc153887467"/>
      <w:bookmarkStart w:id="2225" w:name="_Toc161905356"/>
      <w:bookmarkStart w:id="2226" w:name="_Toc170209959"/>
      <w:bookmarkStart w:id="2227" w:name="_Toc177550754"/>
      <w:bookmarkStart w:id="2228" w:name="_Toc183624841"/>
      <w:bookmarkStart w:id="2229" w:name="_Toc186726834"/>
      <w:bookmarkStart w:id="2230" w:name="_Toc200620755"/>
      <w:bookmarkStart w:id="2231" w:name="_Toc207787949"/>
      <w:bookmarkStart w:id="2232" w:name="_Toc215062233"/>
      <w:r>
        <w:lastRenderedPageBreak/>
        <w:t>6.1.4.7</w:t>
      </w:r>
      <w:r w:rsidR="006D5471">
        <w:tab/>
        <w:t xml:space="preserve">Operation: </w:t>
      </w:r>
      <w:r w:rsidR="004F0254">
        <w:rPr>
          <w:lang w:eastAsia="zh-CN"/>
        </w:rPr>
        <w:t>configure-</w:t>
      </w:r>
      <w:r w:rsidR="006D5471">
        <w:rPr>
          <w:lang w:eastAsia="zh-CN"/>
        </w:rPr>
        <w:t>up</w:t>
      </w:r>
      <w:bookmarkEnd w:id="2224"/>
      <w:bookmarkEnd w:id="2225"/>
      <w:bookmarkEnd w:id="2226"/>
      <w:bookmarkEnd w:id="2227"/>
      <w:bookmarkEnd w:id="2228"/>
      <w:bookmarkEnd w:id="2229"/>
      <w:bookmarkEnd w:id="2230"/>
      <w:bookmarkEnd w:id="2231"/>
      <w:bookmarkEnd w:id="2232"/>
    </w:p>
    <w:p w14:paraId="087E232A" w14:textId="2BBCE2F3" w:rsidR="006D5471" w:rsidRDefault="001151E1" w:rsidP="006D5471">
      <w:pPr>
        <w:pStyle w:val="Heading5"/>
      </w:pPr>
      <w:bookmarkStart w:id="2233" w:name="_Toc153887468"/>
      <w:bookmarkStart w:id="2234" w:name="_Toc161905357"/>
      <w:bookmarkStart w:id="2235" w:name="_Toc170209960"/>
      <w:bookmarkStart w:id="2236" w:name="_Toc177550755"/>
      <w:bookmarkStart w:id="2237" w:name="_Toc183624842"/>
      <w:bookmarkStart w:id="2238" w:name="_Toc186726835"/>
      <w:bookmarkStart w:id="2239" w:name="_Toc200620756"/>
      <w:bookmarkStart w:id="2240" w:name="_Toc207787950"/>
      <w:bookmarkStart w:id="2241" w:name="_Toc215062234"/>
      <w:r>
        <w:t>6.1.4.7</w:t>
      </w:r>
      <w:r w:rsidR="006D5471">
        <w:t>.1</w:t>
      </w:r>
      <w:r w:rsidR="006D5471">
        <w:tab/>
        <w:t>Description</w:t>
      </w:r>
      <w:bookmarkEnd w:id="2233"/>
      <w:bookmarkEnd w:id="2234"/>
      <w:bookmarkEnd w:id="2235"/>
      <w:bookmarkEnd w:id="2236"/>
      <w:bookmarkEnd w:id="2237"/>
      <w:bookmarkEnd w:id="2238"/>
      <w:bookmarkEnd w:id="2239"/>
      <w:bookmarkEnd w:id="2240"/>
      <w:bookmarkEnd w:id="2241"/>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242" w:name="_Toc153887469"/>
      <w:bookmarkStart w:id="2243" w:name="_Toc161905358"/>
      <w:bookmarkStart w:id="2244" w:name="_Toc170209961"/>
      <w:bookmarkStart w:id="2245" w:name="_Toc177550756"/>
      <w:bookmarkStart w:id="2246" w:name="_Toc183624843"/>
      <w:bookmarkStart w:id="2247" w:name="_Toc186726836"/>
      <w:bookmarkStart w:id="2248" w:name="_Toc200620757"/>
      <w:bookmarkStart w:id="2249" w:name="_Toc207787951"/>
      <w:bookmarkStart w:id="2250" w:name="_Toc215062235"/>
      <w:r>
        <w:t>6.1.4.7</w:t>
      </w:r>
      <w:r w:rsidR="006D5471">
        <w:t>.2</w:t>
      </w:r>
      <w:r w:rsidR="006D5471">
        <w:tab/>
        <w:t>Operation Definition</w:t>
      </w:r>
      <w:bookmarkEnd w:id="2242"/>
      <w:bookmarkEnd w:id="2243"/>
      <w:bookmarkEnd w:id="2244"/>
      <w:bookmarkEnd w:id="2245"/>
      <w:bookmarkEnd w:id="2246"/>
      <w:bookmarkEnd w:id="2247"/>
      <w:bookmarkEnd w:id="2248"/>
      <w:bookmarkEnd w:id="2249"/>
      <w:bookmarkEnd w:id="2250"/>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lastRenderedPageBreak/>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251" w:name="_Toc20150373"/>
      <w:bookmarkStart w:id="2252" w:name="_Toc25168620"/>
      <w:bookmarkStart w:id="2253" w:name="_Toc27593039"/>
      <w:bookmarkStart w:id="2254" w:name="_Toc34147910"/>
      <w:bookmarkStart w:id="2255" w:name="_Toc36463294"/>
      <w:bookmarkStart w:id="2256" w:name="_Toc43215134"/>
      <w:bookmarkStart w:id="2257" w:name="_Toc45032382"/>
      <w:bookmarkStart w:id="2258" w:name="_Toc49849871"/>
      <w:bookmarkStart w:id="2259" w:name="_Toc51873385"/>
      <w:bookmarkStart w:id="2260" w:name="_Toc56517513"/>
      <w:bookmarkStart w:id="2261" w:name="_Toc58594414"/>
      <w:bookmarkStart w:id="2262" w:name="_Toc67685924"/>
      <w:bookmarkStart w:id="2263" w:name="_Toc74993745"/>
      <w:bookmarkStart w:id="2264" w:name="_Toc82716333"/>
      <w:bookmarkStart w:id="2265" w:name="_Toc88818620"/>
      <w:bookmarkStart w:id="2266" w:name="_Toc90650542"/>
      <w:bookmarkStart w:id="2267" w:name="_Toc98506213"/>
      <w:bookmarkStart w:id="2268" w:name="_Toc106639498"/>
      <w:bookmarkStart w:id="2269" w:name="_Toc114779008"/>
      <w:bookmarkStart w:id="2270" w:name="_Toc122096925"/>
      <w:bookmarkStart w:id="2271" w:name="_Toc130844146"/>
      <w:bookmarkStart w:id="2272" w:name="_Toc138411852"/>
      <w:bookmarkStart w:id="2273" w:name="_Toc145956035"/>
      <w:bookmarkStart w:id="2274" w:name="_Toc153887470"/>
      <w:bookmarkStart w:id="2275" w:name="_Toc161905359"/>
      <w:bookmarkStart w:id="2276" w:name="_Toc170209962"/>
      <w:bookmarkStart w:id="2277" w:name="_Toc177550757"/>
      <w:bookmarkStart w:id="2278" w:name="_Toc183624844"/>
      <w:bookmarkStart w:id="2279" w:name="_Toc186726837"/>
      <w:bookmarkStart w:id="2280" w:name="_Toc200620758"/>
      <w:bookmarkStart w:id="2281" w:name="_Toc207787952"/>
      <w:bookmarkStart w:id="2282" w:name="_Toc215062236"/>
      <w:r>
        <w:t>6.1.5</w:t>
      </w:r>
      <w:r>
        <w:tab/>
        <w:t>Notifications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283" w:name="_Toc20150374"/>
      <w:bookmarkStart w:id="2284" w:name="_Toc25168621"/>
      <w:bookmarkStart w:id="2285" w:name="_Toc27593040"/>
      <w:bookmarkStart w:id="2286" w:name="_Toc34147911"/>
      <w:bookmarkStart w:id="2287" w:name="_Toc36463295"/>
      <w:bookmarkStart w:id="2288" w:name="_Toc43215135"/>
      <w:bookmarkStart w:id="2289" w:name="_Toc45032383"/>
      <w:bookmarkStart w:id="2290" w:name="_Toc49849872"/>
      <w:bookmarkStart w:id="2291" w:name="_Toc51873386"/>
      <w:bookmarkStart w:id="2292" w:name="_Toc56517514"/>
      <w:bookmarkStart w:id="2293" w:name="_Toc58594415"/>
      <w:bookmarkStart w:id="2294" w:name="_Toc67685925"/>
      <w:bookmarkStart w:id="2295" w:name="_Toc74993746"/>
      <w:bookmarkStart w:id="2296" w:name="_Toc82716334"/>
      <w:bookmarkStart w:id="2297" w:name="_Toc88818621"/>
      <w:bookmarkStart w:id="2298" w:name="_Toc90650543"/>
      <w:bookmarkStart w:id="2299" w:name="_Toc98506214"/>
      <w:bookmarkStart w:id="2300" w:name="_Toc106639499"/>
      <w:bookmarkStart w:id="2301" w:name="_Toc114779009"/>
      <w:bookmarkStart w:id="2302" w:name="_Toc122096926"/>
      <w:bookmarkStart w:id="2303" w:name="_Toc130844147"/>
      <w:bookmarkStart w:id="2304" w:name="_Toc138411853"/>
      <w:bookmarkStart w:id="2305" w:name="_Toc145956036"/>
      <w:bookmarkStart w:id="2306" w:name="_Toc153887471"/>
      <w:bookmarkStart w:id="2307" w:name="_Toc161905360"/>
      <w:bookmarkStart w:id="2308" w:name="_Toc170209963"/>
      <w:bookmarkStart w:id="2309" w:name="_Toc177550758"/>
      <w:bookmarkStart w:id="2310" w:name="_Toc183624845"/>
      <w:bookmarkStart w:id="2311" w:name="_Toc186726838"/>
      <w:bookmarkStart w:id="2312" w:name="_Toc200620759"/>
      <w:bookmarkStart w:id="2313" w:name="_Toc207787953"/>
      <w:bookmarkStart w:id="2314" w:name="_Toc215062237"/>
      <w:r w:rsidRPr="003B2883">
        <w:t>6.</w:t>
      </w:r>
      <w:r>
        <w:t>1</w:t>
      </w:r>
      <w:r w:rsidRPr="003B2883">
        <w:t>.5.</w:t>
      </w:r>
      <w:r>
        <w:t>1</w:t>
      </w:r>
      <w:r w:rsidRPr="003B2883">
        <w:tab/>
        <w:t>EventNotify</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AA07D56" w14:textId="77777777" w:rsidR="00EB7848" w:rsidRPr="003B2883" w:rsidRDefault="00EB7848" w:rsidP="00B32564">
      <w:pPr>
        <w:pStyle w:val="Heading5"/>
      </w:pPr>
      <w:bookmarkStart w:id="2315" w:name="_Toc20150375"/>
      <w:bookmarkStart w:id="2316" w:name="_Toc25168622"/>
      <w:bookmarkStart w:id="2317" w:name="_Toc27593041"/>
      <w:bookmarkStart w:id="2318" w:name="_Toc34147912"/>
      <w:bookmarkStart w:id="2319" w:name="_Toc36463296"/>
      <w:bookmarkStart w:id="2320" w:name="_Toc43215136"/>
      <w:bookmarkStart w:id="2321" w:name="_Toc45032384"/>
      <w:bookmarkStart w:id="2322" w:name="_Toc49849873"/>
      <w:bookmarkStart w:id="2323" w:name="_Toc51873387"/>
      <w:bookmarkStart w:id="2324" w:name="_Toc56517515"/>
      <w:bookmarkStart w:id="2325" w:name="_Toc58594416"/>
      <w:bookmarkStart w:id="2326" w:name="_Toc67685926"/>
      <w:bookmarkStart w:id="2327" w:name="_Toc74993747"/>
      <w:bookmarkStart w:id="2328" w:name="_Toc82716335"/>
      <w:bookmarkStart w:id="2329" w:name="_Toc88818622"/>
      <w:bookmarkStart w:id="2330" w:name="_Toc90650544"/>
      <w:bookmarkStart w:id="2331" w:name="_Toc98506215"/>
      <w:bookmarkStart w:id="2332" w:name="_Toc106639500"/>
      <w:bookmarkStart w:id="2333" w:name="_Toc114779010"/>
      <w:bookmarkStart w:id="2334" w:name="_Toc122096927"/>
      <w:bookmarkStart w:id="2335" w:name="_Toc130844148"/>
      <w:bookmarkStart w:id="2336" w:name="_Toc138411854"/>
      <w:bookmarkStart w:id="2337" w:name="_Toc145956037"/>
      <w:bookmarkStart w:id="2338" w:name="_Toc153887472"/>
      <w:bookmarkStart w:id="2339" w:name="_Toc161905361"/>
      <w:bookmarkStart w:id="2340" w:name="_Toc170209964"/>
      <w:bookmarkStart w:id="2341" w:name="_Toc177550759"/>
      <w:bookmarkStart w:id="2342" w:name="_Toc183624846"/>
      <w:bookmarkStart w:id="2343" w:name="_Toc186726839"/>
      <w:bookmarkStart w:id="2344" w:name="_Toc200620760"/>
      <w:bookmarkStart w:id="2345" w:name="_Toc207787954"/>
      <w:bookmarkStart w:id="2346" w:name="_Toc215062238"/>
      <w:r w:rsidRPr="003B2883">
        <w:t>6.</w:t>
      </w:r>
      <w:r>
        <w:t>1</w:t>
      </w:r>
      <w:r w:rsidRPr="003B2883">
        <w:t>.5.</w:t>
      </w:r>
      <w:r>
        <w:t>1</w:t>
      </w:r>
      <w:r w:rsidRPr="003B2883">
        <w:t>.1</w:t>
      </w:r>
      <w:r w:rsidRPr="003B2883">
        <w:tab/>
        <w:t>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347" w:name="_Toc20150376"/>
      <w:bookmarkStart w:id="2348" w:name="_Toc25168623"/>
      <w:bookmarkStart w:id="2349" w:name="_Toc27593042"/>
      <w:bookmarkStart w:id="2350" w:name="_Toc34147913"/>
      <w:bookmarkStart w:id="2351" w:name="_Toc36463297"/>
      <w:bookmarkStart w:id="2352" w:name="_Toc43215137"/>
      <w:bookmarkStart w:id="2353" w:name="_Toc45032385"/>
      <w:bookmarkStart w:id="2354" w:name="_Toc49849874"/>
      <w:bookmarkStart w:id="2355" w:name="_Toc51873388"/>
      <w:bookmarkStart w:id="2356" w:name="_Toc56517516"/>
      <w:bookmarkStart w:id="2357" w:name="_Toc58594417"/>
      <w:bookmarkStart w:id="2358" w:name="_Toc67685927"/>
      <w:bookmarkStart w:id="2359" w:name="_Toc74993748"/>
      <w:bookmarkStart w:id="2360" w:name="_Toc82716336"/>
      <w:bookmarkStart w:id="2361" w:name="_Toc88818623"/>
      <w:bookmarkStart w:id="2362" w:name="_Toc90650545"/>
      <w:bookmarkStart w:id="2363" w:name="_Toc98506216"/>
      <w:bookmarkStart w:id="2364" w:name="_Toc106639501"/>
      <w:bookmarkStart w:id="2365" w:name="_Toc114779011"/>
      <w:bookmarkStart w:id="2366" w:name="_Toc122096928"/>
      <w:bookmarkStart w:id="2367" w:name="_Toc130844149"/>
      <w:bookmarkStart w:id="2368" w:name="_Toc138411855"/>
      <w:bookmarkStart w:id="2369" w:name="_Toc145956038"/>
      <w:bookmarkStart w:id="2370" w:name="_Toc153887473"/>
      <w:bookmarkStart w:id="2371" w:name="_Toc161905362"/>
      <w:bookmarkStart w:id="2372" w:name="_Toc170209965"/>
      <w:bookmarkStart w:id="2373" w:name="_Toc177550760"/>
      <w:bookmarkStart w:id="2374" w:name="_Toc183624847"/>
      <w:bookmarkStart w:id="2375" w:name="_Toc186726840"/>
      <w:bookmarkStart w:id="2376" w:name="_Toc200620761"/>
      <w:bookmarkStart w:id="2377" w:name="_Toc207787955"/>
      <w:bookmarkStart w:id="2378" w:name="_Toc215062239"/>
      <w:r>
        <w:t>6.1.5.1.2</w:t>
      </w:r>
      <w:r>
        <w:tab/>
        <w:t>Notification Definition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379" w:name="_Toc20150377"/>
      <w:bookmarkStart w:id="2380" w:name="_Toc25168624"/>
      <w:bookmarkStart w:id="2381" w:name="_Toc27593043"/>
      <w:bookmarkStart w:id="2382" w:name="_Toc34147914"/>
      <w:bookmarkStart w:id="2383" w:name="_Toc36463298"/>
      <w:bookmarkStart w:id="2384" w:name="_Toc43215138"/>
      <w:bookmarkStart w:id="2385" w:name="_Toc45032386"/>
      <w:bookmarkStart w:id="2386" w:name="_Toc49849875"/>
      <w:bookmarkStart w:id="2387" w:name="_Toc51873389"/>
      <w:bookmarkStart w:id="2388" w:name="_Toc56517517"/>
      <w:bookmarkStart w:id="2389" w:name="_Toc58594418"/>
      <w:bookmarkStart w:id="2390" w:name="_Toc67685928"/>
      <w:bookmarkStart w:id="2391" w:name="_Toc74993749"/>
      <w:bookmarkStart w:id="2392" w:name="_Toc82716337"/>
      <w:bookmarkStart w:id="2393" w:name="_Toc88818624"/>
      <w:bookmarkStart w:id="2394" w:name="_Toc90650546"/>
      <w:bookmarkStart w:id="2395" w:name="_Toc98506217"/>
      <w:bookmarkStart w:id="2396" w:name="_Toc106639502"/>
      <w:bookmarkStart w:id="2397" w:name="_Toc114779012"/>
      <w:bookmarkStart w:id="2398" w:name="_Toc122096929"/>
      <w:bookmarkStart w:id="2399" w:name="_Toc130844150"/>
      <w:bookmarkStart w:id="2400" w:name="_Toc138411856"/>
      <w:bookmarkStart w:id="2401" w:name="_Toc145956039"/>
      <w:bookmarkStart w:id="2402" w:name="_Toc153887474"/>
      <w:bookmarkStart w:id="2403" w:name="_Toc161905363"/>
      <w:bookmarkStart w:id="2404" w:name="_Toc170209966"/>
      <w:bookmarkStart w:id="2405" w:name="_Toc177550761"/>
      <w:bookmarkStart w:id="2406" w:name="_Toc183624848"/>
      <w:bookmarkStart w:id="2407" w:name="_Toc186726841"/>
      <w:bookmarkStart w:id="2408" w:name="_Toc200620762"/>
      <w:bookmarkStart w:id="2409" w:name="_Toc207787956"/>
      <w:bookmarkStart w:id="2410" w:name="_Toc215062240"/>
      <w:r w:rsidRPr="003B2883">
        <w:t>6.</w:t>
      </w:r>
      <w:r>
        <w:t>1</w:t>
      </w:r>
      <w:r w:rsidRPr="003B2883">
        <w:t>.5.</w:t>
      </w:r>
      <w:r>
        <w:t>1</w:t>
      </w:r>
      <w:r w:rsidRPr="003B2883">
        <w:t>.3</w:t>
      </w:r>
      <w:r w:rsidRPr="003B2883">
        <w:tab/>
        <w:t>Notification 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C69EC73" w14:textId="77777777" w:rsidR="00EB7848" w:rsidRDefault="00EB7848" w:rsidP="001760B3">
      <w:pPr>
        <w:pStyle w:val="H6"/>
      </w:pPr>
      <w:bookmarkStart w:id="2411" w:name="_Toc20150378"/>
      <w:bookmarkStart w:id="2412" w:name="_Toc25168625"/>
      <w:bookmarkStart w:id="2413" w:name="_Toc27593044"/>
      <w:bookmarkStart w:id="2414" w:name="_Toc34147915"/>
      <w:bookmarkStart w:id="2415" w:name="_Toc36463299"/>
      <w:bookmarkStart w:id="2416" w:name="_Toc43215139"/>
      <w:bookmarkStart w:id="2417" w:name="_Toc45032387"/>
      <w:bookmarkStart w:id="2418" w:name="_Toc49849876"/>
      <w:bookmarkStart w:id="2419" w:name="_Toc51873390"/>
      <w:bookmarkStart w:id="2420" w:name="_Toc56517518"/>
      <w:bookmarkStart w:id="2421" w:name="_Toc58594419"/>
      <w:bookmarkStart w:id="2422" w:name="_Toc67685929"/>
      <w:bookmarkStart w:id="2423" w:name="_Toc74993750"/>
      <w:bookmarkStart w:id="2424" w:name="_Toc82716338"/>
      <w:bookmarkStart w:id="2425" w:name="_Toc88818625"/>
      <w:bookmarkStart w:id="2426" w:name="_Toc90650547"/>
      <w:r w:rsidRPr="003B2883">
        <w:t>6.</w:t>
      </w:r>
      <w:r>
        <w:t>1</w:t>
      </w:r>
      <w:r w:rsidRPr="003B2883">
        <w:t>.5.</w:t>
      </w:r>
      <w:r>
        <w:t>1</w:t>
      </w:r>
      <w:r w:rsidRPr="003B2883">
        <w:t>.3.1</w:t>
      </w:r>
      <w:r w:rsidRPr="003B2883">
        <w:tab/>
      </w:r>
      <w:r w:rsidRPr="003B2883">
        <w:rPr>
          <w:rFonts w:hint="eastAsia"/>
          <w:lang w:eastAsia="zh-CN"/>
        </w:rPr>
        <w:t>POST</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427"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427"/>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428" w:name="_Toc145956040"/>
      <w:bookmarkStart w:id="2429" w:name="_Toc153887475"/>
      <w:bookmarkStart w:id="2430" w:name="_Toc161905364"/>
      <w:bookmarkStart w:id="2431" w:name="_Toc170209967"/>
      <w:bookmarkStart w:id="2432" w:name="_Toc177550762"/>
      <w:bookmarkStart w:id="2433" w:name="_Toc183624849"/>
      <w:bookmarkStart w:id="2434" w:name="_Toc186726842"/>
      <w:bookmarkStart w:id="2435" w:name="_Toc200620763"/>
      <w:bookmarkStart w:id="2436" w:name="_Toc207787957"/>
      <w:bookmarkStart w:id="2437" w:name="_Toc215062241"/>
      <w:r>
        <w:t>6.1.5.2</w:t>
      </w:r>
      <w:r w:rsidR="00E72747">
        <w:tab/>
        <w:t>UPNotify</w:t>
      </w:r>
      <w:bookmarkEnd w:id="2428"/>
      <w:bookmarkEnd w:id="2429"/>
      <w:bookmarkEnd w:id="2430"/>
      <w:bookmarkEnd w:id="2431"/>
      <w:bookmarkEnd w:id="2432"/>
      <w:bookmarkEnd w:id="2433"/>
      <w:bookmarkEnd w:id="2434"/>
      <w:bookmarkEnd w:id="2435"/>
      <w:bookmarkEnd w:id="2436"/>
      <w:bookmarkEnd w:id="2437"/>
    </w:p>
    <w:p w14:paraId="2FC21444" w14:textId="2871551C" w:rsidR="00E72747" w:rsidRDefault="009A2465" w:rsidP="00E72747">
      <w:pPr>
        <w:pStyle w:val="Heading5"/>
      </w:pPr>
      <w:bookmarkStart w:id="2438" w:name="_Toc145956041"/>
      <w:bookmarkStart w:id="2439" w:name="_Toc153887476"/>
      <w:bookmarkStart w:id="2440" w:name="_Toc161905365"/>
      <w:bookmarkStart w:id="2441" w:name="_Toc170209968"/>
      <w:bookmarkStart w:id="2442" w:name="_Toc177550763"/>
      <w:bookmarkStart w:id="2443" w:name="_Toc183624850"/>
      <w:bookmarkStart w:id="2444" w:name="_Toc186726843"/>
      <w:bookmarkStart w:id="2445" w:name="_Toc200620764"/>
      <w:bookmarkStart w:id="2446" w:name="_Toc207787958"/>
      <w:bookmarkStart w:id="2447" w:name="_Toc215062242"/>
      <w:r>
        <w:t>6.1.5.2</w:t>
      </w:r>
      <w:r w:rsidR="00E72747">
        <w:t>.1</w:t>
      </w:r>
      <w:r w:rsidR="00E72747">
        <w:tab/>
        <w:t>Description</w:t>
      </w:r>
      <w:bookmarkEnd w:id="2438"/>
      <w:bookmarkEnd w:id="2439"/>
      <w:bookmarkEnd w:id="2440"/>
      <w:bookmarkEnd w:id="2441"/>
      <w:bookmarkEnd w:id="2442"/>
      <w:bookmarkEnd w:id="2443"/>
      <w:bookmarkEnd w:id="2444"/>
      <w:bookmarkEnd w:id="2445"/>
      <w:bookmarkEnd w:id="2446"/>
      <w:bookmarkEnd w:id="244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448" w:name="_Toc145956042"/>
      <w:bookmarkStart w:id="2449" w:name="_Toc153887477"/>
      <w:bookmarkStart w:id="2450" w:name="_Toc161905366"/>
      <w:bookmarkStart w:id="2451" w:name="_Toc170209969"/>
      <w:bookmarkStart w:id="2452" w:name="_Toc177550764"/>
      <w:bookmarkStart w:id="2453" w:name="_Toc183624851"/>
      <w:bookmarkStart w:id="2454" w:name="_Toc186726844"/>
      <w:bookmarkStart w:id="2455" w:name="_Toc200620765"/>
      <w:bookmarkStart w:id="2456" w:name="_Toc207787959"/>
      <w:bookmarkStart w:id="2457" w:name="_Toc215062243"/>
      <w:r>
        <w:t>6.1.5.2</w:t>
      </w:r>
      <w:r w:rsidR="00E72747">
        <w:t>.2</w:t>
      </w:r>
      <w:r w:rsidR="00E72747">
        <w:tab/>
        <w:t>Notification Definition</w:t>
      </w:r>
      <w:bookmarkEnd w:id="2448"/>
      <w:bookmarkEnd w:id="2449"/>
      <w:bookmarkEnd w:id="2450"/>
      <w:bookmarkEnd w:id="2451"/>
      <w:bookmarkEnd w:id="2452"/>
      <w:bookmarkEnd w:id="2453"/>
      <w:bookmarkEnd w:id="2454"/>
      <w:bookmarkEnd w:id="2455"/>
      <w:bookmarkEnd w:id="2456"/>
      <w:bookmarkEnd w:id="2457"/>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458" w:name="_Toc145956043"/>
      <w:bookmarkStart w:id="2459" w:name="_Toc153887478"/>
      <w:bookmarkStart w:id="2460" w:name="_Toc161905367"/>
      <w:bookmarkStart w:id="2461" w:name="_Toc170209970"/>
      <w:bookmarkStart w:id="2462" w:name="_Toc177550765"/>
      <w:bookmarkStart w:id="2463" w:name="_Toc183624852"/>
      <w:bookmarkStart w:id="2464" w:name="_Toc186726845"/>
      <w:bookmarkStart w:id="2465" w:name="_Toc200620766"/>
      <w:bookmarkStart w:id="2466" w:name="_Toc207787960"/>
      <w:bookmarkStart w:id="2467" w:name="_Toc215062244"/>
      <w:r>
        <w:lastRenderedPageBreak/>
        <w:t>6.1.5.2</w:t>
      </w:r>
      <w:r w:rsidR="00E72747">
        <w:t>.3</w:t>
      </w:r>
      <w:r w:rsidR="00E72747">
        <w:tab/>
        <w:t>Notification Standard Methods</w:t>
      </w:r>
      <w:bookmarkEnd w:id="2458"/>
      <w:bookmarkEnd w:id="2459"/>
      <w:bookmarkEnd w:id="2460"/>
      <w:bookmarkEnd w:id="2461"/>
      <w:bookmarkEnd w:id="2462"/>
      <w:bookmarkEnd w:id="2463"/>
      <w:bookmarkEnd w:id="2464"/>
      <w:bookmarkEnd w:id="2465"/>
      <w:bookmarkEnd w:id="2466"/>
      <w:bookmarkEnd w:id="2467"/>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468" w:name="_Toc20150379"/>
      <w:bookmarkStart w:id="2469" w:name="_Toc25168626"/>
      <w:bookmarkStart w:id="2470" w:name="_Toc27593045"/>
      <w:bookmarkStart w:id="2471" w:name="_Toc34147916"/>
      <w:bookmarkStart w:id="2472" w:name="_Toc36463300"/>
      <w:bookmarkStart w:id="2473" w:name="_Toc43215140"/>
      <w:bookmarkStart w:id="2474" w:name="_Toc45032388"/>
      <w:bookmarkStart w:id="2475" w:name="_Toc49849877"/>
      <w:bookmarkStart w:id="2476" w:name="_Toc51873391"/>
      <w:bookmarkStart w:id="2477" w:name="_Toc56517519"/>
      <w:bookmarkStart w:id="2478" w:name="_Toc58594420"/>
      <w:bookmarkStart w:id="2479" w:name="_Toc67685930"/>
      <w:bookmarkStart w:id="2480" w:name="_Toc74993751"/>
      <w:bookmarkStart w:id="2481" w:name="_Toc82716339"/>
      <w:bookmarkStart w:id="2482" w:name="_Toc88818626"/>
      <w:bookmarkStart w:id="2483" w:name="_Toc90650548"/>
      <w:bookmarkStart w:id="2484" w:name="_Toc98506218"/>
      <w:bookmarkStart w:id="2485" w:name="_Toc106639503"/>
      <w:bookmarkStart w:id="2486" w:name="_Toc114779013"/>
      <w:bookmarkStart w:id="2487" w:name="_Toc122096930"/>
      <w:bookmarkStart w:id="2488" w:name="_Toc130844151"/>
      <w:bookmarkStart w:id="2489" w:name="_Toc138411857"/>
      <w:bookmarkStart w:id="2490" w:name="_Toc145956044"/>
      <w:bookmarkStart w:id="2491" w:name="_Toc153887479"/>
      <w:bookmarkStart w:id="2492" w:name="_Toc161905368"/>
      <w:bookmarkStart w:id="2493" w:name="_Toc170209971"/>
      <w:bookmarkStart w:id="2494" w:name="_Toc177550766"/>
      <w:bookmarkStart w:id="2495" w:name="_Toc183624853"/>
      <w:bookmarkStart w:id="2496" w:name="_Toc186726846"/>
      <w:bookmarkStart w:id="2497" w:name="_Toc200620767"/>
      <w:bookmarkStart w:id="2498" w:name="_Toc207787961"/>
      <w:bookmarkStart w:id="2499" w:name="_Toc215062245"/>
      <w:r>
        <w:lastRenderedPageBreak/>
        <w:t>6.1.6</w:t>
      </w:r>
      <w:r>
        <w:tab/>
        <w:t>Data Model</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41393E0" w14:textId="77777777" w:rsidR="00EB7848" w:rsidRDefault="00EB7848" w:rsidP="00B32564">
      <w:pPr>
        <w:pStyle w:val="Heading4"/>
      </w:pPr>
      <w:bookmarkStart w:id="2500" w:name="_Toc20150380"/>
      <w:bookmarkStart w:id="2501" w:name="_Toc25168627"/>
      <w:bookmarkStart w:id="2502" w:name="_Toc27593046"/>
      <w:bookmarkStart w:id="2503" w:name="_Toc34147917"/>
      <w:bookmarkStart w:id="2504" w:name="_Toc36463301"/>
      <w:bookmarkStart w:id="2505" w:name="_Toc43215141"/>
      <w:bookmarkStart w:id="2506" w:name="_Toc45032389"/>
      <w:bookmarkStart w:id="2507" w:name="_Toc49849878"/>
      <w:bookmarkStart w:id="2508" w:name="_Toc51873392"/>
      <w:bookmarkStart w:id="2509" w:name="_Toc56517520"/>
      <w:bookmarkStart w:id="2510" w:name="_Toc58594421"/>
      <w:bookmarkStart w:id="2511" w:name="_Toc67685931"/>
      <w:bookmarkStart w:id="2512" w:name="_Toc74993752"/>
      <w:bookmarkStart w:id="2513" w:name="_Toc82716340"/>
      <w:bookmarkStart w:id="2514" w:name="_Toc88818627"/>
      <w:bookmarkStart w:id="2515" w:name="_Toc90650549"/>
      <w:bookmarkStart w:id="2516" w:name="_Toc98506219"/>
      <w:bookmarkStart w:id="2517" w:name="_Toc106639504"/>
      <w:bookmarkStart w:id="2518" w:name="_Toc114779014"/>
      <w:bookmarkStart w:id="2519" w:name="_Toc122096931"/>
      <w:bookmarkStart w:id="2520" w:name="_Toc130844152"/>
      <w:bookmarkStart w:id="2521" w:name="_Toc138411858"/>
      <w:bookmarkStart w:id="2522" w:name="_Toc145956045"/>
      <w:bookmarkStart w:id="2523" w:name="_Toc153887480"/>
      <w:bookmarkStart w:id="2524" w:name="_Toc161905369"/>
      <w:bookmarkStart w:id="2525" w:name="_Toc170209972"/>
      <w:bookmarkStart w:id="2526" w:name="_Toc177550767"/>
      <w:bookmarkStart w:id="2527" w:name="_Toc183624854"/>
      <w:bookmarkStart w:id="2528" w:name="_Toc186726847"/>
      <w:bookmarkStart w:id="2529" w:name="_Toc200620768"/>
      <w:bookmarkStart w:id="2530" w:name="_Toc207787962"/>
      <w:bookmarkStart w:id="2531" w:name="_Toc215062246"/>
      <w:r>
        <w:t>6.1.6.1</w:t>
      </w:r>
      <w:r>
        <w:tab/>
        <w:t>General</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3740C5"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3740C5" w:rsidRDefault="003740C5" w:rsidP="003740C5">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3740C5" w:rsidRPr="00057491" w:rsidRDefault="003740C5" w:rsidP="003740C5">
            <w:pPr>
              <w:pStyle w:val="TAL"/>
            </w:pPr>
            <w:r w:rsidRPr="00057491">
              <w:t>L</w:t>
            </w:r>
            <w:r>
              <w:t>I</w:t>
            </w:r>
            <w:r w:rsidRPr="00057491">
              <w:t>R Reference</w:t>
            </w:r>
          </w:p>
        </w:tc>
      </w:tr>
      <w:tr w:rsidR="003740C5"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3740C5" w:rsidRDefault="003740C5" w:rsidP="003740C5">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3740C5" w:rsidRDefault="003740C5" w:rsidP="003740C5">
            <w:pPr>
              <w:pStyle w:val="TAL"/>
              <w:rPr>
                <w:rFonts w:cs="Arial"/>
                <w:szCs w:val="18"/>
              </w:rPr>
            </w:pPr>
            <w:r w:rsidRPr="00057491">
              <w:t>Number of required periodic event reports</w:t>
            </w:r>
          </w:p>
        </w:tc>
      </w:tr>
      <w:tr w:rsidR="003740C5"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3740C5" w:rsidRDefault="003740C5" w:rsidP="003740C5">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3740C5" w:rsidRDefault="003740C5" w:rsidP="003740C5">
            <w:pPr>
              <w:pStyle w:val="TAL"/>
              <w:rPr>
                <w:rFonts w:cs="Arial"/>
                <w:szCs w:val="18"/>
              </w:rPr>
            </w:pPr>
            <w:r w:rsidRPr="00057491">
              <w:t xml:space="preserve">Event reporting periodic interval </w:t>
            </w:r>
          </w:p>
        </w:tc>
      </w:tr>
      <w:tr w:rsidR="003740C5"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3740C5" w:rsidRDefault="003740C5" w:rsidP="003740C5">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3740C5" w:rsidRDefault="003740C5" w:rsidP="003740C5">
            <w:pPr>
              <w:pStyle w:val="TAL"/>
              <w:rPr>
                <w:rFonts w:cs="Arial"/>
                <w:szCs w:val="18"/>
              </w:rPr>
            </w:pPr>
            <w:r w:rsidRPr="00057491">
              <w:t>Minimum interval between event reports</w:t>
            </w:r>
          </w:p>
        </w:tc>
      </w:tr>
      <w:tr w:rsidR="003740C5"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3740C5" w:rsidRDefault="003740C5" w:rsidP="003740C5">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3740C5" w:rsidRDefault="003740C5" w:rsidP="003740C5">
            <w:pPr>
              <w:pStyle w:val="TAL"/>
              <w:rPr>
                <w:rFonts w:cs="Arial"/>
                <w:szCs w:val="18"/>
              </w:rPr>
            </w:pPr>
            <w:r w:rsidRPr="00057491">
              <w:t>Maximum interval between event reports</w:t>
            </w:r>
          </w:p>
        </w:tc>
      </w:tr>
      <w:tr w:rsidR="003740C5"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3740C5" w:rsidRDefault="003740C5" w:rsidP="003740C5">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3740C5" w:rsidRDefault="003740C5" w:rsidP="003740C5">
            <w:pPr>
              <w:pStyle w:val="TAL"/>
              <w:rPr>
                <w:rFonts w:cs="Arial"/>
                <w:szCs w:val="18"/>
              </w:rPr>
            </w:pPr>
            <w:r w:rsidRPr="00057491">
              <w:t>Maximum time interval between consecutive evaluations by a UE of a trigger event</w:t>
            </w:r>
          </w:p>
        </w:tc>
      </w:tr>
      <w:tr w:rsidR="003740C5"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3740C5" w:rsidRDefault="003740C5" w:rsidP="003740C5">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3740C5" w:rsidRDefault="003740C5" w:rsidP="003740C5">
            <w:pPr>
              <w:pStyle w:val="TAL"/>
              <w:rPr>
                <w:rFonts w:cs="Arial"/>
                <w:szCs w:val="18"/>
              </w:rPr>
            </w:pPr>
            <w:r w:rsidRPr="00057491">
              <w:t>Maximum duration of event reporting</w:t>
            </w:r>
          </w:p>
        </w:tc>
      </w:tr>
      <w:tr w:rsidR="003740C5"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3740C5" w:rsidRDefault="003740C5" w:rsidP="003740C5">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3740C5" w:rsidRDefault="003740C5" w:rsidP="003740C5">
            <w:pPr>
              <w:pStyle w:val="TAL"/>
              <w:rPr>
                <w:rFonts w:cs="Arial"/>
                <w:szCs w:val="18"/>
              </w:rPr>
            </w:pPr>
            <w:r w:rsidRPr="00057491">
              <w:t>Minimum straight line distance moved by a UE to trigger a motion event report</w:t>
            </w:r>
          </w:p>
        </w:tc>
      </w:tr>
      <w:tr w:rsidR="003740C5"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3740C5" w:rsidRDefault="003740C5" w:rsidP="003740C5">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3740C5" w:rsidRDefault="003740C5" w:rsidP="003740C5">
            <w:pPr>
              <w:pStyle w:val="TAL"/>
              <w:rPr>
                <w:rFonts w:cs="Arial"/>
                <w:szCs w:val="18"/>
              </w:rPr>
            </w:pPr>
            <w:r w:rsidRPr="00057491">
              <w:t>LMF identification</w:t>
            </w:r>
          </w:p>
        </w:tc>
      </w:tr>
      <w:tr w:rsidR="003740C5"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3740C5" w:rsidRDefault="003740C5" w:rsidP="003740C5">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3740C5" w:rsidRDefault="003740C5" w:rsidP="003740C5">
            <w:pPr>
              <w:pStyle w:val="TAL"/>
              <w:rPr>
                <w:rFonts w:cs="Arial"/>
                <w:szCs w:val="18"/>
              </w:rPr>
            </w:pPr>
            <w:r w:rsidRPr="00057491">
              <w:t>Number of event reports received from the target UE</w:t>
            </w:r>
          </w:p>
        </w:tc>
      </w:tr>
      <w:tr w:rsidR="003740C5"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3740C5" w:rsidRDefault="003740C5" w:rsidP="003740C5">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3740C5" w:rsidRDefault="003740C5" w:rsidP="003740C5">
            <w:pPr>
              <w:pStyle w:val="TAL"/>
              <w:rPr>
                <w:rFonts w:cs="Arial"/>
                <w:szCs w:val="18"/>
              </w:rPr>
            </w:pPr>
            <w:r w:rsidRPr="00057491">
              <w:t>Duration of event reporting</w:t>
            </w:r>
          </w:p>
        </w:tc>
      </w:tr>
      <w:tr w:rsidR="003740C5"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3740C5" w:rsidRDefault="003740C5" w:rsidP="003740C5">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3740C5" w:rsidRDefault="003740C5" w:rsidP="003740C5">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3740C5" w:rsidRPr="00057491"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3740C5" w:rsidRDefault="003740C5" w:rsidP="003740C5">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3740C5" w:rsidRDefault="003740C5" w:rsidP="003740C5">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3740C5"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3740C5" w:rsidRDefault="003740C5" w:rsidP="003740C5">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3740C5" w:rsidRDefault="003740C5" w:rsidP="003740C5">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3740C5"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3740C5" w:rsidRDefault="003740C5" w:rsidP="003740C5">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3740C5" w:rsidRDefault="003740C5" w:rsidP="003740C5">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3740C5" w:rsidRDefault="003740C5" w:rsidP="003740C5">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3740C5"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3740C5" w:rsidRPr="00A1401D" w:rsidRDefault="003740C5" w:rsidP="003740C5">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3740C5" w:rsidRPr="00E85821" w:rsidRDefault="003740C5" w:rsidP="003740C5">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3740C5"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3740C5" w:rsidRPr="00A1401D" w:rsidRDefault="003740C5" w:rsidP="003740C5">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3740C5" w:rsidRPr="00E85821" w:rsidRDefault="003740C5" w:rsidP="003740C5">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3740C5"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3740C5" w:rsidRPr="00A1401D" w:rsidRDefault="003740C5" w:rsidP="003740C5">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3740C5"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3740C5" w:rsidRPr="00A1401D" w:rsidRDefault="003740C5" w:rsidP="003740C5">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3740C5" w:rsidRPr="000B10D1" w:rsidRDefault="003740C5" w:rsidP="003740C5">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3740C5" w:rsidRPr="00E85821" w:rsidRDefault="003740C5" w:rsidP="003740C5">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3740C5"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3740C5" w:rsidRDefault="003740C5" w:rsidP="003740C5">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3740C5" w:rsidRDefault="003740C5" w:rsidP="003740C5">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3740C5" w:rsidRDefault="003740C5" w:rsidP="003740C5">
            <w:pPr>
              <w:pStyle w:val="TAL"/>
              <w:rPr>
                <w:lang w:eastAsia="zh-CN"/>
              </w:rPr>
            </w:pPr>
            <w:r>
              <w:rPr>
                <w:lang w:eastAsia="zh-CN"/>
              </w:rPr>
              <w:t>Indicates the identifier of TRP</w:t>
            </w:r>
          </w:p>
        </w:tc>
      </w:tr>
      <w:tr w:rsidR="003740C5"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3740C5" w:rsidRDefault="003740C5" w:rsidP="003740C5">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3740C5" w:rsidRDefault="003740C5" w:rsidP="003740C5">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3740C5" w:rsidRDefault="003740C5" w:rsidP="003740C5">
            <w:pPr>
              <w:pStyle w:val="TAL"/>
              <w:rPr>
                <w:rFonts w:cs="Arial"/>
                <w:szCs w:val="18"/>
              </w:rPr>
            </w:pPr>
            <w:r w:rsidRPr="00057491">
              <w:t>Indicates types of External Clients</w:t>
            </w:r>
          </w:p>
        </w:tc>
      </w:tr>
      <w:tr w:rsidR="003740C5"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3740C5" w:rsidRDefault="003740C5" w:rsidP="003740C5">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3740C5" w:rsidRDefault="003740C5" w:rsidP="003740C5">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3740C5" w:rsidRDefault="003740C5" w:rsidP="003740C5">
            <w:pPr>
              <w:pStyle w:val="TAL"/>
              <w:rPr>
                <w:rFonts w:cs="Arial"/>
                <w:szCs w:val="18"/>
              </w:rPr>
            </w:pPr>
            <w:r w:rsidRPr="00057491">
              <w:t>Indicates supported GAD shapes</w:t>
            </w:r>
          </w:p>
        </w:tc>
      </w:tr>
      <w:tr w:rsidR="003740C5"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3740C5" w:rsidRDefault="003740C5" w:rsidP="003740C5">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3740C5" w:rsidRDefault="003740C5" w:rsidP="003740C5">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3740C5" w:rsidRDefault="003740C5" w:rsidP="003740C5">
            <w:pPr>
              <w:pStyle w:val="TAL"/>
              <w:rPr>
                <w:rFonts w:cs="Arial"/>
                <w:szCs w:val="18"/>
              </w:rPr>
            </w:pPr>
            <w:r w:rsidRPr="00057491">
              <w:t>Indicates acceptable delay of location request</w:t>
            </w:r>
          </w:p>
        </w:tc>
      </w:tr>
      <w:tr w:rsidR="003740C5"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3740C5" w:rsidRDefault="003740C5" w:rsidP="003740C5">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3740C5" w:rsidRDefault="003740C5" w:rsidP="003740C5">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3740C5" w:rsidRDefault="003740C5" w:rsidP="003740C5">
            <w:pPr>
              <w:pStyle w:val="TAL"/>
              <w:rPr>
                <w:rFonts w:cs="Arial"/>
                <w:szCs w:val="18"/>
              </w:rPr>
            </w:pPr>
            <w:r w:rsidRPr="00057491">
              <w:t>Indicates supported positioning methods</w:t>
            </w:r>
          </w:p>
        </w:tc>
      </w:tr>
      <w:tr w:rsidR="003740C5"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3740C5" w:rsidRDefault="003740C5" w:rsidP="003740C5">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3740C5" w:rsidRDefault="003740C5" w:rsidP="003740C5">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3740C5" w:rsidRDefault="003740C5" w:rsidP="003740C5">
            <w:pPr>
              <w:pStyle w:val="TAL"/>
              <w:rPr>
                <w:rFonts w:cs="Arial"/>
                <w:szCs w:val="18"/>
              </w:rPr>
            </w:pPr>
            <w:r w:rsidRPr="00057491">
              <w:t>Indicates supported modes used for positioning method</w:t>
            </w:r>
          </w:p>
        </w:tc>
      </w:tr>
      <w:tr w:rsidR="003740C5"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3740C5" w:rsidRDefault="003740C5" w:rsidP="003740C5">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3740C5" w:rsidRDefault="003740C5" w:rsidP="003740C5">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3740C5" w:rsidRDefault="003740C5" w:rsidP="003740C5">
            <w:pPr>
              <w:pStyle w:val="TAL"/>
              <w:rPr>
                <w:rFonts w:cs="Arial"/>
                <w:szCs w:val="18"/>
              </w:rPr>
            </w:pPr>
            <w:r w:rsidRPr="00057491">
              <w:t>Global Navigation Satellite System (GNSS) ID</w:t>
            </w:r>
          </w:p>
        </w:tc>
      </w:tr>
      <w:tr w:rsidR="003740C5"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3740C5" w:rsidRDefault="003740C5" w:rsidP="003740C5">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3740C5" w:rsidRDefault="003740C5" w:rsidP="003740C5">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3740C5" w:rsidRDefault="003740C5" w:rsidP="003740C5">
            <w:pPr>
              <w:pStyle w:val="TAL"/>
              <w:rPr>
                <w:rFonts w:cs="Arial"/>
                <w:szCs w:val="18"/>
              </w:rPr>
            </w:pPr>
            <w:r w:rsidRPr="00057491">
              <w:t>Indicates usage made of the location measurement</w:t>
            </w:r>
          </w:p>
        </w:tc>
      </w:tr>
      <w:tr w:rsidR="003740C5"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3740C5" w:rsidRDefault="003740C5" w:rsidP="003740C5">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3740C5" w:rsidRDefault="003740C5" w:rsidP="003740C5">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3740C5" w:rsidRDefault="003740C5" w:rsidP="003740C5">
            <w:pPr>
              <w:pStyle w:val="TAL"/>
              <w:rPr>
                <w:rFonts w:cs="Arial"/>
                <w:szCs w:val="18"/>
              </w:rPr>
            </w:pPr>
            <w:r w:rsidRPr="00057491">
              <w:t>Indicates priority of the LCS client</w:t>
            </w:r>
          </w:p>
        </w:tc>
      </w:tr>
      <w:tr w:rsidR="003740C5"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3740C5" w:rsidRDefault="003740C5" w:rsidP="003740C5">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3740C5" w:rsidRDefault="003740C5" w:rsidP="003740C5">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3740C5" w:rsidRDefault="003740C5" w:rsidP="003740C5">
            <w:pPr>
              <w:pStyle w:val="TAL"/>
              <w:rPr>
                <w:rFonts w:cs="Arial"/>
                <w:szCs w:val="18"/>
              </w:rPr>
            </w:pPr>
            <w:r w:rsidRPr="00057491">
              <w:t>Indicates velocity requirement</w:t>
            </w:r>
          </w:p>
        </w:tc>
      </w:tr>
      <w:tr w:rsidR="003740C5"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3740C5" w:rsidRDefault="003740C5" w:rsidP="003740C5">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3740C5" w:rsidRDefault="003740C5" w:rsidP="003740C5">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3740C5" w:rsidRDefault="003740C5" w:rsidP="003740C5">
            <w:pPr>
              <w:pStyle w:val="TAL"/>
              <w:rPr>
                <w:rFonts w:cs="Arial"/>
                <w:szCs w:val="18"/>
              </w:rPr>
            </w:pPr>
            <w:r w:rsidRPr="00057491">
              <w:t>Indicates fulfilment of requested accuracy</w:t>
            </w:r>
          </w:p>
        </w:tc>
      </w:tr>
      <w:tr w:rsidR="003740C5"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3740C5" w:rsidRDefault="003740C5" w:rsidP="003740C5">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3740C5" w:rsidRDefault="003740C5" w:rsidP="003740C5">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3740C5" w:rsidRDefault="003740C5" w:rsidP="003740C5">
            <w:pPr>
              <w:pStyle w:val="TAL"/>
              <w:rPr>
                <w:rFonts w:cs="Arial"/>
                <w:szCs w:val="18"/>
              </w:rPr>
            </w:pPr>
            <w:r w:rsidRPr="00057491">
              <w:t>Indicates direction of vertical speed</w:t>
            </w:r>
          </w:p>
        </w:tc>
      </w:tr>
      <w:tr w:rsidR="003740C5"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3740C5" w:rsidRDefault="003740C5" w:rsidP="003740C5">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3740C5" w:rsidRDefault="003740C5" w:rsidP="003740C5">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3740C5" w:rsidRDefault="003740C5" w:rsidP="003740C5">
            <w:pPr>
              <w:pStyle w:val="TAL"/>
              <w:rPr>
                <w:rFonts w:cs="Arial"/>
                <w:szCs w:val="18"/>
              </w:rPr>
            </w:pPr>
            <w:r w:rsidRPr="00057491">
              <w:t>Indicates LDR types</w:t>
            </w:r>
          </w:p>
        </w:tc>
      </w:tr>
      <w:tr w:rsidR="003740C5"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3740C5" w:rsidRDefault="003740C5" w:rsidP="003740C5">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3740C5" w:rsidRDefault="003740C5" w:rsidP="003740C5">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3740C5" w:rsidRDefault="003740C5" w:rsidP="003740C5">
            <w:pPr>
              <w:pStyle w:val="TAL"/>
              <w:rPr>
                <w:rFonts w:cs="Arial"/>
                <w:szCs w:val="18"/>
              </w:rPr>
            </w:pPr>
            <w:r w:rsidRPr="00057491">
              <w:t>Indicates type of event reporting area</w:t>
            </w:r>
          </w:p>
        </w:tc>
      </w:tr>
      <w:tr w:rsidR="003740C5"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3740C5" w:rsidRDefault="003740C5" w:rsidP="003740C5">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3740C5" w:rsidRDefault="003740C5" w:rsidP="003740C5">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3740C5" w:rsidRDefault="003740C5" w:rsidP="003740C5">
            <w:pPr>
              <w:pStyle w:val="TAL"/>
              <w:rPr>
                <w:rFonts w:cs="Arial"/>
                <w:szCs w:val="18"/>
              </w:rPr>
            </w:pPr>
            <w:r w:rsidRPr="00057491">
              <w:t>Specifies occurrence of event reporting</w:t>
            </w:r>
          </w:p>
        </w:tc>
      </w:tr>
      <w:tr w:rsidR="003740C5"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3740C5" w:rsidRDefault="003740C5" w:rsidP="003740C5">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3740C5" w:rsidRDefault="003740C5" w:rsidP="003740C5">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3740C5" w:rsidRDefault="003740C5" w:rsidP="003740C5">
            <w:pPr>
              <w:pStyle w:val="TAL"/>
              <w:rPr>
                <w:rFonts w:cs="Arial"/>
                <w:szCs w:val="18"/>
              </w:rPr>
            </w:pPr>
            <w:r w:rsidRPr="00057491">
              <w:t>Specifies access types of event reporting</w:t>
            </w:r>
          </w:p>
        </w:tc>
      </w:tr>
      <w:tr w:rsidR="003740C5"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3740C5" w:rsidRDefault="003740C5" w:rsidP="003740C5">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3740C5" w:rsidRDefault="003740C5" w:rsidP="003740C5">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3740C5" w:rsidRDefault="003740C5" w:rsidP="003740C5">
            <w:pPr>
              <w:pStyle w:val="TAL"/>
              <w:rPr>
                <w:rFonts w:cs="Arial"/>
                <w:szCs w:val="18"/>
              </w:rPr>
            </w:pPr>
            <w:r w:rsidRPr="00057491">
              <w:t>Specifies event classes</w:t>
            </w:r>
          </w:p>
        </w:tc>
      </w:tr>
      <w:tr w:rsidR="003740C5"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3740C5" w:rsidRDefault="003740C5" w:rsidP="003740C5">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3740C5" w:rsidRDefault="003740C5" w:rsidP="003740C5">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3740C5" w:rsidRDefault="003740C5" w:rsidP="003740C5">
            <w:pPr>
              <w:pStyle w:val="TAL"/>
              <w:rPr>
                <w:rFonts w:cs="Arial"/>
                <w:szCs w:val="18"/>
              </w:rPr>
            </w:pPr>
            <w:r w:rsidRPr="00057491">
              <w:t>Specifies type of event reporting</w:t>
            </w:r>
          </w:p>
        </w:tc>
      </w:tr>
      <w:tr w:rsidR="003740C5"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3740C5" w:rsidRDefault="003740C5" w:rsidP="003740C5">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3740C5" w:rsidRDefault="003740C5" w:rsidP="003740C5">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3740C5" w:rsidRDefault="003740C5" w:rsidP="003740C5">
            <w:pPr>
              <w:pStyle w:val="TAL"/>
              <w:rPr>
                <w:rFonts w:cs="Arial"/>
                <w:szCs w:val="18"/>
              </w:rPr>
            </w:pPr>
            <w:r w:rsidRPr="00057491">
              <w:t xml:space="preserve">Specifies causes of event reporting termination </w:t>
            </w:r>
          </w:p>
        </w:tc>
      </w:tr>
      <w:tr w:rsidR="003740C5"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3740C5" w:rsidRDefault="003740C5" w:rsidP="003740C5">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3740C5" w:rsidRDefault="003740C5" w:rsidP="003740C5">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3740C5" w:rsidRDefault="003740C5" w:rsidP="003740C5">
            <w:pPr>
              <w:pStyle w:val="TAL"/>
              <w:rPr>
                <w:rFonts w:cs="Arial"/>
                <w:szCs w:val="18"/>
              </w:rPr>
            </w:pPr>
            <w:r w:rsidRPr="00057491">
              <w:t>Specifies LCS QoS class</w:t>
            </w:r>
          </w:p>
        </w:tc>
      </w:tr>
      <w:tr w:rsidR="003740C5"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3740C5" w:rsidRDefault="003740C5" w:rsidP="003740C5">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3740C5" w:rsidRDefault="003740C5" w:rsidP="003740C5">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3740C5" w:rsidRDefault="003740C5" w:rsidP="003740C5">
            <w:pPr>
              <w:pStyle w:val="TAL"/>
              <w:rPr>
                <w:rFonts w:cs="Arial"/>
                <w:szCs w:val="18"/>
              </w:rPr>
            </w:pPr>
            <w:r w:rsidRPr="00057491">
              <w:t>Specifies location service types requested by UE</w:t>
            </w:r>
          </w:p>
        </w:tc>
      </w:tr>
      <w:tr w:rsidR="003740C5"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3740C5" w:rsidRPr="0031710B" w:rsidRDefault="003740C5" w:rsidP="003740C5">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3740C5" w:rsidRDefault="003740C5" w:rsidP="003740C5">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3740C5" w:rsidRPr="00057491" w:rsidRDefault="003740C5" w:rsidP="003740C5">
            <w:pPr>
              <w:pStyle w:val="TAL"/>
            </w:pPr>
            <w:r>
              <w:t>Indoor Outdoor Indication</w:t>
            </w:r>
          </w:p>
        </w:tc>
      </w:tr>
      <w:tr w:rsidR="003740C5"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3740C5" w:rsidRDefault="003740C5" w:rsidP="003740C5">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3740C5" w:rsidRDefault="003740C5" w:rsidP="003740C5">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3740C5" w:rsidRDefault="003740C5" w:rsidP="003740C5">
            <w:pPr>
              <w:pStyle w:val="TAL"/>
            </w:pPr>
            <w:r>
              <w:t>Fix Type</w:t>
            </w:r>
          </w:p>
        </w:tc>
      </w:tr>
      <w:tr w:rsidR="003740C5"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3740C5" w:rsidRDefault="003740C5" w:rsidP="003740C5">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3740C5" w:rsidRDefault="003740C5" w:rsidP="003740C5">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3740C5" w:rsidRDefault="003740C5" w:rsidP="003740C5">
            <w:pPr>
              <w:pStyle w:val="TAL"/>
            </w:pPr>
            <w:r>
              <w:t>LOS/NLOS measurement indication</w:t>
            </w:r>
          </w:p>
        </w:tc>
      </w:tr>
      <w:tr w:rsidR="003740C5"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3740C5" w:rsidRPr="009413E0" w:rsidRDefault="003740C5" w:rsidP="003740C5">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3740C5" w:rsidRDefault="003740C5" w:rsidP="003740C5">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3740C5" w:rsidRDefault="003740C5" w:rsidP="003740C5">
            <w:pPr>
              <w:pStyle w:val="TAL"/>
            </w:pPr>
            <w:r>
              <w:t>UP Connection Status</w:t>
            </w:r>
          </w:p>
        </w:tc>
      </w:tr>
      <w:tr w:rsidR="003740C5"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3740C5" w:rsidRDefault="003740C5" w:rsidP="003740C5">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3740C5" w:rsidRDefault="003740C5" w:rsidP="003740C5">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3740C5" w:rsidRDefault="003740C5" w:rsidP="003740C5">
            <w:pPr>
              <w:pStyle w:val="TAL"/>
            </w:pPr>
            <w:r>
              <w:rPr>
                <w:rFonts w:hint="eastAsia"/>
                <w:lang w:eastAsia="zh-CN"/>
              </w:rPr>
              <w:t>S</w:t>
            </w:r>
            <w:r>
              <w:rPr>
                <w:lang w:eastAsia="zh-CN"/>
              </w:rPr>
              <w:t>pecifies result type for ranging and sidelink positioning</w:t>
            </w:r>
          </w:p>
        </w:tc>
      </w:tr>
      <w:tr w:rsidR="003740C5"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3740C5" w:rsidRDefault="003740C5" w:rsidP="003740C5">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3740C5" w:rsidRDefault="003740C5" w:rsidP="003740C5">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3740C5" w:rsidRDefault="003740C5" w:rsidP="003740C5">
            <w:pPr>
              <w:pStyle w:val="TAL"/>
            </w:pPr>
            <w:r>
              <w:rPr>
                <w:rFonts w:hint="eastAsia"/>
                <w:lang w:eastAsia="zh-CN"/>
              </w:rPr>
              <w:t>S</w:t>
            </w:r>
            <w:r>
              <w:rPr>
                <w:lang w:eastAsia="zh-CN"/>
              </w:rPr>
              <w:t>pecifies type of related UE for ranging and sidelink positioning</w:t>
            </w:r>
          </w:p>
        </w:tc>
      </w:tr>
      <w:tr w:rsidR="003740C5"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3740C5" w:rsidRPr="001A21AF" w:rsidRDefault="003740C5" w:rsidP="003740C5">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3740C5" w:rsidRPr="001A21AF" w:rsidRDefault="003740C5" w:rsidP="003740C5">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3740C5" w:rsidRDefault="003740C5" w:rsidP="003740C5">
            <w:pPr>
              <w:pStyle w:val="TAL"/>
              <w:rPr>
                <w:lang w:eastAsia="zh-CN"/>
              </w:rPr>
            </w:pPr>
            <w:r>
              <w:t>LCS UP Connection Indication</w:t>
            </w:r>
          </w:p>
        </w:tc>
      </w:tr>
      <w:tr w:rsidR="003740C5"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3740C5" w:rsidRDefault="003740C5" w:rsidP="003740C5">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3740C5" w:rsidRDefault="003740C5" w:rsidP="003740C5">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3740C5" w:rsidRDefault="003740C5" w:rsidP="003740C5">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3740C5"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3740C5" w:rsidRPr="00E63A90" w:rsidRDefault="003740C5" w:rsidP="003740C5">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3740C5" w:rsidRDefault="003740C5" w:rsidP="003740C5">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3740C5"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3740C5" w:rsidRDefault="003740C5" w:rsidP="003740C5">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3740C5" w:rsidRDefault="003740C5" w:rsidP="003740C5">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3740C5"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3740C5" w:rsidRDefault="003740C5" w:rsidP="003740C5">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3740C5" w:rsidRDefault="003740C5" w:rsidP="003740C5">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3740C5" w:rsidRDefault="003740C5" w:rsidP="003740C5">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bl>
    <w:p w14:paraId="399437E2" w14:textId="77777777" w:rsidR="00EB7848" w:rsidRDefault="00EB7848" w:rsidP="00EB7848"/>
    <w:p w14:paraId="0630AC93" w14:textId="77777777" w:rsidR="00EB7848" w:rsidRDefault="00EB7848" w:rsidP="00B32564">
      <w:pPr>
        <w:pStyle w:val="Heading4"/>
        <w:rPr>
          <w:lang w:val="en-US"/>
        </w:rPr>
      </w:pPr>
      <w:bookmarkStart w:id="2532" w:name="_Toc20150381"/>
      <w:bookmarkStart w:id="2533" w:name="_Toc25168628"/>
      <w:bookmarkStart w:id="2534" w:name="_Toc27593047"/>
      <w:bookmarkStart w:id="2535" w:name="_Toc34147918"/>
      <w:bookmarkStart w:id="2536" w:name="_Toc36463302"/>
      <w:bookmarkStart w:id="2537" w:name="_Toc43215142"/>
      <w:bookmarkStart w:id="2538" w:name="_Toc45032390"/>
      <w:bookmarkStart w:id="2539" w:name="_Toc49849879"/>
      <w:bookmarkStart w:id="2540" w:name="_Toc51873393"/>
      <w:bookmarkStart w:id="2541" w:name="_Toc56517521"/>
      <w:bookmarkStart w:id="2542" w:name="_Toc58594422"/>
      <w:bookmarkStart w:id="2543" w:name="_Toc67685932"/>
      <w:bookmarkStart w:id="2544" w:name="_Toc74993753"/>
      <w:bookmarkStart w:id="2545" w:name="_Toc82716341"/>
      <w:bookmarkStart w:id="2546" w:name="_Toc88818628"/>
      <w:bookmarkStart w:id="2547" w:name="_Toc90650550"/>
      <w:bookmarkStart w:id="2548" w:name="_Toc98506220"/>
      <w:bookmarkStart w:id="2549" w:name="_Toc106639505"/>
      <w:bookmarkStart w:id="2550" w:name="_Toc114779015"/>
      <w:bookmarkStart w:id="2551" w:name="_Toc122096932"/>
      <w:bookmarkStart w:id="2552" w:name="_Toc130844153"/>
      <w:bookmarkStart w:id="2553" w:name="_Toc138411859"/>
      <w:bookmarkStart w:id="2554" w:name="_Toc145956046"/>
      <w:bookmarkStart w:id="2555" w:name="_Toc153887481"/>
      <w:bookmarkStart w:id="2556" w:name="_Toc161905370"/>
      <w:bookmarkStart w:id="2557" w:name="_Toc170209973"/>
      <w:bookmarkStart w:id="2558" w:name="_Toc177550768"/>
      <w:bookmarkStart w:id="2559" w:name="_Toc183624855"/>
      <w:bookmarkStart w:id="2560" w:name="_Toc186726848"/>
      <w:bookmarkStart w:id="2561" w:name="_Toc200620769"/>
      <w:bookmarkStart w:id="2562" w:name="_Toc207787963"/>
      <w:bookmarkStart w:id="2563" w:name="_Toc215062247"/>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14594438" w14:textId="77777777" w:rsidR="00EB7848" w:rsidRDefault="00EB7848" w:rsidP="00B32564">
      <w:pPr>
        <w:pStyle w:val="Heading5"/>
      </w:pPr>
      <w:bookmarkStart w:id="2564" w:name="_Toc20150382"/>
      <w:bookmarkStart w:id="2565" w:name="_Toc25168629"/>
      <w:bookmarkStart w:id="2566" w:name="_Toc27593048"/>
      <w:bookmarkStart w:id="2567" w:name="_Toc34147919"/>
      <w:bookmarkStart w:id="2568" w:name="_Toc36463303"/>
      <w:bookmarkStart w:id="2569" w:name="_Toc43215143"/>
      <w:bookmarkStart w:id="2570" w:name="_Toc45032391"/>
      <w:bookmarkStart w:id="2571" w:name="_Toc49849880"/>
      <w:bookmarkStart w:id="2572" w:name="_Toc51873394"/>
      <w:bookmarkStart w:id="2573" w:name="_Toc56517522"/>
      <w:bookmarkStart w:id="2574" w:name="_Toc58594423"/>
      <w:bookmarkStart w:id="2575" w:name="_Toc67685933"/>
      <w:bookmarkStart w:id="2576" w:name="_Toc74993754"/>
      <w:bookmarkStart w:id="2577" w:name="_Toc82716342"/>
      <w:bookmarkStart w:id="2578" w:name="_Toc88818629"/>
      <w:bookmarkStart w:id="2579" w:name="_Toc90650551"/>
      <w:bookmarkStart w:id="2580" w:name="_Toc98506221"/>
      <w:bookmarkStart w:id="2581" w:name="_Toc106639506"/>
      <w:bookmarkStart w:id="2582" w:name="_Toc114779016"/>
      <w:bookmarkStart w:id="2583" w:name="_Toc122096933"/>
      <w:bookmarkStart w:id="2584" w:name="_Toc130844154"/>
      <w:bookmarkStart w:id="2585" w:name="_Toc138411860"/>
      <w:bookmarkStart w:id="2586" w:name="_Toc145956047"/>
      <w:bookmarkStart w:id="2587" w:name="_Toc153887482"/>
      <w:bookmarkStart w:id="2588" w:name="_Toc161905371"/>
      <w:bookmarkStart w:id="2589" w:name="_Toc170209974"/>
      <w:bookmarkStart w:id="2590" w:name="_Toc177550769"/>
      <w:bookmarkStart w:id="2591" w:name="_Toc183624856"/>
      <w:bookmarkStart w:id="2592" w:name="_Toc186726849"/>
      <w:bookmarkStart w:id="2593" w:name="_Toc200620770"/>
      <w:bookmarkStart w:id="2594" w:name="_Toc207787964"/>
      <w:bookmarkStart w:id="2595" w:name="_Toc215062248"/>
      <w:r>
        <w:t>6.1.6.2.1</w:t>
      </w:r>
      <w:r>
        <w:tab/>
        <w:t>Introduction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596" w:name="_Toc20150383"/>
      <w:bookmarkStart w:id="2597" w:name="_Toc25168630"/>
      <w:bookmarkStart w:id="2598" w:name="_Toc27593049"/>
      <w:bookmarkStart w:id="2599" w:name="_Toc34147920"/>
      <w:bookmarkStart w:id="2600" w:name="_Toc36463304"/>
      <w:bookmarkStart w:id="2601" w:name="_Toc43215144"/>
      <w:bookmarkStart w:id="2602" w:name="_Toc45032392"/>
      <w:bookmarkStart w:id="2603" w:name="_Toc49849881"/>
      <w:bookmarkStart w:id="2604" w:name="_Toc51873395"/>
      <w:bookmarkStart w:id="2605" w:name="_Toc56517523"/>
      <w:bookmarkStart w:id="2606" w:name="_Toc58594424"/>
      <w:bookmarkStart w:id="2607" w:name="_Toc67685934"/>
      <w:bookmarkStart w:id="2608" w:name="_Toc74993755"/>
      <w:bookmarkStart w:id="2609" w:name="_Toc82716343"/>
      <w:bookmarkStart w:id="2610" w:name="_Toc88818630"/>
      <w:bookmarkStart w:id="2611" w:name="_Toc90650552"/>
      <w:bookmarkStart w:id="2612" w:name="_Toc98506222"/>
      <w:bookmarkStart w:id="2613" w:name="_Toc106639507"/>
      <w:bookmarkStart w:id="2614" w:name="_Toc114779017"/>
      <w:bookmarkStart w:id="2615" w:name="_Toc122096934"/>
      <w:bookmarkStart w:id="2616" w:name="_Toc130844155"/>
      <w:bookmarkStart w:id="2617" w:name="_Toc138411861"/>
      <w:bookmarkStart w:id="2618" w:name="_Toc145956048"/>
      <w:bookmarkStart w:id="2619" w:name="_Toc153887483"/>
      <w:bookmarkStart w:id="2620" w:name="_Toc161905372"/>
      <w:bookmarkStart w:id="2621" w:name="_Toc170209975"/>
      <w:bookmarkStart w:id="2622" w:name="_Toc177550770"/>
      <w:bookmarkStart w:id="2623" w:name="_Toc183624857"/>
      <w:bookmarkStart w:id="2624" w:name="_Toc186726850"/>
      <w:bookmarkStart w:id="2625" w:name="_Toc200620771"/>
      <w:bookmarkStart w:id="2626" w:name="_Toc207787965"/>
      <w:bookmarkStart w:id="2627" w:name="_Toc215062249"/>
      <w:r>
        <w:lastRenderedPageBreak/>
        <w:t>6.1.6.2.2</w:t>
      </w:r>
      <w:r>
        <w:tab/>
        <w:t>Type: InputData</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
        <w:gridCol w:w="2049"/>
        <w:gridCol w:w="29"/>
        <w:gridCol w:w="1934"/>
        <w:gridCol w:w="29"/>
        <w:gridCol w:w="348"/>
        <w:gridCol w:w="29"/>
        <w:gridCol w:w="1057"/>
        <w:gridCol w:w="29"/>
        <w:gridCol w:w="3977"/>
        <w:gridCol w:w="29"/>
        <w:gridCol w:w="1571"/>
        <w:gridCol w:w="47"/>
      </w:tblGrid>
      <w:tr w:rsidR="00397F48" w:rsidRPr="00FD48E5" w14:paraId="022E9B20" w14:textId="5614FBA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196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3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86"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4006"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600"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1963" w:type="dxa"/>
            <w:gridSpan w:val="2"/>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377" w:type="dxa"/>
            <w:gridSpan w:val="2"/>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1963" w:type="dxa"/>
            <w:gridSpan w:val="2"/>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377" w:type="dxa"/>
            <w:gridSpan w:val="2"/>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600"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1963" w:type="dxa"/>
            <w:gridSpan w:val="2"/>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377" w:type="dxa"/>
            <w:gridSpan w:val="2"/>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600"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1963" w:type="dxa"/>
            <w:gridSpan w:val="2"/>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377" w:type="dxa"/>
            <w:gridSpan w:val="2"/>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1963" w:type="dxa"/>
            <w:gridSpan w:val="2"/>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377" w:type="dxa"/>
            <w:gridSpan w:val="2"/>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600"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1963" w:type="dxa"/>
            <w:gridSpan w:val="2"/>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377" w:type="dxa"/>
            <w:gridSpan w:val="2"/>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0947208" w14:textId="0F181773" w:rsidR="00583869" w:rsidRDefault="000D7C95" w:rsidP="00DE75EC">
            <w:pPr>
              <w:pStyle w:val="TAL"/>
              <w:rPr>
                <w:rFonts w:cs="Arial"/>
                <w:szCs w:val="18"/>
              </w:rPr>
            </w:pPr>
            <w:r>
              <w:t>This IE may present to i</w:t>
            </w:r>
            <w:r w:rsidR="00583869" w:rsidRPr="00B3357E">
              <w:t>ndicate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1963" w:type="dxa"/>
            <w:gridSpan w:val="2"/>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377" w:type="dxa"/>
            <w:gridSpan w:val="2"/>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600"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1963" w:type="dxa"/>
            <w:gridSpan w:val="2"/>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377" w:type="dxa"/>
            <w:gridSpan w:val="2"/>
            <w:tcBorders>
              <w:top w:val="single" w:sz="4" w:space="0" w:color="auto"/>
              <w:left w:val="single" w:sz="4" w:space="0" w:color="auto"/>
              <w:bottom w:val="single" w:sz="4" w:space="0" w:color="auto"/>
              <w:right w:val="single" w:sz="4" w:space="0" w:color="auto"/>
            </w:tcBorders>
          </w:tcPr>
          <w:p w14:paraId="61B99F9C" w14:textId="2A485917" w:rsidR="00583869" w:rsidRDefault="00F22E0E" w:rsidP="00DE75EC">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DE99D8E" w14:textId="5D5DBD42" w:rsidR="00583869" w:rsidRDefault="000D7C95" w:rsidP="00DE75EC">
            <w:pPr>
              <w:pStyle w:val="TAL"/>
              <w:rPr>
                <w:rFonts w:cs="Arial"/>
                <w:szCs w:val="18"/>
              </w:rPr>
            </w:pPr>
            <w:r>
              <w:t>This IE may present to i</w:t>
            </w:r>
            <w:r w:rsidR="00583869" w:rsidRPr="00B3357E">
              <w:t>ndicate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600"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1963" w:type="dxa"/>
            <w:gridSpan w:val="2"/>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377" w:type="dxa"/>
            <w:gridSpan w:val="2"/>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1963" w:type="dxa"/>
            <w:gridSpan w:val="2"/>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600"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1963" w:type="dxa"/>
            <w:gridSpan w:val="2"/>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377" w:type="dxa"/>
            <w:gridSpan w:val="2"/>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600"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1963" w:type="dxa"/>
            <w:gridSpan w:val="2"/>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377" w:type="dxa"/>
            <w:gridSpan w:val="2"/>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600"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1963" w:type="dxa"/>
            <w:gridSpan w:val="2"/>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377" w:type="dxa"/>
            <w:gridSpan w:val="2"/>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600"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1963" w:type="dxa"/>
            <w:gridSpan w:val="2"/>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377" w:type="dxa"/>
            <w:gridSpan w:val="2"/>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83869" w:rsidRPr="00FD48E5" w14:paraId="2D1AB7AF" w14:textId="1920459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3FC883A" w14:textId="77777777" w:rsidR="00583869" w:rsidRDefault="00583869" w:rsidP="00183DF2">
            <w:pPr>
              <w:pStyle w:val="TAL"/>
            </w:pPr>
            <w:r>
              <w:t>lcsServiceType</w:t>
            </w:r>
          </w:p>
        </w:tc>
        <w:tc>
          <w:tcPr>
            <w:tcW w:w="1963" w:type="dxa"/>
            <w:gridSpan w:val="2"/>
            <w:tcBorders>
              <w:top w:val="single" w:sz="4" w:space="0" w:color="auto"/>
              <w:left w:val="single" w:sz="4" w:space="0" w:color="auto"/>
              <w:bottom w:val="single" w:sz="4" w:space="0" w:color="auto"/>
              <w:right w:val="single" w:sz="4" w:space="0" w:color="auto"/>
            </w:tcBorders>
          </w:tcPr>
          <w:p w14:paraId="1A030711" w14:textId="77777777" w:rsidR="00583869" w:rsidRPr="007F4DE4" w:rsidRDefault="00583869" w:rsidP="00183DF2">
            <w:pPr>
              <w:pStyle w:val="TAL"/>
            </w:pPr>
            <w:r>
              <w:t>LcsServiceType</w:t>
            </w:r>
          </w:p>
        </w:tc>
        <w:tc>
          <w:tcPr>
            <w:tcW w:w="377" w:type="dxa"/>
            <w:gridSpan w:val="2"/>
            <w:tcBorders>
              <w:top w:val="single" w:sz="4" w:space="0" w:color="auto"/>
              <w:left w:val="single" w:sz="4" w:space="0" w:color="auto"/>
              <w:bottom w:val="single" w:sz="4" w:space="0" w:color="auto"/>
              <w:right w:val="single" w:sz="4" w:space="0" w:color="auto"/>
            </w:tcBorders>
          </w:tcPr>
          <w:p w14:paraId="0132E388"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184F8F68"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F3D48B2" w14:textId="77777777" w:rsidR="00583869" w:rsidRDefault="00583869" w:rsidP="00183DF2">
            <w:pPr>
              <w:pStyle w:val="TAL"/>
              <w:rPr>
                <w:rFonts w:cs="Arial"/>
                <w:szCs w:val="18"/>
              </w:rPr>
            </w:pPr>
            <w:r>
              <w:rPr>
                <w:rFonts w:cs="Arial"/>
                <w:szCs w:val="18"/>
              </w:rPr>
              <w:t>The LCS service type</w:t>
            </w:r>
          </w:p>
        </w:tc>
        <w:tc>
          <w:tcPr>
            <w:tcW w:w="1600" w:type="dxa"/>
            <w:gridSpan w:val="2"/>
            <w:tcBorders>
              <w:top w:val="single" w:sz="4" w:space="0" w:color="auto"/>
              <w:left w:val="single" w:sz="4" w:space="0" w:color="auto"/>
              <w:bottom w:val="single" w:sz="4" w:space="0" w:color="auto"/>
              <w:right w:val="single" w:sz="4" w:space="0" w:color="auto"/>
            </w:tcBorders>
          </w:tcPr>
          <w:p w14:paraId="0619D181" w14:textId="77777777" w:rsidR="00583869" w:rsidRDefault="00583869" w:rsidP="00183DF2">
            <w:pPr>
              <w:pStyle w:val="TAL"/>
              <w:rPr>
                <w:rFonts w:cs="Arial"/>
                <w:szCs w:val="18"/>
              </w:rPr>
            </w:pPr>
          </w:p>
        </w:tc>
      </w:tr>
      <w:tr w:rsidR="00583869" w:rsidRPr="00FD48E5" w14:paraId="69096E67" w14:textId="2786F5B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057CA7" w14:textId="77777777" w:rsidR="00583869" w:rsidRDefault="00583869" w:rsidP="00183DF2">
            <w:pPr>
              <w:pStyle w:val="TAL"/>
            </w:pPr>
            <w:r>
              <w:t>ldrType</w:t>
            </w:r>
          </w:p>
        </w:tc>
        <w:tc>
          <w:tcPr>
            <w:tcW w:w="1963" w:type="dxa"/>
            <w:gridSpan w:val="2"/>
            <w:tcBorders>
              <w:top w:val="single" w:sz="4" w:space="0" w:color="auto"/>
              <w:left w:val="single" w:sz="4" w:space="0" w:color="auto"/>
              <w:bottom w:val="single" w:sz="4" w:space="0" w:color="auto"/>
              <w:right w:val="single" w:sz="4" w:space="0" w:color="auto"/>
            </w:tcBorders>
          </w:tcPr>
          <w:p w14:paraId="6E8C08D4" w14:textId="77777777" w:rsidR="00583869" w:rsidRDefault="00583869" w:rsidP="00183DF2">
            <w:pPr>
              <w:pStyle w:val="TAL"/>
            </w:pPr>
            <w:r>
              <w:t>LdrType</w:t>
            </w:r>
          </w:p>
        </w:tc>
        <w:tc>
          <w:tcPr>
            <w:tcW w:w="377" w:type="dxa"/>
            <w:gridSpan w:val="2"/>
            <w:tcBorders>
              <w:top w:val="single" w:sz="4" w:space="0" w:color="auto"/>
              <w:left w:val="single" w:sz="4" w:space="0" w:color="auto"/>
              <w:bottom w:val="single" w:sz="4" w:space="0" w:color="auto"/>
              <w:right w:val="single" w:sz="4" w:space="0" w:color="auto"/>
            </w:tcBorders>
          </w:tcPr>
          <w:p w14:paraId="0D3B9817" w14:textId="77777777" w:rsidR="00583869" w:rsidRDefault="00583869" w:rsidP="00183DF2">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2467390"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3CC208C" w14:textId="77777777" w:rsidR="00583869" w:rsidRDefault="00583869" w:rsidP="00183DF2">
            <w:pPr>
              <w:pStyle w:val="TAL"/>
              <w:rPr>
                <w:rFonts w:cs="Arial"/>
                <w:szCs w:val="18"/>
              </w:rPr>
            </w:pPr>
            <w:r>
              <w:rPr>
                <w:rFonts w:cs="Arial"/>
                <w:szCs w:val="18"/>
              </w:rPr>
              <w:t>The type of LDR</w:t>
            </w:r>
          </w:p>
        </w:tc>
        <w:tc>
          <w:tcPr>
            <w:tcW w:w="1600" w:type="dxa"/>
            <w:gridSpan w:val="2"/>
            <w:tcBorders>
              <w:top w:val="single" w:sz="4" w:space="0" w:color="auto"/>
              <w:left w:val="single" w:sz="4" w:space="0" w:color="auto"/>
              <w:bottom w:val="single" w:sz="4" w:space="0" w:color="auto"/>
              <w:right w:val="single" w:sz="4" w:space="0" w:color="auto"/>
            </w:tcBorders>
          </w:tcPr>
          <w:p w14:paraId="7F8D3BA1" w14:textId="77777777" w:rsidR="00583869" w:rsidRDefault="00583869" w:rsidP="00183DF2">
            <w:pPr>
              <w:pStyle w:val="TAL"/>
              <w:rPr>
                <w:rFonts w:cs="Arial"/>
                <w:szCs w:val="18"/>
              </w:rPr>
            </w:pPr>
          </w:p>
        </w:tc>
      </w:tr>
      <w:tr w:rsidR="00583869" w:rsidRPr="00FD48E5" w14:paraId="3833C9FB" w14:textId="68357AA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9DD5390" w14:textId="77777777" w:rsidR="00583869" w:rsidRDefault="00583869" w:rsidP="00183DF2">
            <w:pPr>
              <w:pStyle w:val="TAL"/>
            </w:pPr>
            <w:r>
              <w:t>hgmlcCallBackURI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2ADB959A" w14:textId="77777777" w:rsidR="00583869" w:rsidRDefault="00583869" w:rsidP="00183DF2">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45070A10" w14:textId="77777777" w:rsidR="00583869" w:rsidRDefault="00583869" w:rsidP="00183DF2">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A19EED7" w14:textId="77777777" w:rsidR="00583869" w:rsidRDefault="00583869" w:rsidP="00183DF2">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FEC7E95" w14:textId="77777777" w:rsidR="00583869" w:rsidRDefault="00583869" w:rsidP="00183DF2">
            <w:pPr>
              <w:pStyle w:val="TAL"/>
              <w:rPr>
                <w:rFonts w:cs="Arial"/>
                <w:szCs w:val="18"/>
              </w:rPr>
            </w:pPr>
            <w:r>
              <w:rPr>
                <w:rFonts w:cs="Arial"/>
                <w:szCs w:val="18"/>
              </w:rPr>
              <w:t>Callback URI of the H-GMLC</w:t>
            </w:r>
          </w:p>
          <w:p w14:paraId="7EC0D0C0" w14:textId="77777777" w:rsidR="00583869" w:rsidRDefault="00583869" w:rsidP="00183DF2">
            <w:pPr>
              <w:pStyle w:val="TAL"/>
              <w:rPr>
                <w:rFonts w:cs="Arial"/>
                <w:szCs w:val="18"/>
              </w:rPr>
            </w:pPr>
          </w:p>
          <w:p w14:paraId="2CAD0390" w14:textId="77777777" w:rsidR="00583869" w:rsidRDefault="00583869" w:rsidP="00183DF2">
            <w:pPr>
              <w:pStyle w:val="TAL"/>
            </w:pPr>
            <w:r>
              <w:rPr>
                <w:rFonts w:cs="Arial"/>
                <w:szCs w:val="18"/>
              </w:rPr>
              <w:t xml:space="preserve">It shall be present, if attribute </w:t>
            </w:r>
            <w:r>
              <w:t>LdrType is present.</w:t>
            </w:r>
          </w:p>
          <w:p w14:paraId="03970995" w14:textId="77777777" w:rsidR="0052072E" w:rsidRDefault="0052072E" w:rsidP="0052072E">
            <w:pPr>
              <w:pStyle w:val="TAL"/>
            </w:pPr>
          </w:p>
          <w:p w14:paraId="46153F8C" w14:textId="25FCBB4E" w:rsidR="0052072E" w:rsidRDefault="0052072E" w:rsidP="0052072E">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sidR="00EF1F0A">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5505AB">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66AE8F76" w14:textId="77777777" w:rsidR="00583869" w:rsidRDefault="00583869" w:rsidP="00183DF2">
            <w:pPr>
              <w:pStyle w:val="TAL"/>
              <w:rPr>
                <w:rFonts w:cs="Arial"/>
                <w:szCs w:val="18"/>
              </w:rPr>
            </w:pPr>
          </w:p>
        </w:tc>
      </w:tr>
      <w:tr w:rsidR="00EA5EC6" w:rsidRPr="00FD48E5" w14:paraId="35576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518201" w14:textId="16C5D66C" w:rsidR="00EA5EC6" w:rsidRDefault="00EA5EC6" w:rsidP="00EA5EC6">
            <w:pPr>
              <w:pStyle w:val="TAL"/>
            </w:pPr>
            <w:r>
              <w:t>lirGmlcCallBackUri</w:t>
            </w:r>
          </w:p>
        </w:tc>
        <w:tc>
          <w:tcPr>
            <w:tcW w:w="1963" w:type="dxa"/>
            <w:gridSpan w:val="2"/>
            <w:tcBorders>
              <w:top w:val="single" w:sz="4" w:space="0" w:color="auto"/>
              <w:left w:val="single" w:sz="4" w:space="0" w:color="auto"/>
              <w:bottom w:val="single" w:sz="4" w:space="0" w:color="auto"/>
              <w:right w:val="single" w:sz="4" w:space="0" w:color="auto"/>
            </w:tcBorders>
          </w:tcPr>
          <w:p w14:paraId="45F5150A" w14:textId="3EBFB697" w:rsidR="00EA5EC6" w:rsidRDefault="00EA5EC6" w:rsidP="00EA5EC6">
            <w:pPr>
              <w:pStyle w:val="TAL"/>
            </w:pPr>
            <w:r>
              <w:t>Uri</w:t>
            </w:r>
          </w:p>
        </w:tc>
        <w:tc>
          <w:tcPr>
            <w:tcW w:w="377" w:type="dxa"/>
            <w:gridSpan w:val="2"/>
            <w:tcBorders>
              <w:top w:val="single" w:sz="4" w:space="0" w:color="auto"/>
              <w:left w:val="single" w:sz="4" w:space="0" w:color="auto"/>
              <w:bottom w:val="single" w:sz="4" w:space="0" w:color="auto"/>
              <w:right w:val="single" w:sz="4" w:space="0" w:color="auto"/>
            </w:tcBorders>
          </w:tcPr>
          <w:p w14:paraId="6634EEB5" w14:textId="5BCC9206"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7B679F0" w14:textId="520AE1D8"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06870A5E"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EA5EC6" w:rsidRDefault="00EA5EC6" w:rsidP="00EA5EC6">
            <w:pPr>
              <w:pStyle w:val="TAL"/>
              <w:rPr>
                <w:lang w:eastAsia="zh-CN"/>
              </w:rPr>
            </w:pPr>
          </w:p>
          <w:p w14:paraId="3521B62E" w14:textId="77777777" w:rsidR="00EA5EC6" w:rsidRDefault="00EA5EC6" w:rsidP="00EA5EC6">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50D27821" w14:textId="77777777" w:rsidR="00EA5EC6" w:rsidRDefault="00EA5EC6" w:rsidP="00EA5EC6">
            <w:pPr>
              <w:pStyle w:val="TAL"/>
              <w:rPr>
                <w:rFonts w:cs="Arial"/>
                <w:szCs w:val="18"/>
              </w:rPr>
            </w:pPr>
          </w:p>
        </w:tc>
      </w:tr>
      <w:tr w:rsidR="00EA5EC6" w:rsidRPr="00FD48E5" w14:paraId="7B4F4D53" w14:textId="51C29050"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5D88025" w14:textId="77777777" w:rsidR="00EA5EC6" w:rsidRDefault="00EA5EC6" w:rsidP="00EA5EC6">
            <w:pPr>
              <w:pStyle w:val="TAL"/>
            </w:pPr>
            <w:r>
              <w:rPr>
                <w:rFonts w:hint="eastAsia"/>
                <w:lang w:eastAsia="zh-CN"/>
              </w:rPr>
              <w:t>vgmlcAddress</w:t>
            </w:r>
          </w:p>
        </w:tc>
        <w:tc>
          <w:tcPr>
            <w:tcW w:w="1963" w:type="dxa"/>
            <w:gridSpan w:val="2"/>
            <w:tcBorders>
              <w:top w:val="single" w:sz="4" w:space="0" w:color="auto"/>
              <w:left w:val="single" w:sz="4" w:space="0" w:color="auto"/>
              <w:bottom w:val="single" w:sz="4" w:space="0" w:color="auto"/>
              <w:right w:val="single" w:sz="4" w:space="0" w:color="auto"/>
            </w:tcBorders>
          </w:tcPr>
          <w:p w14:paraId="4DB8DCBD" w14:textId="77777777" w:rsidR="00EA5EC6" w:rsidRDefault="00EA5EC6" w:rsidP="00EA5EC6">
            <w:pPr>
              <w:pStyle w:val="TAL"/>
            </w:pPr>
            <w:r>
              <w:rPr>
                <w:rFonts w:hint="eastAsia"/>
                <w:lang w:eastAsia="zh-CN"/>
              </w:rPr>
              <w:t>Uri</w:t>
            </w:r>
          </w:p>
        </w:tc>
        <w:tc>
          <w:tcPr>
            <w:tcW w:w="377" w:type="dxa"/>
            <w:gridSpan w:val="2"/>
            <w:tcBorders>
              <w:top w:val="single" w:sz="4" w:space="0" w:color="auto"/>
              <w:left w:val="single" w:sz="4" w:space="0" w:color="auto"/>
              <w:bottom w:val="single" w:sz="4" w:space="0" w:color="auto"/>
              <w:right w:val="single" w:sz="4" w:space="0" w:color="auto"/>
            </w:tcBorders>
          </w:tcPr>
          <w:p w14:paraId="47F91B92" w14:textId="77777777"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3AA392DF" w14:textId="77777777" w:rsidR="00EA5EC6" w:rsidRDefault="00EA5EC6" w:rsidP="00EA5EC6">
            <w:pPr>
              <w:pStyle w:val="TAL"/>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0463EE4" w14:textId="77777777" w:rsidR="00EA5EC6" w:rsidRDefault="00EA5EC6" w:rsidP="00EA5EC6">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EA5EC6" w:rsidRDefault="00EA5EC6" w:rsidP="00EA5EC6">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600" w:type="dxa"/>
            <w:gridSpan w:val="2"/>
            <w:tcBorders>
              <w:top w:val="single" w:sz="4" w:space="0" w:color="auto"/>
              <w:left w:val="single" w:sz="4" w:space="0" w:color="auto"/>
              <w:bottom w:val="single" w:sz="4" w:space="0" w:color="auto"/>
              <w:right w:val="single" w:sz="4" w:space="0" w:color="auto"/>
            </w:tcBorders>
          </w:tcPr>
          <w:p w14:paraId="30271CDD" w14:textId="77777777" w:rsidR="00EA5EC6" w:rsidRDefault="00EA5EC6" w:rsidP="00EA5EC6">
            <w:pPr>
              <w:pStyle w:val="TAL"/>
              <w:rPr>
                <w:rFonts w:cs="Arial"/>
                <w:szCs w:val="18"/>
                <w:lang w:eastAsia="zh-CN"/>
              </w:rPr>
            </w:pPr>
          </w:p>
        </w:tc>
      </w:tr>
      <w:tr w:rsidR="00EA5EC6" w:rsidRPr="00FD48E5" w14:paraId="6B1E4218" w14:textId="678B0EE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C565AAC" w14:textId="77777777" w:rsidR="00EA5EC6" w:rsidRDefault="00EA5EC6" w:rsidP="00EA5EC6">
            <w:pPr>
              <w:pStyle w:val="TAL"/>
            </w:pPr>
            <w:r>
              <w:lastRenderedPageBreak/>
              <w:t>ldrReference</w:t>
            </w:r>
          </w:p>
        </w:tc>
        <w:tc>
          <w:tcPr>
            <w:tcW w:w="1963" w:type="dxa"/>
            <w:gridSpan w:val="2"/>
            <w:tcBorders>
              <w:top w:val="single" w:sz="4" w:space="0" w:color="auto"/>
              <w:left w:val="single" w:sz="4" w:space="0" w:color="auto"/>
              <w:bottom w:val="single" w:sz="4" w:space="0" w:color="auto"/>
              <w:right w:val="single" w:sz="4" w:space="0" w:color="auto"/>
            </w:tcBorders>
          </w:tcPr>
          <w:p w14:paraId="07E13328" w14:textId="77777777" w:rsidR="00EA5EC6" w:rsidRDefault="00EA5EC6" w:rsidP="00EA5EC6">
            <w:pPr>
              <w:pStyle w:val="TAL"/>
            </w:pPr>
            <w:r>
              <w:t>LdrReference</w:t>
            </w:r>
          </w:p>
        </w:tc>
        <w:tc>
          <w:tcPr>
            <w:tcW w:w="377" w:type="dxa"/>
            <w:gridSpan w:val="2"/>
            <w:tcBorders>
              <w:top w:val="single" w:sz="4" w:space="0" w:color="auto"/>
              <w:left w:val="single" w:sz="4" w:space="0" w:color="auto"/>
              <w:bottom w:val="single" w:sz="4" w:space="0" w:color="auto"/>
              <w:right w:val="single" w:sz="4" w:space="0" w:color="auto"/>
            </w:tcBorders>
          </w:tcPr>
          <w:p w14:paraId="6574419F"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3806648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4B5ADE" w14:textId="77777777" w:rsidR="00EA5EC6" w:rsidRDefault="00EA5EC6" w:rsidP="00EA5EC6">
            <w:pPr>
              <w:pStyle w:val="TAL"/>
              <w:rPr>
                <w:rFonts w:cs="Arial"/>
                <w:szCs w:val="18"/>
              </w:rPr>
            </w:pPr>
            <w:r>
              <w:rPr>
                <w:rFonts w:cs="Arial"/>
                <w:szCs w:val="18"/>
              </w:rPr>
              <w:t>LDR Reference Number</w:t>
            </w:r>
          </w:p>
          <w:p w14:paraId="2DE9EFF5" w14:textId="77777777" w:rsidR="00EA5EC6" w:rsidRDefault="00EA5EC6" w:rsidP="00EA5EC6">
            <w:pPr>
              <w:pStyle w:val="TAL"/>
              <w:rPr>
                <w:rFonts w:cs="Arial"/>
                <w:szCs w:val="18"/>
              </w:rPr>
            </w:pPr>
          </w:p>
          <w:p w14:paraId="7E0757D6" w14:textId="77777777" w:rsidR="00EA5EC6" w:rsidRDefault="00EA5EC6" w:rsidP="00EA5EC6">
            <w:pPr>
              <w:pStyle w:val="TAL"/>
            </w:pPr>
            <w:r>
              <w:rPr>
                <w:rFonts w:cs="Arial"/>
                <w:szCs w:val="18"/>
              </w:rPr>
              <w:t xml:space="preserve">It shall be present, if attribute </w:t>
            </w:r>
            <w:r>
              <w:t>LdrType is present.</w:t>
            </w:r>
          </w:p>
          <w:p w14:paraId="0A81451B" w14:textId="77777777" w:rsidR="00EA5EC6" w:rsidRDefault="00EA5EC6" w:rsidP="00EA5EC6">
            <w:pPr>
              <w:pStyle w:val="TAL"/>
            </w:pPr>
          </w:p>
          <w:p w14:paraId="02A766C5" w14:textId="0323259D" w:rsidR="00EA5EC6" w:rsidRDefault="00EA5EC6" w:rsidP="00EA5EC6">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sidR="00F149D9">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w:t>
            </w:r>
            <w:r w:rsidR="00270805">
              <w:t>19</w:t>
            </w:r>
            <w:r>
              <w:t>] clause</w:t>
            </w:r>
            <w:r>
              <w:rPr>
                <w:lang w:eastAsia="zh-CN"/>
              </w:rPr>
              <w:t> </w:t>
            </w:r>
            <w:r>
              <w:t>6.1.2</w:t>
            </w:r>
            <w:r w:rsidRPr="00FC185E">
              <w:rPr>
                <w:rFonts w:cs="Arial"/>
                <w:szCs w:val="18"/>
                <w:lang w:eastAsia="zh-CN"/>
              </w:rPr>
              <w:t>.</w:t>
            </w:r>
          </w:p>
        </w:tc>
        <w:tc>
          <w:tcPr>
            <w:tcW w:w="1600" w:type="dxa"/>
            <w:gridSpan w:val="2"/>
            <w:tcBorders>
              <w:top w:val="single" w:sz="4" w:space="0" w:color="auto"/>
              <w:left w:val="single" w:sz="4" w:space="0" w:color="auto"/>
              <w:bottom w:val="single" w:sz="4" w:space="0" w:color="auto"/>
              <w:right w:val="single" w:sz="4" w:space="0" w:color="auto"/>
            </w:tcBorders>
          </w:tcPr>
          <w:p w14:paraId="5CC835E5" w14:textId="77777777" w:rsidR="00EA5EC6" w:rsidRDefault="00EA5EC6" w:rsidP="00EA5EC6">
            <w:pPr>
              <w:pStyle w:val="TAL"/>
              <w:rPr>
                <w:rFonts w:cs="Arial"/>
                <w:szCs w:val="18"/>
              </w:rPr>
            </w:pPr>
          </w:p>
        </w:tc>
      </w:tr>
      <w:tr w:rsidR="00EA5EC6" w:rsidRPr="00FD48E5" w14:paraId="63A64A2A"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9B55315" w14:textId="25B347E1" w:rsidR="00EA5EC6" w:rsidRDefault="00EA5EC6" w:rsidP="00EA5EC6">
            <w:pPr>
              <w:pStyle w:val="TAL"/>
            </w:pPr>
            <w:r>
              <w:rPr>
                <w:lang w:eastAsia="zh-CN"/>
              </w:rPr>
              <w:t>lirReference</w:t>
            </w:r>
          </w:p>
        </w:tc>
        <w:tc>
          <w:tcPr>
            <w:tcW w:w="1963" w:type="dxa"/>
            <w:gridSpan w:val="2"/>
            <w:tcBorders>
              <w:top w:val="single" w:sz="4" w:space="0" w:color="auto"/>
              <w:left w:val="single" w:sz="4" w:space="0" w:color="auto"/>
              <w:bottom w:val="single" w:sz="4" w:space="0" w:color="auto"/>
              <w:right w:val="single" w:sz="4" w:space="0" w:color="auto"/>
            </w:tcBorders>
          </w:tcPr>
          <w:p w14:paraId="5C410FFD" w14:textId="69D95575" w:rsidR="00EA5EC6" w:rsidRDefault="00EA5EC6" w:rsidP="00EA5EC6">
            <w:pPr>
              <w:pStyle w:val="TAL"/>
            </w:pPr>
            <w:r>
              <w:rPr>
                <w:lang w:eastAsia="zh-CN"/>
              </w:rPr>
              <w:t>LirReference</w:t>
            </w:r>
          </w:p>
        </w:tc>
        <w:tc>
          <w:tcPr>
            <w:tcW w:w="377" w:type="dxa"/>
            <w:gridSpan w:val="2"/>
            <w:tcBorders>
              <w:top w:val="single" w:sz="4" w:space="0" w:color="auto"/>
              <w:left w:val="single" w:sz="4" w:space="0" w:color="auto"/>
              <w:bottom w:val="single" w:sz="4" w:space="0" w:color="auto"/>
              <w:right w:val="single" w:sz="4" w:space="0" w:color="auto"/>
            </w:tcBorders>
          </w:tcPr>
          <w:p w14:paraId="470F4210" w14:textId="51B057B9" w:rsidR="00EA5EC6" w:rsidRDefault="00EA5EC6" w:rsidP="00EA5EC6">
            <w:pPr>
              <w:pStyle w:val="TAC"/>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2F6641E5" w14:textId="75223576" w:rsidR="00EA5EC6" w:rsidRDefault="00EA5EC6" w:rsidP="00EA5EC6">
            <w:pPr>
              <w:pStyle w:val="TAL"/>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3C69E73A" w14:textId="77777777" w:rsidR="00EA5EC6" w:rsidRDefault="00EA5EC6" w:rsidP="00EA5EC6">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EA5EC6" w:rsidRDefault="00EA5EC6" w:rsidP="00EA5EC6">
            <w:pPr>
              <w:pStyle w:val="TAL"/>
              <w:rPr>
                <w:lang w:eastAsia="zh-CN"/>
              </w:rPr>
            </w:pPr>
          </w:p>
          <w:p w14:paraId="1E3B65C8" w14:textId="77777777" w:rsidR="00EA5EC6" w:rsidRDefault="00EA5EC6" w:rsidP="00EA5EC6">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EA5EC6" w:rsidRDefault="00EA5EC6" w:rsidP="00EA5EC6">
            <w:pPr>
              <w:pStyle w:val="TAL"/>
              <w:rPr>
                <w:rFonts w:cs="Arial"/>
                <w:szCs w:val="18"/>
              </w:rPr>
            </w:pPr>
          </w:p>
        </w:tc>
        <w:tc>
          <w:tcPr>
            <w:tcW w:w="1600" w:type="dxa"/>
            <w:gridSpan w:val="2"/>
            <w:tcBorders>
              <w:top w:val="single" w:sz="4" w:space="0" w:color="auto"/>
              <w:left w:val="single" w:sz="4" w:space="0" w:color="auto"/>
              <w:bottom w:val="single" w:sz="4" w:space="0" w:color="auto"/>
              <w:right w:val="single" w:sz="4" w:space="0" w:color="auto"/>
            </w:tcBorders>
          </w:tcPr>
          <w:p w14:paraId="2E829BF8" w14:textId="77777777" w:rsidR="00EA5EC6" w:rsidRDefault="00EA5EC6" w:rsidP="00EA5EC6">
            <w:pPr>
              <w:pStyle w:val="TAL"/>
              <w:rPr>
                <w:rFonts w:cs="Arial"/>
                <w:szCs w:val="18"/>
              </w:rPr>
            </w:pPr>
          </w:p>
        </w:tc>
      </w:tr>
      <w:tr w:rsidR="00EA5EC6" w:rsidRPr="00FD48E5" w14:paraId="64D27835" w14:textId="07C87AF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2DA8B36" w14:textId="77777777" w:rsidR="00EA5EC6" w:rsidRDefault="00EA5EC6" w:rsidP="00EA5EC6">
            <w:pPr>
              <w:pStyle w:val="TAL"/>
            </w:pPr>
            <w:r>
              <w:t>periodicEventInfo</w:t>
            </w:r>
          </w:p>
        </w:tc>
        <w:tc>
          <w:tcPr>
            <w:tcW w:w="1963" w:type="dxa"/>
            <w:gridSpan w:val="2"/>
            <w:tcBorders>
              <w:top w:val="single" w:sz="4" w:space="0" w:color="auto"/>
              <w:left w:val="single" w:sz="4" w:space="0" w:color="auto"/>
              <w:bottom w:val="single" w:sz="4" w:space="0" w:color="auto"/>
              <w:right w:val="single" w:sz="4" w:space="0" w:color="auto"/>
            </w:tcBorders>
          </w:tcPr>
          <w:p w14:paraId="151B3DCF" w14:textId="77777777" w:rsidR="00EA5EC6" w:rsidRDefault="00EA5EC6" w:rsidP="00EA5EC6">
            <w:pPr>
              <w:pStyle w:val="TAL"/>
            </w:pPr>
            <w:r>
              <w:t>PeriodicEventInfo</w:t>
            </w:r>
          </w:p>
        </w:tc>
        <w:tc>
          <w:tcPr>
            <w:tcW w:w="377" w:type="dxa"/>
            <w:gridSpan w:val="2"/>
            <w:tcBorders>
              <w:top w:val="single" w:sz="4" w:space="0" w:color="auto"/>
              <w:left w:val="single" w:sz="4" w:space="0" w:color="auto"/>
              <w:bottom w:val="single" w:sz="4" w:space="0" w:color="auto"/>
              <w:right w:val="single" w:sz="4" w:space="0" w:color="auto"/>
            </w:tcBorders>
          </w:tcPr>
          <w:p w14:paraId="511EE19A"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28C1B2A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2F9C788" w14:textId="77777777" w:rsidR="005278CE" w:rsidRDefault="00EA5EC6" w:rsidP="005278CE">
            <w:pPr>
              <w:pStyle w:val="TAL"/>
              <w:rPr>
                <w:rFonts w:cs="Arial"/>
                <w:szCs w:val="18"/>
              </w:rPr>
            </w:pPr>
            <w:r>
              <w:rPr>
                <w:rFonts w:cs="Arial"/>
                <w:szCs w:val="18"/>
              </w:rPr>
              <w:t>Information for periodic event reporting</w:t>
            </w:r>
            <w:r w:rsidR="005278CE">
              <w:rPr>
                <w:rFonts w:cs="Arial"/>
                <w:szCs w:val="18"/>
              </w:rPr>
              <w:t>.</w:t>
            </w:r>
          </w:p>
          <w:p w14:paraId="29EF851D" w14:textId="332D8BCD" w:rsidR="00EA5EC6" w:rsidRDefault="005278CE" w:rsidP="005278CE">
            <w:pPr>
              <w:pStyle w:val="TAL"/>
              <w:rPr>
                <w:rFonts w:cs="Arial"/>
                <w:szCs w:val="18"/>
              </w:rPr>
            </w:pPr>
            <w:r>
              <w:rPr>
                <w:rFonts w:cs="Arial"/>
                <w:szCs w:val="18"/>
                <w:lang w:eastAsia="zh-CN"/>
              </w:rPr>
              <w:t>This IE shall be present when ldrType is set to "PERIODIC".</w:t>
            </w:r>
          </w:p>
        </w:tc>
        <w:tc>
          <w:tcPr>
            <w:tcW w:w="1600" w:type="dxa"/>
            <w:gridSpan w:val="2"/>
            <w:tcBorders>
              <w:top w:val="single" w:sz="4" w:space="0" w:color="auto"/>
              <w:left w:val="single" w:sz="4" w:space="0" w:color="auto"/>
              <w:bottom w:val="single" w:sz="4" w:space="0" w:color="auto"/>
              <w:right w:val="single" w:sz="4" w:space="0" w:color="auto"/>
            </w:tcBorders>
          </w:tcPr>
          <w:p w14:paraId="312146D8" w14:textId="77777777" w:rsidR="00EA5EC6" w:rsidRDefault="00EA5EC6" w:rsidP="00EA5EC6">
            <w:pPr>
              <w:pStyle w:val="TAL"/>
              <w:rPr>
                <w:rFonts w:cs="Arial"/>
                <w:szCs w:val="18"/>
              </w:rPr>
            </w:pPr>
          </w:p>
        </w:tc>
      </w:tr>
      <w:tr w:rsidR="00EA5EC6" w:rsidRPr="00FD48E5" w14:paraId="2CEC059C" w14:textId="64A7976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5A7ED0" w14:textId="77777777" w:rsidR="00EA5EC6" w:rsidRDefault="00EA5EC6" w:rsidP="00EA5EC6">
            <w:pPr>
              <w:pStyle w:val="TAL"/>
            </w:pPr>
            <w:r>
              <w:t>areaEventInfo</w:t>
            </w:r>
          </w:p>
        </w:tc>
        <w:tc>
          <w:tcPr>
            <w:tcW w:w="1963" w:type="dxa"/>
            <w:gridSpan w:val="2"/>
            <w:tcBorders>
              <w:top w:val="single" w:sz="4" w:space="0" w:color="auto"/>
              <w:left w:val="single" w:sz="4" w:space="0" w:color="auto"/>
              <w:bottom w:val="single" w:sz="4" w:space="0" w:color="auto"/>
              <w:right w:val="single" w:sz="4" w:space="0" w:color="auto"/>
            </w:tcBorders>
          </w:tcPr>
          <w:p w14:paraId="1FBFF18B" w14:textId="77777777" w:rsidR="00EA5EC6" w:rsidRDefault="00EA5EC6" w:rsidP="00EA5EC6">
            <w:pPr>
              <w:pStyle w:val="TAL"/>
            </w:pPr>
            <w:r>
              <w:t>AreaEventInfo</w:t>
            </w:r>
          </w:p>
        </w:tc>
        <w:tc>
          <w:tcPr>
            <w:tcW w:w="377" w:type="dxa"/>
            <w:gridSpan w:val="2"/>
            <w:tcBorders>
              <w:top w:val="single" w:sz="4" w:space="0" w:color="auto"/>
              <w:left w:val="single" w:sz="4" w:space="0" w:color="auto"/>
              <w:bottom w:val="single" w:sz="4" w:space="0" w:color="auto"/>
              <w:right w:val="single" w:sz="4" w:space="0" w:color="auto"/>
            </w:tcBorders>
          </w:tcPr>
          <w:p w14:paraId="21A21E44"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636FD6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2E0DD60C" w14:textId="77777777" w:rsidR="008D57EA" w:rsidRDefault="00EA5EC6" w:rsidP="008D57EA">
            <w:pPr>
              <w:pStyle w:val="TAL"/>
              <w:rPr>
                <w:rFonts w:cs="Arial"/>
                <w:szCs w:val="18"/>
                <w:lang w:eastAsia="zh-CN"/>
              </w:rPr>
            </w:pPr>
            <w:r>
              <w:rPr>
                <w:rFonts w:cs="Arial"/>
                <w:szCs w:val="18"/>
              </w:rPr>
              <w:t>Information for area event reporting</w:t>
            </w:r>
            <w:r w:rsidR="008D57EA">
              <w:rPr>
                <w:rFonts w:cs="Arial"/>
                <w:szCs w:val="18"/>
                <w:lang w:eastAsia="zh-CN"/>
              </w:rPr>
              <w:t>.</w:t>
            </w:r>
          </w:p>
          <w:p w14:paraId="547523D2" w14:textId="63D95151" w:rsidR="00EA5EC6" w:rsidRDefault="008D57EA" w:rsidP="008D57EA">
            <w:pPr>
              <w:pStyle w:val="TAL"/>
              <w:rPr>
                <w:rFonts w:cs="Arial"/>
                <w:szCs w:val="18"/>
              </w:rPr>
            </w:pPr>
            <w:r>
              <w:rPr>
                <w:rFonts w:cs="Arial"/>
                <w:szCs w:val="18"/>
                <w:lang w:eastAsia="zh-CN"/>
              </w:rPr>
              <w:t>This IE shall be present when ldrType is set to "ENTERING_INTO_AREA", "LEAVING_FROM_AREA" or "BEING_INSIDE_AREA".</w:t>
            </w:r>
          </w:p>
        </w:tc>
        <w:tc>
          <w:tcPr>
            <w:tcW w:w="1600" w:type="dxa"/>
            <w:gridSpan w:val="2"/>
            <w:tcBorders>
              <w:top w:val="single" w:sz="4" w:space="0" w:color="auto"/>
              <w:left w:val="single" w:sz="4" w:space="0" w:color="auto"/>
              <w:bottom w:val="single" w:sz="4" w:space="0" w:color="auto"/>
              <w:right w:val="single" w:sz="4" w:space="0" w:color="auto"/>
            </w:tcBorders>
          </w:tcPr>
          <w:p w14:paraId="0C67F01C" w14:textId="77777777" w:rsidR="00EA5EC6" w:rsidRDefault="00EA5EC6" w:rsidP="00EA5EC6">
            <w:pPr>
              <w:pStyle w:val="TAL"/>
              <w:rPr>
                <w:rFonts w:cs="Arial"/>
                <w:szCs w:val="18"/>
              </w:rPr>
            </w:pPr>
          </w:p>
        </w:tc>
      </w:tr>
      <w:tr w:rsidR="00EA5EC6" w:rsidRPr="00FD48E5" w14:paraId="4E39159D" w14:textId="0A7323AA"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59FEEBC" w14:textId="77777777" w:rsidR="00EA5EC6" w:rsidRDefault="00EA5EC6" w:rsidP="00EA5EC6">
            <w:pPr>
              <w:pStyle w:val="TAL"/>
            </w:pPr>
            <w:r>
              <w:t>motionEventInfo</w:t>
            </w:r>
          </w:p>
        </w:tc>
        <w:tc>
          <w:tcPr>
            <w:tcW w:w="1963" w:type="dxa"/>
            <w:gridSpan w:val="2"/>
            <w:tcBorders>
              <w:top w:val="single" w:sz="4" w:space="0" w:color="auto"/>
              <w:left w:val="single" w:sz="4" w:space="0" w:color="auto"/>
              <w:bottom w:val="single" w:sz="4" w:space="0" w:color="auto"/>
              <w:right w:val="single" w:sz="4" w:space="0" w:color="auto"/>
            </w:tcBorders>
          </w:tcPr>
          <w:p w14:paraId="1396A3ED" w14:textId="77777777" w:rsidR="00EA5EC6" w:rsidRDefault="00EA5EC6" w:rsidP="00EA5EC6">
            <w:pPr>
              <w:pStyle w:val="TAL"/>
            </w:pPr>
            <w:r>
              <w:t>MotionEventInfo</w:t>
            </w:r>
          </w:p>
        </w:tc>
        <w:tc>
          <w:tcPr>
            <w:tcW w:w="377" w:type="dxa"/>
            <w:gridSpan w:val="2"/>
            <w:tcBorders>
              <w:top w:val="single" w:sz="4" w:space="0" w:color="auto"/>
              <w:left w:val="single" w:sz="4" w:space="0" w:color="auto"/>
              <w:bottom w:val="single" w:sz="4" w:space="0" w:color="auto"/>
              <w:right w:val="single" w:sz="4" w:space="0" w:color="auto"/>
            </w:tcBorders>
          </w:tcPr>
          <w:p w14:paraId="151B77DE"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59D23F09"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1E04457" w14:textId="77777777" w:rsidR="004D0174" w:rsidRDefault="00EA5EC6" w:rsidP="004D0174">
            <w:pPr>
              <w:pStyle w:val="TAL"/>
              <w:rPr>
                <w:rFonts w:cs="Arial"/>
                <w:szCs w:val="18"/>
                <w:lang w:eastAsia="zh-CN"/>
              </w:rPr>
            </w:pPr>
            <w:r>
              <w:rPr>
                <w:rFonts w:cs="Arial"/>
                <w:szCs w:val="18"/>
              </w:rPr>
              <w:t>Information for motion event reporting</w:t>
            </w:r>
            <w:r w:rsidR="004D0174">
              <w:rPr>
                <w:rFonts w:cs="Arial"/>
                <w:szCs w:val="18"/>
                <w:lang w:eastAsia="zh-CN"/>
              </w:rPr>
              <w:t>.</w:t>
            </w:r>
          </w:p>
          <w:p w14:paraId="71C92FBB" w14:textId="03AA97C0" w:rsidR="00EA5EC6" w:rsidRDefault="004D0174" w:rsidP="004D0174">
            <w:pPr>
              <w:pStyle w:val="TAL"/>
              <w:rPr>
                <w:rFonts w:cs="Arial"/>
                <w:szCs w:val="18"/>
              </w:rPr>
            </w:pPr>
            <w:r>
              <w:rPr>
                <w:rFonts w:cs="Arial"/>
                <w:szCs w:val="18"/>
                <w:lang w:eastAsia="zh-CN"/>
              </w:rPr>
              <w:t>This IE shall be present when ldrType is set to "MOTION".</w:t>
            </w:r>
          </w:p>
        </w:tc>
        <w:tc>
          <w:tcPr>
            <w:tcW w:w="1600" w:type="dxa"/>
            <w:gridSpan w:val="2"/>
            <w:tcBorders>
              <w:top w:val="single" w:sz="4" w:space="0" w:color="auto"/>
              <w:left w:val="single" w:sz="4" w:space="0" w:color="auto"/>
              <w:bottom w:val="single" w:sz="4" w:space="0" w:color="auto"/>
              <w:right w:val="single" w:sz="4" w:space="0" w:color="auto"/>
            </w:tcBorders>
          </w:tcPr>
          <w:p w14:paraId="7E2BDACA" w14:textId="77777777" w:rsidR="00EA5EC6" w:rsidRDefault="00EA5EC6" w:rsidP="00EA5EC6">
            <w:pPr>
              <w:pStyle w:val="TAL"/>
              <w:rPr>
                <w:rFonts w:cs="Arial"/>
                <w:szCs w:val="18"/>
              </w:rPr>
            </w:pPr>
          </w:p>
        </w:tc>
      </w:tr>
      <w:tr w:rsidR="00EA5EC6" w:rsidRPr="00FD48E5" w14:paraId="14CB45D0" w14:textId="737573C3"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EFF0B76" w14:textId="77777777" w:rsidR="00EA5EC6" w:rsidRDefault="00EA5EC6" w:rsidP="00EA5EC6">
            <w:pPr>
              <w:pStyle w:val="TAL"/>
            </w:pPr>
            <w:r>
              <w:t>reportingAccessTypes</w:t>
            </w:r>
          </w:p>
        </w:tc>
        <w:tc>
          <w:tcPr>
            <w:tcW w:w="1963" w:type="dxa"/>
            <w:gridSpan w:val="2"/>
            <w:tcBorders>
              <w:top w:val="single" w:sz="4" w:space="0" w:color="auto"/>
              <w:left w:val="single" w:sz="4" w:space="0" w:color="auto"/>
              <w:bottom w:val="single" w:sz="4" w:space="0" w:color="auto"/>
              <w:right w:val="single" w:sz="4" w:space="0" w:color="auto"/>
            </w:tcBorders>
          </w:tcPr>
          <w:p w14:paraId="1967AF7F" w14:textId="27919CC3" w:rsidR="00EA5EC6" w:rsidRDefault="00EA5EC6" w:rsidP="00EA5EC6">
            <w:pPr>
              <w:pStyle w:val="TAL"/>
            </w:pPr>
            <w:r>
              <w:t>array(ReportingAccessType)</w:t>
            </w:r>
          </w:p>
        </w:tc>
        <w:tc>
          <w:tcPr>
            <w:tcW w:w="377" w:type="dxa"/>
            <w:gridSpan w:val="2"/>
            <w:tcBorders>
              <w:top w:val="single" w:sz="4" w:space="0" w:color="auto"/>
              <w:left w:val="single" w:sz="4" w:space="0" w:color="auto"/>
              <w:bottom w:val="single" w:sz="4" w:space="0" w:color="auto"/>
              <w:right w:val="single" w:sz="4" w:space="0" w:color="auto"/>
            </w:tcBorders>
          </w:tcPr>
          <w:p w14:paraId="39C457E7"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C6D1EAC" w14:textId="1837B444"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413E7996" w14:textId="77777777" w:rsidR="00EA5EC6" w:rsidRDefault="00EA5EC6" w:rsidP="00EA5EC6">
            <w:pPr>
              <w:pStyle w:val="TAL"/>
              <w:rPr>
                <w:rFonts w:cs="Arial"/>
                <w:szCs w:val="18"/>
              </w:rPr>
            </w:pPr>
            <w:r>
              <w:rPr>
                <w:rFonts w:cs="Arial"/>
                <w:szCs w:val="18"/>
              </w:rPr>
              <w:t>Allowed access types for event reporting</w:t>
            </w:r>
          </w:p>
        </w:tc>
        <w:tc>
          <w:tcPr>
            <w:tcW w:w="1600" w:type="dxa"/>
            <w:gridSpan w:val="2"/>
            <w:tcBorders>
              <w:top w:val="single" w:sz="4" w:space="0" w:color="auto"/>
              <w:left w:val="single" w:sz="4" w:space="0" w:color="auto"/>
              <w:bottom w:val="single" w:sz="4" w:space="0" w:color="auto"/>
              <w:right w:val="single" w:sz="4" w:space="0" w:color="auto"/>
            </w:tcBorders>
          </w:tcPr>
          <w:p w14:paraId="7BE6EDC2" w14:textId="77777777" w:rsidR="00EA5EC6" w:rsidRDefault="00EA5EC6" w:rsidP="00EA5EC6">
            <w:pPr>
              <w:pStyle w:val="TAL"/>
              <w:rPr>
                <w:rFonts w:cs="Arial"/>
                <w:szCs w:val="18"/>
              </w:rPr>
            </w:pPr>
          </w:p>
        </w:tc>
      </w:tr>
      <w:tr w:rsidR="00EA5EC6" w:rsidRPr="00FD48E5" w14:paraId="1B9BFA5D" w14:textId="653C174C"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5541F9A1" w14:textId="77777777" w:rsidR="00EA5EC6" w:rsidRDefault="00EA5EC6" w:rsidP="00EA5EC6">
            <w:pPr>
              <w:pStyle w:val="TAL"/>
            </w:pPr>
            <w:r>
              <w:rPr>
                <w:rFonts w:hint="eastAsia"/>
                <w:lang w:eastAsia="zh-CN"/>
              </w:rPr>
              <w:t>u</w:t>
            </w:r>
            <w:r>
              <w:rPr>
                <w:lang w:eastAsia="zh-CN"/>
              </w:rPr>
              <w:t>eConnectivityStates</w:t>
            </w:r>
          </w:p>
        </w:tc>
        <w:tc>
          <w:tcPr>
            <w:tcW w:w="1963" w:type="dxa"/>
            <w:gridSpan w:val="2"/>
            <w:tcBorders>
              <w:top w:val="single" w:sz="4" w:space="0" w:color="auto"/>
              <w:left w:val="single" w:sz="4" w:space="0" w:color="auto"/>
              <w:bottom w:val="single" w:sz="4" w:space="0" w:color="auto"/>
              <w:right w:val="single" w:sz="4" w:space="0" w:color="auto"/>
            </w:tcBorders>
          </w:tcPr>
          <w:p w14:paraId="5F1270C0" w14:textId="77777777" w:rsidR="00EA5EC6" w:rsidRDefault="00EA5EC6" w:rsidP="00EA5EC6">
            <w:pPr>
              <w:pStyle w:val="TAL"/>
            </w:pPr>
            <w:r>
              <w:rPr>
                <w:lang w:eastAsia="zh-CN"/>
              </w:rPr>
              <w:t>array(UeConnectivityState)</w:t>
            </w:r>
          </w:p>
        </w:tc>
        <w:tc>
          <w:tcPr>
            <w:tcW w:w="377" w:type="dxa"/>
            <w:gridSpan w:val="2"/>
            <w:tcBorders>
              <w:top w:val="single" w:sz="4" w:space="0" w:color="auto"/>
              <w:left w:val="single" w:sz="4" w:space="0" w:color="auto"/>
              <w:bottom w:val="single" w:sz="4" w:space="0" w:color="auto"/>
              <w:right w:val="single" w:sz="4" w:space="0" w:color="auto"/>
            </w:tcBorders>
          </w:tcPr>
          <w:p w14:paraId="617C58BB" w14:textId="77777777" w:rsidR="00EA5EC6" w:rsidRDefault="00EA5EC6" w:rsidP="00EA5EC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A64D5BF" w14:textId="77777777"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0968FC19" w14:textId="77777777" w:rsidR="00EA5EC6" w:rsidRDefault="00EA5EC6" w:rsidP="00EA5EC6">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600" w:type="dxa"/>
            <w:gridSpan w:val="2"/>
            <w:tcBorders>
              <w:top w:val="single" w:sz="4" w:space="0" w:color="auto"/>
              <w:left w:val="single" w:sz="4" w:space="0" w:color="auto"/>
              <w:bottom w:val="single" w:sz="4" w:space="0" w:color="auto"/>
              <w:right w:val="single" w:sz="4" w:space="0" w:color="auto"/>
            </w:tcBorders>
          </w:tcPr>
          <w:p w14:paraId="4D56A722" w14:textId="77777777" w:rsidR="00EA5EC6" w:rsidRDefault="00EA5EC6" w:rsidP="00EA5EC6">
            <w:pPr>
              <w:pStyle w:val="TAL"/>
              <w:rPr>
                <w:rFonts w:cs="Arial"/>
                <w:szCs w:val="18"/>
                <w:lang w:eastAsia="zh-CN"/>
              </w:rPr>
            </w:pPr>
          </w:p>
        </w:tc>
      </w:tr>
      <w:tr w:rsidR="00EA5EC6" w:rsidRPr="00FD48E5" w14:paraId="64A40BB5" w14:textId="1056AC1B"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9E08CDD" w14:textId="77777777" w:rsidR="00EA5EC6" w:rsidRDefault="00EA5EC6" w:rsidP="00EA5EC6">
            <w:pPr>
              <w:pStyle w:val="TAL"/>
              <w:rPr>
                <w:lang w:eastAsia="zh-CN"/>
              </w:rPr>
            </w:pPr>
            <w:r>
              <w:rPr>
                <w:lang w:eastAsia="zh-CN"/>
              </w:rPr>
              <w:t>u</w:t>
            </w:r>
            <w:r w:rsidRPr="0031710B">
              <w:rPr>
                <w:lang w:eastAsia="zh-CN"/>
              </w:rPr>
              <w:t>eLocationServiceInd</w:t>
            </w:r>
          </w:p>
        </w:tc>
        <w:tc>
          <w:tcPr>
            <w:tcW w:w="1963" w:type="dxa"/>
            <w:gridSpan w:val="2"/>
            <w:tcBorders>
              <w:top w:val="single" w:sz="4" w:space="0" w:color="auto"/>
              <w:left w:val="single" w:sz="4" w:space="0" w:color="auto"/>
              <w:bottom w:val="single" w:sz="4" w:space="0" w:color="auto"/>
              <w:right w:val="single" w:sz="4" w:space="0" w:color="auto"/>
            </w:tcBorders>
          </w:tcPr>
          <w:p w14:paraId="4688D446" w14:textId="77777777" w:rsidR="00EA5EC6" w:rsidRDefault="00EA5EC6" w:rsidP="00EA5EC6">
            <w:pPr>
              <w:pStyle w:val="TAL"/>
              <w:rPr>
                <w:lang w:eastAsia="zh-CN"/>
              </w:rPr>
            </w:pPr>
            <w:r w:rsidRPr="0031710B">
              <w:rPr>
                <w:lang w:eastAsia="zh-CN"/>
              </w:rPr>
              <w:t>UeLocationServiceInd</w:t>
            </w:r>
          </w:p>
        </w:tc>
        <w:tc>
          <w:tcPr>
            <w:tcW w:w="377" w:type="dxa"/>
            <w:gridSpan w:val="2"/>
            <w:tcBorders>
              <w:top w:val="single" w:sz="4" w:space="0" w:color="auto"/>
              <w:left w:val="single" w:sz="4" w:space="0" w:color="auto"/>
              <w:bottom w:val="single" w:sz="4" w:space="0" w:color="auto"/>
              <w:right w:val="single" w:sz="4" w:space="0" w:color="auto"/>
            </w:tcBorders>
          </w:tcPr>
          <w:p w14:paraId="0A44610B"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7C4B8DC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98B00A1" w14:textId="77777777" w:rsidR="00EA5EC6" w:rsidRDefault="00EA5EC6" w:rsidP="00EA5EC6">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600" w:type="dxa"/>
            <w:gridSpan w:val="2"/>
            <w:tcBorders>
              <w:top w:val="single" w:sz="4" w:space="0" w:color="auto"/>
              <w:left w:val="single" w:sz="4" w:space="0" w:color="auto"/>
              <w:bottom w:val="single" w:sz="4" w:space="0" w:color="auto"/>
              <w:right w:val="single" w:sz="4" w:space="0" w:color="auto"/>
            </w:tcBorders>
          </w:tcPr>
          <w:p w14:paraId="681538BC" w14:textId="77777777" w:rsidR="00EA5EC6" w:rsidRDefault="00EA5EC6" w:rsidP="00EA5EC6">
            <w:pPr>
              <w:pStyle w:val="TAL"/>
              <w:rPr>
                <w:rFonts w:cs="Arial"/>
                <w:szCs w:val="18"/>
                <w:lang w:eastAsia="zh-CN"/>
              </w:rPr>
            </w:pPr>
          </w:p>
        </w:tc>
      </w:tr>
      <w:tr w:rsidR="00EA5EC6" w:rsidRPr="00FD48E5" w14:paraId="49DC1F31" w14:textId="112E759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79ED0BEB" w14:textId="0D1183AF" w:rsidR="00EA5EC6" w:rsidRDefault="00EA5EC6" w:rsidP="00EA5EC6">
            <w:pPr>
              <w:pStyle w:val="TAL"/>
              <w:rPr>
                <w:lang w:eastAsia="zh-CN"/>
              </w:rPr>
            </w:pPr>
            <w:r>
              <w:rPr>
                <w:rFonts w:hint="eastAsia"/>
                <w:lang w:eastAsia="zh-CN"/>
              </w:rPr>
              <w:t>moAssistanceDataType</w:t>
            </w:r>
            <w:r>
              <w:rPr>
                <w:lang w:eastAsia="zh-CN"/>
              </w:rPr>
              <w:t>s</w:t>
            </w:r>
          </w:p>
        </w:tc>
        <w:tc>
          <w:tcPr>
            <w:tcW w:w="1963" w:type="dxa"/>
            <w:gridSpan w:val="2"/>
            <w:tcBorders>
              <w:top w:val="single" w:sz="4" w:space="0" w:color="auto"/>
              <w:left w:val="single" w:sz="4" w:space="0" w:color="auto"/>
              <w:bottom w:val="single" w:sz="4" w:space="0" w:color="auto"/>
              <w:right w:val="single" w:sz="4" w:space="0" w:color="auto"/>
            </w:tcBorders>
          </w:tcPr>
          <w:p w14:paraId="15EF4125" w14:textId="73F59954" w:rsidR="00EA5EC6" w:rsidRPr="0031710B" w:rsidRDefault="00EA5EC6" w:rsidP="00EA5EC6">
            <w:pPr>
              <w:pStyle w:val="TAL"/>
              <w:rPr>
                <w:lang w:eastAsia="zh-CN"/>
              </w:rPr>
            </w:pPr>
            <w:r w:rsidRPr="005D42E1">
              <w:t>LcsBroadcastAssistanceTypesData</w:t>
            </w:r>
          </w:p>
        </w:tc>
        <w:tc>
          <w:tcPr>
            <w:tcW w:w="377" w:type="dxa"/>
            <w:gridSpan w:val="2"/>
            <w:tcBorders>
              <w:top w:val="single" w:sz="4" w:space="0" w:color="auto"/>
              <w:left w:val="single" w:sz="4" w:space="0" w:color="auto"/>
              <w:bottom w:val="single" w:sz="4" w:space="0" w:color="auto"/>
              <w:right w:val="single" w:sz="4" w:space="0" w:color="auto"/>
            </w:tcBorders>
          </w:tcPr>
          <w:p w14:paraId="16A2DBEC" w14:textId="300813AB" w:rsidR="00EA5EC6"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0DB980C" w14:textId="40E74D2E"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364B764" w14:textId="0488B12F"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600" w:type="dxa"/>
            <w:gridSpan w:val="2"/>
            <w:tcBorders>
              <w:top w:val="single" w:sz="4" w:space="0" w:color="auto"/>
              <w:left w:val="single" w:sz="4" w:space="0" w:color="auto"/>
              <w:bottom w:val="single" w:sz="4" w:space="0" w:color="auto"/>
              <w:right w:val="single" w:sz="4" w:space="0" w:color="auto"/>
            </w:tcBorders>
          </w:tcPr>
          <w:p w14:paraId="3E61EDE8" w14:textId="77777777" w:rsidR="00EA5EC6" w:rsidRDefault="00EA5EC6" w:rsidP="00EA5EC6">
            <w:pPr>
              <w:pStyle w:val="TAL"/>
              <w:rPr>
                <w:rFonts w:cs="Arial"/>
                <w:szCs w:val="18"/>
                <w:lang w:eastAsia="zh-CN"/>
              </w:rPr>
            </w:pPr>
          </w:p>
        </w:tc>
      </w:tr>
      <w:tr w:rsidR="00EA5EC6" w:rsidRPr="00FD48E5" w14:paraId="0C132131" w14:textId="4DF0C52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4621C43" w14:textId="77777777" w:rsidR="00EA5EC6" w:rsidRDefault="00EA5EC6" w:rsidP="00EA5EC6">
            <w:pPr>
              <w:pStyle w:val="TAL"/>
              <w:rPr>
                <w:lang w:eastAsia="zh-CN"/>
              </w:rPr>
            </w:pPr>
            <w:r>
              <w:rPr>
                <w:rFonts w:hint="eastAsia"/>
                <w:lang w:eastAsia="zh-CN"/>
              </w:rPr>
              <w:t>l</w:t>
            </w:r>
            <w:r>
              <w:rPr>
                <w:lang w:eastAsia="zh-CN"/>
              </w:rPr>
              <w:t>ppMessage</w:t>
            </w:r>
          </w:p>
        </w:tc>
        <w:tc>
          <w:tcPr>
            <w:tcW w:w="1963" w:type="dxa"/>
            <w:gridSpan w:val="2"/>
            <w:tcBorders>
              <w:top w:val="single" w:sz="4" w:space="0" w:color="auto"/>
              <w:left w:val="single" w:sz="4" w:space="0" w:color="auto"/>
              <w:bottom w:val="single" w:sz="4" w:space="0" w:color="auto"/>
              <w:right w:val="single" w:sz="4" w:space="0" w:color="auto"/>
            </w:tcBorders>
          </w:tcPr>
          <w:p w14:paraId="42E2F355" w14:textId="77777777" w:rsidR="00EA5EC6" w:rsidRDefault="00EA5EC6" w:rsidP="00EA5EC6">
            <w:pPr>
              <w:pStyle w:val="TAL"/>
              <w:rPr>
                <w:lang w:eastAsia="zh-CN"/>
              </w:rPr>
            </w:pPr>
            <w:r w:rsidRPr="003B2883">
              <w:t>RefToBinaryData</w:t>
            </w:r>
          </w:p>
        </w:tc>
        <w:tc>
          <w:tcPr>
            <w:tcW w:w="377" w:type="dxa"/>
            <w:gridSpan w:val="2"/>
            <w:tcBorders>
              <w:top w:val="single" w:sz="4" w:space="0" w:color="auto"/>
              <w:left w:val="single" w:sz="4" w:space="0" w:color="auto"/>
              <w:bottom w:val="single" w:sz="4" w:space="0" w:color="auto"/>
              <w:right w:val="single" w:sz="4" w:space="0" w:color="auto"/>
            </w:tcBorders>
          </w:tcPr>
          <w:p w14:paraId="179DD82D" w14:textId="77777777"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1D7AF717" w14:textId="77777777" w:rsidR="00EA5EC6" w:rsidRDefault="00EA5EC6" w:rsidP="00EA5EC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075925A" w14:textId="70327F04" w:rsidR="00EA5EC6" w:rsidRDefault="00EA5EC6" w:rsidP="00EA5EC6">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EA5EC6" w:rsidRDefault="00EA5EC6" w:rsidP="00EA5EC6">
            <w:pPr>
              <w:pStyle w:val="TAL"/>
              <w:rPr>
                <w:rFonts w:cs="Arial"/>
                <w:szCs w:val="18"/>
                <w:lang w:eastAsia="zh-CN"/>
              </w:rPr>
            </w:pPr>
            <w:r>
              <w:rPr>
                <w:rFonts w:cs="Arial"/>
                <w:szCs w:val="18"/>
                <w:lang w:eastAsia="zh-CN"/>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28C779C0" w14:textId="77777777" w:rsidR="00EA5EC6" w:rsidRDefault="00EA5EC6" w:rsidP="00EA5EC6">
            <w:pPr>
              <w:pStyle w:val="TAL"/>
              <w:rPr>
                <w:rFonts w:cs="Arial"/>
                <w:szCs w:val="18"/>
                <w:lang w:eastAsia="zh-CN"/>
              </w:rPr>
            </w:pPr>
          </w:p>
        </w:tc>
      </w:tr>
      <w:tr w:rsidR="00EA5EC6" w:rsidRPr="00FD48E5" w14:paraId="6C91DABC"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0BE53AC" w14:textId="07F4F6D5" w:rsidR="00EA5EC6" w:rsidRDefault="00EA5EC6" w:rsidP="00EA5EC6">
            <w:pPr>
              <w:pStyle w:val="TAL"/>
              <w:rPr>
                <w:lang w:eastAsia="zh-CN"/>
              </w:rPr>
            </w:pPr>
            <w:r>
              <w:rPr>
                <w:rFonts w:hint="eastAsia"/>
                <w:lang w:eastAsia="zh-CN"/>
              </w:rPr>
              <w:t>l</w:t>
            </w:r>
            <w:r>
              <w:rPr>
                <w:lang w:eastAsia="zh-CN"/>
              </w:rPr>
              <w:t>ppMessageExt</w:t>
            </w:r>
          </w:p>
        </w:tc>
        <w:tc>
          <w:tcPr>
            <w:tcW w:w="1963" w:type="dxa"/>
            <w:gridSpan w:val="2"/>
            <w:tcBorders>
              <w:top w:val="single" w:sz="4" w:space="0" w:color="auto"/>
              <w:left w:val="single" w:sz="4" w:space="0" w:color="auto"/>
              <w:bottom w:val="single" w:sz="4" w:space="0" w:color="auto"/>
              <w:right w:val="single" w:sz="4" w:space="0" w:color="auto"/>
            </w:tcBorders>
          </w:tcPr>
          <w:p w14:paraId="609CC752" w14:textId="5BAE06BE" w:rsidR="00EA5EC6" w:rsidRPr="003B2883" w:rsidRDefault="00EA5EC6" w:rsidP="00EA5EC6">
            <w:pPr>
              <w:pStyle w:val="TAL"/>
            </w:pPr>
            <w:r>
              <w:t>array(</w:t>
            </w:r>
            <w:r w:rsidRPr="003B2883">
              <w:t>RefToBinaryData</w:t>
            </w:r>
            <w:r>
              <w:t>)</w:t>
            </w:r>
          </w:p>
        </w:tc>
        <w:tc>
          <w:tcPr>
            <w:tcW w:w="377" w:type="dxa"/>
            <w:gridSpan w:val="2"/>
            <w:tcBorders>
              <w:top w:val="single" w:sz="4" w:space="0" w:color="auto"/>
              <w:left w:val="single" w:sz="4" w:space="0" w:color="auto"/>
              <w:bottom w:val="single" w:sz="4" w:space="0" w:color="auto"/>
              <w:right w:val="single" w:sz="4" w:space="0" w:color="auto"/>
            </w:tcBorders>
          </w:tcPr>
          <w:p w14:paraId="79978CD2" w14:textId="3E459E29" w:rsidR="00EA5EC6" w:rsidRDefault="00EA5EC6" w:rsidP="00EA5EC6">
            <w:pPr>
              <w:pStyle w:val="TAC"/>
            </w:pPr>
            <w:r>
              <w:t>C</w:t>
            </w:r>
          </w:p>
        </w:tc>
        <w:tc>
          <w:tcPr>
            <w:tcW w:w="1086" w:type="dxa"/>
            <w:gridSpan w:val="2"/>
            <w:tcBorders>
              <w:top w:val="single" w:sz="4" w:space="0" w:color="auto"/>
              <w:left w:val="single" w:sz="4" w:space="0" w:color="auto"/>
              <w:bottom w:val="single" w:sz="4" w:space="0" w:color="auto"/>
              <w:right w:val="single" w:sz="4" w:space="0" w:color="auto"/>
            </w:tcBorders>
          </w:tcPr>
          <w:p w14:paraId="4602540B" w14:textId="0FD15D65" w:rsidR="00EA5EC6" w:rsidRDefault="00EA5EC6" w:rsidP="00EA5EC6">
            <w:pPr>
              <w:pStyle w:val="TAL"/>
            </w:pPr>
            <w:r>
              <w:t>1..N</w:t>
            </w:r>
          </w:p>
        </w:tc>
        <w:tc>
          <w:tcPr>
            <w:tcW w:w="4006" w:type="dxa"/>
            <w:gridSpan w:val="2"/>
            <w:tcBorders>
              <w:top w:val="single" w:sz="4" w:space="0" w:color="auto"/>
              <w:left w:val="single" w:sz="4" w:space="0" w:color="auto"/>
              <w:bottom w:val="single" w:sz="4" w:space="0" w:color="auto"/>
              <w:right w:val="single" w:sz="4" w:space="0" w:color="auto"/>
            </w:tcBorders>
          </w:tcPr>
          <w:p w14:paraId="6DF89EA4" w14:textId="11162EBC" w:rsidR="00EA5EC6" w:rsidRDefault="00EA5EC6" w:rsidP="00EA5EC6">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sidR="00FD70FA">
              <w:rPr>
                <w:rFonts w:cs="Arial"/>
                <w:szCs w:val="18"/>
              </w:rPr>
              <w:t>i</w:t>
            </w:r>
            <w:r>
              <w:rPr>
                <w:rFonts w:cs="Arial"/>
                <w:szCs w:val="18"/>
              </w:rPr>
              <w:t xml:space="preserve">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EA5EC6" w:rsidRDefault="00EA5EC6" w:rsidP="00EA5EC6">
            <w:pPr>
              <w:pStyle w:val="TAL"/>
              <w:rPr>
                <w:rFonts w:cs="Arial"/>
                <w:szCs w:val="18"/>
                <w:lang w:eastAsia="zh-CN"/>
              </w:rPr>
            </w:pPr>
            <w:r>
              <w:rPr>
                <w:rFonts w:cs="Arial"/>
                <w:szCs w:val="18"/>
              </w:rPr>
              <w:t>(NOTE 5)</w:t>
            </w:r>
          </w:p>
        </w:tc>
        <w:tc>
          <w:tcPr>
            <w:tcW w:w="1600" w:type="dxa"/>
            <w:gridSpan w:val="2"/>
            <w:tcBorders>
              <w:top w:val="single" w:sz="4" w:space="0" w:color="auto"/>
              <w:left w:val="single" w:sz="4" w:space="0" w:color="auto"/>
              <w:bottom w:val="single" w:sz="4" w:space="0" w:color="auto"/>
              <w:right w:val="single" w:sz="4" w:space="0" w:color="auto"/>
            </w:tcBorders>
          </w:tcPr>
          <w:p w14:paraId="70684E54" w14:textId="77777777" w:rsidR="00EA5EC6" w:rsidRDefault="00EA5EC6" w:rsidP="00EA5EC6">
            <w:pPr>
              <w:pStyle w:val="TAL"/>
              <w:rPr>
                <w:rFonts w:cs="Arial"/>
                <w:szCs w:val="18"/>
                <w:lang w:eastAsia="zh-CN"/>
              </w:rPr>
            </w:pPr>
          </w:p>
        </w:tc>
      </w:tr>
      <w:tr w:rsidR="00EA5EC6" w:rsidRPr="00FD48E5" w14:paraId="3AC8433C" w14:textId="079690C5"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5DA37E" w14:textId="624923E8" w:rsidR="00EA5EC6" w:rsidRDefault="00EA5EC6" w:rsidP="00EA5EC6">
            <w:pPr>
              <w:pStyle w:val="TAL"/>
              <w:rPr>
                <w:lang w:eastAsia="zh-CN"/>
              </w:rPr>
            </w:pPr>
            <w:r>
              <w:t>supportedFeatures</w:t>
            </w:r>
          </w:p>
        </w:tc>
        <w:tc>
          <w:tcPr>
            <w:tcW w:w="1963" w:type="dxa"/>
            <w:gridSpan w:val="2"/>
            <w:tcBorders>
              <w:top w:val="single" w:sz="4" w:space="0" w:color="auto"/>
              <w:left w:val="single" w:sz="4" w:space="0" w:color="auto"/>
              <w:bottom w:val="single" w:sz="4" w:space="0" w:color="auto"/>
              <w:right w:val="single" w:sz="4" w:space="0" w:color="auto"/>
            </w:tcBorders>
          </w:tcPr>
          <w:p w14:paraId="4155F95B" w14:textId="2AF367C8" w:rsidR="00EA5EC6" w:rsidRPr="003B2883" w:rsidRDefault="00EA5EC6" w:rsidP="00EA5EC6">
            <w:pPr>
              <w:pStyle w:val="TAL"/>
            </w:pPr>
            <w:r>
              <w:t>SupportedFeatures</w:t>
            </w:r>
          </w:p>
        </w:tc>
        <w:tc>
          <w:tcPr>
            <w:tcW w:w="377" w:type="dxa"/>
            <w:gridSpan w:val="2"/>
            <w:tcBorders>
              <w:top w:val="single" w:sz="4" w:space="0" w:color="auto"/>
              <w:left w:val="single" w:sz="4" w:space="0" w:color="auto"/>
              <w:bottom w:val="single" w:sz="4" w:space="0" w:color="auto"/>
              <w:right w:val="single" w:sz="4" w:space="0" w:color="auto"/>
            </w:tcBorders>
          </w:tcPr>
          <w:p w14:paraId="1A4BF712" w14:textId="56E1233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F522D4D" w14:textId="16101034"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EA0D2EA" w14:textId="5C2A8E20" w:rsidR="00EA5EC6" w:rsidRDefault="00EA5EC6" w:rsidP="00EA5EC6">
            <w:pPr>
              <w:pStyle w:val="TAL"/>
              <w:rPr>
                <w:rFonts w:cs="Arial"/>
                <w:szCs w:val="18"/>
                <w:lang w:eastAsia="zh-CN"/>
              </w:rPr>
            </w:pPr>
            <w:r w:rsidRPr="00421444">
              <w:t xml:space="preserve">This IE shall be present if at least one </w:t>
            </w:r>
            <w:r>
              <w:t xml:space="preserve">feature defined in </w:t>
            </w:r>
            <w:r w:rsidR="00D307CD">
              <w:t>clause 6</w:t>
            </w:r>
            <w:r>
              <w:t>.1.9</w:t>
            </w:r>
            <w:r w:rsidRPr="00421444">
              <w:t xml:space="preserve"> is supported.</w:t>
            </w:r>
          </w:p>
        </w:tc>
        <w:tc>
          <w:tcPr>
            <w:tcW w:w="1600" w:type="dxa"/>
            <w:gridSpan w:val="2"/>
            <w:tcBorders>
              <w:top w:val="single" w:sz="4" w:space="0" w:color="auto"/>
              <w:left w:val="single" w:sz="4" w:space="0" w:color="auto"/>
              <w:bottom w:val="single" w:sz="4" w:space="0" w:color="auto"/>
              <w:right w:val="single" w:sz="4" w:space="0" w:color="auto"/>
            </w:tcBorders>
          </w:tcPr>
          <w:p w14:paraId="363C9D20" w14:textId="77777777" w:rsidR="00EA5EC6" w:rsidRPr="00421444" w:rsidRDefault="00EA5EC6" w:rsidP="00EA5EC6">
            <w:pPr>
              <w:pStyle w:val="TAL"/>
            </w:pPr>
          </w:p>
        </w:tc>
      </w:tr>
      <w:tr w:rsidR="00EA5EC6" w:rsidRPr="00FD48E5" w14:paraId="1B872F39" w14:textId="4E649A02"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1A8D7DED" w14:textId="38F4C1EC" w:rsidR="00EA5EC6" w:rsidRDefault="00EA5EC6" w:rsidP="00EA5EC6">
            <w:pPr>
              <w:pStyle w:val="TAL"/>
            </w:pPr>
            <w:r>
              <w:t>ue</w:t>
            </w:r>
            <w:r>
              <w:rPr>
                <w:rFonts w:hint="eastAsia"/>
                <w:lang w:eastAsia="zh-CN"/>
              </w:rPr>
              <w:t>Positioning</w:t>
            </w:r>
            <w:r>
              <w:t>Cap</w:t>
            </w:r>
          </w:p>
        </w:tc>
        <w:tc>
          <w:tcPr>
            <w:tcW w:w="1963" w:type="dxa"/>
            <w:gridSpan w:val="2"/>
            <w:tcBorders>
              <w:top w:val="single" w:sz="4" w:space="0" w:color="auto"/>
              <w:left w:val="single" w:sz="4" w:space="0" w:color="auto"/>
              <w:bottom w:val="single" w:sz="4" w:space="0" w:color="auto"/>
              <w:right w:val="single" w:sz="4" w:space="0" w:color="auto"/>
            </w:tcBorders>
          </w:tcPr>
          <w:p w14:paraId="4124B328" w14:textId="0BC470BC" w:rsidR="00EA5EC6" w:rsidRDefault="00EA5EC6" w:rsidP="00EA5EC6">
            <w:pPr>
              <w:pStyle w:val="TAL"/>
            </w:pPr>
            <w:r w:rsidRPr="007F4DE4">
              <w:t>U</w:t>
            </w:r>
            <w:r>
              <w:t>e</w:t>
            </w:r>
            <w:r>
              <w:rPr>
                <w:rFonts w:hint="eastAsia"/>
                <w:lang w:eastAsia="zh-CN"/>
              </w:rPr>
              <w:t>Positioning</w:t>
            </w:r>
            <w:r w:rsidRPr="007F4DE4">
              <w:t>Capabilit</w:t>
            </w:r>
            <w:r>
              <w:rPr>
                <w:rFonts w:hint="eastAsia"/>
                <w:lang w:eastAsia="zh-CN"/>
              </w:rPr>
              <w:t>ies</w:t>
            </w:r>
          </w:p>
        </w:tc>
        <w:tc>
          <w:tcPr>
            <w:tcW w:w="377" w:type="dxa"/>
            <w:gridSpan w:val="2"/>
            <w:tcBorders>
              <w:top w:val="single" w:sz="4" w:space="0" w:color="auto"/>
              <w:left w:val="single" w:sz="4" w:space="0" w:color="auto"/>
              <w:bottom w:val="single" w:sz="4" w:space="0" w:color="auto"/>
              <w:right w:val="single" w:sz="4" w:space="0" w:color="auto"/>
            </w:tcBorders>
          </w:tcPr>
          <w:p w14:paraId="37F9D901" w14:textId="7D8553EE" w:rsidR="00EA5EC6" w:rsidRDefault="00EA5EC6" w:rsidP="00EA5EC6">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0706BC2E" w14:textId="0A259BEA" w:rsidR="00EA5EC6" w:rsidRDefault="00EA5EC6" w:rsidP="00EA5EC6">
            <w:pPr>
              <w:pStyle w:val="TAL"/>
              <w:rPr>
                <w:lang w:eastAsia="zh-CN"/>
              </w:rPr>
            </w:pPr>
            <w:r>
              <w:rPr>
                <w:lang w:eastAsia="zh-CN"/>
              </w:rPr>
              <w:t>0..</w:t>
            </w:r>
            <w:r>
              <w:rPr>
                <w:rFonts w:hint="eastAsia"/>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286DE8C2" w14:textId="73C09F9F" w:rsidR="00EA5EC6" w:rsidRPr="00421444" w:rsidRDefault="00EA5EC6" w:rsidP="00EA5EC6">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600" w:type="dxa"/>
            <w:gridSpan w:val="2"/>
            <w:tcBorders>
              <w:top w:val="single" w:sz="4" w:space="0" w:color="auto"/>
              <w:left w:val="single" w:sz="4" w:space="0" w:color="auto"/>
              <w:bottom w:val="single" w:sz="4" w:space="0" w:color="auto"/>
              <w:right w:val="single" w:sz="4" w:space="0" w:color="auto"/>
            </w:tcBorders>
          </w:tcPr>
          <w:p w14:paraId="04752036" w14:textId="77777777" w:rsidR="00EA5EC6" w:rsidRDefault="00EA5EC6" w:rsidP="00EA5EC6">
            <w:pPr>
              <w:pStyle w:val="TAL"/>
              <w:rPr>
                <w:rFonts w:cs="Arial"/>
                <w:szCs w:val="18"/>
              </w:rPr>
            </w:pPr>
          </w:p>
        </w:tc>
      </w:tr>
      <w:tr w:rsidR="00EA5EC6" w:rsidRPr="00FD48E5" w14:paraId="3E969603" w14:textId="1C617729"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7F67647" w14:textId="1857C289" w:rsidR="00EA5EC6" w:rsidRDefault="00EA5EC6" w:rsidP="00EA5EC6">
            <w:pPr>
              <w:pStyle w:val="TAL"/>
            </w:pPr>
            <w:r>
              <w:t>tnapId</w:t>
            </w:r>
          </w:p>
        </w:tc>
        <w:tc>
          <w:tcPr>
            <w:tcW w:w="1963" w:type="dxa"/>
            <w:gridSpan w:val="2"/>
            <w:tcBorders>
              <w:top w:val="single" w:sz="4" w:space="0" w:color="auto"/>
              <w:left w:val="single" w:sz="4" w:space="0" w:color="auto"/>
              <w:bottom w:val="single" w:sz="4" w:space="0" w:color="auto"/>
              <w:right w:val="single" w:sz="4" w:space="0" w:color="auto"/>
            </w:tcBorders>
          </w:tcPr>
          <w:p w14:paraId="552465D2" w14:textId="79CEC9EC" w:rsidR="00EA5EC6" w:rsidRDefault="00EA5EC6" w:rsidP="00EA5EC6">
            <w:pPr>
              <w:pStyle w:val="TAL"/>
              <w:rPr>
                <w:lang w:eastAsia="zh-CN"/>
              </w:rPr>
            </w:pPr>
            <w:r>
              <w:rPr>
                <w:lang w:val="en-US"/>
              </w:rPr>
              <w:t>Tn</w:t>
            </w:r>
            <w:r w:rsidRPr="00F11966">
              <w:rPr>
                <w:lang w:val="en-US"/>
              </w:rPr>
              <w:t>apId</w:t>
            </w:r>
          </w:p>
        </w:tc>
        <w:tc>
          <w:tcPr>
            <w:tcW w:w="377" w:type="dxa"/>
            <w:gridSpan w:val="2"/>
            <w:tcBorders>
              <w:top w:val="single" w:sz="4" w:space="0" w:color="auto"/>
              <w:left w:val="single" w:sz="4" w:space="0" w:color="auto"/>
              <w:bottom w:val="single" w:sz="4" w:space="0" w:color="auto"/>
              <w:right w:val="single" w:sz="4" w:space="0" w:color="auto"/>
            </w:tcBorders>
          </w:tcPr>
          <w:p w14:paraId="706315EF" w14:textId="0D255FDE"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44D5A34" w14:textId="6DDB884F"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1A09358A" w14:textId="46D7D928" w:rsidR="00EA5EC6" w:rsidRDefault="00EA5EC6" w:rsidP="00EA5EC6">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EA5EC6" w:rsidRDefault="00EA5EC6" w:rsidP="00EA5EC6">
            <w:pPr>
              <w:pStyle w:val="TAL"/>
            </w:pPr>
          </w:p>
          <w:p w14:paraId="468A316A" w14:textId="338486A8"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62251491" w14:textId="77777777" w:rsidR="00EA5EC6" w:rsidRDefault="00EA5EC6" w:rsidP="00EA5EC6">
            <w:pPr>
              <w:pStyle w:val="TAL"/>
              <w:rPr>
                <w:rFonts w:cs="Arial"/>
                <w:szCs w:val="18"/>
                <w:lang w:eastAsia="zh-CN"/>
              </w:rPr>
            </w:pPr>
          </w:p>
        </w:tc>
      </w:tr>
      <w:tr w:rsidR="00EA5EC6" w:rsidRPr="00FD48E5" w14:paraId="2D5C8469" w14:textId="4392F31D"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3687D570" w14:textId="7E2E98B2" w:rsidR="00EA5EC6" w:rsidRDefault="00EA5EC6" w:rsidP="00EA5EC6">
            <w:pPr>
              <w:pStyle w:val="TAL"/>
            </w:pPr>
            <w:r>
              <w:t>twapId</w:t>
            </w:r>
          </w:p>
        </w:tc>
        <w:tc>
          <w:tcPr>
            <w:tcW w:w="1963" w:type="dxa"/>
            <w:gridSpan w:val="2"/>
            <w:tcBorders>
              <w:top w:val="single" w:sz="4" w:space="0" w:color="auto"/>
              <w:left w:val="single" w:sz="4" w:space="0" w:color="auto"/>
              <w:bottom w:val="single" w:sz="4" w:space="0" w:color="auto"/>
              <w:right w:val="single" w:sz="4" w:space="0" w:color="auto"/>
            </w:tcBorders>
          </w:tcPr>
          <w:p w14:paraId="1413F8AA" w14:textId="5CA4D14F" w:rsidR="00EA5EC6" w:rsidRDefault="00EA5EC6" w:rsidP="00EA5EC6">
            <w:pPr>
              <w:pStyle w:val="TAL"/>
              <w:rPr>
                <w:lang w:eastAsia="zh-CN"/>
              </w:rPr>
            </w:pPr>
            <w:r>
              <w:rPr>
                <w:lang w:val="en-US"/>
              </w:rPr>
              <w:t>T</w:t>
            </w:r>
            <w:r w:rsidRPr="00F11966">
              <w:rPr>
                <w:lang w:val="en-US"/>
              </w:rPr>
              <w:t>wapId</w:t>
            </w:r>
          </w:p>
        </w:tc>
        <w:tc>
          <w:tcPr>
            <w:tcW w:w="377" w:type="dxa"/>
            <w:gridSpan w:val="2"/>
            <w:tcBorders>
              <w:top w:val="single" w:sz="4" w:space="0" w:color="auto"/>
              <w:left w:val="single" w:sz="4" w:space="0" w:color="auto"/>
              <w:bottom w:val="single" w:sz="4" w:space="0" w:color="auto"/>
              <w:right w:val="single" w:sz="4" w:space="0" w:color="auto"/>
            </w:tcBorders>
          </w:tcPr>
          <w:p w14:paraId="5D375677" w14:textId="39FEAC3A" w:rsidR="00EA5EC6" w:rsidRDefault="00EA5EC6" w:rsidP="00EA5EC6">
            <w:pPr>
              <w:pStyle w:val="TAC"/>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2EFD02BA" w14:textId="7A21EF74"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2EC32CD" w14:textId="77777777" w:rsidR="00EA5EC6" w:rsidRDefault="00EA5EC6" w:rsidP="00EA5EC6">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EA5EC6" w:rsidRDefault="00EA5EC6" w:rsidP="00EA5EC6">
            <w:pPr>
              <w:pStyle w:val="TAL"/>
              <w:rPr>
                <w:rFonts w:cs="Arial"/>
                <w:szCs w:val="18"/>
              </w:rPr>
            </w:pPr>
            <w:r>
              <w:t>This IE may be present for non-3GPP access.</w:t>
            </w:r>
          </w:p>
        </w:tc>
        <w:tc>
          <w:tcPr>
            <w:tcW w:w="1600" w:type="dxa"/>
            <w:gridSpan w:val="2"/>
            <w:tcBorders>
              <w:top w:val="single" w:sz="4" w:space="0" w:color="auto"/>
              <w:left w:val="single" w:sz="4" w:space="0" w:color="auto"/>
              <w:bottom w:val="single" w:sz="4" w:space="0" w:color="auto"/>
              <w:right w:val="single" w:sz="4" w:space="0" w:color="auto"/>
            </w:tcBorders>
          </w:tcPr>
          <w:p w14:paraId="778583B6" w14:textId="77777777" w:rsidR="00EA5EC6" w:rsidRDefault="00EA5EC6" w:rsidP="00EA5EC6">
            <w:pPr>
              <w:pStyle w:val="TAL"/>
              <w:rPr>
                <w:rFonts w:cs="Arial"/>
                <w:szCs w:val="18"/>
                <w:lang w:eastAsia="zh-CN"/>
              </w:rPr>
            </w:pPr>
          </w:p>
        </w:tc>
      </w:tr>
      <w:tr w:rsidR="00EA5EC6" w:rsidRPr="00FD48E5" w14:paraId="6CDD858D"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2F3FF0ED" w14:textId="672BE515" w:rsidR="00EA5EC6" w:rsidRDefault="00EA5EC6" w:rsidP="00EA5EC6">
            <w:pPr>
              <w:pStyle w:val="TAL"/>
            </w:pPr>
            <w:r>
              <w:t>ueCountryDetInd</w:t>
            </w:r>
          </w:p>
        </w:tc>
        <w:tc>
          <w:tcPr>
            <w:tcW w:w="1963" w:type="dxa"/>
            <w:gridSpan w:val="2"/>
            <w:tcBorders>
              <w:top w:val="single" w:sz="4" w:space="0" w:color="auto"/>
              <w:left w:val="single" w:sz="4" w:space="0" w:color="auto"/>
              <w:bottom w:val="single" w:sz="4" w:space="0" w:color="auto"/>
              <w:right w:val="single" w:sz="4" w:space="0" w:color="auto"/>
            </w:tcBorders>
          </w:tcPr>
          <w:p w14:paraId="430A907C" w14:textId="1A004826" w:rsidR="00EA5EC6" w:rsidRDefault="00EA5EC6" w:rsidP="00EA5EC6">
            <w:pPr>
              <w:pStyle w:val="TAL"/>
              <w:rPr>
                <w:lang w:val="en-US"/>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0755C8F8" w14:textId="17DCAB68" w:rsidR="00EA5EC6" w:rsidRDefault="00EA5EC6" w:rsidP="00EA5EC6">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010B7AB6" w14:textId="07A860D8" w:rsidR="00EA5EC6" w:rsidRDefault="00EA5EC6" w:rsidP="00EA5EC6">
            <w:pPr>
              <w:pStyle w:val="TAL"/>
              <w:rPr>
                <w:lang w:eastAsia="zh-CN"/>
              </w:rPr>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306F3677" w14:textId="79491271" w:rsidR="00EA5EC6" w:rsidRDefault="00EA5EC6" w:rsidP="00EA5EC6">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600" w:type="dxa"/>
            <w:gridSpan w:val="2"/>
            <w:tcBorders>
              <w:top w:val="single" w:sz="4" w:space="0" w:color="auto"/>
              <w:left w:val="single" w:sz="4" w:space="0" w:color="auto"/>
              <w:bottom w:val="single" w:sz="4" w:space="0" w:color="auto"/>
              <w:right w:val="single" w:sz="4" w:space="0" w:color="auto"/>
            </w:tcBorders>
          </w:tcPr>
          <w:p w14:paraId="35893C5D" w14:textId="1C0A2F85" w:rsidR="00EA5EC6" w:rsidRDefault="00EA5EC6" w:rsidP="00EA5EC6">
            <w:pPr>
              <w:pStyle w:val="TAL"/>
              <w:rPr>
                <w:rFonts w:cs="Arial"/>
                <w:szCs w:val="18"/>
                <w:lang w:eastAsia="zh-CN"/>
              </w:rPr>
            </w:pPr>
            <w:r>
              <w:rPr>
                <w:rFonts w:cs="Arial"/>
                <w:szCs w:val="18"/>
                <w:lang w:eastAsia="zh-CN"/>
              </w:rPr>
              <w:t>SAT</w:t>
            </w:r>
          </w:p>
        </w:tc>
      </w:tr>
      <w:tr w:rsidR="00EA5EC6" w:rsidRPr="00FD48E5" w14:paraId="33619DEF"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0E1518FA" w14:textId="418AAB6B" w:rsidR="00EA5EC6" w:rsidRDefault="00EA5EC6" w:rsidP="00EA5EC6">
            <w:pPr>
              <w:pStyle w:val="TAL"/>
            </w:pPr>
            <w:r>
              <w:rPr>
                <w:rFonts w:hint="eastAsia"/>
                <w:lang w:eastAsia="zh-CN"/>
              </w:rPr>
              <w:t>scheduledLocTime</w:t>
            </w:r>
          </w:p>
        </w:tc>
        <w:tc>
          <w:tcPr>
            <w:tcW w:w="1963" w:type="dxa"/>
            <w:gridSpan w:val="2"/>
            <w:tcBorders>
              <w:top w:val="single" w:sz="4" w:space="0" w:color="auto"/>
              <w:left w:val="single" w:sz="4" w:space="0" w:color="auto"/>
              <w:bottom w:val="single" w:sz="4" w:space="0" w:color="auto"/>
              <w:right w:val="single" w:sz="4" w:space="0" w:color="auto"/>
            </w:tcBorders>
          </w:tcPr>
          <w:p w14:paraId="5A6BDE8C" w14:textId="7FDEFC50" w:rsidR="00EA5EC6" w:rsidRDefault="00EA5EC6" w:rsidP="00EA5EC6">
            <w:pPr>
              <w:pStyle w:val="TAL"/>
            </w:pPr>
            <w:r>
              <w:rPr>
                <w:rFonts w:hint="eastAsia"/>
                <w:lang w:eastAsia="zh-CN"/>
              </w:rPr>
              <w:t>DateTime</w:t>
            </w:r>
          </w:p>
        </w:tc>
        <w:tc>
          <w:tcPr>
            <w:tcW w:w="377" w:type="dxa"/>
            <w:gridSpan w:val="2"/>
            <w:tcBorders>
              <w:top w:val="single" w:sz="4" w:space="0" w:color="auto"/>
              <w:left w:val="single" w:sz="4" w:space="0" w:color="auto"/>
              <w:bottom w:val="single" w:sz="4" w:space="0" w:color="auto"/>
              <w:right w:val="single" w:sz="4" w:space="0" w:color="auto"/>
            </w:tcBorders>
          </w:tcPr>
          <w:p w14:paraId="774595BF" w14:textId="28827E1A" w:rsidR="00EA5EC6" w:rsidRDefault="00EA5EC6" w:rsidP="00EA5EC6">
            <w:pPr>
              <w:pStyle w:val="TAC"/>
              <w:rPr>
                <w:lang w:eastAsia="zh-CN"/>
              </w:rPr>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38EA803" w14:textId="312C7ACC" w:rsidR="00EA5EC6" w:rsidRDefault="00EA5EC6" w:rsidP="00EA5EC6">
            <w:pPr>
              <w:pStyle w:val="TAL"/>
              <w:rPr>
                <w:lang w:eastAsia="zh-CN"/>
              </w:rPr>
            </w:pPr>
            <w:r>
              <w:rPr>
                <w:rFonts w:hint="eastAsia"/>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52D05D05" w14:textId="76215FD0" w:rsidR="00EA5EC6" w:rsidRDefault="00EA5EC6" w:rsidP="00EA5EC6">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sidR="005D1D51">
              <w:rPr>
                <w:lang w:eastAsia="zh-CN"/>
              </w:rPr>
              <w:t xml:space="preserve"> </w:t>
            </w:r>
            <w:r w:rsidR="005D1D51">
              <w:rPr>
                <w:rFonts w:cs="Arial"/>
                <w:szCs w:val="18"/>
              </w:rPr>
              <w:t>(in UTC)</w:t>
            </w:r>
            <w:r>
              <w:rPr>
                <w:rFonts w:hint="eastAsia"/>
                <w:lang w:eastAsia="zh-CN"/>
              </w:rPr>
              <w:t xml:space="preserve"> that the UE needs to be located.</w:t>
            </w:r>
          </w:p>
        </w:tc>
        <w:tc>
          <w:tcPr>
            <w:tcW w:w="1600" w:type="dxa"/>
            <w:gridSpan w:val="2"/>
            <w:tcBorders>
              <w:top w:val="single" w:sz="4" w:space="0" w:color="auto"/>
              <w:left w:val="single" w:sz="4" w:space="0" w:color="auto"/>
              <w:bottom w:val="single" w:sz="4" w:space="0" w:color="auto"/>
              <w:right w:val="single" w:sz="4" w:space="0" w:color="auto"/>
            </w:tcBorders>
          </w:tcPr>
          <w:p w14:paraId="1E8D722B" w14:textId="77777777" w:rsidR="00EA5EC6" w:rsidRDefault="00EA5EC6" w:rsidP="00EA5EC6">
            <w:pPr>
              <w:pStyle w:val="TAL"/>
              <w:rPr>
                <w:rFonts w:cs="Arial"/>
                <w:szCs w:val="18"/>
                <w:lang w:eastAsia="zh-CN"/>
              </w:rPr>
            </w:pPr>
          </w:p>
        </w:tc>
      </w:tr>
      <w:tr w:rsidR="00EA5EC6" w:rsidRPr="00FD48E5" w14:paraId="4ADC7448" w14:textId="77777777" w:rsidTr="00926796">
        <w:trPr>
          <w:gridAfter w:val="1"/>
          <w:wAfter w:w="47" w:type="dxa"/>
          <w:jc w:val="center"/>
        </w:trPr>
        <w:tc>
          <w:tcPr>
            <w:tcW w:w="2083" w:type="dxa"/>
            <w:gridSpan w:val="2"/>
            <w:tcBorders>
              <w:top w:val="single" w:sz="4" w:space="0" w:color="auto"/>
              <w:left w:val="single" w:sz="4" w:space="0" w:color="auto"/>
              <w:bottom w:val="single" w:sz="4" w:space="0" w:color="auto"/>
              <w:right w:val="single" w:sz="4" w:space="0" w:color="auto"/>
            </w:tcBorders>
          </w:tcPr>
          <w:p w14:paraId="44321DA7" w14:textId="5FBA7955" w:rsidR="00EA5EC6" w:rsidRDefault="00EA5EC6" w:rsidP="00EA5EC6">
            <w:pPr>
              <w:pStyle w:val="TAL"/>
              <w:rPr>
                <w:lang w:eastAsia="zh-CN"/>
              </w:rPr>
            </w:pPr>
            <w:r>
              <w:rPr>
                <w:rFonts w:hint="eastAsia"/>
                <w:lang w:eastAsia="zh-CN"/>
              </w:rPr>
              <w:lastRenderedPageBreak/>
              <w:t>r</w:t>
            </w:r>
            <w:r>
              <w:rPr>
                <w:lang w:eastAsia="zh-CN"/>
              </w:rPr>
              <w:t>eliableLocReq</w:t>
            </w:r>
          </w:p>
        </w:tc>
        <w:tc>
          <w:tcPr>
            <w:tcW w:w="1963" w:type="dxa"/>
            <w:gridSpan w:val="2"/>
            <w:tcBorders>
              <w:top w:val="single" w:sz="4" w:space="0" w:color="auto"/>
              <w:left w:val="single" w:sz="4" w:space="0" w:color="auto"/>
              <w:bottom w:val="single" w:sz="4" w:space="0" w:color="auto"/>
              <w:right w:val="single" w:sz="4" w:space="0" w:color="auto"/>
            </w:tcBorders>
          </w:tcPr>
          <w:p w14:paraId="51A870C6" w14:textId="0FCD94CA" w:rsidR="00EA5EC6" w:rsidRDefault="00EA5EC6" w:rsidP="00EA5EC6">
            <w:pPr>
              <w:pStyle w:val="TAL"/>
              <w:rPr>
                <w:lang w:eastAsia="zh-CN"/>
              </w:rPr>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45FB455B" w14:textId="5CD1B3DE" w:rsidR="00EA5EC6" w:rsidRDefault="00EA5EC6" w:rsidP="00EA5EC6">
            <w:pPr>
              <w:pStyle w:val="TAC"/>
              <w:rPr>
                <w:lang w:eastAsia="zh-CN"/>
              </w:rPr>
            </w:pPr>
            <w:r w:rsidRPr="000C2AC0">
              <w:t>C</w:t>
            </w:r>
          </w:p>
        </w:tc>
        <w:tc>
          <w:tcPr>
            <w:tcW w:w="1086" w:type="dxa"/>
            <w:gridSpan w:val="2"/>
            <w:tcBorders>
              <w:top w:val="single" w:sz="4" w:space="0" w:color="auto"/>
              <w:left w:val="single" w:sz="4" w:space="0" w:color="auto"/>
              <w:bottom w:val="single" w:sz="4" w:space="0" w:color="auto"/>
              <w:right w:val="single" w:sz="4" w:space="0" w:color="auto"/>
            </w:tcBorders>
          </w:tcPr>
          <w:p w14:paraId="53A07D56" w14:textId="73EE251C" w:rsidR="00EA5EC6" w:rsidRDefault="00EA5EC6" w:rsidP="00EA5EC6">
            <w:pPr>
              <w:pStyle w:val="TAL"/>
              <w:rPr>
                <w:lang w:eastAsia="zh-CN"/>
              </w:rPr>
            </w:pPr>
            <w:r w:rsidRPr="000C2AC0">
              <w:t>0..1</w:t>
            </w:r>
          </w:p>
        </w:tc>
        <w:tc>
          <w:tcPr>
            <w:tcW w:w="4006" w:type="dxa"/>
            <w:gridSpan w:val="2"/>
            <w:tcBorders>
              <w:top w:val="single" w:sz="4" w:space="0" w:color="auto"/>
              <w:left w:val="single" w:sz="4" w:space="0" w:color="auto"/>
              <w:bottom w:val="single" w:sz="4" w:space="0" w:color="auto"/>
              <w:right w:val="single" w:sz="4" w:space="0" w:color="auto"/>
            </w:tcBorders>
          </w:tcPr>
          <w:p w14:paraId="12129EBB" w14:textId="2591109F" w:rsidR="00EA5EC6" w:rsidRPr="004A0023" w:rsidRDefault="00EA5EC6" w:rsidP="00EA5EC6">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EA5EC6" w:rsidRPr="004A0023" w:rsidRDefault="00EA5EC6" w:rsidP="00EA5EC6">
            <w:pPr>
              <w:pStyle w:val="TAL"/>
              <w:rPr>
                <w:rFonts w:cs="Arial"/>
                <w:szCs w:val="18"/>
              </w:rPr>
            </w:pPr>
          </w:p>
          <w:p w14:paraId="58A9EDE6" w14:textId="77777777" w:rsidR="00EA5EC6" w:rsidRPr="004A0023" w:rsidRDefault="00EA5EC6" w:rsidP="00EA5EC6">
            <w:pPr>
              <w:pStyle w:val="TAL"/>
              <w:rPr>
                <w:rFonts w:cs="Arial"/>
                <w:szCs w:val="18"/>
              </w:rPr>
            </w:pPr>
            <w:r w:rsidRPr="004A0023">
              <w:rPr>
                <w:rFonts w:cs="Arial"/>
                <w:szCs w:val="18"/>
              </w:rPr>
              <w:t>When present, this IE shall be set as following:</w:t>
            </w:r>
          </w:p>
          <w:p w14:paraId="0A1869CC" w14:textId="77777777" w:rsidR="00EA5EC6" w:rsidRPr="004A0023" w:rsidRDefault="00EA5EC6" w:rsidP="00EA5EC6">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EA5EC6" w:rsidRDefault="00EA5EC6" w:rsidP="00EA5EC6">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600" w:type="dxa"/>
            <w:gridSpan w:val="2"/>
            <w:tcBorders>
              <w:top w:val="single" w:sz="4" w:space="0" w:color="auto"/>
              <w:left w:val="single" w:sz="4" w:space="0" w:color="auto"/>
              <w:bottom w:val="single" w:sz="4" w:space="0" w:color="auto"/>
              <w:right w:val="single" w:sz="4" w:space="0" w:color="auto"/>
            </w:tcBorders>
          </w:tcPr>
          <w:p w14:paraId="31775AA0" w14:textId="77777777" w:rsidR="00EA5EC6" w:rsidRDefault="00EA5EC6" w:rsidP="00EA5EC6">
            <w:pPr>
              <w:pStyle w:val="TAL"/>
              <w:rPr>
                <w:rFonts w:cs="Arial"/>
                <w:szCs w:val="18"/>
                <w:lang w:eastAsia="zh-CN"/>
              </w:rPr>
            </w:pPr>
          </w:p>
        </w:tc>
      </w:tr>
      <w:tr w:rsidR="00EA5EC6" w:rsidRPr="00FD48E5" w14:paraId="687654C7"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2F2E87F4" w14:textId="683BAE25" w:rsidR="00EA5EC6" w:rsidRDefault="00EA5EC6" w:rsidP="00EA5EC6">
            <w:pPr>
              <w:pStyle w:val="TAL"/>
              <w:rPr>
                <w:lang w:eastAsia="zh-CN"/>
              </w:rPr>
            </w:pPr>
            <w:r>
              <w:rPr>
                <w:rFonts w:hint="eastAsia"/>
                <w:lang w:eastAsia="zh-CN"/>
              </w:rPr>
              <w:t>evtRptAllowedAreas</w:t>
            </w:r>
          </w:p>
        </w:tc>
        <w:tc>
          <w:tcPr>
            <w:tcW w:w="1963" w:type="dxa"/>
            <w:gridSpan w:val="2"/>
            <w:tcBorders>
              <w:top w:val="single" w:sz="4" w:space="0" w:color="auto"/>
              <w:left w:val="single" w:sz="4" w:space="0" w:color="auto"/>
              <w:bottom w:val="single" w:sz="4" w:space="0" w:color="auto"/>
              <w:right w:val="single" w:sz="4" w:space="0" w:color="auto"/>
            </w:tcBorders>
          </w:tcPr>
          <w:p w14:paraId="27225BC8" w14:textId="5494BD12" w:rsidR="00EA5EC6" w:rsidRDefault="00EA5EC6" w:rsidP="00EA5EC6">
            <w:pPr>
              <w:pStyle w:val="TAL"/>
            </w:pPr>
            <w:r>
              <w:t>array(ReportingArea)</w:t>
            </w:r>
          </w:p>
        </w:tc>
        <w:tc>
          <w:tcPr>
            <w:tcW w:w="377" w:type="dxa"/>
            <w:gridSpan w:val="2"/>
            <w:tcBorders>
              <w:top w:val="single" w:sz="4" w:space="0" w:color="auto"/>
              <w:left w:val="single" w:sz="4" w:space="0" w:color="auto"/>
              <w:bottom w:val="single" w:sz="4" w:space="0" w:color="auto"/>
              <w:right w:val="single" w:sz="4" w:space="0" w:color="auto"/>
            </w:tcBorders>
          </w:tcPr>
          <w:p w14:paraId="6C27CDB6" w14:textId="69265080" w:rsidR="00EA5EC6" w:rsidRPr="000C2AC0" w:rsidRDefault="00EA5EC6" w:rsidP="00EA5EC6">
            <w:pPr>
              <w:pStyle w:val="TAC"/>
            </w:pPr>
            <w:r>
              <w:rPr>
                <w:rFonts w:hint="eastAsia"/>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4E0BB8F3" w14:textId="7DEB2D17" w:rsidR="00EA5EC6" w:rsidRPr="000C2AC0" w:rsidRDefault="00EA5EC6" w:rsidP="00EA5EC6">
            <w:pPr>
              <w:pStyle w:val="TAL"/>
            </w:pPr>
            <w:r>
              <w:t>1..</w:t>
            </w:r>
            <w:r>
              <w:rPr>
                <w:lang w:eastAsia="zh-CN"/>
              </w:rPr>
              <w:t>250</w:t>
            </w:r>
          </w:p>
        </w:tc>
        <w:tc>
          <w:tcPr>
            <w:tcW w:w="4006" w:type="dxa"/>
            <w:gridSpan w:val="2"/>
            <w:tcBorders>
              <w:top w:val="single" w:sz="4" w:space="0" w:color="auto"/>
              <w:left w:val="single" w:sz="4" w:space="0" w:color="auto"/>
              <w:bottom w:val="single" w:sz="4" w:space="0" w:color="auto"/>
              <w:right w:val="single" w:sz="4" w:space="0" w:color="auto"/>
            </w:tcBorders>
          </w:tcPr>
          <w:p w14:paraId="32C3299B" w14:textId="40383BC1" w:rsidR="00EA5EC6" w:rsidRDefault="00EA5EC6" w:rsidP="00EA5EC6">
            <w:pPr>
              <w:pStyle w:val="TAL"/>
              <w:rPr>
                <w:rFonts w:cs="Arial"/>
                <w:szCs w:val="18"/>
                <w:lang w:eastAsia="zh-CN"/>
              </w:rPr>
            </w:pPr>
            <w:r>
              <w:rPr>
                <w:rFonts w:cs="Arial" w:hint="eastAsia"/>
                <w:szCs w:val="18"/>
                <w:lang w:eastAsia="zh-CN"/>
              </w:rPr>
              <w:t xml:space="preserve">When present, this IE shall contain </w:t>
            </w:r>
            <w:r w:rsidR="009177F2">
              <w:rPr>
                <w:rFonts w:cs="Arial"/>
                <w:szCs w:val="18"/>
                <w:lang w:eastAsia="zh-CN"/>
              </w:rPr>
              <w:t xml:space="preserve">a list of </w:t>
            </w:r>
            <w:r>
              <w:rPr>
                <w:rFonts w:cs="Arial" w:hint="eastAsia"/>
                <w:szCs w:val="18"/>
                <w:lang w:eastAsia="zh-CN"/>
              </w:rPr>
              <w:t>event report allowed area</w:t>
            </w:r>
            <w:r w:rsidR="009177F2">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618" w:type="dxa"/>
            <w:gridSpan w:val="2"/>
            <w:tcBorders>
              <w:top w:val="single" w:sz="4" w:space="0" w:color="auto"/>
              <w:left w:val="single" w:sz="4" w:space="0" w:color="auto"/>
              <w:bottom w:val="single" w:sz="4" w:space="0" w:color="auto"/>
              <w:right w:val="single" w:sz="4" w:space="0" w:color="auto"/>
            </w:tcBorders>
          </w:tcPr>
          <w:p w14:paraId="041FE54C" w14:textId="77777777" w:rsidR="00EA5EC6" w:rsidRDefault="00EA5EC6" w:rsidP="00EA5EC6">
            <w:pPr>
              <w:pStyle w:val="TAL"/>
              <w:rPr>
                <w:rFonts w:cs="Arial"/>
                <w:szCs w:val="18"/>
                <w:lang w:eastAsia="zh-CN"/>
              </w:rPr>
            </w:pPr>
          </w:p>
        </w:tc>
      </w:tr>
      <w:tr w:rsidR="00EA5EC6" w:rsidRPr="00FD48E5" w14:paraId="4CBB420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37B541E0" w14:textId="4E17707B" w:rsidR="00EA5EC6" w:rsidRDefault="00EA5EC6" w:rsidP="00EA5EC6">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1963" w:type="dxa"/>
            <w:gridSpan w:val="2"/>
            <w:tcBorders>
              <w:top w:val="single" w:sz="4" w:space="0" w:color="auto"/>
              <w:left w:val="single" w:sz="4" w:space="0" w:color="auto"/>
              <w:bottom w:val="single" w:sz="4" w:space="0" w:color="auto"/>
              <w:right w:val="single" w:sz="4" w:space="0" w:color="auto"/>
            </w:tcBorders>
          </w:tcPr>
          <w:p w14:paraId="3FAD024C" w14:textId="7442FE5D"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6B3DE1DE" w14:textId="49253444" w:rsidR="00EA5EC6" w:rsidRDefault="00EA5EC6" w:rsidP="00EA5EC6">
            <w:pPr>
              <w:pStyle w:val="TAC"/>
              <w:rPr>
                <w:lang w:eastAsia="zh-CN"/>
              </w:rPr>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400EEDB2" w14:textId="3352DF8F"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0D573609" w14:textId="77777777" w:rsidR="00EA5EC6" w:rsidRDefault="00EA5EC6" w:rsidP="00EA5EC6">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EA5EC6" w:rsidRDefault="00EA5EC6" w:rsidP="00EA5EC6">
            <w:pPr>
              <w:pStyle w:val="TAL"/>
              <w:rPr>
                <w:lang w:eastAsia="zh-CN"/>
              </w:rPr>
            </w:pPr>
          </w:p>
          <w:p w14:paraId="17C19CCF" w14:textId="2E1AD3C3" w:rsidR="00EA5EC6" w:rsidRDefault="00EA5EC6" w:rsidP="00EA5EC6">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618" w:type="dxa"/>
            <w:gridSpan w:val="2"/>
            <w:tcBorders>
              <w:top w:val="single" w:sz="4" w:space="0" w:color="auto"/>
              <w:left w:val="single" w:sz="4" w:space="0" w:color="auto"/>
              <w:bottom w:val="single" w:sz="4" w:space="0" w:color="auto"/>
              <w:right w:val="single" w:sz="4" w:space="0" w:color="auto"/>
            </w:tcBorders>
          </w:tcPr>
          <w:p w14:paraId="79A96E30" w14:textId="77777777" w:rsidR="00EA5EC6" w:rsidRDefault="00EA5EC6" w:rsidP="00EA5EC6">
            <w:pPr>
              <w:pStyle w:val="TAL"/>
              <w:rPr>
                <w:rFonts w:cs="Arial"/>
                <w:szCs w:val="18"/>
                <w:lang w:eastAsia="zh-CN"/>
              </w:rPr>
            </w:pPr>
          </w:p>
        </w:tc>
      </w:tr>
      <w:tr w:rsidR="00EA5EC6" w:rsidRPr="00FD48E5" w14:paraId="6F73BDB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6950E42" w14:textId="7A07C43F" w:rsidR="00EA5EC6" w:rsidRDefault="00EA5EC6" w:rsidP="00EA5EC6">
            <w:pPr>
              <w:pStyle w:val="TAL"/>
              <w:rPr>
                <w:lang w:eastAsia="zh-CN"/>
              </w:rPr>
            </w:pPr>
            <w:r>
              <w:rPr>
                <w:lang w:eastAsia="zh-CN"/>
              </w:rPr>
              <w:t>intermediateLocationInd</w:t>
            </w:r>
          </w:p>
        </w:tc>
        <w:tc>
          <w:tcPr>
            <w:tcW w:w="1963" w:type="dxa"/>
            <w:gridSpan w:val="2"/>
            <w:tcBorders>
              <w:top w:val="single" w:sz="4" w:space="0" w:color="auto"/>
              <w:left w:val="single" w:sz="4" w:space="0" w:color="auto"/>
              <w:bottom w:val="single" w:sz="4" w:space="0" w:color="auto"/>
              <w:right w:val="single" w:sz="4" w:space="0" w:color="auto"/>
            </w:tcBorders>
          </w:tcPr>
          <w:p w14:paraId="1F50A3CA" w14:textId="17009176" w:rsidR="00EA5EC6" w:rsidRDefault="00EA5EC6" w:rsidP="00EA5EC6">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73A83D7E" w14:textId="0BD916FD"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184C050F" w14:textId="2253A77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E4BC1D0" w14:textId="77777777" w:rsidR="00EA5EC6" w:rsidRPr="00EB64A5" w:rsidRDefault="00EA5EC6" w:rsidP="00EA5EC6">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EA5EC6" w:rsidRDefault="00EA5EC6" w:rsidP="00EA5EC6">
            <w:pPr>
              <w:pStyle w:val="TAL"/>
              <w:rPr>
                <w:rFonts w:cs="Arial"/>
                <w:szCs w:val="18"/>
                <w:lang w:eastAsia="zh-CN"/>
              </w:rPr>
            </w:pPr>
          </w:p>
          <w:p w14:paraId="1CCC0D55" w14:textId="77777777" w:rsidR="00EA5EC6" w:rsidRDefault="00EA5EC6" w:rsidP="00EA5EC6">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EA5EC6" w:rsidRDefault="00EA5EC6" w:rsidP="00EA5EC6">
            <w:pPr>
              <w:pStyle w:val="TAL"/>
              <w:rPr>
                <w:rFonts w:cs="Arial"/>
                <w:szCs w:val="18"/>
                <w:lang w:eastAsia="zh-CN"/>
              </w:rPr>
            </w:pPr>
            <w:r>
              <w:rPr>
                <w:rFonts w:cs="Arial"/>
                <w:szCs w:val="18"/>
                <w:lang w:eastAsia="zh-CN"/>
              </w:rPr>
              <w:t>- true: intermediate location response acceptable</w:t>
            </w:r>
          </w:p>
          <w:p w14:paraId="30066B60" w14:textId="77777777" w:rsidR="00EA5EC6" w:rsidRDefault="00EA5EC6" w:rsidP="00EA5EC6">
            <w:pPr>
              <w:pStyle w:val="TAL"/>
              <w:rPr>
                <w:rFonts w:cs="Arial"/>
                <w:szCs w:val="18"/>
                <w:lang w:eastAsia="zh-CN"/>
              </w:rPr>
            </w:pPr>
            <w:r>
              <w:rPr>
                <w:rFonts w:cs="Arial"/>
                <w:szCs w:val="18"/>
                <w:lang w:eastAsia="zh-CN"/>
              </w:rPr>
              <w:t>- false (default): intermediate location response not acceptable</w:t>
            </w:r>
          </w:p>
          <w:p w14:paraId="376AD4B6"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6F0FCE" w14:textId="77777777" w:rsidR="00EA5EC6" w:rsidRDefault="00EA5EC6" w:rsidP="00EA5EC6">
            <w:pPr>
              <w:pStyle w:val="TAL"/>
              <w:rPr>
                <w:rFonts w:cs="Arial"/>
                <w:szCs w:val="18"/>
                <w:lang w:eastAsia="zh-CN"/>
              </w:rPr>
            </w:pPr>
          </w:p>
        </w:tc>
      </w:tr>
      <w:tr w:rsidR="00EA5EC6" w:rsidRPr="00FD48E5" w14:paraId="3E9208DF"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923B936" w14:textId="01521E31" w:rsidR="00EA5EC6" w:rsidRDefault="00EA5EC6" w:rsidP="00EA5EC6">
            <w:pPr>
              <w:pStyle w:val="TAL"/>
              <w:rPr>
                <w:lang w:eastAsia="zh-CN"/>
              </w:rPr>
            </w:pPr>
            <w:r>
              <w:rPr>
                <w:lang w:eastAsia="zh-CN"/>
              </w:rPr>
              <w:t>maxRespTime</w:t>
            </w:r>
          </w:p>
        </w:tc>
        <w:tc>
          <w:tcPr>
            <w:tcW w:w="1963" w:type="dxa"/>
            <w:gridSpan w:val="2"/>
            <w:tcBorders>
              <w:top w:val="single" w:sz="4" w:space="0" w:color="auto"/>
              <w:left w:val="single" w:sz="4" w:space="0" w:color="auto"/>
              <w:bottom w:val="single" w:sz="4" w:space="0" w:color="auto"/>
              <w:right w:val="single" w:sz="4" w:space="0" w:color="auto"/>
            </w:tcBorders>
          </w:tcPr>
          <w:p w14:paraId="3A850411" w14:textId="465CE8E2" w:rsidR="00EA5EC6" w:rsidRDefault="00EA5EC6" w:rsidP="00EA5EC6">
            <w:pPr>
              <w:pStyle w:val="TAL"/>
            </w:pPr>
            <w:r>
              <w:t>DurationSec</w:t>
            </w:r>
          </w:p>
        </w:tc>
        <w:tc>
          <w:tcPr>
            <w:tcW w:w="377" w:type="dxa"/>
            <w:gridSpan w:val="2"/>
            <w:tcBorders>
              <w:top w:val="single" w:sz="4" w:space="0" w:color="auto"/>
              <w:left w:val="single" w:sz="4" w:space="0" w:color="auto"/>
              <w:bottom w:val="single" w:sz="4" w:space="0" w:color="auto"/>
              <w:right w:val="single" w:sz="4" w:space="0" w:color="auto"/>
            </w:tcBorders>
          </w:tcPr>
          <w:p w14:paraId="1BF9C38A" w14:textId="755F10F3" w:rsidR="00EA5EC6" w:rsidRDefault="00EA5EC6" w:rsidP="00EA5EC6">
            <w:pPr>
              <w:pStyle w:val="TAC"/>
              <w:rPr>
                <w:lang w:eastAsia="zh-CN"/>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CF43EC" w14:textId="5B1A2054" w:rsidR="00EA5EC6" w:rsidRDefault="00EA5EC6" w:rsidP="00EA5EC6">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4571FA5" w14:textId="77777777" w:rsidR="00EA5EC6" w:rsidRDefault="00EA5EC6" w:rsidP="00EA5EC6">
            <w:pPr>
              <w:pStyle w:val="TAL"/>
              <w:rPr>
                <w:lang w:eastAsia="zh-CN"/>
              </w:rPr>
            </w:pPr>
            <w:r>
              <w:rPr>
                <w:rFonts w:cs="Arial"/>
                <w:szCs w:val="18"/>
                <w:lang w:eastAsia="zh-CN"/>
              </w:rPr>
              <w:t>This IE shall be included by the AMF if received from the GMLC.</w:t>
            </w:r>
          </w:p>
          <w:p w14:paraId="6D65AA58" w14:textId="77777777" w:rsidR="00EA5EC6" w:rsidRDefault="00EA5EC6" w:rsidP="00EA5EC6">
            <w:pPr>
              <w:pStyle w:val="TAL"/>
              <w:rPr>
                <w:rFonts w:cs="Arial"/>
                <w:szCs w:val="18"/>
                <w:lang w:eastAsia="zh-CN"/>
              </w:rPr>
            </w:pPr>
          </w:p>
          <w:p w14:paraId="7044F504" w14:textId="77777777" w:rsidR="00EA5EC6" w:rsidRDefault="00EA5EC6" w:rsidP="00EA5EC6">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EA5EC6" w:rsidRDefault="00EA5EC6" w:rsidP="00EA5EC6">
            <w:pPr>
              <w:pStyle w:val="TAL"/>
              <w:rPr>
                <w:rFonts w:cs="Arial"/>
                <w:szCs w:val="18"/>
                <w:lang w:eastAsia="zh-CN"/>
              </w:rPr>
            </w:pPr>
          </w:p>
          <w:p w14:paraId="4C0BC536" w14:textId="77777777" w:rsidR="00EA5EC6" w:rsidRDefault="00EA5EC6" w:rsidP="00EA5EC6">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EA5EC6" w:rsidRDefault="00EA5EC6" w:rsidP="00EA5EC6">
            <w:pPr>
              <w:pStyle w:val="TAL"/>
              <w:rPr>
                <w:rFonts w:cs="Arial"/>
                <w:szCs w:val="18"/>
                <w:lang w:eastAsia="zh-CN"/>
              </w:rPr>
            </w:pPr>
          </w:p>
        </w:tc>
        <w:tc>
          <w:tcPr>
            <w:tcW w:w="1618" w:type="dxa"/>
            <w:gridSpan w:val="2"/>
            <w:tcBorders>
              <w:top w:val="single" w:sz="4" w:space="0" w:color="auto"/>
              <w:left w:val="single" w:sz="4" w:space="0" w:color="auto"/>
              <w:bottom w:val="single" w:sz="4" w:space="0" w:color="auto"/>
              <w:right w:val="single" w:sz="4" w:space="0" w:color="auto"/>
            </w:tcBorders>
          </w:tcPr>
          <w:p w14:paraId="183FA0DA" w14:textId="77777777" w:rsidR="00EA5EC6" w:rsidRDefault="00EA5EC6" w:rsidP="00EA5EC6">
            <w:pPr>
              <w:pStyle w:val="TAL"/>
              <w:rPr>
                <w:rFonts w:cs="Arial"/>
                <w:szCs w:val="18"/>
                <w:lang w:eastAsia="zh-CN"/>
              </w:rPr>
            </w:pPr>
          </w:p>
        </w:tc>
      </w:tr>
      <w:tr w:rsidR="00EA5EC6" w:rsidRPr="00FD48E5" w14:paraId="45C956CB"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570F7B6" w14:textId="710BC01A" w:rsidR="00EA5EC6" w:rsidRDefault="00EA5EC6" w:rsidP="00EA5EC6">
            <w:pPr>
              <w:pStyle w:val="TAL"/>
              <w:rPr>
                <w:lang w:eastAsia="zh-CN"/>
              </w:rPr>
            </w:pPr>
            <w:r>
              <w:rPr>
                <w:noProof/>
                <w:lang w:eastAsia="zh-CN"/>
              </w:rPr>
              <w:t>lpHapType</w:t>
            </w:r>
          </w:p>
        </w:tc>
        <w:tc>
          <w:tcPr>
            <w:tcW w:w="1963" w:type="dxa"/>
            <w:gridSpan w:val="2"/>
            <w:tcBorders>
              <w:top w:val="single" w:sz="4" w:space="0" w:color="auto"/>
              <w:left w:val="single" w:sz="4" w:space="0" w:color="auto"/>
              <w:bottom w:val="single" w:sz="4" w:space="0" w:color="auto"/>
              <w:right w:val="single" w:sz="4" w:space="0" w:color="auto"/>
            </w:tcBorders>
          </w:tcPr>
          <w:p w14:paraId="19DBD9FC" w14:textId="6AD58C78" w:rsidR="00EA5EC6" w:rsidRDefault="00EA5EC6" w:rsidP="00EA5EC6">
            <w:pPr>
              <w:pStyle w:val="TAL"/>
            </w:pPr>
            <w:r>
              <w:t>LpHapType</w:t>
            </w:r>
          </w:p>
        </w:tc>
        <w:tc>
          <w:tcPr>
            <w:tcW w:w="377" w:type="dxa"/>
            <w:gridSpan w:val="2"/>
            <w:tcBorders>
              <w:top w:val="single" w:sz="4" w:space="0" w:color="auto"/>
              <w:left w:val="single" w:sz="4" w:space="0" w:color="auto"/>
              <w:bottom w:val="single" w:sz="4" w:space="0" w:color="auto"/>
              <w:right w:val="single" w:sz="4" w:space="0" w:color="auto"/>
            </w:tcBorders>
          </w:tcPr>
          <w:p w14:paraId="22465C5C" w14:textId="1D7ACE82" w:rsidR="00EA5EC6" w:rsidRDefault="00EA5EC6" w:rsidP="00EA5EC6">
            <w:pPr>
              <w:pStyle w:val="TAC"/>
            </w:pPr>
            <w:r>
              <w:rPr>
                <w:rFonts w:hint="eastAsia"/>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51F7AA" w14:textId="0B510EE5" w:rsidR="00EA5EC6" w:rsidRDefault="00EA5EC6" w:rsidP="00EA5EC6">
            <w:pPr>
              <w:pStyle w:val="TAL"/>
            </w:pPr>
            <w:r>
              <w:rPr>
                <w:rFonts w:hint="eastAsia"/>
                <w:lang w:eastAsia="zh-CN"/>
              </w:rPr>
              <w:t>0</w:t>
            </w:r>
            <w:r>
              <w:rPr>
                <w:lang w:eastAsia="zh-CN"/>
              </w:rPr>
              <w:t>..1</w:t>
            </w:r>
          </w:p>
        </w:tc>
        <w:tc>
          <w:tcPr>
            <w:tcW w:w="4006" w:type="dxa"/>
            <w:gridSpan w:val="2"/>
            <w:tcBorders>
              <w:top w:val="single" w:sz="4" w:space="0" w:color="auto"/>
              <w:left w:val="single" w:sz="4" w:space="0" w:color="auto"/>
              <w:bottom w:val="single" w:sz="4" w:space="0" w:color="auto"/>
              <w:right w:val="single" w:sz="4" w:space="0" w:color="auto"/>
            </w:tcBorders>
          </w:tcPr>
          <w:p w14:paraId="6396D7BF" w14:textId="3FB52D79" w:rsidR="00EA5EC6" w:rsidRDefault="00EA5EC6" w:rsidP="00EA5EC6">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618" w:type="dxa"/>
            <w:gridSpan w:val="2"/>
            <w:tcBorders>
              <w:top w:val="single" w:sz="4" w:space="0" w:color="auto"/>
              <w:left w:val="single" w:sz="4" w:space="0" w:color="auto"/>
              <w:bottom w:val="single" w:sz="4" w:space="0" w:color="auto"/>
              <w:right w:val="single" w:sz="4" w:space="0" w:color="auto"/>
            </w:tcBorders>
          </w:tcPr>
          <w:p w14:paraId="2CDFB3EC" w14:textId="77777777" w:rsidR="00EA5EC6" w:rsidRDefault="00EA5EC6" w:rsidP="00EA5EC6">
            <w:pPr>
              <w:pStyle w:val="TAL"/>
              <w:rPr>
                <w:rFonts w:cs="Arial"/>
                <w:szCs w:val="18"/>
                <w:lang w:eastAsia="zh-CN"/>
              </w:rPr>
            </w:pPr>
          </w:p>
        </w:tc>
      </w:tr>
      <w:tr w:rsidR="002469F7" w:rsidRPr="00FD48E5" w14:paraId="4AC0CBEC"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8A358E8" w14:textId="485922AB" w:rsidR="002469F7" w:rsidRDefault="002469F7" w:rsidP="002469F7">
            <w:pPr>
              <w:pStyle w:val="TAL"/>
              <w:rPr>
                <w:noProof/>
                <w:lang w:eastAsia="zh-CN"/>
              </w:rPr>
            </w:pPr>
            <w:r w:rsidRPr="006A7E28">
              <w:t>ue</w:t>
            </w:r>
            <w:r>
              <w:t>Up</w:t>
            </w:r>
            <w:r w:rsidRPr="006A7E28">
              <w:rPr>
                <w:rFonts w:hint="eastAsia"/>
                <w:lang w:eastAsia="zh-CN"/>
              </w:rPr>
              <w:t>Pos</w:t>
            </w:r>
            <w:r w:rsidRPr="006A7E28">
              <w:t>Cap</w:t>
            </w:r>
            <w:r w:rsidR="00747840">
              <w:t>s</w:t>
            </w:r>
          </w:p>
        </w:tc>
        <w:tc>
          <w:tcPr>
            <w:tcW w:w="1963" w:type="dxa"/>
            <w:gridSpan w:val="2"/>
            <w:tcBorders>
              <w:top w:val="single" w:sz="4" w:space="0" w:color="auto"/>
              <w:left w:val="single" w:sz="4" w:space="0" w:color="auto"/>
              <w:bottom w:val="single" w:sz="4" w:space="0" w:color="auto"/>
              <w:right w:val="single" w:sz="4" w:space="0" w:color="auto"/>
            </w:tcBorders>
          </w:tcPr>
          <w:p w14:paraId="4D96741A" w14:textId="7A238A4B" w:rsidR="002469F7" w:rsidRDefault="00747840" w:rsidP="002469F7">
            <w:pPr>
              <w:pStyle w:val="TAL"/>
            </w:pPr>
            <w:r>
              <w:t>array(</w:t>
            </w:r>
            <w:r w:rsidR="002469F7" w:rsidRPr="006A7E28">
              <w:t>Ue</w:t>
            </w:r>
            <w:r w:rsidR="002469F7">
              <w:t>Up</w:t>
            </w:r>
            <w:r w:rsidR="002469F7" w:rsidRPr="006A7E28">
              <w:rPr>
                <w:rFonts w:hint="eastAsia"/>
                <w:lang w:eastAsia="zh-CN"/>
              </w:rPr>
              <w:t>Positioning</w:t>
            </w:r>
            <w:r w:rsidR="002469F7" w:rsidRPr="006A7E28">
              <w:t>Capabilit</w:t>
            </w:r>
            <w:r w:rsidR="002469F7" w:rsidRPr="006A7E28">
              <w:rPr>
                <w:rFonts w:hint="eastAsia"/>
                <w:lang w:eastAsia="zh-CN"/>
              </w:rPr>
              <w:t>ies</w:t>
            </w:r>
            <w:r>
              <w:rPr>
                <w:lang w:eastAsia="zh-CN"/>
              </w:rPr>
              <w:t>)</w:t>
            </w:r>
          </w:p>
        </w:tc>
        <w:tc>
          <w:tcPr>
            <w:tcW w:w="377" w:type="dxa"/>
            <w:gridSpan w:val="2"/>
            <w:tcBorders>
              <w:top w:val="single" w:sz="4" w:space="0" w:color="auto"/>
              <w:left w:val="single" w:sz="4" w:space="0" w:color="auto"/>
              <w:bottom w:val="single" w:sz="4" w:space="0" w:color="auto"/>
              <w:right w:val="single" w:sz="4" w:space="0" w:color="auto"/>
            </w:tcBorders>
          </w:tcPr>
          <w:p w14:paraId="1FF0EFA6" w14:textId="307D8144" w:rsidR="002469F7" w:rsidRDefault="002469F7" w:rsidP="002469F7">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792683D9" w14:textId="1E93E5DF" w:rsidR="002469F7" w:rsidRDefault="00747840" w:rsidP="002469F7">
            <w:pPr>
              <w:pStyle w:val="TAL"/>
              <w:rPr>
                <w:lang w:eastAsia="zh-CN"/>
              </w:rPr>
            </w:pPr>
            <w:r>
              <w:rPr>
                <w:lang w:eastAsia="zh-CN"/>
              </w:rPr>
              <w:t>1..N</w:t>
            </w:r>
          </w:p>
        </w:tc>
        <w:tc>
          <w:tcPr>
            <w:tcW w:w="4006" w:type="dxa"/>
            <w:gridSpan w:val="2"/>
            <w:tcBorders>
              <w:top w:val="single" w:sz="4" w:space="0" w:color="auto"/>
              <w:left w:val="single" w:sz="4" w:space="0" w:color="auto"/>
              <w:bottom w:val="single" w:sz="4" w:space="0" w:color="auto"/>
              <w:right w:val="single" w:sz="4" w:space="0" w:color="auto"/>
            </w:tcBorders>
          </w:tcPr>
          <w:p w14:paraId="559D2626" w14:textId="57FE7E84" w:rsidR="002469F7" w:rsidRDefault="002469F7" w:rsidP="002469F7">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618" w:type="dxa"/>
            <w:gridSpan w:val="2"/>
            <w:tcBorders>
              <w:top w:val="single" w:sz="4" w:space="0" w:color="auto"/>
              <w:left w:val="single" w:sz="4" w:space="0" w:color="auto"/>
              <w:bottom w:val="single" w:sz="4" w:space="0" w:color="auto"/>
              <w:right w:val="single" w:sz="4" w:space="0" w:color="auto"/>
            </w:tcBorders>
          </w:tcPr>
          <w:p w14:paraId="08CD65A3" w14:textId="77777777" w:rsidR="002469F7" w:rsidRDefault="002469F7" w:rsidP="002469F7">
            <w:pPr>
              <w:pStyle w:val="TAL"/>
              <w:rPr>
                <w:rFonts w:cs="Arial"/>
                <w:szCs w:val="18"/>
                <w:lang w:eastAsia="zh-CN"/>
              </w:rPr>
            </w:pPr>
          </w:p>
        </w:tc>
      </w:tr>
      <w:tr w:rsidR="001664A0" w:rsidRPr="00FD48E5" w14:paraId="34C57D2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6EFCA30C" w14:textId="24622DEC" w:rsidR="001664A0" w:rsidRPr="006A7E28" w:rsidRDefault="001664A0" w:rsidP="001664A0">
            <w:pPr>
              <w:pStyle w:val="TAL"/>
            </w:pPr>
            <w:r>
              <w:rPr>
                <w:lang w:eastAsia="zh-CN"/>
              </w:rPr>
              <w:t>reportingInd</w:t>
            </w:r>
          </w:p>
        </w:tc>
        <w:tc>
          <w:tcPr>
            <w:tcW w:w="1963" w:type="dxa"/>
            <w:gridSpan w:val="2"/>
            <w:tcBorders>
              <w:top w:val="single" w:sz="4" w:space="0" w:color="auto"/>
              <w:left w:val="single" w:sz="4" w:space="0" w:color="auto"/>
              <w:bottom w:val="single" w:sz="4" w:space="0" w:color="auto"/>
              <w:right w:val="single" w:sz="4" w:space="0" w:color="auto"/>
            </w:tcBorders>
          </w:tcPr>
          <w:p w14:paraId="6D080309" w14:textId="65887273" w:rsidR="001664A0" w:rsidRPr="006A7E28" w:rsidRDefault="001664A0" w:rsidP="001664A0">
            <w:pPr>
              <w:pStyle w:val="TAL"/>
            </w:pPr>
            <w:r w:rsidRPr="004E03E8">
              <w:rPr>
                <w:lang w:eastAsia="zh-CN"/>
              </w:rPr>
              <w:t>Repor</w:t>
            </w:r>
            <w:r>
              <w:rPr>
                <w:lang w:eastAsia="zh-CN"/>
              </w:rPr>
              <w:t>t</w:t>
            </w:r>
            <w:r w:rsidRPr="004E03E8">
              <w:rPr>
                <w:lang w:eastAsia="zh-CN"/>
              </w:rPr>
              <w:t>ingInd</w:t>
            </w:r>
          </w:p>
        </w:tc>
        <w:tc>
          <w:tcPr>
            <w:tcW w:w="377" w:type="dxa"/>
            <w:gridSpan w:val="2"/>
            <w:tcBorders>
              <w:top w:val="single" w:sz="4" w:space="0" w:color="auto"/>
              <w:left w:val="single" w:sz="4" w:space="0" w:color="auto"/>
              <w:bottom w:val="single" w:sz="4" w:space="0" w:color="auto"/>
              <w:right w:val="single" w:sz="4" w:space="0" w:color="auto"/>
            </w:tcBorders>
          </w:tcPr>
          <w:p w14:paraId="67695DE3" w14:textId="5D40F00B" w:rsidR="001664A0" w:rsidRDefault="0007592C"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5043C3C7" w14:textId="72E54F3E" w:rsidR="001664A0" w:rsidRDefault="001664A0" w:rsidP="001664A0">
            <w:pPr>
              <w:pStyle w:val="TAL"/>
              <w:rPr>
                <w:lang w:eastAsia="zh-CN"/>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21DF4F5" w14:textId="59960CE1" w:rsidR="001664A0" w:rsidRDefault="001664A0" w:rsidP="001664A0">
            <w:pPr>
              <w:pStyle w:val="TAL"/>
              <w:rPr>
                <w:lang w:eastAsia="zh-CN"/>
              </w:rPr>
            </w:pPr>
            <w:r>
              <w:t xml:space="preserve">This IE </w:t>
            </w:r>
            <w:r w:rsidR="004A056B">
              <w:t xml:space="preserve">may </w:t>
            </w:r>
            <w:r>
              <w:t xml:space="preserve">be present if the </w:t>
            </w:r>
            <w:r w:rsidR="00D872AA">
              <w:rPr>
                <w:rFonts w:hint="eastAsia"/>
                <w:lang w:eastAsia="zh-CN"/>
              </w:rPr>
              <w:t>evtRptAllowedAreas</w:t>
            </w:r>
            <w:r w:rsidR="00D872AA" w:rsidDel="00D872AA">
              <w:t xml:space="preserve"> </w:t>
            </w:r>
            <w:r w:rsidR="00D872AA">
              <w:t xml:space="preserve">IE </w:t>
            </w:r>
            <w:r>
              <w:t>is present</w:t>
            </w:r>
            <w:r>
              <w:rPr>
                <w:lang w:eastAsia="zh-CN"/>
              </w:rPr>
              <w:t>.</w:t>
            </w:r>
          </w:p>
          <w:p w14:paraId="324B4986" w14:textId="77777777" w:rsidR="001664A0" w:rsidRDefault="001664A0" w:rsidP="001664A0">
            <w:pPr>
              <w:pStyle w:val="TAL"/>
              <w:rPr>
                <w:rFonts w:cs="Arial"/>
                <w:szCs w:val="18"/>
                <w:lang w:eastAsia="zh-CN"/>
              </w:rPr>
            </w:pPr>
          </w:p>
          <w:p w14:paraId="0D507073" w14:textId="61A972E4" w:rsidR="001664A0" w:rsidRPr="00140B0A" w:rsidRDefault="001664A0" w:rsidP="001664A0">
            <w:pPr>
              <w:pStyle w:val="TAL"/>
              <w:rPr>
                <w:lang w:val="en-US" w:eastAsia="zh-CN"/>
              </w:rPr>
            </w:pPr>
            <w:r>
              <w:t>When present, this IE shall i</w:t>
            </w:r>
            <w:r w:rsidRPr="00140B0A">
              <w:t>ndicat</w:t>
            </w:r>
            <w:r>
              <w:t>e</w:t>
            </w:r>
            <w:r w:rsidRPr="00140B0A">
              <w:t xml:space="preserve"> </w:t>
            </w:r>
            <w:r w:rsidR="00522A43">
              <w:t>whether the UE is allowed to generate and send the reports inside or outside the event report allowed areas</w:t>
            </w:r>
            <w:r w:rsidRPr="00140B0A">
              <w:t>:</w:t>
            </w:r>
          </w:p>
          <w:p w14:paraId="5CF1FAE8" w14:textId="77777777" w:rsidR="001D1D23" w:rsidRDefault="001D1D23" w:rsidP="001D1D23">
            <w:pPr>
              <w:pStyle w:val="TAL"/>
              <w:ind w:left="523" w:hanging="240"/>
            </w:pPr>
            <w:r>
              <w:t>-</w:t>
            </w:r>
            <w:r>
              <w:tab/>
              <w:t>Inside reporting (default)</w:t>
            </w:r>
          </w:p>
          <w:p w14:paraId="4A33822D" w14:textId="77777777" w:rsidR="001D1D23" w:rsidRDefault="001D1D23" w:rsidP="001D1D23">
            <w:pPr>
              <w:pStyle w:val="TAL"/>
              <w:ind w:left="523" w:hanging="240"/>
            </w:pPr>
            <w:r>
              <w:t>-</w:t>
            </w:r>
            <w:r>
              <w:tab/>
              <w:t>Outside reporting</w:t>
            </w:r>
          </w:p>
          <w:p w14:paraId="52BA7BDD" w14:textId="7F7D4E2E" w:rsidR="001664A0" w:rsidRPr="006A7E28" w:rsidRDefault="001664A0" w:rsidP="001664A0">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w:t>
            </w:r>
            <w:r w:rsidR="00A619BD">
              <w:t>3.</w:t>
            </w:r>
            <w:r w:rsidR="00445473">
              <w:t>1</w:t>
            </w:r>
            <w:r w:rsidRPr="00B06F7A">
              <w:rPr>
                <w:rFonts w:cs="Arial"/>
                <w:szCs w:val="18"/>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72EAD91" w14:textId="77777777" w:rsidR="001664A0" w:rsidRDefault="001664A0" w:rsidP="001664A0">
            <w:pPr>
              <w:pStyle w:val="TAL"/>
              <w:rPr>
                <w:rFonts w:cs="Arial"/>
                <w:szCs w:val="18"/>
                <w:lang w:eastAsia="zh-CN"/>
              </w:rPr>
            </w:pPr>
          </w:p>
        </w:tc>
      </w:tr>
      <w:tr w:rsidR="001664A0" w:rsidRPr="00FD48E5" w14:paraId="3579BA86"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06DF0A0" w14:textId="46EF21B5" w:rsidR="001664A0" w:rsidRDefault="001664A0" w:rsidP="001664A0">
            <w:pPr>
              <w:pStyle w:val="TAL"/>
              <w:rPr>
                <w:lang w:eastAsia="zh-CN"/>
              </w:rPr>
            </w:pPr>
            <w:r>
              <w:t>mbsrInfo</w:t>
            </w:r>
          </w:p>
        </w:tc>
        <w:tc>
          <w:tcPr>
            <w:tcW w:w="1963" w:type="dxa"/>
            <w:gridSpan w:val="2"/>
            <w:tcBorders>
              <w:top w:val="single" w:sz="4" w:space="0" w:color="auto"/>
              <w:left w:val="single" w:sz="4" w:space="0" w:color="auto"/>
              <w:bottom w:val="single" w:sz="4" w:space="0" w:color="auto"/>
              <w:right w:val="single" w:sz="4" w:space="0" w:color="auto"/>
            </w:tcBorders>
          </w:tcPr>
          <w:p w14:paraId="64B4D655" w14:textId="5EECFFF5" w:rsidR="001664A0" w:rsidRPr="004E03E8" w:rsidRDefault="001664A0" w:rsidP="001664A0">
            <w:pPr>
              <w:pStyle w:val="TAL"/>
              <w:rPr>
                <w:lang w:eastAsia="zh-CN"/>
              </w:rPr>
            </w:pPr>
            <w:r>
              <w:t>MbsrInfo</w:t>
            </w:r>
          </w:p>
        </w:tc>
        <w:tc>
          <w:tcPr>
            <w:tcW w:w="377" w:type="dxa"/>
            <w:gridSpan w:val="2"/>
            <w:tcBorders>
              <w:top w:val="single" w:sz="4" w:space="0" w:color="auto"/>
              <w:left w:val="single" w:sz="4" w:space="0" w:color="auto"/>
              <w:bottom w:val="single" w:sz="4" w:space="0" w:color="auto"/>
              <w:right w:val="single" w:sz="4" w:space="0" w:color="auto"/>
            </w:tcBorders>
          </w:tcPr>
          <w:p w14:paraId="088F5B2A" w14:textId="452446BA" w:rsidR="001664A0" w:rsidRDefault="001664A0" w:rsidP="001664A0">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7EA91D64" w14:textId="1BBA168E" w:rsidR="001664A0" w:rsidRDefault="001664A0" w:rsidP="001664A0">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8D97BF1" w14:textId="4CFFF5EA" w:rsidR="001664A0" w:rsidRDefault="001664A0" w:rsidP="001664A0">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618" w:type="dxa"/>
            <w:gridSpan w:val="2"/>
            <w:tcBorders>
              <w:top w:val="single" w:sz="4" w:space="0" w:color="auto"/>
              <w:left w:val="single" w:sz="4" w:space="0" w:color="auto"/>
              <w:bottom w:val="single" w:sz="4" w:space="0" w:color="auto"/>
              <w:right w:val="single" w:sz="4" w:space="0" w:color="auto"/>
            </w:tcBorders>
          </w:tcPr>
          <w:p w14:paraId="0A7494B6" w14:textId="1289F1EB" w:rsidR="001664A0" w:rsidRDefault="001664A0" w:rsidP="001664A0">
            <w:pPr>
              <w:pStyle w:val="TAL"/>
              <w:rPr>
                <w:rFonts w:cs="Arial"/>
                <w:szCs w:val="18"/>
                <w:lang w:eastAsia="zh-CN"/>
              </w:rPr>
            </w:pPr>
            <w:r w:rsidRPr="007E49B1">
              <w:rPr>
                <w:lang w:eastAsia="zh-CN"/>
              </w:rPr>
              <w:t>MBSR</w:t>
            </w:r>
          </w:p>
        </w:tc>
      </w:tr>
      <w:tr w:rsidR="00D93046" w:rsidRPr="00FD48E5" w14:paraId="01F31AB5"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134871BF" w14:textId="7D99A089" w:rsidR="00D93046" w:rsidRDefault="00D93046" w:rsidP="00D93046">
            <w:pPr>
              <w:pStyle w:val="TAL"/>
            </w:pPr>
            <w:r>
              <w:lastRenderedPageBreak/>
              <w:t>additionalUeInfo</w:t>
            </w:r>
          </w:p>
        </w:tc>
        <w:tc>
          <w:tcPr>
            <w:tcW w:w="1963" w:type="dxa"/>
            <w:gridSpan w:val="2"/>
            <w:tcBorders>
              <w:top w:val="single" w:sz="4" w:space="0" w:color="auto"/>
              <w:left w:val="single" w:sz="4" w:space="0" w:color="auto"/>
              <w:bottom w:val="single" w:sz="4" w:space="0" w:color="auto"/>
              <w:right w:val="single" w:sz="4" w:space="0" w:color="auto"/>
            </w:tcBorders>
          </w:tcPr>
          <w:p w14:paraId="5D40622F" w14:textId="09B0ACD9" w:rsidR="00D93046" w:rsidRDefault="00D93046" w:rsidP="00D93046">
            <w:pPr>
              <w:pStyle w:val="TAL"/>
            </w:pPr>
            <w:r>
              <w:t>AdditionalUeInfo</w:t>
            </w:r>
          </w:p>
        </w:tc>
        <w:tc>
          <w:tcPr>
            <w:tcW w:w="377" w:type="dxa"/>
            <w:gridSpan w:val="2"/>
            <w:tcBorders>
              <w:top w:val="single" w:sz="4" w:space="0" w:color="auto"/>
              <w:left w:val="single" w:sz="4" w:space="0" w:color="auto"/>
              <w:bottom w:val="single" w:sz="4" w:space="0" w:color="auto"/>
              <w:right w:val="single" w:sz="4" w:space="0" w:color="auto"/>
            </w:tcBorders>
          </w:tcPr>
          <w:p w14:paraId="0A038EF4" w14:textId="59E3A4B9" w:rsidR="00D93046" w:rsidRDefault="00D93046" w:rsidP="00D93046">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458FCD01" w14:textId="0D332746" w:rsidR="00D93046" w:rsidRDefault="00D93046" w:rsidP="00D93046">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68CB1ADE"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B260E0" w:rsidRDefault="00B260E0" w:rsidP="00B260E0">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9717B7" w:rsidRDefault="00B260E0" w:rsidP="00D93046">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618" w:type="dxa"/>
            <w:gridSpan w:val="2"/>
            <w:tcBorders>
              <w:top w:val="single" w:sz="4" w:space="0" w:color="auto"/>
              <w:left w:val="single" w:sz="4" w:space="0" w:color="auto"/>
              <w:bottom w:val="single" w:sz="4" w:space="0" w:color="auto"/>
              <w:right w:val="single" w:sz="4" w:space="0" w:color="auto"/>
            </w:tcBorders>
          </w:tcPr>
          <w:p w14:paraId="180E9191" w14:textId="2B9D8809" w:rsidR="00D93046" w:rsidRPr="007E49B1" w:rsidRDefault="00D93046" w:rsidP="00D93046">
            <w:pPr>
              <w:pStyle w:val="TAL"/>
              <w:rPr>
                <w:lang w:eastAsia="zh-CN"/>
              </w:rPr>
            </w:pPr>
            <w:r w:rsidRPr="007E49B1">
              <w:rPr>
                <w:lang w:eastAsia="zh-CN"/>
              </w:rPr>
              <w:t>MBSR</w:t>
            </w:r>
            <w:r w:rsidR="00621FC6">
              <w:rPr>
                <w:rFonts w:hint="eastAsia"/>
                <w:lang w:eastAsia="ko-KR"/>
              </w:rPr>
              <w:t>, MWAB</w:t>
            </w:r>
          </w:p>
        </w:tc>
      </w:tr>
      <w:tr w:rsidR="0022080F" w:rsidRPr="00FD48E5" w14:paraId="7A6D3881" w14:textId="77777777" w:rsidTr="00032282">
        <w:trPr>
          <w:jc w:val="center"/>
        </w:trPr>
        <w:tc>
          <w:tcPr>
            <w:tcW w:w="2078" w:type="dxa"/>
            <w:gridSpan w:val="2"/>
            <w:tcBorders>
              <w:top w:val="single" w:sz="4" w:space="0" w:color="auto"/>
              <w:left w:val="single" w:sz="4" w:space="0" w:color="auto"/>
              <w:bottom w:val="single" w:sz="4" w:space="0" w:color="auto"/>
              <w:right w:val="single" w:sz="4" w:space="0" w:color="auto"/>
            </w:tcBorders>
          </w:tcPr>
          <w:p w14:paraId="2D393C27" w14:textId="587BB942" w:rsidR="0022080F" w:rsidRDefault="0022080F" w:rsidP="0022080F">
            <w:pPr>
              <w:pStyle w:val="TAL"/>
            </w:pPr>
            <w:r>
              <w:t>mwabSupportInd</w:t>
            </w:r>
          </w:p>
        </w:tc>
        <w:tc>
          <w:tcPr>
            <w:tcW w:w="1963" w:type="dxa"/>
            <w:gridSpan w:val="2"/>
            <w:tcBorders>
              <w:top w:val="single" w:sz="4" w:space="0" w:color="auto"/>
              <w:left w:val="single" w:sz="4" w:space="0" w:color="auto"/>
              <w:bottom w:val="single" w:sz="4" w:space="0" w:color="auto"/>
              <w:right w:val="single" w:sz="4" w:space="0" w:color="auto"/>
            </w:tcBorders>
          </w:tcPr>
          <w:p w14:paraId="07C56B21" w14:textId="1D7EEB40" w:rsidR="0022080F" w:rsidRDefault="0022080F" w:rsidP="0022080F">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3E19B9FF" w14:textId="74ECB903" w:rsidR="0022080F" w:rsidRDefault="0022080F" w:rsidP="0022080F">
            <w:pPr>
              <w:pStyle w:val="TAL"/>
            </w:pPr>
            <w:r>
              <w:t>0..1</w:t>
            </w:r>
          </w:p>
        </w:tc>
        <w:tc>
          <w:tcPr>
            <w:tcW w:w="4006" w:type="dxa"/>
            <w:gridSpan w:val="3"/>
            <w:tcBorders>
              <w:top w:val="single" w:sz="4" w:space="0" w:color="auto"/>
              <w:left w:val="single" w:sz="4" w:space="0" w:color="auto"/>
              <w:bottom w:val="single" w:sz="4" w:space="0" w:color="auto"/>
              <w:right w:val="single" w:sz="4" w:space="0" w:color="auto"/>
            </w:tcBorders>
          </w:tcPr>
          <w:p w14:paraId="38829D34" w14:textId="2D720086" w:rsidR="0022080F" w:rsidRDefault="0022080F" w:rsidP="0022080F">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22080F" w:rsidRDefault="0022080F" w:rsidP="0022080F">
            <w:pPr>
              <w:pStyle w:val="TAL"/>
              <w:rPr>
                <w:rFonts w:cs="Arial"/>
                <w:color w:val="000000" w:themeColor="text1"/>
                <w:szCs w:val="18"/>
                <w:lang w:eastAsia="zh-CN"/>
              </w:rPr>
            </w:pPr>
          </w:p>
          <w:p w14:paraId="70ECB6CF" w14:textId="5C2562A9" w:rsidR="0022080F" w:rsidRPr="007E606E" w:rsidRDefault="0022080F" w:rsidP="0022080F">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22080F" w:rsidRDefault="0022080F" w:rsidP="0022080F">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2"/>
            <w:tcBorders>
              <w:top w:val="single" w:sz="4" w:space="0" w:color="auto"/>
              <w:left w:val="single" w:sz="4" w:space="0" w:color="auto"/>
              <w:bottom w:val="single" w:sz="4" w:space="0" w:color="auto"/>
              <w:right w:val="single" w:sz="4" w:space="0" w:color="auto"/>
            </w:tcBorders>
          </w:tcPr>
          <w:p w14:paraId="592EFB58" w14:textId="39E5AE98" w:rsidR="0022080F" w:rsidRPr="007E49B1" w:rsidRDefault="0022080F" w:rsidP="0022080F">
            <w:pPr>
              <w:pStyle w:val="TAL"/>
              <w:rPr>
                <w:lang w:eastAsia="zh-CN"/>
              </w:rPr>
            </w:pPr>
            <w:r>
              <w:rPr>
                <w:lang w:eastAsia="zh-CN"/>
              </w:rPr>
              <w:t>MWAB</w:t>
            </w:r>
          </w:p>
        </w:tc>
      </w:tr>
      <w:tr w:rsidR="0022080F" w:rsidRPr="00FD48E5" w14:paraId="62DAEAF9"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22080F" w:rsidRDefault="0022080F" w:rsidP="0022080F">
            <w:pPr>
              <w:pStyle w:val="TAL"/>
            </w:pPr>
            <w:r>
              <w:rPr>
                <w:lang w:eastAsia="zh-CN"/>
              </w:rPr>
              <w:t>i</w:t>
            </w:r>
            <w:r w:rsidRPr="00975D2C">
              <w:rPr>
                <w:lang w:eastAsia="zh-CN"/>
              </w:rPr>
              <w:t>ntegrity</w:t>
            </w:r>
            <w:r>
              <w:rPr>
                <w:lang w:eastAsia="zh-CN"/>
              </w:rPr>
              <w:t>Requirements</w:t>
            </w:r>
          </w:p>
        </w:tc>
        <w:tc>
          <w:tcPr>
            <w:tcW w:w="1963" w:type="dxa"/>
            <w:gridSpan w:val="2"/>
            <w:tcBorders>
              <w:top w:val="single" w:sz="4" w:space="0" w:color="auto"/>
              <w:left w:val="single" w:sz="4" w:space="0" w:color="auto"/>
              <w:bottom w:val="single" w:sz="4" w:space="0" w:color="auto"/>
              <w:right w:val="single" w:sz="4" w:space="0" w:color="auto"/>
            </w:tcBorders>
          </w:tcPr>
          <w:p w14:paraId="6346E934" w14:textId="1528ABB7" w:rsidR="0022080F" w:rsidRDefault="0022080F" w:rsidP="0022080F">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22080F" w:rsidRDefault="0022080F" w:rsidP="0022080F">
            <w:pPr>
              <w:pStyle w:val="TAC"/>
            </w:pPr>
            <w:r>
              <w:t>O</w:t>
            </w:r>
          </w:p>
        </w:tc>
        <w:tc>
          <w:tcPr>
            <w:tcW w:w="1086" w:type="dxa"/>
            <w:gridSpan w:val="2"/>
            <w:tcBorders>
              <w:top w:val="single" w:sz="4" w:space="0" w:color="auto"/>
              <w:left w:val="single" w:sz="4" w:space="0" w:color="auto"/>
              <w:bottom w:val="single" w:sz="4" w:space="0" w:color="auto"/>
              <w:right w:val="single" w:sz="4" w:space="0" w:color="auto"/>
            </w:tcBorders>
          </w:tcPr>
          <w:p w14:paraId="284D3E9B" w14:textId="27101D38" w:rsidR="0022080F" w:rsidRDefault="0022080F" w:rsidP="0022080F">
            <w:pPr>
              <w:pStyle w:val="TAL"/>
            </w:pPr>
            <w:r>
              <w:t>0..1</w:t>
            </w:r>
          </w:p>
        </w:tc>
        <w:tc>
          <w:tcPr>
            <w:tcW w:w="4006" w:type="dxa"/>
            <w:gridSpan w:val="2"/>
            <w:tcBorders>
              <w:top w:val="single" w:sz="4" w:space="0" w:color="auto"/>
              <w:left w:val="single" w:sz="4" w:space="0" w:color="auto"/>
              <w:bottom w:val="single" w:sz="4" w:space="0" w:color="auto"/>
              <w:right w:val="single" w:sz="4" w:space="0" w:color="auto"/>
            </w:tcBorders>
          </w:tcPr>
          <w:p w14:paraId="36677655" w14:textId="303DB37A" w:rsidR="0022080F" w:rsidRDefault="0022080F" w:rsidP="0022080F">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3A33734C" w14:textId="77777777" w:rsidR="0022080F" w:rsidRPr="007E49B1" w:rsidRDefault="0022080F" w:rsidP="0022080F">
            <w:pPr>
              <w:pStyle w:val="TAL"/>
              <w:rPr>
                <w:lang w:eastAsia="zh-CN"/>
              </w:rPr>
            </w:pPr>
          </w:p>
        </w:tc>
      </w:tr>
      <w:tr w:rsidR="0022080F" w:rsidRPr="00FD48E5" w14:paraId="60EE9E84"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22080F" w:rsidRDefault="0022080F" w:rsidP="0022080F">
            <w:pPr>
              <w:pStyle w:val="TAL"/>
              <w:rPr>
                <w:lang w:eastAsia="zh-CN"/>
              </w:rPr>
            </w:pPr>
            <w:r w:rsidRPr="00B82322">
              <w:rPr>
                <w:rFonts w:cs="Arial"/>
                <w:szCs w:val="18"/>
              </w:rPr>
              <w:t>requestedRangingSlResult</w:t>
            </w:r>
          </w:p>
        </w:tc>
        <w:tc>
          <w:tcPr>
            <w:tcW w:w="1963" w:type="dxa"/>
            <w:gridSpan w:val="2"/>
            <w:tcBorders>
              <w:top w:val="single" w:sz="4" w:space="0" w:color="auto"/>
              <w:left w:val="single" w:sz="4" w:space="0" w:color="auto"/>
              <w:bottom w:val="single" w:sz="4" w:space="0" w:color="auto"/>
              <w:right w:val="single" w:sz="4" w:space="0" w:color="auto"/>
            </w:tcBorders>
          </w:tcPr>
          <w:p w14:paraId="61B3DF7C" w14:textId="11F7A9CF" w:rsidR="0022080F" w:rsidRDefault="0022080F" w:rsidP="0022080F">
            <w:pPr>
              <w:pStyle w:val="TAL"/>
              <w:rPr>
                <w:lang w:eastAsia="zh-CN"/>
              </w:rPr>
            </w:pPr>
            <w:r w:rsidRPr="00B82322">
              <w:rPr>
                <w:rFonts w:cs="Arial"/>
                <w:szCs w:val="18"/>
              </w:rPr>
              <w:t>array(</w:t>
            </w:r>
            <w:bookmarkStart w:id="2628" w:name="_Hlk142683907"/>
            <w:r w:rsidRPr="00B82322">
              <w:rPr>
                <w:rFonts w:cs="Arial"/>
                <w:szCs w:val="18"/>
              </w:rPr>
              <w:t>RangingSlResult</w:t>
            </w:r>
            <w:bookmarkEnd w:id="2628"/>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043512D8" w14:textId="052EDDE1"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0320AD55" w14:textId="36150E22" w:rsidR="0022080F" w:rsidRDefault="0022080F" w:rsidP="0022080F">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00484CE1" w:rsidRPr="0053421A">
              <w:t xml:space="preserve">straight line </w:t>
            </w:r>
            <w:r>
              <w:rPr>
                <w:lang w:eastAsia="zh-CN"/>
              </w:rPr>
              <w:t>distances</w:t>
            </w:r>
            <w:r w:rsidRPr="00B82322">
              <w:rPr>
                <w:rFonts w:cs="Arial"/>
                <w:szCs w:val="18"/>
              </w:rPr>
              <w:t xml:space="preserve"> </w:t>
            </w:r>
            <w:r w:rsidR="00484CE1">
              <w:rPr>
                <w:rFonts w:cs="Arial"/>
                <w:szCs w:val="18"/>
              </w:rPr>
              <w:t xml:space="preserve">(ranges) </w:t>
            </w:r>
            <w:r w:rsidRPr="00B82322">
              <w:rPr>
                <w:rFonts w:cs="Arial"/>
                <w:szCs w:val="18"/>
              </w:rPr>
              <w:t>and directions related to the UEs, etc.</w:t>
            </w:r>
          </w:p>
        </w:tc>
        <w:tc>
          <w:tcPr>
            <w:tcW w:w="1618" w:type="dxa"/>
            <w:gridSpan w:val="2"/>
            <w:tcBorders>
              <w:top w:val="single" w:sz="4" w:space="0" w:color="auto"/>
              <w:left w:val="single" w:sz="4" w:space="0" w:color="auto"/>
              <w:bottom w:val="single" w:sz="4" w:space="0" w:color="auto"/>
              <w:right w:val="single" w:sz="4" w:space="0" w:color="auto"/>
            </w:tcBorders>
          </w:tcPr>
          <w:p w14:paraId="17A64696" w14:textId="77777777" w:rsidR="0022080F" w:rsidRPr="007E49B1" w:rsidRDefault="0022080F" w:rsidP="0022080F">
            <w:pPr>
              <w:pStyle w:val="TAL"/>
              <w:rPr>
                <w:lang w:eastAsia="zh-CN"/>
              </w:rPr>
            </w:pPr>
          </w:p>
        </w:tc>
      </w:tr>
      <w:tr w:rsidR="0022080F" w:rsidRPr="00FD48E5" w14:paraId="6E705E7E"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22080F" w:rsidRDefault="0022080F" w:rsidP="0022080F">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2"/>
            <w:tcBorders>
              <w:top w:val="single" w:sz="4" w:space="0" w:color="auto"/>
              <w:left w:val="single" w:sz="4" w:space="0" w:color="auto"/>
              <w:bottom w:val="single" w:sz="4" w:space="0" w:color="auto"/>
              <w:right w:val="single" w:sz="4" w:space="0" w:color="auto"/>
            </w:tcBorders>
          </w:tcPr>
          <w:p w14:paraId="3E787D60" w14:textId="4A254BD1" w:rsidR="0022080F" w:rsidRDefault="0022080F" w:rsidP="0022080F">
            <w:pPr>
              <w:pStyle w:val="TAL"/>
              <w:rPr>
                <w:lang w:eastAsia="zh-CN"/>
              </w:rPr>
            </w:pPr>
            <w:r w:rsidRPr="00B82322">
              <w:rPr>
                <w:rFonts w:cs="Arial"/>
                <w:szCs w:val="18"/>
              </w:rPr>
              <w:t>array(</w:t>
            </w:r>
            <w:bookmarkStart w:id="2629" w:name="_Hlk142683982"/>
            <w:r w:rsidRPr="00B82322">
              <w:rPr>
                <w:rFonts w:cs="Arial"/>
                <w:szCs w:val="18"/>
              </w:rPr>
              <w:t>RelatedU</w:t>
            </w:r>
            <w:bookmarkEnd w:id="2629"/>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22080F" w:rsidRDefault="0022080F" w:rsidP="0022080F">
            <w:pPr>
              <w:pStyle w:val="TAC"/>
            </w:pPr>
            <w:r w:rsidRPr="00B82322">
              <w:rPr>
                <w:rFonts w:cs="Arial"/>
                <w:szCs w:val="18"/>
              </w:rPr>
              <w:t>O</w:t>
            </w:r>
          </w:p>
        </w:tc>
        <w:tc>
          <w:tcPr>
            <w:tcW w:w="1086" w:type="dxa"/>
            <w:gridSpan w:val="2"/>
            <w:tcBorders>
              <w:top w:val="single" w:sz="4" w:space="0" w:color="auto"/>
              <w:left w:val="single" w:sz="4" w:space="0" w:color="auto"/>
              <w:bottom w:val="single" w:sz="4" w:space="0" w:color="auto"/>
              <w:right w:val="single" w:sz="4" w:space="0" w:color="auto"/>
            </w:tcBorders>
          </w:tcPr>
          <w:p w14:paraId="4256D4F9" w14:textId="3A26E387" w:rsidR="0022080F" w:rsidRDefault="0022080F" w:rsidP="0022080F">
            <w:pPr>
              <w:pStyle w:val="TAL"/>
            </w:pPr>
            <w:r w:rsidRPr="00B82322">
              <w:rPr>
                <w:rFonts w:cs="Arial"/>
                <w:szCs w:val="18"/>
              </w:rPr>
              <w:t>1..N</w:t>
            </w:r>
          </w:p>
        </w:tc>
        <w:tc>
          <w:tcPr>
            <w:tcW w:w="4006" w:type="dxa"/>
            <w:gridSpan w:val="2"/>
            <w:tcBorders>
              <w:top w:val="single" w:sz="4" w:space="0" w:color="auto"/>
              <w:left w:val="single" w:sz="4" w:space="0" w:color="auto"/>
              <w:bottom w:val="single" w:sz="4" w:space="0" w:color="auto"/>
              <w:right w:val="single" w:sz="4" w:space="0" w:color="auto"/>
            </w:tcBorders>
          </w:tcPr>
          <w:p w14:paraId="1835277B" w14:textId="00F38B49" w:rsidR="0022080F" w:rsidRDefault="0022080F" w:rsidP="0022080F">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2"/>
            <w:tcBorders>
              <w:top w:val="single" w:sz="4" w:space="0" w:color="auto"/>
              <w:left w:val="single" w:sz="4" w:space="0" w:color="auto"/>
              <w:bottom w:val="single" w:sz="4" w:space="0" w:color="auto"/>
              <w:right w:val="single" w:sz="4" w:space="0" w:color="auto"/>
            </w:tcBorders>
          </w:tcPr>
          <w:p w14:paraId="4A38570D" w14:textId="77777777" w:rsidR="0022080F" w:rsidRPr="007E49B1" w:rsidRDefault="0022080F" w:rsidP="0022080F">
            <w:pPr>
              <w:pStyle w:val="TAL"/>
              <w:rPr>
                <w:lang w:eastAsia="zh-CN"/>
              </w:rPr>
            </w:pPr>
          </w:p>
        </w:tc>
      </w:tr>
      <w:tr w:rsidR="0022080F" w:rsidRPr="00FD48E5" w14:paraId="15522BD8"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22080F" w:rsidRPr="00B82322" w:rsidRDefault="0022080F" w:rsidP="0022080F">
            <w:pPr>
              <w:pStyle w:val="TAL"/>
              <w:rPr>
                <w:rFonts w:cs="Arial"/>
                <w:szCs w:val="18"/>
              </w:rPr>
            </w:pPr>
            <w:r w:rsidRPr="007E2486">
              <w:rPr>
                <w:rFonts w:cs="Arial"/>
                <w:szCs w:val="18"/>
              </w:rPr>
              <w:t>upLocRepAddrAf</w:t>
            </w:r>
          </w:p>
        </w:tc>
        <w:tc>
          <w:tcPr>
            <w:tcW w:w="1963" w:type="dxa"/>
            <w:gridSpan w:val="2"/>
            <w:tcBorders>
              <w:top w:val="single" w:sz="4" w:space="0" w:color="auto"/>
              <w:left w:val="single" w:sz="4" w:space="0" w:color="auto"/>
              <w:bottom w:val="single" w:sz="4" w:space="0" w:color="auto"/>
              <w:right w:val="single" w:sz="4" w:space="0" w:color="auto"/>
            </w:tcBorders>
          </w:tcPr>
          <w:p w14:paraId="5317743E" w14:textId="69FE43FF" w:rsidR="0022080F" w:rsidRPr="00B82322" w:rsidRDefault="0022080F" w:rsidP="0022080F">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22080F" w:rsidRPr="00B82322" w:rsidRDefault="007C4BF8" w:rsidP="0022080F">
            <w:pPr>
              <w:pStyle w:val="TAC"/>
              <w:rPr>
                <w:rFonts w:cs="Arial"/>
                <w:szCs w:val="18"/>
              </w:rPr>
            </w:pPr>
            <w:r>
              <w:t>C</w:t>
            </w:r>
          </w:p>
        </w:tc>
        <w:tc>
          <w:tcPr>
            <w:tcW w:w="1086" w:type="dxa"/>
            <w:gridSpan w:val="2"/>
            <w:tcBorders>
              <w:top w:val="single" w:sz="4" w:space="0" w:color="auto"/>
              <w:left w:val="single" w:sz="4" w:space="0" w:color="auto"/>
              <w:bottom w:val="single" w:sz="4" w:space="0" w:color="auto"/>
              <w:right w:val="single" w:sz="4" w:space="0" w:color="auto"/>
            </w:tcBorders>
          </w:tcPr>
          <w:p w14:paraId="57B6B07F" w14:textId="3074D210"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169DDBCB" w14:textId="0CAB7E31" w:rsidR="0022080F" w:rsidRPr="00B82322" w:rsidRDefault="0022080F" w:rsidP="0022080F">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2"/>
            <w:tcBorders>
              <w:top w:val="single" w:sz="4" w:space="0" w:color="auto"/>
              <w:left w:val="single" w:sz="4" w:space="0" w:color="auto"/>
              <w:bottom w:val="single" w:sz="4" w:space="0" w:color="auto"/>
              <w:right w:val="single" w:sz="4" w:space="0" w:color="auto"/>
            </w:tcBorders>
          </w:tcPr>
          <w:p w14:paraId="4105C48D" w14:textId="77777777" w:rsidR="0022080F" w:rsidRPr="007E49B1" w:rsidRDefault="0022080F" w:rsidP="0022080F">
            <w:pPr>
              <w:pStyle w:val="TAL"/>
              <w:rPr>
                <w:lang w:eastAsia="zh-CN"/>
              </w:rPr>
            </w:pPr>
          </w:p>
        </w:tc>
      </w:tr>
      <w:tr w:rsidR="0022080F" w:rsidRPr="00FD48E5" w14:paraId="2E0B2B1D" w14:textId="77777777" w:rsidTr="00926796">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22080F" w:rsidRPr="00B82322" w:rsidRDefault="0022080F" w:rsidP="0022080F">
            <w:pPr>
              <w:pStyle w:val="TAL"/>
              <w:rPr>
                <w:rFonts w:cs="Arial"/>
                <w:szCs w:val="18"/>
              </w:rPr>
            </w:pPr>
            <w:r w:rsidRPr="007E2486">
              <w:rPr>
                <w:rFonts w:cs="Arial"/>
                <w:szCs w:val="18"/>
              </w:rPr>
              <w:t>upCumEvtRptCriteria</w:t>
            </w:r>
          </w:p>
        </w:tc>
        <w:tc>
          <w:tcPr>
            <w:tcW w:w="1963" w:type="dxa"/>
            <w:gridSpan w:val="2"/>
            <w:tcBorders>
              <w:top w:val="single" w:sz="4" w:space="0" w:color="auto"/>
              <w:left w:val="single" w:sz="4" w:space="0" w:color="auto"/>
              <w:bottom w:val="single" w:sz="4" w:space="0" w:color="auto"/>
              <w:right w:val="single" w:sz="4" w:space="0" w:color="auto"/>
            </w:tcBorders>
          </w:tcPr>
          <w:p w14:paraId="4D13BCB0" w14:textId="7BA7A2B8" w:rsidR="0022080F" w:rsidRPr="00B82322" w:rsidRDefault="0022080F" w:rsidP="0022080F">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22080F" w:rsidRPr="00B82322" w:rsidRDefault="0022080F" w:rsidP="0022080F">
            <w:pPr>
              <w:pStyle w:val="TAC"/>
              <w:rPr>
                <w:rFonts w:cs="Arial"/>
                <w:szCs w:val="18"/>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257E6838" w14:textId="370129A8" w:rsidR="0022080F" w:rsidRPr="00B82322" w:rsidRDefault="0022080F" w:rsidP="0022080F">
            <w:pPr>
              <w:pStyle w:val="TAL"/>
              <w:rPr>
                <w:rFonts w:cs="Arial"/>
                <w:szCs w:val="18"/>
              </w:rPr>
            </w:pPr>
            <w:r>
              <w:t>0..1</w:t>
            </w:r>
          </w:p>
        </w:tc>
        <w:tc>
          <w:tcPr>
            <w:tcW w:w="4006" w:type="dxa"/>
            <w:gridSpan w:val="2"/>
            <w:tcBorders>
              <w:top w:val="single" w:sz="4" w:space="0" w:color="auto"/>
              <w:left w:val="single" w:sz="4" w:space="0" w:color="auto"/>
              <w:bottom w:val="single" w:sz="4" w:space="0" w:color="auto"/>
              <w:right w:val="single" w:sz="4" w:space="0" w:color="auto"/>
            </w:tcBorders>
          </w:tcPr>
          <w:p w14:paraId="7D70F83E" w14:textId="42A7EBCC" w:rsidR="0022080F" w:rsidRPr="00B82322" w:rsidRDefault="0022080F" w:rsidP="0022080F">
            <w:pPr>
              <w:pStyle w:val="TAL"/>
              <w:rPr>
                <w:rFonts w:cs="Arial"/>
                <w:szCs w:val="18"/>
              </w:rPr>
            </w:pPr>
            <w:r>
              <w:rPr>
                <w:rFonts w:cs="Arial"/>
                <w:color w:val="000000"/>
                <w:szCs w:val="18"/>
                <w:lang w:eastAsia="zh-CN"/>
              </w:rPr>
              <w:t>This IE may be present if the upLocRepAddrAf is present.</w:t>
            </w:r>
          </w:p>
        </w:tc>
        <w:tc>
          <w:tcPr>
            <w:tcW w:w="1618" w:type="dxa"/>
            <w:gridSpan w:val="2"/>
            <w:tcBorders>
              <w:top w:val="single" w:sz="4" w:space="0" w:color="auto"/>
              <w:left w:val="single" w:sz="4" w:space="0" w:color="auto"/>
              <w:bottom w:val="single" w:sz="4" w:space="0" w:color="auto"/>
              <w:right w:val="single" w:sz="4" w:space="0" w:color="auto"/>
            </w:tcBorders>
          </w:tcPr>
          <w:p w14:paraId="71F062CC" w14:textId="77777777" w:rsidR="0022080F" w:rsidRPr="007E49B1" w:rsidRDefault="0022080F" w:rsidP="0022080F">
            <w:pPr>
              <w:pStyle w:val="TAL"/>
              <w:rPr>
                <w:lang w:eastAsia="zh-CN"/>
              </w:rPr>
            </w:pPr>
          </w:p>
        </w:tc>
      </w:tr>
      <w:tr w:rsidR="0022080F" w:rsidRPr="00FD48E5" w14:paraId="729E5948" w14:textId="77777777" w:rsidTr="00032282">
        <w:trPr>
          <w:gridBefore w:val="1"/>
          <w:wBefore w:w="34"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22080F" w:rsidRDefault="0022080F" w:rsidP="0022080F">
            <w:pPr>
              <w:pStyle w:val="TAL"/>
              <w:rPr>
                <w:lang w:eastAsia="zh-CN"/>
              </w:rPr>
            </w:pPr>
            <w:r>
              <w:rPr>
                <w:lang w:eastAsia="zh-CN"/>
              </w:rPr>
              <w:t>mappedQoSEps</w:t>
            </w:r>
          </w:p>
        </w:tc>
        <w:tc>
          <w:tcPr>
            <w:tcW w:w="1963" w:type="dxa"/>
            <w:gridSpan w:val="2"/>
            <w:tcBorders>
              <w:top w:val="single" w:sz="4" w:space="0" w:color="auto"/>
              <w:left w:val="single" w:sz="4" w:space="0" w:color="auto"/>
              <w:bottom w:val="single" w:sz="4" w:space="0" w:color="auto"/>
              <w:right w:val="single" w:sz="4" w:space="0" w:color="auto"/>
            </w:tcBorders>
          </w:tcPr>
          <w:p w14:paraId="4B9F5A80" w14:textId="23BA69B9" w:rsidR="0022080F" w:rsidRDefault="0022080F" w:rsidP="0022080F">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652E4E3D" w14:textId="0203DB99" w:rsidR="0022080F" w:rsidRDefault="0022080F" w:rsidP="0022080F">
            <w:pPr>
              <w:pStyle w:val="TAL"/>
              <w:rPr>
                <w:lang w:eastAsia="zh-CN"/>
              </w:rPr>
            </w:pPr>
            <w:r>
              <w:rPr>
                <w:lang w:eastAsia="zh-CN"/>
              </w:rPr>
              <w:t>0..1</w:t>
            </w:r>
          </w:p>
        </w:tc>
        <w:tc>
          <w:tcPr>
            <w:tcW w:w="4006" w:type="dxa"/>
            <w:gridSpan w:val="2"/>
            <w:tcBorders>
              <w:top w:val="single" w:sz="4" w:space="0" w:color="auto"/>
              <w:left w:val="single" w:sz="4" w:space="0" w:color="auto"/>
              <w:bottom w:val="single" w:sz="4" w:space="0" w:color="auto"/>
              <w:right w:val="single" w:sz="4" w:space="0" w:color="auto"/>
            </w:tcBorders>
          </w:tcPr>
          <w:p w14:paraId="690C20FF" w14:textId="77777777" w:rsidR="0022080F" w:rsidRDefault="0022080F" w:rsidP="0022080F">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22080F" w:rsidRDefault="0022080F" w:rsidP="0022080F">
            <w:pPr>
              <w:pStyle w:val="TAL"/>
              <w:rPr>
                <w:rFonts w:cs="Arial"/>
                <w:szCs w:val="18"/>
                <w:lang w:eastAsia="zh-CN"/>
              </w:rPr>
            </w:pPr>
          </w:p>
          <w:p w14:paraId="3C7C5BF1" w14:textId="60C94EA1" w:rsidR="0022080F" w:rsidRDefault="0022080F" w:rsidP="0022080F">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2"/>
            <w:tcBorders>
              <w:top w:val="single" w:sz="4" w:space="0" w:color="auto"/>
              <w:left w:val="single" w:sz="4" w:space="0" w:color="auto"/>
              <w:bottom w:val="single" w:sz="4" w:space="0" w:color="auto"/>
              <w:right w:val="single" w:sz="4" w:space="0" w:color="auto"/>
            </w:tcBorders>
          </w:tcPr>
          <w:p w14:paraId="09E007F8" w14:textId="77777777" w:rsidR="0022080F" w:rsidRPr="00E53C3C" w:rsidRDefault="0022080F" w:rsidP="0022080F">
            <w:pPr>
              <w:pStyle w:val="TAL"/>
              <w:rPr>
                <w:rFonts w:cs="Arial"/>
                <w:szCs w:val="18"/>
                <w:lang w:eastAsia="zh-CN"/>
              </w:rPr>
            </w:pPr>
          </w:p>
        </w:tc>
      </w:tr>
      <w:tr w:rsidR="0022080F" w:rsidRPr="00FD48E5" w14:paraId="732F352D"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2D9762DB" w14:textId="14418B68" w:rsidR="0022080F" w:rsidRDefault="0022080F" w:rsidP="0022080F">
            <w:pPr>
              <w:pStyle w:val="TAL"/>
              <w:rPr>
                <w:lang w:eastAsia="zh-CN"/>
              </w:rPr>
            </w:pPr>
            <w:r>
              <w:rPr>
                <w:lang w:eastAsia="zh-CN"/>
              </w:rPr>
              <w:t>c</w:t>
            </w:r>
            <w:r w:rsidRPr="00EE38D8">
              <w:rPr>
                <w:lang w:eastAsia="zh-CN"/>
              </w:rPr>
              <w:t>oordinateID</w:t>
            </w:r>
          </w:p>
        </w:tc>
        <w:tc>
          <w:tcPr>
            <w:tcW w:w="1963" w:type="dxa"/>
            <w:gridSpan w:val="2"/>
            <w:tcBorders>
              <w:top w:val="single" w:sz="4" w:space="0" w:color="auto"/>
              <w:left w:val="single" w:sz="4" w:space="0" w:color="auto"/>
              <w:bottom w:val="single" w:sz="4" w:space="0" w:color="auto"/>
              <w:right w:val="single" w:sz="4" w:space="0" w:color="auto"/>
            </w:tcBorders>
          </w:tcPr>
          <w:p w14:paraId="23B83CB5" w14:textId="318DD6F2" w:rsidR="0022080F" w:rsidRDefault="0022080F" w:rsidP="0022080F">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22080F" w:rsidRDefault="0022080F" w:rsidP="0022080F">
            <w:pPr>
              <w:pStyle w:val="TAC"/>
              <w:rPr>
                <w:lang w:eastAsia="zh-CN"/>
              </w:rPr>
            </w:pPr>
            <w:r>
              <w:t>O</w:t>
            </w:r>
          </w:p>
        </w:tc>
        <w:tc>
          <w:tcPr>
            <w:tcW w:w="1086" w:type="dxa"/>
            <w:gridSpan w:val="2"/>
            <w:tcBorders>
              <w:top w:val="single" w:sz="4" w:space="0" w:color="auto"/>
              <w:left w:val="single" w:sz="4" w:space="0" w:color="auto"/>
              <w:bottom w:val="single" w:sz="4" w:space="0" w:color="auto"/>
              <w:right w:val="single" w:sz="4" w:space="0" w:color="auto"/>
            </w:tcBorders>
          </w:tcPr>
          <w:p w14:paraId="39F15CA5" w14:textId="0C269545" w:rsidR="0022080F" w:rsidRDefault="0022080F" w:rsidP="0022080F">
            <w:pPr>
              <w:pStyle w:val="TAL"/>
              <w:rPr>
                <w:lang w:eastAsia="zh-CN"/>
              </w:rPr>
            </w:pPr>
            <w:r>
              <w:t>0..1</w:t>
            </w:r>
          </w:p>
        </w:tc>
        <w:tc>
          <w:tcPr>
            <w:tcW w:w="4035" w:type="dxa"/>
            <w:gridSpan w:val="3"/>
            <w:tcBorders>
              <w:top w:val="single" w:sz="4" w:space="0" w:color="auto"/>
              <w:left w:val="single" w:sz="4" w:space="0" w:color="auto"/>
              <w:bottom w:val="single" w:sz="4" w:space="0" w:color="auto"/>
              <w:right w:val="single" w:sz="4" w:space="0" w:color="auto"/>
            </w:tcBorders>
          </w:tcPr>
          <w:p w14:paraId="3F391CA2" w14:textId="77777777" w:rsidR="0022080F" w:rsidRDefault="0022080F" w:rsidP="0022080F">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22080F" w:rsidRDefault="0022080F" w:rsidP="0022080F">
            <w:pPr>
              <w:pStyle w:val="TAL"/>
              <w:rPr>
                <w:lang w:eastAsia="zh-CN"/>
              </w:rPr>
            </w:pPr>
          </w:p>
          <w:p w14:paraId="7B7BEF25" w14:textId="13DA5BC8" w:rsidR="0022080F" w:rsidRDefault="0022080F" w:rsidP="0022080F">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2"/>
            <w:tcBorders>
              <w:top w:val="single" w:sz="4" w:space="0" w:color="auto"/>
              <w:left w:val="single" w:sz="4" w:space="0" w:color="auto"/>
              <w:bottom w:val="single" w:sz="4" w:space="0" w:color="auto"/>
              <w:right w:val="single" w:sz="4" w:space="0" w:color="auto"/>
            </w:tcBorders>
          </w:tcPr>
          <w:p w14:paraId="5C924A09" w14:textId="138E54F8" w:rsidR="0022080F" w:rsidRPr="00E53C3C" w:rsidRDefault="0022080F" w:rsidP="0022080F">
            <w:pPr>
              <w:pStyle w:val="TAL"/>
              <w:rPr>
                <w:rFonts w:cs="Arial"/>
                <w:szCs w:val="18"/>
                <w:lang w:eastAsia="zh-CN"/>
              </w:rPr>
            </w:pPr>
            <w:r>
              <w:rPr>
                <w:rFonts w:cs="Arial" w:hint="eastAsia"/>
                <w:szCs w:val="18"/>
                <w:lang w:eastAsia="zh-CN"/>
              </w:rPr>
              <w:t>R</w:t>
            </w:r>
            <w:r>
              <w:rPr>
                <w:rFonts w:cs="Arial"/>
                <w:szCs w:val="18"/>
                <w:lang w:eastAsia="zh-CN"/>
              </w:rPr>
              <w:t>anging_SL</w:t>
            </w:r>
          </w:p>
        </w:tc>
      </w:tr>
      <w:tr w:rsidR="0022080F" w14:paraId="51811B08"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12B8869B" w14:textId="77777777" w:rsidR="0022080F" w:rsidRDefault="0022080F" w:rsidP="0022080F">
            <w:pPr>
              <w:pStyle w:val="TAL"/>
              <w:rPr>
                <w:lang w:eastAsia="zh-CN"/>
              </w:rPr>
            </w:pPr>
            <w:r>
              <w:rPr>
                <w:lang w:eastAsia="zh-CN"/>
              </w:rPr>
              <w:t>rangingSlCapability</w:t>
            </w:r>
          </w:p>
        </w:tc>
        <w:tc>
          <w:tcPr>
            <w:tcW w:w="1963" w:type="dxa"/>
            <w:gridSpan w:val="2"/>
            <w:tcBorders>
              <w:top w:val="single" w:sz="4" w:space="0" w:color="auto"/>
              <w:left w:val="single" w:sz="4" w:space="0" w:color="auto"/>
              <w:bottom w:val="single" w:sz="4" w:space="0" w:color="auto"/>
              <w:right w:val="single" w:sz="4" w:space="0" w:color="auto"/>
            </w:tcBorders>
          </w:tcPr>
          <w:p w14:paraId="4C109E08" w14:textId="77777777" w:rsidR="0022080F" w:rsidRDefault="0022080F" w:rsidP="0022080F">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22080F" w:rsidRDefault="0022080F" w:rsidP="0022080F">
            <w:pPr>
              <w:pStyle w:val="TAC"/>
              <w:rPr>
                <w:lang w:eastAsia="zh-CN"/>
              </w:rPr>
            </w:pPr>
            <w:r>
              <w:rPr>
                <w:lang w:eastAsia="zh-CN"/>
              </w:rPr>
              <w:t>O</w:t>
            </w:r>
          </w:p>
        </w:tc>
        <w:tc>
          <w:tcPr>
            <w:tcW w:w="1086" w:type="dxa"/>
            <w:gridSpan w:val="2"/>
            <w:tcBorders>
              <w:top w:val="single" w:sz="4" w:space="0" w:color="auto"/>
              <w:left w:val="single" w:sz="4" w:space="0" w:color="auto"/>
              <w:bottom w:val="single" w:sz="4" w:space="0" w:color="auto"/>
              <w:right w:val="single" w:sz="4" w:space="0" w:color="auto"/>
            </w:tcBorders>
          </w:tcPr>
          <w:p w14:paraId="6619AB68" w14:textId="77777777" w:rsidR="0022080F" w:rsidRDefault="0022080F" w:rsidP="0022080F">
            <w:pPr>
              <w:pStyle w:val="TAL"/>
              <w:rPr>
                <w:lang w:eastAsia="zh-CN"/>
              </w:rPr>
            </w:pPr>
            <w:r>
              <w:rPr>
                <w:lang w:eastAsia="zh-CN"/>
              </w:rPr>
              <w:t>0..1</w:t>
            </w:r>
          </w:p>
        </w:tc>
        <w:tc>
          <w:tcPr>
            <w:tcW w:w="4035" w:type="dxa"/>
            <w:gridSpan w:val="3"/>
            <w:tcBorders>
              <w:top w:val="single" w:sz="4" w:space="0" w:color="auto"/>
              <w:left w:val="single" w:sz="4" w:space="0" w:color="auto"/>
              <w:bottom w:val="single" w:sz="4" w:space="0" w:color="auto"/>
              <w:right w:val="single" w:sz="4" w:space="0" w:color="auto"/>
            </w:tcBorders>
          </w:tcPr>
          <w:p w14:paraId="01D1B49D" w14:textId="77777777" w:rsidR="0022080F" w:rsidRPr="00A04ECB" w:rsidRDefault="0022080F" w:rsidP="0022080F">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2"/>
            <w:tcBorders>
              <w:top w:val="single" w:sz="4" w:space="0" w:color="auto"/>
              <w:left w:val="single" w:sz="4" w:space="0" w:color="auto"/>
              <w:bottom w:val="single" w:sz="4" w:space="0" w:color="auto"/>
              <w:right w:val="single" w:sz="4" w:space="0" w:color="auto"/>
            </w:tcBorders>
          </w:tcPr>
          <w:p w14:paraId="650A99DD" w14:textId="77777777" w:rsidR="0022080F" w:rsidRDefault="0022080F" w:rsidP="0022080F">
            <w:pPr>
              <w:pStyle w:val="TAL"/>
              <w:rPr>
                <w:rFonts w:cs="Arial"/>
                <w:szCs w:val="18"/>
                <w:lang w:eastAsia="zh-CN"/>
              </w:rPr>
            </w:pPr>
            <w:r>
              <w:rPr>
                <w:rFonts w:cs="Arial"/>
                <w:szCs w:val="18"/>
                <w:lang w:eastAsia="zh-CN"/>
              </w:rPr>
              <w:t>Ranging_SL</w:t>
            </w:r>
          </w:p>
        </w:tc>
      </w:tr>
      <w:tr w:rsidR="0022080F" w14:paraId="2A1D2289" w14:textId="77777777" w:rsidTr="00D959D4">
        <w:trPr>
          <w:jc w:val="center"/>
        </w:trPr>
        <w:tc>
          <w:tcPr>
            <w:tcW w:w="2083" w:type="dxa"/>
            <w:gridSpan w:val="2"/>
            <w:tcBorders>
              <w:top w:val="single" w:sz="4" w:space="0" w:color="auto"/>
              <w:left w:val="single" w:sz="4" w:space="0" w:color="auto"/>
              <w:bottom w:val="single" w:sz="4" w:space="0" w:color="auto"/>
              <w:right w:val="single" w:sz="4" w:space="0" w:color="auto"/>
            </w:tcBorders>
          </w:tcPr>
          <w:p w14:paraId="5F3FB29B" w14:textId="34F73ED2" w:rsidR="0022080F" w:rsidRDefault="0022080F" w:rsidP="0022080F">
            <w:pPr>
              <w:pStyle w:val="TAL"/>
              <w:rPr>
                <w:lang w:eastAsia="zh-CN"/>
              </w:rPr>
            </w:pPr>
            <w:r>
              <w:rPr>
                <w:lang w:eastAsia="zh-CN"/>
              </w:rPr>
              <w:t>slPositioningCapabilities</w:t>
            </w:r>
          </w:p>
        </w:tc>
        <w:tc>
          <w:tcPr>
            <w:tcW w:w="1963" w:type="dxa"/>
            <w:gridSpan w:val="2"/>
            <w:tcBorders>
              <w:top w:val="single" w:sz="4" w:space="0" w:color="auto"/>
              <w:left w:val="single" w:sz="4" w:space="0" w:color="auto"/>
              <w:bottom w:val="single" w:sz="4" w:space="0" w:color="auto"/>
              <w:right w:val="single" w:sz="4" w:space="0" w:color="auto"/>
            </w:tcBorders>
          </w:tcPr>
          <w:p w14:paraId="29B3CE42" w14:textId="0C31CD91" w:rsidR="0022080F" w:rsidRDefault="0022080F" w:rsidP="0022080F">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22080F" w:rsidRDefault="0022080F" w:rsidP="0022080F">
            <w:pPr>
              <w:pStyle w:val="TAC"/>
              <w:rPr>
                <w:lang w:eastAsia="zh-CN"/>
              </w:rPr>
            </w:pPr>
            <w:r>
              <w:rPr>
                <w:lang w:eastAsia="zh-CN"/>
              </w:rPr>
              <w:t>C</w:t>
            </w:r>
          </w:p>
        </w:tc>
        <w:tc>
          <w:tcPr>
            <w:tcW w:w="1086" w:type="dxa"/>
            <w:gridSpan w:val="2"/>
            <w:tcBorders>
              <w:top w:val="single" w:sz="4" w:space="0" w:color="auto"/>
              <w:left w:val="single" w:sz="4" w:space="0" w:color="auto"/>
              <w:bottom w:val="single" w:sz="4" w:space="0" w:color="auto"/>
              <w:right w:val="single" w:sz="4" w:space="0" w:color="auto"/>
            </w:tcBorders>
          </w:tcPr>
          <w:p w14:paraId="00D3D535" w14:textId="5E5E4933" w:rsidR="0022080F" w:rsidRDefault="0022080F" w:rsidP="0022080F">
            <w:pPr>
              <w:pStyle w:val="TAL"/>
              <w:rPr>
                <w:lang w:eastAsia="zh-CN"/>
              </w:rPr>
            </w:pPr>
            <w:r>
              <w:rPr>
                <w:lang w:eastAsia="zh-CN"/>
              </w:rPr>
              <w:t>1..N</w:t>
            </w:r>
          </w:p>
        </w:tc>
        <w:tc>
          <w:tcPr>
            <w:tcW w:w="4035" w:type="dxa"/>
            <w:gridSpan w:val="3"/>
            <w:tcBorders>
              <w:top w:val="single" w:sz="4" w:space="0" w:color="auto"/>
              <w:left w:val="single" w:sz="4" w:space="0" w:color="auto"/>
              <w:bottom w:val="single" w:sz="4" w:space="0" w:color="auto"/>
              <w:right w:val="single" w:sz="4" w:space="0" w:color="auto"/>
            </w:tcBorders>
          </w:tcPr>
          <w:p w14:paraId="622B0FA7" w14:textId="77777777" w:rsidR="0022080F" w:rsidRDefault="0022080F" w:rsidP="0022080F">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22080F" w:rsidRDefault="0022080F" w:rsidP="0022080F">
            <w:pPr>
              <w:pStyle w:val="TAL"/>
              <w:rPr>
                <w:rFonts w:cs="Arial"/>
                <w:szCs w:val="18"/>
              </w:rPr>
            </w:pPr>
          </w:p>
          <w:p w14:paraId="29546DC0" w14:textId="77777777" w:rsidR="0022080F" w:rsidRDefault="0022080F" w:rsidP="0022080F">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22080F" w:rsidRDefault="0022080F" w:rsidP="0022080F">
            <w:pPr>
              <w:pStyle w:val="TAL"/>
              <w:rPr>
                <w:rFonts w:cs="Arial"/>
                <w:szCs w:val="18"/>
              </w:rPr>
            </w:pPr>
          </w:p>
          <w:p w14:paraId="3D96D8F5" w14:textId="77777777" w:rsidR="0022080F" w:rsidRDefault="0022080F" w:rsidP="0022080F">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22080F" w:rsidRDefault="0022080F" w:rsidP="0022080F">
            <w:pPr>
              <w:pStyle w:val="TAL"/>
              <w:rPr>
                <w:rFonts w:cs="Arial"/>
                <w:szCs w:val="18"/>
              </w:rPr>
            </w:pPr>
          </w:p>
        </w:tc>
        <w:tc>
          <w:tcPr>
            <w:tcW w:w="1618" w:type="dxa"/>
            <w:gridSpan w:val="2"/>
            <w:tcBorders>
              <w:top w:val="single" w:sz="4" w:space="0" w:color="auto"/>
              <w:left w:val="single" w:sz="4" w:space="0" w:color="auto"/>
              <w:bottom w:val="single" w:sz="4" w:space="0" w:color="auto"/>
              <w:right w:val="single" w:sz="4" w:space="0" w:color="auto"/>
            </w:tcBorders>
          </w:tcPr>
          <w:p w14:paraId="7668B60E" w14:textId="5F0DF7AF" w:rsidR="0022080F" w:rsidRDefault="0022080F" w:rsidP="0022080F">
            <w:pPr>
              <w:pStyle w:val="TAL"/>
              <w:rPr>
                <w:rFonts w:cs="Arial"/>
                <w:szCs w:val="18"/>
                <w:lang w:eastAsia="zh-CN"/>
              </w:rPr>
            </w:pPr>
            <w:r>
              <w:rPr>
                <w:rFonts w:cs="Arial"/>
                <w:szCs w:val="18"/>
                <w:lang w:eastAsia="zh-CN"/>
              </w:rPr>
              <w:t>Ranging_SL</w:t>
            </w:r>
          </w:p>
        </w:tc>
      </w:tr>
      <w:tr w:rsidR="0022080F" w:rsidRPr="00FD48E5" w14:paraId="4D840841" w14:textId="581AD7B3" w:rsidTr="0053499E">
        <w:trPr>
          <w:gridAfter w:val="1"/>
          <w:wAfter w:w="47" w:type="dxa"/>
          <w:jc w:val="center"/>
        </w:trPr>
        <w:tc>
          <w:tcPr>
            <w:tcW w:w="11115" w:type="dxa"/>
            <w:gridSpan w:val="12"/>
            <w:tcBorders>
              <w:top w:val="single" w:sz="4" w:space="0" w:color="auto"/>
              <w:left w:val="single" w:sz="4" w:space="0" w:color="auto"/>
              <w:bottom w:val="single" w:sz="4" w:space="0" w:color="auto"/>
              <w:right w:val="single" w:sz="4" w:space="0" w:color="auto"/>
            </w:tcBorders>
          </w:tcPr>
          <w:p w14:paraId="5F11357D" w14:textId="3AFFCCBE" w:rsidR="0022080F" w:rsidRDefault="0022080F" w:rsidP="0022080F">
            <w:pPr>
              <w:pStyle w:val="TAN"/>
            </w:pPr>
            <w:r>
              <w:lastRenderedPageBreak/>
              <w:t>NOTE 1:</w:t>
            </w:r>
            <w:r>
              <w:tab/>
              <w:t>At least one of the attributes defined in this table shall be present in the InputData structure.</w:t>
            </w:r>
          </w:p>
          <w:p w14:paraId="323DF87E" w14:textId="025E5AA3" w:rsidR="0022080F" w:rsidRDefault="0022080F" w:rsidP="0022080F">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22080F" w:rsidRDefault="0022080F" w:rsidP="0022080F">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22080F" w:rsidRDefault="0022080F" w:rsidP="0022080F">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22080F" w:rsidRDefault="0022080F" w:rsidP="0022080F">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0C2B82D0" w:rsidR="0022080F" w:rsidRDefault="0022080F" w:rsidP="0022080F">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 xml:space="preserve">the SUPI </w:t>
            </w:r>
            <w:r w:rsidR="00990C86">
              <w:t xml:space="preserve"> and optionally the</w:t>
            </w:r>
            <w:r>
              <w:t xml:space="preserve"> GPSI</w:t>
            </w:r>
            <w:r w:rsidR="000C0992">
              <w:t xml:space="preserve"> of the UE</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2630" w:name="_Toc20150384"/>
      <w:bookmarkStart w:id="2631" w:name="_Toc25168631"/>
      <w:bookmarkStart w:id="2632" w:name="_Toc27593050"/>
      <w:bookmarkStart w:id="2633" w:name="_Toc34147921"/>
      <w:bookmarkStart w:id="2634" w:name="_Toc36463305"/>
      <w:bookmarkStart w:id="2635" w:name="_Toc43215145"/>
      <w:bookmarkStart w:id="2636" w:name="_Toc45032393"/>
      <w:bookmarkStart w:id="2637" w:name="_Toc49849882"/>
      <w:bookmarkStart w:id="2638" w:name="_Toc51873396"/>
      <w:bookmarkStart w:id="2639" w:name="_Toc56517524"/>
      <w:bookmarkStart w:id="2640" w:name="_Toc58594425"/>
      <w:bookmarkStart w:id="2641" w:name="_Toc67685935"/>
      <w:bookmarkStart w:id="2642" w:name="_Toc74993756"/>
      <w:bookmarkStart w:id="2643" w:name="_Toc82716344"/>
      <w:bookmarkStart w:id="2644" w:name="_Toc88818631"/>
      <w:bookmarkStart w:id="2645" w:name="_Toc90650553"/>
      <w:bookmarkStart w:id="2646" w:name="_Toc98506223"/>
      <w:bookmarkStart w:id="2647" w:name="_Toc106639508"/>
      <w:bookmarkStart w:id="2648" w:name="_Toc114779018"/>
      <w:bookmarkStart w:id="2649" w:name="_Toc122096935"/>
      <w:bookmarkStart w:id="2650" w:name="_Toc130844156"/>
      <w:bookmarkStart w:id="2651" w:name="_Toc138411862"/>
      <w:bookmarkStart w:id="2652" w:name="_Toc145956049"/>
      <w:bookmarkStart w:id="2653" w:name="_Toc153887484"/>
      <w:bookmarkStart w:id="2654" w:name="_Toc161905373"/>
      <w:bookmarkStart w:id="2655" w:name="_Toc170209976"/>
      <w:bookmarkStart w:id="2656" w:name="_Toc177550771"/>
      <w:bookmarkStart w:id="2657" w:name="_Toc183624858"/>
      <w:bookmarkStart w:id="2658" w:name="_Toc186726851"/>
      <w:bookmarkStart w:id="2659" w:name="_Toc200620772"/>
      <w:bookmarkStart w:id="2660" w:name="_Toc207787966"/>
      <w:bookmarkStart w:id="2661" w:name="_Toc215062250"/>
      <w:r>
        <w:lastRenderedPageBreak/>
        <w:t>6.1.6.2.3</w:t>
      </w:r>
      <w:r>
        <w:tab/>
        <w:t>Type: LocationData</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lastRenderedPageBreak/>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C460D59"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 xml:space="preserve">shall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662" w:name="_Toc20150385"/>
      <w:bookmarkStart w:id="2663" w:name="_Toc25168632"/>
      <w:bookmarkStart w:id="2664" w:name="_Toc27593051"/>
      <w:bookmarkStart w:id="2665" w:name="_Toc34147922"/>
      <w:bookmarkStart w:id="2666" w:name="_Toc36463306"/>
      <w:bookmarkStart w:id="2667" w:name="_Toc43215146"/>
      <w:bookmarkStart w:id="2668" w:name="_Toc45032394"/>
      <w:bookmarkStart w:id="2669" w:name="_Toc49849883"/>
      <w:bookmarkStart w:id="2670" w:name="_Toc51873397"/>
      <w:bookmarkStart w:id="2671" w:name="_Toc56517525"/>
      <w:bookmarkStart w:id="2672" w:name="_Toc58594426"/>
      <w:bookmarkStart w:id="2673" w:name="_Toc67685936"/>
      <w:bookmarkStart w:id="2674" w:name="_Toc74993757"/>
      <w:bookmarkStart w:id="2675" w:name="_Toc82716345"/>
      <w:bookmarkStart w:id="2676" w:name="_Toc88818632"/>
      <w:bookmarkStart w:id="2677" w:name="_Toc90650554"/>
      <w:bookmarkStart w:id="2678" w:name="_Toc98506224"/>
      <w:bookmarkStart w:id="2679" w:name="_Toc106639509"/>
      <w:bookmarkStart w:id="2680" w:name="_Toc114779019"/>
      <w:bookmarkStart w:id="2681" w:name="_Toc122096936"/>
      <w:bookmarkStart w:id="2682" w:name="_Toc130844157"/>
      <w:bookmarkStart w:id="2683" w:name="_Toc138411863"/>
      <w:bookmarkStart w:id="2684" w:name="_Toc145956050"/>
      <w:bookmarkStart w:id="2685" w:name="_Toc153887485"/>
      <w:bookmarkStart w:id="2686" w:name="_Toc161905374"/>
      <w:bookmarkStart w:id="2687" w:name="_Toc170209977"/>
      <w:bookmarkStart w:id="2688" w:name="_Toc177550772"/>
      <w:bookmarkStart w:id="2689" w:name="_Toc183624859"/>
      <w:bookmarkStart w:id="2690" w:name="_Toc186726852"/>
      <w:bookmarkStart w:id="2691" w:name="_Toc200620773"/>
      <w:bookmarkStart w:id="2692" w:name="_Toc207787967"/>
      <w:bookmarkStart w:id="2693" w:name="_Toc215062251"/>
      <w:r>
        <w:t>6.1.6.2.4</w:t>
      </w:r>
      <w:r>
        <w:tab/>
        <w:t>Type: GeographicalCoordinates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694" w:name="_Toc20150386"/>
      <w:bookmarkStart w:id="2695" w:name="_Toc25168633"/>
      <w:bookmarkStart w:id="2696" w:name="_Toc27593052"/>
      <w:bookmarkStart w:id="2697" w:name="_Toc34147923"/>
      <w:bookmarkStart w:id="2698" w:name="_Toc36463307"/>
      <w:bookmarkStart w:id="2699" w:name="_Toc43215147"/>
      <w:bookmarkStart w:id="2700" w:name="_Toc45032395"/>
      <w:bookmarkStart w:id="2701" w:name="_Toc49849884"/>
      <w:bookmarkStart w:id="2702" w:name="_Toc51873398"/>
      <w:bookmarkStart w:id="2703" w:name="_Toc56517526"/>
      <w:bookmarkStart w:id="2704" w:name="_Toc58594427"/>
      <w:bookmarkStart w:id="2705" w:name="_Toc67685937"/>
      <w:bookmarkStart w:id="2706" w:name="_Toc74993758"/>
      <w:bookmarkStart w:id="2707" w:name="_Toc82716346"/>
      <w:bookmarkStart w:id="2708" w:name="_Toc88818633"/>
      <w:bookmarkStart w:id="2709" w:name="_Toc90650555"/>
      <w:bookmarkStart w:id="2710" w:name="_Toc98506225"/>
      <w:bookmarkStart w:id="2711" w:name="_Toc106639510"/>
      <w:bookmarkStart w:id="2712" w:name="_Toc114779020"/>
      <w:bookmarkStart w:id="2713" w:name="_Toc122096937"/>
      <w:bookmarkStart w:id="2714" w:name="_Toc130844158"/>
      <w:bookmarkStart w:id="2715" w:name="_Toc138411864"/>
      <w:bookmarkStart w:id="2716" w:name="_Toc145956051"/>
      <w:bookmarkStart w:id="2717" w:name="_Toc153887486"/>
      <w:bookmarkStart w:id="2718" w:name="_Toc161905375"/>
      <w:bookmarkStart w:id="2719" w:name="_Toc170209978"/>
      <w:bookmarkStart w:id="2720" w:name="_Toc177550773"/>
      <w:bookmarkStart w:id="2721" w:name="_Toc183624860"/>
      <w:bookmarkStart w:id="2722" w:name="_Toc186726853"/>
      <w:bookmarkStart w:id="2723" w:name="_Toc200620774"/>
      <w:bookmarkStart w:id="2724" w:name="_Toc207787968"/>
      <w:bookmarkStart w:id="2725" w:name="_Toc215062252"/>
      <w:r>
        <w:t>6.1.6.2.5</w:t>
      </w:r>
      <w:r>
        <w:tab/>
        <w:t>Type: GeographicArea</w:t>
      </w:r>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726" w:name="_Toc20150387"/>
      <w:bookmarkStart w:id="2727" w:name="_Toc25168634"/>
      <w:bookmarkStart w:id="2728" w:name="_Toc27593053"/>
      <w:bookmarkStart w:id="2729" w:name="_Toc34147924"/>
      <w:bookmarkStart w:id="2730" w:name="_Toc36463308"/>
      <w:bookmarkStart w:id="2731" w:name="_Toc43215148"/>
      <w:bookmarkStart w:id="2732" w:name="_Toc45032396"/>
      <w:bookmarkStart w:id="2733" w:name="_Toc49849885"/>
      <w:bookmarkStart w:id="2734" w:name="_Toc51873399"/>
      <w:bookmarkStart w:id="2735" w:name="_Toc56517527"/>
      <w:bookmarkStart w:id="2736" w:name="_Toc58594428"/>
      <w:bookmarkStart w:id="2737" w:name="_Toc67685938"/>
      <w:bookmarkStart w:id="2738" w:name="_Toc74993759"/>
      <w:bookmarkStart w:id="2739" w:name="_Toc82716347"/>
      <w:bookmarkStart w:id="2740" w:name="_Toc88818634"/>
      <w:bookmarkStart w:id="2741" w:name="_Toc90650556"/>
      <w:bookmarkStart w:id="2742" w:name="_Toc98506226"/>
      <w:bookmarkStart w:id="2743" w:name="_Toc106639511"/>
      <w:bookmarkStart w:id="2744" w:name="_Toc114779021"/>
      <w:bookmarkStart w:id="2745" w:name="_Toc122096938"/>
      <w:bookmarkStart w:id="2746" w:name="_Toc130844159"/>
      <w:bookmarkStart w:id="2747" w:name="_Toc138411865"/>
      <w:bookmarkStart w:id="2748" w:name="_Toc145956052"/>
      <w:bookmarkStart w:id="2749" w:name="_Toc153887487"/>
      <w:bookmarkStart w:id="2750" w:name="_Toc161905376"/>
      <w:bookmarkStart w:id="2751" w:name="_Toc170209979"/>
      <w:bookmarkStart w:id="2752" w:name="_Toc177550774"/>
      <w:bookmarkStart w:id="2753" w:name="_Toc183624861"/>
      <w:bookmarkStart w:id="2754" w:name="_Toc186726854"/>
      <w:bookmarkStart w:id="2755" w:name="_Toc200620775"/>
      <w:bookmarkStart w:id="2756" w:name="_Toc207787969"/>
      <w:bookmarkStart w:id="2757" w:name="_Toc215062253"/>
      <w:r>
        <w:lastRenderedPageBreak/>
        <w:t>6.1.6.2.6</w:t>
      </w:r>
      <w:r>
        <w:tab/>
        <w:t>Type: Point</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758" w:name="_Toc20150388"/>
      <w:bookmarkStart w:id="2759" w:name="_Toc25168635"/>
      <w:bookmarkStart w:id="2760" w:name="_Toc27593054"/>
      <w:bookmarkStart w:id="2761" w:name="_Toc34147925"/>
      <w:bookmarkStart w:id="2762" w:name="_Toc36463309"/>
      <w:bookmarkStart w:id="2763" w:name="_Toc43215149"/>
      <w:bookmarkStart w:id="2764" w:name="_Toc45032397"/>
      <w:bookmarkStart w:id="2765" w:name="_Toc49849886"/>
      <w:bookmarkStart w:id="2766" w:name="_Toc51873400"/>
      <w:bookmarkStart w:id="2767" w:name="_Toc56517528"/>
      <w:bookmarkStart w:id="2768" w:name="_Toc58594429"/>
      <w:bookmarkStart w:id="2769" w:name="_Toc67685939"/>
      <w:bookmarkStart w:id="2770" w:name="_Toc74993760"/>
      <w:bookmarkStart w:id="2771" w:name="_Toc82716348"/>
      <w:bookmarkStart w:id="2772" w:name="_Toc88818635"/>
      <w:bookmarkStart w:id="2773" w:name="_Toc90650557"/>
      <w:bookmarkStart w:id="2774" w:name="_Toc98506227"/>
      <w:bookmarkStart w:id="2775" w:name="_Toc106639512"/>
      <w:bookmarkStart w:id="2776" w:name="_Toc114779022"/>
      <w:bookmarkStart w:id="2777" w:name="_Toc122096939"/>
      <w:bookmarkStart w:id="2778" w:name="_Toc130844160"/>
      <w:bookmarkStart w:id="2779" w:name="_Toc138411866"/>
      <w:bookmarkStart w:id="2780" w:name="_Toc145956053"/>
      <w:bookmarkStart w:id="2781" w:name="_Toc153887488"/>
      <w:bookmarkStart w:id="2782" w:name="_Toc161905377"/>
      <w:bookmarkStart w:id="2783" w:name="_Toc170209980"/>
      <w:bookmarkStart w:id="2784" w:name="_Toc177550775"/>
      <w:bookmarkStart w:id="2785" w:name="_Toc183624862"/>
      <w:bookmarkStart w:id="2786" w:name="_Toc186726855"/>
      <w:bookmarkStart w:id="2787" w:name="_Toc200620776"/>
      <w:bookmarkStart w:id="2788" w:name="_Toc207787970"/>
      <w:bookmarkStart w:id="2789" w:name="_Toc215062254"/>
      <w:r>
        <w:t>6.1.6.2.7</w:t>
      </w:r>
      <w:r>
        <w:tab/>
        <w:t>Type: PointUncertaintyCircle</w:t>
      </w:r>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790" w:name="_Toc20150389"/>
      <w:bookmarkStart w:id="2791" w:name="_Toc25168636"/>
      <w:bookmarkStart w:id="2792" w:name="_Toc27593055"/>
      <w:bookmarkStart w:id="2793" w:name="_Toc34147926"/>
      <w:bookmarkStart w:id="2794" w:name="_Toc36463310"/>
      <w:bookmarkStart w:id="2795" w:name="_Toc43215150"/>
      <w:bookmarkStart w:id="2796" w:name="_Toc45032398"/>
      <w:bookmarkStart w:id="2797" w:name="_Toc49849887"/>
      <w:bookmarkStart w:id="2798" w:name="_Toc51873401"/>
      <w:bookmarkStart w:id="2799" w:name="_Toc56517529"/>
      <w:bookmarkStart w:id="2800" w:name="_Toc58594430"/>
      <w:bookmarkStart w:id="2801" w:name="_Toc67685940"/>
      <w:bookmarkStart w:id="2802" w:name="_Toc74993761"/>
      <w:bookmarkStart w:id="2803" w:name="_Toc82716349"/>
      <w:bookmarkStart w:id="2804" w:name="_Toc88818636"/>
      <w:bookmarkStart w:id="2805" w:name="_Toc90650558"/>
      <w:bookmarkStart w:id="2806" w:name="_Toc98506228"/>
      <w:bookmarkStart w:id="2807" w:name="_Toc106639513"/>
      <w:bookmarkStart w:id="2808" w:name="_Toc114779023"/>
      <w:bookmarkStart w:id="2809" w:name="_Toc122096940"/>
      <w:bookmarkStart w:id="2810" w:name="_Toc130844161"/>
      <w:bookmarkStart w:id="2811" w:name="_Toc138411867"/>
      <w:bookmarkStart w:id="2812" w:name="_Toc145956054"/>
      <w:bookmarkStart w:id="2813" w:name="_Toc153887489"/>
      <w:bookmarkStart w:id="2814" w:name="_Toc161905378"/>
      <w:bookmarkStart w:id="2815" w:name="_Toc170209981"/>
      <w:bookmarkStart w:id="2816" w:name="_Toc177550776"/>
      <w:bookmarkStart w:id="2817" w:name="_Toc183624863"/>
      <w:bookmarkStart w:id="2818" w:name="_Toc186726856"/>
      <w:bookmarkStart w:id="2819" w:name="_Toc200620777"/>
      <w:bookmarkStart w:id="2820" w:name="_Toc207787971"/>
      <w:bookmarkStart w:id="2821" w:name="_Toc215062255"/>
      <w:r>
        <w:t>6.1.6.2.8</w:t>
      </w:r>
      <w:r>
        <w:tab/>
        <w:t>Type: PointUncertaintyEllipse</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822" w:name="_Toc20150390"/>
      <w:bookmarkStart w:id="2823" w:name="_Toc25168637"/>
      <w:bookmarkStart w:id="2824" w:name="_Toc27593056"/>
      <w:bookmarkStart w:id="2825" w:name="_Toc34147927"/>
      <w:bookmarkStart w:id="2826" w:name="_Toc36463311"/>
      <w:bookmarkStart w:id="2827" w:name="_Toc43215151"/>
      <w:bookmarkStart w:id="2828" w:name="_Toc45032399"/>
      <w:bookmarkStart w:id="2829" w:name="_Toc49849888"/>
      <w:bookmarkStart w:id="2830" w:name="_Toc51873402"/>
      <w:bookmarkStart w:id="2831" w:name="_Toc56517530"/>
      <w:bookmarkStart w:id="2832" w:name="_Toc58594431"/>
      <w:bookmarkStart w:id="2833" w:name="_Toc67685941"/>
      <w:bookmarkStart w:id="2834" w:name="_Toc74993762"/>
      <w:bookmarkStart w:id="2835" w:name="_Toc82716350"/>
      <w:bookmarkStart w:id="2836" w:name="_Toc88818637"/>
      <w:bookmarkStart w:id="2837" w:name="_Toc90650559"/>
      <w:bookmarkStart w:id="2838" w:name="_Toc98506229"/>
      <w:bookmarkStart w:id="2839" w:name="_Toc106639514"/>
      <w:bookmarkStart w:id="2840" w:name="_Toc114779024"/>
      <w:bookmarkStart w:id="2841" w:name="_Toc122096941"/>
      <w:bookmarkStart w:id="2842" w:name="_Toc130844162"/>
      <w:bookmarkStart w:id="2843" w:name="_Toc138411868"/>
      <w:bookmarkStart w:id="2844" w:name="_Toc145956055"/>
      <w:bookmarkStart w:id="2845" w:name="_Toc153887490"/>
      <w:bookmarkStart w:id="2846" w:name="_Toc161905379"/>
      <w:bookmarkStart w:id="2847" w:name="_Toc170209982"/>
      <w:bookmarkStart w:id="2848" w:name="_Toc177550777"/>
      <w:bookmarkStart w:id="2849" w:name="_Toc183624864"/>
      <w:bookmarkStart w:id="2850" w:name="_Toc186726857"/>
      <w:bookmarkStart w:id="2851" w:name="_Toc200620778"/>
      <w:bookmarkStart w:id="2852" w:name="_Toc207787972"/>
      <w:bookmarkStart w:id="2853" w:name="_Toc215062256"/>
      <w:r>
        <w:t>6.1.6.2.9</w:t>
      </w:r>
      <w:r>
        <w:tab/>
        <w:t>Type: Polygon</w:t>
      </w:r>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854" w:name="_Toc20150391"/>
      <w:bookmarkStart w:id="2855" w:name="_Toc25168638"/>
      <w:bookmarkStart w:id="2856" w:name="_Toc27593057"/>
      <w:bookmarkStart w:id="2857" w:name="_Toc34147928"/>
      <w:bookmarkStart w:id="2858" w:name="_Toc36463312"/>
      <w:bookmarkStart w:id="2859" w:name="_Toc43215152"/>
      <w:bookmarkStart w:id="2860" w:name="_Toc45032400"/>
      <w:bookmarkStart w:id="2861" w:name="_Toc49849889"/>
      <w:bookmarkStart w:id="2862" w:name="_Toc51873403"/>
      <w:bookmarkStart w:id="2863" w:name="_Toc56517531"/>
      <w:bookmarkStart w:id="2864" w:name="_Toc58594432"/>
      <w:bookmarkStart w:id="2865" w:name="_Toc67685942"/>
      <w:bookmarkStart w:id="2866" w:name="_Toc74993763"/>
      <w:bookmarkStart w:id="2867" w:name="_Toc82716351"/>
      <w:bookmarkStart w:id="2868" w:name="_Toc88818638"/>
      <w:bookmarkStart w:id="2869" w:name="_Toc90650560"/>
      <w:bookmarkStart w:id="2870" w:name="_Toc98506230"/>
      <w:bookmarkStart w:id="2871" w:name="_Toc106639515"/>
      <w:bookmarkStart w:id="2872" w:name="_Toc114779025"/>
      <w:bookmarkStart w:id="2873" w:name="_Toc122096942"/>
      <w:bookmarkStart w:id="2874" w:name="_Toc130844163"/>
      <w:bookmarkStart w:id="2875" w:name="_Toc138411869"/>
      <w:bookmarkStart w:id="2876" w:name="_Toc145956056"/>
      <w:bookmarkStart w:id="2877" w:name="_Toc153887491"/>
      <w:bookmarkStart w:id="2878" w:name="_Toc161905380"/>
      <w:bookmarkStart w:id="2879" w:name="_Toc170209983"/>
      <w:bookmarkStart w:id="2880" w:name="_Toc177550778"/>
      <w:bookmarkStart w:id="2881" w:name="_Toc183624865"/>
      <w:bookmarkStart w:id="2882" w:name="_Toc186726858"/>
      <w:bookmarkStart w:id="2883" w:name="_Toc200620779"/>
      <w:bookmarkStart w:id="2884" w:name="_Toc207787973"/>
      <w:bookmarkStart w:id="2885" w:name="_Toc215062257"/>
      <w:r>
        <w:lastRenderedPageBreak/>
        <w:t>6.1.6.2.10</w:t>
      </w:r>
      <w:r>
        <w:tab/>
        <w:t>Type: PointAltitude</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886" w:name="_Toc20150392"/>
      <w:bookmarkStart w:id="2887" w:name="_Toc25168639"/>
      <w:bookmarkStart w:id="2888" w:name="_Toc27593058"/>
      <w:bookmarkStart w:id="2889" w:name="_Toc34147929"/>
      <w:bookmarkStart w:id="2890" w:name="_Toc36463313"/>
      <w:bookmarkStart w:id="2891" w:name="_Toc43215153"/>
      <w:bookmarkStart w:id="2892" w:name="_Toc45032401"/>
      <w:bookmarkStart w:id="2893" w:name="_Toc49849890"/>
      <w:bookmarkStart w:id="2894" w:name="_Toc51873404"/>
      <w:bookmarkStart w:id="2895" w:name="_Toc56517532"/>
      <w:bookmarkStart w:id="2896" w:name="_Toc58594433"/>
      <w:bookmarkStart w:id="2897" w:name="_Toc67685943"/>
      <w:bookmarkStart w:id="2898" w:name="_Toc74993764"/>
      <w:bookmarkStart w:id="2899" w:name="_Toc82716352"/>
      <w:bookmarkStart w:id="2900" w:name="_Toc88818639"/>
      <w:bookmarkStart w:id="2901" w:name="_Toc90650561"/>
      <w:bookmarkStart w:id="2902" w:name="_Toc98506231"/>
      <w:bookmarkStart w:id="2903" w:name="_Toc106639516"/>
      <w:bookmarkStart w:id="2904" w:name="_Toc114779026"/>
      <w:bookmarkStart w:id="2905" w:name="_Toc122096943"/>
      <w:bookmarkStart w:id="2906" w:name="_Toc130844164"/>
      <w:bookmarkStart w:id="2907" w:name="_Toc138411870"/>
      <w:bookmarkStart w:id="2908" w:name="_Toc145956057"/>
      <w:bookmarkStart w:id="2909" w:name="_Toc153887492"/>
      <w:bookmarkStart w:id="2910" w:name="_Toc161905381"/>
      <w:bookmarkStart w:id="2911" w:name="_Toc170209984"/>
      <w:bookmarkStart w:id="2912" w:name="_Toc177550779"/>
      <w:bookmarkStart w:id="2913" w:name="_Toc183624866"/>
      <w:bookmarkStart w:id="2914" w:name="_Toc186726859"/>
      <w:bookmarkStart w:id="2915" w:name="_Toc200620780"/>
      <w:bookmarkStart w:id="2916" w:name="_Toc207787974"/>
      <w:bookmarkStart w:id="2917" w:name="_Toc215062258"/>
      <w:r>
        <w:t>6.1.6.2.11</w:t>
      </w:r>
      <w:r>
        <w:tab/>
        <w:t>Type: PointAltitudeUncertainty</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918" w:name="_Toc20150393"/>
      <w:bookmarkStart w:id="2919" w:name="_Toc25168640"/>
      <w:bookmarkStart w:id="2920" w:name="_Toc27593059"/>
      <w:bookmarkStart w:id="2921" w:name="_Toc34147930"/>
      <w:bookmarkStart w:id="2922" w:name="_Toc36463314"/>
      <w:bookmarkStart w:id="2923" w:name="_Toc43215154"/>
      <w:bookmarkStart w:id="2924" w:name="_Toc45032402"/>
      <w:bookmarkStart w:id="2925" w:name="_Toc49849891"/>
      <w:bookmarkStart w:id="2926" w:name="_Toc51873405"/>
      <w:bookmarkStart w:id="2927" w:name="_Toc56517533"/>
      <w:bookmarkStart w:id="2928" w:name="_Toc58594434"/>
      <w:bookmarkStart w:id="2929" w:name="_Toc67685944"/>
      <w:bookmarkStart w:id="2930" w:name="_Toc74993765"/>
      <w:bookmarkStart w:id="2931" w:name="_Toc82716353"/>
      <w:bookmarkStart w:id="2932" w:name="_Toc88818640"/>
      <w:bookmarkStart w:id="2933" w:name="_Toc90650562"/>
      <w:bookmarkStart w:id="2934" w:name="_Toc98506232"/>
      <w:bookmarkStart w:id="2935" w:name="_Toc106639517"/>
      <w:bookmarkStart w:id="2936" w:name="_Toc114779027"/>
      <w:bookmarkStart w:id="2937" w:name="_Toc122096944"/>
      <w:bookmarkStart w:id="2938" w:name="_Toc130844165"/>
      <w:bookmarkStart w:id="2939" w:name="_Toc138411871"/>
      <w:bookmarkStart w:id="2940" w:name="_Toc145956058"/>
      <w:bookmarkStart w:id="2941" w:name="_Toc153887493"/>
      <w:bookmarkStart w:id="2942" w:name="_Toc161905382"/>
      <w:bookmarkStart w:id="2943" w:name="_Toc170209985"/>
      <w:bookmarkStart w:id="2944" w:name="_Toc177550780"/>
      <w:bookmarkStart w:id="2945" w:name="_Toc183624867"/>
      <w:bookmarkStart w:id="2946" w:name="_Toc186726860"/>
      <w:bookmarkStart w:id="2947" w:name="_Toc200620781"/>
      <w:bookmarkStart w:id="2948" w:name="_Toc207787975"/>
      <w:bookmarkStart w:id="2949" w:name="_Toc215062259"/>
      <w:r>
        <w:lastRenderedPageBreak/>
        <w:t>6.1.6.2.12</w:t>
      </w:r>
      <w:r>
        <w:tab/>
        <w:t>Type: EllipsoidArc</w:t>
      </w:r>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950" w:name="_Toc20150394"/>
      <w:bookmarkStart w:id="2951" w:name="_Toc25168641"/>
      <w:bookmarkStart w:id="2952" w:name="_Toc27593060"/>
      <w:bookmarkStart w:id="2953" w:name="_Toc34147931"/>
      <w:bookmarkStart w:id="2954" w:name="_Toc36463315"/>
      <w:bookmarkStart w:id="2955" w:name="_Toc43215155"/>
      <w:bookmarkStart w:id="2956" w:name="_Toc45032403"/>
      <w:bookmarkStart w:id="2957" w:name="_Toc49849892"/>
      <w:bookmarkStart w:id="2958" w:name="_Toc51873406"/>
      <w:bookmarkStart w:id="2959" w:name="_Toc56517534"/>
      <w:bookmarkStart w:id="2960" w:name="_Toc58594435"/>
      <w:bookmarkStart w:id="2961" w:name="_Toc67685945"/>
      <w:bookmarkStart w:id="2962" w:name="_Toc74993766"/>
      <w:bookmarkStart w:id="2963" w:name="_Toc82716354"/>
      <w:bookmarkStart w:id="2964" w:name="_Toc88818641"/>
      <w:bookmarkStart w:id="2965" w:name="_Toc90650563"/>
      <w:bookmarkStart w:id="2966" w:name="_Toc98506233"/>
      <w:bookmarkStart w:id="2967" w:name="_Toc106639518"/>
      <w:bookmarkStart w:id="2968" w:name="_Toc114779028"/>
      <w:bookmarkStart w:id="2969" w:name="_Toc122096945"/>
      <w:bookmarkStart w:id="2970" w:name="_Toc130844166"/>
      <w:bookmarkStart w:id="2971" w:name="_Toc138411872"/>
      <w:bookmarkStart w:id="2972" w:name="_Toc145956059"/>
      <w:bookmarkStart w:id="2973" w:name="_Toc153887494"/>
      <w:bookmarkStart w:id="2974" w:name="_Toc161905383"/>
      <w:bookmarkStart w:id="2975" w:name="_Toc170209986"/>
      <w:bookmarkStart w:id="2976" w:name="_Toc177550781"/>
      <w:bookmarkStart w:id="2977" w:name="_Toc183624868"/>
      <w:bookmarkStart w:id="2978" w:name="_Toc186726861"/>
      <w:bookmarkStart w:id="2979" w:name="_Toc200620782"/>
      <w:bookmarkStart w:id="2980" w:name="_Toc207787976"/>
      <w:bookmarkStart w:id="2981" w:name="_Toc215062260"/>
      <w:r>
        <w:t>6.1.6.2.13</w:t>
      </w:r>
      <w:r>
        <w:tab/>
        <w:t>Type: LocationQoS</w:t>
      </w:r>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982" w:name="_Toc20150395"/>
      <w:bookmarkStart w:id="2983" w:name="_Toc25168642"/>
      <w:bookmarkStart w:id="2984" w:name="_Toc27593061"/>
      <w:bookmarkStart w:id="2985" w:name="_Toc34147932"/>
      <w:bookmarkStart w:id="2986" w:name="_Toc36463316"/>
      <w:bookmarkStart w:id="2987" w:name="_Toc43215156"/>
      <w:bookmarkStart w:id="2988" w:name="_Toc45032404"/>
      <w:bookmarkStart w:id="2989" w:name="_Toc49849893"/>
      <w:bookmarkStart w:id="2990" w:name="_Toc51873407"/>
      <w:bookmarkStart w:id="2991" w:name="_Toc56517535"/>
      <w:bookmarkStart w:id="2992" w:name="_Toc58594436"/>
      <w:bookmarkStart w:id="2993" w:name="_Toc67685946"/>
      <w:bookmarkStart w:id="2994" w:name="_Toc74993767"/>
      <w:bookmarkStart w:id="2995" w:name="_Toc82716355"/>
      <w:bookmarkStart w:id="2996" w:name="_Toc88818642"/>
      <w:bookmarkStart w:id="2997" w:name="_Toc90650564"/>
      <w:bookmarkStart w:id="2998" w:name="_Toc98506234"/>
      <w:bookmarkStart w:id="2999" w:name="_Toc106639519"/>
      <w:bookmarkStart w:id="3000" w:name="_Toc114779029"/>
      <w:bookmarkStart w:id="3001" w:name="_Toc122096946"/>
      <w:bookmarkStart w:id="3002" w:name="_Toc130844167"/>
      <w:bookmarkStart w:id="3003" w:name="_Toc138411873"/>
      <w:bookmarkStart w:id="3004" w:name="_Toc145956060"/>
      <w:bookmarkStart w:id="3005" w:name="_Toc153887495"/>
      <w:bookmarkStart w:id="3006" w:name="_Toc161905384"/>
      <w:bookmarkStart w:id="3007" w:name="_Toc170209987"/>
      <w:bookmarkStart w:id="3008" w:name="_Toc177550782"/>
      <w:bookmarkStart w:id="3009" w:name="_Toc183624869"/>
      <w:bookmarkStart w:id="3010" w:name="_Toc186726862"/>
      <w:bookmarkStart w:id="3011" w:name="_Toc200620783"/>
      <w:bookmarkStart w:id="3012" w:name="_Toc207787977"/>
      <w:bookmarkStart w:id="3013" w:name="_Toc215062261"/>
      <w:r>
        <w:lastRenderedPageBreak/>
        <w:t>6.1.6.2.14</w:t>
      </w:r>
      <w:r>
        <w:tab/>
        <w:t>Type: CivicAddress</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3014" w:name="_Toc20150396"/>
      <w:bookmarkStart w:id="3015" w:name="_Toc25168643"/>
      <w:bookmarkStart w:id="3016" w:name="_Toc27593062"/>
      <w:bookmarkStart w:id="3017" w:name="_Toc34147933"/>
      <w:bookmarkStart w:id="3018" w:name="_Toc36463317"/>
      <w:bookmarkStart w:id="3019" w:name="_Toc43215157"/>
      <w:bookmarkStart w:id="3020" w:name="_Toc45032405"/>
      <w:bookmarkStart w:id="3021" w:name="_Toc49849894"/>
      <w:bookmarkStart w:id="3022" w:name="_Toc51873408"/>
      <w:bookmarkStart w:id="3023" w:name="_Toc56517536"/>
      <w:bookmarkStart w:id="3024" w:name="_Toc58594437"/>
      <w:bookmarkStart w:id="3025" w:name="_Toc67685947"/>
      <w:bookmarkStart w:id="3026" w:name="_Toc74993768"/>
      <w:bookmarkStart w:id="3027" w:name="_Toc82716356"/>
      <w:bookmarkStart w:id="3028" w:name="_Toc88818643"/>
      <w:bookmarkStart w:id="3029" w:name="_Toc90650565"/>
      <w:bookmarkStart w:id="3030" w:name="_Toc98506235"/>
      <w:bookmarkStart w:id="3031" w:name="_Toc106639520"/>
      <w:bookmarkStart w:id="3032" w:name="_Toc114779030"/>
      <w:bookmarkStart w:id="3033" w:name="_Toc122096947"/>
      <w:bookmarkStart w:id="3034" w:name="_Toc130844168"/>
      <w:bookmarkStart w:id="3035" w:name="_Toc138411874"/>
      <w:bookmarkStart w:id="3036" w:name="_Toc145956061"/>
      <w:bookmarkStart w:id="3037" w:name="_Toc153887496"/>
      <w:bookmarkStart w:id="3038" w:name="_Toc161905385"/>
      <w:bookmarkStart w:id="3039" w:name="_Toc170209988"/>
      <w:bookmarkStart w:id="3040" w:name="_Toc177550783"/>
      <w:bookmarkStart w:id="3041" w:name="_Toc183624870"/>
      <w:bookmarkStart w:id="3042" w:name="_Toc186726863"/>
      <w:bookmarkStart w:id="3043" w:name="_Toc200620784"/>
      <w:bookmarkStart w:id="3044" w:name="_Toc207787978"/>
      <w:bookmarkStart w:id="3045" w:name="_Toc215062262"/>
      <w:r>
        <w:t>6.1.6.2.15</w:t>
      </w:r>
      <w:r>
        <w:tab/>
        <w:t>Type: PositioningMethodAndUsage</w:t>
      </w:r>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3046" w:name="_Toc20150397"/>
      <w:bookmarkStart w:id="3047" w:name="_Toc25168644"/>
      <w:bookmarkStart w:id="3048" w:name="_Toc27593063"/>
      <w:bookmarkStart w:id="3049" w:name="_Toc34147934"/>
      <w:bookmarkStart w:id="3050" w:name="_Toc36463318"/>
      <w:bookmarkStart w:id="3051" w:name="_Toc43215158"/>
      <w:bookmarkStart w:id="3052" w:name="_Toc45032406"/>
      <w:bookmarkStart w:id="3053" w:name="_Toc49849895"/>
      <w:bookmarkStart w:id="3054" w:name="_Toc51873409"/>
      <w:bookmarkStart w:id="3055" w:name="_Toc56517537"/>
      <w:bookmarkStart w:id="3056" w:name="_Toc58594438"/>
      <w:bookmarkStart w:id="3057" w:name="_Toc67685948"/>
      <w:bookmarkStart w:id="3058" w:name="_Toc74993769"/>
      <w:bookmarkStart w:id="3059" w:name="_Toc82716357"/>
      <w:bookmarkStart w:id="3060" w:name="_Toc88818644"/>
      <w:bookmarkStart w:id="3061" w:name="_Toc90650566"/>
      <w:bookmarkStart w:id="3062" w:name="_Toc98506236"/>
      <w:bookmarkStart w:id="3063" w:name="_Toc106639521"/>
      <w:bookmarkStart w:id="3064" w:name="_Toc114779031"/>
      <w:bookmarkStart w:id="3065" w:name="_Toc122096948"/>
      <w:bookmarkStart w:id="3066" w:name="_Toc130844169"/>
      <w:bookmarkStart w:id="3067" w:name="_Toc138411875"/>
      <w:bookmarkStart w:id="3068" w:name="_Toc145956062"/>
      <w:bookmarkStart w:id="3069" w:name="_Toc153887497"/>
      <w:bookmarkStart w:id="3070" w:name="_Toc161905386"/>
      <w:bookmarkStart w:id="3071" w:name="_Toc170209989"/>
      <w:bookmarkStart w:id="3072" w:name="_Toc177550784"/>
      <w:bookmarkStart w:id="3073" w:name="_Toc183624871"/>
      <w:bookmarkStart w:id="3074" w:name="_Toc186726864"/>
      <w:bookmarkStart w:id="3075" w:name="_Toc200620785"/>
      <w:bookmarkStart w:id="3076" w:name="_Toc207787979"/>
      <w:bookmarkStart w:id="3077" w:name="_Toc215062263"/>
      <w:r>
        <w:lastRenderedPageBreak/>
        <w:t>6.1.6.2.16</w:t>
      </w:r>
      <w:r>
        <w:tab/>
        <w:t>Type: GnssPositioningMethodAndUsage</w:t>
      </w:r>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3078" w:name="_Toc20150398"/>
      <w:bookmarkStart w:id="3079" w:name="_Toc25168645"/>
      <w:bookmarkStart w:id="3080" w:name="_Toc27593064"/>
      <w:bookmarkStart w:id="3081" w:name="_Toc34147935"/>
      <w:bookmarkStart w:id="3082" w:name="_Toc36463319"/>
      <w:bookmarkStart w:id="3083" w:name="_Toc43215159"/>
      <w:bookmarkStart w:id="3084" w:name="_Toc45032407"/>
      <w:bookmarkStart w:id="3085" w:name="_Toc49849896"/>
      <w:bookmarkStart w:id="3086" w:name="_Toc51873410"/>
      <w:bookmarkStart w:id="3087" w:name="_Toc56517538"/>
      <w:bookmarkStart w:id="3088" w:name="_Toc58594439"/>
      <w:bookmarkStart w:id="3089" w:name="_Toc67685949"/>
      <w:bookmarkStart w:id="3090" w:name="_Toc74993770"/>
      <w:bookmarkStart w:id="3091" w:name="_Toc82716358"/>
      <w:bookmarkStart w:id="3092" w:name="_Toc88818645"/>
      <w:bookmarkStart w:id="3093" w:name="_Toc90650567"/>
      <w:bookmarkStart w:id="3094" w:name="_Toc98506237"/>
      <w:bookmarkStart w:id="3095" w:name="_Toc106639522"/>
      <w:bookmarkStart w:id="3096" w:name="_Toc114779032"/>
      <w:bookmarkStart w:id="3097" w:name="_Toc122096949"/>
      <w:bookmarkStart w:id="3098" w:name="_Toc130844170"/>
      <w:bookmarkStart w:id="3099" w:name="_Toc138411876"/>
      <w:bookmarkStart w:id="3100" w:name="_Toc145956063"/>
      <w:bookmarkStart w:id="3101" w:name="_Toc153887498"/>
      <w:bookmarkStart w:id="3102" w:name="_Toc161905387"/>
      <w:bookmarkStart w:id="3103" w:name="_Toc170209990"/>
      <w:bookmarkStart w:id="3104" w:name="_Toc177550785"/>
      <w:bookmarkStart w:id="3105" w:name="_Toc183624872"/>
      <w:bookmarkStart w:id="3106" w:name="_Toc186726865"/>
      <w:bookmarkStart w:id="3107" w:name="_Toc200620786"/>
      <w:bookmarkStart w:id="3108" w:name="_Toc207787980"/>
      <w:bookmarkStart w:id="3109" w:name="_Toc215062264"/>
      <w:r>
        <w:t>6.1.6.2.</w:t>
      </w:r>
      <w:r w:rsidRPr="00BA3DCF">
        <w:t>17</w:t>
      </w:r>
      <w:r>
        <w:tab/>
        <w:t>Type: VelocityEstimate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3110"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3110"/>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3111" w:name="_Toc20150399"/>
      <w:bookmarkStart w:id="3112" w:name="_Toc25168646"/>
      <w:bookmarkStart w:id="3113" w:name="_Toc27593065"/>
      <w:bookmarkStart w:id="3114" w:name="_Toc34147936"/>
      <w:bookmarkStart w:id="3115" w:name="_Toc36463320"/>
      <w:bookmarkStart w:id="3116" w:name="_Toc43215160"/>
      <w:bookmarkStart w:id="3117" w:name="_Toc45032408"/>
      <w:bookmarkStart w:id="3118" w:name="_Toc49849897"/>
      <w:bookmarkStart w:id="3119" w:name="_Toc51873411"/>
      <w:bookmarkStart w:id="3120" w:name="_Toc56517539"/>
      <w:bookmarkStart w:id="3121" w:name="_Toc58594440"/>
      <w:bookmarkStart w:id="3122" w:name="_Toc67685950"/>
      <w:bookmarkStart w:id="3123" w:name="_Toc74993771"/>
      <w:bookmarkStart w:id="3124" w:name="_Toc82716359"/>
      <w:bookmarkStart w:id="3125" w:name="_Toc88818646"/>
      <w:bookmarkStart w:id="3126" w:name="_Toc90650568"/>
      <w:bookmarkStart w:id="3127" w:name="_Toc98506238"/>
      <w:bookmarkStart w:id="3128" w:name="_Toc106639523"/>
      <w:bookmarkStart w:id="3129" w:name="_Toc114779033"/>
      <w:bookmarkStart w:id="3130" w:name="_Toc122096950"/>
      <w:bookmarkStart w:id="3131" w:name="_Toc130844171"/>
      <w:bookmarkStart w:id="3132" w:name="_Toc138411877"/>
      <w:bookmarkStart w:id="3133" w:name="_Toc145956064"/>
      <w:bookmarkStart w:id="3134" w:name="_Toc153887499"/>
      <w:bookmarkStart w:id="3135" w:name="_Toc161905388"/>
      <w:bookmarkStart w:id="3136" w:name="_Toc170209991"/>
      <w:bookmarkStart w:id="3137" w:name="_Toc177550786"/>
      <w:bookmarkStart w:id="3138" w:name="_Toc183624873"/>
      <w:bookmarkStart w:id="3139" w:name="_Toc186726866"/>
      <w:bookmarkStart w:id="3140" w:name="_Toc200620787"/>
      <w:bookmarkStart w:id="3141" w:name="_Toc207787981"/>
      <w:bookmarkStart w:id="3142" w:name="_Toc215062265"/>
      <w:r>
        <w:t>6.1.6.2.18</w:t>
      </w:r>
      <w:r>
        <w:tab/>
        <w:t>Type: HorizontalVelocity</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143" w:name="_Toc20150400"/>
      <w:bookmarkStart w:id="3144" w:name="_Toc25168647"/>
      <w:bookmarkStart w:id="3145" w:name="_Toc27593066"/>
      <w:bookmarkStart w:id="3146" w:name="_Toc34147937"/>
      <w:bookmarkStart w:id="3147" w:name="_Toc36463321"/>
      <w:bookmarkStart w:id="3148" w:name="_Toc43215161"/>
      <w:bookmarkStart w:id="3149" w:name="_Toc45032409"/>
      <w:bookmarkStart w:id="3150" w:name="_Toc49849898"/>
      <w:bookmarkStart w:id="3151" w:name="_Toc51873412"/>
      <w:bookmarkStart w:id="3152" w:name="_Toc56517540"/>
      <w:bookmarkStart w:id="3153" w:name="_Toc58594441"/>
      <w:bookmarkStart w:id="3154" w:name="_Toc67685951"/>
      <w:bookmarkStart w:id="3155" w:name="_Toc74993772"/>
      <w:bookmarkStart w:id="3156" w:name="_Toc82716360"/>
      <w:bookmarkStart w:id="3157" w:name="_Toc88818647"/>
      <w:bookmarkStart w:id="3158" w:name="_Toc90650569"/>
      <w:bookmarkStart w:id="3159" w:name="_Toc98506239"/>
      <w:bookmarkStart w:id="3160" w:name="_Toc106639524"/>
      <w:bookmarkStart w:id="3161" w:name="_Toc114779034"/>
      <w:bookmarkStart w:id="3162" w:name="_Toc122096951"/>
      <w:bookmarkStart w:id="3163" w:name="_Toc130844172"/>
      <w:bookmarkStart w:id="3164" w:name="_Toc138411878"/>
      <w:bookmarkStart w:id="3165" w:name="_Toc145956065"/>
      <w:bookmarkStart w:id="3166" w:name="_Toc153887500"/>
      <w:bookmarkStart w:id="3167" w:name="_Toc161905389"/>
      <w:bookmarkStart w:id="3168" w:name="_Toc170209992"/>
      <w:bookmarkStart w:id="3169" w:name="_Toc177550787"/>
      <w:bookmarkStart w:id="3170" w:name="_Toc183624874"/>
      <w:bookmarkStart w:id="3171" w:name="_Toc186726867"/>
      <w:bookmarkStart w:id="3172" w:name="_Toc200620788"/>
      <w:bookmarkStart w:id="3173" w:name="_Toc207787982"/>
      <w:bookmarkStart w:id="3174" w:name="_Toc215062266"/>
      <w:r>
        <w:t>6.1.6.2.19</w:t>
      </w:r>
      <w:r>
        <w:tab/>
        <w:t>Type: HorizontalWithVerticalVelocity</w:t>
      </w:r>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175" w:name="_Toc20150401"/>
      <w:bookmarkStart w:id="3176" w:name="_Toc25168648"/>
      <w:bookmarkStart w:id="3177" w:name="_Toc27593067"/>
      <w:bookmarkStart w:id="3178" w:name="_Toc34147938"/>
      <w:bookmarkStart w:id="3179" w:name="_Toc36463322"/>
      <w:bookmarkStart w:id="3180" w:name="_Toc43215162"/>
      <w:bookmarkStart w:id="3181" w:name="_Toc45032410"/>
      <w:bookmarkStart w:id="3182" w:name="_Toc49849899"/>
      <w:bookmarkStart w:id="3183" w:name="_Toc51873413"/>
      <w:bookmarkStart w:id="3184" w:name="_Toc56517541"/>
      <w:bookmarkStart w:id="3185" w:name="_Toc58594442"/>
      <w:bookmarkStart w:id="3186" w:name="_Toc67685952"/>
      <w:bookmarkStart w:id="3187" w:name="_Toc74993773"/>
      <w:bookmarkStart w:id="3188" w:name="_Toc82716361"/>
      <w:bookmarkStart w:id="3189" w:name="_Toc88818648"/>
      <w:bookmarkStart w:id="3190" w:name="_Toc90650570"/>
      <w:bookmarkStart w:id="3191" w:name="_Toc98506240"/>
      <w:bookmarkStart w:id="3192" w:name="_Toc106639525"/>
      <w:bookmarkStart w:id="3193" w:name="_Toc114779035"/>
      <w:bookmarkStart w:id="3194" w:name="_Toc122096952"/>
      <w:bookmarkStart w:id="3195" w:name="_Toc130844173"/>
      <w:bookmarkStart w:id="3196" w:name="_Toc138411879"/>
      <w:bookmarkStart w:id="3197" w:name="_Toc145956066"/>
      <w:bookmarkStart w:id="3198" w:name="_Toc153887501"/>
      <w:bookmarkStart w:id="3199" w:name="_Toc161905390"/>
      <w:bookmarkStart w:id="3200" w:name="_Toc170209993"/>
      <w:bookmarkStart w:id="3201" w:name="_Toc177550788"/>
      <w:bookmarkStart w:id="3202" w:name="_Toc183624875"/>
      <w:bookmarkStart w:id="3203" w:name="_Toc186726868"/>
      <w:bookmarkStart w:id="3204" w:name="_Toc200620789"/>
      <w:bookmarkStart w:id="3205" w:name="_Toc207787983"/>
      <w:bookmarkStart w:id="3206" w:name="_Toc215062267"/>
      <w:r>
        <w:lastRenderedPageBreak/>
        <w:t>6.1.6.2.20</w:t>
      </w:r>
      <w:r>
        <w:tab/>
        <w:t>Type: HorizontalVelocityWithUncertainty</w:t>
      </w:r>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207" w:name="_Toc20150402"/>
      <w:bookmarkStart w:id="3208" w:name="_Toc25168649"/>
      <w:bookmarkStart w:id="3209" w:name="_Toc27593068"/>
      <w:bookmarkStart w:id="3210" w:name="_Toc34147939"/>
      <w:bookmarkStart w:id="3211" w:name="_Toc36463323"/>
      <w:bookmarkStart w:id="3212" w:name="_Toc43215163"/>
      <w:bookmarkStart w:id="3213" w:name="_Toc45032411"/>
      <w:bookmarkStart w:id="3214" w:name="_Toc49849900"/>
      <w:bookmarkStart w:id="3215" w:name="_Toc51873414"/>
      <w:bookmarkStart w:id="3216" w:name="_Toc56517542"/>
      <w:bookmarkStart w:id="3217" w:name="_Toc58594443"/>
      <w:bookmarkStart w:id="3218" w:name="_Toc67685953"/>
      <w:bookmarkStart w:id="3219" w:name="_Toc74993774"/>
      <w:bookmarkStart w:id="3220" w:name="_Toc82716362"/>
      <w:bookmarkStart w:id="3221" w:name="_Toc88818649"/>
      <w:bookmarkStart w:id="3222" w:name="_Toc90650571"/>
      <w:bookmarkStart w:id="3223" w:name="_Toc98506241"/>
      <w:bookmarkStart w:id="3224" w:name="_Toc106639526"/>
      <w:bookmarkStart w:id="3225" w:name="_Toc114779036"/>
      <w:bookmarkStart w:id="3226" w:name="_Toc122096953"/>
      <w:bookmarkStart w:id="3227" w:name="_Toc130844174"/>
      <w:bookmarkStart w:id="3228" w:name="_Toc138411880"/>
      <w:bookmarkStart w:id="3229" w:name="_Toc145956067"/>
      <w:bookmarkStart w:id="3230" w:name="_Toc153887502"/>
      <w:bookmarkStart w:id="3231" w:name="_Toc161905391"/>
      <w:bookmarkStart w:id="3232" w:name="_Toc170209994"/>
      <w:bookmarkStart w:id="3233" w:name="_Toc177550789"/>
      <w:bookmarkStart w:id="3234" w:name="_Toc183624876"/>
      <w:bookmarkStart w:id="3235" w:name="_Toc186726869"/>
      <w:bookmarkStart w:id="3236" w:name="_Toc200620790"/>
      <w:bookmarkStart w:id="3237" w:name="_Toc207787984"/>
      <w:bookmarkStart w:id="3238" w:name="_Toc215062268"/>
      <w:r>
        <w:t>6.1.6.2.21</w:t>
      </w:r>
      <w:r>
        <w:tab/>
        <w:t>Type: HorizontalWithVerticalVelocityAndUncertainty</w:t>
      </w:r>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239" w:name="_Toc20150403"/>
      <w:bookmarkStart w:id="3240" w:name="_Toc25168650"/>
      <w:bookmarkStart w:id="3241" w:name="_Toc27593069"/>
      <w:bookmarkStart w:id="3242" w:name="_Toc34147940"/>
      <w:bookmarkStart w:id="3243" w:name="_Toc36463324"/>
      <w:bookmarkStart w:id="3244" w:name="_Toc43215164"/>
      <w:bookmarkStart w:id="3245" w:name="_Toc45032412"/>
      <w:bookmarkStart w:id="3246" w:name="_Toc49849901"/>
      <w:bookmarkStart w:id="3247" w:name="_Toc51873415"/>
      <w:bookmarkStart w:id="3248" w:name="_Toc56517543"/>
      <w:bookmarkStart w:id="3249" w:name="_Toc58594444"/>
      <w:bookmarkStart w:id="3250" w:name="_Toc67685954"/>
      <w:bookmarkStart w:id="3251" w:name="_Toc74993775"/>
      <w:bookmarkStart w:id="3252" w:name="_Toc82716363"/>
      <w:bookmarkStart w:id="3253" w:name="_Toc88818650"/>
      <w:bookmarkStart w:id="3254" w:name="_Toc90650572"/>
      <w:bookmarkStart w:id="3255" w:name="_Toc98506242"/>
      <w:bookmarkStart w:id="3256" w:name="_Toc106639527"/>
      <w:bookmarkStart w:id="3257" w:name="_Toc114779037"/>
      <w:bookmarkStart w:id="3258" w:name="_Toc122096954"/>
      <w:bookmarkStart w:id="3259" w:name="_Toc130844175"/>
      <w:bookmarkStart w:id="3260" w:name="_Toc138411881"/>
      <w:bookmarkStart w:id="3261" w:name="_Toc145956068"/>
      <w:bookmarkStart w:id="3262" w:name="_Toc153887503"/>
      <w:bookmarkStart w:id="3263" w:name="_Toc161905392"/>
      <w:bookmarkStart w:id="3264" w:name="_Toc170209995"/>
      <w:bookmarkStart w:id="3265" w:name="_Toc177550790"/>
      <w:bookmarkStart w:id="3266" w:name="_Toc183624877"/>
      <w:bookmarkStart w:id="3267" w:name="_Toc186726870"/>
      <w:bookmarkStart w:id="3268" w:name="_Toc200620791"/>
      <w:bookmarkStart w:id="3269" w:name="_Toc207787985"/>
      <w:bookmarkStart w:id="3270" w:name="_Toc215062269"/>
      <w:r>
        <w:t>6.1.6.2.22</w:t>
      </w:r>
      <w:r>
        <w:tab/>
        <w:t>Type: UncertaintyEllipse</w:t>
      </w:r>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271" w:name="_Toc20150404"/>
      <w:bookmarkStart w:id="3272" w:name="_Toc25168651"/>
      <w:bookmarkStart w:id="3273" w:name="_Toc27593070"/>
      <w:bookmarkStart w:id="3274" w:name="_Toc34147941"/>
      <w:bookmarkStart w:id="3275" w:name="_Toc36463325"/>
      <w:bookmarkStart w:id="3276" w:name="_Toc43215165"/>
      <w:bookmarkStart w:id="3277" w:name="_Toc45032413"/>
      <w:bookmarkStart w:id="3278" w:name="_Toc49849902"/>
      <w:bookmarkStart w:id="3279" w:name="_Toc51873416"/>
      <w:bookmarkStart w:id="3280" w:name="_Toc56517544"/>
      <w:bookmarkStart w:id="3281" w:name="_Toc58594445"/>
      <w:bookmarkStart w:id="3282" w:name="_Toc67685955"/>
      <w:bookmarkStart w:id="3283" w:name="_Toc74993776"/>
      <w:bookmarkStart w:id="3284" w:name="_Toc82716364"/>
      <w:bookmarkStart w:id="3285" w:name="_Toc88818651"/>
      <w:bookmarkStart w:id="3286" w:name="_Toc90650573"/>
      <w:bookmarkStart w:id="3287" w:name="_Toc98506243"/>
      <w:bookmarkStart w:id="3288" w:name="_Toc106639528"/>
      <w:bookmarkStart w:id="3289" w:name="_Toc114779038"/>
      <w:bookmarkStart w:id="3290" w:name="_Toc122096955"/>
      <w:bookmarkStart w:id="3291" w:name="_Toc130844176"/>
      <w:bookmarkStart w:id="3292" w:name="_Toc138411882"/>
      <w:bookmarkStart w:id="3293" w:name="_Toc145956069"/>
      <w:bookmarkStart w:id="3294" w:name="_Toc153887504"/>
      <w:bookmarkStart w:id="3295" w:name="_Toc161905393"/>
      <w:bookmarkStart w:id="3296" w:name="_Toc170209996"/>
      <w:bookmarkStart w:id="3297" w:name="_Toc177550791"/>
      <w:bookmarkStart w:id="3298" w:name="_Toc183624878"/>
      <w:bookmarkStart w:id="3299" w:name="_Toc186726871"/>
      <w:bookmarkStart w:id="3300" w:name="_Toc200620792"/>
      <w:bookmarkStart w:id="3301" w:name="_Toc207787986"/>
      <w:bookmarkStart w:id="3302" w:name="_Toc215062270"/>
      <w:r>
        <w:t>6.1.6.2.23</w:t>
      </w:r>
      <w:r w:rsidRPr="007F4DE4">
        <w:tab/>
      </w:r>
      <w:r>
        <w:t xml:space="preserve">Type: </w:t>
      </w:r>
      <w:r w:rsidRPr="007F4DE4">
        <w:t>U</w:t>
      </w:r>
      <w:r>
        <w:t>eLcs</w:t>
      </w:r>
      <w:r w:rsidRPr="007F4DE4">
        <w:t>Capability</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303" w:name="_Toc20150405"/>
      <w:bookmarkStart w:id="3304" w:name="_Toc25168652"/>
      <w:bookmarkStart w:id="3305" w:name="_Toc27593071"/>
      <w:bookmarkStart w:id="3306" w:name="_Toc34147942"/>
      <w:bookmarkStart w:id="3307" w:name="_Toc36463326"/>
      <w:bookmarkStart w:id="3308" w:name="_Toc43215166"/>
      <w:bookmarkStart w:id="3309" w:name="_Toc45032414"/>
      <w:bookmarkStart w:id="3310" w:name="_Toc49849903"/>
      <w:bookmarkStart w:id="3311" w:name="_Toc51873417"/>
      <w:bookmarkStart w:id="3312" w:name="_Toc56517545"/>
      <w:bookmarkStart w:id="3313" w:name="_Toc58594446"/>
      <w:bookmarkStart w:id="3314" w:name="_Toc67685956"/>
      <w:bookmarkStart w:id="3315" w:name="_Toc74993777"/>
      <w:bookmarkStart w:id="3316" w:name="_Toc82716365"/>
      <w:bookmarkStart w:id="3317" w:name="_Toc88818652"/>
      <w:bookmarkStart w:id="3318" w:name="_Toc90650574"/>
      <w:bookmarkStart w:id="3319" w:name="_Toc98506244"/>
      <w:bookmarkStart w:id="3320" w:name="_Toc106639529"/>
      <w:bookmarkStart w:id="3321" w:name="_Toc114779039"/>
      <w:bookmarkStart w:id="3322" w:name="_Toc122096956"/>
      <w:bookmarkStart w:id="3323" w:name="_Toc130844177"/>
      <w:bookmarkStart w:id="3324" w:name="_Toc138411883"/>
      <w:bookmarkStart w:id="3325" w:name="_Toc145956070"/>
      <w:bookmarkStart w:id="3326" w:name="_Toc153887505"/>
      <w:bookmarkStart w:id="3327" w:name="_Toc161905394"/>
      <w:bookmarkStart w:id="3328" w:name="_Toc170209997"/>
      <w:bookmarkStart w:id="3329" w:name="_Toc177550792"/>
      <w:bookmarkStart w:id="3330" w:name="_Toc183624879"/>
      <w:bookmarkStart w:id="3331" w:name="_Toc186726872"/>
      <w:bookmarkStart w:id="3332" w:name="_Toc200620793"/>
      <w:bookmarkStart w:id="3333" w:name="_Toc207787987"/>
      <w:bookmarkStart w:id="3334" w:name="_Toc215062271"/>
      <w:r>
        <w:lastRenderedPageBreak/>
        <w:t>6.1.6.2.24</w:t>
      </w:r>
      <w:r>
        <w:tab/>
        <w:t>Type: PeriodicEventInfo</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335" w:name="_Toc20150406"/>
      <w:bookmarkStart w:id="3336" w:name="_Toc25168653"/>
      <w:bookmarkStart w:id="3337" w:name="_Toc27593072"/>
      <w:bookmarkStart w:id="3338" w:name="_Toc34147943"/>
      <w:bookmarkStart w:id="3339" w:name="_Toc36463327"/>
      <w:bookmarkStart w:id="3340" w:name="_Toc43215167"/>
      <w:bookmarkStart w:id="3341" w:name="_Toc45032415"/>
      <w:bookmarkStart w:id="3342" w:name="_Toc49849904"/>
      <w:bookmarkStart w:id="3343" w:name="_Toc51873418"/>
      <w:bookmarkStart w:id="3344" w:name="_Toc56517546"/>
      <w:bookmarkStart w:id="3345" w:name="_Toc58594447"/>
      <w:bookmarkStart w:id="3346" w:name="_Toc67685957"/>
      <w:bookmarkStart w:id="3347" w:name="_Toc74993778"/>
      <w:bookmarkStart w:id="3348" w:name="_Toc82716366"/>
      <w:bookmarkStart w:id="3349" w:name="_Toc88818653"/>
      <w:bookmarkStart w:id="3350" w:name="_Toc90650575"/>
      <w:bookmarkStart w:id="3351" w:name="_Toc98506245"/>
      <w:bookmarkStart w:id="3352" w:name="_Toc106639530"/>
      <w:bookmarkStart w:id="3353" w:name="_Toc114779040"/>
      <w:bookmarkStart w:id="3354" w:name="_Toc122096957"/>
      <w:bookmarkStart w:id="3355" w:name="_Toc130844178"/>
      <w:bookmarkStart w:id="3356" w:name="_Toc138411884"/>
      <w:bookmarkStart w:id="3357" w:name="_Toc145956071"/>
      <w:bookmarkStart w:id="3358" w:name="_Toc153887506"/>
      <w:bookmarkStart w:id="3359" w:name="_Toc161905395"/>
      <w:bookmarkStart w:id="3360" w:name="_Toc170209998"/>
      <w:bookmarkStart w:id="3361" w:name="_Toc177550793"/>
      <w:bookmarkStart w:id="3362" w:name="_Toc183624880"/>
      <w:bookmarkStart w:id="3363" w:name="_Toc186726873"/>
      <w:bookmarkStart w:id="3364" w:name="_Toc200620794"/>
      <w:bookmarkStart w:id="3365" w:name="_Toc207787988"/>
      <w:bookmarkStart w:id="3366" w:name="_Toc215062272"/>
      <w:r>
        <w:lastRenderedPageBreak/>
        <w:t>6.1.6.2.25</w:t>
      </w:r>
      <w:r>
        <w:tab/>
        <w:t>Type: AreaEventInfo</w:t>
      </w:r>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AFA7B"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56E810EE"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367" w:name="_Toc20150407"/>
      <w:bookmarkStart w:id="3368" w:name="_Toc25168654"/>
      <w:bookmarkStart w:id="3369" w:name="_Toc27593073"/>
      <w:bookmarkStart w:id="3370" w:name="_Toc34147944"/>
      <w:bookmarkStart w:id="3371" w:name="_Toc36463328"/>
      <w:bookmarkStart w:id="3372" w:name="_Toc43215168"/>
      <w:bookmarkStart w:id="3373" w:name="_Toc45032416"/>
      <w:bookmarkStart w:id="3374" w:name="_Toc49849905"/>
      <w:bookmarkStart w:id="3375" w:name="_Toc51873419"/>
      <w:bookmarkStart w:id="3376" w:name="_Toc56517547"/>
      <w:bookmarkStart w:id="3377" w:name="_Toc58594448"/>
      <w:bookmarkStart w:id="3378" w:name="_Toc67685958"/>
      <w:bookmarkStart w:id="3379" w:name="_Toc74993779"/>
      <w:bookmarkStart w:id="3380" w:name="_Toc82716367"/>
      <w:bookmarkStart w:id="3381" w:name="_Toc88818654"/>
      <w:bookmarkStart w:id="3382" w:name="_Toc90650576"/>
      <w:bookmarkStart w:id="3383" w:name="_Toc98506246"/>
      <w:bookmarkStart w:id="3384" w:name="_Toc106639531"/>
      <w:bookmarkStart w:id="3385" w:name="_Toc114779041"/>
      <w:bookmarkStart w:id="3386" w:name="_Toc122096958"/>
      <w:bookmarkStart w:id="3387" w:name="_Toc130844179"/>
      <w:bookmarkStart w:id="3388" w:name="_Toc138411885"/>
      <w:bookmarkStart w:id="3389" w:name="_Toc145956072"/>
      <w:bookmarkStart w:id="3390" w:name="_Toc153887507"/>
      <w:bookmarkStart w:id="3391" w:name="_Toc161905396"/>
      <w:bookmarkStart w:id="3392" w:name="_Toc170209999"/>
      <w:bookmarkStart w:id="3393" w:name="_Toc177550794"/>
      <w:bookmarkStart w:id="3394" w:name="_Toc183624881"/>
      <w:bookmarkStart w:id="3395" w:name="_Toc186726874"/>
      <w:bookmarkStart w:id="3396" w:name="_Toc200620795"/>
      <w:bookmarkStart w:id="3397" w:name="_Toc207787989"/>
      <w:bookmarkStart w:id="3398" w:name="_Toc215062273"/>
      <w:r>
        <w:t>6.1.6.2.26</w:t>
      </w:r>
      <w:r>
        <w:tab/>
        <w:t>Type: ReportingArea</w:t>
      </w:r>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399" w:name="_Toc20150408"/>
      <w:bookmarkStart w:id="3400" w:name="_Toc25168655"/>
      <w:bookmarkStart w:id="3401" w:name="_Toc27593074"/>
      <w:bookmarkStart w:id="3402" w:name="_Toc34147945"/>
      <w:bookmarkStart w:id="3403" w:name="_Toc36463329"/>
      <w:bookmarkStart w:id="3404" w:name="_Toc43215169"/>
      <w:bookmarkStart w:id="3405" w:name="_Toc45032417"/>
      <w:bookmarkStart w:id="3406" w:name="_Toc49849906"/>
      <w:bookmarkStart w:id="3407" w:name="_Toc51873420"/>
      <w:bookmarkStart w:id="3408" w:name="_Toc56517548"/>
      <w:bookmarkStart w:id="3409" w:name="_Toc58594449"/>
      <w:bookmarkStart w:id="3410" w:name="_Toc67685959"/>
      <w:bookmarkStart w:id="3411" w:name="_Toc74993780"/>
      <w:bookmarkStart w:id="3412" w:name="_Toc82716368"/>
      <w:bookmarkStart w:id="3413" w:name="_Toc88818655"/>
      <w:bookmarkStart w:id="3414" w:name="_Toc90650577"/>
      <w:bookmarkStart w:id="3415" w:name="_Toc98506247"/>
      <w:bookmarkStart w:id="3416" w:name="_Toc106639532"/>
      <w:bookmarkStart w:id="3417" w:name="_Toc114779042"/>
      <w:bookmarkStart w:id="3418" w:name="_Toc122096959"/>
      <w:bookmarkStart w:id="3419" w:name="_Toc130844180"/>
      <w:bookmarkStart w:id="3420" w:name="_Toc138411886"/>
      <w:bookmarkStart w:id="3421" w:name="_Toc145956073"/>
      <w:bookmarkStart w:id="3422" w:name="_Toc153887508"/>
      <w:bookmarkStart w:id="3423" w:name="_Toc161905397"/>
      <w:bookmarkStart w:id="3424" w:name="_Toc170210000"/>
      <w:bookmarkStart w:id="3425" w:name="_Toc177550795"/>
      <w:bookmarkStart w:id="3426" w:name="_Toc183624882"/>
      <w:bookmarkStart w:id="3427" w:name="_Toc186726875"/>
      <w:bookmarkStart w:id="3428" w:name="_Toc200620796"/>
      <w:bookmarkStart w:id="3429" w:name="_Toc207787990"/>
      <w:bookmarkStart w:id="3430" w:name="_Toc215062274"/>
      <w:r>
        <w:lastRenderedPageBreak/>
        <w:t>6.1.6.2.27</w:t>
      </w:r>
      <w:r>
        <w:tab/>
        <w:t>Type: MotionEventInfo</w:t>
      </w:r>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1FDE68E8"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326B5C1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431" w:name="_Toc20150409"/>
      <w:bookmarkStart w:id="3432" w:name="_Toc25168656"/>
      <w:bookmarkStart w:id="3433" w:name="_Toc27593075"/>
      <w:bookmarkStart w:id="3434" w:name="_Toc34147946"/>
      <w:bookmarkStart w:id="3435" w:name="_Toc36463330"/>
      <w:bookmarkStart w:id="3436" w:name="_Toc43215170"/>
      <w:bookmarkStart w:id="3437" w:name="_Toc45032418"/>
      <w:bookmarkStart w:id="3438" w:name="_Toc49849907"/>
      <w:bookmarkStart w:id="3439" w:name="_Toc51873421"/>
      <w:bookmarkStart w:id="3440" w:name="_Toc56517549"/>
      <w:bookmarkStart w:id="3441" w:name="_Toc58594450"/>
      <w:bookmarkStart w:id="3442" w:name="_Toc67685960"/>
      <w:bookmarkStart w:id="3443" w:name="_Toc74993781"/>
      <w:bookmarkStart w:id="3444" w:name="_Toc82716369"/>
      <w:bookmarkStart w:id="3445" w:name="_Toc88818656"/>
      <w:bookmarkStart w:id="3446" w:name="_Toc90650578"/>
      <w:bookmarkStart w:id="3447" w:name="_Toc98506248"/>
      <w:bookmarkStart w:id="3448" w:name="_Toc106639533"/>
      <w:bookmarkStart w:id="3449" w:name="_Toc114779043"/>
      <w:bookmarkStart w:id="3450" w:name="_Toc122096960"/>
      <w:bookmarkStart w:id="3451" w:name="_Toc130844181"/>
      <w:bookmarkStart w:id="3452" w:name="_Toc138411887"/>
      <w:bookmarkStart w:id="3453" w:name="_Toc145956074"/>
      <w:bookmarkStart w:id="3454" w:name="_Toc153887509"/>
      <w:bookmarkStart w:id="3455" w:name="_Toc161905398"/>
      <w:bookmarkStart w:id="3456" w:name="_Toc170210001"/>
      <w:bookmarkStart w:id="3457" w:name="_Toc177550796"/>
      <w:bookmarkStart w:id="3458" w:name="_Toc183624883"/>
      <w:bookmarkStart w:id="3459" w:name="_Toc186726876"/>
      <w:bookmarkStart w:id="3460" w:name="_Toc200620797"/>
      <w:bookmarkStart w:id="3461" w:name="_Toc207787991"/>
      <w:bookmarkStart w:id="3462" w:name="_Toc215062275"/>
      <w:r>
        <w:t>6.1.6.2.28</w:t>
      </w:r>
      <w:r w:rsidRPr="003B2883">
        <w:tab/>
      </w:r>
      <w:r w:rsidR="001E7C73">
        <w:t>Void</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p>
    <w:p w14:paraId="1837DBD2" w14:textId="77777777" w:rsidR="00EB7848" w:rsidRDefault="00EB7848" w:rsidP="00EB7848"/>
    <w:p w14:paraId="31F8BA9E" w14:textId="77777777" w:rsidR="00EB7848" w:rsidRDefault="00EB7848" w:rsidP="00B32564">
      <w:pPr>
        <w:pStyle w:val="Heading5"/>
      </w:pPr>
      <w:bookmarkStart w:id="3463" w:name="_Toc20150410"/>
      <w:bookmarkStart w:id="3464" w:name="_Toc25168657"/>
      <w:bookmarkStart w:id="3465" w:name="_Toc27593076"/>
      <w:bookmarkStart w:id="3466" w:name="_Toc34147947"/>
      <w:bookmarkStart w:id="3467" w:name="_Toc36463331"/>
      <w:bookmarkStart w:id="3468" w:name="_Toc43215171"/>
      <w:bookmarkStart w:id="3469" w:name="_Toc45032419"/>
      <w:bookmarkStart w:id="3470" w:name="_Toc49849908"/>
      <w:bookmarkStart w:id="3471" w:name="_Toc51873422"/>
      <w:bookmarkStart w:id="3472" w:name="_Toc56517550"/>
      <w:bookmarkStart w:id="3473" w:name="_Toc58594451"/>
      <w:bookmarkStart w:id="3474" w:name="_Toc67685961"/>
      <w:bookmarkStart w:id="3475" w:name="_Toc74993782"/>
      <w:bookmarkStart w:id="3476" w:name="_Toc82716370"/>
      <w:bookmarkStart w:id="3477" w:name="_Toc88818657"/>
      <w:bookmarkStart w:id="3478" w:name="_Toc90650579"/>
      <w:bookmarkStart w:id="3479" w:name="_Toc98506249"/>
      <w:bookmarkStart w:id="3480" w:name="_Toc106639534"/>
      <w:bookmarkStart w:id="3481" w:name="_Toc114779044"/>
      <w:bookmarkStart w:id="3482" w:name="_Toc122096961"/>
      <w:bookmarkStart w:id="3483" w:name="_Toc130844182"/>
      <w:bookmarkStart w:id="3484" w:name="_Toc138411888"/>
      <w:bookmarkStart w:id="3485" w:name="_Toc145956075"/>
      <w:bookmarkStart w:id="3486" w:name="_Toc153887510"/>
      <w:bookmarkStart w:id="3487" w:name="_Toc161905399"/>
      <w:bookmarkStart w:id="3488" w:name="_Toc170210002"/>
      <w:bookmarkStart w:id="3489" w:name="_Toc177550797"/>
      <w:bookmarkStart w:id="3490" w:name="_Toc183624884"/>
      <w:bookmarkStart w:id="3491" w:name="_Toc186726877"/>
      <w:bookmarkStart w:id="3492" w:name="_Toc200620798"/>
      <w:bookmarkStart w:id="3493" w:name="_Toc207787992"/>
      <w:bookmarkStart w:id="3494" w:name="_Toc215062276"/>
      <w:r>
        <w:t>6.1.6.2.29</w:t>
      </w:r>
      <w:r>
        <w:tab/>
        <w:t>Type: CancelLocData</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D53FE7B" w14:textId="77777777" w:rsidR="00A67DDC" w:rsidRDefault="00A67DDC" w:rsidP="00183DF2">
            <w:pPr>
              <w:pStyle w:val="TAL"/>
              <w:rPr>
                <w:rFonts w:cs="Arial"/>
                <w:szCs w:val="18"/>
              </w:rPr>
            </w:pPr>
            <w:r>
              <w:rPr>
                <w:rFonts w:cs="Arial"/>
                <w:szCs w:val="18"/>
              </w:rPr>
              <w:t>Callback URI of the H-GMLC</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2CE8E8D4" w:rsidR="00A67DDC" w:rsidRDefault="00A67DDC" w:rsidP="00A67DDC">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3A3EFC22" w:rsidR="00010EB4" w:rsidRDefault="00010EB4" w:rsidP="00010EB4">
            <w:pPr>
              <w:pStyle w:val="TAL"/>
              <w:rPr>
                <w:rFonts w:cs="Arial"/>
                <w:szCs w:val="18"/>
              </w:rPr>
            </w:pPr>
            <w:r>
              <w:rPr>
                <w:rFonts w:cs="Arial"/>
                <w:szCs w:val="18"/>
              </w:rPr>
              <w:t>(NOTE)</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DA3BEC"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75F2A46A" w14:textId="37F2B032" w:rsidR="00DA3BEC" w:rsidRPr="00421444" w:rsidRDefault="00DA3BEC" w:rsidP="00010EB4">
            <w:pPr>
              <w:pStyle w:val="TAL"/>
            </w:pPr>
            <w:r>
              <w:t xml:space="preserve">NOTE: </w:t>
            </w:r>
            <w:r>
              <w:tab/>
              <w:t>When the lcsCorrelationId is present, the hgmlcCallbackURI and the ldrReference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495" w:name="_Toc20150411"/>
      <w:bookmarkStart w:id="3496" w:name="_Toc25168658"/>
      <w:bookmarkStart w:id="3497" w:name="_Toc27593077"/>
      <w:bookmarkStart w:id="3498" w:name="_Toc34147948"/>
      <w:bookmarkStart w:id="3499" w:name="_Toc36463332"/>
      <w:bookmarkStart w:id="3500" w:name="_Toc43215172"/>
      <w:bookmarkStart w:id="3501" w:name="_Toc45032420"/>
      <w:bookmarkStart w:id="3502" w:name="_Toc49849909"/>
      <w:bookmarkStart w:id="3503" w:name="_Toc51873423"/>
      <w:bookmarkStart w:id="3504" w:name="_Toc56517551"/>
      <w:bookmarkStart w:id="3505" w:name="_Toc58594452"/>
      <w:bookmarkStart w:id="3506" w:name="_Toc67685962"/>
      <w:bookmarkStart w:id="3507" w:name="_Toc74993783"/>
      <w:bookmarkStart w:id="3508" w:name="_Toc82716371"/>
      <w:bookmarkStart w:id="3509" w:name="_Toc88818658"/>
      <w:bookmarkStart w:id="3510" w:name="_Toc90650580"/>
      <w:bookmarkStart w:id="3511" w:name="_Toc98506250"/>
      <w:bookmarkStart w:id="3512" w:name="_Toc106639535"/>
      <w:bookmarkStart w:id="3513" w:name="_Toc114779045"/>
      <w:bookmarkStart w:id="3514" w:name="_Toc122096962"/>
      <w:bookmarkStart w:id="3515" w:name="_Toc130844183"/>
      <w:bookmarkStart w:id="3516" w:name="_Toc138411889"/>
      <w:bookmarkStart w:id="3517" w:name="_Toc145956076"/>
      <w:bookmarkStart w:id="3518" w:name="_Toc153887511"/>
      <w:bookmarkStart w:id="3519" w:name="_Toc161905400"/>
      <w:bookmarkStart w:id="3520" w:name="_Toc170210003"/>
      <w:bookmarkStart w:id="3521" w:name="_Toc177550798"/>
      <w:bookmarkStart w:id="3522" w:name="_Toc183624885"/>
      <w:bookmarkStart w:id="3523" w:name="_Toc186726878"/>
      <w:bookmarkStart w:id="3524" w:name="_Toc200620799"/>
      <w:bookmarkStart w:id="3525" w:name="_Toc207787993"/>
      <w:bookmarkStart w:id="3526" w:name="_Toc215062277"/>
      <w:r>
        <w:lastRenderedPageBreak/>
        <w:t>6.1.6.2.30</w:t>
      </w:r>
      <w:r>
        <w:tab/>
        <w:t>Type: LocContextData</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7"/>
        <w:gridCol w:w="1710"/>
        <w:gridCol w:w="540"/>
        <w:gridCol w:w="1080"/>
        <w:gridCol w:w="3870"/>
        <w:gridCol w:w="1191"/>
      </w:tblGrid>
      <w:tr w:rsidR="00AE1E2C" w:rsidRPr="00FD48E5" w14:paraId="31CAC41A" w14:textId="39BA9365" w:rsidTr="004E1DD8">
        <w:trPr>
          <w:jc w:val="center"/>
        </w:trPr>
        <w:tc>
          <w:tcPr>
            <w:tcW w:w="192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3870"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191"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1710"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540"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191"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1710"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540"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191"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1710"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540"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3870"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191"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1710"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540"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191"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1710"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540"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6381DE4" w14:textId="43486B90" w:rsidR="002E6ABB" w:rsidRDefault="00AE1E2C" w:rsidP="00183DF2">
            <w:pPr>
              <w:pStyle w:val="TAL"/>
              <w:rPr>
                <w:rFonts w:cs="Arial"/>
                <w:szCs w:val="18"/>
              </w:rPr>
            </w:pPr>
            <w:r>
              <w:rPr>
                <w:rFonts w:cs="Arial"/>
                <w:szCs w:val="18"/>
              </w:rPr>
              <w:t>This IE shall contain the GPSI if available.</w:t>
            </w:r>
          </w:p>
        </w:tc>
        <w:tc>
          <w:tcPr>
            <w:tcW w:w="1191"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1710"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540"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3870"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1710"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540"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191"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540"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191"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540"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191"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1710"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540"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1710"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540"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1710"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540"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1710"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540"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3870"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1710"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540"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191"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1710"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540"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80"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191"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1710"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540"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191"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1710"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540"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t>ncgi</w:t>
            </w:r>
          </w:p>
        </w:tc>
        <w:tc>
          <w:tcPr>
            <w:tcW w:w="1710"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540"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191"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1710"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540"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3870"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191"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540"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3870"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191"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1710"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540"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80"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3870"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191"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r w:rsidRPr="006A7E28">
              <w:lastRenderedPageBreak/>
              <w:t>ue</w:t>
            </w:r>
            <w:r>
              <w:t>Up</w:t>
            </w:r>
            <w:r w:rsidRPr="006A7E28">
              <w:rPr>
                <w:rFonts w:hint="eastAsia"/>
                <w:lang w:eastAsia="zh-CN"/>
              </w:rPr>
              <w:t>Pos</w:t>
            </w:r>
            <w:r w:rsidRPr="006A7E28">
              <w:t>Cap</w:t>
            </w:r>
            <w:r>
              <w:t>s</w:t>
            </w:r>
          </w:p>
        </w:tc>
        <w:tc>
          <w:tcPr>
            <w:tcW w:w="1710"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540"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r>
              <w:rPr>
                <w:lang w:eastAsia="zh-CN"/>
              </w:rPr>
              <w:t>1..N</w:t>
            </w:r>
          </w:p>
        </w:tc>
        <w:tc>
          <w:tcPr>
            <w:tcW w:w="3870"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191"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1710"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540"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191"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1710"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540"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80"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3870"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191"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1710"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540"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191"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1710"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540"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191"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1710"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540"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6.18 of 3GPP TS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4E1DD8">
        <w:trPr>
          <w:jc w:val="center"/>
        </w:trPr>
        <w:tc>
          <w:tcPr>
            <w:tcW w:w="192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r>
              <w:rPr>
                <w:rFonts w:ascii="Arial" w:hAnsi="Arial"/>
                <w:sz w:val="18"/>
                <w:lang w:eastAsia="zh-CN"/>
              </w:rPr>
              <w:t>srcLmfRoutingInfo</w:t>
            </w:r>
          </w:p>
        </w:tc>
        <w:tc>
          <w:tcPr>
            <w:tcW w:w="1710"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r w:rsidRPr="002D6204">
              <w:rPr>
                <w:rFonts w:ascii="Arial" w:hAnsi="Arial"/>
                <w:sz w:val="18"/>
                <w:lang w:eastAsia="zh-CN"/>
              </w:rPr>
              <w:t>LMFIdentification</w:t>
            </w:r>
          </w:p>
        </w:tc>
        <w:tc>
          <w:tcPr>
            <w:tcW w:w="540"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80"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3870"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This IE shall be present, if the lcsUppExistInd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191"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D204AB" w:rsidRPr="00FD48E5" w14:paraId="4B325CDA" w14:textId="35A83791" w:rsidTr="004E1DD8">
        <w:trPr>
          <w:jc w:val="center"/>
        </w:trPr>
        <w:tc>
          <w:tcPr>
            <w:tcW w:w="9127" w:type="dxa"/>
            <w:gridSpan w:val="5"/>
            <w:tcBorders>
              <w:top w:val="single" w:sz="4" w:space="0" w:color="auto"/>
              <w:left w:val="single" w:sz="4" w:space="0" w:color="auto"/>
              <w:bottom w:val="single" w:sz="4" w:space="0" w:color="auto"/>
              <w:right w:val="single" w:sz="4" w:space="0" w:color="auto"/>
            </w:tcBorders>
          </w:tcPr>
          <w:p w14:paraId="2B495D92" w14:textId="77777777" w:rsidR="00D204AB" w:rsidRDefault="00D204AB" w:rsidP="00D204AB">
            <w:pPr>
              <w:pStyle w:val="TAN"/>
            </w:pPr>
            <w:r>
              <w:t>NOTE 1:</w:t>
            </w:r>
            <w:r>
              <w:tab/>
              <w:t>At least one of periodicEventInfo, areaEventInfo or motionEventInfo shall be present in the LocContextData structure.</w:t>
            </w:r>
          </w:p>
          <w:p w14:paraId="3ABB1411" w14:textId="08074D17" w:rsidR="00D204AB" w:rsidRDefault="00D204AB" w:rsidP="00D204AB">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42E6DD03" w:rsidR="00D204AB" w:rsidRDefault="00D204AB" w:rsidP="00D204AB">
            <w:pPr>
              <w:pStyle w:val="TAN"/>
              <w:rPr>
                <w:lang w:eastAsia="zh-CN"/>
              </w:rPr>
            </w:pPr>
            <w:r>
              <w:rPr>
                <w:lang w:eastAsia="zh-CN"/>
              </w:rPr>
              <w:t>NOTE 3:</w:t>
            </w:r>
            <w:r>
              <w:rPr>
                <w:lang w:eastAsia="zh-CN"/>
              </w:rPr>
              <w:tab/>
            </w:r>
            <w:r w:rsidRPr="00B0215D">
              <w:rPr>
                <w:lang w:eastAsia="zh-CN"/>
              </w:rPr>
              <w:t xml:space="preserve">If lcsUppExistInd is present and set to true, </w:t>
            </w:r>
            <w:r>
              <w:rPr>
                <w:lang w:eastAsia="zh-CN"/>
              </w:rPr>
              <w:t xml:space="preserve">the </w:t>
            </w:r>
            <w:r w:rsidRPr="00B0215D">
              <w:rPr>
                <w:lang w:eastAsia="zh-CN"/>
              </w:rPr>
              <w:t xml:space="preserve">supi </w:t>
            </w:r>
            <w:r>
              <w:rPr>
                <w:lang w:eastAsia="zh-CN"/>
              </w:rPr>
              <w:t xml:space="preserve">IE </w:t>
            </w:r>
            <w:r w:rsidRPr="00B0215D">
              <w:rPr>
                <w:lang w:eastAsia="zh-CN"/>
              </w:rPr>
              <w:t>shall be present.</w:t>
            </w:r>
          </w:p>
          <w:p w14:paraId="64D14434" w14:textId="384D4553" w:rsidR="00D204AB" w:rsidRPr="0001619D" w:rsidRDefault="00D204AB" w:rsidP="00D204AB">
            <w:pPr>
              <w:pStyle w:val="TAN"/>
            </w:pPr>
          </w:p>
        </w:tc>
        <w:tc>
          <w:tcPr>
            <w:tcW w:w="1191" w:type="dxa"/>
            <w:tcBorders>
              <w:top w:val="single" w:sz="4" w:space="0" w:color="auto"/>
              <w:left w:val="single" w:sz="4" w:space="0" w:color="auto"/>
              <w:bottom w:val="single" w:sz="4" w:space="0" w:color="auto"/>
              <w:right w:val="single" w:sz="4" w:space="0" w:color="auto"/>
            </w:tcBorders>
          </w:tcPr>
          <w:p w14:paraId="11687957" w14:textId="77777777" w:rsidR="00D204AB" w:rsidRDefault="00D204AB" w:rsidP="00D204AB">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527" w:name="_Toc20150412"/>
      <w:bookmarkStart w:id="3528" w:name="_Toc25168659"/>
      <w:bookmarkStart w:id="3529" w:name="_Toc27593078"/>
      <w:bookmarkStart w:id="3530" w:name="_Toc34147949"/>
      <w:bookmarkStart w:id="3531" w:name="_Toc36463333"/>
      <w:bookmarkStart w:id="3532" w:name="_Toc43215173"/>
      <w:bookmarkStart w:id="3533" w:name="_Toc45032421"/>
      <w:bookmarkStart w:id="3534" w:name="_Toc49849910"/>
      <w:bookmarkStart w:id="3535" w:name="_Toc51873424"/>
      <w:bookmarkStart w:id="3536" w:name="_Toc56517552"/>
      <w:bookmarkStart w:id="3537" w:name="_Toc58594453"/>
      <w:bookmarkStart w:id="3538" w:name="_Toc67685963"/>
      <w:bookmarkStart w:id="3539" w:name="_Toc74993784"/>
      <w:bookmarkStart w:id="3540" w:name="_Toc82716372"/>
      <w:bookmarkStart w:id="3541" w:name="_Toc88818659"/>
      <w:bookmarkStart w:id="3542" w:name="_Toc90650581"/>
      <w:bookmarkStart w:id="3543" w:name="_Toc98506251"/>
      <w:bookmarkStart w:id="3544" w:name="_Toc106639536"/>
      <w:bookmarkStart w:id="3545" w:name="_Toc114779046"/>
      <w:bookmarkStart w:id="3546" w:name="_Toc122096963"/>
      <w:bookmarkStart w:id="3547" w:name="_Toc130844184"/>
      <w:bookmarkStart w:id="3548" w:name="_Toc138411890"/>
      <w:bookmarkStart w:id="3549" w:name="_Toc145956077"/>
      <w:bookmarkStart w:id="3550" w:name="_Toc153887512"/>
      <w:bookmarkStart w:id="3551" w:name="_Toc161905401"/>
      <w:bookmarkStart w:id="3552" w:name="_Toc170210004"/>
      <w:bookmarkStart w:id="3553" w:name="_Toc177550799"/>
      <w:bookmarkStart w:id="3554" w:name="_Toc183624886"/>
      <w:bookmarkStart w:id="3555" w:name="_Toc186726879"/>
      <w:bookmarkStart w:id="3556" w:name="_Toc200620800"/>
      <w:bookmarkStart w:id="3557" w:name="_Toc207787994"/>
      <w:bookmarkStart w:id="3558" w:name="_Toc215062278"/>
      <w:r>
        <w:t>6.1.6.2.31</w:t>
      </w:r>
      <w:r w:rsidRPr="003B2883">
        <w:tab/>
        <w:t xml:space="preserve">Type: </w:t>
      </w:r>
      <w:r>
        <w:t>EventReportMessage</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559" w:name="_Toc20150413"/>
      <w:bookmarkStart w:id="3560" w:name="_Toc25168660"/>
      <w:bookmarkStart w:id="3561" w:name="_Toc27593079"/>
      <w:bookmarkStart w:id="3562" w:name="_Toc34147950"/>
      <w:bookmarkStart w:id="3563" w:name="_Toc36463334"/>
      <w:bookmarkStart w:id="3564" w:name="_Toc43215174"/>
      <w:bookmarkStart w:id="3565" w:name="_Toc45032422"/>
      <w:bookmarkStart w:id="3566" w:name="_Toc49849911"/>
      <w:bookmarkStart w:id="3567" w:name="_Toc51873425"/>
      <w:bookmarkStart w:id="3568" w:name="_Toc56517553"/>
      <w:bookmarkStart w:id="3569" w:name="_Toc58594454"/>
      <w:bookmarkStart w:id="3570" w:name="_Toc67685964"/>
      <w:bookmarkStart w:id="3571" w:name="_Toc74993785"/>
      <w:bookmarkStart w:id="3572" w:name="_Toc82716373"/>
      <w:bookmarkStart w:id="3573" w:name="_Toc88818660"/>
      <w:bookmarkStart w:id="3574" w:name="_Toc90650582"/>
      <w:bookmarkStart w:id="3575" w:name="_Toc98506252"/>
      <w:bookmarkStart w:id="3576" w:name="_Toc106639537"/>
      <w:bookmarkStart w:id="3577" w:name="_Toc114779047"/>
      <w:bookmarkStart w:id="3578" w:name="_Toc122096964"/>
      <w:bookmarkStart w:id="3579" w:name="_Toc130844185"/>
      <w:bookmarkStart w:id="3580" w:name="_Toc138411891"/>
      <w:bookmarkStart w:id="3581" w:name="_Toc145956078"/>
      <w:bookmarkStart w:id="3582" w:name="_Toc153887513"/>
      <w:bookmarkStart w:id="3583" w:name="_Toc161905402"/>
      <w:bookmarkStart w:id="3584" w:name="_Toc170210005"/>
      <w:bookmarkStart w:id="3585" w:name="_Toc177550800"/>
      <w:bookmarkStart w:id="3586" w:name="_Toc183624887"/>
      <w:bookmarkStart w:id="3587" w:name="_Toc186726880"/>
      <w:bookmarkStart w:id="3588" w:name="_Toc200620801"/>
      <w:bookmarkStart w:id="3589" w:name="_Toc207787995"/>
      <w:bookmarkStart w:id="3590" w:name="_Toc215062279"/>
      <w:r>
        <w:lastRenderedPageBreak/>
        <w:t>6.1.6.2.32</w:t>
      </w:r>
      <w:r w:rsidRPr="003B2883">
        <w:tab/>
        <w:t xml:space="preserve">Type: </w:t>
      </w:r>
      <w:r>
        <w:t>EventReportingStatus</w:t>
      </w:r>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591" w:name="_Toc20150414"/>
      <w:bookmarkStart w:id="3592" w:name="_Toc25168661"/>
      <w:bookmarkStart w:id="3593" w:name="_Toc27593080"/>
      <w:bookmarkStart w:id="3594" w:name="_Toc34147951"/>
      <w:bookmarkStart w:id="3595" w:name="_Toc36463335"/>
      <w:bookmarkStart w:id="3596" w:name="_Toc43215175"/>
      <w:bookmarkStart w:id="3597" w:name="_Toc45032423"/>
      <w:bookmarkStart w:id="3598" w:name="_Toc49849912"/>
      <w:bookmarkStart w:id="3599" w:name="_Toc51873426"/>
      <w:bookmarkStart w:id="3600" w:name="_Toc56517554"/>
      <w:bookmarkStart w:id="3601" w:name="_Toc58594455"/>
      <w:bookmarkStart w:id="3602" w:name="_Toc67685965"/>
      <w:bookmarkStart w:id="3603" w:name="_Toc74993786"/>
      <w:bookmarkStart w:id="3604" w:name="_Toc82716374"/>
      <w:bookmarkStart w:id="3605" w:name="_Toc88818661"/>
      <w:bookmarkStart w:id="3606" w:name="_Toc90650583"/>
      <w:bookmarkStart w:id="3607" w:name="_Toc98506253"/>
      <w:bookmarkStart w:id="3608" w:name="_Toc106639538"/>
      <w:bookmarkStart w:id="3609" w:name="_Toc114779048"/>
      <w:bookmarkStart w:id="3610" w:name="_Toc122096965"/>
      <w:bookmarkStart w:id="3611" w:name="_Toc130844186"/>
      <w:bookmarkStart w:id="3612" w:name="_Toc138411892"/>
      <w:bookmarkStart w:id="3613" w:name="_Toc145956079"/>
      <w:bookmarkStart w:id="3614" w:name="_Toc153887514"/>
      <w:bookmarkStart w:id="3615" w:name="_Toc161905403"/>
      <w:bookmarkStart w:id="3616" w:name="_Toc170210006"/>
      <w:bookmarkStart w:id="3617" w:name="_Toc177550801"/>
      <w:bookmarkStart w:id="3618" w:name="_Toc183624888"/>
      <w:bookmarkStart w:id="3619" w:name="_Toc186726881"/>
      <w:bookmarkStart w:id="3620" w:name="_Toc200620802"/>
      <w:bookmarkStart w:id="3621" w:name="_Toc207787996"/>
      <w:bookmarkStart w:id="3622" w:name="_Toc215062280"/>
      <w:r>
        <w:t>6.1.6.2.33</w:t>
      </w:r>
      <w:r w:rsidRPr="003B2883">
        <w:tab/>
        <w:t>Type</w:t>
      </w:r>
      <w:r>
        <w:t>: UELocationInfo</w:t>
      </w:r>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623" w:name="_Toc20150415"/>
      <w:bookmarkStart w:id="3624" w:name="_Toc25168662"/>
      <w:bookmarkStart w:id="3625" w:name="_Toc27593081"/>
      <w:bookmarkStart w:id="3626" w:name="_Toc34147952"/>
      <w:bookmarkStart w:id="3627" w:name="_Toc36463336"/>
      <w:bookmarkStart w:id="3628" w:name="_Toc43215176"/>
      <w:bookmarkStart w:id="3629" w:name="_Toc45032424"/>
      <w:bookmarkStart w:id="3630" w:name="_Toc49849913"/>
      <w:bookmarkStart w:id="3631" w:name="_Toc51873427"/>
      <w:bookmarkStart w:id="3632" w:name="_Toc56517555"/>
      <w:bookmarkStart w:id="3633" w:name="_Toc58594456"/>
      <w:bookmarkStart w:id="3634" w:name="_Toc67685966"/>
      <w:bookmarkStart w:id="3635" w:name="_Toc74993787"/>
      <w:bookmarkStart w:id="3636" w:name="_Toc82716375"/>
      <w:bookmarkStart w:id="3637" w:name="_Toc88818662"/>
      <w:bookmarkStart w:id="3638" w:name="_Toc90650584"/>
      <w:bookmarkStart w:id="3639" w:name="_Toc98506254"/>
      <w:bookmarkStart w:id="3640" w:name="_Toc106639539"/>
      <w:bookmarkStart w:id="3641" w:name="_Toc114779049"/>
      <w:bookmarkStart w:id="3642" w:name="_Toc122096966"/>
      <w:bookmarkStart w:id="3643" w:name="_Toc130844187"/>
      <w:bookmarkStart w:id="3644" w:name="_Toc138411893"/>
      <w:bookmarkStart w:id="3645" w:name="_Toc145956080"/>
      <w:bookmarkStart w:id="3646" w:name="_Toc153887515"/>
      <w:bookmarkStart w:id="3647" w:name="_Toc161905404"/>
      <w:bookmarkStart w:id="3648" w:name="_Toc170210007"/>
      <w:bookmarkStart w:id="3649" w:name="_Toc177550802"/>
      <w:bookmarkStart w:id="3650" w:name="_Toc183624889"/>
      <w:bookmarkStart w:id="3651" w:name="_Toc186726882"/>
      <w:bookmarkStart w:id="3652" w:name="_Toc200620803"/>
      <w:bookmarkStart w:id="3653" w:name="_Toc207787997"/>
      <w:bookmarkStart w:id="3654" w:name="_Toc215062281"/>
      <w:r w:rsidRPr="003B2883">
        <w:lastRenderedPageBreak/>
        <w:t>6.</w:t>
      </w:r>
      <w:r>
        <w:t>1</w:t>
      </w:r>
      <w:r w:rsidRPr="003B2883">
        <w:t>.6.2.</w:t>
      </w:r>
      <w:r>
        <w:t>34</w:t>
      </w:r>
      <w:r w:rsidRPr="003B2883">
        <w:tab/>
        <w:t xml:space="preserve">Type: </w:t>
      </w:r>
      <w:r>
        <w:rPr>
          <w:lang w:eastAsia="zh-CN"/>
        </w:rPr>
        <w:t>EventNotifyData</w:t>
      </w:r>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77777777" w:rsidR="00ED3499" w:rsidRPr="003B2883" w:rsidRDefault="00ED3499" w:rsidP="00183DF2">
            <w:pPr>
              <w:pStyle w:val="TAL"/>
              <w:rPr>
                <w:color w:val="000000"/>
              </w:rPr>
            </w:pPr>
            <w:r>
              <w:rPr>
                <w:rFonts w:cs="Arial"/>
                <w:szCs w:val="18"/>
              </w:rPr>
              <w:t>Callback URI of the H-GMLC (NOTE 1)</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ED349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ED3499" w:rsidRPr="003B2883" w:rsidRDefault="00ED3499" w:rsidP="00183DF2">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ED3499" w:rsidRPr="003B2883" w:rsidRDefault="00ED3499" w:rsidP="00183DF2">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ED3499" w:rsidRPr="003B2883" w:rsidRDefault="00ED3499" w:rsidP="00183DF2">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ED3499" w:rsidRPr="003B2883" w:rsidRDefault="00ED3499" w:rsidP="00183DF2">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321BE3" w:rsidRDefault="00ED3499" w:rsidP="00321BE3">
            <w:pPr>
              <w:pStyle w:val="TAL"/>
              <w:rPr>
                <w:rFonts w:cs="Arial"/>
                <w:szCs w:val="18"/>
              </w:rPr>
            </w:pPr>
            <w:r>
              <w:rPr>
                <w:rFonts w:cs="Arial"/>
                <w:szCs w:val="18"/>
              </w:rPr>
              <w:t>LDR Reference</w:t>
            </w:r>
          </w:p>
          <w:p w14:paraId="6F2BD193" w14:textId="77777777" w:rsidR="00321BE3" w:rsidRDefault="00321BE3" w:rsidP="00321BE3">
            <w:pPr>
              <w:pStyle w:val="TAL"/>
              <w:rPr>
                <w:rFonts w:cs="Arial"/>
                <w:szCs w:val="18"/>
              </w:rPr>
            </w:pPr>
          </w:p>
          <w:p w14:paraId="4FF7B827" w14:textId="241F1E40" w:rsidR="00ED3499" w:rsidRPr="003B2883" w:rsidRDefault="00321BE3" w:rsidP="00321BE3">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ED3499" w:rsidRDefault="00ED3499" w:rsidP="00183DF2">
            <w:pPr>
              <w:pStyle w:val="TAL"/>
              <w:rPr>
                <w:rFonts w:cs="Arial"/>
                <w:szCs w:val="18"/>
              </w:rPr>
            </w:pPr>
          </w:p>
        </w:tc>
      </w:tr>
      <w:tr w:rsidR="002C3CF5"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C3CF5" w:rsidRDefault="002C3CF5" w:rsidP="002C3CF5">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C3CF5" w:rsidRDefault="002C3CF5" w:rsidP="002C3CF5">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C3CF5" w:rsidRDefault="002C3CF5" w:rsidP="002C3CF5">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C3CF5" w:rsidRDefault="002C3CF5" w:rsidP="002C3CF5">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C3CF5" w:rsidRDefault="002C3CF5" w:rsidP="002C3CF5">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C3CF5" w:rsidRDefault="002C3CF5" w:rsidP="002C3CF5">
            <w:pPr>
              <w:pStyle w:val="TAL"/>
            </w:pPr>
          </w:p>
          <w:p w14:paraId="31D43AAE" w14:textId="77777777" w:rsidR="002C3CF5" w:rsidRDefault="002C3CF5" w:rsidP="002C3CF5">
            <w:pPr>
              <w:pStyle w:val="TAL"/>
            </w:pPr>
            <w:r>
              <w:t>When present, this IE shall include the LIR Reference number received in the 5GC-MR-LR multiple location request.</w:t>
            </w:r>
          </w:p>
          <w:p w14:paraId="58CDF3DB" w14:textId="77777777" w:rsidR="002C3CF5" w:rsidRDefault="002C3CF5" w:rsidP="002C3CF5">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C3CF5" w:rsidRDefault="002C3CF5" w:rsidP="002C3CF5">
            <w:pPr>
              <w:pStyle w:val="TAL"/>
              <w:rPr>
                <w:rFonts w:cs="Arial"/>
                <w:szCs w:val="18"/>
              </w:rPr>
            </w:pPr>
          </w:p>
        </w:tc>
      </w:tr>
      <w:tr w:rsidR="002C3CF5"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C3CF5" w:rsidRPr="003B2883" w:rsidRDefault="002C3CF5" w:rsidP="002C3CF5">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C3CF5" w:rsidRPr="003B2883" w:rsidRDefault="002C3CF5" w:rsidP="002C3CF5">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C3CF5" w:rsidRPr="003B2883" w:rsidRDefault="002C3CF5" w:rsidP="002C3CF5">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C3CF5" w:rsidRPr="003B2883" w:rsidRDefault="002C3CF5" w:rsidP="002C3CF5">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C3CF5" w:rsidRPr="003B2883" w:rsidRDefault="002C3CF5" w:rsidP="002C3CF5">
            <w:pPr>
              <w:pStyle w:val="TAL"/>
              <w:rPr>
                <w:color w:val="000000"/>
              </w:rPr>
            </w:pPr>
          </w:p>
        </w:tc>
      </w:tr>
      <w:tr w:rsidR="002C3CF5"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C3CF5" w:rsidRPr="003B2883" w:rsidRDefault="002C3CF5" w:rsidP="002C3CF5">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C3CF5" w:rsidRPr="003B2883" w:rsidRDefault="002C3CF5" w:rsidP="002C3CF5">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C3CF5" w:rsidRPr="003B2883" w:rsidRDefault="002C3CF5" w:rsidP="002C3CF5">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C3CF5" w:rsidRPr="003B2883" w:rsidRDefault="002C3CF5" w:rsidP="002C3CF5">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C3CF5" w:rsidRPr="003B2883" w:rsidRDefault="002C3CF5" w:rsidP="002C3CF5">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C3CF5" w:rsidRPr="003B2883" w:rsidRDefault="002C3CF5" w:rsidP="002C3CF5">
            <w:pPr>
              <w:pStyle w:val="TAL"/>
              <w:rPr>
                <w:color w:val="000000"/>
              </w:rPr>
            </w:pPr>
          </w:p>
        </w:tc>
      </w:tr>
      <w:tr w:rsidR="002C3CF5"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C3CF5" w:rsidRPr="003B2883" w:rsidRDefault="002C3CF5" w:rsidP="002C3CF5">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C3CF5" w:rsidRPr="003B2883" w:rsidRDefault="002C3CF5" w:rsidP="002C3CF5">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C3CF5" w:rsidRPr="003B2883" w:rsidRDefault="002C3CF5" w:rsidP="002C3CF5">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C3CF5" w:rsidRPr="00B32564" w:rsidRDefault="002C3CF5" w:rsidP="002C3CF5">
            <w:pPr>
              <w:pStyle w:val="TAL"/>
            </w:pPr>
          </w:p>
        </w:tc>
      </w:tr>
      <w:tr w:rsidR="002C3CF5"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C3CF5" w:rsidRPr="003B2883" w:rsidRDefault="002C3CF5" w:rsidP="002C3CF5">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C3CF5" w:rsidRPr="003B2883" w:rsidRDefault="002C3CF5" w:rsidP="002C3CF5">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C3CF5" w:rsidRPr="003B2883"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C3CF5" w:rsidRPr="003B2883" w:rsidRDefault="002C3CF5" w:rsidP="002C3CF5">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C3CF5" w:rsidRDefault="002C3CF5" w:rsidP="002C3CF5">
            <w:pPr>
              <w:pStyle w:val="TAL"/>
            </w:pPr>
          </w:p>
        </w:tc>
      </w:tr>
      <w:tr w:rsidR="002C3CF5"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C3CF5" w:rsidRDefault="002C3CF5" w:rsidP="002C3CF5">
            <w:pPr>
              <w:pStyle w:val="TAL"/>
            </w:pPr>
            <w:r>
              <w:rPr>
                <w:lang w:eastAsia="zh-CN"/>
              </w:rPr>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C3CF5" w:rsidRDefault="002C3CF5" w:rsidP="002C3CF5">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C3CF5" w:rsidRDefault="002C3CF5" w:rsidP="002C3CF5">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C3CF5" w:rsidRPr="009675C1" w:rsidRDefault="002C3CF5" w:rsidP="002C3CF5">
            <w:pPr>
              <w:pStyle w:val="TAL"/>
            </w:pPr>
          </w:p>
        </w:tc>
      </w:tr>
      <w:tr w:rsidR="002C3CF5"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C3CF5" w:rsidRPr="003B2883" w:rsidRDefault="002C3CF5" w:rsidP="002C3CF5">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C3CF5" w:rsidRPr="003B2883" w:rsidRDefault="002C3CF5" w:rsidP="002C3CF5">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C3CF5" w:rsidRPr="003B2883" w:rsidRDefault="002C3CF5" w:rsidP="002C3CF5">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C3CF5" w:rsidRPr="003B2883" w:rsidRDefault="002C3CF5" w:rsidP="002C3CF5">
            <w:pPr>
              <w:pStyle w:val="TAL"/>
              <w:rPr>
                <w:color w:val="000000"/>
              </w:rPr>
            </w:pPr>
          </w:p>
        </w:tc>
      </w:tr>
      <w:tr w:rsidR="002C3CF5"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C3CF5" w:rsidRPr="003B2883" w:rsidRDefault="002C3CF5" w:rsidP="002C3CF5">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C3CF5" w:rsidRPr="003B2883" w:rsidRDefault="002C3CF5" w:rsidP="002C3CF5">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C3CF5" w:rsidRPr="003B2883"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C3CF5" w:rsidRPr="003B2883" w:rsidRDefault="002C3CF5" w:rsidP="002C3CF5">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C3CF5" w:rsidRPr="003B2883" w:rsidRDefault="002C3CF5" w:rsidP="002C3CF5">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C3CF5" w:rsidRPr="003B2883" w:rsidRDefault="002C3CF5" w:rsidP="002C3CF5">
            <w:pPr>
              <w:pStyle w:val="TAL"/>
              <w:rPr>
                <w:color w:val="000000"/>
              </w:rPr>
            </w:pPr>
          </w:p>
        </w:tc>
      </w:tr>
      <w:tr w:rsidR="002C3CF5"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C3CF5" w:rsidRPr="003B2883" w:rsidRDefault="002C3CF5" w:rsidP="002C3CF5">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C3CF5" w:rsidRPr="003B2883" w:rsidRDefault="002C3CF5" w:rsidP="002C3CF5">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C3CF5" w:rsidRPr="003B2883" w:rsidRDefault="002C3CF5" w:rsidP="002C3CF5">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C3CF5" w:rsidRPr="003B2883"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C3CF5" w:rsidRPr="003B2883" w:rsidRDefault="002C3CF5" w:rsidP="002C3CF5">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C3CF5" w:rsidRDefault="002C3CF5" w:rsidP="002C3CF5">
            <w:pPr>
              <w:pStyle w:val="TAL"/>
              <w:rPr>
                <w:color w:val="000000"/>
              </w:rPr>
            </w:pPr>
          </w:p>
        </w:tc>
      </w:tr>
      <w:tr w:rsidR="002C3CF5"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C3CF5" w:rsidRPr="003B2883" w:rsidRDefault="002C3CF5" w:rsidP="002C3CF5">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C3CF5" w:rsidRPr="003B2883" w:rsidRDefault="002C3CF5" w:rsidP="002C3CF5">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C3CF5" w:rsidRPr="003B2883" w:rsidRDefault="002C3CF5" w:rsidP="002C3CF5">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C3CF5" w:rsidRPr="003B2883"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C3CF5" w:rsidRPr="003B2883" w:rsidRDefault="002C3CF5" w:rsidP="002C3CF5">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C3CF5" w:rsidRDefault="002C3CF5" w:rsidP="002C3CF5">
            <w:pPr>
              <w:pStyle w:val="TAL"/>
              <w:rPr>
                <w:color w:val="000000"/>
              </w:rPr>
            </w:pPr>
          </w:p>
        </w:tc>
      </w:tr>
      <w:tr w:rsidR="002C3CF5"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C3CF5" w:rsidRDefault="002C3CF5" w:rsidP="002C3CF5">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C3CF5" w:rsidRDefault="002C3CF5" w:rsidP="002C3CF5">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C3CF5" w:rsidRDefault="002C3CF5" w:rsidP="002C3CF5">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C3CF5" w:rsidRDefault="002C3CF5" w:rsidP="002C3CF5">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C3CF5" w:rsidRDefault="002C3CF5" w:rsidP="002C3CF5">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C3CF5" w:rsidRDefault="002C3CF5" w:rsidP="002C3CF5">
            <w:pPr>
              <w:pStyle w:val="TAL"/>
              <w:rPr>
                <w:color w:val="000000"/>
              </w:rPr>
            </w:pPr>
          </w:p>
        </w:tc>
      </w:tr>
      <w:tr w:rsidR="002C3CF5"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C3CF5" w:rsidRDefault="002C3CF5" w:rsidP="002C3CF5">
            <w:pPr>
              <w:pStyle w:val="TAL"/>
              <w:rPr>
                <w:color w:val="000000"/>
                <w:lang w:val="en-US" w:eastAsia="zh-CN"/>
              </w:rPr>
            </w:pPr>
            <w:r>
              <w:lastRenderedPageBreak/>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C3CF5" w:rsidRDefault="002C3CF5" w:rsidP="002C3CF5">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C3CF5" w:rsidRDefault="002C3CF5" w:rsidP="002C3CF5">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C3CF5" w:rsidRDefault="002C3CF5" w:rsidP="002C3CF5">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C3CF5" w:rsidRDefault="002C3CF5" w:rsidP="002C3CF5">
            <w:pPr>
              <w:pStyle w:val="TAL"/>
              <w:rPr>
                <w:rFonts w:cs="Arial"/>
                <w:szCs w:val="18"/>
              </w:rPr>
            </w:pPr>
            <w:r>
              <w:rPr>
                <w:rFonts w:cs="Arial"/>
                <w:szCs w:val="18"/>
              </w:rPr>
              <w:t>If present, this IE indicates the altitude of the positioning estimate.</w:t>
            </w:r>
          </w:p>
          <w:p w14:paraId="4A324C10" w14:textId="77777777" w:rsidR="002C3CF5" w:rsidRDefault="002C3CF5" w:rsidP="002C3CF5">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C3CF5" w:rsidRDefault="002C3CF5" w:rsidP="002C3CF5">
            <w:pPr>
              <w:pStyle w:val="TAL"/>
              <w:rPr>
                <w:rFonts w:cs="Arial"/>
                <w:szCs w:val="18"/>
              </w:rPr>
            </w:pPr>
          </w:p>
        </w:tc>
      </w:tr>
      <w:tr w:rsidR="002C3CF5"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C3CF5" w:rsidRDefault="002C3CF5" w:rsidP="002C3CF5">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C3CF5" w:rsidRDefault="002C3CF5" w:rsidP="002C3CF5">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C3CF5" w:rsidRDefault="002C3CF5" w:rsidP="002C3CF5">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C3CF5" w:rsidRDefault="002C3CF5" w:rsidP="002C3CF5">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C3CF5" w:rsidRDefault="002C3CF5" w:rsidP="002C3CF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C3CF5" w:rsidRDefault="002C3CF5" w:rsidP="002C3CF5">
            <w:pPr>
              <w:pStyle w:val="TAL"/>
              <w:rPr>
                <w:lang w:eastAsia="zh-CN"/>
              </w:rPr>
            </w:pPr>
          </w:p>
          <w:p w14:paraId="6DB46E4D" w14:textId="77777777" w:rsidR="002C3CF5" w:rsidRDefault="002C3CF5" w:rsidP="002C3CF5">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C3CF5" w:rsidRDefault="002C3CF5" w:rsidP="002C3CF5">
            <w:pPr>
              <w:pStyle w:val="TAL"/>
              <w:rPr>
                <w:lang w:eastAsia="zh-CN"/>
              </w:rPr>
            </w:pPr>
          </w:p>
          <w:p w14:paraId="0D9A8C3C" w14:textId="1BE50B89" w:rsidR="002C3CF5" w:rsidRDefault="002C3CF5" w:rsidP="002C3CF5">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C3CF5" w:rsidRDefault="002C3CF5" w:rsidP="002C3CF5">
            <w:pPr>
              <w:pStyle w:val="TAL"/>
              <w:rPr>
                <w:rFonts w:cs="Arial"/>
                <w:szCs w:val="18"/>
              </w:rPr>
            </w:pPr>
            <w:r>
              <w:rPr>
                <w:rFonts w:hint="eastAsia"/>
                <w:lang w:eastAsia="zh-CN"/>
              </w:rPr>
              <w:t>M</w:t>
            </w:r>
            <w:r>
              <w:rPr>
                <w:lang w:eastAsia="zh-CN"/>
              </w:rPr>
              <w:t>UTIQOS</w:t>
            </w:r>
          </w:p>
        </w:tc>
      </w:tr>
      <w:tr w:rsidR="002C3CF5"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C3CF5" w:rsidRDefault="002C3CF5" w:rsidP="002C3CF5">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C3CF5" w:rsidRDefault="002C3CF5" w:rsidP="002C3CF5">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C3CF5" w:rsidRDefault="002C3CF5" w:rsidP="002C3CF5">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C3CF5" w:rsidRDefault="002C3CF5" w:rsidP="002C3CF5">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C3CF5" w:rsidRDefault="002C3CF5" w:rsidP="002C3CF5">
            <w:pPr>
              <w:pStyle w:val="TAL"/>
              <w:rPr>
                <w:rFonts w:cs="Arial"/>
                <w:szCs w:val="18"/>
              </w:rPr>
            </w:pPr>
            <w:r w:rsidRPr="00421444">
              <w:t>This IE shall be present if at least one feature defined in</w:t>
            </w:r>
            <w:r>
              <w:t xml:space="preserve"> </w:t>
            </w:r>
            <w:r w:rsidR="00D307CD">
              <w:t>clause 6</w:t>
            </w:r>
            <w:r>
              <w:t>.1.9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C3CF5" w:rsidRPr="00421444" w:rsidRDefault="002C3CF5" w:rsidP="002C3CF5">
            <w:pPr>
              <w:pStyle w:val="TAL"/>
            </w:pPr>
          </w:p>
        </w:tc>
      </w:tr>
      <w:tr w:rsidR="00BD0907"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BD0907" w:rsidRDefault="00BD0907" w:rsidP="00074096">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BD0907" w:rsidRDefault="00BD0907" w:rsidP="00074096">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BD0907" w:rsidRDefault="00BD0907" w:rsidP="00074096">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BD0907" w:rsidRDefault="00BD0907" w:rsidP="00074096">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BD0907" w:rsidRPr="0094664E" w:rsidRDefault="00BD0907" w:rsidP="00074096">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BD0907" w:rsidRPr="00421444" w:rsidRDefault="00BD0907" w:rsidP="00074096">
            <w:pPr>
              <w:pStyle w:val="TAL"/>
            </w:pPr>
          </w:p>
        </w:tc>
      </w:tr>
      <w:tr w:rsidR="00F55047"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F55047" w:rsidRDefault="00F55047" w:rsidP="00F55047">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F55047" w:rsidRDefault="00F55047" w:rsidP="00F55047">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F55047" w:rsidRDefault="00F55047" w:rsidP="00F55047">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F55047" w:rsidRDefault="00F55047" w:rsidP="00F55047">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F55047" w:rsidRDefault="00F55047" w:rsidP="00F55047">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F55047" w:rsidRPr="003F4D57" w:rsidRDefault="00F55047" w:rsidP="00F55047">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F55047" w:rsidRPr="00421444" w:rsidRDefault="00F55047" w:rsidP="00F55047">
            <w:pPr>
              <w:pStyle w:val="TAL"/>
            </w:pPr>
          </w:p>
        </w:tc>
      </w:tr>
      <w:tr w:rsidR="006D553F"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6D553F" w:rsidRDefault="006D553F" w:rsidP="006D553F">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6D553F" w:rsidRDefault="006D553F" w:rsidP="006D553F">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6D553F" w:rsidRDefault="006D553F" w:rsidP="006D553F">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6D553F" w:rsidRDefault="006D553F" w:rsidP="006D553F">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6D553F" w:rsidRDefault="006D553F" w:rsidP="006D55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6D553F" w:rsidRPr="00421444" w:rsidRDefault="006D553F" w:rsidP="006D553F">
            <w:pPr>
              <w:pStyle w:val="TAL"/>
            </w:pPr>
          </w:p>
        </w:tc>
      </w:tr>
      <w:tr w:rsidR="008B6580"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8B6580" w:rsidRPr="009413E0" w:rsidRDefault="008B6580" w:rsidP="008B6580">
            <w:pPr>
              <w:pStyle w:val="TAL"/>
              <w:rPr>
                <w:lang w:eastAsia="zh-CN"/>
              </w:rPr>
            </w:pPr>
            <w:r>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8B6580" w:rsidRPr="009413E0" w:rsidRDefault="008B6580" w:rsidP="008B6580">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8B6580" w:rsidRDefault="008B6580" w:rsidP="008B6580">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8B6580" w:rsidRDefault="008B6580" w:rsidP="008B6580">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8B6580" w:rsidRPr="009413E0" w:rsidRDefault="008B6580" w:rsidP="008B6580">
            <w:pPr>
              <w:pStyle w:val="TAL"/>
              <w:rPr>
                <w:lang w:eastAsia="zh-CN"/>
              </w:rPr>
            </w:pPr>
            <w:r>
              <w:rPr>
                <w:lang w:eastAsia="zh-CN"/>
              </w:rPr>
              <w:t xml:space="preserve">When present, </w:t>
            </w:r>
            <w:r w:rsidR="00C56F18" w:rsidRPr="00B7490F">
              <w:rPr>
                <w:lang w:eastAsia="zh-CN"/>
              </w:rPr>
              <w:t xml:space="preserve">this IE contains the number of event reports have transferred over user plane. If the </w:t>
            </w:r>
            <w:r w:rsidR="00D22C07" w:rsidRPr="00B7490F">
              <w:rPr>
                <w:lang w:eastAsia="zh-CN"/>
              </w:rPr>
              <w:t>cumulative</w:t>
            </w:r>
            <w:r w:rsidR="00C56F18" w:rsidRPr="00B7490F">
              <w:rPr>
                <w:lang w:eastAsia="zh-CN"/>
              </w:rPr>
              <w:t xml:space="preser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8B6580" w:rsidRPr="00421444" w:rsidRDefault="008B6580" w:rsidP="008B6580">
            <w:pPr>
              <w:pStyle w:val="TAL"/>
            </w:pPr>
          </w:p>
        </w:tc>
      </w:tr>
      <w:tr w:rsidR="008A560C"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8A560C" w:rsidRPr="009413E0" w:rsidRDefault="008A560C" w:rsidP="00502DFA">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8A560C" w:rsidRPr="009413E0" w:rsidRDefault="008A560C" w:rsidP="00502DFA">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8A560C" w:rsidRPr="009413E0" w:rsidRDefault="008A560C" w:rsidP="00502DFA">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8A560C" w:rsidRPr="00421444" w:rsidRDefault="008A560C" w:rsidP="00502DFA">
            <w:pPr>
              <w:pStyle w:val="TAL"/>
            </w:pPr>
            <w:r w:rsidRPr="000248F1">
              <w:rPr>
                <w:rFonts w:cs="Arial"/>
                <w:szCs w:val="18"/>
                <w:lang w:eastAsia="zh-CN"/>
              </w:rPr>
              <w:t>Ranging_SL</w:t>
            </w:r>
          </w:p>
        </w:tc>
      </w:tr>
      <w:tr w:rsidR="008A560C"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8A560C" w:rsidRPr="009413E0" w:rsidRDefault="00CD30CF" w:rsidP="00502DFA">
            <w:pPr>
              <w:pStyle w:val="TAL"/>
              <w:rPr>
                <w:lang w:eastAsia="zh-CN"/>
              </w:rPr>
            </w:pPr>
            <w:r>
              <w:rPr>
                <w:lang w:eastAsia="zh-CN"/>
              </w:rPr>
              <w:t>distance</w:t>
            </w:r>
            <w:r w:rsidR="008A560C">
              <w:rPr>
                <w:lang w:eastAsia="zh-CN"/>
              </w:rPr>
              <w:t>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8A560C" w:rsidRPr="009413E0" w:rsidRDefault="008A560C" w:rsidP="00502DFA">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8A560C" w:rsidRPr="009413E0" w:rsidRDefault="008A560C" w:rsidP="00502DFA">
            <w:pPr>
              <w:pStyle w:val="TAL"/>
              <w:rPr>
                <w:lang w:eastAsia="zh-CN"/>
              </w:rPr>
            </w:pPr>
            <w:r>
              <w:rPr>
                <w:noProof/>
              </w:rPr>
              <w:t>When present, this IE</w:t>
            </w:r>
            <w:r>
              <w:rPr>
                <w:rFonts w:cs="Arial"/>
                <w:szCs w:val="18"/>
              </w:rPr>
              <w:t xml:space="preserve"> identifies a </w:t>
            </w:r>
            <w:r w:rsidR="00484CE1" w:rsidRPr="0053421A">
              <w:t xml:space="preserve">straight line </w:t>
            </w:r>
            <w:r w:rsidR="000A3D1F">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sidR="00636EE0">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8A560C" w:rsidRPr="00421444" w:rsidRDefault="008A560C" w:rsidP="00502DFA">
            <w:pPr>
              <w:pStyle w:val="TAL"/>
            </w:pPr>
            <w:r w:rsidRPr="000248F1">
              <w:rPr>
                <w:rFonts w:cs="Arial"/>
                <w:szCs w:val="18"/>
                <w:lang w:eastAsia="zh-CN"/>
              </w:rPr>
              <w:t>Ranging_SL</w:t>
            </w:r>
          </w:p>
        </w:tc>
      </w:tr>
      <w:tr w:rsidR="008A560C"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8A560C" w:rsidRPr="009413E0" w:rsidRDefault="008A560C" w:rsidP="00502DFA">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8A560C" w:rsidRPr="009413E0" w:rsidRDefault="008A560C" w:rsidP="00502DFA">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8A560C" w:rsidRPr="00421444" w:rsidRDefault="008A560C" w:rsidP="00502DFA">
            <w:pPr>
              <w:pStyle w:val="TAL"/>
            </w:pPr>
            <w:r w:rsidRPr="000248F1">
              <w:rPr>
                <w:rFonts w:cs="Arial"/>
                <w:szCs w:val="18"/>
                <w:lang w:eastAsia="zh-CN"/>
              </w:rPr>
              <w:t>Ranging_SL</w:t>
            </w:r>
          </w:p>
        </w:tc>
      </w:tr>
      <w:tr w:rsidR="008A560C"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8A560C" w:rsidRPr="009413E0" w:rsidRDefault="008A560C" w:rsidP="00502DFA">
            <w:pPr>
              <w:pStyle w:val="TAL"/>
              <w:rPr>
                <w:lang w:eastAsia="zh-CN"/>
              </w:rPr>
            </w:pPr>
            <w:r>
              <w:rPr>
                <w:lang w:eastAsia="zh-CN"/>
              </w:rPr>
              <w:lastRenderedPageBreak/>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8A560C" w:rsidRPr="009413E0" w:rsidRDefault="008A560C" w:rsidP="00502DFA">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8A560C" w:rsidRDefault="008A560C" w:rsidP="00502DFA">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8A560C" w:rsidRPr="009413E0" w:rsidRDefault="008A560C" w:rsidP="00502DFA">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8A560C" w:rsidRPr="00421444" w:rsidRDefault="008A560C" w:rsidP="00502DFA">
            <w:pPr>
              <w:pStyle w:val="TAL"/>
            </w:pPr>
            <w:r w:rsidRPr="000248F1">
              <w:rPr>
                <w:rFonts w:cs="Arial"/>
                <w:szCs w:val="18"/>
                <w:lang w:eastAsia="zh-CN"/>
              </w:rPr>
              <w:t>Ranging_SL</w:t>
            </w:r>
          </w:p>
        </w:tc>
      </w:tr>
      <w:tr w:rsidR="008A560C"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8A560C" w:rsidRPr="009413E0" w:rsidRDefault="008A560C" w:rsidP="00502DFA">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8A560C" w:rsidRPr="009413E0" w:rsidRDefault="008A560C" w:rsidP="00502DFA">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8A560C" w:rsidRDefault="008A560C" w:rsidP="00502DFA">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8A560C" w:rsidRDefault="008A560C" w:rsidP="00502DFA">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8A560C" w:rsidRPr="009413E0" w:rsidRDefault="008A560C" w:rsidP="00502DFA">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8A560C" w:rsidRPr="00421444" w:rsidRDefault="008A560C" w:rsidP="00502DFA">
            <w:pPr>
              <w:pStyle w:val="TAL"/>
            </w:pPr>
            <w:r w:rsidRPr="000248F1">
              <w:rPr>
                <w:rFonts w:cs="Arial"/>
                <w:szCs w:val="18"/>
                <w:lang w:eastAsia="zh-CN"/>
              </w:rPr>
              <w:t>Ranging_SL</w:t>
            </w:r>
          </w:p>
        </w:tc>
      </w:tr>
      <w:tr w:rsidR="000C5E60"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0C5E60" w:rsidRDefault="000C5E60" w:rsidP="000C5E60">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0C5E60" w:rsidRDefault="000C5E60" w:rsidP="000C5E60">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0C5E60" w:rsidRDefault="000C5E60" w:rsidP="000C5E60">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0C5E60" w:rsidRDefault="000C5E60" w:rsidP="000C5E60">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2DB9921C" w:rsidR="000C5E60" w:rsidRDefault="000C5E60" w:rsidP="000C5E60">
            <w:pPr>
              <w:pStyle w:val="TAL"/>
              <w:rPr>
                <w:rFonts w:cs="Arial"/>
                <w:szCs w:val="18"/>
                <w:lang w:eastAsia="zh-CN"/>
              </w:rPr>
            </w:pPr>
            <w:r>
              <w:rPr>
                <w:rFonts w:cs="Arial"/>
                <w:szCs w:val="18"/>
                <w:lang w:eastAsia="zh-CN"/>
              </w:rPr>
              <w:t xml:space="preserve">This IE </w:t>
            </w:r>
            <w:r w:rsidR="00AB50DE">
              <w:rPr>
                <w:rFonts w:cs="Arial"/>
                <w:szCs w:val="18"/>
                <w:lang w:eastAsia="zh-CN"/>
              </w:rPr>
              <w:t xml:space="preserve">shall </w:t>
            </w:r>
            <w:r>
              <w:rPr>
                <w:rFonts w:cs="Arial"/>
                <w:szCs w:val="18"/>
                <w:lang w:eastAsia="zh-CN"/>
              </w:rPr>
              <w:t>be present when the integrity requirements are present in the request.</w:t>
            </w:r>
          </w:p>
          <w:p w14:paraId="3F742B9E" w14:textId="77777777" w:rsidR="000C5E60" w:rsidRDefault="000C5E60" w:rsidP="000C5E60">
            <w:pPr>
              <w:pStyle w:val="TAL"/>
              <w:rPr>
                <w:rFonts w:cs="Arial"/>
                <w:szCs w:val="18"/>
                <w:lang w:eastAsia="zh-CN"/>
              </w:rPr>
            </w:pPr>
          </w:p>
          <w:p w14:paraId="66BA23D7" w14:textId="77777777" w:rsidR="000C5E60" w:rsidRDefault="000C5E60" w:rsidP="000C5E60">
            <w:pPr>
              <w:pStyle w:val="TAL"/>
              <w:rPr>
                <w:rFonts w:cs="Arial"/>
                <w:szCs w:val="18"/>
                <w:lang w:eastAsia="zh-CN"/>
              </w:rPr>
            </w:pPr>
            <w:r>
              <w:rPr>
                <w:rFonts w:cs="Arial"/>
                <w:szCs w:val="18"/>
                <w:lang w:eastAsia="zh-CN"/>
              </w:rPr>
              <w:t>When present, this IE shall indicate the integrity result.</w:t>
            </w:r>
          </w:p>
          <w:p w14:paraId="0E880829" w14:textId="77777777" w:rsidR="000C5E60" w:rsidRDefault="000C5E60" w:rsidP="000C5E60">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0C5E60" w:rsidRPr="000248F1" w:rsidRDefault="000C5E60" w:rsidP="000C5E60">
            <w:pPr>
              <w:pStyle w:val="TAL"/>
              <w:rPr>
                <w:rFonts w:cs="Arial"/>
                <w:szCs w:val="18"/>
                <w:lang w:eastAsia="zh-CN"/>
              </w:rPr>
            </w:pPr>
            <w:r>
              <w:rPr>
                <w:rFonts w:cs="Arial"/>
                <w:szCs w:val="18"/>
                <w:lang w:eastAsia="zh-CN"/>
              </w:rPr>
              <w:t>INTRES</w:t>
            </w:r>
          </w:p>
        </w:tc>
      </w:tr>
      <w:tr w:rsidR="000C5E60"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9BE4250" w14:textId="6EC3A6AB" w:rsidR="000C5E60" w:rsidRPr="00043893" w:rsidRDefault="000C5E60" w:rsidP="000C5E60">
            <w:pPr>
              <w:pStyle w:val="TAN"/>
            </w:pPr>
            <w:r w:rsidRPr="00043893">
              <w:t>NOTE 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tc>
      </w:tr>
    </w:tbl>
    <w:p w14:paraId="24DEEA66" w14:textId="77777777" w:rsidR="00EB7848" w:rsidRPr="000E3542" w:rsidRDefault="00EB7848" w:rsidP="00EB7848"/>
    <w:p w14:paraId="16D30F9E" w14:textId="77777777" w:rsidR="00EB7848" w:rsidRDefault="00EB7848" w:rsidP="00B32564">
      <w:pPr>
        <w:pStyle w:val="Heading5"/>
      </w:pPr>
      <w:bookmarkStart w:id="3655" w:name="_Toc34147953"/>
      <w:bookmarkStart w:id="3656" w:name="_Toc36463337"/>
      <w:bookmarkStart w:id="3657" w:name="_Toc43215177"/>
      <w:bookmarkStart w:id="3658" w:name="_Toc45032425"/>
      <w:bookmarkStart w:id="3659" w:name="_Toc49849914"/>
      <w:bookmarkStart w:id="3660" w:name="_Toc51873428"/>
      <w:bookmarkStart w:id="3661" w:name="_Toc56517556"/>
      <w:bookmarkStart w:id="3662" w:name="_Toc58594457"/>
      <w:bookmarkStart w:id="3663" w:name="_Toc67685967"/>
      <w:bookmarkStart w:id="3664" w:name="_Toc74993788"/>
      <w:bookmarkStart w:id="3665" w:name="_Toc82716376"/>
      <w:bookmarkStart w:id="3666" w:name="_Toc88818663"/>
      <w:bookmarkStart w:id="3667" w:name="_Toc90650585"/>
      <w:bookmarkStart w:id="3668" w:name="_Toc98506255"/>
      <w:bookmarkStart w:id="3669" w:name="_Toc106639540"/>
      <w:bookmarkStart w:id="3670" w:name="_Toc114779050"/>
      <w:bookmarkStart w:id="3671" w:name="_Toc122096967"/>
      <w:bookmarkStart w:id="3672" w:name="_Toc130844188"/>
      <w:bookmarkStart w:id="3673" w:name="_Toc138411894"/>
      <w:bookmarkStart w:id="3674" w:name="_Toc145956081"/>
      <w:bookmarkStart w:id="3675" w:name="_Toc153887516"/>
      <w:bookmarkStart w:id="3676" w:name="_Toc161905405"/>
      <w:bookmarkStart w:id="3677" w:name="_Toc170210008"/>
      <w:bookmarkStart w:id="3678" w:name="_Toc177550803"/>
      <w:bookmarkStart w:id="3679" w:name="_Toc183624890"/>
      <w:bookmarkStart w:id="3680" w:name="_Toc186726883"/>
      <w:bookmarkStart w:id="3681" w:name="_Toc200620804"/>
      <w:bookmarkStart w:id="3682" w:name="_Toc207787998"/>
      <w:bookmarkStart w:id="3683" w:name="_Toc215062282"/>
      <w:r>
        <w:t>6.1.6.2.35</w:t>
      </w:r>
      <w:r>
        <w:tab/>
        <w:t xml:space="preserve">Type: </w:t>
      </w:r>
      <w:r>
        <w:rPr>
          <w:lang w:eastAsia="zh-CN"/>
        </w:rPr>
        <w:t>UeConnectivityState</w:t>
      </w:r>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684" w:name="_Toc74993789"/>
      <w:bookmarkStart w:id="3685" w:name="_Toc82716377"/>
      <w:bookmarkStart w:id="3686" w:name="_Toc88818664"/>
      <w:bookmarkStart w:id="3687" w:name="_Toc90650586"/>
      <w:bookmarkStart w:id="3688" w:name="_Toc98506256"/>
      <w:bookmarkStart w:id="3689" w:name="_Toc106639541"/>
      <w:bookmarkStart w:id="3690" w:name="_Toc114779051"/>
      <w:bookmarkStart w:id="3691" w:name="_Toc122096968"/>
      <w:bookmarkStart w:id="3692" w:name="_Toc130844189"/>
      <w:bookmarkStart w:id="3693" w:name="_Toc138411895"/>
      <w:bookmarkStart w:id="3694" w:name="_Toc145956082"/>
      <w:bookmarkStart w:id="3695" w:name="_Toc153887517"/>
      <w:bookmarkStart w:id="3696" w:name="_Toc161905406"/>
      <w:bookmarkStart w:id="3697" w:name="_Toc170210009"/>
      <w:bookmarkStart w:id="3698" w:name="_Toc177550804"/>
      <w:bookmarkStart w:id="3699" w:name="_Toc183624891"/>
      <w:bookmarkStart w:id="3700" w:name="_Toc186726884"/>
      <w:bookmarkStart w:id="3701" w:name="_Toc200620805"/>
      <w:bookmarkStart w:id="3702" w:name="_Toc207787999"/>
      <w:bookmarkStart w:id="3703" w:name="_Toc215062283"/>
      <w:r>
        <w:t>6.1.6.2.</w:t>
      </w:r>
      <w:r w:rsidR="00C921E1">
        <w:rPr>
          <w:lang w:eastAsia="zh-CN"/>
        </w:rPr>
        <w:t>36</w:t>
      </w:r>
      <w:r>
        <w:tab/>
        <w:t xml:space="preserve">Type: </w:t>
      </w:r>
      <w:r>
        <w:rPr>
          <w:rFonts w:hint="eastAsia"/>
          <w:lang w:eastAsia="zh-CN"/>
        </w:rPr>
        <w:t>Local</w:t>
      </w:r>
      <w:r>
        <w:t>Origin</w:t>
      </w:r>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704" w:name="_Toc74993790"/>
      <w:bookmarkStart w:id="3705" w:name="_Toc82716378"/>
      <w:bookmarkStart w:id="3706" w:name="_Toc88818665"/>
      <w:bookmarkStart w:id="3707" w:name="_Toc90650587"/>
      <w:bookmarkStart w:id="3708" w:name="_Toc98506257"/>
      <w:bookmarkStart w:id="3709" w:name="_Toc106639542"/>
      <w:bookmarkStart w:id="3710" w:name="_Toc114779052"/>
      <w:bookmarkStart w:id="3711" w:name="_Toc122096969"/>
      <w:bookmarkStart w:id="3712" w:name="_Toc130844190"/>
      <w:bookmarkStart w:id="3713" w:name="_Toc138411896"/>
      <w:bookmarkStart w:id="3714" w:name="_Toc145956083"/>
      <w:bookmarkStart w:id="3715" w:name="_Toc153887518"/>
      <w:bookmarkStart w:id="3716" w:name="_Toc161905407"/>
      <w:bookmarkStart w:id="3717" w:name="_Toc170210010"/>
      <w:bookmarkStart w:id="3718" w:name="_Toc177550805"/>
      <w:bookmarkStart w:id="3719" w:name="_Toc183624892"/>
      <w:bookmarkStart w:id="3720" w:name="_Toc186726885"/>
      <w:bookmarkStart w:id="3721" w:name="_Toc200620806"/>
      <w:bookmarkStart w:id="3722" w:name="_Toc207788000"/>
      <w:bookmarkStart w:id="3723" w:name="_Toc215062284"/>
      <w:r>
        <w:lastRenderedPageBreak/>
        <w:t>6.1.6.2.</w:t>
      </w:r>
      <w:r w:rsidR="00C921E1">
        <w:rPr>
          <w:lang w:eastAsia="zh-CN"/>
        </w:rPr>
        <w:t>37</w:t>
      </w:r>
      <w:r w:rsidR="00C921E1">
        <w:tab/>
      </w:r>
      <w:r w:rsidR="000E718A">
        <w:t xml:space="preserve">Type: </w:t>
      </w:r>
      <w:r w:rsidRPr="008D5DB3">
        <w:t>RelativeCartesianLocation</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724" w:name="_Toc66101648"/>
      <w:bookmarkStart w:id="3725" w:name="_Toc74993791"/>
      <w:bookmarkStart w:id="3726" w:name="_Toc82716379"/>
      <w:bookmarkStart w:id="3727" w:name="_Toc88818666"/>
      <w:bookmarkStart w:id="3728" w:name="_Toc90650588"/>
      <w:bookmarkStart w:id="3729" w:name="_Toc98506258"/>
      <w:bookmarkStart w:id="3730" w:name="_Toc106639543"/>
      <w:bookmarkStart w:id="3731" w:name="_Toc114779053"/>
      <w:bookmarkStart w:id="3732" w:name="_Toc122096970"/>
      <w:bookmarkStart w:id="3733" w:name="_Toc130844191"/>
      <w:bookmarkStart w:id="3734" w:name="_Toc138411897"/>
      <w:bookmarkStart w:id="3735" w:name="_Toc145956084"/>
      <w:bookmarkStart w:id="3736" w:name="_Toc153887519"/>
      <w:bookmarkStart w:id="3737" w:name="_Toc161905408"/>
      <w:bookmarkStart w:id="3738" w:name="_Toc170210011"/>
      <w:bookmarkStart w:id="3739" w:name="_Toc177550806"/>
      <w:bookmarkStart w:id="3740" w:name="_Toc183624893"/>
      <w:bookmarkStart w:id="3741" w:name="_Toc186726886"/>
      <w:bookmarkStart w:id="3742" w:name="_Toc200620807"/>
      <w:bookmarkStart w:id="3743" w:name="_Toc207788001"/>
      <w:bookmarkStart w:id="3744" w:name="_Toc215062285"/>
      <w:r>
        <w:t>6.1.6.2.</w:t>
      </w:r>
      <w:r w:rsidR="00C921E1">
        <w:rPr>
          <w:lang w:eastAsia="zh-CN"/>
        </w:rPr>
        <w:t>38</w:t>
      </w:r>
      <w:r>
        <w:tab/>
        <w:t xml:space="preserve">Type: </w:t>
      </w:r>
      <w:bookmarkEnd w:id="3724"/>
      <w:r w:rsidRPr="00774B8E">
        <w:t>Local2dPointUncertaintyEllipse</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745" w:name="_Toc74993792"/>
      <w:bookmarkStart w:id="3746" w:name="_Toc82716380"/>
      <w:bookmarkStart w:id="3747" w:name="_Toc88818667"/>
      <w:bookmarkStart w:id="3748" w:name="_Toc90650589"/>
      <w:bookmarkStart w:id="3749" w:name="_Toc98506259"/>
      <w:bookmarkStart w:id="3750" w:name="_Toc106639544"/>
      <w:bookmarkStart w:id="3751" w:name="_Toc114779054"/>
      <w:bookmarkStart w:id="3752" w:name="_Toc122096971"/>
      <w:bookmarkStart w:id="3753" w:name="_Toc130844192"/>
      <w:bookmarkStart w:id="3754" w:name="_Toc138411898"/>
      <w:bookmarkStart w:id="3755" w:name="_Toc145956085"/>
      <w:bookmarkStart w:id="3756" w:name="_Toc153887520"/>
      <w:bookmarkStart w:id="3757" w:name="_Toc161905409"/>
      <w:bookmarkStart w:id="3758" w:name="_Toc170210012"/>
      <w:bookmarkStart w:id="3759" w:name="_Toc177550807"/>
      <w:bookmarkStart w:id="3760" w:name="_Toc183624894"/>
      <w:bookmarkStart w:id="3761" w:name="_Toc186726887"/>
      <w:bookmarkStart w:id="3762" w:name="_Toc200620808"/>
      <w:bookmarkStart w:id="3763" w:name="_Toc207788002"/>
      <w:bookmarkStart w:id="3764" w:name="_Toc215062286"/>
      <w:r>
        <w:lastRenderedPageBreak/>
        <w:t>6.1.6.2.</w:t>
      </w:r>
      <w:r w:rsidR="00C921E1">
        <w:rPr>
          <w:lang w:eastAsia="zh-CN"/>
        </w:rPr>
        <w:t>39</w:t>
      </w:r>
      <w:r>
        <w:tab/>
        <w:t xml:space="preserve">Type: </w:t>
      </w:r>
      <w:r w:rsidRPr="00C21B52">
        <w:t>Local3dPointUncertaintyEllipsoid</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765" w:name="_Toc74993793"/>
      <w:bookmarkStart w:id="3766" w:name="_Toc82716381"/>
      <w:bookmarkStart w:id="3767" w:name="_Toc88818668"/>
      <w:bookmarkStart w:id="3768" w:name="_Toc90650590"/>
      <w:bookmarkStart w:id="3769" w:name="_Toc98506260"/>
      <w:bookmarkStart w:id="3770" w:name="_Toc106639545"/>
      <w:bookmarkStart w:id="3771" w:name="_Toc114779055"/>
      <w:bookmarkStart w:id="3772" w:name="_Toc122096972"/>
      <w:bookmarkStart w:id="3773" w:name="_Toc130844193"/>
      <w:bookmarkStart w:id="3774" w:name="_Toc138411899"/>
      <w:bookmarkStart w:id="3775" w:name="_Toc145956086"/>
      <w:bookmarkStart w:id="3776" w:name="_Toc153887521"/>
      <w:bookmarkStart w:id="3777" w:name="_Toc161905410"/>
      <w:bookmarkStart w:id="3778" w:name="_Toc170210013"/>
      <w:bookmarkStart w:id="3779" w:name="_Toc177550808"/>
      <w:bookmarkStart w:id="3780" w:name="_Toc183624895"/>
      <w:bookmarkStart w:id="3781" w:name="_Toc186726888"/>
      <w:bookmarkStart w:id="3782" w:name="_Toc200620809"/>
      <w:bookmarkStart w:id="3783" w:name="_Toc207788003"/>
      <w:bookmarkStart w:id="3784" w:name="_Toc215062287"/>
      <w:r>
        <w:t>6.1.6.2.</w:t>
      </w:r>
      <w:r w:rsidR="00C921E1">
        <w:rPr>
          <w:lang w:eastAsia="zh-CN"/>
        </w:rPr>
        <w:t>40</w:t>
      </w:r>
      <w:r>
        <w:tab/>
        <w:t>Type: Uncertainty</w:t>
      </w:r>
      <w:r w:rsidRPr="003158B5">
        <w:t>Ellipsoid</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785" w:name="_Toc74993794"/>
      <w:bookmarkStart w:id="3786" w:name="_Toc82716382"/>
      <w:bookmarkStart w:id="3787" w:name="_Toc88818669"/>
      <w:bookmarkStart w:id="3788" w:name="_Toc90650591"/>
      <w:bookmarkStart w:id="3789" w:name="_Toc98506261"/>
      <w:bookmarkStart w:id="3790" w:name="_Toc106639546"/>
      <w:bookmarkStart w:id="3791" w:name="_Toc114779056"/>
      <w:bookmarkStart w:id="3792" w:name="_Toc122096973"/>
      <w:bookmarkStart w:id="3793" w:name="_Toc130844194"/>
      <w:bookmarkStart w:id="3794" w:name="_Toc138411900"/>
      <w:bookmarkStart w:id="3795" w:name="_Toc145956087"/>
      <w:bookmarkStart w:id="3796" w:name="_Toc153887522"/>
      <w:bookmarkStart w:id="3797" w:name="_Toc161905411"/>
      <w:bookmarkStart w:id="3798" w:name="_Toc170210014"/>
      <w:bookmarkStart w:id="3799" w:name="_Toc177550809"/>
      <w:bookmarkStart w:id="3800" w:name="_Toc183624896"/>
      <w:bookmarkStart w:id="3801" w:name="_Toc186726889"/>
      <w:bookmarkStart w:id="3802" w:name="_Toc200620810"/>
      <w:bookmarkStart w:id="3803" w:name="_Toc207788004"/>
      <w:bookmarkStart w:id="3804" w:name="_Toc215062288"/>
      <w:r>
        <w:lastRenderedPageBreak/>
        <w:t>6.1.6.2.</w:t>
      </w:r>
      <w:r w:rsidR="00C921E1">
        <w:rPr>
          <w:lang w:eastAsia="zh-CN"/>
        </w:rPr>
        <w:t>41</w:t>
      </w:r>
      <w:r>
        <w:tab/>
        <w:t xml:space="preserve">Type: </w:t>
      </w:r>
      <w:r>
        <w:rPr>
          <w:rFonts w:hint="eastAsia"/>
          <w:lang w:eastAsia="zh-CN"/>
        </w:rPr>
        <w:t>LocalArea</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805" w:name="_Toc82716383"/>
      <w:bookmarkStart w:id="3806" w:name="_Toc88818670"/>
      <w:bookmarkStart w:id="3807" w:name="_Toc90650592"/>
      <w:bookmarkStart w:id="3808" w:name="_Toc98506262"/>
      <w:bookmarkStart w:id="3809" w:name="_Toc106639547"/>
      <w:bookmarkStart w:id="3810" w:name="_Toc114779057"/>
      <w:bookmarkStart w:id="3811" w:name="_Toc122096974"/>
      <w:bookmarkStart w:id="3812" w:name="_Toc130844195"/>
      <w:bookmarkStart w:id="3813" w:name="_Toc138411901"/>
      <w:bookmarkStart w:id="3814" w:name="_Toc145956088"/>
      <w:bookmarkStart w:id="3815" w:name="_Toc153887523"/>
      <w:bookmarkStart w:id="3816" w:name="_Toc161905412"/>
      <w:bookmarkStart w:id="3817" w:name="_Toc170210015"/>
      <w:bookmarkStart w:id="3818" w:name="_Toc177550810"/>
      <w:bookmarkStart w:id="3819" w:name="_Toc183624897"/>
      <w:bookmarkStart w:id="3820" w:name="_Toc186726890"/>
      <w:bookmarkStart w:id="3821" w:name="_Toc200620811"/>
      <w:bookmarkStart w:id="3822" w:name="_Toc207788005"/>
      <w:bookmarkStart w:id="3823" w:name="_Toc215062289"/>
      <w:r>
        <w:t>6.1.6.2.42</w:t>
      </w:r>
      <w:r>
        <w:tab/>
        <w:t>Type: UeAreaIndication</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824" w:name="_Toc82716384"/>
      <w:bookmarkStart w:id="3825" w:name="_Toc88818671"/>
      <w:bookmarkStart w:id="3826" w:name="_Toc90650593"/>
      <w:bookmarkStart w:id="3827" w:name="_Toc98506263"/>
      <w:bookmarkStart w:id="3828" w:name="_Toc106639548"/>
      <w:bookmarkStart w:id="3829" w:name="_Toc114779058"/>
      <w:bookmarkStart w:id="3830" w:name="_Toc122096975"/>
      <w:bookmarkStart w:id="3831" w:name="_Toc130844196"/>
      <w:bookmarkStart w:id="3832" w:name="_Toc138411902"/>
      <w:bookmarkStart w:id="3833" w:name="_Toc145956089"/>
      <w:bookmarkStart w:id="3834" w:name="_Toc153887524"/>
      <w:bookmarkStart w:id="3835" w:name="_Toc161905413"/>
      <w:bookmarkStart w:id="3836" w:name="_Toc170210016"/>
      <w:bookmarkStart w:id="3837" w:name="_Toc177550811"/>
      <w:bookmarkStart w:id="3838" w:name="_Toc183624898"/>
      <w:bookmarkStart w:id="3839" w:name="_Toc186726891"/>
      <w:bookmarkStart w:id="3840" w:name="_Toc200620812"/>
      <w:bookmarkStart w:id="3841" w:name="_Toc207788006"/>
      <w:bookmarkStart w:id="3842" w:name="_Toc215062290"/>
      <w:r>
        <w:t>6.1.6.2.43</w:t>
      </w:r>
      <w:r>
        <w:tab/>
        <w:t xml:space="preserve">Type: </w:t>
      </w:r>
      <w:r w:rsidRPr="002F5B42">
        <w:rPr>
          <w:noProof/>
          <w:lang w:eastAsia="zh-CN"/>
        </w:rPr>
        <w:t>MinorLocationQoS</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843" w:name="_Toc138411903"/>
      <w:bookmarkStart w:id="3844" w:name="_Toc145956090"/>
      <w:bookmarkStart w:id="3845" w:name="_Toc153887525"/>
      <w:bookmarkStart w:id="3846" w:name="_Toc161905414"/>
      <w:bookmarkStart w:id="3847" w:name="_Toc170210017"/>
      <w:bookmarkStart w:id="3848" w:name="_Toc177550812"/>
      <w:bookmarkStart w:id="3849" w:name="_Toc183624899"/>
      <w:bookmarkStart w:id="3850" w:name="_Toc186726892"/>
      <w:bookmarkStart w:id="3851" w:name="_Toc200620813"/>
      <w:bookmarkStart w:id="3852" w:name="_Toc207788007"/>
      <w:bookmarkStart w:id="3853" w:name="_Toc215062291"/>
      <w:r>
        <w:t>6.1.</w:t>
      </w:r>
      <w:r>
        <w:rPr>
          <w:lang w:eastAsia="zh-CN"/>
        </w:rPr>
        <w:t>6</w:t>
      </w:r>
      <w:r>
        <w:t>.2.44</w:t>
      </w:r>
      <w:r>
        <w:tab/>
        <w:t>Type: MbsrInfo</w:t>
      </w:r>
      <w:bookmarkEnd w:id="3843"/>
      <w:bookmarkEnd w:id="3844"/>
      <w:bookmarkEnd w:id="3845"/>
      <w:bookmarkEnd w:id="3846"/>
      <w:bookmarkEnd w:id="3847"/>
      <w:bookmarkEnd w:id="3848"/>
      <w:bookmarkEnd w:id="3849"/>
      <w:bookmarkEnd w:id="3850"/>
      <w:bookmarkEnd w:id="3851"/>
      <w:bookmarkEnd w:id="3852"/>
      <w:bookmarkEnd w:id="3853"/>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854" w:name="_Toc145956091"/>
      <w:bookmarkStart w:id="3855" w:name="_Toc153887526"/>
      <w:bookmarkStart w:id="3856" w:name="_Toc161905415"/>
      <w:bookmarkStart w:id="3857" w:name="_Toc170210018"/>
      <w:bookmarkStart w:id="3858" w:name="_Toc177550813"/>
      <w:bookmarkStart w:id="3859" w:name="_Toc183624900"/>
      <w:bookmarkStart w:id="3860" w:name="_Toc186726893"/>
      <w:bookmarkStart w:id="3861" w:name="_Toc200620814"/>
      <w:bookmarkStart w:id="3862" w:name="_Toc207788008"/>
      <w:bookmarkStart w:id="3863" w:name="_Toc215062292"/>
      <w:r>
        <w:lastRenderedPageBreak/>
        <w:t>6.1.6.2.</w:t>
      </w:r>
      <w:r w:rsidR="00F212C4">
        <w:t>45</w:t>
      </w:r>
      <w:r>
        <w:tab/>
        <w:t>Type: LocMeasurementReq</w:t>
      </w:r>
      <w:bookmarkEnd w:id="3854"/>
      <w:bookmarkEnd w:id="3855"/>
      <w:bookmarkEnd w:id="3856"/>
      <w:bookmarkEnd w:id="3857"/>
      <w:bookmarkEnd w:id="3858"/>
      <w:bookmarkEnd w:id="3859"/>
      <w:bookmarkEnd w:id="3860"/>
      <w:bookmarkEnd w:id="3861"/>
      <w:bookmarkEnd w:id="3862"/>
      <w:bookmarkEnd w:id="3863"/>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864" w:name="_Toc145956092"/>
      <w:bookmarkStart w:id="3865" w:name="_Toc153887527"/>
      <w:bookmarkStart w:id="3866" w:name="_Toc161905416"/>
      <w:bookmarkStart w:id="3867" w:name="_Toc170210019"/>
      <w:bookmarkStart w:id="3868" w:name="_Toc177550814"/>
      <w:bookmarkStart w:id="3869" w:name="_Toc183624901"/>
      <w:bookmarkStart w:id="3870" w:name="_Toc186726894"/>
      <w:bookmarkStart w:id="3871" w:name="_Toc200620815"/>
      <w:bookmarkStart w:id="3872" w:name="_Toc207788009"/>
      <w:bookmarkStart w:id="3873" w:name="_Toc215062293"/>
      <w:r>
        <w:t>6.1.6.2.</w:t>
      </w:r>
      <w:r w:rsidR="00F212C4">
        <w:t>46</w:t>
      </w:r>
      <w:r>
        <w:tab/>
        <w:t>Type: LocMeasurementResp</w:t>
      </w:r>
      <w:bookmarkEnd w:id="3864"/>
      <w:bookmarkEnd w:id="3865"/>
      <w:bookmarkEnd w:id="3866"/>
      <w:bookmarkEnd w:id="3867"/>
      <w:bookmarkEnd w:id="3868"/>
      <w:bookmarkEnd w:id="3869"/>
      <w:bookmarkEnd w:id="3870"/>
      <w:bookmarkEnd w:id="3871"/>
      <w:bookmarkEnd w:id="3872"/>
      <w:bookmarkEnd w:id="3873"/>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874" w:name="_Toc145956093"/>
      <w:bookmarkStart w:id="3875" w:name="_Toc153887528"/>
      <w:bookmarkStart w:id="3876" w:name="_Toc161905417"/>
      <w:bookmarkStart w:id="3877" w:name="_Toc170210020"/>
      <w:bookmarkStart w:id="3878" w:name="_Toc177550815"/>
      <w:bookmarkStart w:id="3879" w:name="_Toc183624902"/>
      <w:bookmarkStart w:id="3880" w:name="_Toc186726895"/>
      <w:bookmarkStart w:id="3881" w:name="_Toc200620816"/>
      <w:bookmarkStart w:id="3882" w:name="_Toc207788010"/>
      <w:bookmarkStart w:id="3883" w:name="_Toc215062294"/>
      <w:r>
        <w:t>6.1.6.2.</w:t>
      </w:r>
      <w:r w:rsidR="00F212C4">
        <w:t>47</w:t>
      </w:r>
      <w:r>
        <w:tab/>
        <w:t xml:space="preserve">Type: </w:t>
      </w:r>
      <w:r>
        <w:rPr>
          <w:lang w:eastAsia="zh-CN"/>
        </w:rPr>
        <w:t>L</w:t>
      </w:r>
      <w:r>
        <w:rPr>
          <w:rFonts w:hint="eastAsia"/>
          <w:lang w:eastAsia="zh-CN"/>
        </w:rPr>
        <w:t>oc</w:t>
      </w:r>
      <w:r>
        <w:rPr>
          <w:lang w:eastAsia="zh-CN"/>
        </w:rPr>
        <w:t>Measurements</w:t>
      </w:r>
      <w:bookmarkEnd w:id="3874"/>
      <w:bookmarkEnd w:id="3875"/>
      <w:bookmarkEnd w:id="3876"/>
      <w:bookmarkEnd w:id="3877"/>
      <w:bookmarkEnd w:id="3878"/>
      <w:bookmarkEnd w:id="3879"/>
      <w:bookmarkEnd w:id="3880"/>
      <w:bookmarkEnd w:id="3881"/>
      <w:bookmarkEnd w:id="3882"/>
      <w:bookmarkEnd w:id="3883"/>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884" w:name="_Toc145956094"/>
      <w:bookmarkStart w:id="3885" w:name="_Toc153887529"/>
      <w:bookmarkStart w:id="3886" w:name="_Toc161905418"/>
      <w:bookmarkStart w:id="3887" w:name="_Toc170210021"/>
      <w:bookmarkStart w:id="3888" w:name="_Toc177550816"/>
      <w:bookmarkStart w:id="3889" w:name="_Toc183624903"/>
      <w:bookmarkStart w:id="3890" w:name="_Toc186726896"/>
      <w:bookmarkStart w:id="3891" w:name="_Toc200620817"/>
      <w:bookmarkStart w:id="3892" w:name="_Toc207788011"/>
      <w:bookmarkStart w:id="3893" w:name="_Toc215062295"/>
      <w:r>
        <w:lastRenderedPageBreak/>
        <w:t>6.1.6.2.48</w:t>
      </w:r>
      <w:r>
        <w:tab/>
        <w:t xml:space="preserve">Type: </w:t>
      </w:r>
      <w:r>
        <w:rPr>
          <w:noProof/>
          <w:lang w:eastAsia="zh-CN"/>
        </w:rPr>
        <w:t>HighAccuracyGnssMetrics</w:t>
      </w:r>
      <w:bookmarkEnd w:id="3884"/>
      <w:bookmarkEnd w:id="3885"/>
      <w:bookmarkEnd w:id="3886"/>
      <w:bookmarkEnd w:id="3887"/>
      <w:bookmarkEnd w:id="3888"/>
      <w:bookmarkEnd w:id="3889"/>
      <w:bookmarkEnd w:id="3890"/>
      <w:bookmarkEnd w:id="3891"/>
      <w:bookmarkEnd w:id="3892"/>
      <w:bookmarkEnd w:id="3893"/>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894" w:name="_Toc145956095"/>
      <w:bookmarkStart w:id="3895" w:name="_Toc153887530"/>
      <w:bookmarkStart w:id="3896" w:name="_Toc161905419"/>
      <w:bookmarkStart w:id="3897" w:name="_Toc170210022"/>
      <w:bookmarkStart w:id="3898" w:name="_Toc177550817"/>
      <w:bookmarkStart w:id="3899" w:name="_Toc183624904"/>
      <w:bookmarkStart w:id="3900" w:name="_Toc186726897"/>
      <w:bookmarkStart w:id="3901" w:name="_Toc200620818"/>
      <w:bookmarkStart w:id="3902" w:name="_Toc207788012"/>
      <w:bookmarkStart w:id="3903" w:name="_Toc215062296"/>
      <w:r>
        <w:t>6.1.6.2.49</w:t>
      </w:r>
      <w:r>
        <w:tab/>
        <w:t>Type: UpNotifyData</w:t>
      </w:r>
      <w:bookmarkEnd w:id="3894"/>
      <w:bookmarkEnd w:id="3895"/>
      <w:bookmarkEnd w:id="3896"/>
      <w:bookmarkEnd w:id="3897"/>
      <w:bookmarkEnd w:id="3898"/>
      <w:bookmarkEnd w:id="3899"/>
      <w:bookmarkEnd w:id="3900"/>
      <w:bookmarkEnd w:id="3901"/>
      <w:bookmarkEnd w:id="3902"/>
      <w:bookmarkEnd w:id="3903"/>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904" w:name="_Hlk156291764"/>
            <w:r>
              <w:t>notifCorrelationId</w:t>
            </w:r>
            <w:bookmarkEnd w:id="3904"/>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905" w:name="_Toc145956096"/>
    </w:p>
    <w:p w14:paraId="64C3ED68" w14:textId="70152F6D" w:rsidR="001C71F4" w:rsidRDefault="001C71F4" w:rsidP="001C71F4">
      <w:pPr>
        <w:pStyle w:val="Heading5"/>
      </w:pPr>
      <w:bookmarkStart w:id="3906" w:name="_Toc153887531"/>
      <w:bookmarkStart w:id="3907" w:name="_Toc161905420"/>
      <w:bookmarkStart w:id="3908" w:name="_Toc170210023"/>
      <w:bookmarkStart w:id="3909" w:name="_Toc177550818"/>
      <w:bookmarkStart w:id="3910" w:name="_Toc183624905"/>
      <w:bookmarkStart w:id="3911" w:name="_Toc186726898"/>
      <w:bookmarkStart w:id="3912" w:name="_Toc200620819"/>
      <w:bookmarkStart w:id="3913" w:name="_Toc207788013"/>
      <w:bookmarkStart w:id="3914" w:name="_Toc215062297"/>
      <w:r>
        <w:t>6.1.6.2.</w:t>
      </w:r>
      <w:r w:rsidR="00303CF4">
        <w:t>50</w:t>
      </w:r>
      <w:r>
        <w:tab/>
        <w:t>Type: UpSubscription</w:t>
      </w:r>
      <w:bookmarkEnd w:id="3905"/>
      <w:bookmarkEnd w:id="3906"/>
      <w:bookmarkEnd w:id="3907"/>
      <w:bookmarkEnd w:id="3908"/>
      <w:bookmarkEnd w:id="3909"/>
      <w:bookmarkEnd w:id="3910"/>
      <w:bookmarkEnd w:id="3911"/>
      <w:bookmarkEnd w:id="3912"/>
      <w:bookmarkEnd w:id="3913"/>
      <w:bookmarkEnd w:id="3914"/>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915" w:name="_Hlk143752206"/>
      <w:r w:rsidRPr="0070731B">
        <w:rPr>
          <w:rFonts w:ascii="Arial" w:hAnsi="Arial" w:hint="eastAsia"/>
          <w:sz w:val="22"/>
        </w:rPr>
        <w:t>R</w:t>
      </w:r>
      <w:r w:rsidRPr="0070731B">
        <w:rPr>
          <w:rFonts w:ascii="Arial" w:hAnsi="Arial"/>
          <w:sz w:val="22"/>
        </w:rPr>
        <w:t>elatedU</w:t>
      </w:r>
      <w:bookmarkEnd w:id="3915"/>
      <w:r w:rsidR="00B53298">
        <w:rPr>
          <w:rFonts w:ascii="Arial" w:hAnsi="Arial"/>
          <w:sz w:val="22"/>
        </w:rPr>
        <w:t>e</w:t>
      </w:r>
    </w:p>
    <w:p w14:paraId="1BCA0E36" w14:textId="6BE6D021" w:rsidR="00B258E6" w:rsidRDefault="00B258E6" w:rsidP="00B258E6">
      <w:pPr>
        <w:pStyle w:val="TH"/>
        <w:rPr>
          <w:noProof/>
        </w:rPr>
      </w:pPr>
      <w:bookmarkStart w:id="3916"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916"/>
    </w:tbl>
    <w:p w14:paraId="562AA53D" w14:textId="36973482" w:rsidR="00B258E6" w:rsidRDefault="00B258E6" w:rsidP="00EB7848"/>
    <w:p w14:paraId="500F9A95" w14:textId="26BE41C9" w:rsidR="00963055" w:rsidRDefault="00963055" w:rsidP="00963055">
      <w:pPr>
        <w:pStyle w:val="Heading5"/>
      </w:pPr>
      <w:bookmarkStart w:id="3917" w:name="_Toc153887532"/>
      <w:bookmarkStart w:id="3918" w:name="_Toc161905421"/>
      <w:bookmarkStart w:id="3919" w:name="_Toc170210024"/>
      <w:bookmarkStart w:id="3920" w:name="_Toc177550819"/>
      <w:bookmarkStart w:id="3921" w:name="_Toc183624906"/>
      <w:bookmarkStart w:id="3922" w:name="_Toc186726899"/>
      <w:bookmarkStart w:id="3923" w:name="_Toc200620820"/>
      <w:bookmarkStart w:id="3924" w:name="_Toc207788014"/>
      <w:bookmarkStart w:id="3925" w:name="_Toc215062298"/>
      <w:r>
        <w:lastRenderedPageBreak/>
        <w:t>6.1.6.2.52</w:t>
      </w:r>
      <w:r>
        <w:tab/>
        <w:t>Type: UpConfig</w:t>
      </w:r>
      <w:bookmarkEnd w:id="3917"/>
      <w:bookmarkEnd w:id="3918"/>
      <w:bookmarkEnd w:id="3919"/>
      <w:bookmarkEnd w:id="3920"/>
      <w:bookmarkEnd w:id="3921"/>
      <w:bookmarkEnd w:id="3922"/>
      <w:bookmarkEnd w:id="3923"/>
      <w:bookmarkEnd w:id="3924"/>
      <w:bookmarkEnd w:id="3925"/>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B75D8A6" w14:textId="77777777" w:rsidR="00643473" w:rsidRDefault="00643473" w:rsidP="00643473">
            <w:pPr>
              <w:pStyle w:val="TAL"/>
              <w:rPr>
                <w:rFonts w:cs="Arial"/>
                <w:szCs w:val="18"/>
              </w:rPr>
            </w:pPr>
            <w:r>
              <w:rPr>
                <w:rFonts w:cs="Arial"/>
                <w:szCs w:val="18"/>
              </w:rPr>
              <w:t>SUPI (NOTE)</w:t>
            </w:r>
          </w:p>
        </w:tc>
      </w:tr>
      <w:tr w:rsidR="00643473" w14:paraId="3B806034"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32703BB"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77777777" w:rsidR="00643473" w:rsidRDefault="00643473" w:rsidP="00643473">
            <w:pPr>
              <w:pStyle w:val="TAL"/>
              <w:rPr>
                <w:rFonts w:cs="Arial"/>
                <w:szCs w:val="18"/>
              </w:rPr>
            </w:pPr>
            <w:r>
              <w:rPr>
                <w:rFonts w:cs="Arial"/>
                <w:szCs w:val="18"/>
              </w:rPr>
              <w:t>GPSI (NOTE)</w:t>
            </w:r>
          </w:p>
        </w:tc>
      </w:tr>
      <w:tr w:rsidR="00643473" w14:paraId="1A0F5B76"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502DFA">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r w:rsidRPr="003F1E78">
              <w:t>ueUpPosCaps</w:t>
            </w:r>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r w:rsidRPr="003F1E78">
              <w:t>array(UeUpPositioningCapabilities)</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r>
              <w:t>1..N</w:t>
            </w:r>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77777777" w:rsidR="00ED6E43" w:rsidRDefault="00ED6E43" w:rsidP="00ED6E43">
            <w:pPr>
              <w:pStyle w:val="TAL"/>
            </w:pPr>
            <w:r>
              <w:t>See clause </w:t>
            </w:r>
            <w:r w:rsidRPr="007F2770">
              <w:t>5.5.1.3</w:t>
            </w:r>
            <w:r>
              <w:t xml:space="preserve"> of 3GPP TS 24.501 [22].</w:t>
            </w:r>
          </w:p>
          <w:p w14:paraId="5E5B0103" w14:textId="77777777" w:rsidR="00ED6E43" w:rsidRDefault="00ED6E43" w:rsidP="00ED6E43">
            <w:pPr>
              <w:pStyle w:val="TAL"/>
            </w:pPr>
          </w:p>
        </w:tc>
      </w:tr>
      <w:tr w:rsidR="00ED6E43" w14:paraId="5D04293E" w14:textId="77777777" w:rsidTr="00502DF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52DF902F" w:rsidR="00ED6E43" w:rsidRPr="00C865A2" w:rsidRDefault="00ED6E43" w:rsidP="00ED6E43">
            <w:pPr>
              <w:pStyle w:val="TAN"/>
            </w:pPr>
            <w:r>
              <w:t>NOTE:</w:t>
            </w:r>
            <w:r>
              <w:tab/>
            </w:r>
            <w:r w:rsidRPr="003613A9">
              <w:t xml:space="preserve">An AMF complying with this version of the specification </w:t>
            </w:r>
            <w:r>
              <w:t>shall provide the supi IE and may provide the gpsi IE.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926" w:name="_Toc145704339"/>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926"/>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927"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927"/>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928"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928"/>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929"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929"/>
    </w:tbl>
    <w:p w14:paraId="1EF8EC22" w14:textId="77777777" w:rsidR="004B0A15" w:rsidRPr="00396985" w:rsidRDefault="004B0A15" w:rsidP="004B0A15"/>
    <w:p w14:paraId="39F1936C" w14:textId="058F5339" w:rsidR="004B0A15" w:rsidRDefault="004B0A15" w:rsidP="004B0A15">
      <w:pPr>
        <w:pStyle w:val="Heading5"/>
      </w:pPr>
      <w:bookmarkStart w:id="3930" w:name="_Toc153887533"/>
      <w:bookmarkStart w:id="3931" w:name="_Toc161905422"/>
      <w:bookmarkStart w:id="3932" w:name="_Toc170210025"/>
      <w:bookmarkStart w:id="3933" w:name="_Toc177550820"/>
      <w:bookmarkStart w:id="3934" w:name="_Toc183624907"/>
      <w:bookmarkStart w:id="3935" w:name="_Toc186726900"/>
      <w:bookmarkStart w:id="3936" w:name="_Toc200620821"/>
      <w:bookmarkStart w:id="3937" w:name="_Toc207788015"/>
      <w:bookmarkStart w:id="3938" w:name="_Toc215062299"/>
      <w:bookmarkStart w:id="3939" w:name="_Hlk149827298"/>
      <w:r w:rsidRPr="00B55AF7">
        <w:t>6.1.6.2.</w:t>
      </w:r>
      <w:r w:rsidR="00950C85">
        <w:t>58</w:t>
      </w:r>
      <w:r>
        <w:tab/>
        <w:t xml:space="preserve">Type: </w:t>
      </w:r>
      <w:r w:rsidRPr="00B55AF7">
        <w:t>LocationData</w:t>
      </w:r>
      <w:r>
        <w:rPr>
          <w:lang w:eastAsia="zh-CN"/>
        </w:rPr>
        <w:t>Ext</w:t>
      </w:r>
      <w:bookmarkEnd w:id="3930"/>
      <w:bookmarkEnd w:id="3931"/>
      <w:bookmarkEnd w:id="3932"/>
      <w:bookmarkEnd w:id="3933"/>
      <w:bookmarkEnd w:id="3934"/>
      <w:bookmarkEnd w:id="3935"/>
      <w:bookmarkEnd w:id="3936"/>
      <w:bookmarkEnd w:id="3937"/>
      <w:bookmarkEnd w:id="3938"/>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939"/>
    </w:tbl>
    <w:p w14:paraId="75ECA06A" w14:textId="77777777" w:rsidR="004B0A15" w:rsidRPr="00396985" w:rsidRDefault="004B0A15" w:rsidP="004B0A15"/>
    <w:p w14:paraId="68386522" w14:textId="012E6A8E" w:rsidR="004B0A15" w:rsidRDefault="004B0A15" w:rsidP="004B0A15">
      <w:pPr>
        <w:pStyle w:val="Heading5"/>
      </w:pPr>
      <w:bookmarkStart w:id="3940" w:name="_Toc153887534"/>
      <w:bookmarkStart w:id="3941" w:name="_Toc161905423"/>
      <w:bookmarkStart w:id="3942" w:name="_Toc170210026"/>
      <w:bookmarkStart w:id="3943" w:name="_Toc177550821"/>
      <w:bookmarkStart w:id="3944" w:name="_Toc183624908"/>
      <w:bookmarkStart w:id="3945" w:name="_Toc186726901"/>
      <w:bookmarkStart w:id="3946" w:name="_Toc200620822"/>
      <w:bookmarkStart w:id="3947" w:name="_Toc207788016"/>
      <w:bookmarkStart w:id="3948" w:name="_Toc215062300"/>
      <w:r w:rsidRPr="00B55AF7">
        <w:t>6.1.6.2.</w:t>
      </w:r>
      <w:r w:rsidR="00950C85">
        <w:t>59</w:t>
      </w:r>
      <w:r>
        <w:tab/>
        <w:t xml:space="preserve">Type: </w:t>
      </w:r>
      <w:r w:rsidRPr="00A10217">
        <w:t>EventNotifyData</w:t>
      </w:r>
      <w:r>
        <w:rPr>
          <w:lang w:eastAsia="zh-CN"/>
        </w:rPr>
        <w:t>Ext</w:t>
      </w:r>
      <w:bookmarkEnd w:id="3940"/>
      <w:bookmarkEnd w:id="3941"/>
      <w:bookmarkEnd w:id="3942"/>
      <w:bookmarkEnd w:id="3943"/>
      <w:bookmarkEnd w:id="3944"/>
      <w:bookmarkEnd w:id="3945"/>
      <w:bookmarkEnd w:id="3946"/>
      <w:bookmarkEnd w:id="3947"/>
      <w:bookmarkEnd w:id="3948"/>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949" w:name="_Toc153887535"/>
      <w:bookmarkStart w:id="3950" w:name="_Toc161905424"/>
      <w:bookmarkStart w:id="3951" w:name="_Toc170210027"/>
      <w:bookmarkStart w:id="3952" w:name="_Toc177550822"/>
      <w:bookmarkStart w:id="3953" w:name="_Toc183624909"/>
      <w:bookmarkStart w:id="3954" w:name="_Toc186726902"/>
      <w:bookmarkStart w:id="3955" w:name="_Toc200620823"/>
      <w:bookmarkStart w:id="3956" w:name="_Toc207788017"/>
      <w:bookmarkStart w:id="3957" w:name="_Toc215062301"/>
      <w:r>
        <w:t>6.1.6.2.</w:t>
      </w:r>
      <w:r w:rsidR="005E520A">
        <w:t>60</w:t>
      </w:r>
      <w:r>
        <w:tab/>
        <w:t>Type: MappedLocationQoSEps</w:t>
      </w:r>
      <w:bookmarkEnd w:id="3949"/>
      <w:bookmarkEnd w:id="3950"/>
      <w:bookmarkEnd w:id="3951"/>
      <w:bookmarkEnd w:id="3952"/>
      <w:bookmarkEnd w:id="3953"/>
      <w:bookmarkEnd w:id="3954"/>
      <w:bookmarkEnd w:id="3955"/>
      <w:bookmarkEnd w:id="3956"/>
      <w:bookmarkEnd w:id="3957"/>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958" w:name="_Toc153887536"/>
      <w:bookmarkStart w:id="3959" w:name="_Toc161905425"/>
      <w:bookmarkStart w:id="3960" w:name="_Toc170210028"/>
      <w:bookmarkStart w:id="3961" w:name="_Toc177550823"/>
      <w:bookmarkStart w:id="3962" w:name="_Toc183624910"/>
      <w:bookmarkStart w:id="3963" w:name="_Toc186726903"/>
      <w:bookmarkStart w:id="3964" w:name="_Toc200620824"/>
      <w:bookmarkStart w:id="3965" w:name="_Toc207788018"/>
      <w:bookmarkStart w:id="3966" w:name="_Toc215062302"/>
      <w:r>
        <w:lastRenderedPageBreak/>
        <w:t>6.1.</w:t>
      </w:r>
      <w:r>
        <w:rPr>
          <w:lang w:eastAsia="zh-CN"/>
        </w:rPr>
        <w:t>6</w:t>
      </w:r>
      <w:r>
        <w:t>.2.</w:t>
      </w:r>
      <w:r w:rsidR="00123DCE">
        <w:t>61</w:t>
      </w:r>
      <w:r>
        <w:tab/>
        <w:t>Type: AdditionalUeInfo</w:t>
      </w:r>
      <w:bookmarkEnd w:id="3958"/>
      <w:bookmarkEnd w:id="3959"/>
      <w:bookmarkEnd w:id="3960"/>
      <w:bookmarkEnd w:id="3961"/>
      <w:bookmarkEnd w:id="3962"/>
      <w:bookmarkEnd w:id="3963"/>
      <w:bookmarkEnd w:id="3964"/>
      <w:bookmarkEnd w:id="3965"/>
      <w:bookmarkEnd w:id="3966"/>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967" w:name="_Toc183624911"/>
      <w:bookmarkStart w:id="3968" w:name="_Toc186726904"/>
      <w:bookmarkStart w:id="3969" w:name="_Toc200620825"/>
      <w:bookmarkStart w:id="3970" w:name="_Toc207788019"/>
      <w:bookmarkStart w:id="3971" w:name="_Toc215062303"/>
      <w:r>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967"/>
      <w:bookmarkEnd w:id="3968"/>
      <w:bookmarkEnd w:id="3969"/>
      <w:bookmarkEnd w:id="3970"/>
      <w:bookmarkEnd w:id="3971"/>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972" w:name="_Toc183624913"/>
      <w:bookmarkStart w:id="3973" w:name="_Toc186726905"/>
      <w:bookmarkStart w:id="3974" w:name="_Toc200620826"/>
      <w:bookmarkStart w:id="3975" w:name="_Toc207788020"/>
      <w:bookmarkStart w:id="3976" w:name="_Toc215062304"/>
      <w:r w:rsidRPr="00F86C98">
        <w:lastRenderedPageBreak/>
        <w:t>6.1.</w:t>
      </w:r>
      <w:r w:rsidRPr="00F86C98">
        <w:rPr>
          <w:lang w:eastAsia="zh-CN"/>
        </w:rPr>
        <w:t>6</w:t>
      </w:r>
      <w:r w:rsidRPr="00F86C98">
        <w:t>.2.</w:t>
      </w:r>
      <w:r>
        <w:t>6</w:t>
      </w:r>
      <w:r w:rsidR="00454B56">
        <w:t>3</w:t>
      </w:r>
      <w:r w:rsidRPr="00F86C98">
        <w:tab/>
        <w:t xml:space="preserve">Type: </w:t>
      </w:r>
      <w:bookmarkStart w:id="3977" w:name="_Hlk182973217"/>
      <w:r w:rsidRPr="002C30C8">
        <w:t>TimeWindowsNrppa</w:t>
      </w:r>
      <w:bookmarkEnd w:id="3972"/>
      <w:bookmarkEnd w:id="3973"/>
      <w:bookmarkEnd w:id="3974"/>
      <w:bookmarkEnd w:id="3975"/>
      <w:bookmarkEnd w:id="3976"/>
      <w:bookmarkEnd w:id="3977"/>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978" w:name="_Hlk182973245"/>
            <w:r>
              <w:rPr>
                <w:rFonts w:hint="eastAsia"/>
                <w:lang w:eastAsia="zh-CN"/>
              </w:rPr>
              <w:t>measurementList</w:t>
            </w:r>
            <w:bookmarkEnd w:id="3978"/>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979" w:name="_Hlk182973259"/>
            <w:r>
              <w:rPr>
                <w:rFonts w:hint="eastAsia"/>
                <w:lang w:eastAsia="zh-CN"/>
              </w:rPr>
              <w:t>srsList</w:t>
            </w:r>
            <w:bookmarkEnd w:id="3979"/>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980" w:name="_Toc200620827"/>
      <w:bookmarkStart w:id="3981" w:name="_Toc207788021"/>
      <w:bookmarkStart w:id="3982" w:name="_Toc215062305"/>
      <w:r>
        <w:t>6.1.6.2.</w:t>
      </w:r>
      <w:r w:rsidR="00CE01A2">
        <w:t>64</w:t>
      </w:r>
      <w:r>
        <w:tab/>
        <w:t xml:space="preserve">Type: </w:t>
      </w:r>
      <w:bookmarkStart w:id="3983" w:name="_Hlk178783987"/>
      <w:r w:rsidRPr="00E95A0D">
        <w:t>Relative</w:t>
      </w:r>
      <w:r>
        <w:t>VelocityWithUncertainty</w:t>
      </w:r>
      <w:bookmarkEnd w:id="3980"/>
      <w:bookmarkEnd w:id="3981"/>
      <w:bookmarkEnd w:id="3982"/>
      <w:bookmarkEnd w:id="3983"/>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984" w:name="_Hlk178784150"/>
            <w:r w:rsidRPr="00C7003A">
              <w:rPr>
                <w:rFonts w:cs="Arial"/>
                <w:szCs w:val="18"/>
              </w:rPr>
              <w:t>r</w:t>
            </w:r>
            <w:r>
              <w:rPr>
                <w:rFonts w:cs="Arial"/>
                <w:szCs w:val="18"/>
              </w:rPr>
              <w:t>V</w:t>
            </w:r>
            <w:r w:rsidRPr="00C7003A">
              <w:rPr>
                <w:rFonts w:cs="Arial"/>
                <w:szCs w:val="18"/>
              </w:rPr>
              <w:t>elocity</w:t>
            </w:r>
            <w:bookmarkEnd w:id="3984"/>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985" w:name="_Hlk178784155"/>
            <w:r>
              <w:t>R</w:t>
            </w:r>
            <w:r w:rsidRPr="00093A1E">
              <w:t>adial</w:t>
            </w:r>
            <w:r>
              <w:t>V</w:t>
            </w:r>
            <w:r w:rsidRPr="00093A1E">
              <w:t>elocity</w:t>
            </w:r>
            <w:bookmarkEnd w:id="3985"/>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986" w:name="_Hlk178784192"/>
            <w:r>
              <w:t>aT</w:t>
            </w:r>
            <w:r w:rsidRPr="00A0617F">
              <w:t>ransverse</w:t>
            </w:r>
            <w:r>
              <w:t>V</w:t>
            </w:r>
            <w:r w:rsidRPr="00A0617F">
              <w:t>elocity</w:t>
            </w:r>
            <w:bookmarkEnd w:id="3986"/>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987" w:name="_Hlk178784237"/>
            <w:r>
              <w:t>eT</w:t>
            </w:r>
            <w:r w:rsidRPr="00A0617F">
              <w:t>ransverse</w:t>
            </w:r>
            <w:r>
              <w:t>V</w:t>
            </w:r>
            <w:r w:rsidRPr="00A0617F">
              <w:t>elocity</w:t>
            </w:r>
            <w:bookmarkEnd w:id="3987"/>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988" w:name="_Toc200620828"/>
      <w:bookmarkStart w:id="3989" w:name="_Toc207788022"/>
      <w:bookmarkStart w:id="3990" w:name="_Toc215062306"/>
      <w:r>
        <w:t>6.1.6.2.</w:t>
      </w:r>
      <w:r w:rsidR="00CE01A2">
        <w:t>65</w:t>
      </w:r>
      <w:r>
        <w:tab/>
        <w:t>Type: R</w:t>
      </w:r>
      <w:r w:rsidRPr="00093A1E">
        <w:t>adial</w:t>
      </w:r>
      <w:r>
        <w:t>V</w:t>
      </w:r>
      <w:r w:rsidRPr="00093A1E">
        <w:t>elocity</w:t>
      </w:r>
      <w:bookmarkEnd w:id="3988"/>
      <w:bookmarkEnd w:id="3989"/>
      <w:bookmarkEnd w:id="3990"/>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991" w:name="_Hlk190935563"/>
            <w:r>
              <w:t>U</w:t>
            </w:r>
            <w:r w:rsidRPr="00EF5B9B">
              <w:t>nits</w:t>
            </w:r>
            <w:r>
              <w:t xml:space="preserve"> of linear v</w:t>
            </w:r>
            <w:r w:rsidRPr="00EF5B9B">
              <w:t>elocity</w:t>
            </w:r>
            <w:bookmarkEnd w:id="3991"/>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992" w:name="_Toc200620829"/>
      <w:bookmarkStart w:id="3993" w:name="_Toc207788023"/>
      <w:bookmarkStart w:id="3994" w:name="_Toc215062307"/>
      <w:r>
        <w:lastRenderedPageBreak/>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992"/>
      <w:bookmarkEnd w:id="3993"/>
      <w:bookmarkEnd w:id="3994"/>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995"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995"/>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996" w:name="_Toc200620830"/>
      <w:bookmarkStart w:id="3997" w:name="_Toc207788024"/>
      <w:bookmarkStart w:id="3998" w:name="_Toc215062308"/>
      <w:r>
        <w:t>6.1.</w:t>
      </w:r>
      <w:r>
        <w:rPr>
          <w:lang w:eastAsia="zh-CN"/>
        </w:rPr>
        <w:t>6</w:t>
      </w:r>
      <w:r>
        <w:t>.2.</w:t>
      </w:r>
      <w:r w:rsidR="003D463D">
        <w:t>67</w:t>
      </w:r>
      <w:r>
        <w:tab/>
        <w:t xml:space="preserve">Type: </w:t>
      </w:r>
      <w:r>
        <w:rPr>
          <w:lang w:eastAsia="zh-CN"/>
        </w:rPr>
        <w:t>TrpParameter</w:t>
      </w:r>
      <w:bookmarkEnd w:id="3996"/>
      <w:bookmarkEnd w:id="3997"/>
      <w:bookmarkEnd w:id="3998"/>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3999" w:name="_Toc20150416"/>
      <w:bookmarkStart w:id="4000" w:name="_Toc25168663"/>
      <w:bookmarkStart w:id="4001" w:name="_Toc27593082"/>
      <w:bookmarkStart w:id="4002" w:name="_Toc34147954"/>
      <w:bookmarkStart w:id="4003" w:name="_Toc36463338"/>
      <w:bookmarkStart w:id="4004" w:name="_Toc43215178"/>
      <w:bookmarkStart w:id="4005" w:name="_Toc45032426"/>
      <w:bookmarkStart w:id="4006" w:name="_Toc49849915"/>
      <w:bookmarkStart w:id="4007" w:name="_Toc51873429"/>
      <w:bookmarkStart w:id="4008" w:name="_Toc56517557"/>
      <w:bookmarkStart w:id="4009" w:name="_Toc58594458"/>
      <w:bookmarkStart w:id="4010" w:name="_Toc67685968"/>
      <w:bookmarkStart w:id="4011" w:name="_Toc74993795"/>
      <w:bookmarkStart w:id="4012" w:name="_Toc82716385"/>
      <w:bookmarkStart w:id="4013" w:name="_Toc88818672"/>
      <w:bookmarkStart w:id="4014" w:name="_Toc90650594"/>
      <w:bookmarkStart w:id="4015" w:name="_Toc98506264"/>
      <w:bookmarkStart w:id="4016" w:name="_Toc106639549"/>
      <w:bookmarkStart w:id="4017" w:name="_Toc114779059"/>
      <w:bookmarkStart w:id="4018" w:name="_Toc122096976"/>
      <w:bookmarkStart w:id="4019" w:name="_Toc130844197"/>
      <w:bookmarkStart w:id="4020" w:name="_Toc138411904"/>
      <w:bookmarkStart w:id="4021" w:name="_Toc145956097"/>
      <w:bookmarkStart w:id="4022" w:name="_Toc153887537"/>
      <w:bookmarkStart w:id="4023" w:name="_Toc161905426"/>
      <w:bookmarkStart w:id="4024" w:name="_Toc170210029"/>
      <w:bookmarkStart w:id="4025" w:name="_Toc177550824"/>
      <w:bookmarkStart w:id="4026" w:name="_Toc183624914"/>
      <w:bookmarkStart w:id="4027" w:name="_Toc186726906"/>
      <w:bookmarkStart w:id="4028" w:name="_Toc200620831"/>
      <w:bookmarkStart w:id="4029" w:name="_Toc207788025"/>
      <w:bookmarkStart w:id="4030" w:name="_Toc215062309"/>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889BD48" w14:textId="77777777" w:rsidR="00EB7848" w:rsidRPr="00384E92" w:rsidRDefault="00EB7848" w:rsidP="00B32564">
      <w:pPr>
        <w:pStyle w:val="Heading5"/>
      </w:pPr>
      <w:bookmarkStart w:id="4031" w:name="_Toc20150417"/>
      <w:bookmarkStart w:id="4032" w:name="_Toc25168664"/>
      <w:bookmarkStart w:id="4033" w:name="_Toc27593083"/>
      <w:bookmarkStart w:id="4034" w:name="_Toc34147955"/>
      <w:bookmarkStart w:id="4035" w:name="_Toc36463339"/>
      <w:bookmarkStart w:id="4036" w:name="_Toc43215179"/>
      <w:bookmarkStart w:id="4037" w:name="_Toc45032427"/>
      <w:bookmarkStart w:id="4038" w:name="_Toc49849916"/>
      <w:bookmarkStart w:id="4039" w:name="_Toc51873430"/>
      <w:bookmarkStart w:id="4040" w:name="_Toc56517558"/>
      <w:bookmarkStart w:id="4041" w:name="_Toc58594459"/>
      <w:bookmarkStart w:id="4042" w:name="_Toc67685969"/>
      <w:bookmarkStart w:id="4043" w:name="_Toc74993796"/>
      <w:bookmarkStart w:id="4044" w:name="_Toc82716386"/>
      <w:bookmarkStart w:id="4045" w:name="_Toc88818673"/>
      <w:bookmarkStart w:id="4046" w:name="_Toc90650595"/>
      <w:bookmarkStart w:id="4047" w:name="_Toc98506265"/>
      <w:bookmarkStart w:id="4048" w:name="_Toc106639550"/>
      <w:bookmarkStart w:id="4049" w:name="_Toc114779060"/>
      <w:bookmarkStart w:id="4050" w:name="_Toc122096977"/>
      <w:bookmarkStart w:id="4051" w:name="_Toc130844198"/>
      <w:bookmarkStart w:id="4052" w:name="_Toc138411905"/>
      <w:bookmarkStart w:id="4053" w:name="_Toc145956098"/>
      <w:bookmarkStart w:id="4054" w:name="_Toc153887538"/>
      <w:bookmarkStart w:id="4055" w:name="_Toc161905427"/>
      <w:bookmarkStart w:id="4056" w:name="_Toc170210030"/>
      <w:bookmarkStart w:id="4057" w:name="_Toc177550825"/>
      <w:bookmarkStart w:id="4058" w:name="_Toc183624915"/>
      <w:bookmarkStart w:id="4059" w:name="_Toc186726907"/>
      <w:bookmarkStart w:id="4060" w:name="_Toc200620832"/>
      <w:bookmarkStart w:id="4061" w:name="_Toc207788026"/>
      <w:bookmarkStart w:id="4062" w:name="_Toc215062310"/>
      <w:r>
        <w:t>6.1.6.3.1</w:t>
      </w:r>
      <w:r w:rsidRPr="00384E92">
        <w:tab/>
        <w:t>Introduction</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4063" w:name="_Toc20150418"/>
      <w:bookmarkStart w:id="4064" w:name="_Toc25168665"/>
      <w:bookmarkStart w:id="4065" w:name="_Toc27593084"/>
      <w:bookmarkStart w:id="4066" w:name="_Toc34147956"/>
      <w:bookmarkStart w:id="4067" w:name="_Toc36463340"/>
      <w:bookmarkStart w:id="4068" w:name="_Toc43215180"/>
      <w:bookmarkStart w:id="4069" w:name="_Toc45032428"/>
      <w:bookmarkStart w:id="4070" w:name="_Toc49849917"/>
      <w:bookmarkStart w:id="4071" w:name="_Toc51873431"/>
      <w:bookmarkStart w:id="4072" w:name="_Toc56517559"/>
      <w:bookmarkStart w:id="4073" w:name="_Toc58594460"/>
      <w:bookmarkStart w:id="4074" w:name="_Toc67685970"/>
      <w:bookmarkStart w:id="4075" w:name="_Toc74993797"/>
      <w:bookmarkStart w:id="4076" w:name="_Toc82716387"/>
      <w:bookmarkStart w:id="4077" w:name="_Toc88818674"/>
      <w:bookmarkStart w:id="4078" w:name="_Toc90650596"/>
      <w:bookmarkStart w:id="4079" w:name="_Toc98506266"/>
      <w:bookmarkStart w:id="4080" w:name="_Toc106639551"/>
      <w:bookmarkStart w:id="4081" w:name="_Toc114779061"/>
      <w:bookmarkStart w:id="4082" w:name="_Toc122096978"/>
      <w:bookmarkStart w:id="4083" w:name="_Toc130844199"/>
      <w:bookmarkStart w:id="4084" w:name="_Toc138411906"/>
      <w:bookmarkStart w:id="4085" w:name="_Toc145956099"/>
      <w:bookmarkStart w:id="4086" w:name="_Toc153887539"/>
      <w:bookmarkStart w:id="4087" w:name="_Toc161905428"/>
      <w:bookmarkStart w:id="4088" w:name="_Toc170210031"/>
      <w:bookmarkStart w:id="4089" w:name="_Toc177550826"/>
      <w:bookmarkStart w:id="4090" w:name="_Toc183624916"/>
      <w:bookmarkStart w:id="4091" w:name="_Toc186726908"/>
      <w:bookmarkStart w:id="4092" w:name="_Toc200620833"/>
      <w:bookmarkStart w:id="4093" w:name="_Toc207788027"/>
      <w:bookmarkStart w:id="4094" w:name="_Toc215062311"/>
      <w:r>
        <w:t>6.1.6.3.2</w:t>
      </w:r>
      <w:r w:rsidRPr="00384E92">
        <w:tab/>
        <w:t>Simple data types</w:t>
      </w:r>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The LdrReference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"^([0-9a-fA-F]{2}){1,255}$"</w:t>
            </w:r>
          </w:p>
        </w:tc>
      </w:tr>
      <w:tr w:rsidR="000B55DE"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0B55DE" w:rsidRDefault="000B55DE" w:rsidP="000B55DE">
            <w:pPr>
              <w:pStyle w:val="TAL"/>
            </w:pPr>
            <w:r>
              <w:lastRenderedPageBreak/>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22AA7DBE" w14:textId="65AB361C" w:rsidR="000B55DE" w:rsidRDefault="000B55DE" w:rsidP="000B55DE">
            <w:pPr>
              <w:pStyle w:val="TAL"/>
            </w:pPr>
            <w:r>
              <w:t>LIR Reference encoded as a string of hexadecimal characters. The L</w:t>
            </w:r>
            <w:r w:rsidR="009B66D6">
              <w:t>i</w:t>
            </w:r>
            <w:r>
              <w:t>rReference shall be of a minimum length of 2 characters and maximum length of 510 characters.</w:t>
            </w:r>
          </w:p>
          <w:p w14:paraId="162DFE98" w14:textId="098FD0A3" w:rsidR="009B66D6" w:rsidRDefault="009B66D6" w:rsidP="000B55DE">
            <w:pPr>
              <w:pStyle w:val="TAL"/>
            </w:pPr>
            <w:r w:rsidRPr="00BC260B">
              <w:t>pattern: "^[0-9a-fA-F]{2,510}$"</w:t>
            </w:r>
          </w:p>
        </w:tc>
      </w:tr>
      <w:tr w:rsidR="000B55DE"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0B55DE" w:rsidRDefault="000B55DE" w:rsidP="000B55DE">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0B55DE" w:rsidRDefault="000B55DE" w:rsidP="000B55DE">
            <w:pPr>
              <w:pStyle w:val="TAL"/>
            </w:pPr>
            <w:r>
              <w:t>Number of required periodic event reports.</w:t>
            </w:r>
          </w:p>
          <w:p w14:paraId="4A04DD6E" w14:textId="77777777" w:rsidR="000B55DE" w:rsidRDefault="000B55DE" w:rsidP="000B55DE">
            <w:pPr>
              <w:pStyle w:val="TAL"/>
            </w:pPr>
            <w:r>
              <w:t>Minimum: 1. Maximum: 8639999.</w:t>
            </w:r>
          </w:p>
        </w:tc>
      </w:tr>
      <w:tr w:rsidR="000B55DE"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0B55DE" w:rsidRDefault="000B55DE" w:rsidP="000B55DE">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0B55DE" w:rsidRDefault="000B55DE" w:rsidP="000B55DE">
            <w:pPr>
              <w:pStyle w:val="TAL"/>
            </w:pPr>
            <w:r>
              <w:t>Event reporting periodic interval in seconds.</w:t>
            </w:r>
          </w:p>
          <w:p w14:paraId="0FF462DA" w14:textId="77777777" w:rsidR="000B55DE" w:rsidRDefault="000B55DE" w:rsidP="000B55DE">
            <w:pPr>
              <w:pStyle w:val="TAL"/>
            </w:pPr>
            <w:r>
              <w:t>Minimum: 1. Maximum: 8639999.</w:t>
            </w:r>
          </w:p>
          <w:p w14:paraId="2D80F35A" w14:textId="77777777" w:rsidR="000B55DE" w:rsidRDefault="000B55DE" w:rsidP="000B55DE">
            <w:pPr>
              <w:pStyle w:val="TAL"/>
            </w:pPr>
            <w:r>
              <w:t>ReportingInterval x ReportingAmount shall not exceed 8639999.</w:t>
            </w:r>
            <w:r w:rsidRPr="00E575B3">
              <w:t xml:space="preserve"> </w:t>
            </w:r>
          </w:p>
        </w:tc>
      </w:tr>
      <w:tr w:rsidR="000B55DE"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0B55DE" w:rsidRDefault="000B55DE" w:rsidP="000B55DE">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0B55DE" w:rsidRDefault="000B55DE" w:rsidP="000B55DE">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0B55DE" w:rsidRPr="00B23DC4" w:rsidRDefault="000B55DE" w:rsidP="000B55DE">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0B55DE" w:rsidRDefault="000B55DE" w:rsidP="000B55DE">
            <w:pPr>
              <w:pStyle w:val="TAL"/>
            </w:pPr>
            <w:r w:rsidRPr="00B23DC4">
              <w:t>Minimum: 1. Maximum: 999.</w:t>
            </w:r>
          </w:p>
        </w:tc>
      </w:tr>
      <w:tr w:rsidR="000B55DE"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0B55DE" w:rsidRDefault="000B55DE" w:rsidP="000B55DE">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0B55DE" w:rsidRDefault="000B55DE" w:rsidP="000B55DE">
            <w:pPr>
              <w:pStyle w:val="TAL"/>
            </w:pPr>
            <w:r>
              <w:t>Minimum interval between event reports in seconds.</w:t>
            </w:r>
          </w:p>
          <w:p w14:paraId="50EBEDE2" w14:textId="77777777" w:rsidR="000B55DE" w:rsidRDefault="000B55DE" w:rsidP="000B55DE">
            <w:pPr>
              <w:pStyle w:val="TAL"/>
            </w:pPr>
            <w:r>
              <w:t>Minimum: 1. Maximum: 32767.</w:t>
            </w:r>
          </w:p>
        </w:tc>
      </w:tr>
      <w:tr w:rsidR="000B55DE"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0B55DE" w:rsidRDefault="000B55DE" w:rsidP="000B55DE">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0B55DE" w:rsidRDefault="000B55DE" w:rsidP="000B55DE">
            <w:pPr>
              <w:pStyle w:val="TAL"/>
            </w:pPr>
            <w:r>
              <w:t>Maximum interval between event reports in seconds.</w:t>
            </w:r>
          </w:p>
          <w:p w14:paraId="2D76DDF3" w14:textId="77777777" w:rsidR="000B55DE" w:rsidRDefault="000B55DE" w:rsidP="000B55DE">
            <w:pPr>
              <w:pStyle w:val="TAL"/>
            </w:pPr>
            <w:r>
              <w:t>Minimum: 1. Maximum: 86400.</w:t>
            </w:r>
          </w:p>
        </w:tc>
      </w:tr>
      <w:tr w:rsidR="000B55DE"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0B55DE" w:rsidRDefault="000B55DE" w:rsidP="000B55DE">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0B55DE" w:rsidRDefault="000B55DE" w:rsidP="000B55DE">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0B55DE" w:rsidRDefault="000B55DE" w:rsidP="000B55DE">
            <w:pPr>
              <w:pStyle w:val="TAL"/>
            </w:pPr>
            <w:r>
              <w:t>Minimum: 1. Maximum: 3600</w:t>
            </w:r>
          </w:p>
        </w:tc>
      </w:tr>
      <w:tr w:rsidR="000B55DE"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0B55DE" w:rsidRDefault="000B55DE" w:rsidP="000B55DE">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0B55DE" w:rsidRDefault="000B55DE" w:rsidP="000B55DE">
            <w:pPr>
              <w:pStyle w:val="TAL"/>
            </w:pPr>
            <w:r>
              <w:t>M</w:t>
            </w:r>
            <w:r w:rsidRPr="00BD529F">
              <w:t>aximum duration of event reporting, in seconds.</w:t>
            </w:r>
          </w:p>
          <w:p w14:paraId="23B98F60" w14:textId="77777777" w:rsidR="000B55DE" w:rsidRDefault="000B55DE" w:rsidP="000B55DE">
            <w:pPr>
              <w:pStyle w:val="TAL"/>
              <w:rPr>
                <w:rFonts w:cs="Arial"/>
                <w:szCs w:val="18"/>
              </w:rPr>
            </w:pPr>
            <w:r>
              <w:rPr>
                <w:rFonts w:cs="Arial"/>
                <w:szCs w:val="18"/>
              </w:rPr>
              <w:t>Minimum: 1. Maximum: 8640000.</w:t>
            </w:r>
          </w:p>
        </w:tc>
      </w:tr>
      <w:tr w:rsidR="000B55DE"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0B55DE" w:rsidRDefault="000B55DE" w:rsidP="000B55DE">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0B55DE" w:rsidRDefault="000B55DE" w:rsidP="000B55DE">
            <w:pPr>
              <w:pStyle w:val="TAL"/>
            </w:pPr>
            <w:r>
              <w:t>T</w:t>
            </w:r>
            <w:r w:rsidRPr="00D1654A">
              <w:t>he minimum straight line distance moved by a UE to trigger a motion event report</w:t>
            </w:r>
            <w:r>
              <w:t>,</w:t>
            </w:r>
            <w:r w:rsidRPr="008955B4">
              <w:t xml:space="preserve"> in meters</w:t>
            </w:r>
            <w:r>
              <w:t>.</w:t>
            </w:r>
          </w:p>
          <w:p w14:paraId="73EC13F7" w14:textId="77777777" w:rsidR="000B55DE" w:rsidRDefault="000B55DE" w:rsidP="000B55DE">
            <w:pPr>
              <w:pStyle w:val="TAL"/>
            </w:pPr>
            <w:r>
              <w:t>Minimum: 1. Maximum: 10000.</w:t>
            </w:r>
          </w:p>
        </w:tc>
      </w:tr>
      <w:tr w:rsidR="000B55DE"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0B55DE" w:rsidRDefault="000B55DE" w:rsidP="000B55DE">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0B55DE" w:rsidRDefault="000B55DE" w:rsidP="000B55DE">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0B55DE"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0B55DE" w:rsidRDefault="000B55DE" w:rsidP="000B55DE">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0B55DE" w:rsidRDefault="000B55DE" w:rsidP="000B55DE">
            <w:pPr>
              <w:pStyle w:val="TAL"/>
            </w:pPr>
            <w:r>
              <w:t xml:space="preserve">Number of </w:t>
            </w:r>
            <w:r w:rsidRPr="00BD529F">
              <w:t>event report</w:t>
            </w:r>
            <w:r>
              <w:t>s received from the target UE</w:t>
            </w:r>
            <w:r w:rsidRPr="00BD529F">
              <w:t>.</w:t>
            </w:r>
          </w:p>
          <w:p w14:paraId="52164E44" w14:textId="77777777" w:rsidR="000B55DE" w:rsidRDefault="000B55DE" w:rsidP="000B55DE">
            <w:pPr>
              <w:pStyle w:val="TAL"/>
              <w:rPr>
                <w:rFonts w:cs="Arial"/>
                <w:szCs w:val="18"/>
              </w:rPr>
            </w:pPr>
            <w:r>
              <w:rPr>
                <w:rFonts w:cs="Arial"/>
                <w:szCs w:val="18"/>
              </w:rPr>
              <w:t>Minimum: 1. Maximum: 8640000.</w:t>
            </w:r>
          </w:p>
          <w:p w14:paraId="3CC57B38" w14:textId="77777777" w:rsidR="000B55DE" w:rsidRDefault="000B55DE" w:rsidP="000B55DE">
            <w:pPr>
              <w:pStyle w:val="TAL"/>
            </w:pPr>
            <w:r>
              <w:t>Note: the current event report is included in the count.</w:t>
            </w:r>
          </w:p>
        </w:tc>
      </w:tr>
      <w:tr w:rsidR="000B55DE"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0B55DE" w:rsidRDefault="000B55DE" w:rsidP="000B55DE">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0B55DE" w:rsidRDefault="000B55DE" w:rsidP="000B55DE">
            <w:pPr>
              <w:pStyle w:val="TAL"/>
            </w:pPr>
            <w:r>
              <w:t>D</w:t>
            </w:r>
            <w:r w:rsidRPr="00BD529F">
              <w:t>uration of event reporting, in seconds.</w:t>
            </w:r>
          </w:p>
          <w:p w14:paraId="18F1DE46" w14:textId="77777777" w:rsidR="000B55DE" w:rsidRDefault="000B55DE" w:rsidP="000B55DE">
            <w:pPr>
              <w:pStyle w:val="TAL"/>
              <w:rPr>
                <w:rFonts w:cs="Arial"/>
                <w:szCs w:val="18"/>
              </w:rPr>
            </w:pPr>
            <w:r>
              <w:rPr>
                <w:rFonts w:cs="Arial"/>
                <w:szCs w:val="18"/>
              </w:rPr>
              <w:t>Minimum: 0. Maximum: 8640000.</w:t>
            </w:r>
          </w:p>
          <w:p w14:paraId="11E8ED03" w14:textId="77777777" w:rsidR="000B55DE" w:rsidRDefault="000B55DE" w:rsidP="000B55DE">
            <w:pPr>
              <w:pStyle w:val="TAL"/>
            </w:pPr>
            <w:r>
              <w:t>Note: the duration starts when event reporting is activated in the UE and extends to the current time.</w:t>
            </w:r>
          </w:p>
        </w:tc>
      </w:tr>
      <w:tr w:rsidR="000B55DE"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0B55DE" w:rsidRDefault="000B55DE" w:rsidP="000B55DE">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0B55DE" w:rsidRDefault="000B55DE" w:rsidP="000B55DE">
            <w:pPr>
              <w:pStyle w:val="TAL"/>
            </w:pPr>
            <w:r>
              <w:t>P</w:t>
            </w:r>
            <w:r w:rsidRPr="008C4110">
              <w:t>ositioning capabilities supported by the UE</w:t>
            </w:r>
            <w:r>
              <w:t>.</w:t>
            </w:r>
          </w:p>
          <w:p w14:paraId="33C213C6" w14:textId="77777777" w:rsidR="000B55DE" w:rsidRDefault="000B55DE" w:rsidP="000B55DE">
            <w:pPr>
              <w:pStyle w:val="TAL"/>
            </w:pPr>
          </w:p>
          <w:p w14:paraId="09D310A7" w14:textId="0E3FF06B"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0B55DE"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0B55DE" w:rsidRPr="008C4110" w:rsidRDefault="000B55DE" w:rsidP="000B55DE">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0B55DE" w:rsidRDefault="000B55DE" w:rsidP="000B55DE">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0B55DE" w:rsidRDefault="000B55DE" w:rsidP="000B55DE">
            <w:pPr>
              <w:pStyle w:val="TAL"/>
              <w:rPr>
                <w:lang w:eastAsia="zh-CN"/>
              </w:rPr>
            </w:pPr>
            <w:r>
              <w:rPr>
                <w:lang w:eastAsia="zh-CN"/>
              </w:rPr>
              <w:t>Time window of the target UE</w:t>
            </w:r>
            <w:r w:rsidR="00473F8F" w:rsidRPr="0015454E">
              <w:rPr>
                <w:lang w:eastAsia="zh-CN"/>
              </w:rPr>
              <w:t xml:space="preserve"> when UE assisted positioning is used</w:t>
            </w:r>
            <w:r>
              <w:rPr>
                <w:lang w:eastAsia="zh-CN"/>
              </w:rPr>
              <w:t>.</w:t>
            </w:r>
          </w:p>
          <w:p w14:paraId="13BF5C95" w14:textId="77777777" w:rsidR="000B55DE" w:rsidRDefault="000B55DE" w:rsidP="000B55DE">
            <w:pPr>
              <w:pStyle w:val="TAL"/>
              <w:rPr>
                <w:lang w:eastAsia="zh-CN"/>
              </w:rPr>
            </w:pPr>
          </w:p>
          <w:p w14:paraId="3F59210E" w14:textId="2F4F8CC8" w:rsidR="000B55DE" w:rsidRDefault="000B55DE" w:rsidP="000B55DE">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2E4AF6"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2E4AF6" w:rsidRDefault="002E4AF6" w:rsidP="002E4AF6">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2E4AF6" w:rsidRDefault="002E4AF6" w:rsidP="002E4AF6">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2E4AF6" w:rsidRDefault="002E4AF6" w:rsidP="002E4AF6">
            <w:pPr>
              <w:pStyle w:val="TAL"/>
              <w:rPr>
                <w:lang w:eastAsia="zh-CN"/>
              </w:rPr>
            </w:pPr>
          </w:p>
          <w:p w14:paraId="536F5DE9" w14:textId="16DADBD7"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2E4AF6" w:rsidRDefault="002E4AF6" w:rsidP="002E4AF6">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2E4AF6" w:rsidRDefault="002E4AF6" w:rsidP="002E4AF6">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2E4AF6" w:rsidRDefault="002E4AF6" w:rsidP="002E4AF6">
            <w:pPr>
              <w:pStyle w:val="TAL"/>
              <w:rPr>
                <w:lang w:eastAsia="zh-CN"/>
              </w:rPr>
            </w:pPr>
          </w:p>
          <w:p w14:paraId="05A9CECC" w14:textId="11437A58" w:rsidR="002E4AF6" w:rsidRDefault="002E4AF6" w:rsidP="002E4AF6">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2E4AF6"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2E4AF6" w:rsidRDefault="002E4AF6" w:rsidP="002E4AF6">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2E4AF6" w:rsidRDefault="002E4AF6" w:rsidP="002E4AF6">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2E4AF6" w:rsidRDefault="002E4AF6" w:rsidP="002E4AF6">
            <w:pPr>
              <w:pStyle w:val="TAL"/>
              <w:rPr>
                <w:lang w:eastAsia="zh-CN"/>
              </w:rPr>
            </w:pPr>
            <w:r>
              <w:rPr>
                <w:lang w:eastAsia="zh-CN"/>
              </w:rPr>
              <w:t>Ranging/Sidelink Positioning Capability</w:t>
            </w:r>
            <w:r>
              <w:t xml:space="preserve"> supported by the UE</w:t>
            </w:r>
            <w:r>
              <w:rPr>
                <w:lang w:eastAsia="zh-CN"/>
              </w:rPr>
              <w:t>.</w:t>
            </w:r>
          </w:p>
          <w:p w14:paraId="3F767FAD" w14:textId="77777777" w:rsidR="002E4AF6" w:rsidRDefault="002E4AF6" w:rsidP="002E4AF6">
            <w:pPr>
              <w:pStyle w:val="TAL"/>
              <w:rPr>
                <w:lang w:eastAsia="zh-CN"/>
              </w:rPr>
            </w:pPr>
          </w:p>
          <w:p w14:paraId="6735101A" w14:textId="7FBDF4FF" w:rsidR="002E4AF6" w:rsidRDefault="002E4AF6" w:rsidP="002E4AF6">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990587"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990587" w:rsidRDefault="00990587" w:rsidP="00990587">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990587" w:rsidRDefault="00990587" w:rsidP="00990587">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990587" w:rsidRDefault="00990587" w:rsidP="00990587">
            <w:pPr>
              <w:pStyle w:val="TAL"/>
              <w:rPr>
                <w:lang w:eastAsia="zh-CN"/>
              </w:rPr>
            </w:pPr>
            <w:r>
              <w:rPr>
                <w:lang w:eastAsia="zh-CN"/>
              </w:rPr>
              <w:t>Minimum: -2048. Maximum: 2047.</w:t>
            </w:r>
          </w:p>
        </w:tc>
      </w:tr>
      <w:tr w:rsidR="00990587"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990587" w:rsidRDefault="00990587" w:rsidP="00990587">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990587" w:rsidRDefault="00990587" w:rsidP="00990587">
            <w:pPr>
              <w:pStyle w:val="TAL"/>
              <w:rPr>
                <w:lang w:eastAsia="zh-CN"/>
              </w:rPr>
            </w:pPr>
            <w:r>
              <w:rPr>
                <w:lang w:eastAsia="zh-CN"/>
              </w:rPr>
              <w:t>Value of</w:t>
            </w:r>
            <w:r w:rsidRPr="00B96640">
              <w:rPr>
                <w:lang w:eastAsia="zh-CN"/>
              </w:rPr>
              <w:t xml:space="preserve"> rate of change of an angle</w:t>
            </w:r>
          </w:p>
          <w:p w14:paraId="3875D5B3" w14:textId="49DF6CB6" w:rsidR="00990587" w:rsidRDefault="00990587" w:rsidP="00990587">
            <w:pPr>
              <w:pStyle w:val="TAL"/>
              <w:rPr>
                <w:lang w:eastAsia="zh-CN"/>
              </w:rPr>
            </w:pPr>
            <w:r>
              <w:rPr>
                <w:lang w:eastAsia="zh-CN"/>
              </w:rPr>
              <w:t>Minimum: -1024. Maximum: 1023.</w:t>
            </w:r>
          </w:p>
        </w:tc>
      </w:tr>
      <w:tr w:rsidR="00990587"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990587" w:rsidRDefault="00990587" w:rsidP="00990587">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990587" w:rsidRDefault="00990587" w:rsidP="00990587">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990587" w:rsidRDefault="00990587" w:rsidP="00990587">
            <w:pPr>
              <w:pStyle w:val="TAL"/>
              <w:rPr>
                <w:lang w:eastAsia="zh-CN"/>
              </w:rPr>
            </w:pPr>
            <w:r>
              <w:rPr>
                <w:lang w:eastAsia="zh-CN"/>
              </w:rPr>
              <w:t>Minimum: 0. Maximum: 255.</w:t>
            </w:r>
          </w:p>
        </w:tc>
      </w:tr>
      <w:tr w:rsidR="00990587"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990587" w:rsidRDefault="00990587" w:rsidP="00990587">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990587" w:rsidRDefault="00990587" w:rsidP="00990587">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990587" w:rsidRDefault="00990587" w:rsidP="00990587">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990587" w:rsidRDefault="00990587" w:rsidP="00990587">
            <w:pPr>
              <w:pStyle w:val="TAL"/>
              <w:rPr>
                <w:lang w:eastAsia="zh-CN"/>
              </w:rPr>
            </w:pPr>
            <w:r>
              <w:rPr>
                <w:lang w:eastAsia="zh-CN"/>
              </w:rPr>
              <w:t>Minimum: 0. Maximum: 255.</w:t>
            </w:r>
          </w:p>
        </w:tc>
      </w:tr>
      <w:tr w:rsidR="00D8559C"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D8559C" w:rsidRDefault="00D8559C" w:rsidP="00D8559C">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D8559C" w:rsidRDefault="00D8559C" w:rsidP="00D8559C">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D8559C" w:rsidRDefault="00D8559C" w:rsidP="00D8559C">
            <w:pPr>
              <w:pStyle w:val="TAL"/>
              <w:rPr>
                <w:lang w:eastAsia="zh-CN"/>
              </w:rPr>
            </w:pPr>
            <w:r>
              <w:rPr>
                <w:lang w:eastAsia="zh-CN"/>
              </w:rPr>
              <w:t>Identifiers of TRP.</w:t>
            </w:r>
          </w:p>
          <w:p w14:paraId="2D713CA1" w14:textId="77043A00" w:rsidR="00D8559C" w:rsidRDefault="00D8559C" w:rsidP="00D8559C">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4095" w:name="_Toc20150419"/>
      <w:bookmarkStart w:id="4096" w:name="_Toc25168666"/>
      <w:bookmarkStart w:id="4097" w:name="_Toc27593085"/>
      <w:bookmarkStart w:id="4098" w:name="_Toc34147957"/>
      <w:bookmarkStart w:id="4099" w:name="_Toc36463341"/>
      <w:bookmarkStart w:id="4100" w:name="_Toc43215181"/>
      <w:bookmarkStart w:id="4101" w:name="_Toc45032429"/>
      <w:bookmarkStart w:id="4102" w:name="_Toc49849918"/>
      <w:bookmarkStart w:id="4103" w:name="_Toc51873432"/>
      <w:bookmarkStart w:id="4104" w:name="_Toc56517560"/>
      <w:bookmarkStart w:id="4105" w:name="_Toc58594461"/>
      <w:bookmarkStart w:id="4106" w:name="_Toc67685971"/>
      <w:bookmarkStart w:id="4107" w:name="_Toc74993798"/>
      <w:bookmarkStart w:id="4108" w:name="_Toc82716388"/>
      <w:bookmarkStart w:id="4109" w:name="_Toc88818675"/>
      <w:bookmarkStart w:id="4110" w:name="_Toc90650597"/>
      <w:bookmarkStart w:id="4111" w:name="_Toc98506267"/>
      <w:bookmarkStart w:id="4112" w:name="_Toc106639552"/>
      <w:bookmarkStart w:id="4113" w:name="_Toc114779062"/>
      <w:bookmarkStart w:id="4114" w:name="_Toc122096979"/>
      <w:bookmarkStart w:id="4115" w:name="_Toc130844200"/>
      <w:bookmarkStart w:id="4116" w:name="_Toc138411907"/>
      <w:bookmarkStart w:id="4117" w:name="_Toc145956100"/>
      <w:bookmarkStart w:id="4118" w:name="_Toc153887540"/>
      <w:bookmarkStart w:id="4119" w:name="_Toc161905429"/>
      <w:bookmarkStart w:id="4120" w:name="_Toc170210032"/>
      <w:bookmarkStart w:id="4121" w:name="_Toc177550827"/>
      <w:bookmarkStart w:id="4122" w:name="_Toc183624917"/>
      <w:bookmarkStart w:id="4123" w:name="_Toc186726909"/>
      <w:bookmarkStart w:id="4124" w:name="_Toc200620834"/>
      <w:bookmarkStart w:id="4125" w:name="_Toc207788028"/>
      <w:bookmarkStart w:id="4126" w:name="_Toc215062312"/>
      <w:r>
        <w:t>6.1.6.3.3</w:t>
      </w:r>
      <w:r w:rsidRPr="00BC662F">
        <w:tab/>
        <w:t xml:space="preserve">Enumeration: </w:t>
      </w:r>
      <w:r>
        <w:t>ExternalClientType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4127" w:name="_Toc20150420"/>
      <w:bookmarkStart w:id="4128" w:name="_Toc25168667"/>
      <w:bookmarkStart w:id="4129" w:name="_Toc27593086"/>
      <w:bookmarkStart w:id="4130" w:name="_Toc34147958"/>
      <w:bookmarkStart w:id="4131" w:name="_Toc36463342"/>
      <w:bookmarkStart w:id="4132" w:name="_Toc43215182"/>
      <w:bookmarkStart w:id="4133" w:name="_Toc45032430"/>
      <w:bookmarkStart w:id="4134" w:name="_Toc49849919"/>
      <w:bookmarkStart w:id="4135" w:name="_Toc51873433"/>
      <w:bookmarkStart w:id="4136" w:name="_Toc56517561"/>
      <w:bookmarkStart w:id="4137" w:name="_Toc58594462"/>
      <w:bookmarkStart w:id="4138" w:name="_Toc67685972"/>
      <w:bookmarkStart w:id="4139" w:name="_Toc74993799"/>
      <w:bookmarkStart w:id="4140" w:name="_Toc82716389"/>
      <w:bookmarkStart w:id="4141" w:name="_Toc88818676"/>
      <w:bookmarkStart w:id="4142" w:name="_Toc90650598"/>
      <w:bookmarkStart w:id="4143" w:name="_Toc98506268"/>
      <w:bookmarkStart w:id="4144" w:name="_Toc106639553"/>
      <w:bookmarkStart w:id="4145" w:name="_Toc114779063"/>
      <w:bookmarkStart w:id="4146" w:name="_Toc122096980"/>
      <w:bookmarkStart w:id="4147" w:name="_Toc130844201"/>
      <w:bookmarkStart w:id="4148" w:name="_Toc138411908"/>
      <w:bookmarkStart w:id="4149" w:name="_Toc145956101"/>
      <w:bookmarkStart w:id="4150" w:name="_Toc153887541"/>
      <w:bookmarkStart w:id="4151" w:name="_Toc161905430"/>
      <w:bookmarkStart w:id="4152" w:name="_Toc170210033"/>
      <w:bookmarkStart w:id="4153" w:name="_Toc177550828"/>
      <w:bookmarkStart w:id="4154" w:name="_Toc183624918"/>
      <w:bookmarkStart w:id="4155" w:name="_Toc186726910"/>
      <w:bookmarkStart w:id="4156" w:name="_Toc200620835"/>
      <w:bookmarkStart w:id="4157" w:name="_Toc207788029"/>
      <w:bookmarkStart w:id="4158" w:name="_Toc215062313"/>
      <w:r>
        <w:t>6.1.6.3.4</w:t>
      </w:r>
      <w:r w:rsidRPr="00BC662F">
        <w:tab/>
        <w:t xml:space="preserve">Enumeration: </w:t>
      </w:r>
      <w:r>
        <w:t>SupportedGADShapes</w:t>
      </w:r>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4159" w:name="_Toc20150421"/>
      <w:bookmarkStart w:id="4160" w:name="_Toc25168668"/>
      <w:bookmarkStart w:id="4161" w:name="_Toc27593087"/>
      <w:bookmarkStart w:id="4162" w:name="_Toc34147959"/>
      <w:bookmarkStart w:id="4163" w:name="_Toc36463343"/>
      <w:bookmarkStart w:id="4164" w:name="_Toc43215183"/>
      <w:bookmarkStart w:id="4165" w:name="_Toc45032431"/>
      <w:bookmarkStart w:id="4166" w:name="_Toc49849920"/>
      <w:bookmarkStart w:id="4167" w:name="_Toc51873434"/>
      <w:bookmarkStart w:id="4168" w:name="_Toc56517562"/>
      <w:bookmarkStart w:id="4169" w:name="_Toc58594463"/>
      <w:bookmarkStart w:id="4170" w:name="_Toc67685973"/>
      <w:bookmarkStart w:id="4171" w:name="_Toc74993800"/>
      <w:bookmarkStart w:id="4172" w:name="_Toc82716390"/>
      <w:bookmarkStart w:id="4173" w:name="_Toc88818677"/>
      <w:bookmarkStart w:id="4174" w:name="_Toc90650599"/>
      <w:bookmarkStart w:id="4175" w:name="_Toc98506269"/>
      <w:bookmarkStart w:id="4176" w:name="_Toc106639554"/>
      <w:bookmarkStart w:id="4177" w:name="_Toc114779064"/>
      <w:bookmarkStart w:id="4178" w:name="_Toc122096981"/>
      <w:bookmarkStart w:id="4179" w:name="_Toc130844202"/>
      <w:bookmarkStart w:id="4180" w:name="_Toc138411909"/>
      <w:bookmarkStart w:id="4181" w:name="_Toc145956102"/>
      <w:bookmarkStart w:id="4182" w:name="_Toc153887542"/>
      <w:bookmarkStart w:id="4183" w:name="_Toc161905431"/>
      <w:bookmarkStart w:id="4184" w:name="_Toc170210034"/>
      <w:bookmarkStart w:id="4185" w:name="_Toc177550829"/>
      <w:bookmarkStart w:id="4186" w:name="_Toc183624919"/>
      <w:bookmarkStart w:id="4187" w:name="_Toc186726911"/>
      <w:bookmarkStart w:id="4188" w:name="_Toc200620836"/>
      <w:bookmarkStart w:id="4189" w:name="_Toc207788030"/>
      <w:bookmarkStart w:id="4190" w:name="_Toc215062314"/>
      <w:r>
        <w:t>6.1.6.3.5</w:t>
      </w:r>
      <w:r w:rsidRPr="00BC662F">
        <w:tab/>
        <w:t>Enumeration:</w:t>
      </w:r>
      <w:r>
        <w:t xml:space="preserve"> ResponseTime</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191" w:name="_Toc20150422"/>
      <w:bookmarkStart w:id="4192" w:name="_Toc25168669"/>
      <w:bookmarkStart w:id="4193" w:name="_Toc27593088"/>
      <w:bookmarkStart w:id="4194" w:name="_Toc34147960"/>
      <w:bookmarkStart w:id="4195" w:name="_Toc36463344"/>
      <w:bookmarkStart w:id="4196" w:name="_Toc43215184"/>
      <w:bookmarkStart w:id="4197" w:name="_Toc45032432"/>
      <w:bookmarkStart w:id="4198" w:name="_Toc49849921"/>
      <w:bookmarkStart w:id="4199" w:name="_Toc51873435"/>
      <w:bookmarkStart w:id="4200" w:name="_Toc56517563"/>
      <w:bookmarkStart w:id="4201" w:name="_Toc58594464"/>
      <w:bookmarkStart w:id="4202" w:name="_Toc67685974"/>
      <w:bookmarkStart w:id="4203" w:name="_Toc74993801"/>
      <w:bookmarkStart w:id="4204" w:name="_Toc82716391"/>
      <w:bookmarkStart w:id="4205" w:name="_Toc88818678"/>
      <w:bookmarkStart w:id="4206" w:name="_Toc90650600"/>
      <w:bookmarkStart w:id="4207" w:name="_Toc98506270"/>
      <w:bookmarkStart w:id="4208" w:name="_Toc106639555"/>
      <w:bookmarkStart w:id="4209" w:name="_Toc114779065"/>
      <w:bookmarkStart w:id="4210" w:name="_Toc122096982"/>
      <w:bookmarkStart w:id="4211" w:name="_Toc130844203"/>
      <w:bookmarkStart w:id="4212" w:name="_Toc138411910"/>
      <w:bookmarkStart w:id="4213" w:name="_Toc145956103"/>
      <w:bookmarkStart w:id="4214" w:name="_Toc153887543"/>
      <w:bookmarkStart w:id="4215" w:name="_Toc161905432"/>
      <w:bookmarkStart w:id="4216" w:name="_Toc170210035"/>
      <w:bookmarkStart w:id="4217" w:name="_Toc177550830"/>
      <w:bookmarkStart w:id="4218" w:name="_Toc183624920"/>
      <w:bookmarkStart w:id="4219" w:name="_Toc186726912"/>
      <w:bookmarkStart w:id="4220" w:name="_Toc200620837"/>
      <w:bookmarkStart w:id="4221" w:name="_Toc207788031"/>
      <w:bookmarkStart w:id="4222" w:name="_Toc215062315"/>
      <w:r>
        <w:t>6.1.6.3.6</w:t>
      </w:r>
      <w:r w:rsidRPr="00BC662F">
        <w:tab/>
        <w:t>Enumeration:</w:t>
      </w:r>
      <w:r>
        <w:t xml:space="preserve"> PositioningMethod</w:t>
      </w:r>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447C49C" w:rsidR="005E4B44" w:rsidRDefault="005E4B44" w:rsidP="005E4B44">
            <w:pPr>
              <w:pStyle w:val="TAL"/>
            </w:pPr>
            <w:r>
              <w:t>"</w:t>
            </w:r>
            <w:r w:rsidRPr="00513797">
              <w:t>SL</w:t>
            </w:r>
            <w:r>
              <w:t>_</w:t>
            </w:r>
            <w:r w:rsidRPr="00513797">
              <w:t>A</w:t>
            </w:r>
            <w:r w:rsidR="007E7653">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pPr>
            <w:r w:rsidRPr="00C25F6D">
              <w:t>The positioning method</w:t>
            </w:r>
            <w:r>
              <w:t xml:space="preserve"> </w:t>
            </w:r>
            <w:r w:rsidRPr="00C25F6D">
              <w:t>us</w:t>
            </w:r>
            <w:r>
              <w:t>ing</w:t>
            </w:r>
            <w:r w:rsidRPr="00C25F6D">
              <w:t xml:space="preserve"> a trained ML Model</w:t>
            </w:r>
            <w:r>
              <w:t>, as specified in clause 4.2b of 3GPP TS 23.273 [19].</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4223" w:name="_Toc20150423"/>
      <w:bookmarkStart w:id="4224" w:name="_Toc25168670"/>
      <w:bookmarkStart w:id="4225" w:name="_Toc27593089"/>
      <w:bookmarkStart w:id="4226" w:name="_Toc34147961"/>
      <w:bookmarkStart w:id="4227" w:name="_Toc36463345"/>
      <w:bookmarkStart w:id="4228" w:name="_Toc43215185"/>
      <w:bookmarkStart w:id="4229" w:name="_Toc45032433"/>
      <w:bookmarkStart w:id="4230" w:name="_Toc49849922"/>
      <w:bookmarkStart w:id="4231" w:name="_Toc51873436"/>
      <w:bookmarkStart w:id="4232" w:name="_Toc56517564"/>
      <w:bookmarkStart w:id="4233" w:name="_Toc58594465"/>
      <w:bookmarkStart w:id="4234" w:name="_Toc67685975"/>
      <w:bookmarkStart w:id="4235" w:name="_Toc74993802"/>
      <w:bookmarkStart w:id="4236" w:name="_Toc82716392"/>
      <w:bookmarkStart w:id="4237" w:name="_Toc88818679"/>
      <w:bookmarkStart w:id="4238" w:name="_Toc90650601"/>
      <w:bookmarkStart w:id="4239" w:name="_Toc98506271"/>
      <w:bookmarkStart w:id="4240" w:name="_Toc106639556"/>
      <w:bookmarkStart w:id="4241" w:name="_Toc114779066"/>
      <w:bookmarkStart w:id="4242" w:name="_Toc122096983"/>
      <w:bookmarkStart w:id="4243" w:name="_Toc130844204"/>
      <w:bookmarkStart w:id="4244" w:name="_Toc138411911"/>
      <w:bookmarkStart w:id="4245" w:name="_Toc145956104"/>
      <w:bookmarkStart w:id="4246" w:name="_Toc153887544"/>
      <w:bookmarkStart w:id="4247"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248" w:name="_Toc170210036"/>
      <w:bookmarkStart w:id="4249" w:name="_Toc177550831"/>
      <w:bookmarkStart w:id="4250" w:name="_Toc183624921"/>
      <w:bookmarkStart w:id="4251" w:name="_Toc186726913"/>
      <w:bookmarkStart w:id="4252" w:name="_Toc200620838"/>
      <w:bookmarkStart w:id="4253" w:name="_Toc207788032"/>
      <w:bookmarkStart w:id="4254" w:name="_Toc215062316"/>
      <w:r>
        <w:lastRenderedPageBreak/>
        <w:t>6.1.6.3.7</w:t>
      </w:r>
      <w:r w:rsidRPr="00BC662F">
        <w:tab/>
        <w:t>Enumeration:</w:t>
      </w:r>
      <w:r>
        <w:t xml:space="preserve"> PositioningMode</w:t>
      </w:r>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255" w:name="_Toc20150424"/>
      <w:bookmarkStart w:id="4256" w:name="_Toc25168671"/>
      <w:bookmarkStart w:id="4257" w:name="_Toc27593090"/>
      <w:bookmarkStart w:id="4258" w:name="_Toc34147962"/>
      <w:bookmarkStart w:id="4259" w:name="_Toc36463346"/>
      <w:bookmarkStart w:id="4260" w:name="_Toc43215186"/>
      <w:bookmarkStart w:id="4261" w:name="_Toc45032434"/>
      <w:bookmarkStart w:id="4262" w:name="_Toc49849923"/>
      <w:bookmarkStart w:id="4263" w:name="_Toc51873437"/>
      <w:bookmarkStart w:id="4264" w:name="_Toc56517565"/>
      <w:bookmarkStart w:id="4265" w:name="_Toc58594466"/>
      <w:bookmarkStart w:id="4266" w:name="_Toc67685976"/>
      <w:bookmarkStart w:id="4267" w:name="_Toc74993803"/>
      <w:bookmarkStart w:id="4268" w:name="_Toc82716393"/>
      <w:bookmarkStart w:id="4269" w:name="_Toc88818680"/>
      <w:bookmarkStart w:id="4270" w:name="_Toc90650602"/>
      <w:bookmarkStart w:id="4271" w:name="_Toc98506272"/>
      <w:bookmarkStart w:id="4272" w:name="_Toc106639557"/>
      <w:bookmarkStart w:id="4273" w:name="_Toc114779067"/>
      <w:bookmarkStart w:id="4274" w:name="_Toc122096984"/>
      <w:bookmarkStart w:id="4275" w:name="_Toc130844205"/>
      <w:bookmarkStart w:id="4276" w:name="_Toc138411912"/>
      <w:bookmarkStart w:id="4277" w:name="_Toc145956105"/>
      <w:bookmarkStart w:id="4278" w:name="_Toc153887545"/>
      <w:bookmarkStart w:id="4279" w:name="_Toc161905434"/>
      <w:bookmarkStart w:id="4280" w:name="_Toc170210037"/>
      <w:bookmarkStart w:id="4281" w:name="_Toc177550832"/>
      <w:bookmarkStart w:id="4282" w:name="_Toc183624922"/>
      <w:bookmarkStart w:id="4283" w:name="_Toc186726914"/>
      <w:bookmarkStart w:id="4284" w:name="_Toc200620839"/>
      <w:bookmarkStart w:id="4285" w:name="_Toc207788033"/>
      <w:bookmarkStart w:id="4286" w:name="_Toc215062317"/>
      <w:r>
        <w:t>6.1.6.3.8</w:t>
      </w:r>
      <w:r w:rsidRPr="00BC662F">
        <w:tab/>
        <w:t>Enumeration:</w:t>
      </w:r>
      <w:r>
        <w:t xml:space="preserve"> GnssId</w:t>
      </w:r>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287" w:name="_Toc20150425"/>
      <w:bookmarkStart w:id="4288" w:name="_Toc25168672"/>
      <w:bookmarkStart w:id="4289" w:name="_Toc27593091"/>
      <w:bookmarkStart w:id="4290" w:name="_Toc34147963"/>
      <w:bookmarkStart w:id="4291" w:name="_Toc36463347"/>
      <w:bookmarkStart w:id="4292" w:name="_Toc43215187"/>
      <w:bookmarkStart w:id="4293" w:name="_Toc45032435"/>
      <w:bookmarkStart w:id="4294" w:name="_Toc49849924"/>
      <w:bookmarkStart w:id="4295" w:name="_Toc51873438"/>
      <w:bookmarkStart w:id="4296" w:name="_Toc56517566"/>
      <w:bookmarkStart w:id="4297" w:name="_Toc58594467"/>
      <w:bookmarkStart w:id="4298" w:name="_Toc67685977"/>
      <w:bookmarkStart w:id="4299" w:name="_Toc74993804"/>
      <w:bookmarkStart w:id="4300" w:name="_Toc82716394"/>
      <w:bookmarkStart w:id="4301" w:name="_Toc88818681"/>
      <w:bookmarkStart w:id="4302" w:name="_Toc90650603"/>
      <w:bookmarkStart w:id="4303" w:name="_Toc98506273"/>
      <w:bookmarkStart w:id="4304" w:name="_Toc106639558"/>
      <w:bookmarkStart w:id="4305" w:name="_Toc114779068"/>
      <w:bookmarkStart w:id="4306" w:name="_Toc122096985"/>
      <w:bookmarkStart w:id="4307" w:name="_Toc130844206"/>
      <w:bookmarkStart w:id="4308" w:name="_Toc138411913"/>
      <w:bookmarkStart w:id="4309" w:name="_Toc145956106"/>
      <w:bookmarkStart w:id="4310" w:name="_Toc153887546"/>
      <w:bookmarkStart w:id="4311" w:name="_Toc161905435"/>
      <w:bookmarkStart w:id="4312" w:name="_Toc170210038"/>
      <w:bookmarkStart w:id="4313" w:name="_Toc177550833"/>
      <w:bookmarkStart w:id="4314" w:name="_Toc183624923"/>
      <w:bookmarkStart w:id="4315" w:name="_Toc186726915"/>
      <w:bookmarkStart w:id="4316" w:name="_Toc200620840"/>
      <w:bookmarkStart w:id="4317" w:name="_Toc207788034"/>
      <w:bookmarkStart w:id="4318" w:name="_Toc215062318"/>
      <w:r>
        <w:t>6.1.6.3.9</w:t>
      </w:r>
      <w:r w:rsidRPr="00BC662F">
        <w:tab/>
        <w:t>Enumeration:</w:t>
      </w:r>
      <w:r>
        <w:t xml:space="preserve"> Usage</w:t>
      </w:r>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319" w:name="_Toc20150426"/>
      <w:bookmarkStart w:id="4320" w:name="_Toc25168673"/>
      <w:bookmarkStart w:id="4321" w:name="_Toc27593092"/>
      <w:bookmarkStart w:id="4322" w:name="_Toc34147964"/>
      <w:bookmarkStart w:id="4323" w:name="_Toc36463348"/>
      <w:bookmarkStart w:id="4324" w:name="_Toc43215188"/>
      <w:bookmarkStart w:id="4325" w:name="_Toc45032436"/>
      <w:bookmarkStart w:id="4326" w:name="_Toc49849925"/>
      <w:bookmarkStart w:id="4327" w:name="_Toc51873439"/>
      <w:bookmarkStart w:id="4328" w:name="_Toc56517567"/>
      <w:bookmarkStart w:id="4329" w:name="_Toc58594468"/>
      <w:bookmarkStart w:id="4330" w:name="_Toc67685978"/>
      <w:bookmarkStart w:id="4331" w:name="_Toc74993805"/>
      <w:bookmarkStart w:id="4332" w:name="_Toc82716395"/>
      <w:bookmarkStart w:id="4333" w:name="_Toc88818682"/>
      <w:bookmarkStart w:id="4334" w:name="_Toc90650604"/>
      <w:bookmarkStart w:id="4335" w:name="_Toc98506274"/>
      <w:bookmarkStart w:id="4336" w:name="_Toc106639559"/>
      <w:bookmarkStart w:id="4337" w:name="_Toc114779069"/>
      <w:bookmarkStart w:id="4338" w:name="_Toc122096986"/>
      <w:bookmarkStart w:id="4339" w:name="_Toc130844207"/>
      <w:bookmarkStart w:id="4340" w:name="_Toc138411914"/>
      <w:bookmarkStart w:id="4341" w:name="_Toc145956107"/>
      <w:bookmarkStart w:id="4342" w:name="_Toc153887547"/>
      <w:bookmarkStart w:id="4343" w:name="_Toc161905436"/>
      <w:bookmarkStart w:id="4344" w:name="_Toc170210039"/>
      <w:bookmarkStart w:id="4345" w:name="_Toc177550834"/>
      <w:bookmarkStart w:id="4346" w:name="_Toc183624924"/>
      <w:bookmarkStart w:id="4347" w:name="_Toc186726916"/>
      <w:bookmarkStart w:id="4348" w:name="_Toc200620841"/>
      <w:bookmarkStart w:id="4349" w:name="_Toc207788035"/>
      <w:bookmarkStart w:id="4350" w:name="_Toc215062319"/>
      <w:r>
        <w:t>6.1.6.3.10</w:t>
      </w:r>
      <w:r w:rsidRPr="00BC662F">
        <w:tab/>
        <w:t>Enumeration:</w:t>
      </w:r>
      <w:r>
        <w:t xml:space="preserve"> LcsPriority</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351" w:name="_Toc20150427"/>
      <w:bookmarkStart w:id="4352" w:name="_Toc25168674"/>
      <w:bookmarkStart w:id="4353" w:name="_Toc27593093"/>
      <w:bookmarkStart w:id="4354" w:name="_Toc34147965"/>
      <w:bookmarkStart w:id="4355" w:name="_Toc36463349"/>
      <w:bookmarkStart w:id="4356" w:name="_Toc43215189"/>
      <w:bookmarkStart w:id="4357" w:name="_Toc45032437"/>
      <w:bookmarkStart w:id="4358" w:name="_Toc49849926"/>
      <w:bookmarkStart w:id="4359" w:name="_Toc51873440"/>
      <w:bookmarkStart w:id="4360" w:name="_Toc56517568"/>
      <w:bookmarkStart w:id="4361" w:name="_Toc58594469"/>
      <w:bookmarkStart w:id="4362" w:name="_Toc67685979"/>
      <w:bookmarkStart w:id="4363" w:name="_Toc74993806"/>
      <w:bookmarkStart w:id="4364" w:name="_Toc82716396"/>
      <w:bookmarkStart w:id="4365" w:name="_Toc88818683"/>
      <w:bookmarkStart w:id="4366" w:name="_Toc90650605"/>
      <w:bookmarkStart w:id="4367" w:name="_Toc98506275"/>
      <w:bookmarkStart w:id="4368" w:name="_Toc106639560"/>
      <w:bookmarkStart w:id="4369" w:name="_Toc114779070"/>
      <w:bookmarkStart w:id="4370" w:name="_Toc122096987"/>
      <w:bookmarkStart w:id="4371" w:name="_Toc130844208"/>
      <w:bookmarkStart w:id="4372" w:name="_Toc138411915"/>
      <w:bookmarkStart w:id="4373" w:name="_Toc145956108"/>
      <w:bookmarkStart w:id="4374" w:name="_Toc153887548"/>
      <w:bookmarkStart w:id="4375" w:name="_Toc161905437"/>
      <w:bookmarkStart w:id="4376" w:name="_Toc170210040"/>
      <w:bookmarkStart w:id="4377" w:name="_Toc177550835"/>
      <w:bookmarkStart w:id="4378" w:name="_Toc183624925"/>
      <w:bookmarkStart w:id="4379" w:name="_Toc186726917"/>
      <w:bookmarkStart w:id="4380" w:name="_Toc200620842"/>
      <w:bookmarkStart w:id="4381" w:name="_Toc207788036"/>
      <w:bookmarkStart w:id="4382" w:name="_Toc215062320"/>
      <w:r>
        <w:lastRenderedPageBreak/>
        <w:t>6.1.6.3.11</w:t>
      </w:r>
      <w:r w:rsidRPr="00BC662F">
        <w:tab/>
        <w:t>Enumeration:</w:t>
      </w:r>
      <w:r w:rsidRPr="00E661BE">
        <w:t xml:space="preserve"> VelocityRequested</w:t>
      </w:r>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383" w:name="_Toc20150428"/>
      <w:bookmarkStart w:id="4384" w:name="_Toc25168675"/>
      <w:bookmarkStart w:id="4385" w:name="_Toc27593094"/>
      <w:bookmarkStart w:id="4386" w:name="_Toc34147966"/>
      <w:bookmarkStart w:id="4387" w:name="_Toc36463350"/>
      <w:bookmarkStart w:id="4388" w:name="_Toc43215190"/>
      <w:bookmarkStart w:id="4389" w:name="_Toc45032438"/>
      <w:bookmarkStart w:id="4390" w:name="_Toc49849927"/>
      <w:bookmarkStart w:id="4391" w:name="_Toc51873441"/>
      <w:bookmarkStart w:id="4392" w:name="_Toc56517569"/>
      <w:bookmarkStart w:id="4393" w:name="_Toc58594470"/>
      <w:bookmarkStart w:id="4394" w:name="_Toc67685980"/>
      <w:bookmarkStart w:id="4395" w:name="_Toc74993807"/>
      <w:bookmarkStart w:id="4396" w:name="_Toc82716397"/>
      <w:bookmarkStart w:id="4397" w:name="_Toc88818684"/>
      <w:bookmarkStart w:id="4398" w:name="_Toc90650606"/>
      <w:bookmarkStart w:id="4399" w:name="_Toc98506276"/>
      <w:bookmarkStart w:id="4400" w:name="_Toc106639561"/>
      <w:bookmarkStart w:id="4401" w:name="_Toc114779071"/>
      <w:bookmarkStart w:id="4402" w:name="_Toc122096988"/>
      <w:bookmarkStart w:id="4403" w:name="_Toc130844209"/>
      <w:bookmarkStart w:id="4404" w:name="_Toc138411916"/>
      <w:bookmarkStart w:id="4405" w:name="_Toc145956109"/>
      <w:bookmarkStart w:id="4406" w:name="_Toc153887549"/>
      <w:bookmarkStart w:id="4407" w:name="_Toc161905438"/>
      <w:bookmarkStart w:id="4408" w:name="_Toc170210041"/>
      <w:bookmarkStart w:id="4409" w:name="_Toc177550836"/>
      <w:bookmarkStart w:id="4410" w:name="_Toc183624926"/>
      <w:bookmarkStart w:id="4411" w:name="_Toc186726918"/>
      <w:bookmarkStart w:id="4412" w:name="_Toc200620843"/>
      <w:bookmarkStart w:id="4413" w:name="_Toc207788037"/>
      <w:bookmarkStart w:id="4414" w:name="_Toc215062321"/>
      <w:r>
        <w:t>6.1.6.3.12</w:t>
      </w:r>
      <w:r w:rsidRPr="00BC662F">
        <w:tab/>
        <w:t>Enumeration:</w:t>
      </w:r>
      <w:r w:rsidRPr="00E661BE">
        <w:t xml:space="preserve"> </w:t>
      </w:r>
      <w:r w:rsidRPr="0088594C">
        <w:t>AccuracyFulfilmentIndicator</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415" w:name="_Toc20150429"/>
      <w:bookmarkStart w:id="4416" w:name="_Toc25168676"/>
      <w:bookmarkStart w:id="4417" w:name="_Toc27593095"/>
      <w:bookmarkStart w:id="4418" w:name="_Toc34147967"/>
      <w:bookmarkStart w:id="4419" w:name="_Toc36463351"/>
      <w:bookmarkStart w:id="4420" w:name="_Toc43215191"/>
      <w:bookmarkStart w:id="4421" w:name="_Toc45032439"/>
      <w:bookmarkStart w:id="4422" w:name="_Toc49849928"/>
      <w:bookmarkStart w:id="4423" w:name="_Toc51873442"/>
      <w:bookmarkStart w:id="4424" w:name="_Toc56517570"/>
      <w:bookmarkStart w:id="4425" w:name="_Toc58594471"/>
      <w:bookmarkStart w:id="4426" w:name="_Toc67685981"/>
      <w:bookmarkStart w:id="4427" w:name="_Toc74993808"/>
      <w:bookmarkStart w:id="4428" w:name="_Toc82716398"/>
      <w:bookmarkStart w:id="4429" w:name="_Toc88818685"/>
      <w:bookmarkStart w:id="4430" w:name="_Toc90650607"/>
      <w:bookmarkStart w:id="4431" w:name="_Toc98506277"/>
      <w:bookmarkStart w:id="4432" w:name="_Toc106639562"/>
      <w:bookmarkStart w:id="4433" w:name="_Toc114779072"/>
      <w:bookmarkStart w:id="4434" w:name="_Toc122096989"/>
      <w:bookmarkStart w:id="4435" w:name="_Toc130844210"/>
      <w:bookmarkStart w:id="4436" w:name="_Toc138411917"/>
      <w:bookmarkStart w:id="4437" w:name="_Toc145956110"/>
      <w:bookmarkStart w:id="4438" w:name="_Toc153887550"/>
      <w:bookmarkStart w:id="4439" w:name="_Toc161905439"/>
      <w:bookmarkStart w:id="4440" w:name="_Toc170210042"/>
      <w:bookmarkStart w:id="4441" w:name="_Toc177550837"/>
      <w:bookmarkStart w:id="4442" w:name="_Toc183624927"/>
      <w:bookmarkStart w:id="4443" w:name="_Toc186726919"/>
      <w:bookmarkStart w:id="4444" w:name="_Toc200620844"/>
      <w:bookmarkStart w:id="4445" w:name="_Toc207788038"/>
      <w:bookmarkStart w:id="4446" w:name="_Toc215062322"/>
      <w:r>
        <w:t>6.1.6.3.13</w:t>
      </w:r>
      <w:r w:rsidRPr="00BC662F">
        <w:tab/>
        <w:t>Enumeration:</w:t>
      </w:r>
      <w:r w:rsidRPr="00E661BE">
        <w:t xml:space="preserve"> </w:t>
      </w:r>
      <w:r>
        <w:t>VerticalDirection</w:t>
      </w:r>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447" w:name="_Toc20150430"/>
      <w:bookmarkStart w:id="4448" w:name="_Toc25168677"/>
      <w:bookmarkStart w:id="4449" w:name="_Toc27593096"/>
      <w:bookmarkStart w:id="4450" w:name="_Toc34147968"/>
      <w:bookmarkStart w:id="4451" w:name="_Toc36463352"/>
      <w:bookmarkStart w:id="4452" w:name="_Toc43215192"/>
      <w:bookmarkStart w:id="4453" w:name="_Toc45032440"/>
      <w:bookmarkStart w:id="4454" w:name="_Toc49849929"/>
      <w:bookmarkStart w:id="4455" w:name="_Toc51873443"/>
      <w:bookmarkStart w:id="4456" w:name="_Toc56517571"/>
      <w:bookmarkStart w:id="4457" w:name="_Toc58594472"/>
      <w:bookmarkStart w:id="4458" w:name="_Toc67685982"/>
      <w:bookmarkStart w:id="4459" w:name="_Toc74993809"/>
      <w:bookmarkStart w:id="4460" w:name="_Toc82716399"/>
      <w:bookmarkStart w:id="4461" w:name="_Toc88818686"/>
      <w:bookmarkStart w:id="4462" w:name="_Toc90650608"/>
      <w:bookmarkStart w:id="4463" w:name="_Toc98506278"/>
      <w:bookmarkStart w:id="4464" w:name="_Toc106639563"/>
      <w:bookmarkStart w:id="4465" w:name="_Toc114779073"/>
      <w:bookmarkStart w:id="4466" w:name="_Toc122096990"/>
      <w:bookmarkStart w:id="4467" w:name="_Toc130844211"/>
      <w:bookmarkStart w:id="4468" w:name="_Toc138411918"/>
      <w:bookmarkStart w:id="4469" w:name="_Toc145956111"/>
      <w:bookmarkStart w:id="4470" w:name="_Toc153887551"/>
      <w:bookmarkStart w:id="4471" w:name="_Toc161905440"/>
      <w:bookmarkStart w:id="4472" w:name="_Toc170210043"/>
      <w:bookmarkStart w:id="4473" w:name="_Toc177550838"/>
      <w:bookmarkStart w:id="4474" w:name="_Toc183624928"/>
      <w:bookmarkStart w:id="4475" w:name="_Toc186726920"/>
      <w:bookmarkStart w:id="4476" w:name="_Toc200620845"/>
      <w:bookmarkStart w:id="4477" w:name="_Toc207788039"/>
      <w:bookmarkStart w:id="4478" w:name="_Toc215062323"/>
      <w:r>
        <w:t>6.1.6.3.14</w:t>
      </w:r>
      <w:r w:rsidRPr="003B2883">
        <w:tab/>
        <w:t xml:space="preserve">Enumeration: </w:t>
      </w:r>
      <w:r>
        <w:t>LdrType</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479" w:name="_Toc20150431"/>
      <w:bookmarkStart w:id="4480" w:name="_Toc25168678"/>
      <w:bookmarkStart w:id="4481" w:name="_Toc27593097"/>
      <w:bookmarkStart w:id="4482" w:name="_Toc34147969"/>
      <w:bookmarkStart w:id="4483" w:name="_Toc36463353"/>
      <w:bookmarkStart w:id="4484" w:name="_Toc43215193"/>
      <w:bookmarkStart w:id="4485" w:name="_Toc45032441"/>
      <w:bookmarkStart w:id="4486" w:name="_Toc49849930"/>
      <w:bookmarkStart w:id="4487" w:name="_Toc51873444"/>
      <w:bookmarkStart w:id="4488" w:name="_Toc56517572"/>
      <w:bookmarkStart w:id="4489" w:name="_Toc58594473"/>
      <w:bookmarkStart w:id="4490" w:name="_Toc67685983"/>
      <w:bookmarkStart w:id="4491" w:name="_Toc74993810"/>
      <w:bookmarkStart w:id="4492" w:name="_Toc82716400"/>
      <w:bookmarkStart w:id="4493" w:name="_Toc88818687"/>
      <w:bookmarkStart w:id="4494" w:name="_Toc90650609"/>
      <w:bookmarkStart w:id="4495" w:name="_Toc98506279"/>
      <w:bookmarkStart w:id="4496" w:name="_Toc106639564"/>
      <w:bookmarkStart w:id="4497" w:name="_Toc114779074"/>
      <w:bookmarkStart w:id="4498" w:name="_Toc122096991"/>
      <w:bookmarkStart w:id="4499" w:name="_Toc130844212"/>
      <w:bookmarkStart w:id="4500" w:name="_Toc138411919"/>
      <w:bookmarkStart w:id="4501" w:name="_Toc145956112"/>
      <w:bookmarkStart w:id="4502" w:name="_Toc153887552"/>
      <w:bookmarkStart w:id="4503" w:name="_Toc161905441"/>
      <w:bookmarkStart w:id="4504" w:name="_Toc170210044"/>
      <w:bookmarkStart w:id="4505" w:name="_Toc177550839"/>
      <w:bookmarkStart w:id="4506" w:name="_Toc183624929"/>
      <w:bookmarkStart w:id="4507" w:name="_Toc186726921"/>
      <w:bookmarkStart w:id="4508" w:name="_Toc200620846"/>
      <w:bookmarkStart w:id="4509" w:name="_Toc207788040"/>
      <w:bookmarkStart w:id="4510" w:name="_Toc215062324"/>
      <w:r>
        <w:t>6.1.6.3.15</w:t>
      </w:r>
      <w:r w:rsidRPr="00BC662F">
        <w:tab/>
        <w:t>Enumeration</w:t>
      </w:r>
      <w:r>
        <w:t>: ReportingAreaType</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511" w:name="_Toc20150432"/>
      <w:bookmarkStart w:id="4512" w:name="_Toc25168679"/>
      <w:bookmarkStart w:id="4513" w:name="_Toc27593098"/>
      <w:bookmarkStart w:id="4514" w:name="_Toc34147970"/>
      <w:bookmarkStart w:id="4515" w:name="_Toc36463354"/>
      <w:bookmarkStart w:id="4516" w:name="_Toc43215194"/>
      <w:bookmarkStart w:id="4517" w:name="_Toc45032442"/>
      <w:bookmarkStart w:id="4518" w:name="_Toc49849931"/>
      <w:bookmarkStart w:id="4519" w:name="_Toc51873445"/>
      <w:bookmarkStart w:id="4520" w:name="_Toc56517573"/>
      <w:bookmarkStart w:id="4521" w:name="_Toc58594474"/>
      <w:bookmarkStart w:id="4522" w:name="_Toc67685984"/>
      <w:bookmarkStart w:id="4523" w:name="_Toc74993811"/>
      <w:bookmarkStart w:id="4524" w:name="_Toc82716401"/>
      <w:bookmarkStart w:id="4525" w:name="_Toc88818688"/>
      <w:bookmarkStart w:id="4526" w:name="_Toc90650610"/>
      <w:bookmarkStart w:id="4527" w:name="_Toc98506280"/>
      <w:bookmarkStart w:id="4528" w:name="_Toc106639565"/>
      <w:bookmarkStart w:id="4529" w:name="_Toc114779075"/>
      <w:bookmarkStart w:id="4530" w:name="_Toc122096992"/>
      <w:bookmarkStart w:id="4531" w:name="_Toc130844213"/>
      <w:bookmarkStart w:id="4532" w:name="_Toc138411920"/>
      <w:bookmarkStart w:id="4533" w:name="_Toc145956113"/>
      <w:bookmarkStart w:id="4534" w:name="_Toc153887553"/>
      <w:bookmarkStart w:id="4535"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536" w:name="_Toc170210045"/>
      <w:bookmarkStart w:id="4537" w:name="_Toc177550840"/>
      <w:bookmarkStart w:id="4538" w:name="_Toc183624930"/>
      <w:bookmarkStart w:id="4539" w:name="_Toc186726922"/>
      <w:bookmarkStart w:id="4540" w:name="_Toc200620847"/>
      <w:bookmarkStart w:id="4541" w:name="_Toc207788041"/>
      <w:bookmarkStart w:id="4542" w:name="_Toc215062325"/>
      <w:r>
        <w:t>6.1.6.3.16</w:t>
      </w:r>
      <w:r w:rsidRPr="00BC662F">
        <w:tab/>
        <w:t>Enumeration</w:t>
      </w:r>
      <w:r>
        <w:t>: OccurrenceInfo</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543" w:name="_Toc20150433"/>
      <w:bookmarkStart w:id="4544" w:name="_Toc25168680"/>
      <w:bookmarkStart w:id="4545" w:name="_Toc27593099"/>
      <w:bookmarkStart w:id="4546" w:name="_Toc34147971"/>
      <w:bookmarkStart w:id="4547" w:name="_Toc36463355"/>
      <w:bookmarkStart w:id="4548" w:name="_Toc43215195"/>
      <w:bookmarkStart w:id="4549" w:name="_Toc45032443"/>
      <w:bookmarkStart w:id="4550" w:name="_Toc49849932"/>
      <w:bookmarkStart w:id="4551" w:name="_Toc51873446"/>
      <w:bookmarkStart w:id="4552" w:name="_Toc56517574"/>
      <w:bookmarkStart w:id="4553" w:name="_Toc58594475"/>
      <w:bookmarkStart w:id="4554" w:name="_Toc67685985"/>
      <w:bookmarkStart w:id="4555" w:name="_Toc74993812"/>
      <w:bookmarkStart w:id="4556" w:name="_Toc82716402"/>
      <w:bookmarkStart w:id="4557" w:name="_Toc88818689"/>
      <w:bookmarkStart w:id="4558" w:name="_Toc90650611"/>
      <w:bookmarkStart w:id="4559" w:name="_Toc98506281"/>
      <w:bookmarkStart w:id="4560" w:name="_Toc106639566"/>
      <w:bookmarkStart w:id="4561" w:name="_Toc114779076"/>
      <w:bookmarkStart w:id="4562" w:name="_Toc122096993"/>
      <w:bookmarkStart w:id="4563" w:name="_Toc130844214"/>
      <w:bookmarkStart w:id="4564" w:name="_Toc138411921"/>
      <w:bookmarkStart w:id="4565" w:name="_Toc145956114"/>
      <w:bookmarkStart w:id="4566" w:name="_Toc153887554"/>
      <w:bookmarkStart w:id="4567" w:name="_Toc161905443"/>
      <w:bookmarkStart w:id="4568" w:name="_Toc170210046"/>
      <w:bookmarkStart w:id="4569" w:name="_Toc177550841"/>
      <w:bookmarkStart w:id="4570" w:name="_Toc183624931"/>
      <w:bookmarkStart w:id="4571" w:name="_Toc186726923"/>
      <w:bookmarkStart w:id="4572" w:name="_Toc200620848"/>
      <w:bookmarkStart w:id="4573" w:name="_Toc207788042"/>
      <w:bookmarkStart w:id="4574" w:name="_Toc215062326"/>
      <w:r>
        <w:t>6.1.6.3.17</w:t>
      </w:r>
      <w:r w:rsidRPr="00BC662F">
        <w:tab/>
        <w:t>Enumeration</w:t>
      </w:r>
      <w:r>
        <w:t>: ReportingAccessType</w:t>
      </w:r>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575" w:name="_Toc20150434"/>
      <w:bookmarkStart w:id="4576" w:name="_Toc25168681"/>
      <w:bookmarkStart w:id="4577" w:name="_Toc27593100"/>
      <w:bookmarkStart w:id="4578" w:name="_Toc34147972"/>
      <w:bookmarkStart w:id="4579" w:name="_Toc36463356"/>
      <w:bookmarkStart w:id="4580" w:name="_Toc43215196"/>
      <w:bookmarkStart w:id="4581" w:name="_Toc45032444"/>
      <w:bookmarkStart w:id="4582" w:name="_Toc49849933"/>
      <w:bookmarkStart w:id="4583" w:name="_Toc51873447"/>
      <w:bookmarkStart w:id="4584" w:name="_Toc56517575"/>
      <w:bookmarkStart w:id="4585" w:name="_Toc58594476"/>
      <w:bookmarkStart w:id="4586" w:name="_Toc67685986"/>
      <w:bookmarkStart w:id="4587" w:name="_Toc74993813"/>
      <w:bookmarkStart w:id="4588" w:name="_Toc82716403"/>
      <w:bookmarkStart w:id="4589" w:name="_Toc88818690"/>
      <w:bookmarkStart w:id="4590" w:name="_Toc90650612"/>
      <w:bookmarkStart w:id="4591" w:name="_Toc98506282"/>
      <w:bookmarkStart w:id="4592" w:name="_Toc106639567"/>
      <w:bookmarkStart w:id="4593" w:name="_Toc114779077"/>
      <w:bookmarkStart w:id="4594" w:name="_Toc122096994"/>
      <w:bookmarkStart w:id="4595" w:name="_Toc130844215"/>
      <w:bookmarkStart w:id="4596" w:name="_Toc138411922"/>
      <w:bookmarkStart w:id="4597" w:name="_Toc145956115"/>
      <w:bookmarkStart w:id="4598" w:name="_Toc153887555"/>
      <w:bookmarkStart w:id="4599" w:name="_Toc161905444"/>
      <w:bookmarkStart w:id="4600" w:name="_Toc170210047"/>
      <w:bookmarkStart w:id="4601" w:name="_Toc177550842"/>
      <w:bookmarkStart w:id="4602" w:name="_Toc183624932"/>
      <w:bookmarkStart w:id="4603" w:name="_Toc186726924"/>
      <w:bookmarkStart w:id="4604" w:name="_Toc200620849"/>
      <w:bookmarkStart w:id="4605" w:name="_Toc207788043"/>
      <w:bookmarkStart w:id="4606" w:name="_Toc215062327"/>
      <w:r>
        <w:t>6.1.6.3.18</w:t>
      </w:r>
      <w:r w:rsidRPr="003B2883">
        <w:tab/>
        <w:t xml:space="preserve">Enumeration: </w:t>
      </w:r>
      <w:r>
        <w:t>Event</w:t>
      </w:r>
      <w:r w:rsidRPr="003B2883">
        <w:t>Class</w:t>
      </w:r>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607" w:name="_Toc20150435"/>
      <w:bookmarkStart w:id="4608" w:name="_Toc25168682"/>
      <w:bookmarkStart w:id="4609" w:name="_Toc27593101"/>
      <w:bookmarkStart w:id="4610" w:name="_Toc34147973"/>
      <w:bookmarkStart w:id="4611" w:name="_Toc36463357"/>
      <w:bookmarkStart w:id="4612" w:name="_Toc43215197"/>
      <w:bookmarkStart w:id="4613" w:name="_Toc45032445"/>
      <w:bookmarkStart w:id="4614" w:name="_Toc49849934"/>
      <w:bookmarkStart w:id="4615" w:name="_Toc51873448"/>
      <w:bookmarkStart w:id="4616" w:name="_Toc56517576"/>
      <w:bookmarkStart w:id="4617" w:name="_Toc58594477"/>
      <w:bookmarkStart w:id="4618" w:name="_Toc67685987"/>
      <w:bookmarkStart w:id="4619" w:name="_Toc74993814"/>
      <w:bookmarkStart w:id="4620" w:name="_Toc82716404"/>
      <w:bookmarkStart w:id="4621" w:name="_Toc88818691"/>
      <w:bookmarkStart w:id="4622" w:name="_Toc90650613"/>
      <w:bookmarkStart w:id="4623" w:name="_Toc98506283"/>
      <w:bookmarkStart w:id="4624" w:name="_Toc106639568"/>
      <w:bookmarkStart w:id="4625" w:name="_Toc114779078"/>
      <w:bookmarkStart w:id="4626" w:name="_Toc122096995"/>
      <w:bookmarkStart w:id="4627" w:name="_Toc130844216"/>
      <w:bookmarkStart w:id="4628" w:name="_Toc138411923"/>
      <w:bookmarkStart w:id="4629" w:name="_Toc145956116"/>
      <w:bookmarkStart w:id="4630" w:name="_Toc153887556"/>
      <w:bookmarkStart w:id="4631" w:name="_Toc161905445"/>
      <w:bookmarkStart w:id="4632" w:name="_Toc170210048"/>
      <w:bookmarkStart w:id="4633" w:name="_Toc177550843"/>
      <w:bookmarkStart w:id="4634" w:name="_Toc183624933"/>
      <w:bookmarkStart w:id="4635" w:name="_Toc186726925"/>
      <w:bookmarkStart w:id="4636" w:name="_Toc200620850"/>
      <w:bookmarkStart w:id="4637" w:name="_Toc207788044"/>
      <w:bookmarkStart w:id="4638" w:name="_Toc215062328"/>
      <w:r>
        <w:lastRenderedPageBreak/>
        <w:t>6.1.6.3.19</w:t>
      </w:r>
      <w:r w:rsidRPr="003B2883">
        <w:tab/>
        <w:t xml:space="preserve">Enumeration: </w:t>
      </w:r>
      <w:r>
        <w:t>ReportedEventType</w:t>
      </w:r>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639" w:name="_Toc20150436"/>
      <w:bookmarkStart w:id="4640" w:name="_Toc25168683"/>
      <w:bookmarkStart w:id="4641" w:name="_Toc27593102"/>
      <w:bookmarkStart w:id="4642" w:name="_Toc34147974"/>
      <w:bookmarkStart w:id="4643" w:name="_Toc36463358"/>
      <w:bookmarkStart w:id="4644" w:name="_Toc43215198"/>
      <w:bookmarkStart w:id="4645" w:name="_Toc45032446"/>
      <w:bookmarkStart w:id="4646" w:name="_Toc49849935"/>
      <w:bookmarkStart w:id="4647" w:name="_Toc51873449"/>
      <w:bookmarkStart w:id="4648" w:name="_Toc56517577"/>
      <w:bookmarkStart w:id="4649" w:name="_Toc58594478"/>
      <w:bookmarkStart w:id="4650" w:name="_Toc67685988"/>
      <w:bookmarkStart w:id="4651" w:name="_Toc74993815"/>
      <w:bookmarkStart w:id="4652" w:name="_Toc82716405"/>
      <w:bookmarkStart w:id="4653" w:name="_Toc88818692"/>
      <w:bookmarkStart w:id="4654" w:name="_Toc90650614"/>
      <w:bookmarkStart w:id="4655" w:name="_Toc98506284"/>
      <w:bookmarkStart w:id="4656" w:name="_Toc106639569"/>
      <w:bookmarkStart w:id="4657" w:name="_Toc114779079"/>
      <w:bookmarkStart w:id="4658" w:name="_Toc122096996"/>
      <w:bookmarkStart w:id="4659" w:name="_Toc130844217"/>
      <w:bookmarkStart w:id="4660" w:name="_Toc138411924"/>
      <w:bookmarkStart w:id="4661" w:name="_Toc145956117"/>
      <w:bookmarkStart w:id="4662" w:name="_Toc153887557"/>
      <w:bookmarkStart w:id="4663" w:name="_Toc161905446"/>
      <w:bookmarkStart w:id="4664" w:name="_Toc170210049"/>
      <w:bookmarkStart w:id="4665" w:name="_Toc177550844"/>
      <w:bookmarkStart w:id="4666" w:name="_Toc183624934"/>
      <w:bookmarkStart w:id="4667" w:name="_Toc186726926"/>
      <w:bookmarkStart w:id="4668" w:name="_Toc200620851"/>
      <w:bookmarkStart w:id="4669" w:name="_Toc207788045"/>
      <w:bookmarkStart w:id="4670" w:name="_Toc215062329"/>
      <w:r>
        <w:t>6.1.6.3.20</w:t>
      </w:r>
      <w:r w:rsidRPr="003B2883">
        <w:tab/>
        <w:t>Enumeration</w:t>
      </w:r>
      <w:r>
        <w:t>: TerminationCause</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671" w:name="_Toc25168684"/>
      <w:bookmarkStart w:id="4672" w:name="_Toc27593103"/>
      <w:bookmarkStart w:id="4673" w:name="_Toc34147975"/>
      <w:bookmarkStart w:id="4674" w:name="_Toc36463359"/>
      <w:bookmarkStart w:id="4675" w:name="_Toc43215199"/>
      <w:bookmarkStart w:id="4676" w:name="_Toc45032447"/>
      <w:bookmarkStart w:id="4677" w:name="_Toc49849936"/>
      <w:bookmarkStart w:id="4678" w:name="_Toc51873450"/>
      <w:bookmarkStart w:id="4679" w:name="_Toc56517578"/>
      <w:bookmarkStart w:id="4680" w:name="_Toc58594479"/>
      <w:bookmarkStart w:id="4681" w:name="_Toc67685989"/>
      <w:bookmarkStart w:id="4682" w:name="_Toc74993816"/>
      <w:bookmarkStart w:id="4683" w:name="_Toc82716406"/>
      <w:bookmarkStart w:id="4684" w:name="_Toc88818693"/>
      <w:bookmarkStart w:id="4685" w:name="_Toc90650615"/>
      <w:bookmarkStart w:id="4686" w:name="_Toc98506285"/>
      <w:bookmarkStart w:id="4687" w:name="_Toc106639570"/>
      <w:bookmarkStart w:id="4688" w:name="_Toc114779080"/>
      <w:bookmarkStart w:id="4689" w:name="_Toc122096997"/>
      <w:bookmarkStart w:id="4690" w:name="_Toc130844218"/>
      <w:bookmarkStart w:id="4691" w:name="_Toc138411925"/>
      <w:bookmarkStart w:id="4692" w:name="_Toc145956118"/>
      <w:bookmarkStart w:id="4693" w:name="_Toc153887558"/>
      <w:bookmarkStart w:id="4694" w:name="_Toc161905447"/>
      <w:bookmarkStart w:id="4695" w:name="_Toc170210050"/>
      <w:bookmarkStart w:id="4696" w:name="_Toc177550845"/>
      <w:bookmarkStart w:id="4697" w:name="_Toc183624935"/>
      <w:bookmarkStart w:id="4698" w:name="_Toc186726927"/>
      <w:bookmarkStart w:id="4699" w:name="_Toc200620852"/>
      <w:bookmarkStart w:id="4700" w:name="_Toc207788046"/>
      <w:bookmarkStart w:id="4701" w:name="_Toc215062330"/>
      <w:r w:rsidRPr="00EB7848">
        <w:t>6.1.6.3.21</w:t>
      </w:r>
      <w:r w:rsidRPr="00EB7848">
        <w:tab/>
        <w:t xml:space="preserve">Enumeration: </w:t>
      </w:r>
      <w:r w:rsidRPr="00EB7848">
        <w:rPr>
          <w:lang w:eastAsia="zh-CN"/>
        </w:rPr>
        <w:t>LcsQosClass</w:t>
      </w:r>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702" w:name="_Toc34147976"/>
      <w:bookmarkStart w:id="4703" w:name="_Toc36463360"/>
      <w:bookmarkStart w:id="4704" w:name="_Toc43215200"/>
      <w:bookmarkStart w:id="4705" w:name="_Toc45032448"/>
      <w:bookmarkStart w:id="4706" w:name="_Toc49849937"/>
      <w:bookmarkStart w:id="4707" w:name="_Toc51873451"/>
      <w:bookmarkStart w:id="4708" w:name="_Toc56517579"/>
      <w:bookmarkStart w:id="4709" w:name="_Toc58594480"/>
      <w:bookmarkStart w:id="4710" w:name="_Toc67685990"/>
      <w:bookmarkStart w:id="4711" w:name="_Toc74993817"/>
      <w:bookmarkStart w:id="4712" w:name="_Toc82716407"/>
      <w:bookmarkStart w:id="4713" w:name="_Toc88818694"/>
      <w:bookmarkStart w:id="4714" w:name="_Toc90650616"/>
      <w:bookmarkStart w:id="4715" w:name="_Toc98506286"/>
      <w:bookmarkStart w:id="4716" w:name="_Toc106639571"/>
      <w:bookmarkStart w:id="4717" w:name="_Toc114779081"/>
      <w:bookmarkStart w:id="4718" w:name="_Toc122096998"/>
      <w:bookmarkStart w:id="4719" w:name="_Toc130844219"/>
      <w:bookmarkStart w:id="4720" w:name="_Toc138411926"/>
      <w:bookmarkStart w:id="4721" w:name="_Toc145956119"/>
      <w:bookmarkStart w:id="4722" w:name="_Toc153887559"/>
      <w:bookmarkStart w:id="4723" w:name="_Toc161905448"/>
      <w:bookmarkStart w:id="4724" w:name="_Toc170210051"/>
      <w:bookmarkStart w:id="4725" w:name="_Toc177550846"/>
      <w:bookmarkStart w:id="4726" w:name="_Toc183624936"/>
      <w:bookmarkStart w:id="4727" w:name="_Toc186726928"/>
      <w:bookmarkStart w:id="4728" w:name="_Toc200620853"/>
      <w:bookmarkStart w:id="4729" w:name="_Toc207788047"/>
      <w:bookmarkStart w:id="4730" w:name="_Toc215062331"/>
      <w:r>
        <w:t>6.1.6.3.22</w:t>
      </w:r>
      <w:r>
        <w:tab/>
        <w:t xml:space="preserve">Enumeration: </w:t>
      </w:r>
      <w:r w:rsidRPr="0031710B">
        <w:rPr>
          <w:lang w:eastAsia="zh-CN"/>
        </w:rPr>
        <w:t>UeLocationServiceInd</w:t>
      </w:r>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731" w:name="_Toc138411927"/>
      <w:bookmarkStart w:id="4732" w:name="_Toc145956120"/>
      <w:bookmarkStart w:id="4733" w:name="_Toc153887560"/>
      <w:bookmarkStart w:id="4734" w:name="_Toc161905449"/>
      <w:bookmarkStart w:id="4735" w:name="_Toc170210052"/>
      <w:bookmarkStart w:id="4736" w:name="_Toc177550847"/>
      <w:bookmarkStart w:id="4737" w:name="_Toc183624937"/>
      <w:bookmarkStart w:id="4738" w:name="_Toc186726929"/>
      <w:bookmarkStart w:id="4739" w:name="_Toc200620854"/>
      <w:bookmarkStart w:id="4740" w:name="_Toc207788048"/>
      <w:bookmarkStart w:id="4741" w:name="_Toc215062332"/>
      <w:r>
        <w:t>6.1.6.3.</w:t>
      </w:r>
      <w:r w:rsidR="006F709B">
        <w:t>23</w:t>
      </w:r>
      <w:r>
        <w:tab/>
      </w:r>
      <w:r w:rsidR="00AC3DAF">
        <w:t xml:space="preserve">Enumeration: </w:t>
      </w:r>
      <w:r w:rsidR="00AC3DAF">
        <w:rPr>
          <w:lang w:eastAsia="zh-CN"/>
        </w:rPr>
        <w:t>IndoorOutdoorInd</w:t>
      </w:r>
      <w:bookmarkEnd w:id="4731"/>
      <w:bookmarkEnd w:id="4732"/>
      <w:bookmarkEnd w:id="4733"/>
      <w:bookmarkEnd w:id="4734"/>
      <w:bookmarkEnd w:id="4735"/>
      <w:bookmarkEnd w:id="4736"/>
      <w:bookmarkEnd w:id="4737"/>
      <w:bookmarkEnd w:id="4738"/>
      <w:bookmarkEnd w:id="4739"/>
      <w:bookmarkEnd w:id="4740"/>
      <w:bookmarkEnd w:id="4741"/>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742" w:name="_Toc122096358"/>
      <w:bookmarkStart w:id="4743" w:name="_Toc138411643"/>
      <w:bookmarkStart w:id="4744" w:name="_Toc145956121"/>
      <w:bookmarkStart w:id="4745" w:name="_Toc153887561"/>
      <w:bookmarkStart w:id="4746" w:name="_Toc161905450"/>
      <w:bookmarkStart w:id="4747" w:name="_Toc170210053"/>
      <w:bookmarkStart w:id="4748" w:name="_Toc177550848"/>
      <w:bookmarkStart w:id="4749" w:name="_Toc183624938"/>
      <w:bookmarkStart w:id="4750" w:name="_Toc186726930"/>
      <w:bookmarkStart w:id="4751" w:name="_Toc200620855"/>
      <w:bookmarkStart w:id="4752" w:name="_Toc207788049"/>
      <w:bookmarkStart w:id="4753" w:name="_Toc215062333"/>
      <w:r>
        <w:lastRenderedPageBreak/>
        <w:t>6.1.6.3.24</w:t>
      </w:r>
      <w:r>
        <w:tab/>
        <w:t xml:space="preserve">Enumeration: </w:t>
      </w:r>
      <w:bookmarkEnd w:id="4742"/>
      <w:bookmarkEnd w:id="4743"/>
      <w:r>
        <w:rPr>
          <w:lang w:eastAsia="zh-CN"/>
        </w:rPr>
        <w:t>FixType</w:t>
      </w:r>
      <w:bookmarkEnd w:id="4744"/>
      <w:bookmarkEnd w:id="4745"/>
      <w:bookmarkEnd w:id="4746"/>
      <w:bookmarkEnd w:id="4747"/>
      <w:bookmarkEnd w:id="4748"/>
      <w:bookmarkEnd w:id="4749"/>
      <w:bookmarkEnd w:id="4750"/>
      <w:bookmarkEnd w:id="4751"/>
      <w:bookmarkEnd w:id="4752"/>
      <w:bookmarkEnd w:id="4753"/>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754" w:name="_Toc145956122"/>
      <w:bookmarkStart w:id="4755" w:name="_Toc153887562"/>
      <w:bookmarkStart w:id="4756" w:name="_Toc161905451"/>
      <w:bookmarkStart w:id="4757" w:name="_Toc170210054"/>
      <w:bookmarkStart w:id="4758" w:name="_Toc177550849"/>
      <w:bookmarkStart w:id="4759" w:name="_Toc183624939"/>
      <w:bookmarkStart w:id="4760" w:name="_Toc186726931"/>
      <w:bookmarkStart w:id="4761" w:name="_Toc200620856"/>
      <w:bookmarkStart w:id="4762" w:name="_Toc207788050"/>
      <w:bookmarkStart w:id="4763" w:name="_Toc215062334"/>
      <w:r>
        <w:t>6.1.6.3.25</w:t>
      </w:r>
      <w:r>
        <w:tab/>
        <w:t xml:space="preserve">Enumeration: </w:t>
      </w:r>
      <w:r w:rsidRPr="009413E0">
        <w:rPr>
          <w:lang w:eastAsia="zh-CN"/>
        </w:rPr>
        <w:t>LosNlosMeasureInd</w:t>
      </w:r>
      <w:bookmarkEnd w:id="4754"/>
      <w:bookmarkEnd w:id="4755"/>
      <w:bookmarkEnd w:id="4756"/>
      <w:bookmarkEnd w:id="4757"/>
      <w:bookmarkEnd w:id="4758"/>
      <w:bookmarkEnd w:id="4759"/>
      <w:bookmarkEnd w:id="4760"/>
      <w:bookmarkEnd w:id="4761"/>
      <w:bookmarkEnd w:id="4762"/>
      <w:bookmarkEnd w:id="4763"/>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764" w:name="_Toc145956123"/>
      <w:bookmarkStart w:id="4765" w:name="_Toc153887563"/>
      <w:bookmarkStart w:id="4766" w:name="_Toc161905452"/>
      <w:bookmarkStart w:id="4767" w:name="_Toc170210055"/>
      <w:bookmarkStart w:id="4768" w:name="_Toc177550850"/>
      <w:bookmarkStart w:id="4769" w:name="_Toc183624940"/>
      <w:bookmarkStart w:id="4770" w:name="_Toc186726932"/>
      <w:bookmarkStart w:id="4771" w:name="_Toc200620857"/>
      <w:bookmarkStart w:id="4772" w:name="_Toc207788051"/>
      <w:bookmarkStart w:id="4773" w:name="_Toc215062335"/>
      <w:r>
        <w:t>6.1.6.3.26</w:t>
      </w:r>
      <w:r>
        <w:tab/>
        <w:t>Enumeration: UpConnectionS</w:t>
      </w:r>
      <w:r w:rsidRPr="00EC7E78">
        <w:t>tatus</w:t>
      </w:r>
      <w:bookmarkEnd w:id="4764"/>
      <w:bookmarkEnd w:id="4765"/>
      <w:bookmarkEnd w:id="4766"/>
      <w:bookmarkEnd w:id="4767"/>
      <w:bookmarkEnd w:id="4768"/>
      <w:bookmarkEnd w:id="4769"/>
      <w:bookmarkEnd w:id="4770"/>
      <w:bookmarkEnd w:id="4771"/>
      <w:bookmarkEnd w:id="4772"/>
      <w:bookmarkEnd w:id="4773"/>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774" w:name="_Toc145956124"/>
      <w:bookmarkStart w:id="4775" w:name="_Toc153887564"/>
      <w:bookmarkStart w:id="4776" w:name="_Toc161905453"/>
      <w:bookmarkStart w:id="4777" w:name="_Toc170210056"/>
      <w:bookmarkStart w:id="4778" w:name="_Toc177550851"/>
      <w:bookmarkStart w:id="4779" w:name="_Toc183624941"/>
      <w:bookmarkStart w:id="4780" w:name="_Toc186726933"/>
      <w:bookmarkStart w:id="4781" w:name="_Toc200620858"/>
      <w:bookmarkStart w:id="4782" w:name="_Toc207788052"/>
      <w:bookmarkStart w:id="4783" w:name="_Toc215062336"/>
      <w:r w:rsidRPr="003B2883">
        <w:t>6.</w:t>
      </w:r>
      <w:r>
        <w:t>1</w:t>
      </w:r>
      <w:r w:rsidRPr="003B2883">
        <w:t>.6.3.</w:t>
      </w:r>
      <w:r w:rsidR="00D773A8">
        <w:t>27</w:t>
      </w:r>
      <w:r w:rsidRPr="003B2883">
        <w:tab/>
        <w:t xml:space="preserve">Enumeration: </w:t>
      </w:r>
      <w:r>
        <w:t>RangingSlResult</w:t>
      </w:r>
      <w:bookmarkEnd w:id="4774"/>
      <w:bookmarkEnd w:id="4775"/>
      <w:bookmarkEnd w:id="4776"/>
      <w:bookmarkEnd w:id="4777"/>
      <w:bookmarkEnd w:id="4778"/>
      <w:bookmarkEnd w:id="4779"/>
      <w:bookmarkEnd w:id="4780"/>
      <w:bookmarkEnd w:id="4781"/>
      <w:bookmarkEnd w:id="4782"/>
      <w:bookmarkEnd w:id="4783"/>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784" w:name="_Toc145956125"/>
      <w:bookmarkStart w:id="4785" w:name="_Toc153887565"/>
      <w:bookmarkStart w:id="4786" w:name="_Toc161905454"/>
      <w:bookmarkStart w:id="4787" w:name="_Toc170210057"/>
      <w:bookmarkStart w:id="4788" w:name="_Toc177550852"/>
      <w:bookmarkStart w:id="4789" w:name="_Toc183624942"/>
      <w:bookmarkStart w:id="4790" w:name="_Toc186726934"/>
      <w:bookmarkStart w:id="4791" w:name="_Toc200620859"/>
      <w:bookmarkStart w:id="4792" w:name="_Toc207788053"/>
      <w:bookmarkStart w:id="4793" w:name="_Toc215062337"/>
      <w:r>
        <w:t>6.1.6.3.</w:t>
      </w:r>
      <w:r w:rsidR="00D773A8">
        <w:t>28</w:t>
      </w:r>
      <w:r w:rsidRPr="00BC662F">
        <w:tab/>
        <w:t xml:space="preserve">Enumeration: </w:t>
      </w:r>
      <w:r>
        <w:t>RelatedU</w:t>
      </w:r>
      <w:r w:rsidR="001B1456">
        <w:t>e</w:t>
      </w:r>
      <w:r w:rsidRPr="003B2883">
        <w:t>Type</w:t>
      </w:r>
      <w:bookmarkEnd w:id="4784"/>
      <w:bookmarkEnd w:id="4785"/>
      <w:bookmarkEnd w:id="4786"/>
      <w:bookmarkEnd w:id="4787"/>
      <w:bookmarkEnd w:id="4788"/>
      <w:bookmarkEnd w:id="4789"/>
      <w:bookmarkEnd w:id="4790"/>
      <w:bookmarkEnd w:id="4791"/>
      <w:bookmarkEnd w:id="4792"/>
      <w:bookmarkEnd w:id="4793"/>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794" w:name="_Toc153887566"/>
      <w:bookmarkStart w:id="4795" w:name="_Toc161905455"/>
      <w:bookmarkStart w:id="4796" w:name="_Toc170210058"/>
      <w:bookmarkStart w:id="4797" w:name="_Toc177550853"/>
      <w:bookmarkStart w:id="4798" w:name="_Toc183624943"/>
      <w:bookmarkStart w:id="4799" w:name="_Toc186726935"/>
      <w:bookmarkStart w:id="4800" w:name="_Toc200620860"/>
      <w:bookmarkStart w:id="4801" w:name="_Toc207788054"/>
      <w:bookmarkStart w:id="4802" w:name="_Toc215062338"/>
      <w:r>
        <w:t>6.1.6.3.29</w:t>
      </w:r>
      <w:r>
        <w:tab/>
        <w:t xml:space="preserve">Enumeration: </w:t>
      </w:r>
      <w:r>
        <w:rPr>
          <w:lang w:eastAsia="zh-CN"/>
        </w:rPr>
        <w:t>LcsUpConnectionInd</w:t>
      </w:r>
      <w:bookmarkEnd w:id="4794"/>
      <w:bookmarkEnd w:id="4795"/>
      <w:bookmarkEnd w:id="4796"/>
      <w:bookmarkEnd w:id="4797"/>
      <w:bookmarkEnd w:id="4798"/>
      <w:bookmarkEnd w:id="4799"/>
      <w:bookmarkEnd w:id="4800"/>
      <w:bookmarkEnd w:id="4801"/>
      <w:bookmarkEnd w:id="4802"/>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803" w:name="_Toc153887567"/>
      <w:bookmarkStart w:id="4804" w:name="_Toc161905456"/>
      <w:bookmarkStart w:id="4805" w:name="_Toc170210059"/>
      <w:bookmarkStart w:id="4806" w:name="_Toc177550854"/>
      <w:bookmarkStart w:id="4807" w:name="_Toc183624944"/>
      <w:bookmarkStart w:id="4808" w:name="_Toc186726936"/>
      <w:bookmarkStart w:id="4809" w:name="_Toc200620861"/>
      <w:bookmarkStart w:id="4810" w:name="_Toc207788055"/>
      <w:bookmarkStart w:id="4811" w:name="_Toc215062339"/>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803"/>
      <w:bookmarkEnd w:id="4804"/>
      <w:bookmarkEnd w:id="4805"/>
      <w:bookmarkEnd w:id="4806"/>
      <w:bookmarkEnd w:id="4807"/>
      <w:bookmarkEnd w:id="4808"/>
      <w:bookmarkEnd w:id="4809"/>
      <w:bookmarkEnd w:id="4810"/>
      <w:bookmarkEnd w:id="4811"/>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4812" w:name="_Toc177550855"/>
      <w:bookmarkStart w:id="4813" w:name="_Toc183624945"/>
      <w:bookmarkStart w:id="4814" w:name="_Toc186726937"/>
      <w:bookmarkStart w:id="4815" w:name="_Toc200620862"/>
      <w:bookmarkStart w:id="4816" w:name="_Toc207788056"/>
      <w:bookmarkStart w:id="4817" w:name="_Toc215062340"/>
      <w:r>
        <w:t>6.1.6.3.31</w:t>
      </w:r>
      <w:r w:rsidRPr="00BC662F">
        <w:tab/>
        <w:t xml:space="preserve">Enumeration: </w:t>
      </w:r>
      <w:r>
        <w:t>SlPositioningCapability</w:t>
      </w:r>
      <w:bookmarkEnd w:id="4812"/>
      <w:bookmarkEnd w:id="4813"/>
      <w:bookmarkEnd w:id="4814"/>
      <w:bookmarkEnd w:id="4815"/>
      <w:bookmarkEnd w:id="4816"/>
      <w:bookmarkEnd w:id="4817"/>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818" w:name="_Toc200620863"/>
      <w:bookmarkStart w:id="4819" w:name="_Toc207788057"/>
      <w:bookmarkStart w:id="4820" w:name="_Toc215062341"/>
      <w:r>
        <w:t>6.1.6.3.</w:t>
      </w:r>
      <w:r w:rsidR="00361B56">
        <w:t>32</w:t>
      </w:r>
      <w:r w:rsidRPr="00BC662F">
        <w:tab/>
        <w:t xml:space="preserve">Enumeration: </w:t>
      </w:r>
      <w:r>
        <w:t>UnitsLinearV</w:t>
      </w:r>
      <w:r w:rsidRPr="00093A1E">
        <w:t>elocity</w:t>
      </w:r>
      <w:bookmarkEnd w:id="4818"/>
      <w:bookmarkEnd w:id="4819"/>
      <w:bookmarkEnd w:id="4820"/>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821" w:name="_Toc200620864"/>
      <w:bookmarkStart w:id="4822" w:name="_Toc207788058"/>
      <w:bookmarkStart w:id="4823" w:name="_Toc215062342"/>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821"/>
      <w:bookmarkEnd w:id="4822"/>
      <w:bookmarkEnd w:id="4823"/>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824" w:name="_Toc25073996"/>
      <w:bookmarkStart w:id="4825" w:name="_Toc27584636"/>
      <w:bookmarkStart w:id="4826" w:name="_Toc34147977"/>
      <w:bookmarkStart w:id="4827" w:name="_Toc36463361"/>
      <w:bookmarkStart w:id="4828" w:name="_Toc43215201"/>
      <w:bookmarkStart w:id="4829" w:name="_Toc45032449"/>
      <w:bookmarkStart w:id="4830" w:name="_Toc49849938"/>
      <w:bookmarkStart w:id="4831" w:name="_Toc51873452"/>
      <w:bookmarkStart w:id="4832" w:name="_Toc56517580"/>
      <w:bookmarkStart w:id="4833" w:name="_Toc58594481"/>
      <w:bookmarkStart w:id="4834" w:name="_Toc67685991"/>
      <w:bookmarkStart w:id="4835" w:name="_Toc74993818"/>
      <w:bookmarkStart w:id="4836" w:name="_Toc82716408"/>
      <w:bookmarkStart w:id="4837" w:name="_Toc88818695"/>
      <w:bookmarkStart w:id="4838" w:name="_Toc90650617"/>
      <w:bookmarkStart w:id="4839" w:name="_Toc98506287"/>
      <w:bookmarkStart w:id="4840" w:name="_Toc106639572"/>
      <w:bookmarkStart w:id="4841" w:name="_Toc114779082"/>
      <w:bookmarkStart w:id="4842" w:name="_Toc122096999"/>
      <w:bookmarkStart w:id="4843" w:name="_Toc130844220"/>
      <w:bookmarkStart w:id="4844" w:name="_Toc138411928"/>
      <w:bookmarkStart w:id="4845" w:name="_Toc145956126"/>
      <w:bookmarkStart w:id="4846" w:name="_Toc153887568"/>
      <w:bookmarkStart w:id="4847" w:name="_Toc161905457"/>
      <w:bookmarkStart w:id="4848" w:name="_Toc170210060"/>
      <w:bookmarkStart w:id="4849" w:name="_Toc177550856"/>
      <w:bookmarkStart w:id="4850" w:name="_Toc183624946"/>
      <w:bookmarkStart w:id="4851" w:name="_Toc186726938"/>
      <w:bookmarkStart w:id="4852" w:name="_Toc200620865"/>
      <w:bookmarkStart w:id="4853" w:name="_Toc207788059"/>
      <w:bookmarkStart w:id="4854" w:name="_Toc215062343"/>
      <w:bookmarkStart w:id="4855" w:name="_Toc25073998"/>
      <w:bookmarkStart w:id="4856" w:name="_Toc27584638"/>
      <w:bookmarkStart w:id="4857" w:name="_Toc20150437"/>
      <w:bookmarkStart w:id="4858" w:name="_Toc25168685"/>
      <w:bookmarkStart w:id="4859" w:name="_Toc27593104"/>
      <w:r>
        <w:t>6.1.6.4</w:t>
      </w:r>
      <w:r>
        <w:tab/>
        <w:t>Binary data</w:t>
      </w:r>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p>
    <w:p w14:paraId="3CC82FFE" w14:textId="77777777" w:rsidR="00EB7848" w:rsidRDefault="00EB7848" w:rsidP="00B32564">
      <w:pPr>
        <w:pStyle w:val="Heading5"/>
        <w:rPr>
          <w:lang w:val="en-US"/>
        </w:rPr>
      </w:pPr>
      <w:bookmarkStart w:id="4860" w:name="_Toc25073997"/>
      <w:bookmarkStart w:id="4861" w:name="_Toc27584637"/>
      <w:bookmarkStart w:id="4862" w:name="_Toc34147978"/>
      <w:bookmarkStart w:id="4863" w:name="_Toc36463362"/>
      <w:bookmarkStart w:id="4864" w:name="_Toc43215202"/>
      <w:bookmarkStart w:id="4865" w:name="_Toc45032450"/>
      <w:bookmarkStart w:id="4866" w:name="_Toc49849939"/>
      <w:bookmarkStart w:id="4867" w:name="_Toc51873453"/>
      <w:bookmarkStart w:id="4868" w:name="_Toc56517581"/>
      <w:bookmarkStart w:id="4869" w:name="_Toc58594482"/>
      <w:bookmarkStart w:id="4870" w:name="_Toc67685992"/>
      <w:bookmarkStart w:id="4871" w:name="_Toc74993819"/>
      <w:bookmarkStart w:id="4872" w:name="_Toc82716409"/>
      <w:bookmarkStart w:id="4873" w:name="_Toc88818696"/>
      <w:bookmarkStart w:id="4874" w:name="_Toc90650618"/>
      <w:bookmarkStart w:id="4875" w:name="_Toc98506288"/>
      <w:bookmarkStart w:id="4876" w:name="_Toc106639573"/>
      <w:bookmarkStart w:id="4877" w:name="_Toc114779083"/>
      <w:bookmarkStart w:id="4878" w:name="_Toc122097000"/>
      <w:bookmarkStart w:id="4879" w:name="_Toc130844221"/>
      <w:bookmarkStart w:id="4880" w:name="_Toc138411929"/>
      <w:bookmarkStart w:id="4881" w:name="_Toc145956127"/>
      <w:bookmarkStart w:id="4882" w:name="_Toc153887569"/>
      <w:bookmarkStart w:id="4883" w:name="_Toc161905458"/>
      <w:bookmarkStart w:id="4884" w:name="_Toc170210061"/>
      <w:bookmarkStart w:id="4885" w:name="_Toc177550857"/>
      <w:bookmarkStart w:id="4886" w:name="_Toc183624947"/>
      <w:bookmarkStart w:id="4887" w:name="_Toc186726939"/>
      <w:bookmarkStart w:id="4888" w:name="_Toc200620866"/>
      <w:bookmarkStart w:id="4889" w:name="_Toc207788060"/>
      <w:bookmarkStart w:id="4890" w:name="_Toc215062344"/>
      <w:r>
        <w:rPr>
          <w:lang w:val="en-US"/>
        </w:rPr>
        <w:t>6.1.6.4.1</w:t>
      </w:r>
      <w:r>
        <w:rPr>
          <w:lang w:val="en-US"/>
        </w:rPr>
        <w:tab/>
        <w:t>Introduction</w:t>
      </w:r>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891" w:name="_Toc34147979"/>
      <w:bookmarkStart w:id="4892" w:name="_Toc36463363"/>
      <w:bookmarkStart w:id="4893" w:name="_Toc43215203"/>
      <w:bookmarkStart w:id="4894" w:name="_Toc45032451"/>
      <w:bookmarkStart w:id="4895" w:name="_Toc49849940"/>
      <w:bookmarkStart w:id="4896" w:name="_Toc51873454"/>
      <w:bookmarkStart w:id="4897" w:name="_Toc56517582"/>
      <w:bookmarkStart w:id="4898" w:name="_Toc58594483"/>
      <w:bookmarkStart w:id="4899" w:name="_Toc67685993"/>
      <w:bookmarkStart w:id="4900" w:name="_Toc74993820"/>
      <w:bookmarkStart w:id="4901" w:name="_Toc82716410"/>
      <w:bookmarkStart w:id="4902" w:name="_Toc88818697"/>
      <w:bookmarkStart w:id="4903" w:name="_Toc90650619"/>
      <w:bookmarkStart w:id="4904" w:name="_Toc98506289"/>
      <w:bookmarkStart w:id="4905" w:name="_Toc106639574"/>
      <w:bookmarkStart w:id="4906" w:name="_Toc114779084"/>
      <w:bookmarkStart w:id="4907" w:name="_Toc122097001"/>
      <w:bookmarkStart w:id="4908" w:name="_Toc130844222"/>
      <w:bookmarkStart w:id="4909" w:name="_Toc138411930"/>
      <w:bookmarkStart w:id="4910" w:name="_Toc145956128"/>
      <w:bookmarkStart w:id="4911" w:name="_Toc153887570"/>
      <w:bookmarkStart w:id="4912" w:name="_Toc161905459"/>
      <w:bookmarkStart w:id="4913" w:name="_Toc170210062"/>
      <w:bookmarkStart w:id="4914" w:name="_Toc177550858"/>
      <w:bookmarkStart w:id="4915" w:name="_Toc183624948"/>
      <w:bookmarkStart w:id="4916" w:name="_Toc186726940"/>
      <w:bookmarkStart w:id="4917" w:name="_Toc200620867"/>
      <w:bookmarkStart w:id="4918" w:name="_Toc207788061"/>
      <w:bookmarkStart w:id="4919" w:name="_Toc215062345"/>
      <w:r>
        <w:rPr>
          <w:lang w:val="en-US"/>
        </w:rPr>
        <w:t>6.1.6.4.2</w:t>
      </w:r>
      <w:r>
        <w:rPr>
          <w:lang w:val="en-US"/>
        </w:rPr>
        <w:tab/>
        <w:t>LPP Message</w:t>
      </w:r>
      <w:bookmarkEnd w:id="4855"/>
      <w:bookmarkEnd w:id="4856"/>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920" w:name="_Toc34147980"/>
      <w:bookmarkStart w:id="4921" w:name="_Toc36463364"/>
      <w:bookmarkStart w:id="4922" w:name="_Toc43215204"/>
      <w:bookmarkStart w:id="4923" w:name="_Toc45032452"/>
      <w:bookmarkStart w:id="4924" w:name="_Toc49849941"/>
      <w:bookmarkStart w:id="4925" w:name="_Toc51873455"/>
      <w:bookmarkStart w:id="4926" w:name="_Toc56517583"/>
      <w:bookmarkStart w:id="4927" w:name="_Toc58594484"/>
      <w:bookmarkStart w:id="4928" w:name="_Toc67685994"/>
      <w:bookmarkStart w:id="4929" w:name="_Toc74993821"/>
      <w:bookmarkStart w:id="4930" w:name="_Toc82716411"/>
      <w:bookmarkStart w:id="4931" w:name="_Toc88818698"/>
      <w:bookmarkStart w:id="4932" w:name="_Toc90650620"/>
      <w:bookmarkStart w:id="4933" w:name="_Toc98506290"/>
      <w:bookmarkStart w:id="4934" w:name="_Toc106639575"/>
      <w:bookmarkStart w:id="4935" w:name="_Toc114779085"/>
      <w:bookmarkStart w:id="4936" w:name="_Toc122097002"/>
      <w:bookmarkStart w:id="4937" w:name="_Toc130844223"/>
      <w:bookmarkStart w:id="4938" w:name="_Toc138411931"/>
      <w:bookmarkStart w:id="4939" w:name="_Toc145956129"/>
      <w:bookmarkStart w:id="4940" w:name="_Toc153887571"/>
      <w:bookmarkStart w:id="4941" w:name="_Toc161905460"/>
      <w:bookmarkStart w:id="4942" w:name="_Toc170210063"/>
      <w:bookmarkStart w:id="4943" w:name="_Toc177550859"/>
      <w:bookmarkStart w:id="4944" w:name="_Toc183624949"/>
      <w:bookmarkStart w:id="4945" w:name="_Toc186726941"/>
      <w:bookmarkStart w:id="4946" w:name="_Toc200620868"/>
      <w:bookmarkStart w:id="4947" w:name="_Toc207788062"/>
      <w:bookmarkStart w:id="4948" w:name="_Toc215062346"/>
      <w:r>
        <w:lastRenderedPageBreak/>
        <w:t>6.1.7</w:t>
      </w:r>
      <w:r>
        <w:tab/>
        <w:t>Error Handling</w:t>
      </w:r>
      <w:bookmarkEnd w:id="4857"/>
      <w:bookmarkEnd w:id="4858"/>
      <w:bookmarkEnd w:id="485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p>
    <w:p w14:paraId="34939AA2" w14:textId="77777777" w:rsidR="00EB7848" w:rsidRDefault="00EB7848" w:rsidP="00B32564">
      <w:pPr>
        <w:pStyle w:val="Heading4"/>
      </w:pPr>
      <w:bookmarkStart w:id="4949" w:name="_Toc20150438"/>
      <w:bookmarkStart w:id="4950" w:name="_Toc25168686"/>
      <w:bookmarkStart w:id="4951" w:name="_Toc27593105"/>
      <w:bookmarkStart w:id="4952" w:name="_Toc34147981"/>
      <w:bookmarkStart w:id="4953" w:name="_Toc36463365"/>
      <w:bookmarkStart w:id="4954" w:name="_Toc43215205"/>
      <w:bookmarkStart w:id="4955" w:name="_Toc45032453"/>
      <w:bookmarkStart w:id="4956" w:name="_Toc49849942"/>
      <w:bookmarkStart w:id="4957" w:name="_Toc51873456"/>
      <w:bookmarkStart w:id="4958" w:name="_Toc56517584"/>
      <w:bookmarkStart w:id="4959" w:name="_Toc58594485"/>
      <w:bookmarkStart w:id="4960" w:name="_Toc67685995"/>
      <w:bookmarkStart w:id="4961" w:name="_Toc74993822"/>
      <w:bookmarkStart w:id="4962" w:name="_Toc82716412"/>
      <w:bookmarkStart w:id="4963" w:name="_Toc88818699"/>
      <w:bookmarkStart w:id="4964" w:name="_Toc90650621"/>
      <w:bookmarkStart w:id="4965" w:name="_Toc98506291"/>
      <w:bookmarkStart w:id="4966" w:name="_Toc106639576"/>
      <w:bookmarkStart w:id="4967" w:name="_Toc114779086"/>
      <w:bookmarkStart w:id="4968" w:name="_Toc122097003"/>
      <w:bookmarkStart w:id="4969" w:name="_Toc130844224"/>
      <w:bookmarkStart w:id="4970" w:name="_Toc138411932"/>
      <w:bookmarkStart w:id="4971" w:name="_Toc145956130"/>
      <w:bookmarkStart w:id="4972" w:name="_Toc153887572"/>
      <w:bookmarkStart w:id="4973" w:name="_Toc161905461"/>
      <w:bookmarkStart w:id="4974" w:name="_Toc170210064"/>
      <w:bookmarkStart w:id="4975" w:name="_Toc177550860"/>
      <w:bookmarkStart w:id="4976" w:name="_Toc183624950"/>
      <w:bookmarkStart w:id="4977" w:name="_Toc186726942"/>
      <w:bookmarkStart w:id="4978" w:name="_Toc200620869"/>
      <w:bookmarkStart w:id="4979" w:name="_Toc207788063"/>
      <w:bookmarkStart w:id="4980" w:name="_Toc215062347"/>
      <w:r>
        <w:t>6.1.7.1</w:t>
      </w:r>
      <w:r>
        <w:tab/>
        <w:t>General</w:t>
      </w:r>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981" w:name="_Toc20150439"/>
      <w:bookmarkStart w:id="4982" w:name="_Toc25168687"/>
      <w:bookmarkStart w:id="4983" w:name="_Toc27593106"/>
      <w:bookmarkStart w:id="4984" w:name="_Toc34147982"/>
      <w:bookmarkStart w:id="4985" w:name="_Toc36463366"/>
      <w:bookmarkStart w:id="4986" w:name="_Toc43215206"/>
      <w:bookmarkStart w:id="4987" w:name="_Toc45032454"/>
      <w:bookmarkStart w:id="4988" w:name="_Toc49849943"/>
      <w:bookmarkStart w:id="4989" w:name="_Toc51873457"/>
      <w:bookmarkStart w:id="4990" w:name="_Toc56517585"/>
      <w:bookmarkStart w:id="4991" w:name="_Toc58594486"/>
      <w:bookmarkStart w:id="4992" w:name="_Toc67685996"/>
      <w:bookmarkStart w:id="4993" w:name="_Toc74993823"/>
      <w:bookmarkStart w:id="4994" w:name="_Toc82716413"/>
      <w:bookmarkStart w:id="4995" w:name="_Toc88818700"/>
      <w:bookmarkStart w:id="4996" w:name="_Toc90650622"/>
      <w:bookmarkStart w:id="4997" w:name="_Toc98506292"/>
      <w:bookmarkStart w:id="4998" w:name="_Toc106639577"/>
      <w:bookmarkStart w:id="4999" w:name="_Toc114779087"/>
      <w:bookmarkStart w:id="5000" w:name="_Toc122097004"/>
      <w:bookmarkStart w:id="5001" w:name="_Toc130844225"/>
      <w:bookmarkStart w:id="5002" w:name="_Toc138411933"/>
      <w:bookmarkStart w:id="5003" w:name="_Toc145956131"/>
      <w:bookmarkStart w:id="5004" w:name="_Toc153887573"/>
      <w:bookmarkStart w:id="5005" w:name="_Toc161905462"/>
      <w:bookmarkStart w:id="5006" w:name="_Toc170210065"/>
      <w:bookmarkStart w:id="5007" w:name="_Toc177550861"/>
      <w:bookmarkStart w:id="5008" w:name="_Toc183624951"/>
      <w:bookmarkStart w:id="5009" w:name="_Toc186726943"/>
      <w:bookmarkStart w:id="5010" w:name="_Toc200620870"/>
      <w:bookmarkStart w:id="5011" w:name="_Toc207788064"/>
      <w:bookmarkStart w:id="5012" w:name="_Toc215062348"/>
      <w:r>
        <w:t>6.1.7.2</w:t>
      </w:r>
      <w:r>
        <w:tab/>
        <w:t>Protocol Errors</w:t>
      </w:r>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5013" w:name="_Toc20150440"/>
      <w:bookmarkStart w:id="5014" w:name="_Toc25168688"/>
      <w:bookmarkStart w:id="5015" w:name="_Toc27593107"/>
      <w:bookmarkStart w:id="5016" w:name="_Toc34147983"/>
      <w:bookmarkStart w:id="5017" w:name="_Toc36463367"/>
      <w:bookmarkStart w:id="5018" w:name="_Toc43215207"/>
      <w:bookmarkStart w:id="5019" w:name="_Toc45032455"/>
      <w:bookmarkStart w:id="5020" w:name="_Toc49849944"/>
      <w:bookmarkStart w:id="5021" w:name="_Toc51873458"/>
      <w:bookmarkStart w:id="5022" w:name="_Toc56517586"/>
      <w:bookmarkStart w:id="5023" w:name="_Toc58594487"/>
      <w:bookmarkStart w:id="5024" w:name="_Toc67685997"/>
      <w:bookmarkStart w:id="5025" w:name="_Toc74993824"/>
      <w:bookmarkStart w:id="5026" w:name="_Toc82716414"/>
      <w:bookmarkStart w:id="5027" w:name="_Toc88818701"/>
      <w:bookmarkStart w:id="5028" w:name="_Toc90650623"/>
      <w:bookmarkStart w:id="5029" w:name="_Toc98506293"/>
      <w:bookmarkStart w:id="5030" w:name="_Toc106639578"/>
      <w:bookmarkStart w:id="5031" w:name="_Toc114779088"/>
      <w:bookmarkStart w:id="5032" w:name="_Toc122097005"/>
      <w:bookmarkStart w:id="5033" w:name="_Toc130844226"/>
      <w:bookmarkStart w:id="5034" w:name="_Toc138411934"/>
      <w:bookmarkStart w:id="5035" w:name="_Toc145956132"/>
      <w:bookmarkStart w:id="5036" w:name="_Toc153887574"/>
      <w:bookmarkStart w:id="5037" w:name="_Toc161905463"/>
      <w:bookmarkStart w:id="5038" w:name="_Toc170210066"/>
      <w:bookmarkStart w:id="5039" w:name="_Toc177550862"/>
      <w:bookmarkStart w:id="5040" w:name="_Toc183624952"/>
      <w:bookmarkStart w:id="5041" w:name="_Toc186726944"/>
      <w:bookmarkStart w:id="5042" w:name="_Toc200620871"/>
      <w:bookmarkStart w:id="5043" w:name="_Toc207788065"/>
      <w:bookmarkStart w:id="5044" w:name="_Toc215062349"/>
      <w:r>
        <w:t>6.1.7.3</w:t>
      </w:r>
      <w:r>
        <w:tab/>
        <w:t>Application Errors</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5045" w:name="_Toc20150441"/>
      <w:bookmarkStart w:id="5046" w:name="_Toc25168689"/>
      <w:bookmarkStart w:id="5047" w:name="_Toc27593108"/>
      <w:bookmarkStart w:id="5048" w:name="_Toc34147984"/>
      <w:bookmarkStart w:id="5049" w:name="_Toc36463368"/>
      <w:bookmarkStart w:id="5050" w:name="_Toc43215208"/>
      <w:bookmarkStart w:id="5051" w:name="_Toc45032456"/>
      <w:bookmarkStart w:id="5052" w:name="_Toc49849945"/>
      <w:bookmarkStart w:id="5053" w:name="_Toc51873459"/>
      <w:bookmarkStart w:id="5054" w:name="_Toc56517587"/>
      <w:bookmarkStart w:id="5055" w:name="_Toc58594488"/>
      <w:bookmarkStart w:id="5056" w:name="_Toc67685998"/>
      <w:bookmarkStart w:id="5057" w:name="_Toc74993825"/>
      <w:bookmarkStart w:id="5058" w:name="_Toc82716415"/>
      <w:bookmarkStart w:id="5059" w:name="_Toc88818702"/>
      <w:bookmarkStart w:id="5060" w:name="_Toc90650624"/>
      <w:bookmarkStart w:id="5061" w:name="_Toc98506294"/>
      <w:bookmarkStart w:id="5062" w:name="_Toc106639579"/>
      <w:bookmarkStart w:id="5063" w:name="_Toc114779089"/>
      <w:bookmarkStart w:id="5064" w:name="_Toc122097006"/>
      <w:bookmarkStart w:id="5065" w:name="_Toc130844227"/>
      <w:bookmarkStart w:id="5066" w:name="_Toc138411935"/>
      <w:bookmarkStart w:id="5067" w:name="_Toc145956133"/>
      <w:bookmarkStart w:id="5068" w:name="_Toc153887575"/>
      <w:bookmarkStart w:id="5069" w:name="_Toc161905464"/>
      <w:bookmarkStart w:id="5070" w:name="_Toc170210067"/>
      <w:bookmarkStart w:id="5071" w:name="_Toc177550863"/>
      <w:bookmarkStart w:id="5072" w:name="_Toc183624953"/>
      <w:bookmarkStart w:id="5073" w:name="_Toc186726945"/>
      <w:bookmarkStart w:id="5074" w:name="_Toc200620872"/>
      <w:bookmarkStart w:id="5075" w:name="_Toc207788066"/>
      <w:bookmarkStart w:id="5076" w:name="_Toc215062350"/>
      <w:r>
        <w:rPr>
          <w:lang w:val="en-US"/>
        </w:rPr>
        <w:t>6.1.8</w:t>
      </w:r>
      <w:r>
        <w:rPr>
          <w:lang w:val="en-US"/>
        </w:rPr>
        <w:tab/>
        <w:t>Security</w:t>
      </w:r>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5077" w:name="_Toc11342351"/>
      <w:bookmarkStart w:id="5078" w:name="_Toc36460757"/>
      <w:bookmarkStart w:id="5079" w:name="_Toc45029965"/>
      <w:bookmarkStart w:id="5080" w:name="_Toc57026388"/>
      <w:bookmarkStart w:id="5081" w:name="_Toc67685999"/>
      <w:bookmarkStart w:id="5082" w:name="_Toc74993826"/>
      <w:bookmarkStart w:id="5083" w:name="_Toc82716416"/>
      <w:bookmarkStart w:id="5084" w:name="_Toc88818703"/>
      <w:bookmarkStart w:id="5085" w:name="_Toc90650625"/>
      <w:bookmarkStart w:id="5086" w:name="_Toc98506295"/>
      <w:bookmarkStart w:id="5087" w:name="_Toc106639580"/>
      <w:bookmarkStart w:id="5088" w:name="_Toc114779090"/>
      <w:bookmarkStart w:id="5089" w:name="_Toc122097007"/>
      <w:bookmarkStart w:id="5090" w:name="_Toc130844228"/>
      <w:bookmarkStart w:id="5091" w:name="_Toc138411936"/>
      <w:bookmarkStart w:id="5092" w:name="_Toc145956134"/>
      <w:bookmarkStart w:id="5093" w:name="_Toc153887576"/>
      <w:bookmarkStart w:id="5094" w:name="_Toc161905465"/>
      <w:bookmarkStart w:id="5095" w:name="_Toc170210068"/>
      <w:bookmarkStart w:id="5096" w:name="_Toc177550864"/>
      <w:bookmarkStart w:id="5097" w:name="_Toc183624954"/>
      <w:bookmarkStart w:id="5098" w:name="_Toc186726946"/>
      <w:bookmarkStart w:id="5099" w:name="_Toc200620873"/>
      <w:bookmarkStart w:id="5100" w:name="_Toc207788067"/>
      <w:bookmarkStart w:id="5101" w:name="_Toc215062351"/>
      <w:r w:rsidRPr="00AA440E">
        <w:rPr>
          <w:lang w:eastAsia="zh-CN"/>
        </w:rPr>
        <w:t>6.1.</w:t>
      </w:r>
      <w:r>
        <w:rPr>
          <w:lang w:eastAsia="zh-CN"/>
        </w:rPr>
        <w:t>9</w:t>
      </w:r>
      <w:r w:rsidRPr="00AA440E">
        <w:rPr>
          <w:lang w:eastAsia="zh-CN"/>
        </w:rPr>
        <w:tab/>
        <w:t>Feature Negotiation</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04E78DB"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77777777"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 </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5102" w:name="_Toc25074008"/>
      <w:bookmarkStart w:id="5103" w:name="_Toc34063200"/>
      <w:bookmarkStart w:id="5104" w:name="_Toc43120185"/>
      <w:bookmarkStart w:id="5105" w:name="_Toc49768242"/>
      <w:bookmarkStart w:id="5106" w:name="_Toc51867092"/>
      <w:bookmarkStart w:id="5107" w:name="_Toc67686000"/>
      <w:bookmarkStart w:id="5108" w:name="_Toc74993827"/>
      <w:bookmarkStart w:id="5109" w:name="_Toc82716417"/>
      <w:bookmarkStart w:id="5110" w:name="_Toc88818704"/>
      <w:bookmarkStart w:id="5111" w:name="_Toc90650626"/>
      <w:bookmarkStart w:id="5112" w:name="_Toc98506296"/>
      <w:bookmarkStart w:id="5113" w:name="_Toc106639581"/>
      <w:bookmarkStart w:id="5114" w:name="_Toc114779091"/>
      <w:bookmarkStart w:id="5115" w:name="_Toc122097008"/>
      <w:bookmarkStart w:id="5116" w:name="_Toc130844229"/>
      <w:bookmarkStart w:id="5117" w:name="_Toc138411937"/>
      <w:bookmarkStart w:id="5118" w:name="_Toc145956135"/>
      <w:bookmarkStart w:id="5119" w:name="_Toc153887577"/>
      <w:bookmarkStart w:id="5120" w:name="_Toc161905466"/>
      <w:bookmarkStart w:id="5121" w:name="_Toc170210069"/>
      <w:bookmarkStart w:id="5122" w:name="_Toc177550865"/>
      <w:bookmarkStart w:id="5123" w:name="_Toc183624955"/>
      <w:bookmarkStart w:id="5124" w:name="_Toc186726947"/>
      <w:bookmarkStart w:id="5125" w:name="_Toc200620874"/>
      <w:bookmarkStart w:id="5126" w:name="_Toc207788068"/>
      <w:bookmarkStart w:id="5127" w:name="_Toc215062352"/>
      <w:r>
        <w:rPr>
          <w:lang w:val="en-US"/>
        </w:rPr>
        <w:t>6.1.</w:t>
      </w:r>
      <w:r w:rsidR="00457BD2">
        <w:rPr>
          <w:lang w:val="en-US"/>
        </w:rPr>
        <w:t>10</w:t>
      </w:r>
      <w:r>
        <w:rPr>
          <w:lang w:val="en-US"/>
        </w:rPr>
        <w:tab/>
      </w:r>
      <w:bookmarkEnd w:id="5102"/>
      <w:bookmarkEnd w:id="5103"/>
      <w:bookmarkEnd w:id="5104"/>
      <w:bookmarkEnd w:id="5105"/>
      <w:bookmarkEnd w:id="5106"/>
      <w:r>
        <w:rPr>
          <w:lang w:val="en-US"/>
        </w:rPr>
        <w:t>HTTP redirection</w:t>
      </w:r>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5128" w:name="_Toc25168690"/>
      <w:bookmarkStart w:id="5129" w:name="_Toc27593109"/>
      <w:bookmarkStart w:id="5130" w:name="_Toc34147985"/>
      <w:bookmarkStart w:id="5131" w:name="_Toc36463369"/>
      <w:bookmarkStart w:id="5132" w:name="_Toc43215209"/>
      <w:bookmarkStart w:id="5133" w:name="_Toc45032457"/>
      <w:bookmarkStart w:id="5134" w:name="_Toc49849946"/>
      <w:bookmarkStart w:id="5135" w:name="_Toc51873460"/>
      <w:bookmarkStart w:id="5136" w:name="_Toc56517588"/>
      <w:bookmarkStart w:id="5137" w:name="_Toc58594489"/>
      <w:bookmarkStart w:id="5138" w:name="_Toc67686001"/>
      <w:bookmarkStart w:id="5139" w:name="_Toc74993828"/>
      <w:bookmarkStart w:id="5140" w:name="_Toc82716418"/>
      <w:bookmarkStart w:id="5141" w:name="_Toc88818705"/>
      <w:bookmarkStart w:id="5142" w:name="_Toc90650627"/>
      <w:bookmarkStart w:id="5143" w:name="_Toc98506297"/>
      <w:bookmarkStart w:id="5144" w:name="_Toc106639582"/>
      <w:bookmarkStart w:id="5145" w:name="_Toc114779092"/>
      <w:bookmarkStart w:id="5146" w:name="_Toc122097009"/>
      <w:bookmarkStart w:id="5147" w:name="_Toc130844230"/>
      <w:bookmarkStart w:id="5148" w:name="_Toc138411938"/>
      <w:bookmarkStart w:id="5149" w:name="_Toc145956136"/>
      <w:bookmarkStart w:id="5150" w:name="_Toc153887578"/>
      <w:bookmarkStart w:id="5151" w:name="_Toc161905467"/>
      <w:bookmarkStart w:id="5152" w:name="_Toc170210070"/>
      <w:bookmarkStart w:id="5153" w:name="_Toc177550866"/>
      <w:bookmarkStart w:id="5154" w:name="_Toc183624956"/>
      <w:bookmarkStart w:id="5155" w:name="_Toc186726948"/>
      <w:bookmarkStart w:id="5156" w:name="_Toc200620875"/>
      <w:bookmarkStart w:id="5157" w:name="_Toc207788069"/>
      <w:bookmarkStart w:id="5158" w:name="_Toc215062353"/>
      <w:r>
        <w:rPr>
          <w:lang w:eastAsia="zh-CN"/>
        </w:rPr>
        <w:t>6.2</w:t>
      </w:r>
      <w:r>
        <w:tab/>
        <w:t>Nlmf_Broadcast Service API</w:t>
      </w:r>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6B444DB1" w14:textId="77777777" w:rsidR="00EB7848" w:rsidRDefault="00EB7848" w:rsidP="00B32564">
      <w:pPr>
        <w:pStyle w:val="Heading3"/>
      </w:pPr>
      <w:bookmarkStart w:id="5159" w:name="_Toc25168691"/>
      <w:bookmarkStart w:id="5160" w:name="_Toc27593110"/>
      <w:bookmarkStart w:id="5161" w:name="_Toc34147986"/>
      <w:bookmarkStart w:id="5162" w:name="_Toc36463370"/>
      <w:bookmarkStart w:id="5163" w:name="_Toc43215210"/>
      <w:bookmarkStart w:id="5164" w:name="_Toc45032458"/>
      <w:bookmarkStart w:id="5165" w:name="_Toc49849947"/>
      <w:bookmarkStart w:id="5166" w:name="_Toc51873461"/>
      <w:bookmarkStart w:id="5167" w:name="_Toc56517589"/>
      <w:bookmarkStart w:id="5168" w:name="_Toc58594490"/>
      <w:bookmarkStart w:id="5169" w:name="_Toc67686002"/>
      <w:bookmarkStart w:id="5170" w:name="_Toc74993829"/>
      <w:bookmarkStart w:id="5171" w:name="_Toc82716419"/>
      <w:bookmarkStart w:id="5172" w:name="_Toc88818706"/>
      <w:bookmarkStart w:id="5173" w:name="_Toc90650628"/>
      <w:bookmarkStart w:id="5174" w:name="_Toc98506298"/>
      <w:bookmarkStart w:id="5175" w:name="_Toc106639583"/>
      <w:bookmarkStart w:id="5176" w:name="_Toc114779093"/>
      <w:bookmarkStart w:id="5177" w:name="_Toc122097010"/>
      <w:bookmarkStart w:id="5178" w:name="_Toc130844231"/>
      <w:bookmarkStart w:id="5179" w:name="_Toc138411939"/>
      <w:bookmarkStart w:id="5180" w:name="_Toc145956137"/>
      <w:bookmarkStart w:id="5181" w:name="_Toc153887579"/>
      <w:bookmarkStart w:id="5182" w:name="_Toc161905468"/>
      <w:bookmarkStart w:id="5183" w:name="_Toc170210071"/>
      <w:bookmarkStart w:id="5184" w:name="_Toc177550867"/>
      <w:bookmarkStart w:id="5185" w:name="_Toc183624957"/>
      <w:bookmarkStart w:id="5186" w:name="_Toc186726949"/>
      <w:bookmarkStart w:id="5187" w:name="_Toc200620876"/>
      <w:bookmarkStart w:id="5188" w:name="_Toc207788070"/>
      <w:bookmarkStart w:id="5189" w:name="_Toc215062354"/>
      <w:r>
        <w:t>6.2.1</w:t>
      </w:r>
      <w:r>
        <w:tab/>
        <w:t>API URI</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5190" w:name="_Toc25168692"/>
      <w:bookmarkStart w:id="5191" w:name="_Toc27593111"/>
      <w:bookmarkStart w:id="5192" w:name="_Toc34147987"/>
      <w:bookmarkStart w:id="5193" w:name="_Toc36463371"/>
      <w:bookmarkStart w:id="5194" w:name="_Toc43215211"/>
      <w:bookmarkStart w:id="5195" w:name="_Toc45032459"/>
      <w:bookmarkStart w:id="5196" w:name="_Toc49849948"/>
      <w:bookmarkStart w:id="5197" w:name="_Toc51873462"/>
      <w:bookmarkStart w:id="5198" w:name="_Toc56517590"/>
      <w:bookmarkStart w:id="5199" w:name="_Toc58594491"/>
      <w:bookmarkStart w:id="5200" w:name="_Toc67686003"/>
      <w:bookmarkStart w:id="5201" w:name="_Toc74993830"/>
      <w:bookmarkStart w:id="5202" w:name="_Toc82716420"/>
      <w:bookmarkStart w:id="5203" w:name="_Toc88818707"/>
      <w:bookmarkStart w:id="5204" w:name="_Toc90650629"/>
      <w:bookmarkStart w:id="5205" w:name="_Toc98506299"/>
      <w:bookmarkStart w:id="5206" w:name="_Toc106639584"/>
      <w:bookmarkStart w:id="5207" w:name="_Toc114779094"/>
      <w:bookmarkStart w:id="5208" w:name="_Toc122097011"/>
      <w:bookmarkStart w:id="5209" w:name="_Toc130844232"/>
      <w:bookmarkStart w:id="5210" w:name="_Toc138411940"/>
      <w:bookmarkStart w:id="5211" w:name="_Toc145956138"/>
      <w:bookmarkStart w:id="5212" w:name="_Toc153887580"/>
      <w:bookmarkStart w:id="5213" w:name="_Toc161905469"/>
      <w:bookmarkStart w:id="5214" w:name="_Toc170210072"/>
      <w:bookmarkStart w:id="5215" w:name="_Toc177550868"/>
      <w:bookmarkStart w:id="5216" w:name="_Toc183624958"/>
      <w:bookmarkStart w:id="5217" w:name="_Toc186726950"/>
      <w:bookmarkStart w:id="5218" w:name="_Toc200620877"/>
      <w:bookmarkStart w:id="5219" w:name="_Toc207788071"/>
      <w:bookmarkStart w:id="5220" w:name="_Toc215062355"/>
      <w:r>
        <w:t>6.2.2</w:t>
      </w:r>
      <w:r>
        <w:tab/>
        <w:t>Usage of HTTP</w:t>
      </w:r>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p>
    <w:p w14:paraId="0C7C9707" w14:textId="77777777" w:rsidR="00EB7848" w:rsidRDefault="00EB7848" w:rsidP="00B32564">
      <w:pPr>
        <w:pStyle w:val="Heading4"/>
      </w:pPr>
      <w:bookmarkStart w:id="5221" w:name="_Toc25168693"/>
      <w:bookmarkStart w:id="5222" w:name="_Toc27593112"/>
      <w:bookmarkStart w:id="5223" w:name="_Toc34147988"/>
      <w:bookmarkStart w:id="5224" w:name="_Toc36463372"/>
      <w:bookmarkStart w:id="5225" w:name="_Toc43215212"/>
      <w:bookmarkStart w:id="5226" w:name="_Toc45032460"/>
      <w:bookmarkStart w:id="5227" w:name="_Toc49849949"/>
      <w:bookmarkStart w:id="5228" w:name="_Toc51873463"/>
      <w:bookmarkStart w:id="5229" w:name="_Toc56517591"/>
      <w:bookmarkStart w:id="5230" w:name="_Toc58594492"/>
      <w:bookmarkStart w:id="5231" w:name="_Toc67686004"/>
      <w:bookmarkStart w:id="5232" w:name="_Toc74993831"/>
      <w:bookmarkStart w:id="5233" w:name="_Toc82716421"/>
      <w:bookmarkStart w:id="5234" w:name="_Toc88818708"/>
      <w:bookmarkStart w:id="5235" w:name="_Toc90650630"/>
      <w:bookmarkStart w:id="5236" w:name="_Toc98506300"/>
      <w:bookmarkStart w:id="5237" w:name="_Toc106639585"/>
      <w:bookmarkStart w:id="5238" w:name="_Toc114779095"/>
      <w:bookmarkStart w:id="5239" w:name="_Toc122097012"/>
      <w:bookmarkStart w:id="5240" w:name="_Toc130844233"/>
      <w:bookmarkStart w:id="5241" w:name="_Toc138411941"/>
      <w:bookmarkStart w:id="5242" w:name="_Toc145956139"/>
      <w:bookmarkStart w:id="5243" w:name="_Toc153887581"/>
      <w:bookmarkStart w:id="5244" w:name="_Toc161905470"/>
      <w:bookmarkStart w:id="5245" w:name="_Toc170210073"/>
      <w:bookmarkStart w:id="5246" w:name="_Toc177550869"/>
      <w:bookmarkStart w:id="5247" w:name="_Toc183624959"/>
      <w:bookmarkStart w:id="5248" w:name="_Toc186726951"/>
      <w:bookmarkStart w:id="5249" w:name="_Toc200620878"/>
      <w:bookmarkStart w:id="5250" w:name="_Toc207788072"/>
      <w:bookmarkStart w:id="5251" w:name="_Toc215062356"/>
      <w:r>
        <w:t>6.2.2.1</w:t>
      </w:r>
      <w:r>
        <w:tab/>
        <w:t>General</w:t>
      </w:r>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252" w:name="_Toc25168694"/>
      <w:bookmarkStart w:id="5253" w:name="_Toc27593113"/>
      <w:bookmarkStart w:id="5254" w:name="_Toc34147989"/>
      <w:bookmarkStart w:id="5255" w:name="_Toc36463373"/>
      <w:bookmarkStart w:id="5256" w:name="_Toc43215213"/>
      <w:bookmarkStart w:id="5257" w:name="_Toc45032461"/>
      <w:bookmarkStart w:id="5258" w:name="_Toc49849950"/>
      <w:bookmarkStart w:id="5259" w:name="_Toc51873464"/>
      <w:bookmarkStart w:id="5260" w:name="_Toc56517592"/>
      <w:bookmarkStart w:id="5261" w:name="_Toc58594493"/>
      <w:bookmarkStart w:id="5262" w:name="_Toc67686005"/>
      <w:bookmarkStart w:id="5263" w:name="_Toc74993832"/>
      <w:bookmarkStart w:id="5264" w:name="_Toc82716422"/>
      <w:bookmarkStart w:id="5265" w:name="_Toc88818709"/>
      <w:bookmarkStart w:id="5266" w:name="_Toc90650631"/>
      <w:bookmarkStart w:id="5267" w:name="_Toc98506301"/>
      <w:bookmarkStart w:id="5268" w:name="_Toc106639586"/>
      <w:bookmarkStart w:id="5269" w:name="_Toc114779096"/>
      <w:bookmarkStart w:id="5270" w:name="_Toc122097013"/>
      <w:bookmarkStart w:id="5271" w:name="_Toc130844234"/>
      <w:bookmarkStart w:id="5272" w:name="_Toc138411942"/>
      <w:bookmarkStart w:id="5273" w:name="_Toc145956140"/>
      <w:bookmarkStart w:id="5274" w:name="_Toc153887582"/>
      <w:bookmarkStart w:id="5275" w:name="_Toc161905471"/>
      <w:bookmarkStart w:id="5276" w:name="_Toc170210074"/>
      <w:bookmarkStart w:id="5277" w:name="_Toc177550870"/>
      <w:bookmarkStart w:id="5278" w:name="_Toc183624960"/>
      <w:bookmarkStart w:id="5279" w:name="_Toc186726952"/>
      <w:bookmarkStart w:id="5280" w:name="_Toc200620879"/>
      <w:bookmarkStart w:id="5281" w:name="_Toc207788073"/>
      <w:bookmarkStart w:id="5282" w:name="_Toc215062357"/>
      <w:r>
        <w:t>6.2.2.2</w:t>
      </w:r>
      <w:r>
        <w:tab/>
        <w:t>HTTP Standard Headers</w:t>
      </w:r>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p>
    <w:p w14:paraId="08F33B42" w14:textId="77777777" w:rsidR="00EB7848" w:rsidRDefault="00EB7848" w:rsidP="00B32564">
      <w:pPr>
        <w:pStyle w:val="Heading5"/>
        <w:rPr>
          <w:lang w:eastAsia="zh-CN"/>
        </w:rPr>
      </w:pPr>
      <w:bookmarkStart w:id="5283" w:name="_Toc25168695"/>
      <w:bookmarkStart w:id="5284" w:name="_Toc27593114"/>
      <w:bookmarkStart w:id="5285" w:name="_Toc34147990"/>
      <w:bookmarkStart w:id="5286" w:name="_Toc36463374"/>
      <w:bookmarkStart w:id="5287" w:name="_Toc43215214"/>
      <w:bookmarkStart w:id="5288" w:name="_Toc45032462"/>
      <w:bookmarkStart w:id="5289" w:name="_Toc49849951"/>
      <w:bookmarkStart w:id="5290" w:name="_Toc51873465"/>
      <w:bookmarkStart w:id="5291" w:name="_Toc56517593"/>
      <w:bookmarkStart w:id="5292" w:name="_Toc58594494"/>
      <w:bookmarkStart w:id="5293" w:name="_Toc67686006"/>
      <w:bookmarkStart w:id="5294" w:name="_Toc74993833"/>
      <w:bookmarkStart w:id="5295" w:name="_Toc82716423"/>
      <w:bookmarkStart w:id="5296" w:name="_Toc88818710"/>
      <w:bookmarkStart w:id="5297" w:name="_Toc90650632"/>
      <w:bookmarkStart w:id="5298" w:name="_Toc98506302"/>
      <w:bookmarkStart w:id="5299" w:name="_Toc106639587"/>
      <w:bookmarkStart w:id="5300" w:name="_Toc114779097"/>
      <w:bookmarkStart w:id="5301" w:name="_Toc122097014"/>
      <w:bookmarkStart w:id="5302" w:name="_Toc130844235"/>
      <w:bookmarkStart w:id="5303" w:name="_Toc138411943"/>
      <w:bookmarkStart w:id="5304" w:name="_Toc145956141"/>
      <w:bookmarkStart w:id="5305" w:name="_Toc153887583"/>
      <w:bookmarkStart w:id="5306" w:name="_Toc161905472"/>
      <w:bookmarkStart w:id="5307" w:name="_Toc170210075"/>
      <w:bookmarkStart w:id="5308" w:name="_Toc177550871"/>
      <w:bookmarkStart w:id="5309" w:name="_Toc183624961"/>
      <w:bookmarkStart w:id="5310" w:name="_Toc186726953"/>
      <w:bookmarkStart w:id="5311" w:name="_Toc200620880"/>
      <w:bookmarkStart w:id="5312" w:name="_Toc207788074"/>
      <w:bookmarkStart w:id="5313" w:name="_Toc215062358"/>
      <w:r>
        <w:t>6.2.2.2.1</w:t>
      </w:r>
      <w:r>
        <w:rPr>
          <w:lang w:eastAsia="zh-CN"/>
        </w:rPr>
        <w:tab/>
        <w:t>General</w:t>
      </w:r>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p>
    <w:p w14:paraId="763503E7" w14:textId="77777777" w:rsidR="00EB7848" w:rsidRDefault="00EB7848" w:rsidP="00B32564">
      <w:pPr>
        <w:pStyle w:val="Heading5"/>
      </w:pPr>
      <w:bookmarkStart w:id="5314" w:name="_Toc25168696"/>
      <w:bookmarkStart w:id="5315" w:name="_Toc27593115"/>
      <w:bookmarkStart w:id="5316" w:name="_Toc34147991"/>
      <w:bookmarkStart w:id="5317" w:name="_Toc36463375"/>
      <w:bookmarkStart w:id="5318" w:name="_Toc43215215"/>
      <w:bookmarkStart w:id="5319" w:name="_Toc45032463"/>
      <w:bookmarkStart w:id="5320" w:name="_Toc49849952"/>
      <w:bookmarkStart w:id="5321" w:name="_Toc51873466"/>
      <w:bookmarkStart w:id="5322" w:name="_Toc56517594"/>
      <w:bookmarkStart w:id="5323" w:name="_Toc58594495"/>
      <w:bookmarkStart w:id="5324" w:name="_Toc67686007"/>
      <w:bookmarkStart w:id="5325" w:name="_Toc74993834"/>
      <w:bookmarkStart w:id="5326" w:name="_Toc82716424"/>
      <w:bookmarkStart w:id="5327" w:name="_Toc88818711"/>
      <w:bookmarkStart w:id="5328" w:name="_Toc90650633"/>
      <w:bookmarkStart w:id="5329" w:name="_Toc98506303"/>
      <w:bookmarkStart w:id="5330" w:name="_Toc106639588"/>
      <w:bookmarkStart w:id="5331" w:name="_Toc114779098"/>
      <w:bookmarkStart w:id="5332" w:name="_Toc122097015"/>
      <w:bookmarkStart w:id="5333" w:name="_Toc130844236"/>
      <w:bookmarkStart w:id="5334" w:name="_Toc138411944"/>
      <w:bookmarkStart w:id="5335" w:name="_Toc145956142"/>
      <w:bookmarkStart w:id="5336" w:name="_Toc153887584"/>
      <w:bookmarkStart w:id="5337" w:name="_Toc161905473"/>
      <w:bookmarkStart w:id="5338" w:name="_Toc170210076"/>
      <w:bookmarkStart w:id="5339" w:name="_Toc177550872"/>
      <w:bookmarkStart w:id="5340" w:name="_Toc183624962"/>
      <w:bookmarkStart w:id="5341" w:name="_Toc186726954"/>
      <w:bookmarkStart w:id="5342" w:name="_Toc200620881"/>
      <w:bookmarkStart w:id="5343" w:name="_Toc207788075"/>
      <w:bookmarkStart w:id="5344" w:name="_Toc215062359"/>
      <w:r>
        <w:t>6.2.2.2.2</w:t>
      </w:r>
      <w:r>
        <w:tab/>
        <w:t>Content type</w:t>
      </w:r>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345" w:name="_Toc25168697"/>
      <w:bookmarkStart w:id="5346" w:name="_Toc27593116"/>
      <w:bookmarkStart w:id="5347" w:name="_Toc34147992"/>
      <w:bookmarkStart w:id="5348" w:name="_Toc36463376"/>
      <w:bookmarkStart w:id="5349" w:name="_Toc43215216"/>
      <w:bookmarkStart w:id="5350" w:name="_Toc45032464"/>
      <w:bookmarkStart w:id="5351" w:name="_Toc49849953"/>
      <w:bookmarkStart w:id="5352" w:name="_Toc51873467"/>
      <w:bookmarkStart w:id="5353" w:name="_Toc56517595"/>
      <w:bookmarkStart w:id="5354" w:name="_Toc58594496"/>
      <w:bookmarkStart w:id="5355" w:name="_Toc67686008"/>
      <w:bookmarkStart w:id="5356" w:name="_Toc74993835"/>
      <w:bookmarkStart w:id="5357" w:name="_Toc82716425"/>
      <w:bookmarkStart w:id="5358" w:name="_Toc88818712"/>
      <w:bookmarkStart w:id="5359" w:name="_Toc90650634"/>
      <w:bookmarkStart w:id="5360" w:name="_Toc98506304"/>
      <w:bookmarkStart w:id="5361" w:name="_Toc106639589"/>
      <w:bookmarkStart w:id="5362" w:name="_Toc114779099"/>
      <w:bookmarkStart w:id="5363" w:name="_Toc122097016"/>
      <w:bookmarkStart w:id="5364" w:name="_Toc130844237"/>
      <w:bookmarkStart w:id="5365" w:name="_Toc138411945"/>
      <w:bookmarkStart w:id="5366" w:name="_Toc145956143"/>
      <w:bookmarkStart w:id="5367" w:name="_Toc153887585"/>
      <w:bookmarkStart w:id="5368" w:name="_Toc161905474"/>
      <w:bookmarkStart w:id="5369" w:name="_Toc170210077"/>
      <w:bookmarkStart w:id="5370" w:name="_Toc177550873"/>
      <w:bookmarkStart w:id="5371" w:name="_Toc183624963"/>
      <w:bookmarkStart w:id="5372" w:name="_Toc186726955"/>
      <w:bookmarkStart w:id="5373" w:name="_Toc200620882"/>
      <w:bookmarkStart w:id="5374" w:name="_Toc207788076"/>
      <w:bookmarkStart w:id="5375" w:name="_Toc215062360"/>
      <w:r>
        <w:t>6.2.2.3</w:t>
      </w:r>
      <w:r>
        <w:tab/>
        <w:t>HTTP custom headers</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64B9A577" w14:textId="77777777" w:rsidR="00EB7848" w:rsidRDefault="00EB7848" w:rsidP="00B32564">
      <w:pPr>
        <w:pStyle w:val="Heading5"/>
        <w:rPr>
          <w:lang w:eastAsia="zh-CN"/>
        </w:rPr>
      </w:pPr>
      <w:bookmarkStart w:id="5376" w:name="_Toc25168698"/>
      <w:bookmarkStart w:id="5377" w:name="_Toc27593117"/>
      <w:bookmarkStart w:id="5378" w:name="_Toc34147993"/>
      <w:bookmarkStart w:id="5379" w:name="_Toc36463377"/>
      <w:bookmarkStart w:id="5380" w:name="_Toc43215217"/>
      <w:bookmarkStart w:id="5381" w:name="_Toc45032465"/>
      <w:bookmarkStart w:id="5382" w:name="_Toc49849954"/>
      <w:bookmarkStart w:id="5383" w:name="_Toc51873468"/>
      <w:bookmarkStart w:id="5384" w:name="_Toc56517596"/>
      <w:bookmarkStart w:id="5385" w:name="_Toc58594497"/>
      <w:bookmarkStart w:id="5386" w:name="_Toc67686009"/>
      <w:bookmarkStart w:id="5387" w:name="_Toc74993836"/>
      <w:bookmarkStart w:id="5388" w:name="_Toc82716426"/>
      <w:bookmarkStart w:id="5389" w:name="_Toc88818713"/>
      <w:bookmarkStart w:id="5390" w:name="_Toc90650635"/>
      <w:bookmarkStart w:id="5391" w:name="_Toc98506305"/>
      <w:bookmarkStart w:id="5392" w:name="_Toc106639590"/>
      <w:bookmarkStart w:id="5393" w:name="_Toc114779100"/>
      <w:bookmarkStart w:id="5394" w:name="_Toc122097017"/>
      <w:bookmarkStart w:id="5395" w:name="_Toc130844238"/>
      <w:bookmarkStart w:id="5396" w:name="_Toc138411946"/>
      <w:bookmarkStart w:id="5397" w:name="_Toc145956144"/>
      <w:bookmarkStart w:id="5398" w:name="_Toc153887586"/>
      <w:bookmarkStart w:id="5399" w:name="_Toc161905475"/>
      <w:bookmarkStart w:id="5400" w:name="_Toc170210078"/>
      <w:bookmarkStart w:id="5401" w:name="_Toc177550874"/>
      <w:bookmarkStart w:id="5402" w:name="_Toc183624964"/>
      <w:bookmarkStart w:id="5403" w:name="_Toc186726956"/>
      <w:bookmarkStart w:id="5404" w:name="_Toc200620883"/>
      <w:bookmarkStart w:id="5405" w:name="_Toc207788077"/>
      <w:bookmarkStart w:id="5406" w:name="_Toc215062361"/>
      <w:r>
        <w:t>6.2.2.3.1</w:t>
      </w:r>
      <w:r>
        <w:rPr>
          <w:lang w:eastAsia="zh-CN"/>
        </w:rPr>
        <w:tab/>
        <w:t>General</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5407" w:name="_Toc25168699"/>
      <w:bookmarkStart w:id="5408" w:name="_Toc27593118"/>
      <w:bookmarkStart w:id="5409" w:name="_Toc34147994"/>
      <w:bookmarkStart w:id="5410" w:name="_Toc36463378"/>
      <w:bookmarkStart w:id="5411" w:name="_Toc43215218"/>
      <w:bookmarkStart w:id="5412" w:name="_Toc45032466"/>
      <w:bookmarkStart w:id="5413" w:name="_Toc49849955"/>
      <w:bookmarkStart w:id="5414" w:name="_Toc51873469"/>
      <w:bookmarkStart w:id="5415" w:name="_Toc56517597"/>
      <w:bookmarkStart w:id="5416" w:name="_Toc58594498"/>
      <w:bookmarkStart w:id="5417" w:name="_Toc67686010"/>
      <w:bookmarkStart w:id="5418" w:name="_Toc74993837"/>
      <w:bookmarkStart w:id="5419" w:name="_Toc82716427"/>
      <w:bookmarkStart w:id="5420" w:name="_Toc88818714"/>
      <w:bookmarkStart w:id="5421" w:name="_Toc90650636"/>
      <w:bookmarkStart w:id="5422" w:name="_Toc98506306"/>
      <w:bookmarkStart w:id="5423" w:name="_Toc106639591"/>
      <w:bookmarkStart w:id="5424" w:name="_Toc114779101"/>
      <w:bookmarkStart w:id="5425" w:name="_Toc122097018"/>
      <w:bookmarkStart w:id="5426" w:name="_Toc130844239"/>
      <w:bookmarkStart w:id="5427" w:name="_Toc138411947"/>
      <w:bookmarkStart w:id="5428" w:name="_Toc145956145"/>
      <w:bookmarkStart w:id="5429" w:name="_Toc153887587"/>
      <w:bookmarkStart w:id="5430" w:name="_Toc161905476"/>
      <w:bookmarkStart w:id="5431" w:name="_Toc170210079"/>
      <w:bookmarkStart w:id="5432" w:name="_Toc177550875"/>
      <w:bookmarkStart w:id="5433" w:name="_Toc183624965"/>
      <w:bookmarkStart w:id="5434" w:name="_Toc186726957"/>
      <w:bookmarkStart w:id="5435" w:name="_Toc200620884"/>
      <w:bookmarkStart w:id="5436" w:name="_Toc207788078"/>
      <w:bookmarkStart w:id="5437" w:name="_Toc215062362"/>
      <w:r>
        <w:t>6.2.3</w:t>
      </w:r>
      <w:r>
        <w:tab/>
        <w:t>Resources</w:t>
      </w:r>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p>
    <w:p w14:paraId="0B41BE80" w14:textId="77777777" w:rsidR="00EB7848" w:rsidRDefault="00EB7848" w:rsidP="00B32564">
      <w:pPr>
        <w:pStyle w:val="Heading4"/>
      </w:pPr>
      <w:bookmarkStart w:id="5438" w:name="_Toc25168700"/>
      <w:bookmarkStart w:id="5439" w:name="_Toc27593119"/>
      <w:bookmarkStart w:id="5440" w:name="_Toc34147995"/>
      <w:bookmarkStart w:id="5441" w:name="_Toc36463379"/>
      <w:bookmarkStart w:id="5442" w:name="_Toc43215219"/>
      <w:bookmarkStart w:id="5443" w:name="_Toc45032467"/>
      <w:bookmarkStart w:id="5444" w:name="_Toc49849956"/>
      <w:bookmarkStart w:id="5445" w:name="_Toc51873470"/>
      <w:bookmarkStart w:id="5446" w:name="_Toc56517598"/>
      <w:bookmarkStart w:id="5447" w:name="_Toc58594499"/>
      <w:bookmarkStart w:id="5448" w:name="_Toc67686011"/>
      <w:bookmarkStart w:id="5449" w:name="_Toc74993838"/>
      <w:bookmarkStart w:id="5450" w:name="_Toc82716428"/>
      <w:bookmarkStart w:id="5451" w:name="_Toc88818715"/>
      <w:bookmarkStart w:id="5452" w:name="_Toc90650637"/>
      <w:bookmarkStart w:id="5453" w:name="_Toc98506307"/>
      <w:bookmarkStart w:id="5454" w:name="_Toc106639592"/>
      <w:bookmarkStart w:id="5455" w:name="_Toc114779102"/>
      <w:bookmarkStart w:id="5456" w:name="_Toc122097019"/>
      <w:bookmarkStart w:id="5457" w:name="_Toc130844240"/>
      <w:bookmarkStart w:id="5458" w:name="_Toc138411948"/>
      <w:bookmarkStart w:id="5459" w:name="_Toc145956146"/>
      <w:bookmarkStart w:id="5460" w:name="_Toc153887588"/>
      <w:bookmarkStart w:id="5461" w:name="_Toc161905477"/>
      <w:bookmarkStart w:id="5462" w:name="_Toc170210080"/>
      <w:bookmarkStart w:id="5463" w:name="_Toc177550876"/>
      <w:bookmarkStart w:id="5464" w:name="_Toc183624966"/>
      <w:bookmarkStart w:id="5465" w:name="_Toc186726958"/>
      <w:bookmarkStart w:id="5466" w:name="_Toc200620885"/>
      <w:bookmarkStart w:id="5467" w:name="_Toc207788079"/>
      <w:bookmarkStart w:id="5468" w:name="_Toc215062363"/>
      <w:r>
        <w:t>6.2.3.1</w:t>
      </w:r>
      <w:r>
        <w:tab/>
        <w:t>Overview</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5pt" o:ole="">
            <v:imagedata r:id="rId51" o:title=""/>
          </v:shape>
          <o:OLEObject Type="Embed" ProgID="Visio.Drawing.11" ShapeID="_x0000_i1045" DrawAspect="Content" ObjectID="_1825841492"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469" w:name="_Toc25168701"/>
      <w:bookmarkStart w:id="5470" w:name="_Toc27593120"/>
      <w:bookmarkStart w:id="5471" w:name="_Toc34147996"/>
      <w:bookmarkStart w:id="5472" w:name="_Toc36463380"/>
      <w:bookmarkStart w:id="5473" w:name="_Toc43215220"/>
      <w:bookmarkStart w:id="5474" w:name="_Toc45032468"/>
      <w:bookmarkStart w:id="5475" w:name="_Toc49849957"/>
      <w:bookmarkStart w:id="5476" w:name="_Toc51873471"/>
      <w:bookmarkStart w:id="5477" w:name="_Toc56517599"/>
      <w:bookmarkStart w:id="5478" w:name="_Toc58594500"/>
      <w:bookmarkStart w:id="5479" w:name="_Toc67686012"/>
      <w:bookmarkStart w:id="5480" w:name="_Toc74993839"/>
      <w:bookmarkStart w:id="5481" w:name="_Toc82716429"/>
      <w:bookmarkStart w:id="5482" w:name="_Toc88818716"/>
      <w:bookmarkStart w:id="5483" w:name="_Toc90650638"/>
      <w:bookmarkStart w:id="5484" w:name="_Toc98506308"/>
      <w:bookmarkStart w:id="5485" w:name="_Toc106639593"/>
      <w:bookmarkStart w:id="5486" w:name="_Toc114779103"/>
      <w:bookmarkStart w:id="5487" w:name="_Toc122097020"/>
      <w:bookmarkStart w:id="5488" w:name="_Toc130844241"/>
      <w:bookmarkStart w:id="5489" w:name="_Toc138411949"/>
      <w:bookmarkStart w:id="5490" w:name="_Toc145956147"/>
      <w:bookmarkStart w:id="5491" w:name="_Toc153887589"/>
      <w:bookmarkStart w:id="5492" w:name="_Toc161905478"/>
      <w:bookmarkStart w:id="5493" w:name="_Toc170210081"/>
      <w:bookmarkStart w:id="5494" w:name="_Toc177550877"/>
      <w:bookmarkStart w:id="5495" w:name="_Toc183624967"/>
      <w:bookmarkStart w:id="5496" w:name="_Toc186726959"/>
      <w:bookmarkStart w:id="5497" w:name="_Toc200620886"/>
      <w:bookmarkStart w:id="5498" w:name="_Toc207788080"/>
      <w:bookmarkStart w:id="5499" w:name="_Toc215062364"/>
      <w:r>
        <w:t>6.2.4</w:t>
      </w:r>
      <w:r>
        <w:tab/>
        <w:t>Custom Operations without associated resources</w:t>
      </w:r>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489D719E" w14:textId="77777777" w:rsidR="00EB7848" w:rsidRDefault="00EB7848" w:rsidP="00B32564">
      <w:pPr>
        <w:pStyle w:val="Heading4"/>
      </w:pPr>
      <w:bookmarkStart w:id="5500" w:name="_Toc25168702"/>
      <w:bookmarkStart w:id="5501" w:name="_Toc27593121"/>
      <w:bookmarkStart w:id="5502" w:name="_Toc34147997"/>
      <w:bookmarkStart w:id="5503" w:name="_Toc36463381"/>
      <w:bookmarkStart w:id="5504" w:name="_Toc43215221"/>
      <w:bookmarkStart w:id="5505" w:name="_Toc45032469"/>
      <w:bookmarkStart w:id="5506" w:name="_Toc49849958"/>
      <w:bookmarkStart w:id="5507" w:name="_Toc51873472"/>
      <w:bookmarkStart w:id="5508" w:name="_Toc56517600"/>
      <w:bookmarkStart w:id="5509" w:name="_Toc58594501"/>
      <w:bookmarkStart w:id="5510" w:name="_Toc67686013"/>
      <w:bookmarkStart w:id="5511" w:name="_Toc74993840"/>
      <w:bookmarkStart w:id="5512" w:name="_Toc82716430"/>
      <w:bookmarkStart w:id="5513" w:name="_Toc88818717"/>
      <w:bookmarkStart w:id="5514" w:name="_Toc90650639"/>
      <w:bookmarkStart w:id="5515" w:name="_Toc98506309"/>
      <w:bookmarkStart w:id="5516" w:name="_Toc106639594"/>
      <w:bookmarkStart w:id="5517" w:name="_Toc114779104"/>
      <w:bookmarkStart w:id="5518" w:name="_Toc122097021"/>
      <w:bookmarkStart w:id="5519" w:name="_Toc130844242"/>
      <w:bookmarkStart w:id="5520" w:name="_Toc138411950"/>
      <w:bookmarkStart w:id="5521" w:name="_Toc145956148"/>
      <w:bookmarkStart w:id="5522" w:name="_Toc153887590"/>
      <w:bookmarkStart w:id="5523" w:name="_Toc161905479"/>
      <w:bookmarkStart w:id="5524" w:name="_Toc170210082"/>
      <w:bookmarkStart w:id="5525" w:name="_Toc177550878"/>
      <w:bookmarkStart w:id="5526" w:name="_Toc183624968"/>
      <w:bookmarkStart w:id="5527" w:name="_Toc186726960"/>
      <w:bookmarkStart w:id="5528" w:name="_Toc200620887"/>
      <w:bookmarkStart w:id="5529" w:name="_Toc207788081"/>
      <w:bookmarkStart w:id="5530" w:name="_Toc215062365"/>
      <w:r>
        <w:t>6.2.4.1</w:t>
      </w:r>
      <w:r>
        <w:tab/>
        <w:t>Overview</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531" w:name="_Toc25168703"/>
      <w:bookmarkStart w:id="5532" w:name="_Toc27593122"/>
      <w:bookmarkStart w:id="5533" w:name="_Toc34147998"/>
      <w:bookmarkStart w:id="5534" w:name="_Toc36463382"/>
      <w:bookmarkStart w:id="5535" w:name="_Toc43215222"/>
      <w:bookmarkStart w:id="5536" w:name="_Toc45032470"/>
      <w:bookmarkStart w:id="5537" w:name="_Toc49849959"/>
      <w:bookmarkStart w:id="5538" w:name="_Toc51873473"/>
      <w:bookmarkStart w:id="5539" w:name="_Toc56517601"/>
      <w:bookmarkStart w:id="5540" w:name="_Toc58594502"/>
      <w:bookmarkStart w:id="5541" w:name="_Toc67686014"/>
      <w:bookmarkStart w:id="5542" w:name="_Toc74993841"/>
      <w:bookmarkStart w:id="5543" w:name="_Toc82716431"/>
      <w:bookmarkStart w:id="5544" w:name="_Toc88818718"/>
      <w:bookmarkStart w:id="5545" w:name="_Toc90650640"/>
      <w:bookmarkStart w:id="5546" w:name="_Toc98506310"/>
      <w:bookmarkStart w:id="5547" w:name="_Toc106639595"/>
      <w:bookmarkStart w:id="5548" w:name="_Toc114779105"/>
      <w:bookmarkStart w:id="5549" w:name="_Toc122097022"/>
      <w:bookmarkStart w:id="5550" w:name="_Toc130844243"/>
      <w:bookmarkStart w:id="5551" w:name="_Toc138411951"/>
      <w:bookmarkStart w:id="5552" w:name="_Toc145956149"/>
      <w:bookmarkStart w:id="5553" w:name="_Toc153887591"/>
      <w:bookmarkStart w:id="5554" w:name="_Toc161905480"/>
      <w:bookmarkStart w:id="5555" w:name="_Toc170210083"/>
      <w:bookmarkStart w:id="5556" w:name="_Toc177550879"/>
      <w:bookmarkStart w:id="5557" w:name="_Toc183624969"/>
      <w:bookmarkStart w:id="5558" w:name="_Toc186726961"/>
      <w:bookmarkStart w:id="5559" w:name="_Toc200620888"/>
      <w:bookmarkStart w:id="5560" w:name="_Toc207788082"/>
      <w:bookmarkStart w:id="5561" w:name="_Toc215062366"/>
      <w:r>
        <w:t>6.2.4.4</w:t>
      </w:r>
      <w:r>
        <w:tab/>
        <w:t>Operation: cipher-key-data</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31BAC605" w14:textId="77777777" w:rsidR="00EB7848" w:rsidRDefault="00EB7848" w:rsidP="00B32564">
      <w:pPr>
        <w:pStyle w:val="Heading5"/>
      </w:pPr>
      <w:bookmarkStart w:id="5562" w:name="_Toc25168704"/>
      <w:bookmarkStart w:id="5563" w:name="_Toc27593123"/>
      <w:bookmarkStart w:id="5564" w:name="_Toc34147999"/>
      <w:bookmarkStart w:id="5565" w:name="_Toc36463383"/>
      <w:bookmarkStart w:id="5566" w:name="_Toc43215223"/>
      <w:bookmarkStart w:id="5567" w:name="_Toc45032471"/>
      <w:bookmarkStart w:id="5568" w:name="_Toc49849960"/>
      <w:bookmarkStart w:id="5569" w:name="_Toc51873474"/>
      <w:bookmarkStart w:id="5570" w:name="_Toc56517602"/>
      <w:bookmarkStart w:id="5571" w:name="_Toc58594503"/>
      <w:bookmarkStart w:id="5572" w:name="_Toc67686015"/>
      <w:bookmarkStart w:id="5573" w:name="_Toc74993842"/>
      <w:bookmarkStart w:id="5574" w:name="_Toc82716432"/>
      <w:bookmarkStart w:id="5575" w:name="_Toc88818719"/>
      <w:bookmarkStart w:id="5576" w:name="_Toc90650641"/>
      <w:bookmarkStart w:id="5577" w:name="_Toc98506311"/>
      <w:bookmarkStart w:id="5578" w:name="_Toc106639596"/>
      <w:bookmarkStart w:id="5579" w:name="_Toc114779106"/>
      <w:bookmarkStart w:id="5580" w:name="_Toc122097023"/>
      <w:bookmarkStart w:id="5581" w:name="_Toc130844244"/>
      <w:bookmarkStart w:id="5582" w:name="_Toc138411952"/>
      <w:bookmarkStart w:id="5583" w:name="_Toc145956150"/>
      <w:bookmarkStart w:id="5584" w:name="_Toc153887592"/>
      <w:bookmarkStart w:id="5585" w:name="_Toc161905481"/>
      <w:bookmarkStart w:id="5586" w:name="_Toc170210084"/>
      <w:bookmarkStart w:id="5587" w:name="_Toc177550880"/>
      <w:bookmarkStart w:id="5588" w:name="_Toc183624970"/>
      <w:bookmarkStart w:id="5589" w:name="_Toc186726962"/>
      <w:bookmarkStart w:id="5590" w:name="_Toc200620889"/>
      <w:bookmarkStart w:id="5591" w:name="_Toc207788083"/>
      <w:bookmarkStart w:id="5592" w:name="_Toc215062367"/>
      <w:r>
        <w:t>6.2.4.4.1</w:t>
      </w:r>
      <w:r>
        <w:tab/>
        <w:t>Description</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593" w:name="_Toc25168705"/>
      <w:bookmarkStart w:id="5594" w:name="_Toc27593124"/>
      <w:bookmarkStart w:id="5595" w:name="_Toc34148000"/>
      <w:bookmarkStart w:id="5596" w:name="_Toc36463384"/>
      <w:bookmarkStart w:id="5597" w:name="_Toc43215224"/>
      <w:bookmarkStart w:id="5598" w:name="_Toc45032472"/>
      <w:bookmarkStart w:id="5599" w:name="_Toc49849961"/>
      <w:bookmarkStart w:id="5600" w:name="_Toc51873475"/>
      <w:bookmarkStart w:id="5601" w:name="_Toc56517603"/>
      <w:bookmarkStart w:id="5602" w:name="_Toc58594504"/>
      <w:bookmarkStart w:id="5603" w:name="_Toc67686016"/>
      <w:bookmarkStart w:id="5604" w:name="_Toc74993843"/>
      <w:bookmarkStart w:id="5605" w:name="_Toc82716433"/>
      <w:bookmarkStart w:id="5606" w:name="_Toc88818720"/>
      <w:bookmarkStart w:id="5607" w:name="_Toc90650642"/>
      <w:bookmarkStart w:id="5608" w:name="_Toc98506312"/>
      <w:bookmarkStart w:id="5609" w:name="_Toc106639597"/>
      <w:bookmarkStart w:id="5610" w:name="_Toc114779107"/>
      <w:bookmarkStart w:id="5611" w:name="_Toc122097024"/>
      <w:bookmarkStart w:id="5612" w:name="_Toc130844245"/>
      <w:bookmarkStart w:id="5613" w:name="_Toc138411953"/>
      <w:bookmarkStart w:id="5614" w:name="_Toc145956151"/>
      <w:bookmarkStart w:id="5615" w:name="_Toc153887593"/>
      <w:bookmarkStart w:id="5616" w:name="_Toc161905482"/>
      <w:bookmarkStart w:id="5617" w:name="_Toc170210085"/>
      <w:bookmarkStart w:id="5618" w:name="_Toc177550881"/>
      <w:bookmarkStart w:id="5619" w:name="_Toc183624971"/>
      <w:bookmarkStart w:id="5620" w:name="_Toc186726963"/>
      <w:bookmarkStart w:id="5621" w:name="_Toc200620890"/>
      <w:bookmarkStart w:id="5622" w:name="_Toc207788084"/>
      <w:bookmarkStart w:id="5623" w:name="_Toc215062368"/>
      <w:r>
        <w:t>6.2.4.4.2</w:t>
      </w:r>
      <w:r>
        <w:tab/>
        <w:t>Operation Definition</w:t>
      </w:r>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624"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624"/>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625" w:name="_Toc25168706"/>
      <w:bookmarkStart w:id="5626" w:name="_Toc27593125"/>
      <w:bookmarkStart w:id="5627" w:name="_Toc34148001"/>
      <w:bookmarkStart w:id="5628" w:name="_Toc36463385"/>
      <w:bookmarkStart w:id="5629" w:name="_Toc43215225"/>
      <w:bookmarkStart w:id="5630" w:name="_Toc45032473"/>
      <w:bookmarkStart w:id="5631" w:name="_Toc49849962"/>
      <w:bookmarkStart w:id="5632" w:name="_Toc51873476"/>
      <w:bookmarkStart w:id="5633" w:name="_Toc56517604"/>
      <w:bookmarkStart w:id="5634" w:name="_Toc58594505"/>
      <w:bookmarkStart w:id="5635" w:name="_Toc67686017"/>
      <w:bookmarkStart w:id="5636" w:name="_Toc74993844"/>
      <w:bookmarkStart w:id="5637" w:name="_Toc82716434"/>
      <w:bookmarkStart w:id="5638" w:name="_Toc88818721"/>
      <w:bookmarkStart w:id="5639" w:name="_Toc90650643"/>
      <w:bookmarkStart w:id="5640" w:name="_Toc98506313"/>
      <w:bookmarkStart w:id="5641" w:name="_Toc106639598"/>
      <w:bookmarkStart w:id="5642" w:name="_Toc114779108"/>
      <w:bookmarkStart w:id="5643" w:name="_Toc122097025"/>
      <w:bookmarkStart w:id="5644" w:name="_Toc130844246"/>
      <w:bookmarkStart w:id="5645" w:name="_Toc138411954"/>
      <w:bookmarkStart w:id="5646" w:name="_Toc145956152"/>
      <w:bookmarkStart w:id="5647" w:name="_Toc153887594"/>
      <w:bookmarkStart w:id="5648" w:name="_Toc161905483"/>
      <w:bookmarkStart w:id="5649" w:name="_Toc170210086"/>
      <w:bookmarkStart w:id="5650" w:name="_Toc177550882"/>
      <w:bookmarkStart w:id="5651" w:name="_Toc183624972"/>
      <w:bookmarkStart w:id="5652" w:name="_Toc186726964"/>
      <w:bookmarkStart w:id="5653" w:name="_Toc200620891"/>
      <w:bookmarkStart w:id="5654" w:name="_Toc207788085"/>
      <w:bookmarkStart w:id="5655" w:name="_Toc215062369"/>
      <w:r>
        <w:t>6.2.5</w:t>
      </w:r>
      <w:r>
        <w:tab/>
        <w:t>Notifications</w:t>
      </w:r>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59CEF37C" w14:textId="77777777" w:rsidR="00EB7848" w:rsidRDefault="00EB7848" w:rsidP="00B32564">
      <w:pPr>
        <w:pStyle w:val="Heading4"/>
      </w:pPr>
      <w:bookmarkStart w:id="5656" w:name="_Toc25168707"/>
      <w:bookmarkStart w:id="5657" w:name="_Toc27593126"/>
      <w:bookmarkStart w:id="5658" w:name="_Toc34148002"/>
      <w:bookmarkStart w:id="5659" w:name="_Toc36463386"/>
      <w:bookmarkStart w:id="5660" w:name="_Toc43215226"/>
      <w:bookmarkStart w:id="5661" w:name="_Toc45032474"/>
      <w:bookmarkStart w:id="5662" w:name="_Toc49849963"/>
      <w:bookmarkStart w:id="5663" w:name="_Toc51873477"/>
      <w:bookmarkStart w:id="5664" w:name="_Toc56517605"/>
      <w:bookmarkStart w:id="5665" w:name="_Toc58594506"/>
      <w:bookmarkStart w:id="5666" w:name="_Toc67686018"/>
      <w:bookmarkStart w:id="5667" w:name="_Toc74993845"/>
      <w:bookmarkStart w:id="5668" w:name="_Toc82716435"/>
      <w:bookmarkStart w:id="5669" w:name="_Toc88818722"/>
      <w:bookmarkStart w:id="5670" w:name="_Toc90650644"/>
      <w:bookmarkStart w:id="5671" w:name="_Toc98506314"/>
      <w:bookmarkStart w:id="5672" w:name="_Toc106639599"/>
      <w:bookmarkStart w:id="5673" w:name="_Toc114779109"/>
      <w:bookmarkStart w:id="5674" w:name="_Toc122097026"/>
      <w:bookmarkStart w:id="5675" w:name="_Toc130844247"/>
      <w:bookmarkStart w:id="5676" w:name="_Toc138411955"/>
      <w:bookmarkStart w:id="5677" w:name="_Toc145956153"/>
      <w:bookmarkStart w:id="5678" w:name="_Toc153887595"/>
      <w:bookmarkStart w:id="5679" w:name="_Toc161905484"/>
      <w:bookmarkStart w:id="5680" w:name="_Toc170210087"/>
      <w:bookmarkStart w:id="5681" w:name="_Toc177550883"/>
      <w:bookmarkStart w:id="5682" w:name="_Toc183624973"/>
      <w:bookmarkStart w:id="5683" w:name="_Toc186726965"/>
      <w:bookmarkStart w:id="5684" w:name="_Toc200620892"/>
      <w:bookmarkStart w:id="5685" w:name="_Toc207788086"/>
      <w:bookmarkStart w:id="5686" w:name="_Toc215062370"/>
      <w:r>
        <w:t>6.2.5.1</w:t>
      </w:r>
      <w:r>
        <w:tab/>
        <w:t>CipheringKeyData</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p>
    <w:p w14:paraId="735FCADD" w14:textId="77777777" w:rsidR="00EB7848" w:rsidRDefault="00EB7848" w:rsidP="00B32564">
      <w:pPr>
        <w:pStyle w:val="Heading5"/>
      </w:pPr>
      <w:bookmarkStart w:id="5687" w:name="_Toc25168708"/>
      <w:bookmarkStart w:id="5688" w:name="_Toc27593127"/>
      <w:bookmarkStart w:id="5689" w:name="_Toc34148003"/>
      <w:bookmarkStart w:id="5690" w:name="_Toc36463387"/>
      <w:bookmarkStart w:id="5691" w:name="_Toc43215227"/>
      <w:bookmarkStart w:id="5692" w:name="_Toc45032475"/>
      <w:bookmarkStart w:id="5693" w:name="_Toc49849964"/>
      <w:bookmarkStart w:id="5694" w:name="_Toc51873478"/>
      <w:bookmarkStart w:id="5695" w:name="_Toc56517606"/>
      <w:bookmarkStart w:id="5696" w:name="_Toc58594507"/>
      <w:bookmarkStart w:id="5697" w:name="_Toc67686019"/>
      <w:bookmarkStart w:id="5698" w:name="_Toc74993846"/>
      <w:bookmarkStart w:id="5699" w:name="_Toc82716436"/>
      <w:bookmarkStart w:id="5700" w:name="_Toc88818723"/>
      <w:bookmarkStart w:id="5701" w:name="_Toc90650645"/>
      <w:bookmarkStart w:id="5702" w:name="_Toc98506315"/>
      <w:bookmarkStart w:id="5703" w:name="_Toc106639600"/>
      <w:bookmarkStart w:id="5704" w:name="_Toc114779110"/>
      <w:bookmarkStart w:id="5705" w:name="_Toc122097027"/>
      <w:bookmarkStart w:id="5706" w:name="_Toc130844248"/>
      <w:bookmarkStart w:id="5707" w:name="_Toc138411956"/>
      <w:bookmarkStart w:id="5708" w:name="_Toc145956154"/>
      <w:bookmarkStart w:id="5709" w:name="_Toc153887596"/>
      <w:bookmarkStart w:id="5710" w:name="_Toc161905485"/>
      <w:bookmarkStart w:id="5711" w:name="_Toc170210088"/>
      <w:bookmarkStart w:id="5712" w:name="_Toc177550884"/>
      <w:bookmarkStart w:id="5713" w:name="_Toc183624974"/>
      <w:bookmarkStart w:id="5714" w:name="_Toc186726966"/>
      <w:bookmarkStart w:id="5715" w:name="_Toc200620893"/>
      <w:bookmarkStart w:id="5716" w:name="_Toc207788087"/>
      <w:bookmarkStart w:id="5717" w:name="_Toc215062371"/>
      <w:r>
        <w:t>6.2.5.1.1</w:t>
      </w:r>
      <w:r>
        <w:tab/>
        <w:t>Description</w:t>
      </w:r>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718" w:name="_Toc25168709"/>
      <w:bookmarkStart w:id="5719" w:name="_Toc27593128"/>
      <w:bookmarkStart w:id="5720" w:name="_Toc34148004"/>
      <w:bookmarkStart w:id="5721" w:name="_Toc36463388"/>
      <w:bookmarkStart w:id="5722" w:name="_Toc43215228"/>
      <w:bookmarkStart w:id="5723" w:name="_Toc45032476"/>
      <w:bookmarkStart w:id="5724" w:name="_Toc49849965"/>
      <w:bookmarkStart w:id="5725" w:name="_Toc51873479"/>
      <w:bookmarkStart w:id="5726" w:name="_Toc56517607"/>
      <w:bookmarkStart w:id="5727" w:name="_Toc58594508"/>
      <w:bookmarkStart w:id="5728" w:name="_Toc67686020"/>
      <w:bookmarkStart w:id="5729" w:name="_Toc74993847"/>
      <w:bookmarkStart w:id="5730" w:name="_Toc82716437"/>
      <w:bookmarkStart w:id="5731" w:name="_Toc88818724"/>
      <w:bookmarkStart w:id="5732" w:name="_Toc90650646"/>
      <w:bookmarkStart w:id="5733" w:name="_Toc98506316"/>
      <w:bookmarkStart w:id="5734" w:name="_Toc106639601"/>
      <w:bookmarkStart w:id="5735" w:name="_Toc114779111"/>
      <w:bookmarkStart w:id="5736" w:name="_Toc122097028"/>
      <w:bookmarkStart w:id="5737" w:name="_Toc130844249"/>
      <w:bookmarkStart w:id="5738" w:name="_Toc138411957"/>
      <w:bookmarkStart w:id="5739" w:name="_Toc145956155"/>
      <w:bookmarkStart w:id="5740" w:name="_Toc153887597"/>
      <w:bookmarkStart w:id="5741" w:name="_Toc161905486"/>
      <w:bookmarkStart w:id="5742" w:name="_Toc170210089"/>
      <w:bookmarkStart w:id="5743" w:name="_Toc177550885"/>
      <w:bookmarkStart w:id="5744" w:name="_Toc183624975"/>
      <w:bookmarkStart w:id="5745" w:name="_Toc186726967"/>
      <w:bookmarkStart w:id="5746" w:name="_Toc200620894"/>
      <w:bookmarkStart w:id="5747" w:name="_Toc207788088"/>
      <w:bookmarkStart w:id="5748" w:name="_Toc215062372"/>
      <w:r>
        <w:t>6.2.5.1.2</w:t>
      </w:r>
      <w:r>
        <w:tab/>
        <w:t>Notification Definition</w:t>
      </w:r>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749" w:name="_Toc25168710"/>
      <w:bookmarkStart w:id="5750" w:name="_Toc27593129"/>
      <w:bookmarkStart w:id="5751" w:name="_Toc34148005"/>
      <w:bookmarkStart w:id="5752" w:name="_Toc36463389"/>
      <w:bookmarkStart w:id="5753" w:name="_Toc43215229"/>
      <w:bookmarkStart w:id="5754" w:name="_Toc45032477"/>
      <w:bookmarkStart w:id="5755" w:name="_Toc49849966"/>
      <w:bookmarkStart w:id="5756" w:name="_Toc51873480"/>
      <w:bookmarkStart w:id="5757" w:name="_Toc56517608"/>
      <w:bookmarkStart w:id="5758" w:name="_Toc58594509"/>
      <w:bookmarkStart w:id="5759" w:name="_Toc67686021"/>
      <w:bookmarkStart w:id="5760" w:name="_Toc74993848"/>
      <w:bookmarkStart w:id="5761" w:name="_Toc82716438"/>
      <w:bookmarkStart w:id="5762" w:name="_Toc88818725"/>
      <w:bookmarkStart w:id="5763" w:name="_Toc90650647"/>
      <w:bookmarkStart w:id="5764" w:name="_Toc98506317"/>
      <w:bookmarkStart w:id="5765" w:name="_Toc106639602"/>
      <w:bookmarkStart w:id="5766" w:name="_Toc114779112"/>
      <w:bookmarkStart w:id="5767" w:name="_Toc122097029"/>
      <w:bookmarkStart w:id="5768" w:name="_Toc130844250"/>
      <w:bookmarkStart w:id="5769" w:name="_Toc138411958"/>
      <w:bookmarkStart w:id="5770" w:name="_Toc145956156"/>
      <w:bookmarkStart w:id="5771" w:name="_Toc153887598"/>
      <w:bookmarkStart w:id="5772" w:name="_Toc161905487"/>
      <w:bookmarkStart w:id="5773" w:name="_Toc170210090"/>
      <w:bookmarkStart w:id="5774" w:name="_Toc177550886"/>
      <w:bookmarkStart w:id="5775" w:name="_Toc183624976"/>
      <w:bookmarkStart w:id="5776" w:name="_Toc186726968"/>
      <w:bookmarkStart w:id="5777" w:name="_Toc200620895"/>
      <w:bookmarkStart w:id="5778" w:name="_Toc207788089"/>
      <w:bookmarkStart w:id="5779" w:name="_Toc215062373"/>
      <w:r>
        <w:t>6.2.5.1.3</w:t>
      </w:r>
      <w:r>
        <w:tab/>
        <w:t>Notification Standard Methods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p>
    <w:p w14:paraId="42D71566" w14:textId="77777777" w:rsidR="00EB7848" w:rsidRDefault="00EB7848" w:rsidP="001760B3">
      <w:pPr>
        <w:pStyle w:val="H6"/>
      </w:pPr>
      <w:bookmarkStart w:id="5780" w:name="_Toc25168711"/>
      <w:bookmarkStart w:id="5781" w:name="_Toc27593130"/>
      <w:bookmarkStart w:id="5782" w:name="_Toc34148006"/>
      <w:bookmarkStart w:id="5783" w:name="_Toc36463390"/>
      <w:bookmarkStart w:id="5784" w:name="_Toc43215230"/>
      <w:bookmarkStart w:id="5785" w:name="_Toc45032478"/>
      <w:bookmarkStart w:id="5786" w:name="_Toc49849967"/>
      <w:bookmarkStart w:id="5787" w:name="_Toc51873481"/>
      <w:bookmarkStart w:id="5788" w:name="_Toc56517609"/>
      <w:bookmarkStart w:id="5789" w:name="_Toc58594510"/>
      <w:bookmarkStart w:id="5790" w:name="_Toc67686022"/>
      <w:bookmarkStart w:id="5791" w:name="_Toc74993849"/>
      <w:bookmarkStart w:id="5792" w:name="_Toc82716439"/>
      <w:bookmarkStart w:id="5793" w:name="_Toc88818726"/>
      <w:bookmarkStart w:id="5794" w:name="_Toc90650648"/>
      <w:r>
        <w:t>6.2.5.1.3.1</w:t>
      </w:r>
      <w:r>
        <w:tab/>
      </w:r>
      <w:r>
        <w:rPr>
          <w:lang w:eastAsia="zh-CN"/>
        </w:rPr>
        <w:t>POST</w:t>
      </w:r>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795"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795"/>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796"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796"/>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797" w:name="_Toc25168712"/>
      <w:bookmarkStart w:id="5798" w:name="_Toc27593131"/>
      <w:bookmarkStart w:id="5799" w:name="_Toc34148007"/>
      <w:bookmarkStart w:id="5800" w:name="_Toc36463391"/>
      <w:bookmarkStart w:id="5801" w:name="_Toc43215231"/>
      <w:bookmarkStart w:id="5802" w:name="_Toc45032479"/>
      <w:bookmarkStart w:id="5803" w:name="_Toc49849968"/>
      <w:bookmarkStart w:id="5804" w:name="_Toc51873482"/>
      <w:bookmarkStart w:id="5805" w:name="_Toc56517610"/>
      <w:bookmarkStart w:id="5806" w:name="_Toc58594511"/>
      <w:bookmarkStart w:id="5807" w:name="_Toc67686023"/>
      <w:bookmarkStart w:id="5808" w:name="_Toc74993850"/>
      <w:bookmarkStart w:id="5809" w:name="_Toc82716440"/>
      <w:bookmarkStart w:id="5810" w:name="_Toc88818727"/>
      <w:bookmarkStart w:id="5811" w:name="_Toc90650649"/>
      <w:bookmarkStart w:id="5812" w:name="_Toc98506318"/>
      <w:bookmarkStart w:id="5813" w:name="_Toc106639603"/>
      <w:bookmarkStart w:id="5814" w:name="_Toc114779113"/>
      <w:bookmarkStart w:id="5815" w:name="_Toc122097030"/>
      <w:bookmarkStart w:id="5816" w:name="_Toc130844251"/>
      <w:bookmarkStart w:id="5817" w:name="_Toc138411959"/>
      <w:bookmarkStart w:id="5818" w:name="_Toc145956157"/>
      <w:bookmarkStart w:id="5819" w:name="_Toc153887599"/>
      <w:bookmarkStart w:id="5820" w:name="_Toc161905488"/>
      <w:bookmarkStart w:id="5821" w:name="_Toc170210091"/>
      <w:bookmarkStart w:id="5822" w:name="_Toc177550887"/>
      <w:bookmarkStart w:id="5823" w:name="_Toc183624977"/>
      <w:bookmarkStart w:id="5824" w:name="_Toc186726969"/>
      <w:bookmarkStart w:id="5825" w:name="_Toc200620896"/>
      <w:bookmarkStart w:id="5826" w:name="_Toc207788090"/>
      <w:bookmarkStart w:id="5827" w:name="_Toc215062374"/>
      <w:r>
        <w:t>6.2.6</w:t>
      </w:r>
      <w:r>
        <w:tab/>
        <w:t>Data Model</w:t>
      </w:r>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689CC388" w14:textId="77777777" w:rsidR="00EB7848" w:rsidRDefault="00EB7848" w:rsidP="00B32564">
      <w:pPr>
        <w:pStyle w:val="Heading4"/>
      </w:pPr>
      <w:bookmarkStart w:id="5828" w:name="_Toc25168713"/>
      <w:bookmarkStart w:id="5829" w:name="_Toc27593132"/>
      <w:bookmarkStart w:id="5830" w:name="_Toc34148008"/>
      <w:bookmarkStart w:id="5831" w:name="_Toc36463392"/>
      <w:bookmarkStart w:id="5832" w:name="_Toc43215232"/>
      <w:bookmarkStart w:id="5833" w:name="_Toc45032480"/>
      <w:bookmarkStart w:id="5834" w:name="_Toc49849969"/>
      <w:bookmarkStart w:id="5835" w:name="_Toc51873483"/>
      <w:bookmarkStart w:id="5836" w:name="_Toc56517611"/>
      <w:bookmarkStart w:id="5837" w:name="_Toc58594512"/>
      <w:bookmarkStart w:id="5838" w:name="_Toc67686024"/>
      <w:bookmarkStart w:id="5839" w:name="_Toc74993851"/>
      <w:bookmarkStart w:id="5840" w:name="_Toc82716441"/>
      <w:bookmarkStart w:id="5841" w:name="_Toc88818728"/>
      <w:bookmarkStart w:id="5842" w:name="_Toc90650650"/>
      <w:bookmarkStart w:id="5843" w:name="_Toc98506319"/>
      <w:bookmarkStart w:id="5844" w:name="_Toc106639604"/>
      <w:bookmarkStart w:id="5845" w:name="_Toc114779114"/>
      <w:bookmarkStart w:id="5846" w:name="_Toc122097031"/>
      <w:bookmarkStart w:id="5847" w:name="_Toc130844252"/>
      <w:bookmarkStart w:id="5848" w:name="_Toc138411960"/>
      <w:bookmarkStart w:id="5849" w:name="_Toc145956158"/>
      <w:bookmarkStart w:id="5850" w:name="_Toc153887600"/>
      <w:bookmarkStart w:id="5851" w:name="_Toc161905489"/>
      <w:bookmarkStart w:id="5852" w:name="_Toc170210092"/>
      <w:bookmarkStart w:id="5853" w:name="_Toc177550888"/>
      <w:bookmarkStart w:id="5854" w:name="_Toc183624978"/>
      <w:bookmarkStart w:id="5855" w:name="_Toc186726970"/>
      <w:bookmarkStart w:id="5856" w:name="_Toc200620897"/>
      <w:bookmarkStart w:id="5857" w:name="_Toc207788091"/>
      <w:bookmarkStart w:id="5858" w:name="_Toc215062375"/>
      <w:r>
        <w:t>6.2.6.1</w:t>
      </w:r>
      <w:r>
        <w:tab/>
        <w:t>General</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859" w:name="_Toc25168714"/>
      <w:bookmarkStart w:id="5860" w:name="_Toc27593133"/>
      <w:bookmarkStart w:id="5861" w:name="_Toc34148009"/>
      <w:bookmarkStart w:id="5862" w:name="_Toc36463393"/>
      <w:bookmarkStart w:id="5863" w:name="_Toc43215233"/>
      <w:bookmarkStart w:id="5864" w:name="_Toc45032481"/>
      <w:bookmarkStart w:id="5865" w:name="_Toc49849970"/>
      <w:bookmarkStart w:id="5866" w:name="_Toc51873484"/>
      <w:bookmarkStart w:id="5867" w:name="_Toc56517612"/>
      <w:bookmarkStart w:id="5868" w:name="_Toc58594513"/>
      <w:bookmarkStart w:id="5869" w:name="_Toc67686025"/>
      <w:bookmarkStart w:id="5870" w:name="_Toc74993852"/>
      <w:bookmarkStart w:id="5871" w:name="_Toc82716442"/>
      <w:bookmarkStart w:id="5872" w:name="_Toc88818729"/>
      <w:bookmarkStart w:id="5873" w:name="_Toc90650651"/>
      <w:bookmarkStart w:id="5874" w:name="_Toc98506320"/>
      <w:bookmarkStart w:id="5875" w:name="_Toc106639605"/>
      <w:bookmarkStart w:id="5876" w:name="_Toc114779115"/>
      <w:bookmarkStart w:id="5877" w:name="_Toc122097032"/>
      <w:bookmarkStart w:id="5878" w:name="_Toc130844253"/>
      <w:bookmarkStart w:id="5879" w:name="_Toc138411961"/>
      <w:bookmarkStart w:id="5880" w:name="_Toc145956159"/>
      <w:bookmarkStart w:id="5881" w:name="_Toc153887601"/>
      <w:bookmarkStart w:id="5882" w:name="_Toc161905490"/>
      <w:bookmarkStart w:id="5883" w:name="_Toc170210093"/>
      <w:bookmarkStart w:id="5884" w:name="_Toc177550889"/>
      <w:bookmarkStart w:id="5885" w:name="_Toc183624979"/>
      <w:bookmarkStart w:id="5886" w:name="_Toc186726971"/>
      <w:bookmarkStart w:id="5887" w:name="_Toc200620898"/>
      <w:bookmarkStart w:id="5888" w:name="_Toc207788092"/>
      <w:bookmarkStart w:id="5889" w:name="_Toc215062376"/>
      <w:r>
        <w:rPr>
          <w:lang w:val="en-US"/>
        </w:rPr>
        <w:t>6.2.6.2</w:t>
      </w:r>
      <w:r>
        <w:rPr>
          <w:lang w:val="en-US"/>
        </w:rPr>
        <w:tab/>
        <w:t>Structured data types</w:t>
      </w:r>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1D03A0F8" w14:textId="77777777" w:rsidR="00EB7848" w:rsidRDefault="00EB7848" w:rsidP="00B32564">
      <w:pPr>
        <w:pStyle w:val="Heading5"/>
      </w:pPr>
      <w:bookmarkStart w:id="5890" w:name="_Toc25168715"/>
      <w:bookmarkStart w:id="5891" w:name="_Toc27593134"/>
      <w:bookmarkStart w:id="5892" w:name="_Toc34148010"/>
      <w:bookmarkStart w:id="5893" w:name="_Toc36463394"/>
      <w:bookmarkStart w:id="5894" w:name="_Toc43215234"/>
      <w:bookmarkStart w:id="5895" w:name="_Toc45032482"/>
      <w:bookmarkStart w:id="5896" w:name="_Toc49849971"/>
      <w:bookmarkStart w:id="5897" w:name="_Toc51873485"/>
      <w:bookmarkStart w:id="5898" w:name="_Toc56517613"/>
      <w:bookmarkStart w:id="5899" w:name="_Toc58594514"/>
      <w:bookmarkStart w:id="5900" w:name="_Toc67686026"/>
      <w:bookmarkStart w:id="5901" w:name="_Toc74993853"/>
      <w:bookmarkStart w:id="5902" w:name="_Toc82716443"/>
      <w:bookmarkStart w:id="5903" w:name="_Toc88818730"/>
      <w:bookmarkStart w:id="5904" w:name="_Toc90650652"/>
      <w:bookmarkStart w:id="5905" w:name="_Toc98506321"/>
      <w:bookmarkStart w:id="5906" w:name="_Toc106639606"/>
      <w:bookmarkStart w:id="5907" w:name="_Toc114779116"/>
      <w:bookmarkStart w:id="5908" w:name="_Toc122097033"/>
      <w:bookmarkStart w:id="5909" w:name="_Toc130844254"/>
      <w:bookmarkStart w:id="5910" w:name="_Toc138411962"/>
      <w:bookmarkStart w:id="5911" w:name="_Toc145956160"/>
      <w:bookmarkStart w:id="5912" w:name="_Toc153887602"/>
      <w:bookmarkStart w:id="5913" w:name="_Toc161905491"/>
      <w:bookmarkStart w:id="5914" w:name="_Toc170210094"/>
      <w:bookmarkStart w:id="5915" w:name="_Toc177550890"/>
      <w:bookmarkStart w:id="5916" w:name="_Toc183624980"/>
      <w:bookmarkStart w:id="5917" w:name="_Toc186726972"/>
      <w:bookmarkStart w:id="5918" w:name="_Toc200620899"/>
      <w:bookmarkStart w:id="5919" w:name="_Toc207788093"/>
      <w:bookmarkStart w:id="5920" w:name="_Toc215062377"/>
      <w:r>
        <w:t>6.2.6.2.1</w:t>
      </w:r>
      <w:r>
        <w:tab/>
        <w:t>Introduction</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921" w:name="_Toc25168716"/>
      <w:bookmarkStart w:id="5922" w:name="_Toc27593135"/>
      <w:bookmarkStart w:id="5923" w:name="_Toc34148011"/>
      <w:bookmarkStart w:id="5924" w:name="_Toc36463395"/>
      <w:bookmarkStart w:id="5925" w:name="_Toc43215235"/>
      <w:bookmarkStart w:id="5926" w:name="_Toc45032483"/>
      <w:bookmarkStart w:id="5927" w:name="_Toc49849972"/>
      <w:bookmarkStart w:id="5928" w:name="_Toc51873486"/>
      <w:bookmarkStart w:id="5929" w:name="_Toc56517614"/>
      <w:bookmarkStart w:id="5930" w:name="_Toc58594515"/>
      <w:bookmarkStart w:id="5931" w:name="_Toc67686027"/>
      <w:bookmarkStart w:id="5932" w:name="_Toc74993854"/>
      <w:bookmarkStart w:id="5933" w:name="_Toc82716444"/>
      <w:bookmarkStart w:id="5934" w:name="_Toc88818731"/>
      <w:bookmarkStart w:id="5935" w:name="_Toc90650653"/>
      <w:bookmarkStart w:id="5936" w:name="_Toc98506322"/>
      <w:bookmarkStart w:id="5937" w:name="_Toc106639607"/>
      <w:bookmarkStart w:id="5938" w:name="_Toc114779117"/>
      <w:bookmarkStart w:id="5939" w:name="_Toc122097034"/>
      <w:bookmarkStart w:id="5940" w:name="_Toc130844255"/>
      <w:bookmarkStart w:id="5941" w:name="_Toc138411963"/>
      <w:bookmarkStart w:id="5942" w:name="_Toc145956161"/>
      <w:bookmarkStart w:id="5943" w:name="_Toc153887603"/>
      <w:bookmarkStart w:id="5944" w:name="_Toc161905492"/>
      <w:bookmarkStart w:id="5945" w:name="_Toc170210095"/>
      <w:bookmarkStart w:id="5946" w:name="_Toc177550891"/>
      <w:bookmarkStart w:id="5947" w:name="_Toc183624981"/>
      <w:bookmarkStart w:id="5948" w:name="_Toc186726973"/>
      <w:bookmarkStart w:id="5949" w:name="_Toc200620900"/>
      <w:bookmarkStart w:id="5950" w:name="_Toc207788094"/>
      <w:bookmarkStart w:id="5951" w:name="_Toc215062378"/>
      <w:r>
        <w:lastRenderedPageBreak/>
        <w:t>6.2.6.2.2</w:t>
      </w:r>
      <w:r>
        <w:tab/>
        <w:t>Type: CipheringKeyInfo</w:t>
      </w:r>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952" w:name="_Toc25168717"/>
      <w:bookmarkStart w:id="5953" w:name="_Toc27593136"/>
      <w:bookmarkStart w:id="5954" w:name="_Toc34148012"/>
      <w:bookmarkStart w:id="5955" w:name="_Toc36463396"/>
      <w:bookmarkStart w:id="5956" w:name="_Toc43215236"/>
      <w:bookmarkStart w:id="5957" w:name="_Toc45032484"/>
      <w:bookmarkStart w:id="5958" w:name="_Toc49849973"/>
      <w:bookmarkStart w:id="5959" w:name="_Toc51873487"/>
      <w:bookmarkStart w:id="5960" w:name="_Toc56517615"/>
      <w:bookmarkStart w:id="5961" w:name="_Toc58594516"/>
      <w:bookmarkStart w:id="5962" w:name="_Toc67686028"/>
      <w:bookmarkStart w:id="5963" w:name="_Toc74993855"/>
      <w:bookmarkStart w:id="5964" w:name="_Toc82716445"/>
      <w:bookmarkStart w:id="5965" w:name="_Toc88818732"/>
      <w:bookmarkStart w:id="5966" w:name="_Toc90650654"/>
      <w:bookmarkStart w:id="5967" w:name="_Toc98506323"/>
      <w:bookmarkStart w:id="5968" w:name="_Toc106639608"/>
      <w:bookmarkStart w:id="5969" w:name="_Toc114779118"/>
      <w:bookmarkStart w:id="5970" w:name="_Toc122097035"/>
      <w:bookmarkStart w:id="5971" w:name="_Toc130844256"/>
      <w:bookmarkStart w:id="5972" w:name="_Toc138411964"/>
      <w:bookmarkStart w:id="5973" w:name="_Toc145956162"/>
      <w:bookmarkStart w:id="5974" w:name="_Toc153887604"/>
      <w:bookmarkStart w:id="5975" w:name="_Toc161905493"/>
      <w:bookmarkStart w:id="5976" w:name="_Toc170210096"/>
      <w:bookmarkStart w:id="5977" w:name="_Toc177550892"/>
      <w:bookmarkStart w:id="5978" w:name="_Toc183624982"/>
      <w:bookmarkStart w:id="5979" w:name="_Toc186726974"/>
      <w:bookmarkStart w:id="5980" w:name="_Toc200620901"/>
      <w:bookmarkStart w:id="5981" w:name="_Toc207788095"/>
      <w:bookmarkStart w:id="5982" w:name="_Toc215062379"/>
      <w:r>
        <w:t>6.2.6.2.3</w:t>
      </w:r>
      <w:r>
        <w:tab/>
        <w:t>Type: CipheringKeyResponse</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983" w:name="_Toc25168718"/>
      <w:bookmarkStart w:id="5984" w:name="_Toc27593137"/>
      <w:bookmarkStart w:id="5985" w:name="_Toc34148013"/>
      <w:bookmarkStart w:id="5986" w:name="_Toc36463397"/>
      <w:bookmarkStart w:id="5987" w:name="_Toc43215237"/>
      <w:bookmarkStart w:id="5988" w:name="_Toc45032485"/>
      <w:bookmarkStart w:id="5989" w:name="_Toc49849974"/>
      <w:bookmarkStart w:id="5990" w:name="_Toc51873488"/>
      <w:bookmarkStart w:id="5991" w:name="_Toc56517616"/>
      <w:bookmarkStart w:id="5992" w:name="_Toc58594517"/>
      <w:bookmarkStart w:id="5993" w:name="_Toc67686029"/>
      <w:bookmarkStart w:id="5994" w:name="_Toc74993856"/>
      <w:bookmarkStart w:id="5995" w:name="_Toc82716446"/>
      <w:bookmarkStart w:id="5996" w:name="_Toc88818733"/>
      <w:bookmarkStart w:id="5997" w:name="_Toc90650655"/>
      <w:bookmarkStart w:id="5998" w:name="_Toc98506324"/>
      <w:bookmarkStart w:id="5999" w:name="_Toc106639609"/>
      <w:bookmarkStart w:id="6000" w:name="_Toc114779119"/>
      <w:bookmarkStart w:id="6001" w:name="_Toc122097036"/>
      <w:bookmarkStart w:id="6002" w:name="_Toc130844257"/>
      <w:bookmarkStart w:id="6003" w:name="_Toc138411965"/>
      <w:bookmarkStart w:id="6004" w:name="_Toc145956163"/>
      <w:bookmarkStart w:id="6005" w:name="_Toc153887605"/>
      <w:bookmarkStart w:id="6006" w:name="_Toc161905494"/>
      <w:bookmarkStart w:id="6007" w:name="_Toc170210097"/>
      <w:bookmarkStart w:id="6008" w:name="_Toc177550893"/>
      <w:bookmarkStart w:id="6009" w:name="_Toc183624983"/>
      <w:bookmarkStart w:id="6010" w:name="_Toc186726975"/>
      <w:bookmarkStart w:id="6011" w:name="_Toc200620902"/>
      <w:bookmarkStart w:id="6012" w:name="_Toc207788096"/>
      <w:bookmarkStart w:id="6013" w:name="_Toc215062380"/>
      <w:r>
        <w:lastRenderedPageBreak/>
        <w:t>6.2.6.2.4</w:t>
      </w:r>
      <w:r>
        <w:tab/>
        <w:t>Type: CipheringDataSet</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6014"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6015" w:name="_PERM_MCCTEMPBM_CRPT90020125___2"/>
            <w:bookmarkEnd w:id="6014"/>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6016" w:name="_PERM_MCCTEMPBM_CRPT90020126___2"/>
            <w:bookmarkEnd w:id="6015"/>
          </w:p>
          <w:bookmarkEnd w:id="6016"/>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6017"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lastRenderedPageBreak/>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6018" w:name="_PERM_MCCTEMPBM_CRPT90020128___2"/>
            <w:bookmarkEnd w:id="6017"/>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6019" w:name="_PERM_MCCTEMPBM_CRPT90020129___2"/>
            <w:bookmarkEnd w:id="6018"/>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6020" w:name="_PERM_MCCTEMPBM_CRPT90020130___2"/>
            <w:bookmarkEnd w:id="6019"/>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6020"/>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6021"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6022" w:name="_PERM_MCCTEMPBM_CRPT90020132___2"/>
            <w:bookmarkEnd w:id="6021"/>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6023" w:name="_PERM_MCCTEMPBM_CRPT90020133___2"/>
            <w:bookmarkEnd w:id="6022"/>
          </w:p>
          <w:bookmarkEnd w:id="6023"/>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6024"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 xml:space="preserve">bit 5 in the third octet maps to </w:t>
            </w:r>
            <w:r>
              <w:lastRenderedPageBreak/>
              <w:t>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6025" w:name="_PERM_MCCTEMPBM_CRPT90020135___2"/>
            <w:bookmarkEnd w:id="6024"/>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6026" w:name="_PERM_MCCTEMPBM_CRPT90020136___2"/>
            <w:bookmarkEnd w:id="6025"/>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 xml:space="preserve">octet maps to </w:t>
            </w:r>
            <w:r>
              <w:lastRenderedPageBreak/>
              <w:t>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6026"/>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6027" w:name="_PERM_MCCTEMPBM_CRPT90020137___2"/>
            <w:r>
              <w:t>This IE contains the UTC time when the ciphering data set becomes valid.</w:t>
            </w:r>
            <w:bookmarkEnd w:id="6027"/>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6028" w:name="_PERM_MCCTEMPBM_CRPT90020138___2"/>
            <w:r>
              <w:t>The validity duration of the ciphering data set.</w:t>
            </w:r>
            <w:bookmarkEnd w:id="6028"/>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6029" w:name="_PERM_MCCTEMPBM_CRPT90020139___2"/>
            <w:r>
              <w:t>0..1</w:t>
            </w:r>
            <w:bookmarkEnd w:id="6029"/>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6030" w:name="_Toc25168719"/>
      <w:bookmarkStart w:id="6031" w:name="_Toc27593138"/>
      <w:bookmarkStart w:id="6032" w:name="_Toc34148014"/>
      <w:bookmarkStart w:id="6033" w:name="_Toc36463398"/>
      <w:bookmarkStart w:id="6034" w:name="_Toc43215238"/>
      <w:bookmarkStart w:id="6035" w:name="_Toc45032486"/>
      <w:bookmarkStart w:id="6036" w:name="_Toc49849975"/>
      <w:bookmarkStart w:id="6037" w:name="_Toc51873489"/>
      <w:bookmarkStart w:id="6038" w:name="_Toc56517617"/>
      <w:bookmarkStart w:id="6039" w:name="_Toc58594518"/>
      <w:bookmarkStart w:id="6040" w:name="_Toc67686030"/>
      <w:bookmarkStart w:id="6041" w:name="_Toc74993857"/>
      <w:bookmarkStart w:id="6042" w:name="_Toc82716447"/>
      <w:bookmarkStart w:id="6043" w:name="_Toc88818734"/>
      <w:bookmarkStart w:id="6044" w:name="_Toc90650656"/>
      <w:bookmarkStart w:id="6045" w:name="_Toc98506325"/>
      <w:bookmarkStart w:id="6046" w:name="_Toc106639610"/>
      <w:bookmarkStart w:id="6047" w:name="_Toc114779120"/>
      <w:bookmarkStart w:id="6048" w:name="_Toc122097037"/>
      <w:bookmarkStart w:id="6049" w:name="_Toc130844258"/>
      <w:bookmarkStart w:id="6050" w:name="_Toc138411966"/>
      <w:bookmarkStart w:id="6051" w:name="_Toc145956164"/>
      <w:bookmarkStart w:id="6052" w:name="_Toc153887606"/>
      <w:bookmarkStart w:id="6053" w:name="_Toc161905495"/>
      <w:bookmarkStart w:id="6054" w:name="_Toc170210098"/>
      <w:bookmarkStart w:id="6055" w:name="_Toc177550894"/>
      <w:bookmarkStart w:id="6056" w:name="_Toc183624984"/>
      <w:bookmarkStart w:id="6057" w:name="_Toc186726976"/>
      <w:bookmarkStart w:id="6058" w:name="_Toc200620903"/>
      <w:bookmarkStart w:id="6059" w:name="_Toc207788097"/>
      <w:bookmarkStart w:id="6060" w:name="_Toc215062381"/>
      <w:r>
        <w:t>6.2.6.2.5</w:t>
      </w:r>
      <w:r>
        <w:tab/>
        <w:t>Type: CipheringSetReport</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6061" w:name="_Toc25168720"/>
      <w:bookmarkStart w:id="6062" w:name="_Toc27593139"/>
      <w:bookmarkStart w:id="6063" w:name="_Toc34148015"/>
      <w:bookmarkStart w:id="6064" w:name="_Toc36463399"/>
      <w:bookmarkStart w:id="6065" w:name="_Toc43215239"/>
      <w:bookmarkStart w:id="6066" w:name="_Toc45032487"/>
      <w:bookmarkStart w:id="6067" w:name="_Toc49849976"/>
      <w:bookmarkStart w:id="6068" w:name="_Toc51873490"/>
      <w:bookmarkStart w:id="6069" w:name="_Toc56517618"/>
      <w:bookmarkStart w:id="6070" w:name="_Toc58594519"/>
      <w:bookmarkStart w:id="6071" w:name="_Toc67686031"/>
      <w:bookmarkStart w:id="6072" w:name="_Toc74993858"/>
      <w:bookmarkStart w:id="6073" w:name="_Toc82716448"/>
      <w:bookmarkStart w:id="6074" w:name="_Toc88818735"/>
      <w:bookmarkStart w:id="6075" w:name="_Toc90650657"/>
      <w:bookmarkStart w:id="6076" w:name="_Toc98506326"/>
      <w:bookmarkStart w:id="6077" w:name="_Toc106639611"/>
      <w:bookmarkStart w:id="6078" w:name="_Toc114779121"/>
      <w:bookmarkStart w:id="6079" w:name="_Toc122097038"/>
      <w:bookmarkStart w:id="6080" w:name="_Toc130844259"/>
      <w:bookmarkStart w:id="6081" w:name="_Toc138411967"/>
      <w:bookmarkStart w:id="6082" w:name="_Toc145956165"/>
      <w:bookmarkStart w:id="6083" w:name="_Toc153887607"/>
      <w:bookmarkStart w:id="6084" w:name="_Toc161905496"/>
      <w:bookmarkStart w:id="6085" w:name="_Toc170210099"/>
      <w:bookmarkStart w:id="6086" w:name="_Toc177550895"/>
      <w:bookmarkStart w:id="6087" w:name="_Toc183624985"/>
      <w:bookmarkStart w:id="6088" w:name="_Toc186726977"/>
      <w:bookmarkStart w:id="6089" w:name="_Toc200620904"/>
      <w:bookmarkStart w:id="6090" w:name="_Toc207788098"/>
      <w:bookmarkStart w:id="6091" w:name="_Toc215062382"/>
      <w:r>
        <w:t>6.2.6.2.6</w:t>
      </w:r>
      <w:r>
        <w:tab/>
        <w:t>Type: CipherRequestData</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6092" w:name="_Toc25168721"/>
      <w:bookmarkStart w:id="6093" w:name="_Toc27593140"/>
      <w:bookmarkStart w:id="6094" w:name="_Toc34148016"/>
      <w:bookmarkStart w:id="6095" w:name="_Toc36463400"/>
      <w:bookmarkStart w:id="6096" w:name="_Toc43215240"/>
      <w:bookmarkStart w:id="6097" w:name="_Toc45032488"/>
      <w:bookmarkStart w:id="6098" w:name="_Toc49849977"/>
      <w:bookmarkStart w:id="6099" w:name="_Toc51873491"/>
      <w:bookmarkStart w:id="6100" w:name="_Toc56517619"/>
      <w:bookmarkStart w:id="6101" w:name="_Toc58594520"/>
      <w:bookmarkStart w:id="6102" w:name="_Toc67686032"/>
      <w:bookmarkStart w:id="6103" w:name="_Toc74993859"/>
      <w:bookmarkStart w:id="6104" w:name="_Toc82716449"/>
      <w:bookmarkStart w:id="6105" w:name="_Toc88818736"/>
      <w:bookmarkStart w:id="6106" w:name="_Toc90650658"/>
      <w:bookmarkStart w:id="6107" w:name="_Toc98506327"/>
      <w:bookmarkStart w:id="6108" w:name="_Toc106639612"/>
      <w:bookmarkStart w:id="6109" w:name="_Toc114779122"/>
      <w:bookmarkStart w:id="6110" w:name="_Toc122097039"/>
      <w:bookmarkStart w:id="6111" w:name="_Toc130844260"/>
      <w:bookmarkStart w:id="6112" w:name="_Toc138411968"/>
      <w:bookmarkStart w:id="6113" w:name="_Toc145956166"/>
      <w:bookmarkStart w:id="6114" w:name="_Toc153887608"/>
      <w:bookmarkStart w:id="6115" w:name="_Toc161905497"/>
      <w:bookmarkStart w:id="6116" w:name="_Toc170210100"/>
      <w:bookmarkStart w:id="6117" w:name="_Toc177550896"/>
      <w:bookmarkStart w:id="6118" w:name="_Toc183624986"/>
      <w:bookmarkStart w:id="6119" w:name="_Toc186726978"/>
      <w:bookmarkStart w:id="6120" w:name="_Toc200620905"/>
      <w:bookmarkStart w:id="6121" w:name="_Toc207788099"/>
      <w:bookmarkStart w:id="6122" w:name="_Toc215062383"/>
      <w:r>
        <w:t>6.2.6.2.7</w:t>
      </w:r>
      <w:r>
        <w:tab/>
        <w:t>Type: CipherResponseData</w:t>
      </w:r>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6123" w:name="_Toc25168722"/>
      <w:bookmarkStart w:id="6124" w:name="_Toc27593141"/>
      <w:bookmarkStart w:id="6125" w:name="_Toc34148017"/>
      <w:bookmarkStart w:id="6126" w:name="_Toc36463401"/>
      <w:bookmarkStart w:id="6127" w:name="_Toc43215241"/>
      <w:bookmarkStart w:id="6128" w:name="_Toc45032489"/>
      <w:bookmarkStart w:id="6129" w:name="_Toc49849978"/>
      <w:bookmarkStart w:id="6130" w:name="_Toc51873492"/>
      <w:bookmarkStart w:id="6131" w:name="_Toc56517620"/>
      <w:bookmarkStart w:id="6132" w:name="_Toc58594521"/>
      <w:bookmarkStart w:id="6133" w:name="_Toc67686033"/>
      <w:bookmarkStart w:id="6134" w:name="_Toc74993860"/>
      <w:bookmarkStart w:id="6135" w:name="_Toc82716450"/>
      <w:bookmarkStart w:id="6136" w:name="_Toc88818737"/>
      <w:bookmarkStart w:id="6137" w:name="_Toc90650659"/>
      <w:bookmarkStart w:id="6138" w:name="_Toc98506328"/>
      <w:bookmarkStart w:id="6139" w:name="_Toc106639613"/>
      <w:bookmarkStart w:id="6140" w:name="_Toc114779123"/>
      <w:bookmarkStart w:id="6141" w:name="_Toc122097040"/>
      <w:bookmarkStart w:id="6142" w:name="_Toc130844261"/>
      <w:bookmarkStart w:id="6143" w:name="_Toc138411969"/>
      <w:bookmarkStart w:id="6144" w:name="_Toc145956167"/>
      <w:bookmarkStart w:id="6145" w:name="_Toc153887609"/>
      <w:bookmarkStart w:id="6146" w:name="_Toc161905498"/>
      <w:bookmarkStart w:id="6147" w:name="_Toc170210101"/>
      <w:bookmarkStart w:id="6148" w:name="_Toc177550897"/>
      <w:bookmarkStart w:id="6149" w:name="_Toc183624987"/>
      <w:bookmarkStart w:id="6150" w:name="_Toc186726979"/>
      <w:bookmarkStart w:id="6151" w:name="_Toc200620906"/>
      <w:bookmarkStart w:id="6152" w:name="_Toc207788100"/>
      <w:bookmarkStart w:id="6153" w:name="_Toc215062384"/>
      <w:r>
        <w:rPr>
          <w:lang w:val="en-US"/>
        </w:rPr>
        <w:lastRenderedPageBreak/>
        <w:t>6.2.6.3</w:t>
      </w:r>
      <w:r>
        <w:rPr>
          <w:lang w:val="en-US"/>
        </w:rPr>
        <w:tab/>
        <w:t>Simple data types and enumerations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p>
    <w:p w14:paraId="4E236F7E" w14:textId="77777777" w:rsidR="00EB7848" w:rsidRDefault="00EB7848" w:rsidP="00B32564">
      <w:pPr>
        <w:pStyle w:val="Heading5"/>
      </w:pPr>
      <w:bookmarkStart w:id="6154" w:name="_Toc25168723"/>
      <w:bookmarkStart w:id="6155" w:name="_Toc27593142"/>
      <w:bookmarkStart w:id="6156" w:name="_Toc34148018"/>
      <w:bookmarkStart w:id="6157" w:name="_Toc36463402"/>
      <w:bookmarkStart w:id="6158" w:name="_Toc43215242"/>
      <w:bookmarkStart w:id="6159" w:name="_Toc45032490"/>
      <w:bookmarkStart w:id="6160" w:name="_Toc49849979"/>
      <w:bookmarkStart w:id="6161" w:name="_Toc51873493"/>
      <w:bookmarkStart w:id="6162" w:name="_Toc56517621"/>
      <w:bookmarkStart w:id="6163" w:name="_Toc58594522"/>
      <w:bookmarkStart w:id="6164" w:name="_Toc67686034"/>
      <w:bookmarkStart w:id="6165" w:name="_Toc74993861"/>
      <w:bookmarkStart w:id="6166" w:name="_Toc82716451"/>
      <w:bookmarkStart w:id="6167" w:name="_Toc88818738"/>
      <w:bookmarkStart w:id="6168" w:name="_Toc90650660"/>
      <w:bookmarkStart w:id="6169" w:name="_Toc98506329"/>
      <w:bookmarkStart w:id="6170" w:name="_Toc106639614"/>
      <w:bookmarkStart w:id="6171" w:name="_Toc114779124"/>
      <w:bookmarkStart w:id="6172" w:name="_Toc122097041"/>
      <w:bookmarkStart w:id="6173" w:name="_Toc130844262"/>
      <w:bookmarkStart w:id="6174" w:name="_Toc138411970"/>
      <w:bookmarkStart w:id="6175" w:name="_Toc145956168"/>
      <w:bookmarkStart w:id="6176" w:name="_Toc153887610"/>
      <w:bookmarkStart w:id="6177" w:name="_Toc161905499"/>
      <w:bookmarkStart w:id="6178" w:name="_Toc170210102"/>
      <w:bookmarkStart w:id="6179" w:name="_Toc177550898"/>
      <w:bookmarkStart w:id="6180" w:name="_Toc183624988"/>
      <w:bookmarkStart w:id="6181" w:name="_Toc186726980"/>
      <w:bookmarkStart w:id="6182" w:name="_Toc200620907"/>
      <w:bookmarkStart w:id="6183" w:name="_Toc207788101"/>
      <w:bookmarkStart w:id="6184" w:name="_Toc215062385"/>
      <w:r>
        <w:t>6.2.6.3.1</w:t>
      </w:r>
      <w:r>
        <w:tab/>
        <w:t>Introduction</w:t>
      </w:r>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6185" w:name="_Toc25168724"/>
      <w:bookmarkStart w:id="6186" w:name="_Toc27593143"/>
      <w:bookmarkStart w:id="6187" w:name="_Toc34148019"/>
      <w:bookmarkStart w:id="6188" w:name="_Toc36463403"/>
      <w:bookmarkStart w:id="6189" w:name="_Toc43215243"/>
      <w:bookmarkStart w:id="6190" w:name="_Toc45032491"/>
      <w:bookmarkStart w:id="6191" w:name="_Toc49849980"/>
      <w:bookmarkStart w:id="6192" w:name="_Toc51873494"/>
      <w:bookmarkStart w:id="6193" w:name="_Toc56517622"/>
      <w:bookmarkStart w:id="6194" w:name="_Toc58594523"/>
      <w:bookmarkStart w:id="6195" w:name="_Toc67686035"/>
      <w:bookmarkStart w:id="6196" w:name="_Toc74993862"/>
      <w:bookmarkStart w:id="6197" w:name="_Toc82716452"/>
      <w:bookmarkStart w:id="6198" w:name="_Toc88818739"/>
      <w:bookmarkStart w:id="6199" w:name="_Toc90650661"/>
      <w:bookmarkStart w:id="6200" w:name="_Toc98506330"/>
      <w:bookmarkStart w:id="6201" w:name="_Toc106639615"/>
      <w:bookmarkStart w:id="6202" w:name="_Toc114779125"/>
      <w:bookmarkStart w:id="6203" w:name="_Toc122097042"/>
      <w:bookmarkStart w:id="6204" w:name="_Toc130844263"/>
      <w:bookmarkStart w:id="6205" w:name="_Toc138411971"/>
      <w:bookmarkStart w:id="6206" w:name="_Toc145956169"/>
      <w:bookmarkStart w:id="6207" w:name="_Toc153887611"/>
      <w:bookmarkStart w:id="6208" w:name="_Toc161905500"/>
      <w:bookmarkStart w:id="6209" w:name="_Toc170210103"/>
      <w:bookmarkStart w:id="6210" w:name="_Toc177550899"/>
      <w:bookmarkStart w:id="6211" w:name="_Toc183624989"/>
      <w:bookmarkStart w:id="6212" w:name="_Toc186726981"/>
      <w:bookmarkStart w:id="6213" w:name="_Toc200620908"/>
      <w:bookmarkStart w:id="6214" w:name="_Toc207788102"/>
      <w:bookmarkStart w:id="6215" w:name="_Toc215062386"/>
      <w:r>
        <w:t>6.2.6.3.2</w:t>
      </w:r>
      <w:r>
        <w:tab/>
        <w:t>Simple data types</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6216" w:name="_Toc25168725"/>
      <w:bookmarkStart w:id="6217" w:name="_Toc27593144"/>
      <w:bookmarkStart w:id="6218" w:name="_Toc34148020"/>
      <w:bookmarkStart w:id="6219" w:name="_Toc36463404"/>
      <w:bookmarkStart w:id="6220" w:name="_Toc43215244"/>
      <w:bookmarkStart w:id="6221" w:name="_Toc45032492"/>
      <w:bookmarkStart w:id="6222" w:name="_Toc49849981"/>
      <w:bookmarkStart w:id="6223" w:name="_Toc51873495"/>
      <w:bookmarkStart w:id="6224" w:name="_Toc56517623"/>
      <w:bookmarkStart w:id="6225" w:name="_Toc58594524"/>
      <w:bookmarkStart w:id="6226" w:name="_Toc67686036"/>
      <w:bookmarkStart w:id="6227" w:name="_Toc74993863"/>
      <w:bookmarkStart w:id="6228" w:name="_Toc82716453"/>
      <w:bookmarkStart w:id="6229" w:name="_Toc88818740"/>
      <w:bookmarkStart w:id="6230" w:name="_Toc90650662"/>
      <w:bookmarkStart w:id="6231" w:name="_Toc98506331"/>
      <w:bookmarkStart w:id="6232" w:name="_Toc106639616"/>
      <w:bookmarkStart w:id="6233" w:name="_Toc114779126"/>
      <w:bookmarkStart w:id="6234" w:name="_Toc122097043"/>
      <w:bookmarkStart w:id="6235" w:name="_Toc130844264"/>
      <w:bookmarkStart w:id="6236" w:name="_Toc138411972"/>
      <w:bookmarkStart w:id="6237" w:name="_Toc145956170"/>
      <w:bookmarkStart w:id="6238" w:name="_Toc153887612"/>
      <w:bookmarkStart w:id="6239" w:name="_Toc161905501"/>
      <w:bookmarkStart w:id="6240" w:name="_Toc170210104"/>
      <w:bookmarkStart w:id="6241" w:name="_Toc177550900"/>
      <w:bookmarkStart w:id="6242" w:name="_Toc183624990"/>
      <w:bookmarkStart w:id="6243" w:name="_Toc186726982"/>
      <w:bookmarkStart w:id="6244" w:name="_Toc200620909"/>
      <w:bookmarkStart w:id="6245" w:name="_Toc207788103"/>
      <w:bookmarkStart w:id="6246" w:name="_Toc215062387"/>
      <w:r>
        <w:t>6.2.6.3.3</w:t>
      </w:r>
      <w:r>
        <w:tab/>
        <w:t>Enumeration: StorageOutcome</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6247" w:name="_Toc25168726"/>
      <w:bookmarkStart w:id="6248" w:name="_Toc27593145"/>
      <w:bookmarkStart w:id="6249" w:name="_Toc34148021"/>
      <w:bookmarkStart w:id="6250" w:name="_Toc36463405"/>
      <w:bookmarkStart w:id="6251" w:name="_Toc43215245"/>
      <w:bookmarkStart w:id="6252" w:name="_Toc45032493"/>
      <w:bookmarkStart w:id="6253" w:name="_Toc49849982"/>
      <w:bookmarkStart w:id="6254" w:name="_Toc51873496"/>
      <w:bookmarkStart w:id="6255" w:name="_Toc56517624"/>
      <w:bookmarkStart w:id="6256" w:name="_Toc58594525"/>
      <w:bookmarkStart w:id="6257" w:name="_Toc67686037"/>
      <w:bookmarkStart w:id="6258" w:name="_Toc74993864"/>
      <w:bookmarkStart w:id="6259" w:name="_Toc82716454"/>
      <w:bookmarkStart w:id="6260" w:name="_Toc88818741"/>
      <w:bookmarkStart w:id="6261" w:name="_Toc90650663"/>
      <w:bookmarkStart w:id="6262" w:name="_Toc98506332"/>
      <w:bookmarkStart w:id="6263" w:name="_Toc106639617"/>
      <w:bookmarkStart w:id="6264" w:name="_Toc114779127"/>
      <w:bookmarkStart w:id="6265" w:name="_Toc122097044"/>
      <w:bookmarkStart w:id="6266" w:name="_Toc130844265"/>
      <w:bookmarkStart w:id="6267" w:name="_Toc138411973"/>
      <w:bookmarkStart w:id="6268" w:name="_Toc145956171"/>
      <w:bookmarkStart w:id="6269" w:name="_Toc153887613"/>
      <w:bookmarkStart w:id="6270" w:name="_Toc161905502"/>
      <w:bookmarkStart w:id="6271" w:name="_Toc170210105"/>
      <w:bookmarkStart w:id="6272" w:name="_Toc177550901"/>
      <w:bookmarkStart w:id="6273" w:name="_Toc183624991"/>
      <w:bookmarkStart w:id="6274" w:name="_Toc186726983"/>
      <w:bookmarkStart w:id="6275" w:name="_Toc200620910"/>
      <w:bookmarkStart w:id="6276" w:name="_Toc207788104"/>
      <w:bookmarkStart w:id="6277" w:name="_Toc215062388"/>
      <w:r>
        <w:t>6.2.6.3.4</w:t>
      </w:r>
      <w:r>
        <w:tab/>
        <w:t>Enumeration: DataAvailability</w:t>
      </w:r>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278" w:name="_Toc25168727"/>
      <w:bookmarkStart w:id="6279" w:name="_Toc27593146"/>
      <w:bookmarkStart w:id="6280" w:name="_Toc34148022"/>
      <w:bookmarkStart w:id="6281" w:name="_Toc36463406"/>
      <w:bookmarkStart w:id="6282" w:name="_Toc43215246"/>
      <w:bookmarkStart w:id="6283" w:name="_Toc45032494"/>
      <w:bookmarkStart w:id="6284" w:name="_Toc49849983"/>
      <w:bookmarkStart w:id="6285" w:name="_Toc51873497"/>
      <w:bookmarkStart w:id="6286" w:name="_Toc56517625"/>
      <w:bookmarkStart w:id="6287" w:name="_Toc58594526"/>
      <w:bookmarkStart w:id="6288" w:name="_Toc67686038"/>
      <w:bookmarkStart w:id="6289" w:name="_Toc74993865"/>
      <w:bookmarkStart w:id="6290" w:name="_Toc82716455"/>
      <w:bookmarkStart w:id="6291" w:name="_Toc88818742"/>
      <w:bookmarkStart w:id="6292" w:name="_Toc90650664"/>
      <w:bookmarkStart w:id="6293" w:name="_Toc98506333"/>
      <w:bookmarkStart w:id="6294" w:name="_Toc106639618"/>
      <w:bookmarkStart w:id="6295" w:name="_Toc114779128"/>
      <w:bookmarkStart w:id="6296" w:name="_Toc122097045"/>
      <w:bookmarkStart w:id="6297" w:name="_Toc130844266"/>
      <w:bookmarkStart w:id="6298" w:name="_Toc138411974"/>
      <w:bookmarkStart w:id="6299" w:name="_Toc145956172"/>
      <w:bookmarkStart w:id="6300" w:name="_Toc153887614"/>
      <w:bookmarkStart w:id="6301" w:name="_Toc161905503"/>
      <w:bookmarkStart w:id="6302" w:name="_Toc170210106"/>
      <w:bookmarkStart w:id="6303" w:name="_Toc177550902"/>
      <w:bookmarkStart w:id="6304" w:name="_Toc183624992"/>
      <w:bookmarkStart w:id="6305" w:name="_Toc186726984"/>
      <w:bookmarkStart w:id="6306" w:name="_Toc200620911"/>
      <w:bookmarkStart w:id="6307" w:name="_Toc207788105"/>
      <w:bookmarkStart w:id="6308" w:name="_Toc215062389"/>
      <w:r>
        <w:t>6.2.7</w:t>
      </w:r>
      <w:r>
        <w:tab/>
        <w:t>Error Handling</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EBCE21B" w14:textId="77777777" w:rsidR="00EB7848" w:rsidRDefault="00EB7848" w:rsidP="00B32564">
      <w:pPr>
        <w:pStyle w:val="Heading4"/>
      </w:pPr>
      <w:bookmarkStart w:id="6309" w:name="_Toc25168728"/>
      <w:bookmarkStart w:id="6310" w:name="_Toc27593147"/>
      <w:bookmarkStart w:id="6311" w:name="_Toc34148023"/>
      <w:bookmarkStart w:id="6312" w:name="_Toc36463407"/>
      <w:bookmarkStart w:id="6313" w:name="_Toc43215247"/>
      <w:bookmarkStart w:id="6314" w:name="_Toc45032495"/>
      <w:bookmarkStart w:id="6315" w:name="_Toc49849984"/>
      <w:bookmarkStart w:id="6316" w:name="_Toc51873498"/>
      <w:bookmarkStart w:id="6317" w:name="_Toc56517626"/>
      <w:bookmarkStart w:id="6318" w:name="_Toc58594527"/>
      <w:bookmarkStart w:id="6319" w:name="_Toc67686039"/>
      <w:bookmarkStart w:id="6320" w:name="_Toc74993866"/>
      <w:bookmarkStart w:id="6321" w:name="_Toc82716456"/>
      <w:bookmarkStart w:id="6322" w:name="_Toc88818743"/>
      <w:bookmarkStart w:id="6323" w:name="_Toc90650665"/>
      <w:bookmarkStart w:id="6324" w:name="_Toc98506334"/>
      <w:bookmarkStart w:id="6325" w:name="_Toc106639619"/>
      <w:bookmarkStart w:id="6326" w:name="_Toc114779129"/>
      <w:bookmarkStart w:id="6327" w:name="_Toc122097046"/>
      <w:bookmarkStart w:id="6328" w:name="_Toc130844267"/>
      <w:bookmarkStart w:id="6329" w:name="_Toc138411975"/>
      <w:bookmarkStart w:id="6330" w:name="_Toc145956173"/>
      <w:bookmarkStart w:id="6331" w:name="_Toc153887615"/>
      <w:bookmarkStart w:id="6332" w:name="_Toc161905504"/>
      <w:bookmarkStart w:id="6333" w:name="_Toc170210107"/>
      <w:bookmarkStart w:id="6334" w:name="_Toc177550903"/>
      <w:bookmarkStart w:id="6335" w:name="_Toc183624993"/>
      <w:bookmarkStart w:id="6336" w:name="_Toc186726985"/>
      <w:bookmarkStart w:id="6337" w:name="_Toc200620912"/>
      <w:bookmarkStart w:id="6338" w:name="_Toc207788106"/>
      <w:bookmarkStart w:id="6339" w:name="_Toc215062390"/>
      <w:r>
        <w:t>6.2.7.1</w:t>
      </w:r>
      <w:r>
        <w:tab/>
        <w:t>General</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6340" w:name="_Toc25168729"/>
      <w:bookmarkStart w:id="6341" w:name="_Toc27593148"/>
      <w:bookmarkStart w:id="6342" w:name="_Toc34148024"/>
      <w:bookmarkStart w:id="6343" w:name="_Toc36463408"/>
      <w:bookmarkStart w:id="6344" w:name="_Toc43215248"/>
      <w:bookmarkStart w:id="6345" w:name="_Toc45032496"/>
      <w:bookmarkStart w:id="6346" w:name="_Toc49849985"/>
      <w:bookmarkStart w:id="6347" w:name="_Toc51873499"/>
      <w:bookmarkStart w:id="6348" w:name="_Toc56517627"/>
      <w:bookmarkStart w:id="6349" w:name="_Toc58594528"/>
      <w:bookmarkStart w:id="6350" w:name="_Toc67686040"/>
      <w:bookmarkStart w:id="6351" w:name="_Toc74993867"/>
      <w:bookmarkStart w:id="6352" w:name="_Toc82716457"/>
      <w:bookmarkStart w:id="6353" w:name="_Toc88818744"/>
      <w:bookmarkStart w:id="6354" w:name="_Toc90650666"/>
      <w:bookmarkStart w:id="6355" w:name="_Toc98506335"/>
      <w:bookmarkStart w:id="6356" w:name="_Toc106639620"/>
      <w:bookmarkStart w:id="6357" w:name="_Toc114779130"/>
      <w:bookmarkStart w:id="6358" w:name="_Toc122097047"/>
      <w:bookmarkStart w:id="6359" w:name="_Toc130844268"/>
      <w:bookmarkStart w:id="6360" w:name="_Toc138411976"/>
      <w:bookmarkStart w:id="6361" w:name="_Toc145956174"/>
      <w:bookmarkStart w:id="6362" w:name="_Toc153887616"/>
      <w:bookmarkStart w:id="6363" w:name="_Toc161905505"/>
      <w:bookmarkStart w:id="6364" w:name="_Toc170210108"/>
      <w:bookmarkStart w:id="6365" w:name="_Toc177550904"/>
      <w:bookmarkStart w:id="6366" w:name="_Toc183624994"/>
      <w:bookmarkStart w:id="6367" w:name="_Toc186726986"/>
      <w:bookmarkStart w:id="6368" w:name="_Toc200620913"/>
      <w:bookmarkStart w:id="6369" w:name="_Toc207788107"/>
      <w:bookmarkStart w:id="6370" w:name="_Toc215062391"/>
      <w:r>
        <w:t>6.2.7.2</w:t>
      </w:r>
      <w:r>
        <w:tab/>
        <w:t>Protocol Errors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6371" w:name="_Toc25168730"/>
      <w:bookmarkStart w:id="6372" w:name="_Toc27593149"/>
      <w:bookmarkStart w:id="6373" w:name="_Toc34148025"/>
      <w:bookmarkStart w:id="6374" w:name="_Toc36463409"/>
      <w:bookmarkStart w:id="6375" w:name="_Toc43215249"/>
      <w:bookmarkStart w:id="6376" w:name="_Toc45032497"/>
      <w:bookmarkStart w:id="6377" w:name="_Toc49849986"/>
      <w:bookmarkStart w:id="6378" w:name="_Toc51873500"/>
      <w:bookmarkStart w:id="6379" w:name="_Toc56517628"/>
      <w:bookmarkStart w:id="6380" w:name="_Toc58594529"/>
      <w:bookmarkStart w:id="6381" w:name="_Toc67686041"/>
      <w:bookmarkStart w:id="6382" w:name="_Toc74993868"/>
      <w:bookmarkStart w:id="6383" w:name="_Toc82716458"/>
      <w:bookmarkStart w:id="6384" w:name="_Toc88818745"/>
      <w:bookmarkStart w:id="6385" w:name="_Toc90650667"/>
      <w:bookmarkStart w:id="6386" w:name="_Toc98506336"/>
      <w:bookmarkStart w:id="6387" w:name="_Toc106639621"/>
      <w:bookmarkStart w:id="6388" w:name="_Toc114779131"/>
      <w:bookmarkStart w:id="6389" w:name="_Toc122097048"/>
      <w:bookmarkStart w:id="6390" w:name="_Toc130844269"/>
      <w:bookmarkStart w:id="6391" w:name="_Toc138411977"/>
      <w:bookmarkStart w:id="6392" w:name="_Toc145956175"/>
      <w:bookmarkStart w:id="6393" w:name="_Toc153887617"/>
      <w:bookmarkStart w:id="6394" w:name="_Toc161905506"/>
      <w:bookmarkStart w:id="6395" w:name="_Toc170210109"/>
      <w:bookmarkStart w:id="6396" w:name="_Toc177550905"/>
      <w:bookmarkStart w:id="6397" w:name="_Toc183624995"/>
      <w:bookmarkStart w:id="6398" w:name="_Toc186726987"/>
      <w:bookmarkStart w:id="6399" w:name="_Toc200620914"/>
      <w:bookmarkStart w:id="6400" w:name="_Toc207788108"/>
      <w:bookmarkStart w:id="6401" w:name="_Toc215062392"/>
      <w:r>
        <w:lastRenderedPageBreak/>
        <w:t>6.2.7.3</w:t>
      </w:r>
      <w:r>
        <w:tab/>
        <w:t>Application Errors</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402" w:name="_Toc25168731"/>
      <w:bookmarkStart w:id="6403" w:name="_Toc27593150"/>
      <w:bookmarkStart w:id="6404" w:name="_Toc34148026"/>
      <w:bookmarkStart w:id="6405" w:name="_Toc36463410"/>
      <w:bookmarkStart w:id="6406" w:name="_Toc43215250"/>
      <w:bookmarkStart w:id="6407" w:name="_Toc45032498"/>
      <w:bookmarkStart w:id="6408" w:name="_Toc49849987"/>
      <w:bookmarkStart w:id="6409" w:name="_Toc51873501"/>
      <w:bookmarkStart w:id="6410" w:name="_Toc56517629"/>
      <w:bookmarkStart w:id="6411" w:name="_Toc58594530"/>
      <w:bookmarkStart w:id="6412" w:name="_Toc67686042"/>
      <w:bookmarkStart w:id="6413" w:name="_Toc74993869"/>
      <w:bookmarkStart w:id="6414" w:name="_Toc82716459"/>
      <w:bookmarkStart w:id="6415" w:name="_Toc88818746"/>
      <w:bookmarkStart w:id="6416" w:name="_Toc90650668"/>
      <w:bookmarkStart w:id="6417" w:name="_Toc98506337"/>
      <w:bookmarkStart w:id="6418" w:name="_Toc106639622"/>
      <w:bookmarkStart w:id="6419" w:name="_Toc114779132"/>
      <w:bookmarkStart w:id="6420" w:name="_Toc122097049"/>
      <w:bookmarkStart w:id="6421" w:name="_Toc130844270"/>
      <w:bookmarkStart w:id="6422" w:name="_Toc138411978"/>
      <w:bookmarkStart w:id="6423" w:name="_Toc145956176"/>
      <w:bookmarkStart w:id="6424" w:name="_Toc153887618"/>
      <w:bookmarkStart w:id="6425" w:name="_Toc161905507"/>
      <w:bookmarkStart w:id="6426" w:name="_Toc170210110"/>
      <w:bookmarkStart w:id="6427" w:name="_Toc177550906"/>
      <w:bookmarkStart w:id="6428" w:name="_Toc183624996"/>
      <w:bookmarkStart w:id="6429" w:name="_Toc186726988"/>
      <w:bookmarkStart w:id="6430" w:name="_Toc200620915"/>
      <w:bookmarkStart w:id="6431" w:name="_Toc207788109"/>
      <w:bookmarkStart w:id="6432" w:name="_Toc215062393"/>
      <w:r>
        <w:rPr>
          <w:lang w:val="en-US"/>
        </w:rPr>
        <w:t>6.2.8</w:t>
      </w:r>
      <w:r>
        <w:rPr>
          <w:lang w:val="en-US"/>
        </w:rPr>
        <w:tab/>
        <w:t>Security</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433" w:name="_Toc67686043"/>
      <w:bookmarkStart w:id="6434" w:name="_Toc74993870"/>
      <w:bookmarkStart w:id="6435" w:name="_Toc82716460"/>
      <w:bookmarkStart w:id="6436" w:name="_Toc88818747"/>
      <w:bookmarkStart w:id="6437" w:name="_Toc90650669"/>
      <w:bookmarkStart w:id="6438" w:name="_Toc98506338"/>
      <w:bookmarkStart w:id="6439" w:name="_Toc106639623"/>
      <w:bookmarkStart w:id="6440" w:name="_Toc114779133"/>
      <w:bookmarkStart w:id="6441" w:name="_Toc122097050"/>
      <w:bookmarkStart w:id="6442" w:name="_Toc130844271"/>
      <w:bookmarkStart w:id="6443" w:name="_Toc138411979"/>
      <w:bookmarkStart w:id="6444" w:name="_Toc145956177"/>
      <w:bookmarkStart w:id="6445" w:name="_Toc153887619"/>
      <w:bookmarkStart w:id="6446" w:name="_Toc161905508"/>
      <w:bookmarkStart w:id="6447" w:name="_Toc170210111"/>
      <w:bookmarkStart w:id="6448" w:name="_Toc177550907"/>
      <w:bookmarkStart w:id="6449" w:name="_Toc183624997"/>
      <w:bookmarkStart w:id="6450" w:name="_Toc186726989"/>
      <w:bookmarkStart w:id="6451" w:name="_Toc200620916"/>
      <w:bookmarkStart w:id="6452" w:name="_Toc207788110"/>
      <w:bookmarkStart w:id="6453" w:name="_Toc215062394"/>
      <w:r>
        <w:rPr>
          <w:lang w:eastAsia="zh-CN"/>
        </w:rPr>
        <w:t>6.2.9</w:t>
      </w:r>
      <w:r w:rsidR="001032A9" w:rsidRPr="00AA440E">
        <w:rPr>
          <w:lang w:eastAsia="zh-CN"/>
        </w:rPr>
        <w:tab/>
        <w:t>Feature Negotiation</w:t>
      </w:r>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454" w:name="_Toc67686044"/>
      <w:bookmarkStart w:id="6455" w:name="_Toc74993871"/>
      <w:bookmarkStart w:id="6456" w:name="_Toc82716461"/>
      <w:bookmarkStart w:id="6457" w:name="_Toc88818748"/>
      <w:bookmarkStart w:id="6458" w:name="_Toc90650670"/>
      <w:bookmarkStart w:id="6459" w:name="_Toc98506339"/>
      <w:bookmarkStart w:id="6460" w:name="_Toc106639624"/>
      <w:bookmarkStart w:id="6461" w:name="_Toc114779134"/>
      <w:bookmarkStart w:id="6462" w:name="_Toc122097051"/>
      <w:bookmarkStart w:id="6463" w:name="_Toc130844272"/>
      <w:bookmarkStart w:id="6464" w:name="_Toc138411980"/>
      <w:bookmarkStart w:id="6465" w:name="_Toc145956178"/>
      <w:bookmarkStart w:id="6466" w:name="_Toc153887620"/>
      <w:bookmarkStart w:id="6467" w:name="_Toc161905509"/>
      <w:bookmarkStart w:id="6468" w:name="_Toc170210112"/>
      <w:bookmarkStart w:id="6469" w:name="_Toc177550908"/>
      <w:bookmarkStart w:id="6470" w:name="_Toc183624998"/>
      <w:bookmarkStart w:id="6471" w:name="_Toc186726990"/>
      <w:bookmarkStart w:id="6472" w:name="_Toc200620917"/>
      <w:bookmarkStart w:id="6473" w:name="_Toc207788111"/>
      <w:bookmarkStart w:id="6474" w:name="_Toc215062395"/>
      <w:r>
        <w:rPr>
          <w:lang w:val="en-US"/>
        </w:rPr>
        <w:t>6.2.10</w:t>
      </w:r>
      <w:r w:rsidR="001032A9">
        <w:rPr>
          <w:lang w:val="en-US"/>
        </w:rPr>
        <w:tab/>
        <w:t>HTTP redirection</w:t>
      </w:r>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6475" w:name="_Toc183624999"/>
      <w:bookmarkStart w:id="6476" w:name="_Toc186726991"/>
      <w:bookmarkStart w:id="6477" w:name="_Toc200620918"/>
      <w:bookmarkStart w:id="6478" w:name="_Toc207788112"/>
      <w:bookmarkStart w:id="6479" w:name="_Toc215062396"/>
      <w:r>
        <w:rPr>
          <w:rFonts w:hint="eastAsia"/>
        </w:rPr>
        <w:t>6.3</w:t>
      </w:r>
      <w:r w:rsidR="007D2637" w:rsidRPr="001A4FB7">
        <w:tab/>
        <w:t>Nlmf_DataExposure Service API</w:t>
      </w:r>
      <w:bookmarkEnd w:id="6475"/>
      <w:bookmarkEnd w:id="6476"/>
      <w:bookmarkEnd w:id="6477"/>
      <w:bookmarkEnd w:id="6478"/>
      <w:bookmarkEnd w:id="6479"/>
    </w:p>
    <w:p w14:paraId="51568133" w14:textId="12C765C1" w:rsidR="007D2637" w:rsidRPr="001A4FB7" w:rsidRDefault="00866469" w:rsidP="007D2637">
      <w:pPr>
        <w:pStyle w:val="Heading3"/>
        <w:rPr>
          <w:sz w:val="24"/>
        </w:rPr>
      </w:pPr>
      <w:bookmarkStart w:id="6480" w:name="_Toc25156449"/>
      <w:bookmarkStart w:id="6481" w:name="_Toc34124753"/>
      <w:bookmarkStart w:id="6482" w:name="_Toc43207879"/>
      <w:bookmarkStart w:id="6483" w:name="_Toc49857352"/>
      <w:bookmarkStart w:id="6484" w:name="_Toc56677193"/>
      <w:bookmarkStart w:id="6485" w:name="_Toc56691716"/>
      <w:bookmarkStart w:id="6486" w:name="_Toc56698980"/>
      <w:bookmarkStart w:id="6487" w:name="_Toc89035230"/>
      <w:bookmarkStart w:id="6488" w:name="_Toc89065028"/>
      <w:bookmarkStart w:id="6489" w:name="_Toc89180327"/>
      <w:bookmarkStart w:id="6490" w:name="_Toc97072006"/>
      <w:bookmarkStart w:id="6491" w:name="_Toc120051411"/>
      <w:bookmarkStart w:id="6492" w:name="_Toc177506850"/>
      <w:bookmarkStart w:id="6493" w:name="_Toc183625000"/>
      <w:bookmarkStart w:id="6494" w:name="_Toc186726992"/>
      <w:bookmarkStart w:id="6495" w:name="_Toc200620919"/>
      <w:bookmarkStart w:id="6496" w:name="_Toc207788113"/>
      <w:bookmarkStart w:id="6497" w:name="_Toc215062397"/>
      <w:r>
        <w:rPr>
          <w:sz w:val="24"/>
        </w:rPr>
        <w:t>6.3</w:t>
      </w:r>
      <w:r w:rsidR="007D2637" w:rsidRPr="001A4FB7">
        <w:rPr>
          <w:sz w:val="24"/>
        </w:rPr>
        <w:t>.1</w:t>
      </w:r>
      <w:r w:rsidR="007D2637" w:rsidRPr="001A4FB7">
        <w:rPr>
          <w:sz w:val="24"/>
        </w:rPr>
        <w:tab/>
        <w:t>API URI</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lastRenderedPageBreak/>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498" w:name="_Toc183625001"/>
      <w:bookmarkStart w:id="6499" w:name="_Toc186726993"/>
      <w:bookmarkStart w:id="6500" w:name="_Toc200620920"/>
      <w:bookmarkStart w:id="6501" w:name="_Toc207788114"/>
      <w:bookmarkStart w:id="6502" w:name="_Toc215062398"/>
      <w:r>
        <w:t>6.3</w:t>
      </w:r>
      <w:r w:rsidR="007D2637">
        <w:t>.2</w:t>
      </w:r>
      <w:r w:rsidR="007D2637">
        <w:tab/>
        <w:t>Usage of HTTP</w:t>
      </w:r>
      <w:bookmarkEnd w:id="6498"/>
      <w:bookmarkEnd w:id="6499"/>
      <w:bookmarkEnd w:id="6500"/>
      <w:bookmarkEnd w:id="6501"/>
      <w:bookmarkEnd w:id="6502"/>
    </w:p>
    <w:p w14:paraId="3EAA78A2" w14:textId="199BC980" w:rsidR="007D2637" w:rsidRPr="000C5200" w:rsidRDefault="00866469" w:rsidP="007D2637">
      <w:pPr>
        <w:pStyle w:val="Heading4"/>
      </w:pPr>
      <w:bookmarkStart w:id="6503" w:name="_Toc183625002"/>
      <w:bookmarkStart w:id="6504" w:name="_Toc186726994"/>
      <w:bookmarkStart w:id="6505" w:name="_Toc200620921"/>
      <w:bookmarkStart w:id="6506" w:name="_Toc207788115"/>
      <w:bookmarkStart w:id="6507" w:name="_Toc215062399"/>
      <w:r>
        <w:t>6.3</w:t>
      </w:r>
      <w:r w:rsidR="007D2637">
        <w:t>.2.1</w:t>
      </w:r>
      <w:r w:rsidR="007D2637">
        <w:tab/>
        <w:t>General</w:t>
      </w:r>
      <w:bookmarkEnd w:id="6503"/>
      <w:bookmarkEnd w:id="6504"/>
      <w:bookmarkEnd w:id="6505"/>
      <w:bookmarkEnd w:id="6506"/>
      <w:bookmarkEnd w:id="6507"/>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508" w:name="_Toc183625003"/>
      <w:bookmarkStart w:id="6509" w:name="_Toc186726995"/>
      <w:bookmarkStart w:id="6510" w:name="_Toc200620922"/>
      <w:bookmarkStart w:id="6511" w:name="_Toc207788116"/>
      <w:bookmarkStart w:id="6512" w:name="_Toc215062400"/>
      <w:r>
        <w:t>6.3</w:t>
      </w:r>
      <w:r w:rsidR="007D2637">
        <w:t>.2.2</w:t>
      </w:r>
      <w:r w:rsidR="007D2637">
        <w:tab/>
        <w:t>HTTP Standard Headers</w:t>
      </w:r>
      <w:bookmarkEnd w:id="6508"/>
      <w:bookmarkEnd w:id="6509"/>
      <w:bookmarkEnd w:id="6510"/>
      <w:bookmarkEnd w:id="6511"/>
      <w:bookmarkEnd w:id="6512"/>
    </w:p>
    <w:p w14:paraId="6D3B56EB" w14:textId="32E6A97A" w:rsidR="007D2637" w:rsidRDefault="00866469" w:rsidP="007D2637">
      <w:pPr>
        <w:pStyle w:val="Heading5"/>
        <w:rPr>
          <w:lang w:eastAsia="zh-CN"/>
        </w:rPr>
      </w:pPr>
      <w:bookmarkStart w:id="6513" w:name="_Toc183625004"/>
      <w:bookmarkStart w:id="6514" w:name="_Toc186726996"/>
      <w:bookmarkStart w:id="6515" w:name="_Toc200620923"/>
      <w:bookmarkStart w:id="6516" w:name="_Toc207788117"/>
      <w:bookmarkStart w:id="6517" w:name="_Toc215062401"/>
      <w:r>
        <w:t>6.3</w:t>
      </w:r>
      <w:r w:rsidR="007D2637">
        <w:t>.2.2.1</w:t>
      </w:r>
      <w:r w:rsidR="007D2637">
        <w:rPr>
          <w:rFonts w:hint="eastAsia"/>
          <w:lang w:eastAsia="zh-CN"/>
        </w:rPr>
        <w:tab/>
      </w:r>
      <w:r w:rsidR="007D2637">
        <w:rPr>
          <w:lang w:eastAsia="zh-CN"/>
        </w:rPr>
        <w:t>General</w:t>
      </w:r>
      <w:bookmarkEnd w:id="6513"/>
      <w:bookmarkEnd w:id="6514"/>
      <w:bookmarkEnd w:id="6515"/>
      <w:bookmarkEnd w:id="6516"/>
      <w:bookmarkEnd w:id="6517"/>
    </w:p>
    <w:p w14:paraId="188263BE" w14:textId="07B6CD75" w:rsidR="007D2637" w:rsidRDefault="00866469" w:rsidP="007D2637">
      <w:pPr>
        <w:pStyle w:val="Heading5"/>
      </w:pPr>
      <w:bookmarkStart w:id="6518" w:name="_Toc183625005"/>
      <w:bookmarkStart w:id="6519" w:name="_Toc186726997"/>
      <w:bookmarkStart w:id="6520" w:name="_Toc200620924"/>
      <w:bookmarkStart w:id="6521" w:name="_Toc207788118"/>
      <w:bookmarkStart w:id="6522" w:name="_Toc215062402"/>
      <w:r>
        <w:t>6.3</w:t>
      </w:r>
      <w:r w:rsidR="007D2637">
        <w:t>.2.2.2</w:t>
      </w:r>
      <w:r w:rsidR="007D2637">
        <w:tab/>
        <w:t>Content type</w:t>
      </w:r>
      <w:bookmarkEnd w:id="6518"/>
      <w:bookmarkEnd w:id="6519"/>
      <w:bookmarkEnd w:id="6520"/>
      <w:bookmarkEnd w:id="6521"/>
      <w:bookmarkEnd w:id="6522"/>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523" w:name="_Toc183625006"/>
      <w:bookmarkStart w:id="6524" w:name="_Toc186726998"/>
      <w:bookmarkStart w:id="6525" w:name="_Toc200620925"/>
      <w:bookmarkStart w:id="6526" w:name="_Toc207788119"/>
      <w:bookmarkStart w:id="6527" w:name="_Toc215062403"/>
      <w:r>
        <w:t>6.3</w:t>
      </w:r>
      <w:r w:rsidR="007D2637">
        <w:t>.2.3</w:t>
      </w:r>
      <w:r w:rsidR="007D2637">
        <w:tab/>
        <w:t>HTTP custom headers</w:t>
      </w:r>
      <w:bookmarkEnd w:id="6523"/>
      <w:bookmarkEnd w:id="6524"/>
      <w:bookmarkEnd w:id="6525"/>
      <w:bookmarkEnd w:id="6526"/>
      <w:bookmarkEnd w:id="6527"/>
    </w:p>
    <w:p w14:paraId="50F6459A" w14:textId="7469D55F" w:rsidR="007D2637" w:rsidRDefault="00866469" w:rsidP="007D2637">
      <w:pPr>
        <w:pStyle w:val="Heading5"/>
        <w:rPr>
          <w:lang w:eastAsia="zh-CN"/>
        </w:rPr>
      </w:pPr>
      <w:bookmarkStart w:id="6528" w:name="_Toc183625007"/>
      <w:bookmarkStart w:id="6529" w:name="_Toc186726999"/>
      <w:bookmarkStart w:id="6530" w:name="_Toc200620926"/>
      <w:bookmarkStart w:id="6531" w:name="_Toc207788120"/>
      <w:bookmarkStart w:id="6532" w:name="_Toc215062404"/>
      <w:r>
        <w:t>6.3</w:t>
      </w:r>
      <w:r w:rsidR="007D2637">
        <w:t>.2.3.1</w:t>
      </w:r>
      <w:r w:rsidR="007D2637">
        <w:rPr>
          <w:rFonts w:hint="eastAsia"/>
          <w:lang w:eastAsia="zh-CN"/>
        </w:rPr>
        <w:tab/>
      </w:r>
      <w:r w:rsidR="007D2637">
        <w:rPr>
          <w:lang w:eastAsia="zh-CN"/>
        </w:rPr>
        <w:t>General</w:t>
      </w:r>
      <w:bookmarkEnd w:id="6528"/>
      <w:bookmarkEnd w:id="6529"/>
      <w:bookmarkEnd w:id="6530"/>
      <w:bookmarkEnd w:id="6531"/>
      <w:bookmarkEnd w:id="6532"/>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533" w:name="_Toc34124567"/>
      <w:bookmarkStart w:id="6534" w:name="_Toc43207681"/>
      <w:bookmarkStart w:id="6535" w:name="_Toc49857161"/>
      <w:bookmarkStart w:id="6536" w:name="_Toc56676996"/>
      <w:bookmarkStart w:id="6537" w:name="_Toc56691519"/>
      <w:bookmarkStart w:id="6538" w:name="_Toc56698783"/>
      <w:bookmarkStart w:id="6539" w:name="_Toc89035003"/>
      <w:bookmarkStart w:id="6540" w:name="_Toc89064801"/>
      <w:bookmarkStart w:id="6541" w:name="_Toc89180100"/>
      <w:bookmarkStart w:id="6542" w:name="_Toc97071779"/>
      <w:bookmarkStart w:id="6543" w:name="_Toc120051181"/>
      <w:bookmarkStart w:id="6544" w:name="_Toc177506608"/>
      <w:bookmarkStart w:id="6545" w:name="_Toc183625008"/>
      <w:bookmarkStart w:id="6546" w:name="_Toc186727000"/>
      <w:bookmarkStart w:id="6547" w:name="_Toc200620927"/>
      <w:bookmarkStart w:id="6548" w:name="_Toc207788121"/>
      <w:bookmarkStart w:id="6549" w:name="_Toc215062405"/>
      <w:r>
        <w:t>6.3</w:t>
      </w:r>
      <w:r w:rsidR="007D2637" w:rsidRPr="003B2883">
        <w:t>.2.4</w:t>
      </w:r>
      <w:r w:rsidR="007D2637" w:rsidRPr="003B2883">
        <w:tab/>
        <w:t>HTTP multipart messages</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550" w:name="_Toc183625009"/>
      <w:bookmarkStart w:id="6551" w:name="_Toc186727001"/>
      <w:bookmarkStart w:id="6552" w:name="_Toc200620928"/>
      <w:bookmarkStart w:id="6553" w:name="_Toc207788122"/>
      <w:bookmarkStart w:id="6554" w:name="_Toc215062406"/>
      <w:r>
        <w:lastRenderedPageBreak/>
        <w:t>6.3</w:t>
      </w:r>
      <w:r w:rsidR="002B50F5">
        <w:t>.3</w:t>
      </w:r>
      <w:r w:rsidR="002B50F5">
        <w:tab/>
        <w:t>Resources</w:t>
      </w:r>
      <w:bookmarkEnd w:id="6550"/>
      <w:bookmarkEnd w:id="6551"/>
      <w:bookmarkEnd w:id="6552"/>
      <w:bookmarkEnd w:id="6553"/>
      <w:bookmarkEnd w:id="6554"/>
    </w:p>
    <w:p w14:paraId="0C64128F" w14:textId="73A04390" w:rsidR="002B50F5" w:rsidRPr="000A7435" w:rsidRDefault="00866469" w:rsidP="002B50F5">
      <w:pPr>
        <w:pStyle w:val="Heading4"/>
      </w:pPr>
      <w:bookmarkStart w:id="6555" w:name="_Toc183625010"/>
      <w:bookmarkStart w:id="6556" w:name="_Toc186727002"/>
      <w:bookmarkStart w:id="6557" w:name="_Toc200620929"/>
      <w:bookmarkStart w:id="6558" w:name="_Toc207788123"/>
      <w:bookmarkStart w:id="6559" w:name="_Toc215062407"/>
      <w:r>
        <w:t>6.3</w:t>
      </w:r>
      <w:r w:rsidR="002B50F5">
        <w:t>.3.1</w:t>
      </w:r>
      <w:r w:rsidR="002B50F5">
        <w:tab/>
        <w:t>Overview</w:t>
      </w:r>
      <w:bookmarkEnd w:id="6555"/>
      <w:bookmarkEnd w:id="6556"/>
      <w:bookmarkEnd w:id="6557"/>
      <w:bookmarkEnd w:id="6558"/>
      <w:bookmarkEnd w:id="6559"/>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35pt;height:122.1pt" o:ole="">
            <v:imagedata r:id="rId53" o:title=""/>
          </v:shape>
          <o:OLEObject Type="Embed" ProgID="Visio.Drawing.15" ShapeID="_x0000_i1046" DrawAspect="Content" ObjectID="_1825841493"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560" w:name="_Toc25156459"/>
      <w:bookmarkStart w:id="6561" w:name="_Toc34124763"/>
      <w:bookmarkStart w:id="6562" w:name="_Toc43207889"/>
      <w:bookmarkStart w:id="6563" w:name="_Toc49857362"/>
      <w:bookmarkStart w:id="6564" w:name="_Toc56677203"/>
      <w:bookmarkStart w:id="6565" w:name="_Toc56691726"/>
      <w:bookmarkStart w:id="6566" w:name="_Toc56698990"/>
      <w:bookmarkStart w:id="6567" w:name="_Toc89035240"/>
      <w:bookmarkStart w:id="6568" w:name="_Toc89065038"/>
      <w:bookmarkStart w:id="6569" w:name="_Toc89180337"/>
      <w:bookmarkStart w:id="6570" w:name="_Toc97072016"/>
      <w:bookmarkStart w:id="6571" w:name="_Toc120051421"/>
      <w:bookmarkStart w:id="6572" w:name="_Toc177506860"/>
      <w:bookmarkStart w:id="6573" w:name="_Toc183625011"/>
      <w:bookmarkStart w:id="6574" w:name="_Toc186727003"/>
      <w:bookmarkStart w:id="6575" w:name="_Hlk183032772"/>
    </w:p>
    <w:p w14:paraId="430745CE" w14:textId="3A8E8C46" w:rsidR="002B50F5" w:rsidRPr="001E1D2A" w:rsidRDefault="00866469" w:rsidP="002B50F5">
      <w:pPr>
        <w:pStyle w:val="Heading4"/>
        <w:rPr>
          <w:lang w:val="fr-FR"/>
        </w:rPr>
      </w:pPr>
      <w:bookmarkStart w:id="6576" w:name="_Toc200620930"/>
      <w:bookmarkStart w:id="6577" w:name="_Toc207788124"/>
      <w:bookmarkStart w:id="6578" w:name="_Toc215062408"/>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r w:rsidR="002B50F5" w:rsidRPr="001E1D2A">
        <w:rPr>
          <w:lang w:val="fr-FR"/>
        </w:rPr>
        <w:t xml:space="preserve"> (</w:t>
      </w:r>
      <w:r w:rsidR="002B50F5">
        <w:rPr>
          <w:lang w:val="fr-FR"/>
        </w:rPr>
        <w:t>Collection)</w:t>
      </w:r>
      <w:bookmarkEnd w:id="6573"/>
      <w:bookmarkEnd w:id="6574"/>
      <w:bookmarkEnd w:id="6576"/>
      <w:bookmarkEnd w:id="6577"/>
      <w:bookmarkEnd w:id="6578"/>
    </w:p>
    <w:p w14:paraId="090DCAA7" w14:textId="04D793C7" w:rsidR="002B50F5" w:rsidRPr="001E1D2A" w:rsidRDefault="00866469" w:rsidP="002B50F5">
      <w:pPr>
        <w:pStyle w:val="Heading5"/>
        <w:rPr>
          <w:lang w:val="fr-FR"/>
        </w:rPr>
      </w:pPr>
      <w:bookmarkStart w:id="6579" w:name="_Toc25156460"/>
      <w:bookmarkStart w:id="6580" w:name="_Toc34124764"/>
      <w:bookmarkStart w:id="6581" w:name="_Toc43207890"/>
      <w:bookmarkStart w:id="6582" w:name="_Toc49857363"/>
      <w:bookmarkStart w:id="6583" w:name="_Toc56677204"/>
      <w:bookmarkStart w:id="6584" w:name="_Toc56691727"/>
      <w:bookmarkStart w:id="6585" w:name="_Toc56698991"/>
      <w:bookmarkStart w:id="6586" w:name="_Toc89035241"/>
      <w:bookmarkStart w:id="6587" w:name="_Toc89065039"/>
      <w:bookmarkStart w:id="6588" w:name="_Toc89180338"/>
      <w:bookmarkStart w:id="6589" w:name="_Toc97072017"/>
      <w:bookmarkStart w:id="6590" w:name="_Toc120051422"/>
      <w:bookmarkStart w:id="6591" w:name="_Toc177506861"/>
      <w:bookmarkStart w:id="6592" w:name="_Toc183625012"/>
      <w:bookmarkStart w:id="6593" w:name="_Toc186727004"/>
      <w:bookmarkStart w:id="6594" w:name="_Toc200620931"/>
      <w:bookmarkStart w:id="6595" w:name="_Toc207788125"/>
      <w:bookmarkStart w:id="6596" w:name="_Toc215062409"/>
      <w:r>
        <w:rPr>
          <w:lang w:val="fr-FR"/>
        </w:rPr>
        <w:t>6.3</w:t>
      </w:r>
      <w:r w:rsidR="002B50F5" w:rsidRPr="00684D8D">
        <w:rPr>
          <w:lang w:val="fr-FR"/>
        </w:rPr>
        <w:t>.</w:t>
      </w:r>
      <w:r w:rsidR="002B50F5" w:rsidRPr="001E1D2A">
        <w:rPr>
          <w:lang w:val="fr-FR"/>
        </w:rPr>
        <w:t>3.2.1</w:t>
      </w:r>
      <w:r w:rsidR="002B50F5" w:rsidRPr="001E1D2A">
        <w:rPr>
          <w:lang w:val="fr-FR"/>
        </w:rPr>
        <w:tab/>
        <w:t>Description</w:t>
      </w:r>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bookmarkEnd w:id="6575"/>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597" w:name="_Toc25156461"/>
      <w:bookmarkStart w:id="6598" w:name="_Toc34124765"/>
      <w:bookmarkStart w:id="6599" w:name="_Toc43207891"/>
      <w:bookmarkStart w:id="6600" w:name="_Toc49857364"/>
      <w:bookmarkStart w:id="6601" w:name="_Toc56677205"/>
      <w:bookmarkStart w:id="6602" w:name="_Toc56691728"/>
      <w:bookmarkStart w:id="6603" w:name="_Toc56698992"/>
      <w:bookmarkStart w:id="6604" w:name="_Toc89035242"/>
      <w:bookmarkStart w:id="6605" w:name="_Toc89065040"/>
      <w:bookmarkStart w:id="6606" w:name="_Toc89180339"/>
      <w:bookmarkStart w:id="6607" w:name="_Toc97072018"/>
      <w:bookmarkStart w:id="6608" w:name="_Toc120051423"/>
      <w:bookmarkStart w:id="6609" w:name="_Toc177506862"/>
      <w:bookmarkStart w:id="6610" w:name="_Toc183625013"/>
      <w:bookmarkStart w:id="6611" w:name="_Toc186727005"/>
      <w:bookmarkStart w:id="6612" w:name="_Toc200620932"/>
      <w:bookmarkStart w:id="6613" w:name="_Toc207788126"/>
      <w:bookmarkStart w:id="6614" w:name="_Toc215062410"/>
      <w:r>
        <w:t>6.3</w:t>
      </w:r>
      <w:r w:rsidR="002B50F5" w:rsidRPr="003B2883">
        <w:t>.3.2.2</w:t>
      </w:r>
      <w:r w:rsidR="002B50F5" w:rsidRPr="003B2883">
        <w:tab/>
        <w:t>Resource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615" w:name="_Toc25156462"/>
      <w:bookmarkStart w:id="6616" w:name="_Toc34124766"/>
      <w:bookmarkStart w:id="6617" w:name="_Toc43207892"/>
      <w:bookmarkStart w:id="6618" w:name="_Toc49857365"/>
      <w:bookmarkStart w:id="6619" w:name="_Toc56677206"/>
      <w:bookmarkStart w:id="6620" w:name="_Toc56691729"/>
      <w:bookmarkStart w:id="6621" w:name="_Toc56698993"/>
      <w:bookmarkStart w:id="6622" w:name="_Toc89035243"/>
      <w:bookmarkStart w:id="6623" w:name="_Toc89065041"/>
      <w:bookmarkStart w:id="6624" w:name="_Toc89180340"/>
      <w:bookmarkStart w:id="6625" w:name="_Toc97072019"/>
      <w:bookmarkStart w:id="6626" w:name="_Toc120051424"/>
      <w:bookmarkStart w:id="6627" w:name="_Toc177506863"/>
      <w:bookmarkStart w:id="6628" w:name="_Toc183625014"/>
      <w:bookmarkStart w:id="6629" w:name="_Toc186727006"/>
      <w:bookmarkStart w:id="6630" w:name="_Toc200620933"/>
      <w:bookmarkStart w:id="6631" w:name="_Toc207788127"/>
      <w:bookmarkStart w:id="6632" w:name="_Toc215062411"/>
      <w:r>
        <w:t>6.3</w:t>
      </w:r>
      <w:r w:rsidR="002B50F5" w:rsidRPr="003B2883">
        <w:t>.3.2.3</w:t>
      </w:r>
      <w:r w:rsidR="002B50F5" w:rsidRPr="003B2883">
        <w:tab/>
        <w:t>Resource Standard Methods</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p>
    <w:p w14:paraId="62D01AFC" w14:textId="3DA31AC2" w:rsidR="002B50F5" w:rsidRPr="003B2883" w:rsidRDefault="00866469" w:rsidP="00684D8D">
      <w:pPr>
        <w:pStyle w:val="H6"/>
      </w:pPr>
      <w:bookmarkStart w:id="6633" w:name="_Toc25156463"/>
      <w:bookmarkStart w:id="6634" w:name="_Toc34124767"/>
      <w:bookmarkStart w:id="6635" w:name="_Toc43207893"/>
      <w:bookmarkStart w:id="6636" w:name="_Toc49857366"/>
      <w:bookmarkStart w:id="6637" w:name="_Toc56677207"/>
      <w:bookmarkStart w:id="6638" w:name="_Toc56691730"/>
      <w:bookmarkStart w:id="6639" w:name="_Toc56698994"/>
      <w:bookmarkStart w:id="6640" w:name="_Toc89035244"/>
      <w:bookmarkStart w:id="6641" w:name="_Toc89065042"/>
      <w:bookmarkStart w:id="6642" w:name="_Toc89180341"/>
      <w:bookmarkStart w:id="6643" w:name="_Toc97072020"/>
      <w:bookmarkStart w:id="6644" w:name="_Toc120051425"/>
      <w:bookmarkStart w:id="6645" w:name="_Toc177506864"/>
      <w:bookmarkStart w:id="6646" w:name="_Toc183625015"/>
      <w:bookmarkStart w:id="6647" w:name="_Toc186727007"/>
      <w:r>
        <w:t>6.3</w:t>
      </w:r>
      <w:r w:rsidR="002B50F5" w:rsidRPr="003B2883">
        <w:t>.3.2.3.1</w:t>
      </w:r>
      <w:r w:rsidR="002B50F5" w:rsidRPr="003B2883">
        <w:tab/>
        <w:t>POST</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648" w:name="_Toc183625016"/>
      <w:bookmarkStart w:id="6649" w:name="_Toc186727008"/>
      <w:bookmarkStart w:id="6650" w:name="_Toc200620934"/>
      <w:bookmarkStart w:id="6651" w:name="_Toc207788128"/>
      <w:bookmarkStart w:id="6652" w:name="_Toc215062412"/>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648"/>
      <w:bookmarkEnd w:id="6649"/>
      <w:bookmarkEnd w:id="6650"/>
      <w:bookmarkEnd w:id="6651"/>
      <w:bookmarkEnd w:id="6652"/>
    </w:p>
    <w:p w14:paraId="723F82E4" w14:textId="67FD0EA0" w:rsidR="002B50F5" w:rsidRPr="001E1D2A" w:rsidRDefault="00866469" w:rsidP="002B50F5">
      <w:pPr>
        <w:pStyle w:val="Heading5"/>
        <w:rPr>
          <w:lang w:val="fr-FR"/>
        </w:rPr>
      </w:pPr>
      <w:bookmarkStart w:id="6653" w:name="_Toc183625017"/>
      <w:bookmarkStart w:id="6654" w:name="_Toc186727009"/>
      <w:bookmarkStart w:id="6655" w:name="_Toc200620935"/>
      <w:bookmarkStart w:id="6656" w:name="_Toc207788129"/>
      <w:bookmarkStart w:id="6657" w:name="_Toc215062413"/>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653"/>
      <w:bookmarkEnd w:id="6654"/>
      <w:bookmarkEnd w:id="6655"/>
      <w:bookmarkEnd w:id="6656"/>
      <w:bookmarkEnd w:id="6657"/>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658" w:name="_Toc183625018"/>
      <w:bookmarkStart w:id="6659" w:name="_Toc186727010"/>
      <w:bookmarkStart w:id="6660" w:name="_Toc200620936"/>
      <w:bookmarkStart w:id="6661" w:name="_Toc207788130"/>
      <w:bookmarkStart w:id="6662" w:name="_Toc215062414"/>
      <w:r>
        <w:t>6.3</w:t>
      </w:r>
      <w:r w:rsidR="002B50F5">
        <w:t>.3.3.2</w:t>
      </w:r>
      <w:r w:rsidR="002B50F5">
        <w:tab/>
        <w:t>Resource Definition</w:t>
      </w:r>
      <w:bookmarkEnd w:id="6658"/>
      <w:bookmarkEnd w:id="6659"/>
      <w:bookmarkEnd w:id="6660"/>
      <w:bookmarkEnd w:id="6661"/>
      <w:bookmarkEnd w:id="6662"/>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663" w:name="_Toc183625019"/>
      <w:bookmarkStart w:id="6664" w:name="_Toc186727011"/>
      <w:bookmarkStart w:id="6665" w:name="_Toc200620937"/>
      <w:bookmarkStart w:id="6666" w:name="_Toc207788131"/>
      <w:bookmarkStart w:id="6667" w:name="_Toc215062415"/>
      <w:r>
        <w:t>6.3</w:t>
      </w:r>
      <w:r w:rsidR="002B50F5">
        <w:t>.3.3.3</w:t>
      </w:r>
      <w:r w:rsidR="002B50F5">
        <w:tab/>
        <w:t>Resource Standard Methods</w:t>
      </w:r>
      <w:bookmarkEnd w:id="6663"/>
      <w:bookmarkEnd w:id="6664"/>
      <w:bookmarkEnd w:id="6665"/>
      <w:bookmarkEnd w:id="6666"/>
      <w:bookmarkEnd w:id="6667"/>
    </w:p>
    <w:p w14:paraId="2C4B1762" w14:textId="045B517F" w:rsidR="002B50F5" w:rsidRPr="003B2883" w:rsidRDefault="00866469" w:rsidP="00684D8D">
      <w:pPr>
        <w:pStyle w:val="H6"/>
      </w:pPr>
      <w:bookmarkStart w:id="6668" w:name="_Toc25156469"/>
      <w:bookmarkStart w:id="6669" w:name="_Toc34124773"/>
      <w:bookmarkStart w:id="6670" w:name="_Toc43207899"/>
      <w:bookmarkStart w:id="6671" w:name="_Toc49857372"/>
      <w:bookmarkStart w:id="6672" w:name="_Toc56677213"/>
      <w:bookmarkStart w:id="6673" w:name="_Toc56691736"/>
      <w:bookmarkStart w:id="6674" w:name="_Toc56699000"/>
      <w:bookmarkStart w:id="6675" w:name="_Toc89035250"/>
      <w:bookmarkStart w:id="6676" w:name="_Toc89065048"/>
      <w:bookmarkStart w:id="6677" w:name="_Toc89180347"/>
      <w:bookmarkStart w:id="6678" w:name="_Toc97072026"/>
      <w:bookmarkStart w:id="6679" w:name="_Toc120051431"/>
      <w:bookmarkStart w:id="6680" w:name="_Toc177506870"/>
      <w:bookmarkStart w:id="6681" w:name="_Toc183625020"/>
      <w:bookmarkStart w:id="6682" w:name="_Toc186727012"/>
      <w:r>
        <w:t>6.3</w:t>
      </w:r>
      <w:r w:rsidR="002B50F5" w:rsidRPr="003B2883">
        <w:t>.3.3.3.1</w:t>
      </w:r>
      <w:r w:rsidR="002B50F5" w:rsidRPr="003B2883">
        <w:tab/>
        <w:t>PATCH</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A76C4F" w:rsidRPr="003B2883" w:rsidRDefault="00A76C4F" w:rsidP="00A76C4F">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683" w:name="_Toc183625021"/>
      <w:bookmarkStart w:id="6684" w:name="_Toc186727013"/>
      <w:r>
        <w:t>6.3</w:t>
      </w:r>
      <w:r w:rsidR="002B50F5" w:rsidRPr="003B2883">
        <w:t>.3.3.</w:t>
      </w:r>
      <w:r w:rsidR="002B50F5">
        <w:t>3.2</w:t>
      </w:r>
      <w:r w:rsidR="002B50F5" w:rsidRPr="003B2883">
        <w:tab/>
        <w:t>DELETE</w:t>
      </w:r>
      <w:bookmarkEnd w:id="6683"/>
      <w:bookmarkEnd w:id="6684"/>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lastRenderedPageBreak/>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685" w:name="_Toc25156472"/>
      <w:bookmarkStart w:id="6686" w:name="_Toc34124776"/>
      <w:bookmarkStart w:id="6687" w:name="_Toc43207902"/>
      <w:bookmarkStart w:id="6688" w:name="_Toc49857375"/>
      <w:bookmarkStart w:id="6689" w:name="_Toc56677216"/>
      <w:bookmarkStart w:id="6690" w:name="_Toc56691739"/>
      <w:bookmarkStart w:id="6691" w:name="_Toc56699003"/>
      <w:bookmarkStart w:id="6692" w:name="_Toc89035253"/>
      <w:bookmarkStart w:id="6693" w:name="_Toc89065051"/>
      <w:bookmarkStart w:id="6694" w:name="_Toc89180350"/>
      <w:bookmarkStart w:id="6695" w:name="_Toc97072029"/>
      <w:bookmarkStart w:id="6696" w:name="_Toc120051434"/>
      <w:bookmarkStart w:id="6697" w:name="_Toc177506873"/>
      <w:bookmarkStart w:id="6698" w:name="_Toc183625022"/>
      <w:bookmarkStart w:id="6699" w:name="_Toc186727014"/>
      <w:bookmarkStart w:id="6700" w:name="_Toc200620938"/>
      <w:bookmarkStart w:id="6701" w:name="_Toc207788132"/>
      <w:bookmarkStart w:id="6702" w:name="_Toc215062416"/>
      <w:r>
        <w:t>6.3</w:t>
      </w:r>
      <w:r w:rsidR="002B50F5" w:rsidRPr="003B2883">
        <w:t>.4</w:t>
      </w:r>
      <w:r w:rsidR="002B50F5" w:rsidRPr="003B2883">
        <w:tab/>
        <w:t>Custom Operations without associated resources</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703" w:name="_Toc25156473"/>
      <w:bookmarkStart w:id="6704" w:name="_Toc34124777"/>
      <w:bookmarkStart w:id="6705" w:name="_Toc43207903"/>
      <w:bookmarkStart w:id="6706" w:name="_Toc49857376"/>
      <w:bookmarkStart w:id="6707" w:name="_Toc56677217"/>
      <w:bookmarkStart w:id="6708" w:name="_Toc56691740"/>
      <w:bookmarkStart w:id="6709" w:name="_Toc56699004"/>
      <w:bookmarkStart w:id="6710" w:name="_Toc89035254"/>
      <w:bookmarkStart w:id="6711" w:name="_Toc89065052"/>
      <w:bookmarkStart w:id="6712" w:name="_Toc89180351"/>
      <w:bookmarkStart w:id="6713" w:name="_Toc97072030"/>
      <w:bookmarkStart w:id="6714" w:name="_Toc120051435"/>
      <w:bookmarkStart w:id="6715" w:name="_Toc177506874"/>
      <w:bookmarkStart w:id="6716" w:name="_Toc183625023"/>
      <w:bookmarkStart w:id="6717" w:name="_Toc186727015"/>
      <w:bookmarkStart w:id="6718" w:name="_Toc200620939"/>
      <w:bookmarkStart w:id="6719" w:name="_Toc207788133"/>
      <w:bookmarkStart w:id="6720" w:name="_Toc215062417"/>
      <w:r>
        <w:t>6.3</w:t>
      </w:r>
      <w:r w:rsidR="002B50F5" w:rsidRPr="00634041">
        <w:t>.5</w:t>
      </w:r>
      <w:r w:rsidR="002B50F5" w:rsidRPr="00634041">
        <w:tab/>
        <w:t>Notifications</w:t>
      </w:r>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p>
    <w:p w14:paraId="1A733A0E" w14:textId="7C7EBC95" w:rsidR="002B50F5" w:rsidRDefault="00866469" w:rsidP="002B50F5">
      <w:pPr>
        <w:pStyle w:val="Heading4"/>
      </w:pPr>
      <w:bookmarkStart w:id="6721" w:name="_Toc25156474"/>
      <w:bookmarkStart w:id="6722" w:name="_Toc34124778"/>
      <w:bookmarkStart w:id="6723" w:name="_Toc43207904"/>
      <w:bookmarkStart w:id="6724" w:name="_Toc49857377"/>
      <w:bookmarkStart w:id="6725" w:name="_Toc56677218"/>
      <w:bookmarkStart w:id="6726" w:name="_Toc56691741"/>
      <w:bookmarkStart w:id="6727" w:name="_Toc56699005"/>
      <w:bookmarkStart w:id="6728" w:name="_Toc89035255"/>
      <w:bookmarkStart w:id="6729" w:name="_Toc89065053"/>
      <w:bookmarkStart w:id="6730" w:name="_Toc89180352"/>
      <w:bookmarkStart w:id="6731" w:name="_Toc97072031"/>
      <w:bookmarkStart w:id="6732" w:name="_Toc120051436"/>
      <w:bookmarkStart w:id="6733" w:name="_Toc177506875"/>
      <w:bookmarkStart w:id="6734" w:name="_Toc183625024"/>
      <w:bookmarkStart w:id="6735" w:name="_Toc186727016"/>
      <w:bookmarkStart w:id="6736" w:name="_Toc200620940"/>
      <w:bookmarkStart w:id="6737" w:name="_Toc207788134"/>
      <w:bookmarkStart w:id="6738" w:name="_Toc215062418"/>
      <w:r>
        <w:t>6.3</w:t>
      </w:r>
      <w:r w:rsidR="002B50F5" w:rsidRPr="003B2883">
        <w:t>.5.1</w:t>
      </w:r>
      <w:r w:rsidR="002B50F5" w:rsidRPr="003B2883">
        <w:tab/>
      </w:r>
      <w:bookmarkEnd w:id="6721"/>
      <w:bookmarkEnd w:id="6722"/>
      <w:bookmarkEnd w:id="6723"/>
      <w:bookmarkEnd w:id="6724"/>
      <w:bookmarkEnd w:id="6725"/>
      <w:bookmarkEnd w:id="6726"/>
      <w:bookmarkEnd w:id="6727"/>
      <w:bookmarkEnd w:id="6728"/>
      <w:bookmarkEnd w:id="6729"/>
      <w:bookmarkEnd w:id="6730"/>
      <w:bookmarkEnd w:id="6731"/>
      <w:bookmarkEnd w:id="6732"/>
      <w:bookmarkEnd w:id="6733"/>
      <w:r w:rsidR="002B50F5">
        <w:t>Description</w:t>
      </w:r>
      <w:bookmarkEnd w:id="6734"/>
      <w:bookmarkEnd w:id="6735"/>
      <w:bookmarkEnd w:id="6736"/>
      <w:bookmarkEnd w:id="6737"/>
      <w:bookmarkEnd w:id="6738"/>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lastRenderedPageBreak/>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739" w:name="_Toc25156475"/>
      <w:bookmarkStart w:id="6740" w:name="_Toc34124779"/>
      <w:bookmarkStart w:id="6741" w:name="_Toc43207905"/>
      <w:bookmarkStart w:id="6742" w:name="_Toc49857378"/>
      <w:bookmarkStart w:id="6743" w:name="_Toc56677219"/>
      <w:bookmarkStart w:id="6744" w:name="_Toc56691742"/>
      <w:bookmarkStart w:id="6745" w:name="_Toc56699006"/>
      <w:bookmarkStart w:id="6746" w:name="_Toc89035256"/>
      <w:bookmarkStart w:id="6747" w:name="_Toc89065054"/>
      <w:bookmarkStart w:id="6748" w:name="_Toc89180353"/>
      <w:bookmarkStart w:id="6749" w:name="_Toc97072032"/>
      <w:bookmarkStart w:id="6750" w:name="_Toc120051437"/>
      <w:bookmarkStart w:id="6751" w:name="_Toc177506876"/>
      <w:bookmarkStart w:id="6752" w:name="_Toc183625025"/>
      <w:bookmarkStart w:id="6753" w:name="_Toc186727017"/>
      <w:bookmarkStart w:id="6754" w:name="_Toc200620941"/>
      <w:bookmarkStart w:id="6755" w:name="_Toc207788135"/>
      <w:bookmarkStart w:id="6756" w:name="_Toc215062419"/>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757" w:name="_Toc25156476"/>
      <w:bookmarkStart w:id="6758" w:name="_Toc34124780"/>
      <w:bookmarkStart w:id="6759" w:name="_Toc43207906"/>
      <w:bookmarkStart w:id="6760" w:name="_Toc49857379"/>
      <w:bookmarkStart w:id="6761" w:name="_Toc56677220"/>
      <w:bookmarkStart w:id="6762" w:name="_Toc56691743"/>
      <w:bookmarkStart w:id="6763" w:name="_Toc56699007"/>
      <w:bookmarkStart w:id="6764" w:name="_Toc89035257"/>
      <w:bookmarkStart w:id="6765" w:name="_Toc89065055"/>
      <w:bookmarkStart w:id="6766" w:name="_Toc89180354"/>
      <w:bookmarkStart w:id="6767" w:name="_Toc97072033"/>
      <w:bookmarkStart w:id="6768" w:name="_Toc120051438"/>
      <w:bookmarkStart w:id="6769" w:name="_Toc177506877"/>
      <w:bookmarkStart w:id="6770" w:name="_Toc183625026"/>
      <w:bookmarkStart w:id="6771" w:name="_Toc186727018"/>
      <w:bookmarkStart w:id="6772" w:name="_Toc200620942"/>
      <w:bookmarkStart w:id="6773" w:name="_Toc207788136"/>
      <w:bookmarkStart w:id="6774" w:name="_Toc215062420"/>
      <w:r>
        <w:t>6.3</w:t>
      </w:r>
      <w:r w:rsidR="002B50F5" w:rsidRPr="003B2883">
        <w:t>.5.2.1</w:t>
      </w:r>
      <w:r w:rsidR="002B50F5" w:rsidRPr="003B2883">
        <w:tab/>
        <w:t>Notification Definition</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775" w:name="_Toc25156477"/>
      <w:bookmarkStart w:id="6776" w:name="_Toc34124781"/>
      <w:bookmarkStart w:id="6777" w:name="_Toc43207907"/>
      <w:bookmarkStart w:id="6778" w:name="_Toc49857380"/>
      <w:bookmarkStart w:id="6779" w:name="_Toc56677221"/>
      <w:bookmarkStart w:id="6780" w:name="_Toc56691744"/>
      <w:bookmarkStart w:id="6781" w:name="_Toc56699008"/>
      <w:bookmarkStart w:id="6782" w:name="_Toc89035258"/>
      <w:bookmarkStart w:id="6783" w:name="_Toc89065056"/>
      <w:bookmarkStart w:id="6784" w:name="_Toc89180355"/>
      <w:bookmarkStart w:id="6785" w:name="_Toc97072034"/>
      <w:bookmarkStart w:id="6786" w:name="_Toc120051439"/>
      <w:bookmarkStart w:id="6787" w:name="_Toc177506878"/>
      <w:bookmarkStart w:id="6788" w:name="_Toc183625027"/>
      <w:bookmarkStart w:id="6789" w:name="_Toc186727019"/>
      <w:bookmarkStart w:id="6790" w:name="_Toc200620943"/>
      <w:bookmarkStart w:id="6791" w:name="_Toc207788137"/>
      <w:bookmarkStart w:id="6792" w:name="_Toc215062421"/>
      <w:r>
        <w:t>6.3</w:t>
      </w:r>
      <w:r w:rsidR="002B50F5" w:rsidRPr="003B2883">
        <w:t>.5.2.3</w:t>
      </w:r>
      <w:r w:rsidR="002B50F5" w:rsidRPr="003B2883">
        <w:tab/>
        <w:t>Notification Standard Methods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p>
    <w:p w14:paraId="3A6A5C7E" w14:textId="2088E7BD" w:rsidR="002B50F5" w:rsidRPr="003B2883" w:rsidRDefault="00866469" w:rsidP="00684D8D">
      <w:pPr>
        <w:pStyle w:val="H6"/>
      </w:pPr>
      <w:bookmarkStart w:id="6793" w:name="_Toc25156478"/>
      <w:bookmarkStart w:id="6794" w:name="_Toc34124782"/>
      <w:bookmarkStart w:id="6795" w:name="_Toc43207908"/>
      <w:bookmarkStart w:id="6796" w:name="_Toc49857381"/>
      <w:bookmarkStart w:id="6797" w:name="_Toc56677222"/>
      <w:bookmarkStart w:id="6798" w:name="_Toc56691745"/>
      <w:bookmarkStart w:id="6799" w:name="_Toc56699009"/>
      <w:bookmarkStart w:id="6800" w:name="_Toc89035259"/>
      <w:bookmarkStart w:id="6801" w:name="_Toc89065057"/>
      <w:bookmarkStart w:id="6802" w:name="_Toc89180356"/>
      <w:bookmarkStart w:id="6803" w:name="_Toc97072035"/>
      <w:bookmarkStart w:id="6804" w:name="_Toc120051440"/>
      <w:bookmarkStart w:id="6805" w:name="_Toc177506879"/>
      <w:bookmarkStart w:id="6806" w:name="_Toc183625028"/>
      <w:bookmarkStart w:id="6807" w:name="_Toc186727020"/>
      <w:r>
        <w:t>6.3</w:t>
      </w:r>
      <w:r w:rsidR="002B50F5" w:rsidRPr="003B2883">
        <w:t>.5.2.3.1</w:t>
      </w:r>
      <w:r w:rsidR="002B50F5" w:rsidRPr="003B2883">
        <w:tab/>
        <w:t>POST</w:t>
      </w:r>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808" w:name="_Toc25156479"/>
      <w:bookmarkStart w:id="6809" w:name="_Toc34124783"/>
      <w:bookmarkStart w:id="6810" w:name="_Toc43207909"/>
      <w:bookmarkStart w:id="6811" w:name="_Toc49857382"/>
      <w:bookmarkStart w:id="6812" w:name="_Toc56677223"/>
      <w:bookmarkStart w:id="6813" w:name="_Toc56691746"/>
      <w:bookmarkStart w:id="6814" w:name="_Toc56699010"/>
      <w:bookmarkStart w:id="6815" w:name="_Toc89035260"/>
      <w:bookmarkStart w:id="6816" w:name="_Toc89065058"/>
      <w:bookmarkStart w:id="6817" w:name="_Toc89180357"/>
      <w:bookmarkStart w:id="6818" w:name="_Toc97072036"/>
      <w:bookmarkStart w:id="6819" w:name="_Toc120051441"/>
      <w:bookmarkStart w:id="6820" w:name="_Toc177506880"/>
      <w:bookmarkStart w:id="6821" w:name="_Toc183625029"/>
      <w:bookmarkStart w:id="6822" w:name="_Toc186727021"/>
      <w:bookmarkStart w:id="6823" w:name="_Toc200620944"/>
      <w:bookmarkStart w:id="6824" w:name="_Toc207788138"/>
      <w:bookmarkStart w:id="6825" w:name="_Toc215062422"/>
      <w:r>
        <w:t>6.3</w:t>
      </w:r>
      <w:r w:rsidR="005352AA" w:rsidRPr="003B2883">
        <w:t>.</w:t>
      </w:r>
      <w:r w:rsidR="005352AA">
        <w:t>6</w:t>
      </w:r>
      <w:r w:rsidR="005352AA" w:rsidRPr="003B2883">
        <w:tab/>
        <w:t>Data Model</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p>
    <w:p w14:paraId="1DE87B2E" w14:textId="7D5141E2" w:rsidR="005352AA" w:rsidRPr="003B2883" w:rsidRDefault="00866469" w:rsidP="005352AA">
      <w:pPr>
        <w:pStyle w:val="Heading4"/>
      </w:pPr>
      <w:bookmarkStart w:id="6826" w:name="_Toc25156480"/>
      <w:bookmarkStart w:id="6827" w:name="_Toc34124784"/>
      <w:bookmarkStart w:id="6828" w:name="_Toc43207910"/>
      <w:bookmarkStart w:id="6829" w:name="_Toc49857383"/>
      <w:bookmarkStart w:id="6830" w:name="_Toc56677224"/>
      <w:bookmarkStart w:id="6831" w:name="_Toc56691747"/>
      <w:bookmarkStart w:id="6832" w:name="_Toc56699011"/>
      <w:bookmarkStart w:id="6833" w:name="_Toc89035261"/>
      <w:bookmarkStart w:id="6834" w:name="_Toc89065059"/>
      <w:bookmarkStart w:id="6835" w:name="_Toc89180358"/>
      <w:bookmarkStart w:id="6836" w:name="_Toc97072037"/>
      <w:bookmarkStart w:id="6837" w:name="_Toc120051442"/>
      <w:bookmarkStart w:id="6838" w:name="_Toc177506881"/>
      <w:bookmarkStart w:id="6839" w:name="_Toc183625030"/>
      <w:bookmarkStart w:id="6840" w:name="_Toc186727022"/>
      <w:bookmarkStart w:id="6841" w:name="_Toc200620945"/>
      <w:bookmarkStart w:id="6842" w:name="_Toc207788139"/>
      <w:bookmarkStart w:id="6843" w:name="_Toc215062423"/>
      <w:r>
        <w:t>6.3</w:t>
      </w:r>
      <w:r w:rsidR="005352AA" w:rsidRPr="003B2883">
        <w:t>.</w:t>
      </w:r>
      <w:r w:rsidR="005352AA">
        <w:t>6</w:t>
      </w:r>
      <w:r w:rsidR="005352AA" w:rsidRPr="003B2883">
        <w:t>.1</w:t>
      </w:r>
      <w:r w:rsidR="005352AA" w:rsidRPr="003B2883">
        <w:tab/>
        <w:t>General</w:t>
      </w:r>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844" w:name="_Toc25156481"/>
      <w:bookmarkStart w:id="6845" w:name="_Toc34124785"/>
      <w:bookmarkStart w:id="6846" w:name="_Toc43207911"/>
      <w:bookmarkStart w:id="6847" w:name="_Toc49857384"/>
      <w:bookmarkStart w:id="6848" w:name="_Toc56677225"/>
      <w:bookmarkStart w:id="6849" w:name="_Toc56691748"/>
      <w:bookmarkStart w:id="6850" w:name="_Toc56699012"/>
      <w:bookmarkStart w:id="6851" w:name="_Toc89035262"/>
      <w:bookmarkStart w:id="6852" w:name="_Toc89065060"/>
      <w:bookmarkStart w:id="6853" w:name="_Toc89180359"/>
      <w:bookmarkStart w:id="6854" w:name="_Toc97072038"/>
      <w:bookmarkStart w:id="6855" w:name="_Toc120051443"/>
      <w:bookmarkStart w:id="6856" w:name="_Toc177506882"/>
      <w:bookmarkStart w:id="6857" w:name="_Toc183625031"/>
      <w:bookmarkStart w:id="6858" w:name="_Toc186727023"/>
      <w:bookmarkStart w:id="6859" w:name="_Toc200620946"/>
      <w:bookmarkStart w:id="6860" w:name="_Toc207788140"/>
      <w:bookmarkStart w:id="6861" w:name="_Toc215062424"/>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101A3C90" w14:textId="68A33A2F" w:rsidR="005352AA" w:rsidRPr="003B2883" w:rsidRDefault="00866469" w:rsidP="005352AA">
      <w:pPr>
        <w:pStyle w:val="Heading5"/>
      </w:pPr>
      <w:bookmarkStart w:id="6862" w:name="_Toc25156482"/>
      <w:bookmarkStart w:id="6863" w:name="_Toc34124786"/>
      <w:bookmarkStart w:id="6864" w:name="_Toc43207912"/>
      <w:bookmarkStart w:id="6865" w:name="_Toc49857385"/>
      <w:bookmarkStart w:id="6866" w:name="_Toc56677226"/>
      <w:bookmarkStart w:id="6867" w:name="_Toc56691749"/>
      <w:bookmarkStart w:id="6868" w:name="_Toc56699013"/>
      <w:bookmarkStart w:id="6869" w:name="_Toc89035263"/>
      <w:bookmarkStart w:id="6870" w:name="_Toc89065061"/>
      <w:bookmarkStart w:id="6871" w:name="_Toc89180360"/>
      <w:bookmarkStart w:id="6872" w:name="_Toc97072039"/>
      <w:bookmarkStart w:id="6873" w:name="_Toc120051444"/>
      <w:bookmarkStart w:id="6874" w:name="_Toc177506883"/>
      <w:bookmarkStart w:id="6875" w:name="_Toc183625032"/>
      <w:bookmarkStart w:id="6876" w:name="_Toc186727024"/>
      <w:bookmarkStart w:id="6877" w:name="_Toc200620947"/>
      <w:bookmarkStart w:id="6878" w:name="_Toc207788141"/>
      <w:bookmarkStart w:id="6879" w:name="_Toc215062425"/>
      <w:r>
        <w:t>6.3</w:t>
      </w:r>
      <w:r w:rsidR="005352AA" w:rsidRPr="003B2883">
        <w:t>.</w:t>
      </w:r>
      <w:r w:rsidR="005352AA">
        <w:t>6</w:t>
      </w:r>
      <w:r w:rsidR="005352AA" w:rsidRPr="003B2883">
        <w:t>.2.1</w:t>
      </w:r>
      <w:r w:rsidR="005352AA" w:rsidRPr="003B2883">
        <w:tab/>
        <w:t>Introduction</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880" w:name="_Toc183625033"/>
      <w:bookmarkStart w:id="6881" w:name="_Toc186727025"/>
      <w:bookmarkStart w:id="6882" w:name="_Toc200620948"/>
      <w:bookmarkStart w:id="6883" w:name="_Toc207788142"/>
      <w:bookmarkStart w:id="6884" w:name="_Toc215062426"/>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880"/>
      <w:bookmarkEnd w:id="6881"/>
      <w:bookmarkEnd w:id="6882"/>
      <w:bookmarkEnd w:id="6883"/>
      <w:bookmarkEnd w:id="6884"/>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r>
              <w:rPr>
                <w:rFonts w:hint="eastAsia"/>
                <w:lang w:eastAsia="zh-CN"/>
              </w:rPr>
              <w:t>p</w:t>
            </w:r>
            <w:r>
              <w:rPr>
                <w:lang w:eastAsia="zh-CN"/>
              </w:rPr>
              <w:t>ruIndication</w:t>
            </w:r>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885" w:name="_Toc25156485"/>
      <w:bookmarkStart w:id="6886" w:name="_Toc34124789"/>
      <w:bookmarkStart w:id="6887" w:name="_Toc43207915"/>
      <w:bookmarkStart w:id="6888" w:name="_Toc49857388"/>
      <w:bookmarkStart w:id="6889" w:name="_Toc56677229"/>
      <w:bookmarkStart w:id="6890" w:name="_Toc56691752"/>
      <w:bookmarkStart w:id="6891" w:name="_Toc56699016"/>
      <w:bookmarkStart w:id="6892" w:name="_Toc89035266"/>
      <w:bookmarkStart w:id="6893" w:name="_Toc89065064"/>
      <w:bookmarkStart w:id="6894" w:name="_Toc89180363"/>
      <w:bookmarkStart w:id="6895" w:name="_Toc97072042"/>
      <w:bookmarkStart w:id="6896" w:name="_Toc120051447"/>
      <w:bookmarkStart w:id="6897" w:name="_Toc177506886"/>
      <w:bookmarkStart w:id="6898" w:name="_Toc183625034"/>
      <w:bookmarkStart w:id="6899" w:name="_Toc186727026"/>
      <w:bookmarkStart w:id="6900" w:name="_Toc200620949"/>
      <w:bookmarkStart w:id="6901" w:name="_Toc207788143"/>
      <w:bookmarkStart w:id="6902" w:name="_Toc215062427"/>
      <w:r>
        <w:lastRenderedPageBreak/>
        <w:t>6.3</w:t>
      </w:r>
      <w:r w:rsidR="005352AA" w:rsidRPr="003B2883">
        <w:t>.6.2.</w:t>
      </w:r>
      <w:r w:rsidR="005352AA">
        <w:t>3</w:t>
      </w:r>
      <w:r w:rsidR="005352AA" w:rsidRPr="003B2883">
        <w:tab/>
        <w:t xml:space="preserve">Type: </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r w:rsidR="005352AA">
        <w:t>LmfDataExposureNotification</w:t>
      </w:r>
      <w:bookmarkEnd w:id="6898"/>
      <w:bookmarkEnd w:id="6899"/>
      <w:bookmarkEnd w:id="6900"/>
      <w:bookmarkEnd w:id="6901"/>
      <w:bookmarkEnd w:id="6902"/>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903" w:name="_Toc25156486"/>
      <w:bookmarkStart w:id="6904" w:name="_Toc34124790"/>
      <w:bookmarkStart w:id="6905" w:name="_Toc43207916"/>
      <w:bookmarkStart w:id="6906" w:name="_Toc49857389"/>
      <w:bookmarkStart w:id="6907" w:name="_Toc56677230"/>
      <w:bookmarkStart w:id="6908" w:name="_Toc56691753"/>
      <w:bookmarkStart w:id="6909" w:name="_Toc56699017"/>
      <w:bookmarkStart w:id="6910" w:name="_Toc89035267"/>
      <w:bookmarkStart w:id="6911" w:name="_Toc89065065"/>
      <w:bookmarkStart w:id="6912" w:name="_Toc89180364"/>
      <w:bookmarkStart w:id="6913" w:name="_Toc97072043"/>
      <w:bookmarkStart w:id="6914" w:name="_Toc120051448"/>
      <w:bookmarkStart w:id="6915" w:name="_Toc177506887"/>
      <w:bookmarkStart w:id="6916" w:name="_Toc183625035"/>
      <w:bookmarkStart w:id="6917" w:name="_Toc186727027"/>
      <w:bookmarkStart w:id="6918" w:name="_Toc200620950"/>
      <w:bookmarkStart w:id="6919" w:name="_Toc207788144"/>
      <w:bookmarkStart w:id="6920" w:name="_Toc215062428"/>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6921" w:name="_Toc200620951"/>
      <w:bookmarkStart w:id="6922" w:name="_Toc207788145"/>
      <w:bookmarkStart w:id="6923" w:name="_Toc215062429"/>
      <w:r>
        <w:lastRenderedPageBreak/>
        <w:t>6.3</w:t>
      </w:r>
      <w:r w:rsidRPr="003B2883">
        <w:t>.</w:t>
      </w:r>
      <w:r>
        <w:t>6</w:t>
      </w:r>
      <w:r w:rsidRPr="003B2883">
        <w:t>.2.</w:t>
      </w:r>
      <w:r w:rsidR="00274C98">
        <w:t>5</w:t>
      </w:r>
      <w:r w:rsidRPr="003B2883">
        <w:tab/>
        <w:t xml:space="preserve">Type: </w:t>
      </w:r>
      <w:r>
        <w:t>L</w:t>
      </w:r>
      <w:r w:rsidRPr="003B2883">
        <w:t>mf</w:t>
      </w:r>
      <w:r>
        <w:t>DataExposureSamplingData</w:t>
      </w:r>
      <w:bookmarkEnd w:id="6921"/>
      <w:bookmarkEnd w:id="6922"/>
      <w:bookmarkEnd w:id="6923"/>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924" w:name="_Toc183625036"/>
      <w:bookmarkStart w:id="6925" w:name="_Toc186727028"/>
      <w:bookmarkStart w:id="6926" w:name="_Toc200620952"/>
      <w:bookmarkStart w:id="6927" w:name="_Toc207788146"/>
      <w:bookmarkStart w:id="6928" w:name="_Toc215062430"/>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924"/>
      <w:bookmarkEnd w:id="6925"/>
      <w:r w:rsidR="00BE77CB" w:rsidRPr="00087ED8">
        <w:rPr>
          <w:lang w:val="en-US"/>
        </w:rPr>
        <w:t xml:space="preserve"> and enumerations</w:t>
      </w:r>
      <w:bookmarkEnd w:id="6926"/>
      <w:bookmarkEnd w:id="6927"/>
      <w:bookmarkEnd w:id="6928"/>
    </w:p>
    <w:p w14:paraId="3C9DAEB9" w14:textId="46C83289" w:rsidR="005352AA" w:rsidRDefault="00866469" w:rsidP="005352AA">
      <w:pPr>
        <w:pStyle w:val="Heading5"/>
      </w:pPr>
      <w:bookmarkStart w:id="6929" w:name="_Toc183625037"/>
      <w:bookmarkStart w:id="6930" w:name="_Toc186727029"/>
      <w:bookmarkStart w:id="6931" w:name="_Toc200620953"/>
      <w:bookmarkStart w:id="6932" w:name="_Toc207788147"/>
      <w:bookmarkStart w:id="6933" w:name="_Toc215062431"/>
      <w:r>
        <w:t>6.3</w:t>
      </w:r>
      <w:r w:rsidR="005352AA">
        <w:t>.6.3.1</w:t>
      </w:r>
      <w:r w:rsidR="005352AA">
        <w:tab/>
        <w:t>Introduction</w:t>
      </w:r>
      <w:bookmarkEnd w:id="6929"/>
      <w:bookmarkEnd w:id="6930"/>
      <w:bookmarkEnd w:id="6931"/>
      <w:bookmarkEnd w:id="6932"/>
      <w:bookmarkEnd w:id="6933"/>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934" w:name="_Toc183625038"/>
      <w:bookmarkStart w:id="6935" w:name="_Toc186727030"/>
      <w:bookmarkStart w:id="6936" w:name="_Toc200620954"/>
      <w:bookmarkStart w:id="6937" w:name="_Toc207788148"/>
      <w:bookmarkStart w:id="6938" w:name="_Toc215062432"/>
      <w:r>
        <w:t>6.3</w:t>
      </w:r>
      <w:r w:rsidR="005352AA">
        <w:t>.6.3.2</w:t>
      </w:r>
      <w:r w:rsidR="005352AA">
        <w:tab/>
        <w:t>Simple data types</w:t>
      </w:r>
      <w:bookmarkEnd w:id="6934"/>
      <w:bookmarkEnd w:id="6935"/>
      <w:bookmarkEnd w:id="6936"/>
      <w:bookmarkEnd w:id="6937"/>
      <w:bookmarkEnd w:id="6938"/>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939" w:name="_Toc200620955"/>
      <w:bookmarkStart w:id="6940" w:name="_Toc207788149"/>
      <w:bookmarkStart w:id="6941" w:name="_Toc215062433"/>
      <w:bookmarkStart w:id="6942" w:name="_Toc183625039"/>
      <w:bookmarkStart w:id="6943" w:name="_Toc186727031"/>
      <w:r>
        <w:t>6.3.6.3.</w:t>
      </w:r>
      <w:r w:rsidR="00144C19">
        <w:t>3</w:t>
      </w:r>
      <w:r>
        <w:tab/>
        <w:t>Enumeration: L</w:t>
      </w:r>
      <w:r w:rsidRPr="003B2883">
        <w:t>mf</w:t>
      </w:r>
      <w:r>
        <w:t>DataExposureCause</w:t>
      </w:r>
      <w:bookmarkEnd w:id="6939"/>
      <w:bookmarkEnd w:id="6940"/>
      <w:bookmarkEnd w:id="6941"/>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6944" w:name="_Toc200620956"/>
      <w:bookmarkStart w:id="6945" w:name="_Toc207788150"/>
      <w:bookmarkStart w:id="6946" w:name="_Toc215062434"/>
      <w:r>
        <w:t>6.3.6.3.</w:t>
      </w:r>
      <w:r w:rsidR="00B96C80">
        <w:t>4</w:t>
      </w:r>
      <w:r>
        <w:tab/>
        <w:t>Enumeration: DataSourceType</w:t>
      </w:r>
      <w:bookmarkEnd w:id="6944"/>
      <w:bookmarkEnd w:id="6945"/>
      <w:bookmarkEnd w:id="6946"/>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6947" w:name="_Toc200620957"/>
      <w:bookmarkStart w:id="6948" w:name="_Toc207788151"/>
      <w:bookmarkStart w:id="6949" w:name="_Toc215062435"/>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942"/>
      <w:bookmarkEnd w:id="6943"/>
      <w:bookmarkEnd w:id="6947"/>
      <w:bookmarkEnd w:id="6948"/>
      <w:bookmarkEnd w:id="6949"/>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6950" w:name="_Toc25156514"/>
      <w:bookmarkStart w:id="6951" w:name="_Toc34124819"/>
      <w:bookmarkStart w:id="6952" w:name="_Toc43207948"/>
      <w:bookmarkStart w:id="6953" w:name="_Toc49857421"/>
      <w:bookmarkStart w:id="6954" w:name="_Toc56677264"/>
      <w:bookmarkStart w:id="6955" w:name="_Toc56691787"/>
      <w:bookmarkStart w:id="6956" w:name="_Toc56699051"/>
      <w:bookmarkStart w:id="6957" w:name="_Toc89035307"/>
      <w:bookmarkStart w:id="6958" w:name="_Toc89065105"/>
      <w:bookmarkStart w:id="6959" w:name="_Toc89180404"/>
      <w:bookmarkStart w:id="6960" w:name="_Toc97072089"/>
      <w:bookmarkStart w:id="6961" w:name="_Toc120051494"/>
      <w:bookmarkStart w:id="6962" w:name="_Toc177506935"/>
      <w:bookmarkStart w:id="6963" w:name="_Toc183625042"/>
      <w:bookmarkStart w:id="6964" w:name="_Toc186727034"/>
      <w:bookmarkStart w:id="6965" w:name="_Toc200620960"/>
      <w:bookmarkStart w:id="6966" w:name="_Toc207788152"/>
      <w:bookmarkStart w:id="6967" w:name="_Toc215062436"/>
      <w:r>
        <w:t>6.3</w:t>
      </w:r>
      <w:r w:rsidR="005352AA" w:rsidRPr="003B2883">
        <w:t>.7</w:t>
      </w:r>
      <w:r w:rsidR="005352AA" w:rsidRPr="003B2883">
        <w:tab/>
        <w:t>Error Handling</w:t>
      </w:r>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p>
    <w:p w14:paraId="791735C0" w14:textId="77A7AF61" w:rsidR="005352AA" w:rsidRPr="003B2883" w:rsidRDefault="00866469" w:rsidP="005352AA">
      <w:pPr>
        <w:pStyle w:val="Heading4"/>
      </w:pPr>
      <w:bookmarkStart w:id="6968" w:name="_Toc25156515"/>
      <w:bookmarkStart w:id="6969" w:name="_Toc34124820"/>
      <w:bookmarkStart w:id="6970" w:name="_Toc43207949"/>
      <w:bookmarkStart w:id="6971" w:name="_Toc49857422"/>
      <w:bookmarkStart w:id="6972" w:name="_Toc56677265"/>
      <w:bookmarkStart w:id="6973" w:name="_Toc56691788"/>
      <w:bookmarkStart w:id="6974" w:name="_Toc56699052"/>
      <w:bookmarkStart w:id="6975" w:name="_Toc89035308"/>
      <w:bookmarkStart w:id="6976" w:name="_Toc89065106"/>
      <w:bookmarkStart w:id="6977" w:name="_Toc89180405"/>
      <w:bookmarkStart w:id="6978" w:name="_Toc97072090"/>
      <w:bookmarkStart w:id="6979" w:name="_Toc120051495"/>
      <w:bookmarkStart w:id="6980" w:name="_Toc177506936"/>
      <w:bookmarkStart w:id="6981" w:name="_Toc183625043"/>
      <w:bookmarkStart w:id="6982" w:name="_Toc186727035"/>
      <w:bookmarkStart w:id="6983" w:name="_Toc200620961"/>
      <w:bookmarkStart w:id="6984" w:name="_Toc207788153"/>
      <w:bookmarkStart w:id="6985" w:name="_Toc215062437"/>
      <w:r>
        <w:t>6.3</w:t>
      </w:r>
      <w:r w:rsidR="005352AA" w:rsidRPr="003B2883">
        <w:t>.7.1</w:t>
      </w:r>
      <w:r w:rsidR="005352AA" w:rsidRPr="003B2883">
        <w:tab/>
        <w:t>General</w:t>
      </w:r>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986" w:name="_Toc25156516"/>
      <w:bookmarkStart w:id="6987" w:name="_Toc34124821"/>
      <w:bookmarkStart w:id="6988" w:name="_Toc43207950"/>
      <w:bookmarkStart w:id="6989" w:name="_Toc49857423"/>
      <w:bookmarkStart w:id="6990" w:name="_Toc56677266"/>
      <w:bookmarkStart w:id="6991" w:name="_Toc56691789"/>
      <w:bookmarkStart w:id="6992" w:name="_Toc56699053"/>
      <w:bookmarkStart w:id="6993" w:name="_Toc89035309"/>
      <w:bookmarkStart w:id="6994" w:name="_Toc89065107"/>
      <w:bookmarkStart w:id="6995" w:name="_Toc89180406"/>
      <w:bookmarkStart w:id="6996" w:name="_Toc97072091"/>
      <w:bookmarkStart w:id="6997" w:name="_Toc120051496"/>
      <w:bookmarkStart w:id="6998" w:name="_Toc177506937"/>
      <w:bookmarkStart w:id="6999" w:name="_Toc183625044"/>
      <w:bookmarkStart w:id="7000" w:name="_Toc186727036"/>
      <w:bookmarkStart w:id="7001" w:name="_Toc200620962"/>
      <w:bookmarkStart w:id="7002" w:name="_Toc207788154"/>
      <w:bookmarkStart w:id="7003" w:name="_Toc215062438"/>
      <w:r>
        <w:t>6.3</w:t>
      </w:r>
      <w:r w:rsidR="005352AA" w:rsidRPr="003B2883">
        <w:t>.7.2</w:t>
      </w:r>
      <w:r w:rsidR="005352AA" w:rsidRPr="003B2883">
        <w:tab/>
        <w:t>Protocol Errors</w:t>
      </w:r>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7004" w:name="_Toc200620963"/>
      <w:bookmarkStart w:id="7005" w:name="_Toc207788155"/>
      <w:bookmarkStart w:id="7006" w:name="_Toc215062439"/>
      <w:r>
        <w:t>6.3.7.</w:t>
      </w:r>
      <w:r w:rsidR="00345AC4">
        <w:t>3</w:t>
      </w:r>
      <w:r>
        <w:tab/>
        <w:t>Application Errors</w:t>
      </w:r>
      <w:bookmarkEnd w:id="7004"/>
      <w:bookmarkEnd w:id="7005"/>
      <w:bookmarkEnd w:id="7006"/>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7007" w:name="_Toc200620964"/>
      <w:bookmarkStart w:id="7008" w:name="_Toc207788156"/>
      <w:bookmarkStart w:id="7009" w:name="_Toc215062440"/>
      <w:r>
        <w:t>6.3.8</w:t>
      </w:r>
      <w:r w:rsidRPr="0023018E">
        <w:rPr>
          <w:lang w:eastAsia="zh-CN"/>
        </w:rPr>
        <w:tab/>
        <w:t>Feature negotiation</w:t>
      </w:r>
      <w:bookmarkEnd w:id="7007"/>
      <w:bookmarkEnd w:id="7008"/>
      <w:bookmarkEnd w:id="7009"/>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7010" w:name="_Toc25156519"/>
      <w:bookmarkStart w:id="7011" w:name="_Toc34124824"/>
      <w:bookmarkStart w:id="7012" w:name="_Toc43207953"/>
      <w:bookmarkStart w:id="7013" w:name="_Toc49857426"/>
      <w:bookmarkStart w:id="7014" w:name="_Toc56677269"/>
      <w:bookmarkStart w:id="7015" w:name="_Toc56691792"/>
      <w:bookmarkStart w:id="7016" w:name="_Toc56699056"/>
      <w:bookmarkStart w:id="7017" w:name="_Toc89035312"/>
      <w:bookmarkStart w:id="7018" w:name="_Toc89065110"/>
      <w:bookmarkStart w:id="7019" w:name="_Toc89180409"/>
      <w:bookmarkStart w:id="7020" w:name="_Toc97072094"/>
      <w:bookmarkStart w:id="7021" w:name="_Toc120051499"/>
      <w:bookmarkStart w:id="7022" w:name="_Toc177506940"/>
      <w:bookmarkStart w:id="7023" w:name="_Toc183625045"/>
      <w:bookmarkStart w:id="7024" w:name="_Toc186727037"/>
      <w:bookmarkStart w:id="7025" w:name="_Toc200620965"/>
      <w:bookmarkStart w:id="7026" w:name="_Toc207788157"/>
      <w:bookmarkStart w:id="7027" w:name="_Toc215062441"/>
      <w:r>
        <w:rPr>
          <w:lang w:val="en-US"/>
        </w:rPr>
        <w:lastRenderedPageBreak/>
        <w:t>6.3</w:t>
      </w:r>
      <w:r w:rsidR="005352AA" w:rsidRPr="0027247C">
        <w:rPr>
          <w:lang w:val="en-US"/>
        </w:rPr>
        <w:t>.</w:t>
      </w:r>
      <w:r w:rsidR="001E487F">
        <w:rPr>
          <w:lang w:val="en-US"/>
        </w:rPr>
        <w:t>9</w:t>
      </w:r>
      <w:r w:rsidR="005352AA" w:rsidRPr="0027247C">
        <w:rPr>
          <w:lang w:val="en-US"/>
        </w:rPr>
        <w:tab/>
        <w:t>Security</w:t>
      </w:r>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7028" w:name="_Toc56677270"/>
      <w:bookmarkStart w:id="7029" w:name="_Toc56691793"/>
      <w:bookmarkStart w:id="7030" w:name="_Toc56699057"/>
      <w:bookmarkStart w:id="7031" w:name="_Toc89035313"/>
      <w:bookmarkStart w:id="7032" w:name="_Toc89065111"/>
      <w:bookmarkStart w:id="7033" w:name="_Toc89180410"/>
      <w:bookmarkStart w:id="7034" w:name="_Toc97072095"/>
      <w:bookmarkStart w:id="7035" w:name="_Toc120051500"/>
      <w:bookmarkStart w:id="7036" w:name="_Toc177506941"/>
      <w:bookmarkStart w:id="7037" w:name="_Toc183625046"/>
      <w:bookmarkStart w:id="7038" w:name="_Toc186727038"/>
      <w:bookmarkStart w:id="7039" w:name="_Toc200620966"/>
      <w:bookmarkStart w:id="7040" w:name="_Toc207788158"/>
      <w:bookmarkStart w:id="7041" w:name="_Toc215062442"/>
      <w:r>
        <w:t>6.3</w:t>
      </w:r>
      <w:r w:rsidR="005352AA" w:rsidRPr="0027247C">
        <w:t>.</w:t>
      </w:r>
      <w:r w:rsidR="00E16EC5">
        <w:t>10</w:t>
      </w:r>
      <w:r w:rsidR="005352AA" w:rsidRPr="0027247C">
        <w:tab/>
        <w:t>HTTP redirection</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7042" w:name="_Toc20150442"/>
      <w:bookmarkStart w:id="7043" w:name="_Toc25168732"/>
      <w:bookmarkStart w:id="7044" w:name="_Toc27593151"/>
      <w:bookmarkStart w:id="7045" w:name="_Toc34148027"/>
      <w:bookmarkStart w:id="7046" w:name="_Toc36463411"/>
      <w:bookmarkStart w:id="7047" w:name="_Toc43215251"/>
      <w:bookmarkStart w:id="7048" w:name="_Toc45032499"/>
      <w:bookmarkStart w:id="7049" w:name="_Toc49849988"/>
      <w:bookmarkStart w:id="7050" w:name="_Toc51873502"/>
      <w:bookmarkStart w:id="7051" w:name="_Toc56517630"/>
      <w:bookmarkStart w:id="7052" w:name="_Toc58594531"/>
      <w:bookmarkStart w:id="7053" w:name="_Toc67686045"/>
      <w:bookmarkStart w:id="7054" w:name="_Toc74993872"/>
      <w:bookmarkStart w:id="7055" w:name="_Toc82716462"/>
      <w:bookmarkStart w:id="7056" w:name="_Toc88818749"/>
      <w:bookmarkStart w:id="7057" w:name="_Toc90650671"/>
      <w:bookmarkStart w:id="7058" w:name="_Toc98506340"/>
      <w:bookmarkStart w:id="7059" w:name="_Toc106639398"/>
      <w:bookmarkStart w:id="7060" w:name="_Toc106639625"/>
      <w:bookmarkStart w:id="7061" w:name="_Toc114779135"/>
      <w:bookmarkStart w:id="7062" w:name="_Toc122097052"/>
      <w:bookmarkStart w:id="7063" w:name="_Toc130844273"/>
      <w:bookmarkStart w:id="7064" w:name="_Toc138411981"/>
      <w:bookmarkStart w:id="7065" w:name="_Toc145956179"/>
      <w:bookmarkStart w:id="7066" w:name="_Toc153887621"/>
      <w:bookmarkStart w:id="7067" w:name="_Toc161905510"/>
      <w:bookmarkStart w:id="7068" w:name="_Toc170210113"/>
      <w:bookmarkStart w:id="7069" w:name="_Toc177550909"/>
      <w:bookmarkStart w:id="7070" w:name="_Toc183625047"/>
      <w:bookmarkStart w:id="7071" w:name="_Toc186727039"/>
      <w:bookmarkStart w:id="7072" w:name="_Toc200620967"/>
      <w:bookmarkStart w:id="7073" w:name="_Toc207788159"/>
      <w:bookmarkStart w:id="7074" w:name="_Toc215062443"/>
      <w:bookmarkEnd w:id="300"/>
      <w:r>
        <w:rPr>
          <w:noProof/>
        </w:rPr>
        <w:t>Annex A (normative):</w:t>
      </w:r>
      <w:r w:rsidR="009B5010">
        <w:rPr>
          <w:noProof/>
        </w:rPr>
        <w:br/>
      </w:r>
      <w:r>
        <w:rPr>
          <w:noProof/>
        </w:rPr>
        <w:t>OpenAPI specification</w:t>
      </w:r>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907BCF6" w14:textId="77777777" w:rsidR="00EB7848" w:rsidRDefault="00EB7848" w:rsidP="009B5010">
      <w:pPr>
        <w:pStyle w:val="Heading1"/>
      </w:pPr>
      <w:bookmarkStart w:id="7075" w:name="_Toc20150443"/>
      <w:bookmarkStart w:id="7076" w:name="_Toc25168733"/>
      <w:bookmarkStart w:id="7077" w:name="_Toc27593152"/>
      <w:bookmarkStart w:id="7078" w:name="_Toc34148028"/>
      <w:bookmarkStart w:id="7079" w:name="_Toc36463412"/>
      <w:bookmarkStart w:id="7080" w:name="_Toc43215252"/>
      <w:bookmarkStart w:id="7081" w:name="_Toc45032500"/>
      <w:bookmarkStart w:id="7082" w:name="_Toc49849989"/>
      <w:bookmarkStart w:id="7083" w:name="_Toc51873503"/>
      <w:bookmarkStart w:id="7084" w:name="_Toc56517631"/>
      <w:bookmarkStart w:id="7085" w:name="_Toc58594532"/>
      <w:bookmarkStart w:id="7086" w:name="_Toc67686046"/>
      <w:bookmarkStart w:id="7087" w:name="_Toc74993873"/>
      <w:bookmarkStart w:id="7088" w:name="_Toc82716463"/>
      <w:bookmarkStart w:id="7089" w:name="_Toc88818750"/>
      <w:bookmarkStart w:id="7090" w:name="_Toc90650672"/>
      <w:bookmarkStart w:id="7091" w:name="_Toc98506341"/>
      <w:bookmarkStart w:id="7092" w:name="_Toc106639626"/>
      <w:bookmarkStart w:id="7093" w:name="_Toc114779136"/>
      <w:bookmarkStart w:id="7094" w:name="_Toc122097053"/>
      <w:bookmarkStart w:id="7095" w:name="_Toc130844274"/>
      <w:bookmarkStart w:id="7096" w:name="_Toc138411982"/>
      <w:bookmarkStart w:id="7097" w:name="_Toc145956180"/>
      <w:bookmarkStart w:id="7098" w:name="_Toc153887622"/>
      <w:bookmarkStart w:id="7099" w:name="_Toc161905511"/>
      <w:bookmarkStart w:id="7100" w:name="_Toc170210114"/>
      <w:bookmarkStart w:id="7101" w:name="_Toc177550910"/>
      <w:bookmarkStart w:id="7102" w:name="_Toc183625048"/>
      <w:bookmarkStart w:id="7103" w:name="_Toc186727040"/>
      <w:bookmarkStart w:id="7104" w:name="_Toc200620968"/>
      <w:bookmarkStart w:id="7105" w:name="_Toc207788160"/>
      <w:bookmarkStart w:id="7106" w:name="_Toc215062444"/>
      <w:r>
        <w:t>A.1</w:t>
      </w:r>
      <w:r>
        <w:tab/>
        <w:t>General</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3E6F79BF"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.3.1 and 3GPP TR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7107" w:name="_Toc20150444"/>
      <w:bookmarkStart w:id="7108" w:name="_Toc25168734"/>
      <w:bookmarkStart w:id="7109" w:name="_Toc27593153"/>
      <w:bookmarkStart w:id="7110" w:name="_Toc34148029"/>
      <w:bookmarkStart w:id="7111" w:name="_Toc36463413"/>
      <w:bookmarkStart w:id="7112" w:name="_Toc43215253"/>
      <w:bookmarkStart w:id="7113" w:name="_Toc45032501"/>
      <w:bookmarkStart w:id="7114" w:name="_Toc49849990"/>
      <w:bookmarkStart w:id="7115" w:name="_Toc51873504"/>
      <w:bookmarkStart w:id="7116" w:name="_Toc56517632"/>
      <w:bookmarkStart w:id="7117" w:name="_Toc58594533"/>
      <w:bookmarkStart w:id="7118" w:name="_Toc67686047"/>
      <w:bookmarkStart w:id="7119" w:name="_Toc74993874"/>
      <w:bookmarkStart w:id="7120" w:name="_Toc82716464"/>
      <w:bookmarkStart w:id="7121" w:name="_Toc88818751"/>
      <w:bookmarkStart w:id="7122" w:name="_Toc90650673"/>
      <w:bookmarkStart w:id="7123" w:name="_Toc98506342"/>
      <w:bookmarkStart w:id="7124" w:name="_Toc106639627"/>
      <w:bookmarkStart w:id="7125" w:name="_Toc114779137"/>
      <w:bookmarkStart w:id="7126" w:name="_Toc122097054"/>
      <w:bookmarkStart w:id="7127" w:name="_Toc130844275"/>
      <w:bookmarkStart w:id="7128" w:name="_Toc138411983"/>
      <w:bookmarkStart w:id="7129" w:name="_Toc145956181"/>
      <w:bookmarkStart w:id="7130" w:name="_Toc153887623"/>
      <w:bookmarkStart w:id="7131" w:name="_Toc161905512"/>
      <w:bookmarkStart w:id="7132" w:name="_Toc170210115"/>
      <w:bookmarkStart w:id="7133" w:name="_Toc177550911"/>
      <w:bookmarkStart w:id="7134" w:name="_Toc183625049"/>
      <w:bookmarkStart w:id="7135" w:name="_Toc186727041"/>
      <w:bookmarkStart w:id="7136" w:name="_Toc200620969"/>
      <w:bookmarkStart w:id="7137" w:name="_Toc207788161"/>
      <w:bookmarkStart w:id="7138" w:name="_Toc215062445"/>
      <w:bookmarkStart w:id="7139" w:name="_Hlk160537101"/>
      <w:r>
        <w:lastRenderedPageBreak/>
        <w:t>A.2</w:t>
      </w:r>
      <w:r>
        <w:tab/>
        <w:t>Nlmf_Location API</w:t>
      </w:r>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37B8929C"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E275C">
        <w:rPr>
          <w:lang w:val="en-US"/>
        </w:rPr>
        <w:t>0</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7DAB6005" w:rsidR="00EB7848" w:rsidRDefault="00EB7848" w:rsidP="00EB7848">
      <w:pPr>
        <w:pStyle w:val="PL"/>
      </w:pPr>
      <w:r>
        <w:t xml:space="preserve">    © 202</w:t>
      </w:r>
      <w:r w:rsidR="003B243E">
        <w:t>5</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3EDD3048"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D0212A">
        <w:rPr>
          <w:lang w:val="en-US"/>
        </w:rPr>
        <w:t>5</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7139"/>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lastRenderedPageBreak/>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lastRenderedPageBreak/>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lastRenderedPageBreak/>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lastRenderedPageBreak/>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lastRenderedPageBreak/>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lastRenderedPageBreak/>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7CB10109" w14:textId="77777777" w:rsidR="00EB7848" w:rsidRPr="004375A7" w:rsidRDefault="00EB7848" w:rsidP="00EB7848">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lastRenderedPageBreak/>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lastRenderedPageBreak/>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lastRenderedPageBreak/>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lastRenderedPageBreak/>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lastRenderedPageBreak/>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lastRenderedPageBreak/>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lastRenderedPageBreak/>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lastRenderedPageBreak/>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lastRenderedPageBreak/>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lastRenderedPageBreak/>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lastRenderedPageBreak/>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128C77BC" w14:textId="77777777" w:rsidR="000B53B5" w:rsidRDefault="000B53B5" w:rsidP="00EB7848">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minItems: </w:t>
      </w:r>
      <w:r>
        <w:rPr>
          <w:lang w:val="en-US"/>
        </w:rPr>
        <w:t>1</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lastRenderedPageBreak/>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r>
        <w:rPr>
          <w:lang w:val="en-US"/>
        </w:rPr>
        <w:t>srcLmfRoutingInfo</w:t>
      </w:r>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r>
        <w:rPr>
          <w:lang w:val="en-US"/>
        </w:rPr>
        <w:t>LMFIdentification'</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lastRenderedPageBreak/>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lastRenderedPageBreak/>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lastRenderedPageBreak/>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lastRenderedPageBreak/>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minItems: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lastRenderedPageBreak/>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7140" w:name="_Hlk190937133"/>
    </w:p>
    <w:p w14:paraId="52E59591" w14:textId="77777777" w:rsidR="008727FA" w:rsidRDefault="008727FA" w:rsidP="008727FA">
      <w:pPr>
        <w:pStyle w:val="PL"/>
        <w:rPr>
          <w:lang w:val="en-US"/>
        </w:rPr>
      </w:pPr>
      <w:bookmarkStart w:id="7141"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lastRenderedPageBreak/>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7141"/>
    <w:p w14:paraId="538EBB55" w14:textId="77777777" w:rsidR="008727FA" w:rsidRDefault="008727FA" w:rsidP="008727FA">
      <w:pPr>
        <w:pStyle w:val="PL"/>
        <w:rPr>
          <w:lang w:val="en-US"/>
        </w:rPr>
      </w:pPr>
    </w:p>
    <w:bookmarkEnd w:id="7140"/>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"^([0-9a-fA-F]{2}){1,255}$"</w:t>
      </w:r>
    </w:p>
    <w:p w14:paraId="593BCDF5" w14:textId="77777777" w:rsidR="009E38F8" w:rsidRDefault="009E38F8" w:rsidP="009E38F8">
      <w:pPr>
        <w:pStyle w:val="PL"/>
        <w:rPr>
          <w:lang w:val="en-US"/>
        </w:rPr>
      </w:pPr>
    </w:p>
    <w:p w14:paraId="66590BA4" w14:textId="77777777"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"^[0-9a-fA-F]{2,510}$"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lastRenderedPageBreak/>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7142"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7143" w:name="_Hlk184028324"/>
      <w:r>
        <w:rPr>
          <w:lang w:val="en-US"/>
        </w:rPr>
        <w:t xml:space="preserve"> </w:t>
      </w:r>
      <w:bookmarkEnd w:id="7143"/>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lastRenderedPageBreak/>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7142"/>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lastRenderedPageBreak/>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77777777" w:rsidR="00675B9D" w:rsidRDefault="00675B9D" w:rsidP="00675B9D">
      <w:pPr>
        <w:pStyle w:val="PL"/>
        <w:rPr>
          <w:lang w:val="en-US"/>
        </w:rPr>
      </w:pPr>
      <w:r>
        <w:rPr>
          <w:lang w:val="en-US"/>
        </w:rPr>
        <w:t xml:space="preserve"># </w:t>
      </w:r>
      <w:r w:rsidRPr="00740527">
        <w:rPr>
          <w:lang w:val="en-US"/>
        </w:rPr>
        <w:t>5.1.4 of 3GPP</w:t>
      </w:r>
      <w:r>
        <w:rPr>
          <w:lang w:val="en-US"/>
        </w:rPr>
        <w:t xml:space="preserve"> </w:t>
      </w:r>
      <w:r w:rsidRPr="00740527">
        <w:rPr>
          <w:lang w:val="en-US"/>
        </w:rPr>
        <w:t>TS</w:t>
      </w:r>
      <w:r>
        <w:rPr>
          <w:lang w:val="en-US"/>
        </w:rPr>
        <w:t xml:space="preserve">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lastRenderedPageBreak/>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lastRenderedPageBreak/>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lastRenderedPageBreak/>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7144"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7145" w:name="_Hlk190939861"/>
      <w:r>
        <w:t>M</w:t>
      </w:r>
      <w:r w:rsidRPr="00EF5B9B">
        <w:t>P</w:t>
      </w:r>
      <w:r>
        <w:t>ER</w:t>
      </w:r>
      <w:r w:rsidRPr="00EF5B9B">
        <w:t>S</w:t>
      </w:r>
      <w:bookmarkEnd w:id="7145"/>
    </w:p>
    <w:p w14:paraId="375D879E" w14:textId="77777777" w:rsidR="00EB3624" w:rsidRPr="00EE2E59" w:rsidRDefault="00EB3624" w:rsidP="00EB3624">
      <w:pPr>
        <w:pStyle w:val="PL"/>
        <w:rPr>
          <w:lang w:val="en-US"/>
        </w:rPr>
      </w:pPr>
      <w:r w:rsidRPr="00EE2E59">
        <w:rPr>
          <w:lang w:val="en-US"/>
        </w:rPr>
        <w:t xml:space="preserve">            - </w:t>
      </w:r>
      <w:bookmarkStart w:id="7146" w:name="_Hlk190939867"/>
      <w:r>
        <w:t>CM</w:t>
      </w:r>
      <w:r w:rsidRPr="00EF5B9B">
        <w:t>P</w:t>
      </w:r>
      <w:r>
        <w:t>ER</w:t>
      </w:r>
      <w:r w:rsidRPr="00EF5B9B">
        <w:t>S</w:t>
      </w:r>
      <w:bookmarkEnd w:id="7146"/>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7147" w:name="_Hlk190939872"/>
      <w:r>
        <w:t>DEG</w:t>
      </w:r>
      <w:r w:rsidRPr="00EF5B9B">
        <w:t>P</w:t>
      </w:r>
      <w:r>
        <w:t>ER</w:t>
      </w:r>
      <w:r w:rsidRPr="00EF5B9B">
        <w:t>S</w:t>
      </w:r>
      <w:r>
        <w:t>EC</w:t>
      </w:r>
      <w:r w:rsidRPr="00EF5B9B">
        <w:t>1</w:t>
      </w:r>
      <w:bookmarkEnd w:id="7147"/>
    </w:p>
    <w:p w14:paraId="1FDCBFF0" w14:textId="77777777" w:rsidR="00EB3624" w:rsidRPr="00EE2E59" w:rsidRDefault="00EB3624" w:rsidP="00EB3624">
      <w:pPr>
        <w:pStyle w:val="PL"/>
        <w:rPr>
          <w:lang w:val="en-US"/>
        </w:rPr>
      </w:pPr>
      <w:r w:rsidRPr="00EE2E59">
        <w:rPr>
          <w:lang w:val="en-US"/>
        </w:rPr>
        <w:t xml:space="preserve">            - </w:t>
      </w:r>
      <w:bookmarkStart w:id="7148" w:name="_Hlk190939881"/>
      <w:r>
        <w:t>DEG</w:t>
      </w:r>
      <w:r w:rsidRPr="00EF5B9B">
        <w:t>P</w:t>
      </w:r>
      <w:r>
        <w:t>ER</w:t>
      </w:r>
      <w:r w:rsidRPr="00EF5B9B">
        <w:t>S</w:t>
      </w:r>
      <w:r>
        <w:t>EC01</w:t>
      </w:r>
      <w:bookmarkEnd w:id="7148"/>
    </w:p>
    <w:p w14:paraId="72BC1FF1" w14:textId="77777777" w:rsidR="00EB3624" w:rsidRPr="00EE2E59" w:rsidRDefault="00EB3624" w:rsidP="00EB3624">
      <w:pPr>
        <w:pStyle w:val="PL"/>
        <w:rPr>
          <w:lang w:val="en-US"/>
        </w:rPr>
      </w:pPr>
      <w:r w:rsidRPr="00EE2E59">
        <w:rPr>
          <w:lang w:val="en-US"/>
        </w:rPr>
        <w:t xml:space="preserve">        - type: string</w:t>
      </w:r>
    </w:p>
    <w:bookmarkEnd w:id="7144"/>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7149" w:name="_Toc25168735"/>
      <w:bookmarkStart w:id="7150" w:name="_Toc27593154"/>
      <w:bookmarkStart w:id="7151" w:name="_Toc34148030"/>
      <w:bookmarkStart w:id="7152" w:name="_Toc36463414"/>
      <w:bookmarkStart w:id="7153" w:name="_Toc43215254"/>
      <w:bookmarkStart w:id="7154" w:name="_Toc45032502"/>
      <w:bookmarkStart w:id="7155" w:name="_Toc49849991"/>
      <w:bookmarkStart w:id="7156" w:name="_Toc51873505"/>
      <w:bookmarkStart w:id="7157" w:name="_Toc56517633"/>
      <w:bookmarkStart w:id="7158" w:name="_Toc58594534"/>
      <w:bookmarkStart w:id="7159" w:name="_Toc67686048"/>
      <w:bookmarkStart w:id="7160" w:name="_Toc74993875"/>
      <w:bookmarkStart w:id="7161" w:name="_Toc82716465"/>
      <w:bookmarkStart w:id="7162" w:name="_Toc88818752"/>
      <w:bookmarkStart w:id="7163" w:name="_Toc90650674"/>
      <w:bookmarkStart w:id="7164" w:name="_Toc98506343"/>
      <w:bookmarkStart w:id="7165" w:name="_Toc106639628"/>
      <w:bookmarkStart w:id="7166" w:name="_Toc114779138"/>
      <w:bookmarkStart w:id="7167" w:name="_Toc122097055"/>
      <w:bookmarkStart w:id="7168" w:name="_Toc130844276"/>
      <w:bookmarkStart w:id="7169" w:name="_Toc138411984"/>
      <w:bookmarkStart w:id="7170" w:name="_Toc145956182"/>
      <w:bookmarkStart w:id="7171" w:name="_Toc153887624"/>
      <w:bookmarkStart w:id="7172" w:name="_Toc161905513"/>
      <w:bookmarkStart w:id="7173" w:name="_Toc170210116"/>
      <w:bookmarkStart w:id="7174" w:name="_Toc177550912"/>
      <w:bookmarkStart w:id="7175" w:name="_Toc183625050"/>
      <w:bookmarkStart w:id="7176" w:name="_Toc186727042"/>
      <w:bookmarkStart w:id="7177" w:name="_Toc200620970"/>
      <w:bookmarkStart w:id="7178" w:name="_Toc207788162"/>
      <w:bookmarkStart w:id="7179" w:name="_Toc215062446"/>
      <w:r>
        <w:t>A.3</w:t>
      </w:r>
      <w:r>
        <w:tab/>
        <w:t>Nlmf_Broadcast API</w:t>
      </w:r>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30C69B96" w:rsidR="00EB7848" w:rsidRDefault="00EB7848" w:rsidP="00EB7848">
      <w:pPr>
        <w:pStyle w:val="PL"/>
        <w:rPr>
          <w:lang w:val="en-US"/>
        </w:rPr>
      </w:pPr>
      <w:r>
        <w:rPr>
          <w:lang w:val="en-US"/>
        </w:rPr>
        <w:lastRenderedPageBreak/>
        <w:t xml:space="preserve">  version: '1.</w:t>
      </w:r>
      <w:r w:rsidR="004C3FEC">
        <w:rPr>
          <w:lang w:val="en-US"/>
        </w:rPr>
        <w:t>3</w:t>
      </w:r>
      <w:r>
        <w:rPr>
          <w:lang w:val="en-US"/>
        </w:rPr>
        <w:t>.</w:t>
      </w:r>
      <w:r w:rsidR="00DB1E3C">
        <w:rPr>
          <w:lang w:val="en-US"/>
        </w:rPr>
        <w:t>0</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806EF47" w:rsidR="00EB7848" w:rsidRDefault="00EB7848" w:rsidP="00EB7848">
      <w:pPr>
        <w:pStyle w:val="PL"/>
      </w:pPr>
      <w:r>
        <w:t xml:space="preserve">    © 20</w:t>
      </w:r>
      <w:r w:rsidR="00292B18">
        <w:t>2</w:t>
      </w:r>
      <w:r w:rsidR="00623F1C">
        <w:t>5</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4E4BA56E"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D0212A">
        <w:rPr>
          <w:lang w:val="en-US"/>
        </w:rPr>
        <w:t>5</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lastRenderedPageBreak/>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lastRenderedPageBreak/>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lastRenderedPageBreak/>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7180" w:name="_Toc25156616"/>
      <w:bookmarkStart w:id="7181" w:name="_Toc34124921"/>
      <w:bookmarkStart w:id="7182" w:name="_Toc43208057"/>
      <w:bookmarkStart w:id="7183" w:name="_Toc49857524"/>
      <w:bookmarkStart w:id="7184" w:name="_Toc56677370"/>
      <w:bookmarkStart w:id="7185" w:name="_Toc56691893"/>
      <w:bookmarkStart w:id="7186" w:name="_Toc56699157"/>
      <w:bookmarkStart w:id="7187" w:name="_Toc89035526"/>
      <w:bookmarkStart w:id="7188" w:name="_Toc89065325"/>
      <w:bookmarkStart w:id="7189" w:name="_Toc89180626"/>
      <w:bookmarkStart w:id="7190" w:name="_Toc97072321"/>
      <w:bookmarkStart w:id="7191" w:name="_Toc120051737"/>
      <w:bookmarkStart w:id="7192" w:name="_Toc177507192"/>
      <w:bookmarkStart w:id="7193" w:name="_Toc183625051"/>
      <w:bookmarkStart w:id="7194" w:name="_Toc186727043"/>
      <w:bookmarkStart w:id="7195" w:name="_Toc200620971"/>
      <w:bookmarkStart w:id="7196" w:name="_Toc207788163"/>
      <w:bookmarkStart w:id="7197" w:name="_Toc215062447"/>
      <w:r w:rsidRPr="004046FC">
        <w:t>A.</w:t>
      </w:r>
      <w:r w:rsidR="00FF1997">
        <w:t>4</w:t>
      </w:r>
      <w:r w:rsidRPr="004046FC">
        <w:tab/>
        <w:t>Nlmf_DataExposure API</w:t>
      </w:r>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BEC208D" w:rsidR="00B10703" w:rsidRPr="003B2883" w:rsidRDefault="00B10703" w:rsidP="00B10703">
      <w:pPr>
        <w:pStyle w:val="PL"/>
      </w:pPr>
      <w:r w:rsidRPr="003B2883">
        <w:t xml:space="preserve">  version: </w:t>
      </w:r>
      <w:r>
        <w:t>1.0.0</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6CA999EF" w:rsidR="00B10703" w:rsidRDefault="00B10703" w:rsidP="00B10703">
      <w:pPr>
        <w:pStyle w:val="PL"/>
        <w:rPr>
          <w:lang w:val="en-US"/>
        </w:rPr>
      </w:pPr>
      <w:r>
        <w:rPr>
          <w:lang w:val="en-US"/>
        </w:rPr>
        <w:t xml:space="preserve">  description: 3GPP TS 29.572 V19.</w:t>
      </w:r>
      <w:r w:rsidR="00D0212A">
        <w:rPr>
          <w:lang w:val="en-US"/>
        </w:rPr>
        <w:t>5</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lastRenderedPageBreak/>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lastRenderedPageBreak/>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lastRenderedPageBreak/>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7198"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7198"/>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058EB363" w14:textId="77777777" w:rsidR="005A2DC4" w:rsidRDefault="005A2DC4" w:rsidP="005A2DC4">
      <w:pPr>
        <w:pStyle w:val="PL"/>
        <w:rPr>
          <w:lang w:val="en-US"/>
        </w:rPr>
      </w:pPr>
      <w:r>
        <w:rPr>
          <w:lang w:val="en-US"/>
        </w:rPr>
        <w:t xml:space="preserve">        </w:t>
      </w:r>
      <w:r>
        <w:rPr>
          <w:rFonts w:hint="eastAsia"/>
          <w:lang w:eastAsia="zh-CN"/>
        </w:rPr>
        <w:t>p</w:t>
      </w:r>
      <w:r>
        <w:rPr>
          <w:lang w:eastAsia="zh-CN"/>
        </w:rPr>
        <w:t>ruIndication</w:t>
      </w:r>
      <w:r>
        <w:rPr>
          <w:lang w:val="en-US"/>
        </w:rPr>
        <w:t>:</w:t>
      </w:r>
    </w:p>
    <w:p w14:paraId="4E848307" w14:textId="77777777" w:rsidR="005A2DC4" w:rsidRDefault="005A2DC4" w:rsidP="005A2DC4">
      <w:pPr>
        <w:pStyle w:val="PL"/>
        <w:rPr>
          <w:lang w:val="en-US"/>
        </w:rPr>
      </w:pPr>
      <w:r>
        <w:rPr>
          <w:lang w:val="en-US"/>
        </w:rPr>
        <w:t xml:space="preserve">          type: boolean</w:t>
      </w:r>
    </w:p>
    <w:p w14:paraId="4CA387DF" w14:textId="77777777" w:rsidR="005A2DC4" w:rsidRPr="00F11966" w:rsidRDefault="005A2DC4" w:rsidP="005A2DC4">
      <w:pPr>
        <w:pStyle w:val="PL"/>
      </w:pPr>
      <w:r w:rsidRPr="00F11966">
        <w:t xml:space="preserve">          enum:</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lastRenderedPageBreak/>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7199" w:name="_Toc20150445"/>
      <w:bookmarkStart w:id="7200" w:name="_Toc25168736"/>
      <w:bookmarkStart w:id="7201" w:name="_Toc27593155"/>
      <w:bookmarkStart w:id="7202" w:name="_Toc34148031"/>
      <w:bookmarkStart w:id="7203" w:name="_Toc36463415"/>
      <w:bookmarkStart w:id="7204" w:name="_Toc43215255"/>
      <w:bookmarkStart w:id="7205" w:name="_Toc45032503"/>
      <w:bookmarkStart w:id="7206" w:name="_Toc49849992"/>
      <w:bookmarkStart w:id="7207" w:name="_Toc51873506"/>
      <w:bookmarkStart w:id="7208" w:name="_Toc56517634"/>
      <w:bookmarkStart w:id="7209" w:name="_Toc58594535"/>
      <w:bookmarkStart w:id="7210" w:name="_Toc67686049"/>
      <w:bookmarkStart w:id="7211" w:name="_Toc74993876"/>
      <w:bookmarkStart w:id="7212" w:name="_Toc82716466"/>
      <w:bookmarkStart w:id="7213" w:name="_Toc88818753"/>
      <w:bookmarkStart w:id="7214" w:name="_Toc90650675"/>
      <w:bookmarkStart w:id="7215" w:name="_Toc98506344"/>
      <w:bookmarkStart w:id="7216" w:name="_Toc106639629"/>
      <w:bookmarkStart w:id="7217" w:name="_Toc114779139"/>
      <w:bookmarkStart w:id="7218" w:name="_Toc122097056"/>
      <w:bookmarkStart w:id="7219" w:name="_Toc130844277"/>
      <w:bookmarkStart w:id="7220" w:name="_Toc138411985"/>
      <w:bookmarkStart w:id="7221" w:name="_Toc145956183"/>
      <w:bookmarkStart w:id="7222" w:name="_Toc153887625"/>
      <w:bookmarkStart w:id="7223" w:name="_Toc161905514"/>
      <w:bookmarkStart w:id="7224" w:name="_Toc170210117"/>
      <w:bookmarkStart w:id="7225" w:name="_Toc177550913"/>
      <w:bookmarkStart w:id="7226" w:name="_Toc183625052"/>
      <w:bookmarkStart w:id="7227" w:name="_Toc186727044"/>
      <w:bookmarkStart w:id="7228" w:name="_Toc200620972"/>
      <w:bookmarkStart w:id="7229" w:name="_Toc207788164"/>
      <w:bookmarkStart w:id="7230" w:name="_Toc215062448"/>
      <w:r w:rsidRPr="004D3578">
        <w:lastRenderedPageBreak/>
        <w:t xml:space="preserve">Annex </w:t>
      </w:r>
      <w:r>
        <w:rPr>
          <w:lang w:eastAsia="zh-CN"/>
        </w:rPr>
        <w:t>B</w:t>
      </w:r>
      <w:r w:rsidRPr="004D3578">
        <w:t xml:space="preserve"> (informative):</w:t>
      </w:r>
      <w:r w:rsidR="009B5010">
        <w:br/>
      </w:r>
      <w:r>
        <w:t>Change history</w:t>
      </w:r>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826949" w:rsidRDefault="00415209" w:rsidP="00415209">
            <w:pPr>
              <w:pStyle w:val="TAL"/>
              <w:rPr>
                <w:sz w:val="16"/>
                <w:szCs w:val="16"/>
              </w:rPr>
            </w:pPr>
            <w:r w:rsidRPr="00DE55E9">
              <w:t>CP-253152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szCs w:val="18"/>
              </w:rPr>
            </w:pPr>
            <w:r w:rsidRPr="00D44D29">
              <w:rPr>
                <w:szCs w:val="18"/>
              </w:rPr>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szCs w:val="18"/>
              </w:rPr>
            </w:pPr>
            <w:r w:rsidRPr="00D44D29">
              <w:rPr>
                <w:szCs w:val="18"/>
              </w:rPr>
              <w:t>Correction on the enum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rFonts w:cs="Arial"/>
                <w:sz w:val="16"/>
                <w:szCs w:val="18"/>
              </w:rPr>
            </w:pPr>
            <w:r w:rsidRPr="00826949">
              <w:rPr>
                <w:sz w:val="16"/>
                <w:szCs w:val="18"/>
              </w:rPr>
              <w:t>19.5.0</w:t>
            </w:r>
          </w:p>
        </w:tc>
      </w:tr>
      <w:tr w:rsidR="00415209" w:rsidRPr="003F1FCC" w14:paraId="0FADFFE7"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826949" w:rsidRDefault="00415209" w:rsidP="00415209">
            <w:pPr>
              <w:pStyle w:val="TAL"/>
              <w:rPr>
                <w:sz w:val="16"/>
                <w:szCs w:val="16"/>
              </w:rPr>
            </w:pPr>
            <w:r w:rsidRPr="00DE55E9">
              <w:t>CP-253150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szCs w:val="18"/>
              </w:rPr>
            </w:pPr>
            <w:r w:rsidRPr="00D44D29">
              <w:rPr>
                <w:szCs w:val="18"/>
              </w:rPr>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szCs w:val="18"/>
              </w:rPr>
            </w:pPr>
            <w:r w:rsidRPr="00D44D29">
              <w:rPr>
                <w:szCs w:val="18"/>
              </w:rPr>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rFonts w:cs="Arial"/>
                <w:sz w:val="16"/>
                <w:szCs w:val="18"/>
              </w:rPr>
            </w:pPr>
            <w:r w:rsidRPr="00826949">
              <w:rPr>
                <w:sz w:val="16"/>
                <w:szCs w:val="18"/>
              </w:rPr>
              <w:t>19.5.0</w:t>
            </w:r>
          </w:p>
        </w:tc>
      </w:tr>
      <w:tr w:rsidR="00415209" w:rsidRPr="003F1FCC" w14:paraId="59BDD39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szCs w:val="18"/>
              </w:rPr>
            </w:pPr>
            <w:r w:rsidRPr="00D44D29">
              <w:rPr>
                <w:szCs w:val="18"/>
              </w:rPr>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szCs w:val="18"/>
              </w:rPr>
            </w:pPr>
            <w:r w:rsidRPr="00D44D29">
              <w:rPr>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szCs w:val="18"/>
              </w:rPr>
            </w:pPr>
            <w:r w:rsidRPr="00D44D29">
              <w:rPr>
                <w:szCs w:val="18"/>
              </w:rPr>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rFonts w:cs="Arial"/>
                <w:sz w:val="16"/>
                <w:szCs w:val="18"/>
              </w:rPr>
            </w:pPr>
            <w:r w:rsidRPr="00826949">
              <w:rPr>
                <w:sz w:val="16"/>
                <w:szCs w:val="18"/>
              </w:rPr>
              <w:t>19.5.0</w:t>
            </w:r>
          </w:p>
        </w:tc>
      </w:tr>
      <w:tr w:rsidR="00415209" w:rsidRPr="003F1FCC" w14:paraId="30A3090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826949" w:rsidRDefault="00415209" w:rsidP="00415209">
            <w:pPr>
              <w:pStyle w:val="TAL"/>
              <w:rPr>
                <w:sz w:val="16"/>
                <w:szCs w:val="16"/>
              </w:rPr>
            </w:pPr>
            <w:r w:rsidRPr="00DE55E9">
              <w:t>CP-253141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szCs w:val="18"/>
              </w:rPr>
            </w:pPr>
            <w:r w:rsidRPr="00D44D29">
              <w:rPr>
                <w:szCs w:val="18"/>
              </w:rPr>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szCs w:val="18"/>
              </w:rPr>
            </w:pPr>
            <w:r w:rsidRPr="00D44D29">
              <w:rPr>
                <w:szCs w:val="18"/>
              </w:rPr>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szCs w:val="18"/>
              </w:rPr>
            </w:pPr>
            <w:r w:rsidRPr="00D44D29">
              <w:rPr>
                <w:szCs w:val="18"/>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szCs w:val="18"/>
              </w:rPr>
            </w:pPr>
            <w:r w:rsidRPr="00D44D29">
              <w:rPr>
                <w:szCs w:val="18"/>
              </w:rPr>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rFonts w:cs="Arial"/>
                <w:sz w:val="16"/>
                <w:szCs w:val="18"/>
              </w:rPr>
            </w:pPr>
            <w:r w:rsidRPr="00826949">
              <w:rPr>
                <w:sz w:val="16"/>
                <w:szCs w:val="18"/>
              </w:rPr>
              <w:t>19.5.0</w:t>
            </w:r>
          </w:p>
        </w:tc>
      </w:tr>
      <w:tr w:rsidR="00415209" w:rsidRPr="003F1FCC" w14:paraId="4950E6A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szCs w:val="18"/>
              </w:rPr>
            </w:pPr>
            <w:r w:rsidRPr="00D44D29">
              <w:rPr>
                <w:szCs w:val="18"/>
              </w:rPr>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szCs w:val="18"/>
              </w:rPr>
            </w:pPr>
            <w:r w:rsidRPr="00D44D29">
              <w:rPr>
                <w:szCs w:val="18"/>
              </w:rPr>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rFonts w:cs="Arial"/>
                <w:sz w:val="16"/>
                <w:szCs w:val="18"/>
              </w:rPr>
            </w:pPr>
            <w:r w:rsidRPr="00826949">
              <w:rPr>
                <w:sz w:val="16"/>
                <w:szCs w:val="18"/>
              </w:rPr>
              <w:t>19.5.0</w:t>
            </w:r>
          </w:p>
        </w:tc>
      </w:tr>
      <w:tr w:rsidR="00415209" w:rsidRPr="003F1FCC" w14:paraId="5D1A694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szCs w:val="18"/>
              </w:rPr>
            </w:pPr>
            <w:r w:rsidRPr="00D44D29">
              <w:rPr>
                <w:szCs w:val="18"/>
              </w:rPr>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szCs w:val="18"/>
              </w:rPr>
            </w:pPr>
            <w:r w:rsidRPr="00D44D29">
              <w:rPr>
                <w:szCs w:val="18"/>
              </w:rPr>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rFonts w:cs="Arial"/>
                <w:sz w:val="16"/>
                <w:szCs w:val="18"/>
              </w:rPr>
            </w:pPr>
            <w:r w:rsidRPr="00826949">
              <w:rPr>
                <w:sz w:val="16"/>
                <w:szCs w:val="18"/>
              </w:rPr>
              <w:t>19.5.0</w:t>
            </w:r>
          </w:p>
        </w:tc>
      </w:tr>
      <w:tr w:rsidR="00415209" w:rsidRPr="003F1FCC" w14:paraId="5CDB2D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szCs w:val="18"/>
              </w:rPr>
            </w:pPr>
            <w:r w:rsidRPr="00D44D29">
              <w:rPr>
                <w:szCs w:val="18"/>
              </w:rPr>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szCs w:val="18"/>
              </w:rPr>
            </w:pPr>
            <w:r w:rsidRPr="00D44D29">
              <w:rPr>
                <w:szCs w:val="18"/>
              </w:rPr>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rFonts w:cs="Arial"/>
                <w:sz w:val="16"/>
                <w:szCs w:val="18"/>
              </w:rPr>
            </w:pPr>
            <w:r w:rsidRPr="00826949">
              <w:rPr>
                <w:sz w:val="16"/>
                <w:szCs w:val="18"/>
              </w:rPr>
              <w:t>19.5.0</w:t>
            </w:r>
          </w:p>
        </w:tc>
      </w:tr>
      <w:tr w:rsidR="00415209" w:rsidRPr="003F1FCC" w14:paraId="55996F6E"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szCs w:val="18"/>
              </w:rPr>
            </w:pPr>
            <w:r w:rsidRPr="00D44D29">
              <w:rPr>
                <w:szCs w:val="18"/>
              </w:rPr>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szCs w:val="18"/>
              </w:rPr>
            </w:pPr>
            <w:r w:rsidRPr="00D44D29">
              <w:rPr>
                <w:szCs w:val="18"/>
              </w:rPr>
              <w:t>Transfer UE UP Positioning capabilities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rFonts w:cs="Arial"/>
                <w:sz w:val="16"/>
                <w:szCs w:val="18"/>
              </w:rPr>
            </w:pPr>
            <w:r w:rsidRPr="00826949">
              <w:rPr>
                <w:sz w:val="16"/>
                <w:szCs w:val="18"/>
              </w:rPr>
              <w:t>19.5.0</w:t>
            </w:r>
          </w:p>
        </w:tc>
      </w:tr>
      <w:tr w:rsidR="00415209" w:rsidRPr="003F1FCC" w14:paraId="1667A3E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szCs w:val="18"/>
              </w:rPr>
            </w:pPr>
            <w:r w:rsidRPr="00D44D29">
              <w:rPr>
                <w:szCs w:val="18"/>
              </w:rPr>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szCs w:val="18"/>
              </w:rPr>
            </w:pPr>
            <w:r w:rsidRPr="00D44D29">
              <w:rPr>
                <w:szCs w:val="18"/>
              </w:rPr>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rFonts w:cs="Arial"/>
                <w:sz w:val="16"/>
                <w:szCs w:val="18"/>
              </w:rPr>
            </w:pPr>
            <w:r w:rsidRPr="00826949">
              <w:rPr>
                <w:sz w:val="16"/>
                <w:szCs w:val="18"/>
              </w:rPr>
              <w:t>19.5.0</w:t>
            </w:r>
          </w:p>
        </w:tc>
      </w:tr>
      <w:tr w:rsidR="00415209" w:rsidRPr="003F1FCC" w14:paraId="4F5C21E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szCs w:val="18"/>
              </w:rPr>
            </w:pPr>
            <w:r w:rsidRPr="00D44D29">
              <w:rPr>
                <w:szCs w:val="18"/>
              </w:rPr>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szCs w:val="18"/>
              </w:rPr>
            </w:pPr>
            <w:r w:rsidRPr="00D44D29">
              <w:rPr>
                <w:szCs w:val="18"/>
              </w:rPr>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rFonts w:cs="Arial"/>
                <w:sz w:val="16"/>
                <w:szCs w:val="18"/>
              </w:rPr>
            </w:pPr>
            <w:r w:rsidRPr="00826949">
              <w:rPr>
                <w:sz w:val="16"/>
                <w:szCs w:val="18"/>
              </w:rPr>
              <w:t>19.5.0</w:t>
            </w:r>
          </w:p>
        </w:tc>
      </w:tr>
      <w:tr w:rsidR="00415209" w:rsidRPr="003F1FCC" w14:paraId="43D8AAE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szCs w:val="18"/>
              </w:rPr>
            </w:pPr>
            <w:r w:rsidRPr="00D44D29">
              <w:rPr>
                <w:szCs w:val="18"/>
              </w:rPr>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szCs w:val="18"/>
              </w:rPr>
            </w:pPr>
            <w:r w:rsidRPr="00D44D29">
              <w:rPr>
                <w:szCs w:val="18"/>
              </w:rPr>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rFonts w:cs="Arial"/>
                <w:sz w:val="16"/>
                <w:szCs w:val="18"/>
              </w:rPr>
            </w:pPr>
            <w:r w:rsidRPr="00826949">
              <w:rPr>
                <w:sz w:val="16"/>
                <w:szCs w:val="18"/>
              </w:rPr>
              <w:t>19.5.0</w:t>
            </w:r>
          </w:p>
        </w:tc>
      </w:tr>
      <w:tr w:rsidR="00415209" w:rsidRPr="003F1FCC" w14:paraId="30C2EEF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szCs w:val="18"/>
              </w:rPr>
            </w:pPr>
            <w:r w:rsidRPr="00D44D29">
              <w:rPr>
                <w:szCs w:val="18"/>
              </w:rPr>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szCs w:val="18"/>
              </w:rPr>
            </w:pPr>
            <w:r w:rsidRPr="00D44D29">
              <w:rPr>
                <w:szCs w:val="18"/>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szCs w:val="18"/>
              </w:rPr>
            </w:pPr>
            <w:r w:rsidRPr="00D44D29">
              <w:rPr>
                <w:szCs w:val="18"/>
              </w:rPr>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rFonts w:cs="Arial"/>
                <w:sz w:val="16"/>
                <w:szCs w:val="18"/>
              </w:rPr>
            </w:pPr>
            <w:r w:rsidRPr="00826949">
              <w:rPr>
                <w:sz w:val="16"/>
                <w:szCs w:val="18"/>
              </w:rPr>
              <w:t>19.5.0</w:t>
            </w:r>
          </w:p>
        </w:tc>
      </w:tr>
      <w:tr w:rsidR="00415209" w:rsidRPr="003F1FCC" w14:paraId="7BD2FA1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826949" w:rsidRDefault="00415209" w:rsidP="00415209">
            <w:pPr>
              <w:pStyle w:val="TAL"/>
              <w:rPr>
                <w:sz w:val="16"/>
                <w:szCs w:val="16"/>
              </w:rPr>
            </w:pPr>
            <w:r w:rsidRPr="00DE55E9">
              <w:t>CP-253170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szCs w:val="18"/>
              </w:rPr>
            </w:pPr>
            <w:r w:rsidRPr="00D44D29">
              <w:rPr>
                <w:szCs w:val="18"/>
              </w:rPr>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szCs w:val="18"/>
              </w:rPr>
            </w:pPr>
            <w:r w:rsidRPr="00D44D29">
              <w:rPr>
                <w:szCs w:val="18"/>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szCs w:val="18"/>
              </w:rPr>
            </w:pPr>
            <w:r w:rsidRPr="00D44D29">
              <w:rPr>
                <w:szCs w:val="18"/>
              </w:rPr>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rFonts w:cs="Arial"/>
                <w:sz w:val="16"/>
                <w:szCs w:val="18"/>
              </w:rPr>
            </w:pPr>
            <w:r w:rsidRPr="00826949">
              <w:rPr>
                <w:sz w:val="16"/>
                <w:szCs w:val="18"/>
              </w:rPr>
              <w:t>19.5.0</w:t>
            </w:r>
          </w:p>
        </w:tc>
      </w:tr>
      <w:tr w:rsidR="00415209" w:rsidRPr="003F1FCC" w14:paraId="3E03CD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826949" w:rsidRDefault="00415209" w:rsidP="00415209">
            <w:pPr>
              <w:pStyle w:val="TAL"/>
              <w:rPr>
                <w:sz w:val="16"/>
                <w:szCs w:val="16"/>
              </w:rPr>
            </w:pPr>
            <w:r w:rsidRPr="00DE55E9">
              <w:t>CP-253167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szCs w:val="18"/>
              </w:rPr>
            </w:pPr>
            <w:r w:rsidRPr="00D44D29">
              <w:rPr>
                <w:szCs w:val="18"/>
              </w:rPr>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rFonts w:cs="Arial"/>
                <w:sz w:val="16"/>
                <w:szCs w:val="18"/>
              </w:rPr>
            </w:pPr>
            <w:r w:rsidRPr="00826949">
              <w:rPr>
                <w:sz w:val="16"/>
                <w:szCs w:val="18"/>
              </w:rPr>
              <w:t>19.5.0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1F4DE2" w14:textId="77777777" w:rsidR="00F24B60" w:rsidRDefault="00F24B60">
      <w:r>
        <w:separator/>
      </w:r>
    </w:p>
  </w:endnote>
  <w:endnote w:type="continuationSeparator" w:id="0">
    <w:p w14:paraId="54E8C67D" w14:textId="77777777" w:rsidR="00F24B60" w:rsidRDefault="00F24B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E08E30" w14:textId="77777777" w:rsidR="00F24B60" w:rsidRDefault="00F24B60">
      <w:r>
        <w:separator/>
      </w:r>
    </w:p>
  </w:footnote>
  <w:footnote w:type="continuationSeparator" w:id="0">
    <w:p w14:paraId="0323BB94" w14:textId="77777777" w:rsidR="00F24B60" w:rsidRDefault="00F24B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2A11590D"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E4B66">
      <w:rPr>
        <w:rFonts w:ascii="Arial" w:hAnsi="Arial" w:cs="Arial"/>
        <w:b/>
        <w:noProof/>
        <w:sz w:val="18"/>
        <w:szCs w:val="18"/>
      </w:rPr>
      <w:t>3GPP TS 29.572 V19.45.0 (2025-0912)</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5C6F61E4"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E4B66">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C4D"/>
    <w:rsid w:val="002422EA"/>
    <w:rsid w:val="002447DD"/>
    <w:rsid w:val="00244931"/>
    <w:rsid w:val="00245561"/>
    <w:rsid w:val="00245B97"/>
    <w:rsid w:val="00245EAD"/>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477F"/>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5610"/>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7126"/>
    <w:rsid w:val="005012AA"/>
    <w:rsid w:val="0050139A"/>
    <w:rsid w:val="00502A02"/>
    <w:rsid w:val="00502DC0"/>
    <w:rsid w:val="0050460F"/>
    <w:rsid w:val="0050763C"/>
    <w:rsid w:val="0051061B"/>
    <w:rsid w:val="00511C56"/>
    <w:rsid w:val="00511FF5"/>
    <w:rsid w:val="00512300"/>
    <w:rsid w:val="0051322D"/>
    <w:rsid w:val="00513FD2"/>
    <w:rsid w:val="00514F08"/>
    <w:rsid w:val="00515767"/>
    <w:rsid w:val="00515BC2"/>
    <w:rsid w:val="00516AD7"/>
    <w:rsid w:val="00516B79"/>
    <w:rsid w:val="00516E01"/>
    <w:rsid w:val="005202D7"/>
    <w:rsid w:val="0052072E"/>
    <w:rsid w:val="005209DE"/>
    <w:rsid w:val="00522944"/>
    <w:rsid w:val="00522A43"/>
    <w:rsid w:val="005236B6"/>
    <w:rsid w:val="0052604D"/>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822"/>
    <w:rsid w:val="005C5C62"/>
    <w:rsid w:val="005C6E21"/>
    <w:rsid w:val="005D1D51"/>
    <w:rsid w:val="005D263A"/>
    <w:rsid w:val="005D2E01"/>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594"/>
    <w:rsid w:val="00684342"/>
    <w:rsid w:val="00684D8D"/>
    <w:rsid w:val="006858CE"/>
    <w:rsid w:val="00686058"/>
    <w:rsid w:val="00686364"/>
    <w:rsid w:val="00686B26"/>
    <w:rsid w:val="00687BDB"/>
    <w:rsid w:val="00691E07"/>
    <w:rsid w:val="006920EE"/>
    <w:rsid w:val="00694665"/>
    <w:rsid w:val="0069568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2127"/>
    <w:rsid w:val="007429F6"/>
    <w:rsid w:val="00742C50"/>
    <w:rsid w:val="00744E76"/>
    <w:rsid w:val="00745137"/>
    <w:rsid w:val="00746AAC"/>
    <w:rsid w:val="00746D6D"/>
    <w:rsid w:val="00747206"/>
    <w:rsid w:val="00747840"/>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BF8"/>
    <w:rsid w:val="007C524D"/>
    <w:rsid w:val="007C556D"/>
    <w:rsid w:val="007C65B4"/>
    <w:rsid w:val="007C65D6"/>
    <w:rsid w:val="007C7914"/>
    <w:rsid w:val="007C7D5F"/>
    <w:rsid w:val="007D1426"/>
    <w:rsid w:val="007D1529"/>
    <w:rsid w:val="007D1DB1"/>
    <w:rsid w:val="007D2637"/>
    <w:rsid w:val="007D5C3D"/>
    <w:rsid w:val="007D64A9"/>
    <w:rsid w:val="007D64BB"/>
    <w:rsid w:val="007D651F"/>
    <w:rsid w:val="007D7212"/>
    <w:rsid w:val="007E08BA"/>
    <w:rsid w:val="007E1A94"/>
    <w:rsid w:val="007E2817"/>
    <w:rsid w:val="007E4346"/>
    <w:rsid w:val="007E5D9D"/>
    <w:rsid w:val="007E618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6949"/>
    <w:rsid w:val="00827429"/>
    <w:rsid w:val="00830747"/>
    <w:rsid w:val="00830CF4"/>
    <w:rsid w:val="00831A7C"/>
    <w:rsid w:val="0083216A"/>
    <w:rsid w:val="008327A5"/>
    <w:rsid w:val="00834FBA"/>
    <w:rsid w:val="00836D42"/>
    <w:rsid w:val="00840E84"/>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318C"/>
    <w:rsid w:val="008E3B6B"/>
    <w:rsid w:val="008E58F6"/>
    <w:rsid w:val="008E59E9"/>
    <w:rsid w:val="008F05E3"/>
    <w:rsid w:val="008F0E38"/>
    <w:rsid w:val="008F117F"/>
    <w:rsid w:val="008F12BC"/>
    <w:rsid w:val="008F12CA"/>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43FCE"/>
    <w:rsid w:val="00A4789E"/>
    <w:rsid w:val="00A531F6"/>
    <w:rsid w:val="00A53724"/>
    <w:rsid w:val="00A537A4"/>
    <w:rsid w:val="00A54F89"/>
    <w:rsid w:val="00A56066"/>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5CF"/>
    <w:rsid w:val="00BA19ED"/>
    <w:rsid w:val="00BA1E64"/>
    <w:rsid w:val="00BA4B8D"/>
    <w:rsid w:val="00BA6377"/>
    <w:rsid w:val="00BA73D5"/>
    <w:rsid w:val="00BA79A1"/>
    <w:rsid w:val="00BA7C5E"/>
    <w:rsid w:val="00BB3FF0"/>
    <w:rsid w:val="00BB72B0"/>
    <w:rsid w:val="00BC0278"/>
    <w:rsid w:val="00BC0386"/>
    <w:rsid w:val="00BC04CD"/>
    <w:rsid w:val="00BC0F7D"/>
    <w:rsid w:val="00BC2587"/>
    <w:rsid w:val="00BC2D77"/>
    <w:rsid w:val="00BC3896"/>
    <w:rsid w:val="00BC5389"/>
    <w:rsid w:val="00BC6B83"/>
    <w:rsid w:val="00BC74C3"/>
    <w:rsid w:val="00BD0907"/>
    <w:rsid w:val="00BD0BAD"/>
    <w:rsid w:val="00BD0D18"/>
    <w:rsid w:val="00BD173F"/>
    <w:rsid w:val="00BD3963"/>
    <w:rsid w:val="00BD472A"/>
    <w:rsid w:val="00BD7D31"/>
    <w:rsid w:val="00BD7E80"/>
    <w:rsid w:val="00BE0007"/>
    <w:rsid w:val="00BE3255"/>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387"/>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1827"/>
    <w:rsid w:val="00C91A13"/>
    <w:rsid w:val="00C91A56"/>
    <w:rsid w:val="00C921E1"/>
    <w:rsid w:val="00C93F1A"/>
    <w:rsid w:val="00C93F40"/>
    <w:rsid w:val="00C9490D"/>
    <w:rsid w:val="00C95331"/>
    <w:rsid w:val="00C95814"/>
    <w:rsid w:val="00C95F4D"/>
    <w:rsid w:val="00CA0498"/>
    <w:rsid w:val="00CA2632"/>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287"/>
    <w:rsid w:val="00D11712"/>
    <w:rsid w:val="00D12A22"/>
    <w:rsid w:val="00D12EDC"/>
    <w:rsid w:val="00D13EB8"/>
    <w:rsid w:val="00D15AA4"/>
    <w:rsid w:val="00D1743D"/>
    <w:rsid w:val="00D200E4"/>
    <w:rsid w:val="00D204AB"/>
    <w:rsid w:val="00D2148F"/>
    <w:rsid w:val="00D22C07"/>
    <w:rsid w:val="00D22D7C"/>
    <w:rsid w:val="00D230E9"/>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2215"/>
    <w:rsid w:val="00D52B8D"/>
    <w:rsid w:val="00D5376A"/>
    <w:rsid w:val="00D53801"/>
    <w:rsid w:val="00D54126"/>
    <w:rsid w:val="00D54C7B"/>
    <w:rsid w:val="00D5531A"/>
    <w:rsid w:val="00D55D9B"/>
    <w:rsid w:val="00D561C3"/>
    <w:rsid w:val="00D56760"/>
    <w:rsid w:val="00D57972"/>
    <w:rsid w:val="00D6132A"/>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73A8"/>
    <w:rsid w:val="00D81F7A"/>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10EF"/>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A17"/>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4B60"/>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4C98"/>
    <w:rsid w:val="00FE6F17"/>
    <w:rsid w:val="00FE7D49"/>
    <w:rsid w:val="00FF0B26"/>
    <w:rsid w:val="00FF0E58"/>
    <w:rsid w:val="00FF1688"/>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184</Pages>
  <Words>56230</Words>
  <Characters>320517</Characters>
  <Application>Microsoft Office Word</Application>
  <DocSecurity>0</DocSecurity>
  <Lines>2670</Lines>
  <Paragraphs>751</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375996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Rapporteur</cp:lastModifiedBy>
  <cp:revision>3</cp:revision>
  <cp:lastPrinted>2019-02-25T14:05:00Z</cp:lastPrinted>
  <dcterms:created xsi:type="dcterms:W3CDTF">2025-11-28T05:22:00Z</dcterms:created>
  <dcterms:modified xsi:type="dcterms:W3CDTF">2025-11-28T05:23:00Z</dcterms:modified>
</cp:coreProperties>
</file>