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66E79802"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A82639"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v:imagedata r:id="rId9" o:title="5G-logo_175px"/>
                </v:shape>
              </w:pict>
            </w:r>
          </w:p>
        </w:tc>
        <w:tc>
          <w:tcPr>
            <w:tcW w:w="5540" w:type="dxa"/>
            <w:shd w:val="clear" w:color="auto" w:fill="auto"/>
          </w:tcPr>
          <w:p w14:paraId="563E5522" w14:textId="37CCDEF6" w:rsidR="001A5C2C" w:rsidRDefault="00A82639" w:rsidP="001A5C2C">
            <w:pPr>
              <w:jc w:val="right"/>
            </w:pPr>
            <w:bookmarkStart w:id="2" w:name="logos"/>
            <w:r>
              <w:pict w14:anchorId="3D63C6C2">
                <v:shape id="_x0000_i1026" type="#_x0000_t75" style="width:129.75pt;height:1in">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55181AE3"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090AD4">
              <w:rPr>
                <w:noProof/>
                <w:sz w:val="18"/>
              </w:rPr>
              <w:t>5</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A82639" w:rsidRDefault="003E50D9">
      <w:pPr>
        <w:pStyle w:val="TM4"/>
        <w:rPr>
          <w:rFonts w:asciiTheme="minorHAnsi" w:eastAsiaTheme="minorEastAsia" w:hAnsiTheme="minorHAnsi" w:cstheme="minorBidi"/>
          <w:noProof/>
          <w:kern w:val="2"/>
          <w:sz w:val="24"/>
          <w:szCs w:val="24"/>
          <w:lang w:val="fr-FR" w:eastAsia="en-GB"/>
          <w14:ligatures w14:val="standardContextual"/>
        </w:rPr>
      </w:pPr>
      <w:r w:rsidRPr="002A4E49">
        <w:rPr>
          <w:noProof/>
          <w:lang w:val="fr-FR"/>
        </w:rPr>
        <w:lastRenderedPageBreak/>
        <w:t>6.1.3.3</w:t>
      </w:r>
      <w:r w:rsidRPr="00A82639">
        <w:rPr>
          <w:rFonts w:asciiTheme="minorHAnsi" w:eastAsiaTheme="minorEastAsia" w:hAnsiTheme="minorHAnsi" w:cstheme="minorBidi"/>
          <w:noProof/>
          <w:kern w:val="2"/>
          <w:sz w:val="24"/>
          <w:szCs w:val="24"/>
          <w:lang w:val="fr-FR" w:eastAsia="en-GB"/>
          <w14:ligatures w14:val="standardContextual"/>
        </w:rPr>
        <w:tab/>
      </w:r>
      <w:r w:rsidRPr="002A4E49">
        <w:rPr>
          <w:noProof/>
          <w:lang w:val="fr-FR"/>
        </w:rPr>
        <w:t>Resource: 5g-aka-confirmation (Document)</w:t>
      </w:r>
      <w:r w:rsidRPr="00A82639">
        <w:rPr>
          <w:noProof/>
          <w:lang w:val="fr-FR"/>
        </w:rPr>
        <w:tab/>
      </w:r>
      <w:r>
        <w:rPr>
          <w:noProof/>
        </w:rPr>
        <w:fldChar w:fldCharType="begin" w:fldLock="1"/>
      </w:r>
      <w:r w:rsidRPr="00A82639">
        <w:rPr>
          <w:noProof/>
          <w:lang w:val="fr-FR"/>
        </w:rPr>
        <w:instrText xml:space="preserve"> PAGEREF _Toc169684476 \h </w:instrText>
      </w:r>
      <w:r>
        <w:rPr>
          <w:noProof/>
        </w:rPr>
      </w:r>
      <w:r>
        <w:rPr>
          <w:noProof/>
        </w:rPr>
        <w:fldChar w:fldCharType="separate"/>
      </w:r>
      <w:r w:rsidRPr="00A82639">
        <w:rPr>
          <w:noProof/>
          <w:lang w:val="fr-FR"/>
        </w:rPr>
        <w:t>29</w:t>
      </w:r>
      <w:r>
        <w:rPr>
          <w:noProof/>
        </w:rPr>
        <w:fldChar w:fldCharType="end"/>
      </w:r>
    </w:p>
    <w:p w14:paraId="47C4664B" w14:textId="120D5402"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6.1.3.3.1</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Description</w:t>
      </w:r>
      <w:r w:rsidRPr="00A82639">
        <w:rPr>
          <w:noProof/>
          <w:lang w:val="fr-FR"/>
        </w:rPr>
        <w:tab/>
      </w:r>
      <w:r>
        <w:rPr>
          <w:noProof/>
        </w:rPr>
        <w:fldChar w:fldCharType="begin" w:fldLock="1"/>
      </w:r>
      <w:r w:rsidRPr="00A82639">
        <w:rPr>
          <w:noProof/>
          <w:lang w:val="fr-FR"/>
        </w:rPr>
        <w:instrText xml:space="preserve"> PAGEREF _Toc169684477 \h </w:instrText>
      </w:r>
      <w:r>
        <w:rPr>
          <w:noProof/>
        </w:rPr>
      </w:r>
      <w:r>
        <w:rPr>
          <w:noProof/>
        </w:rPr>
        <w:fldChar w:fldCharType="separate"/>
      </w:r>
      <w:r w:rsidRPr="00A82639">
        <w:rPr>
          <w:noProof/>
          <w:lang w:val="fr-FR"/>
        </w:rPr>
        <w:t>29</w:t>
      </w:r>
      <w:r>
        <w:rPr>
          <w:noProof/>
        </w:rPr>
        <w:fldChar w:fldCharType="end"/>
      </w:r>
    </w:p>
    <w:p w14:paraId="54951FC4" w14:textId="4EE5D620"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6.1.3.3.2</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Definition</w:t>
      </w:r>
      <w:r w:rsidRPr="00A82639">
        <w:rPr>
          <w:noProof/>
          <w:lang w:val="fr-FR"/>
        </w:rPr>
        <w:tab/>
      </w:r>
      <w:r>
        <w:rPr>
          <w:noProof/>
        </w:rPr>
        <w:fldChar w:fldCharType="begin" w:fldLock="1"/>
      </w:r>
      <w:r w:rsidRPr="00A82639">
        <w:rPr>
          <w:noProof/>
          <w:lang w:val="fr-FR"/>
        </w:rPr>
        <w:instrText xml:space="preserve"> PAGEREF _Toc169684478 \h </w:instrText>
      </w:r>
      <w:r>
        <w:rPr>
          <w:noProof/>
        </w:rPr>
      </w:r>
      <w:r>
        <w:rPr>
          <w:noProof/>
        </w:rPr>
        <w:fldChar w:fldCharType="separate"/>
      </w:r>
      <w:r w:rsidRPr="00A82639">
        <w:rPr>
          <w:noProof/>
          <w:lang w:val="fr-FR"/>
        </w:rPr>
        <w:t>29</w:t>
      </w:r>
      <w:r>
        <w:rPr>
          <w:noProof/>
        </w:rPr>
        <w:fldChar w:fldCharType="end"/>
      </w:r>
    </w:p>
    <w:p w14:paraId="77F077D8" w14:textId="73CFDD5F"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6.1.3.3.3</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Standard Methods</w:t>
      </w:r>
      <w:r w:rsidRPr="00A82639">
        <w:rPr>
          <w:noProof/>
          <w:lang w:val="fr-FR"/>
        </w:rPr>
        <w:tab/>
      </w:r>
      <w:r>
        <w:rPr>
          <w:noProof/>
        </w:rPr>
        <w:fldChar w:fldCharType="begin" w:fldLock="1"/>
      </w:r>
      <w:r w:rsidRPr="00A82639">
        <w:rPr>
          <w:noProof/>
          <w:lang w:val="fr-FR"/>
        </w:rPr>
        <w:instrText xml:space="preserve"> PAGEREF _Toc169684479 \h </w:instrText>
      </w:r>
      <w:r>
        <w:rPr>
          <w:noProof/>
        </w:rPr>
      </w:r>
      <w:r>
        <w:rPr>
          <w:noProof/>
        </w:rPr>
        <w:fldChar w:fldCharType="separate"/>
      </w:r>
      <w:r w:rsidRPr="00A82639">
        <w:rPr>
          <w:noProof/>
          <w:lang w:val="fr-FR"/>
        </w:rPr>
        <w:t>30</w:t>
      </w:r>
      <w:r>
        <w:rPr>
          <w:noProof/>
        </w:rPr>
        <w:fldChar w:fldCharType="end"/>
      </w:r>
    </w:p>
    <w:p w14:paraId="5F328AE9" w14:textId="785B90D0" w:rsidR="003E50D9" w:rsidRPr="00A82639" w:rsidRDefault="003E50D9">
      <w:pPr>
        <w:pStyle w:val="TM4"/>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6.1.3.4</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eap-session (Document)</w:t>
      </w:r>
      <w:r w:rsidRPr="00A82639">
        <w:rPr>
          <w:noProof/>
          <w:lang w:val="fr-FR"/>
        </w:rPr>
        <w:tab/>
      </w:r>
      <w:r>
        <w:rPr>
          <w:noProof/>
        </w:rPr>
        <w:fldChar w:fldCharType="begin" w:fldLock="1"/>
      </w:r>
      <w:r w:rsidRPr="00A82639">
        <w:rPr>
          <w:noProof/>
          <w:lang w:val="fr-FR"/>
        </w:rPr>
        <w:instrText xml:space="preserve"> PAGEREF _Toc169684480 \h </w:instrText>
      </w:r>
      <w:r>
        <w:rPr>
          <w:noProof/>
        </w:rPr>
      </w:r>
      <w:r>
        <w:rPr>
          <w:noProof/>
        </w:rPr>
        <w:fldChar w:fldCharType="separate"/>
      </w:r>
      <w:r w:rsidRPr="00A82639">
        <w:rPr>
          <w:noProof/>
          <w:lang w:val="fr-FR"/>
        </w:rPr>
        <w:t>32</w:t>
      </w:r>
      <w:r>
        <w:rPr>
          <w:noProof/>
        </w:rPr>
        <w:fldChar w:fldCharType="end"/>
      </w:r>
    </w:p>
    <w:p w14:paraId="3107E6C9" w14:textId="7AB55DFD"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6.1.3.4.1</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Description</w:t>
      </w:r>
      <w:r w:rsidRPr="00A82639">
        <w:rPr>
          <w:noProof/>
          <w:lang w:val="fr-FR"/>
        </w:rPr>
        <w:tab/>
      </w:r>
      <w:r>
        <w:rPr>
          <w:noProof/>
        </w:rPr>
        <w:fldChar w:fldCharType="begin" w:fldLock="1"/>
      </w:r>
      <w:r w:rsidRPr="00A82639">
        <w:rPr>
          <w:noProof/>
          <w:lang w:val="fr-FR"/>
        </w:rPr>
        <w:instrText xml:space="preserve"> PAGEREF _Toc169684481 \h </w:instrText>
      </w:r>
      <w:r>
        <w:rPr>
          <w:noProof/>
        </w:rPr>
      </w:r>
      <w:r>
        <w:rPr>
          <w:noProof/>
        </w:rPr>
        <w:fldChar w:fldCharType="separate"/>
      </w:r>
      <w:r w:rsidRPr="00A82639">
        <w:rPr>
          <w:noProof/>
          <w:lang w:val="fr-FR"/>
        </w:rPr>
        <w:t>32</w:t>
      </w:r>
      <w:r>
        <w:rPr>
          <w:noProof/>
        </w:rPr>
        <w:fldChar w:fldCharType="end"/>
      </w:r>
    </w:p>
    <w:p w14:paraId="172D7434" w14:textId="160F83DA"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6.1.3.4.2</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Definition</w:t>
      </w:r>
      <w:r w:rsidRPr="00A82639">
        <w:rPr>
          <w:noProof/>
          <w:lang w:val="fr-FR"/>
        </w:rPr>
        <w:tab/>
      </w:r>
      <w:r>
        <w:rPr>
          <w:noProof/>
        </w:rPr>
        <w:fldChar w:fldCharType="begin" w:fldLock="1"/>
      </w:r>
      <w:r w:rsidRPr="00A82639">
        <w:rPr>
          <w:noProof/>
          <w:lang w:val="fr-FR"/>
        </w:rPr>
        <w:instrText xml:space="preserve"> PAGEREF _Toc169684482 \h </w:instrText>
      </w:r>
      <w:r>
        <w:rPr>
          <w:noProof/>
        </w:rPr>
      </w:r>
      <w:r>
        <w:rPr>
          <w:noProof/>
        </w:rPr>
        <w:fldChar w:fldCharType="separate"/>
      </w:r>
      <w:r w:rsidRPr="00A82639">
        <w:rPr>
          <w:noProof/>
          <w:lang w:val="fr-FR"/>
        </w:rPr>
        <w:t>32</w:t>
      </w:r>
      <w:r>
        <w:rPr>
          <w:noProof/>
        </w:rPr>
        <w:fldChar w:fldCharType="end"/>
      </w:r>
    </w:p>
    <w:p w14:paraId="45CFB7CC" w14:textId="1193ECE6" w:rsidR="003E50D9" w:rsidRPr="00A82639" w:rsidRDefault="003E50D9">
      <w:pPr>
        <w:pStyle w:val="TM5"/>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6.1.3.4.3</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Standard Methods</w:t>
      </w:r>
      <w:r w:rsidRPr="00A82639">
        <w:rPr>
          <w:noProof/>
          <w:lang w:val="fr-FR"/>
        </w:rPr>
        <w:tab/>
      </w:r>
      <w:r>
        <w:rPr>
          <w:noProof/>
        </w:rPr>
        <w:fldChar w:fldCharType="begin" w:fldLock="1"/>
      </w:r>
      <w:r w:rsidRPr="00A82639">
        <w:rPr>
          <w:noProof/>
          <w:lang w:val="fr-FR"/>
        </w:rPr>
        <w:instrText xml:space="preserve"> PAGEREF _Toc169684483 \h </w:instrText>
      </w:r>
      <w:r>
        <w:rPr>
          <w:noProof/>
        </w:rPr>
      </w:r>
      <w:r>
        <w:rPr>
          <w:noProof/>
        </w:rPr>
        <w:fldChar w:fldCharType="separate"/>
      </w:r>
      <w:r w:rsidRPr="00A82639">
        <w:rPr>
          <w:noProof/>
          <w:lang w:val="fr-FR"/>
        </w:rPr>
        <w:t>33</w:t>
      </w:r>
      <w:r>
        <w:rPr>
          <w:noProof/>
        </w:rPr>
        <w:fldChar w:fldCharType="end"/>
      </w:r>
    </w:p>
    <w:p w14:paraId="4CCADCD5" w14:textId="49AF7506" w:rsidR="003E50D9" w:rsidRPr="00A82639" w:rsidRDefault="003E50D9">
      <w:pPr>
        <w:pStyle w:val="TM4"/>
        <w:rPr>
          <w:rFonts w:asciiTheme="minorHAnsi" w:eastAsiaTheme="minorEastAsia" w:hAnsiTheme="minorHAnsi" w:cstheme="minorBidi"/>
          <w:noProof/>
          <w:kern w:val="2"/>
          <w:sz w:val="24"/>
          <w:szCs w:val="24"/>
          <w:lang w:val="fr-FR" w:eastAsia="en-GB"/>
          <w14:ligatures w14:val="standardContextual"/>
        </w:rPr>
      </w:pPr>
      <w:r w:rsidRPr="00A82639">
        <w:rPr>
          <w:noProof/>
          <w:lang w:val="fr-FR"/>
        </w:rPr>
        <w:t>6.1.3.5</w:t>
      </w:r>
      <w:r w:rsidRPr="00A82639">
        <w:rPr>
          <w:rFonts w:asciiTheme="minorHAnsi" w:eastAsiaTheme="minorEastAsia" w:hAnsiTheme="minorHAnsi" w:cstheme="minorBidi"/>
          <w:noProof/>
          <w:kern w:val="2"/>
          <w:sz w:val="24"/>
          <w:szCs w:val="24"/>
          <w:lang w:val="fr-FR" w:eastAsia="en-GB"/>
          <w14:ligatures w14:val="standardContextual"/>
        </w:rPr>
        <w:tab/>
      </w:r>
      <w:r w:rsidRPr="00A82639">
        <w:rPr>
          <w:noProof/>
          <w:lang w:val="fr-FR"/>
        </w:rPr>
        <w:t>Resource: rg-authentications (Collection)</w:t>
      </w:r>
      <w:r w:rsidRPr="00A82639">
        <w:rPr>
          <w:noProof/>
          <w:lang w:val="fr-FR"/>
        </w:rPr>
        <w:tab/>
      </w:r>
      <w:r>
        <w:rPr>
          <w:noProof/>
        </w:rPr>
        <w:fldChar w:fldCharType="begin" w:fldLock="1"/>
      </w:r>
      <w:r w:rsidRPr="00A82639">
        <w:rPr>
          <w:noProof/>
          <w:lang w:val="fr-FR"/>
        </w:rPr>
        <w:instrText xml:space="preserve"> PAGEREF _Toc169684484 \h </w:instrText>
      </w:r>
      <w:r>
        <w:rPr>
          <w:noProof/>
        </w:rPr>
      </w:r>
      <w:r>
        <w:rPr>
          <w:noProof/>
        </w:rPr>
        <w:fldChar w:fldCharType="separate"/>
      </w:r>
      <w:r w:rsidRPr="00A82639">
        <w:rPr>
          <w:noProof/>
          <w:lang w:val="fr-FR"/>
        </w:rPr>
        <w:t>35</w:t>
      </w:r>
      <w:r>
        <w:rPr>
          <w:noProof/>
        </w:rPr>
        <w:fldChar w:fldCharType="end"/>
      </w:r>
    </w:p>
    <w:p w14:paraId="1D86BB69" w14:textId="62D273A2"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Description</w:t>
      </w:r>
      <w:r w:rsidRPr="00090AD4">
        <w:rPr>
          <w:noProof/>
        </w:rPr>
        <w:tab/>
      </w:r>
      <w:r>
        <w:rPr>
          <w:noProof/>
        </w:rPr>
        <w:fldChar w:fldCharType="begin" w:fldLock="1"/>
      </w:r>
      <w:r w:rsidRPr="00090AD4">
        <w:rPr>
          <w:noProof/>
        </w:rPr>
        <w:instrText xml:space="preserve"> PAGEREF _Toc169684485 \h </w:instrText>
      </w:r>
      <w:r>
        <w:rPr>
          <w:noProof/>
        </w:rPr>
      </w:r>
      <w:r>
        <w:rPr>
          <w:noProof/>
        </w:rPr>
        <w:fldChar w:fldCharType="separate"/>
      </w:r>
      <w:r w:rsidRPr="00090AD4">
        <w:rPr>
          <w:noProof/>
        </w:rPr>
        <w:t>35</w:t>
      </w:r>
      <w:r>
        <w:rPr>
          <w:noProof/>
        </w:rPr>
        <w:fldChar w:fldCharType="end"/>
      </w:r>
    </w:p>
    <w:p w14:paraId="54D0716D" w14:textId="2A11DA78"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_Toc169684486 \h </w:instrText>
      </w:r>
      <w:r>
        <w:rPr>
          <w:noProof/>
        </w:rPr>
      </w:r>
      <w:r>
        <w:rPr>
          <w:noProof/>
        </w:rPr>
        <w:fldChar w:fldCharType="separate"/>
      </w:r>
      <w:r w:rsidRPr="00090AD4">
        <w:rPr>
          <w:noProof/>
        </w:rPr>
        <w:t>35</w:t>
      </w:r>
      <w:r>
        <w:rPr>
          <w:noProof/>
        </w:rPr>
        <w:fldChar w:fldCharType="end"/>
      </w:r>
    </w:p>
    <w:p w14:paraId="5B9C4AF9" w14:textId="79AD7203"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_Toc169684487 \h </w:instrText>
      </w:r>
      <w:r>
        <w:rPr>
          <w:noProof/>
        </w:rPr>
      </w:r>
      <w:r>
        <w:rPr>
          <w:noProof/>
        </w:rPr>
        <w:fldChar w:fldCharType="separate"/>
      </w:r>
      <w:r w:rsidRPr="00090AD4">
        <w:rPr>
          <w:noProof/>
        </w:rPr>
        <w:t>35</w:t>
      </w:r>
      <w:r>
        <w:rPr>
          <w:noProof/>
        </w:rPr>
        <w:fldChar w:fldCharType="end"/>
      </w:r>
    </w:p>
    <w:p w14:paraId="15F50D46" w14:textId="56B272B7"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rPr>
        <w:t>6.1.3.6</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prose-authentications (Collection)</w:t>
      </w:r>
      <w:r w:rsidRPr="00090AD4">
        <w:rPr>
          <w:noProof/>
        </w:rPr>
        <w:tab/>
      </w:r>
      <w:r>
        <w:rPr>
          <w:noProof/>
        </w:rPr>
        <w:fldChar w:fldCharType="begin" w:fldLock="1"/>
      </w:r>
      <w:r w:rsidRPr="00090AD4">
        <w:rPr>
          <w:noProof/>
        </w:rPr>
        <w:instrText xml:space="preserve"> PAGEREF _Toc169684488 \h </w:instrText>
      </w:r>
      <w:r>
        <w:rPr>
          <w:noProof/>
        </w:rPr>
      </w:r>
      <w:r>
        <w:rPr>
          <w:noProof/>
        </w:rPr>
        <w:fldChar w:fldCharType="separate"/>
      </w:r>
      <w:r w:rsidRPr="00090AD4">
        <w:rPr>
          <w:noProof/>
        </w:rPr>
        <w:t>37</w:t>
      </w:r>
      <w:r>
        <w:rPr>
          <w:noProof/>
        </w:rPr>
        <w:fldChar w:fldCharType="end"/>
      </w:r>
    </w:p>
    <w:p w14:paraId="750AEF99" w14:textId="4A5D4CFD"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Description</w:t>
      </w:r>
      <w:r w:rsidRPr="00090AD4">
        <w:rPr>
          <w:noProof/>
        </w:rPr>
        <w:tab/>
      </w:r>
      <w:r>
        <w:rPr>
          <w:noProof/>
        </w:rPr>
        <w:fldChar w:fldCharType="begin" w:fldLock="1"/>
      </w:r>
      <w:r w:rsidRPr="00090AD4">
        <w:rPr>
          <w:noProof/>
        </w:rPr>
        <w:instrText xml:space="preserve"> PAGEREF _Toc169684489 \h </w:instrText>
      </w:r>
      <w:r>
        <w:rPr>
          <w:noProof/>
        </w:rPr>
      </w:r>
      <w:r>
        <w:rPr>
          <w:noProof/>
        </w:rPr>
        <w:fldChar w:fldCharType="separate"/>
      </w:r>
      <w:r w:rsidRPr="00090AD4">
        <w:rPr>
          <w:noProof/>
        </w:rPr>
        <w:t>37</w:t>
      </w:r>
      <w:r>
        <w:rPr>
          <w:noProof/>
        </w:rPr>
        <w:fldChar w:fldCharType="end"/>
      </w:r>
    </w:p>
    <w:p w14:paraId="3F96B120" w14:textId="5CE1E23F"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_Toc169684490 \h </w:instrText>
      </w:r>
      <w:r>
        <w:rPr>
          <w:noProof/>
        </w:rPr>
      </w:r>
      <w:r>
        <w:rPr>
          <w:noProof/>
        </w:rPr>
        <w:fldChar w:fldCharType="separate"/>
      </w:r>
      <w:r w:rsidRPr="00090AD4">
        <w:rPr>
          <w:noProof/>
        </w:rPr>
        <w:t>37</w:t>
      </w:r>
      <w:r>
        <w:rPr>
          <w:noProof/>
        </w:rPr>
        <w:fldChar w:fldCharType="end"/>
      </w:r>
    </w:p>
    <w:p w14:paraId="1315EBE0" w14:textId="4D9CBF54"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_Toc169684491 \h </w:instrText>
      </w:r>
      <w:r>
        <w:rPr>
          <w:noProof/>
        </w:rPr>
      </w:r>
      <w:r>
        <w:rPr>
          <w:noProof/>
        </w:rPr>
        <w:fldChar w:fldCharType="separate"/>
      </w:r>
      <w:r w:rsidRPr="00090AD4">
        <w:rPr>
          <w:noProof/>
        </w:rPr>
        <w:t>37</w:t>
      </w:r>
      <w:r>
        <w:rPr>
          <w:noProof/>
        </w:rPr>
        <w:fldChar w:fldCharType="end"/>
      </w:r>
    </w:p>
    <w:p w14:paraId="4B069C48" w14:textId="0573F550"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lang w:val="en-US"/>
        </w:rPr>
        <w:t>6.1.3.7</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lang w:val="en-US"/>
        </w:rPr>
        <w:t>Resource: prose-auth (Document)</w:t>
      </w:r>
      <w:r w:rsidRPr="00090AD4">
        <w:rPr>
          <w:noProof/>
        </w:rPr>
        <w:tab/>
      </w:r>
      <w:r>
        <w:rPr>
          <w:noProof/>
        </w:rPr>
        <w:fldChar w:fldCharType="begin" w:fldLock="1"/>
      </w:r>
      <w:r w:rsidRPr="00090AD4">
        <w:rPr>
          <w:noProof/>
        </w:rPr>
        <w:instrText xml:space="preserve"> PAGEREF _Toc169684492 \h </w:instrText>
      </w:r>
      <w:r>
        <w:rPr>
          <w:noProof/>
        </w:rPr>
      </w:r>
      <w:r>
        <w:rPr>
          <w:noProof/>
        </w:rPr>
        <w:fldChar w:fldCharType="separate"/>
      </w:r>
      <w:r w:rsidRPr="00090AD4">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9" w:name="foreword"/>
      <w:bookmarkStart w:id="10" w:name="_Toc2086433"/>
      <w:bookmarkStart w:id="11" w:name="_Toc36464799"/>
      <w:bookmarkStart w:id="12" w:name="_Toc51944529"/>
      <w:bookmarkStart w:id="13" w:name="_Toc16968442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15" w:name="introduction"/>
      <w:bookmarkStart w:id="16" w:name="_Toc25270625"/>
      <w:bookmarkStart w:id="17" w:name="_Toc34310278"/>
      <w:bookmarkStart w:id="18" w:name="_Toc36464800"/>
      <w:bookmarkStart w:id="19" w:name="_Toc51944530"/>
      <w:bookmarkStart w:id="20" w:name="_Toc16968442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1" w:name="_Toc25270626"/>
      <w:bookmarkStart w:id="22" w:name="_Toc34310279"/>
      <w:bookmarkStart w:id="23" w:name="_Toc36464801"/>
      <w:bookmarkStart w:id="24" w:name="_Toc51944531"/>
      <w:bookmarkStart w:id="25" w:name="_Toc16968442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Lienhypertexte"/>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Titre1"/>
      </w:pPr>
      <w:bookmarkStart w:id="28" w:name="_Toc25270627"/>
      <w:bookmarkStart w:id="29" w:name="_Toc34310280"/>
      <w:bookmarkStart w:id="30" w:name="_Toc36464802"/>
      <w:bookmarkStart w:id="31" w:name="_Toc51944532"/>
      <w:bookmarkStart w:id="32" w:name="_Toc169684424"/>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Titre2"/>
      </w:pPr>
      <w:bookmarkStart w:id="33" w:name="_Toc25270628"/>
      <w:bookmarkStart w:id="34" w:name="_Toc34310281"/>
      <w:bookmarkStart w:id="35" w:name="_Toc36464803"/>
      <w:bookmarkStart w:id="36" w:name="_Toc51944533"/>
      <w:bookmarkStart w:id="37" w:name="_Toc169684425"/>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38" w:name="_Toc25270629"/>
      <w:bookmarkStart w:id="39" w:name="_Toc34310282"/>
      <w:bookmarkStart w:id="40" w:name="_Toc36464804"/>
      <w:bookmarkStart w:id="41" w:name="_Toc51944534"/>
      <w:bookmarkStart w:id="42" w:name="_Toc169684426"/>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43" w:name="_Toc25270630"/>
      <w:bookmarkStart w:id="44" w:name="_Toc34310283"/>
      <w:bookmarkStart w:id="45" w:name="_Toc36464805"/>
      <w:bookmarkStart w:id="46" w:name="_Toc51944535"/>
      <w:bookmarkStart w:id="47" w:name="_Toc169684427"/>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Titre2"/>
      </w:pPr>
      <w:bookmarkStart w:id="48" w:name="_Toc25270631"/>
      <w:bookmarkStart w:id="49" w:name="_Toc34310284"/>
      <w:bookmarkStart w:id="50" w:name="_Toc36464806"/>
      <w:bookmarkStart w:id="51" w:name="_Toc51944536"/>
      <w:bookmarkStart w:id="52" w:name="_Toc169684428"/>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45pt;height:208.55pt" o:ole="">
            <v:imagedata r:id="rId12" o:title=""/>
          </v:shape>
          <o:OLEObject Type="Embed" ProgID="Visio.Drawing.11" ShapeID="_x0000_i1027" DrawAspect="Content" ObjectID="_1825830479"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53" w:name="_Toc25270632"/>
      <w:bookmarkStart w:id="54" w:name="_Toc34310285"/>
      <w:bookmarkStart w:id="55" w:name="_Toc36464807"/>
      <w:bookmarkStart w:id="56" w:name="_Toc51944537"/>
      <w:bookmarkStart w:id="57" w:name="_Toc169684429"/>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Titre2"/>
      </w:pPr>
      <w:bookmarkStart w:id="58" w:name="_Toc25270633"/>
      <w:bookmarkStart w:id="59" w:name="_Toc34310286"/>
      <w:bookmarkStart w:id="60" w:name="_Toc36464808"/>
      <w:bookmarkStart w:id="61" w:name="_Toc51944538"/>
      <w:bookmarkStart w:id="62" w:name="_Toc169684430"/>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63" w:name="_Toc25270634"/>
      <w:bookmarkStart w:id="64" w:name="_Toc34310287"/>
      <w:bookmarkStart w:id="65" w:name="_Toc36464809"/>
      <w:bookmarkStart w:id="66" w:name="_Toc51944539"/>
      <w:bookmarkStart w:id="67"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Titre3"/>
      </w:pPr>
      <w:bookmarkStart w:id="68" w:name="_Toc25270635"/>
      <w:bookmarkStart w:id="69" w:name="_Toc34310288"/>
      <w:bookmarkStart w:id="70" w:name="_Toc36464810"/>
      <w:bookmarkStart w:id="71" w:name="_Toc51944540"/>
      <w:bookmarkStart w:id="72" w:name="_Toc169684432"/>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73" w:name="_Toc25270636"/>
      <w:bookmarkStart w:id="74" w:name="_Toc34310289"/>
      <w:bookmarkStart w:id="75" w:name="_Toc36464811"/>
      <w:bookmarkStart w:id="76" w:name="_Toc51944541"/>
      <w:bookmarkStart w:id="77" w:name="_Toc169684433"/>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Titre4"/>
      </w:pPr>
      <w:bookmarkStart w:id="78" w:name="_Toc25270637"/>
      <w:bookmarkStart w:id="79" w:name="_Toc34310290"/>
      <w:bookmarkStart w:id="80" w:name="_Toc36464812"/>
      <w:bookmarkStart w:id="81" w:name="_Toc51944542"/>
      <w:bookmarkStart w:id="82" w:name="_Toc169684434"/>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83" w:name="_Toc25270638"/>
      <w:bookmarkStart w:id="84" w:name="_Toc34310291"/>
      <w:bookmarkStart w:id="85" w:name="_Toc36464813"/>
      <w:bookmarkStart w:id="86" w:name="_Toc51944543"/>
      <w:bookmarkStart w:id="87" w:name="_Toc169684435"/>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Titre5"/>
      </w:pPr>
      <w:bookmarkStart w:id="88" w:name="_Toc25270639"/>
      <w:bookmarkStart w:id="89" w:name="_Toc34310292"/>
      <w:bookmarkStart w:id="90" w:name="_Toc36464814"/>
      <w:bookmarkStart w:id="91" w:name="_Toc51944544"/>
      <w:bookmarkStart w:id="92" w:name="_Toc169684436"/>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93" w:name="_Toc25270640"/>
      <w:bookmarkStart w:id="94" w:name="_Toc34310293"/>
      <w:bookmarkStart w:id="95" w:name="_Toc36464815"/>
      <w:bookmarkStart w:id="96" w:name="_Toc51944545"/>
      <w:bookmarkStart w:id="97" w:name="_Toc169684437"/>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75pt;height:230.25pt;mso-position-horizontal:absolute" o:ole="">
            <v:imagedata r:id="rId14" o:title=""/>
          </v:shape>
          <o:OLEObject Type="Embed" ProgID="Visio.Drawing.11" ShapeID="_x0000_i1028" DrawAspect="Content" ObjectID="_1825830480"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98" w:name="_Toc25270641"/>
      <w:bookmarkStart w:id="99" w:name="_Toc34310294"/>
      <w:bookmarkStart w:id="100" w:name="_Toc36464816"/>
      <w:bookmarkStart w:id="101" w:name="_Toc51944546"/>
      <w:bookmarkStart w:id="102" w:name="_Toc169684438"/>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25pt;height:352.55pt" o:ole="">
            <v:imagedata r:id="rId16" o:title=""/>
          </v:shape>
          <o:OLEObject Type="Embed" ProgID="Visio.Drawing.11" ShapeID="_x0000_i1029" DrawAspect="Content" ObjectID="_1825830481"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15" w:name="_Toc25270645"/>
      <w:bookmarkStart w:id="116" w:name="_Toc34310298"/>
      <w:bookmarkStart w:id="117" w:name="_Toc36464820"/>
      <w:bookmarkStart w:id="118" w:name="_Toc51944550"/>
      <w:bookmarkStart w:id="119" w:name="_Toc169684439"/>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95pt;height:129.75pt" o:ole="">
            <v:imagedata r:id="rId18" o:title=""/>
          </v:shape>
          <o:OLEObject Type="Embed" ProgID="Visio.Drawing.15" ShapeID="_x0000_i1030" DrawAspect="Content" ObjectID="_1825830482"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0" w:name="_Toc34310299"/>
      <w:bookmarkStart w:id="121" w:name="_Toc36464821"/>
      <w:bookmarkStart w:id="122" w:name="_Toc51944551"/>
      <w:bookmarkStart w:id="123" w:name="_Toc169684440"/>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45pt;height:151.45pt" o:ole="">
            <v:imagedata r:id="rId20" o:title=""/>
          </v:shape>
          <o:OLEObject Type="Embed" ProgID="Visio.Drawing.11" ShapeID="_x0000_i1031" DrawAspect="Content" ObjectID="_1825830483"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24" w:name="_Toc34310300"/>
      <w:bookmarkStart w:id="125" w:name="_Toc36464822"/>
      <w:bookmarkStart w:id="126" w:name="_Toc51944552"/>
      <w:bookmarkStart w:id="127" w:name="_Toc169684441"/>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45pt;height:151.45pt" o:ole="">
            <v:imagedata r:id="rId22" o:title=""/>
          </v:shape>
          <o:OLEObject Type="Embed" ProgID="Visio.Drawing.11" ShapeID="_x0000_i1032" DrawAspect="Content" ObjectID="_1825830484"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28" w:name="_Toc51944553"/>
      <w:bookmarkStart w:id="129" w:name="_Toc169684442"/>
      <w:r>
        <w:t>5.2.2.</w:t>
      </w:r>
      <w:r w:rsidR="0000605C">
        <w:t>3</w:t>
      </w:r>
      <w:r w:rsidRPr="00544965">
        <w:tab/>
      </w:r>
      <w:r>
        <w:t>Deregister</w:t>
      </w:r>
      <w:bookmarkEnd w:id="128"/>
      <w:bookmarkEnd w:id="129"/>
    </w:p>
    <w:p w14:paraId="3251DCFA" w14:textId="3A647A5D" w:rsidR="00F210C4" w:rsidRPr="003D51B7" w:rsidRDefault="00F210C4" w:rsidP="000F100F">
      <w:pPr>
        <w:pStyle w:val="Titre5"/>
      </w:pPr>
      <w:bookmarkStart w:id="130" w:name="_Toc51944554"/>
      <w:bookmarkStart w:id="131" w:name="_Toc169684443"/>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25pt;height:122.25pt" o:ole="">
            <v:imagedata r:id="rId24" o:title=""/>
          </v:shape>
          <o:OLEObject Type="Embed" ProgID="Visio.Drawing.11" ShapeID="_x0000_i1033" DrawAspect="Content" ObjectID="_1825830485"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32" w:name="_Toc169684444"/>
      <w:bookmarkStart w:id="133" w:name="_Toc90561863"/>
      <w:bookmarkStart w:id="134" w:name="_Toc67681464"/>
      <w:bookmarkStart w:id="135" w:name="_Toc45028709"/>
      <w:bookmarkStart w:id="136" w:name="_Toc45027874"/>
      <w:bookmarkStart w:id="137" w:name="_Toc36456991"/>
      <w:r>
        <w:t>5.2.2.</w:t>
      </w:r>
      <w:r w:rsidR="001075BF">
        <w:t>4</w:t>
      </w:r>
      <w:r>
        <w:tab/>
      </w:r>
      <w:r w:rsidRPr="00B57BF1">
        <w:rPr>
          <w:noProof/>
          <w:lang w:eastAsia="zh-CN"/>
        </w:rPr>
        <w:t>ProseAuthenticate</w:t>
      </w:r>
      <w:bookmarkEnd w:id="132"/>
    </w:p>
    <w:p w14:paraId="1D654E9B" w14:textId="3D50F522" w:rsidR="00FB7BD9" w:rsidRDefault="00FB7BD9" w:rsidP="00FB7BD9">
      <w:pPr>
        <w:pStyle w:val="Titre5"/>
      </w:pPr>
      <w:bookmarkStart w:id="138" w:name="_Toc169684445"/>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25pt;height:345.75pt" o:ole="">
            <v:imagedata r:id="rId26" o:title=""/>
          </v:shape>
          <o:OLEObject Type="Embed" ProgID="Visio.Drawing.11" ShapeID="_x0000_i1034" DrawAspect="Content" ObjectID="_1825830486"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39" w:name="_Toc169684446"/>
      <w:bookmarkEnd w:id="133"/>
      <w:bookmarkEnd w:id="134"/>
      <w:bookmarkEnd w:id="135"/>
      <w:bookmarkEnd w:id="136"/>
      <w:bookmarkEnd w:id="137"/>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25pt;height:2in" o:ole="">
            <v:imagedata r:id="rId28" o:title=""/>
          </v:shape>
          <o:OLEObject Type="Embed" ProgID="Visio.Drawing.11" ShapeID="_x0000_i1035" DrawAspect="Content" ObjectID="_1825830487"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4448"/>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0" w:name="_Toc25270648"/>
      <w:bookmarkStart w:id="151" w:name="_Toc34310303"/>
      <w:bookmarkStart w:id="152" w:name="_Toc36464825"/>
      <w:bookmarkStart w:id="153" w:name="_Toc51944557"/>
      <w:bookmarkStart w:id="154" w:name="_Toc169684449"/>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Titre4"/>
      </w:pPr>
      <w:bookmarkStart w:id="155" w:name="_Toc25270649"/>
      <w:bookmarkStart w:id="156" w:name="_Toc34310304"/>
      <w:bookmarkStart w:id="157" w:name="_Toc36464826"/>
      <w:bookmarkStart w:id="158" w:name="_Toc51944558"/>
      <w:bookmarkStart w:id="159" w:name="_Toc169684450"/>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0" w:name="_Toc25270650"/>
      <w:bookmarkStart w:id="161" w:name="_Toc34310305"/>
      <w:bookmarkStart w:id="162" w:name="_Toc36464827"/>
      <w:bookmarkStart w:id="163" w:name="_Toc51944559"/>
      <w:bookmarkStart w:id="164" w:name="_Toc169684451"/>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Titre5"/>
      </w:pPr>
      <w:bookmarkStart w:id="165" w:name="_Toc25270651"/>
      <w:bookmarkStart w:id="166" w:name="_Toc34310306"/>
      <w:bookmarkStart w:id="167" w:name="_Toc36464828"/>
      <w:bookmarkStart w:id="168" w:name="_Toc51944560"/>
      <w:bookmarkStart w:id="169" w:name="_Toc169684452"/>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25pt;height:129.75pt" o:ole="">
            <v:imagedata r:id="rId30" o:title=""/>
          </v:shape>
          <o:OLEObject Type="Embed" ProgID="Visio.Drawing.11" ShapeID="_x0000_i1036" DrawAspect="Content" ObjectID="_1825830488"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1" w:name="_Toc25270654"/>
      <w:bookmarkStart w:id="182" w:name="_Toc34310309"/>
      <w:bookmarkStart w:id="183" w:name="_Toc36464831"/>
      <w:bookmarkStart w:id="184" w:name="_Toc51944563"/>
      <w:bookmarkStart w:id="185" w:name="_Toc169684455"/>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Titre4"/>
      </w:pPr>
      <w:bookmarkStart w:id="186" w:name="_Toc25270655"/>
      <w:bookmarkStart w:id="187" w:name="_Toc34310310"/>
      <w:bookmarkStart w:id="188" w:name="_Toc36464832"/>
      <w:bookmarkStart w:id="189" w:name="_Toc51944564"/>
      <w:bookmarkStart w:id="190" w:name="_Toc169684456"/>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1" w:name="_Toc25270656"/>
      <w:bookmarkStart w:id="192" w:name="_Toc34310311"/>
      <w:bookmarkStart w:id="193" w:name="_Toc36464833"/>
      <w:bookmarkStart w:id="194" w:name="_Toc51944565"/>
      <w:bookmarkStart w:id="195" w:name="_Toc169684457"/>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Titre5"/>
      </w:pPr>
      <w:bookmarkStart w:id="196" w:name="_Toc25270657"/>
      <w:bookmarkStart w:id="197" w:name="_Toc34310312"/>
      <w:bookmarkStart w:id="198" w:name="_Toc36464834"/>
      <w:bookmarkStart w:id="199" w:name="_Toc51944566"/>
      <w:bookmarkStart w:id="200" w:name="_Toc169684458"/>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25pt;height:129.75pt" o:ole="">
            <v:imagedata r:id="rId32" o:title=""/>
          </v:shape>
          <o:OLEObject Type="Embed" ProgID="Visio.Drawing.11" ShapeID="_x0000_i1037" DrawAspect="Content" ObjectID="_1825830489"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1" w:name="_Toc25270658"/>
      <w:bookmarkStart w:id="202" w:name="_Toc34310313"/>
      <w:bookmarkStart w:id="203" w:name="_Toc36464835"/>
      <w:bookmarkStart w:id="204" w:name="_Toc51944567"/>
      <w:bookmarkStart w:id="205" w:name="_Toc169684459"/>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Titre2"/>
      </w:pPr>
      <w:bookmarkStart w:id="206" w:name="_Toc25270659"/>
      <w:bookmarkStart w:id="207" w:name="_Toc34310314"/>
      <w:bookmarkStart w:id="208" w:name="_Toc36464836"/>
      <w:bookmarkStart w:id="209" w:name="_Toc51944568"/>
      <w:bookmarkStart w:id="210"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Titre3"/>
      </w:pPr>
      <w:bookmarkStart w:id="211" w:name="_Toc25270660"/>
      <w:bookmarkStart w:id="212" w:name="_Toc34310315"/>
      <w:bookmarkStart w:id="213" w:name="_Toc36464837"/>
      <w:bookmarkStart w:id="214" w:name="_Toc51944569"/>
      <w:bookmarkStart w:id="215" w:name="_Toc169684461"/>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16" w:name="_Toc25270661"/>
      <w:bookmarkStart w:id="217" w:name="_Toc34310316"/>
      <w:bookmarkStart w:id="218" w:name="_Toc36464838"/>
      <w:bookmarkStart w:id="219" w:name="_Toc51944570"/>
      <w:bookmarkStart w:id="220" w:name="_Toc169684462"/>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Titre4"/>
      </w:pPr>
      <w:bookmarkStart w:id="221" w:name="_Toc25270662"/>
      <w:bookmarkStart w:id="222" w:name="_Toc34310317"/>
      <w:bookmarkStart w:id="223" w:name="_Toc36464839"/>
      <w:bookmarkStart w:id="224" w:name="_Toc51944571"/>
      <w:bookmarkStart w:id="225" w:name="_Toc169684463"/>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26" w:name="_Toc25270663"/>
      <w:bookmarkStart w:id="227" w:name="_Toc34310318"/>
      <w:bookmarkStart w:id="228" w:name="_Toc36464840"/>
      <w:bookmarkStart w:id="229" w:name="_Toc51944572"/>
      <w:bookmarkStart w:id="230" w:name="_Toc169684464"/>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4465"/>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36" w:name="_Toc25270665"/>
      <w:bookmarkStart w:id="237" w:name="_Toc34310320"/>
      <w:bookmarkStart w:id="238" w:name="_Toc36464842"/>
      <w:bookmarkStart w:id="239" w:name="_Toc51944574"/>
      <w:bookmarkStart w:id="240" w:name="_Toc169684466"/>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1" w:name="_Toc25270666"/>
      <w:bookmarkStart w:id="242" w:name="_Toc34310321"/>
      <w:bookmarkStart w:id="243" w:name="_Toc36464843"/>
      <w:bookmarkStart w:id="244" w:name="_Toc51944575"/>
      <w:bookmarkStart w:id="245" w:name="_Toc169684467"/>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4468"/>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1" w:name="_Toc25270668"/>
      <w:bookmarkStart w:id="252" w:name="_Toc34310323"/>
      <w:bookmarkStart w:id="253" w:name="_Toc36464845"/>
      <w:bookmarkStart w:id="254" w:name="_Toc51944577"/>
      <w:bookmarkStart w:id="255" w:name="_Toc169684469"/>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Titre4"/>
      </w:pPr>
      <w:bookmarkStart w:id="256" w:name="_Toc25270669"/>
      <w:bookmarkStart w:id="257" w:name="_Toc34310324"/>
      <w:bookmarkStart w:id="258" w:name="_Toc36464846"/>
      <w:bookmarkStart w:id="259" w:name="_Toc51944578"/>
      <w:bookmarkStart w:id="260" w:name="_Toc169684470"/>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6pt;height:396pt" o:ole="">
            <v:imagedata r:id="rId34" o:title=""/>
          </v:shape>
          <o:OLEObject Type="Embed" ProgID="Visio.Drawing.15" ShapeID="_x0000_i1038" DrawAspect="Content" ObjectID="_1825830490"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1" w:name="_Toc25270670"/>
      <w:bookmarkStart w:id="262" w:name="_Toc34310325"/>
      <w:bookmarkStart w:id="263" w:name="_Toc36464847"/>
      <w:bookmarkStart w:id="264" w:name="_Toc51944579"/>
      <w:bookmarkStart w:id="265" w:name="_Toc169684471"/>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Titre5"/>
      </w:pPr>
      <w:bookmarkStart w:id="266" w:name="_Toc25270671"/>
      <w:bookmarkStart w:id="267" w:name="_Toc34310326"/>
      <w:bookmarkStart w:id="268" w:name="_Toc36464848"/>
      <w:bookmarkStart w:id="269" w:name="_Toc51944580"/>
      <w:bookmarkStart w:id="270" w:name="_Toc169684472"/>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1" w:name="_Toc25270672"/>
      <w:bookmarkStart w:id="272" w:name="_Toc34310327"/>
      <w:bookmarkStart w:id="273" w:name="_Toc36464849"/>
      <w:bookmarkStart w:id="274" w:name="_Toc51944581"/>
      <w:bookmarkStart w:id="275" w:name="_Toc169684473"/>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76" w:name="_Toc25270673"/>
      <w:bookmarkStart w:id="277" w:name="_Toc34310328"/>
      <w:bookmarkStart w:id="278" w:name="_Toc36464850"/>
      <w:bookmarkStart w:id="279" w:name="_Toc51944582"/>
      <w:bookmarkStart w:id="280" w:name="_Toc169684474"/>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85" w:name="_Toc25270675"/>
      <w:bookmarkStart w:id="286" w:name="_Toc34310330"/>
      <w:bookmarkStart w:id="287" w:name="_Toc36464852"/>
      <w:bookmarkStart w:id="288" w:name="_Toc51944584"/>
      <w:bookmarkStart w:id="289" w:name="_Toc169684475"/>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4476"/>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Titre5"/>
      </w:pPr>
      <w:bookmarkStart w:id="304" w:name="_Toc25270678"/>
      <w:bookmarkStart w:id="305" w:name="_Toc34310333"/>
      <w:bookmarkStart w:id="306" w:name="_Toc36464855"/>
      <w:bookmarkStart w:id="307" w:name="_Toc51944587"/>
      <w:bookmarkStart w:id="308" w:name="_Toc169684477"/>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09" w:name="_Toc25270679"/>
      <w:bookmarkStart w:id="310" w:name="_Toc34310334"/>
      <w:bookmarkStart w:id="311" w:name="_Toc36464856"/>
      <w:bookmarkStart w:id="312" w:name="_Toc51944588"/>
      <w:bookmarkStart w:id="313" w:name="_Toc169684478"/>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14" w:name="_Toc25270680"/>
      <w:bookmarkStart w:id="315" w:name="_Toc34310335"/>
      <w:bookmarkStart w:id="316" w:name="_Toc36464857"/>
      <w:bookmarkStart w:id="317" w:name="_Toc51944589"/>
      <w:bookmarkStart w:id="318" w:name="_Toc169684479"/>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4480"/>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4481"/>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36" w:name="_Toc25270684"/>
      <w:bookmarkStart w:id="337" w:name="_Toc34310340"/>
      <w:bookmarkStart w:id="338" w:name="_Toc36464862"/>
      <w:bookmarkStart w:id="339" w:name="_Toc51944594"/>
      <w:bookmarkStart w:id="340" w:name="_Toc169684482"/>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1" w:name="_Toc25270685"/>
      <w:bookmarkStart w:id="342" w:name="_Toc34310341"/>
      <w:bookmarkStart w:id="343" w:name="_Toc36464863"/>
      <w:bookmarkStart w:id="344" w:name="_Toc51944595"/>
      <w:bookmarkStart w:id="345" w:name="_Toc169684483"/>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53" w:name="_Toc25270687"/>
      <w:bookmarkStart w:id="354" w:name="_Toc34310344"/>
      <w:bookmarkStart w:id="355" w:name="_Toc36464866"/>
      <w:bookmarkStart w:id="356" w:name="_Toc51944598"/>
      <w:bookmarkStart w:id="357" w:name="_Toc169684484"/>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Titre5"/>
      </w:pPr>
      <w:bookmarkStart w:id="358" w:name="_Toc25270688"/>
      <w:bookmarkStart w:id="359" w:name="_Toc34310345"/>
      <w:bookmarkStart w:id="360" w:name="_Toc36464867"/>
      <w:bookmarkStart w:id="361" w:name="_Toc51944599"/>
      <w:bookmarkStart w:id="362" w:name="_Toc169684485"/>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63" w:name="_Toc25270689"/>
      <w:bookmarkStart w:id="364" w:name="_Toc34310346"/>
      <w:bookmarkStart w:id="365" w:name="_Toc36464868"/>
      <w:bookmarkStart w:id="366" w:name="_Toc51944600"/>
      <w:bookmarkStart w:id="367" w:name="_Toc169684486"/>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68" w:name="_Toc25270690"/>
      <w:bookmarkStart w:id="369" w:name="_Toc34310347"/>
      <w:bookmarkStart w:id="370" w:name="_Toc36464869"/>
      <w:bookmarkStart w:id="371" w:name="_Toc51944601"/>
      <w:bookmarkStart w:id="372" w:name="_Toc169684487"/>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77" w:name="_Toc169684488"/>
      <w:r>
        <w:lastRenderedPageBreak/>
        <w:t>6.1.3.</w:t>
      </w:r>
      <w:r w:rsidR="001075BF">
        <w:t>6</w:t>
      </w:r>
      <w:r>
        <w:tab/>
        <w:t>Resource: prose-authentications (Collection)</w:t>
      </w:r>
      <w:bookmarkEnd w:id="377"/>
    </w:p>
    <w:p w14:paraId="389D6CB7" w14:textId="09DC8029" w:rsidR="001270EA" w:rsidRDefault="001270EA" w:rsidP="001270EA">
      <w:pPr>
        <w:pStyle w:val="Titre5"/>
      </w:pPr>
      <w:bookmarkStart w:id="378" w:name="_Toc169684489"/>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79" w:name="_Toc169684490"/>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0" w:name="_Toc169684491"/>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1" w:name="_Toc169684492"/>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Titre5"/>
        <w:rPr>
          <w:lang w:val="en-US"/>
        </w:rPr>
      </w:pPr>
      <w:bookmarkStart w:id="382"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83" w:name="_Toc169684494"/>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84" w:name="_Toc169684495"/>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85" w:name="_Toc25270692"/>
      <w:bookmarkStart w:id="386" w:name="_Toc34310349"/>
      <w:bookmarkStart w:id="387" w:name="_Toc36464871"/>
      <w:bookmarkStart w:id="388" w:name="_Toc51944603"/>
      <w:bookmarkStart w:id="389" w:name="_Toc169684496"/>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Titre4"/>
      </w:pPr>
      <w:bookmarkStart w:id="390" w:name="_Toc25270693"/>
      <w:bookmarkStart w:id="391" w:name="_Toc34310350"/>
      <w:bookmarkStart w:id="392" w:name="_Toc36464872"/>
      <w:bookmarkStart w:id="393" w:name="_Toc51944604"/>
      <w:bookmarkStart w:id="394" w:name="_Toc169684497"/>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395" w:name="_Toc25270694"/>
      <w:bookmarkStart w:id="396" w:name="_Toc34310351"/>
      <w:bookmarkStart w:id="397" w:name="_Toc36464873"/>
      <w:bookmarkStart w:id="398" w:name="_Toc51944605"/>
      <w:bookmarkStart w:id="399" w:name="_Toc169684498"/>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Titre4"/>
      </w:pPr>
      <w:bookmarkStart w:id="400" w:name="_Toc25270695"/>
      <w:bookmarkStart w:id="401" w:name="_Toc34310352"/>
      <w:bookmarkStart w:id="402" w:name="_Toc36464874"/>
      <w:bookmarkStart w:id="403" w:name="_Toc51944606"/>
      <w:bookmarkStart w:id="404" w:name="_Toc169684499"/>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05" w:name="_Toc25270696"/>
      <w:bookmarkStart w:id="406" w:name="_Toc34310353"/>
      <w:bookmarkStart w:id="407" w:name="_Toc36464875"/>
      <w:bookmarkStart w:id="408" w:name="_Toc51944607"/>
      <w:bookmarkStart w:id="409" w:name="_Toc169684500"/>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Titre4"/>
      </w:pPr>
      <w:bookmarkStart w:id="410" w:name="_Toc25270697"/>
      <w:bookmarkStart w:id="411" w:name="_Toc34310354"/>
      <w:bookmarkStart w:id="412" w:name="_Toc36464876"/>
      <w:bookmarkStart w:id="413" w:name="_Toc51944608"/>
      <w:bookmarkStart w:id="414" w:name="_Toc169684501"/>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15" w:name="_Toc25270698"/>
      <w:bookmarkStart w:id="416" w:name="_Toc34310355"/>
      <w:bookmarkStart w:id="417" w:name="_Toc36464877"/>
      <w:bookmarkStart w:id="418" w:name="_Toc51944609"/>
      <w:bookmarkStart w:id="419" w:name="_Toc169684502"/>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Titre5"/>
      </w:pPr>
      <w:bookmarkStart w:id="420" w:name="_Toc25270699"/>
      <w:bookmarkStart w:id="421" w:name="_Toc34310356"/>
      <w:bookmarkStart w:id="422" w:name="_Toc36464878"/>
      <w:bookmarkStart w:id="423" w:name="_Toc51944610"/>
      <w:bookmarkStart w:id="424" w:name="_Toc169684503"/>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25" w:name="_Toc25270700"/>
      <w:bookmarkStart w:id="426" w:name="_Toc34310357"/>
      <w:bookmarkStart w:id="427" w:name="_Toc36464879"/>
      <w:bookmarkStart w:id="428" w:name="_Toc51944611"/>
      <w:bookmarkStart w:id="429" w:name="_Toc169684504"/>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1" w:name="_Toc25270701"/>
      <w:bookmarkStart w:id="432" w:name="_Toc34310358"/>
      <w:bookmarkStart w:id="433" w:name="_Toc36464880"/>
      <w:bookmarkStart w:id="434" w:name="_Toc51944612"/>
      <w:bookmarkStart w:id="435" w:name="_Toc169684505"/>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36" w:name="_Toc25270702"/>
      <w:bookmarkStart w:id="437" w:name="_Toc34310359"/>
      <w:bookmarkStart w:id="438" w:name="_Toc36464881"/>
      <w:bookmarkStart w:id="439" w:name="_Toc51944613"/>
      <w:bookmarkStart w:id="440" w:name="_Toc169684506"/>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1" w:name="_Toc25270703"/>
      <w:bookmarkStart w:id="442" w:name="_Toc34310360"/>
      <w:bookmarkStart w:id="443" w:name="_Toc36464882"/>
      <w:bookmarkStart w:id="444" w:name="_Toc51944614"/>
      <w:bookmarkStart w:id="445" w:name="_Toc169684507"/>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46" w:name="_Toc25270704"/>
      <w:bookmarkStart w:id="447" w:name="_Toc34310361"/>
      <w:bookmarkStart w:id="448" w:name="_Toc36464883"/>
      <w:bookmarkStart w:id="449" w:name="_Toc51944615"/>
      <w:bookmarkStart w:id="450" w:name="_Toc169684508"/>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1" w:name="_Toc25270705"/>
      <w:bookmarkStart w:id="452" w:name="_Toc34310362"/>
      <w:bookmarkStart w:id="453" w:name="_Toc36464884"/>
      <w:bookmarkStart w:id="454" w:name="_Toc51944616"/>
      <w:bookmarkStart w:id="455" w:name="_Toc169684509"/>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56" w:name="_Toc25270706"/>
      <w:bookmarkStart w:id="457" w:name="_Toc34310363"/>
      <w:bookmarkStart w:id="458" w:name="_Toc36464885"/>
      <w:bookmarkStart w:id="459" w:name="_Toc51944617"/>
      <w:bookmarkStart w:id="460" w:name="_Toc169684510"/>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1" w:name="_Toc25270707"/>
      <w:bookmarkStart w:id="462" w:name="_Toc34310364"/>
      <w:bookmarkStart w:id="463" w:name="_Toc36464886"/>
      <w:bookmarkStart w:id="464" w:name="_Toc51944618"/>
      <w:bookmarkStart w:id="465"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67" w:name="_Toc25270708"/>
      <w:bookmarkStart w:id="468" w:name="_Toc34310365"/>
      <w:bookmarkStart w:id="469" w:name="_Toc36464887"/>
      <w:bookmarkStart w:id="470" w:name="_Toc51944619"/>
      <w:bookmarkStart w:id="471" w:name="_Toc169684512"/>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73" w:name="_Toc169684513"/>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74" w:name="_Toc169684514"/>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75" w:name="_Toc169684515"/>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76" w:name="_Toc169684516"/>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78" w:name="_Toc169684517"/>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79" w:name="_Toc169684518"/>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0" w:name="_Toc25270709"/>
      <w:bookmarkStart w:id="481" w:name="_Toc34310366"/>
      <w:bookmarkStart w:id="482" w:name="_Toc36464888"/>
      <w:bookmarkStart w:id="483" w:name="_Toc51944620"/>
      <w:bookmarkStart w:id="484" w:name="_Toc169684519"/>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Titre5"/>
      </w:pPr>
      <w:bookmarkStart w:id="485" w:name="_Toc25270710"/>
      <w:bookmarkStart w:id="486" w:name="_Toc34310367"/>
      <w:bookmarkStart w:id="487" w:name="_Toc36464889"/>
      <w:bookmarkStart w:id="488" w:name="_Toc51944621"/>
      <w:bookmarkStart w:id="489" w:name="_Toc169684520"/>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0" w:name="_Toc25270711"/>
      <w:bookmarkStart w:id="491" w:name="_Toc34310368"/>
      <w:bookmarkStart w:id="492" w:name="_Toc36464890"/>
      <w:bookmarkStart w:id="493" w:name="_Toc51944622"/>
      <w:bookmarkStart w:id="494" w:name="_Toc169684521"/>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495" w:name="_Toc25270712"/>
      <w:bookmarkStart w:id="496" w:name="_Toc34310369"/>
      <w:bookmarkStart w:id="497" w:name="_Toc36464891"/>
      <w:bookmarkStart w:id="498" w:name="_Toc51944623"/>
      <w:bookmarkStart w:id="499" w:name="_Toc169684522"/>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0" w:name="_Toc25270713"/>
      <w:bookmarkStart w:id="501" w:name="_Toc34310370"/>
      <w:bookmarkStart w:id="502" w:name="_Toc36464892"/>
      <w:bookmarkStart w:id="503" w:name="_Toc51944624"/>
      <w:bookmarkStart w:id="504" w:name="_Toc169684523"/>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05" w:name="_Toc25270714"/>
      <w:bookmarkStart w:id="506" w:name="_Toc34310371"/>
      <w:bookmarkStart w:id="507" w:name="_Toc36464893"/>
      <w:bookmarkStart w:id="508" w:name="_Toc51944625"/>
      <w:bookmarkStart w:id="509" w:name="_Toc169684524"/>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22" w:name="_Toc25270718"/>
      <w:bookmarkStart w:id="523" w:name="_Toc34310375"/>
      <w:bookmarkStart w:id="524" w:name="_Toc36464897"/>
      <w:bookmarkStart w:id="525" w:name="_Toc51944629"/>
      <w:bookmarkStart w:id="526" w:name="_Toc169684525"/>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Titre5"/>
      </w:pPr>
      <w:bookmarkStart w:id="527" w:name="_Toc25270719"/>
      <w:bookmarkStart w:id="528" w:name="_Toc34310376"/>
      <w:bookmarkStart w:id="529" w:name="_Toc36464898"/>
      <w:bookmarkStart w:id="530" w:name="_Toc51944630"/>
      <w:bookmarkStart w:id="531" w:name="_Toc169684526"/>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32" w:name="_Toc25270720"/>
      <w:bookmarkStart w:id="533" w:name="_Toc34310377"/>
      <w:bookmarkStart w:id="534" w:name="_Toc36464899"/>
      <w:bookmarkStart w:id="535" w:name="_Toc51944631"/>
      <w:bookmarkStart w:id="536" w:name="_Toc169684527"/>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Titre4"/>
      </w:pPr>
      <w:bookmarkStart w:id="537" w:name="_Toc25270721"/>
      <w:bookmarkStart w:id="538" w:name="_Toc34310378"/>
      <w:bookmarkStart w:id="539" w:name="_Toc36464900"/>
      <w:bookmarkStart w:id="540" w:name="_Toc51944632"/>
      <w:bookmarkStart w:id="541" w:name="_Toc169684528"/>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42" w:name="_Toc25270722"/>
      <w:bookmarkStart w:id="543" w:name="_Toc34310379"/>
      <w:bookmarkStart w:id="544" w:name="_Toc36464901"/>
      <w:bookmarkStart w:id="545" w:name="_Toc51944633"/>
      <w:bookmarkStart w:id="546" w:name="_Toc169684529"/>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47" w:name="_Toc25270723"/>
      <w:bookmarkStart w:id="548" w:name="_Toc34310380"/>
      <w:bookmarkStart w:id="549" w:name="_Toc36464902"/>
      <w:bookmarkStart w:id="550" w:name="_Toc51944634"/>
      <w:bookmarkStart w:id="551" w:name="_Toc169684530"/>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52" w:name="_Toc25270724"/>
      <w:bookmarkStart w:id="553" w:name="_Toc34310381"/>
      <w:bookmarkStart w:id="554" w:name="_Toc36464903"/>
      <w:bookmarkStart w:id="555" w:name="_Toc51944635"/>
      <w:bookmarkStart w:id="556" w:name="_Toc169684531"/>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57" w:name="_Toc11342351"/>
      <w:bookmarkStart w:id="558" w:name="_Toc36460757"/>
      <w:bookmarkStart w:id="559" w:name="_Toc45029965"/>
      <w:bookmarkStart w:id="560" w:name="_Toc57026388"/>
      <w:bookmarkStart w:id="561" w:name="_Toc169684532"/>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62" w:name="_Toc25074008"/>
      <w:bookmarkStart w:id="563" w:name="_Toc34063200"/>
      <w:bookmarkStart w:id="564" w:name="_Toc43120185"/>
      <w:bookmarkStart w:id="565" w:name="_Toc49768242"/>
      <w:bookmarkStart w:id="566" w:name="_Toc51867092"/>
      <w:bookmarkStart w:id="567" w:name="_Toc169684533"/>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68" w:name="_Toc25270725"/>
      <w:bookmarkStart w:id="569" w:name="_Toc34310382"/>
      <w:bookmarkStart w:id="570" w:name="_Toc36464904"/>
      <w:bookmarkStart w:id="571" w:name="_Toc51944636"/>
      <w:bookmarkStart w:id="572" w:name="_Toc169684534"/>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Titre3"/>
      </w:pPr>
      <w:bookmarkStart w:id="573" w:name="_Toc25270726"/>
      <w:bookmarkStart w:id="574" w:name="_Toc34310383"/>
      <w:bookmarkStart w:id="575" w:name="_Toc36464905"/>
      <w:bookmarkStart w:id="576" w:name="_Toc51944637"/>
      <w:bookmarkStart w:id="577" w:name="_Toc169684535"/>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78" w:name="_Toc25270727"/>
      <w:bookmarkStart w:id="579" w:name="_Toc34310384"/>
      <w:bookmarkStart w:id="580" w:name="_Toc36464906"/>
      <w:bookmarkStart w:id="581" w:name="_Toc51944638"/>
      <w:bookmarkStart w:id="582" w:name="_Toc169684536"/>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Titre4"/>
      </w:pPr>
      <w:bookmarkStart w:id="583" w:name="_Toc25270728"/>
      <w:bookmarkStart w:id="584" w:name="_Toc34310385"/>
      <w:bookmarkStart w:id="585" w:name="_Toc36464907"/>
      <w:bookmarkStart w:id="586" w:name="_Toc51944639"/>
      <w:bookmarkStart w:id="587" w:name="_Toc169684537"/>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88" w:name="_Toc25270729"/>
      <w:bookmarkStart w:id="589" w:name="_Toc34310386"/>
      <w:bookmarkStart w:id="590" w:name="_Toc36464908"/>
      <w:bookmarkStart w:id="591" w:name="_Toc51944640"/>
      <w:bookmarkStart w:id="592" w:name="_Toc169684538"/>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Titre5"/>
        <w:rPr>
          <w:lang w:eastAsia="zh-CN"/>
        </w:rPr>
      </w:pPr>
      <w:bookmarkStart w:id="593" w:name="_Toc25270730"/>
      <w:bookmarkStart w:id="594" w:name="_Toc34310387"/>
      <w:bookmarkStart w:id="595" w:name="_Toc36464909"/>
      <w:bookmarkStart w:id="596" w:name="_Toc51944641"/>
      <w:bookmarkStart w:id="597" w:name="_Toc169684539"/>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598" w:name="_Toc25270731"/>
      <w:bookmarkStart w:id="599" w:name="_Toc34310388"/>
      <w:bookmarkStart w:id="600" w:name="_Toc36464910"/>
      <w:bookmarkStart w:id="601" w:name="_Toc51944642"/>
      <w:bookmarkStart w:id="602" w:name="_Toc169684540"/>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03" w:name="_Toc25270732"/>
      <w:bookmarkStart w:id="604" w:name="_Toc34310389"/>
      <w:bookmarkStart w:id="605" w:name="_Toc36464911"/>
      <w:bookmarkStart w:id="606" w:name="_Toc51944643"/>
      <w:bookmarkStart w:id="607" w:name="_Toc169684541"/>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Titre5"/>
        <w:rPr>
          <w:lang w:eastAsia="zh-CN"/>
        </w:rPr>
      </w:pPr>
      <w:bookmarkStart w:id="608" w:name="_Toc25270733"/>
      <w:bookmarkStart w:id="609" w:name="_Toc34310390"/>
      <w:bookmarkStart w:id="610" w:name="_Toc36464912"/>
      <w:bookmarkStart w:id="611" w:name="_Toc51944644"/>
      <w:bookmarkStart w:id="612" w:name="_Toc169684542"/>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13" w:name="_Toc25270734"/>
      <w:bookmarkStart w:id="614" w:name="_Toc34310391"/>
      <w:bookmarkStart w:id="615" w:name="_Toc36464913"/>
      <w:bookmarkStart w:id="616" w:name="_Toc51944645"/>
      <w:bookmarkStart w:id="617" w:name="_Toc169684543"/>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Titre4"/>
      </w:pPr>
      <w:bookmarkStart w:id="618" w:name="_Toc25270735"/>
      <w:bookmarkStart w:id="619" w:name="_Toc34310392"/>
      <w:bookmarkStart w:id="620" w:name="_Toc36464914"/>
      <w:bookmarkStart w:id="621" w:name="_Toc51944646"/>
      <w:bookmarkStart w:id="622" w:name="_Toc169684544"/>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pt;height:2in" o:ole="">
            <v:imagedata r:id="rId36" o:title=""/>
          </v:shape>
          <o:OLEObject Type="Embed" ProgID="Visio.Drawing.11" ShapeID="_x0000_i1039" DrawAspect="Content" ObjectID="_1825830491"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23" w:name="_Toc25270736"/>
      <w:bookmarkStart w:id="624" w:name="_Toc34310393"/>
      <w:bookmarkStart w:id="625" w:name="_Toc36464915"/>
      <w:bookmarkStart w:id="626" w:name="_Toc51944647"/>
      <w:bookmarkStart w:id="627" w:name="_Toc169684545"/>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Titre5"/>
        <w:rPr>
          <w:lang w:val="en-US"/>
        </w:rPr>
      </w:pPr>
      <w:bookmarkStart w:id="628" w:name="_Toc25270737"/>
      <w:bookmarkStart w:id="629" w:name="_Toc34310394"/>
      <w:bookmarkStart w:id="630" w:name="_Toc36464916"/>
      <w:bookmarkStart w:id="631" w:name="_Toc51944648"/>
      <w:bookmarkStart w:id="632" w:name="_Toc169684546"/>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33" w:name="_Toc25270738"/>
      <w:bookmarkStart w:id="634" w:name="_Toc34310395"/>
      <w:bookmarkStart w:id="635" w:name="_Toc36464917"/>
      <w:bookmarkStart w:id="636" w:name="_Toc51944649"/>
      <w:bookmarkStart w:id="637" w:name="_Toc169684547"/>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38" w:name="_Toc25270739"/>
      <w:bookmarkStart w:id="639" w:name="_Toc34310396"/>
      <w:bookmarkStart w:id="640" w:name="_Toc36464918"/>
      <w:bookmarkStart w:id="641" w:name="_Toc51944650"/>
      <w:bookmarkStart w:id="642" w:name="_Toc169684548"/>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43" w:name="_Toc25270740"/>
      <w:bookmarkStart w:id="644" w:name="_Toc34310397"/>
      <w:bookmarkStart w:id="645" w:name="_Toc36464919"/>
      <w:bookmarkStart w:id="646" w:name="_Toc51944651"/>
      <w:bookmarkStart w:id="647" w:name="_Toc169684549"/>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64" w:name="_Toc25270745"/>
      <w:bookmarkStart w:id="665" w:name="_Toc34310402"/>
      <w:bookmarkStart w:id="666" w:name="_Toc36464924"/>
      <w:bookmarkStart w:id="667" w:name="_Toc51944656"/>
      <w:bookmarkStart w:id="668" w:name="_Toc169684550"/>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Titre4"/>
      </w:pPr>
      <w:bookmarkStart w:id="669" w:name="_Toc25270746"/>
      <w:bookmarkStart w:id="670" w:name="_Toc34310403"/>
      <w:bookmarkStart w:id="671" w:name="_Toc36464925"/>
      <w:bookmarkStart w:id="672" w:name="_Toc51944657"/>
      <w:bookmarkStart w:id="673" w:name="_Toc169684551"/>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74" w:name="_Toc25270747"/>
      <w:bookmarkStart w:id="675" w:name="_Toc34310404"/>
      <w:bookmarkStart w:id="676" w:name="_Toc36464926"/>
      <w:bookmarkStart w:id="677" w:name="_Toc51944658"/>
      <w:bookmarkStart w:id="678" w:name="_Toc169684552"/>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Titre4"/>
      </w:pPr>
      <w:bookmarkStart w:id="679" w:name="_Toc25270748"/>
      <w:bookmarkStart w:id="680" w:name="_Toc34310405"/>
      <w:bookmarkStart w:id="681" w:name="_Toc36464927"/>
      <w:bookmarkStart w:id="682" w:name="_Toc51944659"/>
      <w:bookmarkStart w:id="683" w:name="_Toc169684553"/>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84" w:name="_Toc25270749"/>
      <w:bookmarkStart w:id="685" w:name="_Toc34310406"/>
      <w:bookmarkStart w:id="686" w:name="_Toc36464928"/>
      <w:bookmarkStart w:id="687" w:name="_Toc51944660"/>
      <w:bookmarkStart w:id="688" w:name="_Toc169684554"/>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Titre4"/>
      </w:pPr>
      <w:bookmarkStart w:id="689" w:name="_Toc25270750"/>
      <w:bookmarkStart w:id="690" w:name="_Toc34310407"/>
      <w:bookmarkStart w:id="691" w:name="_Toc36464929"/>
      <w:bookmarkStart w:id="692" w:name="_Toc51944661"/>
      <w:bookmarkStart w:id="693" w:name="_Toc169684555"/>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694" w:name="_Toc25270751"/>
      <w:bookmarkStart w:id="695" w:name="_Toc34310408"/>
      <w:bookmarkStart w:id="696" w:name="_Toc36464930"/>
      <w:bookmarkStart w:id="697" w:name="_Toc51944662"/>
      <w:bookmarkStart w:id="698" w:name="_Toc169684556"/>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Titre5"/>
      </w:pPr>
      <w:bookmarkStart w:id="699" w:name="_Toc25270752"/>
      <w:bookmarkStart w:id="700" w:name="_Toc34310409"/>
      <w:bookmarkStart w:id="701" w:name="_Toc36464931"/>
      <w:bookmarkStart w:id="702" w:name="_Toc51944663"/>
      <w:bookmarkStart w:id="703" w:name="_Toc169684557"/>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04" w:name="_Toc25270753"/>
      <w:bookmarkStart w:id="705" w:name="_Toc34310410"/>
      <w:bookmarkStart w:id="706" w:name="_Toc36464932"/>
      <w:bookmarkStart w:id="707" w:name="_Toc51944664"/>
      <w:bookmarkStart w:id="708" w:name="_Toc169684558"/>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09" w:name="_Toc25270754"/>
      <w:bookmarkStart w:id="710" w:name="_Toc34310411"/>
      <w:bookmarkStart w:id="711" w:name="_Toc36464933"/>
      <w:bookmarkStart w:id="712" w:name="_Toc51944665"/>
      <w:bookmarkStart w:id="713" w:name="_Toc169684559"/>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14" w:name="_Toc25270755"/>
      <w:bookmarkStart w:id="715" w:name="_Toc34310412"/>
      <w:bookmarkStart w:id="716" w:name="_Toc36464934"/>
      <w:bookmarkStart w:id="717" w:name="_Toc51944666"/>
      <w:bookmarkStart w:id="718" w:name="_Toc169684560"/>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54F8DAE9"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19" w:name="_Toc25270756"/>
      <w:bookmarkStart w:id="720" w:name="_Toc34310413"/>
      <w:bookmarkStart w:id="721" w:name="_Toc36464935"/>
      <w:bookmarkStart w:id="722" w:name="_Toc51944667"/>
      <w:bookmarkStart w:id="723" w:name="_Toc169684561"/>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24" w:name="_Toc25270757"/>
      <w:bookmarkStart w:id="725" w:name="_Toc34310414"/>
      <w:bookmarkStart w:id="726" w:name="_Toc36464936"/>
      <w:bookmarkStart w:id="727" w:name="_Toc51944668"/>
      <w:bookmarkStart w:id="728" w:name="_Toc169684562"/>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Titre5"/>
      </w:pPr>
      <w:bookmarkStart w:id="729" w:name="_Toc25270758"/>
      <w:bookmarkStart w:id="730" w:name="_Toc34310415"/>
      <w:bookmarkStart w:id="731" w:name="_Toc36464937"/>
      <w:bookmarkStart w:id="732" w:name="_Toc51944669"/>
      <w:bookmarkStart w:id="733" w:name="_Toc169684563"/>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34" w:name="_Toc25270759"/>
      <w:bookmarkStart w:id="735" w:name="_Toc34310416"/>
      <w:bookmarkStart w:id="736" w:name="_Toc36464938"/>
      <w:bookmarkStart w:id="737" w:name="_Toc51944670"/>
      <w:bookmarkStart w:id="738" w:name="_Toc169684564"/>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39" w:name="_Toc25270760"/>
      <w:bookmarkStart w:id="740" w:name="_Toc34310417"/>
      <w:bookmarkStart w:id="741" w:name="_Toc36464939"/>
      <w:bookmarkStart w:id="742" w:name="_Toc51944671"/>
      <w:bookmarkStart w:id="743" w:name="_Toc169684565"/>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44" w:name="_Toc25270761"/>
      <w:bookmarkStart w:id="745" w:name="_Toc34310418"/>
      <w:bookmarkStart w:id="746" w:name="_Toc36464940"/>
      <w:bookmarkStart w:id="747" w:name="_Toc51944672"/>
      <w:bookmarkStart w:id="748" w:name="_Toc169684566"/>
      <w:r w:rsidRPr="00544965">
        <w:lastRenderedPageBreak/>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Titre4"/>
      </w:pPr>
      <w:bookmarkStart w:id="749" w:name="_Toc25270762"/>
      <w:bookmarkStart w:id="750" w:name="_Toc34310419"/>
      <w:bookmarkStart w:id="751" w:name="_Toc36464941"/>
      <w:bookmarkStart w:id="752" w:name="_Toc51944673"/>
      <w:bookmarkStart w:id="753" w:name="_Toc169684567"/>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54" w:name="_Toc25270763"/>
      <w:bookmarkStart w:id="755" w:name="_Toc34310420"/>
      <w:bookmarkStart w:id="756" w:name="_Toc36464942"/>
      <w:bookmarkStart w:id="757" w:name="_Toc51944674"/>
      <w:bookmarkStart w:id="758" w:name="_Toc169684568"/>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59" w:name="_Toc25270764"/>
      <w:bookmarkStart w:id="760" w:name="_Toc34310421"/>
      <w:bookmarkStart w:id="761" w:name="_Toc36464943"/>
      <w:bookmarkStart w:id="762" w:name="_Toc51944675"/>
      <w:bookmarkStart w:id="763" w:name="_Toc169684569"/>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64" w:name="_Toc25270765"/>
      <w:bookmarkStart w:id="765" w:name="_Toc34310422"/>
      <w:bookmarkStart w:id="766" w:name="_Toc36464944"/>
      <w:bookmarkStart w:id="767" w:name="_Toc51944676"/>
      <w:bookmarkStart w:id="768" w:name="_Toc169684570"/>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69" w:name="_Toc45029272"/>
      <w:bookmarkStart w:id="770" w:name="_Toc45028437"/>
      <w:bookmarkStart w:id="771" w:name="_Toc36457519"/>
      <w:bookmarkStart w:id="772" w:name="_Toc27585512"/>
      <w:bookmarkStart w:id="773" w:name="_Toc11338804"/>
      <w:bookmarkStart w:id="774" w:name="_Toc169684571"/>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75" w:name="_Toc169684572"/>
      <w:r>
        <w:rPr>
          <w:lang w:val="en-US"/>
        </w:rPr>
        <w:lastRenderedPageBreak/>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76" w:name="_Toc25270766"/>
      <w:bookmarkStart w:id="777" w:name="_Toc34310423"/>
      <w:bookmarkStart w:id="778" w:name="_Toc36464945"/>
      <w:bookmarkStart w:id="779" w:name="_Toc51944677"/>
      <w:bookmarkStart w:id="78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Titre3"/>
      </w:pPr>
      <w:bookmarkStart w:id="781" w:name="_Toc25270767"/>
      <w:bookmarkStart w:id="782" w:name="_Toc34310424"/>
      <w:bookmarkStart w:id="783" w:name="_Toc36464946"/>
      <w:bookmarkStart w:id="784" w:name="_Toc51944678"/>
      <w:bookmarkStart w:id="785" w:name="_Toc169684574"/>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786" w:name="_Toc25270768"/>
      <w:bookmarkStart w:id="787" w:name="_Toc34310425"/>
      <w:bookmarkStart w:id="788" w:name="_Toc36464947"/>
      <w:bookmarkStart w:id="789" w:name="_Toc51944679"/>
      <w:bookmarkStart w:id="790" w:name="_Toc169684575"/>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Titre4"/>
      </w:pPr>
      <w:bookmarkStart w:id="791" w:name="_Toc25270769"/>
      <w:bookmarkStart w:id="792" w:name="_Toc34310426"/>
      <w:bookmarkStart w:id="793" w:name="_Toc36464948"/>
      <w:bookmarkStart w:id="794" w:name="_Toc51944680"/>
      <w:bookmarkStart w:id="795" w:name="_Toc169684576"/>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796" w:name="_Toc25270770"/>
      <w:bookmarkStart w:id="797" w:name="_Toc34310427"/>
      <w:bookmarkStart w:id="798" w:name="_Toc36464949"/>
      <w:bookmarkStart w:id="799" w:name="_Toc51944681"/>
      <w:bookmarkStart w:id="800" w:name="_Toc169684577"/>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Titre5"/>
        <w:rPr>
          <w:lang w:eastAsia="zh-CN"/>
        </w:rPr>
      </w:pPr>
      <w:bookmarkStart w:id="801" w:name="_Toc25270771"/>
      <w:bookmarkStart w:id="802" w:name="_Toc34310428"/>
      <w:bookmarkStart w:id="803" w:name="_Toc36464950"/>
      <w:bookmarkStart w:id="804" w:name="_Toc51944682"/>
      <w:bookmarkStart w:id="80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06" w:name="_Toc25270772"/>
      <w:bookmarkStart w:id="807" w:name="_Toc34310429"/>
      <w:bookmarkStart w:id="808" w:name="_Toc36464951"/>
      <w:bookmarkStart w:id="809" w:name="_Toc51944683"/>
      <w:bookmarkStart w:id="810" w:name="_Toc169684579"/>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11" w:name="_Toc25270773"/>
      <w:bookmarkStart w:id="812" w:name="_Toc34310430"/>
      <w:bookmarkStart w:id="813" w:name="_Toc36464952"/>
      <w:bookmarkStart w:id="814" w:name="_Toc51944684"/>
      <w:bookmarkStart w:id="815" w:name="_Toc169684580"/>
      <w:r w:rsidRPr="00544965">
        <w:lastRenderedPageBreak/>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Titre5"/>
        <w:rPr>
          <w:lang w:eastAsia="zh-CN"/>
        </w:rPr>
      </w:pPr>
      <w:bookmarkStart w:id="816" w:name="_Toc25270774"/>
      <w:bookmarkStart w:id="817" w:name="_Toc34310431"/>
      <w:bookmarkStart w:id="818" w:name="_Toc36464953"/>
      <w:bookmarkStart w:id="819" w:name="_Toc51944685"/>
      <w:bookmarkStart w:id="82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21" w:name="_Toc25270775"/>
      <w:bookmarkStart w:id="822" w:name="_Toc34310432"/>
      <w:bookmarkStart w:id="823" w:name="_Toc36464954"/>
      <w:bookmarkStart w:id="824" w:name="_Toc51944686"/>
      <w:bookmarkStart w:id="825" w:name="_Toc169684582"/>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Titre4"/>
      </w:pPr>
      <w:bookmarkStart w:id="826" w:name="_Toc25270776"/>
      <w:bookmarkStart w:id="827" w:name="_Toc34310433"/>
      <w:bookmarkStart w:id="828" w:name="_Toc36464955"/>
      <w:bookmarkStart w:id="829" w:name="_Toc51944687"/>
      <w:bookmarkStart w:id="830" w:name="_Toc169684583"/>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pt;height:136.55pt" o:ole="">
            <v:imagedata r:id="rId38" o:title=""/>
          </v:shape>
          <o:OLEObject Type="Embed" ProgID="Visio.Drawing.11" ShapeID="_x0000_i1040" DrawAspect="Content" ObjectID="_1825830492"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31" w:name="_Toc25270777"/>
      <w:bookmarkStart w:id="832" w:name="_Toc34310434"/>
      <w:bookmarkStart w:id="833" w:name="_Toc36464956"/>
      <w:bookmarkStart w:id="834" w:name="_Toc51944688"/>
      <w:bookmarkStart w:id="835"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Titre5"/>
        <w:rPr>
          <w:lang w:val="en-US"/>
        </w:rPr>
      </w:pPr>
      <w:bookmarkStart w:id="836" w:name="_Toc25270778"/>
      <w:bookmarkStart w:id="837" w:name="_Toc34310435"/>
      <w:bookmarkStart w:id="838" w:name="_Toc36464957"/>
      <w:bookmarkStart w:id="839" w:name="_Toc51944689"/>
      <w:bookmarkStart w:id="840" w:name="_Toc169684585"/>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41" w:name="_Toc25270779"/>
      <w:bookmarkStart w:id="842" w:name="_Toc34310436"/>
      <w:bookmarkStart w:id="843" w:name="_Toc36464958"/>
      <w:bookmarkStart w:id="844" w:name="_Toc51944690"/>
      <w:bookmarkStart w:id="845" w:name="_Toc169684586"/>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46" w:name="_Toc25270780"/>
      <w:bookmarkStart w:id="847" w:name="_Toc34310437"/>
      <w:bookmarkStart w:id="848" w:name="_Toc36464959"/>
      <w:bookmarkStart w:id="849" w:name="_Toc51944691"/>
      <w:bookmarkStart w:id="850" w:name="_Toc169684587"/>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51" w:name="_Toc25270781"/>
      <w:bookmarkStart w:id="852" w:name="_Toc34310438"/>
      <w:bookmarkStart w:id="853" w:name="_Toc36464960"/>
      <w:bookmarkStart w:id="854" w:name="_Toc51944692"/>
      <w:bookmarkStart w:id="855" w:name="_Toc169684588"/>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72" w:name="_Toc25270786"/>
      <w:bookmarkStart w:id="873" w:name="_Toc34310443"/>
      <w:bookmarkStart w:id="874" w:name="_Toc36464965"/>
      <w:bookmarkStart w:id="875" w:name="_Toc51944697"/>
      <w:bookmarkStart w:id="876" w:name="_Toc169684589"/>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Titre4"/>
      </w:pPr>
      <w:bookmarkStart w:id="877" w:name="_Toc25270787"/>
      <w:bookmarkStart w:id="878" w:name="_Toc34310444"/>
      <w:bookmarkStart w:id="879" w:name="_Toc36464966"/>
      <w:bookmarkStart w:id="880" w:name="_Toc51944698"/>
      <w:bookmarkStart w:id="881" w:name="_Toc169684590"/>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882" w:name="_Toc25270788"/>
      <w:bookmarkStart w:id="883" w:name="_Toc34310445"/>
      <w:bookmarkStart w:id="884" w:name="_Toc36464967"/>
      <w:bookmarkStart w:id="885" w:name="_Toc51944699"/>
      <w:bookmarkStart w:id="886" w:name="_Toc169684591"/>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Titre4"/>
      </w:pPr>
      <w:bookmarkStart w:id="887" w:name="_Toc25270789"/>
      <w:bookmarkStart w:id="888" w:name="_Toc34310446"/>
      <w:bookmarkStart w:id="889" w:name="_Toc36464968"/>
      <w:bookmarkStart w:id="890" w:name="_Toc51944700"/>
      <w:bookmarkStart w:id="891" w:name="_Toc169684592"/>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892" w:name="_Toc25270790"/>
      <w:bookmarkStart w:id="893" w:name="_Toc34310447"/>
      <w:bookmarkStart w:id="894" w:name="_Toc36464969"/>
      <w:bookmarkStart w:id="895" w:name="_Toc51944701"/>
      <w:bookmarkStart w:id="896" w:name="_Toc169684593"/>
      <w:r>
        <w:lastRenderedPageBreak/>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Titre4"/>
      </w:pPr>
      <w:bookmarkStart w:id="897" w:name="_Toc25270791"/>
      <w:bookmarkStart w:id="898" w:name="_Toc34310448"/>
      <w:bookmarkStart w:id="899" w:name="_Toc36464970"/>
      <w:bookmarkStart w:id="900" w:name="_Toc51944702"/>
      <w:bookmarkStart w:id="901" w:name="_Toc169684594"/>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090AD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02" w:name="_Toc25270792"/>
      <w:bookmarkStart w:id="903" w:name="_Toc34310449"/>
      <w:bookmarkStart w:id="904" w:name="_Toc36464971"/>
      <w:bookmarkStart w:id="905" w:name="_Toc51944703"/>
      <w:bookmarkStart w:id="906" w:name="_Toc169684595"/>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Titre5"/>
      </w:pPr>
      <w:bookmarkStart w:id="907" w:name="_Toc25270793"/>
      <w:bookmarkStart w:id="908" w:name="_Toc34310450"/>
      <w:bookmarkStart w:id="909" w:name="_Toc36464972"/>
      <w:bookmarkStart w:id="910" w:name="_Toc51944704"/>
      <w:bookmarkStart w:id="911" w:name="_Toc169684596"/>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12" w:name="_Toc25270794"/>
      <w:bookmarkStart w:id="913" w:name="_Toc34310451"/>
      <w:bookmarkStart w:id="914" w:name="_Toc36464973"/>
      <w:bookmarkStart w:id="915" w:name="_Toc51944705"/>
      <w:bookmarkStart w:id="916" w:name="_Toc169684597"/>
      <w:r>
        <w:lastRenderedPageBreak/>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17" w:name="_Toc25270795"/>
      <w:bookmarkStart w:id="918" w:name="_Toc34310452"/>
      <w:bookmarkStart w:id="919" w:name="_Toc36464974"/>
      <w:bookmarkStart w:id="920" w:name="_Toc51944706"/>
      <w:bookmarkStart w:id="921" w:name="_Toc169684598"/>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22" w:name="_Toc25270796"/>
      <w:bookmarkStart w:id="923" w:name="_Toc34310453"/>
      <w:bookmarkStart w:id="924" w:name="_Toc36464975"/>
      <w:bookmarkStart w:id="925" w:name="_Toc51944707"/>
      <w:bookmarkStart w:id="926"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27" w:name="_Toc25270797"/>
      <w:bookmarkStart w:id="928" w:name="_Toc34310454"/>
      <w:bookmarkStart w:id="929" w:name="_Toc36464976"/>
      <w:bookmarkStart w:id="930" w:name="_Toc51944708"/>
      <w:bookmarkStart w:id="931" w:name="_Toc169684600"/>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Titre5"/>
      </w:pPr>
      <w:bookmarkStart w:id="932" w:name="_Toc25270798"/>
      <w:bookmarkStart w:id="933" w:name="_Toc34310455"/>
      <w:bookmarkStart w:id="934" w:name="_Toc36464977"/>
      <w:bookmarkStart w:id="935" w:name="_Toc51944709"/>
      <w:bookmarkStart w:id="936" w:name="_Toc169684601"/>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37" w:name="_Toc25270799"/>
      <w:bookmarkStart w:id="938" w:name="_Toc34310456"/>
      <w:bookmarkStart w:id="939" w:name="_Toc36464978"/>
      <w:bookmarkStart w:id="940" w:name="_Toc51944710"/>
      <w:bookmarkStart w:id="941" w:name="_Toc169684602"/>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42" w:name="_Toc25270800"/>
      <w:bookmarkStart w:id="943" w:name="_Toc34310457"/>
      <w:bookmarkStart w:id="944" w:name="_Toc36464979"/>
      <w:bookmarkStart w:id="945" w:name="_Toc51944711"/>
      <w:bookmarkStart w:id="946" w:name="_Toc169684603"/>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Titre3"/>
      </w:pPr>
      <w:bookmarkStart w:id="947" w:name="_Toc25270801"/>
      <w:bookmarkStart w:id="948" w:name="_Toc34310458"/>
      <w:bookmarkStart w:id="949" w:name="_Toc36464980"/>
      <w:bookmarkStart w:id="950" w:name="_Toc51944712"/>
      <w:bookmarkStart w:id="951" w:name="_Toc169684604"/>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Titre4"/>
      </w:pPr>
      <w:bookmarkStart w:id="952" w:name="_Toc25270802"/>
      <w:bookmarkStart w:id="953" w:name="_Toc34310459"/>
      <w:bookmarkStart w:id="954" w:name="_Toc36464981"/>
      <w:bookmarkStart w:id="955" w:name="_Toc51944713"/>
      <w:bookmarkStart w:id="956" w:name="_Toc169684605"/>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57" w:name="_Toc25270803"/>
      <w:bookmarkStart w:id="958" w:name="_Toc34310460"/>
      <w:bookmarkStart w:id="959" w:name="_Toc36464982"/>
      <w:bookmarkStart w:id="960" w:name="_Toc51944714"/>
      <w:bookmarkStart w:id="961" w:name="_Toc169684606"/>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62" w:name="_Toc25270804"/>
      <w:bookmarkStart w:id="963" w:name="_Toc34310461"/>
      <w:bookmarkStart w:id="964" w:name="_Toc36464983"/>
      <w:bookmarkStart w:id="965" w:name="_Toc51944715"/>
      <w:bookmarkStart w:id="966" w:name="_Toc169684607"/>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67" w:name="_Toc25270805"/>
      <w:bookmarkStart w:id="968" w:name="_Toc34310462"/>
      <w:bookmarkStart w:id="969" w:name="_Toc36464984"/>
      <w:bookmarkStart w:id="970" w:name="_Toc51944716"/>
      <w:bookmarkStart w:id="971" w:name="_Toc169684608"/>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72" w:name="_Toc169684609"/>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73" w:name="_Toc169684610"/>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74" w:name="_Toc25270806"/>
      <w:bookmarkStart w:id="975" w:name="_Toc34310463"/>
      <w:bookmarkStart w:id="976" w:name="_Toc36464985"/>
      <w:bookmarkStart w:id="977" w:name="_Toc51944717"/>
      <w:bookmarkStart w:id="978" w:name="_Toc169684611"/>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Titre1"/>
      </w:pPr>
      <w:bookmarkStart w:id="979" w:name="_Toc25270807"/>
      <w:bookmarkStart w:id="980" w:name="_Toc34310464"/>
      <w:bookmarkStart w:id="981" w:name="_Toc36464986"/>
      <w:bookmarkStart w:id="982" w:name="_Toc51944718"/>
      <w:bookmarkStart w:id="983" w:name="_Toc169684612"/>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984" w:name="_Toc25270808"/>
      <w:bookmarkStart w:id="985" w:name="_Toc34310465"/>
      <w:bookmarkStart w:id="986" w:name="_Toc36464987"/>
      <w:bookmarkStart w:id="987" w:name="_Toc51944719"/>
      <w:bookmarkStart w:id="988" w:name="_Toc169684613"/>
      <w:bookmarkStart w:id="98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990" w:name="_Toc25270809"/>
      <w:bookmarkStart w:id="991" w:name="_Toc34310466"/>
      <w:bookmarkStart w:id="992" w:name="_Toc36464988"/>
      <w:bookmarkStart w:id="993" w:name="_Toc51944720"/>
      <w:bookmarkStart w:id="994" w:name="_Toc169684614"/>
      <w:bookmarkStart w:id="99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28952E93" w:rsidR="00393547" w:rsidRPr="00544965" w:rsidRDefault="00393547" w:rsidP="00393547">
      <w:pPr>
        <w:pStyle w:val="PL"/>
      </w:pPr>
      <w:r w:rsidRPr="00544965">
        <w:t xml:space="preserve">  version: 1.</w:t>
      </w:r>
      <w:r>
        <w:t>2.</w:t>
      </w:r>
      <w:r w:rsidR="009E0E08">
        <w:t>1</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4E32A430"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73FB3DB0"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590E2907" w14:textId="21D7B53B" w:rsidR="00393547" w:rsidRPr="00544965" w:rsidRDefault="00953A56" w:rsidP="00393547">
      <w:pPr>
        <w:pStyle w:val="PL"/>
      </w:pPr>
      <w:r>
        <w:t xml:space="preserve">        - </w:t>
      </w:r>
      <w:r w:rsidRPr="00A23E18">
        <w:t>SATELLITE_EUTRAN_IN_</w:t>
      </w:r>
      <w:r>
        <w:t>W</w:t>
      </w:r>
      <w:r w:rsidRPr="00A23E18">
        <w:t>BS1_MODE</w:t>
      </w:r>
      <w:r w:rsidR="00393547"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997" w:name="_Toc25270810"/>
      <w:bookmarkStart w:id="998" w:name="_Toc34310467"/>
      <w:bookmarkStart w:id="999" w:name="_Toc36464989"/>
      <w:bookmarkStart w:id="1000" w:name="_Toc51944721"/>
      <w:bookmarkStart w:id="1001"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lastRenderedPageBreak/>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lastRenderedPageBreak/>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02" w:name="_Toc25270811"/>
      <w:bookmarkStart w:id="1003" w:name="_Toc34310468"/>
      <w:bookmarkStart w:id="1004" w:name="_Toc36464990"/>
      <w:bookmarkStart w:id="1005" w:name="_Toc51944722"/>
      <w:bookmarkStart w:id="1006" w:name="_Toc169684616"/>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Titre1"/>
        <w:rPr>
          <w:noProof/>
        </w:rPr>
      </w:pPr>
      <w:bookmarkStart w:id="1007" w:name="_Toc25270812"/>
      <w:bookmarkStart w:id="1008" w:name="_Toc34310469"/>
      <w:bookmarkStart w:id="1009" w:name="_Toc36464991"/>
      <w:bookmarkStart w:id="1010" w:name="_Toc51944723"/>
      <w:bookmarkStart w:id="1011" w:name="_Toc169684617"/>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12" w:name="_Toc25270813"/>
      <w:bookmarkStart w:id="1013" w:name="_Toc34310470"/>
      <w:bookmarkStart w:id="1014" w:name="_Toc36464992"/>
      <w:bookmarkStart w:id="1015" w:name="_Toc51944724"/>
      <w:bookmarkStart w:id="1016" w:name="_Toc169684618"/>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25pt;height:345.75pt" o:ole="">
            <v:imagedata r:id="rId40" o:title=""/>
          </v:shape>
          <o:OLEObject Type="Embed" ProgID="Visio.Drawing.11" ShapeID="_x0000_i1041" DrawAspect="Content" ObjectID="_1825830493"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17" w:name="_Toc25270814"/>
      <w:bookmarkStart w:id="1018" w:name="_Toc34310471"/>
      <w:bookmarkStart w:id="1019" w:name="_Toc36464993"/>
      <w:bookmarkStart w:id="1020" w:name="_Toc51944725"/>
      <w:bookmarkStart w:id="1021" w:name="_Toc169684619"/>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Titre1"/>
      </w:pPr>
      <w:bookmarkStart w:id="1022" w:name="_Toc25270815"/>
      <w:bookmarkStart w:id="1023" w:name="_Toc34310472"/>
      <w:bookmarkStart w:id="1024" w:name="_Toc36464994"/>
      <w:bookmarkStart w:id="1025" w:name="_Toc51944726"/>
      <w:bookmarkStart w:id="1026" w:name="_Toc169684620"/>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27" w:name="_Toc25270816"/>
      <w:bookmarkStart w:id="1028" w:name="_Toc34310473"/>
      <w:bookmarkStart w:id="1029" w:name="_Toc36464995"/>
      <w:bookmarkStart w:id="1030" w:name="_Toc51944727"/>
      <w:bookmarkStart w:id="1031" w:name="_Toc169684621"/>
      <w:r>
        <w:t>C.2</w:t>
      </w:r>
      <w:r>
        <w:tab/>
        <w:t>Nausf_SoRProtection API</w:t>
      </w:r>
      <w:bookmarkEnd w:id="1027"/>
      <w:bookmarkEnd w:id="1028"/>
      <w:bookmarkEnd w:id="1029"/>
      <w:bookmarkEnd w:id="1030"/>
      <w:bookmarkEnd w:id="103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32" w:name="_Toc25270817"/>
      <w:bookmarkStart w:id="1033" w:name="_Toc34310474"/>
      <w:bookmarkStart w:id="1034" w:name="_Toc36464996"/>
      <w:bookmarkStart w:id="1035" w:name="_Toc51944728"/>
      <w:bookmarkStart w:id="1036" w:name="_Toc169684622"/>
      <w:r w:rsidRPr="00544965">
        <w:lastRenderedPageBreak/>
        <w:t xml:space="preserve">Annex </w:t>
      </w:r>
      <w:r>
        <w:t>D</w:t>
      </w:r>
      <w:r w:rsidRPr="00544965">
        <w:t xml:space="preserve"> (informative):</w:t>
      </w:r>
      <w:r w:rsidRPr="00544965">
        <w:br/>
        <w:t>Change history</w:t>
      </w:r>
      <w:bookmarkEnd w:id="1032"/>
      <w:bookmarkEnd w:id="1033"/>
      <w:bookmarkEnd w:id="1034"/>
      <w:bookmarkEnd w:id="1035"/>
      <w:bookmarkEnd w:id="1036"/>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sz w:val="16"/>
                <w:szCs w:val="16"/>
              </w:rPr>
            </w:pPr>
            <w:r>
              <w:rPr>
                <w:sz w:val="16"/>
                <w:szCs w:val="16"/>
              </w:rPr>
              <w:t>C4-254032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sz w:val="16"/>
                <w:szCs w:val="16"/>
              </w:rPr>
            </w:pPr>
            <w:r>
              <w:rPr>
                <w:sz w:val="16"/>
                <w:szCs w:val="16"/>
              </w:rPr>
              <w:t>C4-255445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4308B3B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639">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1463CC0B"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639">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B2812"/>
    <w:rsid w:val="005B61AD"/>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2639"/>
    <w:rsid w:val="00A86E4D"/>
    <w:rsid w:val="00A92BA1"/>
    <w:rsid w:val="00A93107"/>
    <w:rsid w:val="00A97BE6"/>
    <w:rsid w:val="00A97EDE"/>
    <w:rsid w:val="00AA58E8"/>
    <w:rsid w:val="00AB3633"/>
    <w:rsid w:val="00AB48F1"/>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89</Pages>
  <Words>30565</Words>
  <Characters>168112</Characters>
  <Application>Microsoft Office Word</Application>
  <DocSecurity>0</DocSecurity>
  <Lines>1400</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19</cp:revision>
  <cp:lastPrinted>2019-02-25T14:05:00Z</cp:lastPrinted>
  <dcterms:created xsi:type="dcterms:W3CDTF">2024-06-04T02:23:00Z</dcterms:created>
  <dcterms:modified xsi:type="dcterms:W3CDTF">2025-11-28T09:21:00Z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