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9BF8595"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921DD1">
              <w:rPr>
                <w:lang w:eastAsia="zh-CN"/>
              </w:rPr>
              <w:t>5</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921DD1">
              <w:rPr>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5524958"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3pt;height:74.55pt" o:ole="">
                  <v:imagedata r:id="rId11" o:title=""/>
                </v:shape>
                <o:OLEObject Type="Embed" ProgID="Word.Picture.8" ShapeID="_x0000_i1026" DrawAspect="Content" ObjectID="_18255249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3</w:t>
      </w:r>
      <w:r>
        <w:rPr>
          <w:rFonts w:asciiTheme="minorHAnsi" w:hAnsiTheme="minorHAnsi" w:cstheme="minorBidi"/>
          <w:noProof/>
          <w:kern w:val="2"/>
          <w:sz w:val="24"/>
          <w:szCs w:val="24"/>
          <w:lang w:eastAsia="en-GB"/>
          <w14:ligatures w14:val="standardContextual"/>
        </w:rPr>
        <w:tab/>
      </w:r>
      <w:r w:rsidRPr="0016766A">
        <w:rPr>
          <w:noProof/>
          <w:lang w:val="en-US"/>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6766A">
        <w:rPr>
          <w:noProof/>
          <w:lang w:val="en-US"/>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6766A">
        <w:rPr>
          <w:noProof/>
          <w:lang w:val="en-US"/>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200957907"/>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0095790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0095790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0095791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0095791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0095791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00957913"/>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00957914"/>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0095791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00957916"/>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0095791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7pt;height:743.55pt" o:ole="">
            <v:imagedata r:id="rId13" o:title=""/>
          </v:shape>
          <o:OLEObject Type="Embed" ProgID="Visio.Drawing.15" ShapeID="_x0000_i1027" DrawAspect="Content" ObjectID="_1825524960"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29.85pt;height:714pt" o:ole="">
            <v:imagedata r:id="rId15" o:title=""/>
          </v:shape>
          <o:OLEObject Type="Embed" ProgID="Visio.Drawing.15" ShapeID="_x0000_i1028" DrawAspect="Content" ObjectID="_1825524961"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5pt;height:617.55pt" o:ole="">
            <v:imagedata r:id="rId17" o:title=""/>
          </v:shape>
          <o:OLEObject Type="Embed" ProgID="Visio.Drawing.15" ShapeID="_x0000_i1029" DrawAspect="Content" ObjectID="_1825524962"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00957918"/>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00957919"/>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00957920"/>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00957921"/>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00957922"/>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00957923"/>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00957924"/>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00957925"/>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00957926"/>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00957927"/>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00957928"/>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00957929"/>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00957930"/>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00957931"/>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00957932"/>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00957933"/>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00957934"/>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00957935"/>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00957936"/>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00957937"/>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00957938"/>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00957939"/>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00957940"/>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00957941"/>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00957942"/>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00957943"/>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00957944"/>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00957945"/>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00957946"/>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00957947"/>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00957948"/>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00957949"/>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00957950"/>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00957951"/>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00957952"/>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00957953"/>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00957954"/>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00957955"/>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00957956"/>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00957958"/>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00957959"/>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00957960"/>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00957961"/>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00957962"/>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00957963"/>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00957964"/>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200957965"/>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00957966"/>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00957967"/>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00957968"/>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00957969"/>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00957970"/>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00957971"/>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200957972"/>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200957973"/>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00957974"/>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00957975"/>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00957976"/>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00957977"/>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00957978"/>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00957979"/>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00957980"/>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00957981"/>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00957982"/>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00957983"/>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00957984"/>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00957985"/>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00957986"/>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00957987"/>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200957988"/>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200957989"/>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200957990"/>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200957991"/>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200957992"/>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200957993"/>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200957994"/>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200957995"/>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200957996"/>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200957997"/>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200957998"/>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200957999"/>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200958000"/>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200958001"/>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200958002"/>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200958003"/>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200958004"/>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00958005"/>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00958006"/>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00958007"/>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00958008"/>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00958009"/>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00958010"/>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00958011"/>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00958012"/>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00958013"/>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00958014"/>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200958015"/>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200958016"/>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200958017"/>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200958018"/>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200958019"/>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200958020"/>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200958021"/>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200958022"/>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200958023"/>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200958024"/>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200958025"/>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200958026"/>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200958027"/>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200958028"/>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200958029"/>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200958030"/>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00958031"/>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00958032"/>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00958033"/>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00958034"/>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00958035"/>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00958036"/>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00958037"/>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00958038"/>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00958039"/>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00958040"/>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00958041"/>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00958042"/>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00958043"/>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00958044"/>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00958045"/>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00958046"/>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00958047"/>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00958048"/>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00958049"/>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200958050"/>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200958051"/>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200958052"/>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200958053"/>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200958054"/>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200958055"/>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200958056"/>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200958057"/>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00958058"/>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00958059"/>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00958060"/>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00958061"/>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00958062"/>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00958063"/>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00958064"/>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00958065"/>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00958066"/>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00958067"/>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00958068"/>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00958069"/>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00958070"/>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00958071"/>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00958072"/>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00958073"/>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00958074"/>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00958075"/>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00958076"/>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00958077"/>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00958078"/>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00958079"/>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200958080"/>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200958081"/>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200958082"/>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200958083"/>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200958084"/>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200958085"/>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200958086"/>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200958087"/>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200958088"/>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200958089"/>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200958090"/>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200958091"/>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200958092"/>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200958093"/>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200958094"/>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200958095"/>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200958096"/>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200958097"/>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200958098"/>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200958099"/>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200958100"/>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200958101"/>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200958102"/>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200958103"/>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200958104"/>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200958105"/>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200958106"/>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200958107"/>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200958108"/>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00958109"/>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00958110"/>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00958111"/>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00958112"/>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00958113"/>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00958114"/>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00958115"/>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00958116"/>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00958117"/>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00958118"/>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00958119"/>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00958120"/>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00958121"/>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00958122"/>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00958123"/>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00958124"/>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00958125"/>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00958126"/>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00958127"/>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00958128"/>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00958129"/>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00958130"/>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00958131"/>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00958132"/>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51"/>
        <w:rPr>
          <w:lang w:eastAsia="zh-CN"/>
        </w:rPr>
      </w:pPr>
      <w:r w:rsidRPr="00533C32">
        <w:t>5.2.2</w:t>
      </w:r>
      <w:r>
        <w:t>3</w:t>
      </w:r>
      <w:r w:rsidRPr="00533C32">
        <w:t>.3.</w:t>
      </w:r>
      <w:r w:rsidR="003F747A">
        <w:t>2</w:t>
      </w:r>
      <w:r w:rsidRPr="00533C32">
        <w:tab/>
      </w:r>
      <w:r w:rsidRPr="00533C32">
        <w:rPr>
          <w:lang w:eastAsia="zh-CN"/>
        </w:rPr>
        <w:t>PATCH</w:t>
      </w:r>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200958133"/>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200958134"/>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200958135"/>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200958136"/>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200958137"/>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200958138"/>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200958139"/>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200958140"/>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200958141"/>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200958142"/>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200958143"/>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200958144"/>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200958145"/>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200958146"/>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200958147"/>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200958148"/>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200958149"/>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200958150"/>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200958151"/>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200958152"/>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200958153"/>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200958154"/>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200958155"/>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200958156"/>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200958157"/>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200958158"/>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200958159"/>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200958160"/>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200958161"/>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200958162"/>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200958163"/>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200958164"/>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200958165"/>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200958166"/>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200958167"/>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200958168"/>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200958169"/>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200958170"/>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200958171"/>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200958172"/>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200958173"/>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200958174"/>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200958175"/>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200958176"/>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200958177"/>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200958178"/>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200958179"/>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200958180"/>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200958181"/>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200958182"/>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200958183"/>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200958184"/>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200958185"/>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200958186"/>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200958187"/>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200958188"/>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200958189"/>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200958190"/>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200958191"/>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200958192"/>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200958193"/>
      <w:r w:rsidRPr="00E426A7">
        <w:rPr>
          <w:lang w:val="en-US"/>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200958194"/>
      <w:r w:rsidRPr="00E426A7">
        <w:rPr>
          <w:lang w:val="en-US"/>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200958195"/>
      <w:r w:rsidRPr="00E426A7">
        <w:rPr>
          <w:lang w:val="en-US"/>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200958196"/>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200958197"/>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200958198"/>
      <w:r w:rsidRPr="00E426A7">
        <w:rPr>
          <w:lang w:val="en-US"/>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200958199"/>
      <w:r w:rsidRPr="00E426A7">
        <w:rPr>
          <w:lang w:val="en-US"/>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200958200"/>
      <w:r w:rsidRPr="00E426A7">
        <w:rPr>
          <w:lang w:val="en-US"/>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200958201"/>
      <w:r w:rsidRPr="00E426A7">
        <w:rPr>
          <w:lang w:val="en-US"/>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200958202"/>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200958203"/>
      <w:r w:rsidRPr="00533C32">
        <w:t>5.2.31</w:t>
      </w:r>
      <w:r w:rsidRPr="00533C32">
        <w:tab/>
        <w:t xml:space="preserve">Resource: </w:t>
      </w:r>
      <w:r w:rsidRPr="00E426A7">
        <w:rPr>
          <w:lang w:val="en-US"/>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200958204"/>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200958205"/>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200958206"/>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200958207"/>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200958208"/>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200958209"/>
      <w:r w:rsidRPr="00533C32">
        <w:t>5.2.31.3.</w:t>
      </w:r>
      <w:r w:rsidRPr="00E426A7">
        <w:rPr>
          <w:lang w:val="en-US"/>
        </w:rPr>
        <w:t>3</w:t>
      </w:r>
      <w:r w:rsidRPr="00533C32">
        <w:tab/>
      </w:r>
      <w:r w:rsidRPr="00E426A7">
        <w:rPr>
          <w:lang w:val="en-US"/>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200958210"/>
      <w:r w:rsidRPr="00533C32">
        <w:t>5.2.31.3.</w:t>
      </w:r>
      <w:r w:rsidRPr="00E426A7">
        <w:rPr>
          <w:lang w:val="en-US"/>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200958211"/>
      <w:r>
        <w:t>5.2.31A</w:t>
      </w:r>
      <w:r>
        <w:tab/>
        <w:t>Resource: Smf</w:t>
      </w:r>
      <w:r w:rsidRPr="00E426A7">
        <w:rPr>
          <w:lang w:val="en-US"/>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200958212"/>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200958213"/>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200958214"/>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200958215"/>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200958216"/>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200958217"/>
      <w:r>
        <w:t>5.2.31A.3.</w:t>
      </w:r>
      <w:r w:rsidRPr="00E426A7">
        <w:rPr>
          <w:lang w:val="en-US"/>
        </w:rPr>
        <w:t>3</w:t>
      </w:r>
      <w:r>
        <w:tab/>
      </w:r>
      <w:r w:rsidRPr="00E426A7">
        <w:rPr>
          <w:lang w:val="en-US"/>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200958218"/>
      <w:r>
        <w:t>5.2.31A.3.</w:t>
      </w:r>
      <w:r w:rsidRPr="00E426A7">
        <w:rPr>
          <w:lang w:val="en-US"/>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200958219"/>
      <w:r>
        <w:t>5.2.31B</w:t>
      </w:r>
      <w:r>
        <w:tab/>
        <w:t>Resource: Hss</w:t>
      </w:r>
      <w:r w:rsidRPr="00E426A7">
        <w:rPr>
          <w:lang w:val="en-US"/>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200958220"/>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200958221"/>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200958222"/>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200958223"/>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200958224"/>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200958225"/>
      <w:r>
        <w:t>5.2.31B.3.</w:t>
      </w:r>
      <w:r w:rsidRPr="00E426A7">
        <w:rPr>
          <w:lang w:val="en-US"/>
        </w:rPr>
        <w:t>3</w:t>
      </w:r>
      <w:r>
        <w:tab/>
      </w:r>
      <w:r w:rsidRPr="00E426A7">
        <w:rPr>
          <w:lang w:val="en-US"/>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200958226"/>
      <w:r>
        <w:t>5.2.31B.3.</w:t>
      </w:r>
      <w:r w:rsidRPr="00E426A7">
        <w:rPr>
          <w:lang w:val="en-US"/>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200958227"/>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200958228"/>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200958229"/>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200958230"/>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200958231"/>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200958232"/>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200958233"/>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200958234"/>
      <w:r w:rsidRPr="0016766A">
        <w:rPr>
          <w:lang w:val="en-US"/>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200958235"/>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200958236"/>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200958237"/>
      <w:r w:rsidRPr="0016766A">
        <w:rPr>
          <w:lang w:val="en-US"/>
        </w:rPr>
        <w:t>5.2.34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200958238"/>
      <w:r w:rsidRPr="0016766A">
        <w:rPr>
          <w:lang w:val="en-US"/>
        </w:rPr>
        <w:t>5.2.34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200958239"/>
      <w:r w:rsidRPr="0016766A">
        <w:rPr>
          <w:lang w:val="en-US"/>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200958240"/>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200958241"/>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200958242"/>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200958243"/>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200958244"/>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200958245"/>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200958246"/>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200958247"/>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200958248"/>
      <w:r w:rsidRPr="00533C32">
        <w:t>5.2.35.3.</w:t>
      </w:r>
      <w:r w:rsidRPr="0016766A">
        <w:rPr>
          <w:lang w:val="en-US"/>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200958249"/>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200958250"/>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200958251"/>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200958252"/>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200958253"/>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200958254"/>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200958255"/>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200958256"/>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200958257"/>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200958258"/>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200958259"/>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200958260"/>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200958261"/>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200958262"/>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200958263"/>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200958264"/>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200958265"/>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200958266"/>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200958267"/>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200958268"/>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200958269"/>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200958270"/>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200958271"/>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200958272"/>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200958273"/>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200958274"/>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200958275"/>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200958276"/>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200958277"/>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200958278"/>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200958279"/>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200958280"/>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200958281"/>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200958282"/>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200958283"/>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200958284"/>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200958285"/>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200958286"/>
      <w:r>
        <w:t>5.2.42.1</w:t>
      </w:r>
      <w:r>
        <w:tab/>
        <w:t>Description</w:t>
      </w:r>
      <w:bookmarkEnd w:id="2974"/>
      <w:bookmarkEnd w:id="2975"/>
      <w:bookmarkEnd w:id="2976"/>
      <w:bookmarkEnd w:id="2977"/>
      <w:bookmarkEnd w:id="2978"/>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200958287"/>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200958288"/>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200958289"/>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200958290"/>
      <w:r w:rsidRPr="00E426A7">
        <w:rPr>
          <w:lang w:val="en-US"/>
        </w:rPr>
        <w:t>5.2.43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200958291"/>
      <w:r w:rsidRPr="00E426A7">
        <w:rPr>
          <w:lang w:val="en-US"/>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200958292"/>
      <w:r w:rsidRPr="00E426A7">
        <w:rPr>
          <w:lang w:val="en-US"/>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200958293"/>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200958294"/>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200958295"/>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200958296"/>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200958297"/>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200958298"/>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200958299"/>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200958300"/>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200958301"/>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200958302"/>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200958303"/>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200958304"/>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200958305"/>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200958306"/>
      <w:r>
        <w:t>5.2.45.3.</w:t>
      </w:r>
      <w:r w:rsidRPr="00E426A7">
        <w:rPr>
          <w:lang w:val="en-US"/>
        </w:rPr>
        <w:t>3</w:t>
      </w:r>
      <w:r>
        <w:tab/>
      </w:r>
      <w:r w:rsidRPr="00E426A7">
        <w:rPr>
          <w:lang w:val="en-US"/>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200958307"/>
      <w:r>
        <w:t>5.2.45.3.</w:t>
      </w:r>
      <w:r w:rsidRPr="0016766A">
        <w:rPr>
          <w:lang w:val="en-US"/>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200958308"/>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200958309"/>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200958310"/>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200958311"/>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200958312"/>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200958313"/>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200958314"/>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200958315"/>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200958316"/>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200958317"/>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200958318"/>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200958319"/>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200958320"/>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200958321"/>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200958322"/>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200958323"/>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200958324"/>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200958325"/>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200958326"/>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200958327"/>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200958328"/>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200958329"/>
      <w:r>
        <w:t>5.2.49.3.</w:t>
      </w:r>
      <w:r w:rsidRPr="0016766A">
        <w:rPr>
          <w:lang w:val="en-US"/>
        </w:rPr>
        <w:t>3</w:t>
      </w:r>
      <w:r>
        <w:tab/>
      </w:r>
      <w:r w:rsidRPr="0016766A">
        <w:rPr>
          <w:lang w:val="en-US"/>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200958330"/>
      <w:r>
        <w:t>5.2.49.3.</w:t>
      </w:r>
      <w:r w:rsidRPr="0016766A">
        <w:rPr>
          <w:lang w:val="en-US"/>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200958331"/>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200958332"/>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200958333"/>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200958334"/>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200958335"/>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200958336"/>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200958337"/>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200958338"/>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200958339"/>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200958340"/>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200958341"/>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200958342"/>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200958343"/>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200958344"/>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200958345"/>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200958346"/>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200958347"/>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200958348"/>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200958349"/>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200958350"/>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200958351"/>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200958352"/>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200958353"/>
      <w:r w:rsidRPr="0016766A">
        <w:rPr>
          <w:lang w:val="en-US"/>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200958354"/>
      <w:r w:rsidRPr="0016766A">
        <w:rPr>
          <w:lang w:val="en-US"/>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200958355"/>
      <w:r w:rsidRPr="0016766A">
        <w:rPr>
          <w:lang w:val="en-US"/>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200958356"/>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200958357"/>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200958358"/>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200958359"/>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200958360"/>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200958361"/>
      <w:r>
        <w:t>5.2.55</w:t>
      </w:r>
      <w:r w:rsidR="007B6E77">
        <w:t>.3</w:t>
      </w:r>
      <w:r w:rsidR="007B6E77">
        <w:tab/>
        <w:t>Resource Standard Methods</w:t>
      </w:r>
      <w:bookmarkEnd w:id="3242"/>
    </w:p>
    <w:p w14:paraId="486E44CF" w14:textId="152A6D9B" w:rsidR="007B6E77" w:rsidRDefault="00027F2F" w:rsidP="007B6E77">
      <w:pPr>
        <w:pStyle w:val="51"/>
      </w:pPr>
      <w:bookmarkStart w:id="3243" w:name="_Toc200958362"/>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200958363"/>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200958364"/>
      <w:r>
        <w:t>5.2.55</w:t>
      </w:r>
      <w:r w:rsidR="007B6E77">
        <w:t>.3.</w:t>
      </w:r>
      <w:r w:rsidR="007B6E77" w:rsidRPr="0016766A">
        <w:rPr>
          <w:lang w:val="en-US"/>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6"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6"/>
    </w:tbl>
    <w:p w14:paraId="0E6D8C00" w14:textId="77777777" w:rsidR="007B6E77" w:rsidRDefault="007B6E77" w:rsidP="007B6E77">
      <w:pPr>
        <w:rPr>
          <w:lang w:eastAsia="zh-CN"/>
        </w:rPr>
      </w:pPr>
    </w:p>
    <w:p w14:paraId="1BA08DAE" w14:textId="01E111F7" w:rsidR="007B6E77" w:rsidRDefault="00027F2F" w:rsidP="007B6E77">
      <w:pPr>
        <w:pStyle w:val="51"/>
      </w:pPr>
      <w:bookmarkStart w:id="3247" w:name="_Toc200958365"/>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8" w:name="_Toc200958366"/>
      <w:r w:rsidRPr="0016766A">
        <w:rPr>
          <w:lang w:val="en-US"/>
        </w:rPr>
        <w:t>5.2.56</w:t>
      </w:r>
      <w:r w:rsidR="007B6E77">
        <w:tab/>
        <w:t>Resource: 5GMbsGroupsInternal</w:t>
      </w:r>
      <w:bookmarkEnd w:id="3248"/>
    </w:p>
    <w:p w14:paraId="508D875A" w14:textId="3D326482" w:rsidR="007B6E77" w:rsidRDefault="00027F2F" w:rsidP="007B6E77">
      <w:pPr>
        <w:pStyle w:val="41"/>
      </w:pPr>
      <w:bookmarkStart w:id="3249" w:name="_Toc200958367"/>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0" w:name="_Toc200958368"/>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1" w:name="_Toc200958369"/>
      <w:r>
        <w:rPr>
          <w:lang w:val="de-DE"/>
        </w:rPr>
        <w:t>5.2.56</w:t>
      </w:r>
      <w:r w:rsidR="007B6E77">
        <w:t>.3</w:t>
      </w:r>
      <w:r w:rsidR="007B6E77">
        <w:tab/>
        <w:t>Resource Standard Methods</w:t>
      </w:r>
      <w:bookmarkEnd w:id="3251"/>
    </w:p>
    <w:p w14:paraId="4C40BF71" w14:textId="7976A543" w:rsidR="007B6E77" w:rsidRDefault="00027F2F" w:rsidP="007B6E77">
      <w:pPr>
        <w:pStyle w:val="51"/>
      </w:pPr>
      <w:bookmarkStart w:id="3252" w:name="_Toc200958370"/>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3" w:name="_Toc200958371"/>
      <w:r>
        <w:t>5.2.57</w:t>
      </w:r>
      <w:r w:rsidR="007B6E77">
        <w:tab/>
        <w:t>Resource: Pp5gMbsGroupProfileData</w:t>
      </w:r>
      <w:bookmarkEnd w:id="3253"/>
    </w:p>
    <w:p w14:paraId="4C9F36D5" w14:textId="4E196921" w:rsidR="007B6E77" w:rsidRDefault="00027F2F" w:rsidP="007B6E77">
      <w:pPr>
        <w:pStyle w:val="41"/>
      </w:pPr>
      <w:bookmarkStart w:id="3254" w:name="_Toc200958372"/>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5" w:name="_Toc200958373"/>
      <w:r>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6" w:name="_Toc200958374"/>
      <w:r>
        <w:t>5.2.57</w:t>
      </w:r>
      <w:r w:rsidR="007B6E77">
        <w:t>.3</w:t>
      </w:r>
      <w:r w:rsidR="007B6E77">
        <w:tab/>
        <w:t>Resource Standard Methods</w:t>
      </w:r>
      <w:bookmarkEnd w:id="3256"/>
    </w:p>
    <w:p w14:paraId="260CA485" w14:textId="7DFCF2F5" w:rsidR="007B6E77" w:rsidRDefault="00027F2F" w:rsidP="007B6E77">
      <w:pPr>
        <w:pStyle w:val="51"/>
      </w:pPr>
      <w:bookmarkStart w:id="3257" w:name="_Toc200958375"/>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8" w:name="_Toc200958376"/>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41"/>
      </w:pPr>
      <w:bookmarkStart w:id="3259" w:name="_Toc200958377"/>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0" w:name="_Toc200958378"/>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1" w:name="_Toc200958379"/>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51"/>
      </w:pPr>
      <w:bookmarkStart w:id="3262" w:name="_Toc200958380"/>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3" w:name="_Toc122107807"/>
      <w:bookmarkStart w:id="3264" w:name="_Toc200958381"/>
      <w:bookmarkStart w:id="3265" w:name="_Toc27585219"/>
      <w:bookmarkStart w:id="3266" w:name="_Toc36457180"/>
      <w:bookmarkStart w:id="3267" w:name="_Toc45028064"/>
      <w:bookmarkStart w:id="3268" w:name="_Toc45028899"/>
      <w:bookmarkStart w:id="3269" w:name="_Toc67681658"/>
      <w:bookmarkStart w:id="3270" w:name="_Toc122086561"/>
      <w:r>
        <w:t>5.2.59</w:t>
      </w:r>
      <w:r w:rsidR="00021A02" w:rsidRPr="00533C32">
        <w:tab/>
        <w:t xml:space="preserve">Resource: </w:t>
      </w:r>
      <w:r w:rsidR="00021A02">
        <w:rPr>
          <w:rFonts w:hint="eastAsia"/>
          <w:lang w:eastAsia="zh-CN"/>
        </w:rPr>
        <w:t>LcsSubscriptionData</w:t>
      </w:r>
      <w:bookmarkEnd w:id="3263"/>
      <w:bookmarkEnd w:id="3264"/>
    </w:p>
    <w:p w14:paraId="1D013E55" w14:textId="5261E683" w:rsidR="00021A02" w:rsidRPr="00533C32" w:rsidRDefault="005B0EEF" w:rsidP="00021A02">
      <w:pPr>
        <w:pStyle w:val="41"/>
      </w:pPr>
      <w:bookmarkStart w:id="3271" w:name="_Toc122107808"/>
      <w:bookmarkStart w:id="3272" w:name="_Toc200958382"/>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3" w:name="_Toc122107809"/>
      <w:bookmarkStart w:id="3274" w:name="_Toc200958383"/>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5" w:name="_Toc122107810"/>
      <w:bookmarkStart w:id="3276" w:name="_Toc200958384"/>
      <w:r>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51"/>
      </w:pPr>
      <w:bookmarkStart w:id="3277" w:name="_Toc122107811"/>
      <w:bookmarkStart w:id="3278" w:name="_Toc200958385"/>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9" w:name="_Toc200958386"/>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79"/>
    </w:p>
    <w:p w14:paraId="14862F2B" w14:textId="348E45C6" w:rsidR="009F6A7D" w:rsidRDefault="009F6A7D" w:rsidP="009F6A7D">
      <w:pPr>
        <w:pStyle w:val="41"/>
      </w:pPr>
      <w:bookmarkStart w:id="3280" w:name="_Toc200958387"/>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1" w:name="_Toc200958388"/>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2" w:name="_Toc200958389"/>
      <w:r>
        <w:t>5.2.60.3</w:t>
      </w:r>
      <w:r>
        <w:tab/>
        <w:t>Resource Standard Methods</w:t>
      </w:r>
      <w:bookmarkEnd w:id="3282"/>
    </w:p>
    <w:p w14:paraId="1D4D20D5" w14:textId="49A764FB" w:rsidR="009F6A7D" w:rsidRDefault="009F6A7D" w:rsidP="009F6A7D">
      <w:pPr>
        <w:pStyle w:val="51"/>
      </w:pPr>
      <w:bookmarkStart w:id="3283" w:name="_Toc200958390"/>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4" w:name="_Toc200958391"/>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41"/>
        <w:rPr>
          <w:rFonts w:eastAsia="宋体"/>
        </w:rPr>
      </w:pPr>
      <w:bookmarkStart w:id="3285" w:name="_Toc200958392"/>
      <w:r>
        <w:t>5.2.61</w:t>
      </w:r>
      <w:r w:rsidRPr="00EB5435">
        <w:t>.1</w:t>
      </w:r>
      <w:r w:rsidRPr="00EB5435">
        <w:tab/>
        <w:t>Description</w:t>
      </w:r>
      <w:bookmarkEnd w:id="3285"/>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6" w:name="_Toc200958393"/>
      <w:r>
        <w:t>5.2.61</w:t>
      </w:r>
      <w:r w:rsidRPr="00EB5435">
        <w:t>.2</w:t>
      </w:r>
      <w:r w:rsidRPr="00EB5435">
        <w:tab/>
        <w:t>Resource Definition</w:t>
      </w:r>
      <w:bookmarkEnd w:id="3286"/>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7" w:name="_Toc200958394"/>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8" w:name="_Toc200958395"/>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41"/>
      </w:pPr>
      <w:bookmarkStart w:id="3289" w:name="_Toc200958396"/>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0" w:name="_Toc200958397"/>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1" w:name="_Toc200958398"/>
      <w:r>
        <w:t>5.2.62.</w:t>
      </w:r>
      <w:r w:rsidRPr="00533C32">
        <w:t>3</w:t>
      </w:r>
      <w:r w:rsidRPr="00533C32">
        <w:tab/>
        <w:t>Resource Standard Methods</w:t>
      </w:r>
      <w:bookmarkEnd w:id="3291"/>
    </w:p>
    <w:p w14:paraId="29B16008" w14:textId="4B0DCD1F" w:rsidR="00E55F54" w:rsidRPr="00533C32" w:rsidRDefault="00E55F54" w:rsidP="00E55F54">
      <w:pPr>
        <w:pStyle w:val="51"/>
      </w:pPr>
      <w:bookmarkStart w:id="3292" w:name="_Toc200958399"/>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00958400"/>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31"/>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00958401"/>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00958402"/>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1" w:name="_Toc90587165"/>
      <w:bookmarkStart w:id="3322" w:name="_Toc106616713"/>
      <w:bookmarkStart w:id="3323" w:name="_Toc122103707"/>
      <w:bookmarkStart w:id="3324" w:name="_Toc200958403"/>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5" w:name="_Toc200958404"/>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00958405"/>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31"/>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00958406"/>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00958407"/>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41"/>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00958408"/>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00958409"/>
      <w:r w:rsidRPr="00533C32">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00958410"/>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00958411"/>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00958412"/>
      <w:r w:rsidRPr="00533C32">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00958413"/>
      <w:r w:rsidRPr="00533C32">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00958414"/>
      <w:r w:rsidRPr="00533C32">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00958415"/>
      <w:r w:rsidRPr="00533C32">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00958416"/>
      <w:r w:rsidRPr="00533C32">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00958417"/>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宋体"/>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77777777" w:rsidR="00530C37" w:rsidRDefault="00530C37" w:rsidP="00530C37">
            <w:pPr>
              <w:pStyle w:val="TAL"/>
              <w:rPr>
                <w:lang w:eastAsia="ja-JP"/>
              </w:rPr>
            </w:pPr>
            <w:r>
              <w:rPr>
                <w:lang w:eastAsia="ja-JP"/>
              </w:rPr>
              <w:t xml:space="preserve">When present, it indicates ME capability to </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00958418"/>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00958419"/>
      <w:r w:rsidRPr="00533C32">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41"/>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00958426"/>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00958427"/>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00958428"/>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00958429"/>
      <w:r w:rsidRPr="00533C32">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00958430"/>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00958431"/>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00958432"/>
      <w:r w:rsidRPr="00533C32">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00958433"/>
      <w:r w:rsidRPr="00442797">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9" w:name="_Toc45029573"/>
      <w:bookmarkStart w:id="3590" w:name="_Toc56520860"/>
      <w:bookmarkStart w:id="3591" w:name="_Toc90587195"/>
      <w:bookmarkStart w:id="3592" w:name="_Toc106616743"/>
      <w:bookmarkStart w:id="3593" w:name="_Toc122103737"/>
      <w:bookmarkStart w:id="3594" w:name="_Toc200958434"/>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5" w:name="_Toc45029574"/>
      <w:bookmarkStart w:id="3596" w:name="_Toc56520861"/>
      <w:bookmarkStart w:id="3597" w:name="_Toc90587196"/>
      <w:bookmarkStart w:id="3598" w:name="_Toc106616744"/>
      <w:bookmarkStart w:id="3599" w:name="_Toc122103738"/>
      <w:bookmarkStart w:id="3600" w:name="_Toc200958435"/>
      <w:r w:rsidRPr="00442797">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1" w:name="_Toc90587197"/>
      <w:bookmarkStart w:id="3602" w:name="_Toc106616745"/>
      <w:bookmarkStart w:id="3603" w:name="_Toc122103739"/>
      <w:bookmarkStart w:id="3604" w:name="_Toc200958436"/>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5" w:name="_Toc90587198"/>
      <w:bookmarkStart w:id="3606" w:name="_Toc106616746"/>
      <w:bookmarkStart w:id="3607" w:name="_Toc122103740"/>
      <w:bookmarkStart w:id="3608" w:name="_Toc200958437"/>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9" w:name="_Toc90587199"/>
      <w:bookmarkStart w:id="3610" w:name="_Toc106616747"/>
      <w:bookmarkStart w:id="3611" w:name="_Toc122103741"/>
      <w:bookmarkStart w:id="3612" w:name="_Toc200958438"/>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4" w:name="_Toc90587200"/>
      <w:bookmarkStart w:id="3615" w:name="_Toc106616748"/>
      <w:bookmarkStart w:id="3616" w:name="_Toc122103742"/>
      <w:bookmarkStart w:id="3617" w:name="_Toc200958439"/>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8" w:name="_Toc90587201"/>
      <w:bookmarkStart w:id="3619" w:name="_Toc106616749"/>
      <w:bookmarkStart w:id="3620" w:name="_Toc122103743"/>
      <w:bookmarkStart w:id="3621" w:name="_Toc200958440"/>
      <w:r>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2" w:name="_Toc58584562"/>
      <w:bookmarkStart w:id="3623" w:name="_Toc90587202"/>
      <w:bookmarkStart w:id="3624" w:name="_Toc106616750"/>
      <w:bookmarkStart w:id="3625" w:name="_Toc122103744"/>
      <w:bookmarkStart w:id="3626" w:name="_Toc200958441"/>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7" w:name="_Toc90587203"/>
      <w:bookmarkStart w:id="3628" w:name="_Toc106616751"/>
      <w:bookmarkStart w:id="3629" w:name="_Toc122103745"/>
      <w:bookmarkStart w:id="3630" w:name="_Toc200958442"/>
      <w:r w:rsidRPr="00442797">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1" w:name="_Toc90587204"/>
      <w:bookmarkStart w:id="3632" w:name="_Toc106616752"/>
      <w:bookmarkStart w:id="3633" w:name="_Toc122103746"/>
      <w:bookmarkStart w:id="3634" w:name="_Toc200958443"/>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5" w:name="_Toc90587205"/>
      <w:bookmarkStart w:id="3636" w:name="_Toc106616753"/>
      <w:bookmarkStart w:id="3637" w:name="_Toc122103747"/>
      <w:bookmarkStart w:id="3638" w:name="_Toc200958444"/>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9" w:name="_Toc90587206"/>
      <w:bookmarkStart w:id="3640" w:name="_Toc106616754"/>
      <w:bookmarkStart w:id="3641" w:name="_Toc122103748"/>
      <w:bookmarkStart w:id="3642" w:name="_Toc200958445"/>
      <w:r>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3" w:name="_Toc90587207"/>
      <w:bookmarkStart w:id="3644" w:name="_Toc106616755"/>
      <w:bookmarkStart w:id="3645" w:name="_Toc122103749"/>
      <w:bookmarkStart w:id="3646" w:name="_Toc200958446"/>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7" w:name="_Toc90587208"/>
      <w:bookmarkStart w:id="3648" w:name="_Toc106616756"/>
      <w:bookmarkStart w:id="3649" w:name="_Toc122103750"/>
      <w:bookmarkStart w:id="3650" w:name="_Toc200958447"/>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1" w:name="_Toc90587209"/>
      <w:bookmarkStart w:id="3652" w:name="_Toc106616757"/>
      <w:bookmarkStart w:id="3653" w:name="_Toc122103751"/>
      <w:bookmarkStart w:id="3654" w:name="_Toc200958448"/>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5" w:name="_Toc90587210"/>
      <w:bookmarkStart w:id="3656" w:name="_Toc106616758"/>
      <w:bookmarkStart w:id="3657" w:name="_Toc122103752"/>
      <w:bookmarkStart w:id="3658" w:name="_Toc200958449"/>
      <w:r>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9" w:name="_Toc90587211"/>
      <w:bookmarkStart w:id="3660" w:name="_Toc106616759"/>
      <w:bookmarkStart w:id="3661" w:name="_Toc122103753"/>
      <w:bookmarkStart w:id="3662" w:name="_Toc200958450"/>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3" w:name="_Toc90585329"/>
      <w:bookmarkStart w:id="3664" w:name="_Toc106616760"/>
      <w:bookmarkStart w:id="3665" w:name="_Toc122103754"/>
      <w:bookmarkStart w:id="3666" w:name="_Toc200958451"/>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00958452"/>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6" w:name="_Toc106616762"/>
      <w:bookmarkStart w:id="3677" w:name="_Toc122103756"/>
      <w:bookmarkStart w:id="3678" w:name="_Toc200958453"/>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9" w:name="_Toc106613657"/>
      <w:bookmarkStart w:id="3680" w:name="_Toc122103757"/>
      <w:bookmarkStart w:id="3681" w:name="_Toc200958454"/>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2" w:name="_Toc200958455"/>
      <w:r w:rsidRPr="00C91C15">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3" w:name="_Toc200958456"/>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r>
        <w:t>5.4.2</w:t>
      </w:r>
      <w:r w:rsidRPr="00B06F7A">
        <w:t>.</w:t>
      </w:r>
      <w:r>
        <w:t>49</w:t>
      </w:r>
      <w:r w:rsidRPr="00B06F7A">
        <w:tab/>
        <w:t xml:space="preserve">Type: </w:t>
      </w:r>
      <w:r>
        <w:t>PeiUpdateInfo</w:t>
      </w:r>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r w:rsidRPr="00C91C15">
        <w:t>5.4.2.</w:t>
      </w:r>
      <w:r>
        <w:t>50</w:t>
      </w:r>
      <w:r w:rsidRPr="00C91C15">
        <w:tab/>
        <w:t xml:space="preserve">Type: </w:t>
      </w:r>
      <w:r>
        <w:t>PeiUpdateInfoExt</w:t>
      </w:r>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684" w:name="_Toc20127182"/>
      <w:bookmarkStart w:id="3685" w:name="_Toc27589173"/>
      <w:bookmarkStart w:id="3686" w:name="_Toc36459979"/>
      <w:bookmarkStart w:id="3687" w:name="_Toc45029575"/>
      <w:bookmarkStart w:id="3688" w:name="_Toc56520862"/>
      <w:bookmarkStart w:id="3689" w:name="_Toc90587212"/>
      <w:bookmarkStart w:id="3690" w:name="_Toc106616763"/>
      <w:bookmarkStart w:id="3691" w:name="_Toc122103758"/>
      <w:bookmarkStart w:id="3692" w:name="_Toc200958457"/>
      <w:r w:rsidRPr="00533C32">
        <w:t>5.4.3</w:t>
      </w:r>
      <w:r w:rsidRPr="00533C32">
        <w:tab/>
        <w:t>Simple data types and enumerations</w:t>
      </w:r>
      <w:bookmarkEnd w:id="3684"/>
      <w:bookmarkEnd w:id="3685"/>
      <w:bookmarkEnd w:id="3686"/>
      <w:bookmarkEnd w:id="3687"/>
      <w:bookmarkEnd w:id="3688"/>
      <w:bookmarkEnd w:id="3689"/>
      <w:bookmarkEnd w:id="3690"/>
      <w:bookmarkEnd w:id="3691"/>
      <w:bookmarkEnd w:id="3692"/>
    </w:p>
    <w:p w14:paraId="6FFB33EE" w14:textId="77777777" w:rsidR="00424B0D" w:rsidRPr="00533C32" w:rsidRDefault="00424B0D" w:rsidP="00424B0D">
      <w:pPr>
        <w:pStyle w:val="41"/>
      </w:pPr>
      <w:bookmarkStart w:id="3693" w:name="_Toc20127183"/>
      <w:bookmarkStart w:id="3694" w:name="_Toc27589174"/>
      <w:bookmarkStart w:id="3695" w:name="_Toc36459980"/>
      <w:bookmarkStart w:id="3696" w:name="_Toc45029576"/>
      <w:bookmarkStart w:id="3697" w:name="_Toc56520863"/>
      <w:bookmarkStart w:id="3698" w:name="_Toc90587213"/>
      <w:bookmarkStart w:id="3699" w:name="_Toc106616764"/>
      <w:bookmarkStart w:id="3700" w:name="_Toc122103759"/>
      <w:bookmarkStart w:id="3701" w:name="_Toc200958458"/>
      <w:r w:rsidRPr="00533C32">
        <w:t>5.4.3.1</w:t>
      </w:r>
      <w:r w:rsidRPr="00533C32">
        <w:tab/>
        <w:t>Introduction</w:t>
      </w:r>
      <w:bookmarkEnd w:id="3693"/>
      <w:bookmarkEnd w:id="3694"/>
      <w:bookmarkEnd w:id="3695"/>
      <w:bookmarkEnd w:id="3696"/>
      <w:bookmarkEnd w:id="3697"/>
      <w:bookmarkEnd w:id="3698"/>
      <w:bookmarkEnd w:id="3699"/>
      <w:bookmarkEnd w:id="3700"/>
      <w:bookmarkEnd w:id="3701"/>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2" w:name="_Toc20127184"/>
      <w:bookmarkStart w:id="3703" w:name="_Toc27589175"/>
      <w:bookmarkStart w:id="3704" w:name="_Toc36459981"/>
      <w:bookmarkStart w:id="3705" w:name="_Toc45029577"/>
      <w:bookmarkStart w:id="3706" w:name="_Toc56520864"/>
      <w:bookmarkStart w:id="3707" w:name="_Toc90587214"/>
      <w:bookmarkStart w:id="3708" w:name="_Toc106616765"/>
      <w:bookmarkStart w:id="3709" w:name="_Toc122103760"/>
      <w:bookmarkStart w:id="3710" w:name="_Toc200958459"/>
      <w:r w:rsidRPr="00533C32">
        <w:t>5.4.3.2</w:t>
      </w:r>
      <w:r w:rsidRPr="00533C32">
        <w:tab/>
        <w:t>Simple data types</w:t>
      </w:r>
      <w:bookmarkEnd w:id="3702"/>
      <w:bookmarkEnd w:id="3703"/>
      <w:bookmarkEnd w:id="3704"/>
      <w:bookmarkEnd w:id="3705"/>
      <w:bookmarkEnd w:id="3706"/>
      <w:bookmarkEnd w:id="3707"/>
      <w:bookmarkEnd w:id="3708"/>
      <w:bookmarkEnd w:id="3709"/>
      <w:bookmarkEnd w:id="3710"/>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1" w:name="_Toc20127185"/>
      <w:bookmarkStart w:id="3712" w:name="_Toc27589176"/>
      <w:bookmarkStart w:id="3713" w:name="_Toc36459982"/>
      <w:bookmarkStart w:id="3714" w:name="_Toc45029578"/>
      <w:bookmarkStart w:id="3715" w:name="_Toc56520865"/>
      <w:bookmarkStart w:id="3716" w:name="_Toc90587215"/>
      <w:bookmarkStart w:id="3717" w:name="_Toc106616766"/>
      <w:bookmarkStart w:id="3718" w:name="_Toc122103761"/>
      <w:bookmarkStart w:id="3719" w:name="_Toc200958460"/>
      <w:r w:rsidRPr="00533C32">
        <w:t>5.4.3.3</w:t>
      </w:r>
      <w:r w:rsidRPr="00533C32">
        <w:tab/>
        <w:t xml:space="preserve">Enumeration: </w:t>
      </w:r>
      <w:r w:rsidRPr="00533C32">
        <w:rPr>
          <w:lang w:eastAsia="zh-CN"/>
        </w:rPr>
        <w:t>AuthMethod</w:t>
      </w:r>
      <w:bookmarkEnd w:id="3711"/>
      <w:bookmarkEnd w:id="3712"/>
      <w:bookmarkEnd w:id="3713"/>
      <w:bookmarkEnd w:id="3714"/>
      <w:bookmarkEnd w:id="3715"/>
      <w:bookmarkEnd w:id="3716"/>
      <w:bookmarkEnd w:id="3717"/>
      <w:bookmarkEnd w:id="3718"/>
      <w:bookmarkEnd w:id="3719"/>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20" w:name="_Toc20127186"/>
      <w:bookmarkStart w:id="3721" w:name="_Toc27589177"/>
      <w:bookmarkStart w:id="3722" w:name="_Toc36459983"/>
      <w:bookmarkStart w:id="3723" w:name="_Toc45029579"/>
      <w:bookmarkStart w:id="3724" w:name="_Toc56520866"/>
      <w:bookmarkStart w:id="3725" w:name="_Toc90587216"/>
      <w:bookmarkStart w:id="3726" w:name="_Toc106616767"/>
      <w:bookmarkStart w:id="3727" w:name="_Toc122103762"/>
      <w:bookmarkStart w:id="3728" w:name="_Toc200958461"/>
      <w:r w:rsidRPr="00533C32">
        <w:t>5.4.3.4</w:t>
      </w:r>
      <w:r w:rsidRPr="00533C32">
        <w:tab/>
        <w:t xml:space="preserve">Enumeration: </w:t>
      </w:r>
      <w:r w:rsidR="00391ED4">
        <w:t>Provisioned</w:t>
      </w:r>
      <w:r w:rsidRPr="00533C32">
        <w:t>DataSetName</w:t>
      </w:r>
      <w:bookmarkEnd w:id="3720"/>
      <w:bookmarkEnd w:id="3721"/>
      <w:bookmarkEnd w:id="3722"/>
      <w:bookmarkEnd w:id="3723"/>
      <w:bookmarkEnd w:id="3724"/>
      <w:bookmarkEnd w:id="3725"/>
      <w:bookmarkEnd w:id="3726"/>
      <w:bookmarkEnd w:id="3727"/>
      <w:bookmarkEnd w:id="3728"/>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9" w:name="_Toc20127187"/>
      <w:bookmarkStart w:id="3730" w:name="_Toc27589178"/>
      <w:bookmarkStart w:id="3731" w:name="_Toc36459984"/>
      <w:bookmarkStart w:id="3732" w:name="_Toc45029580"/>
      <w:bookmarkStart w:id="3733" w:name="_Toc56520867"/>
      <w:bookmarkStart w:id="3734" w:name="_Toc90587217"/>
      <w:bookmarkStart w:id="3735" w:name="_Toc106616768"/>
      <w:bookmarkStart w:id="3736" w:name="_Toc122103763"/>
      <w:bookmarkStart w:id="3737" w:name="_Toc200958462"/>
      <w:r w:rsidRPr="00533C32">
        <w:t>5.4.3.</w:t>
      </w:r>
      <w:r w:rsidRPr="00533C32">
        <w:rPr>
          <w:lang w:eastAsia="zh-CN"/>
        </w:rPr>
        <w:t>5</w:t>
      </w:r>
      <w:r w:rsidRPr="00533C32">
        <w:tab/>
      </w:r>
      <w:r w:rsidRPr="00533C32">
        <w:rPr>
          <w:lang w:eastAsia="zh-CN"/>
        </w:rPr>
        <w:t>Void</w:t>
      </w:r>
      <w:bookmarkEnd w:id="3729"/>
      <w:bookmarkEnd w:id="3730"/>
      <w:bookmarkEnd w:id="3731"/>
      <w:bookmarkEnd w:id="3732"/>
      <w:bookmarkEnd w:id="3733"/>
      <w:bookmarkEnd w:id="3734"/>
      <w:bookmarkEnd w:id="3735"/>
      <w:bookmarkEnd w:id="3736"/>
      <w:bookmarkEnd w:id="3737"/>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8" w:name="_Toc20127188"/>
      <w:bookmarkStart w:id="3739" w:name="_Toc27589179"/>
      <w:bookmarkStart w:id="3740" w:name="_Toc36459985"/>
      <w:bookmarkStart w:id="3741" w:name="_Toc45029581"/>
      <w:bookmarkStart w:id="3742" w:name="_Toc56520868"/>
      <w:bookmarkStart w:id="3743" w:name="_Toc90587218"/>
      <w:bookmarkStart w:id="3744" w:name="_Toc106616769"/>
      <w:bookmarkStart w:id="3745" w:name="_Toc122103764"/>
      <w:bookmarkStart w:id="3746" w:name="_Toc200958463"/>
      <w:r w:rsidRPr="00533C32">
        <w:t>5.4.3.</w:t>
      </w:r>
      <w:r w:rsidRPr="00533C32">
        <w:rPr>
          <w:lang w:eastAsia="zh-CN"/>
        </w:rPr>
        <w:t>6</w:t>
      </w:r>
      <w:r w:rsidRPr="00533C32">
        <w:tab/>
        <w:t>Enumeration: ContextDataSetName</w:t>
      </w:r>
      <w:bookmarkEnd w:id="3738"/>
      <w:bookmarkEnd w:id="3739"/>
      <w:bookmarkEnd w:id="3740"/>
      <w:bookmarkEnd w:id="3741"/>
      <w:bookmarkEnd w:id="3742"/>
      <w:bookmarkEnd w:id="3743"/>
      <w:bookmarkEnd w:id="3744"/>
      <w:bookmarkEnd w:id="3745"/>
      <w:bookmarkEnd w:id="3746"/>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7" w:name="_Toc20127189"/>
      <w:bookmarkStart w:id="3748" w:name="_Toc27589180"/>
      <w:bookmarkStart w:id="3749" w:name="_Toc36459986"/>
      <w:bookmarkStart w:id="3750" w:name="_Toc45029582"/>
      <w:bookmarkStart w:id="3751" w:name="_Toc56520869"/>
      <w:bookmarkStart w:id="3752" w:name="_Toc90587219"/>
      <w:bookmarkStart w:id="3753" w:name="_Toc106616770"/>
      <w:bookmarkStart w:id="3754" w:name="_Toc122103765"/>
      <w:bookmarkStart w:id="3755" w:name="_Toc200958464"/>
      <w:r w:rsidRPr="00533C32">
        <w:t>5.4.3.</w:t>
      </w:r>
      <w:r w:rsidRPr="00533C32">
        <w:rPr>
          <w:lang w:eastAsia="zh-CN"/>
        </w:rPr>
        <w:t>7</w:t>
      </w:r>
      <w:r w:rsidRPr="00533C32">
        <w:tab/>
        <w:t xml:space="preserve">Enumeration: </w:t>
      </w:r>
      <w:r w:rsidRPr="00533C32">
        <w:rPr>
          <w:lang w:eastAsia="zh-CN"/>
        </w:rPr>
        <w:t>SqnScheme</w:t>
      </w:r>
      <w:bookmarkEnd w:id="3747"/>
      <w:bookmarkEnd w:id="3748"/>
      <w:bookmarkEnd w:id="3749"/>
      <w:bookmarkEnd w:id="3750"/>
      <w:bookmarkEnd w:id="3751"/>
      <w:bookmarkEnd w:id="3752"/>
      <w:bookmarkEnd w:id="3753"/>
      <w:bookmarkEnd w:id="3754"/>
      <w:bookmarkEnd w:id="3755"/>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6" w:name="_Toc20127190"/>
      <w:bookmarkStart w:id="3757" w:name="_Toc27589181"/>
      <w:bookmarkStart w:id="3758" w:name="_Toc36459987"/>
      <w:bookmarkStart w:id="3759" w:name="_Toc45029583"/>
      <w:bookmarkStart w:id="3760" w:name="_Toc56520870"/>
      <w:bookmarkStart w:id="3761" w:name="_Toc90587220"/>
      <w:bookmarkStart w:id="3762" w:name="_Toc106616771"/>
      <w:bookmarkStart w:id="3763" w:name="_Toc122103766"/>
      <w:bookmarkStart w:id="3764" w:name="_Toc200958465"/>
      <w:r w:rsidRPr="00533C32">
        <w:t>5.4.3.</w:t>
      </w:r>
      <w:r w:rsidRPr="00533C32">
        <w:rPr>
          <w:lang w:eastAsia="zh-CN"/>
        </w:rPr>
        <w:t>8</w:t>
      </w:r>
      <w:r w:rsidRPr="00533C32">
        <w:tab/>
        <w:t xml:space="preserve">Enumeration: </w:t>
      </w:r>
      <w:r w:rsidRPr="00533C32">
        <w:rPr>
          <w:lang w:eastAsia="zh-CN"/>
        </w:rPr>
        <w:t>Sign</w:t>
      </w:r>
      <w:bookmarkEnd w:id="3756"/>
      <w:bookmarkEnd w:id="3757"/>
      <w:bookmarkEnd w:id="3758"/>
      <w:bookmarkEnd w:id="3759"/>
      <w:bookmarkEnd w:id="3760"/>
      <w:bookmarkEnd w:id="3761"/>
      <w:bookmarkEnd w:id="3762"/>
      <w:bookmarkEnd w:id="3763"/>
      <w:bookmarkEnd w:id="3764"/>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5" w:name="_Toc20127191"/>
      <w:bookmarkStart w:id="3766" w:name="_Toc27589182"/>
      <w:bookmarkStart w:id="3767" w:name="_Toc36459988"/>
      <w:bookmarkStart w:id="3768" w:name="_Toc45029584"/>
      <w:bookmarkStart w:id="3769" w:name="_Toc56520871"/>
      <w:bookmarkStart w:id="3770" w:name="_Toc90587221"/>
      <w:bookmarkStart w:id="3771" w:name="_Toc106616772"/>
      <w:bookmarkStart w:id="3772" w:name="_Toc122103767"/>
      <w:bookmarkStart w:id="3773" w:name="_Toc200958466"/>
      <w:r w:rsidRPr="00533C32">
        <w:t>5.4.3.</w:t>
      </w:r>
      <w:r w:rsidRPr="00533C32">
        <w:rPr>
          <w:lang w:eastAsia="zh-CN"/>
        </w:rPr>
        <w:t>9</w:t>
      </w:r>
      <w:r w:rsidRPr="00533C32">
        <w:tab/>
        <w:t>Enumeration: UeUpdateStatus</w:t>
      </w:r>
      <w:bookmarkEnd w:id="3765"/>
      <w:bookmarkEnd w:id="3766"/>
      <w:bookmarkEnd w:id="3767"/>
      <w:bookmarkEnd w:id="3768"/>
      <w:bookmarkEnd w:id="3769"/>
      <w:bookmarkEnd w:id="3770"/>
      <w:bookmarkEnd w:id="3771"/>
      <w:bookmarkEnd w:id="3772"/>
      <w:bookmarkEnd w:id="3773"/>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4" w:name="_Toc67689320"/>
      <w:bookmarkStart w:id="3775" w:name="_Toc56520210"/>
      <w:bookmarkStart w:id="3776" w:name="_Toc90587222"/>
      <w:bookmarkStart w:id="3777" w:name="_Toc106616773"/>
      <w:bookmarkStart w:id="3778" w:name="_Toc122103768"/>
      <w:bookmarkStart w:id="3779" w:name="_Toc200958467"/>
      <w:r>
        <w:t>5.4.3.10</w:t>
      </w:r>
      <w:r>
        <w:tab/>
        <w:t xml:space="preserve">Enumeration: </w:t>
      </w:r>
      <w:bookmarkEnd w:id="3774"/>
      <w:bookmarkEnd w:id="3775"/>
      <w:r>
        <w:t>PpDataType</w:t>
      </w:r>
      <w:bookmarkEnd w:id="3776"/>
      <w:bookmarkEnd w:id="3777"/>
      <w:bookmarkEnd w:id="3778"/>
      <w:bookmarkEnd w:id="3779"/>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80" w:name="_Toc200958468"/>
      <w:r w:rsidRPr="00533C32">
        <w:t>5.4.3.</w:t>
      </w:r>
      <w:r>
        <w:t>11</w:t>
      </w:r>
      <w:r w:rsidRPr="00533C32">
        <w:tab/>
        <w:t xml:space="preserve">Enumeration: </w:t>
      </w:r>
      <w:r>
        <w:t>UeSubscribed</w:t>
      </w:r>
      <w:r w:rsidRPr="00533C32">
        <w:t>DataSetName</w:t>
      </w:r>
      <w:bookmarkEnd w:id="3780"/>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1" w:name="_Toc20127192"/>
      <w:bookmarkStart w:id="3782" w:name="_Toc27589183"/>
      <w:bookmarkStart w:id="3783" w:name="_Toc36459989"/>
      <w:bookmarkStart w:id="3784" w:name="_Toc45029585"/>
      <w:bookmarkStart w:id="3785" w:name="_Toc56520872"/>
      <w:bookmarkStart w:id="3786" w:name="_Toc90587223"/>
      <w:bookmarkStart w:id="3787" w:name="_Toc106616774"/>
      <w:bookmarkStart w:id="3788" w:name="_Toc122103769"/>
      <w:bookmarkStart w:id="3789" w:name="_Toc200958469"/>
      <w:r w:rsidRPr="00533C32">
        <w:t>5.4.4</w:t>
      </w:r>
      <w:r w:rsidRPr="00533C32">
        <w:tab/>
        <w:t>Binary data</w:t>
      </w:r>
      <w:bookmarkEnd w:id="3781"/>
      <w:bookmarkEnd w:id="3782"/>
      <w:bookmarkEnd w:id="3783"/>
      <w:bookmarkEnd w:id="3784"/>
      <w:bookmarkEnd w:id="3785"/>
      <w:bookmarkEnd w:id="3786"/>
      <w:bookmarkEnd w:id="3787"/>
      <w:bookmarkEnd w:id="3788"/>
      <w:bookmarkEnd w:id="3789"/>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90" w:name="_Toc20127193"/>
      <w:bookmarkStart w:id="3791" w:name="_Toc27589184"/>
      <w:bookmarkStart w:id="3792" w:name="_Toc36459990"/>
      <w:bookmarkStart w:id="3793" w:name="_Toc45029586"/>
      <w:bookmarkStart w:id="3794" w:name="_Toc56520873"/>
      <w:bookmarkStart w:id="3795" w:name="_Toc90587224"/>
      <w:bookmarkStart w:id="3796" w:name="_Toc106616775"/>
      <w:bookmarkStart w:id="3797" w:name="_Toc122103770"/>
      <w:bookmarkStart w:id="3798" w:name="_Toc200958470"/>
      <w:r w:rsidRPr="00533C32">
        <w:rPr>
          <w:lang w:eastAsia="zh-CN"/>
        </w:rPr>
        <w:t>5.5</w:t>
      </w:r>
      <w:r w:rsidRPr="00533C32">
        <w:rPr>
          <w:lang w:eastAsia="zh-CN"/>
        </w:rPr>
        <w:tab/>
        <w:t>Error handling</w:t>
      </w:r>
      <w:bookmarkEnd w:id="3790"/>
      <w:bookmarkEnd w:id="3791"/>
      <w:bookmarkEnd w:id="3792"/>
      <w:bookmarkEnd w:id="3793"/>
      <w:bookmarkEnd w:id="3794"/>
      <w:bookmarkEnd w:id="3795"/>
      <w:bookmarkEnd w:id="3796"/>
      <w:bookmarkEnd w:id="3797"/>
      <w:bookmarkEnd w:id="3798"/>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9" w:name="_Toc20127194"/>
      <w:bookmarkStart w:id="3800" w:name="_Toc27589185"/>
      <w:bookmarkStart w:id="3801" w:name="_Toc36459991"/>
      <w:bookmarkStart w:id="3802" w:name="_Toc45029587"/>
      <w:bookmarkStart w:id="3803" w:name="_Toc56520874"/>
      <w:bookmarkStart w:id="3804" w:name="_Toc90587225"/>
      <w:bookmarkStart w:id="3805" w:name="_Toc106616776"/>
      <w:bookmarkStart w:id="3806" w:name="_Toc122103771"/>
      <w:bookmarkStart w:id="3807" w:name="_Toc200958471"/>
      <w:r w:rsidRPr="00533C32">
        <w:rPr>
          <w:lang w:eastAsia="zh-CN"/>
        </w:rPr>
        <w:t>5.6</w:t>
      </w:r>
      <w:r w:rsidRPr="00533C32">
        <w:rPr>
          <w:lang w:eastAsia="zh-CN"/>
        </w:rPr>
        <w:tab/>
        <w:t>Feature negotiation</w:t>
      </w:r>
      <w:bookmarkEnd w:id="3799"/>
      <w:bookmarkEnd w:id="3800"/>
      <w:bookmarkEnd w:id="3801"/>
      <w:bookmarkEnd w:id="3802"/>
      <w:bookmarkEnd w:id="3803"/>
      <w:bookmarkEnd w:id="3804"/>
      <w:bookmarkEnd w:id="3805"/>
      <w:bookmarkEnd w:id="3806"/>
      <w:bookmarkEnd w:id="3807"/>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8" w:name="_Toc20127195"/>
      <w:bookmarkStart w:id="3809" w:name="_Toc27589186"/>
      <w:bookmarkStart w:id="3810" w:name="_Toc36459992"/>
      <w:bookmarkStart w:id="3811" w:name="_Toc45029588"/>
      <w:bookmarkStart w:id="3812" w:name="_Toc56520875"/>
      <w:bookmarkStart w:id="3813" w:name="_Toc90587226"/>
      <w:bookmarkStart w:id="3814" w:name="_Toc106616777"/>
      <w:bookmarkStart w:id="3815" w:name="_Toc122103772"/>
      <w:bookmarkStart w:id="3816" w:name="_Toc200958472"/>
      <w:r w:rsidRPr="00533C32">
        <w:t>Annex A (normative):</w:t>
      </w:r>
      <w:r w:rsidRPr="00533C32">
        <w:br/>
        <w:t>OpenAPI specification</w:t>
      </w:r>
      <w:bookmarkEnd w:id="3808"/>
      <w:bookmarkEnd w:id="3809"/>
      <w:bookmarkEnd w:id="3810"/>
      <w:bookmarkEnd w:id="3811"/>
      <w:bookmarkEnd w:id="3812"/>
      <w:bookmarkEnd w:id="3813"/>
      <w:bookmarkEnd w:id="3814"/>
      <w:bookmarkEnd w:id="3815"/>
      <w:bookmarkEnd w:id="3816"/>
    </w:p>
    <w:p w14:paraId="26238792" w14:textId="77777777" w:rsidR="00424B0D" w:rsidRPr="00533C32" w:rsidRDefault="00424B0D" w:rsidP="00424B0D">
      <w:pPr>
        <w:pStyle w:val="1"/>
      </w:pPr>
      <w:bookmarkStart w:id="3817" w:name="_Toc20127196"/>
      <w:bookmarkStart w:id="3818" w:name="_Toc27589187"/>
      <w:bookmarkStart w:id="3819" w:name="_Toc36459993"/>
      <w:bookmarkStart w:id="3820" w:name="_Toc45029589"/>
      <w:bookmarkStart w:id="3821" w:name="_Toc56520876"/>
      <w:bookmarkStart w:id="3822" w:name="_Toc90587227"/>
      <w:bookmarkStart w:id="3823" w:name="_Toc106616778"/>
      <w:bookmarkStart w:id="3824" w:name="_Toc122103773"/>
      <w:bookmarkStart w:id="3825" w:name="_Toc200958473"/>
      <w:r w:rsidRPr="00533C32">
        <w:t>A.1</w:t>
      </w:r>
      <w:r w:rsidRPr="00533C32">
        <w:tab/>
        <w:t>General</w:t>
      </w:r>
      <w:bookmarkEnd w:id="3817"/>
      <w:bookmarkEnd w:id="3818"/>
      <w:bookmarkEnd w:id="3819"/>
      <w:bookmarkEnd w:id="3820"/>
      <w:bookmarkEnd w:id="3821"/>
      <w:bookmarkEnd w:id="3822"/>
      <w:bookmarkEnd w:id="3823"/>
      <w:bookmarkEnd w:id="3824"/>
      <w:bookmarkEnd w:id="3825"/>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6" w:name="_Toc20127197"/>
      <w:bookmarkStart w:id="3827" w:name="_Toc27589188"/>
      <w:bookmarkStart w:id="3828" w:name="_Toc36459994"/>
      <w:bookmarkStart w:id="3829" w:name="_Toc45029590"/>
      <w:bookmarkStart w:id="3830" w:name="_Toc56520877"/>
      <w:bookmarkStart w:id="3831" w:name="_Toc90587228"/>
      <w:bookmarkStart w:id="3832" w:name="_Toc106616779"/>
      <w:bookmarkStart w:id="3833" w:name="_Toc122103774"/>
      <w:bookmarkStart w:id="3834" w:name="_Toc200958474"/>
      <w:r w:rsidRPr="00533C32">
        <w:t>A.2</w:t>
      </w:r>
      <w:r w:rsidRPr="00533C32">
        <w:tab/>
        <w:t>Nudr_DataRepository API for Subscription Data</w:t>
      </w:r>
      <w:bookmarkEnd w:id="3826"/>
      <w:bookmarkEnd w:id="3827"/>
      <w:bookmarkEnd w:id="3828"/>
      <w:bookmarkEnd w:id="3829"/>
      <w:bookmarkEnd w:id="3830"/>
      <w:bookmarkEnd w:id="3831"/>
      <w:bookmarkEnd w:id="3832"/>
      <w:bookmarkEnd w:id="3833"/>
      <w:bookmarkEnd w:id="3834"/>
    </w:p>
    <w:p w14:paraId="630A8DF5" w14:textId="77777777" w:rsidR="00424B0D" w:rsidRPr="00533C32" w:rsidRDefault="00424B0D" w:rsidP="00424B0D">
      <w:pPr>
        <w:rPr>
          <w:lang w:eastAsia="zh-CN"/>
        </w:rPr>
      </w:pPr>
      <w:bookmarkStart w:id="383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79FB9E8"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6" w:name="_MCCTEMPBM_CRPT22160276___7"/>
    </w:p>
    <w:bookmarkEnd w:id="3836"/>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37" w:name="_Toc20127198"/>
      <w:bookmarkStart w:id="3838" w:name="_Toc27589189"/>
      <w:bookmarkStart w:id="3839" w:name="_Toc36459995"/>
      <w:bookmarkStart w:id="3840" w:name="_Toc45029591"/>
      <w:bookmarkStart w:id="3841" w:name="_Toc56520878"/>
      <w:bookmarkStart w:id="3842" w:name="_Toc90587229"/>
      <w:bookmarkStart w:id="3843" w:name="_Toc106616780"/>
      <w:bookmarkStart w:id="3844" w:name="_Toc122103775"/>
      <w:bookmarkStart w:id="3845" w:name="_Toc200958475"/>
      <w:r w:rsidRPr="00533C32">
        <w:t>Annex B (informative):</w:t>
      </w:r>
      <w:r w:rsidRPr="00533C32">
        <w:br/>
        <w:t>Change history</w:t>
      </w:r>
      <w:bookmarkEnd w:id="3837"/>
      <w:bookmarkEnd w:id="3838"/>
      <w:bookmarkEnd w:id="3839"/>
      <w:bookmarkEnd w:id="3840"/>
      <w:bookmarkEnd w:id="3841"/>
      <w:bookmarkEnd w:id="3842"/>
      <w:bookmarkEnd w:id="3843"/>
      <w:bookmarkEnd w:id="3844"/>
      <w:bookmarkEnd w:id="3845"/>
    </w:p>
    <w:bookmarkEnd w:id="3835"/>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9BA3" w14:textId="77777777" w:rsidR="0056255F" w:rsidRDefault="0056255F">
      <w:r>
        <w:separator/>
      </w:r>
    </w:p>
  </w:endnote>
  <w:endnote w:type="continuationSeparator" w:id="0">
    <w:p w14:paraId="2278AC1F" w14:textId="77777777" w:rsidR="0056255F" w:rsidRDefault="0056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AFFD" w14:textId="77777777" w:rsidR="0056255F" w:rsidRDefault="0056255F">
      <w:r>
        <w:separator/>
      </w:r>
    </w:p>
  </w:footnote>
  <w:footnote w:type="continuationSeparator" w:id="0">
    <w:p w14:paraId="470A7949" w14:textId="77777777" w:rsidR="0056255F" w:rsidRDefault="00562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2C88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F33">
      <w:rPr>
        <w:rFonts w:ascii="Arial" w:hAnsi="Arial" w:cs="Arial"/>
        <w:b/>
        <w:noProof/>
        <w:sz w:val="18"/>
        <w:szCs w:val="18"/>
      </w:rPr>
      <w:t>3GPP TS 29.505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8B1F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F3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689F"/>
    <w:rsid w:val="00BD7D31"/>
    <w:rsid w:val="00BE1C2A"/>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Pages>
  <Words>120907</Words>
  <Characters>689170</Characters>
  <Application>Microsoft Office Word</Application>
  <DocSecurity>0</DocSecurity>
  <Lines>5743</Lines>
  <Paragraphs>1616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318</cp:revision>
  <cp:lastPrinted>2019-02-25T14:05:00Z</cp:lastPrinted>
  <dcterms:created xsi:type="dcterms:W3CDTF">2023-06-22T13:52:00Z</dcterms:created>
  <dcterms:modified xsi:type="dcterms:W3CDTF">2025-11-24T13:29:00Z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