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21C2085D"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DC12F3">
              <w:t>4</w:t>
            </w:r>
            <w:r w:rsidRPr="00164490">
              <w:t xml:space="preserve">.0 </w:t>
            </w:r>
            <w:r w:rsidRPr="00164490">
              <w:rPr>
                <w:sz w:val="32"/>
              </w:rPr>
              <w:t>(202</w:t>
            </w:r>
            <w:r w:rsidR="00DB207F">
              <w:rPr>
                <w:sz w:val="32"/>
              </w:rPr>
              <w:t>5</w:t>
            </w:r>
            <w:r w:rsidRPr="00164490">
              <w:rPr>
                <w:sz w:val="32"/>
              </w:rPr>
              <w:t>-</w:t>
            </w:r>
            <w:r w:rsidR="00DB207F">
              <w:rPr>
                <w:sz w:val="32"/>
              </w:rPr>
              <w:t>0</w:t>
            </w:r>
            <w:r w:rsidR="00DC12F3">
              <w:rPr>
                <w:sz w:val="32"/>
              </w:rPr>
              <w:t>9</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64.5pt" o:ole="">
                        <v:imagedata r:id="rId9" o:title=""/>
                      </v:shape>
                      <o:OLEObject Type="Embed" ProgID="Word.Picture.8" ShapeID="_x0000_i1025" DrawAspect="Content" ObjectID="_1818396502"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30.05pt;height:1in" o:ole="">
                        <v:imagedata r:id="rId11" o:title=""/>
                      </v:shape>
                      <o:OLEObject Type="Embed" ProgID="Word.Picture.8" ShapeID="_x0000_i1026" DrawAspect="Content" ObjectID="_1818396503"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11A2EE1B" w14:textId="130EED14" w:rsidR="00DC12F3"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DC12F3">
        <w:rPr>
          <w:noProof/>
        </w:rPr>
        <w:t>Foreword</w:t>
      </w:r>
      <w:r w:rsidR="00DC12F3">
        <w:rPr>
          <w:noProof/>
        </w:rPr>
        <w:tab/>
      </w:r>
      <w:r w:rsidR="00DC12F3">
        <w:rPr>
          <w:noProof/>
        </w:rPr>
        <w:fldChar w:fldCharType="begin"/>
      </w:r>
      <w:r w:rsidR="00DC12F3">
        <w:rPr>
          <w:noProof/>
        </w:rPr>
        <w:instrText xml:space="preserve"> PAGEREF _Toc207715268 \h </w:instrText>
      </w:r>
      <w:r w:rsidR="00DC12F3">
        <w:rPr>
          <w:noProof/>
        </w:rPr>
      </w:r>
      <w:r w:rsidR="00DC12F3">
        <w:rPr>
          <w:noProof/>
        </w:rPr>
        <w:fldChar w:fldCharType="separate"/>
      </w:r>
      <w:r w:rsidR="00DC12F3">
        <w:rPr>
          <w:noProof/>
        </w:rPr>
        <w:t>6</w:t>
      </w:r>
      <w:r w:rsidR="00DC12F3">
        <w:rPr>
          <w:noProof/>
        </w:rPr>
        <w:fldChar w:fldCharType="end"/>
      </w:r>
    </w:p>
    <w:p w14:paraId="329537E8" w14:textId="42ACDB56" w:rsidR="00DC12F3" w:rsidRDefault="00DC12F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r>
        <w:rPr>
          <w:noProof/>
        </w:rPr>
      </w:r>
      <w:r>
        <w:rPr>
          <w:noProof/>
        </w:rPr>
        <w:fldChar w:fldCharType="separate"/>
      </w:r>
      <w:r>
        <w:rPr>
          <w:noProof/>
        </w:rPr>
        <w:t>7</w:t>
      </w:r>
      <w:r>
        <w:rPr>
          <w:noProof/>
        </w:rPr>
        <w:fldChar w:fldCharType="end"/>
      </w:r>
    </w:p>
    <w:p w14:paraId="218E9EAB" w14:textId="68E5FECB" w:rsidR="00DC12F3" w:rsidRDefault="00DC12F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r>
        <w:rPr>
          <w:noProof/>
        </w:rPr>
      </w:r>
      <w:r>
        <w:rPr>
          <w:noProof/>
        </w:rPr>
        <w:fldChar w:fldCharType="separate"/>
      </w:r>
      <w:r>
        <w:rPr>
          <w:noProof/>
        </w:rPr>
        <w:t>7</w:t>
      </w:r>
      <w:r>
        <w:rPr>
          <w:noProof/>
        </w:rPr>
        <w:fldChar w:fldCharType="end"/>
      </w:r>
    </w:p>
    <w:p w14:paraId="7769C25C" w14:textId="316D0C3F" w:rsidR="00DC12F3" w:rsidRDefault="00DC12F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r>
        <w:rPr>
          <w:noProof/>
        </w:rPr>
      </w:r>
      <w:r>
        <w:rPr>
          <w:noProof/>
        </w:rPr>
        <w:fldChar w:fldCharType="separate"/>
      </w:r>
      <w:r>
        <w:rPr>
          <w:noProof/>
        </w:rPr>
        <w:t>8</w:t>
      </w:r>
      <w:r>
        <w:rPr>
          <w:noProof/>
        </w:rPr>
        <w:fldChar w:fldCharType="end"/>
      </w:r>
    </w:p>
    <w:p w14:paraId="2F524520" w14:textId="3A068CC1" w:rsidR="00DC12F3" w:rsidRDefault="00DC12F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r>
        <w:rPr>
          <w:noProof/>
        </w:rPr>
      </w:r>
      <w:r>
        <w:rPr>
          <w:noProof/>
        </w:rPr>
        <w:fldChar w:fldCharType="separate"/>
      </w:r>
      <w:r>
        <w:rPr>
          <w:noProof/>
        </w:rPr>
        <w:t>8</w:t>
      </w:r>
      <w:r>
        <w:rPr>
          <w:noProof/>
        </w:rPr>
        <w:fldChar w:fldCharType="end"/>
      </w:r>
    </w:p>
    <w:p w14:paraId="0232A04A" w14:textId="09BE61A0" w:rsidR="00DC12F3" w:rsidRDefault="00DC12F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r>
        <w:rPr>
          <w:noProof/>
        </w:rPr>
      </w:r>
      <w:r>
        <w:rPr>
          <w:noProof/>
        </w:rPr>
        <w:fldChar w:fldCharType="separate"/>
      </w:r>
      <w:r>
        <w:rPr>
          <w:noProof/>
        </w:rPr>
        <w:t>8</w:t>
      </w:r>
      <w:r>
        <w:rPr>
          <w:noProof/>
        </w:rPr>
        <w:fldChar w:fldCharType="end"/>
      </w:r>
    </w:p>
    <w:p w14:paraId="6B3BEB2E" w14:textId="1B7CC599" w:rsidR="00DC12F3" w:rsidRDefault="00DC12F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r>
        <w:rPr>
          <w:noProof/>
        </w:rPr>
      </w:r>
      <w:r>
        <w:rPr>
          <w:noProof/>
        </w:rPr>
        <w:fldChar w:fldCharType="separate"/>
      </w:r>
      <w:r>
        <w:rPr>
          <w:noProof/>
        </w:rPr>
        <w:t>8</w:t>
      </w:r>
      <w:r>
        <w:rPr>
          <w:noProof/>
        </w:rPr>
        <w:fldChar w:fldCharType="end"/>
      </w:r>
    </w:p>
    <w:p w14:paraId="74BA3BAC" w14:textId="71036D91" w:rsidR="00DC12F3" w:rsidRDefault="00DC12F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r>
        <w:rPr>
          <w:noProof/>
        </w:rPr>
      </w:r>
      <w:r>
        <w:rPr>
          <w:noProof/>
        </w:rPr>
        <w:fldChar w:fldCharType="separate"/>
      </w:r>
      <w:r>
        <w:rPr>
          <w:noProof/>
        </w:rPr>
        <w:t>8</w:t>
      </w:r>
      <w:r>
        <w:rPr>
          <w:noProof/>
        </w:rPr>
        <w:fldChar w:fldCharType="end"/>
      </w:r>
    </w:p>
    <w:p w14:paraId="27901EE9" w14:textId="192BD9C8" w:rsidR="00DC12F3" w:rsidRDefault="00DC12F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r>
        <w:rPr>
          <w:noProof/>
        </w:rPr>
      </w:r>
      <w:r>
        <w:rPr>
          <w:noProof/>
        </w:rPr>
        <w:fldChar w:fldCharType="separate"/>
      </w:r>
      <w:r>
        <w:rPr>
          <w:noProof/>
        </w:rPr>
        <w:t>9</w:t>
      </w:r>
      <w:r>
        <w:rPr>
          <w:noProof/>
        </w:rPr>
        <w:fldChar w:fldCharType="end"/>
      </w:r>
    </w:p>
    <w:p w14:paraId="5EFE99FF" w14:textId="4D3A3B6B" w:rsidR="00DC12F3" w:rsidRDefault="00DC12F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r>
        <w:rPr>
          <w:noProof/>
        </w:rPr>
      </w:r>
      <w:r>
        <w:rPr>
          <w:noProof/>
        </w:rPr>
        <w:fldChar w:fldCharType="separate"/>
      </w:r>
      <w:r>
        <w:rPr>
          <w:noProof/>
        </w:rPr>
        <w:t>9</w:t>
      </w:r>
      <w:r>
        <w:rPr>
          <w:noProof/>
        </w:rPr>
        <w:fldChar w:fldCharType="end"/>
      </w:r>
    </w:p>
    <w:p w14:paraId="6866C52B" w14:textId="26B921F1" w:rsidR="00DC12F3" w:rsidRDefault="00DC12F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r>
        <w:rPr>
          <w:noProof/>
        </w:rPr>
      </w:r>
      <w:r>
        <w:rPr>
          <w:noProof/>
        </w:rPr>
        <w:fldChar w:fldCharType="separate"/>
      </w:r>
      <w:r>
        <w:rPr>
          <w:noProof/>
        </w:rPr>
        <w:t>10</w:t>
      </w:r>
      <w:r>
        <w:rPr>
          <w:noProof/>
        </w:rPr>
        <w:fldChar w:fldCharType="end"/>
      </w:r>
    </w:p>
    <w:p w14:paraId="49A6F449" w14:textId="16343A30" w:rsidR="00DC12F3" w:rsidRDefault="00DC12F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r>
        <w:rPr>
          <w:noProof/>
        </w:rPr>
      </w:r>
      <w:r>
        <w:rPr>
          <w:noProof/>
        </w:rPr>
        <w:fldChar w:fldCharType="separate"/>
      </w:r>
      <w:r>
        <w:rPr>
          <w:noProof/>
        </w:rPr>
        <w:t>10</w:t>
      </w:r>
      <w:r>
        <w:rPr>
          <w:noProof/>
        </w:rPr>
        <w:fldChar w:fldCharType="end"/>
      </w:r>
    </w:p>
    <w:p w14:paraId="24F6836A" w14:textId="44893384" w:rsidR="00DC12F3" w:rsidRDefault="00DC12F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r>
        <w:rPr>
          <w:noProof/>
        </w:rPr>
      </w:r>
      <w:r>
        <w:rPr>
          <w:noProof/>
        </w:rPr>
        <w:fldChar w:fldCharType="separate"/>
      </w:r>
      <w:r>
        <w:rPr>
          <w:noProof/>
        </w:rPr>
        <w:t>10</w:t>
      </w:r>
      <w:r>
        <w:rPr>
          <w:noProof/>
        </w:rPr>
        <w:fldChar w:fldCharType="end"/>
      </w:r>
    </w:p>
    <w:p w14:paraId="201C4CC1" w14:textId="0269E8C1" w:rsidR="00DC12F3" w:rsidRDefault="00DC12F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r>
        <w:rPr>
          <w:noProof/>
        </w:rPr>
      </w:r>
      <w:r>
        <w:rPr>
          <w:noProof/>
        </w:rPr>
        <w:fldChar w:fldCharType="separate"/>
      </w:r>
      <w:r>
        <w:rPr>
          <w:noProof/>
        </w:rPr>
        <w:t>10</w:t>
      </w:r>
      <w:r>
        <w:rPr>
          <w:noProof/>
        </w:rPr>
        <w:fldChar w:fldCharType="end"/>
      </w:r>
    </w:p>
    <w:p w14:paraId="78B95A62" w14:textId="52845AD0" w:rsidR="00DC12F3" w:rsidRDefault="00DC12F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r>
        <w:rPr>
          <w:noProof/>
        </w:rPr>
      </w:r>
      <w:r>
        <w:rPr>
          <w:noProof/>
        </w:rPr>
        <w:fldChar w:fldCharType="separate"/>
      </w:r>
      <w:r>
        <w:rPr>
          <w:noProof/>
        </w:rPr>
        <w:t>10</w:t>
      </w:r>
      <w:r>
        <w:rPr>
          <w:noProof/>
        </w:rPr>
        <w:fldChar w:fldCharType="end"/>
      </w:r>
    </w:p>
    <w:p w14:paraId="79CD4C5F" w14:textId="0C3C6DD1" w:rsidR="00DC12F3" w:rsidRDefault="00DC12F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r>
        <w:rPr>
          <w:noProof/>
        </w:rPr>
      </w:r>
      <w:r>
        <w:rPr>
          <w:noProof/>
        </w:rPr>
        <w:fldChar w:fldCharType="separate"/>
      </w:r>
      <w:r>
        <w:rPr>
          <w:noProof/>
        </w:rPr>
        <w:t>10</w:t>
      </w:r>
      <w:r>
        <w:rPr>
          <w:noProof/>
        </w:rPr>
        <w:fldChar w:fldCharType="end"/>
      </w:r>
    </w:p>
    <w:p w14:paraId="53F7D292" w14:textId="67A64004" w:rsidR="00DC12F3" w:rsidRDefault="00DC12F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r>
        <w:rPr>
          <w:noProof/>
        </w:rPr>
      </w:r>
      <w:r>
        <w:rPr>
          <w:noProof/>
        </w:rPr>
        <w:fldChar w:fldCharType="separate"/>
      </w:r>
      <w:r>
        <w:rPr>
          <w:noProof/>
        </w:rPr>
        <w:t>11</w:t>
      </w:r>
      <w:r>
        <w:rPr>
          <w:noProof/>
        </w:rPr>
        <w:fldChar w:fldCharType="end"/>
      </w:r>
    </w:p>
    <w:p w14:paraId="655600D4" w14:textId="5CAB3B0B" w:rsidR="00DC12F3" w:rsidRDefault="00DC12F3">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r>
        <w:rPr>
          <w:noProof/>
        </w:rPr>
      </w:r>
      <w:r>
        <w:rPr>
          <w:noProof/>
        </w:rPr>
        <w:fldChar w:fldCharType="separate"/>
      </w:r>
      <w:r>
        <w:rPr>
          <w:noProof/>
        </w:rPr>
        <w:t>13</w:t>
      </w:r>
      <w:r>
        <w:rPr>
          <w:noProof/>
        </w:rPr>
        <w:fldChar w:fldCharType="end"/>
      </w:r>
    </w:p>
    <w:p w14:paraId="2F6AC465" w14:textId="5BD6A245" w:rsidR="00DC12F3" w:rsidRDefault="00DC12F3">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r>
        <w:rPr>
          <w:noProof/>
        </w:rPr>
      </w:r>
      <w:r>
        <w:rPr>
          <w:noProof/>
        </w:rPr>
        <w:fldChar w:fldCharType="separate"/>
      </w:r>
      <w:r>
        <w:rPr>
          <w:noProof/>
        </w:rPr>
        <w:t>14</w:t>
      </w:r>
      <w:r>
        <w:rPr>
          <w:noProof/>
        </w:rPr>
        <w:fldChar w:fldCharType="end"/>
      </w:r>
    </w:p>
    <w:p w14:paraId="2DFD2871" w14:textId="5A97C6C7"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r>
        <w:rPr>
          <w:noProof/>
        </w:rPr>
      </w:r>
      <w:r>
        <w:rPr>
          <w:noProof/>
        </w:rPr>
        <w:fldChar w:fldCharType="separate"/>
      </w:r>
      <w:r>
        <w:rPr>
          <w:noProof/>
        </w:rPr>
        <w:t>15</w:t>
      </w:r>
      <w:r>
        <w:rPr>
          <w:noProof/>
        </w:rPr>
        <w:fldChar w:fldCharType="end"/>
      </w:r>
    </w:p>
    <w:p w14:paraId="6405310B" w14:textId="1EA03F49"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r>
        <w:rPr>
          <w:noProof/>
        </w:rPr>
      </w:r>
      <w:r>
        <w:rPr>
          <w:noProof/>
        </w:rPr>
        <w:fldChar w:fldCharType="separate"/>
      </w:r>
      <w:r>
        <w:rPr>
          <w:noProof/>
        </w:rPr>
        <w:t>16</w:t>
      </w:r>
      <w:r>
        <w:rPr>
          <w:noProof/>
        </w:rPr>
        <w:fldChar w:fldCharType="end"/>
      </w:r>
    </w:p>
    <w:p w14:paraId="36376377" w14:textId="59BB0390" w:rsidR="00DC12F3" w:rsidRDefault="00DC12F3">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r>
        <w:rPr>
          <w:noProof/>
        </w:rPr>
      </w:r>
      <w:r>
        <w:rPr>
          <w:noProof/>
        </w:rPr>
        <w:fldChar w:fldCharType="separate"/>
      </w:r>
      <w:r>
        <w:rPr>
          <w:noProof/>
        </w:rPr>
        <w:t>16</w:t>
      </w:r>
      <w:r>
        <w:rPr>
          <w:noProof/>
        </w:rPr>
        <w:fldChar w:fldCharType="end"/>
      </w:r>
    </w:p>
    <w:p w14:paraId="05EF985D" w14:textId="332009E2" w:rsidR="00DC12F3" w:rsidRDefault="00DC12F3">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r>
        <w:rPr>
          <w:noProof/>
        </w:rPr>
      </w:r>
      <w:r>
        <w:rPr>
          <w:noProof/>
        </w:rPr>
        <w:fldChar w:fldCharType="separate"/>
      </w:r>
      <w:r>
        <w:rPr>
          <w:noProof/>
        </w:rPr>
        <w:t>16</w:t>
      </w:r>
      <w:r>
        <w:rPr>
          <w:noProof/>
        </w:rPr>
        <w:fldChar w:fldCharType="end"/>
      </w:r>
    </w:p>
    <w:p w14:paraId="53B4C9E0" w14:textId="7BA30D6C" w:rsidR="00DC12F3" w:rsidRDefault="00DC12F3">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r>
        <w:rPr>
          <w:noProof/>
        </w:rPr>
      </w:r>
      <w:r>
        <w:rPr>
          <w:noProof/>
        </w:rPr>
        <w:fldChar w:fldCharType="separate"/>
      </w:r>
      <w:r>
        <w:rPr>
          <w:noProof/>
        </w:rPr>
        <w:t>17</w:t>
      </w:r>
      <w:r>
        <w:rPr>
          <w:noProof/>
        </w:rPr>
        <w:fldChar w:fldCharType="end"/>
      </w:r>
    </w:p>
    <w:p w14:paraId="59B18904" w14:textId="556B12A9" w:rsidR="00DC12F3" w:rsidRDefault="00DC12F3">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r>
        <w:rPr>
          <w:noProof/>
        </w:rPr>
      </w:r>
      <w:r>
        <w:rPr>
          <w:noProof/>
        </w:rPr>
        <w:fldChar w:fldCharType="separate"/>
      </w:r>
      <w:r>
        <w:rPr>
          <w:noProof/>
        </w:rPr>
        <w:t>17</w:t>
      </w:r>
      <w:r>
        <w:rPr>
          <w:noProof/>
        </w:rPr>
        <w:fldChar w:fldCharType="end"/>
      </w:r>
    </w:p>
    <w:p w14:paraId="0AE234D9" w14:textId="043BA44F" w:rsidR="00DC12F3" w:rsidRDefault="00DC12F3">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r>
        <w:rPr>
          <w:noProof/>
        </w:rPr>
      </w:r>
      <w:r>
        <w:rPr>
          <w:noProof/>
        </w:rPr>
        <w:fldChar w:fldCharType="separate"/>
      </w:r>
      <w:r>
        <w:rPr>
          <w:noProof/>
        </w:rPr>
        <w:t>17</w:t>
      </w:r>
      <w:r>
        <w:rPr>
          <w:noProof/>
        </w:rPr>
        <w:fldChar w:fldCharType="end"/>
      </w:r>
    </w:p>
    <w:p w14:paraId="23122CDE" w14:textId="35406CCD" w:rsidR="00DC12F3" w:rsidRDefault="00DC12F3">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r>
        <w:rPr>
          <w:noProof/>
        </w:rPr>
      </w:r>
      <w:r>
        <w:rPr>
          <w:noProof/>
        </w:rPr>
        <w:fldChar w:fldCharType="separate"/>
      </w:r>
      <w:r>
        <w:rPr>
          <w:noProof/>
        </w:rPr>
        <w:t>17</w:t>
      </w:r>
      <w:r>
        <w:rPr>
          <w:noProof/>
        </w:rPr>
        <w:fldChar w:fldCharType="end"/>
      </w:r>
    </w:p>
    <w:p w14:paraId="0B5017CB" w14:textId="7EE2F807" w:rsidR="00DC12F3" w:rsidRDefault="00DC12F3">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r>
        <w:rPr>
          <w:noProof/>
        </w:rPr>
      </w:r>
      <w:r>
        <w:rPr>
          <w:noProof/>
        </w:rPr>
        <w:fldChar w:fldCharType="separate"/>
      </w:r>
      <w:r>
        <w:rPr>
          <w:noProof/>
        </w:rPr>
        <w:t>18</w:t>
      </w:r>
      <w:r>
        <w:rPr>
          <w:noProof/>
        </w:rPr>
        <w:fldChar w:fldCharType="end"/>
      </w:r>
    </w:p>
    <w:p w14:paraId="1AAD83BE" w14:textId="122C2477" w:rsidR="00DC12F3" w:rsidRDefault="00DC12F3">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r>
        <w:rPr>
          <w:noProof/>
        </w:rPr>
      </w:r>
      <w:r>
        <w:rPr>
          <w:noProof/>
        </w:rPr>
        <w:fldChar w:fldCharType="separate"/>
      </w:r>
      <w:r>
        <w:rPr>
          <w:noProof/>
        </w:rPr>
        <w:t>18</w:t>
      </w:r>
      <w:r>
        <w:rPr>
          <w:noProof/>
        </w:rPr>
        <w:fldChar w:fldCharType="end"/>
      </w:r>
    </w:p>
    <w:p w14:paraId="0DA3BDF5" w14:textId="2303A0B6" w:rsidR="00DC12F3" w:rsidRDefault="00DC12F3">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r>
        <w:rPr>
          <w:noProof/>
        </w:rPr>
      </w:r>
      <w:r>
        <w:rPr>
          <w:noProof/>
        </w:rPr>
        <w:fldChar w:fldCharType="separate"/>
      </w:r>
      <w:r>
        <w:rPr>
          <w:noProof/>
        </w:rPr>
        <w:t>19</w:t>
      </w:r>
      <w:r>
        <w:rPr>
          <w:noProof/>
        </w:rPr>
        <w:fldChar w:fldCharType="end"/>
      </w:r>
    </w:p>
    <w:p w14:paraId="5DBB20BE" w14:textId="1896CBC4" w:rsidR="00DC12F3" w:rsidRDefault="00DC12F3">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r>
        <w:rPr>
          <w:noProof/>
        </w:rPr>
      </w:r>
      <w:r>
        <w:rPr>
          <w:noProof/>
        </w:rPr>
        <w:fldChar w:fldCharType="separate"/>
      </w:r>
      <w:r>
        <w:rPr>
          <w:noProof/>
        </w:rPr>
        <w:t>20</w:t>
      </w:r>
      <w:r>
        <w:rPr>
          <w:noProof/>
        </w:rPr>
        <w:fldChar w:fldCharType="end"/>
      </w:r>
    </w:p>
    <w:p w14:paraId="6EE3F076" w14:textId="2D54F858" w:rsidR="00DC12F3" w:rsidRDefault="00DC12F3">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r>
        <w:rPr>
          <w:noProof/>
        </w:rPr>
      </w:r>
      <w:r>
        <w:rPr>
          <w:noProof/>
        </w:rPr>
        <w:fldChar w:fldCharType="separate"/>
      </w:r>
      <w:r>
        <w:rPr>
          <w:noProof/>
        </w:rPr>
        <w:t>20</w:t>
      </w:r>
      <w:r>
        <w:rPr>
          <w:noProof/>
        </w:rPr>
        <w:fldChar w:fldCharType="end"/>
      </w:r>
    </w:p>
    <w:p w14:paraId="398CDE19" w14:textId="172C4070"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r>
        <w:rPr>
          <w:noProof/>
        </w:rPr>
      </w:r>
      <w:r>
        <w:rPr>
          <w:noProof/>
        </w:rPr>
        <w:fldChar w:fldCharType="separate"/>
      </w:r>
      <w:r>
        <w:rPr>
          <w:noProof/>
        </w:rPr>
        <w:t>20</w:t>
      </w:r>
      <w:r>
        <w:rPr>
          <w:noProof/>
        </w:rPr>
        <w:fldChar w:fldCharType="end"/>
      </w:r>
    </w:p>
    <w:p w14:paraId="6C31290A" w14:textId="258DF80B"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r>
        <w:rPr>
          <w:noProof/>
        </w:rPr>
      </w:r>
      <w:r>
        <w:rPr>
          <w:noProof/>
        </w:rPr>
        <w:fldChar w:fldCharType="separate"/>
      </w:r>
      <w:r>
        <w:rPr>
          <w:noProof/>
        </w:rPr>
        <w:t>20</w:t>
      </w:r>
      <w:r>
        <w:rPr>
          <w:noProof/>
        </w:rPr>
        <w:fldChar w:fldCharType="end"/>
      </w:r>
    </w:p>
    <w:p w14:paraId="35005B2C" w14:textId="1E1FA3AD"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r>
        <w:rPr>
          <w:noProof/>
        </w:rPr>
      </w:r>
      <w:r>
        <w:rPr>
          <w:noProof/>
        </w:rPr>
        <w:fldChar w:fldCharType="separate"/>
      </w:r>
      <w:r>
        <w:rPr>
          <w:noProof/>
        </w:rPr>
        <w:t>22</w:t>
      </w:r>
      <w:r>
        <w:rPr>
          <w:noProof/>
        </w:rPr>
        <w:fldChar w:fldCharType="end"/>
      </w:r>
    </w:p>
    <w:p w14:paraId="69B6683F" w14:textId="0325BFEA"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r>
        <w:rPr>
          <w:noProof/>
        </w:rPr>
      </w:r>
      <w:r>
        <w:rPr>
          <w:noProof/>
        </w:rPr>
        <w:fldChar w:fldCharType="separate"/>
      </w:r>
      <w:r>
        <w:rPr>
          <w:noProof/>
        </w:rPr>
        <w:t>22</w:t>
      </w:r>
      <w:r>
        <w:rPr>
          <w:noProof/>
        </w:rPr>
        <w:fldChar w:fldCharType="end"/>
      </w:r>
    </w:p>
    <w:p w14:paraId="15CA1ABF" w14:textId="5544CE7C" w:rsidR="00DC12F3" w:rsidRDefault="00DC12F3">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r>
        <w:rPr>
          <w:noProof/>
        </w:rPr>
      </w:r>
      <w:r>
        <w:rPr>
          <w:noProof/>
        </w:rPr>
        <w:fldChar w:fldCharType="separate"/>
      </w:r>
      <w:r>
        <w:rPr>
          <w:noProof/>
        </w:rPr>
        <w:t>22</w:t>
      </w:r>
      <w:r>
        <w:rPr>
          <w:noProof/>
        </w:rPr>
        <w:fldChar w:fldCharType="end"/>
      </w:r>
    </w:p>
    <w:p w14:paraId="0570CD68" w14:textId="54EFEF8E" w:rsidR="00DC12F3" w:rsidRDefault="00DC12F3">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r>
        <w:rPr>
          <w:noProof/>
        </w:rPr>
      </w:r>
      <w:r>
        <w:rPr>
          <w:noProof/>
        </w:rPr>
        <w:fldChar w:fldCharType="separate"/>
      </w:r>
      <w:r>
        <w:rPr>
          <w:noProof/>
        </w:rPr>
        <w:t>22</w:t>
      </w:r>
      <w:r>
        <w:rPr>
          <w:noProof/>
        </w:rPr>
        <w:fldChar w:fldCharType="end"/>
      </w:r>
    </w:p>
    <w:p w14:paraId="5384D537" w14:textId="2F810598" w:rsidR="00DC12F3" w:rsidRDefault="00DC12F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r>
        <w:rPr>
          <w:noProof/>
        </w:rPr>
      </w:r>
      <w:r>
        <w:rPr>
          <w:noProof/>
        </w:rPr>
        <w:fldChar w:fldCharType="separate"/>
      </w:r>
      <w:r>
        <w:rPr>
          <w:noProof/>
        </w:rPr>
        <w:t>23</w:t>
      </w:r>
      <w:r>
        <w:rPr>
          <w:noProof/>
        </w:rPr>
        <w:fldChar w:fldCharType="end"/>
      </w:r>
    </w:p>
    <w:p w14:paraId="29F46EEE" w14:textId="75DE474C" w:rsidR="00DC12F3" w:rsidRDefault="00DC12F3">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r>
        <w:rPr>
          <w:noProof/>
        </w:rPr>
      </w:r>
      <w:r>
        <w:rPr>
          <w:noProof/>
        </w:rPr>
        <w:fldChar w:fldCharType="separate"/>
      </w:r>
      <w:r>
        <w:rPr>
          <w:noProof/>
        </w:rPr>
        <w:t>23</w:t>
      </w:r>
      <w:r>
        <w:rPr>
          <w:noProof/>
        </w:rPr>
        <w:fldChar w:fldCharType="end"/>
      </w:r>
    </w:p>
    <w:p w14:paraId="21507309" w14:textId="0068913D" w:rsidR="00DC12F3" w:rsidRDefault="00DC12F3">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r>
        <w:rPr>
          <w:noProof/>
        </w:rPr>
      </w:r>
      <w:r>
        <w:rPr>
          <w:noProof/>
        </w:rPr>
        <w:fldChar w:fldCharType="separate"/>
      </w:r>
      <w:r>
        <w:rPr>
          <w:noProof/>
        </w:rPr>
        <w:t>23</w:t>
      </w:r>
      <w:r>
        <w:rPr>
          <w:noProof/>
        </w:rPr>
        <w:fldChar w:fldCharType="end"/>
      </w:r>
    </w:p>
    <w:p w14:paraId="2659DA31" w14:textId="5B3A7937" w:rsidR="00DC12F3" w:rsidRDefault="00DC12F3">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r>
        <w:rPr>
          <w:noProof/>
        </w:rPr>
      </w:r>
      <w:r>
        <w:rPr>
          <w:noProof/>
        </w:rPr>
        <w:fldChar w:fldCharType="separate"/>
      </w:r>
      <w:r>
        <w:rPr>
          <w:noProof/>
        </w:rPr>
        <w:t>23</w:t>
      </w:r>
      <w:r>
        <w:rPr>
          <w:noProof/>
        </w:rPr>
        <w:fldChar w:fldCharType="end"/>
      </w:r>
    </w:p>
    <w:p w14:paraId="60144CEF" w14:textId="4B2158C8" w:rsidR="00DC12F3" w:rsidRDefault="00DC12F3">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r>
        <w:rPr>
          <w:noProof/>
        </w:rPr>
      </w:r>
      <w:r>
        <w:rPr>
          <w:noProof/>
        </w:rPr>
        <w:fldChar w:fldCharType="separate"/>
      </w:r>
      <w:r>
        <w:rPr>
          <w:noProof/>
        </w:rPr>
        <w:t>23</w:t>
      </w:r>
      <w:r>
        <w:rPr>
          <w:noProof/>
        </w:rPr>
        <w:fldChar w:fldCharType="end"/>
      </w:r>
    </w:p>
    <w:p w14:paraId="05D86371" w14:textId="7B899492" w:rsidR="00DC12F3" w:rsidRDefault="00DC12F3">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r>
        <w:rPr>
          <w:noProof/>
        </w:rPr>
      </w:r>
      <w:r>
        <w:rPr>
          <w:noProof/>
        </w:rPr>
        <w:fldChar w:fldCharType="separate"/>
      </w:r>
      <w:r>
        <w:rPr>
          <w:noProof/>
        </w:rPr>
        <w:t>24</w:t>
      </w:r>
      <w:r>
        <w:rPr>
          <w:noProof/>
        </w:rPr>
        <w:fldChar w:fldCharType="end"/>
      </w:r>
    </w:p>
    <w:p w14:paraId="596B87C4" w14:textId="6214364A" w:rsidR="00DC12F3" w:rsidRDefault="00DC12F3">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r>
        <w:rPr>
          <w:noProof/>
        </w:rPr>
      </w:r>
      <w:r>
        <w:rPr>
          <w:noProof/>
        </w:rPr>
        <w:fldChar w:fldCharType="separate"/>
      </w:r>
      <w:r>
        <w:rPr>
          <w:noProof/>
        </w:rPr>
        <w:t>24</w:t>
      </w:r>
      <w:r>
        <w:rPr>
          <w:noProof/>
        </w:rPr>
        <w:fldChar w:fldCharType="end"/>
      </w:r>
    </w:p>
    <w:p w14:paraId="0D44605E" w14:textId="23A0097C" w:rsidR="00DC12F3" w:rsidRDefault="00DC12F3">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r>
        <w:rPr>
          <w:noProof/>
        </w:rPr>
      </w:r>
      <w:r>
        <w:rPr>
          <w:noProof/>
        </w:rPr>
        <w:fldChar w:fldCharType="separate"/>
      </w:r>
      <w:r>
        <w:rPr>
          <w:noProof/>
        </w:rPr>
        <w:t>24</w:t>
      </w:r>
      <w:r>
        <w:rPr>
          <w:noProof/>
        </w:rPr>
        <w:fldChar w:fldCharType="end"/>
      </w:r>
    </w:p>
    <w:p w14:paraId="1331BAC9" w14:textId="5E1E25C6" w:rsidR="00DC12F3" w:rsidRDefault="00DC12F3">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r>
        <w:rPr>
          <w:noProof/>
        </w:rPr>
      </w:r>
      <w:r>
        <w:rPr>
          <w:noProof/>
        </w:rPr>
        <w:fldChar w:fldCharType="separate"/>
      </w:r>
      <w:r>
        <w:rPr>
          <w:noProof/>
        </w:rPr>
        <w:t>24</w:t>
      </w:r>
      <w:r>
        <w:rPr>
          <w:noProof/>
        </w:rPr>
        <w:fldChar w:fldCharType="end"/>
      </w:r>
    </w:p>
    <w:p w14:paraId="75D7732E" w14:textId="7EC140DC" w:rsidR="00DC12F3" w:rsidRDefault="00DC12F3">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r>
        <w:rPr>
          <w:noProof/>
        </w:rPr>
      </w:r>
      <w:r>
        <w:rPr>
          <w:noProof/>
        </w:rPr>
        <w:fldChar w:fldCharType="separate"/>
      </w:r>
      <w:r>
        <w:rPr>
          <w:noProof/>
        </w:rPr>
        <w:t>24</w:t>
      </w:r>
      <w:r>
        <w:rPr>
          <w:noProof/>
        </w:rPr>
        <w:fldChar w:fldCharType="end"/>
      </w:r>
    </w:p>
    <w:p w14:paraId="656A9475" w14:textId="4BA3AC85" w:rsidR="00DC12F3" w:rsidRDefault="00DC12F3">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r>
        <w:rPr>
          <w:noProof/>
        </w:rPr>
      </w:r>
      <w:r>
        <w:rPr>
          <w:noProof/>
        </w:rPr>
        <w:fldChar w:fldCharType="separate"/>
      </w:r>
      <w:r>
        <w:rPr>
          <w:noProof/>
        </w:rPr>
        <w:t>24</w:t>
      </w:r>
      <w:r>
        <w:rPr>
          <w:noProof/>
        </w:rPr>
        <w:fldChar w:fldCharType="end"/>
      </w:r>
    </w:p>
    <w:p w14:paraId="44CE4A4F" w14:textId="65B2DBCE" w:rsidR="00DC12F3" w:rsidRDefault="00DC12F3">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r>
        <w:rPr>
          <w:noProof/>
        </w:rPr>
      </w:r>
      <w:r>
        <w:rPr>
          <w:noProof/>
        </w:rPr>
        <w:fldChar w:fldCharType="separate"/>
      </w:r>
      <w:r>
        <w:rPr>
          <w:noProof/>
        </w:rPr>
        <w:t>24</w:t>
      </w:r>
      <w:r>
        <w:rPr>
          <w:noProof/>
        </w:rPr>
        <w:fldChar w:fldCharType="end"/>
      </w:r>
    </w:p>
    <w:p w14:paraId="39059191" w14:textId="52E55152" w:rsidR="00DC12F3" w:rsidRDefault="00DC12F3">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r>
        <w:rPr>
          <w:noProof/>
        </w:rPr>
      </w:r>
      <w:r>
        <w:rPr>
          <w:noProof/>
        </w:rPr>
        <w:fldChar w:fldCharType="separate"/>
      </w:r>
      <w:r>
        <w:rPr>
          <w:noProof/>
        </w:rPr>
        <w:t>25</w:t>
      </w:r>
      <w:r>
        <w:rPr>
          <w:noProof/>
        </w:rPr>
        <w:fldChar w:fldCharType="end"/>
      </w:r>
    </w:p>
    <w:p w14:paraId="25AE2B7D" w14:textId="11F5EA4B" w:rsidR="00DC12F3" w:rsidRDefault="00DC12F3">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r>
        <w:rPr>
          <w:noProof/>
        </w:rPr>
      </w:r>
      <w:r>
        <w:rPr>
          <w:noProof/>
        </w:rPr>
        <w:fldChar w:fldCharType="separate"/>
      </w:r>
      <w:r>
        <w:rPr>
          <w:noProof/>
        </w:rPr>
        <w:t>25</w:t>
      </w:r>
      <w:r>
        <w:rPr>
          <w:noProof/>
        </w:rPr>
        <w:fldChar w:fldCharType="end"/>
      </w:r>
    </w:p>
    <w:p w14:paraId="25C71CA6" w14:textId="38030261"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r>
        <w:rPr>
          <w:noProof/>
        </w:rPr>
      </w:r>
      <w:r>
        <w:rPr>
          <w:noProof/>
        </w:rPr>
        <w:fldChar w:fldCharType="separate"/>
      </w:r>
      <w:r>
        <w:rPr>
          <w:noProof/>
        </w:rPr>
        <w:t>25</w:t>
      </w:r>
      <w:r>
        <w:rPr>
          <w:noProof/>
        </w:rPr>
        <w:fldChar w:fldCharType="end"/>
      </w:r>
    </w:p>
    <w:p w14:paraId="62A2D5A8" w14:textId="0F48BE16" w:rsidR="00DC12F3" w:rsidRDefault="00DC12F3">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r>
        <w:rPr>
          <w:noProof/>
        </w:rPr>
      </w:r>
      <w:r>
        <w:rPr>
          <w:noProof/>
        </w:rPr>
        <w:fldChar w:fldCharType="separate"/>
      </w:r>
      <w:r>
        <w:rPr>
          <w:noProof/>
        </w:rPr>
        <w:t>25</w:t>
      </w:r>
      <w:r>
        <w:rPr>
          <w:noProof/>
        </w:rPr>
        <w:fldChar w:fldCharType="end"/>
      </w:r>
    </w:p>
    <w:p w14:paraId="1BEB8791" w14:textId="0A89A5A0" w:rsidR="00DC12F3" w:rsidRDefault="00DC12F3">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r>
        <w:rPr>
          <w:noProof/>
        </w:rPr>
      </w:r>
      <w:r>
        <w:rPr>
          <w:noProof/>
        </w:rPr>
        <w:fldChar w:fldCharType="separate"/>
      </w:r>
      <w:r>
        <w:rPr>
          <w:noProof/>
        </w:rPr>
        <w:t>27</w:t>
      </w:r>
      <w:r>
        <w:rPr>
          <w:noProof/>
        </w:rPr>
        <w:fldChar w:fldCharType="end"/>
      </w:r>
    </w:p>
    <w:p w14:paraId="35BC90FB" w14:textId="1F3A7C69" w:rsidR="00DC12F3" w:rsidRDefault="00DC12F3">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r>
        <w:rPr>
          <w:noProof/>
        </w:rPr>
      </w:r>
      <w:r>
        <w:rPr>
          <w:noProof/>
        </w:rPr>
        <w:fldChar w:fldCharType="separate"/>
      </w:r>
      <w:r>
        <w:rPr>
          <w:noProof/>
        </w:rPr>
        <w:t>28</w:t>
      </w:r>
      <w:r>
        <w:rPr>
          <w:noProof/>
        </w:rPr>
        <w:fldChar w:fldCharType="end"/>
      </w:r>
    </w:p>
    <w:p w14:paraId="1E12B5B7" w14:textId="479FE3B9" w:rsidR="00DC12F3" w:rsidRDefault="00DC12F3">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r>
        <w:rPr>
          <w:noProof/>
        </w:rPr>
      </w:r>
      <w:r>
        <w:rPr>
          <w:noProof/>
        </w:rPr>
        <w:fldChar w:fldCharType="separate"/>
      </w:r>
      <w:r>
        <w:rPr>
          <w:noProof/>
        </w:rPr>
        <w:t>28</w:t>
      </w:r>
      <w:r>
        <w:rPr>
          <w:noProof/>
        </w:rPr>
        <w:fldChar w:fldCharType="end"/>
      </w:r>
    </w:p>
    <w:p w14:paraId="4ED200BA" w14:textId="79731340" w:rsidR="00DC12F3" w:rsidRDefault="00DC12F3">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r>
        <w:rPr>
          <w:noProof/>
        </w:rPr>
      </w:r>
      <w:r>
        <w:rPr>
          <w:noProof/>
        </w:rPr>
        <w:fldChar w:fldCharType="separate"/>
      </w:r>
      <w:r>
        <w:rPr>
          <w:noProof/>
        </w:rPr>
        <w:t>28</w:t>
      </w:r>
      <w:r>
        <w:rPr>
          <w:noProof/>
        </w:rPr>
        <w:fldChar w:fldCharType="end"/>
      </w:r>
    </w:p>
    <w:p w14:paraId="6972B1D7" w14:textId="32795789" w:rsidR="00DC12F3" w:rsidRDefault="00DC12F3">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r>
        <w:rPr>
          <w:noProof/>
        </w:rPr>
      </w:r>
      <w:r>
        <w:rPr>
          <w:noProof/>
        </w:rPr>
        <w:fldChar w:fldCharType="separate"/>
      </w:r>
      <w:r>
        <w:rPr>
          <w:noProof/>
        </w:rPr>
        <w:t>28</w:t>
      </w:r>
      <w:r>
        <w:rPr>
          <w:noProof/>
        </w:rPr>
        <w:fldChar w:fldCharType="end"/>
      </w:r>
    </w:p>
    <w:p w14:paraId="701D6FE0" w14:textId="5DEEB712"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r>
        <w:rPr>
          <w:noProof/>
        </w:rPr>
      </w:r>
      <w:r>
        <w:rPr>
          <w:noProof/>
        </w:rPr>
        <w:fldChar w:fldCharType="separate"/>
      </w:r>
      <w:r>
        <w:rPr>
          <w:noProof/>
        </w:rPr>
        <w:t>29</w:t>
      </w:r>
      <w:r>
        <w:rPr>
          <w:noProof/>
        </w:rPr>
        <w:fldChar w:fldCharType="end"/>
      </w:r>
    </w:p>
    <w:p w14:paraId="3459DE5C" w14:textId="52B50D75" w:rsidR="00DC12F3" w:rsidRDefault="00DC12F3">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r>
        <w:rPr>
          <w:noProof/>
        </w:rPr>
      </w:r>
      <w:r>
        <w:rPr>
          <w:noProof/>
        </w:rPr>
        <w:fldChar w:fldCharType="separate"/>
      </w:r>
      <w:r>
        <w:rPr>
          <w:noProof/>
        </w:rPr>
        <w:t>29</w:t>
      </w:r>
      <w:r>
        <w:rPr>
          <w:noProof/>
        </w:rPr>
        <w:fldChar w:fldCharType="end"/>
      </w:r>
    </w:p>
    <w:p w14:paraId="76B43E2B" w14:textId="01255A0A" w:rsidR="00DC12F3" w:rsidRDefault="00DC12F3">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r>
        <w:rPr>
          <w:noProof/>
        </w:rPr>
      </w:r>
      <w:r>
        <w:rPr>
          <w:noProof/>
        </w:rPr>
        <w:fldChar w:fldCharType="separate"/>
      </w:r>
      <w:r>
        <w:rPr>
          <w:noProof/>
        </w:rPr>
        <w:t>30</w:t>
      </w:r>
      <w:r>
        <w:rPr>
          <w:noProof/>
        </w:rPr>
        <w:fldChar w:fldCharType="end"/>
      </w:r>
    </w:p>
    <w:p w14:paraId="7BC1F426" w14:textId="2FB6139F" w:rsidR="00DC12F3" w:rsidRDefault="00DC12F3">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r>
        <w:rPr>
          <w:noProof/>
        </w:rPr>
      </w:r>
      <w:r>
        <w:rPr>
          <w:noProof/>
        </w:rPr>
        <w:fldChar w:fldCharType="separate"/>
      </w:r>
      <w:r>
        <w:rPr>
          <w:noProof/>
        </w:rPr>
        <w:t>34</w:t>
      </w:r>
      <w:r>
        <w:rPr>
          <w:noProof/>
        </w:rPr>
        <w:fldChar w:fldCharType="end"/>
      </w:r>
    </w:p>
    <w:p w14:paraId="5AC051CF" w14:textId="676411B6" w:rsidR="00DC12F3" w:rsidRDefault="00DC12F3">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r>
        <w:rPr>
          <w:noProof/>
        </w:rPr>
      </w:r>
      <w:r>
        <w:rPr>
          <w:noProof/>
        </w:rPr>
        <w:fldChar w:fldCharType="separate"/>
      </w:r>
      <w:r>
        <w:rPr>
          <w:noProof/>
        </w:rPr>
        <w:t>34</w:t>
      </w:r>
      <w:r>
        <w:rPr>
          <w:noProof/>
        </w:rPr>
        <w:fldChar w:fldCharType="end"/>
      </w:r>
    </w:p>
    <w:p w14:paraId="1F0F63B8" w14:textId="48C55C7F" w:rsidR="00DC12F3" w:rsidRDefault="00DC12F3">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r>
        <w:rPr>
          <w:noProof/>
        </w:rPr>
      </w:r>
      <w:r>
        <w:rPr>
          <w:noProof/>
        </w:rPr>
        <w:fldChar w:fldCharType="separate"/>
      </w:r>
      <w:r>
        <w:rPr>
          <w:noProof/>
        </w:rPr>
        <w:t>34</w:t>
      </w:r>
      <w:r>
        <w:rPr>
          <w:noProof/>
        </w:rPr>
        <w:fldChar w:fldCharType="end"/>
      </w:r>
    </w:p>
    <w:p w14:paraId="2C714470" w14:textId="0EBC3660" w:rsidR="00DC12F3" w:rsidRDefault="00DC12F3">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r>
        <w:rPr>
          <w:noProof/>
        </w:rPr>
      </w:r>
      <w:r>
        <w:rPr>
          <w:noProof/>
        </w:rPr>
        <w:fldChar w:fldCharType="separate"/>
      </w:r>
      <w:r>
        <w:rPr>
          <w:noProof/>
        </w:rPr>
        <w:t>35</w:t>
      </w:r>
      <w:r>
        <w:rPr>
          <w:noProof/>
        </w:rPr>
        <w:fldChar w:fldCharType="end"/>
      </w:r>
    </w:p>
    <w:p w14:paraId="105B582E" w14:textId="68130B83" w:rsidR="00DC12F3" w:rsidRDefault="00DC12F3">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r>
        <w:rPr>
          <w:noProof/>
        </w:rPr>
      </w:r>
      <w:r>
        <w:rPr>
          <w:noProof/>
        </w:rPr>
        <w:fldChar w:fldCharType="separate"/>
      </w:r>
      <w:r>
        <w:rPr>
          <w:noProof/>
        </w:rPr>
        <w:t>35</w:t>
      </w:r>
      <w:r>
        <w:rPr>
          <w:noProof/>
        </w:rPr>
        <w:fldChar w:fldCharType="end"/>
      </w:r>
    </w:p>
    <w:p w14:paraId="1B5287DF" w14:textId="1E59380F" w:rsidR="00DC12F3" w:rsidRDefault="00DC12F3">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r>
        <w:rPr>
          <w:noProof/>
        </w:rPr>
      </w:r>
      <w:r>
        <w:rPr>
          <w:noProof/>
        </w:rPr>
        <w:fldChar w:fldCharType="separate"/>
      </w:r>
      <w:r>
        <w:rPr>
          <w:noProof/>
        </w:rPr>
        <w:t>35</w:t>
      </w:r>
      <w:r>
        <w:rPr>
          <w:noProof/>
        </w:rPr>
        <w:fldChar w:fldCharType="end"/>
      </w:r>
    </w:p>
    <w:p w14:paraId="48334177" w14:textId="6A8DC4E8" w:rsidR="00DC12F3" w:rsidRDefault="00DC12F3">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r>
        <w:rPr>
          <w:noProof/>
        </w:rPr>
      </w:r>
      <w:r>
        <w:rPr>
          <w:noProof/>
        </w:rPr>
        <w:fldChar w:fldCharType="separate"/>
      </w:r>
      <w:r>
        <w:rPr>
          <w:noProof/>
        </w:rPr>
        <w:t>36</w:t>
      </w:r>
      <w:r>
        <w:rPr>
          <w:noProof/>
        </w:rPr>
        <w:fldChar w:fldCharType="end"/>
      </w:r>
    </w:p>
    <w:p w14:paraId="716348B2" w14:textId="3F790BDE" w:rsidR="00DC12F3" w:rsidRDefault="00DC12F3">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r>
        <w:rPr>
          <w:noProof/>
        </w:rPr>
      </w:r>
      <w:r>
        <w:rPr>
          <w:noProof/>
        </w:rPr>
        <w:fldChar w:fldCharType="separate"/>
      </w:r>
      <w:r>
        <w:rPr>
          <w:noProof/>
        </w:rPr>
        <w:t>36</w:t>
      </w:r>
      <w:r>
        <w:rPr>
          <w:noProof/>
        </w:rPr>
        <w:fldChar w:fldCharType="end"/>
      </w:r>
    </w:p>
    <w:p w14:paraId="08E8C609" w14:textId="1F20B02F" w:rsidR="00DC12F3" w:rsidRDefault="00DC12F3">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r>
        <w:rPr>
          <w:noProof/>
        </w:rPr>
      </w:r>
      <w:r>
        <w:rPr>
          <w:noProof/>
        </w:rPr>
        <w:fldChar w:fldCharType="separate"/>
      </w:r>
      <w:r>
        <w:rPr>
          <w:noProof/>
        </w:rPr>
        <w:t>39</w:t>
      </w:r>
      <w:r>
        <w:rPr>
          <w:noProof/>
        </w:rPr>
        <w:fldChar w:fldCharType="end"/>
      </w:r>
    </w:p>
    <w:p w14:paraId="6501F400" w14:textId="2BAE4D52"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r>
        <w:rPr>
          <w:noProof/>
        </w:rPr>
      </w:r>
      <w:r>
        <w:rPr>
          <w:noProof/>
        </w:rPr>
        <w:fldChar w:fldCharType="separate"/>
      </w:r>
      <w:r>
        <w:rPr>
          <w:noProof/>
        </w:rPr>
        <w:t>39</w:t>
      </w:r>
      <w:r>
        <w:rPr>
          <w:noProof/>
        </w:rPr>
        <w:fldChar w:fldCharType="end"/>
      </w:r>
    </w:p>
    <w:p w14:paraId="16FA8EB3" w14:textId="69BF04E7" w:rsidR="00DC12F3" w:rsidRDefault="00DC12F3">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r>
        <w:rPr>
          <w:noProof/>
        </w:rPr>
      </w:r>
      <w:r>
        <w:rPr>
          <w:noProof/>
        </w:rPr>
        <w:fldChar w:fldCharType="separate"/>
      </w:r>
      <w:r>
        <w:rPr>
          <w:noProof/>
        </w:rPr>
        <w:t>40</w:t>
      </w:r>
      <w:r>
        <w:rPr>
          <w:noProof/>
        </w:rPr>
        <w:fldChar w:fldCharType="end"/>
      </w:r>
    </w:p>
    <w:p w14:paraId="254135AE" w14:textId="6917F846" w:rsidR="00DC12F3" w:rsidRDefault="00DC12F3">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r>
        <w:rPr>
          <w:noProof/>
        </w:rPr>
      </w:r>
      <w:r>
        <w:rPr>
          <w:noProof/>
        </w:rPr>
        <w:fldChar w:fldCharType="separate"/>
      </w:r>
      <w:r>
        <w:rPr>
          <w:noProof/>
        </w:rPr>
        <w:t>42</w:t>
      </w:r>
      <w:r>
        <w:rPr>
          <w:noProof/>
        </w:rPr>
        <w:fldChar w:fldCharType="end"/>
      </w:r>
    </w:p>
    <w:p w14:paraId="51B52715" w14:textId="7A8E2C68"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r>
        <w:rPr>
          <w:noProof/>
        </w:rPr>
      </w:r>
      <w:r>
        <w:rPr>
          <w:noProof/>
        </w:rPr>
        <w:fldChar w:fldCharType="separate"/>
      </w:r>
      <w:r>
        <w:rPr>
          <w:noProof/>
        </w:rPr>
        <w:t>42</w:t>
      </w:r>
      <w:r>
        <w:rPr>
          <w:noProof/>
        </w:rPr>
        <w:fldChar w:fldCharType="end"/>
      </w:r>
    </w:p>
    <w:p w14:paraId="2DA9266C" w14:textId="4C9B5123"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r>
        <w:rPr>
          <w:noProof/>
        </w:rPr>
      </w:r>
      <w:r>
        <w:rPr>
          <w:noProof/>
        </w:rPr>
        <w:fldChar w:fldCharType="separate"/>
      </w:r>
      <w:r>
        <w:rPr>
          <w:noProof/>
        </w:rPr>
        <w:t>42</w:t>
      </w:r>
      <w:r>
        <w:rPr>
          <w:noProof/>
        </w:rPr>
        <w:fldChar w:fldCharType="end"/>
      </w:r>
    </w:p>
    <w:p w14:paraId="4D33D640" w14:textId="3A13BAB6" w:rsidR="00DC12F3" w:rsidRDefault="00DC12F3">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r>
        <w:rPr>
          <w:noProof/>
        </w:rPr>
      </w:r>
      <w:r>
        <w:rPr>
          <w:noProof/>
        </w:rPr>
        <w:fldChar w:fldCharType="separate"/>
      </w:r>
      <w:r>
        <w:rPr>
          <w:noProof/>
        </w:rPr>
        <w:t>42</w:t>
      </w:r>
      <w:r>
        <w:rPr>
          <w:noProof/>
        </w:rPr>
        <w:fldChar w:fldCharType="end"/>
      </w:r>
    </w:p>
    <w:p w14:paraId="58AF26FF" w14:textId="6A0972E7" w:rsidR="00DC12F3" w:rsidRDefault="00DC12F3">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r>
        <w:rPr>
          <w:noProof/>
        </w:rPr>
      </w:r>
      <w:r>
        <w:rPr>
          <w:noProof/>
        </w:rPr>
        <w:fldChar w:fldCharType="separate"/>
      </w:r>
      <w:r>
        <w:rPr>
          <w:noProof/>
        </w:rPr>
        <w:t>42</w:t>
      </w:r>
      <w:r>
        <w:rPr>
          <w:noProof/>
        </w:rPr>
        <w:fldChar w:fldCharType="end"/>
      </w:r>
    </w:p>
    <w:p w14:paraId="5277E4FE" w14:textId="619DF584" w:rsidR="00DC12F3" w:rsidRDefault="00DC12F3">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r>
        <w:rPr>
          <w:noProof/>
        </w:rPr>
      </w:r>
      <w:r>
        <w:rPr>
          <w:noProof/>
        </w:rPr>
        <w:fldChar w:fldCharType="separate"/>
      </w:r>
      <w:r>
        <w:rPr>
          <w:noProof/>
        </w:rPr>
        <w:t>43</w:t>
      </w:r>
      <w:r>
        <w:rPr>
          <w:noProof/>
        </w:rPr>
        <w:fldChar w:fldCharType="end"/>
      </w:r>
    </w:p>
    <w:p w14:paraId="5C98D4BD" w14:textId="4F2032C7" w:rsidR="00DC12F3" w:rsidRDefault="00DC12F3">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r>
        <w:rPr>
          <w:noProof/>
        </w:rPr>
      </w:r>
      <w:r>
        <w:rPr>
          <w:noProof/>
        </w:rPr>
        <w:fldChar w:fldCharType="separate"/>
      </w:r>
      <w:r>
        <w:rPr>
          <w:noProof/>
        </w:rPr>
        <w:t>43</w:t>
      </w:r>
      <w:r>
        <w:rPr>
          <w:noProof/>
        </w:rPr>
        <w:fldChar w:fldCharType="end"/>
      </w:r>
    </w:p>
    <w:p w14:paraId="6E264926" w14:textId="353A761A" w:rsidR="00DC12F3" w:rsidRDefault="00DC12F3">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r>
        <w:rPr>
          <w:noProof/>
        </w:rPr>
      </w:r>
      <w:r>
        <w:rPr>
          <w:noProof/>
        </w:rPr>
        <w:fldChar w:fldCharType="separate"/>
      </w:r>
      <w:r>
        <w:rPr>
          <w:noProof/>
        </w:rPr>
        <w:t>43</w:t>
      </w:r>
      <w:r>
        <w:rPr>
          <w:noProof/>
        </w:rPr>
        <w:fldChar w:fldCharType="end"/>
      </w:r>
    </w:p>
    <w:p w14:paraId="4DD125A0" w14:textId="7F92B419" w:rsidR="00DC12F3" w:rsidRDefault="00DC12F3">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r>
        <w:rPr>
          <w:noProof/>
        </w:rPr>
      </w:r>
      <w:r>
        <w:rPr>
          <w:noProof/>
        </w:rPr>
        <w:fldChar w:fldCharType="separate"/>
      </w:r>
      <w:r>
        <w:rPr>
          <w:noProof/>
        </w:rPr>
        <w:t>43</w:t>
      </w:r>
      <w:r>
        <w:rPr>
          <w:noProof/>
        </w:rPr>
        <w:fldChar w:fldCharType="end"/>
      </w:r>
    </w:p>
    <w:p w14:paraId="6B9D3779" w14:textId="04A891BF" w:rsidR="00DC12F3" w:rsidRDefault="00DC12F3">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r>
        <w:rPr>
          <w:noProof/>
        </w:rPr>
      </w:r>
      <w:r>
        <w:rPr>
          <w:noProof/>
        </w:rPr>
        <w:fldChar w:fldCharType="separate"/>
      </w:r>
      <w:r>
        <w:rPr>
          <w:noProof/>
        </w:rPr>
        <w:t>43</w:t>
      </w:r>
      <w:r>
        <w:rPr>
          <w:noProof/>
        </w:rPr>
        <w:fldChar w:fldCharType="end"/>
      </w:r>
    </w:p>
    <w:p w14:paraId="096620AF" w14:textId="0F4207CD" w:rsidR="00DC12F3" w:rsidRDefault="00DC12F3">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r>
        <w:rPr>
          <w:noProof/>
        </w:rPr>
      </w:r>
      <w:r>
        <w:rPr>
          <w:noProof/>
        </w:rPr>
        <w:fldChar w:fldCharType="separate"/>
      </w:r>
      <w:r>
        <w:rPr>
          <w:noProof/>
        </w:rPr>
        <w:t>43</w:t>
      </w:r>
      <w:r>
        <w:rPr>
          <w:noProof/>
        </w:rPr>
        <w:fldChar w:fldCharType="end"/>
      </w:r>
    </w:p>
    <w:p w14:paraId="2E0099A4" w14:textId="3799A6B9" w:rsidR="00DC12F3" w:rsidRDefault="00DC12F3">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r>
        <w:rPr>
          <w:noProof/>
        </w:rPr>
      </w:r>
      <w:r>
        <w:rPr>
          <w:noProof/>
        </w:rPr>
        <w:fldChar w:fldCharType="separate"/>
      </w:r>
      <w:r>
        <w:rPr>
          <w:noProof/>
        </w:rPr>
        <w:t>43</w:t>
      </w:r>
      <w:r>
        <w:rPr>
          <w:noProof/>
        </w:rPr>
        <w:fldChar w:fldCharType="end"/>
      </w:r>
    </w:p>
    <w:p w14:paraId="6812E7AA" w14:textId="1E454401"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r>
        <w:rPr>
          <w:noProof/>
        </w:rPr>
      </w:r>
      <w:r>
        <w:rPr>
          <w:noProof/>
        </w:rPr>
        <w:fldChar w:fldCharType="separate"/>
      </w:r>
      <w:r>
        <w:rPr>
          <w:noProof/>
        </w:rPr>
        <w:t>44</w:t>
      </w:r>
      <w:r>
        <w:rPr>
          <w:noProof/>
        </w:rPr>
        <w:fldChar w:fldCharType="end"/>
      </w:r>
    </w:p>
    <w:p w14:paraId="384E62B7" w14:textId="357327F2" w:rsidR="00DC12F3" w:rsidRDefault="00DC12F3">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r>
        <w:rPr>
          <w:noProof/>
        </w:rPr>
      </w:r>
      <w:r>
        <w:rPr>
          <w:noProof/>
        </w:rPr>
        <w:fldChar w:fldCharType="separate"/>
      </w:r>
      <w:r>
        <w:rPr>
          <w:noProof/>
        </w:rPr>
        <w:t>44</w:t>
      </w:r>
      <w:r>
        <w:rPr>
          <w:noProof/>
        </w:rPr>
        <w:fldChar w:fldCharType="end"/>
      </w:r>
    </w:p>
    <w:p w14:paraId="322DC6EC" w14:textId="6A4EA97D" w:rsidR="00DC12F3" w:rsidRDefault="00DC12F3">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r>
        <w:rPr>
          <w:noProof/>
        </w:rPr>
      </w:r>
      <w:r>
        <w:rPr>
          <w:noProof/>
        </w:rPr>
        <w:fldChar w:fldCharType="separate"/>
      </w:r>
      <w:r>
        <w:rPr>
          <w:noProof/>
        </w:rPr>
        <w:t>45</w:t>
      </w:r>
      <w:r>
        <w:rPr>
          <w:noProof/>
        </w:rPr>
        <w:fldChar w:fldCharType="end"/>
      </w:r>
    </w:p>
    <w:p w14:paraId="2135074E" w14:textId="0CF8CC8F" w:rsidR="00DC12F3" w:rsidRDefault="00DC12F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r>
        <w:rPr>
          <w:noProof/>
        </w:rPr>
      </w:r>
      <w:r>
        <w:rPr>
          <w:noProof/>
        </w:rPr>
        <w:fldChar w:fldCharType="separate"/>
      </w:r>
      <w:r>
        <w:rPr>
          <w:noProof/>
        </w:rPr>
        <w:t>45</w:t>
      </w:r>
      <w:r>
        <w:rPr>
          <w:noProof/>
        </w:rPr>
        <w:fldChar w:fldCharType="end"/>
      </w:r>
    </w:p>
    <w:p w14:paraId="0A65FE53" w14:textId="2DC42485" w:rsidR="00DC12F3" w:rsidRDefault="00DC12F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r>
        <w:rPr>
          <w:noProof/>
        </w:rPr>
      </w:r>
      <w:r>
        <w:rPr>
          <w:noProof/>
        </w:rPr>
        <w:fldChar w:fldCharType="separate"/>
      </w:r>
      <w:r>
        <w:rPr>
          <w:noProof/>
        </w:rPr>
        <w:t>45</w:t>
      </w:r>
      <w:r>
        <w:rPr>
          <w:noProof/>
        </w:rPr>
        <w:fldChar w:fldCharType="end"/>
      </w:r>
    </w:p>
    <w:p w14:paraId="05DA7878" w14:textId="0604478D" w:rsidR="00DC12F3" w:rsidRDefault="00DC12F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r>
        <w:rPr>
          <w:noProof/>
        </w:rPr>
      </w:r>
      <w:r>
        <w:rPr>
          <w:noProof/>
        </w:rPr>
        <w:fldChar w:fldCharType="separate"/>
      </w:r>
      <w:r>
        <w:rPr>
          <w:noProof/>
        </w:rPr>
        <w:t>45</w:t>
      </w:r>
      <w:r>
        <w:rPr>
          <w:noProof/>
        </w:rPr>
        <w:fldChar w:fldCharType="end"/>
      </w:r>
    </w:p>
    <w:p w14:paraId="294C3D8E" w14:textId="38D382A1" w:rsidR="00DC12F3" w:rsidRDefault="00DC12F3">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r>
        <w:rPr>
          <w:noProof/>
        </w:rPr>
      </w:r>
      <w:r>
        <w:rPr>
          <w:noProof/>
        </w:rPr>
        <w:fldChar w:fldCharType="separate"/>
      </w:r>
      <w:r>
        <w:rPr>
          <w:noProof/>
        </w:rPr>
        <w:t>45</w:t>
      </w:r>
      <w:r>
        <w:rPr>
          <w:noProof/>
        </w:rPr>
        <w:fldChar w:fldCharType="end"/>
      </w:r>
    </w:p>
    <w:p w14:paraId="6CE23FA2" w14:textId="670F90BE" w:rsidR="00DC12F3" w:rsidRDefault="00DC12F3">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r>
        <w:rPr>
          <w:noProof/>
        </w:rPr>
      </w:r>
      <w:r>
        <w:rPr>
          <w:noProof/>
        </w:rPr>
        <w:fldChar w:fldCharType="separate"/>
      </w:r>
      <w:r>
        <w:rPr>
          <w:noProof/>
        </w:rPr>
        <w:t>45</w:t>
      </w:r>
      <w:r>
        <w:rPr>
          <w:noProof/>
        </w:rPr>
        <w:fldChar w:fldCharType="end"/>
      </w:r>
    </w:p>
    <w:p w14:paraId="3EB01BE5" w14:textId="3C4299F8" w:rsidR="00DC12F3" w:rsidRDefault="00DC12F3">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r>
        <w:rPr>
          <w:noProof/>
        </w:rPr>
      </w:r>
      <w:r>
        <w:rPr>
          <w:noProof/>
        </w:rPr>
        <w:fldChar w:fldCharType="separate"/>
      </w:r>
      <w:r>
        <w:rPr>
          <w:noProof/>
        </w:rPr>
        <w:t>45</w:t>
      </w:r>
      <w:r>
        <w:rPr>
          <w:noProof/>
        </w:rPr>
        <w:fldChar w:fldCharType="end"/>
      </w:r>
    </w:p>
    <w:p w14:paraId="052AE55B" w14:textId="5FE61F2E" w:rsidR="00DC12F3" w:rsidRDefault="00DC12F3">
      <w:pPr>
        <w:pStyle w:val="TOC5"/>
        <w:rPr>
          <w:rFonts w:asciiTheme="minorHAnsi" w:eastAsiaTheme="minorEastAsia" w:hAnsiTheme="minorHAnsi" w:cstheme="minorBidi"/>
          <w:noProof/>
          <w:kern w:val="2"/>
          <w:sz w:val="21"/>
          <w:szCs w:val="22"/>
          <w:lang w:val="en-US" w:eastAsia="zh-CN"/>
        </w:rPr>
      </w:pPr>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r>
        <w:rPr>
          <w:noProof/>
        </w:rPr>
      </w:r>
      <w:r>
        <w:rPr>
          <w:noProof/>
        </w:rPr>
        <w:fldChar w:fldCharType="separate"/>
      </w:r>
      <w:r>
        <w:rPr>
          <w:noProof/>
        </w:rPr>
        <w:t>45</w:t>
      </w:r>
      <w:r>
        <w:rPr>
          <w:noProof/>
        </w:rPr>
        <w:fldChar w:fldCharType="end"/>
      </w:r>
    </w:p>
    <w:p w14:paraId="59AD7A45" w14:textId="50D9C2D1" w:rsidR="00DC12F3" w:rsidRDefault="00DC12F3">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r>
        <w:rPr>
          <w:noProof/>
        </w:rPr>
      </w:r>
      <w:r>
        <w:rPr>
          <w:noProof/>
        </w:rPr>
        <w:fldChar w:fldCharType="separate"/>
      </w:r>
      <w:r>
        <w:rPr>
          <w:noProof/>
        </w:rPr>
        <w:t>46</w:t>
      </w:r>
      <w:r>
        <w:rPr>
          <w:noProof/>
        </w:rPr>
        <w:fldChar w:fldCharType="end"/>
      </w:r>
    </w:p>
    <w:p w14:paraId="6F389B54" w14:textId="2BDDC4E3" w:rsidR="00DC12F3" w:rsidRDefault="00DC12F3">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r>
        <w:rPr>
          <w:noProof/>
        </w:rPr>
      </w:r>
      <w:r>
        <w:rPr>
          <w:noProof/>
        </w:rPr>
        <w:fldChar w:fldCharType="separate"/>
      </w:r>
      <w:r>
        <w:rPr>
          <w:noProof/>
        </w:rPr>
        <w:t>46</w:t>
      </w:r>
      <w:r>
        <w:rPr>
          <w:noProof/>
        </w:rPr>
        <w:fldChar w:fldCharType="end"/>
      </w:r>
    </w:p>
    <w:p w14:paraId="69ABE5CA" w14:textId="2590FEC3" w:rsidR="00DC12F3" w:rsidRDefault="00DC12F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r>
        <w:rPr>
          <w:noProof/>
        </w:rPr>
      </w:r>
      <w:r>
        <w:rPr>
          <w:noProof/>
        </w:rPr>
        <w:fldChar w:fldCharType="separate"/>
      </w:r>
      <w:r>
        <w:rPr>
          <w:noProof/>
        </w:rPr>
        <w:t>46</w:t>
      </w:r>
      <w:r>
        <w:rPr>
          <w:noProof/>
        </w:rPr>
        <w:fldChar w:fldCharType="end"/>
      </w:r>
    </w:p>
    <w:p w14:paraId="029B7564" w14:textId="7027FD27" w:rsidR="00DC12F3" w:rsidRDefault="00DC12F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r>
        <w:rPr>
          <w:noProof/>
        </w:rPr>
      </w:r>
      <w:r>
        <w:rPr>
          <w:noProof/>
        </w:rPr>
        <w:fldChar w:fldCharType="separate"/>
      </w:r>
      <w:r>
        <w:rPr>
          <w:noProof/>
        </w:rPr>
        <w:t>46</w:t>
      </w:r>
      <w:r>
        <w:rPr>
          <w:noProof/>
        </w:rPr>
        <w:fldChar w:fldCharType="end"/>
      </w:r>
    </w:p>
    <w:p w14:paraId="20F32C3C" w14:textId="2BC696A2" w:rsidR="00DC12F3" w:rsidRDefault="00DC12F3">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r>
        <w:rPr>
          <w:noProof/>
        </w:rPr>
      </w:r>
      <w:r>
        <w:rPr>
          <w:noProof/>
        </w:rPr>
        <w:fldChar w:fldCharType="separate"/>
      </w:r>
      <w:r>
        <w:rPr>
          <w:noProof/>
        </w:rPr>
        <w:t>47</w:t>
      </w:r>
      <w:r>
        <w:rPr>
          <w:noProof/>
        </w:rPr>
        <w:fldChar w:fldCharType="end"/>
      </w:r>
    </w:p>
    <w:p w14:paraId="2BF4C867" w14:textId="5F2F165F" w:rsidR="00DC12F3" w:rsidRDefault="00DC12F3">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r>
        <w:rPr>
          <w:noProof/>
        </w:rPr>
      </w:r>
      <w:r>
        <w:rPr>
          <w:noProof/>
        </w:rPr>
        <w:fldChar w:fldCharType="separate"/>
      </w:r>
      <w:r>
        <w:rPr>
          <w:noProof/>
        </w:rPr>
        <w:t>47</w:t>
      </w:r>
      <w:r>
        <w:rPr>
          <w:noProof/>
        </w:rPr>
        <w:fldChar w:fldCharType="end"/>
      </w:r>
    </w:p>
    <w:p w14:paraId="68B8D049" w14:textId="5196BE27" w:rsidR="00DC12F3" w:rsidRDefault="00DC12F3">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r>
        <w:rPr>
          <w:noProof/>
        </w:rPr>
      </w:r>
      <w:r>
        <w:rPr>
          <w:noProof/>
        </w:rPr>
        <w:fldChar w:fldCharType="separate"/>
      </w:r>
      <w:r>
        <w:rPr>
          <w:noProof/>
        </w:rPr>
        <w:t>47</w:t>
      </w:r>
      <w:r>
        <w:rPr>
          <w:noProof/>
        </w:rPr>
        <w:fldChar w:fldCharType="end"/>
      </w:r>
    </w:p>
    <w:p w14:paraId="151B7B8E" w14:textId="58027273" w:rsidR="00DC12F3" w:rsidRDefault="00DC12F3">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r>
        <w:rPr>
          <w:noProof/>
        </w:rPr>
      </w:r>
      <w:r>
        <w:rPr>
          <w:noProof/>
        </w:rPr>
        <w:fldChar w:fldCharType="separate"/>
      </w:r>
      <w:r>
        <w:rPr>
          <w:noProof/>
        </w:rPr>
        <w:t>47</w:t>
      </w:r>
      <w:r>
        <w:rPr>
          <w:noProof/>
        </w:rPr>
        <w:fldChar w:fldCharType="end"/>
      </w:r>
    </w:p>
    <w:p w14:paraId="5A5FB3CD" w14:textId="02FA3AF6" w:rsidR="00DC12F3" w:rsidRDefault="00DC12F3">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r>
        <w:rPr>
          <w:noProof/>
        </w:rPr>
      </w:r>
      <w:r>
        <w:rPr>
          <w:noProof/>
        </w:rPr>
        <w:fldChar w:fldCharType="separate"/>
      </w:r>
      <w:r>
        <w:rPr>
          <w:noProof/>
        </w:rPr>
        <w:t>51</w:t>
      </w:r>
      <w:r>
        <w:rPr>
          <w:noProof/>
        </w:rPr>
        <w:fldChar w:fldCharType="end"/>
      </w:r>
    </w:p>
    <w:p w14:paraId="2481A8AD" w14:textId="0EDA7B03" w:rsidR="00DC12F3" w:rsidRDefault="00DC12F3">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r>
        <w:rPr>
          <w:noProof/>
        </w:rPr>
      </w:r>
      <w:r>
        <w:rPr>
          <w:noProof/>
        </w:rPr>
        <w:fldChar w:fldCharType="separate"/>
      </w:r>
      <w:r>
        <w:rPr>
          <w:noProof/>
        </w:rPr>
        <w:t>51</w:t>
      </w:r>
      <w:r>
        <w:rPr>
          <w:noProof/>
        </w:rPr>
        <w:fldChar w:fldCharType="end"/>
      </w:r>
    </w:p>
    <w:p w14:paraId="1D30A93A" w14:textId="34D008BB" w:rsidR="00DC12F3" w:rsidRDefault="00DC12F3">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r>
        <w:rPr>
          <w:noProof/>
        </w:rPr>
      </w:r>
      <w:r>
        <w:rPr>
          <w:noProof/>
        </w:rPr>
        <w:fldChar w:fldCharType="separate"/>
      </w:r>
      <w:r>
        <w:rPr>
          <w:noProof/>
        </w:rPr>
        <w:t>51</w:t>
      </w:r>
      <w:r>
        <w:rPr>
          <w:noProof/>
        </w:rPr>
        <w:fldChar w:fldCharType="end"/>
      </w:r>
    </w:p>
    <w:p w14:paraId="6ED8C845" w14:textId="3FD557B8" w:rsidR="00DC12F3" w:rsidRDefault="00DC12F3">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r>
        <w:rPr>
          <w:noProof/>
        </w:rPr>
      </w:r>
      <w:r>
        <w:rPr>
          <w:noProof/>
        </w:rPr>
        <w:fldChar w:fldCharType="separate"/>
      </w:r>
      <w:r>
        <w:rPr>
          <w:noProof/>
        </w:rPr>
        <w:t>51</w:t>
      </w:r>
      <w:r>
        <w:rPr>
          <w:noProof/>
        </w:rPr>
        <w:fldChar w:fldCharType="end"/>
      </w:r>
    </w:p>
    <w:p w14:paraId="0D87F3BC" w14:textId="2AD9072D" w:rsidR="00DC12F3" w:rsidRDefault="00DC12F3">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r>
        <w:rPr>
          <w:noProof/>
        </w:rPr>
      </w:r>
      <w:r>
        <w:rPr>
          <w:noProof/>
        </w:rPr>
        <w:fldChar w:fldCharType="separate"/>
      </w:r>
      <w:r>
        <w:rPr>
          <w:noProof/>
        </w:rPr>
        <w:t>53</w:t>
      </w:r>
      <w:r>
        <w:rPr>
          <w:noProof/>
        </w:rPr>
        <w:fldChar w:fldCharType="end"/>
      </w:r>
    </w:p>
    <w:p w14:paraId="339E1FBB" w14:textId="2112B4ED" w:rsidR="00DC12F3" w:rsidRDefault="00DC12F3">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r>
        <w:rPr>
          <w:noProof/>
        </w:rPr>
      </w:r>
      <w:r>
        <w:rPr>
          <w:noProof/>
        </w:rPr>
        <w:fldChar w:fldCharType="separate"/>
      </w:r>
      <w:r>
        <w:rPr>
          <w:noProof/>
        </w:rPr>
        <w:t>53</w:t>
      </w:r>
      <w:r>
        <w:rPr>
          <w:noProof/>
        </w:rPr>
        <w:fldChar w:fldCharType="end"/>
      </w:r>
    </w:p>
    <w:p w14:paraId="543417C2" w14:textId="393D1C04" w:rsidR="00DC12F3" w:rsidRDefault="00DC12F3">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r>
        <w:rPr>
          <w:noProof/>
        </w:rPr>
      </w:r>
      <w:r>
        <w:rPr>
          <w:noProof/>
        </w:rPr>
        <w:fldChar w:fldCharType="separate"/>
      </w:r>
      <w:r>
        <w:rPr>
          <w:noProof/>
        </w:rPr>
        <w:t>53</w:t>
      </w:r>
      <w:r>
        <w:rPr>
          <w:noProof/>
        </w:rPr>
        <w:fldChar w:fldCharType="end"/>
      </w:r>
    </w:p>
    <w:p w14:paraId="6D804A9C" w14:textId="11598161" w:rsidR="00DC12F3" w:rsidRDefault="00DC12F3">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r>
        <w:rPr>
          <w:noProof/>
        </w:rPr>
      </w:r>
      <w:r>
        <w:rPr>
          <w:noProof/>
        </w:rPr>
        <w:fldChar w:fldCharType="separate"/>
      </w:r>
      <w:r>
        <w:rPr>
          <w:noProof/>
        </w:rPr>
        <w:t>53</w:t>
      </w:r>
      <w:r>
        <w:rPr>
          <w:noProof/>
        </w:rPr>
        <w:fldChar w:fldCharType="end"/>
      </w:r>
    </w:p>
    <w:p w14:paraId="6DBB3A68" w14:textId="47C75512" w:rsidR="00DC12F3" w:rsidRDefault="00DC12F3">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r>
        <w:rPr>
          <w:noProof/>
        </w:rPr>
      </w:r>
      <w:r>
        <w:rPr>
          <w:noProof/>
        </w:rPr>
        <w:fldChar w:fldCharType="separate"/>
      </w:r>
      <w:r>
        <w:rPr>
          <w:noProof/>
        </w:rPr>
        <w:t>55</w:t>
      </w:r>
      <w:r>
        <w:rPr>
          <w:noProof/>
        </w:rPr>
        <w:fldChar w:fldCharType="end"/>
      </w:r>
    </w:p>
    <w:p w14:paraId="42BC8BD0" w14:textId="7C75F85A" w:rsidR="00DC12F3" w:rsidRDefault="00DC12F3">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r>
        <w:rPr>
          <w:noProof/>
        </w:rPr>
      </w:r>
      <w:r>
        <w:rPr>
          <w:noProof/>
        </w:rPr>
        <w:fldChar w:fldCharType="separate"/>
      </w:r>
      <w:r>
        <w:rPr>
          <w:noProof/>
        </w:rPr>
        <w:t>55</w:t>
      </w:r>
      <w:r>
        <w:rPr>
          <w:noProof/>
        </w:rPr>
        <w:fldChar w:fldCharType="end"/>
      </w:r>
    </w:p>
    <w:p w14:paraId="564C70EB" w14:textId="02C538FB" w:rsidR="00DC12F3" w:rsidRDefault="00DC12F3">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r>
        <w:rPr>
          <w:noProof/>
        </w:rPr>
      </w:r>
      <w:r>
        <w:rPr>
          <w:noProof/>
        </w:rPr>
        <w:fldChar w:fldCharType="separate"/>
      </w:r>
      <w:r>
        <w:rPr>
          <w:noProof/>
        </w:rPr>
        <w:t>55</w:t>
      </w:r>
      <w:r>
        <w:rPr>
          <w:noProof/>
        </w:rPr>
        <w:fldChar w:fldCharType="end"/>
      </w:r>
    </w:p>
    <w:p w14:paraId="4D94D6B7" w14:textId="2454841A"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r>
        <w:rPr>
          <w:noProof/>
        </w:rPr>
      </w:r>
      <w:r>
        <w:rPr>
          <w:noProof/>
        </w:rPr>
        <w:fldChar w:fldCharType="separate"/>
      </w:r>
      <w:r>
        <w:rPr>
          <w:noProof/>
        </w:rPr>
        <w:t>55</w:t>
      </w:r>
      <w:r>
        <w:rPr>
          <w:noProof/>
        </w:rPr>
        <w:fldChar w:fldCharType="end"/>
      </w:r>
    </w:p>
    <w:p w14:paraId="61FE012C" w14:textId="6D4A7508" w:rsidR="00DC12F3" w:rsidRDefault="00DC12F3">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r>
        <w:rPr>
          <w:noProof/>
        </w:rPr>
      </w:r>
      <w:r>
        <w:rPr>
          <w:noProof/>
        </w:rPr>
        <w:fldChar w:fldCharType="separate"/>
      </w:r>
      <w:r>
        <w:rPr>
          <w:noProof/>
        </w:rPr>
        <w:t>56</w:t>
      </w:r>
      <w:r>
        <w:rPr>
          <w:noProof/>
        </w:rPr>
        <w:fldChar w:fldCharType="end"/>
      </w:r>
    </w:p>
    <w:p w14:paraId="687FD4E4" w14:textId="36187FC3" w:rsidR="00DC12F3" w:rsidRDefault="00DC12F3">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r>
        <w:rPr>
          <w:noProof/>
        </w:rPr>
      </w:r>
      <w:r>
        <w:rPr>
          <w:noProof/>
        </w:rPr>
        <w:fldChar w:fldCharType="separate"/>
      </w:r>
      <w:r>
        <w:rPr>
          <w:noProof/>
        </w:rPr>
        <w:t>57</w:t>
      </w:r>
      <w:r>
        <w:rPr>
          <w:noProof/>
        </w:rPr>
        <w:fldChar w:fldCharType="end"/>
      </w:r>
    </w:p>
    <w:p w14:paraId="0B171BDA" w14:textId="17D07555" w:rsidR="00DC12F3" w:rsidRDefault="00DC12F3">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r>
        <w:rPr>
          <w:noProof/>
        </w:rPr>
      </w:r>
      <w:r>
        <w:rPr>
          <w:noProof/>
        </w:rPr>
        <w:fldChar w:fldCharType="separate"/>
      </w:r>
      <w:r>
        <w:rPr>
          <w:noProof/>
        </w:rPr>
        <w:t>57</w:t>
      </w:r>
      <w:r>
        <w:rPr>
          <w:noProof/>
        </w:rPr>
        <w:fldChar w:fldCharType="end"/>
      </w:r>
    </w:p>
    <w:p w14:paraId="109438B0" w14:textId="665B2F7F" w:rsidR="00DC12F3" w:rsidRDefault="00DC12F3">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r>
        <w:rPr>
          <w:noProof/>
        </w:rPr>
      </w:r>
      <w:r>
        <w:rPr>
          <w:noProof/>
        </w:rPr>
        <w:fldChar w:fldCharType="separate"/>
      </w:r>
      <w:r>
        <w:rPr>
          <w:noProof/>
        </w:rPr>
        <w:t>57</w:t>
      </w:r>
      <w:r>
        <w:rPr>
          <w:noProof/>
        </w:rPr>
        <w:fldChar w:fldCharType="end"/>
      </w:r>
    </w:p>
    <w:p w14:paraId="214F7E26" w14:textId="163D19FE" w:rsidR="00DC12F3" w:rsidRDefault="00DC12F3">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r>
        <w:rPr>
          <w:noProof/>
        </w:rPr>
      </w:r>
      <w:r>
        <w:rPr>
          <w:noProof/>
        </w:rPr>
        <w:fldChar w:fldCharType="separate"/>
      </w:r>
      <w:r>
        <w:rPr>
          <w:noProof/>
        </w:rPr>
        <w:t>57</w:t>
      </w:r>
      <w:r>
        <w:rPr>
          <w:noProof/>
        </w:rPr>
        <w:fldChar w:fldCharType="end"/>
      </w:r>
    </w:p>
    <w:p w14:paraId="01A732DA" w14:textId="0BEE9E89" w:rsidR="00DC12F3" w:rsidRDefault="00DC12F3">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r>
        <w:rPr>
          <w:noProof/>
        </w:rPr>
      </w:r>
      <w:r>
        <w:rPr>
          <w:noProof/>
        </w:rPr>
        <w:fldChar w:fldCharType="separate"/>
      </w:r>
      <w:r>
        <w:rPr>
          <w:noProof/>
        </w:rPr>
        <w:t>57</w:t>
      </w:r>
      <w:r>
        <w:rPr>
          <w:noProof/>
        </w:rPr>
        <w:fldChar w:fldCharType="end"/>
      </w:r>
    </w:p>
    <w:p w14:paraId="06568DC5" w14:textId="40E23BD2" w:rsidR="00DC12F3" w:rsidRDefault="00DC12F3">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r>
        <w:rPr>
          <w:noProof/>
        </w:rPr>
      </w:r>
      <w:r>
        <w:rPr>
          <w:noProof/>
        </w:rPr>
        <w:fldChar w:fldCharType="separate"/>
      </w:r>
      <w:r>
        <w:rPr>
          <w:noProof/>
        </w:rPr>
        <w:t>57</w:t>
      </w:r>
      <w:r>
        <w:rPr>
          <w:noProof/>
        </w:rPr>
        <w:fldChar w:fldCharType="end"/>
      </w:r>
    </w:p>
    <w:p w14:paraId="4189775D" w14:textId="15300F28" w:rsidR="00DC12F3" w:rsidRDefault="00DC12F3">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r>
        <w:rPr>
          <w:noProof/>
        </w:rPr>
      </w:r>
      <w:r>
        <w:rPr>
          <w:noProof/>
        </w:rPr>
        <w:fldChar w:fldCharType="separate"/>
      </w:r>
      <w:r>
        <w:rPr>
          <w:noProof/>
        </w:rPr>
        <w:t>58</w:t>
      </w:r>
      <w:r>
        <w:rPr>
          <w:noProof/>
        </w:rPr>
        <w:fldChar w:fldCharType="end"/>
      </w:r>
    </w:p>
    <w:p w14:paraId="51B503FB" w14:textId="0F0E145A" w:rsidR="00DC12F3" w:rsidRDefault="00DC12F3">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r>
        <w:rPr>
          <w:noProof/>
        </w:rPr>
      </w:r>
      <w:r>
        <w:rPr>
          <w:noProof/>
        </w:rPr>
        <w:fldChar w:fldCharType="separate"/>
      </w:r>
      <w:r>
        <w:rPr>
          <w:noProof/>
        </w:rPr>
        <w:t>58</w:t>
      </w:r>
      <w:r>
        <w:rPr>
          <w:noProof/>
        </w:rPr>
        <w:fldChar w:fldCharType="end"/>
      </w:r>
    </w:p>
    <w:p w14:paraId="2866A2EE" w14:textId="47839458"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r>
        <w:rPr>
          <w:noProof/>
        </w:rPr>
      </w:r>
      <w:r>
        <w:rPr>
          <w:noProof/>
        </w:rPr>
        <w:fldChar w:fldCharType="separate"/>
      </w:r>
      <w:r>
        <w:rPr>
          <w:noProof/>
        </w:rPr>
        <w:t>59</w:t>
      </w:r>
      <w:r>
        <w:rPr>
          <w:noProof/>
        </w:rPr>
        <w:fldChar w:fldCharType="end"/>
      </w:r>
    </w:p>
    <w:p w14:paraId="048549C6" w14:textId="5FAA82F9" w:rsidR="00DC12F3" w:rsidRDefault="00DC12F3">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r>
        <w:rPr>
          <w:noProof/>
        </w:rPr>
      </w:r>
      <w:r>
        <w:rPr>
          <w:noProof/>
        </w:rPr>
        <w:fldChar w:fldCharType="separate"/>
      </w:r>
      <w:r>
        <w:rPr>
          <w:noProof/>
        </w:rPr>
        <w:t>59</w:t>
      </w:r>
      <w:r>
        <w:rPr>
          <w:noProof/>
        </w:rPr>
        <w:fldChar w:fldCharType="end"/>
      </w:r>
    </w:p>
    <w:p w14:paraId="086BE515" w14:textId="1D527552" w:rsidR="00DC12F3" w:rsidRDefault="00DC12F3">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r>
        <w:rPr>
          <w:noProof/>
        </w:rPr>
      </w:r>
      <w:r>
        <w:rPr>
          <w:noProof/>
        </w:rPr>
        <w:fldChar w:fldCharType="separate"/>
      </w:r>
      <w:r>
        <w:rPr>
          <w:noProof/>
        </w:rPr>
        <w:t>60</w:t>
      </w:r>
      <w:r>
        <w:rPr>
          <w:noProof/>
        </w:rPr>
        <w:fldChar w:fldCharType="end"/>
      </w:r>
    </w:p>
    <w:p w14:paraId="2E401A4A" w14:textId="6DAE12F9" w:rsidR="00DC12F3" w:rsidRDefault="00DC12F3">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r>
        <w:rPr>
          <w:noProof/>
        </w:rPr>
      </w:r>
      <w:r>
        <w:rPr>
          <w:noProof/>
        </w:rPr>
        <w:fldChar w:fldCharType="separate"/>
      </w:r>
      <w:r>
        <w:rPr>
          <w:noProof/>
        </w:rPr>
        <w:t>60</w:t>
      </w:r>
      <w:r>
        <w:rPr>
          <w:noProof/>
        </w:rPr>
        <w:fldChar w:fldCharType="end"/>
      </w:r>
    </w:p>
    <w:p w14:paraId="6C3D638B" w14:textId="69787BB7" w:rsidR="00DC12F3" w:rsidRDefault="00DC12F3">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r>
        <w:rPr>
          <w:noProof/>
        </w:rPr>
      </w:r>
      <w:r>
        <w:rPr>
          <w:noProof/>
        </w:rPr>
        <w:fldChar w:fldCharType="separate"/>
      </w:r>
      <w:r>
        <w:rPr>
          <w:noProof/>
        </w:rPr>
        <w:t>61</w:t>
      </w:r>
      <w:r>
        <w:rPr>
          <w:noProof/>
        </w:rPr>
        <w:fldChar w:fldCharType="end"/>
      </w:r>
    </w:p>
    <w:p w14:paraId="0A20C376" w14:textId="349FC78A"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r>
        <w:rPr>
          <w:noProof/>
        </w:rPr>
      </w:r>
      <w:r>
        <w:rPr>
          <w:noProof/>
        </w:rPr>
        <w:fldChar w:fldCharType="separate"/>
      </w:r>
      <w:r>
        <w:rPr>
          <w:noProof/>
        </w:rPr>
        <w:t>62</w:t>
      </w:r>
      <w:r>
        <w:rPr>
          <w:noProof/>
        </w:rPr>
        <w:fldChar w:fldCharType="end"/>
      </w:r>
    </w:p>
    <w:p w14:paraId="25F73200" w14:textId="1097B3D5" w:rsidR="00DC12F3" w:rsidRDefault="00DC12F3">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r>
        <w:rPr>
          <w:noProof/>
        </w:rPr>
      </w:r>
      <w:r>
        <w:rPr>
          <w:noProof/>
        </w:rPr>
        <w:fldChar w:fldCharType="separate"/>
      </w:r>
      <w:r>
        <w:rPr>
          <w:noProof/>
        </w:rPr>
        <w:t>62</w:t>
      </w:r>
      <w:r>
        <w:rPr>
          <w:noProof/>
        </w:rPr>
        <w:fldChar w:fldCharType="end"/>
      </w:r>
    </w:p>
    <w:p w14:paraId="17460351" w14:textId="39C3FCFE" w:rsidR="00DC12F3" w:rsidRDefault="00DC12F3">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r>
        <w:rPr>
          <w:noProof/>
        </w:rPr>
      </w:r>
      <w:r>
        <w:rPr>
          <w:noProof/>
        </w:rPr>
        <w:fldChar w:fldCharType="separate"/>
      </w:r>
      <w:r>
        <w:rPr>
          <w:noProof/>
        </w:rPr>
        <w:t>62</w:t>
      </w:r>
      <w:r>
        <w:rPr>
          <w:noProof/>
        </w:rPr>
        <w:fldChar w:fldCharType="end"/>
      </w:r>
    </w:p>
    <w:p w14:paraId="73FA01AE" w14:textId="70480673"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r>
        <w:rPr>
          <w:noProof/>
        </w:rPr>
      </w:r>
      <w:r>
        <w:rPr>
          <w:noProof/>
        </w:rPr>
        <w:fldChar w:fldCharType="separate"/>
      </w:r>
      <w:r>
        <w:rPr>
          <w:noProof/>
        </w:rPr>
        <w:t>63</w:t>
      </w:r>
      <w:r>
        <w:rPr>
          <w:noProof/>
        </w:rPr>
        <w:fldChar w:fldCharType="end"/>
      </w:r>
    </w:p>
    <w:p w14:paraId="591F6672" w14:textId="2DE15FF5"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r>
        <w:rPr>
          <w:noProof/>
        </w:rPr>
      </w:r>
      <w:r>
        <w:rPr>
          <w:noProof/>
        </w:rPr>
        <w:fldChar w:fldCharType="separate"/>
      </w:r>
      <w:r>
        <w:rPr>
          <w:noProof/>
        </w:rPr>
        <w:t>65</w:t>
      </w:r>
      <w:r>
        <w:rPr>
          <w:noProof/>
        </w:rPr>
        <w:fldChar w:fldCharType="end"/>
      </w:r>
    </w:p>
    <w:p w14:paraId="24AA1588" w14:textId="04CE9280"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r>
        <w:rPr>
          <w:noProof/>
        </w:rPr>
      </w:r>
      <w:r>
        <w:rPr>
          <w:noProof/>
        </w:rPr>
        <w:fldChar w:fldCharType="separate"/>
      </w:r>
      <w:r>
        <w:rPr>
          <w:noProof/>
        </w:rPr>
        <w:t>66</w:t>
      </w:r>
      <w:r>
        <w:rPr>
          <w:noProof/>
        </w:rPr>
        <w:fldChar w:fldCharType="end"/>
      </w:r>
    </w:p>
    <w:p w14:paraId="2C08CE63" w14:textId="2C3FEE47" w:rsidR="00DC12F3" w:rsidRDefault="00DC12F3">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r>
        <w:rPr>
          <w:noProof/>
        </w:rPr>
      </w:r>
      <w:r>
        <w:rPr>
          <w:noProof/>
        </w:rPr>
        <w:fldChar w:fldCharType="separate"/>
      </w:r>
      <w:r>
        <w:rPr>
          <w:noProof/>
        </w:rPr>
        <w:t>68</w:t>
      </w:r>
      <w:r>
        <w:rPr>
          <w:noProof/>
        </w:rPr>
        <w:fldChar w:fldCharType="end"/>
      </w:r>
    </w:p>
    <w:p w14:paraId="68E2667B" w14:textId="09473492" w:rsidR="00DC12F3" w:rsidRDefault="00DC12F3">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r>
        <w:rPr>
          <w:noProof/>
        </w:rPr>
      </w:r>
      <w:r>
        <w:rPr>
          <w:noProof/>
        </w:rPr>
        <w:fldChar w:fldCharType="separate"/>
      </w:r>
      <w:r>
        <w:rPr>
          <w:noProof/>
        </w:rPr>
        <w:t>68</w:t>
      </w:r>
      <w:r>
        <w:rPr>
          <w:noProof/>
        </w:rPr>
        <w:fldChar w:fldCharType="end"/>
      </w:r>
    </w:p>
    <w:p w14:paraId="50827791" w14:textId="039686DF"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r>
        <w:rPr>
          <w:noProof/>
        </w:rPr>
      </w:r>
      <w:r>
        <w:rPr>
          <w:noProof/>
        </w:rPr>
        <w:fldChar w:fldCharType="separate"/>
      </w:r>
      <w:r>
        <w:rPr>
          <w:noProof/>
        </w:rPr>
        <w:t>68</w:t>
      </w:r>
      <w:r>
        <w:rPr>
          <w:noProof/>
        </w:rPr>
        <w:fldChar w:fldCharType="end"/>
      </w:r>
    </w:p>
    <w:p w14:paraId="3831CB52" w14:textId="1C7436AF" w:rsidR="00DC12F3" w:rsidRDefault="00DC12F3">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r>
        <w:rPr>
          <w:noProof/>
        </w:rPr>
      </w:r>
      <w:r>
        <w:rPr>
          <w:noProof/>
        </w:rPr>
        <w:fldChar w:fldCharType="separate"/>
      </w:r>
      <w:r>
        <w:rPr>
          <w:noProof/>
        </w:rPr>
        <w:t>68</w:t>
      </w:r>
      <w:r>
        <w:rPr>
          <w:noProof/>
        </w:rPr>
        <w:fldChar w:fldCharType="end"/>
      </w:r>
    </w:p>
    <w:p w14:paraId="6951D3DD" w14:textId="2C7BAB69" w:rsidR="00DC12F3" w:rsidRDefault="00DC12F3">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r>
        <w:rPr>
          <w:noProof/>
        </w:rPr>
      </w:r>
      <w:r>
        <w:rPr>
          <w:noProof/>
        </w:rPr>
        <w:fldChar w:fldCharType="separate"/>
      </w:r>
      <w:r>
        <w:rPr>
          <w:noProof/>
        </w:rPr>
        <w:t>69</w:t>
      </w:r>
      <w:r>
        <w:rPr>
          <w:noProof/>
        </w:rPr>
        <w:fldChar w:fldCharType="end"/>
      </w:r>
    </w:p>
    <w:p w14:paraId="0339C5A4" w14:textId="11B42F40" w:rsidR="00DC12F3" w:rsidRDefault="00DC12F3">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r>
        <w:rPr>
          <w:noProof/>
        </w:rPr>
      </w:r>
      <w:r>
        <w:rPr>
          <w:noProof/>
        </w:rPr>
        <w:fldChar w:fldCharType="separate"/>
      </w:r>
      <w:r>
        <w:rPr>
          <w:noProof/>
        </w:rPr>
        <w:t>69</w:t>
      </w:r>
      <w:r>
        <w:rPr>
          <w:noProof/>
        </w:rPr>
        <w:fldChar w:fldCharType="end"/>
      </w:r>
    </w:p>
    <w:p w14:paraId="5A5FDDD2" w14:textId="0E8607C1" w:rsidR="00DC12F3" w:rsidRDefault="00DC12F3">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r>
        <w:rPr>
          <w:noProof/>
        </w:rPr>
      </w:r>
      <w:r>
        <w:rPr>
          <w:noProof/>
        </w:rPr>
        <w:fldChar w:fldCharType="separate"/>
      </w:r>
      <w:r>
        <w:rPr>
          <w:noProof/>
        </w:rPr>
        <w:t>69</w:t>
      </w:r>
      <w:r>
        <w:rPr>
          <w:noProof/>
        </w:rPr>
        <w:fldChar w:fldCharType="end"/>
      </w:r>
    </w:p>
    <w:p w14:paraId="2ACDB8CE" w14:textId="43A1D7D7" w:rsidR="00DC12F3" w:rsidRDefault="00DC12F3">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r>
        <w:rPr>
          <w:noProof/>
        </w:rPr>
      </w:r>
      <w:r>
        <w:rPr>
          <w:noProof/>
        </w:rPr>
        <w:fldChar w:fldCharType="separate"/>
      </w:r>
      <w:r>
        <w:rPr>
          <w:noProof/>
        </w:rPr>
        <w:t>69</w:t>
      </w:r>
      <w:r>
        <w:rPr>
          <w:noProof/>
        </w:rPr>
        <w:fldChar w:fldCharType="end"/>
      </w:r>
    </w:p>
    <w:p w14:paraId="31377674" w14:textId="384740DE" w:rsidR="00DC12F3" w:rsidRDefault="00DC12F3">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r>
        <w:rPr>
          <w:noProof/>
        </w:rPr>
      </w:r>
      <w:r>
        <w:rPr>
          <w:noProof/>
        </w:rPr>
        <w:fldChar w:fldCharType="separate"/>
      </w:r>
      <w:r>
        <w:rPr>
          <w:noProof/>
        </w:rPr>
        <w:t>69</w:t>
      </w:r>
      <w:r>
        <w:rPr>
          <w:noProof/>
        </w:rPr>
        <w:fldChar w:fldCharType="end"/>
      </w:r>
    </w:p>
    <w:p w14:paraId="37C7FBC9" w14:textId="1E35A8E6" w:rsidR="00DC12F3" w:rsidRDefault="00DC12F3">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r>
        <w:rPr>
          <w:noProof/>
        </w:rPr>
      </w:r>
      <w:r>
        <w:rPr>
          <w:noProof/>
        </w:rPr>
        <w:fldChar w:fldCharType="separate"/>
      </w:r>
      <w:r>
        <w:rPr>
          <w:noProof/>
        </w:rPr>
        <w:t>69</w:t>
      </w:r>
      <w:r>
        <w:rPr>
          <w:noProof/>
        </w:rPr>
        <w:fldChar w:fldCharType="end"/>
      </w:r>
    </w:p>
    <w:p w14:paraId="0E1317FA" w14:textId="6E4C977F" w:rsidR="00DC12F3" w:rsidRDefault="00DC12F3">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r>
        <w:rPr>
          <w:noProof/>
        </w:rPr>
      </w:r>
      <w:r>
        <w:rPr>
          <w:noProof/>
        </w:rPr>
        <w:fldChar w:fldCharType="separate"/>
      </w:r>
      <w:r>
        <w:rPr>
          <w:noProof/>
        </w:rPr>
        <w:t>69</w:t>
      </w:r>
      <w:r>
        <w:rPr>
          <w:noProof/>
        </w:rPr>
        <w:fldChar w:fldCharType="end"/>
      </w:r>
    </w:p>
    <w:p w14:paraId="0D8B9004" w14:textId="209340A6" w:rsidR="00DC12F3" w:rsidRDefault="00DC12F3">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r>
        <w:rPr>
          <w:noProof/>
        </w:rPr>
      </w:r>
      <w:r>
        <w:rPr>
          <w:noProof/>
        </w:rPr>
        <w:fldChar w:fldCharType="separate"/>
      </w:r>
      <w:r>
        <w:rPr>
          <w:noProof/>
        </w:rPr>
        <w:t>70</w:t>
      </w:r>
      <w:r>
        <w:rPr>
          <w:noProof/>
        </w:rPr>
        <w:fldChar w:fldCharType="end"/>
      </w:r>
    </w:p>
    <w:p w14:paraId="3E2093CA" w14:textId="74DAE7DB"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r>
        <w:rPr>
          <w:noProof/>
        </w:rPr>
      </w:r>
      <w:r>
        <w:rPr>
          <w:noProof/>
        </w:rPr>
        <w:fldChar w:fldCharType="separate"/>
      </w:r>
      <w:r>
        <w:rPr>
          <w:noProof/>
        </w:rPr>
        <w:t>71</w:t>
      </w:r>
      <w:r>
        <w:rPr>
          <w:noProof/>
        </w:rPr>
        <w:fldChar w:fldCharType="end"/>
      </w:r>
    </w:p>
    <w:p w14:paraId="02D277EA" w14:textId="6891929D" w:rsidR="00DC12F3" w:rsidRDefault="00DC12F3">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r>
        <w:rPr>
          <w:noProof/>
        </w:rPr>
      </w:r>
      <w:r>
        <w:rPr>
          <w:noProof/>
        </w:rPr>
        <w:fldChar w:fldCharType="separate"/>
      </w:r>
      <w:r>
        <w:rPr>
          <w:noProof/>
        </w:rPr>
        <w:t>72</w:t>
      </w:r>
      <w:r>
        <w:rPr>
          <w:noProof/>
        </w:rPr>
        <w:fldChar w:fldCharType="end"/>
      </w:r>
    </w:p>
    <w:p w14:paraId="5F4F0314" w14:textId="75DA5DB0"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_Toc207715417 \h </w:instrText>
      </w:r>
      <w:r>
        <w:rPr>
          <w:noProof/>
        </w:rPr>
      </w:r>
      <w:r>
        <w:rPr>
          <w:noProof/>
        </w:rPr>
        <w:fldChar w:fldCharType="separate"/>
      </w:r>
      <w:r>
        <w:rPr>
          <w:noProof/>
        </w:rPr>
        <w:t>73</w:t>
      </w:r>
      <w:r>
        <w:rPr>
          <w:noProof/>
        </w:rPr>
        <w:fldChar w:fldCharType="end"/>
      </w:r>
    </w:p>
    <w:p w14:paraId="75360383" w14:textId="62962BC8" w:rsidR="00DC12F3" w:rsidRDefault="00DC12F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r>
        <w:rPr>
          <w:noProof/>
        </w:rPr>
      </w:r>
      <w:r>
        <w:rPr>
          <w:noProof/>
        </w:rPr>
        <w:fldChar w:fldCharType="separate"/>
      </w:r>
      <w:r>
        <w:rPr>
          <w:noProof/>
        </w:rPr>
        <w:t>73</w:t>
      </w:r>
      <w:r>
        <w:rPr>
          <w:noProof/>
        </w:rPr>
        <w:fldChar w:fldCharType="end"/>
      </w:r>
    </w:p>
    <w:p w14:paraId="3431A2FD" w14:textId="7875D78A" w:rsidR="00DC12F3" w:rsidRDefault="00DC12F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r>
        <w:rPr>
          <w:noProof/>
        </w:rPr>
      </w:r>
      <w:r>
        <w:rPr>
          <w:noProof/>
        </w:rPr>
        <w:fldChar w:fldCharType="separate"/>
      </w:r>
      <w:r>
        <w:rPr>
          <w:noProof/>
        </w:rPr>
        <w:t>73</w:t>
      </w:r>
      <w:r>
        <w:rPr>
          <w:noProof/>
        </w:rPr>
        <w:fldChar w:fldCharType="end"/>
      </w:r>
    </w:p>
    <w:p w14:paraId="6F469B0D" w14:textId="4715F908" w:rsidR="00DC12F3" w:rsidRDefault="00DC12F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r>
        <w:rPr>
          <w:noProof/>
        </w:rPr>
      </w:r>
      <w:r>
        <w:rPr>
          <w:noProof/>
        </w:rPr>
        <w:fldChar w:fldCharType="separate"/>
      </w:r>
      <w:r>
        <w:rPr>
          <w:noProof/>
        </w:rPr>
        <w:t>79</w:t>
      </w:r>
      <w:r>
        <w:rPr>
          <w:noProof/>
        </w:rPr>
        <w:fldChar w:fldCharType="end"/>
      </w:r>
    </w:p>
    <w:p w14:paraId="02B72515" w14:textId="2CA4F5C9"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_Toc207715421 \h </w:instrText>
      </w:r>
      <w:r>
        <w:rPr>
          <w:noProof/>
        </w:rPr>
      </w:r>
      <w:r>
        <w:rPr>
          <w:noProof/>
        </w:rPr>
        <w:fldChar w:fldCharType="separate"/>
      </w:r>
      <w:r>
        <w:rPr>
          <w:noProof/>
        </w:rPr>
        <w:t>91</w:t>
      </w:r>
      <w:r>
        <w:rPr>
          <w:noProof/>
        </w:rPr>
        <w:fldChar w:fldCharType="end"/>
      </w:r>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07715268"/>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07715269"/>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07715270"/>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3" w:name="_Toc207715271"/>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21"/>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07715272"/>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07715273"/>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07715274"/>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21"/>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07715275"/>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3pt" o:ole="">
            <v:imagedata r:id="rId14" o:title=""/>
          </v:shape>
          <o:OLEObject Type="Embed" ProgID="Visio.Drawing.15" ShapeID="_x0000_i1027" DrawAspect="Content" ObjectID="_1818396504"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07715276"/>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21"/>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07715277"/>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07715278"/>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31"/>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07715279"/>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07715280"/>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41"/>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07715281"/>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07715282"/>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51"/>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07715283"/>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07715284"/>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1.95pt;height:108pt" o:ole="">
            <v:imagedata r:id="rId16" o:title=""/>
          </v:shape>
          <o:OLEObject Type="Embed" ProgID="Visio.Drawing.11" ShapeID="_x0000_i1028" DrawAspect="Content" ObjectID="_1818396505"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07715285"/>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1.95pt;height:108pt" o:ole="">
            <v:imagedata r:id="rId18" o:title=""/>
          </v:shape>
          <o:OLEObject Type="Embed" ProgID="Visio.Drawing.11" ShapeID="_x0000_i1029" DrawAspect="Content" ObjectID="_1818396506"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07715286"/>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1.95pt;height:108pt" o:ole="">
            <v:imagedata r:id="rId20" o:title=""/>
          </v:shape>
          <o:OLEObject Type="Embed" ProgID="Visio.Drawing.11" ShapeID="_x0000_i1030" DrawAspect="Content" ObjectID="_1818396507"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51"/>
      </w:pPr>
      <w:bookmarkStart w:id="170" w:name="_Toc207715287"/>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1.95pt;height:108pt" o:ole="">
            <v:imagedata r:id="rId22" o:title=""/>
          </v:shape>
          <o:OLEObject Type="Embed" ProgID="Visio.Drawing.11" ShapeID="_x0000_i1031" DrawAspect="Content" ObjectID="_1818396508"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8"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1.95pt;height:108pt" o:ole="">
            <v:imagedata r:id="rId24" o:title=""/>
          </v:shape>
          <o:OLEObject Type="Embed" ProgID="Visio.Drawing.11" ShapeID="_x0000_i1032" DrawAspect="Content" ObjectID="_1818396509"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79" w:name="_Toc207715289"/>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31"/>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07715290"/>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07715291"/>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41"/>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07715292"/>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07715293"/>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51"/>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07715294"/>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1.95pt;height:108pt" o:ole="">
            <v:imagedata r:id="rId26" o:title=""/>
          </v:shape>
          <o:OLEObject Type="Embed" ProgID="Visio.Drawing.15" ShapeID="_x0000_i1033" DrawAspect="Content" ObjectID="_1818396510"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07715295"/>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51"/>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07715296"/>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0D14BB10"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176E11">
        <w:t>3</w:t>
      </w:r>
      <w:bookmarkStart w:id="237" w:name="_GoBack"/>
      <w:bookmarkEnd w:id="237"/>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1.95pt;height:108pt" o:ole="">
            <v:imagedata r:id="rId28" o:title=""/>
          </v:shape>
          <o:OLEObject Type="Embed" ProgID="Visio.Drawing.11" ShapeID="_x0000_i1034" DrawAspect="Content" ObjectID="_1818396511"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8"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9" w:name="_Toc49853227"/>
      <w:bookmarkStart w:id="240" w:name="_Toc56530016"/>
      <w:bookmarkStart w:id="241" w:name="_Toc207715297"/>
      <w:bookmarkEnd w:id="238"/>
      <w:r w:rsidRPr="00164490">
        <w:t>5.3.2.3.2</w:t>
      </w:r>
      <w:r w:rsidRPr="00164490">
        <w:tab/>
        <w:t>Modification of a subscription</w:t>
      </w:r>
      <w:bookmarkEnd w:id="239"/>
      <w:bookmarkEnd w:id="240"/>
      <w:bookmarkEnd w:id="241"/>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1.95pt;height:108.55pt" o:ole="">
            <v:imagedata r:id="rId30" o:title=""/>
          </v:shape>
          <o:OLEObject Type="Embed" ProgID="VisioViewer.Viewer.1" ShapeID="_x0000_i1035" DrawAspect="Content" ObjectID="_1818396512"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2"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3" w:name="_Toc20142291"/>
      <w:bookmarkStart w:id="244" w:name="_Toc34217235"/>
      <w:bookmarkStart w:id="245" w:name="_Toc34217387"/>
      <w:bookmarkStart w:id="246" w:name="_Toc39051750"/>
      <w:bookmarkStart w:id="247" w:name="_Toc43210322"/>
      <w:bookmarkStart w:id="248" w:name="_Toc49853228"/>
      <w:bookmarkStart w:id="249" w:name="_Toc56530017"/>
      <w:bookmarkStart w:id="250" w:name="_Toc207715298"/>
      <w:bookmarkEnd w:id="242"/>
      <w:r w:rsidRPr="00164490">
        <w:t>5.3.2.4</w:t>
      </w:r>
      <w:r w:rsidRPr="00164490">
        <w:tab/>
        <w:t>Unsubscribe Service Operation</w:t>
      </w:r>
      <w:bookmarkEnd w:id="243"/>
      <w:bookmarkEnd w:id="244"/>
      <w:bookmarkEnd w:id="245"/>
      <w:bookmarkEnd w:id="246"/>
      <w:bookmarkEnd w:id="247"/>
      <w:bookmarkEnd w:id="248"/>
      <w:bookmarkEnd w:id="249"/>
      <w:bookmarkEnd w:id="250"/>
    </w:p>
    <w:p w14:paraId="3E5B2065" w14:textId="77777777" w:rsidR="00B02215" w:rsidRPr="00164490" w:rsidRDefault="00B02215" w:rsidP="00553D27">
      <w:pPr>
        <w:pStyle w:val="51"/>
      </w:pPr>
      <w:bookmarkStart w:id="251" w:name="_Toc20142292"/>
      <w:bookmarkStart w:id="252" w:name="_Toc34217236"/>
      <w:bookmarkStart w:id="253" w:name="_Toc34217388"/>
      <w:bookmarkStart w:id="254" w:name="_Toc39051751"/>
      <w:bookmarkStart w:id="255" w:name="_Toc43210323"/>
      <w:bookmarkStart w:id="256" w:name="_Toc49853229"/>
      <w:bookmarkStart w:id="257" w:name="_Toc56530018"/>
      <w:bookmarkStart w:id="258" w:name="_Toc207715299"/>
      <w:r w:rsidRPr="00164490">
        <w:t>5.3.2.4.1</w:t>
      </w:r>
      <w:r w:rsidRPr="00164490">
        <w:tab/>
        <w:t>General</w:t>
      </w:r>
      <w:bookmarkEnd w:id="251"/>
      <w:bookmarkEnd w:id="252"/>
      <w:bookmarkEnd w:id="253"/>
      <w:bookmarkEnd w:id="254"/>
      <w:bookmarkEnd w:id="255"/>
      <w:bookmarkEnd w:id="256"/>
      <w:bookmarkEnd w:id="257"/>
      <w:bookmarkEnd w:id="258"/>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1.95pt;height:108pt" o:ole="">
            <v:imagedata r:id="rId32" o:title=""/>
          </v:shape>
          <o:OLEObject Type="Embed" ProgID="Visio.Drawing.11" ShapeID="_x0000_i1036" DrawAspect="Content" ObjectID="_1818396513"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9"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60" w:name="_Toc20142293"/>
      <w:bookmarkStart w:id="261" w:name="_Toc34217237"/>
      <w:bookmarkStart w:id="262" w:name="_Toc34217389"/>
      <w:bookmarkStart w:id="263" w:name="_Toc39051752"/>
      <w:bookmarkStart w:id="264" w:name="_Toc43210324"/>
      <w:bookmarkStart w:id="265" w:name="_Toc49853230"/>
      <w:bookmarkStart w:id="266" w:name="_Toc56530019"/>
      <w:bookmarkStart w:id="267" w:name="_Toc207715300"/>
      <w:bookmarkEnd w:id="259"/>
      <w:r w:rsidRPr="00164490">
        <w:t>5.3.2.</w:t>
      </w:r>
      <w:r w:rsidRPr="00164490">
        <w:rPr>
          <w:rFonts w:hint="eastAsia"/>
          <w:lang w:eastAsia="zh-CN"/>
        </w:rPr>
        <w:t>5</w:t>
      </w:r>
      <w:r w:rsidRPr="00164490">
        <w:tab/>
        <w:t>Notify Service Operation</w:t>
      </w:r>
      <w:bookmarkEnd w:id="260"/>
      <w:bookmarkEnd w:id="261"/>
      <w:bookmarkEnd w:id="262"/>
      <w:bookmarkEnd w:id="263"/>
      <w:bookmarkEnd w:id="264"/>
      <w:bookmarkEnd w:id="265"/>
      <w:bookmarkEnd w:id="266"/>
      <w:bookmarkEnd w:id="267"/>
    </w:p>
    <w:p w14:paraId="36509352" w14:textId="77777777" w:rsidR="00B02215" w:rsidRPr="00164490" w:rsidRDefault="00B02215" w:rsidP="00553D27">
      <w:pPr>
        <w:pStyle w:val="51"/>
      </w:pPr>
      <w:bookmarkStart w:id="268" w:name="_Toc20142294"/>
      <w:bookmarkStart w:id="269" w:name="_Toc34217238"/>
      <w:bookmarkStart w:id="270" w:name="_Toc34217390"/>
      <w:bookmarkStart w:id="271" w:name="_Toc39051753"/>
      <w:bookmarkStart w:id="272" w:name="_Toc43210325"/>
      <w:bookmarkStart w:id="273" w:name="_Toc49853231"/>
      <w:bookmarkStart w:id="274" w:name="_Toc56530020"/>
      <w:bookmarkStart w:id="275" w:name="_Toc207715301"/>
      <w:r w:rsidRPr="00164490">
        <w:t>5.3.2.</w:t>
      </w:r>
      <w:r w:rsidRPr="00164490">
        <w:rPr>
          <w:rFonts w:hint="eastAsia"/>
          <w:lang w:eastAsia="zh-CN"/>
        </w:rPr>
        <w:t>5</w:t>
      </w:r>
      <w:r w:rsidRPr="00164490">
        <w:t>.1</w:t>
      </w:r>
      <w:r w:rsidRPr="00164490">
        <w:tab/>
        <w:t>General</w:t>
      </w:r>
      <w:bookmarkEnd w:id="268"/>
      <w:bookmarkEnd w:id="269"/>
      <w:bookmarkEnd w:id="270"/>
      <w:bookmarkEnd w:id="271"/>
      <w:bookmarkEnd w:id="272"/>
      <w:bookmarkEnd w:id="273"/>
      <w:bookmarkEnd w:id="274"/>
      <w:bookmarkEnd w:id="275"/>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1.95pt;height:108.55pt" o:ole="">
            <v:imagedata r:id="rId34" o:title=""/>
          </v:shape>
          <o:OLEObject Type="Embed" ProgID="VisioViewer.Viewer.1" ShapeID="_x0000_i1037" DrawAspect="Content" ObjectID="_1818396514"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6"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7" w:name="_Toc20142295"/>
      <w:bookmarkStart w:id="278" w:name="_Toc34217239"/>
      <w:bookmarkStart w:id="279" w:name="_Toc34217391"/>
      <w:bookmarkStart w:id="280" w:name="_Toc39051754"/>
      <w:bookmarkStart w:id="281" w:name="_Toc43210326"/>
      <w:bookmarkStart w:id="282" w:name="_Toc49853232"/>
      <w:bookmarkStart w:id="283" w:name="_Toc56530021"/>
      <w:bookmarkStart w:id="284" w:name="_Toc207715302"/>
      <w:bookmarkEnd w:id="276"/>
      <w:r w:rsidRPr="00164490">
        <w:t>5.3.2.</w:t>
      </w:r>
      <w:r w:rsidRPr="00164490">
        <w:rPr>
          <w:rFonts w:hint="eastAsia"/>
          <w:lang w:eastAsia="zh-CN"/>
        </w:rPr>
        <w:t>6</w:t>
      </w:r>
      <w:r w:rsidRPr="00164490">
        <w:tab/>
        <w:t>Delete Service Operation</w:t>
      </w:r>
      <w:bookmarkEnd w:id="277"/>
      <w:bookmarkEnd w:id="278"/>
      <w:bookmarkEnd w:id="279"/>
      <w:bookmarkEnd w:id="280"/>
      <w:bookmarkEnd w:id="281"/>
      <w:bookmarkEnd w:id="282"/>
      <w:bookmarkEnd w:id="283"/>
      <w:bookmarkEnd w:id="284"/>
    </w:p>
    <w:p w14:paraId="2BF409C3" w14:textId="77777777" w:rsidR="00B02215" w:rsidRPr="00164490" w:rsidRDefault="00B02215" w:rsidP="00553D27">
      <w:pPr>
        <w:pStyle w:val="51"/>
      </w:pPr>
      <w:bookmarkStart w:id="285" w:name="_Toc20142296"/>
      <w:bookmarkStart w:id="286" w:name="_Toc34217240"/>
      <w:bookmarkStart w:id="287" w:name="_Toc34217392"/>
      <w:bookmarkStart w:id="288" w:name="_Toc39051755"/>
      <w:bookmarkStart w:id="289" w:name="_Toc43210327"/>
      <w:bookmarkStart w:id="290" w:name="_Toc49853233"/>
      <w:bookmarkStart w:id="291" w:name="_Toc56530022"/>
      <w:bookmarkStart w:id="292" w:name="_Toc207715303"/>
      <w:r w:rsidRPr="00164490">
        <w:t>5.3.2.</w:t>
      </w:r>
      <w:r w:rsidRPr="00164490">
        <w:rPr>
          <w:rFonts w:hint="eastAsia"/>
          <w:lang w:eastAsia="zh-CN"/>
        </w:rPr>
        <w:t>6</w:t>
      </w:r>
      <w:r w:rsidRPr="00164490">
        <w:t>.1</w:t>
      </w:r>
      <w:r w:rsidRPr="00164490">
        <w:tab/>
        <w:t>General</w:t>
      </w:r>
      <w:bookmarkEnd w:id="285"/>
      <w:bookmarkEnd w:id="286"/>
      <w:bookmarkEnd w:id="287"/>
      <w:bookmarkEnd w:id="288"/>
      <w:bookmarkEnd w:id="289"/>
      <w:bookmarkEnd w:id="290"/>
      <w:bookmarkEnd w:id="291"/>
      <w:bookmarkEnd w:id="292"/>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1.95pt;height:108pt" o:ole="">
            <v:imagedata r:id="rId36" o:title=""/>
          </v:shape>
          <o:OLEObject Type="Embed" ProgID="Visio.Drawing.11" ShapeID="_x0000_i1038" DrawAspect="Content" ObjectID="_1818396515"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3"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4" w:name="_Toc34217241"/>
      <w:bookmarkStart w:id="295" w:name="_Toc34217393"/>
      <w:bookmarkStart w:id="296" w:name="_Toc39051756"/>
      <w:bookmarkStart w:id="297" w:name="_Toc43210328"/>
      <w:bookmarkStart w:id="298" w:name="_Toc49853234"/>
      <w:bookmarkStart w:id="299" w:name="_Toc56530023"/>
      <w:bookmarkStart w:id="300" w:name="_Toc207715304"/>
      <w:bookmarkEnd w:id="293"/>
      <w:r w:rsidRPr="00164490">
        <w:t>5.3.2.7</w:t>
      </w:r>
      <w:r w:rsidRPr="00164490">
        <w:tab/>
        <w:t>Options Service Operation</w:t>
      </w:r>
      <w:bookmarkEnd w:id="294"/>
      <w:bookmarkEnd w:id="295"/>
      <w:bookmarkEnd w:id="296"/>
      <w:bookmarkEnd w:id="297"/>
      <w:bookmarkEnd w:id="298"/>
      <w:bookmarkEnd w:id="299"/>
      <w:bookmarkEnd w:id="300"/>
    </w:p>
    <w:p w14:paraId="2DB93408" w14:textId="77777777" w:rsidR="00B02215" w:rsidRPr="00164490" w:rsidRDefault="00B02215" w:rsidP="00553D27">
      <w:pPr>
        <w:pStyle w:val="51"/>
      </w:pPr>
      <w:bookmarkStart w:id="301" w:name="_Toc34217242"/>
      <w:bookmarkStart w:id="302" w:name="_Toc34217394"/>
      <w:bookmarkStart w:id="303" w:name="_Toc39051757"/>
      <w:bookmarkStart w:id="304" w:name="_Toc43210329"/>
      <w:bookmarkStart w:id="305" w:name="_Toc49853235"/>
      <w:bookmarkStart w:id="306" w:name="_Toc56530024"/>
      <w:bookmarkStart w:id="307" w:name="_Toc207715305"/>
      <w:r w:rsidRPr="00164490">
        <w:t>5.3.2.7.1</w:t>
      </w:r>
      <w:r w:rsidRPr="00164490">
        <w:tab/>
        <w:t>General</w:t>
      </w:r>
      <w:bookmarkEnd w:id="301"/>
      <w:bookmarkEnd w:id="302"/>
      <w:bookmarkEnd w:id="303"/>
      <w:bookmarkEnd w:id="304"/>
      <w:bookmarkEnd w:id="305"/>
      <w:bookmarkEnd w:id="306"/>
      <w:bookmarkEnd w:id="307"/>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1.95pt;height:129.5pt" o:ole="">
            <v:imagedata r:id="rId38" o:title=""/>
          </v:shape>
          <o:OLEObject Type="Embed" ProgID="VisioViewer.Viewer.1" ShapeID="_x0000_i1039" DrawAspect="Content" ObjectID="_1818396516"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8"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9" w:name="_Toc20142297"/>
      <w:bookmarkStart w:id="310" w:name="_Toc34217243"/>
      <w:bookmarkStart w:id="311" w:name="_Toc34217395"/>
      <w:bookmarkStart w:id="312" w:name="_Toc39051758"/>
      <w:bookmarkStart w:id="313" w:name="_Toc43210330"/>
      <w:bookmarkStart w:id="314" w:name="_Toc49853236"/>
      <w:bookmarkStart w:id="315" w:name="_Toc56530025"/>
      <w:bookmarkStart w:id="316" w:name="_Toc207715306"/>
      <w:bookmarkEnd w:id="308"/>
      <w:r w:rsidRPr="00164490">
        <w:t>6</w:t>
      </w:r>
      <w:r w:rsidRPr="00164490">
        <w:tab/>
        <w:t>API Definitions</w:t>
      </w:r>
      <w:bookmarkEnd w:id="309"/>
      <w:bookmarkEnd w:id="310"/>
      <w:bookmarkEnd w:id="311"/>
      <w:bookmarkEnd w:id="312"/>
      <w:bookmarkEnd w:id="313"/>
      <w:bookmarkEnd w:id="314"/>
      <w:bookmarkEnd w:id="315"/>
      <w:bookmarkEnd w:id="316"/>
    </w:p>
    <w:p w14:paraId="2B151211" w14:textId="77777777" w:rsidR="00B02215" w:rsidRPr="00164490" w:rsidRDefault="00B02215" w:rsidP="00553D27">
      <w:pPr>
        <w:pStyle w:val="21"/>
      </w:pPr>
      <w:bookmarkStart w:id="317" w:name="_Toc20142298"/>
      <w:bookmarkStart w:id="318" w:name="_Toc34217244"/>
      <w:bookmarkStart w:id="319" w:name="_Toc34217396"/>
      <w:bookmarkStart w:id="320" w:name="_Toc39051759"/>
      <w:bookmarkStart w:id="321" w:name="_Toc43210331"/>
      <w:bookmarkStart w:id="322" w:name="_Toc49853237"/>
      <w:bookmarkStart w:id="323" w:name="_Toc56530026"/>
      <w:bookmarkStart w:id="324" w:name="_Toc207715307"/>
      <w:r w:rsidRPr="00164490">
        <w:t>6.1</w:t>
      </w:r>
      <w:r w:rsidRPr="00164490">
        <w:tab/>
        <w:t>Nnssf_NSSelection Service API</w:t>
      </w:r>
      <w:bookmarkEnd w:id="317"/>
      <w:bookmarkEnd w:id="318"/>
      <w:bookmarkEnd w:id="319"/>
      <w:bookmarkEnd w:id="320"/>
      <w:bookmarkEnd w:id="321"/>
      <w:bookmarkEnd w:id="322"/>
      <w:bookmarkEnd w:id="323"/>
      <w:bookmarkEnd w:id="324"/>
    </w:p>
    <w:p w14:paraId="6262EAB1" w14:textId="77777777" w:rsidR="00B02215" w:rsidRPr="00164490" w:rsidRDefault="00B02215" w:rsidP="00553D27">
      <w:pPr>
        <w:pStyle w:val="31"/>
      </w:pPr>
      <w:bookmarkStart w:id="325" w:name="_Toc20142299"/>
      <w:bookmarkStart w:id="326" w:name="_Toc34217245"/>
      <w:bookmarkStart w:id="327" w:name="_Toc34217397"/>
      <w:bookmarkStart w:id="328" w:name="_Toc39051760"/>
      <w:bookmarkStart w:id="329" w:name="_Toc43210332"/>
      <w:bookmarkStart w:id="330" w:name="_Toc49853238"/>
      <w:bookmarkStart w:id="331" w:name="_Toc56530027"/>
      <w:bookmarkStart w:id="332" w:name="_Toc207715308"/>
      <w:r w:rsidRPr="00164490">
        <w:t>6.1.1</w:t>
      </w:r>
      <w:r w:rsidRPr="00164490">
        <w:tab/>
        <w:t>API URI</w:t>
      </w:r>
      <w:bookmarkEnd w:id="325"/>
      <w:bookmarkEnd w:id="326"/>
      <w:bookmarkEnd w:id="327"/>
      <w:bookmarkEnd w:id="328"/>
      <w:bookmarkEnd w:id="329"/>
      <w:bookmarkEnd w:id="330"/>
      <w:bookmarkEnd w:id="331"/>
      <w:bookmarkEnd w:id="332"/>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3" w:name="_Toc20142300"/>
      <w:bookmarkStart w:id="334" w:name="_Toc34217246"/>
      <w:bookmarkStart w:id="335" w:name="_Toc34217398"/>
      <w:bookmarkStart w:id="336" w:name="_Toc39051761"/>
      <w:bookmarkStart w:id="337" w:name="_Toc43210333"/>
      <w:bookmarkStart w:id="338" w:name="_Toc49853239"/>
      <w:bookmarkStart w:id="339" w:name="_Toc56530028"/>
      <w:bookmarkStart w:id="340" w:name="_Toc207715309"/>
      <w:r w:rsidRPr="00164490">
        <w:t>6.1.2</w:t>
      </w:r>
      <w:r w:rsidRPr="00164490">
        <w:tab/>
        <w:t>Usage of HTTP</w:t>
      </w:r>
      <w:bookmarkEnd w:id="333"/>
      <w:bookmarkEnd w:id="334"/>
      <w:bookmarkEnd w:id="335"/>
      <w:bookmarkEnd w:id="336"/>
      <w:bookmarkEnd w:id="337"/>
      <w:bookmarkEnd w:id="338"/>
      <w:bookmarkEnd w:id="339"/>
      <w:bookmarkEnd w:id="340"/>
    </w:p>
    <w:p w14:paraId="19EF2247" w14:textId="77777777" w:rsidR="00B02215" w:rsidRPr="00164490" w:rsidRDefault="00B02215" w:rsidP="00553D27">
      <w:pPr>
        <w:pStyle w:val="41"/>
      </w:pPr>
      <w:bookmarkStart w:id="341" w:name="_Toc20142301"/>
      <w:bookmarkStart w:id="342" w:name="_Toc34217247"/>
      <w:bookmarkStart w:id="343" w:name="_Toc34217399"/>
      <w:bookmarkStart w:id="344" w:name="_Toc39051762"/>
      <w:bookmarkStart w:id="345" w:name="_Toc43210334"/>
      <w:bookmarkStart w:id="346" w:name="_Toc49853240"/>
      <w:bookmarkStart w:id="347" w:name="_Toc56530029"/>
      <w:bookmarkStart w:id="348" w:name="_Toc207715310"/>
      <w:r w:rsidRPr="00164490">
        <w:t>6.1.2.1</w:t>
      </w:r>
      <w:r w:rsidRPr="00164490">
        <w:tab/>
        <w:t>General</w:t>
      </w:r>
      <w:bookmarkEnd w:id="341"/>
      <w:bookmarkEnd w:id="342"/>
      <w:bookmarkEnd w:id="343"/>
      <w:bookmarkEnd w:id="344"/>
      <w:bookmarkEnd w:id="345"/>
      <w:bookmarkEnd w:id="346"/>
      <w:bookmarkEnd w:id="347"/>
      <w:bookmarkEnd w:id="348"/>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9" w:name="_Toc20142302"/>
      <w:bookmarkStart w:id="350" w:name="_Toc34217248"/>
      <w:bookmarkStart w:id="351" w:name="_Toc34217400"/>
      <w:bookmarkStart w:id="352" w:name="_Toc39051763"/>
      <w:bookmarkStart w:id="353" w:name="_Toc43210335"/>
      <w:bookmarkStart w:id="354" w:name="_Toc49853241"/>
      <w:bookmarkStart w:id="355" w:name="_Toc56530030"/>
      <w:bookmarkStart w:id="356" w:name="_Toc207715311"/>
      <w:r w:rsidRPr="00164490">
        <w:lastRenderedPageBreak/>
        <w:t>6.1.2.2</w:t>
      </w:r>
      <w:r w:rsidRPr="00164490">
        <w:tab/>
        <w:t>HTTP standard headers</w:t>
      </w:r>
      <w:bookmarkEnd w:id="349"/>
      <w:bookmarkEnd w:id="350"/>
      <w:bookmarkEnd w:id="351"/>
      <w:bookmarkEnd w:id="352"/>
      <w:bookmarkEnd w:id="353"/>
      <w:bookmarkEnd w:id="354"/>
      <w:bookmarkEnd w:id="355"/>
      <w:bookmarkEnd w:id="356"/>
    </w:p>
    <w:p w14:paraId="5FFEF98A" w14:textId="77777777" w:rsidR="00B02215" w:rsidRPr="00164490" w:rsidRDefault="00B02215" w:rsidP="00553D27">
      <w:pPr>
        <w:pStyle w:val="51"/>
        <w:rPr>
          <w:lang w:eastAsia="zh-CN"/>
        </w:rPr>
      </w:pPr>
      <w:bookmarkStart w:id="357" w:name="_Toc20142303"/>
      <w:bookmarkStart w:id="358" w:name="_Toc34217249"/>
      <w:bookmarkStart w:id="359" w:name="_Toc34217401"/>
      <w:bookmarkStart w:id="360" w:name="_Toc39051764"/>
      <w:bookmarkStart w:id="361" w:name="_Toc43210336"/>
      <w:bookmarkStart w:id="362" w:name="_Toc49853242"/>
      <w:bookmarkStart w:id="363" w:name="_Toc56530031"/>
      <w:bookmarkStart w:id="364" w:name="_Toc207715312"/>
      <w:r w:rsidRPr="00164490">
        <w:t>6.1.2.2.1</w:t>
      </w:r>
      <w:r w:rsidRPr="00164490">
        <w:rPr>
          <w:rFonts w:hint="eastAsia"/>
          <w:lang w:eastAsia="zh-CN"/>
        </w:rPr>
        <w:tab/>
      </w:r>
      <w:r w:rsidRPr="00164490">
        <w:rPr>
          <w:lang w:eastAsia="zh-CN"/>
        </w:rPr>
        <w:t>General</w:t>
      </w:r>
      <w:bookmarkEnd w:id="357"/>
      <w:bookmarkEnd w:id="358"/>
      <w:bookmarkEnd w:id="359"/>
      <w:bookmarkEnd w:id="360"/>
      <w:bookmarkEnd w:id="361"/>
      <w:bookmarkEnd w:id="362"/>
      <w:bookmarkEnd w:id="363"/>
      <w:bookmarkEnd w:id="364"/>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5" w:name="_Toc20142304"/>
      <w:bookmarkStart w:id="366" w:name="_Toc34217250"/>
      <w:bookmarkStart w:id="367" w:name="_Toc34217402"/>
      <w:bookmarkStart w:id="368" w:name="_Toc39051765"/>
      <w:bookmarkStart w:id="369" w:name="_Toc43210337"/>
      <w:bookmarkStart w:id="370" w:name="_Toc49853243"/>
      <w:bookmarkStart w:id="371" w:name="_Toc56530032"/>
      <w:bookmarkStart w:id="372" w:name="_Toc207715313"/>
      <w:r w:rsidRPr="00164490">
        <w:t>6.1.2.2.2</w:t>
      </w:r>
      <w:r w:rsidRPr="00164490">
        <w:tab/>
        <w:t>Content type</w:t>
      </w:r>
      <w:bookmarkEnd w:id="365"/>
      <w:bookmarkEnd w:id="366"/>
      <w:bookmarkEnd w:id="367"/>
      <w:bookmarkEnd w:id="368"/>
      <w:bookmarkEnd w:id="369"/>
      <w:bookmarkEnd w:id="370"/>
      <w:bookmarkEnd w:id="371"/>
      <w:bookmarkEnd w:id="372"/>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3" w:name="_Toc207715314"/>
      <w:r w:rsidRPr="00164490">
        <w:t>6.1.2.3</w:t>
      </w:r>
      <w:r w:rsidRPr="00164490">
        <w:tab/>
        <w:t>HTTP custom headers</w:t>
      </w:r>
      <w:bookmarkEnd w:id="373"/>
    </w:p>
    <w:p w14:paraId="5DAF426A" w14:textId="77777777" w:rsidR="00B02215" w:rsidRPr="00164490" w:rsidRDefault="00B02215" w:rsidP="00553D27">
      <w:pPr>
        <w:pStyle w:val="51"/>
        <w:rPr>
          <w:lang w:eastAsia="zh-CN"/>
        </w:rPr>
      </w:pPr>
      <w:bookmarkStart w:id="374" w:name="_Toc20142305"/>
      <w:bookmarkStart w:id="375" w:name="_Toc34217251"/>
      <w:bookmarkStart w:id="376" w:name="_Toc34217403"/>
      <w:bookmarkStart w:id="377" w:name="_Toc39051766"/>
      <w:bookmarkStart w:id="378" w:name="_Toc43210338"/>
      <w:bookmarkStart w:id="379" w:name="_Toc49853244"/>
      <w:bookmarkStart w:id="380" w:name="_Toc56530033"/>
      <w:bookmarkStart w:id="381" w:name="_Toc207715315"/>
      <w:r w:rsidRPr="00164490">
        <w:t>6.1.2.3.1</w:t>
      </w:r>
      <w:r w:rsidRPr="00164490">
        <w:rPr>
          <w:rFonts w:hint="eastAsia"/>
          <w:lang w:eastAsia="zh-CN"/>
        </w:rPr>
        <w:tab/>
      </w:r>
      <w:r w:rsidRPr="00164490">
        <w:rPr>
          <w:lang w:eastAsia="zh-CN"/>
        </w:rPr>
        <w:t>General</w:t>
      </w:r>
      <w:bookmarkEnd w:id="374"/>
      <w:bookmarkEnd w:id="375"/>
      <w:bookmarkEnd w:id="376"/>
      <w:bookmarkEnd w:id="377"/>
      <w:bookmarkEnd w:id="378"/>
      <w:bookmarkEnd w:id="379"/>
      <w:bookmarkEnd w:id="380"/>
      <w:bookmarkEnd w:id="381"/>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2" w:name="_Toc20142306"/>
      <w:bookmarkStart w:id="383" w:name="_Toc34217252"/>
      <w:bookmarkStart w:id="384" w:name="_Toc34217404"/>
      <w:bookmarkStart w:id="385" w:name="_Toc39051767"/>
      <w:bookmarkStart w:id="386" w:name="_Toc43210339"/>
      <w:bookmarkStart w:id="387" w:name="_Toc49853245"/>
      <w:bookmarkStart w:id="388" w:name="_Toc56530034"/>
      <w:bookmarkStart w:id="389" w:name="_Toc207715316"/>
      <w:r w:rsidRPr="00164490">
        <w:t>6.1.3</w:t>
      </w:r>
      <w:r w:rsidRPr="00164490">
        <w:tab/>
        <w:t>Resources</w:t>
      </w:r>
      <w:bookmarkEnd w:id="382"/>
      <w:bookmarkEnd w:id="383"/>
      <w:bookmarkEnd w:id="384"/>
      <w:bookmarkEnd w:id="385"/>
      <w:bookmarkEnd w:id="386"/>
      <w:bookmarkEnd w:id="387"/>
      <w:bookmarkEnd w:id="388"/>
      <w:bookmarkEnd w:id="389"/>
    </w:p>
    <w:p w14:paraId="33732C84" w14:textId="77777777" w:rsidR="00B02215" w:rsidRPr="00164490" w:rsidRDefault="00B02215" w:rsidP="00553D27">
      <w:pPr>
        <w:pStyle w:val="41"/>
      </w:pPr>
      <w:bookmarkStart w:id="390" w:name="_Toc20142307"/>
      <w:bookmarkStart w:id="391" w:name="_Toc34217253"/>
      <w:bookmarkStart w:id="392" w:name="_Toc34217405"/>
      <w:bookmarkStart w:id="393" w:name="_Toc39051768"/>
      <w:bookmarkStart w:id="394" w:name="_Toc43210340"/>
      <w:bookmarkStart w:id="395" w:name="_Toc49853246"/>
      <w:bookmarkStart w:id="396" w:name="_Toc56530035"/>
      <w:bookmarkStart w:id="397" w:name="_Toc207715317"/>
      <w:r w:rsidRPr="00164490">
        <w:t>6.1.3.1</w:t>
      </w:r>
      <w:r w:rsidRPr="00164490">
        <w:tab/>
        <w:t>Overview</w:t>
      </w:r>
      <w:bookmarkEnd w:id="390"/>
      <w:bookmarkEnd w:id="391"/>
      <w:bookmarkEnd w:id="392"/>
      <w:bookmarkEnd w:id="393"/>
      <w:bookmarkEnd w:id="394"/>
      <w:bookmarkEnd w:id="395"/>
      <w:bookmarkEnd w:id="396"/>
      <w:bookmarkEnd w:id="397"/>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9.5pt" o:ole="">
            <v:imagedata r:id="rId40" o:title=""/>
          </v:shape>
          <o:OLEObject Type="Embed" ProgID="Visio.Drawing.11" ShapeID="_x0000_i1040" DrawAspect="Content" ObjectID="_1818396517"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8" w:name="_Toc20142308"/>
      <w:bookmarkStart w:id="399" w:name="_Toc34217254"/>
      <w:bookmarkStart w:id="400" w:name="_Toc34217406"/>
      <w:bookmarkStart w:id="401" w:name="_Toc39051769"/>
      <w:bookmarkStart w:id="402" w:name="_Toc43210341"/>
      <w:bookmarkStart w:id="403" w:name="_Toc49853247"/>
      <w:bookmarkStart w:id="404" w:name="_Toc56530036"/>
      <w:bookmarkStart w:id="405" w:name="_Toc207715318"/>
      <w:r w:rsidRPr="00164490">
        <w:lastRenderedPageBreak/>
        <w:t>6.1.3.2</w:t>
      </w:r>
      <w:r w:rsidRPr="00164490">
        <w:tab/>
        <w:t>Resource:  Network Slice Information</w:t>
      </w:r>
      <w:bookmarkEnd w:id="398"/>
      <w:bookmarkEnd w:id="399"/>
      <w:bookmarkEnd w:id="400"/>
      <w:bookmarkEnd w:id="401"/>
      <w:bookmarkEnd w:id="402"/>
      <w:bookmarkEnd w:id="403"/>
      <w:bookmarkEnd w:id="404"/>
      <w:bookmarkEnd w:id="405"/>
    </w:p>
    <w:p w14:paraId="09432BB2" w14:textId="77777777" w:rsidR="00B02215" w:rsidRPr="00164490" w:rsidRDefault="00B02215" w:rsidP="00553D27">
      <w:pPr>
        <w:pStyle w:val="51"/>
      </w:pPr>
      <w:bookmarkStart w:id="406" w:name="_Toc20142309"/>
      <w:bookmarkStart w:id="407" w:name="_Toc34217255"/>
      <w:bookmarkStart w:id="408" w:name="_Toc34217407"/>
      <w:bookmarkStart w:id="409" w:name="_Toc39051770"/>
      <w:bookmarkStart w:id="410" w:name="_Toc43210342"/>
      <w:bookmarkStart w:id="411" w:name="_Toc49853248"/>
      <w:bookmarkStart w:id="412" w:name="_Toc56530037"/>
      <w:bookmarkStart w:id="413" w:name="_Toc207715319"/>
      <w:r w:rsidRPr="00164490">
        <w:t>6.1.3.2.1</w:t>
      </w:r>
      <w:r w:rsidRPr="00164490">
        <w:tab/>
        <w:t>Description</w:t>
      </w:r>
      <w:bookmarkEnd w:id="406"/>
      <w:bookmarkEnd w:id="407"/>
      <w:bookmarkEnd w:id="408"/>
      <w:bookmarkEnd w:id="409"/>
      <w:bookmarkEnd w:id="410"/>
      <w:bookmarkEnd w:id="411"/>
      <w:bookmarkEnd w:id="412"/>
      <w:bookmarkEnd w:id="413"/>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4" w:name="_Toc20142310"/>
      <w:bookmarkStart w:id="415" w:name="_Toc34217256"/>
      <w:bookmarkStart w:id="416" w:name="_Toc34217408"/>
      <w:bookmarkStart w:id="417" w:name="_Toc39051771"/>
      <w:bookmarkStart w:id="418" w:name="_Toc43210343"/>
      <w:bookmarkStart w:id="419" w:name="_Toc49853249"/>
      <w:bookmarkStart w:id="420" w:name="_Toc56530038"/>
      <w:bookmarkStart w:id="421" w:name="_Toc207715320"/>
      <w:r w:rsidRPr="00164490">
        <w:t>6.1.3.2.2</w:t>
      </w:r>
      <w:r w:rsidRPr="00164490">
        <w:tab/>
        <w:t>Resource Definition</w:t>
      </w:r>
      <w:bookmarkEnd w:id="414"/>
      <w:bookmarkEnd w:id="415"/>
      <w:bookmarkEnd w:id="416"/>
      <w:bookmarkEnd w:id="417"/>
      <w:bookmarkEnd w:id="418"/>
      <w:bookmarkEnd w:id="419"/>
      <w:bookmarkEnd w:id="420"/>
      <w:bookmarkEnd w:id="421"/>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2" w:name="_Toc20142311"/>
      <w:bookmarkStart w:id="423" w:name="_Toc34217257"/>
      <w:bookmarkStart w:id="424" w:name="_Toc34217409"/>
      <w:bookmarkStart w:id="425" w:name="_Toc39051772"/>
      <w:bookmarkStart w:id="426" w:name="_Toc43210344"/>
      <w:bookmarkStart w:id="427" w:name="_Toc49853250"/>
      <w:bookmarkStart w:id="428" w:name="_Toc56530039"/>
      <w:bookmarkStart w:id="429" w:name="_Toc207715321"/>
      <w:r w:rsidRPr="00164490">
        <w:t>6.1.3.2.3</w:t>
      </w:r>
      <w:r w:rsidRPr="00164490">
        <w:tab/>
        <w:t>Resource Standard Methods</w:t>
      </w:r>
      <w:bookmarkEnd w:id="422"/>
      <w:bookmarkEnd w:id="423"/>
      <w:bookmarkEnd w:id="424"/>
      <w:bookmarkEnd w:id="425"/>
      <w:bookmarkEnd w:id="426"/>
      <w:bookmarkEnd w:id="427"/>
      <w:bookmarkEnd w:id="428"/>
      <w:bookmarkEnd w:id="429"/>
    </w:p>
    <w:p w14:paraId="25BD0F82" w14:textId="77777777" w:rsidR="00B02215" w:rsidRPr="00164490" w:rsidRDefault="00B02215" w:rsidP="00A26364">
      <w:pPr>
        <w:pStyle w:val="H6"/>
      </w:pPr>
      <w:bookmarkStart w:id="430" w:name="_Toc20142312"/>
      <w:bookmarkStart w:id="431" w:name="_Toc34217258"/>
      <w:bookmarkStart w:id="432" w:name="_Toc34217410"/>
      <w:bookmarkStart w:id="433" w:name="_Toc39051773"/>
      <w:bookmarkStart w:id="434" w:name="_Toc43210345"/>
      <w:bookmarkStart w:id="435" w:name="_Toc49853251"/>
      <w:bookmarkStart w:id="436" w:name="_Toc56530040"/>
      <w:r w:rsidRPr="00164490">
        <w:t>6.1.3.2.3.1</w:t>
      </w:r>
      <w:r w:rsidRPr="00164490">
        <w:tab/>
        <w:t>GET</w:t>
      </w:r>
      <w:bookmarkEnd w:id="430"/>
      <w:bookmarkEnd w:id="431"/>
      <w:bookmarkEnd w:id="432"/>
      <w:bookmarkEnd w:id="433"/>
      <w:bookmarkEnd w:id="434"/>
      <w:bookmarkEnd w:id="435"/>
      <w:bookmarkEnd w:id="436"/>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7" w:name="_Toc20142313"/>
      <w:bookmarkStart w:id="438" w:name="_Toc34217259"/>
      <w:bookmarkStart w:id="439" w:name="_Toc34217411"/>
      <w:bookmarkStart w:id="440" w:name="_Toc39051774"/>
      <w:bookmarkStart w:id="441" w:name="_Toc43210346"/>
      <w:bookmarkStart w:id="442" w:name="_Toc49853252"/>
      <w:bookmarkStart w:id="443" w:name="_Toc56530041"/>
      <w:bookmarkStart w:id="444" w:name="_Toc207715322"/>
      <w:r w:rsidRPr="00164490">
        <w:t>6.1.3.2.4</w:t>
      </w:r>
      <w:r w:rsidRPr="00164490">
        <w:tab/>
        <w:t>Resource Custom Operations</w:t>
      </w:r>
      <w:bookmarkEnd w:id="437"/>
      <w:bookmarkEnd w:id="438"/>
      <w:bookmarkEnd w:id="439"/>
      <w:bookmarkEnd w:id="440"/>
      <w:bookmarkEnd w:id="441"/>
      <w:bookmarkEnd w:id="442"/>
      <w:bookmarkEnd w:id="443"/>
      <w:bookmarkEnd w:id="444"/>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5" w:name="_Toc20142314"/>
      <w:bookmarkStart w:id="446" w:name="_Toc34217260"/>
      <w:bookmarkStart w:id="447" w:name="_Toc34217412"/>
      <w:bookmarkStart w:id="448" w:name="_Toc39051775"/>
      <w:bookmarkStart w:id="449" w:name="_Toc43210347"/>
      <w:bookmarkStart w:id="450" w:name="_Toc49853253"/>
      <w:bookmarkStart w:id="451" w:name="_Toc56530042"/>
      <w:bookmarkStart w:id="452" w:name="_Toc207715323"/>
      <w:r w:rsidRPr="00164490">
        <w:lastRenderedPageBreak/>
        <w:t>6.1.4</w:t>
      </w:r>
      <w:r w:rsidRPr="00164490">
        <w:tab/>
        <w:t>Custom Operations without associated resources</w:t>
      </w:r>
      <w:bookmarkEnd w:id="445"/>
      <w:bookmarkEnd w:id="446"/>
      <w:bookmarkEnd w:id="447"/>
      <w:bookmarkEnd w:id="448"/>
      <w:bookmarkEnd w:id="449"/>
      <w:bookmarkEnd w:id="450"/>
      <w:bookmarkEnd w:id="451"/>
      <w:bookmarkEnd w:id="452"/>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3" w:name="_Toc20142315"/>
      <w:bookmarkStart w:id="454" w:name="_Toc34217261"/>
      <w:bookmarkStart w:id="455" w:name="_Toc34217413"/>
      <w:bookmarkStart w:id="456" w:name="_Toc39051776"/>
      <w:bookmarkStart w:id="457" w:name="_Toc43210348"/>
      <w:bookmarkStart w:id="458" w:name="_Toc49853254"/>
      <w:bookmarkStart w:id="459" w:name="_Toc56530043"/>
      <w:bookmarkStart w:id="460" w:name="_Toc207715324"/>
      <w:r w:rsidRPr="00164490">
        <w:t>6.1.5</w:t>
      </w:r>
      <w:r w:rsidRPr="00164490">
        <w:tab/>
        <w:t>Notifications</w:t>
      </w:r>
      <w:bookmarkEnd w:id="453"/>
      <w:bookmarkEnd w:id="454"/>
      <w:bookmarkEnd w:id="455"/>
      <w:bookmarkEnd w:id="456"/>
      <w:bookmarkEnd w:id="457"/>
      <w:bookmarkEnd w:id="458"/>
      <w:bookmarkEnd w:id="459"/>
      <w:bookmarkEnd w:id="460"/>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1" w:name="_Toc20142316"/>
      <w:bookmarkStart w:id="462" w:name="_Toc34217262"/>
      <w:bookmarkStart w:id="463" w:name="_Toc34217414"/>
      <w:bookmarkStart w:id="464" w:name="_Toc39051777"/>
      <w:bookmarkStart w:id="465" w:name="_Toc43210349"/>
      <w:bookmarkStart w:id="466" w:name="_Toc49853255"/>
      <w:bookmarkStart w:id="467" w:name="_Toc56530044"/>
      <w:bookmarkStart w:id="468" w:name="_Toc207715325"/>
      <w:r w:rsidRPr="00164490">
        <w:t>6.1.6</w:t>
      </w:r>
      <w:r w:rsidRPr="00164490">
        <w:tab/>
        <w:t>Data Model</w:t>
      </w:r>
      <w:bookmarkEnd w:id="461"/>
      <w:bookmarkEnd w:id="462"/>
      <w:bookmarkEnd w:id="463"/>
      <w:bookmarkEnd w:id="464"/>
      <w:bookmarkEnd w:id="465"/>
      <w:bookmarkEnd w:id="466"/>
      <w:bookmarkEnd w:id="467"/>
      <w:bookmarkEnd w:id="468"/>
    </w:p>
    <w:p w14:paraId="2F452BB2" w14:textId="77777777" w:rsidR="00B02215" w:rsidRPr="00164490" w:rsidRDefault="00B02215" w:rsidP="00553D27">
      <w:pPr>
        <w:pStyle w:val="41"/>
      </w:pPr>
      <w:bookmarkStart w:id="469" w:name="_Toc20142317"/>
      <w:bookmarkStart w:id="470" w:name="_Toc34217263"/>
      <w:bookmarkStart w:id="471" w:name="_Toc34217415"/>
      <w:bookmarkStart w:id="472" w:name="_Toc39051778"/>
      <w:bookmarkStart w:id="473" w:name="_Toc43210350"/>
      <w:bookmarkStart w:id="474" w:name="_Toc49853256"/>
      <w:bookmarkStart w:id="475" w:name="_Toc56530045"/>
      <w:bookmarkStart w:id="476" w:name="_Toc207715326"/>
      <w:r w:rsidRPr="00164490">
        <w:t>6.1.6.1</w:t>
      </w:r>
      <w:r w:rsidRPr="00164490">
        <w:tab/>
        <w:t>General</w:t>
      </w:r>
      <w:bookmarkEnd w:id="469"/>
      <w:bookmarkEnd w:id="470"/>
      <w:bookmarkEnd w:id="471"/>
      <w:bookmarkEnd w:id="472"/>
      <w:bookmarkEnd w:id="473"/>
      <w:bookmarkEnd w:id="474"/>
      <w:bookmarkEnd w:id="475"/>
      <w:bookmarkEnd w:id="476"/>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7" w:name="_Toc20142318"/>
      <w:bookmarkStart w:id="478" w:name="_Toc34217264"/>
      <w:bookmarkStart w:id="479" w:name="_Toc34217416"/>
      <w:bookmarkStart w:id="480" w:name="_Toc39051779"/>
      <w:bookmarkStart w:id="481" w:name="_Toc43210351"/>
      <w:bookmarkStart w:id="482" w:name="_Toc49853257"/>
      <w:bookmarkStart w:id="483" w:name="_Toc56530046"/>
      <w:bookmarkStart w:id="484" w:name="_Toc207715327"/>
      <w:r w:rsidRPr="00164490">
        <w:rPr>
          <w:lang w:val="en-US"/>
        </w:rPr>
        <w:t>6.1.6.2</w:t>
      </w:r>
      <w:r w:rsidRPr="00164490">
        <w:rPr>
          <w:lang w:val="en-US"/>
        </w:rPr>
        <w:tab/>
        <w:t>Structured data types</w:t>
      </w:r>
      <w:bookmarkEnd w:id="477"/>
      <w:bookmarkEnd w:id="478"/>
      <w:bookmarkEnd w:id="479"/>
      <w:bookmarkEnd w:id="480"/>
      <w:bookmarkEnd w:id="481"/>
      <w:bookmarkEnd w:id="482"/>
      <w:bookmarkEnd w:id="483"/>
      <w:bookmarkEnd w:id="484"/>
    </w:p>
    <w:p w14:paraId="66F97E25" w14:textId="77777777" w:rsidR="00B02215" w:rsidRPr="00164490" w:rsidRDefault="00B02215" w:rsidP="00553D27">
      <w:pPr>
        <w:pStyle w:val="51"/>
      </w:pPr>
      <w:bookmarkStart w:id="485" w:name="_Toc20142319"/>
      <w:bookmarkStart w:id="486" w:name="_Toc34217265"/>
      <w:bookmarkStart w:id="487" w:name="_Toc34217417"/>
      <w:bookmarkStart w:id="488" w:name="_Toc39051780"/>
      <w:bookmarkStart w:id="489" w:name="_Toc43210352"/>
      <w:bookmarkStart w:id="490" w:name="_Toc49853258"/>
      <w:bookmarkStart w:id="491" w:name="_Toc56530047"/>
      <w:bookmarkStart w:id="492" w:name="_Toc207715328"/>
      <w:r w:rsidRPr="00164490">
        <w:t>6.1.6.2.1</w:t>
      </w:r>
      <w:r w:rsidRPr="00164490">
        <w:tab/>
        <w:t>Introduction</w:t>
      </w:r>
      <w:bookmarkEnd w:id="485"/>
      <w:bookmarkEnd w:id="486"/>
      <w:bookmarkEnd w:id="487"/>
      <w:bookmarkEnd w:id="488"/>
      <w:bookmarkEnd w:id="489"/>
      <w:bookmarkEnd w:id="490"/>
      <w:bookmarkEnd w:id="491"/>
      <w:bookmarkEnd w:id="492"/>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3" w:name="_Toc20142320"/>
      <w:bookmarkStart w:id="494" w:name="_Toc34217266"/>
      <w:bookmarkStart w:id="495" w:name="_Toc34217418"/>
      <w:bookmarkStart w:id="496" w:name="_Toc39051781"/>
      <w:bookmarkStart w:id="497" w:name="_Toc43210353"/>
      <w:bookmarkStart w:id="498" w:name="_Toc49853259"/>
      <w:bookmarkStart w:id="499" w:name="_Toc56530048"/>
      <w:bookmarkStart w:id="500" w:name="_Toc207715329"/>
      <w:r w:rsidRPr="00164490">
        <w:lastRenderedPageBreak/>
        <w:t>6.1.6.2.2</w:t>
      </w:r>
      <w:r w:rsidRPr="00164490">
        <w:tab/>
        <w:t>Type: AuthorizedNetworkSliceInfo</w:t>
      </w:r>
      <w:bookmarkEnd w:id="493"/>
      <w:bookmarkEnd w:id="494"/>
      <w:bookmarkEnd w:id="495"/>
      <w:bookmarkEnd w:id="496"/>
      <w:bookmarkEnd w:id="497"/>
      <w:bookmarkEnd w:id="498"/>
      <w:bookmarkEnd w:id="499"/>
      <w:bookmarkEnd w:id="500"/>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1"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1"/>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2" w:name="_Toc20142321"/>
      <w:bookmarkStart w:id="503" w:name="_Toc34217267"/>
      <w:bookmarkStart w:id="504" w:name="_Toc34217419"/>
      <w:bookmarkStart w:id="505" w:name="_Toc39051782"/>
      <w:bookmarkStart w:id="506" w:name="_Toc43210354"/>
      <w:bookmarkStart w:id="507" w:name="_Toc49853260"/>
      <w:bookmarkStart w:id="508" w:name="_Toc56530049"/>
      <w:bookmarkStart w:id="509" w:name="_Toc20771533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2"/>
      <w:bookmarkEnd w:id="503"/>
      <w:bookmarkEnd w:id="504"/>
      <w:bookmarkEnd w:id="505"/>
      <w:bookmarkEnd w:id="506"/>
      <w:bookmarkEnd w:id="507"/>
      <w:bookmarkEnd w:id="508"/>
      <w:bookmarkEnd w:id="509"/>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10" w:name="_Toc20142322"/>
      <w:bookmarkStart w:id="511" w:name="_Toc34217268"/>
      <w:bookmarkStart w:id="512" w:name="_Toc34217420"/>
      <w:bookmarkStart w:id="513" w:name="_Toc39051783"/>
      <w:bookmarkStart w:id="514" w:name="_Toc43210355"/>
      <w:bookmarkStart w:id="515" w:name="_Toc49853261"/>
      <w:bookmarkStart w:id="516" w:name="_Toc56530050"/>
      <w:bookmarkStart w:id="517" w:name="_Toc207715331"/>
      <w:r w:rsidRPr="00164490">
        <w:t>6.1.6.2.4</w:t>
      </w:r>
      <w:r w:rsidRPr="00164490">
        <w:tab/>
        <w:t>Void</w:t>
      </w:r>
      <w:bookmarkEnd w:id="510"/>
      <w:bookmarkEnd w:id="511"/>
      <w:bookmarkEnd w:id="512"/>
      <w:bookmarkEnd w:id="513"/>
      <w:bookmarkEnd w:id="514"/>
      <w:bookmarkEnd w:id="515"/>
      <w:bookmarkEnd w:id="516"/>
      <w:bookmarkEnd w:id="517"/>
    </w:p>
    <w:p w14:paraId="0CE2EFF8" w14:textId="77777777" w:rsidR="00B02215" w:rsidRPr="00164490" w:rsidRDefault="00B02215" w:rsidP="00553D27">
      <w:pPr>
        <w:pStyle w:val="51"/>
      </w:pPr>
      <w:bookmarkStart w:id="518" w:name="_Toc20142323"/>
      <w:bookmarkStart w:id="519" w:name="_Toc34217269"/>
      <w:bookmarkStart w:id="520" w:name="_Toc34217421"/>
      <w:bookmarkStart w:id="521" w:name="_Toc39051784"/>
      <w:bookmarkStart w:id="522" w:name="_Toc43210356"/>
      <w:bookmarkStart w:id="523" w:name="_Toc49853262"/>
      <w:bookmarkStart w:id="524" w:name="_Toc56530051"/>
      <w:bookmarkStart w:id="525" w:name="_Toc20771533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8"/>
      <w:bookmarkEnd w:id="519"/>
      <w:bookmarkEnd w:id="520"/>
      <w:bookmarkEnd w:id="521"/>
      <w:bookmarkEnd w:id="522"/>
      <w:bookmarkEnd w:id="523"/>
      <w:bookmarkEnd w:id="524"/>
      <w:bookmarkEnd w:id="525"/>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6" w:name="_Toc20142324"/>
      <w:bookmarkStart w:id="527" w:name="_Toc34217270"/>
      <w:bookmarkStart w:id="528" w:name="_Toc34217422"/>
      <w:bookmarkStart w:id="529" w:name="_Toc39051785"/>
      <w:bookmarkStart w:id="530" w:name="_Toc43210357"/>
      <w:bookmarkStart w:id="531" w:name="_Toc49853263"/>
      <w:bookmarkStart w:id="532" w:name="_Toc56530052"/>
      <w:bookmarkStart w:id="533" w:name="_Toc207715333"/>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6"/>
      <w:bookmarkEnd w:id="527"/>
      <w:bookmarkEnd w:id="528"/>
      <w:bookmarkEnd w:id="529"/>
      <w:bookmarkEnd w:id="530"/>
      <w:bookmarkEnd w:id="531"/>
      <w:bookmarkEnd w:id="532"/>
      <w:bookmarkEnd w:id="533"/>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4" w:name="_Toc20142325"/>
      <w:bookmarkStart w:id="535" w:name="_Toc34217271"/>
      <w:bookmarkStart w:id="536" w:name="_Toc34217423"/>
      <w:bookmarkStart w:id="537" w:name="_Toc39051786"/>
      <w:bookmarkStart w:id="538" w:name="_Toc43210358"/>
      <w:bookmarkStart w:id="539" w:name="_Toc49853264"/>
      <w:bookmarkStart w:id="540" w:name="_Toc56530053"/>
      <w:bookmarkStart w:id="541" w:name="_Toc207715334"/>
      <w:r w:rsidRPr="00164490">
        <w:t>6.1.6.2.7</w:t>
      </w:r>
      <w:r w:rsidRPr="00164490">
        <w:tab/>
        <w:t xml:space="preserve">Type: </w:t>
      </w:r>
      <w:r w:rsidRPr="00164490">
        <w:rPr>
          <w:lang w:eastAsia="zh-CN"/>
        </w:rPr>
        <w:t>NsiInformation</w:t>
      </w:r>
      <w:bookmarkEnd w:id="534"/>
      <w:bookmarkEnd w:id="535"/>
      <w:bookmarkEnd w:id="536"/>
      <w:bookmarkEnd w:id="537"/>
      <w:bookmarkEnd w:id="538"/>
      <w:bookmarkEnd w:id="539"/>
      <w:bookmarkEnd w:id="540"/>
      <w:bookmarkEnd w:id="541"/>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2"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2"/>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3" w:name="_Toc20142326"/>
      <w:bookmarkStart w:id="544" w:name="_Toc34217272"/>
      <w:bookmarkStart w:id="545" w:name="_Toc34217424"/>
      <w:bookmarkStart w:id="546" w:name="_Toc39051787"/>
      <w:bookmarkStart w:id="547" w:name="_Toc43210359"/>
      <w:bookmarkStart w:id="548" w:name="_Toc49853265"/>
      <w:bookmarkStart w:id="549" w:name="_Toc56530054"/>
      <w:bookmarkStart w:id="550" w:name="_Toc207715335"/>
      <w:r w:rsidRPr="00164490">
        <w:t>6.1.6.2.8</w:t>
      </w:r>
      <w:r w:rsidRPr="00164490">
        <w:tab/>
        <w:t xml:space="preserve">Type: </w:t>
      </w:r>
      <w:r w:rsidRPr="00164490">
        <w:rPr>
          <w:rFonts w:hint="eastAsia"/>
          <w:lang w:eastAsia="zh-CN"/>
        </w:rPr>
        <w:t>Mapping</w:t>
      </w:r>
      <w:r w:rsidRPr="00164490">
        <w:rPr>
          <w:lang w:eastAsia="zh-CN"/>
        </w:rPr>
        <w:t>OfSnssai</w:t>
      </w:r>
      <w:bookmarkEnd w:id="543"/>
      <w:bookmarkEnd w:id="544"/>
      <w:bookmarkEnd w:id="545"/>
      <w:bookmarkEnd w:id="546"/>
      <w:bookmarkEnd w:id="547"/>
      <w:bookmarkEnd w:id="548"/>
      <w:bookmarkEnd w:id="549"/>
      <w:bookmarkEnd w:id="550"/>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1" w:name="_Toc20142327"/>
      <w:bookmarkStart w:id="552" w:name="_Toc34217273"/>
      <w:bookmarkStart w:id="553" w:name="_Toc34217425"/>
      <w:bookmarkStart w:id="554" w:name="_Toc39051788"/>
      <w:bookmarkStart w:id="555" w:name="_Toc43210360"/>
      <w:bookmarkStart w:id="556" w:name="_Toc49853266"/>
      <w:bookmarkStart w:id="557" w:name="_Toc56530055"/>
      <w:bookmarkStart w:id="558" w:name="_Toc207715336"/>
      <w:r w:rsidRPr="00164490">
        <w:lastRenderedPageBreak/>
        <w:t>6.1.6.2.9</w:t>
      </w:r>
      <w:r w:rsidRPr="00164490">
        <w:tab/>
        <w:t>Void</w:t>
      </w:r>
      <w:bookmarkEnd w:id="551"/>
      <w:bookmarkEnd w:id="552"/>
      <w:bookmarkEnd w:id="553"/>
      <w:bookmarkEnd w:id="554"/>
      <w:bookmarkEnd w:id="555"/>
      <w:bookmarkEnd w:id="556"/>
      <w:bookmarkEnd w:id="557"/>
      <w:bookmarkEnd w:id="558"/>
    </w:p>
    <w:p w14:paraId="0E30396F" w14:textId="77777777" w:rsidR="00B02215" w:rsidRPr="00164490" w:rsidRDefault="00B02215" w:rsidP="00553D27">
      <w:pPr>
        <w:pStyle w:val="51"/>
      </w:pPr>
      <w:bookmarkStart w:id="559" w:name="_Toc20142328"/>
      <w:bookmarkStart w:id="560" w:name="_Toc34217274"/>
      <w:bookmarkStart w:id="561" w:name="_Toc34217426"/>
      <w:bookmarkStart w:id="562" w:name="_Toc39051789"/>
      <w:bookmarkStart w:id="563" w:name="_Toc43210361"/>
      <w:bookmarkStart w:id="564" w:name="_Toc49853267"/>
      <w:bookmarkStart w:id="565" w:name="_Toc56530056"/>
      <w:bookmarkStart w:id="566" w:name="_Toc207715337"/>
      <w:r w:rsidRPr="00164490">
        <w:t>6.1.6.2.10</w:t>
      </w:r>
      <w:r w:rsidRPr="00164490">
        <w:tab/>
        <w:t xml:space="preserve">Type: </w:t>
      </w:r>
      <w:r w:rsidRPr="00164490">
        <w:rPr>
          <w:lang w:eastAsia="zh-CN"/>
        </w:rPr>
        <w:t>SliceInfoForRegistration</w:t>
      </w:r>
      <w:bookmarkEnd w:id="559"/>
      <w:bookmarkEnd w:id="560"/>
      <w:bookmarkEnd w:id="561"/>
      <w:bookmarkEnd w:id="562"/>
      <w:bookmarkEnd w:id="563"/>
      <w:bookmarkEnd w:id="564"/>
      <w:bookmarkEnd w:id="565"/>
      <w:bookmarkEnd w:id="566"/>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7" w:name="_Toc20142329"/>
      <w:bookmarkStart w:id="568" w:name="_Toc34217275"/>
      <w:bookmarkStart w:id="569" w:name="_Toc34217427"/>
      <w:bookmarkStart w:id="570" w:name="_Toc39051790"/>
      <w:bookmarkStart w:id="571" w:name="_Toc43210362"/>
      <w:bookmarkStart w:id="572" w:name="_Toc49853268"/>
      <w:bookmarkStart w:id="573" w:name="_Toc56530057"/>
      <w:bookmarkStart w:id="574" w:name="_Toc207715338"/>
      <w:r w:rsidRPr="00164490">
        <w:lastRenderedPageBreak/>
        <w:t>6.1.6.2.11</w:t>
      </w:r>
      <w:r w:rsidRPr="00164490">
        <w:tab/>
        <w:t xml:space="preserve">Type: </w:t>
      </w:r>
      <w:r w:rsidRPr="00164490">
        <w:rPr>
          <w:lang w:eastAsia="zh-CN"/>
        </w:rPr>
        <w:t>SliceInfoForPDUSession</w:t>
      </w:r>
      <w:bookmarkEnd w:id="567"/>
      <w:bookmarkEnd w:id="568"/>
      <w:bookmarkEnd w:id="569"/>
      <w:bookmarkEnd w:id="570"/>
      <w:bookmarkEnd w:id="571"/>
      <w:bookmarkEnd w:id="572"/>
      <w:bookmarkEnd w:id="573"/>
      <w:bookmarkEnd w:id="574"/>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5" w:name="_Toc20142330"/>
      <w:bookmarkStart w:id="576" w:name="_Toc34217276"/>
      <w:bookmarkStart w:id="577" w:name="_Toc34217428"/>
      <w:bookmarkStart w:id="578" w:name="_Toc39051791"/>
      <w:bookmarkStart w:id="579" w:name="_Toc43210363"/>
      <w:bookmarkStart w:id="580" w:name="_Toc49853269"/>
      <w:bookmarkStart w:id="581" w:name="_Toc56530058"/>
      <w:bookmarkStart w:id="582"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5"/>
      <w:bookmarkEnd w:id="576"/>
      <w:bookmarkEnd w:id="577"/>
      <w:bookmarkEnd w:id="578"/>
      <w:bookmarkEnd w:id="579"/>
      <w:bookmarkEnd w:id="580"/>
      <w:bookmarkEnd w:id="581"/>
      <w:bookmarkEnd w:id="582"/>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3" w:name="_Toc20142331"/>
      <w:bookmarkStart w:id="584" w:name="_Toc34217277"/>
      <w:bookmarkStart w:id="585" w:name="_Toc34217429"/>
      <w:bookmarkStart w:id="586" w:name="_Toc39051792"/>
      <w:bookmarkStart w:id="587" w:name="_Toc43210364"/>
      <w:bookmarkStart w:id="588" w:name="_Toc49853270"/>
      <w:bookmarkStart w:id="589" w:name="_Toc56530059"/>
      <w:bookmarkStart w:id="590" w:name="_Toc20771534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3"/>
      <w:bookmarkEnd w:id="584"/>
      <w:bookmarkEnd w:id="585"/>
      <w:bookmarkEnd w:id="586"/>
      <w:bookmarkEnd w:id="587"/>
      <w:bookmarkEnd w:id="588"/>
      <w:bookmarkEnd w:id="589"/>
      <w:bookmarkEnd w:id="590"/>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1" w:name="_Toc207715341"/>
      <w:r w:rsidRPr="00164490">
        <w:t>6.1.6.2.</w:t>
      </w:r>
      <w:r w:rsidR="004264EB" w:rsidRPr="00164490">
        <w:t>14</w:t>
      </w:r>
      <w:r w:rsidRPr="00164490">
        <w:tab/>
        <w:t xml:space="preserve">Type: </w:t>
      </w:r>
      <w:r w:rsidRPr="00164490">
        <w:rPr>
          <w:lang w:eastAsia="zh-CN"/>
        </w:rPr>
        <w:t>NsagInfo</w:t>
      </w:r>
      <w:bookmarkEnd w:id="591"/>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2" w:name="_Toc207715342"/>
      <w:r w:rsidRPr="00164490">
        <w:rPr>
          <w:rFonts w:hint="eastAsia"/>
          <w:lang w:eastAsia="zh-CN"/>
        </w:rPr>
        <w:t>6</w:t>
      </w:r>
      <w:r w:rsidRPr="00164490">
        <w:t>.1.6.2.</w:t>
      </w:r>
      <w:r>
        <w:t>15</w:t>
      </w:r>
      <w:r w:rsidRPr="00164490">
        <w:tab/>
        <w:t xml:space="preserve">Type: </w:t>
      </w:r>
      <w:r>
        <w:rPr>
          <w:lang w:eastAsia="zh-CN"/>
        </w:rPr>
        <w:t>SnssaiInfo</w:t>
      </w:r>
      <w:bookmarkEnd w:id="592"/>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3" w:name="_Toc20142332"/>
      <w:bookmarkStart w:id="594" w:name="_Toc34217278"/>
      <w:bookmarkStart w:id="595" w:name="_Toc34217430"/>
      <w:bookmarkStart w:id="596" w:name="_Toc39051793"/>
      <w:bookmarkStart w:id="597" w:name="_Toc43210365"/>
      <w:bookmarkStart w:id="598" w:name="_Toc49853271"/>
      <w:bookmarkStart w:id="599" w:name="_Toc56530060"/>
      <w:bookmarkStart w:id="600" w:name="_Toc207715343"/>
      <w:r w:rsidRPr="00164490">
        <w:rPr>
          <w:lang w:val="en-US"/>
        </w:rPr>
        <w:t>6.1.6.3</w:t>
      </w:r>
      <w:r w:rsidRPr="00164490">
        <w:rPr>
          <w:lang w:val="en-US"/>
        </w:rPr>
        <w:tab/>
        <w:t>Simple data types and enumerations</w:t>
      </w:r>
      <w:bookmarkEnd w:id="593"/>
      <w:bookmarkEnd w:id="594"/>
      <w:bookmarkEnd w:id="595"/>
      <w:bookmarkEnd w:id="596"/>
      <w:bookmarkEnd w:id="597"/>
      <w:bookmarkEnd w:id="598"/>
      <w:bookmarkEnd w:id="599"/>
      <w:bookmarkEnd w:id="600"/>
    </w:p>
    <w:p w14:paraId="388356CB" w14:textId="77777777" w:rsidR="00B02215" w:rsidRPr="00164490" w:rsidRDefault="00B02215" w:rsidP="00553D27">
      <w:pPr>
        <w:pStyle w:val="51"/>
      </w:pPr>
      <w:bookmarkStart w:id="601" w:name="_Toc20142333"/>
      <w:bookmarkStart w:id="602" w:name="_Toc34217279"/>
      <w:bookmarkStart w:id="603" w:name="_Toc34217431"/>
      <w:bookmarkStart w:id="604" w:name="_Toc39051794"/>
      <w:bookmarkStart w:id="605" w:name="_Toc43210366"/>
      <w:bookmarkStart w:id="606" w:name="_Toc49853272"/>
      <w:bookmarkStart w:id="607" w:name="_Toc56530061"/>
      <w:bookmarkStart w:id="608" w:name="_Toc207715344"/>
      <w:r w:rsidRPr="00164490">
        <w:t>6.1.6.3.1</w:t>
      </w:r>
      <w:r w:rsidRPr="00164490">
        <w:tab/>
        <w:t>Introduction</w:t>
      </w:r>
      <w:bookmarkEnd w:id="601"/>
      <w:bookmarkEnd w:id="602"/>
      <w:bookmarkEnd w:id="603"/>
      <w:bookmarkEnd w:id="604"/>
      <w:bookmarkEnd w:id="605"/>
      <w:bookmarkEnd w:id="606"/>
      <w:bookmarkEnd w:id="607"/>
      <w:bookmarkEnd w:id="608"/>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9" w:name="_Toc20142334"/>
      <w:bookmarkStart w:id="610" w:name="_Toc34217280"/>
      <w:bookmarkStart w:id="611" w:name="_Toc34217432"/>
      <w:bookmarkStart w:id="612" w:name="_Toc39051795"/>
      <w:bookmarkStart w:id="613" w:name="_Toc43210367"/>
      <w:bookmarkStart w:id="614" w:name="_Toc49853273"/>
      <w:bookmarkStart w:id="615" w:name="_Toc56530062"/>
      <w:bookmarkStart w:id="616" w:name="_Toc207715345"/>
      <w:r w:rsidRPr="00164490">
        <w:t>6.1.6.3.2</w:t>
      </w:r>
      <w:r w:rsidRPr="00164490">
        <w:tab/>
        <w:t>Simple data types</w:t>
      </w:r>
      <w:bookmarkEnd w:id="609"/>
      <w:bookmarkEnd w:id="610"/>
      <w:bookmarkEnd w:id="611"/>
      <w:bookmarkEnd w:id="612"/>
      <w:bookmarkEnd w:id="613"/>
      <w:bookmarkEnd w:id="614"/>
      <w:bookmarkEnd w:id="615"/>
      <w:bookmarkEnd w:id="616"/>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7" w:name="_Toc20142335"/>
      <w:bookmarkStart w:id="618" w:name="_Toc34217281"/>
      <w:bookmarkStart w:id="619" w:name="_Toc34217433"/>
      <w:bookmarkStart w:id="620" w:name="_Toc39051796"/>
      <w:bookmarkStart w:id="621" w:name="_Toc43210368"/>
      <w:bookmarkStart w:id="622" w:name="_Toc49853274"/>
      <w:bookmarkStart w:id="623" w:name="_Toc56530063"/>
      <w:bookmarkStart w:id="624" w:name="_Toc207715346"/>
      <w:r w:rsidRPr="00164490">
        <w:t>6.1.6.3.3</w:t>
      </w:r>
      <w:r w:rsidRPr="00164490">
        <w:tab/>
        <w:t>Enumeration: RoamingIndication</w:t>
      </w:r>
      <w:bookmarkEnd w:id="617"/>
      <w:bookmarkEnd w:id="618"/>
      <w:bookmarkEnd w:id="619"/>
      <w:bookmarkEnd w:id="620"/>
      <w:bookmarkEnd w:id="621"/>
      <w:bookmarkEnd w:id="622"/>
      <w:bookmarkEnd w:id="623"/>
      <w:bookmarkEnd w:id="624"/>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5" w:name="_Toc20142336"/>
      <w:bookmarkStart w:id="626" w:name="_Toc34217282"/>
      <w:bookmarkStart w:id="627" w:name="_Toc34217434"/>
      <w:bookmarkStart w:id="628" w:name="_Toc39051797"/>
      <w:bookmarkStart w:id="629" w:name="_Toc43210369"/>
      <w:bookmarkStart w:id="630" w:name="_Toc49853275"/>
      <w:bookmarkStart w:id="631" w:name="_Toc56530064"/>
      <w:bookmarkStart w:id="632" w:name="_Toc207715347"/>
      <w:r w:rsidRPr="00164490">
        <w:t>6.1.6.4</w:t>
      </w:r>
      <w:r w:rsidRPr="00164490">
        <w:tab/>
        <w:t>Binary data</w:t>
      </w:r>
      <w:bookmarkEnd w:id="625"/>
      <w:bookmarkEnd w:id="626"/>
      <w:bookmarkEnd w:id="627"/>
      <w:bookmarkEnd w:id="628"/>
      <w:bookmarkEnd w:id="629"/>
      <w:bookmarkEnd w:id="630"/>
      <w:bookmarkEnd w:id="631"/>
      <w:bookmarkEnd w:id="632"/>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3" w:name="_Toc20142337"/>
      <w:bookmarkStart w:id="634" w:name="_Toc34217283"/>
      <w:bookmarkStart w:id="635" w:name="_Toc34217435"/>
      <w:bookmarkStart w:id="636" w:name="_Toc39051798"/>
      <w:bookmarkStart w:id="637" w:name="_Toc43210370"/>
      <w:bookmarkStart w:id="638" w:name="_Toc49853276"/>
      <w:bookmarkStart w:id="639" w:name="_Toc56530065"/>
      <w:bookmarkStart w:id="640" w:name="_Toc207715348"/>
      <w:r w:rsidRPr="00164490">
        <w:t>6.1.7</w:t>
      </w:r>
      <w:r w:rsidRPr="00164490">
        <w:tab/>
        <w:t>Error Handling</w:t>
      </w:r>
      <w:bookmarkEnd w:id="633"/>
      <w:bookmarkEnd w:id="634"/>
      <w:bookmarkEnd w:id="635"/>
      <w:bookmarkEnd w:id="636"/>
      <w:bookmarkEnd w:id="637"/>
      <w:bookmarkEnd w:id="638"/>
      <w:bookmarkEnd w:id="639"/>
      <w:bookmarkEnd w:id="640"/>
    </w:p>
    <w:p w14:paraId="33702A7E" w14:textId="77777777" w:rsidR="00B02215" w:rsidRPr="00164490" w:rsidRDefault="00B02215" w:rsidP="00553D27">
      <w:pPr>
        <w:pStyle w:val="41"/>
      </w:pPr>
      <w:bookmarkStart w:id="641" w:name="_Toc20142338"/>
      <w:bookmarkStart w:id="642" w:name="_Toc34217284"/>
      <w:bookmarkStart w:id="643" w:name="_Toc34217436"/>
      <w:bookmarkStart w:id="644" w:name="_Toc39051799"/>
      <w:bookmarkStart w:id="645" w:name="_Toc43210371"/>
      <w:bookmarkStart w:id="646" w:name="_Toc49853277"/>
      <w:bookmarkStart w:id="647" w:name="_Toc56530066"/>
      <w:bookmarkStart w:id="648" w:name="_Toc207715349"/>
      <w:r w:rsidRPr="00164490">
        <w:t>6.1.7.1</w:t>
      </w:r>
      <w:r w:rsidRPr="00164490">
        <w:tab/>
        <w:t>General</w:t>
      </w:r>
      <w:bookmarkEnd w:id="641"/>
      <w:bookmarkEnd w:id="642"/>
      <w:bookmarkEnd w:id="643"/>
      <w:bookmarkEnd w:id="644"/>
      <w:bookmarkEnd w:id="645"/>
      <w:bookmarkEnd w:id="646"/>
      <w:bookmarkEnd w:id="647"/>
      <w:bookmarkEnd w:id="648"/>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9" w:name="_Toc20142339"/>
      <w:bookmarkStart w:id="650" w:name="_Toc34217285"/>
      <w:bookmarkStart w:id="651" w:name="_Toc34217437"/>
      <w:bookmarkStart w:id="652" w:name="_Toc39051800"/>
      <w:bookmarkStart w:id="653" w:name="_Toc43210372"/>
      <w:bookmarkStart w:id="654" w:name="_Toc49853278"/>
      <w:bookmarkStart w:id="655" w:name="_Toc56530067"/>
      <w:bookmarkStart w:id="656" w:name="_Toc207715350"/>
      <w:r w:rsidRPr="00164490">
        <w:t>6.1.7.2</w:t>
      </w:r>
      <w:r w:rsidRPr="00164490">
        <w:tab/>
        <w:t>Protocol Errors</w:t>
      </w:r>
      <w:bookmarkEnd w:id="649"/>
      <w:bookmarkEnd w:id="650"/>
      <w:bookmarkEnd w:id="651"/>
      <w:bookmarkEnd w:id="652"/>
      <w:bookmarkEnd w:id="653"/>
      <w:bookmarkEnd w:id="654"/>
      <w:bookmarkEnd w:id="655"/>
      <w:bookmarkEnd w:id="656"/>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7" w:name="_Toc20142340"/>
      <w:bookmarkStart w:id="658" w:name="_Toc34217286"/>
      <w:bookmarkStart w:id="659" w:name="_Toc34217438"/>
      <w:bookmarkStart w:id="660" w:name="_Toc39051801"/>
      <w:bookmarkStart w:id="661" w:name="_Toc43210373"/>
      <w:bookmarkStart w:id="662" w:name="_Toc49853279"/>
      <w:bookmarkStart w:id="663" w:name="_Toc56530068"/>
      <w:bookmarkStart w:id="664" w:name="_Toc207715351"/>
      <w:r w:rsidRPr="00164490">
        <w:t>6.1.7.3</w:t>
      </w:r>
      <w:r w:rsidRPr="00164490">
        <w:tab/>
        <w:t>Application Errors</w:t>
      </w:r>
      <w:bookmarkEnd w:id="657"/>
      <w:bookmarkEnd w:id="658"/>
      <w:bookmarkEnd w:id="659"/>
      <w:bookmarkEnd w:id="660"/>
      <w:bookmarkEnd w:id="661"/>
      <w:bookmarkEnd w:id="662"/>
      <w:bookmarkEnd w:id="663"/>
      <w:bookmarkEnd w:id="664"/>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5" w:name="_Toc20142341"/>
      <w:bookmarkStart w:id="666" w:name="_Toc34217287"/>
      <w:bookmarkStart w:id="667" w:name="_Toc34217439"/>
      <w:bookmarkStart w:id="668" w:name="_Toc39051802"/>
      <w:bookmarkStart w:id="669" w:name="_Toc43210374"/>
      <w:bookmarkStart w:id="670" w:name="_Toc49853280"/>
      <w:bookmarkStart w:id="671" w:name="_Toc56530069"/>
      <w:bookmarkStart w:id="672" w:name="_Toc207715352"/>
      <w:r w:rsidRPr="00164490">
        <w:t>6.1.</w:t>
      </w:r>
      <w:r w:rsidRPr="00164490">
        <w:rPr>
          <w:rFonts w:hint="eastAsia"/>
          <w:lang w:eastAsia="zh-CN"/>
        </w:rPr>
        <w:t>8</w:t>
      </w:r>
      <w:r w:rsidRPr="00164490">
        <w:tab/>
        <w:t>Feature negotiation</w:t>
      </w:r>
      <w:bookmarkEnd w:id="665"/>
      <w:bookmarkEnd w:id="666"/>
      <w:bookmarkEnd w:id="667"/>
      <w:bookmarkEnd w:id="668"/>
      <w:bookmarkEnd w:id="669"/>
      <w:bookmarkEnd w:id="670"/>
      <w:bookmarkEnd w:id="671"/>
      <w:bookmarkEnd w:id="672"/>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3" w:name="_Toc20142342"/>
      <w:bookmarkStart w:id="674" w:name="_Toc34217288"/>
      <w:bookmarkStart w:id="675" w:name="_Toc34217440"/>
      <w:bookmarkStart w:id="676" w:name="_Toc39051803"/>
      <w:bookmarkStart w:id="677" w:name="_Toc43210375"/>
      <w:bookmarkStart w:id="678" w:name="_Toc49853281"/>
      <w:bookmarkStart w:id="679" w:name="_Toc56530070"/>
      <w:bookmarkStart w:id="680" w:name="_Toc207715353"/>
      <w:r w:rsidRPr="00164490">
        <w:rPr>
          <w:lang w:val="en-US"/>
        </w:rPr>
        <w:t>6.1.9</w:t>
      </w:r>
      <w:r w:rsidRPr="00164490">
        <w:rPr>
          <w:lang w:val="en-US"/>
        </w:rPr>
        <w:tab/>
        <w:t>Security</w:t>
      </w:r>
      <w:bookmarkEnd w:id="673"/>
      <w:bookmarkEnd w:id="674"/>
      <w:bookmarkEnd w:id="675"/>
      <w:bookmarkEnd w:id="676"/>
      <w:bookmarkEnd w:id="677"/>
      <w:bookmarkEnd w:id="678"/>
      <w:bookmarkEnd w:id="679"/>
      <w:bookmarkEnd w:id="680"/>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1" w:name="_Toc56530071"/>
      <w:bookmarkStart w:id="682" w:name="_Toc207715354"/>
      <w:r w:rsidRPr="00164490">
        <w:t>6.1.10</w:t>
      </w:r>
      <w:r w:rsidRPr="00164490">
        <w:tab/>
        <w:t>HTTP redirection</w:t>
      </w:r>
      <w:bookmarkEnd w:id="681"/>
      <w:bookmarkEnd w:id="682"/>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3" w:name="_Toc20142343"/>
      <w:bookmarkStart w:id="684" w:name="_Toc34217289"/>
      <w:bookmarkStart w:id="685" w:name="_Toc34217441"/>
      <w:bookmarkStart w:id="686" w:name="_Toc39051804"/>
      <w:bookmarkStart w:id="687" w:name="_Toc43210376"/>
      <w:bookmarkStart w:id="688" w:name="_Toc49853282"/>
      <w:bookmarkStart w:id="689" w:name="_Toc56530072"/>
      <w:bookmarkStart w:id="690" w:name="_Toc207715355"/>
      <w:r w:rsidRPr="00164490">
        <w:t>6.2</w:t>
      </w:r>
      <w:r w:rsidRPr="00164490">
        <w:tab/>
        <w:t>Nnssf_NSSAIAvailability Service API</w:t>
      </w:r>
      <w:bookmarkEnd w:id="683"/>
      <w:bookmarkEnd w:id="684"/>
      <w:bookmarkEnd w:id="685"/>
      <w:bookmarkEnd w:id="686"/>
      <w:bookmarkEnd w:id="687"/>
      <w:bookmarkEnd w:id="688"/>
      <w:bookmarkEnd w:id="689"/>
      <w:bookmarkEnd w:id="690"/>
    </w:p>
    <w:p w14:paraId="14FAB58C" w14:textId="77777777" w:rsidR="00B02215" w:rsidRPr="00164490" w:rsidRDefault="00B02215" w:rsidP="00553D27">
      <w:pPr>
        <w:pStyle w:val="31"/>
      </w:pPr>
      <w:bookmarkStart w:id="691" w:name="_Toc20142344"/>
      <w:bookmarkStart w:id="692" w:name="_Toc34217290"/>
      <w:bookmarkStart w:id="693" w:name="_Toc34217442"/>
      <w:bookmarkStart w:id="694" w:name="_Toc39051805"/>
      <w:bookmarkStart w:id="695" w:name="_Toc43210377"/>
      <w:bookmarkStart w:id="696" w:name="_Toc49853283"/>
      <w:bookmarkStart w:id="697" w:name="_Toc56530073"/>
      <w:bookmarkStart w:id="698" w:name="_Toc207715356"/>
      <w:r w:rsidRPr="00164490">
        <w:t>6.2.1</w:t>
      </w:r>
      <w:r w:rsidRPr="00164490">
        <w:tab/>
        <w:t>API URI</w:t>
      </w:r>
      <w:bookmarkEnd w:id="691"/>
      <w:bookmarkEnd w:id="692"/>
      <w:bookmarkEnd w:id="693"/>
      <w:bookmarkEnd w:id="694"/>
      <w:bookmarkEnd w:id="695"/>
      <w:bookmarkEnd w:id="696"/>
      <w:bookmarkEnd w:id="697"/>
      <w:bookmarkEnd w:id="698"/>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9" w:name="_Toc20142345"/>
      <w:bookmarkStart w:id="700" w:name="_Toc34217291"/>
      <w:bookmarkStart w:id="701" w:name="_Toc34217443"/>
      <w:bookmarkStart w:id="702" w:name="_Toc39051806"/>
      <w:bookmarkStart w:id="703" w:name="_Toc43210378"/>
      <w:bookmarkStart w:id="704" w:name="_Toc49853284"/>
      <w:bookmarkStart w:id="705" w:name="_Toc56530074"/>
      <w:bookmarkStart w:id="706" w:name="_Toc207715357"/>
      <w:r w:rsidRPr="00164490">
        <w:t>6.2.2</w:t>
      </w:r>
      <w:r w:rsidRPr="00164490">
        <w:tab/>
        <w:t>Usage of HTTP</w:t>
      </w:r>
      <w:bookmarkEnd w:id="699"/>
      <w:bookmarkEnd w:id="700"/>
      <w:bookmarkEnd w:id="701"/>
      <w:bookmarkEnd w:id="702"/>
      <w:bookmarkEnd w:id="703"/>
      <w:bookmarkEnd w:id="704"/>
      <w:bookmarkEnd w:id="705"/>
      <w:bookmarkEnd w:id="706"/>
    </w:p>
    <w:p w14:paraId="7B882C32" w14:textId="77777777" w:rsidR="00B02215" w:rsidRPr="00164490" w:rsidRDefault="00B02215" w:rsidP="00553D27">
      <w:pPr>
        <w:pStyle w:val="41"/>
      </w:pPr>
      <w:bookmarkStart w:id="707" w:name="_Toc20142346"/>
      <w:bookmarkStart w:id="708" w:name="_Toc34217292"/>
      <w:bookmarkStart w:id="709" w:name="_Toc34217444"/>
      <w:bookmarkStart w:id="710" w:name="_Toc39051807"/>
      <w:bookmarkStart w:id="711" w:name="_Toc43210379"/>
      <w:bookmarkStart w:id="712" w:name="_Toc49853285"/>
      <w:bookmarkStart w:id="713" w:name="_Toc56530075"/>
      <w:bookmarkStart w:id="714" w:name="_Toc207715358"/>
      <w:r w:rsidRPr="00164490">
        <w:t>6.2.2.1</w:t>
      </w:r>
      <w:r w:rsidRPr="00164490">
        <w:tab/>
        <w:t>General</w:t>
      </w:r>
      <w:bookmarkEnd w:id="707"/>
      <w:bookmarkEnd w:id="708"/>
      <w:bookmarkEnd w:id="709"/>
      <w:bookmarkEnd w:id="710"/>
      <w:bookmarkEnd w:id="711"/>
      <w:bookmarkEnd w:id="712"/>
      <w:bookmarkEnd w:id="713"/>
      <w:bookmarkEnd w:id="714"/>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5" w:name="_Toc20142347"/>
      <w:bookmarkStart w:id="716" w:name="_Toc34217293"/>
      <w:bookmarkStart w:id="717" w:name="_Toc34217445"/>
      <w:bookmarkStart w:id="718" w:name="_Toc39051808"/>
      <w:bookmarkStart w:id="719" w:name="_Toc43210380"/>
      <w:bookmarkStart w:id="720" w:name="_Toc49853286"/>
      <w:bookmarkStart w:id="721" w:name="_Toc56530076"/>
      <w:bookmarkStart w:id="722" w:name="_Toc207715359"/>
      <w:r w:rsidRPr="00164490">
        <w:t>6.2.2.2</w:t>
      </w:r>
      <w:r w:rsidRPr="00164490">
        <w:tab/>
        <w:t>HTTP standard headers</w:t>
      </w:r>
      <w:bookmarkEnd w:id="715"/>
      <w:bookmarkEnd w:id="716"/>
      <w:bookmarkEnd w:id="717"/>
      <w:bookmarkEnd w:id="718"/>
      <w:bookmarkEnd w:id="719"/>
      <w:bookmarkEnd w:id="720"/>
      <w:bookmarkEnd w:id="721"/>
      <w:bookmarkEnd w:id="722"/>
    </w:p>
    <w:p w14:paraId="723FC39A" w14:textId="77777777" w:rsidR="00B02215" w:rsidRPr="00164490" w:rsidRDefault="00B02215" w:rsidP="00553D27">
      <w:pPr>
        <w:pStyle w:val="51"/>
        <w:rPr>
          <w:lang w:eastAsia="zh-CN"/>
        </w:rPr>
      </w:pPr>
      <w:bookmarkStart w:id="723" w:name="_Toc20142348"/>
      <w:bookmarkStart w:id="724" w:name="_Toc34217294"/>
      <w:bookmarkStart w:id="725" w:name="_Toc34217446"/>
      <w:bookmarkStart w:id="726" w:name="_Toc39051809"/>
      <w:bookmarkStart w:id="727" w:name="_Toc43210381"/>
      <w:bookmarkStart w:id="728" w:name="_Toc49853287"/>
      <w:bookmarkStart w:id="729" w:name="_Toc56530077"/>
      <w:bookmarkStart w:id="730" w:name="_Toc207715360"/>
      <w:r w:rsidRPr="00164490">
        <w:t>6.2.2.2.1</w:t>
      </w:r>
      <w:r w:rsidRPr="00164490">
        <w:rPr>
          <w:rFonts w:hint="eastAsia"/>
          <w:lang w:eastAsia="zh-CN"/>
        </w:rPr>
        <w:tab/>
      </w:r>
      <w:r w:rsidRPr="00164490">
        <w:rPr>
          <w:lang w:eastAsia="zh-CN"/>
        </w:rPr>
        <w:t>General</w:t>
      </w:r>
      <w:bookmarkEnd w:id="723"/>
      <w:bookmarkEnd w:id="724"/>
      <w:bookmarkEnd w:id="725"/>
      <w:bookmarkEnd w:id="726"/>
      <w:bookmarkEnd w:id="727"/>
      <w:bookmarkEnd w:id="728"/>
      <w:bookmarkEnd w:id="729"/>
      <w:bookmarkEnd w:id="730"/>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1" w:name="_Toc20142349"/>
      <w:bookmarkStart w:id="732" w:name="_Toc34217295"/>
      <w:bookmarkStart w:id="733" w:name="_Toc34217447"/>
      <w:bookmarkStart w:id="734" w:name="_Toc39051810"/>
      <w:bookmarkStart w:id="735" w:name="_Toc43210382"/>
      <w:bookmarkStart w:id="736" w:name="_Toc49853288"/>
      <w:bookmarkStart w:id="737" w:name="_Toc56530078"/>
      <w:bookmarkStart w:id="738" w:name="_Toc207715361"/>
      <w:r w:rsidRPr="00164490">
        <w:t>6.2.2.2.2</w:t>
      </w:r>
      <w:r w:rsidRPr="00164490">
        <w:tab/>
        <w:t>Content type</w:t>
      </w:r>
      <w:bookmarkEnd w:id="731"/>
      <w:bookmarkEnd w:id="732"/>
      <w:bookmarkEnd w:id="733"/>
      <w:bookmarkEnd w:id="734"/>
      <w:bookmarkEnd w:id="735"/>
      <w:bookmarkEnd w:id="736"/>
      <w:bookmarkEnd w:id="737"/>
      <w:bookmarkEnd w:id="738"/>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9" w:name="_Toc20142350"/>
      <w:bookmarkStart w:id="740" w:name="_Toc34217296"/>
      <w:bookmarkStart w:id="741" w:name="_Toc34217448"/>
      <w:bookmarkStart w:id="742" w:name="_Toc39051811"/>
      <w:bookmarkStart w:id="743" w:name="_Toc43210383"/>
      <w:bookmarkStart w:id="744" w:name="_Toc49853289"/>
      <w:bookmarkStart w:id="745" w:name="_Toc56530079"/>
      <w:bookmarkStart w:id="746" w:name="_Toc207715362"/>
      <w:r w:rsidRPr="00164490">
        <w:rPr>
          <w:lang w:val="en-US"/>
        </w:rPr>
        <w:t>6.2.2.2.3</w:t>
      </w:r>
      <w:r w:rsidRPr="00164490">
        <w:rPr>
          <w:lang w:val="en-US"/>
        </w:rPr>
        <w:tab/>
        <w:t>Accept-Encoding</w:t>
      </w:r>
      <w:bookmarkEnd w:id="739"/>
      <w:bookmarkEnd w:id="740"/>
      <w:bookmarkEnd w:id="741"/>
      <w:bookmarkEnd w:id="742"/>
      <w:bookmarkEnd w:id="743"/>
      <w:bookmarkEnd w:id="744"/>
      <w:bookmarkEnd w:id="745"/>
      <w:bookmarkEnd w:id="746"/>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7" w:name="_Toc20142351"/>
      <w:bookmarkStart w:id="748" w:name="_Toc34217297"/>
      <w:bookmarkStart w:id="749" w:name="_Toc34217449"/>
      <w:bookmarkStart w:id="750" w:name="_Toc39051812"/>
      <w:bookmarkStart w:id="751" w:name="_Toc43210384"/>
      <w:bookmarkStart w:id="752" w:name="_Toc49853290"/>
      <w:bookmarkStart w:id="753" w:name="_Toc56530080"/>
      <w:bookmarkStart w:id="754" w:name="_Toc207715363"/>
      <w:r w:rsidRPr="00164490">
        <w:t>6.2.2.3</w:t>
      </w:r>
      <w:r w:rsidRPr="00164490">
        <w:tab/>
        <w:t>HTTP custom headers</w:t>
      </w:r>
      <w:bookmarkEnd w:id="747"/>
      <w:bookmarkEnd w:id="748"/>
      <w:bookmarkEnd w:id="749"/>
      <w:bookmarkEnd w:id="750"/>
      <w:bookmarkEnd w:id="751"/>
      <w:bookmarkEnd w:id="752"/>
      <w:bookmarkEnd w:id="753"/>
      <w:bookmarkEnd w:id="754"/>
    </w:p>
    <w:p w14:paraId="4C21159F" w14:textId="77777777" w:rsidR="00B02215" w:rsidRPr="00164490" w:rsidRDefault="00B02215" w:rsidP="00553D27">
      <w:pPr>
        <w:pStyle w:val="51"/>
        <w:rPr>
          <w:lang w:eastAsia="zh-CN"/>
        </w:rPr>
      </w:pPr>
      <w:bookmarkStart w:id="755" w:name="_Toc20142352"/>
      <w:bookmarkStart w:id="756" w:name="_Toc34217298"/>
      <w:bookmarkStart w:id="757" w:name="_Toc34217450"/>
      <w:bookmarkStart w:id="758" w:name="_Toc39051813"/>
      <w:bookmarkStart w:id="759" w:name="_Toc43210385"/>
      <w:bookmarkStart w:id="760" w:name="_Toc49853291"/>
      <w:bookmarkStart w:id="761" w:name="_Toc56530081"/>
      <w:bookmarkStart w:id="762" w:name="_Toc207715364"/>
      <w:r w:rsidRPr="00164490">
        <w:t>6.2.2.3.1</w:t>
      </w:r>
      <w:r w:rsidRPr="00164490">
        <w:rPr>
          <w:rFonts w:hint="eastAsia"/>
          <w:lang w:eastAsia="zh-CN"/>
        </w:rPr>
        <w:tab/>
      </w:r>
      <w:r w:rsidRPr="00164490">
        <w:rPr>
          <w:lang w:eastAsia="zh-CN"/>
        </w:rPr>
        <w:t>General</w:t>
      </w:r>
      <w:bookmarkEnd w:id="755"/>
      <w:bookmarkEnd w:id="756"/>
      <w:bookmarkEnd w:id="757"/>
      <w:bookmarkEnd w:id="758"/>
      <w:bookmarkEnd w:id="759"/>
      <w:bookmarkEnd w:id="760"/>
      <w:bookmarkEnd w:id="761"/>
      <w:bookmarkEnd w:id="762"/>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3" w:name="_Toc20142353"/>
      <w:bookmarkStart w:id="764" w:name="_Toc34217299"/>
      <w:bookmarkStart w:id="765" w:name="_Toc34217451"/>
      <w:bookmarkStart w:id="766" w:name="_Toc39051814"/>
      <w:bookmarkStart w:id="767" w:name="_Toc43210386"/>
      <w:bookmarkStart w:id="768" w:name="_Toc49853292"/>
      <w:bookmarkStart w:id="769" w:name="_Toc56530082"/>
      <w:bookmarkStart w:id="770" w:name="_Toc207715365"/>
      <w:r w:rsidRPr="00164490">
        <w:t>6.2.3</w:t>
      </w:r>
      <w:r w:rsidRPr="00164490">
        <w:tab/>
        <w:t>Resources</w:t>
      </w:r>
      <w:bookmarkEnd w:id="763"/>
      <w:bookmarkEnd w:id="764"/>
      <w:bookmarkEnd w:id="765"/>
      <w:bookmarkEnd w:id="766"/>
      <w:bookmarkEnd w:id="767"/>
      <w:bookmarkEnd w:id="768"/>
      <w:bookmarkEnd w:id="769"/>
      <w:bookmarkEnd w:id="770"/>
    </w:p>
    <w:p w14:paraId="78E2FB88" w14:textId="77777777" w:rsidR="00B02215" w:rsidRPr="00164490" w:rsidRDefault="00B02215" w:rsidP="00553D27">
      <w:pPr>
        <w:pStyle w:val="41"/>
      </w:pPr>
      <w:bookmarkStart w:id="771" w:name="_Toc20142354"/>
      <w:bookmarkStart w:id="772" w:name="_Toc34217300"/>
      <w:bookmarkStart w:id="773" w:name="_Toc34217452"/>
      <w:bookmarkStart w:id="774" w:name="_Toc39051815"/>
      <w:bookmarkStart w:id="775" w:name="_Toc43210387"/>
      <w:bookmarkStart w:id="776" w:name="_Toc49853293"/>
      <w:bookmarkStart w:id="777" w:name="_Toc56530083"/>
      <w:bookmarkStart w:id="778" w:name="_Toc207715366"/>
      <w:r w:rsidRPr="00164490">
        <w:t>6.2.3.1</w:t>
      </w:r>
      <w:r w:rsidRPr="00164490">
        <w:tab/>
        <w:t>Overview</w:t>
      </w:r>
      <w:bookmarkEnd w:id="771"/>
      <w:bookmarkEnd w:id="772"/>
      <w:bookmarkEnd w:id="773"/>
      <w:bookmarkEnd w:id="774"/>
      <w:bookmarkEnd w:id="775"/>
      <w:bookmarkEnd w:id="776"/>
      <w:bookmarkEnd w:id="777"/>
      <w:bookmarkEnd w:id="778"/>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5pt;height:201.5pt" o:ole="">
            <v:imagedata r:id="rId42" o:title=""/>
          </v:shape>
          <o:OLEObject Type="Embed" ProgID="Visio.Drawing.15" ShapeID="_x0000_i1041" DrawAspect="Content" ObjectID="_1818396518"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9" w:name="_Toc20142355"/>
      <w:bookmarkStart w:id="780" w:name="_Toc34217301"/>
      <w:bookmarkStart w:id="781" w:name="_Toc34217453"/>
      <w:bookmarkStart w:id="782" w:name="_Toc39051816"/>
      <w:bookmarkStart w:id="783" w:name="_Toc43210388"/>
      <w:bookmarkStart w:id="784" w:name="_Toc49853294"/>
      <w:bookmarkStart w:id="785" w:name="_Toc56530084"/>
      <w:bookmarkStart w:id="786" w:name="_Toc207715367"/>
      <w:r w:rsidRPr="00164490">
        <w:t>6.2.3.2</w:t>
      </w:r>
      <w:r w:rsidRPr="00164490">
        <w:tab/>
        <w:t xml:space="preserve">Resource: NSSAI Availability </w:t>
      </w:r>
      <w:r w:rsidRPr="00164490">
        <w:rPr>
          <w:lang w:val="fr-FR"/>
        </w:rPr>
        <w:t>Document</w:t>
      </w:r>
      <w:bookmarkEnd w:id="779"/>
      <w:bookmarkEnd w:id="780"/>
      <w:bookmarkEnd w:id="781"/>
      <w:bookmarkEnd w:id="782"/>
      <w:bookmarkEnd w:id="783"/>
      <w:bookmarkEnd w:id="784"/>
      <w:bookmarkEnd w:id="785"/>
      <w:bookmarkEnd w:id="786"/>
    </w:p>
    <w:p w14:paraId="05B92DEF" w14:textId="77777777" w:rsidR="00B02215" w:rsidRPr="00164490" w:rsidRDefault="00B02215" w:rsidP="00553D27">
      <w:pPr>
        <w:pStyle w:val="51"/>
      </w:pPr>
      <w:bookmarkStart w:id="787" w:name="_Toc20142356"/>
      <w:bookmarkStart w:id="788" w:name="_Toc34217302"/>
      <w:bookmarkStart w:id="789" w:name="_Toc34217454"/>
      <w:bookmarkStart w:id="790" w:name="_Toc39051817"/>
      <w:bookmarkStart w:id="791" w:name="_Toc43210389"/>
      <w:bookmarkStart w:id="792" w:name="_Toc49853295"/>
      <w:bookmarkStart w:id="793" w:name="_Toc56530085"/>
      <w:bookmarkStart w:id="794" w:name="_Toc207715368"/>
      <w:r w:rsidRPr="00164490">
        <w:t>6.2.3.2.1</w:t>
      </w:r>
      <w:r w:rsidRPr="00164490">
        <w:tab/>
        <w:t>Description</w:t>
      </w:r>
      <w:bookmarkEnd w:id="787"/>
      <w:bookmarkEnd w:id="788"/>
      <w:bookmarkEnd w:id="789"/>
      <w:bookmarkEnd w:id="790"/>
      <w:bookmarkEnd w:id="791"/>
      <w:bookmarkEnd w:id="792"/>
      <w:bookmarkEnd w:id="793"/>
      <w:bookmarkEnd w:id="794"/>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5" w:name="_Toc20142357"/>
      <w:bookmarkStart w:id="796" w:name="_Toc34217303"/>
      <w:bookmarkStart w:id="797" w:name="_Toc34217455"/>
      <w:bookmarkStart w:id="798" w:name="_Toc39051818"/>
      <w:bookmarkStart w:id="799" w:name="_Toc43210390"/>
      <w:bookmarkStart w:id="800" w:name="_Toc49853296"/>
      <w:bookmarkStart w:id="801" w:name="_Toc56530086"/>
      <w:bookmarkStart w:id="802" w:name="_Toc207715369"/>
      <w:r w:rsidRPr="00164490">
        <w:t>6.2.3.2.2</w:t>
      </w:r>
      <w:r w:rsidRPr="00164490">
        <w:tab/>
        <w:t>Resource Definition</w:t>
      </w:r>
      <w:bookmarkEnd w:id="795"/>
      <w:bookmarkEnd w:id="796"/>
      <w:bookmarkEnd w:id="797"/>
      <w:bookmarkEnd w:id="798"/>
      <w:bookmarkEnd w:id="799"/>
      <w:bookmarkEnd w:id="800"/>
      <w:bookmarkEnd w:id="801"/>
      <w:bookmarkEnd w:id="802"/>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3" w:name="_Toc20142358"/>
      <w:bookmarkStart w:id="804" w:name="_Toc34217304"/>
      <w:bookmarkStart w:id="805" w:name="_Toc34217456"/>
      <w:bookmarkStart w:id="806" w:name="_Toc39051819"/>
      <w:bookmarkStart w:id="807" w:name="_Toc43210391"/>
      <w:bookmarkStart w:id="808" w:name="_Toc49853297"/>
      <w:bookmarkStart w:id="809" w:name="_Toc56530087"/>
      <w:bookmarkStart w:id="810" w:name="_Toc207715370"/>
      <w:r w:rsidRPr="00164490">
        <w:t>6.2.3.2.3</w:t>
      </w:r>
      <w:r w:rsidRPr="00164490">
        <w:tab/>
        <w:t>Resource Standard Methods</w:t>
      </w:r>
      <w:bookmarkEnd w:id="803"/>
      <w:bookmarkEnd w:id="804"/>
      <w:bookmarkEnd w:id="805"/>
      <w:bookmarkEnd w:id="806"/>
      <w:bookmarkEnd w:id="807"/>
      <w:bookmarkEnd w:id="808"/>
      <w:bookmarkEnd w:id="809"/>
      <w:bookmarkEnd w:id="810"/>
    </w:p>
    <w:p w14:paraId="5034F1BD" w14:textId="77777777" w:rsidR="00B02215" w:rsidRPr="00164490" w:rsidRDefault="00B02215" w:rsidP="00A26364">
      <w:pPr>
        <w:pStyle w:val="H6"/>
      </w:pPr>
      <w:bookmarkStart w:id="811" w:name="_Toc20142359"/>
      <w:bookmarkStart w:id="812" w:name="_Toc34217305"/>
      <w:bookmarkStart w:id="813" w:name="_Toc34217457"/>
      <w:bookmarkStart w:id="814" w:name="_Toc39051820"/>
      <w:bookmarkStart w:id="815" w:name="_Toc43210392"/>
      <w:bookmarkStart w:id="816" w:name="_Toc49853298"/>
      <w:bookmarkStart w:id="817" w:name="_Toc56530088"/>
      <w:r w:rsidRPr="00164490">
        <w:t>6.2.3.2.3.1</w:t>
      </w:r>
      <w:r w:rsidRPr="00164490">
        <w:tab/>
        <w:t>PUT</w:t>
      </w:r>
      <w:bookmarkEnd w:id="811"/>
      <w:bookmarkEnd w:id="812"/>
      <w:bookmarkEnd w:id="813"/>
      <w:bookmarkEnd w:id="814"/>
      <w:bookmarkEnd w:id="815"/>
      <w:bookmarkEnd w:id="816"/>
      <w:bookmarkEnd w:id="817"/>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8" w:name="_Toc20142360"/>
      <w:bookmarkStart w:id="819" w:name="_Toc34217306"/>
      <w:bookmarkStart w:id="820" w:name="_Toc34217458"/>
      <w:bookmarkStart w:id="821" w:name="_Toc39051821"/>
      <w:bookmarkStart w:id="822" w:name="_Toc43210393"/>
      <w:bookmarkStart w:id="823" w:name="_Toc49853299"/>
      <w:bookmarkStart w:id="824" w:name="_Toc56530089"/>
      <w:r w:rsidRPr="00164490">
        <w:t>6.2.3.2.3.2</w:t>
      </w:r>
      <w:r w:rsidRPr="00164490">
        <w:tab/>
        <w:t>PATCH</w:t>
      </w:r>
      <w:bookmarkEnd w:id="818"/>
      <w:bookmarkEnd w:id="819"/>
      <w:bookmarkEnd w:id="820"/>
      <w:bookmarkEnd w:id="821"/>
      <w:bookmarkEnd w:id="822"/>
      <w:bookmarkEnd w:id="823"/>
      <w:bookmarkEnd w:id="824"/>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5" w:name="_MCCTEMPBM_CRPT30470044___4"/>
            <w:bookmarkEnd w:id="825"/>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6" w:name="_Toc20142361"/>
      <w:bookmarkStart w:id="827" w:name="_Toc34217307"/>
      <w:bookmarkStart w:id="828" w:name="_Toc34217459"/>
      <w:bookmarkStart w:id="829" w:name="_Toc39051822"/>
      <w:bookmarkStart w:id="830" w:name="_Toc43210394"/>
      <w:bookmarkStart w:id="831" w:name="_Toc49853300"/>
      <w:bookmarkStart w:id="832" w:name="_Toc56530090"/>
      <w:r w:rsidRPr="00164490">
        <w:t>6.2.3.2.3.</w:t>
      </w:r>
      <w:r w:rsidRPr="00164490">
        <w:rPr>
          <w:rFonts w:hint="eastAsia"/>
          <w:lang w:eastAsia="zh-CN"/>
        </w:rPr>
        <w:t>3</w:t>
      </w:r>
      <w:r w:rsidRPr="00164490">
        <w:tab/>
        <w:t>DELETE</w:t>
      </w:r>
      <w:bookmarkEnd w:id="826"/>
      <w:bookmarkEnd w:id="827"/>
      <w:bookmarkEnd w:id="828"/>
      <w:bookmarkEnd w:id="829"/>
      <w:bookmarkEnd w:id="830"/>
      <w:bookmarkEnd w:id="831"/>
      <w:bookmarkEnd w:id="832"/>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3" w:name="_PERM_MCCTEMPBM_CRPT30470045___4"/>
            <w:bookmarkEnd w:id="833"/>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4" w:name="_PERM_MCCTEMPBM_CRPT30470046___4"/>
            <w:bookmarkEnd w:id="834"/>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5" w:name="_Toc20142362"/>
      <w:bookmarkStart w:id="836" w:name="_Toc34217308"/>
      <w:bookmarkStart w:id="837" w:name="_Toc34217460"/>
      <w:bookmarkStart w:id="838" w:name="_Toc39051823"/>
      <w:bookmarkStart w:id="839" w:name="_Toc43210395"/>
      <w:bookmarkStart w:id="840" w:name="_Toc49853301"/>
      <w:bookmarkStart w:id="841" w:name="_Toc56530091"/>
      <w:bookmarkStart w:id="842" w:name="_Toc207715371"/>
      <w:r w:rsidRPr="00164490">
        <w:t>6.2.3.3</w:t>
      </w:r>
      <w:r w:rsidRPr="00164490">
        <w:tab/>
        <w:t>Resource: NSSAI Availability Notification Subscriptions Collection</w:t>
      </w:r>
      <w:bookmarkEnd w:id="835"/>
      <w:bookmarkEnd w:id="836"/>
      <w:bookmarkEnd w:id="837"/>
      <w:bookmarkEnd w:id="838"/>
      <w:bookmarkEnd w:id="839"/>
      <w:bookmarkEnd w:id="840"/>
      <w:bookmarkEnd w:id="841"/>
      <w:bookmarkEnd w:id="842"/>
    </w:p>
    <w:p w14:paraId="0CB7E974" w14:textId="77777777" w:rsidR="00B02215" w:rsidRPr="00164490" w:rsidRDefault="00B02215" w:rsidP="00553D27">
      <w:pPr>
        <w:pStyle w:val="51"/>
      </w:pPr>
      <w:bookmarkStart w:id="843" w:name="_Toc20142363"/>
      <w:bookmarkStart w:id="844" w:name="_Toc34217309"/>
      <w:bookmarkStart w:id="845" w:name="_Toc34217461"/>
      <w:bookmarkStart w:id="846" w:name="_Toc39051824"/>
      <w:bookmarkStart w:id="847" w:name="_Toc43210396"/>
      <w:bookmarkStart w:id="848" w:name="_Toc49853302"/>
      <w:bookmarkStart w:id="849" w:name="_Toc56530092"/>
      <w:bookmarkStart w:id="850" w:name="_Toc207715372"/>
      <w:r w:rsidRPr="00164490">
        <w:t>6.2.3.3.1</w:t>
      </w:r>
      <w:r w:rsidRPr="00164490">
        <w:tab/>
        <w:t>Description</w:t>
      </w:r>
      <w:bookmarkEnd w:id="843"/>
      <w:bookmarkEnd w:id="844"/>
      <w:bookmarkEnd w:id="845"/>
      <w:bookmarkEnd w:id="846"/>
      <w:bookmarkEnd w:id="847"/>
      <w:bookmarkEnd w:id="848"/>
      <w:bookmarkEnd w:id="849"/>
      <w:bookmarkEnd w:id="850"/>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1" w:name="_Toc20142364"/>
      <w:bookmarkStart w:id="852" w:name="_Toc34217310"/>
      <w:bookmarkStart w:id="853" w:name="_Toc34217462"/>
      <w:bookmarkStart w:id="854" w:name="_Toc39051825"/>
      <w:bookmarkStart w:id="855" w:name="_Toc43210397"/>
      <w:bookmarkStart w:id="856" w:name="_Toc49853303"/>
      <w:bookmarkStart w:id="857" w:name="_Toc56530093"/>
      <w:bookmarkStart w:id="858" w:name="_Toc207715373"/>
      <w:r w:rsidRPr="00164490">
        <w:t>6.2.3.3.2</w:t>
      </w:r>
      <w:r w:rsidRPr="00164490">
        <w:tab/>
        <w:t>Resource Definition</w:t>
      </w:r>
      <w:bookmarkEnd w:id="851"/>
      <w:bookmarkEnd w:id="852"/>
      <w:bookmarkEnd w:id="853"/>
      <w:bookmarkEnd w:id="854"/>
      <w:bookmarkEnd w:id="855"/>
      <w:bookmarkEnd w:id="856"/>
      <w:bookmarkEnd w:id="857"/>
      <w:bookmarkEnd w:id="858"/>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9" w:name="_Toc20142365"/>
      <w:bookmarkStart w:id="860" w:name="_Toc34217311"/>
      <w:bookmarkStart w:id="861" w:name="_Toc34217463"/>
      <w:bookmarkStart w:id="862" w:name="_Toc39051826"/>
      <w:bookmarkStart w:id="863" w:name="_Toc43210398"/>
      <w:bookmarkStart w:id="864" w:name="_Toc49853304"/>
      <w:bookmarkStart w:id="865" w:name="_Toc56530094"/>
      <w:bookmarkStart w:id="866" w:name="_Toc207715374"/>
      <w:r w:rsidRPr="00164490">
        <w:t>6.2.3.3.3</w:t>
      </w:r>
      <w:r w:rsidRPr="00164490">
        <w:tab/>
        <w:t>Resource Standard Methods</w:t>
      </w:r>
      <w:bookmarkEnd w:id="859"/>
      <w:bookmarkEnd w:id="860"/>
      <w:bookmarkEnd w:id="861"/>
      <w:bookmarkEnd w:id="862"/>
      <w:bookmarkEnd w:id="863"/>
      <w:bookmarkEnd w:id="864"/>
      <w:bookmarkEnd w:id="865"/>
      <w:bookmarkEnd w:id="866"/>
    </w:p>
    <w:p w14:paraId="2EA1C847" w14:textId="77777777" w:rsidR="00B02215" w:rsidRPr="00164490" w:rsidRDefault="00B02215" w:rsidP="00A26364">
      <w:pPr>
        <w:pStyle w:val="H6"/>
      </w:pPr>
      <w:bookmarkStart w:id="867" w:name="_Toc20142366"/>
      <w:bookmarkStart w:id="868" w:name="_Toc34217312"/>
      <w:bookmarkStart w:id="869" w:name="_Toc34217464"/>
      <w:bookmarkStart w:id="870" w:name="_Toc39051827"/>
      <w:bookmarkStart w:id="871" w:name="_Toc43210399"/>
      <w:bookmarkStart w:id="872" w:name="_Toc49853305"/>
      <w:bookmarkStart w:id="873" w:name="_Toc56530095"/>
      <w:r w:rsidRPr="00164490">
        <w:t>6.2.3.3.3.1</w:t>
      </w:r>
      <w:r w:rsidRPr="00164490">
        <w:tab/>
        <w:t>POST</w:t>
      </w:r>
      <w:bookmarkEnd w:id="867"/>
      <w:bookmarkEnd w:id="868"/>
      <w:bookmarkEnd w:id="869"/>
      <w:bookmarkEnd w:id="870"/>
      <w:bookmarkEnd w:id="871"/>
      <w:bookmarkEnd w:id="872"/>
      <w:bookmarkEnd w:id="873"/>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4" w:name="_PERM_MCCTEMPBM_CRPT30470051___5"/>
            <w:r w:rsidRPr="00164490">
              <w:t>-</w:t>
            </w:r>
            <w:r w:rsidRPr="00164490">
              <w:tab/>
            </w:r>
            <w:r w:rsidRPr="00164490">
              <w:rPr>
                <w:color w:val="000000"/>
              </w:rPr>
              <w:t>NOT_AUTHORIZED</w:t>
            </w:r>
          </w:p>
          <w:bookmarkEnd w:id="874"/>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5" w:name="_Toc20142367"/>
      <w:bookmarkStart w:id="876" w:name="_Toc34217313"/>
      <w:bookmarkStart w:id="877" w:name="_Toc34217465"/>
      <w:bookmarkStart w:id="878" w:name="_Toc39051828"/>
      <w:bookmarkStart w:id="879" w:name="_Toc43210400"/>
      <w:bookmarkStart w:id="880" w:name="_Toc49853306"/>
      <w:bookmarkStart w:id="881" w:name="_Toc56530096"/>
      <w:bookmarkStart w:id="882" w:name="_Toc207715375"/>
      <w:r w:rsidRPr="00164490">
        <w:lastRenderedPageBreak/>
        <w:t>6.2.3.4</w:t>
      </w:r>
      <w:r w:rsidRPr="00164490">
        <w:tab/>
        <w:t>Resource: Individual NSSAI Availability Notification Subscriptions</w:t>
      </w:r>
      <w:bookmarkEnd w:id="875"/>
      <w:bookmarkEnd w:id="876"/>
      <w:bookmarkEnd w:id="877"/>
      <w:bookmarkEnd w:id="878"/>
      <w:bookmarkEnd w:id="879"/>
      <w:bookmarkEnd w:id="880"/>
      <w:bookmarkEnd w:id="881"/>
      <w:bookmarkEnd w:id="882"/>
    </w:p>
    <w:p w14:paraId="476D3F0D" w14:textId="77777777" w:rsidR="00B02215" w:rsidRPr="00164490" w:rsidRDefault="00B02215" w:rsidP="00553D27">
      <w:pPr>
        <w:pStyle w:val="51"/>
      </w:pPr>
      <w:bookmarkStart w:id="883" w:name="_Toc20142368"/>
      <w:bookmarkStart w:id="884" w:name="_Toc34217314"/>
      <w:bookmarkStart w:id="885" w:name="_Toc34217466"/>
      <w:bookmarkStart w:id="886" w:name="_Toc39051829"/>
      <w:bookmarkStart w:id="887" w:name="_Toc43210401"/>
      <w:bookmarkStart w:id="888" w:name="_Toc49853307"/>
      <w:bookmarkStart w:id="889" w:name="_Toc56530097"/>
      <w:bookmarkStart w:id="890" w:name="_Toc207715376"/>
      <w:r w:rsidRPr="00164490">
        <w:t>6.2.3.4.1</w:t>
      </w:r>
      <w:r w:rsidRPr="00164490">
        <w:tab/>
        <w:t>Description</w:t>
      </w:r>
      <w:bookmarkEnd w:id="883"/>
      <w:bookmarkEnd w:id="884"/>
      <w:bookmarkEnd w:id="885"/>
      <w:bookmarkEnd w:id="886"/>
      <w:bookmarkEnd w:id="887"/>
      <w:bookmarkEnd w:id="888"/>
      <w:bookmarkEnd w:id="889"/>
      <w:bookmarkEnd w:id="890"/>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1" w:name="_Toc20142369"/>
      <w:bookmarkStart w:id="892" w:name="_Toc34217315"/>
      <w:bookmarkStart w:id="893" w:name="_Toc34217467"/>
      <w:bookmarkStart w:id="894" w:name="_Toc39051830"/>
      <w:bookmarkStart w:id="895" w:name="_Toc43210402"/>
      <w:bookmarkStart w:id="896" w:name="_Toc49853308"/>
      <w:bookmarkStart w:id="897" w:name="_Toc56530098"/>
      <w:bookmarkStart w:id="898" w:name="_Toc207715377"/>
      <w:r w:rsidRPr="00164490">
        <w:t>6.2.3.4.2</w:t>
      </w:r>
      <w:r w:rsidRPr="00164490">
        <w:tab/>
        <w:t>Resource Definition</w:t>
      </w:r>
      <w:bookmarkEnd w:id="891"/>
      <w:bookmarkEnd w:id="892"/>
      <w:bookmarkEnd w:id="893"/>
      <w:bookmarkEnd w:id="894"/>
      <w:bookmarkEnd w:id="895"/>
      <w:bookmarkEnd w:id="896"/>
      <w:bookmarkEnd w:id="897"/>
      <w:bookmarkEnd w:id="898"/>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9" w:name="_Toc20142370"/>
      <w:bookmarkStart w:id="900" w:name="_Toc34217316"/>
      <w:bookmarkStart w:id="901" w:name="_Toc34217468"/>
      <w:bookmarkStart w:id="902" w:name="_Toc39051831"/>
      <w:bookmarkStart w:id="903" w:name="_Toc43210403"/>
      <w:bookmarkStart w:id="904" w:name="_Toc49853309"/>
      <w:bookmarkStart w:id="905" w:name="_Toc56530099"/>
      <w:bookmarkStart w:id="906" w:name="_Toc207715378"/>
      <w:r w:rsidRPr="00164490">
        <w:t>6.2.3.4.3</w:t>
      </w:r>
      <w:r w:rsidRPr="00164490">
        <w:tab/>
        <w:t>Resource Standard Methods</w:t>
      </w:r>
      <w:bookmarkEnd w:id="899"/>
      <w:bookmarkEnd w:id="900"/>
      <w:bookmarkEnd w:id="901"/>
      <w:bookmarkEnd w:id="902"/>
      <w:bookmarkEnd w:id="903"/>
      <w:bookmarkEnd w:id="904"/>
      <w:bookmarkEnd w:id="905"/>
      <w:bookmarkEnd w:id="906"/>
    </w:p>
    <w:p w14:paraId="7652A543" w14:textId="77777777" w:rsidR="00B02215" w:rsidRPr="00164490" w:rsidRDefault="00B02215" w:rsidP="00A26364">
      <w:pPr>
        <w:pStyle w:val="H6"/>
      </w:pPr>
      <w:bookmarkStart w:id="907" w:name="_Toc20142371"/>
      <w:bookmarkStart w:id="908" w:name="_Toc34217317"/>
      <w:bookmarkStart w:id="909" w:name="_Toc34217469"/>
      <w:bookmarkStart w:id="910" w:name="_Toc39051832"/>
      <w:bookmarkStart w:id="911" w:name="_Toc43210404"/>
      <w:bookmarkStart w:id="912" w:name="_Toc49853310"/>
      <w:bookmarkStart w:id="913" w:name="_Toc56530100"/>
      <w:r w:rsidRPr="00164490">
        <w:t>6.2.3.4.3.1</w:t>
      </w:r>
      <w:r w:rsidRPr="00164490">
        <w:tab/>
        <w:t>DELETE</w:t>
      </w:r>
      <w:bookmarkEnd w:id="907"/>
      <w:bookmarkEnd w:id="908"/>
      <w:bookmarkEnd w:id="909"/>
      <w:bookmarkEnd w:id="910"/>
      <w:bookmarkEnd w:id="911"/>
      <w:bookmarkEnd w:id="912"/>
      <w:bookmarkEnd w:id="913"/>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4" w:name="_Toc49853311"/>
      <w:bookmarkStart w:id="915" w:name="_Toc56530101"/>
      <w:r w:rsidRPr="00164490">
        <w:t>6.2.3.4.3.2</w:t>
      </w:r>
      <w:r w:rsidRPr="00164490">
        <w:tab/>
        <w:t>PATCH</w:t>
      </w:r>
      <w:bookmarkEnd w:id="914"/>
      <w:bookmarkEnd w:id="915"/>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6" w:name="_PERM_MCCTEMPBM_CRPT30470062___4"/>
            <w:r w:rsidRPr="00164490">
              <w:rPr>
                <w:b w:val="0"/>
                <w:sz w:val="18"/>
              </w:rPr>
              <w:t>-</w:t>
            </w:r>
            <w:r w:rsidRPr="00164490">
              <w:rPr>
                <w:b w:val="0"/>
                <w:sz w:val="18"/>
              </w:rPr>
              <w:tab/>
              <w:t>SUBSCRIPTION_NOT_FOUND.</w:t>
            </w:r>
            <w:bookmarkEnd w:id="916"/>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7" w:name="_Toc20142372"/>
      <w:bookmarkStart w:id="918" w:name="_Toc34217318"/>
      <w:bookmarkStart w:id="919" w:name="_Toc34217470"/>
      <w:bookmarkStart w:id="920" w:name="_Toc39051833"/>
      <w:bookmarkStart w:id="921" w:name="_Toc43210405"/>
      <w:bookmarkStart w:id="922" w:name="_Toc49853312"/>
      <w:bookmarkStart w:id="923" w:name="_Toc56530102"/>
      <w:bookmarkStart w:id="924" w:name="_Toc207715379"/>
      <w:r w:rsidRPr="00164490">
        <w:t>6.2.3.5</w:t>
      </w:r>
      <w:r w:rsidRPr="00164490">
        <w:tab/>
        <w:t>Resource: NSSAI Availability Store</w:t>
      </w:r>
      <w:bookmarkEnd w:id="917"/>
      <w:bookmarkEnd w:id="918"/>
      <w:bookmarkEnd w:id="919"/>
      <w:bookmarkEnd w:id="920"/>
      <w:bookmarkEnd w:id="921"/>
      <w:bookmarkEnd w:id="922"/>
      <w:bookmarkEnd w:id="923"/>
      <w:bookmarkEnd w:id="924"/>
    </w:p>
    <w:p w14:paraId="3FA7464C" w14:textId="77777777" w:rsidR="00B02215" w:rsidRPr="00164490" w:rsidRDefault="00B02215" w:rsidP="00553D27">
      <w:pPr>
        <w:pStyle w:val="51"/>
      </w:pPr>
      <w:bookmarkStart w:id="925" w:name="_Toc20142373"/>
      <w:bookmarkStart w:id="926" w:name="_Toc34217319"/>
      <w:bookmarkStart w:id="927" w:name="_Toc34217471"/>
      <w:bookmarkStart w:id="928" w:name="_Toc39051834"/>
      <w:bookmarkStart w:id="929" w:name="_Toc43210406"/>
      <w:bookmarkStart w:id="930" w:name="_Toc49853313"/>
      <w:bookmarkStart w:id="931" w:name="_Toc56530103"/>
      <w:bookmarkStart w:id="932" w:name="_Toc207715380"/>
      <w:r w:rsidRPr="00164490">
        <w:t>6.2.3.5.1</w:t>
      </w:r>
      <w:r w:rsidRPr="00164490">
        <w:tab/>
        <w:t>Description</w:t>
      </w:r>
      <w:bookmarkEnd w:id="925"/>
      <w:bookmarkEnd w:id="926"/>
      <w:bookmarkEnd w:id="927"/>
      <w:bookmarkEnd w:id="928"/>
      <w:bookmarkEnd w:id="929"/>
      <w:bookmarkEnd w:id="930"/>
      <w:bookmarkEnd w:id="931"/>
      <w:bookmarkEnd w:id="932"/>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3" w:name="_Toc20142374"/>
      <w:bookmarkStart w:id="934" w:name="_Toc34217320"/>
      <w:bookmarkStart w:id="935" w:name="_Toc34217472"/>
      <w:bookmarkStart w:id="936" w:name="_Toc39051835"/>
      <w:bookmarkStart w:id="937" w:name="_Toc43210407"/>
      <w:bookmarkStart w:id="938" w:name="_Toc49853314"/>
      <w:bookmarkStart w:id="939" w:name="_Toc56530104"/>
      <w:bookmarkStart w:id="940" w:name="_Toc207715381"/>
      <w:r w:rsidRPr="00164490">
        <w:t>6.2.3.5.2</w:t>
      </w:r>
      <w:r w:rsidRPr="00164490">
        <w:tab/>
        <w:t>Resource Definition</w:t>
      </w:r>
      <w:bookmarkEnd w:id="933"/>
      <w:bookmarkEnd w:id="934"/>
      <w:bookmarkEnd w:id="935"/>
      <w:bookmarkEnd w:id="936"/>
      <w:bookmarkEnd w:id="937"/>
      <w:bookmarkEnd w:id="938"/>
      <w:bookmarkEnd w:id="939"/>
      <w:bookmarkEnd w:id="940"/>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1" w:name="_Toc20142375"/>
      <w:bookmarkStart w:id="942" w:name="_Toc34217321"/>
      <w:bookmarkStart w:id="943" w:name="_Toc34217473"/>
      <w:bookmarkStart w:id="944" w:name="_Toc39051836"/>
      <w:bookmarkStart w:id="945" w:name="_Toc43210408"/>
      <w:bookmarkStart w:id="946" w:name="_Toc49853315"/>
      <w:bookmarkStart w:id="947" w:name="_Toc56530105"/>
      <w:bookmarkStart w:id="948" w:name="_Toc207715382"/>
      <w:r w:rsidRPr="00164490">
        <w:t>6.2.3.5.3</w:t>
      </w:r>
      <w:r w:rsidRPr="00164490">
        <w:tab/>
        <w:t>Resource Standard Methods</w:t>
      </w:r>
      <w:bookmarkEnd w:id="941"/>
      <w:bookmarkEnd w:id="942"/>
      <w:bookmarkEnd w:id="943"/>
      <w:bookmarkEnd w:id="944"/>
      <w:bookmarkEnd w:id="945"/>
      <w:bookmarkEnd w:id="946"/>
      <w:bookmarkEnd w:id="947"/>
      <w:bookmarkEnd w:id="948"/>
    </w:p>
    <w:p w14:paraId="1D8FE8F2" w14:textId="77777777" w:rsidR="00B02215" w:rsidRPr="00164490" w:rsidRDefault="00B02215" w:rsidP="00A26364">
      <w:pPr>
        <w:pStyle w:val="H6"/>
      </w:pPr>
      <w:bookmarkStart w:id="949" w:name="_Toc20142376"/>
      <w:bookmarkStart w:id="950" w:name="_Toc34217322"/>
      <w:bookmarkStart w:id="951" w:name="_Toc34217474"/>
      <w:bookmarkStart w:id="952" w:name="_Toc39051837"/>
      <w:bookmarkStart w:id="953" w:name="_Toc43210409"/>
      <w:bookmarkStart w:id="954" w:name="_Toc49853316"/>
      <w:bookmarkStart w:id="955" w:name="_Toc56530106"/>
      <w:r w:rsidRPr="00164490">
        <w:t>6.2.3.5.3.1</w:t>
      </w:r>
      <w:r w:rsidRPr="00164490">
        <w:tab/>
        <w:t>OPTIONS</w:t>
      </w:r>
      <w:bookmarkEnd w:id="949"/>
      <w:bookmarkEnd w:id="950"/>
      <w:bookmarkEnd w:id="951"/>
      <w:bookmarkEnd w:id="952"/>
      <w:bookmarkEnd w:id="953"/>
      <w:bookmarkEnd w:id="954"/>
      <w:bookmarkEnd w:id="955"/>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6" w:name="_Toc20142377"/>
      <w:bookmarkStart w:id="957" w:name="_Toc34217323"/>
      <w:bookmarkStart w:id="958" w:name="_Toc34217475"/>
      <w:bookmarkStart w:id="959" w:name="_Toc39051838"/>
      <w:bookmarkStart w:id="960" w:name="_Toc43210410"/>
      <w:bookmarkStart w:id="961" w:name="_Toc49853317"/>
      <w:bookmarkStart w:id="962" w:name="_Toc56530107"/>
      <w:bookmarkStart w:id="963" w:name="_Toc207715383"/>
      <w:r w:rsidRPr="00164490">
        <w:t>6.2.4</w:t>
      </w:r>
      <w:r w:rsidRPr="00164490">
        <w:tab/>
        <w:t>Custom Operations without associated resources</w:t>
      </w:r>
      <w:bookmarkEnd w:id="956"/>
      <w:bookmarkEnd w:id="957"/>
      <w:bookmarkEnd w:id="958"/>
      <w:bookmarkEnd w:id="959"/>
      <w:bookmarkEnd w:id="960"/>
      <w:bookmarkEnd w:id="961"/>
      <w:bookmarkEnd w:id="962"/>
      <w:bookmarkEnd w:id="963"/>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4" w:name="_Toc20142378"/>
      <w:bookmarkStart w:id="965" w:name="_Toc34217324"/>
      <w:bookmarkStart w:id="966" w:name="_Toc34217476"/>
      <w:bookmarkStart w:id="967" w:name="_Toc39051839"/>
      <w:bookmarkStart w:id="968" w:name="_Toc43210411"/>
      <w:bookmarkStart w:id="969" w:name="_Toc49853318"/>
      <w:bookmarkStart w:id="970" w:name="_Toc56530108"/>
      <w:bookmarkStart w:id="971" w:name="_Toc207715384"/>
      <w:r w:rsidRPr="00164490">
        <w:lastRenderedPageBreak/>
        <w:t>6.2.5</w:t>
      </w:r>
      <w:r w:rsidRPr="00164490">
        <w:tab/>
        <w:t>Notifications</w:t>
      </w:r>
      <w:bookmarkEnd w:id="964"/>
      <w:bookmarkEnd w:id="965"/>
      <w:bookmarkEnd w:id="966"/>
      <w:bookmarkEnd w:id="967"/>
      <w:bookmarkEnd w:id="968"/>
      <w:bookmarkEnd w:id="969"/>
      <w:bookmarkEnd w:id="970"/>
      <w:bookmarkEnd w:id="971"/>
    </w:p>
    <w:p w14:paraId="30FF7234" w14:textId="77777777" w:rsidR="00B02215" w:rsidRPr="00164490" w:rsidRDefault="00B02215" w:rsidP="00553D27">
      <w:pPr>
        <w:pStyle w:val="41"/>
      </w:pPr>
      <w:bookmarkStart w:id="972" w:name="_Toc20142379"/>
      <w:bookmarkStart w:id="973" w:name="_Toc34217325"/>
      <w:bookmarkStart w:id="974" w:name="_Toc34217477"/>
      <w:bookmarkStart w:id="975" w:name="_Toc39051840"/>
      <w:bookmarkStart w:id="976" w:name="_Toc43210412"/>
      <w:bookmarkStart w:id="977" w:name="_Toc49853319"/>
      <w:bookmarkStart w:id="978" w:name="_Toc56530109"/>
      <w:bookmarkStart w:id="979" w:name="_Toc207715385"/>
      <w:r w:rsidRPr="00164490">
        <w:t>6.2.5.1</w:t>
      </w:r>
      <w:r w:rsidRPr="00164490">
        <w:tab/>
        <w:t>General</w:t>
      </w:r>
      <w:bookmarkEnd w:id="972"/>
      <w:bookmarkEnd w:id="973"/>
      <w:bookmarkEnd w:id="974"/>
      <w:bookmarkEnd w:id="975"/>
      <w:bookmarkEnd w:id="976"/>
      <w:bookmarkEnd w:id="977"/>
      <w:bookmarkEnd w:id="978"/>
      <w:bookmarkEnd w:id="979"/>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80" w:name="_Toc20142380"/>
      <w:bookmarkStart w:id="981" w:name="_Toc34217326"/>
      <w:bookmarkStart w:id="982" w:name="_Toc34217478"/>
      <w:bookmarkStart w:id="983" w:name="_Toc39051841"/>
      <w:bookmarkStart w:id="984" w:name="_Toc43210413"/>
      <w:bookmarkStart w:id="985" w:name="_Toc49853320"/>
      <w:bookmarkStart w:id="986" w:name="_Toc56530110"/>
      <w:bookmarkStart w:id="987"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0"/>
      <w:bookmarkEnd w:id="981"/>
      <w:bookmarkEnd w:id="982"/>
      <w:bookmarkEnd w:id="983"/>
      <w:bookmarkEnd w:id="984"/>
      <w:bookmarkEnd w:id="985"/>
      <w:bookmarkEnd w:id="986"/>
      <w:bookmarkEnd w:id="987"/>
    </w:p>
    <w:p w14:paraId="3285EFF4" w14:textId="77777777" w:rsidR="00B02215" w:rsidRPr="00164490" w:rsidRDefault="00B02215" w:rsidP="00553D27">
      <w:pPr>
        <w:pStyle w:val="51"/>
      </w:pPr>
      <w:bookmarkStart w:id="988" w:name="_Toc20142381"/>
      <w:bookmarkStart w:id="989" w:name="_Toc34217327"/>
      <w:bookmarkStart w:id="990" w:name="_Toc34217479"/>
      <w:bookmarkStart w:id="991" w:name="_Toc39051842"/>
      <w:bookmarkStart w:id="992" w:name="_Toc43210414"/>
      <w:bookmarkStart w:id="993" w:name="_Toc49853321"/>
      <w:bookmarkStart w:id="994" w:name="_Toc56530111"/>
      <w:bookmarkStart w:id="995" w:name="_Toc207715387"/>
      <w:r w:rsidRPr="00164490">
        <w:t>6.2.5.2.1</w:t>
      </w:r>
      <w:r w:rsidRPr="00164490">
        <w:tab/>
        <w:t>Description</w:t>
      </w:r>
      <w:bookmarkEnd w:id="988"/>
      <w:bookmarkEnd w:id="989"/>
      <w:bookmarkEnd w:id="990"/>
      <w:bookmarkEnd w:id="991"/>
      <w:bookmarkEnd w:id="992"/>
      <w:bookmarkEnd w:id="993"/>
      <w:bookmarkEnd w:id="994"/>
      <w:bookmarkEnd w:id="995"/>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6" w:name="_Toc20142382"/>
      <w:bookmarkStart w:id="997" w:name="_Toc34217328"/>
      <w:bookmarkStart w:id="998" w:name="_Toc34217480"/>
      <w:bookmarkStart w:id="999" w:name="_Toc39051843"/>
      <w:bookmarkStart w:id="1000" w:name="_Toc43210415"/>
      <w:bookmarkStart w:id="1001" w:name="_Toc49853322"/>
      <w:bookmarkStart w:id="1002" w:name="_Toc56530112"/>
      <w:bookmarkStart w:id="1003" w:name="_Toc207715388"/>
      <w:r w:rsidRPr="00164490">
        <w:t>6.2.5.2.2</w:t>
      </w:r>
      <w:r w:rsidRPr="00164490">
        <w:tab/>
        <w:t>Notification Definition</w:t>
      </w:r>
      <w:bookmarkEnd w:id="996"/>
      <w:bookmarkEnd w:id="997"/>
      <w:bookmarkEnd w:id="998"/>
      <w:bookmarkEnd w:id="999"/>
      <w:bookmarkEnd w:id="1000"/>
      <w:bookmarkEnd w:id="1001"/>
      <w:bookmarkEnd w:id="1002"/>
      <w:bookmarkEnd w:id="1003"/>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4" w:name="_Toc20142383"/>
      <w:bookmarkStart w:id="1005" w:name="_Toc34217329"/>
      <w:bookmarkStart w:id="1006" w:name="_Toc34217481"/>
      <w:bookmarkStart w:id="1007" w:name="_Toc39051844"/>
      <w:bookmarkStart w:id="1008" w:name="_Toc43210416"/>
      <w:bookmarkStart w:id="1009" w:name="_Toc49853323"/>
      <w:bookmarkStart w:id="1010" w:name="_Toc56530113"/>
      <w:bookmarkStart w:id="1011" w:name="_Toc207715389"/>
      <w:r w:rsidRPr="00164490">
        <w:t>6.2.5.2.3</w:t>
      </w:r>
      <w:r w:rsidRPr="00164490">
        <w:tab/>
        <w:t>Notification Standard Methods</w:t>
      </w:r>
      <w:bookmarkEnd w:id="1004"/>
      <w:bookmarkEnd w:id="1005"/>
      <w:bookmarkEnd w:id="1006"/>
      <w:bookmarkEnd w:id="1007"/>
      <w:bookmarkEnd w:id="1008"/>
      <w:bookmarkEnd w:id="1009"/>
      <w:bookmarkEnd w:id="1010"/>
      <w:bookmarkEnd w:id="1011"/>
    </w:p>
    <w:p w14:paraId="15E1CAF7" w14:textId="77777777" w:rsidR="00B02215" w:rsidRPr="00164490" w:rsidRDefault="00B02215" w:rsidP="00A26364">
      <w:pPr>
        <w:pStyle w:val="H6"/>
      </w:pPr>
      <w:bookmarkStart w:id="1012" w:name="_Toc20142384"/>
      <w:bookmarkStart w:id="1013" w:name="_Toc34217330"/>
      <w:bookmarkStart w:id="1014" w:name="_Toc34217482"/>
      <w:bookmarkStart w:id="1015" w:name="_Toc39051845"/>
      <w:bookmarkStart w:id="1016" w:name="_Toc43210417"/>
      <w:bookmarkStart w:id="1017" w:name="_Toc49853324"/>
      <w:bookmarkStart w:id="1018" w:name="_Toc56530114"/>
      <w:r w:rsidRPr="00164490">
        <w:t>6.2.5.2.3.1</w:t>
      </w:r>
      <w:r w:rsidRPr="00164490">
        <w:tab/>
        <w:t>POST</w:t>
      </w:r>
      <w:bookmarkEnd w:id="1012"/>
      <w:bookmarkEnd w:id="1013"/>
      <w:bookmarkEnd w:id="1014"/>
      <w:bookmarkEnd w:id="1015"/>
      <w:bookmarkEnd w:id="1016"/>
      <w:bookmarkEnd w:id="1017"/>
      <w:bookmarkEnd w:id="1018"/>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207715390"/>
      <w:r w:rsidRPr="00164490">
        <w:t>6.2.6</w:t>
      </w:r>
      <w:r w:rsidRPr="00164490">
        <w:tab/>
        <w:t>Data Model</w:t>
      </w:r>
      <w:bookmarkEnd w:id="1019"/>
      <w:bookmarkEnd w:id="1020"/>
      <w:bookmarkEnd w:id="1021"/>
      <w:bookmarkEnd w:id="1022"/>
      <w:bookmarkEnd w:id="1023"/>
      <w:bookmarkEnd w:id="1024"/>
      <w:bookmarkEnd w:id="1025"/>
      <w:bookmarkEnd w:id="1026"/>
    </w:p>
    <w:p w14:paraId="0665A032" w14:textId="77777777" w:rsidR="00B02215" w:rsidRPr="00164490" w:rsidRDefault="00B02215" w:rsidP="00553D27">
      <w:pPr>
        <w:pStyle w:val="41"/>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207715391"/>
      <w:r w:rsidRPr="00164490">
        <w:t>6.2.6.1</w:t>
      </w:r>
      <w:r w:rsidRPr="00164490">
        <w:tab/>
        <w:t>General</w:t>
      </w:r>
      <w:bookmarkEnd w:id="1027"/>
      <w:bookmarkEnd w:id="1028"/>
      <w:bookmarkEnd w:id="1029"/>
      <w:bookmarkEnd w:id="1030"/>
      <w:bookmarkEnd w:id="1031"/>
      <w:bookmarkEnd w:id="1032"/>
      <w:bookmarkEnd w:id="1033"/>
      <w:bookmarkEnd w:id="1034"/>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207715392"/>
      <w:r w:rsidRPr="00164490">
        <w:rPr>
          <w:lang w:val="en-US"/>
        </w:rPr>
        <w:t>6.2.6.2</w:t>
      </w:r>
      <w:r w:rsidRPr="00164490">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164490" w:rsidRDefault="00B02215" w:rsidP="00553D27">
      <w:pPr>
        <w:pStyle w:val="51"/>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207715393"/>
      <w:r w:rsidRPr="00164490">
        <w:t>6.2.6.2.1</w:t>
      </w:r>
      <w:r w:rsidRPr="00164490">
        <w:tab/>
        <w:t>Introduction</w:t>
      </w:r>
      <w:bookmarkEnd w:id="1043"/>
      <w:bookmarkEnd w:id="1044"/>
      <w:bookmarkEnd w:id="1045"/>
      <w:bookmarkEnd w:id="1046"/>
      <w:bookmarkEnd w:id="1047"/>
      <w:bookmarkEnd w:id="1048"/>
      <w:bookmarkEnd w:id="1049"/>
      <w:bookmarkEnd w:id="105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207715394"/>
      <w:r w:rsidRPr="00164490">
        <w:lastRenderedPageBreak/>
        <w:t>6.2.6.2.2</w:t>
      </w:r>
      <w:r w:rsidRPr="00164490">
        <w:tab/>
        <w:t>Type: NssaiAvailabilityInfo</w:t>
      </w:r>
      <w:bookmarkEnd w:id="1051"/>
      <w:bookmarkEnd w:id="1052"/>
      <w:bookmarkEnd w:id="1053"/>
      <w:bookmarkEnd w:id="1054"/>
      <w:bookmarkEnd w:id="1055"/>
      <w:bookmarkEnd w:id="1056"/>
      <w:bookmarkEnd w:id="1057"/>
      <w:bookmarkEnd w:id="1058"/>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207715395"/>
      <w:r w:rsidRPr="00164490">
        <w:t>6.2.6.2.3</w:t>
      </w:r>
      <w:r w:rsidRPr="00164490">
        <w:tab/>
        <w:t xml:space="preserve">Type: </w:t>
      </w:r>
      <w:r w:rsidRPr="00164490">
        <w:rPr>
          <w:rFonts w:hint="eastAsia"/>
          <w:lang w:eastAsia="zh-CN"/>
        </w:rPr>
        <w:t>Supported</w:t>
      </w:r>
      <w:r w:rsidRPr="00164490">
        <w:t>NssaiAvailabilityData</w:t>
      </w:r>
      <w:bookmarkEnd w:id="1059"/>
      <w:bookmarkEnd w:id="1060"/>
      <w:bookmarkEnd w:id="1061"/>
      <w:bookmarkEnd w:id="1062"/>
      <w:bookmarkEnd w:id="1063"/>
      <w:bookmarkEnd w:id="1064"/>
      <w:bookmarkEnd w:id="1065"/>
      <w:bookmarkEnd w:id="1066"/>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207715396"/>
      <w:r w:rsidRPr="00164490">
        <w:lastRenderedPageBreak/>
        <w:t>6.2.6.2.4</w:t>
      </w:r>
      <w:r w:rsidRPr="00164490">
        <w:tab/>
        <w:t>Type: AuthorizedNssaiAvailabilityData</w:t>
      </w:r>
      <w:bookmarkEnd w:id="1067"/>
      <w:bookmarkEnd w:id="1068"/>
      <w:bookmarkEnd w:id="1069"/>
      <w:bookmarkEnd w:id="1070"/>
      <w:bookmarkEnd w:id="1071"/>
      <w:bookmarkEnd w:id="1072"/>
      <w:bookmarkEnd w:id="1073"/>
      <w:bookmarkEnd w:id="1074"/>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20771539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5"/>
      <w:bookmarkEnd w:id="1076"/>
      <w:bookmarkEnd w:id="1077"/>
      <w:bookmarkEnd w:id="1078"/>
      <w:bookmarkEnd w:id="1079"/>
      <w:bookmarkEnd w:id="1080"/>
      <w:bookmarkEnd w:id="1081"/>
      <w:bookmarkEnd w:id="1082"/>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3"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3"/>
    </w:tbl>
    <w:p w14:paraId="03C70427" w14:textId="77777777" w:rsidR="00B02215" w:rsidRPr="00164490" w:rsidRDefault="00B02215" w:rsidP="00B02215"/>
    <w:p w14:paraId="04F6F469" w14:textId="77777777" w:rsidR="00B02215" w:rsidRPr="00164490" w:rsidRDefault="00B02215" w:rsidP="00553D27">
      <w:pPr>
        <w:pStyle w:val="51"/>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207715398"/>
      <w:r w:rsidRPr="00164490">
        <w:t>6.2.6.2.6</w:t>
      </w:r>
      <w:r w:rsidRPr="00164490">
        <w:tab/>
        <w:t xml:space="preserve">Type: </w:t>
      </w:r>
      <w:bookmarkEnd w:id="1084"/>
      <w:r w:rsidRPr="00164490">
        <w:t>AuthorizedNssaiAvailabilityInfo</w:t>
      </w:r>
      <w:bookmarkEnd w:id="1085"/>
      <w:bookmarkEnd w:id="1086"/>
      <w:bookmarkEnd w:id="1087"/>
      <w:bookmarkEnd w:id="1088"/>
      <w:bookmarkEnd w:id="1089"/>
      <w:bookmarkEnd w:id="1090"/>
      <w:bookmarkEnd w:id="1091"/>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207715399"/>
      <w:r w:rsidRPr="00164490">
        <w:t>6.2.6.2.7</w:t>
      </w:r>
      <w:r w:rsidRPr="00164490">
        <w:tab/>
        <w:t>Type: PatchDocument</w:t>
      </w:r>
      <w:bookmarkEnd w:id="1092"/>
      <w:bookmarkEnd w:id="1093"/>
      <w:bookmarkEnd w:id="1094"/>
      <w:bookmarkEnd w:id="1095"/>
      <w:bookmarkEnd w:id="1096"/>
      <w:bookmarkEnd w:id="1097"/>
      <w:bookmarkEnd w:id="1098"/>
      <w:bookmarkEnd w:id="1099"/>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207715400"/>
      <w:r w:rsidRPr="00164490">
        <w:lastRenderedPageBreak/>
        <w:t>6.2.6.2.</w:t>
      </w:r>
      <w:r w:rsidRPr="00164490">
        <w:rPr>
          <w:rFonts w:hint="eastAsia"/>
          <w:lang w:eastAsia="zh-CN"/>
        </w:rPr>
        <w:t>8</w:t>
      </w:r>
      <w:r w:rsidRPr="00164490">
        <w:tab/>
        <w:t>Type: NssfEventSubscriptionCreateData</w:t>
      </w:r>
      <w:bookmarkEnd w:id="1100"/>
      <w:bookmarkEnd w:id="1101"/>
      <w:bookmarkEnd w:id="1102"/>
      <w:bookmarkEnd w:id="1103"/>
      <w:bookmarkEnd w:id="1104"/>
      <w:bookmarkEnd w:id="1105"/>
      <w:bookmarkEnd w:id="1106"/>
      <w:bookmarkEnd w:id="1107"/>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207715401"/>
      <w:r w:rsidRPr="00164490">
        <w:t>6.2.6.2.</w:t>
      </w:r>
      <w:r w:rsidRPr="00164490">
        <w:rPr>
          <w:rFonts w:hint="eastAsia"/>
          <w:lang w:eastAsia="zh-CN"/>
        </w:rPr>
        <w:t>9</w:t>
      </w:r>
      <w:r w:rsidRPr="00164490">
        <w:tab/>
        <w:t>Type: NssfEventSubscriptionCreatedData</w:t>
      </w:r>
      <w:bookmarkEnd w:id="1108"/>
      <w:bookmarkEnd w:id="1109"/>
      <w:bookmarkEnd w:id="1110"/>
      <w:bookmarkEnd w:id="1111"/>
      <w:bookmarkEnd w:id="1112"/>
      <w:bookmarkEnd w:id="1113"/>
      <w:bookmarkEnd w:id="1114"/>
      <w:bookmarkEnd w:id="1115"/>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207715402"/>
      <w:r w:rsidRPr="00164490">
        <w:lastRenderedPageBreak/>
        <w:t>6.2.6.2.</w:t>
      </w:r>
      <w:r w:rsidRPr="00164490">
        <w:rPr>
          <w:rFonts w:hint="eastAsia"/>
          <w:lang w:eastAsia="zh-CN"/>
        </w:rPr>
        <w:t>10</w:t>
      </w:r>
      <w:r w:rsidRPr="00164490">
        <w:tab/>
        <w:t>Type: NssfEventNotification</w:t>
      </w:r>
      <w:bookmarkEnd w:id="1116"/>
      <w:bookmarkEnd w:id="1117"/>
      <w:bookmarkEnd w:id="1118"/>
      <w:bookmarkEnd w:id="1119"/>
      <w:bookmarkEnd w:id="1120"/>
      <w:bookmarkEnd w:id="1121"/>
      <w:bookmarkEnd w:id="1122"/>
      <w:bookmarkEnd w:id="1123"/>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4"/>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5" w:name="_Toc207715403"/>
      <w:bookmarkStart w:id="1126" w:name="_Hlk142322865"/>
      <w:r w:rsidRPr="00164490">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7" w:name="_Toc207715404"/>
      <w:r w:rsidRPr="00164490">
        <w:t>6.2.6.2.12</w:t>
      </w:r>
      <w:r w:rsidR="00D00A08" w:rsidRPr="00164490">
        <w:tab/>
        <w:t>Type: NsiUnavailabilitySubscribeInfo</w:t>
      </w:r>
      <w:bookmarkEnd w:id="1127"/>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6"/>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8" w:name="_Toc20142398"/>
      <w:bookmarkStart w:id="1129" w:name="_Toc34217344"/>
      <w:bookmarkStart w:id="1130" w:name="_Toc34217496"/>
      <w:bookmarkStart w:id="1131" w:name="_Toc39051859"/>
      <w:bookmarkStart w:id="1132" w:name="_Toc43210431"/>
      <w:bookmarkStart w:id="1133" w:name="_Toc49853338"/>
      <w:bookmarkStart w:id="1134" w:name="_Toc56530128"/>
      <w:bookmarkStart w:id="1135" w:name="_Toc207715405"/>
      <w:r w:rsidRPr="00164490">
        <w:rPr>
          <w:lang w:val="en-US"/>
        </w:rPr>
        <w:t>6.2.6.3</w:t>
      </w:r>
      <w:r w:rsidRPr="00164490">
        <w:rPr>
          <w:lang w:val="en-US"/>
        </w:rPr>
        <w:tab/>
        <w:t>Simple data types and enumerations</w:t>
      </w:r>
      <w:bookmarkEnd w:id="1128"/>
      <w:bookmarkEnd w:id="1129"/>
      <w:bookmarkEnd w:id="1130"/>
      <w:bookmarkEnd w:id="1131"/>
      <w:bookmarkEnd w:id="1132"/>
      <w:bookmarkEnd w:id="1133"/>
      <w:bookmarkEnd w:id="1134"/>
      <w:bookmarkEnd w:id="1135"/>
    </w:p>
    <w:p w14:paraId="1FFC35C0" w14:textId="77777777" w:rsidR="00B02215" w:rsidRPr="00164490" w:rsidRDefault="00B02215" w:rsidP="00553D27">
      <w:pPr>
        <w:pStyle w:val="51"/>
      </w:pPr>
      <w:bookmarkStart w:id="1136" w:name="_Toc20142399"/>
      <w:bookmarkStart w:id="1137" w:name="_Toc34217345"/>
      <w:bookmarkStart w:id="1138" w:name="_Toc34217497"/>
      <w:bookmarkStart w:id="1139" w:name="_Toc39051860"/>
      <w:bookmarkStart w:id="1140" w:name="_Toc43210432"/>
      <w:bookmarkStart w:id="1141" w:name="_Toc49853339"/>
      <w:bookmarkStart w:id="1142" w:name="_Toc56530129"/>
      <w:bookmarkStart w:id="1143" w:name="_Toc207715406"/>
      <w:r w:rsidRPr="00164490">
        <w:t>6.2.6.3.1</w:t>
      </w:r>
      <w:r w:rsidRPr="00164490">
        <w:tab/>
        <w:t>Introduction</w:t>
      </w:r>
      <w:bookmarkEnd w:id="1136"/>
      <w:bookmarkEnd w:id="1137"/>
      <w:bookmarkEnd w:id="1138"/>
      <w:bookmarkEnd w:id="1139"/>
      <w:bookmarkEnd w:id="1140"/>
      <w:bookmarkEnd w:id="1141"/>
      <w:bookmarkEnd w:id="1142"/>
      <w:bookmarkEnd w:id="1143"/>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4" w:name="_Toc20142400"/>
      <w:bookmarkStart w:id="1145" w:name="_Toc34217346"/>
      <w:bookmarkStart w:id="1146" w:name="_Toc34217498"/>
      <w:bookmarkStart w:id="1147" w:name="_Toc39051861"/>
      <w:bookmarkStart w:id="1148" w:name="_Toc43210433"/>
      <w:bookmarkStart w:id="1149" w:name="_Toc49853340"/>
      <w:bookmarkStart w:id="1150" w:name="_Toc56530130"/>
      <w:bookmarkStart w:id="1151" w:name="_Toc207715407"/>
      <w:r w:rsidRPr="00164490">
        <w:lastRenderedPageBreak/>
        <w:t>6.2.6.3.2</w:t>
      </w:r>
      <w:r w:rsidRPr="00164490">
        <w:tab/>
        <w:t>Simple data types</w:t>
      </w:r>
      <w:bookmarkEnd w:id="1144"/>
      <w:bookmarkEnd w:id="1145"/>
      <w:bookmarkEnd w:id="1146"/>
      <w:bookmarkEnd w:id="1147"/>
      <w:bookmarkEnd w:id="1148"/>
      <w:bookmarkEnd w:id="1149"/>
      <w:bookmarkEnd w:id="1150"/>
      <w:bookmarkEnd w:id="1151"/>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2" w:name="_Toc20142401"/>
      <w:bookmarkStart w:id="1153" w:name="_Toc34217347"/>
      <w:bookmarkStart w:id="1154" w:name="_Toc34217499"/>
      <w:bookmarkStart w:id="1155" w:name="_Toc39051862"/>
      <w:bookmarkStart w:id="1156" w:name="_Toc43210434"/>
      <w:bookmarkStart w:id="1157" w:name="_Toc49853341"/>
      <w:bookmarkStart w:id="1158" w:name="_Toc56530131"/>
      <w:bookmarkStart w:id="1159" w:name="_Toc207715408"/>
      <w:r w:rsidRPr="00164490">
        <w:t>6.2.6.3.3</w:t>
      </w:r>
      <w:r w:rsidRPr="00164490">
        <w:tab/>
        <w:t>Enumeration: NssfEventType</w:t>
      </w:r>
      <w:bookmarkEnd w:id="1152"/>
      <w:bookmarkEnd w:id="1153"/>
      <w:bookmarkEnd w:id="1154"/>
      <w:bookmarkEnd w:id="1155"/>
      <w:bookmarkEnd w:id="1156"/>
      <w:bookmarkEnd w:id="1157"/>
      <w:bookmarkEnd w:id="1158"/>
      <w:bookmarkEnd w:id="1159"/>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60" w:name="_Toc20142402"/>
      <w:bookmarkStart w:id="1161" w:name="_Toc34217348"/>
      <w:bookmarkStart w:id="1162" w:name="_Toc34217500"/>
      <w:bookmarkStart w:id="1163" w:name="_Toc39051863"/>
      <w:bookmarkStart w:id="1164" w:name="_Toc43210435"/>
      <w:bookmarkStart w:id="1165" w:name="_Toc49853342"/>
      <w:bookmarkStart w:id="1166" w:name="_Toc56530132"/>
      <w:bookmarkStart w:id="1167" w:name="_Toc207715409"/>
      <w:r w:rsidRPr="00164490">
        <w:t>6.2.6.4</w:t>
      </w:r>
      <w:r w:rsidRPr="00164490">
        <w:tab/>
        <w:t>Binary data</w:t>
      </w:r>
      <w:bookmarkEnd w:id="1160"/>
      <w:bookmarkEnd w:id="1161"/>
      <w:bookmarkEnd w:id="1162"/>
      <w:bookmarkEnd w:id="1163"/>
      <w:bookmarkEnd w:id="1164"/>
      <w:bookmarkEnd w:id="1165"/>
      <w:bookmarkEnd w:id="1166"/>
      <w:bookmarkEnd w:id="1167"/>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8" w:name="_Toc20142403"/>
      <w:bookmarkStart w:id="1169" w:name="_Toc34217349"/>
      <w:bookmarkStart w:id="1170" w:name="_Toc34217501"/>
      <w:bookmarkStart w:id="1171" w:name="_Toc39051864"/>
      <w:bookmarkStart w:id="1172" w:name="_Toc43210436"/>
      <w:bookmarkStart w:id="1173" w:name="_Toc49853343"/>
      <w:bookmarkStart w:id="1174" w:name="_Toc56530133"/>
      <w:bookmarkStart w:id="1175" w:name="_Toc207715410"/>
      <w:r w:rsidRPr="00164490">
        <w:t>6.2.7</w:t>
      </w:r>
      <w:r w:rsidRPr="00164490">
        <w:tab/>
        <w:t>Error Handling</w:t>
      </w:r>
      <w:bookmarkEnd w:id="1168"/>
      <w:bookmarkEnd w:id="1169"/>
      <w:bookmarkEnd w:id="1170"/>
      <w:bookmarkEnd w:id="1171"/>
      <w:bookmarkEnd w:id="1172"/>
      <w:bookmarkEnd w:id="1173"/>
      <w:bookmarkEnd w:id="1174"/>
      <w:bookmarkEnd w:id="1175"/>
    </w:p>
    <w:p w14:paraId="5938F058" w14:textId="77777777" w:rsidR="00B02215" w:rsidRPr="00164490" w:rsidRDefault="00B02215" w:rsidP="00553D27">
      <w:pPr>
        <w:pStyle w:val="41"/>
      </w:pPr>
      <w:bookmarkStart w:id="1176" w:name="_Toc20142404"/>
      <w:bookmarkStart w:id="1177" w:name="_Toc34217350"/>
      <w:bookmarkStart w:id="1178" w:name="_Toc34217502"/>
      <w:bookmarkStart w:id="1179" w:name="_Toc39051865"/>
      <w:bookmarkStart w:id="1180" w:name="_Toc43210437"/>
      <w:bookmarkStart w:id="1181" w:name="_Toc49853344"/>
      <w:bookmarkStart w:id="1182" w:name="_Toc56530134"/>
      <w:bookmarkStart w:id="1183" w:name="_Toc207715411"/>
      <w:r w:rsidRPr="00164490">
        <w:t>6.2.7.1</w:t>
      </w:r>
      <w:r w:rsidRPr="00164490">
        <w:tab/>
        <w:t>General</w:t>
      </w:r>
      <w:bookmarkEnd w:id="1176"/>
      <w:bookmarkEnd w:id="1177"/>
      <w:bookmarkEnd w:id="1178"/>
      <w:bookmarkEnd w:id="1179"/>
      <w:bookmarkEnd w:id="1180"/>
      <w:bookmarkEnd w:id="1181"/>
      <w:bookmarkEnd w:id="1182"/>
      <w:bookmarkEnd w:id="1183"/>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4" w:name="_Toc20142405"/>
      <w:bookmarkStart w:id="1185" w:name="_Toc34217351"/>
      <w:bookmarkStart w:id="1186" w:name="_Toc34217503"/>
      <w:bookmarkStart w:id="1187" w:name="_Toc39051866"/>
      <w:bookmarkStart w:id="1188" w:name="_Toc43210438"/>
      <w:bookmarkStart w:id="1189" w:name="_Toc49853345"/>
      <w:bookmarkStart w:id="1190" w:name="_Toc56530135"/>
      <w:bookmarkStart w:id="1191" w:name="_Toc207715412"/>
      <w:r w:rsidRPr="00164490">
        <w:t>6.2.7.2</w:t>
      </w:r>
      <w:r w:rsidRPr="00164490">
        <w:tab/>
        <w:t>Protocol Errors</w:t>
      </w:r>
      <w:bookmarkEnd w:id="1184"/>
      <w:bookmarkEnd w:id="1185"/>
      <w:bookmarkEnd w:id="1186"/>
      <w:bookmarkEnd w:id="1187"/>
      <w:bookmarkEnd w:id="1188"/>
      <w:bookmarkEnd w:id="1189"/>
      <w:bookmarkEnd w:id="1190"/>
      <w:bookmarkEnd w:id="1191"/>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2" w:name="_Toc20142406"/>
      <w:bookmarkStart w:id="1193" w:name="_Toc34217352"/>
      <w:bookmarkStart w:id="1194" w:name="_Toc34217504"/>
      <w:bookmarkStart w:id="1195" w:name="_Toc39051867"/>
      <w:bookmarkStart w:id="1196" w:name="_Toc43210439"/>
      <w:bookmarkStart w:id="1197" w:name="_Toc49853346"/>
      <w:bookmarkStart w:id="1198" w:name="_Toc56530136"/>
      <w:bookmarkStart w:id="1199" w:name="_Toc207715413"/>
      <w:r w:rsidRPr="00164490">
        <w:t>6.2.7.3</w:t>
      </w:r>
      <w:r w:rsidRPr="00164490">
        <w:tab/>
        <w:t>Application Errors</w:t>
      </w:r>
      <w:bookmarkEnd w:id="1192"/>
      <w:bookmarkEnd w:id="1193"/>
      <w:bookmarkEnd w:id="1194"/>
      <w:bookmarkEnd w:id="1195"/>
      <w:bookmarkEnd w:id="1196"/>
      <w:bookmarkEnd w:id="1197"/>
      <w:bookmarkEnd w:id="1198"/>
      <w:bookmarkEnd w:id="1199"/>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200" w:name="_Toc20142407"/>
      <w:bookmarkStart w:id="1201" w:name="_Toc34217353"/>
      <w:bookmarkStart w:id="1202" w:name="_Toc34217505"/>
      <w:bookmarkStart w:id="1203" w:name="_Toc39051868"/>
      <w:bookmarkStart w:id="1204" w:name="_Toc43210440"/>
      <w:bookmarkStart w:id="1205" w:name="_Toc49853347"/>
      <w:bookmarkStart w:id="1206" w:name="_Toc56530137"/>
      <w:bookmarkStart w:id="1207" w:name="_Toc207715414"/>
      <w:r w:rsidRPr="00164490">
        <w:t>6.2.</w:t>
      </w:r>
      <w:r w:rsidRPr="00164490">
        <w:rPr>
          <w:rFonts w:hint="eastAsia"/>
          <w:lang w:eastAsia="zh-CN"/>
        </w:rPr>
        <w:t>8</w:t>
      </w:r>
      <w:r w:rsidRPr="00164490">
        <w:tab/>
        <w:t>Feature negotiation</w:t>
      </w:r>
      <w:bookmarkEnd w:id="1200"/>
      <w:bookmarkEnd w:id="1201"/>
      <w:bookmarkEnd w:id="1202"/>
      <w:bookmarkEnd w:id="1203"/>
      <w:bookmarkEnd w:id="1204"/>
      <w:bookmarkEnd w:id="1205"/>
      <w:bookmarkEnd w:id="1206"/>
      <w:bookmarkEnd w:id="1207"/>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8"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8"/>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9" w:name="_Hlk131764375"/>
            <w:r w:rsidRPr="00164490">
              <w:rPr>
                <w:lang w:val="en-US"/>
              </w:rPr>
              <w:t>clause </w:t>
            </w:r>
            <w:r w:rsidRPr="00164490">
              <w:t>5.15.5.3 of 3GPP TS 23.501 [2].</w:t>
            </w:r>
            <w:bookmarkEnd w:id="1209"/>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10" w:name="_Toc20142408"/>
      <w:bookmarkStart w:id="1211" w:name="_Toc34217354"/>
      <w:bookmarkStart w:id="1212" w:name="_Toc34217506"/>
      <w:bookmarkStart w:id="1213" w:name="_Toc39051869"/>
      <w:bookmarkStart w:id="1214" w:name="_Toc43210441"/>
      <w:bookmarkStart w:id="1215" w:name="_Toc49853348"/>
      <w:bookmarkStart w:id="1216" w:name="_Toc56530138"/>
      <w:bookmarkStart w:id="1217" w:name="_Toc207715415"/>
      <w:r w:rsidRPr="00164490">
        <w:rPr>
          <w:lang w:val="en-US"/>
        </w:rPr>
        <w:t>6.2.9</w:t>
      </w:r>
      <w:r w:rsidRPr="00164490">
        <w:rPr>
          <w:lang w:val="en-US"/>
        </w:rPr>
        <w:tab/>
        <w:t>Security</w:t>
      </w:r>
      <w:bookmarkEnd w:id="1210"/>
      <w:bookmarkEnd w:id="1211"/>
      <w:bookmarkEnd w:id="1212"/>
      <w:bookmarkEnd w:id="1213"/>
      <w:bookmarkEnd w:id="1214"/>
      <w:bookmarkEnd w:id="1215"/>
      <w:bookmarkEnd w:id="1216"/>
      <w:bookmarkEnd w:id="1217"/>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8" w:name="_Toc56530139"/>
      <w:bookmarkStart w:id="1219" w:name="_Toc207715416"/>
      <w:r w:rsidRPr="00164490">
        <w:t>6.2.10</w:t>
      </w:r>
      <w:r w:rsidRPr="00164490">
        <w:tab/>
        <w:t>HTTP redirection</w:t>
      </w:r>
      <w:bookmarkEnd w:id="1218"/>
      <w:bookmarkEnd w:id="1219"/>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20" w:name="_Toc20142409"/>
      <w:bookmarkStart w:id="1221" w:name="_Toc34217355"/>
      <w:bookmarkStart w:id="1222" w:name="_Toc34217507"/>
      <w:bookmarkStart w:id="1223" w:name="_Toc39051870"/>
      <w:bookmarkStart w:id="1224" w:name="_Toc43210442"/>
      <w:bookmarkStart w:id="1225" w:name="_Toc49853349"/>
      <w:bookmarkStart w:id="1226" w:name="_Toc56530140"/>
      <w:bookmarkStart w:id="1227" w:name="_Toc207715417"/>
      <w:r w:rsidRPr="00164490">
        <w:lastRenderedPageBreak/>
        <w:t>Annex A (normative):</w:t>
      </w:r>
      <w:r w:rsidRPr="00164490">
        <w:br/>
        <w:t>OpenAPI specification</w:t>
      </w:r>
      <w:bookmarkEnd w:id="1220"/>
      <w:bookmarkEnd w:id="1221"/>
      <w:bookmarkEnd w:id="1222"/>
      <w:bookmarkEnd w:id="1223"/>
      <w:bookmarkEnd w:id="1224"/>
      <w:bookmarkEnd w:id="1225"/>
      <w:bookmarkEnd w:id="1226"/>
      <w:bookmarkEnd w:id="1227"/>
    </w:p>
    <w:p w14:paraId="11683FE9" w14:textId="77777777" w:rsidR="00B02215" w:rsidRPr="00164490" w:rsidRDefault="00B02215" w:rsidP="00371FFB">
      <w:pPr>
        <w:pStyle w:val="1"/>
      </w:pPr>
      <w:bookmarkStart w:id="1228" w:name="_Toc20142410"/>
      <w:bookmarkStart w:id="1229" w:name="_Toc34217356"/>
      <w:bookmarkStart w:id="1230" w:name="_Toc34217508"/>
      <w:bookmarkStart w:id="1231" w:name="_Toc39051871"/>
      <w:bookmarkStart w:id="1232" w:name="_Toc43210443"/>
      <w:bookmarkStart w:id="1233" w:name="_Toc49853350"/>
      <w:bookmarkStart w:id="1234" w:name="_Toc56530141"/>
      <w:bookmarkStart w:id="1235" w:name="_Toc207715418"/>
      <w:r w:rsidRPr="00164490">
        <w:t>A.1</w:t>
      </w:r>
      <w:r w:rsidRPr="00164490">
        <w:tab/>
        <w:t>General</w:t>
      </w:r>
      <w:bookmarkEnd w:id="1228"/>
      <w:bookmarkEnd w:id="1229"/>
      <w:bookmarkEnd w:id="1230"/>
      <w:bookmarkEnd w:id="1231"/>
      <w:bookmarkEnd w:id="1232"/>
      <w:bookmarkEnd w:id="1233"/>
      <w:bookmarkEnd w:id="1234"/>
      <w:bookmarkEnd w:id="1235"/>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6" w:name="_Toc20142411"/>
      <w:bookmarkStart w:id="1237" w:name="_Toc34217357"/>
      <w:bookmarkStart w:id="1238" w:name="_Toc34217509"/>
      <w:bookmarkStart w:id="1239" w:name="_Toc39051872"/>
      <w:bookmarkStart w:id="1240" w:name="_Toc43210444"/>
      <w:bookmarkStart w:id="1241" w:name="_Toc49853351"/>
      <w:bookmarkStart w:id="1242" w:name="_Toc56530142"/>
      <w:bookmarkStart w:id="1243" w:name="_Toc207715419"/>
      <w:r w:rsidRPr="00164490">
        <w:t>A.2</w:t>
      </w:r>
      <w:r w:rsidRPr="00164490">
        <w:tab/>
        <w:t>Nnssf_NSSelection API</w:t>
      </w:r>
      <w:bookmarkEnd w:id="1236"/>
      <w:bookmarkEnd w:id="1237"/>
      <w:bookmarkEnd w:id="1238"/>
      <w:bookmarkEnd w:id="1239"/>
      <w:bookmarkEnd w:id="1240"/>
      <w:bookmarkEnd w:id="1241"/>
      <w:bookmarkEnd w:id="1242"/>
      <w:bookmarkEnd w:id="1243"/>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0DA76920" w:rsidR="00B02215" w:rsidRPr="00164490" w:rsidRDefault="00B02215" w:rsidP="00B02215">
      <w:pPr>
        <w:pStyle w:val="PL"/>
      </w:pPr>
      <w:r w:rsidRPr="00164490">
        <w:t xml:space="preserve">  version: '2.</w:t>
      </w:r>
      <w:r w:rsidR="00514E58">
        <w:t>4</w:t>
      </w:r>
      <w:r w:rsidRPr="00164490">
        <w:t>.</w:t>
      </w:r>
      <w:r w:rsidR="002754CF" w:rsidRPr="00164490">
        <w:t>0</w:t>
      </w:r>
      <w:r w:rsidR="00514E58">
        <w:t>-alpha.</w:t>
      </w:r>
      <w:r w:rsidR="002866DB">
        <w:t>2</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6A78A632" w:rsidR="00B02215" w:rsidRPr="00164490" w:rsidRDefault="00B02215" w:rsidP="00B02215">
      <w:pPr>
        <w:pStyle w:val="PL"/>
      </w:pPr>
      <w:r w:rsidRPr="00164490">
        <w:t xml:space="preserve">  description: 3GPP TS 29.531 </w:t>
      </w:r>
      <w:r w:rsidR="00804C5C" w:rsidRPr="00164490">
        <w:t>V1</w:t>
      </w:r>
      <w:r w:rsidR="00514E58">
        <w:t>9</w:t>
      </w:r>
      <w:r w:rsidRPr="00164490">
        <w:t>.</w:t>
      </w:r>
      <w:r w:rsidR="002866DB">
        <w:t>4</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6"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6"/>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Toc207715420"/>
      <w:bookmarkStart w:id="1255" w:name="_Hlk199231907"/>
      <w:r w:rsidRPr="00164490">
        <w:t>A.3</w:t>
      </w:r>
      <w:r w:rsidRPr="00164490">
        <w:tab/>
        <w:t>Nnssf_NSSAIAvailability API</w:t>
      </w:r>
      <w:bookmarkEnd w:id="1247"/>
      <w:bookmarkEnd w:id="1248"/>
      <w:bookmarkEnd w:id="1249"/>
      <w:bookmarkEnd w:id="1250"/>
      <w:bookmarkEnd w:id="1251"/>
      <w:bookmarkEnd w:id="1252"/>
      <w:bookmarkEnd w:id="1253"/>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318CC77F" w:rsidR="00B02215" w:rsidRPr="00164490" w:rsidRDefault="00B02215" w:rsidP="00B02215">
      <w:pPr>
        <w:pStyle w:val="PL"/>
      </w:pPr>
      <w:r w:rsidRPr="00164490">
        <w:t xml:space="preserve">  version: '1.</w:t>
      </w:r>
      <w:r w:rsidR="009F1A8A">
        <w:t>4</w:t>
      </w:r>
      <w:r w:rsidRPr="00164490">
        <w:t>.</w:t>
      </w:r>
      <w:r w:rsidR="00804C5C" w:rsidRPr="00164490">
        <w:t>0</w:t>
      </w:r>
      <w:r w:rsidR="009F1A8A">
        <w:t>-alpha.</w:t>
      </w:r>
      <w:r w:rsidR="002866DB">
        <w:t>2</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00CE2C3B" w:rsidR="00B02215" w:rsidRPr="00164490" w:rsidRDefault="00B02215" w:rsidP="00B02215">
      <w:pPr>
        <w:pStyle w:val="PL"/>
      </w:pPr>
      <w:r w:rsidRPr="00164490">
        <w:t xml:space="preserve">  description: 3GPP TS 29.531 </w:t>
      </w:r>
      <w:r w:rsidR="00804C5C" w:rsidRPr="00164490">
        <w:t>V1</w:t>
      </w:r>
      <w:r w:rsidR="009F1A8A">
        <w:t>9</w:t>
      </w:r>
      <w:r w:rsidRPr="00164490">
        <w:t>.</w:t>
      </w:r>
      <w:r w:rsidR="002866DB">
        <w:t>4</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07715421"/>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2A0F8493" w:rsidR="00DC12F3" w:rsidRPr="005E1B93" w:rsidRDefault="00DC12F3" w:rsidP="00F50878">
            <w:pPr>
              <w:pStyle w:val="TAC"/>
              <w:rPr>
                <w:rFonts w:cs="Arial"/>
                <w:sz w:val="16"/>
                <w:szCs w:val="16"/>
              </w:rPr>
            </w:pPr>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AA2081" w:rsidR="00DC12F3" w:rsidRPr="005E1B93" w:rsidRDefault="00DC12F3" w:rsidP="00F50878">
            <w:pPr>
              <w:pStyle w:val="TAC"/>
              <w:rPr>
                <w:rFonts w:cs="Arial"/>
                <w:sz w:val="16"/>
                <w:szCs w:val="16"/>
              </w:rPr>
            </w:pPr>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3F27997C" w:rsidR="002866DB" w:rsidRPr="005E1B93" w:rsidRDefault="002866DB" w:rsidP="00F50878">
            <w:pPr>
              <w:pStyle w:val="TAC"/>
              <w:rPr>
                <w:rFonts w:cs="Arial"/>
                <w:sz w:val="16"/>
                <w:szCs w:val="16"/>
              </w:rPr>
            </w:pPr>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B6724" w14:textId="77777777" w:rsidR="005A4AA0" w:rsidRDefault="005A4AA0">
      <w:r>
        <w:separator/>
      </w:r>
    </w:p>
  </w:endnote>
  <w:endnote w:type="continuationSeparator" w:id="0">
    <w:p w14:paraId="3F1ABFC7" w14:textId="77777777" w:rsidR="005A4AA0" w:rsidRDefault="005A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78796" w14:textId="77777777" w:rsidR="005A4AA0" w:rsidRDefault="005A4AA0">
      <w:r>
        <w:separator/>
      </w:r>
    </w:p>
  </w:footnote>
  <w:footnote w:type="continuationSeparator" w:id="0">
    <w:p w14:paraId="1E59B75F" w14:textId="77777777" w:rsidR="005A4AA0" w:rsidRDefault="005A4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538EE7C8"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49D7BFF7"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E11">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452F8"/>
    <w:rsid w:val="001504D1"/>
    <w:rsid w:val="00164490"/>
    <w:rsid w:val="001647F0"/>
    <w:rsid w:val="00167253"/>
    <w:rsid w:val="00174BAF"/>
    <w:rsid w:val="00176E11"/>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4AA0"/>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B74EA"/>
    <w:rsid w:val="009C7B6D"/>
    <w:rsid w:val="009D2985"/>
    <w:rsid w:val="009D5A70"/>
    <w:rsid w:val="009D6985"/>
    <w:rsid w:val="009E2140"/>
    <w:rsid w:val="009E4D86"/>
    <w:rsid w:val="009F1A8A"/>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1521"/>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11D"/>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C1FE9-1D03-42E0-A99D-C9AB6B39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94</Pages>
  <Words>31936</Words>
  <Characters>182039</Characters>
  <Application>Microsoft Office Word</Application>
  <DocSecurity>0</DocSecurity>
  <Lines>1516</Lines>
  <Paragraphs>427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18</cp:revision>
  <cp:lastPrinted>2019-02-25T14:05:00Z</cp:lastPrinted>
  <dcterms:created xsi:type="dcterms:W3CDTF">2023-11-21T08:58:00Z</dcterms:created>
  <dcterms:modified xsi:type="dcterms:W3CDTF">2025-09-03T01:16:00Z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