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40BA94E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DA35FD">
              <w:rPr>
                <w:rFonts w:eastAsiaTheme="minorEastAsia" w:hint="eastAsia"/>
                <w:lang w:eastAsia="zh-CN"/>
              </w:rPr>
              <w:t>4</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r w:rsidR="00DA35FD">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1pt" o:ole="">
                  <v:imagedata r:id="rId9" o:title=""/>
                </v:shape>
                <o:OLEObject Type="Embed" ProgID="Word.Picture.8" ShapeID="_x0000_i1025" DrawAspect="Content" ObjectID="_1818334780"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3669B348" w14:textId="12C112D1" w:rsidR="003729C4"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3729C4">
        <w:rPr>
          <w:noProof/>
        </w:rPr>
        <w:t>Foreword</w:t>
      </w:r>
      <w:r w:rsidR="003729C4">
        <w:rPr>
          <w:noProof/>
        </w:rPr>
        <w:tab/>
      </w:r>
      <w:r w:rsidR="003729C4">
        <w:rPr>
          <w:noProof/>
        </w:rPr>
        <w:fldChar w:fldCharType="begin"/>
      </w:r>
      <w:r w:rsidR="003729C4">
        <w:rPr>
          <w:noProof/>
        </w:rPr>
        <w:instrText xml:space="preserve"> PAGEREF _Toc207714391 \h </w:instrText>
      </w:r>
      <w:r w:rsidR="003729C4">
        <w:rPr>
          <w:noProof/>
        </w:rPr>
      </w:r>
      <w:r w:rsidR="003729C4">
        <w:rPr>
          <w:noProof/>
        </w:rPr>
        <w:fldChar w:fldCharType="separate"/>
      </w:r>
      <w:r w:rsidR="003729C4">
        <w:rPr>
          <w:noProof/>
        </w:rPr>
        <w:t>8</w:t>
      </w:r>
      <w:r w:rsidR="003729C4">
        <w:rPr>
          <w:noProof/>
        </w:rPr>
        <w:fldChar w:fldCharType="end"/>
      </w:r>
    </w:p>
    <w:p w14:paraId="100F8FCD" w14:textId="333245AE"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_Toc207714392 \h </w:instrText>
      </w:r>
      <w:r>
        <w:rPr>
          <w:noProof/>
        </w:rPr>
      </w:r>
      <w:r>
        <w:rPr>
          <w:noProof/>
        </w:rPr>
        <w:fldChar w:fldCharType="separate"/>
      </w:r>
      <w:r>
        <w:rPr>
          <w:noProof/>
        </w:rPr>
        <w:t>9</w:t>
      </w:r>
      <w:r>
        <w:rPr>
          <w:noProof/>
        </w:rPr>
        <w:fldChar w:fldCharType="end"/>
      </w:r>
    </w:p>
    <w:p w14:paraId="400C5941" w14:textId="0779E50A"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_Toc207714393 \h </w:instrText>
      </w:r>
      <w:r>
        <w:rPr>
          <w:noProof/>
        </w:rPr>
      </w:r>
      <w:r>
        <w:rPr>
          <w:noProof/>
        </w:rPr>
        <w:fldChar w:fldCharType="separate"/>
      </w:r>
      <w:r>
        <w:rPr>
          <w:noProof/>
        </w:rPr>
        <w:t>9</w:t>
      </w:r>
      <w:r>
        <w:rPr>
          <w:noProof/>
        </w:rPr>
        <w:fldChar w:fldCharType="end"/>
      </w:r>
    </w:p>
    <w:p w14:paraId="34C8EBC7" w14:textId="433DD016"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_Toc207714394 \h </w:instrText>
      </w:r>
      <w:r>
        <w:rPr>
          <w:noProof/>
        </w:rPr>
      </w:r>
      <w:r>
        <w:rPr>
          <w:noProof/>
        </w:rPr>
        <w:fldChar w:fldCharType="separate"/>
      </w:r>
      <w:r>
        <w:rPr>
          <w:noProof/>
        </w:rPr>
        <w:t>10</w:t>
      </w:r>
      <w:r>
        <w:rPr>
          <w:noProof/>
        </w:rPr>
        <w:fldChar w:fldCharType="end"/>
      </w:r>
    </w:p>
    <w:p w14:paraId="1B0A10FB" w14:textId="70FFDC4F"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_Toc207714395 \h </w:instrText>
      </w:r>
      <w:r>
        <w:rPr>
          <w:noProof/>
        </w:rPr>
      </w:r>
      <w:r>
        <w:rPr>
          <w:noProof/>
        </w:rPr>
        <w:fldChar w:fldCharType="separate"/>
      </w:r>
      <w:r>
        <w:rPr>
          <w:noProof/>
        </w:rPr>
        <w:t>10</w:t>
      </w:r>
      <w:r>
        <w:rPr>
          <w:noProof/>
        </w:rPr>
        <w:fldChar w:fldCharType="end"/>
      </w:r>
    </w:p>
    <w:p w14:paraId="6C3A1EEF" w14:textId="6600E163"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_Toc207714396 \h </w:instrText>
      </w:r>
      <w:r>
        <w:rPr>
          <w:noProof/>
        </w:rPr>
      </w:r>
      <w:r>
        <w:rPr>
          <w:noProof/>
        </w:rPr>
        <w:fldChar w:fldCharType="separate"/>
      </w:r>
      <w:r>
        <w:rPr>
          <w:noProof/>
        </w:rPr>
        <w:t>10</w:t>
      </w:r>
      <w:r>
        <w:rPr>
          <w:noProof/>
        </w:rPr>
        <w:fldChar w:fldCharType="end"/>
      </w:r>
    </w:p>
    <w:p w14:paraId="0CC1A80B" w14:textId="2DB3F8FB"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_Toc207714397 \h </w:instrText>
      </w:r>
      <w:r>
        <w:rPr>
          <w:noProof/>
        </w:rPr>
      </w:r>
      <w:r>
        <w:rPr>
          <w:noProof/>
        </w:rPr>
        <w:fldChar w:fldCharType="separate"/>
      </w:r>
      <w:r>
        <w:rPr>
          <w:noProof/>
        </w:rPr>
        <w:t>10</w:t>
      </w:r>
      <w:r>
        <w:rPr>
          <w:noProof/>
        </w:rPr>
        <w:fldChar w:fldCharType="end"/>
      </w:r>
    </w:p>
    <w:p w14:paraId="7C587327" w14:textId="411C9A3E"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_Toc207714398 \h </w:instrText>
      </w:r>
      <w:r>
        <w:rPr>
          <w:noProof/>
        </w:rPr>
      </w:r>
      <w:r>
        <w:rPr>
          <w:noProof/>
        </w:rPr>
        <w:fldChar w:fldCharType="separate"/>
      </w:r>
      <w:r>
        <w:rPr>
          <w:noProof/>
        </w:rPr>
        <w:t>11</w:t>
      </w:r>
      <w:r>
        <w:rPr>
          <w:noProof/>
        </w:rPr>
        <w:fldChar w:fldCharType="end"/>
      </w:r>
    </w:p>
    <w:p w14:paraId="6846921B" w14:textId="5D574E75"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_Toc207714399 \h </w:instrText>
      </w:r>
      <w:r>
        <w:rPr>
          <w:noProof/>
        </w:rPr>
      </w:r>
      <w:r>
        <w:rPr>
          <w:noProof/>
        </w:rPr>
        <w:fldChar w:fldCharType="separate"/>
      </w:r>
      <w:r>
        <w:rPr>
          <w:noProof/>
        </w:rPr>
        <w:t>11</w:t>
      </w:r>
      <w:r>
        <w:rPr>
          <w:noProof/>
        </w:rPr>
        <w:fldChar w:fldCharType="end"/>
      </w:r>
    </w:p>
    <w:p w14:paraId="76600839" w14:textId="6A67075B"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_Toc207714400 \h </w:instrText>
      </w:r>
      <w:r>
        <w:rPr>
          <w:noProof/>
        </w:rPr>
      </w:r>
      <w:r>
        <w:rPr>
          <w:noProof/>
        </w:rPr>
        <w:fldChar w:fldCharType="separate"/>
      </w:r>
      <w:r>
        <w:rPr>
          <w:noProof/>
        </w:rPr>
        <w:t>11</w:t>
      </w:r>
      <w:r>
        <w:rPr>
          <w:noProof/>
        </w:rPr>
        <w:fldChar w:fldCharType="end"/>
      </w:r>
    </w:p>
    <w:p w14:paraId="5D285A8E" w14:textId="3C72CD19"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_Toc207714401 \h </w:instrText>
      </w:r>
      <w:r>
        <w:rPr>
          <w:noProof/>
        </w:rPr>
      </w:r>
      <w:r>
        <w:rPr>
          <w:noProof/>
        </w:rPr>
        <w:fldChar w:fldCharType="separate"/>
      </w:r>
      <w:r>
        <w:rPr>
          <w:noProof/>
        </w:rPr>
        <w:t>11</w:t>
      </w:r>
      <w:r>
        <w:rPr>
          <w:noProof/>
        </w:rPr>
        <w:fldChar w:fldCharType="end"/>
      </w:r>
    </w:p>
    <w:p w14:paraId="7026F07F" w14:textId="10B9629E"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_Toc207714402 \h </w:instrText>
      </w:r>
      <w:r>
        <w:rPr>
          <w:noProof/>
        </w:rPr>
      </w:r>
      <w:r>
        <w:rPr>
          <w:noProof/>
        </w:rPr>
        <w:fldChar w:fldCharType="separate"/>
      </w:r>
      <w:r>
        <w:rPr>
          <w:noProof/>
        </w:rPr>
        <w:t>12</w:t>
      </w:r>
      <w:r>
        <w:rPr>
          <w:noProof/>
        </w:rPr>
        <w:fldChar w:fldCharType="end"/>
      </w:r>
    </w:p>
    <w:p w14:paraId="20E51C18" w14:textId="7B61EB79"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_Toc207714403 \h </w:instrText>
      </w:r>
      <w:r>
        <w:rPr>
          <w:noProof/>
        </w:rPr>
      </w:r>
      <w:r>
        <w:rPr>
          <w:noProof/>
        </w:rPr>
        <w:fldChar w:fldCharType="separate"/>
      </w:r>
      <w:r>
        <w:rPr>
          <w:noProof/>
        </w:rPr>
        <w:t>12</w:t>
      </w:r>
      <w:r>
        <w:rPr>
          <w:noProof/>
        </w:rPr>
        <w:fldChar w:fldCharType="end"/>
      </w:r>
    </w:p>
    <w:p w14:paraId="10738430" w14:textId="1408510F"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_Toc207714404 \h </w:instrText>
      </w:r>
      <w:r>
        <w:rPr>
          <w:noProof/>
        </w:rPr>
      </w:r>
      <w:r>
        <w:rPr>
          <w:noProof/>
        </w:rPr>
        <w:fldChar w:fldCharType="separate"/>
      </w:r>
      <w:r>
        <w:rPr>
          <w:noProof/>
        </w:rPr>
        <w:t>12</w:t>
      </w:r>
      <w:r>
        <w:rPr>
          <w:noProof/>
        </w:rPr>
        <w:fldChar w:fldCharType="end"/>
      </w:r>
    </w:p>
    <w:p w14:paraId="3AA2D325" w14:textId="75015737"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_Toc207714405 \h </w:instrText>
      </w:r>
      <w:r>
        <w:rPr>
          <w:noProof/>
        </w:rPr>
      </w:r>
      <w:r>
        <w:rPr>
          <w:noProof/>
        </w:rPr>
        <w:fldChar w:fldCharType="separate"/>
      </w:r>
      <w:r>
        <w:rPr>
          <w:noProof/>
        </w:rPr>
        <w:t>12</w:t>
      </w:r>
      <w:r>
        <w:rPr>
          <w:noProof/>
        </w:rPr>
        <w:fldChar w:fldCharType="end"/>
      </w:r>
    </w:p>
    <w:p w14:paraId="138B04A4" w14:textId="5B8D05BC"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_Toc207714406 \h </w:instrText>
      </w:r>
      <w:r>
        <w:rPr>
          <w:noProof/>
        </w:rPr>
      </w:r>
      <w:r>
        <w:rPr>
          <w:noProof/>
        </w:rPr>
        <w:fldChar w:fldCharType="separate"/>
      </w:r>
      <w:r>
        <w:rPr>
          <w:noProof/>
        </w:rPr>
        <w:t>13</w:t>
      </w:r>
      <w:r>
        <w:rPr>
          <w:noProof/>
        </w:rPr>
        <w:fldChar w:fldCharType="end"/>
      </w:r>
    </w:p>
    <w:p w14:paraId="573DC505" w14:textId="4D605C2F"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_Toc207714407 \h </w:instrText>
      </w:r>
      <w:r>
        <w:rPr>
          <w:noProof/>
        </w:rPr>
      </w:r>
      <w:r>
        <w:rPr>
          <w:noProof/>
        </w:rPr>
        <w:fldChar w:fldCharType="separate"/>
      </w:r>
      <w:r>
        <w:rPr>
          <w:noProof/>
        </w:rPr>
        <w:t>13</w:t>
      </w:r>
      <w:r>
        <w:rPr>
          <w:noProof/>
        </w:rPr>
        <w:fldChar w:fldCharType="end"/>
      </w:r>
    </w:p>
    <w:p w14:paraId="77BC288E" w14:textId="6C91214B"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_Toc207714408 \h </w:instrText>
      </w:r>
      <w:r>
        <w:rPr>
          <w:noProof/>
        </w:rPr>
      </w:r>
      <w:r>
        <w:rPr>
          <w:noProof/>
        </w:rPr>
        <w:fldChar w:fldCharType="separate"/>
      </w:r>
      <w:r>
        <w:rPr>
          <w:noProof/>
        </w:rPr>
        <w:t>14</w:t>
      </w:r>
      <w:r>
        <w:rPr>
          <w:noProof/>
        </w:rPr>
        <w:fldChar w:fldCharType="end"/>
      </w:r>
    </w:p>
    <w:p w14:paraId="086CC454" w14:textId="0945394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_Toc207714409 \h </w:instrText>
      </w:r>
      <w:r>
        <w:rPr>
          <w:noProof/>
        </w:rPr>
      </w:r>
      <w:r>
        <w:rPr>
          <w:noProof/>
        </w:rPr>
        <w:fldChar w:fldCharType="separate"/>
      </w:r>
      <w:r>
        <w:rPr>
          <w:noProof/>
        </w:rPr>
        <w:t>15</w:t>
      </w:r>
      <w:r>
        <w:rPr>
          <w:noProof/>
        </w:rPr>
        <w:fldChar w:fldCharType="end"/>
      </w:r>
    </w:p>
    <w:p w14:paraId="4FB47DFE" w14:textId="3BF42D36"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_Toc207714410 \h </w:instrText>
      </w:r>
      <w:r>
        <w:rPr>
          <w:noProof/>
        </w:rPr>
      </w:r>
      <w:r>
        <w:rPr>
          <w:noProof/>
        </w:rPr>
        <w:fldChar w:fldCharType="separate"/>
      </w:r>
      <w:r>
        <w:rPr>
          <w:noProof/>
        </w:rPr>
        <w:t>16</w:t>
      </w:r>
      <w:r>
        <w:rPr>
          <w:noProof/>
        </w:rPr>
        <w:fldChar w:fldCharType="end"/>
      </w:r>
    </w:p>
    <w:p w14:paraId="5A524AF2" w14:textId="7684B24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_Toc207714411 \h </w:instrText>
      </w:r>
      <w:r>
        <w:rPr>
          <w:noProof/>
        </w:rPr>
      </w:r>
      <w:r>
        <w:rPr>
          <w:noProof/>
        </w:rPr>
        <w:fldChar w:fldCharType="separate"/>
      </w:r>
      <w:r>
        <w:rPr>
          <w:noProof/>
        </w:rPr>
        <w:t>16</w:t>
      </w:r>
      <w:r>
        <w:rPr>
          <w:noProof/>
        </w:rPr>
        <w:fldChar w:fldCharType="end"/>
      </w:r>
    </w:p>
    <w:p w14:paraId="2211FF4E" w14:textId="5622855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sidRPr="00922929">
        <w:rPr>
          <w:rFonts w:eastAsia="宋体"/>
          <w:noProof/>
        </w:rPr>
        <w:t>5.2.1.3.</w:t>
      </w:r>
      <w:r w:rsidRPr="00922929">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922929">
        <w:rPr>
          <w:rFonts w:eastAsia="宋体"/>
          <w:noProof/>
        </w:rPr>
        <w:t>UE NAT Mapping Information</w:t>
      </w:r>
      <w:r>
        <w:rPr>
          <w:noProof/>
        </w:rPr>
        <w:tab/>
      </w:r>
      <w:r>
        <w:rPr>
          <w:noProof/>
        </w:rPr>
        <w:fldChar w:fldCharType="begin"/>
      </w:r>
      <w:r>
        <w:rPr>
          <w:noProof/>
        </w:rPr>
        <w:instrText xml:space="preserve"> PAGEREF _Toc207714412 \h </w:instrText>
      </w:r>
      <w:r>
        <w:rPr>
          <w:noProof/>
        </w:rPr>
      </w:r>
      <w:r>
        <w:rPr>
          <w:noProof/>
        </w:rPr>
        <w:fldChar w:fldCharType="separate"/>
      </w:r>
      <w:r>
        <w:rPr>
          <w:noProof/>
        </w:rPr>
        <w:t>17</w:t>
      </w:r>
      <w:r>
        <w:rPr>
          <w:noProof/>
        </w:rPr>
        <w:fldChar w:fldCharType="end"/>
      </w:r>
    </w:p>
    <w:p w14:paraId="277C2190" w14:textId="443DF21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sidRPr="00922929">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922929">
        <w:rPr>
          <w:rFonts w:eastAsia="宋体"/>
          <w:noProof/>
        </w:rPr>
        <w:t>Handling of Payload Headers Information</w:t>
      </w:r>
      <w:r>
        <w:rPr>
          <w:noProof/>
        </w:rPr>
        <w:tab/>
      </w:r>
      <w:r>
        <w:rPr>
          <w:noProof/>
        </w:rPr>
        <w:fldChar w:fldCharType="begin"/>
      </w:r>
      <w:r>
        <w:rPr>
          <w:noProof/>
        </w:rPr>
        <w:instrText xml:space="preserve"> PAGEREF _Toc207714413 \h </w:instrText>
      </w:r>
      <w:r>
        <w:rPr>
          <w:noProof/>
        </w:rPr>
      </w:r>
      <w:r>
        <w:rPr>
          <w:noProof/>
        </w:rPr>
        <w:fldChar w:fldCharType="separate"/>
      </w:r>
      <w:r>
        <w:rPr>
          <w:noProof/>
        </w:rPr>
        <w:t>17</w:t>
      </w:r>
      <w:r>
        <w:rPr>
          <w:noProof/>
        </w:rPr>
        <w:fldChar w:fldCharType="end"/>
      </w:r>
    </w:p>
    <w:p w14:paraId="60205D10" w14:textId="49FC90E4"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_Toc207714414 \h </w:instrText>
      </w:r>
      <w:r>
        <w:rPr>
          <w:noProof/>
        </w:rPr>
      </w:r>
      <w:r>
        <w:rPr>
          <w:noProof/>
        </w:rPr>
        <w:fldChar w:fldCharType="separate"/>
      </w:r>
      <w:r>
        <w:rPr>
          <w:noProof/>
        </w:rPr>
        <w:t>17</w:t>
      </w:r>
      <w:r>
        <w:rPr>
          <w:noProof/>
        </w:rPr>
        <w:fldChar w:fldCharType="end"/>
      </w:r>
    </w:p>
    <w:p w14:paraId="549F2127" w14:textId="73B212D1"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_Toc207714415 \h </w:instrText>
      </w:r>
      <w:r>
        <w:rPr>
          <w:noProof/>
        </w:rPr>
      </w:r>
      <w:r>
        <w:rPr>
          <w:noProof/>
        </w:rPr>
        <w:fldChar w:fldCharType="separate"/>
      </w:r>
      <w:r>
        <w:rPr>
          <w:noProof/>
        </w:rPr>
        <w:t>17</w:t>
      </w:r>
      <w:r>
        <w:rPr>
          <w:noProof/>
        </w:rPr>
        <w:fldChar w:fldCharType="end"/>
      </w:r>
    </w:p>
    <w:p w14:paraId="77C7B60C" w14:textId="47AE8F8D"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_Toc207714416 \h </w:instrText>
      </w:r>
      <w:r>
        <w:rPr>
          <w:noProof/>
        </w:rPr>
      </w:r>
      <w:r>
        <w:rPr>
          <w:noProof/>
        </w:rPr>
        <w:fldChar w:fldCharType="separate"/>
      </w:r>
      <w:r>
        <w:rPr>
          <w:noProof/>
        </w:rPr>
        <w:t>18</w:t>
      </w:r>
      <w:r>
        <w:rPr>
          <w:noProof/>
        </w:rPr>
        <w:fldChar w:fldCharType="end"/>
      </w:r>
    </w:p>
    <w:p w14:paraId="439FE53E" w14:textId="57F7A841"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_Toc207714417 \h </w:instrText>
      </w:r>
      <w:r>
        <w:rPr>
          <w:noProof/>
        </w:rPr>
      </w:r>
      <w:r>
        <w:rPr>
          <w:noProof/>
        </w:rPr>
        <w:fldChar w:fldCharType="separate"/>
      </w:r>
      <w:r>
        <w:rPr>
          <w:noProof/>
        </w:rPr>
        <w:t>18</w:t>
      </w:r>
      <w:r>
        <w:rPr>
          <w:noProof/>
        </w:rPr>
        <w:fldChar w:fldCharType="end"/>
      </w:r>
    </w:p>
    <w:p w14:paraId="682A512A" w14:textId="0E8287F1"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_Toc207714418 \h </w:instrText>
      </w:r>
      <w:r>
        <w:rPr>
          <w:noProof/>
        </w:rPr>
      </w:r>
      <w:r>
        <w:rPr>
          <w:noProof/>
        </w:rPr>
        <w:fldChar w:fldCharType="separate"/>
      </w:r>
      <w:r>
        <w:rPr>
          <w:noProof/>
        </w:rPr>
        <w:t>18</w:t>
      </w:r>
      <w:r>
        <w:rPr>
          <w:noProof/>
        </w:rPr>
        <w:fldChar w:fldCharType="end"/>
      </w:r>
    </w:p>
    <w:p w14:paraId="3A78A9B3" w14:textId="399D002F"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_Toc207714419 \h </w:instrText>
      </w:r>
      <w:r>
        <w:rPr>
          <w:noProof/>
        </w:rPr>
      </w:r>
      <w:r>
        <w:rPr>
          <w:noProof/>
        </w:rPr>
        <w:fldChar w:fldCharType="separate"/>
      </w:r>
      <w:r>
        <w:rPr>
          <w:noProof/>
        </w:rPr>
        <w:t>21</w:t>
      </w:r>
      <w:r>
        <w:rPr>
          <w:noProof/>
        </w:rPr>
        <w:fldChar w:fldCharType="end"/>
      </w:r>
    </w:p>
    <w:p w14:paraId="42131204" w14:textId="0AF6D1A4"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_Toc207714420 \h </w:instrText>
      </w:r>
      <w:r>
        <w:rPr>
          <w:noProof/>
        </w:rPr>
      </w:r>
      <w:r>
        <w:rPr>
          <w:noProof/>
        </w:rPr>
        <w:fldChar w:fldCharType="separate"/>
      </w:r>
      <w:r>
        <w:rPr>
          <w:noProof/>
        </w:rPr>
        <w:t>22</w:t>
      </w:r>
      <w:r>
        <w:rPr>
          <w:noProof/>
        </w:rPr>
        <w:fldChar w:fldCharType="end"/>
      </w:r>
    </w:p>
    <w:p w14:paraId="70A7030F" w14:textId="4212BC14"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_Toc207714421 \h </w:instrText>
      </w:r>
      <w:r>
        <w:rPr>
          <w:noProof/>
        </w:rPr>
      </w:r>
      <w:r>
        <w:rPr>
          <w:noProof/>
        </w:rPr>
        <w:fldChar w:fldCharType="separate"/>
      </w:r>
      <w:r>
        <w:rPr>
          <w:noProof/>
        </w:rPr>
        <w:t>22</w:t>
      </w:r>
      <w:r>
        <w:rPr>
          <w:noProof/>
        </w:rPr>
        <w:fldChar w:fldCharType="end"/>
      </w:r>
    </w:p>
    <w:p w14:paraId="522D4DF6" w14:textId="43D7EAFD"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_Toc207714422 \h </w:instrText>
      </w:r>
      <w:r>
        <w:rPr>
          <w:noProof/>
        </w:rPr>
      </w:r>
      <w:r>
        <w:rPr>
          <w:noProof/>
        </w:rPr>
        <w:fldChar w:fldCharType="separate"/>
      </w:r>
      <w:r>
        <w:rPr>
          <w:noProof/>
        </w:rPr>
        <w:t>22</w:t>
      </w:r>
      <w:r>
        <w:rPr>
          <w:noProof/>
        </w:rPr>
        <w:fldChar w:fldCharType="end"/>
      </w:r>
    </w:p>
    <w:p w14:paraId="2F14A56B" w14:textId="4856829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_Toc207714423 \h </w:instrText>
      </w:r>
      <w:r>
        <w:rPr>
          <w:noProof/>
        </w:rPr>
      </w:r>
      <w:r>
        <w:rPr>
          <w:noProof/>
        </w:rPr>
        <w:fldChar w:fldCharType="separate"/>
      </w:r>
      <w:r>
        <w:rPr>
          <w:noProof/>
        </w:rPr>
        <w:t>22</w:t>
      </w:r>
      <w:r>
        <w:rPr>
          <w:noProof/>
        </w:rPr>
        <w:fldChar w:fldCharType="end"/>
      </w:r>
    </w:p>
    <w:p w14:paraId="461AC58C" w14:textId="752F3179"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_Toc207714424 \h </w:instrText>
      </w:r>
      <w:r>
        <w:rPr>
          <w:noProof/>
        </w:rPr>
      </w:r>
      <w:r>
        <w:rPr>
          <w:noProof/>
        </w:rPr>
        <w:fldChar w:fldCharType="separate"/>
      </w:r>
      <w:r>
        <w:rPr>
          <w:noProof/>
        </w:rPr>
        <w:t>24</w:t>
      </w:r>
      <w:r>
        <w:rPr>
          <w:noProof/>
        </w:rPr>
        <w:fldChar w:fldCharType="end"/>
      </w:r>
    </w:p>
    <w:p w14:paraId="0C19773C" w14:textId="79CBCA8B"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922929">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_Toc207714425 \h </w:instrText>
      </w:r>
      <w:r>
        <w:rPr>
          <w:noProof/>
        </w:rPr>
      </w:r>
      <w:r>
        <w:rPr>
          <w:noProof/>
        </w:rPr>
        <w:fldChar w:fldCharType="separate"/>
      </w:r>
      <w:r>
        <w:rPr>
          <w:noProof/>
        </w:rPr>
        <w:t>25</w:t>
      </w:r>
      <w:r>
        <w:rPr>
          <w:noProof/>
        </w:rPr>
        <w:fldChar w:fldCharType="end"/>
      </w:r>
    </w:p>
    <w:p w14:paraId="47FFF770" w14:textId="437E0BD8"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5.2.2.3.</w:t>
      </w:r>
      <w:r w:rsidRPr="0092292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_Toc207714426 \h </w:instrText>
      </w:r>
      <w:r>
        <w:rPr>
          <w:noProof/>
        </w:rPr>
      </w:r>
      <w:r>
        <w:rPr>
          <w:noProof/>
        </w:rPr>
        <w:fldChar w:fldCharType="separate"/>
      </w:r>
      <w:r>
        <w:rPr>
          <w:noProof/>
        </w:rPr>
        <w:t>25</w:t>
      </w:r>
      <w:r>
        <w:rPr>
          <w:noProof/>
        </w:rPr>
        <w:fldChar w:fldCharType="end"/>
      </w:r>
    </w:p>
    <w:p w14:paraId="41C457D5" w14:textId="743EA899"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sidRPr="00922929">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_Toc207714427 \h </w:instrText>
      </w:r>
      <w:r>
        <w:rPr>
          <w:noProof/>
        </w:rPr>
      </w:r>
      <w:r>
        <w:rPr>
          <w:noProof/>
        </w:rPr>
        <w:fldChar w:fldCharType="separate"/>
      </w:r>
      <w:r>
        <w:rPr>
          <w:noProof/>
        </w:rPr>
        <w:t>27</w:t>
      </w:r>
      <w:r>
        <w:rPr>
          <w:noProof/>
        </w:rPr>
        <w:fldChar w:fldCharType="end"/>
      </w:r>
    </w:p>
    <w:p w14:paraId="246A5F8C" w14:textId="2A32E21E"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_Toc207714428 \h </w:instrText>
      </w:r>
      <w:r>
        <w:rPr>
          <w:noProof/>
        </w:rPr>
      </w:r>
      <w:r>
        <w:rPr>
          <w:noProof/>
        </w:rPr>
        <w:fldChar w:fldCharType="separate"/>
      </w:r>
      <w:r>
        <w:rPr>
          <w:noProof/>
        </w:rPr>
        <w:t>27</w:t>
      </w:r>
      <w:r>
        <w:rPr>
          <w:noProof/>
        </w:rPr>
        <w:fldChar w:fldCharType="end"/>
      </w:r>
    </w:p>
    <w:p w14:paraId="1FE0372F" w14:textId="523446C6"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_Toc207714429 \h </w:instrText>
      </w:r>
      <w:r>
        <w:rPr>
          <w:noProof/>
        </w:rPr>
      </w:r>
      <w:r>
        <w:rPr>
          <w:noProof/>
        </w:rPr>
        <w:fldChar w:fldCharType="separate"/>
      </w:r>
      <w:r>
        <w:rPr>
          <w:noProof/>
        </w:rPr>
        <w:t>27</w:t>
      </w:r>
      <w:r>
        <w:rPr>
          <w:noProof/>
        </w:rPr>
        <w:fldChar w:fldCharType="end"/>
      </w:r>
    </w:p>
    <w:p w14:paraId="77B1B7D3" w14:textId="27C2CAD7"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_Toc207714430 \h </w:instrText>
      </w:r>
      <w:r>
        <w:rPr>
          <w:noProof/>
        </w:rPr>
      </w:r>
      <w:r>
        <w:rPr>
          <w:noProof/>
        </w:rPr>
        <w:fldChar w:fldCharType="separate"/>
      </w:r>
      <w:r>
        <w:rPr>
          <w:noProof/>
        </w:rPr>
        <w:t>27</w:t>
      </w:r>
      <w:r>
        <w:rPr>
          <w:noProof/>
        </w:rPr>
        <w:fldChar w:fldCharType="end"/>
      </w:r>
    </w:p>
    <w:p w14:paraId="77E60ADE" w14:textId="6770E4DC"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_Toc207714431 \h </w:instrText>
      </w:r>
      <w:r>
        <w:rPr>
          <w:noProof/>
        </w:rPr>
      </w:r>
      <w:r>
        <w:rPr>
          <w:noProof/>
        </w:rPr>
        <w:fldChar w:fldCharType="separate"/>
      </w:r>
      <w:r>
        <w:rPr>
          <w:noProof/>
        </w:rPr>
        <w:t>27</w:t>
      </w:r>
      <w:r>
        <w:rPr>
          <w:noProof/>
        </w:rPr>
        <w:fldChar w:fldCharType="end"/>
      </w:r>
    </w:p>
    <w:p w14:paraId="4F3BD22C" w14:textId="78C84216"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_Toc207714432 \h </w:instrText>
      </w:r>
      <w:r>
        <w:rPr>
          <w:noProof/>
        </w:rPr>
      </w:r>
      <w:r>
        <w:rPr>
          <w:noProof/>
        </w:rPr>
        <w:fldChar w:fldCharType="separate"/>
      </w:r>
      <w:r>
        <w:rPr>
          <w:noProof/>
        </w:rPr>
        <w:t>27</w:t>
      </w:r>
      <w:r>
        <w:rPr>
          <w:noProof/>
        </w:rPr>
        <w:fldChar w:fldCharType="end"/>
      </w:r>
    </w:p>
    <w:p w14:paraId="44FAAEA3" w14:textId="48F2AA41"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_Toc207714433 \h </w:instrText>
      </w:r>
      <w:r>
        <w:rPr>
          <w:noProof/>
        </w:rPr>
      </w:r>
      <w:r>
        <w:rPr>
          <w:noProof/>
        </w:rPr>
        <w:fldChar w:fldCharType="separate"/>
      </w:r>
      <w:r>
        <w:rPr>
          <w:noProof/>
        </w:rPr>
        <w:t>28</w:t>
      </w:r>
      <w:r>
        <w:rPr>
          <w:noProof/>
        </w:rPr>
        <w:fldChar w:fldCharType="end"/>
      </w:r>
    </w:p>
    <w:p w14:paraId="600A7615" w14:textId="0FDDB34B"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_Toc207714434 \h </w:instrText>
      </w:r>
      <w:r>
        <w:rPr>
          <w:noProof/>
        </w:rPr>
      </w:r>
      <w:r>
        <w:rPr>
          <w:noProof/>
        </w:rPr>
        <w:fldChar w:fldCharType="separate"/>
      </w:r>
      <w:r>
        <w:rPr>
          <w:noProof/>
        </w:rPr>
        <w:t>28</w:t>
      </w:r>
      <w:r>
        <w:rPr>
          <w:noProof/>
        </w:rPr>
        <w:fldChar w:fldCharType="end"/>
      </w:r>
    </w:p>
    <w:p w14:paraId="0C60FFCA" w14:textId="2DEA3A71"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_Toc207714435 \h </w:instrText>
      </w:r>
      <w:r>
        <w:rPr>
          <w:noProof/>
        </w:rPr>
      </w:r>
      <w:r>
        <w:rPr>
          <w:noProof/>
        </w:rPr>
        <w:fldChar w:fldCharType="separate"/>
      </w:r>
      <w:r>
        <w:rPr>
          <w:noProof/>
        </w:rPr>
        <w:t>28</w:t>
      </w:r>
      <w:r>
        <w:rPr>
          <w:noProof/>
        </w:rPr>
        <w:fldChar w:fldCharType="end"/>
      </w:r>
    </w:p>
    <w:p w14:paraId="00419B0A" w14:textId="20CEC9FA"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_Toc207714436 \h </w:instrText>
      </w:r>
      <w:r>
        <w:rPr>
          <w:noProof/>
        </w:rPr>
      </w:r>
      <w:r>
        <w:rPr>
          <w:noProof/>
        </w:rPr>
        <w:fldChar w:fldCharType="separate"/>
      </w:r>
      <w:r>
        <w:rPr>
          <w:noProof/>
        </w:rPr>
        <w:t>28</w:t>
      </w:r>
      <w:r>
        <w:rPr>
          <w:noProof/>
        </w:rPr>
        <w:fldChar w:fldCharType="end"/>
      </w:r>
    </w:p>
    <w:p w14:paraId="6FE57A04" w14:textId="539E9926"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_Toc207714437 \h </w:instrText>
      </w:r>
      <w:r>
        <w:rPr>
          <w:noProof/>
        </w:rPr>
      </w:r>
      <w:r>
        <w:rPr>
          <w:noProof/>
        </w:rPr>
        <w:fldChar w:fldCharType="separate"/>
      </w:r>
      <w:r>
        <w:rPr>
          <w:noProof/>
        </w:rPr>
        <w:t>28</w:t>
      </w:r>
      <w:r>
        <w:rPr>
          <w:noProof/>
        </w:rPr>
        <w:fldChar w:fldCharType="end"/>
      </w:r>
    </w:p>
    <w:p w14:paraId="5186CBD0" w14:textId="19692FD0"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_Toc207714438 \h </w:instrText>
      </w:r>
      <w:r>
        <w:rPr>
          <w:noProof/>
        </w:rPr>
      </w:r>
      <w:r>
        <w:rPr>
          <w:noProof/>
        </w:rPr>
        <w:fldChar w:fldCharType="separate"/>
      </w:r>
      <w:r>
        <w:rPr>
          <w:noProof/>
        </w:rPr>
        <w:t>28</w:t>
      </w:r>
      <w:r>
        <w:rPr>
          <w:noProof/>
        </w:rPr>
        <w:fldChar w:fldCharType="end"/>
      </w:r>
    </w:p>
    <w:p w14:paraId="3B45C30E" w14:textId="28C3226B"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_Toc207714439 \h </w:instrText>
      </w:r>
      <w:r>
        <w:rPr>
          <w:noProof/>
        </w:rPr>
      </w:r>
      <w:r>
        <w:rPr>
          <w:noProof/>
        </w:rPr>
        <w:fldChar w:fldCharType="separate"/>
      </w:r>
      <w:r>
        <w:rPr>
          <w:noProof/>
        </w:rPr>
        <w:t>28</w:t>
      </w:r>
      <w:r>
        <w:rPr>
          <w:noProof/>
        </w:rPr>
        <w:fldChar w:fldCharType="end"/>
      </w:r>
    </w:p>
    <w:p w14:paraId="7E58B76A" w14:textId="2CEC6A84"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_Toc207714440 \h </w:instrText>
      </w:r>
      <w:r>
        <w:rPr>
          <w:noProof/>
        </w:rPr>
      </w:r>
      <w:r>
        <w:rPr>
          <w:noProof/>
        </w:rPr>
        <w:fldChar w:fldCharType="separate"/>
      </w:r>
      <w:r>
        <w:rPr>
          <w:noProof/>
        </w:rPr>
        <w:t>29</w:t>
      </w:r>
      <w:r>
        <w:rPr>
          <w:noProof/>
        </w:rPr>
        <w:fldChar w:fldCharType="end"/>
      </w:r>
    </w:p>
    <w:p w14:paraId="2C815AB7" w14:textId="315A509D"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_Toc207714441 \h </w:instrText>
      </w:r>
      <w:r>
        <w:rPr>
          <w:noProof/>
        </w:rPr>
      </w:r>
      <w:r>
        <w:rPr>
          <w:noProof/>
        </w:rPr>
        <w:fldChar w:fldCharType="separate"/>
      </w:r>
      <w:r>
        <w:rPr>
          <w:noProof/>
        </w:rPr>
        <w:t>29</w:t>
      </w:r>
      <w:r>
        <w:rPr>
          <w:noProof/>
        </w:rPr>
        <w:fldChar w:fldCharType="end"/>
      </w:r>
    </w:p>
    <w:p w14:paraId="7981E609" w14:textId="77343A5C"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_Toc207714442 \h </w:instrText>
      </w:r>
      <w:r>
        <w:rPr>
          <w:noProof/>
        </w:rPr>
      </w:r>
      <w:r>
        <w:rPr>
          <w:noProof/>
        </w:rPr>
        <w:fldChar w:fldCharType="separate"/>
      </w:r>
      <w:r>
        <w:rPr>
          <w:noProof/>
        </w:rPr>
        <w:t>29</w:t>
      </w:r>
      <w:r>
        <w:rPr>
          <w:noProof/>
        </w:rPr>
        <w:fldChar w:fldCharType="end"/>
      </w:r>
    </w:p>
    <w:p w14:paraId="0762D305" w14:textId="5883F226"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_Toc207714443 \h </w:instrText>
      </w:r>
      <w:r>
        <w:rPr>
          <w:noProof/>
        </w:rPr>
      </w:r>
      <w:r>
        <w:rPr>
          <w:noProof/>
        </w:rPr>
        <w:fldChar w:fldCharType="separate"/>
      </w:r>
      <w:r>
        <w:rPr>
          <w:noProof/>
        </w:rPr>
        <w:t>29</w:t>
      </w:r>
      <w:r>
        <w:rPr>
          <w:noProof/>
        </w:rPr>
        <w:fldChar w:fldCharType="end"/>
      </w:r>
    </w:p>
    <w:p w14:paraId="75462215" w14:textId="2BAF8B1F"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_Toc207714444 \h </w:instrText>
      </w:r>
      <w:r>
        <w:rPr>
          <w:noProof/>
        </w:rPr>
      </w:r>
      <w:r>
        <w:rPr>
          <w:noProof/>
        </w:rPr>
        <w:fldChar w:fldCharType="separate"/>
      </w:r>
      <w:r>
        <w:rPr>
          <w:noProof/>
        </w:rPr>
        <w:t>29</w:t>
      </w:r>
      <w:r>
        <w:rPr>
          <w:noProof/>
        </w:rPr>
        <w:fldChar w:fldCharType="end"/>
      </w:r>
    </w:p>
    <w:p w14:paraId="1E967378" w14:textId="1FED9457"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_Toc207714445 \h </w:instrText>
      </w:r>
      <w:r>
        <w:rPr>
          <w:noProof/>
        </w:rPr>
      </w:r>
      <w:r>
        <w:rPr>
          <w:noProof/>
        </w:rPr>
        <w:fldChar w:fldCharType="separate"/>
      </w:r>
      <w:r>
        <w:rPr>
          <w:noProof/>
        </w:rPr>
        <w:t>29</w:t>
      </w:r>
      <w:r>
        <w:rPr>
          <w:noProof/>
        </w:rPr>
        <w:fldChar w:fldCharType="end"/>
      </w:r>
    </w:p>
    <w:p w14:paraId="0CD8958B" w14:textId="2E32BB87"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_Toc207714446 \h </w:instrText>
      </w:r>
      <w:r>
        <w:rPr>
          <w:noProof/>
        </w:rPr>
      </w:r>
      <w:r>
        <w:rPr>
          <w:noProof/>
        </w:rPr>
        <w:fldChar w:fldCharType="separate"/>
      </w:r>
      <w:r>
        <w:rPr>
          <w:noProof/>
        </w:rPr>
        <w:t>30</w:t>
      </w:r>
      <w:r>
        <w:rPr>
          <w:noProof/>
        </w:rPr>
        <w:fldChar w:fldCharType="end"/>
      </w:r>
    </w:p>
    <w:p w14:paraId="6BEDABE4" w14:textId="1D1791E6"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_Toc207714447 \h </w:instrText>
      </w:r>
      <w:r>
        <w:rPr>
          <w:noProof/>
        </w:rPr>
      </w:r>
      <w:r>
        <w:rPr>
          <w:noProof/>
        </w:rPr>
        <w:fldChar w:fldCharType="separate"/>
      </w:r>
      <w:r>
        <w:rPr>
          <w:noProof/>
        </w:rPr>
        <w:t>30</w:t>
      </w:r>
      <w:r>
        <w:rPr>
          <w:noProof/>
        </w:rPr>
        <w:fldChar w:fldCharType="end"/>
      </w:r>
    </w:p>
    <w:p w14:paraId="17E84517" w14:textId="696DED9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_Toc207714448 \h </w:instrText>
      </w:r>
      <w:r>
        <w:rPr>
          <w:noProof/>
        </w:rPr>
      </w:r>
      <w:r>
        <w:rPr>
          <w:noProof/>
        </w:rPr>
        <w:fldChar w:fldCharType="separate"/>
      </w:r>
      <w:r>
        <w:rPr>
          <w:noProof/>
        </w:rPr>
        <w:t>31</w:t>
      </w:r>
      <w:r>
        <w:rPr>
          <w:noProof/>
        </w:rPr>
        <w:fldChar w:fldCharType="end"/>
      </w:r>
    </w:p>
    <w:p w14:paraId="44AF2F30" w14:textId="69780B46"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_Toc207714449 \h </w:instrText>
      </w:r>
      <w:r>
        <w:rPr>
          <w:noProof/>
        </w:rPr>
      </w:r>
      <w:r>
        <w:rPr>
          <w:noProof/>
        </w:rPr>
        <w:fldChar w:fldCharType="separate"/>
      </w:r>
      <w:r>
        <w:rPr>
          <w:noProof/>
        </w:rPr>
        <w:t>32</w:t>
      </w:r>
      <w:r>
        <w:rPr>
          <w:noProof/>
        </w:rPr>
        <w:fldChar w:fldCharType="end"/>
      </w:r>
    </w:p>
    <w:p w14:paraId="0FB2283F" w14:textId="13842590"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_Toc207714450 \h </w:instrText>
      </w:r>
      <w:r>
        <w:rPr>
          <w:noProof/>
        </w:rPr>
      </w:r>
      <w:r>
        <w:rPr>
          <w:noProof/>
        </w:rPr>
        <w:fldChar w:fldCharType="separate"/>
      </w:r>
      <w:r>
        <w:rPr>
          <w:noProof/>
        </w:rPr>
        <w:t>32</w:t>
      </w:r>
      <w:r>
        <w:rPr>
          <w:noProof/>
        </w:rPr>
        <w:fldChar w:fldCharType="end"/>
      </w:r>
    </w:p>
    <w:p w14:paraId="40BEAA44" w14:textId="095AB925"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_Toc207714451 \h </w:instrText>
      </w:r>
      <w:r>
        <w:rPr>
          <w:noProof/>
        </w:rPr>
      </w:r>
      <w:r>
        <w:rPr>
          <w:noProof/>
        </w:rPr>
        <w:fldChar w:fldCharType="separate"/>
      </w:r>
      <w:r>
        <w:rPr>
          <w:noProof/>
        </w:rPr>
        <w:t>32</w:t>
      </w:r>
      <w:r>
        <w:rPr>
          <w:noProof/>
        </w:rPr>
        <w:fldChar w:fldCharType="end"/>
      </w:r>
    </w:p>
    <w:p w14:paraId="6D96C113" w14:textId="01F137B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_Toc207714452 \h </w:instrText>
      </w:r>
      <w:r>
        <w:rPr>
          <w:noProof/>
        </w:rPr>
      </w:r>
      <w:r>
        <w:rPr>
          <w:noProof/>
        </w:rPr>
        <w:fldChar w:fldCharType="separate"/>
      </w:r>
      <w:r>
        <w:rPr>
          <w:noProof/>
        </w:rPr>
        <w:t>32</w:t>
      </w:r>
      <w:r>
        <w:rPr>
          <w:noProof/>
        </w:rPr>
        <w:fldChar w:fldCharType="end"/>
      </w:r>
    </w:p>
    <w:p w14:paraId="4B79F5F4" w14:textId="2DF1BD0E"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_Toc207714453 \h </w:instrText>
      </w:r>
      <w:r>
        <w:rPr>
          <w:noProof/>
        </w:rPr>
      </w:r>
      <w:r>
        <w:rPr>
          <w:noProof/>
        </w:rPr>
        <w:fldChar w:fldCharType="separate"/>
      </w:r>
      <w:r>
        <w:rPr>
          <w:noProof/>
        </w:rPr>
        <w:t>35</w:t>
      </w:r>
      <w:r>
        <w:rPr>
          <w:noProof/>
        </w:rPr>
        <w:fldChar w:fldCharType="end"/>
      </w:r>
    </w:p>
    <w:p w14:paraId="20DD7BD1" w14:textId="347F14A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_Toc207714454 \h </w:instrText>
      </w:r>
      <w:r>
        <w:rPr>
          <w:noProof/>
        </w:rPr>
      </w:r>
      <w:r>
        <w:rPr>
          <w:noProof/>
        </w:rPr>
        <w:fldChar w:fldCharType="separate"/>
      </w:r>
      <w:r>
        <w:rPr>
          <w:noProof/>
        </w:rPr>
        <w:t>35</w:t>
      </w:r>
      <w:r>
        <w:rPr>
          <w:noProof/>
        </w:rPr>
        <w:fldChar w:fldCharType="end"/>
      </w:r>
    </w:p>
    <w:p w14:paraId="6BE3C329" w14:textId="3053E64A"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_Toc207714455 \h </w:instrText>
      </w:r>
      <w:r>
        <w:rPr>
          <w:noProof/>
        </w:rPr>
      </w:r>
      <w:r>
        <w:rPr>
          <w:noProof/>
        </w:rPr>
        <w:fldChar w:fldCharType="separate"/>
      </w:r>
      <w:r>
        <w:rPr>
          <w:noProof/>
        </w:rPr>
        <w:t>35</w:t>
      </w:r>
      <w:r>
        <w:rPr>
          <w:noProof/>
        </w:rPr>
        <w:fldChar w:fldCharType="end"/>
      </w:r>
    </w:p>
    <w:p w14:paraId="1BC2EB9D" w14:textId="7CB835EB"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_Toc207714456 \h </w:instrText>
      </w:r>
      <w:r>
        <w:rPr>
          <w:noProof/>
        </w:rPr>
      </w:r>
      <w:r>
        <w:rPr>
          <w:noProof/>
        </w:rPr>
        <w:fldChar w:fldCharType="separate"/>
      </w:r>
      <w:r>
        <w:rPr>
          <w:noProof/>
        </w:rPr>
        <w:t>35</w:t>
      </w:r>
      <w:r>
        <w:rPr>
          <w:noProof/>
        </w:rPr>
        <w:fldChar w:fldCharType="end"/>
      </w:r>
    </w:p>
    <w:p w14:paraId="1FD5B948" w14:textId="1B990575"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_Toc207714457 \h </w:instrText>
      </w:r>
      <w:r>
        <w:rPr>
          <w:noProof/>
        </w:rPr>
      </w:r>
      <w:r>
        <w:rPr>
          <w:noProof/>
        </w:rPr>
        <w:fldChar w:fldCharType="separate"/>
      </w:r>
      <w:r>
        <w:rPr>
          <w:noProof/>
        </w:rPr>
        <w:t>35</w:t>
      </w:r>
      <w:r>
        <w:rPr>
          <w:noProof/>
        </w:rPr>
        <w:fldChar w:fldCharType="end"/>
      </w:r>
    </w:p>
    <w:p w14:paraId="6531D16D" w14:textId="5415C4B4"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_Toc207714458 \h </w:instrText>
      </w:r>
      <w:r>
        <w:rPr>
          <w:noProof/>
        </w:rPr>
      </w:r>
      <w:r>
        <w:rPr>
          <w:noProof/>
        </w:rPr>
        <w:fldChar w:fldCharType="separate"/>
      </w:r>
      <w:r>
        <w:rPr>
          <w:noProof/>
        </w:rPr>
        <w:t>35</w:t>
      </w:r>
      <w:r>
        <w:rPr>
          <w:noProof/>
        </w:rPr>
        <w:fldChar w:fldCharType="end"/>
      </w:r>
    </w:p>
    <w:p w14:paraId="433C2D5F" w14:textId="3662005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_Toc207714459 \h </w:instrText>
      </w:r>
      <w:r>
        <w:rPr>
          <w:noProof/>
        </w:rPr>
      </w:r>
      <w:r>
        <w:rPr>
          <w:noProof/>
        </w:rPr>
        <w:fldChar w:fldCharType="separate"/>
      </w:r>
      <w:r>
        <w:rPr>
          <w:noProof/>
        </w:rPr>
        <w:t>35</w:t>
      </w:r>
      <w:r>
        <w:rPr>
          <w:noProof/>
        </w:rPr>
        <w:fldChar w:fldCharType="end"/>
      </w:r>
    </w:p>
    <w:p w14:paraId="76A56921" w14:textId="38D866C7"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_Toc207714460 \h </w:instrText>
      </w:r>
      <w:r>
        <w:rPr>
          <w:noProof/>
        </w:rPr>
      </w:r>
      <w:r>
        <w:rPr>
          <w:noProof/>
        </w:rPr>
        <w:fldChar w:fldCharType="separate"/>
      </w:r>
      <w:r>
        <w:rPr>
          <w:noProof/>
        </w:rPr>
        <w:t>36</w:t>
      </w:r>
      <w:r>
        <w:rPr>
          <w:noProof/>
        </w:rPr>
        <w:fldChar w:fldCharType="end"/>
      </w:r>
    </w:p>
    <w:p w14:paraId="42BF0C1A" w14:textId="4BF1F750"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_Toc207714461 \h </w:instrText>
      </w:r>
      <w:r>
        <w:rPr>
          <w:noProof/>
        </w:rPr>
      </w:r>
      <w:r>
        <w:rPr>
          <w:noProof/>
        </w:rPr>
        <w:fldChar w:fldCharType="separate"/>
      </w:r>
      <w:r>
        <w:rPr>
          <w:noProof/>
        </w:rPr>
        <w:t>36</w:t>
      </w:r>
      <w:r>
        <w:rPr>
          <w:noProof/>
        </w:rPr>
        <w:fldChar w:fldCharType="end"/>
      </w:r>
    </w:p>
    <w:p w14:paraId="364017B0" w14:textId="2E52537B"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sidRPr="00922929">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Structured data types</w:t>
      </w:r>
      <w:r>
        <w:rPr>
          <w:noProof/>
        </w:rPr>
        <w:tab/>
      </w:r>
      <w:r>
        <w:rPr>
          <w:noProof/>
        </w:rPr>
        <w:fldChar w:fldCharType="begin"/>
      </w:r>
      <w:r>
        <w:rPr>
          <w:noProof/>
        </w:rPr>
        <w:instrText xml:space="preserve"> PAGEREF _Toc207714462 \h </w:instrText>
      </w:r>
      <w:r>
        <w:rPr>
          <w:noProof/>
        </w:rPr>
      </w:r>
      <w:r>
        <w:rPr>
          <w:noProof/>
        </w:rPr>
        <w:fldChar w:fldCharType="separate"/>
      </w:r>
      <w:r>
        <w:rPr>
          <w:noProof/>
        </w:rPr>
        <w:t>38</w:t>
      </w:r>
      <w:r>
        <w:rPr>
          <w:noProof/>
        </w:rPr>
        <w:fldChar w:fldCharType="end"/>
      </w:r>
    </w:p>
    <w:p w14:paraId="53D99766" w14:textId="2D1B1939"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_Toc207714463 \h </w:instrText>
      </w:r>
      <w:r>
        <w:rPr>
          <w:noProof/>
        </w:rPr>
      </w:r>
      <w:r>
        <w:rPr>
          <w:noProof/>
        </w:rPr>
        <w:fldChar w:fldCharType="separate"/>
      </w:r>
      <w:r>
        <w:rPr>
          <w:noProof/>
        </w:rPr>
        <w:t>38</w:t>
      </w:r>
      <w:r>
        <w:rPr>
          <w:noProof/>
        </w:rPr>
        <w:fldChar w:fldCharType="end"/>
      </w:r>
    </w:p>
    <w:p w14:paraId="5D920370" w14:textId="30CB696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_Toc207714464 \h </w:instrText>
      </w:r>
      <w:r>
        <w:rPr>
          <w:noProof/>
        </w:rPr>
      </w:r>
      <w:r>
        <w:rPr>
          <w:noProof/>
        </w:rPr>
        <w:fldChar w:fldCharType="separate"/>
      </w:r>
      <w:r>
        <w:rPr>
          <w:noProof/>
        </w:rPr>
        <w:t>39</w:t>
      </w:r>
      <w:r>
        <w:rPr>
          <w:noProof/>
        </w:rPr>
        <w:fldChar w:fldCharType="end"/>
      </w:r>
    </w:p>
    <w:p w14:paraId="459AC24B" w14:textId="1488DEF8"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_Toc207714465 \h </w:instrText>
      </w:r>
      <w:r>
        <w:rPr>
          <w:noProof/>
        </w:rPr>
      </w:r>
      <w:r>
        <w:rPr>
          <w:noProof/>
        </w:rPr>
        <w:fldChar w:fldCharType="separate"/>
      </w:r>
      <w:r>
        <w:rPr>
          <w:noProof/>
        </w:rPr>
        <w:t>40</w:t>
      </w:r>
      <w:r>
        <w:rPr>
          <w:noProof/>
        </w:rPr>
        <w:fldChar w:fldCharType="end"/>
      </w:r>
    </w:p>
    <w:p w14:paraId="5D1C9295" w14:textId="31C05A5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_Toc207714466 \h </w:instrText>
      </w:r>
      <w:r>
        <w:rPr>
          <w:noProof/>
        </w:rPr>
      </w:r>
      <w:r>
        <w:rPr>
          <w:noProof/>
        </w:rPr>
        <w:fldChar w:fldCharType="separate"/>
      </w:r>
      <w:r>
        <w:rPr>
          <w:noProof/>
        </w:rPr>
        <w:t>43</w:t>
      </w:r>
      <w:r>
        <w:rPr>
          <w:noProof/>
        </w:rPr>
        <w:fldChar w:fldCharType="end"/>
      </w:r>
    </w:p>
    <w:p w14:paraId="2C304814" w14:textId="681F2594"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_Toc207714467 \h </w:instrText>
      </w:r>
      <w:r>
        <w:rPr>
          <w:noProof/>
        </w:rPr>
      </w:r>
      <w:r>
        <w:rPr>
          <w:noProof/>
        </w:rPr>
        <w:fldChar w:fldCharType="separate"/>
      </w:r>
      <w:r>
        <w:rPr>
          <w:noProof/>
        </w:rPr>
        <w:t>46</w:t>
      </w:r>
      <w:r>
        <w:rPr>
          <w:noProof/>
        </w:rPr>
        <w:fldChar w:fldCharType="end"/>
      </w:r>
    </w:p>
    <w:p w14:paraId="5349FAF6" w14:textId="07C0150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_Toc207714468 \h </w:instrText>
      </w:r>
      <w:r>
        <w:rPr>
          <w:noProof/>
        </w:rPr>
      </w:r>
      <w:r>
        <w:rPr>
          <w:noProof/>
        </w:rPr>
        <w:fldChar w:fldCharType="separate"/>
      </w:r>
      <w:r>
        <w:rPr>
          <w:noProof/>
        </w:rPr>
        <w:t>47</w:t>
      </w:r>
      <w:r>
        <w:rPr>
          <w:noProof/>
        </w:rPr>
        <w:fldChar w:fldCharType="end"/>
      </w:r>
    </w:p>
    <w:p w14:paraId="582D8516" w14:textId="1B14683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_Toc207714469 \h </w:instrText>
      </w:r>
      <w:r>
        <w:rPr>
          <w:noProof/>
        </w:rPr>
      </w:r>
      <w:r>
        <w:rPr>
          <w:noProof/>
        </w:rPr>
        <w:fldChar w:fldCharType="separate"/>
      </w:r>
      <w:r>
        <w:rPr>
          <w:noProof/>
        </w:rPr>
        <w:t>47</w:t>
      </w:r>
      <w:r>
        <w:rPr>
          <w:noProof/>
        </w:rPr>
        <w:fldChar w:fldCharType="end"/>
      </w:r>
    </w:p>
    <w:p w14:paraId="65576F09" w14:textId="17D82F6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_Toc207714470 \h </w:instrText>
      </w:r>
      <w:r>
        <w:rPr>
          <w:noProof/>
        </w:rPr>
      </w:r>
      <w:r>
        <w:rPr>
          <w:noProof/>
        </w:rPr>
        <w:fldChar w:fldCharType="separate"/>
      </w:r>
      <w:r>
        <w:rPr>
          <w:noProof/>
        </w:rPr>
        <w:t>47</w:t>
      </w:r>
      <w:r>
        <w:rPr>
          <w:noProof/>
        </w:rPr>
        <w:fldChar w:fldCharType="end"/>
      </w:r>
    </w:p>
    <w:p w14:paraId="664BA880" w14:textId="16032A27"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922929">
        <w:rPr>
          <w:rFonts w:eastAsiaTheme="minorEastAsia"/>
          <w:noProof/>
          <w:lang w:eastAsia="zh-CN"/>
        </w:rPr>
        <w:t>s</w:t>
      </w:r>
      <w:r>
        <w:rPr>
          <w:noProof/>
        </w:rPr>
        <w:t>Measurement</w:t>
      </w:r>
      <w:r>
        <w:rPr>
          <w:noProof/>
        </w:rPr>
        <w:tab/>
      </w:r>
      <w:r>
        <w:rPr>
          <w:noProof/>
        </w:rPr>
        <w:fldChar w:fldCharType="begin"/>
      </w:r>
      <w:r>
        <w:rPr>
          <w:noProof/>
        </w:rPr>
        <w:instrText xml:space="preserve"> PAGEREF _Toc207714471 \h </w:instrText>
      </w:r>
      <w:r>
        <w:rPr>
          <w:noProof/>
        </w:rPr>
      </w:r>
      <w:r>
        <w:rPr>
          <w:noProof/>
        </w:rPr>
        <w:fldChar w:fldCharType="separate"/>
      </w:r>
      <w:r>
        <w:rPr>
          <w:noProof/>
        </w:rPr>
        <w:t>48</w:t>
      </w:r>
      <w:r>
        <w:rPr>
          <w:noProof/>
        </w:rPr>
        <w:fldChar w:fldCharType="end"/>
      </w:r>
    </w:p>
    <w:p w14:paraId="7F8C167B" w14:textId="2A35143F"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_Toc207714472 \h </w:instrText>
      </w:r>
      <w:r>
        <w:rPr>
          <w:noProof/>
        </w:rPr>
      </w:r>
      <w:r>
        <w:rPr>
          <w:noProof/>
        </w:rPr>
        <w:fldChar w:fldCharType="separate"/>
      </w:r>
      <w:r>
        <w:rPr>
          <w:noProof/>
        </w:rPr>
        <w:t>48</w:t>
      </w:r>
      <w:r>
        <w:rPr>
          <w:noProof/>
        </w:rPr>
        <w:fldChar w:fldCharType="end"/>
      </w:r>
    </w:p>
    <w:p w14:paraId="3C4760AC" w14:textId="7F9A53A7"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_Toc207714473 \h </w:instrText>
      </w:r>
      <w:r>
        <w:rPr>
          <w:noProof/>
        </w:rPr>
      </w:r>
      <w:r>
        <w:rPr>
          <w:noProof/>
        </w:rPr>
        <w:fldChar w:fldCharType="separate"/>
      </w:r>
      <w:r>
        <w:rPr>
          <w:noProof/>
        </w:rPr>
        <w:t>49</w:t>
      </w:r>
      <w:r>
        <w:rPr>
          <w:noProof/>
        </w:rPr>
        <w:fldChar w:fldCharType="end"/>
      </w:r>
    </w:p>
    <w:p w14:paraId="19548738" w14:textId="2B0F41D8"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_Toc207714474 \h </w:instrText>
      </w:r>
      <w:r>
        <w:rPr>
          <w:noProof/>
        </w:rPr>
      </w:r>
      <w:r>
        <w:rPr>
          <w:noProof/>
        </w:rPr>
        <w:fldChar w:fldCharType="separate"/>
      </w:r>
      <w:r>
        <w:rPr>
          <w:noProof/>
        </w:rPr>
        <w:t>52</w:t>
      </w:r>
      <w:r>
        <w:rPr>
          <w:noProof/>
        </w:rPr>
        <w:fldChar w:fldCharType="end"/>
      </w:r>
    </w:p>
    <w:p w14:paraId="5AD435ED" w14:textId="3FA8021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_Toc207714475 \h </w:instrText>
      </w:r>
      <w:r>
        <w:rPr>
          <w:noProof/>
        </w:rPr>
      </w:r>
      <w:r>
        <w:rPr>
          <w:noProof/>
        </w:rPr>
        <w:fldChar w:fldCharType="separate"/>
      </w:r>
      <w:r>
        <w:rPr>
          <w:noProof/>
        </w:rPr>
        <w:t>55</w:t>
      </w:r>
      <w:r>
        <w:rPr>
          <w:noProof/>
        </w:rPr>
        <w:fldChar w:fldCharType="end"/>
      </w:r>
    </w:p>
    <w:p w14:paraId="1A25A2FC" w14:textId="43D5476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_Toc207714476 \h </w:instrText>
      </w:r>
      <w:r>
        <w:rPr>
          <w:noProof/>
        </w:rPr>
      </w:r>
      <w:r>
        <w:rPr>
          <w:noProof/>
        </w:rPr>
        <w:fldChar w:fldCharType="separate"/>
      </w:r>
      <w:r>
        <w:rPr>
          <w:noProof/>
        </w:rPr>
        <w:t>57</w:t>
      </w:r>
      <w:r>
        <w:rPr>
          <w:noProof/>
        </w:rPr>
        <w:fldChar w:fldCharType="end"/>
      </w:r>
    </w:p>
    <w:p w14:paraId="30EA67E1" w14:textId="6A46880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_Toc207714477 \h </w:instrText>
      </w:r>
      <w:r>
        <w:rPr>
          <w:noProof/>
        </w:rPr>
      </w:r>
      <w:r>
        <w:rPr>
          <w:noProof/>
        </w:rPr>
        <w:fldChar w:fldCharType="separate"/>
      </w:r>
      <w:r>
        <w:rPr>
          <w:noProof/>
        </w:rPr>
        <w:t>58</w:t>
      </w:r>
      <w:r>
        <w:rPr>
          <w:noProof/>
        </w:rPr>
        <w:fldChar w:fldCharType="end"/>
      </w:r>
    </w:p>
    <w:p w14:paraId="2B9FDD69" w14:textId="6344099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_Toc207714478 \h </w:instrText>
      </w:r>
      <w:r>
        <w:rPr>
          <w:noProof/>
        </w:rPr>
      </w:r>
      <w:r>
        <w:rPr>
          <w:noProof/>
        </w:rPr>
        <w:fldChar w:fldCharType="separate"/>
      </w:r>
      <w:r>
        <w:rPr>
          <w:noProof/>
        </w:rPr>
        <w:t>58</w:t>
      </w:r>
      <w:r>
        <w:rPr>
          <w:noProof/>
        </w:rPr>
        <w:fldChar w:fldCharType="end"/>
      </w:r>
    </w:p>
    <w:p w14:paraId="2EFDC13D" w14:textId="053DD57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_Toc207714479 \h </w:instrText>
      </w:r>
      <w:r>
        <w:rPr>
          <w:noProof/>
        </w:rPr>
      </w:r>
      <w:r>
        <w:rPr>
          <w:noProof/>
        </w:rPr>
        <w:fldChar w:fldCharType="separate"/>
      </w:r>
      <w:r>
        <w:rPr>
          <w:noProof/>
        </w:rPr>
        <w:t>58</w:t>
      </w:r>
      <w:r>
        <w:rPr>
          <w:noProof/>
        </w:rPr>
        <w:fldChar w:fldCharType="end"/>
      </w:r>
    </w:p>
    <w:p w14:paraId="57EB0E8F" w14:textId="1729292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_Toc207714480 \h </w:instrText>
      </w:r>
      <w:r>
        <w:rPr>
          <w:noProof/>
        </w:rPr>
      </w:r>
      <w:r>
        <w:rPr>
          <w:noProof/>
        </w:rPr>
        <w:fldChar w:fldCharType="separate"/>
      </w:r>
      <w:r>
        <w:rPr>
          <w:noProof/>
        </w:rPr>
        <w:t>58</w:t>
      </w:r>
      <w:r>
        <w:rPr>
          <w:noProof/>
        </w:rPr>
        <w:fldChar w:fldCharType="end"/>
      </w:r>
    </w:p>
    <w:p w14:paraId="6F9A7623" w14:textId="7B68278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_Toc207714481 \h </w:instrText>
      </w:r>
      <w:r>
        <w:rPr>
          <w:noProof/>
        </w:rPr>
      </w:r>
      <w:r>
        <w:rPr>
          <w:noProof/>
        </w:rPr>
        <w:fldChar w:fldCharType="separate"/>
      </w:r>
      <w:r>
        <w:rPr>
          <w:noProof/>
        </w:rPr>
        <w:t>59</w:t>
      </w:r>
      <w:r>
        <w:rPr>
          <w:noProof/>
        </w:rPr>
        <w:fldChar w:fldCharType="end"/>
      </w:r>
    </w:p>
    <w:p w14:paraId="13B31607" w14:textId="585CAE55"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_Toc207714482 \h </w:instrText>
      </w:r>
      <w:r>
        <w:rPr>
          <w:noProof/>
        </w:rPr>
      </w:r>
      <w:r>
        <w:rPr>
          <w:noProof/>
        </w:rPr>
        <w:fldChar w:fldCharType="separate"/>
      </w:r>
      <w:r>
        <w:rPr>
          <w:noProof/>
        </w:rPr>
        <w:t>59</w:t>
      </w:r>
      <w:r>
        <w:rPr>
          <w:noProof/>
        </w:rPr>
        <w:fldChar w:fldCharType="end"/>
      </w:r>
    </w:p>
    <w:p w14:paraId="5860C104" w14:textId="5E5A275E"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sidRPr="00922929">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Simple data types and enumerations</w:t>
      </w:r>
      <w:r>
        <w:rPr>
          <w:noProof/>
        </w:rPr>
        <w:tab/>
      </w:r>
      <w:r>
        <w:rPr>
          <w:noProof/>
        </w:rPr>
        <w:fldChar w:fldCharType="begin"/>
      </w:r>
      <w:r>
        <w:rPr>
          <w:noProof/>
        </w:rPr>
        <w:instrText xml:space="preserve"> PAGEREF _Toc207714483 \h </w:instrText>
      </w:r>
      <w:r>
        <w:rPr>
          <w:noProof/>
        </w:rPr>
      </w:r>
      <w:r>
        <w:rPr>
          <w:noProof/>
        </w:rPr>
        <w:fldChar w:fldCharType="separate"/>
      </w:r>
      <w:r>
        <w:rPr>
          <w:noProof/>
        </w:rPr>
        <w:t>60</w:t>
      </w:r>
      <w:r>
        <w:rPr>
          <w:noProof/>
        </w:rPr>
        <w:fldChar w:fldCharType="end"/>
      </w:r>
    </w:p>
    <w:p w14:paraId="12D99251" w14:textId="33F7405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_Toc207714484 \h </w:instrText>
      </w:r>
      <w:r>
        <w:rPr>
          <w:noProof/>
        </w:rPr>
      </w:r>
      <w:r>
        <w:rPr>
          <w:noProof/>
        </w:rPr>
        <w:fldChar w:fldCharType="separate"/>
      </w:r>
      <w:r>
        <w:rPr>
          <w:noProof/>
        </w:rPr>
        <w:t>60</w:t>
      </w:r>
      <w:r>
        <w:rPr>
          <w:noProof/>
        </w:rPr>
        <w:fldChar w:fldCharType="end"/>
      </w:r>
    </w:p>
    <w:p w14:paraId="3FCEFB6D" w14:textId="42591183"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_Toc207714485 \h </w:instrText>
      </w:r>
      <w:r>
        <w:rPr>
          <w:noProof/>
        </w:rPr>
      </w:r>
      <w:r>
        <w:rPr>
          <w:noProof/>
        </w:rPr>
        <w:fldChar w:fldCharType="separate"/>
      </w:r>
      <w:r>
        <w:rPr>
          <w:noProof/>
        </w:rPr>
        <w:t>60</w:t>
      </w:r>
      <w:r>
        <w:rPr>
          <w:noProof/>
        </w:rPr>
        <w:fldChar w:fldCharType="end"/>
      </w:r>
    </w:p>
    <w:p w14:paraId="029061D0" w14:textId="4DCD367B"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_Toc207714486 \h </w:instrText>
      </w:r>
      <w:r>
        <w:rPr>
          <w:noProof/>
        </w:rPr>
      </w:r>
      <w:r>
        <w:rPr>
          <w:noProof/>
        </w:rPr>
        <w:fldChar w:fldCharType="separate"/>
      </w:r>
      <w:r>
        <w:rPr>
          <w:noProof/>
        </w:rPr>
        <w:t>60</w:t>
      </w:r>
      <w:r>
        <w:rPr>
          <w:noProof/>
        </w:rPr>
        <w:fldChar w:fldCharType="end"/>
      </w:r>
    </w:p>
    <w:p w14:paraId="78051A89" w14:textId="7CBDE23E"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_Toc207714487 \h </w:instrText>
      </w:r>
      <w:r>
        <w:rPr>
          <w:noProof/>
        </w:rPr>
      </w:r>
      <w:r>
        <w:rPr>
          <w:noProof/>
        </w:rPr>
        <w:fldChar w:fldCharType="separate"/>
      </w:r>
      <w:r>
        <w:rPr>
          <w:noProof/>
        </w:rPr>
        <w:t>61</w:t>
      </w:r>
      <w:r>
        <w:rPr>
          <w:noProof/>
        </w:rPr>
        <w:fldChar w:fldCharType="end"/>
      </w:r>
    </w:p>
    <w:p w14:paraId="76D7FFE4" w14:textId="7FE348AD"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_Toc207714488 \h </w:instrText>
      </w:r>
      <w:r>
        <w:rPr>
          <w:noProof/>
        </w:rPr>
      </w:r>
      <w:r>
        <w:rPr>
          <w:noProof/>
        </w:rPr>
        <w:fldChar w:fldCharType="separate"/>
      </w:r>
      <w:r>
        <w:rPr>
          <w:noProof/>
        </w:rPr>
        <w:t>61</w:t>
      </w:r>
      <w:r>
        <w:rPr>
          <w:noProof/>
        </w:rPr>
        <w:fldChar w:fldCharType="end"/>
      </w:r>
    </w:p>
    <w:p w14:paraId="5780C3FD" w14:textId="2CC5C7DA"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_Toc207714489 \h </w:instrText>
      </w:r>
      <w:r>
        <w:rPr>
          <w:noProof/>
        </w:rPr>
      </w:r>
      <w:r>
        <w:rPr>
          <w:noProof/>
        </w:rPr>
        <w:fldChar w:fldCharType="separate"/>
      </w:r>
      <w:r>
        <w:rPr>
          <w:noProof/>
        </w:rPr>
        <w:t>62</w:t>
      </w:r>
      <w:r>
        <w:rPr>
          <w:noProof/>
        </w:rPr>
        <w:fldChar w:fldCharType="end"/>
      </w:r>
    </w:p>
    <w:p w14:paraId="01EBABFD" w14:textId="60B4D900"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_Toc207714490 \h </w:instrText>
      </w:r>
      <w:r>
        <w:rPr>
          <w:noProof/>
        </w:rPr>
      </w:r>
      <w:r>
        <w:rPr>
          <w:noProof/>
        </w:rPr>
        <w:fldChar w:fldCharType="separate"/>
      </w:r>
      <w:r>
        <w:rPr>
          <w:noProof/>
        </w:rPr>
        <w:t>62</w:t>
      </w:r>
      <w:r>
        <w:rPr>
          <w:noProof/>
        </w:rPr>
        <w:fldChar w:fldCharType="end"/>
      </w:r>
    </w:p>
    <w:p w14:paraId="4931ABAD" w14:textId="326C06D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_Toc207714491 \h </w:instrText>
      </w:r>
      <w:r>
        <w:rPr>
          <w:noProof/>
        </w:rPr>
      </w:r>
      <w:r>
        <w:rPr>
          <w:noProof/>
        </w:rPr>
        <w:fldChar w:fldCharType="separate"/>
      </w:r>
      <w:r>
        <w:rPr>
          <w:noProof/>
        </w:rPr>
        <w:t>62</w:t>
      </w:r>
      <w:r>
        <w:rPr>
          <w:noProof/>
        </w:rPr>
        <w:fldChar w:fldCharType="end"/>
      </w:r>
    </w:p>
    <w:p w14:paraId="1193F07B" w14:textId="5B4F14EF"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922929">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922929">
        <w:rPr>
          <w:rFonts w:eastAsia="Malgun Gothic"/>
          <w:noProof/>
          <w:lang w:eastAsia="ja-JP"/>
        </w:rPr>
        <w:t>minationCause</w:t>
      </w:r>
      <w:r>
        <w:rPr>
          <w:noProof/>
        </w:rPr>
        <w:tab/>
      </w:r>
      <w:r>
        <w:rPr>
          <w:noProof/>
        </w:rPr>
        <w:fldChar w:fldCharType="begin"/>
      </w:r>
      <w:r>
        <w:rPr>
          <w:noProof/>
        </w:rPr>
        <w:instrText xml:space="preserve"> PAGEREF _Toc207714492 \h </w:instrText>
      </w:r>
      <w:r>
        <w:rPr>
          <w:noProof/>
        </w:rPr>
      </w:r>
      <w:r>
        <w:rPr>
          <w:noProof/>
        </w:rPr>
        <w:fldChar w:fldCharType="separate"/>
      </w:r>
      <w:r>
        <w:rPr>
          <w:noProof/>
        </w:rPr>
        <w:t>62</w:t>
      </w:r>
      <w:r>
        <w:rPr>
          <w:noProof/>
        </w:rPr>
        <w:fldChar w:fldCharType="end"/>
      </w:r>
    </w:p>
    <w:p w14:paraId="737D66FD" w14:textId="337206DD"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922929">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_Toc207714493 \h </w:instrText>
      </w:r>
      <w:r>
        <w:rPr>
          <w:noProof/>
        </w:rPr>
      </w:r>
      <w:r>
        <w:rPr>
          <w:noProof/>
        </w:rPr>
        <w:fldChar w:fldCharType="separate"/>
      </w:r>
      <w:r>
        <w:rPr>
          <w:noProof/>
        </w:rPr>
        <w:t>62</w:t>
      </w:r>
      <w:r>
        <w:rPr>
          <w:noProof/>
        </w:rPr>
        <w:fldChar w:fldCharType="end"/>
      </w:r>
    </w:p>
    <w:p w14:paraId="2CE4DC9E" w14:textId="57A98C67"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sidRPr="00922929">
        <w:rPr>
          <w:noProof/>
          <w:lang w:val="en-US"/>
        </w:rPr>
        <w:t>6.1.6.</w:t>
      </w:r>
      <w:r w:rsidRPr="00922929">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_Toc207714494 \h </w:instrText>
      </w:r>
      <w:r>
        <w:rPr>
          <w:noProof/>
        </w:rPr>
      </w:r>
      <w:r>
        <w:rPr>
          <w:noProof/>
        </w:rPr>
        <w:fldChar w:fldCharType="separate"/>
      </w:r>
      <w:r>
        <w:rPr>
          <w:noProof/>
        </w:rPr>
        <w:t>63</w:t>
      </w:r>
      <w:r>
        <w:rPr>
          <w:noProof/>
        </w:rPr>
        <w:fldChar w:fldCharType="end"/>
      </w:r>
    </w:p>
    <w:p w14:paraId="62F051AB" w14:textId="1E7CC65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6.1.6.</w:t>
      </w:r>
      <w:r w:rsidRPr="0092292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_Toc207714495 \h </w:instrText>
      </w:r>
      <w:r>
        <w:rPr>
          <w:noProof/>
        </w:rPr>
      </w:r>
      <w:r>
        <w:rPr>
          <w:noProof/>
        </w:rPr>
        <w:fldChar w:fldCharType="separate"/>
      </w:r>
      <w:r>
        <w:rPr>
          <w:noProof/>
        </w:rPr>
        <w:t>63</w:t>
      </w:r>
      <w:r>
        <w:rPr>
          <w:noProof/>
        </w:rPr>
        <w:fldChar w:fldCharType="end"/>
      </w:r>
    </w:p>
    <w:p w14:paraId="3879F6C5" w14:textId="71A1D894"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_Toc207714496 \h </w:instrText>
      </w:r>
      <w:r>
        <w:rPr>
          <w:noProof/>
        </w:rPr>
      </w:r>
      <w:r>
        <w:rPr>
          <w:noProof/>
        </w:rPr>
        <w:fldChar w:fldCharType="separate"/>
      </w:r>
      <w:r>
        <w:rPr>
          <w:noProof/>
        </w:rPr>
        <w:t>63</w:t>
      </w:r>
      <w:r>
        <w:rPr>
          <w:noProof/>
        </w:rPr>
        <w:fldChar w:fldCharType="end"/>
      </w:r>
    </w:p>
    <w:p w14:paraId="39FCC1C1" w14:textId="0A6041CB"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_Toc207714497 \h </w:instrText>
      </w:r>
      <w:r>
        <w:rPr>
          <w:noProof/>
        </w:rPr>
      </w:r>
      <w:r>
        <w:rPr>
          <w:noProof/>
        </w:rPr>
        <w:fldChar w:fldCharType="separate"/>
      </w:r>
      <w:r>
        <w:rPr>
          <w:noProof/>
        </w:rPr>
        <w:t>63</w:t>
      </w:r>
      <w:r>
        <w:rPr>
          <w:noProof/>
        </w:rPr>
        <w:fldChar w:fldCharType="end"/>
      </w:r>
    </w:p>
    <w:p w14:paraId="30A1C8F4" w14:textId="1833E27D"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_Toc207714498 \h </w:instrText>
      </w:r>
      <w:r>
        <w:rPr>
          <w:noProof/>
        </w:rPr>
      </w:r>
      <w:r>
        <w:rPr>
          <w:noProof/>
        </w:rPr>
        <w:fldChar w:fldCharType="separate"/>
      </w:r>
      <w:r>
        <w:rPr>
          <w:noProof/>
        </w:rPr>
        <w:t>63</w:t>
      </w:r>
      <w:r>
        <w:rPr>
          <w:noProof/>
        </w:rPr>
        <w:fldChar w:fldCharType="end"/>
      </w:r>
    </w:p>
    <w:p w14:paraId="49A70930" w14:textId="0F783C21"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_Toc207714499 \h </w:instrText>
      </w:r>
      <w:r>
        <w:rPr>
          <w:noProof/>
        </w:rPr>
      </w:r>
      <w:r>
        <w:rPr>
          <w:noProof/>
        </w:rPr>
        <w:fldChar w:fldCharType="separate"/>
      </w:r>
      <w:r>
        <w:rPr>
          <w:noProof/>
        </w:rPr>
        <w:t>63</w:t>
      </w:r>
      <w:r>
        <w:rPr>
          <w:noProof/>
        </w:rPr>
        <w:fldChar w:fldCharType="end"/>
      </w:r>
    </w:p>
    <w:p w14:paraId="28185A65" w14:textId="3B34A55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_Toc207714500 \h </w:instrText>
      </w:r>
      <w:r>
        <w:rPr>
          <w:noProof/>
        </w:rPr>
      </w:r>
      <w:r>
        <w:rPr>
          <w:noProof/>
        </w:rPr>
        <w:fldChar w:fldCharType="separate"/>
      </w:r>
      <w:r>
        <w:rPr>
          <w:noProof/>
        </w:rPr>
        <w:t>64</w:t>
      </w:r>
      <w:r>
        <w:rPr>
          <w:noProof/>
        </w:rPr>
        <w:fldChar w:fldCharType="end"/>
      </w:r>
    </w:p>
    <w:p w14:paraId="49509401" w14:textId="5FEE1F8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_Toc207714501 \h </w:instrText>
      </w:r>
      <w:r>
        <w:rPr>
          <w:noProof/>
        </w:rPr>
      </w:r>
      <w:r>
        <w:rPr>
          <w:noProof/>
        </w:rPr>
        <w:fldChar w:fldCharType="separate"/>
      </w:r>
      <w:r>
        <w:rPr>
          <w:noProof/>
        </w:rPr>
        <w:t>64</w:t>
      </w:r>
      <w:r>
        <w:rPr>
          <w:noProof/>
        </w:rPr>
        <w:fldChar w:fldCharType="end"/>
      </w:r>
    </w:p>
    <w:p w14:paraId="334AD6DC" w14:textId="41AAFBA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_Toc207714502 \h </w:instrText>
      </w:r>
      <w:r>
        <w:rPr>
          <w:noProof/>
        </w:rPr>
      </w:r>
      <w:r>
        <w:rPr>
          <w:noProof/>
        </w:rPr>
        <w:fldChar w:fldCharType="separate"/>
      </w:r>
      <w:r>
        <w:rPr>
          <w:noProof/>
        </w:rPr>
        <w:t>65</w:t>
      </w:r>
      <w:r>
        <w:rPr>
          <w:noProof/>
        </w:rPr>
        <w:fldChar w:fldCharType="end"/>
      </w:r>
    </w:p>
    <w:p w14:paraId="5921905C" w14:textId="463854C0" w:rsidR="003729C4" w:rsidRDefault="003729C4">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_Toc207714503 \h </w:instrText>
      </w:r>
      <w:r>
        <w:rPr>
          <w:noProof/>
        </w:rPr>
      </w:r>
      <w:r>
        <w:rPr>
          <w:noProof/>
        </w:rPr>
        <w:fldChar w:fldCharType="separate"/>
      </w:r>
      <w:r>
        <w:rPr>
          <w:noProof/>
        </w:rPr>
        <w:t>65</w:t>
      </w:r>
      <w:r>
        <w:rPr>
          <w:noProof/>
        </w:rPr>
        <w:fldChar w:fldCharType="end"/>
      </w:r>
    </w:p>
    <w:p w14:paraId="77ABFC79" w14:textId="0D19D283"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_Toc207714504 \h </w:instrText>
      </w:r>
      <w:r>
        <w:rPr>
          <w:noProof/>
        </w:rPr>
      </w:r>
      <w:r>
        <w:rPr>
          <w:noProof/>
        </w:rPr>
        <w:fldChar w:fldCharType="separate"/>
      </w:r>
      <w:r>
        <w:rPr>
          <w:noProof/>
        </w:rPr>
        <w:t>65</w:t>
      </w:r>
      <w:r>
        <w:rPr>
          <w:noProof/>
        </w:rPr>
        <w:fldChar w:fldCharType="end"/>
      </w:r>
    </w:p>
    <w:p w14:paraId="1C01B31B" w14:textId="48F8A9A4"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_Toc207714505 \h </w:instrText>
      </w:r>
      <w:r>
        <w:rPr>
          <w:noProof/>
        </w:rPr>
      </w:r>
      <w:r>
        <w:rPr>
          <w:noProof/>
        </w:rPr>
        <w:fldChar w:fldCharType="separate"/>
      </w:r>
      <w:r>
        <w:rPr>
          <w:noProof/>
        </w:rPr>
        <w:t>65</w:t>
      </w:r>
      <w:r>
        <w:rPr>
          <w:noProof/>
        </w:rPr>
        <w:fldChar w:fldCharType="end"/>
      </w:r>
    </w:p>
    <w:p w14:paraId="0840E41C" w14:textId="7E945124"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_Toc207714506 \h </w:instrText>
      </w:r>
      <w:r>
        <w:rPr>
          <w:noProof/>
        </w:rPr>
      </w:r>
      <w:r>
        <w:rPr>
          <w:noProof/>
        </w:rPr>
        <w:fldChar w:fldCharType="separate"/>
      </w:r>
      <w:r>
        <w:rPr>
          <w:noProof/>
        </w:rPr>
        <w:t>65</w:t>
      </w:r>
      <w:r>
        <w:rPr>
          <w:noProof/>
        </w:rPr>
        <w:fldChar w:fldCharType="end"/>
      </w:r>
    </w:p>
    <w:p w14:paraId="3C7BBCB8" w14:textId="7C4CEE2D"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_Toc207714507 \h </w:instrText>
      </w:r>
      <w:r>
        <w:rPr>
          <w:noProof/>
        </w:rPr>
      </w:r>
      <w:r>
        <w:rPr>
          <w:noProof/>
        </w:rPr>
        <w:fldChar w:fldCharType="separate"/>
      </w:r>
      <w:r>
        <w:rPr>
          <w:noProof/>
        </w:rPr>
        <w:t>65</w:t>
      </w:r>
      <w:r>
        <w:rPr>
          <w:noProof/>
        </w:rPr>
        <w:fldChar w:fldCharType="end"/>
      </w:r>
    </w:p>
    <w:p w14:paraId="7203C1AC" w14:textId="55E0F412"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_Toc207714508 \h </w:instrText>
      </w:r>
      <w:r>
        <w:rPr>
          <w:noProof/>
        </w:rPr>
      </w:r>
      <w:r>
        <w:rPr>
          <w:noProof/>
        </w:rPr>
        <w:fldChar w:fldCharType="separate"/>
      </w:r>
      <w:r>
        <w:rPr>
          <w:noProof/>
        </w:rPr>
        <w:t>65</w:t>
      </w:r>
      <w:r>
        <w:rPr>
          <w:noProof/>
        </w:rPr>
        <w:fldChar w:fldCharType="end"/>
      </w:r>
    </w:p>
    <w:p w14:paraId="1529D3BB" w14:textId="4B9D72CC"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_Toc207714509 \h </w:instrText>
      </w:r>
      <w:r>
        <w:rPr>
          <w:noProof/>
        </w:rPr>
      </w:r>
      <w:r>
        <w:rPr>
          <w:noProof/>
        </w:rPr>
        <w:fldChar w:fldCharType="separate"/>
      </w:r>
      <w:r>
        <w:rPr>
          <w:noProof/>
        </w:rPr>
        <w:t>65</w:t>
      </w:r>
      <w:r>
        <w:rPr>
          <w:noProof/>
        </w:rPr>
        <w:fldChar w:fldCharType="end"/>
      </w:r>
    </w:p>
    <w:p w14:paraId="00AC644F" w14:textId="18BDD921"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_Toc207714510 \h </w:instrText>
      </w:r>
      <w:r>
        <w:rPr>
          <w:noProof/>
        </w:rPr>
      </w:r>
      <w:r>
        <w:rPr>
          <w:noProof/>
        </w:rPr>
        <w:fldChar w:fldCharType="separate"/>
      </w:r>
      <w:r>
        <w:rPr>
          <w:noProof/>
        </w:rPr>
        <w:t>66</w:t>
      </w:r>
      <w:r>
        <w:rPr>
          <w:noProof/>
        </w:rPr>
        <w:fldChar w:fldCharType="end"/>
      </w:r>
    </w:p>
    <w:p w14:paraId="7090E717" w14:textId="0DA2E963"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_Toc207714511 \h </w:instrText>
      </w:r>
      <w:r>
        <w:rPr>
          <w:noProof/>
        </w:rPr>
      </w:r>
      <w:r>
        <w:rPr>
          <w:noProof/>
        </w:rPr>
        <w:fldChar w:fldCharType="separate"/>
      </w:r>
      <w:r>
        <w:rPr>
          <w:noProof/>
        </w:rPr>
        <w:t>66</w:t>
      </w:r>
      <w:r>
        <w:rPr>
          <w:noProof/>
        </w:rPr>
        <w:fldChar w:fldCharType="end"/>
      </w:r>
    </w:p>
    <w:p w14:paraId="01FE46A3" w14:textId="5CF23041"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_Toc207714512 \h </w:instrText>
      </w:r>
      <w:r>
        <w:rPr>
          <w:noProof/>
        </w:rPr>
      </w:r>
      <w:r>
        <w:rPr>
          <w:noProof/>
        </w:rPr>
        <w:fldChar w:fldCharType="separate"/>
      </w:r>
      <w:r>
        <w:rPr>
          <w:noProof/>
        </w:rPr>
        <w:t>66</w:t>
      </w:r>
      <w:r>
        <w:rPr>
          <w:noProof/>
        </w:rPr>
        <w:fldChar w:fldCharType="end"/>
      </w:r>
    </w:p>
    <w:p w14:paraId="12E87BD0" w14:textId="67E115F2"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_Toc207714513 \h </w:instrText>
      </w:r>
      <w:r>
        <w:rPr>
          <w:noProof/>
        </w:rPr>
      </w:r>
      <w:r>
        <w:rPr>
          <w:noProof/>
        </w:rPr>
        <w:fldChar w:fldCharType="separate"/>
      </w:r>
      <w:r>
        <w:rPr>
          <w:noProof/>
        </w:rPr>
        <w:t>66</w:t>
      </w:r>
      <w:r>
        <w:rPr>
          <w:noProof/>
        </w:rPr>
        <w:fldChar w:fldCharType="end"/>
      </w:r>
    </w:p>
    <w:p w14:paraId="7BE28E90" w14:textId="2DC900F1"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_Toc207714514 \h </w:instrText>
      </w:r>
      <w:r>
        <w:rPr>
          <w:noProof/>
        </w:rPr>
      </w:r>
      <w:r>
        <w:rPr>
          <w:noProof/>
        </w:rPr>
        <w:fldChar w:fldCharType="separate"/>
      </w:r>
      <w:r>
        <w:rPr>
          <w:noProof/>
        </w:rPr>
        <w:t>66</w:t>
      </w:r>
      <w:r>
        <w:rPr>
          <w:noProof/>
        </w:rPr>
        <w:fldChar w:fldCharType="end"/>
      </w:r>
    </w:p>
    <w:p w14:paraId="3D841D67" w14:textId="1638A1D5"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_Toc207714515 \h </w:instrText>
      </w:r>
      <w:r>
        <w:rPr>
          <w:noProof/>
        </w:rPr>
      </w:r>
      <w:r>
        <w:rPr>
          <w:noProof/>
        </w:rPr>
        <w:fldChar w:fldCharType="separate"/>
      </w:r>
      <w:r>
        <w:rPr>
          <w:noProof/>
        </w:rPr>
        <w:t>66</w:t>
      </w:r>
      <w:r>
        <w:rPr>
          <w:noProof/>
        </w:rPr>
        <w:fldChar w:fldCharType="end"/>
      </w:r>
    </w:p>
    <w:p w14:paraId="1068D243" w14:textId="7DB1099E"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_Toc207714516 \h </w:instrText>
      </w:r>
      <w:r>
        <w:rPr>
          <w:noProof/>
        </w:rPr>
      </w:r>
      <w:r>
        <w:rPr>
          <w:noProof/>
        </w:rPr>
        <w:fldChar w:fldCharType="separate"/>
      </w:r>
      <w:r>
        <w:rPr>
          <w:noProof/>
        </w:rPr>
        <w:t>67</w:t>
      </w:r>
      <w:r>
        <w:rPr>
          <w:noProof/>
        </w:rPr>
        <w:fldChar w:fldCharType="end"/>
      </w:r>
    </w:p>
    <w:p w14:paraId="2056FFA7" w14:textId="05453EA0"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_Toc207714517 \h </w:instrText>
      </w:r>
      <w:r>
        <w:rPr>
          <w:noProof/>
        </w:rPr>
      </w:r>
      <w:r>
        <w:rPr>
          <w:noProof/>
        </w:rPr>
        <w:fldChar w:fldCharType="separate"/>
      </w:r>
      <w:r>
        <w:rPr>
          <w:noProof/>
        </w:rPr>
        <w:t>68</w:t>
      </w:r>
      <w:r>
        <w:rPr>
          <w:noProof/>
        </w:rPr>
        <w:fldChar w:fldCharType="end"/>
      </w:r>
    </w:p>
    <w:p w14:paraId="449A5CB2" w14:textId="6D3A0D43"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_Toc207714518 \h </w:instrText>
      </w:r>
      <w:r>
        <w:rPr>
          <w:noProof/>
        </w:rPr>
      </w:r>
      <w:r>
        <w:rPr>
          <w:noProof/>
        </w:rPr>
        <w:fldChar w:fldCharType="separate"/>
      </w:r>
      <w:r>
        <w:rPr>
          <w:noProof/>
        </w:rPr>
        <w:t>68</w:t>
      </w:r>
      <w:r>
        <w:rPr>
          <w:noProof/>
        </w:rPr>
        <w:fldChar w:fldCharType="end"/>
      </w:r>
    </w:p>
    <w:p w14:paraId="70E2E6E3" w14:textId="2C6EFC98"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_Toc207714519 \h </w:instrText>
      </w:r>
      <w:r>
        <w:rPr>
          <w:noProof/>
        </w:rPr>
      </w:r>
      <w:r>
        <w:rPr>
          <w:noProof/>
        </w:rPr>
        <w:fldChar w:fldCharType="separate"/>
      </w:r>
      <w:r>
        <w:rPr>
          <w:noProof/>
        </w:rPr>
        <w:t>68</w:t>
      </w:r>
      <w:r>
        <w:rPr>
          <w:noProof/>
        </w:rPr>
        <w:fldChar w:fldCharType="end"/>
      </w:r>
    </w:p>
    <w:p w14:paraId="4BC08495" w14:textId="189D840C"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_Toc207714520 \h </w:instrText>
      </w:r>
      <w:r>
        <w:rPr>
          <w:noProof/>
        </w:rPr>
      </w:r>
      <w:r>
        <w:rPr>
          <w:noProof/>
        </w:rPr>
        <w:fldChar w:fldCharType="separate"/>
      </w:r>
      <w:r>
        <w:rPr>
          <w:noProof/>
        </w:rPr>
        <w:t>68</w:t>
      </w:r>
      <w:r>
        <w:rPr>
          <w:noProof/>
        </w:rPr>
        <w:fldChar w:fldCharType="end"/>
      </w:r>
    </w:p>
    <w:p w14:paraId="33AB142F" w14:textId="30128E6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_Toc207714521 \h </w:instrText>
      </w:r>
      <w:r>
        <w:rPr>
          <w:noProof/>
        </w:rPr>
      </w:r>
      <w:r>
        <w:rPr>
          <w:noProof/>
        </w:rPr>
        <w:fldChar w:fldCharType="separate"/>
      </w:r>
      <w:r>
        <w:rPr>
          <w:noProof/>
        </w:rPr>
        <w:t>68</w:t>
      </w:r>
      <w:r>
        <w:rPr>
          <w:noProof/>
        </w:rPr>
        <w:fldChar w:fldCharType="end"/>
      </w:r>
    </w:p>
    <w:p w14:paraId="45321090" w14:textId="2930D85E"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_Toc207714522 \h </w:instrText>
      </w:r>
      <w:r>
        <w:rPr>
          <w:noProof/>
        </w:rPr>
      </w:r>
      <w:r>
        <w:rPr>
          <w:noProof/>
        </w:rPr>
        <w:fldChar w:fldCharType="separate"/>
      </w:r>
      <w:r>
        <w:rPr>
          <w:noProof/>
        </w:rPr>
        <w:t>68</w:t>
      </w:r>
      <w:r>
        <w:rPr>
          <w:noProof/>
        </w:rPr>
        <w:fldChar w:fldCharType="end"/>
      </w:r>
    </w:p>
    <w:p w14:paraId="2CB234B6" w14:textId="7EA99039"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sidRPr="00922929">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Structured data types</w:t>
      </w:r>
      <w:r>
        <w:rPr>
          <w:noProof/>
        </w:rPr>
        <w:tab/>
      </w:r>
      <w:r>
        <w:rPr>
          <w:noProof/>
        </w:rPr>
        <w:fldChar w:fldCharType="begin"/>
      </w:r>
      <w:r>
        <w:rPr>
          <w:noProof/>
        </w:rPr>
        <w:instrText xml:space="preserve"> PAGEREF _Toc207714523 \h </w:instrText>
      </w:r>
      <w:r>
        <w:rPr>
          <w:noProof/>
        </w:rPr>
      </w:r>
      <w:r>
        <w:rPr>
          <w:noProof/>
        </w:rPr>
        <w:fldChar w:fldCharType="separate"/>
      </w:r>
      <w:r>
        <w:rPr>
          <w:noProof/>
        </w:rPr>
        <w:t>68</w:t>
      </w:r>
      <w:r>
        <w:rPr>
          <w:noProof/>
        </w:rPr>
        <w:fldChar w:fldCharType="end"/>
      </w:r>
    </w:p>
    <w:p w14:paraId="4B9D0022" w14:textId="34840A54"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_Toc207714524 \h </w:instrText>
      </w:r>
      <w:r>
        <w:rPr>
          <w:noProof/>
        </w:rPr>
      </w:r>
      <w:r>
        <w:rPr>
          <w:noProof/>
        </w:rPr>
        <w:fldChar w:fldCharType="separate"/>
      </w:r>
      <w:r>
        <w:rPr>
          <w:noProof/>
        </w:rPr>
        <w:t>68</w:t>
      </w:r>
      <w:r>
        <w:rPr>
          <w:noProof/>
        </w:rPr>
        <w:fldChar w:fldCharType="end"/>
      </w:r>
    </w:p>
    <w:p w14:paraId="611B0645" w14:textId="636B483E"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_Toc207714525 \h </w:instrText>
      </w:r>
      <w:r>
        <w:rPr>
          <w:noProof/>
        </w:rPr>
      </w:r>
      <w:r>
        <w:rPr>
          <w:noProof/>
        </w:rPr>
        <w:fldChar w:fldCharType="separate"/>
      </w:r>
      <w:r>
        <w:rPr>
          <w:noProof/>
        </w:rPr>
        <w:t>69</w:t>
      </w:r>
      <w:r>
        <w:rPr>
          <w:noProof/>
        </w:rPr>
        <w:fldChar w:fldCharType="end"/>
      </w:r>
    </w:p>
    <w:p w14:paraId="64CC70D0" w14:textId="39961E4A"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sidRPr="00922929">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Simple data types and enumerations</w:t>
      </w:r>
      <w:r>
        <w:rPr>
          <w:noProof/>
        </w:rPr>
        <w:tab/>
      </w:r>
      <w:r>
        <w:rPr>
          <w:noProof/>
        </w:rPr>
        <w:fldChar w:fldCharType="begin"/>
      </w:r>
      <w:r>
        <w:rPr>
          <w:noProof/>
        </w:rPr>
        <w:instrText xml:space="preserve"> PAGEREF _Toc207714526 \h </w:instrText>
      </w:r>
      <w:r>
        <w:rPr>
          <w:noProof/>
        </w:rPr>
      </w:r>
      <w:r>
        <w:rPr>
          <w:noProof/>
        </w:rPr>
        <w:fldChar w:fldCharType="separate"/>
      </w:r>
      <w:r>
        <w:rPr>
          <w:noProof/>
        </w:rPr>
        <w:t>69</w:t>
      </w:r>
      <w:r>
        <w:rPr>
          <w:noProof/>
        </w:rPr>
        <w:fldChar w:fldCharType="end"/>
      </w:r>
    </w:p>
    <w:p w14:paraId="1210BD0C" w14:textId="6E10E248" w:rsidR="003729C4" w:rsidRDefault="003729C4">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_Toc207714527 \h </w:instrText>
      </w:r>
      <w:r>
        <w:rPr>
          <w:noProof/>
        </w:rPr>
      </w:r>
      <w:r>
        <w:rPr>
          <w:noProof/>
        </w:rPr>
        <w:fldChar w:fldCharType="separate"/>
      </w:r>
      <w:r>
        <w:rPr>
          <w:noProof/>
        </w:rPr>
        <w:t>69</w:t>
      </w:r>
      <w:r>
        <w:rPr>
          <w:noProof/>
        </w:rPr>
        <w:fldChar w:fldCharType="end"/>
      </w:r>
    </w:p>
    <w:p w14:paraId="273134E7" w14:textId="7804EF8D"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_Toc207714528 \h </w:instrText>
      </w:r>
      <w:r>
        <w:rPr>
          <w:noProof/>
        </w:rPr>
      </w:r>
      <w:r>
        <w:rPr>
          <w:noProof/>
        </w:rPr>
        <w:fldChar w:fldCharType="separate"/>
      </w:r>
      <w:r>
        <w:rPr>
          <w:noProof/>
        </w:rPr>
        <w:t>69</w:t>
      </w:r>
      <w:r>
        <w:rPr>
          <w:noProof/>
        </w:rPr>
        <w:fldChar w:fldCharType="end"/>
      </w:r>
    </w:p>
    <w:p w14:paraId="25C73698" w14:textId="3873EEA7"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_Toc207714529 \h </w:instrText>
      </w:r>
      <w:r>
        <w:rPr>
          <w:noProof/>
        </w:rPr>
      </w:r>
      <w:r>
        <w:rPr>
          <w:noProof/>
        </w:rPr>
        <w:fldChar w:fldCharType="separate"/>
      </w:r>
      <w:r>
        <w:rPr>
          <w:noProof/>
        </w:rPr>
        <w:t>69</w:t>
      </w:r>
      <w:r>
        <w:rPr>
          <w:noProof/>
        </w:rPr>
        <w:fldChar w:fldCharType="end"/>
      </w:r>
    </w:p>
    <w:p w14:paraId="6686334B" w14:textId="13180851"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_Toc207714530 \h </w:instrText>
      </w:r>
      <w:r>
        <w:rPr>
          <w:noProof/>
        </w:rPr>
      </w:r>
      <w:r>
        <w:rPr>
          <w:noProof/>
        </w:rPr>
        <w:fldChar w:fldCharType="separate"/>
      </w:r>
      <w:r>
        <w:rPr>
          <w:noProof/>
        </w:rPr>
        <w:t>70</w:t>
      </w:r>
      <w:r>
        <w:rPr>
          <w:noProof/>
        </w:rPr>
        <w:fldChar w:fldCharType="end"/>
      </w:r>
    </w:p>
    <w:p w14:paraId="456AA86D" w14:textId="55D3C032" w:rsidR="003729C4" w:rsidRDefault="003729C4">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_Toc207714531 \h </w:instrText>
      </w:r>
      <w:r>
        <w:rPr>
          <w:noProof/>
        </w:rPr>
      </w:r>
      <w:r>
        <w:rPr>
          <w:noProof/>
        </w:rPr>
        <w:fldChar w:fldCharType="separate"/>
      </w:r>
      <w:r>
        <w:rPr>
          <w:noProof/>
        </w:rPr>
        <w:t>70</w:t>
      </w:r>
      <w:r>
        <w:rPr>
          <w:noProof/>
        </w:rPr>
        <w:fldChar w:fldCharType="end"/>
      </w:r>
    </w:p>
    <w:p w14:paraId="27CC31D2" w14:textId="6D57BD7C"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_Toc207714532 \h </w:instrText>
      </w:r>
      <w:r>
        <w:rPr>
          <w:noProof/>
        </w:rPr>
      </w:r>
      <w:r>
        <w:rPr>
          <w:noProof/>
        </w:rPr>
        <w:fldChar w:fldCharType="separate"/>
      </w:r>
      <w:r>
        <w:rPr>
          <w:noProof/>
        </w:rPr>
        <w:t>70</w:t>
      </w:r>
      <w:r>
        <w:rPr>
          <w:noProof/>
        </w:rPr>
        <w:fldChar w:fldCharType="end"/>
      </w:r>
    </w:p>
    <w:p w14:paraId="5F9FFF0F" w14:textId="4445E69B"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_Toc207714533 \h </w:instrText>
      </w:r>
      <w:r>
        <w:rPr>
          <w:noProof/>
        </w:rPr>
      </w:r>
      <w:r>
        <w:rPr>
          <w:noProof/>
        </w:rPr>
        <w:fldChar w:fldCharType="separate"/>
      </w:r>
      <w:r>
        <w:rPr>
          <w:noProof/>
        </w:rPr>
        <w:t>70</w:t>
      </w:r>
      <w:r>
        <w:rPr>
          <w:noProof/>
        </w:rPr>
        <w:fldChar w:fldCharType="end"/>
      </w:r>
    </w:p>
    <w:p w14:paraId="1808BE04" w14:textId="23E9258E" w:rsidR="003729C4" w:rsidRDefault="003729C4">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_Toc207714534 \h </w:instrText>
      </w:r>
      <w:r>
        <w:rPr>
          <w:noProof/>
        </w:rPr>
      </w:r>
      <w:r>
        <w:rPr>
          <w:noProof/>
        </w:rPr>
        <w:fldChar w:fldCharType="separate"/>
      </w:r>
      <w:r>
        <w:rPr>
          <w:noProof/>
        </w:rPr>
        <w:t>70</w:t>
      </w:r>
      <w:r>
        <w:rPr>
          <w:noProof/>
        </w:rPr>
        <w:fldChar w:fldCharType="end"/>
      </w:r>
    </w:p>
    <w:p w14:paraId="226E5195" w14:textId="6FB20BDA" w:rsidR="003729C4" w:rsidRDefault="003729C4">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_Toc207714535 \h </w:instrText>
      </w:r>
      <w:r>
        <w:rPr>
          <w:noProof/>
        </w:rPr>
      </w:r>
      <w:r>
        <w:rPr>
          <w:noProof/>
        </w:rPr>
        <w:fldChar w:fldCharType="separate"/>
      </w:r>
      <w:r>
        <w:rPr>
          <w:noProof/>
        </w:rPr>
        <w:t>71</w:t>
      </w:r>
      <w:r>
        <w:rPr>
          <w:noProof/>
        </w:rPr>
        <w:fldChar w:fldCharType="end"/>
      </w:r>
    </w:p>
    <w:p w14:paraId="7D3C8875" w14:textId="19FC53E1"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_Toc207714536 \h </w:instrText>
      </w:r>
      <w:r>
        <w:rPr>
          <w:noProof/>
        </w:rPr>
      </w:r>
      <w:r>
        <w:rPr>
          <w:noProof/>
        </w:rPr>
        <w:fldChar w:fldCharType="separate"/>
      </w:r>
      <w:r>
        <w:rPr>
          <w:noProof/>
        </w:rPr>
        <w:t>71</w:t>
      </w:r>
      <w:r>
        <w:rPr>
          <w:noProof/>
        </w:rPr>
        <w:fldChar w:fldCharType="end"/>
      </w:r>
    </w:p>
    <w:p w14:paraId="164BEDB6" w14:textId="7D772B4B"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_Toc207714537 \h </w:instrText>
      </w:r>
      <w:r>
        <w:rPr>
          <w:noProof/>
        </w:rPr>
      </w:r>
      <w:r>
        <w:rPr>
          <w:noProof/>
        </w:rPr>
        <w:fldChar w:fldCharType="separate"/>
      </w:r>
      <w:r>
        <w:rPr>
          <w:noProof/>
        </w:rPr>
        <w:t>71</w:t>
      </w:r>
      <w:r>
        <w:rPr>
          <w:noProof/>
        </w:rPr>
        <w:fldChar w:fldCharType="end"/>
      </w:r>
    </w:p>
    <w:p w14:paraId="79EB26AC" w14:textId="1EA8E392" w:rsidR="003729C4" w:rsidRDefault="003729C4">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_Toc207714538 \h </w:instrText>
      </w:r>
      <w:r>
        <w:rPr>
          <w:noProof/>
        </w:rPr>
      </w:r>
      <w:r>
        <w:rPr>
          <w:noProof/>
        </w:rPr>
        <w:fldChar w:fldCharType="separate"/>
      </w:r>
      <w:r>
        <w:rPr>
          <w:noProof/>
        </w:rPr>
        <w:t>82</w:t>
      </w:r>
      <w:r>
        <w:rPr>
          <w:noProof/>
        </w:rPr>
        <w:fldChar w:fldCharType="end"/>
      </w:r>
    </w:p>
    <w:p w14:paraId="4D37803B" w14:textId="39AE238C" w:rsidR="003729C4" w:rsidRDefault="003729C4">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_Toc207714539 \h </w:instrText>
      </w:r>
      <w:r>
        <w:rPr>
          <w:noProof/>
        </w:rPr>
      </w:r>
      <w:r>
        <w:rPr>
          <w:noProof/>
        </w:rPr>
        <w:fldChar w:fldCharType="separate"/>
      </w:r>
      <w:r>
        <w:rPr>
          <w:noProof/>
        </w:rPr>
        <w:t>85</w:t>
      </w:r>
      <w:r>
        <w:rPr>
          <w:noProof/>
        </w:rPr>
        <w:fldChar w:fldCharType="end"/>
      </w:r>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07714391"/>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lastRenderedPageBreak/>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07714392"/>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07714393"/>
      <w:r w:rsidRPr="004D3578">
        <w:lastRenderedPageBreak/>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07714394"/>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07714395"/>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07714396"/>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07714397"/>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07714398"/>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07714399"/>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2pt;height:222.8pt" o:ole="">
            <v:imagedata r:id="rId13" o:title=""/>
          </v:shape>
          <o:OLEObject Type="Embed" ProgID="Visio.Drawing.15" ShapeID="_x0000_i1026" DrawAspect="Content" ObjectID="_1818334781"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07714400"/>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07714401"/>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07714402"/>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07714403"/>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07714404"/>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07714405"/>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07714406"/>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07714407"/>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07714408"/>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07714409"/>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5C21CAC0" w14:textId="77777777" w:rsidR="00DA35FD" w:rsidRDefault="00140417" w:rsidP="00DA35FD">
            <w:pPr>
              <w:keepNext/>
              <w:keepLines/>
              <w:spacing w:after="0"/>
              <w:rPr>
                <w:rFonts w:ascii="Arial" w:hAnsi="Arial"/>
                <w:sz w:val="18"/>
              </w:rPr>
            </w:pPr>
            <w:r w:rsidRPr="00DF4EDE">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07714410"/>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124DB355" w14:textId="77777777" w:rsidR="007524B2" w:rsidRDefault="00140417" w:rsidP="007524B2">
            <w:pPr>
              <w:keepNext/>
              <w:keepLines/>
              <w:spacing w:after="0"/>
              <w:rPr>
                <w:rFonts w:ascii="Arial" w:hAnsi="Arial"/>
                <w:sz w:val="18"/>
              </w:rPr>
            </w:pPr>
            <w:r w:rsidRPr="00DF4EDE">
              <w:t>- 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0" w:name="_Toc207713770"/>
      <w:bookmarkStart w:id="101" w:name="_Toc207714411"/>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2" w:name="_Toc207713771"/>
      <w:bookmarkStart w:id="103" w:name="_Toc207714412"/>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2"/>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207713772"/>
      <w:bookmarkStart w:id="109" w:name="_Toc207714413"/>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bookmarkEnd w:id="10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1" w:name="_Toc207713773"/>
      <w:bookmarkStart w:id="112" w:name="_Toc207714414"/>
      <w:r>
        <w:t>5.2.2</w:t>
      </w:r>
      <w:r>
        <w:tab/>
        <w:t>Service Operations</w:t>
      </w:r>
      <w:bookmarkEnd w:id="104"/>
      <w:bookmarkEnd w:id="105"/>
      <w:bookmarkEnd w:id="106"/>
      <w:bookmarkEnd w:id="111"/>
      <w:bookmarkEnd w:id="112"/>
    </w:p>
    <w:p w14:paraId="7E542661" w14:textId="77777777" w:rsidR="00C10561" w:rsidRDefault="00C10561" w:rsidP="00011D76">
      <w:pPr>
        <w:pStyle w:val="41"/>
      </w:pPr>
      <w:bookmarkStart w:id="113" w:name="_Toc510696590"/>
      <w:bookmarkStart w:id="114" w:name="_Toc35971382"/>
      <w:bookmarkStart w:id="115" w:name="_Toc82676347"/>
      <w:bookmarkStart w:id="116" w:name="_Toc207713774"/>
      <w:bookmarkStart w:id="117" w:name="_Toc207714415"/>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1" w:name="_Toc207713775"/>
      <w:bookmarkStart w:id="122" w:name="_Toc207714416"/>
      <w:r>
        <w:t>5.2.2.2</w:t>
      </w:r>
      <w:r>
        <w:tab/>
      </w:r>
      <w:bookmarkEnd w:id="118"/>
      <w:bookmarkEnd w:id="119"/>
      <w:bookmarkEnd w:id="120"/>
      <w:r w:rsidR="00E42965">
        <w:t>Subscribe</w:t>
      </w:r>
      <w:bookmarkEnd w:id="121"/>
      <w:bookmarkEnd w:id="122"/>
    </w:p>
    <w:p w14:paraId="7DB63CA3" w14:textId="77777777" w:rsidR="00976533" w:rsidRDefault="00976533" w:rsidP="00976533">
      <w:pPr>
        <w:pStyle w:val="51"/>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07714417"/>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8" w:name="_Toc207713777"/>
      <w:bookmarkStart w:id="139" w:name="_Toc207714418"/>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45pt" o:ole="">
            <v:imagedata r:id="rId15" o:title=""/>
          </v:shape>
          <o:OLEObject Type="Embed" ProgID="Visio.Drawing.11" ShapeID="_x0000_i1027" DrawAspect="Content" ObjectID="_1818334782"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7777777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Pr>
          <w:lang w:val="en-US"/>
        </w:rPr>
        <w:t xml:space="preserve"> </w:t>
      </w:r>
    </w:p>
    <w:p w14:paraId="27DF95E2" w14:textId="77777777"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 which</w:t>
      </w:r>
      <w:r>
        <w:rPr>
          <w:lang w:val="en-US"/>
        </w:rPr>
        <w:t xml:space="preserve"> </w:t>
      </w:r>
      <w:r>
        <w:rPr>
          <w:rFonts w:hint="eastAsia"/>
          <w:lang w:val="en-US" w:eastAsia="zh-CN"/>
        </w:rPr>
        <w:t>contains</w:t>
      </w:r>
      <w:r>
        <w:rPr>
          <w:rFonts w:hint="eastAsia"/>
          <w:lang w:eastAsia="zh-CN"/>
        </w:rPr>
        <w:t xml:space="preserve"> </w:t>
      </w:r>
      <w:r>
        <w:rPr>
          <w:lang w:eastAsia="zh-CN"/>
        </w:rPr>
        <w:t xml:space="preserve">a list of RAT type for which the NF service consumer </w:t>
      </w:r>
      <w:r>
        <w:rPr>
          <w:rFonts w:hint="eastAsia"/>
          <w:lang w:eastAsia="zh-CN"/>
        </w:rPr>
        <w:t>require</w:t>
      </w:r>
      <w:r>
        <w:rPr>
          <w:lang w:eastAsia="zh-CN"/>
        </w:rPr>
        <w:t xml:space="preserve"> to receive the event reports from the PDU session</w:t>
      </w:r>
      <w:r>
        <w:rPr>
          <w:rFonts w:hint="eastAsia"/>
          <w:lang w:eastAsia="zh-CN"/>
        </w:rPr>
        <w:t>(</w:t>
      </w:r>
      <w:r>
        <w:rPr>
          <w:lang w:eastAsia="zh-CN"/>
        </w:rPr>
        <w:t>s</w:t>
      </w:r>
      <w:r>
        <w:rPr>
          <w:rFonts w:hint="eastAsia"/>
          <w:lang w:eastAsia="zh-CN"/>
        </w:rPr>
        <w:t>)</w:t>
      </w:r>
      <w:r>
        <w:rPr>
          <w:lang w:eastAsia="zh-CN"/>
        </w:rPr>
        <w:t xml:space="preserve"> of the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w:t>
      </w:r>
      <w:bookmarkEnd w:id="140"/>
      <w:r>
        <w:rPr>
          <w:rFonts w:hint="eastAsia"/>
          <w:lang w:eastAsia="zh-CN"/>
        </w:rPr>
        <w:t>)</w:t>
      </w:r>
      <w:r w:rsidRPr="00B50840">
        <w:rPr>
          <w:lang w:eastAsia="zh-CN"/>
        </w:rPr>
        <w:t xml:space="preserve">, </w:t>
      </w:r>
      <w:r>
        <w:rPr>
          <w:lang w:eastAsia="zh-CN"/>
        </w:rPr>
        <w:t>and if received, the UPF may skip sending measurement reports for PDU session(s) of UE(s) not camping on these RAT types.</w:t>
      </w:r>
    </w:p>
    <w:p w14:paraId="5F95628B" w14:textId="52EC6336" w:rsidR="00D30509" w:rsidRPr="00D30509" w:rsidRDefault="00F9028A" w:rsidP="00F9028A">
      <w:pPr>
        <w:pStyle w:val="NO"/>
        <w:rPr>
          <w:rFonts w:eastAsia="宋体"/>
          <w:lang w:val="en-US" w:eastAsia="en-US"/>
        </w:rPr>
      </w:pPr>
      <w:r>
        <w:rPr>
          <w:lang w:eastAsia="zh-CN"/>
        </w:rPr>
        <w:t>NOTE:</w:t>
      </w:r>
      <w:r>
        <w:rPr>
          <w:lang w:eastAsia="zh-CN"/>
        </w:rPr>
        <w:tab/>
        <w:t>If the UPF does not skip sending measurement reports for UEs not camping on the RAT type</w:t>
      </w:r>
      <w:r>
        <w:rPr>
          <w:rFonts w:hint="eastAsia"/>
          <w:lang w:eastAsia="zh-CN"/>
        </w:rPr>
        <w:t>(</w:t>
      </w:r>
      <w:r>
        <w:rPr>
          <w:lang w:eastAsia="zh-CN"/>
        </w:rPr>
        <w:t>s</w:t>
      </w:r>
      <w:r>
        <w:rPr>
          <w:rFonts w:hint="eastAsia"/>
          <w:lang w:eastAsia="zh-CN"/>
        </w:rPr>
        <w:t>)</w:t>
      </w:r>
      <w:r>
        <w:rPr>
          <w:lang w:eastAsia="zh-CN"/>
        </w:rPr>
        <w:t xml:space="preserve"> requested in the subscription, the NF service consumer can use the RatType IE included in the event reports to filter measurements reported for different RAT types than those requested in the subscription.</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lastRenderedPageBreak/>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1" w:name="_Toc207713778"/>
      <w:bookmarkStart w:id="142" w:name="_Toc207714419"/>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3pt" o:ole="">
            <v:imagedata r:id="rId17" o:title=""/>
          </v:shape>
          <o:OLEObject Type="Embed" ProgID="Visio.Drawing.11" ShapeID="_x0000_i1028" DrawAspect="Content" ObjectID="_1818334783"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lastRenderedPageBreak/>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3" w:name="_Toc207713779"/>
      <w:bookmarkStart w:id="144" w:name="_Toc207714420"/>
      <w:r>
        <w:t>5.2.2.2A</w:t>
      </w:r>
      <w:r>
        <w:tab/>
        <w:t>Unsubscribe</w:t>
      </w:r>
      <w:bookmarkEnd w:id="143"/>
      <w:bookmarkEnd w:id="144"/>
    </w:p>
    <w:p w14:paraId="305C10C6" w14:textId="77777777" w:rsidR="00CC3AE3" w:rsidRDefault="00CC3AE3" w:rsidP="00CC3AE3">
      <w:pPr>
        <w:pStyle w:val="51"/>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07714421"/>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5pt" o:ole="">
            <v:imagedata r:id="rId19" o:title=""/>
          </v:shape>
          <o:OLEObject Type="Embed" ProgID="Visio.Drawing.11" ShapeID="_x0000_i1029" DrawAspect="Content" ObjectID="_1818334784"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0" w:name="_Toc510696595"/>
      <w:bookmarkStart w:id="161" w:name="_Toc35971387"/>
      <w:bookmarkStart w:id="162" w:name="_Toc82676352"/>
      <w:bookmarkStart w:id="163" w:name="_Toc207713781"/>
      <w:bookmarkStart w:id="164" w:name="_Toc207714422"/>
      <w:r>
        <w:t>5.2.2.3</w:t>
      </w:r>
      <w:r>
        <w:tab/>
      </w:r>
      <w:bookmarkEnd w:id="160"/>
      <w:bookmarkEnd w:id="161"/>
      <w:bookmarkEnd w:id="162"/>
      <w:r w:rsidR="00C979C0">
        <w:t>Notify</w:t>
      </w:r>
      <w:bookmarkEnd w:id="163"/>
      <w:bookmarkEnd w:id="164"/>
    </w:p>
    <w:p w14:paraId="70C70F7C" w14:textId="77777777" w:rsidR="005C517A" w:rsidRDefault="005C517A" w:rsidP="00011D76">
      <w:pPr>
        <w:pStyle w:val="51"/>
      </w:pPr>
      <w:bookmarkStart w:id="165" w:name="_Toc207713782"/>
      <w:bookmarkStart w:id="166" w:name="_Toc207714423"/>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lastRenderedPageBreak/>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lastRenderedPageBreak/>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69" w:name="_Toc207713783"/>
      <w:bookmarkStart w:id="170" w:name="_Toc207714424"/>
      <w:r>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45pt" o:ole="">
            <v:imagedata r:id="rId21" o:title=""/>
          </v:shape>
          <o:OLEObject Type="Embed" ProgID="Visio.Drawing.11" ShapeID="_x0000_i1030" DrawAspect="Content" ObjectID="_1818334785"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lastRenderedPageBreak/>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1" w:name="_Hlk200975241"/>
      <w:bookmarkStart w:id="172" w:name="_Toc207713784"/>
      <w:bookmarkStart w:id="173" w:name="_Toc207714425"/>
      <w:r>
        <w:t>5.2.2.3.</w:t>
      </w:r>
      <w:r>
        <w:rPr>
          <w:rFonts w:eastAsiaTheme="minorEastAsia" w:hint="eastAsia"/>
          <w:lang w:eastAsia="zh-CN"/>
        </w:rPr>
        <w:t>3</w:t>
      </w:r>
      <w:bookmarkEnd w:id="171"/>
      <w:r>
        <w:tab/>
        <w:t>UPF handling of Skip Reporting Instruction in the subscription</w:t>
      </w:r>
      <w:bookmarkEnd w:id="172"/>
      <w:bookmarkEnd w:id="173"/>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77777777" w:rsidR="007524B2" w:rsidRDefault="007524B2" w:rsidP="007524B2">
      <w:pPr>
        <w:pStyle w:val="B1"/>
        <w:rPr>
          <w:lang w:val="en-US" w:eastAsia="zh-CN"/>
        </w:rPr>
      </w:pPr>
      <w:r>
        <w:rPr>
          <w:lang w:val="en-US" w:eastAsia="zh-CN"/>
        </w:rPr>
        <w:t>1)</w:t>
      </w:r>
      <w:r>
        <w:rPr>
          <w:lang w:val="en-US" w:eastAsia="zh-CN"/>
        </w:rPr>
        <w:tab/>
        <w:t>if the volume and thoughput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77777777" w:rsidR="007524B2" w:rsidRDefault="007524B2" w:rsidP="007524B2">
      <w:pPr>
        <w:pStyle w:val="B1"/>
        <w:rPr>
          <w:lang w:val="en-US" w:eastAsia="zh-CN"/>
        </w:rPr>
      </w:pPr>
      <w:r>
        <w:rPr>
          <w:lang w:val="en-US" w:eastAsia="zh-CN"/>
        </w:rPr>
        <w:t>2)</w:t>
      </w:r>
      <w:r>
        <w:rPr>
          <w:lang w:val="en-US" w:eastAsia="zh-CN"/>
        </w:rPr>
        <w:tab/>
        <w:t>if the volume and/or thoughput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77777777"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174" w:name="_Toc207713785"/>
      <w:bookmarkStart w:id="175" w:name="_Toc207714426"/>
      <w:r>
        <w:t>5.2.2.3.</w:t>
      </w:r>
      <w:r>
        <w:rPr>
          <w:rFonts w:eastAsiaTheme="minorEastAsia" w:hint="eastAsia"/>
          <w:lang w:eastAsia="zh-CN"/>
        </w:rPr>
        <w:t>4</w:t>
      </w:r>
      <w:r>
        <w:tab/>
        <w:t>UPF notifying bundled event reports of multiple subscriptions</w:t>
      </w:r>
      <w:bookmarkEnd w:id="174"/>
      <w:bookmarkEnd w:id="175"/>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lastRenderedPageBreak/>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05pt;height:107.15pt" o:ole="">
            <v:imagedata r:id="rId23" o:title=""/>
          </v:shape>
          <o:OLEObject Type="Embed" ProgID="Visio.Drawing.11" ShapeID="_x0000_i1031" DrawAspect="Content" ObjectID="_1818334786"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21B2DD55" w14:textId="77777777" w:rsidR="004C0894" w:rsidRPr="004F2B0F" w:rsidRDefault="004C0894" w:rsidP="004C0894">
      <w:pPr>
        <w:pStyle w:val="B1"/>
        <w:ind w:firstLine="0"/>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6" w:name="_Toc207713786"/>
      <w:bookmarkStart w:id="177" w:name="_Toc207714427"/>
      <w:r>
        <w:lastRenderedPageBreak/>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31"/>
      </w:pPr>
      <w:bookmarkStart w:id="178" w:name="_Toc207713787"/>
      <w:bookmarkStart w:id="179" w:name="_Toc207714428"/>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0" w:name="_Toc207713788"/>
      <w:bookmarkStart w:id="181" w:name="_Toc207714429"/>
      <w:r>
        <w:t>5.3.2</w:t>
      </w:r>
      <w:r>
        <w:tab/>
        <w:t>Service Operations</w:t>
      </w:r>
      <w:bookmarkEnd w:id="180"/>
      <w:bookmarkEnd w:id="181"/>
    </w:p>
    <w:p w14:paraId="597043A0" w14:textId="4384BBE8" w:rsidR="00431AA8" w:rsidRDefault="00431AA8" w:rsidP="00431AA8">
      <w:pPr>
        <w:pStyle w:val="41"/>
      </w:pPr>
      <w:bookmarkStart w:id="182" w:name="_Toc207713789"/>
      <w:bookmarkStart w:id="183" w:name="_Toc207714430"/>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07714431"/>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51"/>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07714432"/>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1pt;height:107.85pt" o:ole="">
            <v:imagedata r:id="rId25" o:title=""/>
          </v:shape>
          <o:OLEObject Type="Embed" ProgID="Visio.Drawing.11" ShapeID="_x0000_i1032" DrawAspect="Content" ObjectID="_1818334787"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2" w:name="_Toc510696597"/>
      <w:bookmarkStart w:id="203" w:name="_Toc35971389"/>
      <w:bookmarkStart w:id="204" w:name="_Toc82676354"/>
      <w:bookmarkStart w:id="205" w:name="_Toc207713792"/>
      <w:bookmarkStart w:id="206" w:name="_Toc207714433"/>
      <w:r>
        <w:t>6</w:t>
      </w:r>
      <w:r>
        <w:tab/>
        <w:t>API Definitions</w:t>
      </w:r>
      <w:bookmarkEnd w:id="202"/>
      <w:bookmarkEnd w:id="203"/>
      <w:bookmarkEnd w:id="204"/>
      <w:bookmarkEnd w:id="205"/>
      <w:bookmarkEnd w:id="206"/>
    </w:p>
    <w:p w14:paraId="0C4E7262" w14:textId="23671AA7" w:rsidR="00C10561" w:rsidRDefault="00C10561" w:rsidP="00011D76">
      <w:pPr>
        <w:pStyle w:val="21"/>
      </w:pPr>
      <w:bookmarkStart w:id="207" w:name="_Toc510696598"/>
      <w:bookmarkStart w:id="208" w:name="_Toc35971390"/>
      <w:bookmarkStart w:id="209" w:name="_Toc82676355"/>
      <w:bookmarkStart w:id="210" w:name="_Toc207713793"/>
      <w:bookmarkStart w:id="211" w:name="_Toc207714434"/>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31"/>
      </w:pPr>
      <w:bookmarkStart w:id="212" w:name="_Toc510696599"/>
      <w:bookmarkStart w:id="213" w:name="_Toc35971391"/>
      <w:bookmarkStart w:id="214" w:name="_Toc82676356"/>
      <w:bookmarkStart w:id="215" w:name="_Toc207713794"/>
      <w:bookmarkStart w:id="216" w:name="_Toc207714435"/>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18" w:name="_Toc35971392"/>
      <w:bookmarkStart w:id="219" w:name="_Toc82676357"/>
      <w:bookmarkStart w:id="220" w:name="_Toc207713795"/>
      <w:bookmarkStart w:id="221" w:name="_Toc207714436"/>
      <w:r>
        <w:t>6.1.2</w:t>
      </w:r>
      <w:r>
        <w:tab/>
        <w:t>Usage of HTTP</w:t>
      </w:r>
      <w:bookmarkEnd w:id="217"/>
      <w:bookmarkEnd w:id="218"/>
      <w:bookmarkEnd w:id="219"/>
      <w:bookmarkEnd w:id="220"/>
      <w:bookmarkEnd w:id="221"/>
    </w:p>
    <w:p w14:paraId="3D4FA545" w14:textId="77777777" w:rsidR="00C10561" w:rsidRPr="000C5200" w:rsidRDefault="00C10561" w:rsidP="00011D76">
      <w:pPr>
        <w:pStyle w:val="41"/>
      </w:pPr>
      <w:bookmarkStart w:id="222" w:name="_Toc510696601"/>
      <w:bookmarkStart w:id="223" w:name="_Toc35971393"/>
      <w:bookmarkStart w:id="224" w:name="_Toc82676358"/>
      <w:bookmarkStart w:id="225" w:name="_Toc207713796"/>
      <w:bookmarkStart w:id="226" w:name="_Toc207714437"/>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28" w:name="_Toc35971394"/>
      <w:bookmarkStart w:id="229" w:name="_Toc82676359"/>
      <w:bookmarkStart w:id="230" w:name="_Toc207713797"/>
      <w:bookmarkStart w:id="231" w:name="_Toc207714438"/>
      <w:r>
        <w:t>6.1.2.2</w:t>
      </w:r>
      <w:r>
        <w:tab/>
        <w:t>HTTP standard headers</w:t>
      </w:r>
      <w:bookmarkEnd w:id="227"/>
      <w:bookmarkEnd w:id="228"/>
      <w:bookmarkEnd w:id="229"/>
      <w:bookmarkEnd w:id="230"/>
      <w:bookmarkEnd w:id="231"/>
    </w:p>
    <w:p w14:paraId="15A94054" w14:textId="77777777" w:rsidR="00C10561" w:rsidRDefault="00C10561" w:rsidP="00011D76">
      <w:pPr>
        <w:pStyle w:val="51"/>
        <w:rPr>
          <w:lang w:eastAsia="zh-CN"/>
        </w:rPr>
      </w:pPr>
      <w:bookmarkStart w:id="232" w:name="_Toc510696603"/>
      <w:bookmarkStart w:id="233" w:name="_Toc35971395"/>
      <w:bookmarkStart w:id="234" w:name="_Toc82676360"/>
      <w:bookmarkStart w:id="235" w:name="_Toc207713798"/>
      <w:bookmarkStart w:id="236" w:name="_Toc207714439"/>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38" w:name="_Toc35971396"/>
      <w:bookmarkStart w:id="239" w:name="_Toc82676361"/>
      <w:bookmarkStart w:id="240" w:name="_Toc207713799"/>
      <w:bookmarkStart w:id="241" w:name="_Toc207714440"/>
      <w:r>
        <w:lastRenderedPageBreak/>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3" w:name="_Toc35971397"/>
      <w:bookmarkStart w:id="244" w:name="_Toc82676362"/>
      <w:bookmarkStart w:id="245" w:name="_Toc207713800"/>
      <w:bookmarkStart w:id="246" w:name="_Toc207714441"/>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5" w:name="_Toc510696607"/>
      <w:bookmarkStart w:id="256" w:name="_Toc35971398"/>
      <w:bookmarkStart w:id="257" w:name="_Toc82676363"/>
      <w:bookmarkStart w:id="258" w:name="_Toc207713801"/>
      <w:bookmarkStart w:id="259" w:name="_Toc207714442"/>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41"/>
      </w:pPr>
      <w:bookmarkStart w:id="260" w:name="_Toc510696608"/>
      <w:bookmarkStart w:id="261" w:name="_Toc35971399"/>
      <w:bookmarkStart w:id="262" w:name="_Toc82676364"/>
      <w:bookmarkStart w:id="263" w:name="_Toc207713802"/>
      <w:bookmarkStart w:id="264" w:name="_Toc207714443"/>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5pt" o:ole="">
            <v:imagedata r:id="rId27" o:title=""/>
          </v:shape>
          <o:OLEObject Type="Embed" ProgID="Visio.Drawing.15" ShapeID="_x0000_i1033" DrawAspect="Content" ObjectID="_1818334788"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41"/>
      </w:pPr>
      <w:bookmarkStart w:id="266" w:name="_Toc510696609"/>
      <w:bookmarkStart w:id="267" w:name="_Toc35971400"/>
      <w:bookmarkStart w:id="268" w:name="_Toc82676365"/>
      <w:bookmarkStart w:id="269" w:name="_Toc207713803"/>
      <w:bookmarkStart w:id="270" w:name="_Toc207714444"/>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51"/>
      </w:pPr>
      <w:bookmarkStart w:id="271" w:name="_Toc510696610"/>
      <w:bookmarkStart w:id="272" w:name="_Toc35971401"/>
      <w:bookmarkStart w:id="273" w:name="_Toc82676366"/>
      <w:bookmarkStart w:id="274" w:name="_Toc207713804"/>
      <w:bookmarkStart w:id="275" w:name="_Toc207714445"/>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6" w:name="_Toc35971402"/>
      <w:bookmarkStart w:id="277" w:name="_Toc82676367"/>
      <w:bookmarkStart w:id="278" w:name="_Toc207713805"/>
      <w:bookmarkStart w:id="279" w:name="_Toc207714446"/>
      <w:bookmarkStart w:id="280" w:name="_Toc510696612"/>
      <w:r>
        <w:lastRenderedPageBreak/>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1" w:name="_Toc35971403"/>
      <w:bookmarkStart w:id="282" w:name="_Toc82676368"/>
      <w:bookmarkStart w:id="283" w:name="_Toc207713806"/>
      <w:bookmarkStart w:id="284" w:name="_Toc207714447"/>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07714448"/>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3" w:name="_Toc207713808"/>
      <w:bookmarkStart w:id="304" w:name="_Toc207714449"/>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51"/>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07714450"/>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07714451"/>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07714452"/>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51"/>
      </w:pPr>
      <w:bookmarkStart w:id="383" w:name="_Toc207713812"/>
      <w:bookmarkStart w:id="384" w:name="_Toc207714453"/>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31"/>
      </w:pPr>
      <w:bookmarkStart w:id="385" w:name="_Toc510696622"/>
      <w:bookmarkStart w:id="386" w:name="_Toc35971413"/>
      <w:bookmarkStart w:id="387" w:name="_Toc82676371"/>
      <w:bookmarkStart w:id="388" w:name="_Toc207713813"/>
      <w:bookmarkStart w:id="389" w:name="_Toc207714454"/>
      <w:r>
        <w:t>6.1.4</w:t>
      </w:r>
      <w:r>
        <w:tab/>
      </w:r>
      <w:r w:rsidR="00753DC9">
        <w:t>void</w:t>
      </w:r>
      <w:bookmarkEnd w:id="385"/>
      <w:bookmarkEnd w:id="386"/>
      <w:bookmarkEnd w:id="387"/>
      <w:bookmarkEnd w:id="388"/>
      <w:bookmarkEnd w:id="389"/>
    </w:p>
    <w:p w14:paraId="066DEEA5" w14:textId="2780D888" w:rsidR="00C10561" w:rsidRDefault="00C10561" w:rsidP="00011D76">
      <w:pPr>
        <w:pStyle w:val="31"/>
      </w:pPr>
      <w:bookmarkStart w:id="390" w:name="_Toc510696628"/>
      <w:bookmarkStart w:id="391" w:name="_Toc35971419"/>
      <w:bookmarkStart w:id="392" w:name="_Toc82676377"/>
      <w:bookmarkStart w:id="393" w:name="_Toc207713814"/>
      <w:bookmarkStart w:id="394" w:name="_Toc207714455"/>
      <w:r>
        <w:t>6.1.5</w:t>
      </w:r>
      <w:r>
        <w:tab/>
        <w:t>Notifications</w:t>
      </w:r>
      <w:bookmarkEnd w:id="390"/>
      <w:bookmarkEnd w:id="391"/>
      <w:bookmarkEnd w:id="392"/>
      <w:bookmarkEnd w:id="393"/>
      <w:bookmarkEnd w:id="394"/>
    </w:p>
    <w:p w14:paraId="4268DA33" w14:textId="10FA6913" w:rsidR="00C10561" w:rsidRPr="000A7435" w:rsidRDefault="00C10561" w:rsidP="00011D76">
      <w:pPr>
        <w:pStyle w:val="41"/>
      </w:pPr>
      <w:bookmarkStart w:id="395" w:name="_Toc510696629"/>
      <w:bookmarkStart w:id="396" w:name="_Toc35971420"/>
      <w:bookmarkStart w:id="397" w:name="_Toc82676378"/>
      <w:bookmarkStart w:id="398" w:name="_Toc207713815"/>
      <w:bookmarkStart w:id="399" w:name="_Toc207714456"/>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2" w:name="_Toc35971421"/>
      <w:bookmarkStart w:id="403" w:name="_Toc82676379"/>
      <w:bookmarkStart w:id="404" w:name="_Toc207713816"/>
      <w:bookmarkStart w:id="405" w:name="_Toc207714457"/>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51"/>
        <w:rPr>
          <w:noProof/>
        </w:rPr>
      </w:pPr>
      <w:bookmarkStart w:id="406" w:name="_Toc532994455"/>
      <w:bookmarkStart w:id="407" w:name="_Toc35971422"/>
      <w:bookmarkStart w:id="408" w:name="_Toc82676380"/>
      <w:bookmarkStart w:id="409" w:name="_Toc207713817"/>
      <w:bookmarkStart w:id="410" w:name="_Toc207714458"/>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2" w:name="_Toc532994456"/>
      <w:bookmarkStart w:id="413" w:name="_Toc35971423"/>
      <w:bookmarkStart w:id="414" w:name="_Toc82676381"/>
      <w:bookmarkStart w:id="415" w:name="_Toc207713818"/>
      <w:bookmarkStart w:id="416" w:name="_Toc207714459"/>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17" w:name="_Toc35971427"/>
      <w:bookmarkStart w:id="418" w:name="_Toc82676384"/>
      <w:bookmarkStart w:id="419" w:name="_Toc207713819"/>
      <w:bookmarkStart w:id="420" w:name="_Toc207714460"/>
      <w:bookmarkEnd w:id="411"/>
      <w:r>
        <w:t>6.1.6</w:t>
      </w:r>
      <w:r>
        <w:tab/>
        <w:t>Data Model</w:t>
      </w:r>
      <w:bookmarkEnd w:id="401"/>
      <w:bookmarkEnd w:id="417"/>
      <w:bookmarkEnd w:id="418"/>
      <w:bookmarkEnd w:id="419"/>
      <w:bookmarkEnd w:id="420"/>
    </w:p>
    <w:p w14:paraId="1E7AA77B" w14:textId="77777777" w:rsidR="00C10561" w:rsidRDefault="00C10561" w:rsidP="00011D76">
      <w:pPr>
        <w:pStyle w:val="41"/>
      </w:pPr>
      <w:bookmarkStart w:id="421" w:name="_Toc510696633"/>
      <w:bookmarkStart w:id="422" w:name="_Toc35971428"/>
      <w:bookmarkStart w:id="423" w:name="_Toc82676385"/>
      <w:bookmarkStart w:id="424" w:name="_Toc207713820"/>
      <w:bookmarkStart w:id="425" w:name="_Toc207714461"/>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6" w:name="_Toc510696634"/>
      <w:bookmarkStart w:id="427" w:name="_Toc35971429"/>
      <w:bookmarkStart w:id="428" w:name="_Toc82676386"/>
      <w:bookmarkStart w:id="429" w:name="_Toc207713821"/>
      <w:bookmarkStart w:id="430" w:name="_Toc2077144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51"/>
      </w:pPr>
      <w:bookmarkStart w:id="431" w:name="_Toc510696635"/>
      <w:bookmarkStart w:id="432" w:name="_Toc35971430"/>
      <w:bookmarkStart w:id="433" w:name="_Toc82676387"/>
      <w:bookmarkStart w:id="434" w:name="_Toc207713822"/>
      <w:bookmarkStart w:id="435" w:name="_Toc207714463"/>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6" w:name="_Toc510696636"/>
      <w:bookmarkStart w:id="437" w:name="_Toc35971431"/>
      <w:bookmarkStart w:id="438" w:name="_Toc82676388"/>
      <w:bookmarkStart w:id="439" w:name="_Toc207713823"/>
      <w:bookmarkStart w:id="440" w:name="_Toc207714464"/>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658521F2" w:rsidR="00815B7E" w:rsidRDefault="00815B7E" w:rsidP="00815B7E">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09DFFD" w14:textId="79CB52AA" w:rsidR="00815B7E" w:rsidRDefault="00815B7E" w:rsidP="00815B7E">
            <w:pPr>
              <w:pStyle w:val="TAN"/>
            </w:pPr>
            <w:r>
              <w:t>NOTE:</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1" w:name="_Toc510696637"/>
      <w:bookmarkStart w:id="442" w:name="_Toc35971432"/>
      <w:bookmarkStart w:id="443" w:name="_Toc82676389"/>
      <w:bookmarkStart w:id="444" w:name="_Toc207713824"/>
      <w:bookmarkStart w:id="445" w:name="_Toc207714465"/>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77777777" w:rsidR="00F9028A" w:rsidRPr="0016361A" w:rsidRDefault="00F9028A" w:rsidP="00F9028A">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lastRenderedPageBreak/>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47" w:name="_Toc207713825"/>
      <w:bookmarkStart w:id="448" w:name="_Toc207714466"/>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49" w:name="_Toc207713826"/>
      <w:bookmarkStart w:id="450" w:name="_Toc207714467"/>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1" w:name="_Toc207713827"/>
      <w:bookmarkStart w:id="452" w:name="_Toc207714468"/>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3" w:name="_Toc207713828"/>
      <w:bookmarkStart w:id="454" w:name="_Toc207714469"/>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5" w:name="_Toc207713829"/>
      <w:bookmarkStart w:id="456" w:name="_Toc207714470"/>
      <w:r w:rsidRPr="00B84B6A">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57" w:name="_Toc207713830"/>
      <w:bookmarkStart w:id="458" w:name="_Toc207714471"/>
      <w:r w:rsidRPr="00B84B6A">
        <w:lastRenderedPageBreak/>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59" w:name="_Toc207713831"/>
      <w:bookmarkStart w:id="460" w:name="_Toc207714472"/>
      <w:r w:rsidRPr="00B84B6A">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1" w:name="_Toc207713832"/>
      <w:bookmarkStart w:id="462" w:name="_Toc207714473"/>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3" w:name="_Toc207713833"/>
      <w:bookmarkStart w:id="464" w:name="_Toc207714474"/>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5" w:name="_Toc207713834"/>
      <w:bookmarkStart w:id="466" w:name="_Toc207714475"/>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77777777" w:rsidR="00F9028A" w:rsidRDefault="00F9028A" w:rsidP="00F9028A">
            <w:pPr>
              <w:keepNext/>
              <w:keepLines/>
              <w:spacing w:after="0"/>
              <w:rPr>
                <w:rFonts w:ascii="Arial" w:hAnsi="Arial"/>
                <w:noProof/>
                <w:sz w:val="18"/>
                <w:lang w:eastAsia="zh-CN"/>
              </w:rPr>
            </w:pPr>
            <w:r>
              <w:rPr>
                <w:rFonts w:ascii="Arial" w:hAnsi="Arial"/>
                <w:noProof/>
                <w:sz w:val="18"/>
                <w:lang w:eastAsia="zh-CN"/>
              </w:rPr>
              <w:t>The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77777777"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 during a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77777777" w:rsidR="00F9028A" w:rsidRDefault="00F9028A" w:rsidP="00F9028A">
            <w:pPr>
              <w:pStyle w:val="TAL"/>
              <w:rPr>
                <w:lang w:eastAsia="zh-CN"/>
              </w:rPr>
            </w:pP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77777777" w:rsidR="00F9028A" w:rsidRDefault="00F9028A" w:rsidP="00F9028A">
            <w:pPr>
              <w:keepNext/>
              <w:keepLines/>
              <w:spacing w:after="0"/>
              <w:rPr>
                <w:rFonts w:ascii="Arial" w:hAnsi="Arial"/>
                <w:noProof/>
                <w:sz w:val="18"/>
                <w:lang w:eastAsia="zh-CN"/>
              </w:rPr>
            </w:pPr>
            <w:r>
              <w:rPr>
                <w:rFonts w:ascii="Arial" w:hAnsi="Arial"/>
                <w:noProof/>
                <w:sz w:val="18"/>
                <w:lang w:eastAsia="zh-CN"/>
              </w:rPr>
              <w:t>The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24980A7F" w14:textId="4972CE29" w:rsidR="00F9028A" w:rsidRPr="00820CA3" w:rsidRDefault="00F9028A" w:rsidP="00F9028A">
            <w:pPr>
              <w:keepNext/>
              <w:keepLines/>
              <w:spacing w:after="0"/>
              <w:rPr>
                <w:rFonts w:ascii="Arial" w:hAnsi="Arial"/>
                <w:noProof/>
                <w:sz w:val="18"/>
                <w:lang w:eastAsia="zh-CN"/>
              </w:rPr>
            </w:pPr>
            <w:r>
              <w:rPr>
                <w:rFonts w:ascii="Arial" w:hAnsi="Arial"/>
                <w:noProof/>
                <w:sz w:val="18"/>
                <w:lang w:eastAsia="zh-CN"/>
              </w:rPr>
              <w:t>When present, it contains a list of RatType(s)</w:t>
            </w:r>
            <w:r w:rsidRPr="00BC5E26">
              <w:rPr>
                <w:rFonts w:ascii="Arial" w:hAnsi="Arial"/>
                <w:noProof/>
                <w:sz w:val="18"/>
                <w:lang w:eastAsia="zh-CN"/>
              </w:rPr>
              <w:t xml:space="preserve"> </w:t>
            </w:r>
            <w:r w:rsidRPr="00A44228">
              <w:rPr>
                <w:rFonts w:ascii="Arial" w:hAnsi="Arial"/>
                <w:noProof/>
                <w:sz w:val="18"/>
                <w:lang w:eastAsia="zh-CN"/>
              </w:rPr>
              <w:t>identif</w:t>
            </w:r>
            <w:r>
              <w:rPr>
                <w:rFonts w:ascii="Arial" w:hAnsi="Arial"/>
                <w:noProof/>
                <w:sz w:val="18"/>
                <w:lang w:eastAsia="zh-CN"/>
              </w:rPr>
              <w:t xml:space="preserve">ying </w:t>
            </w:r>
            <w:r w:rsidRPr="00A44228">
              <w:rPr>
                <w:rFonts w:ascii="Arial" w:hAnsi="Arial"/>
                <w:noProof/>
                <w:sz w:val="18"/>
                <w:lang w:eastAsia="zh-CN"/>
              </w:rPr>
              <w:t xml:space="preserve">a list of RAT types </w:t>
            </w:r>
            <w:r w:rsidRPr="00BD5AFB">
              <w:rPr>
                <w:rFonts w:ascii="Arial" w:hAnsi="Arial"/>
                <w:noProof/>
                <w:sz w:val="18"/>
                <w:lang w:eastAsia="zh-CN"/>
              </w:rPr>
              <w:t xml:space="preserve">for which the NF service consumer require to receive the event reports from the PDU session(s) </w:t>
            </w:r>
            <w:r>
              <w:rPr>
                <w:rFonts w:ascii="Arial" w:hAnsi="Arial"/>
                <w:noProof/>
                <w:sz w:val="18"/>
                <w:lang w:eastAsia="zh-CN"/>
              </w:rPr>
              <w:t>of</w:t>
            </w:r>
            <w:r w:rsidRPr="00BD5AFB">
              <w:rPr>
                <w:rFonts w:ascii="Arial" w:hAnsi="Arial"/>
                <w:noProof/>
                <w:sz w:val="18"/>
                <w:lang w:eastAsia="zh-CN"/>
              </w:rPr>
              <w:t xml:space="preserve"> the UE(s)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7777777" w:rsidR="00F9028A" w:rsidRDefault="00F9028A" w:rsidP="00F9028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207713835"/>
      <w:bookmarkStart w:id="469" w:name="_Toc207714476"/>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0" w:name="_Toc207713836"/>
      <w:bookmarkStart w:id="471" w:name="_Toc207714477"/>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2" w:name="_Toc207713837"/>
      <w:bookmarkStart w:id="473" w:name="_Toc207714478"/>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4" w:name="_Toc207713838"/>
      <w:bookmarkStart w:id="475" w:name="_Toc207714479"/>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6" w:name="_Toc207713839"/>
      <w:bookmarkStart w:id="477" w:name="_Toc207714480"/>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1" w:name="_Toc207713840"/>
      <w:bookmarkStart w:id="482" w:name="_Toc207714481"/>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3" w:name="_Toc207713841"/>
      <w:bookmarkStart w:id="484" w:name="_Toc207714482"/>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7524B2">
      <w:pPr>
        <w:keepNext/>
        <w:keepLines/>
        <w:spacing w:before="120"/>
        <w:ind w:left="1701" w:hanging="1701"/>
        <w:outlineLvl w:val="4"/>
        <w:rPr>
          <w:rFonts w:ascii="Arial" w:hAnsi="Arial"/>
          <w:sz w:val="22"/>
        </w:rPr>
      </w:pPr>
      <w:r w:rsidRPr="00BB6BEB">
        <w:rPr>
          <w:rFonts w:ascii="Arial" w:hAnsi="Arial"/>
          <w:sz w:val="22"/>
        </w:rPr>
        <w:lastRenderedPageBreak/>
        <w:t>6.1.6.2.</w:t>
      </w:r>
      <w:r w:rsidR="00F77B04" w:rsidRPr="00F77B04">
        <w:rPr>
          <w:rFonts w:ascii="Arial" w:eastAsiaTheme="minorEastAsia" w:hAnsi="Arial" w:hint="eastAsia"/>
          <w:sz w:val="22"/>
          <w:lang w:eastAsia="zh-CN"/>
        </w:rPr>
        <w:t>2</w:t>
      </w:r>
      <w:r w:rsidRPr="00F77B04">
        <w:rPr>
          <w:rFonts w:ascii="Arial" w:hAnsi="Arial"/>
          <w:sz w:val="22"/>
        </w:rPr>
        <w:t>1</w:t>
      </w:r>
      <w:r w:rsidRPr="00BB6BEB">
        <w:rPr>
          <w:rFonts w:ascii="Arial" w:hAnsi="Arial"/>
          <w:sz w:val="22"/>
        </w:rPr>
        <w:tab/>
        <w:t xml:space="preserve">Type: </w:t>
      </w:r>
      <w:r>
        <w:rPr>
          <w:rFonts w:ascii="Arial" w:hAnsi="Arial"/>
          <w:sz w:val="22"/>
        </w:rPr>
        <w:t>Skip</w:t>
      </w:r>
      <w:r w:rsidRPr="00BB6BEB">
        <w:rPr>
          <w:rFonts w:ascii="Arial" w:hAnsi="Arial"/>
          <w:sz w:val="22"/>
        </w:rPr>
        <w:t>Report</w:t>
      </w:r>
      <w:r>
        <w:rPr>
          <w:rFonts w:ascii="Arial" w:hAnsi="Arial"/>
          <w:sz w:val="22"/>
        </w:rPr>
        <w:t>ing</w:t>
      </w:r>
      <w:r w:rsidRPr="00BB6BEB">
        <w:rPr>
          <w:rFonts w:ascii="Arial" w:hAnsi="Arial"/>
          <w:sz w:val="22"/>
        </w:rPr>
        <w:t>Instruction</w:t>
      </w:r>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Pr="00F7108B">
              <w:rPr>
                <w:rFonts w:ascii="Arial" w:hAnsi="Arial"/>
                <w:sz w:val="18"/>
                <w:highlight w:val="cyan"/>
              </w:rPr>
              <w:t>x</w:t>
            </w:r>
            <w:r>
              <w:rPr>
                <w:rFonts w:ascii="Arial" w:hAnsi="Arial"/>
                <w:sz w:val="18"/>
              </w:rPr>
              <w:t>.</w:t>
            </w:r>
          </w:p>
        </w:tc>
      </w:tr>
    </w:tbl>
    <w:p w14:paraId="777B9240" w14:textId="77777777" w:rsidR="007524B2" w:rsidRDefault="007524B2" w:rsidP="007524B2"/>
    <w:p w14:paraId="4DBABBCD" w14:textId="67BAA5A9" w:rsidR="007524B2" w:rsidRPr="00181343" w:rsidRDefault="007524B2" w:rsidP="007524B2">
      <w:pPr>
        <w:keepNext/>
        <w:keepLines/>
        <w:spacing w:before="120"/>
        <w:ind w:left="1701" w:hanging="1701"/>
        <w:outlineLvl w:val="4"/>
        <w:rPr>
          <w:rFonts w:ascii="Arial" w:hAnsi="Arial"/>
          <w:sz w:val="22"/>
        </w:rPr>
      </w:pPr>
      <w:r w:rsidRPr="00181343">
        <w:rPr>
          <w:rFonts w:ascii="Arial" w:hAnsi="Arial"/>
          <w:sz w:val="22"/>
        </w:rPr>
        <w:t>6.1.6.2.</w:t>
      </w:r>
      <w:r w:rsidR="00F77B04">
        <w:rPr>
          <w:rFonts w:ascii="Arial" w:eastAsiaTheme="minorEastAsia" w:hAnsi="Arial" w:hint="eastAsia"/>
          <w:sz w:val="22"/>
          <w:lang w:eastAsia="zh-CN"/>
        </w:rPr>
        <w:t>22</w:t>
      </w:r>
      <w:r w:rsidRPr="00181343">
        <w:rPr>
          <w:rFonts w:ascii="Arial" w:hAnsi="Arial"/>
          <w:sz w:val="22"/>
        </w:rPr>
        <w:tab/>
        <w:t xml:space="preserve">Type: </w:t>
      </w:r>
      <w:r w:rsidRPr="00181343">
        <w:rPr>
          <w:rFonts w:ascii="Arial" w:eastAsia="Malgun Gothic" w:hAnsi="Arial"/>
          <w:sz w:val="22"/>
        </w:rPr>
        <w:t>ThresholdCond</w:t>
      </w:r>
      <w:r w:rsidRPr="00181343">
        <w:rPr>
          <w:rFonts w:ascii="Arial" w:hAnsi="Arial"/>
          <w:sz w:val="22"/>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6825530" w14:textId="77777777" w:rsidR="00C10561" w:rsidRDefault="00C10561" w:rsidP="00011D76">
      <w:pPr>
        <w:pStyle w:val="41"/>
        <w:rPr>
          <w:lang w:val="en-US"/>
        </w:rPr>
      </w:pPr>
      <w:bookmarkStart w:id="485" w:name="_Toc207713842"/>
      <w:bookmarkStart w:id="486" w:name="_Toc20771448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5"/>
      <w:bookmarkEnd w:id="486"/>
    </w:p>
    <w:p w14:paraId="4AB855BB" w14:textId="77777777" w:rsidR="00C10561" w:rsidRPr="00384E92" w:rsidRDefault="00C10561" w:rsidP="00011D76">
      <w:pPr>
        <w:pStyle w:val="51"/>
      </w:pPr>
      <w:bookmarkStart w:id="487" w:name="_Toc510696639"/>
      <w:bookmarkStart w:id="488" w:name="_Toc35971434"/>
      <w:bookmarkStart w:id="489" w:name="_Toc82676391"/>
      <w:bookmarkStart w:id="490" w:name="_Toc207713843"/>
      <w:bookmarkStart w:id="491" w:name="_Toc207714484"/>
      <w:r>
        <w:t>6.1.6.3.1</w:t>
      </w:r>
      <w:r w:rsidRPr="00384E92">
        <w:tab/>
        <w:t>Introduction</w:t>
      </w:r>
      <w:bookmarkEnd w:id="487"/>
      <w:bookmarkEnd w:id="488"/>
      <w:bookmarkEnd w:id="489"/>
      <w:bookmarkEnd w:id="490"/>
      <w:bookmarkEnd w:id="49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2" w:name="_Toc510696640"/>
      <w:bookmarkStart w:id="493" w:name="_Toc35971435"/>
      <w:bookmarkStart w:id="494" w:name="_Toc82676392"/>
      <w:bookmarkStart w:id="495" w:name="_Toc207713844"/>
      <w:bookmarkStart w:id="496" w:name="_Toc207714485"/>
      <w:r>
        <w:t>6.1.6.3.2</w:t>
      </w:r>
      <w:r w:rsidRPr="00384E92">
        <w:tab/>
        <w:t>Simple data types</w:t>
      </w:r>
      <w:bookmarkEnd w:id="492"/>
      <w:bookmarkEnd w:id="493"/>
      <w:bookmarkEnd w:id="494"/>
      <w:bookmarkEnd w:id="495"/>
      <w:bookmarkEnd w:id="49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497" w:name="_Toc510696641"/>
      <w:bookmarkStart w:id="498" w:name="_Toc35971436"/>
      <w:bookmarkStart w:id="499" w:name="_Toc82676393"/>
      <w:bookmarkStart w:id="500" w:name="_Toc207713845"/>
      <w:bookmarkStart w:id="501" w:name="_Toc207714486"/>
      <w:r>
        <w:t>6.1.6.3.3</w:t>
      </w:r>
      <w:r w:rsidRPr="00BC662F">
        <w:tab/>
        <w:t xml:space="preserve">Enumeration: </w:t>
      </w:r>
      <w:r w:rsidR="000A3E06">
        <w:t>EventType</w:t>
      </w:r>
      <w:bookmarkEnd w:id="497"/>
      <w:bookmarkEnd w:id="498"/>
      <w:bookmarkEnd w:id="499"/>
      <w:bookmarkEnd w:id="500"/>
      <w:bookmarkEnd w:id="50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2" w:name="_Toc207713846"/>
      <w:bookmarkStart w:id="503" w:name="_Toc207714487"/>
      <w:r w:rsidRPr="00B84B6A">
        <w:t>6.1.6.3.4</w:t>
      </w:r>
      <w:r w:rsidRPr="00B84B6A">
        <w:tab/>
        <w:t>Enumeration: UpfEventTrigger</w:t>
      </w:r>
      <w:bookmarkEnd w:id="502"/>
      <w:bookmarkEnd w:id="50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04" w:name="_Toc207713847"/>
      <w:bookmarkStart w:id="505" w:name="_Toc207714488"/>
      <w:r w:rsidRPr="00B84B6A">
        <w:t>6.1.6.3.5</w:t>
      </w:r>
      <w:r w:rsidRPr="00B84B6A">
        <w:tab/>
        <w:t>Enumeration: MeasurementType</w:t>
      </w:r>
      <w:bookmarkEnd w:id="504"/>
      <w:bookmarkEnd w:id="505"/>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06" w:name="_Toc207713848"/>
      <w:bookmarkStart w:id="507" w:name="_Toc207714489"/>
      <w:r w:rsidRPr="00B84B6A">
        <w:lastRenderedPageBreak/>
        <w:t>6.1.6.3.6</w:t>
      </w:r>
      <w:r w:rsidRPr="00B84B6A">
        <w:tab/>
        <w:t>Enumeration: GranularityOfMeasurement</w:t>
      </w:r>
      <w:bookmarkEnd w:id="506"/>
      <w:bookmarkEnd w:id="507"/>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08" w:name="_Toc207713849"/>
      <w:bookmarkStart w:id="509" w:name="_Toc207714490"/>
      <w:r w:rsidRPr="00B84B6A">
        <w:t>6.1.6.3.</w:t>
      </w:r>
      <w:r>
        <w:t>7</w:t>
      </w:r>
      <w:r w:rsidRPr="00B84B6A">
        <w:tab/>
        <w:t xml:space="preserve">Enumeration: </w:t>
      </w:r>
      <w:r>
        <w:t>DnProtocol</w:t>
      </w:r>
      <w:bookmarkEnd w:id="508"/>
      <w:bookmarkEnd w:id="509"/>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0" w:name="_Toc207713850"/>
      <w:bookmarkStart w:id="511" w:name="_Toc207714491"/>
      <w:r w:rsidRPr="00B84B6A">
        <w:t>6.1.6.3.</w:t>
      </w:r>
      <w:r>
        <w:t>8</w:t>
      </w:r>
      <w:r w:rsidRPr="00B84B6A">
        <w:tab/>
        <w:t xml:space="preserve">Enumeration: </w:t>
      </w:r>
      <w:r>
        <w:rPr>
          <w:lang w:eastAsia="zh-CN"/>
        </w:rPr>
        <w:t>R</w:t>
      </w:r>
      <w:r w:rsidRPr="00B84B6A">
        <w:rPr>
          <w:lang w:eastAsia="zh-CN"/>
        </w:rPr>
        <w:t>eportingUrgency</w:t>
      </w:r>
      <w:bookmarkEnd w:id="510"/>
      <w:bookmarkEnd w:id="511"/>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2" w:name="_Toc177547088"/>
      <w:bookmarkStart w:id="513" w:name="_Toc207713851"/>
      <w:bookmarkStart w:id="514" w:name="_Toc207714492"/>
      <w:bookmarkStart w:id="515" w:name="_Hlk191304548"/>
      <w:bookmarkStart w:id="516" w:name="_Toc510696647"/>
      <w:bookmarkStart w:id="517" w:name="_Toc35971443"/>
      <w:bookmarkStart w:id="518" w:name="_Toc82676401"/>
      <w:r>
        <w:t>6.1.6.3.</w:t>
      </w:r>
      <w:r>
        <w:rPr>
          <w:rFonts w:eastAsiaTheme="minorEastAsia" w:hint="eastAsia"/>
          <w:lang w:eastAsia="zh-CN"/>
        </w:rPr>
        <w:t>9</w:t>
      </w:r>
      <w:r w:rsidRPr="00BC662F">
        <w:tab/>
        <w:t xml:space="preserve">Enumeration: </w:t>
      </w:r>
      <w:bookmarkEnd w:id="512"/>
      <w:r>
        <w:rPr>
          <w:lang w:eastAsia="zh-CN"/>
        </w:rPr>
        <w:t>Ter</w:t>
      </w:r>
      <w:r>
        <w:rPr>
          <w:rFonts w:eastAsia="Malgun Gothic"/>
          <w:lang w:eastAsia="ja-JP"/>
        </w:rPr>
        <w:t>minationCause</w:t>
      </w:r>
      <w:bookmarkEnd w:id="513"/>
      <w:bookmarkEnd w:id="514"/>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5"/>
    </w:tbl>
    <w:p w14:paraId="17FFF710" w14:textId="77777777" w:rsidR="00D07279" w:rsidRDefault="00D07279" w:rsidP="00D07279"/>
    <w:p w14:paraId="419E6BA0" w14:textId="203E7B56" w:rsidR="00D07279" w:rsidRPr="00BC662F" w:rsidRDefault="00D07279" w:rsidP="00D07279">
      <w:pPr>
        <w:pStyle w:val="51"/>
      </w:pPr>
      <w:bookmarkStart w:id="519" w:name="_Toc207713852"/>
      <w:bookmarkStart w:id="520" w:name="_Toc207714493"/>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19"/>
      <w:bookmarkEnd w:id="520"/>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lastRenderedPageBreak/>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1" w:name="_Hlk200975305"/>
      <w:bookmarkStart w:id="522" w:name="_Toc207713853"/>
      <w:bookmarkStart w:id="523" w:name="_Toc207714494"/>
      <w:r w:rsidRPr="00087ED8">
        <w:rPr>
          <w:lang w:val="en-US"/>
        </w:rPr>
        <w:t>6.</w:t>
      </w:r>
      <w:r>
        <w:rPr>
          <w:lang w:val="en-US"/>
        </w:rPr>
        <w:t>1.6</w:t>
      </w:r>
      <w:r w:rsidRPr="00087ED8">
        <w:rPr>
          <w:lang w:val="en-US"/>
        </w:rPr>
        <w:t>.</w:t>
      </w:r>
      <w:r>
        <w:rPr>
          <w:rFonts w:eastAsiaTheme="minorEastAsia" w:hint="eastAsia"/>
          <w:lang w:val="en-US" w:eastAsia="zh-CN"/>
        </w:rPr>
        <w:t>4</w:t>
      </w:r>
      <w:bookmarkEnd w:id="521"/>
      <w:r w:rsidRPr="00087ED8">
        <w:rPr>
          <w:lang w:val="en-US"/>
        </w:rPr>
        <w:tab/>
      </w:r>
      <w:r w:rsidRPr="00CC2E32">
        <w:t>Data types describing alternative data types or combinations of data types</w:t>
      </w:r>
      <w:bookmarkEnd w:id="522"/>
      <w:bookmarkEnd w:id="523"/>
    </w:p>
    <w:p w14:paraId="763F8938" w14:textId="2DDB02A9" w:rsidR="00F217A5" w:rsidRPr="00B84B6A" w:rsidRDefault="00F217A5" w:rsidP="00F217A5">
      <w:pPr>
        <w:pStyle w:val="51"/>
      </w:pPr>
      <w:bookmarkStart w:id="524" w:name="_Toc207713854"/>
      <w:bookmarkStart w:id="525" w:name="_Toc207714495"/>
      <w:r w:rsidRPr="00B84B6A">
        <w:t>6.1.6.</w:t>
      </w:r>
      <w:r>
        <w:rPr>
          <w:rFonts w:eastAsiaTheme="minorEastAsia" w:hint="eastAsia"/>
          <w:lang w:eastAsia="zh-CN"/>
        </w:rPr>
        <w:t>4</w:t>
      </w:r>
      <w:r w:rsidRPr="00B84B6A">
        <w:t>.</w:t>
      </w:r>
      <w:r>
        <w:t>1</w:t>
      </w:r>
      <w:r w:rsidRPr="00B84B6A">
        <w:tab/>
        <w:t xml:space="preserve">Enumeration: </w:t>
      </w:r>
      <w:r>
        <w:t>ExtNotificationData</w:t>
      </w:r>
      <w:bookmarkEnd w:id="524"/>
      <w:bookmarkEnd w:id="525"/>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26" w:name="_Toc207713855"/>
      <w:bookmarkStart w:id="527" w:name="_Toc207714496"/>
      <w:r>
        <w:t>6.1.7</w:t>
      </w:r>
      <w:r>
        <w:tab/>
        <w:t>Error Handling</w:t>
      </w:r>
      <w:bookmarkEnd w:id="516"/>
      <w:bookmarkEnd w:id="517"/>
      <w:bookmarkEnd w:id="518"/>
      <w:bookmarkEnd w:id="526"/>
      <w:bookmarkEnd w:id="527"/>
    </w:p>
    <w:p w14:paraId="675E3968" w14:textId="77777777" w:rsidR="00C10561" w:rsidRPr="00971458" w:rsidRDefault="00C10561" w:rsidP="00011D76">
      <w:pPr>
        <w:pStyle w:val="41"/>
      </w:pPr>
      <w:bookmarkStart w:id="528" w:name="_Toc35971444"/>
      <w:bookmarkStart w:id="529" w:name="_Toc82676402"/>
      <w:bookmarkStart w:id="530" w:name="_Toc207713856"/>
      <w:bookmarkStart w:id="531" w:name="_Toc207714497"/>
      <w:r w:rsidRPr="00971458">
        <w:t>6.1.7.1</w:t>
      </w:r>
      <w:r w:rsidRPr="00971458">
        <w:tab/>
        <w:t>General</w:t>
      </w:r>
      <w:bookmarkEnd w:id="528"/>
      <w:bookmarkEnd w:id="529"/>
      <w:bookmarkEnd w:id="530"/>
      <w:bookmarkEnd w:id="531"/>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2" w:name="_Toc35971445"/>
      <w:bookmarkStart w:id="533" w:name="_Toc82676403"/>
      <w:bookmarkStart w:id="534" w:name="_Toc207713857"/>
      <w:bookmarkStart w:id="535" w:name="_Toc207714498"/>
      <w:r w:rsidRPr="00971458">
        <w:t>6.1.7.2</w:t>
      </w:r>
      <w:r w:rsidRPr="00971458">
        <w:tab/>
        <w:t>Protocol Errors</w:t>
      </w:r>
      <w:bookmarkEnd w:id="532"/>
      <w:bookmarkEnd w:id="533"/>
      <w:bookmarkEnd w:id="534"/>
      <w:bookmarkEnd w:id="53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36" w:name="_Toc35971446"/>
      <w:bookmarkStart w:id="537" w:name="_Toc82676404"/>
      <w:bookmarkStart w:id="538" w:name="_Toc207713858"/>
      <w:bookmarkStart w:id="539" w:name="_Toc207714499"/>
      <w:r>
        <w:t>6.1.7.3</w:t>
      </w:r>
      <w:r>
        <w:tab/>
        <w:t>Application Errors</w:t>
      </w:r>
      <w:bookmarkEnd w:id="536"/>
      <w:bookmarkEnd w:id="537"/>
      <w:bookmarkEnd w:id="538"/>
      <w:bookmarkEnd w:id="53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0" w:name="_Toc492899751"/>
      <w:bookmarkStart w:id="541" w:name="_Toc492900030"/>
      <w:bookmarkStart w:id="542" w:name="_Toc492967832"/>
      <w:bookmarkStart w:id="543" w:name="_Toc492972920"/>
      <w:bookmarkStart w:id="544" w:name="_Toc492973140"/>
      <w:bookmarkStart w:id="545" w:name="_Toc493774060"/>
      <w:bookmarkStart w:id="546" w:name="_Toc508285804"/>
      <w:bookmarkStart w:id="547" w:name="_Toc508287269"/>
      <w:bookmarkStart w:id="548" w:name="_Toc510696648"/>
      <w:bookmarkStart w:id="549" w:name="_Toc35971447"/>
      <w:bookmarkStart w:id="550" w:name="_Toc82676405"/>
    </w:p>
    <w:p w14:paraId="6E124D1B" w14:textId="335F9FEF" w:rsidR="00C10561" w:rsidRPr="0023018E" w:rsidRDefault="00C10561" w:rsidP="00011D76">
      <w:pPr>
        <w:pStyle w:val="31"/>
        <w:rPr>
          <w:lang w:eastAsia="zh-CN"/>
        </w:rPr>
      </w:pPr>
      <w:bookmarkStart w:id="551" w:name="_Toc207713859"/>
      <w:bookmarkStart w:id="552" w:name="_Toc207714500"/>
      <w:r>
        <w:t>6.1.8</w:t>
      </w:r>
      <w:r w:rsidRPr="0023018E">
        <w:rPr>
          <w:lang w:eastAsia="zh-CN"/>
        </w:rPr>
        <w:tab/>
        <w:t>Feature negotiation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bl>
    <w:p w14:paraId="3AF749C1" w14:textId="77777777" w:rsidR="002F1629" w:rsidRDefault="002F1629" w:rsidP="002F1629">
      <w:bookmarkStart w:id="553" w:name="_Toc532994477"/>
      <w:bookmarkStart w:id="554" w:name="_Toc35971448"/>
      <w:bookmarkStart w:id="555" w:name="_Toc82676406"/>
      <w:bookmarkStart w:id="556" w:name="_Toc510696649"/>
    </w:p>
    <w:p w14:paraId="72261397" w14:textId="010BC0FD" w:rsidR="00C10561" w:rsidRPr="001E7573" w:rsidRDefault="00C10561" w:rsidP="00011D76">
      <w:pPr>
        <w:pStyle w:val="31"/>
      </w:pPr>
      <w:bookmarkStart w:id="557" w:name="_Toc207713860"/>
      <w:bookmarkStart w:id="558" w:name="_Toc207714501"/>
      <w:r>
        <w:t>6.1.9</w:t>
      </w:r>
      <w:r w:rsidRPr="001E7573">
        <w:tab/>
        <w:t>Security</w:t>
      </w:r>
      <w:bookmarkEnd w:id="553"/>
      <w:bookmarkEnd w:id="554"/>
      <w:bookmarkEnd w:id="555"/>
      <w:bookmarkEnd w:id="557"/>
      <w:bookmarkEnd w:id="558"/>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59" w:name="_Toc207713861"/>
      <w:bookmarkStart w:id="560" w:name="_Toc207714502"/>
      <w:r w:rsidRPr="00B84B6A">
        <w:lastRenderedPageBreak/>
        <w:t>6.1.10</w:t>
      </w:r>
      <w:r w:rsidRPr="00B84B6A">
        <w:tab/>
        <w:t>HTTP redirection</w:t>
      </w:r>
      <w:bookmarkEnd w:id="559"/>
      <w:bookmarkEnd w:id="560"/>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1" w:name="_Toc21954272"/>
      <w:bookmarkStart w:id="562" w:name="_Toc25048052"/>
      <w:bookmarkStart w:id="563" w:name="_Toc34143427"/>
      <w:bookmarkStart w:id="564" w:name="_Toc34750897"/>
      <w:bookmarkStart w:id="565" w:name="_Toc34751658"/>
      <w:bookmarkStart w:id="566" w:name="_Toc35941006"/>
      <w:bookmarkStart w:id="567" w:name="_Toc43283906"/>
      <w:bookmarkStart w:id="568" w:name="_Toc49762901"/>
      <w:bookmarkStart w:id="569" w:name="_Toc51925755"/>
      <w:bookmarkStart w:id="570" w:name="_Toc51925856"/>
      <w:bookmarkStart w:id="571" w:name="_Toc122098747"/>
      <w:bookmarkEnd w:id="556"/>
    </w:p>
    <w:p w14:paraId="2D0B5FBC" w14:textId="3D8A8652" w:rsidR="00431AA8" w:rsidRDefault="00692CC8" w:rsidP="003109DC">
      <w:pPr>
        <w:pStyle w:val="21"/>
      </w:pPr>
      <w:bookmarkStart w:id="572" w:name="_Toc207713862"/>
      <w:bookmarkStart w:id="573" w:name="_Toc207714503"/>
      <w:r>
        <w:t>6.2</w:t>
      </w:r>
      <w:r w:rsidR="00431AA8">
        <w:tab/>
      </w:r>
      <w:r w:rsidR="00E67634">
        <w:rPr>
          <w:lang w:eastAsia="zh-CN"/>
        </w:rPr>
        <w:t>Nupf_GetUEPrivateIPaddrAndIdentifiers</w:t>
      </w:r>
      <w:r w:rsidR="00431AA8" w:rsidRPr="00E23840">
        <w:rPr>
          <w:noProof/>
        </w:rPr>
        <w:t xml:space="preserve"> </w:t>
      </w:r>
      <w:r w:rsidR="00431AA8">
        <w:t>Service API</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28648A73" w14:textId="282B90CA" w:rsidR="00431AA8" w:rsidRDefault="00692CC8" w:rsidP="00431AA8">
      <w:pPr>
        <w:pStyle w:val="31"/>
      </w:pPr>
      <w:bookmarkStart w:id="574" w:name="_Toc21954273"/>
      <w:bookmarkStart w:id="575" w:name="_Toc25048053"/>
      <w:bookmarkStart w:id="576" w:name="_Toc34143428"/>
      <w:bookmarkStart w:id="577" w:name="_Toc34750898"/>
      <w:bookmarkStart w:id="578" w:name="_Toc34751659"/>
      <w:bookmarkStart w:id="579" w:name="_Toc35941007"/>
      <w:bookmarkStart w:id="580" w:name="_Toc43283907"/>
      <w:bookmarkStart w:id="581" w:name="_Toc49762902"/>
      <w:bookmarkStart w:id="582" w:name="_Toc51925756"/>
      <w:bookmarkStart w:id="583" w:name="_Toc51925857"/>
      <w:bookmarkStart w:id="584" w:name="_Toc122098748"/>
      <w:bookmarkStart w:id="585" w:name="_Toc207713863"/>
      <w:bookmarkStart w:id="586" w:name="_Toc207714504"/>
      <w:r>
        <w:t>6.2</w:t>
      </w:r>
      <w:r w:rsidR="00431AA8">
        <w:t>.1</w:t>
      </w:r>
      <w:r w:rsidR="00431AA8">
        <w:tab/>
        <w:t>Introduction</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87" w:name="_Toc98500886"/>
      <w:bookmarkStart w:id="588" w:name="_Toc104297805"/>
      <w:bookmarkStart w:id="589" w:name="_Toc104300116"/>
      <w:bookmarkStart w:id="590" w:name="_Toc122098073"/>
      <w:bookmarkStart w:id="591" w:name="_Toc207713864"/>
      <w:bookmarkStart w:id="592" w:name="_Toc207714505"/>
      <w:r>
        <w:t>6.2</w:t>
      </w:r>
      <w:r w:rsidR="00431AA8">
        <w:t>.2</w:t>
      </w:r>
      <w:r w:rsidR="00431AA8">
        <w:tab/>
        <w:t>Usage of HTTP</w:t>
      </w:r>
      <w:bookmarkEnd w:id="587"/>
      <w:bookmarkEnd w:id="588"/>
      <w:bookmarkEnd w:id="589"/>
      <w:bookmarkEnd w:id="590"/>
      <w:bookmarkEnd w:id="591"/>
      <w:bookmarkEnd w:id="592"/>
    </w:p>
    <w:p w14:paraId="3E1C2EF7" w14:textId="50A68A42" w:rsidR="00431AA8" w:rsidRPr="000C5200" w:rsidRDefault="00692CC8" w:rsidP="00431AA8">
      <w:pPr>
        <w:pStyle w:val="41"/>
      </w:pPr>
      <w:bookmarkStart w:id="593" w:name="_Toc98500887"/>
      <w:bookmarkStart w:id="594" w:name="_Toc104297806"/>
      <w:bookmarkStart w:id="595" w:name="_Toc104300117"/>
      <w:bookmarkStart w:id="596" w:name="_Toc122098074"/>
      <w:bookmarkStart w:id="597" w:name="_Toc207713865"/>
      <w:bookmarkStart w:id="598" w:name="_Toc207714506"/>
      <w:r>
        <w:t>6.2</w:t>
      </w:r>
      <w:r w:rsidR="00431AA8">
        <w:t>.2.1</w:t>
      </w:r>
      <w:r w:rsidR="00431AA8">
        <w:tab/>
        <w:t>General</w:t>
      </w:r>
      <w:bookmarkEnd w:id="593"/>
      <w:bookmarkEnd w:id="594"/>
      <w:bookmarkEnd w:id="595"/>
      <w:bookmarkEnd w:id="596"/>
      <w:bookmarkEnd w:id="597"/>
      <w:bookmarkEnd w:id="598"/>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599" w:name="OLE_LINK1"/>
      <w:r w:rsidR="00901356">
        <w:rPr>
          <w:lang w:eastAsia="zh-CN"/>
        </w:rPr>
        <w:t>Nupf_GetUEPrivateIPaddrAndIdentifiers</w:t>
      </w:r>
      <w:bookmarkEnd w:id="599"/>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0" w:name="_Toc98500888"/>
      <w:bookmarkStart w:id="601" w:name="_Toc104297807"/>
      <w:bookmarkStart w:id="602" w:name="_Toc104300118"/>
      <w:bookmarkStart w:id="603" w:name="_Toc122098075"/>
      <w:bookmarkStart w:id="604" w:name="_Toc207713866"/>
      <w:bookmarkStart w:id="605" w:name="_Toc207714507"/>
      <w:r>
        <w:t>6.2</w:t>
      </w:r>
      <w:r w:rsidR="00431AA8">
        <w:t>.2.2</w:t>
      </w:r>
      <w:r w:rsidR="00431AA8">
        <w:tab/>
        <w:t>HTTP standard headers</w:t>
      </w:r>
      <w:bookmarkEnd w:id="600"/>
      <w:bookmarkEnd w:id="601"/>
      <w:bookmarkEnd w:id="602"/>
      <w:bookmarkEnd w:id="603"/>
      <w:bookmarkEnd w:id="604"/>
      <w:bookmarkEnd w:id="605"/>
    </w:p>
    <w:p w14:paraId="40D22432" w14:textId="26B90400" w:rsidR="00431AA8" w:rsidRDefault="00692CC8" w:rsidP="00431AA8">
      <w:pPr>
        <w:pStyle w:val="51"/>
        <w:rPr>
          <w:lang w:eastAsia="zh-CN"/>
        </w:rPr>
      </w:pPr>
      <w:bookmarkStart w:id="606" w:name="_Toc98500889"/>
      <w:bookmarkStart w:id="607" w:name="_Toc104297808"/>
      <w:bookmarkStart w:id="608" w:name="_Toc104300119"/>
      <w:bookmarkStart w:id="609" w:name="_Toc122098076"/>
      <w:bookmarkStart w:id="610" w:name="_Toc207713867"/>
      <w:bookmarkStart w:id="611" w:name="_Toc207714508"/>
      <w:r>
        <w:t>6.2</w:t>
      </w:r>
      <w:r w:rsidR="00431AA8">
        <w:t>.2.2.1</w:t>
      </w:r>
      <w:r w:rsidR="00431AA8">
        <w:rPr>
          <w:rFonts w:hint="eastAsia"/>
          <w:lang w:eastAsia="zh-CN"/>
        </w:rPr>
        <w:tab/>
      </w:r>
      <w:r w:rsidR="00431AA8">
        <w:rPr>
          <w:lang w:eastAsia="zh-CN"/>
        </w:rPr>
        <w:t>General</w:t>
      </w:r>
      <w:bookmarkEnd w:id="606"/>
      <w:bookmarkEnd w:id="607"/>
      <w:bookmarkEnd w:id="608"/>
      <w:bookmarkEnd w:id="609"/>
      <w:bookmarkEnd w:id="610"/>
      <w:bookmarkEnd w:id="61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2" w:name="_Toc98500890"/>
      <w:bookmarkStart w:id="613" w:name="_Toc104297809"/>
      <w:bookmarkStart w:id="614" w:name="_Toc104300120"/>
      <w:bookmarkStart w:id="615" w:name="_Toc122098077"/>
      <w:bookmarkStart w:id="616" w:name="_Toc207713868"/>
      <w:bookmarkStart w:id="617" w:name="_Toc207714509"/>
      <w:r>
        <w:t>6.2</w:t>
      </w:r>
      <w:r w:rsidR="00431AA8">
        <w:t>.2.2.2</w:t>
      </w:r>
      <w:r w:rsidR="00431AA8">
        <w:tab/>
        <w:t>Content type</w:t>
      </w:r>
      <w:bookmarkEnd w:id="612"/>
      <w:bookmarkEnd w:id="613"/>
      <w:bookmarkEnd w:id="614"/>
      <w:bookmarkEnd w:id="615"/>
      <w:bookmarkEnd w:id="616"/>
      <w:bookmarkEnd w:id="61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18" w:name="_Toc98500891"/>
      <w:bookmarkStart w:id="619" w:name="_Toc104297810"/>
      <w:bookmarkStart w:id="620" w:name="_Toc104300121"/>
      <w:bookmarkStart w:id="621" w:name="_Toc122098078"/>
      <w:bookmarkStart w:id="622" w:name="_Toc207713869"/>
      <w:bookmarkStart w:id="623" w:name="_Toc207714510"/>
      <w:r>
        <w:t>6.2</w:t>
      </w:r>
      <w:r w:rsidR="00431AA8">
        <w:t>.2.3</w:t>
      </w:r>
      <w:r w:rsidR="00431AA8">
        <w:tab/>
        <w:t>HTTP custom headers</w:t>
      </w:r>
      <w:bookmarkEnd w:id="618"/>
      <w:bookmarkEnd w:id="619"/>
      <w:bookmarkEnd w:id="620"/>
      <w:bookmarkEnd w:id="621"/>
      <w:bookmarkEnd w:id="622"/>
      <w:bookmarkEnd w:id="623"/>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24" w:name="_Toc21954280"/>
      <w:bookmarkStart w:id="625" w:name="_Toc25048061"/>
      <w:bookmarkStart w:id="626" w:name="_Toc34143436"/>
      <w:bookmarkStart w:id="627" w:name="_Toc34750906"/>
      <w:bookmarkStart w:id="628" w:name="_Toc34751667"/>
      <w:bookmarkStart w:id="629" w:name="_Toc35941015"/>
      <w:bookmarkStart w:id="630" w:name="_Toc43283915"/>
      <w:bookmarkStart w:id="631" w:name="_Toc49762910"/>
      <w:bookmarkStart w:id="632" w:name="_Toc51925764"/>
      <w:bookmarkStart w:id="633" w:name="_Toc51925865"/>
      <w:bookmarkStart w:id="634" w:name="_Toc122098756"/>
      <w:bookmarkStart w:id="635" w:name="_Toc207713870"/>
      <w:bookmarkStart w:id="636" w:name="_Toc207714511"/>
      <w:r>
        <w:t>6.2</w:t>
      </w:r>
      <w:r w:rsidR="00BE16BA">
        <w:t>.3</w:t>
      </w:r>
      <w:r w:rsidR="00BE16BA">
        <w:tab/>
        <w:t>Resources</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50915744" w14:textId="4A70BBBD" w:rsidR="00BE16BA" w:rsidRPr="000A7435" w:rsidRDefault="00BE16BA" w:rsidP="00BE16BA">
      <w:pPr>
        <w:pStyle w:val="41"/>
      </w:pPr>
      <w:bookmarkStart w:id="637" w:name="_Toc21954281"/>
      <w:bookmarkStart w:id="638" w:name="_Toc25048062"/>
      <w:bookmarkStart w:id="639" w:name="_Toc34143437"/>
      <w:bookmarkStart w:id="640" w:name="_Toc34750907"/>
      <w:bookmarkStart w:id="641" w:name="_Toc34751668"/>
      <w:bookmarkStart w:id="642" w:name="_Toc35941016"/>
      <w:bookmarkStart w:id="643" w:name="_Toc43283916"/>
      <w:bookmarkStart w:id="644" w:name="_Toc49762911"/>
      <w:bookmarkStart w:id="645" w:name="_Toc51925765"/>
      <w:bookmarkStart w:id="646" w:name="_Toc51925866"/>
      <w:bookmarkStart w:id="647" w:name="_Toc122098757"/>
      <w:bookmarkStart w:id="648" w:name="_Toc207713871"/>
      <w:bookmarkStart w:id="649" w:name="_Toc207714512"/>
      <w:r>
        <w:t>6.2.3.1</w:t>
      </w:r>
      <w:r>
        <w:tab/>
        <w:t>Overview</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5pt;height:134.65pt" o:ole="">
            <v:imagedata r:id="rId30" o:title="" croptop="-121f" cropbottom=".5" cropright="19080f"/>
          </v:shape>
          <o:OLEObject Type="Embed" ProgID="Visio.Drawing.15" ShapeID="_x0000_i1034" DrawAspect="Content" ObjectID="_1818334789"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0" w:name="_Toc21954282"/>
      <w:bookmarkStart w:id="651" w:name="_Toc25048063"/>
      <w:bookmarkStart w:id="652" w:name="_Toc34143438"/>
      <w:bookmarkStart w:id="653" w:name="_Toc34750908"/>
      <w:bookmarkStart w:id="654" w:name="_Toc34751669"/>
      <w:bookmarkStart w:id="655" w:name="_Toc35941017"/>
      <w:bookmarkStart w:id="656" w:name="_Toc43283917"/>
      <w:bookmarkStart w:id="657" w:name="_Toc49762912"/>
      <w:bookmarkStart w:id="658" w:name="_Toc51925766"/>
      <w:bookmarkStart w:id="659" w:name="_Toc51925867"/>
      <w:bookmarkStart w:id="660" w:name="_Toc122098758"/>
      <w:bookmarkStart w:id="661" w:name="_Toc207713872"/>
      <w:bookmarkStart w:id="662" w:name="_Toc207714513"/>
      <w:r>
        <w:t>6.2</w:t>
      </w:r>
      <w:r w:rsidR="00A72234">
        <w:t>.3.2</w:t>
      </w:r>
      <w:r w:rsidR="00A72234">
        <w:tab/>
        <w:t xml:space="preserve">Resource: </w:t>
      </w:r>
      <w:bookmarkEnd w:id="650"/>
      <w:bookmarkEnd w:id="651"/>
      <w:bookmarkEnd w:id="652"/>
      <w:bookmarkEnd w:id="653"/>
      <w:bookmarkEnd w:id="654"/>
      <w:bookmarkEnd w:id="655"/>
      <w:bookmarkEnd w:id="656"/>
      <w:bookmarkEnd w:id="657"/>
      <w:bookmarkEnd w:id="658"/>
      <w:bookmarkEnd w:id="659"/>
      <w:bookmarkEnd w:id="660"/>
      <w:r w:rsidR="00A72234">
        <w:t>UE IP Address Info</w:t>
      </w:r>
      <w:bookmarkEnd w:id="661"/>
      <w:bookmarkEnd w:id="662"/>
    </w:p>
    <w:p w14:paraId="70013ADC" w14:textId="326D854C" w:rsidR="00A72234" w:rsidRDefault="00802675" w:rsidP="00A72234">
      <w:pPr>
        <w:pStyle w:val="51"/>
      </w:pPr>
      <w:bookmarkStart w:id="663" w:name="_Toc21954283"/>
      <w:bookmarkStart w:id="664" w:name="_Toc25048064"/>
      <w:bookmarkStart w:id="665" w:name="_Toc34143439"/>
      <w:bookmarkStart w:id="666" w:name="_Toc34750909"/>
      <w:bookmarkStart w:id="667" w:name="_Toc34751670"/>
      <w:bookmarkStart w:id="668" w:name="_Toc35941018"/>
      <w:bookmarkStart w:id="669" w:name="_Toc43283918"/>
      <w:bookmarkStart w:id="670" w:name="_Toc49762913"/>
      <w:bookmarkStart w:id="671" w:name="_Toc51925767"/>
      <w:bookmarkStart w:id="672" w:name="_Toc51925868"/>
      <w:bookmarkStart w:id="673" w:name="_Toc122098759"/>
      <w:bookmarkStart w:id="674" w:name="_Toc207713873"/>
      <w:bookmarkStart w:id="675" w:name="_Toc207714514"/>
      <w:r>
        <w:t>6.2</w:t>
      </w:r>
      <w:r w:rsidR="00A72234">
        <w:t>.3.2.1</w:t>
      </w:r>
      <w:r w:rsidR="00A72234">
        <w:tab/>
        <w:t>Description</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76" w:name="_Toc21954284"/>
      <w:bookmarkStart w:id="677" w:name="_Toc25048065"/>
      <w:bookmarkStart w:id="678" w:name="_Toc34143440"/>
      <w:bookmarkStart w:id="679" w:name="_Toc34750910"/>
      <w:bookmarkStart w:id="680" w:name="_Toc34751671"/>
      <w:bookmarkStart w:id="681" w:name="_Toc35941019"/>
      <w:bookmarkStart w:id="682" w:name="_Toc43283919"/>
      <w:bookmarkStart w:id="683" w:name="_Toc49762914"/>
      <w:bookmarkStart w:id="684" w:name="_Toc51925768"/>
      <w:bookmarkStart w:id="685" w:name="_Toc51925869"/>
      <w:bookmarkStart w:id="686" w:name="_Toc122098760"/>
      <w:bookmarkStart w:id="687" w:name="_Toc207713874"/>
      <w:bookmarkStart w:id="688" w:name="_Toc207714515"/>
      <w:r>
        <w:t>6.2</w:t>
      </w:r>
      <w:r w:rsidR="00A72234">
        <w:t>.3.2.2</w:t>
      </w:r>
      <w:r w:rsidR="00A72234">
        <w:tab/>
        <w:t>Resource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89" w:name="_Toc21954285"/>
      <w:bookmarkStart w:id="690" w:name="_Toc25048066"/>
      <w:bookmarkStart w:id="691" w:name="_Toc34143441"/>
      <w:bookmarkStart w:id="692" w:name="_Toc34750911"/>
      <w:bookmarkStart w:id="693" w:name="_Toc34751672"/>
      <w:bookmarkStart w:id="694" w:name="_Toc35941020"/>
      <w:bookmarkStart w:id="695" w:name="_Toc43283920"/>
      <w:bookmarkStart w:id="696" w:name="_Toc49762915"/>
      <w:bookmarkStart w:id="697" w:name="_Toc51925769"/>
      <w:bookmarkStart w:id="698" w:name="_Toc51925870"/>
      <w:bookmarkStart w:id="699" w:name="_Toc122098761"/>
      <w:bookmarkStart w:id="700" w:name="_Toc207713875"/>
      <w:bookmarkStart w:id="701" w:name="_Toc207714516"/>
      <w:r>
        <w:lastRenderedPageBreak/>
        <w:t>6.2</w:t>
      </w:r>
      <w:r w:rsidR="00A72234">
        <w:t>.3.2.3</w:t>
      </w:r>
      <w:r w:rsidR="00A72234">
        <w:tab/>
        <w:t>Resource Standard Methods</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2A7615EB" w14:textId="259A16D9" w:rsidR="00A72234" w:rsidRPr="004309C9" w:rsidRDefault="00802675" w:rsidP="000E0428">
      <w:pPr>
        <w:pStyle w:val="H6"/>
      </w:pPr>
      <w:bookmarkStart w:id="702" w:name="_Toc21954286"/>
      <w:bookmarkStart w:id="703" w:name="_Toc25048067"/>
      <w:bookmarkStart w:id="704" w:name="_Toc34143442"/>
      <w:bookmarkStart w:id="705" w:name="_Toc34750912"/>
      <w:bookmarkStart w:id="706" w:name="_Toc34751673"/>
      <w:bookmarkStart w:id="707" w:name="_Toc35941021"/>
      <w:bookmarkStart w:id="708" w:name="_Toc43283921"/>
      <w:bookmarkStart w:id="709" w:name="_Toc49762916"/>
      <w:bookmarkStart w:id="710" w:name="_Toc51925770"/>
      <w:bookmarkStart w:id="711" w:name="_Toc51925871"/>
      <w:bookmarkStart w:id="712" w:name="_Toc122098762"/>
      <w:r>
        <w:t>6.2</w:t>
      </w:r>
      <w:r w:rsidR="00A72234" w:rsidRPr="004309C9">
        <w:t>.3.2.3.1</w:t>
      </w:r>
      <w:r w:rsidR="00A72234" w:rsidRPr="004309C9">
        <w:tab/>
        <w:t>GET</w:t>
      </w:r>
      <w:bookmarkEnd w:id="702"/>
      <w:bookmarkEnd w:id="703"/>
      <w:bookmarkEnd w:id="704"/>
      <w:bookmarkEnd w:id="705"/>
      <w:bookmarkEnd w:id="706"/>
      <w:bookmarkEnd w:id="707"/>
      <w:bookmarkEnd w:id="708"/>
      <w:bookmarkEnd w:id="709"/>
      <w:bookmarkEnd w:id="710"/>
      <w:bookmarkEnd w:id="711"/>
      <w:bookmarkEnd w:id="712"/>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3"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3"/>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14" w:name="_Toc21954288"/>
      <w:bookmarkStart w:id="715" w:name="_Toc25048069"/>
      <w:bookmarkStart w:id="716" w:name="_Toc34143444"/>
      <w:bookmarkStart w:id="717" w:name="_Toc34750914"/>
      <w:bookmarkStart w:id="718" w:name="_Toc34751675"/>
      <w:bookmarkStart w:id="719" w:name="_Toc35941023"/>
      <w:bookmarkStart w:id="720" w:name="_Toc43283923"/>
      <w:bookmarkStart w:id="721" w:name="_Toc49762918"/>
      <w:bookmarkStart w:id="722" w:name="_Toc51925772"/>
      <w:bookmarkStart w:id="723" w:name="_Toc51925873"/>
      <w:bookmarkStart w:id="724" w:name="_Toc122098764"/>
      <w:bookmarkStart w:id="725" w:name="_Toc207713876"/>
      <w:bookmarkStart w:id="726" w:name="_Toc207714517"/>
      <w:r>
        <w:t>6.2</w:t>
      </w:r>
      <w:r w:rsidR="00A72234">
        <w:t>.3.2.4</w:t>
      </w:r>
      <w:r w:rsidR="00A72234">
        <w:tab/>
        <w:t>Resource Custom Operations</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5CE31EAF" w14:textId="77777777" w:rsidR="00A72234" w:rsidRDefault="00A72234" w:rsidP="00A72234">
      <w:r>
        <w:t>None.</w:t>
      </w:r>
    </w:p>
    <w:p w14:paraId="6DD4415C" w14:textId="1662351B" w:rsidR="00A72234" w:rsidRDefault="00802675" w:rsidP="00A72234">
      <w:pPr>
        <w:pStyle w:val="31"/>
      </w:pPr>
      <w:bookmarkStart w:id="727" w:name="_Toc98500900"/>
      <w:bookmarkStart w:id="728" w:name="_Toc104297829"/>
      <w:bookmarkStart w:id="729" w:name="_Toc104300140"/>
      <w:bookmarkStart w:id="730" w:name="_Toc122098108"/>
      <w:bookmarkStart w:id="731" w:name="_Toc207713877"/>
      <w:bookmarkStart w:id="732" w:name="_Toc207714518"/>
      <w:r>
        <w:t>6.2</w:t>
      </w:r>
      <w:r w:rsidR="00A72234">
        <w:t>.4</w:t>
      </w:r>
      <w:r w:rsidR="00A72234">
        <w:tab/>
        <w:t>Custom Operations without associated resources</w:t>
      </w:r>
      <w:bookmarkEnd w:id="727"/>
      <w:bookmarkEnd w:id="728"/>
      <w:bookmarkEnd w:id="729"/>
      <w:bookmarkEnd w:id="730"/>
      <w:bookmarkEnd w:id="731"/>
      <w:bookmarkEnd w:id="732"/>
    </w:p>
    <w:p w14:paraId="02DC4FDA" w14:textId="77777777" w:rsidR="00A72234" w:rsidRDefault="00A72234" w:rsidP="00A72234">
      <w:r w:rsidRPr="00BD126B">
        <w:t>None</w:t>
      </w:r>
    </w:p>
    <w:p w14:paraId="4DB206B5" w14:textId="2544B4AB" w:rsidR="00A72234" w:rsidRDefault="00802675" w:rsidP="00A72234">
      <w:pPr>
        <w:pStyle w:val="31"/>
      </w:pPr>
      <w:bookmarkStart w:id="733" w:name="_Toc21954315"/>
      <w:bookmarkStart w:id="734" w:name="_Toc25048096"/>
      <w:bookmarkStart w:id="735" w:name="_Toc34143463"/>
      <w:bookmarkStart w:id="736" w:name="_Toc34750933"/>
      <w:bookmarkStart w:id="737" w:name="_Toc34751694"/>
      <w:bookmarkStart w:id="738" w:name="_Toc35941042"/>
      <w:bookmarkStart w:id="739" w:name="_Toc43283942"/>
      <w:bookmarkStart w:id="740" w:name="_Toc49762937"/>
      <w:bookmarkStart w:id="741" w:name="_Toc51925791"/>
      <w:bookmarkStart w:id="742" w:name="_Toc51925892"/>
      <w:bookmarkStart w:id="743" w:name="_Toc122098783"/>
      <w:bookmarkStart w:id="744" w:name="_Toc207713878"/>
      <w:bookmarkStart w:id="745" w:name="_Toc207714519"/>
      <w:r>
        <w:t>6.2</w:t>
      </w:r>
      <w:r w:rsidR="00A72234">
        <w:t>.5</w:t>
      </w:r>
      <w:r w:rsidR="00A72234">
        <w:tab/>
        <w:t>Notifications</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41B82E90" w14:textId="415DCD28" w:rsidR="00A72234" w:rsidRPr="000A7435" w:rsidRDefault="00802675" w:rsidP="00A72234">
      <w:pPr>
        <w:pStyle w:val="41"/>
      </w:pPr>
      <w:bookmarkStart w:id="746" w:name="_Toc21954316"/>
      <w:bookmarkStart w:id="747" w:name="_Toc25048097"/>
      <w:bookmarkStart w:id="748" w:name="_Toc34143464"/>
      <w:bookmarkStart w:id="749" w:name="_Toc34750934"/>
      <w:bookmarkStart w:id="750" w:name="_Toc34751695"/>
      <w:bookmarkStart w:id="751" w:name="_Toc35941043"/>
      <w:bookmarkStart w:id="752" w:name="_Toc43283943"/>
      <w:bookmarkStart w:id="753" w:name="_Toc49762938"/>
      <w:bookmarkStart w:id="754" w:name="_Toc51925792"/>
      <w:bookmarkStart w:id="755" w:name="_Toc51925893"/>
      <w:bookmarkStart w:id="756" w:name="_Toc122098784"/>
      <w:bookmarkStart w:id="757" w:name="_Toc207713879"/>
      <w:bookmarkStart w:id="758" w:name="_Toc207714520"/>
      <w:r>
        <w:t>6.2</w:t>
      </w:r>
      <w:r w:rsidR="00A72234">
        <w:t>.5.1</w:t>
      </w:r>
      <w:r w:rsidR="00A72234">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59" w:name="_Toc21954323"/>
      <w:bookmarkStart w:id="760" w:name="_Toc25048103"/>
      <w:bookmarkStart w:id="761" w:name="_Toc34143470"/>
      <w:bookmarkStart w:id="762" w:name="_Toc34750940"/>
      <w:bookmarkStart w:id="763" w:name="_Toc34751701"/>
      <w:bookmarkStart w:id="764" w:name="_Toc35941049"/>
      <w:bookmarkStart w:id="765" w:name="_Toc43283949"/>
      <w:bookmarkStart w:id="766" w:name="_Toc49762944"/>
      <w:bookmarkStart w:id="767" w:name="_Toc51925798"/>
      <w:bookmarkStart w:id="768" w:name="_Toc51925899"/>
      <w:bookmarkStart w:id="769" w:name="_Toc122098790"/>
      <w:bookmarkStart w:id="770" w:name="_Toc207713880"/>
      <w:bookmarkStart w:id="771" w:name="_Toc207714521"/>
      <w:r>
        <w:t>6.2</w:t>
      </w:r>
      <w:r w:rsidR="00A72234">
        <w:t>.6</w:t>
      </w:r>
      <w:r w:rsidR="00A72234">
        <w:tab/>
        <w:t>Data Model</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0ACFEC7C" w14:textId="275324C9" w:rsidR="00A72234" w:rsidRDefault="00802675" w:rsidP="00A72234">
      <w:pPr>
        <w:pStyle w:val="41"/>
      </w:pPr>
      <w:bookmarkStart w:id="772" w:name="_Toc21954324"/>
      <w:bookmarkStart w:id="773" w:name="_Toc25048104"/>
      <w:bookmarkStart w:id="774" w:name="_Toc34143471"/>
      <w:bookmarkStart w:id="775" w:name="_Toc34750941"/>
      <w:bookmarkStart w:id="776" w:name="_Toc34751702"/>
      <w:bookmarkStart w:id="777" w:name="_Toc35941050"/>
      <w:bookmarkStart w:id="778" w:name="_Toc43283950"/>
      <w:bookmarkStart w:id="779" w:name="_Toc49762945"/>
      <w:bookmarkStart w:id="780" w:name="_Toc51925799"/>
      <w:bookmarkStart w:id="781" w:name="_Toc51925900"/>
      <w:bookmarkStart w:id="782" w:name="_Toc122098791"/>
      <w:bookmarkStart w:id="783" w:name="_Toc207713881"/>
      <w:bookmarkStart w:id="784" w:name="_Toc207714522"/>
      <w:r>
        <w:t>6.2</w:t>
      </w:r>
      <w:r w:rsidR="00A72234">
        <w:t>.6.1</w:t>
      </w:r>
      <w:r w:rsidR="00A72234">
        <w:tab/>
        <w:t>General</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85" w:name="_Toc21954325"/>
      <w:bookmarkStart w:id="786" w:name="_Toc25048105"/>
      <w:bookmarkStart w:id="787" w:name="_Toc34143472"/>
      <w:bookmarkStart w:id="788" w:name="_Toc34750942"/>
      <w:bookmarkStart w:id="789" w:name="_Toc34751703"/>
      <w:bookmarkStart w:id="790" w:name="_Toc35941051"/>
      <w:bookmarkStart w:id="791" w:name="_Toc43283951"/>
      <w:bookmarkStart w:id="792" w:name="_Toc49762946"/>
      <w:bookmarkStart w:id="793" w:name="_Toc51925800"/>
      <w:bookmarkStart w:id="794" w:name="_Toc51925901"/>
      <w:bookmarkStart w:id="795" w:name="_Toc122098792"/>
      <w:bookmarkStart w:id="796" w:name="_Toc207713882"/>
      <w:bookmarkStart w:id="797" w:name="_Toc207714523"/>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8919" w14:textId="0D3CC42E" w:rsidR="00A72234" w:rsidRDefault="00802675" w:rsidP="00A72234">
      <w:pPr>
        <w:pStyle w:val="51"/>
      </w:pPr>
      <w:bookmarkStart w:id="798" w:name="_Toc21954326"/>
      <w:bookmarkStart w:id="799" w:name="_Toc25048106"/>
      <w:bookmarkStart w:id="800" w:name="_Toc34143473"/>
      <w:bookmarkStart w:id="801" w:name="_Toc34750943"/>
      <w:bookmarkStart w:id="802" w:name="_Toc34751704"/>
      <w:bookmarkStart w:id="803" w:name="_Toc35941052"/>
      <w:bookmarkStart w:id="804" w:name="_Toc43283952"/>
      <w:bookmarkStart w:id="805" w:name="_Toc49762947"/>
      <w:bookmarkStart w:id="806" w:name="_Toc51925801"/>
      <w:bookmarkStart w:id="807" w:name="_Toc51925902"/>
      <w:bookmarkStart w:id="808" w:name="_Toc122098793"/>
      <w:bookmarkStart w:id="809" w:name="_Toc207713883"/>
      <w:bookmarkStart w:id="810" w:name="_Toc207714524"/>
      <w:r>
        <w:t>6.2</w:t>
      </w:r>
      <w:r w:rsidR="00A72234">
        <w:t>.6.2.1</w:t>
      </w:r>
      <w:r w:rsidR="00A72234">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1" w:name="_Toc25048107"/>
      <w:bookmarkStart w:id="812" w:name="_Toc21954327"/>
      <w:bookmarkStart w:id="813" w:name="_Toc34143474"/>
      <w:bookmarkStart w:id="814" w:name="_Toc34750944"/>
      <w:bookmarkStart w:id="815" w:name="_Toc34751705"/>
      <w:bookmarkStart w:id="816" w:name="_Toc35941053"/>
      <w:bookmarkStart w:id="817" w:name="_Toc43283953"/>
      <w:bookmarkStart w:id="818" w:name="_Toc49762948"/>
      <w:bookmarkStart w:id="819" w:name="_Toc51925802"/>
      <w:bookmarkStart w:id="820" w:name="_Toc51925903"/>
      <w:bookmarkStart w:id="821" w:name="_Toc122098794"/>
      <w:bookmarkStart w:id="822" w:name="_Toc207713884"/>
      <w:bookmarkStart w:id="823" w:name="_Toc207714525"/>
      <w:r>
        <w:lastRenderedPageBreak/>
        <w:t>6.2</w:t>
      </w:r>
      <w:r w:rsidR="00A72234">
        <w:t>.6.2.2</w:t>
      </w:r>
      <w:r w:rsidR="00A72234">
        <w:tab/>
        <w:t xml:space="preserve">Type: </w:t>
      </w:r>
      <w:bookmarkEnd w:id="811"/>
      <w:bookmarkEnd w:id="812"/>
      <w:bookmarkEnd w:id="813"/>
      <w:bookmarkEnd w:id="814"/>
      <w:bookmarkEnd w:id="815"/>
      <w:bookmarkEnd w:id="816"/>
      <w:bookmarkEnd w:id="817"/>
      <w:bookmarkEnd w:id="818"/>
      <w:bookmarkEnd w:id="819"/>
      <w:bookmarkEnd w:id="820"/>
      <w:bookmarkEnd w:id="821"/>
      <w:r w:rsidR="00A72234">
        <w:t>UeIpInfo</w:t>
      </w:r>
      <w:bookmarkEnd w:id="822"/>
      <w:bookmarkEnd w:id="823"/>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24" w:name="_Toc98500919"/>
      <w:bookmarkStart w:id="825" w:name="_Toc104297854"/>
      <w:bookmarkStart w:id="826" w:name="_Toc104300165"/>
      <w:bookmarkStart w:id="827" w:name="_Toc122098133"/>
      <w:bookmarkStart w:id="828" w:name="_Toc207713885"/>
      <w:bookmarkStart w:id="829" w:name="_Toc207714526"/>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4"/>
      <w:bookmarkEnd w:id="825"/>
      <w:bookmarkEnd w:id="826"/>
      <w:bookmarkEnd w:id="827"/>
      <w:bookmarkEnd w:id="828"/>
      <w:bookmarkEnd w:id="829"/>
    </w:p>
    <w:p w14:paraId="73DFD607" w14:textId="2774E7D9" w:rsidR="00A72234" w:rsidRPr="00384E92" w:rsidRDefault="00802675" w:rsidP="00A72234">
      <w:pPr>
        <w:pStyle w:val="51"/>
      </w:pPr>
      <w:bookmarkStart w:id="830" w:name="_Toc98500920"/>
      <w:bookmarkStart w:id="831" w:name="_Toc104297855"/>
      <w:bookmarkStart w:id="832" w:name="_Toc104300166"/>
      <w:bookmarkStart w:id="833" w:name="_Toc122098134"/>
      <w:bookmarkStart w:id="834" w:name="_Toc207713886"/>
      <w:bookmarkStart w:id="835" w:name="_Toc207714527"/>
      <w:r>
        <w:t>6.2</w:t>
      </w:r>
      <w:r w:rsidR="00A72234">
        <w:t>.6.3.1</w:t>
      </w:r>
      <w:r w:rsidR="00A72234" w:rsidRPr="00384E92">
        <w:tab/>
        <w:t>Introduction</w:t>
      </w:r>
      <w:bookmarkEnd w:id="830"/>
      <w:bookmarkEnd w:id="831"/>
      <w:bookmarkEnd w:id="832"/>
      <w:bookmarkEnd w:id="833"/>
      <w:bookmarkEnd w:id="834"/>
      <w:bookmarkEnd w:id="83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36" w:name="_Toc21954338"/>
      <w:bookmarkStart w:id="837" w:name="_Toc25048124"/>
      <w:bookmarkStart w:id="838" w:name="_Toc34143489"/>
      <w:bookmarkStart w:id="839" w:name="_Toc34750959"/>
      <w:bookmarkStart w:id="840" w:name="_Toc34751720"/>
      <w:bookmarkStart w:id="841" w:name="_Toc35941068"/>
      <w:bookmarkStart w:id="842" w:name="_Toc43283969"/>
      <w:bookmarkStart w:id="843" w:name="_Toc49762964"/>
      <w:bookmarkStart w:id="844" w:name="_Toc51925818"/>
      <w:bookmarkStart w:id="845" w:name="_Toc51925919"/>
      <w:bookmarkStart w:id="846" w:name="_Toc122098810"/>
      <w:bookmarkStart w:id="847" w:name="_Toc207713887"/>
      <w:bookmarkStart w:id="848" w:name="_Toc207714528"/>
      <w:r>
        <w:t>6.2</w:t>
      </w:r>
      <w:r w:rsidR="00431AA8">
        <w:t>.7</w:t>
      </w:r>
      <w:r w:rsidR="00431AA8">
        <w:tab/>
        <w:t>Error Handling</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081C26E4" w14:textId="3503C2C4" w:rsidR="00431AA8" w:rsidRPr="00971458" w:rsidRDefault="00692CC8" w:rsidP="00431AA8">
      <w:pPr>
        <w:pStyle w:val="41"/>
      </w:pPr>
      <w:bookmarkStart w:id="849" w:name="_Toc21954339"/>
      <w:bookmarkStart w:id="850" w:name="_Toc25048125"/>
      <w:bookmarkStart w:id="851" w:name="_Toc34143490"/>
      <w:bookmarkStart w:id="852" w:name="_Toc34750960"/>
      <w:bookmarkStart w:id="853" w:name="_Toc34751721"/>
      <w:bookmarkStart w:id="854" w:name="_Toc35941069"/>
      <w:bookmarkStart w:id="855" w:name="_Toc43283970"/>
      <w:bookmarkStart w:id="856" w:name="_Toc49762965"/>
      <w:bookmarkStart w:id="857" w:name="_Toc51925819"/>
      <w:bookmarkStart w:id="858" w:name="_Toc51925920"/>
      <w:bookmarkStart w:id="859" w:name="_Toc122098811"/>
      <w:bookmarkStart w:id="860" w:name="_Toc207713888"/>
      <w:bookmarkStart w:id="861" w:name="_Toc207714529"/>
      <w:r>
        <w:t>6.2</w:t>
      </w:r>
      <w:r w:rsidR="00431AA8" w:rsidRPr="00971458">
        <w:t>.7.1</w:t>
      </w:r>
      <w:r w:rsidR="00431AA8" w:rsidRPr="00971458">
        <w:tab/>
        <w:t>General</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2" w:name="_Toc21954340"/>
      <w:bookmarkStart w:id="863" w:name="_Toc25048126"/>
      <w:bookmarkStart w:id="864" w:name="_Toc34143491"/>
      <w:bookmarkStart w:id="865" w:name="_Toc34750961"/>
      <w:bookmarkStart w:id="866" w:name="_Toc34751722"/>
      <w:bookmarkStart w:id="867" w:name="_Toc35941070"/>
      <w:bookmarkStart w:id="868" w:name="_Toc43283971"/>
      <w:bookmarkStart w:id="869" w:name="_Toc49762966"/>
      <w:bookmarkStart w:id="870" w:name="_Toc51925820"/>
      <w:bookmarkStart w:id="871" w:name="_Toc51925921"/>
      <w:bookmarkStart w:id="872" w:name="_Toc122098812"/>
      <w:bookmarkStart w:id="873" w:name="_Toc207713889"/>
      <w:bookmarkStart w:id="874" w:name="_Toc207714530"/>
      <w:r>
        <w:t>6.2</w:t>
      </w:r>
      <w:r w:rsidR="00431AA8" w:rsidRPr="00971458">
        <w:t>.7.2</w:t>
      </w:r>
      <w:r w:rsidR="00431AA8" w:rsidRPr="00971458">
        <w:tab/>
        <w:t>Protocol Errors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75" w:name="_Toc21954341"/>
      <w:bookmarkStart w:id="876" w:name="_Toc25048127"/>
      <w:bookmarkStart w:id="877" w:name="_Toc34143492"/>
      <w:bookmarkStart w:id="878" w:name="_Toc34750962"/>
      <w:bookmarkStart w:id="879" w:name="_Toc34751723"/>
      <w:bookmarkStart w:id="880" w:name="_Toc35941071"/>
      <w:bookmarkStart w:id="881" w:name="_Toc43283972"/>
      <w:bookmarkStart w:id="882" w:name="_Toc49762967"/>
      <w:bookmarkStart w:id="883" w:name="_Toc51925821"/>
      <w:bookmarkStart w:id="884" w:name="_Toc51925922"/>
      <w:bookmarkStart w:id="885" w:name="_Toc122098813"/>
      <w:bookmarkStart w:id="886" w:name="_Toc207713890"/>
      <w:bookmarkStart w:id="887" w:name="_Toc207714531"/>
      <w:r>
        <w:t>6.2</w:t>
      </w:r>
      <w:r w:rsidR="00431AA8">
        <w:t>.7.3</w:t>
      </w:r>
      <w:r w:rsidR="00431AA8">
        <w:tab/>
        <w:t>Application Errors</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88" w:name="_Toc21954342"/>
      <w:bookmarkStart w:id="889" w:name="_Toc25048128"/>
      <w:bookmarkStart w:id="890" w:name="_Toc34143493"/>
      <w:bookmarkStart w:id="891" w:name="_Toc34750963"/>
      <w:bookmarkStart w:id="892" w:name="_Toc34751724"/>
      <w:bookmarkStart w:id="893" w:name="_Toc35941072"/>
      <w:bookmarkStart w:id="894" w:name="_Toc43283973"/>
      <w:bookmarkStart w:id="895" w:name="_Toc49762968"/>
      <w:bookmarkStart w:id="896" w:name="_Toc51925822"/>
      <w:bookmarkStart w:id="897" w:name="_Toc51925923"/>
      <w:bookmarkStart w:id="898" w:name="_Toc122098814"/>
      <w:bookmarkStart w:id="899" w:name="_Toc207713891"/>
      <w:bookmarkStart w:id="900" w:name="_Toc207714532"/>
      <w:r>
        <w:t>6.2</w:t>
      </w:r>
      <w:r w:rsidR="00431AA8">
        <w:t>.8</w:t>
      </w:r>
      <w:r w:rsidR="00431AA8" w:rsidRPr="0023018E">
        <w:rPr>
          <w:lang w:eastAsia="zh-CN"/>
        </w:rPr>
        <w:tab/>
        <w:t>Feature negotiation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1"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1"/>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2" w:name="_Toc21954343"/>
      <w:bookmarkStart w:id="903" w:name="_Toc25048129"/>
      <w:bookmarkStart w:id="904" w:name="_Toc34143494"/>
      <w:bookmarkStart w:id="905" w:name="_Toc34750964"/>
      <w:bookmarkStart w:id="906" w:name="_Toc34751725"/>
      <w:bookmarkStart w:id="907" w:name="_Toc35941073"/>
      <w:bookmarkStart w:id="908" w:name="_Toc43283974"/>
      <w:bookmarkStart w:id="909" w:name="_Toc49762969"/>
      <w:bookmarkStart w:id="910" w:name="_Toc51925823"/>
      <w:bookmarkStart w:id="911" w:name="_Toc51925924"/>
      <w:bookmarkStart w:id="912" w:name="_Toc122098815"/>
      <w:bookmarkStart w:id="913" w:name="_Toc207713892"/>
      <w:bookmarkStart w:id="914" w:name="_Toc207714533"/>
      <w:r>
        <w:t>6.2</w:t>
      </w:r>
      <w:r w:rsidR="00431AA8">
        <w:t>.9</w:t>
      </w:r>
      <w:r w:rsidR="00431AA8" w:rsidRPr="001E7573">
        <w:tab/>
        <w:t>Security</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15" w:name="_Toc207713893"/>
      <w:bookmarkStart w:id="916" w:name="_Toc207714534"/>
      <w:r w:rsidRPr="00B84B6A">
        <w:t>6.2.10</w:t>
      </w:r>
      <w:r w:rsidRPr="00B84B6A">
        <w:tab/>
        <w:t>HTTP redirection</w:t>
      </w:r>
      <w:bookmarkEnd w:id="915"/>
      <w:bookmarkEnd w:id="916"/>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17" w:name="_Toc510696650"/>
      <w:bookmarkStart w:id="918" w:name="_Toc35971450"/>
      <w:bookmarkStart w:id="919" w:name="_Toc82676408"/>
      <w:bookmarkStart w:id="920" w:name="_Toc207713894"/>
      <w:bookmarkStart w:id="921" w:name="_Toc207714535"/>
      <w:r w:rsidRPr="004D3578">
        <w:lastRenderedPageBreak/>
        <w:t>Annex A (normative):</w:t>
      </w:r>
      <w:r w:rsidRPr="004D3578">
        <w:br/>
      </w:r>
      <w:r>
        <w:t>OpenAPI specification</w:t>
      </w:r>
      <w:bookmarkEnd w:id="917"/>
      <w:bookmarkEnd w:id="918"/>
      <w:bookmarkEnd w:id="919"/>
      <w:bookmarkEnd w:id="920"/>
      <w:bookmarkEnd w:id="921"/>
    </w:p>
    <w:p w14:paraId="76B0C618" w14:textId="77777777" w:rsidR="00C10561" w:rsidRDefault="00C10561" w:rsidP="00425303">
      <w:pPr>
        <w:pStyle w:val="1"/>
      </w:pPr>
      <w:bookmarkStart w:id="922" w:name="_Toc510696651"/>
      <w:bookmarkStart w:id="923" w:name="_Toc35971451"/>
      <w:bookmarkStart w:id="924" w:name="_Toc82676409"/>
      <w:bookmarkStart w:id="925" w:name="_Toc207713895"/>
      <w:bookmarkStart w:id="926" w:name="_Toc207714536"/>
      <w:r>
        <w:t>A.1</w:t>
      </w:r>
      <w:r>
        <w:tab/>
        <w:t>General</w:t>
      </w:r>
      <w:bookmarkEnd w:id="922"/>
      <w:bookmarkEnd w:id="923"/>
      <w:bookmarkEnd w:id="924"/>
      <w:bookmarkEnd w:id="925"/>
      <w:bookmarkEnd w:id="926"/>
    </w:p>
    <w:p w14:paraId="76AC89FD" w14:textId="5DE91EDC" w:rsidR="00C10561" w:rsidRPr="00540071" w:rsidRDefault="00C10561" w:rsidP="00C10561">
      <w:bookmarkStart w:id="92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29" w:name="_Toc82676410"/>
      <w:bookmarkStart w:id="930" w:name="_Toc207713896"/>
      <w:bookmarkStart w:id="931" w:name="_Toc207714537"/>
      <w:bookmarkStart w:id="932" w:name="OLE_LINK16"/>
      <w:r>
        <w:t>A.2</w:t>
      </w:r>
      <w:r>
        <w:tab/>
      </w:r>
      <w:r w:rsidR="004560A7">
        <w:t>Nupf_E</w:t>
      </w:r>
      <w:r w:rsidR="004560A7">
        <w:rPr>
          <w:lang w:eastAsia="zh-CN"/>
        </w:rPr>
        <w:t>ventExposure</w:t>
      </w:r>
      <w:r>
        <w:t xml:space="preserve"> API</w:t>
      </w:r>
      <w:bookmarkEnd w:id="927"/>
      <w:bookmarkEnd w:id="928"/>
      <w:bookmarkEnd w:id="929"/>
      <w:bookmarkEnd w:id="930"/>
      <w:bookmarkEnd w:id="931"/>
    </w:p>
    <w:p w14:paraId="63A30784" w14:textId="4EE60493" w:rsidR="00C10561" w:rsidRDefault="00C10561" w:rsidP="00C10561">
      <w:pPr>
        <w:pStyle w:val="PL"/>
      </w:pPr>
      <w:bookmarkStart w:id="933"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43FE5905"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4" w:name="OLE_LINK2"/>
      <w:r>
        <w:rPr>
          <w:lang w:val="fr-FR"/>
        </w:rPr>
        <w:t>.</w:t>
      </w:r>
      <w:bookmarkEnd w:id="934"/>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941FC5">
        <w:rPr>
          <w:rFonts w:eastAsiaTheme="minorEastAsia" w:hint="eastAsia"/>
          <w:lang w:val="fr-FR" w:eastAsia="zh-CN"/>
        </w:rPr>
        <w:t>4</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FA9FE52"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941FC5">
        <w:rPr>
          <w:rFonts w:eastAsiaTheme="minorEastAsia" w:hint="eastAsia"/>
          <w:lang w:val="fr-FR" w:eastAsia="zh-CN"/>
        </w:rPr>
        <w:t>4</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2"/>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lastRenderedPageBreak/>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lastRenderedPageBreak/>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5" w:name="MCCQCTEMPBM_00000022"/>
      <w:r w:rsidR="000235F4">
        <w:rPr>
          <w:rFonts w:cs="Courier New"/>
          <w:szCs w:val="16"/>
        </w:rPr>
        <w:t>TS29512_Npcf_SMPolicyControl.yaml#/</w:t>
      </w:r>
      <w:bookmarkEnd w:id="935"/>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36" w:name="MCCQCTEMPBM_00000023"/>
      <w:r w:rsidR="000235F4">
        <w:rPr>
          <w:rFonts w:cs="Courier New"/>
          <w:szCs w:val="16"/>
        </w:rPr>
        <w:t>TS29512_Npcf_SMPolicyControl.yaml#/</w:t>
      </w:r>
      <w:bookmarkEnd w:id="936"/>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lastRenderedPageBreak/>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lastRenderedPageBreak/>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37" w:name="MCCQCTEMPBM_00000024"/>
      <w:r w:rsidRPr="009D4044">
        <w:rPr>
          <w:rFonts w:cs="Courier New"/>
          <w:szCs w:val="16"/>
        </w:rPr>
        <w:t>TS29514_Npcf_PolicyAuthorization.yaml</w:t>
      </w:r>
      <w:bookmarkEnd w:id="937"/>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38"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38"/>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39" w:name="OLE_LINK6"/>
      <w:r w:rsidRPr="001D7F31">
        <w:rPr>
          <w:rFonts w:ascii="Courier New" w:hAnsi="Courier New"/>
          <w:noProof/>
          <w:sz w:val="16"/>
        </w:rPr>
        <w:t>'</w:t>
      </w:r>
      <w:bookmarkEnd w:id="939"/>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0"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0"/>
    <w:p w14:paraId="461CF61A" w14:textId="77777777" w:rsidR="00D52BEA" w:rsidRPr="007524B2"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lastRenderedPageBreak/>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lastRenderedPageBreak/>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941" w:name="_Toc24937837"/>
      <w:bookmarkStart w:id="942" w:name="_Toc33962657"/>
      <w:bookmarkStart w:id="943" w:name="_Toc42883426"/>
      <w:bookmarkStart w:id="944" w:name="_Toc49733294"/>
      <w:bookmarkStart w:id="945" w:name="_Toc56690944"/>
      <w:bookmarkStart w:id="946" w:name="_Toc122014594"/>
      <w:bookmarkStart w:id="947" w:name="_Toc207713897"/>
      <w:bookmarkStart w:id="948" w:name="_Toc207714538"/>
      <w:bookmarkStart w:id="949" w:name="historyclause"/>
      <w:bookmarkEnd w:id="933"/>
      <w:r w:rsidRPr="00690A26">
        <w:t>A.3</w:t>
      </w:r>
      <w:r w:rsidRPr="00690A26">
        <w:tab/>
      </w:r>
      <w:r w:rsidR="00901356">
        <w:rPr>
          <w:lang w:eastAsia="zh-CN"/>
        </w:rPr>
        <w:t>Nupf_GetUEPrivateIPaddrAndIdentifiers</w:t>
      </w:r>
      <w:r w:rsidRPr="00AF47A0">
        <w:t xml:space="preserve"> </w:t>
      </w:r>
      <w:r w:rsidRPr="00690A26">
        <w:t>API</w:t>
      </w:r>
      <w:bookmarkEnd w:id="941"/>
      <w:bookmarkEnd w:id="942"/>
      <w:bookmarkEnd w:id="943"/>
      <w:bookmarkEnd w:id="944"/>
      <w:bookmarkEnd w:id="945"/>
      <w:bookmarkEnd w:id="946"/>
      <w:bookmarkEnd w:id="947"/>
      <w:bookmarkEnd w:id="948"/>
    </w:p>
    <w:p w14:paraId="3160DC50" w14:textId="77777777" w:rsidR="0096460C" w:rsidRPr="00690A26" w:rsidRDefault="0096460C" w:rsidP="0096460C">
      <w:pPr>
        <w:pStyle w:val="PL"/>
        <w:rPr>
          <w:lang w:val="en-US"/>
        </w:rPr>
      </w:pPr>
      <w:bookmarkStart w:id="950"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8E39A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r w:rsidR="00941FC5">
        <w:rPr>
          <w:rFonts w:eastAsiaTheme="minorEastAsia" w:hint="eastAsia"/>
          <w:lang w:val="fr-FR" w:eastAsia="zh-CN"/>
        </w:rPr>
        <w:t>2</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64769E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941FC5">
        <w:rPr>
          <w:rFonts w:eastAsiaTheme="minorEastAsia" w:hint="eastAsia"/>
          <w:lang w:eastAsia="zh-CN"/>
        </w:rPr>
        <w:t>4</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lastRenderedPageBreak/>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lastRenderedPageBreak/>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0"/>
    <w:p w14:paraId="0AF7691B" w14:textId="503316A1" w:rsidR="00C10561" w:rsidRPr="004D3578" w:rsidRDefault="00C10561" w:rsidP="00011D76">
      <w:pPr>
        <w:pStyle w:val="8"/>
      </w:pPr>
      <w:r w:rsidRPr="004D3578">
        <w:br w:type="page"/>
      </w:r>
      <w:bookmarkStart w:id="951" w:name="_Toc82676411"/>
      <w:bookmarkStart w:id="952" w:name="_Toc207713898"/>
      <w:bookmarkStart w:id="953" w:name="_Toc207714539"/>
      <w:bookmarkEnd w:id="949"/>
      <w:r w:rsidRPr="004D3578">
        <w:lastRenderedPageBreak/>
        <w:t xml:space="preserve">Annex </w:t>
      </w:r>
      <w:r w:rsidR="00B043ED">
        <w:t>B</w:t>
      </w:r>
      <w:r w:rsidRPr="004D3578">
        <w:t xml:space="preserve"> (informative):</w:t>
      </w:r>
      <w:r w:rsidRPr="004D3578">
        <w:br/>
        <w:t>Change history</w:t>
      </w:r>
      <w:bookmarkEnd w:id="951"/>
      <w:bookmarkEnd w:id="952"/>
      <w:bookmarkEnd w:id="953"/>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4"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4"/>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55" w:name="OLE_LINK3"/>
            <w:r>
              <w:rPr>
                <w:rFonts w:eastAsiaTheme="minorEastAsia"/>
                <w:sz w:val="16"/>
                <w:szCs w:val="16"/>
                <w:lang w:eastAsia="zh-CN"/>
              </w:rPr>
              <w:t>CT#103</w:t>
            </w:r>
            <w:bookmarkEnd w:id="955"/>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3CD3" w14:textId="77777777" w:rsidR="00827A54" w:rsidRDefault="00827A54">
      <w:r>
        <w:separator/>
      </w:r>
    </w:p>
  </w:endnote>
  <w:endnote w:type="continuationSeparator" w:id="0">
    <w:p w14:paraId="1E50A374" w14:textId="77777777" w:rsidR="00827A54" w:rsidRDefault="0082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6562" w14:textId="77777777" w:rsidR="00827A54" w:rsidRDefault="00827A54">
      <w:r>
        <w:separator/>
      </w:r>
    </w:p>
  </w:footnote>
  <w:footnote w:type="continuationSeparator" w:id="0">
    <w:p w14:paraId="29126E24" w14:textId="77777777" w:rsidR="00827A54" w:rsidRDefault="0082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33FA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5F7">
      <w:rPr>
        <w:rFonts w:ascii="Arial" w:hAnsi="Arial" w:cs="Arial"/>
        <w:b/>
        <w:noProof/>
        <w:sz w:val="18"/>
        <w:szCs w:val="18"/>
      </w:rPr>
      <w:t>3GPP TS 29.564 V19.4.0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83AF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5F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35A48"/>
    <w:rsid w:val="0024134B"/>
    <w:rsid w:val="00244176"/>
    <w:rsid w:val="00251DE1"/>
    <w:rsid w:val="00253EBC"/>
    <w:rsid w:val="002557A9"/>
    <w:rsid w:val="0026035F"/>
    <w:rsid w:val="00263F1B"/>
    <w:rsid w:val="0026461A"/>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0A9"/>
    <w:rsid w:val="002A1623"/>
    <w:rsid w:val="002A3995"/>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261B"/>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894"/>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21AE"/>
    <w:rsid w:val="0052313F"/>
    <w:rsid w:val="00526C94"/>
    <w:rsid w:val="00526D18"/>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6701"/>
    <w:rsid w:val="00F9008D"/>
    <w:rsid w:val="00F9028A"/>
    <w:rsid w:val="00F92109"/>
    <w:rsid w:val="00F935F7"/>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86</Pages>
  <Words>25540</Words>
  <Characters>158609</Characters>
  <Application>Microsoft Office Word</Application>
  <DocSecurity>0</DocSecurity>
  <Lines>6896</Lines>
  <Paragraphs>5580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695</cp:revision>
  <cp:lastPrinted>2019-02-25T14:05:00Z</cp:lastPrinted>
  <dcterms:created xsi:type="dcterms:W3CDTF">2022-08-30T00:43:00Z</dcterms:created>
  <dcterms:modified xsi:type="dcterms:W3CDTF">2025-09-02T08:11:00Z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