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F783E4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61491F">
              <w:t>2</w:t>
            </w:r>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w:t>
            </w:r>
            <w:r w:rsidR="0061491F">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09876500" r:id="rId10"/>
              </w:object>
            </w:r>
          </w:p>
        </w:tc>
        <w:tc>
          <w:tcPr>
            <w:tcW w:w="5540" w:type="dxa"/>
            <w:shd w:val="clear" w:color="auto" w:fill="auto"/>
          </w:tcPr>
          <w:p w14:paraId="58DF817D" w14:textId="7C81AD70" w:rsidR="004A2822" w:rsidRPr="0016361A" w:rsidRDefault="00AF4B29" w:rsidP="004A2822">
            <w:pPr>
              <w:jc w:val="right"/>
            </w:pPr>
            <w:bookmarkStart w:id="3" w:name="logos"/>
            <w:r>
              <w:pict w14:anchorId="0D8683F9">
                <v:shape id="_x0000_i1026" type="#_x0000_t75" style="width:130pt;height:76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F4B29"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19379D15" w14:textId="5D388C5F" w:rsidR="00F47BB2"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7BB2">
        <w:rPr>
          <w:noProof/>
        </w:rPr>
        <w:t>1</w:t>
      </w:r>
      <w:r w:rsidR="00F47BB2">
        <w:rPr>
          <w:rFonts w:asciiTheme="minorHAnsi" w:eastAsiaTheme="minorEastAsia" w:hAnsiTheme="minorHAnsi" w:cstheme="minorBidi"/>
          <w:noProof/>
          <w:kern w:val="2"/>
          <w:sz w:val="24"/>
          <w:szCs w:val="24"/>
          <w:lang w:eastAsia="en-GB"/>
          <w14:ligatures w14:val="standardContextual"/>
        </w:rPr>
        <w:tab/>
      </w:r>
      <w:r w:rsidR="00F47BB2">
        <w:rPr>
          <w:noProof/>
        </w:rPr>
        <w:t>Scope</w:t>
      </w:r>
      <w:r w:rsidR="00F47BB2">
        <w:rPr>
          <w:noProof/>
        </w:rPr>
        <w:tab/>
      </w:r>
      <w:r w:rsidR="00F47BB2">
        <w:rPr>
          <w:noProof/>
        </w:rPr>
        <w:fldChar w:fldCharType="begin" w:fldLock="1"/>
      </w:r>
      <w:r w:rsidR="00F47BB2">
        <w:rPr>
          <w:noProof/>
        </w:rPr>
        <w:instrText xml:space="preserve"> PAGEREF _Toc192836002 \h </w:instrText>
      </w:r>
      <w:r w:rsidR="00F47BB2">
        <w:rPr>
          <w:noProof/>
        </w:rPr>
      </w:r>
      <w:r w:rsidR="00F47BB2">
        <w:rPr>
          <w:noProof/>
        </w:rPr>
        <w:fldChar w:fldCharType="separate"/>
      </w:r>
      <w:r w:rsidR="00F47BB2">
        <w:rPr>
          <w:noProof/>
        </w:rPr>
        <w:t>7</w:t>
      </w:r>
      <w:r w:rsidR="00F47BB2">
        <w:rPr>
          <w:noProof/>
        </w:rPr>
        <w:fldChar w:fldCharType="end"/>
      </w:r>
    </w:p>
    <w:p w14:paraId="0591F2D1" w14:textId="32982935"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7</w:t>
      </w:r>
      <w:r>
        <w:rPr>
          <w:noProof/>
        </w:rPr>
        <w:fldChar w:fldCharType="end"/>
      </w:r>
    </w:p>
    <w:p w14:paraId="4B1CFAA4" w14:textId="7AB97AF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8</w:t>
      </w:r>
      <w:r>
        <w:rPr>
          <w:noProof/>
        </w:rPr>
        <w:fldChar w:fldCharType="end"/>
      </w:r>
    </w:p>
    <w:p w14:paraId="31C840B1" w14:textId="7DEADB6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8</w:t>
      </w:r>
      <w:r>
        <w:rPr>
          <w:noProof/>
        </w:rPr>
        <w:fldChar w:fldCharType="end"/>
      </w:r>
    </w:p>
    <w:p w14:paraId="6A669B58" w14:textId="1731DD39"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8</w:t>
      </w:r>
      <w:r>
        <w:rPr>
          <w:noProof/>
        </w:rPr>
        <w:fldChar w:fldCharType="end"/>
      </w:r>
    </w:p>
    <w:p w14:paraId="7D625F06" w14:textId="6CA063DF"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8</w:t>
      </w:r>
      <w:r>
        <w:rPr>
          <w:noProof/>
        </w:rPr>
        <w:fldChar w:fldCharType="end"/>
      </w:r>
    </w:p>
    <w:p w14:paraId="41E46423" w14:textId="13917F15"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8</w:t>
      </w:r>
      <w:r>
        <w:rPr>
          <w:noProof/>
        </w:rPr>
        <w:fldChar w:fldCharType="end"/>
      </w:r>
    </w:p>
    <w:p w14:paraId="71E26F66" w14:textId="53071B8D"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9</w:t>
      </w:r>
      <w:r>
        <w:rPr>
          <w:noProof/>
        </w:rPr>
        <w:fldChar w:fldCharType="end"/>
      </w:r>
    </w:p>
    <w:p w14:paraId="16D89059" w14:textId="7111BEBD"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9</w:t>
      </w:r>
      <w:r>
        <w:rPr>
          <w:noProof/>
        </w:rPr>
        <w:fldChar w:fldCharType="end"/>
      </w:r>
    </w:p>
    <w:p w14:paraId="0D265637" w14:textId="6A0456B0"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10</w:t>
      </w:r>
      <w:r>
        <w:rPr>
          <w:noProof/>
        </w:rPr>
        <w:fldChar w:fldCharType="end"/>
      </w:r>
    </w:p>
    <w:p w14:paraId="12C63215" w14:textId="5AFDAF4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10</w:t>
      </w:r>
      <w:r>
        <w:rPr>
          <w:noProof/>
        </w:rPr>
        <w:fldChar w:fldCharType="end"/>
      </w:r>
    </w:p>
    <w:p w14:paraId="587C08A6" w14:textId="50BDF5D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10</w:t>
      </w:r>
      <w:r>
        <w:rPr>
          <w:noProof/>
        </w:rPr>
        <w:fldChar w:fldCharType="end"/>
      </w:r>
    </w:p>
    <w:p w14:paraId="2964AAE9" w14:textId="11EEB0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10</w:t>
      </w:r>
      <w:r>
        <w:rPr>
          <w:noProof/>
        </w:rPr>
        <w:fldChar w:fldCharType="end"/>
      </w:r>
    </w:p>
    <w:p w14:paraId="15FD87FC" w14:textId="6335374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10</w:t>
      </w:r>
      <w:r>
        <w:rPr>
          <w:noProof/>
        </w:rPr>
        <w:fldChar w:fldCharType="end"/>
      </w:r>
    </w:p>
    <w:p w14:paraId="3A569222" w14:textId="34F2E06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10</w:t>
      </w:r>
      <w:r>
        <w:rPr>
          <w:noProof/>
        </w:rPr>
        <w:fldChar w:fldCharType="end"/>
      </w:r>
    </w:p>
    <w:p w14:paraId="2630F60C" w14:textId="5131726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12</w:t>
      </w:r>
      <w:r>
        <w:rPr>
          <w:noProof/>
        </w:rPr>
        <w:fldChar w:fldCharType="end"/>
      </w:r>
    </w:p>
    <w:p w14:paraId="3F5C0014" w14:textId="36BB422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12</w:t>
      </w:r>
      <w:r>
        <w:rPr>
          <w:noProof/>
        </w:rPr>
        <w:fldChar w:fldCharType="end"/>
      </w:r>
    </w:p>
    <w:p w14:paraId="477BD150" w14:textId="46F446A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13</w:t>
      </w:r>
      <w:r>
        <w:rPr>
          <w:noProof/>
        </w:rPr>
        <w:fldChar w:fldCharType="end"/>
      </w:r>
    </w:p>
    <w:p w14:paraId="7419BFED" w14:textId="4F18203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13</w:t>
      </w:r>
      <w:r>
        <w:rPr>
          <w:noProof/>
        </w:rPr>
        <w:fldChar w:fldCharType="end"/>
      </w:r>
    </w:p>
    <w:p w14:paraId="1AE4ED72" w14:textId="2749D03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13</w:t>
      </w:r>
      <w:r>
        <w:rPr>
          <w:noProof/>
        </w:rPr>
        <w:fldChar w:fldCharType="end"/>
      </w:r>
    </w:p>
    <w:p w14:paraId="5B75FC1D" w14:textId="18898FF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13</w:t>
      </w:r>
      <w:r>
        <w:rPr>
          <w:noProof/>
        </w:rPr>
        <w:fldChar w:fldCharType="end"/>
      </w:r>
    </w:p>
    <w:p w14:paraId="5855CC3C" w14:textId="0F387F7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14</w:t>
      </w:r>
      <w:r>
        <w:rPr>
          <w:noProof/>
        </w:rPr>
        <w:fldChar w:fldCharType="end"/>
      </w:r>
    </w:p>
    <w:p w14:paraId="6E89029E" w14:textId="63CE0DB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14</w:t>
      </w:r>
      <w:r>
        <w:rPr>
          <w:noProof/>
        </w:rPr>
        <w:fldChar w:fldCharType="end"/>
      </w:r>
    </w:p>
    <w:p w14:paraId="19366C06" w14:textId="49987B0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14</w:t>
      </w:r>
      <w:r>
        <w:rPr>
          <w:noProof/>
        </w:rPr>
        <w:fldChar w:fldCharType="end"/>
      </w:r>
    </w:p>
    <w:p w14:paraId="57DAE923" w14:textId="7FEF596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14</w:t>
      </w:r>
      <w:r>
        <w:rPr>
          <w:noProof/>
        </w:rPr>
        <w:fldChar w:fldCharType="end"/>
      </w:r>
    </w:p>
    <w:p w14:paraId="042EBE15" w14:textId="46C4FD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15</w:t>
      </w:r>
      <w:r>
        <w:rPr>
          <w:noProof/>
        </w:rPr>
        <w:fldChar w:fldCharType="end"/>
      </w:r>
    </w:p>
    <w:p w14:paraId="103EE15B" w14:textId="1268955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16</w:t>
      </w:r>
      <w:r>
        <w:rPr>
          <w:noProof/>
        </w:rPr>
        <w:fldChar w:fldCharType="end"/>
      </w:r>
    </w:p>
    <w:p w14:paraId="57581C99" w14:textId="193F9C3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063CE0">
        <w:rPr>
          <w:noProof/>
          <w:lang w:val="en-US"/>
        </w:rPr>
        <w:t>o a specific DNS message earlier buffered in the EASDF</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18</w:t>
      </w:r>
      <w:r>
        <w:rPr>
          <w:noProof/>
        </w:rPr>
        <w:fldChar w:fldCharType="end"/>
      </w:r>
    </w:p>
    <w:p w14:paraId="6A4E10CA" w14:textId="4747B8F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18</w:t>
      </w:r>
      <w:r>
        <w:rPr>
          <w:noProof/>
        </w:rPr>
        <w:fldChar w:fldCharType="end"/>
      </w:r>
    </w:p>
    <w:p w14:paraId="4FE71536" w14:textId="5CA34C9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18</w:t>
      </w:r>
      <w:r>
        <w:rPr>
          <w:noProof/>
        </w:rPr>
        <w:fldChar w:fldCharType="end"/>
      </w:r>
    </w:p>
    <w:p w14:paraId="6F258DCF" w14:textId="1D2BB6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063CE0">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063CE0">
        <w:rPr>
          <w:noProof/>
          <w:lang w:val="en-US"/>
        </w:rPr>
        <w:t>uery MDT</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18</w:t>
      </w:r>
      <w:r>
        <w:rPr>
          <w:noProof/>
        </w:rPr>
        <w:fldChar w:fldCharType="end"/>
      </w:r>
    </w:p>
    <w:p w14:paraId="0EBE2C33" w14:textId="58E399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sidRPr="00063CE0">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DNS Response MDT</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19</w:t>
      </w:r>
      <w:r>
        <w:rPr>
          <w:noProof/>
        </w:rPr>
        <w:fldChar w:fldCharType="end"/>
      </w:r>
    </w:p>
    <w:p w14:paraId="30B24684" w14:textId="397D60B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063CE0">
        <w:rPr>
          <w:noProof/>
          <w:lang w:val="en-US"/>
        </w:rPr>
        <w:t>4</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Actions applicable to DNS message</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19</w:t>
      </w:r>
      <w:r>
        <w:rPr>
          <w:noProof/>
        </w:rPr>
        <w:fldChar w:fldCharType="end"/>
      </w:r>
    </w:p>
    <w:p w14:paraId="42481350" w14:textId="0A041ED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19</w:t>
      </w:r>
      <w:r>
        <w:rPr>
          <w:noProof/>
        </w:rPr>
        <w:fldChar w:fldCharType="end"/>
      </w:r>
    </w:p>
    <w:p w14:paraId="6219CA56" w14:textId="66A5B76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20</w:t>
      </w:r>
      <w:r>
        <w:rPr>
          <w:noProof/>
        </w:rPr>
        <w:fldChar w:fldCharType="end"/>
      </w:r>
    </w:p>
    <w:p w14:paraId="12744320" w14:textId="5672074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21</w:t>
      </w:r>
      <w:r>
        <w:rPr>
          <w:noProof/>
        </w:rPr>
        <w:fldChar w:fldCharType="end"/>
      </w:r>
    </w:p>
    <w:p w14:paraId="113FDC19" w14:textId="141A70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General</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21</w:t>
      </w:r>
      <w:r>
        <w:rPr>
          <w:noProof/>
        </w:rPr>
        <w:fldChar w:fldCharType="end"/>
      </w:r>
    </w:p>
    <w:p w14:paraId="59EB6AC5" w14:textId="74E134B3"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21</w:t>
      </w:r>
      <w:r>
        <w:rPr>
          <w:noProof/>
        </w:rPr>
        <w:fldChar w:fldCharType="end"/>
      </w:r>
    </w:p>
    <w:p w14:paraId="376BF08B" w14:textId="34C0E01D"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21</w:t>
      </w:r>
      <w:r>
        <w:rPr>
          <w:noProof/>
        </w:rPr>
        <w:fldChar w:fldCharType="end"/>
      </w:r>
    </w:p>
    <w:p w14:paraId="42F7CA54" w14:textId="41FF17E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22</w:t>
      </w:r>
      <w:r>
        <w:rPr>
          <w:noProof/>
        </w:rPr>
        <w:fldChar w:fldCharType="end"/>
      </w:r>
    </w:p>
    <w:p w14:paraId="3719DD72" w14:textId="390C543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22</w:t>
      </w:r>
      <w:r>
        <w:rPr>
          <w:noProof/>
        </w:rPr>
        <w:fldChar w:fldCharType="end"/>
      </w:r>
    </w:p>
    <w:p w14:paraId="76512B96" w14:textId="5950682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22</w:t>
      </w:r>
      <w:r>
        <w:rPr>
          <w:noProof/>
        </w:rPr>
        <w:fldChar w:fldCharType="end"/>
      </w:r>
    </w:p>
    <w:p w14:paraId="23021D25" w14:textId="1EE18C2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22</w:t>
      </w:r>
      <w:r>
        <w:rPr>
          <w:noProof/>
        </w:rPr>
        <w:fldChar w:fldCharType="end"/>
      </w:r>
    </w:p>
    <w:p w14:paraId="2324CD77" w14:textId="3A47C023"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23</w:t>
      </w:r>
      <w:r>
        <w:rPr>
          <w:noProof/>
        </w:rPr>
        <w:fldChar w:fldCharType="end"/>
      </w:r>
    </w:p>
    <w:p w14:paraId="55EB0A79" w14:textId="7A9C86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23</w:t>
      </w:r>
      <w:r>
        <w:rPr>
          <w:noProof/>
        </w:rPr>
        <w:fldChar w:fldCharType="end"/>
      </w:r>
    </w:p>
    <w:p w14:paraId="34FD9F4C" w14:textId="0AE7AFF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24</w:t>
      </w:r>
      <w:r>
        <w:rPr>
          <w:noProof/>
        </w:rPr>
        <w:fldChar w:fldCharType="end"/>
      </w:r>
    </w:p>
    <w:p w14:paraId="00D4EA33" w14:textId="59E5A40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24</w:t>
      </w:r>
      <w:r>
        <w:rPr>
          <w:noProof/>
        </w:rPr>
        <w:fldChar w:fldCharType="end"/>
      </w:r>
    </w:p>
    <w:p w14:paraId="032953DD" w14:textId="35F84D40"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24</w:t>
      </w:r>
      <w:r>
        <w:rPr>
          <w:noProof/>
        </w:rPr>
        <w:fldChar w:fldCharType="end"/>
      </w:r>
    </w:p>
    <w:p w14:paraId="6382F4A4" w14:textId="3567B35E"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24</w:t>
      </w:r>
      <w:r>
        <w:rPr>
          <w:noProof/>
        </w:rPr>
        <w:fldChar w:fldCharType="end"/>
      </w:r>
    </w:p>
    <w:p w14:paraId="31F01520" w14:textId="6A774AA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24</w:t>
      </w:r>
      <w:r>
        <w:rPr>
          <w:noProof/>
        </w:rPr>
        <w:fldChar w:fldCharType="end"/>
      </w:r>
    </w:p>
    <w:p w14:paraId="62673A2D" w14:textId="3B67AE9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25</w:t>
      </w:r>
      <w:r>
        <w:rPr>
          <w:noProof/>
        </w:rPr>
        <w:fldChar w:fldCharType="end"/>
      </w:r>
    </w:p>
    <w:p w14:paraId="2D2FAA1D" w14:textId="14A0C68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25</w:t>
      </w:r>
      <w:r>
        <w:rPr>
          <w:noProof/>
        </w:rPr>
        <w:fldChar w:fldCharType="end"/>
      </w:r>
    </w:p>
    <w:p w14:paraId="189DE53E" w14:textId="26E026C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25</w:t>
      </w:r>
      <w:r>
        <w:rPr>
          <w:noProof/>
        </w:rPr>
        <w:fldChar w:fldCharType="end"/>
      </w:r>
    </w:p>
    <w:p w14:paraId="7C7032AB" w14:textId="064263D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25</w:t>
      </w:r>
      <w:r>
        <w:rPr>
          <w:noProof/>
        </w:rPr>
        <w:fldChar w:fldCharType="end"/>
      </w:r>
    </w:p>
    <w:p w14:paraId="7754BE55" w14:textId="61263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25</w:t>
      </w:r>
      <w:r>
        <w:rPr>
          <w:noProof/>
        </w:rPr>
        <w:fldChar w:fldCharType="end"/>
      </w:r>
    </w:p>
    <w:p w14:paraId="0916B898" w14:textId="760FDF84"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25</w:t>
      </w:r>
      <w:r>
        <w:rPr>
          <w:noProof/>
        </w:rPr>
        <w:fldChar w:fldCharType="end"/>
      </w:r>
    </w:p>
    <w:p w14:paraId="47B4607B" w14:textId="58B5A5C4"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25</w:t>
      </w:r>
      <w:r>
        <w:rPr>
          <w:noProof/>
        </w:rPr>
        <w:fldChar w:fldCharType="end"/>
      </w:r>
    </w:p>
    <w:p w14:paraId="6DE6308A" w14:textId="5F67129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25</w:t>
      </w:r>
      <w:r>
        <w:rPr>
          <w:noProof/>
        </w:rPr>
        <w:fldChar w:fldCharType="end"/>
      </w:r>
    </w:p>
    <w:p w14:paraId="32E10084" w14:textId="210E9E1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26</w:t>
      </w:r>
      <w:r>
        <w:rPr>
          <w:noProof/>
        </w:rPr>
        <w:fldChar w:fldCharType="end"/>
      </w:r>
    </w:p>
    <w:p w14:paraId="7CDD8E75" w14:textId="445C104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26</w:t>
      </w:r>
      <w:r>
        <w:rPr>
          <w:noProof/>
        </w:rPr>
        <w:fldChar w:fldCharType="end"/>
      </w:r>
    </w:p>
    <w:p w14:paraId="5AAF1BC8" w14:textId="237206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26</w:t>
      </w:r>
      <w:r>
        <w:rPr>
          <w:noProof/>
        </w:rPr>
        <w:fldChar w:fldCharType="end"/>
      </w:r>
    </w:p>
    <w:p w14:paraId="0AC9BC79" w14:textId="45DA1D4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26</w:t>
      </w:r>
      <w:r>
        <w:rPr>
          <w:noProof/>
        </w:rPr>
        <w:fldChar w:fldCharType="end"/>
      </w:r>
    </w:p>
    <w:p w14:paraId="78502840" w14:textId="569B8151"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28</w:t>
      </w:r>
      <w:r>
        <w:rPr>
          <w:noProof/>
        </w:rPr>
        <w:fldChar w:fldCharType="end"/>
      </w:r>
    </w:p>
    <w:p w14:paraId="3625053A" w14:textId="2E70EF5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28</w:t>
      </w:r>
      <w:r>
        <w:rPr>
          <w:noProof/>
        </w:rPr>
        <w:fldChar w:fldCharType="end"/>
      </w:r>
    </w:p>
    <w:p w14:paraId="45466427" w14:textId="67D6CC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28</w:t>
      </w:r>
      <w:r>
        <w:rPr>
          <w:noProof/>
        </w:rPr>
        <w:fldChar w:fldCharType="end"/>
      </w:r>
    </w:p>
    <w:p w14:paraId="387CFD17" w14:textId="7B6F555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28</w:t>
      </w:r>
      <w:r>
        <w:rPr>
          <w:noProof/>
        </w:rPr>
        <w:fldChar w:fldCharType="end"/>
      </w:r>
    </w:p>
    <w:p w14:paraId="2E063BCA" w14:textId="670770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28</w:t>
      </w:r>
      <w:r>
        <w:rPr>
          <w:noProof/>
        </w:rPr>
        <w:fldChar w:fldCharType="end"/>
      </w:r>
    </w:p>
    <w:p w14:paraId="40308575" w14:textId="44BD0B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31</w:t>
      </w:r>
      <w:r>
        <w:rPr>
          <w:noProof/>
        </w:rPr>
        <w:fldChar w:fldCharType="end"/>
      </w:r>
    </w:p>
    <w:p w14:paraId="207CA183" w14:textId="0A5A6C2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32</w:t>
      </w:r>
      <w:r>
        <w:rPr>
          <w:noProof/>
        </w:rPr>
        <w:fldChar w:fldCharType="end"/>
      </w:r>
    </w:p>
    <w:p w14:paraId="684CE76B" w14:textId="6C8D2D9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32</w:t>
      </w:r>
      <w:r>
        <w:rPr>
          <w:noProof/>
        </w:rPr>
        <w:fldChar w:fldCharType="end"/>
      </w:r>
    </w:p>
    <w:p w14:paraId="6956E2FD" w14:textId="0B1ACC6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32</w:t>
      </w:r>
      <w:r>
        <w:rPr>
          <w:noProof/>
        </w:rPr>
        <w:fldChar w:fldCharType="end"/>
      </w:r>
    </w:p>
    <w:p w14:paraId="454EEC0F" w14:textId="1D1FC48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32</w:t>
      </w:r>
      <w:r>
        <w:rPr>
          <w:noProof/>
        </w:rPr>
        <w:fldChar w:fldCharType="end"/>
      </w:r>
    </w:p>
    <w:p w14:paraId="7FC2E7B8" w14:textId="6C09EB7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32</w:t>
      </w:r>
      <w:r>
        <w:rPr>
          <w:noProof/>
        </w:rPr>
        <w:fldChar w:fldCharType="end"/>
      </w:r>
    </w:p>
    <w:p w14:paraId="734069BD" w14:textId="105D563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32</w:t>
      </w:r>
      <w:r>
        <w:rPr>
          <w:noProof/>
        </w:rPr>
        <w:fldChar w:fldCharType="end"/>
      </w:r>
    </w:p>
    <w:p w14:paraId="09256715" w14:textId="04A1277C"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32</w:t>
      </w:r>
      <w:r>
        <w:rPr>
          <w:noProof/>
        </w:rPr>
        <w:fldChar w:fldCharType="end"/>
      </w:r>
    </w:p>
    <w:p w14:paraId="7AF047FF" w14:textId="5BC4DDA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33</w:t>
      </w:r>
      <w:r>
        <w:rPr>
          <w:noProof/>
        </w:rPr>
        <w:fldChar w:fldCharType="end"/>
      </w:r>
    </w:p>
    <w:p w14:paraId="6F070AC1" w14:textId="562CE1F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33</w:t>
      </w:r>
      <w:r>
        <w:rPr>
          <w:noProof/>
        </w:rPr>
        <w:fldChar w:fldCharType="end"/>
      </w:r>
    </w:p>
    <w:p w14:paraId="7C347789" w14:textId="03A5E212"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34</w:t>
      </w:r>
      <w:r>
        <w:rPr>
          <w:noProof/>
        </w:rPr>
        <w:fldChar w:fldCharType="end"/>
      </w:r>
    </w:p>
    <w:p w14:paraId="03DAB27E" w14:textId="22B397C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34</w:t>
      </w:r>
      <w:r>
        <w:rPr>
          <w:noProof/>
        </w:rPr>
        <w:fldChar w:fldCharType="end"/>
      </w:r>
    </w:p>
    <w:p w14:paraId="77FE38A7" w14:textId="3FD84E6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35</w:t>
      </w:r>
      <w:r>
        <w:rPr>
          <w:noProof/>
        </w:rPr>
        <w:fldChar w:fldCharType="end"/>
      </w:r>
    </w:p>
    <w:p w14:paraId="6ED0574D" w14:textId="4D0FD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35</w:t>
      </w:r>
      <w:r>
        <w:rPr>
          <w:noProof/>
        </w:rPr>
        <w:fldChar w:fldCharType="end"/>
      </w:r>
    </w:p>
    <w:p w14:paraId="49B20FE5" w14:textId="67B3336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36</w:t>
      </w:r>
      <w:r>
        <w:rPr>
          <w:noProof/>
        </w:rPr>
        <w:fldChar w:fldCharType="end"/>
      </w:r>
    </w:p>
    <w:p w14:paraId="4F18A5D3" w14:textId="06F6C57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38</w:t>
      </w:r>
      <w:r>
        <w:rPr>
          <w:noProof/>
        </w:rPr>
        <w:fldChar w:fldCharType="end"/>
      </w:r>
    </w:p>
    <w:p w14:paraId="7F9E5D20" w14:textId="1D5FA5F5"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38</w:t>
      </w:r>
      <w:r>
        <w:rPr>
          <w:noProof/>
        </w:rPr>
        <w:fldChar w:fldCharType="end"/>
      </w:r>
    </w:p>
    <w:p w14:paraId="79678DC8" w14:textId="3516B1E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39</w:t>
      </w:r>
      <w:r>
        <w:rPr>
          <w:noProof/>
        </w:rPr>
        <w:fldChar w:fldCharType="end"/>
      </w:r>
    </w:p>
    <w:p w14:paraId="14B726EC" w14:textId="77AD316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39</w:t>
      </w:r>
      <w:r>
        <w:rPr>
          <w:noProof/>
        </w:rPr>
        <w:fldChar w:fldCharType="end"/>
      </w:r>
    </w:p>
    <w:p w14:paraId="515CE98D" w14:textId="0570227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40</w:t>
      </w:r>
      <w:r>
        <w:rPr>
          <w:noProof/>
        </w:rPr>
        <w:fldChar w:fldCharType="end"/>
      </w:r>
    </w:p>
    <w:p w14:paraId="74789A70" w14:textId="206071F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40</w:t>
      </w:r>
      <w:r>
        <w:rPr>
          <w:noProof/>
        </w:rPr>
        <w:fldChar w:fldCharType="end"/>
      </w:r>
    </w:p>
    <w:p w14:paraId="51C9C12F" w14:textId="2AD9AA8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41</w:t>
      </w:r>
      <w:r>
        <w:rPr>
          <w:noProof/>
        </w:rPr>
        <w:fldChar w:fldCharType="end"/>
      </w:r>
    </w:p>
    <w:p w14:paraId="440503B6" w14:textId="6141BCE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41</w:t>
      </w:r>
      <w:r>
        <w:rPr>
          <w:noProof/>
        </w:rPr>
        <w:fldChar w:fldCharType="end"/>
      </w:r>
    </w:p>
    <w:p w14:paraId="0F6C3C94" w14:textId="663925C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41</w:t>
      </w:r>
      <w:r>
        <w:rPr>
          <w:noProof/>
        </w:rPr>
        <w:fldChar w:fldCharType="end"/>
      </w:r>
    </w:p>
    <w:p w14:paraId="465CBCFA" w14:textId="2EC5CDD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41</w:t>
      </w:r>
      <w:r>
        <w:rPr>
          <w:noProof/>
        </w:rPr>
        <w:fldChar w:fldCharType="end"/>
      </w:r>
    </w:p>
    <w:p w14:paraId="6ECA9A09" w14:textId="7B070E6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42</w:t>
      </w:r>
      <w:r>
        <w:rPr>
          <w:noProof/>
        </w:rPr>
        <w:fldChar w:fldCharType="end"/>
      </w:r>
    </w:p>
    <w:p w14:paraId="6D843597" w14:textId="25FDA92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42</w:t>
      </w:r>
      <w:r>
        <w:rPr>
          <w:noProof/>
        </w:rPr>
        <w:fldChar w:fldCharType="end"/>
      </w:r>
    </w:p>
    <w:p w14:paraId="0408D879" w14:textId="12861977"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42</w:t>
      </w:r>
      <w:r>
        <w:rPr>
          <w:noProof/>
        </w:rPr>
        <w:fldChar w:fldCharType="end"/>
      </w:r>
    </w:p>
    <w:p w14:paraId="62653BBF" w14:textId="1A39F7A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43</w:t>
      </w:r>
      <w:r>
        <w:rPr>
          <w:noProof/>
        </w:rPr>
        <w:fldChar w:fldCharType="end"/>
      </w:r>
    </w:p>
    <w:p w14:paraId="60B20B84" w14:textId="6A3F047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43</w:t>
      </w:r>
      <w:r>
        <w:rPr>
          <w:noProof/>
        </w:rPr>
        <w:fldChar w:fldCharType="end"/>
      </w:r>
    </w:p>
    <w:p w14:paraId="2970ADD5" w14:textId="533170D4"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43</w:t>
      </w:r>
      <w:r>
        <w:rPr>
          <w:noProof/>
        </w:rPr>
        <w:fldChar w:fldCharType="end"/>
      </w:r>
    </w:p>
    <w:p w14:paraId="62C986EA" w14:textId="27BE8D5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43</w:t>
      </w:r>
      <w:r>
        <w:rPr>
          <w:noProof/>
        </w:rPr>
        <w:fldChar w:fldCharType="end"/>
      </w:r>
    </w:p>
    <w:p w14:paraId="6849A43C" w14:textId="4074B4A6"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43</w:t>
      </w:r>
      <w:r>
        <w:rPr>
          <w:noProof/>
        </w:rPr>
        <w:fldChar w:fldCharType="end"/>
      </w:r>
    </w:p>
    <w:p w14:paraId="6C2E7AD8" w14:textId="412895C0"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44</w:t>
      </w:r>
      <w:r>
        <w:rPr>
          <w:noProof/>
        </w:rPr>
        <w:fldChar w:fldCharType="end"/>
      </w:r>
    </w:p>
    <w:p w14:paraId="4E2BA3A2" w14:textId="403C2985"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Simple data types and enumerations</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44</w:t>
      </w:r>
      <w:r>
        <w:rPr>
          <w:noProof/>
        </w:rPr>
        <w:fldChar w:fldCharType="end"/>
      </w:r>
    </w:p>
    <w:p w14:paraId="7B315EBB" w14:textId="09E67D9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44</w:t>
      </w:r>
      <w:r>
        <w:rPr>
          <w:noProof/>
        </w:rPr>
        <w:fldChar w:fldCharType="end"/>
      </w:r>
    </w:p>
    <w:p w14:paraId="300C26D1" w14:textId="1CF9AE33"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44</w:t>
      </w:r>
      <w:r>
        <w:rPr>
          <w:noProof/>
        </w:rPr>
        <w:fldChar w:fldCharType="end"/>
      </w:r>
    </w:p>
    <w:p w14:paraId="5D39F591" w14:textId="2B08D1F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44</w:t>
      </w:r>
      <w:r>
        <w:rPr>
          <w:noProof/>
        </w:rPr>
        <w:fldChar w:fldCharType="end"/>
      </w:r>
    </w:p>
    <w:p w14:paraId="138EAD1F" w14:textId="2477050E"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_Toc192836107 \h </w:instrText>
      </w:r>
      <w:r>
        <w:rPr>
          <w:noProof/>
        </w:rPr>
      </w:r>
      <w:r>
        <w:rPr>
          <w:noProof/>
        </w:rPr>
        <w:fldChar w:fldCharType="separate"/>
      </w:r>
      <w:r>
        <w:rPr>
          <w:noProof/>
        </w:rPr>
        <w:t>45</w:t>
      </w:r>
      <w:r>
        <w:rPr>
          <w:noProof/>
        </w:rPr>
        <w:fldChar w:fldCharType="end"/>
      </w:r>
    </w:p>
    <w:p w14:paraId="639431E3" w14:textId="124F257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_Toc192836108 \h </w:instrText>
      </w:r>
      <w:r>
        <w:rPr>
          <w:noProof/>
        </w:rPr>
      </w:r>
      <w:r>
        <w:rPr>
          <w:noProof/>
        </w:rPr>
        <w:fldChar w:fldCharType="separate"/>
      </w:r>
      <w:r>
        <w:rPr>
          <w:noProof/>
        </w:rPr>
        <w:t>45</w:t>
      </w:r>
      <w:r>
        <w:rPr>
          <w:noProof/>
        </w:rPr>
        <w:fldChar w:fldCharType="end"/>
      </w:r>
    </w:p>
    <w:p w14:paraId="474AB113" w14:textId="49148CB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_Toc192836109 \h </w:instrText>
      </w:r>
      <w:r>
        <w:rPr>
          <w:noProof/>
        </w:rPr>
      </w:r>
      <w:r>
        <w:rPr>
          <w:noProof/>
        </w:rPr>
        <w:fldChar w:fldCharType="separate"/>
      </w:r>
      <w:r>
        <w:rPr>
          <w:noProof/>
        </w:rPr>
        <w:t>45</w:t>
      </w:r>
      <w:r>
        <w:rPr>
          <w:noProof/>
        </w:rPr>
        <w:fldChar w:fldCharType="end"/>
      </w:r>
    </w:p>
    <w:p w14:paraId="1777F70D" w14:textId="27EA7FFB"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_Toc192836110 \h </w:instrText>
      </w:r>
      <w:r>
        <w:rPr>
          <w:noProof/>
        </w:rPr>
      </w:r>
      <w:r>
        <w:rPr>
          <w:noProof/>
        </w:rPr>
        <w:fldChar w:fldCharType="separate"/>
      </w:r>
      <w:r>
        <w:rPr>
          <w:noProof/>
        </w:rPr>
        <w:t>45</w:t>
      </w:r>
      <w:r>
        <w:rPr>
          <w:noProof/>
        </w:rPr>
        <w:fldChar w:fldCharType="end"/>
      </w:r>
    </w:p>
    <w:p w14:paraId="704D7CB2" w14:textId="3F6E3FCA"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_Toc192836111 \h </w:instrText>
      </w:r>
      <w:r>
        <w:rPr>
          <w:noProof/>
        </w:rPr>
      </w:r>
      <w:r>
        <w:rPr>
          <w:noProof/>
        </w:rPr>
        <w:fldChar w:fldCharType="separate"/>
      </w:r>
      <w:r>
        <w:rPr>
          <w:noProof/>
        </w:rPr>
        <w:t>45</w:t>
      </w:r>
      <w:r>
        <w:rPr>
          <w:noProof/>
        </w:rPr>
        <w:fldChar w:fldCharType="end"/>
      </w:r>
    </w:p>
    <w:p w14:paraId="67B5A3BC" w14:textId="447612A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_Toc192836112 \h </w:instrText>
      </w:r>
      <w:r>
        <w:rPr>
          <w:noProof/>
        </w:rPr>
      </w:r>
      <w:r>
        <w:rPr>
          <w:noProof/>
        </w:rPr>
        <w:fldChar w:fldCharType="separate"/>
      </w:r>
      <w:r>
        <w:rPr>
          <w:noProof/>
        </w:rPr>
        <w:t>45</w:t>
      </w:r>
      <w:r>
        <w:rPr>
          <w:noProof/>
        </w:rPr>
        <w:fldChar w:fldCharType="end"/>
      </w:r>
    </w:p>
    <w:p w14:paraId="3E5752DE" w14:textId="6A20343C"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_Toc192836113 \h </w:instrText>
      </w:r>
      <w:r>
        <w:rPr>
          <w:noProof/>
        </w:rPr>
      </w:r>
      <w:r>
        <w:rPr>
          <w:noProof/>
        </w:rPr>
        <w:fldChar w:fldCharType="separate"/>
      </w:r>
      <w:r>
        <w:rPr>
          <w:noProof/>
        </w:rPr>
        <w:t>46</w:t>
      </w:r>
      <w:r>
        <w:rPr>
          <w:noProof/>
        </w:rPr>
        <w:fldChar w:fldCharType="end"/>
      </w:r>
    </w:p>
    <w:p w14:paraId="3712D3E2" w14:textId="25591A30"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_Toc192836114 \h </w:instrText>
      </w:r>
      <w:r>
        <w:rPr>
          <w:noProof/>
        </w:rPr>
      </w:r>
      <w:r>
        <w:rPr>
          <w:noProof/>
        </w:rPr>
        <w:fldChar w:fldCharType="separate"/>
      </w:r>
      <w:r>
        <w:rPr>
          <w:noProof/>
        </w:rPr>
        <w:t>47</w:t>
      </w:r>
      <w:r>
        <w:rPr>
          <w:noProof/>
        </w:rPr>
        <w:fldChar w:fldCharType="end"/>
      </w:r>
    </w:p>
    <w:p w14:paraId="685758A5" w14:textId="7BD122B5"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_Toc192836115 \h </w:instrText>
      </w:r>
      <w:r>
        <w:rPr>
          <w:noProof/>
        </w:rPr>
      </w:r>
      <w:r>
        <w:rPr>
          <w:noProof/>
        </w:rPr>
        <w:fldChar w:fldCharType="separate"/>
      </w:r>
      <w:r>
        <w:rPr>
          <w:noProof/>
        </w:rPr>
        <w:t>48</w:t>
      </w:r>
      <w:r>
        <w:rPr>
          <w:noProof/>
        </w:rPr>
        <w:fldChar w:fldCharType="end"/>
      </w:r>
    </w:p>
    <w:p w14:paraId="79F0A015" w14:textId="505EE09A" w:rsidR="00F47BB2" w:rsidRDefault="00F47B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_Toc192836116 \h </w:instrText>
      </w:r>
      <w:r>
        <w:rPr>
          <w:noProof/>
        </w:rPr>
      </w:r>
      <w:r>
        <w:rPr>
          <w:noProof/>
        </w:rPr>
        <w:fldChar w:fldCharType="separate"/>
      </w:r>
      <w:r>
        <w:rPr>
          <w:noProof/>
        </w:rPr>
        <w:t>48</w:t>
      </w:r>
      <w:r>
        <w:rPr>
          <w:noProof/>
        </w:rPr>
        <w:fldChar w:fldCharType="end"/>
      </w:r>
    </w:p>
    <w:p w14:paraId="1F3A4648" w14:textId="5A42CF2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_Toc192836117 \h </w:instrText>
      </w:r>
      <w:r>
        <w:rPr>
          <w:noProof/>
        </w:rPr>
      </w:r>
      <w:r>
        <w:rPr>
          <w:noProof/>
        </w:rPr>
        <w:fldChar w:fldCharType="separate"/>
      </w:r>
      <w:r>
        <w:rPr>
          <w:noProof/>
        </w:rPr>
        <w:t>48</w:t>
      </w:r>
      <w:r>
        <w:rPr>
          <w:noProof/>
        </w:rPr>
        <w:fldChar w:fldCharType="end"/>
      </w:r>
    </w:p>
    <w:p w14:paraId="19A70D5A" w14:textId="4CB83CC7"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_Toc192836118 \h </w:instrText>
      </w:r>
      <w:r>
        <w:rPr>
          <w:noProof/>
        </w:rPr>
      </w:r>
      <w:r>
        <w:rPr>
          <w:noProof/>
        </w:rPr>
        <w:fldChar w:fldCharType="separate"/>
      </w:r>
      <w:r>
        <w:rPr>
          <w:noProof/>
        </w:rPr>
        <w:t>48</w:t>
      </w:r>
      <w:r>
        <w:rPr>
          <w:noProof/>
        </w:rPr>
        <w:fldChar w:fldCharType="end"/>
      </w:r>
    </w:p>
    <w:p w14:paraId="38B7FD54" w14:textId="5A8DD901"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_Toc192836119 \h </w:instrText>
      </w:r>
      <w:r>
        <w:rPr>
          <w:noProof/>
        </w:rPr>
      </w:r>
      <w:r>
        <w:rPr>
          <w:noProof/>
        </w:rPr>
        <w:fldChar w:fldCharType="separate"/>
      </w:r>
      <w:r>
        <w:rPr>
          <w:noProof/>
        </w:rPr>
        <w:t>48</w:t>
      </w:r>
      <w:r>
        <w:rPr>
          <w:noProof/>
        </w:rPr>
        <w:fldChar w:fldCharType="end"/>
      </w:r>
    </w:p>
    <w:p w14:paraId="057E4BDF" w14:textId="1AF65ED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_Toc192836120 \h </w:instrText>
      </w:r>
      <w:r>
        <w:rPr>
          <w:noProof/>
        </w:rPr>
      </w:r>
      <w:r>
        <w:rPr>
          <w:noProof/>
        </w:rPr>
        <w:fldChar w:fldCharType="separate"/>
      </w:r>
      <w:r>
        <w:rPr>
          <w:noProof/>
        </w:rPr>
        <w:t>49</w:t>
      </w:r>
      <w:r>
        <w:rPr>
          <w:noProof/>
        </w:rPr>
        <w:fldChar w:fldCharType="end"/>
      </w:r>
    </w:p>
    <w:p w14:paraId="59316102" w14:textId="6FD7F78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_Toc192836121 \h </w:instrText>
      </w:r>
      <w:r>
        <w:rPr>
          <w:noProof/>
        </w:rPr>
      </w:r>
      <w:r>
        <w:rPr>
          <w:noProof/>
        </w:rPr>
        <w:fldChar w:fldCharType="separate"/>
      </w:r>
      <w:r>
        <w:rPr>
          <w:noProof/>
        </w:rPr>
        <w:t>49</w:t>
      </w:r>
      <w:r>
        <w:rPr>
          <w:noProof/>
        </w:rPr>
        <w:fldChar w:fldCharType="end"/>
      </w:r>
    </w:p>
    <w:p w14:paraId="56637001" w14:textId="68C3BC6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_Toc192836122 \h </w:instrText>
      </w:r>
      <w:r>
        <w:rPr>
          <w:noProof/>
        </w:rPr>
      </w:r>
      <w:r>
        <w:rPr>
          <w:noProof/>
        </w:rPr>
        <w:fldChar w:fldCharType="separate"/>
      </w:r>
      <w:r>
        <w:rPr>
          <w:noProof/>
        </w:rPr>
        <w:t>49</w:t>
      </w:r>
      <w:r>
        <w:rPr>
          <w:noProof/>
        </w:rPr>
        <w:fldChar w:fldCharType="end"/>
      </w:r>
    </w:p>
    <w:p w14:paraId="3FCCADE1" w14:textId="316B9500"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_Toc192836123 \h </w:instrText>
      </w:r>
      <w:r>
        <w:rPr>
          <w:noProof/>
        </w:rPr>
      </w:r>
      <w:r>
        <w:rPr>
          <w:noProof/>
        </w:rPr>
        <w:fldChar w:fldCharType="separate"/>
      </w:r>
      <w:r>
        <w:rPr>
          <w:noProof/>
        </w:rPr>
        <w:t>49</w:t>
      </w:r>
      <w:r>
        <w:rPr>
          <w:noProof/>
        </w:rPr>
        <w:fldChar w:fldCharType="end"/>
      </w:r>
    </w:p>
    <w:p w14:paraId="2A377093" w14:textId="115FFF6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_Toc192836124 \h </w:instrText>
      </w:r>
      <w:r>
        <w:rPr>
          <w:noProof/>
        </w:rPr>
      </w:r>
      <w:r>
        <w:rPr>
          <w:noProof/>
        </w:rPr>
        <w:fldChar w:fldCharType="separate"/>
      </w:r>
      <w:r>
        <w:rPr>
          <w:noProof/>
        </w:rPr>
        <w:t>49</w:t>
      </w:r>
      <w:r>
        <w:rPr>
          <w:noProof/>
        </w:rPr>
        <w:fldChar w:fldCharType="end"/>
      </w:r>
    </w:p>
    <w:p w14:paraId="2BE67718" w14:textId="2CAFA15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_Toc192836125 \h </w:instrText>
      </w:r>
      <w:r>
        <w:rPr>
          <w:noProof/>
        </w:rPr>
      </w:r>
      <w:r>
        <w:rPr>
          <w:noProof/>
        </w:rPr>
        <w:fldChar w:fldCharType="separate"/>
      </w:r>
      <w:r>
        <w:rPr>
          <w:noProof/>
        </w:rPr>
        <w:t>49</w:t>
      </w:r>
      <w:r>
        <w:rPr>
          <w:noProof/>
        </w:rPr>
        <w:fldChar w:fldCharType="end"/>
      </w:r>
    </w:p>
    <w:p w14:paraId="43739655" w14:textId="66FA1A56"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_Toc192836126 \h </w:instrText>
      </w:r>
      <w:r>
        <w:rPr>
          <w:noProof/>
        </w:rPr>
      </w:r>
      <w:r>
        <w:rPr>
          <w:noProof/>
        </w:rPr>
        <w:fldChar w:fldCharType="separate"/>
      </w:r>
      <w:r>
        <w:rPr>
          <w:noProof/>
        </w:rPr>
        <w:t>50</w:t>
      </w:r>
      <w:r>
        <w:rPr>
          <w:noProof/>
        </w:rPr>
        <w:fldChar w:fldCharType="end"/>
      </w:r>
    </w:p>
    <w:p w14:paraId="445B00B6" w14:textId="385A5A2E"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_Toc192836127 \h </w:instrText>
      </w:r>
      <w:r>
        <w:rPr>
          <w:noProof/>
        </w:rPr>
      </w:r>
      <w:r>
        <w:rPr>
          <w:noProof/>
        </w:rPr>
        <w:fldChar w:fldCharType="separate"/>
      </w:r>
      <w:r>
        <w:rPr>
          <w:noProof/>
        </w:rPr>
        <w:t>50</w:t>
      </w:r>
      <w:r>
        <w:rPr>
          <w:noProof/>
        </w:rPr>
        <w:fldChar w:fldCharType="end"/>
      </w:r>
    </w:p>
    <w:p w14:paraId="72372B0B" w14:textId="62C8A7AA"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_Toc192836128 \h </w:instrText>
      </w:r>
      <w:r>
        <w:rPr>
          <w:noProof/>
        </w:rPr>
      </w:r>
      <w:r>
        <w:rPr>
          <w:noProof/>
        </w:rPr>
        <w:fldChar w:fldCharType="separate"/>
      </w:r>
      <w:r>
        <w:rPr>
          <w:noProof/>
        </w:rPr>
        <w:t>50</w:t>
      </w:r>
      <w:r>
        <w:rPr>
          <w:noProof/>
        </w:rPr>
        <w:fldChar w:fldCharType="end"/>
      </w:r>
    </w:p>
    <w:p w14:paraId="497B3889" w14:textId="18489B32"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_Toc192836129 \h </w:instrText>
      </w:r>
      <w:r>
        <w:rPr>
          <w:noProof/>
        </w:rPr>
      </w:r>
      <w:r>
        <w:rPr>
          <w:noProof/>
        </w:rPr>
        <w:fldChar w:fldCharType="separate"/>
      </w:r>
      <w:r>
        <w:rPr>
          <w:noProof/>
        </w:rPr>
        <w:t>50</w:t>
      </w:r>
      <w:r>
        <w:rPr>
          <w:noProof/>
        </w:rPr>
        <w:fldChar w:fldCharType="end"/>
      </w:r>
    </w:p>
    <w:p w14:paraId="1734BD35" w14:textId="205BEE6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_Toc192836130 \h </w:instrText>
      </w:r>
      <w:r>
        <w:rPr>
          <w:noProof/>
        </w:rPr>
      </w:r>
      <w:r>
        <w:rPr>
          <w:noProof/>
        </w:rPr>
        <w:fldChar w:fldCharType="separate"/>
      </w:r>
      <w:r>
        <w:rPr>
          <w:noProof/>
        </w:rPr>
        <w:t>54</w:t>
      </w:r>
      <w:r>
        <w:rPr>
          <w:noProof/>
        </w:rPr>
        <w:fldChar w:fldCharType="end"/>
      </w:r>
    </w:p>
    <w:p w14:paraId="5D4B6122" w14:textId="335EBC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_Toc192836131 \h </w:instrText>
      </w:r>
      <w:r>
        <w:rPr>
          <w:noProof/>
        </w:rPr>
      </w:r>
      <w:r>
        <w:rPr>
          <w:noProof/>
        </w:rPr>
        <w:fldChar w:fldCharType="separate"/>
      </w:r>
      <w:r>
        <w:rPr>
          <w:noProof/>
        </w:rPr>
        <w:t>54</w:t>
      </w:r>
      <w:r>
        <w:rPr>
          <w:noProof/>
        </w:rPr>
        <w:fldChar w:fldCharType="end"/>
      </w:r>
    </w:p>
    <w:p w14:paraId="2FDA4F1D" w14:textId="048446A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_Toc192836132 \h </w:instrText>
      </w:r>
      <w:r>
        <w:rPr>
          <w:noProof/>
        </w:rPr>
      </w:r>
      <w:r>
        <w:rPr>
          <w:noProof/>
        </w:rPr>
        <w:fldChar w:fldCharType="separate"/>
      </w:r>
      <w:r>
        <w:rPr>
          <w:noProof/>
        </w:rPr>
        <w:t>54</w:t>
      </w:r>
      <w:r>
        <w:rPr>
          <w:noProof/>
        </w:rPr>
        <w:fldChar w:fldCharType="end"/>
      </w:r>
    </w:p>
    <w:p w14:paraId="6519C561" w14:textId="05E70A46"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_Toc192836133 \h </w:instrText>
      </w:r>
      <w:r>
        <w:rPr>
          <w:noProof/>
        </w:rPr>
      </w:r>
      <w:r>
        <w:rPr>
          <w:noProof/>
        </w:rPr>
        <w:fldChar w:fldCharType="separate"/>
      </w:r>
      <w:r>
        <w:rPr>
          <w:noProof/>
        </w:rPr>
        <w:t>54</w:t>
      </w:r>
      <w:r>
        <w:rPr>
          <w:noProof/>
        </w:rPr>
        <w:fldChar w:fldCharType="end"/>
      </w:r>
    </w:p>
    <w:p w14:paraId="28B5FCC5" w14:textId="670C548D"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_Toc192836134 \h </w:instrText>
      </w:r>
      <w:r>
        <w:rPr>
          <w:noProof/>
        </w:rPr>
      </w:r>
      <w:r>
        <w:rPr>
          <w:noProof/>
        </w:rPr>
        <w:fldChar w:fldCharType="separate"/>
      </w:r>
      <w:r>
        <w:rPr>
          <w:noProof/>
        </w:rPr>
        <w:t>54</w:t>
      </w:r>
      <w:r>
        <w:rPr>
          <w:noProof/>
        </w:rPr>
        <w:fldChar w:fldCharType="end"/>
      </w:r>
    </w:p>
    <w:p w14:paraId="68AEE5EF" w14:textId="68A0C0F9"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sidRPr="00063CE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Structured data types</w:t>
      </w:r>
      <w:r>
        <w:rPr>
          <w:noProof/>
        </w:rPr>
        <w:tab/>
      </w:r>
      <w:r>
        <w:rPr>
          <w:noProof/>
        </w:rPr>
        <w:fldChar w:fldCharType="begin" w:fldLock="1"/>
      </w:r>
      <w:r>
        <w:rPr>
          <w:noProof/>
        </w:rPr>
        <w:instrText xml:space="preserve"> PAGEREF _Toc192836135 \h </w:instrText>
      </w:r>
      <w:r>
        <w:rPr>
          <w:noProof/>
        </w:rPr>
      </w:r>
      <w:r>
        <w:rPr>
          <w:noProof/>
        </w:rPr>
        <w:fldChar w:fldCharType="separate"/>
      </w:r>
      <w:r>
        <w:rPr>
          <w:noProof/>
        </w:rPr>
        <w:t>55</w:t>
      </w:r>
      <w:r>
        <w:rPr>
          <w:noProof/>
        </w:rPr>
        <w:fldChar w:fldCharType="end"/>
      </w:r>
    </w:p>
    <w:p w14:paraId="18B7EFE6" w14:textId="349FDC3D"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_Toc192836136 \h </w:instrText>
      </w:r>
      <w:r>
        <w:rPr>
          <w:noProof/>
        </w:rPr>
      </w:r>
      <w:r>
        <w:rPr>
          <w:noProof/>
        </w:rPr>
        <w:fldChar w:fldCharType="separate"/>
      </w:r>
      <w:r>
        <w:rPr>
          <w:noProof/>
        </w:rPr>
        <w:t>55</w:t>
      </w:r>
      <w:r>
        <w:rPr>
          <w:noProof/>
        </w:rPr>
        <w:fldChar w:fldCharType="end"/>
      </w:r>
    </w:p>
    <w:p w14:paraId="637AF783" w14:textId="159845C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_Toc192836137 \h </w:instrText>
      </w:r>
      <w:r>
        <w:rPr>
          <w:noProof/>
        </w:rPr>
      </w:r>
      <w:r>
        <w:rPr>
          <w:noProof/>
        </w:rPr>
        <w:fldChar w:fldCharType="separate"/>
      </w:r>
      <w:r>
        <w:rPr>
          <w:noProof/>
        </w:rPr>
        <w:t>55</w:t>
      </w:r>
      <w:r>
        <w:rPr>
          <w:noProof/>
        </w:rPr>
        <w:fldChar w:fldCharType="end"/>
      </w:r>
    </w:p>
    <w:p w14:paraId="7F7635D3" w14:textId="447E7B7F"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_Toc192836138 \h </w:instrText>
      </w:r>
      <w:r>
        <w:rPr>
          <w:noProof/>
        </w:rPr>
      </w:r>
      <w:r>
        <w:rPr>
          <w:noProof/>
        </w:rPr>
        <w:fldChar w:fldCharType="separate"/>
      </w:r>
      <w:r>
        <w:rPr>
          <w:noProof/>
        </w:rPr>
        <w:t>55</w:t>
      </w:r>
      <w:r>
        <w:rPr>
          <w:noProof/>
        </w:rPr>
        <w:fldChar w:fldCharType="end"/>
      </w:r>
    </w:p>
    <w:p w14:paraId="74FBECAA" w14:textId="2178B6B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_Toc192836139 \h </w:instrText>
      </w:r>
      <w:r>
        <w:rPr>
          <w:noProof/>
        </w:rPr>
      </w:r>
      <w:r>
        <w:rPr>
          <w:noProof/>
        </w:rPr>
        <w:fldChar w:fldCharType="separate"/>
      </w:r>
      <w:r>
        <w:rPr>
          <w:noProof/>
        </w:rPr>
        <w:t>56</w:t>
      </w:r>
      <w:r>
        <w:rPr>
          <w:noProof/>
        </w:rPr>
        <w:fldChar w:fldCharType="end"/>
      </w:r>
    </w:p>
    <w:p w14:paraId="7FB33043" w14:textId="0C5FE808"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_Toc192836140 \h </w:instrText>
      </w:r>
      <w:r>
        <w:rPr>
          <w:noProof/>
        </w:rPr>
      </w:r>
      <w:r>
        <w:rPr>
          <w:noProof/>
        </w:rPr>
        <w:fldChar w:fldCharType="separate"/>
      </w:r>
      <w:r>
        <w:rPr>
          <w:noProof/>
        </w:rPr>
        <w:t>56</w:t>
      </w:r>
      <w:r>
        <w:rPr>
          <w:noProof/>
        </w:rPr>
        <w:fldChar w:fldCharType="end"/>
      </w:r>
    </w:p>
    <w:p w14:paraId="184F79F2" w14:textId="5204AC99" w:rsidR="00F47BB2" w:rsidRDefault="00F47BB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_Toc192836141 \h </w:instrText>
      </w:r>
      <w:r>
        <w:rPr>
          <w:noProof/>
        </w:rPr>
      </w:r>
      <w:r>
        <w:rPr>
          <w:noProof/>
        </w:rPr>
        <w:fldChar w:fldCharType="separate"/>
      </w:r>
      <w:r>
        <w:rPr>
          <w:noProof/>
        </w:rPr>
        <w:t>57</w:t>
      </w:r>
      <w:r>
        <w:rPr>
          <w:noProof/>
        </w:rPr>
        <w:fldChar w:fldCharType="end"/>
      </w:r>
    </w:p>
    <w:p w14:paraId="3C05F947" w14:textId="381FA988"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_Toc192836142 \h </w:instrText>
      </w:r>
      <w:r>
        <w:rPr>
          <w:noProof/>
        </w:rPr>
      </w:r>
      <w:r>
        <w:rPr>
          <w:noProof/>
        </w:rPr>
        <w:fldChar w:fldCharType="separate"/>
      </w:r>
      <w:r>
        <w:rPr>
          <w:noProof/>
        </w:rPr>
        <w:t>57</w:t>
      </w:r>
      <w:r>
        <w:rPr>
          <w:noProof/>
        </w:rPr>
        <w:fldChar w:fldCharType="end"/>
      </w:r>
    </w:p>
    <w:p w14:paraId="4C38F3C1" w14:textId="3051F898"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_Toc192836143 \h </w:instrText>
      </w:r>
      <w:r>
        <w:rPr>
          <w:noProof/>
        </w:rPr>
      </w:r>
      <w:r>
        <w:rPr>
          <w:noProof/>
        </w:rPr>
        <w:fldChar w:fldCharType="separate"/>
      </w:r>
      <w:r>
        <w:rPr>
          <w:noProof/>
        </w:rPr>
        <w:t>57</w:t>
      </w:r>
      <w:r>
        <w:rPr>
          <w:noProof/>
        </w:rPr>
        <w:fldChar w:fldCharType="end"/>
      </w:r>
    </w:p>
    <w:p w14:paraId="3FEC2095" w14:textId="3616E5BC"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_Toc192836144 \h </w:instrText>
      </w:r>
      <w:r>
        <w:rPr>
          <w:noProof/>
        </w:rPr>
      </w:r>
      <w:r>
        <w:rPr>
          <w:noProof/>
        </w:rPr>
        <w:fldChar w:fldCharType="separate"/>
      </w:r>
      <w:r>
        <w:rPr>
          <w:noProof/>
        </w:rPr>
        <w:t>57</w:t>
      </w:r>
      <w:r>
        <w:rPr>
          <w:noProof/>
        </w:rPr>
        <w:fldChar w:fldCharType="end"/>
      </w:r>
    </w:p>
    <w:p w14:paraId="60AADC6D" w14:textId="5E10C6C7" w:rsidR="00F47BB2" w:rsidRDefault="00F47B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_Toc192836145 \h </w:instrText>
      </w:r>
      <w:r>
        <w:rPr>
          <w:noProof/>
        </w:rPr>
      </w:r>
      <w:r>
        <w:rPr>
          <w:noProof/>
        </w:rPr>
        <w:fldChar w:fldCharType="separate"/>
      </w:r>
      <w:r>
        <w:rPr>
          <w:noProof/>
        </w:rPr>
        <w:t>57</w:t>
      </w:r>
      <w:r>
        <w:rPr>
          <w:noProof/>
        </w:rPr>
        <w:fldChar w:fldCharType="end"/>
      </w:r>
    </w:p>
    <w:p w14:paraId="15D73BCF" w14:textId="794E08A2"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_Toc192836146 \h </w:instrText>
      </w:r>
      <w:r>
        <w:rPr>
          <w:noProof/>
        </w:rPr>
      </w:r>
      <w:r>
        <w:rPr>
          <w:noProof/>
        </w:rPr>
        <w:fldChar w:fldCharType="separate"/>
      </w:r>
      <w:r>
        <w:rPr>
          <w:noProof/>
        </w:rPr>
        <w:t>58</w:t>
      </w:r>
      <w:r>
        <w:rPr>
          <w:noProof/>
        </w:rPr>
        <w:fldChar w:fldCharType="end"/>
      </w:r>
    </w:p>
    <w:p w14:paraId="7D1E317D" w14:textId="71D7C11F"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_Toc192836147 \h </w:instrText>
      </w:r>
      <w:r>
        <w:rPr>
          <w:noProof/>
        </w:rPr>
      </w:r>
      <w:r>
        <w:rPr>
          <w:noProof/>
        </w:rPr>
        <w:fldChar w:fldCharType="separate"/>
      </w:r>
      <w:r>
        <w:rPr>
          <w:noProof/>
        </w:rPr>
        <w:t>58</w:t>
      </w:r>
      <w:r>
        <w:rPr>
          <w:noProof/>
        </w:rPr>
        <w:fldChar w:fldCharType="end"/>
      </w:r>
    </w:p>
    <w:p w14:paraId="0A5D7895" w14:textId="64FD0789" w:rsidR="00F47BB2" w:rsidRDefault="00F47BB2">
      <w:pPr>
        <w:pStyle w:val="TOC3"/>
        <w:rPr>
          <w:rFonts w:asciiTheme="minorHAnsi" w:eastAsiaTheme="minorEastAsia" w:hAnsiTheme="minorHAnsi" w:cstheme="minorBidi"/>
          <w:noProof/>
          <w:kern w:val="2"/>
          <w:sz w:val="24"/>
          <w:szCs w:val="24"/>
          <w:lang w:eastAsia="en-GB"/>
          <w14:ligatures w14:val="standardContextual"/>
        </w:rPr>
      </w:pPr>
      <w:r w:rsidRPr="00063CE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63CE0">
        <w:rPr>
          <w:noProof/>
          <w:lang w:val="en-US"/>
        </w:rPr>
        <w:t>HTTP redirection</w:t>
      </w:r>
      <w:r>
        <w:rPr>
          <w:noProof/>
        </w:rPr>
        <w:tab/>
      </w:r>
      <w:r>
        <w:rPr>
          <w:noProof/>
        </w:rPr>
        <w:fldChar w:fldCharType="begin" w:fldLock="1"/>
      </w:r>
      <w:r>
        <w:rPr>
          <w:noProof/>
        </w:rPr>
        <w:instrText xml:space="preserve"> PAGEREF _Toc192836148 \h </w:instrText>
      </w:r>
      <w:r>
        <w:rPr>
          <w:noProof/>
        </w:rPr>
      </w:r>
      <w:r>
        <w:rPr>
          <w:noProof/>
        </w:rPr>
        <w:fldChar w:fldCharType="separate"/>
      </w:r>
      <w:r>
        <w:rPr>
          <w:noProof/>
        </w:rPr>
        <w:t>58</w:t>
      </w:r>
      <w:r>
        <w:rPr>
          <w:noProof/>
        </w:rPr>
        <w:fldChar w:fldCharType="end"/>
      </w:r>
    </w:p>
    <w:p w14:paraId="3EE79C75" w14:textId="2CFF658A"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_Toc192836149 \h </w:instrText>
      </w:r>
      <w:r>
        <w:rPr>
          <w:noProof/>
        </w:rPr>
      </w:r>
      <w:r>
        <w:rPr>
          <w:noProof/>
        </w:rPr>
        <w:fldChar w:fldCharType="separate"/>
      </w:r>
      <w:r>
        <w:rPr>
          <w:noProof/>
        </w:rPr>
        <w:t>59</w:t>
      </w:r>
      <w:r>
        <w:rPr>
          <w:noProof/>
        </w:rPr>
        <w:fldChar w:fldCharType="end"/>
      </w:r>
    </w:p>
    <w:p w14:paraId="566A1469" w14:textId="058B6B79"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_Toc192836150 \h </w:instrText>
      </w:r>
      <w:r>
        <w:rPr>
          <w:noProof/>
        </w:rPr>
      </w:r>
      <w:r>
        <w:rPr>
          <w:noProof/>
        </w:rPr>
        <w:fldChar w:fldCharType="separate"/>
      </w:r>
      <w:r>
        <w:rPr>
          <w:noProof/>
        </w:rPr>
        <w:t>59</w:t>
      </w:r>
      <w:r>
        <w:rPr>
          <w:noProof/>
        </w:rPr>
        <w:fldChar w:fldCharType="end"/>
      </w:r>
    </w:p>
    <w:p w14:paraId="3E9DED2A" w14:textId="1F90C5D2"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_Toc192836151 \h </w:instrText>
      </w:r>
      <w:r>
        <w:rPr>
          <w:noProof/>
        </w:rPr>
      </w:r>
      <w:r>
        <w:rPr>
          <w:noProof/>
        </w:rPr>
        <w:fldChar w:fldCharType="separate"/>
      </w:r>
      <w:r>
        <w:rPr>
          <w:noProof/>
        </w:rPr>
        <w:t>59</w:t>
      </w:r>
      <w:r>
        <w:rPr>
          <w:noProof/>
        </w:rPr>
        <w:fldChar w:fldCharType="end"/>
      </w:r>
    </w:p>
    <w:p w14:paraId="4BA0491C" w14:textId="2FE7EFB7" w:rsidR="00F47BB2" w:rsidRDefault="00F47B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_Toc192836152 \h </w:instrText>
      </w:r>
      <w:r>
        <w:rPr>
          <w:noProof/>
        </w:rPr>
      </w:r>
      <w:r>
        <w:rPr>
          <w:noProof/>
        </w:rPr>
        <w:fldChar w:fldCharType="separate"/>
      </w:r>
      <w:r>
        <w:rPr>
          <w:noProof/>
        </w:rPr>
        <w:t>68</w:t>
      </w:r>
      <w:r>
        <w:rPr>
          <w:noProof/>
        </w:rPr>
        <w:fldChar w:fldCharType="end"/>
      </w:r>
    </w:p>
    <w:p w14:paraId="5F21A3BE" w14:textId="28F26EA3" w:rsidR="00F47BB2" w:rsidRDefault="00F47B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_Toc192836153 \h </w:instrText>
      </w:r>
      <w:r>
        <w:rPr>
          <w:noProof/>
        </w:rPr>
      </w:r>
      <w:r>
        <w:rPr>
          <w:noProof/>
        </w:rPr>
        <w:fldChar w:fldCharType="separate"/>
      </w:r>
      <w:r>
        <w:rPr>
          <w:noProof/>
        </w:rPr>
        <w:t>74</w:t>
      </w:r>
      <w:r>
        <w:rPr>
          <w:noProof/>
        </w:rPr>
        <w:fldChar w:fldCharType="end"/>
      </w:r>
    </w:p>
    <w:p w14:paraId="13699F81" w14:textId="2893916F"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6" w:name="introduction"/>
      <w:bookmarkStart w:id="17" w:name="_Toc510696578"/>
      <w:bookmarkStart w:id="18" w:name="_Toc35971370"/>
      <w:bookmarkStart w:id="19" w:name="_Toc85462050"/>
      <w:bookmarkStart w:id="20" w:name="_Toc88667311"/>
      <w:bookmarkStart w:id="21" w:name="_Toc192836002"/>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2" w:name="_Toc510696579"/>
      <w:bookmarkStart w:id="23" w:name="_Toc35971371"/>
      <w:bookmarkStart w:id="24" w:name="_Toc85462051"/>
      <w:bookmarkStart w:id="25" w:name="_Toc88667312"/>
      <w:bookmarkStart w:id="26" w:name="_Toc192836003"/>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29" w:name="_Toc510696580"/>
      <w:bookmarkStart w:id="30" w:name="_Toc35971372"/>
      <w:bookmarkStart w:id="31" w:name="_Toc85462052"/>
      <w:bookmarkStart w:id="32" w:name="_Toc88667313"/>
      <w:bookmarkStart w:id="33" w:name="_Toc192836004"/>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21"/>
      </w:pPr>
      <w:bookmarkStart w:id="34" w:name="_Toc510696581"/>
      <w:bookmarkStart w:id="35" w:name="_Toc35971373"/>
      <w:bookmarkStart w:id="36" w:name="_Toc85462053"/>
      <w:bookmarkStart w:id="37" w:name="_Toc88667314"/>
      <w:bookmarkStart w:id="38" w:name="_Toc192836005"/>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39" w:name="_Toc510696583"/>
      <w:bookmarkStart w:id="40" w:name="_Toc35971375"/>
      <w:bookmarkStart w:id="41" w:name="_Toc85462054"/>
      <w:bookmarkStart w:id="42" w:name="_Toc88667315"/>
      <w:bookmarkStart w:id="43" w:name="_Toc192836006"/>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4" w:name="_Toc510696584"/>
      <w:bookmarkStart w:id="45" w:name="_Toc35971376"/>
      <w:bookmarkStart w:id="46" w:name="_Toc85462055"/>
      <w:bookmarkStart w:id="47" w:name="_Toc88667316"/>
      <w:bookmarkStart w:id="48" w:name="_Toc192836007"/>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21"/>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92836008"/>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0.5pt" o:ole="">
            <v:imagedata r:id="rId14" o:title=""/>
          </v:shape>
          <o:OLEObject Type="Embed" ProgID="Visio.Drawing.11" ShapeID="_x0000_i1027" DrawAspect="Content" ObjectID="_1809876501"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2" w:name="_Toc192836009"/>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21"/>
      </w:pPr>
      <w:bookmarkStart w:id="63" w:name="_Toc510696586"/>
      <w:bookmarkStart w:id="64" w:name="_Toc35971378"/>
      <w:bookmarkStart w:id="65" w:name="_Toc85462058"/>
      <w:bookmarkStart w:id="66" w:name="_Toc88667319"/>
      <w:bookmarkStart w:id="67" w:name="_Toc192836010"/>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8" w:name="_Toc510696587"/>
      <w:bookmarkStart w:id="69" w:name="_Toc35971379"/>
      <w:bookmarkStart w:id="70" w:name="_Toc85462059"/>
      <w:bookmarkStart w:id="71" w:name="_Toc88667320"/>
      <w:bookmarkStart w:id="72" w:name="_Toc192836011"/>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31"/>
      </w:pPr>
      <w:bookmarkStart w:id="73" w:name="_Toc510696588"/>
      <w:bookmarkStart w:id="74" w:name="_Toc35971380"/>
      <w:bookmarkStart w:id="75" w:name="_Toc85462060"/>
      <w:bookmarkStart w:id="76" w:name="_Toc88667321"/>
      <w:bookmarkStart w:id="77" w:name="_Toc192836012"/>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8" w:name="_Toc510696589"/>
      <w:bookmarkStart w:id="79" w:name="_Toc35971381"/>
      <w:bookmarkStart w:id="80" w:name="_Toc85462061"/>
      <w:bookmarkStart w:id="81" w:name="_Toc88667322"/>
      <w:bookmarkStart w:id="82" w:name="_Toc192836013"/>
      <w:r>
        <w:t>5.2.2</w:t>
      </w:r>
      <w:r>
        <w:tab/>
        <w:t>Service Operations</w:t>
      </w:r>
      <w:bookmarkEnd w:id="78"/>
      <w:bookmarkEnd w:id="79"/>
      <w:bookmarkEnd w:id="80"/>
      <w:bookmarkEnd w:id="81"/>
      <w:bookmarkEnd w:id="82"/>
    </w:p>
    <w:p w14:paraId="28DEDDB0" w14:textId="77777777" w:rsidR="008A6D4A" w:rsidRDefault="008A6D4A" w:rsidP="00CF6A49">
      <w:pPr>
        <w:pStyle w:val="41"/>
      </w:pPr>
      <w:bookmarkStart w:id="83" w:name="_Toc510696590"/>
      <w:bookmarkStart w:id="84" w:name="_Toc35971382"/>
      <w:bookmarkStart w:id="85" w:name="_Toc85462062"/>
      <w:bookmarkStart w:id="86" w:name="_Toc88667323"/>
      <w:bookmarkStart w:id="87" w:name="_Toc192836014"/>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8" w:name="_Toc510696591"/>
      <w:bookmarkStart w:id="89" w:name="_Toc35971383"/>
      <w:bookmarkStart w:id="90" w:name="_Toc85462063"/>
      <w:bookmarkStart w:id="91" w:name="_Toc88667324"/>
      <w:bookmarkStart w:id="92" w:name="_Toc192836015"/>
      <w:r>
        <w:t>5.2.2.2</w:t>
      </w:r>
      <w:r>
        <w:tab/>
      </w:r>
      <w:bookmarkEnd w:id="88"/>
      <w:bookmarkEnd w:id="89"/>
      <w:r w:rsidR="00B47D2D">
        <w:t>Create</w:t>
      </w:r>
      <w:bookmarkEnd w:id="90"/>
      <w:bookmarkEnd w:id="91"/>
      <w:bookmarkEnd w:id="92"/>
    </w:p>
    <w:p w14:paraId="0C9B3676" w14:textId="77777777" w:rsidR="008A6D4A" w:rsidRDefault="008A6D4A" w:rsidP="00CF6A49">
      <w:pPr>
        <w:pStyle w:val="51"/>
      </w:pPr>
      <w:bookmarkStart w:id="93" w:name="_Toc510696592"/>
      <w:bookmarkStart w:id="94" w:name="_Toc35971384"/>
      <w:bookmarkStart w:id="95" w:name="_Toc85462064"/>
      <w:bookmarkStart w:id="96" w:name="_Toc88667325"/>
      <w:bookmarkStart w:id="97" w:name="_Toc192836016"/>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5pt" o:ole="">
            <v:imagedata r:id="rId16" o:title=""/>
          </v:shape>
          <o:OLEObject Type="Embed" ProgID="VisioViewer.Viewer.1" ShapeID="_x0000_i1028" DrawAspect="Content" ObjectID="_1809876502"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8" w:name="_Toc510696595"/>
      <w:bookmarkStart w:id="99" w:name="_Toc35971387"/>
      <w:bookmarkStart w:id="100" w:name="_Toc85462065"/>
      <w:bookmarkStart w:id="101" w:name="_Toc88667326"/>
      <w:bookmarkStart w:id="102" w:name="_Toc192836017"/>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51"/>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92836018"/>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pt;height:123.5pt" o:ole="">
            <v:imagedata r:id="rId18" o:title=""/>
          </v:shape>
          <o:OLEObject Type="Embed" ProgID="VisioViewer.Viewer.1" ShapeID="_x0000_i1029" DrawAspect="Content" ObjectID="_1809876503"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pt;height:123.5pt" o:ole="">
            <v:imagedata r:id="rId20" o:title=""/>
          </v:shape>
          <o:OLEObject Type="Embed" ProgID="VisioViewer.Viewer.1" ShapeID="_x0000_i1030" DrawAspect="Content" ObjectID="_1809876504"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2" w:name="_Toc85462067"/>
      <w:bookmarkStart w:id="113" w:name="_Toc88667328"/>
      <w:bookmarkStart w:id="114" w:name="_Toc192836019"/>
      <w:r>
        <w:t>5.2.2.4</w:t>
      </w:r>
      <w:r>
        <w:tab/>
        <w:t>Delete</w:t>
      </w:r>
      <w:bookmarkEnd w:id="112"/>
      <w:bookmarkEnd w:id="113"/>
      <w:bookmarkEnd w:id="114"/>
    </w:p>
    <w:p w14:paraId="0FC868C0" w14:textId="77777777" w:rsidR="00B329EC" w:rsidRDefault="00B329EC" w:rsidP="00CF6A49">
      <w:pPr>
        <w:pStyle w:val="51"/>
      </w:pPr>
      <w:bookmarkStart w:id="115" w:name="_Toc85462068"/>
      <w:bookmarkStart w:id="116" w:name="_Toc88667329"/>
      <w:bookmarkStart w:id="117" w:name="_Toc192836020"/>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pt;height:123.5pt" o:ole="">
            <v:imagedata r:id="rId22" o:title=""/>
          </v:shape>
          <o:OLEObject Type="Embed" ProgID="VisioViewer.Viewer.1" ShapeID="_x0000_i1031" DrawAspect="Content" ObjectID="_1809876505"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8" w:name="_Toc85462069"/>
      <w:bookmarkStart w:id="119" w:name="_Toc88667330"/>
      <w:bookmarkStart w:id="120" w:name="_Toc192836021"/>
      <w:r>
        <w:t>5.2.2.5</w:t>
      </w:r>
      <w:r>
        <w:tab/>
        <w:t>Notify</w:t>
      </w:r>
      <w:bookmarkEnd w:id="118"/>
      <w:bookmarkEnd w:id="119"/>
      <w:bookmarkEnd w:id="120"/>
    </w:p>
    <w:p w14:paraId="56FC4881" w14:textId="5865FD7C" w:rsidR="008754A3" w:rsidRDefault="008754A3" w:rsidP="00CF6A49">
      <w:pPr>
        <w:pStyle w:val="51"/>
      </w:pPr>
      <w:bookmarkStart w:id="121" w:name="_Toc85462070"/>
      <w:bookmarkStart w:id="122" w:name="_Toc88667331"/>
      <w:bookmarkStart w:id="123" w:name="_Toc192836022"/>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pt;height:123.5pt" o:ole="">
            <v:imagedata r:id="rId24" o:title=""/>
          </v:shape>
          <o:OLEObject Type="Embed" ProgID="VisioViewer.Viewer.1" ShapeID="_x0000_i1032" DrawAspect="Content" ObjectID="_1809876506"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6" w:name="_Toc192836023"/>
      <w:r>
        <w:t>5.2.3</w:t>
      </w:r>
      <w:r>
        <w:tab/>
        <w:t>DNS messages processing by EASDF</w:t>
      </w:r>
      <w:bookmarkEnd w:id="124"/>
      <w:bookmarkEnd w:id="125"/>
      <w:bookmarkEnd w:id="126"/>
    </w:p>
    <w:p w14:paraId="274ECEC1" w14:textId="33A08B36" w:rsidR="00182A68" w:rsidRDefault="00182A68" w:rsidP="00CF6A49">
      <w:pPr>
        <w:pStyle w:val="41"/>
      </w:pPr>
      <w:bookmarkStart w:id="127" w:name="_Toc85462072"/>
      <w:bookmarkStart w:id="128" w:name="_Toc88667333"/>
      <w:bookmarkStart w:id="129" w:name="_Toc192836024"/>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0" w:name="_Toc85462073"/>
      <w:bookmarkStart w:id="131" w:name="_Toc88667334"/>
      <w:bookmarkStart w:id="132" w:name="_Toc192836025"/>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51"/>
      </w:pPr>
      <w:bookmarkStart w:id="133" w:name="_Toc192836026"/>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4" w:name="_Toc192836027"/>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09876507"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5" w:name="_Toc192836028"/>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09876508"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09876509"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6" w:name="_Toc192836029"/>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39" w:name="_Toc192836030"/>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51"/>
        <w:rPr>
          <w:lang w:val="en-US"/>
        </w:rPr>
      </w:pPr>
      <w:bookmarkStart w:id="140" w:name="_Toc85462075"/>
      <w:bookmarkStart w:id="141" w:name="_Toc88667336"/>
      <w:bookmarkStart w:id="142" w:name="_Toc192836031"/>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3" w:name="_Toc85462076"/>
      <w:bookmarkStart w:id="144" w:name="_Toc88667337"/>
      <w:bookmarkStart w:id="145" w:name="_Toc192836032"/>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6" w:name="_Toc85462077"/>
      <w:bookmarkStart w:id="147" w:name="_Toc88667338"/>
      <w:bookmarkStart w:id="148" w:name="_Toc192836033"/>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49" w:name="_Toc85462078"/>
      <w:bookmarkStart w:id="150" w:name="_Toc88667339"/>
      <w:bookmarkStart w:id="151" w:name="_Toc192836034"/>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51"/>
      </w:pPr>
      <w:bookmarkStart w:id="152" w:name="_Toc85462079"/>
      <w:bookmarkStart w:id="153" w:name="_Toc88667340"/>
      <w:bookmarkStart w:id="154" w:name="_Toc192836035"/>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5" w:name="_Toc85462080"/>
      <w:bookmarkStart w:id="156" w:name="_Toc88667341"/>
      <w:bookmarkStart w:id="157" w:name="_Toc192836036"/>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8" w:name="_Toc85462081"/>
      <w:bookmarkStart w:id="159" w:name="_Toc88667342"/>
      <w:bookmarkStart w:id="160" w:name="_Toc192836037"/>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51"/>
        <w:rPr>
          <w:lang w:val="en-US"/>
        </w:rPr>
      </w:pPr>
      <w:bookmarkStart w:id="161" w:name="_Toc85462082"/>
      <w:bookmarkStart w:id="162" w:name="_Toc88667343"/>
      <w:bookmarkStart w:id="163" w:name="_Toc192836038"/>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4" w:name="_Toc85462083"/>
      <w:bookmarkStart w:id="165" w:name="_Toc88667344"/>
      <w:bookmarkStart w:id="166" w:name="_Toc192836039"/>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31"/>
      </w:pPr>
      <w:bookmarkStart w:id="167" w:name="_Toc85462084"/>
      <w:bookmarkStart w:id="168" w:name="_Toc88667345"/>
      <w:bookmarkStart w:id="169" w:name="_Toc192836040"/>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0" w:name="_Toc85462085"/>
      <w:bookmarkStart w:id="171" w:name="_Toc88667346"/>
      <w:bookmarkStart w:id="172" w:name="_Toc192836041"/>
      <w:r>
        <w:t>5.3.2</w:t>
      </w:r>
      <w:r>
        <w:tab/>
        <w:t>Service Operations</w:t>
      </w:r>
      <w:bookmarkEnd w:id="170"/>
      <w:bookmarkEnd w:id="171"/>
      <w:bookmarkEnd w:id="172"/>
    </w:p>
    <w:p w14:paraId="2F9B9C51" w14:textId="77777777" w:rsidR="0067027F" w:rsidRDefault="0067027F" w:rsidP="00CF6A49">
      <w:pPr>
        <w:pStyle w:val="41"/>
      </w:pPr>
      <w:bookmarkStart w:id="173" w:name="_Toc85462086"/>
      <w:bookmarkStart w:id="174" w:name="_Toc88667347"/>
      <w:bookmarkStart w:id="175" w:name="_Toc192836042"/>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6" w:name="_Toc85462087"/>
      <w:bookmarkStart w:id="177" w:name="_Toc88667348"/>
      <w:bookmarkStart w:id="178" w:name="_Toc192836043"/>
      <w:r>
        <w:t>5.3.2.2</w:t>
      </w:r>
      <w:r>
        <w:tab/>
        <w:t>Create</w:t>
      </w:r>
      <w:bookmarkEnd w:id="176"/>
      <w:bookmarkEnd w:id="177"/>
      <w:bookmarkEnd w:id="178"/>
    </w:p>
    <w:p w14:paraId="6CBF73EB" w14:textId="77777777" w:rsidR="0067027F" w:rsidRDefault="0067027F" w:rsidP="00CF6A49">
      <w:pPr>
        <w:pStyle w:val="51"/>
      </w:pPr>
      <w:bookmarkStart w:id="179" w:name="_Toc85462088"/>
      <w:bookmarkStart w:id="180" w:name="_Toc88667349"/>
      <w:bookmarkStart w:id="181" w:name="_Toc192836044"/>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pt;height:106.5pt" o:ole="">
            <v:imagedata r:id="rId32" o:title=""/>
          </v:shape>
          <o:OLEObject Type="Embed" ProgID="VisioViewer.Viewer.1" ShapeID="_x0000_i1036" DrawAspect="Content" ObjectID="_1809876510"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2" w:name="_Toc85462089"/>
      <w:bookmarkStart w:id="183" w:name="_Toc88667350"/>
      <w:bookmarkStart w:id="184" w:name="_Toc192836045"/>
      <w:r>
        <w:lastRenderedPageBreak/>
        <w:t>5.3.2.3</w:t>
      </w:r>
      <w:r>
        <w:tab/>
        <w:t>Update</w:t>
      </w:r>
      <w:bookmarkEnd w:id="182"/>
      <w:bookmarkEnd w:id="183"/>
      <w:bookmarkEnd w:id="184"/>
    </w:p>
    <w:p w14:paraId="40C2091F" w14:textId="77777777" w:rsidR="0067027F" w:rsidRDefault="0067027F" w:rsidP="00CF6A49">
      <w:pPr>
        <w:pStyle w:val="51"/>
      </w:pPr>
      <w:bookmarkStart w:id="185" w:name="_Toc85462090"/>
      <w:bookmarkStart w:id="186" w:name="_Toc88667351"/>
      <w:bookmarkStart w:id="187" w:name="_Toc192836046"/>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pt;height:130.5pt" o:ole="">
            <v:imagedata r:id="rId34" o:title=""/>
          </v:shape>
          <o:OLEObject Type="Embed" ProgID="VisioViewer.Viewer.1" ShapeID="_x0000_i1037" DrawAspect="Content" ObjectID="_1809876511"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pt;height:130.5pt" o:ole="">
            <v:imagedata r:id="rId36" o:title=""/>
          </v:shape>
          <o:OLEObject Type="Embed" ProgID="VisioViewer.Viewer.1" ShapeID="_x0000_i1038" DrawAspect="Content" ObjectID="_1809876512"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8" w:name="_Toc85462091"/>
      <w:bookmarkStart w:id="189" w:name="_Toc88667352"/>
      <w:bookmarkStart w:id="190" w:name="_Toc192836047"/>
      <w:r>
        <w:t>5.3.2.4</w:t>
      </w:r>
      <w:r>
        <w:tab/>
        <w:t>Delete</w:t>
      </w:r>
      <w:bookmarkEnd w:id="188"/>
      <w:bookmarkEnd w:id="189"/>
      <w:bookmarkEnd w:id="190"/>
    </w:p>
    <w:p w14:paraId="490E7AB6" w14:textId="77777777" w:rsidR="0067027F" w:rsidRDefault="0067027F" w:rsidP="00CF6A49">
      <w:pPr>
        <w:pStyle w:val="51"/>
      </w:pPr>
      <w:bookmarkStart w:id="191" w:name="_Toc85462092"/>
      <w:bookmarkStart w:id="192" w:name="_Toc88667353"/>
      <w:bookmarkStart w:id="193" w:name="_Toc192836048"/>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pt;height:123.5pt" o:ole="">
            <v:imagedata r:id="rId38" o:title=""/>
          </v:shape>
          <o:OLEObject Type="Embed" ProgID="VisioViewer.Viewer.1" ShapeID="_x0000_i1039" DrawAspect="Content" ObjectID="_1809876513"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4" w:name="_Toc510696597"/>
      <w:bookmarkStart w:id="195" w:name="_Toc35971389"/>
      <w:bookmarkStart w:id="196" w:name="_Toc85462093"/>
      <w:bookmarkStart w:id="197" w:name="_Toc88667354"/>
      <w:bookmarkStart w:id="198" w:name="_Toc192836049"/>
      <w:r>
        <w:t>6</w:t>
      </w:r>
      <w:r>
        <w:tab/>
        <w:t>API Definitions</w:t>
      </w:r>
      <w:bookmarkEnd w:id="194"/>
      <w:bookmarkEnd w:id="195"/>
      <w:bookmarkEnd w:id="196"/>
      <w:bookmarkEnd w:id="197"/>
      <w:bookmarkEnd w:id="198"/>
    </w:p>
    <w:p w14:paraId="49A90AEE" w14:textId="6580E488" w:rsidR="008A6D4A" w:rsidRDefault="008A6D4A" w:rsidP="00CF6A49">
      <w:pPr>
        <w:pStyle w:val="21"/>
      </w:pPr>
      <w:bookmarkStart w:id="199" w:name="_Toc510696598"/>
      <w:bookmarkStart w:id="200" w:name="_Toc35971390"/>
      <w:bookmarkStart w:id="201" w:name="_Toc85462094"/>
      <w:bookmarkStart w:id="202" w:name="_Toc88667355"/>
      <w:bookmarkStart w:id="203" w:name="_Toc192836050"/>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31"/>
      </w:pPr>
      <w:bookmarkStart w:id="204" w:name="_Toc510696599"/>
      <w:bookmarkStart w:id="205" w:name="_Toc35971391"/>
      <w:bookmarkStart w:id="206" w:name="_Toc85462095"/>
      <w:bookmarkStart w:id="207" w:name="_Toc88667356"/>
      <w:bookmarkStart w:id="208" w:name="_Toc192836051"/>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0" w:name="_Toc35971392"/>
      <w:bookmarkStart w:id="211" w:name="_Toc85462096"/>
      <w:bookmarkStart w:id="212" w:name="_Toc88667357"/>
      <w:bookmarkStart w:id="213" w:name="_Toc192836052"/>
      <w:r>
        <w:t>6.1.2</w:t>
      </w:r>
      <w:r>
        <w:tab/>
        <w:t>Usage of HTTP</w:t>
      </w:r>
      <w:bookmarkEnd w:id="209"/>
      <w:bookmarkEnd w:id="210"/>
      <w:bookmarkEnd w:id="211"/>
      <w:bookmarkEnd w:id="212"/>
      <w:bookmarkEnd w:id="213"/>
    </w:p>
    <w:p w14:paraId="6BE20AEE" w14:textId="77777777" w:rsidR="008A6D4A" w:rsidRPr="000C5200" w:rsidRDefault="008A6D4A" w:rsidP="00CF6A49">
      <w:pPr>
        <w:pStyle w:val="41"/>
      </w:pPr>
      <w:bookmarkStart w:id="214" w:name="_Toc510696601"/>
      <w:bookmarkStart w:id="215" w:name="_Toc35971393"/>
      <w:bookmarkStart w:id="216" w:name="_Toc85462097"/>
      <w:bookmarkStart w:id="217" w:name="_Toc88667358"/>
      <w:bookmarkStart w:id="218" w:name="_Toc192836053"/>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0" w:name="_Toc35971394"/>
      <w:bookmarkStart w:id="221" w:name="_Toc85462098"/>
      <w:bookmarkStart w:id="222" w:name="_Toc88667359"/>
      <w:bookmarkStart w:id="223" w:name="_Toc192836054"/>
      <w:r>
        <w:t>6.1.2.2</w:t>
      </w:r>
      <w:r>
        <w:tab/>
        <w:t>HTTP standard headers</w:t>
      </w:r>
      <w:bookmarkEnd w:id="219"/>
      <w:bookmarkEnd w:id="220"/>
      <w:bookmarkEnd w:id="221"/>
      <w:bookmarkEnd w:id="222"/>
      <w:bookmarkEnd w:id="223"/>
    </w:p>
    <w:p w14:paraId="5BC5A0BC" w14:textId="77777777" w:rsidR="008A6D4A" w:rsidRDefault="008A6D4A" w:rsidP="00CF6A49">
      <w:pPr>
        <w:pStyle w:val="51"/>
        <w:rPr>
          <w:lang w:eastAsia="zh-CN"/>
        </w:rPr>
      </w:pPr>
      <w:bookmarkStart w:id="224" w:name="_Toc510696603"/>
      <w:bookmarkStart w:id="225" w:name="_Toc35971395"/>
      <w:bookmarkStart w:id="226" w:name="_Toc85462099"/>
      <w:bookmarkStart w:id="227" w:name="_Toc88667360"/>
      <w:bookmarkStart w:id="228" w:name="_Toc192836055"/>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0" w:name="_Toc35971396"/>
      <w:bookmarkStart w:id="231" w:name="_Toc85462100"/>
      <w:bookmarkStart w:id="232" w:name="_Toc88667361"/>
      <w:bookmarkStart w:id="233" w:name="_Toc192836056"/>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5" w:name="_Toc35971397"/>
      <w:bookmarkStart w:id="236" w:name="_Toc85462101"/>
      <w:bookmarkStart w:id="237" w:name="_Toc88667362"/>
      <w:bookmarkStart w:id="238" w:name="_Toc192836057"/>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7" w:name="_Toc510696607"/>
      <w:bookmarkStart w:id="248" w:name="_Toc35971398"/>
      <w:bookmarkStart w:id="249" w:name="_Toc85462102"/>
      <w:bookmarkStart w:id="250" w:name="_Toc88667363"/>
      <w:bookmarkStart w:id="251" w:name="_Toc192836058"/>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41"/>
      </w:pPr>
      <w:bookmarkStart w:id="252" w:name="_Toc510696608"/>
      <w:bookmarkStart w:id="253" w:name="_Toc35971399"/>
      <w:bookmarkStart w:id="254" w:name="_Toc85462103"/>
      <w:bookmarkStart w:id="255" w:name="_Toc88667364"/>
      <w:bookmarkStart w:id="256" w:name="_Toc192836059"/>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09876514"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7" w:name="_Toc510696609"/>
      <w:bookmarkStart w:id="258" w:name="_Toc35971400"/>
      <w:bookmarkStart w:id="259" w:name="_Toc85462104"/>
      <w:bookmarkStart w:id="260" w:name="_Toc88667365"/>
      <w:bookmarkStart w:id="261" w:name="_Toc192836060"/>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51"/>
      </w:pPr>
      <w:bookmarkStart w:id="262" w:name="_Toc510696610"/>
      <w:bookmarkStart w:id="263" w:name="_Toc35971401"/>
      <w:bookmarkStart w:id="264" w:name="_Toc85462105"/>
      <w:bookmarkStart w:id="265" w:name="_Toc88667366"/>
      <w:bookmarkStart w:id="266" w:name="_Toc192836061"/>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7" w:name="_Toc35971402"/>
      <w:bookmarkStart w:id="268" w:name="_Toc85462106"/>
      <w:bookmarkStart w:id="269" w:name="_Toc88667367"/>
      <w:bookmarkStart w:id="270" w:name="_Toc192836062"/>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2" w:name="_Toc35971403"/>
      <w:bookmarkStart w:id="273" w:name="_Toc85462107"/>
      <w:bookmarkStart w:id="274" w:name="_Toc88667368"/>
      <w:bookmarkStart w:id="275" w:name="_Toc192836063"/>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0" w:name="_Toc510696615"/>
      <w:bookmarkStart w:id="281" w:name="_Toc35971406"/>
      <w:bookmarkStart w:id="282" w:name="_Toc85462109"/>
      <w:bookmarkStart w:id="283" w:name="_Toc88667370"/>
      <w:bookmarkStart w:id="284" w:name="_Toc192836064"/>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41"/>
      </w:pPr>
      <w:bookmarkStart w:id="285" w:name="_Toc510696621"/>
      <w:bookmarkStart w:id="286" w:name="_Toc35971412"/>
      <w:bookmarkStart w:id="287" w:name="_Toc85462110"/>
      <w:bookmarkStart w:id="288" w:name="_Toc88667371"/>
      <w:bookmarkStart w:id="289" w:name="_Toc192836065"/>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51"/>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192836066"/>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92836067"/>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92836068"/>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2" w:name="_Toc85462117"/>
      <w:bookmarkStart w:id="333" w:name="_Toc88667378"/>
      <w:bookmarkStart w:id="334" w:name="_Toc192836069"/>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5" w:name="_Toc85462118"/>
      <w:bookmarkStart w:id="336" w:name="_Toc88667379"/>
      <w:bookmarkStart w:id="337" w:name="_Toc192836070"/>
      <w:r>
        <w:lastRenderedPageBreak/>
        <w:t>6.1.4</w:t>
      </w:r>
      <w:r>
        <w:tab/>
        <w:t>Custom Operations without associated resources</w:t>
      </w:r>
      <w:bookmarkEnd w:id="299"/>
      <w:bookmarkEnd w:id="300"/>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8" w:name="_Toc510696628"/>
      <w:bookmarkStart w:id="339" w:name="_Toc35971419"/>
      <w:bookmarkStart w:id="340" w:name="_Toc85462119"/>
      <w:bookmarkStart w:id="341" w:name="_Toc88667380"/>
      <w:bookmarkStart w:id="342" w:name="_Toc192836071"/>
      <w:r>
        <w:t>6.1.5</w:t>
      </w:r>
      <w:r>
        <w:tab/>
        <w:t>Notifications</w:t>
      </w:r>
      <w:bookmarkEnd w:id="338"/>
      <w:bookmarkEnd w:id="339"/>
      <w:bookmarkEnd w:id="340"/>
      <w:bookmarkEnd w:id="341"/>
      <w:bookmarkEnd w:id="342"/>
    </w:p>
    <w:p w14:paraId="329C7304" w14:textId="77777777" w:rsidR="008A6D4A" w:rsidRPr="000A7435" w:rsidRDefault="008A6D4A" w:rsidP="00CF6A49">
      <w:pPr>
        <w:pStyle w:val="41"/>
      </w:pPr>
      <w:bookmarkStart w:id="343" w:name="_Toc510696629"/>
      <w:bookmarkStart w:id="344" w:name="_Toc35971420"/>
      <w:bookmarkStart w:id="345" w:name="_Toc85462120"/>
      <w:bookmarkStart w:id="346" w:name="_Toc88667381"/>
      <w:bookmarkStart w:id="347" w:name="_Toc192836072"/>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0" w:name="_Toc35971421"/>
      <w:bookmarkStart w:id="351" w:name="_Toc85462121"/>
      <w:bookmarkStart w:id="352" w:name="_Toc88667382"/>
      <w:bookmarkStart w:id="353" w:name="_Toc192836073"/>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51"/>
        <w:rPr>
          <w:noProof/>
        </w:rPr>
      </w:pPr>
      <w:bookmarkStart w:id="354" w:name="_Toc532994455"/>
      <w:bookmarkStart w:id="355" w:name="_Toc35971422"/>
      <w:bookmarkStart w:id="356" w:name="_Toc85462122"/>
      <w:bookmarkStart w:id="357" w:name="_Toc88667383"/>
      <w:bookmarkStart w:id="358" w:name="_Toc192836074"/>
      <w:bookmarkStart w:id="359" w:name="_Toc510696631"/>
      <w:r>
        <w:t>6.1.5.2</w:t>
      </w:r>
      <w:r w:rsidRPr="00986E88">
        <w:rPr>
          <w:noProof/>
        </w:rPr>
        <w:t>.1</w:t>
      </w:r>
      <w:r w:rsidRPr="00986E88">
        <w:rPr>
          <w:noProof/>
        </w:rPr>
        <w:tab/>
        <w:t>Description</w:t>
      </w:r>
      <w:bookmarkEnd w:id="354"/>
      <w:bookmarkEnd w:id="355"/>
      <w:bookmarkEnd w:id="356"/>
      <w:bookmarkEnd w:id="357"/>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0" w:name="_Toc532994456"/>
      <w:bookmarkStart w:id="361" w:name="_Toc35971423"/>
      <w:bookmarkStart w:id="362" w:name="_Toc85462123"/>
      <w:bookmarkStart w:id="363" w:name="_Toc88667384"/>
      <w:bookmarkStart w:id="364" w:name="_Toc192836075"/>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5" w:name="_Toc532994457"/>
      <w:bookmarkStart w:id="366" w:name="_Toc35971424"/>
      <w:bookmarkStart w:id="367" w:name="_Toc85462124"/>
      <w:bookmarkStart w:id="368" w:name="_Toc88667385"/>
      <w:bookmarkStart w:id="369" w:name="_Toc192836076"/>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4" w:name="_Toc35971427"/>
      <w:bookmarkStart w:id="375" w:name="_Toc85462126"/>
      <w:bookmarkStart w:id="376" w:name="_Toc88667387"/>
      <w:bookmarkStart w:id="377" w:name="_Toc192836077"/>
      <w:bookmarkEnd w:id="359"/>
      <w:r>
        <w:t>6.1.6</w:t>
      </w:r>
      <w:r>
        <w:tab/>
        <w:t>Data Model</w:t>
      </w:r>
      <w:bookmarkEnd w:id="349"/>
      <w:bookmarkEnd w:id="374"/>
      <w:bookmarkEnd w:id="375"/>
      <w:bookmarkEnd w:id="376"/>
      <w:bookmarkEnd w:id="377"/>
    </w:p>
    <w:p w14:paraId="719BE7CB" w14:textId="77777777" w:rsidR="008A6D4A" w:rsidRDefault="008A6D4A" w:rsidP="00CF6A49">
      <w:pPr>
        <w:pStyle w:val="41"/>
      </w:pPr>
      <w:bookmarkStart w:id="378" w:name="_Toc510696633"/>
      <w:bookmarkStart w:id="379" w:name="_Toc35971428"/>
      <w:bookmarkStart w:id="380" w:name="_Toc85462127"/>
      <w:bookmarkStart w:id="381" w:name="_Toc88667388"/>
      <w:bookmarkStart w:id="382" w:name="_Toc192836078"/>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3" w:name="_Toc510696634"/>
      <w:bookmarkStart w:id="384" w:name="_Toc35971429"/>
      <w:bookmarkStart w:id="385" w:name="_Toc85462128"/>
      <w:bookmarkStart w:id="386" w:name="_Toc88667389"/>
      <w:bookmarkStart w:id="387" w:name="_Toc192836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51"/>
      </w:pPr>
      <w:bookmarkStart w:id="388" w:name="_Toc510696635"/>
      <w:bookmarkStart w:id="389" w:name="_Toc35971430"/>
      <w:bookmarkStart w:id="390" w:name="_Toc85462129"/>
      <w:bookmarkStart w:id="391" w:name="_Toc88667390"/>
      <w:bookmarkStart w:id="392" w:name="_Toc192836080"/>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3" w:name="_Toc510696636"/>
      <w:bookmarkStart w:id="394" w:name="_Toc35971431"/>
      <w:bookmarkStart w:id="395" w:name="_Toc85462130"/>
      <w:bookmarkStart w:id="396" w:name="_Toc88667391"/>
      <w:bookmarkStart w:id="397" w:name="_Toc192836081"/>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8" w:name="_Toc510696637"/>
      <w:bookmarkStart w:id="399" w:name="_Toc35971432"/>
      <w:bookmarkStart w:id="400" w:name="_Toc85462131"/>
      <w:bookmarkStart w:id="401" w:name="_Toc88667392"/>
      <w:bookmarkStart w:id="402" w:name="_Toc192836082"/>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3" w:name="_Toc85462132"/>
      <w:bookmarkStart w:id="404" w:name="_Toc88667393"/>
      <w:bookmarkStart w:id="405" w:name="_Toc192836083"/>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6" w:name="_Toc85462133"/>
      <w:bookmarkStart w:id="407" w:name="_Toc88667394"/>
      <w:bookmarkStart w:id="408" w:name="_Toc192836084"/>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09" w:name="_Toc85462134"/>
      <w:bookmarkStart w:id="410" w:name="_Toc88667395"/>
      <w:bookmarkStart w:id="411" w:name="_Toc192836085"/>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92836086"/>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92836087"/>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0" w:name="_Toc85462137"/>
      <w:bookmarkStart w:id="431" w:name="_Toc88667398"/>
      <w:bookmarkStart w:id="432" w:name="_Toc192836088"/>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7" w:name="_Toc85462138"/>
      <w:bookmarkStart w:id="438" w:name="_Toc88667399"/>
      <w:bookmarkStart w:id="439" w:name="_Toc192836089"/>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0" w:name="_Toc85462139"/>
      <w:bookmarkStart w:id="441" w:name="_Toc88667400"/>
      <w:bookmarkStart w:id="442" w:name="_Toc192836090"/>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3" w:name="_Toc85462140"/>
      <w:bookmarkStart w:id="444" w:name="_Toc88667401"/>
      <w:bookmarkStart w:id="445" w:name="_Toc192836091"/>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6" w:name="_Toc85462141"/>
      <w:bookmarkStart w:id="447" w:name="_Toc88667402"/>
      <w:bookmarkStart w:id="448" w:name="_Toc192836092"/>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49" w:name="_Toc85462142"/>
      <w:bookmarkStart w:id="450" w:name="_Toc88667403"/>
      <w:bookmarkStart w:id="451" w:name="_Toc192836093"/>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2" w:name="_Toc85462143"/>
      <w:bookmarkStart w:id="453" w:name="_Toc88667404"/>
      <w:bookmarkStart w:id="454" w:name="_Toc192836094"/>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5" w:name="_Toc88667405"/>
      <w:bookmarkStart w:id="456" w:name="_Toc192836095"/>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7" w:name="_Toc88667406"/>
      <w:bookmarkStart w:id="458" w:name="_Toc192836096"/>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59" w:name="_Toc88667407"/>
      <w:bookmarkStart w:id="460" w:name="_Toc192836097"/>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1" w:name="_Toc88667408"/>
      <w:bookmarkStart w:id="462" w:name="_Toc192836098"/>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3" w:name="_Toc192836099"/>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4" w:name="_Toc192836100"/>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5" w:name="_Toc192836101"/>
      <w:bookmarkStart w:id="466" w:name="_Toc510696638"/>
      <w:bookmarkStart w:id="467" w:name="_Toc35971433"/>
      <w:bookmarkStart w:id="468" w:name="_Toc85462144"/>
      <w:bookmarkStart w:id="469" w:name="_Toc88667409"/>
      <w:r>
        <w:t>6.1.6.2.22</w:t>
      </w:r>
      <w:r>
        <w:tab/>
        <w:t>Type: RespondParameters</w:t>
      </w:r>
      <w:bookmarkEnd w:id="46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0" w:name="_Toc192836102"/>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1" w:name="_Toc1928361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6"/>
      <w:bookmarkEnd w:id="467"/>
      <w:bookmarkEnd w:id="468"/>
      <w:bookmarkEnd w:id="469"/>
      <w:bookmarkEnd w:id="471"/>
    </w:p>
    <w:p w14:paraId="0B8DD26B" w14:textId="77777777" w:rsidR="008A6D4A" w:rsidRPr="00384E92" w:rsidRDefault="008A6D4A" w:rsidP="00CF6A49">
      <w:pPr>
        <w:pStyle w:val="51"/>
      </w:pPr>
      <w:bookmarkStart w:id="472" w:name="_Toc510696639"/>
      <w:bookmarkStart w:id="473" w:name="_Toc35971434"/>
      <w:bookmarkStart w:id="474" w:name="_Toc85462145"/>
      <w:bookmarkStart w:id="475" w:name="_Toc88667410"/>
      <w:bookmarkStart w:id="476" w:name="_Toc192836104"/>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7" w:name="_Toc510696640"/>
      <w:bookmarkStart w:id="478" w:name="_Toc35971435"/>
      <w:bookmarkStart w:id="479" w:name="_Toc85462146"/>
      <w:bookmarkStart w:id="480" w:name="_Toc88667411"/>
      <w:bookmarkStart w:id="481" w:name="_Toc192836105"/>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2" w:name="_Toc510696641"/>
      <w:bookmarkStart w:id="483" w:name="_Toc35971436"/>
      <w:bookmarkStart w:id="484" w:name="_Toc85462147"/>
      <w:bookmarkStart w:id="485" w:name="_Toc88667412"/>
      <w:bookmarkStart w:id="486" w:name="_Toc192836106"/>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7" w:name="_Toc510696643"/>
      <w:bookmarkStart w:id="488" w:name="_Toc35971438"/>
      <w:bookmarkStart w:id="489" w:name="_Toc85462148"/>
      <w:bookmarkStart w:id="490" w:name="_Toc88667413"/>
      <w:bookmarkStart w:id="491" w:name="_Toc1928361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2" w:name="_Toc510696646"/>
      <w:bookmarkStart w:id="493" w:name="_Toc35971441"/>
      <w:bookmarkStart w:id="494" w:name="_Toc85462149"/>
      <w:bookmarkStart w:id="495" w:name="_Toc88667414"/>
      <w:bookmarkStart w:id="496" w:name="_Toc192836108"/>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7" w:name="_Toc510696647"/>
      <w:bookmarkStart w:id="498" w:name="_Toc35971443"/>
      <w:bookmarkStart w:id="499" w:name="_Toc85462150"/>
      <w:bookmarkStart w:id="500" w:name="_Toc88667415"/>
      <w:bookmarkStart w:id="501" w:name="_Toc192836109"/>
      <w:r>
        <w:t>6.1.7</w:t>
      </w:r>
      <w:r>
        <w:tab/>
        <w:t>Error Handling</w:t>
      </w:r>
      <w:bookmarkEnd w:id="497"/>
      <w:bookmarkEnd w:id="498"/>
      <w:bookmarkEnd w:id="499"/>
      <w:bookmarkEnd w:id="500"/>
      <w:bookmarkEnd w:id="501"/>
    </w:p>
    <w:p w14:paraId="292423A7" w14:textId="77777777" w:rsidR="008A6D4A" w:rsidRPr="00971458" w:rsidRDefault="008A6D4A" w:rsidP="00CF6A49">
      <w:pPr>
        <w:pStyle w:val="41"/>
      </w:pPr>
      <w:bookmarkStart w:id="502" w:name="_Toc35971444"/>
      <w:bookmarkStart w:id="503" w:name="_Toc85462151"/>
      <w:bookmarkStart w:id="504" w:name="_Toc88667416"/>
      <w:bookmarkStart w:id="505" w:name="_Toc192836110"/>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6" w:name="_Toc35971445"/>
      <w:bookmarkStart w:id="507" w:name="_Toc85462152"/>
      <w:bookmarkStart w:id="508" w:name="_Toc88667417"/>
      <w:bookmarkStart w:id="509" w:name="_Toc192836111"/>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0" w:name="_Toc35971446"/>
      <w:bookmarkStart w:id="511" w:name="_Toc85462153"/>
      <w:bookmarkStart w:id="512" w:name="_Toc88667418"/>
      <w:bookmarkStart w:id="513" w:name="_Toc192836112"/>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4" w:name="_Toc85462154"/>
      <w:bookmarkStart w:id="525" w:name="_Toc88667419"/>
      <w:bookmarkStart w:id="526" w:name="_Toc192836113"/>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7" w:name="_Toc532994477"/>
      <w:bookmarkStart w:id="528" w:name="_Toc35971448"/>
      <w:bookmarkStart w:id="529" w:name="_Toc85462155"/>
      <w:bookmarkStart w:id="530" w:name="_Toc88667420"/>
      <w:bookmarkStart w:id="531" w:name="_Toc192836114"/>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3" w:name="_Toc192836115"/>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4" w:name="_Toc35971449"/>
      <w:bookmarkStart w:id="535" w:name="_Toc85462156"/>
      <w:bookmarkStart w:id="536" w:name="_Toc88667421"/>
      <w:bookmarkStart w:id="537" w:name="_Toc192836116"/>
      <w:r>
        <w:t>6.2</w:t>
      </w:r>
      <w:r>
        <w:tab/>
      </w:r>
      <w:r w:rsidR="0067027F" w:rsidRPr="00CF30AD">
        <w:t>Neasdf_</w:t>
      </w:r>
      <w:r w:rsidR="002010FA">
        <w:t>Baseline</w:t>
      </w:r>
      <w:r w:rsidR="0067027F">
        <w:t>DNSPattern</w:t>
      </w:r>
      <w:r>
        <w:t xml:space="preserve"> Service API</w:t>
      </w:r>
      <w:bookmarkEnd w:id="532"/>
      <w:bookmarkEnd w:id="534"/>
      <w:bookmarkEnd w:id="535"/>
      <w:bookmarkEnd w:id="536"/>
      <w:bookmarkEnd w:id="537"/>
    </w:p>
    <w:p w14:paraId="232D05A5" w14:textId="77777777" w:rsidR="0067027F" w:rsidRDefault="0067027F" w:rsidP="00CF6A49">
      <w:pPr>
        <w:pStyle w:val="31"/>
      </w:pPr>
      <w:bookmarkStart w:id="538" w:name="_Toc85462157"/>
      <w:bookmarkStart w:id="539" w:name="_Toc88667422"/>
      <w:bookmarkStart w:id="540" w:name="_Toc192836117"/>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1" w:name="_Toc85462158"/>
      <w:bookmarkStart w:id="542" w:name="_Toc88667423"/>
      <w:bookmarkStart w:id="543" w:name="_Toc192836118"/>
      <w:r>
        <w:t>6.2.2</w:t>
      </w:r>
      <w:r>
        <w:tab/>
        <w:t>Usage of HTTP</w:t>
      </w:r>
      <w:bookmarkEnd w:id="541"/>
      <w:bookmarkEnd w:id="542"/>
      <w:bookmarkEnd w:id="543"/>
    </w:p>
    <w:p w14:paraId="6115A41F" w14:textId="77777777" w:rsidR="0067027F" w:rsidRPr="000C5200" w:rsidRDefault="0067027F" w:rsidP="00CF6A49">
      <w:pPr>
        <w:pStyle w:val="41"/>
      </w:pPr>
      <w:bookmarkStart w:id="544" w:name="_Toc85462159"/>
      <w:bookmarkStart w:id="545" w:name="_Toc88667424"/>
      <w:bookmarkStart w:id="546" w:name="_Toc192836119"/>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7" w:name="_Toc85462160"/>
      <w:bookmarkStart w:id="548" w:name="_Toc88667425"/>
      <w:bookmarkStart w:id="549" w:name="_Toc192836120"/>
      <w:r>
        <w:lastRenderedPageBreak/>
        <w:t>6.2.2.2</w:t>
      </w:r>
      <w:r>
        <w:tab/>
        <w:t>HTTP standard headers</w:t>
      </w:r>
      <w:bookmarkEnd w:id="547"/>
      <w:bookmarkEnd w:id="548"/>
      <w:bookmarkEnd w:id="549"/>
    </w:p>
    <w:p w14:paraId="2794F836" w14:textId="77777777" w:rsidR="0067027F" w:rsidRDefault="0067027F" w:rsidP="00CF6A49">
      <w:pPr>
        <w:pStyle w:val="51"/>
        <w:rPr>
          <w:lang w:eastAsia="zh-CN"/>
        </w:rPr>
      </w:pPr>
      <w:bookmarkStart w:id="550" w:name="_Toc85462161"/>
      <w:bookmarkStart w:id="551" w:name="_Toc88667426"/>
      <w:bookmarkStart w:id="552" w:name="_Toc192836121"/>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3" w:name="_Toc85462162"/>
      <w:bookmarkStart w:id="554" w:name="_Toc88667427"/>
      <w:bookmarkStart w:id="555" w:name="_Toc192836122"/>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6" w:name="_Toc85462163"/>
      <w:bookmarkStart w:id="557" w:name="_Toc88667428"/>
      <w:bookmarkStart w:id="558" w:name="_Toc192836123"/>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59" w:name="_Toc85462164"/>
      <w:bookmarkStart w:id="560" w:name="_Toc88667429"/>
      <w:bookmarkStart w:id="561" w:name="_Toc192836124"/>
      <w:r>
        <w:t>6.2.3</w:t>
      </w:r>
      <w:r>
        <w:tab/>
        <w:t>Resources</w:t>
      </w:r>
      <w:bookmarkEnd w:id="559"/>
      <w:bookmarkEnd w:id="560"/>
      <w:bookmarkEnd w:id="561"/>
    </w:p>
    <w:p w14:paraId="70E48186" w14:textId="77777777" w:rsidR="0067027F" w:rsidRPr="000A7435" w:rsidRDefault="0067027F" w:rsidP="00CF6A49">
      <w:pPr>
        <w:pStyle w:val="41"/>
      </w:pPr>
      <w:bookmarkStart w:id="562" w:name="_Toc85462165"/>
      <w:bookmarkStart w:id="563" w:name="_Toc88667430"/>
      <w:bookmarkStart w:id="564" w:name="_Toc192836125"/>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pt;height:214.5pt" o:ole="">
            <v:imagedata r:id="rId42" o:title=""/>
          </v:shape>
          <o:OLEObject Type="Embed" ProgID="VisioViewer.Viewer.1" ShapeID="_x0000_i1041" DrawAspect="Content" ObjectID="_1809876515"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5" w:name="_Toc85462172"/>
      <w:bookmarkStart w:id="566" w:name="_Toc88667431"/>
      <w:bookmarkStart w:id="567" w:name="_Toc192836126"/>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51"/>
      </w:pPr>
      <w:bookmarkStart w:id="568" w:name="_Toc85462173"/>
      <w:bookmarkStart w:id="569" w:name="_Toc88667432"/>
      <w:bookmarkStart w:id="570" w:name="_Toc192836127"/>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1" w:name="_Toc85462174"/>
      <w:bookmarkStart w:id="572" w:name="_Toc88667433"/>
      <w:bookmarkStart w:id="573" w:name="_Toc192836128"/>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51"/>
      </w:pPr>
      <w:bookmarkStart w:id="575" w:name="_Toc85462175"/>
      <w:bookmarkStart w:id="576" w:name="_Toc88667434"/>
      <w:bookmarkStart w:id="577" w:name="_Toc192836129"/>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4" w:name="_Toc85462179"/>
      <w:bookmarkStart w:id="585" w:name="_Toc88667438"/>
      <w:bookmarkStart w:id="586" w:name="_Toc192836130"/>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89" w:name="_Toc67582398"/>
      <w:bookmarkStart w:id="590" w:name="_Toc85462181"/>
      <w:bookmarkStart w:id="591" w:name="_Toc88667440"/>
      <w:bookmarkStart w:id="592" w:name="_Toc192836131"/>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3" w:name="_Toc67582404"/>
      <w:bookmarkStart w:id="594" w:name="_Toc85462182"/>
      <w:bookmarkStart w:id="595" w:name="_Toc88667441"/>
      <w:bookmarkStart w:id="596" w:name="_Toc192836132"/>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7" w:name="_Toc85462190"/>
      <w:bookmarkStart w:id="598" w:name="_Toc88667449"/>
      <w:bookmarkStart w:id="599" w:name="_Toc192836133"/>
      <w:r>
        <w:t>6.2.6</w:t>
      </w:r>
      <w:r>
        <w:tab/>
        <w:t>Data Model</w:t>
      </w:r>
      <w:bookmarkEnd w:id="597"/>
      <w:bookmarkEnd w:id="598"/>
      <w:bookmarkEnd w:id="599"/>
    </w:p>
    <w:p w14:paraId="2124E584" w14:textId="77777777" w:rsidR="0029495C" w:rsidRDefault="0029495C" w:rsidP="00CF6A49">
      <w:pPr>
        <w:pStyle w:val="41"/>
      </w:pPr>
      <w:bookmarkStart w:id="600" w:name="_Toc85462191"/>
      <w:bookmarkStart w:id="601" w:name="_Toc88667450"/>
      <w:bookmarkStart w:id="602" w:name="_Toc192836134"/>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3" w:name="_Toc85462192"/>
      <w:bookmarkStart w:id="604" w:name="_Toc88667451"/>
      <w:bookmarkStart w:id="605" w:name="_Toc1928361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51"/>
      </w:pPr>
      <w:bookmarkStart w:id="606" w:name="_Toc85462193"/>
      <w:bookmarkStart w:id="607" w:name="_Toc88667452"/>
      <w:bookmarkStart w:id="608" w:name="_Toc192836136"/>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09" w:name="_Toc85462194"/>
      <w:bookmarkStart w:id="610" w:name="_Toc88667453"/>
      <w:bookmarkStart w:id="611" w:name="_Toc192836137"/>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2" w:name="_Toc85462195"/>
      <w:bookmarkStart w:id="613" w:name="_Toc88667454"/>
      <w:bookmarkStart w:id="614" w:name="_Toc192836138"/>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5" w:name="_Toc85462196"/>
      <w:bookmarkStart w:id="616" w:name="_Toc88667455"/>
      <w:bookmarkStart w:id="617" w:name="_Toc192836139"/>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8" w:name="_Toc88667456"/>
      <w:bookmarkStart w:id="619" w:name="_Toc192836140"/>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0" w:name="_Toc88667457"/>
      <w:bookmarkStart w:id="621" w:name="_Toc192836141"/>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4" w:name="_Toc67582429"/>
      <w:bookmarkStart w:id="625" w:name="_Toc85462197"/>
      <w:bookmarkStart w:id="626" w:name="_Toc88667458"/>
      <w:bookmarkStart w:id="627" w:name="_Toc192836142"/>
      <w:r>
        <w:t>6.2.7</w:t>
      </w:r>
      <w:r>
        <w:tab/>
        <w:t>Error Handling</w:t>
      </w:r>
      <w:bookmarkEnd w:id="624"/>
      <w:bookmarkEnd w:id="625"/>
      <w:bookmarkEnd w:id="626"/>
      <w:bookmarkEnd w:id="627"/>
    </w:p>
    <w:p w14:paraId="49DD5D7C" w14:textId="77777777" w:rsidR="0029495C" w:rsidRPr="00971458" w:rsidRDefault="0029495C" w:rsidP="00CF6A49">
      <w:pPr>
        <w:pStyle w:val="41"/>
      </w:pPr>
      <w:bookmarkStart w:id="628" w:name="_Toc67582430"/>
      <w:bookmarkStart w:id="629" w:name="_Toc85462198"/>
      <w:bookmarkStart w:id="630" w:name="_Toc88667459"/>
      <w:bookmarkStart w:id="631" w:name="_Toc192836143"/>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2" w:name="_Toc67582431"/>
      <w:bookmarkStart w:id="633" w:name="_Toc85462199"/>
      <w:bookmarkStart w:id="634" w:name="_Toc88667460"/>
      <w:bookmarkStart w:id="635" w:name="_Toc192836144"/>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6" w:name="_Toc67582432"/>
      <w:bookmarkStart w:id="637" w:name="_Toc85462200"/>
      <w:bookmarkStart w:id="638" w:name="_Toc88667461"/>
      <w:bookmarkStart w:id="639" w:name="_Toc192836145"/>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0" w:name="_Toc67582433"/>
      <w:bookmarkStart w:id="641" w:name="_Toc85462201"/>
      <w:bookmarkStart w:id="642" w:name="_Toc88667462"/>
      <w:bookmarkStart w:id="643" w:name="_Toc192836146"/>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4" w:name="_Toc67582434"/>
      <w:bookmarkStart w:id="645" w:name="_Toc85462202"/>
      <w:bookmarkStart w:id="646" w:name="_Toc88667463"/>
      <w:bookmarkStart w:id="647" w:name="_Toc192836147"/>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8" w:name="_Toc192836148"/>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49" w:name="_Toc510696650"/>
      <w:bookmarkStart w:id="650" w:name="_Toc35971450"/>
      <w:bookmarkStart w:id="651" w:name="_Toc85462203"/>
      <w:bookmarkStart w:id="652" w:name="_Toc88667464"/>
      <w:bookmarkStart w:id="653" w:name="_Toc192836149"/>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1"/>
      </w:pPr>
      <w:bookmarkStart w:id="654" w:name="_Toc510696651"/>
      <w:bookmarkStart w:id="655" w:name="_Toc35971451"/>
      <w:bookmarkStart w:id="656" w:name="_Toc85462204"/>
      <w:bookmarkStart w:id="657" w:name="_Toc88667465"/>
      <w:bookmarkStart w:id="658" w:name="_Toc192836150"/>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1" w:name="_Toc85462205"/>
      <w:bookmarkStart w:id="662" w:name="_Toc88667466"/>
      <w:bookmarkStart w:id="663" w:name="_Toc192836151"/>
      <w:bookmarkStart w:id="664" w:name="_Hlk151392917"/>
      <w:bookmarkStart w:id="665" w:name="_GoBack"/>
      <w:bookmarkEnd w:id="665"/>
      <w:r>
        <w:t>A.2</w:t>
      </w:r>
      <w:r>
        <w:tab/>
      </w:r>
      <w:r w:rsidR="00AF156D" w:rsidRPr="00CF30AD">
        <w:t>Neasdf_DNSContext</w:t>
      </w:r>
      <w:r w:rsidR="00AF156D" w:rsidDel="00003A87">
        <w:t xml:space="preserve"> </w:t>
      </w:r>
      <w:r>
        <w:t>API</w:t>
      </w:r>
      <w:bookmarkEnd w:id="659"/>
      <w:bookmarkEnd w:id="660"/>
      <w:bookmarkEnd w:id="661"/>
      <w:bookmarkEnd w:id="662"/>
      <w:bookmarkEnd w:id="663"/>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4193D633"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w:t>
      </w:r>
      <w:r w:rsidR="00E94B99">
        <w:rPr>
          <w:lang w:val="en-US"/>
        </w:rPr>
        <w:t>2</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5F8D4A3A"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D2238E">
        <w:t>2</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4"/>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7" w:name="_Toc85462206"/>
      <w:bookmarkStart w:id="668" w:name="_Toc88667467"/>
      <w:bookmarkStart w:id="669" w:name="_Toc192836152"/>
      <w:bookmarkEnd w:id="666"/>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787F29FF"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w:t>
      </w:r>
      <w:r w:rsidR="00D2238E">
        <w:rPr>
          <w:lang w:val="en-US"/>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17B19E4"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D2238E">
        <w:t>2</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0" w:name="historyclause"/>
      <w:r w:rsidRPr="004D3578">
        <w:br w:type="page"/>
      </w:r>
      <w:bookmarkStart w:id="671" w:name="_Toc2086459"/>
      <w:bookmarkStart w:id="672" w:name="_Toc85462207"/>
      <w:bookmarkStart w:id="673" w:name="_Toc88667468"/>
      <w:bookmarkStart w:id="674" w:name="_Toc192836153"/>
      <w:bookmarkEnd w:id="670"/>
      <w:r w:rsidR="003446B6" w:rsidRPr="004D3578">
        <w:lastRenderedPageBreak/>
        <w:t xml:space="preserve">Annex </w:t>
      </w:r>
      <w:r w:rsidR="00324E78">
        <w:t>B</w:t>
      </w:r>
      <w:r w:rsidR="003446B6" w:rsidRPr="004D3578">
        <w:t xml:space="preserve"> (informative):</w:t>
      </w:r>
      <w:r w:rsidR="003446B6" w:rsidRPr="004D3578">
        <w:br/>
        <w:t>Change history</w:t>
      </w:r>
      <w:bookmarkEnd w:id="671"/>
      <w:bookmarkEnd w:id="672"/>
      <w:bookmarkEnd w:id="673"/>
      <w:bookmarkEnd w:id="67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AF4B29"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AF4B29"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AF4B29"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AF4B29"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AF4B29"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AF4B29"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0E81B" w14:textId="77777777" w:rsidR="00AF4B29" w:rsidRDefault="00AF4B29">
      <w:r>
        <w:separator/>
      </w:r>
    </w:p>
  </w:endnote>
  <w:endnote w:type="continuationSeparator" w:id="0">
    <w:p w14:paraId="367A43F0" w14:textId="77777777" w:rsidR="00AF4B29" w:rsidRDefault="00AF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737A4" w14:textId="77777777" w:rsidR="00AF4B29" w:rsidRDefault="00AF4B29">
      <w:r>
        <w:separator/>
      </w:r>
    </w:p>
  </w:footnote>
  <w:footnote w:type="continuationSeparator" w:id="0">
    <w:p w14:paraId="29A88356" w14:textId="77777777" w:rsidR="00AF4B29" w:rsidRDefault="00AF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4DC91338"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52E">
      <w:rPr>
        <w:rFonts w:ascii="Arial" w:hAnsi="Arial" w:cs="Arial"/>
        <w:b/>
        <w:noProof/>
        <w:sz w:val="18"/>
        <w:szCs w:val="18"/>
      </w:rPr>
      <w:t>3GPP TS 29.556 V19.2.0 (2025-06)</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4A4E201C"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52E">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24827</Words>
  <Characters>141519</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3</cp:revision>
  <cp:lastPrinted>2019-02-25T14:05:00Z</cp:lastPrinted>
  <dcterms:created xsi:type="dcterms:W3CDTF">2025-05-27T10:14:00Z</dcterms:created>
  <dcterms:modified xsi:type="dcterms:W3CDTF">2025-05-27T10:14:00Z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