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18001427"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E37AED">
              <w:rPr>
                <w:noProof w:val="0"/>
                <w:lang w:eastAsia="zh-CN"/>
              </w:rPr>
              <w:t>19.3.0</w:t>
            </w:r>
            <w:r w:rsidRPr="00D1205D">
              <w:rPr>
                <w:noProof w:val="0"/>
              </w:rPr>
              <w:t xml:space="preserve"> </w:t>
            </w:r>
            <w:r w:rsidRPr="00D1205D">
              <w:rPr>
                <w:noProof w:val="0"/>
                <w:sz w:val="32"/>
              </w:rPr>
              <w:t>(</w:t>
            </w:r>
            <w:r w:rsidR="00E37AED">
              <w:rPr>
                <w:noProof w:val="0"/>
                <w:sz w:val="32"/>
                <w:lang w:eastAsia="zh-CN"/>
              </w:rPr>
              <w:t>2025-06</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693C33C9" w:rsidR="003A75CC" w:rsidRPr="00D42C6D" w:rsidRDefault="003A75CC" w:rsidP="008956DC">
            <w:pPr>
              <w:pStyle w:val="ZT"/>
              <w:framePr w:wrap="auto" w:hAnchor="text" w:yAlign="inline"/>
              <w:rPr>
                <w:i/>
                <w:sz w:val="28"/>
              </w:rPr>
            </w:pPr>
            <w:r w:rsidRPr="00D1205D">
              <w:t>(</w:t>
            </w:r>
            <w:r w:rsidRPr="00D1205D">
              <w:rPr>
                <w:rStyle w:val="ZGSM"/>
              </w:rPr>
              <w:t>Release 1</w:t>
            </w:r>
            <w:r w:rsidR="00B50798">
              <w:rPr>
                <w:rStyle w:val="ZGSM"/>
              </w:rPr>
              <w:t>9</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09606824"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595A3830" w:rsidR="003A75CC" w:rsidRPr="00D42C6D" w:rsidRDefault="003A75CC" w:rsidP="008956DC">
            <w:pPr>
              <w:pStyle w:val="FP"/>
              <w:jc w:val="center"/>
              <w:rPr>
                <w:noProof/>
                <w:sz w:val="18"/>
              </w:rPr>
            </w:pPr>
            <w:r w:rsidRPr="00D42C6D">
              <w:rPr>
                <w:noProof/>
                <w:sz w:val="18"/>
              </w:rPr>
              <w:t xml:space="preserve">© </w:t>
            </w:r>
            <w:r>
              <w:rPr>
                <w:noProof/>
                <w:sz w:val="18"/>
              </w:rPr>
              <w:t>202</w:t>
            </w:r>
            <w:r w:rsidR="00AF7015">
              <w:rPr>
                <w:noProof/>
                <w:sz w:val="18"/>
              </w:rPr>
              <w:t>5</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057897B7" w14:textId="0C9A0934" w:rsidR="006C04D6"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C04D6">
        <w:rPr>
          <w:noProof/>
        </w:rPr>
        <w:t>Foreword</w:t>
      </w:r>
      <w:r w:rsidR="006C04D6">
        <w:rPr>
          <w:noProof/>
        </w:rPr>
        <w:tab/>
      </w:r>
      <w:r w:rsidR="006C04D6">
        <w:rPr>
          <w:noProof/>
        </w:rPr>
        <w:fldChar w:fldCharType="begin" w:fldLock="1"/>
      </w:r>
      <w:r w:rsidR="006C04D6">
        <w:rPr>
          <w:noProof/>
        </w:rPr>
        <w:instrText xml:space="preserve"> PAGEREF _Toc198993905 \h </w:instrText>
      </w:r>
      <w:r w:rsidR="006C04D6">
        <w:rPr>
          <w:noProof/>
        </w:rPr>
      </w:r>
      <w:r w:rsidR="006C04D6">
        <w:rPr>
          <w:noProof/>
        </w:rPr>
        <w:fldChar w:fldCharType="separate"/>
      </w:r>
      <w:r w:rsidR="006C04D6">
        <w:rPr>
          <w:noProof/>
        </w:rPr>
        <w:t>8</w:t>
      </w:r>
      <w:r w:rsidR="006C04D6">
        <w:rPr>
          <w:noProof/>
        </w:rPr>
        <w:fldChar w:fldCharType="end"/>
      </w:r>
    </w:p>
    <w:p w14:paraId="7E610C7C" w14:textId="2087EA55" w:rsidR="006C04D6" w:rsidRDefault="006C04D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_Toc198993906 \h </w:instrText>
      </w:r>
      <w:r>
        <w:rPr>
          <w:noProof/>
        </w:rPr>
      </w:r>
      <w:r>
        <w:rPr>
          <w:noProof/>
        </w:rPr>
        <w:fldChar w:fldCharType="separate"/>
      </w:r>
      <w:r>
        <w:rPr>
          <w:noProof/>
        </w:rPr>
        <w:t>9</w:t>
      </w:r>
      <w:r>
        <w:rPr>
          <w:noProof/>
        </w:rPr>
        <w:fldChar w:fldCharType="end"/>
      </w:r>
    </w:p>
    <w:p w14:paraId="6C28FC69" w14:textId="67D9D590" w:rsidR="006C04D6" w:rsidRDefault="006C04D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_Toc198993907 \h </w:instrText>
      </w:r>
      <w:r>
        <w:rPr>
          <w:noProof/>
        </w:rPr>
      </w:r>
      <w:r>
        <w:rPr>
          <w:noProof/>
        </w:rPr>
        <w:fldChar w:fldCharType="separate"/>
      </w:r>
      <w:r>
        <w:rPr>
          <w:noProof/>
        </w:rPr>
        <w:t>9</w:t>
      </w:r>
      <w:r>
        <w:rPr>
          <w:noProof/>
        </w:rPr>
        <w:fldChar w:fldCharType="end"/>
      </w:r>
    </w:p>
    <w:p w14:paraId="7B6842A6" w14:textId="1029A9A3" w:rsidR="006C04D6" w:rsidRDefault="006C04D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_Toc198993908 \h </w:instrText>
      </w:r>
      <w:r>
        <w:rPr>
          <w:noProof/>
        </w:rPr>
      </w:r>
      <w:r>
        <w:rPr>
          <w:noProof/>
        </w:rPr>
        <w:fldChar w:fldCharType="separate"/>
      </w:r>
      <w:r>
        <w:rPr>
          <w:noProof/>
        </w:rPr>
        <w:t>11</w:t>
      </w:r>
      <w:r>
        <w:rPr>
          <w:noProof/>
        </w:rPr>
        <w:fldChar w:fldCharType="end"/>
      </w:r>
    </w:p>
    <w:p w14:paraId="69D1D9E8" w14:textId="17FE196D"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_Toc198993909 \h </w:instrText>
      </w:r>
      <w:r>
        <w:rPr>
          <w:noProof/>
        </w:rPr>
      </w:r>
      <w:r>
        <w:rPr>
          <w:noProof/>
        </w:rPr>
        <w:fldChar w:fldCharType="separate"/>
      </w:r>
      <w:r>
        <w:rPr>
          <w:noProof/>
        </w:rPr>
        <w:t>11</w:t>
      </w:r>
      <w:r>
        <w:rPr>
          <w:noProof/>
        </w:rPr>
        <w:fldChar w:fldCharType="end"/>
      </w:r>
    </w:p>
    <w:p w14:paraId="32A18002" w14:textId="3D7FD9F0"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_Toc198993910 \h </w:instrText>
      </w:r>
      <w:r>
        <w:rPr>
          <w:noProof/>
        </w:rPr>
      </w:r>
      <w:r>
        <w:rPr>
          <w:noProof/>
        </w:rPr>
        <w:fldChar w:fldCharType="separate"/>
      </w:r>
      <w:r>
        <w:rPr>
          <w:noProof/>
        </w:rPr>
        <w:t>12</w:t>
      </w:r>
      <w:r>
        <w:rPr>
          <w:noProof/>
        </w:rPr>
        <w:fldChar w:fldCharType="end"/>
      </w:r>
    </w:p>
    <w:p w14:paraId="78B8A7B0" w14:textId="5C92AF55"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_Toc198993911 \h </w:instrText>
      </w:r>
      <w:r>
        <w:rPr>
          <w:noProof/>
        </w:rPr>
      </w:r>
      <w:r>
        <w:rPr>
          <w:noProof/>
        </w:rPr>
        <w:fldChar w:fldCharType="separate"/>
      </w:r>
      <w:r>
        <w:rPr>
          <w:noProof/>
        </w:rPr>
        <w:t>12</w:t>
      </w:r>
      <w:r>
        <w:rPr>
          <w:noProof/>
        </w:rPr>
        <w:fldChar w:fldCharType="end"/>
      </w:r>
    </w:p>
    <w:p w14:paraId="5F05F868" w14:textId="114AA526"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_Toc198993912 \h </w:instrText>
      </w:r>
      <w:r>
        <w:rPr>
          <w:noProof/>
        </w:rPr>
      </w:r>
      <w:r>
        <w:rPr>
          <w:noProof/>
        </w:rPr>
        <w:fldChar w:fldCharType="separate"/>
      </w:r>
      <w:r>
        <w:rPr>
          <w:noProof/>
        </w:rPr>
        <w:t>12</w:t>
      </w:r>
      <w:r>
        <w:rPr>
          <w:noProof/>
        </w:rPr>
        <w:fldChar w:fldCharType="end"/>
      </w:r>
    </w:p>
    <w:p w14:paraId="03179629" w14:textId="194604DB"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_Toc198993913 \h </w:instrText>
      </w:r>
      <w:r>
        <w:rPr>
          <w:noProof/>
        </w:rPr>
      </w:r>
      <w:r>
        <w:rPr>
          <w:noProof/>
        </w:rPr>
        <w:fldChar w:fldCharType="separate"/>
      </w:r>
      <w:r>
        <w:rPr>
          <w:noProof/>
        </w:rPr>
        <w:t>12</w:t>
      </w:r>
      <w:r>
        <w:rPr>
          <w:noProof/>
        </w:rPr>
        <w:fldChar w:fldCharType="end"/>
      </w:r>
    </w:p>
    <w:p w14:paraId="3AE85758" w14:textId="4D72FD69"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_Toc198993914 \h </w:instrText>
      </w:r>
      <w:r>
        <w:rPr>
          <w:noProof/>
        </w:rPr>
      </w:r>
      <w:r>
        <w:rPr>
          <w:noProof/>
        </w:rPr>
        <w:fldChar w:fldCharType="separate"/>
      </w:r>
      <w:r>
        <w:rPr>
          <w:noProof/>
        </w:rPr>
        <w:t>13</w:t>
      </w:r>
      <w:r>
        <w:rPr>
          <w:noProof/>
        </w:rPr>
        <w:fldChar w:fldCharType="end"/>
      </w:r>
    </w:p>
    <w:p w14:paraId="7E6BAA80" w14:textId="278F810A"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_Toc198993915 \h </w:instrText>
      </w:r>
      <w:r>
        <w:rPr>
          <w:noProof/>
        </w:rPr>
      </w:r>
      <w:r>
        <w:rPr>
          <w:noProof/>
        </w:rPr>
        <w:fldChar w:fldCharType="separate"/>
      </w:r>
      <w:r>
        <w:rPr>
          <w:noProof/>
        </w:rPr>
        <w:t>13</w:t>
      </w:r>
      <w:r>
        <w:rPr>
          <w:noProof/>
        </w:rPr>
        <w:fldChar w:fldCharType="end"/>
      </w:r>
    </w:p>
    <w:p w14:paraId="0378F80D" w14:textId="46E9FF51" w:rsidR="006C04D6" w:rsidRDefault="006C04D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_Toc198993916 \h </w:instrText>
      </w:r>
      <w:r>
        <w:rPr>
          <w:noProof/>
        </w:rPr>
      </w:r>
      <w:r>
        <w:rPr>
          <w:noProof/>
        </w:rPr>
        <w:fldChar w:fldCharType="separate"/>
      </w:r>
      <w:r>
        <w:rPr>
          <w:noProof/>
        </w:rPr>
        <w:t>13</w:t>
      </w:r>
      <w:r>
        <w:rPr>
          <w:noProof/>
        </w:rPr>
        <w:fldChar w:fldCharType="end"/>
      </w:r>
    </w:p>
    <w:p w14:paraId="52D0AE76" w14:textId="55D23366"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_Toc198993917 \h </w:instrText>
      </w:r>
      <w:r>
        <w:rPr>
          <w:noProof/>
        </w:rPr>
      </w:r>
      <w:r>
        <w:rPr>
          <w:noProof/>
        </w:rPr>
        <w:fldChar w:fldCharType="separate"/>
      </w:r>
      <w:r>
        <w:rPr>
          <w:noProof/>
        </w:rPr>
        <w:t>13</w:t>
      </w:r>
      <w:r>
        <w:rPr>
          <w:noProof/>
        </w:rPr>
        <w:fldChar w:fldCharType="end"/>
      </w:r>
    </w:p>
    <w:p w14:paraId="2AC1D75C" w14:textId="3ED68755"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_Toc198993918 \h </w:instrText>
      </w:r>
      <w:r>
        <w:rPr>
          <w:noProof/>
        </w:rPr>
      </w:r>
      <w:r>
        <w:rPr>
          <w:noProof/>
        </w:rPr>
        <w:fldChar w:fldCharType="separate"/>
      </w:r>
      <w:r>
        <w:rPr>
          <w:noProof/>
        </w:rPr>
        <w:t>13</w:t>
      </w:r>
      <w:r>
        <w:rPr>
          <w:noProof/>
        </w:rPr>
        <w:fldChar w:fldCharType="end"/>
      </w:r>
    </w:p>
    <w:p w14:paraId="696FACE0" w14:textId="743FD891"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_Toc198993919 \h </w:instrText>
      </w:r>
      <w:r>
        <w:rPr>
          <w:noProof/>
        </w:rPr>
      </w:r>
      <w:r>
        <w:rPr>
          <w:noProof/>
        </w:rPr>
        <w:fldChar w:fldCharType="separate"/>
      </w:r>
      <w:r>
        <w:rPr>
          <w:noProof/>
        </w:rPr>
        <w:t>13</w:t>
      </w:r>
      <w:r>
        <w:rPr>
          <w:noProof/>
        </w:rPr>
        <w:fldChar w:fldCharType="end"/>
      </w:r>
    </w:p>
    <w:p w14:paraId="7C480003" w14:textId="298B5287"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_Toc198993920 \h </w:instrText>
      </w:r>
      <w:r>
        <w:rPr>
          <w:noProof/>
        </w:rPr>
      </w:r>
      <w:r>
        <w:rPr>
          <w:noProof/>
        </w:rPr>
        <w:fldChar w:fldCharType="separate"/>
      </w:r>
      <w:r>
        <w:rPr>
          <w:noProof/>
        </w:rPr>
        <w:t>13</w:t>
      </w:r>
      <w:r>
        <w:rPr>
          <w:noProof/>
        </w:rPr>
        <w:fldChar w:fldCharType="end"/>
      </w:r>
    </w:p>
    <w:p w14:paraId="71356FD8" w14:textId="45AC7FEA"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_Toc198993921 \h </w:instrText>
      </w:r>
      <w:r>
        <w:rPr>
          <w:noProof/>
        </w:rPr>
      </w:r>
      <w:r>
        <w:rPr>
          <w:noProof/>
        </w:rPr>
        <w:fldChar w:fldCharType="separate"/>
      </w:r>
      <w:r>
        <w:rPr>
          <w:noProof/>
        </w:rPr>
        <w:t>14</w:t>
      </w:r>
      <w:r>
        <w:rPr>
          <w:noProof/>
        </w:rPr>
        <w:fldChar w:fldCharType="end"/>
      </w:r>
    </w:p>
    <w:p w14:paraId="2A109BF2" w14:textId="6DF3042C" w:rsidR="006C04D6" w:rsidRDefault="006C04D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_Toc198993922 \h </w:instrText>
      </w:r>
      <w:r>
        <w:rPr>
          <w:noProof/>
        </w:rPr>
      </w:r>
      <w:r>
        <w:rPr>
          <w:noProof/>
        </w:rPr>
        <w:fldChar w:fldCharType="separate"/>
      </w:r>
      <w:r>
        <w:rPr>
          <w:noProof/>
        </w:rPr>
        <w:t>14</w:t>
      </w:r>
      <w:r>
        <w:rPr>
          <w:noProof/>
        </w:rPr>
        <w:fldChar w:fldCharType="end"/>
      </w:r>
    </w:p>
    <w:p w14:paraId="5A3B4ABC" w14:textId="27BF3FFB"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_Toc198993923 \h </w:instrText>
      </w:r>
      <w:r>
        <w:rPr>
          <w:noProof/>
        </w:rPr>
      </w:r>
      <w:r>
        <w:rPr>
          <w:noProof/>
        </w:rPr>
        <w:fldChar w:fldCharType="separate"/>
      </w:r>
      <w:r>
        <w:rPr>
          <w:noProof/>
        </w:rPr>
        <w:t>14</w:t>
      </w:r>
      <w:r>
        <w:rPr>
          <w:noProof/>
        </w:rPr>
        <w:fldChar w:fldCharType="end"/>
      </w:r>
    </w:p>
    <w:p w14:paraId="2FAEF480" w14:textId="45B4045D"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_Toc198993924 \h </w:instrText>
      </w:r>
      <w:r>
        <w:rPr>
          <w:noProof/>
        </w:rPr>
      </w:r>
      <w:r>
        <w:rPr>
          <w:noProof/>
        </w:rPr>
        <w:fldChar w:fldCharType="separate"/>
      </w:r>
      <w:r>
        <w:rPr>
          <w:noProof/>
        </w:rPr>
        <w:t>14</w:t>
      </w:r>
      <w:r>
        <w:rPr>
          <w:noProof/>
        </w:rPr>
        <w:fldChar w:fldCharType="end"/>
      </w:r>
    </w:p>
    <w:p w14:paraId="65E6A30C" w14:textId="7DA9805B"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_Toc198993925 \h </w:instrText>
      </w:r>
      <w:r>
        <w:rPr>
          <w:noProof/>
        </w:rPr>
      </w:r>
      <w:r>
        <w:rPr>
          <w:noProof/>
        </w:rPr>
        <w:fldChar w:fldCharType="separate"/>
      </w:r>
      <w:r>
        <w:rPr>
          <w:noProof/>
        </w:rPr>
        <w:t>14</w:t>
      </w:r>
      <w:r>
        <w:rPr>
          <w:noProof/>
        </w:rPr>
        <w:fldChar w:fldCharType="end"/>
      </w:r>
    </w:p>
    <w:p w14:paraId="5C09E750" w14:textId="3C97AA9B"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_Toc198993926 \h </w:instrText>
      </w:r>
      <w:r>
        <w:rPr>
          <w:noProof/>
        </w:rPr>
      </w:r>
      <w:r>
        <w:rPr>
          <w:noProof/>
        </w:rPr>
        <w:fldChar w:fldCharType="separate"/>
      </w:r>
      <w:r>
        <w:rPr>
          <w:noProof/>
        </w:rPr>
        <w:t>15</w:t>
      </w:r>
      <w:r>
        <w:rPr>
          <w:noProof/>
        </w:rPr>
        <w:fldChar w:fldCharType="end"/>
      </w:r>
    </w:p>
    <w:p w14:paraId="02FBCDBF" w14:textId="23978DEB"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_Toc198993927 \h </w:instrText>
      </w:r>
      <w:r>
        <w:rPr>
          <w:noProof/>
        </w:rPr>
      </w:r>
      <w:r>
        <w:rPr>
          <w:noProof/>
        </w:rPr>
        <w:fldChar w:fldCharType="separate"/>
      </w:r>
      <w:r>
        <w:rPr>
          <w:noProof/>
        </w:rPr>
        <w:t>15</w:t>
      </w:r>
      <w:r>
        <w:rPr>
          <w:noProof/>
        </w:rPr>
        <w:fldChar w:fldCharType="end"/>
      </w:r>
    </w:p>
    <w:p w14:paraId="1110B829" w14:textId="3AB1F650"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_Toc198993928 \h </w:instrText>
      </w:r>
      <w:r>
        <w:rPr>
          <w:noProof/>
        </w:rPr>
      </w:r>
      <w:r>
        <w:rPr>
          <w:noProof/>
        </w:rPr>
        <w:fldChar w:fldCharType="separate"/>
      </w:r>
      <w:r>
        <w:rPr>
          <w:noProof/>
        </w:rPr>
        <w:t>15</w:t>
      </w:r>
      <w:r>
        <w:rPr>
          <w:noProof/>
        </w:rPr>
        <w:fldChar w:fldCharType="end"/>
      </w:r>
    </w:p>
    <w:p w14:paraId="4975B0F9" w14:textId="5816776C"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_Toc198993929 \h </w:instrText>
      </w:r>
      <w:r>
        <w:rPr>
          <w:noProof/>
        </w:rPr>
      </w:r>
      <w:r>
        <w:rPr>
          <w:noProof/>
        </w:rPr>
        <w:fldChar w:fldCharType="separate"/>
      </w:r>
      <w:r>
        <w:rPr>
          <w:noProof/>
        </w:rPr>
        <w:t>18</w:t>
      </w:r>
      <w:r>
        <w:rPr>
          <w:noProof/>
        </w:rPr>
        <w:fldChar w:fldCharType="end"/>
      </w:r>
    </w:p>
    <w:p w14:paraId="43131427" w14:textId="7C2F70C1"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_Toc198993930 \h </w:instrText>
      </w:r>
      <w:r>
        <w:rPr>
          <w:noProof/>
        </w:rPr>
      </w:r>
      <w:r>
        <w:rPr>
          <w:noProof/>
        </w:rPr>
        <w:fldChar w:fldCharType="separate"/>
      </w:r>
      <w:r>
        <w:rPr>
          <w:noProof/>
        </w:rPr>
        <w:t>18</w:t>
      </w:r>
      <w:r>
        <w:rPr>
          <w:noProof/>
        </w:rPr>
        <w:fldChar w:fldCharType="end"/>
      </w:r>
    </w:p>
    <w:p w14:paraId="4DF8F1E3" w14:textId="416B4172"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_Toc198993931 \h </w:instrText>
      </w:r>
      <w:r>
        <w:rPr>
          <w:noProof/>
        </w:rPr>
      </w:r>
      <w:r>
        <w:rPr>
          <w:noProof/>
        </w:rPr>
        <w:fldChar w:fldCharType="separate"/>
      </w:r>
      <w:r>
        <w:rPr>
          <w:noProof/>
        </w:rPr>
        <w:t>19</w:t>
      </w:r>
      <w:r>
        <w:rPr>
          <w:noProof/>
        </w:rPr>
        <w:fldChar w:fldCharType="end"/>
      </w:r>
    </w:p>
    <w:p w14:paraId="62646382" w14:textId="46E3F110"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_Toc198993932 \h </w:instrText>
      </w:r>
      <w:r>
        <w:rPr>
          <w:noProof/>
        </w:rPr>
      </w:r>
      <w:r>
        <w:rPr>
          <w:noProof/>
        </w:rPr>
        <w:fldChar w:fldCharType="separate"/>
      </w:r>
      <w:r>
        <w:rPr>
          <w:noProof/>
        </w:rPr>
        <w:t>19</w:t>
      </w:r>
      <w:r>
        <w:rPr>
          <w:noProof/>
        </w:rPr>
        <w:fldChar w:fldCharType="end"/>
      </w:r>
    </w:p>
    <w:p w14:paraId="404A6E75" w14:textId="0F5604A1"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_Toc198993933 \h </w:instrText>
      </w:r>
      <w:r>
        <w:rPr>
          <w:noProof/>
        </w:rPr>
      </w:r>
      <w:r>
        <w:rPr>
          <w:noProof/>
        </w:rPr>
        <w:fldChar w:fldCharType="separate"/>
      </w:r>
      <w:r>
        <w:rPr>
          <w:noProof/>
        </w:rPr>
        <w:t>24</w:t>
      </w:r>
      <w:r>
        <w:rPr>
          <w:noProof/>
        </w:rPr>
        <w:fldChar w:fldCharType="end"/>
      </w:r>
    </w:p>
    <w:p w14:paraId="027C5E7E" w14:textId="0E2F61C9"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_Toc198993934 \h </w:instrText>
      </w:r>
      <w:r>
        <w:rPr>
          <w:noProof/>
        </w:rPr>
      </w:r>
      <w:r>
        <w:rPr>
          <w:noProof/>
        </w:rPr>
        <w:fldChar w:fldCharType="separate"/>
      </w:r>
      <w:r>
        <w:rPr>
          <w:noProof/>
        </w:rPr>
        <w:t>24</w:t>
      </w:r>
      <w:r>
        <w:rPr>
          <w:noProof/>
        </w:rPr>
        <w:fldChar w:fldCharType="end"/>
      </w:r>
    </w:p>
    <w:p w14:paraId="7841AF08" w14:textId="6D6DDC48"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_Toc198993935 \h </w:instrText>
      </w:r>
      <w:r>
        <w:rPr>
          <w:noProof/>
        </w:rPr>
      </w:r>
      <w:r>
        <w:rPr>
          <w:noProof/>
        </w:rPr>
        <w:fldChar w:fldCharType="separate"/>
      </w:r>
      <w:r>
        <w:rPr>
          <w:noProof/>
        </w:rPr>
        <w:t>25</w:t>
      </w:r>
      <w:r>
        <w:rPr>
          <w:noProof/>
        </w:rPr>
        <w:fldChar w:fldCharType="end"/>
      </w:r>
    </w:p>
    <w:p w14:paraId="0AE4CD02" w14:textId="3FD5E27E"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_Toc198993936 \h </w:instrText>
      </w:r>
      <w:r>
        <w:rPr>
          <w:noProof/>
        </w:rPr>
      </w:r>
      <w:r>
        <w:rPr>
          <w:noProof/>
        </w:rPr>
        <w:fldChar w:fldCharType="separate"/>
      </w:r>
      <w:r>
        <w:rPr>
          <w:noProof/>
        </w:rPr>
        <w:t>25</w:t>
      </w:r>
      <w:r>
        <w:rPr>
          <w:noProof/>
        </w:rPr>
        <w:fldChar w:fldCharType="end"/>
      </w:r>
    </w:p>
    <w:p w14:paraId="06997CF4" w14:textId="187CCA0E"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_Toc198993937 \h </w:instrText>
      </w:r>
      <w:r>
        <w:rPr>
          <w:noProof/>
        </w:rPr>
      </w:r>
      <w:r>
        <w:rPr>
          <w:noProof/>
        </w:rPr>
        <w:fldChar w:fldCharType="separate"/>
      </w:r>
      <w:r>
        <w:rPr>
          <w:noProof/>
        </w:rPr>
        <w:t>26</w:t>
      </w:r>
      <w:r>
        <w:rPr>
          <w:noProof/>
        </w:rPr>
        <w:fldChar w:fldCharType="end"/>
      </w:r>
    </w:p>
    <w:p w14:paraId="495B4B19" w14:textId="044C5A6F"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_Toc198993938 \h </w:instrText>
      </w:r>
      <w:r>
        <w:rPr>
          <w:noProof/>
        </w:rPr>
      </w:r>
      <w:r>
        <w:rPr>
          <w:noProof/>
        </w:rPr>
        <w:fldChar w:fldCharType="separate"/>
      </w:r>
      <w:r>
        <w:rPr>
          <w:noProof/>
        </w:rPr>
        <w:t>30</w:t>
      </w:r>
      <w:r>
        <w:rPr>
          <w:noProof/>
        </w:rPr>
        <w:fldChar w:fldCharType="end"/>
      </w:r>
    </w:p>
    <w:p w14:paraId="4E5CC93C" w14:textId="6A5B0133"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_Toc198993939 \h </w:instrText>
      </w:r>
      <w:r>
        <w:rPr>
          <w:noProof/>
        </w:rPr>
      </w:r>
      <w:r>
        <w:rPr>
          <w:noProof/>
        </w:rPr>
        <w:fldChar w:fldCharType="separate"/>
      </w:r>
      <w:r>
        <w:rPr>
          <w:noProof/>
        </w:rPr>
        <w:t>31</w:t>
      </w:r>
      <w:r>
        <w:rPr>
          <w:noProof/>
        </w:rPr>
        <w:fldChar w:fldCharType="end"/>
      </w:r>
    </w:p>
    <w:p w14:paraId="58A0E3C1" w14:textId="62B5F687"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_Toc198993940 \h </w:instrText>
      </w:r>
      <w:r>
        <w:rPr>
          <w:noProof/>
        </w:rPr>
      </w:r>
      <w:r>
        <w:rPr>
          <w:noProof/>
        </w:rPr>
        <w:fldChar w:fldCharType="separate"/>
      </w:r>
      <w:r>
        <w:rPr>
          <w:noProof/>
        </w:rPr>
        <w:t>32</w:t>
      </w:r>
      <w:r>
        <w:rPr>
          <w:noProof/>
        </w:rPr>
        <w:fldChar w:fldCharType="end"/>
      </w:r>
    </w:p>
    <w:p w14:paraId="2F4E3E9A" w14:textId="73614B57"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_Toc198993941 \h </w:instrText>
      </w:r>
      <w:r>
        <w:rPr>
          <w:noProof/>
        </w:rPr>
      </w:r>
      <w:r>
        <w:rPr>
          <w:noProof/>
        </w:rPr>
        <w:fldChar w:fldCharType="separate"/>
      </w:r>
      <w:r>
        <w:rPr>
          <w:noProof/>
        </w:rPr>
        <w:t>34</w:t>
      </w:r>
      <w:r>
        <w:rPr>
          <w:noProof/>
        </w:rPr>
        <w:fldChar w:fldCharType="end"/>
      </w:r>
    </w:p>
    <w:p w14:paraId="67C46B77" w14:textId="66FF9133"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_Toc198993942 \h </w:instrText>
      </w:r>
      <w:r>
        <w:rPr>
          <w:noProof/>
        </w:rPr>
      </w:r>
      <w:r>
        <w:rPr>
          <w:noProof/>
        </w:rPr>
        <w:fldChar w:fldCharType="separate"/>
      </w:r>
      <w:r>
        <w:rPr>
          <w:noProof/>
        </w:rPr>
        <w:t>36</w:t>
      </w:r>
      <w:r>
        <w:rPr>
          <w:noProof/>
        </w:rPr>
        <w:fldChar w:fldCharType="end"/>
      </w:r>
    </w:p>
    <w:p w14:paraId="755BA60B" w14:textId="1AC30580"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_Toc198993943 \h </w:instrText>
      </w:r>
      <w:r>
        <w:rPr>
          <w:noProof/>
        </w:rPr>
      </w:r>
      <w:r>
        <w:rPr>
          <w:noProof/>
        </w:rPr>
        <w:fldChar w:fldCharType="separate"/>
      </w:r>
      <w:r>
        <w:rPr>
          <w:noProof/>
        </w:rPr>
        <w:t>37</w:t>
      </w:r>
      <w:r>
        <w:rPr>
          <w:noProof/>
        </w:rPr>
        <w:fldChar w:fldCharType="end"/>
      </w:r>
    </w:p>
    <w:p w14:paraId="57FDF0D3" w14:textId="38EE8CA2"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_Toc198993944 \h </w:instrText>
      </w:r>
      <w:r>
        <w:rPr>
          <w:noProof/>
        </w:rPr>
      </w:r>
      <w:r>
        <w:rPr>
          <w:noProof/>
        </w:rPr>
        <w:fldChar w:fldCharType="separate"/>
      </w:r>
      <w:r>
        <w:rPr>
          <w:noProof/>
        </w:rPr>
        <w:t>38</w:t>
      </w:r>
      <w:r>
        <w:rPr>
          <w:noProof/>
        </w:rPr>
        <w:fldChar w:fldCharType="end"/>
      </w:r>
    </w:p>
    <w:p w14:paraId="440CC02B" w14:textId="7FCBBCD5"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_Toc198993945 \h </w:instrText>
      </w:r>
      <w:r>
        <w:rPr>
          <w:noProof/>
        </w:rPr>
      </w:r>
      <w:r>
        <w:rPr>
          <w:noProof/>
        </w:rPr>
        <w:fldChar w:fldCharType="separate"/>
      </w:r>
      <w:r>
        <w:rPr>
          <w:noProof/>
        </w:rPr>
        <w:t>38</w:t>
      </w:r>
      <w:r>
        <w:rPr>
          <w:noProof/>
        </w:rPr>
        <w:fldChar w:fldCharType="end"/>
      </w:r>
    </w:p>
    <w:p w14:paraId="38351294" w14:textId="22D3F8D2"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_Toc198993946 \h </w:instrText>
      </w:r>
      <w:r>
        <w:rPr>
          <w:noProof/>
        </w:rPr>
      </w:r>
      <w:r>
        <w:rPr>
          <w:noProof/>
        </w:rPr>
        <w:fldChar w:fldCharType="separate"/>
      </w:r>
      <w:r>
        <w:rPr>
          <w:noProof/>
        </w:rPr>
        <w:t>39</w:t>
      </w:r>
      <w:r>
        <w:rPr>
          <w:noProof/>
        </w:rPr>
        <w:fldChar w:fldCharType="end"/>
      </w:r>
    </w:p>
    <w:p w14:paraId="67169340" w14:textId="37373B7F"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_Toc198993947 \h </w:instrText>
      </w:r>
      <w:r>
        <w:rPr>
          <w:noProof/>
        </w:rPr>
      </w:r>
      <w:r>
        <w:rPr>
          <w:noProof/>
        </w:rPr>
        <w:fldChar w:fldCharType="separate"/>
      </w:r>
      <w:r>
        <w:rPr>
          <w:noProof/>
        </w:rPr>
        <w:t>39</w:t>
      </w:r>
      <w:r>
        <w:rPr>
          <w:noProof/>
        </w:rPr>
        <w:fldChar w:fldCharType="end"/>
      </w:r>
    </w:p>
    <w:p w14:paraId="681BF622" w14:textId="5AE5849A"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_Toc198993948 \h </w:instrText>
      </w:r>
      <w:r>
        <w:rPr>
          <w:noProof/>
        </w:rPr>
      </w:r>
      <w:r>
        <w:rPr>
          <w:noProof/>
        </w:rPr>
        <w:fldChar w:fldCharType="separate"/>
      </w:r>
      <w:r>
        <w:rPr>
          <w:noProof/>
        </w:rPr>
        <w:t>40</w:t>
      </w:r>
      <w:r>
        <w:rPr>
          <w:noProof/>
        </w:rPr>
        <w:fldChar w:fldCharType="end"/>
      </w:r>
    </w:p>
    <w:p w14:paraId="13BE682C" w14:textId="590C32D6"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_Toc198993949 \h </w:instrText>
      </w:r>
      <w:r>
        <w:rPr>
          <w:noProof/>
        </w:rPr>
      </w:r>
      <w:r>
        <w:rPr>
          <w:noProof/>
        </w:rPr>
        <w:fldChar w:fldCharType="separate"/>
      </w:r>
      <w:r>
        <w:rPr>
          <w:noProof/>
        </w:rPr>
        <w:t>40</w:t>
      </w:r>
      <w:r>
        <w:rPr>
          <w:noProof/>
        </w:rPr>
        <w:fldChar w:fldCharType="end"/>
      </w:r>
    </w:p>
    <w:p w14:paraId="0AAF1018" w14:textId="79727D84"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_Toc198993950 \h </w:instrText>
      </w:r>
      <w:r>
        <w:rPr>
          <w:noProof/>
        </w:rPr>
      </w:r>
      <w:r>
        <w:rPr>
          <w:noProof/>
        </w:rPr>
        <w:fldChar w:fldCharType="separate"/>
      </w:r>
      <w:r>
        <w:rPr>
          <w:noProof/>
        </w:rPr>
        <w:t>40</w:t>
      </w:r>
      <w:r>
        <w:rPr>
          <w:noProof/>
        </w:rPr>
        <w:fldChar w:fldCharType="end"/>
      </w:r>
    </w:p>
    <w:p w14:paraId="79090D5B" w14:textId="733B4442"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_Toc198993951 \h </w:instrText>
      </w:r>
      <w:r>
        <w:rPr>
          <w:noProof/>
        </w:rPr>
      </w:r>
      <w:r>
        <w:rPr>
          <w:noProof/>
        </w:rPr>
        <w:fldChar w:fldCharType="separate"/>
      </w:r>
      <w:r>
        <w:rPr>
          <w:noProof/>
        </w:rPr>
        <w:t>40</w:t>
      </w:r>
      <w:r>
        <w:rPr>
          <w:noProof/>
        </w:rPr>
        <w:fldChar w:fldCharType="end"/>
      </w:r>
    </w:p>
    <w:p w14:paraId="6B525571" w14:textId="2B5F81CC"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_Toc198993952 \h </w:instrText>
      </w:r>
      <w:r>
        <w:rPr>
          <w:noProof/>
        </w:rPr>
      </w:r>
      <w:r>
        <w:rPr>
          <w:noProof/>
        </w:rPr>
        <w:fldChar w:fldCharType="separate"/>
      </w:r>
      <w:r>
        <w:rPr>
          <w:noProof/>
        </w:rPr>
        <w:t>41</w:t>
      </w:r>
      <w:r>
        <w:rPr>
          <w:noProof/>
        </w:rPr>
        <w:fldChar w:fldCharType="end"/>
      </w:r>
    </w:p>
    <w:p w14:paraId="50A4B3C8" w14:textId="011B5452"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_Toc198993953 \h </w:instrText>
      </w:r>
      <w:r>
        <w:rPr>
          <w:noProof/>
        </w:rPr>
      </w:r>
      <w:r>
        <w:rPr>
          <w:noProof/>
        </w:rPr>
        <w:fldChar w:fldCharType="separate"/>
      </w:r>
      <w:r>
        <w:rPr>
          <w:noProof/>
        </w:rPr>
        <w:t>42</w:t>
      </w:r>
      <w:r>
        <w:rPr>
          <w:noProof/>
        </w:rPr>
        <w:fldChar w:fldCharType="end"/>
      </w:r>
    </w:p>
    <w:p w14:paraId="5991D081" w14:textId="550B3DFF"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3gpp-Sbi-Scp-apiRoot</w:t>
      </w:r>
      <w:r>
        <w:rPr>
          <w:noProof/>
        </w:rPr>
        <w:tab/>
      </w:r>
      <w:r>
        <w:rPr>
          <w:noProof/>
        </w:rPr>
        <w:fldChar w:fldCharType="begin" w:fldLock="1"/>
      </w:r>
      <w:r>
        <w:rPr>
          <w:noProof/>
        </w:rPr>
        <w:instrText xml:space="preserve"> PAGEREF _Toc198993954 \h </w:instrText>
      </w:r>
      <w:r>
        <w:rPr>
          <w:noProof/>
        </w:rPr>
      </w:r>
      <w:r>
        <w:rPr>
          <w:noProof/>
        </w:rPr>
        <w:fldChar w:fldCharType="separate"/>
      </w:r>
      <w:r>
        <w:rPr>
          <w:noProof/>
        </w:rPr>
        <w:t>42</w:t>
      </w:r>
      <w:r>
        <w:rPr>
          <w:noProof/>
        </w:rPr>
        <w:fldChar w:fldCharType="end"/>
      </w:r>
    </w:p>
    <w:p w14:paraId="49F8BE54" w14:textId="7468D374"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_Toc198993955 \h </w:instrText>
      </w:r>
      <w:r>
        <w:rPr>
          <w:noProof/>
        </w:rPr>
      </w:r>
      <w:r>
        <w:rPr>
          <w:noProof/>
        </w:rPr>
        <w:fldChar w:fldCharType="separate"/>
      </w:r>
      <w:r>
        <w:rPr>
          <w:noProof/>
        </w:rPr>
        <w:t>43</w:t>
      </w:r>
      <w:r>
        <w:rPr>
          <w:noProof/>
        </w:rPr>
        <w:fldChar w:fldCharType="end"/>
      </w:r>
    </w:p>
    <w:p w14:paraId="66AA71B5" w14:textId="5C27C8DA"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_Toc198993956 \h </w:instrText>
      </w:r>
      <w:r>
        <w:rPr>
          <w:noProof/>
        </w:rPr>
      </w:r>
      <w:r>
        <w:rPr>
          <w:noProof/>
        </w:rPr>
        <w:fldChar w:fldCharType="separate"/>
      </w:r>
      <w:r>
        <w:rPr>
          <w:noProof/>
        </w:rPr>
        <w:t>43</w:t>
      </w:r>
      <w:r>
        <w:rPr>
          <w:noProof/>
        </w:rPr>
        <w:fldChar w:fldCharType="end"/>
      </w:r>
    </w:p>
    <w:p w14:paraId="33D91AC0" w14:textId="2FDF6E84"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_Toc198993957 \h </w:instrText>
      </w:r>
      <w:r>
        <w:rPr>
          <w:noProof/>
        </w:rPr>
      </w:r>
      <w:r>
        <w:rPr>
          <w:noProof/>
        </w:rPr>
        <w:fldChar w:fldCharType="separate"/>
      </w:r>
      <w:r>
        <w:rPr>
          <w:noProof/>
        </w:rPr>
        <w:t>46</w:t>
      </w:r>
      <w:r>
        <w:rPr>
          <w:noProof/>
        </w:rPr>
        <w:fldChar w:fldCharType="end"/>
      </w:r>
    </w:p>
    <w:p w14:paraId="2AE4041B" w14:textId="68033772"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_Toc198993958 \h </w:instrText>
      </w:r>
      <w:r>
        <w:rPr>
          <w:noProof/>
        </w:rPr>
      </w:r>
      <w:r>
        <w:rPr>
          <w:noProof/>
        </w:rPr>
        <w:fldChar w:fldCharType="separate"/>
      </w:r>
      <w:r>
        <w:rPr>
          <w:noProof/>
        </w:rPr>
        <w:t>46</w:t>
      </w:r>
      <w:r>
        <w:rPr>
          <w:noProof/>
        </w:rPr>
        <w:fldChar w:fldCharType="end"/>
      </w:r>
    </w:p>
    <w:p w14:paraId="087E36CF" w14:textId="1AC553E6"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_Toc198993959 \h </w:instrText>
      </w:r>
      <w:r>
        <w:rPr>
          <w:noProof/>
        </w:rPr>
      </w:r>
      <w:r>
        <w:rPr>
          <w:noProof/>
        </w:rPr>
        <w:fldChar w:fldCharType="separate"/>
      </w:r>
      <w:r>
        <w:rPr>
          <w:noProof/>
        </w:rPr>
        <w:t>46</w:t>
      </w:r>
      <w:r>
        <w:rPr>
          <w:noProof/>
        </w:rPr>
        <w:fldChar w:fldCharType="end"/>
      </w:r>
    </w:p>
    <w:p w14:paraId="6D09631C" w14:textId="74FF5AD6"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sidRPr="00864ACA">
        <w:rPr>
          <w:noProof/>
          <w:lang w:val="en-US"/>
        </w:rPr>
        <w:lastRenderedPageBreak/>
        <w:t>5.2.3.3.5</w:t>
      </w:r>
      <w:r>
        <w:rPr>
          <w:rFonts w:asciiTheme="minorHAnsi" w:eastAsiaTheme="minorEastAsia" w:hAnsiTheme="minorHAnsi" w:cstheme="minorBidi"/>
          <w:noProof/>
          <w:kern w:val="2"/>
          <w:sz w:val="24"/>
          <w:szCs w:val="24"/>
          <w:lang w:eastAsia="en-GB"/>
          <w14:ligatures w14:val="standardContextual"/>
        </w:rPr>
        <w:tab/>
      </w:r>
      <w:r w:rsidRPr="00864ACA">
        <w:rPr>
          <w:noProof/>
          <w:lang w:val="en-US" w:eastAsia="zh-CN"/>
        </w:rPr>
        <w:t>3gpp-Sbi-Alternate-Chf-Id</w:t>
      </w:r>
      <w:r>
        <w:rPr>
          <w:noProof/>
        </w:rPr>
        <w:tab/>
      </w:r>
      <w:r>
        <w:rPr>
          <w:noProof/>
        </w:rPr>
        <w:fldChar w:fldCharType="begin" w:fldLock="1"/>
      </w:r>
      <w:r>
        <w:rPr>
          <w:noProof/>
        </w:rPr>
        <w:instrText xml:space="preserve"> PAGEREF _Toc198993960 \h </w:instrText>
      </w:r>
      <w:r>
        <w:rPr>
          <w:noProof/>
        </w:rPr>
      </w:r>
      <w:r>
        <w:rPr>
          <w:noProof/>
        </w:rPr>
        <w:fldChar w:fldCharType="separate"/>
      </w:r>
      <w:r>
        <w:rPr>
          <w:noProof/>
        </w:rPr>
        <w:t>48</w:t>
      </w:r>
      <w:r>
        <w:rPr>
          <w:noProof/>
        </w:rPr>
        <w:fldChar w:fldCharType="end"/>
      </w:r>
    </w:p>
    <w:p w14:paraId="1C2C270E" w14:textId="4E002F47"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sidRPr="00864ACA">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864ACA">
        <w:rPr>
          <w:noProof/>
          <w:lang w:val="fr-FR" w:eastAsia="zh-CN"/>
        </w:rPr>
        <w:t>3gpp-Sbi-Notif-Accepted-Encoding</w:t>
      </w:r>
      <w:r>
        <w:rPr>
          <w:noProof/>
        </w:rPr>
        <w:tab/>
      </w:r>
      <w:r>
        <w:rPr>
          <w:noProof/>
        </w:rPr>
        <w:fldChar w:fldCharType="begin" w:fldLock="1"/>
      </w:r>
      <w:r>
        <w:rPr>
          <w:noProof/>
        </w:rPr>
        <w:instrText xml:space="preserve"> PAGEREF _Toc198993961 \h </w:instrText>
      </w:r>
      <w:r>
        <w:rPr>
          <w:noProof/>
        </w:rPr>
      </w:r>
      <w:r>
        <w:rPr>
          <w:noProof/>
        </w:rPr>
        <w:fldChar w:fldCharType="separate"/>
      </w:r>
      <w:r>
        <w:rPr>
          <w:noProof/>
        </w:rPr>
        <w:t>48</w:t>
      </w:r>
      <w:r>
        <w:rPr>
          <w:noProof/>
        </w:rPr>
        <w:fldChar w:fldCharType="end"/>
      </w:r>
    </w:p>
    <w:p w14:paraId="64E2FD8E" w14:textId="18FF6A7B"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_Toc198993962 \h </w:instrText>
      </w:r>
      <w:r>
        <w:rPr>
          <w:noProof/>
        </w:rPr>
      </w:r>
      <w:r>
        <w:rPr>
          <w:noProof/>
        </w:rPr>
        <w:fldChar w:fldCharType="separate"/>
      </w:r>
      <w:r>
        <w:rPr>
          <w:noProof/>
        </w:rPr>
        <w:t>48</w:t>
      </w:r>
      <w:r>
        <w:rPr>
          <w:noProof/>
        </w:rPr>
        <w:fldChar w:fldCharType="end"/>
      </w:r>
    </w:p>
    <w:p w14:paraId="732616A3" w14:textId="44E9CE7D"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864ACA">
        <w:rPr>
          <w:noProof/>
          <w:lang w:val="fr-FR" w:eastAsia="zh-CN"/>
        </w:rPr>
        <w:t>o</w:t>
      </w:r>
      <w:r>
        <w:rPr>
          <w:noProof/>
        </w:rPr>
        <w:tab/>
      </w:r>
      <w:r>
        <w:rPr>
          <w:noProof/>
        </w:rPr>
        <w:fldChar w:fldCharType="begin" w:fldLock="1"/>
      </w:r>
      <w:r>
        <w:rPr>
          <w:noProof/>
        </w:rPr>
        <w:instrText xml:space="preserve"> PAGEREF _Toc198993963 \h </w:instrText>
      </w:r>
      <w:r>
        <w:rPr>
          <w:noProof/>
        </w:rPr>
      </w:r>
      <w:r>
        <w:rPr>
          <w:noProof/>
        </w:rPr>
        <w:fldChar w:fldCharType="separate"/>
      </w:r>
      <w:r>
        <w:rPr>
          <w:noProof/>
        </w:rPr>
        <w:t>50</w:t>
      </w:r>
      <w:r>
        <w:rPr>
          <w:noProof/>
        </w:rPr>
        <w:fldChar w:fldCharType="end"/>
      </w:r>
    </w:p>
    <w:p w14:paraId="173F5431" w14:textId="6C935F30"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_Toc198993964 \h </w:instrText>
      </w:r>
      <w:r>
        <w:rPr>
          <w:noProof/>
        </w:rPr>
      </w:r>
      <w:r>
        <w:rPr>
          <w:noProof/>
        </w:rPr>
        <w:fldChar w:fldCharType="separate"/>
      </w:r>
      <w:r>
        <w:rPr>
          <w:noProof/>
        </w:rPr>
        <w:t>51</w:t>
      </w:r>
      <w:r>
        <w:rPr>
          <w:noProof/>
        </w:rPr>
        <w:fldChar w:fldCharType="end"/>
      </w:r>
    </w:p>
    <w:p w14:paraId="738DA1B5" w14:textId="5CDB61F9"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864ACA">
        <w:rPr>
          <w:noProof/>
          <w:lang w:val="en-US"/>
        </w:rPr>
        <w:t>election-Info</w:t>
      </w:r>
      <w:r>
        <w:rPr>
          <w:noProof/>
        </w:rPr>
        <w:tab/>
      </w:r>
      <w:r>
        <w:rPr>
          <w:noProof/>
        </w:rPr>
        <w:fldChar w:fldCharType="begin" w:fldLock="1"/>
      </w:r>
      <w:r>
        <w:rPr>
          <w:noProof/>
        </w:rPr>
        <w:instrText xml:space="preserve"> PAGEREF _Toc198993965 \h </w:instrText>
      </w:r>
      <w:r>
        <w:rPr>
          <w:noProof/>
        </w:rPr>
      </w:r>
      <w:r>
        <w:rPr>
          <w:noProof/>
        </w:rPr>
        <w:fldChar w:fldCharType="separate"/>
      </w:r>
      <w:r>
        <w:rPr>
          <w:noProof/>
        </w:rPr>
        <w:t>51</w:t>
      </w:r>
      <w:r>
        <w:rPr>
          <w:noProof/>
        </w:rPr>
        <w:fldChar w:fldCharType="end"/>
      </w:r>
    </w:p>
    <w:p w14:paraId="1B8188A7" w14:textId="20254BAA"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_Toc198993966 \h </w:instrText>
      </w:r>
      <w:r>
        <w:rPr>
          <w:noProof/>
        </w:rPr>
      </w:r>
      <w:r>
        <w:rPr>
          <w:noProof/>
        </w:rPr>
        <w:fldChar w:fldCharType="separate"/>
      </w:r>
      <w:r>
        <w:rPr>
          <w:noProof/>
        </w:rPr>
        <w:t>52</w:t>
      </w:r>
      <w:r>
        <w:rPr>
          <w:noProof/>
        </w:rPr>
        <w:fldChar w:fldCharType="end"/>
      </w:r>
    </w:p>
    <w:p w14:paraId="536437B9" w14:textId="0D7C977C"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_Toc198993967 \h </w:instrText>
      </w:r>
      <w:r>
        <w:rPr>
          <w:noProof/>
        </w:rPr>
      </w:r>
      <w:r>
        <w:rPr>
          <w:noProof/>
        </w:rPr>
        <w:fldChar w:fldCharType="separate"/>
      </w:r>
      <w:r>
        <w:rPr>
          <w:noProof/>
        </w:rPr>
        <w:t>53</w:t>
      </w:r>
      <w:r>
        <w:rPr>
          <w:noProof/>
        </w:rPr>
        <w:fldChar w:fldCharType="end"/>
      </w:r>
    </w:p>
    <w:p w14:paraId="46BA91DE" w14:textId="5E7FDB9E"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864ACA">
        <w:rPr>
          <w:noProof/>
          <w:lang w:val="en-US"/>
        </w:rPr>
        <w:t>-Info</w:t>
      </w:r>
      <w:r>
        <w:rPr>
          <w:noProof/>
        </w:rPr>
        <w:tab/>
      </w:r>
      <w:r>
        <w:rPr>
          <w:noProof/>
        </w:rPr>
        <w:fldChar w:fldCharType="begin" w:fldLock="1"/>
      </w:r>
      <w:r>
        <w:rPr>
          <w:noProof/>
        </w:rPr>
        <w:instrText xml:space="preserve"> PAGEREF _Toc198993968 \h </w:instrText>
      </w:r>
      <w:r>
        <w:rPr>
          <w:noProof/>
        </w:rPr>
      </w:r>
      <w:r>
        <w:rPr>
          <w:noProof/>
        </w:rPr>
        <w:fldChar w:fldCharType="separate"/>
      </w:r>
      <w:r>
        <w:rPr>
          <w:noProof/>
        </w:rPr>
        <w:t>54</w:t>
      </w:r>
      <w:r>
        <w:rPr>
          <w:noProof/>
        </w:rPr>
        <w:fldChar w:fldCharType="end"/>
      </w:r>
    </w:p>
    <w:p w14:paraId="7E7ACD6F" w14:textId="7C810CD4"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_Toc198993969 \h </w:instrText>
      </w:r>
      <w:r>
        <w:rPr>
          <w:noProof/>
        </w:rPr>
      </w:r>
      <w:r>
        <w:rPr>
          <w:noProof/>
        </w:rPr>
        <w:fldChar w:fldCharType="separate"/>
      </w:r>
      <w:r>
        <w:rPr>
          <w:noProof/>
        </w:rPr>
        <w:t>55</w:t>
      </w:r>
      <w:r>
        <w:rPr>
          <w:noProof/>
        </w:rPr>
        <w:fldChar w:fldCharType="end"/>
      </w:r>
    </w:p>
    <w:p w14:paraId="482808B8" w14:textId="5990A1F8"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_Toc198993970 \h </w:instrText>
      </w:r>
      <w:r>
        <w:rPr>
          <w:noProof/>
        </w:rPr>
      </w:r>
      <w:r>
        <w:rPr>
          <w:noProof/>
        </w:rPr>
        <w:fldChar w:fldCharType="separate"/>
      </w:r>
      <w:r>
        <w:rPr>
          <w:noProof/>
        </w:rPr>
        <w:t>55</w:t>
      </w:r>
      <w:r>
        <w:rPr>
          <w:noProof/>
        </w:rPr>
        <w:fldChar w:fldCharType="end"/>
      </w:r>
    </w:p>
    <w:p w14:paraId="42E35C2D" w14:textId="17DC4F45"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_Toc198993971 \h </w:instrText>
      </w:r>
      <w:r>
        <w:rPr>
          <w:noProof/>
        </w:rPr>
      </w:r>
      <w:r>
        <w:rPr>
          <w:noProof/>
        </w:rPr>
        <w:fldChar w:fldCharType="separate"/>
      </w:r>
      <w:r>
        <w:rPr>
          <w:noProof/>
        </w:rPr>
        <w:t>55</w:t>
      </w:r>
      <w:r>
        <w:rPr>
          <w:noProof/>
        </w:rPr>
        <w:fldChar w:fldCharType="end"/>
      </w:r>
    </w:p>
    <w:p w14:paraId="27540251" w14:textId="42A47BCB"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_Toc198993972 \h </w:instrText>
      </w:r>
      <w:r>
        <w:rPr>
          <w:noProof/>
        </w:rPr>
      </w:r>
      <w:r>
        <w:rPr>
          <w:noProof/>
        </w:rPr>
        <w:fldChar w:fldCharType="separate"/>
      </w:r>
      <w:r>
        <w:rPr>
          <w:noProof/>
        </w:rPr>
        <w:t>56</w:t>
      </w:r>
      <w:r>
        <w:rPr>
          <w:noProof/>
        </w:rPr>
        <w:fldChar w:fldCharType="end"/>
      </w:r>
    </w:p>
    <w:p w14:paraId="5CE99A57" w14:textId="3C510B60"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_Toc198993973 \h </w:instrText>
      </w:r>
      <w:r>
        <w:rPr>
          <w:noProof/>
        </w:rPr>
      </w:r>
      <w:r>
        <w:rPr>
          <w:noProof/>
        </w:rPr>
        <w:fldChar w:fldCharType="separate"/>
      </w:r>
      <w:r>
        <w:rPr>
          <w:noProof/>
        </w:rPr>
        <w:t>56</w:t>
      </w:r>
      <w:r>
        <w:rPr>
          <w:noProof/>
        </w:rPr>
        <w:fldChar w:fldCharType="end"/>
      </w:r>
    </w:p>
    <w:p w14:paraId="08D2EF4C" w14:textId="755B8F2F"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_Toc198993974 \h </w:instrText>
      </w:r>
      <w:r>
        <w:rPr>
          <w:noProof/>
        </w:rPr>
      </w:r>
      <w:r>
        <w:rPr>
          <w:noProof/>
        </w:rPr>
        <w:fldChar w:fldCharType="separate"/>
      </w:r>
      <w:r>
        <w:rPr>
          <w:noProof/>
        </w:rPr>
        <w:t>56</w:t>
      </w:r>
      <w:r>
        <w:rPr>
          <w:noProof/>
        </w:rPr>
        <w:fldChar w:fldCharType="end"/>
      </w:r>
    </w:p>
    <w:p w14:paraId="1F32FB79" w14:textId="0EF0CFB2"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_Toc198993975 \h </w:instrText>
      </w:r>
      <w:r>
        <w:rPr>
          <w:noProof/>
        </w:rPr>
      </w:r>
      <w:r>
        <w:rPr>
          <w:noProof/>
        </w:rPr>
        <w:fldChar w:fldCharType="separate"/>
      </w:r>
      <w:r>
        <w:rPr>
          <w:noProof/>
        </w:rPr>
        <w:t>57</w:t>
      </w:r>
      <w:r>
        <w:rPr>
          <w:noProof/>
        </w:rPr>
        <w:fldChar w:fldCharType="end"/>
      </w:r>
    </w:p>
    <w:p w14:paraId="01E601AA" w14:textId="6ADD157C"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_Toc198993976 \h </w:instrText>
      </w:r>
      <w:r>
        <w:rPr>
          <w:noProof/>
        </w:rPr>
      </w:r>
      <w:r>
        <w:rPr>
          <w:noProof/>
        </w:rPr>
        <w:fldChar w:fldCharType="separate"/>
      </w:r>
      <w:r>
        <w:rPr>
          <w:noProof/>
        </w:rPr>
        <w:t>62</w:t>
      </w:r>
      <w:r>
        <w:rPr>
          <w:noProof/>
        </w:rPr>
        <w:fldChar w:fldCharType="end"/>
      </w:r>
    </w:p>
    <w:p w14:paraId="6FDA8CC7" w14:textId="76236289"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_Toc198993977 \h </w:instrText>
      </w:r>
      <w:r>
        <w:rPr>
          <w:noProof/>
        </w:rPr>
      </w:r>
      <w:r>
        <w:rPr>
          <w:noProof/>
        </w:rPr>
        <w:fldChar w:fldCharType="separate"/>
      </w:r>
      <w:r>
        <w:rPr>
          <w:noProof/>
        </w:rPr>
        <w:t>63</w:t>
      </w:r>
      <w:r>
        <w:rPr>
          <w:noProof/>
        </w:rPr>
        <w:fldChar w:fldCharType="end"/>
      </w:r>
    </w:p>
    <w:p w14:paraId="2E57AD13" w14:textId="195F595E"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_Toc198993978 \h </w:instrText>
      </w:r>
      <w:r>
        <w:rPr>
          <w:noProof/>
        </w:rPr>
      </w:r>
      <w:r>
        <w:rPr>
          <w:noProof/>
        </w:rPr>
        <w:fldChar w:fldCharType="separate"/>
      </w:r>
      <w:r>
        <w:rPr>
          <w:noProof/>
        </w:rPr>
        <w:t>66</w:t>
      </w:r>
      <w:r>
        <w:rPr>
          <w:noProof/>
        </w:rPr>
        <w:fldChar w:fldCharType="end"/>
      </w:r>
    </w:p>
    <w:p w14:paraId="74978957" w14:textId="32B11F07"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_Toc198993979 \h </w:instrText>
      </w:r>
      <w:r>
        <w:rPr>
          <w:noProof/>
        </w:rPr>
      </w:r>
      <w:r>
        <w:rPr>
          <w:noProof/>
        </w:rPr>
        <w:fldChar w:fldCharType="separate"/>
      </w:r>
      <w:r>
        <w:rPr>
          <w:noProof/>
        </w:rPr>
        <w:t>67</w:t>
      </w:r>
      <w:r>
        <w:rPr>
          <w:noProof/>
        </w:rPr>
        <w:fldChar w:fldCharType="end"/>
      </w:r>
    </w:p>
    <w:p w14:paraId="747CCDD5" w14:textId="65596F4D"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_Toc198993980 \h </w:instrText>
      </w:r>
      <w:r>
        <w:rPr>
          <w:noProof/>
        </w:rPr>
      </w:r>
      <w:r>
        <w:rPr>
          <w:noProof/>
        </w:rPr>
        <w:fldChar w:fldCharType="separate"/>
      </w:r>
      <w:r>
        <w:rPr>
          <w:noProof/>
        </w:rPr>
        <w:t>68</w:t>
      </w:r>
      <w:r>
        <w:rPr>
          <w:noProof/>
        </w:rPr>
        <w:fldChar w:fldCharType="end"/>
      </w:r>
    </w:p>
    <w:p w14:paraId="72F14EB3" w14:textId="76218590"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_Toc198993981 \h </w:instrText>
      </w:r>
      <w:r>
        <w:rPr>
          <w:noProof/>
        </w:rPr>
      </w:r>
      <w:r>
        <w:rPr>
          <w:noProof/>
        </w:rPr>
        <w:fldChar w:fldCharType="separate"/>
      </w:r>
      <w:r>
        <w:rPr>
          <w:noProof/>
        </w:rPr>
        <w:t>68</w:t>
      </w:r>
      <w:r>
        <w:rPr>
          <w:noProof/>
        </w:rPr>
        <w:fldChar w:fldCharType="end"/>
      </w:r>
    </w:p>
    <w:p w14:paraId="2E651FA4" w14:textId="2989F72F"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_Toc198993982 \h </w:instrText>
      </w:r>
      <w:r>
        <w:rPr>
          <w:noProof/>
        </w:rPr>
      </w:r>
      <w:r>
        <w:rPr>
          <w:noProof/>
        </w:rPr>
        <w:fldChar w:fldCharType="separate"/>
      </w:r>
      <w:r>
        <w:rPr>
          <w:noProof/>
        </w:rPr>
        <w:t>68</w:t>
      </w:r>
      <w:r>
        <w:rPr>
          <w:noProof/>
        </w:rPr>
        <w:fldChar w:fldCharType="end"/>
      </w:r>
    </w:p>
    <w:p w14:paraId="787B9EBB" w14:textId="54F818FC"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_Toc198993983 \h </w:instrText>
      </w:r>
      <w:r>
        <w:rPr>
          <w:noProof/>
        </w:rPr>
      </w:r>
      <w:r>
        <w:rPr>
          <w:noProof/>
        </w:rPr>
        <w:fldChar w:fldCharType="separate"/>
      </w:r>
      <w:r>
        <w:rPr>
          <w:noProof/>
        </w:rPr>
        <w:t>69</w:t>
      </w:r>
      <w:r>
        <w:rPr>
          <w:noProof/>
        </w:rPr>
        <w:fldChar w:fldCharType="end"/>
      </w:r>
    </w:p>
    <w:p w14:paraId="39856911" w14:textId="0E944A84"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_Toc198993984 \h </w:instrText>
      </w:r>
      <w:r>
        <w:rPr>
          <w:noProof/>
        </w:rPr>
      </w:r>
      <w:r>
        <w:rPr>
          <w:noProof/>
        </w:rPr>
        <w:fldChar w:fldCharType="separate"/>
      </w:r>
      <w:r>
        <w:rPr>
          <w:noProof/>
        </w:rPr>
        <w:t>69</w:t>
      </w:r>
      <w:r>
        <w:rPr>
          <w:noProof/>
        </w:rPr>
        <w:fldChar w:fldCharType="end"/>
      </w:r>
    </w:p>
    <w:p w14:paraId="4E1C71D7" w14:textId="18600CBD"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_Toc198993985 \h </w:instrText>
      </w:r>
      <w:r>
        <w:rPr>
          <w:noProof/>
        </w:rPr>
      </w:r>
      <w:r>
        <w:rPr>
          <w:noProof/>
        </w:rPr>
        <w:fldChar w:fldCharType="separate"/>
      </w:r>
      <w:r>
        <w:rPr>
          <w:noProof/>
        </w:rPr>
        <w:t>70</w:t>
      </w:r>
      <w:r>
        <w:rPr>
          <w:noProof/>
        </w:rPr>
        <w:fldChar w:fldCharType="end"/>
      </w:r>
    </w:p>
    <w:p w14:paraId="34481594" w14:textId="50546CBA"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_Toc198993986 \h </w:instrText>
      </w:r>
      <w:r>
        <w:rPr>
          <w:noProof/>
        </w:rPr>
      </w:r>
      <w:r>
        <w:rPr>
          <w:noProof/>
        </w:rPr>
        <w:fldChar w:fldCharType="separate"/>
      </w:r>
      <w:r>
        <w:rPr>
          <w:noProof/>
        </w:rPr>
        <w:t>70</w:t>
      </w:r>
      <w:r>
        <w:rPr>
          <w:noProof/>
        </w:rPr>
        <w:fldChar w:fldCharType="end"/>
      </w:r>
    </w:p>
    <w:p w14:paraId="4C70ABC0" w14:textId="6F385522" w:rsidR="006C04D6" w:rsidRDefault="006C04D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_Toc198993987 \h </w:instrText>
      </w:r>
      <w:r>
        <w:rPr>
          <w:noProof/>
        </w:rPr>
      </w:r>
      <w:r>
        <w:rPr>
          <w:noProof/>
        </w:rPr>
        <w:fldChar w:fldCharType="separate"/>
      </w:r>
      <w:r>
        <w:rPr>
          <w:noProof/>
        </w:rPr>
        <w:t>70</w:t>
      </w:r>
      <w:r>
        <w:rPr>
          <w:noProof/>
        </w:rPr>
        <w:fldChar w:fldCharType="end"/>
      </w:r>
    </w:p>
    <w:p w14:paraId="1979CE8D" w14:textId="68085D1D"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_Toc198993988 \h </w:instrText>
      </w:r>
      <w:r>
        <w:rPr>
          <w:noProof/>
        </w:rPr>
      </w:r>
      <w:r>
        <w:rPr>
          <w:noProof/>
        </w:rPr>
        <w:fldChar w:fldCharType="separate"/>
      </w:r>
      <w:r>
        <w:rPr>
          <w:noProof/>
        </w:rPr>
        <w:t>70</w:t>
      </w:r>
      <w:r>
        <w:rPr>
          <w:noProof/>
        </w:rPr>
        <w:fldChar w:fldCharType="end"/>
      </w:r>
    </w:p>
    <w:p w14:paraId="70F5BCFA" w14:textId="79C59360"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_Toc198993989 \h </w:instrText>
      </w:r>
      <w:r>
        <w:rPr>
          <w:noProof/>
        </w:rPr>
      </w:r>
      <w:r>
        <w:rPr>
          <w:noProof/>
        </w:rPr>
        <w:fldChar w:fldCharType="separate"/>
      </w:r>
      <w:r>
        <w:rPr>
          <w:noProof/>
        </w:rPr>
        <w:t>70</w:t>
      </w:r>
      <w:r>
        <w:rPr>
          <w:noProof/>
        </w:rPr>
        <w:fldChar w:fldCharType="end"/>
      </w:r>
    </w:p>
    <w:p w14:paraId="1E5FC725" w14:textId="4CA9FE25"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_Toc198993990 \h </w:instrText>
      </w:r>
      <w:r>
        <w:rPr>
          <w:noProof/>
        </w:rPr>
      </w:r>
      <w:r>
        <w:rPr>
          <w:noProof/>
        </w:rPr>
        <w:fldChar w:fldCharType="separate"/>
      </w:r>
      <w:r>
        <w:rPr>
          <w:noProof/>
        </w:rPr>
        <w:t>70</w:t>
      </w:r>
      <w:r>
        <w:rPr>
          <w:noProof/>
        </w:rPr>
        <w:fldChar w:fldCharType="end"/>
      </w:r>
    </w:p>
    <w:p w14:paraId="5B67A7E3" w14:textId="762A7D3D"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_Toc198993991 \h </w:instrText>
      </w:r>
      <w:r>
        <w:rPr>
          <w:noProof/>
        </w:rPr>
      </w:r>
      <w:r>
        <w:rPr>
          <w:noProof/>
        </w:rPr>
        <w:fldChar w:fldCharType="separate"/>
      </w:r>
      <w:r>
        <w:rPr>
          <w:noProof/>
        </w:rPr>
        <w:t>70</w:t>
      </w:r>
      <w:r>
        <w:rPr>
          <w:noProof/>
        </w:rPr>
        <w:fldChar w:fldCharType="end"/>
      </w:r>
    </w:p>
    <w:p w14:paraId="32A09A50" w14:textId="122FE6D0"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_Toc198993992 \h </w:instrText>
      </w:r>
      <w:r>
        <w:rPr>
          <w:noProof/>
        </w:rPr>
      </w:r>
      <w:r>
        <w:rPr>
          <w:noProof/>
        </w:rPr>
        <w:fldChar w:fldCharType="separate"/>
      </w:r>
      <w:r>
        <w:rPr>
          <w:noProof/>
        </w:rPr>
        <w:t>71</w:t>
      </w:r>
      <w:r>
        <w:rPr>
          <w:noProof/>
        </w:rPr>
        <w:fldChar w:fldCharType="end"/>
      </w:r>
    </w:p>
    <w:p w14:paraId="564CC9A6" w14:textId="1549AE95"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_Toc198993993 \h </w:instrText>
      </w:r>
      <w:r>
        <w:rPr>
          <w:noProof/>
        </w:rPr>
      </w:r>
      <w:r>
        <w:rPr>
          <w:noProof/>
        </w:rPr>
        <w:fldChar w:fldCharType="separate"/>
      </w:r>
      <w:r>
        <w:rPr>
          <w:noProof/>
        </w:rPr>
        <w:t>71</w:t>
      </w:r>
      <w:r>
        <w:rPr>
          <w:noProof/>
        </w:rPr>
        <w:fldChar w:fldCharType="end"/>
      </w:r>
    </w:p>
    <w:p w14:paraId="5AE0D64C" w14:textId="1AFE5BBF"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_Toc198993994 \h </w:instrText>
      </w:r>
      <w:r>
        <w:rPr>
          <w:noProof/>
        </w:rPr>
      </w:r>
      <w:r>
        <w:rPr>
          <w:noProof/>
        </w:rPr>
        <w:fldChar w:fldCharType="separate"/>
      </w:r>
      <w:r>
        <w:rPr>
          <w:noProof/>
        </w:rPr>
        <w:t>71</w:t>
      </w:r>
      <w:r>
        <w:rPr>
          <w:noProof/>
        </w:rPr>
        <w:fldChar w:fldCharType="end"/>
      </w:r>
    </w:p>
    <w:p w14:paraId="7E89F826" w14:textId="60B63D36"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_Toc198993995 \h </w:instrText>
      </w:r>
      <w:r>
        <w:rPr>
          <w:noProof/>
        </w:rPr>
      </w:r>
      <w:r>
        <w:rPr>
          <w:noProof/>
        </w:rPr>
        <w:fldChar w:fldCharType="separate"/>
      </w:r>
      <w:r>
        <w:rPr>
          <w:noProof/>
        </w:rPr>
        <w:t>71</w:t>
      </w:r>
      <w:r>
        <w:rPr>
          <w:noProof/>
        </w:rPr>
        <w:fldChar w:fldCharType="end"/>
      </w:r>
    </w:p>
    <w:p w14:paraId="0E01C225" w14:textId="416AACA9"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_Toc198993996 \h </w:instrText>
      </w:r>
      <w:r>
        <w:rPr>
          <w:noProof/>
        </w:rPr>
      </w:r>
      <w:r>
        <w:rPr>
          <w:noProof/>
        </w:rPr>
        <w:fldChar w:fldCharType="separate"/>
      </w:r>
      <w:r>
        <w:rPr>
          <w:noProof/>
        </w:rPr>
        <w:t>71</w:t>
      </w:r>
      <w:r>
        <w:rPr>
          <w:noProof/>
        </w:rPr>
        <w:fldChar w:fldCharType="end"/>
      </w:r>
    </w:p>
    <w:p w14:paraId="7481AE20" w14:textId="45565875"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_Toc198993997 \h </w:instrText>
      </w:r>
      <w:r>
        <w:rPr>
          <w:noProof/>
        </w:rPr>
      </w:r>
      <w:r>
        <w:rPr>
          <w:noProof/>
        </w:rPr>
        <w:fldChar w:fldCharType="separate"/>
      </w:r>
      <w:r>
        <w:rPr>
          <w:noProof/>
        </w:rPr>
        <w:t>72</w:t>
      </w:r>
      <w:r>
        <w:rPr>
          <w:noProof/>
        </w:rPr>
        <w:fldChar w:fldCharType="end"/>
      </w:r>
    </w:p>
    <w:p w14:paraId="2E01F3AB" w14:textId="09CBCC5B"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_Toc198993998 \h </w:instrText>
      </w:r>
      <w:r>
        <w:rPr>
          <w:noProof/>
        </w:rPr>
      </w:r>
      <w:r>
        <w:rPr>
          <w:noProof/>
        </w:rPr>
        <w:fldChar w:fldCharType="separate"/>
      </w:r>
      <w:r>
        <w:rPr>
          <w:noProof/>
        </w:rPr>
        <w:t>72</w:t>
      </w:r>
      <w:r>
        <w:rPr>
          <w:noProof/>
        </w:rPr>
        <w:fldChar w:fldCharType="end"/>
      </w:r>
    </w:p>
    <w:p w14:paraId="1BEDAC48" w14:textId="33BCAC44"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_Toc198993999 \h </w:instrText>
      </w:r>
      <w:r>
        <w:rPr>
          <w:noProof/>
        </w:rPr>
      </w:r>
      <w:r>
        <w:rPr>
          <w:noProof/>
        </w:rPr>
        <w:fldChar w:fldCharType="separate"/>
      </w:r>
      <w:r>
        <w:rPr>
          <w:noProof/>
        </w:rPr>
        <w:t>73</w:t>
      </w:r>
      <w:r>
        <w:rPr>
          <w:noProof/>
        </w:rPr>
        <w:fldChar w:fldCharType="end"/>
      </w:r>
    </w:p>
    <w:p w14:paraId="07F712BD" w14:textId="6D83BA19"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_Toc198994000 \h </w:instrText>
      </w:r>
      <w:r>
        <w:rPr>
          <w:noProof/>
        </w:rPr>
      </w:r>
      <w:r>
        <w:rPr>
          <w:noProof/>
        </w:rPr>
        <w:fldChar w:fldCharType="separate"/>
      </w:r>
      <w:r>
        <w:rPr>
          <w:noProof/>
        </w:rPr>
        <w:t>73</w:t>
      </w:r>
      <w:r>
        <w:rPr>
          <w:noProof/>
        </w:rPr>
        <w:fldChar w:fldCharType="end"/>
      </w:r>
    </w:p>
    <w:p w14:paraId="2C968233" w14:textId="00FB466B"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_Toc198994001 \h </w:instrText>
      </w:r>
      <w:r>
        <w:rPr>
          <w:noProof/>
        </w:rPr>
      </w:r>
      <w:r>
        <w:rPr>
          <w:noProof/>
        </w:rPr>
        <w:fldChar w:fldCharType="separate"/>
      </w:r>
      <w:r>
        <w:rPr>
          <w:noProof/>
        </w:rPr>
        <w:t>74</w:t>
      </w:r>
      <w:r>
        <w:rPr>
          <w:noProof/>
        </w:rPr>
        <w:fldChar w:fldCharType="end"/>
      </w:r>
    </w:p>
    <w:p w14:paraId="250DB871" w14:textId="71C13E09"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_Toc198994002 \h </w:instrText>
      </w:r>
      <w:r>
        <w:rPr>
          <w:noProof/>
        </w:rPr>
      </w:r>
      <w:r>
        <w:rPr>
          <w:noProof/>
        </w:rPr>
        <w:fldChar w:fldCharType="separate"/>
      </w:r>
      <w:r>
        <w:rPr>
          <w:noProof/>
        </w:rPr>
        <w:t>74</w:t>
      </w:r>
      <w:r>
        <w:rPr>
          <w:noProof/>
        </w:rPr>
        <w:fldChar w:fldCharType="end"/>
      </w:r>
    </w:p>
    <w:p w14:paraId="1A699FB2" w14:textId="3B7DBC76"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_Toc198994003 \h </w:instrText>
      </w:r>
      <w:r>
        <w:rPr>
          <w:noProof/>
        </w:rPr>
      </w:r>
      <w:r>
        <w:rPr>
          <w:noProof/>
        </w:rPr>
        <w:fldChar w:fldCharType="separate"/>
      </w:r>
      <w:r>
        <w:rPr>
          <w:noProof/>
        </w:rPr>
        <w:t>74</w:t>
      </w:r>
      <w:r>
        <w:rPr>
          <w:noProof/>
        </w:rPr>
        <w:fldChar w:fldCharType="end"/>
      </w:r>
    </w:p>
    <w:p w14:paraId="61201E91" w14:textId="6D307A89"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_Toc198994004 \h </w:instrText>
      </w:r>
      <w:r>
        <w:rPr>
          <w:noProof/>
        </w:rPr>
      </w:r>
      <w:r>
        <w:rPr>
          <w:noProof/>
        </w:rPr>
        <w:fldChar w:fldCharType="separate"/>
      </w:r>
      <w:r>
        <w:rPr>
          <w:noProof/>
        </w:rPr>
        <w:t>74</w:t>
      </w:r>
      <w:r>
        <w:rPr>
          <w:noProof/>
        </w:rPr>
        <w:fldChar w:fldCharType="end"/>
      </w:r>
    </w:p>
    <w:p w14:paraId="284195A4" w14:textId="0AD83637"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_Toc198994005 \h </w:instrText>
      </w:r>
      <w:r>
        <w:rPr>
          <w:noProof/>
        </w:rPr>
      </w:r>
      <w:r>
        <w:rPr>
          <w:noProof/>
        </w:rPr>
        <w:fldChar w:fldCharType="separate"/>
      </w:r>
      <w:r>
        <w:rPr>
          <w:noProof/>
        </w:rPr>
        <w:t>75</w:t>
      </w:r>
      <w:r>
        <w:rPr>
          <w:noProof/>
        </w:rPr>
        <w:fldChar w:fldCharType="end"/>
      </w:r>
    </w:p>
    <w:p w14:paraId="77167CCE" w14:textId="5870543C"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_Toc198994006 \h </w:instrText>
      </w:r>
      <w:r>
        <w:rPr>
          <w:noProof/>
        </w:rPr>
      </w:r>
      <w:r>
        <w:rPr>
          <w:noProof/>
        </w:rPr>
        <w:fldChar w:fldCharType="separate"/>
      </w:r>
      <w:r>
        <w:rPr>
          <w:noProof/>
        </w:rPr>
        <w:t>75</w:t>
      </w:r>
      <w:r>
        <w:rPr>
          <w:noProof/>
        </w:rPr>
        <w:fldChar w:fldCharType="end"/>
      </w:r>
    </w:p>
    <w:p w14:paraId="34BEEEEF" w14:textId="4E12BD34"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_Toc198994007 \h </w:instrText>
      </w:r>
      <w:r>
        <w:rPr>
          <w:noProof/>
        </w:rPr>
      </w:r>
      <w:r>
        <w:rPr>
          <w:noProof/>
        </w:rPr>
        <w:fldChar w:fldCharType="separate"/>
      </w:r>
      <w:r>
        <w:rPr>
          <w:noProof/>
        </w:rPr>
        <w:t>75</w:t>
      </w:r>
      <w:r>
        <w:rPr>
          <w:noProof/>
        </w:rPr>
        <w:fldChar w:fldCharType="end"/>
      </w:r>
    </w:p>
    <w:p w14:paraId="1BE129A8" w14:textId="790A3E61"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_Toc198994008 \h </w:instrText>
      </w:r>
      <w:r>
        <w:rPr>
          <w:noProof/>
        </w:rPr>
      </w:r>
      <w:r>
        <w:rPr>
          <w:noProof/>
        </w:rPr>
        <w:fldChar w:fldCharType="separate"/>
      </w:r>
      <w:r>
        <w:rPr>
          <w:noProof/>
        </w:rPr>
        <w:t>75</w:t>
      </w:r>
      <w:r>
        <w:rPr>
          <w:noProof/>
        </w:rPr>
        <w:fldChar w:fldCharType="end"/>
      </w:r>
    </w:p>
    <w:p w14:paraId="2807DBEA" w14:textId="6DF989C6"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_Toc198994009 \h </w:instrText>
      </w:r>
      <w:r>
        <w:rPr>
          <w:noProof/>
        </w:rPr>
      </w:r>
      <w:r>
        <w:rPr>
          <w:noProof/>
        </w:rPr>
        <w:fldChar w:fldCharType="separate"/>
      </w:r>
      <w:r>
        <w:rPr>
          <w:noProof/>
        </w:rPr>
        <w:t>76</w:t>
      </w:r>
      <w:r>
        <w:rPr>
          <w:noProof/>
        </w:rPr>
        <w:fldChar w:fldCharType="end"/>
      </w:r>
    </w:p>
    <w:p w14:paraId="508C573B" w14:textId="2D3F16F8"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_Toc198994010 \h </w:instrText>
      </w:r>
      <w:r>
        <w:rPr>
          <w:noProof/>
        </w:rPr>
      </w:r>
      <w:r>
        <w:rPr>
          <w:noProof/>
        </w:rPr>
        <w:fldChar w:fldCharType="separate"/>
      </w:r>
      <w:r>
        <w:rPr>
          <w:noProof/>
        </w:rPr>
        <w:t>76</w:t>
      </w:r>
      <w:r>
        <w:rPr>
          <w:noProof/>
        </w:rPr>
        <w:fldChar w:fldCharType="end"/>
      </w:r>
    </w:p>
    <w:p w14:paraId="32FB4741" w14:textId="1C891E26"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_Toc198994011 \h </w:instrText>
      </w:r>
      <w:r>
        <w:rPr>
          <w:noProof/>
        </w:rPr>
      </w:r>
      <w:r>
        <w:rPr>
          <w:noProof/>
        </w:rPr>
        <w:fldChar w:fldCharType="separate"/>
      </w:r>
      <w:r>
        <w:rPr>
          <w:noProof/>
        </w:rPr>
        <w:t>76</w:t>
      </w:r>
      <w:r>
        <w:rPr>
          <w:noProof/>
        </w:rPr>
        <w:fldChar w:fldCharType="end"/>
      </w:r>
    </w:p>
    <w:p w14:paraId="6CE953C4" w14:textId="4727AD64"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_Toc198994012 \h </w:instrText>
      </w:r>
      <w:r>
        <w:rPr>
          <w:noProof/>
        </w:rPr>
      </w:r>
      <w:r>
        <w:rPr>
          <w:noProof/>
        </w:rPr>
        <w:fldChar w:fldCharType="separate"/>
      </w:r>
      <w:r>
        <w:rPr>
          <w:noProof/>
        </w:rPr>
        <w:t>77</w:t>
      </w:r>
      <w:r>
        <w:rPr>
          <w:noProof/>
        </w:rPr>
        <w:fldChar w:fldCharType="end"/>
      </w:r>
    </w:p>
    <w:p w14:paraId="4E3F6729" w14:textId="723CE86D"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_Toc198994013 \h </w:instrText>
      </w:r>
      <w:r>
        <w:rPr>
          <w:noProof/>
        </w:rPr>
      </w:r>
      <w:r>
        <w:rPr>
          <w:noProof/>
        </w:rPr>
        <w:fldChar w:fldCharType="separate"/>
      </w:r>
      <w:r>
        <w:rPr>
          <w:noProof/>
        </w:rPr>
        <w:t>77</w:t>
      </w:r>
      <w:r>
        <w:rPr>
          <w:noProof/>
        </w:rPr>
        <w:fldChar w:fldCharType="end"/>
      </w:r>
    </w:p>
    <w:p w14:paraId="71656B87" w14:textId="76E9B9A4"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_Toc198994014 \h </w:instrText>
      </w:r>
      <w:r>
        <w:rPr>
          <w:noProof/>
        </w:rPr>
      </w:r>
      <w:r>
        <w:rPr>
          <w:noProof/>
        </w:rPr>
        <w:fldChar w:fldCharType="separate"/>
      </w:r>
      <w:r>
        <w:rPr>
          <w:noProof/>
        </w:rPr>
        <w:t>77</w:t>
      </w:r>
      <w:r>
        <w:rPr>
          <w:noProof/>
        </w:rPr>
        <w:fldChar w:fldCharType="end"/>
      </w:r>
    </w:p>
    <w:p w14:paraId="5ADB1FDD" w14:textId="18B35A80"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_Toc198994015 \h </w:instrText>
      </w:r>
      <w:r>
        <w:rPr>
          <w:noProof/>
        </w:rPr>
      </w:r>
      <w:r>
        <w:rPr>
          <w:noProof/>
        </w:rPr>
        <w:fldChar w:fldCharType="separate"/>
      </w:r>
      <w:r>
        <w:rPr>
          <w:noProof/>
        </w:rPr>
        <w:t>77</w:t>
      </w:r>
      <w:r>
        <w:rPr>
          <w:noProof/>
        </w:rPr>
        <w:fldChar w:fldCharType="end"/>
      </w:r>
    </w:p>
    <w:p w14:paraId="23624B03" w14:textId="514ACE23"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_Toc198994016 \h </w:instrText>
      </w:r>
      <w:r>
        <w:rPr>
          <w:noProof/>
        </w:rPr>
      </w:r>
      <w:r>
        <w:rPr>
          <w:noProof/>
        </w:rPr>
        <w:fldChar w:fldCharType="separate"/>
      </w:r>
      <w:r>
        <w:rPr>
          <w:noProof/>
        </w:rPr>
        <w:t>78</w:t>
      </w:r>
      <w:r>
        <w:rPr>
          <w:noProof/>
        </w:rPr>
        <w:fldChar w:fldCharType="end"/>
      </w:r>
    </w:p>
    <w:p w14:paraId="0CE470E2" w14:textId="76544B28"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_Toc198994017 \h </w:instrText>
      </w:r>
      <w:r>
        <w:rPr>
          <w:noProof/>
        </w:rPr>
      </w:r>
      <w:r>
        <w:rPr>
          <w:noProof/>
        </w:rPr>
        <w:fldChar w:fldCharType="separate"/>
      </w:r>
      <w:r>
        <w:rPr>
          <w:noProof/>
        </w:rPr>
        <w:t>78</w:t>
      </w:r>
      <w:r>
        <w:rPr>
          <w:noProof/>
        </w:rPr>
        <w:fldChar w:fldCharType="end"/>
      </w:r>
    </w:p>
    <w:p w14:paraId="32CB49D2" w14:textId="1C9D6249"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_Toc198994018 \h </w:instrText>
      </w:r>
      <w:r>
        <w:rPr>
          <w:noProof/>
        </w:rPr>
      </w:r>
      <w:r>
        <w:rPr>
          <w:noProof/>
        </w:rPr>
        <w:fldChar w:fldCharType="separate"/>
      </w:r>
      <w:r>
        <w:rPr>
          <w:noProof/>
        </w:rPr>
        <w:t>80</w:t>
      </w:r>
      <w:r>
        <w:rPr>
          <w:noProof/>
        </w:rPr>
        <w:fldChar w:fldCharType="end"/>
      </w:r>
    </w:p>
    <w:p w14:paraId="3BDBCE36" w14:textId="4E846CC0"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_Toc198994019 \h </w:instrText>
      </w:r>
      <w:r>
        <w:rPr>
          <w:noProof/>
        </w:rPr>
      </w:r>
      <w:r>
        <w:rPr>
          <w:noProof/>
        </w:rPr>
        <w:fldChar w:fldCharType="separate"/>
      </w:r>
      <w:r>
        <w:rPr>
          <w:noProof/>
        </w:rPr>
        <w:t>80</w:t>
      </w:r>
      <w:r>
        <w:rPr>
          <w:noProof/>
        </w:rPr>
        <w:fldChar w:fldCharType="end"/>
      </w:r>
    </w:p>
    <w:p w14:paraId="7A82CE0C" w14:textId="344B3AAE"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_Toc198994020 \h </w:instrText>
      </w:r>
      <w:r>
        <w:rPr>
          <w:noProof/>
        </w:rPr>
      </w:r>
      <w:r>
        <w:rPr>
          <w:noProof/>
        </w:rPr>
        <w:fldChar w:fldCharType="separate"/>
      </w:r>
      <w:r>
        <w:rPr>
          <w:noProof/>
        </w:rPr>
        <w:t>80</w:t>
      </w:r>
      <w:r>
        <w:rPr>
          <w:noProof/>
        </w:rPr>
        <w:fldChar w:fldCharType="end"/>
      </w:r>
    </w:p>
    <w:p w14:paraId="072799CD" w14:textId="2376E032"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_Toc198994021 \h </w:instrText>
      </w:r>
      <w:r>
        <w:rPr>
          <w:noProof/>
        </w:rPr>
      </w:r>
      <w:r>
        <w:rPr>
          <w:noProof/>
        </w:rPr>
        <w:fldChar w:fldCharType="separate"/>
      </w:r>
      <w:r>
        <w:rPr>
          <w:noProof/>
        </w:rPr>
        <w:t>80</w:t>
      </w:r>
      <w:r>
        <w:rPr>
          <w:noProof/>
        </w:rPr>
        <w:fldChar w:fldCharType="end"/>
      </w:r>
    </w:p>
    <w:p w14:paraId="1543EF45" w14:textId="08975B39"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_Toc198994022 \h </w:instrText>
      </w:r>
      <w:r>
        <w:rPr>
          <w:noProof/>
        </w:rPr>
      </w:r>
      <w:r>
        <w:rPr>
          <w:noProof/>
        </w:rPr>
        <w:fldChar w:fldCharType="separate"/>
      </w:r>
      <w:r>
        <w:rPr>
          <w:noProof/>
        </w:rPr>
        <w:t>80</w:t>
      </w:r>
      <w:r>
        <w:rPr>
          <w:noProof/>
        </w:rPr>
        <w:fldChar w:fldCharType="end"/>
      </w:r>
    </w:p>
    <w:p w14:paraId="6A3EDA78" w14:textId="3EC79F9E"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_Toc198994023 \h </w:instrText>
      </w:r>
      <w:r>
        <w:rPr>
          <w:noProof/>
        </w:rPr>
      </w:r>
      <w:r>
        <w:rPr>
          <w:noProof/>
        </w:rPr>
        <w:fldChar w:fldCharType="separate"/>
      </w:r>
      <w:r>
        <w:rPr>
          <w:noProof/>
        </w:rPr>
        <w:t>80</w:t>
      </w:r>
      <w:r>
        <w:rPr>
          <w:noProof/>
        </w:rPr>
        <w:fldChar w:fldCharType="end"/>
      </w:r>
    </w:p>
    <w:p w14:paraId="08501479" w14:textId="4EADD1D4"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_Toc198994024 \h </w:instrText>
      </w:r>
      <w:r>
        <w:rPr>
          <w:noProof/>
        </w:rPr>
      </w:r>
      <w:r>
        <w:rPr>
          <w:noProof/>
        </w:rPr>
        <w:fldChar w:fldCharType="separate"/>
      </w:r>
      <w:r>
        <w:rPr>
          <w:noProof/>
        </w:rPr>
        <w:t>81</w:t>
      </w:r>
      <w:r>
        <w:rPr>
          <w:noProof/>
        </w:rPr>
        <w:fldChar w:fldCharType="end"/>
      </w:r>
    </w:p>
    <w:p w14:paraId="032E287F" w14:textId="22E27029"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_Toc198994025 \h </w:instrText>
      </w:r>
      <w:r>
        <w:rPr>
          <w:noProof/>
        </w:rPr>
      </w:r>
      <w:r>
        <w:rPr>
          <w:noProof/>
        </w:rPr>
        <w:fldChar w:fldCharType="separate"/>
      </w:r>
      <w:r>
        <w:rPr>
          <w:noProof/>
        </w:rPr>
        <w:t>81</w:t>
      </w:r>
      <w:r>
        <w:rPr>
          <w:noProof/>
        </w:rPr>
        <w:fldChar w:fldCharType="end"/>
      </w:r>
    </w:p>
    <w:p w14:paraId="1CD44F01" w14:textId="3E1EA797"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_Toc198994026 \h </w:instrText>
      </w:r>
      <w:r>
        <w:rPr>
          <w:noProof/>
        </w:rPr>
      </w:r>
      <w:r>
        <w:rPr>
          <w:noProof/>
        </w:rPr>
        <w:fldChar w:fldCharType="separate"/>
      </w:r>
      <w:r>
        <w:rPr>
          <w:noProof/>
        </w:rPr>
        <w:t>81</w:t>
      </w:r>
      <w:r>
        <w:rPr>
          <w:noProof/>
        </w:rPr>
        <w:fldChar w:fldCharType="end"/>
      </w:r>
    </w:p>
    <w:p w14:paraId="17E79C0E" w14:textId="71F1CC21"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_Toc198994027 \h </w:instrText>
      </w:r>
      <w:r>
        <w:rPr>
          <w:noProof/>
        </w:rPr>
      </w:r>
      <w:r>
        <w:rPr>
          <w:noProof/>
        </w:rPr>
        <w:fldChar w:fldCharType="separate"/>
      </w:r>
      <w:r>
        <w:rPr>
          <w:noProof/>
        </w:rPr>
        <w:t>82</w:t>
      </w:r>
      <w:r>
        <w:rPr>
          <w:noProof/>
        </w:rPr>
        <w:fldChar w:fldCharType="end"/>
      </w:r>
    </w:p>
    <w:p w14:paraId="2B5A8287" w14:textId="6AC1EFCC"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_Toc198994028 \h </w:instrText>
      </w:r>
      <w:r>
        <w:rPr>
          <w:noProof/>
        </w:rPr>
      </w:r>
      <w:r>
        <w:rPr>
          <w:noProof/>
        </w:rPr>
        <w:fldChar w:fldCharType="separate"/>
      </w:r>
      <w:r>
        <w:rPr>
          <w:noProof/>
        </w:rPr>
        <w:t>82</w:t>
      </w:r>
      <w:r>
        <w:rPr>
          <w:noProof/>
        </w:rPr>
        <w:fldChar w:fldCharType="end"/>
      </w:r>
    </w:p>
    <w:p w14:paraId="4A4E4CC9" w14:textId="257F62E7"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_Toc198994029 \h </w:instrText>
      </w:r>
      <w:r>
        <w:rPr>
          <w:noProof/>
        </w:rPr>
      </w:r>
      <w:r>
        <w:rPr>
          <w:noProof/>
        </w:rPr>
        <w:fldChar w:fldCharType="separate"/>
      </w:r>
      <w:r>
        <w:rPr>
          <w:noProof/>
        </w:rPr>
        <w:t>82</w:t>
      </w:r>
      <w:r>
        <w:rPr>
          <w:noProof/>
        </w:rPr>
        <w:fldChar w:fldCharType="end"/>
      </w:r>
    </w:p>
    <w:p w14:paraId="38E48965" w14:textId="2CB7863B"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_Toc198994030 \h </w:instrText>
      </w:r>
      <w:r>
        <w:rPr>
          <w:noProof/>
        </w:rPr>
      </w:r>
      <w:r>
        <w:rPr>
          <w:noProof/>
        </w:rPr>
        <w:fldChar w:fldCharType="separate"/>
      </w:r>
      <w:r>
        <w:rPr>
          <w:noProof/>
        </w:rPr>
        <w:t>82</w:t>
      </w:r>
      <w:r>
        <w:rPr>
          <w:noProof/>
        </w:rPr>
        <w:fldChar w:fldCharType="end"/>
      </w:r>
    </w:p>
    <w:p w14:paraId="3277C162" w14:textId="42224A05"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_Toc198994031 \h </w:instrText>
      </w:r>
      <w:r>
        <w:rPr>
          <w:noProof/>
        </w:rPr>
      </w:r>
      <w:r>
        <w:rPr>
          <w:noProof/>
        </w:rPr>
        <w:fldChar w:fldCharType="separate"/>
      </w:r>
      <w:r>
        <w:rPr>
          <w:noProof/>
        </w:rPr>
        <w:t>83</w:t>
      </w:r>
      <w:r>
        <w:rPr>
          <w:noProof/>
        </w:rPr>
        <w:fldChar w:fldCharType="end"/>
      </w:r>
    </w:p>
    <w:p w14:paraId="37429056" w14:textId="79729CAA"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_Toc198994032 \h </w:instrText>
      </w:r>
      <w:r>
        <w:rPr>
          <w:noProof/>
        </w:rPr>
      </w:r>
      <w:r>
        <w:rPr>
          <w:noProof/>
        </w:rPr>
        <w:fldChar w:fldCharType="separate"/>
      </w:r>
      <w:r>
        <w:rPr>
          <w:noProof/>
        </w:rPr>
        <w:t>83</w:t>
      </w:r>
      <w:r>
        <w:rPr>
          <w:noProof/>
        </w:rPr>
        <w:fldChar w:fldCharType="end"/>
      </w:r>
    </w:p>
    <w:p w14:paraId="0FA814E1" w14:textId="704C384C"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_Toc198994033 \h </w:instrText>
      </w:r>
      <w:r>
        <w:rPr>
          <w:noProof/>
        </w:rPr>
      </w:r>
      <w:r>
        <w:rPr>
          <w:noProof/>
        </w:rPr>
        <w:fldChar w:fldCharType="separate"/>
      </w:r>
      <w:r>
        <w:rPr>
          <w:noProof/>
        </w:rPr>
        <w:t>83</w:t>
      </w:r>
      <w:r>
        <w:rPr>
          <w:noProof/>
        </w:rPr>
        <w:fldChar w:fldCharType="end"/>
      </w:r>
    </w:p>
    <w:p w14:paraId="3E35A2DA" w14:textId="0B1B7310"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_Toc198994034 \h </w:instrText>
      </w:r>
      <w:r>
        <w:rPr>
          <w:noProof/>
        </w:rPr>
      </w:r>
      <w:r>
        <w:rPr>
          <w:noProof/>
        </w:rPr>
        <w:fldChar w:fldCharType="separate"/>
      </w:r>
      <w:r>
        <w:rPr>
          <w:noProof/>
        </w:rPr>
        <w:t>83</w:t>
      </w:r>
      <w:r>
        <w:rPr>
          <w:noProof/>
        </w:rPr>
        <w:fldChar w:fldCharType="end"/>
      </w:r>
    </w:p>
    <w:p w14:paraId="2AB557FE" w14:textId="072F6BF1"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_Toc198994035 \h </w:instrText>
      </w:r>
      <w:r>
        <w:rPr>
          <w:noProof/>
        </w:rPr>
      </w:r>
      <w:r>
        <w:rPr>
          <w:noProof/>
        </w:rPr>
        <w:fldChar w:fldCharType="separate"/>
      </w:r>
      <w:r>
        <w:rPr>
          <w:noProof/>
        </w:rPr>
        <w:t>84</w:t>
      </w:r>
      <w:r>
        <w:rPr>
          <w:noProof/>
        </w:rPr>
        <w:fldChar w:fldCharType="end"/>
      </w:r>
    </w:p>
    <w:p w14:paraId="09FD7A1A" w14:textId="27B6790D"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_Toc198994036 \h </w:instrText>
      </w:r>
      <w:r>
        <w:rPr>
          <w:noProof/>
        </w:rPr>
      </w:r>
      <w:r>
        <w:rPr>
          <w:noProof/>
        </w:rPr>
        <w:fldChar w:fldCharType="separate"/>
      </w:r>
      <w:r>
        <w:rPr>
          <w:noProof/>
        </w:rPr>
        <w:t>85</w:t>
      </w:r>
      <w:r>
        <w:rPr>
          <w:noProof/>
        </w:rPr>
        <w:fldChar w:fldCharType="end"/>
      </w:r>
    </w:p>
    <w:p w14:paraId="5C41EE37" w14:textId="267B0454"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_Toc198994037 \h </w:instrText>
      </w:r>
      <w:r>
        <w:rPr>
          <w:noProof/>
        </w:rPr>
      </w:r>
      <w:r>
        <w:rPr>
          <w:noProof/>
        </w:rPr>
        <w:fldChar w:fldCharType="separate"/>
      </w:r>
      <w:r>
        <w:rPr>
          <w:noProof/>
        </w:rPr>
        <w:t>85</w:t>
      </w:r>
      <w:r>
        <w:rPr>
          <w:noProof/>
        </w:rPr>
        <w:fldChar w:fldCharType="end"/>
      </w:r>
    </w:p>
    <w:p w14:paraId="685CABB7" w14:textId="1DE8CD38"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_Toc198994038 \h </w:instrText>
      </w:r>
      <w:r>
        <w:rPr>
          <w:noProof/>
        </w:rPr>
      </w:r>
      <w:r>
        <w:rPr>
          <w:noProof/>
        </w:rPr>
        <w:fldChar w:fldCharType="separate"/>
      </w:r>
      <w:r>
        <w:rPr>
          <w:noProof/>
        </w:rPr>
        <w:t>85</w:t>
      </w:r>
      <w:r>
        <w:rPr>
          <w:noProof/>
        </w:rPr>
        <w:fldChar w:fldCharType="end"/>
      </w:r>
    </w:p>
    <w:p w14:paraId="46346F5C" w14:textId="38B42C41"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_Toc198994039 \h </w:instrText>
      </w:r>
      <w:r>
        <w:rPr>
          <w:noProof/>
        </w:rPr>
      </w:r>
      <w:r>
        <w:rPr>
          <w:noProof/>
        </w:rPr>
        <w:fldChar w:fldCharType="separate"/>
      </w:r>
      <w:r>
        <w:rPr>
          <w:noProof/>
        </w:rPr>
        <w:t>89</w:t>
      </w:r>
      <w:r>
        <w:rPr>
          <w:noProof/>
        </w:rPr>
        <w:fldChar w:fldCharType="end"/>
      </w:r>
    </w:p>
    <w:p w14:paraId="64A0FB21" w14:textId="046CE47B"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_Toc198994040 \h </w:instrText>
      </w:r>
      <w:r>
        <w:rPr>
          <w:noProof/>
        </w:rPr>
      </w:r>
      <w:r>
        <w:rPr>
          <w:noProof/>
        </w:rPr>
        <w:fldChar w:fldCharType="separate"/>
      </w:r>
      <w:r>
        <w:rPr>
          <w:noProof/>
        </w:rPr>
        <w:t>89</w:t>
      </w:r>
      <w:r>
        <w:rPr>
          <w:noProof/>
        </w:rPr>
        <w:fldChar w:fldCharType="end"/>
      </w:r>
    </w:p>
    <w:p w14:paraId="0ECF119C" w14:textId="06DE8D8F"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_Toc198994041 \h </w:instrText>
      </w:r>
      <w:r>
        <w:rPr>
          <w:noProof/>
        </w:rPr>
      </w:r>
      <w:r>
        <w:rPr>
          <w:noProof/>
        </w:rPr>
        <w:fldChar w:fldCharType="separate"/>
      </w:r>
      <w:r>
        <w:rPr>
          <w:noProof/>
        </w:rPr>
        <w:t>90</w:t>
      </w:r>
      <w:r>
        <w:rPr>
          <w:noProof/>
        </w:rPr>
        <w:fldChar w:fldCharType="end"/>
      </w:r>
    </w:p>
    <w:p w14:paraId="38E34160" w14:textId="07566BD7"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_Toc198994042 \h </w:instrText>
      </w:r>
      <w:r>
        <w:rPr>
          <w:noProof/>
        </w:rPr>
      </w:r>
      <w:r>
        <w:rPr>
          <w:noProof/>
        </w:rPr>
        <w:fldChar w:fldCharType="separate"/>
      </w:r>
      <w:r>
        <w:rPr>
          <w:noProof/>
        </w:rPr>
        <w:t>90</w:t>
      </w:r>
      <w:r>
        <w:rPr>
          <w:noProof/>
        </w:rPr>
        <w:fldChar w:fldCharType="end"/>
      </w:r>
    </w:p>
    <w:p w14:paraId="014FC018" w14:textId="02502194"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_Toc198994043 \h </w:instrText>
      </w:r>
      <w:r>
        <w:rPr>
          <w:noProof/>
        </w:rPr>
      </w:r>
      <w:r>
        <w:rPr>
          <w:noProof/>
        </w:rPr>
        <w:fldChar w:fldCharType="separate"/>
      </w:r>
      <w:r>
        <w:rPr>
          <w:noProof/>
        </w:rPr>
        <w:t>90</w:t>
      </w:r>
      <w:r>
        <w:rPr>
          <w:noProof/>
        </w:rPr>
        <w:fldChar w:fldCharType="end"/>
      </w:r>
    </w:p>
    <w:p w14:paraId="6B88FF61" w14:textId="1252F319"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_Toc198994044 \h </w:instrText>
      </w:r>
      <w:r>
        <w:rPr>
          <w:noProof/>
        </w:rPr>
      </w:r>
      <w:r>
        <w:rPr>
          <w:noProof/>
        </w:rPr>
        <w:fldChar w:fldCharType="separate"/>
      </w:r>
      <w:r>
        <w:rPr>
          <w:noProof/>
        </w:rPr>
        <w:t>90</w:t>
      </w:r>
      <w:r>
        <w:rPr>
          <w:noProof/>
        </w:rPr>
        <w:fldChar w:fldCharType="end"/>
      </w:r>
    </w:p>
    <w:p w14:paraId="01BA21F5" w14:textId="0E193413"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_Toc198994045 \h </w:instrText>
      </w:r>
      <w:r>
        <w:rPr>
          <w:noProof/>
        </w:rPr>
      </w:r>
      <w:r>
        <w:rPr>
          <w:noProof/>
        </w:rPr>
        <w:fldChar w:fldCharType="separate"/>
      </w:r>
      <w:r>
        <w:rPr>
          <w:noProof/>
        </w:rPr>
        <w:t>90</w:t>
      </w:r>
      <w:r>
        <w:rPr>
          <w:noProof/>
        </w:rPr>
        <w:fldChar w:fldCharType="end"/>
      </w:r>
    </w:p>
    <w:p w14:paraId="5CB55A71" w14:textId="6078FFC0"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_Toc198994046 \h </w:instrText>
      </w:r>
      <w:r>
        <w:rPr>
          <w:noProof/>
        </w:rPr>
      </w:r>
      <w:r>
        <w:rPr>
          <w:noProof/>
        </w:rPr>
        <w:fldChar w:fldCharType="separate"/>
      </w:r>
      <w:r>
        <w:rPr>
          <w:noProof/>
        </w:rPr>
        <w:t>90</w:t>
      </w:r>
      <w:r>
        <w:rPr>
          <w:noProof/>
        </w:rPr>
        <w:fldChar w:fldCharType="end"/>
      </w:r>
    </w:p>
    <w:p w14:paraId="345B81DD" w14:textId="1ACF5ADD"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_Toc198994047 \h </w:instrText>
      </w:r>
      <w:r>
        <w:rPr>
          <w:noProof/>
        </w:rPr>
      </w:r>
      <w:r>
        <w:rPr>
          <w:noProof/>
        </w:rPr>
        <w:fldChar w:fldCharType="separate"/>
      </w:r>
      <w:r>
        <w:rPr>
          <w:noProof/>
        </w:rPr>
        <w:t>90</w:t>
      </w:r>
      <w:r>
        <w:rPr>
          <w:noProof/>
        </w:rPr>
        <w:fldChar w:fldCharType="end"/>
      </w:r>
    </w:p>
    <w:p w14:paraId="3591B97A" w14:textId="393B470D"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_Toc198994048 \h </w:instrText>
      </w:r>
      <w:r>
        <w:rPr>
          <w:noProof/>
        </w:rPr>
      </w:r>
      <w:r>
        <w:rPr>
          <w:noProof/>
        </w:rPr>
        <w:fldChar w:fldCharType="separate"/>
      </w:r>
      <w:r>
        <w:rPr>
          <w:noProof/>
        </w:rPr>
        <w:t>90</w:t>
      </w:r>
      <w:r>
        <w:rPr>
          <w:noProof/>
        </w:rPr>
        <w:fldChar w:fldCharType="end"/>
      </w:r>
    </w:p>
    <w:p w14:paraId="32854E05" w14:textId="16CFBB34"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_Toc198994049 \h </w:instrText>
      </w:r>
      <w:r>
        <w:rPr>
          <w:noProof/>
        </w:rPr>
      </w:r>
      <w:r>
        <w:rPr>
          <w:noProof/>
        </w:rPr>
        <w:fldChar w:fldCharType="separate"/>
      </w:r>
      <w:r>
        <w:rPr>
          <w:noProof/>
        </w:rPr>
        <w:t>91</w:t>
      </w:r>
      <w:r>
        <w:rPr>
          <w:noProof/>
        </w:rPr>
        <w:fldChar w:fldCharType="end"/>
      </w:r>
    </w:p>
    <w:p w14:paraId="3F0EE158" w14:textId="7E0ED3F6"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_Toc198994050 \h </w:instrText>
      </w:r>
      <w:r>
        <w:rPr>
          <w:noProof/>
        </w:rPr>
      </w:r>
      <w:r>
        <w:rPr>
          <w:noProof/>
        </w:rPr>
        <w:fldChar w:fldCharType="separate"/>
      </w:r>
      <w:r>
        <w:rPr>
          <w:noProof/>
        </w:rPr>
        <w:t>92</w:t>
      </w:r>
      <w:r>
        <w:rPr>
          <w:noProof/>
        </w:rPr>
        <w:fldChar w:fldCharType="end"/>
      </w:r>
    </w:p>
    <w:p w14:paraId="38E7CA68" w14:textId="37FB539D"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_Toc198994051 \h </w:instrText>
      </w:r>
      <w:r>
        <w:rPr>
          <w:noProof/>
        </w:rPr>
      </w:r>
      <w:r>
        <w:rPr>
          <w:noProof/>
        </w:rPr>
        <w:fldChar w:fldCharType="separate"/>
      </w:r>
      <w:r>
        <w:rPr>
          <w:noProof/>
        </w:rPr>
        <w:t>92</w:t>
      </w:r>
      <w:r>
        <w:rPr>
          <w:noProof/>
        </w:rPr>
        <w:fldChar w:fldCharType="end"/>
      </w:r>
    </w:p>
    <w:p w14:paraId="2F4CBEAA" w14:textId="4CBCF687"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_Toc198994052 \h </w:instrText>
      </w:r>
      <w:r>
        <w:rPr>
          <w:noProof/>
        </w:rPr>
      </w:r>
      <w:r>
        <w:rPr>
          <w:noProof/>
        </w:rPr>
        <w:fldChar w:fldCharType="separate"/>
      </w:r>
      <w:r>
        <w:rPr>
          <w:noProof/>
        </w:rPr>
        <w:t>92</w:t>
      </w:r>
      <w:r>
        <w:rPr>
          <w:noProof/>
        </w:rPr>
        <w:fldChar w:fldCharType="end"/>
      </w:r>
    </w:p>
    <w:p w14:paraId="2E3B5328" w14:textId="2EA50B2F"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_Toc198994053 \h </w:instrText>
      </w:r>
      <w:r>
        <w:rPr>
          <w:noProof/>
        </w:rPr>
      </w:r>
      <w:r>
        <w:rPr>
          <w:noProof/>
        </w:rPr>
        <w:fldChar w:fldCharType="separate"/>
      </w:r>
      <w:r>
        <w:rPr>
          <w:noProof/>
        </w:rPr>
        <w:t>94</w:t>
      </w:r>
      <w:r>
        <w:rPr>
          <w:noProof/>
        </w:rPr>
        <w:fldChar w:fldCharType="end"/>
      </w:r>
    </w:p>
    <w:p w14:paraId="34F1DF60" w14:textId="790890D5"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_Toc198994054 \h </w:instrText>
      </w:r>
      <w:r>
        <w:rPr>
          <w:noProof/>
        </w:rPr>
      </w:r>
      <w:r>
        <w:rPr>
          <w:noProof/>
        </w:rPr>
        <w:fldChar w:fldCharType="separate"/>
      </w:r>
      <w:r>
        <w:rPr>
          <w:noProof/>
        </w:rPr>
        <w:t>95</w:t>
      </w:r>
      <w:r>
        <w:rPr>
          <w:noProof/>
        </w:rPr>
        <w:fldChar w:fldCharType="end"/>
      </w:r>
    </w:p>
    <w:p w14:paraId="3E134868" w14:textId="3D6BE50E"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_Toc198994055 \h </w:instrText>
      </w:r>
      <w:r>
        <w:rPr>
          <w:noProof/>
        </w:rPr>
      </w:r>
      <w:r>
        <w:rPr>
          <w:noProof/>
        </w:rPr>
        <w:fldChar w:fldCharType="separate"/>
      </w:r>
      <w:r>
        <w:rPr>
          <w:noProof/>
        </w:rPr>
        <w:t>95</w:t>
      </w:r>
      <w:r>
        <w:rPr>
          <w:noProof/>
        </w:rPr>
        <w:fldChar w:fldCharType="end"/>
      </w:r>
    </w:p>
    <w:p w14:paraId="04CD9228" w14:textId="67F495DB"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_Toc198994056 \h </w:instrText>
      </w:r>
      <w:r>
        <w:rPr>
          <w:noProof/>
        </w:rPr>
      </w:r>
      <w:r>
        <w:rPr>
          <w:noProof/>
        </w:rPr>
        <w:fldChar w:fldCharType="separate"/>
      </w:r>
      <w:r>
        <w:rPr>
          <w:noProof/>
        </w:rPr>
        <w:t>95</w:t>
      </w:r>
      <w:r>
        <w:rPr>
          <w:noProof/>
        </w:rPr>
        <w:fldChar w:fldCharType="end"/>
      </w:r>
    </w:p>
    <w:p w14:paraId="5D6CA9DF" w14:textId="6B0D6F54"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_Toc198994057 \h </w:instrText>
      </w:r>
      <w:r>
        <w:rPr>
          <w:noProof/>
        </w:rPr>
      </w:r>
      <w:r>
        <w:rPr>
          <w:noProof/>
        </w:rPr>
        <w:fldChar w:fldCharType="separate"/>
      </w:r>
      <w:r>
        <w:rPr>
          <w:noProof/>
        </w:rPr>
        <w:t>96</w:t>
      </w:r>
      <w:r>
        <w:rPr>
          <w:noProof/>
        </w:rPr>
        <w:fldChar w:fldCharType="end"/>
      </w:r>
    </w:p>
    <w:p w14:paraId="2CBDC9B2" w14:textId="630CCB06"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_Toc198994058 \h </w:instrText>
      </w:r>
      <w:r>
        <w:rPr>
          <w:noProof/>
        </w:rPr>
      </w:r>
      <w:r>
        <w:rPr>
          <w:noProof/>
        </w:rPr>
        <w:fldChar w:fldCharType="separate"/>
      </w:r>
      <w:r>
        <w:rPr>
          <w:noProof/>
        </w:rPr>
        <w:t>97</w:t>
      </w:r>
      <w:r>
        <w:rPr>
          <w:noProof/>
        </w:rPr>
        <w:fldChar w:fldCharType="end"/>
      </w:r>
    </w:p>
    <w:p w14:paraId="07EF8AE8" w14:textId="7500CB6E"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_Toc198994059 \h </w:instrText>
      </w:r>
      <w:r>
        <w:rPr>
          <w:noProof/>
        </w:rPr>
      </w:r>
      <w:r>
        <w:rPr>
          <w:noProof/>
        </w:rPr>
        <w:fldChar w:fldCharType="separate"/>
      </w:r>
      <w:r>
        <w:rPr>
          <w:noProof/>
        </w:rPr>
        <w:t>98</w:t>
      </w:r>
      <w:r>
        <w:rPr>
          <w:noProof/>
        </w:rPr>
        <w:fldChar w:fldCharType="end"/>
      </w:r>
    </w:p>
    <w:p w14:paraId="0BB0A693" w14:textId="5240225A"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_Toc198994060 \h </w:instrText>
      </w:r>
      <w:r>
        <w:rPr>
          <w:noProof/>
        </w:rPr>
      </w:r>
      <w:r>
        <w:rPr>
          <w:noProof/>
        </w:rPr>
        <w:fldChar w:fldCharType="separate"/>
      </w:r>
      <w:r>
        <w:rPr>
          <w:noProof/>
        </w:rPr>
        <w:t>98</w:t>
      </w:r>
      <w:r>
        <w:rPr>
          <w:noProof/>
        </w:rPr>
        <w:fldChar w:fldCharType="end"/>
      </w:r>
    </w:p>
    <w:p w14:paraId="12F30309" w14:textId="3562EDFB"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_Toc198994061 \h </w:instrText>
      </w:r>
      <w:r>
        <w:rPr>
          <w:noProof/>
        </w:rPr>
      </w:r>
      <w:r>
        <w:rPr>
          <w:noProof/>
        </w:rPr>
        <w:fldChar w:fldCharType="separate"/>
      </w:r>
      <w:r>
        <w:rPr>
          <w:noProof/>
        </w:rPr>
        <w:t>98</w:t>
      </w:r>
      <w:r>
        <w:rPr>
          <w:noProof/>
        </w:rPr>
        <w:fldChar w:fldCharType="end"/>
      </w:r>
    </w:p>
    <w:p w14:paraId="0FC83B80" w14:textId="2A9D9377"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_Toc198994062 \h </w:instrText>
      </w:r>
      <w:r>
        <w:rPr>
          <w:noProof/>
        </w:rPr>
      </w:r>
      <w:r>
        <w:rPr>
          <w:noProof/>
        </w:rPr>
        <w:fldChar w:fldCharType="separate"/>
      </w:r>
      <w:r>
        <w:rPr>
          <w:noProof/>
        </w:rPr>
        <w:t>98</w:t>
      </w:r>
      <w:r>
        <w:rPr>
          <w:noProof/>
        </w:rPr>
        <w:fldChar w:fldCharType="end"/>
      </w:r>
    </w:p>
    <w:p w14:paraId="0F9F5F11" w14:textId="6958DD20"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_Toc198994063 \h </w:instrText>
      </w:r>
      <w:r>
        <w:rPr>
          <w:noProof/>
        </w:rPr>
      </w:r>
      <w:r>
        <w:rPr>
          <w:noProof/>
        </w:rPr>
        <w:fldChar w:fldCharType="separate"/>
      </w:r>
      <w:r>
        <w:rPr>
          <w:noProof/>
        </w:rPr>
        <w:t>99</w:t>
      </w:r>
      <w:r>
        <w:rPr>
          <w:noProof/>
        </w:rPr>
        <w:fldChar w:fldCharType="end"/>
      </w:r>
    </w:p>
    <w:p w14:paraId="700EC02D" w14:textId="1C2FAA3A"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_Toc198994064 \h </w:instrText>
      </w:r>
      <w:r>
        <w:rPr>
          <w:noProof/>
        </w:rPr>
      </w:r>
      <w:r>
        <w:rPr>
          <w:noProof/>
        </w:rPr>
        <w:fldChar w:fldCharType="separate"/>
      </w:r>
      <w:r>
        <w:rPr>
          <w:noProof/>
        </w:rPr>
        <w:t>99</w:t>
      </w:r>
      <w:r>
        <w:rPr>
          <w:noProof/>
        </w:rPr>
        <w:fldChar w:fldCharType="end"/>
      </w:r>
    </w:p>
    <w:p w14:paraId="00EF769D" w14:textId="1896A25D"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_Toc198994065 \h </w:instrText>
      </w:r>
      <w:r>
        <w:rPr>
          <w:noProof/>
        </w:rPr>
      </w:r>
      <w:r>
        <w:rPr>
          <w:noProof/>
        </w:rPr>
        <w:fldChar w:fldCharType="separate"/>
      </w:r>
      <w:r>
        <w:rPr>
          <w:noProof/>
        </w:rPr>
        <w:t>100</w:t>
      </w:r>
      <w:r>
        <w:rPr>
          <w:noProof/>
        </w:rPr>
        <w:fldChar w:fldCharType="end"/>
      </w:r>
    </w:p>
    <w:p w14:paraId="7DA606AD" w14:textId="0D8E3BB1"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_Toc198994066 \h </w:instrText>
      </w:r>
      <w:r>
        <w:rPr>
          <w:noProof/>
        </w:rPr>
      </w:r>
      <w:r>
        <w:rPr>
          <w:noProof/>
        </w:rPr>
        <w:fldChar w:fldCharType="separate"/>
      </w:r>
      <w:r>
        <w:rPr>
          <w:noProof/>
        </w:rPr>
        <w:t>100</w:t>
      </w:r>
      <w:r>
        <w:rPr>
          <w:noProof/>
        </w:rPr>
        <w:fldChar w:fldCharType="end"/>
      </w:r>
    </w:p>
    <w:p w14:paraId="655B0A0A" w14:textId="24176E1A"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_Toc198994067 \h </w:instrText>
      </w:r>
      <w:r>
        <w:rPr>
          <w:noProof/>
        </w:rPr>
      </w:r>
      <w:r>
        <w:rPr>
          <w:noProof/>
        </w:rPr>
        <w:fldChar w:fldCharType="separate"/>
      </w:r>
      <w:r>
        <w:rPr>
          <w:noProof/>
        </w:rPr>
        <w:t>100</w:t>
      </w:r>
      <w:r>
        <w:rPr>
          <w:noProof/>
        </w:rPr>
        <w:fldChar w:fldCharType="end"/>
      </w:r>
    </w:p>
    <w:p w14:paraId="709D1C4A" w14:textId="6288F6DB"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_Toc198994068 \h </w:instrText>
      </w:r>
      <w:r>
        <w:rPr>
          <w:noProof/>
        </w:rPr>
      </w:r>
      <w:r>
        <w:rPr>
          <w:noProof/>
        </w:rPr>
        <w:fldChar w:fldCharType="separate"/>
      </w:r>
      <w:r>
        <w:rPr>
          <w:noProof/>
        </w:rPr>
        <w:t>100</w:t>
      </w:r>
      <w:r>
        <w:rPr>
          <w:noProof/>
        </w:rPr>
        <w:fldChar w:fldCharType="end"/>
      </w:r>
    </w:p>
    <w:p w14:paraId="565329FC" w14:textId="12E3B85F"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fldLock="1"/>
      </w:r>
      <w:r>
        <w:rPr>
          <w:noProof/>
        </w:rPr>
        <w:instrText xml:space="preserve"> PAGEREF _Toc198994069 \h </w:instrText>
      </w:r>
      <w:r>
        <w:rPr>
          <w:noProof/>
        </w:rPr>
      </w:r>
      <w:r>
        <w:rPr>
          <w:noProof/>
        </w:rPr>
        <w:fldChar w:fldCharType="separate"/>
      </w:r>
      <w:r>
        <w:rPr>
          <w:noProof/>
        </w:rPr>
        <w:t>101</w:t>
      </w:r>
      <w:r>
        <w:rPr>
          <w:noProof/>
        </w:rPr>
        <w:fldChar w:fldCharType="end"/>
      </w:r>
    </w:p>
    <w:p w14:paraId="4F7E7FFD" w14:textId="19A98C6C"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_Toc198994070 \h </w:instrText>
      </w:r>
      <w:r>
        <w:rPr>
          <w:noProof/>
        </w:rPr>
      </w:r>
      <w:r>
        <w:rPr>
          <w:noProof/>
        </w:rPr>
        <w:fldChar w:fldCharType="separate"/>
      </w:r>
      <w:r>
        <w:rPr>
          <w:noProof/>
        </w:rPr>
        <w:t>101</w:t>
      </w:r>
      <w:r>
        <w:rPr>
          <w:noProof/>
        </w:rPr>
        <w:fldChar w:fldCharType="end"/>
      </w:r>
    </w:p>
    <w:p w14:paraId="4300E5C6" w14:textId="2F1A0F45"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_Toc198994071 \h </w:instrText>
      </w:r>
      <w:r>
        <w:rPr>
          <w:noProof/>
        </w:rPr>
      </w:r>
      <w:r>
        <w:rPr>
          <w:noProof/>
        </w:rPr>
        <w:fldChar w:fldCharType="separate"/>
      </w:r>
      <w:r>
        <w:rPr>
          <w:noProof/>
        </w:rPr>
        <w:t>101</w:t>
      </w:r>
      <w:r>
        <w:rPr>
          <w:noProof/>
        </w:rPr>
        <w:fldChar w:fldCharType="end"/>
      </w:r>
    </w:p>
    <w:p w14:paraId="147BC71B" w14:textId="620D1664"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_Toc198994072 \h </w:instrText>
      </w:r>
      <w:r>
        <w:rPr>
          <w:noProof/>
        </w:rPr>
      </w:r>
      <w:r>
        <w:rPr>
          <w:noProof/>
        </w:rPr>
        <w:fldChar w:fldCharType="separate"/>
      </w:r>
      <w:r>
        <w:rPr>
          <w:noProof/>
        </w:rPr>
        <w:t>102</w:t>
      </w:r>
      <w:r>
        <w:rPr>
          <w:noProof/>
        </w:rPr>
        <w:fldChar w:fldCharType="end"/>
      </w:r>
    </w:p>
    <w:p w14:paraId="6B92190B" w14:textId="79ECB67A"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_Toc198994073 \h </w:instrText>
      </w:r>
      <w:r>
        <w:rPr>
          <w:noProof/>
        </w:rPr>
      </w:r>
      <w:r>
        <w:rPr>
          <w:noProof/>
        </w:rPr>
        <w:fldChar w:fldCharType="separate"/>
      </w:r>
      <w:r>
        <w:rPr>
          <w:noProof/>
        </w:rPr>
        <w:t>102</w:t>
      </w:r>
      <w:r>
        <w:rPr>
          <w:noProof/>
        </w:rPr>
        <w:fldChar w:fldCharType="end"/>
      </w:r>
    </w:p>
    <w:p w14:paraId="5ED7AAB6" w14:textId="53C6C50B"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_Toc198994074 \h </w:instrText>
      </w:r>
      <w:r>
        <w:rPr>
          <w:noProof/>
        </w:rPr>
      </w:r>
      <w:r>
        <w:rPr>
          <w:noProof/>
        </w:rPr>
        <w:fldChar w:fldCharType="separate"/>
      </w:r>
      <w:r>
        <w:rPr>
          <w:noProof/>
        </w:rPr>
        <w:t>102</w:t>
      </w:r>
      <w:r>
        <w:rPr>
          <w:noProof/>
        </w:rPr>
        <w:fldChar w:fldCharType="end"/>
      </w:r>
    </w:p>
    <w:p w14:paraId="12BD01BB" w14:textId="0D270D58"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_Toc198994075 \h </w:instrText>
      </w:r>
      <w:r>
        <w:rPr>
          <w:noProof/>
        </w:rPr>
      </w:r>
      <w:r>
        <w:rPr>
          <w:noProof/>
        </w:rPr>
        <w:fldChar w:fldCharType="separate"/>
      </w:r>
      <w:r>
        <w:rPr>
          <w:noProof/>
        </w:rPr>
        <w:t>103</w:t>
      </w:r>
      <w:r>
        <w:rPr>
          <w:noProof/>
        </w:rPr>
        <w:fldChar w:fldCharType="end"/>
      </w:r>
    </w:p>
    <w:p w14:paraId="77F80ED7" w14:textId="621F1B85"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_Toc198994076 \h </w:instrText>
      </w:r>
      <w:r>
        <w:rPr>
          <w:noProof/>
        </w:rPr>
      </w:r>
      <w:r>
        <w:rPr>
          <w:noProof/>
        </w:rPr>
        <w:fldChar w:fldCharType="separate"/>
      </w:r>
      <w:r>
        <w:rPr>
          <w:noProof/>
        </w:rPr>
        <w:t>103</w:t>
      </w:r>
      <w:r>
        <w:rPr>
          <w:noProof/>
        </w:rPr>
        <w:fldChar w:fldCharType="end"/>
      </w:r>
    </w:p>
    <w:p w14:paraId="025E38E2" w14:textId="7A7139F0"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_Toc198994077 \h </w:instrText>
      </w:r>
      <w:r>
        <w:rPr>
          <w:noProof/>
        </w:rPr>
      </w:r>
      <w:r>
        <w:rPr>
          <w:noProof/>
        </w:rPr>
        <w:fldChar w:fldCharType="separate"/>
      </w:r>
      <w:r>
        <w:rPr>
          <w:noProof/>
        </w:rPr>
        <w:t>104</w:t>
      </w:r>
      <w:r>
        <w:rPr>
          <w:noProof/>
        </w:rPr>
        <w:fldChar w:fldCharType="end"/>
      </w:r>
    </w:p>
    <w:p w14:paraId="73B8E36E" w14:textId="11E17163"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_Toc198994078 \h </w:instrText>
      </w:r>
      <w:r>
        <w:rPr>
          <w:noProof/>
        </w:rPr>
      </w:r>
      <w:r>
        <w:rPr>
          <w:noProof/>
        </w:rPr>
        <w:fldChar w:fldCharType="separate"/>
      </w:r>
      <w:r>
        <w:rPr>
          <w:noProof/>
        </w:rPr>
        <w:t>104</w:t>
      </w:r>
      <w:r>
        <w:rPr>
          <w:noProof/>
        </w:rPr>
        <w:fldChar w:fldCharType="end"/>
      </w:r>
    </w:p>
    <w:p w14:paraId="16F9EF0C" w14:textId="4BB06E57"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_Toc198994079 \h </w:instrText>
      </w:r>
      <w:r>
        <w:rPr>
          <w:noProof/>
        </w:rPr>
      </w:r>
      <w:r>
        <w:rPr>
          <w:noProof/>
        </w:rPr>
        <w:fldChar w:fldCharType="separate"/>
      </w:r>
      <w:r>
        <w:rPr>
          <w:noProof/>
        </w:rPr>
        <w:t>104</w:t>
      </w:r>
      <w:r>
        <w:rPr>
          <w:noProof/>
        </w:rPr>
        <w:fldChar w:fldCharType="end"/>
      </w:r>
    </w:p>
    <w:p w14:paraId="0D546220" w14:textId="53C94FA5"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_Toc198994080 \h </w:instrText>
      </w:r>
      <w:r>
        <w:rPr>
          <w:noProof/>
        </w:rPr>
      </w:r>
      <w:r>
        <w:rPr>
          <w:noProof/>
        </w:rPr>
        <w:fldChar w:fldCharType="separate"/>
      </w:r>
      <w:r>
        <w:rPr>
          <w:noProof/>
        </w:rPr>
        <w:t>104</w:t>
      </w:r>
      <w:r>
        <w:rPr>
          <w:noProof/>
        </w:rPr>
        <w:fldChar w:fldCharType="end"/>
      </w:r>
    </w:p>
    <w:p w14:paraId="79451307" w14:textId="5CDDCA31"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_Toc198994081 \h </w:instrText>
      </w:r>
      <w:r>
        <w:rPr>
          <w:noProof/>
        </w:rPr>
      </w:r>
      <w:r>
        <w:rPr>
          <w:noProof/>
        </w:rPr>
        <w:fldChar w:fldCharType="separate"/>
      </w:r>
      <w:r>
        <w:rPr>
          <w:noProof/>
        </w:rPr>
        <w:t>104</w:t>
      </w:r>
      <w:r>
        <w:rPr>
          <w:noProof/>
        </w:rPr>
        <w:fldChar w:fldCharType="end"/>
      </w:r>
    </w:p>
    <w:p w14:paraId="69F7F697" w14:textId="6C2BB300"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_Toc198994082 \h </w:instrText>
      </w:r>
      <w:r>
        <w:rPr>
          <w:noProof/>
        </w:rPr>
      </w:r>
      <w:r>
        <w:rPr>
          <w:noProof/>
        </w:rPr>
        <w:fldChar w:fldCharType="separate"/>
      </w:r>
      <w:r>
        <w:rPr>
          <w:noProof/>
        </w:rPr>
        <w:t>104</w:t>
      </w:r>
      <w:r>
        <w:rPr>
          <w:noProof/>
        </w:rPr>
        <w:fldChar w:fldCharType="end"/>
      </w:r>
    </w:p>
    <w:p w14:paraId="68BBF338" w14:textId="4DE55353"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_Toc198994083 \h </w:instrText>
      </w:r>
      <w:r>
        <w:rPr>
          <w:noProof/>
        </w:rPr>
      </w:r>
      <w:r>
        <w:rPr>
          <w:noProof/>
        </w:rPr>
        <w:fldChar w:fldCharType="separate"/>
      </w:r>
      <w:r>
        <w:rPr>
          <w:noProof/>
        </w:rPr>
        <w:t>105</w:t>
      </w:r>
      <w:r>
        <w:rPr>
          <w:noProof/>
        </w:rPr>
        <w:fldChar w:fldCharType="end"/>
      </w:r>
    </w:p>
    <w:p w14:paraId="0D6E888F" w14:textId="76653305"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_Toc198994084 \h </w:instrText>
      </w:r>
      <w:r>
        <w:rPr>
          <w:noProof/>
        </w:rPr>
      </w:r>
      <w:r>
        <w:rPr>
          <w:noProof/>
        </w:rPr>
        <w:fldChar w:fldCharType="separate"/>
      </w:r>
      <w:r>
        <w:rPr>
          <w:noProof/>
        </w:rPr>
        <w:t>105</w:t>
      </w:r>
      <w:r>
        <w:rPr>
          <w:noProof/>
        </w:rPr>
        <w:fldChar w:fldCharType="end"/>
      </w:r>
    </w:p>
    <w:p w14:paraId="647987ED" w14:textId="5896AF16"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_Toc198994085 \h </w:instrText>
      </w:r>
      <w:r>
        <w:rPr>
          <w:noProof/>
        </w:rPr>
      </w:r>
      <w:r>
        <w:rPr>
          <w:noProof/>
        </w:rPr>
        <w:fldChar w:fldCharType="separate"/>
      </w:r>
      <w:r>
        <w:rPr>
          <w:noProof/>
        </w:rPr>
        <w:t>105</w:t>
      </w:r>
      <w:r>
        <w:rPr>
          <w:noProof/>
        </w:rPr>
        <w:fldChar w:fldCharType="end"/>
      </w:r>
    </w:p>
    <w:p w14:paraId="25606EDC" w14:textId="3614C0D7"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_Toc198994086 \h </w:instrText>
      </w:r>
      <w:r>
        <w:rPr>
          <w:noProof/>
        </w:rPr>
      </w:r>
      <w:r>
        <w:rPr>
          <w:noProof/>
        </w:rPr>
        <w:fldChar w:fldCharType="separate"/>
      </w:r>
      <w:r>
        <w:rPr>
          <w:noProof/>
        </w:rPr>
        <w:t>106</w:t>
      </w:r>
      <w:r>
        <w:rPr>
          <w:noProof/>
        </w:rPr>
        <w:fldChar w:fldCharType="end"/>
      </w:r>
    </w:p>
    <w:p w14:paraId="7F89A6A4" w14:textId="5B72836D"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_Toc198994087 \h </w:instrText>
      </w:r>
      <w:r>
        <w:rPr>
          <w:noProof/>
        </w:rPr>
      </w:r>
      <w:r>
        <w:rPr>
          <w:noProof/>
        </w:rPr>
        <w:fldChar w:fldCharType="separate"/>
      </w:r>
      <w:r>
        <w:rPr>
          <w:noProof/>
        </w:rPr>
        <w:t>106</w:t>
      </w:r>
      <w:r>
        <w:rPr>
          <w:noProof/>
        </w:rPr>
        <w:fldChar w:fldCharType="end"/>
      </w:r>
    </w:p>
    <w:p w14:paraId="5ECACEAC" w14:textId="24360180"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_Toc198994088 \h </w:instrText>
      </w:r>
      <w:r>
        <w:rPr>
          <w:noProof/>
        </w:rPr>
      </w:r>
      <w:r>
        <w:rPr>
          <w:noProof/>
        </w:rPr>
        <w:fldChar w:fldCharType="separate"/>
      </w:r>
      <w:r>
        <w:rPr>
          <w:noProof/>
        </w:rPr>
        <w:t>106</w:t>
      </w:r>
      <w:r>
        <w:rPr>
          <w:noProof/>
        </w:rPr>
        <w:fldChar w:fldCharType="end"/>
      </w:r>
    </w:p>
    <w:p w14:paraId="2567884F" w14:textId="00C10D93"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_Toc198994089 \h </w:instrText>
      </w:r>
      <w:r>
        <w:rPr>
          <w:noProof/>
        </w:rPr>
      </w:r>
      <w:r>
        <w:rPr>
          <w:noProof/>
        </w:rPr>
        <w:fldChar w:fldCharType="separate"/>
      </w:r>
      <w:r>
        <w:rPr>
          <w:noProof/>
        </w:rPr>
        <w:t>106</w:t>
      </w:r>
      <w:r>
        <w:rPr>
          <w:noProof/>
        </w:rPr>
        <w:fldChar w:fldCharType="end"/>
      </w:r>
    </w:p>
    <w:p w14:paraId="0FE500CA" w14:textId="5368E1F0"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_Toc198994090 \h </w:instrText>
      </w:r>
      <w:r>
        <w:rPr>
          <w:noProof/>
        </w:rPr>
      </w:r>
      <w:r>
        <w:rPr>
          <w:noProof/>
        </w:rPr>
        <w:fldChar w:fldCharType="separate"/>
      </w:r>
      <w:r>
        <w:rPr>
          <w:noProof/>
        </w:rPr>
        <w:t>106</w:t>
      </w:r>
      <w:r>
        <w:rPr>
          <w:noProof/>
        </w:rPr>
        <w:fldChar w:fldCharType="end"/>
      </w:r>
    </w:p>
    <w:p w14:paraId="5F5C00CD" w14:textId="52A15775"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_Toc198994091 \h </w:instrText>
      </w:r>
      <w:r>
        <w:rPr>
          <w:noProof/>
        </w:rPr>
      </w:r>
      <w:r>
        <w:rPr>
          <w:noProof/>
        </w:rPr>
        <w:fldChar w:fldCharType="separate"/>
      </w:r>
      <w:r>
        <w:rPr>
          <w:noProof/>
        </w:rPr>
        <w:t>108</w:t>
      </w:r>
      <w:r>
        <w:rPr>
          <w:noProof/>
        </w:rPr>
        <w:fldChar w:fldCharType="end"/>
      </w:r>
    </w:p>
    <w:p w14:paraId="679793E2" w14:textId="5615CD42"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_Toc198994092 \h </w:instrText>
      </w:r>
      <w:r>
        <w:rPr>
          <w:noProof/>
        </w:rPr>
      </w:r>
      <w:r>
        <w:rPr>
          <w:noProof/>
        </w:rPr>
        <w:fldChar w:fldCharType="separate"/>
      </w:r>
      <w:r>
        <w:rPr>
          <w:noProof/>
        </w:rPr>
        <w:t>108</w:t>
      </w:r>
      <w:r>
        <w:rPr>
          <w:noProof/>
        </w:rPr>
        <w:fldChar w:fldCharType="end"/>
      </w:r>
    </w:p>
    <w:p w14:paraId="3D113605" w14:textId="30722E6A"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_Toc198994093 \h </w:instrText>
      </w:r>
      <w:r>
        <w:rPr>
          <w:noProof/>
        </w:rPr>
      </w:r>
      <w:r>
        <w:rPr>
          <w:noProof/>
        </w:rPr>
        <w:fldChar w:fldCharType="separate"/>
      </w:r>
      <w:r>
        <w:rPr>
          <w:noProof/>
        </w:rPr>
        <w:t>109</w:t>
      </w:r>
      <w:r>
        <w:rPr>
          <w:noProof/>
        </w:rPr>
        <w:fldChar w:fldCharType="end"/>
      </w:r>
    </w:p>
    <w:p w14:paraId="58522D64" w14:textId="595D02C8"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_Toc198994094 \h </w:instrText>
      </w:r>
      <w:r>
        <w:rPr>
          <w:noProof/>
        </w:rPr>
      </w:r>
      <w:r>
        <w:rPr>
          <w:noProof/>
        </w:rPr>
        <w:fldChar w:fldCharType="separate"/>
      </w:r>
      <w:r>
        <w:rPr>
          <w:noProof/>
        </w:rPr>
        <w:t>109</w:t>
      </w:r>
      <w:r>
        <w:rPr>
          <w:noProof/>
        </w:rPr>
        <w:fldChar w:fldCharType="end"/>
      </w:r>
    </w:p>
    <w:p w14:paraId="63A42B6B" w14:textId="12EC27B5"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_Toc198994095 \h </w:instrText>
      </w:r>
      <w:r>
        <w:rPr>
          <w:noProof/>
        </w:rPr>
      </w:r>
      <w:r>
        <w:rPr>
          <w:noProof/>
        </w:rPr>
        <w:fldChar w:fldCharType="separate"/>
      </w:r>
      <w:r>
        <w:rPr>
          <w:noProof/>
        </w:rPr>
        <w:t>109</w:t>
      </w:r>
      <w:r>
        <w:rPr>
          <w:noProof/>
        </w:rPr>
        <w:fldChar w:fldCharType="end"/>
      </w:r>
    </w:p>
    <w:p w14:paraId="2C229CC3" w14:textId="08587BB3"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_Toc198994096 \h </w:instrText>
      </w:r>
      <w:r>
        <w:rPr>
          <w:noProof/>
        </w:rPr>
      </w:r>
      <w:r>
        <w:rPr>
          <w:noProof/>
        </w:rPr>
        <w:fldChar w:fldCharType="separate"/>
      </w:r>
      <w:r>
        <w:rPr>
          <w:noProof/>
        </w:rPr>
        <w:t>109</w:t>
      </w:r>
      <w:r>
        <w:rPr>
          <w:noProof/>
        </w:rPr>
        <w:fldChar w:fldCharType="end"/>
      </w:r>
    </w:p>
    <w:p w14:paraId="46E4A61A" w14:textId="3C6B489F"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_Toc198994097 \h </w:instrText>
      </w:r>
      <w:r>
        <w:rPr>
          <w:noProof/>
        </w:rPr>
      </w:r>
      <w:r>
        <w:rPr>
          <w:noProof/>
        </w:rPr>
        <w:fldChar w:fldCharType="separate"/>
      </w:r>
      <w:r>
        <w:rPr>
          <w:noProof/>
        </w:rPr>
        <w:t>109</w:t>
      </w:r>
      <w:r>
        <w:rPr>
          <w:noProof/>
        </w:rPr>
        <w:fldChar w:fldCharType="end"/>
      </w:r>
    </w:p>
    <w:p w14:paraId="4CC5154D" w14:textId="633A89EE"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_Toc198994098 \h </w:instrText>
      </w:r>
      <w:r>
        <w:rPr>
          <w:noProof/>
        </w:rPr>
      </w:r>
      <w:r>
        <w:rPr>
          <w:noProof/>
        </w:rPr>
        <w:fldChar w:fldCharType="separate"/>
      </w:r>
      <w:r>
        <w:rPr>
          <w:noProof/>
        </w:rPr>
        <w:t>109</w:t>
      </w:r>
      <w:r>
        <w:rPr>
          <w:noProof/>
        </w:rPr>
        <w:fldChar w:fldCharType="end"/>
      </w:r>
    </w:p>
    <w:p w14:paraId="3FCF0D5B" w14:textId="395A3EF2"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_Toc198994099 \h </w:instrText>
      </w:r>
      <w:r>
        <w:rPr>
          <w:noProof/>
        </w:rPr>
      </w:r>
      <w:r>
        <w:rPr>
          <w:noProof/>
        </w:rPr>
        <w:fldChar w:fldCharType="separate"/>
      </w:r>
      <w:r>
        <w:rPr>
          <w:noProof/>
        </w:rPr>
        <w:t>109</w:t>
      </w:r>
      <w:r>
        <w:rPr>
          <w:noProof/>
        </w:rPr>
        <w:fldChar w:fldCharType="end"/>
      </w:r>
    </w:p>
    <w:p w14:paraId="0540227F" w14:textId="6EBF3166"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sidRPr="00864ACA">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864ACA">
        <w:rPr>
          <w:noProof/>
          <w:lang w:val="en-US" w:eastAsia="zh-CN"/>
        </w:rPr>
        <w:t>Notifications corresponding to default notification subscriptions</w:t>
      </w:r>
      <w:r>
        <w:rPr>
          <w:noProof/>
        </w:rPr>
        <w:tab/>
      </w:r>
      <w:r>
        <w:rPr>
          <w:noProof/>
        </w:rPr>
        <w:fldChar w:fldCharType="begin" w:fldLock="1"/>
      </w:r>
      <w:r>
        <w:rPr>
          <w:noProof/>
        </w:rPr>
        <w:instrText xml:space="preserve"> PAGEREF _Toc198994100 \h </w:instrText>
      </w:r>
      <w:r>
        <w:rPr>
          <w:noProof/>
        </w:rPr>
      </w:r>
      <w:r>
        <w:rPr>
          <w:noProof/>
        </w:rPr>
        <w:fldChar w:fldCharType="separate"/>
      </w:r>
      <w:r>
        <w:rPr>
          <w:noProof/>
        </w:rPr>
        <w:t>111</w:t>
      </w:r>
      <w:r>
        <w:rPr>
          <w:noProof/>
        </w:rPr>
        <w:fldChar w:fldCharType="end"/>
      </w:r>
    </w:p>
    <w:p w14:paraId="08780BBA" w14:textId="2B5A1CA5"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_Toc198994101 \h </w:instrText>
      </w:r>
      <w:r>
        <w:rPr>
          <w:noProof/>
        </w:rPr>
      </w:r>
      <w:r>
        <w:rPr>
          <w:noProof/>
        </w:rPr>
        <w:fldChar w:fldCharType="separate"/>
      </w:r>
      <w:r>
        <w:rPr>
          <w:noProof/>
        </w:rPr>
        <w:t>111</w:t>
      </w:r>
      <w:r>
        <w:rPr>
          <w:noProof/>
        </w:rPr>
        <w:fldChar w:fldCharType="end"/>
      </w:r>
    </w:p>
    <w:p w14:paraId="00668AC8" w14:textId="2A563F9F"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sidRPr="00864ACA">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864ACA">
        <w:rPr>
          <w:noProof/>
          <w:lang w:val="en-US" w:eastAsia="zh-CN"/>
        </w:rPr>
        <w:t>Returning an Alternate CHF instance ID to the NF Service Consumer</w:t>
      </w:r>
      <w:r>
        <w:rPr>
          <w:noProof/>
        </w:rPr>
        <w:tab/>
      </w:r>
      <w:r>
        <w:rPr>
          <w:noProof/>
        </w:rPr>
        <w:fldChar w:fldCharType="begin" w:fldLock="1"/>
      </w:r>
      <w:r>
        <w:rPr>
          <w:noProof/>
        </w:rPr>
        <w:instrText xml:space="preserve"> PAGEREF _Toc198994102 \h </w:instrText>
      </w:r>
      <w:r>
        <w:rPr>
          <w:noProof/>
        </w:rPr>
      </w:r>
      <w:r>
        <w:rPr>
          <w:noProof/>
        </w:rPr>
        <w:fldChar w:fldCharType="separate"/>
      </w:r>
      <w:r>
        <w:rPr>
          <w:noProof/>
        </w:rPr>
        <w:t>112</w:t>
      </w:r>
      <w:r>
        <w:rPr>
          <w:noProof/>
        </w:rPr>
        <w:fldChar w:fldCharType="end"/>
      </w:r>
    </w:p>
    <w:p w14:paraId="78E6D493" w14:textId="074A2E39"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_Toc198994103 \h </w:instrText>
      </w:r>
      <w:r>
        <w:rPr>
          <w:noProof/>
        </w:rPr>
      </w:r>
      <w:r>
        <w:rPr>
          <w:noProof/>
        </w:rPr>
        <w:fldChar w:fldCharType="separate"/>
      </w:r>
      <w:r>
        <w:rPr>
          <w:noProof/>
        </w:rPr>
        <w:t>113</w:t>
      </w:r>
      <w:r>
        <w:rPr>
          <w:noProof/>
        </w:rPr>
        <w:fldChar w:fldCharType="end"/>
      </w:r>
    </w:p>
    <w:p w14:paraId="4A75F4E7" w14:textId="225B6BED"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_Toc198994104 \h </w:instrText>
      </w:r>
      <w:r>
        <w:rPr>
          <w:noProof/>
        </w:rPr>
      </w:r>
      <w:r>
        <w:rPr>
          <w:noProof/>
        </w:rPr>
        <w:fldChar w:fldCharType="separate"/>
      </w:r>
      <w:r>
        <w:rPr>
          <w:noProof/>
        </w:rPr>
        <w:t>113</w:t>
      </w:r>
      <w:r>
        <w:rPr>
          <w:noProof/>
        </w:rPr>
        <w:fldChar w:fldCharType="end"/>
      </w:r>
    </w:p>
    <w:p w14:paraId="2A41208E" w14:textId="39BE27F7"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_Toc198994105 \h </w:instrText>
      </w:r>
      <w:r>
        <w:rPr>
          <w:noProof/>
        </w:rPr>
      </w:r>
      <w:r>
        <w:rPr>
          <w:noProof/>
        </w:rPr>
        <w:fldChar w:fldCharType="separate"/>
      </w:r>
      <w:r>
        <w:rPr>
          <w:noProof/>
        </w:rPr>
        <w:t>113</w:t>
      </w:r>
      <w:r>
        <w:rPr>
          <w:noProof/>
        </w:rPr>
        <w:fldChar w:fldCharType="end"/>
      </w:r>
    </w:p>
    <w:p w14:paraId="1F8AAAE0" w14:textId="18DC039F"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_Toc198994106 \h </w:instrText>
      </w:r>
      <w:r>
        <w:rPr>
          <w:noProof/>
        </w:rPr>
      </w:r>
      <w:r>
        <w:rPr>
          <w:noProof/>
        </w:rPr>
        <w:fldChar w:fldCharType="separate"/>
      </w:r>
      <w:r>
        <w:rPr>
          <w:noProof/>
        </w:rPr>
        <w:t>114</w:t>
      </w:r>
      <w:r>
        <w:rPr>
          <w:noProof/>
        </w:rPr>
        <w:fldChar w:fldCharType="end"/>
      </w:r>
    </w:p>
    <w:p w14:paraId="25CA0B33" w14:textId="7E19915B"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_Toc198994107 \h </w:instrText>
      </w:r>
      <w:r>
        <w:rPr>
          <w:noProof/>
        </w:rPr>
      </w:r>
      <w:r>
        <w:rPr>
          <w:noProof/>
        </w:rPr>
        <w:fldChar w:fldCharType="separate"/>
      </w:r>
      <w:r>
        <w:rPr>
          <w:noProof/>
        </w:rPr>
        <w:t>115</w:t>
      </w:r>
      <w:r>
        <w:rPr>
          <w:noProof/>
        </w:rPr>
        <w:fldChar w:fldCharType="end"/>
      </w:r>
    </w:p>
    <w:p w14:paraId="531C635E" w14:textId="25E82732"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_Toc198994108 \h </w:instrText>
      </w:r>
      <w:r>
        <w:rPr>
          <w:noProof/>
        </w:rPr>
      </w:r>
      <w:r>
        <w:rPr>
          <w:noProof/>
        </w:rPr>
        <w:fldChar w:fldCharType="separate"/>
      </w:r>
      <w:r>
        <w:rPr>
          <w:noProof/>
        </w:rPr>
        <w:t>116</w:t>
      </w:r>
      <w:r>
        <w:rPr>
          <w:noProof/>
        </w:rPr>
        <w:fldChar w:fldCharType="end"/>
      </w:r>
    </w:p>
    <w:p w14:paraId="031CDDB3" w14:textId="170182D6"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_Toc198994109 \h </w:instrText>
      </w:r>
      <w:r>
        <w:rPr>
          <w:noProof/>
        </w:rPr>
      </w:r>
      <w:r>
        <w:rPr>
          <w:noProof/>
        </w:rPr>
        <w:fldChar w:fldCharType="separate"/>
      </w:r>
      <w:r>
        <w:rPr>
          <w:noProof/>
        </w:rPr>
        <w:t>116</w:t>
      </w:r>
      <w:r>
        <w:rPr>
          <w:noProof/>
        </w:rPr>
        <w:fldChar w:fldCharType="end"/>
      </w:r>
    </w:p>
    <w:p w14:paraId="0571D99F" w14:textId="600B1CBD"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_Toc198994110 \h </w:instrText>
      </w:r>
      <w:r>
        <w:rPr>
          <w:noProof/>
        </w:rPr>
      </w:r>
      <w:r>
        <w:rPr>
          <w:noProof/>
        </w:rPr>
        <w:fldChar w:fldCharType="separate"/>
      </w:r>
      <w:r>
        <w:rPr>
          <w:noProof/>
        </w:rPr>
        <w:t>116</w:t>
      </w:r>
      <w:r>
        <w:rPr>
          <w:noProof/>
        </w:rPr>
        <w:fldChar w:fldCharType="end"/>
      </w:r>
    </w:p>
    <w:p w14:paraId="7BB66813" w14:textId="4291CCCB"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_Toc198994111 \h </w:instrText>
      </w:r>
      <w:r>
        <w:rPr>
          <w:noProof/>
        </w:rPr>
      </w:r>
      <w:r>
        <w:rPr>
          <w:noProof/>
        </w:rPr>
        <w:fldChar w:fldCharType="separate"/>
      </w:r>
      <w:r>
        <w:rPr>
          <w:noProof/>
        </w:rPr>
        <w:t>117</w:t>
      </w:r>
      <w:r>
        <w:rPr>
          <w:noProof/>
        </w:rPr>
        <w:fldChar w:fldCharType="end"/>
      </w:r>
    </w:p>
    <w:p w14:paraId="1FC3A465" w14:textId="3907C5B3"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_Toc198994112 \h </w:instrText>
      </w:r>
      <w:r>
        <w:rPr>
          <w:noProof/>
        </w:rPr>
      </w:r>
      <w:r>
        <w:rPr>
          <w:noProof/>
        </w:rPr>
        <w:fldChar w:fldCharType="separate"/>
      </w:r>
      <w:r>
        <w:rPr>
          <w:noProof/>
        </w:rPr>
        <w:t>118</w:t>
      </w:r>
      <w:r>
        <w:rPr>
          <w:noProof/>
        </w:rPr>
        <w:fldChar w:fldCharType="end"/>
      </w:r>
    </w:p>
    <w:p w14:paraId="2F8678DB" w14:textId="38BEA6C5"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_Toc198994113 \h </w:instrText>
      </w:r>
      <w:r>
        <w:rPr>
          <w:noProof/>
        </w:rPr>
      </w:r>
      <w:r>
        <w:rPr>
          <w:noProof/>
        </w:rPr>
        <w:fldChar w:fldCharType="separate"/>
      </w:r>
      <w:r>
        <w:rPr>
          <w:noProof/>
        </w:rPr>
        <w:t>118</w:t>
      </w:r>
      <w:r>
        <w:rPr>
          <w:noProof/>
        </w:rPr>
        <w:fldChar w:fldCharType="end"/>
      </w:r>
    </w:p>
    <w:p w14:paraId="54D72BF2" w14:textId="5AF94975"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_Toc198994114 \h </w:instrText>
      </w:r>
      <w:r>
        <w:rPr>
          <w:noProof/>
        </w:rPr>
      </w:r>
      <w:r>
        <w:rPr>
          <w:noProof/>
        </w:rPr>
        <w:fldChar w:fldCharType="separate"/>
      </w:r>
      <w:r>
        <w:rPr>
          <w:noProof/>
        </w:rPr>
        <w:t>118</w:t>
      </w:r>
      <w:r>
        <w:rPr>
          <w:noProof/>
        </w:rPr>
        <w:fldChar w:fldCharType="end"/>
      </w:r>
    </w:p>
    <w:p w14:paraId="5DBDBA34" w14:textId="248D4989"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_Toc198994115 \h </w:instrText>
      </w:r>
      <w:r>
        <w:rPr>
          <w:noProof/>
        </w:rPr>
      </w:r>
      <w:r>
        <w:rPr>
          <w:noProof/>
        </w:rPr>
        <w:fldChar w:fldCharType="separate"/>
      </w:r>
      <w:r>
        <w:rPr>
          <w:noProof/>
        </w:rPr>
        <w:t>119</w:t>
      </w:r>
      <w:r>
        <w:rPr>
          <w:noProof/>
        </w:rPr>
        <w:fldChar w:fldCharType="end"/>
      </w:r>
    </w:p>
    <w:p w14:paraId="529D4E2E" w14:textId="0E57871D"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_Toc198994116 \h </w:instrText>
      </w:r>
      <w:r>
        <w:rPr>
          <w:noProof/>
        </w:rPr>
      </w:r>
      <w:r>
        <w:rPr>
          <w:noProof/>
        </w:rPr>
        <w:fldChar w:fldCharType="separate"/>
      </w:r>
      <w:r>
        <w:rPr>
          <w:noProof/>
        </w:rPr>
        <w:t>119</w:t>
      </w:r>
      <w:r>
        <w:rPr>
          <w:noProof/>
        </w:rPr>
        <w:fldChar w:fldCharType="end"/>
      </w:r>
    </w:p>
    <w:p w14:paraId="77CD2D20" w14:textId="42768D05"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_Toc198994117 \h </w:instrText>
      </w:r>
      <w:r>
        <w:rPr>
          <w:noProof/>
        </w:rPr>
      </w:r>
      <w:r>
        <w:rPr>
          <w:noProof/>
        </w:rPr>
        <w:fldChar w:fldCharType="separate"/>
      </w:r>
      <w:r>
        <w:rPr>
          <w:noProof/>
        </w:rPr>
        <w:t>119</w:t>
      </w:r>
      <w:r>
        <w:rPr>
          <w:noProof/>
        </w:rPr>
        <w:fldChar w:fldCharType="end"/>
      </w:r>
    </w:p>
    <w:p w14:paraId="15490C7B" w14:textId="7C4BE4A4"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_Toc198994118 \h </w:instrText>
      </w:r>
      <w:r>
        <w:rPr>
          <w:noProof/>
        </w:rPr>
      </w:r>
      <w:r>
        <w:rPr>
          <w:noProof/>
        </w:rPr>
        <w:fldChar w:fldCharType="separate"/>
      </w:r>
      <w:r>
        <w:rPr>
          <w:noProof/>
        </w:rPr>
        <w:t>120</w:t>
      </w:r>
      <w:r>
        <w:rPr>
          <w:noProof/>
        </w:rPr>
        <w:fldChar w:fldCharType="end"/>
      </w:r>
    </w:p>
    <w:p w14:paraId="2E7074DF" w14:textId="73783D05"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sidRPr="00864ACA">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864ACA">
        <w:rPr>
          <w:noProof/>
          <w:lang w:val="en-US" w:eastAsia="zh-CN"/>
        </w:rPr>
        <w:t>Authorization of NF service access</w:t>
      </w:r>
      <w:r>
        <w:rPr>
          <w:noProof/>
        </w:rPr>
        <w:tab/>
      </w:r>
      <w:r>
        <w:rPr>
          <w:noProof/>
        </w:rPr>
        <w:fldChar w:fldCharType="begin" w:fldLock="1"/>
      </w:r>
      <w:r>
        <w:rPr>
          <w:noProof/>
        </w:rPr>
        <w:instrText xml:space="preserve"> PAGEREF _Toc198994119 \h </w:instrText>
      </w:r>
      <w:r>
        <w:rPr>
          <w:noProof/>
        </w:rPr>
      </w:r>
      <w:r>
        <w:rPr>
          <w:noProof/>
        </w:rPr>
        <w:fldChar w:fldCharType="separate"/>
      </w:r>
      <w:r>
        <w:rPr>
          <w:noProof/>
        </w:rPr>
        <w:t>120</w:t>
      </w:r>
      <w:r>
        <w:rPr>
          <w:noProof/>
        </w:rPr>
        <w:fldChar w:fldCharType="end"/>
      </w:r>
    </w:p>
    <w:p w14:paraId="2B404C9B" w14:textId="6C2C5AE0"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sidRPr="00864ACA">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864ACA">
        <w:rPr>
          <w:noProof/>
          <w:lang w:val="en-US"/>
        </w:rPr>
        <w:t>General</w:t>
      </w:r>
      <w:r>
        <w:rPr>
          <w:noProof/>
        </w:rPr>
        <w:tab/>
      </w:r>
      <w:r>
        <w:rPr>
          <w:noProof/>
        </w:rPr>
        <w:fldChar w:fldCharType="begin" w:fldLock="1"/>
      </w:r>
      <w:r>
        <w:rPr>
          <w:noProof/>
        </w:rPr>
        <w:instrText xml:space="preserve"> PAGEREF _Toc198994120 \h </w:instrText>
      </w:r>
      <w:r>
        <w:rPr>
          <w:noProof/>
        </w:rPr>
      </w:r>
      <w:r>
        <w:rPr>
          <w:noProof/>
        </w:rPr>
        <w:fldChar w:fldCharType="separate"/>
      </w:r>
      <w:r>
        <w:rPr>
          <w:noProof/>
        </w:rPr>
        <w:t>120</w:t>
      </w:r>
      <w:r>
        <w:rPr>
          <w:noProof/>
        </w:rPr>
        <w:fldChar w:fldCharType="end"/>
      </w:r>
    </w:p>
    <w:p w14:paraId="5CC7959F" w14:textId="0362A417"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sidRPr="00864ACA">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864ACA">
        <w:rPr>
          <w:noProof/>
          <w:lang w:val="en-US"/>
        </w:rPr>
        <w:t>Authorization for indirect communication with delegated discovery</w:t>
      </w:r>
      <w:r>
        <w:rPr>
          <w:noProof/>
        </w:rPr>
        <w:tab/>
      </w:r>
      <w:r>
        <w:rPr>
          <w:noProof/>
        </w:rPr>
        <w:fldChar w:fldCharType="begin" w:fldLock="1"/>
      </w:r>
      <w:r>
        <w:rPr>
          <w:noProof/>
        </w:rPr>
        <w:instrText xml:space="preserve"> PAGEREF _Toc198994121 \h </w:instrText>
      </w:r>
      <w:r>
        <w:rPr>
          <w:noProof/>
        </w:rPr>
      </w:r>
      <w:r>
        <w:rPr>
          <w:noProof/>
        </w:rPr>
        <w:fldChar w:fldCharType="separate"/>
      </w:r>
      <w:r>
        <w:rPr>
          <w:noProof/>
        </w:rPr>
        <w:t>120</w:t>
      </w:r>
      <w:r>
        <w:rPr>
          <w:noProof/>
        </w:rPr>
        <w:fldChar w:fldCharType="end"/>
      </w:r>
    </w:p>
    <w:p w14:paraId="6FC3E141" w14:textId="54BCC54C"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sidRPr="00864ACA">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864ACA">
        <w:rPr>
          <w:noProof/>
          <w:lang w:val="en-US"/>
        </w:rPr>
        <w:t>General</w:t>
      </w:r>
      <w:r>
        <w:rPr>
          <w:noProof/>
        </w:rPr>
        <w:tab/>
      </w:r>
      <w:r>
        <w:rPr>
          <w:noProof/>
        </w:rPr>
        <w:fldChar w:fldCharType="begin" w:fldLock="1"/>
      </w:r>
      <w:r>
        <w:rPr>
          <w:noProof/>
        </w:rPr>
        <w:instrText xml:space="preserve"> PAGEREF _Toc198994122 \h </w:instrText>
      </w:r>
      <w:r>
        <w:rPr>
          <w:noProof/>
        </w:rPr>
      </w:r>
      <w:r>
        <w:rPr>
          <w:noProof/>
        </w:rPr>
        <w:fldChar w:fldCharType="separate"/>
      </w:r>
      <w:r>
        <w:rPr>
          <w:noProof/>
        </w:rPr>
        <w:t>120</w:t>
      </w:r>
      <w:r>
        <w:rPr>
          <w:noProof/>
        </w:rPr>
        <w:fldChar w:fldCharType="end"/>
      </w:r>
    </w:p>
    <w:p w14:paraId="48A57B6A" w14:textId="15363282"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sidRPr="00864ACA">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864ACA">
        <w:rPr>
          <w:noProof/>
          <w:lang w:val="en-US"/>
        </w:rPr>
        <w:t>Error handling when the SCP fails to obtain an access token</w:t>
      </w:r>
      <w:r>
        <w:rPr>
          <w:noProof/>
        </w:rPr>
        <w:tab/>
      </w:r>
      <w:r>
        <w:rPr>
          <w:noProof/>
        </w:rPr>
        <w:fldChar w:fldCharType="begin" w:fldLock="1"/>
      </w:r>
      <w:r>
        <w:rPr>
          <w:noProof/>
        </w:rPr>
        <w:instrText xml:space="preserve"> PAGEREF _Toc198994123 \h </w:instrText>
      </w:r>
      <w:r>
        <w:rPr>
          <w:noProof/>
        </w:rPr>
      </w:r>
      <w:r>
        <w:rPr>
          <w:noProof/>
        </w:rPr>
        <w:fldChar w:fldCharType="separate"/>
      </w:r>
      <w:r>
        <w:rPr>
          <w:noProof/>
        </w:rPr>
        <w:t>121</w:t>
      </w:r>
      <w:r>
        <w:rPr>
          <w:noProof/>
        </w:rPr>
        <w:fldChar w:fldCharType="end"/>
      </w:r>
    </w:p>
    <w:p w14:paraId="0F7C74A4" w14:textId="20337C95"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sidRPr="00864ACA">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864ACA">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_Toc198994124 \h </w:instrText>
      </w:r>
      <w:r>
        <w:rPr>
          <w:noProof/>
        </w:rPr>
      </w:r>
      <w:r>
        <w:rPr>
          <w:noProof/>
        </w:rPr>
        <w:fldChar w:fldCharType="separate"/>
      </w:r>
      <w:r>
        <w:rPr>
          <w:noProof/>
        </w:rPr>
        <w:t>122</w:t>
      </w:r>
      <w:r>
        <w:rPr>
          <w:noProof/>
        </w:rPr>
        <w:fldChar w:fldCharType="end"/>
      </w:r>
    </w:p>
    <w:p w14:paraId="349376F8" w14:textId="06DD437E"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sidRPr="00864ACA">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864ACA">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_Toc198994125 \h </w:instrText>
      </w:r>
      <w:r>
        <w:rPr>
          <w:noProof/>
        </w:rPr>
      </w:r>
      <w:r>
        <w:rPr>
          <w:noProof/>
        </w:rPr>
        <w:fldChar w:fldCharType="separate"/>
      </w:r>
      <w:r>
        <w:rPr>
          <w:noProof/>
        </w:rPr>
        <w:t>122</w:t>
      </w:r>
      <w:r>
        <w:rPr>
          <w:noProof/>
        </w:rPr>
        <w:fldChar w:fldCharType="end"/>
      </w:r>
    </w:p>
    <w:p w14:paraId="1847D533" w14:textId="2DEC2615"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sidRPr="00864ACA">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864ACA">
        <w:rPr>
          <w:noProof/>
          <w:lang w:val="en-US"/>
        </w:rPr>
        <w:t>Authorization for indirect communication without delegated discovery</w:t>
      </w:r>
      <w:r>
        <w:rPr>
          <w:noProof/>
        </w:rPr>
        <w:tab/>
      </w:r>
      <w:r>
        <w:rPr>
          <w:noProof/>
        </w:rPr>
        <w:fldChar w:fldCharType="begin" w:fldLock="1"/>
      </w:r>
      <w:r>
        <w:rPr>
          <w:noProof/>
        </w:rPr>
        <w:instrText xml:space="preserve"> PAGEREF _Toc198994126 \h </w:instrText>
      </w:r>
      <w:r>
        <w:rPr>
          <w:noProof/>
        </w:rPr>
      </w:r>
      <w:r>
        <w:rPr>
          <w:noProof/>
        </w:rPr>
        <w:fldChar w:fldCharType="separate"/>
      </w:r>
      <w:r>
        <w:rPr>
          <w:noProof/>
        </w:rPr>
        <w:t>123</w:t>
      </w:r>
      <w:r>
        <w:rPr>
          <w:noProof/>
        </w:rPr>
        <w:fldChar w:fldCharType="end"/>
      </w:r>
    </w:p>
    <w:p w14:paraId="16CAB57C" w14:textId="7FA358C0"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Indirect communication with or without delegated discovery </w:t>
      </w:r>
      <w:r>
        <w:rPr>
          <w:noProof/>
        </w:rPr>
        <w:t xml:space="preserve">between different PLMNs </w:t>
      </w:r>
      <w:r>
        <w:rPr>
          <w:noProof/>
          <w:lang w:eastAsia="zh-CN"/>
        </w:rPr>
        <w:t>with possible NF selection at target PLMN</w:t>
      </w:r>
      <w:r>
        <w:rPr>
          <w:noProof/>
        </w:rPr>
        <w:tab/>
      </w:r>
      <w:r>
        <w:rPr>
          <w:noProof/>
        </w:rPr>
        <w:fldChar w:fldCharType="begin" w:fldLock="1"/>
      </w:r>
      <w:r>
        <w:rPr>
          <w:noProof/>
        </w:rPr>
        <w:instrText xml:space="preserve"> PAGEREF _Toc198994127 \h </w:instrText>
      </w:r>
      <w:r>
        <w:rPr>
          <w:noProof/>
        </w:rPr>
      </w:r>
      <w:r>
        <w:rPr>
          <w:noProof/>
        </w:rPr>
        <w:fldChar w:fldCharType="separate"/>
      </w:r>
      <w:r>
        <w:rPr>
          <w:noProof/>
        </w:rPr>
        <w:t>123</w:t>
      </w:r>
      <w:r>
        <w:rPr>
          <w:noProof/>
        </w:rPr>
        <w:fldChar w:fldCharType="end"/>
      </w:r>
    </w:p>
    <w:p w14:paraId="79A1131C" w14:textId="38A953A1"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6.10.12.1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_Toc198994128 \h </w:instrText>
      </w:r>
      <w:r>
        <w:rPr>
          <w:noProof/>
        </w:rPr>
      </w:r>
      <w:r>
        <w:rPr>
          <w:noProof/>
        </w:rPr>
        <w:fldChar w:fldCharType="separate"/>
      </w:r>
      <w:r>
        <w:rPr>
          <w:noProof/>
        </w:rPr>
        <w:t>123</w:t>
      </w:r>
      <w:r>
        <w:rPr>
          <w:noProof/>
        </w:rPr>
        <w:fldChar w:fldCharType="end"/>
      </w:r>
    </w:p>
    <w:p w14:paraId="33671ACD" w14:textId="6BD68659"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6.10.12.2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w:t>
      </w:r>
      <w:r>
        <w:rPr>
          <w:noProof/>
        </w:rPr>
        <w:tab/>
      </w:r>
      <w:r>
        <w:rPr>
          <w:noProof/>
        </w:rPr>
        <w:fldChar w:fldCharType="begin" w:fldLock="1"/>
      </w:r>
      <w:r>
        <w:rPr>
          <w:noProof/>
        </w:rPr>
        <w:instrText xml:space="preserve"> PAGEREF _Toc198994129 \h </w:instrText>
      </w:r>
      <w:r>
        <w:rPr>
          <w:noProof/>
        </w:rPr>
      </w:r>
      <w:r>
        <w:rPr>
          <w:noProof/>
        </w:rPr>
        <w:fldChar w:fldCharType="separate"/>
      </w:r>
      <w:r>
        <w:rPr>
          <w:noProof/>
        </w:rPr>
        <w:t>123</w:t>
      </w:r>
      <w:r>
        <w:rPr>
          <w:noProof/>
        </w:rPr>
        <w:fldChar w:fldCharType="end"/>
      </w:r>
    </w:p>
    <w:p w14:paraId="157BE73E" w14:textId="183A68CA"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6.10.12.2.1</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 delegated discovery</w:t>
      </w:r>
      <w:r>
        <w:rPr>
          <w:noProof/>
        </w:rPr>
        <w:tab/>
      </w:r>
      <w:r>
        <w:rPr>
          <w:noProof/>
        </w:rPr>
        <w:fldChar w:fldCharType="begin" w:fldLock="1"/>
      </w:r>
      <w:r>
        <w:rPr>
          <w:noProof/>
        </w:rPr>
        <w:instrText xml:space="preserve"> PAGEREF _Toc198994130 \h </w:instrText>
      </w:r>
      <w:r>
        <w:rPr>
          <w:noProof/>
        </w:rPr>
      </w:r>
      <w:r>
        <w:rPr>
          <w:noProof/>
        </w:rPr>
        <w:fldChar w:fldCharType="separate"/>
      </w:r>
      <w:r>
        <w:rPr>
          <w:noProof/>
        </w:rPr>
        <w:t>123</w:t>
      </w:r>
      <w:r>
        <w:rPr>
          <w:noProof/>
        </w:rPr>
        <w:fldChar w:fldCharType="end"/>
      </w:r>
    </w:p>
    <w:p w14:paraId="4D62F4EA" w14:textId="5E2D5EA3"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6.10.12.2.2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without delegated discovery</w:t>
      </w:r>
      <w:r>
        <w:rPr>
          <w:noProof/>
        </w:rPr>
        <w:tab/>
      </w:r>
      <w:r>
        <w:rPr>
          <w:noProof/>
        </w:rPr>
        <w:fldChar w:fldCharType="begin" w:fldLock="1"/>
      </w:r>
      <w:r>
        <w:rPr>
          <w:noProof/>
        </w:rPr>
        <w:instrText xml:space="preserve"> PAGEREF _Toc198994131 \h </w:instrText>
      </w:r>
      <w:r>
        <w:rPr>
          <w:noProof/>
        </w:rPr>
      </w:r>
      <w:r>
        <w:rPr>
          <w:noProof/>
        </w:rPr>
        <w:fldChar w:fldCharType="separate"/>
      </w:r>
      <w:r>
        <w:rPr>
          <w:noProof/>
        </w:rPr>
        <w:t>123</w:t>
      </w:r>
      <w:r>
        <w:rPr>
          <w:noProof/>
        </w:rPr>
        <w:fldChar w:fldCharType="end"/>
      </w:r>
    </w:p>
    <w:p w14:paraId="685A821B" w14:textId="6C420AFA"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6.10.12.3</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_Toc198994132 \h </w:instrText>
      </w:r>
      <w:r>
        <w:rPr>
          <w:noProof/>
        </w:rPr>
      </w:r>
      <w:r>
        <w:rPr>
          <w:noProof/>
        </w:rPr>
        <w:fldChar w:fldCharType="separate"/>
      </w:r>
      <w:r>
        <w:rPr>
          <w:noProof/>
        </w:rPr>
        <w:t>124</w:t>
      </w:r>
      <w:r>
        <w:rPr>
          <w:noProof/>
        </w:rPr>
        <w:fldChar w:fldCharType="end"/>
      </w:r>
    </w:p>
    <w:p w14:paraId="733E427D" w14:textId="081D43F5"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6.10.12.3.1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_Toc198994133 \h </w:instrText>
      </w:r>
      <w:r>
        <w:rPr>
          <w:noProof/>
        </w:rPr>
      </w:r>
      <w:r>
        <w:rPr>
          <w:noProof/>
        </w:rPr>
        <w:fldChar w:fldCharType="separate"/>
      </w:r>
      <w:r>
        <w:rPr>
          <w:noProof/>
        </w:rPr>
        <w:t>124</w:t>
      </w:r>
      <w:r>
        <w:rPr>
          <w:noProof/>
        </w:rPr>
        <w:fldChar w:fldCharType="end"/>
      </w:r>
    </w:p>
    <w:p w14:paraId="368998D7" w14:textId="6CFC01EB"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6.10.12.3.2</w:t>
      </w:r>
      <w:r>
        <w:rPr>
          <w:rFonts w:asciiTheme="minorHAnsi" w:eastAsiaTheme="minorEastAsia" w:hAnsiTheme="minorHAnsi" w:cstheme="minorBidi"/>
          <w:noProof/>
          <w:kern w:val="2"/>
          <w:sz w:val="24"/>
          <w:szCs w:val="24"/>
          <w:lang w:eastAsia="en-GB"/>
          <w14:ligatures w14:val="standardContextual"/>
        </w:rPr>
        <w:tab/>
      </w:r>
      <w:r>
        <w:rPr>
          <w:noProof/>
        </w:rPr>
        <w:t>Routing within the source PLMN</w:t>
      </w:r>
      <w:r>
        <w:rPr>
          <w:noProof/>
        </w:rPr>
        <w:tab/>
      </w:r>
      <w:r>
        <w:rPr>
          <w:noProof/>
        </w:rPr>
        <w:fldChar w:fldCharType="begin" w:fldLock="1"/>
      </w:r>
      <w:r>
        <w:rPr>
          <w:noProof/>
        </w:rPr>
        <w:instrText xml:space="preserve"> PAGEREF _Toc198994134 \h </w:instrText>
      </w:r>
      <w:r>
        <w:rPr>
          <w:noProof/>
        </w:rPr>
      </w:r>
      <w:r>
        <w:rPr>
          <w:noProof/>
        </w:rPr>
        <w:fldChar w:fldCharType="separate"/>
      </w:r>
      <w:r>
        <w:rPr>
          <w:noProof/>
        </w:rPr>
        <w:t>124</w:t>
      </w:r>
      <w:r>
        <w:rPr>
          <w:noProof/>
        </w:rPr>
        <w:fldChar w:fldCharType="end"/>
      </w:r>
    </w:p>
    <w:p w14:paraId="57B94B71" w14:textId="77F24454"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6.10.12.3.3</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_Toc198994135 \h </w:instrText>
      </w:r>
      <w:r>
        <w:rPr>
          <w:noProof/>
        </w:rPr>
      </w:r>
      <w:r>
        <w:rPr>
          <w:noProof/>
        </w:rPr>
        <w:fldChar w:fldCharType="separate"/>
      </w:r>
      <w:r>
        <w:rPr>
          <w:noProof/>
        </w:rPr>
        <w:t>124</w:t>
      </w:r>
      <w:r>
        <w:rPr>
          <w:noProof/>
        </w:rPr>
        <w:fldChar w:fldCharType="end"/>
      </w:r>
    </w:p>
    <w:p w14:paraId="7A9017FF" w14:textId="2F06D91C"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6.10.12.3.4</w:t>
      </w:r>
      <w:r>
        <w:rPr>
          <w:rFonts w:asciiTheme="minorHAnsi" w:eastAsiaTheme="minorEastAsia" w:hAnsiTheme="minorHAnsi" w:cstheme="minorBidi"/>
          <w:noProof/>
          <w:kern w:val="2"/>
          <w:sz w:val="24"/>
          <w:szCs w:val="24"/>
          <w:lang w:eastAsia="en-GB"/>
          <w14:ligatures w14:val="standardContextual"/>
        </w:rPr>
        <w:tab/>
      </w:r>
      <w:r>
        <w:rPr>
          <w:noProof/>
        </w:rPr>
        <w:t>Routing within the target PLMN</w:t>
      </w:r>
      <w:r>
        <w:rPr>
          <w:noProof/>
        </w:rPr>
        <w:tab/>
      </w:r>
      <w:r>
        <w:rPr>
          <w:noProof/>
        </w:rPr>
        <w:fldChar w:fldCharType="begin" w:fldLock="1"/>
      </w:r>
      <w:r>
        <w:rPr>
          <w:noProof/>
        </w:rPr>
        <w:instrText xml:space="preserve"> PAGEREF _Toc198994136 \h </w:instrText>
      </w:r>
      <w:r>
        <w:rPr>
          <w:noProof/>
        </w:rPr>
      </w:r>
      <w:r>
        <w:rPr>
          <w:noProof/>
        </w:rPr>
        <w:fldChar w:fldCharType="separate"/>
      </w:r>
      <w:r>
        <w:rPr>
          <w:noProof/>
        </w:rPr>
        <w:t>125</w:t>
      </w:r>
      <w:r>
        <w:rPr>
          <w:noProof/>
        </w:rPr>
        <w:fldChar w:fldCharType="end"/>
      </w:r>
    </w:p>
    <w:p w14:paraId="04F58BB3" w14:textId="189D7650"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6.10.12.4</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fldLock="1"/>
      </w:r>
      <w:r>
        <w:rPr>
          <w:noProof/>
        </w:rPr>
        <w:instrText xml:space="preserve"> PAGEREF _Toc198994137 \h </w:instrText>
      </w:r>
      <w:r>
        <w:rPr>
          <w:noProof/>
        </w:rPr>
      </w:r>
      <w:r>
        <w:rPr>
          <w:noProof/>
        </w:rPr>
        <w:fldChar w:fldCharType="separate"/>
      </w:r>
      <w:r>
        <w:rPr>
          <w:noProof/>
        </w:rPr>
        <w:t>125</w:t>
      </w:r>
      <w:r>
        <w:rPr>
          <w:noProof/>
        </w:rPr>
        <w:fldChar w:fldCharType="end"/>
      </w:r>
    </w:p>
    <w:p w14:paraId="5AFD0175" w14:textId="55987FB8"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6.10.12.4.1</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 delegated discovery</w:t>
      </w:r>
      <w:r>
        <w:rPr>
          <w:noProof/>
        </w:rPr>
        <w:tab/>
      </w:r>
      <w:r>
        <w:rPr>
          <w:noProof/>
        </w:rPr>
        <w:fldChar w:fldCharType="begin" w:fldLock="1"/>
      </w:r>
      <w:r>
        <w:rPr>
          <w:noProof/>
        </w:rPr>
        <w:instrText xml:space="preserve"> PAGEREF _Toc198994138 \h </w:instrText>
      </w:r>
      <w:r>
        <w:rPr>
          <w:noProof/>
        </w:rPr>
      </w:r>
      <w:r>
        <w:rPr>
          <w:noProof/>
        </w:rPr>
        <w:fldChar w:fldCharType="separate"/>
      </w:r>
      <w:r>
        <w:rPr>
          <w:noProof/>
        </w:rPr>
        <w:t>125</w:t>
      </w:r>
      <w:r>
        <w:rPr>
          <w:noProof/>
        </w:rPr>
        <w:fldChar w:fldCharType="end"/>
      </w:r>
    </w:p>
    <w:p w14:paraId="372DBE85" w14:textId="7E73732A" w:rsidR="006C04D6" w:rsidRDefault="006C04D6">
      <w:pPr>
        <w:pStyle w:val="TOC5"/>
        <w:rPr>
          <w:rFonts w:asciiTheme="minorHAnsi" w:eastAsiaTheme="minorEastAsia" w:hAnsiTheme="minorHAnsi" w:cstheme="minorBidi"/>
          <w:noProof/>
          <w:kern w:val="2"/>
          <w:sz w:val="24"/>
          <w:szCs w:val="24"/>
          <w:lang w:eastAsia="en-GB"/>
          <w14:ligatures w14:val="standardContextual"/>
        </w:rPr>
      </w:pPr>
      <w:r>
        <w:rPr>
          <w:noProof/>
        </w:rPr>
        <w:t>6.10.12.4.2</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without delegated discovery</w:t>
      </w:r>
      <w:r>
        <w:rPr>
          <w:noProof/>
        </w:rPr>
        <w:tab/>
      </w:r>
      <w:r>
        <w:rPr>
          <w:noProof/>
        </w:rPr>
        <w:fldChar w:fldCharType="begin" w:fldLock="1"/>
      </w:r>
      <w:r>
        <w:rPr>
          <w:noProof/>
        </w:rPr>
        <w:instrText xml:space="preserve"> PAGEREF _Toc198994139 \h </w:instrText>
      </w:r>
      <w:r>
        <w:rPr>
          <w:noProof/>
        </w:rPr>
      </w:r>
      <w:r>
        <w:rPr>
          <w:noProof/>
        </w:rPr>
        <w:fldChar w:fldCharType="separate"/>
      </w:r>
      <w:r>
        <w:rPr>
          <w:noProof/>
        </w:rPr>
        <w:t>126</w:t>
      </w:r>
      <w:r>
        <w:rPr>
          <w:noProof/>
        </w:rPr>
        <w:fldChar w:fldCharType="end"/>
      </w:r>
    </w:p>
    <w:p w14:paraId="70F2C60F" w14:textId="1F995ACF"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_Toc198994140 \h </w:instrText>
      </w:r>
      <w:r>
        <w:rPr>
          <w:noProof/>
        </w:rPr>
      </w:r>
      <w:r>
        <w:rPr>
          <w:noProof/>
        </w:rPr>
        <w:fldChar w:fldCharType="separate"/>
      </w:r>
      <w:r>
        <w:rPr>
          <w:noProof/>
        </w:rPr>
        <w:t>126</w:t>
      </w:r>
      <w:r>
        <w:rPr>
          <w:noProof/>
        </w:rPr>
        <w:fldChar w:fldCharType="end"/>
      </w:r>
    </w:p>
    <w:p w14:paraId="2CA5342C" w14:textId="5A16F9B6"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_Toc198994141 \h </w:instrText>
      </w:r>
      <w:r>
        <w:rPr>
          <w:noProof/>
        </w:rPr>
      </w:r>
      <w:r>
        <w:rPr>
          <w:noProof/>
        </w:rPr>
        <w:fldChar w:fldCharType="separate"/>
      </w:r>
      <w:r>
        <w:rPr>
          <w:noProof/>
        </w:rPr>
        <w:t>126</w:t>
      </w:r>
      <w:r>
        <w:rPr>
          <w:noProof/>
        </w:rPr>
        <w:fldChar w:fldCharType="end"/>
      </w:r>
    </w:p>
    <w:p w14:paraId="58CF463D" w14:textId="37463731"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_Toc198994142 \h </w:instrText>
      </w:r>
      <w:r>
        <w:rPr>
          <w:noProof/>
        </w:rPr>
      </w:r>
      <w:r>
        <w:rPr>
          <w:noProof/>
        </w:rPr>
        <w:fldChar w:fldCharType="separate"/>
      </w:r>
      <w:r>
        <w:rPr>
          <w:noProof/>
        </w:rPr>
        <w:t>126</w:t>
      </w:r>
      <w:r>
        <w:rPr>
          <w:noProof/>
        </w:rPr>
        <w:fldChar w:fldCharType="end"/>
      </w:r>
    </w:p>
    <w:p w14:paraId="22C66C3A" w14:textId="1744B95A"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_Toc198994143 \h </w:instrText>
      </w:r>
      <w:r>
        <w:rPr>
          <w:noProof/>
        </w:rPr>
      </w:r>
      <w:r>
        <w:rPr>
          <w:noProof/>
        </w:rPr>
        <w:fldChar w:fldCharType="separate"/>
      </w:r>
      <w:r>
        <w:rPr>
          <w:noProof/>
        </w:rPr>
        <w:t>126</w:t>
      </w:r>
      <w:r>
        <w:rPr>
          <w:noProof/>
        </w:rPr>
        <w:fldChar w:fldCharType="end"/>
      </w:r>
    </w:p>
    <w:p w14:paraId="3132AD49" w14:textId="26ADEDF8"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_Toc198994144 \h </w:instrText>
      </w:r>
      <w:r>
        <w:rPr>
          <w:noProof/>
        </w:rPr>
      </w:r>
      <w:r>
        <w:rPr>
          <w:noProof/>
        </w:rPr>
        <w:fldChar w:fldCharType="separate"/>
      </w:r>
      <w:r>
        <w:rPr>
          <w:noProof/>
        </w:rPr>
        <w:t>126</w:t>
      </w:r>
      <w:r>
        <w:rPr>
          <w:noProof/>
        </w:rPr>
        <w:fldChar w:fldCharType="end"/>
      </w:r>
    </w:p>
    <w:p w14:paraId="002E968D" w14:textId="4F58E658"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_Toc198994145 \h </w:instrText>
      </w:r>
      <w:r>
        <w:rPr>
          <w:noProof/>
        </w:rPr>
      </w:r>
      <w:r>
        <w:rPr>
          <w:noProof/>
        </w:rPr>
        <w:fldChar w:fldCharType="separate"/>
      </w:r>
      <w:r>
        <w:rPr>
          <w:noProof/>
        </w:rPr>
        <w:t>127</w:t>
      </w:r>
      <w:r>
        <w:rPr>
          <w:noProof/>
        </w:rPr>
        <w:fldChar w:fldCharType="end"/>
      </w:r>
    </w:p>
    <w:p w14:paraId="16524836" w14:textId="66AF9F57"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_Toc198994146 \h </w:instrText>
      </w:r>
      <w:r>
        <w:rPr>
          <w:noProof/>
        </w:rPr>
      </w:r>
      <w:r>
        <w:rPr>
          <w:noProof/>
        </w:rPr>
        <w:fldChar w:fldCharType="separate"/>
      </w:r>
      <w:r>
        <w:rPr>
          <w:noProof/>
        </w:rPr>
        <w:t>127</w:t>
      </w:r>
      <w:r>
        <w:rPr>
          <w:noProof/>
        </w:rPr>
        <w:fldChar w:fldCharType="end"/>
      </w:r>
    </w:p>
    <w:p w14:paraId="6DA900CE" w14:textId="4AAB8F1C"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_Toc198994147 \h </w:instrText>
      </w:r>
      <w:r>
        <w:rPr>
          <w:noProof/>
        </w:rPr>
      </w:r>
      <w:r>
        <w:rPr>
          <w:noProof/>
        </w:rPr>
        <w:fldChar w:fldCharType="separate"/>
      </w:r>
      <w:r>
        <w:rPr>
          <w:noProof/>
        </w:rPr>
        <w:t>129</w:t>
      </w:r>
      <w:r>
        <w:rPr>
          <w:noProof/>
        </w:rPr>
        <w:fldChar w:fldCharType="end"/>
      </w:r>
    </w:p>
    <w:p w14:paraId="0790C818" w14:textId="194FCB37"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_Toc198994148 \h </w:instrText>
      </w:r>
      <w:r>
        <w:rPr>
          <w:noProof/>
        </w:rPr>
      </w:r>
      <w:r>
        <w:rPr>
          <w:noProof/>
        </w:rPr>
        <w:fldChar w:fldCharType="separate"/>
      </w:r>
      <w:r>
        <w:rPr>
          <w:noProof/>
        </w:rPr>
        <w:t>130</w:t>
      </w:r>
      <w:r>
        <w:rPr>
          <w:noProof/>
        </w:rPr>
        <w:fldChar w:fldCharType="end"/>
      </w:r>
    </w:p>
    <w:p w14:paraId="585903EE" w14:textId="32C82A9D"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_Toc198994149 \h </w:instrText>
      </w:r>
      <w:r>
        <w:rPr>
          <w:noProof/>
        </w:rPr>
      </w:r>
      <w:r>
        <w:rPr>
          <w:noProof/>
        </w:rPr>
        <w:fldChar w:fldCharType="separate"/>
      </w:r>
      <w:r>
        <w:rPr>
          <w:noProof/>
        </w:rPr>
        <w:t>130</w:t>
      </w:r>
      <w:r>
        <w:rPr>
          <w:noProof/>
        </w:rPr>
        <w:fldChar w:fldCharType="end"/>
      </w:r>
    </w:p>
    <w:p w14:paraId="69F898AD" w14:textId="25202612"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_Toc198994150 \h </w:instrText>
      </w:r>
      <w:r>
        <w:rPr>
          <w:noProof/>
        </w:rPr>
      </w:r>
      <w:r>
        <w:rPr>
          <w:noProof/>
        </w:rPr>
        <w:fldChar w:fldCharType="separate"/>
      </w:r>
      <w:r>
        <w:rPr>
          <w:noProof/>
        </w:rPr>
        <w:t>132</w:t>
      </w:r>
      <w:r>
        <w:rPr>
          <w:noProof/>
        </w:rPr>
        <w:fldChar w:fldCharType="end"/>
      </w:r>
    </w:p>
    <w:p w14:paraId="01060F2D" w14:textId="313547A0"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_Toc198994151 \h </w:instrText>
      </w:r>
      <w:r>
        <w:rPr>
          <w:noProof/>
        </w:rPr>
      </w:r>
      <w:r>
        <w:rPr>
          <w:noProof/>
        </w:rPr>
        <w:fldChar w:fldCharType="separate"/>
      </w:r>
      <w:r>
        <w:rPr>
          <w:noProof/>
        </w:rPr>
        <w:t>133</w:t>
      </w:r>
      <w:r>
        <w:rPr>
          <w:noProof/>
        </w:rPr>
        <w:fldChar w:fldCharType="end"/>
      </w:r>
    </w:p>
    <w:p w14:paraId="6080DB28" w14:textId="51B8929D"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sidRPr="00864ACA">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864ACA">
        <w:rPr>
          <w:rFonts w:eastAsia="DengXian"/>
          <w:noProof/>
          <w:lang w:eastAsia="zh-CN"/>
        </w:rPr>
        <w:t>General</w:t>
      </w:r>
      <w:r>
        <w:rPr>
          <w:noProof/>
        </w:rPr>
        <w:tab/>
      </w:r>
      <w:r>
        <w:rPr>
          <w:noProof/>
        </w:rPr>
        <w:fldChar w:fldCharType="begin" w:fldLock="1"/>
      </w:r>
      <w:r>
        <w:rPr>
          <w:noProof/>
        </w:rPr>
        <w:instrText xml:space="preserve"> PAGEREF _Toc198994152 \h </w:instrText>
      </w:r>
      <w:r>
        <w:rPr>
          <w:noProof/>
        </w:rPr>
      </w:r>
      <w:r>
        <w:rPr>
          <w:noProof/>
        </w:rPr>
        <w:fldChar w:fldCharType="separate"/>
      </w:r>
      <w:r>
        <w:rPr>
          <w:noProof/>
        </w:rPr>
        <w:t>133</w:t>
      </w:r>
      <w:r>
        <w:rPr>
          <w:noProof/>
        </w:rPr>
        <w:fldChar w:fldCharType="end"/>
      </w:r>
    </w:p>
    <w:p w14:paraId="4A647502" w14:textId="292E8FC4"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sidRPr="00864ACA">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864ACA">
        <w:rPr>
          <w:rFonts w:eastAsia="DengXian"/>
          <w:noProof/>
          <w:lang w:eastAsia="zh-CN"/>
        </w:rPr>
        <w:t>SBI messages correlation using UE identifier</w:t>
      </w:r>
      <w:r>
        <w:rPr>
          <w:noProof/>
        </w:rPr>
        <w:tab/>
      </w:r>
      <w:r>
        <w:rPr>
          <w:noProof/>
        </w:rPr>
        <w:fldChar w:fldCharType="begin" w:fldLock="1"/>
      </w:r>
      <w:r>
        <w:rPr>
          <w:noProof/>
        </w:rPr>
        <w:instrText xml:space="preserve"> PAGEREF _Toc198994153 \h </w:instrText>
      </w:r>
      <w:r>
        <w:rPr>
          <w:noProof/>
        </w:rPr>
      </w:r>
      <w:r>
        <w:rPr>
          <w:noProof/>
        </w:rPr>
        <w:fldChar w:fldCharType="separate"/>
      </w:r>
      <w:r>
        <w:rPr>
          <w:noProof/>
        </w:rPr>
        <w:t>133</w:t>
      </w:r>
      <w:r>
        <w:rPr>
          <w:noProof/>
        </w:rPr>
        <w:fldChar w:fldCharType="end"/>
      </w:r>
    </w:p>
    <w:p w14:paraId="0AE9AD1D" w14:textId="44ACC08A"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sidRPr="00864ACA">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864ACA">
        <w:rPr>
          <w:rFonts w:eastAsia="DengXian"/>
          <w:noProof/>
          <w:lang w:eastAsia="zh-CN"/>
        </w:rPr>
        <w:t>General</w:t>
      </w:r>
      <w:r>
        <w:rPr>
          <w:noProof/>
        </w:rPr>
        <w:tab/>
      </w:r>
      <w:r>
        <w:rPr>
          <w:noProof/>
        </w:rPr>
        <w:fldChar w:fldCharType="begin" w:fldLock="1"/>
      </w:r>
      <w:r>
        <w:rPr>
          <w:noProof/>
        </w:rPr>
        <w:instrText xml:space="preserve"> PAGEREF _Toc198994154 \h </w:instrText>
      </w:r>
      <w:r>
        <w:rPr>
          <w:noProof/>
        </w:rPr>
      </w:r>
      <w:r>
        <w:rPr>
          <w:noProof/>
        </w:rPr>
        <w:fldChar w:fldCharType="separate"/>
      </w:r>
      <w:r>
        <w:rPr>
          <w:noProof/>
        </w:rPr>
        <w:t>133</w:t>
      </w:r>
      <w:r>
        <w:rPr>
          <w:noProof/>
        </w:rPr>
        <w:fldChar w:fldCharType="end"/>
      </w:r>
    </w:p>
    <w:p w14:paraId="41A2EDC7" w14:textId="1E9C0F7B"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sidRPr="00864ACA">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864ACA">
        <w:rPr>
          <w:rFonts w:eastAsia="DengXian"/>
          <w:noProof/>
          <w:lang w:eastAsia="zh-CN"/>
        </w:rPr>
        <w:t>Principles</w:t>
      </w:r>
      <w:r>
        <w:rPr>
          <w:noProof/>
        </w:rPr>
        <w:tab/>
      </w:r>
      <w:r>
        <w:rPr>
          <w:noProof/>
        </w:rPr>
        <w:fldChar w:fldCharType="begin" w:fldLock="1"/>
      </w:r>
      <w:r>
        <w:rPr>
          <w:noProof/>
        </w:rPr>
        <w:instrText xml:space="preserve"> PAGEREF _Toc198994155 \h </w:instrText>
      </w:r>
      <w:r>
        <w:rPr>
          <w:noProof/>
        </w:rPr>
      </w:r>
      <w:r>
        <w:rPr>
          <w:noProof/>
        </w:rPr>
        <w:fldChar w:fldCharType="separate"/>
      </w:r>
      <w:r>
        <w:rPr>
          <w:noProof/>
        </w:rPr>
        <w:t>133</w:t>
      </w:r>
      <w:r>
        <w:rPr>
          <w:noProof/>
        </w:rPr>
        <w:fldChar w:fldCharType="end"/>
      </w:r>
    </w:p>
    <w:p w14:paraId="2288C6A2" w14:textId="7B460194"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sidRPr="00864ACA">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864ACA">
        <w:rPr>
          <w:rFonts w:eastAsia="DengXian"/>
          <w:noProof/>
          <w:lang w:eastAsia="zh-CN"/>
        </w:rPr>
        <w:t>SBI messages correlation using NF Peer Information</w:t>
      </w:r>
      <w:r>
        <w:rPr>
          <w:noProof/>
        </w:rPr>
        <w:tab/>
      </w:r>
      <w:r>
        <w:rPr>
          <w:noProof/>
        </w:rPr>
        <w:fldChar w:fldCharType="begin" w:fldLock="1"/>
      </w:r>
      <w:r>
        <w:rPr>
          <w:noProof/>
        </w:rPr>
        <w:instrText xml:space="preserve"> PAGEREF _Toc198994156 \h </w:instrText>
      </w:r>
      <w:r>
        <w:rPr>
          <w:noProof/>
        </w:rPr>
      </w:r>
      <w:r>
        <w:rPr>
          <w:noProof/>
        </w:rPr>
        <w:fldChar w:fldCharType="separate"/>
      </w:r>
      <w:r>
        <w:rPr>
          <w:noProof/>
        </w:rPr>
        <w:t>134</w:t>
      </w:r>
      <w:r>
        <w:rPr>
          <w:noProof/>
        </w:rPr>
        <w:fldChar w:fldCharType="end"/>
      </w:r>
    </w:p>
    <w:p w14:paraId="7438F86F" w14:textId="31BCE10B"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sidRPr="00864ACA">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864ACA">
        <w:rPr>
          <w:rFonts w:eastAsia="DengXian"/>
          <w:noProof/>
          <w:lang w:eastAsia="zh-CN"/>
        </w:rPr>
        <w:t>General</w:t>
      </w:r>
      <w:r>
        <w:rPr>
          <w:noProof/>
        </w:rPr>
        <w:tab/>
      </w:r>
      <w:r>
        <w:rPr>
          <w:noProof/>
        </w:rPr>
        <w:fldChar w:fldCharType="begin" w:fldLock="1"/>
      </w:r>
      <w:r>
        <w:rPr>
          <w:noProof/>
        </w:rPr>
        <w:instrText xml:space="preserve"> PAGEREF _Toc198994157 \h </w:instrText>
      </w:r>
      <w:r>
        <w:rPr>
          <w:noProof/>
        </w:rPr>
      </w:r>
      <w:r>
        <w:rPr>
          <w:noProof/>
        </w:rPr>
        <w:fldChar w:fldCharType="separate"/>
      </w:r>
      <w:r>
        <w:rPr>
          <w:noProof/>
        </w:rPr>
        <w:t>134</w:t>
      </w:r>
      <w:r>
        <w:rPr>
          <w:noProof/>
        </w:rPr>
        <w:fldChar w:fldCharType="end"/>
      </w:r>
    </w:p>
    <w:p w14:paraId="489FB462" w14:textId="2FC3971C" w:rsidR="006C04D6" w:rsidRDefault="006C04D6">
      <w:pPr>
        <w:pStyle w:val="TOC4"/>
        <w:rPr>
          <w:rFonts w:asciiTheme="minorHAnsi" w:eastAsiaTheme="minorEastAsia" w:hAnsiTheme="minorHAnsi" w:cstheme="minorBidi"/>
          <w:noProof/>
          <w:kern w:val="2"/>
          <w:sz w:val="24"/>
          <w:szCs w:val="24"/>
          <w:lang w:eastAsia="en-GB"/>
          <w14:ligatures w14:val="standardContextual"/>
        </w:rPr>
      </w:pPr>
      <w:r w:rsidRPr="00864ACA">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864ACA">
        <w:rPr>
          <w:rFonts w:eastAsia="DengXian"/>
          <w:noProof/>
          <w:lang w:eastAsia="zh-CN"/>
        </w:rPr>
        <w:t>Principles</w:t>
      </w:r>
      <w:r>
        <w:rPr>
          <w:noProof/>
        </w:rPr>
        <w:tab/>
      </w:r>
      <w:r>
        <w:rPr>
          <w:noProof/>
        </w:rPr>
        <w:fldChar w:fldCharType="begin" w:fldLock="1"/>
      </w:r>
      <w:r>
        <w:rPr>
          <w:noProof/>
        </w:rPr>
        <w:instrText xml:space="preserve"> PAGEREF _Toc198994158 \h </w:instrText>
      </w:r>
      <w:r>
        <w:rPr>
          <w:noProof/>
        </w:rPr>
      </w:r>
      <w:r>
        <w:rPr>
          <w:noProof/>
        </w:rPr>
        <w:fldChar w:fldCharType="separate"/>
      </w:r>
      <w:r>
        <w:rPr>
          <w:noProof/>
        </w:rPr>
        <w:t>134</w:t>
      </w:r>
      <w:r>
        <w:rPr>
          <w:noProof/>
        </w:rPr>
        <w:fldChar w:fldCharType="end"/>
      </w:r>
    </w:p>
    <w:p w14:paraId="31D7E965" w14:textId="77966B4C" w:rsidR="006C04D6" w:rsidRDefault="006C04D6">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_Toc198994159 \h </w:instrText>
      </w:r>
      <w:r>
        <w:rPr>
          <w:noProof/>
        </w:rPr>
      </w:r>
      <w:r>
        <w:rPr>
          <w:noProof/>
        </w:rPr>
        <w:fldChar w:fldCharType="separate"/>
      </w:r>
      <w:r>
        <w:rPr>
          <w:noProof/>
        </w:rPr>
        <w:t>134</w:t>
      </w:r>
      <w:r>
        <w:rPr>
          <w:noProof/>
        </w:rPr>
        <w:fldChar w:fldCharType="end"/>
      </w:r>
    </w:p>
    <w:p w14:paraId="4321A0B5" w14:textId="24A2A23A"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sidRPr="00864ACA">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864ACA">
        <w:rPr>
          <w:rFonts w:eastAsia="DengXian"/>
          <w:noProof/>
          <w:lang w:eastAsia="zh-CN"/>
        </w:rPr>
        <w:t>General</w:t>
      </w:r>
      <w:r>
        <w:rPr>
          <w:noProof/>
        </w:rPr>
        <w:tab/>
      </w:r>
      <w:r>
        <w:rPr>
          <w:noProof/>
        </w:rPr>
        <w:fldChar w:fldCharType="begin" w:fldLock="1"/>
      </w:r>
      <w:r>
        <w:rPr>
          <w:noProof/>
        </w:rPr>
        <w:instrText xml:space="preserve"> PAGEREF _Toc198994160 \h </w:instrText>
      </w:r>
      <w:r>
        <w:rPr>
          <w:noProof/>
        </w:rPr>
      </w:r>
      <w:r>
        <w:rPr>
          <w:noProof/>
        </w:rPr>
        <w:fldChar w:fldCharType="separate"/>
      </w:r>
      <w:r>
        <w:rPr>
          <w:noProof/>
        </w:rPr>
        <w:t>134</w:t>
      </w:r>
      <w:r>
        <w:rPr>
          <w:noProof/>
        </w:rPr>
        <w:fldChar w:fldCharType="end"/>
      </w:r>
    </w:p>
    <w:p w14:paraId="7C1F117F" w14:textId="1C1BC146"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sidRPr="00864ACA">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864ACA">
        <w:rPr>
          <w:rFonts w:eastAsia="DengXian"/>
          <w:noProof/>
          <w:lang w:eastAsia="zh-CN"/>
        </w:rPr>
        <w:t>Inclusion of the intended purpose</w:t>
      </w:r>
      <w:r>
        <w:rPr>
          <w:noProof/>
        </w:rPr>
        <w:tab/>
      </w:r>
      <w:r>
        <w:rPr>
          <w:noProof/>
        </w:rPr>
        <w:fldChar w:fldCharType="begin" w:fldLock="1"/>
      </w:r>
      <w:r>
        <w:rPr>
          <w:noProof/>
        </w:rPr>
        <w:instrText xml:space="preserve"> PAGEREF _Toc198994161 \h </w:instrText>
      </w:r>
      <w:r>
        <w:rPr>
          <w:noProof/>
        </w:rPr>
      </w:r>
      <w:r>
        <w:rPr>
          <w:noProof/>
        </w:rPr>
        <w:fldChar w:fldCharType="separate"/>
      </w:r>
      <w:r>
        <w:rPr>
          <w:noProof/>
        </w:rPr>
        <w:t>134</w:t>
      </w:r>
      <w:r>
        <w:rPr>
          <w:noProof/>
        </w:rPr>
        <w:fldChar w:fldCharType="end"/>
      </w:r>
    </w:p>
    <w:p w14:paraId="4EEF3BDB" w14:textId="1363C968" w:rsidR="006C04D6" w:rsidRDefault="006C04D6">
      <w:pPr>
        <w:pStyle w:val="TOC3"/>
        <w:rPr>
          <w:rFonts w:asciiTheme="minorHAnsi" w:eastAsiaTheme="minorEastAsia" w:hAnsiTheme="minorHAnsi" w:cstheme="minorBidi"/>
          <w:noProof/>
          <w:kern w:val="2"/>
          <w:sz w:val="24"/>
          <w:szCs w:val="24"/>
          <w:lang w:eastAsia="en-GB"/>
          <w14:ligatures w14:val="standardContextual"/>
        </w:rPr>
      </w:pPr>
      <w:r w:rsidRPr="00864ACA">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864ACA">
        <w:rPr>
          <w:rFonts w:eastAsia="DengXian"/>
          <w:noProof/>
          <w:lang w:eastAsia="zh-CN"/>
        </w:rPr>
        <w:t>Evaluating the intended purpose</w:t>
      </w:r>
      <w:r>
        <w:rPr>
          <w:noProof/>
        </w:rPr>
        <w:tab/>
      </w:r>
      <w:r>
        <w:rPr>
          <w:noProof/>
        </w:rPr>
        <w:fldChar w:fldCharType="begin" w:fldLock="1"/>
      </w:r>
      <w:r>
        <w:rPr>
          <w:noProof/>
        </w:rPr>
        <w:instrText xml:space="preserve"> PAGEREF _Toc198994162 \h </w:instrText>
      </w:r>
      <w:r>
        <w:rPr>
          <w:noProof/>
        </w:rPr>
      </w:r>
      <w:r>
        <w:rPr>
          <w:noProof/>
        </w:rPr>
        <w:fldChar w:fldCharType="separate"/>
      </w:r>
      <w:r>
        <w:rPr>
          <w:noProof/>
        </w:rPr>
        <w:t>135</w:t>
      </w:r>
      <w:r>
        <w:rPr>
          <w:noProof/>
        </w:rPr>
        <w:fldChar w:fldCharType="end"/>
      </w:r>
    </w:p>
    <w:p w14:paraId="4AD8312D" w14:textId="43A7A947" w:rsidR="006C04D6" w:rsidRDefault="006C04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_Toc198994163 \h </w:instrText>
      </w:r>
      <w:r>
        <w:rPr>
          <w:noProof/>
        </w:rPr>
      </w:r>
      <w:r>
        <w:rPr>
          <w:noProof/>
        </w:rPr>
        <w:fldChar w:fldCharType="separate"/>
      </w:r>
      <w:r>
        <w:rPr>
          <w:noProof/>
        </w:rPr>
        <w:t>136</w:t>
      </w:r>
      <w:r>
        <w:rPr>
          <w:noProof/>
        </w:rPr>
        <w:fldChar w:fldCharType="end"/>
      </w:r>
    </w:p>
    <w:p w14:paraId="62E36569" w14:textId="6ADB2715" w:rsidR="006C04D6" w:rsidRDefault="006C04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_Toc198994164 \h </w:instrText>
      </w:r>
      <w:r>
        <w:rPr>
          <w:noProof/>
        </w:rPr>
      </w:r>
      <w:r>
        <w:rPr>
          <w:noProof/>
        </w:rPr>
        <w:fldChar w:fldCharType="separate"/>
      </w:r>
      <w:r>
        <w:rPr>
          <w:noProof/>
        </w:rPr>
        <w:t>137</w:t>
      </w:r>
      <w:r>
        <w:rPr>
          <w:noProof/>
        </w:rPr>
        <w:fldChar w:fldCharType="end"/>
      </w:r>
    </w:p>
    <w:p w14:paraId="48B653B9" w14:textId="20C968AD" w:rsidR="006C04D6" w:rsidRDefault="006C04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_Toc198994165 \h </w:instrText>
      </w:r>
      <w:r>
        <w:rPr>
          <w:noProof/>
        </w:rPr>
      </w:r>
      <w:r>
        <w:rPr>
          <w:noProof/>
        </w:rPr>
        <w:fldChar w:fldCharType="separate"/>
      </w:r>
      <w:r>
        <w:rPr>
          <w:noProof/>
        </w:rPr>
        <w:t>137</w:t>
      </w:r>
      <w:r>
        <w:rPr>
          <w:noProof/>
        </w:rPr>
        <w:fldChar w:fldCharType="end"/>
      </w:r>
    </w:p>
    <w:p w14:paraId="15B6AD3C" w14:textId="3F35E282" w:rsidR="006C04D6" w:rsidRDefault="006C04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_Toc198994166 \h </w:instrText>
      </w:r>
      <w:r>
        <w:rPr>
          <w:noProof/>
        </w:rPr>
      </w:r>
      <w:r>
        <w:rPr>
          <w:noProof/>
        </w:rPr>
        <w:fldChar w:fldCharType="separate"/>
      </w:r>
      <w:r>
        <w:rPr>
          <w:noProof/>
        </w:rPr>
        <w:t>138</w:t>
      </w:r>
      <w:r>
        <w:rPr>
          <w:noProof/>
        </w:rPr>
        <w:fldChar w:fldCharType="end"/>
      </w:r>
    </w:p>
    <w:p w14:paraId="1C20A626" w14:textId="47E7C0AE" w:rsidR="006C04D6" w:rsidRDefault="006C04D6">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_Toc198994167 \h </w:instrText>
      </w:r>
      <w:r>
        <w:rPr>
          <w:noProof/>
        </w:rPr>
      </w:r>
      <w:r>
        <w:rPr>
          <w:noProof/>
        </w:rPr>
        <w:fldChar w:fldCharType="separate"/>
      </w:r>
      <w:r>
        <w:rPr>
          <w:noProof/>
        </w:rPr>
        <w:t>138</w:t>
      </w:r>
      <w:r>
        <w:rPr>
          <w:noProof/>
        </w:rPr>
        <w:fldChar w:fldCharType="end"/>
      </w:r>
    </w:p>
    <w:p w14:paraId="2B92C0FE" w14:textId="00EAB604" w:rsidR="006C04D6" w:rsidRDefault="006C04D6">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_Toc198994168 \h </w:instrText>
      </w:r>
      <w:r>
        <w:rPr>
          <w:noProof/>
        </w:rPr>
      </w:r>
      <w:r>
        <w:rPr>
          <w:noProof/>
        </w:rPr>
        <w:fldChar w:fldCharType="separate"/>
      </w:r>
      <w:r>
        <w:rPr>
          <w:noProof/>
        </w:rPr>
        <w:t>139</w:t>
      </w:r>
      <w:r>
        <w:rPr>
          <w:noProof/>
        </w:rPr>
        <w:fldChar w:fldCharType="end"/>
      </w:r>
    </w:p>
    <w:p w14:paraId="3802AB2A" w14:textId="4B7D5ADD" w:rsidR="006C04D6" w:rsidRDefault="006C04D6">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_Toc198994169 \h </w:instrText>
      </w:r>
      <w:r>
        <w:rPr>
          <w:noProof/>
        </w:rPr>
      </w:r>
      <w:r>
        <w:rPr>
          <w:noProof/>
        </w:rPr>
        <w:fldChar w:fldCharType="separate"/>
      </w:r>
      <w:r>
        <w:rPr>
          <w:noProof/>
        </w:rPr>
        <w:t>150</w:t>
      </w:r>
      <w:r>
        <w:rPr>
          <w:noProof/>
        </w:rPr>
        <w:fldChar w:fldCharType="end"/>
      </w:r>
    </w:p>
    <w:p w14:paraId="5662205C" w14:textId="596D2A65"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198993905"/>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198993906"/>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198993907"/>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50A0B55D" w:rsidR="00BC5679" w:rsidRPr="00D1205D" w:rsidRDefault="00BC5679" w:rsidP="00BC5679">
      <w:pPr>
        <w:pStyle w:val="EX"/>
      </w:pPr>
      <w:r w:rsidRPr="00D1205D">
        <w:t>[20]</w:t>
      </w:r>
      <w:r w:rsidRPr="00D1205D">
        <w:tab/>
        <w:t>IETF RFC </w:t>
      </w:r>
      <w:r>
        <w:t>9111</w:t>
      </w:r>
      <w:r w:rsidRPr="00D1205D">
        <w:t>: "HTTP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0321597A"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0B801842" w:rsidR="00315428" w:rsidRDefault="004539E1" w:rsidP="00F90BFA">
      <w:pPr>
        <w:pStyle w:val="EX"/>
        <w:rPr>
          <w:lang w:eastAsia="zh-CN"/>
        </w:rPr>
      </w:pPr>
      <w:r>
        <w:rPr>
          <w:lang w:eastAsia="zh-CN"/>
        </w:rPr>
        <w:t>[47]</w:t>
      </w:r>
      <w:r w:rsidR="00315428">
        <w:rPr>
          <w:lang w:eastAsia="zh-CN"/>
        </w:rPr>
        <w:tab/>
      </w:r>
      <w:r w:rsidR="00BF75D2">
        <w:rPr>
          <w:lang w:eastAsia="zh-CN"/>
        </w:rPr>
        <w:t>IETF RFC </w:t>
      </w:r>
      <w:r w:rsidR="00BF75D2" w:rsidRPr="00AD323B">
        <w:rPr>
          <w:lang w:eastAsia="zh-CN"/>
        </w:rPr>
        <w:t>9562</w:t>
      </w:r>
      <w:r w:rsidR="00BF75D2">
        <w:rPr>
          <w:lang w:eastAsia="zh-CN"/>
        </w:rPr>
        <w:t>: "Universally Unique IDentifier</w:t>
      </w:r>
      <w:r w:rsidR="00BF75D2">
        <w:rPr>
          <w:lang w:eastAsia="zh-CN"/>
        </w:rPr>
        <w:t>s</w:t>
      </w:r>
      <w:r w:rsidR="00BF75D2">
        <w:rPr>
          <w:lang w:eastAsia="zh-CN"/>
        </w:rPr>
        <w:t xml:space="preserve"> (UUID</w:t>
      </w:r>
      <w:r w:rsidR="00BF75D2">
        <w:rPr>
          <w:lang w:eastAsia="zh-CN"/>
        </w:rPr>
        <w:t>s</w:t>
      </w:r>
      <w:r w:rsidR="00BF75D2">
        <w:rPr>
          <w:lang w:eastAsia="zh-CN"/>
        </w:rPr>
        <w:t>)".</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198993908"/>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198993909"/>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77777777"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0953E30C" w14:textId="77777777" w:rsidR="00432FC1" w:rsidRPr="00D1205D" w:rsidRDefault="00432FC1" w:rsidP="00432FC1">
      <w:r>
        <w:rPr>
          <w:b/>
        </w:rPr>
        <w:t xml:space="preserve">consumer's SEPP (cSEPP): </w:t>
      </w:r>
      <w:r>
        <w:t>The SEPP residing in the PLMN where the NF service consumer is located.</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57902426" w14:textId="77777777" w:rsidR="00432FC1" w:rsidRPr="00D1205D" w:rsidRDefault="00432FC1" w:rsidP="00432FC1">
      <w:pPr>
        <w:rPr>
          <w:bCs/>
        </w:rPr>
      </w:pPr>
      <w:r>
        <w:rPr>
          <w:b/>
        </w:rPr>
        <w:lastRenderedPageBreak/>
        <w:t xml:space="preserve">producer's SEPP (pSEPP): </w:t>
      </w:r>
      <w:r>
        <w:t>The SEPP residing in the PLMN where the NF service producer is located.</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198993910"/>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18B734A3" w:rsidR="00F90BFA" w:rsidRPr="00D1205D" w:rsidRDefault="00DF49E1" w:rsidP="00F90BFA">
      <w:pPr>
        <w:keepNext/>
      </w:pPr>
      <w:r w:rsidRPr="00D1205D">
        <w:t>For the purposes of the present document, the abbreviations given in 3GPP TR 21.905</w:t>
      </w:r>
      <w:r>
        <w:t> </w:t>
      </w:r>
      <w:r w:rsidRPr="00D1205D">
        <w:t>[1]</w:t>
      </w:r>
      <w:r>
        <w:t xml:space="preserve"> and </w:t>
      </w:r>
      <w:r w:rsidRPr="00690A26">
        <w:t>3GPP T</w:t>
      </w:r>
      <w:r>
        <w:t>S</w:t>
      </w:r>
      <w:r w:rsidRPr="00690A26">
        <w:t> 2</w:t>
      </w:r>
      <w:r>
        <w:t>3</w:t>
      </w:r>
      <w:r w:rsidRPr="00690A26">
        <w:t>.</w:t>
      </w:r>
      <w:r>
        <w:t>501</w:t>
      </w:r>
      <w:r w:rsidRPr="00690A26">
        <w:t> [</w:t>
      </w:r>
      <w:r>
        <w:t>3</w:t>
      </w:r>
      <w:r w:rsidRPr="00690A26">
        <w:t>]</w:t>
      </w:r>
      <w:r w:rsidRPr="00D1205D">
        <w:t xml:space="preserve"> and the following apply. An abbreviation defined in the present document </w:t>
      </w:r>
      <w:r>
        <w:t xml:space="preserve">or in </w:t>
      </w:r>
      <w:r w:rsidRPr="00690A26">
        <w:t>3GPP T</w:t>
      </w:r>
      <w:r>
        <w:t>S</w:t>
      </w:r>
      <w:r w:rsidRPr="00690A26">
        <w:t> 2</w:t>
      </w:r>
      <w:r>
        <w:t>3</w:t>
      </w:r>
      <w:r w:rsidRPr="00690A26">
        <w:t>.</w:t>
      </w:r>
      <w:r>
        <w:t>501</w:t>
      </w:r>
      <w:r w:rsidRPr="00690A26">
        <w:t> [</w:t>
      </w:r>
      <w:r>
        <w:t>3</w:t>
      </w:r>
      <w:r w:rsidRPr="00690A26">
        <w:t xml:space="preserve">] </w:t>
      </w:r>
      <w:r w:rsidRPr="00D1205D">
        <w:t>takes precedence over the definition of the same abbreviation, if any, in 3GPP 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3</w:t>
      </w:r>
      <w:r w:rsidRPr="00690A26">
        <w:t>].</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198993911"/>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198993912"/>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198993913"/>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198993914"/>
      <w:r w:rsidRPr="00D1205D">
        <w:lastRenderedPageBreak/>
        <w:t>3.3.3</w:t>
      </w:r>
      <w:r w:rsidRPr="00D1205D">
        <w:tab/>
        <w:t>URI – reserved and special characters</w:t>
      </w:r>
      <w:bookmarkEnd w:id="102"/>
      <w:bookmarkEnd w:id="103"/>
      <w:bookmarkEnd w:id="104"/>
      <w:bookmarkEnd w:id="105"/>
      <w:bookmarkEnd w:id="106"/>
      <w:bookmarkEnd w:id="10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198993915"/>
      <w:r w:rsidRPr="00D1205D">
        <w:t>3.3.4</w:t>
      </w:r>
      <w:r w:rsidRPr="00D1205D">
        <w:tab/>
        <w:t>SBI specific usage of delimiters</w:t>
      </w:r>
      <w:bookmarkEnd w:id="108"/>
      <w:bookmarkEnd w:id="109"/>
      <w:bookmarkEnd w:id="110"/>
      <w:bookmarkEnd w:id="111"/>
      <w:bookmarkEnd w:id="112"/>
      <w:bookmarkEnd w:id="113"/>
    </w:p>
    <w:p w14:paraId="4F2A9503" w14:textId="519F93DD"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9" w:name="_Toc198993916"/>
      <w:r w:rsidRPr="00D1205D">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198993917"/>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198993918"/>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198993919"/>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198993920"/>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198993921"/>
      <w:r w:rsidRPr="00D1205D">
        <w:rPr>
          <w:lang w:eastAsia="zh-CN"/>
        </w:rPr>
        <w:lastRenderedPageBreak/>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198993922"/>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198993923"/>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45pt;height:171.55pt" o:ole="">
            <v:imagedata r:id="rId14" o:title=""/>
          </v:shape>
          <o:OLEObject Type="Embed" ProgID="Visio.Drawing.15" ShapeID="_x0000_i1026" DrawAspect="Content" ObjectID="_1809606825"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7" w:name="_Toc198993924"/>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198993925"/>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484ABC4F" w14:textId="335DDC08" w:rsidR="00BC5679" w:rsidRPr="00D1205D" w:rsidRDefault="00BC5679" w:rsidP="00BC5679">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9" w:name="_Toc198993926"/>
      <w:r w:rsidRPr="00D1205D">
        <w:rPr>
          <w:lang w:eastAsia="zh-CN"/>
        </w:rPr>
        <w:lastRenderedPageBreak/>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198993927"/>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198993928"/>
      <w:r w:rsidRPr="00D1205D">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2" w:name="_Toc19708935"/>
      <w:bookmarkStart w:id="253" w:name="_Toc27745006"/>
      <w:bookmarkStart w:id="254" w:name="_Toc29803159"/>
      <w:bookmarkStart w:id="255" w:name="_Toc35969908"/>
      <w:bookmarkStart w:id="256" w:name="_Toc36050702"/>
      <w:bookmarkStart w:id="257" w:name="_Toc44847414"/>
      <w:bookmarkStart w:id="258" w:name="_Toc51845066"/>
      <w:bookmarkStart w:id="259" w:name="_Toc51845397"/>
      <w:bookmarkStart w:id="260" w:name="_Toc51846917"/>
      <w:bookmarkStart w:id="261" w:name="_Toc57022544"/>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2"/>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3" w:name="_Toc198993929"/>
      <w:r w:rsidRPr="00D1205D">
        <w:rPr>
          <w:lang w:eastAsia="zh-CN"/>
        </w:rPr>
        <w:lastRenderedPageBreak/>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198993930"/>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6" w:name="_Toc198993931"/>
      <w:bookmarkEnd w:id="275"/>
      <w:r w:rsidRPr="00D1205D">
        <w:lastRenderedPageBreak/>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198993932"/>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C19A9" w:rsidRPr="00D1205D" w14:paraId="582CF0A5" w14:textId="77777777" w:rsidTr="005400CD">
        <w:trPr>
          <w:cantSplit/>
        </w:trPr>
        <w:tc>
          <w:tcPr>
            <w:tcW w:w="2410" w:type="dxa"/>
          </w:tcPr>
          <w:p w14:paraId="03D38CDE" w14:textId="21913226" w:rsidR="00FC19A9" w:rsidRPr="00D1205D" w:rsidRDefault="00FC19A9" w:rsidP="00FC19A9">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65CFE162" w14:textId="0BB09527" w:rsidR="00FC19A9" w:rsidRPr="00D1205D" w:rsidRDefault="00FC19A9" w:rsidP="00FC19A9">
            <w:pPr>
              <w:pStyle w:val="TAL"/>
              <w:rPr>
                <w:lang w:eastAsia="zh-CN"/>
              </w:rPr>
            </w:pPr>
            <w:r w:rsidRPr="00D1205D">
              <w:rPr>
                <w:lang w:eastAsia="zh-CN"/>
              </w:rPr>
              <w:t>Clause 5.2.3.2.</w:t>
            </w:r>
            <w:r>
              <w:rPr>
                <w:lang w:eastAsia="zh-CN"/>
              </w:rPr>
              <w:t>23</w:t>
            </w:r>
          </w:p>
        </w:tc>
        <w:tc>
          <w:tcPr>
            <w:tcW w:w="5386" w:type="dxa"/>
          </w:tcPr>
          <w:p w14:paraId="73066A67" w14:textId="689D0270" w:rsidR="00FC19A9" w:rsidRPr="00D1205D" w:rsidRDefault="00FC19A9" w:rsidP="00FC19A9">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apiRoot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lastRenderedPageBreak/>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6A3D676B" w14:textId="654C7FC1" w:rsidR="00082678" w:rsidRDefault="00082678" w:rsidP="00082678">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50B565FC" w14:textId="77777777" w:rsidR="00082678" w:rsidRDefault="00082678" w:rsidP="00082678">
            <w:pPr>
              <w:pStyle w:val="TAL"/>
              <w:rPr>
                <w:lang w:eastAsia="zh-CN"/>
              </w:rPr>
            </w:pPr>
          </w:p>
          <w:p w14:paraId="5A1666E3" w14:textId="42CDF457" w:rsidR="00082678" w:rsidRDefault="00082678" w:rsidP="00082678">
            <w:pPr>
              <w:pStyle w:val="TAL"/>
              <w:rPr>
                <w:lang w:eastAsia="zh-CN"/>
              </w:rPr>
            </w:pPr>
            <w:r>
              <w:rPr>
                <w:lang w:eastAsia="zh-CN"/>
              </w:rPr>
              <w:t>The purpose is one of the followings:</w:t>
            </w:r>
          </w:p>
          <w:p w14:paraId="2875F359" w14:textId="722396A7" w:rsidR="00082678" w:rsidRDefault="00082678" w:rsidP="00082678">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p>
          <w:p w14:paraId="500571DA" w14:textId="77777777" w:rsidR="00082678" w:rsidRDefault="00082678" w:rsidP="00082678">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7BED8DD6" w:rsidR="00785A89" w:rsidRPr="00D1205D" w:rsidRDefault="00082678" w:rsidP="00082678">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296" w:name="_Hlk111825488"/>
            <w:r w:rsidRPr="000B63FD">
              <w:rPr>
                <w:lang w:eastAsia="zh-CN"/>
              </w:rPr>
              <w:lastRenderedPageBreak/>
              <w:t>3gpp-</w:t>
            </w:r>
            <w:r>
              <w:rPr>
                <w:lang w:eastAsia="zh-CN"/>
              </w:rPr>
              <w:t>Sbi-Originating-Network-Id</w:t>
            </w:r>
            <w:bookmarkEnd w:id="296"/>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198993933"/>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198993934"/>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198993935"/>
      <w:r w:rsidRPr="00D1205D">
        <w:lastRenderedPageBreak/>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31C7EA46"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198993936"/>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198993937"/>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198993938"/>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198993939"/>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198993940"/>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4A3F9B89" w14:textId="5A5777D5"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"3gpp-Sbi-Oci:".</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lastRenderedPageBreak/>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051291E7"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389"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0"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0"/>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1"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1"/>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2" w:name="_PERM_MCCTEMPBM_CRPT59660008___3"/>
      <w:bookmarkStart w:id="393"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2"/>
    <w:p w14:paraId="5F16F6A6" w14:textId="213609FA" w:rsidR="00DB0483" w:rsidRPr="00D1205D" w:rsidRDefault="00DB0483" w:rsidP="00DB0483">
      <w:pPr>
        <w:pStyle w:val="NO"/>
        <w:rPr>
          <w:rFonts w:cs="Arial"/>
          <w:lang w:eastAsia="zh-CN"/>
        </w:rPr>
      </w:pPr>
      <w:r>
        <w:t>NOTE </w:t>
      </w:r>
      <w:r w:rsidR="00E337F0">
        <w:t>3</w:t>
      </w:r>
      <w:r w:rsidRPr="00B94B62">
        <w:t>:</w:t>
      </w:r>
      <w:r w:rsidRPr="00B94B62">
        <w:tab/>
        <w:t>The S-NSSAI parameter corresponds to the JSON encoding: {"sst": 1, "sd": "A08923"} (see clause 5.2.3.1)</w:t>
      </w:r>
    </w:p>
    <w:bookmarkEnd w:id="393"/>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4" w:name="_PERM_MCCTEMPBM_CRPT59660010___3"/>
      <w:bookmarkStart w:id="395"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7FD7DD67" w14:textId="57232326" w:rsidR="00DB0483" w:rsidRPr="00D1205D" w:rsidRDefault="00DB0483" w:rsidP="00DB0483">
      <w:pPr>
        <w:pStyle w:val="NO"/>
        <w:rPr>
          <w:rFonts w:cs="Arial"/>
          <w:lang w:eastAsia="zh-CN"/>
        </w:rPr>
      </w:pPr>
      <w:r>
        <w:t>NOTE </w:t>
      </w:r>
      <w:r w:rsidR="00E337F0">
        <w:t>4</w:t>
      </w:r>
      <w:r w:rsidRPr="002D7984">
        <w:t>:</w:t>
      </w:r>
      <w:r w:rsidRPr="002D7984">
        <w:tab/>
        <w:t>The S- NSSAI parameter corresponds to the JSON encoding: {"sst": 1, "sd": "A08923"} &amp; {"sst": 1, "sd": "A08924"} (see clause 5.2.3.1)</w:t>
      </w:r>
    </w:p>
    <w:bookmarkEnd w:id="395"/>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89"/>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lastRenderedPageBreak/>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6"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6"/>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7"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7"/>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398" w:name="_PERM_MCCTEMPBM_CRPT59660015___3"/>
      <w:bookmarkStart w:id="399"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8"/>
    <w:p w14:paraId="2139269E" w14:textId="7BA042E7" w:rsidR="00DB0483" w:rsidRPr="00D1205D" w:rsidRDefault="00DB0483" w:rsidP="00DB0483">
      <w:pPr>
        <w:pStyle w:val="NO"/>
        <w:rPr>
          <w:lang w:eastAsia="zh-CN"/>
        </w:rPr>
      </w:pPr>
      <w:r>
        <w:t>NOTE </w:t>
      </w:r>
      <w:r w:rsidR="00E337F0">
        <w:t>5</w:t>
      </w:r>
      <w:r w:rsidRPr="002D7984">
        <w:t>:</w:t>
      </w:r>
      <w:r w:rsidRPr="002D7984">
        <w:tab/>
        <w:t>The S-NSSAI parameter corresponds to the JSON encoding: {"sst": 1, "sd": "A08923"} (see clause 5.2.3.1)</w:t>
      </w:r>
    </w:p>
    <w:bookmarkEnd w:id="399"/>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0"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0"/>
    <w:p w14:paraId="6358008F" w14:textId="5DAB270A" w:rsidR="00DB0483" w:rsidRDefault="00DB0483" w:rsidP="00DB0483">
      <w:pPr>
        <w:pStyle w:val="NO"/>
        <w:rPr>
          <w:lang w:eastAsia="zh-CN"/>
        </w:rPr>
      </w:pPr>
      <w:r>
        <w:rPr>
          <w:lang w:eastAsia="zh-CN"/>
        </w:rPr>
        <w:t>NOTE </w:t>
      </w:r>
      <w:r w:rsidR="00E337F0">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1" w:name="_Toc198993941"/>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1"/>
    </w:p>
    <w:p w14:paraId="48406B79" w14:textId="2A574818" w:rsidR="00D91253" w:rsidRPr="00D1205D" w:rsidRDefault="00D91253" w:rsidP="00D91253">
      <w:pPr>
        <w:rPr>
          <w:lang w:eastAsia="zh-CN"/>
        </w:rPr>
      </w:pPr>
      <w:bookmarkStart w:id="402" w:name="_Toc44847427"/>
      <w:bookmarkStart w:id="403" w:name="_Toc51845079"/>
      <w:bookmarkStart w:id="404" w:name="_Toc51845410"/>
      <w:bookmarkStart w:id="405" w:name="_Toc51846930"/>
      <w:bookmarkStart w:id="406"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5E3213E4" w14:textId="689D0742"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"3gpp-Sbi-Lci:".</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5BE2ECD6"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2479B0B1" w:rsidR="00DB0483" w:rsidRPr="00D1205D" w:rsidRDefault="00DB0483" w:rsidP="00E337F0">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7" w:name="_PERM_MCCTEMPBM_CRPT57490031___3"/>
      <w:r w:rsidRPr="00D1205D">
        <w:rPr>
          <w:lang w:eastAsia="zh-CN"/>
        </w:rPr>
        <w:t>3gpp-Sbi-Lci: Timestamp: "Tue, 04 Feb 2020 08:49:37 GMT"; Load-Metric: 25%; NF-Instance: 54804518-4191-46b3-955c-ac631f953ed8</w:t>
      </w:r>
    </w:p>
    <w:bookmarkEnd w:id="407"/>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08" w:name="_PERM_MCCTEMPBM_CRPT57490032___3"/>
      <w:r w:rsidRPr="00D1205D">
        <w:rPr>
          <w:lang w:eastAsia="zh-CN"/>
        </w:rPr>
        <w:t>3gpp-Sbi-Lci: Timestamp: "Tue, 04 Feb 2020 08:49:37 GMT"; Load-Metric: 25%; NF-Service-Set: setxyz.snnsmf-pdusession.nfi54804518-4191-46b3-955c-ac631f953ed8.5gc.mnc012.mcc345</w:t>
      </w:r>
    </w:p>
    <w:bookmarkEnd w:id="408"/>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09"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09"/>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0"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0"/>
    <w:p w14:paraId="5EC3FC94" w14:textId="2C7C080B" w:rsidR="00DB0483" w:rsidRPr="00D1205D" w:rsidRDefault="00DB0483" w:rsidP="00DB0483">
      <w:pPr>
        <w:pStyle w:val="NO"/>
        <w:rPr>
          <w:rFonts w:cs="Arial"/>
          <w:lang w:eastAsia="zh-CN"/>
        </w:rPr>
      </w:pPr>
      <w:r>
        <w:t>NOTE </w:t>
      </w:r>
      <w:r w:rsidR="00E337F0">
        <w:t>3</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1" w:name="_PERM_MCCTEMPBM_CRPT57490036___3"/>
      <w:r w:rsidRPr="00D1205D">
        <w:rPr>
          <w:lang w:eastAsia="zh-CN"/>
        </w:rPr>
        <w:lastRenderedPageBreak/>
        <w:t>3gpp-Sbi-Lci: Timestamp: "Tue, 04 Feb 2020 08:49:37 GMT"; Load-Metric: 25%; SCP-FQDN: scp1.example.com</w:t>
      </w:r>
    </w:p>
    <w:bookmarkEnd w:id="411"/>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2" w:name="_PERM_MCCTEMPBM_CRPT57490037___3"/>
      <w:bookmarkStart w:id="413"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2"/>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3"/>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4"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4"/>
    <w:p w14:paraId="43416CE6" w14:textId="3D1EBACF" w:rsidR="00DB0483" w:rsidRPr="00D1205D" w:rsidRDefault="00DB0483" w:rsidP="00DB0483">
      <w:pPr>
        <w:pStyle w:val="NO"/>
        <w:rPr>
          <w:lang w:eastAsia="zh-CN"/>
        </w:rPr>
      </w:pPr>
      <w:r>
        <w:rPr>
          <w:lang w:eastAsia="zh-CN"/>
        </w:rPr>
        <w:t>NOTE </w:t>
      </w:r>
      <w:r w:rsidR="00E337F0">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5" w:name="_Toc198993942"/>
      <w:r w:rsidRPr="00D1205D">
        <w:t>5.2.3.2.11</w:t>
      </w:r>
      <w:r w:rsidRPr="00D1205D">
        <w:tab/>
      </w:r>
      <w:r w:rsidRPr="00D1205D">
        <w:rPr>
          <w:lang w:eastAsia="zh-CN"/>
        </w:rPr>
        <w:t>3gpp-Sbi-Client-Credentials</w:t>
      </w:r>
      <w:bookmarkEnd w:id="402"/>
      <w:bookmarkEnd w:id="403"/>
      <w:bookmarkEnd w:id="404"/>
      <w:bookmarkEnd w:id="405"/>
      <w:bookmarkEnd w:id="406"/>
      <w:bookmarkEnd w:id="415"/>
    </w:p>
    <w:p w14:paraId="6CEBD5F4" w14:textId="77777777" w:rsidR="00DB0483" w:rsidRPr="00D1205D" w:rsidRDefault="00DB0483" w:rsidP="00DB0483">
      <w:pPr>
        <w:rPr>
          <w:lang w:eastAsia="zh-CN"/>
        </w:rPr>
      </w:pPr>
      <w:bookmarkStart w:id="416" w:name="_Toc51845080"/>
      <w:bookmarkStart w:id="417" w:name="_Toc51845411"/>
      <w:bookmarkStart w:id="418" w:name="_Toc51846931"/>
      <w:bookmarkStart w:id="419"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0" w:name="_Toc198993943"/>
      <w:r w:rsidRPr="00D1205D">
        <w:t>5.2.3.2.12</w:t>
      </w:r>
      <w:r w:rsidRPr="00D1205D">
        <w:tab/>
      </w:r>
      <w:r w:rsidRPr="00D1205D">
        <w:rPr>
          <w:lang w:eastAsia="zh-CN"/>
        </w:rPr>
        <w:t>3gpp-Sbi-Nrf-Uri</w:t>
      </w:r>
      <w:bookmarkEnd w:id="416"/>
      <w:bookmarkEnd w:id="417"/>
      <w:bookmarkEnd w:id="418"/>
      <w:bookmarkEnd w:id="419"/>
      <w:bookmarkEnd w:id="420"/>
    </w:p>
    <w:p w14:paraId="6AEDD752" w14:textId="77777777" w:rsidR="00DB0483" w:rsidRDefault="00DB0483" w:rsidP="00DB0483">
      <w:pPr>
        <w:rPr>
          <w:lang w:eastAsia="zh-CN"/>
        </w:rPr>
      </w:pPr>
      <w:bookmarkStart w:id="421" w:name="_Toc57022559"/>
      <w:bookmarkStart w:id="422" w:name="_Toc35969921"/>
      <w:bookmarkStart w:id="423" w:name="_Toc36050715"/>
      <w:bookmarkStart w:id="424" w:name="_Toc44847428"/>
      <w:bookmarkStart w:id="425" w:name="_Toc51845081"/>
      <w:bookmarkStart w:id="426" w:name="_Toc51845412"/>
      <w:bookmarkStart w:id="427"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28"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8"/>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29" w:name="_PERM_MCCTEMPBM_CRPT57490043___3"/>
      <w:r>
        <w:rPr>
          <w:lang w:eastAsia="zh-CN"/>
        </w:rPr>
        <w:t>3gpp-Sbi-Nrf-Uri: nnrf-disc: "https://nrf1.operator.com/nnrf-disc/v1"; nnrf-nfm: "https://nrf1.operator.com/nnrf-nfm/v1"; nnrf-oauth2: "https://nrf1.operator.com/oauth2"</w:t>
      </w:r>
    </w:p>
    <w:bookmarkEnd w:id="429"/>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0"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31" w:name="_Toc198993944"/>
      <w:bookmarkEnd w:id="430"/>
      <w:r>
        <w:t>5.2.3.2.13</w:t>
      </w:r>
      <w:r>
        <w:tab/>
      </w:r>
      <w:r>
        <w:rPr>
          <w:lang w:eastAsia="zh-CN"/>
        </w:rPr>
        <w:t>3gpp-Sbi-Target-Nf-Id</w:t>
      </w:r>
      <w:bookmarkEnd w:id="421"/>
      <w:bookmarkEnd w:id="431"/>
    </w:p>
    <w:p w14:paraId="0A29DBF4" w14:textId="77777777" w:rsidR="00DB0483" w:rsidRDefault="00DB0483" w:rsidP="00DB0483">
      <w:pPr>
        <w:rPr>
          <w:lang w:eastAsia="zh-CN"/>
        </w:rPr>
      </w:pPr>
      <w:bookmarkStart w:id="432"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3" w:name="_Toc198993945"/>
      <w:r w:rsidRPr="000B63FD">
        <w:t>5.2.3.2.</w:t>
      </w:r>
      <w:r>
        <w:t>14</w:t>
      </w:r>
      <w:r w:rsidRPr="000B63FD">
        <w:tab/>
      </w:r>
      <w:r w:rsidRPr="000B63FD">
        <w:rPr>
          <w:lang w:eastAsia="zh-CN"/>
        </w:rPr>
        <w:t>3gpp-Sbi-</w:t>
      </w:r>
      <w:r>
        <w:rPr>
          <w:lang w:eastAsia="zh-CN"/>
        </w:rPr>
        <w:t>Max-Forward-Hops</w:t>
      </w:r>
      <w:bookmarkEnd w:id="432"/>
      <w:bookmarkEnd w:id="433"/>
    </w:p>
    <w:p w14:paraId="4E0CCA32" w14:textId="77777777" w:rsidR="00DB0483" w:rsidRPr="000B63FD" w:rsidRDefault="00DB0483" w:rsidP="00DB0483">
      <w:pPr>
        <w:rPr>
          <w:lang w:eastAsia="zh-CN"/>
        </w:rPr>
      </w:pPr>
      <w:bookmarkStart w:id="434" w:name="_Toc57022561"/>
      <w:bookmarkStart w:id="435" w:name="_Toc98272300"/>
      <w:bookmarkEnd w:id="341"/>
      <w:bookmarkEnd w:id="379"/>
      <w:bookmarkEnd w:id="380"/>
      <w:bookmarkEnd w:id="422"/>
      <w:bookmarkEnd w:id="423"/>
      <w:bookmarkEnd w:id="424"/>
      <w:bookmarkEnd w:id="425"/>
      <w:bookmarkEnd w:id="426"/>
      <w:bookmarkEnd w:id="427"/>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36" w:name="_Toc198993946"/>
      <w:r w:rsidRPr="000B63FD">
        <w:t>5.2.3.2.</w:t>
      </w:r>
      <w:r>
        <w:t>15</w:t>
      </w:r>
      <w:r w:rsidRPr="000B63FD">
        <w:tab/>
      </w:r>
      <w:r w:rsidRPr="000B63FD">
        <w:rPr>
          <w:lang w:eastAsia="zh-CN"/>
        </w:rPr>
        <w:t>3gpp-</w:t>
      </w:r>
      <w:r>
        <w:rPr>
          <w:lang w:eastAsia="zh-CN"/>
        </w:rPr>
        <w:t>Sbi-Originating-Network-Id</w:t>
      </w:r>
      <w:bookmarkEnd w:id="434"/>
      <w:bookmarkEnd w:id="435"/>
      <w:bookmarkEnd w:id="436"/>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4054DFCC" w14:textId="6B2C69DB"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37"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7"/>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8" w:name="_Toc198993947"/>
      <w:r w:rsidRPr="000B63FD">
        <w:t>5.2.3.2.</w:t>
      </w:r>
      <w:r>
        <w:t>16</w:t>
      </w:r>
      <w:r w:rsidRPr="000B63FD">
        <w:tab/>
      </w:r>
      <w:r w:rsidRPr="000B63FD">
        <w:rPr>
          <w:lang w:eastAsia="zh-CN"/>
        </w:rPr>
        <w:t>3gpp-Sbi-</w:t>
      </w:r>
      <w:r>
        <w:rPr>
          <w:lang w:eastAsia="zh-CN"/>
        </w:rPr>
        <w:t>Access-Scope</w:t>
      </w:r>
      <w:bookmarkEnd w:id="438"/>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lastRenderedPageBreak/>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9" w:name="_Toc198993948"/>
      <w:r w:rsidRPr="000B63FD">
        <w:t>5.2.3.2.</w:t>
      </w:r>
      <w:r>
        <w:t>17</w:t>
      </w:r>
      <w:r w:rsidRPr="000B63FD">
        <w:tab/>
      </w:r>
      <w:r w:rsidRPr="000B63FD">
        <w:rPr>
          <w:lang w:eastAsia="zh-CN"/>
        </w:rPr>
        <w:t>3gpp-Sbi-</w:t>
      </w:r>
      <w:r>
        <w:rPr>
          <w:lang w:eastAsia="zh-CN"/>
        </w:rPr>
        <w:t>Access-Token</w:t>
      </w:r>
      <w:bookmarkEnd w:id="439"/>
    </w:p>
    <w:p w14:paraId="35A55B1F" w14:textId="77777777" w:rsidR="00DB0483" w:rsidRPr="000B63FD" w:rsidRDefault="00DB0483" w:rsidP="00DB0483">
      <w:pPr>
        <w:rPr>
          <w:lang w:eastAsia="zh-CN"/>
        </w:rPr>
      </w:pPr>
      <w:bookmarkStart w:id="44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1" w:name="_Toc198993949"/>
      <w:r>
        <w:t>5.2.3.2.18</w:t>
      </w:r>
      <w:r>
        <w:tab/>
      </w:r>
      <w:bookmarkEnd w:id="440"/>
      <w:r w:rsidR="008956DC">
        <w:rPr>
          <w:lang w:eastAsia="zh-CN"/>
        </w:rPr>
        <w:t>Void</w:t>
      </w:r>
      <w:bookmarkEnd w:id="441"/>
    </w:p>
    <w:p w14:paraId="17B6F889" w14:textId="7E2D3EB7" w:rsidR="00BE1178" w:rsidRPr="00D1205D" w:rsidRDefault="00BE1178" w:rsidP="002D7984">
      <w:pPr>
        <w:pStyle w:val="Heading5"/>
        <w:rPr>
          <w:lang w:eastAsia="zh-CN"/>
        </w:rPr>
      </w:pPr>
      <w:bookmarkStart w:id="442" w:name="_Toc198993950"/>
      <w:r w:rsidRPr="00D1205D">
        <w:t>5.2.3.2.</w:t>
      </w:r>
      <w:r>
        <w:t>19</w:t>
      </w:r>
      <w:r w:rsidRPr="00D1205D">
        <w:tab/>
      </w:r>
      <w:r w:rsidRPr="00D1205D">
        <w:rPr>
          <w:lang w:eastAsia="zh-CN"/>
        </w:rPr>
        <w:t>3gpp-Sbi-</w:t>
      </w:r>
      <w:r>
        <w:rPr>
          <w:lang w:eastAsia="zh-CN"/>
        </w:rPr>
        <w:t>Target-Nf-Group</w:t>
      </w:r>
      <w:r w:rsidRPr="00D1205D">
        <w:rPr>
          <w:lang w:eastAsia="zh-CN"/>
        </w:rPr>
        <w:t>-Id</w:t>
      </w:r>
      <w:bookmarkEnd w:id="442"/>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3" w:name="_Toc19708943"/>
      <w:bookmarkStart w:id="444" w:name="_Toc27745018"/>
      <w:bookmarkStart w:id="445" w:name="_Toc29803171"/>
      <w:bookmarkStart w:id="446" w:name="_Toc35969922"/>
      <w:bookmarkStart w:id="447" w:name="_Toc36050716"/>
      <w:bookmarkStart w:id="448" w:name="_Toc44847429"/>
      <w:bookmarkStart w:id="449" w:name="_Toc51845082"/>
      <w:bookmarkStart w:id="450" w:name="_Toc51845413"/>
      <w:bookmarkStart w:id="451" w:name="_Toc51846933"/>
      <w:bookmarkStart w:id="452" w:name="_Toc57022563"/>
      <w:bookmarkStart w:id="453" w:name="_Toc198993951"/>
      <w:r w:rsidRPr="00D44731">
        <w:t>5.2.3.2.</w:t>
      </w:r>
      <w:r>
        <w:t>20</w:t>
      </w:r>
      <w:r w:rsidRPr="00D44731">
        <w:tab/>
      </w:r>
      <w:r w:rsidRPr="00D44731">
        <w:rPr>
          <w:lang w:eastAsia="zh-CN"/>
        </w:rPr>
        <w:t>3gpp-Sbi-Nrf-Uri</w:t>
      </w:r>
      <w:r>
        <w:rPr>
          <w:lang w:eastAsia="zh-CN"/>
        </w:rPr>
        <w:t>-Callback</w:t>
      </w:r>
      <w:bookmarkEnd w:id="453"/>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lastRenderedPageBreak/>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54" w:name="_Toc198993952"/>
      <w:r>
        <w:t>5.2.3.2.21</w:t>
      </w:r>
      <w:r>
        <w:tab/>
      </w:r>
      <w:r>
        <w:rPr>
          <w:lang w:eastAsia="zh-CN"/>
        </w:rPr>
        <w:t>3gpp-Sbi-NF-Peer-Info</w:t>
      </w:r>
      <w:bookmarkEnd w:id="454"/>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3F0314B1" w:rsidR="008F0F3D" w:rsidRDefault="008F0F3D" w:rsidP="008F0F3D">
      <w:pPr>
        <w:pStyle w:val="PL"/>
      </w:pPr>
      <w:r>
        <w:t>peertype = "srcinst" / "</w:t>
      </w:r>
      <w:r w:rsidRPr="009906E6">
        <w:t>srcservinst</w:t>
      </w:r>
      <w:r>
        <w:t>" / "</w:t>
      </w:r>
      <w:r w:rsidRPr="009906E6">
        <w:t>srcscp</w:t>
      </w:r>
      <w:r>
        <w:t>" / "srcsepp" / "dstinst" / "dstservinst" / "dstscp" / "dstsepp"</w:t>
      </w:r>
      <w:r w:rsidR="00E37AED">
        <w:t xml:space="preserve"> / "dstfqdn" / "srcfqdn"</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455" w:name="_Hlk131674401"/>
      <w:r w:rsidRPr="00D75E58">
        <w:t xml:space="preserve">srcservinst </w:t>
      </w:r>
      <w:bookmarkEnd w:id="455"/>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0351FE0B" w14:textId="434F99B3" w:rsidR="00E37AED" w:rsidRDefault="00E37AED" w:rsidP="00E37AED">
      <w:pPr>
        <w:pStyle w:val="B1"/>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7B8B974D" w14:textId="77777777" w:rsidR="00E37AED" w:rsidRDefault="00E37AED" w:rsidP="00E37AED">
      <w:pPr>
        <w:pStyle w:val="B1"/>
      </w:pPr>
      <w:r w:rsidRPr="00D75E58">
        <w:t>-</w:t>
      </w:r>
      <w:r>
        <w:tab/>
        <w:t>dstfqdn</w:t>
      </w:r>
      <w:r w:rsidRPr="00D75E58">
        <w:t xml:space="preserve"> (</w:t>
      </w:r>
      <w:r w:rsidRPr="00B34B1F">
        <w:t xml:space="preserve">Destination </w:t>
      </w:r>
      <w:r>
        <w:t>FQDN</w:t>
      </w:r>
      <w:r w:rsidRPr="00D75E58">
        <w:t xml:space="preserve">): indicates the FQDN of the </w:t>
      </w:r>
      <w:r w:rsidRPr="00B34B1F">
        <w:t>Destination</w:t>
      </w:r>
      <w:r>
        <w:t xml:space="preserve"> NF</w:t>
      </w:r>
      <w:r w:rsidRPr="00D75E58">
        <w:t xml:space="preserve">, the format is </w:t>
      </w:r>
      <w:r>
        <w:t>"</w:t>
      </w:r>
      <w:r w:rsidRPr="00001783">
        <w:t>&lt;</w:t>
      </w:r>
      <w:r>
        <w:t xml:space="preserve">DESTINATION </w:t>
      </w:r>
      <w:r w:rsidRPr="00001783">
        <w:t>FQDN&gt;</w:t>
      </w:r>
      <w:r>
        <w:t>"</w:t>
      </w:r>
      <w:r w:rsidRPr="00001783">
        <w:t>;</w:t>
      </w:r>
      <w:r>
        <w:t xml:space="preserve"> this parameter shall only be included in HTTP requests </w:t>
      </w:r>
      <w:r w:rsidRPr="00062B08">
        <w:t xml:space="preserve">by </w:t>
      </w:r>
      <w:r>
        <w:t xml:space="preserve">the </w:t>
      </w:r>
      <w:r w:rsidRPr="00062B08">
        <w:t>client</w:t>
      </w:r>
      <w:r>
        <w:t xml:space="preserve"> if the client knows the FQDN of the destination NF but the NF (Service) instance ID of the destination NF is unknown;</w:t>
      </w:r>
    </w:p>
    <w:p w14:paraId="353864BB" w14:textId="77777777" w:rsidR="00E37AED" w:rsidRDefault="00E37AED" w:rsidP="00E37AED">
      <w:pPr>
        <w:pStyle w:val="B1"/>
      </w:pPr>
      <w:r>
        <w:t>-</w:t>
      </w:r>
      <w:r>
        <w:tab/>
        <w:t xml:space="preserve">srcfqdn </w:t>
      </w:r>
      <w:r w:rsidRPr="00D75E58">
        <w:t>(</w:t>
      </w:r>
      <w:r>
        <w:t>Source FQDN</w:t>
      </w:r>
      <w:r w:rsidRPr="00D75E58">
        <w:t>)</w:t>
      </w:r>
      <w:r>
        <w:t xml:space="preserve">: </w:t>
      </w:r>
      <w:r w:rsidRPr="00D75E58">
        <w:t xml:space="preserve">indicates the FQDN of the </w:t>
      </w:r>
      <w:r>
        <w:t xml:space="preserve">Source NF, </w:t>
      </w:r>
      <w:r w:rsidRPr="00D75E58">
        <w:t xml:space="preserve">the format is </w:t>
      </w:r>
      <w:r>
        <w:t>"</w:t>
      </w:r>
      <w:r w:rsidRPr="00001783">
        <w:t>&lt;</w:t>
      </w:r>
      <w:r>
        <w:t xml:space="preserve">SOURCE </w:t>
      </w:r>
      <w:r w:rsidRPr="00001783">
        <w:t>FQDN&gt;</w:t>
      </w:r>
      <w:r>
        <w:t>"; this parameter shall only be included in a HTTP response originated by the NF when answering to a HTTP request including the "dstfqdn" parameter, i.e. as a result of swapping the source and destination.</w:t>
      </w:r>
    </w:p>
    <w:p w14:paraId="4F7D18CC" w14:textId="77777777" w:rsidR="00E37AED" w:rsidRPr="00362168" w:rsidRDefault="00E37AED" w:rsidP="00E37AED">
      <w:pPr>
        <w:pStyle w:val="NO"/>
        <w:rPr>
          <w:lang w:eastAsia="zh-CN"/>
        </w:rPr>
      </w:pPr>
      <w:r>
        <w:t>NOTE:</w:t>
      </w:r>
      <w:r>
        <w:tab/>
        <w:t>When the NF consumer communicates with NRF and the NF consumer does not know the NRF NF instance ID, the NF consumer can use the dstfqdn to indicate the destination NRF in the header in the request to the NRF, and the NRF can use srcfqdn parameter in the response to the NF consumer.</w:t>
      </w:r>
    </w:p>
    <w:p w14:paraId="0D2D332A" w14:textId="77777777" w:rsidR="00E37AED" w:rsidRDefault="00E37AED" w:rsidP="00E37AED">
      <w:r w:rsidRPr="00E0716E">
        <w:lastRenderedPageBreak/>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A1078B3" w14:textId="77777777" w:rsidR="00E37AED" w:rsidRDefault="00E37AED" w:rsidP="00E37AED">
      <w:pPr>
        <w:pStyle w:val="EX"/>
        <w:rPr>
          <w:lang w:eastAsia="zh-CN"/>
        </w:rPr>
      </w:pPr>
      <w:r w:rsidRPr="00AF2380">
        <w:t>EXAMPLE</w:t>
      </w:r>
      <w:r>
        <w:t> 1</w:t>
      </w:r>
      <w:r>
        <w:rPr>
          <w:lang w:eastAsia="zh-CN"/>
        </w:rPr>
        <w:t>:</w:t>
      </w:r>
      <w:r>
        <w:rPr>
          <w:lang w:eastAsia="zh-CN"/>
        </w:rPr>
        <w:tab/>
        <w:t>3gpp-Sbi-NF-Peer-Info: srcinst=54804518-4191-46b3-955c-ac631f953ed8; dstinst=54804518-4191-4453-569c-ac631f74765cd</w:t>
      </w:r>
    </w:p>
    <w:p w14:paraId="04F3257A" w14:textId="77777777" w:rsidR="00E37AED" w:rsidRDefault="00E37AED" w:rsidP="00E37AED">
      <w:pPr>
        <w:pStyle w:val="EX"/>
        <w:rPr>
          <w:lang w:eastAsia="zh-CN"/>
        </w:rPr>
      </w:pPr>
      <w:r w:rsidRPr="00AF2380">
        <w:t>EXAMPLE</w:t>
      </w:r>
      <w:r>
        <w:t> 2</w:t>
      </w:r>
      <w:r>
        <w:rPr>
          <w:lang w:eastAsia="zh-CN"/>
        </w:rPr>
        <w:t>:</w:t>
      </w:r>
      <w:r>
        <w:rPr>
          <w:lang w:eastAsia="zh-CN"/>
        </w:rPr>
        <w:tab/>
        <w:t>3gpp-Sbi-NF-Peer-Info: srcinst=54804518-4191-46b3-955c-ac631f953ed8; dstfqdn=</w:t>
      </w:r>
      <w:r w:rsidRPr="00BB4EE4">
        <w:rPr>
          <w:lang w:eastAsia="zh-CN"/>
        </w:rPr>
        <w:tab/>
      </w:r>
      <w:r>
        <w:rPr>
          <w:lang w:eastAsia="zh-CN"/>
        </w:rPr>
        <w:t>inst1.</w:t>
      </w:r>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p>
    <w:p w14:paraId="3E2280FB" w14:textId="4CD9B115" w:rsidR="00785A89" w:rsidRDefault="00785A89" w:rsidP="00785A89">
      <w:pPr>
        <w:pStyle w:val="Heading5"/>
        <w:rPr>
          <w:lang w:eastAsia="zh-CN"/>
        </w:rPr>
      </w:pPr>
      <w:bookmarkStart w:id="456" w:name="_Toc198993953"/>
      <w:r>
        <w:t>5.2.3.2.22</w:t>
      </w:r>
      <w:r>
        <w:tab/>
      </w:r>
      <w:r>
        <w:rPr>
          <w:lang w:eastAsia="zh-CN"/>
        </w:rPr>
        <w:t>3gpp-Sbi-</w:t>
      </w:r>
      <w:r>
        <w:t>Source-NF-</w:t>
      </w:r>
      <w:r>
        <w:rPr>
          <w:lang w:eastAsia="zh-CN"/>
        </w:rPr>
        <w:t>Client-Credentials</w:t>
      </w:r>
      <w:bookmarkEnd w:id="456"/>
    </w:p>
    <w:p w14:paraId="1AF64E42" w14:textId="77777777" w:rsidR="00082678" w:rsidRDefault="00082678" w:rsidP="00082678">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uthorization of NF service consumers for data access via DCC</w:t>
      </w:r>
      <w:r>
        <w:rPr>
          <w:lang w:eastAsia="zh-CN"/>
        </w:rPr>
        <w:t>F or NWDAF containing MTLF (see clause 13.3.8.1 and Annex X of 3GPP TS 33.501 [17]).</w:t>
      </w:r>
    </w:p>
    <w:p w14:paraId="762509B3" w14:textId="77777777" w:rsidR="00082678" w:rsidRDefault="00082678" w:rsidP="00082678">
      <w:pPr>
        <w:rPr>
          <w:lang w:eastAsia="zh-CN"/>
        </w:rPr>
      </w:pPr>
      <w:r>
        <w:rPr>
          <w:lang w:eastAsia="zh-CN"/>
        </w:rPr>
        <w:t>The encoding of the header follows the ABNF as defined in IETF</w:t>
      </w:r>
      <w:r>
        <w:t> RFC 9110</w:t>
      </w:r>
      <w:r>
        <w:rPr>
          <w:lang w:eastAsia="zh-CN"/>
        </w:rPr>
        <w:t> [11].</w:t>
      </w:r>
    </w:p>
    <w:p w14:paraId="05F1FC0F" w14:textId="77777777" w:rsidR="00082678" w:rsidRDefault="00082678" w:rsidP="00082678">
      <w:pPr>
        <w:pStyle w:val="PL"/>
        <w:rPr>
          <w:lang w:eastAsia="zh-CN"/>
        </w:rPr>
      </w:pPr>
    </w:p>
    <w:p w14:paraId="2F5F91CF" w14:textId="77777777" w:rsidR="00082678" w:rsidRDefault="00082678" w:rsidP="00082678">
      <w:pPr>
        <w:pStyle w:val="PL"/>
        <w:rPr>
          <w:lang w:eastAsia="zh-CN"/>
        </w:rPr>
      </w:pPr>
      <w:r>
        <w:rPr>
          <w:lang w:eastAsia="zh-CN"/>
        </w:rPr>
        <w:t>Sbi-Source-NF-Client-Credentials-Header = "3gpp-Sbi-Source-NF-Client-Credentials:" OWS jwt OWS</w:t>
      </w:r>
    </w:p>
    <w:p w14:paraId="00697B2F" w14:textId="77777777" w:rsidR="00082678" w:rsidRDefault="00082678" w:rsidP="00082678">
      <w:pPr>
        <w:pStyle w:val="PL"/>
        <w:rPr>
          <w:lang w:eastAsia="zh-CN"/>
        </w:rPr>
      </w:pPr>
    </w:p>
    <w:p w14:paraId="69A76A67" w14:textId="77777777" w:rsidR="00082678" w:rsidRPr="007100AD" w:rsidRDefault="00082678" w:rsidP="00082678">
      <w:pPr>
        <w:pStyle w:val="PL"/>
        <w:rPr>
          <w:lang w:val="en-US" w:eastAsia="zh-CN"/>
        </w:rPr>
      </w:pPr>
    </w:p>
    <w:p w14:paraId="56A9D154" w14:textId="77777777" w:rsidR="00082678" w:rsidRDefault="00082678" w:rsidP="00082678">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4BD0588F" w14:textId="77777777" w:rsidR="00082678" w:rsidRPr="00A20639" w:rsidRDefault="00082678" w:rsidP="00082678">
      <w:pPr>
        <w:rPr>
          <w:lang w:eastAsia="zh-CN"/>
        </w:rPr>
      </w:pPr>
      <w:r>
        <w:rPr>
          <w:lang w:eastAsia="zh-CN"/>
        </w:rPr>
        <w:t>The ABNF of the JSON Web Token (JWT) is defined in clause 5.2.3.2.11.</w:t>
      </w:r>
    </w:p>
    <w:p w14:paraId="12E24603" w14:textId="77777777" w:rsidR="00082678" w:rsidRDefault="00082678" w:rsidP="00082678">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0DA48F53" w14:textId="0D9D76C8" w:rsidR="00082678" w:rsidRPr="007100AD" w:rsidRDefault="00082678" w:rsidP="00082678">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i.e, ML model consumer (e.g. AnLF).</w:t>
      </w:r>
    </w:p>
    <w:p w14:paraId="27264331" w14:textId="79207C52" w:rsidR="00432FC1" w:rsidRPr="00D1205D" w:rsidRDefault="00432FC1" w:rsidP="00432FC1">
      <w:pPr>
        <w:pStyle w:val="Heading5"/>
        <w:rPr>
          <w:lang w:eastAsia="zh-CN"/>
        </w:rPr>
      </w:pPr>
      <w:bookmarkStart w:id="457" w:name="_Toc170152841"/>
      <w:bookmarkStart w:id="458" w:name="_Toc198993954"/>
      <w:r w:rsidRPr="00D1205D">
        <w:t>5.2.3.2.</w:t>
      </w:r>
      <w:r>
        <w:t>23</w:t>
      </w:r>
      <w:r w:rsidRPr="00D1205D">
        <w:tab/>
      </w:r>
      <w:r w:rsidRPr="00D1205D">
        <w:rPr>
          <w:lang w:eastAsia="zh-CN"/>
        </w:rPr>
        <w:t>3gpp-Sbi-</w:t>
      </w:r>
      <w:r>
        <w:rPr>
          <w:lang w:eastAsia="zh-CN"/>
        </w:rPr>
        <w:t>Scp</w:t>
      </w:r>
      <w:r w:rsidRPr="00D1205D">
        <w:rPr>
          <w:lang w:eastAsia="zh-CN"/>
        </w:rPr>
        <w:t>-apiRoot</w:t>
      </w:r>
      <w:bookmarkEnd w:id="457"/>
      <w:bookmarkEnd w:id="458"/>
    </w:p>
    <w:p w14:paraId="01EC868C" w14:textId="3377CF10" w:rsidR="00432FC1" w:rsidRDefault="00432FC1" w:rsidP="00432FC1">
      <w:pPr>
        <w:rPr>
          <w:lang w:eastAsia="zh-CN"/>
        </w:rPr>
      </w:pPr>
      <w:r w:rsidRPr="00D1205D">
        <w:rPr>
          <w:lang w:eastAsia="zh-CN"/>
        </w:rPr>
        <w:t xml:space="preserve">The header contains the apiRoot of </w:t>
      </w:r>
      <w:r>
        <w:rPr>
          <w:lang w:eastAsia="zh-CN"/>
        </w:rPr>
        <w:t>an SCP in the target PLMN</w:t>
      </w:r>
      <w:r w:rsidRPr="00D1205D">
        <w:rPr>
          <w:lang w:eastAsia="zh-CN"/>
        </w:rPr>
        <w:t xml:space="preserve">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6.10.12).</w:t>
      </w:r>
      <w:r w:rsidR="00D46D57" w:rsidRPr="00D46D57">
        <w:rPr>
          <w:lang w:eastAsia="zh-CN"/>
        </w:rPr>
        <w:t xml:space="preserve"> </w:t>
      </w:r>
      <w:r w:rsidR="00D46D57">
        <w:rPr>
          <w:lang w:eastAsia="zh-CN"/>
        </w:rPr>
        <w:t xml:space="preserve">The </w:t>
      </w:r>
      <w:r w:rsidR="00D46D57">
        <w:rPr>
          <w:noProof/>
        </w:rPr>
        <w:t xml:space="preserve">authority of the </w:t>
      </w:r>
      <w:r w:rsidR="00D46D57">
        <w:t>3gpp-Sbi-Scp-apiRoot header</w:t>
      </w:r>
      <w:r w:rsidR="00D46D57">
        <w:rPr>
          <w:noProof/>
        </w:rPr>
        <w:t xml:space="preserve"> may correspond to </w:t>
      </w:r>
      <w:r w:rsidR="00D46D57" w:rsidRPr="00FC6F6A">
        <w:rPr>
          <w:noProof/>
        </w:rPr>
        <w:t>a</w:t>
      </w:r>
      <w:r w:rsidR="00D46D57">
        <w:rPr>
          <w:noProof/>
        </w:rPr>
        <w:t>n</w:t>
      </w:r>
      <w:r w:rsidR="00D46D57" w:rsidRPr="00FC6F6A">
        <w:rPr>
          <w:noProof/>
        </w:rPr>
        <w:t xml:space="preserve"> </w:t>
      </w:r>
      <w:r w:rsidR="00D46D57">
        <w:rPr>
          <w:noProof/>
        </w:rPr>
        <w:t xml:space="preserve">authority of a specific SCP, or to an authority that </w:t>
      </w:r>
      <w:r w:rsidR="00D46D57" w:rsidRPr="00FC6F6A">
        <w:rPr>
          <w:noProof/>
        </w:rPr>
        <w:t>can resolve in</w:t>
      </w:r>
      <w:r w:rsidR="00D46D57">
        <w:rPr>
          <w:noProof/>
        </w:rPr>
        <w:t>to</w:t>
      </w:r>
      <w:r w:rsidR="00D46D57" w:rsidRPr="00FC6F6A">
        <w:rPr>
          <w:noProof/>
        </w:rPr>
        <w:t xml:space="preserve"> </w:t>
      </w:r>
      <w:r w:rsidR="00D46D57">
        <w:rPr>
          <w:noProof/>
        </w:rPr>
        <w:t xml:space="preserve">several </w:t>
      </w:r>
      <w:r w:rsidR="00D46D57" w:rsidRPr="00FC6F6A">
        <w:rPr>
          <w:noProof/>
        </w:rPr>
        <w:t>SCPs</w:t>
      </w:r>
      <w:r w:rsidR="00D46D57">
        <w:rPr>
          <w:noProof/>
        </w:rPr>
        <w:t xml:space="preserve"> for scalability, load sharing and resiliency purposes.</w:t>
      </w:r>
    </w:p>
    <w:p w14:paraId="69F250DE" w14:textId="77777777" w:rsidR="00432FC1" w:rsidRPr="00D1205D" w:rsidRDefault="00432FC1" w:rsidP="00432FC1">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01554B5" w14:textId="77777777" w:rsidR="00432FC1" w:rsidRDefault="00432FC1" w:rsidP="00432FC1">
      <w:pPr>
        <w:pStyle w:val="PL"/>
        <w:rPr>
          <w:lang w:eastAsia="zh-CN"/>
        </w:rPr>
      </w:pPr>
    </w:p>
    <w:p w14:paraId="1D5F5822" w14:textId="77777777" w:rsidR="00432FC1" w:rsidRDefault="00432FC1" w:rsidP="00432FC1">
      <w:pPr>
        <w:pStyle w:val="PL"/>
        <w:rPr>
          <w:lang w:eastAsia="zh-CN"/>
        </w:rPr>
      </w:pPr>
      <w:r w:rsidRPr="00D1205D">
        <w:rPr>
          <w:lang w:eastAsia="zh-CN"/>
        </w:rPr>
        <w:t>Sbi-</w:t>
      </w:r>
      <w:r>
        <w:rPr>
          <w:lang w:eastAsia="zh-CN"/>
        </w:rPr>
        <w:t>Scp</w:t>
      </w:r>
      <w:r w:rsidRPr="00D1205D">
        <w:rPr>
          <w:lang w:eastAsia="zh-CN"/>
        </w:rPr>
        <w:t>-</w:t>
      </w:r>
      <w:r>
        <w:rPr>
          <w:lang w:eastAsia="zh-CN"/>
        </w:rPr>
        <w:t>A</w:t>
      </w:r>
      <w:r w:rsidRPr="00D1205D">
        <w:rPr>
          <w:lang w:eastAsia="zh-CN"/>
        </w:rPr>
        <w:t>piRoot</w:t>
      </w:r>
      <w:r>
        <w:rPr>
          <w:lang w:eastAsia="zh-CN"/>
        </w:rPr>
        <w:t>-H</w:t>
      </w:r>
      <w:r w:rsidRPr="00D1205D">
        <w:rPr>
          <w:lang w:eastAsia="zh-CN"/>
        </w:rPr>
        <w:t>eader = "3gpp-Sbi-</w:t>
      </w:r>
      <w:r>
        <w:rPr>
          <w:lang w:eastAsia="zh-CN"/>
        </w:rPr>
        <w:t>Scp</w:t>
      </w:r>
      <w:r w:rsidRPr="00D1205D">
        <w:rPr>
          <w:lang w:eastAsia="zh-CN"/>
        </w:rPr>
        <w:t xml:space="preserve">-apiRoot"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6DC4C28D" w14:textId="77777777" w:rsidR="00432FC1" w:rsidRPr="00D1205D" w:rsidRDefault="00432FC1" w:rsidP="00432FC1">
      <w:pPr>
        <w:pStyle w:val="PL"/>
        <w:rPr>
          <w:lang w:eastAsia="zh-CN"/>
        </w:rPr>
      </w:pPr>
    </w:p>
    <w:p w14:paraId="30688FE3" w14:textId="77777777" w:rsidR="00432FC1" w:rsidRDefault="00432FC1" w:rsidP="00432FC1">
      <w:pPr>
        <w:pStyle w:val="PL"/>
        <w:rPr>
          <w:lang w:eastAsia="zh-CN"/>
        </w:rPr>
      </w:pPr>
    </w:p>
    <w:p w14:paraId="3664CA43" w14:textId="77777777" w:rsidR="00432FC1" w:rsidRPr="0089063F" w:rsidRDefault="00432FC1" w:rsidP="00432FC1">
      <w:pPr>
        <w:rPr>
          <w:lang w:eastAsia="zh-CN"/>
        </w:rPr>
      </w:pPr>
      <w:r>
        <w:rPr>
          <w:lang w:eastAsia="zh-CN"/>
        </w:rPr>
        <w:t xml:space="preserve">The ABNF of </w:t>
      </w:r>
      <w:r w:rsidRPr="0089063F">
        <w:rPr>
          <w:lang w:eastAsia="zh-CN"/>
        </w:rPr>
        <w:t xml:space="preserve">sbi-scheme, sbi-authority and </w:t>
      </w:r>
      <w:r w:rsidRPr="00D1205D">
        <w:rPr>
          <w:lang w:eastAsia="zh-CN"/>
        </w:rPr>
        <w:t>prefix</w:t>
      </w:r>
      <w:r>
        <w:rPr>
          <w:lang w:eastAsia="zh-CN"/>
        </w:rPr>
        <w:t xml:space="preserve"> is defined in clause 5.2.3.2.4.</w:t>
      </w:r>
    </w:p>
    <w:p w14:paraId="53B03B2A" w14:textId="77777777" w:rsidR="00432FC1" w:rsidRPr="00D1205D" w:rsidRDefault="00432FC1" w:rsidP="00432FC1">
      <w:pPr>
        <w:pStyle w:val="PL"/>
        <w:rPr>
          <w:lang w:eastAsia="zh-CN"/>
        </w:rPr>
      </w:pPr>
    </w:p>
    <w:p w14:paraId="2ADA9765" w14:textId="77777777" w:rsidR="00432FC1" w:rsidRPr="00D1205D" w:rsidRDefault="00432FC1" w:rsidP="00432FC1">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2C768A87" w14:textId="18AAF93E" w:rsidR="009C31D9" w:rsidRDefault="009C31D9" w:rsidP="002D7984">
      <w:pPr>
        <w:pStyle w:val="Heading4"/>
      </w:pPr>
      <w:bookmarkStart w:id="459" w:name="_Toc198993955"/>
      <w:r w:rsidRPr="00D1205D">
        <w:lastRenderedPageBreak/>
        <w:t>5.2.3.3</w:t>
      </w:r>
      <w:r w:rsidRPr="00D1205D">
        <w:tab/>
        <w:t>Optional to support custom headers</w:t>
      </w:r>
      <w:bookmarkEnd w:id="459"/>
    </w:p>
    <w:p w14:paraId="4BE40005" w14:textId="1DAA61CC" w:rsidR="00F90BFA" w:rsidRPr="00D1205D" w:rsidRDefault="00F90BFA" w:rsidP="002D7984">
      <w:pPr>
        <w:pStyle w:val="Heading5"/>
        <w:rPr>
          <w:lang w:eastAsia="zh-CN"/>
        </w:rPr>
      </w:pPr>
      <w:bookmarkStart w:id="460" w:name="_Toc198993956"/>
      <w:r w:rsidRPr="00D1205D">
        <w:t>5.2.3.3.1</w:t>
      </w:r>
      <w:r w:rsidRPr="00D1205D">
        <w:tab/>
        <w:t>General</w:t>
      </w:r>
      <w:bookmarkEnd w:id="443"/>
      <w:bookmarkEnd w:id="444"/>
      <w:bookmarkEnd w:id="445"/>
      <w:bookmarkEnd w:id="446"/>
      <w:bookmarkEnd w:id="447"/>
      <w:bookmarkEnd w:id="448"/>
      <w:bookmarkEnd w:id="449"/>
      <w:bookmarkEnd w:id="450"/>
      <w:bookmarkEnd w:id="451"/>
      <w:bookmarkEnd w:id="452"/>
      <w:bookmarkEnd w:id="460"/>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61" w:name="_Toc19708944"/>
      <w:bookmarkStart w:id="462" w:name="_Toc27745019"/>
      <w:bookmarkStart w:id="463" w:name="_Toc29803172"/>
      <w:bookmarkStart w:id="464" w:name="_Toc35969923"/>
      <w:bookmarkStart w:id="465" w:name="_Toc36050717"/>
      <w:bookmarkStart w:id="466" w:name="_Toc44847430"/>
      <w:bookmarkStart w:id="467" w:name="_Toc51845083"/>
      <w:bookmarkStart w:id="468" w:name="_Toc51845414"/>
      <w:bookmarkStart w:id="469" w:name="_Toc51846934"/>
      <w:bookmarkStart w:id="470" w:name="_Toc57022564"/>
      <w:bookmarkStart w:id="471" w:name="_Toc198993957"/>
      <w:r w:rsidRPr="00D1205D">
        <w:t>5.2.3.3.2</w:t>
      </w:r>
      <w:r w:rsidRPr="00D1205D">
        <w:tab/>
      </w:r>
      <w:r w:rsidRPr="00D1205D">
        <w:rPr>
          <w:lang w:eastAsia="zh-CN"/>
        </w:rPr>
        <w:t>3gpp-Sbi-Sender-Timestamp</w:t>
      </w:r>
      <w:bookmarkEnd w:id="461"/>
      <w:bookmarkEnd w:id="462"/>
      <w:bookmarkEnd w:id="463"/>
      <w:bookmarkEnd w:id="464"/>
      <w:bookmarkEnd w:id="465"/>
      <w:bookmarkEnd w:id="466"/>
      <w:bookmarkEnd w:id="467"/>
      <w:bookmarkEnd w:id="468"/>
      <w:bookmarkEnd w:id="469"/>
      <w:bookmarkEnd w:id="470"/>
      <w:bookmarkEnd w:id="471"/>
    </w:p>
    <w:p w14:paraId="1F8C6F12" w14:textId="77777777" w:rsidR="00DB0483" w:rsidRPr="00D1205D" w:rsidRDefault="00DB0483" w:rsidP="00DB0483">
      <w:pPr>
        <w:rPr>
          <w:lang w:eastAsia="zh-CN"/>
        </w:rPr>
      </w:pPr>
      <w:bookmarkStart w:id="472" w:name="_Toc19708945"/>
      <w:bookmarkStart w:id="473" w:name="_Toc27745020"/>
      <w:bookmarkStart w:id="474" w:name="_Toc29803173"/>
      <w:bookmarkStart w:id="475" w:name="_Toc35969924"/>
      <w:bookmarkStart w:id="476" w:name="_Toc36050718"/>
      <w:bookmarkStart w:id="477" w:name="_Toc44847431"/>
      <w:bookmarkStart w:id="478" w:name="_Toc51845084"/>
      <w:bookmarkStart w:id="479" w:name="_Toc51845415"/>
      <w:bookmarkStart w:id="480" w:name="_Toc51846935"/>
      <w:bookmarkStart w:id="481"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2" w:name="_Toc198993958"/>
      <w:r w:rsidRPr="00D1205D">
        <w:t>5.2.3.3.3</w:t>
      </w:r>
      <w:r w:rsidRPr="00D1205D">
        <w:tab/>
      </w:r>
      <w:r w:rsidRPr="00D1205D">
        <w:rPr>
          <w:lang w:eastAsia="zh-CN"/>
        </w:rPr>
        <w:t>3gpp-Sbi-Max-Rsp-Time</w:t>
      </w:r>
      <w:bookmarkEnd w:id="472"/>
      <w:bookmarkEnd w:id="473"/>
      <w:bookmarkEnd w:id="474"/>
      <w:bookmarkEnd w:id="475"/>
      <w:bookmarkEnd w:id="476"/>
      <w:bookmarkEnd w:id="477"/>
      <w:bookmarkEnd w:id="478"/>
      <w:bookmarkEnd w:id="479"/>
      <w:bookmarkEnd w:id="480"/>
      <w:bookmarkEnd w:id="481"/>
      <w:bookmarkEnd w:id="482"/>
    </w:p>
    <w:p w14:paraId="18590C7E" w14:textId="77777777" w:rsidR="00295171" w:rsidRPr="00D1205D" w:rsidRDefault="00295171" w:rsidP="00295171">
      <w:pPr>
        <w:rPr>
          <w:lang w:eastAsia="zh-CN"/>
        </w:rPr>
      </w:pPr>
      <w:bookmarkStart w:id="483" w:name="_Toc57022566"/>
      <w:bookmarkStart w:id="484" w:name="_Toc19708946"/>
      <w:bookmarkStart w:id="485" w:name="_Toc27745021"/>
      <w:bookmarkStart w:id="486" w:name="_Toc29803174"/>
      <w:bookmarkStart w:id="487" w:name="_Toc35969925"/>
      <w:bookmarkStart w:id="488" w:name="_Toc36050719"/>
      <w:bookmarkStart w:id="489" w:name="_Toc44847432"/>
      <w:bookmarkStart w:id="490" w:name="_Toc51845085"/>
      <w:bookmarkStart w:id="491" w:name="_Toc51845416"/>
      <w:bookmarkStart w:id="492"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3" w:name="_Toc198993959"/>
      <w:r w:rsidRPr="00D1205D">
        <w:t>5.2.3.</w:t>
      </w:r>
      <w:r>
        <w:t>3</w:t>
      </w:r>
      <w:r w:rsidRPr="00D1205D">
        <w:t>.</w:t>
      </w:r>
      <w:r>
        <w:t>4</w:t>
      </w:r>
      <w:r w:rsidRPr="00D1205D">
        <w:tab/>
      </w:r>
      <w:r w:rsidRPr="00D1205D">
        <w:rPr>
          <w:lang w:eastAsia="zh-CN"/>
        </w:rPr>
        <w:t>3gpp-Sbi-</w:t>
      </w:r>
      <w:r>
        <w:rPr>
          <w:lang w:eastAsia="zh-CN"/>
        </w:rPr>
        <w:t>Correlation-Info</w:t>
      </w:r>
      <w:bookmarkEnd w:id="483"/>
      <w:bookmarkEnd w:id="493"/>
    </w:p>
    <w:p w14:paraId="58DDE5A2" w14:textId="77777777" w:rsidR="003B68EF" w:rsidRDefault="003B68EF" w:rsidP="003B68EF">
      <w:pPr>
        <w:rPr>
          <w:lang w:eastAsia="zh-CN"/>
        </w:rPr>
      </w:pPr>
      <w:bookmarkStart w:id="494" w:name="_Toc57017484"/>
      <w:bookmarkStart w:id="495"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6"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6"/>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7"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7"/>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498"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8"/>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499"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9"/>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00"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00"/>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01"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2" w:name="_Toc198993960"/>
      <w:bookmarkEnd w:id="501"/>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4"/>
      <w:bookmarkEnd w:id="495"/>
      <w:r>
        <w:rPr>
          <w:lang w:val="en-US" w:eastAsia="zh-CN"/>
        </w:rPr>
        <w:t>Alternate-Chf-Id</w:t>
      </w:r>
      <w:bookmarkEnd w:id="502"/>
    </w:p>
    <w:p w14:paraId="1B61DCBB" w14:textId="77777777" w:rsidR="00295171" w:rsidRDefault="00295171" w:rsidP="00295171">
      <w:pPr>
        <w:rPr>
          <w:lang w:eastAsia="zh-CN"/>
        </w:rPr>
      </w:pPr>
      <w:bookmarkStart w:id="503"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4"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4"/>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5"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6" w:name="_Toc198993961"/>
      <w:bookmarkEnd w:id="505"/>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6"/>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7" w:name="_Toc198993962"/>
      <w:r w:rsidRPr="00D1205D">
        <w:t>5.2.3.</w:t>
      </w:r>
      <w:r>
        <w:t>3</w:t>
      </w:r>
      <w:r w:rsidRPr="00D1205D">
        <w:t>.</w:t>
      </w:r>
      <w:r>
        <w:t>7</w:t>
      </w:r>
      <w:r w:rsidRPr="00D1205D">
        <w:tab/>
      </w:r>
      <w:r w:rsidRPr="00D1205D">
        <w:rPr>
          <w:lang w:eastAsia="zh-CN"/>
        </w:rPr>
        <w:t>3gpp-Sbi-</w:t>
      </w:r>
      <w:r>
        <w:rPr>
          <w:lang w:eastAsia="zh-CN"/>
        </w:rPr>
        <w:t>Consumer-Info</w:t>
      </w:r>
      <w:bookmarkEnd w:id="507"/>
    </w:p>
    <w:p w14:paraId="22E45E6E" w14:textId="77777777" w:rsidR="00295171" w:rsidRPr="0008458C" w:rsidRDefault="00295171" w:rsidP="00295171">
      <w:pPr>
        <w:rPr>
          <w:lang w:eastAsia="zh-CN"/>
        </w:rPr>
      </w:pPr>
      <w:bookmarkStart w:id="508"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lastRenderedPageBreak/>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lastRenderedPageBreak/>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09"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9"/>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10"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11" w:name="_Toc198993963"/>
      <w:bookmarkEnd w:id="510"/>
      <w:r w:rsidRPr="00AF62A0">
        <w:t>5.2.3.3.</w:t>
      </w:r>
      <w:r>
        <w:t>8</w:t>
      </w:r>
      <w:r w:rsidRPr="00AF62A0">
        <w:tab/>
      </w:r>
      <w:r w:rsidRPr="00AF62A0">
        <w:rPr>
          <w:lang w:eastAsia="zh-CN"/>
        </w:rPr>
        <w:t>3gpp-Sbi-Response-</w:t>
      </w:r>
      <w:bookmarkEnd w:id="508"/>
      <w:r w:rsidRPr="00AF62A0">
        <w:rPr>
          <w:lang w:eastAsia="zh-CN"/>
        </w:rPr>
        <w:t>Inf</w:t>
      </w:r>
      <w:r w:rsidRPr="00AF62A0">
        <w:rPr>
          <w:lang w:val="fr-FR" w:eastAsia="zh-CN"/>
        </w:rPr>
        <w:t>o</w:t>
      </w:r>
      <w:bookmarkEnd w:id="511"/>
    </w:p>
    <w:p w14:paraId="33ADFEE8" w14:textId="6325EE90" w:rsidR="00295171" w:rsidRDefault="00295171" w:rsidP="00295171">
      <w:pPr>
        <w:rPr>
          <w:lang w:eastAsia="zh-CN"/>
        </w:rPr>
      </w:pPr>
      <w:bookmarkStart w:id="512"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13"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3"/>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 xml:space="preserve">"context-transferred": this parameter indicates, in an error response, whether the corresponding resource or context has been transferred to the HTTP server instance sending the response. When present, it shall be set to </w:t>
      </w:r>
      <w:r>
        <w:rPr>
          <w:lang w:eastAsia="zh-CN"/>
        </w:rPr>
        <w:lastRenderedPageBreak/>
        <w:t>"true"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4" w:name="_Toc198993964"/>
      <w:r>
        <w:t>5.2.3.3.9</w:t>
      </w:r>
      <w:r>
        <w:tab/>
      </w:r>
      <w:bookmarkEnd w:id="512"/>
      <w:r w:rsidR="00EA5926">
        <w:t>Void</w:t>
      </w:r>
      <w:bookmarkEnd w:id="514"/>
    </w:p>
    <w:p w14:paraId="79213FBF" w14:textId="52D85120" w:rsidR="00C47001" w:rsidRDefault="00C47001" w:rsidP="002D7984">
      <w:pPr>
        <w:pStyle w:val="Heading5"/>
        <w:rPr>
          <w:lang w:eastAsia="zh-CN"/>
        </w:rPr>
      </w:pPr>
      <w:bookmarkStart w:id="515" w:name="_Toc198993965"/>
      <w:r>
        <w:t>5.2.3.3.10</w:t>
      </w:r>
      <w:r>
        <w:tab/>
      </w:r>
      <w:r>
        <w:rPr>
          <w:lang w:eastAsia="zh-CN"/>
        </w:rPr>
        <w:t>3gpp-Sbi-S</w:t>
      </w:r>
      <w:r w:rsidRPr="002A2D6B">
        <w:rPr>
          <w:lang w:val="en-US"/>
        </w:rPr>
        <w:t>election-Info</w:t>
      </w:r>
      <w:bookmarkEnd w:id="515"/>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 xml:space="preserve">[8]. This parameter shall be present if the sender of the request message </w:t>
      </w:r>
      <w:r w:rsidRPr="002A2D6B">
        <w:rPr>
          <w:lang w:val="en-US"/>
        </w:rPr>
        <w:lastRenderedPageBreak/>
        <w:t>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6" w:name="_Toc198993966"/>
      <w:r w:rsidRPr="00D44731">
        <w:t>5.2.3.</w:t>
      </w:r>
      <w:r>
        <w:t>3</w:t>
      </w:r>
      <w:r w:rsidRPr="00D44731">
        <w:t>.</w:t>
      </w:r>
      <w:r>
        <w:t>11</w:t>
      </w:r>
      <w:r w:rsidRPr="00D44731">
        <w:tab/>
        <w:t>3gpp-Sb</w:t>
      </w:r>
      <w:r w:rsidRPr="00A76A1F">
        <w:t>i-</w:t>
      </w:r>
      <w:r w:rsidRPr="00E05E29">
        <w:t>Interplmn-Purpose</w:t>
      </w:r>
      <w:bookmarkEnd w:id="516"/>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369FB863" w14:textId="77777777" w:rsidR="000518CD" w:rsidRDefault="00DC4F8A" w:rsidP="000518CD">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04957F2E" w14:textId="28716DF5" w:rsidR="00DC4F8A" w:rsidRDefault="000518CD" w:rsidP="000518CD">
      <w:pPr>
        <w:pStyle w:val="PL"/>
        <w:rPr>
          <w:lang w:eastAsia="zh-CN"/>
        </w:rPr>
      </w:pPr>
      <w:r w:rsidRPr="00436ECF">
        <w:rPr>
          <w:lang w:eastAsia="zh-CN"/>
        </w:rPr>
        <w:t xml:space="preserve">           / "</w:t>
      </w:r>
      <w:r>
        <w:rPr>
          <w:lang w:eastAsia="zh-CN"/>
        </w:rPr>
        <w:t>INDIRECT_NETWORK_SHARING</w:t>
      </w:r>
      <w:r w:rsidRPr="00436ECF">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7" w:name="_Toc198993967"/>
      <w:r>
        <w:lastRenderedPageBreak/>
        <w:t>5.2.3.3.12</w:t>
      </w:r>
      <w:r>
        <w:tab/>
      </w:r>
      <w:r>
        <w:rPr>
          <w:lang w:eastAsia="zh-CN"/>
        </w:rPr>
        <w:t>3gpp-Sbi-Request-Info</w:t>
      </w:r>
      <w:bookmarkEnd w:id="517"/>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lastRenderedPageBreak/>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696B808B"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w:t>
      </w:r>
      <w:r w:rsidR="00202A44">
        <w:rPr>
          <w:lang w:val="en-US" w:eastAsia="zh-CN"/>
        </w:rPr>
        <w:t> </w:t>
      </w:r>
      <w:r w:rsidR="00202A44" w:rsidRPr="00AD323B">
        <w:rPr>
          <w:lang w:eastAsia="zh-CN"/>
        </w:rPr>
        <w:t>9562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18" w:name="_Toc198993968"/>
      <w:r>
        <w:t>5.2.3.3.13</w:t>
      </w:r>
      <w:r>
        <w:tab/>
      </w:r>
      <w:r>
        <w:rPr>
          <w:lang w:eastAsia="zh-CN"/>
        </w:rPr>
        <w:t>3gpp-Sbi-Retry</w:t>
      </w:r>
      <w:r w:rsidRPr="002A2D6B">
        <w:rPr>
          <w:lang w:val="en-US"/>
        </w:rPr>
        <w:t>-Info</w:t>
      </w:r>
      <w:bookmarkEnd w:id="518"/>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lastRenderedPageBreak/>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19" w:name="_Toc198993969"/>
      <w:r w:rsidRPr="000B63FD">
        <w:t>5.2.3.</w:t>
      </w:r>
      <w:r>
        <w:t>3</w:t>
      </w:r>
      <w:r w:rsidRPr="000B63FD">
        <w:t>.</w:t>
      </w:r>
      <w:r>
        <w:t>14</w:t>
      </w:r>
      <w:r w:rsidRPr="000B63FD">
        <w:tab/>
      </w:r>
      <w:r w:rsidRPr="000B63FD">
        <w:rPr>
          <w:lang w:eastAsia="zh-CN"/>
        </w:rPr>
        <w:t>3gpp-Sbi-</w:t>
      </w:r>
      <w:r>
        <w:rPr>
          <w:lang w:eastAsia="zh-CN"/>
        </w:rPr>
        <w:t>Other-Access-Scopes</w:t>
      </w:r>
      <w:bookmarkEnd w:id="519"/>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7DAE117D" w14:textId="40E3B85E" w:rsidR="00F90BFA" w:rsidRPr="00D1205D" w:rsidRDefault="00F90BFA" w:rsidP="002D7984">
      <w:pPr>
        <w:pStyle w:val="Heading3"/>
      </w:pPr>
      <w:bookmarkStart w:id="520" w:name="_Toc198993970"/>
      <w:r w:rsidRPr="00D1205D">
        <w:rPr>
          <w:lang w:eastAsia="zh-CN"/>
        </w:rPr>
        <w:t>5.2.4</w:t>
      </w:r>
      <w:r w:rsidRPr="00D1205D">
        <w:tab/>
        <w:t>HTTP error handling</w:t>
      </w:r>
      <w:bookmarkEnd w:id="484"/>
      <w:bookmarkEnd w:id="485"/>
      <w:bookmarkEnd w:id="486"/>
      <w:bookmarkEnd w:id="487"/>
      <w:bookmarkEnd w:id="488"/>
      <w:bookmarkEnd w:id="489"/>
      <w:bookmarkEnd w:id="490"/>
      <w:bookmarkEnd w:id="491"/>
      <w:bookmarkEnd w:id="492"/>
      <w:bookmarkEnd w:id="503"/>
      <w:bookmarkEnd w:id="520"/>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21" w:name="_Toc19708947"/>
      <w:bookmarkStart w:id="522" w:name="_Toc27745022"/>
      <w:bookmarkStart w:id="523" w:name="_Toc29803175"/>
      <w:bookmarkStart w:id="524" w:name="_Toc35969926"/>
      <w:bookmarkStart w:id="525" w:name="_Toc36050720"/>
      <w:bookmarkStart w:id="526" w:name="_Toc44847433"/>
      <w:bookmarkStart w:id="527" w:name="_Toc51845086"/>
      <w:bookmarkStart w:id="528" w:name="_Toc51845417"/>
      <w:bookmarkStart w:id="529" w:name="_Toc51846937"/>
      <w:bookmarkStart w:id="530" w:name="_Toc57022568"/>
      <w:bookmarkStart w:id="531" w:name="_Toc198993971"/>
      <w:r w:rsidRPr="00D1205D">
        <w:rPr>
          <w:lang w:eastAsia="zh-CN"/>
        </w:rPr>
        <w:t>5.2.5</w:t>
      </w:r>
      <w:r w:rsidRPr="00D1205D">
        <w:rPr>
          <w:lang w:eastAsia="zh-CN"/>
        </w:rPr>
        <w:tab/>
        <w:t>HTTP/2 server push</w:t>
      </w:r>
      <w:bookmarkEnd w:id="521"/>
      <w:bookmarkEnd w:id="522"/>
      <w:bookmarkEnd w:id="523"/>
      <w:bookmarkEnd w:id="524"/>
      <w:bookmarkEnd w:id="525"/>
      <w:bookmarkEnd w:id="526"/>
      <w:bookmarkEnd w:id="527"/>
      <w:bookmarkEnd w:id="528"/>
      <w:bookmarkEnd w:id="529"/>
      <w:bookmarkEnd w:id="530"/>
      <w:bookmarkEnd w:id="531"/>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2" w:name="_Toc19708948"/>
      <w:bookmarkStart w:id="533" w:name="_Toc27745023"/>
      <w:bookmarkStart w:id="534" w:name="_Toc29803176"/>
      <w:bookmarkStart w:id="535" w:name="_Toc35969927"/>
      <w:bookmarkStart w:id="536" w:name="_Toc36050721"/>
      <w:bookmarkStart w:id="537" w:name="_Toc44847434"/>
      <w:bookmarkStart w:id="538" w:name="_Toc51845087"/>
      <w:bookmarkStart w:id="539" w:name="_Toc51845418"/>
      <w:bookmarkStart w:id="540" w:name="_Toc51846938"/>
      <w:bookmarkStart w:id="541" w:name="_Toc57022569"/>
      <w:bookmarkStart w:id="542" w:name="_Toc198993972"/>
      <w:r w:rsidRPr="00D1205D">
        <w:rPr>
          <w:lang w:eastAsia="zh-CN"/>
        </w:rPr>
        <w:lastRenderedPageBreak/>
        <w:t>5.2.6</w:t>
      </w:r>
      <w:r w:rsidRPr="00D1205D">
        <w:rPr>
          <w:lang w:eastAsia="zh-CN"/>
        </w:rPr>
        <w:tab/>
        <w:t>HTTP/2 connection management</w:t>
      </w:r>
      <w:bookmarkEnd w:id="532"/>
      <w:bookmarkEnd w:id="533"/>
      <w:bookmarkEnd w:id="534"/>
      <w:bookmarkEnd w:id="535"/>
      <w:bookmarkEnd w:id="536"/>
      <w:bookmarkEnd w:id="537"/>
      <w:bookmarkEnd w:id="538"/>
      <w:bookmarkEnd w:id="539"/>
      <w:bookmarkEnd w:id="540"/>
      <w:bookmarkEnd w:id="541"/>
      <w:bookmarkEnd w:id="542"/>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3" w:name="_Toc19708949"/>
      <w:bookmarkStart w:id="544" w:name="_Toc27745024"/>
      <w:bookmarkStart w:id="545" w:name="_Toc29803177"/>
      <w:bookmarkStart w:id="546" w:name="_Toc35969928"/>
      <w:bookmarkStart w:id="547" w:name="_Toc36050722"/>
      <w:bookmarkStart w:id="548" w:name="_Toc44847435"/>
      <w:bookmarkStart w:id="549" w:name="_Toc51845088"/>
      <w:bookmarkStart w:id="550" w:name="_Toc51845419"/>
      <w:bookmarkStart w:id="551" w:name="_Toc51846939"/>
      <w:bookmarkStart w:id="552" w:name="_Toc57022570"/>
      <w:bookmarkStart w:id="553" w:name="_Toc198993973"/>
      <w:r w:rsidRPr="00D1205D">
        <w:rPr>
          <w:lang w:eastAsia="zh-CN"/>
        </w:rPr>
        <w:t>5.2.7</w:t>
      </w:r>
      <w:r w:rsidRPr="00D1205D">
        <w:tab/>
        <w:t>HTTP status codes</w:t>
      </w:r>
      <w:bookmarkEnd w:id="543"/>
      <w:bookmarkEnd w:id="544"/>
      <w:bookmarkEnd w:id="545"/>
      <w:bookmarkEnd w:id="546"/>
      <w:bookmarkEnd w:id="547"/>
      <w:bookmarkEnd w:id="548"/>
      <w:bookmarkEnd w:id="549"/>
      <w:bookmarkEnd w:id="550"/>
      <w:bookmarkEnd w:id="551"/>
      <w:bookmarkEnd w:id="552"/>
      <w:bookmarkEnd w:id="553"/>
    </w:p>
    <w:p w14:paraId="7F1EB5AF" w14:textId="77777777" w:rsidR="00BD74C3" w:rsidRPr="00D1205D" w:rsidRDefault="00BD74C3" w:rsidP="00455F22">
      <w:pPr>
        <w:pStyle w:val="Heading4"/>
        <w:rPr>
          <w:lang w:eastAsia="zh-CN"/>
        </w:rPr>
      </w:pPr>
      <w:bookmarkStart w:id="554" w:name="_Toc19708950"/>
      <w:bookmarkStart w:id="555" w:name="_Toc27745025"/>
      <w:bookmarkStart w:id="556" w:name="_Toc29803178"/>
      <w:bookmarkStart w:id="557" w:name="_Toc35969929"/>
      <w:bookmarkStart w:id="558" w:name="_Toc36050723"/>
      <w:bookmarkStart w:id="559" w:name="_Toc44847436"/>
      <w:bookmarkStart w:id="560" w:name="_Toc51845089"/>
      <w:bookmarkStart w:id="561" w:name="_Toc51845420"/>
      <w:bookmarkStart w:id="562" w:name="_Toc51846940"/>
      <w:bookmarkStart w:id="563" w:name="_Toc57022571"/>
      <w:bookmarkStart w:id="564" w:name="_Toc198993974"/>
      <w:r w:rsidRPr="00D1205D">
        <w:t>5.2.7.1</w:t>
      </w:r>
      <w:r w:rsidRPr="00D1205D">
        <w:rPr>
          <w:lang w:eastAsia="zh-CN"/>
        </w:rPr>
        <w:tab/>
        <w:t>General</w:t>
      </w:r>
      <w:bookmarkEnd w:id="554"/>
      <w:bookmarkEnd w:id="555"/>
      <w:bookmarkEnd w:id="556"/>
      <w:bookmarkEnd w:id="557"/>
      <w:bookmarkEnd w:id="558"/>
      <w:bookmarkEnd w:id="559"/>
      <w:bookmarkEnd w:id="560"/>
      <w:bookmarkEnd w:id="561"/>
      <w:bookmarkEnd w:id="562"/>
      <w:bookmarkEnd w:id="563"/>
      <w:bookmarkEnd w:id="564"/>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5" w:name="_Toc19708951"/>
      <w:bookmarkStart w:id="566" w:name="_Toc27745026"/>
      <w:bookmarkStart w:id="567" w:name="_Toc29803179"/>
      <w:bookmarkStart w:id="568" w:name="_Toc35969930"/>
      <w:bookmarkStart w:id="569" w:name="_Toc36050724"/>
      <w:bookmarkStart w:id="570" w:name="_Toc44847437"/>
      <w:bookmarkStart w:id="571" w:name="_Toc51845090"/>
      <w:bookmarkStart w:id="572" w:name="_Toc51845421"/>
      <w:bookmarkStart w:id="573" w:name="_Toc51846941"/>
      <w:bookmarkStart w:id="574" w:name="_Toc57022572"/>
      <w:bookmarkStart w:id="575" w:name="_Toc198993975"/>
      <w:r w:rsidRPr="00D1205D">
        <w:t>5.2.7.2</w:t>
      </w:r>
      <w:r w:rsidRPr="00D1205D">
        <w:rPr>
          <w:lang w:eastAsia="zh-CN"/>
        </w:rPr>
        <w:tab/>
        <w:t>NF as HTTP Server</w:t>
      </w:r>
      <w:bookmarkEnd w:id="565"/>
      <w:bookmarkEnd w:id="566"/>
      <w:bookmarkEnd w:id="567"/>
      <w:bookmarkEnd w:id="568"/>
      <w:bookmarkEnd w:id="569"/>
      <w:bookmarkEnd w:id="570"/>
      <w:bookmarkEnd w:id="571"/>
      <w:bookmarkEnd w:id="572"/>
      <w:bookmarkEnd w:id="573"/>
      <w:bookmarkEnd w:id="574"/>
      <w:bookmarkEnd w:id="575"/>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shd w:val="clear" w:color="auto" w:fill="auto"/>
          </w:tcPr>
          <w:p w14:paraId="5822F317" w14:textId="07C6D902" w:rsidR="007104CC" w:rsidRPr="00D1205D" w:rsidRDefault="007104CC" w:rsidP="007104CC">
            <w:pPr>
              <w:pStyle w:val="TAL"/>
            </w:pPr>
            <w:r>
              <w:t>ACCESS_TOKEN_CLAIM_MISMATCH</w:t>
            </w:r>
          </w:p>
        </w:tc>
        <w:tc>
          <w:tcPr>
            <w:tcW w:w="1825" w:type="dxa"/>
            <w:shd w:val="clear" w:color="auto" w:fill="auto"/>
          </w:tcPr>
          <w:p w14:paraId="4FD4A015" w14:textId="727FD859" w:rsidR="007104CC" w:rsidRPr="00D1205D" w:rsidRDefault="007104CC" w:rsidP="007104CC">
            <w:pPr>
              <w:pStyle w:val="TAL"/>
            </w:pPr>
            <w:r>
              <w:rPr>
                <w:lang w:eastAsia="zh-CN"/>
              </w:rPr>
              <w:t>403 Forbidden</w:t>
            </w:r>
          </w:p>
        </w:tc>
        <w:tc>
          <w:tcPr>
            <w:tcW w:w="3832" w:type="dxa"/>
            <w:shd w:val="clear" w:color="auto" w:fill="auto"/>
          </w:tcPr>
          <w:p w14:paraId="2B0E2098" w14:textId="2D9BB822"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the NF service producer does not serve any slice indicated in the producerSnssaiList or</w:t>
            </w:r>
            <w:r>
              <w:rPr>
                <w:lang w:eastAsia="zh-CN"/>
              </w:rPr>
              <w:t xml:space="preserve"> </w:t>
            </w:r>
            <w:r w:rsidRPr="001747C1">
              <w:rPr>
                <w:lang w:eastAsia="zh-CN"/>
              </w:rPr>
              <w:t>producerNsiList</w:t>
            </w:r>
            <w:r>
              <w:rPr>
                <w:lang w:eastAsia="zh-CN"/>
              </w:rPr>
              <w:t>), as specified in clause</w:t>
            </w:r>
            <w:r>
              <w:rPr>
                <w:lang w:val="en-US" w:eastAsia="zh-CN"/>
              </w:rPr>
              <w:t> 13.4.1.1.2 of 3GPP TS 33.501 [17]</w:t>
            </w:r>
            <w:r>
              <w:rPr>
                <w:lang w:eastAsia="zh-CN"/>
              </w:rPr>
              <w:t>.</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lastRenderedPageBreak/>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0B53EFE7" w14:textId="714D0E58" w:rsidR="00AF7015" w:rsidRPr="00D1205D" w:rsidRDefault="00AF7015" w:rsidP="00AF7015">
            <w:pPr>
              <w:pStyle w:val="TAL"/>
              <w:rPr>
                <w:rFonts w:cs="Arial"/>
              </w:rPr>
            </w:pPr>
            <w:bookmarkStart w:id="576" w:name="_Hlk189057053"/>
            <w:r w:rsidRPr="00D1205D">
              <w:t>The request is rejected because a</w:t>
            </w:r>
            <w:r>
              <w:t xml:space="preserve"> path segment</w:t>
            </w:r>
            <w:r w:rsidRPr="00D1205D">
              <w:t xml:space="preserve">of an </w:t>
            </w:r>
            <w:r w:rsidRPr="00D1205D">
              <w:rPr>
                <w:rFonts w:cs="Arial"/>
              </w:rPr>
              <w:t>"</w:t>
            </w:r>
            <w:bookmarkStart w:id="577" w:name="_Hlk189033545"/>
            <w:r w:rsidRPr="00D1205D">
              <w:rPr>
                <w:rFonts w:cs="Arial"/>
              </w:rPr>
              <w:t>apiSpecificResourceUriPart</w:t>
            </w:r>
            <w:bookmarkEnd w:id="577"/>
            <w:r w:rsidRPr="00D1205D">
              <w:rPr>
                <w:rFonts w:cs="Arial"/>
              </w:rPr>
              <w:t xml:space="preserve">" (as defined in clause 4.4.1 of </w:t>
            </w:r>
            <w:r w:rsidRPr="00D1205D">
              <w:t>3GPP TS 29.501 [5]</w:t>
            </w:r>
            <w:r w:rsidRPr="00D1205D">
              <w:rPr>
                <w:rFonts w:cs="Arial"/>
              </w:rPr>
              <w:t>)</w:t>
            </w:r>
            <w:r w:rsidRPr="00D1205D">
              <w:t xml:space="preserve"> </w:t>
            </w:r>
            <w:r>
              <w:t xml:space="preserve">neither matches the format of an expected known variable part nor matches the name of an expected fixed part, and therefore </w:t>
            </w:r>
            <w:r w:rsidRPr="00D1205D">
              <w:rPr>
                <w:rFonts w:cs="Arial"/>
              </w:rPr>
              <w:t>is not found in the NF.</w:t>
            </w:r>
          </w:p>
          <w:p w14:paraId="11A94ECD" w14:textId="07321A69" w:rsidR="00F90BFA" w:rsidRPr="00D1205D" w:rsidRDefault="00AF7015" w:rsidP="00AF7015">
            <w:pPr>
              <w:pStyle w:val="TAL"/>
              <w:rPr>
                <w:rFonts w:cs="Arial"/>
              </w:rPr>
            </w:pPr>
            <w:r w:rsidRPr="00D1205D">
              <w:rPr>
                <w:rFonts w:cs="Arial"/>
              </w:rPr>
              <w:t xml:space="preserve"> (</w:t>
            </w:r>
            <w:r>
              <w:rPr>
                <w:rFonts w:cs="Arial"/>
              </w:rPr>
              <w:t>NOTE </w:t>
            </w:r>
            <w:r w:rsidRPr="00D1205D">
              <w:rPr>
                <w:rFonts w:cs="Arial"/>
              </w:rPr>
              <w:t>5)</w:t>
            </w:r>
            <w:bookmarkEnd w:id="576"/>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shd w:val="clear" w:color="auto" w:fill="auto"/>
          </w:tcPr>
          <w:p w14:paraId="66C5E914" w14:textId="529A3887" w:rsidR="00B50798" w:rsidRPr="00D1205D" w:rsidRDefault="00B50798" w:rsidP="00B50798">
            <w:pPr>
              <w:pStyle w:val="TAL"/>
            </w:pPr>
            <w:r>
              <w:rPr>
                <w:noProof/>
              </w:rPr>
              <w:t>MAX_JSON_SIZE_EXCEEDED</w:t>
            </w:r>
          </w:p>
        </w:tc>
        <w:tc>
          <w:tcPr>
            <w:tcW w:w="1825" w:type="dxa"/>
            <w:shd w:val="clear" w:color="auto" w:fill="auto"/>
          </w:tcPr>
          <w:p w14:paraId="518B951B" w14:textId="01777773" w:rsidR="00B50798" w:rsidRPr="00D1205D" w:rsidRDefault="00B50798" w:rsidP="00B50798">
            <w:pPr>
              <w:pStyle w:val="TAL"/>
            </w:pPr>
            <w:r>
              <w:t>413 Content Too Large</w:t>
            </w:r>
          </w:p>
        </w:tc>
        <w:tc>
          <w:tcPr>
            <w:tcW w:w="3832" w:type="dxa"/>
            <w:shd w:val="clear" w:color="auto" w:fill="auto"/>
          </w:tcPr>
          <w:p w14:paraId="72E41BC6" w14:textId="5F2E3989"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lastRenderedPageBreak/>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78" w:name="_Toc19708952"/>
      <w:bookmarkStart w:id="579" w:name="_Toc27745027"/>
      <w:bookmarkStart w:id="580" w:name="_Toc29803180"/>
      <w:bookmarkStart w:id="581" w:name="_Toc35969931"/>
      <w:bookmarkStart w:id="582" w:name="_Toc36050725"/>
      <w:bookmarkStart w:id="583" w:name="_Toc44847438"/>
      <w:bookmarkStart w:id="584" w:name="_Toc51845091"/>
      <w:bookmarkStart w:id="585" w:name="_Toc51845422"/>
      <w:bookmarkStart w:id="586" w:name="_Toc51846942"/>
      <w:bookmarkStart w:id="587" w:name="_Toc57022573"/>
      <w:bookmarkStart w:id="588" w:name="_Toc19708954"/>
      <w:bookmarkStart w:id="589" w:name="_Toc27745029"/>
      <w:bookmarkStart w:id="590" w:name="_Toc29803182"/>
      <w:bookmarkStart w:id="591" w:name="_Toc35969933"/>
      <w:bookmarkStart w:id="592" w:name="_Toc36050727"/>
      <w:bookmarkStart w:id="593" w:name="_Toc44847440"/>
      <w:bookmarkStart w:id="594" w:name="_Toc51845093"/>
      <w:bookmarkStart w:id="595" w:name="_Toc51845424"/>
      <w:bookmarkStart w:id="596" w:name="_Toc51846944"/>
      <w:bookmarkStart w:id="597" w:name="_Toc57022575"/>
      <w:bookmarkStart w:id="598" w:name="_Toc198993976"/>
      <w:r w:rsidRPr="00D1205D">
        <w:t>5.2.7.3</w:t>
      </w:r>
      <w:r w:rsidRPr="00D1205D">
        <w:rPr>
          <w:lang w:eastAsia="zh-CN"/>
        </w:rPr>
        <w:tab/>
        <w:t>NF as HTTP Client</w:t>
      </w:r>
      <w:bookmarkEnd w:id="578"/>
      <w:bookmarkEnd w:id="579"/>
      <w:bookmarkEnd w:id="580"/>
      <w:bookmarkEnd w:id="581"/>
      <w:bookmarkEnd w:id="582"/>
      <w:bookmarkEnd w:id="583"/>
      <w:bookmarkEnd w:id="584"/>
      <w:bookmarkEnd w:id="585"/>
      <w:bookmarkEnd w:id="586"/>
      <w:bookmarkEnd w:id="587"/>
      <w:bookmarkEnd w:id="598"/>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lastRenderedPageBreak/>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599" w:name="_Toc198993977"/>
      <w:r>
        <w:t>5.2.7.4</w:t>
      </w:r>
      <w:r>
        <w:tab/>
        <w:t>SCP/SEPP</w:t>
      </w:r>
      <w:bookmarkEnd w:id="599"/>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shd w:val="clear" w:color="auto" w:fill="auto"/>
          </w:tcPr>
          <w:p w14:paraId="7C2AA717" w14:textId="13B77174" w:rsidR="00DC4F8A" w:rsidRDefault="00DC4F8A" w:rsidP="00DC4F8A">
            <w:pPr>
              <w:pStyle w:val="TAL"/>
              <w:rPr>
                <w:lang w:eastAsia="ja-JP"/>
              </w:rPr>
            </w:pPr>
            <w:r>
              <w:rPr>
                <w:lang w:eastAsia="ja-JP"/>
              </w:rPr>
              <w:t>ORIGINATING_NETWORK_ID_MISMATCH</w:t>
            </w:r>
          </w:p>
        </w:tc>
        <w:tc>
          <w:tcPr>
            <w:tcW w:w="2552" w:type="dxa"/>
            <w:shd w:val="clear" w:color="auto" w:fill="auto"/>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shd w:val="clear" w:color="auto" w:fill="auto"/>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50798" w:rsidRPr="000B63FD" w14:paraId="0A8BA326" w14:textId="77777777" w:rsidTr="00455F22">
        <w:trPr>
          <w:cantSplit/>
          <w:jc w:val="center"/>
        </w:trPr>
        <w:tc>
          <w:tcPr>
            <w:tcW w:w="2972" w:type="dxa"/>
            <w:shd w:val="clear" w:color="auto" w:fill="auto"/>
          </w:tcPr>
          <w:p w14:paraId="5364521F" w14:textId="504531A9" w:rsidR="00B50798" w:rsidRPr="00D1205D" w:rsidRDefault="00B50798" w:rsidP="00B50798">
            <w:pPr>
              <w:pStyle w:val="TAL"/>
            </w:pPr>
            <w:r>
              <w:rPr>
                <w:noProof/>
              </w:rPr>
              <w:lastRenderedPageBreak/>
              <w:t>MAX_JSON_SIZE_EXCEEDED</w:t>
            </w:r>
          </w:p>
        </w:tc>
        <w:tc>
          <w:tcPr>
            <w:tcW w:w="2552" w:type="dxa"/>
            <w:shd w:val="clear" w:color="auto" w:fill="auto"/>
          </w:tcPr>
          <w:p w14:paraId="4AAF4308" w14:textId="098F0E8B" w:rsidR="00B50798" w:rsidRPr="00D1205D" w:rsidRDefault="00B50798" w:rsidP="00B50798">
            <w:pPr>
              <w:pStyle w:val="TAL"/>
            </w:pPr>
            <w:r>
              <w:t>413 Content Too Large</w:t>
            </w:r>
          </w:p>
        </w:tc>
        <w:tc>
          <w:tcPr>
            <w:tcW w:w="4223" w:type="dxa"/>
            <w:shd w:val="clear" w:color="auto" w:fill="auto"/>
          </w:tcPr>
          <w:p w14:paraId="40AB6698" w14:textId="502D9E6C"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shd w:val="clear" w:color="auto" w:fill="auto"/>
          </w:tcPr>
          <w:p w14:paraId="6EDE4CF7" w14:textId="147C35EB" w:rsidR="00583FE0" w:rsidRDefault="00583FE0" w:rsidP="00583FE0">
            <w:pPr>
              <w:pStyle w:val="TAL"/>
            </w:pPr>
            <w:r>
              <w:t>TARGET_PLMN_NOT_REACHABLE</w:t>
            </w:r>
          </w:p>
        </w:tc>
        <w:tc>
          <w:tcPr>
            <w:tcW w:w="2552" w:type="dxa"/>
            <w:shd w:val="clear" w:color="auto" w:fill="auto"/>
          </w:tcPr>
          <w:p w14:paraId="613B8867" w14:textId="7C2D34C3" w:rsidR="00583FE0" w:rsidRPr="000B63FD" w:rsidRDefault="00583FE0" w:rsidP="00583FE0">
            <w:pPr>
              <w:pStyle w:val="TAL"/>
            </w:pPr>
            <w:r>
              <w:t>504 Gateway Timeout</w:t>
            </w:r>
          </w:p>
        </w:tc>
        <w:tc>
          <w:tcPr>
            <w:tcW w:w="4223" w:type="dxa"/>
            <w:shd w:val="clear" w:color="auto" w:fill="auto"/>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867FD" w:rsidRPr="000B63FD" w14:paraId="20CB1723" w14:textId="77777777" w:rsidTr="00455F22">
        <w:trPr>
          <w:cantSplit/>
          <w:jc w:val="center"/>
        </w:trPr>
        <w:tc>
          <w:tcPr>
            <w:tcW w:w="2972" w:type="dxa"/>
            <w:shd w:val="clear" w:color="auto" w:fill="auto"/>
          </w:tcPr>
          <w:p w14:paraId="621A358B" w14:textId="5446F963" w:rsidR="004867FD" w:rsidRDefault="004867FD" w:rsidP="004867FD">
            <w:pPr>
              <w:pStyle w:val="TAL"/>
              <w:rPr>
                <w:lang w:eastAsia="zh-CN"/>
              </w:rPr>
            </w:pPr>
            <w:r w:rsidRPr="00CA7C1D">
              <w:rPr>
                <w:lang w:eastAsia="zh-CN"/>
              </w:rPr>
              <w:t>SEPP_REDIRECTION_WITH_DISCOVERY</w:t>
            </w:r>
          </w:p>
        </w:tc>
        <w:tc>
          <w:tcPr>
            <w:tcW w:w="2552" w:type="dxa"/>
            <w:shd w:val="clear" w:color="auto" w:fill="auto"/>
          </w:tcPr>
          <w:p w14:paraId="41DA29C0" w14:textId="77777777" w:rsidR="004867FD" w:rsidRDefault="004867FD" w:rsidP="004867FD">
            <w:pPr>
              <w:pStyle w:val="TAL"/>
            </w:pPr>
            <w:r>
              <w:t>307 Temporary Redirect</w:t>
            </w:r>
          </w:p>
          <w:p w14:paraId="2284F242" w14:textId="69807BF8" w:rsidR="004867FD" w:rsidRDefault="004867FD" w:rsidP="004867FD">
            <w:pPr>
              <w:pStyle w:val="TAL"/>
            </w:pPr>
            <w:r>
              <w:t>308 Permanent Redirect</w:t>
            </w:r>
          </w:p>
        </w:tc>
        <w:tc>
          <w:tcPr>
            <w:tcW w:w="4223" w:type="dxa"/>
            <w:shd w:val="clear" w:color="auto" w:fill="auto"/>
          </w:tcPr>
          <w:p w14:paraId="614EA2DE" w14:textId="0120D567" w:rsidR="004867FD" w:rsidRPr="000B63FD" w:rsidRDefault="004867FD" w:rsidP="004867FD">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(see clause 6.1.8.2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00" w:name="_Toc19708953"/>
      <w:bookmarkStart w:id="601" w:name="_Toc27745028"/>
      <w:bookmarkStart w:id="602" w:name="_Toc29803181"/>
      <w:bookmarkStart w:id="603" w:name="_Toc35969932"/>
      <w:bookmarkStart w:id="604" w:name="_Toc36050726"/>
      <w:bookmarkStart w:id="605" w:name="_Toc44847439"/>
      <w:bookmarkStart w:id="606" w:name="_Toc51845092"/>
      <w:bookmarkStart w:id="607" w:name="_Toc51845423"/>
      <w:bookmarkStart w:id="608" w:name="_Toc51846943"/>
      <w:bookmarkStart w:id="609" w:name="_Toc57022574"/>
      <w:bookmarkStart w:id="610" w:name="_Toc198993978"/>
      <w:r w:rsidRPr="00D1205D">
        <w:rPr>
          <w:lang w:eastAsia="zh-CN"/>
        </w:rPr>
        <w:t>5.2.8</w:t>
      </w:r>
      <w:r w:rsidRPr="00D1205D">
        <w:tab/>
        <w:t>HTTP/2 request retries</w:t>
      </w:r>
      <w:bookmarkEnd w:id="600"/>
      <w:bookmarkEnd w:id="601"/>
      <w:bookmarkEnd w:id="602"/>
      <w:bookmarkEnd w:id="603"/>
      <w:bookmarkEnd w:id="604"/>
      <w:bookmarkEnd w:id="605"/>
      <w:bookmarkEnd w:id="606"/>
      <w:bookmarkEnd w:id="607"/>
      <w:bookmarkEnd w:id="608"/>
      <w:bookmarkEnd w:id="609"/>
      <w:bookmarkEnd w:id="610"/>
    </w:p>
    <w:p w14:paraId="07C150B0" w14:textId="77777777" w:rsidR="00BD74C3" w:rsidRPr="00D1205D" w:rsidRDefault="00BD74C3" w:rsidP="00BD74C3">
      <w:r w:rsidRPr="00D1205D">
        <w:t xml:space="preserve">All NF services expose APIs across the service based interfaces and the APIs operate on resources. Invocation of an API though a HTTP method may result in the change of state of a resource depending of the request type. When a </w:t>
      </w:r>
      <w:r w:rsidRPr="00D1205D">
        <w:lastRenderedPageBreak/>
        <w:t>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11" w:name="_Toc198993979"/>
      <w:r w:rsidRPr="00D1205D">
        <w:rPr>
          <w:lang w:eastAsia="zh-CN"/>
        </w:rPr>
        <w:t>5.2.9</w:t>
      </w:r>
      <w:r w:rsidRPr="00D1205D">
        <w:tab/>
        <w:t>Handling of unsupported query parameters</w:t>
      </w:r>
      <w:bookmarkEnd w:id="588"/>
      <w:bookmarkEnd w:id="589"/>
      <w:bookmarkEnd w:id="590"/>
      <w:bookmarkEnd w:id="591"/>
      <w:bookmarkEnd w:id="592"/>
      <w:bookmarkEnd w:id="593"/>
      <w:bookmarkEnd w:id="594"/>
      <w:bookmarkEnd w:id="595"/>
      <w:bookmarkEnd w:id="596"/>
      <w:bookmarkEnd w:id="597"/>
      <w:bookmarkEnd w:id="611"/>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lastRenderedPageBreak/>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12" w:name="_Toc198993980"/>
      <w:r w:rsidRPr="00D1205D">
        <w:rPr>
          <w:lang w:eastAsia="zh-CN"/>
        </w:rPr>
        <w:t>5.2.</w:t>
      </w:r>
      <w:r>
        <w:rPr>
          <w:lang w:eastAsia="zh-CN"/>
        </w:rPr>
        <w:t>10</w:t>
      </w:r>
      <w:r w:rsidRPr="00D1205D">
        <w:tab/>
      </w:r>
      <w:r>
        <w:t>URL Encoding of data</w:t>
      </w:r>
      <w:bookmarkEnd w:id="612"/>
    </w:p>
    <w:p w14:paraId="4FAE1466" w14:textId="2BDA071B" w:rsidR="004539E1" w:rsidRPr="00D1205D" w:rsidRDefault="004539E1" w:rsidP="002D7984">
      <w:pPr>
        <w:pStyle w:val="Heading4"/>
        <w:rPr>
          <w:lang w:eastAsia="zh-CN"/>
        </w:rPr>
      </w:pPr>
      <w:bookmarkStart w:id="613" w:name="_Toc198993981"/>
      <w:r w:rsidRPr="00D1205D">
        <w:t>5.2.</w:t>
      </w:r>
      <w:r>
        <w:t>10</w:t>
      </w:r>
      <w:r w:rsidRPr="00D1205D">
        <w:t>.1</w:t>
      </w:r>
      <w:r w:rsidRPr="00D1205D">
        <w:rPr>
          <w:lang w:eastAsia="zh-CN"/>
        </w:rPr>
        <w:tab/>
        <w:t>General</w:t>
      </w:r>
      <w:bookmarkEnd w:id="613"/>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4" w:name="_Toc198993982"/>
      <w:r w:rsidRPr="00D1205D">
        <w:t>5.2.</w:t>
      </w:r>
      <w:r>
        <w:t>10</w:t>
      </w:r>
      <w:r w:rsidRPr="00D1205D">
        <w:t>.</w:t>
      </w:r>
      <w:r>
        <w:t>2</w:t>
      </w:r>
      <w:r w:rsidRPr="00D1205D">
        <w:rPr>
          <w:lang w:eastAsia="zh-CN"/>
        </w:rPr>
        <w:tab/>
      </w:r>
      <w:r>
        <w:rPr>
          <w:lang w:eastAsia="zh-CN"/>
        </w:rPr>
        <w:t>URL Encoding of URI components</w:t>
      </w:r>
      <w:bookmarkEnd w:id="614"/>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28E1AF7" w14:textId="77777777" w:rsidR="00AF7015" w:rsidRDefault="004539E1" w:rsidP="00AF7015">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00AD57BE" w14:textId="77777777" w:rsidR="00AF7015" w:rsidRDefault="00AF7015" w:rsidP="00AF7015">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50BB79E" w14:textId="77777777" w:rsidR="00AF7015" w:rsidRDefault="00AF7015" w:rsidP="00AF7015">
      <w:pPr>
        <w:pStyle w:val="B1"/>
        <w:rPr>
          <w:b/>
          <w:bCs/>
          <w:noProof/>
        </w:rPr>
      </w:pPr>
      <w:r>
        <w:rPr>
          <w:noProof/>
        </w:rPr>
        <w:lastRenderedPageBreak/>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54B5B4F8" w:rsidR="004539E1" w:rsidRPr="00AF7015" w:rsidRDefault="00AF7015" w:rsidP="00AF7015">
      <w:pPr>
        <w:pStyle w:val="NO"/>
        <w:rPr>
          <w:lang w:eastAsia="zh-CN"/>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147DE752" w:rsidR="00EC278A" w:rsidRDefault="00EC278A" w:rsidP="00AF7015">
      <w:pPr>
        <w:pStyle w:val="B1"/>
        <w:rPr>
          <w:noProof/>
        </w:rPr>
      </w:pPr>
      <w:r w:rsidRPr="002D7984">
        <w:t>In addition, implementations may percent-encode other characters</w:t>
      </w:r>
      <w:r w:rsidR="00AF7015">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15" w:name="_Toc198993983"/>
      <w:r w:rsidRPr="00D1205D">
        <w:t>5.2.</w:t>
      </w:r>
      <w:r>
        <w:t>10</w:t>
      </w:r>
      <w:r w:rsidRPr="00D1205D">
        <w:t>.</w:t>
      </w:r>
      <w:r>
        <w:t>3</w:t>
      </w:r>
      <w:r w:rsidRPr="00D1205D">
        <w:rPr>
          <w:lang w:eastAsia="zh-CN"/>
        </w:rPr>
        <w:tab/>
      </w:r>
      <w:r>
        <w:rPr>
          <w:lang w:eastAsia="zh-CN"/>
        </w:rPr>
        <w:t>URL Encoding of HTTP/2 request bodies</w:t>
      </w:r>
      <w:bookmarkEnd w:id="615"/>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6" w:name="_Toc19708955"/>
      <w:bookmarkStart w:id="617" w:name="_Toc27745030"/>
      <w:bookmarkStart w:id="618" w:name="_Toc29803183"/>
      <w:bookmarkStart w:id="619" w:name="_Toc35969934"/>
      <w:bookmarkStart w:id="620" w:name="_Toc36050728"/>
      <w:bookmarkStart w:id="621" w:name="_Toc44847441"/>
      <w:bookmarkStart w:id="622" w:name="_Toc51845094"/>
      <w:bookmarkStart w:id="623" w:name="_Toc51845425"/>
      <w:bookmarkStart w:id="624" w:name="_Toc51846945"/>
      <w:bookmarkStart w:id="625" w:name="_Toc57022576"/>
      <w:bookmarkStart w:id="626" w:name="_Toc19708957"/>
      <w:bookmarkStart w:id="627" w:name="_Toc27745032"/>
      <w:bookmarkStart w:id="628" w:name="_Toc29803185"/>
      <w:bookmarkStart w:id="629" w:name="_Toc35969936"/>
      <w:bookmarkStart w:id="630" w:name="_Toc36050730"/>
      <w:bookmarkStart w:id="631" w:name="_Toc44847443"/>
      <w:bookmarkStart w:id="632" w:name="_Toc51845096"/>
      <w:bookmarkStart w:id="633" w:name="_Toc51845427"/>
      <w:bookmarkStart w:id="634" w:name="_Toc51846947"/>
      <w:bookmarkStart w:id="635" w:name="_Toc57022578"/>
      <w:bookmarkStart w:id="636" w:name="_Toc198993984"/>
      <w:r w:rsidRPr="00D1205D">
        <w:rPr>
          <w:lang w:eastAsia="zh-CN"/>
        </w:rPr>
        <w:t>5.3</w:t>
      </w:r>
      <w:r w:rsidRPr="00D1205D">
        <w:rPr>
          <w:lang w:eastAsia="zh-CN"/>
        </w:rPr>
        <w:tab/>
        <w:t>Transport Protocol</w:t>
      </w:r>
      <w:bookmarkEnd w:id="616"/>
      <w:bookmarkEnd w:id="617"/>
      <w:bookmarkEnd w:id="618"/>
      <w:bookmarkEnd w:id="619"/>
      <w:bookmarkEnd w:id="620"/>
      <w:bookmarkEnd w:id="621"/>
      <w:bookmarkEnd w:id="622"/>
      <w:bookmarkEnd w:id="623"/>
      <w:bookmarkEnd w:id="624"/>
      <w:bookmarkEnd w:id="625"/>
      <w:bookmarkEnd w:id="636"/>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lastRenderedPageBreak/>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37" w:name="_Toc19708956"/>
      <w:bookmarkStart w:id="638" w:name="_Toc27745031"/>
      <w:bookmarkStart w:id="639" w:name="_Toc29803184"/>
      <w:bookmarkStart w:id="640" w:name="_Toc35969935"/>
      <w:bookmarkStart w:id="641" w:name="_Toc36050729"/>
      <w:bookmarkStart w:id="642" w:name="_Toc44847442"/>
      <w:bookmarkStart w:id="643" w:name="_Toc51845095"/>
      <w:bookmarkStart w:id="644" w:name="_Toc51845426"/>
      <w:bookmarkStart w:id="645" w:name="_Toc51846946"/>
      <w:bookmarkStart w:id="646" w:name="_Toc57022577"/>
      <w:bookmarkStart w:id="647" w:name="_Toc198993985"/>
      <w:r>
        <w:rPr>
          <w:lang w:eastAsia="zh-CN"/>
        </w:rPr>
        <w:t>5.4</w:t>
      </w:r>
      <w:r>
        <w:rPr>
          <w:lang w:eastAsia="zh-CN"/>
        </w:rPr>
        <w:tab/>
        <w:t>Serialization Protocol</w:t>
      </w:r>
      <w:bookmarkEnd w:id="637"/>
      <w:bookmarkEnd w:id="638"/>
      <w:bookmarkEnd w:id="639"/>
      <w:bookmarkEnd w:id="640"/>
      <w:bookmarkEnd w:id="641"/>
      <w:bookmarkEnd w:id="642"/>
      <w:bookmarkEnd w:id="643"/>
      <w:bookmarkEnd w:id="644"/>
      <w:bookmarkEnd w:id="645"/>
      <w:bookmarkEnd w:id="646"/>
      <w:bookmarkEnd w:id="647"/>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48" w:name="_Toc198993986"/>
      <w:r w:rsidRPr="00D1205D">
        <w:rPr>
          <w:lang w:eastAsia="zh-CN"/>
        </w:rPr>
        <w:t>5.5</w:t>
      </w:r>
      <w:r w:rsidRPr="00D1205D">
        <w:rPr>
          <w:lang w:eastAsia="zh-CN"/>
        </w:rPr>
        <w:tab/>
        <w:t>Interface Definition Language</w:t>
      </w:r>
      <w:bookmarkEnd w:id="626"/>
      <w:bookmarkEnd w:id="627"/>
      <w:bookmarkEnd w:id="628"/>
      <w:bookmarkEnd w:id="629"/>
      <w:bookmarkEnd w:id="630"/>
      <w:bookmarkEnd w:id="631"/>
      <w:bookmarkEnd w:id="632"/>
      <w:bookmarkEnd w:id="633"/>
      <w:bookmarkEnd w:id="634"/>
      <w:bookmarkEnd w:id="635"/>
      <w:bookmarkEnd w:id="648"/>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9" w:name="_Toc19708958"/>
      <w:bookmarkStart w:id="650" w:name="_Toc27745033"/>
      <w:bookmarkStart w:id="651" w:name="_Toc29803186"/>
      <w:bookmarkStart w:id="652" w:name="_Toc35969937"/>
      <w:bookmarkStart w:id="653" w:name="_Toc36050731"/>
      <w:bookmarkStart w:id="654" w:name="_Toc44847444"/>
      <w:bookmarkStart w:id="655" w:name="_Toc51845097"/>
      <w:bookmarkStart w:id="656" w:name="_Toc51845428"/>
      <w:bookmarkStart w:id="657" w:name="_Toc51846948"/>
      <w:bookmarkStart w:id="658" w:name="_Toc57022579"/>
      <w:bookmarkStart w:id="659" w:name="_Toc198993987"/>
      <w:r w:rsidRPr="00D1205D">
        <w:rPr>
          <w:lang w:eastAsia="zh-CN"/>
        </w:rPr>
        <w:t>6</w:t>
      </w:r>
      <w:r w:rsidRPr="00D1205D">
        <w:tab/>
      </w:r>
      <w:r w:rsidRPr="00D1205D">
        <w:rPr>
          <w:lang w:eastAsia="zh-CN"/>
        </w:rPr>
        <w:t>General Functionalities in Service Based Architecture</w:t>
      </w:r>
      <w:bookmarkEnd w:id="649"/>
      <w:bookmarkEnd w:id="650"/>
      <w:bookmarkEnd w:id="651"/>
      <w:bookmarkEnd w:id="652"/>
      <w:bookmarkEnd w:id="653"/>
      <w:bookmarkEnd w:id="654"/>
      <w:bookmarkEnd w:id="655"/>
      <w:bookmarkEnd w:id="656"/>
      <w:bookmarkEnd w:id="657"/>
      <w:bookmarkEnd w:id="658"/>
      <w:bookmarkEnd w:id="659"/>
    </w:p>
    <w:p w14:paraId="3AA17265" w14:textId="77777777" w:rsidR="00F90BFA" w:rsidRPr="00D1205D" w:rsidRDefault="00F90BFA" w:rsidP="002D7984">
      <w:pPr>
        <w:pStyle w:val="Heading2"/>
        <w:rPr>
          <w:lang w:eastAsia="zh-CN"/>
        </w:rPr>
      </w:pPr>
      <w:bookmarkStart w:id="660" w:name="_Toc19708959"/>
      <w:bookmarkStart w:id="661" w:name="_Toc27745034"/>
      <w:bookmarkStart w:id="662" w:name="_Toc29803187"/>
      <w:bookmarkStart w:id="663" w:name="_Toc35969938"/>
      <w:bookmarkStart w:id="664" w:name="_Toc36050732"/>
      <w:bookmarkStart w:id="665" w:name="_Toc44847445"/>
      <w:bookmarkStart w:id="666" w:name="_Toc51845098"/>
      <w:bookmarkStart w:id="667" w:name="_Toc51845429"/>
      <w:bookmarkStart w:id="668" w:name="_Toc51846949"/>
      <w:bookmarkStart w:id="669" w:name="_Toc57022580"/>
      <w:bookmarkStart w:id="670" w:name="_Toc198993988"/>
      <w:r w:rsidRPr="00D1205D">
        <w:rPr>
          <w:lang w:eastAsia="zh-CN"/>
        </w:rPr>
        <w:t>6</w:t>
      </w:r>
      <w:r w:rsidRPr="00D1205D">
        <w:t>.1</w:t>
      </w:r>
      <w:r w:rsidRPr="00D1205D">
        <w:rPr>
          <w:lang w:eastAsia="zh-CN"/>
        </w:rPr>
        <w:tab/>
      </w:r>
      <w:r w:rsidRPr="00D1205D">
        <w:t>Routing Mechanisms</w:t>
      </w:r>
      <w:bookmarkEnd w:id="660"/>
      <w:bookmarkEnd w:id="661"/>
      <w:bookmarkEnd w:id="662"/>
      <w:bookmarkEnd w:id="663"/>
      <w:bookmarkEnd w:id="664"/>
      <w:bookmarkEnd w:id="665"/>
      <w:bookmarkEnd w:id="666"/>
      <w:bookmarkEnd w:id="667"/>
      <w:bookmarkEnd w:id="668"/>
      <w:bookmarkEnd w:id="669"/>
      <w:bookmarkEnd w:id="670"/>
    </w:p>
    <w:p w14:paraId="5EAE55AC" w14:textId="77777777" w:rsidR="00F90BFA" w:rsidRPr="00D1205D" w:rsidRDefault="00F90BFA" w:rsidP="002D7984">
      <w:pPr>
        <w:pStyle w:val="Heading3"/>
      </w:pPr>
      <w:bookmarkStart w:id="671" w:name="_Toc19708960"/>
      <w:bookmarkStart w:id="672" w:name="_Toc27745035"/>
      <w:bookmarkStart w:id="673" w:name="_Toc29803188"/>
      <w:bookmarkStart w:id="674" w:name="_Toc35969939"/>
      <w:bookmarkStart w:id="675" w:name="_Toc36050733"/>
      <w:bookmarkStart w:id="676" w:name="_Toc44847446"/>
      <w:bookmarkStart w:id="677" w:name="_Toc51845099"/>
      <w:bookmarkStart w:id="678" w:name="_Toc51845430"/>
      <w:bookmarkStart w:id="679" w:name="_Toc51846950"/>
      <w:bookmarkStart w:id="680" w:name="_Toc57022581"/>
      <w:bookmarkStart w:id="681" w:name="_Toc198993989"/>
      <w:r w:rsidRPr="00D1205D">
        <w:t>6.1.1</w:t>
      </w:r>
      <w:r w:rsidRPr="00D1205D">
        <w:tab/>
        <w:t>General</w:t>
      </w:r>
      <w:bookmarkEnd w:id="671"/>
      <w:bookmarkEnd w:id="672"/>
      <w:bookmarkEnd w:id="673"/>
      <w:bookmarkEnd w:id="674"/>
      <w:bookmarkEnd w:id="675"/>
      <w:bookmarkEnd w:id="676"/>
      <w:bookmarkEnd w:id="677"/>
      <w:bookmarkEnd w:id="678"/>
      <w:bookmarkEnd w:id="679"/>
      <w:bookmarkEnd w:id="680"/>
      <w:bookmarkEnd w:id="681"/>
    </w:p>
    <w:p w14:paraId="0A786576" w14:textId="5D1F3F06" w:rsidR="00BD74C3" w:rsidRPr="00D1205D" w:rsidRDefault="00BD74C3" w:rsidP="00BD74C3">
      <w:bookmarkStart w:id="682" w:name="_Toc19708961"/>
      <w:bookmarkStart w:id="683" w:name="_Toc27745036"/>
      <w:bookmarkStart w:id="684" w:name="_Toc29803189"/>
      <w:bookmarkStart w:id="685" w:name="_Toc35969940"/>
      <w:bookmarkStart w:id="686" w:name="_Toc36050734"/>
      <w:bookmarkStart w:id="687" w:name="_Toc44847447"/>
      <w:bookmarkStart w:id="688" w:name="_Toc51845100"/>
      <w:bookmarkStart w:id="689" w:name="_Toc51845431"/>
      <w:bookmarkStart w:id="690" w:name="_Toc51846951"/>
      <w:bookmarkStart w:id="691" w:name="_Toc57022582"/>
      <w:r w:rsidRPr="00D1205D">
        <w:t xml:space="preserve">This clause specifies the generic routing mechanisms in the 5GC. Specific requirements to support Indirect </w:t>
      </w:r>
      <w:r w:rsidR="00432FC1">
        <w:t>c</w:t>
      </w:r>
      <w:r w:rsidRPr="00D1205D">
        <w:t>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92" w:name="_Toc198993990"/>
      <w:r w:rsidRPr="00D1205D">
        <w:t>6.1.2</w:t>
      </w:r>
      <w:r w:rsidRPr="00D1205D">
        <w:tab/>
        <w:t>Identifying a target resource</w:t>
      </w:r>
      <w:bookmarkEnd w:id="682"/>
      <w:bookmarkEnd w:id="683"/>
      <w:bookmarkEnd w:id="684"/>
      <w:bookmarkEnd w:id="685"/>
      <w:bookmarkEnd w:id="686"/>
      <w:bookmarkEnd w:id="687"/>
      <w:bookmarkEnd w:id="688"/>
      <w:bookmarkEnd w:id="689"/>
      <w:bookmarkEnd w:id="690"/>
      <w:bookmarkEnd w:id="691"/>
      <w:bookmarkEnd w:id="692"/>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93" w:name="_Toc19708962"/>
      <w:bookmarkStart w:id="694" w:name="_Toc27745037"/>
      <w:bookmarkStart w:id="695" w:name="_Toc29803190"/>
      <w:bookmarkStart w:id="696" w:name="_Toc35969941"/>
      <w:bookmarkStart w:id="697" w:name="_Toc36050735"/>
      <w:bookmarkStart w:id="698" w:name="_Toc44847448"/>
      <w:bookmarkStart w:id="699" w:name="_Toc51845101"/>
      <w:bookmarkStart w:id="700" w:name="_Toc51845432"/>
      <w:bookmarkStart w:id="701" w:name="_Toc51846952"/>
      <w:bookmarkStart w:id="702" w:name="_Toc57022583"/>
      <w:bookmarkStart w:id="703" w:name="_Toc198993991"/>
      <w:r w:rsidRPr="00D1205D">
        <w:t>6.1.3</w:t>
      </w:r>
      <w:r w:rsidRPr="00D1205D">
        <w:tab/>
        <w:t>Connecting inbound</w:t>
      </w:r>
      <w:bookmarkEnd w:id="693"/>
      <w:bookmarkEnd w:id="694"/>
      <w:bookmarkEnd w:id="695"/>
      <w:bookmarkEnd w:id="696"/>
      <w:bookmarkEnd w:id="697"/>
      <w:bookmarkEnd w:id="698"/>
      <w:bookmarkEnd w:id="699"/>
      <w:bookmarkEnd w:id="700"/>
      <w:bookmarkEnd w:id="701"/>
      <w:bookmarkEnd w:id="702"/>
      <w:bookmarkEnd w:id="703"/>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4" w:name="_Toc19708963"/>
      <w:bookmarkStart w:id="705" w:name="_Toc27745038"/>
      <w:bookmarkStart w:id="706" w:name="_Toc29803191"/>
      <w:bookmarkStart w:id="707" w:name="_Toc35969942"/>
      <w:bookmarkStart w:id="708" w:name="_Toc36050736"/>
      <w:bookmarkStart w:id="709" w:name="_Toc44847449"/>
      <w:bookmarkStart w:id="710" w:name="_Toc51845102"/>
      <w:bookmarkStart w:id="711" w:name="_Toc51845433"/>
      <w:bookmarkStart w:id="712" w:name="_Toc51846953"/>
      <w:bookmarkStart w:id="713"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lastRenderedPageBreak/>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4" w:name="_Toc198993992"/>
      <w:r w:rsidRPr="00D1205D">
        <w:t>6.1.4</w:t>
      </w:r>
      <w:r w:rsidRPr="00D1205D">
        <w:tab/>
        <w:t>Pseudo-header setting</w:t>
      </w:r>
      <w:bookmarkEnd w:id="704"/>
      <w:bookmarkEnd w:id="705"/>
      <w:bookmarkEnd w:id="706"/>
      <w:bookmarkEnd w:id="707"/>
      <w:bookmarkEnd w:id="708"/>
      <w:bookmarkEnd w:id="709"/>
      <w:bookmarkEnd w:id="710"/>
      <w:bookmarkEnd w:id="711"/>
      <w:bookmarkEnd w:id="712"/>
      <w:bookmarkEnd w:id="713"/>
      <w:bookmarkEnd w:id="714"/>
    </w:p>
    <w:p w14:paraId="0BE004EF" w14:textId="77777777" w:rsidR="00F90BFA" w:rsidRPr="00D1205D" w:rsidRDefault="00F90BFA" w:rsidP="002D7984">
      <w:pPr>
        <w:pStyle w:val="Heading4"/>
      </w:pPr>
      <w:bookmarkStart w:id="715" w:name="_Toc19708964"/>
      <w:bookmarkStart w:id="716" w:name="_Toc27745039"/>
      <w:bookmarkStart w:id="717" w:name="_Toc29803192"/>
      <w:bookmarkStart w:id="718" w:name="_Toc35969943"/>
      <w:bookmarkStart w:id="719" w:name="_Toc36050737"/>
      <w:bookmarkStart w:id="720" w:name="_Toc44847450"/>
      <w:bookmarkStart w:id="721" w:name="_Toc51845103"/>
      <w:bookmarkStart w:id="722" w:name="_Toc51845434"/>
      <w:bookmarkStart w:id="723" w:name="_Toc51846954"/>
      <w:bookmarkStart w:id="724" w:name="_Toc57022585"/>
      <w:bookmarkStart w:id="725" w:name="_Toc198993993"/>
      <w:r w:rsidRPr="00D1205D">
        <w:t>6.1.4.1</w:t>
      </w:r>
      <w:r w:rsidRPr="00D1205D">
        <w:tab/>
        <w:t>General</w:t>
      </w:r>
      <w:bookmarkEnd w:id="715"/>
      <w:bookmarkEnd w:id="716"/>
      <w:bookmarkEnd w:id="717"/>
      <w:bookmarkEnd w:id="718"/>
      <w:bookmarkEnd w:id="719"/>
      <w:bookmarkEnd w:id="720"/>
      <w:bookmarkEnd w:id="721"/>
      <w:bookmarkEnd w:id="722"/>
      <w:bookmarkEnd w:id="723"/>
      <w:bookmarkEnd w:id="724"/>
      <w:bookmarkEnd w:id="725"/>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6" w:name="_Toc19708965"/>
      <w:bookmarkStart w:id="727" w:name="_Toc27745040"/>
      <w:bookmarkStart w:id="728" w:name="_Toc29803193"/>
      <w:bookmarkStart w:id="729" w:name="_Toc35969944"/>
      <w:bookmarkStart w:id="730" w:name="_Toc36050738"/>
      <w:bookmarkStart w:id="731" w:name="_Toc44847451"/>
      <w:bookmarkStart w:id="732" w:name="_Toc51845104"/>
      <w:bookmarkStart w:id="733" w:name="_Toc51845435"/>
      <w:bookmarkStart w:id="734" w:name="_Toc51846955"/>
      <w:bookmarkStart w:id="735"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6" w:name="_Toc27745043"/>
      <w:bookmarkStart w:id="737" w:name="_Toc29803196"/>
      <w:bookmarkStart w:id="738" w:name="_Toc35969947"/>
      <w:bookmarkStart w:id="739" w:name="_Toc36050741"/>
      <w:bookmarkStart w:id="740" w:name="_Toc44847454"/>
      <w:bookmarkStart w:id="741" w:name="_Toc51845107"/>
      <w:bookmarkStart w:id="742" w:name="_Toc51845438"/>
      <w:bookmarkStart w:id="743" w:name="_Toc51846958"/>
      <w:bookmarkStart w:id="744" w:name="_Toc57022589"/>
      <w:bookmarkStart w:id="745" w:name="_Toc198993994"/>
      <w:bookmarkEnd w:id="726"/>
      <w:bookmarkEnd w:id="727"/>
      <w:bookmarkEnd w:id="728"/>
      <w:bookmarkEnd w:id="729"/>
      <w:bookmarkEnd w:id="730"/>
      <w:bookmarkEnd w:id="731"/>
      <w:bookmarkEnd w:id="732"/>
      <w:bookmarkEnd w:id="733"/>
      <w:bookmarkEnd w:id="734"/>
      <w:bookmarkEnd w:id="735"/>
      <w:r w:rsidRPr="00D1205D">
        <w:t>6.1.4.2</w:t>
      </w:r>
      <w:r w:rsidRPr="00D1205D">
        <w:tab/>
        <w:t>Routing within a PLMN</w:t>
      </w:r>
      <w:bookmarkEnd w:id="745"/>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6" w:name="_Toc19708966"/>
      <w:bookmarkStart w:id="747" w:name="_Toc27745041"/>
      <w:bookmarkStart w:id="748" w:name="_Toc29803194"/>
      <w:bookmarkStart w:id="749" w:name="_Toc35969945"/>
      <w:bookmarkStart w:id="750" w:name="_Toc36050739"/>
      <w:bookmarkStart w:id="751" w:name="_Toc44847452"/>
      <w:bookmarkStart w:id="752" w:name="_Toc51845105"/>
      <w:bookmarkStart w:id="753" w:name="_Toc51845436"/>
      <w:bookmarkStart w:id="754" w:name="_Toc51846956"/>
      <w:bookmarkStart w:id="755" w:name="_Toc57022587"/>
      <w:bookmarkStart w:id="756" w:name="_Toc198993995"/>
      <w:r w:rsidRPr="00D1205D">
        <w:t>6.1.4.3</w:t>
      </w:r>
      <w:r w:rsidRPr="00D1205D">
        <w:tab/>
        <w:t>Routing across PLMN</w:t>
      </w:r>
      <w:bookmarkEnd w:id="746"/>
      <w:bookmarkEnd w:id="747"/>
      <w:bookmarkEnd w:id="748"/>
      <w:bookmarkEnd w:id="749"/>
      <w:bookmarkEnd w:id="750"/>
      <w:bookmarkEnd w:id="751"/>
      <w:bookmarkEnd w:id="752"/>
      <w:bookmarkEnd w:id="753"/>
      <w:bookmarkEnd w:id="754"/>
      <w:bookmarkEnd w:id="755"/>
      <w:bookmarkEnd w:id="756"/>
    </w:p>
    <w:p w14:paraId="6FBB33FB" w14:textId="77777777" w:rsidR="00BD74C3" w:rsidRPr="00D1205D" w:rsidRDefault="00BD74C3" w:rsidP="00BD74C3">
      <w:pPr>
        <w:pStyle w:val="Heading5"/>
      </w:pPr>
      <w:bookmarkStart w:id="757" w:name="_Toc27745042"/>
      <w:bookmarkStart w:id="758" w:name="_Toc29803195"/>
      <w:bookmarkStart w:id="759" w:name="_Toc35969946"/>
      <w:bookmarkStart w:id="760" w:name="_Toc36050740"/>
      <w:bookmarkStart w:id="761" w:name="_Toc44847453"/>
      <w:bookmarkStart w:id="762" w:name="_Toc51845106"/>
      <w:bookmarkStart w:id="763" w:name="_Toc51845437"/>
      <w:bookmarkStart w:id="764" w:name="_Toc51846957"/>
      <w:bookmarkStart w:id="765" w:name="_Toc57022588"/>
      <w:bookmarkStart w:id="766" w:name="_Toc198993996"/>
      <w:r w:rsidRPr="00D1205D">
        <w:t>6.1.4.3.1</w:t>
      </w:r>
      <w:r w:rsidRPr="00D1205D">
        <w:tab/>
        <w:t>General</w:t>
      </w:r>
      <w:bookmarkEnd w:id="757"/>
      <w:bookmarkEnd w:id="758"/>
      <w:bookmarkEnd w:id="759"/>
      <w:bookmarkEnd w:id="760"/>
      <w:bookmarkEnd w:id="761"/>
      <w:bookmarkEnd w:id="762"/>
      <w:bookmarkEnd w:id="763"/>
      <w:bookmarkEnd w:id="764"/>
      <w:bookmarkEnd w:id="765"/>
      <w:bookmarkEnd w:id="766"/>
    </w:p>
    <w:p w14:paraId="235622DF" w14:textId="60C63A35" w:rsidR="00432FC1" w:rsidRDefault="00432FC1" w:rsidP="00432FC1">
      <w:r>
        <w:t>This clause specifies how to route requests across PLMNs when the target NF instance from the target PLMN has been selected by the source PLMN (i.e. PLMN of the NF service consumer). 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6.10.12.</w:t>
      </w:r>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lastRenderedPageBreak/>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67" w:name="_Toc198993997"/>
      <w:r w:rsidRPr="00D1205D">
        <w:t>6.1.4.3.2</w:t>
      </w:r>
      <w:r w:rsidRPr="00D1205D">
        <w:tab/>
      </w:r>
      <w:bookmarkEnd w:id="736"/>
      <w:bookmarkEnd w:id="737"/>
      <w:bookmarkEnd w:id="738"/>
      <w:bookmarkEnd w:id="739"/>
      <w:bookmarkEnd w:id="740"/>
      <w:r w:rsidRPr="00D1205D">
        <w:t>Use of telescopic FQDN between NFs and SEPP within a PLMN</w:t>
      </w:r>
      <w:bookmarkEnd w:id="741"/>
      <w:bookmarkEnd w:id="742"/>
      <w:bookmarkEnd w:id="743"/>
      <w:bookmarkEnd w:id="744"/>
      <w:bookmarkEnd w:id="767"/>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8" w:name="_Toc27745044"/>
      <w:bookmarkStart w:id="769" w:name="_Toc29803197"/>
      <w:bookmarkStart w:id="770" w:name="_Toc35969948"/>
      <w:bookmarkStart w:id="771" w:name="_Toc36050742"/>
      <w:bookmarkStart w:id="772" w:name="_Toc44847455"/>
      <w:bookmarkStart w:id="773" w:name="_Toc51845108"/>
      <w:bookmarkStart w:id="774" w:name="_Toc51845439"/>
      <w:bookmarkStart w:id="775" w:name="_Toc51846959"/>
      <w:bookmarkStart w:id="776" w:name="_Toc57022590"/>
      <w:bookmarkStart w:id="777" w:name="_Toc198993998"/>
      <w:r w:rsidRPr="00D1205D">
        <w:t>6.1.4.3.3</w:t>
      </w:r>
      <w:r w:rsidRPr="00D1205D">
        <w:tab/>
      </w:r>
      <w:bookmarkEnd w:id="768"/>
      <w:bookmarkEnd w:id="769"/>
      <w:bookmarkEnd w:id="770"/>
      <w:bookmarkEnd w:id="771"/>
      <w:bookmarkEnd w:id="772"/>
      <w:r w:rsidRPr="00D1205D">
        <w:t xml:space="preserve">Use of </w:t>
      </w:r>
      <w:r w:rsidRPr="00D1205D">
        <w:rPr>
          <w:lang w:eastAsia="zh-CN"/>
        </w:rPr>
        <w:t>3gpp-Sbi-Target-apiRoot</w:t>
      </w:r>
      <w:r w:rsidRPr="00D1205D">
        <w:t xml:space="preserve"> between NFs and SEPP within a PLMN</w:t>
      </w:r>
      <w:bookmarkEnd w:id="773"/>
      <w:bookmarkEnd w:id="774"/>
      <w:bookmarkEnd w:id="775"/>
      <w:bookmarkEnd w:id="776"/>
      <w:bookmarkEnd w:id="777"/>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lastRenderedPageBreak/>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8" w:name="_Toc51845109"/>
      <w:bookmarkStart w:id="779" w:name="_Toc51845440"/>
      <w:bookmarkStart w:id="780" w:name="_Toc51846960"/>
      <w:bookmarkStart w:id="781" w:name="_Toc57022591"/>
      <w:bookmarkStart w:id="782" w:name="_Toc198993999"/>
      <w:r w:rsidRPr="00D1205D">
        <w:t>6.1.4.3.4</w:t>
      </w:r>
      <w:r w:rsidRPr="00D1205D">
        <w:tab/>
        <w:t>Routing between SEPPs</w:t>
      </w:r>
      <w:bookmarkEnd w:id="778"/>
      <w:bookmarkEnd w:id="779"/>
      <w:bookmarkEnd w:id="780"/>
      <w:bookmarkEnd w:id="781"/>
      <w:bookmarkEnd w:id="782"/>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83" w:name="_Toc19708967"/>
      <w:bookmarkStart w:id="784" w:name="_Toc27745045"/>
      <w:bookmarkStart w:id="785" w:name="_Toc29803198"/>
      <w:bookmarkStart w:id="786" w:name="_Toc35969949"/>
      <w:bookmarkStart w:id="787" w:name="_Toc36050743"/>
      <w:bookmarkStart w:id="788" w:name="_Toc44847456"/>
      <w:bookmarkStart w:id="789" w:name="_Toc51845110"/>
      <w:bookmarkStart w:id="790" w:name="_Toc51845441"/>
      <w:bookmarkStart w:id="791" w:name="_Toc51846961"/>
      <w:bookmarkStart w:id="792" w:name="_Toc57022592"/>
      <w:bookmarkStart w:id="793" w:name="_Toc198994000"/>
      <w:r w:rsidRPr="00D1205D">
        <w:t>6.1.5</w:t>
      </w:r>
      <w:r w:rsidRPr="00D1205D">
        <w:tab/>
        <w:t>Host header</w:t>
      </w:r>
      <w:bookmarkEnd w:id="783"/>
      <w:bookmarkEnd w:id="784"/>
      <w:bookmarkEnd w:id="785"/>
      <w:bookmarkEnd w:id="786"/>
      <w:bookmarkEnd w:id="787"/>
      <w:bookmarkEnd w:id="788"/>
      <w:bookmarkEnd w:id="789"/>
      <w:bookmarkEnd w:id="790"/>
      <w:bookmarkEnd w:id="791"/>
      <w:bookmarkEnd w:id="792"/>
      <w:bookmarkEnd w:id="793"/>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4" w:name="_Toc19708968"/>
      <w:bookmarkStart w:id="795" w:name="_Toc27745046"/>
      <w:bookmarkStart w:id="796" w:name="_Toc29803199"/>
      <w:bookmarkStart w:id="797" w:name="_Toc35969950"/>
      <w:bookmarkStart w:id="798" w:name="_Toc36050744"/>
      <w:bookmarkStart w:id="799" w:name="_Toc44847457"/>
      <w:bookmarkStart w:id="800" w:name="_Toc51845111"/>
      <w:bookmarkStart w:id="801" w:name="_Toc51845442"/>
      <w:bookmarkStart w:id="802" w:name="_Toc51846962"/>
      <w:bookmarkStart w:id="803" w:name="_Toc57022593"/>
      <w:bookmarkStart w:id="804" w:name="_Toc198994001"/>
      <w:r w:rsidRPr="00D1205D">
        <w:lastRenderedPageBreak/>
        <w:t>6.1.6</w:t>
      </w:r>
      <w:r w:rsidRPr="00D1205D">
        <w:tab/>
        <w:t>Message forwarding</w:t>
      </w:r>
      <w:bookmarkEnd w:id="794"/>
      <w:bookmarkEnd w:id="795"/>
      <w:bookmarkEnd w:id="796"/>
      <w:bookmarkEnd w:id="797"/>
      <w:bookmarkEnd w:id="798"/>
      <w:bookmarkEnd w:id="799"/>
      <w:bookmarkEnd w:id="800"/>
      <w:bookmarkEnd w:id="801"/>
      <w:bookmarkEnd w:id="802"/>
      <w:bookmarkEnd w:id="803"/>
      <w:bookmarkEnd w:id="804"/>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5" w:name="_Toc19708969"/>
      <w:bookmarkStart w:id="806" w:name="_Toc27745047"/>
      <w:bookmarkStart w:id="807" w:name="_Toc29803200"/>
      <w:bookmarkStart w:id="808" w:name="_Toc35969951"/>
      <w:bookmarkStart w:id="809" w:name="_Toc36050745"/>
      <w:bookmarkStart w:id="810" w:name="_Toc44847458"/>
      <w:bookmarkStart w:id="811" w:name="_Toc51845112"/>
      <w:bookmarkStart w:id="812" w:name="_Toc51845443"/>
      <w:bookmarkStart w:id="813" w:name="_Toc51846963"/>
      <w:bookmarkStart w:id="814"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5" w:name="_Toc198994002"/>
      <w:r w:rsidRPr="00D1205D">
        <w:rPr>
          <w:lang w:eastAsia="zh-CN"/>
        </w:rPr>
        <w:t>6</w:t>
      </w:r>
      <w:r w:rsidRPr="00D1205D">
        <w:t>.</w:t>
      </w:r>
      <w:r w:rsidRPr="00D1205D">
        <w:rPr>
          <w:lang w:eastAsia="zh-CN"/>
        </w:rPr>
        <w:t>2</w:t>
      </w:r>
      <w:r w:rsidRPr="00D1205D">
        <w:rPr>
          <w:lang w:eastAsia="zh-CN"/>
        </w:rPr>
        <w:tab/>
        <w:t>Server-Initiated Communication</w:t>
      </w:r>
      <w:bookmarkEnd w:id="805"/>
      <w:bookmarkEnd w:id="806"/>
      <w:bookmarkEnd w:id="807"/>
      <w:bookmarkEnd w:id="808"/>
      <w:bookmarkEnd w:id="809"/>
      <w:bookmarkEnd w:id="810"/>
      <w:bookmarkEnd w:id="811"/>
      <w:bookmarkEnd w:id="812"/>
      <w:bookmarkEnd w:id="813"/>
      <w:bookmarkEnd w:id="814"/>
      <w:bookmarkEnd w:id="815"/>
    </w:p>
    <w:p w14:paraId="32E19039" w14:textId="64186DE6" w:rsidR="00283ED3" w:rsidRPr="00283ED3" w:rsidRDefault="00283ED3" w:rsidP="002D7984">
      <w:pPr>
        <w:pStyle w:val="Heading3"/>
        <w:rPr>
          <w:lang w:eastAsia="zh-CN"/>
        </w:rPr>
      </w:pPr>
      <w:bookmarkStart w:id="816" w:name="_Toc198994003"/>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6"/>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7" w:name="_Toc198994004"/>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7"/>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lastRenderedPageBreak/>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18" w:name="_Toc198994005"/>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18"/>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19" w:name="_Toc35969952"/>
      <w:bookmarkStart w:id="820" w:name="_Toc36050746"/>
      <w:bookmarkStart w:id="821" w:name="_Toc44847459"/>
      <w:bookmarkStart w:id="822" w:name="_Toc51845113"/>
      <w:bookmarkStart w:id="823" w:name="_Toc51845444"/>
      <w:bookmarkStart w:id="824" w:name="_Toc51846964"/>
      <w:bookmarkStart w:id="825" w:name="_Toc57022595"/>
      <w:bookmarkStart w:id="826" w:name="_Toc19708971"/>
      <w:bookmarkStart w:id="827" w:name="_Toc27745049"/>
      <w:bookmarkStart w:id="828" w:name="_Toc29803202"/>
      <w:bookmarkStart w:id="829" w:name="_Toc198994006"/>
      <w:r w:rsidRPr="00D1205D">
        <w:rPr>
          <w:lang w:eastAsia="zh-CN"/>
        </w:rPr>
        <w:t>6</w:t>
      </w:r>
      <w:r w:rsidRPr="00D1205D">
        <w:t>.</w:t>
      </w:r>
      <w:r w:rsidRPr="00D1205D">
        <w:rPr>
          <w:lang w:eastAsia="zh-CN"/>
        </w:rPr>
        <w:t>3</w:t>
      </w:r>
      <w:r w:rsidRPr="00D1205D">
        <w:rPr>
          <w:lang w:eastAsia="zh-CN"/>
        </w:rPr>
        <w:tab/>
        <w:t>Load Control</w:t>
      </w:r>
      <w:bookmarkEnd w:id="819"/>
      <w:bookmarkEnd w:id="820"/>
      <w:bookmarkEnd w:id="821"/>
      <w:bookmarkEnd w:id="822"/>
      <w:bookmarkEnd w:id="823"/>
      <w:bookmarkEnd w:id="824"/>
      <w:bookmarkEnd w:id="825"/>
      <w:bookmarkEnd w:id="829"/>
    </w:p>
    <w:p w14:paraId="5A8D8095" w14:textId="77777777" w:rsidR="00F90BFA" w:rsidRPr="00D1205D" w:rsidRDefault="00F90BFA" w:rsidP="002D7984">
      <w:pPr>
        <w:pStyle w:val="Heading3"/>
        <w:rPr>
          <w:lang w:eastAsia="zh-CN"/>
        </w:rPr>
      </w:pPr>
      <w:bookmarkStart w:id="830" w:name="_Toc35969953"/>
      <w:bookmarkStart w:id="831" w:name="_Toc36050747"/>
      <w:bookmarkStart w:id="832" w:name="_Toc44847460"/>
      <w:bookmarkStart w:id="833" w:name="_Toc51845114"/>
      <w:bookmarkStart w:id="834" w:name="_Toc51845445"/>
      <w:bookmarkStart w:id="835" w:name="_Toc51846965"/>
      <w:bookmarkStart w:id="836" w:name="_Toc57022596"/>
      <w:bookmarkStart w:id="837" w:name="_Toc198994007"/>
      <w:r w:rsidRPr="00D1205D">
        <w:rPr>
          <w:lang w:eastAsia="zh-CN"/>
        </w:rPr>
        <w:t>6.3.1</w:t>
      </w:r>
      <w:r w:rsidRPr="00D1205D">
        <w:rPr>
          <w:lang w:eastAsia="zh-CN"/>
        </w:rPr>
        <w:tab/>
        <w:t>General</w:t>
      </w:r>
      <w:bookmarkEnd w:id="830"/>
      <w:bookmarkEnd w:id="831"/>
      <w:bookmarkEnd w:id="832"/>
      <w:bookmarkEnd w:id="833"/>
      <w:bookmarkEnd w:id="834"/>
      <w:bookmarkEnd w:id="835"/>
      <w:bookmarkEnd w:id="836"/>
      <w:bookmarkEnd w:id="837"/>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8" w:name="_Toc35969954"/>
      <w:bookmarkStart w:id="839" w:name="_Toc36050748"/>
      <w:bookmarkStart w:id="840" w:name="_Toc44847461"/>
      <w:bookmarkStart w:id="841" w:name="_Toc51845115"/>
      <w:bookmarkStart w:id="842" w:name="_Toc51845446"/>
      <w:bookmarkStart w:id="843" w:name="_Toc51846966"/>
      <w:bookmarkStart w:id="844" w:name="_Toc57022597"/>
      <w:bookmarkStart w:id="845" w:name="_Toc198994008"/>
      <w:r w:rsidRPr="00D1205D">
        <w:rPr>
          <w:lang w:eastAsia="zh-CN"/>
        </w:rPr>
        <w:t>6.3.2</w:t>
      </w:r>
      <w:r w:rsidRPr="00D1205D">
        <w:rPr>
          <w:lang w:eastAsia="zh-CN"/>
        </w:rPr>
        <w:tab/>
        <w:t>Load Control based on load signalled via the NRF</w:t>
      </w:r>
      <w:bookmarkEnd w:id="838"/>
      <w:bookmarkEnd w:id="839"/>
      <w:bookmarkEnd w:id="840"/>
      <w:bookmarkEnd w:id="841"/>
      <w:bookmarkEnd w:id="842"/>
      <w:bookmarkEnd w:id="843"/>
      <w:bookmarkEnd w:id="844"/>
      <w:bookmarkEnd w:id="845"/>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lastRenderedPageBreak/>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6" w:name="_Toc35969955"/>
      <w:bookmarkStart w:id="847" w:name="_Toc36050749"/>
      <w:bookmarkStart w:id="848" w:name="_Toc44847462"/>
      <w:bookmarkStart w:id="849" w:name="_Toc51845116"/>
      <w:bookmarkStart w:id="850" w:name="_Toc51845447"/>
      <w:bookmarkStart w:id="851" w:name="_Toc51846967"/>
      <w:bookmarkStart w:id="852" w:name="_Toc57022598"/>
      <w:bookmarkStart w:id="853" w:name="_Toc198994009"/>
      <w:r w:rsidRPr="00D1205D">
        <w:rPr>
          <w:lang w:eastAsia="zh-CN"/>
        </w:rPr>
        <w:t>6.3.3</w:t>
      </w:r>
      <w:r w:rsidRPr="00D1205D">
        <w:rPr>
          <w:lang w:eastAsia="zh-CN"/>
        </w:rPr>
        <w:tab/>
        <w:t>Load Control based on LCI Header</w:t>
      </w:r>
      <w:bookmarkEnd w:id="846"/>
      <w:bookmarkEnd w:id="847"/>
      <w:bookmarkEnd w:id="848"/>
      <w:bookmarkEnd w:id="849"/>
      <w:bookmarkEnd w:id="850"/>
      <w:bookmarkEnd w:id="851"/>
      <w:bookmarkEnd w:id="852"/>
      <w:bookmarkEnd w:id="853"/>
    </w:p>
    <w:p w14:paraId="71E635D4" w14:textId="77777777" w:rsidR="00F90BFA" w:rsidRPr="00D1205D" w:rsidRDefault="00F90BFA" w:rsidP="002D7984">
      <w:pPr>
        <w:pStyle w:val="Heading4"/>
        <w:rPr>
          <w:lang w:eastAsia="zh-CN"/>
        </w:rPr>
      </w:pPr>
      <w:bookmarkStart w:id="854" w:name="_Toc35969956"/>
      <w:bookmarkStart w:id="855" w:name="_Toc36050750"/>
      <w:bookmarkStart w:id="856" w:name="_Toc44847463"/>
      <w:bookmarkStart w:id="857" w:name="_Toc51845117"/>
      <w:bookmarkStart w:id="858" w:name="_Toc51845448"/>
      <w:bookmarkStart w:id="859" w:name="_Toc51846968"/>
      <w:bookmarkStart w:id="860" w:name="_Toc57022599"/>
      <w:bookmarkStart w:id="861" w:name="_Toc198994010"/>
      <w:r w:rsidRPr="00D1205D">
        <w:rPr>
          <w:lang w:eastAsia="zh-CN"/>
        </w:rPr>
        <w:t>6.3.3.1</w:t>
      </w:r>
      <w:r w:rsidRPr="00D1205D">
        <w:rPr>
          <w:lang w:eastAsia="zh-CN"/>
        </w:rPr>
        <w:tab/>
        <w:t>General</w:t>
      </w:r>
      <w:bookmarkEnd w:id="854"/>
      <w:bookmarkEnd w:id="855"/>
      <w:bookmarkEnd w:id="856"/>
      <w:bookmarkEnd w:id="857"/>
      <w:bookmarkEnd w:id="858"/>
      <w:bookmarkEnd w:id="859"/>
      <w:bookmarkEnd w:id="860"/>
      <w:bookmarkEnd w:id="861"/>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62" w:name="_Toc35969957"/>
      <w:bookmarkStart w:id="863" w:name="_Toc36050751"/>
      <w:bookmarkStart w:id="864" w:name="_Toc44847464"/>
      <w:bookmarkStart w:id="865" w:name="_Toc51845118"/>
      <w:bookmarkStart w:id="866" w:name="_Toc51845449"/>
      <w:bookmarkStart w:id="867" w:name="_Toc51846969"/>
      <w:bookmarkStart w:id="868"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69" w:name="_Toc198994011"/>
      <w:r w:rsidRPr="00D1205D">
        <w:rPr>
          <w:lang w:eastAsia="zh-CN"/>
        </w:rPr>
        <w:t>6.3.3.2</w:t>
      </w:r>
      <w:r w:rsidRPr="00D1205D">
        <w:rPr>
          <w:lang w:eastAsia="zh-CN"/>
        </w:rPr>
        <w:tab/>
        <w:t>Conveyance of Load Control Information</w:t>
      </w:r>
      <w:bookmarkEnd w:id="862"/>
      <w:bookmarkEnd w:id="863"/>
      <w:bookmarkEnd w:id="864"/>
      <w:bookmarkEnd w:id="865"/>
      <w:bookmarkEnd w:id="866"/>
      <w:bookmarkEnd w:id="867"/>
      <w:bookmarkEnd w:id="868"/>
      <w:bookmarkEnd w:id="869"/>
    </w:p>
    <w:p w14:paraId="048B7B96" w14:textId="10E1A2A2" w:rsidR="00B73DF7" w:rsidRPr="00D1205D" w:rsidRDefault="00B73DF7" w:rsidP="00B73DF7">
      <w:pPr>
        <w:rPr>
          <w:lang w:eastAsia="zh-CN"/>
        </w:rPr>
      </w:pPr>
      <w:bookmarkStart w:id="870" w:name="_Toc35969958"/>
      <w:bookmarkStart w:id="871" w:name="_Toc36050752"/>
      <w:bookmarkStart w:id="872" w:name="_Toc44847465"/>
      <w:bookmarkStart w:id="873" w:name="_Toc51845119"/>
      <w:bookmarkStart w:id="874" w:name="_Toc51845450"/>
      <w:bookmarkStart w:id="875" w:name="_Toc51846970"/>
      <w:bookmarkStart w:id="876"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lastRenderedPageBreak/>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7" w:name="_Toc198994012"/>
      <w:r w:rsidRPr="00D1205D">
        <w:rPr>
          <w:lang w:eastAsia="zh-CN"/>
        </w:rPr>
        <w:t>6.3.3.3</w:t>
      </w:r>
      <w:r w:rsidRPr="00D1205D">
        <w:rPr>
          <w:lang w:eastAsia="zh-CN"/>
        </w:rPr>
        <w:tab/>
        <w:t>Frequency of Conveyance</w:t>
      </w:r>
      <w:bookmarkEnd w:id="870"/>
      <w:bookmarkEnd w:id="871"/>
      <w:bookmarkEnd w:id="872"/>
      <w:bookmarkEnd w:id="873"/>
      <w:bookmarkEnd w:id="874"/>
      <w:bookmarkEnd w:id="875"/>
      <w:bookmarkEnd w:id="876"/>
      <w:bookmarkEnd w:id="877"/>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8" w:name="_Toc35969959"/>
      <w:bookmarkStart w:id="879" w:name="_Toc36050753"/>
      <w:bookmarkStart w:id="880" w:name="_Toc44847466"/>
      <w:bookmarkStart w:id="881" w:name="_Toc51845120"/>
      <w:bookmarkStart w:id="882" w:name="_Toc51845451"/>
      <w:bookmarkStart w:id="883" w:name="_Toc51846971"/>
      <w:bookmarkStart w:id="884" w:name="_Toc57022602"/>
      <w:bookmarkStart w:id="885" w:name="_Toc198994013"/>
      <w:r w:rsidRPr="00D1205D">
        <w:rPr>
          <w:lang w:eastAsia="zh-CN"/>
        </w:rPr>
        <w:t>6.3.3.4</w:t>
      </w:r>
      <w:r w:rsidRPr="00D1205D">
        <w:rPr>
          <w:lang w:eastAsia="zh-CN"/>
        </w:rPr>
        <w:tab/>
        <w:t>Load Control Information</w:t>
      </w:r>
      <w:bookmarkEnd w:id="878"/>
      <w:bookmarkEnd w:id="879"/>
      <w:bookmarkEnd w:id="880"/>
      <w:bookmarkEnd w:id="881"/>
      <w:bookmarkEnd w:id="882"/>
      <w:bookmarkEnd w:id="883"/>
      <w:bookmarkEnd w:id="884"/>
      <w:bookmarkEnd w:id="885"/>
    </w:p>
    <w:p w14:paraId="00ADAFB2" w14:textId="77777777" w:rsidR="00F90BFA" w:rsidRPr="00D1205D" w:rsidRDefault="00F90BFA" w:rsidP="002D7984">
      <w:pPr>
        <w:pStyle w:val="Heading5"/>
        <w:rPr>
          <w:lang w:eastAsia="zh-CN"/>
        </w:rPr>
      </w:pPr>
      <w:bookmarkStart w:id="886" w:name="_Toc35969960"/>
      <w:bookmarkStart w:id="887" w:name="_Toc36050754"/>
      <w:bookmarkStart w:id="888" w:name="_Toc44847467"/>
      <w:bookmarkStart w:id="889" w:name="_Toc51845121"/>
      <w:bookmarkStart w:id="890" w:name="_Toc51845452"/>
      <w:bookmarkStart w:id="891" w:name="_Toc51846972"/>
      <w:bookmarkStart w:id="892" w:name="_Toc57022603"/>
      <w:bookmarkStart w:id="893" w:name="_Toc198994014"/>
      <w:r w:rsidRPr="00D1205D">
        <w:rPr>
          <w:lang w:eastAsia="zh-CN"/>
        </w:rPr>
        <w:t>6.3.3.4.1</w:t>
      </w:r>
      <w:r w:rsidRPr="00D1205D">
        <w:rPr>
          <w:lang w:eastAsia="zh-CN"/>
        </w:rPr>
        <w:tab/>
        <w:t>General Description</w:t>
      </w:r>
      <w:bookmarkEnd w:id="886"/>
      <w:bookmarkEnd w:id="887"/>
      <w:bookmarkEnd w:id="888"/>
      <w:bookmarkEnd w:id="889"/>
      <w:bookmarkEnd w:id="890"/>
      <w:bookmarkEnd w:id="891"/>
      <w:bookmarkEnd w:id="892"/>
      <w:bookmarkEnd w:id="893"/>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4" w:name="_Toc35969961"/>
      <w:bookmarkStart w:id="895" w:name="_Toc36050755"/>
      <w:bookmarkStart w:id="896" w:name="_Toc44847468"/>
      <w:bookmarkStart w:id="897" w:name="_Toc51845122"/>
      <w:bookmarkStart w:id="898" w:name="_Toc51845453"/>
      <w:bookmarkStart w:id="899" w:name="_Toc51846973"/>
      <w:bookmarkStart w:id="900" w:name="_Toc57022604"/>
      <w:bookmarkStart w:id="901" w:name="_Toc198994015"/>
      <w:r w:rsidRPr="00D1205D">
        <w:rPr>
          <w:lang w:eastAsia="zh-CN"/>
        </w:rPr>
        <w:t>6.3.3.4.2</w:t>
      </w:r>
      <w:r w:rsidRPr="00D1205D">
        <w:rPr>
          <w:lang w:eastAsia="zh-CN"/>
        </w:rPr>
        <w:tab/>
        <w:t>Load Control Timestamp</w:t>
      </w:r>
      <w:bookmarkEnd w:id="894"/>
      <w:bookmarkEnd w:id="895"/>
      <w:bookmarkEnd w:id="896"/>
      <w:bookmarkEnd w:id="897"/>
      <w:bookmarkEnd w:id="898"/>
      <w:bookmarkEnd w:id="899"/>
      <w:bookmarkEnd w:id="900"/>
      <w:bookmarkEnd w:id="901"/>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lastRenderedPageBreak/>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902" w:name="_Toc35969962"/>
      <w:bookmarkStart w:id="903" w:name="_Toc36050756"/>
      <w:bookmarkStart w:id="904" w:name="_Toc44847469"/>
      <w:bookmarkStart w:id="905" w:name="_Toc51845123"/>
      <w:bookmarkStart w:id="906" w:name="_Toc51845454"/>
      <w:bookmarkStart w:id="907" w:name="_Toc51846974"/>
      <w:bookmarkStart w:id="908" w:name="_Toc57022605"/>
      <w:bookmarkStart w:id="909" w:name="_Toc198994016"/>
      <w:r w:rsidRPr="00D1205D">
        <w:rPr>
          <w:lang w:eastAsia="zh-CN"/>
        </w:rPr>
        <w:t>6.3.3.4.3</w:t>
      </w:r>
      <w:r w:rsidRPr="00D1205D">
        <w:rPr>
          <w:lang w:eastAsia="zh-CN"/>
        </w:rPr>
        <w:tab/>
        <w:t>Load Metric</w:t>
      </w:r>
      <w:bookmarkEnd w:id="902"/>
      <w:bookmarkEnd w:id="903"/>
      <w:bookmarkEnd w:id="904"/>
      <w:bookmarkEnd w:id="905"/>
      <w:bookmarkEnd w:id="906"/>
      <w:bookmarkEnd w:id="907"/>
      <w:bookmarkEnd w:id="908"/>
      <w:bookmarkEnd w:id="909"/>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10" w:name="_Toc35969963"/>
      <w:bookmarkStart w:id="911" w:name="_Toc44847470"/>
      <w:bookmarkStart w:id="912" w:name="_Toc51845124"/>
      <w:bookmarkStart w:id="913" w:name="_Toc51845455"/>
      <w:bookmarkStart w:id="914" w:name="_Toc51846975"/>
      <w:bookmarkStart w:id="915" w:name="_Toc57022606"/>
      <w:bookmarkStart w:id="916" w:name="_Toc35969968"/>
      <w:bookmarkStart w:id="917" w:name="_Toc36050762"/>
      <w:bookmarkStart w:id="918" w:name="_Toc198994017"/>
      <w:r w:rsidRPr="00D1205D">
        <w:rPr>
          <w:lang w:eastAsia="zh-CN"/>
        </w:rPr>
        <w:t>6.3.3.4.4</w:t>
      </w:r>
      <w:r w:rsidRPr="00D1205D">
        <w:rPr>
          <w:lang w:eastAsia="zh-CN"/>
        </w:rPr>
        <w:tab/>
        <w:t>Scope of LCI</w:t>
      </w:r>
      <w:bookmarkEnd w:id="910"/>
      <w:bookmarkEnd w:id="911"/>
      <w:bookmarkEnd w:id="912"/>
      <w:bookmarkEnd w:id="913"/>
      <w:bookmarkEnd w:id="914"/>
      <w:bookmarkEnd w:id="915"/>
      <w:bookmarkEnd w:id="918"/>
    </w:p>
    <w:p w14:paraId="4B9378F3" w14:textId="77777777" w:rsidR="00F90BFA" w:rsidRPr="00D1205D" w:rsidRDefault="00F90BFA" w:rsidP="002D7984">
      <w:pPr>
        <w:pStyle w:val="H6"/>
        <w:rPr>
          <w:lang w:eastAsia="zh-CN"/>
        </w:rPr>
      </w:pPr>
      <w:bookmarkStart w:id="919" w:name="_Toc35969964"/>
      <w:bookmarkStart w:id="920" w:name="_Toc44847471"/>
      <w:bookmarkStart w:id="921" w:name="_Toc51845125"/>
      <w:bookmarkStart w:id="922" w:name="_Toc51845456"/>
      <w:bookmarkStart w:id="923" w:name="_Toc51846976"/>
      <w:bookmarkStart w:id="924" w:name="_Toc57022607"/>
      <w:r w:rsidRPr="00D1205D">
        <w:rPr>
          <w:lang w:eastAsia="zh-CN"/>
        </w:rPr>
        <w:t>6.3.3.4.4.1</w:t>
      </w:r>
      <w:r w:rsidRPr="00D1205D">
        <w:rPr>
          <w:lang w:eastAsia="zh-CN"/>
        </w:rPr>
        <w:tab/>
      </w:r>
      <w:r w:rsidRPr="00D1205D">
        <w:t>Introduction</w:t>
      </w:r>
      <w:bookmarkEnd w:id="919"/>
      <w:bookmarkEnd w:id="920"/>
      <w:bookmarkEnd w:id="921"/>
      <w:bookmarkEnd w:id="922"/>
      <w:bookmarkEnd w:id="923"/>
      <w:bookmarkEnd w:id="924"/>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5" w:name="_Toc35969965"/>
      <w:bookmarkStart w:id="926" w:name="_Toc44847472"/>
      <w:bookmarkStart w:id="927" w:name="_Toc51845126"/>
      <w:bookmarkStart w:id="928" w:name="_Toc51845457"/>
      <w:bookmarkStart w:id="929" w:name="_Toc51846977"/>
      <w:bookmarkStart w:id="930" w:name="_Toc57022608"/>
      <w:r w:rsidRPr="00D1205D">
        <w:rPr>
          <w:lang w:eastAsia="zh-CN"/>
        </w:rPr>
        <w:t>6.3.3.4.4.2</w:t>
      </w:r>
      <w:r w:rsidRPr="00D1205D">
        <w:rPr>
          <w:lang w:eastAsia="zh-CN"/>
        </w:rPr>
        <w:tab/>
      </w:r>
      <w:r w:rsidRPr="00D1205D">
        <w:t>Scope of LCI signalled by an NF Service Producer</w:t>
      </w:r>
      <w:bookmarkEnd w:id="925"/>
      <w:bookmarkEnd w:id="926"/>
      <w:bookmarkEnd w:id="927"/>
      <w:bookmarkEnd w:id="928"/>
      <w:bookmarkEnd w:id="929"/>
      <w:bookmarkEnd w:id="930"/>
    </w:p>
    <w:p w14:paraId="05D208F7" w14:textId="77777777" w:rsidR="00F90BFA" w:rsidRPr="00D1205D" w:rsidRDefault="00F90BFA" w:rsidP="002D7984">
      <w:pPr>
        <w:pStyle w:val="H6"/>
        <w:rPr>
          <w:lang w:eastAsia="zh-CN"/>
        </w:rPr>
      </w:pPr>
      <w:bookmarkStart w:id="931" w:name="_Toc44847473"/>
      <w:bookmarkStart w:id="932" w:name="_Toc51845127"/>
      <w:bookmarkStart w:id="933" w:name="_Toc51845458"/>
      <w:bookmarkStart w:id="934" w:name="_Toc51846978"/>
      <w:bookmarkStart w:id="935" w:name="_Toc57022609"/>
      <w:r w:rsidRPr="00D1205D">
        <w:rPr>
          <w:lang w:eastAsia="zh-CN"/>
        </w:rPr>
        <w:t>6.3.3.4.4.2.1</w:t>
      </w:r>
      <w:r w:rsidRPr="00D1205D">
        <w:rPr>
          <w:lang w:eastAsia="zh-CN"/>
        </w:rPr>
        <w:tab/>
      </w:r>
      <w:r w:rsidRPr="00D1205D">
        <w:t>General</w:t>
      </w:r>
      <w:bookmarkEnd w:id="931"/>
      <w:bookmarkEnd w:id="932"/>
      <w:bookmarkEnd w:id="933"/>
      <w:bookmarkEnd w:id="934"/>
      <w:bookmarkEnd w:id="935"/>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6" w:name="_Toc44847474"/>
      <w:bookmarkStart w:id="937" w:name="_Toc51845128"/>
      <w:bookmarkStart w:id="938" w:name="_Toc51845459"/>
      <w:bookmarkStart w:id="939" w:name="_Toc51846979"/>
      <w:bookmarkStart w:id="940" w:name="_Toc57022610"/>
      <w:r w:rsidRPr="00D1205D">
        <w:rPr>
          <w:lang w:eastAsia="zh-CN"/>
        </w:rPr>
        <w:t>6.3.3.4.4.2.2</w:t>
      </w:r>
      <w:r w:rsidRPr="00D1205D">
        <w:rPr>
          <w:lang w:eastAsia="zh-CN"/>
        </w:rPr>
        <w:tab/>
      </w:r>
      <w:r w:rsidRPr="00D1205D">
        <w:t>Additional scope parameters for S-NSSAI/DNN based load control by SMF</w:t>
      </w:r>
      <w:bookmarkEnd w:id="936"/>
      <w:bookmarkEnd w:id="937"/>
      <w:bookmarkEnd w:id="938"/>
      <w:bookmarkEnd w:id="939"/>
      <w:bookmarkEnd w:id="940"/>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lastRenderedPageBreak/>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41" w:name="_Toc35969966"/>
      <w:bookmarkStart w:id="942"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43" w:name="_Toc44847475"/>
      <w:bookmarkStart w:id="944" w:name="_Toc51845129"/>
      <w:bookmarkStart w:id="945" w:name="_Toc51845460"/>
      <w:bookmarkStart w:id="946" w:name="_Toc51846980"/>
      <w:bookmarkStart w:id="947" w:name="_Toc57022611"/>
      <w:bookmarkEnd w:id="941"/>
      <w:bookmarkEnd w:id="942"/>
      <w:r w:rsidRPr="00D1205D">
        <w:rPr>
          <w:lang w:eastAsia="zh-CN"/>
        </w:rPr>
        <w:t>6.3.3.4.4.3</w:t>
      </w:r>
      <w:r w:rsidRPr="00D1205D">
        <w:rPr>
          <w:lang w:eastAsia="zh-CN"/>
        </w:rPr>
        <w:tab/>
      </w:r>
      <w:r w:rsidRPr="00D1205D">
        <w:t>Scope of LCI signalled by an SCP</w:t>
      </w:r>
      <w:bookmarkEnd w:id="943"/>
      <w:bookmarkEnd w:id="944"/>
      <w:bookmarkEnd w:id="945"/>
      <w:bookmarkEnd w:id="946"/>
      <w:bookmarkEnd w:id="947"/>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lastRenderedPageBreak/>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8" w:name="_Toc44847476"/>
      <w:bookmarkStart w:id="949" w:name="_Toc51845130"/>
      <w:bookmarkStart w:id="950" w:name="_Toc51845461"/>
      <w:bookmarkStart w:id="951" w:name="_Toc51846981"/>
      <w:bookmarkStart w:id="952" w:name="_Toc57022612"/>
      <w:bookmarkStart w:id="953" w:name="_Toc198994018"/>
      <w:r w:rsidRPr="00D1205D">
        <w:rPr>
          <w:lang w:eastAsia="zh-CN"/>
        </w:rPr>
        <w:t>6.3.3.4.5</w:t>
      </w:r>
      <w:r w:rsidRPr="00D1205D">
        <w:rPr>
          <w:lang w:eastAsia="zh-CN"/>
        </w:rPr>
        <w:tab/>
        <w:t>S-NSSAI/DNN Relative Capacity</w:t>
      </w:r>
      <w:bookmarkEnd w:id="948"/>
      <w:bookmarkEnd w:id="949"/>
      <w:bookmarkEnd w:id="950"/>
      <w:bookmarkEnd w:id="951"/>
      <w:bookmarkEnd w:id="952"/>
      <w:bookmarkEnd w:id="953"/>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4" w:name="_Toc44847477"/>
      <w:bookmarkStart w:id="955" w:name="_Toc51845131"/>
      <w:bookmarkStart w:id="956" w:name="_Toc51845462"/>
      <w:bookmarkStart w:id="957" w:name="_Toc51846982"/>
      <w:bookmarkStart w:id="958" w:name="_Toc57022613"/>
      <w:bookmarkStart w:id="959" w:name="_Toc198994019"/>
      <w:r w:rsidRPr="00D1205D">
        <w:rPr>
          <w:lang w:eastAsia="zh-CN"/>
        </w:rPr>
        <w:t>6.3.3.5</w:t>
      </w:r>
      <w:r w:rsidRPr="00D1205D">
        <w:rPr>
          <w:lang w:eastAsia="zh-CN"/>
        </w:rPr>
        <w:tab/>
      </w:r>
      <w:r w:rsidRPr="00D1205D">
        <w:t xml:space="preserve">LC-H </w:t>
      </w:r>
      <w:r w:rsidRPr="00D1205D">
        <w:rPr>
          <w:lang w:eastAsia="zh-CN"/>
        </w:rPr>
        <w:t>feature support</w:t>
      </w:r>
      <w:bookmarkEnd w:id="916"/>
      <w:bookmarkEnd w:id="917"/>
      <w:bookmarkEnd w:id="954"/>
      <w:bookmarkEnd w:id="955"/>
      <w:bookmarkEnd w:id="956"/>
      <w:bookmarkEnd w:id="957"/>
      <w:bookmarkEnd w:id="958"/>
      <w:bookmarkEnd w:id="959"/>
    </w:p>
    <w:p w14:paraId="7D05E9B9" w14:textId="77777777" w:rsidR="00F90BFA" w:rsidRPr="00D1205D" w:rsidRDefault="00F90BFA" w:rsidP="002D7984">
      <w:pPr>
        <w:pStyle w:val="Heading5"/>
        <w:rPr>
          <w:lang w:eastAsia="zh-CN"/>
        </w:rPr>
      </w:pPr>
      <w:bookmarkStart w:id="960" w:name="_Toc35969969"/>
      <w:bookmarkStart w:id="961" w:name="_Toc36050763"/>
      <w:bookmarkStart w:id="962" w:name="_Toc44847478"/>
      <w:bookmarkStart w:id="963" w:name="_Toc51845132"/>
      <w:bookmarkStart w:id="964" w:name="_Toc51845463"/>
      <w:bookmarkStart w:id="965" w:name="_Toc51846983"/>
      <w:bookmarkStart w:id="966" w:name="_Toc57022614"/>
      <w:bookmarkStart w:id="967" w:name="_Toc198994020"/>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60"/>
      <w:bookmarkEnd w:id="961"/>
      <w:bookmarkEnd w:id="962"/>
      <w:bookmarkEnd w:id="963"/>
      <w:bookmarkEnd w:id="964"/>
      <w:bookmarkEnd w:id="965"/>
      <w:bookmarkEnd w:id="966"/>
      <w:bookmarkEnd w:id="967"/>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8" w:name="_Toc35969970"/>
      <w:bookmarkStart w:id="969" w:name="_Toc36050764"/>
      <w:bookmarkStart w:id="970" w:name="_Toc44847479"/>
      <w:bookmarkStart w:id="971" w:name="_Toc51845133"/>
      <w:bookmarkStart w:id="972" w:name="_Toc51845464"/>
      <w:bookmarkStart w:id="973" w:name="_Toc51846984"/>
      <w:bookmarkStart w:id="974" w:name="_Toc57022615"/>
      <w:bookmarkStart w:id="975" w:name="_Toc198994021"/>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8"/>
      <w:bookmarkEnd w:id="969"/>
      <w:bookmarkEnd w:id="970"/>
      <w:bookmarkEnd w:id="971"/>
      <w:bookmarkEnd w:id="972"/>
      <w:bookmarkEnd w:id="973"/>
      <w:bookmarkEnd w:id="974"/>
      <w:bookmarkEnd w:id="975"/>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6" w:name="_Toc35969971"/>
      <w:bookmarkStart w:id="977" w:name="_Toc36050765"/>
      <w:bookmarkStart w:id="978" w:name="_Toc44847480"/>
      <w:bookmarkStart w:id="979" w:name="_Toc51845134"/>
      <w:bookmarkStart w:id="980" w:name="_Toc51845465"/>
      <w:bookmarkStart w:id="981" w:name="_Toc51846985"/>
      <w:bookmarkStart w:id="982" w:name="_Toc57022616"/>
      <w:bookmarkStart w:id="983" w:name="_Toc198994022"/>
      <w:r w:rsidRPr="00D1205D">
        <w:rPr>
          <w:lang w:eastAsia="zh-CN"/>
        </w:rPr>
        <w:t>6</w:t>
      </w:r>
      <w:r w:rsidRPr="00D1205D">
        <w:t>.</w:t>
      </w:r>
      <w:r w:rsidRPr="00D1205D">
        <w:rPr>
          <w:lang w:eastAsia="zh-CN"/>
        </w:rPr>
        <w:t>4</w:t>
      </w:r>
      <w:r w:rsidRPr="00D1205D">
        <w:rPr>
          <w:lang w:eastAsia="zh-CN"/>
        </w:rPr>
        <w:tab/>
        <w:t>Overload Control</w:t>
      </w:r>
      <w:bookmarkEnd w:id="826"/>
      <w:bookmarkEnd w:id="827"/>
      <w:bookmarkEnd w:id="828"/>
      <w:bookmarkEnd w:id="976"/>
      <w:bookmarkEnd w:id="977"/>
      <w:bookmarkEnd w:id="978"/>
      <w:bookmarkEnd w:id="979"/>
      <w:bookmarkEnd w:id="980"/>
      <w:bookmarkEnd w:id="981"/>
      <w:bookmarkEnd w:id="982"/>
      <w:bookmarkEnd w:id="983"/>
    </w:p>
    <w:p w14:paraId="70A943B9" w14:textId="77777777" w:rsidR="00F90BFA" w:rsidRPr="00D1205D" w:rsidRDefault="00F90BFA" w:rsidP="002D7984">
      <w:pPr>
        <w:pStyle w:val="Heading3"/>
        <w:rPr>
          <w:lang w:eastAsia="zh-CN"/>
        </w:rPr>
      </w:pPr>
      <w:bookmarkStart w:id="984" w:name="_Toc19708972"/>
      <w:bookmarkStart w:id="985" w:name="_Toc27745050"/>
      <w:bookmarkStart w:id="986" w:name="_Toc29803203"/>
      <w:bookmarkStart w:id="987" w:name="_Toc35969972"/>
      <w:bookmarkStart w:id="988" w:name="_Toc36050766"/>
      <w:bookmarkStart w:id="989" w:name="_Toc44847481"/>
      <w:bookmarkStart w:id="990" w:name="_Toc51845135"/>
      <w:bookmarkStart w:id="991" w:name="_Toc51845466"/>
      <w:bookmarkStart w:id="992" w:name="_Toc51846986"/>
      <w:bookmarkStart w:id="993" w:name="_Toc57022617"/>
      <w:bookmarkStart w:id="994" w:name="_Toc198994023"/>
      <w:r w:rsidRPr="00D1205D">
        <w:rPr>
          <w:lang w:eastAsia="zh-CN"/>
        </w:rPr>
        <w:t>6.4.1</w:t>
      </w:r>
      <w:r w:rsidRPr="00D1205D">
        <w:rPr>
          <w:lang w:eastAsia="zh-CN"/>
        </w:rPr>
        <w:tab/>
        <w:t>General</w:t>
      </w:r>
      <w:bookmarkEnd w:id="984"/>
      <w:bookmarkEnd w:id="985"/>
      <w:bookmarkEnd w:id="986"/>
      <w:bookmarkEnd w:id="987"/>
      <w:bookmarkEnd w:id="988"/>
      <w:bookmarkEnd w:id="989"/>
      <w:bookmarkEnd w:id="990"/>
      <w:bookmarkEnd w:id="991"/>
      <w:bookmarkEnd w:id="992"/>
      <w:bookmarkEnd w:id="993"/>
      <w:bookmarkEnd w:id="994"/>
    </w:p>
    <w:p w14:paraId="24119EBE" w14:textId="47FEB56E" w:rsidR="00BD74C3" w:rsidRPr="00D1205D" w:rsidRDefault="00BD74C3" w:rsidP="00BD74C3">
      <w:pPr>
        <w:rPr>
          <w:lang w:eastAsia="zh-CN"/>
        </w:rPr>
      </w:pPr>
      <w:bookmarkStart w:id="995" w:name="_Toc19708973"/>
      <w:bookmarkStart w:id="996" w:name="_Toc27745051"/>
      <w:bookmarkStart w:id="997"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lastRenderedPageBreak/>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8" w:name="_Toc35969973"/>
      <w:bookmarkStart w:id="999" w:name="_Toc36050767"/>
      <w:bookmarkStart w:id="1000" w:name="_Toc44847482"/>
      <w:bookmarkStart w:id="1001" w:name="_Toc51845136"/>
      <w:bookmarkStart w:id="1002" w:name="_Toc51845467"/>
      <w:bookmarkStart w:id="1003" w:name="_Toc51846987"/>
      <w:bookmarkStart w:id="1004" w:name="_Toc57022618"/>
      <w:bookmarkStart w:id="1005" w:name="_Toc198994024"/>
      <w:r w:rsidRPr="00D1205D">
        <w:t>6.4.2</w:t>
      </w:r>
      <w:r w:rsidRPr="00D1205D">
        <w:tab/>
        <w:t>Overload Control based on HTTP status codes</w:t>
      </w:r>
      <w:bookmarkEnd w:id="998"/>
      <w:bookmarkEnd w:id="999"/>
      <w:bookmarkEnd w:id="1000"/>
      <w:bookmarkEnd w:id="1001"/>
      <w:bookmarkEnd w:id="1002"/>
      <w:bookmarkEnd w:id="1003"/>
      <w:bookmarkEnd w:id="1004"/>
      <w:bookmarkEnd w:id="1005"/>
    </w:p>
    <w:p w14:paraId="21B10D57" w14:textId="77777777" w:rsidR="00F90BFA" w:rsidRPr="00D1205D" w:rsidRDefault="00F90BFA" w:rsidP="002D7984">
      <w:pPr>
        <w:pStyle w:val="Heading4"/>
      </w:pPr>
      <w:bookmarkStart w:id="1006" w:name="_Toc35969974"/>
      <w:bookmarkStart w:id="1007" w:name="_Toc36050768"/>
      <w:bookmarkStart w:id="1008" w:name="_Toc44847483"/>
      <w:bookmarkStart w:id="1009" w:name="_Toc51845137"/>
      <w:bookmarkStart w:id="1010" w:name="_Toc51845468"/>
      <w:bookmarkStart w:id="1011" w:name="_Toc51846988"/>
      <w:bookmarkStart w:id="1012" w:name="_Toc57022619"/>
      <w:bookmarkStart w:id="1013" w:name="_Toc198994025"/>
      <w:r w:rsidRPr="00D1205D">
        <w:t>6.4.2.1</w:t>
      </w:r>
      <w:r w:rsidRPr="00D1205D">
        <w:tab/>
        <w:t>General</w:t>
      </w:r>
      <w:bookmarkEnd w:id="1006"/>
      <w:bookmarkEnd w:id="1007"/>
      <w:bookmarkEnd w:id="1008"/>
      <w:bookmarkEnd w:id="1009"/>
      <w:bookmarkEnd w:id="1010"/>
      <w:bookmarkEnd w:id="1011"/>
      <w:bookmarkEnd w:id="1012"/>
      <w:bookmarkEnd w:id="1013"/>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14" w:name="_Toc35969975"/>
      <w:bookmarkStart w:id="1015" w:name="_Toc36050769"/>
      <w:bookmarkStart w:id="1016" w:name="_Toc44847484"/>
      <w:bookmarkStart w:id="1017" w:name="_Toc51845138"/>
      <w:bookmarkStart w:id="1018" w:name="_Toc51845469"/>
      <w:bookmarkStart w:id="1019" w:name="_Toc51846989"/>
      <w:bookmarkStart w:id="1020" w:name="_Toc57022620"/>
      <w:bookmarkStart w:id="1021" w:name="_Toc198994026"/>
      <w:r w:rsidRPr="00D1205D">
        <w:rPr>
          <w:lang w:eastAsia="zh-CN"/>
        </w:rPr>
        <w:t>6.4.2.2</w:t>
      </w:r>
      <w:r w:rsidRPr="00D1205D">
        <w:rPr>
          <w:lang w:eastAsia="zh-CN"/>
        </w:rPr>
        <w:tab/>
        <w:t>HTTP Status Code "503 Service Unavailable"</w:t>
      </w:r>
      <w:bookmarkEnd w:id="995"/>
      <w:bookmarkEnd w:id="996"/>
      <w:bookmarkEnd w:id="997"/>
      <w:bookmarkEnd w:id="1014"/>
      <w:bookmarkEnd w:id="1015"/>
      <w:bookmarkEnd w:id="1016"/>
      <w:bookmarkEnd w:id="1017"/>
      <w:bookmarkEnd w:id="1018"/>
      <w:bookmarkEnd w:id="1019"/>
      <w:bookmarkEnd w:id="1020"/>
      <w:bookmarkEnd w:id="1021"/>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lastRenderedPageBreak/>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22" w:name="_Toc19708974"/>
      <w:bookmarkStart w:id="1023" w:name="_Toc27745052"/>
      <w:bookmarkStart w:id="1024" w:name="_Toc29803205"/>
      <w:bookmarkStart w:id="1025" w:name="_Toc35969976"/>
      <w:bookmarkStart w:id="1026" w:name="_Toc36050770"/>
      <w:bookmarkStart w:id="1027" w:name="_Toc44847485"/>
      <w:bookmarkStart w:id="1028" w:name="_Toc51845139"/>
      <w:bookmarkStart w:id="1029" w:name="_Toc51845470"/>
      <w:bookmarkStart w:id="1030" w:name="_Toc51846990"/>
      <w:bookmarkStart w:id="1031" w:name="_Toc57022621"/>
      <w:bookmarkStart w:id="1032" w:name="_Toc198994027"/>
      <w:r w:rsidRPr="00D1205D">
        <w:rPr>
          <w:lang w:eastAsia="zh-CN"/>
        </w:rPr>
        <w:t>6.4.2.3</w:t>
      </w:r>
      <w:r w:rsidRPr="00D1205D">
        <w:rPr>
          <w:lang w:eastAsia="zh-CN"/>
        </w:rPr>
        <w:tab/>
        <w:t>HTTP Status Code "429 Too Many Requests"</w:t>
      </w:r>
      <w:bookmarkEnd w:id="1022"/>
      <w:bookmarkEnd w:id="1023"/>
      <w:bookmarkEnd w:id="1024"/>
      <w:bookmarkEnd w:id="1025"/>
      <w:bookmarkEnd w:id="1026"/>
      <w:bookmarkEnd w:id="1027"/>
      <w:bookmarkEnd w:id="1028"/>
      <w:bookmarkEnd w:id="1029"/>
      <w:bookmarkEnd w:id="1030"/>
      <w:bookmarkEnd w:id="1031"/>
      <w:bookmarkEnd w:id="1032"/>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33" w:name="_Toc19708975"/>
      <w:bookmarkStart w:id="1034" w:name="_Toc27745053"/>
      <w:bookmarkStart w:id="1035" w:name="_Toc29803206"/>
      <w:bookmarkStart w:id="1036" w:name="_Toc35969977"/>
      <w:bookmarkStart w:id="1037" w:name="_Toc36050771"/>
      <w:bookmarkStart w:id="1038" w:name="_Toc44847486"/>
      <w:bookmarkStart w:id="1039" w:name="_Toc51845140"/>
      <w:bookmarkStart w:id="1040" w:name="_Toc51845471"/>
      <w:bookmarkStart w:id="1041" w:name="_Toc51846991"/>
      <w:bookmarkStart w:id="1042" w:name="_Toc57022622"/>
      <w:bookmarkStart w:id="1043" w:name="_Toc198994028"/>
      <w:r w:rsidRPr="00D1205D">
        <w:rPr>
          <w:lang w:eastAsia="zh-CN"/>
        </w:rPr>
        <w:t>6.4.2.</w:t>
      </w:r>
      <w:r w:rsidRPr="00D1205D">
        <w:t>4</w:t>
      </w:r>
      <w:r w:rsidRPr="00D1205D">
        <w:rPr>
          <w:lang w:eastAsia="zh-CN"/>
        </w:rPr>
        <w:tab/>
        <w:t>HTTP Status Code "307 Temporary Redirect"</w:t>
      </w:r>
      <w:bookmarkEnd w:id="1033"/>
      <w:bookmarkEnd w:id="1034"/>
      <w:bookmarkEnd w:id="1035"/>
      <w:bookmarkEnd w:id="1036"/>
      <w:bookmarkEnd w:id="1037"/>
      <w:bookmarkEnd w:id="1038"/>
      <w:bookmarkEnd w:id="1039"/>
      <w:bookmarkEnd w:id="1040"/>
      <w:bookmarkEnd w:id="1041"/>
      <w:bookmarkEnd w:id="1042"/>
      <w:bookmarkEnd w:id="1043"/>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4" w:name="_Toc35969978"/>
      <w:bookmarkStart w:id="1045" w:name="_Toc36050772"/>
      <w:bookmarkStart w:id="1046" w:name="_Toc44847487"/>
      <w:bookmarkStart w:id="1047" w:name="_Toc51845141"/>
      <w:bookmarkStart w:id="1048" w:name="_Toc51845472"/>
      <w:bookmarkStart w:id="1049" w:name="_Toc51846992"/>
      <w:bookmarkStart w:id="1050" w:name="_Toc57022623"/>
      <w:bookmarkStart w:id="1051" w:name="_Toc198994029"/>
      <w:r w:rsidRPr="00D1205D">
        <w:rPr>
          <w:lang w:eastAsia="zh-CN"/>
        </w:rPr>
        <w:t>6.4.3</w:t>
      </w:r>
      <w:r w:rsidRPr="00D1205D">
        <w:rPr>
          <w:lang w:eastAsia="zh-CN"/>
        </w:rPr>
        <w:tab/>
      </w:r>
      <w:r w:rsidRPr="00D1205D">
        <w:t>Overload Control based on OCI Header</w:t>
      </w:r>
      <w:bookmarkEnd w:id="1044"/>
      <w:bookmarkEnd w:id="1045"/>
      <w:bookmarkEnd w:id="1046"/>
      <w:bookmarkEnd w:id="1047"/>
      <w:bookmarkEnd w:id="1048"/>
      <w:bookmarkEnd w:id="1049"/>
      <w:bookmarkEnd w:id="1050"/>
      <w:bookmarkEnd w:id="1051"/>
    </w:p>
    <w:p w14:paraId="0300EF2F" w14:textId="77777777" w:rsidR="00F90BFA" w:rsidRPr="00D1205D" w:rsidRDefault="00F90BFA" w:rsidP="002D7984">
      <w:pPr>
        <w:pStyle w:val="Heading4"/>
        <w:rPr>
          <w:lang w:eastAsia="zh-CN"/>
        </w:rPr>
      </w:pPr>
      <w:bookmarkStart w:id="1052" w:name="_Toc35969979"/>
      <w:bookmarkStart w:id="1053" w:name="_Toc36050773"/>
      <w:bookmarkStart w:id="1054" w:name="_Toc44847488"/>
      <w:bookmarkStart w:id="1055" w:name="_Toc51845142"/>
      <w:bookmarkStart w:id="1056" w:name="_Toc51845473"/>
      <w:bookmarkStart w:id="1057" w:name="_Toc51846993"/>
      <w:bookmarkStart w:id="1058" w:name="_Toc57022624"/>
      <w:bookmarkStart w:id="1059" w:name="_Toc198994030"/>
      <w:r w:rsidRPr="00D1205D">
        <w:rPr>
          <w:lang w:eastAsia="zh-CN"/>
        </w:rPr>
        <w:t>6.4.3.1</w:t>
      </w:r>
      <w:r w:rsidRPr="00D1205D">
        <w:rPr>
          <w:lang w:eastAsia="zh-CN"/>
        </w:rPr>
        <w:tab/>
        <w:t>General</w:t>
      </w:r>
      <w:bookmarkEnd w:id="1052"/>
      <w:bookmarkEnd w:id="1053"/>
      <w:bookmarkEnd w:id="1054"/>
      <w:bookmarkEnd w:id="1055"/>
      <w:bookmarkEnd w:id="1056"/>
      <w:bookmarkEnd w:id="1057"/>
      <w:bookmarkEnd w:id="1058"/>
      <w:bookmarkEnd w:id="1059"/>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60" w:name="_Toc35969980"/>
      <w:bookmarkStart w:id="1061" w:name="_Toc36050774"/>
      <w:bookmarkStart w:id="1062" w:name="_Toc44847489"/>
      <w:bookmarkStart w:id="1063" w:name="_Toc51845143"/>
      <w:bookmarkStart w:id="1064" w:name="_Toc51845474"/>
      <w:bookmarkStart w:id="1065" w:name="_Toc51846994"/>
      <w:bookmarkStart w:id="1066"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lastRenderedPageBreak/>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67" w:name="_Toc198994031"/>
      <w:r w:rsidRPr="00D1205D">
        <w:rPr>
          <w:lang w:eastAsia="zh-CN"/>
        </w:rPr>
        <w:t>6.4.3.2</w:t>
      </w:r>
      <w:r w:rsidRPr="00D1205D">
        <w:rPr>
          <w:lang w:eastAsia="zh-CN"/>
        </w:rPr>
        <w:tab/>
        <w:t>Conveyance of Overload Control Information</w:t>
      </w:r>
      <w:bookmarkEnd w:id="1060"/>
      <w:bookmarkEnd w:id="1061"/>
      <w:bookmarkEnd w:id="1062"/>
      <w:bookmarkEnd w:id="1063"/>
      <w:bookmarkEnd w:id="1064"/>
      <w:bookmarkEnd w:id="1065"/>
      <w:bookmarkEnd w:id="1066"/>
      <w:bookmarkEnd w:id="1067"/>
    </w:p>
    <w:p w14:paraId="23197B4A" w14:textId="77777777" w:rsidR="00B73DF7" w:rsidRPr="00D1205D" w:rsidRDefault="00B73DF7" w:rsidP="00B73DF7">
      <w:pPr>
        <w:rPr>
          <w:lang w:eastAsia="zh-CN"/>
        </w:rPr>
      </w:pPr>
      <w:bookmarkStart w:id="1068" w:name="_Toc35969981"/>
      <w:bookmarkStart w:id="1069" w:name="_Toc36050775"/>
      <w:bookmarkStart w:id="1070" w:name="_Toc44847490"/>
      <w:bookmarkStart w:id="1071" w:name="_Toc51845144"/>
      <w:bookmarkStart w:id="1072" w:name="_Toc51845475"/>
      <w:bookmarkStart w:id="1073" w:name="_Toc51846995"/>
      <w:bookmarkStart w:id="1074"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5" w:name="_Toc198994032"/>
      <w:r w:rsidRPr="00D1205D">
        <w:rPr>
          <w:lang w:eastAsia="zh-CN"/>
        </w:rPr>
        <w:t>6.4.3.3</w:t>
      </w:r>
      <w:r w:rsidRPr="00D1205D">
        <w:rPr>
          <w:lang w:eastAsia="zh-CN"/>
        </w:rPr>
        <w:tab/>
        <w:t>Frequency of Conveyance</w:t>
      </w:r>
      <w:bookmarkEnd w:id="1068"/>
      <w:bookmarkEnd w:id="1069"/>
      <w:bookmarkEnd w:id="1070"/>
      <w:bookmarkEnd w:id="1071"/>
      <w:bookmarkEnd w:id="1072"/>
      <w:bookmarkEnd w:id="1073"/>
      <w:bookmarkEnd w:id="1074"/>
      <w:bookmarkEnd w:id="1075"/>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6" w:name="_Toc35969982"/>
      <w:bookmarkStart w:id="1077" w:name="_Toc36050776"/>
      <w:bookmarkStart w:id="1078" w:name="_Toc44847491"/>
      <w:bookmarkStart w:id="1079" w:name="_Toc51845145"/>
      <w:bookmarkStart w:id="1080" w:name="_Toc51845476"/>
      <w:bookmarkStart w:id="1081" w:name="_Toc51846996"/>
      <w:bookmarkStart w:id="1082" w:name="_Toc57022627"/>
      <w:bookmarkStart w:id="1083" w:name="_Toc198994033"/>
      <w:r w:rsidRPr="00D1205D">
        <w:rPr>
          <w:lang w:eastAsia="zh-CN"/>
        </w:rPr>
        <w:t>6.4.3.4</w:t>
      </w:r>
      <w:r w:rsidRPr="00D1205D">
        <w:rPr>
          <w:lang w:eastAsia="zh-CN"/>
        </w:rPr>
        <w:tab/>
        <w:t>Overload Control Information</w:t>
      </w:r>
      <w:bookmarkEnd w:id="1076"/>
      <w:bookmarkEnd w:id="1077"/>
      <w:bookmarkEnd w:id="1078"/>
      <w:bookmarkEnd w:id="1079"/>
      <w:bookmarkEnd w:id="1080"/>
      <w:bookmarkEnd w:id="1081"/>
      <w:bookmarkEnd w:id="1082"/>
      <w:bookmarkEnd w:id="1083"/>
    </w:p>
    <w:p w14:paraId="744DC903" w14:textId="77777777" w:rsidR="00F90BFA" w:rsidRPr="00D1205D" w:rsidRDefault="00F90BFA" w:rsidP="002D7984">
      <w:pPr>
        <w:pStyle w:val="Heading5"/>
        <w:rPr>
          <w:lang w:eastAsia="zh-CN"/>
        </w:rPr>
      </w:pPr>
      <w:bookmarkStart w:id="1084" w:name="_Toc35969983"/>
      <w:bookmarkStart w:id="1085" w:name="_Toc44847492"/>
      <w:bookmarkStart w:id="1086" w:name="_Toc51845146"/>
      <w:bookmarkStart w:id="1087" w:name="_Toc51845477"/>
      <w:bookmarkStart w:id="1088" w:name="_Toc51846997"/>
      <w:bookmarkStart w:id="1089" w:name="_Toc57022628"/>
      <w:bookmarkStart w:id="1090" w:name="_Toc35969984"/>
      <w:bookmarkStart w:id="1091" w:name="_Toc36050778"/>
      <w:bookmarkStart w:id="1092" w:name="_Toc198994034"/>
      <w:r w:rsidRPr="00D1205D">
        <w:rPr>
          <w:lang w:eastAsia="zh-CN"/>
        </w:rPr>
        <w:t>6.4.3.4.1</w:t>
      </w:r>
      <w:r w:rsidRPr="00D1205D">
        <w:rPr>
          <w:lang w:eastAsia="zh-CN"/>
        </w:rPr>
        <w:tab/>
        <w:t>General Description</w:t>
      </w:r>
      <w:bookmarkEnd w:id="1084"/>
      <w:bookmarkEnd w:id="1085"/>
      <w:bookmarkEnd w:id="1086"/>
      <w:bookmarkEnd w:id="1087"/>
      <w:bookmarkEnd w:id="1088"/>
      <w:bookmarkEnd w:id="1089"/>
      <w:bookmarkEnd w:id="1092"/>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93" w:name="_Toc44847493"/>
      <w:bookmarkStart w:id="1094" w:name="_Toc51845147"/>
      <w:bookmarkStart w:id="1095" w:name="_Toc51845478"/>
      <w:bookmarkStart w:id="1096" w:name="_Toc51846998"/>
      <w:bookmarkStart w:id="1097" w:name="_Toc57022629"/>
      <w:bookmarkStart w:id="1098" w:name="_Toc198994035"/>
      <w:r w:rsidRPr="00D1205D">
        <w:rPr>
          <w:lang w:eastAsia="zh-CN"/>
        </w:rPr>
        <w:t>6.4.3.4.2</w:t>
      </w:r>
      <w:r w:rsidRPr="00D1205D">
        <w:rPr>
          <w:lang w:eastAsia="zh-CN"/>
        </w:rPr>
        <w:tab/>
        <w:t>Overload Control Timestamp</w:t>
      </w:r>
      <w:bookmarkEnd w:id="1090"/>
      <w:bookmarkEnd w:id="1091"/>
      <w:bookmarkEnd w:id="1093"/>
      <w:bookmarkEnd w:id="1094"/>
      <w:bookmarkEnd w:id="1095"/>
      <w:bookmarkEnd w:id="1096"/>
      <w:bookmarkEnd w:id="1097"/>
      <w:bookmarkEnd w:id="1098"/>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lastRenderedPageBreak/>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9" w:name="_Toc35969985"/>
      <w:bookmarkStart w:id="1100" w:name="_Toc36050779"/>
      <w:bookmarkStart w:id="1101" w:name="_Toc44847494"/>
      <w:bookmarkStart w:id="1102" w:name="_Toc51845148"/>
      <w:bookmarkStart w:id="1103" w:name="_Toc51845479"/>
      <w:bookmarkStart w:id="1104" w:name="_Toc51846999"/>
      <w:bookmarkStart w:id="1105" w:name="_Toc57022630"/>
      <w:bookmarkStart w:id="1106" w:name="_Toc198994036"/>
      <w:r w:rsidRPr="00D1205D">
        <w:rPr>
          <w:lang w:eastAsia="zh-CN"/>
        </w:rPr>
        <w:t>6.4.3.4.3</w:t>
      </w:r>
      <w:r w:rsidRPr="00D1205D">
        <w:rPr>
          <w:lang w:eastAsia="zh-CN"/>
        </w:rPr>
        <w:tab/>
        <w:t>Overload Reduction Metric</w:t>
      </w:r>
      <w:bookmarkEnd w:id="1099"/>
      <w:bookmarkEnd w:id="1100"/>
      <w:bookmarkEnd w:id="1101"/>
      <w:bookmarkEnd w:id="1102"/>
      <w:bookmarkEnd w:id="1103"/>
      <w:bookmarkEnd w:id="1104"/>
      <w:bookmarkEnd w:id="1105"/>
      <w:bookmarkEnd w:id="1106"/>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7" w:name="_Toc35969986"/>
      <w:bookmarkStart w:id="1108" w:name="_Toc36050780"/>
      <w:bookmarkStart w:id="1109" w:name="_Toc44847495"/>
      <w:bookmarkStart w:id="1110" w:name="_Toc51845149"/>
      <w:bookmarkStart w:id="1111" w:name="_Toc51845480"/>
      <w:bookmarkStart w:id="1112" w:name="_Toc51847000"/>
      <w:bookmarkStart w:id="1113" w:name="_Toc57022631"/>
      <w:bookmarkStart w:id="1114" w:name="_Toc198994037"/>
      <w:r w:rsidRPr="00D1205D">
        <w:rPr>
          <w:lang w:eastAsia="zh-CN"/>
        </w:rPr>
        <w:t>6.4.3.4.4</w:t>
      </w:r>
      <w:r w:rsidRPr="00D1205D">
        <w:rPr>
          <w:lang w:eastAsia="zh-CN"/>
        </w:rPr>
        <w:tab/>
        <w:t>Overload Control Period of Validity</w:t>
      </w:r>
      <w:bookmarkEnd w:id="1107"/>
      <w:bookmarkEnd w:id="1108"/>
      <w:bookmarkEnd w:id="1109"/>
      <w:bookmarkEnd w:id="1110"/>
      <w:bookmarkEnd w:id="1111"/>
      <w:bookmarkEnd w:id="1112"/>
      <w:bookmarkEnd w:id="1113"/>
      <w:bookmarkEnd w:id="1114"/>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5" w:name="_Toc35969987"/>
      <w:bookmarkStart w:id="1116" w:name="_Toc36050781"/>
      <w:bookmarkStart w:id="1117" w:name="_Toc44847496"/>
      <w:bookmarkStart w:id="1118" w:name="_Toc51845150"/>
      <w:bookmarkStart w:id="1119" w:name="_Toc51845481"/>
      <w:bookmarkStart w:id="1120" w:name="_Toc51847001"/>
      <w:bookmarkStart w:id="1121"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22" w:name="_Toc198994038"/>
      <w:r w:rsidRPr="00D1205D">
        <w:rPr>
          <w:lang w:eastAsia="zh-CN"/>
        </w:rPr>
        <w:t>6.4.3.4.5</w:t>
      </w:r>
      <w:r w:rsidRPr="00D1205D">
        <w:rPr>
          <w:lang w:eastAsia="zh-CN"/>
        </w:rPr>
        <w:tab/>
        <w:t>Scope of OCI</w:t>
      </w:r>
      <w:bookmarkEnd w:id="1115"/>
      <w:bookmarkEnd w:id="1116"/>
      <w:bookmarkEnd w:id="1117"/>
      <w:bookmarkEnd w:id="1118"/>
      <w:bookmarkEnd w:id="1119"/>
      <w:bookmarkEnd w:id="1120"/>
      <w:bookmarkEnd w:id="1121"/>
      <w:bookmarkEnd w:id="1122"/>
    </w:p>
    <w:p w14:paraId="63734537" w14:textId="77777777" w:rsidR="00F90BFA" w:rsidRPr="00D1205D" w:rsidRDefault="00F90BFA" w:rsidP="002D7984">
      <w:pPr>
        <w:pStyle w:val="H6"/>
        <w:rPr>
          <w:lang w:eastAsia="zh-CN"/>
        </w:rPr>
      </w:pPr>
      <w:bookmarkStart w:id="1123" w:name="_Toc44847497"/>
      <w:bookmarkStart w:id="1124" w:name="_Toc51845151"/>
      <w:bookmarkStart w:id="1125" w:name="_Toc51845482"/>
      <w:bookmarkStart w:id="1126" w:name="_Toc51847002"/>
      <w:bookmarkStart w:id="1127" w:name="_Toc57022633"/>
      <w:bookmarkStart w:id="1128" w:name="_Toc35969991"/>
      <w:bookmarkStart w:id="1129" w:name="_Toc36050785"/>
      <w:r w:rsidRPr="00D1205D">
        <w:rPr>
          <w:lang w:eastAsia="zh-CN"/>
        </w:rPr>
        <w:t>6.4.3.4.5.1</w:t>
      </w:r>
      <w:r w:rsidRPr="00D1205D">
        <w:rPr>
          <w:lang w:eastAsia="zh-CN"/>
        </w:rPr>
        <w:tab/>
      </w:r>
      <w:r w:rsidRPr="00D1205D">
        <w:t>Introduction</w:t>
      </w:r>
      <w:bookmarkEnd w:id="1123"/>
      <w:bookmarkEnd w:id="1124"/>
      <w:bookmarkEnd w:id="1125"/>
      <w:bookmarkEnd w:id="1126"/>
      <w:bookmarkEnd w:id="1127"/>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30" w:name="_Toc35969988"/>
      <w:bookmarkStart w:id="1131" w:name="_Toc44847498"/>
      <w:bookmarkStart w:id="1132" w:name="_Toc51845152"/>
      <w:bookmarkStart w:id="1133" w:name="_Toc51845483"/>
      <w:bookmarkStart w:id="1134" w:name="_Toc51847003"/>
      <w:bookmarkStart w:id="1135" w:name="_Toc57022634"/>
      <w:r w:rsidRPr="00D1205D">
        <w:rPr>
          <w:lang w:eastAsia="zh-CN"/>
        </w:rPr>
        <w:t>6.4.3.4.5.2</w:t>
      </w:r>
      <w:r w:rsidRPr="00D1205D">
        <w:rPr>
          <w:lang w:eastAsia="zh-CN"/>
        </w:rPr>
        <w:tab/>
      </w:r>
      <w:r w:rsidRPr="00D1205D">
        <w:t>Scope of OCI signalled by an NF Service Producer</w:t>
      </w:r>
      <w:bookmarkEnd w:id="1130"/>
      <w:bookmarkEnd w:id="1131"/>
      <w:bookmarkEnd w:id="1132"/>
      <w:bookmarkEnd w:id="1133"/>
      <w:bookmarkEnd w:id="1134"/>
      <w:bookmarkEnd w:id="1135"/>
    </w:p>
    <w:p w14:paraId="112D1FDA" w14:textId="77777777" w:rsidR="00F90BFA" w:rsidRPr="00D1205D" w:rsidRDefault="00F90BFA" w:rsidP="002D7984">
      <w:pPr>
        <w:pStyle w:val="H6"/>
        <w:rPr>
          <w:lang w:eastAsia="zh-CN"/>
        </w:rPr>
      </w:pPr>
      <w:bookmarkStart w:id="1136" w:name="_Toc44847499"/>
      <w:bookmarkStart w:id="1137" w:name="_Toc51845153"/>
      <w:bookmarkStart w:id="1138" w:name="_Toc51845484"/>
      <w:bookmarkStart w:id="1139" w:name="_Toc51847004"/>
      <w:bookmarkStart w:id="1140" w:name="_Toc57022635"/>
      <w:r w:rsidRPr="00D1205D">
        <w:rPr>
          <w:lang w:eastAsia="zh-CN"/>
        </w:rPr>
        <w:t>6.4.3.4.5.2.1</w:t>
      </w:r>
      <w:r w:rsidRPr="00D1205D">
        <w:rPr>
          <w:lang w:eastAsia="zh-CN"/>
        </w:rPr>
        <w:tab/>
      </w:r>
      <w:r w:rsidRPr="00D1205D">
        <w:t>General</w:t>
      </w:r>
      <w:bookmarkEnd w:id="1136"/>
      <w:bookmarkEnd w:id="1137"/>
      <w:bookmarkEnd w:id="1138"/>
      <w:bookmarkEnd w:id="1139"/>
      <w:bookmarkEnd w:id="1140"/>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41" w:name="_Toc44847500"/>
      <w:bookmarkStart w:id="1142" w:name="_Toc51845154"/>
      <w:bookmarkStart w:id="1143" w:name="_Toc51845485"/>
      <w:bookmarkStart w:id="1144" w:name="_Toc51847005"/>
      <w:bookmarkStart w:id="1145" w:name="_Toc57022636"/>
      <w:bookmarkStart w:id="1146"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41"/>
      <w:bookmarkEnd w:id="1142"/>
      <w:bookmarkEnd w:id="1143"/>
      <w:bookmarkEnd w:id="1144"/>
      <w:bookmarkEnd w:id="1145"/>
    </w:p>
    <w:bookmarkEnd w:id="1146"/>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7" w:name="_Toc44847501"/>
      <w:bookmarkStart w:id="1148" w:name="_Toc51845155"/>
      <w:bookmarkStart w:id="1149" w:name="_Toc51845486"/>
      <w:bookmarkStart w:id="1150" w:name="_Toc51847006"/>
      <w:bookmarkStart w:id="1151" w:name="_Toc57022637"/>
      <w:r w:rsidRPr="00D1205D">
        <w:rPr>
          <w:lang w:eastAsia="zh-CN"/>
        </w:rPr>
        <w:t>6.4.3.4.5.3</w:t>
      </w:r>
      <w:r w:rsidRPr="00D1205D">
        <w:rPr>
          <w:lang w:eastAsia="zh-CN"/>
        </w:rPr>
        <w:tab/>
      </w:r>
      <w:r w:rsidRPr="00D1205D">
        <w:t>Scope of OCI signalled by an NF Service Consumer</w:t>
      </w:r>
      <w:bookmarkEnd w:id="1147"/>
      <w:bookmarkEnd w:id="1148"/>
      <w:bookmarkEnd w:id="1149"/>
      <w:bookmarkEnd w:id="1150"/>
      <w:bookmarkEnd w:id="1151"/>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52"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52"/>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53"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53"/>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4"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4"/>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5"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5"/>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6" w:name="_Toc44847502"/>
      <w:bookmarkStart w:id="1157" w:name="_Toc51845156"/>
      <w:bookmarkStart w:id="1158" w:name="_Toc51845487"/>
      <w:bookmarkStart w:id="1159" w:name="_Toc51847007"/>
      <w:bookmarkStart w:id="1160" w:name="_Toc57022638"/>
      <w:r w:rsidRPr="00D1205D">
        <w:rPr>
          <w:lang w:eastAsia="zh-CN"/>
        </w:rPr>
        <w:t>6.4.3.4.5.4</w:t>
      </w:r>
      <w:r w:rsidRPr="00D1205D">
        <w:rPr>
          <w:lang w:eastAsia="zh-CN"/>
        </w:rPr>
        <w:tab/>
      </w:r>
      <w:r w:rsidRPr="00D1205D">
        <w:t>Scope of OCI signalled by an SCP</w:t>
      </w:r>
      <w:bookmarkEnd w:id="1156"/>
      <w:bookmarkEnd w:id="1157"/>
      <w:bookmarkEnd w:id="1158"/>
      <w:bookmarkEnd w:id="1159"/>
      <w:bookmarkEnd w:id="1160"/>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61" w:name="_Toc44847503"/>
      <w:bookmarkStart w:id="1162" w:name="_Toc51845157"/>
      <w:bookmarkStart w:id="1163" w:name="_Toc51845488"/>
      <w:bookmarkStart w:id="1164" w:name="_Toc51847008"/>
      <w:bookmarkStart w:id="1165" w:name="_Toc57022639"/>
      <w:bookmarkStart w:id="1166" w:name="_Toc198994039"/>
      <w:r w:rsidRPr="00D1205D">
        <w:rPr>
          <w:lang w:eastAsia="zh-CN"/>
        </w:rPr>
        <w:t>6.4.3.5</w:t>
      </w:r>
      <w:r w:rsidRPr="00D1205D">
        <w:rPr>
          <w:lang w:eastAsia="zh-CN"/>
        </w:rPr>
        <w:tab/>
        <w:t>Overload Control Enforcement</w:t>
      </w:r>
      <w:bookmarkEnd w:id="1128"/>
      <w:bookmarkEnd w:id="1129"/>
      <w:bookmarkEnd w:id="1161"/>
      <w:bookmarkEnd w:id="1162"/>
      <w:bookmarkEnd w:id="1163"/>
      <w:bookmarkEnd w:id="1164"/>
      <w:bookmarkEnd w:id="1165"/>
      <w:bookmarkEnd w:id="1166"/>
    </w:p>
    <w:p w14:paraId="7ACE2A37" w14:textId="77777777" w:rsidR="00F90BFA" w:rsidRPr="00D1205D" w:rsidRDefault="00F90BFA" w:rsidP="002D7984">
      <w:pPr>
        <w:pStyle w:val="Heading5"/>
        <w:rPr>
          <w:lang w:eastAsia="zh-CN"/>
        </w:rPr>
      </w:pPr>
      <w:bookmarkStart w:id="1167" w:name="_Toc35969992"/>
      <w:bookmarkStart w:id="1168" w:name="_Toc36050786"/>
      <w:bookmarkStart w:id="1169" w:name="_Toc44847504"/>
      <w:bookmarkStart w:id="1170" w:name="_Toc51845158"/>
      <w:bookmarkStart w:id="1171" w:name="_Toc51845489"/>
      <w:bookmarkStart w:id="1172" w:name="_Toc51847009"/>
      <w:bookmarkStart w:id="1173" w:name="_Toc57022640"/>
      <w:bookmarkStart w:id="1174" w:name="_Toc198994040"/>
      <w:r w:rsidRPr="00D1205D">
        <w:rPr>
          <w:lang w:eastAsia="zh-CN"/>
        </w:rPr>
        <w:t>6.4.3.5.1</w:t>
      </w:r>
      <w:r w:rsidRPr="00D1205D">
        <w:rPr>
          <w:lang w:eastAsia="zh-CN"/>
        </w:rPr>
        <w:tab/>
        <w:t>Message Throttling</w:t>
      </w:r>
      <w:bookmarkEnd w:id="1167"/>
      <w:bookmarkEnd w:id="1168"/>
      <w:bookmarkEnd w:id="1169"/>
      <w:bookmarkEnd w:id="1170"/>
      <w:bookmarkEnd w:id="1171"/>
      <w:bookmarkEnd w:id="1172"/>
      <w:bookmarkEnd w:id="1173"/>
      <w:bookmarkEnd w:id="1174"/>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75" w:name="_Toc35969993"/>
      <w:bookmarkStart w:id="1176" w:name="_Toc36050787"/>
      <w:bookmarkStart w:id="1177" w:name="_Toc44847505"/>
      <w:bookmarkStart w:id="1178" w:name="_Toc51845159"/>
      <w:bookmarkStart w:id="1179" w:name="_Toc51845490"/>
      <w:bookmarkStart w:id="1180" w:name="_Toc51847010"/>
      <w:bookmarkStart w:id="1181" w:name="_Toc57022641"/>
      <w:bookmarkStart w:id="1182" w:name="_Toc198994041"/>
      <w:r w:rsidRPr="00D1205D">
        <w:rPr>
          <w:lang w:eastAsia="zh-CN"/>
        </w:rPr>
        <w:t>6.4.3.5.2</w:t>
      </w:r>
      <w:r w:rsidRPr="00D1205D">
        <w:rPr>
          <w:lang w:eastAsia="zh-CN"/>
        </w:rPr>
        <w:tab/>
        <w:t>Loss Algorithm</w:t>
      </w:r>
      <w:bookmarkEnd w:id="1175"/>
      <w:bookmarkEnd w:id="1176"/>
      <w:bookmarkEnd w:id="1177"/>
      <w:bookmarkEnd w:id="1178"/>
      <w:bookmarkEnd w:id="1179"/>
      <w:bookmarkEnd w:id="1180"/>
      <w:bookmarkEnd w:id="1181"/>
      <w:bookmarkEnd w:id="1182"/>
    </w:p>
    <w:p w14:paraId="01623BE0" w14:textId="77777777" w:rsidR="00B73DF7" w:rsidRPr="00D1205D" w:rsidRDefault="00B73DF7" w:rsidP="00B73DF7">
      <w:bookmarkStart w:id="1183" w:name="_Toc35969994"/>
      <w:bookmarkStart w:id="1184" w:name="_Toc36050788"/>
      <w:bookmarkStart w:id="1185" w:name="_Toc44847506"/>
      <w:bookmarkStart w:id="1186" w:name="_Toc51845160"/>
      <w:bookmarkStart w:id="1187" w:name="_Toc51845491"/>
      <w:bookmarkStart w:id="1188" w:name="_Toc51847011"/>
      <w:bookmarkStart w:id="1189"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90" w:name="_Toc198994042"/>
      <w:r w:rsidRPr="00D1205D">
        <w:rPr>
          <w:lang w:eastAsia="zh-CN"/>
        </w:rPr>
        <w:t>6.4.3.6</w:t>
      </w:r>
      <w:r w:rsidRPr="00D1205D">
        <w:rPr>
          <w:lang w:eastAsia="zh-CN"/>
        </w:rPr>
        <w:tab/>
      </w:r>
      <w:r w:rsidRPr="00D1205D">
        <w:t xml:space="preserve">OLC-H </w:t>
      </w:r>
      <w:r w:rsidRPr="00D1205D">
        <w:rPr>
          <w:lang w:eastAsia="zh-CN"/>
        </w:rPr>
        <w:t>feature support</w:t>
      </w:r>
      <w:bookmarkEnd w:id="1183"/>
      <w:bookmarkEnd w:id="1184"/>
      <w:bookmarkEnd w:id="1185"/>
      <w:bookmarkEnd w:id="1186"/>
      <w:bookmarkEnd w:id="1187"/>
      <w:bookmarkEnd w:id="1188"/>
      <w:bookmarkEnd w:id="1189"/>
      <w:bookmarkEnd w:id="1190"/>
    </w:p>
    <w:p w14:paraId="50CEB7FC" w14:textId="77777777" w:rsidR="00F90BFA" w:rsidRPr="00D1205D" w:rsidRDefault="00F90BFA" w:rsidP="002D7984">
      <w:pPr>
        <w:pStyle w:val="Heading5"/>
        <w:rPr>
          <w:lang w:eastAsia="zh-CN"/>
        </w:rPr>
      </w:pPr>
      <w:bookmarkStart w:id="1191" w:name="_Toc35969995"/>
      <w:bookmarkStart w:id="1192" w:name="_Toc36050789"/>
      <w:bookmarkStart w:id="1193" w:name="_Toc44847507"/>
      <w:bookmarkStart w:id="1194" w:name="_Toc51845161"/>
      <w:bookmarkStart w:id="1195" w:name="_Toc51845492"/>
      <w:bookmarkStart w:id="1196" w:name="_Toc51847012"/>
      <w:bookmarkStart w:id="1197" w:name="_Toc57022643"/>
      <w:bookmarkStart w:id="1198" w:name="_Toc198994043"/>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91"/>
      <w:bookmarkEnd w:id="1192"/>
      <w:bookmarkEnd w:id="1193"/>
      <w:bookmarkEnd w:id="1194"/>
      <w:bookmarkEnd w:id="1195"/>
      <w:bookmarkEnd w:id="1196"/>
      <w:bookmarkEnd w:id="1197"/>
      <w:bookmarkEnd w:id="1198"/>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9" w:name="_Toc19708976"/>
      <w:bookmarkStart w:id="1200" w:name="_Toc27745054"/>
      <w:bookmarkStart w:id="1201" w:name="_Toc29803207"/>
      <w:bookmarkStart w:id="1202" w:name="_Toc35969996"/>
      <w:bookmarkStart w:id="1203" w:name="_Toc36050790"/>
      <w:bookmarkStart w:id="1204" w:name="_Toc44847508"/>
      <w:bookmarkStart w:id="1205" w:name="_Toc51845162"/>
      <w:bookmarkStart w:id="1206" w:name="_Toc51845493"/>
      <w:bookmarkStart w:id="1207" w:name="_Toc51847013"/>
      <w:bookmarkStart w:id="1208" w:name="_Toc57022644"/>
      <w:bookmarkStart w:id="1209" w:name="_Toc198994044"/>
      <w:r w:rsidRPr="00D1205D">
        <w:rPr>
          <w:lang w:eastAsia="zh-CN"/>
        </w:rPr>
        <w:t>6</w:t>
      </w:r>
      <w:r w:rsidRPr="00D1205D">
        <w:t>.</w:t>
      </w:r>
      <w:r w:rsidRPr="00D1205D">
        <w:rPr>
          <w:lang w:eastAsia="zh-CN"/>
        </w:rPr>
        <w:t>5</w:t>
      </w:r>
      <w:r w:rsidRPr="00D1205D">
        <w:rPr>
          <w:lang w:eastAsia="zh-CN"/>
        </w:rPr>
        <w:tab/>
        <w:t>Support of Stateless NFs</w:t>
      </w:r>
      <w:bookmarkEnd w:id="1199"/>
      <w:bookmarkEnd w:id="1200"/>
      <w:bookmarkEnd w:id="1201"/>
      <w:bookmarkEnd w:id="1202"/>
      <w:bookmarkEnd w:id="1203"/>
      <w:bookmarkEnd w:id="1204"/>
      <w:bookmarkEnd w:id="1205"/>
      <w:bookmarkEnd w:id="1206"/>
      <w:bookmarkEnd w:id="1207"/>
      <w:bookmarkEnd w:id="1208"/>
      <w:bookmarkEnd w:id="1209"/>
    </w:p>
    <w:p w14:paraId="02F9D18E" w14:textId="77777777" w:rsidR="00F90BFA" w:rsidRPr="00D1205D" w:rsidRDefault="00F90BFA" w:rsidP="002D7984">
      <w:pPr>
        <w:pStyle w:val="Heading3"/>
        <w:rPr>
          <w:lang w:eastAsia="zh-CN"/>
        </w:rPr>
      </w:pPr>
      <w:bookmarkStart w:id="1210" w:name="_Toc19708977"/>
      <w:bookmarkStart w:id="1211" w:name="_Toc27745055"/>
      <w:bookmarkStart w:id="1212" w:name="_Toc29803208"/>
      <w:bookmarkStart w:id="1213" w:name="_Toc35969997"/>
      <w:bookmarkStart w:id="1214" w:name="_Toc36050791"/>
      <w:bookmarkStart w:id="1215" w:name="_Toc44847509"/>
      <w:bookmarkStart w:id="1216" w:name="_Toc51845163"/>
      <w:bookmarkStart w:id="1217" w:name="_Toc51845494"/>
      <w:bookmarkStart w:id="1218" w:name="_Toc51847014"/>
      <w:bookmarkStart w:id="1219" w:name="_Toc57022645"/>
      <w:bookmarkStart w:id="1220" w:name="_Toc198994045"/>
      <w:r w:rsidRPr="00D1205D">
        <w:rPr>
          <w:lang w:eastAsia="zh-CN"/>
        </w:rPr>
        <w:t>6.5.1</w:t>
      </w:r>
      <w:r w:rsidRPr="00D1205D">
        <w:tab/>
      </w:r>
      <w:r w:rsidRPr="00D1205D">
        <w:rPr>
          <w:lang w:eastAsia="zh-CN"/>
        </w:rPr>
        <w:t>General</w:t>
      </w:r>
      <w:bookmarkEnd w:id="1210"/>
      <w:bookmarkEnd w:id="1211"/>
      <w:bookmarkEnd w:id="1212"/>
      <w:bookmarkEnd w:id="1213"/>
      <w:bookmarkEnd w:id="1214"/>
      <w:bookmarkEnd w:id="1215"/>
      <w:bookmarkEnd w:id="1216"/>
      <w:bookmarkEnd w:id="1217"/>
      <w:bookmarkEnd w:id="1218"/>
      <w:bookmarkEnd w:id="1219"/>
      <w:bookmarkEnd w:id="1220"/>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21" w:name="_Toc19708978"/>
      <w:bookmarkStart w:id="1222" w:name="_Toc27745056"/>
      <w:bookmarkStart w:id="1223" w:name="_Toc29803209"/>
      <w:bookmarkStart w:id="1224" w:name="_Toc35969998"/>
      <w:bookmarkStart w:id="1225" w:name="_Toc36050792"/>
      <w:bookmarkStart w:id="1226" w:name="_Toc44847510"/>
      <w:bookmarkStart w:id="1227" w:name="_Toc51845164"/>
      <w:bookmarkStart w:id="1228" w:name="_Toc51845495"/>
      <w:bookmarkStart w:id="1229" w:name="_Toc51847015"/>
      <w:bookmarkStart w:id="1230" w:name="_Toc57022646"/>
      <w:bookmarkStart w:id="1231" w:name="_Toc198994046"/>
      <w:r w:rsidRPr="00D1205D">
        <w:rPr>
          <w:lang w:eastAsia="zh-CN"/>
        </w:rPr>
        <w:t>6.5.2</w:t>
      </w:r>
      <w:r w:rsidRPr="00D1205D">
        <w:tab/>
      </w:r>
      <w:r w:rsidRPr="00D1205D">
        <w:rPr>
          <w:lang w:eastAsia="zh-CN"/>
        </w:rPr>
        <w:t>Stateless AMFs</w:t>
      </w:r>
      <w:bookmarkEnd w:id="1221"/>
      <w:bookmarkEnd w:id="1222"/>
      <w:bookmarkEnd w:id="1223"/>
      <w:bookmarkEnd w:id="1224"/>
      <w:bookmarkEnd w:id="1225"/>
      <w:bookmarkEnd w:id="1226"/>
      <w:bookmarkEnd w:id="1227"/>
      <w:bookmarkEnd w:id="1228"/>
      <w:bookmarkEnd w:id="1229"/>
      <w:bookmarkEnd w:id="1230"/>
      <w:bookmarkEnd w:id="1231"/>
    </w:p>
    <w:p w14:paraId="2E525B9A" w14:textId="77777777" w:rsidR="00F90BFA" w:rsidRPr="00D1205D" w:rsidRDefault="00F90BFA" w:rsidP="002D7984">
      <w:pPr>
        <w:pStyle w:val="Heading4"/>
        <w:rPr>
          <w:lang w:eastAsia="zh-CN"/>
        </w:rPr>
      </w:pPr>
      <w:bookmarkStart w:id="1232" w:name="_Toc19708979"/>
      <w:bookmarkStart w:id="1233" w:name="_Toc27745057"/>
      <w:bookmarkStart w:id="1234" w:name="_Toc29803210"/>
      <w:bookmarkStart w:id="1235" w:name="_Toc35969999"/>
      <w:bookmarkStart w:id="1236" w:name="_Toc36050793"/>
      <w:bookmarkStart w:id="1237" w:name="_Toc44847511"/>
      <w:bookmarkStart w:id="1238" w:name="_Toc51845165"/>
      <w:bookmarkStart w:id="1239" w:name="_Toc51845496"/>
      <w:bookmarkStart w:id="1240" w:name="_Toc51847016"/>
      <w:bookmarkStart w:id="1241" w:name="_Toc57022647"/>
      <w:bookmarkStart w:id="1242" w:name="_Toc198994047"/>
      <w:r w:rsidRPr="00D1205D">
        <w:rPr>
          <w:lang w:eastAsia="zh-CN"/>
        </w:rPr>
        <w:t>6.5.2.1</w:t>
      </w:r>
      <w:r w:rsidRPr="00D1205D">
        <w:rPr>
          <w:lang w:eastAsia="zh-CN"/>
        </w:rPr>
        <w:tab/>
        <w:t>General</w:t>
      </w:r>
      <w:bookmarkEnd w:id="1232"/>
      <w:bookmarkEnd w:id="1233"/>
      <w:bookmarkEnd w:id="1234"/>
      <w:bookmarkEnd w:id="1235"/>
      <w:bookmarkEnd w:id="1236"/>
      <w:bookmarkEnd w:id="1237"/>
      <w:bookmarkEnd w:id="1238"/>
      <w:bookmarkEnd w:id="1239"/>
      <w:bookmarkEnd w:id="1240"/>
      <w:bookmarkEnd w:id="1241"/>
      <w:bookmarkEnd w:id="1242"/>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43" w:name="_Toc19708980"/>
      <w:bookmarkStart w:id="1244" w:name="_Toc27745058"/>
      <w:bookmarkStart w:id="1245" w:name="_Toc29803211"/>
      <w:bookmarkStart w:id="1246" w:name="_Toc35970000"/>
      <w:bookmarkStart w:id="1247" w:name="_Toc36050794"/>
      <w:bookmarkStart w:id="1248" w:name="_Toc44847512"/>
      <w:bookmarkStart w:id="1249" w:name="_Toc51845166"/>
      <w:bookmarkStart w:id="1250" w:name="_Toc51845497"/>
      <w:bookmarkStart w:id="1251" w:name="_Toc51847017"/>
      <w:bookmarkStart w:id="1252" w:name="_Toc57022648"/>
      <w:bookmarkStart w:id="1253" w:name="_Toc198994048"/>
      <w:r w:rsidRPr="00D1205D">
        <w:rPr>
          <w:lang w:eastAsia="zh-CN"/>
        </w:rPr>
        <w:t>6.5.2.2</w:t>
      </w:r>
      <w:r w:rsidRPr="00D1205D">
        <w:rPr>
          <w:lang w:eastAsia="zh-CN"/>
        </w:rPr>
        <w:tab/>
      </w:r>
      <w:r w:rsidRPr="00D1205D">
        <w:t>AMF as service consumer</w:t>
      </w:r>
      <w:bookmarkEnd w:id="1243"/>
      <w:bookmarkEnd w:id="1244"/>
      <w:bookmarkEnd w:id="1245"/>
      <w:bookmarkEnd w:id="1246"/>
      <w:bookmarkEnd w:id="1247"/>
      <w:bookmarkEnd w:id="1248"/>
      <w:bookmarkEnd w:id="1249"/>
      <w:bookmarkEnd w:id="1250"/>
      <w:bookmarkEnd w:id="1251"/>
      <w:bookmarkEnd w:id="1252"/>
      <w:bookmarkEnd w:id="1253"/>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4"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4"/>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255"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55"/>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56" w:name="_Toc19708981"/>
      <w:bookmarkStart w:id="1257" w:name="_Toc27745059"/>
      <w:bookmarkStart w:id="1258" w:name="_Toc29803212"/>
      <w:bookmarkStart w:id="1259" w:name="_Toc35970001"/>
      <w:bookmarkStart w:id="1260" w:name="_Toc36050795"/>
      <w:bookmarkStart w:id="1261" w:name="_Toc44847513"/>
      <w:bookmarkStart w:id="1262" w:name="_Toc51845167"/>
      <w:bookmarkStart w:id="1263" w:name="_Toc51845498"/>
      <w:bookmarkStart w:id="1264" w:name="_Toc51847018"/>
      <w:bookmarkStart w:id="1265" w:name="_Toc57022649"/>
      <w:bookmarkStart w:id="1266" w:name="_Toc198994049"/>
      <w:r w:rsidRPr="00D1205D">
        <w:rPr>
          <w:lang w:eastAsia="zh-CN"/>
        </w:rPr>
        <w:t>6.5.2.3</w:t>
      </w:r>
      <w:r w:rsidRPr="00D1205D">
        <w:rPr>
          <w:lang w:eastAsia="zh-CN"/>
        </w:rPr>
        <w:tab/>
      </w:r>
      <w:r w:rsidRPr="00D1205D">
        <w:t>AMF as service producer</w:t>
      </w:r>
      <w:bookmarkEnd w:id="1256"/>
      <w:bookmarkEnd w:id="1257"/>
      <w:bookmarkEnd w:id="1258"/>
      <w:bookmarkEnd w:id="1259"/>
      <w:bookmarkEnd w:id="1260"/>
      <w:bookmarkEnd w:id="1261"/>
      <w:bookmarkEnd w:id="1262"/>
      <w:bookmarkEnd w:id="1263"/>
      <w:bookmarkEnd w:id="1264"/>
      <w:bookmarkEnd w:id="1265"/>
      <w:bookmarkEnd w:id="1266"/>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7" w:name="_Toc19708982"/>
      <w:bookmarkStart w:id="1268" w:name="_Toc27745060"/>
      <w:bookmarkStart w:id="1269" w:name="_Toc29803213"/>
      <w:bookmarkStart w:id="1270" w:name="_Toc35970002"/>
      <w:bookmarkStart w:id="1271" w:name="_Toc36050796"/>
      <w:bookmarkStart w:id="1272" w:name="_Toc44847514"/>
      <w:bookmarkStart w:id="1273" w:name="_Toc51845168"/>
      <w:bookmarkStart w:id="1274" w:name="_Toc51845499"/>
      <w:bookmarkStart w:id="1275" w:name="_Toc51847019"/>
      <w:bookmarkStart w:id="1276" w:name="_Toc57022650"/>
      <w:bookmarkStart w:id="1277" w:name="_Toc198994050"/>
      <w:r w:rsidRPr="00D1205D">
        <w:rPr>
          <w:lang w:eastAsia="zh-CN"/>
        </w:rPr>
        <w:t>6.5.3</w:t>
      </w:r>
      <w:r w:rsidRPr="00D1205D">
        <w:tab/>
      </w:r>
      <w:r w:rsidRPr="00D1205D">
        <w:rPr>
          <w:lang w:eastAsia="zh-CN"/>
        </w:rPr>
        <w:t>Stateless NFs (for any 5GC NF type)</w:t>
      </w:r>
      <w:bookmarkEnd w:id="1267"/>
      <w:bookmarkEnd w:id="1268"/>
      <w:bookmarkEnd w:id="1269"/>
      <w:bookmarkEnd w:id="1270"/>
      <w:bookmarkEnd w:id="1271"/>
      <w:bookmarkEnd w:id="1272"/>
      <w:bookmarkEnd w:id="1273"/>
      <w:bookmarkEnd w:id="1274"/>
      <w:bookmarkEnd w:id="1275"/>
      <w:bookmarkEnd w:id="1276"/>
      <w:bookmarkEnd w:id="1277"/>
    </w:p>
    <w:p w14:paraId="3C018D50" w14:textId="77777777" w:rsidR="00F90BFA" w:rsidRPr="00D1205D" w:rsidRDefault="00F90BFA" w:rsidP="002D7984">
      <w:pPr>
        <w:pStyle w:val="Heading4"/>
        <w:rPr>
          <w:lang w:eastAsia="zh-CN"/>
        </w:rPr>
      </w:pPr>
      <w:bookmarkStart w:id="1278" w:name="_Toc19708983"/>
      <w:bookmarkStart w:id="1279" w:name="_Toc27745061"/>
      <w:bookmarkStart w:id="1280" w:name="_Toc29803214"/>
      <w:bookmarkStart w:id="1281" w:name="_Toc35970003"/>
      <w:bookmarkStart w:id="1282" w:name="_Toc36050797"/>
      <w:bookmarkStart w:id="1283" w:name="_Toc44847515"/>
      <w:bookmarkStart w:id="1284" w:name="_Toc51845169"/>
      <w:bookmarkStart w:id="1285" w:name="_Toc51845500"/>
      <w:bookmarkStart w:id="1286" w:name="_Toc51847020"/>
      <w:bookmarkStart w:id="1287" w:name="_Toc57022651"/>
      <w:bookmarkStart w:id="1288" w:name="_Toc198994051"/>
      <w:r w:rsidRPr="00D1205D">
        <w:rPr>
          <w:lang w:eastAsia="zh-CN"/>
        </w:rPr>
        <w:t>6.5.3.1</w:t>
      </w:r>
      <w:r w:rsidRPr="00D1205D">
        <w:rPr>
          <w:lang w:eastAsia="zh-CN"/>
        </w:rPr>
        <w:tab/>
        <w:t>General</w:t>
      </w:r>
      <w:bookmarkEnd w:id="1278"/>
      <w:bookmarkEnd w:id="1279"/>
      <w:bookmarkEnd w:id="1280"/>
      <w:bookmarkEnd w:id="1281"/>
      <w:bookmarkEnd w:id="1282"/>
      <w:bookmarkEnd w:id="1283"/>
      <w:bookmarkEnd w:id="1284"/>
      <w:bookmarkEnd w:id="1285"/>
      <w:bookmarkEnd w:id="1286"/>
      <w:bookmarkEnd w:id="1287"/>
      <w:bookmarkEnd w:id="1288"/>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9" w:name="_Toc19708984"/>
      <w:bookmarkStart w:id="1290" w:name="_Toc27745062"/>
      <w:bookmarkStart w:id="1291" w:name="_Toc29803215"/>
      <w:bookmarkStart w:id="1292" w:name="_Toc35970004"/>
      <w:bookmarkStart w:id="1293" w:name="_Toc36050798"/>
      <w:bookmarkStart w:id="1294" w:name="_Toc44847516"/>
      <w:bookmarkStart w:id="1295" w:name="_Toc51845170"/>
      <w:bookmarkStart w:id="1296" w:name="_Toc51845501"/>
      <w:bookmarkStart w:id="1297" w:name="_Toc51847021"/>
      <w:bookmarkStart w:id="1298" w:name="_Toc57022652"/>
      <w:bookmarkStart w:id="1299" w:name="_Toc198994052"/>
      <w:r w:rsidRPr="00D1205D">
        <w:rPr>
          <w:lang w:eastAsia="zh-CN"/>
        </w:rPr>
        <w:t>6.5.3.2</w:t>
      </w:r>
      <w:r w:rsidRPr="00D1205D">
        <w:rPr>
          <w:lang w:eastAsia="zh-CN"/>
        </w:rPr>
        <w:tab/>
        <w:t xml:space="preserve">Stateless </w:t>
      </w:r>
      <w:r w:rsidRPr="00D1205D">
        <w:t>NF as service consumer</w:t>
      </w:r>
      <w:bookmarkEnd w:id="1289"/>
      <w:bookmarkEnd w:id="1290"/>
      <w:bookmarkEnd w:id="1291"/>
      <w:bookmarkEnd w:id="1292"/>
      <w:bookmarkEnd w:id="1293"/>
      <w:bookmarkEnd w:id="1294"/>
      <w:bookmarkEnd w:id="1295"/>
      <w:bookmarkEnd w:id="1296"/>
      <w:bookmarkEnd w:id="1297"/>
      <w:bookmarkEnd w:id="1298"/>
      <w:bookmarkEnd w:id="1299"/>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300" w:name="_Toc19708985"/>
      <w:bookmarkStart w:id="1301" w:name="_Toc27745063"/>
      <w:bookmarkStart w:id="1302" w:name="_Toc29803216"/>
      <w:bookmarkStart w:id="1303" w:name="_Toc35970005"/>
      <w:bookmarkStart w:id="1304" w:name="_Toc36050799"/>
      <w:bookmarkStart w:id="1305" w:name="_Toc44847517"/>
      <w:bookmarkStart w:id="1306" w:name="_Toc51845171"/>
      <w:bookmarkStart w:id="1307" w:name="_Toc51845502"/>
      <w:bookmarkStart w:id="1308"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09" w:name="_Hlk151038155"/>
    </w:p>
    <w:bookmarkEnd w:id="1309"/>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10"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11" w:name="_Toc198994053"/>
      <w:r w:rsidRPr="00D1205D">
        <w:rPr>
          <w:lang w:eastAsia="zh-CN"/>
        </w:rPr>
        <w:lastRenderedPageBreak/>
        <w:t>6.5.3.3</w:t>
      </w:r>
      <w:r w:rsidRPr="00D1205D">
        <w:rPr>
          <w:lang w:eastAsia="zh-CN"/>
        </w:rPr>
        <w:tab/>
        <w:t xml:space="preserve">Stateless NF </w:t>
      </w:r>
      <w:r w:rsidRPr="00D1205D">
        <w:t>as service producer</w:t>
      </w:r>
      <w:bookmarkEnd w:id="1300"/>
      <w:bookmarkEnd w:id="1301"/>
      <w:bookmarkEnd w:id="1302"/>
      <w:bookmarkEnd w:id="1303"/>
      <w:bookmarkEnd w:id="1304"/>
      <w:bookmarkEnd w:id="1305"/>
      <w:bookmarkEnd w:id="1306"/>
      <w:bookmarkEnd w:id="1307"/>
      <w:bookmarkEnd w:id="1308"/>
      <w:bookmarkEnd w:id="1310"/>
      <w:bookmarkEnd w:id="1311"/>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12" w:name="_Toc19708986"/>
      <w:bookmarkStart w:id="1313" w:name="_Toc27745064"/>
      <w:bookmarkStart w:id="1314" w:name="_Toc29803217"/>
      <w:bookmarkStart w:id="1315" w:name="_Toc35970006"/>
      <w:bookmarkStart w:id="1316" w:name="_Toc36050800"/>
      <w:bookmarkStart w:id="1317" w:name="_Toc44847518"/>
      <w:bookmarkStart w:id="1318" w:name="_Toc51845172"/>
      <w:bookmarkStart w:id="1319" w:name="_Toc51845503"/>
      <w:bookmarkStart w:id="1320"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21" w:name="_Toc57022654"/>
      <w:bookmarkStart w:id="1322" w:name="_Toc198994054"/>
      <w:r w:rsidRPr="00D1205D">
        <w:rPr>
          <w:lang w:eastAsia="zh-CN"/>
        </w:rPr>
        <w:lastRenderedPageBreak/>
        <w:t>6</w:t>
      </w:r>
      <w:r w:rsidRPr="00D1205D">
        <w:t>.</w:t>
      </w:r>
      <w:r w:rsidRPr="00D1205D">
        <w:rPr>
          <w:lang w:eastAsia="zh-CN"/>
        </w:rPr>
        <w:t>6</w:t>
      </w:r>
      <w:r w:rsidRPr="00D1205D">
        <w:rPr>
          <w:lang w:eastAsia="zh-CN"/>
        </w:rPr>
        <w:tab/>
        <w:t>Extensibility Mechanisms</w:t>
      </w:r>
      <w:bookmarkEnd w:id="1312"/>
      <w:bookmarkEnd w:id="1313"/>
      <w:bookmarkEnd w:id="1314"/>
      <w:bookmarkEnd w:id="1315"/>
      <w:bookmarkEnd w:id="1316"/>
      <w:bookmarkEnd w:id="1317"/>
      <w:bookmarkEnd w:id="1318"/>
      <w:bookmarkEnd w:id="1319"/>
      <w:bookmarkEnd w:id="1320"/>
      <w:bookmarkEnd w:id="1321"/>
      <w:bookmarkEnd w:id="1322"/>
    </w:p>
    <w:p w14:paraId="4371E52A" w14:textId="77777777" w:rsidR="00F90BFA" w:rsidRPr="00D1205D" w:rsidRDefault="00F90BFA" w:rsidP="002D7984">
      <w:pPr>
        <w:pStyle w:val="Heading3"/>
        <w:rPr>
          <w:lang w:eastAsia="zh-CN"/>
        </w:rPr>
      </w:pPr>
      <w:bookmarkStart w:id="1323" w:name="_Toc19708987"/>
      <w:bookmarkStart w:id="1324" w:name="_Toc27745065"/>
      <w:bookmarkStart w:id="1325" w:name="_Toc29803218"/>
      <w:bookmarkStart w:id="1326" w:name="_Toc35970007"/>
      <w:bookmarkStart w:id="1327" w:name="_Toc36050801"/>
      <w:bookmarkStart w:id="1328" w:name="_Toc44847519"/>
      <w:bookmarkStart w:id="1329" w:name="_Toc51845173"/>
      <w:bookmarkStart w:id="1330" w:name="_Toc51845504"/>
      <w:bookmarkStart w:id="1331" w:name="_Toc51847024"/>
      <w:bookmarkStart w:id="1332" w:name="_Toc57022655"/>
      <w:bookmarkStart w:id="1333" w:name="_Toc198994055"/>
      <w:r w:rsidRPr="00D1205D">
        <w:rPr>
          <w:lang w:eastAsia="zh-CN"/>
        </w:rPr>
        <w:t>6.6.1</w:t>
      </w:r>
      <w:r w:rsidRPr="00D1205D">
        <w:rPr>
          <w:lang w:eastAsia="zh-CN"/>
        </w:rPr>
        <w:tab/>
        <w:t>General</w:t>
      </w:r>
      <w:bookmarkEnd w:id="1323"/>
      <w:bookmarkEnd w:id="1324"/>
      <w:bookmarkEnd w:id="1325"/>
      <w:bookmarkEnd w:id="1326"/>
      <w:bookmarkEnd w:id="1327"/>
      <w:bookmarkEnd w:id="1328"/>
      <w:bookmarkEnd w:id="1329"/>
      <w:bookmarkEnd w:id="1330"/>
      <w:bookmarkEnd w:id="1331"/>
      <w:bookmarkEnd w:id="1332"/>
      <w:bookmarkEnd w:id="1333"/>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4" w:name="_Toc19708988"/>
      <w:bookmarkStart w:id="1335" w:name="_Toc27745066"/>
      <w:bookmarkStart w:id="1336" w:name="_Toc29803219"/>
      <w:bookmarkStart w:id="1337" w:name="_Toc35970008"/>
      <w:bookmarkStart w:id="1338" w:name="_Toc36050802"/>
      <w:bookmarkStart w:id="1339" w:name="_Toc44847520"/>
      <w:bookmarkStart w:id="1340" w:name="_Toc51845174"/>
      <w:bookmarkStart w:id="1341" w:name="_Toc51845505"/>
      <w:bookmarkStart w:id="1342" w:name="_Toc51847025"/>
      <w:bookmarkStart w:id="1343" w:name="_Toc57022656"/>
      <w:bookmarkStart w:id="1344" w:name="_Toc198994056"/>
      <w:r w:rsidRPr="00D1205D">
        <w:rPr>
          <w:lang w:eastAsia="zh-CN"/>
        </w:rPr>
        <w:t>6.6.2</w:t>
      </w:r>
      <w:r w:rsidRPr="00D1205D">
        <w:rPr>
          <w:lang w:eastAsia="zh-CN"/>
        </w:rPr>
        <w:tab/>
        <w:t>Feature negotiation</w:t>
      </w:r>
      <w:bookmarkEnd w:id="1334"/>
      <w:bookmarkEnd w:id="1335"/>
      <w:bookmarkEnd w:id="1336"/>
      <w:bookmarkEnd w:id="1337"/>
      <w:bookmarkEnd w:id="1338"/>
      <w:bookmarkEnd w:id="1339"/>
      <w:bookmarkEnd w:id="1340"/>
      <w:bookmarkEnd w:id="1341"/>
      <w:bookmarkEnd w:id="1342"/>
      <w:bookmarkEnd w:id="1343"/>
      <w:bookmarkEnd w:id="1344"/>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63D72F65" w14:textId="6F6F0AE6" w:rsidR="00432FC1" w:rsidRPr="00D1205D" w:rsidRDefault="00432FC1" w:rsidP="00432FC1">
      <w:pPr>
        <w:rPr>
          <w:lang w:eastAsia="zh-CN"/>
        </w:rPr>
      </w:pPr>
      <w:r w:rsidRPr="00D1205D">
        <w:rPr>
          <w:lang w:eastAsia="zh-CN"/>
        </w:rPr>
        <w:t>The following mechanism to negotiate applicable features shall be used by 5G APIs. This supported feature mechanism shall be applied separately for each API.</w:t>
      </w:r>
    </w:p>
    <w:p w14:paraId="514221F6" w14:textId="254B9F0F" w:rsidR="00432FC1" w:rsidRPr="00D1205D" w:rsidRDefault="00432FC1" w:rsidP="00432FC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711DC643" w14:textId="5B92BFDF" w:rsidR="00432FC1" w:rsidRPr="00D1205D" w:rsidRDefault="00432FC1" w:rsidP="00432FC1">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1E4BE7C3" w14:textId="33766AC6" w:rsidR="00432FC1" w:rsidRPr="00D1205D" w:rsidRDefault="00432FC1" w:rsidP="00432FC1">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6106DB36" w14:textId="77777777" w:rsidR="00432FC1" w:rsidRDefault="00432FC1" w:rsidP="00432FC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5F14895F" w14:textId="4FD2B049" w:rsidR="00432FC1" w:rsidRDefault="00432FC1" w:rsidP="00432FC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1906FAF5" w14:textId="20F48DEF" w:rsidR="00B50798" w:rsidRPr="001C3385" w:rsidRDefault="00B50798" w:rsidP="00BC614B">
      <w:pPr>
        <w:pStyle w:val="NO"/>
      </w:pPr>
      <w:r>
        <w:rPr>
          <w:lang w:eastAsia="zh-CN"/>
        </w:rPr>
        <w:t>NOTE</w:t>
      </w:r>
      <w:r>
        <w:t> 3</w:t>
      </w:r>
      <w:r>
        <w:rPr>
          <w:lang w:eastAsia="zh-CN"/>
        </w:rPr>
        <w:t>:</w:t>
      </w:r>
      <w:r>
        <w:rPr>
          <w:lang w:eastAsia="zh-CN"/>
        </w:rPr>
        <w:tab/>
        <w:t>A feature that is supported (and hence is registered by the NF instance in the NRF) can appear not to be of any relevance in some communication cases between NF Service Consumer and NF Service Producer. In such cases the NF Service Consumer is not prevented from hiding support of the feature to the NF Service Producer. However, feature support hiding is not recommended as a required NF behaviour.</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45" w:name="_Toc19708989"/>
      <w:bookmarkStart w:id="1346" w:name="_Toc27745067"/>
      <w:bookmarkStart w:id="1347" w:name="_Toc29803220"/>
      <w:bookmarkStart w:id="1348" w:name="_Toc35970009"/>
      <w:bookmarkStart w:id="1349" w:name="_Toc36050803"/>
      <w:bookmarkStart w:id="1350" w:name="_Toc44847521"/>
      <w:bookmarkStart w:id="1351" w:name="_Toc51845175"/>
      <w:bookmarkStart w:id="1352" w:name="_Toc51845506"/>
      <w:bookmarkStart w:id="1353" w:name="_Toc51847026"/>
      <w:bookmarkStart w:id="1354" w:name="_Toc57022657"/>
      <w:bookmarkStart w:id="1355" w:name="_Toc198994057"/>
      <w:r w:rsidRPr="00D1205D">
        <w:t>6.6.3</w:t>
      </w:r>
      <w:r w:rsidRPr="00D1205D">
        <w:tab/>
        <w:t>Vendor-specific extensions</w:t>
      </w:r>
      <w:bookmarkEnd w:id="1345"/>
      <w:bookmarkEnd w:id="1346"/>
      <w:bookmarkEnd w:id="1347"/>
      <w:bookmarkEnd w:id="1348"/>
      <w:bookmarkEnd w:id="1349"/>
      <w:bookmarkEnd w:id="1350"/>
      <w:bookmarkEnd w:id="1351"/>
      <w:bookmarkEnd w:id="1352"/>
      <w:bookmarkEnd w:id="1353"/>
      <w:bookmarkEnd w:id="1354"/>
      <w:bookmarkEnd w:id="1355"/>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lastRenderedPageBreak/>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56"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57" w:name="_Toc19708990"/>
      <w:bookmarkStart w:id="1358" w:name="_Toc27745068"/>
      <w:bookmarkStart w:id="1359" w:name="_Toc29803221"/>
      <w:bookmarkStart w:id="1360" w:name="_Toc35970010"/>
      <w:bookmarkStart w:id="1361" w:name="_Toc36050804"/>
      <w:bookmarkStart w:id="1362" w:name="_Toc44847522"/>
      <w:bookmarkStart w:id="1363" w:name="_Toc51845176"/>
      <w:bookmarkStart w:id="1364" w:name="_Toc51845507"/>
      <w:bookmarkStart w:id="1365" w:name="_Toc51847027"/>
      <w:bookmarkStart w:id="1366" w:name="_Toc57022658"/>
      <w:bookmarkStart w:id="1367" w:name="_Toc198994058"/>
      <w:bookmarkEnd w:id="1356"/>
      <w:r w:rsidRPr="00D1205D">
        <w:t>6.6.4</w:t>
      </w:r>
      <w:r w:rsidRPr="00D1205D">
        <w:tab/>
        <w:t>Extensibility for Query parameters</w:t>
      </w:r>
      <w:bookmarkEnd w:id="1357"/>
      <w:bookmarkEnd w:id="1358"/>
      <w:bookmarkEnd w:id="1359"/>
      <w:bookmarkEnd w:id="1360"/>
      <w:bookmarkEnd w:id="1361"/>
      <w:bookmarkEnd w:id="1362"/>
      <w:bookmarkEnd w:id="1363"/>
      <w:bookmarkEnd w:id="1364"/>
      <w:bookmarkEnd w:id="1365"/>
      <w:bookmarkEnd w:id="1366"/>
      <w:bookmarkEnd w:id="1367"/>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lastRenderedPageBreak/>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8" w:name="_Toc19708991"/>
      <w:bookmarkStart w:id="1369" w:name="_Toc27745069"/>
      <w:bookmarkStart w:id="1370" w:name="_Toc29803222"/>
      <w:bookmarkStart w:id="1371" w:name="_Toc35970011"/>
      <w:bookmarkStart w:id="1372" w:name="_Toc36050805"/>
      <w:bookmarkStart w:id="1373" w:name="_Toc44847523"/>
      <w:bookmarkStart w:id="1374" w:name="_Toc51845177"/>
      <w:bookmarkStart w:id="1375" w:name="_Toc51845508"/>
      <w:bookmarkStart w:id="1376" w:name="_Toc51847028"/>
      <w:bookmarkStart w:id="1377" w:name="_Toc57022659"/>
      <w:bookmarkStart w:id="1378" w:name="_Toc198994059"/>
      <w:r w:rsidRPr="00D1205D">
        <w:rPr>
          <w:lang w:eastAsia="zh-CN"/>
        </w:rPr>
        <w:t>6</w:t>
      </w:r>
      <w:r w:rsidRPr="00D1205D">
        <w:t>.</w:t>
      </w:r>
      <w:r w:rsidRPr="00D1205D">
        <w:rPr>
          <w:lang w:eastAsia="zh-CN"/>
        </w:rPr>
        <w:t>7</w:t>
      </w:r>
      <w:r w:rsidRPr="00D1205D">
        <w:rPr>
          <w:lang w:eastAsia="zh-CN"/>
        </w:rPr>
        <w:tab/>
        <w:t>Security Mechanisms</w:t>
      </w:r>
      <w:bookmarkEnd w:id="1368"/>
      <w:bookmarkEnd w:id="1369"/>
      <w:bookmarkEnd w:id="1370"/>
      <w:bookmarkEnd w:id="1371"/>
      <w:bookmarkEnd w:id="1372"/>
      <w:bookmarkEnd w:id="1373"/>
      <w:bookmarkEnd w:id="1374"/>
      <w:bookmarkEnd w:id="1375"/>
      <w:bookmarkEnd w:id="1376"/>
      <w:bookmarkEnd w:id="1377"/>
      <w:bookmarkEnd w:id="1378"/>
    </w:p>
    <w:p w14:paraId="30E9ACB3" w14:textId="77777777" w:rsidR="00F90BFA" w:rsidRPr="00D1205D" w:rsidRDefault="00F90BFA" w:rsidP="002D7984">
      <w:pPr>
        <w:pStyle w:val="Heading3"/>
        <w:rPr>
          <w:lang w:eastAsia="zh-CN"/>
        </w:rPr>
      </w:pPr>
      <w:bookmarkStart w:id="1379" w:name="_Toc19708992"/>
      <w:bookmarkStart w:id="1380" w:name="_Toc27745070"/>
      <w:bookmarkStart w:id="1381" w:name="_Toc29803223"/>
      <w:bookmarkStart w:id="1382" w:name="_Toc35970012"/>
      <w:bookmarkStart w:id="1383" w:name="_Toc36050806"/>
      <w:bookmarkStart w:id="1384" w:name="_Toc44847524"/>
      <w:bookmarkStart w:id="1385" w:name="_Toc51845178"/>
      <w:bookmarkStart w:id="1386" w:name="_Toc51845509"/>
      <w:bookmarkStart w:id="1387" w:name="_Toc51847029"/>
      <w:bookmarkStart w:id="1388" w:name="_Toc57022660"/>
      <w:bookmarkStart w:id="1389" w:name="_Toc198994060"/>
      <w:r w:rsidRPr="00D1205D">
        <w:rPr>
          <w:lang w:eastAsia="zh-CN"/>
        </w:rPr>
        <w:t>6.7.1</w:t>
      </w:r>
      <w:r w:rsidRPr="00D1205D">
        <w:rPr>
          <w:lang w:eastAsia="zh-CN"/>
        </w:rPr>
        <w:tab/>
        <w:t>General</w:t>
      </w:r>
      <w:bookmarkEnd w:id="1379"/>
      <w:bookmarkEnd w:id="1380"/>
      <w:bookmarkEnd w:id="1381"/>
      <w:bookmarkEnd w:id="1382"/>
      <w:bookmarkEnd w:id="1383"/>
      <w:bookmarkEnd w:id="1384"/>
      <w:bookmarkEnd w:id="1385"/>
      <w:bookmarkEnd w:id="1386"/>
      <w:bookmarkEnd w:id="1387"/>
      <w:bookmarkEnd w:id="1388"/>
      <w:bookmarkEnd w:id="1389"/>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90" w:name="_Toc19708993"/>
      <w:bookmarkStart w:id="1391" w:name="_Toc27745071"/>
      <w:bookmarkStart w:id="1392" w:name="_Toc29803224"/>
      <w:bookmarkStart w:id="1393" w:name="_Toc35970013"/>
      <w:bookmarkStart w:id="1394" w:name="_Toc36050807"/>
      <w:bookmarkStart w:id="1395" w:name="_Toc44847525"/>
      <w:bookmarkStart w:id="1396" w:name="_Toc51845179"/>
      <w:bookmarkStart w:id="1397" w:name="_Toc51845510"/>
      <w:bookmarkStart w:id="1398" w:name="_Toc51847030"/>
      <w:bookmarkStart w:id="1399" w:name="_Toc57022661"/>
      <w:bookmarkStart w:id="1400" w:name="_Toc198994061"/>
      <w:r w:rsidRPr="00D1205D">
        <w:rPr>
          <w:lang w:eastAsia="zh-CN"/>
        </w:rPr>
        <w:t>6.7.2</w:t>
      </w:r>
      <w:r w:rsidRPr="00D1205D">
        <w:rPr>
          <w:lang w:eastAsia="zh-CN"/>
        </w:rPr>
        <w:tab/>
        <w:t>Transport layer security protection of messages</w:t>
      </w:r>
      <w:bookmarkEnd w:id="1390"/>
      <w:bookmarkEnd w:id="1391"/>
      <w:bookmarkEnd w:id="1392"/>
      <w:bookmarkEnd w:id="1393"/>
      <w:bookmarkEnd w:id="1394"/>
      <w:bookmarkEnd w:id="1395"/>
      <w:bookmarkEnd w:id="1396"/>
      <w:bookmarkEnd w:id="1397"/>
      <w:bookmarkEnd w:id="1398"/>
      <w:bookmarkEnd w:id="1399"/>
      <w:bookmarkEnd w:id="1400"/>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401" w:name="_Toc19708994"/>
      <w:bookmarkStart w:id="1402" w:name="_Toc27745072"/>
      <w:bookmarkStart w:id="1403" w:name="_Toc29803225"/>
      <w:bookmarkStart w:id="1404" w:name="_Toc35970014"/>
      <w:bookmarkStart w:id="1405" w:name="_Toc36050808"/>
      <w:bookmarkStart w:id="1406" w:name="_Toc44847526"/>
      <w:bookmarkStart w:id="1407" w:name="_Toc51845180"/>
      <w:bookmarkStart w:id="1408" w:name="_Toc51845511"/>
      <w:bookmarkStart w:id="1409" w:name="_Toc51847031"/>
      <w:bookmarkStart w:id="1410" w:name="_Toc57022662"/>
      <w:bookmarkStart w:id="1411" w:name="_Toc198994062"/>
      <w:r w:rsidRPr="00D1205D">
        <w:rPr>
          <w:lang w:eastAsia="zh-CN"/>
        </w:rPr>
        <w:t>6.7.3</w:t>
      </w:r>
      <w:r w:rsidRPr="00D1205D">
        <w:rPr>
          <w:lang w:eastAsia="zh-CN"/>
        </w:rPr>
        <w:tab/>
        <w:t>Authorization of NF service access</w:t>
      </w:r>
      <w:bookmarkEnd w:id="1401"/>
      <w:bookmarkEnd w:id="1402"/>
      <w:bookmarkEnd w:id="1403"/>
      <w:bookmarkEnd w:id="1404"/>
      <w:bookmarkEnd w:id="1405"/>
      <w:bookmarkEnd w:id="1406"/>
      <w:bookmarkEnd w:id="1407"/>
      <w:bookmarkEnd w:id="1408"/>
      <w:bookmarkEnd w:id="1409"/>
      <w:bookmarkEnd w:id="1410"/>
      <w:bookmarkEnd w:id="1411"/>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lastRenderedPageBreak/>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12" w:name="_Toc19708995"/>
      <w:bookmarkStart w:id="1413" w:name="_Toc27745073"/>
      <w:bookmarkStart w:id="1414" w:name="_Toc29803226"/>
      <w:bookmarkStart w:id="1415" w:name="_Toc35970015"/>
      <w:bookmarkStart w:id="1416"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75651F34" w14:textId="77777777" w:rsidR="0083118A" w:rsidRPr="00D1205D" w:rsidRDefault="0083118A" w:rsidP="0083118A">
      <w:pPr>
        <w:rPr>
          <w:lang w:eastAsia="zh-CN"/>
        </w:rPr>
      </w:pPr>
      <w:r>
        <w:rPr>
          <w:lang w:eastAsia="zh-CN"/>
        </w:rPr>
        <w:t xml:space="preserve">If the request contains an invalid OAuth2.0 access token due to claims mismatch, the NF service producer may additionally include a ProblemDetails object in the "403 Forbidden" response with the cause attribute set to "ACCESS_TOKEN_CLAIM_MISMATCH" and with the </w:t>
      </w:r>
      <w:r w:rsidRPr="00D1205D">
        <w:t>invalidParams</w:t>
      </w:r>
      <w:r>
        <w:t xml:space="preserve"> </w:t>
      </w:r>
      <w:r>
        <w:rPr>
          <w:lang w:eastAsia="zh-CN"/>
        </w:rPr>
        <w:t xml:space="preserve">attribute indicating the mismatching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17" w:name="_Toc44847527"/>
      <w:bookmarkStart w:id="1418" w:name="_Toc51845181"/>
      <w:bookmarkStart w:id="1419" w:name="_Toc51845512"/>
      <w:bookmarkStart w:id="1420" w:name="_Toc51847032"/>
      <w:bookmarkStart w:id="1421" w:name="_Toc57022663"/>
      <w:bookmarkStart w:id="1422" w:name="_Toc198994063"/>
      <w:r w:rsidRPr="00D1205D">
        <w:rPr>
          <w:lang w:eastAsia="zh-CN"/>
        </w:rPr>
        <w:t>6.7.4</w:t>
      </w:r>
      <w:r w:rsidRPr="00D1205D">
        <w:rPr>
          <w:lang w:eastAsia="zh-CN"/>
        </w:rPr>
        <w:tab/>
        <w:t>Application layer security across PLMN</w:t>
      </w:r>
      <w:bookmarkEnd w:id="1412"/>
      <w:bookmarkEnd w:id="1413"/>
      <w:bookmarkEnd w:id="1414"/>
      <w:bookmarkEnd w:id="1415"/>
      <w:bookmarkEnd w:id="1416"/>
      <w:bookmarkEnd w:id="1417"/>
      <w:bookmarkEnd w:id="1418"/>
      <w:bookmarkEnd w:id="1419"/>
      <w:bookmarkEnd w:id="1420"/>
      <w:bookmarkEnd w:id="1421"/>
      <w:bookmarkEnd w:id="1422"/>
    </w:p>
    <w:p w14:paraId="2F334E56" w14:textId="77777777" w:rsidR="00F90BFA" w:rsidRPr="00D1205D" w:rsidRDefault="00F90BFA" w:rsidP="002D7984">
      <w:pPr>
        <w:pStyle w:val="Heading4"/>
      </w:pPr>
      <w:bookmarkStart w:id="1423" w:name="_Toc19708996"/>
      <w:bookmarkStart w:id="1424" w:name="_Toc27745074"/>
      <w:bookmarkStart w:id="1425" w:name="_Toc29803227"/>
      <w:bookmarkStart w:id="1426" w:name="_Toc35970016"/>
      <w:bookmarkStart w:id="1427" w:name="_Toc36050810"/>
      <w:bookmarkStart w:id="1428" w:name="_Toc44847528"/>
      <w:bookmarkStart w:id="1429" w:name="_Toc51845182"/>
      <w:bookmarkStart w:id="1430" w:name="_Toc51845513"/>
      <w:bookmarkStart w:id="1431" w:name="_Toc51847033"/>
      <w:bookmarkStart w:id="1432" w:name="_Toc57022664"/>
      <w:bookmarkStart w:id="1433" w:name="_Toc198994064"/>
      <w:r w:rsidRPr="00D1205D">
        <w:t>6.7.4.1</w:t>
      </w:r>
      <w:r w:rsidRPr="00D1205D">
        <w:tab/>
        <w:t>General</w:t>
      </w:r>
      <w:bookmarkEnd w:id="1423"/>
      <w:bookmarkEnd w:id="1424"/>
      <w:bookmarkEnd w:id="1425"/>
      <w:bookmarkEnd w:id="1426"/>
      <w:bookmarkEnd w:id="1427"/>
      <w:bookmarkEnd w:id="1428"/>
      <w:bookmarkEnd w:id="1429"/>
      <w:bookmarkEnd w:id="1430"/>
      <w:bookmarkEnd w:id="1431"/>
      <w:bookmarkEnd w:id="1432"/>
      <w:bookmarkEnd w:id="1433"/>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34" w:name="_Toc19708997"/>
      <w:bookmarkStart w:id="1435" w:name="_Toc27745075"/>
      <w:bookmarkStart w:id="1436" w:name="_Toc29803228"/>
      <w:bookmarkStart w:id="1437" w:name="_Toc35970017"/>
      <w:bookmarkStart w:id="1438" w:name="_Toc36050811"/>
      <w:bookmarkStart w:id="1439" w:name="_Toc44847529"/>
      <w:bookmarkStart w:id="1440" w:name="_Toc51845183"/>
      <w:bookmarkStart w:id="1441" w:name="_Toc51845514"/>
      <w:bookmarkStart w:id="1442" w:name="_Toc51847034"/>
      <w:bookmarkStart w:id="1443" w:name="_Toc57022665"/>
      <w:bookmarkStart w:id="1444" w:name="_Toc198994065"/>
      <w:r w:rsidRPr="00D1205D">
        <w:lastRenderedPageBreak/>
        <w:t>6.7.4.2</w:t>
      </w:r>
      <w:r w:rsidRPr="00D1205D">
        <w:tab/>
        <w:t>N32 Procedures</w:t>
      </w:r>
      <w:bookmarkEnd w:id="1434"/>
      <w:bookmarkEnd w:id="1435"/>
      <w:bookmarkEnd w:id="1436"/>
      <w:bookmarkEnd w:id="1437"/>
      <w:bookmarkEnd w:id="1438"/>
      <w:bookmarkEnd w:id="1439"/>
      <w:bookmarkEnd w:id="1440"/>
      <w:bookmarkEnd w:id="1441"/>
      <w:bookmarkEnd w:id="1442"/>
      <w:bookmarkEnd w:id="1443"/>
      <w:bookmarkEnd w:id="1444"/>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45" w:name="_Toc44847530"/>
      <w:bookmarkStart w:id="1446" w:name="_Toc51845184"/>
      <w:bookmarkStart w:id="1447" w:name="_Toc51845515"/>
      <w:bookmarkStart w:id="1448" w:name="_Toc51847035"/>
      <w:bookmarkStart w:id="1449" w:name="_Toc57022666"/>
      <w:bookmarkStart w:id="1450" w:name="_Toc198994066"/>
      <w:r w:rsidRPr="00D1205D">
        <w:rPr>
          <w:lang w:eastAsia="zh-CN"/>
        </w:rPr>
        <w:t>6.7.5</w:t>
      </w:r>
      <w:r w:rsidRPr="00D1205D">
        <w:rPr>
          <w:lang w:eastAsia="zh-CN"/>
        </w:rPr>
        <w:tab/>
        <w:t>Client credentials assertion and authentication</w:t>
      </w:r>
      <w:bookmarkEnd w:id="1445"/>
      <w:bookmarkEnd w:id="1446"/>
      <w:bookmarkEnd w:id="1447"/>
      <w:bookmarkEnd w:id="1448"/>
      <w:bookmarkEnd w:id="1449"/>
      <w:bookmarkEnd w:id="1450"/>
    </w:p>
    <w:p w14:paraId="022005BE" w14:textId="77777777" w:rsidR="008D1BC2" w:rsidRDefault="008D1BC2" w:rsidP="008D1BC2">
      <w:pPr>
        <w:pStyle w:val="Heading4"/>
        <w:rPr>
          <w:lang w:eastAsia="zh-CN"/>
        </w:rPr>
      </w:pPr>
      <w:bookmarkStart w:id="1451" w:name="_Toc19708998"/>
      <w:bookmarkStart w:id="1452" w:name="_Toc27745076"/>
      <w:bookmarkStart w:id="1453" w:name="_Toc29803229"/>
      <w:bookmarkStart w:id="1454" w:name="_Toc35970018"/>
      <w:bookmarkStart w:id="1455" w:name="_Toc36050812"/>
      <w:bookmarkStart w:id="1456" w:name="_Toc44847531"/>
      <w:bookmarkStart w:id="1457" w:name="_Toc51845185"/>
      <w:bookmarkStart w:id="1458" w:name="_Toc51845516"/>
      <w:bookmarkStart w:id="1459" w:name="_Toc51847036"/>
      <w:bookmarkStart w:id="1460" w:name="_Toc57022667"/>
      <w:bookmarkStart w:id="1461" w:name="_Toc198994067"/>
      <w:r>
        <w:rPr>
          <w:lang w:eastAsia="zh-CN"/>
        </w:rPr>
        <w:t>6.7.5.1</w:t>
      </w:r>
      <w:r>
        <w:rPr>
          <w:lang w:eastAsia="zh-CN"/>
        </w:rPr>
        <w:tab/>
        <w:t>General</w:t>
      </w:r>
      <w:bookmarkEnd w:id="1461"/>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233278C5"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62" w:name="_Toc198994068"/>
      <w:r>
        <w:rPr>
          <w:lang w:eastAsia="zh-CN"/>
        </w:rPr>
        <w:t>6.7.5.2</w:t>
      </w:r>
      <w:r>
        <w:rPr>
          <w:lang w:eastAsia="zh-CN"/>
        </w:rPr>
        <w:tab/>
        <w:t>Authorization of NF Service Consumers for data access via DCCF</w:t>
      </w:r>
      <w:bookmarkEnd w:id="1462"/>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lastRenderedPageBreak/>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1782932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00050D2" w14:textId="21E5F291" w:rsidR="00082678" w:rsidRDefault="00082678" w:rsidP="00082678">
      <w:pPr>
        <w:pStyle w:val="Heading4"/>
        <w:rPr>
          <w:lang w:eastAsia="zh-CN"/>
        </w:rPr>
      </w:pPr>
      <w:bookmarkStart w:id="1463" w:name="_Toc198994069"/>
      <w:r>
        <w:rPr>
          <w:lang w:eastAsia="zh-CN"/>
        </w:rPr>
        <w:t>6.7.5.3</w:t>
      </w:r>
      <w:r>
        <w:rPr>
          <w:lang w:eastAsia="zh-CN"/>
        </w:rPr>
        <w:tab/>
        <w:t xml:space="preserve">Authorization of </w:t>
      </w:r>
      <w:r>
        <w:t>requesting ML models on behalf of another ML model consumer</w:t>
      </w:r>
      <w:bookmarkEnd w:id="1463"/>
    </w:p>
    <w:p w14:paraId="57298BDD" w14:textId="0D976FD5" w:rsidR="00082678" w:rsidRDefault="00082678" w:rsidP="00082678">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X.10 of 3GPP TS 33.501 [17].</w:t>
      </w:r>
    </w:p>
    <w:p w14:paraId="6FE7759F" w14:textId="77777777" w:rsidR="00082678" w:rsidRDefault="00082678" w:rsidP="00082678">
      <w:pPr>
        <w:rPr>
          <w:lang w:eastAsia="zh-CN"/>
        </w:rPr>
      </w:pPr>
      <w:r>
        <w:rPr>
          <w:lang w:eastAsia="zh-CN"/>
        </w:rPr>
        <w:t>From the perspective of the NF Service Producer, the ML model consumer (e.g. NWDAF containing AnLF) defined in clause X.10 of 3GPP TS 33.501 [17] correspond to the Source NF Instance, and the NWDAF containing MTLF, or in short MTLF, corresponds to the NF Service Consumer, defined in 3GPP TS 29.510 [8] and in this specification.</w:t>
      </w:r>
    </w:p>
    <w:p w14:paraId="1D985AE3" w14:textId="77777777" w:rsidR="00082678" w:rsidRDefault="00082678" w:rsidP="00082678">
      <w:pPr>
        <w:rPr>
          <w:lang w:eastAsia="zh-CN"/>
        </w:rPr>
      </w:pPr>
      <w:r>
        <w:rPr>
          <w:lang w:eastAsia="zh-CN"/>
        </w:rPr>
        <w:t>The following requirements apply when the source NF Instance and/or the MTLF need to signal their own respective CCAs towards the NF Service Producer:</w:t>
      </w:r>
    </w:p>
    <w:p w14:paraId="78E36F55" w14:textId="77777777" w:rsidR="00082678" w:rsidRDefault="00082678" w:rsidP="00082678">
      <w:pPr>
        <w:pStyle w:val="B1"/>
        <w:rPr>
          <w:lang w:eastAsia="zh-CN"/>
        </w:rPr>
      </w:pPr>
      <w:r>
        <w:rPr>
          <w:lang w:eastAsia="zh-CN"/>
        </w:rPr>
        <w:t>-</w:t>
      </w:r>
      <w:r>
        <w:rPr>
          <w:lang w:eastAsia="zh-CN"/>
        </w:rPr>
        <w:tab/>
        <w:t>In the service request from the source NF instance to the MTLF:</w:t>
      </w:r>
    </w:p>
    <w:p w14:paraId="48330AE9" w14:textId="77777777" w:rsidR="00082678" w:rsidRDefault="00082678" w:rsidP="00082678">
      <w:pPr>
        <w:pStyle w:val="B2"/>
        <w:rPr>
          <w:lang w:eastAsia="zh-CN"/>
        </w:rPr>
      </w:pPr>
      <w:r>
        <w:rPr>
          <w:lang w:eastAsia="zh-CN"/>
        </w:rPr>
        <w:t>-</w:t>
      </w:r>
      <w:r>
        <w:rPr>
          <w:lang w:eastAsia="zh-CN"/>
        </w:rPr>
        <w:tab/>
        <w:t>the 3gpp-Sbi-Client-Credentials conveys the client credentials assertion of the source NF Instance.</w:t>
      </w:r>
    </w:p>
    <w:p w14:paraId="6936705F" w14:textId="77777777" w:rsidR="00082678" w:rsidRDefault="00082678" w:rsidP="00082678">
      <w:pPr>
        <w:pStyle w:val="B1"/>
        <w:rPr>
          <w:lang w:eastAsia="zh-CN"/>
        </w:rPr>
      </w:pPr>
      <w:r>
        <w:rPr>
          <w:lang w:eastAsia="zh-CN"/>
        </w:rPr>
        <w:t>-</w:t>
      </w:r>
      <w:r>
        <w:rPr>
          <w:lang w:eastAsia="zh-CN"/>
        </w:rPr>
        <w:tab/>
        <w:t>In the service request from the MTLF to the NF Service Producer:</w:t>
      </w:r>
    </w:p>
    <w:p w14:paraId="6881E3A5" w14:textId="77777777" w:rsidR="00082678" w:rsidRDefault="00082678" w:rsidP="00082678">
      <w:pPr>
        <w:pStyle w:val="B2"/>
        <w:rPr>
          <w:lang w:eastAsia="zh-CN"/>
        </w:rPr>
      </w:pPr>
      <w:r>
        <w:rPr>
          <w:lang w:eastAsia="zh-CN"/>
        </w:rPr>
        <w:t>-</w:t>
      </w:r>
      <w:r>
        <w:rPr>
          <w:lang w:eastAsia="zh-CN"/>
        </w:rPr>
        <w:tab/>
        <w:t>the 3gpp-Sbi-Client-Credentials shall convey the client credentials assertion of the MTLF; and</w:t>
      </w:r>
    </w:p>
    <w:p w14:paraId="5A0729CD" w14:textId="77777777" w:rsidR="00082678" w:rsidRDefault="00082678" w:rsidP="00082678">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7CF4F08B" w14:textId="4CE76AC8" w:rsidR="00082678" w:rsidRPr="000B63FD" w:rsidRDefault="00082678" w:rsidP="007317AE">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464" w:name="_Toc198994070"/>
      <w:r w:rsidRPr="00D1205D">
        <w:rPr>
          <w:lang w:eastAsia="zh-CN"/>
        </w:rPr>
        <w:t>6</w:t>
      </w:r>
      <w:r w:rsidRPr="00D1205D">
        <w:t>.</w:t>
      </w:r>
      <w:r w:rsidRPr="00D1205D">
        <w:rPr>
          <w:lang w:eastAsia="zh-CN"/>
        </w:rPr>
        <w:t>8</w:t>
      </w:r>
      <w:r w:rsidRPr="00D1205D">
        <w:rPr>
          <w:lang w:eastAsia="zh-CN"/>
        </w:rPr>
        <w:tab/>
        <w:t>SBI Message Priority Mechanism</w:t>
      </w:r>
      <w:bookmarkEnd w:id="1451"/>
      <w:bookmarkEnd w:id="1452"/>
      <w:bookmarkEnd w:id="1453"/>
      <w:bookmarkEnd w:id="1454"/>
      <w:bookmarkEnd w:id="1455"/>
      <w:bookmarkEnd w:id="1456"/>
      <w:bookmarkEnd w:id="1457"/>
      <w:bookmarkEnd w:id="1458"/>
      <w:bookmarkEnd w:id="1459"/>
      <w:bookmarkEnd w:id="1460"/>
      <w:bookmarkEnd w:id="1464"/>
    </w:p>
    <w:p w14:paraId="698F9C25" w14:textId="77777777" w:rsidR="00F90BFA" w:rsidRPr="00D1205D" w:rsidRDefault="00F90BFA" w:rsidP="002D7984">
      <w:pPr>
        <w:pStyle w:val="Heading3"/>
        <w:rPr>
          <w:lang w:eastAsia="zh-CN"/>
        </w:rPr>
      </w:pPr>
      <w:bookmarkStart w:id="1465" w:name="_Toc19708999"/>
      <w:bookmarkStart w:id="1466" w:name="_Toc27745077"/>
      <w:bookmarkStart w:id="1467" w:name="_Toc29803230"/>
      <w:bookmarkStart w:id="1468" w:name="_Toc35970019"/>
      <w:bookmarkStart w:id="1469" w:name="_Toc36050813"/>
      <w:bookmarkStart w:id="1470" w:name="_Toc44847532"/>
      <w:bookmarkStart w:id="1471" w:name="_Toc51845186"/>
      <w:bookmarkStart w:id="1472" w:name="_Toc51845517"/>
      <w:bookmarkStart w:id="1473" w:name="_Toc51847037"/>
      <w:bookmarkStart w:id="1474" w:name="_Toc57022668"/>
      <w:bookmarkStart w:id="1475" w:name="_Toc198994071"/>
      <w:r w:rsidRPr="00D1205D">
        <w:rPr>
          <w:lang w:eastAsia="zh-CN"/>
        </w:rPr>
        <w:t>6.8.1</w:t>
      </w:r>
      <w:r w:rsidRPr="00D1205D">
        <w:rPr>
          <w:lang w:eastAsia="zh-CN"/>
        </w:rPr>
        <w:tab/>
        <w:t>General</w:t>
      </w:r>
      <w:bookmarkEnd w:id="1465"/>
      <w:bookmarkEnd w:id="1466"/>
      <w:bookmarkEnd w:id="1467"/>
      <w:bookmarkEnd w:id="1468"/>
      <w:bookmarkEnd w:id="1469"/>
      <w:bookmarkEnd w:id="1470"/>
      <w:bookmarkEnd w:id="1471"/>
      <w:bookmarkEnd w:id="1472"/>
      <w:bookmarkEnd w:id="1473"/>
      <w:bookmarkEnd w:id="1474"/>
      <w:bookmarkEnd w:id="1475"/>
    </w:p>
    <w:p w14:paraId="1FAF2DF9" w14:textId="77777777" w:rsidR="00BD74C3" w:rsidRPr="00D1205D" w:rsidRDefault="00BD74C3" w:rsidP="00BD74C3">
      <w:pPr>
        <w:rPr>
          <w:lang w:eastAsia="zh-CN"/>
        </w:rPr>
      </w:pPr>
      <w:bookmarkStart w:id="1476" w:name="_Toc19709000"/>
      <w:bookmarkStart w:id="1477" w:name="_Toc27745078"/>
      <w:bookmarkStart w:id="1478" w:name="_Toc29803231"/>
      <w:bookmarkStart w:id="1479" w:name="_Toc35970020"/>
      <w:bookmarkStart w:id="1480" w:name="_Toc36050814"/>
      <w:bookmarkStart w:id="1481" w:name="_Toc44847533"/>
      <w:bookmarkStart w:id="1482" w:name="_Toc51845187"/>
      <w:bookmarkStart w:id="1483" w:name="_Toc51845518"/>
      <w:bookmarkStart w:id="1484" w:name="_Toc51847038"/>
      <w:bookmarkStart w:id="1485"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lastRenderedPageBreak/>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86" w:name="_Toc198994072"/>
      <w:r w:rsidRPr="00D1205D">
        <w:rPr>
          <w:lang w:eastAsia="zh-CN"/>
        </w:rPr>
        <w:t>6.8.2</w:t>
      </w:r>
      <w:r w:rsidRPr="00D1205D">
        <w:rPr>
          <w:lang w:eastAsia="zh-CN"/>
        </w:rPr>
        <w:tab/>
        <w:t>Message level priority</w:t>
      </w:r>
      <w:bookmarkEnd w:id="1476"/>
      <w:bookmarkEnd w:id="1477"/>
      <w:bookmarkEnd w:id="1478"/>
      <w:bookmarkEnd w:id="1479"/>
      <w:bookmarkEnd w:id="1480"/>
      <w:bookmarkEnd w:id="1481"/>
      <w:bookmarkEnd w:id="1482"/>
      <w:bookmarkEnd w:id="1483"/>
      <w:bookmarkEnd w:id="1484"/>
      <w:bookmarkEnd w:id="1485"/>
      <w:bookmarkEnd w:id="1486"/>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87" w:name="_Toc19709001"/>
      <w:bookmarkStart w:id="1488" w:name="_Toc27745079"/>
      <w:bookmarkStart w:id="1489" w:name="_Toc29803232"/>
      <w:bookmarkStart w:id="1490" w:name="_Toc35970021"/>
      <w:bookmarkStart w:id="1491" w:name="_Toc36050815"/>
      <w:bookmarkStart w:id="1492" w:name="_Toc44847534"/>
      <w:bookmarkStart w:id="1493" w:name="_Toc51845188"/>
      <w:bookmarkStart w:id="1494" w:name="_Toc51845519"/>
      <w:bookmarkStart w:id="1495" w:name="_Toc51847039"/>
      <w:bookmarkStart w:id="1496" w:name="_Toc57022670"/>
      <w:bookmarkStart w:id="1497" w:name="_Toc198994073"/>
      <w:r w:rsidRPr="00D1205D">
        <w:rPr>
          <w:lang w:eastAsia="zh-CN"/>
        </w:rPr>
        <w:t>6.8.3</w:t>
      </w:r>
      <w:r w:rsidRPr="00D1205D">
        <w:rPr>
          <w:lang w:eastAsia="zh-CN"/>
        </w:rPr>
        <w:tab/>
        <w:t>Stream priority</w:t>
      </w:r>
      <w:bookmarkEnd w:id="1487"/>
      <w:bookmarkEnd w:id="1488"/>
      <w:bookmarkEnd w:id="1489"/>
      <w:bookmarkEnd w:id="1490"/>
      <w:bookmarkEnd w:id="1491"/>
      <w:bookmarkEnd w:id="1492"/>
      <w:bookmarkEnd w:id="1493"/>
      <w:bookmarkEnd w:id="1494"/>
      <w:bookmarkEnd w:id="1495"/>
      <w:bookmarkEnd w:id="1496"/>
      <w:bookmarkEnd w:id="1497"/>
    </w:p>
    <w:p w14:paraId="66BC507F" w14:textId="2B0F4F5E" w:rsidR="00BD74C3" w:rsidRDefault="00BD74C3" w:rsidP="00BD74C3">
      <w:pPr>
        <w:rPr>
          <w:lang w:eastAsia="zh-CN"/>
        </w:rPr>
      </w:pPr>
      <w:bookmarkStart w:id="1498" w:name="_Toc19709002"/>
      <w:bookmarkStart w:id="1499" w:name="_Toc27745080"/>
      <w:bookmarkStart w:id="1500" w:name="_Toc29803233"/>
      <w:bookmarkStart w:id="1501" w:name="_Toc35970022"/>
      <w:bookmarkStart w:id="1502" w:name="_Toc36050816"/>
      <w:bookmarkStart w:id="1503" w:name="_Toc44847535"/>
      <w:bookmarkStart w:id="1504" w:name="_Toc51845189"/>
      <w:bookmarkStart w:id="1505" w:name="_Toc51845520"/>
      <w:bookmarkStart w:id="1506" w:name="_Toc51847040"/>
      <w:bookmarkStart w:id="1507"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08" w:name="_Toc198994074"/>
      <w:r w:rsidRPr="00D1205D">
        <w:rPr>
          <w:lang w:eastAsia="zh-CN"/>
        </w:rPr>
        <w:t>6.8.4</w:t>
      </w:r>
      <w:r w:rsidRPr="00D1205D">
        <w:rPr>
          <w:lang w:eastAsia="zh-CN"/>
        </w:rPr>
        <w:tab/>
        <w:t>Recommendations when defining SBI Message Priorities</w:t>
      </w:r>
      <w:bookmarkEnd w:id="1498"/>
      <w:bookmarkEnd w:id="1499"/>
      <w:bookmarkEnd w:id="1500"/>
      <w:bookmarkEnd w:id="1501"/>
      <w:bookmarkEnd w:id="1502"/>
      <w:bookmarkEnd w:id="1503"/>
      <w:bookmarkEnd w:id="1504"/>
      <w:bookmarkEnd w:id="1505"/>
      <w:bookmarkEnd w:id="1506"/>
      <w:bookmarkEnd w:id="1507"/>
      <w:bookmarkEnd w:id="1508"/>
    </w:p>
    <w:p w14:paraId="7E4C97FE" w14:textId="3B3F0C19" w:rsidR="00114046" w:rsidRPr="00D1205D" w:rsidRDefault="00114046" w:rsidP="00114046">
      <w:pPr>
        <w:rPr>
          <w:lang w:eastAsia="zh-CN"/>
        </w:rPr>
      </w:pPr>
      <w:bookmarkStart w:id="1509" w:name="_Toc19709003"/>
      <w:bookmarkStart w:id="1510" w:name="_Toc27745081"/>
      <w:bookmarkStart w:id="1511" w:name="_Toc29803234"/>
      <w:bookmarkStart w:id="1512" w:name="_Toc35970023"/>
      <w:bookmarkStart w:id="1513" w:name="_Toc36050817"/>
      <w:bookmarkStart w:id="1514" w:name="_Toc44847536"/>
      <w:bookmarkStart w:id="1515" w:name="_Toc51845190"/>
      <w:bookmarkStart w:id="1516" w:name="_Toc51845521"/>
      <w:bookmarkStart w:id="1517" w:name="_Toc51847041"/>
      <w:bookmarkStart w:id="1518"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lastRenderedPageBreak/>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19" w:name="_Toc198994075"/>
      <w:r w:rsidRPr="00D1205D">
        <w:rPr>
          <w:lang w:eastAsia="zh-CN"/>
        </w:rPr>
        <w:t>6.8.5</w:t>
      </w:r>
      <w:r w:rsidRPr="00D1205D">
        <w:rPr>
          <w:lang w:eastAsia="zh-CN"/>
        </w:rPr>
        <w:tab/>
        <w:t>HTTP/2 client behaviour</w:t>
      </w:r>
      <w:bookmarkEnd w:id="1509"/>
      <w:bookmarkEnd w:id="1510"/>
      <w:bookmarkEnd w:id="1511"/>
      <w:bookmarkEnd w:id="1512"/>
      <w:bookmarkEnd w:id="1513"/>
      <w:bookmarkEnd w:id="1514"/>
      <w:bookmarkEnd w:id="1515"/>
      <w:bookmarkEnd w:id="1516"/>
      <w:bookmarkEnd w:id="1517"/>
      <w:bookmarkEnd w:id="1518"/>
      <w:bookmarkEnd w:id="1519"/>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20" w:name="_Toc19709004"/>
      <w:bookmarkStart w:id="1521" w:name="_Toc27745082"/>
      <w:bookmarkStart w:id="1522" w:name="_Toc29803235"/>
      <w:bookmarkStart w:id="1523" w:name="_Toc35970024"/>
      <w:bookmarkStart w:id="1524" w:name="_Toc36050818"/>
      <w:bookmarkStart w:id="1525" w:name="_Toc44847537"/>
      <w:bookmarkStart w:id="1526" w:name="_Toc51845191"/>
      <w:bookmarkStart w:id="1527" w:name="_Toc51845522"/>
      <w:bookmarkStart w:id="1528" w:name="_Toc51847042"/>
      <w:bookmarkStart w:id="1529"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530" w:name="_Toc198994076"/>
      <w:r w:rsidRPr="00D1205D">
        <w:rPr>
          <w:lang w:eastAsia="zh-CN"/>
        </w:rPr>
        <w:t>6.8.6</w:t>
      </w:r>
      <w:r w:rsidRPr="00D1205D">
        <w:rPr>
          <w:lang w:eastAsia="zh-CN"/>
        </w:rPr>
        <w:tab/>
        <w:t>HTTP/2 server behaviour</w:t>
      </w:r>
      <w:bookmarkEnd w:id="1520"/>
      <w:bookmarkEnd w:id="1521"/>
      <w:bookmarkEnd w:id="1522"/>
      <w:bookmarkEnd w:id="1523"/>
      <w:bookmarkEnd w:id="1524"/>
      <w:bookmarkEnd w:id="1525"/>
      <w:bookmarkEnd w:id="1526"/>
      <w:bookmarkEnd w:id="1527"/>
      <w:bookmarkEnd w:id="1528"/>
      <w:bookmarkEnd w:id="1529"/>
      <w:bookmarkEnd w:id="1530"/>
    </w:p>
    <w:p w14:paraId="6363B387" w14:textId="05EBA112" w:rsidR="00BD74C3" w:rsidRPr="00D1205D" w:rsidRDefault="00BD74C3" w:rsidP="00BD74C3">
      <w:pPr>
        <w:rPr>
          <w:lang w:eastAsia="zh-CN"/>
        </w:rPr>
      </w:pPr>
      <w:bookmarkStart w:id="1531" w:name="_Toc19709005"/>
      <w:bookmarkStart w:id="1532" w:name="_Toc27745083"/>
      <w:bookmarkStart w:id="1533" w:name="_Toc29803236"/>
      <w:bookmarkStart w:id="1534" w:name="_Toc35970025"/>
      <w:bookmarkStart w:id="1535" w:name="_Toc36050819"/>
      <w:bookmarkStart w:id="1536" w:name="_Toc44847538"/>
      <w:bookmarkStart w:id="1537" w:name="_Toc51845192"/>
      <w:bookmarkStart w:id="1538" w:name="_Toc51845523"/>
      <w:bookmarkStart w:id="1539" w:name="_Toc51847043"/>
      <w:bookmarkStart w:id="1540"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lastRenderedPageBreak/>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541" w:name="_Toc198994077"/>
      <w:r w:rsidRPr="00D1205D">
        <w:rPr>
          <w:lang w:eastAsia="zh-CN"/>
        </w:rPr>
        <w:t>6.8.7</w:t>
      </w:r>
      <w:r w:rsidRPr="00D1205D">
        <w:rPr>
          <w:lang w:eastAsia="zh-CN"/>
        </w:rPr>
        <w:tab/>
        <w:t>HTTP/2 proxy behaviour</w:t>
      </w:r>
      <w:bookmarkEnd w:id="1531"/>
      <w:bookmarkEnd w:id="1532"/>
      <w:bookmarkEnd w:id="1533"/>
      <w:bookmarkEnd w:id="1534"/>
      <w:bookmarkEnd w:id="1535"/>
      <w:bookmarkEnd w:id="1536"/>
      <w:bookmarkEnd w:id="1537"/>
      <w:bookmarkEnd w:id="1538"/>
      <w:bookmarkEnd w:id="1539"/>
      <w:bookmarkEnd w:id="1540"/>
      <w:bookmarkEnd w:id="1541"/>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42" w:name="_Toc19709006"/>
      <w:bookmarkStart w:id="1543" w:name="_Toc27745084"/>
      <w:bookmarkStart w:id="1544" w:name="_Toc29803237"/>
      <w:bookmarkStart w:id="1545" w:name="_Toc35970026"/>
      <w:bookmarkStart w:id="1546" w:name="_Toc36050820"/>
      <w:bookmarkStart w:id="1547" w:name="_Toc44847539"/>
      <w:bookmarkStart w:id="1548" w:name="_Toc51845193"/>
      <w:bookmarkStart w:id="1549" w:name="_Toc51845524"/>
      <w:bookmarkStart w:id="1550" w:name="_Toc51847044"/>
      <w:bookmarkStart w:id="1551"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52" w:name="_Toc198994078"/>
      <w:r w:rsidRPr="00D1205D">
        <w:rPr>
          <w:lang w:eastAsia="zh-CN"/>
        </w:rPr>
        <w:t>6.8.8</w:t>
      </w:r>
      <w:r w:rsidRPr="00D1205D">
        <w:rPr>
          <w:lang w:eastAsia="zh-CN"/>
        </w:rPr>
        <w:tab/>
        <w:t>DSCP marking of messages</w:t>
      </w:r>
      <w:bookmarkEnd w:id="1542"/>
      <w:bookmarkEnd w:id="1543"/>
      <w:bookmarkEnd w:id="1544"/>
      <w:bookmarkEnd w:id="1545"/>
      <w:bookmarkEnd w:id="1546"/>
      <w:bookmarkEnd w:id="1547"/>
      <w:bookmarkEnd w:id="1548"/>
      <w:bookmarkEnd w:id="1549"/>
      <w:bookmarkEnd w:id="1550"/>
      <w:bookmarkEnd w:id="1551"/>
      <w:bookmarkEnd w:id="1552"/>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53" w:name="_Toc27745085"/>
      <w:bookmarkStart w:id="1554" w:name="_Toc19709007"/>
      <w:bookmarkStart w:id="1555" w:name="_Toc35970027"/>
      <w:bookmarkStart w:id="1556" w:name="_Toc36050821"/>
      <w:bookmarkStart w:id="1557" w:name="_Toc44847540"/>
      <w:bookmarkStart w:id="1558" w:name="_Toc51845194"/>
      <w:bookmarkStart w:id="1559" w:name="_Toc51845525"/>
      <w:bookmarkStart w:id="1560" w:name="_Toc51847045"/>
      <w:bookmarkStart w:id="1561" w:name="_Toc57022676"/>
      <w:bookmarkStart w:id="1562" w:name="_Toc19709009"/>
      <w:bookmarkStart w:id="1563" w:name="_Toc27745087"/>
      <w:bookmarkStart w:id="1564" w:name="_Toc29803240"/>
      <w:bookmarkStart w:id="1565" w:name="_Toc198994079"/>
      <w:r w:rsidRPr="00D1205D">
        <w:rPr>
          <w:lang w:eastAsia="zh-CN"/>
        </w:rPr>
        <w:t>6</w:t>
      </w:r>
      <w:r w:rsidRPr="00D1205D">
        <w:t>.</w:t>
      </w:r>
      <w:r w:rsidRPr="00D1205D">
        <w:rPr>
          <w:lang w:eastAsia="zh-CN"/>
        </w:rPr>
        <w:t>9</w:t>
      </w:r>
      <w:r w:rsidRPr="00D1205D">
        <w:rPr>
          <w:lang w:eastAsia="zh-CN"/>
        </w:rPr>
        <w:tab/>
        <w:t>Discovering the supported communication options</w:t>
      </w:r>
      <w:bookmarkEnd w:id="1553"/>
      <w:bookmarkEnd w:id="1554"/>
      <w:bookmarkEnd w:id="1555"/>
      <w:bookmarkEnd w:id="1556"/>
      <w:bookmarkEnd w:id="1557"/>
      <w:bookmarkEnd w:id="1558"/>
      <w:bookmarkEnd w:id="1559"/>
      <w:bookmarkEnd w:id="1560"/>
      <w:bookmarkEnd w:id="1561"/>
      <w:bookmarkEnd w:id="1565"/>
    </w:p>
    <w:p w14:paraId="2646836F" w14:textId="77777777" w:rsidR="006D7E1D" w:rsidRPr="00D1205D" w:rsidRDefault="006D7E1D" w:rsidP="006D7E1D">
      <w:pPr>
        <w:pStyle w:val="Heading3"/>
        <w:rPr>
          <w:lang w:eastAsia="zh-CN"/>
        </w:rPr>
      </w:pPr>
      <w:bookmarkStart w:id="1566" w:name="_Toc27745086"/>
      <w:bookmarkStart w:id="1567" w:name="_Toc19709008"/>
      <w:bookmarkStart w:id="1568" w:name="_Toc35970028"/>
      <w:bookmarkStart w:id="1569" w:name="_Toc36050822"/>
      <w:bookmarkStart w:id="1570" w:name="_Toc44847541"/>
      <w:bookmarkStart w:id="1571" w:name="_Toc51845195"/>
      <w:bookmarkStart w:id="1572" w:name="_Toc51845526"/>
      <w:bookmarkStart w:id="1573" w:name="_Toc51847046"/>
      <w:bookmarkStart w:id="1574" w:name="_Toc57022677"/>
      <w:bookmarkStart w:id="1575" w:name="_Toc19709011"/>
      <w:bookmarkStart w:id="1576" w:name="_Toc27745089"/>
      <w:bookmarkStart w:id="1577" w:name="_Toc29803242"/>
      <w:bookmarkStart w:id="1578" w:name="_Toc35970032"/>
      <w:bookmarkStart w:id="1579" w:name="_Toc36050826"/>
      <w:bookmarkStart w:id="1580" w:name="_Toc44847545"/>
      <w:bookmarkStart w:id="1581" w:name="_Toc51845199"/>
      <w:bookmarkStart w:id="1582" w:name="_Toc51845530"/>
      <w:bookmarkStart w:id="1583" w:name="_Toc51847050"/>
      <w:bookmarkStart w:id="1584" w:name="_Toc57022681"/>
      <w:bookmarkStart w:id="1585" w:name="_Toc198994080"/>
      <w:bookmarkEnd w:id="1562"/>
      <w:bookmarkEnd w:id="1563"/>
      <w:bookmarkEnd w:id="1564"/>
      <w:r w:rsidRPr="00D1205D">
        <w:rPr>
          <w:lang w:eastAsia="zh-CN"/>
        </w:rPr>
        <w:t>6.9.1</w:t>
      </w:r>
      <w:r w:rsidRPr="00D1205D">
        <w:rPr>
          <w:lang w:eastAsia="zh-CN"/>
        </w:rPr>
        <w:tab/>
        <w:t>General</w:t>
      </w:r>
      <w:bookmarkEnd w:id="1566"/>
      <w:bookmarkEnd w:id="1567"/>
      <w:bookmarkEnd w:id="1568"/>
      <w:bookmarkEnd w:id="1569"/>
      <w:bookmarkEnd w:id="1570"/>
      <w:bookmarkEnd w:id="1571"/>
      <w:bookmarkEnd w:id="1572"/>
      <w:bookmarkEnd w:id="1573"/>
      <w:bookmarkEnd w:id="1574"/>
      <w:bookmarkEnd w:id="1585"/>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86" w:name="_Toc35970029"/>
      <w:bookmarkStart w:id="1587" w:name="_Toc36050823"/>
      <w:bookmarkStart w:id="1588" w:name="_Toc44847542"/>
      <w:bookmarkStart w:id="1589" w:name="_Toc51845196"/>
      <w:bookmarkStart w:id="1590" w:name="_Toc51845527"/>
      <w:bookmarkStart w:id="1591" w:name="_Toc51847047"/>
      <w:bookmarkStart w:id="1592" w:name="_Toc57022678"/>
      <w:bookmarkStart w:id="1593" w:name="_Toc198994081"/>
      <w:r w:rsidRPr="00D1205D">
        <w:rPr>
          <w:lang w:eastAsia="zh-CN"/>
        </w:rPr>
        <w:t>6.9.2</w:t>
      </w:r>
      <w:r w:rsidRPr="00D1205D">
        <w:rPr>
          <w:lang w:eastAsia="zh-CN"/>
        </w:rPr>
        <w:tab/>
        <w:t>Discoverable communication options</w:t>
      </w:r>
      <w:bookmarkEnd w:id="1586"/>
      <w:bookmarkEnd w:id="1587"/>
      <w:bookmarkEnd w:id="1588"/>
      <w:bookmarkEnd w:id="1589"/>
      <w:bookmarkEnd w:id="1590"/>
      <w:bookmarkEnd w:id="1591"/>
      <w:bookmarkEnd w:id="1592"/>
      <w:bookmarkEnd w:id="1593"/>
    </w:p>
    <w:p w14:paraId="4775FB6D" w14:textId="77777777" w:rsidR="006D7E1D" w:rsidRPr="00D1205D" w:rsidRDefault="006D7E1D" w:rsidP="006D7E1D">
      <w:pPr>
        <w:pStyle w:val="Heading4"/>
      </w:pPr>
      <w:bookmarkStart w:id="1594" w:name="_Toc19709010"/>
      <w:bookmarkStart w:id="1595" w:name="_Toc27745088"/>
      <w:bookmarkStart w:id="1596" w:name="_Toc29803241"/>
      <w:bookmarkStart w:id="1597" w:name="_Toc35970030"/>
      <w:bookmarkStart w:id="1598" w:name="_Toc36050824"/>
      <w:bookmarkStart w:id="1599" w:name="_Toc44847543"/>
      <w:bookmarkStart w:id="1600" w:name="_Toc51845197"/>
      <w:bookmarkStart w:id="1601" w:name="_Toc51845528"/>
      <w:bookmarkStart w:id="1602" w:name="_Toc51847048"/>
      <w:bookmarkStart w:id="1603" w:name="_Toc57022679"/>
      <w:bookmarkStart w:id="1604" w:name="_Toc198994082"/>
      <w:r w:rsidRPr="00D1205D">
        <w:t>6.9.2.1</w:t>
      </w:r>
      <w:r w:rsidRPr="00D1205D">
        <w:tab/>
        <w:t>Content-encodings supported in HTTP requests</w:t>
      </w:r>
      <w:bookmarkEnd w:id="1594"/>
      <w:bookmarkEnd w:id="1595"/>
      <w:bookmarkEnd w:id="1596"/>
      <w:bookmarkEnd w:id="1597"/>
      <w:bookmarkEnd w:id="1598"/>
      <w:bookmarkEnd w:id="1599"/>
      <w:bookmarkEnd w:id="1600"/>
      <w:bookmarkEnd w:id="1601"/>
      <w:bookmarkEnd w:id="1602"/>
      <w:bookmarkEnd w:id="1603"/>
      <w:bookmarkEnd w:id="1604"/>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lastRenderedPageBreak/>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05" w:name="_Toc35970031"/>
      <w:bookmarkStart w:id="1606" w:name="_Toc36050825"/>
      <w:bookmarkStart w:id="1607" w:name="_Toc44847544"/>
      <w:bookmarkStart w:id="1608" w:name="_Toc51845198"/>
      <w:bookmarkStart w:id="1609" w:name="_Toc51845529"/>
      <w:bookmarkStart w:id="1610" w:name="_Toc51847049"/>
      <w:bookmarkStart w:id="1611" w:name="_Toc57022680"/>
      <w:bookmarkStart w:id="1612" w:name="_Toc198994083"/>
      <w:r w:rsidRPr="00D1205D">
        <w:t>6.9.2.2</w:t>
      </w:r>
      <w:r w:rsidRPr="00D1205D">
        <w:tab/>
        <w:t>Content-encodings supported in HTTP responses</w:t>
      </w:r>
      <w:bookmarkEnd w:id="1605"/>
      <w:bookmarkEnd w:id="1606"/>
      <w:bookmarkEnd w:id="1607"/>
      <w:bookmarkEnd w:id="1608"/>
      <w:bookmarkEnd w:id="1609"/>
      <w:bookmarkEnd w:id="1610"/>
      <w:bookmarkEnd w:id="1611"/>
      <w:bookmarkEnd w:id="1612"/>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13" w:name="_Toc198994084"/>
      <w:r w:rsidRPr="00D1205D">
        <w:rPr>
          <w:lang w:eastAsia="zh-CN"/>
        </w:rPr>
        <w:t>6</w:t>
      </w:r>
      <w:r w:rsidRPr="00D1205D">
        <w:t>.</w:t>
      </w:r>
      <w:r w:rsidRPr="00D1205D">
        <w:rPr>
          <w:lang w:eastAsia="zh-CN"/>
        </w:rPr>
        <w:t>10</w:t>
      </w:r>
      <w:r w:rsidRPr="00D1205D">
        <w:rPr>
          <w:lang w:eastAsia="zh-CN"/>
        </w:rPr>
        <w:tab/>
        <w:t>Support of Indirect Communication</w:t>
      </w:r>
      <w:bookmarkEnd w:id="1575"/>
      <w:bookmarkEnd w:id="1576"/>
      <w:bookmarkEnd w:id="1577"/>
      <w:bookmarkEnd w:id="1578"/>
      <w:bookmarkEnd w:id="1579"/>
      <w:bookmarkEnd w:id="1580"/>
      <w:bookmarkEnd w:id="1581"/>
      <w:bookmarkEnd w:id="1582"/>
      <w:bookmarkEnd w:id="1583"/>
      <w:bookmarkEnd w:id="1584"/>
      <w:bookmarkEnd w:id="1613"/>
    </w:p>
    <w:p w14:paraId="2CCA993E" w14:textId="77777777" w:rsidR="00F90BFA" w:rsidRPr="00D1205D" w:rsidRDefault="00F90BFA" w:rsidP="002D7984">
      <w:pPr>
        <w:pStyle w:val="Heading3"/>
        <w:rPr>
          <w:lang w:eastAsia="zh-CN"/>
        </w:rPr>
      </w:pPr>
      <w:bookmarkStart w:id="1614" w:name="_Toc19709012"/>
      <w:bookmarkStart w:id="1615" w:name="_Toc27745090"/>
      <w:bookmarkStart w:id="1616" w:name="_Toc29803243"/>
      <w:bookmarkStart w:id="1617" w:name="_Toc35970033"/>
      <w:bookmarkStart w:id="1618" w:name="_Toc36050827"/>
      <w:bookmarkStart w:id="1619" w:name="_Toc44847546"/>
      <w:bookmarkStart w:id="1620" w:name="_Toc51845200"/>
      <w:bookmarkStart w:id="1621" w:name="_Toc51845531"/>
      <w:bookmarkStart w:id="1622" w:name="_Toc51847051"/>
      <w:bookmarkStart w:id="1623" w:name="_Toc57022682"/>
      <w:bookmarkStart w:id="1624" w:name="_Toc198994085"/>
      <w:r w:rsidRPr="00D1205D">
        <w:rPr>
          <w:lang w:eastAsia="zh-CN"/>
        </w:rPr>
        <w:t>6.10.1</w:t>
      </w:r>
      <w:r w:rsidRPr="00D1205D">
        <w:rPr>
          <w:lang w:eastAsia="zh-CN"/>
        </w:rPr>
        <w:tab/>
        <w:t>General</w:t>
      </w:r>
      <w:bookmarkEnd w:id="1614"/>
      <w:bookmarkEnd w:id="1615"/>
      <w:bookmarkEnd w:id="1616"/>
      <w:bookmarkEnd w:id="1617"/>
      <w:bookmarkEnd w:id="1618"/>
      <w:bookmarkEnd w:id="1619"/>
      <w:bookmarkEnd w:id="1620"/>
      <w:bookmarkEnd w:id="1621"/>
      <w:bookmarkEnd w:id="1622"/>
      <w:bookmarkEnd w:id="1623"/>
      <w:bookmarkEnd w:id="1624"/>
    </w:p>
    <w:p w14:paraId="15B87EAB" w14:textId="2E11EF85" w:rsidR="00432FC1" w:rsidRPr="00D1205D" w:rsidRDefault="00432FC1" w:rsidP="00432FC1">
      <w:pPr>
        <w:rPr>
          <w:lang w:eastAsia="zh-CN"/>
        </w:rPr>
      </w:pPr>
      <w:bookmarkStart w:id="1625" w:name="_Toc19709013"/>
      <w:bookmarkStart w:id="1626" w:name="_Toc27745091"/>
      <w:bookmarkStart w:id="1627" w:name="_Toc29803244"/>
      <w:bookmarkStart w:id="1628" w:name="_Toc35970034"/>
      <w:bookmarkStart w:id="1629" w:name="_Toc36050828"/>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r w:rsidRPr="009E4C23">
        <w:t xml:space="preserve"> </w:t>
      </w:r>
      <w:r>
        <w:t>Specific requirements to support indirect communication</w:t>
      </w:r>
      <w:r w:rsidRPr="00225883">
        <w:rPr>
          <w:lang w:eastAsia="zh-CN"/>
        </w:rPr>
        <w:t xml:space="preserve"> </w:t>
      </w:r>
      <w:r>
        <w:t>between different PLMNs</w:t>
      </w:r>
      <w:r>
        <w:rPr>
          <w:lang w:eastAsia="zh-CN"/>
        </w:rPr>
        <w:t xml:space="preserve"> with or without delegated discovery with possible NF selection at target PLMN are defined in clause 6.10.12.</w:t>
      </w:r>
    </w:p>
    <w:p w14:paraId="1F7C825B" w14:textId="6BAD0215" w:rsidR="00F90BFA" w:rsidRPr="00D1205D" w:rsidRDefault="00F90BFA" w:rsidP="00F90BFA">
      <w:pPr>
        <w:rPr>
          <w:lang w:eastAsia="zh-CN"/>
        </w:rPr>
      </w:pPr>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30" w:name="_Toc44847547"/>
      <w:bookmarkStart w:id="1631" w:name="_Toc51845201"/>
      <w:bookmarkStart w:id="1632" w:name="_Toc51845532"/>
      <w:bookmarkStart w:id="1633" w:name="_Toc51847052"/>
      <w:bookmarkStart w:id="1634" w:name="_Toc57022683"/>
      <w:bookmarkStart w:id="1635" w:name="_Toc198994086"/>
      <w:r w:rsidRPr="00D1205D">
        <w:rPr>
          <w:lang w:eastAsia="zh-CN"/>
        </w:rPr>
        <w:lastRenderedPageBreak/>
        <w:t>6.10.2</w:t>
      </w:r>
      <w:r w:rsidRPr="00D1205D">
        <w:rPr>
          <w:lang w:eastAsia="zh-CN"/>
        </w:rPr>
        <w:tab/>
      </w:r>
      <w:bookmarkEnd w:id="1625"/>
      <w:bookmarkEnd w:id="1626"/>
      <w:bookmarkEnd w:id="1627"/>
      <w:r w:rsidRPr="00D1205D">
        <w:rPr>
          <w:lang w:eastAsia="zh-CN"/>
        </w:rPr>
        <w:t>Routing Mechanisms with SCP Known to the NF</w:t>
      </w:r>
      <w:bookmarkEnd w:id="1628"/>
      <w:bookmarkEnd w:id="1629"/>
      <w:bookmarkEnd w:id="1630"/>
      <w:bookmarkEnd w:id="1631"/>
      <w:bookmarkEnd w:id="1632"/>
      <w:bookmarkEnd w:id="1633"/>
      <w:bookmarkEnd w:id="1634"/>
      <w:bookmarkEnd w:id="1635"/>
    </w:p>
    <w:p w14:paraId="527B52DB" w14:textId="77777777" w:rsidR="00F90BFA" w:rsidRPr="00D1205D" w:rsidRDefault="00F90BFA" w:rsidP="002D7984">
      <w:pPr>
        <w:pStyle w:val="Heading4"/>
        <w:rPr>
          <w:lang w:eastAsia="zh-CN"/>
        </w:rPr>
      </w:pPr>
      <w:bookmarkStart w:id="1636" w:name="_Toc19709014"/>
      <w:bookmarkStart w:id="1637" w:name="_Toc27745092"/>
      <w:bookmarkStart w:id="1638" w:name="_Toc29803245"/>
      <w:bookmarkStart w:id="1639" w:name="_Toc35970035"/>
      <w:bookmarkStart w:id="1640" w:name="_Toc36050829"/>
      <w:bookmarkStart w:id="1641" w:name="_Toc44847548"/>
      <w:bookmarkStart w:id="1642" w:name="_Toc51845202"/>
      <w:bookmarkStart w:id="1643" w:name="_Toc51845533"/>
      <w:bookmarkStart w:id="1644" w:name="_Toc51847053"/>
      <w:bookmarkStart w:id="1645" w:name="_Toc57022684"/>
      <w:bookmarkStart w:id="1646" w:name="_Toc19709016"/>
      <w:bookmarkStart w:id="1647" w:name="_Toc27745094"/>
      <w:bookmarkStart w:id="1648" w:name="_Toc29803247"/>
      <w:bookmarkStart w:id="1649" w:name="_Toc198994087"/>
      <w:r w:rsidRPr="00D1205D">
        <w:rPr>
          <w:lang w:eastAsia="zh-CN"/>
        </w:rPr>
        <w:t>6.10.2.1</w:t>
      </w:r>
      <w:r w:rsidRPr="00D1205D">
        <w:rPr>
          <w:lang w:eastAsia="zh-CN"/>
        </w:rPr>
        <w:tab/>
        <w:t>General</w:t>
      </w:r>
      <w:bookmarkEnd w:id="1636"/>
      <w:bookmarkEnd w:id="1637"/>
      <w:bookmarkEnd w:id="1638"/>
      <w:bookmarkEnd w:id="1639"/>
      <w:bookmarkEnd w:id="1640"/>
      <w:bookmarkEnd w:id="1641"/>
      <w:bookmarkEnd w:id="1642"/>
      <w:bookmarkEnd w:id="1643"/>
      <w:bookmarkEnd w:id="1644"/>
      <w:bookmarkEnd w:id="1645"/>
      <w:bookmarkEnd w:id="1649"/>
    </w:p>
    <w:p w14:paraId="602675EC" w14:textId="1CF21676" w:rsidR="00F90BFA" w:rsidRPr="00D1205D" w:rsidRDefault="00F90BFA" w:rsidP="00F90BFA">
      <w:pPr>
        <w:rPr>
          <w:lang w:eastAsia="zh-CN"/>
        </w:rPr>
      </w:pPr>
      <w:bookmarkStart w:id="1650" w:name="_Toc19709015"/>
      <w:bookmarkStart w:id="1651" w:name="_Toc27745093"/>
      <w:bookmarkStart w:id="1652" w:name="_Toc29803246"/>
      <w:bookmarkStart w:id="1653" w:name="_Toc35970036"/>
      <w:bookmarkStart w:id="1654"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55" w:name="_Toc44847549"/>
      <w:bookmarkStart w:id="1656" w:name="_Toc51845203"/>
      <w:bookmarkStart w:id="1657" w:name="_Toc51845534"/>
      <w:bookmarkStart w:id="1658" w:name="_Toc51847054"/>
      <w:bookmarkStart w:id="1659" w:name="_Toc57022685"/>
      <w:bookmarkStart w:id="1660" w:name="_Toc198994088"/>
      <w:r w:rsidRPr="00D1205D">
        <w:rPr>
          <w:lang w:eastAsia="zh-CN"/>
        </w:rPr>
        <w:t>6.10.2.2</w:t>
      </w:r>
      <w:r w:rsidRPr="00D1205D">
        <w:rPr>
          <w:lang w:eastAsia="zh-CN"/>
        </w:rPr>
        <w:tab/>
        <w:t>HTTP/2 connection management</w:t>
      </w:r>
      <w:bookmarkEnd w:id="1650"/>
      <w:bookmarkEnd w:id="1651"/>
      <w:bookmarkEnd w:id="1652"/>
      <w:bookmarkEnd w:id="1653"/>
      <w:bookmarkEnd w:id="1654"/>
      <w:bookmarkEnd w:id="1655"/>
      <w:bookmarkEnd w:id="1656"/>
      <w:bookmarkEnd w:id="1657"/>
      <w:bookmarkEnd w:id="1658"/>
      <w:bookmarkEnd w:id="1659"/>
      <w:bookmarkEnd w:id="1660"/>
    </w:p>
    <w:p w14:paraId="552C657E" w14:textId="77777777" w:rsidR="00F90BFA" w:rsidRPr="00D1205D" w:rsidRDefault="00F90BFA" w:rsidP="00F90BFA">
      <w:pPr>
        <w:rPr>
          <w:lang w:eastAsia="zh-CN"/>
        </w:rPr>
      </w:pPr>
      <w:bookmarkStart w:id="1661" w:name="_Toc35970037"/>
      <w:bookmarkStart w:id="1662"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63" w:name="_Toc44847550"/>
      <w:bookmarkStart w:id="1664" w:name="_Toc51845204"/>
      <w:bookmarkStart w:id="1665" w:name="_Toc51845535"/>
      <w:bookmarkStart w:id="1666" w:name="_Toc51847055"/>
      <w:bookmarkStart w:id="1667" w:name="_Toc57022686"/>
      <w:bookmarkStart w:id="1668" w:name="_Toc198994089"/>
      <w:r w:rsidRPr="00D1205D">
        <w:rPr>
          <w:lang w:eastAsia="zh-CN"/>
        </w:rPr>
        <w:t>6.10.2.3</w:t>
      </w:r>
      <w:r w:rsidRPr="00D1205D">
        <w:rPr>
          <w:lang w:eastAsia="zh-CN"/>
        </w:rPr>
        <w:tab/>
        <w:t>Connecting inbound</w:t>
      </w:r>
      <w:bookmarkEnd w:id="1646"/>
      <w:bookmarkEnd w:id="1647"/>
      <w:bookmarkEnd w:id="1648"/>
      <w:bookmarkEnd w:id="1661"/>
      <w:bookmarkEnd w:id="1662"/>
      <w:bookmarkEnd w:id="1663"/>
      <w:bookmarkEnd w:id="1664"/>
      <w:bookmarkEnd w:id="1665"/>
      <w:bookmarkEnd w:id="1666"/>
      <w:bookmarkEnd w:id="1667"/>
      <w:bookmarkEnd w:id="1668"/>
    </w:p>
    <w:p w14:paraId="34111B24" w14:textId="435B8711" w:rsidR="006D7E1D" w:rsidRPr="00D1205D" w:rsidRDefault="006D7E1D" w:rsidP="006D7E1D">
      <w:bookmarkStart w:id="1669" w:name="_Toc19709017"/>
      <w:bookmarkStart w:id="1670" w:name="_Toc27745095"/>
      <w:bookmarkStart w:id="1671"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72" w:name="_Toc35970038"/>
      <w:bookmarkStart w:id="1673" w:name="_Toc36050832"/>
      <w:bookmarkStart w:id="1674" w:name="_Toc44847551"/>
      <w:bookmarkStart w:id="1675" w:name="_Toc51845205"/>
      <w:bookmarkStart w:id="1676" w:name="_Toc51845536"/>
      <w:bookmarkStart w:id="1677" w:name="_Toc51847056"/>
      <w:bookmarkStart w:id="1678" w:name="_Toc57022687"/>
      <w:bookmarkStart w:id="1679" w:name="_Toc198994090"/>
      <w:r w:rsidRPr="00D1205D">
        <w:rPr>
          <w:lang w:eastAsia="zh-CN"/>
        </w:rPr>
        <w:t>6.10.2.4</w:t>
      </w:r>
      <w:r w:rsidRPr="00D1205D">
        <w:rPr>
          <w:lang w:eastAsia="zh-CN"/>
        </w:rPr>
        <w:tab/>
      </w:r>
      <w:r w:rsidRPr="00D1205D">
        <w:t>Pseudo-header setting</w:t>
      </w:r>
      <w:bookmarkEnd w:id="1669"/>
      <w:bookmarkEnd w:id="1670"/>
      <w:bookmarkEnd w:id="1671"/>
      <w:bookmarkEnd w:id="1672"/>
      <w:bookmarkEnd w:id="1673"/>
      <w:bookmarkEnd w:id="1674"/>
      <w:bookmarkEnd w:id="1675"/>
      <w:bookmarkEnd w:id="1676"/>
      <w:bookmarkEnd w:id="1677"/>
      <w:bookmarkEnd w:id="1678"/>
      <w:bookmarkEnd w:id="1679"/>
    </w:p>
    <w:p w14:paraId="76E662BD" w14:textId="77777777" w:rsidR="00F90BFA" w:rsidRPr="00D1205D" w:rsidRDefault="00F90BFA" w:rsidP="00F90BFA">
      <w:pPr>
        <w:rPr>
          <w:lang w:eastAsia="zh-CN"/>
        </w:rPr>
      </w:pPr>
      <w:bookmarkStart w:id="1680" w:name="_Toc27745097"/>
      <w:bookmarkStart w:id="1681" w:name="_Toc29803249"/>
      <w:bookmarkStart w:id="1682"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w:t>
      </w:r>
      <w:r w:rsidRPr="00D1205D">
        <w:rPr>
          <w:lang w:eastAsia="zh-CN"/>
        </w:rPr>
        <w:lastRenderedPageBreak/>
        <w:t xml:space="preserve">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83" w:name="_Toc35970039"/>
      <w:bookmarkStart w:id="1684" w:name="_Toc36050833"/>
      <w:bookmarkStart w:id="1685" w:name="_Toc44847552"/>
      <w:bookmarkStart w:id="1686" w:name="_Toc51845206"/>
      <w:bookmarkStart w:id="1687" w:name="_Toc51845537"/>
      <w:bookmarkStart w:id="1688" w:name="_Toc51847057"/>
      <w:bookmarkStart w:id="1689"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lastRenderedPageBreak/>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90" w:name="_Toc198994091"/>
      <w:r w:rsidRPr="00D1205D">
        <w:rPr>
          <w:lang w:eastAsia="zh-CN"/>
        </w:rPr>
        <w:t>6.10.2.5</w:t>
      </w:r>
      <w:r w:rsidRPr="00D1205D">
        <w:rPr>
          <w:lang w:eastAsia="zh-CN"/>
        </w:rPr>
        <w:tab/>
      </w:r>
      <w:r w:rsidRPr="00D1205D">
        <w:t>3gpp-Sbi-Target-apiRoot header setting</w:t>
      </w:r>
      <w:bookmarkEnd w:id="1680"/>
      <w:bookmarkEnd w:id="1681"/>
      <w:bookmarkEnd w:id="1683"/>
      <w:bookmarkEnd w:id="1684"/>
      <w:bookmarkEnd w:id="1685"/>
      <w:bookmarkEnd w:id="1686"/>
      <w:bookmarkEnd w:id="1687"/>
      <w:bookmarkEnd w:id="1688"/>
      <w:bookmarkEnd w:id="1689"/>
      <w:bookmarkEnd w:id="1690"/>
    </w:p>
    <w:p w14:paraId="185298D2" w14:textId="77777777" w:rsidR="00F90BFA" w:rsidRPr="00D1205D" w:rsidRDefault="00F90BFA" w:rsidP="00F90BFA">
      <w:bookmarkStart w:id="1691" w:name="_Toc27745098"/>
      <w:bookmarkStart w:id="1692"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93" w:name="_Toc35970040"/>
      <w:bookmarkStart w:id="1694" w:name="_Toc36050834"/>
      <w:bookmarkStart w:id="1695" w:name="_Toc44847553"/>
      <w:bookmarkStart w:id="1696" w:name="_Toc51845207"/>
      <w:bookmarkStart w:id="1697" w:name="_Toc51845538"/>
      <w:bookmarkStart w:id="1698" w:name="_Toc51847058"/>
      <w:bookmarkStart w:id="1699" w:name="_Toc57022689"/>
      <w:bookmarkStart w:id="1700" w:name="_Toc198994092"/>
      <w:r w:rsidRPr="00D1205D">
        <w:rPr>
          <w:lang w:eastAsia="zh-CN"/>
        </w:rPr>
        <w:t>6.10.2.6</w:t>
      </w:r>
      <w:r w:rsidRPr="00D1205D">
        <w:rPr>
          <w:lang w:eastAsia="zh-CN"/>
        </w:rPr>
        <w:tab/>
      </w:r>
      <w:r w:rsidRPr="00D1205D">
        <w:t>Cache key (ck) query parameter</w:t>
      </w:r>
      <w:bookmarkEnd w:id="1691"/>
      <w:bookmarkEnd w:id="1692"/>
      <w:bookmarkEnd w:id="1693"/>
      <w:bookmarkEnd w:id="1694"/>
      <w:bookmarkEnd w:id="1695"/>
      <w:bookmarkEnd w:id="1696"/>
      <w:bookmarkEnd w:id="1697"/>
      <w:bookmarkEnd w:id="1698"/>
      <w:bookmarkEnd w:id="1699"/>
      <w:bookmarkEnd w:id="1700"/>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lastRenderedPageBreak/>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701" w:name="_Toc27745099"/>
      <w:bookmarkStart w:id="1702" w:name="_Toc29803251"/>
      <w:bookmarkStart w:id="1703" w:name="_Toc35970041"/>
      <w:bookmarkStart w:id="1704" w:name="_Toc36050835"/>
      <w:bookmarkStart w:id="1705" w:name="_Toc44847554"/>
      <w:bookmarkStart w:id="1706" w:name="_Toc51845208"/>
      <w:bookmarkStart w:id="1707" w:name="_Toc51845539"/>
      <w:bookmarkStart w:id="1708" w:name="_Toc51847059"/>
      <w:bookmarkStart w:id="1709" w:name="_Toc57022690"/>
      <w:bookmarkStart w:id="1710" w:name="_Toc198994093"/>
      <w:r w:rsidRPr="00D1205D">
        <w:rPr>
          <w:lang w:eastAsia="zh-CN"/>
        </w:rPr>
        <w:t>6.10.2A</w:t>
      </w:r>
      <w:r w:rsidRPr="00D1205D">
        <w:rPr>
          <w:lang w:eastAsia="zh-CN"/>
        </w:rPr>
        <w:tab/>
      </w:r>
      <w:bookmarkStart w:id="1711" w:name="_Toc27745101"/>
      <w:bookmarkStart w:id="1712" w:name="_Toc29803253"/>
      <w:bookmarkEnd w:id="1701"/>
      <w:bookmarkEnd w:id="1702"/>
      <w:r w:rsidRPr="00D1205D">
        <w:rPr>
          <w:lang w:eastAsia="zh-CN"/>
        </w:rPr>
        <w:t>Routing Mechanism with SCP</w:t>
      </w:r>
      <w:r w:rsidRPr="00D1205D">
        <w:rPr>
          <w:lang w:eastAsia="ja-JP"/>
        </w:rPr>
        <w:t xml:space="preserve"> Unknown to the NF</w:t>
      </w:r>
      <w:bookmarkEnd w:id="1703"/>
      <w:bookmarkEnd w:id="1704"/>
      <w:bookmarkEnd w:id="1705"/>
      <w:bookmarkEnd w:id="1706"/>
      <w:bookmarkEnd w:id="1707"/>
      <w:bookmarkEnd w:id="1708"/>
      <w:bookmarkEnd w:id="1709"/>
      <w:bookmarkEnd w:id="1710"/>
    </w:p>
    <w:p w14:paraId="7F07CC1A" w14:textId="77777777" w:rsidR="00F90BFA" w:rsidRPr="00D1205D" w:rsidRDefault="00F90BFA" w:rsidP="002D7984">
      <w:pPr>
        <w:pStyle w:val="Heading4"/>
        <w:rPr>
          <w:lang w:eastAsia="zh-CN"/>
        </w:rPr>
      </w:pPr>
      <w:bookmarkStart w:id="1713" w:name="_Toc27745100"/>
      <w:bookmarkStart w:id="1714" w:name="_Toc29803252"/>
      <w:bookmarkStart w:id="1715" w:name="_Toc35970042"/>
      <w:bookmarkStart w:id="1716" w:name="_Toc36050836"/>
      <w:bookmarkStart w:id="1717" w:name="_Toc44847555"/>
      <w:bookmarkStart w:id="1718" w:name="_Toc51845209"/>
      <w:bookmarkStart w:id="1719" w:name="_Toc51845540"/>
      <w:bookmarkStart w:id="1720" w:name="_Toc51847060"/>
      <w:bookmarkStart w:id="1721" w:name="_Toc57022691"/>
      <w:bookmarkStart w:id="1722" w:name="_Toc198994094"/>
      <w:r w:rsidRPr="00D1205D">
        <w:rPr>
          <w:lang w:eastAsia="zh-CN"/>
        </w:rPr>
        <w:t>6.10.2A.1</w:t>
      </w:r>
      <w:r w:rsidRPr="00D1205D">
        <w:rPr>
          <w:lang w:eastAsia="zh-CN"/>
        </w:rPr>
        <w:tab/>
        <w:t>Connecting inbound</w:t>
      </w:r>
      <w:bookmarkEnd w:id="1713"/>
      <w:bookmarkEnd w:id="1714"/>
      <w:bookmarkEnd w:id="1715"/>
      <w:bookmarkEnd w:id="1716"/>
      <w:bookmarkEnd w:id="1717"/>
      <w:bookmarkEnd w:id="1718"/>
      <w:bookmarkEnd w:id="1719"/>
      <w:bookmarkEnd w:id="1720"/>
      <w:bookmarkEnd w:id="1721"/>
      <w:bookmarkEnd w:id="1722"/>
    </w:p>
    <w:p w14:paraId="6F1C1B58" w14:textId="6E86A718" w:rsidR="006D7E1D" w:rsidRPr="00D1205D" w:rsidRDefault="006D7E1D" w:rsidP="006D7E1D">
      <w:pPr>
        <w:rPr>
          <w:lang w:eastAsia="zh-CN"/>
        </w:rPr>
      </w:pPr>
      <w:bookmarkStart w:id="1723" w:name="_Toc35970043"/>
      <w:bookmarkStart w:id="1724" w:name="_Toc36050837"/>
      <w:bookmarkStart w:id="1725" w:name="_Toc44847556"/>
      <w:bookmarkStart w:id="1726" w:name="_Toc51845210"/>
      <w:bookmarkStart w:id="1727" w:name="_Toc51845541"/>
      <w:bookmarkStart w:id="1728" w:name="_Toc51847061"/>
      <w:bookmarkStart w:id="1729"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30" w:name="_Toc198994095"/>
      <w:r w:rsidRPr="00D1205D">
        <w:rPr>
          <w:lang w:eastAsia="zh-CN"/>
        </w:rPr>
        <w:t>6.10.2A.2</w:t>
      </w:r>
      <w:r w:rsidRPr="00D1205D">
        <w:rPr>
          <w:lang w:eastAsia="zh-CN"/>
        </w:rPr>
        <w:tab/>
        <w:t>HTTP/2 connection management</w:t>
      </w:r>
      <w:bookmarkEnd w:id="1711"/>
      <w:bookmarkEnd w:id="1712"/>
      <w:bookmarkEnd w:id="1723"/>
      <w:bookmarkEnd w:id="1724"/>
      <w:bookmarkEnd w:id="1725"/>
      <w:bookmarkEnd w:id="1726"/>
      <w:bookmarkEnd w:id="1727"/>
      <w:bookmarkEnd w:id="1728"/>
      <w:bookmarkEnd w:id="1729"/>
      <w:bookmarkEnd w:id="1730"/>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31" w:name="_Toc27745102"/>
      <w:bookmarkStart w:id="1732" w:name="_Toc29803254"/>
      <w:bookmarkStart w:id="1733" w:name="_Toc35970044"/>
      <w:bookmarkStart w:id="1734" w:name="_Toc36050838"/>
      <w:bookmarkStart w:id="1735" w:name="_Toc44847557"/>
      <w:bookmarkStart w:id="1736" w:name="_Toc51845211"/>
      <w:bookmarkStart w:id="1737" w:name="_Toc51845542"/>
      <w:bookmarkStart w:id="1738" w:name="_Toc51847062"/>
      <w:bookmarkStart w:id="1739" w:name="_Toc57022693"/>
      <w:bookmarkStart w:id="1740" w:name="_Toc198994096"/>
      <w:r w:rsidRPr="00D1205D">
        <w:rPr>
          <w:lang w:eastAsia="zh-CN"/>
        </w:rPr>
        <w:t>6.10.2A.3</w:t>
      </w:r>
      <w:r w:rsidRPr="00D1205D">
        <w:rPr>
          <w:lang w:eastAsia="zh-CN"/>
        </w:rPr>
        <w:tab/>
      </w:r>
      <w:r w:rsidRPr="00D1205D">
        <w:t>Pseudo-header setting</w:t>
      </w:r>
      <w:bookmarkEnd w:id="1731"/>
      <w:bookmarkEnd w:id="1732"/>
      <w:bookmarkEnd w:id="1733"/>
      <w:bookmarkEnd w:id="1734"/>
      <w:bookmarkEnd w:id="1735"/>
      <w:bookmarkEnd w:id="1736"/>
      <w:bookmarkEnd w:id="1737"/>
      <w:bookmarkEnd w:id="1738"/>
      <w:bookmarkEnd w:id="1739"/>
      <w:bookmarkEnd w:id="1740"/>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41" w:name="_Toc27745103"/>
      <w:bookmarkStart w:id="1742" w:name="_Toc29803255"/>
      <w:bookmarkStart w:id="1743" w:name="_Toc35970045"/>
      <w:bookmarkStart w:id="1744" w:name="_Toc36050839"/>
      <w:bookmarkStart w:id="1745" w:name="_Toc44847558"/>
      <w:bookmarkStart w:id="1746" w:name="_Toc51845212"/>
      <w:bookmarkStart w:id="1747" w:name="_Toc51845543"/>
      <w:bookmarkStart w:id="1748" w:name="_Toc51847063"/>
      <w:bookmarkStart w:id="1749" w:name="_Toc57022694"/>
      <w:bookmarkStart w:id="1750" w:name="_Toc19709021"/>
      <w:bookmarkStart w:id="1751" w:name="_Toc198994097"/>
      <w:bookmarkEnd w:id="1682"/>
      <w:r w:rsidRPr="00D1205D">
        <w:rPr>
          <w:lang w:eastAsia="zh-CN"/>
        </w:rPr>
        <w:t>6.10.3</w:t>
      </w:r>
      <w:r w:rsidRPr="00D1205D">
        <w:rPr>
          <w:lang w:eastAsia="zh-CN"/>
        </w:rPr>
        <w:tab/>
        <w:t>NF Discovery and Selection for indirect communication with Delegated Discovery</w:t>
      </w:r>
      <w:bookmarkEnd w:id="1741"/>
      <w:bookmarkEnd w:id="1742"/>
      <w:bookmarkEnd w:id="1743"/>
      <w:bookmarkEnd w:id="1744"/>
      <w:bookmarkEnd w:id="1745"/>
      <w:bookmarkEnd w:id="1746"/>
      <w:bookmarkEnd w:id="1747"/>
      <w:bookmarkEnd w:id="1748"/>
      <w:bookmarkEnd w:id="1749"/>
      <w:bookmarkEnd w:id="1751"/>
    </w:p>
    <w:p w14:paraId="483C26E0" w14:textId="77777777" w:rsidR="00F90BFA" w:rsidRPr="00D1205D" w:rsidRDefault="00F90BFA" w:rsidP="002D7984">
      <w:pPr>
        <w:pStyle w:val="Heading4"/>
        <w:rPr>
          <w:lang w:eastAsia="zh-CN"/>
        </w:rPr>
      </w:pPr>
      <w:bookmarkStart w:id="1752" w:name="_Toc19709020"/>
      <w:bookmarkStart w:id="1753" w:name="_Toc27745104"/>
      <w:bookmarkStart w:id="1754" w:name="_Toc29803256"/>
      <w:bookmarkStart w:id="1755" w:name="_Toc35970046"/>
      <w:bookmarkStart w:id="1756" w:name="_Toc36050840"/>
      <w:bookmarkStart w:id="1757" w:name="_Toc44847559"/>
      <w:bookmarkStart w:id="1758" w:name="_Toc51845213"/>
      <w:bookmarkStart w:id="1759" w:name="_Toc51845544"/>
      <w:bookmarkStart w:id="1760" w:name="_Toc51847064"/>
      <w:bookmarkStart w:id="1761" w:name="_Toc57022695"/>
      <w:bookmarkStart w:id="1762" w:name="_Toc198994098"/>
      <w:r w:rsidRPr="00D1205D">
        <w:rPr>
          <w:lang w:eastAsia="zh-CN"/>
        </w:rPr>
        <w:t>6.10.3.1</w:t>
      </w:r>
      <w:r w:rsidRPr="00D1205D">
        <w:rPr>
          <w:lang w:eastAsia="zh-CN"/>
        </w:rPr>
        <w:tab/>
        <w:t>General</w:t>
      </w:r>
      <w:bookmarkEnd w:id="1752"/>
      <w:bookmarkEnd w:id="1753"/>
      <w:bookmarkEnd w:id="1754"/>
      <w:bookmarkEnd w:id="1755"/>
      <w:bookmarkEnd w:id="1756"/>
      <w:bookmarkEnd w:id="1757"/>
      <w:bookmarkEnd w:id="1758"/>
      <w:bookmarkEnd w:id="1759"/>
      <w:bookmarkEnd w:id="1760"/>
      <w:bookmarkEnd w:id="1761"/>
      <w:bookmarkEnd w:id="1762"/>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63" w:name="_Toc27745105"/>
      <w:bookmarkStart w:id="1764" w:name="_Toc29803257"/>
      <w:bookmarkStart w:id="1765" w:name="_Toc35970047"/>
      <w:bookmarkStart w:id="1766" w:name="_Toc36050841"/>
      <w:bookmarkStart w:id="1767" w:name="_Toc44847560"/>
      <w:bookmarkStart w:id="1768" w:name="_Toc51845214"/>
      <w:bookmarkStart w:id="1769" w:name="_Toc51845545"/>
      <w:bookmarkStart w:id="1770" w:name="_Toc51847065"/>
      <w:bookmarkStart w:id="1771" w:name="_Toc57022696"/>
      <w:bookmarkStart w:id="1772" w:name="_Toc198994099"/>
      <w:r w:rsidRPr="00D1205D">
        <w:rPr>
          <w:lang w:eastAsia="zh-CN"/>
        </w:rPr>
        <w:t>6.10.3.2</w:t>
      </w:r>
      <w:r w:rsidRPr="00D1205D">
        <w:rPr>
          <w:lang w:eastAsia="zh-CN"/>
        </w:rPr>
        <w:tab/>
        <w:t>Conveyance of NF Discovery Factors</w:t>
      </w:r>
      <w:bookmarkEnd w:id="1750"/>
      <w:bookmarkEnd w:id="1763"/>
      <w:bookmarkEnd w:id="1764"/>
      <w:bookmarkEnd w:id="1765"/>
      <w:bookmarkEnd w:id="1766"/>
      <w:bookmarkEnd w:id="1767"/>
      <w:bookmarkEnd w:id="1768"/>
      <w:bookmarkEnd w:id="1769"/>
      <w:bookmarkEnd w:id="1770"/>
      <w:bookmarkEnd w:id="1771"/>
      <w:bookmarkEnd w:id="1772"/>
    </w:p>
    <w:p w14:paraId="3244A530" w14:textId="77777777" w:rsidR="00BE274F" w:rsidRPr="00D1205D" w:rsidRDefault="00BE274F" w:rsidP="00BE274F">
      <w:pPr>
        <w:rPr>
          <w:lang w:eastAsia="zh-CN"/>
        </w:rPr>
      </w:pPr>
      <w:bookmarkStart w:id="1773"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lastRenderedPageBreak/>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2CAE7A17"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w:t>
      </w:r>
      <w:r w:rsidR="00E37AED">
        <w:rPr>
          <w:lang w:eastAsia="zh-CN"/>
        </w:rPr>
        <w:t>indication</w:t>
      </w:r>
      <w:r w:rsidR="00BE274F">
        <w:rPr>
          <w:lang w:eastAsia="zh-CN"/>
        </w:rPr>
        <w:t xml:space="preserve">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1ED6E1B" w14:textId="77777777" w:rsidR="00E37AED" w:rsidRDefault="00C60479" w:rsidP="00E37AED">
      <w:pPr>
        <w:rPr>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 xml:space="preserve">the SCP may indicate in </w:t>
      </w:r>
      <w:r w:rsidR="00384F71">
        <w:rPr>
          <w:lang w:eastAsia="zh-CN"/>
        </w:rPr>
        <w:lastRenderedPageBreak/>
        <w:t>the problem details the MAJOR API version(s) known to be supported by NF service producers for the corresponding service</w:t>
      </w:r>
      <w:r>
        <w:rPr>
          <w:lang w:eastAsia="zh-CN"/>
        </w:rPr>
        <w:t>.</w:t>
      </w:r>
    </w:p>
    <w:p w14:paraId="7FD9A854" w14:textId="1C7F1E28" w:rsidR="00F90BFA" w:rsidRPr="00D1205D" w:rsidRDefault="00E37AED" w:rsidP="006C04D6">
      <w:pPr>
        <w:pStyle w:val="NO"/>
        <w:rPr>
          <w:lang w:eastAsia="zh-CN"/>
        </w:rPr>
      </w:pPr>
      <w:r>
        <w:rPr>
          <w:lang w:eastAsia="zh-CN"/>
        </w:rPr>
        <w:t>NOTE 4:</w:t>
      </w:r>
      <w:r>
        <w:rPr>
          <w:lang w:eastAsia="zh-CN"/>
        </w:rPr>
        <w:tab/>
      </w:r>
      <w:r w:rsidRPr="00FC55FA">
        <w:rPr>
          <w:lang w:eastAsia="zh-CN"/>
        </w:rPr>
        <w:t>When delegated discovery and/or reselection is enabled, the NF consumer does not include the "3gpp-Sbi-Discovery-*" headers which indicate constraints on the NRF discovery result such as content encoding or size which are specific to the NRF consumer (e.g. 3gpp-Sbi-Discovery-limit, 3gpp-Sbi-Discovery-max-payload-size, 3gpp-Sbi-Discovery-requester-features, etc.) in the request sent to the SCP. If such headers are received in the request, the SCP can either discard them or adjust the value in the corresponding query parameters (according to the SCP capabilities) in the discovery request sent to the NRF for delegated discovery and/or reselection.</w:t>
      </w:r>
    </w:p>
    <w:p w14:paraId="5C1B8A90" w14:textId="77777777" w:rsidR="00C403B9" w:rsidRDefault="00C403B9" w:rsidP="002D7984">
      <w:pPr>
        <w:pStyle w:val="Heading4"/>
        <w:rPr>
          <w:lang w:val="en-US" w:eastAsia="zh-CN"/>
        </w:rPr>
      </w:pPr>
      <w:bookmarkStart w:id="1774" w:name="_Toc57022697"/>
      <w:bookmarkStart w:id="1775" w:name="_Toc27745107"/>
      <w:bookmarkStart w:id="1776" w:name="_Toc29803259"/>
      <w:bookmarkStart w:id="1777" w:name="_Toc35970049"/>
      <w:bookmarkStart w:id="1778" w:name="_Toc36050843"/>
      <w:bookmarkStart w:id="1779" w:name="_Toc44847562"/>
      <w:bookmarkStart w:id="1780" w:name="_Toc51845216"/>
      <w:bookmarkStart w:id="1781" w:name="_Toc51845547"/>
      <w:bookmarkStart w:id="1782" w:name="_Toc51847067"/>
      <w:bookmarkStart w:id="1783" w:name="_Toc19899410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74"/>
      <w:bookmarkEnd w:id="1783"/>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84" w:name="_Toc57022698"/>
      <w:bookmarkStart w:id="1785" w:name="_Toc57017616"/>
      <w:bookmarkStart w:id="1786" w:name="_Toc57024366"/>
      <w:bookmarkStart w:id="1787" w:name="_Toc27745108"/>
      <w:bookmarkStart w:id="1788" w:name="_Toc29803260"/>
      <w:bookmarkStart w:id="1789" w:name="_Toc35970050"/>
      <w:bookmarkStart w:id="1790" w:name="_Toc36050844"/>
      <w:bookmarkStart w:id="1791" w:name="_Toc198994101"/>
      <w:bookmarkEnd w:id="1775"/>
      <w:bookmarkEnd w:id="1776"/>
      <w:bookmarkEnd w:id="1777"/>
      <w:bookmarkEnd w:id="1778"/>
      <w:bookmarkEnd w:id="1779"/>
      <w:bookmarkEnd w:id="1780"/>
      <w:bookmarkEnd w:id="1781"/>
      <w:bookmarkEnd w:id="1782"/>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84"/>
      <w:bookmarkEnd w:id="1791"/>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92"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lastRenderedPageBreak/>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92"/>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93" w:name="_Toc19899410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85"/>
      <w:bookmarkEnd w:id="1786"/>
      <w:bookmarkEnd w:id="1793"/>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lastRenderedPageBreak/>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94" w:name="_Toc51845217"/>
      <w:bookmarkStart w:id="1795" w:name="_Toc51845548"/>
      <w:bookmarkStart w:id="1796" w:name="_Toc51847068"/>
      <w:bookmarkStart w:id="1797" w:name="_Toc57022699"/>
    </w:p>
    <w:p w14:paraId="2B4C6ECB" w14:textId="285AFF74" w:rsidR="00F90BFA" w:rsidRPr="00D1205D" w:rsidRDefault="00F90BFA" w:rsidP="002D7984">
      <w:pPr>
        <w:pStyle w:val="Heading3"/>
        <w:rPr>
          <w:lang w:eastAsia="zh-CN"/>
        </w:rPr>
      </w:pPr>
      <w:bookmarkStart w:id="1798" w:name="_Toc198994103"/>
      <w:r w:rsidRPr="00D1205D">
        <w:rPr>
          <w:lang w:eastAsia="zh-CN"/>
        </w:rPr>
        <w:t>6.10.4</w:t>
      </w:r>
      <w:r w:rsidRPr="00D1205D">
        <w:rPr>
          <w:lang w:eastAsia="zh-CN"/>
        </w:rPr>
        <w:tab/>
      </w:r>
      <w:r w:rsidRPr="00D1205D">
        <w:t>Authority and/or deployment-specific string in apiRoot of resource URI</w:t>
      </w:r>
      <w:bookmarkEnd w:id="1773"/>
      <w:bookmarkEnd w:id="1787"/>
      <w:bookmarkEnd w:id="1788"/>
      <w:bookmarkEnd w:id="1789"/>
      <w:bookmarkEnd w:id="1790"/>
      <w:bookmarkEnd w:id="1794"/>
      <w:bookmarkEnd w:id="1795"/>
      <w:bookmarkEnd w:id="1796"/>
      <w:bookmarkEnd w:id="1797"/>
      <w:bookmarkEnd w:id="1798"/>
    </w:p>
    <w:p w14:paraId="2E4324A9" w14:textId="77777777" w:rsidR="00F90BFA" w:rsidRPr="00D1205D" w:rsidRDefault="00F90BFA" w:rsidP="00F90BFA">
      <w:bookmarkStart w:id="1799" w:name="_Toc19709023"/>
      <w:bookmarkStart w:id="1800" w:name="_Toc27745109"/>
      <w:bookmarkStart w:id="1801"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802" w:name="_Toc35970051"/>
      <w:bookmarkStart w:id="1803" w:name="_Toc36050845"/>
      <w:bookmarkStart w:id="1804"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05" w:name="_Toc51845218"/>
      <w:bookmarkStart w:id="1806" w:name="_Toc51845549"/>
      <w:bookmarkStart w:id="1807" w:name="_Toc51847069"/>
      <w:bookmarkStart w:id="1808" w:name="_Toc57022700"/>
      <w:bookmarkStart w:id="1809" w:name="_Toc198994104"/>
      <w:r w:rsidRPr="00D1205D">
        <w:rPr>
          <w:lang w:eastAsia="zh-CN"/>
        </w:rPr>
        <w:t>6.10.5</w:t>
      </w:r>
      <w:r w:rsidRPr="00D1205D">
        <w:rPr>
          <w:lang w:eastAsia="zh-CN"/>
        </w:rPr>
        <w:tab/>
        <w:t>NF / NF service instance selection for Indirect Communication without Delegated Discovery</w:t>
      </w:r>
      <w:bookmarkEnd w:id="1799"/>
      <w:bookmarkEnd w:id="1800"/>
      <w:bookmarkEnd w:id="1801"/>
      <w:bookmarkEnd w:id="1802"/>
      <w:bookmarkEnd w:id="1803"/>
      <w:bookmarkEnd w:id="1804"/>
      <w:bookmarkEnd w:id="1805"/>
      <w:bookmarkEnd w:id="1806"/>
      <w:bookmarkEnd w:id="1807"/>
      <w:bookmarkEnd w:id="1808"/>
      <w:bookmarkEnd w:id="1809"/>
    </w:p>
    <w:p w14:paraId="06016FD5" w14:textId="77777777" w:rsidR="00F90BFA" w:rsidRPr="00D1205D" w:rsidRDefault="00F90BFA" w:rsidP="002D7984">
      <w:pPr>
        <w:pStyle w:val="Heading4"/>
        <w:rPr>
          <w:lang w:eastAsia="zh-CN"/>
        </w:rPr>
      </w:pPr>
      <w:bookmarkStart w:id="1810" w:name="_Toc19709024"/>
      <w:bookmarkStart w:id="1811" w:name="_Toc27745110"/>
      <w:bookmarkStart w:id="1812" w:name="_Toc29803262"/>
      <w:bookmarkStart w:id="1813" w:name="_Toc35970052"/>
      <w:bookmarkStart w:id="1814" w:name="_Toc36050846"/>
      <w:bookmarkStart w:id="1815" w:name="_Toc44847564"/>
      <w:bookmarkStart w:id="1816" w:name="_Toc51845219"/>
      <w:bookmarkStart w:id="1817" w:name="_Toc51845550"/>
      <w:bookmarkStart w:id="1818" w:name="_Toc51847070"/>
      <w:bookmarkStart w:id="1819" w:name="_Toc57022701"/>
      <w:bookmarkStart w:id="1820" w:name="_Toc198994105"/>
      <w:r w:rsidRPr="00D1205D">
        <w:rPr>
          <w:lang w:eastAsia="zh-CN"/>
        </w:rPr>
        <w:t>6.10.5.1</w:t>
      </w:r>
      <w:r w:rsidRPr="00D1205D">
        <w:rPr>
          <w:lang w:eastAsia="zh-CN"/>
        </w:rPr>
        <w:tab/>
        <w:t>General</w:t>
      </w:r>
      <w:bookmarkEnd w:id="1810"/>
      <w:bookmarkEnd w:id="1811"/>
      <w:bookmarkEnd w:id="1812"/>
      <w:bookmarkEnd w:id="1813"/>
      <w:bookmarkEnd w:id="1814"/>
      <w:bookmarkEnd w:id="1815"/>
      <w:bookmarkEnd w:id="1816"/>
      <w:bookmarkEnd w:id="1817"/>
      <w:bookmarkEnd w:id="1818"/>
      <w:bookmarkEnd w:id="1819"/>
      <w:bookmarkEnd w:id="1820"/>
    </w:p>
    <w:p w14:paraId="002BEAF7" w14:textId="77777777" w:rsidR="00F90BFA" w:rsidRPr="00D1205D" w:rsidRDefault="00F90BFA" w:rsidP="00F90BFA">
      <w:pPr>
        <w:rPr>
          <w:lang w:eastAsia="zh-CN"/>
        </w:rPr>
      </w:pPr>
      <w:bookmarkStart w:id="1821"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22" w:name="_Toc27745111"/>
      <w:bookmarkStart w:id="1823"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24" w:name="_Toc57022702"/>
      <w:bookmarkStart w:id="1825" w:name="_Toc35970053"/>
      <w:bookmarkStart w:id="1826" w:name="_Toc36050847"/>
      <w:bookmarkStart w:id="1827" w:name="_Toc44847565"/>
      <w:bookmarkStart w:id="1828" w:name="_Toc51845220"/>
      <w:bookmarkStart w:id="1829" w:name="_Toc51845551"/>
      <w:bookmarkStart w:id="1830"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lastRenderedPageBreak/>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31" w:name="_Toc198994106"/>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24"/>
      <w:bookmarkEnd w:id="1831"/>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lastRenderedPageBreak/>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832"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833" w:name="_Toc198994107"/>
      <w:r w:rsidRPr="00D1205D">
        <w:rPr>
          <w:lang w:eastAsia="zh-CN"/>
        </w:rPr>
        <w:t>6.10.6</w:t>
      </w:r>
      <w:r w:rsidRPr="00D1205D">
        <w:rPr>
          <w:lang w:eastAsia="zh-CN"/>
        </w:rPr>
        <w:tab/>
        <w:t>Feature negotiation for Indirect Communication with Delegated Discovery</w:t>
      </w:r>
      <w:bookmarkEnd w:id="1821"/>
      <w:bookmarkEnd w:id="1822"/>
      <w:bookmarkEnd w:id="1823"/>
      <w:bookmarkEnd w:id="1825"/>
      <w:bookmarkEnd w:id="1826"/>
      <w:bookmarkEnd w:id="1827"/>
      <w:bookmarkEnd w:id="1828"/>
      <w:bookmarkEnd w:id="1829"/>
      <w:bookmarkEnd w:id="1830"/>
      <w:bookmarkEnd w:id="1832"/>
      <w:bookmarkEnd w:id="1833"/>
    </w:p>
    <w:p w14:paraId="770F9292" w14:textId="18F8A51E" w:rsidR="00F90BFA" w:rsidRPr="00D1205D" w:rsidRDefault="00F90BFA" w:rsidP="00F90BFA">
      <w:pPr>
        <w:rPr>
          <w:lang w:eastAsia="zh-CN"/>
        </w:rPr>
      </w:pPr>
      <w:bookmarkStart w:id="1834" w:name="_Toc19709030"/>
      <w:bookmarkStart w:id="1835" w:name="_Toc27745116"/>
      <w:bookmarkStart w:id="1836"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w:t>
      </w:r>
      <w:r w:rsidR="00387E16">
        <w:rPr>
          <w:lang w:eastAsia="zh-CN"/>
        </w:rPr>
        <w:lastRenderedPageBreak/>
        <w:t>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837" w:name="_Toc35970054"/>
      <w:bookmarkStart w:id="1838" w:name="_Toc36050848"/>
      <w:bookmarkStart w:id="1839" w:name="_Toc44847566"/>
      <w:bookmarkStart w:id="1840" w:name="_Toc51845221"/>
      <w:bookmarkStart w:id="1841" w:name="_Toc51845552"/>
      <w:bookmarkStart w:id="1842" w:name="_Toc51847072"/>
      <w:bookmarkStart w:id="1843" w:name="_Toc57022704"/>
      <w:bookmarkStart w:id="1844" w:name="_Toc198994108"/>
      <w:r w:rsidRPr="00D1205D">
        <w:rPr>
          <w:lang w:eastAsia="zh-CN"/>
        </w:rPr>
        <w:t>6.10.7</w:t>
      </w:r>
      <w:r w:rsidRPr="00D1205D">
        <w:rPr>
          <w:lang w:eastAsia="zh-CN"/>
        </w:rPr>
        <w:tab/>
        <w:t>Notification and callback requests sent with Indirect Communication</w:t>
      </w:r>
      <w:bookmarkEnd w:id="1837"/>
      <w:bookmarkEnd w:id="1838"/>
      <w:bookmarkEnd w:id="1839"/>
      <w:bookmarkEnd w:id="1840"/>
      <w:bookmarkEnd w:id="1841"/>
      <w:bookmarkEnd w:id="1842"/>
      <w:bookmarkEnd w:id="1843"/>
      <w:bookmarkEnd w:id="1844"/>
    </w:p>
    <w:p w14:paraId="63E4BDA9" w14:textId="77777777" w:rsidR="00E8091F" w:rsidRPr="00532F96" w:rsidRDefault="00E8091F" w:rsidP="00E8091F">
      <w:pPr>
        <w:rPr>
          <w:lang w:eastAsia="zh-CN"/>
        </w:rPr>
      </w:pPr>
      <w:bookmarkStart w:id="1845" w:name="_Toc44847567"/>
      <w:bookmarkStart w:id="1846" w:name="_Toc51845222"/>
      <w:bookmarkStart w:id="1847" w:name="_Toc51845553"/>
      <w:bookmarkStart w:id="1848" w:name="_Toc51847073"/>
      <w:bookmarkStart w:id="1849"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50" w:name="_Toc198994109"/>
      <w:r w:rsidRPr="00D1205D">
        <w:rPr>
          <w:lang w:eastAsia="zh-CN"/>
        </w:rPr>
        <w:t>6.10.8</w:t>
      </w:r>
      <w:r w:rsidRPr="00D1205D">
        <w:rPr>
          <w:lang w:eastAsia="zh-CN"/>
        </w:rPr>
        <w:tab/>
        <w:t>Error Handling</w:t>
      </w:r>
      <w:bookmarkEnd w:id="1845"/>
      <w:bookmarkEnd w:id="1846"/>
      <w:bookmarkEnd w:id="1847"/>
      <w:bookmarkEnd w:id="1848"/>
      <w:bookmarkEnd w:id="1849"/>
      <w:bookmarkEnd w:id="1850"/>
    </w:p>
    <w:p w14:paraId="1CF5215C" w14:textId="77777777" w:rsidR="00F90BFA" w:rsidRPr="00D1205D" w:rsidRDefault="00F90BFA" w:rsidP="002D7984">
      <w:pPr>
        <w:pStyle w:val="Heading4"/>
        <w:rPr>
          <w:lang w:eastAsia="zh-CN"/>
        </w:rPr>
      </w:pPr>
      <w:bookmarkStart w:id="1851" w:name="_Toc44847568"/>
      <w:bookmarkStart w:id="1852" w:name="_Toc51845223"/>
      <w:bookmarkStart w:id="1853" w:name="_Toc51845554"/>
      <w:bookmarkStart w:id="1854" w:name="_Toc51847074"/>
      <w:bookmarkStart w:id="1855" w:name="_Toc57022706"/>
      <w:bookmarkStart w:id="1856" w:name="_Toc198994110"/>
      <w:r w:rsidRPr="00D1205D">
        <w:rPr>
          <w:lang w:eastAsia="zh-CN"/>
        </w:rPr>
        <w:t>6.10.8.1</w:t>
      </w:r>
      <w:r w:rsidRPr="00D1205D">
        <w:rPr>
          <w:lang w:eastAsia="zh-CN"/>
        </w:rPr>
        <w:tab/>
        <w:t>General</w:t>
      </w:r>
      <w:bookmarkEnd w:id="1851"/>
      <w:bookmarkEnd w:id="1852"/>
      <w:bookmarkEnd w:id="1853"/>
      <w:bookmarkEnd w:id="1854"/>
      <w:bookmarkEnd w:id="1855"/>
      <w:bookmarkEnd w:id="1856"/>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lastRenderedPageBreak/>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57" w:name="_Toc44847569"/>
      <w:bookmarkStart w:id="1858" w:name="_Toc51845224"/>
      <w:bookmarkStart w:id="1859" w:name="_Toc51845555"/>
      <w:bookmarkStart w:id="1860" w:name="_Toc51847075"/>
      <w:bookmarkStart w:id="1861" w:name="_Toc57022707"/>
      <w:bookmarkStart w:id="1862" w:name="_Toc198994111"/>
      <w:r w:rsidRPr="00D1205D">
        <w:rPr>
          <w:lang w:eastAsia="zh-CN"/>
        </w:rPr>
        <w:t>6.10.8.2</w:t>
      </w:r>
      <w:r w:rsidRPr="00D1205D">
        <w:rPr>
          <w:lang w:eastAsia="zh-CN"/>
        </w:rPr>
        <w:tab/>
        <w:t>Requirements for the originator of an HTTP error response</w:t>
      </w:r>
      <w:bookmarkEnd w:id="1857"/>
      <w:bookmarkEnd w:id="1858"/>
      <w:bookmarkEnd w:id="1859"/>
      <w:bookmarkEnd w:id="1860"/>
      <w:bookmarkEnd w:id="1861"/>
      <w:bookmarkEnd w:id="1862"/>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63" w:name="_Toc44847570"/>
      <w:bookmarkStart w:id="1864" w:name="_Toc51845225"/>
      <w:bookmarkStart w:id="1865" w:name="_Toc51845556"/>
      <w:bookmarkStart w:id="1866" w:name="_Toc51847076"/>
      <w:bookmarkStart w:id="1867" w:name="_Toc57022708"/>
      <w:bookmarkStart w:id="1868" w:name="_Toc198994112"/>
      <w:r w:rsidRPr="00D1205D">
        <w:rPr>
          <w:lang w:eastAsia="zh-CN"/>
        </w:rPr>
        <w:lastRenderedPageBreak/>
        <w:t>6.10.8.3</w:t>
      </w:r>
      <w:r w:rsidRPr="00D1205D">
        <w:rPr>
          <w:lang w:eastAsia="zh-CN"/>
        </w:rPr>
        <w:tab/>
        <w:t>Requirements for an SCP or SEPP relaying an HTTP error response</w:t>
      </w:r>
      <w:bookmarkEnd w:id="1863"/>
      <w:bookmarkEnd w:id="1864"/>
      <w:bookmarkEnd w:id="1865"/>
      <w:bookmarkEnd w:id="1866"/>
      <w:bookmarkEnd w:id="1867"/>
      <w:bookmarkEnd w:id="1868"/>
    </w:p>
    <w:p w14:paraId="739166FE" w14:textId="77777777" w:rsidR="006D7E1D" w:rsidRPr="00D1205D" w:rsidRDefault="006D7E1D" w:rsidP="006D7E1D">
      <w:bookmarkStart w:id="1869" w:name="_Toc44847571"/>
      <w:bookmarkStart w:id="1870" w:name="_Toc51845226"/>
      <w:bookmarkStart w:id="1871" w:name="_Toc51845557"/>
      <w:bookmarkStart w:id="1872" w:name="_Toc51847077"/>
      <w:bookmarkStart w:id="1873"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74" w:name="_Toc198994113"/>
      <w:r w:rsidRPr="00D1205D">
        <w:rPr>
          <w:lang w:eastAsia="zh-CN"/>
        </w:rPr>
        <w:t>6.10.9</w:t>
      </w:r>
      <w:r w:rsidRPr="00D1205D">
        <w:rPr>
          <w:lang w:eastAsia="zh-CN"/>
        </w:rPr>
        <w:tab/>
        <w:t>HTTP redirection</w:t>
      </w:r>
      <w:bookmarkEnd w:id="1869"/>
      <w:bookmarkEnd w:id="1870"/>
      <w:bookmarkEnd w:id="1871"/>
      <w:bookmarkEnd w:id="1872"/>
      <w:bookmarkEnd w:id="1873"/>
      <w:bookmarkEnd w:id="1874"/>
    </w:p>
    <w:p w14:paraId="1E1F7435" w14:textId="77777777" w:rsidR="00F90BFA" w:rsidRPr="00D1205D" w:rsidRDefault="00F90BFA" w:rsidP="002D7984">
      <w:pPr>
        <w:pStyle w:val="Heading4"/>
        <w:rPr>
          <w:lang w:eastAsia="zh-CN"/>
        </w:rPr>
      </w:pPr>
      <w:bookmarkStart w:id="1875" w:name="_Toc44847572"/>
      <w:bookmarkStart w:id="1876" w:name="_Toc51845227"/>
      <w:bookmarkStart w:id="1877" w:name="_Toc51845558"/>
      <w:bookmarkStart w:id="1878" w:name="_Toc51847078"/>
      <w:bookmarkStart w:id="1879" w:name="_Toc57022710"/>
      <w:bookmarkStart w:id="1880" w:name="_Toc198994114"/>
      <w:r w:rsidRPr="00D1205D">
        <w:rPr>
          <w:lang w:eastAsia="zh-CN"/>
        </w:rPr>
        <w:t>6.10.9.1</w:t>
      </w:r>
      <w:r w:rsidRPr="00D1205D">
        <w:rPr>
          <w:lang w:eastAsia="zh-CN"/>
        </w:rPr>
        <w:tab/>
        <w:t>General</w:t>
      </w:r>
      <w:bookmarkEnd w:id="1875"/>
      <w:bookmarkEnd w:id="1876"/>
      <w:bookmarkEnd w:id="1877"/>
      <w:bookmarkEnd w:id="1878"/>
      <w:bookmarkEnd w:id="1879"/>
      <w:bookmarkEnd w:id="1880"/>
    </w:p>
    <w:p w14:paraId="7CB7D1EF" w14:textId="21BA7E86" w:rsidR="00C60479" w:rsidRPr="00D1205D" w:rsidRDefault="00C60479" w:rsidP="00C60479">
      <w:pPr>
        <w:rPr>
          <w:lang w:eastAsia="zh-CN"/>
        </w:rPr>
      </w:pPr>
      <w:bookmarkStart w:id="1881" w:name="_Toc57022711"/>
      <w:bookmarkStart w:id="1882" w:name="_Toc35970055"/>
      <w:bookmarkStart w:id="1883" w:name="_Toc36050849"/>
      <w:bookmarkStart w:id="1884" w:name="_Toc44847573"/>
      <w:bookmarkStart w:id="1885" w:name="_Toc51845228"/>
      <w:bookmarkStart w:id="1886" w:name="_Toc51845559"/>
      <w:bookmarkStart w:id="1887"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lastRenderedPageBreak/>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888" w:name="_Toc198994115"/>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81"/>
      <w:bookmarkEnd w:id="1888"/>
    </w:p>
    <w:p w14:paraId="0FA5D4C8" w14:textId="77777777" w:rsidR="00567AFA" w:rsidRPr="00D1205D" w:rsidRDefault="00567AFA" w:rsidP="002D7984">
      <w:pPr>
        <w:pStyle w:val="Heading4"/>
        <w:rPr>
          <w:lang w:eastAsia="zh-CN"/>
        </w:rPr>
      </w:pPr>
      <w:bookmarkStart w:id="1889" w:name="_Toc198994116"/>
      <w:r w:rsidRPr="00D1205D">
        <w:rPr>
          <w:lang w:eastAsia="zh-CN"/>
        </w:rPr>
        <w:t>6.10.</w:t>
      </w:r>
      <w:r>
        <w:rPr>
          <w:lang w:eastAsia="zh-CN"/>
        </w:rPr>
        <w:t>10</w:t>
      </w:r>
      <w:r w:rsidRPr="00D1205D">
        <w:rPr>
          <w:lang w:eastAsia="zh-CN"/>
        </w:rPr>
        <w:t>.1</w:t>
      </w:r>
      <w:r w:rsidRPr="00D1205D">
        <w:rPr>
          <w:lang w:eastAsia="zh-CN"/>
        </w:rPr>
        <w:tab/>
        <w:t>General</w:t>
      </w:r>
      <w:bookmarkEnd w:id="1889"/>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90" w:name="_Toc198994117"/>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90"/>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91" w:name="_Toc198994118"/>
      <w:r w:rsidRPr="00D1205D">
        <w:rPr>
          <w:lang w:eastAsia="zh-CN"/>
        </w:rPr>
        <w:lastRenderedPageBreak/>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91"/>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92" w:name="_Toc198994119"/>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92"/>
    </w:p>
    <w:p w14:paraId="08CF70B3" w14:textId="713DB9CA" w:rsidR="002100E6" w:rsidRDefault="002100E6" w:rsidP="002D7984">
      <w:pPr>
        <w:pStyle w:val="Heading4"/>
        <w:rPr>
          <w:noProof/>
          <w:lang w:val="en-US"/>
        </w:rPr>
      </w:pPr>
      <w:bookmarkStart w:id="1893" w:name="_Toc198994120"/>
      <w:r>
        <w:rPr>
          <w:noProof/>
          <w:lang w:val="en-US"/>
        </w:rPr>
        <w:t>6.10.1</w:t>
      </w:r>
      <w:r w:rsidR="009365AB">
        <w:rPr>
          <w:noProof/>
          <w:lang w:val="en-US"/>
        </w:rPr>
        <w:t>1</w:t>
      </w:r>
      <w:r>
        <w:rPr>
          <w:noProof/>
          <w:lang w:val="en-US"/>
        </w:rPr>
        <w:t>.1</w:t>
      </w:r>
      <w:r>
        <w:rPr>
          <w:noProof/>
          <w:lang w:val="en-US"/>
        </w:rPr>
        <w:tab/>
        <w:t>General</w:t>
      </w:r>
      <w:bookmarkEnd w:id="1893"/>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94" w:name="_Toc198994121"/>
      <w:r>
        <w:rPr>
          <w:noProof/>
          <w:lang w:val="en-US"/>
        </w:rPr>
        <w:t>6.10.11.2</w:t>
      </w:r>
      <w:r>
        <w:rPr>
          <w:noProof/>
          <w:lang w:val="en-US"/>
        </w:rPr>
        <w:tab/>
        <w:t>Authorization for indirect communication with delegated discovery</w:t>
      </w:r>
      <w:bookmarkEnd w:id="1894"/>
    </w:p>
    <w:p w14:paraId="2705DD43" w14:textId="72C05265" w:rsidR="002100E6" w:rsidRDefault="002100E6" w:rsidP="002D7984">
      <w:pPr>
        <w:pStyle w:val="Heading5"/>
        <w:rPr>
          <w:noProof/>
          <w:lang w:val="en-US"/>
        </w:rPr>
      </w:pPr>
      <w:bookmarkStart w:id="1895" w:name="_Toc198994122"/>
      <w:r>
        <w:rPr>
          <w:noProof/>
          <w:lang w:val="en-US"/>
        </w:rPr>
        <w:t>6.10.11.2.1</w:t>
      </w:r>
      <w:r>
        <w:rPr>
          <w:noProof/>
          <w:lang w:val="en-US"/>
        </w:rPr>
        <w:tab/>
        <w:t>General</w:t>
      </w:r>
      <w:bookmarkEnd w:id="1895"/>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lastRenderedPageBreak/>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96" w:name="_Toc198994123"/>
      <w:r>
        <w:rPr>
          <w:noProof/>
          <w:lang w:val="en-US"/>
        </w:rPr>
        <w:t>6.10.11.2.2</w:t>
      </w:r>
      <w:r>
        <w:rPr>
          <w:noProof/>
          <w:lang w:val="en-US"/>
        </w:rPr>
        <w:tab/>
        <w:t>Error handling when the SCP fails to obtain an access token</w:t>
      </w:r>
      <w:bookmarkEnd w:id="1896"/>
    </w:p>
    <w:p w14:paraId="17DE4190" w14:textId="342CA944"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w:t>
      </w:r>
      <w:r w:rsidR="00E37AED">
        <w:rPr>
          <w:noProof/>
          <w:lang w:val="en-US"/>
        </w:rPr>
        <w:t xml:space="preserve">or if the SCP can issue an Access Token Request towards the NRF but the NRF rejects the Access Token Request with a 403 Forbidden response with the </w:t>
      </w:r>
      <w:r w:rsidR="00E37AED" w:rsidRPr="00AE0A05">
        <w:rPr>
          <w:noProof/>
        </w:rPr>
        <w:t>MISSING_PARAMETER</w:t>
      </w:r>
      <w:r w:rsidR="00E37AED">
        <w:rPr>
          <w:noProof/>
        </w:rPr>
        <w:t xml:space="preserve"> cause, </w:t>
      </w:r>
      <w:r>
        <w:rPr>
          <w:noProof/>
          <w:lang w:val="en-US"/>
        </w:rPr>
        <w:t xml:space="preserve">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3971BD2A" w:rsidR="006D7E1D" w:rsidRDefault="006D7E1D" w:rsidP="006D7E1D">
      <w:pPr>
        <w:rPr>
          <w:noProof/>
          <w:lang w:val="en-US"/>
        </w:rPr>
      </w:pPr>
      <w:r>
        <w:rPr>
          <w:noProof/>
          <w:lang w:val="en-US"/>
        </w:rPr>
        <w:t xml:space="preserve">If the SCP can issue an Access Token Request towards the NRF, but the NRF rejects the request </w:t>
      </w:r>
      <w:r w:rsidR="00E37AED">
        <w:rPr>
          <w:noProof/>
          <w:lang w:val="en-US"/>
        </w:rPr>
        <w:t xml:space="preserve">for a cause other than </w:t>
      </w:r>
      <w:r w:rsidR="00E37AED" w:rsidRPr="00AE0A05">
        <w:rPr>
          <w:noProof/>
        </w:rPr>
        <w:t>MISSING_PARAMETER</w:t>
      </w:r>
      <w:r w:rsidR="00E37AED">
        <w:rPr>
          <w:noProof/>
        </w:rPr>
        <w:t xml:space="preserve"> </w:t>
      </w:r>
      <w:r>
        <w:rPr>
          <w:noProof/>
          <w:lang w:val="en-US"/>
        </w:rPr>
        <w:t xml:space="preserve">(e.g. because the validation of the Client Credentials Assertion fails at the NRF or because </w:t>
      </w:r>
      <w:r>
        <w:rPr>
          <w:noProof/>
          <w:lang w:val="en-US"/>
        </w:rPr>
        <w:lastRenderedPageBreak/>
        <w:t xml:space="preserve">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897" w:name="_Toc198994124"/>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897"/>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898" w:name="_Toc198994125"/>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98"/>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lastRenderedPageBreak/>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899" w:name="_Toc198994126"/>
      <w:r>
        <w:rPr>
          <w:noProof/>
          <w:lang w:val="en-US"/>
        </w:rPr>
        <w:t>6.10.11.3</w:t>
      </w:r>
      <w:r>
        <w:rPr>
          <w:noProof/>
          <w:lang w:val="en-US"/>
        </w:rPr>
        <w:tab/>
        <w:t>Authorization for indirect communication without delegated discovery</w:t>
      </w:r>
      <w:bookmarkEnd w:id="1899"/>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72EAF274" w14:textId="263771FA" w:rsidR="00432FC1" w:rsidRDefault="00432FC1" w:rsidP="00432FC1">
      <w:pPr>
        <w:pStyle w:val="Heading3"/>
        <w:rPr>
          <w:lang w:eastAsia="zh-CN"/>
        </w:rPr>
      </w:pPr>
      <w:bookmarkStart w:id="1900" w:name="_Toc170152989"/>
      <w:bookmarkStart w:id="1901" w:name="_Toc57022712"/>
      <w:bookmarkStart w:id="1902" w:name="_Toc198994127"/>
      <w:r w:rsidRPr="00D1205D">
        <w:rPr>
          <w:lang w:eastAsia="zh-CN"/>
        </w:rPr>
        <w:t>6.10.</w:t>
      </w:r>
      <w:r>
        <w:rPr>
          <w:lang w:eastAsia="zh-CN"/>
        </w:rPr>
        <w:t>12</w:t>
      </w:r>
      <w:r w:rsidRPr="00D1205D">
        <w:rPr>
          <w:lang w:eastAsia="zh-CN"/>
        </w:rPr>
        <w:tab/>
      </w:r>
      <w:bookmarkEnd w:id="1900"/>
      <w:r>
        <w:rPr>
          <w:lang w:eastAsia="zh-CN"/>
        </w:rPr>
        <w:t xml:space="preserve">Indirect communication with or without delegated discovery </w:t>
      </w:r>
      <w:r>
        <w:t xml:space="preserve">between different PLMNs </w:t>
      </w:r>
      <w:r>
        <w:rPr>
          <w:lang w:eastAsia="zh-CN"/>
        </w:rPr>
        <w:t>with possible NF selection at target PLMN</w:t>
      </w:r>
      <w:bookmarkEnd w:id="1902"/>
    </w:p>
    <w:p w14:paraId="3A644467" w14:textId="77777777" w:rsidR="00432FC1" w:rsidRPr="0096287C" w:rsidRDefault="00432FC1" w:rsidP="00432FC1">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33A0EB6D" w14:textId="1A52252C" w:rsidR="00432FC1" w:rsidRDefault="00432FC1" w:rsidP="00432FC1">
      <w:pPr>
        <w:pStyle w:val="Heading4"/>
        <w:rPr>
          <w:noProof/>
        </w:rPr>
      </w:pPr>
      <w:bookmarkStart w:id="1903" w:name="_Toc198994128"/>
      <w:r>
        <w:rPr>
          <w:noProof/>
        </w:rPr>
        <w:t>6.10.12.1</w:t>
      </w:r>
      <w:r>
        <w:rPr>
          <w:noProof/>
        </w:rPr>
        <w:tab/>
        <w:t>General</w:t>
      </w:r>
      <w:bookmarkEnd w:id="1903"/>
    </w:p>
    <w:p w14:paraId="3F747D6E" w14:textId="05A9F8FA" w:rsidR="00432FC1" w:rsidRDefault="00432FC1" w:rsidP="00432FC1">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t xml:space="preserve">3GPP TS 23.501 [3] and </w:t>
      </w:r>
      <w:r>
        <w:rPr>
          <w:lang w:eastAsia="zh-CN"/>
        </w:rPr>
        <w:t xml:space="preserve">clause 4.17.10a of </w:t>
      </w:r>
      <w:r w:rsidRPr="00690A26">
        <w:t>3GPP TS 23.502 [</w:t>
      </w:r>
      <w:r>
        <w:t>4</w:t>
      </w:r>
      <w:r w:rsidRPr="00690A26">
        <w:t>]</w:t>
      </w:r>
      <w:r>
        <w:t>.</w:t>
      </w:r>
    </w:p>
    <w:p w14:paraId="1BC98793" w14:textId="77777777" w:rsidR="00AF7015" w:rsidRDefault="00AF7015" w:rsidP="00AF7015">
      <w:r>
        <w:t>The terms "source PLMN" and "target PLMN" throughout this clause refer respectively to the PLMN originating the request (i.e. the PLMN of the NF service consumer for a service request, or the PLMN of the NF service producer for a notification request) and the PLMN receiving/serving the request (i.e. the PLMN of the NF service producer for a service request, or the PLMN of the NF service consumer for a notification request).</w:t>
      </w:r>
    </w:p>
    <w:p w14:paraId="62A12DA1" w14:textId="5434239C" w:rsidR="00432FC1" w:rsidRDefault="00432FC1" w:rsidP="00432FC1">
      <w:pPr>
        <w:pStyle w:val="Heading4"/>
        <w:rPr>
          <w:noProof/>
        </w:rPr>
      </w:pPr>
      <w:bookmarkStart w:id="1904" w:name="_Toc198994129"/>
      <w:r>
        <w:rPr>
          <w:noProof/>
        </w:rPr>
        <w:t>6.10.12.2</w:t>
      </w:r>
      <w:r>
        <w:rPr>
          <w:noProof/>
        </w:rPr>
        <w:tab/>
        <w:t>NF Discovery and Selection</w:t>
      </w:r>
      <w:bookmarkEnd w:id="1904"/>
    </w:p>
    <w:p w14:paraId="5C6065E8" w14:textId="72B50B5A" w:rsidR="00432FC1" w:rsidRDefault="00432FC1" w:rsidP="00432FC1">
      <w:pPr>
        <w:pStyle w:val="Heading5"/>
        <w:rPr>
          <w:noProof/>
        </w:rPr>
      </w:pPr>
      <w:bookmarkStart w:id="1905" w:name="_Toc198994130"/>
      <w:r>
        <w:rPr>
          <w:noProof/>
        </w:rPr>
        <w:t>6.10.12.2.1</w:t>
      </w:r>
      <w:r>
        <w:rPr>
          <w:noProof/>
        </w:rPr>
        <w:tab/>
        <w:t>NF Discovery and Selection for indirect communication with delegated discovery</w:t>
      </w:r>
      <w:bookmarkEnd w:id="1905"/>
    </w:p>
    <w:p w14:paraId="00108311" w14:textId="50A0D9D8" w:rsidR="00AF7015" w:rsidRDefault="00AF7015" w:rsidP="00AF7015">
      <w:r>
        <w:t>When using indirect communication with delegated discovery between different PLMNs, the NF service consumer (for a service request) or the NF service producer (for a notification request), and the SCP in the source PLMN shall include the necessary NF service discovery factors (as specified in clause 6.10.3.2) in the request sent towards the target PLMN. The request shall also include the 3gpp-Sbi-Discovery-target-plmn-list (or 3gpp-Sbi-Discovery-target-snpn) header identifying the target PLMN (or SNPN) and the 3gpp-Sbi-Discovery-requester-plmn-list (or 3gpp-Sbi-Discovery-requester-snpn-list) header identifying the source PLMN (or SNPN) ID.</w:t>
      </w:r>
    </w:p>
    <w:p w14:paraId="1EDD92B7" w14:textId="64C143F1" w:rsidR="00432FC1" w:rsidRPr="00954B02" w:rsidRDefault="00432FC1" w:rsidP="00432FC1">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35522E9A" w14:textId="65586C6F" w:rsidR="00432FC1" w:rsidRDefault="00432FC1" w:rsidP="00432FC1">
      <w:pPr>
        <w:pStyle w:val="Heading5"/>
        <w:rPr>
          <w:noProof/>
        </w:rPr>
      </w:pPr>
      <w:bookmarkStart w:id="1906" w:name="_Toc198994131"/>
      <w:r>
        <w:rPr>
          <w:noProof/>
        </w:rPr>
        <w:t>6.10.12.2.2</w:t>
      </w:r>
      <w:r>
        <w:rPr>
          <w:noProof/>
        </w:rPr>
        <w:tab/>
        <w:t>NF Discovery and Selection for indirect communication without delegated discovery</w:t>
      </w:r>
      <w:bookmarkEnd w:id="1906"/>
    </w:p>
    <w:p w14:paraId="2CD2A5A9" w14:textId="0C44D025" w:rsidR="00432FC1" w:rsidRDefault="00432FC1" w:rsidP="00432FC1">
      <w:r>
        <w:t>When using indirect communication without delegated discovery between different PLMNs, the NF service consumer or the SCP of the source PLMN shall select the NF (Service) Set or a specific NF (service) instance.</w:t>
      </w:r>
    </w:p>
    <w:p w14:paraId="4CFC0CA5" w14:textId="77777777" w:rsidR="00AF7015" w:rsidRDefault="00432FC1" w:rsidP="00AF7015">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282A0476" w14:textId="7C7E074E" w:rsidR="00432FC1" w:rsidRDefault="00AF7015" w:rsidP="00AF7015">
      <w:r>
        <w:lastRenderedPageBreak/>
        <w:t>When using indirect communication without delegated discovery between different PLMNs, the NF service producer or the SCP of the source PLMN shall select the NF service consumer (e.g. for sending a notification corresponding to a default notification subscription as defined in clause 6.10.5.2).</w:t>
      </w:r>
    </w:p>
    <w:p w14:paraId="6E56E8EC" w14:textId="5E4CDF2A" w:rsidR="00AF7015" w:rsidRPr="000666EC" w:rsidRDefault="00AF7015" w:rsidP="00AF7015">
      <w:r>
        <w:t>The requirements specified in clause 6.10.5 shall apply. Additionally, the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p>
    <w:p w14:paraId="035E4B99" w14:textId="451A84DD" w:rsidR="00432FC1" w:rsidRDefault="00432FC1" w:rsidP="00432FC1">
      <w:pPr>
        <w:pStyle w:val="Heading4"/>
        <w:rPr>
          <w:noProof/>
        </w:rPr>
      </w:pPr>
      <w:bookmarkStart w:id="1907" w:name="_Toc198994132"/>
      <w:r>
        <w:rPr>
          <w:noProof/>
        </w:rPr>
        <w:t>6.10.12.3</w:t>
      </w:r>
      <w:r>
        <w:rPr>
          <w:noProof/>
        </w:rPr>
        <w:tab/>
        <w:t>Routing mechanisms</w:t>
      </w:r>
      <w:bookmarkEnd w:id="1907"/>
    </w:p>
    <w:p w14:paraId="5386ED18" w14:textId="5DBBE3EF" w:rsidR="00432FC1" w:rsidRDefault="00432FC1" w:rsidP="00432FC1">
      <w:pPr>
        <w:pStyle w:val="Heading5"/>
        <w:rPr>
          <w:noProof/>
        </w:rPr>
      </w:pPr>
      <w:bookmarkStart w:id="1908" w:name="_Toc198994133"/>
      <w:r>
        <w:rPr>
          <w:noProof/>
        </w:rPr>
        <w:t>6.10.12.3.1</w:t>
      </w:r>
      <w:r>
        <w:rPr>
          <w:noProof/>
        </w:rPr>
        <w:tab/>
        <w:t>General</w:t>
      </w:r>
      <w:bookmarkEnd w:id="1908"/>
    </w:p>
    <w:p w14:paraId="2BCEBBD5" w14:textId="6A107EEB" w:rsidR="00AF7015" w:rsidRDefault="00AF7015" w:rsidP="00AF7015">
      <w:r>
        <w:t>This clause specifies how to route a request from an NF service consumer (for a service request) or an NF service producer (for a notification request) in a source PLMN towards an NF service producer or an NF service consumer (respectively) in a different PLMN, with possible NF selection at the target PLMN.</w:t>
      </w:r>
    </w:p>
    <w:p w14:paraId="35089E57" w14:textId="77777777" w:rsidR="00AF7015" w:rsidRDefault="00AF7015" w:rsidP="00AF7015">
      <w:pPr>
        <w:pStyle w:val="Heading5"/>
        <w:rPr>
          <w:noProof/>
        </w:rPr>
      </w:pPr>
      <w:bookmarkStart w:id="1909" w:name="_Toc198994134"/>
      <w:r>
        <w:rPr>
          <w:noProof/>
        </w:rPr>
        <w:t>6.10.12.3.2</w:t>
      </w:r>
      <w:r>
        <w:rPr>
          <w:noProof/>
        </w:rPr>
        <w:tab/>
        <w:t>Routing within the source PLMN</w:t>
      </w:r>
      <w:bookmarkEnd w:id="1909"/>
    </w:p>
    <w:p w14:paraId="26AF3FC8" w14:textId="612B2129" w:rsidR="00AF7015" w:rsidRDefault="00AF7015" w:rsidP="00AF7015">
      <w:r>
        <w:t>Requests shall be routed between the NF service consumer (or NF service producer) and the SCP within the source PLMN as specified for indirect communications in clauses 6.10.2 and 6.10.2A.</w:t>
      </w:r>
    </w:p>
    <w:p w14:paraId="2C2E9CC5" w14:textId="1F658FC7" w:rsidR="00AF7015" w:rsidRDefault="00AF7015" w:rsidP="00AF7015">
      <w:r>
        <w:t>Requests shall be routed between the SCP and the SEPP within the source PLMN:</w:t>
      </w:r>
    </w:p>
    <w:p w14:paraId="1341057D" w14:textId="5D4129F3" w:rsidR="00AF7015" w:rsidRDefault="00AF7015" w:rsidP="00AF7015">
      <w:pPr>
        <w:pStyle w:val="B1"/>
      </w:pPr>
      <w:r>
        <w:t>-</w:t>
      </w:r>
      <w:r>
        <w:tab/>
        <w:t>as specified in clause 6.1.4.3, if a target NF instance has been selected by the source PLMN; additionnaly, if the address of an SCP in the target domain is also available (i.e. was received in the NF Discovery response from the NRF), the SCP in the source PLMN shall include the 3gpp-Sbi-Scp-apiRoot header in the request it forwards to the SEPP set to the apiRoot of the SCP in the target domain;</w:t>
      </w:r>
    </w:p>
    <w:p w14:paraId="407C50AC" w14:textId="5AE448FC" w:rsidR="00AF7015" w:rsidRDefault="00AF7015" w:rsidP="00AF7015">
      <w:pPr>
        <w:pStyle w:val="B1"/>
      </w:pPr>
      <w:r>
        <w:t>-</w:t>
      </w:r>
      <w:r>
        <w:tab/>
        <w:t>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request it forwards to the SEPP set to the apiRoot of the SCP in the target domain. The SCP in the source PLMN shall determine the SEPP towards which to send the request taking into account the target PLMN (or SNPN) ID indicated in the 3gpp-Sbi-Discovery-target-plmn-list (or 3gpp-Sbi-Discovery-target-snpn) header. In this case, no 3gpp-Sbi-Target-apiRoot header shall be included in the request sent towards the SEPP and the apiRoot of the request URI shall be set to the apiRoot of the SEPP.</w:t>
      </w:r>
    </w:p>
    <w:p w14:paraId="7C2F9C2A" w14:textId="77777777" w:rsidR="00AF7015" w:rsidRDefault="00AF7015" w:rsidP="00AF7015">
      <w:pPr>
        <w:pStyle w:val="Heading5"/>
        <w:rPr>
          <w:noProof/>
        </w:rPr>
      </w:pPr>
      <w:bookmarkStart w:id="1910" w:name="_Toc198994135"/>
      <w:r>
        <w:rPr>
          <w:noProof/>
        </w:rPr>
        <w:t>6.10.12.3.3</w:t>
      </w:r>
      <w:r>
        <w:rPr>
          <w:noProof/>
        </w:rPr>
        <w:tab/>
        <w:t>Routing between SEPPs</w:t>
      </w:r>
      <w:bookmarkEnd w:id="1910"/>
    </w:p>
    <w:p w14:paraId="4986F49D" w14:textId="5C6F507D" w:rsidR="00AF7015" w:rsidRDefault="00AF7015" w:rsidP="00AF7015">
      <w:r>
        <w:t>A request shall be routed between the cSEPP and the pSEPP as specified in clause 6.1.4.3.4 if it contains the address of the target NF instance, i.e. it if contains the 3gpp-Sbi-Target-apiRoot header or a telescopic FQDN identifying the target address.</w:t>
      </w:r>
    </w:p>
    <w:p w14:paraId="59630087" w14:textId="07B78046" w:rsidR="00AF7015" w:rsidRDefault="00AF7015" w:rsidP="00AF7015">
      <w:r>
        <w:t>A request shall be routed between the cSEPP and the pSEPP as follows if it does not contain the address of the target NF instance, i.e. no 3gpp-Sbi-Target-apiRoot header is present and no telescopic FQDN was used:</w:t>
      </w:r>
    </w:p>
    <w:p w14:paraId="46181E8C" w14:textId="58941D28" w:rsidR="00AF7015" w:rsidRDefault="00AF7015" w:rsidP="00AF7015">
      <w:pPr>
        <w:pStyle w:val="B1"/>
      </w:pPr>
      <w:r>
        <w:t>-</w:t>
      </w:r>
      <w:r>
        <w:tab/>
        <w:t>if PRINS security is negotiated between the SEPPs, the request shall be routed as specified in clause 6.1.4.3.4. Additionally:</w:t>
      </w:r>
    </w:p>
    <w:p w14:paraId="2658C318" w14:textId="77777777" w:rsidR="00AF7015" w:rsidRDefault="00AF7015" w:rsidP="00AF7015">
      <w:pPr>
        <w:pStyle w:val="B2"/>
      </w:pPr>
      <w:r>
        <w:t>-</w:t>
      </w:r>
      <w:r>
        <w:tab/>
        <w:t>the cSEPP shall set the apiRoot of the Request URI of the encapsulated protected message to the apiRoot of the pSEPP; and</w:t>
      </w:r>
    </w:p>
    <w:p w14:paraId="36412837" w14:textId="77777777" w:rsidR="00AF7015" w:rsidRDefault="00AF7015" w:rsidP="00AF7015">
      <w:pPr>
        <w:pStyle w:val="B2"/>
      </w:pPr>
      <w:r>
        <w:t>-</w:t>
      </w:r>
      <w:r>
        <w:tab/>
        <w:t>the cSEPP shall forward the 3gpp-Sbi-Scp-apiRoot header in the encapsulated protected message, if this header was received in the incoming request.</w:t>
      </w:r>
    </w:p>
    <w:p w14:paraId="7CB09E2B" w14:textId="77777777" w:rsidR="00AF7015" w:rsidRDefault="00AF7015" w:rsidP="00AF7015">
      <w:pPr>
        <w:pStyle w:val="B1"/>
      </w:pPr>
      <w:r>
        <w:t>or</w:t>
      </w:r>
    </w:p>
    <w:p w14:paraId="1EB0CFCF" w14:textId="67E0CBAE" w:rsidR="00AF7015" w:rsidRDefault="00AF7015" w:rsidP="00AF7015">
      <w:pPr>
        <w:pStyle w:val="B1"/>
      </w:pPr>
      <w:r>
        <w:t>-</w:t>
      </w:r>
      <w:r>
        <w:tab/>
        <w:t xml:space="preserve">if TLS security is negotiated between the SEPPs, the cSEPP shall </w:t>
      </w:r>
      <w:r w:rsidRPr="00D1205D">
        <w:t xml:space="preserve">set the apiRoot of the request URI it forwards on the N32-f interface to the apiRoot </w:t>
      </w:r>
      <w:r>
        <w:t>of the pSEPP. The cSEPP shall then send the request towards the pSEPP,</w:t>
      </w:r>
      <w:r w:rsidRPr="00AD34C3">
        <w:t xml:space="preserve"> </w:t>
      </w:r>
      <w:r>
        <w:t>without including the 3gpp-Sbi-Target-apiRoot header.</w:t>
      </w:r>
      <w:r w:rsidRPr="00D41203">
        <w:t xml:space="preserve"> </w:t>
      </w:r>
      <w:r>
        <w:t>The cSEPP shall forward the 3gpp-Sbi-Scp-apiRoot header in the request, if this header was received in the incoming request.</w:t>
      </w:r>
    </w:p>
    <w:p w14:paraId="0020F92B" w14:textId="011D567F" w:rsidR="00AF7015" w:rsidRPr="004477C6" w:rsidRDefault="00AF7015" w:rsidP="00AF7015">
      <w:pPr>
        <w:pStyle w:val="NO"/>
      </w:pPr>
      <w:r>
        <w:lastRenderedPageBreak/>
        <w:t>NOTE:</w:t>
      </w:r>
      <w:r>
        <w:tab/>
        <w:t>In either case above, the pSEPP receives the request from the cSEPP with the apiRoot of the Request URI set to the apiRoot of the pSEPP.</w:t>
      </w:r>
    </w:p>
    <w:p w14:paraId="0C03863F" w14:textId="77777777" w:rsidR="00AF7015" w:rsidRDefault="00AF7015" w:rsidP="00AF7015">
      <w:pPr>
        <w:pStyle w:val="Heading5"/>
        <w:rPr>
          <w:noProof/>
        </w:rPr>
      </w:pPr>
      <w:bookmarkStart w:id="1911" w:name="_Toc198994136"/>
      <w:r>
        <w:rPr>
          <w:noProof/>
        </w:rPr>
        <w:t>6.10.12.3.4</w:t>
      </w:r>
      <w:r>
        <w:rPr>
          <w:noProof/>
        </w:rPr>
        <w:tab/>
        <w:t>Routing within the target PLMN</w:t>
      </w:r>
      <w:bookmarkEnd w:id="1911"/>
    </w:p>
    <w:p w14:paraId="7E41C506" w14:textId="125653B9" w:rsidR="00AF7015" w:rsidRDefault="00AF7015" w:rsidP="00AF7015">
      <w:r>
        <w:t xml:space="preserve">If the request contains the 3gpp-Sbi-Scp-apiRoot header, the pSEPP shall route the request to the target SCP in the target domain indicated in the 3gpp-Sbi-Scp-apiRoot header, if possible. If the SCP indicated in the 3gpp-Sbi-Scp-apiRoot header is not reachable, the pSEPP shall select an alternative target SCP in the target domain (e.g. an alternative SCP if the </w:t>
      </w:r>
      <w:r>
        <w:rPr>
          <w:noProof/>
        </w:rPr>
        <w:t xml:space="preserve">authority of the </w:t>
      </w:r>
      <w:r w:rsidRPr="00FC6F6A">
        <w:rPr>
          <w:noProof/>
        </w:rPr>
        <w:t>target SCP</w:t>
      </w:r>
      <w:r>
        <w:rPr>
          <w:noProof/>
        </w:rPr>
        <w:t xml:space="preserve"> apiRoot</w:t>
      </w:r>
      <w:r w:rsidRPr="00FC6F6A">
        <w:rPr>
          <w:noProof/>
        </w:rPr>
        <w:t xml:space="preserve"> </w:t>
      </w:r>
      <w:r>
        <w:rPr>
          <w:noProof/>
        </w:rPr>
        <w:t xml:space="preserve">in the </w:t>
      </w:r>
      <w:r>
        <w:t>3gpp-Sbi-Scp-apiRoot header</w:t>
      </w:r>
      <w:r>
        <w:rPr>
          <w:noProof/>
        </w:rPr>
        <w:t xml:space="preserve"> can resolve into several </w:t>
      </w:r>
      <w:r w:rsidRPr="00FC6F6A">
        <w:rPr>
          <w:noProof/>
        </w:rPr>
        <w:t>SCPs</w:t>
      </w:r>
      <w:r>
        <w:rPr>
          <w:noProof/>
        </w:rPr>
        <w:t xml:space="preserve">, or e.g. an SCP </w:t>
      </w:r>
      <w:r>
        <w:t xml:space="preserve">pre-configured in the pSEPP or discovered from the NRF). When forwarding the request towards the target SCP, the pSEPP </w:t>
      </w:r>
      <w:r w:rsidRPr="00D1205D">
        <w:rPr>
          <w:lang w:eastAsia="zh-CN"/>
        </w:rPr>
        <w:t xml:space="preserve">shall </w:t>
      </w:r>
      <w:r>
        <w:t xml:space="preserve">remove the 3gpp-Sbi-Scp-apiRoot header and it shall set the </w:t>
      </w:r>
      <w:r w:rsidRPr="00D1205D">
        <w:rPr>
          <w:lang w:eastAsia="zh-CN"/>
        </w:rPr>
        <w:t xml:space="preserve">apiRoot of the request URI </w:t>
      </w:r>
      <w:r>
        <w:rPr>
          <w:lang w:eastAsia="zh-CN"/>
        </w:rPr>
        <w:t>to</w:t>
      </w:r>
      <w:r w:rsidRPr="00D1205D">
        <w:rPr>
          <w:lang w:eastAsia="zh-CN"/>
        </w:rPr>
        <w:t xml:space="preserve"> the apiRoot of the target </w:t>
      </w:r>
      <w:r>
        <w:rPr>
          <w:lang w:eastAsia="zh-CN"/>
        </w:rPr>
        <w:t>SCP; the pSEPP shall forward the 3gpp-Sbi-Target-apiRoot header, if this header was received in the incoming request.</w:t>
      </w:r>
    </w:p>
    <w:p w14:paraId="3C3070DB" w14:textId="7F18FA8D" w:rsidR="00AF7015" w:rsidRDefault="00AF7015" w:rsidP="00AF7015">
      <w:r>
        <w:t>If the request does not contain the 3gpp-Sbi-Scp-apiRoot header and does not contain the target apiRoot (i.e. if the apiRoot of the Request URI corresponds to the apiRoot of the pSEPP), the pSEPP shall route the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apiRoot of the Request URI shall be set to the apiRoot of the SCP in the target domain. The request shall not contain the 3gpp-Sbi-Target-apiRoot header.</w:t>
      </w:r>
    </w:p>
    <w:p w14:paraId="29664BAA" w14:textId="40FD89F5" w:rsidR="00AF7015" w:rsidRDefault="00AF7015" w:rsidP="00AF7015">
      <w:r>
        <w:t xml:space="preserve">If the request does not contain the 3gpp-Sbi-Scp-apiRoot header but contains the target apiRoot and at least one 3gpp-Sbi-Discovery header or the </w:t>
      </w:r>
      <w:r w:rsidRPr="00245B94">
        <w:t>3gpp-Sbi-Routing-Binding</w:t>
      </w:r>
      <w:r>
        <w:t xml:space="preserve"> header, the pSEPP should route the request to an SCP in the target domain (e.g. pre-configured in the pSEPP or discovered from the NRF) to enable the SCP to reselect the target NF if necessary. The pSEPP may also do so if the request does not contain the 3gpp-Sbi-Scp-apiRoot header and neither the </w:t>
      </w:r>
      <w:r w:rsidRPr="00245B94">
        <w:t>3gpp-Sbi-Routing-Binding</w:t>
      </w:r>
      <w:r>
        <w:t xml:space="preserve"> header nor any 3gpp-Sbi-Discovery header but contains the target apiRoot. When forwarding the request towards the target SCP, the pSEPP shall set the apiRoot of the Request URI to the apiRoot of the SCP in the target domain and it shall include</w:t>
      </w:r>
      <w:r w:rsidRPr="00BD5173">
        <w:rPr>
          <w:lang w:eastAsia="zh-CN"/>
        </w:rPr>
        <w:t xml:space="preserve"> </w:t>
      </w:r>
      <w:r>
        <w:rPr>
          <w:lang w:eastAsia="zh-CN"/>
        </w:rPr>
        <w:t>the 3gpp-Sbi-Target-apiRoot header</w:t>
      </w:r>
      <w:r>
        <w:t>.</w:t>
      </w:r>
    </w:p>
    <w:p w14:paraId="547184E2" w14:textId="77777777" w:rsidR="00AF7015" w:rsidRDefault="00AF7015" w:rsidP="00AF7015">
      <w:pPr>
        <w:pStyle w:val="NO"/>
      </w:pPr>
      <w:r>
        <w:t>NOTE:</w:t>
      </w:r>
      <w:r>
        <w:tab/>
        <w:t xml:space="preserve">This use case occurs e.g. for an initial service request when using </w:t>
      </w:r>
      <w:r>
        <w:rPr>
          <w:lang w:eastAsia="zh-CN"/>
        </w:rPr>
        <w:t xml:space="preserve">Indirect communication without delegated discovery when the source NF has selected the target NF instance, or e.g. 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 when the source PLMN does not know the address of an SCP in the target PLMN.</w:t>
      </w:r>
    </w:p>
    <w:p w14:paraId="2203C0EC" w14:textId="6C222BCE" w:rsidR="00AF7015" w:rsidRPr="00886DA5" w:rsidRDefault="00AF7015" w:rsidP="00AF7015">
      <w:r>
        <w:t>The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094ECA36" w14:textId="77777777" w:rsidR="000518CD" w:rsidRDefault="000518CD" w:rsidP="000518CD">
      <w:pPr>
        <w:pStyle w:val="Heading4"/>
        <w:rPr>
          <w:noProof/>
        </w:rPr>
      </w:pPr>
      <w:bookmarkStart w:id="1912" w:name="_Toc198994137"/>
      <w:r>
        <w:rPr>
          <w:noProof/>
        </w:rPr>
        <w:t>6.10.12.4</w:t>
      </w:r>
      <w:r>
        <w:rPr>
          <w:noProof/>
        </w:rPr>
        <w:tab/>
        <w:t>Authorization of NF service access</w:t>
      </w:r>
      <w:bookmarkEnd w:id="1912"/>
    </w:p>
    <w:p w14:paraId="38515CCC" w14:textId="77777777" w:rsidR="000518CD" w:rsidRDefault="000518CD" w:rsidP="000518CD">
      <w:pPr>
        <w:pStyle w:val="Heading5"/>
        <w:rPr>
          <w:noProof/>
        </w:rPr>
      </w:pPr>
      <w:bookmarkStart w:id="1913" w:name="_Toc198994138"/>
      <w:r>
        <w:rPr>
          <w:noProof/>
        </w:rPr>
        <w:t>6.10.12.4.1</w:t>
      </w:r>
      <w:r>
        <w:rPr>
          <w:noProof/>
        </w:rPr>
        <w:tab/>
        <w:t>Authorization for indirect communication with delegated discovery</w:t>
      </w:r>
      <w:bookmarkEnd w:id="1913"/>
    </w:p>
    <w:p w14:paraId="2461C525" w14:textId="77777777" w:rsidR="000518CD" w:rsidRDefault="000518CD" w:rsidP="000518CD">
      <w:r>
        <w:t>Stage 2 requirements for authorization for indirect communication with delegated discovery procedure are specified in clause 13.4.1.</w:t>
      </w:r>
      <w:r w:rsidRPr="00F77A7E">
        <w:rPr>
          <w:highlight w:val="yellow"/>
        </w:rPr>
        <w:t>X</w:t>
      </w:r>
      <w:r>
        <w:t>.</w:t>
      </w:r>
      <w:r w:rsidRPr="00F77A7E">
        <w:rPr>
          <w:highlight w:val="yellow"/>
        </w:rPr>
        <w:t>Y</w:t>
      </w:r>
      <w:r>
        <w:t xml:space="preserve">.2 of </w:t>
      </w:r>
      <w:r w:rsidRPr="00D1205D">
        <w:t>3GPP TS 33.501 [17].</w:t>
      </w:r>
    </w:p>
    <w:p w14:paraId="55D4D769" w14:textId="77777777" w:rsidR="000518CD" w:rsidRDefault="000518CD" w:rsidP="000518CD">
      <w:r>
        <w:t xml:space="preserve">When using indirect communication with delegated discovery between different PLMNs, the requirements specified in clause 6.10.11.2 shall apply with the following additions: </w:t>
      </w:r>
    </w:p>
    <w:p w14:paraId="6158AF1C" w14:textId="77777777" w:rsidR="000518CD" w:rsidRDefault="000518CD" w:rsidP="000518CD">
      <w:pPr>
        <w:pStyle w:val="B1"/>
      </w:pPr>
      <w:r>
        <w:t>-</w:t>
      </w:r>
      <w:r>
        <w:tab/>
        <w:t xml:space="preserve">the SCP at the source PLMN shall forward, in the service request towards the target PLMN, the NF service discovery factors necessary for the service access authorization procedure; </w:t>
      </w:r>
    </w:p>
    <w:p w14:paraId="2242A874" w14:textId="77777777" w:rsidR="000518CD" w:rsidRDefault="000518CD" w:rsidP="000518CD">
      <w:pPr>
        <w:pStyle w:val="B1"/>
      </w:pPr>
      <w:r>
        <w:t>-</w:t>
      </w:r>
      <w:r>
        <w:tab/>
        <w:t>the SCP at the source PLMN shall forward, in the service request towards the target PLMN, the Authorization header, 3gpp-Sbi-Access-Scope header and/or 3gpp-Sbi-Other-Access-Scopes header, if these headers are received in the incoming service request; and</w:t>
      </w:r>
    </w:p>
    <w:p w14:paraId="72453777" w14:textId="77777777" w:rsidR="000518CD" w:rsidRPr="00F77A7E" w:rsidRDefault="000518CD" w:rsidP="000518CD">
      <w:pPr>
        <w:pStyle w:val="B1"/>
      </w:pPr>
      <w:r>
        <w:t>-</w:t>
      </w:r>
      <w:r>
        <w:tab/>
        <w:t xml:space="preserve">the SCP at the target PLMN shall be responsible for requesting an access token for authorizing a service request received from the source PLMN, if the service request does not include any access token (obtained in an earlier service response), i.e. the requirements specified for the SCP in clause 6.10.11.2 shall apply to the SCP at the target PLMN.  </w:t>
      </w:r>
    </w:p>
    <w:p w14:paraId="646DBB73" w14:textId="77777777" w:rsidR="000518CD" w:rsidRDefault="000518CD" w:rsidP="000518CD">
      <w:pPr>
        <w:pStyle w:val="Heading5"/>
        <w:rPr>
          <w:noProof/>
        </w:rPr>
      </w:pPr>
      <w:bookmarkStart w:id="1914" w:name="_Toc198994139"/>
      <w:r>
        <w:rPr>
          <w:noProof/>
        </w:rPr>
        <w:lastRenderedPageBreak/>
        <w:t>6.10.12.4.2</w:t>
      </w:r>
      <w:r>
        <w:rPr>
          <w:noProof/>
        </w:rPr>
        <w:tab/>
        <w:t>Authorization for indirect communication without delegated discovery</w:t>
      </w:r>
      <w:bookmarkEnd w:id="1914"/>
    </w:p>
    <w:p w14:paraId="60BD2848" w14:textId="77777777" w:rsidR="000518CD" w:rsidRDefault="000518CD" w:rsidP="000518CD">
      <w:r>
        <w:t>Stage 2 requirements for authorization for indirect communication without delegated discovery procedure are specified in clause 13.4.1.</w:t>
      </w:r>
      <w:r w:rsidRPr="00F77A7E">
        <w:rPr>
          <w:highlight w:val="yellow"/>
        </w:rPr>
        <w:t>X</w:t>
      </w:r>
      <w:r>
        <w:t>.</w:t>
      </w:r>
      <w:r w:rsidRPr="00F77A7E">
        <w:rPr>
          <w:highlight w:val="yellow"/>
        </w:rPr>
        <w:t>Y</w:t>
      </w:r>
      <w:r>
        <w:t xml:space="preserve">.1 of </w:t>
      </w:r>
      <w:r w:rsidRPr="00D1205D">
        <w:t>3GPP TS 33.501 [17].</w:t>
      </w:r>
    </w:p>
    <w:p w14:paraId="6974B6E2" w14:textId="6937F495" w:rsidR="000518CD" w:rsidRDefault="000518CD" w:rsidP="000518CD">
      <w:pPr>
        <w:pStyle w:val="NO"/>
        <w:rPr>
          <w:lang w:eastAsia="zh-CN"/>
        </w:rPr>
      </w:pPr>
      <w:r>
        <w:t xml:space="preserve">When using indirect communication without delegated discovery between different PLMNs, </w:t>
      </w:r>
      <w:r>
        <w:rPr>
          <w:lang w:eastAsia="zh-CN"/>
        </w:rPr>
        <w:t>if the selection or reselection of a producer's NF instance may apply at the SCP in the target PLMN (e.g. initial service request containing the target NF Set ID, or service request containing a routing binding header or a discovery header with the producer's NF set ID), the NF service consumer or the SCP at the source PLMN (if the NF service consumer did not include an access token request in its service request) shall include in the service request an access token that</w:t>
      </w:r>
      <w:r w:rsidRPr="00630A52">
        <w:rPr>
          <w:lang w:eastAsia="zh-CN"/>
        </w:rPr>
        <w:t xml:space="preserve"> </w:t>
      </w:r>
      <w:r>
        <w:rPr>
          <w:lang w:eastAsia="zh-CN"/>
        </w:rPr>
        <w:t>is valid for any producer's NF instance that the SCP in the target PLMN may select or reselect, i.e. an access token that is not specific to a particular producer's NF instance. This shall be an access token valid for the target NF type and producer's NF set.NOTE:</w:t>
      </w:r>
      <w:r>
        <w:rPr>
          <w:lang w:eastAsia="zh-CN"/>
        </w:rPr>
        <w:tab/>
        <w:t xml:space="preserve">As specified in step 7 of clause 4.17.10a </w:t>
      </w:r>
      <w:r w:rsidRPr="00D1205D">
        <w:rPr>
          <w:lang w:eastAsia="zh-CN"/>
        </w:rPr>
        <w:t>of 3GPP TS 23.502 [4]</w:t>
      </w:r>
      <w:r>
        <w:rPr>
          <w:lang w:eastAsia="zh-CN"/>
        </w:rPr>
        <w:t xml:space="preserve">, </w:t>
      </w:r>
      <w:r>
        <w:t>if an indication that "indirect communication without delegated discovery with NF selection at target domain is requested" was received from the target PLMN but an NF instance or NF set was not yet selected (because the NF service consumer applied indirect communication with delegated discovery), the SCP of the source PLMN selects an NF service producer instance or a NF set (where the SCP in target PLMN needs to do the NF service producer instance selection). In this case, the SCP of the source PLMN is responsible for requesting an access token to the target PLMN, and the NF service consumer includes in its service request the discovery factors necessary for the service access authorization procedure as described in clause 6.10.3.2.</w:t>
      </w:r>
    </w:p>
    <w:p w14:paraId="403C20EE" w14:textId="77777777" w:rsidR="00F90BFA" w:rsidRPr="00D1205D" w:rsidRDefault="00F90BFA" w:rsidP="002D7984">
      <w:pPr>
        <w:pStyle w:val="Heading2"/>
        <w:rPr>
          <w:lang w:eastAsia="zh-CN"/>
        </w:rPr>
      </w:pPr>
      <w:bookmarkStart w:id="1915" w:name="_Toc198994140"/>
      <w:r w:rsidRPr="00D1205D">
        <w:rPr>
          <w:lang w:eastAsia="zh-CN"/>
        </w:rPr>
        <w:t>6</w:t>
      </w:r>
      <w:r w:rsidRPr="00D1205D">
        <w:t>.</w:t>
      </w:r>
      <w:r w:rsidRPr="00D1205D">
        <w:rPr>
          <w:lang w:eastAsia="zh-CN"/>
        </w:rPr>
        <w:t>11</w:t>
      </w:r>
      <w:r w:rsidRPr="00D1205D">
        <w:rPr>
          <w:lang w:eastAsia="zh-CN"/>
        </w:rPr>
        <w:tab/>
        <w:t>Detection and handling of late arriving requests</w:t>
      </w:r>
      <w:bookmarkEnd w:id="1834"/>
      <w:bookmarkEnd w:id="1835"/>
      <w:bookmarkEnd w:id="1836"/>
      <w:bookmarkEnd w:id="1882"/>
      <w:bookmarkEnd w:id="1883"/>
      <w:bookmarkEnd w:id="1884"/>
      <w:bookmarkEnd w:id="1885"/>
      <w:bookmarkEnd w:id="1886"/>
      <w:bookmarkEnd w:id="1887"/>
      <w:bookmarkEnd w:id="1901"/>
      <w:bookmarkEnd w:id="1915"/>
    </w:p>
    <w:p w14:paraId="5DC815D6" w14:textId="77777777" w:rsidR="00F90BFA" w:rsidRPr="00D1205D" w:rsidRDefault="00F90BFA" w:rsidP="002D7984">
      <w:pPr>
        <w:pStyle w:val="Heading3"/>
        <w:rPr>
          <w:lang w:eastAsia="zh-CN"/>
        </w:rPr>
      </w:pPr>
      <w:bookmarkStart w:id="1916" w:name="_Toc19709031"/>
      <w:bookmarkStart w:id="1917" w:name="_Toc27745117"/>
      <w:bookmarkStart w:id="1918" w:name="_Toc29803265"/>
      <w:bookmarkStart w:id="1919" w:name="_Toc35970056"/>
      <w:bookmarkStart w:id="1920" w:name="_Toc36050850"/>
      <w:bookmarkStart w:id="1921" w:name="_Toc44847574"/>
      <w:bookmarkStart w:id="1922" w:name="_Toc51845229"/>
      <w:bookmarkStart w:id="1923" w:name="_Toc51845560"/>
      <w:bookmarkStart w:id="1924" w:name="_Toc51847080"/>
      <w:bookmarkStart w:id="1925" w:name="_Toc57022713"/>
      <w:bookmarkStart w:id="1926" w:name="_Toc198994141"/>
      <w:r w:rsidRPr="00D1205D">
        <w:rPr>
          <w:lang w:eastAsia="zh-CN"/>
        </w:rPr>
        <w:t>6.11.1</w:t>
      </w:r>
      <w:r w:rsidRPr="00D1205D">
        <w:rPr>
          <w:lang w:eastAsia="zh-CN"/>
        </w:rPr>
        <w:tab/>
        <w:t>General</w:t>
      </w:r>
      <w:bookmarkEnd w:id="1916"/>
      <w:bookmarkEnd w:id="1917"/>
      <w:bookmarkEnd w:id="1918"/>
      <w:bookmarkEnd w:id="1919"/>
      <w:bookmarkEnd w:id="1920"/>
      <w:bookmarkEnd w:id="1921"/>
      <w:bookmarkEnd w:id="1922"/>
      <w:bookmarkEnd w:id="1923"/>
      <w:bookmarkEnd w:id="1924"/>
      <w:bookmarkEnd w:id="1925"/>
      <w:bookmarkEnd w:id="1926"/>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27" w:name="_Toc19709032"/>
      <w:bookmarkStart w:id="1928" w:name="_Toc27745118"/>
      <w:bookmarkStart w:id="1929" w:name="_Toc29803266"/>
      <w:bookmarkStart w:id="1930" w:name="_Toc35970057"/>
      <w:bookmarkStart w:id="1931" w:name="_Toc36050851"/>
      <w:bookmarkStart w:id="1932" w:name="_Toc44847575"/>
      <w:bookmarkStart w:id="1933" w:name="_Toc51845230"/>
      <w:bookmarkStart w:id="1934" w:name="_Toc51845561"/>
      <w:bookmarkStart w:id="1935" w:name="_Toc51847081"/>
      <w:bookmarkStart w:id="1936" w:name="_Toc57022714"/>
      <w:bookmarkStart w:id="1937" w:name="_Toc198994142"/>
      <w:r w:rsidRPr="00D1205D">
        <w:rPr>
          <w:lang w:eastAsia="zh-CN"/>
        </w:rPr>
        <w:t>6.11.2</w:t>
      </w:r>
      <w:r w:rsidRPr="00D1205D">
        <w:rPr>
          <w:lang w:eastAsia="zh-CN"/>
        </w:rPr>
        <w:tab/>
      </w:r>
      <w:r w:rsidRPr="00D1205D">
        <w:t>Detection and handling of requests which have timed out at the HTTP client</w:t>
      </w:r>
      <w:bookmarkEnd w:id="1927"/>
      <w:bookmarkEnd w:id="1928"/>
      <w:bookmarkEnd w:id="1929"/>
      <w:bookmarkEnd w:id="1930"/>
      <w:bookmarkEnd w:id="1931"/>
      <w:bookmarkEnd w:id="1932"/>
      <w:bookmarkEnd w:id="1933"/>
      <w:bookmarkEnd w:id="1934"/>
      <w:bookmarkEnd w:id="1935"/>
      <w:bookmarkEnd w:id="1936"/>
      <w:bookmarkEnd w:id="1937"/>
    </w:p>
    <w:p w14:paraId="20328E59" w14:textId="77777777" w:rsidR="00F90BFA" w:rsidRPr="00D1205D" w:rsidRDefault="00F90BFA" w:rsidP="002D7984">
      <w:pPr>
        <w:pStyle w:val="Heading4"/>
      </w:pPr>
      <w:bookmarkStart w:id="1938" w:name="_Toc19709033"/>
      <w:bookmarkStart w:id="1939" w:name="_Toc27745119"/>
      <w:bookmarkStart w:id="1940" w:name="_Toc29803267"/>
      <w:bookmarkStart w:id="1941" w:name="_Toc35970058"/>
      <w:bookmarkStart w:id="1942" w:name="_Toc36050852"/>
      <w:bookmarkStart w:id="1943" w:name="_Toc44847576"/>
      <w:bookmarkStart w:id="1944" w:name="_Toc51845231"/>
      <w:bookmarkStart w:id="1945" w:name="_Toc51845562"/>
      <w:bookmarkStart w:id="1946" w:name="_Toc51847082"/>
      <w:bookmarkStart w:id="1947" w:name="_Toc57022715"/>
      <w:bookmarkStart w:id="1948" w:name="_Toc198994143"/>
      <w:r w:rsidRPr="00D1205D">
        <w:t>6.11.2.1</w:t>
      </w:r>
      <w:r w:rsidRPr="00D1205D">
        <w:tab/>
        <w:t>General</w:t>
      </w:r>
      <w:bookmarkEnd w:id="1938"/>
      <w:bookmarkEnd w:id="1939"/>
      <w:bookmarkEnd w:id="1940"/>
      <w:bookmarkEnd w:id="1941"/>
      <w:bookmarkEnd w:id="1942"/>
      <w:bookmarkEnd w:id="1943"/>
      <w:bookmarkEnd w:id="1944"/>
      <w:bookmarkEnd w:id="1945"/>
      <w:bookmarkEnd w:id="1946"/>
      <w:bookmarkEnd w:id="1947"/>
      <w:bookmarkEnd w:id="1948"/>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49" w:name="_Toc19709034"/>
      <w:bookmarkStart w:id="1950" w:name="_Toc27745120"/>
      <w:bookmarkStart w:id="1951" w:name="_Toc29803268"/>
      <w:bookmarkStart w:id="1952" w:name="_Toc35970059"/>
      <w:bookmarkStart w:id="1953" w:name="_Toc36050853"/>
      <w:bookmarkStart w:id="1954" w:name="_Toc44847577"/>
      <w:bookmarkStart w:id="1955" w:name="_Toc51845232"/>
      <w:bookmarkStart w:id="1956" w:name="_Toc51845563"/>
      <w:bookmarkStart w:id="1957" w:name="_Toc51847083"/>
      <w:bookmarkStart w:id="1958" w:name="_Toc57022716"/>
      <w:bookmarkStart w:id="1959" w:name="_Toc198994144"/>
      <w:r w:rsidRPr="00D1205D">
        <w:t>6.11.2.2</w:t>
      </w:r>
      <w:r w:rsidRPr="00D1205D">
        <w:tab/>
        <w:t>Principles</w:t>
      </w:r>
      <w:bookmarkEnd w:id="1949"/>
      <w:bookmarkEnd w:id="1950"/>
      <w:bookmarkEnd w:id="1951"/>
      <w:bookmarkEnd w:id="1952"/>
      <w:bookmarkEnd w:id="1953"/>
      <w:bookmarkEnd w:id="1954"/>
      <w:bookmarkEnd w:id="1955"/>
      <w:bookmarkEnd w:id="1956"/>
      <w:bookmarkEnd w:id="1957"/>
      <w:bookmarkEnd w:id="1958"/>
      <w:bookmarkEnd w:id="1959"/>
    </w:p>
    <w:p w14:paraId="5B4651DE" w14:textId="3C5644A9"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r w:rsidR="00775A5F">
        <w:t xml:space="preserve"> When the original request has timed out, the HTTP client may decide to retry the same request message to the same NF service producer or an alternative NF service producer (e.g., from the same NF set) as specified in clause 5.2.8, if so, the HTTP client shall set </w:t>
      </w:r>
      <w:r w:rsidR="00775A5F" w:rsidRPr="00D1205D">
        <w:t xml:space="preserve">the </w:t>
      </w:r>
      <w:r w:rsidR="00775A5F" w:rsidRPr="00D1205D">
        <w:rPr>
          <w:lang w:eastAsia="zh-CN"/>
        </w:rPr>
        <w:t>3gpp-Sbi-Sender-Timestamp</w:t>
      </w:r>
      <w:r w:rsidR="00775A5F">
        <w:rPr>
          <w:lang w:eastAsia="zh-CN"/>
        </w:rPr>
        <w:t xml:space="preserve"> to a new value, i.e. to </w:t>
      </w:r>
      <w:r w:rsidR="00775A5F" w:rsidRPr="00D1205D">
        <w:t xml:space="preserve">the absolute time at which the request is </w:t>
      </w:r>
      <w:r w:rsidR="00775A5F">
        <w:t xml:space="preserve">resent, and the </w:t>
      </w:r>
      <w:r w:rsidR="00775A5F" w:rsidRPr="00D1205D">
        <w:rPr>
          <w:lang w:eastAsia="zh-CN"/>
        </w:rPr>
        <w:t>3gpp-Sbi-Max-Rsp-Time</w:t>
      </w:r>
      <w:r w:rsidR="00775A5F" w:rsidRPr="00D1205D">
        <w:t xml:space="preserve"> header </w:t>
      </w:r>
      <w:r w:rsidR="00775A5F">
        <w:t xml:space="preserve">shall </w:t>
      </w:r>
      <w:r w:rsidR="00775A5F" w:rsidRPr="00D1205D">
        <w:t>indicat</w:t>
      </w:r>
      <w:r w:rsidR="00775A5F">
        <w:t xml:space="preserve">e </w:t>
      </w:r>
      <w:r w:rsidR="00775A5F" w:rsidRPr="00D1205D">
        <w:t>the maximum time period to complete the processing of the</w:t>
      </w:r>
      <w:r w:rsidR="00775A5F">
        <w:t xml:space="preserve"> resent</w:t>
      </w:r>
      <w:r w:rsidR="00775A5F" w:rsidRPr="00D1205D">
        <w:t xml:space="preserve"> request</w:t>
      </w:r>
      <w:r w:rsidR="00775A5F">
        <w: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25CF5F7A" w:rsidR="00F90BFA" w:rsidRPr="00D1205D" w:rsidRDefault="00F90BFA" w:rsidP="00F90BFA">
      <w:r w:rsidRPr="00D1205D">
        <w:lastRenderedPageBreak/>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r w:rsidR="00547CE1">
        <w:t xml:space="preserve">If the request triggers the HTTP server to invoke an upstream NF service and to get the corresponding response, before further proceeding the incoming request, the HTTP server may include </w:t>
      </w:r>
      <w:r w:rsidR="00547CE1" w:rsidRPr="00D1205D">
        <w:t xml:space="preserve">the </w:t>
      </w:r>
      <w:r w:rsidR="00547CE1" w:rsidRPr="00D1205D">
        <w:rPr>
          <w:lang w:eastAsia="zh-CN"/>
        </w:rPr>
        <w:t>3gpp-Sbi-Sender-Timestamp</w:t>
      </w:r>
      <w:r w:rsidR="00547CE1" w:rsidRPr="00D1205D">
        <w:t xml:space="preserve"> and the </w:t>
      </w:r>
      <w:r w:rsidR="00547CE1" w:rsidRPr="00D1205D">
        <w:rPr>
          <w:lang w:eastAsia="zh-CN"/>
        </w:rPr>
        <w:t>3gpp-Sbi-Max-Rsp-Time</w:t>
      </w:r>
      <w:r w:rsidR="00547CE1" w:rsidRPr="00D1205D">
        <w:t xml:space="preserve"> headers</w:t>
      </w:r>
      <w:r w:rsidR="00547CE1">
        <w:t xml:space="preserve"> in the request towards the upstream NF service producer, in which case the HTTP server shall set the </w:t>
      </w:r>
      <w:r w:rsidR="00547CE1" w:rsidRPr="00D1205D">
        <w:rPr>
          <w:lang w:eastAsia="zh-CN"/>
        </w:rPr>
        <w:t>3gpp-Sbi-Max-Rsp-Time</w:t>
      </w:r>
      <w:r w:rsidR="00547CE1">
        <w:t xml:space="preserve"> (if included) to a value smaller than the one it received in the original request message. </w:t>
      </w:r>
      <w:r w:rsidRPr="00D1205D">
        <w:t>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60" w:name="_Toc4121472"/>
      <w:bookmarkStart w:id="1961" w:name="_Toc27745121"/>
      <w:bookmarkStart w:id="1962" w:name="_Toc29803269"/>
      <w:bookmarkStart w:id="1963" w:name="_Toc35970060"/>
      <w:bookmarkStart w:id="1964" w:name="_Toc36050854"/>
      <w:bookmarkStart w:id="1965" w:name="_Toc44847578"/>
      <w:bookmarkStart w:id="1966" w:name="_Toc51845233"/>
      <w:bookmarkStart w:id="1967" w:name="_Toc51845564"/>
      <w:bookmarkStart w:id="1968" w:name="_Toc51847084"/>
      <w:bookmarkStart w:id="1969" w:name="_Toc57022717"/>
      <w:bookmarkStart w:id="1970" w:name="_Toc198994145"/>
      <w:r w:rsidRPr="00D1205D">
        <w:rPr>
          <w:lang w:eastAsia="zh-CN"/>
        </w:rPr>
        <w:t>6</w:t>
      </w:r>
      <w:r w:rsidRPr="00D1205D">
        <w:t>.</w:t>
      </w:r>
      <w:r w:rsidRPr="00D1205D">
        <w:rPr>
          <w:lang w:eastAsia="zh-CN"/>
        </w:rPr>
        <w:t>12</w:t>
      </w:r>
      <w:r w:rsidRPr="00D1205D">
        <w:rPr>
          <w:lang w:eastAsia="zh-CN"/>
        </w:rPr>
        <w:tab/>
      </w:r>
      <w:bookmarkEnd w:id="1960"/>
      <w:r w:rsidRPr="00D1205D">
        <w:rPr>
          <w:lang w:eastAsia="zh-CN"/>
        </w:rPr>
        <w:t>Binding between an NF Service Consumer and an NF Service Resource</w:t>
      </w:r>
      <w:bookmarkEnd w:id="1961"/>
      <w:bookmarkEnd w:id="1962"/>
      <w:bookmarkEnd w:id="1963"/>
      <w:bookmarkEnd w:id="1964"/>
      <w:bookmarkEnd w:id="1965"/>
      <w:bookmarkEnd w:id="1966"/>
      <w:bookmarkEnd w:id="1967"/>
      <w:bookmarkEnd w:id="1968"/>
      <w:bookmarkEnd w:id="1969"/>
      <w:bookmarkEnd w:id="1970"/>
    </w:p>
    <w:p w14:paraId="6A8A2A79" w14:textId="77777777" w:rsidR="00F90BFA" w:rsidRPr="00D1205D" w:rsidRDefault="00F90BFA" w:rsidP="002D7984">
      <w:pPr>
        <w:pStyle w:val="Heading3"/>
        <w:rPr>
          <w:lang w:eastAsia="zh-CN"/>
        </w:rPr>
      </w:pPr>
      <w:bookmarkStart w:id="1971" w:name="_Toc4121473"/>
      <w:bookmarkStart w:id="1972" w:name="_Toc27745122"/>
      <w:bookmarkStart w:id="1973" w:name="_Toc29803270"/>
      <w:bookmarkStart w:id="1974" w:name="_Toc35970061"/>
      <w:bookmarkStart w:id="1975" w:name="_Toc36050855"/>
      <w:bookmarkStart w:id="1976" w:name="_Toc44847579"/>
      <w:bookmarkStart w:id="1977" w:name="_Toc51845234"/>
      <w:bookmarkStart w:id="1978" w:name="_Toc51845565"/>
      <w:bookmarkStart w:id="1979" w:name="_Toc51847085"/>
      <w:bookmarkStart w:id="1980" w:name="_Toc57022718"/>
      <w:bookmarkStart w:id="1981" w:name="_Toc198994146"/>
      <w:r w:rsidRPr="00D1205D">
        <w:rPr>
          <w:lang w:eastAsia="zh-CN"/>
        </w:rPr>
        <w:t>6.12.1</w:t>
      </w:r>
      <w:r w:rsidRPr="00D1205D">
        <w:rPr>
          <w:lang w:eastAsia="zh-CN"/>
        </w:rPr>
        <w:tab/>
        <w:t>General</w:t>
      </w:r>
      <w:bookmarkEnd w:id="1971"/>
      <w:bookmarkEnd w:id="1972"/>
      <w:bookmarkEnd w:id="1973"/>
      <w:bookmarkEnd w:id="1974"/>
      <w:bookmarkEnd w:id="1975"/>
      <w:bookmarkEnd w:id="1976"/>
      <w:bookmarkEnd w:id="1977"/>
      <w:bookmarkEnd w:id="1978"/>
      <w:bookmarkEnd w:id="1979"/>
      <w:bookmarkEnd w:id="1980"/>
      <w:bookmarkEnd w:id="1981"/>
    </w:p>
    <w:p w14:paraId="518C45F6" w14:textId="3311E7DA" w:rsidR="00F90BFA" w:rsidRPr="00D1205D" w:rsidRDefault="00F90BFA" w:rsidP="00F90BFA">
      <w:pPr>
        <w:rPr>
          <w:lang w:eastAsia="zh-CN"/>
        </w:rPr>
      </w:pPr>
      <w:bookmarkStart w:id="1982" w:name="_Toc27745123"/>
      <w:bookmarkStart w:id="1983"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lastRenderedPageBreak/>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84" w:name="_Toc35970062"/>
      <w:bookmarkStart w:id="1985" w:name="_Toc36050856"/>
      <w:bookmarkStart w:id="1986" w:name="_Toc44847580"/>
      <w:bookmarkStart w:id="1987" w:name="_Toc51845235"/>
      <w:bookmarkStart w:id="1988" w:name="_Toc51845566"/>
      <w:bookmarkStart w:id="1989" w:name="_Toc51847086"/>
      <w:bookmarkStart w:id="1990"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91" w:name="_Toc198994147"/>
      <w:r w:rsidRPr="00D1205D">
        <w:rPr>
          <w:lang w:eastAsia="zh-CN"/>
        </w:rPr>
        <w:t>6.12.2</w:t>
      </w:r>
      <w:r w:rsidRPr="00D1205D">
        <w:rPr>
          <w:lang w:eastAsia="zh-CN"/>
        </w:rPr>
        <w:tab/>
        <w:t>Binding created as part of a service response</w:t>
      </w:r>
      <w:bookmarkEnd w:id="1982"/>
      <w:bookmarkEnd w:id="1983"/>
      <w:bookmarkEnd w:id="1984"/>
      <w:bookmarkEnd w:id="1985"/>
      <w:bookmarkEnd w:id="1986"/>
      <w:bookmarkEnd w:id="1987"/>
      <w:bookmarkEnd w:id="1988"/>
      <w:bookmarkEnd w:id="1989"/>
      <w:bookmarkEnd w:id="1990"/>
      <w:bookmarkEnd w:id="1991"/>
    </w:p>
    <w:p w14:paraId="50089BF4" w14:textId="73B7F84E" w:rsidR="00F90BFA" w:rsidRPr="00D1205D" w:rsidRDefault="00F90BFA" w:rsidP="00F90BFA">
      <w:pPr>
        <w:rPr>
          <w:lang w:eastAsia="zh-CN"/>
        </w:rPr>
      </w:pPr>
      <w:bookmarkStart w:id="1992" w:name="_Toc27745124"/>
      <w:bookmarkStart w:id="1993"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lastRenderedPageBreak/>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1994" w:name="_Toc35970063"/>
      <w:bookmarkStart w:id="1995" w:name="_Toc36050857"/>
      <w:bookmarkStart w:id="1996" w:name="_Toc44847581"/>
      <w:bookmarkStart w:id="1997" w:name="_Toc51845236"/>
      <w:bookmarkStart w:id="1998" w:name="_Toc51845567"/>
      <w:bookmarkStart w:id="1999" w:name="_Toc51847087"/>
      <w:bookmarkStart w:id="2000"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001" w:name="_Toc198994148"/>
      <w:r w:rsidRPr="00D1205D">
        <w:rPr>
          <w:lang w:eastAsia="zh-CN"/>
        </w:rPr>
        <w:t>6.12.3</w:t>
      </w:r>
      <w:r w:rsidRPr="00D1205D">
        <w:rPr>
          <w:lang w:eastAsia="zh-CN"/>
        </w:rPr>
        <w:tab/>
        <w:t>Binding created as part of a service request</w:t>
      </w:r>
      <w:bookmarkEnd w:id="1992"/>
      <w:bookmarkEnd w:id="1993"/>
      <w:bookmarkEnd w:id="1994"/>
      <w:bookmarkEnd w:id="1995"/>
      <w:bookmarkEnd w:id="1996"/>
      <w:bookmarkEnd w:id="1997"/>
      <w:bookmarkEnd w:id="1998"/>
      <w:bookmarkEnd w:id="1999"/>
      <w:bookmarkEnd w:id="2000"/>
      <w:bookmarkEnd w:id="2001"/>
    </w:p>
    <w:p w14:paraId="1BB7033A" w14:textId="77777777" w:rsidR="006D7E1D" w:rsidRDefault="006D7E1D" w:rsidP="006D7E1D">
      <w:pPr>
        <w:rPr>
          <w:lang w:val="en-US" w:eastAsia="zh-CN"/>
        </w:rPr>
      </w:pPr>
      <w:bookmarkStart w:id="2002" w:name="_Toc27745125"/>
      <w:bookmarkStart w:id="2003" w:name="_Toc29803273"/>
      <w:bookmarkStart w:id="2004" w:name="_Toc35970064"/>
      <w:bookmarkStart w:id="2005" w:name="_Toc36050858"/>
      <w:bookmarkStart w:id="2006" w:name="_Toc44847582"/>
      <w:bookmarkStart w:id="2007" w:name="_Toc51845237"/>
      <w:bookmarkStart w:id="2008" w:name="_Toc51845568"/>
      <w:bookmarkStart w:id="2009" w:name="_Toc51847088"/>
      <w:bookmarkStart w:id="2010"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011" w:name="_Toc198994149"/>
      <w:r w:rsidRPr="00D1205D">
        <w:rPr>
          <w:lang w:eastAsia="zh-CN"/>
        </w:rPr>
        <w:t>6.12.4</w:t>
      </w:r>
      <w:r w:rsidRPr="00D1205D">
        <w:rPr>
          <w:lang w:eastAsia="zh-CN"/>
        </w:rPr>
        <w:tab/>
        <w:t>Binding for explicit or implicit subscription requests</w:t>
      </w:r>
      <w:bookmarkEnd w:id="2002"/>
      <w:bookmarkEnd w:id="2003"/>
      <w:bookmarkEnd w:id="2004"/>
      <w:bookmarkEnd w:id="2005"/>
      <w:bookmarkEnd w:id="2006"/>
      <w:bookmarkEnd w:id="2007"/>
      <w:bookmarkEnd w:id="2008"/>
      <w:bookmarkEnd w:id="2009"/>
      <w:bookmarkEnd w:id="2010"/>
      <w:bookmarkEnd w:id="2011"/>
    </w:p>
    <w:p w14:paraId="539BFB99" w14:textId="77777777" w:rsidR="00AD4CCA" w:rsidRDefault="00BE6CE8" w:rsidP="00BE6CE8">
      <w:pPr>
        <w:rPr>
          <w:lang w:eastAsia="zh-CN"/>
        </w:rPr>
      </w:pPr>
      <w:bookmarkStart w:id="2012" w:name="_Toc19709035"/>
      <w:bookmarkStart w:id="2013" w:name="_Toc27745126"/>
      <w:bookmarkStart w:id="2014"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lastRenderedPageBreak/>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lastRenderedPageBreak/>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015" w:name="_Toc35970065"/>
      <w:bookmarkStart w:id="2016" w:name="_Toc36050859"/>
      <w:bookmarkStart w:id="2017" w:name="_Toc44847583"/>
      <w:bookmarkStart w:id="2018" w:name="_Toc51845238"/>
      <w:bookmarkStart w:id="2019" w:name="_Toc51845569"/>
      <w:bookmarkStart w:id="2020"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021"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022" w:name="_Toc198994150"/>
      <w:r w:rsidRPr="00D1205D">
        <w:rPr>
          <w:lang w:eastAsia="zh-CN"/>
        </w:rPr>
        <w:t>6.12.5</w:t>
      </w:r>
      <w:r w:rsidRPr="00D1205D">
        <w:rPr>
          <w:lang w:eastAsia="zh-CN"/>
        </w:rPr>
        <w:tab/>
        <w:t>Binding for service requests creating a callback resource</w:t>
      </w:r>
      <w:bookmarkEnd w:id="2015"/>
      <w:bookmarkEnd w:id="2016"/>
      <w:bookmarkEnd w:id="2017"/>
      <w:bookmarkEnd w:id="2018"/>
      <w:bookmarkEnd w:id="2019"/>
      <w:bookmarkEnd w:id="2020"/>
      <w:bookmarkEnd w:id="2021"/>
      <w:bookmarkEnd w:id="2022"/>
    </w:p>
    <w:p w14:paraId="3B65D60B" w14:textId="77777777" w:rsidR="004528FB" w:rsidRPr="00D1205D" w:rsidRDefault="004528FB" w:rsidP="004528FB">
      <w:pPr>
        <w:rPr>
          <w:lang w:eastAsia="zh-CN"/>
        </w:rPr>
      </w:pPr>
      <w:bookmarkStart w:id="2023"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2648AAB3"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and callback URI prefix</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24" w:name="_Toc198994151"/>
      <w:r>
        <w:lastRenderedPageBreak/>
        <w:t>6</w:t>
      </w:r>
      <w:r w:rsidRPr="00D1205D">
        <w:t>.</w:t>
      </w:r>
      <w:r>
        <w:t>13</w:t>
      </w:r>
      <w:r w:rsidRPr="00D1205D">
        <w:tab/>
      </w:r>
      <w:r>
        <w:t>SBI messages correlation for network troubleshooting</w:t>
      </w:r>
      <w:bookmarkEnd w:id="2023"/>
      <w:bookmarkEnd w:id="2024"/>
    </w:p>
    <w:p w14:paraId="0C265514" w14:textId="77777777" w:rsidR="002614D1" w:rsidRDefault="002614D1" w:rsidP="002D7984">
      <w:pPr>
        <w:pStyle w:val="Heading3"/>
        <w:rPr>
          <w:rFonts w:eastAsia="DengXian"/>
          <w:lang w:eastAsia="zh-CN"/>
        </w:rPr>
      </w:pPr>
      <w:bookmarkStart w:id="2025" w:name="_Toc57022724"/>
      <w:bookmarkStart w:id="2026" w:name="_Toc198994152"/>
      <w:r>
        <w:rPr>
          <w:rFonts w:eastAsia="DengXian"/>
          <w:lang w:eastAsia="zh-CN"/>
        </w:rPr>
        <w:t>6.13.1</w:t>
      </w:r>
      <w:r>
        <w:rPr>
          <w:rFonts w:eastAsia="DengXian"/>
          <w:lang w:eastAsia="zh-CN"/>
        </w:rPr>
        <w:tab/>
        <w:t>General</w:t>
      </w:r>
      <w:bookmarkEnd w:id="2025"/>
      <w:bookmarkEnd w:id="2026"/>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27" w:name="_Toc57022725"/>
      <w:bookmarkStart w:id="2028" w:name="_Toc198994153"/>
      <w:r>
        <w:rPr>
          <w:rFonts w:eastAsia="DengXian"/>
          <w:lang w:eastAsia="zh-CN"/>
        </w:rPr>
        <w:t>6.13.2</w:t>
      </w:r>
      <w:r>
        <w:rPr>
          <w:rFonts w:eastAsia="DengXian"/>
          <w:lang w:eastAsia="zh-CN"/>
        </w:rPr>
        <w:tab/>
        <w:t>SBI messages correlation using UE identifier</w:t>
      </w:r>
      <w:bookmarkEnd w:id="2027"/>
      <w:bookmarkEnd w:id="2028"/>
    </w:p>
    <w:p w14:paraId="027A284E" w14:textId="77777777" w:rsidR="002614D1" w:rsidRDefault="002614D1" w:rsidP="002D7984">
      <w:pPr>
        <w:pStyle w:val="Heading4"/>
        <w:rPr>
          <w:rFonts w:eastAsia="DengXian"/>
          <w:lang w:eastAsia="zh-CN"/>
        </w:rPr>
      </w:pPr>
      <w:bookmarkStart w:id="2029" w:name="_Toc57022726"/>
      <w:bookmarkStart w:id="2030" w:name="_Toc198994154"/>
      <w:r>
        <w:rPr>
          <w:rFonts w:eastAsia="DengXian"/>
          <w:lang w:eastAsia="zh-CN"/>
        </w:rPr>
        <w:t>6.13.2.1</w:t>
      </w:r>
      <w:r>
        <w:rPr>
          <w:rFonts w:eastAsia="DengXian"/>
          <w:lang w:eastAsia="zh-CN"/>
        </w:rPr>
        <w:tab/>
        <w:t>General</w:t>
      </w:r>
      <w:bookmarkEnd w:id="2029"/>
      <w:bookmarkEnd w:id="2030"/>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31" w:name="_Toc57022727"/>
      <w:bookmarkStart w:id="2032" w:name="_Toc198994155"/>
      <w:r>
        <w:rPr>
          <w:rFonts w:eastAsia="DengXian"/>
          <w:lang w:eastAsia="zh-CN"/>
        </w:rPr>
        <w:t>6.13.2.2</w:t>
      </w:r>
      <w:r>
        <w:rPr>
          <w:rFonts w:eastAsia="DengXian"/>
          <w:lang w:eastAsia="zh-CN"/>
        </w:rPr>
        <w:tab/>
        <w:t>Principles</w:t>
      </w:r>
      <w:bookmarkEnd w:id="2031"/>
      <w:bookmarkEnd w:id="2032"/>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33" w:name="_Toc74139030"/>
      <w:bookmarkStart w:id="2034" w:name="_Toc198994156"/>
      <w:r>
        <w:rPr>
          <w:rFonts w:eastAsia="DengXian"/>
          <w:lang w:eastAsia="zh-CN"/>
        </w:rPr>
        <w:lastRenderedPageBreak/>
        <w:t>6.13.3</w:t>
      </w:r>
      <w:r>
        <w:rPr>
          <w:rFonts w:eastAsia="DengXian"/>
          <w:lang w:eastAsia="zh-CN"/>
        </w:rPr>
        <w:tab/>
        <w:t xml:space="preserve">SBI messages correlation using </w:t>
      </w:r>
      <w:bookmarkEnd w:id="2033"/>
      <w:r>
        <w:rPr>
          <w:rFonts w:eastAsia="DengXian"/>
          <w:lang w:eastAsia="zh-CN"/>
        </w:rPr>
        <w:t>NF Peer Information</w:t>
      </w:r>
      <w:bookmarkEnd w:id="2034"/>
    </w:p>
    <w:p w14:paraId="5E0282E0" w14:textId="0E074BF8" w:rsidR="00172347" w:rsidRDefault="00172347" w:rsidP="002D7984">
      <w:pPr>
        <w:pStyle w:val="Heading4"/>
        <w:rPr>
          <w:rFonts w:eastAsia="DengXian"/>
          <w:lang w:eastAsia="zh-CN"/>
        </w:rPr>
      </w:pPr>
      <w:bookmarkStart w:id="2035" w:name="_Toc74139031"/>
      <w:bookmarkStart w:id="2036" w:name="_Toc198994157"/>
      <w:r>
        <w:rPr>
          <w:rFonts w:eastAsia="DengXian"/>
          <w:lang w:eastAsia="zh-CN"/>
        </w:rPr>
        <w:t>6.13.3.1</w:t>
      </w:r>
      <w:r>
        <w:rPr>
          <w:rFonts w:eastAsia="DengXian"/>
          <w:lang w:eastAsia="zh-CN"/>
        </w:rPr>
        <w:tab/>
        <w:t>General</w:t>
      </w:r>
      <w:bookmarkEnd w:id="2035"/>
      <w:bookmarkEnd w:id="2036"/>
    </w:p>
    <w:p w14:paraId="317D611A" w14:textId="7C854CBA" w:rsidR="00465E77" w:rsidRDefault="00465E77" w:rsidP="00465E77">
      <w:pPr>
        <w:rPr>
          <w:rFonts w:eastAsia="DengXian"/>
          <w:lang w:eastAsia="zh-CN"/>
        </w:rPr>
      </w:pPr>
      <w:bookmarkStart w:id="2037"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w:t>
      </w:r>
      <w:r w:rsidR="00E37AED" w:rsidRPr="00E37AED">
        <w:rPr>
          <w:lang w:eastAsia="zh-CN"/>
        </w:rPr>
        <w:t xml:space="preserve"> </w:t>
      </w:r>
      <w:r w:rsidR="00E37AED">
        <w:rPr>
          <w:lang w:eastAsia="zh-CN"/>
        </w:rPr>
        <w:t>or the FQDN of the destination NF (</w:t>
      </w:r>
      <w:r w:rsidR="00E37AED">
        <w:t>if the NF (Service) instance ID of the destination NF is unknown</w:t>
      </w:r>
      <w:r w:rsidR="00E37AED">
        <w:rPr>
          <w:lang w:eastAsia="zh-CN"/>
        </w:rPr>
        <w:t>)</w:t>
      </w:r>
      <w:r>
        <w:rPr>
          <w:lang w:eastAsia="zh-CN"/>
        </w:rPr>
        <w:t xml:space="preserve">,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38" w:name="_Toc198994158"/>
      <w:r>
        <w:rPr>
          <w:rFonts w:eastAsia="DengXian"/>
          <w:lang w:eastAsia="zh-CN"/>
        </w:rPr>
        <w:t>6.13.3.2</w:t>
      </w:r>
      <w:r>
        <w:rPr>
          <w:rFonts w:eastAsia="DengXian"/>
          <w:lang w:eastAsia="zh-CN"/>
        </w:rPr>
        <w:tab/>
        <w:t>Principles</w:t>
      </w:r>
      <w:bookmarkEnd w:id="2037"/>
      <w:bookmarkEnd w:id="2038"/>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45DED295"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r w:rsidR="00E37AED">
        <w:rPr>
          <w:lang w:eastAsia="zh-CN"/>
        </w:rPr>
        <w:t>When the destination NF FQDN was included in the request, the HTTP server should include the FQDN as the source NF FQDN in the response.</w:t>
      </w:r>
      <w:r w:rsidR="00E37AED">
        <w:rPr>
          <w:lang w:eastAsia="zh-CN"/>
        </w:rPr>
        <w:t xml:space="preserve"> </w:t>
      </w:r>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39" w:name="_Toc198994159"/>
      <w:r>
        <w:t>6</w:t>
      </w:r>
      <w:r w:rsidRPr="00D1205D">
        <w:t>.</w:t>
      </w:r>
      <w:r>
        <w:t>14</w:t>
      </w:r>
      <w:r w:rsidRPr="00D1205D">
        <w:tab/>
      </w:r>
      <w:r>
        <w:t>Indicating the purpose of Inter-PLMN signaling</w:t>
      </w:r>
      <w:bookmarkEnd w:id="2039"/>
    </w:p>
    <w:p w14:paraId="181034CF" w14:textId="69510574" w:rsidR="00DA7149" w:rsidRDefault="00DA7149" w:rsidP="002D7984">
      <w:pPr>
        <w:pStyle w:val="Heading3"/>
        <w:rPr>
          <w:rFonts w:eastAsia="DengXian"/>
          <w:lang w:eastAsia="zh-CN"/>
        </w:rPr>
      </w:pPr>
      <w:bookmarkStart w:id="2040" w:name="_Toc198994160"/>
      <w:r>
        <w:rPr>
          <w:rFonts w:eastAsia="DengXian"/>
          <w:lang w:eastAsia="zh-CN"/>
        </w:rPr>
        <w:t>6.14.1</w:t>
      </w:r>
      <w:r>
        <w:rPr>
          <w:rFonts w:eastAsia="DengXian"/>
          <w:lang w:eastAsia="zh-CN"/>
        </w:rPr>
        <w:tab/>
        <w:t>General</w:t>
      </w:r>
      <w:bookmarkEnd w:id="2040"/>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41" w:name="_Toc198994161"/>
      <w:r>
        <w:rPr>
          <w:rFonts w:eastAsia="DengXian"/>
          <w:lang w:eastAsia="zh-CN"/>
        </w:rPr>
        <w:t>6.14.2</w:t>
      </w:r>
      <w:r>
        <w:rPr>
          <w:rFonts w:eastAsia="DengXian"/>
          <w:lang w:eastAsia="zh-CN"/>
        </w:rPr>
        <w:tab/>
        <w:t>Inclusion of the intended purpose</w:t>
      </w:r>
      <w:bookmarkEnd w:id="2041"/>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42" w:name="_Toc198994162"/>
      <w:r>
        <w:rPr>
          <w:rFonts w:eastAsia="DengXian"/>
          <w:lang w:eastAsia="zh-CN"/>
        </w:rPr>
        <w:lastRenderedPageBreak/>
        <w:t>6.14.3</w:t>
      </w:r>
      <w:r>
        <w:rPr>
          <w:rFonts w:eastAsia="DengXian"/>
          <w:lang w:eastAsia="zh-CN"/>
        </w:rPr>
        <w:tab/>
        <w:t>Evaluating the intended purpose</w:t>
      </w:r>
      <w:bookmarkEnd w:id="2042"/>
    </w:p>
    <w:p w14:paraId="2CAA0457" w14:textId="77777777" w:rsidR="00082678" w:rsidRDefault="00082678" w:rsidP="00082678">
      <w:pPr>
        <w:rPr>
          <w:lang w:eastAsia="ja-JP"/>
        </w:rPr>
      </w:pPr>
      <w:bookmarkStart w:id="2043" w:name="_Toc35970066"/>
      <w:bookmarkStart w:id="2044" w:name="_Toc36050860"/>
      <w:bookmarkStart w:id="2045" w:name="_Toc44847584"/>
      <w:bookmarkStart w:id="2046" w:name="_Toc51845239"/>
      <w:bookmarkStart w:id="2047" w:name="_Toc51845570"/>
      <w:bookmarkStart w:id="2048" w:name="_Toc51847090"/>
      <w:bookmarkStart w:id="2049" w:name="_Toc57022728"/>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11753C53" w14:textId="77777777" w:rsidR="00082678" w:rsidRDefault="00082678" w:rsidP="00082678">
      <w:pPr>
        <w:pStyle w:val="B1"/>
        <w:rPr>
          <w:lang w:eastAsia="ja-JP"/>
        </w:rPr>
      </w:pPr>
      <w:r>
        <w:rPr>
          <w:rFonts w:hint="eastAsia"/>
          <w:lang w:eastAsia="ja-JP"/>
        </w:rPr>
        <w:t>-</w:t>
      </w:r>
      <w:r>
        <w:rPr>
          <w:lang w:eastAsia="ja-JP"/>
        </w:rPr>
        <w:tab/>
        <w:t>Source PLMN;</w:t>
      </w:r>
    </w:p>
    <w:p w14:paraId="5997F0E7" w14:textId="77777777" w:rsidR="00082678" w:rsidRDefault="00082678" w:rsidP="00082678">
      <w:pPr>
        <w:pStyle w:val="B1"/>
        <w:rPr>
          <w:lang w:eastAsia="ja-JP"/>
        </w:rPr>
      </w:pPr>
      <w:r>
        <w:rPr>
          <w:rFonts w:hint="eastAsia"/>
          <w:lang w:eastAsia="ja-JP"/>
        </w:rPr>
        <w:t>-</w:t>
      </w:r>
      <w:r>
        <w:rPr>
          <w:lang w:eastAsia="ja-JP"/>
        </w:rPr>
        <w:tab/>
        <w:t>Target PLMN; and</w:t>
      </w:r>
    </w:p>
    <w:p w14:paraId="3501A2F6" w14:textId="77777777" w:rsidR="00082678" w:rsidRDefault="00082678" w:rsidP="00082678">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AD5976E" w14:textId="77777777" w:rsidR="00082678" w:rsidRDefault="00082678" w:rsidP="00082678">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0F1F0532" w14:textId="77777777" w:rsidR="00082678" w:rsidRDefault="00082678" w:rsidP="00082678">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3417056A" w14:textId="77777777" w:rsidR="00082678" w:rsidRDefault="00082678" w:rsidP="00082678">
      <w:pPr>
        <w:rPr>
          <w:lang w:eastAsia="ja-JP"/>
        </w:rPr>
      </w:pPr>
      <w:r>
        <w:rPr>
          <w:lang w:eastAsia="ja-JP"/>
        </w:rPr>
        <w:t>The receiving SEPP shall:</w:t>
      </w:r>
    </w:p>
    <w:p w14:paraId="72377A76" w14:textId="77777777" w:rsidR="00082678" w:rsidRDefault="00082678" w:rsidP="00082678">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55620198" w14:textId="77777777" w:rsidR="00082678" w:rsidRDefault="00082678" w:rsidP="00082678">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BE40075" w14:textId="77777777" w:rsidR="00082678" w:rsidRDefault="00082678" w:rsidP="00082678">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64F252FB" w14:textId="77777777" w:rsidR="00082678" w:rsidRDefault="00082678" w:rsidP="00082678">
      <w:pPr>
        <w:pStyle w:val="B1"/>
        <w:rPr>
          <w:lang w:eastAsia="ja-JP"/>
        </w:rPr>
      </w:pPr>
      <w:r>
        <w:rPr>
          <w:lang w:eastAsia="ja-JP"/>
        </w:rPr>
        <w:t>a)</w:t>
      </w:r>
      <w:r>
        <w:rPr>
          <w:lang w:eastAsia="ja-JP"/>
        </w:rPr>
        <w:tab/>
        <w:t>cSEPP and pSEPP are configured with the allowed purpose =X, Y</w:t>
      </w:r>
    </w:p>
    <w:p w14:paraId="3F665627" w14:textId="77777777" w:rsidR="00082678" w:rsidRDefault="00082678" w:rsidP="00082678">
      <w:pPr>
        <w:pStyle w:val="B2"/>
        <w:rPr>
          <w:lang w:eastAsia="ja-JP"/>
        </w:rPr>
      </w:pPr>
      <w:r>
        <w:rPr>
          <w:lang w:eastAsia="ja-JP"/>
        </w:rPr>
        <w:t>-</w:t>
      </w:r>
      <w:r>
        <w:rPr>
          <w:lang w:eastAsia="ja-JP"/>
        </w:rPr>
        <w:tab/>
        <w:t>Case 1:</w:t>
      </w:r>
      <w:r>
        <w:rPr>
          <w:lang w:eastAsia="ja-JP"/>
        </w:rPr>
        <w:br/>
        <w:t>NFc/SCP sends the first message to cSEPP with purpose = X. In this case, cSEPP validates the message against the configured purpose and allows it. Using the N32 connection established between cSEPP and pSEPP for purpose = X , cSEPP delivers the message to pSEPP. Then only pSEPP checks the purpose=X over N32f with the pre-negotiated purpose.</w:t>
      </w:r>
    </w:p>
    <w:p w14:paraId="5403F061" w14:textId="77777777" w:rsidR="00082678" w:rsidRDefault="00082678" w:rsidP="00082678">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3629ADC1" w14:textId="77777777" w:rsidR="00082678" w:rsidRDefault="00082678" w:rsidP="00082678">
      <w:pPr>
        <w:pStyle w:val="B1"/>
        <w:rPr>
          <w:lang w:eastAsia="ja-JP"/>
        </w:rPr>
      </w:pPr>
      <w:r>
        <w:rPr>
          <w:lang w:eastAsia="ja-JP"/>
        </w:rPr>
        <w:t>b)</w:t>
      </w:r>
      <w:r>
        <w:rPr>
          <w:lang w:eastAsia="ja-JP"/>
        </w:rPr>
        <w:tab/>
        <w:t>cSEPP is configured with allowed purpose X, Y and pSEPP is configured with X, K. The negotiated/allowed purpose between cSEPP and pSEPP is X.</w:t>
      </w:r>
    </w:p>
    <w:p w14:paraId="77FB89E5" w14:textId="53795C76" w:rsidR="00082678" w:rsidRDefault="00082678" w:rsidP="00082678">
      <w:pPr>
        <w:pStyle w:val="B2"/>
        <w:rPr>
          <w:lang w:eastAsia="ja-JP"/>
        </w:rPr>
      </w:pPr>
      <w:r>
        <w:rPr>
          <w:lang w:eastAsia="ja-JP"/>
        </w:rPr>
        <w:t>-</w:t>
      </w:r>
      <w:r>
        <w:rPr>
          <w:lang w:eastAsia="ja-JP"/>
        </w:rPr>
        <w:tab/>
        <w:t>Case 3:</w:t>
      </w:r>
      <w:r>
        <w:rPr>
          <w:lang w:eastAsia="ja-JP"/>
        </w:rPr>
        <w:br/>
        <w:t>NFc/SCP sends a message to cSEPP with purpose =Y. In this case, cSEPP autonomously rejects the message based on the negotiated purposes (i.e. purpose X) with pSEPP.</w:t>
      </w:r>
    </w:p>
    <w:p w14:paraId="07E60CA8" w14:textId="77777777" w:rsidR="00082678" w:rsidRDefault="00082678" w:rsidP="00082678">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50" w:name="_Toc198994163"/>
      <w:r w:rsidRPr="00D1205D">
        <w:lastRenderedPageBreak/>
        <w:t>Annex A (informative):</w:t>
      </w:r>
      <w:r w:rsidRPr="00D1205D">
        <w:br/>
        <w:t>Client-side Adaptive Throttling for Overload Control</w:t>
      </w:r>
      <w:bookmarkEnd w:id="2012"/>
      <w:bookmarkEnd w:id="2013"/>
      <w:bookmarkEnd w:id="2014"/>
      <w:bookmarkEnd w:id="2043"/>
      <w:bookmarkEnd w:id="2044"/>
      <w:bookmarkEnd w:id="2045"/>
      <w:bookmarkEnd w:id="2046"/>
      <w:bookmarkEnd w:id="2047"/>
      <w:bookmarkEnd w:id="2048"/>
      <w:bookmarkEnd w:id="2049"/>
      <w:bookmarkEnd w:id="2050"/>
    </w:p>
    <w:p w14:paraId="42AA4CDC" w14:textId="138CE122" w:rsidR="00F90BFA" w:rsidRPr="00D1205D" w:rsidRDefault="00F90BFA" w:rsidP="00F90BFA">
      <w:bookmarkStart w:id="2051"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51"/>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6pt" o:ole="">
            <v:imagedata r:id="rId22" o:title=""/>
          </v:shape>
          <o:OLEObject Type="Embed" ProgID="Visio.Drawing.15" ShapeID="_x0000_i1027" DrawAspect="Content" ObjectID="_1809606826"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52" w:name="_Toc19709036"/>
      <w:bookmarkStart w:id="2053" w:name="_Toc27745127"/>
      <w:bookmarkStart w:id="2054" w:name="_Toc29803275"/>
      <w:bookmarkStart w:id="2055" w:name="_Toc35970067"/>
      <w:bookmarkStart w:id="2056" w:name="_Toc36050861"/>
      <w:bookmarkStart w:id="2057" w:name="_Toc44847585"/>
      <w:bookmarkStart w:id="2058" w:name="_Toc51845240"/>
      <w:bookmarkStart w:id="2059" w:name="_Toc51845571"/>
      <w:bookmarkStart w:id="2060" w:name="_Toc51847091"/>
      <w:bookmarkStart w:id="2061" w:name="_Toc57022729"/>
      <w:bookmarkStart w:id="2062" w:name="_Toc198994164"/>
      <w:r w:rsidRPr="00D1205D">
        <w:lastRenderedPageBreak/>
        <w:t>Annex B (normative):</w:t>
      </w:r>
      <w:r w:rsidRPr="00D1205D">
        <w:br/>
        <w:t>3gpp-Sbi-Callback Types</w:t>
      </w:r>
      <w:bookmarkEnd w:id="2052"/>
      <w:bookmarkEnd w:id="2053"/>
      <w:bookmarkEnd w:id="2054"/>
      <w:bookmarkEnd w:id="2055"/>
      <w:bookmarkEnd w:id="2056"/>
      <w:bookmarkEnd w:id="2057"/>
      <w:bookmarkEnd w:id="2058"/>
      <w:bookmarkEnd w:id="2059"/>
      <w:bookmarkEnd w:id="2060"/>
      <w:bookmarkEnd w:id="2061"/>
      <w:bookmarkEnd w:id="2062"/>
    </w:p>
    <w:p w14:paraId="6CCA21F7" w14:textId="628610EA" w:rsidR="008956DC" w:rsidRDefault="008956DC" w:rsidP="008956DC">
      <w:bookmarkStart w:id="2063" w:name="_Toc9501083"/>
      <w:bookmarkStart w:id="2064" w:name="_Toc27745128"/>
      <w:bookmarkStart w:id="2065" w:name="_Toc29803276"/>
      <w:bookmarkStart w:id="2066" w:name="_Toc35970068"/>
      <w:bookmarkStart w:id="2067" w:name="_Toc36050862"/>
      <w:bookmarkStart w:id="2068" w:name="_Toc44847586"/>
      <w:bookmarkStart w:id="2069" w:name="_Toc51845241"/>
      <w:bookmarkStart w:id="2070" w:name="_Toc51845572"/>
      <w:bookmarkStart w:id="2071" w:name="_Toc51847092"/>
      <w:bookmarkStart w:id="2072" w:name="_Toc57022730"/>
      <w:bookmarkStart w:id="2073"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74" w:name="_Toc11338784"/>
      <w:bookmarkStart w:id="2075" w:name="_Toc27585488"/>
      <w:bookmarkStart w:id="2076" w:name="_Toc36457494"/>
      <w:bookmarkStart w:id="2077" w:name="_Toc45028411"/>
      <w:bookmarkStart w:id="2078" w:name="_Toc45029246"/>
      <w:bookmarkStart w:id="2079" w:name="_Toc67682010"/>
      <w:bookmarkStart w:id="2080"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081" w:name="_Toc198994165"/>
      <w:bookmarkEnd w:id="2074"/>
      <w:bookmarkEnd w:id="2075"/>
      <w:bookmarkEnd w:id="2076"/>
      <w:bookmarkEnd w:id="2077"/>
      <w:bookmarkEnd w:id="2078"/>
      <w:bookmarkEnd w:id="2079"/>
      <w:bookmarkEnd w:id="2080"/>
      <w:r w:rsidRPr="00D1205D">
        <w:t>Annex C (informative):</w:t>
      </w:r>
      <w:r w:rsidRPr="00D1205D">
        <w:br/>
      </w:r>
      <w:bookmarkEnd w:id="2063"/>
      <w:r w:rsidRPr="00D1205D">
        <w:t>Internal NF Routing of HTTP Requests</w:t>
      </w:r>
      <w:bookmarkEnd w:id="2064"/>
      <w:bookmarkEnd w:id="2065"/>
      <w:bookmarkEnd w:id="2066"/>
      <w:bookmarkEnd w:id="2067"/>
      <w:bookmarkEnd w:id="2068"/>
      <w:bookmarkEnd w:id="2069"/>
      <w:bookmarkEnd w:id="2070"/>
      <w:bookmarkEnd w:id="2071"/>
      <w:bookmarkEnd w:id="2072"/>
      <w:bookmarkEnd w:id="2081"/>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lastRenderedPageBreak/>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3.15pt;height:217.9pt" o:ole="" o:preferrelative="f">
            <v:imagedata r:id="rId24" o:title=""/>
            <o:lock v:ext="edit" aspectratio="f"/>
          </v:shape>
          <o:OLEObject Type="Embed" ProgID="Visio.Drawing.15" ShapeID="_x0000_i1028" DrawAspect="Content" ObjectID="_1809606827"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82" w:name="_Toc198994166"/>
      <w:r w:rsidRPr="00D1205D">
        <w:t xml:space="preserve">Annex </w:t>
      </w:r>
      <w:r>
        <w:t>D</w:t>
      </w:r>
      <w:r w:rsidRPr="00D1205D">
        <w:t xml:space="preserve"> (</w:t>
      </w:r>
      <w:r>
        <w:t>N</w:t>
      </w:r>
      <w:r w:rsidRPr="00D1205D">
        <w:t>ormative):</w:t>
      </w:r>
      <w:r w:rsidRPr="00D1205D">
        <w:br/>
      </w:r>
      <w:r>
        <w:t>ABNF grammar for 3GPP SBI HTTP custom headers</w:t>
      </w:r>
      <w:bookmarkEnd w:id="2082"/>
    </w:p>
    <w:p w14:paraId="079DEFD5" w14:textId="77777777" w:rsidR="00295171" w:rsidRDefault="00295171" w:rsidP="00295171">
      <w:pPr>
        <w:pStyle w:val="Heading1"/>
      </w:pPr>
      <w:bookmarkStart w:id="2083" w:name="_Toc198994167"/>
      <w:r>
        <w:t>D.1</w:t>
      </w:r>
      <w:r>
        <w:tab/>
        <w:t>General</w:t>
      </w:r>
      <w:bookmarkEnd w:id="2083"/>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lastRenderedPageBreak/>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84" w:name="_Toc198994168"/>
      <w:r>
        <w:t>D.2</w:t>
      </w:r>
      <w:r>
        <w:tab/>
        <w:t>ABNF definitions (Filename: "TS29500_CustomHeaders.abnf")</w:t>
      </w:r>
      <w:bookmarkEnd w:id="2084"/>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BC1642" w:rsidRDefault="00BC1642" w:rsidP="00BC1642">
      <w:pPr>
        <w:pStyle w:val="PL"/>
      </w:pPr>
      <w:r w:rsidRPr="00BC1642">
        <w:t>ALPHA  = %x41-5A / %x61-7A ; A-Z / a-z</w:t>
      </w:r>
    </w:p>
    <w:p w14:paraId="10B50008" w14:textId="77777777" w:rsidR="00BC1642" w:rsidRPr="00BC1642" w:rsidRDefault="00BC1642" w:rsidP="00BC1642">
      <w:pPr>
        <w:pStyle w:val="PL"/>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BC1642" w:rsidRDefault="00BC1642" w:rsidP="00BC1642">
      <w:pPr>
        <w:pStyle w:val="PL"/>
      </w:pPr>
      <w:r w:rsidRPr="00BC1642">
        <w:t>HEXDIG = DIGIT / "A" / "B" / "C" / "D" / "E" / "F"</w:t>
      </w:r>
    </w:p>
    <w:p w14:paraId="7698FAAD" w14:textId="77777777" w:rsidR="00BC1642" w:rsidRPr="00BC1642" w:rsidRDefault="00BC1642" w:rsidP="00BC1642">
      <w:pPr>
        <w:pStyle w:val="PL"/>
      </w:pPr>
    </w:p>
    <w:p w14:paraId="65D5AAE4" w14:textId="77777777" w:rsidR="00BC1642" w:rsidRPr="00BC1642" w:rsidRDefault="00BC1642" w:rsidP="00BC1642">
      <w:pPr>
        <w:pStyle w:val="PL"/>
      </w:pPr>
    </w:p>
    <w:p w14:paraId="5109EA55" w14:textId="77777777" w:rsidR="00BC1642" w:rsidRPr="00BC1642" w:rsidRDefault="00BC1642" w:rsidP="00BC1642">
      <w:pPr>
        <w:pStyle w:val="PL"/>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BC1642" w:rsidRDefault="00BC1642" w:rsidP="00BC1642">
      <w:pPr>
        <w:pStyle w:val="PL"/>
      </w:pPr>
      <w:r w:rsidRPr="00BC1642">
        <w:t>; ----------------------------------------</w:t>
      </w:r>
    </w:p>
    <w:p w14:paraId="713869E4" w14:textId="77777777" w:rsidR="00BC1642" w:rsidRPr="00BC1642" w:rsidRDefault="00BC1642" w:rsidP="00BC1642">
      <w:pPr>
        <w:pStyle w:val="PL"/>
      </w:pPr>
      <w:r w:rsidRPr="00BC1642">
        <w:t>;   RFC 6749</w:t>
      </w:r>
    </w:p>
    <w:p w14:paraId="1C433FD9" w14:textId="77777777" w:rsidR="00BC1642" w:rsidRPr="00BC1642" w:rsidRDefault="00BC1642" w:rsidP="00BC1642">
      <w:pPr>
        <w:pStyle w:val="PL"/>
      </w:pPr>
      <w:r w:rsidRPr="00BC1642">
        <w:t>; ----------------------------------------</w:t>
      </w:r>
    </w:p>
    <w:p w14:paraId="5AF53096" w14:textId="77777777" w:rsidR="00BC1642" w:rsidRPr="00BC1642" w:rsidRDefault="00BC1642" w:rsidP="00BC1642">
      <w:pPr>
        <w:pStyle w:val="PL"/>
      </w:pPr>
    </w:p>
    <w:p w14:paraId="0B55D2A5" w14:textId="77777777" w:rsidR="00BC1642" w:rsidRPr="00BC1642" w:rsidRDefault="00BC1642" w:rsidP="00BC1642">
      <w:pPr>
        <w:pStyle w:val="PL"/>
      </w:pPr>
      <w:r w:rsidRPr="00BC1642">
        <w:t>NQCHAR = %x21 / %x23-5B / %x5D-7E</w:t>
      </w:r>
    </w:p>
    <w:p w14:paraId="767EC9D9" w14:textId="77777777" w:rsidR="00BC1642" w:rsidRPr="00BC1642" w:rsidRDefault="00BC1642" w:rsidP="00BC1642">
      <w:pPr>
        <w:pStyle w:val="PL"/>
      </w:pPr>
    </w:p>
    <w:p w14:paraId="791275BA" w14:textId="77777777" w:rsidR="00BC1642" w:rsidRPr="00BC1642" w:rsidRDefault="00BC1642" w:rsidP="00BC1642">
      <w:pPr>
        <w:pStyle w:val="PL"/>
      </w:pPr>
    </w:p>
    <w:p w14:paraId="543B4FFD" w14:textId="77777777" w:rsidR="00BC1642" w:rsidRPr="00BC1642" w:rsidRDefault="00BC1642" w:rsidP="00BC1642">
      <w:pPr>
        <w:pStyle w:val="PL"/>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lastRenderedPageBreak/>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1C20D717" w14:textId="0D1789E8" w:rsidR="00BC1642" w:rsidRPr="00BC1642" w:rsidRDefault="00BC1642" w:rsidP="00BC1642">
      <w:pPr>
        <w:pStyle w:val="PL"/>
      </w:pPr>
      <w:r w:rsidRPr="00BC1642">
        <w:t xml:space="preserve">;   Version: </w:t>
      </w:r>
      <w:r w:rsidR="00432FC1">
        <w:t>19</w:t>
      </w:r>
      <w:r w:rsidRPr="00BC1642">
        <w:t>.</w:t>
      </w:r>
      <w:r w:rsidR="000518CD">
        <w:t>3</w:t>
      </w:r>
      <w:r w:rsidRPr="00BC1642">
        <w:t>.</w:t>
      </w:r>
      <w:r w:rsidR="00432FC1">
        <w:t>0</w:t>
      </w:r>
      <w:r w:rsidRPr="00BC1642">
        <w:t xml:space="preserve"> (</w:t>
      </w:r>
      <w:r w:rsidR="000518CD">
        <w:t>June</w:t>
      </w:r>
      <w:r w:rsidR="000518CD" w:rsidRPr="00BC1642">
        <w:t xml:space="preserve"> </w:t>
      </w:r>
      <w:r w:rsidRPr="00BC1642">
        <w:t>202</w:t>
      </w:r>
      <w:r w:rsidR="000518CD">
        <w:t>5</w:t>
      </w:r>
      <w:r w:rsidRPr="00BC1642">
        <w:t>)</w:t>
      </w:r>
    </w:p>
    <w:p w14:paraId="32E857FC" w14:textId="77777777" w:rsidR="00BC1642" w:rsidRPr="00BC1642" w:rsidRDefault="00BC1642" w:rsidP="00BC1642">
      <w:pPr>
        <w:pStyle w:val="PL"/>
      </w:pPr>
      <w:r w:rsidRPr="00BC1642">
        <w:t>;</w:t>
      </w:r>
    </w:p>
    <w:p w14:paraId="16843518" w14:textId="748E34C0" w:rsidR="00BC1642" w:rsidRPr="00BC1642" w:rsidRDefault="00BC1642" w:rsidP="00BC1642">
      <w:pPr>
        <w:pStyle w:val="PL"/>
      </w:pPr>
      <w:r w:rsidRPr="00BC1642">
        <w:t>;   (c) 202</w:t>
      </w:r>
      <w:r w:rsidR="000518CD">
        <w:t>5</w:t>
      </w:r>
      <w:r w:rsidRPr="00BC1642">
        <w:t>,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4CD854AB" w14:textId="77777777" w:rsidR="00432FC1" w:rsidRDefault="00432FC1" w:rsidP="00432FC1">
      <w:pPr>
        <w:pStyle w:val="PL"/>
      </w:pPr>
      <w:r>
        <w:t>;</w:t>
      </w:r>
    </w:p>
    <w:p w14:paraId="2235115E" w14:textId="77777777" w:rsidR="00432FC1" w:rsidRDefault="00432FC1" w:rsidP="00432FC1">
      <w:pPr>
        <w:pStyle w:val="PL"/>
      </w:pPr>
      <w:r>
        <w:t>; Header: 3gpp-Sbi-Scp-apiRoot</w:t>
      </w:r>
    </w:p>
    <w:p w14:paraId="68E8168B" w14:textId="77777777" w:rsidR="00432FC1" w:rsidRDefault="00432FC1" w:rsidP="00432FC1">
      <w:pPr>
        <w:pStyle w:val="PL"/>
      </w:pPr>
      <w:r>
        <w:t>;</w:t>
      </w:r>
    </w:p>
    <w:p w14:paraId="2AB5B2B5" w14:textId="77777777" w:rsidR="00432FC1" w:rsidRDefault="00432FC1" w:rsidP="00432FC1">
      <w:pPr>
        <w:pStyle w:val="PL"/>
      </w:pPr>
    </w:p>
    <w:p w14:paraId="179585ED" w14:textId="77777777" w:rsidR="00432FC1" w:rsidRDefault="00432FC1" w:rsidP="00432FC1">
      <w:pPr>
        <w:pStyle w:val="PL"/>
      </w:pPr>
      <w:r>
        <w:t>Sbi-Scp-ApiRoot-Header = "3gpp-Sbi-Scp-apiRoot:" OWS sbi-scheme "://" sbi-authority</w:t>
      </w:r>
    </w:p>
    <w:p w14:paraId="5E3F831A" w14:textId="77777777" w:rsidR="00432FC1" w:rsidRDefault="00432FC1" w:rsidP="00432FC1">
      <w:pPr>
        <w:pStyle w:val="PL"/>
      </w:pPr>
      <w:r>
        <w:t xml:space="preserve">                            [ prefix ] OWS</w:t>
      </w:r>
    </w:p>
    <w:p w14:paraId="45956A84" w14:textId="77777777" w:rsidR="00432FC1" w:rsidRDefault="00432FC1" w:rsidP="00432FC1">
      <w:pPr>
        <w:pStyle w:val="PL"/>
      </w:pPr>
    </w:p>
    <w:p w14:paraId="10241D47" w14:textId="77777777" w:rsidR="00432FC1" w:rsidRDefault="00432FC1" w:rsidP="00432FC1">
      <w:pPr>
        <w:pStyle w:val="PL"/>
      </w:pPr>
    </w:p>
    <w:p w14:paraId="5483DFAB" w14:textId="77777777" w:rsidR="00432FC1" w:rsidRDefault="00432FC1" w:rsidP="00432FC1">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t xml:space="preserve">                           / "backupamfinst"</w:t>
      </w:r>
    </w:p>
    <w:p w14:paraId="224FA5FB" w14:textId="77777777" w:rsidR="00BC1642" w:rsidRPr="00BC1642" w:rsidRDefault="00BC1642" w:rsidP="00BC1642">
      <w:pPr>
        <w:pStyle w:val="PL"/>
      </w:pPr>
      <w:r w:rsidRPr="00BC1642">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lastRenderedPageBreak/>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5F9989A4" w14:textId="77777777" w:rsidR="00BC1642" w:rsidRPr="00BC1642" w:rsidRDefault="00BC1642" w:rsidP="00BC1642">
      <w:pPr>
        <w:pStyle w:val="PL"/>
      </w:pPr>
      <w:r w:rsidRPr="00BC1642">
        <w:t>oci-element     = timestamp ";" RWS validityPeriod ";" RWS olcMetric ";" RWS olcScope</w:t>
      </w:r>
    </w:p>
    <w:p w14:paraId="20423591" w14:textId="77777777" w:rsidR="00BC1642" w:rsidRPr="00BC1642" w:rsidRDefault="00BC1642" w:rsidP="00BC1642">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2263A860" w14:textId="77777777" w:rsidR="00BC1642" w:rsidRPr="00BC1642" w:rsidRDefault="00BC1642" w:rsidP="00BC1642">
      <w:pPr>
        <w:pStyle w:val="PL"/>
      </w:pPr>
      <w:r w:rsidRPr="00BC1642">
        <w:t>snssai          = 1*tchar</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BC1642" w:rsidRDefault="00BC1642" w:rsidP="00BC1642">
      <w:pPr>
        <w:pStyle w:val="PL"/>
      </w:pPr>
      <w:r w:rsidRPr="00BC1642">
        <w:t>jwt                           = 1*b64urlchar "." 1*b64urlchar "." 1*b64urlchar</w:t>
      </w:r>
    </w:p>
    <w:p w14:paraId="7A10CE1E" w14:textId="77777777" w:rsidR="00BC1642" w:rsidRPr="00BC1642" w:rsidRDefault="00BC1642" w:rsidP="00BC1642">
      <w:pPr>
        <w:pStyle w:val="PL"/>
      </w:pPr>
    </w:p>
    <w:p w14:paraId="71C04630" w14:textId="77777777" w:rsidR="00BC1642" w:rsidRPr="00BC1642" w:rsidRDefault="00BC1642" w:rsidP="00BC1642">
      <w:pPr>
        <w:pStyle w:val="PL"/>
      </w:pPr>
      <w:r w:rsidRPr="00BC1642">
        <w:t>b64urlchar                    = ALPHA / DIGIT / "-" / "_"</w:t>
      </w:r>
    </w:p>
    <w:p w14:paraId="785191DA" w14:textId="77777777" w:rsidR="00BC1642" w:rsidRPr="00BC1642" w:rsidRDefault="00BC1642" w:rsidP="00BC1642">
      <w:pPr>
        <w:pStyle w:val="PL"/>
      </w:pPr>
    </w:p>
    <w:p w14:paraId="6C55401E" w14:textId="77777777" w:rsidR="00BC1642" w:rsidRPr="00BC1642" w:rsidRDefault="00BC1642" w:rsidP="00BC1642">
      <w:pPr>
        <w:pStyle w:val="PL"/>
      </w:pPr>
    </w:p>
    <w:p w14:paraId="1D89BCB5" w14:textId="77777777" w:rsidR="00BC1642" w:rsidRPr="00BC1642" w:rsidRDefault="00BC1642" w:rsidP="00BC1642">
      <w:pPr>
        <w:pStyle w:val="PL"/>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0783A082" w14:textId="77777777" w:rsidR="00BC1642" w:rsidRPr="00BC1642" w:rsidRDefault="00BC1642" w:rsidP="00BC1642">
      <w:pPr>
        <w:pStyle w:val="PL"/>
      </w:pPr>
      <w:r w:rsidRPr="00BC1642">
        <w:t>nrfUriParamName    = "nnrf-disc" / "nnrf-nfm" / "nnrf-oauth2" / "oauth2-requested-services"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lastRenderedPageBreak/>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lastRenderedPageBreak/>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t xml:space="preserve">                        / "dstservinst"</w:t>
      </w:r>
    </w:p>
    <w:p w14:paraId="79239B3A" w14:textId="77777777" w:rsidR="00BC1642" w:rsidRPr="00BC1642" w:rsidRDefault="00BC1642" w:rsidP="00BC1642">
      <w:pPr>
        <w:pStyle w:val="PL"/>
      </w:pPr>
      <w:r w:rsidRPr="00BC1642">
        <w:t xml:space="preserve">                        / "dstscp"</w:t>
      </w:r>
    </w:p>
    <w:p w14:paraId="27D7F004" w14:textId="77777777" w:rsidR="00E37AED" w:rsidRDefault="00BC1642" w:rsidP="00E37AED">
      <w:pPr>
        <w:pStyle w:val="PL"/>
      </w:pPr>
      <w:r w:rsidRPr="00BC1642">
        <w:t xml:space="preserve">                        / "dstsepp"</w:t>
      </w:r>
    </w:p>
    <w:p w14:paraId="221FA1A5" w14:textId="77777777" w:rsidR="00E37AED" w:rsidRDefault="00E37AED" w:rsidP="00E37AED">
      <w:pPr>
        <w:pStyle w:val="PL"/>
      </w:pPr>
      <w:r w:rsidRPr="00BC1642">
        <w:t xml:space="preserve">                        </w:t>
      </w:r>
      <w:r>
        <w:t>/ "dstfqdn"</w:t>
      </w:r>
    </w:p>
    <w:p w14:paraId="66070118" w14:textId="328908C4" w:rsidR="00BC1642" w:rsidRPr="00BC1642" w:rsidRDefault="00E37AED" w:rsidP="00E37AED">
      <w:pPr>
        <w:pStyle w:val="PL"/>
      </w:pPr>
      <w:r w:rsidRPr="00BC1642">
        <w:t xml:space="preserve">                        </w:t>
      </w:r>
      <w:r>
        <w:t>/ "srcfqdn"</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625780D2" w14:textId="77777777" w:rsidR="000518CD" w:rsidRDefault="00BC1642" w:rsidP="000518CD">
      <w:pPr>
        <w:pStyle w:val="PL"/>
      </w:pPr>
      <w:r w:rsidRPr="00BC1642">
        <w:t xml:space="preserve">                             / "DATA_ANALYTICS_EXCHANGE_TEST"</w:t>
      </w:r>
    </w:p>
    <w:p w14:paraId="48BCCD72" w14:textId="51F5D978" w:rsidR="00BC1642" w:rsidRPr="00BC1642" w:rsidRDefault="000518CD" w:rsidP="000518CD">
      <w:pPr>
        <w:pStyle w:val="PL"/>
      </w:pPr>
      <w:r w:rsidRPr="00BC1642">
        <w:t xml:space="preserve">                             / "</w:t>
      </w:r>
      <w:r>
        <w:rPr>
          <w:lang w:eastAsia="zh-CN"/>
        </w:rPr>
        <w:t>INDIRECT_NETWORK_SHARING</w:t>
      </w:r>
      <w:r w:rsidRPr="00BC1642">
        <w: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085" w:name="_Toc19709037"/>
      <w:bookmarkStart w:id="2086" w:name="_Toc27745129"/>
      <w:bookmarkStart w:id="2087" w:name="_Toc29803277"/>
      <w:bookmarkStart w:id="2088" w:name="_Toc35970069"/>
      <w:bookmarkStart w:id="2089" w:name="_Toc36050863"/>
      <w:bookmarkStart w:id="2090" w:name="_Toc44847587"/>
      <w:bookmarkStart w:id="2091" w:name="_Toc51845242"/>
      <w:bookmarkStart w:id="2092" w:name="_Toc51845573"/>
      <w:bookmarkStart w:id="2093" w:name="_Toc51847093"/>
      <w:bookmarkStart w:id="2094" w:name="_Toc57022731"/>
      <w:bookmarkStart w:id="2095" w:name="_Toc198994169"/>
      <w:r w:rsidRPr="00D1205D">
        <w:lastRenderedPageBreak/>
        <w:t xml:space="preserve">Annex </w:t>
      </w:r>
      <w:r w:rsidR="00295171">
        <w:rPr>
          <w:lang w:eastAsia="zh-CN"/>
        </w:rPr>
        <w:t>E</w:t>
      </w:r>
      <w:r w:rsidRPr="00D1205D">
        <w:t xml:space="preserve"> (informative):</w:t>
      </w:r>
      <w:r w:rsidRPr="00D1205D">
        <w:br/>
        <w:t>Change history</w:t>
      </w:r>
      <w:bookmarkEnd w:id="2085"/>
      <w:bookmarkEnd w:id="2086"/>
      <w:bookmarkEnd w:id="2087"/>
      <w:bookmarkEnd w:id="2088"/>
      <w:bookmarkEnd w:id="2089"/>
      <w:bookmarkEnd w:id="2090"/>
      <w:bookmarkEnd w:id="2091"/>
      <w:bookmarkEnd w:id="2092"/>
      <w:bookmarkEnd w:id="2093"/>
      <w:bookmarkEnd w:id="2094"/>
      <w:bookmarkEnd w:id="2095"/>
    </w:p>
    <w:bookmarkEnd w:id="2073"/>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AF7015" w:rsidRPr="00D1205D" w14:paraId="4814CA8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79542E" w14:textId="73AD4758" w:rsidR="00AF7015" w:rsidRPr="00D1205D" w:rsidRDefault="00AF7015" w:rsidP="00AF7015">
            <w:pPr>
              <w:spacing w:after="0"/>
              <w:rPr>
                <w:snapToGrid w:val="0"/>
                <w:lang w:eastAsia="zh-CN"/>
              </w:rPr>
            </w:pPr>
            <w:r>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F3955" w14:textId="5996FA58" w:rsidR="00AF7015" w:rsidRPr="00D1205D" w:rsidRDefault="00AF7015" w:rsidP="00AF7015">
            <w:pPr>
              <w:spacing w:after="0"/>
              <w:rPr>
                <w:snapToGrid w:val="0"/>
              </w:rPr>
            </w:pPr>
            <w:r>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675CCD" w14:textId="100EFA15" w:rsidR="00AF7015" w:rsidRPr="00D1205D" w:rsidRDefault="00AF7015" w:rsidP="00AF7015">
            <w:pPr>
              <w:spacing w:after="0"/>
              <w:rPr>
                <w:snapToGrid w:val="0"/>
                <w:lang w:eastAsia="zh-CN"/>
              </w:rPr>
            </w:pPr>
            <w:r>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00607" w14:textId="299CB1A0" w:rsidR="00AF7015" w:rsidRPr="00D1205D" w:rsidRDefault="00AF7015" w:rsidP="00AF7015">
            <w:pPr>
              <w:spacing w:after="0"/>
              <w:rPr>
                <w:snapToGrid w:val="0"/>
              </w:rPr>
            </w:pPr>
            <w:r>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42769" w14:textId="7B57113A" w:rsidR="00AF7015" w:rsidRPr="00D1205D" w:rsidRDefault="00AF7015" w:rsidP="00AF701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8E481" w14:textId="563CD08F" w:rsidR="00AF7015" w:rsidRPr="00D1205D" w:rsidRDefault="00AF7015" w:rsidP="00AF701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2D7FF" w14:textId="7619ECC4" w:rsidR="00AF7015" w:rsidRPr="00D1205D" w:rsidRDefault="00AF7015" w:rsidP="00AF7015">
            <w:pPr>
              <w:spacing w:after="0"/>
              <w:rPr>
                <w:snapToGrid w:val="0"/>
              </w:rPr>
            </w:pPr>
            <w:r w:rsidRPr="00E171A1">
              <w:rPr>
                <w:snapToGrid w:val="0"/>
              </w:rPr>
              <w:t>Error indicating "Unspecified resource URI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50EC7" w14:textId="5B9D0DD8" w:rsidR="00AF7015" w:rsidRPr="00D1205D" w:rsidRDefault="00AF7015" w:rsidP="00AF7015">
            <w:pPr>
              <w:spacing w:after="0"/>
              <w:rPr>
                <w:snapToGrid w:val="0"/>
                <w:lang w:eastAsia="zh-CN"/>
              </w:rPr>
            </w:pPr>
            <w:r>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E337F0" w:rsidRPr="00DA2AE4" w14:paraId="4312E909"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977CB6B" w14:textId="0B8ED6F0"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B1C0" w14:textId="4A00BAA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86B931" w14:textId="7B0DDCCE"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7B473F" w14:textId="2CCF4736" w:rsidR="00E337F0" w:rsidRPr="00DA2AE4" w:rsidRDefault="00E337F0" w:rsidP="00E337F0">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0690970" w14:textId="26EB9E30" w:rsidR="00E337F0" w:rsidRPr="00DA2AE4" w:rsidRDefault="00E337F0" w:rsidP="00E337F0">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BE774" w14:textId="4C39C9E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0B17D8" w14:textId="7D5A0908" w:rsidR="00E337F0" w:rsidRPr="00BC1642" w:rsidRDefault="00E337F0" w:rsidP="00E337F0">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E96FB" w14:textId="4A4CBEAE" w:rsidR="00E337F0" w:rsidRDefault="00E337F0" w:rsidP="00E337F0">
            <w:pPr>
              <w:spacing w:after="0"/>
              <w:rPr>
                <w:snapToGrid w:val="0"/>
                <w:lang w:eastAsia="zh-CN"/>
              </w:rPr>
            </w:pPr>
            <w:r>
              <w:rPr>
                <w:snapToGrid w:val="0"/>
                <w:lang w:eastAsia="zh-CN"/>
              </w:rPr>
              <w:t>18.7.0</w:t>
            </w:r>
          </w:p>
        </w:tc>
      </w:tr>
      <w:tr w:rsidR="00E337F0" w:rsidRPr="00DA2AE4" w14:paraId="1E96D9B3"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782CD8B" w14:textId="47ECBF93"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42E15" w14:textId="607E4A3C"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389447" w14:textId="2588DC43"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9D2790" w14:textId="6003BFF7" w:rsidR="00E337F0" w:rsidRPr="00DA2AE4" w:rsidRDefault="00E337F0" w:rsidP="00E337F0">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203702B" w14:textId="0AE85C26"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F2E595" w14:textId="6A014145"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5E554E" w14:textId="0219732B" w:rsidR="00E337F0" w:rsidRPr="00BC1642" w:rsidRDefault="00E337F0" w:rsidP="00E337F0">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B5273" w14:textId="2824B5F2" w:rsidR="00E337F0" w:rsidRDefault="00E337F0" w:rsidP="00E337F0">
            <w:pPr>
              <w:spacing w:after="0"/>
              <w:rPr>
                <w:snapToGrid w:val="0"/>
                <w:lang w:eastAsia="zh-CN"/>
              </w:rPr>
            </w:pPr>
            <w:r>
              <w:rPr>
                <w:snapToGrid w:val="0"/>
                <w:lang w:eastAsia="zh-CN"/>
              </w:rPr>
              <w:t>18.7.0</w:t>
            </w:r>
          </w:p>
        </w:tc>
      </w:tr>
      <w:tr w:rsidR="00E337F0" w:rsidRPr="00DA2AE4" w14:paraId="1AA12A4B"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C2A6C4A" w14:textId="67F2C5D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1891" w14:textId="679CFEC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08049AC" w14:textId="1681616C" w:rsidR="00E337F0" w:rsidRDefault="00E337F0" w:rsidP="00E337F0">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6FA8A" w14:textId="4D31D912" w:rsidR="00E337F0" w:rsidRPr="00DA2AE4" w:rsidRDefault="00E337F0" w:rsidP="00E337F0">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165CAC" w14:textId="0C615BB0" w:rsidR="00E337F0" w:rsidRPr="00DA2AE4" w:rsidRDefault="00E337F0" w:rsidP="00E337F0">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EDFDF0" w14:textId="42A62F58"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033B6A7" w14:textId="2563E475" w:rsidR="00E337F0" w:rsidRPr="00BC1642" w:rsidRDefault="00E337F0" w:rsidP="00E337F0">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31609" w14:textId="71202F41" w:rsidR="00E337F0" w:rsidRDefault="00E337F0" w:rsidP="00E337F0">
            <w:pPr>
              <w:spacing w:after="0"/>
              <w:rPr>
                <w:snapToGrid w:val="0"/>
                <w:lang w:eastAsia="zh-CN"/>
              </w:rPr>
            </w:pPr>
            <w:r>
              <w:rPr>
                <w:snapToGrid w:val="0"/>
                <w:lang w:eastAsia="zh-CN"/>
              </w:rPr>
              <w:t>18.7.0</w:t>
            </w:r>
          </w:p>
        </w:tc>
      </w:tr>
      <w:tr w:rsidR="00E337F0" w:rsidRPr="00DA2AE4" w14:paraId="520E40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3E03C9D" w14:textId="0CE8110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23CF" w14:textId="3DE244D6"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7A48EB1" w14:textId="21DF0817" w:rsidR="00E337F0" w:rsidRDefault="00E337F0" w:rsidP="00E337F0">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031BFB" w14:textId="7C731B15" w:rsidR="00E337F0" w:rsidRPr="00DA2AE4" w:rsidRDefault="00E337F0" w:rsidP="00E337F0">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553371" w14:textId="66E2E5D8"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A345EC" w14:textId="59B32ED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BE60B4" w14:textId="044019F4" w:rsidR="00E337F0" w:rsidRPr="00BC1642" w:rsidRDefault="00E337F0" w:rsidP="00E337F0">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0976E" w14:textId="7B05C322" w:rsidR="00E337F0" w:rsidRDefault="00E337F0" w:rsidP="00E337F0">
            <w:pPr>
              <w:spacing w:after="0"/>
              <w:rPr>
                <w:snapToGrid w:val="0"/>
                <w:lang w:eastAsia="zh-CN"/>
              </w:rPr>
            </w:pPr>
            <w:r>
              <w:rPr>
                <w:snapToGrid w:val="0"/>
                <w:lang w:eastAsia="zh-CN"/>
              </w:rPr>
              <w:t>18.7.0</w:t>
            </w:r>
          </w:p>
        </w:tc>
      </w:tr>
      <w:tr w:rsidR="00B50798" w:rsidRPr="00DA2AE4" w14:paraId="526E4AE5"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1257BBE" w14:textId="231CE8AF"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17BD" w14:textId="27174563"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5E0A731" w14:textId="54B92BD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7AF49E" w14:textId="2E4B9E65" w:rsidR="00B50798" w:rsidRPr="00E337F0" w:rsidRDefault="00B50798" w:rsidP="00B50798">
            <w:pPr>
              <w:spacing w:after="0"/>
              <w:rPr>
                <w:snapToGrid w:val="0"/>
                <w:lang w:eastAsia="zh-CN"/>
              </w:rPr>
            </w:pPr>
            <w:r w:rsidRPr="00B50798">
              <w:rPr>
                <w:snapToGrid w:val="0"/>
                <w:lang w:eastAsia="zh-CN"/>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60727DD" w14:textId="26085BA4" w:rsidR="00B50798" w:rsidRPr="00E337F0" w:rsidRDefault="00B50798" w:rsidP="00B50798">
            <w:pPr>
              <w:spacing w:after="0"/>
              <w:rPr>
                <w:snapToGrid w:val="0"/>
                <w:lang w:eastAsia="zh-CN"/>
              </w:rPr>
            </w:pPr>
            <w:r w:rsidRPr="00B50798">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913AA6" w14:textId="29B058FA"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83EBB0" w14:textId="7FDAA13C" w:rsidR="00B50798" w:rsidRPr="00E337F0" w:rsidRDefault="00B50798" w:rsidP="00B50798">
            <w:pPr>
              <w:spacing w:after="0"/>
              <w:rPr>
                <w:snapToGrid w:val="0"/>
                <w:lang w:eastAsia="zh-CN"/>
              </w:rPr>
            </w:pPr>
            <w:r w:rsidRPr="00B50798">
              <w:rPr>
                <w:snapToGrid w:val="0"/>
                <w:lang w:eastAsia="zh-CN"/>
              </w:rPr>
              <w:t>Application Error for Reaching Maximum JSON Payload Size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5A2AC" w14:textId="69D9A43A" w:rsidR="00B50798" w:rsidRDefault="00B50798" w:rsidP="00B50798">
            <w:pPr>
              <w:spacing w:after="0"/>
              <w:rPr>
                <w:snapToGrid w:val="0"/>
                <w:lang w:eastAsia="zh-CN"/>
              </w:rPr>
            </w:pPr>
            <w:r>
              <w:rPr>
                <w:snapToGrid w:val="0"/>
                <w:lang w:eastAsia="zh-CN"/>
              </w:rPr>
              <w:t>19.0.0</w:t>
            </w:r>
          </w:p>
        </w:tc>
      </w:tr>
      <w:tr w:rsidR="00B50798" w:rsidRPr="00DA2AE4" w14:paraId="5A783690"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C3C05AF" w14:textId="42CDA934"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30A40" w14:textId="66E0F93E"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09D26DF" w14:textId="7D9303F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E908E3" w14:textId="6D5243B6" w:rsidR="00B50798" w:rsidRPr="00E337F0" w:rsidRDefault="00B50798" w:rsidP="00B50798">
            <w:pPr>
              <w:spacing w:after="0"/>
              <w:rPr>
                <w:snapToGrid w:val="0"/>
                <w:lang w:eastAsia="zh-CN"/>
              </w:rPr>
            </w:pPr>
            <w:r w:rsidRPr="00B50798">
              <w:rPr>
                <w:snapToGrid w:val="0"/>
                <w:lang w:eastAsia="zh-CN"/>
              </w:rPr>
              <w:t>0445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206B812" w14:textId="07FC959B" w:rsidR="00B50798" w:rsidRPr="00E337F0" w:rsidRDefault="00B50798" w:rsidP="00B50798">
            <w:pPr>
              <w:spacing w:after="0"/>
              <w:rPr>
                <w:snapToGrid w:val="0"/>
                <w:lang w:eastAsia="zh-CN"/>
              </w:rPr>
            </w:pPr>
            <w:r w:rsidRPr="00B50798">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04894" w14:textId="000411C9"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F7D3EE5" w14:textId="0168650D" w:rsidR="00B50798" w:rsidRPr="00E337F0" w:rsidRDefault="00B50798" w:rsidP="00B50798">
            <w:pPr>
              <w:spacing w:after="0"/>
              <w:rPr>
                <w:snapToGrid w:val="0"/>
                <w:lang w:eastAsia="zh-CN"/>
              </w:rPr>
            </w:pPr>
            <w:r w:rsidRPr="00B50798">
              <w:rPr>
                <w:snapToGrid w:val="0"/>
                <w:lang w:eastAsia="zh-CN"/>
              </w:rPr>
              <w:t>Feature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29B9A" w14:textId="77A7B0ED" w:rsidR="00B50798" w:rsidRDefault="00B50798" w:rsidP="00B50798">
            <w:pPr>
              <w:spacing w:after="0"/>
              <w:rPr>
                <w:snapToGrid w:val="0"/>
                <w:lang w:eastAsia="zh-CN"/>
              </w:rPr>
            </w:pPr>
            <w:r>
              <w:rPr>
                <w:snapToGrid w:val="0"/>
                <w:lang w:eastAsia="zh-CN"/>
              </w:rPr>
              <w:t>19.0.0</w:t>
            </w:r>
          </w:p>
        </w:tc>
      </w:tr>
      <w:tr w:rsidR="00B50798" w:rsidRPr="00DA2AE4" w14:paraId="130B0F5D"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0D2276D" w14:textId="5FC6B90E"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F56C4" w14:textId="65B63FC0"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DF072B1" w14:textId="3DFC2957"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CFA2C" w14:textId="372B0185" w:rsidR="00B50798" w:rsidRPr="00E337F0" w:rsidRDefault="00B50798" w:rsidP="00B50798">
            <w:pPr>
              <w:spacing w:after="0"/>
              <w:rPr>
                <w:snapToGrid w:val="0"/>
                <w:lang w:eastAsia="zh-CN"/>
              </w:rPr>
            </w:pPr>
            <w:r w:rsidRPr="00B50798">
              <w:rPr>
                <w:snapToGrid w:val="0"/>
                <w:lang w:eastAsia="zh-CN"/>
              </w:rPr>
              <w:t>0439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BC625DA" w14:textId="1D7EA923"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A6FB0F" w14:textId="2166238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FFA2047" w14:textId="1CF946B7" w:rsidR="00B50798" w:rsidRPr="00E337F0" w:rsidRDefault="00B50798" w:rsidP="00B50798">
            <w:pPr>
              <w:spacing w:after="0"/>
              <w:rPr>
                <w:snapToGrid w:val="0"/>
                <w:lang w:eastAsia="zh-CN"/>
              </w:rPr>
            </w:pPr>
            <w:r w:rsidRPr="00B50798">
              <w:rPr>
                <w:snapToGrid w:val="0"/>
                <w:lang w:eastAsia="zh-CN"/>
              </w:rPr>
              <w:t>Correction of cause attribute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5159D" w14:textId="713B193A" w:rsidR="00B50798" w:rsidRDefault="00B50798" w:rsidP="00B50798">
            <w:pPr>
              <w:spacing w:after="0"/>
              <w:rPr>
                <w:snapToGrid w:val="0"/>
                <w:lang w:eastAsia="zh-CN"/>
              </w:rPr>
            </w:pPr>
            <w:r>
              <w:rPr>
                <w:snapToGrid w:val="0"/>
                <w:lang w:eastAsia="zh-CN"/>
              </w:rPr>
              <w:t>19.0.0</w:t>
            </w:r>
          </w:p>
        </w:tc>
      </w:tr>
      <w:tr w:rsidR="00B50798" w:rsidRPr="00DA2AE4" w14:paraId="1D6564C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2A5928C5" w14:textId="1BB897A5"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7DDA12" w14:textId="139E6831"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C23A97A" w14:textId="1929E475"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2964FD" w14:textId="666CAEA1" w:rsidR="00B50798" w:rsidRPr="00E337F0" w:rsidRDefault="00B50798" w:rsidP="00B50798">
            <w:pPr>
              <w:spacing w:after="0"/>
              <w:rPr>
                <w:snapToGrid w:val="0"/>
                <w:lang w:eastAsia="zh-CN"/>
              </w:rPr>
            </w:pPr>
            <w:r w:rsidRPr="00B50798">
              <w:rPr>
                <w:snapToGrid w:val="0"/>
                <w:lang w:eastAsia="zh-CN"/>
              </w:rPr>
              <w:t>0440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143C8B" w14:textId="6FD92ABD"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635312" w14:textId="700CC59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676CAAE" w14:textId="221AADA7" w:rsidR="00B50798" w:rsidRPr="00E337F0" w:rsidRDefault="00B50798" w:rsidP="00B50798">
            <w:pPr>
              <w:spacing w:after="0"/>
              <w:rPr>
                <w:snapToGrid w:val="0"/>
                <w:lang w:eastAsia="zh-CN"/>
              </w:rPr>
            </w:pPr>
            <w:r w:rsidRPr="00B50798">
              <w:rPr>
                <w:snapToGrid w:val="0"/>
                <w:lang w:eastAsia="zh-CN"/>
              </w:rPr>
              <w:t>Correction of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A59D6" w14:textId="4AE9135E" w:rsidR="00B50798" w:rsidRDefault="00B50798" w:rsidP="00B50798">
            <w:pPr>
              <w:spacing w:after="0"/>
              <w:rPr>
                <w:snapToGrid w:val="0"/>
                <w:lang w:eastAsia="zh-CN"/>
              </w:rPr>
            </w:pPr>
            <w:r>
              <w:rPr>
                <w:snapToGrid w:val="0"/>
                <w:lang w:eastAsia="zh-CN"/>
              </w:rPr>
              <w:t>19.0.0</w:t>
            </w:r>
          </w:p>
        </w:tc>
      </w:tr>
      <w:tr w:rsidR="00B50798" w:rsidRPr="00DA2AE4" w14:paraId="627AEAA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5D7C77C" w14:textId="3F0FCBB6"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CBCB" w14:textId="5C06C986"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FF30C3A" w14:textId="5C1F31F9"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28F2F9" w14:textId="3504133C" w:rsidR="00B50798" w:rsidRPr="00E337F0" w:rsidRDefault="00B50798" w:rsidP="00B50798">
            <w:pPr>
              <w:spacing w:after="0"/>
              <w:rPr>
                <w:snapToGrid w:val="0"/>
                <w:lang w:eastAsia="zh-CN"/>
              </w:rPr>
            </w:pPr>
            <w:r w:rsidRPr="00B50798">
              <w:rPr>
                <w:snapToGrid w:val="0"/>
                <w:lang w:eastAsia="zh-CN"/>
              </w:rPr>
              <w:t>0441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FFE157F" w14:textId="0E20C7FB"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8B7736" w14:textId="7C2A680F" w:rsidR="00B50798" w:rsidRPr="00E337F0" w:rsidRDefault="00B50798" w:rsidP="00B50798">
            <w:pPr>
              <w:spacing w:after="0"/>
              <w:rPr>
                <w:snapToGrid w:val="0"/>
                <w:lang w:eastAsia="zh-CN"/>
              </w:rPr>
            </w:pPr>
            <w:r w:rsidRPr="00B50798">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E6936CC" w14:textId="7484B678" w:rsidR="00B50798" w:rsidRPr="00E337F0" w:rsidRDefault="00B50798" w:rsidP="00B50798">
            <w:pPr>
              <w:spacing w:after="0"/>
              <w:rPr>
                <w:snapToGrid w:val="0"/>
                <w:lang w:eastAsia="zh-CN"/>
              </w:rPr>
            </w:pPr>
            <w:r w:rsidRPr="00B50798">
              <w:rPr>
                <w:snapToGrid w:val="0"/>
                <w:lang w:eastAsia="zh-CN"/>
              </w:rPr>
              <w:t>Indirect communication with or without delegated discovery between different PLMNs with possible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80454" w14:textId="23D9755C" w:rsidR="00B50798" w:rsidRDefault="00B50798" w:rsidP="00B50798">
            <w:pPr>
              <w:spacing w:after="0"/>
              <w:rPr>
                <w:snapToGrid w:val="0"/>
                <w:lang w:eastAsia="zh-CN"/>
              </w:rPr>
            </w:pPr>
            <w:r>
              <w:rPr>
                <w:snapToGrid w:val="0"/>
                <w:lang w:eastAsia="zh-CN"/>
              </w:rPr>
              <w:t>19.0.0</w:t>
            </w:r>
          </w:p>
        </w:tc>
      </w:tr>
      <w:tr w:rsidR="00160831" w:rsidRPr="00DA2AE4" w14:paraId="1BF37AC4"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BC16094" w14:textId="59671FD3"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B242" w14:textId="5A054FA0"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09D5310" w14:textId="5BA2E208" w:rsidR="00160831" w:rsidRDefault="00160831"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88526B" w14:textId="2B1418D2" w:rsidR="00160831" w:rsidRPr="00B50798" w:rsidRDefault="00160831" w:rsidP="00160831">
            <w:pPr>
              <w:spacing w:after="0"/>
              <w:rPr>
                <w:snapToGrid w:val="0"/>
                <w:lang w:eastAsia="zh-CN"/>
              </w:rPr>
            </w:pPr>
            <w:r w:rsidRPr="00160831">
              <w:rPr>
                <w:snapToGrid w:val="0"/>
                <w:lang w:eastAsia="zh-CN"/>
              </w:rPr>
              <w:t>0455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ECEC941" w14:textId="3D09024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0BC284" w14:textId="1DA8933E"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321E32" w14:textId="23BEE66A" w:rsidR="00160831" w:rsidRPr="00B50798" w:rsidRDefault="00160831" w:rsidP="00160831">
            <w:pPr>
              <w:spacing w:after="0"/>
              <w:rPr>
                <w:snapToGrid w:val="0"/>
                <w:lang w:eastAsia="zh-CN"/>
              </w:rPr>
            </w:pPr>
            <w:r w:rsidRPr="00A24993">
              <w:rPr>
                <w:snapToGrid w:val="0"/>
                <w:lang w:eastAsia="zh-CN"/>
              </w:rPr>
              <w:t>Clarification on missing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D0848" w14:textId="65265924" w:rsidR="00160831" w:rsidRDefault="00160831" w:rsidP="00160831">
            <w:pPr>
              <w:spacing w:after="0"/>
              <w:rPr>
                <w:snapToGrid w:val="0"/>
                <w:lang w:eastAsia="zh-CN"/>
              </w:rPr>
            </w:pPr>
            <w:r>
              <w:rPr>
                <w:snapToGrid w:val="0"/>
                <w:lang w:eastAsia="zh-CN"/>
              </w:rPr>
              <w:t>19.1.0</w:t>
            </w:r>
          </w:p>
        </w:tc>
      </w:tr>
      <w:tr w:rsidR="00160831" w:rsidRPr="00DA2AE4" w14:paraId="00FA326C"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6B9650D" w14:textId="501D9478"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6983C" w14:textId="19D5A546"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7EB20F3" w14:textId="47C6257F" w:rsidR="00160831" w:rsidRDefault="00704896"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5BB429" w14:textId="67256F43" w:rsidR="00160831" w:rsidRPr="00B50798" w:rsidRDefault="00160831" w:rsidP="00160831">
            <w:pPr>
              <w:spacing w:after="0"/>
              <w:rPr>
                <w:snapToGrid w:val="0"/>
                <w:lang w:eastAsia="zh-CN"/>
              </w:rPr>
            </w:pPr>
            <w:r w:rsidRPr="00160831">
              <w:rPr>
                <w:snapToGrid w:val="0"/>
                <w:lang w:eastAsia="zh-CN"/>
              </w:rPr>
              <w:t>0450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31B7756" w14:textId="222A50F5"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BE1467" w14:textId="4C7084E5"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219E7E" w14:textId="6D9A3CA2" w:rsidR="00160831" w:rsidRPr="00B50798" w:rsidRDefault="00160831" w:rsidP="00160831">
            <w:pPr>
              <w:spacing w:after="0"/>
              <w:rPr>
                <w:snapToGrid w:val="0"/>
                <w:lang w:eastAsia="zh-CN"/>
              </w:rPr>
            </w:pPr>
            <w:r w:rsidRPr="00A24993">
              <w:rPr>
                <w:snapToGrid w:val="0"/>
                <w:lang w:eastAsia="zh-CN"/>
              </w:rPr>
              <w:t>Access Token Claim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10FB" w14:textId="4BB5A8EC" w:rsidR="00160831" w:rsidRDefault="00160831" w:rsidP="00160831">
            <w:pPr>
              <w:spacing w:after="0"/>
              <w:rPr>
                <w:snapToGrid w:val="0"/>
                <w:lang w:eastAsia="zh-CN"/>
              </w:rPr>
            </w:pPr>
            <w:r w:rsidRPr="00EE06D8">
              <w:rPr>
                <w:snapToGrid w:val="0"/>
                <w:lang w:eastAsia="zh-CN"/>
              </w:rPr>
              <w:t>19.1.0</w:t>
            </w:r>
          </w:p>
        </w:tc>
      </w:tr>
      <w:tr w:rsidR="00160831" w:rsidRPr="00DA2AE4" w14:paraId="77079BF4"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96D066B" w14:textId="4A99BDFA"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BFEA8" w14:textId="071A0461"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9853276" w14:textId="65153C7B" w:rsidR="00160831" w:rsidRDefault="009320BF" w:rsidP="00160831">
            <w:pPr>
              <w:spacing w:after="0"/>
              <w:rPr>
                <w:snapToGrid w:val="0"/>
                <w:lang w:eastAsia="zh-CN"/>
              </w:rPr>
            </w:pPr>
            <w:r>
              <w:rPr>
                <w:snapToGrid w:val="0"/>
                <w:lang w:eastAsia="zh-CN"/>
              </w:rPr>
              <w:t>CP-243035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ED9645" w14:textId="13A72062" w:rsidR="00160831" w:rsidRPr="00B50798" w:rsidRDefault="00160831" w:rsidP="00160831">
            <w:pPr>
              <w:spacing w:after="0"/>
              <w:rPr>
                <w:snapToGrid w:val="0"/>
                <w:lang w:eastAsia="zh-CN"/>
              </w:rPr>
            </w:pPr>
            <w:r w:rsidRPr="00160831">
              <w:rPr>
                <w:snapToGrid w:val="0"/>
                <w:lang w:eastAsia="zh-CN"/>
              </w:rPr>
              <w:t>0448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6AABC81" w14:textId="0D920541"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0E8498" w14:textId="35E04430"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B018BFD" w14:textId="511501AB" w:rsidR="00160831" w:rsidRPr="00B50798" w:rsidRDefault="00160831" w:rsidP="00160831">
            <w:pPr>
              <w:spacing w:after="0"/>
              <w:rPr>
                <w:snapToGrid w:val="0"/>
                <w:lang w:eastAsia="zh-CN"/>
              </w:rPr>
            </w:pPr>
            <w:r w:rsidRPr="00A24993">
              <w:rPr>
                <w:snapToGrid w:val="0"/>
                <w:lang w:eastAsia="zh-CN"/>
              </w:rPr>
              <w:t>Clarification on the Sender Timestamp and the Max-Rsp-Time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461C6" w14:textId="131E5229" w:rsidR="00160831" w:rsidRDefault="00160831" w:rsidP="00160831">
            <w:pPr>
              <w:spacing w:after="0"/>
              <w:rPr>
                <w:snapToGrid w:val="0"/>
                <w:lang w:eastAsia="zh-CN"/>
              </w:rPr>
            </w:pPr>
            <w:r w:rsidRPr="00EE06D8">
              <w:rPr>
                <w:snapToGrid w:val="0"/>
                <w:lang w:eastAsia="zh-CN"/>
              </w:rPr>
              <w:t>19.1.0</w:t>
            </w:r>
          </w:p>
        </w:tc>
      </w:tr>
      <w:tr w:rsidR="00160831" w:rsidRPr="00DA2AE4" w14:paraId="0F1A96E8"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8EB193F" w14:textId="4EB25CBD"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474EE" w14:textId="2B9CA71D"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D76AFA4" w14:textId="7CD68E7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D16F8" w14:textId="06FBF2AE" w:rsidR="00160831" w:rsidRPr="00B50798" w:rsidRDefault="00160831" w:rsidP="00160831">
            <w:pPr>
              <w:spacing w:after="0"/>
              <w:rPr>
                <w:snapToGrid w:val="0"/>
                <w:lang w:eastAsia="zh-CN"/>
              </w:rPr>
            </w:pPr>
            <w:r w:rsidRPr="00160831">
              <w:rPr>
                <w:snapToGrid w:val="0"/>
                <w:lang w:eastAsia="zh-CN"/>
              </w:rPr>
              <w:t>0453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BA7139F" w14:textId="0A99C39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A860FA" w14:textId="47F08C8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9D22BA" w14:textId="1C16C21B" w:rsidR="00160831" w:rsidRPr="00B50798" w:rsidRDefault="00160831" w:rsidP="00160831">
            <w:pPr>
              <w:spacing w:after="0"/>
              <w:rPr>
                <w:snapToGrid w:val="0"/>
                <w:lang w:eastAsia="zh-CN"/>
              </w:rPr>
            </w:pPr>
            <w:r w:rsidRPr="00A24993">
              <w:rPr>
                <w:snapToGrid w:val="0"/>
                <w:lang w:eastAsia="zh-CN"/>
              </w:rPr>
              <w:t>Routing requests with Target-apiRoot and w/o Scp-apiRoot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9ED1F" w14:textId="4F67932D" w:rsidR="00160831" w:rsidRDefault="00160831" w:rsidP="00160831">
            <w:pPr>
              <w:spacing w:after="0"/>
              <w:rPr>
                <w:snapToGrid w:val="0"/>
                <w:lang w:eastAsia="zh-CN"/>
              </w:rPr>
            </w:pPr>
            <w:r w:rsidRPr="00EE06D8">
              <w:rPr>
                <w:snapToGrid w:val="0"/>
                <w:lang w:eastAsia="zh-CN"/>
              </w:rPr>
              <w:t>19.1.0</w:t>
            </w:r>
          </w:p>
        </w:tc>
      </w:tr>
      <w:tr w:rsidR="00160831" w:rsidRPr="00DA2AE4" w14:paraId="014B41C5"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A1BF131" w14:textId="7177CD35"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08D09" w14:textId="1C0869EF"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2F80DD" w14:textId="4691730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6F7C05" w14:textId="724BAFA7" w:rsidR="00160831" w:rsidRPr="00B50798" w:rsidRDefault="00160831" w:rsidP="00160831">
            <w:pPr>
              <w:spacing w:after="0"/>
              <w:rPr>
                <w:snapToGrid w:val="0"/>
                <w:lang w:eastAsia="zh-CN"/>
              </w:rPr>
            </w:pPr>
            <w:r w:rsidRPr="00160831">
              <w:rPr>
                <w:snapToGrid w:val="0"/>
                <w:lang w:eastAsia="zh-CN"/>
              </w:rPr>
              <w:t>0454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5F5AE92" w14:textId="5C9EA063"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370050" w14:textId="4C7BE69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13DEC5" w14:textId="302145B9" w:rsidR="00160831" w:rsidRPr="00B50798" w:rsidRDefault="00160831" w:rsidP="00160831">
            <w:pPr>
              <w:spacing w:after="0"/>
              <w:rPr>
                <w:snapToGrid w:val="0"/>
                <w:lang w:eastAsia="zh-CN"/>
              </w:rPr>
            </w:pPr>
            <w:r w:rsidRPr="00A24993">
              <w:rPr>
                <w:snapToGrid w:val="0"/>
                <w:lang w:eastAsia="zh-CN"/>
              </w:rPr>
              <w:t>Routing requests via alternative SCPs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60002" w14:textId="538603C2" w:rsidR="00160831" w:rsidRDefault="00160831" w:rsidP="00160831">
            <w:pPr>
              <w:spacing w:after="0"/>
              <w:rPr>
                <w:snapToGrid w:val="0"/>
                <w:lang w:eastAsia="zh-CN"/>
              </w:rPr>
            </w:pPr>
            <w:r w:rsidRPr="00EE06D8">
              <w:rPr>
                <w:snapToGrid w:val="0"/>
                <w:lang w:eastAsia="zh-CN"/>
              </w:rPr>
              <w:t>19.1.0</w:t>
            </w:r>
          </w:p>
        </w:tc>
      </w:tr>
      <w:tr w:rsidR="00AF7015" w:rsidRPr="00DA2AE4" w14:paraId="30301D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F73660E" w14:textId="40D8B10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1815" w14:textId="540B4F4D"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8EB8DD0" w14:textId="4281E95C" w:rsidR="00AF7015" w:rsidRDefault="00AF7015" w:rsidP="00160831">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AC102C" w14:textId="50EE11F1" w:rsidR="00AF7015" w:rsidRPr="00160831" w:rsidRDefault="00AF7015" w:rsidP="00160831">
            <w:pPr>
              <w:spacing w:after="0"/>
              <w:rPr>
                <w:snapToGrid w:val="0"/>
                <w:lang w:eastAsia="zh-CN"/>
              </w:rPr>
            </w:pPr>
            <w:r>
              <w:rPr>
                <w:snapToGrid w:val="0"/>
                <w:lang w:eastAsia="zh-CN"/>
              </w:rPr>
              <w:t>0462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536E3" w14:textId="583323A4" w:rsidR="00AF7015" w:rsidRPr="00160831" w:rsidRDefault="00AF7015" w:rsidP="00160831">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476034" w14:textId="3CEB234B" w:rsidR="00AF7015" w:rsidRPr="00160831" w:rsidRDefault="00AF7015" w:rsidP="00160831">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5429E81" w14:textId="23B5D07C" w:rsidR="00AF7015" w:rsidRPr="00A24993" w:rsidRDefault="00AF7015" w:rsidP="00160831">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79F1E" w14:textId="110BEF87" w:rsidR="00AF7015" w:rsidRPr="00EE06D8" w:rsidRDefault="00AF7015" w:rsidP="00160831">
            <w:pPr>
              <w:spacing w:after="0"/>
              <w:rPr>
                <w:snapToGrid w:val="0"/>
                <w:lang w:eastAsia="zh-CN"/>
              </w:rPr>
            </w:pPr>
            <w:r>
              <w:rPr>
                <w:snapToGrid w:val="0"/>
                <w:lang w:eastAsia="zh-CN"/>
              </w:rPr>
              <w:t>19.2.0</w:t>
            </w:r>
          </w:p>
        </w:tc>
      </w:tr>
      <w:tr w:rsidR="00AF7015" w:rsidRPr="00DA2AE4" w14:paraId="04FBB2F1"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F4E3AE3" w14:textId="470C839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7C3" w14:textId="46203E79"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ED46987" w14:textId="38D50CE6" w:rsidR="00AF7015" w:rsidRDefault="00AF7015" w:rsidP="00160831">
            <w:pPr>
              <w:spacing w:after="0"/>
              <w:rPr>
                <w:snapToGrid w:val="0"/>
                <w:lang w:eastAsia="zh-CN"/>
              </w:rPr>
            </w:pPr>
            <w:r>
              <w:rPr>
                <w:snapToGrid w:val="0"/>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E147E4" w14:textId="5E0977E7" w:rsidR="00AF7015" w:rsidRDefault="00AF7015" w:rsidP="00160831">
            <w:pPr>
              <w:spacing w:after="0"/>
              <w:rPr>
                <w:snapToGrid w:val="0"/>
                <w:lang w:eastAsia="zh-CN"/>
              </w:rPr>
            </w:pPr>
            <w:r>
              <w:rPr>
                <w:snapToGrid w:val="0"/>
                <w:lang w:eastAsia="zh-CN"/>
              </w:rPr>
              <w:t>0458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E8FEC97" w14:textId="2C49D1DB" w:rsidR="00AF7015" w:rsidRDefault="00AF7015" w:rsidP="00160831">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7432F3" w14:textId="2704787B" w:rsidR="00AF7015" w:rsidRDefault="00AF7015" w:rsidP="00160831">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ED362CD" w14:textId="718EC9D1" w:rsidR="00AF7015" w:rsidRDefault="00AF7015" w:rsidP="00160831">
            <w:pPr>
              <w:spacing w:after="0"/>
              <w:rPr>
                <w:snapToGrid w:val="0"/>
                <w:lang w:eastAsia="zh-CN"/>
              </w:rPr>
            </w:pPr>
            <w:r>
              <w:rPr>
                <w:snapToGrid w:val="0"/>
                <w:lang w:eastAsia="zh-CN"/>
              </w:rPr>
              <w:t>RESOURCE_URI_STRUCTURE_NOT_FOUND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23A1A" w14:textId="0DE14D8A" w:rsidR="00AF7015" w:rsidRDefault="00AF7015" w:rsidP="00160831">
            <w:pPr>
              <w:spacing w:after="0"/>
              <w:rPr>
                <w:snapToGrid w:val="0"/>
                <w:lang w:eastAsia="zh-CN"/>
              </w:rPr>
            </w:pPr>
            <w:r>
              <w:rPr>
                <w:snapToGrid w:val="0"/>
                <w:lang w:eastAsia="zh-CN"/>
              </w:rPr>
              <w:t>19.2.0</w:t>
            </w:r>
          </w:p>
        </w:tc>
      </w:tr>
      <w:tr w:rsidR="00AF7015" w:rsidRPr="00DA2AE4" w14:paraId="74173897"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FD93ED2" w14:textId="39E2EF51"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BE82A" w14:textId="5203D702"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166010" w14:textId="243B4F5D" w:rsidR="00AF7015" w:rsidRDefault="00AF7015" w:rsidP="00AF7015">
            <w:pPr>
              <w:spacing w:after="0"/>
              <w:rPr>
                <w:snapToGrid w:val="0"/>
                <w:lang w:eastAsia="zh-CN"/>
              </w:rPr>
            </w:pPr>
            <w:r>
              <w:rPr>
                <w:snapToGrid w:val="0"/>
                <w:lang w:eastAsia="zh-CN"/>
              </w:rPr>
              <w:t>CP-250036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0700042" w14:textId="785C46BC" w:rsidR="00AF7015" w:rsidRDefault="00AF7015" w:rsidP="00AF7015">
            <w:pPr>
              <w:spacing w:after="0"/>
              <w:rPr>
                <w:snapToGrid w:val="0"/>
                <w:lang w:eastAsia="zh-CN"/>
              </w:rPr>
            </w:pPr>
            <w:r>
              <w:rPr>
                <w:snapToGrid w:val="0"/>
                <w:lang w:eastAsia="zh-CN"/>
              </w:rPr>
              <w:t>0463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3C6B186" w14:textId="0712806E"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9561CF" w14:textId="6BD59F40" w:rsidR="00AF7015" w:rsidRDefault="00AF7015"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D60D0E" w14:textId="7D4B494A" w:rsidR="00AF7015" w:rsidRDefault="00AF7015" w:rsidP="00AF7015">
            <w:pPr>
              <w:spacing w:after="0"/>
              <w:rPr>
                <w:snapToGrid w:val="0"/>
                <w:lang w:eastAsia="zh-CN"/>
              </w:rPr>
            </w:pPr>
            <w:r>
              <w:rPr>
                <w:snapToGrid w:val="0"/>
                <w:lang w:eastAsia="zh-CN"/>
              </w:rPr>
              <w:t>NF service consumer (re)selection by the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F972B" w14:textId="4C47A394" w:rsidR="00AF7015" w:rsidRDefault="00AF7015" w:rsidP="00AF7015">
            <w:pPr>
              <w:spacing w:after="0"/>
              <w:rPr>
                <w:snapToGrid w:val="0"/>
                <w:lang w:eastAsia="zh-CN"/>
              </w:rPr>
            </w:pPr>
            <w:r>
              <w:rPr>
                <w:snapToGrid w:val="0"/>
                <w:lang w:eastAsia="zh-CN"/>
              </w:rPr>
              <w:t>19.2.0</w:t>
            </w:r>
          </w:p>
        </w:tc>
      </w:tr>
      <w:tr w:rsidR="00AF7015" w:rsidRPr="00DA2AE4" w14:paraId="1FDCC5A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CF8771C" w14:textId="7397417A"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E3A5A" w14:textId="0CB7CCCD"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E11459F" w14:textId="247E8CB0" w:rsidR="00AF7015" w:rsidRDefault="00AF7015" w:rsidP="00AF7015">
            <w:pPr>
              <w:spacing w:after="0"/>
              <w:rPr>
                <w:snapToGrid w:val="0"/>
                <w:lang w:eastAsia="zh-CN"/>
              </w:rPr>
            </w:pPr>
            <w:r>
              <w:rPr>
                <w:snapToGrid w:val="0"/>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A89DB5" w14:textId="0238821C" w:rsidR="00AF7015" w:rsidRDefault="00AF7015" w:rsidP="00AF7015">
            <w:pPr>
              <w:spacing w:after="0"/>
              <w:rPr>
                <w:snapToGrid w:val="0"/>
                <w:lang w:eastAsia="zh-CN"/>
              </w:rPr>
            </w:pPr>
            <w:r>
              <w:rPr>
                <w:snapToGrid w:val="0"/>
                <w:lang w:eastAsia="zh-CN"/>
              </w:rPr>
              <w:t>0457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AB70465" w14:textId="4CE41109"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304FC9" w14:textId="646E6E32" w:rsidR="00AF7015" w:rsidRDefault="00AF7015"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71BB98" w14:textId="7B866288" w:rsidR="00AF7015" w:rsidRDefault="00AF7015" w:rsidP="00AF7015">
            <w:pPr>
              <w:spacing w:after="0"/>
              <w:rPr>
                <w:snapToGrid w:val="0"/>
                <w:lang w:eastAsia="zh-CN"/>
              </w:rPr>
            </w:pPr>
            <w:r>
              <w:rPr>
                <w:snapToGrid w:val="0"/>
                <w:lang w:eastAsia="zh-CN"/>
              </w:rPr>
              <w:t>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8D70" w14:textId="6D7EEA99" w:rsidR="00AF7015" w:rsidRDefault="00AF7015" w:rsidP="00AF7015">
            <w:pPr>
              <w:spacing w:after="0"/>
              <w:rPr>
                <w:snapToGrid w:val="0"/>
                <w:lang w:eastAsia="zh-CN"/>
              </w:rPr>
            </w:pPr>
            <w:r>
              <w:rPr>
                <w:snapToGrid w:val="0"/>
                <w:lang w:eastAsia="zh-CN"/>
              </w:rPr>
              <w:t>19.2.0</w:t>
            </w:r>
          </w:p>
        </w:tc>
      </w:tr>
      <w:tr w:rsidR="00E37AED" w:rsidRPr="00DA2AE4" w14:paraId="275B700A"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6498F17" w14:textId="79E606D9"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32B30" w14:textId="08A19D29"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79CB55E" w14:textId="33942021" w:rsidR="00E37AED" w:rsidRDefault="00E37AED" w:rsidP="00AF7015">
            <w:pPr>
              <w:spacing w:after="0"/>
              <w:rPr>
                <w:snapToGrid w:val="0"/>
                <w:lang w:eastAsia="zh-CN"/>
              </w:rPr>
            </w:pPr>
            <w:r>
              <w:rPr>
                <w:snapToGrid w:val="0"/>
                <w:lang w:eastAsia="zh-CN"/>
              </w:rPr>
              <w:t>CP-251051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E6A453" w14:textId="3B16D7C8" w:rsidR="00E37AED" w:rsidRDefault="00E37AED" w:rsidP="00AF7015">
            <w:pPr>
              <w:spacing w:after="0"/>
              <w:rPr>
                <w:snapToGrid w:val="0"/>
                <w:lang w:eastAsia="zh-CN"/>
              </w:rPr>
            </w:pPr>
            <w:r>
              <w:rPr>
                <w:snapToGrid w:val="0"/>
                <w:lang w:eastAsia="zh-CN"/>
              </w:rPr>
              <w:t>0469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83AE170" w14:textId="7660DBBC" w:rsidR="00E37AED" w:rsidRDefault="00E37AE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E764FF" w14:textId="7CDAB175" w:rsidR="00E37AED" w:rsidRDefault="00E37AED" w:rsidP="00AF7015">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91A6647" w14:textId="6CD6C093" w:rsidR="00E37AED" w:rsidRDefault="00E37AED" w:rsidP="00AF7015">
            <w:pPr>
              <w:spacing w:after="0"/>
              <w:rPr>
                <w:snapToGrid w:val="0"/>
                <w:lang w:eastAsia="zh-CN"/>
              </w:rPr>
            </w:pPr>
            <w:r>
              <w:rPr>
                <w:snapToGrid w:val="0"/>
                <w:lang w:eastAsia="zh-CN"/>
              </w:rPr>
              <w:t>New Peer Types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26AE3" w14:textId="05A6B6F9" w:rsidR="00E37AED" w:rsidRDefault="00E37AED" w:rsidP="00AF7015">
            <w:pPr>
              <w:spacing w:after="0"/>
              <w:rPr>
                <w:snapToGrid w:val="0"/>
                <w:lang w:eastAsia="zh-CN"/>
              </w:rPr>
            </w:pPr>
            <w:r>
              <w:rPr>
                <w:snapToGrid w:val="0"/>
                <w:lang w:eastAsia="zh-CN"/>
              </w:rPr>
              <w:t>19.3.0</w:t>
            </w:r>
          </w:p>
        </w:tc>
      </w:tr>
      <w:tr w:rsidR="00E37AED" w:rsidRPr="00DA2AE4" w14:paraId="424A36DD"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27E203A7" w14:textId="3427918E"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2E1EE" w14:textId="6D07C32F"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D922D24" w14:textId="12C887DD"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BDABB6E" w14:textId="5DD7D0AB" w:rsidR="00E37AED" w:rsidRDefault="00E37AED" w:rsidP="00AF7015">
            <w:pPr>
              <w:spacing w:after="0"/>
              <w:rPr>
                <w:snapToGrid w:val="0"/>
                <w:lang w:eastAsia="zh-CN"/>
              </w:rPr>
            </w:pPr>
            <w:r>
              <w:rPr>
                <w:snapToGrid w:val="0"/>
                <w:lang w:eastAsia="zh-CN"/>
              </w:rPr>
              <w:t>0467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15566D1" w14:textId="3B6D0DDB"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564382" w14:textId="61B96D50"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C68950F" w14:textId="21A37F57" w:rsidR="00E37AED" w:rsidRDefault="00E37AED" w:rsidP="00AF7015">
            <w:pPr>
              <w:spacing w:after="0"/>
              <w:rPr>
                <w:snapToGrid w:val="0"/>
                <w:lang w:eastAsia="zh-CN"/>
              </w:rPr>
            </w:pPr>
            <w:r>
              <w:rPr>
                <w:snapToGrid w:val="0"/>
                <w:lang w:eastAsia="zh-CN"/>
              </w:rPr>
              <w:t xml:space="preserve">Service request rejected by SCP due to missing parameter in Access Token Request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2B618D" w14:textId="1858E7F4" w:rsidR="00E37AED" w:rsidRDefault="00E37AED" w:rsidP="00AF7015">
            <w:pPr>
              <w:spacing w:after="0"/>
              <w:rPr>
                <w:snapToGrid w:val="0"/>
                <w:lang w:eastAsia="zh-CN"/>
              </w:rPr>
            </w:pPr>
            <w:r>
              <w:rPr>
                <w:snapToGrid w:val="0"/>
                <w:lang w:eastAsia="zh-CN"/>
              </w:rPr>
              <w:t>19.3.0</w:t>
            </w:r>
          </w:p>
        </w:tc>
      </w:tr>
      <w:tr w:rsidR="00E37AED" w:rsidRPr="00DA2AE4" w14:paraId="3E81D1CF"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20BAEB3" w14:textId="155AD422"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A09AE" w14:textId="5888DF56"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E922D67" w14:textId="5494B90E"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E4B66A" w14:textId="15ECCEEB" w:rsidR="00E37AED" w:rsidRDefault="00E37AED" w:rsidP="00AF7015">
            <w:pPr>
              <w:spacing w:after="0"/>
              <w:rPr>
                <w:snapToGrid w:val="0"/>
                <w:lang w:eastAsia="zh-CN"/>
              </w:rPr>
            </w:pPr>
            <w:r>
              <w:rPr>
                <w:snapToGrid w:val="0"/>
                <w:lang w:eastAsia="zh-CN"/>
              </w:rPr>
              <w:t>0471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936CCDC" w14:textId="38CADDB2"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DF148" w14:textId="59A7C4B6"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CFE3D70" w14:textId="14326C29" w:rsidR="00E37AED" w:rsidRDefault="00E37AED" w:rsidP="00AF7015">
            <w:pPr>
              <w:spacing w:after="0"/>
              <w:rPr>
                <w:snapToGrid w:val="0"/>
                <w:lang w:eastAsia="zh-CN"/>
              </w:rPr>
            </w:pPr>
            <w:r>
              <w:rPr>
                <w:snapToGrid w:val="0"/>
                <w:lang w:eastAsia="zh-CN"/>
              </w:rPr>
              <w:t>Discovery Factors Handling for Indirect Communcation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A2EB" w14:textId="6D6C25E7" w:rsidR="00E37AED" w:rsidRDefault="00E37AED" w:rsidP="00AF7015">
            <w:pPr>
              <w:spacing w:after="0"/>
              <w:rPr>
                <w:snapToGrid w:val="0"/>
                <w:lang w:eastAsia="zh-CN"/>
              </w:rPr>
            </w:pPr>
            <w:r>
              <w:rPr>
                <w:snapToGrid w:val="0"/>
                <w:lang w:eastAsia="zh-CN"/>
              </w:rPr>
              <w:t>19.3.0</w:t>
            </w:r>
          </w:p>
        </w:tc>
      </w:tr>
      <w:tr w:rsidR="000518CD" w:rsidRPr="00DA2AE4" w14:paraId="1D0E0EC1"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441B0DA" w14:textId="3F58B5AA" w:rsidR="000518CD" w:rsidRDefault="000518CD" w:rsidP="00AF7015">
            <w:pPr>
              <w:spacing w:after="0"/>
              <w:rPr>
                <w:snapToGrid w:val="0"/>
                <w:lang w:eastAsia="zh-CN"/>
              </w:rPr>
            </w:pPr>
            <w:r>
              <w:rPr>
                <w:snapToGrid w:val="0"/>
                <w:lang w:eastAsia="zh-CN"/>
              </w:rPr>
              <w:lastRenderedPageBreak/>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A5A22" w14:textId="493E1366"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ED0BA5E" w14:textId="0A3D4C56" w:rsidR="000518CD" w:rsidRDefault="000518CD" w:rsidP="00AF7015">
            <w:pPr>
              <w:spacing w:after="0"/>
              <w:rPr>
                <w:snapToGrid w:val="0"/>
                <w:lang w:eastAsia="zh-CN"/>
              </w:rPr>
            </w:pPr>
            <w:r>
              <w:rPr>
                <w:snapToGrid w:val="0"/>
                <w:lang w:eastAsia="zh-CN"/>
              </w:rPr>
              <w:t>CP-251057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8A9732" w14:textId="6D7B0552" w:rsidR="000518CD" w:rsidRDefault="000518CD" w:rsidP="00AF7015">
            <w:pPr>
              <w:spacing w:after="0"/>
              <w:rPr>
                <w:snapToGrid w:val="0"/>
                <w:lang w:eastAsia="zh-CN"/>
              </w:rPr>
            </w:pPr>
            <w:r>
              <w:rPr>
                <w:snapToGrid w:val="0"/>
                <w:lang w:eastAsia="zh-CN"/>
              </w:rPr>
              <w:t>0466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7D713FC" w14:textId="23880FC1" w:rsidR="000518CD" w:rsidRDefault="000518C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267494" w14:textId="35D1276C"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5316EC" w14:textId="33E21893" w:rsidR="000518CD" w:rsidRDefault="000518CD" w:rsidP="00AF7015">
            <w:pPr>
              <w:spacing w:after="0"/>
              <w:rPr>
                <w:snapToGrid w:val="0"/>
                <w:lang w:eastAsia="zh-CN"/>
              </w:rPr>
            </w:pPr>
            <w:r>
              <w:rPr>
                <w:snapToGrid w:val="0"/>
                <w:lang w:eastAsia="zh-CN"/>
              </w:rPr>
              <w:t>Extend the N32Purpose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34EAD" w14:textId="03D59E0A" w:rsidR="000518CD" w:rsidRDefault="000518CD" w:rsidP="00AF7015">
            <w:pPr>
              <w:spacing w:after="0"/>
              <w:rPr>
                <w:snapToGrid w:val="0"/>
                <w:lang w:eastAsia="zh-CN"/>
              </w:rPr>
            </w:pPr>
            <w:r>
              <w:rPr>
                <w:snapToGrid w:val="0"/>
                <w:lang w:eastAsia="zh-CN"/>
              </w:rPr>
              <w:t>19.3.0</w:t>
            </w:r>
          </w:p>
        </w:tc>
      </w:tr>
      <w:tr w:rsidR="000518CD" w:rsidRPr="00DA2AE4" w14:paraId="28953037"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172F186" w14:textId="7E677515"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85C5A" w14:textId="6203B54A"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2EBA4CB" w14:textId="694CB182" w:rsidR="000518CD" w:rsidRDefault="000518CD" w:rsidP="00AF7015">
            <w:pPr>
              <w:spacing w:after="0"/>
              <w:rPr>
                <w:snapToGrid w:val="0"/>
                <w:lang w:eastAsia="zh-CN"/>
              </w:rPr>
            </w:pPr>
            <w:r>
              <w:rPr>
                <w:snapToGrid w:val="0"/>
                <w:lang w:eastAsia="zh-CN"/>
              </w:rPr>
              <w:t>CP-251058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1DB249" w14:textId="434ED217" w:rsidR="000518CD" w:rsidRDefault="000518CD" w:rsidP="00AF7015">
            <w:pPr>
              <w:spacing w:after="0"/>
              <w:rPr>
                <w:snapToGrid w:val="0"/>
                <w:lang w:eastAsia="zh-CN"/>
              </w:rPr>
            </w:pPr>
            <w:r>
              <w:rPr>
                <w:snapToGrid w:val="0"/>
                <w:lang w:eastAsia="zh-CN"/>
              </w:rPr>
              <w:t>0470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F4D74FF" w14:textId="41DEA003" w:rsidR="000518CD" w:rsidRDefault="000518CD"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2DF4" w14:textId="14AD5CE6"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E85E93E" w14:textId="59D193CF" w:rsidR="000518CD" w:rsidRDefault="000518CD" w:rsidP="00AF7015">
            <w:pPr>
              <w:spacing w:after="0"/>
              <w:rPr>
                <w:snapToGrid w:val="0"/>
                <w:lang w:eastAsia="zh-CN"/>
              </w:rPr>
            </w:pPr>
            <w:r>
              <w:rPr>
                <w:snapToGrid w:val="0"/>
                <w:lang w:eastAsia="zh-CN"/>
              </w:rPr>
              <w:t>Authorization of NF service access with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1D640" w14:textId="58204523" w:rsidR="000518CD" w:rsidRDefault="000518CD" w:rsidP="00AF7015">
            <w:pPr>
              <w:spacing w:after="0"/>
              <w:rPr>
                <w:snapToGrid w:val="0"/>
                <w:lang w:eastAsia="zh-CN"/>
              </w:rPr>
            </w:pPr>
            <w:r>
              <w:rPr>
                <w:snapToGrid w:val="0"/>
                <w:lang w:eastAsia="zh-CN"/>
              </w:rPr>
              <w:t>19.3.0</w:t>
            </w:r>
          </w:p>
        </w:tc>
      </w:tr>
      <w:tr w:rsidR="00BF75D2" w:rsidRPr="00DA2AE4" w14:paraId="6FA5A5CE"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94F61C3" w14:textId="40D6C8FF" w:rsidR="00BF75D2" w:rsidRDefault="00BF75D2"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6578C" w14:textId="0AE9AD8A" w:rsidR="00BF75D2" w:rsidRDefault="00BF75D2"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2396A4E" w14:textId="46B9F1B0" w:rsidR="00BF75D2" w:rsidRDefault="00BF75D2" w:rsidP="00AF7015">
            <w:pPr>
              <w:spacing w:after="0"/>
              <w:rPr>
                <w:snapToGrid w:val="0"/>
                <w:lang w:eastAsia="zh-CN"/>
              </w:rPr>
            </w:pPr>
            <w:r>
              <w:rPr>
                <w:snapToGrid w:val="0"/>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B00102" w14:textId="41B344E0" w:rsidR="00BF75D2" w:rsidRDefault="00BF75D2" w:rsidP="00AF7015">
            <w:pPr>
              <w:spacing w:after="0"/>
              <w:rPr>
                <w:snapToGrid w:val="0"/>
                <w:lang w:eastAsia="zh-CN"/>
              </w:rPr>
            </w:pPr>
            <w:r>
              <w:rPr>
                <w:snapToGrid w:val="0"/>
                <w:lang w:eastAsia="zh-CN"/>
              </w:rPr>
              <w:t>0472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E239F4B" w14:textId="156612A1" w:rsidR="00BF75D2" w:rsidRDefault="00BF75D2" w:rsidP="00AF7015">
            <w:pPr>
              <w:spacing w:after="0"/>
              <w:rPr>
                <w:snapToGrid w:val="0"/>
                <w:lang w:eastAsia="zh-CN"/>
              </w:rPr>
            </w:pPr>
            <w:r>
              <w:rPr>
                <w:snapToGrid w:val="0"/>
                <w:lang w:eastAsia="zh-CN"/>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A2B392" w14:textId="07E56862" w:rsidR="00BF75D2" w:rsidRDefault="00BF75D2"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CFD224" w14:textId="06E22C6E" w:rsidR="00BF75D2" w:rsidRDefault="00BF75D2" w:rsidP="00AF7015">
            <w:pPr>
              <w:spacing w:after="0"/>
              <w:rPr>
                <w:snapToGrid w:val="0"/>
                <w:lang w:eastAsia="zh-CN"/>
              </w:rPr>
            </w:pPr>
            <w:r>
              <w:rPr>
                <w:snapToGrid w:val="0"/>
                <w:lang w:eastAsia="zh-CN"/>
              </w:rPr>
              <w:t xml:space="preserve">Update and replace obsoleted HTTP RFC 4122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D6A59" w14:textId="2DCF2D9C" w:rsidR="00BF75D2" w:rsidRDefault="00BF75D2" w:rsidP="00AF7015">
            <w:pPr>
              <w:spacing w:after="0"/>
              <w:rPr>
                <w:snapToGrid w:val="0"/>
                <w:lang w:eastAsia="zh-CN"/>
              </w:rPr>
            </w:pPr>
            <w:r>
              <w:rPr>
                <w:snapToGrid w:val="0"/>
                <w:lang w:eastAsia="zh-CN"/>
              </w:rPr>
              <w:t>19.3.0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5B7BB" w14:textId="77777777" w:rsidR="00721601" w:rsidRDefault="00721601">
      <w:r>
        <w:separator/>
      </w:r>
    </w:p>
  </w:endnote>
  <w:endnote w:type="continuationSeparator" w:id="0">
    <w:p w14:paraId="36592330" w14:textId="77777777" w:rsidR="00721601" w:rsidRDefault="0072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6F497" w14:textId="77777777" w:rsidR="00721601" w:rsidRDefault="00721601">
      <w:r>
        <w:separator/>
      </w:r>
    </w:p>
  </w:footnote>
  <w:footnote w:type="continuationSeparator" w:id="0">
    <w:p w14:paraId="4628D870" w14:textId="77777777" w:rsidR="00721601" w:rsidRDefault="00721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3CEC4E90"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4D6">
      <w:rPr>
        <w:rFonts w:ascii="Arial" w:hAnsi="Arial" w:cs="Arial"/>
        <w:b/>
        <w:noProof/>
        <w:sz w:val="18"/>
        <w:szCs w:val="18"/>
      </w:rPr>
      <w:t>3GPP TS 29.500 V19.3.0 (2025-06)</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F97D9E4"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4D6">
      <w:rPr>
        <w:rFonts w:ascii="Arial" w:hAnsi="Arial" w:cs="Arial"/>
        <w:b/>
        <w:noProof/>
        <w:sz w:val="18"/>
        <w:szCs w:val="18"/>
      </w:rPr>
      <w:t>Release 19</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8CD"/>
    <w:rsid w:val="00054A22"/>
    <w:rsid w:val="000557EA"/>
    <w:rsid w:val="00062023"/>
    <w:rsid w:val="000655A6"/>
    <w:rsid w:val="00080512"/>
    <w:rsid w:val="00082678"/>
    <w:rsid w:val="000924AD"/>
    <w:rsid w:val="00093082"/>
    <w:rsid w:val="00094243"/>
    <w:rsid w:val="000B4D2F"/>
    <w:rsid w:val="000B6824"/>
    <w:rsid w:val="000B7CE7"/>
    <w:rsid w:val="000C0656"/>
    <w:rsid w:val="000C47C3"/>
    <w:rsid w:val="000D0853"/>
    <w:rsid w:val="000D58AB"/>
    <w:rsid w:val="000E1CC6"/>
    <w:rsid w:val="000F4758"/>
    <w:rsid w:val="00112365"/>
    <w:rsid w:val="00114046"/>
    <w:rsid w:val="001240C8"/>
    <w:rsid w:val="00133525"/>
    <w:rsid w:val="00160831"/>
    <w:rsid w:val="00160D12"/>
    <w:rsid w:val="0016391D"/>
    <w:rsid w:val="00172347"/>
    <w:rsid w:val="001A4C42"/>
    <w:rsid w:val="001A7420"/>
    <w:rsid w:val="001B635B"/>
    <w:rsid w:val="001B6637"/>
    <w:rsid w:val="001C21C3"/>
    <w:rsid w:val="001D02C2"/>
    <w:rsid w:val="001E0929"/>
    <w:rsid w:val="001E7960"/>
    <w:rsid w:val="001F0C1D"/>
    <w:rsid w:val="001F1132"/>
    <w:rsid w:val="001F168B"/>
    <w:rsid w:val="001F1B91"/>
    <w:rsid w:val="00202A44"/>
    <w:rsid w:val="002100E6"/>
    <w:rsid w:val="002140C8"/>
    <w:rsid w:val="002347A2"/>
    <w:rsid w:val="0024054A"/>
    <w:rsid w:val="00246C8B"/>
    <w:rsid w:val="002614D1"/>
    <w:rsid w:val="002675F0"/>
    <w:rsid w:val="0028119F"/>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21906"/>
    <w:rsid w:val="0035462D"/>
    <w:rsid w:val="003765B8"/>
    <w:rsid w:val="00376D2B"/>
    <w:rsid w:val="00384F71"/>
    <w:rsid w:val="00387E16"/>
    <w:rsid w:val="003A631E"/>
    <w:rsid w:val="003A75CC"/>
    <w:rsid w:val="003B68EF"/>
    <w:rsid w:val="003C3971"/>
    <w:rsid w:val="003D2AAA"/>
    <w:rsid w:val="00414561"/>
    <w:rsid w:val="00423334"/>
    <w:rsid w:val="00430303"/>
    <w:rsid w:val="00432FC1"/>
    <w:rsid w:val="004345EC"/>
    <w:rsid w:val="004371AC"/>
    <w:rsid w:val="004375F7"/>
    <w:rsid w:val="00444EE6"/>
    <w:rsid w:val="004528FB"/>
    <w:rsid w:val="0045319A"/>
    <w:rsid w:val="004539E1"/>
    <w:rsid w:val="0045418A"/>
    <w:rsid w:val="00455FA1"/>
    <w:rsid w:val="00465515"/>
    <w:rsid w:val="00465E77"/>
    <w:rsid w:val="00471916"/>
    <w:rsid w:val="00483001"/>
    <w:rsid w:val="004867FD"/>
    <w:rsid w:val="004A05A6"/>
    <w:rsid w:val="004A169C"/>
    <w:rsid w:val="004A33CA"/>
    <w:rsid w:val="004A3AA4"/>
    <w:rsid w:val="004A6FBF"/>
    <w:rsid w:val="004B06E9"/>
    <w:rsid w:val="004B313B"/>
    <w:rsid w:val="004D3578"/>
    <w:rsid w:val="004E213A"/>
    <w:rsid w:val="004E6390"/>
    <w:rsid w:val="004F0988"/>
    <w:rsid w:val="004F3340"/>
    <w:rsid w:val="00500AFA"/>
    <w:rsid w:val="0051152D"/>
    <w:rsid w:val="0053388B"/>
    <w:rsid w:val="00535773"/>
    <w:rsid w:val="00536026"/>
    <w:rsid w:val="005400CD"/>
    <w:rsid w:val="00543E6C"/>
    <w:rsid w:val="00544160"/>
    <w:rsid w:val="00547CE1"/>
    <w:rsid w:val="00565087"/>
    <w:rsid w:val="00567AFA"/>
    <w:rsid w:val="00583331"/>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63CBA"/>
    <w:rsid w:val="00675FC5"/>
    <w:rsid w:val="00697526"/>
    <w:rsid w:val="006A323F"/>
    <w:rsid w:val="006A539A"/>
    <w:rsid w:val="006B30D0"/>
    <w:rsid w:val="006C04D6"/>
    <w:rsid w:val="006C3D95"/>
    <w:rsid w:val="006D6D09"/>
    <w:rsid w:val="006D7E1D"/>
    <w:rsid w:val="006E4268"/>
    <w:rsid w:val="006E5C86"/>
    <w:rsid w:val="006F1461"/>
    <w:rsid w:val="006F5A49"/>
    <w:rsid w:val="00701116"/>
    <w:rsid w:val="00702865"/>
    <w:rsid w:val="00704896"/>
    <w:rsid w:val="007100AD"/>
    <w:rsid w:val="007104CC"/>
    <w:rsid w:val="00713C44"/>
    <w:rsid w:val="00721601"/>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768CA"/>
    <w:rsid w:val="0088668B"/>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AF7015"/>
    <w:rsid w:val="00B15449"/>
    <w:rsid w:val="00B3036A"/>
    <w:rsid w:val="00B50798"/>
    <w:rsid w:val="00B60E72"/>
    <w:rsid w:val="00B73DF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BF75D2"/>
    <w:rsid w:val="00C0033E"/>
    <w:rsid w:val="00C074DD"/>
    <w:rsid w:val="00C115FD"/>
    <w:rsid w:val="00C1496A"/>
    <w:rsid w:val="00C16CA5"/>
    <w:rsid w:val="00C20A10"/>
    <w:rsid w:val="00C33079"/>
    <w:rsid w:val="00C403B9"/>
    <w:rsid w:val="00C45231"/>
    <w:rsid w:val="00C47001"/>
    <w:rsid w:val="00C57859"/>
    <w:rsid w:val="00C60479"/>
    <w:rsid w:val="00C71881"/>
    <w:rsid w:val="00C72833"/>
    <w:rsid w:val="00C76482"/>
    <w:rsid w:val="00C809F8"/>
    <w:rsid w:val="00C80F1D"/>
    <w:rsid w:val="00C825CE"/>
    <w:rsid w:val="00C82987"/>
    <w:rsid w:val="00C832FB"/>
    <w:rsid w:val="00C93F40"/>
    <w:rsid w:val="00C96065"/>
    <w:rsid w:val="00CA0213"/>
    <w:rsid w:val="00CA154E"/>
    <w:rsid w:val="00CA3D0C"/>
    <w:rsid w:val="00CA4C86"/>
    <w:rsid w:val="00CC5B3F"/>
    <w:rsid w:val="00CD64AC"/>
    <w:rsid w:val="00D1205D"/>
    <w:rsid w:val="00D12884"/>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49E1"/>
    <w:rsid w:val="00DF62CD"/>
    <w:rsid w:val="00E0623E"/>
    <w:rsid w:val="00E0716E"/>
    <w:rsid w:val="00E16509"/>
    <w:rsid w:val="00E337F0"/>
    <w:rsid w:val="00E35575"/>
    <w:rsid w:val="00E37AED"/>
    <w:rsid w:val="00E44582"/>
    <w:rsid w:val="00E56ECE"/>
    <w:rsid w:val="00E77645"/>
    <w:rsid w:val="00E8091F"/>
    <w:rsid w:val="00EA15B0"/>
    <w:rsid w:val="00EA56AF"/>
    <w:rsid w:val="00EA5926"/>
    <w:rsid w:val="00EA5EA7"/>
    <w:rsid w:val="00EC278A"/>
    <w:rsid w:val="00EC42C1"/>
    <w:rsid w:val="00EC4A25"/>
    <w:rsid w:val="00ED19EB"/>
    <w:rsid w:val="00ED36EF"/>
    <w:rsid w:val="00ED66A9"/>
    <w:rsid w:val="00EE04DE"/>
    <w:rsid w:val="00EF177C"/>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C1192"/>
    <w:rsid w:val="00FC19A9"/>
    <w:rsid w:val="00FC4AD0"/>
    <w:rsid w:val="00FE1DD1"/>
    <w:rsid w:val="00FE6DB3"/>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qFormat/>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qFormat/>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EditorsNoteCharChar">
    <w:name w:val="Editor's Note Char Char"/>
    <w:rsid w:val="000518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77225</Words>
  <Characters>440185</Characters>
  <Application>Microsoft Office Word</Application>
  <DocSecurity>0</DocSecurity>
  <Lines>3668</Lines>
  <Paragraphs>1032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29.500_CR0472R1 _(Rel-19)_TEI19</cp:lastModifiedBy>
  <cp:revision>4</cp:revision>
  <cp:lastPrinted>2019-02-25T14:05:00Z</cp:lastPrinted>
  <dcterms:created xsi:type="dcterms:W3CDTF">2025-05-24T13:43:00Z</dcterms:created>
  <dcterms:modified xsi:type="dcterms:W3CDTF">2025-05-24T13:47:00Z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