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F893F4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7505CB">
              <w:rPr>
                <w:lang w:val="en-US"/>
              </w:rPr>
              <w:t>9</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17067C">
              <w:rPr>
                <w:sz w:val="32"/>
                <w:lang w:val="en-US"/>
              </w:rPr>
              <w:t>0</w:t>
            </w:r>
            <w:r w:rsidR="007505CB">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09870657"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535E587F" w14:textId="248A8173"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_Toc199252971 \h </w:instrText>
      </w:r>
      <w:r>
        <w:rPr>
          <w:noProof/>
        </w:rPr>
      </w:r>
      <w:r>
        <w:rPr>
          <w:noProof/>
        </w:rPr>
        <w:fldChar w:fldCharType="separate"/>
      </w:r>
      <w:r>
        <w:rPr>
          <w:noProof/>
        </w:rPr>
        <w:t>12</w:t>
      </w:r>
      <w:r>
        <w:rPr>
          <w:noProof/>
        </w:rPr>
        <w:fldChar w:fldCharType="end"/>
      </w:r>
    </w:p>
    <w:p w14:paraId="6575D8A0" w14:textId="6E0EA7DF"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_Toc199252972 \h </w:instrText>
      </w:r>
      <w:r>
        <w:rPr>
          <w:noProof/>
        </w:rPr>
      </w:r>
      <w:r>
        <w:rPr>
          <w:noProof/>
        </w:rPr>
        <w:fldChar w:fldCharType="separate"/>
      </w:r>
      <w:r>
        <w:rPr>
          <w:noProof/>
        </w:rPr>
        <w:t>13</w:t>
      </w:r>
      <w:r>
        <w:rPr>
          <w:noProof/>
        </w:rPr>
        <w:fldChar w:fldCharType="end"/>
      </w:r>
    </w:p>
    <w:p w14:paraId="75045FD1" w14:textId="7A771D77"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_Toc199252973 \h </w:instrText>
      </w:r>
      <w:r>
        <w:rPr>
          <w:noProof/>
        </w:rPr>
      </w:r>
      <w:r>
        <w:rPr>
          <w:noProof/>
        </w:rPr>
        <w:fldChar w:fldCharType="separate"/>
      </w:r>
      <w:r>
        <w:rPr>
          <w:noProof/>
        </w:rPr>
        <w:t>13</w:t>
      </w:r>
      <w:r>
        <w:rPr>
          <w:noProof/>
        </w:rPr>
        <w:fldChar w:fldCharType="end"/>
      </w:r>
    </w:p>
    <w:p w14:paraId="43DCD222" w14:textId="2B78873D"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_Toc199252974 \h </w:instrText>
      </w:r>
      <w:r>
        <w:rPr>
          <w:noProof/>
        </w:rPr>
      </w:r>
      <w:r>
        <w:rPr>
          <w:noProof/>
        </w:rPr>
        <w:fldChar w:fldCharType="separate"/>
      </w:r>
      <w:r>
        <w:rPr>
          <w:noProof/>
        </w:rPr>
        <w:t>14</w:t>
      </w:r>
      <w:r>
        <w:rPr>
          <w:noProof/>
        </w:rPr>
        <w:fldChar w:fldCharType="end"/>
      </w:r>
    </w:p>
    <w:p w14:paraId="097629E9" w14:textId="4BBE9490"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_Toc199252975 \h </w:instrText>
      </w:r>
      <w:r>
        <w:rPr>
          <w:noProof/>
        </w:rPr>
      </w:r>
      <w:r>
        <w:rPr>
          <w:noProof/>
        </w:rPr>
        <w:fldChar w:fldCharType="separate"/>
      </w:r>
      <w:r>
        <w:rPr>
          <w:noProof/>
        </w:rPr>
        <w:t>14</w:t>
      </w:r>
      <w:r>
        <w:rPr>
          <w:noProof/>
        </w:rPr>
        <w:fldChar w:fldCharType="end"/>
      </w:r>
    </w:p>
    <w:p w14:paraId="15329508" w14:textId="6F806CE1"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_Toc199252976 \h </w:instrText>
      </w:r>
      <w:r>
        <w:rPr>
          <w:noProof/>
        </w:rPr>
      </w:r>
      <w:r>
        <w:rPr>
          <w:noProof/>
        </w:rPr>
        <w:fldChar w:fldCharType="separate"/>
      </w:r>
      <w:r>
        <w:rPr>
          <w:noProof/>
        </w:rPr>
        <w:t>14</w:t>
      </w:r>
      <w:r>
        <w:rPr>
          <w:noProof/>
        </w:rPr>
        <w:fldChar w:fldCharType="end"/>
      </w:r>
    </w:p>
    <w:p w14:paraId="508C0F06" w14:textId="4E8F12DE"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_Toc199252977 \h </w:instrText>
      </w:r>
      <w:r>
        <w:rPr>
          <w:noProof/>
        </w:rPr>
      </w:r>
      <w:r>
        <w:rPr>
          <w:noProof/>
        </w:rPr>
        <w:fldChar w:fldCharType="separate"/>
      </w:r>
      <w:r>
        <w:rPr>
          <w:noProof/>
        </w:rPr>
        <w:t>15</w:t>
      </w:r>
      <w:r>
        <w:rPr>
          <w:noProof/>
        </w:rPr>
        <w:fldChar w:fldCharType="end"/>
      </w:r>
    </w:p>
    <w:p w14:paraId="28293F15" w14:textId="0C47C788"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_Toc199252978 \h </w:instrText>
      </w:r>
      <w:r>
        <w:rPr>
          <w:noProof/>
        </w:rPr>
      </w:r>
      <w:r>
        <w:rPr>
          <w:noProof/>
        </w:rPr>
        <w:fldChar w:fldCharType="separate"/>
      </w:r>
      <w:r>
        <w:rPr>
          <w:noProof/>
        </w:rPr>
        <w:t>15</w:t>
      </w:r>
      <w:r>
        <w:rPr>
          <w:noProof/>
        </w:rPr>
        <w:fldChar w:fldCharType="end"/>
      </w:r>
    </w:p>
    <w:p w14:paraId="5165E3AB" w14:textId="797B47C4"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Introduction</w:t>
      </w:r>
      <w:r>
        <w:rPr>
          <w:noProof/>
        </w:rPr>
        <w:tab/>
      </w:r>
      <w:r>
        <w:rPr>
          <w:noProof/>
        </w:rPr>
        <w:fldChar w:fldCharType="begin"/>
      </w:r>
      <w:r>
        <w:rPr>
          <w:noProof/>
        </w:rPr>
        <w:instrText xml:space="preserve"> PAGEREF _Toc199252979 \h </w:instrText>
      </w:r>
      <w:r>
        <w:rPr>
          <w:noProof/>
        </w:rPr>
      </w:r>
      <w:r>
        <w:rPr>
          <w:noProof/>
        </w:rPr>
        <w:fldChar w:fldCharType="separate"/>
      </w:r>
      <w:r>
        <w:rPr>
          <w:noProof/>
        </w:rPr>
        <w:t>15</w:t>
      </w:r>
      <w:r>
        <w:rPr>
          <w:noProof/>
        </w:rPr>
        <w:fldChar w:fldCharType="end"/>
      </w:r>
    </w:p>
    <w:p w14:paraId="4CDBE532" w14:textId="6E9EF967"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_Toc199252980 \h </w:instrText>
      </w:r>
      <w:r>
        <w:rPr>
          <w:noProof/>
        </w:rPr>
      </w:r>
      <w:r>
        <w:rPr>
          <w:noProof/>
        </w:rPr>
        <w:fldChar w:fldCharType="separate"/>
      </w:r>
      <w:r>
        <w:rPr>
          <w:noProof/>
        </w:rPr>
        <w:t>16</w:t>
      </w:r>
      <w:r>
        <w:rPr>
          <w:noProof/>
        </w:rPr>
        <w:fldChar w:fldCharType="end"/>
      </w:r>
    </w:p>
    <w:p w14:paraId="2AF49358" w14:textId="6C450889"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_Toc199252981 \h </w:instrText>
      </w:r>
      <w:r>
        <w:rPr>
          <w:noProof/>
        </w:rPr>
      </w:r>
      <w:r>
        <w:rPr>
          <w:noProof/>
        </w:rPr>
        <w:fldChar w:fldCharType="separate"/>
      </w:r>
      <w:r>
        <w:rPr>
          <w:noProof/>
        </w:rPr>
        <w:t>16</w:t>
      </w:r>
      <w:r>
        <w:rPr>
          <w:noProof/>
        </w:rPr>
        <w:fldChar w:fldCharType="end"/>
      </w:r>
    </w:p>
    <w:p w14:paraId="03C56B31" w14:textId="409F070E"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_Toc199252982 \h </w:instrText>
      </w:r>
      <w:r>
        <w:rPr>
          <w:noProof/>
        </w:rPr>
      </w:r>
      <w:r>
        <w:rPr>
          <w:noProof/>
        </w:rPr>
        <w:fldChar w:fldCharType="separate"/>
      </w:r>
      <w:r>
        <w:rPr>
          <w:noProof/>
        </w:rPr>
        <w:t>16</w:t>
      </w:r>
      <w:r>
        <w:rPr>
          <w:noProof/>
        </w:rPr>
        <w:fldChar w:fldCharType="end"/>
      </w:r>
    </w:p>
    <w:p w14:paraId="47ADF092" w14:textId="72A95DFC"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_Toc199252983 \h </w:instrText>
      </w:r>
      <w:r>
        <w:rPr>
          <w:noProof/>
        </w:rPr>
      </w:r>
      <w:r>
        <w:rPr>
          <w:noProof/>
        </w:rPr>
        <w:fldChar w:fldCharType="separate"/>
      </w:r>
      <w:r>
        <w:rPr>
          <w:noProof/>
        </w:rPr>
        <w:t>16</w:t>
      </w:r>
      <w:r>
        <w:rPr>
          <w:noProof/>
        </w:rPr>
        <w:fldChar w:fldCharType="end"/>
      </w:r>
    </w:p>
    <w:p w14:paraId="76F2EC99" w14:textId="548C4F75"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_Toc199252984 \h </w:instrText>
      </w:r>
      <w:r>
        <w:rPr>
          <w:noProof/>
        </w:rPr>
      </w:r>
      <w:r>
        <w:rPr>
          <w:noProof/>
        </w:rPr>
        <w:fldChar w:fldCharType="separate"/>
      </w:r>
      <w:r>
        <w:rPr>
          <w:noProof/>
        </w:rPr>
        <w:t>16</w:t>
      </w:r>
      <w:r>
        <w:rPr>
          <w:noProof/>
        </w:rPr>
        <w:fldChar w:fldCharType="end"/>
      </w:r>
    </w:p>
    <w:p w14:paraId="606BA86F" w14:textId="46BA264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_Toc199252985 \h </w:instrText>
      </w:r>
      <w:r>
        <w:rPr>
          <w:noProof/>
        </w:rPr>
      </w:r>
      <w:r>
        <w:rPr>
          <w:noProof/>
        </w:rPr>
        <w:fldChar w:fldCharType="separate"/>
      </w:r>
      <w:r>
        <w:rPr>
          <w:noProof/>
        </w:rPr>
        <w:t>16</w:t>
      </w:r>
      <w:r>
        <w:rPr>
          <w:noProof/>
        </w:rPr>
        <w:fldChar w:fldCharType="end"/>
      </w:r>
    </w:p>
    <w:p w14:paraId="1D299819" w14:textId="7A0290BE"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_Toc199252986 \h </w:instrText>
      </w:r>
      <w:r>
        <w:rPr>
          <w:noProof/>
        </w:rPr>
      </w:r>
      <w:r>
        <w:rPr>
          <w:noProof/>
        </w:rPr>
        <w:fldChar w:fldCharType="separate"/>
      </w:r>
      <w:r>
        <w:rPr>
          <w:noProof/>
        </w:rPr>
        <w:t>16</w:t>
      </w:r>
      <w:r>
        <w:rPr>
          <w:noProof/>
        </w:rPr>
        <w:fldChar w:fldCharType="end"/>
      </w:r>
    </w:p>
    <w:p w14:paraId="5FBCAE87" w14:textId="1E736D8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_Toc199252987 \h </w:instrText>
      </w:r>
      <w:r>
        <w:rPr>
          <w:noProof/>
        </w:rPr>
      </w:r>
      <w:r>
        <w:rPr>
          <w:noProof/>
        </w:rPr>
        <w:fldChar w:fldCharType="separate"/>
      </w:r>
      <w:r>
        <w:rPr>
          <w:noProof/>
        </w:rPr>
        <w:t>17</w:t>
      </w:r>
      <w:r>
        <w:rPr>
          <w:noProof/>
        </w:rPr>
        <w:fldChar w:fldCharType="end"/>
      </w:r>
    </w:p>
    <w:p w14:paraId="64805AC4" w14:textId="4B7089FC"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_Toc199252988 \h </w:instrText>
      </w:r>
      <w:r>
        <w:rPr>
          <w:noProof/>
        </w:rPr>
      </w:r>
      <w:r>
        <w:rPr>
          <w:noProof/>
        </w:rPr>
        <w:fldChar w:fldCharType="separate"/>
      </w:r>
      <w:r>
        <w:rPr>
          <w:noProof/>
        </w:rPr>
        <w:t>18</w:t>
      </w:r>
      <w:r>
        <w:rPr>
          <w:noProof/>
        </w:rPr>
        <w:fldChar w:fldCharType="end"/>
      </w:r>
    </w:p>
    <w:p w14:paraId="2B26F65C" w14:textId="1BFE467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_Toc199252989 \h </w:instrText>
      </w:r>
      <w:r>
        <w:rPr>
          <w:noProof/>
        </w:rPr>
      </w:r>
      <w:r>
        <w:rPr>
          <w:noProof/>
        </w:rPr>
        <w:fldChar w:fldCharType="separate"/>
      </w:r>
      <w:r>
        <w:rPr>
          <w:noProof/>
        </w:rPr>
        <w:t>18</w:t>
      </w:r>
      <w:r>
        <w:rPr>
          <w:noProof/>
        </w:rPr>
        <w:fldChar w:fldCharType="end"/>
      </w:r>
    </w:p>
    <w:p w14:paraId="10C5E325" w14:textId="4B4B7B4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_Toc199252990 \h </w:instrText>
      </w:r>
      <w:r>
        <w:rPr>
          <w:noProof/>
        </w:rPr>
      </w:r>
      <w:r>
        <w:rPr>
          <w:noProof/>
        </w:rPr>
        <w:fldChar w:fldCharType="separate"/>
      </w:r>
      <w:r>
        <w:rPr>
          <w:noProof/>
        </w:rPr>
        <w:t>18</w:t>
      </w:r>
      <w:r>
        <w:rPr>
          <w:noProof/>
        </w:rPr>
        <w:fldChar w:fldCharType="end"/>
      </w:r>
    </w:p>
    <w:p w14:paraId="12A7AD01" w14:textId="5228AD3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_Toc199252991 \h </w:instrText>
      </w:r>
      <w:r>
        <w:rPr>
          <w:noProof/>
        </w:rPr>
      </w:r>
      <w:r>
        <w:rPr>
          <w:noProof/>
        </w:rPr>
        <w:fldChar w:fldCharType="separate"/>
      </w:r>
      <w:r>
        <w:rPr>
          <w:noProof/>
        </w:rPr>
        <w:t>19</w:t>
      </w:r>
      <w:r>
        <w:rPr>
          <w:noProof/>
        </w:rPr>
        <w:fldChar w:fldCharType="end"/>
      </w:r>
    </w:p>
    <w:p w14:paraId="45A4B96F" w14:textId="5FB4CE29"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_Toc199252992 \h </w:instrText>
      </w:r>
      <w:r>
        <w:rPr>
          <w:noProof/>
        </w:rPr>
      </w:r>
      <w:r>
        <w:rPr>
          <w:noProof/>
        </w:rPr>
        <w:fldChar w:fldCharType="separate"/>
      </w:r>
      <w:r>
        <w:rPr>
          <w:noProof/>
        </w:rPr>
        <w:t>20</w:t>
      </w:r>
      <w:r>
        <w:rPr>
          <w:noProof/>
        </w:rPr>
        <w:fldChar w:fldCharType="end"/>
      </w:r>
    </w:p>
    <w:p w14:paraId="5B6AA865" w14:textId="07D62764"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_Toc199252993 \h </w:instrText>
      </w:r>
      <w:r>
        <w:rPr>
          <w:noProof/>
        </w:rPr>
      </w:r>
      <w:r>
        <w:rPr>
          <w:noProof/>
        </w:rPr>
        <w:fldChar w:fldCharType="separate"/>
      </w:r>
      <w:r>
        <w:rPr>
          <w:noProof/>
        </w:rPr>
        <w:t>20</w:t>
      </w:r>
      <w:r>
        <w:rPr>
          <w:noProof/>
        </w:rPr>
        <w:fldChar w:fldCharType="end"/>
      </w:r>
    </w:p>
    <w:p w14:paraId="25CB1910" w14:textId="4F0DDC0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_Toc199252994 \h </w:instrText>
      </w:r>
      <w:r>
        <w:rPr>
          <w:noProof/>
        </w:rPr>
      </w:r>
      <w:r>
        <w:rPr>
          <w:noProof/>
        </w:rPr>
        <w:fldChar w:fldCharType="separate"/>
      </w:r>
      <w:r>
        <w:rPr>
          <w:noProof/>
        </w:rPr>
        <w:t>20</w:t>
      </w:r>
      <w:r>
        <w:rPr>
          <w:noProof/>
        </w:rPr>
        <w:fldChar w:fldCharType="end"/>
      </w:r>
    </w:p>
    <w:p w14:paraId="7B8D43A4" w14:textId="4B5C53C3"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_Toc199252995 \h </w:instrText>
      </w:r>
      <w:r>
        <w:rPr>
          <w:noProof/>
        </w:rPr>
      </w:r>
      <w:r>
        <w:rPr>
          <w:noProof/>
        </w:rPr>
        <w:fldChar w:fldCharType="separate"/>
      </w:r>
      <w:r>
        <w:rPr>
          <w:noProof/>
        </w:rPr>
        <w:t>20</w:t>
      </w:r>
      <w:r>
        <w:rPr>
          <w:noProof/>
        </w:rPr>
        <w:fldChar w:fldCharType="end"/>
      </w:r>
    </w:p>
    <w:p w14:paraId="7568D9B2" w14:textId="1FEBFD5E"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_Toc199252996 \h </w:instrText>
      </w:r>
      <w:r>
        <w:rPr>
          <w:noProof/>
        </w:rPr>
      </w:r>
      <w:r>
        <w:rPr>
          <w:noProof/>
        </w:rPr>
        <w:fldChar w:fldCharType="separate"/>
      </w:r>
      <w:r>
        <w:rPr>
          <w:noProof/>
        </w:rPr>
        <w:t>20</w:t>
      </w:r>
      <w:r>
        <w:rPr>
          <w:noProof/>
        </w:rPr>
        <w:fldChar w:fldCharType="end"/>
      </w:r>
    </w:p>
    <w:p w14:paraId="527469E3" w14:textId="72D375B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_Toc199252997 \h </w:instrText>
      </w:r>
      <w:r>
        <w:rPr>
          <w:noProof/>
        </w:rPr>
      </w:r>
      <w:r>
        <w:rPr>
          <w:noProof/>
        </w:rPr>
        <w:fldChar w:fldCharType="separate"/>
      </w:r>
      <w:r>
        <w:rPr>
          <w:noProof/>
        </w:rPr>
        <w:t>20</w:t>
      </w:r>
      <w:r>
        <w:rPr>
          <w:noProof/>
        </w:rPr>
        <w:fldChar w:fldCharType="end"/>
      </w:r>
    </w:p>
    <w:p w14:paraId="570F1CC7" w14:textId="75E63923"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_Toc199252998 \h </w:instrText>
      </w:r>
      <w:r>
        <w:rPr>
          <w:noProof/>
        </w:rPr>
      </w:r>
      <w:r>
        <w:rPr>
          <w:noProof/>
        </w:rPr>
        <w:fldChar w:fldCharType="separate"/>
      </w:r>
      <w:r>
        <w:rPr>
          <w:noProof/>
        </w:rPr>
        <w:t>21</w:t>
      </w:r>
      <w:r>
        <w:rPr>
          <w:noProof/>
        </w:rPr>
        <w:fldChar w:fldCharType="end"/>
      </w:r>
    </w:p>
    <w:p w14:paraId="79CFED09" w14:textId="728488E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_Toc199252999 \h </w:instrText>
      </w:r>
      <w:r>
        <w:rPr>
          <w:noProof/>
        </w:rPr>
      </w:r>
      <w:r>
        <w:rPr>
          <w:noProof/>
        </w:rPr>
        <w:fldChar w:fldCharType="separate"/>
      </w:r>
      <w:r>
        <w:rPr>
          <w:noProof/>
        </w:rPr>
        <w:t>21</w:t>
      </w:r>
      <w:r>
        <w:rPr>
          <w:noProof/>
        </w:rPr>
        <w:fldChar w:fldCharType="end"/>
      </w:r>
    </w:p>
    <w:p w14:paraId="38C55DF1" w14:textId="7886515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_Toc199253000 \h </w:instrText>
      </w:r>
      <w:r>
        <w:rPr>
          <w:noProof/>
        </w:rPr>
      </w:r>
      <w:r>
        <w:rPr>
          <w:noProof/>
        </w:rPr>
        <w:fldChar w:fldCharType="separate"/>
      </w:r>
      <w:r>
        <w:rPr>
          <w:noProof/>
        </w:rPr>
        <w:t>21</w:t>
      </w:r>
      <w:r>
        <w:rPr>
          <w:noProof/>
        </w:rPr>
        <w:fldChar w:fldCharType="end"/>
      </w:r>
    </w:p>
    <w:p w14:paraId="06B1C125" w14:textId="1E691B6A"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_Toc199253001 \h </w:instrText>
      </w:r>
      <w:r>
        <w:rPr>
          <w:noProof/>
        </w:rPr>
      </w:r>
      <w:r>
        <w:rPr>
          <w:noProof/>
        </w:rPr>
        <w:fldChar w:fldCharType="separate"/>
      </w:r>
      <w:r>
        <w:rPr>
          <w:noProof/>
        </w:rPr>
        <w:t>22</w:t>
      </w:r>
      <w:r>
        <w:rPr>
          <w:noProof/>
        </w:rPr>
        <w:fldChar w:fldCharType="end"/>
      </w:r>
    </w:p>
    <w:p w14:paraId="6C4B4CB4" w14:textId="73774DC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_Toc199253002 \h </w:instrText>
      </w:r>
      <w:r>
        <w:rPr>
          <w:noProof/>
        </w:rPr>
      </w:r>
      <w:r>
        <w:rPr>
          <w:noProof/>
        </w:rPr>
        <w:fldChar w:fldCharType="separate"/>
      </w:r>
      <w:r>
        <w:rPr>
          <w:noProof/>
        </w:rPr>
        <w:t>22</w:t>
      </w:r>
      <w:r>
        <w:rPr>
          <w:noProof/>
        </w:rPr>
        <w:fldChar w:fldCharType="end"/>
      </w:r>
    </w:p>
    <w:p w14:paraId="1FCA924C" w14:textId="5C4430E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_Toc199253003 \h </w:instrText>
      </w:r>
      <w:r>
        <w:rPr>
          <w:noProof/>
        </w:rPr>
      </w:r>
      <w:r>
        <w:rPr>
          <w:noProof/>
        </w:rPr>
        <w:fldChar w:fldCharType="separate"/>
      </w:r>
      <w:r>
        <w:rPr>
          <w:noProof/>
        </w:rPr>
        <w:t>22</w:t>
      </w:r>
      <w:r>
        <w:rPr>
          <w:noProof/>
        </w:rPr>
        <w:fldChar w:fldCharType="end"/>
      </w:r>
    </w:p>
    <w:p w14:paraId="395B3FA8" w14:textId="425EC492"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_Toc199253004 \h </w:instrText>
      </w:r>
      <w:r>
        <w:rPr>
          <w:noProof/>
        </w:rPr>
      </w:r>
      <w:r>
        <w:rPr>
          <w:noProof/>
        </w:rPr>
        <w:fldChar w:fldCharType="separate"/>
      </w:r>
      <w:r>
        <w:rPr>
          <w:noProof/>
        </w:rPr>
        <w:t>23</w:t>
      </w:r>
      <w:r>
        <w:rPr>
          <w:noProof/>
        </w:rPr>
        <w:fldChar w:fldCharType="end"/>
      </w:r>
    </w:p>
    <w:p w14:paraId="7CA5E5E5" w14:textId="4ED57AE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_Toc199253005 \h </w:instrText>
      </w:r>
      <w:r>
        <w:rPr>
          <w:noProof/>
        </w:rPr>
      </w:r>
      <w:r>
        <w:rPr>
          <w:noProof/>
        </w:rPr>
        <w:fldChar w:fldCharType="separate"/>
      </w:r>
      <w:r>
        <w:rPr>
          <w:noProof/>
        </w:rPr>
        <w:t>23</w:t>
      </w:r>
      <w:r>
        <w:rPr>
          <w:noProof/>
        </w:rPr>
        <w:fldChar w:fldCharType="end"/>
      </w:r>
    </w:p>
    <w:p w14:paraId="0371888B" w14:textId="7D0BCF0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_Toc199253006 \h </w:instrText>
      </w:r>
      <w:r>
        <w:rPr>
          <w:noProof/>
        </w:rPr>
      </w:r>
      <w:r>
        <w:rPr>
          <w:noProof/>
        </w:rPr>
        <w:fldChar w:fldCharType="separate"/>
      </w:r>
      <w:r>
        <w:rPr>
          <w:noProof/>
        </w:rPr>
        <w:t>23</w:t>
      </w:r>
      <w:r>
        <w:rPr>
          <w:noProof/>
        </w:rPr>
        <w:fldChar w:fldCharType="end"/>
      </w:r>
    </w:p>
    <w:p w14:paraId="358FE3D6" w14:textId="504F52F1"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_Toc199253007 \h </w:instrText>
      </w:r>
      <w:r>
        <w:rPr>
          <w:noProof/>
        </w:rPr>
      </w:r>
      <w:r>
        <w:rPr>
          <w:noProof/>
        </w:rPr>
        <w:fldChar w:fldCharType="separate"/>
      </w:r>
      <w:r>
        <w:rPr>
          <w:noProof/>
        </w:rPr>
        <w:t>23</w:t>
      </w:r>
      <w:r>
        <w:rPr>
          <w:noProof/>
        </w:rPr>
        <w:fldChar w:fldCharType="end"/>
      </w:r>
    </w:p>
    <w:p w14:paraId="6C244A14" w14:textId="7D62729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_Toc199253008 \h </w:instrText>
      </w:r>
      <w:r>
        <w:rPr>
          <w:noProof/>
        </w:rPr>
      </w:r>
      <w:r>
        <w:rPr>
          <w:noProof/>
        </w:rPr>
        <w:fldChar w:fldCharType="separate"/>
      </w:r>
      <w:r>
        <w:rPr>
          <w:noProof/>
        </w:rPr>
        <w:t>23</w:t>
      </w:r>
      <w:r>
        <w:rPr>
          <w:noProof/>
        </w:rPr>
        <w:fldChar w:fldCharType="end"/>
      </w:r>
    </w:p>
    <w:p w14:paraId="473ACA17" w14:textId="29CD347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_Toc199253009 \h </w:instrText>
      </w:r>
      <w:r>
        <w:rPr>
          <w:noProof/>
        </w:rPr>
      </w:r>
      <w:r>
        <w:rPr>
          <w:noProof/>
        </w:rPr>
        <w:fldChar w:fldCharType="separate"/>
      </w:r>
      <w:r>
        <w:rPr>
          <w:noProof/>
        </w:rPr>
        <w:t>23</w:t>
      </w:r>
      <w:r>
        <w:rPr>
          <w:noProof/>
        </w:rPr>
        <w:fldChar w:fldCharType="end"/>
      </w:r>
    </w:p>
    <w:p w14:paraId="3567B2B1" w14:textId="5663951E"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_Toc199253010 \h </w:instrText>
      </w:r>
      <w:r>
        <w:rPr>
          <w:noProof/>
        </w:rPr>
      </w:r>
      <w:r>
        <w:rPr>
          <w:noProof/>
        </w:rPr>
        <w:fldChar w:fldCharType="separate"/>
      </w:r>
      <w:r>
        <w:rPr>
          <w:noProof/>
        </w:rPr>
        <w:t>24</w:t>
      </w:r>
      <w:r>
        <w:rPr>
          <w:noProof/>
        </w:rPr>
        <w:fldChar w:fldCharType="end"/>
      </w:r>
    </w:p>
    <w:p w14:paraId="663EFE13" w14:textId="634C073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_Toc199253011 \h </w:instrText>
      </w:r>
      <w:r>
        <w:rPr>
          <w:noProof/>
        </w:rPr>
      </w:r>
      <w:r>
        <w:rPr>
          <w:noProof/>
        </w:rPr>
        <w:fldChar w:fldCharType="separate"/>
      </w:r>
      <w:r>
        <w:rPr>
          <w:noProof/>
        </w:rPr>
        <w:t>24</w:t>
      </w:r>
      <w:r>
        <w:rPr>
          <w:noProof/>
        </w:rPr>
        <w:fldChar w:fldCharType="end"/>
      </w:r>
    </w:p>
    <w:p w14:paraId="19A60D93" w14:textId="7C7BAC7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_Toc199253012 \h </w:instrText>
      </w:r>
      <w:r>
        <w:rPr>
          <w:noProof/>
        </w:rPr>
      </w:r>
      <w:r>
        <w:rPr>
          <w:noProof/>
        </w:rPr>
        <w:fldChar w:fldCharType="separate"/>
      </w:r>
      <w:r>
        <w:rPr>
          <w:noProof/>
        </w:rPr>
        <w:t>24</w:t>
      </w:r>
      <w:r>
        <w:rPr>
          <w:noProof/>
        </w:rPr>
        <w:fldChar w:fldCharType="end"/>
      </w:r>
    </w:p>
    <w:p w14:paraId="12637EBF" w14:textId="209FDC6E"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_Toc199253013 \h </w:instrText>
      </w:r>
      <w:r>
        <w:rPr>
          <w:noProof/>
        </w:rPr>
      </w:r>
      <w:r>
        <w:rPr>
          <w:noProof/>
        </w:rPr>
        <w:fldChar w:fldCharType="separate"/>
      </w:r>
      <w:r>
        <w:rPr>
          <w:noProof/>
        </w:rPr>
        <w:t>24</w:t>
      </w:r>
      <w:r>
        <w:rPr>
          <w:noProof/>
        </w:rPr>
        <w:fldChar w:fldCharType="end"/>
      </w:r>
    </w:p>
    <w:p w14:paraId="0E021DA9" w14:textId="192EA989"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_Toc199253014 \h </w:instrText>
      </w:r>
      <w:r>
        <w:rPr>
          <w:noProof/>
        </w:rPr>
      </w:r>
      <w:r>
        <w:rPr>
          <w:noProof/>
        </w:rPr>
        <w:fldChar w:fldCharType="separate"/>
      </w:r>
      <w:r>
        <w:rPr>
          <w:noProof/>
        </w:rPr>
        <w:t>24</w:t>
      </w:r>
      <w:r>
        <w:rPr>
          <w:noProof/>
        </w:rPr>
        <w:fldChar w:fldCharType="end"/>
      </w:r>
    </w:p>
    <w:p w14:paraId="02389FAF" w14:textId="08402CE7"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_Toc199253015 \h </w:instrText>
      </w:r>
      <w:r>
        <w:rPr>
          <w:noProof/>
        </w:rPr>
      </w:r>
      <w:r>
        <w:rPr>
          <w:noProof/>
        </w:rPr>
        <w:fldChar w:fldCharType="separate"/>
      </w:r>
      <w:r>
        <w:rPr>
          <w:noProof/>
        </w:rPr>
        <w:t>25</w:t>
      </w:r>
      <w:r>
        <w:rPr>
          <w:noProof/>
        </w:rPr>
        <w:fldChar w:fldCharType="end"/>
      </w:r>
    </w:p>
    <w:p w14:paraId="5152B465" w14:textId="6826E6DB"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_Toc199253016 \h </w:instrText>
      </w:r>
      <w:r>
        <w:rPr>
          <w:noProof/>
        </w:rPr>
      </w:r>
      <w:r>
        <w:rPr>
          <w:noProof/>
        </w:rPr>
        <w:fldChar w:fldCharType="separate"/>
      </w:r>
      <w:r>
        <w:rPr>
          <w:noProof/>
        </w:rPr>
        <w:t>25</w:t>
      </w:r>
      <w:r>
        <w:rPr>
          <w:noProof/>
        </w:rPr>
        <w:fldChar w:fldCharType="end"/>
      </w:r>
    </w:p>
    <w:p w14:paraId="6CDF6CE5" w14:textId="3F44765D"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_Toc199253017 \h </w:instrText>
      </w:r>
      <w:r>
        <w:rPr>
          <w:noProof/>
        </w:rPr>
      </w:r>
      <w:r>
        <w:rPr>
          <w:noProof/>
        </w:rPr>
        <w:fldChar w:fldCharType="separate"/>
      </w:r>
      <w:r>
        <w:rPr>
          <w:noProof/>
        </w:rPr>
        <w:t>25</w:t>
      </w:r>
      <w:r>
        <w:rPr>
          <w:noProof/>
        </w:rPr>
        <w:fldChar w:fldCharType="end"/>
      </w:r>
    </w:p>
    <w:p w14:paraId="526174BE" w14:textId="75F4886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_Toc199253018 \h </w:instrText>
      </w:r>
      <w:r>
        <w:rPr>
          <w:noProof/>
        </w:rPr>
      </w:r>
      <w:r>
        <w:rPr>
          <w:noProof/>
        </w:rPr>
        <w:fldChar w:fldCharType="separate"/>
      </w:r>
      <w:r>
        <w:rPr>
          <w:noProof/>
        </w:rPr>
        <w:t>25</w:t>
      </w:r>
      <w:r>
        <w:rPr>
          <w:noProof/>
        </w:rPr>
        <w:fldChar w:fldCharType="end"/>
      </w:r>
    </w:p>
    <w:p w14:paraId="7FC8780F" w14:textId="554B18E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_Toc199253019 \h </w:instrText>
      </w:r>
      <w:r>
        <w:rPr>
          <w:noProof/>
        </w:rPr>
      </w:r>
      <w:r>
        <w:rPr>
          <w:noProof/>
        </w:rPr>
        <w:fldChar w:fldCharType="separate"/>
      </w:r>
      <w:r>
        <w:rPr>
          <w:noProof/>
        </w:rPr>
        <w:t>25</w:t>
      </w:r>
      <w:r>
        <w:rPr>
          <w:noProof/>
        </w:rPr>
        <w:fldChar w:fldCharType="end"/>
      </w:r>
    </w:p>
    <w:p w14:paraId="48B2CBE3" w14:textId="4D1D0C8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_Toc199253020 \h </w:instrText>
      </w:r>
      <w:r>
        <w:rPr>
          <w:noProof/>
        </w:rPr>
      </w:r>
      <w:r>
        <w:rPr>
          <w:noProof/>
        </w:rPr>
        <w:fldChar w:fldCharType="separate"/>
      </w:r>
      <w:r>
        <w:rPr>
          <w:noProof/>
        </w:rPr>
        <w:t>25</w:t>
      </w:r>
      <w:r>
        <w:rPr>
          <w:noProof/>
        </w:rPr>
        <w:fldChar w:fldCharType="end"/>
      </w:r>
    </w:p>
    <w:p w14:paraId="0E44A7CC" w14:textId="7110A359"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_Toc199253021 \h </w:instrText>
      </w:r>
      <w:r>
        <w:rPr>
          <w:noProof/>
        </w:rPr>
      </w:r>
      <w:r>
        <w:rPr>
          <w:noProof/>
        </w:rPr>
        <w:fldChar w:fldCharType="separate"/>
      </w:r>
      <w:r>
        <w:rPr>
          <w:noProof/>
        </w:rPr>
        <w:t>26</w:t>
      </w:r>
      <w:r>
        <w:rPr>
          <w:noProof/>
        </w:rPr>
        <w:fldChar w:fldCharType="end"/>
      </w:r>
    </w:p>
    <w:p w14:paraId="7AE5F8E6" w14:textId="7C6FAC20"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_Toc199253022 \h </w:instrText>
      </w:r>
      <w:r>
        <w:rPr>
          <w:noProof/>
        </w:rPr>
      </w:r>
      <w:r>
        <w:rPr>
          <w:noProof/>
        </w:rPr>
        <w:fldChar w:fldCharType="separate"/>
      </w:r>
      <w:r>
        <w:rPr>
          <w:noProof/>
        </w:rPr>
        <w:t>26</w:t>
      </w:r>
      <w:r>
        <w:rPr>
          <w:noProof/>
        </w:rPr>
        <w:fldChar w:fldCharType="end"/>
      </w:r>
    </w:p>
    <w:p w14:paraId="638A8DCF" w14:textId="7B7A99AB"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_Toc199253023 \h </w:instrText>
      </w:r>
      <w:r>
        <w:rPr>
          <w:noProof/>
        </w:rPr>
      </w:r>
      <w:r>
        <w:rPr>
          <w:noProof/>
        </w:rPr>
        <w:fldChar w:fldCharType="separate"/>
      </w:r>
      <w:r>
        <w:rPr>
          <w:noProof/>
        </w:rPr>
        <w:t>26</w:t>
      </w:r>
      <w:r>
        <w:rPr>
          <w:noProof/>
        </w:rPr>
        <w:fldChar w:fldCharType="end"/>
      </w:r>
    </w:p>
    <w:p w14:paraId="556F1A96" w14:textId="31113E37"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_Toc199253024 \h </w:instrText>
      </w:r>
      <w:r>
        <w:rPr>
          <w:noProof/>
        </w:rPr>
      </w:r>
      <w:r>
        <w:rPr>
          <w:noProof/>
        </w:rPr>
        <w:fldChar w:fldCharType="separate"/>
      </w:r>
      <w:r>
        <w:rPr>
          <w:noProof/>
        </w:rPr>
        <w:t>27</w:t>
      </w:r>
      <w:r>
        <w:rPr>
          <w:noProof/>
        </w:rPr>
        <w:fldChar w:fldCharType="end"/>
      </w:r>
    </w:p>
    <w:p w14:paraId="225BC4E9" w14:textId="33905947"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_Toc199253025 \h </w:instrText>
      </w:r>
      <w:r>
        <w:rPr>
          <w:noProof/>
        </w:rPr>
      </w:r>
      <w:r>
        <w:rPr>
          <w:noProof/>
        </w:rPr>
        <w:fldChar w:fldCharType="separate"/>
      </w:r>
      <w:r>
        <w:rPr>
          <w:noProof/>
        </w:rPr>
        <w:t>27</w:t>
      </w:r>
      <w:r>
        <w:rPr>
          <w:noProof/>
        </w:rPr>
        <w:fldChar w:fldCharType="end"/>
      </w:r>
    </w:p>
    <w:p w14:paraId="359DDF02" w14:textId="7DC0FDAA"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_Toc199253026 \h </w:instrText>
      </w:r>
      <w:r>
        <w:rPr>
          <w:noProof/>
        </w:rPr>
      </w:r>
      <w:r>
        <w:rPr>
          <w:noProof/>
        </w:rPr>
        <w:fldChar w:fldCharType="separate"/>
      </w:r>
      <w:r>
        <w:rPr>
          <w:noProof/>
        </w:rPr>
        <w:t>27</w:t>
      </w:r>
      <w:r>
        <w:rPr>
          <w:noProof/>
        </w:rPr>
        <w:fldChar w:fldCharType="end"/>
      </w:r>
    </w:p>
    <w:p w14:paraId="04812AB2" w14:textId="0B7444F8"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_Toc199253027 \h </w:instrText>
      </w:r>
      <w:r>
        <w:rPr>
          <w:noProof/>
        </w:rPr>
      </w:r>
      <w:r>
        <w:rPr>
          <w:noProof/>
        </w:rPr>
        <w:fldChar w:fldCharType="separate"/>
      </w:r>
      <w:r>
        <w:rPr>
          <w:noProof/>
        </w:rPr>
        <w:t>27</w:t>
      </w:r>
      <w:r>
        <w:rPr>
          <w:noProof/>
        </w:rPr>
        <w:fldChar w:fldCharType="end"/>
      </w:r>
    </w:p>
    <w:p w14:paraId="6A4F8F68" w14:textId="1384A84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_Toc199253028 \h </w:instrText>
      </w:r>
      <w:r>
        <w:rPr>
          <w:noProof/>
        </w:rPr>
      </w:r>
      <w:r>
        <w:rPr>
          <w:noProof/>
        </w:rPr>
        <w:fldChar w:fldCharType="separate"/>
      </w:r>
      <w:r>
        <w:rPr>
          <w:noProof/>
        </w:rPr>
        <w:t>27</w:t>
      </w:r>
      <w:r>
        <w:rPr>
          <w:noProof/>
        </w:rPr>
        <w:fldChar w:fldCharType="end"/>
      </w:r>
    </w:p>
    <w:p w14:paraId="093D7116" w14:textId="74098B2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_Toc199253029 \h </w:instrText>
      </w:r>
      <w:r>
        <w:rPr>
          <w:noProof/>
        </w:rPr>
      </w:r>
      <w:r>
        <w:rPr>
          <w:noProof/>
        </w:rPr>
        <w:fldChar w:fldCharType="separate"/>
      </w:r>
      <w:r>
        <w:rPr>
          <w:noProof/>
        </w:rPr>
        <w:t>27</w:t>
      </w:r>
      <w:r>
        <w:rPr>
          <w:noProof/>
        </w:rPr>
        <w:fldChar w:fldCharType="end"/>
      </w:r>
    </w:p>
    <w:p w14:paraId="1528067A" w14:textId="0078D41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_Toc199253030 \h </w:instrText>
      </w:r>
      <w:r>
        <w:rPr>
          <w:noProof/>
        </w:rPr>
      </w:r>
      <w:r>
        <w:rPr>
          <w:noProof/>
        </w:rPr>
        <w:fldChar w:fldCharType="separate"/>
      </w:r>
      <w:r>
        <w:rPr>
          <w:noProof/>
        </w:rPr>
        <w:t>27</w:t>
      </w:r>
      <w:r>
        <w:rPr>
          <w:noProof/>
        </w:rPr>
        <w:fldChar w:fldCharType="end"/>
      </w:r>
    </w:p>
    <w:p w14:paraId="3B8D339D" w14:textId="1D1031B7"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_Toc199253031 \h </w:instrText>
      </w:r>
      <w:r>
        <w:rPr>
          <w:noProof/>
        </w:rPr>
      </w:r>
      <w:r>
        <w:rPr>
          <w:noProof/>
        </w:rPr>
        <w:fldChar w:fldCharType="separate"/>
      </w:r>
      <w:r>
        <w:rPr>
          <w:noProof/>
        </w:rPr>
        <w:t>27</w:t>
      </w:r>
      <w:r>
        <w:rPr>
          <w:noProof/>
        </w:rPr>
        <w:fldChar w:fldCharType="end"/>
      </w:r>
    </w:p>
    <w:p w14:paraId="3301D7D7" w14:textId="5BD24BAD"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_Toc199253032 \h </w:instrText>
      </w:r>
      <w:r>
        <w:rPr>
          <w:noProof/>
        </w:rPr>
      </w:r>
      <w:r>
        <w:rPr>
          <w:noProof/>
        </w:rPr>
        <w:fldChar w:fldCharType="separate"/>
      </w:r>
      <w:r>
        <w:rPr>
          <w:noProof/>
        </w:rPr>
        <w:t>28</w:t>
      </w:r>
      <w:r>
        <w:rPr>
          <w:noProof/>
        </w:rPr>
        <w:fldChar w:fldCharType="end"/>
      </w:r>
    </w:p>
    <w:p w14:paraId="68C229B8" w14:textId="51DBEE35"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_Toc199253033 \h </w:instrText>
      </w:r>
      <w:r>
        <w:rPr>
          <w:noProof/>
        </w:rPr>
      </w:r>
      <w:r>
        <w:rPr>
          <w:noProof/>
        </w:rPr>
        <w:fldChar w:fldCharType="separate"/>
      </w:r>
      <w:r>
        <w:rPr>
          <w:noProof/>
        </w:rPr>
        <w:t>28</w:t>
      </w:r>
      <w:r>
        <w:rPr>
          <w:noProof/>
        </w:rPr>
        <w:fldChar w:fldCharType="end"/>
      </w:r>
    </w:p>
    <w:p w14:paraId="7BC77725" w14:textId="03305E61"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_Toc199253034 \h </w:instrText>
      </w:r>
      <w:r>
        <w:rPr>
          <w:noProof/>
        </w:rPr>
      </w:r>
      <w:r>
        <w:rPr>
          <w:noProof/>
        </w:rPr>
        <w:fldChar w:fldCharType="separate"/>
      </w:r>
      <w:r>
        <w:rPr>
          <w:noProof/>
        </w:rPr>
        <w:t>29</w:t>
      </w:r>
      <w:r>
        <w:rPr>
          <w:noProof/>
        </w:rPr>
        <w:fldChar w:fldCharType="end"/>
      </w:r>
    </w:p>
    <w:p w14:paraId="2E32B796" w14:textId="141717CE"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_Toc199253035 \h </w:instrText>
      </w:r>
      <w:r>
        <w:rPr>
          <w:noProof/>
        </w:rPr>
      </w:r>
      <w:r>
        <w:rPr>
          <w:noProof/>
        </w:rPr>
        <w:fldChar w:fldCharType="separate"/>
      </w:r>
      <w:r>
        <w:rPr>
          <w:noProof/>
        </w:rPr>
        <w:t>29</w:t>
      </w:r>
      <w:r>
        <w:rPr>
          <w:noProof/>
        </w:rPr>
        <w:fldChar w:fldCharType="end"/>
      </w:r>
    </w:p>
    <w:p w14:paraId="6AB9B3C1" w14:textId="4616330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_Toc199253036 \h </w:instrText>
      </w:r>
      <w:r>
        <w:rPr>
          <w:noProof/>
        </w:rPr>
      </w:r>
      <w:r>
        <w:rPr>
          <w:noProof/>
        </w:rPr>
        <w:fldChar w:fldCharType="separate"/>
      </w:r>
      <w:r>
        <w:rPr>
          <w:noProof/>
        </w:rPr>
        <w:t>29</w:t>
      </w:r>
      <w:r>
        <w:rPr>
          <w:noProof/>
        </w:rPr>
        <w:fldChar w:fldCharType="end"/>
      </w:r>
    </w:p>
    <w:p w14:paraId="7131F124" w14:textId="7D52DFA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_Toc199253037 \h </w:instrText>
      </w:r>
      <w:r>
        <w:rPr>
          <w:noProof/>
        </w:rPr>
      </w:r>
      <w:r>
        <w:rPr>
          <w:noProof/>
        </w:rPr>
        <w:fldChar w:fldCharType="separate"/>
      </w:r>
      <w:r>
        <w:rPr>
          <w:noProof/>
        </w:rPr>
        <w:t>29</w:t>
      </w:r>
      <w:r>
        <w:rPr>
          <w:noProof/>
        </w:rPr>
        <w:fldChar w:fldCharType="end"/>
      </w:r>
    </w:p>
    <w:p w14:paraId="23FCDFDA" w14:textId="56A214A8"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_Toc199253038 \h </w:instrText>
      </w:r>
      <w:r>
        <w:rPr>
          <w:noProof/>
        </w:rPr>
      </w:r>
      <w:r>
        <w:rPr>
          <w:noProof/>
        </w:rPr>
        <w:fldChar w:fldCharType="separate"/>
      </w:r>
      <w:r>
        <w:rPr>
          <w:noProof/>
        </w:rPr>
        <w:t>30</w:t>
      </w:r>
      <w:r>
        <w:rPr>
          <w:noProof/>
        </w:rPr>
        <w:fldChar w:fldCharType="end"/>
      </w:r>
    </w:p>
    <w:p w14:paraId="372465B8" w14:textId="07A2A52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_Toc199253039 \h </w:instrText>
      </w:r>
      <w:r>
        <w:rPr>
          <w:noProof/>
        </w:rPr>
      </w:r>
      <w:r>
        <w:rPr>
          <w:noProof/>
        </w:rPr>
        <w:fldChar w:fldCharType="separate"/>
      </w:r>
      <w:r>
        <w:rPr>
          <w:noProof/>
        </w:rPr>
        <w:t>30</w:t>
      </w:r>
      <w:r>
        <w:rPr>
          <w:noProof/>
        </w:rPr>
        <w:fldChar w:fldCharType="end"/>
      </w:r>
    </w:p>
    <w:p w14:paraId="0A5F0E2D" w14:textId="4C66435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_Toc199253040 \h </w:instrText>
      </w:r>
      <w:r>
        <w:rPr>
          <w:noProof/>
        </w:rPr>
      </w:r>
      <w:r>
        <w:rPr>
          <w:noProof/>
        </w:rPr>
        <w:fldChar w:fldCharType="separate"/>
      </w:r>
      <w:r>
        <w:rPr>
          <w:noProof/>
        </w:rPr>
        <w:t>30</w:t>
      </w:r>
      <w:r>
        <w:rPr>
          <w:noProof/>
        </w:rPr>
        <w:fldChar w:fldCharType="end"/>
      </w:r>
    </w:p>
    <w:p w14:paraId="7BAF8F03" w14:textId="277CF4D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_Toc199253041 \h </w:instrText>
      </w:r>
      <w:r>
        <w:rPr>
          <w:noProof/>
        </w:rPr>
      </w:r>
      <w:r>
        <w:rPr>
          <w:noProof/>
        </w:rPr>
        <w:fldChar w:fldCharType="separate"/>
      </w:r>
      <w:r>
        <w:rPr>
          <w:noProof/>
        </w:rPr>
        <w:t>31</w:t>
      </w:r>
      <w:r>
        <w:rPr>
          <w:noProof/>
        </w:rPr>
        <w:fldChar w:fldCharType="end"/>
      </w:r>
    </w:p>
    <w:p w14:paraId="190E6EE9" w14:textId="22C890EC"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_Toc199253042 \h </w:instrText>
      </w:r>
      <w:r>
        <w:rPr>
          <w:noProof/>
        </w:rPr>
      </w:r>
      <w:r>
        <w:rPr>
          <w:noProof/>
        </w:rPr>
        <w:fldChar w:fldCharType="separate"/>
      </w:r>
      <w:r>
        <w:rPr>
          <w:noProof/>
        </w:rPr>
        <w:t>32</w:t>
      </w:r>
      <w:r>
        <w:rPr>
          <w:noProof/>
        </w:rPr>
        <w:fldChar w:fldCharType="end"/>
      </w:r>
    </w:p>
    <w:p w14:paraId="59C1AE32" w14:textId="02A7ADE3"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_Toc199253043 \h </w:instrText>
      </w:r>
      <w:r>
        <w:rPr>
          <w:noProof/>
        </w:rPr>
      </w:r>
      <w:r>
        <w:rPr>
          <w:noProof/>
        </w:rPr>
        <w:fldChar w:fldCharType="separate"/>
      </w:r>
      <w:r>
        <w:rPr>
          <w:noProof/>
        </w:rPr>
        <w:t>32</w:t>
      </w:r>
      <w:r>
        <w:rPr>
          <w:noProof/>
        </w:rPr>
        <w:fldChar w:fldCharType="end"/>
      </w:r>
    </w:p>
    <w:p w14:paraId="76448DED" w14:textId="293E38FB"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_Toc199253044 \h </w:instrText>
      </w:r>
      <w:r>
        <w:rPr>
          <w:noProof/>
        </w:rPr>
      </w:r>
      <w:r>
        <w:rPr>
          <w:noProof/>
        </w:rPr>
        <w:fldChar w:fldCharType="separate"/>
      </w:r>
      <w:r>
        <w:rPr>
          <w:noProof/>
        </w:rPr>
        <w:t>32</w:t>
      </w:r>
      <w:r>
        <w:rPr>
          <w:noProof/>
        </w:rPr>
        <w:fldChar w:fldCharType="end"/>
      </w:r>
    </w:p>
    <w:p w14:paraId="3F05AE2A" w14:textId="408AAAA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_Toc199253045 \h </w:instrText>
      </w:r>
      <w:r>
        <w:rPr>
          <w:noProof/>
        </w:rPr>
      </w:r>
      <w:r>
        <w:rPr>
          <w:noProof/>
        </w:rPr>
        <w:fldChar w:fldCharType="separate"/>
      </w:r>
      <w:r>
        <w:rPr>
          <w:noProof/>
        </w:rPr>
        <w:t>32</w:t>
      </w:r>
      <w:r>
        <w:rPr>
          <w:noProof/>
        </w:rPr>
        <w:fldChar w:fldCharType="end"/>
      </w:r>
    </w:p>
    <w:p w14:paraId="57F75ED8" w14:textId="538D0E5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_Toc199253046 \h </w:instrText>
      </w:r>
      <w:r>
        <w:rPr>
          <w:noProof/>
        </w:rPr>
      </w:r>
      <w:r>
        <w:rPr>
          <w:noProof/>
        </w:rPr>
        <w:fldChar w:fldCharType="separate"/>
      </w:r>
      <w:r>
        <w:rPr>
          <w:noProof/>
        </w:rPr>
        <w:t>32</w:t>
      </w:r>
      <w:r>
        <w:rPr>
          <w:noProof/>
        </w:rPr>
        <w:fldChar w:fldCharType="end"/>
      </w:r>
    </w:p>
    <w:p w14:paraId="47FE594A" w14:textId="6606F909"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_Toc199253047 \h </w:instrText>
      </w:r>
      <w:r>
        <w:rPr>
          <w:noProof/>
        </w:rPr>
      </w:r>
      <w:r>
        <w:rPr>
          <w:noProof/>
        </w:rPr>
        <w:fldChar w:fldCharType="separate"/>
      </w:r>
      <w:r>
        <w:rPr>
          <w:noProof/>
        </w:rPr>
        <w:t>34</w:t>
      </w:r>
      <w:r>
        <w:rPr>
          <w:noProof/>
        </w:rPr>
        <w:fldChar w:fldCharType="end"/>
      </w:r>
    </w:p>
    <w:p w14:paraId="03B4370A" w14:textId="4ACC0830"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_Toc199253048 \h </w:instrText>
      </w:r>
      <w:r>
        <w:rPr>
          <w:noProof/>
        </w:rPr>
      </w:r>
      <w:r>
        <w:rPr>
          <w:noProof/>
        </w:rPr>
        <w:fldChar w:fldCharType="separate"/>
      </w:r>
      <w:r>
        <w:rPr>
          <w:noProof/>
        </w:rPr>
        <w:t>34</w:t>
      </w:r>
      <w:r>
        <w:rPr>
          <w:noProof/>
        </w:rPr>
        <w:fldChar w:fldCharType="end"/>
      </w:r>
    </w:p>
    <w:p w14:paraId="33B0353A" w14:textId="15CAD42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_Toc199253049 \h </w:instrText>
      </w:r>
      <w:r>
        <w:rPr>
          <w:noProof/>
        </w:rPr>
      </w:r>
      <w:r>
        <w:rPr>
          <w:noProof/>
        </w:rPr>
        <w:fldChar w:fldCharType="separate"/>
      </w:r>
      <w:r>
        <w:rPr>
          <w:noProof/>
        </w:rPr>
        <w:t>34</w:t>
      </w:r>
      <w:r>
        <w:rPr>
          <w:noProof/>
        </w:rPr>
        <w:fldChar w:fldCharType="end"/>
      </w:r>
    </w:p>
    <w:p w14:paraId="09F6CD90" w14:textId="1384F0F3"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_Toc199253050 \h </w:instrText>
      </w:r>
      <w:r>
        <w:rPr>
          <w:noProof/>
        </w:rPr>
      </w:r>
      <w:r>
        <w:rPr>
          <w:noProof/>
        </w:rPr>
        <w:fldChar w:fldCharType="separate"/>
      </w:r>
      <w:r>
        <w:rPr>
          <w:noProof/>
        </w:rPr>
        <w:t>35</w:t>
      </w:r>
      <w:r>
        <w:rPr>
          <w:noProof/>
        </w:rPr>
        <w:fldChar w:fldCharType="end"/>
      </w:r>
    </w:p>
    <w:p w14:paraId="5C38B878" w14:textId="29FF461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_Toc199253051 \h </w:instrText>
      </w:r>
      <w:r>
        <w:rPr>
          <w:noProof/>
        </w:rPr>
      </w:r>
      <w:r>
        <w:rPr>
          <w:noProof/>
        </w:rPr>
        <w:fldChar w:fldCharType="separate"/>
      </w:r>
      <w:r>
        <w:rPr>
          <w:noProof/>
        </w:rPr>
        <w:t>35</w:t>
      </w:r>
      <w:r>
        <w:rPr>
          <w:noProof/>
        </w:rPr>
        <w:fldChar w:fldCharType="end"/>
      </w:r>
    </w:p>
    <w:p w14:paraId="0709C56A" w14:textId="3859B90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_Toc199253052 \h </w:instrText>
      </w:r>
      <w:r>
        <w:rPr>
          <w:noProof/>
        </w:rPr>
      </w:r>
      <w:r>
        <w:rPr>
          <w:noProof/>
        </w:rPr>
        <w:fldChar w:fldCharType="separate"/>
      </w:r>
      <w:r>
        <w:rPr>
          <w:noProof/>
        </w:rPr>
        <w:t>35</w:t>
      </w:r>
      <w:r>
        <w:rPr>
          <w:noProof/>
        </w:rPr>
        <w:fldChar w:fldCharType="end"/>
      </w:r>
    </w:p>
    <w:p w14:paraId="1CE7239D" w14:textId="58FF55FF"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_Toc199253053 \h </w:instrText>
      </w:r>
      <w:r>
        <w:rPr>
          <w:noProof/>
        </w:rPr>
      </w:r>
      <w:r>
        <w:rPr>
          <w:noProof/>
        </w:rPr>
        <w:fldChar w:fldCharType="separate"/>
      </w:r>
      <w:r>
        <w:rPr>
          <w:noProof/>
        </w:rPr>
        <w:t>36</w:t>
      </w:r>
      <w:r>
        <w:rPr>
          <w:noProof/>
        </w:rPr>
        <w:fldChar w:fldCharType="end"/>
      </w:r>
    </w:p>
    <w:p w14:paraId="6A4E0909" w14:textId="2C535E1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_Toc199253054 \h </w:instrText>
      </w:r>
      <w:r>
        <w:rPr>
          <w:noProof/>
        </w:rPr>
      </w:r>
      <w:r>
        <w:rPr>
          <w:noProof/>
        </w:rPr>
        <w:fldChar w:fldCharType="separate"/>
      </w:r>
      <w:r>
        <w:rPr>
          <w:noProof/>
        </w:rPr>
        <w:t>36</w:t>
      </w:r>
      <w:r>
        <w:rPr>
          <w:noProof/>
        </w:rPr>
        <w:fldChar w:fldCharType="end"/>
      </w:r>
    </w:p>
    <w:p w14:paraId="4EBD97A7" w14:textId="40E4FB2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_Toc199253055 \h </w:instrText>
      </w:r>
      <w:r>
        <w:rPr>
          <w:noProof/>
        </w:rPr>
      </w:r>
      <w:r>
        <w:rPr>
          <w:noProof/>
        </w:rPr>
        <w:fldChar w:fldCharType="separate"/>
      </w:r>
      <w:r>
        <w:rPr>
          <w:noProof/>
        </w:rPr>
        <w:t>36</w:t>
      </w:r>
      <w:r>
        <w:rPr>
          <w:noProof/>
        </w:rPr>
        <w:fldChar w:fldCharType="end"/>
      </w:r>
    </w:p>
    <w:p w14:paraId="5A6FC565" w14:textId="41AC73B8"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_Toc199253056 \h </w:instrText>
      </w:r>
      <w:r>
        <w:rPr>
          <w:noProof/>
        </w:rPr>
      </w:r>
      <w:r>
        <w:rPr>
          <w:noProof/>
        </w:rPr>
        <w:fldChar w:fldCharType="separate"/>
      </w:r>
      <w:r>
        <w:rPr>
          <w:noProof/>
        </w:rPr>
        <w:t>37</w:t>
      </w:r>
      <w:r>
        <w:rPr>
          <w:noProof/>
        </w:rPr>
        <w:fldChar w:fldCharType="end"/>
      </w:r>
    </w:p>
    <w:p w14:paraId="0CF4AAD5" w14:textId="2C48465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_Toc199253057 \h </w:instrText>
      </w:r>
      <w:r>
        <w:rPr>
          <w:noProof/>
        </w:rPr>
      </w:r>
      <w:r>
        <w:rPr>
          <w:noProof/>
        </w:rPr>
        <w:fldChar w:fldCharType="separate"/>
      </w:r>
      <w:r>
        <w:rPr>
          <w:noProof/>
        </w:rPr>
        <w:t>37</w:t>
      </w:r>
      <w:r>
        <w:rPr>
          <w:noProof/>
        </w:rPr>
        <w:fldChar w:fldCharType="end"/>
      </w:r>
    </w:p>
    <w:p w14:paraId="214A5984" w14:textId="411246B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_Toc199253058 \h </w:instrText>
      </w:r>
      <w:r>
        <w:rPr>
          <w:noProof/>
        </w:rPr>
      </w:r>
      <w:r>
        <w:rPr>
          <w:noProof/>
        </w:rPr>
        <w:fldChar w:fldCharType="separate"/>
      </w:r>
      <w:r>
        <w:rPr>
          <w:noProof/>
        </w:rPr>
        <w:t>37</w:t>
      </w:r>
      <w:r>
        <w:rPr>
          <w:noProof/>
        </w:rPr>
        <w:fldChar w:fldCharType="end"/>
      </w:r>
    </w:p>
    <w:p w14:paraId="3C58CFE8" w14:textId="0067A85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_Toc199253059 \h </w:instrText>
      </w:r>
      <w:r>
        <w:rPr>
          <w:noProof/>
        </w:rPr>
      </w:r>
      <w:r>
        <w:rPr>
          <w:noProof/>
        </w:rPr>
        <w:fldChar w:fldCharType="separate"/>
      </w:r>
      <w:r>
        <w:rPr>
          <w:noProof/>
        </w:rPr>
        <w:t>38</w:t>
      </w:r>
      <w:r>
        <w:rPr>
          <w:noProof/>
        </w:rPr>
        <w:fldChar w:fldCharType="end"/>
      </w:r>
    </w:p>
    <w:p w14:paraId="362CBE8A" w14:textId="33EC3E33"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_Toc199253060 \h </w:instrText>
      </w:r>
      <w:r>
        <w:rPr>
          <w:noProof/>
        </w:rPr>
      </w:r>
      <w:r>
        <w:rPr>
          <w:noProof/>
        </w:rPr>
        <w:fldChar w:fldCharType="separate"/>
      </w:r>
      <w:r>
        <w:rPr>
          <w:noProof/>
        </w:rPr>
        <w:t>39</w:t>
      </w:r>
      <w:r>
        <w:rPr>
          <w:noProof/>
        </w:rPr>
        <w:fldChar w:fldCharType="end"/>
      </w:r>
    </w:p>
    <w:p w14:paraId="6D968401" w14:textId="5D3E8844"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_Toc199253061 \h </w:instrText>
      </w:r>
      <w:r>
        <w:rPr>
          <w:noProof/>
        </w:rPr>
      </w:r>
      <w:r>
        <w:rPr>
          <w:noProof/>
        </w:rPr>
        <w:fldChar w:fldCharType="separate"/>
      </w:r>
      <w:r>
        <w:rPr>
          <w:noProof/>
        </w:rPr>
        <w:t>39</w:t>
      </w:r>
      <w:r>
        <w:rPr>
          <w:noProof/>
        </w:rPr>
        <w:fldChar w:fldCharType="end"/>
      </w:r>
    </w:p>
    <w:p w14:paraId="42530C54" w14:textId="6C66BDD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_Toc199253062 \h </w:instrText>
      </w:r>
      <w:r>
        <w:rPr>
          <w:noProof/>
        </w:rPr>
      </w:r>
      <w:r>
        <w:rPr>
          <w:noProof/>
        </w:rPr>
        <w:fldChar w:fldCharType="separate"/>
      </w:r>
      <w:r>
        <w:rPr>
          <w:noProof/>
        </w:rPr>
        <w:t>39</w:t>
      </w:r>
      <w:r>
        <w:rPr>
          <w:noProof/>
        </w:rPr>
        <w:fldChar w:fldCharType="end"/>
      </w:r>
    </w:p>
    <w:p w14:paraId="070CD700" w14:textId="0C54EFE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_Toc199253063 \h </w:instrText>
      </w:r>
      <w:r>
        <w:rPr>
          <w:noProof/>
        </w:rPr>
      </w:r>
      <w:r>
        <w:rPr>
          <w:noProof/>
        </w:rPr>
        <w:fldChar w:fldCharType="separate"/>
      </w:r>
      <w:r>
        <w:rPr>
          <w:noProof/>
        </w:rPr>
        <w:t>39</w:t>
      </w:r>
      <w:r>
        <w:rPr>
          <w:noProof/>
        </w:rPr>
        <w:fldChar w:fldCharType="end"/>
      </w:r>
    </w:p>
    <w:p w14:paraId="12A0BE5F" w14:textId="436A491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_Toc199253064 \h </w:instrText>
      </w:r>
      <w:r>
        <w:rPr>
          <w:noProof/>
        </w:rPr>
      </w:r>
      <w:r>
        <w:rPr>
          <w:noProof/>
        </w:rPr>
        <w:fldChar w:fldCharType="separate"/>
      </w:r>
      <w:r>
        <w:rPr>
          <w:noProof/>
        </w:rPr>
        <w:t>39</w:t>
      </w:r>
      <w:r>
        <w:rPr>
          <w:noProof/>
        </w:rPr>
        <w:fldChar w:fldCharType="end"/>
      </w:r>
    </w:p>
    <w:p w14:paraId="3BB3EBCC" w14:textId="06840251"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_Toc199253065 \h </w:instrText>
      </w:r>
      <w:r>
        <w:rPr>
          <w:noProof/>
        </w:rPr>
      </w:r>
      <w:r>
        <w:rPr>
          <w:noProof/>
        </w:rPr>
        <w:fldChar w:fldCharType="separate"/>
      </w:r>
      <w:r>
        <w:rPr>
          <w:noProof/>
        </w:rPr>
        <w:t>40</w:t>
      </w:r>
      <w:r>
        <w:rPr>
          <w:noProof/>
        </w:rPr>
        <w:fldChar w:fldCharType="end"/>
      </w:r>
    </w:p>
    <w:p w14:paraId="0069CE2D" w14:textId="5A1327B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_Toc199253066 \h </w:instrText>
      </w:r>
      <w:r>
        <w:rPr>
          <w:noProof/>
        </w:rPr>
      </w:r>
      <w:r>
        <w:rPr>
          <w:noProof/>
        </w:rPr>
        <w:fldChar w:fldCharType="separate"/>
      </w:r>
      <w:r>
        <w:rPr>
          <w:noProof/>
        </w:rPr>
        <w:t>40</w:t>
      </w:r>
      <w:r>
        <w:rPr>
          <w:noProof/>
        </w:rPr>
        <w:fldChar w:fldCharType="end"/>
      </w:r>
    </w:p>
    <w:p w14:paraId="76173863" w14:textId="3159A7D8"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_Toc199253067 \h </w:instrText>
      </w:r>
      <w:r>
        <w:rPr>
          <w:noProof/>
        </w:rPr>
      </w:r>
      <w:r>
        <w:rPr>
          <w:noProof/>
        </w:rPr>
        <w:fldChar w:fldCharType="separate"/>
      </w:r>
      <w:r>
        <w:rPr>
          <w:noProof/>
        </w:rPr>
        <w:t>40</w:t>
      </w:r>
      <w:r>
        <w:rPr>
          <w:noProof/>
        </w:rPr>
        <w:fldChar w:fldCharType="end"/>
      </w:r>
    </w:p>
    <w:p w14:paraId="73DB15F7" w14:textId="201AA11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_Toc199253068 \h </w:instrText>
      </w:r>
      <w:r>
        <w:rPr>
          <w:noProof/>
        </w:rPr>
      </w:r>
      <w:r>
        <w:rPr>
          <w:noProof/>
        </w:rPr>
        <w:fldChar w:fldCharType="separate"/>
      </w:r>
      <w:r>
        <w:rPr>
          <w:noProof/>
        </w:rPr>
        <w:t>41</w:t>
      </w:r>
      <w:r>
        <w:rPr>
          <w:noProof/>
        </w:rPr>
        <w:fldChar w:fldCharType="end"/>
      </w:r>
    </w:p>
    <w:p w14:paraId="36E69174" w14:textId="05A6FB49"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_Toc199253069 \h </w:instrText>
      </w:r>
      <w:r>
        <w:rPr>
          <w:noProof/>
        </w:rPr>
      </w:r>
      <w:r>
        <w:rPr>
          <w:noProof/>
        </w:rPr>
        <w:fldChar w:fldCharType="separate"/>
      </w:r>
      <w:r>
        <w:rPr>
          <w:noProof/>
        </w:rPr>
        <w:t>42</w:t>
      </w:r>
      <w:r>
        <w:rPr>
          <w:noProof/>
        </w:rPr>
        <w:fldChar w:fldCharType="end"/>
      </w:r>
    </w:p>
    <w:p w14:paraId="4666D832" w14:textId="04C3C96C"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_Toc199253070 \h </w:instrText>
      </w:r>
      <w:r>
        <w:rPr>
          <w:noProof/>
        </w:rPr>
      </w:r>
      <w:r>
        <w:rPr>
          <w:noProof/>
        </w:rPr>
        <w:fldChar w:fldCharType="separate"/>
      </w:r>
      <w:r>
        <w:rPr>
          <w:noProof/>
        </w:rPr>
        <w:t>42</w:t>
      </w:r>
      <w:r>
        <w:rPr>
          <w:noProof/>
        </w:rPr>
        <w:fldChar w:fldCharType="end"/>
      </w:r>
    </w:p>
    <w:p w14:paraId="7280D3D2" w14:textId="256E313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Structured data types</w:t>
      </w:r>
      <w:r>
        <w:rPr>
          <w:noProof/>
        </w:rPr>
        <w:tab/>
      </w:r>
      <w:r>
        <w:rPr>
          <w:noProof/>
        </w:rPr>
        <w:fldChar w:fldCharType="begin"/>
      </w:r>
      <w:r>
        <w:rPr>
          <w:noProof/>
        </w:rPr>
        <w:instrText xml:space="preserve"> PAGEREF _Toc199253071 \h </w:instrText>
      </w:r>
      <w:r>
        <w:rPr>
          <w:noProof/>
        </w:rPr>
      </w:r>
      <w:r>
        <w:rPr>
          <w:noProof/>
        </w:rPr>
        <w:fldChar w:fldCharType="separate"/>
      </w:r>
      <w:r>
        <w:rPr>
          <w:noProof/>
        </w:rPr>
        <w:t>47</w:t>
      </w:r>
      <w:r>
        <w:rPr>
          <w:noProof/>
        </w:rPr>
        <w:fldChar w:fldCharType="end"/>
      </w:r>
    </w:p>
    <w:p w14:paraId="534B2170" w14:textId="3F677EC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_Toc199253072 \h </w:instrText>
      </w:r>
      <w:r>
        <w:rPr>
          <w:noProof/>
        </w:rPr>
      </w:r>
      <w:r>
        <w:rPr>
          <w:noProof/>
        </w:rPr>
        <w:fldChar w:fldCharType="separate"/>
      </w:r>
      <w:r>
        <w:rPr>
          <w:noProof/>
        </w:rPr>
        <w:t>47</w:t>
      </w:r>
      <w:r>
        <w:rPr>
          <w:noProof/>
        </w:rPr>
        <w:fldChar w:fldCharType="end"/>
      </w:r>
    </w:p>
    <w:p w14:paraId="044EB329" w14:textId="12A8B99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_Toc199253073 \h </w:instrText>
      </w:r>
      <w:r>
        <w:rPr>
          <w:noProof/>
        </w:rPr>
      </w:r>
      <w:r>
        <w:rPr>
          <w:noProof/>
        </w:rPr>
        <w:fldChar w:fldCharType="separate"/>
      </w:r>
      <w:r>
        <w:rPr>
          <w:noProof/>
        </w:rPr>
        <w:t>48</w:t>
      </w:r>
      <w:r>
        <w:rPr>
          <w:noProof/>
        </w:rPr>
        <w:fldChar w:fldCharType="end"/>
      </w:r>
    </w:p>
    <w:p w14:paraId="5A3BEDD5" w14:textId="26755C88"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_Toc199253074 \h </w:instrText>
      </w:r>
      <w:r>
        <w:rPr>
          <w:noProof/>
        </w:rPr>
      </w:r>
      <w:r>
        <w:rPr>
          <w:noProof/>
        </w:rPr>
        <w:fldChar w:fldCharType="separate"/>
      </w:r>
      <w:r>
        <w:rPr>
          <w:noProof/>
        </w:rPr>
        <w:t>53</w:t>
      </w:r>
      <w:r>
        <w:rPr>
          <w:noProof/>
        </w:rPr>
        <w:fldChar w:fldCharType="end"/>
      </w:r>
    </w:p>
    <w:p w14:paraId="481FD839" w14:textId="1627410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_Toc199253075 \h </w:instrText>
      </w:r>
      <w:r>
        <w:rPr>
          <w:noProof/>
        </w:rPr>
      </w:r>
      <w:r>
        <w:rPr>
          <w:noProof/>
        </w:rPr>
        <w:fldChar w:fldCharType="separate"/>
      </w:r>
      <w:r>
        <w:rPr>
          <w:noProof/>
        </w:rPr>
        <w:t>57</w:t>
      </w:r>
      <w:r>
        <w:rPr>
          <w:noProof/>
        </w:rPr>
        <w:fldChar w:fldCharType="end"/>
      </w:r>
    </w:p>
    <w:p w14:paraId="08B6E65E" w14:textId="233704A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_Toc199253076 \h </w:instrText>
      </w:r>
      <w:r>
        <w:rPr>
          <w:noProof/>
        </w:rPr>
      </w:r>
      <w:r>
        <w:rPr>
          <w:noProof/>
        </w:rPr>
        <w:fldChar w:fldCharType="separate"/>
      </w:r>
      <w:r>
        <w:rPr>
          <w:noProof/>
        </w:rPr>
        <w:t>57</w:t>
      </w:r>
      <w:r>
        <w:rPr>
          <w:noProof/>
        </w:rPr>
        <w:fldChar w:fldCharType="end"/>
      </w:r>
    </w:p>
    <w:p w14:paraId="6BB04796" w14:textId="6EF1190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_Toc199253077 \h </w:instrText>
      </w:r>
      <w:r>
        <w:rPr>
          <w:noProof/>
        </w:rPr>
      </w:r>
      <w:r>
        <w:rPr>
          <w:noProof/>
        </w:rPr>
        <w:fldChar w:fldCharType="separate"/>
      </w:r>
      <w:r>
        <w:rPr>
          <w:noProof/>
        </w:rPr>
        <w:t>57</w:t>
      </w:r>
      <w:r>
        <w:rPr>
          <w:noProof/>
        </w:rPr>
        <w:fldChar w:fldCharType="end"/>
      </w:r>
    </w:p>
    <w:p w14:paraId="64B74278" w14:textId="033CB19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_Toc199253078 \h </w:instrText>
      </w:r>
      <w:r>
        <w:rPr>
          <w:noProof/>
        </w:rPr>
      </w:r>
      <w:r>
        <w:rPr>
          <w:noProof/>
        </w:rPr>
        <w:fldChar w:fldCharType="separate"/>
      </w:r>
      <w:r>
        <w:rPr>
          <w:noProof/>
        </w:rPr>
        <w:t>58</w:t>
      </w:r>
      <w:r>
        <w:rPr>
          <w:noProof/>
        </w:rPr>
        <w:fldChar w:fldCharType="end"/>
      </w:r>
    </w:p>
    <w:p w14:paraId="657DF4E5" w14:textId="7CF7FD4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_Toc199253079 \h </w:instrText>
      </w:r>
      <w:r>
        <w:rPr>
          <w:noProof/>
        </w:rPr>
      </w:r>
      <w:r>
        <w:rPr>
          <w:noProof/>
        </w:rPr>
        <w:fldChar w:fldCharType="separate"/>
      </w:r>
      <w:r>
        <w:rPr>
          <w:noProof/>
        </w:rPr>
        <w:t>58</w:t>
      </w:r>
      <w:r>
        <w:rPr>
          <w:noProof/>
        </w:rPr>
        <w:fldChar w:fldCharType="end"/>
      </w:r>
    </w:p>
    <w:p w14:paraId="2C28E656" w14:textId="001388F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_Toc199253080 \h </w:instrText>
      </w:r>
      <w:r>
        <w:rPr>
          <w:noProof/>
        </w:rPr>
      </w:r>
      <w:r>
        <w:rPr>
          <w:noProof/>
        </w:rPr>
        <w:fldChar w:fldCharType="separate"/>
      </w:r>
      <w:r>
        <w:rPr>
          <w:noProof/>
        </w:rPr>
        <w:t>58</w:t>
      </w:r>
      <w:r>
        <w:rPr>
          <w:noProof/>
        </w:rPr>
        <w:fldChar w:fldCharType="end"/>
      </w:r>
    </w:p>
    <w:p w14:paraId="38192F5C" w14:textId="574EEC0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_Toc199253081 \h </w:instrText>
      </w:r>
      <w:r>
        <w:rPr>
          <w:noProof/>
        </w:rPr>
      </w:r>
      <w:r>
        <w:rPr>
          <w:noProof/>
        </w:rPr>
        <w:fldChar w:fldCharType="separate"/>
      </w:r>
      <w:r>
        <w:rPr>
          <w:noProof/>
        </w:rPr>
        <w:t>58</w:t>
      </w:r>
      <w:r>
        <w:rPr>
          <w:noProof/>
        </w:rPr>
        <w:fldChar w:fldCharType="end"/>
      </w:r>
    </w:p>
    <w:p w14:paraId="393AA627" w14:textId="7513F59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_Toc199253082 \h </w:instrText>
      </w:r>
      <w:r>
        <w:rPr>
          <w:noProof/>
        </w:rPr>
      </w:r>
      <w:r>
        <w:rPr>
          <w:noProof/>
        </w:rPr>
        <w:fldChar w:fldCharType="separate"/>
      </w:r>
      <w:r>
        <w:rPr>
          <w:noProof/>
        </w:rPr>
        <w:t>59</w:t>
      </w:r>
      <w:r>
        <w:rPr>
          <w:noProof/>
        </w:rPr>
        <w:fldChar w:fldCharType="end"/>
      </w:r>
    </w:p>
    <w:p w14:paraId="1A04F5D2" w14:textId="7837A8C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_Toc199253083 \h </w:instrText>
      </w:r>
      <w:r>
        <w:rPr>
          <w:noProof/>
        </w:rPr>
      </w:r>
      <w:r>
        <w:rPr>
          <w:noProof/>
        </w:rPr>
        <w:fldChar w:fldCharType="separate"/>
      </w:r>
      <w:r>
        <w:rPr>
          <w:noProof/>
        </w:rPr>
        <w:t>59</w:t>
      </w:r>
      <w:r>
        <w:rPr>
          <w:noProof/>
        </w:rPr>
        <w:fldChar w:fldCharType="end"/>
      </w:r>
    </w:p>
    <w:p w14:paraId="4B572FFD" w14:textId="35B328C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_Toc199253084 \h </w:instrText>
      </w:r>
      <w:r>
        <w:rPr>
          <w:noProof/>
        </w:rPr>
      </w:r>
      <w:r>
        <w:rPr>
          <w:noProof/>
        </w:rPr>
        <w:fldChar w:fldCharType="separate"/>
      </w:r>
      <w:r>
        <w:rPr>
          <w:noProof/>
        </w:rPr>
        <w:t>60</w:t>
      </w:r>
      <w:r>
        <w:rPr>
          <w:noProof/>
        </w:rPr>
        <w:fldChar w:fldCharType="end"/>
      </w:r>
    </w:p>
    <w:p w14:paraId="6AD8C750" w14:textId="09E1897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_Toc199253085 \h </w:instrText>
      </w:r>
      <w:r>
        <w:rPr>
          <w:noProof/>
        </w:rPr>
      </w:r>
      <w:r>
        <w:rPr>
          <w:noProof/>
        </w:rPr>
        <w:fldChar w:fldCharType="separate"/>
      </w:r>
      <w:r>
        <w:rPr>
          <w:noProof/>
        </w:rPr>
        <w:t>61</w:t>
      </w:r>
      <w:r>
        <w:rPr>
          <w:noProof/>
        </w:rPr>
        <w:fldChar w:fldCharType="end"/>
      </w:r>
    </w:p>
    <w:p w14:paraId="19633011" w14:textId="1D63774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_Toc199253086 \h </w:instrText>
      </w:r>
      <w:r>
        <w:rPr>
          <w:noProof/>
        </w:rPr>
      </w:r>
      <w:r>
        <w:rPr>
          <w:noProof/>
        </w:rPr>
        <w:fldChar w:fldCharType="separate"/>
      </w:r>
      <w:r>
        <w:rPr>
          <w:noProof/>
        </w:rPr>
        <w:t>63</w:t>
      </w:r>
      <w:r>
        <w:rPr>
          <w:noProof/>
        </w:rPr>
        <w:fldChar w:fldCharType="end"/>
      </w:r>
    </w:p>
    <w:p w14:paraId="0D37B427" w14:textId="733CEFD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_Toc199253087 \h </w:instrText>
      </w:r>
      <w:r>
        <w:rPr>
          <w:noProof/>
        </w:rPr>
      </w:r>
      <w:r>
        <w:rPr>
          <w:noProof/>
        </w:rPr>
        <w:fldChar w:fldCharType="separate"/>
      </w:r>
      <w:r>
        <w:rPr>
          <w:noProof/>
        </w:rPr>
        <w:t>64</w:t>
      </w:r>
      <w:r>
        <w:rPr>
          <w:noProof/>
        </w:rPr>
        <w:fldChar w:fldCharType="end"/>
      </w:r>
    </w:p>
    <w:p w14:paraId="2D06E395" w14:textId="638F8CD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_Toc199253088 \h </w:instrText>
      </w:r>
      <w:r>
        <w:rPr>
          <w:noProof/>
        </w:rPr>
      </w:r>
      <w:r>
        <w:rPr>
          <w:noProof/>
        </w:rPr>
        <w:fldChar w:fldCharType="separate"/>
      </w:r>
      <w:r>
        <w:rPr>
          <w:noProof/>
        </w:rPr>
        <w:t>64</w:t>
      </w:r>
      <w:r>
        <w:rPr>
          <w:noProof/>
        </w:rPr>
        <w:fldChar w:fldCharType="end"/>
      </w:r>
    </w:p>
    <w:p w14:paraId="7C55936E" w14:textId="7121890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_Toc199253089 \h </w:instrText>
      </w:r>
      <w:r>
        <w:rPr>
          <w:noProof/>
        </w:rPr>
      </w:r>
      <w:r>
        <w:rPr>
          <w:noProof/>
        </w:rPr>
        <w:fldChar w:fldCharType="separate"/>
      </w:r>
      <w:r>
        <w:rPr>
          <w:noProof/>
        </w:rPr>
        <w:t>64</w:t>
      </w:r>
      <w:r>
        <w:rPr>
          <w:noProof/>
        </w:rPr>
        <w:fldChar w:fldCharType="end"/>
      </w:r>
    </w:p>
    <w:p w14:paraId="7A05EE06" w14:textId="2AF476C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_Toc199253090 \h </w:instrText>
      </w:r>
      <w:r>
        <w:rPr>
          <w:noProof/>
        </w:rPr>
      </w:r>
      <w:r>
        <w:rPr>
          <w:noProof/>
        </w:rPr>
        <w:fldChar w:fldCharType="separate"/>
      </w:r>
      <w:r>
        <w:rPr>
          <w:noProof/>
        </w:rPr>
        <w:t>64</w:t>
      </w:r>
      <w:r>
        <w:rPr>
          <w:noProof/>
        </w:rPr>
        <w:fldChar w:fldCharType="end"/>
      </w:r>
    </w:p>
    <w:p w14:paraId="5089612D" w14:textId="4854AE7E"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_Toc199253091 \h </w:instrText>
      </w:r>
      <w:r>
        <w:rPr>
          <w:noProof/>
        </w:rPr>
      </w:r>
      <w:r>
        <w:rPr>
          <w:noProof/>
        </w:rPr>
        <w:fldChar w:fldCharType="separate"/>
      </w:r>
      <w:r>
        <w:rPr>
          <w:noProof/>
        </w:rPr>
        <w:t>65</w:t>
      </w:r>
      <w:r>
        <w:rPr>
          <w:noProof/>
        </w:rPr>
        <w:fldChar w:fldCharType="end"/>
      </w:r>
    </w:p>
    <w:p w14:paraId="4161E512" w14:textId="205B332E"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_Toc199253092 \h </w:instrText>
      </w:r>
      <w:r>
        <w:rPr>
          <w:noProof/>
        </w:rPr>
      </w:r>
      <w:r>
        <w:rPr>
          <w:noProof/>
        </w:rPr>
        <w:fldChar w:fldCharType="separate"/>
      </w:r>
      <w:r>
        <w:rPr>
          <w:noProof/>
        </w:rPr>
        <w:t>65</w:t>
      </w:r>
      <w:r>
        <w:rPr>
          <w:noProof/>
        </w:rPr>
        <w:fldChar w:fldCharType="end"/>
      </w:r>
    </w:p>
    <w:p w14:paraId="639DC8B1" w14:textId="387F785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_Toc199253093 \h </w:instrText>
      </w:r>
      <w:r>
        <w:rPr>
          <w:noProof/>
        </w:rPr>
      </w:r>
      <w:r>
        <w:rPr>
          <w:noProof/>
        </w:rPr>
        <w:fldChar w:fldCharType="separate"/>
      </w:r>
      <w:r>
        <w:rPr>
          <w:noProof/>
        </w:rPr>
        <w:t>65</w:t>
      </w:r>
      <w:r>
        <w:rPr>
          <w:noProof/>
        </w:rPr>
        <w:fldChar w:fldCharType="end"/>
      </w:r>
    </w:p>
    <w:p w14:paraId="37291062" w14:textId="1FB2282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_Toc199253094 \h </w:instrText>
      </w:r>
      <w:r>
        <w:rPr>
          <w:noProof/>
        </w:rPr>
      </w:r>
      <w:r>
        <w:rPr>
          <w:noProof/>
        </w:rPr>
        <w:fldChar w:fldCharType="separate"/>
      </w:r>
      <w:r>
        <w:rPr>
          <w:noProof/>
        </w:rPr>
        <w:t>65</w:t>
      </w:r>
      <w:r>
        <w:rPr>
          <w:noProof/>
        </w:rPr>
        <w:fldChar w:fldCharType="end"/>
      </w:r>
    </w:p>
    <w:p w14:paraId="3D665086" w14:textId="4CA1654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_Toc199253095 \h </w:instrText>
      </w:r>
      <w:r>
        <w:rPr>
          <w:noProof/>
        </w:rPr>
      </w:r>
      <w:r>
        <w:rPr>
          <w:noProof/>
        </w:rPr>
        <w:fldChar w:fldCharType="separate"/>
      </w:r>
      <w:r>
        <w:rPr>
          <w:noProof/>
        </w:rPr>
        <w:t>66</w:t>
      </w:r>
      <w:r>
        <w:rPr>
          <w:noProof/>
        </w:rPr>
        <w:fldChar w:fldCharType="end"/>
      </w:r>
    </w:p>
    <w:p w14:paraId="192C051D" w14:textId="2D823D4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_Toc199253096 \h </w:instrText>
      </w:r>
      <w:r>
        <w:rPr>
          <w:noProof/>
        </w:rPr>
      </w:r>
      <w:r>
        <w:rPr>
          <w:noProof/>
        </w:rPr>
        <w:fldChar w:fldCharType="separate"/>
      </w:r>
      <w:r>
        <w:rPr>
          <w:noProof/>
        </w:rPr>
        <w:t>67</w:t>
      </w:r>
      <w:r>
        <w:rPr>
          <w:noProof/>
        </w:rPr>
        <w:fldChar w:fldCharType="end"/>
      </w:r>
    </w:p>
    <w:p w14:paraId="48CCFA9B" w14:textId="0957D56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_Toc199253097 \h </w:instrText>
      </w:r>
      <w:r>
        <w:rPr>
          <w:noProof/>
        </w:rPr>
      </w:r>
      <w:r>
        <w:rPr>
          <w:noProof/>
        </w:rPr>
        <w:fldChar w:fldCharType="separate"/>
      </w:r>
      <w:r>
        <w:rPr>
          <w:noProof/>
        </w:rPr>
        <w:t>67</w:t>
      </w:r>
      <w:r>
        <w:rPr>
          <w:noProof/>
        </w:rPr>
        <w:fldChar w:fldCharType="end"/>
      </w:r>
    </w:p>
    <w:p w14:paraId="7AB6FAAD" w14:textId="46199D7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_Toc199253098 \h </w:instrText>
      </w:r>
      <w:r>
        <w:rPr>
          <w:noProof/>
        </w:rPr>
      </w:r>
      <w:r>
        <w:rPr>
          <w:noProof/>
        </w:rPr>
        <w:fldChar w:fldCharType="separate"/>
      </w:r>
      <w:r>
        <w:rPr>
          <w:noProof/>
        </w:rPr>
        <w:t>68</w:t>
      </w:r>
      <w:r>
        <w:rPr>
          <w:noProof/>
        </w:rPr>
        <w:fldChar w:fldCharType="end"/>
      </w:r>
    </w:p>
    <w:p w14:paraId="58BBAE0A" w14:textId="6EFA040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_Toc199253099 \h </w:instrText>
      </w:r>
      <w:r>
        <w:rPr>
          <w:noProof/>
        </w:rPr>
      </w:r>
      <w:r>
        <w:rPr>
          <w:noProof/>
        </w:rPr>
        <w:fldChar w:fldCharType="separate"/>
      </w:r>
      <w:r>
        <w:rPr>
          <w:noProof/>
        </w:rPr>
        <w:t>68</w:t>
      </w:r>
      <w:r>
        <w:rPr>
          <w:noProof/>
        </w:rPr>
        <w:fldChar w:fldCharType="end"/>
      </w:r>
    </w:p>
    <w:p w14:paraId="3310A4C1" w14:textId="1B099B7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_Toc199253100 \h </w:instrText>
      </w:r>
      <w:r>
        <w:rPr>
          <w:noProof/>
        </w:rPr>
      </w:r>
      <w:r>
        <w:rPr>
          <w:noProof/>
        </w:rPr>
        <w:fldChar w:fldCharType="separate"/>
      </w:r>
      <w:r>
        <w:rPr>
          <w:noProof/>
        </w:rPr>
        <w:t>68</w:t>
      </w:r>
      <w:r>
        <w:rPr>
          <w:noProof/>
        </w:rPr>
        <w:fldChar w:fldCharType="end"/>
      </w:r>
    </w:p>
    <w:p w14:paraId="208D41E7" w14:textId="19D4222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_Toc199253101 \h </w:instrText>
      </w:r>
      <w:r>
        <w:rPr>
          <w:noProof/>
        </w:rPr>
      </w:r>
      <w:r>
        <w:rPr>
          <w:noProof/>
        </w:rPr>
        <w:fldChar w:fldCharType="separate"/>
      </w:r>
      <w:r>
        <w:rPr>
          <w:noProof/>
        </w:rPr>
        <w:t>69</w:t>
      </w:r>
      <w:r>
        <w:rPr>
          <w:noProof/>
        </w:rPr>
        <w:fldChar w:fldCharType="end"/>
      </w:r>
    </w:p>
    <w:p w14:paraId="662600D3" w14:textId="1FF9254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_Toc199253102 \h </w:instrText>
      </w:r>
      <w:r>
        <w:rPr>
          <w:noProof/>
        </w:rPr>
      </w:r>
      <w:r>
        <w:rPr>
          <w:noProof/>
        </w:rPr>
        <w:fldChar w:fldCharType="separate"/>
      </w:r>
      <w:r>
        <w:rPr>
          <w:noProof/>
        </w:rPr>
        <w:t>71</w:t>
      </w:r>
      <w:r>
        <w:rPr>
          <w:noProof/>
        </w:rPr>
        <w:fldChar w:fldCharType="end"/>
      </w:r>
    </w:p>
    <w:p w14:paraId="5AFA8A8C" w14:textId="560411A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_Toc199253103 \h </w:instrText>
      </w:r>
      <w:r>
        <w:rPr>
          <w:noProof/>
        </w:rPr>
      </w:r>
      <w:r>
        <w:rPr>
          <w:noProof/>
        </w:rPr>
        <w:fldChar w:fldCharType="separate"/>
      </w:r>
      <w:r>
        <w:rPr>
          <w:noProof/>
        </w:rPr>
        <w:t>71</w:t>
      </w:r>
      <w:r>
        <w:rPr>
          <w:noProof/>
        </w:rPr>
        <w:fldChar w:fldCharType="end"/>
      </w:r>
    </w:p>
    <w:p w14:paraId="58A20C47" w14:textId="550D41D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_Toc199253104 \h </w:instrText>
      </w:r>
      <w:r>
        <w:rPr>
          <w:noProof/>
        </w:rPr>
      </w:r>
      <w:r>
        <w:rPr>
          <w:noProof/>
        </w:rPr>
        <w:fldChar w:fldCharType="separate"/>
      </w:r>
      <w:r>
        <w:rPr>
          <w:noProof/>
        </w:rPr>
        <w:t>71</w:t>
      </w:r>
      <w:r>
        <w:rPr>
          <w:noProof/>
        </w:rPr>
        <w:fldChar w:fldCharType="end"/>
      </w:r>
    </w:p>
    <w:p w14:paraId="5BBDDD74" w14:textId="6A1D35B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_Toc199253105 \h </w:instrText>
      </w:r>
      <w:r>
        <w:rPr>
          <w:noProof/>
        </w:rPr>
      </w:r>
      <w:r>
        <w:rPr>
          <w:noProof/>
        </w:rPr>
        <w:fldChar w:fldCharType="separate"/>
      </w:r>
      <w:r>
        <w:rPr>
          <w:noProof/>
        </w:rPr>
        <w:t>72</w:t>
      </w:r>
      <w:r>
        <w:rPr>
          <w:noProof/>
        </w:rPr>
        <w:fldChar w:fldCharType="end"/>
      </w:r>
    </w:p>
    <w:p w14:paraId="1DE586EE" w14:textId="71E89DF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_Toc199253106 \h </w:instrText>
      </w:r>
      <w:r>
        <w:rPr>
          <w:noProof/>
        </w:rPr>
      </w:r>
      <w:r>
        <w:rPr>
          <w:noProof/>
        </w:rPr>
        <w:fldChar w:fldCharType="separate"/>
      </w:r>
      <w:r>
        <w:rPr>
          <w:noProof/>
        </w:rPr>
        <w:t>75</w:t>
      </w:r>
      <w:r>
        <w:rPr>
          <w:noProof/>
        </w:rPr>
        <w:fldChar w:fldCharType="end"/>
      </w:r>
    </w:p>
    <w:p w14:paraId="09761F7F" w14:textId="2D1170F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_Toc199253107 \h </w:instrText>
      </w:r>
      <w:r>
        <w:rPr>
          <w:noProof/>
        </w:rPr>
      </w:r>
      <w:r>
        <w:rPr>
          <w:noProof/>
        </w:rPr>
        <w:fldChar w:fldCharType="separate"/>
      </w:r>
      <w:r>
        <w:rPr>
          <w:noProof/>
        </w:rPr>
        <w:t>75</w:t>
      </w:r>
      <w:r>
        <w:rPr>
          <w:noProof/>
        </w:rPr>
        <w:fldChar w:fldCharType="end"/>
      </w:r>
    </w:p>
    <w:p w14:paraId="13A3061C" w14:textId="6EBFF0B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_Toc199253108 \h </w:instrText>
      </w:r>
      <w:r>
        <w:rPr>
          <w:noProof/>
        </w:rPr>
      </w:r>
      <w:r>
        <w:rPr>
          <w:noProof/>
        </w:rPr>
        <w:fldChar w:fldCharType="separate"/>
      </w:r>
      <w:r>
        <w:rPr>
          <w:noProof/>
        </w:rPr>
        <w:t>76</w:t>
      </w:r>
      <w:r>
        <w:rPr>
          <w:noProof/>
        </w:rPr>
        <w:fldChar w:fldCharType="end"/>
      </w:r>
    </w:p>
    <w:p w14:paraId="702E11C6" w14:textId="05BF32F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_Toc199253109 \h </w:instrText>
      </w:r>
      <w:r>
        <w:rPr>
          <w:noProof/>
        </w:rPr>
      </w:r>
      <w:r>
        <w:rPr>
          <w:noProof/>
        </w:rPr>
        <w:fldChar w:fldCharType="separate"/>
      </w:r>
      <w:r>
        <w:rPr>
          <w:noProof/>
        </w:rPr>
        <w:t>76</w:t>
      </w:r>
      <w:r>
        <w:rPr>
          <w:noProof/>
        </w:rPr>
        <w:fldChar w:fldCharType="end"/>
      </w:r>
    </w:p>
    <w:p w14:paraId="326CBC36" w14:textId="716961C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_Toc199253110 \h </w:instrText>
      </w:r>
      <w:r>
        <w:rPr>
          <w:noProof/>
        </w:rPr>
      </w:r>
      <w:r>
        <w:rPr>
          <w:noProof/>
        </w:rPr>
        <w:fldChar w:fldCharType="separate"/>
      </w:r>
      <w:r>
        <w:rPr>
          <w:noProof/>
        </w:rPr>
        <w:t>77</w:t>
      </w:r>
      <w:r>
        <w:rPr>
          <w:noProof/>
        </w:rPr>
        <w:fldChar w:fldCharType="end"/>
      </w:r>
    </w:p>
    <w:p w14:paraId="107D3105" w14:textId="2D21357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_Toc199253111 \h </w:instrText>
      </w:r>
      <w:r>
        <w:rPr>
          <w:noProof/>
        </w:rPr>
      </w:r>
      <w:r>
        <w:rPr>
          <w:noProof/>
        </w:rPr>
        <w:fldChar w:fldCharType="separate"/>
      </w:r>
      <w:r>
        <w:rPr>
          <w:noProof/>
        </w:rPr>
        <w:t>77</w:t>
      </w:r>
      <w:r>
        <w:rPr>
          <w:noProof/>
        </w:rPr>
        <w:fldChar w:fldCharType="end"/>
      </w:r>
    </w:p>
    <w:p w14:paraId="2DCE58A5" w14:textId="5477C67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_Toc199253112 \h </w:instrText>
      </w:r>
      <w:r>
        <w:rPr>
          <w:noProof/>
        </w:rPr>
      </w:r>
      <w:r>
        <w:rPr>
          <w:noProof/>
        </w:rPr>
        <w:fldChar w:fldCharType="separate"/>
      </w:r>
      <w:r>
        <w:rPr>
          <w:noProof/>
        </w:rPr>
        <w:t>78</w:t>
      </w:r>
      <w:r>
        <w:rPr>
          <w:noProof/>
        </w:rPr>
        <w:fldChar w:fldCharType="end"/>
      </w:r>
    </w:p>
    <w:p w14:paraId="602B84E3" w14:textId="1D230C4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_Toc199253113 \h </w:instrText>
      </w:r>
      <w:r>
        <w:rPr>
          <w:noProof/>
        </w:rPr>
      </w:r>
      <w:r>
        <w:rPr>
          <w:noProof/>
        </w:rPr>
        <w:fldChar w:fldCharType="separate"/>
      </w:r>
      <w:r>
        <w:rPr>
          <w:noProof/>
        </w:rPr>
        <w:t>78</w:t>
      </w:r>
      <w:r>
        <w:rPr>
          <w:noProof/>
        </w:rPr>
        <w:fldChar w:fldCharType="end"/>
      </w:r>
    </w:p>
    <w:p w14:paraId="0095D53B" w14:textId="48CB0D2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_Toc199253114 \h </w:instrText>
      </w:r>
      <w:r>
        <w:rPr>
          <w:noProof/>
        </w:rPr>
      </w:r>
      <w:r>
        <w:rPr>
          <w:noProof/>
        </w:rPr>
        <w:fldChar w:fldCharType="separate"/>
      </w:r>
      <w:r>
        <w:rPr>
          <w:noProof/>
        </w:rPr>
        <w:t>78</w:t>
      </w:r>
      <w:r>
        <w:rPr>
          <w:noProof/>
        </w:rPr>
        <w:fldChar w:fldCharType="end"/>
      </w:r>
    </w:p>
    <w:p w14:paraId="0F21E6F8" w14:textId="471E645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_Toc199253115 \h </w:instrText>
      </w:r>
      <w:r>
        <w:rPr>
          <w:noProof/>
        </w:rPr>
      </w:r>
      <w:r>
        <w:rPr>
          <w:noProof/>
        </w:rPr>
        <w:fldChar w:fldCharType="separate"/>
      </w:r>
      <w:r>
        <w:rPr>
          <w:noProof/>
        </w:rPr>
        <w:t>78</w:t>
      </w:r>
      <w:r>
        <w:rPr>
          <w:noProof/>
        </w:rPr>
        <w:fldChar w:fldCharType="end"/>
      </w:r>
    </w:p>
    <w:p w14:paraId="22A663DB" w14:textId="0069568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_Toc199253116 \h </w:instrText>
      </w:r>
      <w:r>
        <w:rPr>
          <w:noProof/>
        </w:rPr>
      </w:r>
      <w:r>
        <w:rPr>
          <w:noProof/>
        </w:rPr>
        <w:fldChar w:fldCharType="separate"/>
      </w:r>
      <w:r>
        <w:rPr>
          <w:noProof/>
        </w:rPr>
        <w:t>79</w:t>
      </w:r>
      <w:r>
        <w:rPr>
          <w:noProof/>
        </w:rPr>
        <w:fldChar w:fldCharType="end"/>
      </w:r>
    </w:p>
    <w:p w14:paraId="64518A88" w14:textId="560415E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_Toc199253117 \h </w:instrText>
      </w:r>
      <w:r>
        <w:rPr>
          <w:noProof/>
        </w:rPr>
      </w:r>
      <w:r>
        <w:rPr>
          <w:noProof/>
        </w:rPr>
        <w:fldChar w:fldCharType="separate"/>
      </w:r>
      <w:r>
        <w:rPr>
          <w:noProof/>
        </w:rPr>
        <w:t>79</w:t>
      </w:r>
      <w:r>
        <w:rPr>
          <w:noProof/>
        </w:rPr>
        <w:fldChar w:fldCharType="end"/>
      </w:r>
    </w:p>
    <w:p w14:paraId="273C6DEB" w14:textId="7EACB3F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_Toc199253118 \h </w:instrText>
      </w:r>
      <w:r>
        <w:rPr>
          <w:noProof/>
        </w:rPr>
      </w:r>
      <w:r>
        <w:rPr>
          <w:noProof/>
        </w:rPr>
        <w:fldChar w:fldCharType="separate"/>
      </w:r>
      <w:r>
        <w:rPr>
          <w:noProof/>
        </w:rPr>
        <w:t>79</w:t>
      </w:r>
      <w:r>
        <w:rPr>
          <w:noProof/>
        </w:rPr>
        <w:fldChar w:fldCharType="end"/>
      </w:r>
    </w:p>
    <w:p w14:paraId="54519EBF" w14:textId="4A4C9FF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_Toc199253119 \h </w:instrText>
      </w:r>
      <w:r>
        <w:rPr>
          <w:noProof/>
        </w:rPr>
      </w:r>
      <w:r>
        <w:rPr>
          <w:noProof/>
        </w:rPr>
        <w:fldChar w:fldCharType="separate"/>
      </w:r>
      <w:r>
        <w:rPr>
          <w:noProof/>
        </w:rPr>
        <w:t>80</w:t>
      </w:r>
      <w:r>
        <w:rPr>
          <w:noProof/>
        </w:rPr>
        <w:fldChar w:fldCharType="end"/>
      </w:r>
    </w:p>
    <w:p w14:paraId="5A43DF13" w14:textId="56D899F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_Toc199253120 \h </w:instrText>
      </w:r>
      <w:r>
        <w:rPr>
          <w:noProof/>
        </w:rPr>
      </w:r>
      <w:r>
        <w:rPr>
          <w:noProof/>
        </w:rPr>
        <w:fldChar w:fldCharType="separate"/>
      </w:r>
      <w:r>
        <w:rPr>
          <w:noProof/>
        </w:rPr>
        <w:t>80</w:t>
      </w:r>
      <w:r>
        <w:rPr>
          <w:noProof/>
        </w:rPr>
        <w:fldChar w:fldCharType="end"/>
      </w:r>
    </w:p>
    <w:p w14:paraId="78D1C5FF" w14:textId="4054626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_Toc199253121 \h </w:instrText>
      </w:r>
      <w:r>
        <w:rPr>
          <w:noProof/>
        </w:rPr>
      </w:r>
      <w:r>
        <w:rPr>
          <w:noProof/>
        </w:rPr>
        <w:fldChar w:fldCharType="separate"/>
      </w:r>
      <w:r>
        <w:rPr>
          <w:noProof/>
        </w:rPr>
        <w:t>80</w:t>
      </w:r>
      <w:r>
        <w:rPr>
          <w:noProof/>
        </w:rPr>
        <w:fldChar w:fldCharType="end"/>
      </w:r>
    </w:p>
    <w:p w14:paraId="22A5CFA2" w14:textId="382E2330"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_Toc199253122 \h </w:instrText>
      </w:r>
      <w:r>
        <w:rPr>
          <w:noProof/>
        </w:rPr>
      </w:r>
      <w:r>
        <w:rPr>
          <w:noProof/>
        </w:rPr>
        <w:fldChar w:fldCharType="separate"/>
      </w:r>
      <w:r>
        <w:rPr>
          <w:noProof/>
        </w:rPr>
        <w:t>81</w:t>
      </w:r>
      <w:r>
        <w:rPr>
          <w:noProof/>
        </w:rPr>
        <w:fldChar w:fldCharType="end"/>
      </w:r>
    </w:p>
    <w:p w14:paraId="4E1B4767" w14:textId="178F223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_Toc199253123 \h </w:instrText>
      </w:r>
      <w:r>
        <w:rPr>
          <w:noProof/>
        </w:rPr>
      </w:r>
      <w:r>
        <w:rPr>
          <w:noProof/>
        </w:rPr>
        <w:fldChar w:fldCharType="separate"/>
      </w:r>
      <w:r>
        <w:rPr>
          <w:noProof/>
        </w:rPr>
        <w:t>82</w:t>
      </w:r>
      <w:r>
        <w:rPr>
          <w:noProof/>
        </w:rPr>
        <w:fldChar w:fldCharType="end"/>
      </w:r>
    </w:p>
    <w:p w14:paraId="078F1430" w14:textId="1F9EFAA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_Toc199253124 \h </w:instrText>
      </w:r>
      <w:r>
        <w:rPr>
          <w:noProof/>
        </w:rPr>
      </w:r>
      <w:r>
        <w:rPr>
          <w:noProof/>
        </w:rPr>
        <w:fldChar w:fldCharType="separate"/>
      </w:r>
      <w:r>
        <w:rPr>
          <w:noProof/>
        </w:rPr>
        <w:t>82</w:t>
      </w:r>
      <w:r>
        <w:rPr>
          <w:noProof/>
        </w:rPr>
        <w:fldChar w:fldCharType="end"/>
      </w:r>
    </w:p>
    <w:p w14:paraId="170619C8" w14:textId="78EA279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_Toc199253125 \h </w:instrText>
      </w:r>
      <w:r>
        <w:rPr>
          <w:noProof/>
        </w:rPr>
      </w:r>
      <w:r>
        <w:rPr>
          <w:noProof/>
        </w:rPr>
        <w:fldChar w:fldCharType="separate"/>
      </w:r>
      <w:r>
        <w:rPr>
          <w:noProof/>
        </w:rPr>
        <w:t>82</w:t>
      </w:r>
      <w:r>
        <w:rPr>
          <w:noProof/>
        </w:rPr>
        <w:fldChar w:fldCharType="end"/>
      </w:r>
    </w:p>
    <w:p w14:paraId="6017C4CD" w14:textId="2F09E54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_Toc199253126 \h </w:instrText>
      </w:r>
      <w:r>
        <w:rPr>
          <w:noProof/>
        </w:rPr>
      </w:r>
      <w:r>
        <w:rPr>
          <w:noProof/>
        </w:rPr>
        <w:fldChar w:fldCharType="separate"/>
      </w:r>
      <w:r>
        <w:rPr>
          <w:noProof/>
        </w:rPr>
        <w:t>82</w:t>
      </w:r>
      <w:r>
        <w:rPr>
          <w:noProof/>
        </w:rPr>
        <w:fldChar w:fldCharType="end"/>
      </w:r>
    </w:p>
    <w:p w14:paraId="0AE5E0B1" w14:textId="7E0F043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_Toc199253127 \h </w:instrText>
      </w:r>
      <w:r>
        <w:rPr>
          <w:noProof/>
        </w:rPr>
      </w:r>
      <w:r>
        <w:rPr>
          <w:noProof/>
        </w:rPr>
        <w:fldChar w:fldCharType="separate"/>
      </w:r>
      <w:r>
        <w:rPr>
          <w:noProof/>
        </w:rPr>
        <w:t>83</w:t>
      </w:r>
      <w:r>
        <w:rPr>
          <w:noProof/>
        </w:rPr>
        <w:fldChar w:fldCharType="end"/>
      </w:r>
    </w:p>
    <w:p w14:paraId="2FE98F37" w14:textId="5681CD3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_Toc199253128 \h </w:instrText>
      </w:r>
      <w:r>
        <w:rPr>
          <w:noProof/>
        </w:rPr>
      </w:r>
      <w:r>
        <w:rPr>
          <w:noProof/>
        </w:rPr>
        <w:fldChar w:fldCharType="separate"/>
      </w:r>
      <w:r>
        <w:rPr>
          <w:noProof/>
        </w:rPr>
        <w:t>83</w:t>
      </w:r>
      <w:r>
        <w:rPr>
          <w:noProof/>
        </w:rPr>
        <w:fldChar w:fldCharType="end"/>
      </w:r>
    </w:p>
    <w:p w14:paraId="2E27EB33" w14:textId="0F9447E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900C6">
        <w:rPr>
          <w:rFonts w:cs="Arial"/>
          <w:noProof/>
        </w:rPr>
        <w:t>AngularVelocity</w:t>
      </w:r>
      <w:r>
        <w:rPr>
          <w:noProof/>
        </w:rPr>
        <w:tab/>
      </w:r>
      <w:r>
        <w:rPr>
          <w:noProof/>
        </w:rPr>
        <w:fldChar w:fldCharType="begin"/>
      </w:r>
      <w:r>
        <w:rPr>
          <w:noProof/>
        </w:rPr>
        <w:instrText xml:space="preserve"> PAGEREF _Toc199253129 \h </w:instrText>
      </w:r>
      <w:r>
        <w:rPr>
          <w:noProof/>
        </w:rPr>
      </w:r>
      <w:r>
        <w:rPr>
          <w:noProof/>
        </w:rPr>
        <w:fldChar w:fldCharType="separate"/>
      </w:r>
      <w:r>
        <w:rPr>
          <w:noProof/>
        </w:rPr>
        <w:t>84</w:t>
      </w:r>
      <w:r>
        <w:rPr>
          <w:noProof/>
        </w:rPr>
        <w:fldChar w:fldCharType="end"/>
      </w:r>
    </w:p>
    <w:p w14:paraId="4C76E289" w14:textId="627A194F"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Simple data types and enumerations</w:t>
      </w:r>
      <w:r>
        <w:rPr>
          <w:noProof/>
        </w:rPr>
        <w:tab/>
      </w:r>
      <w:r>
        <w:rPr>
          <w:noProof/>
        </w:rPr>
        <w:fldChar w:fldCharType="begin"/>
      </w:r>
      <w:r>
        <w:rPr>
          <w:noProof/>
        </w:rPr>
        <w:instrText xml:space="preserve"> PAGEREF _Toc199253130 \h </w:instrText>
      </w:r>
      <w:r>
        <w:rPr>
          <w:noProof/>
        </w:rPr>
      </w:r>
      <w:r>
        <w:rPr>
          <w:noProof/>
        </w:rPr>
        <w:fldChar w:fldCharType="separate"/>
      </w:r>
      <w:r>
        <w:rPr>
          <w:noProof/>
        </w:rPr>
        <w:t>84</w:t>
      </w:r>
      <w:r>
        <w:rPr>
          <w:noProof/>
        </w:rPr>
        <w:fldChar w:fldCharType="end"/>
      </w:r>
    </w:p>
    <w:p w14:paraId="07DD87E7" w14:textId="5318EC35"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_Toc199253131 \h </w:instrText>
      </w:r>
      <w:r>
        <w:rPr>
          <w:noProof/>
        </w:rPr>
      </w:r>
      <w:r>
        <w:rPr>
          <w:noProof/>
        </w:rPr>
        <w:fldChar w:fldCharType="separate"/>
      </w:r>
      <w:r>
        <w:rPr>
          <w:noProof/>
        </w:rPr>
        <w:t>84</w:t>
      </w:r>
      <w:r>
        <w:rPr>
          <w:noProof/>
        </w:rPr>
        <w:fldChar w:fldCharType="end"/>
      </w:r>
    </w:p>
    <w:p w14:paraId="58B34C22" w14:textId="562E1EF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_Toc199253132 \h </w:instrText>
      </w:r>
      <w:r>
        <w:rPr>
          <w:noProof/>
        </w:rPr>
      </w:r>
      <w:r>
        <w:rPr>
          <w:noProof/>
        </w:rPr>
        <w:fldChar w:fldCharType="separate"/>
      </w:r>
      <w:r>
        <w:rPr>
          <w:noProof/>
        </w:rPr>
        <w:t>84</w:t>
      </w:r>
      <w:r>
        <w:rPr>
          <w:noProof/>
        </w:rPr>
        <w:fldChar w:fldCharType="end"/>
      </w:r>
    </w:p>
    <w:p w14:paraId="717C9C6D" w14:textId="6B7D974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_Toc199253133 \h </w:instrText>
      </w:r>
      <w:r>
        <w:rPr>
          <w:noProof/>
        </w:rPr>
      </w:r>
      <w:r>
        <w:rPr>
          <w:noProof/>
        </w:rPr>
        <w:fldChar w:fldCharType="separate"/>
      </w:r>
      <w:r>
        <w:rPr>
          <w:noProof/>
        </w:rPr>
        <w:t>88</w:t>
      </w:r>
      <w:r>
        <w:rPr>
          <w:noProof/>
        </w:rPr>
        <w:fldChar w:fldCharType="end"/>
      </w:r>
    </w:p>
    <w:p w14:paraId="5489E6E6" w14:textId="484077A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_Toc199253134 \h </w:instrText>
      </w:r>
      <w:r>
        <w:rPr>
          <w:noProof/>
        </w:rPr>
      </w:r>
      <w:r>
        <w:rPr>
          <w:noProof/>
        </w:rPr>
        <w:fldChar w:fldCharType="separate"/>
      </w:r>
      <w:r>
        <w:rPr>
          <w:noProof/>
        </w:rPr>
        <w:t>89</w:t>
      </w:r>
      <w:r>
        <w:rPr>
          <w:noProof/>
        </w:rPr>
        <w:fldChar w:fldCharType="end"/>
      </w:r>
    </w:p>
    <w:p w14:paraId="496BF592" w14:textId="74F7D2C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_Toc199253135 \h </w:instrText>
      </w:r>
      <w:r>
        <w:rPr>
          <w:noProof/>
        </w:rPr>
      </w:r>
      <w:r>
        <w:rPr>
          <w:noProof/>
        </w:rPr>
        <w:fldChar w:fldCharType="separate"/>
      </w:r>
      <w:r>
        <w:rPr>
          <w:noProof/>
        </w:rPr>
        <w:t>89</w:t>
      </w:r>
      <w:r>
        <w:rPr>
          <w:noProof/>
        </w:rPr>
        <w:fldChar w:fldCharType="end"/>
      </w:r>
    </w:p>
    <w:p w14:paraId="4DB8D115" w14:textId="0976E03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_Toc199253136 \h </w:instrText>
      </w:r>
      <w:r>
        <w:rPr>
          <w:noProof/>
        </w:rPr>
      </w:r>
      <w:r>
        <w:rPr>
          <w:noProof/>
        </w:rPr>
        <w:fldChar w:fldCharType="separate"/>
      </w:r>
      <w:r>
        <w:rPr>
          <w:noProof/>
        </w:rPr>
        <w:t>90</w:t>
      </w:r>
      <w:r>
        <w:rPr>
          <w:noProof/>
        </w:rPr>
        <w:fldChar w:fldCharType="end"/>
      </w:r>
    </w:p>
    <w:p w14:paraId="4639F3D0" w14:textId="00C391E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_Toc199253137 \h </w:instrText>
      </w:r>
      <w:r>
        <w:rPr>
          <w:noProof/>
        </w:rPr>
      </w:r>
      <w:r>
        <w:rPr>
          <w:noProof/>
        </w:rPr>
        <w:fldChar w:fldCharType="separate"/>
      </w:r>
      <w:r>
        <w:rPr>
          <w:noProof/>
        </w:rPr>
        <w:t>91</w:t>
      </w:r>
      <w:r>
        <w:rPr>
          <w:noProof/>
        </w:rPr>
        <w:fldChar w:fldCharType="end"/>
      </w:r>
    </w:p>
    <w:p w14:paraId="384B3C98" w14:textId="0B9A6E1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_Toc199253138 \h </w:instrText>
      </w:r>
      <w:r>
        <w:rPr>
          <w:noProof/>
        </w:rPr>
      </w:r>
      <w:r>
        <w:rPr>
          <w:noProof/>
        </w:rPr>
        <w:fldChar w:fldCharType="separate"/>
      </w:r>
      <w:r>
        <w:rPr>
          <w:noProof/>
        </w:rPr>
        <w:t>91</w:t>
      </w:r>
      <w:r>
        <w:rPr>
          <w:noProof/>
        </w:rPr>
        <w:fldChar w:fldCharType="end"/>
      </w:r>
    </w:p>
    <w:p w14:paraId="39605861" w14:textId="0F68BDA8"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_Toc199253139 \h </w:instrText>
      </w:r>
      <w:r>
        <w:rPr>
          <w:noProof/>
        </w:rPr>
      </w:r>
      <w:r>
        <w:rPr>
          <w:noProof/>
        </w:rPr>
        <w:fldChar w:fldCharType="separate"/>
      </w:r>
      <w:r>
        <w:rPr>
          <w:noProof/>
        </w:rPr>
        <w:t>91</w:t>
      </w:r>
      <w:r>
        <w:rPr>
          <w:noProof/>
        </w:rPr>
        <w:fldChar w:fldCharType="end"/>
      </w:r>
    </w:p>
    <w:p w14:paraId="402B4DD1" w14:textId="56AB9C2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_Toc199253140 \h </w:instrText>
      </w:r>
      <w:r>
        <w:rPr>
          <w:noProof/>
        </w:rPr>
      </w:r>
      <w:r>
        <w:rPr>
          <w:noProof/>
        </w:rPr>
        <w:fldChar w:fldCharType="separate"/>
      </w:r>
      <w:r>
        <w:rPr>
          <w:noProof/>
        </w:rPr>
        <w:t>91</w:t>
      </w:r>
      <w:r>
        <w:rPr>
          <w:noProof/>
        </w:rPr>
        <w:fldChar w:fldCharType="end"/>
      </w:r>
    </w:p>
    <w:p w14:paraId="585516D4" w14:textId="58C7A89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_Toc199253141 \h </w:instrText>
      </w:r>
      <w:r>
        <w:rPr>
          <w:noProof/>
        </w:rPr>
      </w:r>
      <w:r>
        <w:rPr>
          <w:noProof/>
        </w:rPr>
        <w:fldChar w:fldCharType="separate"/>
      </w:r>
      <w:r>
        <w:rPr>
          <w:noProof/>
        </w:rPr>
        <w:t>92</w:t>
      </w:r>
      <w:r>
        <w:rPr>
          <w:noProof/>
        </w:rPr>
        <w:fldChar w:fldCharType="end"/>
      </w:r>
    </w:p>
    <w:p w14:paraId="53599CEE" w14:textId="549209D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_Toc199253142 \h </w:instrText>
      </w:r>
      <w:r>
        <w:rPr>
          <w:noProof/>
        </w:rPr>
      </w:r>
      <w:r>
        <w:rPr>
          <w:noProof/>
        </w:rPr>
        <w:fldChar w:fldCharType="separate"/>
      </w:r>
      <w:r>
        <w:rPr>
          <w:noProof/>
        </w:rPr>
        <w:t>92</w:t>
      </w:r>
      <w:r>
        <w:rPr>
          <w:noProof/>
        </w:rPr>
        <w:fldChar w:fldCharType="end"/>
      </w:r>
    </w:p>
    <w:p w14:paraId="2FE62F1A" w14:textId="2E755F8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_Toc199253143 \h </w:instrText>
      </w:r>
      <w:r>
        <w:rPr>
          <w:noProof/>
        </w:rPr>
      </w:r>
      <w:r>
        <w:rPr>
          <w:noProof/>
        </w:rPr>
        <w:fldChar w:fldCharType="separate"/>
      </w:r>
      <w:r>
        <w:rPr>
          <w:noProof/>
        </w:rPr>
        <w:t>92</w:t>
      </w:r>
      <w:r>
        <w:rPr>
          <w:noProof/>
        </w:rPr>
        <w:fldChar w:fldCharType="end"/>
      </w:r>
    </w:p>
    <w:p w14:paraId="2CA9CDB7" w14:textId="5B06F72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_Toc199253144 \h </w:instrText>
      </w:r>
      <w:r>
        <w:rPr>
          <w:noProof/>
        </w:rPr>
      </w:r>
      <w:r>
        <w:rPr>
          <w:noProof/>
        </w:rPr>
        <w:fldChar w:fldCharType="separate"/>
      </w:r>
      <w:r>
        <w:rPr>
          <w:noProof/>
        </w:rPr>
        <w:t>92</w:t>
      </w:r>
      <w:r>
        <w:rPr>
          <w:noProof/>
        </w:rPr>
        <w:fldChar w:fldCharType="end"/>
      </w:r>
    </w:p>
    <w:p w14:paraId="0945B415" w14:textId="5BB12FF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_Toc199253145 \h </w:instrText>
      </w:r>
      <w:r>
        <w:rPr>
          <w:noProof/>
        </w:rPr>
      </w:r>
      <w:r>
        <w:rPr>
          <w:noProof/>
        </w:rPr>
        <w:fldChar w:fldCharType="separate"/>
      </w:r>
      <w:r>
        <w:rPr>
          <w:noProof/>
        </w:rPr>
        <w:t>92</w:t>
      </w:r>
      <w:r>
        <w:rPr>
          <w:noProof/>
        </w:rPr>
        <w:fldChar w:fldCharType="end"/>
      </w:r>
    </w:p>
    <w:p w14:paraId="521A51DC" w14:textId="115A513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_Toc199253146 \h </w:instrText>
      </w:r>
      <w:r>
        <w:rPr>
          <w:noProof/>
        </w:rPr>
      </w:r>
      <w:r>
        <w:rPr>
          <w:noProof/>
        </w:rPr>
        <w:fldChar w:fldCharType="separate"/>
      </w:r>
      <w:r>
        <w:rPr>
          <w:noProof/>
        </w:rPr>
        <w:t>93</w:t>
      </w:r>
      <w:r>
        <w:rPr>
          <w:noProof/>
        </w:rPr>
        <w:fldChar w:fldCharType="end"/>
      </w:r>
    </w:p>
    <w:p w14:paraId="56C342A8" w14:textId="6CC9B0D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_Toc199253147 \h </w:instrText>
      </w:r>
      <w:r>
        <w:rPr>
          <w:noProof/>
        </w:rPr>
      </w:r>
      <w:r>
        <w:rPr>
          <w:noProof/>
        </w:rPr>
        <w:fldChar w:fldCharType="separate"/>
      </w:r>
      <w:r>
        <w:rPr>
          <w:noProof/>
        </w:rPr>
        <w:t>93</w:t>
      </w:r>
      <w:r>
        <w:rPr>
          <w:noProof/>
        </w:rPr>
        <w:fldChar w:fldCharType="end"/>
      </w:r>
    </w:p>
    <w:p w14:paraId="1BE109CA" w14:textId="17E14DBA"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_Toc199253148 \h </w:instrText>
      </w:r>
      <w:r>
        <w:rPr>
          <w:noProof/>
        </w:rPr>
      </w:r>
      <w:r>
        <w:rPr>
          <w:noProof/>
        </w:rPr>
        <w:fldChar w:fldCharType="separate"/>
      </w:r>
      <w:r>
        <w:rPr>
          <w:noProof/>
        </w:rPr>
        <w:t>93</w:t>
      </w:r>
      <w:r>
        <w:rPr>
          <w:noProof/>
        </w:rPr>
        <w:fldChar w:fldCharType="end"/>
      </w:r>
    </w:p>
    <w:p w14:paraId="23414D4C" w14:textId="1137B906"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_Toc199253149 \h </w:instrText>
      </w:r>
      <w:r>
        <w:rPr>
          <w:noProof/>
        </w:rPr>
      </w:r>
      <w:r>
        <w:rPr>
          <w:noProof/>
        </w:rPr>
        <w:fldChar w:fldCharType="separate"/>
      </w:r>
      <w:r>
        <w:rPr>
          <w:noProof/>
        </w:rPr>
        <w:t>94</w:t>
      </w:r>
      <w:r>
        <w:rPr>
          <w:noProof/>
        </w:rPr>
        <w:fldChar w:fldCharType="end"/>
      </w:r>
    </w:p>
    <w:p w14:paraId="1B3F17F5" w14:textId="5FBEB754"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_Toc199253150 \h </w:instrText>
      </w:r>
      <w:r>
        <w:rPr>
          <w:noProof/>
        </w:rPr>
      </w:r>
      <w:r>
        <w:rPr>
          <w:noProof/>
        </w:rPr>
        <w:fldChar w:fldCharType="separate"/>
      </w:r>
      <w:r>
        <w:rPr>
          <w:noProof/>
        </w:rPr>
        <w:t>94</w:t>
      </w:r>
      <w:r>
        <w:rPr>
          <w:noProof/>
        </w:rPr>
        <w:fldChar w:fldCharType="end"/>
      </w:r>
    </w:p>
    <w:p w14:paraId="5E86C015" w14:textId="58DDCC0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_Toc199253151 \h </w:instrText>
      </w:r>
      <w:r>
        <w:rPr>
          <w:noProof/>
        </w:rPr>
      </w:r>
      <w:r>
        <w:rPr>
          <w:noProof/>
        </w:rPr>
        <w:fldChar w:fldCharType="separate"/>
      </w:r>
      <w:r>
        <w:rPr>
          <w:noProof/>
        </w:rPr>
        <w:t>94</w:t>
      </w:r>
      <w:r>
        <w:rPr>
          <w:noProof/>
        </w:rPr>
        <w:fldChar w:fldCharType="end"/>
      </w:r>
    </w:p>
    <w:p w14:paraId="7283DAAA" w14:textId="1455E53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_Toc199253152 \h </w:instrText>
      </w:r>
      <w:r>
        <w:rPr>
          <w:noProof/>
        </w:rPr>
      </w:r>
      <w:r>
        <w:rPr>
          <w:noProof/>
        </w:rPr>
        <w:fldChar w:fldCharType="separate"/>
      </w:r>
      <w:r>
        <w:rPr>
          <w:noProof/>
        </w:rPr>
        <w:t>94</w:t>
      </w:r>
      <w:r>
        <w:rPr>
          <w:noProof/>
        </w:rPr>
        <w:fldChar w:fldCharType="end"/>
      </w:r>
    </w:p>
    <w:p w14:paraId="4768A152" w14:textId="652E7BA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_Toc199253153 \h </w:instrText>
      </w:r>
      <w:r>
        <w:rPr>
          <w:noProof/>
        </w:rPr>
      </w:r>
      <w:r>
        <w:rPr>
          <w:noProof/>
        </w:rPr>
        <w:fldChar w:fldCharType="separate"/>
      </w:r>
      <w:r>
        <w:rPr>
          <w:noProof/>
        </w:rPr>
        <w:t>94</w:t>
      </w:r>
      <w:r>
        <w:rPr>
          <w:noProof/>
        </w:rPr>
        <w:fldChar w:fldCharType="end"/>
      </w:r>
    </w:p>
    <w:p w14:paraId="1401A07B" w14:textId="36DD067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_Toc199253154 \h </w:instrText>
      </w:r>
      <w:r>
        <w:rPr>
          <w:noProof/>
        </w:rPr>
      </w:r>
      <w:r>
        <w:rPr>
          <w:noProof/>
        </w:rPr>
        <w:fldChar w:fldCharType="separate"/>
      </w:r>
      <w:r>
        <w:rPr>
          <w:noProof/>
        </w:rPr>
        <w:t>95</w:t>
      </w:r>
      <w:r>
        <w:rPr>
          <w:noProof/>
        </w:rPr>
        <w:fldChar w:fldCharType="end"/>
      </w:r>
    </w:p>
    <w:p w14:paraId="1D76526C" w14:textId="2B47614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_Toc199253155 \h </w:instrText>
      </w:r>
      <w:r>
        <w:rPr>
          <w:noProof/>
        </w:rPr>
      </w:r>
      <w:r>
        <w:rPr>
          <w:noProof/>
        </w:rPr>
        <w:fldChar w:fldCharType="separate"/>
      </w:r>
      <w:r>
        <w:rPr>
          <w:noProof/>
        </w:rPr>
        <w:t>95</w:t>
      </w:r>
      <w:r>
        <w:rPr>
          <w:noProof/>
        </w:rPr>
        <w:fldChar w:fldCharType="end"/>
      </w:r>
    </w:p>
    <w:p w14:paraId="5F44B480" w14:textId="1E21800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_Toc199253156 \h </w:instrText>
      </w:r>
      <w:r>
        <w:rPr>
          <w:noProof/>
        </w:rPr>
      </w:r>
      <w:r>
        <w:rPr>
          <w:noProof/>
        </w:rPr>
        <w:fldChar w:fldCharType="separate"/>
      </w:r>
      <w:r>
        <w:rPr>
          <w:noProof/>
        </w:rPr>
        <w:t>95</w:t>
      </w:r>
      <w:r>
        <w:rPr>
          <w:noProof/>
        </w:rPr>
        <w:fldChar w:fldCharType="end"/>
      </w:r>
    </w:p>
    <w:p w14:paraId="69CD8656" w14:textId="0C46C3C8"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_Toc199253157 \h </w:instrText>
      </w:r>
      <w:r>
        <w:rPr>
          <w:noProof/>
        </w:rPr>
      </w:r>
      <w:r>
        <w:rPr>
          <w:noProof/>
        </w:rPr>
        <w:fldChar w:fldCharType="separate"/>
      </w:r>
      <w:r>
        <w:rPr>
          <w:noProof/>
        </w:rPr>
        <w:t>95</w:t>
      </w:r>
      <w:r>
        <w:rPr>
          <w:noProof/>
        </w:rPr>
        <w:fldChar w:fldCharType="end"/>
      </w:r>
    </w:p>
    <w:p w14:paraId="0CA78A68" w14:textId="05CCD92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_Toc199253158 \h </w:instrText>
      </w:r>
      <w:r>
        <w:rPr>
          <w:noProof/>
        </w:rPr>
      </w:r>
      <w:r>
        <w:rPr>
          <w:noProof/>
        </w:rPr>
        <w:fldChar w:fldCharType="separate"/>
      </w:r>
      <w:r>
        <w:rPr>
          <w:noProof/>
        </w:rPr>
        <w:t>96</w:t>
      </w:r>
      <w:r>
        <w:rPr>
          <w:noProof/>
        </w:rPr>
        <w:fldChar w:fldCharType="end"/>
      </w:r>
    </w:p>
    <w:p w14:paraId="1275603F" w14:textId="50A2311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_Toc199253159 \h </w:instrText>
      </w:r>
      <w:r>
        <w:rPr>
          <w:noProof/>
        </w:rPr>
      </w:r>
      <w:r>
        <w:rPr>
          <w:noProof/>
        </w:rPr>
        <w:fldChar w:fldCharType="separate"/>
      </w:r>
      <w:r>
        <w:rPr>
          <w:noProof/>
        </w:rPr>
        <w:t>96</w:t>
      </w:r>
      <w:r>
        <w:rPr>
          <w:noProof/>
        </w:rPr>
        <w:fldChar w:fldCharType="end"/>
      </w:r>
    </w:p>
    <w:p w14:paraId="3BFA07A9" w14:textId="3A0C2AD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_Toc199253160 \h </w:instrText>
      </w:r>
      <w:r>
        <w:rPr>
          <w:noProof/>
        </w:rPr>
      </w:r>
      <w:r>
        <w:rPr>
          <w:noProof/>
        </w:rPr>
        <w:fldChar w:fldCharType="separate"/>
      </w:r>
      <w:r>
        <w:rPr>
          <w:noProof/>
        </w:rPr>
        <w:t>97</w:t>
      </w:r>
      <w:r>
        <w:rPr>
          <w:noProof/>
        </w:rPr>
        <w:fldChar w:fldCharType="end"/>
      </w:r>
    </w:p>
    <w:p w14:paraId="0204AFC5" w14:textId="0E3975B2"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_Toc199253161 \h </w:instrText>
      </w:r>
      <w:r>
        <w:rPr>
          <w:noProof/>
        </w:rPr>
      </w:r>
      <w:r>
        <w:rPr>
          <w:noProof/>
        </w:rPr>
        <w:fldChar w:fldCharType="separate"/>
      </w:r>
      <w:r>
        <w:rPr>
          <w:noProof/>
        </w:rPr>
        <w:t>97</w:t>
      </w:r>
      <w:r>
        <w:rPr>
          <w:noProof/>
        </w:rPr>
        <w:fldChar w:fldCharType="end"/>
      </w:r>
    </w:p>
    <w:p w14:paraId="08D7D616" w14:textId="4793581E"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2900C6">
        <w:rPr>
          <w:rFonts w:cs="Arial"/>
          <w:noProof/>
        </w:rPr>
        <w:t>Angular</w:t>
      </w:r>
      <w:r>
        <w:rPr>
          <w:noProof/>
        </w:rPr>
        <w:t>Velocity</w:t>
      </w:r>
      <w:r>
        <w:rPr>
          <w:noProof/>
        </w:rPr>
        <w:tab/>
      </w:r>
      <w:r>
        <w:rPr>
          <w:noProof/>
        </w:rPr>
        <w:fldChar w:fldCharType="begin"/>
      </w:r>
      <w:r>
        <w:rPr>
          <w:noProof/>
        </w:rPr>
        <w:instrText xml:space="preserve"> PAGEREF _Toc199253162 \h </w:instrText>
      </w:r>
      <w:r>
        <w:rPr>
          <w:noProof/>
        </w:rPr>
      </w:r>
      <w:r>
        <w:rPr>
          <w:noProof/>
        </w:rPr>
        <w:fldChar w:fldCharType="separate"/>
      </w:r>
      <w:r>
        <w:rPr>
          <w:noProof/>
        </w:rPr>
        <w:t>97</w:t>
      </w:r>
      <w:r>
        <w:rPr>
          <w:noProof/>
        </w:rPr>
        <w:fldChar w:fldCharType="end"/>
      </w:r>
    </w:p>
    <w:p w14:paraId="5B3CC257" w14:textId="12A10725"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_Toc199253163 \h </w:instrText>
      </w:r>
      <w:r>
        <w:rPr>
          <w:noProof/>
        </w:rPr>
      </w:r>
      <w:r>
        <w:rPr>
          <w:noProof/>
        </w:rPr>
        <w:fldChar w:fldCharType="separate"/>
      </w:r>
      <w:r>
        <w:rPr>
          <w:noProof/>
        </w:rPr>
        <w:t>97</w:t>
      </w:r>
      <w:r>
        <w:rPr>
          <w:noProof/>
        </w:rPr>
        <w:fldChar w:fldCharType="end"/>
      </w:r>
    </w:p>
    <w:p w14:paraId="44F864DA" w14:textId="03A0B028"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Introduction</w:t>
      </w:r>
      <w:r>
        <w:rPr>
          <w:noProof/>
        </w:rPr>
        <w:tab/>
      </w:r>
      <w:r>
        <w:rPr>
          <w:noProof/>
        </w:rPr>
        <w:fldChar w:fldCharType="begin"/>
      </w:r>
      <w:r>
        <w:rPr>
          <w:noProof/>
        </w:rPr>
        <w:instrText xml:space="preserve"> PAGEREF _Toc199253164 \h </w:instrText>
      </w:r>
      <w:r>
        <w:rPr>
          <w:noProof/>
        </w:rPr>
      </w:r>
      <w:r>
        <w:rPr>
          <w:noProof/>
        </w:rPr>
        <w:fldChar w:fldCharType="separate"/>
      </w:r>
      <w:r>
        <w:rPr>
          <w:noProof/>
        </w:rPr>
        <w:t>97</w:t>
      </w:r>
      <w:r>
        <w:rPr>
          <w:noProof/>
        </w:rPr>
        <w:fldChar w:fldCharType="end"/>
      </w:r>
    </w:p>
    <w:p w14:paraId="0841E746" w14:textId="11CCA33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LPP Message</w:t>
      </w:r>
      <w:r>
        <w:rPr>
          <w:noProof/>
        </w:rPr>
        <w:tab/>
      </w:r>
      <w:r>
        <w:rPr>
          <w:noProof/>
        </w:rPr>
        <w:fldChar w:fldCharType="begin"/>
      </w:r>
      <w:r>
        <w:rPr>
          <w:noProof/>
        </w:rPr>
        <w:instrText xml:space="preserve"> PAGEREF _Toc199253165 \h </w:instrText>
      </w:r>
      <w:r>
        <w:rPr>
          <w:noProof/>
        </w:rPr>
      </w:r>
      <w:r>
        <w:rPr>
          <w:noProof/>
        </w:rPr>
        <w:fldChar w:fldCharType="separate"/>
      </w:r>
      <w:r>
        <w:rPr>
          <w:noProof/>
        </w:rPr>
        <w:t>97</w:t>
      </w:r>
      <w:r>
        <w:rPr>
          <w:noProof/>
        </w:rPr>
        <w:fldChar w:fldCharType="end"/>
      </w:r>
    </w:p>
    <w:p w14:paraId="6352275E" w14:textId="47B2EFDA"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_Toc199253166 \h </w:instrText>
      </w:r>
      <w:r>
        <w:rPr>
          <w:noProof/>
        </w:rPr>
      </w:r>
      <w:r>
        <w:rPr>
          <w:noProof/>
        </w:rPr>
        <w:fldChar w:fldCharType="separate"/>
      </w:r>
      <w:r>
        <w:rPr>
          <w:noProof/>
        </w:rPr>
        <w:t>97</w:t>
      </w:r>
      <w:r>
        <w:rPr>
          <w:noProof/>
        </w:rPr>
        <w:fldChar w:fldCharType="end"/>
      </w:r>
    </w:p>
    <w:p w14:paraId="61BD312A" w14:textId="5C802F2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_Toc199253167 \h </w:instrText>
      </w:r>
      <w:r>
        <w:rPr>
          <w:noProof/>
        </w:rPr>
      </w:r>
      <w:r>
        <w:rPr>
          <w:noProof/>
        </w:rPr>
        <w:fldChar w:fldCharType="separate"/>
      </w:r>
      <w:r>
        <w:rPr>
          <w:noProof/>
        </w:rPr>
        <w:t>97</w:t>
      </w:r>
      <w:r>
        <w:rPr>
          <w:noProof/>
        </w:rPr>
        <w:fldChar w:fldCharType="end"/>
      </w:r>
    </w:p>
    <w:p w14:paraId="3214074D" w14:textId="43D4332F"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_Toc199253168 \h </w:instrText>
      </w:r>
      <w:r>
        <w:rPr>
          <w:noProof/>
        </w:rPr>
      </w:r>
      <w:r>
        <w:rPr>
          <w:noProof/>
        </w:rPr>
        <w:fldChar w:fldCharType="separate"/>
      </w:r>
      <w:r>
        <w:rPr>
          <w:noProof/>
        </w:rPr>
        <w:t>97</w:t>
      </w:r>
      <w:r>
        <w:rPr>
          <w:noProof/>
        </w:rPr>
        <w:fldChar w:fldCharType="end"/>
      </w:r>
    </w:p>
    <w:p w14:paraId="4568F628" w14:textId="54CDB94E"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_Toc199253169 \h </w:instrText>
      </w:r>
      <w:r>
        <w:rPr>
          <w:noProof/>
        </w:rPr>
      </w:r>
      <w:r>
        <w:rPr>
          <w:noProof/>
        </w:rPr>
        <w:fldChar w:fldCharType="separate"/>
      </w:r>
      <w:r>
        <w:rPr>
          <w:noProof/>
        </w:rPr>
        <w:t>97</w:t>
      </w:r>
      <w:r>
        <w:rPr>
          <w:noProof/>
        </w:rPr>
        <w:fldChar w:fldCharType="end"/>
      </w:r>
    </w:p>
    <w:p w14:paraId="66B8268F" w14:textId="047B31AD"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Security</w:t>
      </w:r>
      <w:r>
        <w:rPr>
          <w:noProof/>
        </w:rPr>
        <w:tab/>
      </w:r>
      <w:r>
        <w:rPr>
          <w:noProof/>
        </w:rPr>
        <w:fldChar w:fldCharType="begin"/>
      </w:r>
      <w:r>
        <w:rPr>
          <w:noProof/>
        </w:rPr>
        <w:instrText xml:space="preserve"> PAGEREF _Toc199253170 \h </w:instrText>
      </w:r>
      <w:r>
        <w:rPr>
          <w:noProof/>
        </w:rPr>
      </w:r>
      <w:r>
        <w:rPr>
          <w:noProof/>
        </w:rPr>
        <w:fldChar w:fldCharType="separate"/>
      </w:r>
      <w:r>
        <w:rPr>
          <w:noProof/>
        </w:rPr>
        <w:t>98</w:t>
      </w:r>
      <w:r>
        <w:rPr>
          <w:noProof/>
        </w:rPr>
        <w:fldChar w:fldCharType="end"/>
      </w:r>
    </w:p>
    <w:p w14:paraId="41AC2779" w14:textId="3790EC58"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_Toc199253171 \h </w:instrText>
      </w:r>
      <w:r>
        <w:rPr>
          <w:noProof/>
        </w:rPr>
      </w:r>
      <w:r>
        <w:rPr>
          <w:noProof/>
        </w:rPr>
        <w:fldChar w:fldCharType="separate"/>
      </w:r>
      <w:r>
        <w:rPr>
          <w:noProof/>
        </w:rPr>
        <w:t>98</w:t>
      </w:r>
      <w:r>
        <w:rPr>
          <w:noProof/>
        </w:rPr>
        <w:fldChar w:fldCharType="end"/>
      </w:r>
    </w:p>
    <w:p w14:paraId="0473198A" w14:textId="28DB15D6"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HTTP redirection</w:t>
      </w:r>
      <w:r>
        <w:rPr>
          <w:noProof/>
        </w:rPr>
        <w:tab/>
      </w:r>
      <w:r>
        <w:rPr>
          <w:noProof/>
        </w:rPr>
        <w:fldChar w:fldCharType="begin"/>
      </w:r>
      <w:r>
        <w:rPr>
          <w:noProof/>
        </w:rPr>
        <w:instrText xml:space="preserve"> PAGEREF _Toc199253172 \h </w:instrText>
      </w:r>
      <w:r>
        <w:rPr>
          <w:noProof/>
        </w:rPr>
      </w:r>
      <w:r>
        <w:rPr>
          <w:noProof/>
        </w:rPr>
        <w:fldChar w:fldCharType="separate"/>
      </w:r>
      <w:r>
        <w:rPr>
          <w:noProof/>
        </w:rPr>
        <w:t>99</w:t>
      </w:r>
      <w:r>
        <w:rPr>
          <w:noProof/>
        </w:rPr>
        <w:fldChar w:fldCharType="end"/>
      </w:r>
    </w:p>
    <w:p w14:paraId="4EA768AC" w14:textId="44FC1270" w:rsidR="009F1D48" w:rsidRDefault="009F1D48">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_Toc199253173 \h </w:instrText>
      </w:r>
      <w:r>
        <w:rPr>
          <w:noProof/>
        </w:rPr>
      </w:r>
      <w:r>
        <w:rPr>
          <w:noProof/>
        </w:rPr>
        <w:fldChar w:fldCharType="separate"/>
      </w:r>
      <w:r>
        <w:rPr>
          <w:noProof/>
        </w:rPr>
        <w:t>99</w:t>
      </w:r>
      <w:r>
        <w:rPr>
          <w:noProof/>
        </w:rPr>
        <w:fldChar w:fldCharType="end"/>
      </w:r>
    </w:p>
    <w:p w14:paraId="07676867" w14:textId="27203CFC"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_Toc199253174 \h </w:instrText>
      </w:r>
      <w:r>
        <w:rPr>
          <w:noProof/>
        </w:rPr>
      </w:r>
      <w:r>
        <w:rPr>
          <w:noProof/>
        </w:rPr>
        <w:fldChar w:fldCharType="separate"/>
      </w:r>
      <w:r>
        <w:rPr>
          <w:noProof/>
        </w:rPr>
        <w:t>99</w:t>
      </w:r>
      <w:r>
        <w:rPr>
          <w:noProof/>
        </w:rPr>
        <w:fldChar w:fldCharType="end"/>
      </w:r>
    </w:p>
    <w:p w14:paraId="251CE9B2" w14:textId="3050C918"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_Toc199253175 \h </w:instrText>
      </w:r>
      <w:r>
        <w:rPr>
          <w:noProof/>
        </w:rPr>
      </w:r>
      <w:r>
        <w:rPr>
          <w:noProof/>
        </w:rPr>
        <w:fldChar w:fldCharType="separate"/>
      </w:r>
      <w:r>
        <w:rPr>
          <w:noProof/>
        </w:rPr>
        <w:t>100</w:t>
      </w:r>
      <w:r>
        <w:rPr>
          <w:noProof/>
        </w:rPr>
        <w:fldChar w:fldCharType="end"/>
      </w:r>
    </w:p>
    <w:p w14:paraId="613E26EE" w14:textId="75603A9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_Toc199253176 \h </w:instrText>
      </w:r>
      <w:r>
        <w:rPr>
          <w:noProof/>
        </w:rPr>
      </w:r>
      <w:r>
        <w:rPr>
          <w:noProof/>
        </w:rPr>
        <w:fldChar w:fldCharType="separate"/>
      </w:r>
      <w:r>
        <w:rPr>
          <w:noProof/>
        </w:rPr>
        <w:t>100</w:t>
      </w:r>
      <w:r>
        <w:rPr>
          <w:noProof/>
        </w:rPr>
        <w:fldChar w:fldCharType="end"/>
      </w:r>
    </w:p>
    <w:p w14:paraId="28686D6D" w14:textId="44BA7AB9"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_Toc199253177 \h </w:instrText>
      </w:r>
      <w:r>
        <w:rPr>
          <w:noProof/>
        </w:rPr>
      </w:r>
      <w:r>
        <w:rPr>
          <w:noProof/>
        </w:rPr>
        <w:fldChar w:fldCharType="separate"/>
      </w:r>
      <w:r>
        <w:rPr>
          <w:noProof/>
        </w:rPr>
        <w:t>100</w:t>
      </w:r>
      <w:r>
        <w:rPr>
          <w:noProof/>
        </w:rPr>
        <w:fldChar w:fldCharType="end"/>
      </w:r>
    </w:p>
    <w:p w14:paraId="493AB6D4" w14:textId="5FA53F5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_Toc199253178 \h </w:instrText>
      </w:r>
      <w:r>
        <w:rPr>
          <w:noProof/>
        </w:rPr>
      </w:r>
      <w:r>
        <w:rPr>
          <w:noProof/>
        </w:rPr>
        <w:fldChar w:fldCharType="separate"/>
      </w:r>
      <w:r>
        <w:rPr>
          <w:noProof/>
        </w:rPr>
        <w:t>100</w:t>
      </w:r>
      <w:r>
        <w:rPr>
          <w:noProof/>
        </w:rPr>
        <w:fldChar w:fldCharType="end"/>
      </w:r>
    </w:p>
    <w:p w14:paraId="6C84C0C0" w14:textId="2F8551B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_Toc199253179 \h </w:instrText>
      </w:r>
      <w:r>
        <w:rPr>
          <w:noProof/>
        </w:rPr>
      </w:r>
      <w:r>
        <w:rPr>
          <w:noProof/>
        </w:rPr>
        <w:fldChar w:fldCharType="separate"/>
      </w:r>
      <w:r>
        <w:rPr>
          <w:noProof/>
        </w:rPr>
        <w:t>100</w:t>
      </w:r>
      <w:r>
        <w:rPr>
          <w:noProof/>
        </w:rPr>
        <w:fldChar w:fldCharType="end"/>
      </w:r>
    </w:p>
    <w:p w14:paraId="3BE36882" w14:textId="4402493B"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_Toc199253180 \h </w:instrText>
      </w:r>
      <w:r>
        <w:rPr>
          <w:noProof/>
        </w:rPr>
      </w:r>
      <w:r>
        <w:rPr>
          <w:noProof/>
        </w:rPr>
        <w:fldChar w:fldCharType="separate"/>
      </w:r>
      <w:r>
        <w:rPr>
          <w:noProof/>
        </w:rPr>
        <w:t>100</w:t>
      </w:r>
      <w:r>
        <w:rPr>
          <w:noProof/>
        </w:rPr>
        <w:fldChar w:fldCharType="end"/>
      </w:r>
    </w:p>
    <w:p w14:paraId="1E2D064A" w14:textId="3A50B61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_Toc199253181 \h </w:instrText>
      </w:r>
      <w:r>
        <w:rPr>
          <w:noProof/>
        </w:rPr>
      </w:r>
      <w:r>
        <w:rPr>
          <w:noProof/>
        </w:rPr>
        <w:fldChar w:fldCharType="separate"/>
      </w:r>
      <w:r>
        <w:rPr>
          <w:noProof/>
        </w:rPr>
        <w:t>100</w:t>
      </w:r>
      <w:r>
        <w:rPr>
          <w:noProof/>
        </w:rPr>
        <w:fldChar w:fldCharType="end"/>
      </w:r>
    </w:p>
    <w:p w14:paraId="40570E2A" w14:textId="07296A76"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_Toc199253182 \h </w:instrText>
      </w:r>
      <w:r>
        <w:rPr>
          <w:noProof/>
        </w:rPr>
      </w:r>
      <w:r>
        <w:rPr>
          <w:noProof/>
        </w:rPr>
        <w:fldChar w:fldCharType="separate"/>
      </w:r>
      <w:r>
        <w:rPr>
          <w:noProof/>
        </w:rPr>
        <w:t>100</w:t>
      </w:r>
      <w:r>
        <w:rPr>
          <w:noProof/>
        </w:rPr>
        <w:fldChar w:fldCharType="end"/>
      </w:r>
    </w:p>
    <w:p w14:paraId="66C72D75" w14:textId="1CE6F45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_Toc199253183 \h </w:instrText>
      </w:r>
      <w:r>
        <w:rPr>
          <w:noProof/>
        </w:rPr>
      </w:r>
      <w:r>
        <w:rPr>
          <w:noProof/>
        </w:rPr>
        <w:fldChar w:fldCharType="separate"/>
      </w:r>
      <w:r>
        <w:rPr>
          <w:noProof/>
        </w:rPr>
        <w:t>100</w:t>
      </w:r>
      <w:r>
        <w:rPr>
          <w:noProof/>
        </w:rPr>
        <w:fldChar w:fldCharType="end"/>
      </w:r>
    </w:p>
    <w:p w14:paraId="0227D74C" w14:textId="54D05A18"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_Toc199253184 \h </w:instrText>
      </w:r>
      <w:r>
        <w:rPr>
          <w:noProof/>
        </w:rPr>
      </w:r>
      <w:r>
        <w:rPr>
          <w:noProof/>
        </w:rPr>
        <w:fldChar w:fldCharType="separate"/>
      </w:r>
      <w:r>
        <w:rPr>
          <w:noProof/>
        </w:rPr>
        <w:t>101</w:t>
      </w:r>
      <w:r>
        <w:rPr>
          <w:noProof/>
        </w:rPr>
        <w:fldChar w:fldCharType="end"/>
      </w:r>
    </w:p>
    <w:p w14:paraId="4D7B2067" w14:textId="260C66C0"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_Toc199253185 \h </w:instrText>
      </w:r>
      <w:r>
        <w:rPr>
          <w:noProof/>
        </w:rPr>
      </w:r>
      <w:r>
        <w:rPr>
          <w:noProof/>
        </w:rPr>
        <w:fldChar w:fldCharType="separate"/>
      </w:r>
      <w:r>
        <w:rPr>
          <w:noProof/>
        </w:rPr>
        <w:t>101</w:t>
      </w:r>
      <w:r>
        <w:rPr>
          <w:noProof/>
        </w:rPr>
        <w:fldChar w:fldCharType="end"/>
      </w:r>
    </w:p>
    <w:p w14:paraId="0796E631" w14:textId="4002B53C"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_Toc199253186 \h </w:instrText>
      </w:r>
      <w:r>
        <w:rPr>
          <w:noProof/>
        </w:rPr>
      </w:r>
      <w:r>
        <w:rPr>
          <w:noProof/>
        </w:rPr>
        <w:fldChar w:fldCharType="separate"/>
      </w:r>
      <w:r>
        <w:rPr>
          <w:noProof/>
        </w:rPr>
        <w:t>101</w:t>
      </w:r>
      <w:r>
        <w:rPr>
          <w:noProof/>
        </w:rPr>
        <w:fldChar w:fldCharType="end"/>
      </w:r>
    </w:p>
    <w:p w14:paraId="430996F4" w14:textId="6D89DFE0"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_Toc199253187 \h </w:instrText>
      </w:r>
      <w:r>
        <w:rPr>
          <w:noProof/>
        </w:rPr>
      </w:r>
      <w:r>
        <w:rPr>
          <w:noProof/>
        </w:rPr>
        <w:fldChar w:fldCharType="separate"/>
      </w:r>
      <w:r>
        <w:rPr>
          <w:noProof/>
        </w:rPr>
        <w:t>101</w:t>
      </w:r>
      <w:r>
        <w:rPr>
          <w:noProof/>
        </w:rPr>
        <w:fldChar w:fldCharType="end"/>
      </w:r>
    </w:p>
    <w:p w14:paraId="61F0EE79" w14:textId="1FE833C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_Toc199253188 \h </w:instrText>
      </w:r>
      <w:r>
        <w:rPr>
          <w:noProof/>
        </w:rPr>
      </w:r>
      <w:r>
        <w:rPr>
          <w:noProof/>
        </w:rPr>
        <w:fldChar w:fldCharType="separate"/>
      </w:r>
      <w:r>
        <w:rPr>
          <w:noProof/>
        </w:rPr>
        <w:t>101</w:t>
      </w:r>
      <w:r>
        <w:rPr>
          <w:noProof/>
        </w:rPr>
        <w:fldChar w:fldCharType="end"/>
      </w:r>
    </w:p>
    <w:p w14:paraId="72F97E02" w14:textId="358C157B"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_Toc199253189 \h </w:instrText>
      </w:r>
      <w:r>
        <w:rPr>
          <w:noProof/>
        </w:rPr>
      </w:r>
      <w:r>
        <w:rPr>
          <w:noProof/>
        </w:rPr>
        <w:fldChar w:fldCharType="separate"/>
      </w:r>
      <w:r>
        <w:rPr>
          <w:noProof/>
        </w:rPr>
        <w:t>102</w:t>
      </w:r>
      <w:r>
        <w:rPr>
          <w:noProof/>
        </w:rPr>
        <w:fldChar w:fldCharType="end"/>
      </w:r>
    </w:p>
    <w:p w14:paraId="6863FBB3" w14:textId="73FC5D32"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_Toc199253190 \h </w:instrText>
      </w:r>
      <w:r>
        <w:rPr>
          <w:noProof/>
        </w:rPr>
      </w:r>
      <w:r>
        <w:rPr>
          <w:noProof/>
        </w:rPr>
        <w:fldChar w:fldCharType="separate"/>
      </w:r>
      <w:r>
        <w:rPr>
          <w:noProof/>
        </w:rPr>
        <w:t>102</w:t>
      </w:r>
      <w:r>
        <w:rPr>
          <w:noProof/>
        </w:rPr>
        <w:fldChar w:fldCharType="end"/>
      </w:r>
    </w:p>
    <w:p w14:paraId="5EBBEE4C" w14:textId="23249F0D"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_Toc199253191 \h </w:instrText>
      </w:r>
      <w:r>
        <w:rPr>
          <w:noProof/>
        </w:rPr>
      </w:r>
      <w:r>
        <w:rPr>
          <w:noProof/>
        </w:rPr>
        <w:fldChar w:fldCharType="separate"/>
      </w:r>
      <w:r>
        <w:rPr>
          <w:noProof/>
        </w:rPr>
        <w:t>102</w:t>
      </w:r>
      <w:r>
        <w:rPr>
          <w:noProof/>
        </w:rPr>
        <w:fldChar w:fldCharType="end"/>
      </w:r>
    </w:p>
    <w:p w14:paraId="6AB1C581" w14:textId="68138964"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_Toc199253192 \h </w:instrText>
      </w:r>
      <w:r>
        <w:rPr>
          <w:noProof/>
        </w:rPr>
      </w:r>
      <w:r>
        <w:rPr>
          <w:noProof/>
        </w:rPr>
        <w:fldChar w:fldCharType="separate"/>
      </w:r>
      <w:r>
        <w:rPr>
          <w:noProof/>
        </w:rPr>
        <w:t>102</w:t>
      </w:r>
      <w:r>
        <w:rPr>
          <w:noProof/>
        </w:rPr>
        <w:fldChar w:fldCharType="end"/>
      </w:r>
    </w:p>
    <w:p w14:paraId="40F2D548" w14:textId="091FE9F0"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_Toc199253193 \h </w:instrText>
      </w:r>
      <w:r>
        <w:rPr>
          <w:noProof/>
        </w:rPr>
      </w:r>
      <w:r>
        <w:rPr>
          <w:noProof/>
        </w:rPr>
        <w:fldChar w:fldCharType="separate"/>
      </w:r>
      <w:r>
        <w:rPr>
          <w:noProof/>
        </w:rPr>
        <w:t>103</w:t>
      </w:r>
      <w:r>
        <w:rPr>
          <w:noProof/>
        </w:rPr>
        <w:fldChar w:fldCharType="end"/>
      </w:r>
    </w:p>
    <w:p w14:paraId="3EED08D1" w14:textId="43086CCA"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_Toc199253194 \h </w:instrText>
      </w:r>
      <w:r>
        <w:rPr>
          <w:noProof/>
        </w:rPr>
      </w:r>
      <w:r>
        <w:rPr>
          <w:noProof/>
        </w:rPr>
        <w:fldChar w:fldCharType="separate"/>
      </w:r>
      <w:r>
        <w:rPr>
          <w:noProof/>
        </w:rPr>
        <w:t>104</w:t>
      </w:r>
      <w:r>
        <w:rPr>
          <w:noProof/>
        </w:rPr>
        <w:fldChar w:fldCharType="end"/>
      </w:r>
    </w:p>
    <w:p w14:paraId="267815B7" w14:textId="46B03BC6"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_Toc199253195 \h </w:instrText>
      </w:r>
      <w:r>
        <w:rPr>
          <w:noProof/>
        </w:rPr>
      </w:r>
      <w:r>
        <w:rPr>
          <w:noProof/>
        </w:rPr>
        <w:fldChar w:fldCharType="separate"/>
      </w:r>
      <w:r>
        <w:rPr>
          <w:noProof/>
        </w:rPr>
        <w:t>104</w:t>
      </w:r>
      <w:r>
        <w:rPr>
          <w:noProof/>
        </w:rPr>
        <w:fldChar w:fldCharType="end"/>
      </w:r>
    </w:p>
    <w:p w14:paraId="67E5D483" w14:textId="62722A35"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Structured data types</w:t>
      </w:r>
      <w:r>
        <w:rPr>
          <w:noProof/>
        </w:rPr>
        <w:tab/>
      </w:r>
      <w:r>
        <w:rPr>
          <w:noProof/>
        </w:rPr>
        <w:fldChar w:fldCharType="begin"/>
      </w:r>
      <w:r>
        <w:rPr>
          <w:noProof/>
        </w:rPr>
        <w:instrText xml:space="preserve"> PAGEREF _Toc199253196 \h </w:instrText>
      </w:r>
      <w:r>
        <w:rPr>
          <w:noProof/>
        </w:rPr>
      </w:r>
      <w:r>
        <w:rPr>
          <w:noProof/>
        </w:rPr>
        <w:fldChar w:fldCharType="separate"/>
      </w:r>
      <w:r>
        <w:rPr>
          <w:noProof/>
        </w:rPr>
        <w:t>104</w:t>
      </w:r>
      <w:r>
        <w:rPr>
          <w:noProof/>
        </w:rPr>
        <w:fldChar w:fldCharType="end"/>
      </w:r>
    </w:p>
    <w:p w14:paraId="771686EB" w14:textId="4273CDD9"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_Toc199253197 \h </w:instrText>
      </w:r>
      <w:r>
        <w:rPr>
          <w:noProof/>
        </w:rPr>
      </w:r>
      <w:r>
        <w:rPr>
          <w:noProof/>
        </w:rPr>
        <w:fldChar w:fldCharType="separate"/>
      </w:r>
      <w:r>
        <w:rPr>
          <w:noProof/>
        </w:rPr>
        <w:t>104</w:t>
      </w:r>
      <w:r>
        <w:rPr>
          <w:noProof/>
        </w:rPr>
        <w:fldChar w:fldCharType="end"/>
      </w:r>
    </w:p>
    <w:p w14:paraId="3642E3B3" w14:textId="6CF1A963"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_Toc199253198 \h </w:instrText>
      </w:r>
      <w:r>
        <w:rPr>
          <w:noProof/>
        </w:rPr>
      </w:r>
      <w:r>
        <w:rPr>
          <w:noProof/>
        </w:rPr>
        <w:fldChar w:fldCharType="separate"/>
      </w:r>
      <w:r>
        <w:rPr>
          <w:noProof/>
        </w:rPr>
        <w:t>105</w:t>
      </w:r>
      <w:r>
        <w:rPr>
          <w:noProof/>
        </w:rPr>
        <w:fldChar w:fldCharType="end"/>
      </w:r>
    </w:p>
    <w:p w14:paraId="3F262D75" w14:textId="674757A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_Toc199253199 \h </w:instrText>
      </w:r>
      <w:r>
        <w:rPr>
          <w:noProof/>
        </w:rPr>
      </w:r>
      <w:r>
        <w:rPr>
          <w:noProof/>
        </w:rPr>
        <w:fldChar w:fldCharType="separate"/>
      </w:r>
      <w:r>
        <w:rPr>
          <w:noProof/>
        </w:rPr>
        <w:t>105</w:t>
      </w:r>
      <w:r>
        <w:rPr>
          <w:noProof/>
        </w:rPr>
        <w:fldChar w:fldCharType="end"/>
      </w:r>
    </w:p>
    <w:p w14:paraId="36AABCC4" w14:textId="30D9C781"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_Toc199253200 \h </w:instrText>
      </w:r>
      <w:r>
        <w:rPr>
          <w:noProof/>
        </w:rPr>
      </w:r>
      <w:r>
        <w:rPr>
          <w:noProof/>
        </w:rPr>
        <w:fldChar w:fldCharType="separate"/>
      </w:r>
      <w:r>
        <w:rPr>
          <w:noProof/>
        </w:rPr>
        <w:t>106</w:t>
      </w:r>
      <w:r>
        <w:rPr>
          <w:noProof/>
        </w:rPr>
        <w:fldChar w:fldCharType="end"/>
      </w:r>
    </w:p>
    <w:p w14:paraId="4F188E2F" w14:textId="51D24F7F"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_Toc199253201 \h </w:instrText>
      </w:r>
      <w:r>
        <w:rPr>
          <w:noProof/>
        </w:rPr>
      </w:r>
      <w:r>
        <w:rPr>
          <w:noProof/>
        </w:rPr>
        <w:fldChar w:fldCharType="separate"/>
      </w:r>
      <w:r>
        <w:rPr>
          <w:noProof/>
        </w:rPr>
        <w:t>112</w:t>
      </w:r>
      <w:r>
        <w:rPr>
          <w:noProof/>
        </w:rPr>
        <w:fldChar w:fldCharType="end"/>
      </w:r>
    </w:p>
    <w:p w14:paraId="7C1378E3" w14:textId="385C539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_Toc199253202 \h </w:instrText>
      </w:r>
      <w:r>
        <w:rPr>
          <w:noProof/>
        </w:rPr>
      </w:r>
      <w:r>
        <w:rPr>
          <w:noProof/>
        </w:rPr>
        <w:fldChar w:fldCharType="separate"/>
      </w:r>
      <w:r>
        <w:rPr>
          <w:noProof/>
        </w:rPr>
        <w:t>112</w:t>
      </w:r>
      <w:r>
        <w:rPr>
          <w:noProof/>
        </w:rPr>
        <w:fldChar w:fldCharType="end"/>
      </w:r>
    </w:p>
    <w:p w14:paraId="1211982D" w14:textId="232354E0"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_Toc199253203 \h </w:instrText>
      </w:r>
      <w:r>
        <w:rPr>
          <w:noProof/>
        </w:rPr>
      </w:r>
      <w:r>
        <w:rPr>
          <w:noProof/>
        </w:rPr>
        <w:fldChar w:fldCharType="separate"/>
      </w:r>
      <w:r>
        <w:rPr>
          <w:noProof/>
        </w:rPr>
        <w:t>112</w:t>
      </w:r>
      <w:r>
        <w:rPr>
          <w:noProof/>
        </w:rPr>
        <w:fldChar w:fldCharType="end"/>
      </w:r>
    </w:p>
    <w:p w14:paraId="4807A5A1" w14:textId="2CB79AB5"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Simple data types and enumerations</w:t>
      </w:r>
      <w:r>
        <w:rPr>
          <w:noProof/>
        </w:rPr>
        <w:tab/>
      </w:r>
      <w:r>
        <w:rPr>
          <w:noProof/>
        </w:rPr>
        <w:fldChar w:fldCharType="begin"/>
      </w:r>
      <w:r>
        <w:rPr>
          <w:noProof/>
        </w:rPr>
        <w:instrText xml:space="preserve"> PAGEREF _Toc199253204 \h </w:instrText>
      </w:r>
      <w:r>
        <w:rPr>
          <w:noProof/>
        </w:rPr>
      </w:r>
      <w:r>
        <w:rPr>
          <w:noProof/>
        </w:rPr>
        <w:fldChar w:fldCharType="separate"/>
      </w:r>
      <w:r>
        <w:rPr>
          <w:noProof/>
        </w:rPr>
        <w:t>112</w:t>
      </w:r>
      <w:r>
        <w:rPr>
          <w:noProof/>
        </w:rPr>
        <w:fldChar w:fldCharType="end"/>
      </w:r>
    </w:p>
    <w:p w14:paraId="6869DC90" w14:textId="227E5570"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_Toc199253205 \h </w:instrText>
      </w:r>
      <w:r>
        <w:rPr>
          <w:noProof/>
        </w:rPr>
      </w:r>
      <w:r>
        <w:rPr>
          <w:noProof/>
        </w:rPr>
        <w:fldChar w:fldCharType="separate"/>
      </w:r>
      <w:r>
        <w:rPr>
          <w:noProof/>
        </w:rPr>
        <w:t>112</w:t>
      </w:r>
      <w:r>
        <w:rPr>
          <w:noProof/>
        </w:rPr>
        <w:fldChar w:fldCharType="end"/>
      </w:r>
    </w:p>
    <w:p w14:paraId="403F80AA" w14:textId="6EDE6EFB"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_Toc199253206 \h </w:instrText>
      </w:r>
      <w:r>
        <w:rPr>
          <w:noProof/>
        </w:rPr>
      </w:r>
      <w:r>
        <w:rPr>
          <w:noProof/>
        </w:rPr>
        <w:fldChar w:fldCharType="separate"/>
      </w:r>
      <w:r>
        <w:rPr>
          <w:noProof/>
        </w:rPr>
        <w:t>112</w:t>
      </w:r>
      <w:r>
        <w:rPr>
          <w:noProof/>
        </w:rPr>
        <w:fldChar w:fldCharType="end"/>
      </w:r>
    </w:p>
    <w:p w14:paraId="5F37D95D" w14:textId="69AD522C"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_Toc199253207 \h </w:instrText>
      </w:r>
      <w:r>
        <w:rPr>
          <w:noProof/>
        </w:rPr>
      </w:r>
      <w:r>
        <w:rPr>
          <w:noProof/>
        </w:rPr>
        <w:fldChar w:fldCharType="separate"/>
      </w:r>
      <w:r>
        <w:rPr>
          <w:noProof/>
        </w:rPr>
        <w:t>113</w:t>
      </w:r>
      <w:r>
        <w:rPr>
          <w:noProof/>
        </w:rPr>
        <w:fldChar w:fldCharType="end"/>
      </w:r>
    </w:p>
    <w:p w14:paraId="7C9ABC4B" w14:textId="66AE5367" w:rsidR="009F1D48" w:rsidRDefault="009F1D48">
      <w:pPr>
        <w:pStyle w:val="TOC5"/>
        <w:rPr>
          <w:rFonts w:asciiTheme="minorHAnsi" w:eastAsiaTheme="minorEastAsia" w:hAnsiTheme="minorHAnsi" w:cstheme="minorBidi"/>
          <w:noProof/>
          <w:kern w:val="2"/>
          <w:sz w:val="24"/>
          <w:szCs w:val="24"/>
          <w:lang w:val="en-US" w:eastAsia="zh-CN"/>
          <w14:ligatures w14:val="standardContextual"/>
        </w:rPr>
      </w:pPr>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_Toc199253208 \h </w:instrText>
      </w:r>
      <w:r>
        <w:rPr>
          <w:noProof/>
        </w:rPr>
      </w:r>
      <w:r>
        <w:rPr>
          <w:noProof/>
        </w:rPr>
        <w:fldChar w:fldCharType="separate"/>
      </w:r>
      <w:r>
        <w:rPr>
          <w:noProof/>
        </w:rPr>
        <w:t>113</w:t>
      </w:r>
      <w:r>
        <w:rPr>
          <w:noProof/>
        </w:rPr>
        <w:fldChar w:fldCharType="end"/>
      </w:r>
    </w:p>
    <w:p w14:paraId="57367E95" w14:textId="4553B9C4"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_Toc199253209 \h </w:instrText>
      </w:r>
      <w:r>
        <w:rPr>
          <w:noProof/>
        </w:rPr>
      </w:r>
      <w:r>
        <w:rPr>
          <w:noProof/>
        </w:rPr>
        <w:fldChar w:fldCharType="separate"/>
      </w:r>
      <w:r>
        <w:rPr>
          <w:noProof/>
        </w:rPr>
        <w:t>113</w:t>
      </w:r>
      <w:r>
        <w:rPr>
          <w:noProof/>
        </w:rPr>
        <w:fldChar w:fldCharType="end"/>
      </w:r>
    </w:p>
    <w:p w14:paraId="60A3055A" w14:textId="0DBDF0C7"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_Toc199253210 \h </w:instrText>
      </w:r>
      <w:r>
        <w:rPr>
          <w:noProof/>
        </w:rPr>
      </w:r>
      <w:r>
        <w:rPr>
          <w:noProof/>
        </w:rPr>
        <w:fldChar w:fldCharType="separate"/>
      </w:r>
      <w:r>
        <w:rPr>
          <w:noProof/>
        </w:rPr>
        <w:t>113</w:t>
      </w:r>
      <w:r>
        <w:rPr>
          <w:noProof/>
        </w:rPr>
        <w:fldChar w:fldCharType="end"/>
      </w:r>
    </w:p>
    <w:p w14:paraId="691124C3" w14:textId="7A2C3021"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_Toc199253211 \h </w:instrText>
      </w:r>
      <w:r>
        <w:rPr>
          <w:noProof/>
        </w:rPr>
      </w:r>
      <w:r>
        <w:rPr>
          <w:noProof/>
        </w:rPr>
        <w:fldChar w:fldCharType="separate"/>
      </w:r>
      <w:r>
        <w:rPr>
          <w:noProof/>
        </w:rPr>
        <w:t>113</w:t>
      </w:r>
      <w:r>
        <w:rPr>
          <w:noProof/>
        </w:rPr>
        <w:fldChar w:fldCharType="end"/>
      </w:r>
    </w:p>
    <w:p w14:paraId="51BC293A" w14:textId="4D046561" w:rsidR="009F1D48" w:rsidRDefault="009F1D48">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_Toc199253212 \h </w:instrText>
      </w:r>
      <w:r>
        <w:rPr>
          <w:noProof/>
        </w:rPr>
      </w:r>
      <w:r>
        <w:rPr>
          <w:noProof/>
        </w:rPr>
        <w:fldChar w:fldCharType="separate"/>
      </w:r>
      <w:r>
        <w:rPr>
          <w:noProof/>
        </w:rPr>
        <w:t>113</w:t>
      </w:r>
      <w:r>
        <w:rPr>
          <w:noProof/>
        </w:rPr>
        <w:fldChar w:fldCharType="end"/>
      </w:r>
    </w:p>
    <w:p w14:paraId="3A866E7D" w14:textId="0298EF55"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Security</w:t>
      </w:r>
      <w:r>
        <w:rPr>
          <w:noProof/>
        </w:rPr>
        <w:tab/>
      </w:r>
      <w:r>
        <w:rPr>
          <w:noProof/>
        </w:rPr>
        <w:fldChar w:fldCharType="begin"/>
      </w:r>
      <w:r>
        <w:rPr>
          <w:noProof/>
        </w:rPr>
        <w:instrText xml:space="preserve"> PAGEREF _Toc199253213 \h </w:instrText>
      </w:r>
      <w:r>
        <w:rPr>
          <w:noProof/>
        </w:rPr>
      </w:r>
      <w:r>
        <w:rPr>
          <w:noProof/>
        </w:rPr>
        <w:fldChar w:fldCharType="separate"/>
      </w:r>
      <w:r>
        <w:rPr>
          <w:noProof/>
        </w:rPr>
        <w:t>114</w:t>
      </w:r>
      <w:r>
        <w:rPr>
          <w:noProof/>
        </w:rPr>
        <w:fldChar w:fldCharType="end"/>
      </w:r>
    </w:p>
    <w:p w14:paraId="524971C6" w14:textId="21BBDE09"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_Toc199253214 \h </w:instrText>
      </w:r>
      <w:r>
        <w:rPr>
          <w:noProof/>
        </w:rPr>
      </w:r>
      <w:r>
        <w:rPr>
          <w:noProof/>
        </w:rPr>
        <w:fldChar w:fldCharType="separate"/>
      </w:r>
      <w:r>
        <w:rPr>
          <w:noProof/>
        </w:rPr>
        <w:t>114</w:t>
      </w:r>
      <w:r>
        <w:rPr>
          <w:noProof/>
        </w:rPr>
        <w:fldChar w:fldCharType="end"/>
      </w:r>
    </w:p>
    <w:p w14:paraId="669E93E4" w14:textId="3623F370" w:rsidR="009F1D48" w:rsidRDefault="009F1D48">
      <w:pPr>
        <w:pStyle w:val="TOC3"/>
        <w:rPr>
          <w:rFonts w:asciiTheme="minorHAnsi" w:eastAsiaTheme="minorEastAsia" w:hAnsiTheme="minorHAnsi" w:cstheme="minorBidi"/>
          <w:noProof/>
          <w:kern w:val="2"/>
          <w:sz w:val="24"/>
          <w:szCs w:val="24"/>
          <w:lang w:val="en-US" w:eastAsia="zh-CN"/>
          <w14:ligatures w14:val="standardContextual"/>
        </w:rPr>
      </w:pPr>
      <w:r w:rsidRPr="002900C6">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HTTP redirection</w:t>
      </w:r>
      <w:r>
        <w:rPr>
          <w:noProof/>
        </w:rPr>
        <w:tab/>
      </w:r>
      <w:r>
        <w:rPr>
          <w:noProof/>
        </w:rPr>
        <w:fldChar w:fldCharType="begin"/>
      </w:r>
      <w:r>
        <w:rPr>
          <w:noProof/>
        </w:rPr>
        <w:instrText xml:space="preserve"> PAGEREF _Toc199253215 \h </w:instrText>
      </w:r>
      <w:r>
        <w:rPr>
          <w:noProof/>
        </w:rPr>
      </w:r>
      <w:r>
        <w:rPr>
          <w:noProof/>
        </w:rPr>
        <w:fldChar w:fldCharType="separate"/>
      </w:r>
      <w:r>
        <w:rPr>
          <w:noProof/>
        </w:rPr>
        <w:t>114</w:t>
      </w:r>
      <w:r>
        <w:rPr>
          <w:noProof/>
        </w:rPr>
        <w:fldChar w:fldCharType="end"/>
      </w:r>
    </w:p>
    <w:p w14:paraId="6C9C7F4C" w14:textId="152FE7CC" w:rsidR="009F1D48" w:rsidRDefault="009F1D48">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_Toc199253216 \h </w:instrText>
      </w:r>
      <w:r>
        <w:rPr>
          <w:noProof/>
        </w:rPr>
      </w:r>
      <w:r>
        <w:rPr>
          <w:noProof/>
        </w:rPr>
        <w:fldChar w:fldCharType="separate"/>
      </w:r>
      <w:r>
        <w:rPr>
          <w:noProof/>
        </w:rPr>
        <w:t>115</w:t>
      </w:r>
      <w:r>
        <w:rPr>
          <w:noProof/>
        </w:rPr>
        <w:fldChar w:fldCharType="end"/>
      </w:r>
    </w:p>
    <w:p w14:paraId="4ACC6EE9" w14:textId="3102FC39"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_Toc199253217 \h </w:instrText>
      </w:r>
      <w:r>
        <w:rPr>
          <w:noProof/>
        </w:rPr>
      </w:r>
      <w:r>
        <w:rPr>
          <w:noProof/>
        </w:rPr>
        <w:fldChar w:fldCharType="separate"/>
      </w:r>
      <w:r>
        <w:rPr>
          <w:noProof/>
        </w:rPr>
        <w:t>115</w:t>
      </w:r>
      <w:r>
        <w:rPr>
          <w:noProof/>
        </w:rPr>
        <w:fldChar w:fldCharType="end"/>
      </w:r>
    </w:p>
    <w:p w14:paraId="1FC7B47E" w14:textId="35B30B8C"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_Toc199253218 \h </w:instrText>
      </w:r>
      <w:r>
        <w:rPr>
          <w:noProof/>
        </w:rPr>
      </w:r>
      <w:r>
        <w:rPr>
          <w:noProof/>
        </w:rPr>
        <w:fldChar w:fldCharType="separate"/>
      </w:r>
      <w:r>
        <w:rPr>
          <w:noProof/>
        </w:rPr>
        <w:t>115</w:t>
      </w:r>
      <w:r>
        <w:rPr>
          <w:noProof/>
        </w:rPr>
        <w:fldChar w:fldCharType="end"/>
      </w:r>
    </w:p>
    <w:p w14:paraId="4B640310" w14:textId="17034633" w:rsidR="009F1D48" w:rsidRDefault="009F1D48">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_Toc199253219 \h </w:instrText>
      </w:r>
      <w:r>
        <w:rPr>
          <w:noProof/>
        </w:rPr>
      </w:r>
      <w:r>
        <w:rPr>
          <w:noProof/>
        </w:rPr>
        <w:fldChar w:fldCharType="separate"/>
      </w:r>
      <w:r>
        <w:rPr>
          <w:noProof/>
        </w:rPr>
        <w:t>146</w:t>
      </w:r>
      <w:r>
        <w:rPr>
          <w:noProof/>
        </w:rPr>
        <w:fldChar w:fldCharType="end"/>
      </w:r>
    </w:p>
    <w:p w14:paraId="56D66CFB" w14:textId="3E333198" w:rsidR="009F1D48" w:rsidRDefault="009F1D48">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_Toc199253220 \h </w:instrText>
      </w:r>
      <w:r>
        <w:rPr>
          <w:noProof/>
        </w:rPr>
      </w:r>
      <w:r>
        <w:rPr>
          <w:noProof/>
        </w:rPr>
        <w:fldChar w:fldCharType="separate"/>
      </w:r>
      <w:r>
        <w:rPr>
          <w:noProof/>
        </w:rPr>
        <w:t>151</w:t>
      </w:r>
      <w:r>
        <w:rPr>
          <w:noProof/>
        </w:rPr>
        <w:fldChar w:fldCharType="end"/>
      </w:r>
    </w:p>
    <w:p w14:paraId="128BB875" w14:textId="245AB100" w:rsidR="00080512" w:rsidRPr="004D3578" w:rsidRDefault="009F1D48">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Start w:id="37" w:name="_Toc19925297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113AF00" w14:textId="77777777" w:rsidR="00080512" w:rsidRPr="004D3578" w:rsidRDefault="00080512">
      <w:r w:rsidRPr="004D3578">
        <w:t xml:space="preserve">This Technical </w:t>
      </w:r>
      <w:bookmarkStart w:id="38" w:name="spectype3"/>
      <w:r w:rsidRPr="00EB7848">
        <w:t>Specification</w:t>
      </w:r>
      <w:bookmarkEnd w:id="38"/>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w:t>
      </w:r>
      <w:r w:rsidRPr="001F1132">
        <w:lastRenderedPageBreak/>
        <w:t>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9" w:name="introduction"/>
      <w:bookmarkStart w:id="40" w:name="_Toc20150326"/>
      <w:bookmarkStart w:id="41" w:name="_Toc25168565"/>
      <w:bookmarkStart w:id="42" w:name="_Toc27592984"/>
      <w:bookmarkStart w:id="43" w:name="_Toc34147853"/>
      <w:bookmarkStart w:id="44" w:name="_Toc36463237"/>
      <w:bookmarkStart w:id="45" w:name="_Toc43215077"/>
      <w:bookmarkStart w:id="46" w:name="_Toc45032325"/>
      <w:bookmarkStart w:id="47" w:name="_Toc49849814"/>
      <w:bookmarkStart w:id="48" w:name="_Toc51873328"/>
      <w:bookmarkStart w:id="49" w:name="_Toc56517456"/>
      <w:bookmarkStart w:id="50" w:name="_Toc58594357"/>
      <w:bookmarkStart w:id="51" w:name="_Toc67685867"/>
      <w:bookmarkStart w:id="52" w:name="_Toc74993688"/>
      <w:bookmarkStart w:id="53" w:name="_Toc82716276"/>
      <w:bookmarkStart w:id="54" w:name="_Toc88818563"/>
      <w:bookmarkStart w:id="55" w:name="_Toc90650485"/>
      <w:bookmarkStart w:id="56" w:name="_Toc98506156"/>
      <w:bookmarkStart w:id="57" w:name="_Toc106639441"/>
      <w:bookmarkStart w:id="58" w:name="_Toc114778951"/>
      <w:bookmarkStart w:id="59" w:name="_Toc122096868"/>
      <w:bookmarkStart w:id="60" w:name="_Toc130844088"/>
      <w:bookmarkStart w:id="61" w:name="_Toc138411794"/>
      <w:bookmarkStart w:id="62" w:name="_Toc145955962"/>
      <w:bookmarkStart w:id="63" w:name="_Toc153887391"/>
      <w:bookmarkStart w:id="64" w:name="_Toc161905271"/>
      <w:bookmarkStart w:id="65" w:name="_Toc170209874"/>
      <w:bookmarkStart w:id="66" w:name="_Toc183618106"/>
      <w:bookmarkStart w:id="67" w:name="_Toc186726410"/>
      <w:bookmarkStart w:id="68" w:name="_Toc192836502"/>
      <w:bookmarkStart w:id="69" w:name="_Toc199252972"/>
      <w:bookmarkEnd w:id="39"/>
      <w:r w:rsidRPr="00143FEC">
        <w:t>1</w:t>
      </w:r>
      <w:r w:rsidRPr="00143FEC">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70" w:name="_Toc20150327"/>
      <w:bookmarkStart w:id="71" w:name="_Toc25168566"/>
      <w:bookmarkStart w:id="72" w:name="_Toc27592985"/>
      <w:bookmarkStart w:id="73" w:name="_Toc34147854"/>
      <w:bookmarkStart w:id="74" w:name="_Toc36463238"/>
      <w:bookmarkStart w:id="75" w:name="_Toc43215078"/>
      <w:bookmarkStart w:id="76" w:name="_Toc45032326"/>
      <w:bookmarkStart w:id="77" w:name="_Toc49849815"/>
      <w:bookmarkStart w:id="78" w:name="_Toc51873329"/>
      <w:bookmarkStart w:id="79" w:name="_Toc56517457"/>
      <w:bookmarkStart w:id="80" w:name="_Toc58594358"/>
      <w:bookmarkStart w:id="81" w:name="_Toc67685868"/>
      <w:bookmarkStart w:id="82" w:name="_Toc74993689"/>
      <w:bookmarkStart w:id="83" w:name="_Toc82716277"/>
      <w:bookmarkStart w:id="84" w:name="_Toc88818564"/>
      <w:bookmarkStart w:id="85" w:name="_Toc90650486"/>
      <w:bookmarkStart w:id="86" w:name="_Toc98506157"/>
      <w:bookmarkStart w:id="87" w:name="_Toc106639442"/>
      <w:bookmarkStart w:id="88" w:name="_Toc114778952"/>
      <w:bookmarkStart w:id="89" w:name="_Toc122096869"/>
      <w:bookmarkStart w:id="90" w:name="_Toc130844089"/>
      <w:bookmarkStart w:id="91" w:name="_Toc138411795"/>
      <w:bookmarkStart w:id="92" w:name="_Toc145955963"/>
      <w:bookmarkStart w:id="93" w:name="_Toc153887392"/>
      <w:bookmarkStart w:id="94" w:name="_Toc161905272"/>
      <w:bookmarkStart w:id="95" w:name="_Toc170209875"/>
      <w:bookmarkStart w:id="96" w:name="_Toc183618107"/>
      <w:bookmarkStart w:id="97" w:name="_Toc186726411"/>
      <w:bookmarkStart w:id="98" w:name="_Toc192836503"/>
      <w:bookmarkStart w:id="99" w:name="_Toc199252973"/>
      <w:r w:rsidRPr="00143FEC">
        <w:t>2</w:t>
      </w:r>
      <w:r w:rsidRPr="00143FEC">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0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00"/>
    <w:p w14:paraId="6FC69483" w14:textId="58E0CEBE" w:rsidR="00EB7848" w:rsidRDefault="00EB7848" w:rsidP="00EB7848">
      <w:pPr>
        <w:pStyle w:val="EX"/>
        <w:rPr>
          <w:lang w:eastAsia="zh-CN"/>
        </w:rPr>
      </w:pPr>
      <w:r>
        <w:rPr>
          <w:noProof/>
          <w:snapToGrid w:val="0"/>
        </w:rPr>
        <w:t>[15]</w:t>
      </w:r>
      <w:r>
        <w:rPr>
          <w:noProof/>
          <w:snapToGrid w:val="0"/>
        </w:rPr>
        <w:tab/>
        <w:t>IETF RFC </w:t>
      </w:r>
      <w:bookmarkStart w:id="101" w:name="_Hlk149144825"/>
      <w:r w:rsidR="00083B1E" w:rsidRPr="006521E6">
        <w:rPr>
          <w:noProof/>
          <w:snapToGrid w:val="0"/>
        </w:rPr>
        <w:t>9457</w:t>
      </w:r>
      <w:bookmarkEnd w:id="101"/>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02" w:name="_Toc20150328"/>
      <w:bookmarkStart w:id="103" w:name="_Toc25168567"/>
      <w:bookmarkStart w:id="104"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w:t>
      </w:r>
      <w:r>
        <w:lastRenderedPageBreak/>
        <w:t>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05" w:name="_Toc34147855"/>
      <w:bookmarkStart w:id="106" w:name="_Toc36463239"/>
      <w:bookmarkStart w:id="107" w:name="_Toc43215079"/>
      <w:bookmarkStart w:id="108" w:name="_Toc45032327"/>
      <w:bookmarkStart w:id="109" w:name="_Toc49849816"/>
      <w:bookmarkStart w:id="110" w:name="_Toc51873330"/>
      <w:bookmarkStart w:id="111" w:name="_Toc56517458"/>
      <w:bookmarkStart w:id="112" w:name="_Toc58594359"/>
      <w:bookmarkStart w:id="113" w:name="_Toc67685869"/>
      <w:bookmarkStart w:id="114" w:name="_Toc74993690"/>
      <w:bookmarkStart w:id="115" w:name="_Toc82716278"/>
      <w:bookmarkStart w:id="116" w:name="_Toc88818565"/>
      <w:bookmarkStart w:id="117" w:name="_Toc90650487"/>
      <w:bookmarkStart w:id="118" w:name="_Toc98506158"/>
      <w:bookmarkStart w:id="119" w:name="_Toc106639443"/>
      <w:bookmarkStart w:id="120" w:name="_Toc114778953"/>
      <w:bookmarkStart w:id="121" w:name="_Toc122096870"/>
      <w:bookmarkStart w:id="122" w:name="_Toc130844090"/>
      <w:bookmarkStart w:id="123" w:name="_Toc138411796"/>
      <w:bookmarkStart w:id="124" w:name="_Toc145955964"/>
      <w:bookmarkStart w:id="125" w:name="_Toc153887393"/>
      <w:bookmarkStart w:id="126" w:name="_Toc161905273"/>
      <w:bookmarkStart w:id="127" w:name="_Toc170209876"/>
      <w:bookmarkStart w:id="128" w:name="_Toc183618108"/>
      <w:bookmarkStart w:id="129" w:name="_Toc186726412"/>
      <w:bookmarkStart w:id="130" w:name="_Toc192836504"/>
      <w:bookmarkStart w:id="131" w:name="_Toc199252974"/>
      <w:r>
        <w:t>3</w:t>
      </w:r>
      <w:r>
        <w:tab/>
        <w:t>Definitions</w:t>
      </w:r>
      <w:r>
        <w:rPr>
          <w:rFonts w:hint="eastAsia"/>
          <w:lang w:eastAsia="zh-CN"/>
        </w:rPr>
        <w:t xml:space="preserve"> </w:t>
      </w:r>
      <w:r>
        <w:t>and 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1FC9954" w14:textId="77777777" w:rsidR="00EB7848" w:rsidRDefault="00EB7848" w:rsidP="00B32564">
      <w:pPr>
        <w:pStyle w:val="Heading2"/>
      </w:pPr>
      <w:bookmarkStart w:id="132" w:name="_Toc20150329"/>
      <w:bookmarkStart w:id="133" w:name="_Toc25168568"/>
      <w:bookmarkStart w:id="134" w:name="_Toc27592987"/>
      <w:bookmarkStart w:id="135" w:name="_Toc34147856"/>
      <w:bookmarkStart w:id="136" w:name="_Toc36463240"/>
      <w:bookmarkStart w:id="137" w:name="_Toc43215080"/>
      <w:bookmarkStart w:id="138" w:name="_Toc45032328"/>
      <w:bookmarkStart w:id="139" w:name="_Toc49849817"/>
      <w:bookmarkStart w:id="140" w:name="_Toc51873331"/>
      <w:bookmarkStart w:id="141" w:name="_Toc56517459"/>
      <w:bookmarkStart w:id="142" w:name="_Toc58594360"/>
      <w:bookmarkStart w:id="143" w:name="_Toc67685870"/>
      <w:bookmarkStart w:id="144" w:name="_Toc74993691"/>
      <w:bookmarkStart w:id="145" w:name="_Toc82716279"/>
      <w:bookmarkStart w:id="146" w:name="_Toc88818566"/>
      <w:bookmarkStart w:id="147" w:name="_Toc90650488"/>
      <w:bookmarkStart w:id="148" w:name="_Toc98506159"/>
      <w:bookmarkStart w:id="149" w:name="_Toc106639444"/>
      <w:bookmarkStart w:id="150" w:name="_Toc114778954"/>
      <w:bookmarkStart w:id="151" w:name="_Toc122096871"/>
      <w:bookmarkStart w:id="152" w:name="_Toc130844091"/>
      <w:bookmarkStart w:id="153" w:name="_Toc138411797"/>
      <w:bookmarkStart w:id="154" w:name="_Toc145955965"/>
      <w:bookmarkStart w:id="155" w:name="_Toc153887394"/>
      <w:bookmarkStart w:id="156" w:name="_Toc161905274"/>
      <w:bookmarkStart w:id="157" w:name="_Toc170209877"/>
      <w:bookmarkStart w:id="158" w:name="_Toc183618109"/>
      <w:bookmarkStart w:id="159" w:name="_Toc186726413"/>
      <w:bookmarkStart w:id="160" w:name="_Toc192836505"/>
      <w:bookmarkStart w:id="161" w:name="_Toc199252975"/>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62" w:name="_Toc20150330"/>
      <w:bookmarkStart w:id="163" w:name="_Toc25168569"/>
      <w:bookmarkStart w:id="164" w:name="_Toc27592988"/>
      <w:bookmarkStart w:id="165" w:name="_Toc34147857"/>
      <w:bookmarkStart w:id="166" w:name="_Toc36463241"/>
      <w:bookmarkStart w:id="167" w:name="_Toc43215081"/>
      <w:bookmarkStart w:id="168" w:name="_Toc45032329"/>
      <w:bookmarkStart w:id="169" w:name="_Toc49849818"/>
      <w:bookmarkStart w:id="170" w:name="_Toc51873332"/>
      <w:bookmarkStart w:id="171" w:name="_Toc56517460"/>
      <w:bookmarkStart w:id="172" w:name="_Toc58594361"/>
      <w:bookmarkStart w:id="173" w:name="_Toc67685871"/>
      <w:bookmarkStart w:id="174" w:name="_Toc74993692"/>
      <w:bookmarkStart w:id="175" w:name="_Toc82716280"/>
      <w:bookmarkStart w:id="176" w:name="_Toc88818567"/>
      <w:bookmarkStart w:id="177" w:name="_Toc90650489"/>
      <w:bookmarkStart w:id="178" w:name="_Toc98506160"/>
      <w:bookmarkStart w:id="179" w:name="_Toc106639445"/>
      <w:bookmarkStart w:id="180" w:name="_Toc114778955"/>
      <w:bookmarkStart w:id="181" w:name="_Toc122096872"/>
      <w:bookmarkStart w:id="182" w:name="_Toc130844092"/>
      <w:bookmarkStart w:id="183" w:name="_Toc138411798"/>
      <w:bookmarkStart w:id="184" w:name="_Toc145955966"/>
      <w:bookmarkStart w:id="185" w:name="_Toc153887395"/>
      <w:bookmarkStart w:id="186" w:name="_Toc161905275"/>
      <w:bookmarkStart w:id="187" w:name="_Toc170209878"/>
      <w:bookmarkStart w:id="188" w:name="_Toc183618110"/>
      <w:bookmarkStart w:id="189" w:name="_Toc186726414"/>
      <w:bookmarkStart w:id="190" w:name="_Toc192836506"/>
      <w:bookmarkStart w:id="191" w:name="_Toc199252976"/>
      <w:r>
        <w:t>3.2</w:t>
      </w:r>
      <w:r>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92" w:name="_Toc20150331"/>
      <w:bookmarkStart w:id="193" w:name="_Toc25168570"/>
      <w:bookmarkStart w:id="194" w:name="_Toc27592989"/>
      <w:bookmarkStart w:id="195" w:name="_Toc34147858"/>
      <w:bookmarkStart w:id="196" w:name="_Toc36463242"/>
      <w:bookmarkStart w:id="197" w:name="_Toc43215082"/>
      <w:bookmarkStart w:id="198" w:name="_Toc45032330"/>
      <w:bookmarkStart w:id="199" w:name="_Toc49849819"/>
      <w:bookmarkStart w:id="200" w:name="_Toc51873333"/>
      <w:bookmarkStart w:id="201" w:name="_Toc56517461"/>
      <w:bookmarkStart w:id="202" w:name="_Toc58594362"/>
      <w:bookmarkStart w:id="203" w:name="_Toc67685872"/>
      <w:bookmarkStart w:id="204" w:name="_Toc74993693"/>
      <w:bookmarkStart w:id="205" w:name="_Toc82716281"/>
      <w:bookmarkStart w:id="206" w:name="_Toc88818568"/>
      <w:bookmarkStart w:id="207" w:name="_Toc90650490"/>
      <w:bookmarkStart w:id="208" w:name="_Toc98506161"/>
      <w:bookmarkStart w:id="209" w:name="_Toc106639446"/>
      <w:bookmarkStart w:id="210" w:name="_Toc114778956"/>
      <w:bookmarkStart w:id="211" w:name="_Toc122096873"/>
      <w:bookmarkStart w:id="212" w:name="_Toc130844093"/>
      <w:bookmarkStart w:id="213" w:name="_Toc138411799"/>
      <w:bookmarkStart w:id="214" w:name="_Toc145955967"/>
      <w:bookmarkStart w:id="215" w:name="_Toc153887396"/>
      <w:bookmarkStart w:id="216" w:name="_Toc161905276"/>
      <w:bookmarkStart w:id="217" w:name="_Toc170209879"/>
      <w:bookmarkStart w:id="218" w:name="_Toc183618111"/>
      <w:bookmarkStart w:id="219" w:name="_Toc186726415"/>
      <w:bookmarkStart w:id="220" w:name="_Toc192836507"/>
      <w:bookmarkStart w:id="221" w:name="_Toc199252977"/>
      <w:r w:rsidRPr="00F6448C">
        <w:lastRenderedPageBreak/>
        <w:t>4</w:t>
      </w:r>
      <w:r w:rsidRPr="00F6448C">
        <w:tab/>
      </w:r>
      <w:r>
        <w:t>Overview</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45pt" o:ole="">
            <v:imagedata r:id="rId13" o:title=""/>
          </v:shape>
          <o:OLEObject Type="Embed" ProgID="Visio.Drawing.11" ShapeID="_x0000_i1026" DrawAspect="Content" ObjectID="_1809870658"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22" w:name="_Toc20150332"/>
      <w:bookmarkStart w:id="223" w:name="_Toc25168571"/>
      <w:bookmarkStart w:id="224" w:name="_Toc27592990"/>
      <w:bookmarkStart w:id="225" w:name="_Toc34147859"/>
      <w:bookmarkStart w:id="226" w:name="_Toc36463243"/>
      <w:bookmarkStart w:id="227" w:name="_Toc43215083"/>
      <w:bookmarkStart w:id="228" w:name="_Toc45032331"/>
      <w:bookmarkStart w:id="229" w:name="_Toc49849820"/>
      <w:bookmarkStart w:id="230" w:name="_Toc51873334"/>
      <w:bookmarkStart w:id="231" w:name="_Toc56517462"/>
      <w:bookmarkStart w:id="232" w:name="_Toc58594363"/>
      <w:bookmarkStart w:id="233" w:name="_Toc67685873"/>
      <w:bookmarkStart w:id="234" w:name="_Toc74993694"/>
      <w:bookmarkStart w:id="235" w:name="_Toc82716282"/>
      <w:bookmarkStart w:id="236" w:name="_Toc88818569"/>
      <w:bookmarkStart w:id="237" w:name="_Toc90650491"/>
      <w:bookmarkStart w:id="238" w:name="_Toc98506162"/>
      <w:bookmarkStart w:id="239" w:name="_Toc106639447"/>
      <w:bookmarkStart w:id="240" w:name="_Toc114778957"/>
      <w:bookmarkStart w:id="241" w:name="_Toc122096874"/>
      <w:bookmarkStart w:id="242" w:name="_Toc130844094"/>
      <w:bookmarkStart w:id="243" w:name="_Toc138411800"/>
      <w:bookmarkStart w:id="244" w:name="_Toc145955968"/>
      <w:bookmarkStart w:id="245" w:name="_Toc153887397"/>
      <w:bookmarkStart w:id="246" w:name="_Toc161905277"/>
      <w:bookmarkStart w:id="247" w:name="_Toc170209880"/>
      <w:bookmarkStart w:id="248" w:name="_Toc183618112"/>
      <w:bookmarkStart w:id="249" w:name="_Toc186726416"/>
      <w:bookmarkStart w:id="250" w:name="_Toc192836508"/>
      <w:bookmarkStart w:id="251" w:name="_Toc199252978"/>
      <w:r>
        <w:t>5</w:t>
      </w:r>
      <w:r>
        <w:rPr>
          <w:rFonts w:hint="eastAsia"/>
        </w:rPr>
        <w:tab/>
      </w:r>
      <w:r>
        <w:t>Services Offered by the LMF</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E3F992D" w14:textId="77777777" w:rsidR="00EB7848" w:rsidRDefault="00EB7848" w:rsidP="00B32564">
      <w:pPr>
        <w:pStyle w:val="Heading2"/>
        <w:rPr>
          <w:lang w:val="en-US"/>
        </w:rPr>
      </w:pPr>
      <w:bookmarkStart w:id="252" w:name="_Toc20150333"/>
      <w:bookmarkStart w:id="253" w:name="_Toc25168572"/>
      <w:bookmarkStart w:id="254" w:name="_Toc27592991"/>
      <w:bookmarkStart w:id="255" w:name="_Toc34147860"/>
      <w:bookmarkStart w:id="256" w:name="_Toc36463244"/>
      <w:bookmarkStart w:id="257" w:name="_Toc43215084"/>
      <w:bookmarkStart w:id="258" w:name="_Toc45032332"/>
      <w:bookmarkStart w:id="259" w:name="_Toc49849821"/>
      <w:bookmarkStart w:id="260" w:name="_Toc51873335"/>
      <w:bookmarkStart w:id="261" w:name="_Toc56517463"/>
      <w:bookmarkStart w:id="262" w:name="_Toc58594364"/>
      <w:bookmarkStart w:id="263" w:name="_Toc67685874"/>
      <w:bookmarkStart w:id="264" w:name="_Toc74993695"/>
      <w:bookmarkStart w:id="265" w:name="_Toc82716283"/>
      <w:bookmarkStart w:id="266" w:name="_Toc88818570"/>
      <w:bookmarkStart w:id="267" w:name="_Toc90650492"/>
      <w:bookmarkStart w:id="268" w:name="_Toc98506163"/>
      <w:bookmarkStart w:id="269" w:name="_Toc106639448"/>
      <w:bookmarkStart w:id="270" w:name="_Toc114778958"/>
      <w:bookmarkStart w:id="271" w:name="_Toc122096875"/>
      <w:bookmarkStart w:id="272" w:name="_Toc130844095"/>
      <w:bookmarkStart w:id="273" w:name="_Toc138411801"/>
      <w:bookmarkStart w:id="274" w:name="_Toc145955969"/>
      <w:bookmarkStart w:id="275" w:name="_Toc153887398"/>
      <w:bookmarkStart w:id="276" w:name="_Toc161905278"/>
      <w:bookmarkStart w:id="277" w:name="_Toc170209881"/>
      <w:bookmarkStart w:id="278" w:name="_Toc183618113"/>
      <w:bookmarkStart w:id="279" w:name="_Toc186726417"/>
      <w:bookmarkStart w:id="280" w:name="_Toc192836509"/>
      <w:bookmarkStart w:id="281" w:name="_Toc199252979"/>
      <w:r>
        <w:rPr>
          <w:lang w:val="en-US"/>
        </w:rPr>
        <w:t>5.1</w:t>
      </w:r>
      <w:r>
        <w:rPr>
          <w:lang w:val="en-US"/>
        </w:rPr>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8E41B81" w14:textId="77777777" w:rsidR="00EB7848" w:rsidRDefault="00EB7848" w:rsidP="00EB7848">
      <w:bookmarkStart w:id="28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8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84" w:name="_Toc25168573"/>
      <w:bookmarkStart w:id="285" w:name="_Toc27592992"/>
      <w:bookmarkStart w:id="286" w:name="_Toc34147861"/>
      <w:bookmarkStart w:id="287" w:name="_Toc36463245"/>
      <w:bookmarkStart w:id="288" w:name="_Toc43215085"/>
      <w:bookmarkStart w:id="289" w:name="_Toc45032333"/>
      <w:bookmarkStart w:id="290" w:name="_Toc49849822"/>
      <w:bookmarkStart w:id="291" w:name="_Toc51873336"/>
      <w:bookmarkStart w:id="292" w:name="_Toc56517464"/>
      <w:bookmarkStart w:id="293" w:name="_Toc58594365"/>
      <w:bookmarkStart w:id="294" w:name="_Toc67685875"/>
      <w:bookmarkStart w:id="295" w:name="_Toc74993696"/>
      <w:bookmarkStart w:id="296" w:name="_Toc82716284"/>
      <w:bookmarkStart w:id="297" w:name="_Toc88818571"/>
      <w:bookmarkStart w:id="298" w:name="_Toc90650493"/>
      <w:bookmarkStart w:id="299" w:name="_Toc98506164"/>
      <w:bookmarkStart w:id="300" w:name="_Toc106639449"/>
      <w:bookmarkStart w:id="301" w:name="_Toc114778959"/>
      <w:bookmarkStart w:id="302" w:name="_Toc122096876"/>
      <w:bookmarkStart w:id="303" w:name="_Toc130844096"/>
      <w:bookmarkStart w:id="304" w:name="_Toc138411802"/>
      <w:bookmarkStart w:id="305" w:name="_Toc145955970"/>
      <w:bookmarkStart w:id="306" w:name="_Toc153887399"/>
      <w:bookmarkStart w:id="307" w:name="_Toc161905279"/>
      <w:bookmarkStart w:id="308" w:name="_Toc170209882"/>
      <w:bookmarkStart w:id="309" w:name="_Toc183618114"/>
      <w:bookmarkStart w:id="310" w:name="_Toc186726418"/>
      <w:bookmarkStart w:id="311" w:name="_Toc192836510"/>
      <w:bookmarkStart w:id="312" w:name="_Toc199252980"/>
      <w:r>
        <w:lastRenderedPageBreak/>
        <w:t>5.2</w:t>
      </w:r>
      <w:r>
        <w:tab/>
      </w:r>
      <w:r w:rsidRPr="007B2410">
        <w:t>N</w:t>
      </w:r>
      <w:r>
        <w:t>lmf_Location Service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0C8166" w14:textId="77777777" w:rsidR="00EB7848" w:rsidRDefault="00EB7848" w:rsidP="00B32564">
      <w:pPr>
        <w:pStyle w:val="Heading3"/>
      </w:pPr>
      <w:bookmarkStart w:id="313" w:name="_Toc20150335"/>
      <w:bookmarkStart w:id="314" w:name="_Toc25168574"/>
      <w:bookmarkStart w:id="315" w:name="_Toc27592993"/>
      <w:bookmarkStart w:id="316" w:name="_Toc34147862"/>
      <w:bookmarkStart w:id="317" w:name="_Toc36463246"/>
      <w:bookmarkStart w:id="318" w:name="_Toc43215086"/>
      <w:bookmarkStart w:id="319" w:name="_Toc45032334"/>
      <w:bookmarkStart w:id="320" w:name="_Toc49849823"/>
      <w:bookmarkStart w:id="321" w:name="_Toc51873337"/>
      <w:bookmarkStart w:id="322" w:name="_Toc56517465"/>
      <w:bookmarkStart w:id="323" w:name="_Toc58594366"/>
      <w:bookmarkStart w:id="324" w:name="_Toc67685876"/>
      <w:bookmarkStart w:id="325" w:name="_Toc74993697"/>
      <w:bookmarkStart w:id="326" w:name="_Toc82716285"/>
      <w:bookmarkStart w:id="327" w:name="_Toc88818572"/>
      <w:bookmarkStart w:id="328" w:name="_Toc90650494"/>
      <w:bookmarkStart w:id="329" w:name="_Toc98506165"/>
      <w:bookmarkStart w:id="330" w:name="_Toc106639450"/>
      <w:bookmarkStart w:id="331" w:name="_Toc114778960"/>
      <w:bookmarkStart w:id="332" w:name="_Toc122096877"/>
      <w:bookmarkStart w:id="333" w:name="_Toc130844097"/>
      <w:bookmarkStart w:id="334" w:name="_Toc138411803"/>
      <w:bookmarkStart w:id="335" w:name="_Toc145955971"/>
      <w:bookmarkStart w:id="336" w:name="_Toc153887400"/>
      <w:bookmarkStart w:id="337" w:name="_Toc161905280"/>
      <w:bookmarkStart w:id="338" w:name="_Toc170209883"/>
      <w:bookmarkStart w:id="339" w:name="_Toc183618115"/>
      <w:bookmarkStart w:id="340" w:name="_Toc186726419"/>
      <w:bookmarkStart w:id="341" w:name="_Toc192836511"/>
      <w:bookmarkStart w:id="342" w:name="_Toc199252981"/>
      <w:r>
        <w:t>5.2.1</w:t>
      </w:r>
      <w:r>
        <w:tab/>
        <w:t>Service Description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43" w:name="_Toc20150336"/>
      <w:bookmarkStart w:id="344" w:name="_Toc25168575"/>
      <w:bookmarkStart w:id="345" w:name="_Toc27592994"/>
      <w:bookmarkStart w:id="346" w:name="_Toc34147863"/>
      <w:bookmarkStart w:id="347" w:name="_Toc36463247"/>
      <w:bookmarkStart w:id="348" w:name="_Toc43215087"/>
      <w:bookmarkStart w:id="349" w:name="_Toc45032335"/>
      <w:bookmarkStart w:id="350" w:name="_Toc49849824"/>
      <w:bookmarkStart w:id="351" w:name="_Toc51873338"/>
      <w:bookmarkStart w:id="352" w:name="_Toc56517466"/>
      <w:bookmarkStart w:id="353" w:name="_Toc58594367"/>
      <w:bookmarkStart w:id="354" w:name="_Toc67685877"/>
      <w:bookmarkStart w:id="355" w:name="_Toc74993698"/>
      <w:bookmarkStart w:id="356" w:name="_Toc82716286"/>
      <w:bookmarkStart w:id="357" w:name="_Toc88818573"/>
      <w:bookmarkStart w:id="358" w:name="_Toc90650495"/>
      <w:bookmarkStart w:id="359" w:name="_Toc98506166"/>
      <w:bookmarkStart w:id="360" w:name="_Toc106639451"/>
      <w:bookmarkStart w:id="361" w:name="_Toc114778961"/>
      <w:bookmarkStart w:id="362" w:name="_Toc122096878"/>
      <w:bookmarkStart w:id="363" w:name="_Toc130844098"/>
      <w:bookmarkStart w:id="364" w:name="_Toc138411804"/>
      <w:bookmarkStart w:id="365" w:name="_Toc145955972"/>
      <w:bookmarkStart w:id="366" w:name="_Toc153887401"/>
      <w:bookmarkStart w:id="367" w:name="_Toc161905281"/>
      <w:bookmarkStart w:id="368" w:name="_Toc170209884"/>
      <w:bookmarkStart w:id="369" w:name="_Toc183618116"/>
      <w:bookmarkStart w:id="370" w:name="_Toc186726420"/>
      <w:bookmarkStart w:id="371" w:name="_Toc192836512"/>
      <w:bookmarkStart w:id="372" w:name="_Toc199252982"/>
      <w:r>
        <w:t>5.2.2</w:t>
      </w:r>
      <w:r>
        <w:tab/>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058DCB1" w14:textId="77777777" w:rsidR="00EB7848" w:rsidRDefault="00EB7848" w:rsidP="00B32564">
      <w:pPr>
        <w:pStyle w:val="Heading4"/>
      </w:pPr>
      <w:bookmarkStart w:id="373" w:name="_Toc20150337"/>
      <w:bookmarkStart w:id="374" w:name="_Toc25168576"/>
      <w:bookmarkStart w:id="375" w:name="_Toc27592995"/>
      <w:bookmarkStart w:id="376" w:name="_Toc34147864"/>
      <w:bookmarkStart w:id="377" w:name="_Toc36463248"/>
      <w:bookmarkStart w:id="378" w:name="_Toc43215088"/>
      <w:bookmarkStart w:id="379" w:name="_Toc45032336"/>
      <w:bookmarkStart w:id="380" w:name="_Toc49849825"/>
      <w:bookmarkStart w:id="381" w:name="_Toc51873339"/>
      <w:bookmarkStart w:id="382" w:name="_Toc56517467"/>
      <w:bookmarkStart w:id="383" w:name="_Toc58594368"/>
      <w:bookmarkStart w:id="384" w:name="_Toc67685878"/>
      <w:bookmarkStart w:id="385" w:name="_Toc74993699"/>
      <w:bookmarkStart w:id="386" w:name="_Toc82716287"/>
      <w:bookmarkStart w:id="387" w:name="_Toc88818574"/>
      <w:bookmarkStart w:id="388" w:name="_Toc90650496"/>
      <w:bookmarkStart w:id="389" w:name="_Toc98506167"/>
      <w:bookmarkStart w:id="390" w:name="_Toc106639452"/>
      <w:bookmarkStart w:id="391" w:name="_Toc114778962"/>
      <w:bookmarkStart w:id="392" w:name="_Toc122096879"/>
      <w:bookmarkStart w:id="393" w:name="_Toc130844099"/>
      <w:bookmarkStart w:id="394" w:name="_Toc138411805"/>
      <w:bookmarkStart w:id="395" w:name="_Toc145955973"/>
      <w:bookmarkStart w:id="396" w:name="_Toc153887402"/>
      <w:bookmarkStart w:id="397" w:name="_Toc161905282"/>
      <w:bookmarkStart w:id="398" w:name="_Toc170209885"/>
      <w:bookmarkStart w:id="399" w:name="_Toc183618117"/>
      <w:bookmarkStart w:id="400" w:name="_Toc186726421"/>
      <w:bookmarkStart w:id="401" w:name="_Toc192836513"/>
      <w:bookmarkStart w:id="402" w:name="_Toc199252983"/>
      <w:r>
        <w:t>5.2.2.1</w:t>
      </w:r>
      <w:r>
        <w:tab/>
        <w:t>Introduction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403" w:name="_Toc20150338"/>
      <w:bookmarkStart w:id="404" w:name="_Toc25168577"/>
      <w:bookmarkStart w:id="405" w:name="_Toc27592996"/>
      <w:bookmarkStart w:id="406" w:name="_Toc34147865"/>
      <w:bookmarkStart w:id="407" w:name="_Toc36463249"/>
      <w:bookmarkStart w:id="408" w:name="_Toc43215089"/>
      <w:bookmarkStart w:id="409" w:name="_Toc45032337"/>
      <w:bookmarkStart w:id="410" w:name="_Toc49849826"/>
      <w:bookmarkStart w:id="411" w:name="_Toc51873340"/>
      <w:bookmarkStart w:id="412" w:name="_Toc56517468"/>
      <w:bookmarkStart w:id="413" w:name="_Toc58594369"/>
      <w:bookmarkStart w:id="414" w:name="_Toc67685879"/>
      <w:bookmarkStart w:id="415" w:name="_Toc74993700"/>
      <w:bookmarkStart w:id="416" w:name="_Toc82716288"/>
      <w:bookmarkStart w:id="417" w:name="_Toc88818575"/>
      <w:bookmarkStart w:id="418" w:name="_Toc90650497"/>
      <w:bookmarkStart w:id="419" w:name="_Toc98506168"/>
      <w:bookmarkStart w:id="420" w:name="_Toc106639453"/>
      <w:bookmarkStart w:id="421" w:name="_Toc114778963"/>
      <w:bookmarkStart w:id="422" w:name="_Toc122096880"/>
      <w:bookmarkStart w:id="423" w:name="_Toc130844100"/>
      <w:bookmarkStart w:id="424" w:name="_Toc138411806"/>
      <w:bookmarkStart w:id="425" w:name="_Toc145955974"/>
      <w:bookmarkStart w:id="426" w:name="_Toc153887403"/>
      <w:bookmarkStart w:id="427" w:name="_Toc161905283"/>
      <w:bookmarkStart w:id="428" w:name="_Toc170209886"/>
      <w:bookmarkStart w:id="429" w:name="_Toc183618118"/>
      <w:bookmarkStart w:id="430" w:name="_Toc186726422"/>
      <w:bookmarkStart w:id="431" w:name="_Toc192836514"/>
      <w:bookmarkStart w:id="432" w:name="_Toc199252984"/>
      <w:r>
        <w:t>5.2.2.2</w:t>
      </w:r>
      <w:r>
        <w:tab/>
        <w:t>DetermineLocation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43F9D67" w14:textId="77777777" w:rsidR="00EB7848" w:rsidRDefault="00EB7848" w:rsidP="00B32564">
      <w:pPr>
        <w:pStyle w:val="Heading5"/>
      </w:pPr>
      <w:bookmarkStart w:id="433" w:name="_Toc20150339"/>
      <w:bookmarkStart w:id="434" w:name="_Toc25168578"/>
      <w:bookmarkStart w:id="435" w:name="_Toc27592997"/>
      <w:bookmarkStart w:id="436" w:name="_Toc34147866"/>
      <w:bookmarkStart w:id="437" w:name="_Toc36463250"/>
      <w:bookmarkStart w:id="438" w:name="_Toc43215090"/>
      <w:bookmarkStart w:id="439" w:name="_Toc45032338"/>
      <w:bookmarkStart w:id="440" w:name="_Toc49849827"/>
      <w:bookmarkStart w:id="441" w:name="_Toc51873341"/>
      <w:bookmarkStart w:id="442" w:name="_Toc56517469"/>
      <w:bookmarkStart w:id="443" w:name="_Toc58594370"/>
      <w:bookmarkStart w:id="444" w:name="_Toc67685880"/>
      <w:bookmarkStart w:id="445" w:name="_Toc74993701"/>
      <w:bookmarkStart w:id="446" w:name="_Toc82716289"/>
      <w:bookmarkStart w:id="447" w:name="_Toc88818576"/>
      <w:bookmarkStart w:id="448" w:name="_Toc90650498"/>
      <w:bookmarkStart w:id="449" w:name="_Toc98506169"/>
      <w:bookmarkStart w:id="450" w:name="_Toc106639454"/>
      <w:bookmarkStart w:id="451" w:name="_Toc114778964"/>
      <w:bookmarkStart w:id="452" w:name="_Toc122096881"/>
      <w:bookmarkStart w:id="453" w:name="_Toc130844101"/>
      <w:bookmarkStart w:id="454" w:name="_Toc138411807"/>
      <w:bookmarkStart w:id="455" w:name="_Toc145955975"/>
      <w:bookmarkStart w:id="456" w:name="_Toc153887404"/>
      <w:bookmarkStart w:id="457" w:name="_Toc161905284"/>
      <w:bookmarkStart w:id="458" w:name="_Toc170209887"/>
      <w:bookmarkStart w:id="459" w:name="_Toc183618119"/>
      <w:bookmarkStart w:id="460" w:name="_Toc186726423"/>
      <w:bookmarkStart w:id="461" w:name="_Toc192836515"/>
      <w:bookmarkStart w:id="462" w:name="_Toc199252985"/>
      <w:r>
        <w:t>5.2.2.2.1</w:t>
      </w:r>
      <w: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63" w:name="_Toc20150340"/>
      <w:bookmarkStart w:id="464" w:name="_Toc25168579"/>
      <w:bookmarkStart w:id="46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66" w:name="_Toc34147867"/>
      <w:bookmarkStart w:id="467" w:name="_Toc36463251"/>
      <w:bookmarkStart w:id="468" w:name="_Toc43215091"/>
      <w:bookmarkStart w:id="469" w:name="_Toc45032339"/>
      <w:bookmarkStart w:id="470" w:name="_Toc49849828"/>
      <w:bookmarkStart w:id="471" w:name="_Toc51873342"/>
      <w:bookmarkStart w:id="472" w:name="_Toc56517470"/>
      <w:bookmarkStart w:id="473" w:name="_Toc58594371"/>
      <w:bookmarkStart w:id="474" w:name="_Toc67685881"/>
      <w:bookmarkStart w:id="475" w:name="_Toc74993702"/>
      <w:bookmarkStart w:id="476" w:name="_Toc82716290"/>
      <w:bookmarkStart w:id="477" w:name="_Toc88818577"/>
      <w:bookmarkStart w:id="478" w:name="_Toc90650499"/>
      <w:bookmarkStart w:id="479" w:name="_Toc98506170"/>
      <w:bookmarkStart w:id="480" w:name="_Toc106639455"/>
      <w:bookmarkStart w:id="481" w:name="_Toc114778965"/>
      <w:bookmarkStart w:id="482" w:name="_Toc122096882"/>
      <w:bookmarkStart w:id="483" w:name="_Toc130844102"/>
      <w:bookmarkStart w:id="484" w:name="_Toc138411808"/>
      <w:bookmarkStart w:id="485" w:name="_Toc145955976"/>
      <w:bookmarkStart w:id="486" w:name="_Toc153887405"/>
      <w:bookmarkStart w:id="487" w:name="_Toc161905285"/>
      <w:bookmarkStart w:id="488" w:name="_Toc170209888"/>
      <w:bookmarkStart w:id="489" w:name="_Toc183618120"/>
      <w:bookmarkStart w:id="490" w:name="_Toc186726424"/>
      <w:bookmarkStart w:id="491" w:name="_Toc192836516"/>
      <w:bookmarkStart w:id="492" w:name="_Toc199252986"/>
      <w:r>
        <w:t>5.2.2.2.2</w:t>
      </w:r>
      <w:r>
        <w:tab/>
        <w:t>Retrieve UE Location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5pt;height:106pt" o:ole="">
            <v:imagedata r:id="rId15" o:title=""/>
          </v:shape>
          <o:OLEObject Type="Embed" ProgID="Visio.Drawing.11" ShapeID="_x0000_i1027" DrawAspect="Content" ObjectID="_1809870659"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93" w:name="_Toc34147868"/>
      <w:bookmarkStart w:id="494" w:name="_Toc36463252"/>
      <w:bookmarkStart w:id="495" w:name="_Toc43215092"/>
      <w:bookmarkStart w:id="496" w:name="_Toc45032340"/>
      <w:bookmarkStart w:id="497" w:name="_Toc49849829"/>
      <w:bookmarkStart w:id="498" w:name="_Toc51873343"/>
      <w:bookmarkStart w:id="499" w:name="_Toc56517471"/>
      <w:bookmarkStart w:id="500" w:name="_Toc58594372"/>
      <w:bookmarkStart w:id="501" w:name="_Toc67685882"/>
      <w:bookmarkStart w:id="502" w:name="_Toc74993703"/>
      <w:bookmarkStart w:id="503" w:name="_Toc82716291"/>
      <w:bookmarkStart w:id="504" w:name="_Toc88818578"/>
      <w:bookmarkStart w:id="505" w:name="_Toc90650500"/>
      <w:bookmarkStart w:id="506" w:name="_Toc98506171"/>
      <w:bookmarkStart w:id="507" w:name="_Toc106639456"/>
      <w:bookmarkStart w:id="508" w:name="_Toc114778966"/>
      <w:bookmarkStart w:id="509" w:name="_Toc122096883"/>
      <w:bookmarkStart w:id="510" w:name="_Toc130844103"/>
      <w:bookmarkStart w:id="511" w:name="_Toc138411809"/>
      <w:bookmarkStart w:id="512" w:name="_Toc145955977"/>
      <w:bookmarkStart w:id="513" w:name="_Toc153887406"/>
      <w:bookmarkStart w:id="514" w:name="_Toc161905286"/>
      <w:bookmarkStart w:id="515" w:name="_Toc170209889"/>
      <w:bookmarkStart w:id="516" w:name="_Toc183618121"/>
      <w:bookmarkStart w:id="517" w:name="_Toc186726425"/>
      <w:bookmarkStart w:id="518" w:name="_Toc192836517"/>
      <w:bookmarkStart w:id="519" w:name="_Toc199252987"/>
      <w:bookmarkStart w:id="520" w:name="_Toc20150341"/>
      <w:bookmarkStart w:id="521" w:name="_Toc25168580"/>
      <w:bookmarkStart w:id="522" w:name="_Toc27592999"/>
      <w:r>
        <w:t>5.2.2.2.3</w:t>
      </w:r>
      <w:r>
        <w:tab/>
        <w:t>Retrieve UE Location for 5G-MO-</w:t>
      </w:r>
      <w:r w:rsidRPr="00EE2E41">
        <w:t>LR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9pt;height:107.15pt" o:ole="">
            <v:imagedata r:id="rId17" o:title=""/>
          </v:shape>
          <o:OLEObject Type="Embed" ProgID="Visio.Drawing.11" ShapeID="_x0000_i1028" DrawAspect="Content" ObjectID="_1809870660"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w:t>
      </w:r>
      <w:r w:rsidRPr="00F2339F">
        <w:lastRenderedPageBreak/>
        <w:t>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23" w:name="_Toc34147869"/>
      <w:bookmarkStart w:id="524" w:name="_Toc36463253"/>
      <w:bookmarkStart w:id="525" w:name="_Toc43215093"/>
      <w:bookmarkStart w:id="526" w:name="_Toc45032341"/>
      <w:bookmarkStart w:id="527" w:name="_Toc49849830"/>
      <w:bookmarkStart w:id="528" w:name="_Toc51873344"/>
      <w:bookmarkStart w:id="529" w:name="_Toc56517472"/>
      <w:bookmarkStart w:id="530" w:name="_Toc58594373"/>
      <w:bookmarkStart w:id="531" w:name="_Toc67685883"/>
      <w:bookmarkStart w:id="532" w:name="_Toc74993704"/>
      <w:bookmarkStart w:id="533" w:name="_Toc82716292"/>
      <w:bookmarkStart w:id="534" w:name="_Toc88818579"/>
      <w:bookmarkStart w:id="535" w:name="_Toc90650501"/>
      <w:bookmarkStart w:id="536" w:name="_Toc98506172"/>
      <w:bookmarkStart w:id="537" w:name="_Toc106639457"/>
      <w:bookmarkStart w:id="538" w:name="_Toc114778967"/>
      <w:bookmarkStart w:id="539" w:name="_Toc122096884"/>
      <w:bookmarkStart w:id="540" w:name="_Toc130844104"/>
      <w:bookmarkStart w:id="541" w:name="_Toc138411810"/>
      <w:bookmarkStart w:id="542"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43" w:name="_Toc153887407"/>
      <w:bookmarkStart w:id="544" w:name="_Toc161905287"/>
      <w:bookmarkStart w:id="545" w:name="_Toc170209890"/>
      <w:bookmarkStart w:id="546" w:name="_Toc183618122"/>
      <w:bookmarkStart w:id="547" w:name="_Toc186726426"/>
      <w:bookmarkStart w:id="548" w:name="_Toc192836518"/>
      <w:bookmarkStart w:id="549" w:name="_Toc199252988"/>
      <w:r>
        <w:t>5.2.2.3</w:t>
      </w:r>
      <w:r>
        <w:tab/>
        <w:t>EventNotify</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9DBE4BB" w14:textId="77777777" w:rsidR="00EB7848" w:rsidRDefault="00EB7848" w:rsidP="00B32564">
      <w:pPr>
        <w:pStyle w:val="Heading5"/>
      </w:pPr>
      <w:bookmarkStart w:id="550" w:name="_Toc20150342"/>
      <w:bookmarkStart w:id="551" w:name="_Toc25168581"/>
      <w:bookmarkStart w:id="552" w:name="_Toc27593000"/>
      <w:bookmarkStart w:id="553" w:name="_Toc34147870"/>
      <w:bookmarkStart w:id="554" w:name="_Toc36463254"/>
      <w:bookmarkStart w:id="555" w:name="_Toc43215094"/>
      <w:bookmarkStart w:id="556" w:name="_Toc45032342"/>
      <w:bookmarkStart w:id="557" w:name="_Toc49849831"/>
      <w:bookmarkStart w:id="558" w:name="_Toc51873345"/>
      <w:bookmarkStart w:id="559" w:name="_Toc56517473"/>
      <w:bookmarkStart w:id="560" w:name="_Toc58594374"/>
      <w:bookmarkStart w:id="561" w:name="_Toc67685884"/>
      <w:bookmarkStart w:id="562" w:name="_Toc74993705"/>
      <w:bookmarkStart w:id="563" w:name="_Toc82716293"/>
      <w:bookmarkStart w:id="564" w:name="_Toc88818580"/>
      <w:bookmarkStart w:id="565" w:name="_Toc90650502"/>
      <w:bookmarkStart w:id="566" w:name="_Toc98506173"/>
      <w:bookmarkStart w:id="567" w:name="_Toc106639458"/>
      <w:bookmarkStart w:id="568" w:name="_Toc114778968"/>
      <w:bookmarkStart w:id="569" w:name="_Toc122096885"/>
      <w:bookmarkStart w:id="570" w:name="_Toc130844105"/>
      <w:bookmarkStart w:id="571" w:name="_Toc138411811"/>
      <w:bookmarkStart w:id="572" w:name="_Toc145955979"/>
      <w:bookmarkStart w:id="573" w:name="_Toc153887408"/>
      <w:bookmarkStart w:id="574" w:name="_Toc161905288"/>
      <w:bookmarkStart w:id="575" w:name="_Toc170209891"/>
      <w:bookmarkStart w:id="576" w:name="_Toc183618123"/>
      <w:bookmarkStart w:id="577" w:name="_Toc186726427"/>
      <w:bookmarkStart w:id="578" w:name="_Toc192836519"/>
      <w:bookmarkStart w:id="579" w:name="_Toc199252989"/>
      <w:r>
        <w:t>5.2.2.3.1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80" w:name="_Toc20150343"/>
      <w:bookmarkStart w:id="581" w:name="_Toc25168582"/>
      <w:bookmarkStart w:id="582" w:name="_Toc27593001"/>
      <w:bookmarkStart w:id="583" w:name="_Toc34147871"/>
      <w:bookmarkStart w:id="584" w:name="_Toc36463255"/>
      <w:bookmarkStart w:id="585" w:name="_Toc43215095"/>
      <w:bookmarkStart w:id="586" w:name="_Toc45032343"/>
      <w:bookmarkStart w:id="587" w:name="_Toc49849832"/>
      <w:bookmarkStart w:id="588" w:name="_Toc51873346"/>
      <w:bookmarkStart w:id="589" w:name="_Toc56517474"/>
      <w:bookmarkStart w:id="590" w:name="_Toc58594375"/>
      <w:bookmarkStart w:id="591" w:name="_Toc67685885"/>
      <w:bookmarkStart w:id="592" w:name="_Toc74993706"/>
      <w:bookmarkStart w:id="593" w:name="_Toc82716294"/>
      <w:bookmarkStart w:id="594" w:name="_Toc88818581"/>
      <w:bookmarkStart w:id="595" w:name="_Toc90650503"/>
      <w:bookmarkStart w:id="596" w:name="_Toc98506174"/>
      <w:bookmarkStart w:id="597" w:name="_Toc106639459"/>
      <w:bookmarkStart w:id="598" w:name="_Toc114778969"/>
      <w:bookmarkStart w:id="599" w:name="_Toc122096886"/>
      <w:bookmarkStart w:id="600" w:name="_Toc130844106"/>
      <w:bookmarkStart w:id="601" w:name="_Toc138411812"/>
      <w:bookmarkStart w:id="602" w:name="_Toc145955980"/>
      <w:bookmarkStart w:id="603" w:name="_Toc153887409"/>
      <w:bookmarkStart w:id="604" w:name="_Toc161905289"/>
      <w:bookmarkStart w:id="605" w:name="_Toc170209892"/>
      <w:bookmarkStart w:id="606" w:name="_Toc183618124"/>
      <w:bookmarkStart w:id="607" w:name="_Toc186726428"/>
      <w:bookmarkStart w:id="608" w:name="_Toc192836520"/>
      <w:bookmarkStart w:id="609" w:name="_Toc199252990"/>
      <w:r>
        <w:t>5.2.2.3.2</w:t>
      </w:r>
      <w:r>
        <w:tab/>
        <w:t>Periodic or Triggered Event Notification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9pt;height:104.25pt" o:ole="">
            <v:imagedata r:id="rId19" o:title=""/>
          </v:shape>
          <o:OLEObject Type="Embed" ProgID="Visio.Drawing.11" ShapeID="_x0000_i1029" DrawAspect="Content" ObjectID="_1809870661"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610" w:name="_Toc130844107"/>
      <w:bookmarkStart w:id="611" w:name="_Toc138411813"/>
      <w:bookmarkStart w:id="612" w:name="_Toc145955981"/>
      <w:bookmarkStart w:id="613" w:name="_Toc153887410"/>
      <w:bookmarkStart w:id="614" w:name="_Toc161905290"/>
      <w:bookmarkStart w:id="615" w:name="_Toc170209893"/>
      <w:bookmarkStart w:id="616" w:name="_Toc183618125"/>
      <w:bookmarkStart w:id="617" w:name="_Toc186726429"/>
      <w:bookmarkStart w:id="618" w:name="_Toc192836521"/>
      <w:bookmarkStart w:id="619" w:name="_Toc199252991"/>
      <w:bookmarkStart w:id="620" w:name="_Toc20150344"/>
      <w:bookmarkStart w:id="621" w:name="_Toc25168583"/>
      <w:bookmarkStart w:id="622" w:name="_Toc27593002"/>
      <w:bookmarkStart w:id="623" w:name="_Toc34147872"/>
      <w:bookmarkStart w:id="624" w:name="_Toc36463256"/>
      <w:bookmarkStart w:id="625" w:name="_Toc43215096"/>
      <w:bookmarkStart w:id="626" w:name="_Toc45032344"/>
      <w:bookmarkStart w:id="627" w:name="_Toc49849833"/>
      <w:bookmarkStart w:id="628" w:name="_Toc51873347"/>
      <w:bookmarkStart w:id="629" w:name="_Toc56517475"/>
      <w:bookmarkStart w:id="630" w:name="_Toc58594376"/>
      <w:bookmarkStart w:id="631" w:name="_Toc67685886"/>
      <w:bookmarkStart w:id="632" w:name="_Toc74993707"/>
      <w:bookmarkStart w:id="633" w:name="_Toc82716295"/>
      <w:bookmarkStart w:id="634" w:name="_Toc88818582"/>
      <w:bookmarkStart w:id="635" w:name="_Toc90650504"/>
      <w:bookmarkStart w:id="636" w:name="_Toc98506175"/>
      <w:bookmarkStart w:id="637" w:name="_Toc106639460"/>
      <w:bookmarkStart w:id="638" w:name="_Toc114778970"/>
      <w:bookmarkStart w:id="639" w:name="_Toc122096887"/>
      <w:r>
        <w:t>5.2.2.3.3</w:t>
      </w:r>
      <w:r w:rsidR="00294FBC">
        <w:tab/>
        <w:t>Intermediate location reporting Event Notification</w:t>
      </w:r>
      <w:bookmarkEnd w:id="610"/>
      <w:bookmarkEnd w:id="611"/>
      <w:bookmarkEnd w:id="612"/>
      <w:bookmarkEnd w:id="613"/>
      <w:bookmarkEnd w:id="614"/>
      <w:bookmarkEnd w:id="615"/>
      <w:bookmarkEnd w:id="616"/>
      <w:bookmarkEnd w:id="617"/>
      <w:bookmarkEnd w:id="618"/>
      <w:bookmarkEnd w:id="619"/>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45pt;height:106pt" o:ole="">
            <v:imagedata r:id="rId21" o:title=""/>
          </v:shape>
          <o:OLEObject Type="Embed" ProgID="Visio.Drawing.11" ShapeID="_x0000_i1030" DrawAspect="Content" ObjectID="_1809870662"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40" w:name="_Toc130844108"/>
      <w:bookmarkStart w:id="641" w:name="_Toc138411814"/>
      <w:bookmarkStart w:id="642" w:name="_Toc145955982"/>
      <w:bookmarkStart w:id="643" w:name="_Toc153887411"/>
      <w:bookmarkStart w:id="644" w:name="_Toc161905291"/>
      <w:bookmarkStart w:id="645" w:name="_Toc170209894"/>
      <w:bookmarkStart w:id="646" w:name="_Toc183618126"/>
      <w:bookmarkStart w:id="647" w:name="_Toc186726430"/>
      <w:bookmarkStart w:id="648" w:name="_Toc192836522"/>
      <w:bookmarkStart w:id="649" w:name="_Toc199252992"/>
      <w:r>
        <w:lastRenderedPageBreak/>
        <w:t>5.2.2.4</w:t>
      </w:r>
      <w:r>
        <w:tab/>
        <w:t>CancelLocation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730589E" w14:textId="77777777" w:rsidR="00EB7848" w:rsidRDefault="00EB7848" w:rsidP="00B32564">
      <w:pPr>
        <w:pStyle w:val="Heading5"/>
      </w:pPr>
      <w:bookmarkStart w:id="650" w:name="_Toc20150345"/>
      <w:bookmarkStart w:id="651" w:name="_Toc25168584"/>
      <w:bookmarkStart w:id="652" w:name="_Toc27593003"/>
      <w:bookmarkStart w:id="653" w:name="_Toc34147873"/>
      <w:bookmarkStart w:id="654" w:name="_Toc36463257"/>
      <w:bookmarkStart w:id="655" w:name="_Toc43215097"/>
      <w:bookmarkStart w:id="656" w:name="_Toc45032345"/>
      <w:bookmarkStart w:id="657" w:name="_Toc49849834"/>
      <w:bookmarkStart w:id="658" w:name="_Toc51873348"/>
      <w:bookmarkStart w:id="659" w:name="_Toc56517476"/>
      <w:bookmarkStart w:id="660" w:name="_Toc58594377"/>
      <w:bookmarkStart w:id="661" w:name="_Toc67685887"/>
      <w:bookmarkStart w:id="662" w:name="_Toc74993708"/>
      <w:bookmarkStart w:id="663" w:name="_Toc82716296"/>
      <w:bookmarkStart w:id="664" w:name="_Toc88818583"/>
      <w:bookmarkStart w:id="665" w:name="_Toc90650505"/>
      <w:bookmarkStart w:id="666" w:name="_Toc98506176"/>
      <w:bookmarkStart w:id="667" w:name="_Toc106639461"/>
      <w:bookmarkStart w:id="668" w:name="_Toc114778971"/>
      <w:bookmarkStart w:id="669" w:name="_Toc122096888"/>
      <w:bookmarkStart w:id="670" w:name="_Toc130844109"/>
      <w:bookmarkStart w:id="671" w:name="_Toc138411815"/>
      <w:bookmarkStart w:id="672" w:name="_Toc145955983"/>
      <w:bookmarkStart w:id="673" w:name="_Toc153887412"/>
      <w:bookmarkStart w:id="674" w:name="_Toc161905292"/>
      <w:bookmarkStart w:id="675" w:name="_Toc170209895"/>
      <w:bookmarkStart w:id="676" w:name="_Toc183618127"/>
      <w:bookmarkStart w:id="677" w:name="_Toc186726431"/>
      <w:bookmarkStart w:id="678" w:name="_Toc192836523"/>
      <w:bookmarkStart w:id="679" w:name="_Toc199252993"/>
      <w:r>
        <w:t>5.2.2.4.1</w:t>
      </w:r>
      <w: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680" w:name="_Toc20150346"/>
      <w:bookmarkStart w:id="681" w:name="_Toc25168585"/>
      <w:bookmarkStart w:id="682" w:name="_Toc27593004"/>
      <w:bookmarkStart w:id="683" w:name="_Toc34147874"/>
      <w:bookmarkStart w:id="684" w:name="_Toc36463258"/>
      <w:bookmarkStart w:id="685" w:name="_Toc43215098"/>
      <w:bookmarkStart w:id="686" w:name="_Toc45032346"/>
      <w:bookmarkStart w:id="687" w:name="_Toc49849835"/>
      <w:bookmarkStart w:id="688" w:name="_Toc51873349"/>
      <w:bookmarkStart w:id="689" w:name="_Toc56517477"/>
      <w:bookmarkStart w:id="690" w:name="_Toc58594378"/>
      <w:bookmarkStart w:id="691" w:name="_Toc67685888"/>
      <w:bookmarkStart w:id="692" w:name="_Toc74993709"/>
      <w:bookmarkStart w:id="693" w:name="_Toc82716297"/>
      <w:bookmarkStart w:id="694" w:name="_Toc88818584"/>
      <w:bookmarkStart w:id="695" w:name="_Toc90650506"/>
      <w:bookmarkStart w:id="696" w:name="_Toc98506177"/>
      <w:bookmarkStart w:id="697" w:name="_Toc106639462"/>
      <w:bookmarkStart w:id="698" w:name="_Toc114778972"/>
      <w:bookmarkStart w:id="699" w:name="_Toc122096889"/>
      <w:bookmarkStart w:id="700" w:name="_Toc130844110"/>
      <w:bookmarkStart w:id="701" w:name="_Toc138411816"/>
      <w:bookmarkStart w:id="702" w:name="_Toc145955984"/>
      <w:bookmarkStart w:id="703" w:name="_Toc153887413"/>
      <w:bookmarkStart w:id="704" w:name="_Toc161905293"/>
      <w:bookmarkStart w:id="705" w:name="_Toc170209896"/>
      <w:bookmarkStart w:id="706" w:name="_Toc183618128"/>
      <w:bookmarkStart w:id="707" w:name="_Toc186726432"/>
      <w:bookmarkStart w:id="708" w:name="_Toc192836524"/>
      <w:bookmarkStart w:id="709" w:name="_Toc199252994"/>
      <w:r>
        <w:t>5.2.2.4.2</w:t>
      </w:r>
      <w:r>
        <w:tab/>
        <w:t xml:space="preserve">Cancel Periodic </w:t>
      </w:r>
      <w:r w:rsidR="00B13B32">
        <w:t xml:space="preserve">Location, </w:t>
      </w:r>
      <w:r>
        <w:t>Triggered Location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rsidR="00B13B32">
        <w:t xml:space="preserve"> or 5GC-MT-LR / 5G-MO-LR Location</w:t>
      </w:r>
      <w:bookmarkEnd w:id="706"/>
      <w:bookmarkEnd w:id="707"/>
      <w:bookmarkEnd w:id="708"/>
      <w:bookmarkEnd w:id="709"/>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2.55pt" o:ole="">
            <v:imagedata r:id="rId23" o:title=""/>
          </v:shape>
          <o:OLEObject Type="Embed" ProgID="Visio.Drawing.11" ShapeID="_x0000_i1031" DrawAspect="Content" ObjectID="_1809870663"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710" w:name="_Toc20150347"/>
      <w:bookmarkStart w:id="711" w:name="_Toc25168586"/>
      <w:bookmarkStart w:id="712" w:name="_Toc27593005"/>
      <w:bookmarkStart w:id="713" w:name="_Toc34147875"/>
      <w:bookmarkStart w:id="714" w:name="_Toc36463259"/>
      <w:bookmarkStart w:id="715" w:name="_Toc43215099"/>
      <w:bookmarkStart w:id="716" w:name="_Toc45032347"/>
      <w:bookmarkStart w:id="717" w:name="_Toc49849836"/>
      <w:bookmarkStart w:id="718" w:name="_Toc51873350"/>
      <w:bookmarkStart w:id="719" w:name="_Toc56517478"/>
      <w:bookmarkStart w:id="720" w:name="_Toc58594379"/>
      <w:bookmarkStart w:id="721" w:name="_Toc67685889"/>
      <w:bookmarkStart w:id="722" w:name="_Toc74993710"/>
      <w:bookmarkStart w:id="723" w:name="_Toc82716298"/>
      <w:bookmarkStart w:id="724" w:name="_Toc88818585"/>
      <w:bookmarkStart w:id="725" w:name="_Toc90650507"/>
      <w:bookmarkStart w:id="726" w:name="_Toc98506178"/>
      <w:bookmarkStart w:id="727" w:name="_Toc106639463"/>
      <w:bookmarkStart w:id="728" w:name="_Toc114778973"/>
      <w:bookmarkStart w:id="729" w:name="_Toc122096890"/>
      <w:bookmarkStart w:id="730" w:name="_Toc130844111"/>
      <w:bookmarkStart w:id="731" w:name="_Toc138411817"/>
      <w:bookmarkStart w:id="732" w:name="_Toc145955985"/>
      <w:bookmarkStart w:id="733" w:name="_Toc153887414"/>
      <w:bookmarkStart w:id="734" w:name="_Toc161905294"/>
      <w:bookmarkStart w:id="735" w:name="_Toc170209897"/>
      <w:bookmarkStart w:id="736" w:name="_Toc183618129"/>
      <w:bookmarkStart w:id="737" w:name="_Toc186726433"/>
      <w:bookmarkStart w:id="738" w:name="_Toc192836525"/>
      <w:bookmarkStart w:id="739" w:name="_Toc199252995"/>
      <w:r>
        <w:t>5.2.2.5</w:t>
      </w:r>
      <w:r>
        <w:tab/>
        <w:t>LocationContextTransfer</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0769C15" w14:textId="77777777" w:rsidR="00EB7848" w:rsidRDefault="00EB7848" w:rsidP="00B32564">
      <w:pPr>
        <w:pStyle w:val="Heading5"/>
      </w:pPr>
      <w:bookmarkStart w:id="740" w:name="_Toc20150348"/>
      <w:bookmarkStart w:id="741" w:name="_Toc25168587"/>
      <w:bookmarkStart w:id="742" w:name="_Toc27593006"/>
      <w:bookmarkStart w:id="743" w:name="_Toc34147876"/>
      <w:bookmarkStart w:id="744" w:name="_Toc36463260"/>
      <w:bookmarkStart w:id="745" w:name="_Toc43215100"/>
      <w:bookmarkStart w:id="746" w:name="_Toc45032348"/>
      <w:bookmarkStart w:id="747" w:name="_Toc49849837"/>
      <w:bookmarkStart w:id="748" w:name="_Toc51873351"/>
      <w:bookmarkStart w:id="749" w:name="_Toc56517479"/>
      <w:bookmarkStart w:id="750" w:name="_Toc58594380"/>
      <w:bookmarkStart w:id="751" w:name="_Toc67685890"/>
      <w:bookmarkStart w:id="752" w:name="_Toc74993711"/>
      <w:bookmarkStart w:id="753" w:name="_Toc82716299"/>
      <w:bookmarkStart w:id="754" w:name="_Toc88818586"/>
      <w:bookmarkStart w:id="755" w:name="_Toc90650508"/>
      <w:bookmarkStart w:id="756" w:name="_Toc98506179"/>
      <w:bookmarkStart w:id="757" w:name="_Toc106639464"/>
      <w:bookmarkStart w:id="758" w:name="_Toc114778974"/>
      <w:bookmarkStart w:id="759" w:name="_Toc122096891"/>
      <w:bookmarkStart w:id="760" w:name="_Toc130844112"/>
      <w:bookmarkStart w:id="761" w:name="_Toc138411818"/>
      <w:bookmarkStart w:id="762" w:name="_Toc145955986"/>
      <w:bookmarkStart w:id="763" w:name="_Toc153887415"/>
      <w:bookmarkStart w:id="764" w:name="_Toc161905295"/>
      <w:bookmarkStart w:id="765" w:name="_Toc170209898"/>
      <w:bookmarkStart w:id="766" w:name="_Toc183618130"/>
      <w:bookmarkStart w:id="767" w:name="_Toc186726434"/>
      <w:bookmarkStart w:id="768" w:name="_Toc192836526"/>
      <w:bookmarkStart w:id="769" w:name="_Toc199252996"/>
      <w:r>
        <w:t>5.2.2.5.1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770" w:name="_Toc20150349"/>
      <w:bookmarkStart w:id="771" w:name="_Toc25168588"/>
      <w:bookmarkStart w:id="772" w:name="_Toc27593007"/>
      <w:bookmarkStart w:id="773" w:name="_Toc34147877"/>
      <w:bookmarkStart w:id="774" w:name="_Toc36463261"/>
      <w:bookmarkStart w:id="775" w:name="_Toc43215101"/>
      <w:bookmarkStart w:id="776" w:name="_Toc45032349"/>
      <w:bookmarkStart w:id="777" w:name="_Toc49849838"/>
      <w:bookmarkStart w:id="778" w:name="_Toc51873352"/>
      <w:bookmarkStart w:id="779" w:name="_Toc56517480"/>
      <w:bookmarkStart w:id="780" w:name="_Toc58594381"/>
      <w:bookmarkStart w:id="781" w:name="_Toc67685891"/>
      <w:bookmarkStart w:id="782" w:name="_Toc74993712"/>
      <w:bookmarkStart w:id="783" w:name="_Toc82716300"/>
      <w:bookmarkStart w:id="784" w:name="_Toc88818587"/>
      <w:bookmarkStart w:id="785" w:name="_Toc90650509"/>
      <w:bookmarkStart w:id="786" w:name="_Toc98506180"/>
      <w:bookmarkStart w:id="787" w:name="_Toc106639465"/>
      <w:bookmarkStart w:id="788" w:name="_Toc114778975"/>
      <w:bookmarkStart w:id="789" w:name="_Toc122096892"/>
      <w:bookmarkStart w:id="790" w:name="_Toc130844113"/>
      <w:bookmarkStart w:id="791" w:name="_Toc138411819"/>
      <w:bookmarkStart w:id="792" w:name="_Toc145955987"/>
      <w:bookmarkStart w:id="793" w:name="_Toc153887416"/>
      <w:bookmarkStart w:id="794" w:name="_Toc161905296"/>
      <w:bookmarkStart w:id="795" w:name="_Toc170209899"/>
      <w:bookmarkStart w:id="796" w:name="_Toc183618131"/>
      <w:bookmarkStart w:id="797" w:name="_Toc186726435"/>
      <w:bookmarkStart w:id="798" w:name="_Toc192836527"/>
      <w:bookmarkStart w:id="799" w:name="_Toc199252997"/>
      <w:r>
        <w:t>5.2.2.5</w:t>
      </w:r>
      <w:r w:rsidRPr="003A63C8">
        <w:t>.</w:t>
      </w:r>
      <w:r>
        <w:t>2</w:t>
      </w:r>
      <w:r>
        <w:tab/>
        <w:t>Transfer Location Context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5" o:title=""/>
          </v:shape>
          <o:OLEObject Type="Embed" ProgID="Visio.Drawing.11" ShapeID="_x0000_i1032" DrawAspect="Content" ObjectID="_1809870664"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800" w:name="_Toc145955988"/>
      <w:bookmarkStart w:id="801" w:name="_Toc153887417"/>
      <w:bookmarkStart w:id="802" w:name="_Toc161905297"/>
      <w:bookmarkStart w:id="803" w:name="_Toc170209900"/>
      <w:bookmarkStart w:id="804" w:name="_Toc183618132"/>
      <w:bookmarkStart w:id="805" w:name="_Toc186726436"/>
      <w:bookmarkStart w:id="806" w:name="_Toc192836528"/>
      <w:bookmarkStart w:id="807" w:name="_Toc199252998"/>
      <w:r>
        <w:t>5.2.2.6</w:t>
      </w:r>
      <w:r w:rsidR="006F7DA1">
        <w:tab/>
      </w:r>
      <w:r w:rsidR="006F7DA1" w:rsidRPr="000153FD">
        <w:t>MeasurementData</w:t>
      </w:r>
      <w:bookmarkEnd w:id="800"/>
      <w:bookmarkEnd w:id="801"/>
      <w:bookmarkEnd w:id="802"/>
      <w:bookmarkEnd w:id="803"/>
      <w:bookmarkEnd w:id="804"/>
      <w:bookmarkEnd w:id="805"/>
      <w:bookmarkEnd w:id="806"/>
      <w:bookmarkEnd w:id="807"/>
    </w:p>
    <w:p w14:paraId="616F3862" w14:textId="4CCC45C2" w:rsidR="006F7DA1" w:rsidRDefault="00765B0F" w:rsidP="006F7DA1">
      <w:pPr>
        <w:pStyle w:val="Heading5"/>
      </w:pPr>
      <w:bookmarkStart w:id="808" w:name="_Toc145955989"/>
      <w:bookmarkStart w:id="809" w:name="_Toc153887418"/>
      <w:bookmarkStart w:id="810" w:name="_Toc161905298"/>
      <w:bookmarkStart w:id="811" w:name="_Toc170209901"/>
      <w:bookmarkStart w:id="812" w:name="_Toc183618133"/>
      <w:bookmarkStart w:id="813" w:name="_Toc186726437"/>
      <w:bookmarkStart w:id="814" w:name="_Toc192836529"/>
      <w:bookmarkStart w:id="815" w:name="_Toc199252999"/>
      <w:r>
        <w:t>5.2.2.6</w:t>
      </w:r>
      <w:r w:rsidR="006F7DA1">
        <w:t>.1</w:t>
      </w:r>
      <w:r w:rsidR="006F7DA1">
        <w:tab/>
        <w:t>General</w:t>
      </w:r>
      <w:bookmarkEnd w:id="808"/>
      <w:bookmarkEnd w:id="809"/>
      <w:bookmarkEnd w:id="810"/>
      <w:bookmarkEnd w:id="811"/>
      <w:bookmarkEnd w:id="812"/>
      <w:bookmarkEnd w:id="813"/>
      <w:bookmarkEnd w:id="814"/>
      <w:bookmarkEnd w:id="815"/>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816" w:name="_Toc145955990"/>
      <w:bookmarkStart w:id="817" w:name="_Toc153887419"/>
      <w:bookmarkStart w:id="818" w:name="_Toc161905299"/>
      <w:bookmarkStart w:id="819" w:name="_Toc170209902"/>
      <w:bookmarkStart w:id="820" w:name="_Toc183618134"/>
      <w:bookmarkStart w:id="821" w:name="_Toc186726438"/>
      <w:bookmarkStart w:id="822" w:name="_Toc192836530"/>
      <w:bookmarkStart w:id="823" w:name="_Toc199253000"/>
      <w:r>
        <w:t>5.2.2.6</w:t>
      </w:r>
      <w:r w:rsidR="006F7DA1">
        <w:t>.2</w:t>
      </w:r>
      <w:r w:rsidR="006F7DA1">
        <w:tab/>
        <w:t>Location Measurements</w:t>
      </w:r>
      <w:bookmarkEnd w:id="816"/>
      <w:bookmarkEnd w:id="817"/>
      <w:bookmarkEnd w:id="818"/>
      <w:bookmarkEnd w:id="819"/>
      <w:bookmarkEnd w:id="820"/>
      <w:bookmarkEnd w:id="821"/>
      <w:bookmarkEnd w:id="822"/>
      <w:bookmarkEnd w:id="82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45pt;height:106pt" o:ole="">
            <v:imagedata r:id="rId27" o:title=""/>
          </v:shape>
          <o:OLEObject Type="Embed" ProgID="Visio.Drawing.11" ShapeID="_x0000_i1033" DrawAspect="Content" ObjectID="_1809870665"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824" w:name="_Toc145955991"/>
      <w:bookmarkStart w:id="825" w:name="_Toc153887420"/>
      <w:bookmarkStart w:id="826" w:name="_Toc161905300"/>
      <w:bookmarkStart w:id="827" w:name="_Toc170209903"/>
      <w:bookmarkStart w:id="828" w:name="_Toc183618135"/>
      <w:bookmarkStart w:id="829" w:name="_Toc186726439"/>
      <w:bookmarkStart w:id="830" w:name="_Toc192836531"/>
      <w:bookmarkStart w:id="831" w:name="_Toc199253001"/>
      <w:r>
        <w:t>5.2.2.7</w:t>
      </w:r>
      <w:r w:rsidR="00EB5437">
        <w:tab/>
        <w:t>UP</w:t>
      </w:r>
      <w:r w:rsidR="00EB5437" w:rsidRPr="000379A6">
        <w:t>Subscribe</w:t>
      </w:r>
      <w:bookmarkEnd w:id="824"/>
      <w:bookmarkEnd w:id="825"/>
      <w:bookmarkEnd w:id="826"/>
      <w:bookmarkEnd w:id="827"/>
      <w:bookmarkEnd w:id="828"/>
      <w:bookmarkEnd w:id="829"/>
      <w:bookmarkEnd w:id="830"/>
      <w:bookmarkEnd w:id="831"/>
    </w:p>
    <w:p w14:paraId="56A32EC0" w14:textId="2D4C3365" w:rsidR="00EB5437" w:rsidRDefault="00E367FC" w:rsidP="00EB5437">
      <w:pPr>
        <w:pStyle w:val="Heading5"/>
      </w:pPr>
      <w:bookmarkStart w:id="832" w:name="_Toc145955992"/>
      <w:bookmarkStart w:id="833" w:name="_Toc153887421"/>
      <w:bookmarkStart w:id="834" w:name="_Toc161905301"/>
      <w:bookmarkStart w:id="835" w:name="_Toc170209904"/>
      <w:bookmarkStart w:id="836" w:name="_Toc183618136"/>
      <w:bookmarkStart w:id="837" w:name="_Toc186726440"/>
      <w:bookmarkStart w:id="838" w:name="_Toc192836532"/>
      <w:bookmarkStart w:id="839" w:name="_Toc199253002"/>
      <w:r>
        <w:t>5.2.2.7</w:t>
      </w:r>
      <w:r w:rsidR="00EB5437">
        <w:t>.1</w:t>
      </w:r>
      <w:r w:rsidR="00EB5437">
        <w:tab/>
        <w:t>General</w:t>
      </w:r>
      <w:bookmarkEnd w:id="832"/>
      <w:bookmarkEnd w:id="833"/>
      <w:bookmarkEnd w:id="834"/>
      <w:bookmarkEnd w:id="835"/>
      <w:bookmarkEnd w:id="836"/>
      <w:bookmarkEnd w:id="837"/>
      <w:bookmarkEnd w:id="838"/>
      <w:bookmarkEnd w:id="839"/>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840" w:name="_Toc145955993"/>
      <w:bookmarkStart w:id="841" w:name="_Toc153887422"/>
      <w:bookmarkStart w:id="842" w:name="_Toc161905302"/>
      <w:bookmarkStart w:id="843" w:name="_Toc170209905"/>
      <w:bookmarkStart w:id="844" w:name="_Toc183618137"/>
      <w:bookmarkStart w:id="845" w:name="_Toc186726441"/>
      <w:bookmarkStart w:id="846" w:name="_Toc192836533"/>
      <w:bookmarkStart w:id="847" w:name="_Toc199253003"/>
      <w:r>
        <w:t>5.2.2.7</w:t>
      </w:r>
      <w:r w:rsidR="00EB5437">
        <w:t>.2</w:t>
      </w:r>
      <w:r w:rsidR="00EB5437">
        <w:tab/>
      </w:r>
      <w:r w:rsidR="00EB5437" w:rsidRPr="000379A6">
        <w:t>Subscribe</w:t>
      </w:r>
      <w:r w:rsidR="00EB5437">
        <w:t xml:space="preserve"> to Notification of LCS-UP connection</w:t>
      </w:r>
      <w:bookmarkEnd w:id="840"/>
      <w:bookmarkEnd w:id="841"/>
      <w:r w:rsidR="00D01EB3">
        <w:t xml:space="preserve"> status</w:t>
      </w:r>
      <w:bookmarkEnd w:id="842"/>
      <w:bookmarkEnd w:id="843"/>
      <w:bookmarkEnd w:id="844"/>
      <w:bookmarkEnd w:id="845"/>
      <w:bookmarkEnd w:id="846"/>
      <w:bookmarkEnd w:id="847"/>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6pt;height:117.5pt" o:ole="">
            <v:imagedata r:id="rId29" o:title=""/>
          </v:shape>
          <o:OLEObject Type="Embed" ProgID="Visio.Drawing.15" ShapeID="_x0000_i1034" DrawAspect="Content" ObjectID="_1809870666"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848" w:name="_Toc145955994"/>
      <w:bookmarkStart w:id="849" w:name="_Toc153887423"/>
      <w:bookmarkStart w:id="850" w:name="_Toc161905303"/>
      <w:bookmarkStart w:id="851" w:name="_Toc170209906"/>
      <w:bookmarkStart w:id="852" w:name="_Toc183618138"/>
      <w:bookmarkStart w:id="853" w:name="_Toc186726442"/>
      <w:bookmarkStart w:id="854" w:name="_Toc192836534"/>
      <w:bookmarkStart w:id="855" w:name="_Toc199253004"/>
      <w:r>
        <w:lastRenderedPageBreak/>
        <w:t>5.2.2.8</w:t>
      </w:r>
      <w:r w:rsidR="00D720CA">
        <w:tab/>
        <w:t>UPNotify</w:t>
      </w:r>
      <w:bookmarkEnd w:id="848"/>
      <w:bookmarkEnd w:id="849"/>
      <w:bookmarkEnd w:id="850"/>
      <w:bookmarkEnd w:id="851"/>
      <w:bookmarkEnd w:id="852"/>
      <w:bookmarkEnd w:id="853"/>
      <w:bookmarkEnd w:id="854"/>
      <w:bookmarkEnd w:id="855"/>
    </w:p>
    <w:p w14:paraId="3BEBDFD1" w14:textId="34D12FD3" w:rsidR="00D720CA" w:rsidRDefault="00755E5A" w:rsidP="00D720CA">
      <w:pPr>
        <w:pStyle w:val="Heading5"/>
      </w:pPr>
      <w:bookmarkStart w:id="856" w:name="_Toc145955995"/>
      <w:bookmarkStart w:id="857" w:name="_Toc153887424"/>
      <w:bookmarkStart w:id="858" w:name="_Toc161905304"/>
      <w:bookmarkStart w:id="859" w:name="_Toc170209907"/>
      <w:bookmarkStart w:id="860" w:name="_Toc183618139"/>
      <w:bookmarkStart w:id="861" w:name="_Toc186726443"/>
      <w:bookmarkStart w:id="862" w:name="_Toc192836535"/>
      <w:bookmarkStart w:id="863" w:name="_Toc199253005"/>
      <w:r>
        <w:t>5.2.2.8</w:t>
      </w:r>
      <w:r w:rsidR="00D720CA">
        <w:t>.1</w:t>
      </w:r>
      <w:r w:rsidR="00D720CA">
        <w:tab/>
        <w:t>General</w:t>
      </w:r>
      <w:bookmarkEnd w:id="856"/>
      <w:bookmarkEnd w:id="857"/>
      <w:bookmarkEnd w:id="858"/>
      <w:bookmarkEnd w:id="859"/>
      <w:bookmarkEnd w:id="860"/>
      <w:bookmarkEnd w:id="861"/>
      <w:bookmarkEnd w:id="862"/>
      <w:bookmarkEnd w:id="86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864" w:name="_Toc145955996"/>
      <w:bookmarkStart w:id="865" w:name="_Toc153887425"/>
      <w:bookmarkStart w:id="866" w:name="_Toc161905305"/>
      <w:bookmarkStart w:id="867" w:name="_Toc170209908"/>
      <w:bookmarkStart w:id="868" w:name="_Toc183618140"/>
      <w:bookmarkStart w:id="869" w:name="_Toc186726444"/>
      <w:bookmarkStart w:id="870" w:name="_Toc192836536"/>
      <w:bookmarkStart w:id="871" w:name="_Toc199253006"/>
      <w:r>
        <w:t>5.2.2.8</w:t>
      </w:r>
      <w:r w:rsidR="00D720CA">
        <w:t>.2</w:t>
      </w:r>
      <w:r w:rsidR="00D720CA">
        <w:tab/>
        <w:t>Notification of LCS-UP connection</w:t>
      </w:r>
      <w:bookmarkEnd w:id="864"/>
      <w:bookmarkEnd w:id="865"/>
      <w:bookmarkEnd w:id="866"/>
      <w:bookmarkEnd w:id="867"/>
      <w:bookmarkEnd w:id="868"/>
      <w:bookmarkEnd w:id="869"/>
      <w:bookmarkEnd w:id="870"/>
      <w:bookmarkEnd w:id="871"/>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35pt;height:107.7pt" o:ole="">
            <v:imagedata r:id="rId31" o:title=""/>
          </v:shape>
          <o:OLEObject Type="Embed" ProgID="Visio.Drawing.11" ShapeID="_x0000_i1035" DrawAspect="Content" ObjectID="_1809870667"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872" w:name="_Toc153887426"/>
      <w:bookmarkStart w:id="873" w:name="_Toc161905306"/>
      <w:bookmarkStart w:id="874" w:name="_Toc170209909"/>
      <w:bookmarkStart w:id="875" w:name="_Toc183618141"/>
      <w:bookmarkStart w:id="876" w:name="_Toc186726445"/>
      <w:bookmarkStart w:id="877" w:name="_Toc192836537"/>
      <w:bookmarkStart w:id="878" w:name="_Toc199253007"/>
      <w:r>
        <w:t>5.2.2.9</w:t>
      </w:r>
      <w:r w:rsidR="006E7374">
        <w:tab/>
        <w:t>UPConfig</w:t>
      </w:r>
      <w:bookmarkEnd w:id="872"/>
      <w:bookmarkEnd w:id="873"/>
      <w:bookmarkEnd w:id="874"/>
      <w:bookmarkEnd w:id="875"/>
      <w:bookmarkEnd w:id="876"/>
      <w:bookmarkEnd w:id="877"/>
      <w:bookmarkEnd w:id="878"/>
    </w:p>
    <w:p w14:paraId="0A6A4706" w14:textId="39810B4A" w:rsidR="006E7374" w:rsidRDefault="001151E1" w:rsidP="006E7374">
      <w:pPr>
        <w:pStyle w:val="Heading5"/>
      </w:pPr>
      <w:bookmarkStart w:id="879" w:name="_Toc153887427"/>
      <w:bookmarkStart w:id="880" w:name="_Toc161905307"/>
      <w:bookmarkStart w:id="881" w:name="_Toc170209910"/>
      <w:bookmarkStart w:id="882" w:name="_Toc183618142"/>
      <w:bookmarkStart w:id="883" w:name="_Toc186726446"/>
      <w:bookmarkStart w:id="884" w:name="_Toc192836538"/>
      <w:bookmarkStart w:id="885" w:name="_Toc199253008"/>
      <w:r>
        <w:t>5.2.2.9</w:t>
      </w:r>
      <w:r w:rsidR="006E7374">
        <w:t>.1</w:t>
      </w:r>
      <w:r w:rsidR="006E7374">
        <w:tab/>
        <w:t>General</w:t>
      </w:r>
      <w:bookmarkEnd w:id="879"/>
      <w:bookmarkEnd w:id="880"/>
      <w:bookmarkEnd w:id="881"/>
      <w:bookmarkEnd w:id="882"/>
      <w:bookmarkEnd w:id="883"/>
      <w:bookmarkEnd w:id="884"/>
      <w:bookmarkEnd w:id="885"/>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886" w:name="_Toc153887428"/>
      <w:bookmarkStart w:id="887" w:name="_Toc161905308"/>
      <w:bookmarkStart w:id="888" w:name="_Toc170209911"/>
      <w:bookmarkStart w:id="889" w:name="_Toc183618143"/>
      <w:bookmarkStart w:id="890" w:name="_Toc186726447"/>
      <w:bookmarkStart w:id="891" w:name="_Toc192836539"/>
      <w:bookmarkStart w:id="892" w:name="_Toc199253009"/>
      <w:r>
        <w:t>5.2.2.9</w:t>
      </w:r>
      <w:r w:rsidR="006E7374">
        <w:t>.2</w:t>
      </w:r>
      <w:r w:rsidR="006E7374">
        <w:tab/>
      </w:r>
      <w:r w:rsidR="00C7480D">
        <w:t>Configure</w:t>
      </w:r>
      <w:r w:rsidR="006E7374">
        <w:rPr>
          <w:lang w:eastAsia="zh-CN"/>
        </w:rPr>
        <w:t xml:space="preserve"> LCS-UP connection</w:t>
      </w:r>
      <w:bookmarkEnd w:id="886"/>
      <w:bookmarkEnd w:id="887"/>
      <w:bookmarkEnd w:id="888"/>
      <w:bookmarkEnd w:id="889"/>
      <w:bookmarkEnd w:id="890"/>
      <w:bookmarkEnd w:id="891"/>
      <w:bookmarkEnd w:id="892"/>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45pt;height:126.15pt" o:ole="">
            <v:imagedata r:id="rId33" o:title=""/>
          </v:shape>
          <o:OLEObject Type="Embed" ProgID="Visio.Drawing.11" ShapeID="_x0000_i1036" DrawAspect="Content" ObjectID="_1809870668"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893" w:name="_Toc161905309"/>
      <w:bookmarkStart w:id="894" w:name="_Toc170209912"/>
      <w:bookmarkStart w:id="895" w:name="_Toc183618144"/>
      <w:bookmarkStart w:id="896" w:name="_Toc186726448"/>
      <w:bookmarkStart w:id="897" w:name="_Toc192836540"/>
      <w:bookmarkStart w:id="898" w:name="_Toc199253010"/>
      <w:r>
        <w:t>5.2.2.10</w:t>
      </w:r>
      <w:r w:rsidR="00175CAA">
        <w:tab/>
        <w:t>UPUn</w:t>
      </w:r>
      <w:r w:rsidR="00175CAA" w:rsidRPr="000379A6">
        <w:t>Subscribe</w:t>
      </w:r>
      <w:bookmarkEnd w:id="893"/>
      <w:bookmarkEnd w:id="894"/>
      <w:bookmarkEnd w:id="895"/>
      <w:bookmarkEnd w:id="896"/>
      <w:bookmarkEnd w:id="897"/>
      <w:bookmarkEnd w:id="898"/>
    </w:p>
    <w:p w14:paraId="50C79015" w14:textId="001BD578" w:rsidR="00175CAA" w:rsidRDefault="001523A7" w:rsidP="00175CAA">
      <w:pPr>
        <w:pStyle w:val="Heading5"/>
      </w:pPr>
      <w:bookmarkStart w:id="899" w:name="_Toc161905310"/>
      <w:bookmarkStart w:id="900" w:name="_Toc170209913"/>
      <w:bookmarkStart w:id="901" w:name="_Toc183618145"/>
      <w:bookmarkStart w:id="902" w:name="_Toc186726449"/>
      <w:bookmarkStart w:id="903" w:name="_Toc192836541"/>
      <w:bookmarkStart w:id="904" w:name="_Toc199253011"/>
      <w:r>
        <w:t>5.2.2.10</w:t>
      </w:r>
      <w:r w:rsidR="00175CAA">
        <w:t>.1</w:t>
      </w:r>
      <w:r w:rsidR="00175CAA">
        <w:tab/>
        <w:t>General</w:t>
      </w:r>
      <w:bookmarkEnd w:id="899"/>
      <w:bookmarkEnd w:id="900"/>
      <w:bookmarkEnd w:id="901"/>
      <w:bookmarkEnd w:id="902"/>
      <w:bookmarkEnd w:id="903"/>
      <w:bookmarkEnd w:id="904"/>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905" w:name="_Toc161905311"/>
      <w:bookmarkStart w:id="906" w:name="_Toc170209914"/>
      <w:bookmarkStart w:id="907" w:name="_Toc183618146"/>
      <w:bookmarkStart w:id="908" w:name="_Toc186726450"/>
      <w:bookmarkStart w:id="909" w:name="_Toc192836542"/>
      <w:bookmarkStart w:id="910" w:name="_Toc199253012"/>
      <w:r>
        <w:t>5.2.2.10</w:t>
      </w:r>
      <w:r w:rsidR="00175CAA">
        <w:t>.2</w:t>
      </w:r>
      <w:r w:rsidR="00175CAA">
        <w:tab/>
        <w:t>Uns</w:t>
      </w:r>
      <w:r w:rsidR="00175CAA" w:rsidRPr="000379A6">
        <w:t>ubscribe</w:t>
      </w:r>
      <w:r w:rsidR="00175CAA">
        <w:t xml:space="preserve"> to notification of LCS-UP connection status</w:t>
      </w:r>
      <w:bookmarkEnd w:id="905"/>
      <w:bookmarkEnd w:id="906"/>
      <w:bookmarkEnd w:id="907"/>
      <w:bookmarkEnd w:id="908"/>
      <w:bookmarkEnd w:id="909"/>
      <w:bookmarkEnd w:id="910"/>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05pt;height:119.25pt" o:ole="">
            <v:imagedata r:id="rId35" o:title=""/>
          </v:shape>
          <o:OLEObject Type="Embed" ProgID="Visio.Drawing.11" ShapeID="_x0000_i1037" DrawAspect="Content" ObjectID="_1809870669"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911" w:name="_Toc25168589"/>
      <w:bookmarkStart w:id="912" w:name="_Toc27593008"/>
      <w:bookmarkStart w:id="913" w:name="_Toc34147878"/>
      <w:bookmarkStart w:id="914" w:name="_Toc36463262"/>
      <w:bookmarkStart w:id="915" w:name="_Toc43215102"/>
      <w:bookmarkStart w:id="916" w:name="_Toc45032350"/>
      <w:bookmarkStart w:id="917" w:name="_Toc49849839"/>
      <w:bookmarkStart w:id="918" w:name="_Toc51873353"/>
      <w:bookmarkStart w:id="919" w:name="_Toc56517481"/>
      <w:bookmarkStart w:id="920" w:name="_Toc58594382"/>
      <w:bookmarkStart w:id="921" w:name="_Toc67685892"/>
      <w:bookmarkStart w:id="922" w:name="_Toc74993713"/>
      <w:bookmarkStart w:id="923" w:name="_Toc82716301"/>
      <w:bookmarkStart w:id="924" w:name="_Toc88818588"/>
      <w:bookmarkStart w:id="925" w:name="_Toc90650510"/>
      <w:bookmarkStart w:id="926" w:name="_Toc98506181"/>
      <w:bookmarkStart w:id="927" w:name="_Toc106639466"/>
      <w:bookmarkStart w:id="928" w:name="_Toc114778976"/>
      <w:bookmarkStart w:id="929" w:name="_Toc122096893"/>
      <w:bookmarkStart w:id="930" w:name="_Toc130844114"/>
      <w:bookmarkStart w:id="931" w:name="_Toc138411820"/>
      <w:bookmarkStart w:id="932" w:name="_Toc145955997"/>
      <w:bookmarkStart w:id="933" w:name="_Toc153887429"/>
      <w:bookmarkStart w:id="934" w:name="_Toc161905312"/>
      <w:bookmarkStart w:id="935" w:name="_Toc170209915"/>
      <w:bookmarkStart w:id="936" w:name="_Toc183618147"/>
      <w:bookmarkStart w:id="937" w:name="_Toc186726451"/>
      <w:bookmarkStart w:id="938" w:name="_Toc192836543"/>
      <w:bookmarkStart w:id="939" w:name="_Toc199253013"/>
      <w:r>
        <w:t>5.3</w:t>
      </w:r>
      <w:r>
        <w:tab/>
        <w:t>Nlmf_Broadcast Service</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C22761C" w14:textId="77777777" w:rsidR="00EB7848" w:rsidRDefault="00EB7848" w:rsidP="00B32564">
      <w:pPr>
        <w:pStyle w:val="Heading3"/>
      </w:pPr>
      <w:bookmarkStart w:id="940" w:name="_Toc25168590"/>
      <w:bookmarkStart w:id="941" w:name="_Toc27593009"/>
      <w:bookmarkStart w:id="942" w:name="_Toc34147879"/>
      <w:bookmarkStart w:id="943" w:name="_Toc36463263"/>
      <w:bookmarkStart w:id="944" w:name="_Toc43215103"/>
      <w:bookmarkStart w:id="945" w:name="_Toc45032351"/>
      <w:bookmarkStart w:id="946" w:name="_Toc49849840"/>
      <w:bookmarkStart w:id="947" w:name="_Toc51873354"/>
      <w:bookmarkStart w:id="948" w:name="_Toc56517482"/>
      <w:bookmarkStart w:id="949" w:name="_Toc58594383"/>
      <w:bookmarkStart w:id="950" w:name="_Toc67685893"/>
      <w:bookmarkStart w:id="951" w:name="_Toc74993714"/>
      <w:bookmarkStart w:id="952" w:name="_Toc82716302"/>
      <w:bookmarkStart w:id="953" w:name="_Toc88818589"/>
      <w:bookmarkStart w:id="954" w:name="_Toc90650511"/>
      <w:bookmarkStart w:id="955" w:name="_Toc98506182"/>
      <w:bookmarkStart w:id="956" w:name="_Toc106639467"/>
      <w:bookmarkStart w:id="957" w:name="_Toc114778977"/>
      <w:bookmarkStart w:id="958" w:name="_Toc122096894"/>
      <w:bookmarkStart w:id="959" w:name="_Toc130844115"/>
      <w:bookmarkStart w:id="960" w:name="_Toc138411821"/>
      <w:bookmarkStart w:id="961" w:name="_Toc145955998"/>
      <w:bookmarkStart w:id="962" w:name="_Toc153887430"/>
      <w:bookmarkStart w:id="963" w:name="_Toc161905313"/>
      <w:bookmarkStart w:id="964" w:name="_Toc170209916"/>
      <w:bookmarkStart w:id="965" w:name="_Toc183618148"/>
      <w:bookmarkStart w:id="966" w:name="_Toc186726452"/>
      <w:bookmarkStart w:id="967" w:name="_Toc192836544"/>
      <w:bookmarkStart w:id="968" w:name="_Toc199253014"/>
      <w:r>
        <w:t>5.3.1</w:t>
      </w:r>
      <w:r>
        <w:tab/>
        <w:t>Service Description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969" w:name="_Toc25168591"/>
      <w:bookmarkStart w:id="970" w:name="_Toc27593010"/>
      <w:bookmarkStart w:id="971" w:name="_Toc34147880"/>
      <w:bookmarkStart w:id="972" w:name="_Toc36463264"/>
      <w:bookmarkStart w:id="973" w:name="_Toc43215104"/>
      <w:bookmarkStart w:id="974" w:name="_Toc45032352"/>
      <w:bookmarkStart w:id="975" w:name="_Toc49849841"/>
      <w:bookmarkStart w:id="976" w:name="_Toc51873355"/>
      <w:bookmarkStart w:id="977" w:name="_Toc56517483"/>
      <w:bookmarkStart w:id="978" w:name="_Toc58594384"/>
      <w:bookmarkStart w:id="979" w:name="_Toc67685894"/>
      <w:bookmarkStart w:id="980" w:name="_Toc74993715"/>
      <w:bookmarkStart w:id="981" w:name="_Toc82716303"/>
      <w:bookmarkStart w:id="982" w:name="_Toc88818590"/>
      <w:bookmarkStart w:id="983" w:name="_Toc90650512"/>
      <w:bookmarkStart w:id="984" w:name="_Toc98506183"/>
      <w:bookmarkStart w:id="985" w:name="_Toc106639468"/>
      <w:bookmarkStart w:id="986" w:name="_Toc114778978"/>
      <w:bookmarkStart w:id="987" w:name="_Toc122096895"/>
      <w:bookmarkStart w:id="988" w:name="_Toc130844116"/>
      <w:bookmarkStart w:id="989" w:name="_Toc138411822"/>
      <w:bookmarkStart w:id="990" w:name="_Toc145955999"/>
      <w:bookmarkStart w:id="991" w:name="_Toc153887431"/>
      <w:bookmarkStart w:id="992" w:name="_Toc161905314"/>
      <w:bookmarkStart w:id="993" w:name="_Toc170209917"/>
      <w:bookmarkStart w:id="994" w:name="_Toc183618149"/>
      <w:bookmarkStart w:id="995" w:name="_Toc186726453"/>
      <w:bookmarkStart w:id="996" w:name="_Toc192836545"/>
      <w:bookmarkStart w:id="997" w:name="_Toc199253015"/>
      <w:r>
        <w:lastRenderedPageBreak/>
        <w:t>5.3.2</w:t>
      </w:r>
      <w:r>
        <w:tab/>
        <w:t>Service Operations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29B441C" w14:textId="77777777" w:rsidR="00EB7848" w:rsidRDefault="00EB7848" w:rsidP="00B32564">
      <w:pPr>
        <w:pStyle w:val="Heading4"/>
      </w:pPr>
      <w:bookmarkStart w:id="998" w:name="_Toc25168592"/>
      <w:bookmarkStart w:id="999" w:name="_Toc27593011"/>
      <w:bookmarkStart w:id="1000" w:name="_Toc34147881"/>
      <w:bookmarkStart w:id="1001" w:name="_Toc36463265"/>
      <w:bookmarkStart w:id="1002" w:name="_Toc43215105"/>
      <w:bookmarkStart w:id="1003" w:name="_Toc45032353"/>
      <w:bookmarkStart w:id="1004" w:name="_Toc49849842"/>
      <w:bookmarkStart w:id="1005" w:name="_Toc51873356"/>
      <w:bookmarkStart w:id="1006" w:name="_Toc56517484"/>
      <w:bookmarkStart w:id="1007" w:name="_Toc58594385"/>
      <w:bookmarkStart w:id="1008" w:name="_Toc67685895"/>
      <w:bookmarkStart w:id="1009" w:name="_Toc74993716"/>
      <w:bookmarkStart w:id="1010" w:name="_Toc82716304"/>
      <w:bookmarkStart w:id="1011" w:name="_Toc88818591"/>
      <w:bookmarkStart w:id="1012" w:name="_Toc90650513"/>
      <w:bookmarkStart w:id="1013" w:name="_Toc98506184"/>
      <w:bookmarkStart w:id="1014" w:name="_Toc106639469"/>
      <w:bookmarkStart w:id="1015" w:name="_Toc114778979"/>
      <w:bookmarkStart w:id="1016" w:name="_Toc122096896"/>
      <w:bookmarkStart w:id="1017" w:name="_Toc130844117"/>
      <w:bookmarkStart w:id="1018" w:name="_Toc138411823"/>
      <w:bookmarkStart w:id="1019" w:name="_Toc145956000"/>
      <w:bookmarkStart w:id="1020" w:name="_Toc153887432"/>
      <w:bookmarkStart w:id="1021" w:name="_Toc161905315"/>
      <w:bookmarkStart w:id="1022" w:name="_Toc170209918"/>
      <w:bookmarkStart w:id="1023" w:name="_Toc183618150"/>
      <w:bookmarkStart w:id="1024" w:name="_Toc186726454"/>
      <w:bookmarkStart w:id="1025" w:name="_Toc192836546"/>
      <w:bookmarkStart w:id="1026" w:name="_Toc199253016"/>
      <w:r>
        <w:t>5.3.2.1</w:t>
      </w:r>
      <w:r>
        <w:tab/>
        <w:t>Introduction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027" w:name="_Toc25168593"/>
      <w:bookmarkStart w:id="1028" w:name="_Toc27593012"/>
      <w:bookmarkStart w:id="1029" w:name="_Toc34147882"/>
      <w:bookmarkStart w:id="1030" w:name="_Toc36463266"/>
      <w:bookmarkStart w:id="1031" w:name="_Toc43215106"/>
      <w:bookmarkStart w:id="1032" w:name="_Toc45032354"/>
      <w:bookmarkStart w:id="1033" w:name="_Toc49849843"/>
      <w:bookmarkStart w:id="1034" w:name="_Toc51873357"/>
      <w:bookmarkStart w:id="1035" w:name="_Toc56517485"/>
      <w:bookmarkStart w:id="1036" w:name="_Toc58594386"/>
      <w:bookmarkStart w:id="1037" w:name="_Toc67685896"/>
      <w:bookmarkStart w:id="1038" w:name="_Toc74993717"/>
      <w:bookmarkStart w:id="1039" w:name="_Toc82716305"/>
      <w:bookmarkStart w:id="1040" w:name="_Toc88818592"/>
      <w:bookmarkStart w:id="1041" w:name="_Toc90650514"/>
      <w:bookmarkStart w:id="1042" w:name="_Toc98506185"/>
      <w:bookmarkStart w:id="1043" w:name="_Toc106639470"/>
      <w:bookmarkStart w:id="1044" w:name="_Toc114778980"/>
      <w:bookmarkStart w:id="1045" w:name="_Toc122096897"/>
      <w:bookmarkStart w:id="1046" w:name="_Toc130844118"/>
      <w:bookmarkStart w:id="1047" w:name="_Toc138411824"/>
      <w:bookmarkStart w:id="1048" w:name="_Toc145956001"/>
      <w:bookmarkStart w:id="1049" w:name="_Toc153887433"/>
      <w:bookmarkStart w:id="1050" w:name="_Toc161905316"/>
      <w:bookmarkStart w:id="1051" w:name="_Toc170209919"/>
      <w:bookmarkStart w:id="1052" w:name="_Toc183618151"/>
      <w:bookmarkStart w:id="1053" w:name="_Toc186726455"/>
      <w:bookmarkStart w:id="1054" w:name="_Toc192836547"/>
      <w:bookmarkStart w:id="1055" w:name="_Toc199253017"/>
      <w:r>
        <w:t>5.3.2.2</w:t>
      </w:r>
      <w:r>
        <w:tab/>
        <w:t>CipheringKeyData</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2CEAC03" w14:textId="77777777" w:rsidR="00EB7848" w:rsidRDefault="00EB7848" w:rsidP="00B32564">
      <w:pPr>
        <w:pStyle w:val="Heading5"/>
      </w:pPr>
      <w:bookmarkStart w:id="1056" w:name="_Toc25168594"/>
      <w:bookmarkStart w:id="1057" w:name="_Toc27593013"/>
      <w:bookmarkStart w:id="1058" w:name="_Toc34147883"/>
      <w:bookmarkStart w:id="1059" w:name="_Toc36463267"/>
      <w:bookmarkStart w:id="1060" w:name="_Toc43215107"/>
      <w:bookmarkStart w:id="1061" w:name="_Toc45032355"/>
      <w:bookmarkStart w:id="1062" w:name="_Toc49849844"/>
      <w:bookmarkStart w:id="1063" w:name="_Toc51873358"/>
      <w:bookmarkStart w:id="1064" w:name="_Toc56517486"/>
      <w:bookmarkStart w:id="1065" w:name="_Toc58594387"/>
      <w:bookmarkStart w:id="1066" w:name="_Toc67685897"/>
      <w:bookmarkStart w:id="1067" w:name="_Toc74993718"/>
      <w:bookmarkStart w:id="1068" w:name="_Toc82716306"/>
      <w:bookmarkStart w:id="1069" w:name="_Toc88818593"/>
      <w:bookmarkStart w:id="1070" w:name="_Toc90650515"/>
      <w:bookmarkStart w:id="1071" w:name="_Toc98506186"/>
      <w:bookmarkStart w:id="1072" w:name="_Toc106639471"/>
      <w:bookmarkStart w:id="1073" w:name="_Toc114778981"/>
      <w:bookmarkStart w:id="1074" w:name="_Toc122096898"/>
      <w:bookmarkStart w:id="1075" w:name="_Toc130844119"/>
      <w:bookmarkStart w:id="1076" w:name="_Toc138411825"/>
      <w:bookmarkStart w:id="1077" w:name="_Toc145956002"/>
      <w:bookmarkStart w:id="1078" w:name="_Toc153887434"/>
      <w:bookmarkStart w:id="1079" w:name="_Toc161905317"/>
      <w:bookmarkStart w:id="1080" w:name="_Toc170209920"/>
      <w:bookmarkStart w:id="1081" w:name="_Toc183618152"/>
      <w:bookmarkStart w:id="1082" w:name="_Toc186726456"/>
      <w:bookmarkStart w:id="1083" w:name="_Toc192836548"/>
      <w:bookmarkStart w:id="1084" w:name="_Toc199253018"/>
      <w:r>
        <w:t>5.3.2.2.1</w:t>
      </w:r>
      <w:r>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085" w:name="_Toc25168595"/>
      <w:bookmarkStart w:id="1086" w:name="_Toc27593014"/>
      <w:bookmarkStart w:id="1087" w:name="_Toc34147884"/>
      <w:bookmarkStart w:id="1088" w:name="_Toc36463268"/>
      <w:bookmarkStart w:id="1089" w:name="_Toc43215108"/>
      <w:bookmarkStart w:id="1090" w:name="_Toc45032356"/>
      <w:bookmarkStart w:id="1091" w:name="_Toc49849845"/>
      <w:bookmarkStart w:id="1092" w:name="_Toc51873359"/>
      <w:bookmarkStart w:id="1093" w:name="_Toc56517487"/>
      <w:bookmarkStart w:id="1094" w:name="_Toc58594388"/>
      <w:bookmarkStart w:id="1095" w:name="_Toc67685898"/>
      <w:bookmarkStart w:id="1096" w:name="_Toc74993719"/>
      <w:bookmarkStart w:id="1097" w:name="_Toc82716307"/>
      <w:bookmarkStart w:id="1098" w:name="_Toc88818594"/>
      <w:bookmarkStart w:id="1099" w:name="_Toc90650516"/>
      <w:bookmarkStart w:id="1100" w:name="_Toc98506187"/>
      <w:bookmarkStart w:id="1101" w:name="_Toc106639472"/>
      <w:bookmarkStart w:id="1102" w:name="_Toc114778982"/>
      <w:bookmarkStart w:id="1103" w:name="_Toc122096899"/>
      <w:bookmarkStart w:id="1104" w:name="_Toc130844120"/>
      <w:bookmarkStart w:id="1105" w:name="_Toc138411826"/>
      <w:bookmarkStart w:id="1106" w:name="_Toc145956003"/>
      <w:bookmarkStart w:id="1107" w:name="_Toc153887435"/>
      <w:bookmarkStart w:id="1108" w:name="_Toc161905318"/>
      <w:bookmarkStart w:id="1109" w:name="_Toc170209921"/>
      <w:bookmarkStart w:id="1110" w:name="_Toc183618153"/>
      <w:bookmarkStart w:id="1111" w:name="_Toc186726457"/>
      <w:bookmarkStart w:id="1112" w:name="_Toc192836549"/>
      <w:bookmarkStart w:id="1113" w:name="_Toc199253019"/>
      <w:r>
        <w:t>5.3.2.2.2</w:t>
      </w:r>
      <w:r>
        <w:tab/>
        <w:t>Request Ciphering Key Information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45pt;height:106.55pt" o:ole="">
            <v:imagedata r:id="rId37" o:title=""/>
          </v:shape>
          <o:OLEObject Type="Embed" ProgID="Visio.Drawing.11" ShapeID="_x0000_i1038" DrawAspect="Content" ObjectID="_1809870670"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114" w:name="_Toc25168596"/>
      <w:bookmarkStart w:id="1115" w:name="_Toc27593015"/>
      <w:bookmarkStart w:id="1116" w:name="_Toc34147885"/>
      <w:bookmarkStart w:id="1117" w:name="_Toc36463269"/>
      <w:bookmarkStart w:id="1118" w:name="_Toc43215109"/>
      <w:bookmarkStart w:id="1119" w:name="_Toc45032357"/>
      <w:bookmarkStart w:id="1120" w:name="_Toc49849846"/>
      <w:bookmarkStart w:id="1121" w:name="_Toc51873360"/>
      <w:bookmarkStart w:id="1122" w:name="_Toc56517488"/>
      <w:bookmarkStart w:id="1123" w:name="_Toc58594389"/>
      <w:bookmarkStart w:id="1124" w:name="_Toc67685899"/>
      <w:bookmarkStart w:id="1125" w:name="_Toc74993720"/>
      <w:bookmarkStart w:id="1126" w:name="_Toc82716308"/>
      <w:bookmarkStart w:id="1127" w:name="_Toc88818595"/>
      <w:bookmarkStart w:id="1128" w:name="_Toc90650517"/>
      <w:bookmarkStart w:id="1129" w:name="_Toc98506188"/>
      <w:bookmarkStart w:id="1130" w:name="_Toc106639473"/>
      <w:bookmarkStart w:id="1131" w:name="_Toc114778983"/>
      <w:bookmarkStart w:id="1132" w:name="_Toc122096900"/>
      <w:bookmarkStart w:id="1133" w:name="_Toc130844121"/>
      <w:bookmarkStart w:id="1134" w:name="_Toc138411827"/>
      <w:bookmarkStart w:id="1135" w:name="_Toc145956004"/>
      <w:bookmarkStart w:id="1136" w:name="_Toc153887436"/>
      <w:bookmarkStart w:id="1137" w:name="_Toc161905319"/>
      <w:bookmarkStart w:id="1138" w:name="_Toc170209922"/>
      <w:bookmarkStart w:id="1139" w:name="_Toc183618154"/>
      <w:bookmarkStart w:id="1140" w:name="_Toc186726458"/>
      <w:bookmarkStart w:id="1141" w:name="_Toc192836550"/>
      <w:bookmarkStart w:id="1142" w:name="_Toc199253020"/>
      <w:r>
        <w:t>5.3.2.2.3</w:t>
      </w:r>
      <w:r>
        <w:tab/>
        <w:t>Provide Ciphering Key Information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45pt;height:106.55pt" o:ole="">
            <v:imagedata r:id="rId39" o:title=""/>
          </v:shape>
          <o:OLEObject Type="Embed" ProgID="Visio.Drawing.11" ShapeID="_x0000_i1039" DrawAspect="Content" ObjectID="_1809870671"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143" w:name="_Toc20150350"/>
      <w:bookmarkStart w:id="1144" w:name="_Toc25168597"/>
      <w:bookmarkStart w:id="1145" w:name="_Toc27593016"/>
      <w:bookmarkStart w:id="1146" w:name="_Toc34147886"/>
      <w:bookmarkStart w:id="1147" w:name="_Toc36463270"/>
      <w:bookmarkStart w:id="1148" w:name="_Toc43215110"/>
      <w:bookmarkStart w:id="1149" w:name="_Toc45032358"/>
      <w:bookmarkStart w:id="1150" w:name="_Toc49849847"/>
      <w:bookmarkStart w:id="1151" w:name="_Toc51873361"/>
      <w:bookmarkStart w:id="1152" w:name="_Toc56517489"/>
      <w:bookmarkStart w:id="1153" w:name="_Toc58594390"/>
      <w:bookmarkStart w:id="1154" w:name="_Toc67685900"/>
      <w:bookmarkStart w:id="1155" w:name="_Toc74993721"/>
      <w:bookmarkStart w:id="1156" w:name="_Toc82716309"/>
      <w:bookmarkStart w:id="1157" w:name="_Toc88818596"/>
      <w:bookmarkStart w:id="1158" w:name="_Toc90650518"/>
      <w:bookmarkStart w:id="1159" w:name="_Toc98506189"/>
      <w:bookmarkStart w:id="1160" w:name="_Toc106639474"/>
      <w:bookmarkStart w:id="1161" w:name="_Toc114778984"/>
      <w:bookmarkStart w:id="1162" w:name="_Toc122096901"/>
      <w:bookmarkStart w:id="1163" w:name="_Toc130844122"/>
      <w:bookmarkStart w:id="1164" w:name="_Toc138411828"/>
      <w:bookmarkStart w:id="1165" w:name="_Toc145956005"/>
      <w:bookmarkStart w:id="1166" w:name="_Toc153887437"/>
      <w:bookmarkStart w:id="1167" w:name="_Toc161905320"/>
      <w:bookmarkStart w:id="1168" w:name="_Toc170209923"/>
      <w:bookmarkStart w:id="1169" w:name="_Toc183618155"/>
      <w:bookmarkStart w:id="1170" w:name="_Toc186726459"/>
      <w:bookmarkStart w:id="1171" w:name="_Toc192836551"/>
      <w:bookmarkStart w:id="1172" w:name="_Toc199253021"/>
      <w:r>
        <w:rPr>
          <w:rFonts w:hint="eastAsia"/>
          <w:lang w:eastAsia="zh-CN"/>
        </w:rPr>
        <w:t>6</w:t>
      </w:r>
      <w:r>
        <w:tab/>
      </w:r>
      <w:r>
        <w:rPr>
          <w:lang w:eastAsia="zh-CN"/>
        </w:rPr>
        <w:t>API Definitions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1B0BB3C" w14:textId="77777777" w:rsidR="00EB7848" w:rsidRDefault="00EB7848" w:rsidP="00B32564">
      <w:pPr>
        <w:pStyle w:val="Heading2"/>
        <w:rPr>
          <w:lang w:eastAsia="zh-CN"/>
        </w:rPr>
      </w:pPr>
      <w:bookmarkStart w:id="1173" w:name="_Toc20150351"/>
      <w:bookmarkStart w:id="1174" w:name="_Toc25168598"/>
      <w:bookmarkStart w:id="1175" w:name="_Toc27593017"/>
      <w:bookmarkStart w:id="1176" w:name="_Toc34147887"/>
      <w:bookmarkStart w:id="1177" w:name="_Toc36463271"/>
      <w:bookmarkStart w:id="1178" w:name="_Toc43215111"/>
      <w:bookmarkStart w:id="1179" w:name="_Toc45032359"/>
      <w:bookmarkStart w:id="1180" w:name="_Toc49849848"/>
      <w:bookmarkStart w:id="1181" w:name="_Toc51873362"/>
      <w:bookmarkStart w:id="1182" w:name="_Toc56517490"/>
      <w:bookmarkStart w:id="1183" w:name="_Toc58594391"/>
      <w:bookmarkStart w:id="1184" w:name="_Toc67685901"/>
      <w:bookmarkStart w:id="1185" w:name="_Toc74993722"/>
      <w:bookmarkStart w:id="1186" w:name="_Toc82716310"/>
      <w:bookmarkStart w:id="1187" w:name="_Toc88818597"/>
      <w:bookmarkStart w:id="1188" w:name="_Toc90650519"/>
      <w:bookmarkStart w:id="1189" w:name="_Toc98506190"/>
      <w:bookmarkStart w:id="1190" w:name="_Toc106639475"/>
      <w:bookmarkStart w:id="1191" w:name="_Toc114778985"/>
      <w:bookmarkStart w:id="1192" w:name="_Toc122096902"/>
      <w:bookmarkStart w:id="1193" w:name="_Toc130844123"/>
      <w:bookmarkStart w:id="1194" w:name="_Toc138411829"/>
      <w:bookmarkStart w:id="1195" w:name="_Toc145956006"/>
      <w:bookmarkStart w:id="1196" w:name="_Toc153887438"/>
      <w:bookmarkStart w:id="1197" w:name="_Toc161905321"/>
      <w:bookmarkStart w:id="1198" w:name="_Toc170209924"/>
      <w:bookmarkStart w:id="1199" w:name="_Toc183618156"/>
      <w:bookmarkStart w:id="1200" w:name="_Toc186726460"/>
      <w:bookmarkStart w:id="1201" w:name="_Toc192836552"/>
      <w:bookmarkStart w:id="1202" w:name="_Toc199253022"/>
      <w:r>
        <w:rPr>
          <w:rFonts w:hint="eastAsia"/>
          <w:lang w:eastAsia="zh-CN"/>
        </w:rPr>
        <w:t>6</w:t>
      </w:r>
      <w:r>
        <w:t>.1</w:t>
      </w:r>
      <w:r>
        <w:tab/>
        <w:t>Nlmf_Location Service API</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40BAE48" w14:textId="77777777" w:rsidR="00EB7848" w:rsidRDefault="00EB7848" w:rsidP="00B32564">
      <w:pPr>
        <w:pStyle w:val="Heading3"/>
      </w:pPr>
      <w:bookmarkStart w:id="1203" w:name="_Toc20150352"/>
      <w:bookmarkStart w:id="1204" w:name="_Toc25168599"/>
      <w:bookmarkStart w:id="1205" w:name="_Toc27593018"/>
      <w:bookmarkStart w:id="1206" w:name="_Toc34147888"/>
      <w:bookmarkStart w:id="1207" w:name="_Toc36463272"/>
      <w:bookmarkStart w:id="1208" w:name="_Toc43215112"/>
      <w:bookmarkStart w:id="1209" w:name="_Toc45032360"/>
      <w:bookmarkStart w:id="1210" w:name="_Toc49849849"/>
      <w:bookmarkStart w:id="1211" w:name="_Toc51873363"/>
      <w:bookmarkStart w:id="1212" w:name="_Toc56517491"/>
      <w:bookmarkStart w:id="1213" w:name="_Toc58594392"/>
      <w:bookmarkStart w:id="1214" w:name="_Toc67685902"/>
      <w:bookmarkStart w:id="1215" w:name="_Toc74993723"/>
      <w:bookmarkStart w:id="1216" w:name="_Toc82716311"/>
      <w:bookmarkStart w:id="1217" w:name="_Toc88818598"/>
      <w:bookmarkStart w:id="1218" w:name="_Toc90650520"/>
      <w:bookmarkStart w:id="1219" w:name="_Toc98506191"/>
      <w:bookmarkStart w:id="1220" w:name="_Toc106639476"/>
      <w:bookmarkStart w:id="1221" w:name="_Toc114778986"/>
      <w:bookmarkStart w:id="1222" w:name="_Toc122096903"/>
      <w:bookmarkStart w:id="1223" w:name="_Toc130844124"/>
      <w:bookmarkStart w:id="1224" w:name="_Toc138411830"/>
      <w:bookmarkStart w:id="1225" w:name="_Toc145956007"/>
      <w:bookmarkStart w:id="1226" w:name="_Toc153887439"/>
      <w:bookmarkStart w:id="1227" w:name="_Toc161905322"/>
      <w:bookmarkStart w:id="1228" w:name="_Toc170209925"/>
      <w:bookmarkStart w:id="1229" w:name="_Toc183618157"/>
      <w:bookmarkStart w:id="1230" w:name="_Toc186726461"/>
      <w:bookmarkStart w:id="1231" w:name="_Toc192836553"/>
      <w:bookmarkStart w:id="1232" w:name="_Toc199253023"/>
      <w:r>
        <w:t>6.1.1</w:t>
      </w:r>
      <w:r>
        <w:tab/>
        <w:t>API URI</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233" w:name="_Toc20150353"/>
      <w:bookmarkStart w:id="1234" w:name="_Toc25168600"/>
      <w:bookmarkStart w:id="1235" w:name="_Toc27593019"/>
      <w:bookmarkStart w:id="1236" w:name="_Toc34147889"/>
      <w:bookmarkStart w:id="1237" w:name="_Toc36463273"/>
      <w:bookmarkStart w:id="1238" w:name="_Toc43215113"/>
      <w:bookmarkStart w:id="1239" w:name="_Toc45032361"/>
      <w:bookmarkStart w:id="1240" w:name="_Toc49849850"/>
      <w:bookmarkStart w:id="1241" w:name="_Toc51873364"/>
      <w:bookmarkStart w:id="1242" w:name="_Toc56517492"/>
      <w:bookmarkStart w:id="1243" w:name="_Toc58594393"/>
      <w:bookmarkStart w:id="1244" w:name="_Toc67685903"/>
      <w:bookmarkStart w:id="1245" w:name="_Toc74993724"/>
      <w:bookmarkStart w:id="1246" w:name="_Toc82716312"/>
      <w:bookmarkStart w:id="1247" w:name="_Toc88818599"/>
      <w:bookmarkStart w:id="1248" w:name="_Toc90650521"/>
      <w:bookmarkStart w:id="1249" w:name="_Toc98506192"/>
      <w:bookmarkStart w:id="1250" w:name="_Toc106639477"/>
      <w:bookmarkStart w:id="1251" w:name="_Toc114778987"/>
      <w:bookmarkStart w:id="1252" w:name="_Toc122096904"/>
      <w:bookmarkStart w:id="1253" w:name="_Toc130844125"/>
      <w:bookmarkStart w:id="1254" w:name="_Toc138411831"/>
      <w:bookmarkStart w:id="1255" w:name="_Toc145956008"/>
      <w:bookmarkStart w:id="1256" w:name="_Toc153887440"/>
      <w:bookmarkStart w:id="1257" w:name="_Toc161905323"/>
      <w:bookmarkStart w:id="1258" w:name="_Toc170209926"/>
      <w:bookmarkStart w:id="1259" w:name="_Toc183618158"/>
      <w:bookmarkStart w:id="1260" w:name="_Toc186726462"/>
      <w:bookmarkStart w:id="1261" w:name="_Toc192836554"/>
      <w:bookmarkStart w:id="1262" w:name="_Toc199253024"/>
      <w:r>
        <w:lastRenderedPageBreak/>
        <w:t>6.1.2</w:t>
      </w:r>
      <w:r>
        <w:tab/>
        <w:t>Usage of HTTP</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9D55479" w14:textId="77777777" w:rsidR="00EB7848" w:rsidRPr="000C5200" w:rsidRDefault="00EB7848" w:rsidP="00B32564">
      <w:pPr>
        <w:pStyle w:val="Heading4"/>
      </w:pPr>
      <w:bookmarkStart w:id="1263" w:name="_Toc20150354"/>
      <w:bookmarkStart w:id="1264" w:name="_Toc25168601"/>
      <w:bookmarkStart w:id="1265" w:name="_Toc27593020"/>
      <w:bookmarkStart w:id="1266" w:name="_Toc34147890"/>
      <w:bookmarkStart w:id="1267" w:name="_Toc36463274"/>
      <w:bookmarkStart w:id="1268" w:name="_Toc43215114"/>
      <w:bookmarkStart w:id="1269" w:name="_Toc45032362"/>
      <w:bookmarkStart w:id="1270" w:name="_Toc49849851"/>
      <w:bookmarkStart w:id="1271" w:name="_Toc51873365"/>
      <w:bookmarkStart w:id="1272" w:name="_Toc56517493"/>
      <w:bookmarkStart w:id="1273" w:name="_Toc58594394"/>
      <w:bookmarkStart w:id="1274" w:name="_Toc67685904"/>
      <w:bookmarkStart w:id="1275" w:name="_Toc74993725"/>
      <w:bookmarkStart w:id="1276" w:name="_Toc82716313"/>
      <w:bookmarkStart w:id="1277" w:name="_Toc88818600"/>
      <w:bookmarkStart w:id="1278" w:name="_Toc90650522"/>
      <w:bookmarkStart w:id="1279" w:name="_Toc98506193"/>
      <w:bookmarkStart w:id="1280" w:name="_Toc106639478"/>
      <w:bookmarkStart w:id="1281" w:name="_Toc114778988"/>
      <w:bookmarkStart w:id="1282" w:name="_Toc122096905"/>
      <w:bookmarkStart w:id="1283" w:name="_Toc130844126"/>
      <w:bookmarkStart w:id="1284" w:name="_Toc138411832"/>
      <w:bookmarkStart w:id="1285" w:name="_Toc145956009"/>
      <w:bookmarkStart w:id="1286" w:name="_Toc153887441"/>
      <w:bookmarkStart w:id="1287" w:name="_Toc161905324"/>
      <w:bookmarkStart w:id="1288" w:name="_Toc170209927"/>
      <w:bookmarkStart w:id="1289" w:name="_Toc183618159"/>
      <w:bookmarkStart w:id="1290" w:name="_Toc186726463"/>
      <w:bookmarkStart w:id="1291" w:name="_Toc192836555"/>
      <w:bookmarkStart w:id="1292" w:name="_Toc199253025"/>
      <w:r>
        <w:t>6.1.2.1</w:t>
      </w:r>
      <w: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293" w:name="_Toc20150355"/>
      <w:bookmarkStart w:id="1294" w:name="_Toc25168602"/>
      <w:bookmarkStart w:id="1295" w:name="_Toc27593021"/>
      <w:bookmarkStart w:id="1296" w:name="_Toc34147891"/>
      <w:bookmarkStart w:id="1297" w:name="_Toc36463275"/>
      <w:bookmarkStart w:id="1298" w:name="_Toc43215115"/>
      <w:bookmarkStart w:id="1299" w:name="_Toc45032363"/>
      <w:bookmarkStart w:id="1300" w:name="_Toc49849852"/>
      <w:bookmarkStart w:id="1301" w:name="_Toc51873366"/>
      <w:bookmarkStart w:id="1302" w:name="_Toc56517494"/>
      <w:bookmarkStart w:id="1303" w:name="_Toc58594395"/>
      <w:bookmarkStart w:id="1304" w:name="_Toc67685905"/>
      <w:bookmarkStart w:id="1305" w:name="_Toc74993726"/>
      <w:bookmarkStart w:id="1306" w:name="_Toc82716314"/>
      <w:bookmarkStart w:id="1307" w:name="_Toc88818601"/>
      <w:bookmarkStart w:id="1308" w:name="_Toc90650523"/>
      <w:bookmarkStart w:id="1309" w:name="_Toc98506194"/>
      <w:bookmarkStart w:id="1310" w:name="_Toc106639479"/>
      <w:bookmarkStart w:id="1311" w:name="_Toc114778989"/>
      <w:bookmarkStart w:id="1312" w:name="_Toc122096906"/>
      <w:bookmarkStart w:id="1313" w:name="_Toc130844127"/>
      <w:bookmarkStart w:id="1314" w:name="_Toc138411833"/>
      <w:bookmarkStart w:id="1315" w:name="_Toc145956010"/>
      <w:bookmarkStart w:id="1316" w:name="_Toc153887442"/>
      <w:bookmarkStart w:id="1317" w:name="_Toc161905325"/>
      <w:bookmarkStart w:id="1318" w:name="_Toc170209928"/>
      <w:bookmarkStart w:id="1319" w:name="_Toc183618160"/>
      <w:bookmarkStart w:id="1320" w:name="_Toc186726464"/>
      <w:bookmarkStart w:id="1321" w:name="_Toc192836556"/>
      <w:bookmarkStart w:id="1322" w:name="_Toc199253026"/>
      <w:r>
        <w:t>6.1.2.2</w:t>
      </w:r>
      <w:r>
        <w:tab/>
        <w:t>HTTP Standard Headers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B28FFCD" w14:textId="77777777" w:rsidR="00EB7848" w:rsidRDefault="00EB7848" w:rsidP="00B32564">
      <w:pPr>
        <w:pStyle w:val="Heading5"/>
        <w:rPr>
          <w:lang w:eastAsia="zh-CN"/>
        </w:rPr>
      </w:pPr>
      <w:bookmarkStart w:id="1323" w:name="_Toc20150356"/>
      <w:bookmarkStart w:id="1324" w:name="_Toc25168603"/>
      <w:bookmarkStart w:id="1325" w:name="_Toc27593022"/>
      <w:bookmarkStart w:id="1326" w:name="_Toc34147892"/>
      <w:bookmarkStart w:id="1327" w:name="_Toc36463276"/>
      <w:bookmarkStart w:id="1328" w:name="_Toc43215116"/>
      <w:bookmarkStart w:id="1329" w:name="_Toc45032364"/>
      <w:bookmarkStart w:id="1330" w:name="_Toc49849853"/>
      <w:bookmarkStart w:id="1331" w:name="_Toc51873367"/>
      <w:bookmarkStart w:id="1332" w:name="_Toc56517495"/>
      <w:bookmarkStart w:id="1333" w:name="_Toc58594396"/>
      <w:bookmarkStart w:id="1334" w:name="_Toc67685906"/>
      <w:bookmarkStart w:id="1335" w:name="_Toc74993727"/>
      <w:bookmarkStart w:id="1336" w:name="_Toc82716315"/>
      <w:bookmarkStart w:id="1337" w:name="_Toc88818602"/>
      <w:bookmarkStart w:id="1338" w:name="_Toc90650524"/>
      <w:bookmarkStart w:id="1339" w:name="_Toc98506195"/>
      <w:bookmarkStart w:id="1340" w:name="_Toc106639480"/>
      <w:bookmarkStart w:id="1341" w:name="_Toc114778990"/>
      <w:bookmarkStart w:id="1342" w:name="_Toc122096907"/>
      <w:bookmarkStart w:id="1343" w:name="_Toc130844128"/>
      <w:bookmarkStart w:id="1344" w:name="_Toc138411834"/>
      <w:bookmarkStart w:id="1345" w:name="_Toc145956011"/>
      <w:bookmarkStart w:id="1346" w:name="_Toc153887443"/>
      <w:bookmarkStart w:id="1347" w:name="_Toc161905326"/>
      <w:bookmarkStart w:id="1348" w:name="_Toc170209929"/>
      <w:bookmarkStart w:id="1349" w:name="_Toc183618161"/>
      <w:bookmarkStart w:id="1350" w:name="_Toc186726465"/>
      <w:bookmarkStart w:id="1351" w:name="_Toc192836557"/>
      <w:bookmarkStart w:id="1352" w:name="_Toc199253027"/>
      <w:r>
        <w:t>6.1.2.2.1</w:t>
      </w:r>
      <w:r>
        <w:rPr>
          <w:rFonts w:hint="eastAsia"/>
          <w:lang w:eastAsia="zh-CN"/>
        </w:rPr>
        <w:tab/>
      </w:r>
      <w:r>
        <w:rPr>
          <w:lang w:eastAsia="zh-CN"/>
        </w:rPr>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1EEA3BC2" w14:textId="77777777" w:rsidR="00EB7848" w:rsidRDefault="00EB7848" w:rsidP="00B32564">
      <w:pPr>
        <w:pStyle w:val="Heading5"/>
      </w:pPr>
      <w:bookmarkStart w:id="1353" w:name="_Toc20150357"/>
      <w:bookmarkStart w:id="1354" w:name="_Toc25168604"/>
      <w:bookmarkStart w:id="1355" w:name="_Toc27593023"/>
      <w:bookmarkStart w:id="1356" w:name="_Toc34147893"/>
      <w:bookmarkStart w:id="1357" w:name="_Toc36463277"/>
      <w:bookmarkStart w:id="1358" w:name="_Toc43215117"/>
      <w:bookmarkStart w:id="1359" w:name="_Toc45032365"/>
      <w:bookmarkStart w:id="1360" w:name="_Toc49849854"/>
      <w:bookmarkStart w:id="1361" w:name="_Toc51873368"/>
      <w:bookmarkStart w:id="1362" w:name="_Toc56517496"/>
      <w:bookmarkStart w:id="1363" w:name="_Toc58594397"/>
      <w:bookmarkStart w:id="1364" w:name="_Toc67685907"/>
      <w:bookmarkStart w:id="1365" w:name="_Toc74993728"/>
      <w:bookmarkStart w:id="1366" w:name="_Toc82716316"/>
      <w:bookmarkStart w:id="1367" w:name="_Toc88818603"/>
      <w:bookmarkStart w:id="1368" w:name="_Toc90650525"/>
      <w:bookmarkStart w:id="1369" w:name="_Toc98506196"/>
      <w:bookmarkStart w:id="1370" w:name="_Toc106639481"/>
      <w:bookmarkStart w:id="1371" w:name="_Toc114778991"/>
      <w:bookmarkStart w:id="1372" w:name="_Toc122096908"/>
      <w:bookmarkStart w:id="1373" w:name="_Toc130844129"/>
      <w:bookmarkStart w:id="1374" w:name="_Toc138411835"/>
      <w:bookmarkStart w:id="1375" w:name="_Toc145956012"/>
      <w:bookmarkStart w:id="1376" w:name="_Toc153887444"/>
      <w:bookmarkStart w:id="1377" w:name="_Toc161905327"/>
      <w:bookmarkStart w:id="1378" w:name="_Toc170209930"/>
      <w:bookmarkStart w:id="1379" w:name="_Toc183618162"/>
      <w:bookmarkStart w:id="1380" w:name="_Toc186726466"/>
      <w:bookmarkStart w:id="1381" w:name="_Toc192836558"/>
      <w:bookmarkStart w:id="1382" w:name="_Toc199253028"/>
      <w:r>
        <w:t>6.1.2.2.2</w:t>
      </w:r>
      <w:r>
        <w:tab/>
        <w:t>Content type</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383" w:name="_Toc20150358"/>
      <w:bookmarkStart w:id="1384" w:name="_Toc25168605"/>
      <w:bookmarkStart w:id="1385" w:name="_Toc27593024"/>
      <w:bookmarkStart w:id="1386" w:name="_Toc34147894"/>
      <w:bookmarkStart w:id="1387" w:name="_Toc36463278"/>
      <w:bookmarkStart w:id="1388" w:name="_Toc43215118"/>
      <w:bookmarkStart w:id="1389" w:name="_Toc45032366"/>
      <w:bookmarkStart w:id="1390" w:name="_Toc49849855"/>
      <w:bookmarkStart w:id="1391" w:name="_Toc51873369"/>
      <w:bookmarkStart w:id="1392" w:name="_Toc56517497"/>
      <w:bookmarkStart w:id="1393" w:name="_Toc58594398"/>
      <w:bookmarkStart w:id="1394" w:name="_Toc67685908"/>
      <w:bookmarkStart w:id="1395" w:name="_Toc74993729"/>
      <w:bookmarkStart w:id="1396" w:name="_Toc82716317"/>
      <w:bookmarkStart w:id="1397" w:name="_Toc88818604"/>
      <w:bookmarkStart w:id="1398" w:name="_Toc90650526"/>
      <w:bookmarkStart w:id="1399" w:name="_Toc98506197"/>
      <w:bookmarkStart w:id="1400" w:name="_Toc106639482"/>
      <w:bookmarkStart w:id="1401" w:name="_Toc114778992"/>
      <w:bookmarkStart w:id="1402" w:name="_Toc122096909"/>
      <w:bookmarkStart w:id="1403" w:name="_Toc130844130"/>
      <w:bookmarkStart w:id="1404" w:name="_Toc138411836"/>
      <w:bookmarkStart w:id="1405" w:name="_Toc145956013"/>
      <w:bookmarkStart w:id="1406" w:name="_Toc153887445"/>
      <w:bookmarkStart w:id="1407" w:name="_Toc161905328"/>
      <w:bookmarkStart w:id="1408" w:name="_Toc170209931"/>
      <w:bookmarkStart w:id="1409" w:name="_Toc183618163"/>
      <w:bookmarkStart w:id="1410" w:name="_Toc186726467"/>
      <w:bookmarkStart w:id="1411" w:name="_Toc192836559"/>
      <w:bookmarkStart w:id="1412" w:name="_Toc199253029"/>
      <w:r>
        <w:t>6.1.2.3</w:t>
      </w:r>
      <w:r>
        <w:tab/>
        <w:t>HTTP custom headers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2A111F6" w14:textId="77777777" w:rsidR="00EB7848" w:rsidRDefault="00EB7848" w:rsidP="00B32564">
      <w:pPr>
        <w:pStyle w:val="Heading5"/>
        <w:rPr>
          <w:lang w:eastAsia="zh-CN"/>
        </w:rPr>
      </w:pPr>
      <w:bookmarkStart w:id="1413" w:name="_Toc20150359"/>
      <w:bookmarkStart w:id="1414" w:name="_Toc25168606"/>
      <w:bookmarkStart w:id="1415" w:name="_Toc27593025"/>
      <w:bookmarkStart w:id="1416" w:name="_Toc34147895"/>
      <w:bookmarkStart w:id="1417" w:name="_Toc36463279"/>
      <w:bookmarkStart w:id="1418" w:name="_Toc43215119"/>
      <w:bookmarkStart w:id="1419" w:name="_Toc45032367"/>
      <w:bookmarkStart w:id="1420" w:name="_Toc49849856"/>
      <w:bookmarkStart w:id="1421" w:name="_Toc51873370"/>
      <w:bookmarkStart w:id="1422" w:name="_Toc56517498"/>
      <w:bookmarkStart w:id="1423" w:name="_Toc58594399"/>
      <w:bookmarkStart w:id="1424" w:name="_Toc67685909"/>
      <w:bookmarkStart w:id="1425" w:name="_Toc74993730"/>
      <w:bookmarkStart w:id="1426" w:name="_Toc82716318"/>
      <w:bookmarkStart w:id="1427" w:name="_Toc88818605"/>
      <w:bookmarkStart w:id="1428" w:name="_Toc90650527"/>
      <w:bookmarkStart w:id="1429" w:name="_Toc98506198"/>
      <w:bookmarkStart w:id="1430" w:name="_Toc106639483"/>
      <w:bookmarkStart w:id="1431" w:name="_Toc114778993"/>
      <w:bookmarkStart w:id="1432" w:name="_Toc122096910"/>
      <w:bookmarkStart w:id="1433" w:name="_Toc130844131"/>
      <w:bookmarkStart w:id="1434" w:name="_Toc138411837"/>
      <w:bookmarkStart w:id="1435" w:name="_Toc145956014"/>
      <w:bookmarkStart w:id="1436" w:name="_Toc153887446"/>
      <w:bookmarkStart w:id="1437" w:name="_Toc161905329"/>
      <w:bookmarkStart w:id="1438" w:name="_Toc170209932"/>
      <w:bookmarkStart w:id="1439" w:name="_Toc183618164"/>
      <w:bookmarkStart w:id="1440" w:name="_Toc186726468"/>
      <w:bookmarkStart w:id="1441" w:name="_Toc192836560"/>
      <w:bookmarkStart w:id="1442" w:name="_Toc199253030"/>
      <w:r>
        <w:t>6.1.2.3.1</w:t>
      </w:r>
      <w:r>
        <w:rPr>
          <w:rFonts w:hint="eastAsia"/>
          <w:lang w:eastAsia="zh-CN"/>
        </w:rPr>
        <w:tab/>
      </w:r>
      <w:r>
        <w:rPr>
          <w:lang w:eastAsia="zh-CN"/>
        </w:rPr>
        <w:t>General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443" w:name="_Toc25156267"/>
      <w:bookmarkStart w:id="1444" w:name="_Toc27591097"/>
      <w:bookmarkStart w:id="1445" w:name="_Toc34147896"/>
      <w:bookmarkStart w:id="1446" w:name="_Toc36463280"/>
      <w:bookmarkStart w:id="1447" w:name="_Toc43215120"/>
      <w:bookmarkStart w:id="1448" w:name="_Toc45032368"/>
      <w:bookmarkStart w:id="1449" w:name="_Toc49849857"/>
      <w:bookmarkStart w:id="1450" w:name="_Toc51873371"/>
      <w:bookmarkStart w:id="1451" w:name="_Toc56517499"/>
      <w:bookmarkStart w:id="1452" w:name="_Toc58594400"/>
      <w:bookmarkStart w:id="1453" w:name="_Toc67685910"/>
      <w:bookmarkStart w:id="1454" w:name="_Toc74993731"/>
      <w:bookmarkStart w:id="1455" w:name="_Toc82716319"/>
      <w:bookmarkStart w:id="1456" w:name="_Toc88818606"/>
      <w:bookmarkStart w:id="1457" w:name="_Toc90650528"/>
      <w:bookmarkStart w:id="1458" w:name="_Toc98506199"/>
      <w:bookmarkStart w:id="1459" w:name="_Toc106639484"/>
      <w:bookmarkStart w:id="1460" w:name="_Toc114778994"/>
      <w:bookmarkStart w:id="1461" w:name="_Toc122096911"/>
      <w:bookmarkStart w:id="1462" w:name="_Toc130844132"/>
      <w:bookmarkStart w:id="1463" w:name="_Toc138411838"/>
      <w:bookmarkStart w:id="1464" w:name="_Toc145956015"/>
      <w:bookmarkStart w:id="1465" w:name="_Toc153887447"/>
      <w:bookmarkStart w:id="1466" w:name="_Toc161905330"/>
      <w:bookmarkStart w:id="1467" w:name="_Toc170209933"/>
      <w:bookmarkStart w:id="1468" w:name="_Toc183618165"/>
      <w:bookmarkStart w:id="1469" w:name="_Toc186726469"/>
      <w:bookmarkStart w:id="1470" w:name="_Toc192836561"/>
      <w:bookmarkStart w:id="1471" w:name="_Toc199253031"/>
      <w:bookmarkStart w:id="1472" w:name="_Toc20150360"/>
      <w:bookmarkStart w:id="1473" w:name="_Toc25168607"/>
      <w:bookmarkStart w:id="1474" w:name="_Toc27593026"/>
      <w:r w:rsidRPr="003B2883">
        <w:t>6.1.2.</w:t>
      </w:r>
      <w:r>
        <w:t>4</w:t>
      </w:r>
      <w:r w:rsidRPr="003B2883">
        <w:tab/>
        <w:t>HTTP multipart messages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475" w:name="_Toc34147897"/>
      <w:bookmarkStart w:id="1476" w:name="_Toc36463281"/>
      <w:bookmarkStart w:id="1477" w:name="_Toc43215121"/>
      <w:bookmarkStart w:id="1478" w:name="_Toc45032369"/>
      <w:bookmarkStart w:id="1479" w:name="_Toc49849858"/>
      <w:bookmarkStart w:id="1480" w:name="_Toc51873372"/>
      <w:bookmarkStart w:id="1481" w:name="_Toc56517500"/>
      <w:bookmarkStart w:id="1482" w:name="_Toc58594401"/>
      <w:bookmarkStart w:id="1483" w:name="_Toc67685911"/>
      <w:bookmarkStart w:id="1484" w:name="_Toc74993732"/>
      <w:bookmarkStart w:id="1485" w:name="_Toc82716320"/>
      <w:bookmarkStart w:id="1486" w:name="_Toc88818607"/>
      <w:bookmarkStart w:id="1487" w:name="_Toc90650529"/>
      <w:bookmarkStart w:id="1488" w:name="_Toc98506200"/>
      <w:bookmarkStart w:id="1489" w:name="_Toc106639485"/>
      <w:bookmarkStart w:id="1490" w:name="_Toc114778995"/>
      <w:bookmarkStart w:id="1491" w:name="_Toc122096912"/>
      <w:bookmarkStart w:id="1492" w:name="_Toc130844133"/>
      <w:bookmarkStart w:id="1493" w:name="_Toc138411839"/>
      <w:bookmarkStart w:id="1494" w:name="_Toc145956016"/>
      <w:bookmarkStart w:id="1495" w:name="_Toc153887448"/>
      <w:bookmarkStart w:id="1496" w:name="_Toc161905331"/>
      <w:bookmarkStart w:id="1497" w:name="_Toc170209934"/>
      <w:bookmarkStart w:id="1498" w:name="_Toc183618166"/>
      <w:bookmarkStart w:id="1499" w:name="_Toc186726470"/>
      <w:bookmarkStart w:id="1500" w:name="_Toc192836562"/>
      <w:bookmarkStart w:id="1501" w:name="_Toc199253032"/>
      <w:r>
        <w:t>6.1.3</w:t>
      </w:r>
      <w:r>
        <w:tab/>
        <w:t>Resources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30D02FF" w14:textId="77777777" w:rsidR="00EB7848" w:rsidRPr="000A7435" w:rsidRDefault="00EB7848" w:rsidP="00B32564">
      <w:pPr>
        <w:pStyle w:val="Heading4"/>
      </w:pPr>
      <w:bookmarkStart w:id="1502" w:name="_Toc20150361"/>
      <w:bookmarkStart w:id="1503" w:name="_Toc25168608"/>
      <w:bookmarkStart w:id="1504" w:name="_Toc27593027"/>
      <w:bookmarkStart w:id="1505" w:name="_Toc34147898"/>
      <w:bookmarkStart w:id="1506" w:name="_Toc36463282"/>
      <w:bookmarkStart w:id="1507" w:name="_Toc43215122"/>
      <w:bookmarkStart w:id="1508" w:name="_Toc45032370"/>
      <w:bookmarkStart w:id="1509" w:name="_Toc49849859"/>
      <w:bookmarkStart w:id="1510" w:name="_Toc51873373"/>
      <w:bookmarkStart w:id="1511" w:name="_Toc56517501"/>
      <w:bookmarkStart w:id="1512" w:name="_Toc58594402"/>
      <w:bookmarkStart w:id="1513" w:name="_Toc67685912"/>
      <w:bookmarkStart w:id="1514" w:name="_Toc74993733"/>
      <w:bookmarkStart w:id="1515" w:name="_Toc82716321"/>
      <w:bookmarkStart w:id="1516" w:name="_Toc88818608"/>
      <w:bookmarkStart w:id="1517" w:name="_Toc90650530"/>
      <w:bookmarkStart w:id="1518" w:name="_Toc98506201"/>
      <w:bookmarkStart w:id="1519" w:name="_Toc106639486"/>
      <w:bookmarkStart w:id="1520" w:name="_Toc114778996"/>
      <w:bookmarkStart w:id="1521" w:name="_Toc122096913"/>
      <w:bookmarkStart w:id="1522" w:name="_Toc130844134"/>
      <w:bookmarkStart w:id="1523" w:name="_Toc138411840"/>
      <w:bookmarkStart w:id="1524" w:name="_Toc145956017"/>
      <w:bookmarkStart w:id="1525" w:name="_Toc153887449"/>
      <w:bookmarkStart w:id="1526" w:name="_Toc161905332"/>
      <w:bookmarkStart w:id="1527" w:name="_Toc170209935"/>
      <w:bookmarkStart w:id="1528" w:name="_Toc183618167"/>
      <w:bookmarkStart w:id="1529" w:name="_Toc186726471"/>
      <w:bookmarkStart w:id="1530" w:name="_Toc192836563"/>
      <w:bookmarkStart w:id="1531" w:name="_Toc199253033"/>
      <w:r>
        <w:t>6.1.3.1</w:t>
      </w:r>
      <w:r>
        <w:tab/>
        <w:t>Overview</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0.8pt" o:ole="">
            <v:imagedata r:id="rId41" o:title=""/>
          </v:shape>
          <o:OLEObject Type="Embed" ProgID="Visio.Drawing.15" ShapeID="_x0000_i1040" DrawAspect="Content" ObjectID="_1809870672"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532" w:name="_Toc24937632"/>
      <w:bookmarkStart w:id="1533" w:name="_Toc33962447"/>
      <w:bookmarkStart w:id="1534" w:name="_Toc42883209"/>
      <w:bookmarkStart w:id="1535" w:name="_Toc49733077"/>
      <w:bookmarkStart w:id="1536" w:name="_Toc56690702"/>
      <w:bookmarkStart w:id="1537" w:name="_Toc153813289"/>
      <w:bookmarkStart w:id="1538" w:name="_Toc161905333"/>
      <w:bookmarkStart w:id="1539" w:name="_Toc170209936"/>
      <w:bookmarkStart w:id="1540" w:name="_Toc183618168"/>
      <w:bookmarkStart w:id="1541" w:name="_Toc186726472"/>
      <w:bookmarkStart w:id="1542" w:name="_Toc192836564"/>
      <w:bookmarkStart w:id="1543" w:name="_Toc199253034"/>
      <w:r>
        <w:t>6.1.3.2</w:t>
      </w:r>
      <w:r w:rsidR="008211A5" w:rsidRPr="00690A26">
        <w:tab/>
        <w:t xml:space="preserve">Resource: </w:t>
      </w:r>
      <w:r w:rsidR="008211A5">
        <w:t>up-</w:t>
      </w:r>
      <w:r w:rsidR="008211A5" w:rsidRPr="00690A26">
        <w:t>subscriptions (Collection)</w:t>
      </w:r>
      <w:bookmarkEnd w:id="1532"/>
      <w:bookmarkEnd w:id="1533"/>
      <w:bookmarkEnd w:id="1534"/>
      <w:bookmarkEnd w:id="1535"/>
      <w:bookmarkEnd w:id="1536"/>
      <w:bookmarkEnd w:id="1537"/>
      <w:bookmarkEnd w:id="1538"/>
      <w:bookmarkEnd w:id="1539"/>
      <w:bookmarkEnd w:id="1540"/>
      <w:bookmarkEnd w:id="1541"/>
      <w:bookmarkEnd w:id="1542"/>
      <w:bookmarkEnd w:id="1543"/>
    </w:p>
    <w:p w14:paraId="5843D221" w14:textId="5434DF47" w:rsidR="008211A5" w:rsidRPr="00690A26" w:rsidRDefault="00576A22" w:rsidP="008211A5">
      <w:pPr>
        <w:pStyle w:val="Heading5"/>
      </w:pPr>
      <w:bookmarkStart w:id="1544" w:name="_Toc24937633"/>
      <w:bookmarkStart w:id="1545" w:name="_Toc33962448"/>
      <w:bookmarkStart w:id="1546" w:name="_Toc42883210"/>
      <w:bookmarkStart w:id="1547" w:name="_Toc49733078"/>
      <w:bookmarkStart w:id="1548" w:name="_Toc56690703"/>
      <w:bookmarkStart w:id="1549" w:name="_Toc153813290"/>
      <w:bookmarkStart w:id="1550" w:name="_Toc161905334"/>
      <w:bookmarkStart w:id="1551" w:name="_Toc170209937"/>
      <w:bookmarkStart w:id="1552" w:name="_Toc183618169"/>
      <w:bookmarkStart w:id="1553" w:name="_Toc186726473"/>
      <w:bookmarkStart w:id="1554" w:name="_Toc192836565"/>
      <w:bookmarkStart w:id="1555" w:name="_Toc199253035"/>
      <w:r>
        <w:t>6.1.3.2</w:t>
      </w:r>
      <w:r w:rsidR="008211A5" w:rsidRPr="00690A26">
        <w:t>.1</w:t>
      </w:r>
      <w:r w:rsidR="008211A5" w:rsidRPr="00690A26">
        <w:tab/>
        <w:t>Description</w:t>
      </w:r>
      <w:bookmarkEnd w:id="1544"/>
      <w:bookmarkEnd w:id="1545"/>
      <w:bookmarkEnd w:id="1546"/>
      <w:bookmarkEnd w:id="1547"/>
      <w:bookmarkEnd w:id="1548"/>
      <w:bookmarkEnd w:id="1549"/>
      <w:bookmarkEnd w:id="1550"/>
      <w:bookmarkEnd w:id="1551"/>
      <w:bookmarkEnd w:id="1552"/>
      <w:bookmarkEnd w:id="1553"/>
      <w:bookmarkEnd w:id="1554"/>
      <w:bookmarkEnd w:id="155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556" w:name="_Toc24937634"/>
      <w:bookmarkStart w:id="1557" w:name="_Toc33962449"/>
      <w:bookmarkStart w:id="1558" w:name="_Toc42883211"/>
      <w:bookmarkStart w:id="1559" w:name="_Toc49733079"/>
      <w:bookmarkStart w:id="1560" w:name="_Toc56690704"/>
      <w:bookmarkStart w:id="1561" w:name="_Toc153813291"/>
      <w:bookmarkStart w:id="1562" w:name="_Toc161905335"/>
      <w:bookmarkStart w:id="1563" w:name="_Toc170209938"/>
      <w:bookmarkStart w:id="1564" w:name="_Toc183618170"/>
      <w:bookmarkStart w:id="1565" w:name="_Toc186726474"/>
      <w:bookmarkStart w:id="1566" w:name="_Toc192836566"/>
      <w:bookmarkStart w:id="1567" w:name="_Toc199253036"/>
      <w:r>
        <w:t>6.1.3.2</w:t>
      </w:r>
      <w:r w:rsidR="008211A5" w:rsidRPr="00690A26">
        <w:t>.2</w:t>
      </w:r>
      <w:r w:rsidR="008211A5" w:rsidRPr="00690A26">
        <w:tab/>
        <w:t>Resource Definition</w:t>
      </w:r>
      <w:bookmarkEnd w:id="1556"/>
      <w:bookmarkEnd w:id="1557"/>
      <w:bookmarkEnd w:id="1558"/>
      <w:bookmarkEnd w:id="1559"/>
      <w:bookmarkEnd w:id="1560"/>
      <w:bookmarkEnd w:id="1561"/>
      <w:bookmarkEnd w:id="1562"/>
      <w:bookmarkEnd w:id="1563"/>
      <w:bookmarkEnd w:id="1564"/>
      <w:bookmarkEnd w:id="1565"/>
      <w:bookmarkEnd w:id="1566"/>
      <w:bookmarkEnd w:id="1567"/>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568" w:name="_Toc24937635"/>
      <w:bookmarkStart w:id="1569" w:name="_Toc33962450"/>
      <w:bookmarkStart w:id="1570" w:name="_Toc42883212"/>
      <w:bookmarkStart w:id="1571" w:name="_Toc49733080"/>
      <w:bookmarkStart w:id="1572" w:name="_Toc56690705"/>
      <w:bookmarkStart w:id="1573" w:name="_Toc153813292"/>
      <w:bookmarkStart w:id="1574" w:name="_Toc161905336"/>
      <w:bookmarkStart w:id="1575" w:name="_Toc170209939"/>
      <w:bookmarkStart w:id="1576" w:name="_Toc183618171"/>
      <w:bookmarkStart w:id="1577" w:name="_Toc186726475"/>
      <w:bookmarkStart w:id="1578" w:name="_Toc192836567"/>
      <w:bookmarkStart w:id="1579" w:name="_Toc199253037"/>
      <w:r>
        <w:t>6.1.3.2</w:t>
      </w:r>
      <w:r w:rsidR="008211A5" w:rsidRPr="00690A26">
        <w:t>.3</w:t>
      </w:r>
      <w:r w:rsidR="008211A5" w:rsidRPr="00690A26">
        <w:tab/>
        <w:t>Resource Standard Methods</w:t>
      </w:r>
      <w:bookmarkEnd w:id="1568"/>
      <w:bookmarkEnd w:id="1569"/>
      <w:bookmarkEnd w:id="1570"/>
      <w:bookmarkEnd w:id="1571"/>
      <w:bookmarkEnd w:id="1572"/>
      <w:bookmarkEnd w:id="1573"/>
      <w:bookmarkEnd w:id="1574"/>
      <w:bookmarkEnd w:id="1575"/>
      <w:bookmarkEnd w:id="1576"/>
      <w:bookmarkEnd w:id="1577"/>
      <w:bookmarkEnd w:id="1578"/>
      <w:bookmarkEnd w:id="1579"/>
    </w:p>
    <w:p w14:paraId="38DEA7EA" w14:textId="46260D56" w:rsidR="008211A5" w:rsidRPr="00690A26" w:rsidRDefault="00576A22" w:rsidP="008211A5">
      <w:pPr>
        <w:pStyle w:val="H6"/>
      </w:pPr>
      <w:bookmarkStart w:id="1580" w:name="_Toc24937636"/>
      <w:bookmarkStart w:id="1581" w:name="_Toc33962451"/>
      <w:bookmarkStart w:id="1582" w:name="_Toc42883213"/>
      <w:bookmarkStart w:id="1583" w:name="_Toc49733081"/>
      <w:bookmarkStart w:id="1584" w:name="_Toc56690706"/>
      <w:r>
        <w:t>6.1.3.2</w:t>
      </w:r>
      <w:r w:rsidR="008211A5" w:rsidRPr="00690A26">
        <w:t>.3.1</w:t>
      </w:r>
      <w:r w:rsidR="008211A5" w:rsidRPr="00690A26">
        <w:tab/>
        <w:t>POST</w:t>
      </w:r>
      <w:bookmarkEnd w:id="1580"/>
      <w:bookmarkEnd w:id="1581"/>
      <w:bookmarkEnd w:id="1582"/>
      <w:bookmarkEnd w:id="1583"/>
      <w:bookmarkEnd w:id="1584"/>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585" w:name="_Toc24937637"/>
      <w:bookmarkStart w:id="1586"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587" w:name="_Toc42883214"/>
      <w:bookmarkStart w:id="1588" w:name="_Toc49733082"/>
      <w:bookmarkStart w:id="1589" w:name="_Toc56690707"/>
      <w:bookmarkStart w:id="1590" w:name="_Toc153813293"/>
      <w:bookmarkStart w:id="1591" w:name="_Toc161905337"/>
      <w:bookmarkStart w:id="1592" w:name="_Toc170209940"/>
      <w:bookmarkStart w:id="1593" w:name="_Toc183618172"/>
      <w:bookmarkStart w:id="1594" w:name="_Toc186726476"/>
      <w:bookmarkStart w:id="1595" w:name="_Toc192836568"/>
      <w:bookmarkStart w:id="1596" w:name="_Toc199253038"/>
      <w:r>
        <w:t>6.1.3.3</w:t>
      </w:r>
      <w:r w:rsidR="008211A5" w:rsidRPr="00690A26">
        <w:tab/>
        <w:t xml:space="preserve">Resource: </w:t>
      </w:r>
      <w:r w:rsidR="008211A5">
        <w:t>up-</w:t>
      </w:r>
      <w:r w:rsidR="008211A5" w:rsidRPr="00690A26">
        <w:t>subscription (Document)</w:t>
      </w:r>
      <w:bookmarkEnd w:id="1585"/>
      <w:bookmarkEnd w:id="1586"/>
      <w:bookmarkEnd w:id="1587"/>
      <w:bookmarkEnd w:id="1588"/>
      <w:bookmarkEnd w:id="1589"/>
      <w:bookmarkEnd w:id="1590"/>
      <w:bookmarkEnd w:id="1591"/>
      <w:bookmarkEnd w:id="1592"/>
      <w:bookmarkEnd w:id="1593"/>
      <w:bookmarkEnd w:id="1594"/>
      <w:bookmarkEnd w:id="1595"/>
      <w:bookmarkEnd w:id="1596"/>
    </w:p>
    <w:p w14:paraId="49DDADFA" w14:textId="07A26118" w:rsidR="008211A5" w:rsidRPr="00690A26" w:rsidRDefault="00CA6E04" w:rsidP="008211A5">
      <w:pPr>
        <w:pStyle w:val="Heading5"/>
      </w:pPr>
      <w:bookmarkStart w:id="1597" w:name="_Toc24937638"/>
      <w:bookmarkStart w:id="1598" w:name="_Toc33962453"/>
      <w:bookmarkStart w:id="1599" w:name="_Toc42883215"/>
      <w:bookmarkStart w:id="1600" w:name="_Toc49733083"/>
      <w:bookmarkStart w:id="1601" w:name="_Toc56690708"/>
      <w:bookmarkStart w:id="1602" w:name="_Toc153813294"/>
      <w:bookmarkStart w:id="1603" w:name="_Toc161905338"/>
      <w:bookmarkStart w:id="1604" w:name="_Toc170209941"/>
      <w:bookmarkStart w:id="1605" w:name="_Toc183618173"/>
      <w:bookmarkStart w:id="1606" w:name="_Toc186726477"/>
      <w:bookmarkStart w:id="1607" w:name="_Toc192836569"/>
      <w:bookmarkStart w:id="1608" w:name="_Toc199253039"/>
      <w:r>
        <w:t>6.1.3.3</w:t>
      </w:r>
      <w:r w:rsidR="008211A5" w:rsidRPr="00690A26">
        <w:t>.1</w:t>
      </w:r>
      <w:r w:rsidR="008211A5" w:rsidRPr="00690A26">
        <w:tab/>
        <w:t>Description</w:t>
      </w:r>
      <w:bookmarkEnd w:id="1597"/>
      <w:bookmarkEnd w:id="1598"/>
      <w:bookmarkEnd w:id="1599"/>
      <w:bookmarkEnd w:id="1600"/>
      <w:bookmarkEnd w:id="1601"/>
      <w:bookmarkEnd w:id="1602"/>
      <w:bookmarkEnd w:id="1603"/>
      <w:bookmarkEnd w:id="1604"/>
      <w:bookmarkEnd w:id="1605"/>
      <w:bookmarkEnd w:id="1606"/>
      <w:bookmarkEnd w:id="1607"/>
      <w:bookmarkEnd w:id="1608"/>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609" w:name="_Toc24937639"/>
      <w:bookmarkStart w:id="1610" w:name="_Toc33962454"/>
      <w:bookmarkStart w:id="1611" w:name="_Toc42883216"/>
      <w:bookmarkStart w:id="1612" w:name="_Toc49733084"/>
      <w:bookmarkStart w:id="1613" w:name="_Toc56690709"/>
      <w:bookmarkStart w:id="1614" w:name="_Toc153813295"/>
      <w:bookmarkStart w:id="1615" w:name="_Toc161905339"/>
      <w:bookmarkStart w:id="1616" w:name="_Toc170209942"/>
      <w:bookmarkStart w:id="1617" w:name="_Toc183618174"/>
      <w:bookmarkStart w:id="1618" w:name="_Toc186726478"/>
      <w:bookmarkStart w:id="1619" w:name="_Toc192836570"/>
      <w:bookmarkStart w:id="1620" w:name="_Toc199253040"/>
      <w:r>
        <w:t>6.1.3.3</w:t>
      </w:r>
      <w:r w:rsidR="008211A5" w:rsidRPr="00690A26">
        <w:t>.2</w:t>
      </w:r>
      <w:r w:rsidR="008211A5" w:rsidRPr="00690A26">
        <w:tab/>
        <w:t>Resource Definition</w:t>
      </w:r>
      <w:bookmarkEnd w:id="1609"/>
      <w:bookmarkEnd w:id="1610"/>
      <w:bookmarkEnd w:id="1611"/>
      <w:bookmarkEnd w:id="1612"/>
      <w:bookmarkEnd w:id="1613"/>
      <w:bookmarkEnd w:id="1614"/>
      <w:bookmarkEnd w:id="1615"/>
      <w:bookmarkEnd w:id="1616"/>
      <w:bookmarkEnd w:id="1617"/>
      <w:bookmarkEnd w:id="1618"/>
      <w:bookmarkEnd w:id="1619"/>
      <w:bookmarkEnd w:id="162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621" w:name="_Toc24937640"/>
      <w:bookmarkStart w:id="1622" w:name="_Toc33962455"/>
      <w:bookmarkStart w:id="1623" w:name="_Toc42883217"/>
      <w:bookmarkStart w:id="1624" w:name="_Toc49733085"/>
      <w:bookmarkStart w:id="1625" w:name="_Toc56690710"/>
      <w:bookmarkStart w:id="1626" w:name="_Toc153813296"/>
      <w:bookmarkStart w:id="1627" w:name="_Toc161905340"/>
      <w:bookmarkStart w:id="1628" w:name="_Toc170209943"/>
      <w:bookmarkStart w:id="1629" w:name="_Toc183618175"/>
      <w:bookmarkStart w:id="1630" w:name="_Toc186726479"/>
      <w:bookmarkStart w:id="1631" w:name="_Toc192836571"/>
      <w:bookmarkStart w:id="1632" w:name="_Toc199253041"/>
      <w:r>
        <w:t>6.1.3.3</w:t>
      </w:r>
      <w:r w:rsidR="008211A5" w:rsidRPr="00690A26">
        <w:t>.3</w:t>
      </w:r>
      <w:r w:rsidR="008211A5" w:rsidRPr="00690A26">
        <w:tab/>
        <w:t>Resource Standard Methods</w:t>
      </w:r>
      <w:bookmarkEnd w:id="1621"/>
      <w:bookmarkEnd w:id="1622"/>
      <w:bookmarkEnd w:id="1623"/>
      <w:bookmarkEnd w:id="1624"/>
      <w:bookmarkEnd w:id="1625"/>
      <w:bookmarkEnd w:id="1626"/>
      <w:bookmarkEnd w:id="1627"/>
      <w:bookmarkEnd w:id="1628"/>
      <w:bookmarkEnd w:id="1629"/>
      <w:bookmarkEnd w:id="1630"/>
      <w:bookmarkEnd w:id="1631"/>
      <w:bookmarkEnd w:id="1632"/>
    </w:p>
    <w:p w14:paraId="5793DB76" w14:textId="24C3889D" w:rsidR="008211A5" w:rsidRPr="00690A26" w:rsidRDefault="00CA6E04" w:rsidP="008211A5">
      <w:pPr>
        <w:pStyle w:val="H6"/>
      </w:pPr>
      <w:bookmarkStart w:id="1633" w:name="_Toc24937641"/>
      <w:bookmarkStart w:id="1634" w:name="_Toc33962456"/>
      <w:bookmarkStart w:id="1635" w:name="_Toc42883218"/>
      <w:bookmarkStart w:id="1636" w:name="_Toc49733086"/>
      <w:bookmarkStart w:id="1637" w:name="_Toc56690711"/>
      <w:r>
        <w:t>6.1.3.3</w:t>
      </w:r>
      <w:r w:rsidR="008211A5" w:rsidRPr="00690A26">
        <w:t>.3.1</w:t>
      </w:r>
      <w:r w:rsidR="008211A5" w:rsidRPr="00690A26">
        <w:tab/>
        <w:t>DELETE</w:t>
      </w:r>
      <w:bookmarkEnd w:id="1633"/>
      <w:bookmarkEnd w:id="1634"/>
      <w:bookmarkEnd w:id="1635"/>
      <w:bookmarkEnd w:id="1636"/>
      <w:bookmarkEnd w:id="1637"/>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638" w:name="_Toc20150362"/>
      <w:bookmarkStart w:id="1639" w:name="_Toc25168609"/>
      <w:bookmarkStart w:id="1640" w:name="_Toc27593028"/>
      <w:bookmarkStart w:id="1641" w:name="_Toc34147899"/>
      <w:bookmarkStart w:id="1642" w:name="_Toc36463283"/>
      <w:bookmarkStart w:id="1643" w:name="_Toc43215123"/>
      <w:bookmarkStart w:id="1644" w:name="_Toc45032371"/>
      <w:bookmarkStart w:id="1645" w:name="_Toc49849860"/>
      <w:bookmarkStart w:id="1646" w:name="_Toc51873374"/>
      <w:bookmarkStart w:id="1647" w:name="_Toc56517502"/>
      <w:bookmarkStart w:id="1648" w:name="_Toc58594403"/>
      <w:bookmarkStart w:id="1649" w:name="_Toc67685913"/>
      <w:bookmarkStart w:id="1650" w:name="_Toc74993734"/>
      <w:bookmarkStart w:id="1651" w:name="_Toc82716322"/>
      <w:bookmarkStart w:id="1652" w:name="_Toc88818609"/>
      <w:bookmarkStart w:id="1653" w:name="_Toc90650531"/>
      <w:bookmarkStart w:id="1654" w:name="_Toc98506202"/>
      <w:bookmarkStart w:id="1655" w:name="_Toc106639487"/>
      <w:bookmarkStart w:id="1656" w:name="_Toc114778997"/>
      <w:bookmarkStart w:id="1657" w:name="_Toc122096914"/>
      <w:bookmarkStart w:id="1658" w:name="_Toc130844135"/>
      <w:bookmarkStart w:id="1659" w:name="_Toc138411841"/>
      <w:bookmarkStart w:id="1660" w:name="_Toc145956018"/>
      <w:bookmarkStart w:id="1661" w:name="_Toc153887450"/>
      <w:bookmarkStart w:id="1662" w:name="_Toc161905341"/>
      <w:bookmarkStart w:id="1663" w:name="_Toc170209944"/>
      <w:bookmarkStart w:id="1664" w:name="_Toc183618176"/>
      <w:bookmarkStart w:id="1665" w:name="_Toc186726480"/>
      <w:bookmarkStart w:id="1666" w:name="_Toc192836572"/>
      <w:bookmarkStart w:id="1667" w:name="_Toc199253042"/>
      <w:r>
        <w:lastRenderedPageBreak/>
        <w:t>6.1.4</w:t>
      </w:r>
      <w:r>
        <w:tab/>
        <w:t>Custom Operations without associated resources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1F165ECE" w14:textId="77777777" w:rsidR="00EB7848" w:rsidRPr="000A7435" w:rsidRDefault="00EB7848" w:rsidP="00B32564">
      <w:pPr>
        <w:pStyle w:val="Heading4"/>
      </w:pPr>
      <w:bookmarkStart w:id="1668" w:name="_Toc20150363"/>
      <w:bookmarkStart w:id="1669" w:name="_Toc25168610"/>
      <w:bookmarkStart w:id="1670" w:name="_Toc27593029"/>
      <w:bookmarkStart w:id="1671" w:name="_Toc34147900"/>
      <w:bookmarkStart w:id="1672" w:name="_Toc36463284"/>
      <w:bookmarkStart w:id="1673" w:name="_Toc43215124"/>
      <w:bookmarkStart w:id="1674" w:name="_Toc45032372"/>
      <w:bookmarkStart w:id="1675" w:name="_Toc49849861"/>
      <w:bookmarkStart w:id="1676" w:name="_Toc51873375"/>
      <w:bookmarkStart w:id="1677" w:name="_Toc56517503"/>
      <w:bookmarkStart w:id="1678" w:name="_Toc58594404"/>
      <w:bookmarkStart w:id="1679" w:name="_Toc67685914"/>
      <w:bookmarkStart w:id="1680" w:name="_Toc74993735"/>
      <w:bookmarkStart w:id="1681" w:name="_Toc82716323"/>
      <w:bookmarkStart w:id="1682" w:name="_Toc88818610"/>
      <w:bookmarkStart w:id="1683" w:name="_Toc90650532"/>
      <w:bookmarkStart w:id="1684" w:name="_Toc98506203"/>
      <w:bookmarkStart w:id="1685" w:name="_Toc106639488"/>
      <w:bookmarkStart w:id="1686" w:name="_Toc114778998"/>
      <w:bookmarkStart w:id="1687" w:name="_Toc122096915"/>
      <w:bookmarkStart w:id="1688" w:name="_Toc130844136"/>
      <w:bookmarkStart w:id="1689" w:name="_Toc138411842"/>
      <w:bookmarkStart w:id="1690" w:name="_Toc145956019"/>
      <w:bookmarkStart w:id="1691" w:name="_Toc153887451"/>
      <w:bookmarkStart w:id="1692" w:name="_Toc161905342"/>
      <w:bookmarkStart w:id="1693" w:name="_Toc170209945"/>
      <w:bookmarkStart w:id="1694" w:name="_Toc183618177"/>
      <w:bookmarkStart w:id="1695" w:name="_Toc186726481"/>
      <w:bookmarkStart w:id="1696" w:name="_Toc192836573"/>
      <w:bookmarkStart w:id="1697" w:name="_Toc199253043"/>
      <w:r>
        <w:t>6.1.4.1</w:t>
      </w:r>
      <w:r>
        <w:tab/>
        <w:t>Overview</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698" w:name="_Toc20150364"/>
      <w:bookmarkStart w:id="1699" w:name="_Toc25168611"/>
      <w:bookmarkStart w:id="1700" w:name="_Toc27593030"/>
      <w:bookmarkStart w:id="1701" w:name="_Toc34147901"/>
      <w:bookmarkStart w:id="1702" w:name="_Toc36463285"/>
      <w:bookmarkStart w:id="1703" w:name="_Toc43215125"/>
      <w:bookmarkStart w:id="1704" w:name="_Toc45032373"/>
      <w:bookmarkStart w:id="1705" w:name="_Toc49849862"/>
      <w:bookmarkStart w:id="1706" w:name="_Toc51873376"/>
      <w:bookmarkStart w:id="1707" w:name="_Toc56517504"/>
      <w:bookmarkStart w:id="1708" w:name="_Toc58594405"/>
      <w:bookmarkStart w:id="1709" w:name="_Toc67685915"/>
      <w:bookmarkStart w:id="1710" w:name="_Toc74993736"/>
      <w:bookmarkStart w:id="1711" w:name="_Toc82716324"/>
      <w:bookmarkStart w:id="1712" w:name="_Toc88818611"/>
      <w:bookmarkStart w:id="1713" w:name="_Toc90650533"/>
      <w:bookmarkStart w:id="1714" w:name="_Toc98506204"/>
      <w:bookmarkStart w:id="1715" w:name="_Toc106639489"/>
      <w:bookmarkStart w:id="1716" w:name="_Toc114778999"/>
      <w:bookmarkStart w:id="1717" w:name="_Toc122096916"/>
      <w:bookmarkStart w:id="1718" w:name="_Toc130844137"/>
      <w:bookmarkStart w:id="1719" w:name="_Toc138411843"/>
      <w:bookmarkStart w:id="1720" w:name="_Toc145956020"/>
      <w:bookmarkStart w:id="1721" w:name="_Toc153887452"/>
      <w:bookmarkStart w:id="1722" w:name="_Toc161905343"/>
      <w:bookmarkStart w:id="1723" w:name="_Toc170209946"/>
      <w:bookmarkStart w:id="1724" w:name="_Toc183618178"/>
      <w:bookmarkStart w:id="1725" w:name="_Toc186726482"/>
      <w:bookmarkStart w:id="1726" w:name="_Toc192836574"/>
      <w:bookmarkStart w:id="1727" w:name="_Toc199253044"/>
      <w:r>
        <w:t>6.1.4.2</w:t>
      </w:r>
      <w:r>
        <w:tab/>
        <w:t>Operation: determine-location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71CAEC2" w14:textId="77777777" w:rsidR="00EB7848" w:rsidRDefault="00EB7848" w:rsidP="00B32564">
      <w:pPr>
        <w:pStyle w:val="Heading5"/>
      </w:pPr>
      <w:bookmarkStart w:id="1728" w:name="_Toc20150365"/>
      <w:bookmarkStart w:id="1729" w:name="_Toc25168612"/>
      <w:bookmarkStart w:id="1730" w:name="_Toc27593031"/>
      <w:bookmarkStart w:id="1731" w:name="_Toc34147902"/>
      <w:bookmarkStart w:id="1732" w:name="_Toc36463286"/>
      <w:bookmarkStart w:id="1733" w:name="_Toc43215126"/>
      <w:bookmarkStart w:id="1734" w:name="_Toc45032374"/>
      <w:bookmarkStart w:id="1735" w:name="_Toc49849863"/>
      <w:bookmarkStart w:id="1736" w:name="_Toc51873377"/>
      <w:bookmarkStart w:id="1737" w:name="_Toc56517505"/>
      <w:bookmarkStart w:id="1738" w:name="_Toc58594406"/>
      <w:bookmarkStart w:id="1739" w:name="_Toc67685916"/>
      <w:bookmarkStart w:id="1740" w:name="_Toc74993737"/>
      <w:bookmarkStart w:id="1741" w:name="_Toc82716325"/>
      <w:bookmarkStart w:id="1742" w:name="_Toc88818612"/>
      <w:bookmarkStart w:id="1743" w:name="_Toc90650534"/>
      <w:bookmarkStart w:id="1744" w:name="_Toc98506205"/>
      <w:bookmarkStart w:id="1745" w:name="_Toc106639490"/>
      <w:bookmarkStart w:id="1746" w:name="_Toc114779000"/>
      <w:bookmarkStart w:id="1747" w:name="_Toc122096917"/>
      <w:bookmarkStart w:id="1748" w:name="_Toc130844138"/>
      <w:bookmarkStart w:id="1749" w:name="_Toc138411844"/>
      <w:bookmarkStart w:id="1750" w:name="_Toc145956021"/>
      <w:bookmarkStart w:id="1751" w:name="_Toc153887453"/>
      <w:bookmarkStart w:id="1752" w:name="_Toc161905344"/>
      <w:bookmarkStart w:id="1753" w:name="_Toc170209947"/>
      <w:bookmarkStart w:id="1754" w:name="_Toc183618179"/>
      <w:bookmarkStart w:id="1755" w:name="_Toc186726483"/>
      <w:bookmarkStart w:id="1756" w:name="_Toc192836575"/>
      <w:bookmarkStart w:id="1757" w:name="_Toc199253045"/>
      <w:r>
        <w:t>6.1.4.2.1</w:t>
      </w:r>
      <w:r>
        <w:tab/>
        <w:t>Description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758" w:name="_Toc20150366"/>
      <w:bookmarkStart w:id="1759" w:name="_Toc25168613"/>
      <w:bookmarkStart w:id="1760" w:name="_Toc27593032"/>
      <w:bookmarkStart w:id="1761" w:name="_Toc34147903"/>
      <w:bookmarkStart w:id="1762" w:name="_Toc36463287"/>
      <w:bookmarkStart w:id="1763" w:name="_Toc43215127"/>
      <w:bookmarkStart w:id="1764" w:name="_Toc45032375"/>
      <w:bookmarkStart w:id="1765" w:name="_Toc49849864"/>
      <w:bookmarkStart w:id="1766" w:name="_Toc51873378"/>
      <w:bookmarkStart w:id="1767" w:name="_Toc56517506"/>
      <w:bookmarkStart w:id="1768" w:name="_Toc58594407"/>
      <w:bookmarkStart w:id="1769" w:name="_Toc67685917"/>
      <w:bookmarkStart w:id="1770" w:name="_Toc74993738"/>
      <w:bookmarkStart w:id="1771" w:name="_Toc82716326"/>
      <w:bookmarkStart w:id="1772" w:name="_Toc88818613"/>
      <w:bookmarkStart w:id="1773" w:name="_Toc90650535"/>
      <w:bookmarkStart w:id="1774" w:name="_Toc98506206"/>
      <w:bookmarkStart w:id="1775" w:name="_Toc106639491"/>
      <w:bookmarkStart w:id="1776" w:name="_Toc114779001"/>
      <w:bookmarkStart w:id="1777" w:name="_Toc122096918"/>
      <w:bookmarkStart w:id="1778" w:name="_Toc130844139"/>
      <w:bookmarkStart w:id="1779" w:name="_Toc138411845"/>
      <w:bookmarkStart w:id="1780" w:name="_Toc145956022"/>
      <w:bookmarkStart w:id="1781" w:name="_Toc153887454"/>
      <w:bookmarkStart w:id="1782" w:name="_Toc161905345"/>
      <w:bookmarkStart w:id="1783" w:name="_Toc170209948"/>
      <w:bookmarkStart w:id="1784" w:name="_Toc183618180"/>
      <w:bookmarkStart w:id="1785" w:name="_Toc186726484"/>
      <w:bookmarkStart w:id="1786" w:name="_Toc192836576"/>
      <w:bookmarkStart w:id="1787" w:name="_Toc199253046"/>
      <w:r>
        <w:t>6.1.4.2.2</w:t>
      </w:r>
      <w:r>
        <w:tab/>
        <w:t>Operation Definition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788"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788"/>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789"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789"/>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790" w:name="_PERM_MCCTEMPBM_CRPT90020009___2"/>
            <w:r w:rsidRPr="00AA6A4C">
              <w:t>-</w:t>
            </w:r>
            <w:r w:rsidRPr="00AA6A4C">
              <w:tab/>
            </w:r>
            <w:r w:rsidRPr="000B71E4">
              <w:t>POSITIONING_FAILED</w:t>
            </w:r>
          </w:p>
          <w:bookmarkEnd w:id="1790"/>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791" w:name="_PERM_MCCTEMPBM_CRPT90020010___2"/>
            <w:r>
              <w:t>-</w:t>
            </w:r>
            <w:r>
              <w:tab/>
            </w:r>
            <w:r w:rsidRPr="0032412C">
              <w:t>UNREACHABLE_USER</w:t>
            </w:r>
          </w:p>
          <w:bookmarkEnd w:id="1791"/>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792" w:name="_Toc20150367"/>
      <w:bookmarkStart w:id="1793" w:name="_Toc25168614"/>
      <w:bookmarkStart w:id="1794" w:name="_Toc27593033"/>
      <w:bookmarkStart w:id="1795" w:name="_Toc34147904"/>
      <w:bookmarkStart w:id="1796" w:name="_Toc36463288"/>
      <w:bookmarkStart w:id="1797" w:name="_Toc43215128"/>
      <w:bookmarkStart w:id="1798" w:name="_Toc45032376"/>
      <w:bookmarkStart w:id="1799" w:name="_Toc49849865"/>
      <w:bookmarkStart w:id="1800" w:name="_Toc51873379"/>
      <w:bookmarkStart w:id="1801" w:name="_Toc56517507"/>
      <w:bookmarkStart w:id="1802" w:name="_Toc58594408"/>
      <w:bookmarkStart w:id="1803" w:name="_Toc67685918"/>
      <w:bookmarkStart w:id="1804" w:name="_Toc74993739"/>
      <w:bookmarkStart w:id="1805" w:name="_Toc82716327"/>
      <w:bookmarkStart w:id="1806" w:name="_Toc88818614"/>
      <w:bookmarkStart w:id="1807" w:name="_Toc90650536"/>
      <w:bookmarkStart w:id="1808" w:name="_Toc98506207"/>
      <w:bookmarkStart w:id="1809" w:name="_Toc106639492"/>
      <w:bookmarkStart w:id="1810" w:name="_Toc114779002"/>
      <w:bookmarkStart w:id="1811" w:name="_Toc122096919"/>
      <w:bookmarkStart w:id="1812" w:name="_Toc130844140"/>
      <w:bookmarkStart w:id="1813" w:name="_Toc138411846"/>
      <w:bookmarkStart w:id="1814" w:name="_Toc145956023"/>
      <w:bookmarkStart w:id="1815" w:name="_Toc153887455"/>
      <w:bookmarkStart w:id="1816" w:name="_Toc161905346"/>
      <w:bookmarkStart w:id="1817" w:name="_Toc170209949"/>
      <w:bookmarkStart w:id="1818" w:name="_Toc183618181"/>
      <w:bookmarkStart w:id="1819" w:name="_Toc186726485"/>
      <w:bookmarkStart w:id="1820" w:name="_Toc192836577"/>
      <w:bookmarkStart w:id="1821" w:name="_Toc199253047"/>
      <w:r>
        <w:t>6.1.4.3</w:t>
      </w:r>
      <w:r>
        <w:tab/>
        <w:t>Operation: cancel-location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AEB620B" w14:textId="77777777" w:rsidR="00EB7848" w:rsidRDefault="00EB7848" w:rsidP="00B32564">
      <w:pPr>
        <w:pStyle w:val="Heading5"/>
      </w:pPr>
      <w:bookmarkStart w:id="1822" w:name="_Toc20150368"/>
      <w:bookmarkStart w:id="1823" w:name="_Toc25168615"/>
      <w:bookmarkStart w:id="1824" w:name="_Toc27593034"/>
      <w:bookmarkStart w:id="1825" w:name="_Toc34147905"/>
      <w:bookmarkStart w:id="1826" w:name="_Toc36463289"/>
      <w:bookmarkStart w:id="1827" w:name="_Toc43215129"/>
      <w:bookmarkStart w:id="1828" w:name="_Toc45032377"/>
      <w:bookmarkStart w:id="1829" w:name="_Toc49849866"/>
      <w:bookmarkStart w:id="1830" w:name="_Toc51873380"/>
      <w:bookmarkStart w:id="1831" w:name="_Toc56517508"/>
      <w:bookmarkStart w:id="1832" w:name="_Toc58594409"/>
      <w:bookmarkStart w:id="1833" w:name="_Toc67685919"/>
      <w:bookmarkStart w:id="1834" w:name="_Toc74993740"/>
      <w:bookmarkStart w:id="1835" w:name="_Toc82716328"/>
      <w:bookmarkStart w:id="1836" w:name="_Toc88818615"/>
      <w:bookmarkStart w:id="1837" w:name="_Toc90650537"/>
      <w:bookmarkStart w:id="1838" w:name="_Toc98506208"/>
      <w:bookmarkStart w:id="1839" w:name="_Toc106639493"/>
      <w:bookmarkStart w:id="1840" w:name="_Toc114779003"/>
      <w:bookmarkStart w:id="1841" w:name="_Toc122096920"/>
      <w:bookmarkStart w:id="1842" w:name="_Toc130844141"/>
      <w:bookmarkStart w:id="1843" w:name="_Toc138411847"/>
      <w:bookmarkStart w:id="1844" w:name="_Toc145956024"/>
      <w:bookmarkStart w:id="1845" w:name="_Toc153887456"/>
      <w:bookmarkStart w:id="1846" w:name="_Toc161905347"/>
      <w:bookmarkStart w:id="1847" w:name="_Toc170209950"/>
      <w:bookmarkStart w:id="1848" w:name="_Toc183618182"/>
      <w:bookmarkStart w:id="1849" w:name="_Toc186726486"/>
      <w:bookmarkStart w:id="1850" w:name="_Toc192836578"/>
      <w:bookmarkStart w:id="1851" w:name="_Toc199253048"/>
      <w:r>
        <w:t>6.1.4.3.1</w:t>
      </w:r>
      <w:r>
        <w:tab/>
        <w:t>Description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852" w:name="_Toc20150369"/>
      <w:bookmarkStart w:id="1853" w:name="_Toc25168616"/>
      <w:bookmarkStart w:id="1854" w:name="_Toc27593035"/>
      <w:bookmarkStart w:id="1855" w:name="_Toc34147906"/>
      <w:bookmarkStart w:id="1856" w:name="_Toc36463290"/>
      <w:bookmarkStart w:id="1857" w:name="_Toc43215130"/>
      <w:bookmarkStart w:id="1858" w:name="_Toc45032378"/>
      <w:bookmarkStart w:id="1859" w:name="_Toc49849867"/>
      <w:bookmarkStart w:id="1860" w:name="_Toc51873381"/>
      <w:bookmarkStart w:id="1861" w:name="_Toc56517509"/>
      <w:bookmarkStart w:id="1862" w:name="_Toc58594410"/>
      <w:bookmarkStart w:id="1863" w:name="_Toc67685920"/>
      <w:bookmarkStart w:id="1864" w:name="_Toc74993741"/>
      <w:bookmarkStart w:id="1865" w:name="_Toc82716329"/>
      <w:bookmarkStart w:id="1866" w:name="_Toc88818616"/>
      <w:bookmarkStart w:id="1867" w:name="_Toc90650538"/>
      <w:bookmarkStart w:id="1868" w:name="_Toc98506209"/>
      <w:bookmarkStart w:id="1869" w:name="_Toc106639494"/>
      <w:bookmarkStart w:id="1870" w:name="_Toc114779004"/>
      <w:bookmarkStart w:id="1871" w:name="_Toc122096921"/>
      <w:bookmarkStart w:id="1872" w:name="_Toc130844142"/>
      <w:bookmarkStart w:id="1873" w:name="_Toc138411848"/>
      <w:bookmarkStart w:id="1874" w:name="_Toc145956025"/>
      <w:bookmarkStart w:id="1875" w:name="_Toc153887457"/>
      <w:bookmarkStart w:id="1876" w:name="_Toc161905348"/>
      <w:bookmarkStart w:id="1877" w:name="_Toc170209951"/>
      <w:bookmarkStart w:id="1878" w:name="_Toc183618183"/>
      <w:bookmarkStart w:id="1879" w:name="_Toc186726487"/>
      <w:bookmarkStart w:id="1880" w:name="_Toc192836579"/>
      <w:bookmarkStart w:id="1881" w:name="_Toc199253049"/>
      <w:r>
        <w:t>6.1.4.3.2</w:t>
      </w:r>
      <w:r>
        <w:tab/>
        <w:t>Operation Definition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882"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882"/>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883" w:name="_Toc20150370"/>
      <w:bookmarkStart w:id="1884" w:name="_Toc25168617"/>
      <w:bookmarkStart w:id="1885" w:name="_Toc27593036"/>
      <w:bookmarkStart w:id="1886" w:name="_Toc34147907"/>
      <w:bookmarkStart w:id="1887" w:name="_Toc36463291"/>
      <w:bookmarkStart w:id="1888" w:name="_Toc43215131"/>
      <w:bookmarkStart w:id="1889" w:name="_Toc45032379"/>
      <w:bookmarkStart w:id="1890" w:name="_Toc49849868"/>
      <w:bookmarkStart w:id="1891" w:name="_Toc51873382"/>
      <w:bookmarkStart w:id="1892" w:name="_Toc56517510"/>
      <w:bookmarkStart w:id="1893" w:name="_Toc58594411"/>
      <w:bookmarkStart w:id="1894" w:name="_Toc67685921"/>
      <w:bookmarkStart w:id="1895" w:name="_Toc74993742"/>
      <w:bookmarkStart w:id="1896" w:name="_Toc82716330"/>
      <w:bookmarkStart w:id="1897" w:name="_Toc88818617"/>
      <w:bookmarkStart w:id="1898" w:name="_Toc90650539"/>
      <w:bookmarkStart w:id="1899" w:name="_Toc98506210"/>
      <w:bookmarkStart w:id="1900" w:name="_Toc106639495"/>
      <w:bookmarkStart w:id="1901" w:name="_Toc114779005"/>
      <w:bookmarkStart w:id="1902" w:name="_Toc122096922"/>
      <w:bookmarkStart w:id="1903" w:name="_Toc130844143"/>
      <w:bookmarkStart w:id="1904" w:name="_Toc138411849"/>
      <w:bookmarkStart w:id="1905" w:name="_Toc145956026"/>
      <w:bookmarkStart w:id="1906" w:name="_Toc153887458"/>
      <w:bookmarkStart w:id="1907" w:name="_Toc161905349"/>
      <w:bookmarkStart w:id="1908" w:name="_Toc170209952"/>
      <w:bookmarkStart w:id="1909" w:name="_Toc183618184"/>
      <w:bookmarkStart w:id="1910" w:name="_Toc186726488"/>
      <w:bookmarkStart w:id="1911" w:name="_Toc192836580"/>
      <w:bookmarkStart w:id="1912" w:name="_Toc199253050"/>
      <w:r>
        <w:t>6.1.4.4</w:t>
      </w:r>
      <w:r>
        <w:tab/>
        <w:t>Operation: location-context-transfer</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0F8D4BAA" w14:textId="77777777" w:rsidR="00EB7848" w:rsidRDefault="00EB7848" w:rsidP="00B32564">
      <w:pPr>
        <w:pStyle w:val="Heading5"/>
      </w:pPr>
      <w:bookmarkStart w:id="1913" w:name="_Toc20150371"/>
      <w:bookmarkStart w:id="1914" w:name="_Toc25168618"/>
      <w:bookmarkStart w:id="1915" w:name="_Toc27593037"/>
      <w:bookmarkStart w:id="1916" w:name="_Toc34147908"/>
      <w:bookmarkStart w:id="1917" w:name="_Toc36463292"/>
      <w:bookmarkStart w:id="1918" w:name="_Toc43215132"/>
      <w:bookmarkStart w:id="1919" w:name="_Toc45032380"/>
      <w:bookmarkStart w:id="1920" w:name="_Toc49849869"/>
      <w:bookmarkStart w:id="1921" w:name="_Toc51873383"/>
      <w:bookmarkStart w:id="1922" w:name="_Toc56517511"/>
      <w:bookmarkStart w:id="1923" w:name="_Toc58594412"/>
      <w:bookmarkStart w:id="1924" w:name="_Toc67685922"/>
      <w:bookmarkStart w:id="1925" w:name="_Toc74993743"/>
      <w:bookmarkStart w:id="1926" w:name="_Toc82716331"/>
      <w:bookmarkStart w:id="1927" w:name="_Toc88818618"/>
      <w:bookmarkStart w:id="1928" w:name="_Toc90650540"/>
      <w:bookmarkStart w:id="1929" w:name="_Toc98506211"/>
      <w:bookmarkStart w:id="1930" w:name="_Toc106639496"/>
      <w:bookmarkStart w:id="1931" w:name="_Toc114779006"/>
      <w:bookmarkStart w:id="1932" w:name="_Toc122096923"/>
      <w:bookmarkStart w:id="1933" w:name="_Toc130844144"/>
      <w:bookmarkStart w:id="1934" w:name="_Toc138411850"/>
      <w:bookmarkStart w:id="1935" w:name="_Toc145956027"/>
      <w:bookmarkStart w:id="1936" w:name="_Toc153887459"/>
      <w:bookmarkStart w:id="1937" w:name="_Toc161905350"/>
      <w:bookmarkStart w:id="1938" w:name="_Toc170209953"/>
      <w:bookmarkStart w:id="1939" w:name="_Toc183618185"/>
      <w:bookmarkStart w:id="1940" w:name="_Toc186726489"/>
      <w:bookmarkStart w:id="1941" w:name="_Toc192836581"/>
      <w:bookmarkStart w:id="1942" w:name="_Toc199253051"/>
      <w:r>
        <w:t>6.1.4.4.1</w:t>
      </w:r>
      <w:r>
        <w:tab/>
        <w:t>Description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943" w:name="_Toc20150372"/>
      <w:bookmarkStart w:id="1944" w:name="_Toc25168619"/>
      <w:bookmarkStart w:id="1945" w:name="_Toc27593038"/>
      <w:bookmarkStart w:id="1946" w:name="_Toc34147909"/>
      <w:bookmarkStart w:id="1947" w:name="_Toc36463293"/>
      <w:bookmarkStart w:id="1948" w:name="_Toc43215133"/>
      <w:bookmarkStart w:id="1949" w:name="_Toc45032381"/>
      <w:bookmarkStart w:id="1950" w:name="_Toc49849870"/>
      <w:bookmarkStart w:id="1951" w:name="_Toc51873384"/>
      <w:bookmarkStart w:id="1952" w:name="_Toc56517512"/>
      <w:bookmarkStart w:id="1953" w:name="_Toc58594413"/>
      <w:bookmarkStart w:id="1954" w:name="_Toc67685923"/>
      <w:bookmarkStart w:id="1955" w:name="_Toc74993744"/>
      <w:bookmarkStart w:id="1956" w:name="_Toc82716332"/>
      <w:bookmarkStart w:id="1957" w:name="_Toc88818619"/>
      <w:bookmarkStart w:id="1958" w:name="_Toc90650541"/>
      <w:bookmarkStart w:id="1959" w:name="_Toc98506212"/>
      <w:bookmarkStart w:id="1960" w:name="_Toc106639497"/>
      <w:bookmarkStart w:id="1961" w:name="_Toc114779007"/>
      <w:bookmarkStart w:id="1962" w:name="_Toc122096924"/>
      <w:bookmarkStart w:id="1963" w:name="_Toc130844145"/>
      <w:bookmarkStart w:id="1964" w:name="_Toc138411851"/>
      <w:bookmarkStart w:id="1965" w:name="_Toc145956028"/>
      <w:bookmarkStart w:id="1966" w:name="_Toc153887460"/>
      <w:bookmarkStart w:id="1967" w:name="_Toc161905351"/>
      <w:bookmarkStart w:id="1968" w:name="_Toc170209954"/>
      <w:bookmarkStart w:id="1969" w:name="_Toc183618186"/>
      <w:bookmarkStart w:id="1970" w:name="_Toc186726490"/>
      <w:bookmarkStart w:id="1971" w:name="_Toc192836582"/>
      <w:bookmarkStart w:id="1972" w:name="_Toc199253052"/>
      <w:r>
        <w:t>6.1.4.4.2</w:t>
      </w:r>
      <w:r>
        <w:tab/>
        <w:t>Operation Definition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973"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973"/>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974" w:name="_Toc145956029"/>
      <w:bookmarkStart w:id="1975" w:name="_Toc153887461"/>
      <w:bookmarkStart w:id="1976" w:name="_Toc161905352"/>
      <w:bookmarkStart w:id="1977" w:name="_Toc170209955"/>
      <w:bookmarkStart w:id="1978" w:name="_Toc183618187"/>
      <w:bookmarkStart w:id="1979" w:name="_Toc186726491"/>
      <w:bookmarkStart w:id="1980" w:name="_Toc192836583"/>
      <w:bookmarkStart w:id="1981" w:name="_Toc199253053"/>
      <w:r>
        <w:t>6.1.4.5</w:t>
      </w:r>
      <w:r w:rsidR="007132E0">
        <w:tab/>
        <w:t xml:space="preserve">Operation: </w:t>
      </w:r>
      <w:r w:rsidR="00D55D9B" w:rsidRPr="00D55D9B">
        <w:t>measure-</w:t>
      </w:r>
      <w:r w:rsidR="007132E0">
        <w:t>location</w:t>
      </w:r>
      <w:bookmarkEnd w:id="1974"/>
      <w:bookmarkEnd w:id="1975"/>
      <w:bookmarkEnd w:id="1976"/>
      <w:bookmarkEnd w:id="1977"/>
      <w:bookmarkEnd w:id="1978"/>
      <w:bookmarkEnd w:id="1979"/>
      <w:bookmarkEnd w:id="1980"/>
      <w:bookmarkEnd w:id="1981"/>
    </w:p>
    <w:p w14:paraId="53D27504" w14:textId="0D71AA1F" w:rsidR="007132E0" w:rsidRDefault="00783CCD" w:rsidP="007132E0">
      <w:pPr>
        <w:pStyle w:val="Heading5"/>
      </w:pPr>
      <w:bookmarkStart w:id="1982" w:name="_Toc145956030"/>
      <w:bookmarkStart w:id="1983" w:name="_Toc153887462"/>
      <w:bookmarkStart w:id="1984" w:name="_Toc161905353"/>
      <w:bookmarkStart w:id="1985" w:name="_Toc170209956"/>
      <w:bookmarkStart w:id="1986" w:name="_Toc183618188"/>
      <w:bookmarkStart w:id="1987" w:name="_Toc186726492"/>
      <w:bookmarkStart w:id="1988" w:name="_Toc192836584"/>
      <w:bookmarkStart w:id="1989" w:name="_Toc199253054"/>
      <w:r>
        <w:t>6.1.4.5</w:t>
      </w:r>
      <w:r w:rsidR="007132E0">
        <w:t>.1</w:t>
      </w:r>
      <w:r w:rsidR="007132E0">
        <w:tab/>
        <w:t>Description</w:t>
      </w:r>
      <w:bookmarkEnd w:id="1982"/>
      <w:bookmarkEnd w:id="1983"/>
      <w:bookmarkEnd w:id="1984"/>
      <w:bookmarkEnd w:id="1985"/>
      <w:bookmarkEnd w:id="1986"/>
      <w:bookmarkEnd w:id="1987"/>
      <w:bookmarkEnd w:id="1988"/>
      <w:bookmarkEnd w:id="1989"/>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990" w:name="_Toc145956031"/>
      <w:bookmarkStart w:id="1991" w:name="_Toc153887463"/>
      <w:bookmarkStart w:id="1992" w:name="_Toc161905354"/>
      <w:bookmarkStart w:id="1993" w:name="_Toc170209957"/>
      <w:bookmarkStart w:id="1994" w:name="_Toc183618189"/>
      <w:bookmarkStart w:id="1995" w:name="_Toc186726493"/>
      <w:bookmarkStart w:id="1996" w:name="_Toc192836585"/>
      <w:bookmarkStart w:id="1997" w:name="_Toc199253055"/>
      <w:r>
        <w:t>6.1.4.5</w:t>
      </w:r>
      <w:r w:rsidR="007132E0">
        <w:t>.2</w:t>
      </w:r>
      <w:r w:rsidR="007132E0">
        <w:tab/>
        <w:t>Operation Definition</w:t>
      </w:r>
      <w:bookmarkEnd w:id="1990"/>
      <w:bookmarkEnd w:id="1991"/>
      <w:bookmarkEnd w:id="1992"/>
      <w:bookmarkEnd w:id="1993"/>
      <w:bookmarkEnd w:id="1994"/>
      <w:bookmarkEnd w:id="1995"/>
      <w:bookmarkEnd w:id="1996"/>
      <w:bookmarkEnd w:id="199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998" w:name="_Toc145956032"/>
      <w:bookmarkStart w:id="1999" w:name="_Toc153887464"/>
      <w:bookmarkStart w:id="2000" w:name="_Toc161905355"/>
      <w:bookmarkStart w:id="2001" w:name="_Toc170209958"/>
      <w:bookmarkStart w:id="2002" w:name="_Toc183618190"/>
      <w:bookmarkStart w:id="2003" w:name="_Toc186726494"/>
      <w:bookmarkStart w:id="2004" w:name="_Toc192836586"/>
      <w:bookmarkStart w:id="2005" w:name="_Toc199253056"/>
      <w:r>
        <w:t>6.1.4.6</w:t>
      </w:r>
      <w:r w:rsidR="003D1DD7">
        <w:tab/>
      </w:r>
      <w:r w:rsidR="008717DE">
        <w:t>Void</w:t>
      </w:r>
      <w:bookmarkEnd w:id="1998"/>
      <w:bookmarkEnd w:id="1999"/>
      <w:bookmarkEnd w:id="2000"/>
      <w:bookmarkEnd w:id="2001"/>
      <w:bookmarkEnd w:id="2002"/>
      <w:bookmarkEnd w:id="2003"/>
      <w:bookmarkEnd w:id="2004"/>
      <w:bookmarkEnd w:id="2005"/>
    </w:p>
    <w:p w14:paraId="009C76BF" w14:textId="5D4DAE3F" w:rsidR="003D1DD7" w:rsidRDefault="003D1DD7" w:rsidP="00EB7848"/>
    <w:p w14:paraId="398D9AF3" w14:textId="087C84D2" w:rsidR="006D5471" w:rsidRDefault="001151E1" w:rsidP="006D5471">
      <w:pPr>
        <w:pStyle w:val="Heading4"/>
      </w:pPr>
      <w:bookmarkStart w:id="2006" w:name="_Toc153887467"/>
      <w:bookmarkStart w:id="2007" w:name="_Toc161905356"/>
      <w:bookmarkStart w:id="2008" w:name="_Toc170209959"/>
      <w:bookmarkStart w:id="2009" w:name="_Toc183618191"/>
      <w:bookmarkStart w:id="2010" w:name="_Toc186726495"/>
      <w:bookmarkStart w:id="2011" w:name="_Toc192836587"/>
      <w:bookmarkStart w:id="2012" w:name="_Toc199253057"/>
      <w:r>
        <w:t>6.1.4.7</w:t>
      </w:r>
      <w:r w:rsidR="006D5471">
        <w:tab/>
        <w:t xml:space="preserve">Operation: </w:t>
      </w:r>
      <w:r w:rsidR="004F0254">
        <w:rPr>
          <w:lang w:eastAsia="zh-CN"/>
        </w:rPr>
        <w:t>configure-</w:t>
      </w:r>
      <w:r w:rsidR="006D5471">
        <w:rPr>
          <w:lang w:eastAsia="zh-CN"/>
        </w:rPr>
        <w:t>up</w:t>
      </w:r>
      <w:bookmarkEnd w:id="2006"/>
      <w:bookmarkEnd w:id="2007"/>
      <w:bookmarkEnd w:id="2008"/>
      <w:bookmarkEnd w:id="2009"/>
      <w:bookmarkEnd w:id="2010"/>
      <w:bookmarkEnd w:id="2011"/>
      <w:bookmarkEnd w:id="2012"/>
    </w:p>
    <w:p w14:paraId="087E232A" w14:textId="2BBCE2F3" w:rsidR="006D5471" w:rsidRDefault="001151E1" w:rsidP="006D5471">
      <w:pPr>
        <w:pStyle w:val="Heading5"/>
      </w:pPr>
      <w:bookmarkStart w:id="2013" w:name="_Toc153887468"/>
      <w:bookmarkStart w:id="2014" w:name="_Toc161905357"/>
      <w:bookmarkStart w:id="2015" w:name="_Toc170209960"/>
      <w:bookmarkStart w:id="2016" w:name="_Toc183618192"/>
      <w:bookmarkStart w:id="2017" w:name="_Toc186726496"/>
      <w:bookmarkStart w:id="2018" w:name="_Toc192836588"/>
      <w:bookmarkStart w:id="2019" w:name="_Toc199253058"/>
      <w:r>
        <w:t>6.1.4.7</w:t>
      </w:r>
      <w:r w:rsidR="006D5471">
        <w:t>.1</w:t>
      </w:r>
      <w:r w:rsidR="006D5471">
        <w:tab/>
        <w:t>Description</w:t>
      </w:r>
      <w:bookmarkEnd w:id="2013"/>
      <w:bookmarkEnd w:id="2014"/>
      <w:bookmarkEnd w:id="2015"/>
      <w:bookmarkEnd w:id="2016"/>
      <w:bookmarkEnd w:id="2017"/>
      <w:bookmarkEnd w:id="2018"/>
      <w:bookmarkEnd w:id="2019"/>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020" w:name="_Toc153887469"/>
      <w:bookmarkStart w:id="2021" w:name="_Toc161905358"/>
      <w:bookmarkStart w:id="2022" w:name="_Toc170209961"/>
      <w:bookmarkStart w:id="2023" w:name="_Toc183618193"/>
      <w:bookmarkStart w:id="2024" w:name="_Toc186726497"/>
      <w:bookmarkStart w:id="2025" w:name="_Toc192836589"/>
      <w:bookmarkStart w:id="2026" w:name="_Toc199253059"/>
      <w:r>
        <w:lastRenderedPageBreak/>
        <w:t>6.1.4.7</w:t>
      </w:r>
      <w:r w:rsidR="006D5471">
        <w:t>.2</w:t>
      </w:r>
      <w:r w:rsidR="006D5471">
        <w:tab/>
        <w:t>Operation Definition</w:t>
      </w:r>
      <w:bookmarkEnd w:id="2020"/>
      <w:bookmarkEnd w:id="2021"/>
      <w:bookmarkEnd w:id="2022"/>
      <w:bookmarkEnd w:id="2023"/>
      <w:bookmarkEnd w:id="2024"/>
      <w:bookmarkEnd w:id="2025"/>
      <w:bookmarkEnd w:id="2026"/>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027" w:name="_Toc20150373"/>
      <w:bookmarkStart w:id="2028" w:name="_Toc25168620"/>
      <w:bookmarkStart w:id="2029" w:name="_Toc27593039"/>
      <w:bookmarkStart w:id="2030" w:name="_Toc34147910"/>
      <w:bookmarkStart w:id="2031" w:name="_Toc36463294"/>
      <w:bookmarkStart w:id="2032" w:name="_Toc43215134"/>
      <w:bookmarkStart w:id="2033" w:name="_Toc45032382"/>
      <w:bookmarkStart w:id="2034" w:name="_Toc49849871"/>
      <w:bookmarkStart w:id="2035" w:name="_Toc51873385"/>
      <w:bookmarkStart w:id="2036" w:name="_Toc56517513"/>
      <w:bookmarkStart w:id="2037" w:name="_Toc58594414"/>
      <w:bookmarkStart w:id="2038" w:name="_Toc67685924"/>
      <w:bookmarkStart w:id="2039" w:name="_Toc74993745"/>
      <w:bookmarkStart w:id="2040" w:name="_Toc82716333"/>
      <w:bookmarkStart w:id="2041" w:name="_Toc88818620"/>
      <w:bookmarkStart w:id="2042" w:name="_Toc90650542"/>
      <w:bookmarkStart w:id="2043" w:name="_Toc98506213"/>
      <w:bookmarkStart w:id="2044" w:name="_Toc106639498"/>
      <w:bookmarkStart w:id="2045" w:name="_Toc114779008"/>
      <w:bookmarkStart w:id="2046" w:name="_Toc122096925"/>
      <w:bookmarkStart w:id="2047" w:name="_Toc130844146"/>
      <w:bookmarkStart w:id="2048" w:name="_Toc138411852"/>
      <w:bookmarkStart w:id="2049" w:name="_Toc145956035"/>
      <w:bookmarkStart w:id="2050" w:name="_Toc153887470"/>
      <w:bookmarkStart w:id="2051" w:name="_Toc161905359"/>
      <w:bookmarkStart w:id="2052" w:name="_Toc170209962"/>
      <w:bookmarkStart w:id="2053" w:name="_Toc183618194"/>
      <w:bookmarkStart w:id="2054" w:name="_Toc186726498"/>
      <w:bookmarkStart w:id="2055" w:name="_Toc192836590"/>
      <w:bookmarkStart w:id="2056" w:name="_Toc199253060"/>
      <w:r>
        <w:lastRenderedPageBreak/>
        <w:t>6.1.5</w:t>
      </w:r>
      <w:r>
        <w:tab/>
        <w:t>Notifications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057" w:name="_Toc20150374"/>
      <w:bookmarkStart w:id="2058" w:name="_Toc25168621"/>
      <w:bookmarkStart w:id="2059" w:name="_Toc27593040"/>
      <w:bookmarkStart w:id="2060" w:name="_Toc34147911"/>
      <w:bookmarkStart w:id="2061" w:name="_Toc36463295"/>
      <w:bookmarkStart w:id="2062" w:name="_Toc43215135"/>
      <w:bookmarkStart w:id="2063" w:name="_Toc45032383"/>
      <w:bookmarkStart w:id="2064" w:name="_Toc49849872"/>
      <w:bookmarkStart w:id="2065" w:name="_Toc51873386"/>
      <w:bookmarkStart w:id="2066" w:name="_Toc56517514"/>
      <w:bookmarkStart w:id="2067" w:name="_Toc58594415"/>
      <w:bookmarkStart w:id="2068" w:name="_Toc67685925"/>
      <w:bookmarkStart w:id="2069" w:name="_Toc74993746"/>
      <w:bookmarkStart w:id="2070" w:name="_Toc82716334"/>
      <w:bookmarkStart w:id="2071" w:name="_Toc88818621"/>
      <w:bookmarkStart w:id="2072" w:name="_Toc90650543"/>
      <w:bookmarkStart w:id="2073" w:name="_Toc98506214"/>
      <w:bookmarkStart w:id="2074" w:name="_Toc106639499"/>
      <w:bookmarkStart w:id="2075" w:name="_Toc114779009"/>
      <w:bookmarkStart w:id="2076" w:name="_Toc122096926"/>
      <w:bookmarkStart w:id="2077" w:name="_Toc130844147"/>
      <w:bookmarkStart w:id="2078" w:name="_Toc138411853"/>
      <w:bookmarkStart w:id="2079" w:name="_Toc145956036"/>
      <w:bookmarkStart w:id="2080" w:name="_Toc153887471"/>
      <w:bookmarkStart w:id="2081" w:name="_Toc161905360"/>
      <w:bookmarkStart w:id="2082" w:name="_Toc170209963"/>
      <w:bookmarkStart w:id="2083" w:name="_Toc183618195"/>
      <w:bookmarkStart w:id="2084" w:name="_Toc186726499"/>
      <w:bookmarkStart w:id="2085" w:name="_Toc192836591"/>
      <w:bookmarkStart w:id="2086" w:name="_Toc199253061"/>
      <w:r w:rsidRPr="003B2883">
        <w:t>6.</w:t>
      </w:r>
      <w:r>
        <w:t>1</w:t>
      </w:r>
      <w:r w:rsidRPr="003B2883">
        <w:t>.5.</w:t>
      </w:r>
      <w:r>
        <w:t>1</w:t>
      </w:r>
      <w:r w:rsidRPr="003B2883">
        <w:tab/>
        <w:t>EventNotify</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AA07D56" w14:textId="77777777" w:rsidR="00EB7848" w:rsidRPr="003B2883" w:rsidRDefault="00EB7848" w:rsidP="00B32564">
      <w:pPr>
        <w:pStyle w:val="Heading5"/>
      </w:pPr>
      <w:bookmarkStart w:id="2087" w:name="_Toc20150375"/>
      <w:bookmarkStart w:id="2088" w:name="_Toc25168622"/>
      <w:bookmarkStart w:id="2089" w:name="_Toc27593041"/>
      <w:bookmarkStart w:id="2090" w:name="_Toc34147912"/>
      <w:bookmarkStart w:id="2091" w:name="_Toc36463296"/>
      <w:bookmarkStart w:id="2092" w:name="_Toc43215136"/>
      <w:bookmarkStart w:id="2093" w:name="_Toc45032384"/>
      <w:bookmarkStart w:id="2094" w:name="_Toc49849873"/>
      <w:bookmarkStart w:id="2095" w:name="_Toc51873387"/>
      <w:bookmarkStart w:id="2096" w:name="_Toc56517515"/>
      <w:bookmarkStart w:id="2097" w:name="_Toc58594416"/>
      <w:bookmarkStart w:id="2098" w:name="_Toc67685926"/>
      <w:bookmarkStart w:id="2099" w:name="_Toc74993747"/>
      <w:bookmarkStart w:id="2100" w:name="_Toc82716335"/>
      <w:bookmarkStart w:id="2101" w:name="_Toc88818622"/>
      <w:bookmarkStart w:id="2102" w:name="_Toc90650544"/>
      <w:bookmarkStart w:id="2103" w:name="_Toc98506215"/>
      <w:bookmarkStart w:id="2104" w:name="_Toc106639500"/>
      <w:bookmarkStart w:id="2105" w:name="_Toc114779010"/>
      <w:bookmarkStart w:id="2106" w:name="_Toc122096927"/>
      <w:bookmarkStart w:id="2107" w:name="_Toc130844148"/>
      <w:bookmarkStart w:id="2108" w:name="_Toc138411854"/>
      <w:bookmarkStart w:id="2109" w:name="_Toc145956037"/>
      <w:bookmarkStart w:id="2110" w:name="_Toc153887472"/>
      <w:bookmarkStart w:id="2111" w:name="_Toc161905361"/>
      <w:bookmarkStart w:id="2112" w:name="_Toc170209964"/>
      <w:bookmarkStart w:id="2113" w:name="_Toc183618196"/>
      <w:bookmarkStart w:id="2114" w:name="_Toc186726500"/>
      <w:bookmarkStart w:id="2115" w:name="_Toc192836592"/>
      <w:bookmarkStart w:id="2116" w:name="_Toc199253062"/>
      <w:r w:rsidRPr="003B2883">
        <w:t>6.</w:t>
      </w:r>
      <w:r>
        <w:t>1</w:t>
      </w:r>
      <w:r w:rsidRPr="003B2883">
        <w:t>.5.</w:t>
      </w:r>
      <w:r>
        <w:t>1</w:t>
      </w:r>
      <w:r w:rsidRPr="003B2883">
        <w:t>.1</w:t>
      </w:r>
      <w:r w:rsidRPr="003B2883">
        <w:tab/>
        <w:t>Description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117" w:name="_Toc20150376"/>
      <w:bookmarkStart w:id="2118" w:name="_Toc25168623"/>
      <w:bookmarkStart w:id="2119" w:name="_Toc27593042"/>
      <w:bookmarkStart w:id="2120" w:name="_Toc34147913"/>
      <w:bookmarkStart w:id="2121" w:name="_Toc36463297"/>
      <w:bookmarkStart w:id="2122" w:name="_Toc43215137"/>
      <w:bookmarkStart w:id="2123" w:name="_Toc45032385"/>
      <w:bookmarkStart w:id="2124" w:name="_Toc49849874"/>
      <w:bookmarkStart w:id="2125" w:name="_Toc51873388"/>
      <w:bookmarkStart w:id="2126" w:name="_Toc56517516"/>
      <w:bookmarkStart w:id="2127" w:name="_Toc58594417"/>
      <w:bookmarkStart w:id="2128" w:name="_Toc67685927"/>
      <w:bookmarkStart w:id="2129" w:name="_Toc74993748"/>
      <w:bookmarkStart w:id="2130" w:name="_Toc82716336"/>
      <w:bookmarkStart w:id="2131" w:name="_Toc88818623"/>
      <w:bookmarkStart w:id="2132" w:name="_Toc90650545"/>
      <w:bookmarkStart w:id="2133" w:name="_Toc98506216"/>
      <w:bookmarkStart w:id="2134" w:name="_Toc106639501"/>
      <w:bookmarkStart w:id="2135" w:name="_Toc114779011"/>
      <w:bookmarkStart w:id="2136" w:name="_Toc122096928"/>
      <w:bookmarkStart w:id="2137" w:name="_Toc130844149"/>
      <w:bookmarkStart w:id="2138" w:name="_Toc138411855"/>
      <w:bookmarkStart w:id="2139" w:name="_Toc145956038"/>
      <w:bookmarkStart w:id="2140" w:name="_Toc153887473"/>
      <w:bookmarkStart w:id="2141" w:name="_Toc161905362"/>
      <w:bookmarkStart w:id="2142" w:name="_Toc170209965"/>
      <w:bookmarkStart w:id="2143" w:name="_Toc183618197"/>
      <w:bookmarkStart w:id="2144" w:name="_Toc186726501"/>
      <w:bookmarkStart w:id="2145" w:name="_Toc192836593"/>
      <w:bookmarkStart w:id="2146" w:name="_Toc199253063"/>
      <w:r>
        <w:t>6.1.5.1.2</w:t>
      </w:r>
      <w:r>
        <w:tab/>
        <w:t>Notification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147" w:name="_Toc20150377"/>
      <w:bookmarkStart w:id="2148" w:name="_Toc25168624"/>
      <w:bookmarkStart w:id="2149" w:name="_Toc27593043"/>
      <w:bookmarkStart w:id="2150" w:name="_Toc34147914"/>
      <w:bookmarkStart w:id="2151" w:name="_Toc36463298"/>
      <w:bookmarkStart w:id="2152" w:name="_Toc43215138"/>
      <w:bookmarkStart w:id="2153" w:name="_Toc45032386"/>
      <w:bookmarkStart w:id="2154" w:name="_Toc49849875"/>
      <w:bookmarkStart w:id="2155" w:name="_Toc51873389"/>
      <w:bookmarkStart w:id="2156" w:name="_Toc56517517"/>
      <w:bookmarkStart w:id="2157" w:name="_Toc58594418"/>
      <w:bookmarkStart w:id="2158" w:name="_Toc67685928"/>
      <w:bookmarkStart w:id="2159" w:name="_Toc74993749"/>
      <w:bookmarkStart w:id="2160" w:name="_Toc82716337"/>
      <w:bookmarkStart w:id="2161" w:name="_Toc88818624"/>
      <w:bookmarkStart w:id="2162" w:name="_Toc90650546"/>
      <w:bookmarkStart w:id="2163" w:name="_Toc98506217"/>
      <w:bookmarkStart w:id="2164" w:name="_Toc106639502"/>
      <w:bookmarkStart w:id="2165" w:name="_Toc114779012"/>
      <w:bookmarkStart w:id="2166" w:name="_Toc122096929"/>
      <w:bookmarkStart w:id="2167" w:name="_Toc130844150"/>
      <w:bookmarkStart w:id="2168" w:name="_Toc138411856"/>
      <w:bookmarkStart w:id="2169" w:name="_Toc145956039"/>
      <w:bookmarkStart w:id="2170" w:name="_Toc153887474"/>
      <w:bookmarkStart w:id="2171" w:name="_Toc161905363"/>
      <w:bookmarkStart w:id="2172" w:name="_Toc170209966"/>
      <w:bookmarkStart w:id="2173" w:name="_Toc183618198"/>
      <w:bookmarkStart w:id="2174" w:name="_Toc186726502"/>
      <w:bookmarkStart w:id="2175" w:name="_Toc192836594"/>
      <w:bookmarkStart w:id="2176" w:name="_Toc199253064"/>
      <w:r w:rsidRPr="003B2883">
        <w:t>6.</w:t>
      </w:r>
      <w:r>
        <w:t>1</w:t>
      </w:r>
      <w:r w:rsidRPr="003B2883">
        <w:t>.5.</w:t>
      </w:r>
      <w:r>
        <w:t>1</w:t>
      </w:r>
      <w:r w:rsidRPr="003B2883">
        <w:t>.3</w:t>
      </w:r>
      <w:r w:rsidRPr="003B2883">
        <w:tab/>
        <w:t>Notification Standard Methods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1C69EC73" w14:textId="77777777" w:rsidR="00EB7848" w:rsidRDefault="00EB7848" w:rsidP="001760B3">
      <w:pPr>
        <w:pStyle w:val="H6"/>
      </w:pPr>
      <w:bookmarkStart w:id="2177" w:name="_Toc20150378"/>
      <w:bookmarkStart w:id="2178" w:name="_Toc25168625"/>
      <w:bookmarkStart w:id="2179" w:name="_Toc27593044"/>
      <w:bookmarkStart w:id="2180" w:name="_Toc34147915"/>
      <w:bookmarkStart w:id="2181" w:name="_Toc36463299"/>
      <w:bookmarkStart w:id="2182" w:name="_Toc43215139"/>
      <w:bookmarkStart w:id="2183" w:name="_Toc45032387"/>
      <w:bookmarkStart w:id="2184" w:name="_Toc49849876"/>
      <w:bookmarkStart w:id="2185" w:name="_Toc51873390"/>
      <w:bookmarkStart w:id="2186" w:name="_Toc56517518"/>
      <w:bookmarkStart w:id="2187" w:name="_Toc58594419"/>
      <w:bookmarkStart w:id="2188" w:name="_Toc67685929"/>
      <w:bookmarkStart w:id="2189" w:name="_Toc74993750"/>
      <w:bookmarkStart w:id="2190" w:name="_Toc82716338"/>
      <w:bookmarkStart w:id="2191" w:name="_Toc88818625"/>
      <w:bookmarkStart w:id="2192" w:name="_Toc90650547"/>
      <w:r w:rsidRPr="003B2883">
        <w:t>6.</w:t>
      </w:r>
      <w:r>
        <w:t>1</w:t>
      </w:r>
      <w:r w:rsidRPr="003B2883">
        <w:t>.5.</w:t>
      </w:r>
      <w:r>
        <w:t>1</w:t>
      </w:r>
      <w:r w:rsidRPr="003B2883">
        <w:t>.3.1</w:t>
      </w:r>
      <w:r w:rsidRPr="003B2883">
        <w:tab/>
      </w:r>
      <w:r w:rsidRPr="003B2883">
        <w:rPr>
          <w:rFonts w:hint="eastAsia"/>
          <w:lang w:eastAsia="zh-CN"/>
        </w:rPr>
        <w:t>POST</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193"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193"/>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194" w:name="_Toc145956040"/>
      <w:bookmarkStart w:id="2195" w:name="_Toc153887475"/>
      <w:bookmarkStart w:id="2196" w:name="_Toc161905364"/>
      <w:bookmarkStart w:id="2197" w:name="_Toc170209967"/>
      <w:bookmarkStart w:id="2198" w:name="_Toc183618199"/>
      <w:bookmarkStart w:id="2199" w:name="_Toc186726503"/>
      <w:bookmarkStart w:id="2200" w:name="_Toc192836595"/>
      <w:bookmarkStart w:id="2201" w:name="_Toc199253065"/>
      <w:r>
        <w:t>6.1.5.2</w:t>
      </w:r>
      <w:r w:rsidR="00E72747">
        <w:tab/>
        <w:t>UPNotify</w:t>
      </w:r>
      <w:bookmarkEnd w:id="2194"/>
      <w:bookmarkEnd w:id="2195"/>
      <w:bookmarkEnd w:id="2196"/>
      <w:bookmarkEnd w:id="2197"/>
      <w:bookmarkEnd w:id="2198"/>
      <w:bookmarkEnd w:id="2199"/>
      <w:bookmarkEnd w:id="2200"/>
      <w:bookmarkEnd w:id="2201"/>
    </w:p>
    <w:p w14:paraId="2FC21444" w14:textId="2871551C" w:rsidR="00E72747" w:rsidRDefault="009A2465" w:rsidP="00E72747">
      <w:pPr>
        <w:pStyle w:val="Heading5"/>
      </w:pPr>
      <w:bookmarkStart w:id="2202" w:name="_Toc145956041"/>
      <w:bookmarkStart w:id="2203" w:name="_Toc153887476"/>
      <w:bookmarkStart w:id="2204" w:name="_Toc161905365"/>
      <w:bookmarkStart w:id="2205" w:name="_Toc170209968"/>
      <w:bookmarkStart w:id="2206" w:name="_Toc183618200"/>
      <w:bookmarkStart w:id="2207" w:name="_Toc186726504"/>
      <w:bookmarkStart w:id="2208" w:name="_Toc192836596"/>
      <w:bookmarkStart w:id="2209" w:name="_Toc199253066"/>
      <w:r>
        <w:t>6.1.5.2</w:t>
      </w:r>
      <w:r w:rsidR="00E72747">
        <w:t>.1</w:t>
      </w:r>
      <w:r w:rsidR="00E72747">
        <w:tab/>
        <w:t>Description</w:t>
      </w:r>
      <w:bookmarkEnd w:id="2202"/>
      <w:bookmarkEnd w:id="2203"/>
      <w:bookmarkEnd w:id="2204"/>
      <w:bookmarkEnd w:id="2205"/>
      <w:bookmarkEnd w:id="2206"/>
      <w:bookmarkEnd w:id="2207"/>
      <w:bookmarkEnd w:id="2208"/>
      <w:bookmarkEnd w:id="2209"/>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210" w:name="_Toc145956042"/>
      <w:bookmarkStart w:id="2211" w:name="_Toc153887477"/>
      <w:bookmarkStart w:id="2212" w:name="_Toc161905366"/>
      <w:bookmarkStart w:id="2213" w:name="_Toc170209969"/>
      <w:bookmarkStart w:id="2214" w:name="_Toc183618201"/>
      <w:bookmarkStart w:id="2215" w:name="_Toc186726505"/>
      <w:bookmarkStart w:id="2216" w:name="_Toc192836597"/>
      <w:bookmarkStart w:id="2217" w:name="_Toc199253067"/>
      <w:r>
        <w:t>6.1.5.2</w:t>
      </w:r>
      <w:r w:rsidR="00E72747">
        <w:t>.2</w:t>
      </w:r>
      <w:r w:rsidR="00E72747">
        <w:tab/>
        <w:t>Notification Definition</w:t>
      </w:r>
      <w:bookmarkEnd w:id="2210"/>
      <w:bookmarkEnd w:id="2211"/>
      <w:bookmarkEnd w:id="2212"/>
      <w:bookmarkEnd w:id="2213"/>
      <w:bookmarkEnd w:id="2214"/>
      <w:bookmarkEnd w:id="2215"/>
      <w:bookmarkEnd w:id="2216"/>
      <w:bookmarkEnd w:id="2217"/>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218" w:name="_Toc145956043"/>
      <w:bookmarkStart w:id="2219" w:name="_Toc153887478"/>
      <w:bookmarkStart w:id="2220" w:name="_Toc161905367"/>
      <w:bookmarkStart w:id="2221" w:name="_Toc170209970"/>
      <w:bookmarkStart w:id="2222" w:name="_Toc183618202"/>
      <w:bookmarkStart w:id="2223" w:name="_Toc186726506"/>
      <w:bookmarkStart w:id="2224" w:name="_Toc192836598"/>
      <w:bookmarkStart w:id="2225" w:name="_Toc199253068"/>
      <w:r>
        <w:lastRenderedPageBreak/>
        <w:t>6.1.5.2</w:t>
      </w:r>
      <w:r w:rsidR="00E72747">
        <w:t>.3</w:t>
      </w:r>
      <w:r w:rsidR="00E72747">
        <w:tab/>
        <w:t>Notification Standard Methods</w:t>
      </w:r>
      <w:bookmarkEnd w:id="2218"/>
      <w:bookmarkEnd w:id="2219"/>
      <w:bookmarkEnd w:id="2220"/>
      <w:bookmarkEnd w:id="2221"/>
      <w:bookmarkEnd w:id="2222"/>
      <w:bookmarkEnd w:id="2223"/>
      <w:bookmarkEnd w:id="2224"/>
      <w:bookmarkEnd w:id="2225"/>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226" w:name="_Toc20150379"/>
      <w:bookmarkStart w:id="2227" w:name="_Toc25168626"/>
      <w:bookmarkStart w:id="2228" w:name="_Toc27593045"/>
      <w:bookmarkStart w:id="2229" w:name="_Toc34147916"/>
      <w:bookmarkStart w:id="2230" w:name="_Toc36463300"/>
      <w:bookmarkStart w:id="2231" w:name="_Toc43215140"/>
      <w:bookmarkStart w:id="2232" w:name="_Toc45032388"/>
      <w:bookmarkStart w:id="2233" w:name="_Toc49849877"/>
      <w:bookmarkStart w:id="2234" w:name="_Toc51873391"/>
      <w:bookmarkStart w:id="2235" w:name="_Toc56517519"/>
      <w:bookmarkStart w:id="2236" w:name="_Toc58594420"/>
      <w:bookmarkStart w:id="2237" w:name="_Toc67685930"/>
      <w:bookmarkStart w:id="2238" w:name="_Toc74993751"/>
      <w:bookmarkStart w:id="2239" w:name="_Toc82716339"/>
      <w:bookmarkStart w:id="2240" w:name="_Toc88818626"/>
      <w:bookmarkStart w:id="2241" w:name="_Toc90650548"/>
      <w:bookmarkStart w:id="2242" w:name="_Toc98506218"/>
      <w:bookmarkStart w:id="2243" w:name="_Toc106639503"/>
      <w:bookmarkStart w:id="2244" w:name="_Toc114779013"/>
      <w:bookmarkStart w:id="2245" w:name="_Toc122096930"/>
      <w:bookmarkStart w:id="2246" w:name="_Toc130844151"/>
      <w:bookmarkStart w:id="2247" w:name="_Toc138411857"/>
      <w:bookmarkStart w:id="2248" w:name="_Toc145956044"/>
      <w:bookmarkStart w:id="2249" w:name="_Toc153887479"/>
      <w:bookmarkStart w:id="2250" w:name="_Toc161905368"/>
      <w:bookmarkStart w:id="2251" w:name="_Toc170209971"/>
      <w:bookmarkStart w:id="2252" w:name="_Toc183618203"/>
      <w:bookmarkStart w:id="2253" w:name="_Toc186726507"/>
      <w:bookmarkStart w:id="2254" w:name="_Toc192836599"/>
      <w:bookmarkStart w:id="2255" w:name="_Toc199253069"/>
      <w:r>
        <w:lastRenderedPageBreak/>
        <w:t>6.1.6</w:t>
      </w:r>
      <w:r>
        <w:tab/>
        <w:t>Data Model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41393E0" w14:textId="77777777" w:rsidR="00EB7848" w:rsidRDefault="00EB7848" w:rsidP="00B32564">
      <w:pPr>
        <w:pStyle w:val="Heading4"/>
      </w:pPr>
      <w:bookmarkStart w:id="2256" w:name="_Toc20150380"/>
      <w:bookmarkStart w:id="2257" w:name="_Toc25168627"/>
      <w:bookmarkStart w:id="2258" w:name="_Toc27593046"/>
      <w:bookmarkStart w:id="2259" w:name="_Toc34147917"/>
      <w:bookmarkStart w:id="2260" w:name="_Toc36463301"/>
      <w:bookmarkStart w:id="2261" w:name="_Toc43215141"/>
      <w:bookmarkStart w:id="2262" w:name="_Toc45032389"/>
      <w:bookmarkStart w:id="2263" w:name="_Toc49849878"/>
      <w:bookmarkStart w:id="2264" w:name="_Toc51873392"/>
      <w:bookmarkStart w:id="2265" w:name="_Toc56517520"/>
      <w:bookmarkStart w:id="2266" w:name="_Toc58594421"/>
      <w:bookmarkStart w:id="2267" w:name="_Toc67685931"/>
      <w:bookmarkStart w:id="2268" w:name="_Toc74993752"/>
      <w:bookmarkStart w:id="2269" w:name="_Toc82716340"/>
      <w:bookmarkStart w:id="2270" w:name="_Toc88818627"/>
      <w:bookmarkStart w:id="2271" w:name="_Toc90650549"/>
      <w:bookmarkStart w:id="2272" w:name="_Toc98506219"/>
      <w:bookmarkStart w:id="2273" w:name="_Toc106639504"/>
      <w:bookmarkStart w:id="2274" w:name="_Toc114779014"/>
      <w:bookmarkStart w:id="2275" w:name="_Toc122096931"/>
      <w:bookmarkStart w:id="2276" w:name="_Toc130844152"/>
      <w:bookmarkStart w:id="2277" w:name="_Toc138411858"/>
      <w:bookmarkStart w:id="2278" w:name="_Toc145956045"/>
      <w:bookmarkStart w:id="2279" w:name="_Toc153887480"/>
      <w:bookmarkStart w:id="2280" w:name="_Toc161905369"/>
      <w:bookmarkStart w:id="2281" w:name="_Toc170209972"/>
      <w:bookmarkStart w:id="2282" w:name="_Toc183618204"/>
      <w:bookmarkStart w:id="2283" w:name="_Toc186726508"/>
      <w:bookmarkStart w:id="2284" w:name="_Toc192836600"/>
      <w:bookmarkStart w:id="2285" w:name="_Toc199253070"/>
      <w:r>
        <w:t>6.1.6.1</w:t>
      </w:r>
      <w:r>
        <w:tab/>
        <w:t>General</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286" w:name="_Toc20150381"/>
      <w:bookmarkStart w:id="2287" w:name="_Toc25168628"/>
      <w:bookmarkStart w:id="2288" w:name="_Toc27593047"/>
      <w:bookmarkStart w:id="2289" w:name="_Toc34147918"/>
      <w:bookmarkStart w:id="2290" w:name="_Toc36463302"/>
      <w:bookmarkStart w:id="2291" w:name="_Toc43215142"/>
      <w:bookmarkStart w:id="2292" w:name="_Toc45032390"/>
      <w:bookmarkStart w:id="2293" w:name="_Toc49849879"/>
      <w:bookmarkStart w:id="2294" w:name="_Toc51873393"/>
      <w:bookmarkStart w:id="2295" w:name="_Toc56517521"/>
      <w:bookmarkStart w:id="2296" w:name="_Toc58594422"/>
      <w:bookmarkStart w:id="2297" w:name="_Toc67685932"/>
      <w:bookmarkStart w:id="2298" w:name="_Toc74993753"/>
      <w:bookmarkStart w:id="2299" w:name="_Toc82716341"/>
      <w:bookmarkStart w:id="2300" w:name="_Toc88818628"/>
      <w:bookmarkStart w:id="2301" w:name="_Toc90650550"/>
      <w:bookmarkStart w:id="2302" w:name="_Toc98506220"/>
      <w:bookmarkStart w:id="2303" w:name="_Toc106639505"/>
      <w:bookmarkStart w:id="2304" w:name="_Toc114779015"/>
      <w:bookmarkStart w:id="2305" w:name="_Toc122096932"/>
      <w:bookmarkStart w:id="2306" w:name="_Toc130844153"/>
      <w:bookmarkStart w:id="2307" w:name="_Toc138411859"/>
      <w:bookmarkStart w:id="2308" w:name="_Toc145956046"/>
      <w:bookmarkStart w:id="2309" w:name="_Toc153887481"/>
      <w:bookmarkStart w:id="2310" w:name="_Toc161905370"/>
      <w:bookmarkStart w:id="2311" w:name="_Toc170209973"/>
      <w:bookmarkStart w:id="2312" w:name="_Toc183618205"/>
      <w:bookmarkStart w:id="2313" w:name="_Toc186726509"/>
      <w:bookmarkStart w:id="2314" w:name="_Toc192836601"/>
      <w:bookmarkStart w:id="2315" w:name="_Toc1992530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4594438" w14:textId="77777777" w:rsidR="00EB7848" w:rsidRDefault="00EB7848" w:rsidP="00B32564">
      <w:pPr>
        <w:pStyle w:val="Heading5"/>
      </w:pPr>
      <w:bookmarkStart w:id="2316" w:name="_Toc20150382"/>
      <w:bookmarkStart w:id="2317" w:name="_Toc25168629"/>
      <w:bookmarkStart w:id="2318" w:name="_Toc27593048"/>
      <w:bookmarkStart w:id="2319" w:name="_Toc34147919"/>
      <w:bookmarkStart w:id="2320" w:name="_Toc36463303"/>
      <w:bookmarkStart w:id="2321" w:name="_Toc43215143"/>
      <w:bookmarkStart w:id="2322" w:name="_Toc45032391"/>
      <w:bookmarkStart w:id="2323" w:name="_Toc49849880"/>
      <w:bookmarkStart w:id="2324" w:name="_Toc51873394"/>
      <w:bookmarkStart w:id="2325" w:name="_Toc56517522"/>
      <w:bookmarkStart w:id="2326" w:name="_Toc58594423"/>
      <w:bookmarkStart w:id="2327" w:name="_Toc67685933"/>
      <w:bookmarkStart w:id="2328" w:name="_Toc74993754"/>
      <w:bookmarkStart w:id="2329" w:name="_Toc82716342"/>
      <w:bookmarkStart w:id="2330" w:name="_Toc88818629"/>
      <w:bookmarkStart w:id="2331" w:name="_Toc90650551"/>
      <w:bookmarkStart w:id="2332" w:name="_Toc98506221"/>
      <w:bookmarkStart w:id="2333" w:name="_Toc106639506"/>
      <w:bookmarkStart w:id="2334" w:name="_Toc114779016"/>
      <w:bookmarkStart w:id="2335" w:name="_Toc122096933"/>
      <w:bookmarkStart w:id="2336" w:name="_Toc130844154"/>
      <w:bookmarkStart w:id="2337" w:name="_Toc138411860"/>
      <w:bookmarkStart w:id="2338" w:name="_Toc145956047"/>
      <w:bookmarkStart w:id="2339" w:name="_Toc153887482"/>
      <w:bookmarkStart w:id="2340" w:name="_Toc161905371"/>
      <w:bookmarkStart w:id="2341" w:name="_Toc170209974"/>
      <w:bookmarkStart w:id="2342" w:name="_Toc183618206"/>
      <w:bookmarkStart w:id="2343" w:name="_Toc186726510"/>
      <w:bookmarkStart w:id="2344" w:name="_Toc192836602"/>
      <w:bookmarkStart w:id="2345" w:name="_Toc199253072"/>
      <w:r>
        <w:t>6.1.6.2.1</w:t>
      </w:r>
      <w:r>
        <w:tab/>
        <w:t>Introduction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346" w:name="_Toc20150383"/>
      <w:bookmarkStart w:id="2347" w:name="_Toc25168630"/>
      <w:bookmarkStart w:id="2348" w:name="_Toc27593049"/>
      <w:bookmarkStart w:id="2349" w:name="_Toc34147920"/>
      <w:bookmarkStart w:id="2350" w:name="_Toc36463304"/>
      <w:bookmarkStart w:id="2351" w:name="_Toc43215144"/>
      <w:bookmarkStart w:id="2352" w:name="_Toc45032392"/>
      <w:bookmarkStart w:id="2353" w:name="_Toc49849881"/>
      <w:bookmarkStart w:id="2354" w:name="_Toc51873395"/>
      <w:bookmarkStart w:id="2355" w:name="_Toc56517523"/>
      <w:bookmarkStart w:id="2356" w:name="_Toc58594424"/>
      <w:bookmarkStart w:id="2357" w:name="_Toc67685934"/>
      <w:bookmarkStart w:id="2358" w:name="_Toc74993755"/>
      <w:bookmarkStart w:id="2359" w:name="_Toc82716343"/>
      <w:bookmarkStart w:id="2360" w:name="_Toc88818630"/>
      <w:bookmarkStart w:id="2361" w:name="_Toc90650552"/>
      <w:bookmarkStart w:id="2362" w:name="_Toc98506222"/>
      <w:bookmarkStart w:id="2363" w:name="_Toc106639507"/>
      <w:bookmarkStart w:id="2364" w:name="_Toc114779017"/>
      <w:bookmarkStart w:id="2365" w:name="_Toc122096934"/>
      <w:bookmarkStart w:id="2366" w:name="_Toc130844155"/>
      <w:bookmarkStart w:id="2367" w:name="_Toc138411861"/>
      <w:bookmarkStart w:id="2368" w:name="_Toc145956048"/>
      <w:bookmarkStart w:id="2369" w:name="_Toc153887483"/>
      <w:bookmarkStart w:id="2370" w:name="_Toc161905372"/>
      <w:bookmarkStart w:id="2371" w:name="_Toc170209975"/>
      <w:bookmarkStart w:id="2372" w:name="_Toc183618207"/>
      <w:bookmarkStart w:id="2373" w:name="_Toc186726511"/>
      <w:bookmarkStart w:id="2374" w:name="_Toc192836603"/>
      <w:bookmarkStart w:id="2375" w:name="_Toc199253073"/>
      <w:r>
        <w:lastRenderedPageBreak/>
        <w:t>6.1.6.2.2</w:t>
      </w:r>
      <w:r>
        <w:tab/>
        <w:t>Type: InputData</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376" w:name="_Hlk142683907"/>
            <w:r w:rsidRPr="00B82322">
              <w:rPr>
                <w:rFonts w:cs="Arial"/>
                <w:szCs w:val="18"/>
              </w:rPr>
              <w:t>RangingSlResult</w:t>
            </w:r>
            <w:bookmarkEnd w:id="2376"/>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377" w:name="_Hlk142683982"/>
            <w:r w:rsidRPr="00B82322">
              <w:rPr>
                <w:rFonts w:cs="Arial"/>
                <w:szCs w:val="18"/>
              </w:rPr>
              <w:t>RelatedU</w:t>
            </w:r>
            <w:bookmarkEnd w:id="2377"/>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378" w:name="_Toc20150384"/>
      <w:bookmarkStart w:id="2379" w:name="_Toc25168631"/>
      <w:bookmarkStart w:id="2380" w:name="_Toc27593050"/>
      <w:bookmarkStart w:id="2381" w:name="_Toc34147921"/>
      <w:bookmarkStart w:id="2382" w:name="_Toc36463305"/>
      <w:bookmarkStart w:id="2383" w:name="_Toc43215145"/>
      <w:bookmarkStart w:id="2384" w:name="_Toc45032393"/>
      <w:bookmarkStart w:id="2385" w:name="_Toc49849882"/>
      <w:bookmarkStart w:id="2386" w:name="_Toc51873396"/>
      <w:bookmarkStart w:id="2387" w:name="_Toc56517524"/>
      <w:bookmarkStart w:id="2388" w:name="_Toc58594425"/>
      <w:bookmarkStart w:id="2389" w:name="_Toc67685935"/>
      <w:bookmarkStart w:id="2390" w:name="_Toc74993756"/>
      <w:bookmarkStart w:id="2391" w:name="_Toc82716344"/>
      <w:bookmarkStart w:id="2392" w:name="_Toc88818631"/>
      <w:bookmarkStart w:id="2393" w:name="_Toc90650553"/>
      <w:bookmarkStart w:id="2394" w:name="_Toc98506223"/>
      <w:bookmarkStart w:id="2395" w:name="_Toc106639508"/>
      <w:bookmarkStart w:id="2396" w:name="_Toc114779018"/>
      <w:bookmarkStart w:id="2397" w:name="_Toc122096935"/>
      <w:bookmarkStart w:id="2398" w:name="_Toc130844156"/>
      <w:bookmarkStart w:id="2399" w:name="_Toc138411862"/>
      <w:bookmarkStart w:id="2400" w:name="_Toc145956049"/>
      <w:bookmarkStart w:id="2401" w:name="_Toc153887484"/>
      <w:bookmarkStart w:id="2402" w:name="_Toc161905373"/>
      <w:bookmarkStart w:id="2403" w:name="_Toc170209976"/>
      <w:bookmarkStart w:id="2404" w:name="_Toc183618208"/>
      <w:bookmarkStart w:id="2405" w:name="_Toc186726512"/>
      <w:bookmarkStart w:id="2406" w:name="_Toc192836604"/>
      <w:bookmarkStart w:id="2407" w:name="_Toc199253074"/>
      <w:r>
        <w:lastRenderedPageBreak/>
        <w:t>6.1.6.2.3</w:t>
      </w:r>
      <w:r>
        <w:tab/>
        <w:t>Type: LocationData</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408" w:name="_Toc20150385"/>
      <w:bookmarkStart w:id="2409" w:name="_Toc25168632"/>
      <w:bookmarkStart w:id="2410" w:name="_Toc27593051"/>
      <w:bookmarkStart w:id="2411" w:name="_Toc34147922"/>
      <w:bookmarkStart w:id="2412" w:name="_Toc36463306"/>
      <w:bookmarkStart w:id="2413" w:name="_Toc43215146"/>
      <w:bookmarkStart w:id="2414" w:name="_Toc45032394"/>
      <w:bookmarkStart w:id="2415" w:name="_Toc49849883"/>
      <w:bookmarkStart w:id="2416" w:name="_Toc51873397"/>
      <w:bookmarkStart w:id="2417" w:name="_Toc56517525"/>
      <w:bookmarkStart w:id="2418" w:name="_Toc58594426"/>
      <w:bookmarkStart w:id="2419" w:name="_Toc67685936"/>
      <w:bookmarkStart w:id="2420" w:name="_Toc74993757"/>
      <w:bookmarkStart w:id="2421" w:name="_Toc82716345"/>
      <w:bookmarkStart w:id="2422" w:name="_Toc88818632"/>
      <w:bookmarkStart w:id="2423" w:name="_Toc90650554"/>
      <w:bookmarkStart w:id="2424" w:name="_Toc98506224"/>
      <w:bookmarkStart w:id="2425" w:name="_Toc106639509"/>
      <w:bookmarkStart w:id="2426" w:name="_Toc114779019"/>
      <w:bookmarkStart w:id="2427" w:name="_Toc122096936"/>
      <w:bookmarkStart w:id="2428" w:name="_Toc130844157"/>
      <w:bookmarkStart w:id="2429" w:name="_Toc138411863"/>
      <w:bookmarkStart w:id="2430" w:name="_Toc145956050"/>
      <w:bookmarkStart w:id="2431" w:name="_Toc153887485"/>
      <w:bookmarkStart w:id="2432" w:name="_Toc161905374"/>
      <w:bookmarkStart w:id="2433" w:name="_Toc170209977"/>
      <w:bookmarkStart w:id="2434" w:name="_Toc183618209"/>
      <w:bookmarkStart w:id="2435" w:name="_Toc186726513"/>
      <w:bookmarkStart w:id="2436" w:name="_Toc192836605"/>
      <w:bookmarkStart w:id="2437" w:name="_Toc199253075"/>
      <w:r>
        <w:lastRenderedPageBreak/>
        <w:t>6.1.6.2.4</w:t>
      </w:r>
      <w:r>
        <w:tab/>
        <w:t>Type: GeographicalCoordinates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438" w:name="_Toc20150386"/>
      <w:bookmarkStart w:id="2439" w:name="_Toc25168633"/>
      <w:bookmarkStart w:id="2440" w:name="_Toc27593052"/>
      <w:bookmarkStart w:id="2441" w:name="_Toc34147923"/>
      <w:bookmarkStart w:id="2442" w:name="_Toc36463307"/>
      <w:bookmarkStart w:id="2443" w:name="_Toc43215147"/>
      <w:bookmarkStart w:id="2444" w:name="_Toc45032395"/>
      <w:bookmarkStart w:id="2445" w:name="_Toc49849884"/>
      <w:bookmarkStart w:id="2446" w:name="_Toc51873398"/>
      <w:bookmarkStart w:id="2447" w:name="_Toc56517526"/>
      <w:bookmarkStart w:id="2448" w:name="_Toc58594427"/>
      <w:bookmarkStart w:id="2449" w:name="_Toc67685937"/>
      <w:bookmarkStart w:id="2450" w:name="_Toc74993758"/>
      <w:bookmarkStart w:id="2451" w:name="_Toc82716346"/>
      <w:bookmarkStart w:id="2452" w:name="_Toc88818633"/>
      <w:bookmarkStart w:id="2453" w:name="_Toc90650555"/>
      <w:bookmarkStart w:id="2454" w:name="_Toc98506225"/>
      <w:bookmarkStart w:id="2455" w:name="_Toc106639510"/>
      <w:bookmarkStart w:id="2456" w:name="_Toc114779020"/>
      <w:bookmarkStart w:id="2457" w:name="_Toc122096937"/>
      <w:bookmarkStart w:id="2458" w:name="_Toc130844158"/>
      <w:bookmarkStart w:id="2459" w:name="_Toc138411864"/>
      <w:bookmarkStart w:id="2460" w:name="_Toc145956051"/>
      <w:bookmarkStart w:id="2461" w:name="_Toc153887486"/>
      <w:bookmarkStart w:id="2462" w:name="_Toc161905375"/>
      <w:bookmarkStart w:id="2463" w:name="_Toc170209978"/>
      <w:bookmarkStart w:id="2464" w:name="_Toc183618210"/>
      <w:bookmarkStart w:id="2465" w:name="_Toc186726514"/>
      <w:bookmarkStart w:id="2466" w:name="_Toc192836606"/>
      <w:bookmarkStart w:id="2467" w:name="_Toc199253076"/>
      <w:r>
        <w:t>6.1.6.2.5</w:t>
      </w:r>
      <w:r>
        <w:tab/>
        <w:t>Type: GeographicArea</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468" w:name="_Toc20150387"/>
      <w:bookmarkStart w:id="2469" w:name="_Toc25168634"/>
      <w:bookmarkStart w:id="2470" w:name="_Toc27593053"/>
      <w:bookmarkStart w:id="2471" w:name="_Toc34147924"/>
      <w:bookmarkStart w:id="2472" w:name="_Toc36463308"/>
      <w:bookmarkStart w:id="2473" w:name="_Toc43215148"/>
      <w:bookmarkStart w:id="2474" w:name="_Toc45032396"/>
      <w:bookmarkStart w:id="2475" w:name="_Toc49849885"/>
      <w:bookmarkStart w:id="2476" w:name="_Toc51873399"/>
      <w:bookmarkStart w:id="2477" w:name="_Toc56517527"/>
      <w:bookmarkStart w:id="2478" w:name="_Toc58594428"/>
      <w:bookmarkStart w:id="2479" w:name="_Toc67685938"/>
      <w:bookmarkStart w:id="2480" w:name="_Toc74993759"/>
      <w:bookmarkStart w:id="2481" w:name="_Toc82716347"/>
      <w:bookmarkStart w:id="2482" w:name="_Toc88818634"/>
      <w:bookmarkStart w:id="2483" w:name="_Toc90650556"/>
      <w:bookmarkStart w:id="2484" w:name="_Toc98506226"/>
      <w:bookmarkStart w:id="2485" w:name="_Toc106639511"/>
      <w:bookmarkStart w:id="2486" w:name="_Toc114779021"/>
      <w:bookmarkStart w:id="2487" w:name="_Toc122096938"/>
      <w:bookmarkStart w:id="2488" w:name="_Toc130844159"/>
      <w:bookmarkStart w:id="2489" w:name="_Toc138411865"/>
      <w:bookmarkStart w:id="2490" w:name="_Toc145956052"/>
      <w:bookmarkStart w:id="2491" w:name="_Toc153887487"/>
      <w:bookmarkStart w:id="2492" w:name="_Toc161905376"/>
      <w:bookmarkStart w:id="2493" w:name="_Toc170209979"/>
      <w:bookmarkStart w:id="2494" w:name="_Toc183618211"/>
      <w:bookmarkStart w:id="2495" w:name="_Toc186726515"/>
      <w:bookmarkStart w:id="2496" w:name="_Toc192836607"/>
      <w:bookmarkStart w:id="2497" w:name="_Toc199253077"/>
      <w:r>
        <w:t>6.1.6.2.6</w:t>
      </w:r>
      <w:r>
        <w:tab/>
        <w:t>Type: Point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498" w:name="_Toc20150388"/>
      <w:bookmarkStart w:id="2499" w:name="_Toc25168635"/>
      <w:bookmarkStart w:id="2500" w:name="_Toc27593054"/>
      <w:bookmarkStart w:id="2501" w:name="_Toc34147925"/>
      <w:bookmarkStart w:id="2502" w:name="_Toc36463309"/>
      <w:bookmarkStart w:id="2503" w:name="_Toc43215149"/>
      <w:bookmarkStart w:id="2504" w:name="_Toc45032397"/>
      <w:bookmarkStart w:id="2505" w:name="_Toc49849886"/>
      <w:bookmarkStart w:id="2506" w:name="_Toc51873400"/>
      <w:bookmarkStart w:id="2507" w:name="_Toc56517528"/>
      <w:bookmarkStart w:id="2508" w:name="_Toc58594429"/>
      <w:bookmarkStart w:id="2509" w:name="_Toc67685939"/>
      <w:bookmarkStart w:id="2510" w:name="_Toc74993760"/>
      <w:bookmarkStart w:id="2511" w:name="_Toc82716348"/>
      <w:bookmarkStart w:id="2512" w:name="_Toc88818635"/>
      <w:bookmarkStart w:id="2513" w:name="_Toc90650557"/>
      <w:bookmarkStart w:id="2514" w:name="_Toc98506227"/>
      <w:bookmarkStart w:id="2515" w:name="_Toc106639512"/>
      <w:bookmarkStart w:id="2516" w:name="_Toc114779022"/>
      <w:bookmarkStart w:id="2517" w:name="_Toc122096939"/>
      <w:bookmarkStart w:id="2518" w:name="_Toc130844160"/>
      <w:bookmarkStart w:id="2519" w:name="_Toc138411866"/>
      <w:bookmarkStart w:id="2520" w:name="_Toc145956053"/>
      <w:bookmarkStart w:id="2521" w:name="_Toc153887488"/>
      <w:bookmarkStart w:id="2522" w:name="_Toc161905377"/>
      <w:bookmarkStart w:id="2523" w:name="_Toc170209980"/>
      <w:bookmarkStart w:id="2524" w:name="_Toc183618212"/>
      <w:bookmarkStart w:id="2525" w:name="_Toc186726516"/>
      <w:bookmarkStart w:id="2526" w:name="_Toc192836608"/>
      <w:bookmarkStart w:id="2527" w:name="_Toc199253078"/>
      <w:r>
        <w:lastRenderedPageBreak/>
        <w:t>6.1.6.2.7</w:t>
      </w:r>
      <w:r>
        <w:tab/>
        <w:t>Type: PointUncertaintyCircle</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528" w:name="_Toc20150389"/>
      <w:bookmarkStart w:id="2529" w:name="_Toc25168636"/>
      <w:bookmarkStart w:id="2530" w:name="_Toc27593055"/>
      <w:bookmarkStart w:id="2531" w:name="_Toc34147926"/>
      <w:bookmarkStart w:id="2532" w:name="_Toc36463310"/>
      <w:bookmarkStart w:id="2533" w:name="_Toc43215150"/>
      <w:bookmarkStart w:id="2534" w:name="_Toc45032398"/>
      <w:bookmarkStart w:id="2535" w:name="_Toc49849887"/>
      <w:bookmarkStart w:id="2536" w:name="_Toc51873401"/>
      <w:bookmarkStart w:id="2537" w:name="_Toc56517529"/>
      <w:bookmarkStart w:id="2538" w:name="_Toc58594430"/>
      <w:bookmarkStart w:id="2539" w:name="_Toc67685940"/>
      <w:bookmarkStart w:id="2540" w:name="_Toc74993761"/>
      <w:bookmarkStart w:id="2541" w:name="_Toc82716349"/>
      <w:bookmarkStart w:id="2542" w:name="_Toc88818636"/>
      <w:bookmarkStart w:id="2543" w:name="_Toc90650558"/>
      <w:bookmarkStart w:id="2544" w:name="_Toc98506228"/>
      <w:bookmarkStart w:id="2545" w:name="_Toc106639513"/>
      <w:bookmarkStart w:id="2546" w:name="_Toc114779023"/>
      <w:bookmarkStart w:id="2547" w:name="_Toc122096940"/>
      <w:bookmarkStart w:id="2548" w:name="_Toc130844161"/>
      <w:bookmarkStart w:id="2549" w:name="_Toc138411867"/>
      <w:bookmarkStart w:id="2550" w:name="_Toc145956054"/>
      <w:bookmarkStart w:id="2551" w:name="_Toc153887489"/>
      <w:bookmarkStart w:id="2552" w:name="_Toc161905378"/>
      <w:bookmarkStart w:id="2553" w:name="_Toc170209981"/>
      <w:bookmarkStart w:id="2554" w:name="_Toc183618213"/>
      <w:bookmarkStart w:id="2555" w:name="_Toc186726517"/>
      <w:bookmarkStart w:id="2556" w:name="_Toc192836609"/>
      <w:bookmarkStart w:id="2557" w:name="_Toc199253079"/>
      <w:r>
        <w:t>6.1.6.2.8</w:t>
      </w:r>
      <w:r>
        <w:tab/>
        <w:t>Type: PointUncertaintyEllipse</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558" w:name="_Toc20150390"/>
      <w:bookmarkStart w:id="2559" w:name="_Toc25168637"/>
      <w:bookmarkStart w:id="2560" w:name="_Toc27593056"/>
      <w:bookmarkStart w:id="2561" w:name="_Toc34147927"/>
      <w:bookmarkStart w:id="2562" w:name="_Toc36463311"/>
      <w:bookmarkStart w:id="2563" w:name="_Toc43215151"/>
      <w:bookmarkStart w:id="2564" w:name="_Toc45032399"/>
      <w:bookmarkStart w:id="2565" w:name="_Toc49849888"/>
      <w:bookmarkStart w:id="2566" w:name="_Toc51873402"/>
      <w:bookmarkStart w:id="2567" w:name="_Toc56517530"/>
      <w:bookmarkStart w:id="2568" w:name="_Toc58594431"/>
      <w:bookmarkStart w:id="2569" w:name="_Toc67685941"/>
      <w:bookmarkStart w:id="2570" w:name="_Toc74993762"/>
      <w:bookmarkStart w:id="2571" w:name="_Toc82716350"/>
      <w:bookmarkStart w:id="2572" w:name="_Toc88818637"/>
      <w:bookmarkStart w:id="2573" w:name="_Toc90650559"/>
      <w:bookmarkStart w:id="2574" w:name="_Toc98506229"/>
      <w:bookmarkStart w:id="2575" w:name="_Toc106639514"/>
      <w:bookmarkStart w:id="2576" w:name="_Toc114779024"/>
      <w:bookmarkStart w:id="2577" w:name="_Toc122096941"/>
      <w:bookmarkStart w:id="2578" w:name="_Toc130844162"/>
      <w:bookmarkStart w:id="2579" w:name="_Toc138411868"/>
      <w:bookmarkStart w:id="2580" w:name="_Toc145956055"/>
      <w:bookmarkStart w:id="2581" w:name="_Toc153887490"/>
      <w:bookmarkStart w:id="2582" w:name="_Toc161905379"/>
      <w:bookmarkStart w:id="2583" w:name="_Toc170209982"/>
      <w:bookmarkStart w:id="2584" w:name="_Toc183618214"/>
      <w:bookmarkStart w:id="2585" w:name="_Toc186726518"/>
      <w:bookmarkStart w:id="2586" w:name="_Toc192836610"/>
      <w:bookmarkStart w:id="2587" w:name="_Toc199253080"/>
      <w:r>
        <w:t>6.1.6.2.9</w:t>
      </w:r>
      <w:r>
        <w:tab/>
        <w:t>Type: Polygon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588" w:name="_Toc20150391"/>
      <w:bookmarkStart w:id="2589" w:name="_Toc25168638"/>
      <w:bookmarkStart w:id="2590" w:name="_Toc27593057"/>
      <w:bookmarkStart w:id="2591" w:name="_Toc34147928"/>
      <w:bookmarkStart w:id="2592" w:name="_Toc36463312"/>
      <w:bookmarkStart w:id="2593" w:name="_Toc43215152"/>
      <w:bookmarkStart w:id="2594" w:name="_Toc45032400"/>
      <w:bookmarkStart w:id="2595" w:name="_Toc49849889"/>
      <w:bookmarkStart w:id="2596" w:name="_Toc51873403"/>
      <w:bookmarkStart w:id="2597" w:name="_Toc56517531"/>
      <w:bookmarkStart w:id="2598" w:name="_Toc58594432"/>
      <w:bookmarkStart w:id="2599" w:name="_Toc67685942"/>
      <w:bookmarkStart w:id="2600" w:name="_Toc74993763"/>
      <w:bookmarkStart w:id="2601" w:name="_Toc82716351"/>
      <w:bookmarkStart w:id="2602" w:name="_Toc88818638"/>
      <w:bookmarkStart w:id="2603" w:name="_Toc90650560"/>
      <w:bookmarkStart w:id="2604" w:name="_Toc98506230"/>
      <w:bookmarkStart w:id="2605" w:name="_Toc106639515"/>
      <w:bookmarkStart w:id="2606" w:name="_Toc114779025"/>
      <w:bookmarkStart w:id="2607" w:name="_Toc122096942"/>
      <w:bookmarkStart w:id="2608" w:name="_Toc130844163"/>
      <w:bookmarkStart w:id="2609" w:name="_Toc138411869"/>
      <w:bookmarkStart w:id="2610" w:name="_Toc145956056"/>
      <w:bookmarkStart w:id="2611" w:name="_Toc153887491"/>
      <w:bookmarkStart w:id="2612" w:name="_Toc161905380"/>
      <w:bookmarkStart w:id="2613" w:name="_Toc170209983"/>
      <w:bookmarkStart w:id="2614" w:name="_Toc183618215"/>
      <w:bookmarkStart w:id="2615" w:name="_Toc186726519"/>
      <w:bookmarkStart w:id="2616" w:name="_Toc192836611"/>
      <w:bookmarkStart w:id="2617" w:name="_Toc199253081"/>
      <w:r>
        <w:t>6.1.6.2.10</w:t>
      </w:r>
      <w:r>
        <w:tab/>
        <w:t>Type: PointAltitude</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618" w:name="_Toc20150392"/>
      <w:bookmarkStart w:id="2619" w:name="_Toc25168639"/>
      <w:bookmarkStart w:id="2620" w:name="_Toc27593058"/>
      <w:bookmarkStart w:id="2621" w:name="_Toc34147929"/>
      <w:bookmarkStart w:id="2622" w:name="_Toc36463313"/>
      <w:bookmarkStart w:id="2623" w:name="_Toc43215153"/>
      <w:bookmarkStart w:id="2624" w:name="_Toc45032401"/>
      <w:bookmarkStart w:id="2625" w:name="_Toc49849890"/>
      <w:bookmarkStart w:id="2626" w:name="_Toc51873404"/>
      <w:bookmarkStart w:id="2627" w:name="_Toc56517532"/>
      <w:bookmarkStart w:id="2628" w:name="_Toc58594433"/>
      <w:bookmarkStart w:id="2629" w:name="_Toc67685943"/>
      <w:bookmarkStart w:id="2630" w:name="_Toc74993764"/>
      <w:bookmarkStart w:id="2631" w:name="_Toc82716352"/>
      <w:bookmarkStart w:id="2632" w:name="_Toc88818639"/>
      <w:bookmarkStart w:id="2633" w:name="_Toc90650561"/>
      <w:bookmarkStart w:id="2634" w:name="_Toc98506231"/>
      <w:bookmarkStart w:id="2635" w:name="_Toc106639516"/>
      <w:bookmarkStart w:id="2636" w:name="_Toc114779026"/>
      <w:bookmarkStart w:id="2637" w:name="_Toc122096943"/>
      <w:bookmarkStart w:id="2638" w:name="_Toc130844164"/>
      <w:bookmarkStart w:id="2639" w:name="_Toc138411870"/>
      <w:bookmarkStart w:id="2640" w:name="_Toc145956057"/>
      <w:bookmarkStart w:id="2641" w:name="_Toc153887492"/>
      <w:bookmarkStart w:id="2642" w:name="_Toc161905381"/>
      <w:bookmarkStart w:id="2643" w:name="_Toc170209984"/>
      <w:bookmarkStart w:id="2644" w:name="_Toc183618216"/>
      <w:bookmarkStart w:id="2645" w:name="_Toc186726520"/>
      <w:bookmarkStart w:id="2646" w:name="_Toc192836612"/>
      <w:bookmarkStart w:id="2647" w:name="_Toc199253082"/>
      <w:r>
        <w:lastRenderedPageBreak/>
        <w:t>6.1.6.2.11</w:t>
      </w:r>
      <w:r>
        <w:tab/>
        <w:t>Type: PointAltitudeUncertainty</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648" w:name="_Toc20150393"/>
      <w:bookmarkStart w:id="2649" w:name="_Toc25168640"/>
      <w:bookmarkStart w:id="2650" w:name="_Toc27593059"/>
      <w:bookmarkStart w:id="2651" w:name="_Toc34147930"/>
      <w:bookmarkStart w:id="2652" w:name="_Toc36463314"/>
      <w:bookmarkStart w:id="2653" w:name="_Toc43215154"/>
      <w:bookmarkStart w:id="2654" w:name="_Toc45032402"/>
      <w:bookmarkStart w:id="2655" w:name="_Toc49849891"/>
      <w:bookmarkStart w:id="2656" w:name="_Toc51873405"/>
      <w:bookmarkStart w:id="2657" w:name="_Toc56517533"/>
      <w:bookmarkStart w:id="2658" w:name="_Toc58594434"/>
      <w:bookmarkStart w:id="2659" w:name="_Toc67685944"/>
      <w:bookmarkStart w:id="2660" w:name="_Toc74993765"/>
      <w:bookmarkStart w:id="2661" w:name="_Toc82716353"/>
      <w:bookmarkStart w:id="2662" w:name="_Toc88818640"/>
      <w:bookmarkStart w:id="2663" w:name="_Toc90650562"/>
      <w:bookmarkStart w:id="2664" w:name="_Toc98506232"/>
      <w:bookmarkStart w:id="2665" w:name="_Toc106639517"/>
      <w:bookmarkStart w:id="2666" w:name="_Toc114779027"/>
      <w:bookmarkStart w:id="2667" w:name="_Toc122096944"/>
      <w:bookmarkStart w:id="2668" w:name="_Toc130844165"/>
      <w:bookmarkStart w:id="2669" w:name="_Toc138411871"/>
      <w:bookmarkStart w:id="2670" w:name="_Toc145956058"/>
      <w:bookmarkStart w:id="2671" w:name="_Toc153887493"/>
      <w:bookmarkStart w:id="2672" w:name="_Toc161905382"/>
      <w:bookmarkStart w:id="2673" w:name="_Toc170209985"/>
      <w:bookmarkStart w:id="2674" w:name="_Toc183618217"/>
      <w:bookmarkStart w:id="2675" w:name="_Toc186726521"/>
      <w:bookmarkStart w:id="2676" w:name="_Toc192836613"/>
      <w:bookmarkStart w:id="2677" w:name="_Toc199253083"/>
      <w:r>
        <w:t>6.1.6.2.12</w:t>
      </w:r>
      <w:r>
        <w:tab/>
        <w:t>Type: EllipsoidArc</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678" w:name="_Toc20150394"/>
      <w:bookmarkStart w:id="2679" w:name="_Toc25168641"/>
      <w:bookmarkStart w:id="2680" w:name="_Toc27593060"/>
      <w:bookmarkStart w:id="2681" w:name="_Toc34147931"/>
      <w:bookmarkStart w:id="2682" w:name="_Toc36463315"/>
      <w:bookmarkStart w:id="2683" w:name="_Toc43215155"/>
      <w:bookmarkStart w:id="2684" w:name="_Toc45032403"/>
      <w:bookmarkStart w:id="2685" w:name="_Toc49849892"/>
      <w:bookmarkStart w:id="2686" w:name="_Toc51873406"/>
      <w:bookmarkStart w:id="2687" w:name="_Toc56517534"/>
      <w:bookmarkStart w:id="2688" w:name="_Toc58594435"/>
      <w:bookmarkStart w:id="2689" w:name="_Toc67685945"/>
      <w:bookmarkStart w:id="2690" w:name="_Toc74993766"/>
      <w:bookmarkStart w:id="2691" w:name="_Toc82716354"/>
      <w:bookmarkStart w:id="2692" w:name="_Toc88818641"/>
      <w:bookmarkStart w:id="2693" w:name="_Toc90650563"/>
      <w:bookmarkStart w:id="2694" w:name="_Toc98506233"/>
      <w:bookmarkStart w:id="2695" w:name="_Toc106639518"/>
      <w:bookmarkStart w:id="2696" w:name="_Toc114779028"/>
      <w:bookmarkStart w:id="2697" w:name="_Toc122096945"/>
      <w:bookmarkStart w:id="2698" w:name="_Toc130844166"/>
      <w:bookmarkStart w:id="2699" w:name="_Toc138411872"/>
      <w:bookmarkStart w:id="2700" w:name="_Toc145956059"/>
      <w:bookmarkStart w:id="2701" w:name="_Toc153887494"/>
      <w:bookmarkStart w:id="2702" w:name="_Toc161905383"/>
      <w:bookmarkStart w:id="2703" w:name="_Toc170209986"/>
      <w:bookmarkStart w:id="2704" w:name="_Toc183618218"/>
      <w:bookmarkStart w:id="2705" w:name="_Toc186726522"/>
      <w:bookmarkStart w:id="2706" w:name="_Toc192836614"/>
      <w:bookmarkStart w:id="2707" w:name="_Toc199253084"/>
      <w:r>
        <w:lastRenderedPageBreak/>
        <w:t>6.1.6.2.13</w:t>
      </w:r>
      <w:r>
        <w:tab/>
        <w:t>Type: LocationQoS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708" w:name="_Toc20150395"/>
      <w:bookmarkStart w:id="2709" w:name="_Toc25168642"/>
      <w:bookmarkStart w:id="2710" w:name="_Toc27593061"/>
      <w:bookmarkStart w:id="2711" w:name="_Toc34147932"/>
      <w:bookmarkStart w:id="2712" w:name="_Toc36463316"/>
      <w:bookmarkStart w:id="2713" w:name="_Toc43215156"/>
      <w:bookmarkStart w:id="2714" w:name="_Toc45032404"/>
      <w:bookmarkStart w:id="2715" w:name="_Toc49849893"/>
      <w:bookmarkStart w:id="2716" w:name="_Toc51873407"/>
      <w:bookmarkStart w:id="2717" w:name="_Toc56517535"/>
      <w:bookmarkStart w:id="2718" w:name="_Toc58594436"/>
      <w:bookmarkStart w:id="2719" w:name="_Toc67685946"/>
      <w:bookmarkStart w:id="2720" w:name="_Toc74993767"/>
      <w:bookmarkStart w:id="2721" w:name="_Toc82716355"/>
      <w:bookmarkStart w:id="2722" w:name="_Toc88818642"/>
      <w:bookmarkStart w:id="2723" w:name="_Toc90650564"/>
      <w:bookmarkStart w:id="2724" w:name="_Toc98506234"/>
      <w:bookmarkStart w:id="2725" w:name="_Toc106639519"/>
      <w:bookmarkStart w:id="2726" w:name="_Toc114779029"/>
      <w:bookmarkStart w:id="2727" w:name="_Toc122096946"/>
      <w:bookmarkStart w:id="2728" w:name="_Toc130844167"/>
      <w:bookmarkStart w:id="2729" w:name="_Toc138411873"/>
      <w:bookmarkStart w:id="2730" w:name="_Toc145956060"/>
      <w:bookmarkStart w:id="2731" w:name="_Toc153887495"/>
      <w:bookmarkStart w:id="2732" w:name="_Toc161905384"/>
      <w:bookmarkStart w:id="2733" w:name="_Toc170209987"/>
      <w:bookmarkStart w:id="2734" w:name="_Toc183618219"/>
      <w:bookmarkStart w:id="2735" w:name="_Toc186726523"/>
      <w:bookmarkStart w:id="2736" w:name="_Toc192836615"/>
      <w:bookmarkStart w:id="2737" w:name="_Toc199253085"/>
      <w:r>
        <w:lastRenderedPageBreak/>
        <w:t>6.1.6.2.14</w:t>
      </w:r>
      <w:r>
        <w:tab/>
        <w:t>Type: CivicAddress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738" w:name="_Toc20150396"/>
      <w:bookmarkStart w:id="2739" w:name="_Toc25168643"/>
      <w:bookmarkStart w:id="2740" w:name="_Toc27593062"/>
      <w:bookmarkStart w:id="2741" w:name="_Toc34147933"/>
      <w:bookmarkStart w:id="2742" w:name="_Toc36463317"/>
      <w:bookmarkStart w:id="2743" w:name="_Toc43215157"/>
      <w:bookmarkStart w:id="2744" w:name="_Toc45032405"/>
      <w:bookmarkStart w:id="2745" w:name="_Toc49849894"/>
      <w:bookmarkStart w:id="2746" w:name="_Toc51873408"/>
      <w:bookmarkStart w:id="2747" w:name="_Toc56517536"/>
      <w:bookmarkStart w:id="2748" w:name="_Toc58594437"/>
      <w:bookmarkStart w:id="2749" w:name="_Toc67685947"/>
      <w:bookmarkStart w:id="2750" w:name="_Toc74993768"/>
      <w:bookmarkStart w:id="2751" w:name="_Toc82716356"/>
      <w:bookmarkStart w:id="2752" w:name="_Toc88818643"/>
      <w:bookmarkStart w:id="2753" w:name="_Toc90650565"/>
      <w:bookmarkStart w:id="2754" w:name="_Toc98506235"/>
      <w:bookmarkStart w:id="2755" w:name="_Toc106639520"/>
      <w:bookmarkStart w:id="2756" w:name="_Toc114779030"/>
      <w:bookmarkStart w:id="2757" w:name="_Toc122096947"/>
      <w:bookmarkStart w:id="2758" w:name="_Toc130844168"/>
      <w:bookmarkStart w:id="2759" w:name="_Toc138411874"/>
      <w:bookmarkStart w:id="2760" w:name="_Toc145956061"/>
      <w:bookmarkStart w:id="2761" w:name="_Toc153887496"/>
      <w:bookmarkStart w:id="2762" w:name="_Toc161905385"/>
      <w:bookmarkStart w:id="2763" w:name="_Toc170209988"/>
      <w:bookmarkStart w:id="2764" w:name="_Toc183618220"/>
      <w:bookmarkStart w:id="2765" w:name="_Toc186726524"/>
      <w:bookmarkStart w:id="2766" w:name="_Toc192836616"/>
      <w:bookmarkStart w:id="2767" w:name="_Toc199253086"/>
      <w:r>
        <w:t>6.1.6.2.15</w:t>
      </w:r>
      <w:r>
        <w:tab/>
        <w:t>Type: PositioningMethodAndUsage</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768" w:name="_Toc20150397"/>
      <w:bookmarkStart w:id="2769" w:name="_Toc25168644"/>
      <w:bookmarkStart w:id="2770" w:name="_Toc27593063"/>
      <w:bookmarkStart w:id="2771" w:name="_Toc34147934"/>
      <w:bookmarkStart w:id="2772" w:name="_Toc36463318"/>
      <w:bookmarkStart w:id="2773" w:name="_Toc43215158"/>
      <w:bookmarkStart w:id="2774" w:name="_Toc45032406"/>
      <w:bookmarkStart w:id="2775" w:name="_Toc49849895"/>
      <w:bookmarkStart w:id="2776" w:name="_Toc51873409"/>
      <w:bookmarkStart w:id="2777" w:name="_Toc56517537"/>
      <w:bookmarkStart w:id="2778" w:name="_Toc58594438"/>
      <w:bookmarkStart w:id="2779" w:name="_Toc67685948"/>
      <w:bookmarkStart w:id="2780" w:name="_Toc74993769"/>
      <w:bookmarkStart w:id="2781" w:name="_Toc82716357"/>
      <w:bookmarkStart w:id="2782" w:name="_Toc88818644"/>
      <w:bookmarkStart w:id="2783" w:name="_Toc90650566"/>
      <w:bookmarkStart w:id="2784" w:name="_Toc98506236"/>
      <w:bookmarkStart w:id="2785" w:name="_Toc106639521"/>
      <w:bookmarkStart w:id="2786" w:name="_Toc114779031"/>
      <w:bookmarkStart w:id="2787" w:name="_Toc122096948"/>
      <w:bookmarkStart w:id="2788" w:name="_Toc130844169"/>
      <w:bookmarkStart w:id="2789" w:name="_Toc138411875"/>
      <w:bookmarkStart w:id="2790" w:name="_Toc145956062"/>
      <w:bookmarkStart w:id="2791" w:name="_Toc153887497"/>
      <w:bookmarkStart w:id="2792" w:name="_Toc161905386"/>
      <w:bookmarkStart w:id="2793" w:name="_Toc170209989"/>
      <w:bookmarkStart w:id="2794" w:name="_Toc183618221"/>
      <w:bookmarkStart w:id="2795" w:name="_Toc186726525"/>
      <w:bookmarkStart w:id="2796" w:name="_Toc192836617"/>
      <w:bookmarkStart w:id="2797" w:name="_Toc199253087"/>
      <w:r>
        <w:lastRenderedPageBreak/>
        <w:t>6.1.6.2.16</w:t>
      </w:r>
      <w:r>
        <w:tab/>
        <w:t>Type: GnssPositioningMethodAndUsage</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798" w:name="_Toc20150398"/>
      <w:bookmarkStart w:id="2799" w:name="_Toc25168645"/>
      <w:bookmarkStart w:id="2800" w:name="_Toc27593064"/>
      <w:bookmarkStart w:id="2801" w:name="_Toc34147935"/>
      <w:bookmarkStart w:id="2802" w:name="_Toc36463319"/>
      <w:bookmarkStart w:id="2803" w:name="_Toc43215159"/>
      <w:bookmarkStart w:id="2804" w:name="_Toc45032407"/>
      <w:bookmarkStart w:id="2805" w:name="_Toc49849896"/>
      <w:bookmarkStart w:id="2806" w:name="_Toc51873410"/>
      <w:bookmarkStart w:id="2807" w:name="_Toc56517538"/>
      <w:bookmarkStart w:id="2808" w:name="_Toc58594439"/>
      <w:bookmarkStart w:id="2809" w:name="_Toc67685949"/>
      <w:bookmarkStart w:id="2810" w:name="_Toc74993770"/>
      <w:bookmarkStart w:id="2811" w:name="_Toc82716358"/>
      <w:bookmarkStart w:id="2812" w:name="_Toc88818645"/>
      <w:bookmarkStart w:id="2813" w:name="_Toc90650567"/>
      <w:bookmarkStart w:id="2814" w:name="_Toc98506237"/>
      <w:bookmarkStart w:id="2815" w:name="_Toc106639522"/>
      <w:bookmarkStart w:id="2816" w:name="_Toc114779032"/>
      <w:bookmarkStart w:id="2817" w:name="_Toc122096949"/>
      <w:bookmarkStart w:id="2818" w:name="_Toc130844170"/>
      <w:bookmarkStart w:id="2819" w:name="_Toc138411876"/>
      <w:bookmarkStart w:id="2820" w:name="_Toc145956063"/>
      <w:bookmarkStart w:id="2821" w:name="_Toc153887498"/>
      <w:bookmarkStart w:id="2822" w:name="_Toc161905387"/>
      <w:bookmarkStart w:id="2823" w:name="_Toc170209990"/>
      <w:bookmarkStart w:id="2824" w:name="_Toc183618222"/>
      <w:bookmarkStart w:id="2825" w:name="_Toc186726526"/>
      <w:bookmarkStart w:id="2826" w:name="_Toc192836618"/>
      <w:bookmarkStart w:id="2827" w:name="_Toc199253088"/>
      <w:r>
        <w:t>6.1.6.2.</w:t>
      </w:r>
      <w:r w:rsidRPr="00BA3DCF">
        <w:t>17</w:t>
      </w:r>
      <w:r>
        <w:tab/>
        <w:t>Type: VelocityEstimate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2828"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2828"/>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829" w:name="_Toc20150399"/>
      <w:bookmarkStart w:id="2830" w:name="_Toc25168646"/>
      <w:bookmarkStart w:id="2831" w:name="_Toc27593065"/>
      <w:bookmarkStart w:id="2832" w:name="_Toc34147936"/>
      <w:bookmarkStart w:id="2833" w:name="_Toc36463320"/>
      <w:bookmarkStart w:id="2834" w:name="_Toc43215160"/>
      <w:bookmarkStart w:id="2835" w:name="_Toc45032408"/>
      <w:bookmarkStart w:id="2836" w:name="_Toc49849897"/>
      <w:bookmarkStart w:id="2837" w:name="_Toc51873411"/>
      <w:bookmarkStart w:id="2838" w:name="_Toc56517539"/>
      <w:bookmarkStart w:id="2839" w:name="_Toc58594440"/>
      <w:bookmarkStart w:id="2840" w:name="_Toc67685950"/>
      <w:bookmarkStart w:id="2841" w:name="_Toc74993771"/>
      <w:bookmarkStart w:id="2842" w:name="_Toc82716359"/>
      <w:bookmarkStart w:id="2843" w:name="_Toc88818646"/>
      <w:bookmarkStart w:id="2844" w:name="_Toc90650568"/>
      <w:bookmarkStart w:id="2845" w:name="_Toc98506238"/>
      <w:bookmarkStart w:id="2846" w:name="_Toc106639523"/>
      <w:bookmarkStart w:id="2847" w:name="_Toc114779033"/>
      <w:bookmarkStart w:id="2848" w:name="_Toc122096950"/>
      <w:bookmarkStart w:id="2849" w:name="_Toc130844171"/>
      <w:bookmarkStart w:id="2850" w:name="_Toc138411877"/>
      <w:bookmarkStart w:id="2851" w:name="_Toc145956064"/>
      <w:bookmarkStart w:id="2852" w:name="_Toc153887499"/>
      <w:bookmarkStart w:id="2853" w:name="_Toc161905388"/>
      <w:bookmarkStart w:id="2854" w:name="_Toc170209991"/>
      <w:bookmarkStart w:id="2855" w:name="_Toc183618223"/>
      <w:bookmarkStart w:id="2856" w:name="_Toc186726527"/>
      <w:bookmarkStart w:id="2857" w:name="_Toc192836619"/>
      <w:bookmarkStart w:id="2858" w:name="_Toc199253089"/>
      <w:r>
        <w:t>6.1.6.2.18</w:t>
      </w:r>
      <w:r>
        <w:tab/>
        <w:t>Type: HorizontalVelocity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859" w:name="_Toc20150400"/>
      <w:bookmarkStart w:id="2860" w:name="_Toc25168647"/>
      <w:bookmarkStart w:id="2861" w:name="_Toc27593066"/>
      <w:bookmarkStart w:id="2862" w:name="_Toc34147937"/>
      <w:bookmarkStart w:id="2863" w:name="_Toc36463321"/>
      <w:bookmarkStart w:id="2864" w:name="_Toc43215161"/>
      <w:bookmarkStart w:id="2865" w:name="_Toc45032409"/>
      <w:bookmarkStart w:id="2866" w:name="_Toc49849898"/>
      <w:bookmarkStart w:id="2867" w:name="_Toc51873412"/>
      <w:bookmarkStart w:id="2868" w:name="_Toc56517540"/>
      <w:bookmarkStart w:id="2869" w:name="_Toc58594441"/>
      <w:bookmarkStart w:id="2870" w:name="_Toc67685951"/>
      <w:bookmarkStart w:id="2871" w:name="_Toc74993772"/>
      <w:bookmarkStart w:id="2872" w:name="_Toc82716360"/>
      <w:bookmarkStart w:id="2873" w:name="_Toc88818647"/>
      <w:bookmarkStart w:id="2874" w:name="_Toc90650569"/>
      <w:bookmarkStart w:id="2875" w:name="_Toc98506239"/>
      <w:bookmarkStart w:id="2876" w:name="_Toc106639524"/>
      <w:bookmarkStart w:id="2877" w:name="_Toc114779034"/>
      <w:bookmarkStart w:id="2878" w:name="_Toc122096951"/>
      <w:bookmarkStart w:id="2879" w:name="_Toc130844172"/>
      <w:bookmarkStart w:id="2880" w:name="_Toc138411878"/>
      <w:bookmarkStart w:id="2881" w:name="_Toc145956065"/>
      <w:bookmarkStart w:id="2882" w:name="_Toc153887500"/>
      <w:bookmarkStart w:id="2883" w:name="_Toc161905389"/>
      <w:bookmarkStart w:id="2884" w:name="_Toc170209992"/>
      <w:bookmarkStart w:id="2885" w:name="_Toc183618224"/>
      <w:bookmarkStart w:id="2886" w:name="_Toc186726528"/>
      <w:bookmarkStart w:id="2887" w:name="_Toc192836620"/>
      <w:bookmarkStart w:id="2888" w:name="_Toc199253090"/>
      <w:r>
        <w:t>6.1.6.2.19</w:t>
      </w:r>
      <w:r>
        <w:tab/>
        <w:t>Type: HorizontalWithVerticalVelocity</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889" w:name="_Toc20150401"/>
      <w:bookmarkStart w:id="2890" w:name="_Toc25168648"/>
      <w:bookmarkStart w:id="2891" w:name="_Toc27593067"/>
      <w:bookmarkStart w:id="2892" w:name="_Toc34147938"/>
      <w:bookmarkStart w:id="2893" w:name="_Toc36463322"/>
      <w:bookmarkStart w:id="2894" w:name="_Toc43215162"/>
      <w:bookmarkStart w:id="2895" w:name="_Toc45032410"/>
      <w:bookmarkStart w:id="2896" w:name="_Toc49849899"/>
      <w:bookmarkStart w:id="2897" w:name="_Toc51873413"/>
      <w:bookmarkStart w:id="2898" w:name="_Toc56517541"/>
      <w:bookmarkStart w:id="2899" w:name="_Toc58594442"/>
      <w:bookmarkStart w:id="2900" w:name="_Toc67685952"/>
      <w:bookmarkStart w:id="2901" w:name="_Toc74993773"/>
      <w:bookmarkStart w:id="2902" w:name="_Toc82716361"/>
      <w:bookmarkStart w:id="2903" w:name="_Toc88818648"/>
      <w:bookmarkStart w:id="2904" w:name="_Toc90650570"/>
      <w:bookmarkStart w:id="2905" w:name="_Toc98506240"/>
      <w:bookmarkStart w:id="2906" w:name="_Toc106639525"/>
      <w:bookmarkStart w:id="2907" w:name="_Toc114779035"/>
      <w:bookmarkStart w:id="2908" w:name="_Toc122096952"/>
      <w:bookmarkStart w:id="2909" w:name="_Toc130844173"/>
      <w:bookmarkStart w:id="2910" w:name="_Toc138411879"/>
      <w:bookmarkStart w:id="2911" w:name="_Toc145956066"/>
      <w:bookmarkStart w:id="2912" w:name="_Toc153887501"/>
      <w:bookmarkStart w:id="2913" w:name="_Toc161905390"/>
      <w:bookmarkStart w:id="2914" w:name="_Toc170209993"/>
      <w:bookmarkStart w:id="2915" w:name="_Toc183618225"/>
      <w:bookmarkStart w:id="2916" w:name="_Toc186726529"/>
      <w:bookmarkStart w:id="2917" w:name="_Toc192836621"/>
      <w:bookmarkStart w:id="2918" w:name="_Toc199253091"/>
      <w:r>
        <w:lastRenderedPageBreak/>
        <w:t>6.1.6.2.20</w:t>
      </w:r>
      <w:r>
        <w:tab/>
        <w:t>Type: HorizontalVelocityWithUncertainty</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919" w:name="_Toc20150402"/>
      <w:bookmarkStart w:id="2920" w:name="_Toc25168649"/>
      <w:bookmarkStart w:id="2921" w:name="_Toc27593068"/>
      <w:bookmarkStart w:id="2922" w:name="_Toc34147939"/>
      <w:bookmarkStart w:id="2923" w:name="_Toc36463323"/>
      <w:bookmarkStart w:id="2924" w:name="_Toc43215163"/>
      <w:bookmarkStart w:id="2925" w:name="_Toc45032411"/>
      <w:bookmarkStart w:id="2926" w:name="_Toc49849900"/>
      <w:bookmarkStart w:id="2927" w:name="_Toc51873414"/>
      <w:bookmarkStart w:id="2928" w:name="_Toc56517542"/>
      <w:bookmarkStart w:id="2929" w:name="_Toc58594443"/>
      <w:bookmarkStart w:id="2930" w:name="_Toc67685953"/>
      <w:bookmarkStart w:id="2931" w:name="_Toc74993774"/>
      <w:bookmarkStart w:id="2932" w:name="_Toc82716362"/>
      <w:bookmarkStart w:id="2933" w:name="_Toc88818649"/>
      <w:bookmarkStart w:id="2934" w:name="_Toc90650571"/>
      <w:bookmarkStart w:id="2935" w:name="_Toc98506241"/>
      <w:bookmarkStart w:id="2936" w:name="_Toc106639526"/>
      <w:bookmarkStart w:id="2937" w:name="_Toc114779036"/>
      <w:bookmarkStart w:id="2938" w:name="_Toc122096953"/>
      <w:bookmarkStart w:id="2939" w:name="_Toc130844174"/>
      <w:bookmarkStart w:id="2940" w:name="_Toc138411880"/>
      <w:bookmarkStart w:id="2941" w:name="_Toc145956067"/>
      <w:bookmarkStart w:id="2942" w:name="_Toc153887502"/>
      <w:bookmarkStart w:id="2943" w:name="_Toc161905391"/>
      <w:bookmarkStart w:id="2944" w:name="_Toc170209994"/>
      <w:bookmarkStart w:id="2945" w:name="_Toc183618226"/>
      <w:bookmarkStart w:id="2946" w:name="_Toc186726530"/>
      <w:bookmarkStart w:id="2947" w:name="_Toc192836622"/>
      <w:bookmarkStart w:id="2948" w:name="_Toc199253092"/>
      <w:r>
        <w:t>6.1.6.2.21</w:t>
      </w:r>
      <w:r>
        <w:tab/>
        <w:t>Type: HorizontalWithVerticalVelocityAndUncertainty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949" w:name="_Toc20150403"/>
      <w:bookmarkStart w:id="2950" w:name="_Toc25168650"/>
      <w:bookmarkStart w:id="2951" w:name="_Toc27593069"/>
      <w:bookmarkStart w:id="2952" w:name="_Toc34147940"/>
      <w:bookmarkStart w:id="2953" w:name="_Toc36463324"/>
      <w:bookmarkStart w:id="2954" w:name="_Toc43215164"/>
      <w:bookmarkStart w:id="2955" w:name="_Toc45032412"/>
      <w:bookmarkStart w:id="2956" w:name="_Toc49849901"/>
      <w:bookmarkStart w:id="2957" w:name="_Toc51873415"/>
      <w:bookmarkStart w:id="2958" w:name="_Toc56517543"/>
      <w:bookmarkStart w:id="2959" w:name="_Toc58594444"/>
      <w:bookmarkStart w:id="2960" w:name="_Toc67685954"/>
      <w:bookmarkStart w:id="2961" w:name="_Toc74993775"/>
      <w:bookmarkStart w:id="2962" w:name="_Toc82716363"/>
      <w:bookmarkStart w:id="2963" w:name="_Toc88818650"/>
      <w:bookmarkStart w:id="2964" w:name="_Toc90650572"/>
      <w:bookmarkStart w:id="2965" w:name="_Toc98506242"/>
      <w:bookmarkStart w:id="2966" w:name="_Toc106639527"/>
      <w:bookmarkStart w:id="2967" w:name="_Toc114779037"/>
      <w:bookmarkStart w:id="2968" w:name="_Toc122096954"/>
      <w:bookmarkStart w:id="2969" w:name="_Toc130844175"/>
      <w:bookmarkStart w:id="2970" w:name="_Toc138411881"/>
      <w:bookmarkStart w:id="2971" w:name="_Toc145956068"/>
      <w:bookmarkStart w:id="2972" w:name="_Toc153887503"/>
      <w:bookmarkStart w:id="2973" w:name="_Toc161905392"/>
      <w:bookmarkStart w:id="2974" w:name="_Toc170209995"/>
      <w:bookmarkStart w:id="2975" w:name="_Toc183618227"/>
      <w:bookmarkStart w:id="2976" w:name="_Toc186726531"/>
      <w:bookmarkStart w:id="2977" w:name="_Toc192836623"/>
      <w:bookmarkStart w:id="2978" w:name="_Toc199253093"/>
      <w:r>
        <w:t>6.1.6.2.22</w:t>
      </w:r>
      <w:r>
        <w:tab/>
        <w:t>Type: UncertaintyEllipse</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979" w:name="_Toc20150404"/>
      <w:bookmarkStart w:id="2980" w:name="_Toc25168651"/>
      <w:bookmarkStart w:id="2981" w:name="_Toc27593070"/>
      <w:bookmarkStart w:id="2982" w:name="_Toc34147941"/>
      <w:bookmarkStart w:id="2983" w:name="_Toc36463325"/>
      <w:bookmarkStart w:id="2984" w:name="_Toc43215165"/>
      <w:bookmarkStart w:id="2985" w:name="_Toc45032413"/>
      <w:bookmarkStart w:id="2986" w:name="_Toc49849902"/>
      <w:bookmarkStart w:id="2987" w:name="_Toc51873416"/>
      <w:bookmarkStart w:id="2988" w:name="_Toc56517544"/>
      <w:bookmarkStart w:id="2989" w:name="_Toc58594445"/>
      <w:bookmarkStart w:id="2990" w:name="_Toc67685955"/>
      <w:bookmarkStart w:id="2991" w:name="_Toc74993776"/>
      <w:bookmarkStart w:id="2992" w:name="_Toc82716364"/>
      <w:bookmarkStart w:id="2993" w:name="_Toc88818651"/>
      <w:bookmarkStart w:id="2994" w:name="_Toc90650573"/>
      <w:bookmarkStart w:id="2995" w:name="_Toc98506243"/>
      <w:bookmarkStart w:id="2996" w:name="_Toc106639528"/>
      <w:bookmarkStart w:id="2997" w:name="_Toc114779038"/>
      <w:bookmarkStart w:id="2998" w:name="_Toc122096955"/>
      <w:bookmarkStart w:id="2999" w:name="_Toc130844176"/>
      <w:bookmarkStart w:id="3000" w:name="_Toc138411882"/>
      <w:bookmarkStart w:id="3001" w:name="_Toc145956069"/>
      <w:bookmarkStart w:id="3002" w:name="_Toc153887504"/>
      <w:bookmarkStart w:id="3003" w:name="_Toc161905393"/>
      <w:bookmarkStart w:id="3004" w:name="_Toc170209996"/>
      <w:bookmarkStart w:id="3005" w:name="_Toc183618228"/>
      <w:bookmarkStart w:id="3006" w:name="_Toc186726532"/>
      <w:bookmarkStart w:id="3007" w:name="_Toc192836624"/>
      <w:bookmarkStart w:id="3008" w:name="_Toc199253094"/>
      <w:r>
        <w:t>6.1.6.2.23</w:t>
      </w:r>
      <w:r w:rsidRPr="007F4DE4">
        <w:tab/>
      </w:r>
      <w:r>
        <w:t xml:space="preserve">Type: </w:t>
      </w:r>
      <w:r w:rsidRPr="007F4DE4">
        <w:t>U</w:t>
      </w:r>
      <w:r>
        <w:t>eLcs</w:t>
      </w:r>
      <w:r w:rsidRPr="007F4DE4">
        <w:t>Capability</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009" w:name="_Toc20150405"/>
      <w:bookmarkStart w:id="3010" w:name="_Toc25168652"/>
      <w:bookmarkStart w:id="3011" w:name="_Toc27593071"/>
      <w:bookmarkStart w:id="3012" w:name="_Toc34147942"/>
      <w:bookmarkStart w:id="3013" w:name="_Toc36463326"/>
      <w:bookmarkStart w:id="3014" w:name="_Toc43215166"/>
      <w:bookmarkStart w:id="3015" w:name="_Toc45032414"/>
      <w:bookmarkStart w:id="3016" w:name="_Toc49849903"/>
      <w:bookmarkStart w:id="3017" w:name="_Toc51873417"/>
      <w:bookmarkStart w:id="3018" w:name="_Toc56517545"/>
      <w:bookmarkStart w:id="3019" w:name="_Toc58594446"/>
      <w:bookmarkStart w:id="3020" w:name="_Toc67685956"/>
      <w:bookmarkStart w:id="3021" w:name="_Toc74993777"/>
      <w:bookmarkStart w:id="3022" w:name="_Toc82716365"/>
      <w:bookmarkStart w:id="3023" w:name="_Toc88818652"/>
      <w:bookmarkStart w:id="3024" w:name="_Toc90650574"/>
      <w:bookmarkStart w:id="3025" w:name="_Toc98506244"/>
      <w:bookmarkStart w:id="3026" w:name="_Toc106639529"/>
      <w:bookmarkStart w:id="3027" w:name="_Toc114779039"/>
      <w:bookmarkStart w:id="3028" w:name="_Toc122096956"/>
      <w:bookmarkStart w:id="3029" w:name="_Toc130844177"/>
      <w:bookmarkStart w:id="3030" w:name="_Toc138411883"/>
      <w:bookmarkStart w:id="3031" w:name="_Toc145956070"/>
      <w:bookmarkStart w:id="3032" w:name="_Toc153887505"/>
      <w:bookmarkStart w:id="3033" w:name="_Toc161905394"/>
      <w:bookmarkStart w:id="3034" w:name="_Toc170209997"/>
      <w:bookmarkStart w:id="3035" w:name="_Toc183618229"/>
      <w:bookmarkStart w:id="3036" w:name="_Toc186726533"/>
      <w:bookmarkStart w:id="3037" w:name="_Toc192836625"/>
      <w:bookmarkStart w:id="3038" w:name="_Toc199253095"/>
      <w:r>
        <w:lastRenderedPageBreak/>
        <w:t>6.1.6.2.24</w:t>
      </w:r>
      <w:r>
        <w:tab/>
        <w:t>Type: PeriodicEventInfo</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039" w:name="_Toc20150406"/>
      <w:bookmarkStart w:id="3040" w:name="_Toc25168653"/>
      <w:bookmarkStart w:id="3041" w:name="_Toc27593072"/>
      <w:bookmarkStart w:id="3042" w:name="_Toc34147943"/>
      <w:bookmarkStart w:id="3043" w:name="_Toc36463327"/>
      <w:bookmarkStart w:id="3044" w:name="_Toc43215167"/>
      <w:bookmarkStart w:id="3045" w:name="_Toc45032415"/>
      <w:bookmarkStart w:id="3046" w:name="_Toc49849904"/>
      <w:bookmarkStart w:id="3047" w:name="_Toc51873418"/>
      <w:bookmarkStart w:id="3048" w:name="_Toc56517546"/>
      <w:bookmarkStart w:id="3049" w:name="_Toc58594447"/>
      <w:bookmarkStart w:id="3050" w:name="_Toc67685957"/>
      <w:bookmarkStart w:id="3051" w:name="_Toc74993778"/>
      <w:bookmarkStart w:id="3052" w:name="_Toc82716366"/>
      <w:bookmarkStart w:id="3053" w:name="_Toc88818653"/>
      <w:bookmarkStart w:id="3054" w:name="_Toc90650575"/>
      <w:bookmarkStart w:id="3055" w:name="_Toc98506245"/>
      <w:bookmarkStart w:id="3056" w:name="_Toc106639530"/>
      <w:bookmarkStart w:id="3057" w:name="_Toc114779040"/>
      <w:bookmarkStart w:id="3058" w:name="_Toc122096957"/>
      <w:bookmarkStart w:id="3059" w:name="_Toc130844178"/>
      <w:bookmarkStart w:id="3060" w:name="_Toc138411884"/>
      <w:bookmarkStart w:id="3061" w:name="_Toc145956071"/>
      <w:bookmarkStart w:id="3062" w:name="_Toc153887506"/>
      <w:bookmarkStart w:id="3063" w:name="_Toc161905395"/>
      <w:bookmarkStart w:id="3064" w:name="_Toc170209998"/>
      <w:bookmarkStart w:id="3065" w:name="_Toc183618230"/>
      <w:bookmarkStart w:id="3066" w:name="_Toc186726534"/>
      <w:bookmarkStart w:id="3067" w:name="_Toc192836626"/>
      <w:bookmarkStart w:id="3068" w:name="_Toc199253096"/>
      <w:r>
        <w:lastRenderedPageBreak/>
        <w:t>6.1.6.2.25</w:t>
      </w:r>
      <w:r>
        <w:tab/>
        <w:t>Type: AreaEventInfo</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069" w:name="_Toc20150407"/>
      <w:bookmarkStart w:id="3070" w:name="_Toc25168654"/>
      <w:bookmarkStart w:id="3071" w:name="_Toc27593073"/>
      <w:bookmarkStart w:id="3072" w:name="_Toc34147944"/>
      <w:bookmarkStart w:id="3073" w:name="_Toc36463328"/>
      <w:bookmarkStart w:id="3074" w:name="_Toc43215168"/>
      <w:bookmarkStart w:id="3075" w:name="_Toc45032416"/>
      <w:bookmarkStart w:id="3076" w:name="_Toc49849905"/>
      <w:bookmarkStart w:id="3077" w:name="_Toc51873419"/>
      <w:bookmarkStart w:id="3078" w:name="_Toc56517547"/>
      <w:bookmarkStart w:id="3079" w:name="_Toc58594448"/>
      <w:bookmarkStart w:id="3080" w:name="_Toc67685958"/>
      <w:bookmarkStart w:id="3081" w:name="_Toc74993779"/>
      <w:bookmarkStart w:id="3082" w:name="_Toc82716367"/>
      <w:bookmarkStart w:id="3083" w:name="_Toc88818654"/>
      <w:bookmarkStart w:id="3084" w:name="_Toc90650576"/>
      <w:bookmarkStart w:id="3085" w:name="_Toc98506246"/>
      <w:bookmarkStart w:id="3086" w:name="_Toc106639531"/>
      <w:bookmarkStart w:id="3087" w:name="_Toc114779041"/>
      <w:bookmarkStart w:id="3088" w:name="_Toc122096958"/>
      <w:bookmarkStart w:id="3089" w:name="_Toc130844179"/>
      <w:bookmarkStart w:id="3090" w:name="_Toc138411885"/>
      <w:bookmarkStart w:id="3091" w:name="_Toc145956072"/>
      <w:bookmarkStart w:id="3092" w:name="_Toc153887507"/>
      <w:bookmarkStart w:id="3093" w:name="_Toc161905396"/>
      <w:bookmarkStart w:id="3094" w:name="_Toc170209999"/>
      <w:bookmarkStart w:id="3095" w:name="_Toc183618231"/>
      <w:bookmarkStart w:id="3096" w:name="_Toc186726535"/>
      <w:bookmarkStart w:id="3097" w:name="_Toc192836627"/>
      <w:bookmarkStart w:id="3098" w:name="_Toc199253097"/>
      <w:r>
        <w:t>6.1.6.2.26</w:t>
      </w:r>
      <w:r>
        <w:tab/>
        <w:t>Type: ReportingArea</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099" w:name="_Toc20150408"/>
      <w:bookmarkStart w:id="3100" w:name="_Toc25168655"/>
      <w:bookmarkStart w:id="3101" w:name="_Toc27593074"/>
      <w:bookmarkStart w:id="3102" w:name="_Toc34147945"/>
      <w:bookmarkStart w:id="3103" w:name="_Toc36463329"/>
      <w:bookmarkStart w:id="3104" w:name="_Toc43215169"/>
      <w:bookmarkStart w:id="3105" w:name="_Toc45032417"/>
      <w:bookmarkStart w:id="3106" w:name="_Toc49849906"/>
      <w:bookmarkStart w:id="3107" w:name="_Toc51873420"/>
      <w:bookmarkStart w:id="3108" w:name="_Toc56517548"/>
      <w:bookmarkStart w:id="3109" w:name="_Toc58594449"/>
      <w:bookmarkStart w:id="3110" w:name="_Toc67685959"/>
      <w:bookmarkStart w:id="3111" w:name="_Toc74993780"/>
      <w:bookmarkStart w:id="3112" w:name="_Toc82716368"/>
      <w:bookmarkStart w:id="3113" w:name="_Toc88818655"/>
      <w:bookmarkStart w:id="3114" w:name="_Toc90650577"/>
      <w:bookmarkStart w:id="3115" w:name="_Toc98506247"/>
      <w:bookmarkStart w:id="3116" w:name="_Toc106639532"/>
      <w:bookmarkStart w:id="3117" w:name="_Toc114779042"/>
      <w:bookmarkStart w:id="3118" w:name="_Toc122096959"/>
      <w:bookmarkStart w:id="3119" w:name="_Toc130844180"/>
      <w:bookmarkStart w:id="3120" w:name="_Toc138411886"/>
      <w:bookmarkStart w:id="3121" w:name="_Toc145956073"/>
      <w:bookmarkStart w:id="3122" w:name="_Toc153887508"/>
      <w:bookmarkStart w:id="3123" w:name="_Toc161905397"/>
      <w:bookmarkStart w:id="3124" w:name="_Toc170210000"/>
      <w:bookmarkStart w:id="3125" w:name="_Toc183618232"/>
      <w:bookmarkStart w:id="3126" w:name="_Toc186726536"/>
      <w:bookmarkStart w:id="3127" w:name="_Toc192836628"/>
      <w:bookmarkStart w:id="3128" w:name="_Toc199253098"/>
      <w:r>
        <w:lastRenderedPageBreak/>
        <w:t>6.1.6.2.27</w:t>
      </w:r>
      <w:r>
        <w:tab/>
        <w:t>Type: MotionEventInfo</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129" w:name="_Toc20150409"/>
      <w:bookmarkStart w:id="3130" w:name="_Toc25168656"/>
      <w:bookmarkStart w:id="3131" w:name="_Toc27593075"/>
      <w:bookmarkStart w:id="3132" w:name="_Toc34147946"/>
      <w:bookmarkStart w:id="3133" w:name="_Toc36463330"/>
      <w:bookmarkStart w:id="3134" w:name="_Toc43215170"/>
      <w:bookmarkStart w:id="3135" w:name="_Toc45032418"/>
      <w:bookmarkStart w:id="3136" w:name="_Toc49849907"/>
      <w:bookmarkStart w:id="3137" w:name="_Toc51873421"/>
      <w:bookmarkStart w:id="3138" w:name="_Toc56517549"/>
      <w:bookmarkStart w:id="3139" w:name="_Toc58594450"/>
      <w:bookmarkStart w:id="3140" w:name="_Toc67685960"/>
      <w:bookmarkStart w:id="3141" w:name="_Toc74993781"/>
      <w:bookmarkStart w:id="3142" w:name="_Toc82716369"/>
      <w:bookmarkStart w:id="3143" w:name="_Toc88818656"/>
      <w:bookmarkStart w:id="3144" w:name="_Toc90650578"/>
      <w:bookmarkStart w:id="3145" w:name="_Toc98506248"/>
      <w:bookmarkStart w:id="3146" w:name="_Toc106639533"/>
      <w:bookmarkStart w:id="3147" w:name="_Toc114779043"/>
      <w:bookmarkStart w:id="3148" w:name="_Toc122096960"/>
      <w:bookmarkStart w:id="3149" w:name="_Toc130844181"/>
      <w:bookmarkStart w:id="3150" w:name="_Toc138411887"/>
      <w:bookmarkStart w:id="3151" w:name="_Toc145956074"/>
      <w:bookmarkStart w:id="3152" w:name="_Toc153887509"/>
      <w:bookmarkStart w:id="3153" w:name="_Toc161905398"/>
      <w:bookmarkStart w:id="3154" w:name="_Toc170210001"/>
      <w:bookmarkStart w:id="3155" w:name="_Toc183618233"/>
      <w:bookmarkStart w:id="3156" w:name="_Toc186726537"/>
      <w:bookmarkStart w:id="3157" w:name="_Toc192836629"/>
      <w:bookmarkStart w:id="3158" w:name="_Toc199253099"/>
      <w:r>
        <w:t>6.1.6.2.28</w:t>
      </w:r>
      <w:r w:rsidRPr="003B2883">
        <w:tab/>
      </w:r>
      <w:r w:rsidR="001E7C73">
        <w:t>Void</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1837DBD2" w14:textId="77777777" w:rsidR="00EB7848" w:rsidRDefault="00EB7848" w:rsidP="00EB7848"/>
    <w:p w14:paraId="31F8BA9E" w14:textId="77777777" w:rsidR="00EB7848" w:rsidRDefault="00EB7848" w:rsidP="00B32564">
      <w:pPr>
        <w:pStyle w:val="Heading5"/>
      </w:pPr>
      <w:bookmarkStart w:id="3159" w:name="_Toc20150410"/>
      <w:bookmarkStart w:id="3160" w:name="_Toc25168657"/>
      <w:bookmarkStart w:id="3161" w:name="_Toc27593076"/>
      <w:bookmarkStart w:id="3162" w:name="_Toc34147947"/>
      <w:bookmarkStart w:id="3163" w:name="_Toc36463331"/>
      <w:bookmarkStart w:id="3164" w:name="_Toc43215171"/>
      <w:bookmarkStart w:id="3165" w:name="_Toc45032419"/>
      <w:bookmarkStart w:id="3166" w:name="_Toc49849908"/>
      <w:bookmarkStart w:id="3167" w:name="_Toc51873422"/>
      <w:bookmarkStart w:id="3168" w:name="_Toc56517550"/>
      <w:bookmarkStart w:id="3169" w:name="_Toc58594451"/>
      <w:bookmarkStart w:id="3170" w:name="_Toc67685961"/>
      <w:bookmarkStart w:id="3171" w:name="_Toc74993782"/>
      <w:bookmarkStart w:id="3172" w:name="_Toc82716370"/>
      <w:bookmarkStart w:id="3173" w:name="_Toc88818657"/>
      <w:bookmarkStart w:id="3174" w:name="_Toc90650579"/>
      <w:bookmarkStart w:id="3175" w:name="_Toc98506249"/>
      <w:bookmarkStart w:id="3176" w:name="_Toc106639534"/>
      <w:bookmarkStart w:id="3177" w:name="_Toc114779044"/>
      <w:bookmarkStart w:id="3178" w:name="_Toc122096961"/>
      <w:bookmarkStart w:id="3179" w:name="_Toc130844182"/>
      <w:bookmarkStart w:id="3180" w:name="_Toc138411888"/>
      <w:bookmarkStart w:id="3181" w:name="_Toc145956075"/>
      <w:bookmarkStart w:id="3182" w:name="_Toc153887510"/>
      <w:bookmarkStart w:id="3183" w:name="_Toc161905399"/>
      <w:bookmarkStart w:id="3184" w:name="_Toc170210002"/>
      <w:bookmarkStart w:id="3185" w:name="_Toc183618234"/>
      <w:bookmarkStart w:id="3186" w:name="_Toc186726538"/>
      <w:bookmarkStart w:id="3187" w:name="_Toc192836630"/>
      <w:bookmarkStart w:id="3188" w:name="_Toc199253100"/>
      <w:r>
        <w:t>6.1.6.2.29</w:t>
      </w:r>
      <w:r>
        <w:tab/>
        <w:t>Type: CancelLocData</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189" w:name="_Toc20150411"/>
      <w:bookmarkStart w:id="3190" w:name="_Toc25168658"/>
      <w:bookmarkStart w:id="3191" w:name="_Toc27593077"/>
      <w:bookmarkStart w:id="3192" w:name="_Toc34147948"/>
      <w:bookmarkStart w:id="3193" w:name="_Toc36463332"/>
      <w:bookmarkStart w:id="3194" w:name="_Toc43215172"/>
      <w:bookmarkStart w:id="3195" w:name="_Toc45032420"/>
      <w:bookmarkStart w:id="3196" w:name="_Toc49849909"/>
      <w:bookmarkStart w:id="3197" w:name="_Toc51873423"/>
      <w:bookmarkStart w:id="3198" w:name="_Toc56517551"/>
      <w:bookmarkStart w:id="3199" w:name="_Toc58594452"/>
      <w:bookmarkStart w:id="3200" w:name="_Toc67685962"/>
      <w:bookmarkStart w:id="3201" w:name="_Toc74993783"/>
      <w:bookmarkStart w:id="3202" w:name="_Toc82716371"/>
      <w:bookmarkStart w:id="3203" w:name="_Toc88818658"/>
      <w:bookmarkStart w:id="3204" w:name="_Toc90650580"/>
      <w:bookmarkStart w:id="3205" w:name="_Toc98506250"/>
      <w:bookmarkStart w:id="3206" w:name="_Toc106639535"/>
      <w:bookmarkStart w:id="3207" w:name="_Toc114779045"/>
      <w:bookmarkStart w:id="3208" w:name="_Toc122096962"/>
      <w:bookmarkStart w:id="3209" w:name="_Toc130844183"/>
      <w:bookmarkStart w:id="3210" w:name="_Toc138411889"/>
      <w:bookmarkStart w:id="3211" w:name="_Toc145956076"/>
      <w:bookmarkStart w:id="3212" w:name="_Toc153887511"/>
      <w:bookmarkStart w:id="3213" w:name="_Toc161905400"/>
      <w:bookmarkStart w:id="3214" w:name="_Toc170210003"/>
      <w:bookmarkStart w:id="3215" w:name="_Toc183618235"/>
      <w:bookmarkStart w:id="3216" w:name="_Toc186726539"/>
      <w:bookmarkStart w:id="3217" w:name="_Toc192836631"/>
      <w:bookmarkStart w:id="3218" w:name="_Toc199253101"/>
      <w:r>
        <w:lastRenderedPageBreak/>
        <w:t>6.1.6.2.30</w:t>
      </w:r>
      <w:r>
        <w:tab/>
        <w:t>Type: LocContextData</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06041" w:rsidRPr="0001619D" w:rsidRDefault="00206041" w:rsidP="00206041">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219" w:name="_Toc20150412"/>
      <w:bookmarkStart w:id="3220" w:name="_Toc25168659"/>
      <w:bookmarkStart w:id="3221" w:name="_Toc27593078"/>
      <w:bookmarkStart w:id="3222" w:name="_Toc34147949"/>
      <w:bookmarkStart w:id="3223" w:name="_Toc36463333"/>
      <w:bookmarkStart w:id="3224" w:name="_Toc43215173"/>
      <w:bookmarkStart w:id="3225" w:name="_Toc45032421"/>
      <w:bookmarkStart w:id="3226" w:name="_Toc49849910"/>
      <w:bookmarkStart w:id="3227" w:name="_Toc51873424"/>
      <w:bookmarkStart w:id="3228" w:name="_Toc56517552"/>
      <w:bookmarkStart w:id="3229" w:name="_Toc58594453"/>
      <w:bookmarkStart w:id="3230" w:name="_Toc67685963"/>
      <w:bookmarkStart w:id="3231" w:name="_Toc74993784"/>
      <w:bookmarkStart w:id="3232" w:name="_Toc82716372"/>
      <w:bookmarkStart w:id="3233" w:name="_Toc88818659"/>
      <w:bookmarkStart w:id="3234" w:name="_Toc90650581"/>
      <w:bookmarkStart w:id="3235" w:name="_Toc98506251"/>
      <w:bookmarkStart w:id="3236" w:name="_Toc106639536"/>
      <w:bookmarkStart w:id="3237" w:name="_Toc114779046"/>
      <w:bookmarkStart w:id="3238" w:name="_Toc122096963"/>
      <w:bookmarkStart w:id="3239" w:name="_Toc130844184"/>
      <w:bookmarkStart w:id="3240" w:name="_Toc138411890"/>
      <w:bookmarkStart w:id="3241" w:name="_Toc145956077"/>
      <w:bookmarkStart w:id="3242" w:name="_Toc153887512"/>
      <w:bookmarkStart w:id="3243" w:name="_Toc161905401"/>
      <w:bookmarkStart w:id="3244" w:name="_Toc170210004"/>
      <w:bookmarkStart w:id="3245" w:name="_Toc183618236"/>
      <w:bookmarkStart w:id="3246" w:name="_Toc186726540"/>
      <w:bookmarkStart w:id="3247" w:name="_Toc192836632"/>
      <w:bookmarkStart w:id="3248" w:name="_Toc199253102"/>
      <w:r>
        <w:t>6.1.6.2.31</w:t>
      </w:r>
      <w:r w:rsidRPr="003B2883">
        <w:tab/>
        <w:t xml:space="preserve">Type: </w:t>
      </w:r>
      <w:r>
        <w:t>EventReportMessage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249" w:name="_Toc20150413"/>
      <w:bookmarkStart w:id="3250" w:name="_Toc25168660"/>
      <w:bookmarkStart w:id="3251" w:name="_Toc27593079"/>
      <w:bookmarkStart w:id="3252" w:name="_Toc34147950"/>
      <w:bookmarkStart w:id="3253" w:name="_Toc36463334"/>
      <w:bookmarkStart w:id="3254" w:name="_Toc43215174"/>
      <w:bookmarkStart w:id="3255" w:name="_Toc45032422"/>
      <w:bookmarkStart w:id="3256" w:name="_Toc49849911"/>
      <w:bookmarkStart w:id="3257" w:name="_Toc51873425"/>
      <w:bookmarkStart w:id="3258" w:name="_Toc56517553"/>
      <w:bookmarkStart w:id="3259" w:name="_Toc58594454"/>
      <w:bookmarkStart w:id="3260" w:name="_Toc67685964"/>
      <w:bookmarkStart w:id="3261" w:name="_Toc74993785"/>
      <w:bookmarkStart w:id="3262" w:name="_Toc82716373"/>
      <w:bookmarkStart w:id="3263" w:name="_Toc88818660"/>
      <w:bookmarkStart w:id="3264" w:name="_Toc90650582"/>
      <w:bookmarkStart w:id="3265" w:name="_Toc98506252"/>
      <w:bookmarkStart w:id="3266" w:name="_Toc106639537"/>
      <w:bookmarkStart w:id="3267" w:name="_Toc114779047"/>
      <w:bookmarkStart w:id="3268" w:name="_Toc122096964"/>
      <w:bookmarkStart w:id="3269" w:name="_Toc130844185"/>
      <w:bookmarkStart w:id="3270" w:name="_Toc138411891"/>
      <w:bookmarkStart w:id="3271" w:name="_Toc145956078"/>
      <w:bookmarkStart w:id="3272" w:name="_Toc153887513"/>
      <w:bookmarkStart w:id="3273" w:name="_Toc161905402"/>
      <w:bookmarkStart w:id="3274" w:name="_Toc170210005"/>
      <w:bookmarkStart w:id="3275" w:name="_Toc183618237"/>
      <w:bookmarkStart w:id="3276" w:name="_Toc186726541"/>
      <w:bookmarkStart w:id="3277" w:name="_Toc192836633"/>
      <w:bookmarkStart w:id="3278" w:name="_Toc199253103"/>
      <w:r>
        <w:t>6.1.6.2.32</w:t>
      </w:r>
      <w:r w:rsidRPr="003B2883">
        <w:tab/>
        <w:t xml:space="preserve">Type: </w:t>
      </w:r>
      <w:r>
        <w:t>EventReportingStatus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279" w:name="_Toc20150414"/>
      <w:bookmarkStart w:id="3280" w:name="_Toc25168661"/>
      <w:bookmarkStart w:id="3281" w:name="_Toc27593080"/>
      <w:bookmarkStart w:id="3282" w:name="_Toc34147951"/>
      <w:bookmarkStart w:id="3283" w:name="_Toc36463335"/>
      <w:bookmarkStart w:id="3284" w:name="_Toc43215175"/>
      <w:bookmarkStart w:id="3285" w:name="_Toc45032423"/>
      <w:bookmarkStart w:id="3286" w:name="_Toc49849912"/>
      <w:bookmarkStart w:id="3287" w:name="_Toc51873426"/>
      <w:bookmarkStart w:id="3288" w:name="_Toc56517554"/>
      <w:bookmarkStart w:id="3289" w:name="_Toc58594455"/>
      <w:bookmarkStart w:id="3290" w:name="_Toc67685965"/>
      <w:bookmarkStart w:id="3291" w:name="_Toc74993786"/>
      <w:bookmarkStart w:id="3292" w:name="_Toc82716374"/>
      <w:bookmarkStart w:id="3293" w:name="_Toc88818661"/>
      <w:bookmarkStart w:id="3294" w:name="_Toc90650583"/>
      <w:bookmarkStart w:id="3295" w:name="_Toc98506253"/>
      <w:bookmarkStart w:id="3296" w:name="_Toc106639538"/>
      <w:bookmarkStart w:id="3297" w:name="_Toc114779048"/>
      <w:bookmarkStart w:id="3298" w:name="_Toc122096965"/>
      <w:bookmarkStart w:id="3299" w:name="_Toc130844186"/>
      <w:bookmarkStart w:id="3300" w:name="_Toc138411892"/>
      <w:bookmarkStart w:id="3301" w:name="_Toc145956079"/>
      <w:bookmarkStart w:id="3302" w:name="_Toc153887514"/>
      <w:bookmarkStart w:id="3303" w:name="_Toc161905403"/>
      <w:bookmarkStart w:id="3304" w:name="_Toc170210006"/>
      <w:bookmarkStart w:id="3305" w:name="_Toc183618238"/>
      <w:bookmarkStart w:id="3306" w:name="_Toc186726542"/>
      <w:bookmarkStart w:id="3307" w:name="_Toc192836634"/>
      <w:bookmarkStart w:id="3308" w:name="_Toc199253104"/>
      <w:r>
        <w:t>6.1.6.2.33</w:t>
      </w:r>
      <w:r w:rsidRPr="003B2883">
        <w:tab/>
        <w:t>Type</w:t>
      </w:r>
      <w:r>
        <w:t>: UELocationInfo</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309" w:name="_Toc20150415"/>
      <w:bookmarkStart w:id="3310" w:name="_Toc25168662"/>
      <w:bookmarkStart w:id="3311" w:name="_Toc27593081"/>
      <w:bookmarkStart w:id="3312" w:name="_Toc34147952"/>
      <w:bookmarkStart w:id="3313" w:name="_Toc36463336"/>
      <w:bookmarkStart w:id="3314" w:name="_Toc43215176"/>
      <w:bookmarkStart w:id="3315" w:name="_Toc45032424"/>
      <w:bookmarkStart w:id="3316" w:name="_Toc49849913"/>
      <w:bookmarkStart w:id="3317" w:name="_Toc51873427"/>
      <w:bookmarkStart w:id="3318" w:name="_Toc56517555"/>
      <w:bookmarkStart w:id="3319" w:name="_Toc58594456"/>
      <w:bookmarkStart w:id="3320" w:name="_Toc67685966"/>
      <w:bookmarkStart w:id="3321" w:name="_Toc74993787"/>
      <w:bookmarkStart w:id="3322" w:name="_Toc82716375"/>
      <w:bookmarkStart w:id="3323" w:name="_Toc88818662"/>
      <w:bookmarkStart w:id="3324" w:name="_Toc90650584"/>
      <w:bookmarkStart w:id="3325" w:name="_Toc98506254"/>
      <w:bookmarkStart w:id="3326" w:name="_Toc106639539"/>
      <w:bookmarkStart w:id="3327" w:name="_Toc114779049"/>
      <w:bookmarkStart w:id="3328" w:name="_Toc122096966"/>
      <w:bookmarkStart w:id="3329" w:name="_Toc130844187"/>
      <w:bookmarkStart w:id="3330" w:name="_Toc138411893"/>
      <w:bookmarkStart w:id="3331" w:name="_Toc145956080"/>
      <w:bookmarkStart w:id="3332" w:name="_Toc153887515"/>
      <w:bookmarkStart w:id="3333" w:name="_Toc161905404"/>
      <w:bookmarkStart w:id="3334" w:name="_Toc170210007"/>
      <w:bookmarkStart w:id="3335" w:name="_Toc183618239"/>
      <w:bookmarkStart w:id="3336" w:name="_Toc186726543"/>
      <w:bookmarkStart w:id="3337" w:name="_Toc192836635"/>
      <w:bookmarkStart w:id="3338" w:name="_Toc199253105"/>
      <w:r w:rsidRPr="003B2883">
        <w:lastRenderedPageBreak/>
        <w:t>6.</w:t>
      </w:r>
      <w:r>
        <w:t>1</w:t>
      </w:r>
      <w:r w:rsidRPr="003B2883">
        <w:t>.6.2.</w:t>
      </w:r>
      <w:r>
        <w:t>34</w:t>
      </w:r>
      <w:r w:rsidRPr="003B2883">
        <w:tab/>
        <w:t xml:space="preserve">Type: </w:t>
      </w:r>
      <w:r>
        <w:rPr>
          <w:lang w:eastAsia="zh-CN"/>
        </w:rPr>
        <w:t>EventNotifyData</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339" w:name="_Toc34147953"/>
      <w:bookmarkStart w:id="3340" w:name="_Toc36463337"/>
      <w:bookmarkStart w:id="3341" w:name="_Toc43215177"/>
      <w:bookmarkStart w:id="3342" w:name="_Toc45032425"/>
      <w:bookmarkStart w:id="3343" w:name="_Toc49849914"/>
      <w:bookmarkStart w:id="3344" w:name="_Toc51873428"/>
      <w:bookmarkStart w:id="3345" w:name="_Toc56517556"/>
      <w:bookmarkStart w:id="3346" w:name="_Toc58594457"/>
      <w:bookmarkStart w:id="3347" w:name="_Toc67685967"/>
      <w:bookmarkStart w:id="3348" w:name="_Toc74993788"/>
      <w:bookmarkStart w:id="3349" w:name="_Toc82716376"/>
      <w:bookmarkStart w:id="3350" w:name="_Toc88818663"/>
      <w:bookmarkStart w:id="3351" w:name="_Toc90650585"/>
      <w:bookmarkStart w:id="3352" w:name="_Toc98506255"/>
      <w:bookmarkStart w:id="3353" w:name="_Toc106639540"/>
      <w:bookmarkStart w:id="3354" w:name="_Toc114779050"/>
      <w:bookmarkStart w:id="3355" w:name="_Toc122096967"/>
      <w:bookmarkStart w:id="3356" w:name="_Toc130844188"/>
      <w:bookmarkStart w:id="3357" w:name="_Toc138411894"/>
      <w:bookmarkStart w:id="3358" w:name="_Toc145956081"/>
      <w:bookmarkStart w:id="3359" w:name="_Toc153887516"/>
      <w:bookmarkStart w:id="3360" w:name="_Toc161905405"/>
      <w:bookmarkStart w:id="3361" w:name="_Toc170210008"/>
      <w:bookmarkStart w:id="3362" w:name="_Toc183618240"/>
      <w:bookmarkStart w:id="3363" w:name="_Toc186726544"/>
      <w:bookmarkStart w:id="3364" w:name="_Toc192836636"/>
      <w:bookmarkStart w:id="3365" w:name="_Toc199253106"/>
      <w:r>
        <w:t>6.1.6.2.35</w:t>
      </w:r>
      <w:r>
        <w:tab/>
        <w:t xml:space="preserve">Type: </w:t>
      </w:r>
      <w:r>
        <w:rPr>
          <w:lang w:eastAsia="zh-CN"/>
        </w:rPr>
        <w:t>UeConnectivityState</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366" w:name="_Toc74993789"/>
      <w:bookmarkStart w:id="3367" w:name="_Toc82716377"/>
      <w:bookmarkStart w:id="3368" w:name="_Toc88818664"/>
      <w:bookmarkStart w:id="3369" w:name="_Toc90650586"/>
      <w:bookmarkStart w:id="3370" w:name="_Toc98506256"/>
      <w:bookmarkStart w:id="3371" w:name="_Toc106639541"/>
      <w:bookmarkStart w:id="3372" w:name="_Toc114779051"/>
      <w:bookmarkStart w:id="3373" w:name="_Toc122096968"/>
      <w:bookmarkStart w:id="3374" w:name="_Toc130844189"/>
      <w:bookmarkStart w:id="3375" w:name="_Toc138411895"/>
      <w:bookmarkStart w:id="3376" w:name="_Toc145956082"/>
      <w:bookmarkStart w:id="3377" w:name="_Toc153887517"/>
      <w:bookmarkStart w:id="3378" w:name="_Toc161905406"/>
      <w:bookmarkStart w:id="3379" w:name="_Toc170210009"/>
      <w:bookmarkStart w:id="3380" w:name="_Toc183618241"/>
      <w:bookmarkStart w:id="3381" w:name="_Toc186726545"/>
      <w:bookmarkStart w:id="3382" w:name="_Toc192836637"/>
      <w:bookmarkStart w:id="3383" w:name="_Toc199253107"/>
      <w:r>
        <w:t>6.1.6.2.</w:t>
      </w:r>
      <w:r w:rsidR="00C921E1">
        <w:rPr>
          <w:lang w:eastAsia="zh-CN"/>
        </w:rPr>
        <w:t>36</w:t>
      </w:r>
      <w:r>
        <w:tab/>
        <w:t xml:space="preserve">Type: </w:t>
      </w:r>
      <w:r>
        <w:rPr>
          <w:rFonts w:hint="eastAsia"/>
          <w:lang w:eastAsia="zh-CN"/>
        </w:rPr>
        <w:t>Local</w:t>
      </w:r>
      <w:r>
        <w:t>Origin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384" w:name="_Toc74993790"/>
      <w:bookmarkStart w:id="3385" w:name="_Toc82716378"/>
      <w:bookmarkStart w:id="3386" w:name="_Toc88818665"/>
      <w:bookmarkStart w:id="3387" w:name="_Toc90650587"/>
      <w:bookmarkStart w:id="3388" w:name="_Toc98506257"/>
      <w:bookmarkStart w:id="3389" w:name="_Toc106639542"/>
      <w:bookmarkStart w:id="3390" w:name="_Toc114779052"/>
      <w:bookmarkStart w:id="3391" w:name="_Toc122096969"/>
      <w:bookmarkStart w:id="3392" w:name="_Toc130844190"/>
      <w:bookmarkStart w:id="3393" w:name="_Toc138411896"/>
      <w:bookmarkStart w:id="3394" w:name="_Toc145956083"/>
      <w:bookmarkStart w:id="3395" w:name="_Toc153887518"/>
      <w:bookmarkStart w:id="3396" w:name="_Toc161905407"/>
      <w:bookmarkStart w:id="3397" w:name="_Toc170210010"/>
      <w:bookmarkStart w:id="3398" w:name="_Toc183618242"/>
      <w:bookmarkStart w:id="3399" w:name="_Toc186726546"/>
      <w:bookmarkStart w:id="3400" w:name="_Toc192836638"/>
      <w:bookmarkStart w:id="3401" w:name="_Toc199253108"/>
      <w:r>
        <w:lastRenderedPageBreak/>
        <w:t>6.1.6.2.</w:t>
      </w:r>
      <w:r w:rsidR="00C921E1">
        <w:rPr>
          <w:lang w:eastAsia="zh-CN"/>
        </w:rPr>
        <w:t>37</w:t>
      </w:r>
      <w:r w:rsidR="00C921E1">
        <w:tab/>
      </w:r>
      <w:r w:rsidR="000E718A">
        <w:t xml:space="preserve">Type: </w:t>
      </w:r>
      <w:r w:rsidRPr="008D5DB3">
        <w:t>RelativeCartesianLocation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402" w:name="_Toc66101648"/>
      <w:bookmarkStart w:id="3403" w:name="_Toc74993791"/>
      <w:bookmarkStart w:id="3404" w:name="_Toc82716379"/>
      <w:bookmarkStart w:id="3405" w:name="_Toc88818666"/>
      <w:bookmarkStart w:id="3406" w:name="_Toc90650588"/>
      <w:bookmarkStart w:id="3407" w:name="_Toc98506258"/>
      <w:bookmarkStart w:id="3408" w:name="_Toc106639543"/>
      <w:bookmarkStart w:id="3409" w:name="_Toc114779053"/>
      <w:bookmarkStart w:id="3410" w:name="_Toc122096970"/>
      <w:bookmarkStart w:id="3411" w:name="_Toc130844191"/>
      <w:bookmarkStart w:id="3412" w:name="_Toc138411897"/>
      <w:bookmarkStart w:id="3413" w:name="_Toc145956084"/>
      <w:bookmarkStart w:id="3414" w:name="_Toc153887519"/>
      <w:bookmarkStart w:id="3415" w:name="_Toc161905408"/>
      <w:bookmarkStart w:id="3416" w:name="_Toc170210011"/>
      <w:bookmarkStart w:id="3417" w:name="_Toc183618243"/>
      <w:bookmarkStart w:id="3418" w:name="_Toc186726547"/>
      <w:bookmarkStart w:id="3419" w:name="_Toc192836639"/>
      <w:bookmarkStart w:id="3420" w:name="_Toc199253109"/>
      <w:r>
        <w:t>6.1.6.2.</w:t>
      </w:r>
      <w:r w:rsidR="00C921E1">
        <w:rPr>
          <w:lang w:eastAsia="zh-CN"/>
        </w:rPr>
        <w:t>38</w:t>
      </w:r>
      <w:r>
        <w:tab/>
        <w:t xml:space="preserve">Type: </w:t>
      </w:r>
      <w:bookmarkEnd w:id="3402"/>
      <w:r w:rsidRPr="00774B8E">
        <w:t>Local2dPointUncertaintyEllipse</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421" w:name="_Toc74993792"/>
      <w:bookmarkStart w:id="3422" w:name="_Toc82716380"/>
      <w:bookmarkStart w:id="3423" w:name="_Toc88818667"/>
      <w:bookmarkStart w:id="3424" w:name="_Toc90650589"/>
      <w:bookmarkStart w:id="3425" w:name="_Toc98506259"/>
      <w:bookmarkStart w:id="3426" w:name="_Toc106639544"/>
      <w:bookmarkStart w:id="3427" w:name="_Toc114779054"/>
      <w:bookmarkStart w:id="3428" w:name="_Toc122096971"/>
      <w:bookmarkStart w:id="3429" w:name="_Toc130844192"/>
      <w:bookmarkStart w:id="3430" w:name="_Toc138411898"/>
      <w:bookmarkStart w:id="3431" w:name="_Toc145956085"/>
      <w:bookmarkStart w:id="3432" w:name="_Toc153887520"/>
      <w:bookmarkStart w:id="3433" w:name="_Toc161905409"/>
      <w:bookmarkStart w:id="3434" w:name="_Toc170210012"/>
      <w:bookmarkStart w:id="3435" w:name="_Toc183618244"/>
      <w:bookmarkStart w:id="3436" w:name="_Toc186726548"/>
      <w:bookmarkStart w:id="3437" w:name="_Toc192836640"/>
      <w:bookmarkStart w:id="3438" w:name="_Toc199253110"/>
      <w:r>
        <w:lastRenderedPageBreak/>
        <w:t>6.1.6.2.</w:t>
      </w:r>
      <w:r w:rsidR="00C921E1">
        <w:rPr>
          <w:lang w:eastAsia="zh-CN"/>
        </w:rPr>
        <w:t>39</w:t>
      </w:r>
      <w:r>
        <w:tab/>
        <w:t xml:space="preserve">Type: </w:t>
      </w:r>
      <w:r w:rsidRPr="00C21B52">
        <w:t>Local3dPointUncertaintyEllipsoid</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439" w:name="_Toc74993793"/>
      <w:bookmarkStart w:id="3440" w:name="_Toc82716381"/>
      <w:bookmarkStart w:id="3441" w:name="_Toc88818668"/>
      <w:bookmarkStart w:id="3442" w:name="_Toc90650590"/>
      <w:bookmarkStart w:id="3443" w:name="_Toc98506260"/>
      <w:bookmarkStart w:id="3444" w:name="_Toc106639545"/>
      <w:bookmarkStart w:id="3445" w:name="_Toc114779055"/>
      <w:bookmarkStart w:id="3446" w:name="_Toc122096972"/>
      <w:bookmarkStart w:id="3447" w:name="_Toc130844193"/>
      <w:bookmarkStart w:id="3448" w:name="_Toc138411899"/>
      <w:bookmarkStart w:id="3449" w:name="_Toc145956086"/>
      <w:bookmarkStart w:id="3450" w:name="_Toc153887521"/>
      <w:bookmarkStart w:id="3451" w:name="_Toc161905410"/>
      <w:bookmarkStart w:id="3452" w:name="_Toc170210013"/>
      <w:bookmarkStart w:id="3453" w:name="_Toc183618245"/>
      <w:bookmarkStart w:id="3454" w:name="_Toc186726549"/>
      <w:bookmarkStart w:id="3455" w:name="_Toc192836641"/>
      <w:bookmarkStart w:id="3456" w:name="_Toc199253111"/>
      <w:r>
        <w:t>6.1.6.2.</w:t>
      </w:r>
      <w:r w:rsidR="00C921E1">
        <w:rPr>
          <w:lang w:eastAsia="zh-CN"/>
        </w:rPr>
        <w:t>40</w:t>
      </w:r>
      <w:r>
        <w:tab/>
        <w:t>Type: Uncertainty</w:t>
      </w:r>
      <w:r w:rsidRPr="003158B5">
        <w:t>Ellipsoid</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457" w:name="_Toc74993794"/>
      <w:bookmarkStart w:id="3458" w:name="_Toc82716382"/>
      <w:bookmarkStart w:id="3459" w:name="_Toc88818669"/>
      <w:bookmarkStart w:id="3460" w:name="_Toc90650591"/>
      <w:bookmarkStart w:id="3461" w:name="_Toc98506261"/>
      <w:bookmarkStart w:id="3462" w:name="_Toc106639546"/>
      <w:bookmarkStart w:id="3463" w:name="_Toc114779056"/>
      <w:bookmarkStart w:id="3464" w:name="_Toc122096973"/>
      <w:bookmarkStart w:id="3465" w:name="_Toc130844194"/>
      <w:bookmarkStart w:id="3466" w:name="_Toc138411900"/>
      <w:bookmarkStart w:id="3467" w:name="_Toc145956087"/>
      <w:bookmarkStart w:id="3468" w:name="_Toc153887522"/>
      <w:bookmarkStart w:id="3469" w:name="_Toc161905411"/>
      <w:bookmarkStart w:id="3470" w:name="_Toc170210014"/>
      <w:bookmarkStart w:id="3471" w:name="_Toc183618246"/>
      <w:bookmarkStart w:id="3472" w:name="_Toc186726550"/>
      <w:bookmarkStart w:id="3473" w:name="_Toc192836642"/>
      <w:bookmarkStart w:id="3474" w:name="_Toc199253112"/>
      <w:r>
        <w:lastRenderedPageBreak/>
        <w:t>6.1.6.2.</w:t>
      </w:r>
      <w:r w:rsidR="00C921E1">
        <w:rPr>
          <w:lang w:eastAsia="zh-CN"/>
        </w:rPr>
        <w:t>41</w:t>
      </w:r>
      <w:r>
        <w:tab/>
        <w:t xml:space="preserve">Type: </w:t>
      </w:r>
      <w:r>
        <w:rPr>
          <w:rFonts w:hint="eastAsia"/>
          <w:lang w:eastAsia="zh-CN"/>
        </w:rPr>
        <w:t>LocalArea</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475" w:name="_Toc82716383"/>
      <w:bookmarkStart w:id="3476" w:name="_Toc88818670"/>
      <w:bookmarkStart w:id="3477" w:name="_Toc90650592"/>
      <w:bookmarkStart w:id="3478" w:name="_Toc98506262"/>
      <w:bookmarkStart w:id="3479" w:name="_Toc106639547"/>
      <w:bookmarkStart w:id="3480" w:name="_Toc114779057"/>
      <w:bookmarkStart w:id="3481" w:name="_Toc122096974"/>
      <w:bookmarkStart w:id="3482" w:name="_Toc130844195"/>
      <w:bookmarkStart w:id="3483" w:name="_Toc138411901"/>
      <w:bookmarkStart w:id="3484" w:name="_Toc145956088"/>
      <w:bookmarkStart w:id="3485" w:name="_Toc153887523"/>
      <w:bookmarkStart w:id="3486" w:name="_Toc161905412"/>
      <w:bookmarkStart w:id="3487" w:name="_Toc170210015"/>
      <w:bookmarkStart w:id="3488" w:name="_Toc183618247"/>
      <w:bookmarkStart w:id="3489" w:name="_Toc186726551"/>
      <w:bookmarkStart w:id="3490" w:name="_Toc192836643"/>
      <w:bookmarkStart w:id="3491" w:name="_Toc199253113"/>
      <w:r>
        <w:t>6.1.6.2.42</w:t>
      </w:r>
      <w:r>
        <w:tab/>
        <w:t>Type: UeAreaIndication</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492" w:name="_Toc82716384"/>
      <w:bookmarkStart w:id="3493" w:name="_Toc88818671"/>
      <w:bookmarkStart w:id="3494" w:name="_Toc90650593"/>
      <w:bookmarkStart w:id="3495" w:name="_Toc98506263"/>
      <w:bookmarkStart w:id="3496" w:name="_Toc106639548"/>
      <w:bookmarkStart w:id="3497" w:name="_Toc114779058"/>
      <w:bookmarkStart w:id="3498" w:name="_Toc122096975"/>
      <w:bookmarkStart w:id="3499" w:name="_Toc130844196"/>
      <w:bookmarkStart w:id="3500" w:name="_Toc138411902"/>
      <w:bookmarkStart w:id="3501" w:name="_Toc145956089"/>
      <w:bookmarkStart w:id="3502" w:name="_Toc153887524"/>
      <w:bookmarkStart w:id="3503" w:name="_Toc161905413"/>
      <w:bookmarkStart w:id="3504" w:name="_Toc170210016"/>
      <w:bookmarkStart w:id="3505" w:name="_Toc183618248"/>
      <w:bookmarkStart w:id="3506" w:name="_Toc186726552"/>
      <w:bookmarkStart w:id="3507" w:name="_Toc192836644"/>
      <w:bookmarkStart w:id="3508" w:name="_Toc199253114"/>
      <w:r>
        <w:t>6.1.6.2.43</w:t>
      </w:r>
      <w:r>
        <w:tab/>
        <w:t xml:space="preserve">Type: </w:t>
      </w:r>
      <w:r w:rsidRPr="002F5B42">
        <w:rPr>
          <w:noProof/>
          <w:lang w:eastAsia="zh-CN"/>
        </w:rPr>
        <w:t>MinorLocationQoS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509" w:name="_Toc138411903"/>
      <w:bookmarkStart w:id="3510" w:name="_Toc145956090"/>
      <w:bookmarkStart w:id="3511" w:name="_Toc153887525"/>
      <w:bookmarkStart w:id="3512" w:name="_Toc161905414"/>
      <w:bookmarkStart w:id="3513" w:name="_Toc170210017"/>
      <w:bookmarkStart w:id="3514" w:name="_Toc183618249"/>
      <w:bookmarkStart w:id="3515" w:name="_Toc186726553"/>
      <w:bookmarkStart w:id="3516" w:name="_Toc192836645"/>
      <w:bookmarkStart w:id="3517" w:name="_Toc199253115"/>
      <w:r>
        <w:t>6.1.</w:t>
      </w:r>
      <w:r>
        <w:rPr>
          <w:lang w:eastAsia="zh-CN"/>
        </w:rPr>
        <w:t>6</w:t>
      </w:r>
      <w:r>
        <w:t>.2.44</w:t>
      </w:r>
      <w:r>
        <w:tab/>
        <w:t>Type: MbsrInfo</w:t>
      </w:r>
      <w:bookmarkEnd w:id="3509"/>
      <w:bookmarkEnd w:id="3510"/>
      <w:bookmarkEnd w:id="3511"/>
      <w:bookmarkEnd w:id="3512"/>
      <w:bookmarkEnd w:id="3513"/>
      <w:bookmarkEnd w:id="3514"/>
      <w:bookmarkEnd w:id="3515"/>
      <w:bookmarkEnd w:id="3516"/>
      <w:bookmarkEnd w:id="3517"/>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518" w:name="_Toc145956091"/>
      <w:bookmarkStart w:id="3519" w:name="_Toc153887526"/>
      <w:bookmarkStart w:id="3520" w:name="_Toc161905415"/>
      <w:bookmarkStart w:id="3521" w:name="_Toc170210018"/>
      <w:bookmarkStart w:id="3522" w:name="_Toc183618250"/>
      <w:bookmarkStart w:id="3523" w:name="_Toc186726554"/>
      <w:bookmarkStart w:id="3524" w:name="_Toc192836646"/>
      <w:bookmarkStart w:id="3525" w:name="_Toc199253116"/>
      <w:r>
        <w:lastRenderedPageBreak/>
        <w:t>6.1.6.2.</w:t>
      </w:r>
      <w:r w:rsidR="00F212C4">
        <w:t>45</w:t>
      </w:r>
      <w:r>
        <w:tab/>
        <w:t>Type: LocMeasurementReq</w:t>
      </w:r>
      <w:bookmarkEnd w:id="3518"/>
      <w:bookmarkEnd w:id="3519"/>
      <w:bookmarkEnd w:id="3520"/>
      <w:bookmarkEnd w:id="3521"/>
      <w:bookmarkEnd w:id="3522"/>
      <w:bookmarkEnd w:id="3523"/>
      <w:bookmarkEnd w:id="3524"/>
      <w:bookmarkEnd w:id="3525"/>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526" w:name="_Toc145956092"/>
      <w:bookmarkStart w:id="3527" w:name="_Toc153887527"/>
      <w:bookmarkStart w:id="3528" w:name="_Toc161905416"/>
      <w:bookmarkStart w:id="3529" w:name="_Toc170210019"/>
      <w:bookmarkStart w:id="3530" w:name="_Toc183618251"/>
      <w:bookmarkStart w:id="3531" w:name="_Toc186726555"/>
      <w:bookmarkStart w:id="3532" w:name="_Toc192836647"/>
      <w:bookmarkStart w:id="3533" w:name="_Toc199253117"/>
      <w:r>
        <w:t>6.1.6.2.</w:t>
      </w:r>
      <w:r w:rsidR="00F212C4">
        <w:t>46</w:t>
      </w:r>
      <w:r>
        <w:tab/>
        <w:t>Type: LocMeasurementResp</w:t>
      </w:r>
      <w:bookmarkEnd w:id="3526"/>
      <w:bookmarkEnd w:id="3527"/>
      <w:bookmarkEnd w:id="3528"/>
      <w:bookmarkEnd w:id="3529"/>
      <w:bookmarkEnd w:id="3530"/>
      <w:bookmarkEnd w:id="3531"/>
      <w:bookmarkEnd w:id="3532"/>
      <w:bookmarkEnd w:id="3533"/>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534" w:name="_Toc145956093"/>
      <w:bookmarkStart w:id="3535" w:name="_Toc153887528"/>
      <w:bookmarkStart w:id="3536" w:name="_Toc161905417"/>
      <w:bookmarkStart w:id="3537" w:name="_Toc170210020"/>
      <w:bookmarkStart w:id="3538" w:name="_Toc183618252"/>
      <w:bookmarkStart w:id="3539" w:name="_Toc186726556"/>
      <w:bookmarkStart w:id="3540" w:name="_Toc192836648"/>
      <w:bookmarkStart w:id="3541" w:name="_Toc199253118"/>
      <w:r>
        <w:t>6.1.6.2.</w:t>
      </w:r>
      <w:r w:rsidR="00F212C4">
        <w:t>47</w:t>
      </w:r>
      <w:r>
        <w:tab/>
        <w:t xml:space="preserve">Type: </w:t>
      </w:r>
      <w:r>
        <w:rPr>
          <w:lang w:eastAsia="zh-CN"/>
        </w:rPr>
        <w:t>L</w:t>
      </w:r>
      <w:r>
        <w:rPr>
          <w:rFonts w:hint="eastAsia"/>
          <w:lang w:eastAsia="zh-CN"/>
        </w:rPr>
        <w:t>oc</w:t>
      </w:r>
      <w:r>
        <w:rPr>
          <w:lang w:eastAsia="zh-CN"/>
        </w:rPr>
        <w:t>Measurements</w:t>
      </w:r>
      <w:bookmarkEnd w:id="3534"/>
      <w:bookmarkEnd w:id="3535"/>
      <w:bookmarkEnd w:id="3536"/>
      <w:bookmarkEnd w:id="3537"/>
      <w:bookmarkEnd w:id="3538"/>
      <w:bookmarkEnd w:id="3539"/>
      <w:bookmarkEnd w:id="3540"/>
      <w:bookmarkEnd w:id="3541"/>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542" w:name="_Toc145956094"/>
      <w:bookmarkStart w:id="3543" w:name="_Toc153887529"/>
      <w:bookmarkStart w:id="3544" w:name="_Toc161905418"/>
      <w:bookmarkStart w:id="3545" w:name="_Toc170210021"/>
      <w:bookmarkStart w:id="3546" w:name="_Toc183618253"/>
      <w:bookmarkStart w:id="3547" w:name="_Toc186726557"/>
      <w:bookmarkStart w:id="3548" w:name="_Toc192836649"/>
      <w:bookmarkStart w:id="3549" w:name="_Toc199253119"/>
      <w:r>
        <w:lastRenderedPageBreak/>
        <w:t>6.1.6.2.48</w:t>
      </w:r>
      <w:r>
        <w:tab/>
        <w:t xml:space="preserve">Type: </w:t>
      </w:r>
      <w:r>
        <w:rPr>
          <w:noProof/>
          <w:lang w:eastAsia="zh-CN"/>
        </w:rPr>
        <w:t>HighAccuracyGnssMetrics</w:t>
      </w:r>
      <w:bookmarkEnd w:id="3542"/>
      <w:bookmarkEnd w:id="3543"/>
      <w:bookmarkEnd w:id="3544"/>
      <w:bookmarkEnd w:id="3545"/>
      <w:bookmarkEnd w:id="3546"/>
      <w:bookmarkEnd w:id="3547"/>
      <w:bookmarkEnd w:id="3548"/>
      <w:bookmarkEnd w:id="3549"/>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550" w:name="_Toc145956095"/>
      <w:bookmarkStart w:id="3551" w:name="_Toc153887530"/>
      <w:bookmarkStart w:id="3552" w:name="_Toc161905419"/>
      <w:bookmarkStart w:id="3553" w:name="_Toc170210022"/>
      <w:bookmarkStart w:id="3554" w:name="_Toc183618254"/>
      <w:bookmarkStart w:id="3555" w:name="_Toc186726558"/>
      <w:bookmarkStart w:id="3556" w:name="_Toc192836650"/>
      <w:bookmarkStart w:id="3557" w:name="_Toc199253120"/>
      <w:r>
        <w:t>6.1.6.2.49</w:t>
      </w:r>
      <w:r>
        <w:tab/>
        <w:t>Type: UpNotifyData</w:t>
      </w:r>
      <w:bookmarkEnd w:id="3550"/>
      <w:bookmarkEnd w:id="3551"/>
      <w:bookmarkEnd w:id="3552"/>
      <w:bookmarkEnd w:id="3553"/>
      <w:bookmarkEnd w:id="3554"/>
      <w:bookmarkEnd w:id="3555"/>
      <w:bookmarkEnd w:id="3556"/>
      <w:bookmarkEnd w:id="355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558" w:name="_Hlk156291764"/>
            <w:r>
              <w:t>notifCorrelationId</w:t>
            </w:r>
            <w:bookmarkEnd w:id="355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559" w:name="_Toc145956096"/>
    </w:p>
    <w:p w14:paraId="64C3ED68" w14:textId="70152F6D" w:rsidR="001C71F4" w:rsidRDefault="001C71F4" w:rsidP="001C71F4">
      <w:pPr>
        <w:pStyle w:val="Heading5"/>
      </w:pPr>
      <w:bookmarkStart w:id="3560" w:name="_Toc153887531"/>
      <w:bookmarkStart w:id="3561" w:name="_Toc161905420"/>
      <w:bookmarkStart w:id="3562" w:name="_Toc170210023"/>
      <w:bookmarkStart w:id="3563" w:name="_Toc183618255"/>
      <w:bookmarkStart w:id="3564" w:name="_Toc186726559"/>
      <w:bookmarkStart w:id="3565" w:name="_Toc192836651"/>
      <w:bookmarkStart w:id="3566" w:name="_Toc199253121"/>
      <w:r>
        <w:t>6.1.6.2.</w:t>
      </w:r>
      <w:r w:rsidR="00303CF4">
        <w:t>50</w:t>
      </w:r>
      <w:r>
        <w:tab/>
        <w:t>Type: UpSubscription</w:t>
      </w:r>
      <w:bookmarkEnd w:id="3559"/>
      <w:bookmarkEnd w:id="3560"/>
      <w:bookmarkEnd w:id="3561"/>
      <w:bookmarkEnd w:id="3562"/>
      <w:bookmarkEnd w:id="3563"/>
      <w:bookmarkEnd w:id="3564"/>
      <w:bookmarkEnd w:id="3565"/>
      <w:bookmarkEnd w:id="3566"/>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567" w:name="_Hlk143752206"/>
      <w:r w:rsidRPr="0070731B">
        <w:rPr>
          <w:rFonts w:ascii="Arial" w:hAnsi="Arial" w:hint="eastAsia"/>
          <w:sz w:val="22"/>
        </w:rPr>
        <w:t>R</w:t>
      </w:r>
      <w:r w:rsidRPr="0070731B">
        <w:rPr>
          <w:rFonts w:ascii="Arial" w:hAnsi="Arial"/>
          <w:sz w:val="22"/>
        </w:rPr>
        <w:t>elatedU</w:t>
      </w:r>
      <w:bookmarkEnd w:id="3567"/>
      <w:r w:rsidR="00B53298">
        <w:rPr>
          <w:rFonts w:ascii="Arial" w:hAnsi="Arial"/>
          <w:sz w:val="22"/>
        </w:rPr>
        <w:t>e</w:t>
      </w:r>
    </w:p>
    <w:p w14:paraId="1BCA0E36" w14:textId="6BE6D021" w:rsidR="00B258E6" w:rsidRDefault="00B258E6" w:rsidP="00B258E6">
      <w:pPr>
        <w:pStyle w:val="TH"/>
        <w:rPr>
          <w:noProof/>
        </w:rPr>
      </w:pPr>
      <w:bookmarkStart w:id="3568"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568"/>
    </w:tbl>
    <w:p w14:paraId="562AA53D" w14:textId="36973482" w:rsidR="00B258E6" w:rsidRDefault="00B258E6" w:rsidP="00EB7848"/>
    <w:p w14:paraId="500F9A95" w14:textId="26BE41C9" w:rsidR="00963055" w:rsidRDefault="00963055" w:rsidP="00963055">
      <w:pPr>
        <w:pStyle w:val="Heading5"/>
      </w:pPr>
      <w:bookmarkStart w:id="3569" w:name="_Toc153887532"/>
      <w:bookmarkStart w:id="3570" w:name="_Toc161905421"/>
      <w:bookmarkStart w:id="3571" w:name="_Toc170210024"/>
      <w:bookmarkStart w:id="3572" w:name="_Toc183618256"/>
      <w:bookmarkStart w:id="3573" w:name="_Toc186726560"/>
      <w:bookmarkStart w:id="3574" w:name="_Toc192836652"/>
      <w:bookmarkStart w:id="3575" w:name="_Toc199253122"/>
      <w:r>
        <w:lastRenderedPageBreak/>
        <w:t>6.1.6.2.52</w:t>
      </w:r>
      <w:r>
        <w:tab/>
        <w:t>Type: UpConfig</w:t>
      </w:r>
      <w:bookmarkEnd w:id="3569"/>
      <w:bookmarkEnd w:id="3570"/>
      <w:bookmarkEnd w:id="3571"/>
      <w:bookmarkEnd w:id="3572"/>
      <w:bookmarkEnd w:id="3573"/>
      <w:bookmarkEnd w:id="3574"/>
      <w:bookmarkEnd w:id="3575"/>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576"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576"/>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577"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577"/>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578"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578"/>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579"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579"/>
    </w:tbl>
    <w:p w14:paraId="1EF8EC22" w14:textId="77777777" w:rsidR="004B0A15" w:rsidRPr="00396985" w:rsidRDefault="004B0A15" w:rsidP="004B0A15"/>
    <w:p w14:paraId="39F1936C" w14:textId="058F5339" w:rsidR="004B0A15" w:rsidRDefault="004B0A15" w:rsidP="004B0A15">
      <w:pPr>
        <w:pStyle w:val="Heading5"/>
      </w:pPr>
      <w:bookmarkStart w:id="3580" w:name="_Toc153887533"/>
      <w:bookmarkStart w:id="3581" w:name="_Toc161905422"/>
      <w:bookmarkStart w:id="3582" w:name="_Toc170210025"/>
      <w:bookmarkStart w:id="3583" w:name="_Toc183618257"/>
      <w:bookmarkStart w:id="3584" w:name="_Toc186726561"/>
      <w:bookmarkStart w:id="3585" w:name="_Toc192836653"/>
      <w:bookmarkStart w:id="3586" w:name="_Toc199253123"/>
      <w:bookmarkStart w:id="3587" w:name="_Hlk149827298"/>
      <w:r w:rsidRPr="00B55AF7">
        <w:t>6.1.6.2.</w:t>
      </w:r>
      <w:r w:rsidR="00950C85">
        <w:t>58</w:t>
      </w:r>
      <w:r>
        <w:tab/>
        <w:t xml:space="preserve">Type: </w:t>
      </w:r>
      <w:r w:rsidRPr="00B55AF7">
        <w:t>LocationData</w:t>
      </w:r>
      <w:r>
        <w:rPr>
          <w:lang w:eastAsia="zh-CN"/>
        </w:rPr>
        <w:t>Ext</w:t>
      </w:r>
      <w:bookmarkEnd w:id="3580"/>
      <w:bookmarkEnd w:id="3581"/>
      <w:bookmarkEnd w:id="3582"/>
      <w:bookmarkEnd w:id="3583"/>
      <w:bookmarkEnd w:id="3584"/>
      <w:bookmarkEnd w:id="3585"/>
      <w:bookmarkEnd w:id="3586"/>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587"/>
    </w:tbl>
    <w:p w14:paraId="75ECA06A" w14:textId="77777777" w:rsidR="004B0A15" w:rsidRPr="00396985" w:rsidRDefault="004B0A15" w:rsidP="004B0A15"/>
    <w:p w14:paraId="68386522" w14:textId="012E6A8E" w:rsidR="004B0A15" w:rsidRDefault="004B0A15" w:rsidP="004B0A15">
      <w:pPr>
        <w:pStyle w:val="Heading5"/>
      </w:pPr>
      <w:bookmarkStart w:id="3588" w:name="_Toc153887534"/>
      <w:bookmarkStart w:id="3589" w:name="_Toc161905423"/>
      <w:bookmarkStart w:id="3590" w:name="_Toc170210026"/>
      <w:bookmarkStart w:id="3591" w:name="_Toc183618258"/>
      <w:bookmarkStart w:id="3592" w:name="_Toc186726562"/>
      <w:bookmarkStart w:id="3593" w:name="_Toc192836654"/>
      <w:bookmarkStart w:id="3594" w:name="_Toc199253124"/>
      <w:r w:rsidRPr="00B55AF7">
        <w:t>6.1.6.2.</w:t>
      </w:r>
      <w:r w:rsidR="00950C85">
        <w:t>59</w:t>
      </w:r>
      <w:r>
        <w:tab/>
        <w:t xml:space="preserve">Type: </w:t>
      </w:r>
      <w:r w:rsidRPr="00A10217">
        <w:t>EventNotifyData</w:t>
      </w:r>
      <w:r>
        <w:rPr>
          <w:lang w:eastAsia="zh-CN"/>
        </w:rPr>
        <w:t>Ext</w:t>
      </w:r>
      <w:bookmarkEnd w:id="3588"/>
      <w:bookmarkEnd w:id="3589"/>
      <w:bookmarkEnd w:id="3590"/>
      <w:bookmarkEnd w:id="3591"/>
      <w:bookmarkEnd w:id="3592"/>
      <w:bookmarkEnd w:id="3593"/>
      <w:bookmarkEnd w:id="3594"/>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595" w:name="_Toc153887535"/>
      <w:bookmarkStart w:id="3596" w:name="_Toc161905424"/>
      <w:bookmarkStart w:id="3597" w:name="_Toc170210027"/>
      <w:bookmarkStart w:id="3598" w:name="_Toc183618259"/>
      <w:bookmarkStart w:id="3599" w:name="_Toc186726563"/>
      <w:bookmarkStart w:id="3600" w:name="_Toc192836655"/>
      <w:bookmarkStart w:id="3601" w:name="_Toc199253125"/>
      <w:r>
        <w:t>6.1.6.2.</w:t>
      </w:r>
      <w:r w:rsidR="005E520A">
        <w:t>60</w:t>
      </w:r>
      <w:r>
        <w:tab/>
        <w:t>Type: MappedLocationQoSEps</w:t>
      </w:r>
      <w:bookmarkEnd w:id="3595"/>
      <w:bookmarkEnd w:id="3596"/>
      <w:bookmarkEnd w:id="3597"/>
      <w:bookmarkEnd w:id="3598"/>
      <w:bookmarkEnd w:id="3599"/>
      <w:bookmarkEnd w:id="3600"/>
      <w:bookmarkEnd w:id="3601"/>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602" w:name="_Toc153887536"/>
      <w:bookmarkStart w:id="3603" w:name="_Toc161905425"/>
      <w:bookmarkStart w:id="3604" w:name="_Toc170210028"/>
      <w:bookmarkStart w:id="3605" w:name="_Toc183618260"/>
      <w:bookmarkStart w:id="3606" w:name="_Toc186726564"/>
      <w:bookmarkStart w:id="3607" w:name="_Toc192836656"/>
      <w:bookmarkStart w:id="3608" w:name="_Toc199253126"/>
      <w:r>
        <w:t>6.1.</w:t>
      </w:r>
      <w:r>
        <w:rPr>
          <w:lang w:eastAsia="zh-CN"/>
        </w:rPr>
        <w:t>6</w:t>
      </w:r>
      <w:r>
        <w:t>.2.</w:t>
      </w:r>
      <w:r w:rsidR="00123DCE">
        <w:t>61</w:t>
      </w:r>
      <w:r>
        <w:tab/>
        <w:t>Type: AdditionalUeInfo</w:t>
      </w:r>
      <w:bookmarkEnd w:id="3602"/>
      <w:bookmarkEnd w:id="3603"/>
      <w:bookmarkEnd w:id="3604"/>
      <w:bookmarkEnd w:id="3605"/>
      <w:bookmarkEnd w:id="3606"/>
      <w:bookmarkEnd w:id="3607"/>
      <w:bookmarkEnd w:id="3608"/>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609" w:name="_Hlk182973217"/>
      <w:r w:rsidRPr="002C30C8">
        <w:rPr>
          <w:rFonts w:ascii="Arial" w:hAnsi="Arial"/>
          <w:sz w:val="22"/>
        </w:rPr>
        <w:t>TimeWindowsNrppa</w:t>
      </w:r>
      <w:bookmarkEnd w:id="3609"/>
    </w:p>
    <w:p w14:paraId="3F7852FB" w14:textId="2CA11104" w:rsidR="00EA584C" w:rsidRPr="00F86C98" w:rsidRDefault="00EA584C" w:rsidP="00EA584C">
      <w:pPr>
        <w:keepNext/>
        <w:keepLines/>
        <w:spacing w:before="60"/>
        <w:jc w:val="center"/>
        <w:rPr>
          <w:rFonts w:ascii="Arial" w:hAnsi="Arial" w:cs="Arial"/>
          <w:b/>
          <w:lang w:eastAsia="zh-CN"/>
        </w:rPr>
      </w:pPr>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w:t>
      </w:r>
      <w:r w:rsidR="00804F7D">
        <w:rPr>
          <w:rFonts w:ascii="Arial" w:hAnsi="Arial" w:cs="Arial"/>
          <w:b/>
        </w:rPr>
        <w:t>2</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610" w:name="_Hlk182973245"/>
            <w:r>
              <w:rPr>
                <w:rFonts w:ascii="Arial" w:hAnsi="Arial" w:cs="Arial" w:hint="eastAsia"/>
                <w:sz w:val="18"/>
                <w:lang w:eastAsia="zh-CN"/>
              </w:rPr>
              <w:t>measurementList</w:t>
            </w:r>
            <w:bookmarkEnd w:id="3610"/>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611" w:name="_Hlk182973259"/>
            <w:r>
              <w:rPr>
                <w:rFonts w:ascii="Arial" w:hAnsi="Arial" w:cs="Arial" w:hint="eastAsia"/>
                <w:sz w:val="18"/>
                <w:lang w:eastAsia="zh-CN"/>
              </w:rPr>
              <w:t>srsList</w:t>
            </w:r>
            <w:bookmarkEnd w:id="3611"/>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612" w:name="_Toc192836657"/>
      <w:bookmarkStart w:id="3613" w:name="_Toc199253127"/>
      <w:r>
        <w:t>6.1.6.2.</w:t>
      </w:r>
      <w:r w:rsidR="00680987">
        <w:t>63</w:t>
      </w:r>
      <w:r>
        <w:tab/>
        <w:t xml:space="preserve">Type: </w:t>
      </w:r>
      <w:bookmarkStart w:id="3614" w:name="_Hlk178783987"/>
      <w:r w:rsidRPr="00E95A0D">
        <w:t>Relative</w:t>
      </w:r>
      <w:r>
        <w:t>VelocityWithUncertainty</w:t>
      </w:r>
      <w:bookmarkEnd w:id="3612"/>
      <w:bookmarkEnd w:id="3613"/>
      <w:bookmarkEnd w:id="3614"/>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615" w:name="_Hlk178784150"/>
            <w:r w:rsidRPr="00C7003A">
              <w:rPr>
                <w:rFonts w:cs="Arial"/>
                <w:szCs w:val="18"/>
              </w:rPr>
              <w:t>r</w:t>
            </w:r>
            <w:r>
              <w:rPr>
                <w:rFonts w:cs="Arial"/>
                <w:szCs w:val="18"/>
              </w:rPr>
              <w:t>V</w:t>
            </w:r>
            <w:r w:rsidRPr="00C7003A">
              <w:rPr>
                <w:rFonts w:cs="Arial"/>
                <w:szCs w:val="18"/>
              </w:rPr>
              <w:t>elocity</w:t>
            </w:r>
            <w:bookmarkEnd w:id="3615"/>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616" w:name="_Hlk178784155"/>
            <w:r>
              <w:t>R</w:t>
            </w:r>
            <w:r w:rsidRPr="00093A1E">
              <w:t>adial</w:t>
            </w:r>
            <w:r>
              <w:t>V</w:t>
            </w:r>
            <w:r w:rsidRPr="00093A1E">
              <w:t>elocity</w:t>
            </w:r>
            <w:bookmarkEnd w:id="3616"/>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617" w:name="_Hlk178784192"/>
            <w:r>
              <w:t>aT</w:t>
            </w:r>
            <w:r w:rsidRPr="00A0617F">
              <w:t>ransverse</w:t>
            </w:r>
            <w:r>
              <w:t>V</w:t>
            </w:r>
            <w:r w:rsidRPr="00A0617F">
              <w:t>elocity</w:t>
            </w:r>
            <w:bookmarkEnd w:id="3617"/>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618" w:name="_Hlk178784237"/>
            <w:r>
              <w:t>eT</w:t>
            </w:r>
            <w:r w:rsidRPr="00A0617F">
              <w:t>ransverse</w:t>
            </w:r>
            <w:r>
              <w:t>V</w:t>
            </w:r>
            <w:r w:rsidRPr="00A0617F">
              <w:t>elocity</w:t>
            </w:r>
            <w:bookmarkEnd w:id="3618"/>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619" w:name="_Toc192836658"/>
      <w:bookmarkStart w:id="3620" w:name="_Toc199253128"/>
      <w:r>
        <w:t>6.1.6.2.</w:t>
      </w:r>
      <w:r w:rsidR="00680987">
        <w:t>64</w:t>
      </w:r>
      <w:r>
        <w:tab/>
        <w:t>Type: R</w:t>
      </w:r>
      <w:r w:rsidRPr="00093A1E">
        <w:t>adial</w:t>
      </w:r>
      <w:r>
        <w:t>V</w:t>
      </w:r>
      <w:r w:rsidRPr="00093A1E">
        <w:t>elocity</w:t>
      </w:r>
      <w:bookmarkEnd w:id="3619"/>
      <w:bookmarkEnd w:id="3620"/>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621" w:name="_Hlk190939651"/>
            <w:r w:rsidRPr="00EF5B9B">
              <w:t>unitsRadialVelocity</w:t>
            </w:r>
            <w:bookmarkEnd w:id="3621"/>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622" w:name="_Hlk190939595"/>
            <w:r>
              <w:t>UnitsLinearV</w:t>
            </w:r>
            <w:r w:rsidRPr="00093A1E">
              <w:t>elocity</w:t>
            </w:r>
            <w:bookmarkEnd w:id="3622"/>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623" w:name="_Hlk190935563"/>
            <w:r>
              <w:t>U</w:t>
            </w:r>
            <w:r w:rsidRPr="00EF5B9B">
              <w:t>nits</w:t>
            </w:r>
            <w:r>
              <w:t xml:space="preserve"> of linear v</w:t>
            </w:r>
            <w:r w:rsidRPr="00EF5B9B">
              <w:t>elocity</w:t>
            </w:r>
            <w:bookmarkEnd w:id="3623"/>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624" w:name="_Toc192836659"/>
      <w:bookmarkStart w:id="3625" w:name="_Toc199253129"/>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624"/>
      <w:bookmarkEnd w:id="3625"/>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626"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626"/>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627" w:name="_Hlk190939668"/>
            <w:r>
              <w:t>Units</w:t>
            </w:r>
            <w:r>
              <w:rPr>
                <w:rFonts w:cs="Arial"/>
                <w:szCs w:val="18"/>
              </w:rPr>
              <w:t>A</w:t>
            </w:r>
            <w:r w:rsidRPr="006C4BA4">
              <w:rPr>
                <w:rFonts w:cs="Arial"/>
                <w:szCs w:val="18"/>
              </w:rPr>
              <w:t>ngular</w:t>
            </w:r>
            <w:r>
              <w:t>V</w:t>
            </w:r>
            <w:r w:rsidRPr="00093A1E">
              <w:t>elocity</w:t>
            </w:r>
            <w:bookmarkEnd w:id="3627"/>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628"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628"/>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629" w:name="_Toc20150416"/>
      <w:bookmarkStart w:id="3630" w:name="_Toc25168663"/>
      <w:bookmarkStart w:id="3631" w:name="_Toc27593082"/>
      <w:bookmarkStart w:id="3632" w:name="_Toc34147954"/>
      <w:bookmarkStart w:id="3633" w:name="_Toc36463338"/>
      <w:bookmarkStart w:id="3634" w:name="_Toc43215178"/>
      <w:bookmarkStart w:id="3635" w:name="_Toc45032426"/>
      <w:bookmarkStart w:id="3636" w:name="_Toc49849915"/>
      <w:bookmarkStart w:id="3637" w:name="_Toc51873429"/>
      <w:bookmarkStart w:id="3638" w:name="_Toc56517557"/>
      <w:bookmarkStart w:id="3639" w:name="_Toc58594458"/>
      <w:bookmarkStart w:id="3640" w:name="_Toc67685968"/>
      <w:bookmarkStart w:id="3641" w:name="_Toc74993795"/>
      <w:bookmarkStart w:id="3642" w:name="_Toc82716385"/>
      <w:bookmarkStart w:id="3643" w:name="_Toc88818672"/>
      <w:bookmarkStart w:id="3644" w:name="_Toc90650594"/>
      <w:bookmarkStart w:id="3645" w:name="_Toc98506264"/>
      <w:bookmarkStart w:id="3646" w:name="_Toc106639549"/>
      <w:bookmarkStart w:id="3647" w:name="_Toc114779059"/>
      <w:bookmarkStart w:id="3648" w:name="_Toc122096976"/>
      <w:bookmarkStart w:id="3649" w:name="_Toc130844197"/>
      <w:bookmarkStart w:id="3650" w:name="_Toc138411904"/>
      <w:bookmarkStart w:id="3651" w:name="_Toc145956097"/>
      <w:bookmarkStart w:id="3652" w:name="_Toc153887537"/>
      <w:bookmarkStart w:id="3653" w:name="_Toc161905426"/>
      <w:bookmarkStart w:id="3654" w:name="_Toc170210029"/>
      <w:bookmarkStart w:id="3655" w:name="_Toc183618262"/>
      <w:bookmarkStart w:id="3656" w:name="_Toc186726565"/>
      <w:bookmarkStart w:id="3657" w:name="_Toc192836660"/>
      <w:bookmarkStart w:id="3658" w:name="_Toc1992531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1889BD48" w14:textId="77777777" w:rsidR="00EB7848" w:rsidRPr="00384E92" w:rsidRDefault="00EB7848" w:rsidP="00B32564">
      <w:pPr>
        <w:pStyle w:val="Heading5"/>
      </w:pPr>
      <w:bookmarkStart w:id="3659" w:name="_Toc20150417"/>
      <w:bookmarkStart w:id="3660" w:name="_Toc25168664"/>
      <w:bookmarkStart w:id="3661" w:name="_Toc27593083"/>
      <w:bookmarkStart w:id="3662" w:name="_Toc34147955"/>
      <w:bookmarkStart w:id="3663" w:name="_Toc36463339"/>
      <w:bookmarkStart w:id="3664" w:name="_Toc43215179"/>
      <w:bookmarkStart w:id="3665" w:name="_Toc45032427"/>
      <w:bookmarkStart w:id="3666" w:name="_Toc49849916"/>
      <w:bookmarkStart w:id="3667" w:name="_Toc51873430"/>
      <w:bookmarkStart w:id="3668" w:name="_Toc56517558"/>
      <w:bookmarkStart w:id="3669" w:name="_Toc58594459"/>
      <w:bookmarkStart w:id="3670" w:name="_Toc67685969"/>
      <w:bookmarkStart w:id="3671" w:name="_Toc74993796"/>
      <w:bookmarkStart w:id="3672" w:name="_Toc82716386"/>
      <w:bookmarkStart w:id="3673" w:name="_Toc88818673"/>
      <w:bookmarkStart w:id="3674" w:name="_Toc90650595"/>
      <w:bookmarkStart w:id="3675" w:name="_Toc98506265"/>
      <w:bookmarkStart w:id="3676" w:name="_Toc106639550"/>
      <w:bookmarkStart w:id="3677" w:name="_Toc114779060"/>
      <w:bookmarkStart w:id="3678" w:name="_Toc122096977"/>
      <w:bookmarkStart w:id="3679" w:name="_Toc130844198"/>
      <w:bookmarkStart w:id="3680" w:name="_Toc138411905"/>
      <w:bookmarkStart w:id="3681" w:name="_Toc145956098"/>
      <w:bookmarkStart w:id="3682" w:name="_Toc153887538"/>
      <w:bookmarkStart w:id="3683" w:name="_Toc161905427"/>
      <w:bookmarkStart w:id="3684" w:name="_Toc170210030"/>
      <w:bookmarkStart w:id="3685" w:name="_Toc183618263"/>
      <w:bookmarkStart w:id="3686" w:name="_Toc186726566"/>
      <w:bookmarkStart w:id="3687" w:name="_Toc192836661"/>
      <w:bookmarkStart w:id="3688" w:name="_Toc199253131"/>
      <w:r>
        <w:t>6.1.6.3.1</w:t>
      </w:r>
      <w:r w:rsidRPr="00384E92">
        <w:tab/>
        <w:t>Introduction</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689" w:name="_Toc20150418"/>
      <w:bookmarkStart w:id="3690" w:name="_Toc25168665"/>
      <w:bookmarkStart w:id="3691" w:name="_Toc27593084"/>
      <w:bookmarkStart w:id="3692" w:name="_Toc34147956"/>
      <w:bookmarkStart w:id="3693" w:name="_Toc36463340"/>
      <w:bookmarkStart w:id="3694" w:name="_Toc43215180"/>
      <w:bookmarkStart w:id="3695" w:name="_Toc45032428"/>
      <w:bookmarkStart w:id="3696" w:name="_Toc49849917"/>
      <w:bookmarkStart w:id="3697" w:name="_Toc51873431"/>
      <w:bookmarkStart w:id="3698" w:name="_Toc56517559"/>
      <w:bookmarkStart w:id="3699" w:name="_Toc58594460"/>
      <w:bookmarkStart w:id="3700" w:name="_Toc67685970"/>
      <w:bookmarkStart w:id="3701" w:name="_Toc74993797"/>
      <w:bookmarkStart w:id="3702" w:name="_Toc82716387"/>
      <w:bookmarkStart w:id="3703" w:name="_Toc88818674"/>
      <w:bookmarkStart w:id="3704" w:name="_Toc90650596"/>
      <w:bookmarkStart w:id="3705" w:name="_Toc98506266"/>
      <w:bookmarkStart w:id="3706" w:name="_Toc106639551"/>
      <w:bookmarkStart w:id="3707" w:name="_Toc114779061"/>
      <w:bookmarkStart w:id="3708" w:name="_Toc122096978"/>
      <w:bookmarkStart w:id="3709" w:name="_Toc130844199"/>
      <w:bookmarkStart w:id="3710" w:name="_Toc138411906"/>
      <w:bookmarkStart w:id="3711" w:name="_Toc145956099"/>
      <w:bookmarkStart w:id="3712" w:name="_Toc153887539"/>
      <w:bookmarkStart w:id="3713" w:name="_Toc161905428"/>
      <w:bookmarkStart w:id="3714" w:name="_Toc170210031"/>
      <w:bookmarkStart w:id="3715" w:name="_Toc183618264"/>
      <w:bookmarkStart w:id="3716" w:name="_Toc186726567"/>
      <w:bookmarkStart w:id="3717" w:name="_Toc192836662"/>
      <w:bookmarkStart w:id="3718" w:name="_Toc199253132"/>
      <w:r>
        <w:t>6.1.6.3.2</w:t>
      </w:r>
      <w:r w:rsidRPr="00384E92">
        <w:tab/>
        <w:t>Simple data types</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3719" w:name="_Toc20150419"/>
      <w:bookmarkStart w:id="3720" w:name="_Toc25168666"/>
      <w:bookmarkStart w:id="3721" w:name="_Toc27593085"/>
      <w:bookmarkStart w:id="3722" w:name="_Toc34147957"/>
      <w:bookmarkStart w:id="3723" w:name="_Toc36463341"/>
      <w:bookmarkStart w:id="3724" w:name="_Toc43215181"/>
      <w:bookmarkStart w:id="3725" w:name="_Toc45032429"/>
      <w:bookmarkStart w:id="3726" w:name="_Toc49849918"/>
      <w:bookmarkStart w:id="3727" w:name="_Toc51873432"/>
      <w:bookmarkStart w:id="3728" w:name="_Toc56517560"/>
      <w:bookmarkStart w:id="3729" w:name="_Toc58594461"/>
      <w:bookmarkStart w:id="3730" w:name="_Toc67685971"/>
      <w:bookmarkStart w:id="3731" w:name="_Toc74993798"/>
      <w:bookmarkStart w:id="3732" w:name="_Toc82716388"/>
      <w:bookmarkStart w:id="3733" w:name="_Toc88818675"/>
      <w:bookmarkStart w:id="3734" w:name="_Toc90650597"/>
      <w:bookmarkStart w:id="3735" w:name="_Toc98506267"/>
      <w:bookmarkStart w:id="3736" w:name="_Toc106639552"/>
      <w:bookmarkStart w:id="3737" w:name="_Toc114779062"/>
      <w:bookmarkStart w:id="3738" w:name="_Toc122096979"/>
      <w:bookmarkStart w:id="3739" w:name="_Toc130844200"/>
      <w:bookmarkStart w:id="3740" w:name="_Toc138411907"/>
      <w:bookmarkStart w:id="3741" w:name="_Toc145956100"/>
      <w:bookmarkStart w:id="3742" w:name="_Toc153887540"/>
      <w:bookmarkStart w:id="3743" w:name="_Toc161905429"/>
      <w:bookmarkStart w:id="3744" w:name="_Toc170210032"/>
      <w:bookmarkStart w:id="3745" w:name="_Toc183618265"/>
      <w:bookmarkStart w:id="3746" w:name="_Toc186726568"/>
      <w:bookmarkStart w:id="3747" w:name="_Toc192836663"/>
      <w:bookmarkStart w:id="3748" w:name="_Toc199253133"/>
      <w:r>
        <w:t>6.1.6.3.3</w:t>
      </w:r>
      <w:r w:rsidRPr="00BC662F">
        <w:tab/>
        <w:t xml:space="preserve">Enumeration: </w:t>
      </w:r>
      <w:r>
        <w:t>ExternalClientType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749" w:name="_Toc20150420"/>
      <w:bookmarkStart w:id="3750" w:name="_Toc25168667"/>
      <w:bookmarkStart w:id="3751" w:name="_Toc27593086"/>
      <w:bookmarkStart w:id="3752" w:name="_Toc34147958"/>
      <w:bookmarkStart w:id="3753" w:name="_Toc36463342"/>
      <w:bookmarkStart w:id="3754" w:name="_Toc43215182"/>
      <w:bookmarkStart w:id="3755" w:name="_Toc45032430"/>
      <w:bookmarkStart w:id="3756" w:name="_Toc49849919"/>
      <w:bookmarkStart w:id="3757" w:name="_Toc51873433"/>
      <w:bookmarkStart w:id="3758" w:name="_Toc56517561"/>
      <w:bookmarkStart w:id="3759" w:name="_Toc58594462"/>
      <w:bookmarkStart w:id="3760" w:name="_Toc67685972"/>
      <w:bookmarkStart w:id="3761" w:name="_Toc74993799"/>
      <w:bookmarkStart w:id="3762" w:name="_Toc82716389"/>
      <w:bookmarkStart w:id="3763" w:name="_Toc88818676"/>
      <w:bookmarkStart w:id="3764" w:name="_Toc90650598"/>
      <w:bookmarkStart w:id="3765" w:name="_Toc98506268"/>
      <w:bookmarkStart w:id="3766" w:name="_Toc106639553"/>
      <w:bookmarkStart w:id="3767" w:name="_Toc114779063"/>
      <w:bookmarkStart w:id="3768" w:name="_Toc122096980"/>
      <w:bookmarkStart w:id="3769" w:name="_Toc130844201"/>
      <w:bookmarkStart w:id="3770" w:name="_Toc138411908"/>
      <w:bookmarkStart w:id="3771" w:name="_Toc145956101"/>
      <w:bookmarkStart w:id="3772" w:name="_Toc153887541"/>
      <w:bookmarkStart w:id="3773" w:name="_Toc161905430"/>
      <w:bookmarkStart w:id="3774" w:name="_Toc170210033"/>
      <w:bookmarkStart w:id="3775" w:name="_Toc183618266"/>
      <w:bookmarkStart w:id="3776" w:name="_Toc186726569"/>
      <w:bookmarkStart w:id="3777" w:name="_Toc192836664"/>
      <w:bookmarkStart w:id="3778" w:name="_Toc199253134"/>
      <w:r>
        <w:t>6.1.6.3.4</w:t>
      </w:r>
      <w:r w:rsidRPr="00BC662F">
        <w:tab/>
        <w:t xml:space="preserve">Enumeration: </w:t>
      </w:r>
      <w:r>
        <w:t>SupportedGADShapes</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779" w:name="_Toc20150421"/>
      <w:bookmarkStart w:id="3780" w:name="_Toc25168668"/>
      <w:bookmarkStart w:id="3781" w:name="_Toc27593087"/>
      <w:bookmarkStart w:id="3782" w:name="_Toc34147959"/>
      <w:bookmarkStart w:id="3783" w:name="_Toc36463343"/>
      <w:bookmarkStart w:id="3784" w:name="_Toc43215183"/>
      <w:bookmarkStart w:id="3785" w:name="_Toc45032431"/>
      <w:bookmarkStart w:id="3786" w:name="_Toc49849920"/>
      <w:bookmarkStart w:id="3787" w:name="_Toc51873434"/>
      <w:bookmarkStart w:id="3788" w:name="_Toc56517562"/>
      <w:bookmarkStart w:id="3789" w:name="_Toc58594463"/>
      <w:bookmarkStart w:id="3790" w:name="_Toc67685973"/>
      <w:bookmarkStart w:id="3791" w:name="_Toc74993800"/>
      <w:bookmarkStart w:id="3792" w:name="_Toc82716390"/>
      <w:bookmarkStart w:id="3793" w:name="_Toc88818677"/>
      <w:bookmarkStart w:id="3794" w:name="_Toc90650599"/>
      <w:bookmarkStart w:id="3795" w:name="_Toc98506269"/>
      <w:bookmarkStart w:id="3796" w:name="_Toc106639554"/>
      <w:bookmarkStart w:id="3797" w:name="_Toc114779064"/>
      <w:bookmarkStart w:id="3798" w:name="_Toc122096981"/>
      <w:bookmarkStart w:id="3799" w:name="_Toc130844202"/>
      <w:bookmarkStart w:id="3800" w:name="_Toc138411909"/>
      <w:bookmarkStart w:id="3801" w:name="_Toc145956102"/>
      <w:bookmarkStart w:id="3802" w:name="_Toc153887542"/>
      <w:bookmarkStart w:id="3803" w:name="_Toc161905431"/>
      <w:bookmarkStart w:id="3804" w:name="_Toc170210034"/>
      <w:bookmarkStart w:id="3805" w:name="_Toc183618267"/>
      <w:bookmarkStart w:id="3806" w:name="_Toc186726570"/>
      <w:bookmarkStart w:id="3807" w:name="_Toc192836665"/>
      <w:bookmarkStart w:id="3808" w:name="_Toc199253135"/>
      <w:r>
        <w:t>6.1.6.3.5</w:t>
      </w:r>
      <w:r w:rsidRPr="00BC662F">
        <w:tab/>
        <w:t>Enumeration:</w:t>
      </w:r>
      <w:r>
        <w:t xml:space="preserve"> ResponseTime</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809" w:name="_Toc20150422"/>
      <w:bookmarkStart w:id="3810" w:name="_Toc25168669"/>
      <w:bookmarkStart w:id="3811" w:name="_Toc27593088"/>
      <w:bookmarkStart w:id="3812" w:name="_Toc34147960"/>
      <w:bookmarkStart w:id="3813" w:name="_Toc36463344"/>
      <w:bookmarkStart w:id="3814" w:name="_Toc43215184"/>
      <w:bookmarkStart w:id="3815" w:name="_Toc45032432"/>
      <w:bookmarkStart w:id="3816" w:name="_Toc49849921"/>
      <w:bookmarkStart w:id="3817" w:name="_Toc51873435"/>
      <w:bookmarkStart w:id="3818" w:name="_Toc56517563"/>
      <w:bookmarkStart w:id="3819" w:name="_Toc58594464"/>
      <w:bookmarkStart w:id="3820" w:name="_Toc67685974"/>
      <w:bookmarkStart w:id="3821" w:name="_Toc74993801"/>
      <w:bookmarkStart w:id="3822" w:name="_Toc82716391"/>
      <w:bookmarkStart w:id="3823" w:name="_Toc88818678"/>
      <w:bookmarkStart w:id="3824" w:name="_Toc90650600"/>
      <w:bookmarkStart w:id="3825" w:name="_Toc98506270"/>
      <w:bookmarkStart w:id="3826" w:name="_Toc106639555"/>
      <w:bookmarkStart w:id="3827" w:name="_Toc114779065"/>
      <w:bookmarkStart w:id="3828" w:name="_Toc122096982"/>
      <w:bookmarkStart w:id="3829" w:name="_Toc130844203"/>
      <w:bookmarkStart w:id="3830" w:name="_Toc138411910"/>
      <w:bookmarkStart w:id="3831" w:name="_Toc145956103"/>
      <w:bookmarkStart w:id="3832" w:name="_Toc153887543"/>
      <w:bookmarkStart w:id="3833" w:name="_Toc161905432"/>
      <w:bookmarkStart w:id="3834" w:name="_Toc170210035"/>
      <w:bookmarkStart w:id="3835" w:name="_Toc183618268"/>
      <w:bookmarkStart w:id="3836" w:name="_Toc186726571"/>
      <w:bookmarkStart w:id="3837" w:name="_Toc192836666"/>
      <w:bookmarkStart w:id="3838" w:name="_Toc199253136"/>
      <w:r>
        <w:t>6.1.6.3.6</w:t>
      </w:r>
      <w:r w:rsidRPr="00BC662F">
        <w:tab/>
        <w:t>Enumeration:</w:t>
      </w:r>
      <w:r>
        <w:t xml:space="preserve"> PositioningMethod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839" w:name="_Toc20150423"/>
      <w:bookmarkStart w:id="3840" w:name="_Toc25168670"/>
      <w:bookmarkStart w:id="3841" w:name="_Toc27593089"/>
      <w:bookmarkStart w:id="3842" w:name="_Toc34147961"/>
      <w:bookmarkStart w:id="3843" w:name="_Toc36463345"/>
      <w:bookmarkStart w:id="3844" w:name="_Toc43215185"/>
      <w:bookmarkStart w:id="3845" w:name="_Toc45032433"/>
      <w:bookmarkStart w:id="3846" w:name="_Toc49849922"/>
      <w:bookmarkStart w:id="3847" w:name="_Toc51873436"/>
      <w:bookmarkStart w:id="3848" w:name="_Toc56517564"/>
      <w:bookmarkStart w:id="3849" w:name="_Toc58594465"/>
      <w:bookmarkStart w:id="3850" w:name="_Toc67685975"/>
      <w:bookmarkStart w:id="3851" w:name="_Toc74993802"/>
      <w:bookmarkStart w:id="3852" w:name="_Toc82716392"/>
      <w:bookmarkStart w:id="3853" w:name="_Toc88818679"/>
      <w:bookmarkStart w:id="3854" w:name="_Toc90650601"/>
      <w:bookmarkStart w:id="3855" w:name="_Toc98506271"/>
      <w:bookmarkStart w:id="3856" w:name="_Toc106639556"/>
      <w:bookmarkStart w:id="3857" w:name="_Toc114779066"/>
      <w:bookmarkStart w:id="3858" w:name="_Toc122096983"/>
      <w:bookmarkStart w:id="3859" w:name="_Toc130844204"/>
      <w:bookmarkStart w:id="3860" w:name="_Toc138411911"/>
      <w:bookmarkStart w:id="3861" w:name="_Toc145956104"/>
      <w:bookmarkStart w:id="3862" w:name="_Toc153887544"/>
      <w:bookmarkStart w:id="3863"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864" w:name="_Toc170210036"/>
      <w:bookmarkStart w:id="3865" w:name="_Toc183618269"/>
      <w:bookmarkStart w:id="3866" w:name="_Toc186726572"/>
      <w:bookmarkStart w:id="3867" w:name="_Toc192836667"/>
      <w:bookmarkStart w:id="3868" w:name="_Toc199253137"/>
      <w:r>
        <w:lastRenderedPageBreak/>
        <w:t>6.1.6.3.7</w:t>
      </w:r>
      <w:r w:rsidRPr="00BC662F">
        <w:tab/>
        <w:t>Enumeration:</w:t>
      </w:r>
      <w:r>
        <w:t xml:space="preserve"> PositioningMode</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869" w:name="_Toc20150424"/>
      <w:bookmarkStart w:id="3870" w:name="_Toc25168671"/>
      <w:bookmarkStart w:id="3871" w:name="_Toc27593090"/>
      <w:bookmarkStart w:id="3872" w:name="_Toc34147962"/>
      <w:bookmarkStart w:id="3873" w:name="_Toc36463346"/>
      <w:bookmarkStart w:id="3874" w:name="_Toc43215186"/>
      <w:bookmarkStart w:id="3875" w:name="_Toc45032434"/>
      <w:bookmarkStart w:id="3876" w:name="_Toc49849923"/>
      <w:bookmarkStart w:id="3877" w:name="_Toc51873437"/>
      <w:bookmarkStart w:id="3878" w:name="_Toc56517565"/>
      <w:bookmarkStart w:id="3879" w:name="_Toc58594466"/>
      <w:bookmarkStart w:id="3880" w:name="_Toc67685976"/>
      <w:bookmarkStart w:id="3881" w:name="_Toc74993803"/>
      <w:bookmarkStart w:id="3882" w:name="_Toc82716393"/>
      <w:bookmarkStart w:id="3883" w:name="_Toc88818680"/>
      <w:bookmarkStart w:id="3884" w:name="_Toc90650602"/>
      <w:bookmarkStart w:id="3885" w:name="_Toc98506272"/>
      <w:bookmarkStart w:id="3886" w:name="_Toc106639557"/>
      <w:bookmarkStart w:id="3887" w:name="_Toc114779067"/>
      <w:bookmarkStart w:id="3888" w:name="_Toc122096984"/>
      <w:bookmarkStart w:id="3889" w:name="_Toc130844205"/>
      <w:bookmarkStart w:id="3890" w:name="_Toc138411912"/>
      <w:bookmarkStart w:id="3891" w:name="_Toc145956105"/>
      <w:bookmarkStart w:id="3892" w:name="_Toc153887545"/>
      <w:bookmarkStart w:id="3893" w:name="_Toc161905434"/>
      <w:bookmarkStart w:id="3894" w:name="_Toc170210037"/>
      <w:bookmarkStart w:id="3895" w:name="_Toc183618270"/>
      <w:bookmarkStart w:id="3896" w:name="_Toc186726573"/>
      <w:bookmarkStart w:id="3897" w:name="_Toc192836668"/>
      <w:bookmarkStart w:id="3898" w:name="_Toc199253138"/>
      <w:r>
        <w:t>6.1.6.3.8</w:t>
      </w:r>
      <w:r w:rsidRPr="00BC662F">
        <w:tab/>
        <w:t>Enumeration:</w:t>
      </w:r>
      <w:r>
        <w:t xml:space="preserve"> GnssId</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899" w:name="_Toc20150425"/>
      <w:bookmarkStart w:id="3900" w:name="_Toc25168672"/>
      <w:bookmarkStart w:id="3901" w:name="_Toc27593091"/>
      <w:bookmarkStart w:id="3902" w:name="_Toc34147963"/>
      <w:bookmarkStart w:id="3903" w:name="_Toc36463347"/>
      <w:bookmarkStart w:id="3904" w:name="_Toc43215187"/>
      <w:bookmarkStart w:id="3905" w:name="_Toc45032435"/>
      <w:bookmarkStart w:id="3906" w:name="_Toc49849924"/>
      <w:bookmarkStart w:id="3907" w:name="_Toc51873438"/>
      <w:bookmarkStart w:id="3908" w:name="_Toc56517566"/>
      <w:bookmarkStart w:id="3909" w:name="_Toc58594467"/>
      <w:bookmarkStart w:id="3910" w:name="_Toc67685977"/>
      <w:bookmarkStart w:id="3911" w:name="_Toc74993804"/>
      <w:bookmarkStart w:id="3912" w:name="_Toc82716394"/>
      <w:bookmarkStart w:id="3913" w:name="_Toc88818681"/>
      <w:bookmarkStart w:id="3914" w:name="_Toc90650603"/>
      <w:bookmarkStart w:id="3915" w:name="_Toc98506273"/>
      <w:bookmarkStart w:id="3916" w:name="_Toc106639558"/>
      <w:bookmarkStart w:id="3917" w:name="_Toc114779068"/>
      <w:bookmarkStart w:id="3918" w:name="_Toc122096985"/>
      <w:bookmarkStart w:id="3919" w:name="_Toc130844206"/>
      <w:bookmarkStart w:id="3920" w:name="_Toc138411913"/>
      <w:bookmarkStart w:id="3921" w:name="_Toc145956106"/>
      <w:bookmarkStart w:id="3922" w:name="_Toc153887546"/>
      <w:bookmarkStart w:id="3923" w:name="_Toc161905435"/>
      <w:bookmarkStart w:id="3924" w:name="_Toc170210038"/>
      <w:bookmarkStart w:id="3925" w:name="_Toc183618271"/>
      <w:bookmarkStart w:id="3926" w:name="_Toc186726574"/>
      <w:bookmarkStart w:id="3927" w:name="_Toc192836669"/>
      <w:bookmarkStart w:id="3928" w:name="_Toc199253139"/>
      <w:r>
        <w:t>6.1.6.3.9</w:t>
      </w:r>
      <w:r w:rsidRPr="00BC662F">
        <w:tab/>
        <w:t>Enumeration:</w:t>
      </w:r>
      <w:r>
        <w:t xml:space="preserve"> Usage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929" w:name="_Toc20150426"/>
      <w:bookmarkStart w:id="3930" w:name="_Toc25168673"/>
      <w:bookmarkStart w:id="3931" w:name="_Toc27593092"/>
      <w:bookmarkStart w:id="3932" w:name="_Toc34147964"/>
      <w:bookmarkStart w:id="3933" w:name="_Toc36463348"/>
      <w:bookmarkStart w:id="3934" w:name="_Toc43215188"/>
      <w:bookmarkStart w:id="3935" w:name="_Toc45032436"/>
      <w:bookmarkStart w:id="3936" w:name="_Toc49849925"/>
      <w:bookmarkStart w:id="3937" w:name="_Toc51873439"/>
      <w:bookmarkStart w:id="3938" w:name="_Toc56517567"/>
      <w:bookmarkStart w:id="3939" w:name="_Toc58594468"/>
      <w:bookmarkStart w:id="3940" w:name="_Toc67685978"/>
      <w:bookmarkStart w:id="3941" w:name="_Toc74993805"/>
      <w:bookmarkStart w:id="3942" w:name="_Toc82716395"/>
      <w:bookmarkStart w:id="3943" w:name="_Toc88818682"/>
      <w:bookmarkStart w:id="3944" w:name="_Toc90650604"/>
      <w:bookmarkStart w:id="3945" w:name="_Toc98506274"/>
      <w:bookmarkStart w:id="3946" w:name="_Toc106639559"/>
      <w:bookmarkStart w:id="3947" w:name="_Toc114779069"/>
      <w:bookmarkStart w:id="3948" w:name="_Toc122096986"/>
      <w:bookmarkStart w:id="3949" w:name="_Toc130844207"/>
      <w:bookmarkStart w:id="3950" w:name="_Toc138411914"/>
      <w:bookmarkStart w:id="3951" w:name="_Toc145956107"/>
      <w:bookmarkStart w:id="3952" w:name="_Toc153887547"/>
      <w:bookmarkStart w:id="3953" w:name="_Toc161905436"/>
      <w:bookmarkStart w:id="3954" w:name="_Toc170210039"/>
      <w:bookmarkStart w:id="3955" w:name="_Toc183618272"/>
      <w:bookmarkStart w:id="3956" w:name="_Toc186726575"/>
      <w:bookmarkStart w:id="3957" w:name="_Toc192836670"/>
      <w:bookmarkStart w:id="3958" w:name="_Toc199253140"/>
      <w:r>
        <w:t>6.1.6.3.10</w:t>
      </w:r>
      <w:r w:rsidRPr="00BC662F">
        <w:tab/>
        <w:t>Enumeration:</w:t>
      </w:r>
      <w:r>
        <w:t xml:space="preserve"> LcsPriority</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959" w:name="_Toc20150427"/>
      <w:bookmarkStart w:id="3960" w:name="_Toc25168674"/>
      <w:bookmarkStart w:id="3961" w:name="_Toc27593093"/>
      <w:bookmarkStart w:id="3962" w:name="_Toc34147965"/>
      <w:bookmarkStart w:id="3963" w:name="_Toc36463349"/>
      <w:bookmarkStart w:id="3964" w:name="_Toc43215189"/>
      <w:bookmarkStart w:id="3965" w:name="_Toc45032437"/>
      <w:bookmarkStart w:id="3966" w:name="_Toc49849926"/>
      <w:bookmarkStart w:id="3967" w:name="_Toc51873440"/>
      <w:bookmarkStart w:id="3968" w:name="_Toc56517568"/>
      <w:bookmarkStart w:id="3969" w:name="_Toc58594469"/>
      <w:bookmarkStart w:id="3970" w:name="_Toc67685979"/>
      <w:bookmarkStart w:id="3971" w:name="_Toc74993806"/>
      <w:bookmarkStart w:id="3972" w:name="_Toc82716396"/>
      <w:bookmarkStart w:id="3973" w:name="_Toc88818683"/>
      <w:bookmarkStart w:id="3974" w:name="_Toc90650605"/>
      <w:bookmarkStart w:id="3975" w:name="_Toc98506275"/>
      <w:bookmarkStart w:id="3976" w:name="_Toc106639560"/>
      <w:bookmarkStart w:id="3977" w:name="_Toc114779070"/>
      <w:bookmarkStart w:id="3978" w:name="_Toc122096987"/>
      <w:bookmarkStart w:id="3979" w:name="_Toc130844208"/>
      <w:bookmarkStart w:id="3980" w:name="_Toc138411915"/>
      <w:bookmarkStart w:id="3981" w:name="_Toc145956108"/>
      <w:bookmarkStart w:id="3982" w:name="_Toc153887548"/>
      <w:bookmarkStart w:id="3983" w:name="_Toc161905437"/>
      <w:bookmarkStart w:id="3984" w:name="_Toc170210040"/>
      <w:bookmarkStart w:id="3985" w:name="_Toc183618273"/>
      <w:bookmarkStart w:id="3986" w:name="_Toc186726576"/>
      <w:bookmarkStart w:id="3987" w:name="_Toc192836671"/>
      <w:bookmarkStart w:id="3988" w:name="_Toc199253141"/>
      <w:r>
        <w:lastRenderedPageBreak/>
        <w:t>6.1.6.3.11</w:t>
      </w:r>
      <w:r w:rsidRPr="00BC662F">
        <w:tab/>
        <w:t>Enumeration:</w:t>
      </w:r>
      <w:r w:rsidRPr="00E661BE">
        <w:t xml:space="preserve"> VelocityRequested</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989" w:name="_Toc20150428"/>
      <w:bookmarkStart w:id="3990" w:name="_Toc25168675"/>
      <w:bookmarkStart w:id="3991" w:name="_Toc27593094"/>
      <w:bookmarkStart w:id="3992" w:name="_Toc34147966"/>
      <w:bookmarkStart w:id="3993" w:name="_Toc36463350"/>
      <w:bookmarkStart w:id="3994" w:name="_Toc43215190"/>
      <w:bookmarkStart w:id="3995" w:name="_Toc45032438"/>
      <w:bookmarkStart w:id="3996" w:name="_Toc49849927"/>
      <w:bookmarkStart w:id="3997" w:name="_Toc51873441"/>
      <w:bookmarkStart w:id="3998" w:name="_Toc56517569"/>
      <w:bookmarkStart w:id="3999" w:name="_Toc58594470"/>
      <w:bookmarkStart w:id="4000" w:name="_Toc67685980"/>
      <w:bookmarkStart w:id="4001" w:name="_Toc74993807"/>
      <w:bookmarkStart w:id="4002" w:name="_Toc82716397"/>
      <w:bookmarkStart w:id="4003" w:name="_Toc88818684"/>
      <w:bookmarkStart w:id="4004" w:name="_Toc90650606"/>
      <w:bookmarkStart w:id="4005" w:name="_Toc98506276"/>
      <w:bookmarkStart w:id="4006" w:name="_Toc106639561"/>
      <w:bookmarkStart w:id="4007" w:name="_Toc114779071"/>
      <w:bookmarkStart w:id="4008" w:name="_Toc122096988"/>
      <w:bookmarkStart w:id="4009" w:name="_Toc130844209"/>
      <w:bookmarkStart w:id="4010" w:name="_Toc138411916"/>
      <w:bookmarkStart w:id="4011" w:name="_Toc145956109"/>
      <w:bookmarkStart w:id="4012" w:name="_Toc153887549"/>
      <w:bookmarkStart w:id="4013" w:name="_Toc161905438"/>
      <w:bookmarkStart w:id="4014" w:name="_Toc170210041"/>
      <w:bookmarkStart w:id="4015" w:name="_Toc183618274"/>
      <w:bookmarkStart w:id="4016" w:name="_Toc186726577"/>
      <w:bookmarkStart w:id="4017" w:name="_Toc192836672"/>
      <w:bookmarkStart w:id="4018" w:name="_Toc199253142"/>
      <w:r>
        <w:t>6.1.6.3.12</w:t>
      </w:r>
      <w:r w:rsidRPr="00BC662F">
        <w:tab/>
        <w:t>Enumeration:</w:t>
      </w:r>
      <w:r w:rsidRPr="00E661BE">
        <w:t xml:space="preserve"> </w:t>
      </w:r>
      <w:r w:rsidRPr="0088594C">
        <w:t>AccuracyFulfilmentIndicator</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019" w:name="_Toc20150429"/>
      <w:bookmarkStart w:id="4020" w:name="_Toc25168676"/>
      <w:bookmarkStart w:id="4021" w:name="_Toc27593095"/>
      <w:bookmarkStart w:id="4022" w:name="_Toc34147967"/>
      <w:bookmarkStart w:id="4023" w:name="_Toc36463351"/>
      <w:bookmarkStart w:id="4024" w:name="_Toc43215191"/>
      <w:bookmarkStart w:id="4025" w:name="_Toc45032439"/>
      <w:bookmarkStart w:id="4026" w:name="_Toc49849928"/>
      <w:bookmarkStart w:id="4027" w:name="_Toc51873442"/>
      <w:bookmarkStart w:id="4028" w:name="_Toc56517570"/>
      <w:bookmarkStart w:id="4029" w:name="_Toc58594471"/>
      <w:bookmarkStart w:id="4030" w:name="_Toc67685981"/>
      <w:bookmarkStart w:id="4031" w:name="_Toc74993808"/>
      <w:bookmarkStart w:id="4032" w:name="_Toc82716398"/>
      <w:bookmarkStart w:id="4033" w:name="_Toc88818685"/>
      <w:bookmarkStart w:id="4034" w:name="_Toc90650607"/>
      <w:bookmarkStart w:id="4035" w:name="_Toc98506277"/>
      <w:bookmarkStart w:id="4036" w:name="_Toc106639562"/>
      <w:bookmarkStart w:id="4037" w:name="_Toc114779072"/>
      <w:bookmarkStart w:id="4038" w:name="_Toc122096989"/>
      <w:bookmarkStart w:id="4039" w:name="_Toc130844210"/>
      <w:bookmarkStart w:id="4040" w:name="_Toc138411917"/>
      <w:bookmarkStart w:id="4041" w:name="_Toc145956110"/>
      <w:bookmarkStart w:id="4042" w:name="_Toc153887550"/>
      <w:bookmarkStart w:id="4043" w:name="_Toc161905439"/>
      <w:bookmarkStart w:id="4044" w:name="_Toc170210042"/>
      <w:bookmarkStart w:id="4045" w:name="_Toc183618275"/>
      <w:bookmarkStart w:id="4046" w:name="_Toc186726578"/>
      <w:bookmarkStart w:id="4047" w:name="_Toc192836673"/>
      <w:bookmarkStart w:id="4048" w:name="_Toc199253143"/>
      <w:r>
        <w:t>6.1.6.3.13</w:t>
      </w:r>
      <w:r w:rsidRPr="00BC662F">
        <w:tab/>
        <w:t>Enumeration:</w:t>
      </w:r>
      <w:r w:rsidRPr="00E661BE">
        <w:t xml:space="preserve"> </w:t>
      </w:r>
      <w:r>
        <w:t>VerticalDirection</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049" w:name="_Toc20150430"/>
      <w:bookmarkStart w:id="4050" w:name="_Toc25168677"/>
      <w:bookmarkStart w:id="4051" w:name="_Toc27593096"/>
      <w:bookmarkStart w:id="4052" w:name="_Toc34147968"/>
      <w:bookmarkStart w:id="4053" w:name="_Toc36463352"/>
      <w:bookmarkStart w:id="4054" w:name="_Toc43215192"/>
      <w:bookmarkStart w:id="4055" w:name="_Toc45032440"/>
      <w:bookmarkStart w:id="4056" w:name="_Toc49849929"/>
      <w:bookmarkStart w:id="4057" w:name="_Toc51873443"/>
      <w:bookmarkStart w:id="4058" w:name="_Toc56517571"/>
      <w:bookmarkStart w:id="4059" w:name="_Toc58594472"/>
      <w:bookmarkStart w:id="4060" w:name="_Toc67685982"/>
      <w:bookmarkStart w:id="4061" w:name="_Toc74993809"/>
      <w:bookmarkStart w:id="4062" w:name="_Toc82716399"/>
      <w:bookmarkStart w:id="4063" w:name="_Toc88818686"/>
      <w:bookmarkStart w:id="4064" w:name="_Toc90650608"/>
      <w:bookmarkStart w:id="4065" w:name="_Toc98506278"/>
      <w:bookmarkStart w:id="4066" w:name="_Toc106639563"/>
      <w:bookmarkStart w:id="4067" w:name="_Toc114779073"/>
      <w:bookmarkStart w:id="4068" w:name="_Toc122096990"/>
      <w:bookmarkStart w:id="4069" w:name="_Toc130844211"/>
      <w:bookmarkStart w:id="4070" w:name="_Toc138411918"/>
      <w:bookmarkStart w:id="4071" w:name="_Toc145956111"/>
      <w:bookmarkStart w:id="4072" w:name="_Toc153887551"/>
      <w:bookmarkStart w:id="4073" w:name="_Toc161905440"/>
      <w:bookmarkStart w:id="4074" w:name="_Toc170210043"/>
      <w:bookmarkStart w:id="4075" w:name="_Toc183618276"/>
      <w:bookmarkStart w:id="4076" w:name="_Toc186726579"/>
      <w:bookmarkStart w:id="4077" w:name="_Toc192836674"/>
      <w:bookmarkStart w:id="4078" w:name="_Toc199253144"/>
      <w:r>
        <w:t>6.1.6.3.14</w:t>
      </w:r>
      <w:r w:rsidRPr="003B2883">
        <w:tab/>
        <w:t xml:space="preserve">Enumeration: </w:t>
      </w:r>
      <w:r>
        <w:t>LdrType</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079" w:name="_Toc20150431"/>
      <w:bookmarkStart w:id="4080" w:name="_Toc25168678"/>
      <w:bookmarkStart w:id="4081" w:name="_Toc27593097"/>
      <w:bookmarkStart w:id="4082" w:name="_Toc34147969"/>
      <w:bookmarkStart w:id="4083" w:name="_Toc36463353"/>
      <w:bookmarkStart w:id="4084" w:name="_Toc43215193"/>
      <w:bookmarkStart w:id="4085" w:name="_Toc45032441"/>
      <w:bookmarkStart w:id="4086" w:name="_Toc49849930"/>
      <w:bookmarkStart w:id="4087" w:name="_Toc51873444"/>
      <w:bookmarkStart w:id="4088" w:name="_Toc56517572"/>
      <w:bookmarkStart w:id="4089" w:name="_Toc58594473"/>
      <w:bookmarkStart w:id="4090" w:name="_Toc67685983"/>
      <w:bookmarkStart w:id="4091" w:name="_Toc74993810"/>
      <w:bookmarkStart w:id="4092" w:name="_Toc82716400"/>
      <w:bookmarkStart w:id="4093" w:name="_Toc88818687"/>
      <w:bookmarkStart w:id="4094" w:name="_Toc90650609"/>
      <w:bookmarkStart w:id="4095" w:name="_Toc98506279"/>
      <w:bookmarkStart w:id="4096" w:name="_Toc106639564"/>
      <w:bookmarkStart w:id="4097" w:name="_Toc114779074"/>
      <w:bookmarkStart w:id="4098" w:name="_Toc122096991"/>
      <w:bookmarkStart w:id="4099" w:name="_Toc130844212"/>
      <w:bookmarkStart w:id="4100" w:name="_Toc138411919"/>
      <w:bookmarkStart w:id="4101" w:name="_Toc145956112"/>
      <w:bookmarkStart w:id="4102" w:name="_Toc153887552"/>
      <w:bookmarkStart w:id="4103" w:name="_Toc161905441"/>
      <w:bookmarkStart w:id="4104" w:name="_Toc170210044"/>
      <w:bookmarkStart w:id="4105" w:name="_Toc183618277"/>
      <w:bookmarkStart w:id="4106" w:name="_Toc186726580"/>
      <w:bookmarkStart w:id="4107" w:name="_Toc192836675"/>
      <w:bookmarkStart w:id="4108" w:name="_Toc199253145"/>
      <w:r>
        <w:t>6.1.6.3.15</w:t>
      </w:r>
      <w:r w:rsidRPr="00BC662F">
        <w:tab/>
        <w:t>Enumeration</w:t>
      </w:r>
      <w:r>
        <w:t>: ReportingAreaType</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4109" w:name="_Toc20150432"/>
      <w:bookmarkStart w:id="4110" w:name="_Toc25168679"/>
      <w:bookmarkStart w:id="4111" w:name="_Toc27593098"/>
      <w:bookmarkStart w:id="4112" w:name="_Toc34147970"/>
      <w:bookmarkStart w:id="4113" w:name="_Toc36463354"/>
      <w:bookmarkStart w:id="4114" w:name="_Toc43215194"/>
      <w:bookmarkStart w:id="4115" w:name="_Toc45032442"/>
      <w:bookmarkStart w:id="4116" w:name="_Toc49849931"/>
      <w:bookmarkStart w:id="4117" w:name="_Toc51873445"/>
      <w:bookmarkStart w:id="4118" w:name="_Toc56517573"/>
      <w:bookmarkStart w:id="4119" w:name="_Toc58594474"/>
      <w:bookmarkStart w:id="4120" w:name="_Toc67685984"/>
      <w:bookmarkStart w:id="4121" w:name="_Toc74993811"/>
      <w:bookmarkStart w:id="4122" w:name="_Toc82716401"/>
      <w:bookmarkStart w:id="4123" w:name="_Toc88818688"/>
      <w:bookmarkStart w:id="4124" w:name="_Toc90650610"/>
      <w:bookmarkStart w:id="4125" w:name="_Toc98506280"/>
      <w:bookmarkStart w:id="4126" w:name="_Toc106639565"/>
      <w:bookmarkStart w:id="4127" w:name="_Toc114779075"/>
      <w:bookmarkStart w:id="4128" w:name="_Toc122096992"/>
      <w:bookmarkStart w:id="4129" w:name="_Toc130844213"/>
      <w:bookmarkStart w:id="4130" w:name="_Toc138411920"/>
      <w:bookmarkStart w:id="4131" w:name="_Toc145956113"/>
      <w:bookmarkStart w:id="4132" w:name="_Toc153887553"/>
      <w:bookmarkStart w:id="4133"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4134" w:name="_Toc170210045"/>
      <w:bookmarkStart w:id="4135" w:name="_Toc183618278"/>
      <w:bookmarkStart w:id="4136" w:name="_Toc186726581"/>
      <w:bookmarkStart w:id="4137" w:name="_Toc192836676"/>
      <w:bookmarkStart w:id="4138" w:name="_Toc199253146"/>
      <w:r>
        <w:t>6.1.6.3.16</w:t>
      </w:r>
      <w:r w:rsidRPr="00BC662F">
        <w:tab/>
        <w:t>Enumeration</w:t>
      </w:r>
      <w:r>
        <w:t>: OccurrenceInfo</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139" w:name="_Toc20150433"/>
      <w:bookmarkStart w:id="4140" w:name="_Toc25168680"/>
      <w:bookmarkStart w:id="4141" w:name="_Toc27593099"/>
      <w:bookmarkStart w:id="4142" w:name="_Toc34147971"/>
      <w:bookmarkStart w:id="4143" w:name="_Toc36463355"/>
      <w:bookmarkStart w:id="4144" w:name="_Toc43215195"/>
      <w:bookmarkStart w:id="4145" w:name="_Toc45032443"/>
      <w:bookmarkStart w:id="4146" w:name="_Toc49849932"/>
      <w:bookmarkStart w:id="4147" w:name="_Toc51873446"/>
      <w:bookmarkStart w:id="4148" w:name="_Toc56517574"/>
      <w:bookmarkStart w:id="4149" w:name="_Toc58594475"/>
      <w:bookmarkStart w:id="4150" w:name="_Toc67685985"/>
      <w:bookmarkStart w:id="4151" w:name="_Toc74993812"/>
      <w:bookmarkStart w:id="4152" w:name="_Toc82716402"/>
      <w:bookmarkStart w:id="4153" w:name="_Toc88818689"/>
      <w:bookmarkStart w:id="4154" w:name="_Toc90650611"/>
      <w:bookmarkStart w:id="4155" w:name="_Toc98506281"/>
      <w:bookmarkStart w:id="4156" w:name="_Toc106639566"/>
      <w:bookmarkStart w:id="4157" w:name="_Toc114779076"/>
      <w:bookmarkStart w:id="4158" w:name="_Toc122096993"/>
      <w:bookmarkStart w:id="4159" w:name="_Toc130844214"/>
      <w:bookmarkStart w:id="4160" w:name="_Toc138411921"/>
      <w:bookmarkStart w:id="4161" w:name="_Toc145956114"/>
      <w:bookmarkStart w:id="4162" w:name="_Toc153887554"/>
      <w:bookmarkStart w:id="4163" w:name="_Toc161905443"/>
      <w:bookmarkStart w:id="4164" w:name="_Toc170210046"/>
      <w:bookmarkStart w:id="4165" w:name="_Toc183618279"/>
      <w:bookmarkStart w:id="4166" w:name="_Toc186726582"/>
      <w:bookmarkStart w:id="4167" w:name="_Toc192836677"/>
      <w:bookmarkStart w:id="4168" w:name="_Toc199253147"/>
      <w:r>
        <w:t>6.1.6.3.17</w:t>
      </w:r>
      <w:r w:rsidRPr="00BC662F">
        <w:tab/>
        <w:t>Enumeration</w:t>
      </w:r>
      <w:r>
        <w:t>: ReportingAccessType</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169" w:name="_Toc20150434"/>
      <w:bookmarkStart w:id="4170" w:name="_Toc25168681"/>
      <w:bookmarkStart w:id="4171" w:name="_Toc27593100"/>
      <w:bookmarkStart w:id="4172" w:name="_Toc34147972"/>
      <w:bookmarkStart w:id="4173" w:name="_Toc36463356"/>
      <w:bookmarkStart w:id="4174" w:name="_Toc43215196"/>
      <w:bookmarkStart w:id="4175" w:name="_Toc45032444"/>
      <w:bookmarkStart w:id="4176" w:name="_Toc49849933"/>
      <w:bookmarkStart w:id="4177" w:name="_Toc51873447"/>
      <w:bookmarkStart w:id="4178" w:name="_Toc56517575"/>
      <w:bookmarkStart w:id="4179" w:name="_Toc58594476"/>
      <w:bookmarkStart w:id="4180" w:name="_Toc67685986"/>
      <w:bookmarkStart w:id="4181" w:name="_Toc74993813"/>
      <w:bookmarkStart w:id="4182" w:name="_Toc82716403"/>
      <w:bookmarkStart w:id="4183" w:name="_Toc88818690"/>
      <w:bookmarkStart w:id="4184" w:name="_Toc90650612"/>
      <w:bookmarkStart w:id="4185" w:name="_Toc98506282"/>
      <w:bookmarkStart w:id="4186" w:name="_Toc106639567"/>
      <w:bookmarkStart w:id="4187" w:name="_Toc114779077"/>
      <w:bookmarkStart w:id="4188" w:name="_Toc122096994"/>
      <w:bookmarkStart w:id="4189" w:name="_Toc130844215"/>
      <w:bookmarkStart w:id="4190" w:name="_Toc138411922"/>
      <w:bookmarkStart w:id="4191" w:name="_Toc145956115"/>
      <w:bookmarkStart w:id="4192" w:name="_Toc153887555"/>
      <w:bookmarkStart w:id="4193" w:name="_Toc161905444"/>
      <w:bookmarkStart w:id="4194" w:name="_Toc170210047"/>
      <w:bookmarkStart w:id="4195" w:name="_Toc183618280"/>
      <w:bookmarkStart w:id="4196" w:name="_Toc186726583"/>
      <w:bookmarkStart w:id="4197" w:name="_Toc192836678"/>
      <w:bookmarkStart w:id="4198" w:name="_Toc199253148"/>
      <w:r>
        <w:t>6.1.6.3.18</w:t>
      </w:r>
      <w:r w:rsidRPr="003B2883">
        <w:tab/>
        <w:t xml:space="preserve">Enumeration: </w:t>
      </w:r>
      <w:r>
        <w:t>Event</w:t>
      </w:r>
      <w:r w:rsidRPr="003B2883">
        <w:t>Class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4199" w:name="_Toc20150435"/>
      <w:bookmarkStart w:id="4200" w:name="_Toc25168682"/>
      <w:bookmarkStart w:id="4201" w:name="_Toc27593101"/>
      <w:bookmarkStart w:id="4202" w:name="_Toc34147973"/>
      <w:bookmarkStart w:id="4203" w:name="_Toc36463357"/>
      <w:bookmarkStart w:id="4204" w:name="_Toc43215197"/>
      <w:bookmarkStart w:id="4205" w:name="_Toc45032445"/>
      <w:bookmarkStart w:id="4206" w:name="_Toc49849934"/>
      <w:bookmarkStart w:id="4207" w:name="_Toc51873448"/>
      <w:bookmarkStart w:id="4208" w:name="_Toc56517576"/>
      <w:bookmarkStart w:id="4209" w:name="_Toc58594477"/>
      <w:bookmarkStart w:id="4210" w:name="_Toc67685987"/>
      <w:bookmarkStart w:id="4211" w:name="_Toc74993814"/>
      <w:bookmarkStart w:id="4212" w:name="_Toc82716404"/>
      <w:bookmarkStart w:id="4213" w:name="_Toc88818691"/>
      <w:bookmarkStart w:id="4214" w:name="_Toc90650613"/>
      <w:bookmarkStart w:id="4215" w:name="_Toc98506283"/>
      <w:bookmarkStart w:id="4216" w:name="_Toc106639568"/>
      <w:bookmarkStart w:id="4217" w:name="_Toc114779078"/>
      <w:bookmarkStart w:id="4218" w:name="_Toc122096995"/>
      <w:bookmarkStart w:id="4219" w:name="_Toc130844216"/>
      <w:bookmarkStart w:id="4220" w:name="_Toc138411923"/>
      <w:bookmarkStart w:id="4221" w:name="_Toc145956116"/>
      <w:bookmarkStart w:id="4222" w:name="_Toc153887556"/>
      <w:bookmarkStart w:id="4223" w:name="_Toc161905445"/>
      <w:bookmarkStart w:id="4224" w:name="_Toc170210048"/>
      <w:bookmarkStart w:id="4225" w:name="_Toc183618281"/>
      <w:bookmarkStart w:id="4226" w:name="_Toc186726584"/>
      <w:bookmarkStart w:id="4227" w:name="_Toc192836679"/>
      <w:bookmarkStart w:id="4228" w:name="_Toc199253149"/>
      <w:r>
        <w:lastRenderedPageBreak/>
        <w:t>6.1.6.3.19</w:t>
      </w:r>
      <w:r w:rsidRPr="003B2883">
        <w:tab/>
        <w:t xml:space="preserve">Enumeration: </w:t>
      </w:r>
      <w:r>
        <w:t>ReportedEventType</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229" w:name="_Toc20150436"/>
      <w:bookmarkStart w:id="4230" w:name="_Toc25168683"/>
      <w:bookmarkStart w:id="4231" w:name="_Toc27593102"/>
      <w:bookmarkStart w:id="4232" w:name="_Toc34147974"/>
      <w:bookmarkStart w:id="4233" w:name="_Toc36463358"/>
      <w:bookmarkStart w:id="4234" w:name="_Toc43215198"/>
      <w:bookmarkStart w:id="4235" w:name="_Toc45032446"/>
      <w:bookmarkStart w:id="4236" w:name="_Toc49849935"/>
      <w:bookmarkStart w:id="4237" w:name="_Toc51873449"/>
      <w:bookmarkStart w:id="4238" w:name="_Toc56517577"/>
      <w:bookmarkStart w:id="4239" w:name="_Toc58594478"/>
      <w:bookmarkStart w:id="4240" w:name="_Toc67685988"/>
      <w:bookmarkStart w:id="4241" w:name="_Toc74993815"/>
      <w:bookmarkStart w:id="4242" w:name="_Toc82716405"/>
      <w:bookmarkStart w:id="4243" w:name="_Toc88818692"/>
      <w:bookmarkStart w:id="4244" w:name="_Toc90650614"/>
      <w:bookmarkStart w:id="4245" w:name="_Toc98506284"/>
      <w:bookmarkStart w:id="4246" w:name="_Toc106639569"/>
      <w:bookmarkStart w:id="4247" w:name="_Toc114779079"/>
      <w:bookmarkStart w:id="4248" w:name="_Toc122096996"/>
      <w:bookmarkStart w:id="4249" w:name="_Toc130844217"/>
      <w:bookmarkStart w:id="4250" w:name="_Toc138411924"/>
      <w:bookmarkStart w:id="4251" w:name="_Toc145956117"/>
      <w:bookmarkStart w:id="4252" w:name="_Toc153887557"/>
      <w:bookmarkStart w:id="4253" w:name="_Toc161905446"/>
      <w:bookmarkStart w:id="4254" w:name="_Toc170210049"/>
      <w:bookmarkStart w:id="4255" w:name="_Toc183618282"/>
      <w:bookmarkStart w:id="4256" w:name="_Toc186726585"/>
      <w:bookmarkStart w:id="4257" w:name="_Toc192836680"/>
      <w:bookmarkStart w:id="4258" w:name="_Toc199253150"/>
      <w:r>
        <w:t>6.1.6.3.20</w:t>
      </w:r>
      <w:r w:rsidRPr="003B2883">
        <w:tab/>
        <w:t>Enumeration</w:t>
      </w:r>
      <w:r>
        <w:t>: TerminationCause</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259" w:name="_Toc25168684"/>
      <w:bookmarkStart w:id="4260" w:name="_Toc27593103"/>
      <w:bookmarkStart w:id="4261" w:name="_Toc34147975"/>
      <w:bookmarkStart w:id="4262" w:name="_Toc36463359"/>
      <w:bookmarkStart w:id="4263" w:name="_Toc43215199"/>
      <w:bookmarkStart w:id="4264" w:name="_Toc45032447"/>
      <w:bookmarkStart w:id="4265" w:name="_Toc49849936"/>
      <w:bookmarkStart w:id="4266" w:name="_Toc51873450"/>
      <w:bookmarkStart w:id="4267" w:name="_Toc56517578"/>
      <w:bookmarkStart w:id="4268" w:name="_Toc58594479"/>
      <w:bookmarkStart w:id="4269" w:name="_Toc67685989"/>
      <w:bookmarkStart w:id="4270" w:name="_Toc74993816"/>
      <w:bookmarkStart w:id="4271" w:name="_Toc82716406"/>
      <w:bookmarkStart w:id="4272" w:name="_Toc88818693"/>
      <w:bookmarkStart w:id="4273" w:name="_Toc90650615"/>
      <w:bookmarkStart w:id="4274" w:name="_Toc98506285"/>
      <w:bookmarkStart w:id="4275" w:name="_Toc106639570"/>
      <w:bookmarkStart w:id="4276" w:name="_Toc114779080"/>
      <w:bookmarkStart w:id="4277" w:name="_Toc122096997"/>
      <w:bookmarkStart w:id="4278" w:name="_Toc130844218"/>
      <w:bookmarkStart w:id="4279" w:name="_Toc138411925"/>
      <w:bookmarkStart w:id="4280" w:name="_Toc145956118"/>
      <w:bookmarkStart w:id="4281" w:name="_Toc153887558"/>
      <w:bookmarkStart w:id="4282" w:name="_Toc161905447"/>
      <w:bookmarkStart w:id="4283" w:name="_Toc170210050"/>
      <w:bookmarkStart w:id="4284" w:name="_Toc183618283"/>
      <w:bookmarkStart w:id="4285" w:name="_Toc186726586"/>
      <w:bookmarkStart w:id="4286" w:name="_Toc192836681"/>
      <w:bookmarkStart w:id="4287" w:name="_Toc199253151"/>
      <w:r w:rsidRPr="00EB7848">
        <w:t>6.1.6.3.21</w:t>
      </w:r>
      <w:r w:rsidRPr="00EB7848">
        <w:tab/>
        <w:t xml:space="preserve">Enumeration: </w:t>
      </w:r>
      <w:r w:rsidRPr="00EB7848">
        <w:rPr>
          <w:lang w:eastAsia="zh-CN"/>
        </w:rPr>
        <w:t>LcsQosClass</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288" w:name="_Toc34147976"/>
      <w:bookmarkStart w:id="4289" w:name="_Toc36463360"/>
      <w:bookmarkStart w:id="4290" w:name="_Toc43215200"/>
      <w:bookmarkStart w:id="4291" w:name="_Toc45032448"/>
      <w:bookmarkStart w:id="4292" w:name="_Toc49849937"/>
      <w:bookmarkStart w:id="4293" w:name="_Toc51873451"/>
      <w:bookmarkStart w:id="4294" w:name="_Toc56517579"/>
      <w:bookmarkStart w:id="4295" w:name="_Toc58594480"/>
      <w:bookmarkStart w:id="4296" w:name="_Toc67685990"/>
      <w:bookmarkStart w:id="4297" w:name="_Toc74993817"/>
      <w:bookmarkStart w:id="4298" w:name="_Toc82716407"/>
      <w:bookmarkStart w:id="4299" w:name="_Toc88818694"/>
      <w:bookmarkStart w:id="4300" w:name="_Toc90650616"/>
      <w:bookmarkStart w:id="4301" w:name="_Toc98506286"/>
      <w:bookmarkStart w:id="4302" w:name="_Toc106639571"/>
      <w:bookmarkStart w:id="4303" w:name="_Toc114779081"/>
      <w:bookmarkStart w:id="4304" w:name="_Toc122096998"/>
      <w:bookmarkStart w:id="4305" w:name="_Toc130844219"/>
      <w:bookmarkStart w:id="4306" w:name="_Toc138411926"/>
      <w:bookmarkStart w:id="4307" w:name="_Toc145956119"/>
      <w:bookmarkStart w:id="4308" w:name="_Toc153887559"/>
      <w:bookmarkStart w:id="4309" w:name="_Toc161905448"/>
      <w:bookmarkStart w:id="4310" w:name="_Toc170210051"/>
      <w:bookmarkStart w:id="4311" w:name="_Toc183618284"/>
      <w:bookmarkStart w:id="4312" w:name="_Toc186726587"/>
      <w:bookmarkStart w:id="4313" w:name="_Toc192836682"/>
      <w:bookmarkStart w:id="4314" w:name="_Toc199253152"/>
      <w:r>
        <w:t>6.1.6.3.22</w:t>
      </w:r>
      <w:r>
        <w:tab/>
        <w:t xml:space="preserve">Enumeration: </w:t>
      </w:r>
      <w:r w:rsidRPr="0031710B">
        <w:rPr>
          <w:lang w:eastAsia="zh-CN"/>
        </w:rPr>
        <w:t>UeLocationServiceInd</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315" w:name="_Toc138411927"/>
      <w:bookmarkStart w:id="4316" w:name="_Toc145956120"/>
      <w:bookmarkStart w:id="4317" w:name="_Toc153887560"/>
      <w:bookmarkStart w:id="4318" w:name="_Toc161905449"/>
      <w:bookmarkStart w:id="4319" w:name="_Toc170210052"/>
      <w:bookmarkStart w:id="4320" w:name="_Toc183618285"/>
      <w:bookmarkStart w:id="4321" w:name="_Toc186726588"/>
      <w:bookmarkStart w:id="4322" w:name="_Toc192836683"/>
      <w:bookmarkStart w:id="4323" w:name="_Toc199253153"/>
      <w:r>
        <w:t>6.1.6.3.</w:t>
      </w:r>
      <w:r w:rsidR="006F709B">
        <w:t>23</w:t>
      </w:r>
      <w:r>
        <w:tab/>
      </w:r>
      <w:r w:rsidR="00AC3DAF">
        <w:t xml:space="preserve">Enumeration: </w:t>
      </w:r>
      <w:r w:rsidR="00AC3DAF">
        <w:rPr>
          <w:lang w:eastAsia="zh-CN"/>
        </w:rPr>
        <w:t>IndoorOutdoorInd</w:t>
      </w:r>
      <w:bookmarkEnd w:id="4315"/>
      <w:bookmarkEnd w:id="4316"/>
      <w:bookmarkEnd w:id="4317"/>
      <w:bookmarkEnd w:id="4318"/>
      <w:bookmarkEnd w:id="4319"/>
      <w:bookmarkEnd w:id="4320"/>
      <w:bookmarkEnd w:id="4321"/>
      <w:bookmarkEnd w:id="4322"/>
      <w:bookmarkEnd w:id="432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324" w:name="_Toc122096358"/>
      <w:bookmarkStart w:id="4325" w:name="_Toc138411643"/>
      <w:bookmarkStart w:id="4326" w:name="_Toc145956121"/>
      <w:bookmarkStart w:id="4327" w:name="_Toc153887561"/>
      <w:bookmarkStart w:id="4328" w:name="_Toc161905450"/>
      <w:bookmarkStart w:id="4329" w:name="_Toc170210053"/>
      <w:bookmarkStart w:id="4330" w:name="_Toc183618286"/>
      <w:bookmarkStart w:id="4331" w:name="_Toc186726589"/>
      <w:bookmarkStart w:id="4332" w:name="_Toc192836684"/>
      <w:bookmarkStart w:id="4333" w:name="_Toc199253154"/>
      <w:r>
        <w:lastRenderedPageBreak/>
        <w:t>6.1.6.3.24</w:t>
      </w:r>
      <w:r>
        <w:tab/>
        <w:t xml:space="preserve">Enumeration: </w:t>
      </w:r>
      <w:bookmarkEnd w:id="4324"/>
      <w:bookmarkEnd w:id="4325"/>
      <w:r>
        <w:rPr>
          <w:lang w:eastAsia="zh-CN"/>
        </w:rPr>
        <w:t>FixType</w:t>
      </w:r>
      <w:bookmarkEnd w:id="4326"/>
      <w:bookmarkEnd w:id="4327"/>
      <w:bookmarkEnd w:id="4328"/>
      <w:bookmarkEnd w:id="4329"/>
      <w:bookmarkEnd w:id="4330"/>
      <w:bookmarkEnd w:id="4331"/>
      <w:bookmarkEnd w:id="4332"/>
      <w:bookmarkEnd w:id="4333"/>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334" w:name="_Toc145956122"/>
      <w:bookmarkStart w:id="4335" w:name="_Toc153887562"/>
      <w:bookmarkStart w:id="4336" w:name="_Toc161905451"/>
      <w:bookmarkStart w:id="4337" w:name="_Toc170210054"/>
      <w:bookmarkStart w:id="4338" w:name="_Toc183618287"/>
      <w:bookmarkStart w:id="4339" w:name="_Toc186726590"/>
      <w:bookmarkStart w:id="4340" w:name="_Toc192836685"/>
      <w:bookmarkStart w:id="4341" w:name="_Toc199253155"/>
      <w:r>
        <w:t>6.1.6.3.25</w:t>
      </w:r>
      <w:r>
        <w:tab/>
        <w:t xml:space="preserve">Enumeration: </w:t>
      </w:r>
      <w:r w:rsidRPr="009413E0">
        <w:rPr>
          <w:lang w:eastAsia="zh-CN"/>
        </w:rPr>
        <w:t>LosNlosMeasureInd</w:t>
      </w:r>
      <w:bookmarkEnd w:id="4334"/>
      <w:bookmarkEnd w:id="4335"/>
      <w:bookmarkEnd w:id="4336"/>
      <w:bookmarkEnd w:id="4337"/>
      <w:bookmarkEnd w:id="4338"/>
      <w:bookmarkEnd w:id="4339"/>
      <w:bookmarkEnd w:id="4340"/>
      <w:bookmarkEnd w:id="4341"/>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342" w:name="_Toc145956123"/>
      <w:bookmarkStart w:id="4343" w:name="_Toc153887563"/>
      <w:bookmarkStart w:id="4344" w:name="_Toc161905452"/>
      <w:bookmarkStart w:id="4345" w:name="_Toc170210055"/>
      <w:bookmarkStart w:id="4346" w:name="_Toc183618288"/>
      <w:bookmarkStart w:id="4347" w:name="_Toc186726591"/>
      <w:bookmarkStart w:id="4348" w:name="_Toc192836686"/>
      <w:bookmarkStart w:id="4349" w:name="_Toc199253156"/>
      <w:r>
        <w:t>6.1.6.3.26</w:t>
      </w:r>
      <w:r>
        <w:tab/>
        <w:t>Enumeration: UpConnectionS</w:t>
      </w:r>
      <w:r w:rsidRPr="00EC7E78">
        <w:t>tatus</w:t>
      </w:r>
      <w:bookmarkEnd w:id="4342"/>
      <w:bookmarkEnd w:id="4343"/>
      <w:bookmarkEnd w:id="4344"/>
      <w:bookmarkEnd w:id="4345"/>
      <w:bookmarkEnd w:id="4346"/>
      <w:bookmarkEnd w:id="4347"/>
      <w:bookmarkEnd w:id="4348"/>
      <w:bookmarkEnd w:id="4349"/>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4350" w:name="_Toc145956124"/>
      <w:bookmarkStart w:id="4351" w:name="_Toc153887564"/>
      <w:bookmarkStart w:id="4352" w:name="_Toc161905453"/>
      <w:bookmarkStart w:id="4353" w:name="_Toc170210056"/>
      <w:bookmarkStart w:id="4354" w:name="_Toc183618289"/>
      <w:bookmarkStart w:id="4355" w:name="_Toc186726592"/>
      <w:bookmarkStart w:id="4356" w:name="_Toc192836687"/>
      <w:bookmarkStart w:id="4357" w:name="_Toc199253157"/>
      <w:r w:rsidRPr="003B2883">
        <w:t>6.</w:t>
      </w:r>
      <w:r>
        <w:t>1</w:t>
      </w:r>
      <w:r w:rsidRPr="003B2883">
        <w:t>.6.3.</w:t>
      </w:r>
      <w:r w:rsidR="00D773A8">
        <w:t>27</w:t>
      </w:r>
      <w:r w:rsidRPr="003B2883">
        <w:tab/>
        <w:t xml:space="preserve">Enumeration: </w:t>
      </w:r>
      <w:r>
        <w:t>RangingSlResult</w:t>
      </w:r>
      <w:bookmarkEnd w:id="4350"/>
      <w:bookmarkEnd w:id="4351"/>
      <w:bookmarkEnd w:id="4352"/>
      <w:bookmarkEnd w:id="4353"/>
      <w:bookmarkEnd w:id="4354"/>
      <w:bookmarkEnd w:id="4355"/>
      <w:bookmarkEnd w:id="4356"/>
      <w:bookmarkEnd w:id="4357"/>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358" w:name="_Toc145956125"/>
      <w:bookmarkStart w:id="4359" w:name="_Toc153887565"/>
      <w:bookmarkStart w:id="4360" w:name="_Toc161905454"/>
      <w:bookmarkStart w:id="4361" w:name="_Toc170210057"/>
      <w:bookmarkStart w:id="4362" w:name="_Toc183618290"/>
      <w:bookmarkStart w:id="4363" w:name="_Toc186726593"/>
      <w:bookmarkStart w:id="4364" w:name="_Toc192836688"/>
      <w:bookmarkStart w:id="4365" w:name="_Toc199253158"/>
      <w:r>
        <w:t>6.1.6.3.</w:t>
      </w:r>
      <w:r w:rsidR="00D773A8">
        <w:t>28</w:t>
      </w:r>
      <w:r w:rsidRPr="00BC662F">
        <w:tab/>
        <w:t xml:space="preserve">Enumeration: </w:t>
      </w:r>
      <w:r>
        <w:t>RelatedU</w:t>
      </w:r>
      <w:r w:rsidR="001B1456">
        <w:t>e</w:t>
      </w:r>
      <w:r w:rsidRPr="003B2883">
        <w:t>Type</w:t>
      </w:r>
      <w:bookmarkEnd w:id="4358"/>
      <w:bookmarkEnd w:id="4359"/>
      <w:bookmarkEnd w:id="4360"/>
      <w:bookmarkEnd w:id="4361"/>
      <w:bookmarkEnd w:id="4362"/>
      <w:bookmarkEnd w:id="4363"/>
      <w:bookmarkEnd w:id="4364"/>
      <w:bookmarkEnd w:id="4365"/>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366" w:name="_Toc153887566"/>
      <w:bookmarkStart w:id="4367" w:name="_Toc161905455"/>
      <w:bookmarkStart w:id="4368" w:name="_Toc170210058"/>
      <w:bookmarkStart w:id="4369" w:name="_Toc183618291"/>
      <w:bookmarkStart w:id="4370" w:name="_Toc186726594"/>
      <w:bookmarkStart w:id="4371" w:name="_Toc192836689"/>
      <w:bookmarkStart w:id="4372" w:name="_Toc199253159"/>
      <w:r>
        <w:t>6.1.6.3.29</w:t>
      </w:r>
      <w:r>
        <w:tab/>
        <w:t xml:space="preserve">Enumeration: </w:t>
      </w:r>
      <w:r>
        <w:rPr>
          <w:lang w:eastAsia="zh-CN"/>
        </w:rPr>
        <w:t>LcsUpConnectionInd</w:t>
      </w:r>
      <w:bookmarkEnd w:id="4366"/>
      <w:bookmarkEnd w:id="4367"/>
      <w:bookmarkEnd w:id="4368"/>
      <w:bookmarkEnd w:id="4369"/>
      <w:bookmarkEnd w:id="4370"/>
      <w:bookmarkEnd w:id="4371"/>
      <w:bookmarkEnd w:id="4372"/>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373" w:name="_Toc153887567"/>
      <w:bookmarkStart w:id="4374" w:name="_Toc161905456"/>
      <w:bookmarkStart w:id="4375" w:name="_Toc170210059"/>
      <w:bookmarkStart w:id="4376" w:name="_Toc183618292"/>
      <w:bookmarkStart w:id="4377" w:name="_Toc186726595"/>
      <w:bookmarkStart w:id="4378" w:name="_Toc192836690"/>
      <w:bookmarkStart w:id="4379" w:name="_Toc199253160"/>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373"/>
      <w:bookmarkEnd w:id="4374"/>
      <w:bookmarkEnd w:id="4375"/>
      <w:bookmarkEnd w:id="4376"/>
      <w:bookmarkEnd w:id="4377"/>
      <w:bookmarkEnd w:id="4378"/>
      <w:bookmarkEnd w:id="437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380" w:name="_Toc192836691"/>
      <w:bookmarkStart w:id="4381" w:name="_Toc199253161"/>
      <w:r>
        <w:t>6.1.6.3.</w:t>
      </w:r>
      <w:r w:rsidR="00CF4DA5">
        <w:t>31</w:t>
      </w:r>
      <w:r w:rsidRPr="00BC662F">
        <w:tab/>
        <w:t xml:space="preserve">Enumeration: </w:t>
      </w:r>
      <w:r>
        <w:t>UnitsLinearV</w:t>
      </w:r>
      <w:r w:rsidRPr="00093A1E">
        <w:t>elocity</w:t>
      </w:r>
      <w:bookmarkEnd w:id="4380"/>
      <w:bookmarkEnd w:id="4381"/>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382" w:name="_Toc192836692"/>
      <w:bookmarkStart w:id="4383" w:name="_Toc199253162"/>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382"/>
      <w:bookmarkEnd w:id="4383"/>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384" w:name="_Toc25073996"/>
      <w:bookmarkStart w:id="4385" w:name="_Toc27584636"/>
      <w:bookmarkStart w:id="4386" w:name="_Toc34147977"/>
      <w:bookmarkStart w:id="4387" w:name="_Toc36463361"/>
      <w:bookmarkStart w:id="4388" w:name="_Toc43215201"/>
      <w:bookmarkStart w:id="4389" w:name="_Toc45032449"/>
      <w:bookmarkStart w:id="4390" w:name="_Toc49849938"/>
      <w:bookmarkStart w:id="4391" w:name="_Toc51873452"/>
      <w:bookmarkStart w:id="4392" w:name="_Toc56517580"/>
      <w:bookmarkStart w:id="4393" w:name="_Toc58594481"/>
      <w:bookmarkStart w:id="4394" w:name="_Toc67685991"/>
      <w:bookmarkStart w:id="4395" w:name="_Toc74993818"/>
      <w:bookmarkStart w:id="4396" w:name="_Toc82716408"/>
      <w:bookmarkStart w:id="4397" w:name="_Toc88818695"/>
      <w:bookmarkStart w:id="4398" w:name="_Toc90650617"/>
      <w:bookmarkStart w:id="4399" w:name="_Toc98506287"/>
      <w:bookmarkStart w:id="4400" w:name="_Toc106639572"/>
      <w:bookmarkStart w:id="4401" w:name="_Toc114779082"/>
      <w:bookmarkStart w:id="4402" w:name="_Toc122096999"/>
      <w:bookmarkStart w:id="4403" w:name="_Toc130844220"/>
      <w:bookmarkStart w:id="4404" w:name="_Toc138411928"/>
      <w:bookmarkStart w:id="4405" w:name="_Toc145956126"/>
      <w:bookmarkStart w:id="4406" w:name="_Toc153887568"/>
      <w:bookmarkStart w:id="4407" w:name="_Toc161905457"/>
      <w:bookmarkStart w:id="4408" w:name="_Toc170210060"/>
      <w:bookmarkStart w:id="4409" w:name="_Toc183618293"/>
      <w:bookmarkStart w:id="4410" w:name="_Toc186726596"/>
      <w:bookmarkStart w:id="4411" w:name="_Toc192836693"/>
      <w:bookmarkStart w:id="4412" w:name="_Toc199253163"/>
      <w:bookmarkStart w:id="4413" w:name="_Toc25073998"/>
      <w:bookmarkStart w:id="4414" w:name="_Toc27584638"/>
      <w:bookmarkStart w:id="4415" w:name="_Toc20150437"/>
      <w:bookmarkStart w:id="4416" w:name="_Toc25168685"/>
      <w:bookmarkStart w:id="4417" w:name="_Toc27593104"/>
      <w:r>
        <w:t>6.1.6.4</w:t>
      </w:r>
      <w:r>
        <w:tab/>
        <w:t>Binary data</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3CC82FFE" w14:textId="77777777" w:rsidR="00EB7848" w:rsidRDefault="00EB7848" w:rsidP="00B32564">
      <w:pPr>
        <w:pStyle w:val="Heading5"/>
        <w:rPr>
          <w:lang w:val="en-US"/>
        </w:rPr>
      </w:pPr>
      <w:bookmarkStart w:id="4418" w:name="_Toc25073997"/>
      <w:bookmarkStart w:id="4419" w:name="_Toc27584637"/>
      <w:bookmarkStart w:id="4420" w:name="_Toc34147978"/>
      <w:bookmarkStart w:id="4421" w:name="_Toc36463362"/>
      <w:bookmarkStart w:id="4422" w:name="_Toc43215202"/>
      <w:bookmarkStart w:id="4423" w:name="_Toc45032450"/>
      <w:bookmarkStart w:id="4424" w:name="_Toc49849939"/>
      <w:bookmarkStart w:id="4425" w:name="_Toc51873453"/>
      <w:bookmarkStart w:id="4426" w:name="_Toc56517581"/>
      <w:bookmarkStart w:id="4427" w:name="_Toc58594482"/>
      <w:bookmarkStart w:id="4428" w:name="_Toc67685992"/>
      <w:bookmarkStart w:id="4429" w:name="_Toc74993819"/>
      <w:bookmarkStart w:id="4430" w:name="_Toc82716409"/>
      <w:bookmarkStart w:id="4431" w:name="_Toc88818696"/>
      <w:bookmarkStart w:id="4432" w:name="_Toc90650618"/>
      <w:bookmarkStart w:id="4433" w:name="_Toc98506288"/>
      <w:bookmarkStart w:id="4434" w:name="_Toc106639573"/>
      <w:bookmarkStart w:id="4435" w:name="_Toc114779083"/>
      <w:bookmarkStart w:id="4436" w:name="_Toc122097000"/>
      <w:bookmarkStart w:id="4437" w:name="_Toc130844221"/>
      <w:bookmarkStart w:id="4438" w:name="_Toc138411929"/>
      <w:bookmarkStart w:id="4439" w:name="_Toc145956127"/>
      <w:bookmarkStart w:id="4440" w:name="_Toc153887569"/>
      <w:bookmarkStart w:id="4441" w:name="_Toc161905458"/>
      <w:bookmarkStart w:id="4442" w:name="_Toc170210061"/>
      <w:bookmarkStart w:id="4443" w:name="_Toc183618294"/>
      <w:bookmarkStart w:id="4444" w:name="_Toc186726597"/>
      <w:bookmarkStart w:id="4445" w:name="_Toc192836694"/>
      <w:bookmarkStart w:id="4446" w:name="_Toc199253164"/>
      <w:r>
        <w:rPr>
          <w:lang w:val="en-US"/>
        </w:rPr>
        <w:t>6.1.6.4.1</w:t>
      </w:r>
      <w:r>
        <w:rPr>
          <w:lang w:val="en-US"/>
        </w:rPr>
        <w:tab/>
        <w:t>Introduction</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447" w:name="_Toc34147979"/>
      <w:bookmarkStart w:id="4448" w:name="_Toc36463363"/>
      <w:bookmarkStart w:id="4449" w:name="_Toc43215203"/>
      <w:bookmarkStart w:id="4450" w:name="_Toc45032451"/>
      <w:bookmarkStart w:id="4451" w:name="_Toc49849940"/>
      <w:bookmarkStart w:id="4452" w:name="_Toc51873454"/>
      <w:bookmarkStart w:id="4453" w:name="_Toc56517582"/>
      <w:bookmarkStart w:id="4454" w:name="_Toc58594483"/>
      <w:bookmarkStart w:id="4455" w:name="_Toc67685993"/>
      <w:bookmarkStart w:id="4456" w:name="_Toc74993820"/>
      <w:bookmarkStart w:id="4457" w:name="_Toc82716410"/>
      <w:bookmarkStart w:id="4458" w:name="_Toc88818697"/>
      <w:bookmarkStart w:id="4459" w:name="_Toc90650619"/>
      <w:bookmarkStart w:id="4460" w:name="_Toc98506289"/>
      <w:bookmarkStart w:id="4461" w:name="_Toc106639574"/>
      <w:bookmarkStart w:id="4462" w:name="_Toc114779084"/>
      <w:bookmarkStart w:id="4463" w:name="_Toc122097001"/>
      <w:bookmarkStart w:id="4464" w:name="_Toc130844222"/>
      <w:bookmarkStart w:id="4465" w:name="_Toc138411930"/>
      <w:bookmarkStart w:id="4466" w:name="_Toc145956128"/>
      <w:bookmarkStart w:id="4467" w:name="_Toc153887570"/>
      <w:bookmarkStart w:id="4468" w:name="_Toc161905459"/>
      <w:bookmarkStart w:id="4469" w:name="_Toc170210062"/>
      <w:bookmarkStart w:id="4470" w:name="_Toc183618295"/>
      <w:bookmarkStart w:id="4471" w:name="_Toc186726598"/>
      <w:bookmarkStart w:id="4472" w:name="_Toc192836695"/>
      <w:bookmarkStart w:id="4473" w:name="_Toc199253165"/>
      <w:r>
        <w:rPr>
          <w:lang w:val="en-US"/>
        </w:rPr>
        <w:t>6.1.6.4.2</w:t>
      </w:r>
      <w:r>
        <w:rPr>
          <w:lang w:val="en-US"/>
        </w:rPr>
        <w:tab/>
        <w:t>LPP Message</w:t>
      </w:r>
      <w:bookmarkEnd w:id="4413"/>
      <w:bookmarkEnd w:id="4414"/>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474" w:name="_Toc34147980"/>
      <w:bookmarkStart w:id="4475" w:name="_Toc36463364"/>
      <w:bookmarkStart w:id="4476" w:name="_Toc43215204"/>
      <w:bookmarkStart w:id="4477" w:name="_Toc45032452"/>
      <w:bookmarkStart w:id="4478" w:name="_Toc49849941"/>
      <w:bookmarkStart w:id="4479" w:name="_Toc51873455"/>
      <w:bookmarkStart w:id="4480" w:name="_Toc56517583"/>
      <w:bookmarkStart w:id="4481" w:name="_Toc58594484"/>
      <w:bookmarkStart w:id="4482" w:name="_Toc67685994"/>
      <w:bookmarkStart w:id="4483" w:name="_Toc74993821"/>
      <w:bookmarkStart w:id="4484" w:name="_Toc82716411"/>
      <w:bookmarkStart w:id="4485" w:name="_Toc88818698"/>
      <w:bookmarkStart w:id="4486" w:name="_Toc90650620"/>
      <w:bookmarkStart w:id="4487" w:name="_Toc98506290"/>
      <w:bookmarkStart w:id="4488" w:name="_Toc106639575"/>
      <w:bookmarkStart w:id="4489" w:name="_Toc114779085"/>
      <w:bookmarkStart w:id="4490" w:name="_Toc122097002"/>
      <w:bookmarkStart w:id="4491" w:name="_Toc130844223"/>
      <w:bookmarkStart w:id="4492" w:name="_Toc138411931"/>
      <w:bookmarkStart w:id="4493" w:name="_Toc145956129"/>
      <w:bookmarkStart w:id="4494" w:name="_Toc153887571"/>
      <w:bookmarkStart w:id="4495" w:name="_Toc161905460"/>
      <w:bookmarkStart w:id="4496" w:name="_Toc170210063"/>
      <w:bookmarkStart w:id="4497" w:name="_Toc183618296"/>
      <w:bookmarkStart w:id="4498" w:name="_Toc186726599"/>
      <w:bookmarkStart w:id="4499" w:name="_Toc192836696"/>
      <w:bookmarkStart w:id="4500" w:name="_Toc199253166"/>
      <w:r>
        <w:t>6.1.7</w:t>
      </w:r>
      <w:r>
        <w:tab/>
        <w:t>Error Handling</w:t>
      </w:r>
      <w:bookmarkEnd w:id="4415"/>
      <w:bookmarkEnd w:id="4416"/>
      <w:bookmarkEnd w:id="4417"/>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34939AA2" w14:textId="77777777" w:rsidR="00EB7848" w:rsidRDefault="00EB7848" w:rsidP="00B32564">
      <w:pPr>
        <w:pStyle w:val="Heading4"/>
      </w:pPr>
      <w:bookmarkStart w:id="4501" w:name="_Toc20150438"/>
      <w:bookmarkStart w:id="4502" w:name="_Toc25168686"/>
      <w:bookmarkStart w:id="4503" w:name="_Toc27593105"/>
      <w:bookmarkStart w:id="4504" w:name="_Toc34147981"/>
      <w:bookmarkStart w:id="4505" w:name="_Toc36463365"/>
      <w:bookmarkStart w:id="4506" w:name="_Toc43215205"/>
      <w:bookmarkStart w:id="4507" w:name="_Toc45032453"/>
      <w:bookmarkStart w:id="4508" w:name="_Toc49849942"/>
      <w:bookmarkStart w:id="4509" w:name="_Toc51873456"/>
      <w:bookmarkStart w:id="4510" w:name="_Toc56517584"/>
      <w:bookmarkStart w:id="4511" w:name="_Toc58594485"/>
      <w:bookmarkStart w:id="4512" w:name="_Toc67685995"/>
      <w:bookmarkStart w:id="4513" w:name="_Toc74993822"/>
      <w:bookmarkStart w:id="4514" w:name="_Toc82716412"/>
      <w:bookmarkStart w:id="4515" w:name="_Toc88818699"/>
      <w:bookmarkStart w:id="4516" w:name="_Toc90650621"/>
      <w:bookmarkStart w:id="4517" w:name="_Toc98506291"/>
      <w:bookmarkStart w:id="4518" w:name="_Toc106639576"/>
      <w:bookmarkStart w:id="4519" w:name="_Toc114779086"/>
      <w:bookmarkStart w:id="4520" w:name="_Toc122097003"/>
      <w:bookmarkStart w:id="4521" w:name="_Toc130844224"/>
      <w:bookmarkStart w:id="4522" w:name="_Toc138411932"/>
      <w:bookmarkStart w:id="4523" w:name="_Toc145956130"/>
      <w:bookmarkStart w:id="4524" w:name="_Toc153887572"/>
      <w:bookmarkStart w:id="4525" w:name="_Toc161905461"/>
      <w:bookmarkStart w:id="4526" w:name="_Toc170210064"/>
      <w:bookmarkStart w:id="4527" w:name="_Toc183618297"/>
      <w:bookmarkStart w:id="4528" w:name="_Toc186726600"/>
      <w:bookmarkStart w:id="4529" w:name="_Toc192836697"/>
      <w:bookmarkStart w:id="4530" w:name="_Toc199253167"/>
      <w:r>
        <w:t>6.1.7.1</w:t>
      </w:r>
      <w:r>
        <w:tab/>
        <w:t>General</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531" w:name="_Toc20150439"/>
      <w:bookmarkStart w:id="4532" w:name="_Toc25168687"/>
      <w:bookmarkStart w:id="4533" w:name="_Toc27593106"/>
      <w:bookmarkStart w:id="4534" w:name="_Toc34147982"/>
      <w:bookmarkStart w:id="4535" w:name="_Toc36463366"/>
      <w:bookmarkStart w:id="4536" w:name="_Toc43215206"/>
      <w:bookmarkStart w:id="4537" w:name="_Toc45032454"/>
      <w:bookmarkStart w:id="4538" w:name="_Toc49849943"/>
      <w:bookmarkStart w:id="4539" w:name="_Toc51873457"/>
      <w:bookmarkStart w:id="4540" w:name="_Toc56517585"/>
      <w:bookmarkStart w:id="4541" w:name="_Toc58594486"/>
      <w:bookmarkStart w:id="4542" w:name="_Toc67685996"/>
      <w:bookmarkStart w:id="4543" w:name="_Toc74993823"/>
      <w:bookmarkStart w:id="4544" w:name="_Toc82716413"/>
      <w:bookmarkStart w:id="4545" w:name="_Toc88818700"/>
      <w:bookmarkStart w:id="4546" w:name="_Toc90650622"/>
      <w:bookmarkStart w:id="4547" w:name="_Toc98506292"/>
      <w:bookmarkStart w:id="4548" w:name="_Toc106639577"/>
      <w:bookmarkStart w:id="4549" w:name="_Toc114779087"/>
      <w:bookmarkStart w:id="4550" w:name="_Toc122097004"/>
      <w:bookmarkStart w:id="4551" w:name="_Toc130844225"/>
      <w:bookmarkStart w:id="4552" w:name="_Toc138411933"/>
      <w:bookmarkStart w:id="4553" w:name="_Toc145956131"/>
      <w:bookmarkStart w:id="4554" w:name="_Toc153887573"/>
      <w:bookmarkStart w:id="4555" w:name="_Toc161905462"/>
      <w:bookmarkStart w:id="4556" w:name="_Toc170210065"/>
      <w:bookmarkStart w:id="4557" w:name="_Toc183618298"/>
      <w:bookmarkStart w:id="4558" w:name="_Toc186726601"/>
      <w:bookmarkStart w:id="4559" w:name="_Toc192836698"/>
      <w:bookmarkStart w:id="4560" w:name="_Toc199253168"/>
      <w:r>
        <w:t>6.1.7.2</w:t>
      </w:r>
      <w:r>
        <w:tab/>
        <w:t>Protocol Errors</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561" w:name="_Toc20150440"/>
      <w:bookmarkStart w:id="4562" w:name="_Toc25168688"/>
      <w:bookmarkStart w:id="4563" w:name="_Toc27593107"/>
      <w:bookmarkStart w:id="4564" w:name="_Toc34147983"/>
      <w:bookmarkStart w:id="4565" w:name="_Toc36463367"/>
      <w:bookmarkStart w:id="4566" w:name="_Toc43215207"/>
      <w:bookmarkStart w:id="4567" w:name="_Toc45032455"/>
      <w:bookmarkStart w:id="4568" w:name="_Toc49849944"/>
      <w:bookmarkStart w:id="4569" w:name="_Toc51873458"/>
      <w:bookmarkStart w:id="4570" w:name="_Toc56517586"/>
      <w:bookmarkStart w:id="4571" w:name="_Toc58594487"/>
      <w:bookmarkStart w:id="4572" w:name="_Toc67685997"/>
      <w:bookmarkStart w:id="4573" w:name="_Toc74993824"/>
      <w:bookmarkStart w:id="4574" w:name="_Toc82716414"/>
      <w:bookmarkStart w:id="4575" w:name="_Toc88818701"/>
      <w:bookmarkStart w:id="4576" w:name="_Toc90650623"/>
      <w:bookmarkStart w:id="4577" w:name="_Toc98506293"/>
      <w:bookmarkStart w:id="4578" w:name="_Toc106639578"/>
      <w:bookmarkStart w:id="4579" w:name="_Toc114779088"/>
      <w:bookmarkStart w:id="4580" w:name="_Toc122097005"/>
      <w:bookmarkStart w:id="4581" w:name="_Toc130844226"/>
      <w:bookmarkStart w:id="4582" w:name="_Toc138411934"/>
      <w:bookmarkStart w:id="4583" w:name="_Toc145956132"/>
      <w:bookmarkStart w:id="4584" w:name="_Toc153887574"/>
      <w:bookmarkStart w:id="4585" w:name="_Toc161905463"/>
      <w:bookmarkStart w:id="4586" w:name="_Toc170210066"/>
      <w:bookmarkStart w:id="4587" w:name="_Toc183618299"/>
      <w:bookmarkStart w:id="4588" w:name="_Toc186726602"/>
      <w:bookmarkStart w:id="4589" w:name="_Toc192836699"/>
      <w:bookmarkStart w:id="4590" w:name="_Toc199253169"/>
      <w:r>
        <w:t>6.1.7.3</w:t>
      </w:r>
      <w:r>
        <w:tab/>
        <w:t>Application Errors</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591" w:name="_Toc20150441"/>
      <w:bookmarkStart w:id="4592" w:name="_Toc25168689"/>
      <w:bookmarkStart w:id="4593" w:name="_Toc27593108"/>
      <w:bookmarkStart w:id="4594" w:name="_Toc34147984"/>
      <w:bookmarkStart w:id="4595" w:name="_Toc36463368"/>
      <w:bookmarkStart w:id="4596" w:name="_Toc43215208"/>
      <w:bookmarkStart w:id="4597" w:name="_Toc45032456"/>
      <w:bookmarkStart w:id="4598" w:name="_Toc49849945"/>
      <w:bookmarkStart w:id="4599" w:name="_Toc51873459"/>
      <w:bookmarkStart w:id="4600" w:name="_Toc56517587"/>
      <w:bookmarkStart w:id="4601" w:name="_Toc58594488"/>
      <w:bookmarkStart w:id="4602" w:name="_Toc67685998"/>
      <w:bookmarkStart w:id="4603" w:name="_Toc74993825"/>
      <w:bookmarkStart w:id="4604" w:name="_Toc82716415"/>
      <w:bookmarkStart w:id="4605" w:name="_Toc88818702"/>
      <w:bookmarkStart w:id="4606" w:name="_Toc90650624"/>
      <w:bookmarkStart w:id="4607" w:name="_Toc98506294"/>
      <w:bookmarkStart w:id="4608" w:name="_Toc106639579"/>
      <w:bookmarkStart w:id="4609" w:name="_Toc114779089"/>
      <w:bookmarkStart w:id="4610" w:name="_Toc122097006"/>
      <w:bookmarkStart w:id="4611" w:name="_Toc130844227"/>
      <w:bookmarkStart w:id="4612" w:name="_Toc138411935"/>
      <w:bookmarkStart w:id="4613" w:name="_Toc145956133"/>
      <w:bookmarkStart w:id="4614" w:name="_Toc153887575"/>
      <w:bookmarkStart w:id="4615" w:name="_Toc161905464"/>
      <w:bookmarkStart w:id="4616" w:name="_Toc170210067"/>
      <w:bookmarkStart w:id="4617" w:name="_Toc183618300"/>
      <w:bookmarkStart w:id="4618" w:name="_Toc186726603"/>
      <w:bookmarkStart w:id="4619" w:name="_Toc192836700"/>
      <w:bookmarkStart w:id="4620" w:name="_Toc199253170"/>
      <w:r>
        <w:rPr>
          <w:lang w:val="en-US"/>
        </w:rPr>
        <w:t>6.1.8</w:t>
      </w:r>
      <w:r>
        <w:rPr>
          <w:lang w:val="en-US"/>
        </w:rPr>
        <w:tab/>
        <w:t>Security</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621" w:name="_Toc11342351"/>
      <w:bookmarkStart w:id="4622" w:name="_Toc36460757"/>
      <w:bookmarkStart w:id="4623" w:name="_Toc45029965"/>
      <w:bookmarkStart w:id="4624" w:name="_Toc57026388"/>
      <w:bookmarkStart w:id="4625" w:name="_Toc67685999"/>
      <w:bookmarkStart w:id="4626" w:name="_Toc74993826"/>
      <w:bookmarkStart w:id="4627" w:name="_Toc82716416"/>
      <w:bookmarkStart w:id="4628" w:name="_Toc88818703"/>
      <w:bookmarkStart w:id="4629" w:name="_Toc90650625"/>
      <w:bookmarkStart w:id="4630" w:name="_Toc98506295"/>
      <w:bookmarkStart w:id="4631" w:name="_Toc106639580"/>
      <w:bookmarkStart w:id="4632" w:name="_Toc114779090"/>
      <w:bookmarkStart w:id="4633" w:name="_Toc122097007"/>
      <w:bookmarkStart w:id="4634" w:name="_Toc130844228"/>
      <w:bookmarkStart w:id="4635" w:name="_Toc138411936"/>
      <w:bookmarkStart w:id="4636" w:name="_Toc145956134"/>
      <w:bookmarkStart w:id="4637" w:name="_Toc153887576"/>
      <w:bookmarkStart w:id="4638" w:name="_Toc161905465"/>
      <w:bookmarkStart w:id="4639" w:name="_Toc170210068"/>
      <w:bookmarkStart w:id="4640" w:name="_Toc183618301"/>
      <w:bookmarkStart w:id="4641" w:name="_Toc186726604"/>
      <w:bookmarkStart w:id="4642" w:name="_Toc192836701"/>
      <w:bookmarkStart w:id="4643" w:name="_Toc199253171"/>
      <w:r w:rsidRPr="00AA440E">
        <w:rPr>
          <w:lang w:eastAsia="zh-CN"/>
        </w:rPr>
        <w:t>6.1.</w:t>
      </w:r>
      <w:r>
        <w:rPr>
          <w:lang w:eastAsia="zh-CN"/>
        </w:rPr>
        <w:t>9</w:t>
      </w:r>
      <w:r w:rsidRPr="00AA440E">
        <w:rPr>
          <w:lang w:eastAsia="zh-CN"/>
        </w:rPr>
        <w:tab/>
        <w:t>Feature Negotiation</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644" w:name="_Toc25074008"/>
      <w:bookmarkStart w:id="4645" w:name="_Toc34063200"/>
      <w:bookmarkStart w:id="4646" w:name="_Toc43120185"/>
      <w:bookmarkStart w:id="4647" w:name="_Toc49768242"/>
      <w:bookmarkStart w:id="4648" w:name="_Toc51867092"/>
      <w:bookmarkStart w:id="4649" w:name="_Toc67686000"/>
      <w:bookmarkStart w:id="4650" w:name="_Toc74993827"/>
      <w:bookmarkStart w:id="4651" w:name="_Toc82716417"/>
      <w:bookmarkStart w:id="4652" w:name="_Toc88818704"/>
      <w:bookmarkStart w:id="4653" w:name="_Toc90650626"/>
      <w:bookmarkStart w:id="4654" w:name="_Toc98506296"/>
      <w:bookmarkStart w:id="4655" w:name="_Toc106639581"/>
      <w:bookmarkStart w:id="4656" w:name="_Toc114779091"/>
      <w:bookmarkStart w:id="4657" w:name="_Toc122097008"/>
      <w:bookmarkStart w:id="4658" w:name="_Toc130844229"/>
      <w:bookmarkStart w:id="4659" w:name="_Toc138411937"/>
      <w:bookmarkStart w:id="4660" w:name="_Toc145956135"/>
      <w:bookmarkStart w:id="4661" w:name="_Toc153887577"/>
      <w:bookmarkStart w:id="4662" w:name="_Toc161905466"/>
      <w:bookmarkStart w:id="4663" w:name="_Toc170210069"/>
      <w:bookmarkStart w:id="4664" w:name="_Toc183618302"/>
      <w:bookmarkStart w:id="4665" w:name="_Toc186726605"/>
      <w:bookmarkStart w:id="4666" w:name="_Toc192836702"/>
      <w:bookmarkStart w:id="4667" w:name="_Toc199253172"/>
      <w:r>
        <w:rPr>
          <w:lang w:val="en-US"/>
        </w:rPr>
        <w:t>6.1.</w:t>
      </w:r>
      <w:r w:rsidR="00457BD2">
        <w:rPr>
          <w:lang w:val="en-US"/>
        </w:rPr>
        <w:t>10</w:t>
      </w:r>
      <w:r>
        <w:rPr>
          <w:lang w:val="en-US"/>
        </w:rPr>
        <w:tab/>
      </w:r>
      <w:bookmarkEnd w:id="4644"/>
      <w:bookmarkEnd w:id="4645"/>
      <w:bookmarkEnd w:id="4646"/>
      <w:bookmarkEnd w:id="4647"/>
      <w:bookmarkEnd w:id="4648"/>
      <w:r>
        <w:rPr>
          <w:lang w:val="en-US"/>
        </w:rPr>
        <w:t>HTTP redirection</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668" w:name="_Toc25168690"/>
      <w:bookmarkStart w:id="4669" w:name="_Toc27593109"/>
      <w:bookmarkStart w:id="4670" w:name="_Toc34147985"/>
      <w:bookmarkStart w:id="4671" w:name="_Toc36463369"/>
      <w:bookmarkStart w:id="4672" w:name="_Toc43215209"/>
      <w:bookmarkStart w:id="4673" w:name="_Toc45032457"/>
      <w:bookmarkStart w:id="4674" w:name="_Toc49849946"/>
      <w:bookmarkStart w:id="4675" w:name="_Toc51873460"/>
      <w:bookmarkStart w:id="4676" w:name="_Toc56517588"/>
      <w:bookmarkStart w:id="4677" w:name="_Toc58594489"/>
      <w:bookmarkStart w:id="4678" w:name="_Toc67686001"/>
      <w:bookmarkStart w:id="4679" w:name="_Toc74993828"/>
      <w:bookmarkStart w:id="4680" w:name="_Toc82716418"/>
      <w:bookmarkStart w:id="4681" w:name="_Toc88818705"/>
      <w:bookmarkStart w:id="4682" w:name="_Toc90650627"/>
      <w:bookmarkStart w:id="4683" w:name="_Toc98506297"/>
      <w:bookmarkStart w:id="4684" w:name="_Toc106639582"/>
      <w:bookmarkStart w:id="4685" w:name="_Toc114779092"/>
      <w:bookmarkStart w:id="4686" w:name="_Toc122097009"/>
      <w:bookmarkStart w:id="4687" w:name="_Toc130844230"/>
      <w:bookmarkStart w:id="4688" w:name="_Toc138411938"/>
      <w:bookmarkStart w:id="4689" w:name="_Toc145956136"/>
      <w:bookmarkStart w:id="4690" w:name="_Toc153887578"/>
      <w:bookmarkStart w:id="4691" w:name="_Toc161905467"/>
      <w:bookmarkStart w:id="4692" w:name="_Toc170210070"/>
      <w:bookmarkStart w:id="4693" w:name="_Toc183618303"/>
      <w:bookmarkStart w:id="4694" w:name="_Toc186726606"/>
      <w:bookmarkStart w:id="4695" w:name="_Toc192836703"/>
      <w:bookmarkStart w:id="4696" w:name="_Toc199253173"/>
      <w:r>
        <w:rPr>
          <w:lang w:eastAsia="zh-CN"/>
        </w:rPr>
        <w:t>6.2</w:t>
      </w:r>
      <w:r>
        <w:tab/>
        <w:t>Nlmf_Broadcast Service API</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6B444DB1" w14:textId="77777777" w:rsidR="00EB7848" w:rsidRDefault="00EB7848" w:rsidP="00B32564">
      <w:pPr>
        <w:pStyle w:val="Heading3"/>
      </w:pPr>
      <w:bookmarkStart w:id="4697" w:name="_Toc25168691"/>
      <w:bookmarkStart w:id="4698" w:name="_Toc27593110"/>
      <w:bookmarkStart w:id="4699" w:name="_Toc34147986"/>
      <w:bookmarkStart w:id="4700" w:name="_Toc36463370"/>
      <w:bookmarkStart w:id="4701" w:name="_Toc43215210"/>
      <w:bookmarkStart w:id="4702" w:name="_Toc45032458"/>
      <w:bookmarkStart w:id="4703" w:name="_Toc49849947"/>
      <w:bookmarkStart w:id="4704" w:name="_Toc51873461"/>
      <w:bookmarkStart w:id="4705" w:name="_Toc56517589"/>
      <w:bookmarkStart w:id="4706" w:name="_Toc58594490"/>
      <w:bookmarkStart w:id="4707" w:name="_Toc67686002"/>
      <w:bookmarkStart w:id="4708" w:name="_Toc74993829"/>
      <w:bookmarkStart w:id="4709" w:name="_Toc82716419"/>
      <w:bookmarkStart w:id="4710" w:name="_Toc88818706"/>
      <w:bookmarkStart w:id="4711" w:name="_Toc90650628"/>
      <w:bookmarkStart w:id="4712" w:name="_Toc98506298"/>
      <w:bookmarkStart w:id="4713" w:name="_Toc106639583"/>
      <w:bookmarkStart w:id="4714" w:name="_Toc114779093"/>
      <w:bookmarkStart w:id="4715" w:name="_Toc122097010"/>
      <w:bookmarkStart w:id="4716" w:name="_Toc130844231"/>
      <w:bookmarkStart w:id="4717" w:name="_Toc138411939"/>
      <w:bookmarkStart w:id="4718" w:name="_Toc145956137"/>
      <w:bookmarkStart w:id="4719" w:name="_Toc153887579"/>
      <w:bookmarkStart w:id="4720" w:name="_Toc161905468"/>
      <w:bookmarkStart w:id="4721" w:name="_Toc170210071"/>
      <w:bookmarkStart w:id="4722" w:name="_Toc183618304"/>
      <w:bookmarkStart w:id="4723" w:name="_Toc186726607"/>
      <w:bookmarkStart w:id="4724" w:name="_Toc192836704"/>
      <w:bookmarkStart w:id="4725" w:name="_Toc199253174"/>
      <w:r>
        <w:t>6.2.1</w:t>
      </w:r>
      <w:r>
        <w:tab/>
        <w:t>API URI</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726" w:name="_Toc25168692"/>
      <w:bookmarkStart w:id="4727" w:name="_Toc27593111"/>
      <w:bookmarkStart w:id="4728" w:name="_Toc34147987"/>
      <w:bookmarkStart w:id="4729" w:name="_Toc36463371"/>
      <w:bookmarkStart w:id="4730" w:name="_Toc43215211"/>
      <w:bookmarkStart w:id="4731" w:name="_Toc45032459"/>
      <w:bookmarkStart w:id="4732" w:name="_Toc49849948"/>
      <w:bookmarkStart w:id="4733" w:name="_Toc51873462"/>
      <w:bookmarkStart w:id="4734" w:name="_Toc56517590"/>
      <w:bookmarkStart w:id="4735" w:name="_Toc58594491"/>
      <w:bookmarkStart w:id="4736" w:name="_Toc67686003"/>
      <w:bookmarkStart w:id="4737" w:name="_Toc74993830"/>
      <w:bookmarkStart w:id="4738" w:name="_Toc82716420"/>
      <w:bookmarkStart w:id="4739" w:name="_Toc88818707"/>
      <w:bookmarkStart w:id="4740" w:name="_Toc90650629"/>
      <w:bookmarkStart w:id="4741" w:name="_Toc98506299"/>
      <w:bookmarkStart w:id="4742" w:name="_Toc106639584"/>
      <w:bookmarkStart w:id="4743" w:name="_Toc114779094"/>
      <w:bookmarkStart w:id="4744" w:name="_Toc122097011"/>
      <w:bookmarkStart w:id="4745" w:name="_Toc130844232"/>
      <w:bookmarkStart w:id="4746" w:name="_Toc138411940"/>
      <w:bookmarkStart w:id="4747" w:name="_Toc145956138"/>
      <w:bookmarkStart w:id="4748" w:name="_Toc153887580"/>
      <w:bookmarkStart w:id="4749" w:name="_Toc161905469"/>
      <w:bookmarkStart w:id="4750" w:name="_Toc170210072"/>
      <w:bookmarkStart w:id="4751" w:name="_Toc183618305"/>
      <w:bookmarkStart w:id="4752" w:name="_Toc186726608"/>
      <w:bookmarkStart w:id="4753" w:name="_Toc192836705"/>
      <w:bookmarkStart w:id="4754" w:name="_Toc199253175"/>
      <w:r>
        <w:t>6.2.2</w:t>
      </w:r>
      <w:r>
        <w:tab/>
        <w:t>Usage of HTTP</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C7C9707" w14:textId="77777777" w:rsidR="00EB7848" w:rsidRDefault="00EB7848" w:rsidP="00B32564">
      <w:pPr>
        <w:pStyle w:val="Heading4"/>
      </w:pPr>
      <w:bookmarkStart w:id="4755" w:name="_Toc25168693"/>
      <w:bookmarkStart w:id="4756" w:name="_Toc27593112"/>
      <w:bookmarkStart w:id="4757" w:name="_Toc34147988"/>
      <w:bookmarkStart w:id="4758" w:name="_Toc36463372"/>
      <w:bookmarkStart w:id="4759" w:name="_Toc43215212"/>
      <w:bookmarkStart w:id="4760" w:name="_Toc45032460"/>
      <w:bookmarkStart w:id="4761" w:name="_Toc49849949"/>
      <w:bookmarkStart w:id="4762" w:name="_Toc51873463"/>
      <w:bookmarkStart w:id="4763" w:name="_Toc56517591"/>
      <w:bookmarkStart w:id="4764" w:name="_Toc58594492"/>
      <w:bookmarkStart w:id="4765" w:name="_Toc67686004"/>
      <w:bookmarkStart w:id="4766" w:name="_Toc74993831"/>
      <w:bookmarkStart w:id="4767" w:name="_Toc82716421"/>
      <w:bookmarkStart w:id="4768" w:name="_Toc88818708"/>
      <w:bookmarkStart w:id="4769" w:name="_Toc90650630"/>
      <w:bookmarkStart w:id="4770" w:name="_Toc98506300"/>
      <w:bookmarkStart w:id="4771" w:name="_Toc106639585"/>
      <w:bookmarkStart w:id="4772" w:name="_Toc114779095"/>
      <w:bookmarkStart w:id="4773" w:name="_Toc122097012"/>
      <w:bookmarkStart w:id="4774" w:name="_Toc130844233"/>
      <w:bookmarkStart w:id="4775" w:name="_Toc138411941"/>
      <w:bookmarkStart w:id="4776" w:name="_Toc145956139"/>
      <w:bookmarkStart w:id="4777" w:name="_Toc153887581"/>
      <w:bookmarkStart w:id="4778" w:name="_Toc161905470"/>
      <w:bookmarkStart w:id="4779" w:name="_Toc170210073"/>
      <w:bookmarkStart w:id="4780" w:name="_Toc183618306"/>
      <w:bookmarkStart w:id="4781" w:name="_Toc186726609"/>
      <w:bookmarkStart w:id="4782" w:name="_Toc192836706"/>
      <w:bookmarkStart w:id="4783" w:name="_Toc199253176"/>
      <w:r>
        <w:t>6.2.2.1</w:t>
      </w:r>
      <w:r>
        <w:tab/>
        <w:t>General</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784" w:name="_Toc25168694"/>
      <w:bookmarkStart w:id="4785" w:name="_Toc27593113"/>
      <w:bookmarkStart w:id="4786" w:name="_Toc34147989"/>
      <w:bookmarkStart w:id="4787" w:name="_Toc36463373"/>
      <w:bookmarkStart w:id="4788" w:name="_Toc43215213"/>
      <w:bookmarkStart w:id="4789" w:name="_Toc45032461"/>
      <w:bookmarkStart w:id="4790" w:name="_Toc49849950"/>
      <w:bookmarkStart w:id="4791" w:name="_Toc51873464"/>
      <w:bookmarkStart w:id="4792" w:name="_Toc56517592"/>
      <w:bookmarkStart w:id="4793" w:name="_Toc58594493"/>
      <w:bookmarkStart w:id="4794" w:name="_Toc67686005"/>
      <w:bookmarkStart w:id="4795" w:name="_Toc74993832"/>
      <w:bookmarkStart w:id="4796" w:name="_Toc82716422"/>
      <w:bookmarkStart w:id="4797" w:name="_Toc88818709"/>
      <w:bookmarkStart w:id="4798" w:name="_Toc90650631"/>
      <w:bookmarkStart w:id="4799" w:name="_Toc98506301"/>
      <w:bookmarkStart w:id="4800" w:name="_Toc106639586"/>
      <w:bookmarkStart w:id="4801" w:name="_Toc114779096"/>
      <w:bookmarkStart w:id="4802" w:name="_Toc122097013"/>
      <w:bookmarkStart w:id="4803" w:name="_Toc130844234"/>
      <w:bookmarkStart w:id="4804" w:name="_Toc138411942"/>
      <w:bookmarkStart w:id="4805" w:name="_Toc145956140"/>
      <w:bookmarkStart w:id="4806" w:name="_Toc153887582"/>
      <w:bookmarkStart w:id="4807" w:name="_Toc161905471"/>
      <w:bookmarkStart w:id="4808" w:name="_Toc170210074"/>
      <w:bookmarkStart w:id="4809" w:name="_Toc183618307"/>
      <w:bookmarkStart w:id="4810" w:name="_Toc186726610"/>
      <w:bookmarkStart w:id="4811" w:name="_Toc192836707"/>
      <w:bookmarkStart w:id="4812" w:name="_Toc199253177"/>
      <w:r>
        <w:t>6.2.2.2</w:t>
      </w:r>
      <w:r>
        <w:tab/>
        <w:t>HTTP Standard Headers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08F33B42" w14:textId="77777777" w:rsidR="00EB7848" w:rsidRDefault="00EB7848" w:rsidP="00B32564">
      <w:pPr>
        <w:pStyle w:val="Heading5"/>
        <w:rPr>
          <w:lang w:eastAsia="zh-CN"/>
        </w:rPr>
      </w:pPr>
      <w:bookmarkStart w:id="4813" w:name="_Toc25168695"/>
      <w:bookmarkStart w:id="4814" w:name="_Toc27593114"/>
      <w:bookmarkStart w:id="4815" w:name="_Toc34147990"/>
      <w:bookmarkStart w:id="4816" w:name="_Toc36463374"/>
      <w:bookmarkStart w:id="4817" w:name="_Toc43215214"/>
      <w:bookmarkStart w:id="4818" w:name="_Toc45032462"/>
      <w:bookmarkStart w:id="4819" w:name="_Toc49849951"/>
      <w:bookmarkStart w:id="4820" w:name="_Toc51873465"/>
      <w:bookmarkStart w:id="4821" w:name="_Toc56517593"/>
      <w:bookmarkStart w:id="4822" w:name="_Toc58594494"/>
      <w:bookmarkStart w:id="4823" w:name="_Toc67686006"/>
      <w:bookmarkStart w:id="4824" w:name="_Toc74993833"/>
      <w:bookmarkStart w:id="4825" w:name="_Toc82716423"/>
      <w:bookmarkStart w:id="4826" w:name="_Toc88818710"/>
      <w:bookmarkStart w:id="4827" w:name="_Toc90650632"/>
      <w:bookmarkStart w:id="4828" w:name="_Toc98506302"/>
      <w:bookmarkStart w:id="4829" w:name="_Toc106639587"/>
      <w:bookmarkStart w:id="4830" w:name="_Toc114779097"/>
      <w:bookmarkStart w:id="4831" w:name="_Toc122097014"/>
      <w:bookmarkStart w:id="4832" w:name="_Toc130844235"/>
      <w:bookmarkStart w:id="4833" w:name="_Toc138411943"/>
      <w:bookmarkStart w:id="4834" w:name="_Toc145956141"/>
      <w:bookmarkStart w:id="4835" w:name="_Toc153887583"/>
      <w:bookmarkStart w:id="4836" w:name="_Toc161905472"/>
      <w:bookmarkStart w:id="4837" w:name="_Toc170210075"/>
      <w:bookmarkStart w:id="4838" w:name="_Toc183618308"/>
      <w:bookmarkStart w:id="4839" w:name="_Toc186726611"/>
      <w:bookmarkStart w:id="4840" w:name="_Toc192836708"/>
      <w:bookmarkStart w:id="4841" w:name="_Toc199253178"/>
      <w:r>
        <w:t>6.2.2.2.1</w:t>
      </w:r>
      <w:r>
        <w:rPr>
          <w:lang w:eastAsia="zh-CN"/>
        </w:rPr>
        <w:tab/>
        <w:t>General</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763503E7" w14:textId="77777777" w:rsidR="00EB7848" w:rsidRDefault="00EB7848" w:rsidP="00B32564">
      <w:pPr>
        <w:pStyle w:val="Heading5"/>
      </w:pPr>
      <w:bookmarkStart w:id="4842" w:name="_Toc25168696"/>
      <w:bookmarkStart w:id="4843" w:name="_Toc27593115"/>
      <w:bookmarkStart w:id="4844" w:name="_Toc34147991"/>
      <w:bookmarkStart w:id="4845" w:name="_Toc36463375"/>
      <w:bookmarkStart w:id="4846" w:name="_Toc43215215"/>
      <w:bookmarkStart w:id="4847" w:name="_Toc45032463"/>
      <w:bookmarkStart w:id="4848" w:name="_Toc49849952"/>
      <w:bookmarkStart w:id="4849" w:name="_Toc51873466"/>
      <w:bookmarkStart w:id="4850" w:name="_Toc56517594"/>
      <w:bookmarkStart w:id="4851" w:name="_Toc58594495"/>
      <w:bookmarkStart w:id="4852" w:name="_Toc67686007"/>
      <w:bookmarkStart w:id="4853" w:name="_Toc74993834"/>
      <w:bookmarkStart w:id="4854" w:name="_Toc82716424"/>
      <w:bookmarkStart w:id="4855" w:name="_Toc88818711"/>
      <w:bookmarkStart w:id="4856" w:name="_Toc90650633"/>
      <w:bookmarkStart w:id="4857" w:name="_Toc98506303"/>
      <w:bookmarkStart w:id="4858" w:name="_Toc106639588"/>
      <w:bookmarkStart w:id="4859" w:name="_Toc114779098"/>
      <w:bookmarkStart w:id="4860" w:name="_Toc122097015"/>
      <w:bookmarkStart w:id="4861" w:name="_Toc130844236"/>
      <w:bookmarkStart w:id="4862" w:name="_Toc138411944"/>
      <w:bookmarkStart w:id="4863" w:name="_Toc145956142"/>
      <w:bookmarkStart w:id="4864" w:name="_Toc153887584"/>
      <w:bookmarkStart w:id="4865" w:name="_Toc161905473"/>
      <w:bookmarkStart w:id="4866" w:name="_Toc170210076"/>
      <w:bookmarkStart w:id="4867" w:name="_Toc183618309"/>
      <w:bookmarkStart w:id="4868" w:name="_Toc186726612"/>
      <w:bookmarkStart w:id="4869" w:name="_Toc192836709"/>
      <w:bookmarkStart w:id="4870" w:name="_Toc199253179"/>
      <w:r>
        <w:t>6.2.2.2.2</w:t>
      </w:r>
      <w:r>
        <w:tab/>
        <w:t>Content type</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871" w:name="_Toc25168697"/>
      <w:bookmarkStart w:id="4872" w:name="_Toc27593116"/>
      <w:bookmarkStart w:id="4873" w:name="_Toc34147992"/>
      <w:bookmarkStart w:id="4874" w:name="_Toc36463376"/>
      <w:bookmarkStart w:id="4875" w:name="_Toc43215216"/>
      <w:bookmarkStart w:id="4876" w:name="_Toc45032464"/>
      <w:bookmarkStart w:id="4877" w:name="_Toc49849953"/>
      <w:bookmarkStart w:id="4878" w:name="_Toc51873467"/>
      <w:bookmarkStart w:id="4879" w:name="_Toc56517595"/>
      <w:bookmarkStart w:id="4880" w:name="_Toc58594496"/>
      <w:bookmarkStart w:id="4881" w:name="_Toc67686008"/>
      <w:bookmarkStart w:id="4882" w:name="_Toc74993835"/>
      <w:bookmarkStart w:id="4883" w:name="_Toc82716425"/>
      <w:bookmarkStart w:id="4884" w:name="_Toc88818712"/>
      <w:bookmarkStart w:id="4885" w:name="_Toc90650634"/>
      <w:bookmarkStart w:id="4886" w:name="_Toc98506304"/>
      <w:bookmarkStart w:id="4887" w:name="_Toc106639589"/>
      <w:bookmarkStart w:id="4888" w:name="_Toc114779099"/>
      <w:bookmarkStart w:id="4889" w:name="_Toc122097016"/>
      <w:bookmarkStart w:id="4890" w:name="_Toc130844237"/>
      <w:bookmarkStart w:id="4891" w:name="_Toc138411945"/>
      <w:bookmarkStart w:id="4892" w:name="_Toc145956143"/>
      <w:bookmarkStart w:id="4893" w:name="_Toc153887585"/>
      <w:bookmarkStart w:id="4894" w:name="_Toc161905474"/>
      <w:bookmarkStart w:id="4895" w:name="_Toc170210077"/>
      <w:bookmarkStart w:id="4896" w:name="_Toc183618310"/>
      <w:bookmarkStart w:id="4897" w:name="_Toc186726613"/>
      <w:bookmarkStart w:id="4898" w:name="_Toc192836710"/>
      <w:bookmarkStart w:id="4899" w:name="_Toc199253180"/>
      <w:r>
        <w:t>6.2.2.3</w:t>
      </w:r>
      <w:r>
        <w:tab/>
        <w:t>HTTP custom headers</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64B9A577" w14:textId="77777777" w:rsidR="00EB7848" w:rsidRDefault="00EB7848" w:rsidP="00B32564">
      <w:pPr>
        <w:pStyle w:val="Heading5"/>
        <w:rPr>
          <w:lang w:eastAsia="zh-CN"/>
        </w:rPr>
      </w:pPr>
      <w:bookmarkStart w:id="4900" w:name="_Toc25168698"/>
      <w:bookmarkStart w:id="4901" w:name="_Toc27593117"/>
      <w:bookmarkStart w:id="4902" w:name="_Toc34147993"/>
      <w:bookmarkStart w:id="4903" w:name="_Toc36463377"/>
      <w:bookmarkStart w:id="4904" w:name="_Toc43215217"/>
      <w:bookmarkStart w:id="4905" w:name="_Toc45032465"/>
      <w:bookmarkStart w:id="4906" w:name="_Toc49849954"/>
      <w:bookmarkStart w:id="4907" w:name="_Toc51873468"/>
      <w:bookmarkStart w:id="4908" w:name="_Toc56517596"/>
      <w:bookmarkStart w:id="4909" w:name="_Toc58594497"/>
      <w:bookmarkStart w:id="4910" w:name="_Toc67686009"/>
      <w:bookmarkStart w:id="4911" w:name="_Toc74993836"/>
      <w:bookmarkStart w:id="4912" w:name="_Toc82716426"/>
      <w:bookmarkStart w:id="4913" w:name="_Toc88818713"/>
      <w:bookmarkStart w:id="4914" w:name="_Toc90650635"/>
      <w:bookmarkStart w:id="4915" w:name="_Toc98506305"/>
      <w:bookmarkStart w:id="4916" w:name="_Toc106639590"/>
      <w:bookmarkStart w:id="4917" w:name="_Toc114779100"/>
      <w:bookmarkStart w:id="4918" w:name="_Toc122097017"/>
      <w:bookmarkStart w:id="4919" w:name="_Toc130844238"/>
      <w:bookmarkStart w:id="4920" w:name="_Toc138411946"/>
      <w:bookmarkStart w:id="4921" w:name="_Toc145956144"/>
      <w:bookmarkStart w:id="4922" w:name="_Toc153887586"/>
      <w:bookmarkStart w:id="4923" w:name="_Toc161905475"/>
      <w:bookmarkStart w:id="4924" w:name="_Toc170210078"/>
      <w:bookmarkStart w:id="4925" w:name="_Toc183618311"/>
      <w:bookmarkStart w:id="4926" w:name="_Toc186726614"/>
      <w:bookmarkStart w:id="4927" w:name="_Toc192836711"/>
      <w:bookmarkStart w:id="4928" w:name="_Toc199253181"/>
      <w:r>
        <w:t>6.2.2.3.1</w:t>
      </w:r>
      <w:r>
        <w:rPr>
          <w:lang w:eastAsia="zh-CN"/>
        </w:rPr>
        <w:tab/>
        <w:t>General</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929" w:name="_Toc25168699"/>
      <w:bookmarkStart w:id="4930" w:name="_Toc27593118"/>
      <w:bookmarkStart w:id="4931" w:name="_Toc34147994"/>
      <w:bookmarkStart w:id="4932" w:name="_Toc36463378"/>
      <w:bookmarkStart w:id="4933" w:name="_Toc43215218"/>
      <w:bookmarkStart w:id="4934" w:name="_Toc45032466"/>
      <w:bookmarkStart w:id="4935" w:name="_Toc49849955"/>
      <w:bookmarkStart w:id="4936" w:name="_Toc51873469"/>
      <w:bookmarkStart w:id="4937" w:name="_Toc56517597"/>
      <w:bookmarkStart w:id="4938" w:name="_Toc58594498"/>
      <w:bookmarkStart w:id="4939" w:name="_Toc67686010"/>
      <w:bookmarkStart w:id="4940" w:name="_Toc74993837"/>
      <w:bookmarkStart w:id="4941" w:name="_Toc82716427"/>
      <w:bookmarkStart w:id="4942" w:name="_Toc88818714"/>
      <w:bookmarkStart w:id="4943" w:name="_Toc90650636"/>
      <w:bookmarkStart w:id="4944" w:name="_Toc98506306"/>
      <w:bookmarkStart w:id="4945" w:name="_Toc106639591"/>
      <w:bookmarkStart w:id="4946" w:name="_Toc114779101"/>
      <w:bookmarkStart w:id="4947" w:name="_Toc122097018"/>
      <w:bookmarkStart w:id="4948" w:name="_Toc130844239"/>
      <w:bookmarkStart w:id="4949" w:name="_Toc138411947"/>
      <w:bookmarkStart w:id="4950" w:name="_Toc145956145"/>
      <w:bookmarkStart w:id="4951" w:name="_Toc153887587"/>
      <w:bookmarkStart w:id="4952" w:name="_Toc161905476"/>
      <w:bookmarkStart w:id="4953" w:name="_Toc170210079"/>
      <w:bookmarkStart w:id="4954" w:name="_Toc183618312"/>
      <w:bookmarkStart w:id="4955" w:name="_Toc186726615"/>
      <w:bookmarkStart w:id="4956" w:name="_Toc192836712"/>
      <w:bookmarkStart w:id="4957" w:name="_Toc199253182"/>
      <w:r>
        <w:t>6.2.3</w:t>
      </w:r>
      <w:r>
        <w:tab/>
        <w:t>Resources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0B41BE80" w14:textId="77777777" w:rsidR="00EB7848" w:rsidRDefault="00EB7848" w:rsidP="00B32564">
      <w:pPr>
        <w:pStyle w:val="Heading4"/>
      </w:pPr>
      <w:bookmarkStart w:id="4958" w:name="_Toc25168700"/>
      <w:bookmarkStart w:id="4959" w:name="_Toc27593119"/>
      <w:bookmarkStart w:id="4960" w:name="_Toc34147995"/>
      <w:bookmarkStart w:id="4961" w:name="_Toc36463379"/>
      <w:bookmarkStart w:id="4962" w:name="_Toc43215219"/>
      <w:bookmarkStart w:id="4963" w:name="_Toc45032467"/>
      <w:bookmarkStart w:id="4964" w:name="_Toc49849956"/>
      <w:bookmarkStart w:id="4965" w:name="_Toc51873470"/>
      <w:bookmarkStart w:id="4966" w:name="_Toc56517598"/>
      <w:bookmarkStart w:id="4967" w:name="_Toc58594499"/>
      <w:bookmarkStart w:id="4968" w:name="_Toc67686011"/>
      <w:bookmarkStart w:id="4969" w:name="_Toc74993838"/>
      <w:bookmarkStart w:id="4970" w:name="_Toc82716428"/>
      <w:bookmarkStart w:id="4971" w:name="_Toc88818715"/>
      <w:bookmarkStart w:id="4972" w:name="_Toc90650637"/>
      <w:bookmarkStart w:id="4973" w:name="_Toc98506307"/>
      <w:bookmarkStart w:id="4974" w:name="_Toc106639592"/>
      <w:bookmarkStart w:id="4975" w:name="_Toc114779102"/>
      <w:bookmarkStart w:id="4976" w:name="_Toc122097019"/>
      <w:bookmarkStart w:id="4977" w:name="_Toc130844240"/>
      <w:bookmarkStart w:id="4978" w:name="_Toc138411948"/>
      <w:bookmarkStart w:id="4979" w:name="_Toc145956146"/>
      <w:bookmarkStart w:id="4980" w:name="_Toc153887588"/>
      <w:bookmarkStart w:id="4981" w:name="_Toc161905477"/>
      <w:bookmarkStart w:id="4982" w:name="_Toc170210080"/>
      <w:bookmarkStart w:id="4983" w:name="_Toc183618313"/>
      <w:bookmarkStart w:id="4984" w:name="_Toc186726616"/>
      <w:bookmarkStart w:id="4985" w:name="_Toc192836713"/>
      <w:bookmarkStart w:id="4986" w:name="_Toc199253183"/>
      <w:r>
        <w:t>6.2.3.1</w:t>
      </w:r>
      <w:r>
        <w:tab/>
        <w:t>Overview</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09870673"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987" w:name="_Toc25168701"/>
      <w:bookmarkStart w:id="4988" w:name="_Toc27593120"/>
      <w:bookmarkStart w:id="4989" w:name="_Toc34147996"/>
      <w:bookmarkStart w:id="4990" w:name="_Toc36463380"/>
      <w:bookmarkStart w:id="4991" w:name="_Toc43215220"/>
      <w:bookmarkStart w:id="4992" w:name="_Toc45032468"/>
      <w:bookmarkStart w:id="4993" w:name="_Toc49849957"/>
      <w:bookmarkStart w:id="4994" w:name="_Toc51873471"/>
      <w:bookmarkStart w:id="4995" w:name="_Toc56517599"/>
      <w:bookmarkStart w:id="4996" w:name="_Toc58594500"/>
      <w:bookmarkStart w:id="4997" w:name="_Toc67686012"/>
      <w:bookmarkStart w:id="4998" w:name="_Toc74993839"/>
      <w:bookmarkStart w:id="4999" w:name="_Toc82716429"/>
      <w:bookmarkStart w:id="5000" w:name="_Toc88818716"/>
      <w:bookmarkStart w:id="5001" w:name="_Toc90650638"/>
      <w:bookmarkStart w:id="5002" w:name="_Toc98506308"/>
      <w:bookmarkStart w:id="5003" w:name="_Toc106639593"/>
      <w:bookmarkStart w:id="5004" w:name="_Toc114779103"/>
      <w:bookmarkStart w:id="5005" w:name="_Toc122097020"/>
      <w:bookmarkStart w:id="5006" w:name="_Toc130844241"/>
      <w:bookmarkStart w:id="5007" w:name="_Toc138411949"/>
      <w:bookmarkStart w:id="5008" w:name="_Toc145956147"/>
      <w:bookmarkStart w:id="5009" w:name="_Toc153887589"/>
      <w:bookmarkStart w:id="5010" w:name="_Toc161905478"/>
      <w:bookmarkStart w:id="5011" w:name="_Toc170210081"/>
      <w:bookmarkStart w:id="5012" w:name="_Toc183618314"/>
      <w:bookmarkStart w:id="5013" w:name="_Toc186726617"/>
      <w:bookmarkStart w:id="5014" w:name="_Toc192836714"/>
      <w:bookmarkStart w:id="5015" w:name="_Toc199253184"/>
      <w:r>
        <w:t>6.2.4</w:t>
      </w:r>
      <w:r>
        <w:tab/>
        <w:t>Custom Operations without associated resources</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489D719E" w14:textId="77777777" w:rsidR="00EB7848" w:rsidRDefault="00EB7848" w:rsidP="00B32564">
      <w:pPr>
        <w:pStyle w:val="Heading4"/>
      </w:pPr>
      <w:bookmarkStart w:id="5016" w:name="_Toc25168702"/>
      <w:bookmarkStart w:id="5017" w:name="_Toc27593121"/>
      <w:bookmarkStart w:id="5018" w:name="_Toc34147997"/>
      <w:bookmarkStart w:id="5019" w:name="_Toc36463381"/>
      <w:bookmarkStart w:id="5020" w:name="_Toc43215221"/>
      <w:bookmarkStart w:id="5021" w:name="_Toc45032469"/>
      <w:bookmarkStart w:id="5022" w:name="_Toc49849958"/>
      <w:bookmarkStart w:id="5023" w:name="_Toc51873472"/>
      <w:bookmarkStart w:id="5024" w:name="_Toc56517600"/>
      <w:bookmarkStart w:id="5025" w:name="_Toc58594501"/>
      <w:bookmarkStart w:id="5026" w:name="_Toc67686013"/>
      <w:bookmarkStart w:id="5027" w:name="_Toc74993840"/>
      <w:bookmarkStart w:id="5028" w:name="_Toc82716430"/>
      <w:bookmarkStart w:id="5029" w:name="_Toc88818717"/>
      <w:bookmarkStart w:id="5030" w:name="_Toc90650639"/>
      <w:bookmarkStart w:id="5031" w:name="_Toc98506309"/>
      <w:bookmarkStart w:id="5032" w:name="_Toc106639594"/>
      <w:bookmarkStart w:id="5033" w:name="_Toc114779104"/>
      <w:bookmarkStart w:id="5034" w:name="_Toc122097021"/>
      <w:bookmarkStart w:id="5035" w:name="_Toc130844242"/>
      <w:bookmarkStart w:id="5036" w:name="_Toc138411950"/>
      <w:bookmarkStart w:id="5037" w:name="_Toc145956148"/>
      <w:bookmarkStart w:id="5038" w:name="_Toc153887590"/>
      <w:bookmarkStart w:id="5039" w:name="_Toc161905479"/>
      <w:bookmarkStart w:id="5040" w:name="_Toc170210082"/>
      <w:bookmarkStart w:id="5041" w:name="_Toc183618315"/>
      <w:bookmarkStart w:id="5042" w:name="_Toc186726618"/>
      <w:bookmarkStart w:id="5043" w:name="_Toc192836715"/>
      <w:bookmarkStart w:id="5044" w:name="_Toc199253185"/>
      <w:r>
        <w:t>6.2.4.1</w:t>
      </w:r>
      <w:r>
        <w:tab/>
        <w:t>Overview</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045" w:name="_Toc25168703"/>
      <w:bookmarkStart w:id="5046" w:name="_Toc27593122"/>
      <w:bookmarkStart w:id="5047" w:name="_Toc34147998"/>
      <w:bookmarkStart w:id="5048" w:name="_Toc36463382"/>
      <w:bookmarkStart w:id="5049" w:name="_Toc43215222"/>
      <w:bookmarkStart w:id="5050" w:name="_Toc45032470"/>
      <w:bookmarkStart w:id="5051" w:name="_Toc49849959"/>
      <w:bookmarkStart w:id="5052" w:name="_Toc51873473"/>
      <w:bookmarkStart w:id="5053" w:name="_Toc56517601"/>
      <w:bookmarkStart w:id="5054" w:name="_Toc58594502"/>
      <w:bookmarkStart w:id="5055" w:name="_Toc67686014"/>
      <w:bookmarkStart w:id="5056" w:name="_Toc74993841"/>
      <w:bookmarkStart w:id="5057" w:name="_Toc82716431"/>
      <w:bookmarkStart w:id="5058" w:name="_Toc88818718"/>
      <w:bookmarkStart w:id="5059" w:name="_Toc90650640"/>
      <w:bookmarkStart w:id="5060" w:name="_Toc98506310"/>
      <w:bookmarkStart w:id="5061" w:name="_Toc106639595"/>
      <w:bookmarkStart w:id="5062" w:name="_Toc114779105"/>
      <w:bookmarkStart w:id="5063" w:name="_Toc122097022"/>
      <w:bookmarkStart w:id="5064" w:name="_Toc130844243"/>
      <w:bookmarkStart w:id="5065" w:name="_Toc138411951"/>
      <w:bookmarkStart w:id="5066" w:name="_Toc145956149"/>
      <w:bookmarkStart w:id="5067" w:name="_Toc153887591"/>
      <w:bookmarkStart w:id="5068" w:name="_Toc161905480"/>
      <w:bookmarkStart w:id="5069" w:name="_Toc170210083"/>
      <w:bookmarkStart w:id="5070" w:name="_Toc183618316"/>
      <w:bookmarkStart w:id="5071" w:name="_Toc186726619"/>
      <w:bookmarkStart w:id="5072" w:name="_Toc192836716"/>
      <w:bookmarkStart w:id="5073" w:name="_Toc199253186"/>
      <w:r>
        <w:t>6.2.4.4</w:t>
      </w:r>
      <w:r>
        <w:tab/>
        <w:t>Operation: cipher-key-data</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31BAC605" w14:textId="77777777" w:rsidR="00EB7848" w:rsidRDefault="00EB7848" w:rsidP="00B32564">
      <w:pPr>
        <w:pStyle w:val="Heading5"/>
      </w:pPr>
      <w:bookmarkStart w:id="5074" w:name="_Toc25168704"/>
      <w:bookmarkStart w:id="5075" w:name="_Toc27593123"/>
      <w:bookmarkStart w:id="5076" w:name="_Toc34147999"/>
      <w:bookmarkStart w:id="5077" w:name="_Toc36463383"/>
      <w:bookmarkStart w:id="5078" w:name="_Toc43215223"/>
      <w:bookmarkStart w:id="5079" w:name="_Toc45032471"/>
      <w:bookmarkStart w:id="5080" w:name="_Toc49849960"/>
      <w:bookmarkStart w:id="5081" w:name="_Toc51873474"/>
      <w:bookmarkStart w:id="5082" w:name="_Toc56517602"/>
      <w:bookmarkStart w:id="5083" w:name="_Toc58594503"/>
      <w:bookmarkStart w:id="5084" w:name="_Toc67686015"/>
      <w:bookmarkStart w:id="5085" w:name="_Toc74993842"/>
      <w:bookmarkStart w:id="5086" w:name="_Toc82716432"/>
      <w:bookmarkStart w:id="5087" w:name="_Toc88818719"/>
      <w:bookmarkStart w:id="5088" w:name="_Toc90650641"/>
      <w:bookmarkStart w:id="5089" w:name="_Toc98506311"/>
      <w:bookmarkStart w:id="5090" w:name="_Toc106639596"/>
      <w:bookmarkStart w:id="5091" w:name="_Toc114779106"/>
      <w:bookmarkStart w:id="5092" w:name="_Toc122097023"/>
      <w:bookmarkStart w:id="5093" w:name="_Toc130844244"/>
      <w:bookmarkStart w:id="5094" w:name="_Toc138411952"/>
      <w:bookmarkStart w:id="5095" w:name="_Toc145956150"/>
      <w:bookmarkStart w:id="5096" w:name="_Toc153887592"/>
      <w:bookmarkStart w:id="5097" w:name="_Toc161905481"/>
      <w:bookmarkStart w:id="5098" w:name="_Toc170210084"/>
      <w:bookmarkStart w:id="5099" w:name="_Toc183618317"/>
      <w:bookmarkStart w:id="5100" w:name="_Toc186726620"/>
      <w:bookmarkStart w:id="5101" w:name="_Toc192836717"/>
      <w:bookmarkStart w:id="5102" w:name="_Toc199253187"/>
      <w:r>
        <w:t>6.2.4.4.1</w:t>
      </w:r>
      <w:r>
        <w:tab/>
        <w:t>Description</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103" w:name="_Toc25168705"/>
      <w:bookmarkStart w:id="5104" w:name="_Toc27593124"/>
      <w:bookmarkStart w:id="5105" w:name="_Toc34148000"/>
      <w:bookmarkStart w:id="5106" w:name="_Toc36463384"/>
      <w:bookmarkStart w:id="5107" w:name="_Toc43215224"/>
      <w:bookmarkStart w:id="5108" w:name="_Toc45032472"/>
      <w:bookmarkStart w:id="5109" w:name="_Toc49849961"/>
      <w:bookmarkStart w:id="5110" w:name="_Toc51873475"/>
      <w:bookmarkStart w:id="5111" w:name="_Toc56517603"/>
      <w:bookmarkStart w:id="5112" w:name="_Toc58594504"/>
      <w:bookmarkStart w:id="5113" w:name="_Toc67686016"/>
      <w:bookmarkStart w:id="5114" w:name="_Toc74993843"/>
      <w:bookmarkStart w:id="5115" w:name="_Toc82716433"/>
      <w:bookmarkStart w:id="5116" w:name="_Toc88818720"/>
      <w:bookmarkStart w:id="5117" w:name="_Toc90650642"/>
      <w:bookmarkStart w:id="5118" w:name="_Toc98506312"/>
      <w:bookmarkStart w:id="5119" w:name="_Toc106639597"/>
      <w:bookmarkStart w:id="5120" w:name="_Toc114779107"/>
      <w:bookmarkStart w:id="5121" w:name="_Toc122097024"/>
      <w:bookmarkStart w:id="5122" w:name="_Toc130844245"/>
      <w:bookmarkStart w:id="5123" w:name="_Toc138411953"/>
      <w:bookmarkStart w:id="5124" w:name="_Toc145956151"/>
      <w:bookmarkStart w:id="5125" w:name="_Toc153887593"/>
      <w:bookmarkStart w:id="5126" w:name="_Toc161905482"/>
      <w:bookmarkStart w:id="5127" w:name="_Toc170210085"/>
      <w:bookmarkStart w:id="5128" w:name="_Toc183618318"/>
      <w:bookmarkStart w:id="5129" w:name="_Toc186726621"/>
      <w:bookmarkStart w:id="5130" w:name="_Toc192836718"/>
      <w:bookmarkStart w:id="5131" w:name="_Toc199253188"/>
      <w:r>
        <w:t>6.2.4.4.2</w:t>
      </w:r>
      <w:r>
        <w:tab/>
        <w:t>Operation Definition</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132"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132"/>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133" w:name="_Toc25168706"/>
      <w:bookmarkStart w:id="5134" w:name="_Toc27593125"/>
      <w:bookmarkStart w:id="5135" w:name="_Toc34148001"/>
      <w:bookmarkStart w:id="5136" w:name="_Toc36463385"/>
      <w:bookmarkStart w:id="5137" w:name="_Toc43215225"/>
      <w:bookmarkStart w:id="5138" w:name="_Toc45032473"/>
      <w:bookmarkStart w:id="5139" w:name="_Toc49849962"/>
      <w:bookmarkStart w:id="5140" w:name="_Toc51873476"/>
      <w:bookmarkStart w:id="5141" w:name="_Toc56517604"/>
      <w:bookmarkStart w:id="5142" w:name="_Toc58594505"/>
      <w:bookmarkStart w:id="5143" w:name="_Toc67686017"/>
      <w:bookmarkStart w:id="5144" w:name="_Toc74993844"/>
      <w:bookmarkStart w:id="5145" w:name="_Toc82716434"/>
      <w:bookmarkStart w:id="5146" w:name="_Toc88818721"/>
      <w:bookmarkStart w:id="5147" w:name="_Toc90650643"/>
      <w:bookmarkStart w:id="5148" w:name="_Toc98506313"/>
      <w:bookmarkStart w:id="5149" w:name="_Toc106639598"/>
      <w:bookmarkStart w:id="5150" w:name="_Toc114779108"/>
      <w:bookmarkStart w:id="5151" w:name="_Toc122097025"/>
      <w:bookmarkStart w:id="5152" w:name="_Toc130844246"/>
      <w:bookmarkStart w:id="5153" w:name="_Toc138411954"/>
      <w:bookmarkStart w:id="5154" w:name="_Toc145956152"/>
      <w:bookmarkStart w:id="5155" w:name="_Toc153887594"/>
      <w:bookmarkStart w:id="5156" w:name="_Toc161905483"/>
      <w:bookmarkStart w:id="5157" w:name="_Toc170210086"/>
      <w:bookmarkStart w:id="5158" w:name="_Toc183618319"/>
      <w:bookmarkStart w:id="5159" w:name="_Toc186726622"/>
      <w:bookmarkStart w:id="5160" w:name="_Toc192836719"/>
      <w:bookmarkStart w:id="5161" w:name="_Toc199253189"/>
      <w:r>
        <w:t>6.2.5</w:t>
      </w:r>
      <w:r>
        <w:tab/>
        <w:t>Notifications</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59CEF37C" w14:textId="77777777" w:rsidR="00EB7848" w:rsidRDefault="00EB7848" w:rsidP="00B32564">
      <w:pPr>
        <w:pStyle w:val="Heading4"/>
      </w:pPr>
      <w:bookmarkStart w:id="5162" w:name="_Toc25168707"/>
      <w:bookmarkStart w:id="5163" w:name="_Toc27593126"/>
      <w:bookmarkStart w:id="5164" w:name="_Toc34148002"/>
      <w:bookmarkStart w:id="5165" w:name="_Toc36463386"/>
      <w:bookmarkStart w:id="5166" w:name="_Toc43215226"/>
      <w:bookmarkStart w:id="5167" w:name="_Toc45032474"/>
      <w:bookmarkStart w:id="5168" w:name="_Toc49849963"/>
      <w:bookmarkStart w:id="5169" w:name="_Toc51873477"/>
      <w:bookmarkStart w:id="5170" w:name="_Toc56517605"/>
      <w:bookmarkStart w:id="5171" w:name="_Toc58594506"/>
      <w:bookmarkStart w:id="5172" w:name="_Toc67686018"/>
      <w:bookmarkStart w:id="5173" w:name="_Toc74993845"/>
      <w:bookmarkStart w:id="5174" w:name="_Toc82716435"/>
      <w:bookmarkStart w:id="5175" w:name="_Toc88818722"/>
      <w:bookmarkStart w:id="5176" w:name="_Toc90650644"/>
      <w:bookmarkStart w:id="5177" w:name="_Toc98506314"/>
      <w:bookmarkStart w:id="5178" w:name="_Toc106639599"/>
      <w:bookmarkStart w:id="5179" w:name="_Toc114779109"/>
      <w:bookmarkStart w:id="5180" w:name="_Toc122097026"/>
      <w:bookmarkStart w:id="5181" w:name="_Toc130844247"/>
      <w:bookmarkStart w:id="5182" w:name="_Toc138411955"/>
      <w:bookmarkStart w:id="5183" w:name="_Toc145956153"/>
      <w:bookmarkStart w:id="5184" w:name="_Toc153887595"/>
      <w:bookmarkStart w:id="5185" w:name="_Toc161905484"/>
      <w:bookmarkStart w:id="5186" w:name="_Toc170210087"/>
      <w:bookmarkStart w:id="5187" w:name="_Toc183618320"/>
      <w:bookmarkStart w:id="5188" w:name="_Toc186726623"/>
      <w:bookmarkStart w:id="5189" w:name="_Toc192836720"/>
      <w:bookmarkStart w:id="5190" w:name="_Toc199253190"/>
      <w:r>
        <w:t>6.2.5.1</w:t>
      </w:r>
      <w:r>
        <w:tab/>
        <w:t>CipheringKeyData</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p>
    <w:p w14:paraId="735FCADD" w14:textId="77777777" w:rsidR="00EB7848" w:rsidRDefault="00EB7848" w:rsidP="00B32564">
      <w:pPr>
        <w:pStyle w:val="Heading5"/>
      </w:pPr>
      <w:bookmarkStart w:id="5191" w:name="_Toc25168708"/>
      <w:bookmarkStart w:id="5192" w:name="_Toc27593127"/>
      <w:bookmarkStart w:id="5193" w:name="_Toc34148003"/>
      <w:bookmarkStart w:id="5194" w:name="_Toc36463387"/>
      <w:bookmarkStart w:id="5195" w:name="_Toc43215227"/>
      <w:bookmarkStart w:id="5196" w:name="_Toc45032475"/>
      <w:bookmarkStart w:id="5197" w:name="_Toc49849964"/>
      <w:bookmarkStart w:id="5198" w:name="_Toc51873478"/>
      <w:bookmarkStart w:id="5199" w:name="_Toc56517606"/>
      <w:bookmarkStart w:id="5200" w:name="_Toc58594507"/>
      <w:bookmarkStart w:id="5201" w:name="_Toc67686019"/>
      <w:bookmarkStart w:id="5202" w:name="_Toc74993846"/>
      <w:bookmarkStart w:id="5203" w:name="_Toc82716436"/>
      <w:bookmarkStart w:id="5204" w:name="_Toc88818723"/>
      <w:bookmarkStart w:id="5205" w:name="_Toc90650645"/>
      <w:bookmarkStart w:id="5206" w:name="_Toc98506315"/>
      <w:bookmarkStart w:id="5207" w:name="_Toc106639600"/>
      <w:bookmarkStart w:id="5208" w:name="_Toc114779110"/>
      <w:bookmarkStart w:id="5209" w:name="_Toc122097027"/>
      <w:bookmarkStart w:id="5210" w:name="_Toc130844248"/>
      <w:bookmarkStart w:id="5211" w:name="_Toc138411956"/>
      <w:bookmarkStart w:id="5212" w:name="_Toc145956154"/>
      <w:bookmarkStart w:id="5213" w:name="_Toc153887596"/>
      <w:bookmarkStart w:id="5214" w:name="_Toc161905485"/>
      <w:bookmarkStart w:id="5215" w:name="_Toc170210088"/>
      <w:bookmarkStart w:id="5216" w:name="_Toc183618321"/>
      <w:bookmarkStart w:id="5217" w:name="_Toc186726624"/>
      <w:bookmarkStart w:id="5218" w:name="_Toc192836721"/>
      <w:bookmarkStart w:id="5219" w:name="_Toc199253191"/>
      <w:r>
        <w:t>6.2.5.1.1</w:t>
      </w:r>
      <w:r>
        <w:tab/>
        <w:t>Description</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220" w:name="_Toc25168709"/>
      <w:bookmarkStart w:id="5221" w:name="_Toc27593128"/>
      <w:bookmarkStart w:id="5222" w:name="_Toc34148004"/>
      <w:bookmarkStart w:id="5223" w:name="_Toc36463388"/>
      <w:bookmarkStart w:id="5224" w:name="_Toc43215228"/>
      <w:bookmarkStart w:id="5225" w:name="_Toc45032476"/>
      <w:bookmarkStart w:id="5226" w:name="_Toc49849965"/>
      <w:bookmarkStart w:id="5227" w:name="_Toc51873479"/>
      <w:bookmarkStart w:id="5228" w:name="_Toc56517607"/>
      <w:bookmarkStart w:id="5229" w:name="_Toc58594508"/>
      <w:bookmarkStart w:id="5230" w:name="_Toc67686020"/>
      <w:bookmarkStart w:id="5231" w:name="_Toc74993847"/>
      <w:bookmarkStart w:id="5232" w:name="_Toc82716437"/>
      <w:bookmarkStart w:id="5233" w:name="_Toc88818724"/>
      <w:bookmarkStart w:id="5234" w:name="_Toc90650646"/>
      <w:bookmarkStart w:id="5235" w:name="_Toc98506316"/>
      <w:bookmarkStart w:id="5236" w:name="_Toc106639601"/>
      <w:bookmarkStart w:id="5237" w:name="_Toc114779111"/>
      <w:bookmarkStart w:id="5238" w:name="_Toc122097028"/>
      <w:bookmarkStart w:id="5239" w:name="_Toc130844249"/>
      <w:bookmarkStart w:id="5240" w:name="_Toc138411957"/>
      <w:bookmarkStart w:id="5241" w:name="_Toc145956155"/>
      <w:bookmarkStart w:id="5242" w:name="_Toc153887597"/>
      <w:bookmarkStart w:id="5243" w:name="_Toc161905486"/>
      <w:bookmarkStart w:id="5244" w:name="_Toc170210089"/>
      <w:bookmarkStart w:id="5245" w:name="_Toc183618322"/>
      <w:bookmarkStart w:id="5246" w:name="_Toc186726625"/>
      <w:bookmarkStart w:id="5247" w:name="_Toc192836722"/>
      <w:bookmarkStart w:id="5248" w:name="_Toc199253192"/>
      <w:r>
        <w:t>6.2.5.1.2</w:t>
      </w:r>
      <w:r>
        <w:tab/>
        <w:t>Notification Definition</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249" w:name="_Toc25168710"/>
      <w:bookmarkStart w:id="5250" w:name="_Toc27593129"/>
      <w:bookmarkStart w:id="5251" w:name="_Toc34148005"/>
      <w:bookmarkStart w:id="5252" w:name="_Toc36463389"/>
      <w:bookmarkStart w:id="5253" w:name="_Toc43215229"/>
      <w:bookmarkStart w:id="5254" w:name="_Toc45032477"/>
      <w:bookmarkStart w:id="5255" w:name="_Toc49849966"/>
      <w:bookmarkStart w:id="5256" w:name="_Toc51873480"/>
      <w:bookmarkStart w:id="5257" w:name="_Toc56517608"/>
      <w:bookmarkStart w:id="5258" w:name="_Toc58594509"/>
      <w:bookmarkStart w:id="5259" w:name="_Toc67686021"/>
      <w:bookmarkStart w:id="5260" w:name="_Toc74993848"/>
      <w:bookmarkStart w:id="5261" w:name="_Toc82716438"/>
      <w:bookmarkStart w:id="5262" w:name="_Toc88818725"/>
      <w:bookmarkStart w:id="5263" w:name="_Toc90650647"/>
      <w:bookmarkStart w:id="5264" w:name="_Toc98506317"/>
      <w:bookmarkStart w:id="5265" w:name="_Toc106639602"/>
      <w:bookmarkStart w:id="5266" w:name="_Toc114779112"/>
      <w:bookmarkStart w:id="5267" w:name="_Toc122097029"/>
      <w:bookmarkStart w:id="5268" w:name="_Toc130844250"/>
      <w:bookmarkStart w:id="5269" w:name="_Toc138411958"/>
      <w:bookmarkStart w:id="5270" w:name="_Toc145956156"/>
      <w:bookmarkStart w:id="5271" w:name="_Toc153887598"/>
      <w:bookmarkStart w:id="5272" w:name="_Toc161905487"/>
      <w:bookmarkStart w:id="5273" w:name="_Toc170210090"/>
      <w:bookmarkStart w:id="5274" w:name="_Toc183618323"/>
      <w:bookmarkStart w:id="5275" w:name="_Toc186726626"/>
      <w:bookmarkStart w:id="5276" w:name="_Toc192836723"/>
      <w:bookmarkStart w:id="5277" w:name="_Toc199253193"/>
      <w:r>
        <w:t>6.2.5.1.3</w:t>
      </w:r>
      <w:r>
        <w:tab/>
        <w:t>Notification Standard Methods</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42D71566" w14:textId="77777777" w:rsidR="00EB7848" w:rsidRDefault="00EB7848" w:rsidP="001760B3">
      <w:pPr>
        <w:pStyle w:val="H6"/>
      </w:pPr>
      <w:bookmarkStart w:id="5278" w:name="_Toc25168711"/>
      <w:bookmarkStart w:id="5279" w:name="_Toc27593130"/>
      <w:bookmarkStart w:id="5280" w:name="_Toc34148006"/>
      <w:bookmarkStart w:id="5281" w:name="_Toc36463390"/>
      <w:bookmarkStart w:id="5282" w:name="_Toc43215230"/>
      <w:bookmarkStart w:id="5283" w:name="_Toc45032478"/>
      <w:bookmarkStart w:id="5284" w:name="_Toc49849967"/>
      <w:bookmarkStart w:id="5285" w:name="_Toc51873481"/>
      <w:bookmarkStart w:id="5286" w:name="_Toc56517609"/>
      <w:bookmarkStart w:id="5287" w:name="_Toc58594510"/>
      <w:bookmarkStart w:id="5288" w:name="_Toc67686022"/>
      <w:bookmarkStart w:id="5289" w:name="_Toc74993849"/>
      <w:bookmarkStart w:id="5290" w:name="_Toc82716439"/>
      <w:bookmarkStart w:id="5291" w:name="_Toc88818726"/>
      <w:bookmarkStart w:id="5292" w:name="_Toc90650648"/>
      <w:r>
        <w:t>6.2.5.1.3.1</w:t>
      </w:r>
      <w:r>
        <w:tab/>
      </w:r>
      <w:r>
        <w:rPr>
          <w:lang w:eastAsia="zh-CN"/>
        </w:rPr>
        <w:t>POST</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293"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293"/>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294"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294"/>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295" w:name="_Toc25168712"/>
      <w:bookmarkStart w:id="5296" w:name="_Toc27593131"/>
      <w:bookmarkStart w:id="5297" w:name="_Toc34148007"/>
      <w:bookmarkStart w:id="5298" w:name="_Toc36463391"/>
      <w:bookmarkStart w:id="5299" w:name="_Toc43215231"/>
      <w:bookmarkStart w:id="5300" w:name="_Toc45032479"/>
      <w:bookmarkStart w:id="5301" w:name="_Toc49849968"/>
      <w:bookmarkStart w:id="5302" w:name="_Toc51873482"/>
      <w:bookmarkStart w:id="5303" w:name="_Toc56517610"/>
      <w:bookmarkStart w:id="5304" w:name="_Toc58594511"/>
      <w:bookmarkStart w:id="5305" w:name="_Toc67686023"/>
      <w:bookmarkStart w:id="5306" w:name="_Toc74993850"/>
      <w:bookmarkStart w:id="5307" w:name="_Toc82716440"/>
      <w:bookmarkStart w:id="5308" w:name="_Toc88818727"/>
      <w:bookmarkStart w:id="5309" w:name="_Toc90650649"/>
      <w:bookmarkStart w:id="5310" w:name="_Toc98506318"/>
      <w:bookmarkStart w:id="5311" w:name="_Toc106639603"/>
      <w:bookmarkStart w:id="5312" w:name="_Toc114779113"/>
      <w:bookmarkStart w:id="5313" w:name="_Toc122097030"/>
      <w:bookmarkStart w:id="5314" w:name="_Toc130844251"/>
      <w:bookmarkStart w:id="5315" w:name="_Toc138411959"/>
      <w:bookmarkStart w:id="5316" w:name="_Toc145956157"/>
      <w:bookmarkStart w:id="5317" w:name="_Toc153887599"/>
      <w:bookmarkStart w:id="5318" w:name="_Toc161905488"/>
      <w:bookmarkStart w:id="5319" w:name="_Toc170210091"/>
      <w:bookmarkStart w:id="5320" w:name="_Toc183618324"/>
      <w:bookmarkStart w:id="5321" w:name="_Toc186726627"/>
      <w:bookmarkStart w:id="5322" w:name="_Toc192836724"/>
      <w:bookmarkStart w:id="5323" w:name="_Toc199253194"/>
      <w:r>
        <w:t>6.2.6</w:t>
      </w:r>
      <w:r>
        <w:tab/>
        <w:t>Data Model</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689CC388" w14:textId="77777777" w:rsidR="00EB7848" w:rsidRDefault="00EB7848" w:rsidP="00B32564">
      <w:pPr>
        <w:pStyle w:val="Heading4"/>
      </w:pPr>
      <w:bookmarkStart w:id="5324" w:name="_Toc25168713"/>
      <w:bookmarkStart w:id="5325" w:name="_Toc27593132"/>
      <w:bookmarkStart w:id="5326" w:name="_Toc34148008"/>
      <w:bookmarkStart w:id="5327" w:name="_Toc36463392"/>
      <w:bookmarkStart w:id="5328" w:name="_Toc43215232"/>
      <w:bookmarkStart w:id="5329" w:name="_Toc45032480"/>
      <w:bookmarkStart w:id="5330" w:name="_Toc49849969"/>
      <w:bookmarkStart w:id="5331" w:name="_Toc51873483"/>
      <w:bookmarkStart w:id="5332" w:name="_Toc56517611"/>
      <w:bookmarkStart w:id="5333" w:name="_Toc58594512"/>
      <w:bookmarkStart w:id="5334" w:name="_Toc67686024"/>
      <w:bookmarkStart w:id="5335" w:name="_Toc74993851"/>
      <w:bookmarkStart w:id="5336" w:name="_Toc82716441"/>
      <w:bookmarkStart w:id="5337" w:name="_Toc88818728"/>
      <w:bookmarkStart w:id="5338" w:name="_Toc90650650"/>
      <w:bookmarkStart w:id="5339" w:name="_Toc98506319"/>
      <w:bookmarkStart w:id="5340" w:name="_Toc106639604"/>
      <w:bookmarkStart w:id="5341" w:name="_Toc114779114"/>
      <w:bookmarkStart w:id="5342" w:name="_Toc122097031"/>
      <w:bookmarkStart w:id="5343" w:name="_Toc130844252"/>
      <w:bookmarkStart w:id="5344" w:name="_Toc138411960"/>
      <w:bookmarkStart w:id="5345" w:name="_Toc145956158"/>
      <w:bookmarkStart w:id="5346" w:name="_Toc153887600"/>
      <w:bookmarkStart w:id="5347" w:name="_Toc161905489"/>
      <w:bookmarkStart w:id="5348" w:name="_Toc170210092"/>
      <w:bookmarkStart w:id="5349" w:name="_Toc183618325"/>
      <w:bookmarkStart w:id="5350" w:name="_Toc186726628"/>
      <w:bookmarkStart w:id="5351" w:name="_Toc192836725"/>
      <w:bookmarkStart w:id="5352" w:name="_Toc199253195"/>
      <w:r>
        <w:t>6.2.6.1</w:t>
      </w:r>
      <w:r>
        <w:tab/>
        <w:t>General</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353" w:name="_Toc25168714"/>
      <w:bookmarkStart w:id="5354" w:name="_Toc27593133"/>
      <w:bookmarkStart w:id="5355" w:name="_Toc34148009"/>
      <w:bookmarkStart w:id="5356" w:name="_Toc36463393"/>
      <w:bookmarkStart w:id="5357" w:name="_Toc43215233"/>
      <w:bookmarkStart w:id="5358" w:name="_Toc45032481"/>
      <w:bookmarkStart w:id="5359" w:name="_Toc49849970"/>
      <w:bookmarkStart w:id="5360" w:name="_Toc51873484"/>
      <w:bookmarkStart w:id="5361" w:name="_Toc56517612"/>
      <w:bookmarkStart w:id="5362" w:name="_Toc58594513"/>
      <w:bookmarkStart w:id="5363" w:name="_Toc67686025"/>
      <w:bookmarkStart w:id="5364" w:name="_Toc74993852"/>
      <w:bookmarkStart w:id="5365" w:name="_Toc82716442"/>
      <w:bookmarkStart w:id="5366" w:name="_Toc88818729"/>
      <w:bookmarkStart w:id="5367" w:name="_Toc90650651"/>
      <w:bookmarkStart w:id="5368" w:name="_Toc98506320"/>
      <w:bookmarkStart w:id="5369" w:name="_Toc106639605"/>
      <w:bookmarkStart w:id="5370" w:name="_Toc114779115"/>
      <w:bookmarkStart w:id="5371" w:name="_Toc122097032"/>
      <w:bookmarkStart w:id="5372" w:name="_Toc130844253"/>
      <w:bookmarkStart w:id="5373" w:name="_Toc138411961"/>
      <w:bookmarkStart w:id="5374" w:name="_Toc145956159"/>
      <w:bookmarkStart w:id="5375" w:name="_Toc153887601"/>
      <w:bookmarkStart w:id="5376" w:name="_Toc161905490"/>
      <w:bookmarkStart w:id="5377" w:name="_Toc170210093"/>
      <w:bookmarkStart w:id="5378" w:name="_Toc183618326"/>
      <w:bookmarkStart w:id="5379" w:name="_Toc186726629"/>
      <w:bookmarkStart w:id="5380" w:name="_Toc192836726"/>
      <w:bookmarkStart w:id="5381" w:name="_Toc199253196"/>
      <w:r>
        <w:rPr>
          <w:lang w:val="en-US"/>
        </w:rPr>
        <w:t>6.2.6.2</w:t>
      </w:r>
      <w:r>
        <w:rPr>
          <w:lang w:val="en-US"/>
        </w:rPr>
        <w:tab/>
        <w:t>Structured data types</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1D03A0F8" w14:textId="77777777" w:rsidR="00EB7848" w:rsidRDefault="00EB7848" w:rsidP="00B32564">
      <w:pPr>
        <w:pStyle w:val="Heading5"/>
      </w:pPr>
      <w:bookmarkStart w:id="5382" w:name="_Toc25168715"/>
      <w:bookmarkStart w:id="5383" w:name="_Toc27593134"/>
      <w:bookmarkStart w:id="5384" w:name="_Toc34148010"/>
      <w:bookmarkStart w:id="5385" w:name="_Toc36463394"/>
      <w:bookmarkStart w:id="5386" w:name="_Toc43215234"/>
      <w:bookmarkStart w:id="5387" w:name="_Toc45032482"/>
      <w:bookmarkStart w:id="5388" w:name="_Toc49849971"/>
      <w:bookmarkStart w:id="5389" w:name="_Toc51873485"/>
      <w:bookmarkStart w:id="5390" w:name="_Toc56517613"/>
      <w:bookmarkStart w:id="5391" w:name="_Toc58594514"/>
      <w:bookmarkStart w:id="5392" w:name="_Toc67686026"/>
      <w:bookmarkStart w:id="5393" w:name="_Toc74993853"/>
      <w:bookmarkStart w:id="5394" w:name="_Toc82716443"/>
      <w:bookmarkStart w:id="5395" w:name="_Toc88818730"/>
      <w:bookmarkStart w:id="5396" w:name="_Toc90650652"/>
      <w:bookmarkStart w:id="5397" w:name="_Toc98506321"/>
      <w:bookmarkStart w:id="5398" w:name="_Toc106639606"/>
      <w:bookmarkStart w:id="5399" w:name="_Toc114779116"/>
      <w:bookmarkStart w:id="5400" w:name="_Toc122097033"/>
      <w:bookmarkStart w:id="5401" w:name="_Toc130844254"/>
      <w:bookmarkStart w:id="5402" w:name="_Toc138411962"/>
      <w:bookmarkStart w:id="5403" w:name="_Toc145956160"/>
      <w:bookmarkStart w:id="5404" w:name="_Toc153887602"/>
      <w:bookmarkStart w:id="5405" w:name="_Toc161905491"/>
      <w:bookmarkStart w:id="5406" w:name="_Toc170210094"/>
      <w:bookmarkStart w:id="5407" w:name="_Toc183618327"/>
      <w:bookmarkStart w:id="5408" w:name="_Toc186726630"/>
      <w:bookmarkStart w:id="5409" w:name="_Toc192836727"/>
      <w:bookmarkStart w:id="5410" w:name="_Toc199253197"/>
      <w:r>
        <w:t>6.2.6.2.1</w:t>
      </w:r>
      <w:r>
        <w:tab/>
        <w:t>Introduction</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411" w:name="_Toc25168716"/>
      <w:bookmarkStart w:id="5412" w:name="_Toc27593135"/>
      <w:bookmarkStart w:id="5413" w:name="_Toc34148011"/>
      <w:bookmarkStart w:id="5414" w:name="_Toc36463395"/>
      <w:bookmarkStart w:id="5415" w:name="_Toc43215235"/>
      <w:bookmarkStart w:id="5416" w:name="_Toc45032483"/>
      <w:bookmarkStart w:id="5417" w:name="_Toc49849972"/>
      <w:bookmarkStart w:id="5418" w:name="_Toc51873486"/>
      <w:bookmarkStart w:id="5419" w:name="_Toc56517614"/>
      <w:bookmarkStart w:id="5420" w:name="_Toc58594515"/>
      <w:bookmarkStart w:id="5421" w:name="_Toc67686027"/>
      <w:bookmarkStart w:id="5422" w:name="_Toc74993854"/>
      <w:bookmarkStart w:id="5423" w:name="_Toc82716444"/>
      <w:bookmarkStart w:id="5424" w:name="_Toc88818731"/>
      <w:bookmarkStart w:id="5425" w:name="_Toc90650653"/>
      <w:bookmarkStart w:id="5426" w:name="_Toc98506322"/>
      <w:bookmarkStart w:id="5427" w:name="_Toc106639607"/>
      <w:bookmarkStart w:id="5428" w:name="_Toc114779117"/>
      <w:bookmarkStart w:id="5429" w:name="_Toc122097034"/>
      <w:bookmarkStart w:id="5430" w:name="_Toc130844255"/>
      <w:bookmarkStart w:id="5431" w:name="_Toc138411963"/>
      <w:bookmarkStart w:id="5432" w:name="_Toc145956161"/>
      <w:bookmarkStart w:id="5433" w:name="_Toc153887603"/>
      <w:bookmarkStart w:id="5434" w:name="_Toc161905492"/>
      <w:bookmarkStart w:id="5435" w:name="_Toc170210095"/>
      <w:bookmarkStart w:id="5436" w:name="_Toc183618328"/>
      <w:bookmarkStart w:id="5437" w:name="_Toc186726631"/>
      <w:bookmarkStart w:id="5438" w:name="_Toc192836728"/>
      <w:bookmarkStart w:id="5439" w:name="_Toc199253198"/>
      <w:r>
        <w:lastRenderedPageBreak/>
        <w:t>6.2.6.2.2</w:t>
      </w:r>
      <w:r>
        <w:tab/>
        <w:t>Type: CipheringKeyInfo</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440" w:name="_Toc25168717"/>
      <w:bookmarkStart w:id="5441" w:name="_Toc27593136"/>
      <w:bookmarkStart w:id="5442" w:name="_Toc34148012"/>
      <w:bookmarkStart w:id="5443" w:name="_Toc36463396"/>
      <w:bookmarkStart w:id="5444" w:name="_Toc43215236"/>
      <w:bookmarkStart w:id="5445" w:name="_Toc45032484"/>
      <w:bookmarkStart w:id="5446" w:name="_Toc49849973"/>
      <w:bookmarkStart w:id="5447" w:name="_Toc51873487"/>
      <w:bookmarkStart w:id="5448" w:name="_Toc56517615"/>
      <w:bookmarkStart w:id="5449" w:name="_Toc58594516"/>
      <w:bookmarkStart w:id="5450" w:name="_Toc67686028"/>
      <w:bookmarkStart w:id="5451" w:name="_Toc74993855"/>
      <w:bookmarkStart w:id="5452" w:name="_Toc82716445"/>
      <w:bookmarkStart w:id="5453" w:name="_Toc88818732"/>
      <w:bookmarkStart w:id="5454" w:name="_Toc90650654"/>
      <w:bookmarkStart w:id="5455" w:name="_Toc98506323"/>
      <w:bookmarkStart w:id="5456" w:name="_Toc106639608"/>
      <w:bookmarkStart w:id="5457" w:name="_Toc114779118"/>
      <w:bookmarkStart w:id="5458" w:name="_Toc122097035"/>
      <w:bookmarkStart w:id="5459" w:name="_Toc130844256"/>
      <w:bookmarkStart w:id="5460" w:name="_Toc138411964"/>
      <w:bookmarkStart w:id="5461" w:name="_Toc145956162"/>
      <w:bookmarkStart w:id="5462" w:name="_Toc153887604"/>
      <w:bookmarkStart w:id="5463" w:name="_Toc161905493"/>
      <w:bookmarkStart w:id="5464" w:name="_Toc170210096"/>
      <w:bookmarkStart w:id="5465" w:name="_Toc183618329"/>
      <w:bookmarkStart w:id="5466" w:name="_Toc186726632"/>
      <w:bookmarkStart w:id="5467" w:name="_Toc192836729"/>
      <w:bookmarkStart w:id="5468" w:name="_Toc199253199"/>
      <w:r>
        <w:t>6.2.6.2.3</w:t>
      </w:r>
      <w:r>
        <w:tab/>
        <w:t>Type: CipheringKeyResponse</w:t>
      </w:r>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469" w:name="_Toc25168718"/>
      <w:bookmarkStart w:id="5470" w:name="_Toc27593137"/>
      <w:bookmarkStart w:id="5471" w:name="_Toc34148013"/>
      <w:bookmarkStart w:id="5472" w:name="_Toc36463397"/>
      <w:bookmarkStart w:id="5473" w:name="_Toc43215237"/>
      <w:bookmarkStart w:id="5474" w:name="_Toc45032485"/>
      <w:bookmarkStart w:id="5475" w:name="_Toc49849974"/>
      <w:bookmarkStart w:id="5476" w:name="_Toc51873488"/>
      <w:bookmarkStart w:id="5477" w:name="_Toc56517616"/>
      <w:bookmarkStart w:id="5478" w:name="_Toc58594517"/>
      <w:bookmarkStart w:id="5479" w:name="_Toc67686029"/>
      <w:bookmarkStart w:id="5480" w:name="_Toc74993856"/>
      <w:bookmarkStart w:id="5481" w:name="_Toc82716446"/>
      <w:bookmarkStart w:id="5482" w:name="_Toc88818733"/>
      <w:bookmarkStart w:id="5483" w:name="_Toc90650655"/>
      <w:bookmarkStart w:id="5484" w:name="_Toc98506324"/>
      <w:bookmarkStart w:id="5485" w:name="_Toc106639609"/>
      <w:bookmarkStart w:id="5486" w:name="_Toc114779119"/>
      <w:bookmarkStart w:id="5487" w:name="_Toc122097036"/>
      <w:bookmarkStart w:id="5488" w:name="_Toc130844257"/>
      <w:bookmarkStart w:id="5489" w:name="_Toc138411965"/>
      <w:bookmarkStart w:id="5490" w:name="_Toc145956163"/>
      <w:bookmarkStart w:id="5491" w:name="_Toc153887605"/>
      <w:bookmarkStart w:id="5492" w:name="_Toc161905494"/>
      <w:bookmarkStart w:id="5493" w:name="_Toc170210097"/>
      <w:bookmarkStart w:id="5494" w:name="_Toc183618330"/>
      <w:bookmarkStart w:id="5495" w:name="_Toc186726633"/>
      <w:bookmarkStart w:id="5496" w:name="_Toc192836730"/>
      <w:bookmarkStart w:id="5497" w:name="_Toc199253200"/>
      <w:r>
        <w:lastRenderedPageBreak/>
        <w:t>6.2.6.2.4</w:t>
      </w:r>
      <w:r>
        <w:tab/>
        <w:t>Type: CipheringDataSet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49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499" w:name="_PERM_MCCTEMPBM_CRPT90020125___2"/>
            <w:bookmarkEnd w:id="549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500" w:name="_PERM_MCCTEMPBM_CRPT90020126___2"/>
            <w:bookmarkEnd w:id="5499"/>
          </w:p>
          <w:bookmarkEnd w:id="550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50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502" w:name="_PERM_MCCTEMPBM_CRPT90020128___2"/>
            <w:bookmarkEnd w:id="550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503" w:name="_PERM_MCCTEMPBM_CRPT90020129___2"/>
            <w:bookmarkEnd w:id="550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504" w:name="_PERM_MCCTEMPBM_CRPT90020130___2"/>
            <w:bookmarkEnd w:id="550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504"/>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50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506" w:name="_PERM_MCCTEMPBM_CRPT90020132___2"/>
            <w:bookmarkEnd w:id="550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507" w:name="_PERM_MCCTEMPBM_CRPT90020133___2"/>
            <w:bookmarkEnd w:id="5506"/>
          </w:p>
          <w:bookmarkEnd w:id="550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50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509" w:name="_PERM_MCCTEMPBM_CRPT90020135___2"/>
            <w:bookmarkEnd w:id="550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5510" w:name="_PERM_MCCTEMPBM_CRPT90020136___2"/>
            <w:bookmarkEnd w:id="5509"/>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5510"/>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511" w:name="_PERM_MCCTEMPBM_CRPT90020137___2"/>
            <w:r>
              <w:t>This IE contains the UTC time when the ciphering data set becomes valid.</w:t>
            </w:r>
            <w:bookmarkEnd w:id="551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512" w:name="_PERM_MCCTEMPBM_CRPT90020138___2"/>
            <w:r>
              <w:t>The validity duration of the ciphering data set.</w:t>
            </w:r>
            <w:bookmarkEnd w:id="551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513" w:name="_PERM_MCCTEMPBM_CRPT90020139___2"/>
            <w:r>
              <w:t>0..1</w:t>
            </w:r>
            <w:bookmarkEnd w:id="551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514" w:name="_Toc25168719"/>
      <w:bookmarkStart w:id="5515" w:name="_Toc27593138"/>
      <w:bookmarkStart w:id="5516" w:name="_Toc34148014"/>
      <w:bookmarkStart w:id="5517" w:name="_Toc36463398"/>
      <w:bookmarkStart w:id="5518" w:name="_Toc43215238"/>
      <w:bookmarkStart w:id="5519" w:name="_Toc45032486"/>
      <w:bookmarkStart w:id="5520" w:name="_Toc49849975"/>
      <w:bookmarkStart w:id="5521" w:name="_Toc51873489"/>
      <w:bookmarkStart w:id="5522" w:name="_Toc56517617"/>
      <w:bookmarkStart w:id="5523" w:name="_Toc58594518"/>
      <w:bookmarkStart w:id="5524" w:name="_Toc67686030"/>
      <w:bookmarkStart w:id="5525" w:name="_Toc74993857"/>
      <w:bookmarkStart w:id="5526" w:name="_Toc82716447"/>
      <w:bookmarkStart w:id="5527" w:name="_Toc88818734"/>
      <w:bookmarkStart w:id="5528" w:name="_Toc90650656"/>
      <w:bookmarkStart w:id="5529" w:name="_Toc98506325"/>
      <w:bookmarkStart w:id="5530" w:name="_Toc106639610"/>
      <w:bookmarkStart w:id="5531" w:name="_Toc114779120"/>
      <w:bookmarkStart w:id="5532" w:name="_Toc122097037"/>
      <w:bookmarkStart w:id="5533" w:name="_Toc130844258"/>
      <w:bookmarkStart w:id="5534" w:name="_Toc138411966"/>
      <w:bookmarkStart w:id="5535" w:name="_Toc145956164"/>
      <w:bookmarkStart w:id="5536" w:name="_Toc153887606"/>
      <w:bookmarkStart w:id="5537" w:name="_Toc161905495"/>
      <w:bookmarkStart w:id="5538" w:name="_Toc170210098"/>
      <w:bookmarkStart w:id="5539" w:name="_Toc183618331"/>
      <w:bookmarkStart w:id="5540" w:name="_Toc186726634"/>
      <w:bookmarkStart w:id="5541" w:name="_Toc192836731"/>
      <w:bookmarkStart w:id="5542" w:name="_Toc199253201"/>
      <w:r>
        <w:t>6.2.6.2.5</w:t>
      </w:r>
      <w:r>
        <w:tab/>
        <w:t>Type: CipheringSetReport</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543" w:name="_Toc25168720"/>
      <w:bookmarkStart w:id="5544" w:name="_Toc27593139"/>
      <w:bookmarkStart w:id="5545" w:name="_Toc34148015"/>
      <w:bookmarkStart w:id="5546" w:name="_Toc36463399"/>
      <w:bookmarkStart w:id="5547" w:name="_Toc43215239"/>
      <w:bookmarkStart w:id="5548" w:name="_Toc45032487"/>
      <w:bookmarkStart w:id="5549" w:name="_Toc49849976"/>
      <w:bookmarkStart w:id="5550" w:name="_Toc51873490"/>
      <w:bookmarkStart w:id="5551" w:name="_Toc56517618"/>
      <w:bookmarkStart w:id="5552" w:name="_Toc58594519"/>
      <w:bookmarkStart w:id="5553" w:name="_Toc67686031"/>
      <w:bookmarkStart w:id="5554" w:name="_Toc74993858"/>
      <w:bookmarkStart w:id="5555" w:name="_Toc82716448"/>
      <w:bookmarkStart w:id="5556" w:name="_Toc88818735"/>
      <w:bookmarkStart w:id="5557" w:name="_Toc90650657"/>
      <w:bookmarkStart w:id="5558" w:name="_Toc98506326"/>
      <w:bookmarkStart w:id="5559" w:name="_Toc106639611"/>
      <w:bookmarkStart w:id="5560" w:name="_Toc114779121"/>
      <w:bookmarkStart w:id="5561" w:name="_Toc122097038"/>
      <w:bookmarkStart w:id="5562" w:name="_Toc130844259"/>
      <w:bookmarkStart w:id="5563" w:name="_Toc138411967"/>
      <w:bookmarkStart w:id="5564" w:name="_Toc145956165"/>
      <w:bookmarkStart w:id="5565" w:name="_Toc153887607"/>
      <w:bookmarkStart w:id="5566" w:name="_Toc161905496"/>
      <w:bookmarkStart w:id="5567" w:name="_Toc170210099"/>
      <w:bookmarkStart w:id="5568" w:name="_Toc183618332"/>
      <w:bookmarkStart w:id="5569" w:name="_Toc186726635"/>
      <w:bookmarkStart w:id="5570" w:name="_Toc192836732"/>
      <w:bookmarkStart w:id="5571" w:name="_Toc199253202"/>
      <w:r>
        <w:t>6.2.6.2.6</w:t>
      </w:r>
      <w:r>
        <w:tab/>
        <w:t>Type: CipherRequestData</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572" w:name="_Toc25168721"/>
      <w:bookmarkStart w:id="5573" w:name="_Toc27593140"/>
      <w:bookmarkStart w:id="5574" w:name="_Toc34148016"/>
      <w:bookmarkStart w:id="5575" w:name="_Toc36463400"/>
      <w:bookmarkStart w:id="5576" w:name="_Toc43215240"/>
      <w:bookmarkStart w:id="5577" w:name="_Toc45032488"/>
      <w:bookmarkStart w:id="5578" w:name="_Toc49849977"/>
      <w:bookmarkStart w:id="5579" w:name="_Toc51873491"/>
      <w:bookmarkStart w:id="5580" w:name="_Toc56517619"/>
      <w:bookmarkStart w:id="5581" w:name="_Toc58594520"/>
      <w:bookmarkStart w:id="5582" w:name="_Toc67686032"/>
      <w:bookmarkStart w:id="5583" w:name="_Toc74993859"/>
      <w:bookmarkStart w:id="5584" w:name="_Toc82716449"/>
      <w:bookmarkStart w:id="5585" w:name="_Toc88818736"/>
      <w:bookmarkStart w:id="5586" w:name="_Toc90650658"/>
      <w:bookmarkStart w:id="5587" w:name="_Toc98506327"/>
      <w:bookmarkStart w:id="5588" w:name="_Toc106639612"/>
      <w:bookmarkStart w:id="5589" w:name="_Toc114779122"/>
      <w:bookmarkStart w:id="5590" w:name="_Toc122097039"/>
      <w:bookmarkStart w:id="5591" w:name="_Toc130844260"/>
      <w:bookmarkStart w:id="5592" w:name="_Toc138411968"/>
      <w:bookmarkStart w:id="5593" w:name="_Toc145956166"/>
      <w:bookmarkStart w:id="5594" w:name="_Toc153887608"/>
      <w:bookmarkStart w:id="5595" w:name="_Toc161905497"/>
      <w:bookmarkStart w:id="5596" w:name="_Toc170210100"/>
      <w:bookmarkStart w:id="5597" w:name="_Toc183618333"/>
      <w:bookmarkStart w:id="5598" w:name="_Toc186726636"/>
      <w:bookmarkStart w:id="5599" w:name="_Toc192836733"/>
      <w:bookmarkStart w:id="5600" w:name="_Toc199253203"/>
      <w:r>
        <w:t>6.2.6.2.7</w:t>
      </w:r>
      <w:r>
        <w:tab/>
        <w:t>Type: CipherResponseData</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601" w:name="_Toc25168722"/>
      <w:bookmarkStart w:id="5602" w:name="_Toc27593141"/>
      <w:bookmarkStart w:id="5603" w:name="_Toc34148017"/>
      <w:bookmarkStart w:id="5604" w:name="_Toc36463401"/>
      <w:bookmarkStart w:id="5605" w:name="_Toc43215241"/>
      <w:bookmarkStart w:id="5606" w:name="_Toc45032489"/>
      <w:bookmarkStart w:id="5607" w:name="_Toc49849978"/>
      <w:bookmarkStart w:id="5608" w:name="_Toc51873492"/>
      <w:bookmarkStart w:id="5609" w:name="_Toc56517620"/>
      <w:bookmarkStart w:id="5610" w:name="_Toc58594521"/>
      <w:bookmarkStart w:id="5611" w:name="_Toc67686033"/>
      <w:bookmarkStart w:id="5612" w:name="_Toc74993860"/>
      <w:bookmarkStart w:id="5613" w:name="_Toc82716450"/>
      <w:bookmarkStart w:id="5614" w:name="_Toc88818737"/>
      <w:bookmarkStart w:id="5615" w:name="_Toc90650659"/>
      <w:bookmarkStart w:id="5616" w:name="_Toc98506328"/>
      <w:bookmarkStart w:id="5617" w:name="_Toc106639613"/>
      <w:bookmarkStart w:id="5618" w:name="_Toc114779123"/>
      <w:bookmarkStart w:id="5619" w:name="_Toc122097040"/>
      <w:bookmarkStart w:id="5620" w:name="_Toc130844261"/>
      <w:bookmarkStart w:id="5621" w:name="_Toc138411969"/>
      <w:bookmarkStart w:id="5622" w:name="_Toc145956167"/>
      <w:bookmarkStart w:id="5623" w:name="_Toc153887609"/>
      <w:bookmarkStart w:id="5624" w:name="_Toc161905498"/>
      <w:bookmarkStart w:id="5625" w:name="_Toc170210101"/>
      <w:bookmarkStart w:id="5626" w:name="_Toc183618334"/>
      <w:bookmarkStart w:id="5627" w:name="_Toc186726637"/>
      <w:bookmarkStart w:id="5628" w:name="_Toc192836734"/>
      <w:bookmarkStart w:id="5629" w:name="_Toc199253204"/>
      <w:r>
        <w:rPr>
          <w:lang w:val="en-US"/>
        </w:rPr>
        <w:t>6.2.6.3</w:t>
      </w:r>
      <w:r>
        <w:rPr>
          <w:lang w:val="en-US"/>
        </w:rPr>
        <w:tab/>
        <w:t>Simple data types and enumerations</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E236F7E" w14:textId="77777777" w:rsidR="00EB7848" w:rsidRDefault="00EB7848" w:rsidP="00B32564">
      <w:pPr>
        <w:pStyle w:val="Heading5"/>
      </w:pPr>
      <w:bookmarkStart w:id="5630" w:name="_Toc25168723"/>
      <w:bookmarkStart w:id="5631" w:name="_Toc27593142"/>
      <w:bookmarkStart w:id="5632" w:name="_Toc34148018"/>
      <w:bookmarkStart w:id="5633" w:name="_Toc36463402"/>
      <w:bookmarkStart w:id="5634" w:name="_Toc43215242"/>
      <w:bookmarkStart w:id="5635" w:name="_Toc45032490"/>
      <w:bookmarkStart w:id="5636" w:name="_Toc49849979"/>
      <w:bookmarkStart w:id="5637" w:name="_Toc51873493"/>
      <w:bookmarkStart w:id="5638" w:name="_Toc56517621"/>
      <w:bookmarkStart w:id="5639" w:name="_Toc58594522"/>
      <w:bookmarkStart w:id="5640" w:name="_Toc67686034"/>
      <w:bookmarkStart w:id="5641" w:name="_Toc74993861"/>
      <w:bookmarkStart w:id="5642" w:name="_Toc82716451"/>
      <w:bookmarkStart w:id="5643" w:name="_Toc88818738"/>
      <w:bookmarkStart w:id="5644" w:name="_Toc90650660"/>
      <w:bookmarkStart w:id="5645" w:name="_Toc98506329"/>
      <w:bookmarkStart w:id="5646" w:name="_Toc106639614"/>
      <w:bookmarkStart w:id="5647" w:name="_Toc114779124"/>
      <w:bookmarkStart w:id="5648" w:name="_Toc122097041"/>
      <w:bookmarkStart w:id="5649" w:name="_Toc130844262"/>
      <w:bookmarkStart w:id="5650" w:name="_Toc138411970"/>
      <w:bookmarkStart w:id="5651" w:name="_Toc145956168"/>
      <w:bookmarkStart w:id="5652" w:name="_Toc153887610"/>
      <w:bookmarkStart w:id="5653" w:name="_Toc161905499"/>
      <w:bookmarkStart w:id="5654" w:name="_Toc170210102"/>
      <w:bookmarkStart w:id="5655" w:name="_Toc183618335"/>
      <w:bookmarkStart w:id="5656" w:name="_Toc186726638"/>
      <w:bookmarkStart w:id="5657" w:name="_Toc192836735"/>
      <w:bookmarkStart w:id="5658" w:name="_Toc199253205"/>
      <w:r>
        <w:t>6.2.6.3.1</w:t>
      </w:r>
      <w:r>
        <w:tab/>
        <w:t>Introduction</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659" w:name="_Toc25168724"/>
      <w:bookmarkStart w:id="5660" w:name="_Toc27593143"/>
      <w:bookmarkStart w:id="5661" w:name="_Toc34148019"/>
      <w:bookmarkStart w:id="5662" w:name="_Toc36463403"/>
      <w:bookmarkStart w:id="5663" w:name="_Toc43215243"/>
      <w:bookmarkStart w:id="5664" w:name="_Toc45032491"/>
      <w:bookmarkStart w:id="5665" w:name="_Toc49849980"/>
      <w:bookmarkStart w:id="5666" w:name="_Toc51873494"/>
      <w:bookmarkStart w:id="5667" w:name="_Toc56517622"/>
      <w:bookmarkStart w:id="5668" w:name="_Toc58594523"/>
      <w:bookmarkStart w:id="5669" w:name="_Toc67686035"/>
      <w:bookmarkStart w:id="5670" w:name="_Toc74993862"/>
      <w:bookmarkStart w:id="5671" w:name="_Toc82716452"/>
      <w:bookmarkStart w:id="5672" w:name="_Toc88818739"/>
      <w:bookmarkStart w:id="5673" w:name="_Toc90650661"/>
      <w:bookmarkStart w:id="5674" w:name="_Toc98506330"/>
      <w:bookmarkStart w:id="5675" w:name="_Toc106639615"/>
      <w:bookmarkStart w:id="5676" w:name="_Toc114779125"/>
      <w:bookmarkStart w:id="5677" w:name="_Toc122097042"/>
      <w:bookmarkStart w:id="5678" w:name="_Toc130844263"/>
      <w:bookmarkStart w:id="5679" w:name="_Toc138411971"/>
      <w:bookmarkStart w:id="5680" w:name="_Toc145956169"/>
      <w:bookmarkStart w:id="5681" w:name="_Toc153887611"/>
      <w:bookmarkStart w:id="5682" w:name="_Toc161905500"/>
      <w:bookmarkStart w:id="5683" w:name="_Toc170210103"/>
      <w:bookmarkStart w:id="5684" w:name="_Toc183618336"/>
      <w:bookmarkStart w:id="5685" w:name="_Toc186726639"/>
      <w:bookmarkStart w:id="5686" w:name="_Toc192836736"/>
      <w:bookmarkStart w:id="5687" w:name="_Toc199253206"/>
      <w:r>
        <w:t>6.2.6.3.2</w:t>
      </w:r>
      <w:r>
        <w:tab/>
        <w:t>Simple data types</w:t>
      </w:r>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688" w:name="_Toc25168725"/>
      <w:bookmarkStart w:id="5689" w:name="_Toc27593144"/>
      <w:bookmarkStart w:id="5690" w:name="_Toc34148020"/>
      <w:bookmarkStart w:id="5691" w:name="_Toc36463404"/>
      <w:bookmarkStart w:id="5692" w:name="_Toc43215244"/>
      <w:bookmarkStart w:id="5693" w:name="_Toc45032492"/>
      <w:bookmarkStart w:id="5694" w:name="_Toc49849981"/>
      <w:bookmarkStart w:id="5695" w:name="_Toc51873495"/>
      <w:bookmarkStart w:id="5696" w:name="_Toc56517623"/>
      <w:bookmarkStart w:id="5697" w:name="_Toc58594524"/>
      <w:bookmarkStart w:id="5698" w:name="_Toc67686036"/>
      <w:bookmarkStart w:id="5699" w:name="_Toc74993863"/>
      <w:bookmarkStart w:id="5700" w:name="_Toc82716453"/>
      <w:bookmarkStart w:id="5701" w:name="_Toc88818740"/>
      <w:bookmarkStart w:id="5702" w:name="_Toc90650662"/>
      <w:bookmarkStart w:id="5703" w:name="_Toc98506331"/>
      <w:bookmarkStart w:id="5704" w:name="_Toc106639616"/>
      <w:bookmarkStart w:id="5705" w:name="_Toc114779126"/>
      <w:bookmarkStart w:id="5706" w:name="_Toc122097043"/>
      <w:bookmarkStart w:id="5707" w:name="_Toc130844264"/>
      <w:bookmarkStart w:id="5708" w:name="_Toc138411972"/>
      <w:bookmarkStart w:id="5709" w:name="_Toc145956170"/>
      <w:bookmarkStart w:id="5710" w:name="_Toc153887612"/>
      <w:bookmarkStart w:id="5711" w:name="_Toc161905501"/>
      <w:bookmarkStart w:id="5712" w:name="_Toc170210104"/>
      <w:bookmarkStart w:id="5713" w:name="_Toc183618337"/>
      <w:bookmarkStart w:id="5714" w:name="_Toc186726640"/>
      <w:bookmarkStart w:id="5715" w:name="_Toc192836737"/>
      <w:bookmarkStart w:id="5716" w:name="_Toc199253207"/>
      <w:r>
        <w:t>6.2.6.3.3</w:t>
      </w:r>
      <w:r>
        <w:tab/>
        <w:t>Enumeration: StorageOutcome</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717" w:name="_Toc25168726"/>
      <w:bookmarkStart w:id="5718" w:name="_Toc27593145"/>
      <w:bookmarkStart w:id="5719" w:name="_Toc34148021"/>
      <w:bookmarkStart w:id="5720" w:name="_Toc36463405"/>
      <w:bookmarkStart w:id="5721" w:name="_Toc43215245"/>
      <w:bookmarkStart w:id="5722" w:name="_Toc45032493"/>
      <w:bookmarkStart w:id="5723" w:name="_Toc49849982"/>
      <w:bookmarkStart w:id="5724" w:name="_Toc51873496"/>
      <w:bookmarkStart w:id="5725" w:name="_Toc56517624"/>
      <w:bookmarkStart w:id="5726" w:name="_Toc58594525"/>
      <w:bookmarkStart w:id="5727" w:name="_Toc67686037"/>
      <w:bookmarkStart w:id="5728" w:name="_Toc74993864"/>
      <w:bookmarkStart w:id="5729" w:name="_Toc82716454"/>
      <w:bookmarkStart w:id="5730" w:name="_Toc88818741"/>
      <w:bookmarkStart w:id="5731" w:name="_Toc90650663"/>
      <w:bookmarkStart w:id="5732" w:name="_Toc98506332"/>
      <w:bookmarkStart w:id="5733" w:name="_Toc106639617"/>
      <w:bookmarkStart w:id="5734" w:name="_Toc114779127"/>
      <w:bookmarkStart w:id="5735" w:name="_Toc122097044"/>
      <w:bookmarkStart w:id="5736" w:name="_Toc130844265"/>
      <w:bookmarkStart w:id="5737" w:name="_Toc138411973"/>
      <w:bookmarkStart w:id="5738" w:name="_Toc145956171"/>
      <w:bookmarkStart w:id="5739" w:name="_Toc153887613"/>
      <w:bookmarkStart w:id="5740" w:name="_Toc161905502"/>
      <w:bookmarkStart w:id="5741" w:name="_Toc170210105"/>
      <w:bookmarkStart w:id="5742" w:name="_Toc183618338"/>
      <w:bookmarkStart w:id="5743" w:name="_Toc186726641"/>
      <w:bookmarkStart w:id="5744" w:name="_Toc192836738"/>
      <w:bookmarkStart w:id="5745" w:name="_Toc199253208"/>
      <w:r>
        <w:t>6.2.6.3.4</w:t>
      </w:r>
      <w:r>
        <w:tab/>
        <w:t>Enumeration: DataAvailability</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746" w:name="_Toc25168727"/>
      <w:bookmarkStart w:id="5747" w:name="_Toc27593146"/>
      <w:bookmarkStart w:id="5748" w:name="_Toc34148022"/>
      <w:bookmarkStart w:id="5749" w:name="_Toc36463406"/>
      <w:bookmarkStart w:id="5750" w:name="_Toc43215246"/>
      <w:bookmarkStart w:id="5751" w:name="_Toc45032494"/>
      <w:bookmarkStart w:id="5752" w:name="_Toc49849983"/>
      <w:bookmarkStart w:id="5753" w:name="_Toc51873497"/>
      <w:bookmarkStart w:id="5754" w:name="_Toc56517625"/>
      <w:bookmarkStart w:id="5755" w:name="_Toc58594526"/>
      <w:bookmarkStart w:id="5756" w:name="_Toc67686038"/>
      <w:bookmarkStart w:id="5757" w:name="_Toc74993865"/>
      <w:bookmarkStart w:id="5758" w:name="_Toc82716455"/>
      <w:bookmarkStart w:id="5759" w:name="_Toc88818742"/>
      <w:bookmarkStart w:id="5760" w:name="_Toc90650664"/>
      <w:bookmarkStart w:id="5761" w:name="_Toc98506333"/>
      <w:bookmarkStart w:id="5762" w:name="_Toc106639618"/>
      <w:bookmarkStart w:id="5763" w:name="_Toc114779128"/>
      <w:bookmarkStart w:id="5764" w:name="_Toc122097045"/>
      <w:bookmarkStart w:id="5765" w:name="_Toc130844266"/>
      <w:bookmarkStart w:id="5766" w:name="_Toc138411974"/>
      <w:bookmarkStart w:id="5767" w:name="_Toc145956172"/>
      <w:bookmarkStart w:id="5768" w:name="_Toc153887614"/>
      <w:bookmarkStart w:id="5769" w:name="_Toc161905503"/>
      <w:bookmarkStart w:id="5770" w:name="_Toc170210106"/>
      <w:bookmarkStart w:id="5771" w:name="_Toc183618339"/>
      <w:bookmarkStart w:id="5772" w:name="_Toc186726642"/>
      <w:bookmarkStart w:id="5773" w:name="_Toc192836739"/>
      <w:bookmarkStart w:id="5774" w:name="_Toc199253209"/>
      <w:r>
        <w:t>6.2.7</w:t>
      </w:r>
      <w:r>
        <w:tab/>
        <w:t>Error Handling</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5EBCE21B" w14:textId="77777777" w:rsidR="00EB7848" w:rsidRDefault="00EB7848" w:rsidP="00B32564">
      <w:pPr>
        <w:pStyle w:val="Heading4"/>
      </w:pPr>
      <w:bookmarkStart w:id="5775" w:name="_Toc25168728"/>
      <w:bookmarkStart w:id="5776" w:name="_Toc27593147"/>
      <w:bookmarkStart w:id="5777" w:name="_Toc34148023"/>
      <w:bookmarkStart w:id="5778" w:name="_Toc36463407"/>
      <w:bookmarkStart w:id="5779" w:name="_Toc43215247"/>
      <w:bookmarkStart w:id="5780" w:name="_Toc45032495"/>
      <w:bookmarkStart w:id="5781" w:name="_Toc49849984"/>
      <w:bookmarkStart w:id="5782" w:name="_Toc51873498"/>
      <w:bookmarkStart w:id="5783" w:name="_Toc56517626"/>
      <w:bookmarkStart w:id="5784" w:name="_Toc58594527"/>
      <w:bookmarkStart w:id="5785" w:name="_Toc67686039"/>
      <w:bookmarkStart w:id="5786" w:name="_Toc74993866"/>
      <w:bookmarkStart w:id="5787" w:name="_Toc82716456"/>
      <w:bookmarkStart w:id="5788" w:name="_Toc88818743"/>
      <w:bookmarkStart w:id="5789" w:name="_Toc90650665"/>
      <w:bookmarkStart w:id="5790" w:name="_Toc98506334"/>
      <w:bookmarkStart w:id="5791" w:name="_Toc106639619"/>
      <w:bookmarkStart w:id="5792" w:name="_Toc114779129"/>
      <w:bookmarkStart w:id="5793" w:name="_Toc122097046"/>
      <w:bookmarkStart w:id="5794" w:name="_Toc130844267"/>
      <w:bookmarkStart w:id="5795" w:name="_Toc138411975"/>
      <w:bookmarkStart w:id="5796" w:name="_Toc145956173"/>
      <w:bookmarkStart w:id="5797" w:name="_Toc153887615"/>
      <w:bookmarkStart w:id="5798" w:name="_Toc161905504"/>
      <w:bookmarkStart w:id="5799" w:name="_Toc170210107"/>
      <w:bookmarkStart w:id="5800" w:name="_Toc183618340"/>
      <w:bookmarkStart w:id="5801" w:name="_Toc186726643"/>
      <w:bookmarkStart w:id="5802" w:name="_Toc192836740"/>
      <w:bookmarkStart w:id="5803" w:name="_Toc199253210"/>
      <w:r>
        <w:t>6.2.7.1</w:t>
      </w:r>
      <w:r>
        <w:tab/>
        <w:t>General</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804" w:name="_Toc25168729"/>
      <w:bookmarkStart w:id="5805" w:name="_Toc27593148"/>
      <w:bookmarkStart w:id="5806" w:name="_Toc34148024"/>
      <w:bookmarkStart w:id="5807" w:name="_Toc36463408"/>
      <w:bookmarkStart w:id="5808" w:name="_Toc43215248"/>
      <w:bookmarkStart w:id="5809" w:name="_Toc45032496"/>
      <w:bookmarkStart w:id="5810" w:name="_Toc49849985"/>
      <w:bookmarkStart w:id="5811" w:name="_Toc51873499"/>
      <w:bookmarkStart w:id="5812" w:name="_Toc56517627"/>
      <w:bookmarkStart w:id="5813" w:name="_Toc58594528"/>
      <w:bookmarkStart w:id="5814" w:name="_Toc67686040"/>
      <w:bookmarkStart w:id="5815" w:name="_Toc74993867"/>
      <w:bookmarkStart w:id="5816" w:name="_Toc82716457"/>
      <w:bookmarkStart w:id="5817" w:name="_Toc88818744"/>
      <w:bookmarkStart w:id="5818" w:name="_Toc90650666"/>
      <w:bookmarkStart w:id="5819" w:name="_Toc98506335"/>
      <w:bookmarkStart w:id="5820" w:name="_Toc106639620"/>
      <w:bookmarkStart w:id="5821" w:name="_Toc114779130"/>
      <w:bookmarkStart w:id="5822" w:name="_Toc122097047"/>
      <w:bookmarkStart w:id="5823" w:name="_Toc130844268"/>
      <w:bookmarkStart w:id="5824" w:name="_Toc138411976"/>
      <w:bookmarkStart w:id="5825" w:name="_Toc145956174"/>
      <w:bookmarkStart w:id="5826" w:name="_Toc153887616"/>
      <w:bookmarkStart w:id="5827" w:name="_Toc161905505"/>
      <w:bookmarkStart w:id="5828" w:name="_Toc170210108"/>
      <w:bookmarkStart w:id="5829" w:name="_Toc183618341"/>
      <w:bookmarkStart w:id="5830" w:name="_Toc186726644"/>
      <w:bookmarkStart w:id="5831" w:name="_Toc192836741"/>
      <w:bookmarkStart w:id="5832" w:name="_Toc199253211"/>
      <w:r>
        <w:t>6.2.7.2</w:t>
      </w:r>
      <w:r>
        <w:tab/>
        <w:t>Protocol Errors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833" w:name="_Toc25168730"/>
      <w:bookmarkStart w:id="5834" w:name="_Toc27593149"/>
      <w:bookmarkStart w:id="5835" w:name="_Toc34148025"/>
      <w:bookmarkStart w:id="5836" w:name="_Toc36463409"/>
      <w:bookmarkStart w:id="5837" w:name="_Toc43215249"/>
      <w:bookmarkStart w:id="5838" w:name="_Toc45032497"/>
      <w:bookmarkStart w:id="5839" w:name="_Toc49849986"/>
      <w:bookmarkStart w:id="5840" w:name="_Toc51873500"/>
      <w:bookmarkStart w:id="5841" w:name="_Toc56517628"/>
      <w:bookmarkStart w:id="5842" w:name="_Toc58594529"/>
      <w:bookmarkStart w:id="5843" w:name="_Toc67686041"/>
      <w:bookmarkStart w:id="5844" w:name="_Toc74993868"/>
      <w:bookmarkStart w:id="5845" w:name="_Toc82716458"/>
      <w:bookmarkStart w:id="5846" w:name="_Toc88818745"/>
      <w:bookmarkStart w:id="5847" w:name="_Toc90650667"/>
      <w:bookmarkStart w:id="5848" w:name="_Toc98506336"/>
      <w:bookmarkStart w:id="5849" w:name="_Toc106639621"/>
      <w:bookmarkStart w:id="5850" w:name="_Toc114779131"/>
      <w:bookmarkStart w:id="5851" w:name="_Toc122097048"/>
      <w:bookmarkStart w:id="5852" w:name="_Toc130844269"/>
      <w:bookmarkStart w:id="5853" w:name="_Toc138411977"/>
      <w:bookmarkStart w:id="5854" w:name="_Toc145956175"/>
      <w:bookmarkStart w:id="5855" w:name="_Toc153887617"/>
      <w:bookmarkStart w:id="5856" w:name="_Toc161905506"/>
      <w:bookmarkStart w:id="5857" w:name="_Toc170210109"/>
      <w:bookmarkStart w:id="5858" w:name="_Toc183618342"/>
      <w:bookmarkStart w:id="5859" w:name="_Toc186726645"/>
      <w:bookmarkStart w:id="5860" w:name="_Toc192836742"/>
      <w:bookmarkStart w:id="5861" w:name="_Toc199253212"/>
      <w:r>
        <w:t>6.2.7.3</w:t>
      </w:r>
      <w:r>
        <w:tab/>
        <w:t>Application Errors</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862" w:name="_Toc25168731"/>
      <w:bookmarkStart w:id="5863" w:name="_Toc27593150"/>
      <w:bookmarkStart w:id="5864" w:name="_Toc34148026"/>
      <w:bookmarkStart w:id="5865" w:name="_Toc36463410"/>
      <w:bookmarkStart w:id="5866" w:name="_Toc43215250"/>
      <w:bookmarkStart w:id="5867" w:name="_Toc45032498"/>
      <w:bookmarkStart w:id="5868" w:name="_Toc49849987"/>
      <w:bookmarkStart w:id="5869" w:name="_Toc51873501"/>
      <w:bookmarkStart w:id="5870" w:name="_Toc56517629"/>
      <w:bookmarkStart w:id="5871" w:name="_Toc58594530"/>
      <w:bookmarkStart w:id="5872" w:name="_Toc67686042"/>
      <w:bookmarkStart w:id="5873" w:name="_Toc74993869"/>
      <w:bookmarkStart w:id="5874" w:name="_Toc82716459"/>
      <w:bookmarkStart w:id="5875" w:name="_Toc88818746"/>
      <w:bookmarkStart w:id="5876" w:name="_Toc90650668"/>
      <w:bookmarkStart w:id="5877" w:name="_Toc98506337"/>
      <w:bookmarkStart w:id="5878" w:name="_Toc106639622"/>
      <w:bookmarkStart w:id="5879" w:name="_Toc114779132"/>
      <w:bookmarkStart w:id="5880" w:name="_Toc122097049"/>
      <w:bookmarkStart w:id="5881" w:name="_Toc130844270"/>
      <w:bookmarkStart w:id="5882" w:name="_Toc138411978"/>
      <w:bookmarkStart w:id="5883" w:name="_Toc145956176"/>
      <w:bookmarkStart w:id="5884" w:name="_Toc153887618"/>
      <w:bookmarkStart w:id="5885" w:name="_Toc161905507"/>
      <w:bookmarkStart w:id="5886" w:name="_Toc170210110"/>
      <w:bookmarkStart w:id="5887" w:name="_Toc183618343"/>
      <w:bookmarkStart w:id="5888" w:name="_Toc186726646"/>
      <w:bookmarkStart w:id="5889" w:name="_Toc192836743"/>
      <w:bookmarkStart w:id="5890" w:name="_Toc199253213"/>
      <w:r>
        <w:rPr>
          <w:lang w:val="en-US"/>
        </w:rPr>
        <w:t>6.2.8</w:t>
      </w:r>
      <w:r>
        <w:rPr>
          <w:lang w:val="en-US"/>
        </w:rPr>
        <w:tab/>
        <w:t>Security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891" w:name="_Toc67686043"/>
      <w:bookmarkStart w:id="5892" w:name="_Toc74993870"/>
      <w:bookmarkStart w:id="5893" w:name="_Toc82716460"/>
      <w:bookmarkStart w:id="5894" w:name="_Toc88818747"/>
      <w:bookmarkStart w:id="5895" w:name="_Toc90650669"/>
      <w:bookmarkStart w:id="5896" w:name="_Toc98506338"/>
      <w:bookmarkStart w:id="5897" w:name="_Toc106639623"/>
      <w:bookmarkStart w:id="5898" w:name="_Toc114779133"/>
      <w:bookmarkStart w:id="5899" w:name="_Toc122097050"/>
      <w:bookmarkStart w:id="5900" w:name="_Toc130844271"/>
      <w:bookmarkStart w:id="5901" w:name="_Toc138411979"/>
      <w:bookmarkStart w:id="5902" w:name="_Toc145956177"/>
      <w:bookmarkStart w:id="5903" w:name="_Toc153887619"/>
      <w:bookmarkStart w:id="5904" w:name="_Toc161905508"/>
      <w:bookmarkStart w:id="5905" w:name="_Toc170210111"/>
      <w:bookmarkStart w:id="5906" w:name="_Toc183618344"/>
      <w:bookmarkStart w:id="5907" w:name="_Toc186726647"/>
      <w:bookmarkStart w:id="5908" w:name="_Toc192836744"/>
      <w:bookmarkStart w:id="5909" w:name="_Toc199253214"/>
      <w:r>
        <w:rPr>
          <w:lang w:eastAsia="zh-CN"/>
        </w:rPr>
        <w:t>6.2.9</w:t>
      </w:r>
      <w:r w:rsidR="001032A9" w:rsidRPr="00AA440E">
        <w:rPr>
          <w:lang w:eastAsia="zh-CN"/>
        </w:rPr>
        <w:tab/>
        <w:t>Feature Negotiation</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910" w:name="_Toc67686044"/>
      <w:bookmarkStart w:id="5911" w:name="_Toc74993871"/>
      <w:bookmarkStart w:id="5912" w:name="_Toc82716461"/>
      <w:bookmarkStart w:id="5913" w:name="_Toc88818748"/>
      <w:bookmarkStart w:id="5914" w:name="_Toc90650670"/>
      <w:bookmarkStart w:id="5915" w:name="_Toc98506339"/>
      <w:bookmarkStart w:id="5916" w:name="_Toc106639624"/>
      <w:bookmarkStart w:id="5917" w:name="_Toc114779134"/>
      <w:bookmarkStart w:id="5918" w:name="_Toc122097051"/>
      <w:bookmarkStart w:id="5919" w:name="_Toc130844272"/>
      <w:bookmarkStart w:id="5920" w:name="_Toc138411980"/>
      <w:bookmarkStart w:id="5921" w:name="_Toc145956178"/>
      <w:bookmarkStart w:id="5922" w:name="_Toc153887620"/>
      <w:bookmarkStart w:id="5923" w:name="_Toc161905509"/>
      <w:bookmarkStart w:id="5924" w:name="_Toc170210112"/>
      <w:bookmarkStart w:id="5925" w:name="_Toc183618345"/>
      <w:bookmarkStart w:id="5926" w:name="_Toc186726648"/>
      <w:bookmarkStart w:id="5927" w:name="_Toc192836745"/>
      <w:bookmarkStart w:id="5928" w:name="_Toc199253215"/>
      <w:r>
        <w:rPr>
          <w:lang w:val="en-US"/>
        </w:rPr>
        <w:t>6.2.10</w:t>
      </w:r>
      <w:r w:rsidR="001032A9">
        <w:rPr>
          <w:lang w:val="en-US"/>
        </w:rPr>
        <w:tab/>
        <w:t>HTTP redirection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929" w:name="_Toc20150442"/>
      <w:bookmarkStart w:id="5930" w:name="_Toc25168732"/>
      <w:bookmarkStart w:id="5931" w:name="_Toc27593151"/>
      <w:bookmarkStart w:id="5932" w:name="_Toc34148027"/>
      <w:bookmarkStart w:id="5933" w:name="_Toc36463411"/>
      <w:bookmarkStart w:id="5934" w:name="_Toc43215251"/>
      <w:bookmarkStart w:id="5935" w:name="_Toc45032499"/>
      <w:bookmarkStart w:id="5936" w:name="_Toc49849988"/>
      <w:bookmarkStart w:id="5937" w:name="_Toc51873502"/>
      <w:bookmarkStart w:id="5938" w:name="_Toc56517630"/>
      <w:bookmarkStart w:id="5939" w:name="_Toc58594531"/>
      <w:bookmarkStart w:id="5940" w:name="_Toc67686045"/>
      <w:bookmarkStart w:id="5941" w:name="_Toc74993872"/>
      <w:bookmarkStart w:id="5942" w:name="_Toc82716462"/>
      <w:bookmarkStart w:id="5943" w:name="_Toc88818749"/>
      <w:bookmarkStart w:id="5944" w:name="_Toc90650671"/>
      <w:bookmarkStart w:id="5945" w:name="_Toc98506340"/>
      <w:bookmarkStart w:id="5946" w:name="_Toc106639398"/>
      <w:bookmarkStart w:id="5947" w:name="_Toc106639625"/>
      <w:bookmarkStart w:id="5948" w:name="_Toc114779135"/>
      <w:bookmarkStart w:id="5949" w:name="_Toc122097052"/>
      <w:bookmarkStart w:id="5950" w:name="_Toc130844273"/>
      <w:bookmarkStart w:id="5951" w:name="_Toc138411981"/>
      <w:bookmarkStart w:id="5952" w:name="_Toc145956179"/>
      <w:bookmarkStart w:id="5953" w:name="_Toc153887621"/>
      <w:bookmarkStart w:id="5954" w:name="_Toc161905510"/>
      <w:bookmarkStart w:id="5955" w:name="_Toc170210113"/>
      <w:bookmarkStart w:id="5956" w:name="_Toc183618346"/>
      <w:bookmarkStart w:id="5957" w:name="_Toc186726649"/>
      <w:bookmarkStart w:id="5958" w:name="_Toc192836746"/>
      <w:bookmarkStart w:id="5959" w:name="_Toc199253216"/>
      <w:bookmarkEnd w:id="282"/>
      <w:r>
        <w:rPr>
          <w:noProof/>
        </w:rPr>
        <w:lastRenderedPageBreak/>
        <w:t>Annex A (normative):</w:t>
      </w:r>
      <w:r w:rsidR="009B5010">
        <w:rPr>
          <w:noProof/>
        </w:rPr>
        <w:br/>
      </w:r>
      <w:r>
        <w:rPr>
          <w:noProof/>
        </w:rPr>
        <w:t>OpenAPI specification</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3907BCF6" w14:textId="77777777" w:rsidR="00EB7848" w:rsidRDefault="00EB7848" w:rsidP="009B5010">
      <w:pPr>
        <w:pStyle w:val="Heading1"/>
      </w:pPr>
      <w:bookmarkStart w:id="5960" w:name="_Toc20150443"/>
      <w:bookmarkStart w:id="5961" w:name="_Toc25168733"/>
      <w:bookmarkStart w:id="5962" w:name="_Toc27593152"/>
      <w:bookmarkStart w:id="5963" w:name="_Toc34148028"/>
      <w:bookmarkStart w:id="5964" w:name="_Toc36463412"/>
      <w:bookmarkStart w:id="5965" w:name="_Toc43215252"/>
      <w:bookmarkStart w:id="5966" w:name="_Toc45032500"/>
      <w:bookmarkStart w:id="5967" w:name="_Toc49849989"/>
      <w:bookmarkStart w:id="5968" w:name="_Toc51873503"/>
      <w:bookmarkStart w:id="5969" w:name="_Toc56517631"/>
      <w:bookmarkStart w:id="5970" w:name="_Toc58594532"/>
      <w:bookmarkStart w:id="5971" w:name="_Toc67686046"/>
      <w:bookmarkStart w:id="5972" w:name="_Toc74993873"/>
      <w:bookmarkStart w:id="5973" w:name="_Toc82716463"/>
      <w:bookmarkStart w:id="5974" w:name="_Toc88818750"/>
      <w:bookmarkStart w:id="5975" w:name="_Toc90650672"/>
      <w:bookmarkStart w:id="5976" w:name="_Toc98506341"/>
      <w:bookmarkStart w:id="5977" w:name="_Toc106639626"/>
      <w:bookmarkStart w:id="5978" w:name="_Toc114779136"/>
      <w:bookmarkStart w:id="5979" w:name="_Toc122097053"/>
      <w:bookmarkStart w:id="5980" w:name="_Toc130844274"/>
      <w:bookmarkStart w:id="5981" w:name="_Toc138411982"/>
      <w:bookmarkStart w:id="5982" w:name="_Toc145956180"/>
      <w:bookmarkStart w:id="5983" w:name="_Toc153887622"/>
      <w:bookmarkStart w:id="5984" w:name="_Toc161905511"/>
      <w:bookmarkStart w:id="5985" w:name="_Toc170210114"/>
      <w:bookmarkStart w:id="5986" w:name="_Toc183618347"/>
      <w:bookmarkStart w:id="5987" w:name="_Toc186726650"/>
      <w:bookmarkStart w:id="5988" w:name="_Toc192836747"/>
      <w:bookmarkStart w:id="5989" w:name="_Toc199253217"/>
      <w:r>
        <w:t>A.1</w:t>
      </w:r>
      <w:r>
        <w:tab/>
        <w:t>General</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990" w:name="_Toc20150444"/>
      <w:bookmarkStart w:id="5991" w:name="_Toc25168734"/>
      <w:bookmarkStart w:id="5992" w:name="_Toc27593153"/>
      <w:bookmarkStart w:id="5993" w:name="_Toc34148029"/>
      <w:bookmarkStart w:id="5994" w:name="_Toc36463413"/>
      <w:bookmarkStart w:id="5995" w:name="_Toc43215253"/>
      <w:bookmarkStart w:id="5996" w:name="_Toc45032501"/>
      <w:bookmarkStart w:id="5997" w:name="_Toc49849990"/>
      <w:bookmarkStart w:id="5998" w:name="_Toc51873504"/>
      <w:bookmarkStart w:id="5999" w:name="_Toc56517632"/>
      <w:bookmarkStart w:id="6000" w:name="_Toc58594533"/>
      <w:bookmarkStart w:id="6001" w:name="_Toc67686047"/>
      <w:bookmarkStart w:id="6002" w:name="_Toc74993874"/>
      <w:bookmarkStart w:id="6003" w:name="_Toc82716464"/>
      <w:bookmarkStart w:id="6004" w:name="_Toc88818751"/>
      <w:bookmarkStart w:id="6005" w:name="_Toc90650673"/>
      <w:bookmarkStart w:id="6006" w:name="_Toc98506342"/>
      <w:bookmarkStart w:id="6007" w:name="_Toc106639627"/>
      <w:bookmarkStart w:id="6008" w:name="_Toc114779137"/>
      <w:bookmarkStart w:id="6009" w:name="_Toc122097054"/>
      <w:bookmarkStart w:id="6010" w:name="_Toc130844275"/>
      <w:bookmarkStart w:id="6011" w:name="_Toc138411983"/>
      <w:bookmarkStart w:id="6012" w:name="_Toc145956181"/>
      <w:bookmarkStart w:id="6013" w:name="_Toc153887623"/>
      <w:bookmarkStart w:id="6014" w:name="_Toc161905512"/>
      <w:bookmarkStart w:id="6015" w:name="_Toc170210115"/>
      <w:bookmarkStart w:id="6016" w:name="_Toc183618348"/>
      <w:bookmarkStart w:id="6017" w:name="_Toc186726651"/>
      <w:bookmarkStart w:id="6018" w:name="_Toc192836748"/>
      <w:bookmarkStart w:id="6019" w:name="_Toc199253218"/>
      <w:bookmarkStart w:id="6020" w:name="_Hlk160537101"/>
      <w:r>
        <w:t>A.2</w:t>
      </w:r>
      <w:r>
        <w:tab/>
        <w:t>Nlmf_Location API</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2708997"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775EB3">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25B3235"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775EB3">
        <w:rPr>
          <w:lang w:val="en-US"/>
        </w:rPr>
        <w:t>9</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020"/>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6021"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6022" w:name="_Hlk190937133"/>
      <w:bookmarkEnd w:id="6021"/>
    </w:p>
    <w:p w14:paraId="6F8263A5" w14:textId="77777777" w:rsidR="004C2892" w:rsidRDefault="004C2892" w:rsidP="004C2892">
      <w:pPr>
        <w:pStyle w:val="PL"/>
        <w:rPr>
          <w:lang w:val="en-US"/>
        </w:rPr>
      </w:pPr>
      <w:bookmarkStart w:id="6023"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lastRenderedPageBreak/>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6022"/>
    <w:bookmarkEnd w:id="6023"/>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lastRenderedPageBreak/>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lastRenderedPageBreak/>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6024" w:name="_Hlk182975234"/>
      <w:r w:rsidRPr="00722543">
        <w:rPr>
          <w:rFonts w:hint="eastAsia"/>
        </w:rPr>
        <w:t xml:space="preserve">Contains the </w:t>
      </w:r>
      <w:r w:rsidRPr="00722543">
        <w:t>Time Window Information Measurement List</w:t>
      </w:r>
      <w:r w:rsidRPr="00722543">
        <w:rPr>
          <w:rFonts w:hint="eastAsia"/>
        </w:rPr>
        <w:t>.</w:t>
      </w:r>
      <w:bookmarkEnd w:id="6024"/>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6025"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6025"/>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lastRenderedPageBreak/>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6026"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6027" w:name="_Hlk184028324"/>
      <w:r>
        <w:rPr>
          <w:lang w:val="en-US"/>
        </w:rPr>
        <w:t xml:space="preserve"> </w:t>
      </w:r>
      <w:bookmarkEnd w:id="6027"/>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6026"/>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lastRenderedPageBreak/>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lastRenderedPageBreak/>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6028"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6029" w:name="_Hlk190939861"/>
      <w:r>
        <w:t>M</w:t>
      </w:r>
      <w:r w:rsidRPr="00EF5B9B">
        <w:t>P</w:t>
      </w:r>
      <w:r>
        <w:t>ER</w:t>
      </w:r>
      <w:r w:rsidRPr="00EF5B9B">
        <w:t>S</w:t>
      </w:r>
      <w:bookmarkEnd w:id="6029"/>
    </w:p>
    <w:p w14:paraId="3581004E" w14:textId="77777777" w:rsidR="00F622BD" w:rsidRPr="00EE2E59" w:rsidRDefault="00F622BD" w:rsidP="00F622BD">
      <w:pPr>
        <w:pStyle w:val="PL"/>
        <w:rPr>
          <w:lang w:val="en-US"/>
        </w:rPr>
      </w:pPr>
      <w:r w:rsidRPr="00EE2E59">
        <w:rPr>
          <w:lang w:val="en-US"/>
        </w:rPr>
        <w:t xml:space="preserve">            - </w:t>
      </w:r>
      <w:bookmarkStart w:id="6030" w:name="_Hlk190939867"/>
      <w:r>
        <w:t>CM</w:t>
      </w:r>
      <w:r w:rsidRPr="00EF5B9B">
        <w:t>P</w:t>
      </w:r>
      <w:r>
        <w:t>ER</w:t>
      </w:r>
      <w:r w:rsidRPr="00EF5B9B">
        <w:t>S</w:t>
      </w:r>
      <w:bookmarkEnd w:id="6030"/>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6031" w:name="_Hlk190939872"/>
      <w:r>
        <w:t>DEG</w:t>
      </w:r>
      <w:r w:rsidRPr="00EF5B9B">
        <w:t>P</w:t>
      </w:r>
      <w:r>
        <w:t>ER</w:t>
      </w:r>
      <w:r w:rsidRPr="00EF5B9B">
        <w:t>S</w:t>
      </w:r>
      <w:r>
        <w:t>EC</w:t>
      </w:r>
      <w:r w:rsidRPr="00EF5B9B">
        <w:t>1</w:t>
      </w:r>
      <w:bookmarkEnd w:id="6031"/>
    </w:p>
    <w:p w14:paraId="4BFFA897" w14:textId="77777777" w:rsidR="00F622BD" w:rsidRPr="00EE2E59" w:rsidRDefault="00F622BD" w:rsidP="00F622BD">
      <w:pPr>
        <w:pStyle w:val="PL"/>
        <w:rPr>
          <w:lang w:val="en-US"/>
        </w:rPr>
      </w:pPr>
      <w:r w:rsidRPr="00EE2E59">
        <w:rPr>
          <w:lang w:val="en-US"/>
        </w:rPr>
        <w:t xml:space="preserve">            - </w:t>
      </w:r>
      <w:bookmarkStart w:id="6032" w:name="_Hlk190939881"/>
      <w:r>
        <w:t>DEG</w:t>
      </w:r>
      <w:r w:rsidRPr="00EF5B9B">
        <w:t>P</w:t>
      </w:r>
      <w:r>
        <w:t>ER</w:t>
      </w:r>
      <w:r w:rsidRPr="00EF5B9B">
        <w:t>S</w:t>
      </w:r>
      <w:r>
        <w:t>EC01</w:t>
      </w:r>
      <w:bookmarkEnd w:id="6032"/>
    </w:p>
    <w:p w14:paraId="29F3980D" w14:textId="77777777" w:rsidR="00F622BD" w:rsidRPr="00EE2E59" w:rsidRDefault="00F622BD" w:rsidP="00F622BD">
      <w:pPr>
        <w:pStyle w:val="PL"/>
        <w:rPr>
          <w:lang w:val="en-US"/>
        </w:rPr>
      </w:pPr>
      <w:r w:rsidRPr="00EE2E59">
        <w:rPr>
          <w:lang w:val="en-US"/>
        </w:rPr>
        <w:t xml:space="preserve">        - type: string</w:t>
      </w:r>
    </w:p>
    <w:bookmarkEnd w:id="6028"/>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033" w:name="_Toc25168735"/>
      <w:bookmarkStart w:id="6034" w:name="_Toc27593154"/>
      <w:bookmarkStart w:id="6035" w:name="_Toc34148030"/>
      <w:bookmarkStart w:id="6036" w:name="_Toc36463414"/>
      <w:bookmarkStart w:id="6037" w:name="_Toc43215254"/>
      <w:bookmarkStart w:id="6038" w:name="_Toc45032502"/>
      <w:bookmarkStart w:id="6039" w:name="_Toc49849991"/>
      <w:bookmarkStart w:id="6040" w:name="_Toc51873505"/>
      <w:bookmarkStart w:id="6041" w:name="_Toc56517633"/>
      <w:bookmarkStart w:id="6042" w:name="_Toc58594534"/>
      <w:bookmarkStart w:id="6043" w:name="_Toc67686048"/>
      <w:bookmarkStart w:id="6044" w:name="_Toc74993875"/>
      <w:bookmarkStart w:id="6045" w:name="_Toc82716465"/>
      <w:bookmarkStart w:id="6046" w:name="_Toc88818752"/>
      <w:bookmarkStart w:id="6047" w:name="_Toc90650674"/>
      <w:bookmarkStart w:id="6048" w:name="_Toc98506343"/>
      <w:bookmarkStart w:id="6049" w:name="_Toc106639628"/>
      <w:bookmarkStart w:id="6050" w:name="_Toc114779138"/>
      <w:bookmarkStart w:id="6051" w:name="_Toc122097055"/>
      <w:bookmarkStart w:id="6052" w:name="_Toc130844276"/>
      <w:bookmarkStart w:id="6053" w:name="_Toc138411984"/>
      <w:bookmarkStart w:id="6054" w:name="_Toc145956182"/>
      <w:bookmarkStart w:id="6055" w:name="_Toc153887624"/>
      <w:bookmarkStart w:id="6056" w:name="_Toc161905513"/>
      <w:bookmarkStart w:id="6057" w:name="_Toc170210116"/>
      <w:bookmarkStart w:id="6058" w:name="_Toc183618349"/>
      <w:bookmarkStart w:id="6059" w:name="_Toc186726652"/>
      <w:bookmarkStart w:id="6060" w:name="_Toc192836749"/>
      <w:bookmarkStart w:id="6061" w:name="_Toc199253219"/>
      <w:r>
        <w:t>A.3</w:t>
      </w:r>
      <w:r>
        <w:tab/>
        <w:t>Nlmf_Broadcast API</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lastRenderedPageBreak/>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lastRenderedPageBreak/>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lastRenderedPageBreak/>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lastRenderedPageBreak/>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062" w:name="_Toc20150445"/>
      <w:bookmarkStart w:id="6063" w:name="_Toc25168736"/>
      <w:bookmarkStart w:id="6064" w:name="_Toc27593155"/>
      <w:bookmarkStart w:id="6065" w:name="_Toc34148031"/>
      <w:bookmarkStart w:id="6066" w:name="_Toc36463415"/>
      <w:bookmarkStart w:id="6067" w:name="_Toc43215255"/>
      <w:bookmarkStart w:id="6068" w:name="_Toc45032503"/>
      <w:bookmarkStart w:id="6069" w:name="_Toc49849992"/>
      <w:bookmarkStart w:id="6070" w:name="_Toc51873506"/>
      <w:bookmarkStart w:id="6071" w:name="_Toc56517634"/>
      <w:bookmarkStart w:id="6072" w:name="_Toc58594535"/>
      <w:bookmarkStart w:id="6073" w:name="_Toc67686049"/>
      <w:bookmarkStart w:id="6074" w:name="_Toc74993876"/>
      <w:bookmarkStart w:id="6075" w:name="_Toc82716466"/>
      <w:bookmarkStart w:id="6076" w:name="_Toc88818753"/>
      <w:bookmarkStart w:id="6077" w:name="_Toc90650675"/>
      <w:bookmarkStart w:id="6078" w:name="_Toc98506344"/>
      <w:bookmarkStart w:id="6079" w:name="_Toc106639629"/>
      <w:bookmarkStart w:id="6080" w:name="_Toc114779139"/>
      <w:bookmarkStart w:id="6081" w:name="_Toc122097056"/>
      <w:bookmarkStart w:id="6082" w:name="_Toc130844277"/>
      <w:bookmarkStart w:id="6083" w:name="_Toc138411985"/>
      <w:bookmarkStart w:id="6084" w:name="_Toc145956183"/>
      <w:bookmarkStart w:id="6085" w:name="_Toc153887625"/>
      <w:bookmarkStart w:id="6086" w:name="_Toc161905514"/>
      <w:bookmarkStart w:id="6087" w:name="_Toc170210117"/>
      <w:bookmarkStart w:id="6088" w:name="_Toc183618350"/>
      <w:bookmarkStart w:id="6089" w:name="_Toc186726653"/>
      <w:bookmarkStart w:id="6090" w:name="_Toc192836750"/>
      <w:bookmarkStart w:id="6091" w:name="_Toc199253220"/>
      <w:r w:rsidRPr="004D3578">
        <w:lastRenderedPageBreak/>
        <w:t xml:space="preserve">Annex </w:t>
      </w:r>
      <w:r>
        <w:rPr>
          <w:lang w:eastAsia="zh-CN"/>
        </w:rPr>
        <w:t>B</w:t>
      </w:r>
      <w:r w:rsidRPr="004D3578">
        <w:t xml:space="preserve"> (informative):</w:t>
      </w:r>
      <w:r w:rsidR="009B5010">
        <w:br/>
      </w:r>
      <w:r>
        <w:t>Change history</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FD7C" w14:textId="77777777" w:rsidR="00626390" w:rsidRDefault="00626390">
      <w:r>
        <w:separator/>
      </w:r>
    </w:p>
  </w:endnote>
  <w:endnote w:type="continuationSeparator" w:id="0">
    <w:p w14:paraId="061A33DF" w14:textId="77777777" w:rsidR="00626390" w:rsidRDefault="0062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687B" w14:textId="77777777" w:rsidR="00626390" w:rsidRDefault="00626390">
      <w:r>
        <w:separator/>
      </w:r>
    </w:p>
  </w:footnote>
  <w:footnote w:type="continuationSeparator" w:id="0">
    <w:p w14:paraId="0F2E8E01" w14:textId="77777777" w:rsidR="00626390" w:rsidRDefault="0062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72C83AC"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8BB">
      <w:rPr>
        <w:rFonts w:ascii="Arial" w:hAnsi="Arial" w:cs="Arial"/>
        <w:b/>
        <w:noProof/>
        <w:sz w:val="18"/>
        <w:szCs w:val="18"/>
      </w:rPr>
      <w:t>3GPP TS 29.572 V18.9.0 (2025-06)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CEA9B17"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8BB">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155</Pages>
  <Words>46321</Words>
  <Characters>264031</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309733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3</cp:revision>
  <cp:lastPrinted>2019-02-25T14:05:00Z</cp:lastPrinted>
  <dcterms:created xsi:type="dcterms:W3CDTF">2025-05-27T09:03:00Z</dcterms:created>
  <dcterms:modified xsi:type="dcterms:W3CDTF">2025-05-27T09:04:00Z</dcterms:modified>
</cp:coreProperties>
</file>