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22"/>
      </w:tblGrid>
      <w:tr w:rsidR="004F0988" w:rsidRPr="00164490" w14:paraId="26F098D3" w14:textId="77777777" w:rsidTr="005E4BB2">
        <w:tc>
          <w:tcPr>
            <w:tcW w:w="10423" w:type="dxa"/>
            <w:gridSpan w:val="2"/>
            <w:shd w:val="clear" w:color="auto" w:fill="auto"/>
          </w:tcPr>
          <w:p w14:paraId="011F564A" w14:textId="2131BBC4" w:rsidR="00B02215" w:rsidRPr="00164490" w:rsidRDefault="00B02215" w:rsidP="00B02215">
            <w:pPr>
              <w:pStyle w:val="ZA"/>
              <w:framePr w:w="0" w:hRule="auto" w:wrap="auto" w:vAnchor="margin" w:hAnchor="text" w:yAlign="inline"/>
            </w:pPr>
            <w:bookmarkStart w:id="0" w:name="page1"/>
            <w:bookmarkStart w:id="1" w:name="_GoBack"/>
            <w:bookmarkEnd w:id="1"/>
            <w:r w:rsidRPr="00164490">
              <w:rPr>
                <w:sz w:val="64"/>
              </w:rPr>
              <w:t xml:space="preserve">3GPP TS 29.531 </w:t>
            </w:r>
            <w:r w:rsidRPr="00164490">
              <w:t>V1</w:t>
            </w:r>
            <w:r w:rsidR="00C40AF8" w:rsidRPr="00164490">
              <w:t>8</w:t>
            </w:r>
            <w:r w:rsidRPr="00164490">
              <w:t>.</w:t>
            </w:r>
            <w:r w:rsidR="00720418">
              <w:t>9</w:t>
            </w:r>
            <w:r w:rsidRPr="00164490">
              <w:t xml:space="preserve">.0 </w:t>
            </w:r>
            <w:r w:rsidRPr="00164490">
              <w:rPr>
                <w:sz w:val="32"/>
              </w:rPr>
              <w:t>(202</w:t>
            </w:r>
            <w:r w:rsidR="00720418">
              <w:rPr>
                <w:sz w:val="32"/>
              </w:rPr>
              <w:t>5</w:t>
            </w:r>
            <w:r w:rsidRPr="00164490">
              <w:rPr>
                <w:sz w:val="32"/>
              </w:rPr>
              <w:t>-</w:t>
            </w:r>
            <w:r w:rsidR="005C43BC" w:rsidRPr="00164490">
              <w:rPr>
                <w:sz w:val="32"/>
              </w:rPr>
              <w:t>0</w:t>
            </w:r>
            <w:r w:rsidR="00720418">
              <w:rPr>
                <w:sz w:val="32"/>
              </w:rPr>
              <w:t>6</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5E4BB2">
        <w:trPr>
          <w:trHeight w:hRule="exact" w:val="1134"/>
        </w:trPr>
        <w:tc>
          <w:tcPr>
            <w:tcW w:w="10423"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2" w:name="spectype2"/>
            <w:r w:rsidRPr="00164490">
              <w:t>Specification</w:t>
            </w:r>
            <w:bookmarkEnd w:id="2"/>
          </w:p>
        </w:tc>
      </w:tr>
      <w:tr w:rsidR="004F0988" w:rsidRPr="00164490" w14:paraId="6C2FCD95" w14:textId="77777777" w:rsidTr="005E4BB2">
        <w:trPr>
          <w:trHeight w:hRule="exact" w:val="3686"/>
        </w:trPr>
        <w:tc>
          <w:tcPr>
            <w:tcW w:w="10423"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4B5B6714" w:rsidR="004F0988" w:rsidRPr="00164490" w:rsidRDefault="00B02215" w:rsidP="00133525">
            <w:pPr>
              <w:pStyle w:val="ZT"/>
              <w:framePr w:wrap="auto" w:hAnchor="text" w:yAlign="inline"/>
              <w:rPr>
                <w:i/>
                <w:sz w:val="28"/>
              </w:rPr>
            </w:pPr>
            <w:r w:rsidRPr="00164490">
              <w:t>(</w:t>
            </w:r>
            <w:r w:rsidRPr="00164490">
              <w:rPr>
                <w:rStyle w:val="ZGSM"/>
              </w:rPr>
              <w:t>Release 1</w:t>
            </w:r>
            <w:r w:rsidR="00F2235A" w:rsidRPr="00164490">
              <w:rPr>
                <w:rStyle w:val="ZGSM"/>
              </w:rPr>
              <w:t>8</w:t>
            </w:r>
            <w:r w:rsidRPr="00164490">
              <w:t>)</w:t>
            </w:r>
          </w:p>
        </w:tc>
      </w:tr>
      <w:tr w:rsidR="00BF128E" w:rsidRPr="00164490" w14:paraId="6000D8F9" w14:textId="77777777" w:rsidTr="005E4BB2">
        <w:tc>
          <w:tcPr>
            <w:tcW w:w="10423"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5E4BB2">
        <w:trPr>
          <w:trHeight w:hRule="exact" w:val="1531"/>
        </w:trPr>
        <w:tc>
          <w:tcPr>
            <w:tcW w:w="4883"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3" w:name="_MON_1684549432"/>
                <w:bookmarkEnd w:id="3"/>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4pt" o:ole="">
                        <v:imagedata r:id="rId9" o:title=""/>
                      </v:shape>
                      <o:OLEObject Type="Embed" ProgID="Word.Picture.8" ShapeID="_x0000_i1025" DrawAspect="Content" ObjectID="_1809846267" r:id="rId10"/>
                    </w:object>
                  </w:r>
                </w:p>
              </w:tc>
              <w:bookmarkStart w:id="4" w:name="_MON_1710316168"/>
              <w:bookmarkEnd w:id="4"/>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6pt;height:75.7pt" o:ole="">
                        <v:imagedata r:id="rId11" o:title=""/>
                      </v:shape>
                      <o:OLEObject Type="Embed" ProgID="Word.Picture.8" ShapeID="_x0000_i1026" DrawAspect="Content" ObjectID="_1809846268" r:id="rId12"/>
                    </w:object>
                  </w:r>
                </w:p>
              </w:tc>
            </w:tr>
          </w:tbl>
          <w:p w14:paraId="6EAFEF35" w14:textId="3C4F6FDD" w:rsidR="003A15CC" w:rsidRPr="00164490" w:rsidRDefault="003A15CC" w:rsidP="003A15CC">
            <w:pPr>
              <w:rPr>
                <w:i/>
                <w:noProof/>
                <w:lang w:val="en-US" w:eastAsia="zh-CN"/>
              </w:rPr>
            </w:pPr>
          </w:p>
        </w:tc>
        <w:tc>
          <w:tcPr>
            <w:tcW w:w="5540" w:type="dxa"/>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5E4BB2">
        <w:trPr>
          <w:trHeight w:hRule="exact" w:val="5783"/>
        </w:trPr>
        <w:tc>
          <w:tcPr>
            <w:tcW w:w="10423" w:type="dxa"/>
            <w:gridSpan w:val="2"/>
            <w:shd w:val="clear" w:color="auto" w:fill="auto"/>
          </w:tcPr>
          <w:p w14:paraId="7325DD59" w14:textId="77777777" w:rsidR="00C074DD" w:rsidRPr="00164490" w:rsidRDefault="00C074DD" w:rsidP="00B02215"/>
        </w:tc>
      </w:tr>
      <w:tr w:rsidR="00C074DD" w:rsidRPr="00164490" w14:paraId="68EBFCBF" w14:textId="77777777" w:rsidTr="005E4BB2">
        <w:trPr>
          <w:cantSplit/>
          <w:trHeight w:hRule="exact" w:val="964"/>
        </w:trPr>
        <w:tc>
          <w:tcPr>
            <w:tcW w:w="10423" w:type="dxa"/>
            <w:gridSpan w:val="2"/>
            <w:shd w:val="clear" w:color="auto" w:fill="auto"/>
          </w:tcPr>
          <w:p w14:paraId="1C5A1C85" w14:textId="126BC78E" w:rsidR="00C074DD" w:rsidRPr="00164490" w:rsidRDefault="00C074DD" w:rsidP="00C074DD">
            <w:pPr>
              <w:rPr>
                <w:sz w:val="16"/>
              </w:rPr>
            </w:pPr>
            <w:bookmarkStart w:id="5"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5"/>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6"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7"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7"/>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8"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0C3EE405"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321914">
              <w:rPr>
                <w:noProof/>
                <w:sz w:val="18"/>
              </w:rPr>
              <w:t>5</w:t>
            </w:r>
            <w:r w:rsidRPr="00164490">
              <w:rPr>
                <w:noProof/>
                <w:sz w:val="18"/>
              </w:rPr>
              <w:t>, 3GPP Organizational Partners (ARIB, ATIS, CCSA, ETSI, TSDSI, TTA, TTC).</w:t>
            </w:r>
            <w:bookmarkStart w:id="9" w:name="copyrightaddon"/>
            <w:bookmarkEnd w:id="9"/>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8"/>
          </w:p>
          <w:p w14:paraId="2FA6CA67" w14:textId="77777777" w:rsidR="00E16509" w:rsidRPr="00164490" w:rsidRDefault="00E16509" w:rsidP="00133525"/>
        </w:tc>
      </w:tr>
      <w:bookmarkEnd w:id="6"/>
    </w:tbl>
    <w:p w14:paraId="67083A27" w14:textId="77777777" w:rsidR="00080512" w:rsidRPr="00164490" w:rsidRDefault="00080512" w:rsidP="00553D27">
      <w:pPr>
        <w:pStyle w:val="TT"/>
      </w:pPr>
      <w:r w:rsidRPr="00164490">
        <w:br w:type="page"/>
      </w:r>
      <w:bookmarkStart w:id="10" w:name="tableOfContents"/>
      <w:bookmarkEnd w:id="10"/>
      <w:r w:rsidRPr="00164490">
        <w:t>Contents</w:t>
      </w:r>
    </w:p>
    <w:p w14:paraId="13E52232" w14:textId="529D5B90" w:rsidR="00131AFF" w:rsidRDefault="00DB5E69">
      <w:pPr>
        <w:pStyle w:val="TOC1"/>
        <w:rPr>
          <w:rFonts w:asciiTheme="minorHAnsi" w:eastAsiaTheme="minorEastAsia" w:hAnsiTheme="minorHAnsi" w:cstheme="minorBidi"/>
          <w:noProof/>
          <w:kern w:val="2"/>
          <w:sz w:val="21"/>
          <w:szCs w:val="22"/>
          <w:lang w:val="en-US" w:eastAsia="zh-CN"/>
        </w:rPr>
      </w:pPr>
      <w:r w:rsidRPr="00164490">
        <w:fldChar w:fldCharType="begin"/>
      </w:r>
      <w:r w:rsidRPr="00164490">
        <w:instrText xml:space="preserve"> TOC \o "1-9" </w:instrText>
      </w:r>
      <w:r w:rsidRPr="00164490">
        <w:fldChar w:fldCharType="separate"/>
      </w:r>
      <w:r w:rsidR="00131AFF">
        <w:rPr>
          <w:noProof/>
        </w:rPr>
        <w:t>Foreword</w:t>
      </w:r>
      <w:r w:rsidR="00131AFF">
        <w:rPr>
          <w:noProof/>
        </w:rPr>
        <w:tab/>
      </w:r>
      <w:r w:rsidR="00131AFF">
        <w:rPr>
          <w:noProof/>
        </w:rPr>
        <w:fldChar w:fldCharType="begin"/>
      </w:r>
      <w:r w:rsidR="00131AFF">
        <w:rPr>
          <w:noProof/>
        </w:rPr>
        <w:instrText xml:space="preserve"> PAGEREF _Toc199233062 \h </w:instrText>
      </w:r>
      <w:r w:rsidR="00131AFF">
        <w:rPr>
          <w:noProof/>
        </w:rPr>
      </w:r>
      <w:r w:rsidR="00131AFF">
        <w:rPr>
          <w:noProof/>
        </w:rPr>
        <w:fldChar w:fldCharType="separate"/>
      </w:r>
      <w:r w:rsidR="00131AFF">
        <w:rPr>
          <w:noProof/>
        </w:rPr>
        <w:t>1</w:t>
      </w:r>
      <w:r w:rsidR="00131AFF">
        <w:rPr>
          <w:noProof/>
        </w:rPr>
        <w:fldChar w:fldCharType="end"/>
      </w:r>
    </w:p>
    <w:p w14:paraId="585DA69D" w14:textId="1A3A4B47" w:rsidR="00131AFF" w:rsidRDefault="00131AFF">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_Toc199233063 \h </w:instrText>
      </w:r>
      <w:r>
        <w:rPr>
          <w:noProof/>
        </w:rPr>
      </w:r>
      <w:r>
        <w:rPr>
          <w:noProof/>
        </w:rPr>
        <w:fldChar w:fldCharType="separate"/>
      </w:r>
      <w:r>
        <w:rPr>
          <w:noProof/>
        </w:rPr>
        <w:t>1</w:t>
      </w:r>
      <w:r>
        <w:rPr>
          <w:noProof/>
        </w:rPr>
        <w:fldChar w:fldCharType="end"/>
      </w:r>
    </w:p>
    <w:p w14:paraId="1BCDB5B2" w14:textId="3412BBA5" w:rsidR="00131AFF" w:rsidRDefault="00131AFF">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_Toc199233064 \h </w:instrText>
      </w:r>
      <w:r>
        <w:rPr>
          <w:noProof/>
        </w:rPr>
      </w:r>
      <w:r>
        <w:rPr>
          <w:noProof/>
        </w:rPr>
        <w:fldChar w:fldCharType="separate"/>
      </w:r>
      <w:r>
        <w:rPr>
          <w:noProof/>
        </w:rPr>
        <w:t>1</w:t>
      </w:r>
      <w:r>
        <w:rPr>
          <w:noProof/>
        </w:rPr>
        <w:fldChar w:fldCharType="end"/>
      </w:r>
    </w:p>
    <w:p w14:paraId="3DC02D47" w14:textId="6DCD294F" w:rsidR="00131AFF" w:rsidRDefault="00131AFF">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_Toc199233065 \h </w:instrText>
      </w:r>
      <w:r>
        <w:rPr>
          <w:noProof/>
        </w:rPr>
      </w:r>
      <w:r>
        <w:rPr>
          <w:noProof/>
        </w:rPr>
        <w:fldChar w:fldCharType="separate"/>
      </w:r>
      <w:r>
        <w:rPr>
          <w:noProof/>
        </w:rPr>
        <w:t>1</w:t>
      </w:r>
      <w:r>
        <w:rPr>
          <w:noProof/>
        </w:rPr>
        <w:fldChar w:fldCharType="end"/>
      </w:r>
    </w:p>
    <w:p w14:paraId="1095DECD" w14:textId="5361DD4F" w:rsidR="00131AFF" w:rsidRDefault="00131AFF">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_Toc199233066 \h </w:instrText>
      </w:r>
      <w:r>
        <w:rPr>
          <w:noProof/>
        </w:rPr>
      </w:r>
      <w:r>
        <w:rPr>
          <w:noProof/>
        </w:rPr>
        <w:fldChar w:fldCharType="separate"/>
      </w:r>
      <w:r>
        <w:rPr>
          <w:noProof/>
        </w:rPr>
        <w:t>1</w:t>
      </w:r>
      <w:r>
        <w:rPr>
          <w:noProof/>
        </w:rPr>
        <w:fldChar w:fldCharType="end"/>
      </w:r>
    </w:p>
    <w:p w14:paraId="6091286D" w14:textId="3A8558BC" w:rsidR="00131AFF" w:rsidRDefault="00131AFF">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_Toc199233067 \h </w:instrText>
      </w:r>
      <w:r>
        <w:rPr>
          <w:noProof/>
        </w:rPr>
      </w:r>
      <w:r>
        <w:rPr>
          <w:noProof/>
        </w:rPr>
        <w:fldChar w:fldCharType="separate"/>
      </w:r>
      <w:r>
        <w:rPr>
          <w:noProof/>
        </w:rPr>
        <w:t>1</w:t>
      </w:r>
      <w:r>
        <w:rPr>
          <w:noProof/>
        </w:rPr>
        <w:fldChar w:fldCharType="end"/>
      </w:r>
    </w:p>
    <w:p w14:paraId="3BC8C227" w14:textId="6BB5DE3D" w:rsidR="00131AFF" w:rsidRDefault="00131AFF">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_Toc199233068 \h </w:instrText>
      </w:r>
      <w:r>
        <w:rPr>
          <w:noProof/>
        </w:rPr>
      </w:r>
      <w:r>
        <w:rPr>
          <w:noProof/>
        </w:rPr>
        <w:fldChar w:fldCharType="separate"/>
      </w:r>
      <w:r>
        <w:rPr>
          <w:noProof/>
        </w:rPr>
        <w:t>1</w:t>
      </w:r>
      <w:r>
        <w:rPr>
          <w:noProof/>
        </w:rPr>
        <w:fldChar w:fldCharType="end"/>
      </w:r>
    </w:p>
    <w:p w14:paraId="1FCD22DE" w14:textId="2700582C" w:rsidR="00131AFF" w:rsidRDefault="00131AFF">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_Toc199233069 \h </w:instrText>
      </w:r>
      <w:r>
        <w:rPr>
          <w:noProof/>
        </w:rPr>
      </w:r>
      <w:r>
        <w:rPr>
          <w:noProof/>
        </w:rPr>
        <w:fldChar w:fldCharType="separate"/>
      </w:r>
      <w:r>
        <w:rPr>
          <w:noProof/>
        </w:rPr>
        <w:t>1</w:t>
      </w:r>
      <w:r>
        <w:rPr>
          <w:noProof/>
        </w:rPr>
        <w:fldChar w:fldCharType="end"/>
      </w:r>
    </w:p>
    <w:p w14:paraId="1BBF6A2E" w14:textId="0E506A8C" w:rsidR="00131AFF" w:rsidRDefault="00131AFF">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NSSF</w:t>
      </w:r>
      <w:r>
        <w:rPr>
          <w:noProof/>
        </w:rPr>
        <w:tab/>
      </w:r>
      <w:r>
        <w:rPr>
          <w:noProof/>
        </w:rPr>
        <w:fldChar w:fldCharType="begin"/>
      </w:r>
      <w:r>
        <w:rPr>
          <w:noProof/>
        </w:rPr>
        <w:instrText xml:space="preserve"> PAGEREF _Toc199233070 \h </w:instrText>
      </w:r>
      <w:r>
        <w:rPr>
          <w:noProof/>
        </w:rPr>
      </w:r>
      <w:r>
        <w:rPr>
          <w:noProof/>
        </w:rPr>
        <w:fldChar w:fldCharType="separate"/>
      </w:r>
      <w:r>
        <w:rPr>
          <w:noProof/>
        </w:rPr>
        <w:t>1</w:t>
      </w:r>
      <w:r>
        <w:rPr>
          <w:noProof/>
        </w:rPr>
        <w:fldChar w:fldCharType="end"/>
      </w:r>
    </w:p>
    <w:p w14:paraId="19591DC9" w14:textId="74E5E157" w:rsidR="00131AFF" w:rsidRDefault="00131AFF">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_Toc199233071 \h </w:instrText>
      </w:r>
      <w:r>
        <w:rPr>
          <w:noProof/>
        </w:rPr>
      </w:r>
      <w:r>
        <w:rPr>
          <w:noProof/>
        </w:rPr>
        <w:fldChar w:fldCharType="separate"/>
      </w:r>
      <w:r>
        <w:rPr>
          <w:noProof/>
        </w:rPr>
        <w:t>1</w:t>
      </w:r>
      <w:r>
        <w:rPr>
          <w:noProof/>
        </w:rPr>
        <w:fldChar w:fldCharType="end"/>
      </w:r>
    </w:p>
    <w:p w14:paraId="0AD86EE8" w14:textId="04183A00" w:rsidR="00131AFF" w:rsidRDefault="00131AFF">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Nnssf_NSSelection Service</w:t>
      </w:r>
      <w:r>
        <w:rPr>
          <w:noProof/>
        </w:rPr>
        <w:tab/>
      </w:r>
      <w:r>
        <w:rPr>
          <w:noProof/>
        </w:rPr>
        <w:fldChar w:fldCharType="begin"/>
      </w:r>
      <w:r>
        <w:rPr>
          <w:noProof/>
        </w:rPr>
        <w:instrText xml:space="preserve"> PAGEREF _Toc199233072 \h </w:instrText>
      </w:r>
      <w:r>
        <w:rPr>
          <w:noProof/>
        </w:rPr>
      </w:r>
      <w:r>
        <w:rPr>
          <w:noProof/>
        </w:rPr>
        <w:fldChar w:fldCharType="separate"/>
      </w:r>
      <w:r>
        <w:rPr>
          <w:noProof/>
        </w:rPr>
        <w:t>1</w:t>
      </w:r>
      <w:r>
        <w:rPr>
          <w:noProof/>
        </w:rPr>
        <w:fldChar w:fldCharType="end"/>
      </w:r>
    </w:p>
    <w:p w14:paraId="2C236751" w14:textId="7FCD6F36" w:rsidR="00131AFF" w:rsidRDefault="00131AFF">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_Toc199233073 \h </w:instrText>
      </w:r>
      <w:r>
        <w:rPr>
          <w:noProof/>
        </w:rPr>
      </w:r>
      <w:r>
        <w:rPr>
          <w:noProof/>
        </w:rPr>
        <w:fldChar w:fldCharType="separate"/>
      </w:r>
      <w:r>
        <w:rPr>
          <w:noProof/>
        </w:rPr>
        <w:t>1</w:t>
      </w:r>
      <w:r>
        <w:rPr>
          <w:noProof/>
        </w:rPr>
        <w:fldChar w:fldCharType="end"/>
      </w:r>
    </w:p>
    <w:p w14:paraId="653F4845" w14:textId="25AB8287" w:rsidR="00131AFF" w:rsidRDefault="00131AFF">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_Toc199233074 \h </w:instrText>
      </w:r>
      <w:r>
        <w:rPr>
          <w:noProof/>
        </w:rPr>
      </w:r>
      <w:r>
        <w:rPr>
          <w:noProof/>
        </w:rPr>
        <w:fldChar w:fldCharType="separate"/>
      </w:r>
      <w:r>
        <w:rPr>
          <w:noProof/>
        </w:rPr>
        <w:t>1</w:t>
      </w:r>
      <w:r>
        <w:rPr>
          <w:noProof/>
        </w:rPr>
        <w:fldChar w:fldCharType="end"/>
      </w:r>
    </w:p>
    <w:p w14:paraId="47C46199" w14:textId="38B2B119" w:rsidR="00131AFF" w:rsidRDefault="00131AFF">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_Toc199233075 \h </w:instrText>
      </w:r>
      <w:r>
        <w:rPr>
          <w:noProof/>
        </w:rPr>
      </w:r>
      <w:r>
        <w:rPr>
          <w:noProof/>
        </w:rPr>
        <w:fldChar w:fldCharType="separate"/>
      </w:r>
      <w:r>
        <w:rPr>
          <w:noProof/>
        </w:rPr>
        <w:t>1</w:t>
      </w:r>
      <w:r>
        <w:rPr>
          <w:noProof/>
        </w:rPr>
        <w:fldChar w:fldCharType="end"/>
      </w:r>
    </w:p>
    <w:p w14:paraId="53E0FEF3" w14:textId="6289C008" w:rsidR="00131AFF" w:rsidRDefault="00131AFF">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_Toc199233076 \h </w:instrText>
      </w:r>
      <w:r>
        <w:rPr>
          <w:noProof/>
        </w:rPr>
      </w:r>
      <w:r>
        <w:rPr>
          <w:noProof/>
        </w:rPr>
        <w:fldChar w:fldCharType="separate"/>
      </w:r>
      <w:r>
        <w:rPr>
          <w:noProof/>
        </w:rPr>
        <w:t>1</w:t>
      </w:r>
      <w:r>
        <w:rPr>
          <w:noProof/>
        </w:rPr>
        <w:fldChar w:fldCharType="end"/>
      </w:r>
    </w:p>
    <w:p w14:paraId="79A19E58" w14:textId="71786917" w:rsidR="00131AFF" w:rsidRDefault="00131AFF">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_Toc199233077 \h </w:instrText>
      </w:r>
      <w:r>
        <w:rPr>
          <w:noProof/>
        </w:rPr>
      </w:r>
      <w:r>
        <w:rPr>
          <w:noProof/>
        </w:rPr>
        <w:fldChar w:fldCharType="separate"/>
      </w:r>
      <w:r>
        <w:rPr>
          <w:noProof/>
        </w:rPr>
        <w:t>1</w:t>
      </w:r>
      <w:r>
        <w:rPr>
          <w:noProof/>
        </w:rPr>
        <w:fldChar w:fldCharType="end"/>
      </w:r>
    </w:p>
    <w:p w14:paraId="48448FA7" w14:textId="4EF4AE58" w:rsidR="00131AFF" w:rsidRDefault="00131AFF">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_Toc199233078 \h </w:instrText>
      </w:r>
      <w:r>
        <w:rPr>
          <w:noProof/>
        </w:rPr>
      </w:r>
      <w:r>
        <w:rPr>
          <w:noProof/>
        </w:rPr>
        <w:fldChar w:fldCharType="separate"/>
      </w:r>
      <w:r>
        <w:rPr>
          <w:noProof/>
        </w:rPr>
        <w:t>1</w:t>
      </w:r>
      <w:r>
        <w:rPr>
          <w:noProof/>
        </w:rPr>
        <w:fldChar w:fldCharType="end"/>
      </w:r>
    </w:p>
    <w:p w14:paraId="0947D2E9" w14:textId="20538060" w:rsidR="00131AFF" w:rsidRDefault="00131AFF">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_Toc199233079 \h </w:instrText>
      </w:r>
      <w:r>
        <w:rPr>
          <w:noProof/>
        </w:rPr>
      </w:r>
      <w:r>
        <w:rPr>
          <w:noProof/>
        </w:rPr>
        <w:fldChar w:fldCharType="separate"/>
      </w:r>
      <w:r>
        <w:rPr>
          <w:noProof/>
        </w:rPr>
        <w:t>1</w:t>
      </w:r>
      <w:r>
        <w:rPr>
          <w:noProof/>
        </w:rPr>
        <w:fldChar w:fldCharType="end"/>
      </w:r>
    </w:p>
    <w:p w14:paraId="2372F4EF" w14:textId="39021157" w:rsidR="00131AFF" w:rsidRDefault="00131AFF">
      <w:pPr>
        <w:pStyle w:val="TOC5"/>
        <w:rPr>
          <w:rFonts w:asciiTheme="minorHAnsi" w:eastAsiaTheme="minorEastAsia" w:hAnsiTheme="minorHAnsi" w:cstheme="minorBidi"/>
          <w:noProof/>
          <w:kern w:val="2"/>
          <w:sz w:val="21"/>
          <w:szCs w:val="22"/>
          <w:lang w:val="en-US" w:eastAsia="zh-CN"/>
        </w:rPr>
      </w:pPr>
      <w:r>
        <w:rPr>
          <w:noProof/>
        </w:rPr>
        <w:t>5.2.2.2.4</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w:t>
      </w:r>
      <w:r w:rsidRPr="00DB1141">
        <w:rPr>
          <w:rFonts w:cs="Arial"/>
          <w:noProof/>
          <w:lang w:eastAsia="zh-CN"/>
        </w:rPr>
        <w:t>UE configuration update procedure</w:t>
      </w:r>
      <w:r>
        <w:rPr>
          <w:noProof/>
        </w:rPr>
        <w:tab/>
      </w:r>
      <w:r>
        <w:rPr>
          <w:noProof/>
        </w:rPr>
        <w:fldChar w:fldCharType="begin"/>
      </w:r>
      <w:r>
        <w:rPr>
          <w:noProof/>
        </w:rPr>
        <w:instrText xml:space="preserve"> PAGEREF _Toc199233080 \h </w:instrText>
      </w:r>
      <w:r>
        <w:rPr>
          <w:noProof/>
        </w:rPr>
      </w:r>
      <w:r>
        <w:rPr>
          <w:noProof/>
        </w:rPr>
        <w:fldChar w:fldCharType="separate"/>
      </w:r>
      <w:r>
        <w:rPr>
          <w:noProof/>
        </w:rPr>
        <w:t>1</w:t>
      </w:r>
      <w:r>
        <w:rPr>
          <w:noProof/>
        </w:rPr>
        <w:fldChar w:fldCharType="end"/>
      </w:r>
    </w:p>
    <w:p w14:paraId="0C2B48D3" w14:textId="1CDAA486" w:rsidR="00131AFF" w:rsidRDefault="00131AFF">
      <w:pPr>
        <w:pStyle w:val="TOC5"/>
        <w:rPr>
          <w:rFonts w:asciiTheme="minorHAnsi" w:eastAsiaTheme="minorEastAsia" w:hAnsiTheme="minorHAnsi" w:cstheme="minorBidi"/>
          <w:noProof/>
          <w:kern w:val="2"/>
          <w:sz w:val="21"/>
          <w:szCs w:val="22"/>
          <w:lang w:val="en-US" w:eastAsia="zh-CN"/>
        </w:rPr>
      </w:pPr>
      <w:r>
        <w:rPr>
          <w:noProof/>
        </w:rPr>
        <w:t>5.2.2.2.</w:t>
      </w: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_Toc199233081 \h </w:instrText>
      </w:r>
      <w:r>
        <w:rPr>
          <w:noProof/>
        </w:rPr>
      </w:r>
      <w:r>
        <w:rPr>
          <w:noProof/>
        </w:rPr>
        <w:fldChar w:fldCharType="separate"/>
      </w:r>
      <w:r>
        <w:rPr>
          <w:noProof/>
        </w:rPr>
        <w:t>1</w:t>
      </w:r>
      <w:r>
        <w:rPr>
          <w:noProof/>
        </w:rPr>
        <w:fldChar w:fldCharType="end"/>
      </w:r>
    </w:p>
    <w:p w14:paraId="73956B84" w14:textId="76574D51" w:rsidR="00131AFF" w:rsidRDefault="00131AFF">
      <w:pPr>
        <w:pStyle w:val="TOC5"/>
        <w:rPr>
          <w:rFonts w:asciiTheme="minorHAnsi" w:eastAsiaTheme="minorEastAsia" w:hAnsiTheme="minorHAnsi" w:cstheme="minorBidi"/>
          <w:noProof/>
          <w:kern w:val="2"/>
          <w:sz w:val="21"/>
          <w:szCs w:val="22"/>
          <w:lang w:val="en-US" w:eastAsia="zh-CN"/>
        </w:rPr>
      </w:pPr>
      <w:r>
        <w:rPr>
          <w:noProof/>
        </w:rPr>
        <w:t>5.2.2.2.</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_Toc199233082 \h </w:instrText>
      </w:r>
      <w:r>
        <w:rPr>
          <w:noProof/>
        </w:rPr>
      </w:r>
      <w:r>
        <w:rPr>
          <w:noProof/>
        </w:rPr>
        <w:fldChar w:fldCharType="separate"/>
      </w:r>
      <w:r>
        <w:rPr>
          <w:noProof/>
        </w:rPr>
        <w:t>1</w:t>
      </w:r>
      <w:r>
        <w:rPr>
          <w:noProof/>
        </w:rPr>
        <w:fldChar w:fldCharType="end"/>
      </w:r>
    </w:p>
    <w:p w14:paraId="464A8EE1" w14:textId="4F654821" w:rsidR="00131AFF" w:rsidRDefault="00131AFF">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Nnssf_NSSAIAvailability Service</w:t>
      </w:r>
      <w:r>
        <w:rPr>
          <w:noProof/>
        </w:rPr>
        <w:tab/>
      </w:r>
      <w:r>
        <w:rPr>
          <w:noProof/>
        </w:rPr>
        <w:fldChar w:fldCharType="begin"/>
      </w:r>
      <w:r>
        <w:rPr>
          <w:noProof/>
        </w:rPr>
        <w:instrText xml:space="preserve"> PAGEREF _Toc199233083 \h </w:instrText>
      </w:r>
      <w:r>
        <w:rPr>
          <w:noProof/>
        </w:rPr>
      </w:r>
      <w:r>
        <w:rPr>
          <w:noProof/>
        </w:rPr>
        <w:fldChar w:fldCharType="separate"/>
      </w:r>
      <w:r>
        <w:rPr>
          <w:noProof/>
        </w:rPr>
        <w:t>1</w:t>
      </w:r>
      <w:r>
        <w:rPr>
          <w:noProof/>
        </w:rPr>
        <w:fldChar w:fldCharType="end"/>
      </w:r>
    </w:p>
    <w:p w14:paraId="3558252E" w14:textId="6E977DCB" w:rsidR="00131AFF" w:rsidRDefault="00131AFF">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_Toc199233084 \h </w:instrText>
      </w:r>
      <w:r>
        <w:rPr>
          <w:noProof/>
        </w:rPr>
      </w:r>
      <w:r>
        <w:rPr>
          <w:noProof/>
        </w:rPr>
        <w:fldChar w:fldCharType="separate"/>
      </w:r>
      <w:r>
        <w:rPr>
          <w:noProof/>
        </w:rPr>
        <w:t>1</w:t>
      </w:r>
      <w:r>
        <w:rPr>
          <w:noProof/>
        </w:rPr>
        <w:fldChar w:fldCharType="end"/>
      </w:r>
    </w:p>
    <w:p w14:paraId="11972E94" w14:textId="24F61191" w:rsidR="00131AFF" w:rsidRDefault="00131AFF">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_Toc199233085 \h </w:instrText>
      </w:r>
      <w:r>
        <w:rPr>
          <w:noProof/>
        </w:rPr>
      </w:r>
      <w:r>
        <w:rPr>
          <w:noProof/>
        </w:rPr>
        <w:fldChar w:fldCharType="separate"/>
      </w:r>
      <w:r>
        <w:rPr>
          <w:noProof/>
        </w:rPr>
        <w:t>1</w:t>
      </w:r>
      <w:r>
        <w:rPr>
          <w:noProof/>
        </w:rPr>
        <w:fldChar w:fldCharType="end"/>
      </w:r>
    </w:p>
    <w:p w14:paraId="6FE2A793" w14:textId="0DA24C5A" w:rsidR="00131AFF" w:rsidRDefault="00131AFF">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_Toc199233086 \h </w:instrText>
      </w:r>
      <w:r>
        <w:rPr>
          <w:noProof/>
        </w:rPr>
      </w:r>
      <w:r>
        <w:rPr>
          <w:noProof/>
        </w:rPr>
        <w:fldChar w:fldCharType="separate"/>
      </w:r>
      <w:r>
        <w:rPr>
          <w:noProof/>
        </w:rPr>
        <w:t>1</w:t>
      </w:r>
      <w:r>
        <w:rPr>
          <w:noProof/>
        </w:rPr>
        <w:fldChar w:fldCharType="end"/>
      </w:r>
    </w:p>
    <w:p w14:paraId="65439B00" w14:textId="63A0C27B" w:rsidR="00131AFF" w:rsidRDefault="00131AFF">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Update Service Operation</w:t>
      </w:r>
      <w:r>
        <w:rPr>
          <w:noProof/>
        </w:rPr>
        <w:tab/>
      </w:r>
      <w:r>
        <w:rPr>
          <w:noProof/>
        </w:rPr>
        <w:fldChar w:fldCharType="begin"/>
      </w:r>
      <w:r>
        <w:rPr>
          <w:noProof/>
        </w:rPr>
        <w:instrText xml:space="preserve"> PAGEREF _Toc199233087 \h </w:instrText>
      </w:r>
      <w:r>
        <w:rPr>
          <w:noProof/>
        </w:rPr>
      </w:r>
      <w:r>
        <w:rPr>
          <w:noProof/>
        </w:rPr>
        <w:fldChar w:fldCharType="separate"/>
      </w:r>
      <w:r>
        <w:rPr>
          <w:noProof/>
        </w:rPr>
        <w:t>1</w:t>
      </w:r>
      <w:r>
        <w:rPr>
          <w:noProof/>
        </w:rPr>
        <w:fldChar w:fldCharType="end"/>
      </w:r>
    </w:p>
    <w:p w14:paraId="6D9E3EB7" w14:textId="5D4CF85B" w:rsidR="00131AFF" w:rsidRDefault="00131AFF">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_Toc199233088 \h </w:instrText>
      </w:r>
      <w:r>
        <w:rPr>
          <w:noProof/>
        </w:rPr>
      </w:r>
      <w:r>
        <w:rPr>
          <w:noProof/>
        </w:rPr>
        <w:fldChar w:fldCharType="separate"/>
      </w:r>
      <w:r>
        <w:rPr>
          <w:noProof/>
        </w:rPr>
        <w:t>1</w:t>
      </w:r>
      <w:r>
        <w:rPr>
          <w:noProof/>
        </w:rPr>
        <w:fldChar w:fldCharType="end"/>
      </w:r>
    </w:p>
    <w:p w14:paraId="6AD8EC03" w14:textId="44AA29C2" w:rsidR="00131AFF" w:rsidRDefault="00131AFF">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Subscribe Service Operation</w:t>
      </w:r>
      <w:r>
        <w:rPr>
          <w:noProof/>
        </w:rPr>
        <w:tab/>
      </w:r>
      <w:r>
        <w:rPr>
          <w:noProof/>
        </w:rPr>
        <w:fldChar w:fldCharType="begin"/>
      </w:r>
      <w:r>
        <w:rPr>
          <w:noProof/>
        </w:rPr>
        <w:instrText xml:space="preserve"> PAGEREF _Toc199233089 \h </w:instrText>
      </w:r>
      <w:r>
        <w:rPr>
          <w:noProof/>
        </w:rPr>
      </w:r>
      <w:r>
        <w:rPr>
          <w:noProof/>
        </w:rPr>
        <w:fldChar w:fldCharType="separate"/>
      </w:r>
      <w:r>
        <w:rPr>
          <w:noProof/>
        </w:rPr>
        <w:t>1</w:t>
      </w:r>
      <w:r>
        <w:rPr>
          <w:noProof/>
        </w:rPr>
        <w:fldChar w:fldCharType="end"/>
      </w:r>
    </w:p>
    <w:p w14:paraId="1EE320E9" w14:textId="67EBF4D3" w:rsidR="00131AFF" w:rsidRDefault="00131AFF">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Creation of a subscription</w:t>
      </w:r>
      <w:r>
        <w:rPr>
          <w:noProof/>
        </w:rPr>
        <w:tab/>
      </w:r>
      <w:r>
        <w:rPr>
          <w:noProof/>
        </w:rPr>
        <w:fldChar w:fldCharType="begin"/>
      </w:r>
      <w:r>
        <w:rPr>
          <w:noProof/>
        </w:rPr>
        <w:instrText xml:space="preserve"> PAGEREF _Toc199233090 \h </w:instrText>
      </w:r>
      <w:r>
        <w:rPr>
          <w:noProof/>
        </w:rPr>
      </w:r>
      <w:r>
        <w:rPr>
          <w:noProof/>
        </w:rPr>
        <w:fldChar w:fldCharType="separate"/>
      </w:r>
      <w:r>
        <w:rPr>
          <w:noProof/>
        </w:rPr>
        <w:t>1</w:t>
      </w:r>
      <w:r>
        <w:rPr>
          <w:noProof/>
        </w:rPr>
        <w:fldChar w:fldCharType="end"/>
      </w:r>
    </w:p>
    <w:p w14:paraId="0A723AD4" w14:textId="4A8FB091" w:rsidR="00131AFF" w:rsidRDefault="00131AFF">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a subscription</w:t>
      </w:r>
      <w:r>
        <w:rPr>
          <w:noProof/>
        </w:rPr>
        <w:tab/>
      </w:r>
      <w:r>
        <w:rPr>
          <w:noProof/>
        </w:rPr>
        <w:fldChar w:fldCharType="begin"/>
      </w:r>
      <w:r>
        <w:rPr>
          <w:noProof/>
        </w:rPr>
        <w:instrText xml:space="preserve"> PAGEREF _Toc199233091 \h </w:instrText>
      </w:r>
      <w:r>
        <w:rPr>
          <w:noProof/>
        </w:rPr>
      </w:r>
      <w:r>
        <w:rPr>
          <w:noProof/>
        </w:rPr>
        <w:fldChar w:fldCharType="separate"/>
      </w:r>
      <w:r>
        <w:rPr>
          <w:noProof/>
        </w:rPr>
        <w:t>1</w:t>
      </w:r>
      <w:r>
        <w:rPr>
          <w:noProof/>
        </w:rPr>
        <w:fldChar w:fldCharType="end"/>
      </w:r>
    </w:p>
    <w:p w14:paraId="5B47829F" w14:textId="19A8BB1B" w:rsidR="00131AFF" w:rsidRDefault="00131AFF">
      <w:pPr>
        <w:pStyle w:val="TOC4"/>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rPr>
        <w:t>Unsubscribe Service Operation</w:t>
      </w:r>
      <w:r>
        <w:rPr>
          <w:noProof/>
        </w:rPr>
        <w:tab/>
      </w:r>
      <w:r>
        <w:rPr>
          <w:noProof/>
        </w:rPr>
        <w:fldChar w:fldCharType="begin"/>
      </w:r>
      <w:r>
        <w:rPr>
          <w:noProof/>
        </w:rPr>
        <w:instrText xml:space="preserve"> PAGEREF _Toc199233092 \h </w:instrText>
      </w:r>
      <w:r>
        <w:rPr>
          <w:noProof/>
        </w:rPr>
      </w:r>
      <w:r>
        <w:rPr>
          <w:noProof/>
        </w:rPr>
        <w:fldChar w:fldCharType="separate"/>
      </w:r>
      <w:r>
        <w:rPr>
          <w:noProof/>
        </w:rPr>
        <w:t>1</w:t>
      </w:r>
      <w:r>
        <w:rPr>
          <w:noProof/>
        </w:rPr>
        <w:fldChar w:fldCharType="end"/>
      </w:r>
    </w:p>
    <w:p w14:paraId="616B0306" w14:textId="3A482530" w:rsidR="00131AFF" w:rsidRDefault="00131AFF">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_Toc199233093 \h </w:instrText>
      </w:r>
      <w:r>
        <w:rPr>
          <w:noProof/>
        </w:rPr>
      </w:r>
      <w:r>
        <w:rPr>
          <w:noProof/>
        </w:rPr>
        <w:fldChar w:fldCharType="separate"/>
      </w:r>
      <w:r>
        <w:rPr>
          <w:noProof/>
        </w:rPr>
        <w:t>1</w:t>
      </w:r>
      <w:r>
        <w:rPr>
          <w:noProof/>
        </w:rPr>
        <w:fldChar w:fldCharType="end"/>
      </w:r>
    </w:p>
    <w:p w14:paraId="615FE148" w14:textId="68423216" w:rsidR="00131AFF" w:rsidRDefault="00131AFF">
      <w:pPr>
        <w:pStyle w:val="TOC4"/>
        <w:rPr>
          <w:rFonts w:asciiTheme="minorHAnsi" w:eastAsiaTheme="minorEastAsia" w:hAnsiTheme="minorHAnsi" w:cstheme="minorBidi"/>
          <w:noProof/>
          <w:kern w:val="2"/>
          <w:sz w:val="21"/>
          <w:szCs w:val="22"/>
          <w:lang w:val="en-US" w:eastAsia="zh-CN"/>
        </w:rPr>
      </w:pPr>
      <w:r>
        <w:rPr>
          <w:noProof/>
        </w:rPr>
        <w:t>5.3.2.</w:t>
      </w:r>
      <w:r>
        <w:rPr>
          <w:noProof/>
          <w:lang w:eastAsia="zh-CN"/>
        </w:rPr>
        <w:t>5</w:t>
      </w:r>
      <w:r>
        <w:rPr>
          <w:rFonts w:asciiTheme="minorHAnsi" w:eastAsiaTheme="minorEastAsia" w:hAnsiTheme="minorHAnsi" w:cstheme="minorBidi"/>
          <w:noProof/>
          <w:kern w:val="2"/>
          <w:sz w:val="21"/>
          <w:szCs w:val="22"/>
          <w:lang w:val="en-US" w:eastAsia="zh-CN"/>
        </w:rPr>
        <w:tab/>
      </w:r>
      <w:r>
        <w:rPr>
          <w:noProof/>
        </w:rPr>
        <w:t>Notify Service Operation</w:t>
      </w:r>
      <w:r>
        <w:rPr>
          <w:noProof/>
        </w:rPr>
        <w:tab/>
      </w:r>
      <w:r>
        <w:rPr>
          <w:noProof/>
        </w:rPr>
        <w:fldChar w:fldCharType="begin"/>
      </w:r>
      <w:r>
        <w:rPr>
          <w:noProof/>
        </w:rPr>
        <w:instrText xml:space="preserve"> PAGEREF _Toc199233094 \h </w:instrText>
      </w:r>
      <w:r>
        <w:rPr>
          <w:noProof/>
        </w:rPr>
      </w:r>
      <w:r>
        <w:rPr>
          <w:noProof/>
        </w:rPr>
        <w:fldChar w:fldCharType="separate"/>
      </w:r>
      <w:r>
        <w:rPr>
          <w:noProof/>
        </w:rPr>
        <w:t>1</w:t>
      </w:r>
      <w:r>
        <w:rPr>
          <w:noProof/>
        </w:rPr>
        <w:fldChar w:fldCharType="end"/>
      </w:r>
    </w:p>
    <w:p w14:paraId="36527AC6" w14:textId="390B16DA" w:rsidR="00131AFF" w:rsidRDefault="00131AFF">
      <w:pPr>
        <w:pStyle w:val="TOC5"/>
        <w:rPr>
          <w:rFonts w:asciiTheme="minorHAnsi" w:eastAsiaTheme="minorEastAsia" w:hAnsiTheme="minorHAnsi" w:cstheme="minorBidi"/>
          <w:noProof/>
          <w:kern w:val="2"/>
          <w:sz w:val="21"/>
          <w:szCs w:val="22"/>
          <w:lang w:val="en-US" w:eastAsia="zh-CN"/>
        </w:rPr>
      </w:pPr>
      <w:r>
        <w:rPr>
          <w:noProof/>
        </w:rPr>
        <w:t>5.3.2.</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_Toc199233095 \h </w:instrText>
      </w:r>
      <w:r>
        <w:rPr>
          <w:noProof/>
        </w:rPr>
      </w:r>
      <w:r>
        <w:rPr>
          <w:noProof/>
        </w:rPr>
        <w:fldChar w:fldCharType="separate"/>
      </w:r>
      <w:r>
        <w:rPr>
          <w:noProof/>
        </w:rPr>
        <w:t>1</w:t>
      </w:r>
      <w:r>
        <w:rPr>
          <w:noProof/>
        </w:rPr>
        <w:fldChar w:fldCharType="end"/>
      </w:r>
    </w:p>
    <w:p w14:paraId="153CBBD3" w14:textId="251934B6" w:rsidR="00131AFF" w:rsidRDefault="00131AFF">
      <w:pPr>
        <w:pStyle w:val="TOC4"/>
        <w:rPr>
          <w:rFonts w:asciiTheme="minorHAnsi" w:eastAsiaTheme="minorEastAsia" w:hAnsiTheme="minorHAnsi" w:cstheme="minorBidi"/>
          <w:noProof/>
          <w:kern w:val="2"/>
          <w:sz w:val="21"/>
          <w:szCs w:val="22"/>
          <w:lang w:val="en-US" w:eastAsia="zh-CN"/>
        </w:rPr>
      </w:pPr>
      <w:r>
        <w:rPr>
          <w:noProof/>
        </w:rPr>
        <w:t>5.3.2.</w:t>
      </w:r>
      <w:r>
        <w:rPr>
          <w:noProof/>
          <w:lang w:eastAsia="zh-CN"/>
        </w:rPr>
        <w:t>6</w:t>
      </w:r>
      <w:r>
        <w:rPr>
          <w:rFonts w:asciiTheme="minorHAnsi" w:eastAsiaTheme="minorEastAsia" w:hAnsiTheme="minorHAnsi" w:cstheme="minorBidi"/>
          <w:noProof/>
          <w:kern w:val="2"/>
          <w:sz w:val="21"/>
          <w:szCs w:val="22"/>
          <w:lang w:val="en-US" w:eastAsia="zh-CN"/>
        </w:rPr>
        <w:tab/>
      </w:r>
      <w:r>
        <w:rPr>
          <w:noProof/>
        </w:rPr>
        <w:t>Delete Service Operation</w:t>
      </w:r>
      <w:r>
        <w:rPr>
          <w:noProof/>
        </w:rPr>
        <w:tab/>
      </w:r>
      <w:r>
        <w:rPr>
          <w:noProof/>
        </w:rPr>
        <w:fldChar w:fldCharType="begin"/>
      </w:r>
      <w:r>
        <w:rPr>
          <w:noProof/>
        </w:rPr>
        <w:instrText xml:space="preserve"> PAGEREF _Toc199233096 \h </w:instrText>
      </w:r>
      <w:r>
        <w:rPr>
          <w:noProof/>
        </w:rPr>
      </w:r>
      <w:r>
        <w:rPr>
          <w:noProof/>
        </w:rPr>
        <w:fldChar w:fldCharType="separate"/>
      </w:r>
      <w:r>
        <w:rPr>
          <w:noProof/>
        </w:rPr>
        <w:t>1</w:t>
      </w:r>
      <w:r>
        <w:rPr>
          <w:noProof/>
        </w:rPr>
        <w:fldChar w:fldCharType="end"/>
      </w:r>
    </w:p>
    <w:p w14:paraId="55FE427A" w14:textId="3526C6F7" w:rsidR="00131AFF" w:rsidRDefault="00131AFF">
      <w:pPr>
        <w:pStyle w:val="TOC5"/>
        <w:rPr>
          <w:rFonts w:asciiTheme="minorHAnsi" w:eastAsiaTheme="minorEastAsia" w:hAnsiTheme="minorHAnsi" w:cstheme="minorBidi"/>
          <w:noProof/>
          <w:kern w:val="2"/>
          <w:sz w:val="21"/>
          <w:szCs w:val="22"/>
          <w:lang w:val="en-US" w:eastAsia="zh-CN"/>
        </w:rPr>
      </w:pPr>
      <w:r>
        <w:rPr>
          <w:noProof/>
        </w:rPr>
        <w:t>5.3.2.</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_Toc199233097 \h </w:instrText>
      </w:r>
      <w:r>
        <w:rPr>
          <w:noProof/>
        </w:rPr>
      </w:r>
      <w:r>
        <w:rPr>
          <w:noProof/>
        </w:rPr>
        <w:fldChar w:fldCharType="separate"/>
      </w:r>
      <w:r>
        <w:rPr>
          <w:noProof/>
        </w:rPr>
        <w:t>1</w:t>
      </w:r>
      <w:r>
        <w:rPr>
          <w:noProof/>
        </w:rPr>
        <w:fldChar w:fldCharType="end"/>
      </w:r>
    </w:p>
    <w:p w14:paraId="16491E56" w14:textId="2586D420" w:rsidR="00131AFF" w:rsidRDefault="00131AFF">
      <w:pPr>
        <w:pStyle w:val="TOC4"/>
        <w:rPr>
          <w:rFonts w:asciiTheme="minorHAnsi" w:eastAsiaTheme="minorEastAsia" w:hAnsiTheme="minorHAnsi" w:cstheme="minorBidi"/>
          <w:noProof/>
          <w:kern w:val="2"/>
          <w:sz w:val="21"/>
          <w:szCs w:val="22"/>
          <w:lang w:val="en-US" w:eastAsia="zh-CN"/>
        </w:rPr>
      </w:pPr>
      <w:r>
        <w:rPr>
          <w:noProof/>
        </w:rPr>
        <w:t>5.3.2.7</w:t>
      </w:r>
      <w:r>
        <w:rPr>
          <w:rFonts w:asciiTheme="minorHAnsi" w:eastAsiaTheme="minorEastAsia" w:hAnsiTheme="minorHAnsi" w:cstheme="minorBidi"/>
          <w:noProof/>
          <w:kern w:val="2"/>
          <w:sz w:val="21"/>
          <w:szCs w:val="22"/>
          <w:lang w:val="en-US" w:eastAsia="zh-CN"/>
        </w:rPr>
        <w:tab/>
      </w:r>
      <w:r>
        <w:rPr>
          <w:noProof/>
        </w:rPr>
        <w:t>Options Service Operation</w:t>
      </w:r>
      <w:r>
        <w:rPr>
          <w:noProof/>
        </w:rPr>
        <w:tab/>
      </w:r>
      <w:r>
        <w:rPr>
          <w:noProof/>
        </w:rPr>
        <w:fldChar w:fldCharType="begin"/>
      </w:r>
      <w:r>
        <w:rPr>
          <w:noProof/>
        </w:rPr>
        <w:instrText xml:space="preserve"> PAGEREF _Toc199233098 \h </w:instrText>
      </w:r>
      <w:r>
        <w:rPr>
          <w:noProof/>
        </w:rPr>
      </w:r>
      <w:r>
        <w:rPr>
          <w:noProof/>
        </w:rPr>
        <w:fldChar w:fldCharType="separate"/>
      </w:r>
      <w:r>
        <w:rPr>
          <w:noProof/>
        </w:rPr>
        <w:t>1</w:t>
      </w:r>
      <w:r>
        <w:rPr>
          <w:noProof/>
        </w:rPr>
        <w:fldChar w:fldCharType="end"/>
      </w:r>
    </w:p>
    <w:p w14:paraId="0E1D7ED2" w14:textId="3C209945" w:rsidR="00131AFF" w:rsidRDefault="00131AFF">
      <w:pPr>
        <w:pStyle w:val="TOC5"/>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_Toc199233099 \h </w:instrText>
      </w:r>
      <w:r>
        <w:rPr>
          <w:noProof/>
        </w:rPr>
      </w:r>
      <w:r>
        <w:rPr>
          <w:noProof/>
        </w:rPr>
        <w:fldChar w:fldCharType="separate"/>
      </w:r>
      <w:r>
        <w:rPr>
          <w:noProof/>
        </w:rPr>
        <w:t>1</w:t>
      </w:r>
      <w:r>
        <w:rPr>
          <w:noProof/>
        </w:rPr>
        <w:fldChar w:fldCharType="end"/>
      </w:r>
    </w:p>
    <w:p w14:paraId="1C96ECE6" w14:textId="069F59D3" w:rsidR="00131AFF" w:rsidRDefault="00131AFF">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_Toc199233100 \h </w:instrText>
      </w:r>
      <w:r>
        <w:rPr>
          <w:noProof/>
        </w:rPr>
      </w:r>
      <w:r>
        <w:rPr>
          <w:noProof/>
        </w:rPr>
        <w:fldChar w:fldCharType="separate"/>
      </w:r>
      <w:r>
        <w:rPr>
          <w:noProof/>
        </w:rPr>
        <w:t>1</w:t>
      </w:r>
      <w:r>
        <w:rPr>
          <w:noProof/>
        </w:rPr>
        <w:fldChar w:fldCharType="end"/>
      </w:r>
    </w:p>
    <w:p w14:paraId="650AE647" w14:textId="47A03EB8" w:rsidR="00131AFF" w:rsidRDefault="00131AFF">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Nnssf_NSSelection Service API</w:t>
      </w:r>
      <w:r>
        <w:rPr>
          <w:noProof/>
        </w:rPr>
        <w:tab/>
      </w:r>
      <w:r>
        <w:rPr>
          <w:noProof/>
        </w:rPr>
        <w:fldChar w:fldCharType="begin"/>
      </w:r>
      <w:r>
        <w:rPr>
          <w:noProof/>
        </w:rPr>
        <w:instrText xml:space="preserve"> PAGEREF _Toc199233101 \h </w:instrText>
      </w:r>
      <w:r>
        <w:rPr>
          <w:noProof/>
        </w:rPr>
      </w:r>
      <w:r>
        <w:rPr>
          <w:noProof/>
        </w:rPr>
        <w:fldChar w:fldCharType="separate"/>
      </w:r>
      <w:r>
        <w:rPr>
          <w:noProof/>
        </w:rPr>
        <w:t>1</w:t>
      </w:r>
      <w:r>
        <w:rPr>
          <w:noProof/>
        </w:rPr>
        <w:fldChar w:fldCharType="end"/>
      </w:r>
    </w:p>
    <w:p w14:paraId="6E3130DE" w14:textId="71A081EC" w:rsidR="00131AFF" w:rsidRDefault="00131AFF">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_Toc199233102 \h </w:instrText>
      </w:r>
      <w:r>
        <w:rPr>
          <w:noProof/>
        </w:rPr>
      </w:r>
      <w:r>
        <w:rPr>
          <w:noProof/>
        </w:rPr>
        <w:fldChar w:fldCharType="separate"/>
      </w:r>
      <w:r>
        <w:rPr>
          <w:noProof/>
        </w:rPr>
        <w:t>1</w:t>
      </w:r>
      <w:r>
        <w:rPr>
          <w:noProof/>
        </w:rPr>
        <w:fldChar w:fldCharType="end"/>
      </w:r>
    </w:p>
    <w:p w14:paraId="702CB73F" w14:textId="75484753" w:rsidR="00131AFF" w:rsidRDefault="00131AFF">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_Toc199233103 \h </w:instrText>
      </w:r>
      <w:r>
        <w:rPr>
          <w:noProof/>
        </w:rPr>
      </w:r>
      <w:r>
        <w:rPr>
          <w:noProof/>
        </w:rPr>
        <w:fldChar w:fldCharType="separate"/>
      </w:r>
      <w:r>
        <w:rPr>
          <w:noProof/>
        </w:rPr>
        <w:t>1</w:t>
      </w:r>
      <w:r>
        <w:rPr>
          <w:noProof/>
        </w:rPr>
        <w:fldChar w:fldCharType="end"/>
      </w:r>
    </w:p>
    <w:p w14:paraId="7E7EDCCD" w14:textId="3EEEA603" w:rsidR="00131AFF" w:rsidRDefault="00131AFF">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_Toc199233104 \h </w:instrText>
      </w:r>
      <w:r>
        <w:rPr>
          <w:noProof/>
        </w:rPr>
      </w:r>
      <w:r>
        <w:rPr>
          <w:noProof/>
        </w:rPr>
        <w:fldChar w:fldCharType="separate"/>
      </w:r>
      <w:r>
        <w:rPr>
          <w:noProof/>
        </w:rPr>
        <w:t>1</w:t>
      </w:r>
      <w:r>
        <w:rPr>
          <w:noProof/>
        </w:rPr>
        <w:fldChar w:fldCharType="end"/>
      </w:r>
    </w:p>
    <w:p w14:paraId="63E99A7C" w14:textId="7C6C414B" w:rsidR="00131AFF" w:rsidRDefault="00131AFF">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_Toc199233105 \h </w:instrText>
      </w:r>
      <w:r>
        <w:rPr>
          <w:noProof/>
        </w:rPr>
      </w:r>
      <w:r>
        <w:rPr>
          <w:noProof/>
        </w:rPr>
        <w:fldChar w:fldCharType="separate"/>
      </w:r>
      <w:r>
        <w:rPr>
          <w:noProof/>
        </w:rPr>
        <w:t>1</w:t>
      </w:r>
      <w:r>
        <w:rPr>
          <w:noProof/>
        </w:rPr>
        <w:fldChar w:fldCharType="end"/>
      </w:r>
    </w:p>
    <w:p w14:paraId="13D86430" w14:textId="11D2EAB8" w:rsidR="00131AFF" w:rsidRDefault="00131AFF">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_Toc199233106 \h </w:instrText>
      </w:r>
      <w:r>
        <w:rPr>
          <w:noProof/>
        </w:rPr>
      </w:r>
      <w:r>
        <w:rPr>
          <w:noProof/>
        </w:rPr>
        <w:fldChar w:fldCharType="separate"/>
      </w:r>
      <w:r>
        <w:rPr>
          <w:noProof/>
        </w:rPr>
        <w:t>1</w:t>
      </w:r>
      <w:r>
        <w:rPr>
          <w:noProof/>
        </w:rPr>
        <w:fldChar w:fldCharType="end"/>
      </w:r>
    </w:p>
    <w:p w14:paraId="6F883072" w14:textId="1CA2B7AB" w:rsidR="00131AFF" w:rsidRDefault="00131AFF">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_Toc199233107 \h </w:instrText>
      </w:r>
      <w:r>
        <w:rPr>
          <w:noProof/>
        </w:rPr>
      </w:r>
      <w:r>
        <w:rPr>
          <w:noProof/>
        </w:rPr>
        <w:fldChar w:fldCharType="separate"/>
      </w:r>
      <w:r>
        <w:rPr>
          <w:noProof/>
        </w:rPr>
        <w:t>1</w:t>
      </w:r>
      <w:r>
        <w:rPr>
          <w:noProof/>
        </w:rPr>
        <w:fldChar w:fldCharType="end"/>
      </w:r>
    </w:p>
    <w:p w14:paraId="56B7694B" w14:textId="5B15D500" w:rsidR="00131AFF" w:rsidRDefault="00131AFF">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_Toc199233108 \h </w:instrText>
      </w:r>
      <w:r>
        <w:rPr>
          <w:noProof/>
        </w:rPr>
      </w:r>
      <w:r>
        <w:rPr>
          <w:noProof/>
        </w:rPr>
        <w:fldChar w:fldCharType="separate"/>
      </w:r>
      <w:r>
        <w:rPr>
          <w:noProof/>
        </w:rPr>
        <w:t>1</w:t>
      </w:r>
      <w:r>
        <w:rPr>
          <w:noProof/>
        </w:rPr>
        <w:fldChar w:fldCharType="end"/>
      </w:r>
    </w:p>
    <w:p w14:paraId="554F4108" w14:textId="719996B6" w:rsidR="00131AFF" w:rsidRDefault="00131AFF">
      <w:pPr>
        <w:pStyle w:val="TOC5"/>
        <w:rPr>
          <w:rFonts w:asciiTheme="minorHAnsi" w:eastAsiaTheme="minorEastAsia" w:hAnsiTheme="minorHAnsi" w:cstheme="minorBidi"/>
          <w:noProof/>
          <w:kern w:val="2"/>
          <w:sz w:val="21"/>
          <w:szCs w:val="22"/>
          <w:lang w:val="en-US" w:eastAsia="zh-CN"/>
        </w:rPr>
      </w:pPr>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_Toc199233109 \h </w:instrText>
      </w:r>
      <w:r>
        <w:rPr>
          <w:noProof/>
        </w:rPr>
      </w:r>
      <w:r>
        <w:rPr>
          <w:noProof/>
        </w:rPr>
        <w:fldChar w:fldCharType="separate"/>
      </w:r>
      <w:r>
        <w:rPr>
          <w:noProof/>
        </w:rPr>
        <w:t>1</w:t>
      </w:r>
      <w:r>
        <w:rPr>
          <w:noProof/>
        </w:rPr>
        <w:fldChar w:fldCharType="end"/>
      </w:r>
    </w:p>
    <w:p w14:paraId="5C7EA121" w14:textId="5AADC8FA" w:rsidR="00131AFF" w:rsidRDefault="00131AFF">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_Toc199233110 \h </w:instrText>
      </w:r>
      <w:r>
        <w:rPr>
          <w:noProof/>
        </w:rPr>
      </w:r>
      <w:r>
        <w:rPr>
          <w:noProof/>
        </w:rPr>
        <w:fldChar w:fldCharType="separate"/>
      </w:r>
      <w:r>
        <w:rPr>
          <w:noProof/>
        </w:rPr>
        <w:t>1</w:t>
      </w:r>
      <w:r>
        <w:rPr>
          <w:noProof/>
        </w:rPr>
        <w:fldChar w:fldCharType="end"/>
      </w:r>
    </w:p>
    <w:p w14:paraId="00F844EF" w14:textId="478A5B45" w:rsidR="00131AFF" w:rsidRDefault="00131AFF">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_Toc199233111 \h </w:instrText>
      </w:r>
      <w:r>
        <w:rPr>
          <w:noProof/>
        </w:rPr>
      </w:r>
      <w:r>
        <w:rPr>
          <w:noProof/>
        </w:rPr>
        <w:fldChar w:fldCharType="separate"/>
      </w:r>
      <w:r>
        <w:rPr>
          <w:noProof/>
        </w:rPr>
        <w:t>1</w:t>
      </w:r>
      <w:r>
        <w:rPr>
          <w:noProof/>
        </w:rPr>
        <w:fldChar w:fldCharType="end"/>
      </w:r>
    </w:p>
    <w:p w14:paraId="4F794569" w14:textId="2DB2C46A" w:rsidR="00131AFF" w:rsidRDefault="00131AFF">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Network Slice Information</w:t>
      </w:r>
      <w:r>
        <w:rPr>
          <w:noProof/>
        </w:rPr>
        <w:tab/>
      </w:r>
      <w:r>
        <w:rPr>
          <w:noProof/>
        </w:rPr>
        <w:fldChar w:fldCharType="begin"/>
      </w:r>
      <w:r>
        <w:rPr>
          <w:noProof/>
        </w:rPr>
        <w:instrText xml:space="preserve"> PAGEREF _Toc199233112 \h </w:instrText>
      </w:r>
      <w:r>
        <w:rPr>
          <w:noProof/>
        </w:rPr>
      </w:r>
      <w:r>
        <w:rPr>
          <w:noProof/>
        </w:rPr>
        <w:fldChar w:fldCharType="separate"/>
      </w:r>
      <w:r>
        <w:rPr>
          <w:noProof/>
        </w:rPr>
        <w:t>1</w:t>
      </w:r>
      <w:r>
        <w:rPr>
          <w:noProof/>
        </w:rPr>
        <w:fldChar w:fldCharType="end"/>
      </w:r>
    </w:p>
    <w:p w14:paraId="7A68BD03" w14:textId="3BCD36A6" w:rsidR="00131AFF" w:rsidRDefault="00131AFF">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_Toc199233113 \h </w:instrText>
      </w:r>
      <w:r>
        <w:rPr>
          <w:noProof/>
        </w:rPr>
      </w:r>
      <w:r>
        <w:rPr>
          <w:noProof/>
        </w:rPr>
        <w:fldChar w:fldCharType="separate"/>
      </w:r>
      <w:r>
        <w:rPr>
          <w:noProof/>
        </w:rPr>
        <w:t>1</w:t>
      </w:r>
      <w:r>
        <w:rPr>
          <w:noProof/>
        </w:rPr>
        <w:fldChar w:fldCharType="end"/>
      </w:r>
    </w:p>
    <w:p w14:paraId="1F2808AA" w14:textId="2636886B" w:rsidR="00131AFF" w:rsidRDefault="00131AFF">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_Toc199233114 \h </w:instrText>
      </w:r>
      <w:r>
        <w:rPr>
          <w:noProof/>
        </w:rPr>
      </w:r>
      <w:r>
        <w:rPr>
          <w:noProof/>
        </w:rPr>
        <w:fldChar w:fldCharType="separate"/>
      </w:r>
      <w:r>
        <w:rPr>
          <w:noProof/>
        </w:rPr>
        <w:t>1</w:t>
      </w:r>
      <w:r>
        <w:rPr>
          <w:noProof/>
        </w:rPr>
        <w:fldChar w:fldCharType="end"/>
      </w:r>
    </w:p>
    <w:p w14:paraId="5DE11CE0" w14:textId="735E3221" w:rsidR="00131AFF" w:rsidRDefault="00131AFF">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_Toc199233115 \h </w:instrText>
      </w:r>
      <w:r>
        <w:rPr>
          <w:noProof/>
        </w:rPr>
      </w:r>
      <w:r>
        <w:rPr>
          <w:noProof/>
        </w:rPr>
        <w:fldChar w:fldCharType="separate"/>
      </w:r>
      <w:r>
        <w:rPr>
          <w:noProof/>
        </w:rPr>
        <w:t>1</w:t>
      </w:r>
      <w:r>
        <w:rPr>
          <w:noProof/>
        </w:rPr>
        <w:fldChar w:fldCharType="end"/>
      </w:r>
    </w:p>
    <w:p w14:paraId="201DA348" w14:textId="32094101" w:rsidR="00131AFF" w:rsidRDefault="00131AFF">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_Toc199233116 \h </w:instrText>
      </w:r>
      <w:r>
        <w:rPr>
          <w:noProof/>
        </w:rPr>
      </w:r>
      <w:r>
        <w:rPr>
          <w:noProof/>
        </w:rPr>
        <w:fldChar w:fldCharType="separate"/>
      </w:r>
      <w:r>
        <w:rPr>
          <w:noProof/>
        </w:rPr>
        <w:t>1</w:t>
      </w:r>
      <w:r>
        <w:rPr>
          <w:noProof/>
        </w:rPr>
        <w:fldChar w:fldCharType="end"/>
      </w:r>
    </w:p>
    <w:p w14:paraId="2C0DB5D5" w14:textId="0F9C2116" w:rsidR="00131AFF" w:rsidRDefault="00131AFF">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_Toc199233117 \h </w:instrText>
      </w:r>
      <w:r>
        <w:rPr>
          <w:noProof/>
        </w:rPr>
      </w:r>
      <w:r>
        <w:rPr>
          <w:noProof/>
        </w:rPr>
        <w:fldChar w:fldCharType="separate"/>
      </w:r>
      <w:r>
        <w:rPr>
          <w:noProof/>
        </w:rPr>
        <w:t>1</w:t>
      </w:r>
      <w:r>
        <w:rPr>
          <w:noProof/>
        </w:rPr>
        <w:fldChar w:fldCharType="end"/>
      </w:r>
    </w:p>
    <w:p w14:paraId="25057A75" w14:textId="441339F1" w:rsidR="00131AFF" w:rsidRDefault="00131AFF">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_Toc199233118 \h </w:instrText>
      </w:r>
      <w:r>
        <w:rPr>
          <w:noProof/>
        </w:rPr>
      </w:r>
      <w:r>
        <w:rPr>
          <w:noProof/>
        </w:rPr>
        <w:fldChar w:fldCharType="separate"/>
      </w:r>
      <w:r>
        <w:rPr>
          <w:noProof/>
        </w:rPr>
        <w:t>1</w:t>
      </w:r>
      <w:r>
        <w:rPr>
          <w:noProof/>
        </w:rPr>
        <w:fldChar w:fldCharType="end"/>
      </w:r>
    </w:p>
    <w:p w14:paraId="5E379851" w14:textId="0C53E553" w:rsidR="00131AFF" w:rsidRDefault="00131AFF">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_Toc199233119 \h </w:instrText>
      </w:r>
      <w:r>
        <w:rPr>
          <w:noProof/>
        </w:rPr>
      </w:r>
      <w:r>
        <w:rPr>
          <w:noProof/>
        </w:rPr>
        <w:fldChar w:fldCharType="separate"/>
      </w:r>
      <w:r>
        <w:rPr>
          <w:noProof/>
        </w:rPr>
        <w:t>1</w:t>
      </w:r>
      <w:r>
        <w:rPr>
          <w:noProof/>
        </w:rPr>
        <w:fldChar w:fldCharType="end"/>
      </w:r>
    </w:p>
    <w:p w14:paraId="15DB5603" w14:textId="090420EE" w:rsidR="00131AFF" w:rsidRDefault="00131AFF">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_Toc199233120 \h </w:instrText>
      </w:r>
      <w:r>
        <w:rPr>
          <w:noProof/>
        </w:rPr>
      </w:r>
      <w:r>
        <w:rPr>
          <w:noProof/>
        </w:rPr>
        <w:fldChar w:fldCharType="separate"/>
      </w:r>
      <w:r>
        <w:rPr>
          <w:noProof/>
        </w:rPr>
        <w:t>1</w:t>
      </w:r>
      <w:r>
        <w:rPr>
          <w:noProof/>
        </w:rPr>
        <w:fldChar w:fldCharType="end"/>
      </w:r>
    </w:p>
    <w:p w14:paraId="1A7F6ADD" w14:textId="350E5879" w:rsidR="00131AFF" w:rsidRDefault="00131AFF">
      <w:pPr>
        <w:pStyle w:val="TOC4"/>
        <w:rPr>
          <w:rFonts w:asciiTheme="minorHAnsi" w:eastAsiaTheme="minorEastAsia" w:hAnsiTheme="minorHAnsi" w:cstheme="minorBidi"/>
          <w:noProof/>
          <w:kern w:val="2"/>
          <w:sz w:val="21"/>
          <w:szCs w:val="22"/>
          <w:lang w:val="en-US" w:eastAsia="zh-CN"/>
        </w:rPr>
      </w:pPr>
      <w:r w:rsidRPr="00DB1141">
        <w:rPr>
          <w:noProof/>
          <w:lang w:val="en-US"/>
        </w:rPr>
        <w:t>6.1.6.2</w:t>
      </w:r>
      <w:r>
        <w:rPr>
          <w:rFonts w:asciiTheme="minorHAnsi" w:eastAsiaTheme="minorEastAsia" w:hAnsiTheme="minorHAnsi" w:cstheme="minorBidi"/>
          <w:noProof/>
          <w:kern w:val="2"/>
          <w:sz w:val="21"/>
          <w:szCs w:val="22"/>
          <w:lang w:val="en-US" w:eastAsia="zh-CN"/>
        </w:rPr>
        <w:tab/>
      </w:r>
      <w:r w:rsidRPr="00DB1141">
        <w:rPr>
          <w:noProof/>
          <w:lang w:val="en-US"/>
        </w:rPr>
        <w:t>Structured data types</w:t>
      </w:r>
      <w:r>
        <w:rPr>
          <w:noProof/>
        </w:rPr>
        <w:tab/>
      </w:r>
      <w:r>
        <w:rPr>
          <w:noProof/>
        </w:rPr>
        <w:fldChar w:fldCharType="begin"/>
      </w:r>
      <w:r>
        <w:rPr>
          <w:noProof/>
        </w:rPr>
        <w:instrText xml:space="preserve"> PAGEREF _Toc199233121 \h </w:instrText>
      </w:r>
      <w:r>
        <w:rPr>
          <w:noProof/>
        </w:rPr>
      </w:r>
      <w:r>
        <w:rPr>
          <w:noProof/>
        </w:rPr>
        <w:fldChar w:fldCharType="separate"/>
      </w:r>
      <w:r>
        <w:rPr>
          <w:noProof/>
        </w:rPr>
        <w:t>1</w:t>
      </w:r>
      <w:r>
        <w:rPr>
          <w:noProof/>
        </w:rPr>
        <w:fldChar w:fldCharType="end"/>
      </w:r>
    </w:p>
    <w:p w14:paraId="2533557C" w14:textId="2699D1C7" w:rsidR="00131AFF" w:rsidRDefault="00131AFF">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_Toc199233122 \h </w:instrText>
      </w:r>
      <w:r>
        <w:rPr>
          <w:noProof/>
        </w:rPr>
      </w:r>
      <w:r>
        <w:rPr>
          <w:noProof/>
        </w:rPr>
        <w:fldChar w:fldCharType="separate"/>
      </w:r>
      <w:r>
        <w:rPr>
          <w:noProof/>
        </w:rPr>
        <w:t>1</w:t>
      </w:r>
      <w:r>
        <w:rPr>
          <w:noProof/>
        </w:rPr>
        <w:fldChar w:fldCharType="end"/>
      </w:r>
    </w:p>
    <w:p w14:paraId="3D634E8A" w14:textId="068C28A5" w:rsidR="00131AFF" w:rsidRDefault="00131AFF">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AuthorizedNetworkSliceInfo</w:t>
      </w:r>
      <w:r>
        <w:rPr>
          <w:noProof/>
        </w:rPr>
        <w:tab/>
      </w:r>
      <w:r>
        <w:rPr>
          <w:noProof/>
        </w:rPr>
        <w:fldChar w:fldCharType="begin"/>
      </w:r>
      <w:r>
        <w:rPr>
          <w:noProof/>
        </w:rPr>
        <w:instrText xml:space="preserve"> PAGEREF _Toc199233123 \h </w:instrText>
      </w:r>
      <w:r>
        <w:rPr>
          <w:noProof/>
        </w:rPr>
      </w:r>
      <w:r>
        <w:rPr>
          <w:noProof/>
        </w:rPr>
        <w:fldChar w:fldCharType="separate"/>
      </w:r>
      <w:r>
        <w:rPr>
          <w:noProof/>
        </w:rPr>
        <w:t>1</w:t>
      </w:r>
      <w:r>
        <w:rPr>
          <w:noProof/>
        </w:rPr>
        <w:fldChar w:fldCharType="end"/>
      </w:r>
    </w:p>
    <w:p w14:paraId="25C8CB77" w14:textId="0E0A8D2F" w:rsidR="00131AFF" w:rsidRDefault="00131AFF">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SubscribedSnssai</w:t>
      </w:r>
      <w:r>
        <w:rPr>
          <w:noProof/>
        </w:rPr>
        <w:tab/>
      </w:r>
      <w:r>
        <w:rPr>
          <w:noProof/>
        </w:rPr>
        <w:fldChar w:fldCharType="begin"/>
      </w:r>
      <w:r>
        <w:rPr>
          <w:noProof/>
        </w:rPr>
        <w:instrText xml:space="preserve"> PAGEREF _Toc199233124 \h </w:instrText>
      </w:r>
      <w:r>
        <w:rPr>
          <w:noProof/>
        </w:rPr>
      </w:r>
      <w:r>
        <w:rPr>
          <w:noProof/>
        </w:rPr>
        <w:fldChar w:fldCharType="separate"/>
      </w:r>
      <w:r>
        <w:rPr>
          <w:noProof/>
        </w:rPr>
        <w:t>1</w:t>
      </w:r>
      <w:r>
        <w:rPr>
          <w:noProof/>
        </w:rPr>
        <w:fldChar w:fldCharType="end"/>
      </w:r>
    </w:p>
    <w:p w14:paraId="23326B13" w14:textId="60E34007" w:rsidR="00131AFF" w:rsidRDefault="00131AFF">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_Toc199233125 \h </w:instrText>
      </w:r>
      <w:r>
        <w:rPr>
          <w:noProof/>
        </w:rPr>
      </w:r>
      <w:r>
        <w:rPr>
          <w:noProof/>
        </w:rPr>
        <w:fldChar w:fldCharType="separate"/>
      </w:r>
      <w:r>
        <w:rPr>
          <w:noProof/>
        </w:rPr>
        <w:t>1</w:t>
      </w:r>
      <w:r>
        <w:rPr>
          <w:noProof/>
        </w:rPr>
        <w:fldChar w:fldCharType="end"/>
      </w:r>
    </w:p>
    <w:p w14:paraId="60427F62" w14:textId="36AA8AF7" w:rsidR="00131AFF" w:rsidRDefault="00131AFF">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AllowedSnssai</w:t>
      </w:r>
      <w:r>
        <w:rPr>
          <w:noProof/>
        </w:rPr>
        <w:tab/>
      </w:r>
      <w:r>
        <w:rPr>
          <w:noProof/>
        </w:rPr>
        <w:fldChar w:fldCharType="begin"/>
      </w:r>
      <w:r>
        <w:rPr>
          <w:noProof/>
        </w:rPr>
        <w:instrText xml:space="preserve"> PAGEREF _Toc199233126 \h </w:instrText>
      </w:r>
      <w:r>
        <w:rPr>
          <w:noProof/>
        </w:rPr>
      </w:r>
      <w:r>
        <w:rPr>
          <w:noProof/>
        </w:rPr>
        <w:fldChar w:fldCharType="separate"/>
      </w:r>
      <w:r>
        <w:rPr>
          <w:noProof/>
        </w:rPr>
        <w:t>1</w:t>
      </w:r>
      <w:r>
        <w:rPr>
          <w:noProof/>
        </w:rPr>
        <w:fldChar w:fldCharType="end"/>
      </w:r>
    </w:p>
    <w:p w14:paraId="721DB761" w14:textId="5992A127" w:rsidR="00131AFF" w:rsidRDefault="00131AFF">
      <w:pPr>
        <w:pStyle w:val="TOC5"/>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AllowedNssai</w:t>
      </w:r>
      <w:r>
        <w:rPr>
          <w:noProof/>
        </w:rPr>
        <w:tab/>
      </w:r>
      <w:r>
        <w:rPr>
          <w:noProof/>
        </w:rPr>
        <w:fldChar w:fldCharType="begin"/>
      </w:r>
      <w:r>
        <w:rPr>
          <w:noProof/>
        </w:rPr>
        <w:instrText xml:space="preserve"> PAGEREF _Toc199233127 \h </w:instrText>
      </w:r>
      <w:r>
        <w:rPr>
          <w:noProof/>
        </w:rPr>
      </w:r>
      <w:r>
        <w:rPr>
          <w:noProof/>
        </w:rPr>
        <w:fldChar w:fldCharType="separate"/>
      </w:r>
      <w:r>
        <w:rPr>
          <w:noProof/>
        </w:rPr>
        <w:t>1</w:t>
      </w:r>
      <w:r>
        <w:rPr>
          <w:noProof/>
        </w:rPr>
        <w:fldChar w:fldCharType="end"/>
      </w:r>
    </w:p>
    <w:p w14:paraId="7910E9D6" w14:textId="54984DAE" w:rsidR="00131AFF" w:rsidRDefault="00131AFF">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NsiInformation</w:t>
      </w:r>
      <w:r>
        <w:rPr>
          <w:noProof/>
        </w:rPr>
        <w:tab/>
      </w:r>
      <w:r>
        <w:rPr>
          <w:noProof/>
        </w:rPr>
        <w:fldChar w:fldCharType="begin"/>
      </w:r>
      <w:r>
        <w:rPr>
          <w:noProof/>
        </w:rPr>
        <w:instrText xml:space="preserve"> PAGEREF _Toc199233128 \h </w:instrText>
      </w:r>
      <w:r>
        <w:rPr>
          <w:noProof/>
        </w:rPr>
      </w:r>
      <w:r>
        <w:rPr>
          <w:noProof/>
        </w:rPr>
        <w:fldChar w:fldCharType="separate"/>
      </w:r>
      <w:r>
        <w:rPr>
          <w:noProof/>
        </w:rPr>
        <w:t>1</w:t>
      </w:r>
      <w:r>
        <w:rPr>
          <w:noProof/>
        </w:rPr>
        <w:fldChar w:fldCharType="end"/>
      </w:r>
    </w:p>
    <w:p w14:paraId="18E7C2A3" w14:textId="433E805D" w:rsidR="00131AFF" w:rsidRDefault="00131AFF">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MappingOfSnssai</w:t>
      </w:r>
      <w:r>
        <w:rPr>
          <w:noProof/>
        </w:rPr>
        <w:tab/>
      </w:r>
      <w:r>
        <w:rPr>
          <w:noProof/>
        </w:rPr>
        <w:fldChar w:fldCharType="begin"/>
      </w:r>
      <w:r>
        <w:rPr>
          <w:noProof/>
        </w:rPr>
        <w:instrText xml:space="preserve"> PAGEREF _Toc199233129 \h </w:instrText>
      </w:r>
      <w:r>
        <w:rPr>
          <w:noProof/>
        </w:rPr>
      </w:r>
      <w:r>
        <w:rPr>
          <w:noProof/>
        </w:rPr>
        <w:fldChar w:fldCharType="separate"/>
      </w:r>
      <w:r>
        <w:rPr>
          <w:noProof/>
        </w:rPr>
        <w:t>1</w:t>
      </w:r>
      <w:r>
        <w:rPr>
          <w:noProof/>
        </w:rPr>
        <w:fldChar w:fldCharType="end"/>
      </w:r>
    </w:p>
    <w:p w14:paraId="0E229F7D" w14:textId="1B3D60BC" w:rsidR="00131AFF" w:rsidRDefault="00131AFF">
      <w:pPr>
        <w:pStyle w:val="TOC5"/>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_Toc199233130 \h </w:instrText>
      </w:r>
      <w:r>
        <w:rPr>
          <w:noProof/>
        </w:rPr>
      </w:r>
      <w:r>
        <w:rPr>
          <w:noProof/>
        </w:rPr>
        <w:fldChar w:fldCharType="separate"/>
      </w:r>
      <w:r>
        <w:rPr>
          <w:noProof/>
        </w:rPr>
        <w:t>1</w:t>
      </w:r>
      <w:r>
        <w:rPr>
          <w:noProof/>
        </w:rPr>
        <w:fldChar w:fldCharType="end"/>
      </w:r>
    </w:p>
    <w:p w14:paraId="614D41B2" w14:textId="1FE0727A" w:rsidR="00131AFF" w:rsidRDefault="00131AFF">
      <w:pPr>
        <w:pStyle w:val="TOC5"/>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_Toc199233131 \h </w:instrText>
      </w:r>
      <w:r>
        <w:rPr>
          <w:noProof/>
        </w:rPr>
      </w:r>
      <w:r>
        <w:rPr>
          <w:noProof/>
        </w:rPr>
        <w:fldChar w:fldCharType="separate"/>
      </w:r>
      <w:r>
        <w:rPr>
          <w:noProof/>
        </w:rPr>
        <w:t>1</w:t>
      </w:r>
      <w:r>
        <w:rPr>
          <w:noProof/>
        </w:rPr>
        <w:fldChar w:fldCharType="end"/>
      </w:r>
    </w:p>
    <w:p w14:paraId="6BDE27D9" w14:textId="28B15AA3" w:rsidR="00131AFF" w:rsidRDefault="00131AFF">
      <w:pPr>
        <w:pStyle w:val="TOC5"/>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_Toc199233132 \h </w:instrText>
      </w:r>
      <w:r>
        <w:rPr>
          <w:noProof/>
        </w:rPr>
      </w:r>
      <w:r>
        <w:rPr>
          <w:noProof/>
        </w:rPr>
        <w:fldChar w:fldCharType="separate"/>
      </w:r>
      <w:r>
        <w:rPr>
          <w:noProof/>
        </w:rPr>
        <w:t>1</w:t>
      </w:r>
      <w:r>
        <w:rPr>
          <w:noProof/>
        </w:rPr>
        <w:fldChar w:fldCharType="end"/>
      </w:r>
    </w:p>
    <w:p w14:paraId="44AB9609" w14:textId="59B199F7" w:rsidR="00131AFF" w:rsidRDefault="00131AFF">
      <w:pPr>
        <w:pStyle w:val="TOC5"/>
        <w:rPr>
          <w:rFonts w:asciiTheme="minorHAnsi" w:eastAsiaTheme="minorEastAsia" w:hAnsiTheme="minorHAnsi" w:cstheme="minorBidi"/>
          <w:noProof/>
          <w:kern w:val="2"/>
          <w:sz w:val="21"/>
          <w:szCs w:val="22"/>
          <w:lang w:val="en-US" w:eastAsia="zh-CN"/>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1"/>
          <w:szCs w:val="22"/>
          <w:lang w:val="en-US" w:eastAsia="zh-CN"/>
        </w:rPr>
        <w:tab/>
      </w:r>
      <w:r>
        <w:rPr>
          <w:noProof/>
        </w:rPr>
        <w:t>Type: Configured</w:t>
      </w:r>
      <w:r>
        <w:rPr>
          <w:noProof/>
          <w:lang w:eastAsia="zh-CN"/>
        </w:rPr>
        <w:t>Snssai</w:t>
      </w:r>
      <w:r>
        <w:rPr>
          <w:noProof/>
        </w:rPr>
        <w:tab/>
      </w:r>
      <w:r>
        <w:rPr>
          <w:noProof/>
        </w:rPr>
        <w:fldChar w:fldCharType="begin"/>
      </w:r>
      <w:r>
        <w:rPr>
          <w:noProof/>
        </w:rPr>
        <w:instrText xml:space="preserve"> PAGEREF _Toc199233133 \h </w:instrText>
      </w:r>
      <w:r>
        <w:rPr>
          <w:noProof/>
        </w:rPr>
      </w:r>
      <w:r>
        <w:rPr>
          <w:noProof/>
        </w:rPr>
        <w:fldChar w:fldCharType="separate"/>
      </w:r>
      <w:r>
        <w:rPr>
          <w:noProof/>
        </w:rPr>
        <w:t>1</w:t>
      </w:r>
      <w:r>
        <w:rPr>
          <w:noProof/>
        </w:rPr>
        <w:fldChar w:fldCharType="end"/>
      </w:r>
    </w:p>
    <w:p w14:paraId="05A7A7D2" w14:textId="77EA5E05" w:rsidR="00131AFF" w:rsidRDefault="00131AFF">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_Toc199233134 \h </w:instrText>
      </w:r>
      <w:r>
        <w:rPr>
          <w:noProof/>
        </w:rPr>
      </w:r>
      <w:r>
        <w:rPr>
          <w:noProof/>
        </w:rPr>
        <w:fldChar w:fldCharType="separate"/>
      </w:r>
      <w:r>
        <w:rPr>
          <w:noProof/>
        </w:rPr>
        <w:t>1</w:t>
      </w:r>
      <w:r>
        <w:rPr>
          <w:noProof/>
        </w:rPr>
        <w:fldChar w:fldCharType="end"/>
      </w:r>
    </w:p>
    <w:p w14:paraId="0BDDE0E2" w14:textId="064DF754" w:rsidR="00131AFF" w:rsidRDefault="00131AFF">
      <w:pPr>
        <w:pStyle w:val="TOC5"/>
        <w:rPr>
          <w:rFonts w:asciiTheme="minorHAnsi" w:eastAsiaTheme="minorEastAsia" w:hAnsiTheme="minorHAnsi" w:cstheme="minorBidi"/>
          <w:noProof/>
          <w:kern w:val="2"/>
          <w:sz w:val="21"/>
          <w:szCs w:val="22"/>
          <w:lang w:val="en-US" w:eastAsia="zh-CN"/>
        </w:rPr>
      </w:pPr>
      <w:r>
        <w:rPr>
          <w:noProof/>
        </w:rPr>
        <w:t>6.1.6.2.14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NsagInfo</w:t>
      </w:r>
      <w:r>
        <w:rPr>
          <w:noProof/>
        </w:rPr>
        <w:tab/>
      </w:r>
      <w:r>
        <w:rPr>
          <w:noProof/>
        </w:rPr>
        <w:fldChar w:fldCharType="begin"/>
      </w:r>
      <w:r>
        <w:rPr>
          <w:noProof/>
        </w:rPr>
        <w:instrText xml:space="preserve"> PAGEREF _Toc199233135 \h </w:instrText>
      </w:r>
      <w:r>
        <w:rPr>
          <w:noProof/>
        </w:rPr>
      </w:r>
      <w:r>
        <w:rPr>
          <w:noProof/>
        </w:rPr>
        <w:fldChar w:fldCharType="separate"/>
      </w:r>
      <w:r>
        <w:rPr>
          <w:noProof/>
        </w:rPr>
        <w:t>1</w:t>
      </w:r>
      <w:r>
        <w:rPr>
          <w:noProof/>
        </w:rPr>
        <w:fldChar w:fldCharType="end"/>
      </w:r>
    </w:p>
    <w:p w14:paraId="5A08FD6A" w14:textId="7CEDBE6A" w:rsidR="00131AFF" w:rsidRDefault="00131AFF">
      <w:pPr>
        <w:pStyle w:val="TOC5"/>
        <w:rPr>
          <w:rFonts w:asciiTheme="minorHAnsi" w:eastAsiaTheme="minorEastAsia" w:hAnsiTheme="minorHAnsi" w:cstheme="minorBidi"/>
          <w:noProof/>
          <w:kern w:val="2"/>
          <w:sz w:val="21"/>
          <w:szCs w:val="22"/>
          <w:lang w:val="en-US" w:eastAsia="zh-CN"/>
        </w:rPr>
      </w:pPr>
      <w:r>
        <w:rPr>
          <w:noProof/>
          <w:lang w:eastAsia="zh-CN"/>
        </w:rPr>
        <w:t>6</w:t>
      </w:r>
      <w:r>
        <w:rPr>
          <w:noProof/>
        </w:rPr>
        <w:t>.1.6.2.15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SnssaiInfo</w:t>
      </w:r>
      <w:r>
        <w:rPr>
          <w:noProof/>
        </w:rPr>
        <w:tab/>
      </w:r>
      <w:r>
        <w:rPr>
          <w:noProof/>
        </w:rPr>
        <w:fldChar w:fldCharType="begin"/>
      </w:r>
      <w:r>
        <w:rPr>
          <w:noProof/>
        </w:rPr>
        <w:instrText xml:space="preserve"> PAGEREF _Toc199233136 \h </w:instrText>
      </w:r>
      <w:r>
        <w:rPr>
          <w:noProof/>
        </w:rPr>
      </w:r>
      <w:r>
        <w:rPr>
          <w:noProof/>
        </w:rPr>
        <w:fldChar w:fldCharType="separate"/>
      </w:r>
      <w:r>
        <w:rPr>
          <w:noProof/>
        </w:rPr>
        <w:t>1</w:t>
      </w:r>
      <w:r>
        <w:rPr>
          <w:noProof/>
        </w:rPr>
        <w:fldChar w:fldCharType="end"/>
      </w:r>
    </w:p>
    <w:p w14:paraId="25EEB802" w14:textId="5FB9968E" w:rsidR="00131AFF" w:rsidRDefault="00131AFF">
      <w:pPr>
        <w:pStyle w:val="TOC4"/>
        <w:rPr>
          <w:rFonts w:asciiTheme="minorHAnsi" w:eastAsiaTheme="minorEastAsia" w:hAnsiTheme="minorHAnsi" w:cstheme="minorBidi"/>
          <w:noProof/>
          <w:kern w:val="2"/>
          <w:sz w:val="21"/>
          <w:szCs w:val="22"/>
          <w:lang w:val="en-US" w:eastAsia="zh-CN"/>
        </w:rPr>
      </w:pPr>
      <w:r w:rsidRPr="00DB1141">
        <w:rPr>
          <w:noProof/>
          <w:lang w:val="en-US"/>
        </w:rPr>
        <w:t>6.1.6.3</w:t>
      </w:r>
      <w:r>
        <w:rPr>
          <w:rFonts w:asciiTheme="minorHAnsi" w:eastAsiaTheme="minorEastAsia" w:hAnsiTheme="minorHAnsi" w:cstheme="minorBidi"/>
          <w:noProof/>
          <w:kern w:val="2"/>
          <w:sz w:val="21"/>
          <w:szCs w:val="22"/>
          <w:lang w:val="en-US" w:eastAsia="zh-CN"/>
        </w:rPr>
        <w:tab/>
      </w:r>
      <w:r w:rsidRPr="00DB1141">
        <w:rPr>
          <w:noProof/>
          <w:lang w:val="en-US"/>
        </w:rPr>
        <w:t>Simple data types and enumerations</w:t>
      </w:r>
      <w:r>
        <w:rPr>
          <w:noProof/>
        </w:rPr>
        <w:tab/>
      </w:r>
      <w:r>
        <w:rPr>
          <w:noProof/>
        </w:rPr>
        <w:fldChar w:fldCharType="begin"/>
      </w:r>
      <w:r>
        <w:rPr>
          <w:noProof/>
        </w:rPr>
        <w:instrText xml:space="preserve"> PAGEREF _Toc199233137 \h </w:instrText>
      </w:r>
      <w:r>
        <w:rPr>
          <w:noProof/>
        </w:rPr>
      </w:r>
      <w:r>
        <w:rPr>
          <w:noProof/>
        </w:rPr>
        <w:fldChar w:fldCharType="separate"/>
      </w:r>
      <w:r>
        <w:rPr>
          <w:noProof/>
        </w:rPr>
        <w:t>1</w:t>
      </w:r>
      <w:r>
        <w:rPr>
          <w:noProof/>
        </w:rPr>
        <w:fldChar w:fldCharType="end"/>
      </w:r>
    </w:p>
    <w:p w14:paraId="5215D8CD" w14:textId="1CA3F61B" w:rsidR="00131AFF" w:rsidRDefault="00131AFF">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_Toc199233138 \h </w:instrText>
      </w:r>
      <w:r>
        <w:rPr>
          <w:noProof/>
        </w:rPr>
      </w:r>
      <w:r>
        <w:rPr>
          <w:noProof/>
        </w:rPr>
        <w:fldChar w:fldCharType="separate"/>
      </w:r>
      <w:r>
        <w:rPr>
          <w:noProof/>
        </w:rPr>
        <w:t>1</w:t>
      </w:r>
      <w:r>
        <w:rPr>
          <w:noProof/>
        </w:rPr>
        <w:fldChar w:fldCharType="end"/>
      </w:r>
    </w:p>
    <w:p w14:paraId="2B2B1388" w14:textId="7C66DC50" w:rsidR="00131AFF" w:rsidRDefault="00131AFF">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_Toc199233139 \h </w:instrText>
      </w:r>
      <w:r>
        <w:rPr>
          <w:noProof/>
        </w:rPr>
      </w:r>
      <w:r>
        <w:rPr>
          <w:noProof/>
        </w:rPr>
        <w:fldChar w:fldCharType="separate"/>
      </w:r>
      <w:r>
        <w:rPr>
          <w:noProof/>
        </w:rPr>
        <w:t>1</w:t>
      </w:r>
      <w:r>
        <w:rPr>
          <w:noProof/>
        </w:rPr>
        <w:fldChar w:fldCharType="end"/>
      </w:r>
    </w:p>
    <w:p w14:paraId="2E9900D4" w14:textId="67D8A69F" w:rsidR="00131AFF" w:rsidRDefault="00131AFF">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RoamingIndication</w:t>
      </w:r>
      <w:r>
        <w:rPr>
          <w:noProof/>
        </w:rPr>
        <w:tab/>
      </w:r>
      <w:r>
        <w:rPr>
          <w:noProof/>
        </w:rPr>
        <w:fldChar w:fldCharType="begin"/>
      </w:r>
      <w:r>
        <w:rPr>
          <w:noProof/>
        </w:rPr>
        <w:instrText xml:space="preserve"> PAGEREF _Toc199233140 \h </w:instrText>
      </w:r>
      <w:r>
        <w:rPr>
          <w:noProof/>
        </w:rPr>
      </w:r>
      <w:r>
        <w:rPr>
          <w:noProof/>
        </w:rPr>
        <w:fldChar w:fldCharType="separate"/>
      </w:r>
      <w:r>
        <w:rPr>
          <w:noProof/>
        </w:rPr>
        <w:t>1</w:t>
      </w:r>
      <w:r>
        <w:rPr>
          <w:noProof/>
        </w:rPr>
        <w:fldChar w:fldCharType="end"/>
      </w:r>
    </w:p>
    <w:p w14:paraId="3EC1963D" w14:textId="4E156B45" w:rsidR="00131AFF" w:rsidRDefault="00131AFF">
      <w:pPr>
        <w:pStyle w:val="TOC4"/>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_Toc199233141 \h </w:instrText>
      </w:r>
      <w:r>
        <w:rPr>
          <w:noProof/>
        </w:rPr>
      </w:r>
      <w:r>
        <w:rPr>
          <w:noProof/>
        </w:rPr>
        <w:fldChar w:fldCharType="separate"/>
      </w:r>
      <w:r>
        <w:rPr>
          <w:noProof/>
        </w:rPr>
        <w:t>1</w:t>
      </w:r>
      <w:r>
        <w:rPr>
          <w:noProof/>
        </w:rPr>
        <w:fldChar w:fldCharType="end"/>
      </w:r>
    </w:p>
    <w:p w14:paraId="23AD781B" w14:textId="7E7DFF56" w:rsidR="00131AFF" w:rsidRDefault="00131AFF">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_Toc199233142 \h </w:instrText>
      </w:r>
      <w:r>
        <w:rPr>
          <w:noProof/>
        </w:rPr>
      </w:r>
      <w:r>
        <w:rPr>
          <w:noProof/>
        </w:rPr>
        <w:fldChar w:fldCharType="separate"/>
      </w:r>
      <w:r>
        <w:rPr>
          <w:noProof/>
        </w:rPr>
        <w:t>1</w:t>
      </w:r>
      <w:r>
        <w:rPr>
          <w:noProof/>
        </w:rPr>
        <w:fldChar w:fldCharType="end"/>
      </w:r>
    </w:p>
    <w:p w14:paraId="50E56465" w14:textId="4CE913AF" w:rsidR="00131AFF" w:rsidRDefault="00131AFF">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_Toc199233143 \h </w:instrText>
      </w:r>
      <w:r>
        <w:rPr>
          <w:noProof/>
        </w:rPr>
      </w:r>
      <w:r>
        <w:rPr>
          <w:noProof/>
        </w:rPr>
        <w:fldChar w:fldCharType="separate"/>
      </w:r>
      <w:r>
        <w:rPr>
          <w:noProof/>
        </w:rPr>
        <w:t>1</w:t>
      </w:r>
      <w:r>
        <w:rPr>
          <w:noProof/>
        </w:rPr>
        <w:fldChar w:fldCharType="end"/>
      </w:r>
    </w:p>
    <w:p w14:paraId="0B496690" w14:textId="4DAAC240" w:rsidR="00131AFF" w:rsidRDefault="00131AFF">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_Toc199233144 \h </w:instrText>
      </w:r>
      <w:r>
        <w:rPr>
          <w:noProof/>
        </w:rPr>
      </w:r>
      <w:r>
        <w:rPr>
          <w:noProof/>
        </w:rPr>
        <w:fldChar w:fldCharType="separate"/>
      </w:r>
      <w:r>
        <w:rPr>
          <w:noProof/>
        </w:rPr>
        <w:t>1</w:t>
      </w:r>
      <w:r>
        <w:rPr>
          <w:noProof/>
        </w:rPr>
        <w:fldChar w:fldCharType="end"/>
      </w:r>
    </w:p>
    <w:p w14:paraId="19F05D0F" w14:textId="1DBA3EAC" w:rsidR="00131AFF" w:rsidRDefault="00131AFF">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_Toc199233145 \h </w:instrText>
      </w:r>
      <w:r>
        <w:rPr>
          <w:noProof/>
        </w:rPr>
      </w:r>
      <w:r>
        <w:rPr>
          <w:noProof/>
        </w:rPr>
        <w:fldChar w:fldCharType="separate"/>
      </w:r>
      <w:r>
        <w:rPr>
          <w:noProof/>
        </w:rPr>
        <w:t>1</w:t>
      </w:r>
      <w:r>
        <w:rPr>
          <w:noProof/>
        </w:rPr>
        <w:fldChar w:fldCharType="end"/>
      </w:r>
    </w:p>
    <w:p w14:paraId="352ECB83" w14:textId="45B2AEA6" w:rsidR="00131AFF" w:rsidRDefault="00131AFF">
      <w:pPr>
        <w:pStyle w:val="TOC3"/>
        <w:rPr>
          <w:rFonts w:asciiTheme="minorHAnsi" w:eastAsiaTheme="minorEastAsia" w:hAnsiTheme="minorHAnsi" w:cstheme="minorBidi"/>
          <w:noProof/>
          <w:kern w:val="2"/>
          <w:sz w:val="21"/>
          <w:szCs w:val="22"/>
          <w:lang w:val="en-US" w:eastAsia="zh-CN"/>
        </w:rPr>
      </w:pPr>
      <w:r>
        <w:rPr>
          <w:noProof/>
        </w:rPr>
        <w:t>6.1.</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_Toc199233146 \h </w:instrText>
      </w:r>
      <w:r>
        <w:rPr>
          <w:noProof/>
        </w:rPr>
      </w:r>
      <w:r>
        <w:rPr>
          <w:noProof/>
        </w:rPr>
        <w:fldChar w:fldCharType="separate"/>
      </w:r>
      <w:r>
        <w:rPr>
          <w:noProof/>
        </w:rPr>
        <w:t>1</w:t>
      </w:r>
      <w:r>
        <w:rPr>
          <w:noProof/>
        </w:rPr>
        <w:fldChar w:fldCharType="end"/>
      </w:r>
    </w:p>
    <w:p w14:paraId="5F4229DE" w14:textId="5C4A0814" w:rsidR="00131AFF" w:rsidRDefault="00131AFF">
      <w:pPr>
        <w:pStyle w:val="TOC3"/>
        <w:rPr>
          <w:rFonts w:asciiTheme="minorHAnsi" w:eastAsiaTheme="minorEastAsia" w:hAnsiTheme="minorHAnsi" w:cstheme="minorBidi"/>
          <w:noProof/>
          <w:kern w:val="2"/>
          <w:sz w:val="21"/>
          <w:szCs w:val="22"/>
          <w:lang w:val="en-US" w:eastAsia="zh-CN"/>
        </w:rPr>
      </w:pPr>
      <w:r w:rsidRPr="00DB1141">
        <w:rPr>
          <w:noProof/>
          <w:lang w:val="en-US"/>
        </w:rPr>
        <w:t>6.1.9</w:t>
      </w:r>
      <w:r>
        <w:rPr>
          <w:rFonts w:asciiTheme="minorHAnsi" w:eastAsiaTheme="minorEastAsia" w:hAnsiTheme="minorHAnsi" w:cstheme="minorBidi"/>
          <w:noProof/>
          <w:kern w:val="2"/>
          <w:sz w:val="21"/>
          <w:szCs w:val="22"/>
          <w:lang w:val="en-US" w:eastAsia="zh-CN"/>
        </w:rPr>
        <w:tab/>
      </w:r>
      <w:r w:rsidRPr="00DB1141">
        <w:rPr>
          <w:noProof/>
          <w:lang w:val="en-US"/>
        </w:rPr>
        <w:t>Security</w:t>
      </w:r>
      <w:r>
        <w:rPr>
          <w:noProof/>
        </w:rPr>
        <w:tab/>
      </w:r>
      <w:r>
        <w:rPr>
          <w:noProof/>
        </w:rPr>
        <w:fldChar w:fldCharType="begin"/>
      </w:r>
      <w:r>
        <w:rPr>
          <w:noProof/>
        </w:rPr>
        <w:instrText xml:space="preserve"> PAGEREF _Toc199233147 \h </w:instrText>
      </w:r>
      <w:r>
        <w:rPr>
          <w:noProof/>
        </w:rPr>
      </w:r>
      <w:r>
        <w:rPr>
          <w:noProof/>
        </w:rPr>
        <w:fldChar w:fldCharType="separate"/>
      </w:r>
      <w:r>
        <w:rPr>
          <w:noProof/>
        </w:rPr>
        <w:t>1</w:t>
      </w:r>
      <w:r>
        <w:rPr>
          <w:noProof/>
        </w:rPr>
        <w:fldChar w:fldCharType="end"/>
      </w:r>
    </w:p>
    <w:p w14:paraId="084D1C38" w14:textId="3D3B8640" w:rsidR="00131AFF" w:rsidRDefault="00131AFF">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_Toc199233148 \h </w:instrText>
      </w:r>
      <w:r>
        <w:rPr>
          <w:noProof/>
        </w:rPr>
      </w:r>
      <w:r>
        <w:rPr>
          <w:noProof/>
        </w:rPr>
        <w:fldChar w:fldCharType="separate"/>
      </w:r>
      <w:r>
        <w:rPr>
          <w:noProof/>
        </w:rPr>
        <w:t>1</w:t>
      </w:r>
      <w:r>
        <w:rPr>
          <w:noProof/>
        </w:rPr>
        <w:fldChar w:fldCharType="end"/>
      </w:r>
    </w:p>
    <w:p w14:paraId="11403968" w14:textId="64A928C0" w:rsidR="00131AFF" w:rsidRDefault="00131AFF">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Nnssf_NSSAIAvailability Service API</w:t>
      </w:r>
      <w:r>
        <w:rPr>
          <w:noProof/>
        </w:rPr>
        <w:tab/>
      </w:r>
      <w:r>
        <w:rPr>
          <w:noProof/>
        </w:rPr>
        <w:fldChar w:fldCharType="begin"/>
      </w:r>
      <w:r>
        <w:rPr>
          <w:noProof/>
        </w:rPr>
        <w:instrText xml:space="preserve"> PAGEREF _Toc199233149 \h </w:instrText>
      </w:r>
      <w:r>
        <w:rPr>
          <w:noProof/>
        </w:rPr>
      </w:r>
      <w:r>
        <w:rPr>
          <w:noProof/>
        </w:rPr>
        <w:fldChar w:fldCharType="separate"/>
      </w:r>
      <w:r>
        <w:rPr>
          <w:noProof/>
        </w:rPr>
        <w:t>1</w:t>
      </w:r>
      <w:r>
        <w:rPr>
          <w:noProof/>
        </w:rPr>
        <w:fldChar w:fldCharType="end"/>
      </w:r>
    </w:p>
    <w:p w14:paraId="67E712EF" w14:textId="71A04F73" w:rsidR="00131AFF" w:rsidRDefault="00131AFF">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_Toc199233150 \h </w:instrText>
      </w:r>
      <w:r>
        <w:rPr>
          <w:noProof/>
        </w:rPr>
      </w:r>
      <w:r>
        <w:rPr>
          <w:noProof/>
        </w:rPr>
        <w:fldChar w:fldCharType="separate"/>
      </w:r>
      <w:r>
        <w:rPr>
          <w:noProof/>
        </w:rPr>
        <w:t>1</w:t>
      </w:r>
      <w:r>
        <w:rPr>
          <w:noProof/>
        </w:rPr>
        <w:fldChar w:fldCharType="end"/>
      </w:r>
    </w:p>
    <w:p w14:paraId="26CE57F5" w14:textId="7277479E" w:rsidR="00131AFF" w:rsidRDefault="00131AFF">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_Toc199233151 \h </w:instrText>
      </w:r>
      <w:r>
        <w:rPr>
          <w:noProof/>
        </w:rPr>
      </w:r>
      <w:r>
        <w:rPr>
          <w:noProof/>
        </w:rPr>
        <w:fldChar w:fldCharType="separate"/>
      </w:r>
      <w:r>
        <w:rPr>
          <w:noProof/>
        </w:rPr>
        <w:t>1</w:t>
      </w:r>
      <w:r>
        <w:rPr>
          <w:noProof/>
        </w:rPr>
        <w:fldChar w:fldCharType="end"/>
      </w:r>
    </w:p>
    <w:p w14:paraId="55111284" w14:textId="1B31AA78" w:rsidR="00131AFF" w:rsidRDefault="00131AFF">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_Toc199233152 \h </w:instrText>
      </w:r>
      <w:r>
        <w:rPr>
          <w:noProof/>
        </w:rPr>
      </w:r>
      <w:r>
        <w:rPr>
          <w:noProof/>
        </w:rPr>
        <w:fldChar w:fldCharType="separate"/>
      </w:r>
      <w:r>
        <w:rPr>
          <w:noProof/>
        </w:rPr>
        <w:t>1</w:t>
      </w:r>
      <w:r>
        <w:rPr>
          <w:noProof/>
        </w:rPr>
        <w:fldChar w:fldCharType="end"/>
      </w:r>
    </w:p>
    <w:p w14:paraId="0B003ADB" w14:textId="62BB9709" w:rsidR="00131AFF" w:rsidRDefault="00131AFF">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_Toc199233153 \h </w:instrText>
      </w:r>
      <w:r>
        <w:rPr>
          <w:noProof/>
        </w:rPr>
      </w:r>
      <w:r>
        <w:rPr>
          <w:noProof/>
        </w:rPr>
        <w:fldChar w:fldCharType="separate"/>
      </w:r>
      <w:r>
        <w:rPr>
          <w:noProof/>
        </w:rPr>
        <w:t>1</w:t>
      </w:r>
      <w:r>
        <w:rPr>
          <w:noProof/>
        </w:rPr>
        <w:fldChar w:fldCharType="end"/>
      </w:r>
    </w:p>
    <w:p w14:paraId="22DEA26D" w14:textId="632AD4F8" w:rsidR="00131AFF" w:rsidRDefault="00131AFF">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_Toc199233154 \h </w:instrText>
      </w:r>
      <w:r>
        <w:rPr>
          <w:noProof/>
        </w:rPr>
      </w:r>
      <w:r>
        <w:rPr>
          <w:noProof/>
        </w:rPr>
        <w:fldChar w:fldCharType="separate"/>
      </w:r>
      <w:r>
        <w:rPr>
          <w:noProof/>
        </w:rPr>
        <w:t>1</w:t>
      </w:r>
      <w:r>
        <w:rPr>
          <w:noProof/>
        </w:rPr>
        <w:fldChar w:fldCharType="end"/>
      </w:r>
    </w:p>
    <w:p w14:paraId="5209F248" w14:textId="1CCEC632" w:rsidR="00131AFF" w:rsidRDefault="00131AFF">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_Toc199233155 \h </w:instrText>
      </w:r>
      <w:r>
        <w:rPr>
          <w:noProof/>
        </w:rPr>
      </w:r>
      <w:r>
        <w:rPr>
          <w:noProof/>
        </w:rPr>
        <w:fldChar w:fldCharType="separate"/>
      </w:r>
      <w:r>
        <w:rPr>
          <w:noProof/>
        </w:rPr>
        <w:t>1</w:t>
      </w:r>
      <w:r>
        <w:rPr>
          <w:noProof/>
        </w:rPr>
        <w:fldChar w:fldCharType="end"/>
      </w:r>
    </w:p>
    <w:p w14:paraId="62A0A752" w14:textId="06C3E4C4" w:rsidR="00131AFF" w:rsidRDefault="00131AFF">
      <w:pPr>
        <w:pStyle w:val="TOC5"/>
        <w:rPr>
          <w:rFonts w:asciiTheme="minorHAnsi" w:eastAsiaTheme="minorEastAsia" w:hAnsiTheme="minorHAnsi" w:cstheme="minorBidi"/>
          <w:noProof/>
          <w:kern w:val="2"/>
          <w:sz w:val="21"/>
          <w:szCs w:val="22"/>
          <w:lang w:val="en-US" w:eastAsia="zh-CN"/>
        </w:rPr>
      </w:pPr>
      <w:r w:rsidRPr="00DB1141">
        <w:rPr>
          <w:noProof/>
          <w:lang w:val="en-US"/>
        </w:rPr>
        <w:t>6.2.2.2.3</w:t>
      </w:r>
      <w:r>
        <w:rPr>
          <w:rFonts w:asciiTheme="minorHAnsi" w:eastAsiaTheme="minorEastAsia" w:hAnsiTheme="minorHAnsi" w:cstheme="minorBidi"/>
          <w:noProof/>
          <w:kern w:val="2"/>
          <w:sz w:val="21"/>
          <w:szCs w:val="22"/>
          <w:lang w:val="en-US" w:eastAsia="zh-CN"/>
        </w:rPr>
        <w:tab/>
      </w:r>
      <w:r w:rsidRPr="00DB1141">
        <w:rPr>
          <w:noProof/>
          <w:lang w:val="en-US"/>
        </w:rPr>
        <w:t>Accept-Encoding</w:t>
      </w:r>
      <w:r>
        <w:rPr>
          <w:noProof/>
        </w:rPr>
        <w:tab/>
      </w:r>
      <w:r>
        <w:rPr>
          <w:noProof/>
        </w:rPr>
        <w:fldChar w:fldCharType="begin"/>
      </w:r>
      <w:r>
        <w:rPr>
          <w:noProof/>
        </w:rPr>
        <w:instrText xml:space="preserve"> PAGEREF _Toc199233156 \h </w:instrText>
      </w:r>
      <w:r>
        <w:rPr>
          <w:noProof/>
        </w:rPr>
      </w:r>
      <w:r>
        <w:rPr>
          <w:noProof/>
        </w:rPr>
        <w:fldChar w:fldCharType="separate"/>
      </w:r>
      <w:r>
        <w:rPr>
          <w:noProof/>
        </w:rPr>
        <w:t>1</w:t>
      </w:r>
      <w:r>
        <w:rPr>
          <w:noProof/>
        </w:rPr>
        <w:fldChar w:fldCharType="end"/>
      </w:r>
    </w:p>
    <w:p w14:paraId="483FD599" w14:textId="2509C900" w:rsidR="00131AFF" w:rsidRDefault="00131AFF">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_Toc199233157 \h </w:instrText>
      </w:r>
      <w:r>
        <w:rPr>
          <w:noProof/>
        </w:rPr>
      </w:r>
      <w:r>
        <w:rPr>
          <w:noProof/>
        </w:rPr>
        <w:fldChar w:fldCharType="separate"/>
      </w:r>
      <w:r>
        <w:rPr>
          <w:noProof/>
        </w:rPr>
        <w:t>1</w:t>
      </w:r>
      <w:r>
        <w:rPr>
          <w:noProof/>
        </w:rPr>
        <w:fldChar w:fldCharType="end"/>
      </w:r>
    </w:p>
    <w:p w14:paraId="53F21C22" w14:textId="6926D722" w:rsidR="00131AFF" w:rsidRDefault="00131AFF">
      <w:pPr>
        <w:pStyle w:val="TOC5"/>
        <w:rPr>
          <w:rFonts w:asciiTheme="minorHAnsi" w:eastAsiaTheme="minorEastAsia" w:hAnsiTheme="minorHAnsi" w:cstheme="minorBidi"/>
          <w:noProof/>
          <w:kern w:val="2"/>
          <w:sz w:val="21"/>
          <w:szCs w:val="22"/>
          <w:lang w:val="en-US" w:eastAsia="zh-CN"/>
        </w:rPr>
      </w:pPr>
      <w:r>
        <w:rPr>
          <w:noProof/>
        </w:rPr>
        <w:t>6.2.2.3.1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_Toc199233158 \h </w:instrText>
      </w:r>
      <w:r>
        <w:rPr>
          <w:noProof/>
        </w:rPr>
      </w:r>
      <w:r>
        <w:rPr>
          <w:noProof/>
        </w:rPr>
        <w:fldChar w:fldCharType="separate"/>
      </w:r>
      <w:r>
        <w:rPr>
          <w:noProof/>
        </w:rPr>
        <w:t>1</w:t>
      </w:r>
      <w:r>
        <w:rPr>
          <w:noProof/>
        </w:rPr>
        <w:fldChar w:fldCharType="end"/>
      </w:r>
    </w:p>
    <w:p w14:paraId="0A2E1E1F" w14:textId="4E10BA91" w:rsidR="00131AFF" w:rsidRDefault="00131AFF">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_Toc199233159 \h </w:instrText>
      </w:r>
      <w:r>
        <w:rPr>
          <w:noProof/>
        </w:rPr>
      </w:r>
      <w:r>
        <w:rPr>
          <w:noProof/>
        </w:rPr>
        <w:fldChar w:fldCharType="separate"/>
      </w:r>
      <w:r>
        <w:rPr>
          <w:noProof/>
        </w:rPr>
        <w:t>1</w:t>
      </w:r>
      <w:r>
        <w:rPr>
          <w:noProof/>
        </w:rPr>
        <w:fldChar w:fldCharType="end"/>
      </w:r>
    </w:p>
    <w:p w14:paraId="26462F9B" w14:textId="38625BA5" w:rsidR="00131AFF" w:rsidRDefault="00131AFF">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_Toc199233160 \h </w:instrText>
      </w:r>
      <w:r>
        <w:rPr>
          <w:noProof/>
        </w:rPr>
      </w:r>
      <w:r>
        <w:rPr>
          <w:noProof/>
        </w:rPr>
        <w:fldChar w:fldCharType="separate"/>
      </w:r>
      <w:r>
        <w:rPr>
          <w:noProof/>
        </w:rPr>
        <w:t>1</w:t>
      </w:r>
      <w:r>
        <w:rPr>
          <w:noProof/>
        </w:rPr>
        <w:fldChar w:fldCharType="end"/>
      </w:r>
    </w:p>
    <w:p w14:paraId="6D9D0474" w14:textId="09215FEA" w:rsidR="00131AFF" w:rsidRDefault="00131AFF">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 xml:space="preserve">Resource: NSSAI Availability </w:t>
      </w:r>
      <w:r w:rsidRPr="00DB1141">
        <w:rPr>
          <w:noProof/>
          <w:lang w:val="fr-FR"/>
        </w:rPr>
        <w:t>Document</w:t>
      </w:r>
      <w:r>
        <w:rPr>
          <w:noProof/>
        </w:rPr>
        <w:tab/>
      </w:r>
      <w:r>
        <w:rPr>
          <w:noProof/>
        </w:rPr>
        <w:fldChar w:fldCharType="begin"/>
      </w:r>
      <w:r>
        <w:rPr>
          <w:noProof/>
        </w:rPr>
        <w:instrText xml:space="preserve"> PAGEREF _Toc199233161 \h </w:instrText>
      </w:r>
      <w:r>
        <w:rPr>
          <w:noProof/>
        </w:rPr>
      </w:r>
      <w:r>
        <w:rPr>
          <w:noProof/>
        </w:rPr>
        <w:fldChar w:fldCharType="separate"/>
      </w:r>
      <w:r>
        <w:rPr>
          <w:noProof/>
        </w:rPr>
        <w:t>1</w:t>
      </w:r>
      <w:r>
        <w:rPr>
          <w:noProof/>
        </w:rPr>
        <w:fldChar w:fldCharType="end"/>
      </w:r>
    </w:p>
    <w:p w14:paraId="3BC0CA5B" w14:textId="0FEC4043" w:rsidR="00131AFF" w:rsidRDefault="00131AFF">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_Toc199233162 \h </w:instrText>
      </w:r>
      <w:r>
        <w:rPr>
          <w:noProof/>
        </w:rPr>
      </w:r>
      <w:r>
        <w:rPr>
          <w:noProof/>
        </w:rPr>
        <w:fldChar w:fldCharType="separate"/>
      </w:r>
      <w:r>
        <w:rPr>
          <w:noProof/>
        </w:rPr>
        <w:t>1</w:t>
      </w:r>
      <w:r>
        <w:rPr>
          <w:noProof/>
        </w:rPr>
        <w:fldChar w:fldCharType="end"/>
      </w:r>
    </w:p>
    <w:p w14:paraId="6E1FD468" w14:textId="4C18B928" w:rsidR="00131AFF" w:rsidRDefault="00131AFF">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_Toc199233163 \h </w:instrText>
      </w:r>
      <w:r>
        <w:rPr>
          <w:noProof/>
        </w:rPr>
      </w:r>
      <w:r>
        <w:rPr>
          <w:noProof/>
        </w:rPr>
        <w:fldChar w:fldCharType="separate"/>
      </w:r>
      <w:r>
        <w:rPr>
          <w:noProof/>
        </w:rPr>
        <w:t>1</w:t>
      </w:r>
      <w:r>
        <w:rPr>
          <w:noProof/>
        </w:rPr>
        <w:fldChar w:fldCharType="end"/>
      </w:r>
    </w:p>
    <w:p w14:paraId="56248155" w14:textId="251BE2AF" w:rsidR="00131AFF" w:rsidRDefault="00131AFF">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_Toc199233164 \h </w:instrText>
      </w:r>
      <w:r>
        <w:rPr>
          <w:noProof/>
        </w:rPr>
      </w:r>
      <w:r>
        <w:rPr>
          <w:noProof/>
        </w:rPr>
        <w:fldChar w:fldCharType="separate"/>
      </w:r>
      <w:r>
        <w:rPr>
          <w:noProof/>
        </w:rPr>
        <w:t>1</w:t>
      </w:r>
      <w:r>
        <w:rPr>
          <w:noProof/>
        </w:rPr>
        <w:fldChar w:fldCharType="end"/>
      </w:r>
    </w:p>
    <w:p w14:paraId="518274EB" w14:textId="6BA2DA20" w:rsidR="00131AFF" w:rsidRDefault="00131AFF">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NSSAI Availability Notification Subscriptions Collection</w:t>
      </w:r>
      <w:r>
        <w:rPr>
          <w:noProof/>
        </w:rPr>
        <w:tab/>
      </w:r>
      <w:r>
        <w:rPr>
          <w:noProof/>
        </w:rPr>
        <w:fldChar w:fldCharType="begin"/>
      </w:r>
      <w:r>
        <w:rPr>
          <w:noProof/>
        </w:rPr>
        <w:instrText xml:space="preserve"> PAGEREF _Toc199233165 \h </w:instrText>
      </w:r>
      <w:r>
        <w:rPr>
          <w:noProof/>
        </w:rPr>
      </w:r>
      <w:r>
        <w:rPr>
          <w:noProof/>
        </w:rPr>
        <w:fldChar w:fldCharType="separate"/>
      </w:r>
      <w:r>
        <w:rPr>
          <w:noProof/>
        </w:rPr>
        <w:t>1</w:t>
      </w:r>
      <w:r>
        <w:rPr>
          <w:noProof/>
        </w:rPr>
        <w:fldChar w:fldCharType="end"/>
      </w:r>
    </w:p>
    <w:p w14:paraId="14CC2973" w14:textId="5675F662" w:rsidR="00131AFF" w:rsidRDefault="00131AFF">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_Toc199233166 \h </w:instrText>
      </w:r>
      <w:r>
        <w:rPr>
          <w:noProof/>
        </w:rPr>
      </w:r>
      <w:r>
        <w:rPr>
          <w:noProof/>
        </w:rPr>
        <w:fldChar w:fldCharType="separate"/>
      </w:r>
      <w:r>
        <w:rPr>
          <w:noProof/>
        </w:rPr>
        <w:t>1</w:t>
      </w:r>
      <w:r>
        <w:rPr>
          <w:noProof/>
        </w:rPr>
        <w:fldChar w:fldCharType="end"/>
      </w:r>
    </w:p>
    <w:p w14:paraId="775EDE97" w14:textId="2DD5134B" w:rsidR="00131AFF" w:rsidRDefault="00131AFF">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_Toc199233167 \h </w:instrText>
      </w:r>
      <w:r>
        <w:rPr>
          <w:noProof/>
        </w:rPr>
      </w:r>
      <w:r>
        <w:rPr>
          <w:noProof/>
        </w:rPr>
        <w:fldChar w:fldCharType="separate"/>
      </w:r>
      <w:r>
        <w:rPr>
          <w:noProof/>
        </w:rPr>
        <w:t>1</w:t>
      </w:r>
      <w:r>
        <w:rPr>
          <w:noProof/>
        </w:rPr>
        <w:fldChar w:fldCharType="end"/>
      </w:r>
    </w:p>
    <w:p w14:paraId="0D8E4171" w14:textId="13798589" w:rsidR="00131AFF" w:rsidRDefault="00131AFF">
      <w:pPr>
        <w:pStyle w:val="TOC5"/>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_Toc199233168 \h </w:instrText>
      </w:r>
      <w:r>
        <w:rPr>
          <w:noProof/>
        </w:rPr>
      </w:r>
      <w:r>
        <w:rPr>
          <w:noProof/>
        </w:rPr>
        <w:fldChar w:fldCharType="separate"/>
      </w:r>
      <w:r>
        <w:rPr>
          <w:noProof/>
        </w:rPr>
        <w:t>1</w:t>
      </w:r>
      <w:r>
        <w:rPr>
          <w:noProof/>
        </w:rPr>
        <w:fldChar w:fldCharType="end"/>
      </w:r>
    </w:p>
    <w:p w14:paraId="257145D3" w14:textId="47D99D07" w:rsidR="00131AFF" w:rsidRDefault="00131AFF">
      <w:pPr>
        <w:pStyle w:val="TOC4"/>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Individual NSSAI Availability Notification Subscriptions</w:t>
      </w:r>
      <w:r>
        <w:rPr>
          <w:noProof/>
        </w:rPr>
        <w:tab/>
      </w:r>
      <w:r>
        <w:rPr>
          <w:noProof/>
        </w:rPr>
        <w:fldChar w:fldCharType="begin"/>
      </w:r>
      <w:r>
        <w:rPr>
          <w:noProof/>
        </w:rPr>
        <w:instrText xml:space="preserve"> PAGEREF _Toc199233169 \h </w:instrText>
      </w:r>
      <w:r>
        <w:rPr>
          <w:noProof/>
        </w:rPr>
      </w:r>
      <w:r>
        <w:rPr>
          <w:noProof/>
        </w:rPr>
        <w:fldChar w:fldCharType="separate"/>
      </w:r>
      <w:r>
        <w:rPr>
          <w:noProof/>
        </w:rPr>
        <w:t>1</w:t>
      </w:r>
      <w:r>
        <w:rPr>
          <w:noProof/>
        </w:rPr>
        <w:fldChar w:fldCharType="end"/>
      </w:r>
    </w:p>
    <w:p w14:paraId="059064DB" w14:textId="60BDEC38" w:rsidR="00131AFF" w:rsidRDefault="00131AFF">
      <w:pPr>
        <w:pStyle w:val="TOC5"/>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_Toc199233170 \h </w:instrText>
      </w:r>
      <w:r>
        <w:rPr>
          <w:noProof/>
        </w:rPr>
      </w:r>
      <w:r>
        <w:rPr>
          <w:noProof/>
        </w:rPr>
        <w:fldChar w:fldCharType="separate"/>
      </w:r>
      <w:r>
        <w:rPr>
          <w:noProof/>
        </w:rPr>
        <w:t>1</w:t>
      </w:r>
      <w:r>
        <w:rPr>
          <w:noProof/>
        </w:rPr>
        <w:fldChar w:fldCharType="end"/>
      </w:r>
    </w:p>
    <w:p w14:paraId="0F79D7B0" w14:textId="5C285530" w:rsidR="00131AFF" w:rsidRDefault="00131AFF">
      <w:pPr>
        <w:pStyle w:val="TOC5"/>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_Toc199233171 \h </w:instrText>
      </w:r>
      <w:r>
        <w:rPr>
          <w:noProof/>
        </w:rPr>
      </w:r>
      <w:r>
        <w:rPr>
          <w:noProof/>
        </w:rPr>
        <w:fldChar w:fldCharType="separate"/>
      </w:r>
      <w:r>
        <w:rPr>
          <w:noProof/>
        </w:rPr>
        <w:t>1</w:t>
      </w:r>
      <w:r>
        <w:rPr>
          <w:noProof/>
        </w:rPr>
        <w:fldChar w:fldCharType="end"/>
      </w:r>
    </w:p>
    <w:p w14:paraId="50544245" w14:textId="2B4B860D" w:rsidR="00131AFF" w:rsidRDefault="00131AFF">
      <w:pPr>
        <w:pStyle w:val="TOC5"/>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_Toc199233172 \h </w:instrText>
      </w:r>
      <w:r>
        <w:rPr>
          <w:noProof/>
        </w:rPr>
      </w:r>
      <w:r>
        <w:rPr>
          <w:noProof/>
        </w:rPr>
        <w:fldChar w:fldCharType="separate"/>
      </w:r>
      <w:r>
        <w:rPr>
          <w:noProof/>
        </w:rPr>
        <w:t>1</w:t>
      </w:r>
      <w:r>
        <w:rPr>
          <w:noProof/>
        </w:rPr>
        <w:fldChar w:fldCharType="end"/>
      </w:r>
    </w:p>
    <w:p w14:paraId="4B7F27E8" w14:textId="65F59EFC" w:rsidR="00131AFF" w:rsidRDefault="00131AFF">
      <w:pPr>
        <w:pStyle w:val="TOC4"/>
        <w:rPr>
          <w:rFonts w:asciiTheme="minorHAnsi" w:eastAsiaTheme="minorEastAsia" w:hAnsiTheme="minorHAnsi" w:cstheme="minorBidi"/>
          <w:noProof/>
          <w:kern w:val="2"/>
          <w:sz w:val="21"/>
          <w:szCs w:val="22"/>
          <w:lang w:val="en-US" w:eastAsia="zh-CN"/>
        </w:rPr>
      </w:pPr>
      <w:r>
        <w:rPr>
          <w:noProof/>
        </w:rPr>
        <w:t>6.2.3.5</w:t>
      </w:r>
      <w:r>
        <w:rPr>
          <w:rFonts w:asciiTheme="minorHAnsi" w:eastAsiaTheme="minorEastAsia" w:hAnsiTheme="minorHAnsi" w:cstheme="minorBidi"/>
          <w:noProof/>
          <w:kern w:val="2"/>
          <w:sz w:val="21"/>
          <w:szCs w:val="22"/>
          <w:lang w:val="en-US" w:eastAsia="zh-CN"/>
        </w:rPr>
        <w:tab/>
      </w:r>
      <w:r>
        <w:rPr>
          <w:noProof/>
        </w:rPr>
        <w:t>Resource: NSSAI Availability Store</w:t>
      </w:r>
      <w:r>
        <w:rPr>
          <w:noProof/>
        </w:rPr>
        <w:tab/>
      </w:r>
      <w:r>
        <w:rPr>
          <w:noProof/>
        </w:rPr>
        <w:fldChar w:fldCharType="begin"/>
      </w:r>
      <w:r>
        <w:rPr>
          <w:noProof/>
        </w:rPr>
        <w:instrText xml:space="preserve"> PAGEREF _Toc199233173 \h </w:instrText>
      </w:r>
      <w:r>
        <w:rPr>
          <w:noProof/>
        </w:rPr>
      </w:r>
      <w:r>
        <w:rPr>
          <w:noProof/>
        </w:rPr>
        <w:fldChar w:fldCharType="separate"/>
      </w:r>
      <w:r>
        <w:rPr>
          <w:noProof/>
        </w:rPr>
        <w:t>1</w:t>
      </w:r>
      <w:r>
        <w:rPr>
          <w:noProof/>
        </w:rPr>
        <w:fldChar w:fldCharType="end"/>
      </w:r>
    </w:p>
    <w:p w14:paraId="682ADD20" w14:textId="45F6F2E3" w:rsidR="00131AFF" w:rsidRDefault="00131AFF">
      <w:pPr>
        <w:pStyle w:val="TOC5"/>
        <w:rPr>
          <w:rFonts w:asciiTheme="minorHAnsi" w:eastAsiaTheme="minorEastAsia" w:hAnsiTheme="minorHAnsi" w:cstheme="minorBidi"/>
          <w:noProof/>
          <w:kern w:val="2"/>
          <w:sz w:val="21"/>
          <w:szCs w:val="22"/>
          <w:lang w:val="en-US" w:eastAsia="zh-CN"/>
        </w:rPr>
      </w:pPr>
      <w:r>
        <w:rPr>
          <w:noProof/>
        </w:rPr>
        <w:t>6.2.3.5.1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_Toc199233174 \h </w:instrText>
      </w:r>
      <w:r>
        <w:rPr>
          <w:noProof/>
        </w:rPr>
      </w:r>
      <w:r>
        <w:rPr>
          <w:noProof/>
        </w:rPr>
        <w:fldChar w:fldCharType="separate"/>
      </w:r>
      <w:r>
        <w:rPr>
          <w:noProof/>
        </w:rPr>
        <w:t>1</w:t>
      </w:r>
      <w:r>
        <w:rPr>
          <w:noProof/>
        </w:rPr>
        <w:fldChar w:fldCharType="end"/>
      </w:r>
    </w:p>
    <w:p w14:paraId="4F71F967" w14:textId="33646A68" w:rsidR="00131AFF" w:rsidRDefault="00131AFF">
      <w:pPr>
        <w:pStyle w:val="TOC5"/>
        <w:rPr>
          <w:rFonts w:asciiTheme="minorHAnsi" w:eastAsiaTheme="minorEastAsia" w:hAnsiTheme="minorHAnsi" w:cstheme="minorBidi"/>
          <w:noProof/>
          <w:kern w:val="2"/>
          <w:sz w:val="21"/>
          <w:szCs w:val="22"/>
          <w:lang w:val="en-US" w:eastAsia="zh-CN"/>
        </w:rPr>
      </w:pPr>
      <w:r>
        <w:rPr>
          <w:noProof/>
        </w:rPr>
        <w:t>6.2.3.5.2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_Toc199233175 \h </w:instrText>
      </w:r>
      <w:r>
        <w:rPr>
          <w:noProof/>
        </w:rPr>
      </w:r>
      <w:r>
        <w:rPr>
          <w:noProof/>
        </w:rPr>
        <w:fldChar w:fldCharType="separate"/>
      </w:r>
      <w:r>
        <w:rPr>
          <w:noProof/>
        </w:rPr>
        <w:t>1</w:t>
      </w:r>
      <w:r>
        <w:rPr>
          <w:noProof/>
        </w:rPr>
        <w:fldChar w:fldCharType="end"/>
      </w:r>
    </w:p>
    <w:p w14:paraId="6279CA05" w14:textId="5E79040F" w:rsidR="00131AFF" w:rsidRDefault="00131AFF">
      <w:pPr>
        <w:pStyle w:val="TOC5"/>
        <w:rPr>
          <w:rFonts w:asciiTheme="minorHAnsi" w:eastAsiaTheme="minorEastAsia" w:hAnsiTheme="minorHAnsi" w:cstheme="minorBidi"/>
          <w:noProof/>
          <w:kern w:val="2"/>
          <w:sz w:val="21"/>
          <w:szCs w:val="22"/>
          <w:lang w:val="en-US" w:eastAsia="zh-CN"/>
        </w:rPr>
      </w:pPr>
      <w:r>
        <w:rPr>
          <w:noProof/>
        </w:rPr>
        <w:t>6.2.3.5.3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_Toc199233176 \h </w:instrText>
      </w:r>
      <w:r>
        <w:rPr>
          <w:noProof/>
        </w:rPr>
      </w:r>
      <w:r>
        <w:rPr>
          <w:noProof/>
        </w:rPr>
        <w:fldChar w:fldCharType="separate"/>
      </w:r>
      <w:r>
        <w:rPr>
          <w:noProof/>
        </w:rPr>
        <w:t>1</w:t>
      </w:r>
      <w:r>
        <w:rPr>
          <w:noProof/>
        </w:rPr>
        <w:fldChar w:fldCharType="end"/>
      </w:r>
    </w:p>
    <w:p w14:paraId="75480757" w14:textId="6741F8BA" w:rsidR="00131AFF" w:rsidRDefault="00131AFF">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_Toc199233177 \h </w:instrText>
      </w:r>
      <w:r>
        <w:rPr>
          <w:noProof/>
        </w:rPr>
      </w:r>
      <w:r>
        <w:rPr>
          <w:noProof/>
        </w:rPr>
        <w:fldChar w:fldCharType="separate"/>
      </w:r>
      <w:r>
        <w:rPr>
          <w:noProof/>
        </w:rPr>
        <w:t>1</w:t>
      </w:r>
      <w:r>
        <w:rPr>
          <w:noProof/>
        </w:rPr>
        <w:fldChar w:fldCharType="end"/>
      </w:r>
    </w:p>
    <w:p w14:paraId="674E9987" w14:textId="2F72A606" w:rsidR="00131AFF" w:rsidRDefault="00131AFF">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_Toc199233178 \h </w:instrText>
      </w:r>
      <w:r>
        <w:rPr>
          <w:noProof/>
        </w:rPr>
      </w:r>
      <w:r>
        <w:rPr>
          <w:noProof/>
        </w:rPr>
        <w:fldChar w:fldCharType="separate"/>
      </w:r>
      <w:r>
        <w:rPr>
          <w:noProof/>
        </w:rPr>
        <w:t>1</w:t>
      </w:r>
      <w:r>
        <w:rPr>
          <w:noProof/>
        </w:rPr>
        <w:fldChar w:fldCharType="end"/>
      </w:r>
    </w:p>
    <w:p w14:paraId="4D64B2DF" w14:textId="297C2643" w:rsidR="00131AFF" w:rsidRDefault="00131AFF">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_Toc199233179 \h </w:instrText>
      </w:r>
      <w:r>
        <w:rPr>
          <w:noProof/>
        </w:rPr>
      </w:r>
      <w:r>
        <w:rPr>
          <w:noProof/>
        </w:rPr>
        <w:fldChar w:fldCharType="separate"/>
      </w:r>
      <w:r>
        <w:rPr>
          <w:noProof/>
        </w:rPr>
        <w:t>1</w:t>
      </w:r>
      <w:r>
        <w:rPr>
          <w:noProof/>
        </w:rPr>
        <w:fldChar w:fldCharType="end"/>
      </w:r>
    </w:p>
    <w:p w14:paraId="2B2F0542" w14:textId="60E75C46" w:rsidR="00131AFF" w:rsidRDefault="00131AFF">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lang w:eastAsia="zh-CN"/>
        </w:rPr>
        <w:t>NSSAI Availability Notification</w:t>
      </w:r>
      <w:r>
        <w:rPr>
          <w:noProof/>
        </w:rPr>
        <w:tab/>
      </w:r>
      <w:r>
        <w:rPr>
          <w:noProof/>
        </w:rPr>
        <w:fldChar w:fldCharType="begin"/>
      </w:r>
      <w:r>
        <w:rPr>
          <w:noProof/>
        </w:rPr>
        <w:instrText xml:space="preserve"> PAGEREF _Toc199233180 \h </w:instrText>
      </w:r>
      <w:r>
        <w:rPr>
          <w:noProof/>
        </w:rPr>
      </w:r>
      <w:r>
        <w:rPr>
          <w:noProof/>
        </w:rPr>
        <w:fldChar w:fldCharType="separate"/>
      </w:r>
      <w:r>
        <w:rPr>
          <w:noProof/>
        </w:rPr>
        <w:t>1</w:t>
      </w:r>
      <w:r>
        <w:rPr>
          <w:noProof/>
        </w:rPr>
        <w:fldChar w:fldCharType="end"/>
      </w:r>
    </w:p>
    <w:p w14:paraId="45E96C33" w14:textId="402B927F" w:rsidR="00131AFF" w:rsidRDefault="00131AFF">
      <w:pPr>
        <w:pStyle w:val="TOC5"/>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_Toc199233181 \h </w:instrText>
      </w:r>
      <w:r>
        <w:rPr>
          <w:noProof/>
        </w:rPr>
      </w:r>
      <w:r>
        <w:rPr>
          <w:noProof/>
        </w:rPr>
        <w:fldChar w:fldCharType="separate"/>
      </w:r>
      <w:r>
        <w:rPr>
          <w:noProof/>
        </w:rPr>
        <w:t>1</w:t>
      </w:r>
      <w:r>
        <w:rPr>
          <w:noProof/>
        </w:rPr>
        <w:fldChar w:fldCharType="end"/>
      </w:r>
    </w:p>
    <w:p w14:paraId="26E8B559" w14:textId="42ABF42F" w:rsidR="00131AFF" w:rsidRDefault="00131AFF">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Notification Definition</w:t>
      </w:r>
      <w:r>
        <w:rPr>
          <w:noProof/>
        </w:rPr>
        <w:tab/>
      </w:r>
      <w:r>
        <w:rPr>
          <w:noProof/>
        </w:rPr>
        <w:fldChar w:fldCharType="begin"/>
      </w:r>
      <w:r>
        <w:rPr>
          <w:noProof/>
        </w:rPr>
        <w:instrText xml:space="preserve"> PAGEREF _Toc199233182 \h </w:instrText>
      </w:r>
      <w:r>
        <w:rPr>
          <w:noProof/>
        </w:rPr>
      </w:r>
      <w:r>
        <w:rPr>
          <w:noProof/>
        </w:rPr>
        <w:fldChar w:fldCharType="separate"/>
      </w:r>
      <w:r>
        <w:rPr>
          <w:noProof/>
        </w:rPr>
        <w:t>1</w:t>
      </w:r>
      <w:r>
        <w:rPr>
          <w:noProof/>
        </w:rPr>
        <w:fldChar w:fldCharType="end"/>
      </w:r>
    </w:p>
    <w:p w14:paraId="4881E27C" w14:textId="2B8ECFB8" w:rsidR="00131AFF" w:rsidRDefault="00131AFF">
      <w:pPr>
        <w:pStyle w:val="TOC5"/>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Notification Standard Methods</w:t>
      </w:r>
      <w:r>
        <w:rPr>
          <w:noProof/>
        </w:rPr>
        <w:tab/>
      </w:r>
      <w:r>
        <w:rPr>
          <w:noProof/>
        </w:rPr>
        <w:fldChar w:fldCharType="begin"/>
      </w:r>
      <w:r>
        <w:rPr>
          <w:noProof/>
        </w:rPr>
        <w:instrText xml:space="preserve"> PAGEREF _Toc199233183 \h </w:instrText>
      </w:r>
      <w:r>
        <w:rPr>
          <w:noProof/>
        </w:rPr>
      </w:r>
      <w:r>
        <w:rPr>
          <w:noProof/>
        </w:rPr>
        <w:fldChar w:fldCharType="separate"/>
      </w:r>
      <w:r>
        <w:rPr>
          <w:noProof/>
        </w:rPr>
        <w:t>1</w:t>
      </w:r>
      <w:r>
        <w:rPr>
          <w:noProof/>
        </w:rPr>
        <w:fldChar w:fldCharType="end"/>
      </w:r>
    </w:p>
    <w:p w14:paraId="39DA9001" w14:textId="0D4578C5" w:rsidR="00131AFF" w:rsidRDefault="00131AFF">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_Toc199233184 \h </w:instrText>
      </w:r>
      <w:r>
        <w:rPr>
          <w:noProof/>
        </w:rPr>
      </w:r>
      <w:r>
        <w:rPr>
          <w:noProof/>
        </w:rPr>
        <w:fldChar w:fldCharType="separate"/>
      </w:r>
      <w:r>
        <w:rPr>
          <w:noProof/>
        </w:rPr>
        <w:t>1</w:t>
      </w:r>
      <w:r>
        <w:rPr>
          <w:noProof/>
        </w:rPr>
        <w:fldChar w:fldCharType="end"/>
      </w:r>
    </w:p>
    <w:p w14:paraId="10D351DB" w14:textId="7A32C2F8" w:rsidR="00131AFF" w:rsidRDefault="00131AFF">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_Toc199233185 \h </w:instrText>
      </w:r>
      <w:r>
        <w:rPr>
          <w:noProof/>
        </w:rPr>
      </w:r>
      <w:r>
        <w:rPr>
          <w:noProof/>
        </w:rPr>
        <w:fldChar w:fldCharType="separate"/>
      </w:r>
      <w:r>
        <w:rPr>
          <w:noProof/>
        </w:rPr>
        <w:t>1</w:t>
      </w:r>
      <w:r>
        <w:rPr>
          <w:noProof/>
        </w:rPr>
        <w:fldChar w:fldCharType="end"/>
      </w:r>
    </w:p>
    <w:p w14:paraId="15F7E9B8" w14:textId="57EB7A6C" w:rsidR="00131AFF" w:rsidRDefault="00131AFF">
      <w:pPr>
        <w:pStyle w:val="TOC4"/>
        <w:rPr>
          <w:rFonts w:asciiTheme="minorHAnsi" w:eastAsiaTheme="minorEastAsia" w:hAnsiTheme="minorHAnsi" w:cstheme="minorBidi"/>
          <w:noProof/>
          <w:kern w:val="2"/>
          <w:sz w:val="21"/>
          <w:szCs w:val="22"/>
          <w:lang w:val="en-US" w:eastAsia="zh-CN"/>
        </w:rPr>
      </w:pPr>
      <w:r w:rsidRPr="00DB1141">
        <w:rPr>
          <w:noProof/>
          <w:lang w:val="en-US"/>
        </w:rPr>
        <w:t>6.2.6.2</w:t>
      </w:r>
      <w:r>
        <w:rPr>
          <w:rFonts w:asciiTheme="minorHAnsi" w:eastAsiaTheme="minorEastAsia" w:hAnsiTheme="minorHAnsi" w:cstheme="minorBidi"/>
          <w:noProof/>
          <w:kern w:val="2"/>
          <w:sz w:val="21"/>
          <w:szCs w:val="22"/>
          <w:lang w:val="en-US" w:eastAsia="zh-CN"/>
        </w:rPr>
        <w:tab/>
      </w:r>
      <w:r w:rsidRPr="00DB1141">
        <w:rPr>
          <w:noProof/>
          <w:lang w:val="en-US"/>
        </w:rPr>
        <w:t>Structured data types</w:t>
      </w:r>
      <w:r>
        <w:rPr>
          <w:noProof/>
        </w:rPr>
        <w:tab/>
      </w:r>
      <w:r>
        <w:rPr>
          <w:noProof/>
        </w:rPr>
        <w:fldChar w:fldCharType="begin"/>
      </w:r>
      <w:r>
        <w:rPr>
          <w:noProof/>
        </w:rPr>
        <w:instrText xml:space="preserve"> PAGEREF _Toc199233186 \h </w:instrText>
      </w:r>
      <w:r>
        <w:rPr>
          <w:noProof/>
        </w:rPr>
      </w:r>
      <w:r>
        <w:rPr>
          <w:noProof/>
        </w:rPr>
        <w:fldChar w:fldCharType="separate"/>
      </w:r>
      <w:r>
        <w:rPr>
          <w:noProof/>
        </w:rPr>
        <w:t>1</w:t>
      </w:r>
      <w:r>
        <w:rPr>
          <w:noProof/>
        </w:rPr>
        <w:fldChar w:fldCharType="end"/>
      </w:r>
    </w:p>
    <w:p w14:paraId="62CE034B" w14:textId="1DDC2AC3" w:rsidR="00131AFF" w:rsidRDefault="00131AFF">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_Toc199233187 \h </w:instrText>
      </w:r>
      <w:r>
        <w:rPr>
          <w:noProof/>
        </w:rPr>
      </w:r>
      <w:r>
        <w:rPr>
          <w:noProof/>
        </w:rPr>
        <w:fldChar w:fldCharType="separate"/>
      </w:r>
      <w:r>
        <w:rPr>
          <w:noProof/>
        </w:rPr>
        <w:t>1</w:t>
      </w:r>
      <w:r>
        <w:rPr>
          <w:noProof/>
        </w:rPr>
        <w:fldChar w:fldCharType="end"/>
      </w:r>
    </w:p>
    <w:p w14:paraId="14615114" w14:textId="622ECB44" w:rsidR="00131AFF" w:rsidRDefault="00131AFF">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NssaiAvailabilityInfo</w:t>
      </w:r>
      <w:r>
        <w:rPr>
          <w:noProof/>
        </w:rPr>
        <w:tab/>
      </w:r>
      <w:r>
        <w:rPr>
          <w:noProof/>
        </w:rPr>
        <w:fldChar w:fldCharType="begin"/>
      </w:r>
      <w:r>
        <w:rPr>
          <w:noProof/>
        </w:rPr>
        <w:instrText xml:space="preserve"> PAGEREF _Toc199233188 \h </w:instrText>
      </w:r>
      <w:r>
        <w:rPr>
          <w:noProof/>
        </w:rPr>
      </w:r>
      <w:r>
        <w:rPr>
          <w:noProof/>
        </w:rPr>
        <w:fldChar w:fldCharType="separate"/>
      </w:r>
      <w:r>
        <w:rPr>
          <w:noProof/>
        </w:rPr>
        <w:t>1</w:t>
      </w:r>
      <w:r>
        <w:rPr>
          <w:noProof/>
        </w:rPr>
        <w:fldChar w:fldCharType="end"/>
      </w:r>
    </w:p>
    <w:p w14:paraId="74703744" w14:textId="1E3977F4" w:rsidR="00131AFF" w:rsidRDefault="00131AFF">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_Toc199233189 \h </w:instrText>
      </w:r>
      <w:r>
        <w:rPr>
          <w:noProof/>
        </w:rPr>
      </w:r>
      <w:r>
        <w:rPr>
          <w:noProof/>
        </w:rPr>
        <w:fldChar w:fldCharType="separate"/>
      </w:r>
      <w:r>
        <w:rPr>
          <w:noProof/>
        </w:rPr>
        <w:t>1</w:t>
      </w:r>
      <w:r>
        <w:rPr>
          <w:noProof/>
        </w:rPr>
        <w:fldChar w:fldCharType="end"/>
      </w:r>
    </w:p>
    <w:p w14:paraId="10052517" w14:textId="587113F8" w:rsidR="00131AFF" w:rsidRDefault="00131AFF">
      <w:pPr>
        <w:pStyle w:val="TOC5"/>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AuthorizedNssaiAvailabilityData</w:t>
      </w:r>
      <w:r>
        <w:rPr>
          <w:noProof/>
        </w:rPr>
        <w:tab/>
      </w:r>
      <w:r>
        <w:rPr>
          <w:noProof/>
        </w:rPr>
        <w:fldChar w:fldCharType="begin"/>
      </w:r>
      <w:r>
        <w:rPr>
          <w:noProof/>
        </w:rPr>
        <w:instrText xml:space="preserve"> PAGEREF _Toc199233190 \h </w:instrText>
      </w:r>
      <w:r>
        <w:rPr>
          <w:noProof/>
        </w:rPr>
      </w:r>
      <w:r>
        <w:rPr>
          <w:noProof/>
        </w:rPr>
        <w:fldChar w:fldCharType="separate"/>
      </w:r>
      <w:r>
        <w:rPr>
          <w:noProof/>
        </w:rPr>
        <w:t>1</w:t>
      </w:r>
      <w:r>
        <w:rPr>
          <w:noProof/>
        </w:rPr>
        <w:fldChar w:fldCharType="end"/>
      </w:r>
    </w:p>
    <w:p w14:paraId="306CA0B9" w14:textId="23EAA527" w:rsidR="00131AFF" w:rsidRDefault="00131AFF">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_Toc199233191 \h </w:instrText>
      </w:r>
      <w:r>
        <w:rPr>
          <w:noProof/>
        </w:rPr>
      </w:r>
      <w:r>
        <w:rPr>
          <w:noProof/>
        </w:rPr>
        <w:fldChar w:fldCharType="separate"/>
      </w:r>
      <w:r>
        <w:rPr>
          <w:noProof/>
        </w:rPr>
        <w:t>1</w:t>
      </w:r>
      <w:r>
        <w:rPr>
          <w:noProof/>
        </w:rPr>
        <w:fldChar w:fldCharType="end"/>
      </w:r>
    </w:p>
    <w:p w14:paraId="525EA9FB" w14:textId="46AFB494" w:rsidR="00131AFF" w:rsidRDefault="00131AFF">
      <w:pPr>
        <w:pStyle w:val="TOC5"/>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AuthorizedNssaiAvailabilityInfo</w:t>
      </w:r>
      <w:r>
        <w:rPr>
          <w:noProof/>
        </w:rPr>
        <w:tab/>
      </w:r>
      <w:r>
        <w:rPr>
          <w:noProof/>
        </w:rPr>
        <w:fldChar w:fldCharType="begin"/>
      </w:r>
      <w:r>
        <w:rPr>
          <w:noProof/>
        </w:rPr>
        <w:instrText xml:space="preserve"> PAGEREF _Toc199233192 \h </w:instrText>
      </w:r>
      <w:r>
        <w:rPr>
          <w:noProof/>
        </w:rPr>
      </w:r>
      <w:r>
        <w:rPr>
          <w:noProof/>
        </w:rPr>
        <w:fldChar w:fldCharType="separate"/>
      </w:r>
      <w:r>
        <w:rPr>
          <w:noProof/>
        </w:rPr>
        <w:t>1</w:t>
      </w:r>
      <w:r>
        <w:rPr>
          <w:noProof/>
        </w:rPr>
        <w:fldChar w:fldCharType="end"/>
      </w:r>
    </w:p>
    <w:p w14:paraId="14ABD4AF" w14:textId="5C5DE02D" w:rsidR="00131AFF" w:rsidRDefault="00131AFF">
      <w:pPr>
        <w:pStyle w:val="TOC5"/>
        <w:rPr>
          <w:rFonts w:asciiTheme="minorHAnsi" w:eastAsiaTheme="minorEastAsia" w:hAnsiTheme="minorHAnsi" w:cstheme="minorBidi"/>
          <w:noProof/>
          <w:kern w:val="2"/>
          <w:sz w:val="21"/>
          <w:szCs w:val="22"/>
          <w:lang w:val="en-US" w:eastAsia="zh-CN"/>
        </w:rPr>
      </w:pPr>
      <w:r>
        <w:rPr>
          <w:noProof/>
        </w:rPr>
        <w:t>6.2.6.2.7</w:t>
      </w:r>
      <w:r>
        <w:rPr>
          <w:rFonts w:asciiTheme="minorHAnsi" w:eastAsiaTheme="minorEastAsia" w:hAnsiTheme="minorHAnsi" w:cstheme="minorBidi"/>
          <w:noProof/>
          <w:kern w:val="2"/>
          <w:sz w:val="21"/>
          <w:szCs w:val="22"/>
          <w:lang w:val="en-US" w:eastAsia="zh-CN"/>
        </w:rPr>
        <w:tab/>
      </w:r>
      <w:r>
        <w:rPr>
          <w:noProof/>
        </w:rPr>
        <w:t>Type: PatchDocument</w:t>
      </w:r>
      <w:r>
        <w:rPr>
          <w:noProof/>
        </w:rPr>
        <w:tab/>
      </w:r>
      <w:r>
        <w:rPr>
          <w:noProof/>
        </w:rPr>
        <w:fldChar w:fldCharType="begin"/>
      </w:r>
      <w:r>
        <w:rPr>
          <w:noProof/>
        </w:rPr>
        <w:instrText xml:space="preserve"> PAGEREF _Toc199233193 \h </w:instrText>
      </w:r>
      <w:r>
        <w:rPr>
          <w:noProof/>
        </w:rPr>
      </w:r>
      <w:r>
        <w:rPr>
          <w:noProof/>
        </w:rPr>
        <w:fldChar w:fldCharType="separate"/>
      </w:r>
      <w:r>
        <w:rPr>
          <w:noProof/>
        </w:rPr>
        <w:t>1</w:t>
      </w:r>
      <w:r>
        <w:rPr>
          <w:noProof/>
        </w:rPr>
        <w:fldChar w:fldCharType="end"/>
      </w:r>
    </w:p>
    <w:p w14:paraId="1F0AF087" w14:textId="61D25390" w:rsidR="00131AFF" w:rsidRDefault="00131AFF">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8</w:t>
      </w:r>
      <w:r>
        <w:rPr>
          <w:rFonts w:asciiTheme="minorHAnsi" w:eastAsiaTheme="minorEastAsia" w:hAnsiTheme="minorHAnsi" w:cstheme="minorBidi"/>
          <w:noProof/>
          <w:kern w:val="2"/>
          <w:sz w:val="21"/>
          <w:szCs w:val="22"/>
          <w:lang w:val="en-US" w:eastAsia="zh-CN"/>
        </w:rPr>
        <w:tab/>
      </w:r>
      <w:r>
        <w:rPr>
          <w:noProof/>
        </w:rPr>
        <w:t>Type: NssfEventSubscriptionCreateData</w:t>
      </w:r>
      <w:r>
        <w:rPr>
          <w:noProof/>
        </w:rPr>
        <w:tab/>
      </w:r>
      <w:r>
        <w:rPr>
          <w:noProof/>
        </w:rPr>
        <w:fldChar w:fldCharType="begin"/>
      </w:r>
      <w:r>
        <w:rPr>
          <w:noProof/>
        </w:rPr>
        <w:instrText xml:space="preserve"> PAGEREF _Toc199233194 \h </w:instrText>
      </w:r>
      <w:r>
        <w:rPr>
          <w:noProof/>
        </w:rPr>
      </w:r>
      <w:r>
        <w:rPr>
          <w:noProof/>
        </w:rPr>
        <w:fldChar w:fldCharType="separate"/>
      </w:r>
      <w:r>
        <w:rPr>
          <w:noProof/>
        </w:rPr>
        <w:t>1</w:t>
      </w:r>
      <w:r>
        <w:rPr>
          <w:noProof/>
        </w:rPr>
        <w:fldChar w:fldCharType="end"/>
      </w:r>
    </w:p>
    <w:p w14:paraId="01BA324E" w14:textId="379EB375" w:rsidR="00131AFF" w:rsidRDefault="00131AFF">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9</w:t>
      </w:r>
      <w:r>
        <w:rPr>
          <w:rFonts w:asciiTheme="minorHAnsi" w:eastAsiaTheme="minorEastAsia" w:hAnsiTheme="minorHAnsi" w:cstheme="minorBidi"/>
          <w:noProof/>
          <w:kern w:val="2"/>
          <w:sz w:val="21"/>
          <w:szCs w:val="22"/>
          <w:lang w:val="en-US" w:eastAsia="zh-CN"/>
        </w:rPr>
        <w:tab/>
      </w:r>
      <w:r>
        <w:rPr>
          <w:noProof/>
        </w:rPr>
        <w:t>Type: NssfEventSubscriptionCreatedData</w:t>
      </w:r>
      <w:r>
        <w:rPr>
          <w:noProof/>
        </w:rPr>
        <w:tab/>
      </w:r>
      <w:r>
        <w:rPr>
          <w:noProof/>
        </w:rPr>
        <w:fldChar w:fldCharType="begin"/>
      </w:r>
      <w:r>
        <w:rPr>
          <w:noProof/>
        </w:rPr>
        <w:instrText xml:space="preserve"> PAGEREF _Toc199233195 \h </w:instrText>
      </w:r>
      <w:r>
        <w:rPr>
          <w:noProof/>
        </w:rPr>
      </w:r>
      <w:r>
        <w:rPr>
          <w:noProof/>
        </w:rPr>
        <w:fldChar w:fldCharType="separate"/>
      </w:r>
      <w:r>
        <w:rPr>
          <w:noProof/>
        </w:rPr>
        <w:t>1</w:t>
      </w:r>
      <w:r>
        <w:rPr>
          <w:noProof/>
        </w:rPr>
        <w:fldChar w:fldCharType="end"/>
      </w:r>
    </w:p>
    <w:p w14:paraId="5F2883D8" w14:textId="4485CDAC" w:rsidR="00131AFF" w:rsidRDefault="00131AFF">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10</w:t>
      </w:r>
      <w:r>
        <w:rPr>
          <w:rFonts w:asciiTheme="minorHAnsi" w:eastAsiaTheme="minorEastAsia" w:hAnsiTheme="minorHAnsi" w:cstheme="minorBidi"/>
          <w:noProof/>
          <w:kern w:val="2"/>
          <w:sz w:val="21"/>
          <w:szCs w:val="22"/>
          <w:lang w:val="en-US" w:eastAsia="zh-CN"/>
        </w:rPr>
        <w:tab/>
      </w:r>
      <w:r>
        <w:rPr>
          <w:noProof/>
        </w:rPr>
        <w:t>Type: NssfEventNotification</w:t>
      </w:r>
      <w:r>
        <w:rPr>
          <w:noProof/>
        </w:rPr>
        <w:tab/>
      </w:r>
      <w:r>
        <w:rPr>
          <w:noProof/>
        </w:rPr>
        <w:fldChar w:fldCharType="begin"/>
      </w:r>
      <w:r>
        <w:rPr>
          <w:noProof/>
        </w:rPr>
        <w:instrText xml:space="preserve"> PAGEREF _Toc199233196 \h </w:instrText>
      </w:r>
      <w:r>
        <w:rPr>
          <w:noProof/>
        </w:rPr>
      </w:r>
      <w:r>
        <w:rPr>
          <w:noProof/>
        </w:rPr>
        <w:fldChar w:fldCharType="separate"/>
      </w:r>
      <w:r>
        <w:rPr>
          <w:noProof/>
        </w:rPr>
        <w:t>1</w:t>
      </w:r>
      <w:r>
        <w:rPr>
          <w:noProof/>
        </w:rPr>
        <w:fldChar w:fldCharType="end"/>
      </w:r>
    </w:p>
    <w:p w14:paraId="3056E770" w14:textId="3A0C9698" w:rsidR="00131AFF" w:rsidRDefault="00131AFF">
      <w:pPr>
        <w:pStyle w:val="TOC5"/>
        <w:rPr>
          <w:rFonts w:asciiTheme="minorHAnsi" w:eastAsiaTheme="minorEastAsia" w:hAnsiTheme="minorHAnsi" w:cstheme="minorBidi"/>
          <w:noProof/>
          <w:kern w:val="2"/>
          <w:sz w:val="21"/>
          <w:szCs w:val="22"/>
          <w:lang w:val="en-US" w:eastAsia="zh-CN"/>
        </w:rPr>
      </w:pPr>
      <w:r>
        <w:rPr>
          <w:noProof/>
        </w:rPr>
        <w:t>6.2.6.2.11</w:t>
      </w:r>
      <w:r>
        <w:rPr>
          <w:rFonts w:asciiTheme="minorHAnsi" w:eastAsiaTheme="minorEastAsia" w:hAnsiTheme="minorHAnsi" w:cstheme="minorBidi"/>
          <w:noProof/>
          <w:kern w:val="2"/>
          <w:sz w:val="21"/>
          <w:szCs w:val="22"/>
          <w:lang w:val="en-US" w:eastAsia="zh-CN"/>
        </w:rPr>
        <w:tab/>
      </w:r>
      <w:r>
        <w:rPr>
          <w:noProof/>
        </w:rPr>
        <w:t>Type: SnssaiReplacementSubscribeInfo</w:t>
      </w:r>
      <w:r>
        <w:rPr>
          <w:noProof/>
        </w:rPr>
        <w:tab/>
      </w:r>
      <w:r>
        <w:rPr>
          <w:noProof/>
        </w:rPr>
        <w:fldChar w:fldCharType="begin"/>
      </w:r>
      <w:r>
        <w:rPr>
          <w:noProof/>
        </w:rPr>
        <w:instrText xml:space="preserve"> PAGEREF _Toc199233197 \h </w:instrText>
      </w:r>
      <w:r>
        <w:rPr>
          <w:noProof/>
        </w:rPr>
      </w:r>
      <w:r>
        <w:rPr>
          <w:noProof/>
        </w:rPr>
        <w:fldChar w:fldCharType="separate"/>
      </w:r>
      <w:r>
        <w:rPr>
          <w:noProof/>
        </w:rPr>
        <w:t>1</w:t>
      </w:r>
      <w:r>
        <w:rPr>
          <w:noProof/>
        </w:rPr>
        <w:fldChar w:fldCharType="end"/>
      </w:r>
    </w:p>
    <w:p w14:paraId="10F988BC" w14:textId="1B088057" w:rsidR="00131AFF" w:rsidRDefault="00131AFF">
      <w:pPr>
        <w:pStyle w:val="TOC5"/>
        <w:rPr>
          <w:rFonts w:asciiTheme="minorHAnsi" w:eastAsiaTheme="minorEastAsia" w:hAnsiTheme="minorHAnsi" w:cstheme="minorBidi"/>
          <w:noProof/>
          <w:kern w:val="2"/>
          <w:sz w:val="21"/>
          <w:szCs w:val="22"/>
          <w:lang w:val="en-US" w:eastAsia="zh-CN"/>
        </w:rPr>
      </w:pPr>
      <w:r>
        <w:rPr>
          <w:noProof/>
        </w:rPr>
        <w:t>6.2.6.2.12</w:t>
      </w:r>
      <w:r>
        <w:rPr>
          <w:rFonts w:asciiTheme="minorHAnsi" w:eastAsiaTheme="minorEastAsia" w:hAnsiTheme="minorHAnsi" w:cstheme="minorBidi"/>
          <w:noProof/>
          <w:kern w:val="2"/>
          <w:sz w:val="21"/>
          <w:szCs w:val="22"/>
          <w:lang w:val="en-US" w:eastAsia="zh-CN"/>
        </w:rPr>
        <w:tab/>
      </w:r>
      <w:r>
        <w:rPr>
          <w:noProof/>
        </w:rPr>
        <w:t>Type: NsiUnavailabilitySubscribeInfo</w:t>
      </w:r>
      <w:r>
        <w:rPr>
          <w:noProof/>
        </w:rPr>
        <w:tab/>
      </w:r>
      <w:r>
        <w:rPr>
          <w:noProof/>
        </w:rPr>
        <w:fldChar w:fldCharType="begin"/>
      </w:r>
      <w:r>
        <w:rPr>
          <w:noProof/>
        </w:rPr>
        <w:instrText xml:space="preserve"> PAGEREF _Toc199233198 \h </w:instrText>
      </w:r>
      <w:r>
        <w:rPr>
          <w:noProof/>
        </w:rPr>
      </w:r>
      <w:r>
        <w:rPr>
          <w:noProof/>
        </w:rPr>
        <w:fldChar w:fldCharType="separate"/>
      </w:r>
      <w:r>
        <w:rPr>
          <w:noProof/>
        </w:rPr>
        <w:t>1</w:t>
      </w:r>
      <w:r>
        <w:rPr>
          <w:noProof/>
        </w:rPr>
        <w:fldChar w:fldCharType="end"/>
      </w:r>
    </w:p>
    <w:p w14:paraId="4FFF4DFE" w14:textId="0D2622C3" w:rsidR="00131AFF" w:rsidRDefault="00131AFF">
      <w:pPr>
        <w:pStyle w:val="TOC4"/>
        <w:rPr>
          <w:rFonts w:asciiTheme="minorHAnsi" w:eastAsiaTheme="minorEastAsia" w:hAnsiTheme="minorHAnsi" w:cstheme="minorBidi"/>
          <w:noProof/>
          <w:kern w:val="2"/>
          <w:sz w:val="21"/>
          <w:szCs w:val="22"/>
          <w:lang w:val="en-US" w:eastAsia="zh-CN"/>
        </w:rPr>
      </w:pPr>
      <w:r w:rsidRPr="00DB1141">
        <w:rPr>
          <w:noProof/>
          <w:lang w:val="en-US"/>
        </w:rPr>
        <w:t>6.2.6.3</w:t>
      </w:r>
      <w:r>
        <w:rPr>
          <w:rFonts w:asciiTheme="minorHAnsi" w:eastAsiaTheme="minorEastAsia" w:hAnsiTheme="minorHAnsi" w:cstheme="minorBidi"/>
          <w:noProof/>
          <w:kern w:val="2"/>
          <w:sz w:val="21"/>
          <w:szCs w:val="22"/>
          <w:lang w:val="en-US" w:eastAsia="zh-CN"/>
        </w:rPr>
        <w:tab/>
      </w:r>
      <w:r w:rsidRPr="00DB1141">
        <w:rPr>
          <w:noProof/>
          <w:lang w:val="en-US"/>
        </w:rPr>
        <w:t>Simple data types and enumerations</w:t>
      </w:r>
      <w:r>
        <w:rPr>
          <w:noProof/>
        </w:rPr>
        <w:tab/>
      </w:r>
      <w:r>
        <w:rPr>
          <w:noProof/>
        </w:rPr>
        <w:fldChar w:fldCharType="begin"/>
      </w:r>
      <w:r>
        <w:rPr>
          <w:noProof/>
        </w:rPr>
        <w:instrText xml:space="preserve"> PAGEREF _Toc199233199 \h </w:instrText>
      </w:r>
      <w:r>
        <w:rPr>
          <w:noProof/>
        </w:rPr>
      </w:r>
      <w:r>
        <w:rPr>
          <w:noProof/>
        </w:rPr>
        <w:fldChar w:fldCharType="separate"/>
      </w:r>
      <w:r>
        <w:rPr>
          <w:noProof/>
        </w:rPr>
        <w:t>1</w:t>
      </w:r>
      <w:r>
        <w:rPr>
          <w:noProof/>
        </w:rPr>
        <w:fldChar w:fldCharType="end"/>
      </w:r>
    </w:p>
    <w:p w14:paraId="105FDDDF" w14:textId="2EE5475F" w:rsidR="00131AFF" w:rsidRDefault="00131AFF">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_Toc199233200 \h </w:instrText>
      </w:r>
      <w:r>
        <w:rPr>
          <w:noProof/>
        </w:rPr>
      </w:r>
      <w:r>
        <w:rPr>
          <w:noProof/>
        </w:rPr>
        <w:fldChar w:fldCharType="separate"/>
      </w:r>
      <w:r>
        <w:rPr>
          <w:noProof/>
        </w:rPr>
        <w:t>1</w:t>
      </w:r>
      <w:r>
        <w:rPr>
          <w:noProof/>
        </w:rPr>
        <w:fldChar w:fldCharType="end"/>
      </w:r>
    </w:p>
    <w:p w14:paraId="48CF6A42" w14:textId="726AF905" w:rsidR="00131AFF" w:rsidRDefault="00131AFF">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_Toc199233201 \h </w:instrText>
      </w:r>
      <w:r>
        <w:rPr>
          <w:noProof/>
        </w:rPr>
      </w:r>
      <w:r>
        <w:rPr>
          <w:noProof/>
        </w:rPr>
        <w:fldChar w:fldCharType="separate"/>
      </w:r>
      <w:r>
        <w:rPr>
          <w:noProof/>
        </w:rPr>
        <w:t>1</w:t>
      </w:r>
      <w:r>
        <w:rPr>
          <w:noProof/>
        </w:rPr>
        <w:fldChar w:fldCharType="end"/>
      </w:r>
    </w:p>
    <w:p w14:paraId="582C534C" w14:textId="0DBBD609" w:rsidR="00131AFF" w:rsidRDefault="00131AFF">
      <w:pPr>
        <w:pStyle w:val="TOC5"/>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NssfEventType</w:t>
      </w:r>
      <w:r>
        <w:rPr>
          <w:noProof/>
        </w:rPr>
        <w:tab/>
      </w:r>
      <w:r>
        <w:rPr>
          <w:noProof/>
        </w:rPr>
        <w:fldChar w:fldCharType="begin"/>
      </w:r>
      <w:r>
        <w:rPr>
          <w:noProof/>
        </w:rPr>
        <w:instrText xml:space="preserve"> PAGEREF _Toc199233202 \h </w:instrText>
      </w:r>
      <w:r>
        <w:rPr>
          <w:noProof/>
        </w:rPr>
      </w:r>
      <w:r>
        <w:rPr>
          <w:noProof/>
        </w:rPr>
        <w:fldChar w:fldCharType="separate"/>
      </w:r>
      <w:r>
        <w:rPr>
          <w:noProof/>
        </w:rPr>
        <w:t>1</w:t>
      </w:r>
      <w:r>
        <w:rPr>
          <w:noProof/>
        </w:rPr>
        <w:fldChar w:fldCharType="end"/>
      </w:r>
    </w:p>
    <w:p w14:paraId="378464F9" w14:textId="751577AE" w:rsidR="00131AFF" w:rsidRDefault="00131AFF">
      <w:pPr>
        <w:pStyle w:val="TOC4"/>
        <w:rPr>
          <w:rFonts w:asciiTheme="minorHAnsi" w:eastAsiaTheme="minorEastAsia" w:hAnsiTheme="minorHAnsi" w:cstheme="minorBidi"/>
          <w:noProof/>
          <w:kern w:val="2"/>
          <w:sz w:val="21"/>
          <w:szCs w:val="22"/>
          <w:lang w:val="en-US" w:eastAsia="zh-CN"/>
        </w:rPr>
      </w:pPr>
      <w:r>
        <w:rPr>
          <w:noProof/>
        </w:rPr>
        <w:t>6.2.6.4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_Toc199233203 \h </w:instrText>
      </w:r>
      <w:r>
        <w:rPr>
          <w:noProof/>
        </w:rPr>
      </w:r>
      <w:r>
        <w:rPr>
          <w:noProof/>
        </w:rPr>
        <w:fldChar w:fldCharType="separate"/>
      </w:r>
      <w:r>
        <w:rPr>
          <w:noProof/>
        </w:rPr>
        <w:t>1</w:t>
      </w:r>
      <w:r>
        <w:rPr>
          <w:noProof/>
        </w:rPr>
        <w:fldChar w:fldCharType="end"/>
      </w:r>
    </w:p>
    <w:p w14:paraId="6D22808B" w14:textId="45F79A04" w:rsidR="00131AFF" w:rsidRDefault="00131AFF">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_Toc199233204 \h </w:instrText>
      </w:r>
      <w:r>
        <w:rPr>
          <w:noProof/>
        </w:rPr>
      </w:r>
      <w:r>
        <w:rPr>
          <w:noProof/>
        </w:rPr>
        <w:fldChar w:fldCharType="separate"/>
      </w:r>
      <w:r>
        <w:rPr>
          <w:noProof/>
        </w:rPr>
        <w:t>1</w:t>
      </w:r>
      <w:r>
        <w:rPr>
          <w:noProof/>
        </w:rPr>
        <w:fldChar w:fldCharType="end"/>
      </w:r>
    </w:p>
    <w:p w14:paraId="5FAA3766" w14:textId="74DC3999" w:rsidR="00131AFF" w:rsidRDefault="00131AFF">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_Toc199233205 \h </w:instrText>
      </w:r>
      <w:r>
        <w:rPr>
          <w:noProof/>
        </w:rPr>
      </w:r>
      <w:r>
        <w:rPr>
          <w:noProof/>
        </w:rPr>
        <w:fldChar w:fldCharType="separate"/>
      </w:r>
      <w:r>
        <w:rPr>
          <w:noProof/>
        </w:rPr>
        <w:t>1</w:t>
      </w:r>
      <w:r>
        <w:rPr>
          <w:noProof/>
        </w:rPr>
        <w:fldChar w:fldCharType="end"/>
      </w:r>
    </w:p>
    <w:p w14:paraId="201C3B45" w14:textId="41D5099A" w:rsidR="00131AFF" w:rsidRDefault="00131AFF">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_Toc199233206 \h </w:instrText>
      </w:r>
      <w:r>
        <w:rPr>
          <w:noProof/>
        </w:rPr>
      </w:r>
      <w:r>
        <w:rPr>
          <w:noProof/>
        </w:rPr>
        <w:fldChar w:fldCharType="separate"/>
      </w:r>
      <w:r>
        <w:rPr>
          <w:noProof/>
        </w:rPr>
        <w:t>1</w:t>
      </w:r>
      <w:r>
        <w:rPr>
          <w:noProof/>
        </w:rPr>
        <w:fldChar w:fldCharType="end"/>
      </w:r>
    </w:p>
    <w:p w14:paraId="761A792A" w14:textId="3CC9A587" w:rsidR="00131AFF" w:rsidRDefault="00131AFF">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_Toc199233207 \h </w:instrText>
      </w:r>
      <w:r>
        <w:rPr>
          <w:noProof/>
        </w:rPr>
      </w:r>
      <w:r>
        <w:rPr>
          <w:noProof/>
        </w:rPr>
        <w:fldChar w:fldCharType="separate"/>
      </w:r>
      <w:r>
        <w:rPr>
          <w:noProof/>
        </w:rPr>
        <w:t>1</w:t>
      </w:r>
      <w:r>
        <w:rPr>
          <w:noProof/>
        </w:rPr>
        <w:fldChar w:fldCharType="end"/>
      </w:r>
    </w:p>
    <w:p w14:paraId="70A73BD0" w14:textId="012C0561" w:rsidR="00131AFF" w:rsidRDefault="00131AFF">
      <w:pPr>
        <w:pStyle w:val="TOC3"/>
        <w:rPr>
          <w:rFonts w:asciiTheme="minorHAnsi" w:eastAsiaTheme="minorEastAsia" w:hAnsiTheme="minorHAnsi" w:cstheme="minorBidi"/>
          <w:noProof/>
          <w:kern w:val="2"/>
          <w:sz w:val="21"/>
          <w:szCs w:val="22"/>
          <w:lang w:val="en-US" w:eastAsia="zh-CN"/>
        </w:rPr>
      </w:pPr>
      <w:r>
        <w:rPr>
          <w:noProof/>
        </w:rPr>
        <w:t>6.2.</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_Toc199233208 \h </w:instrText>
      </w:r>
      <w:r>
        <w:rPr>
          <w:noProof/>
        </w:rPr>
      </w:r>
      <w:r>
        <w:rPr>
          <w:noProof/>
        </w:rPr>
        <w:fldChar w:fldCharType="separate"/>
      </w:r>
      <w:r>
        <w:rPr>
          <w:noProof/>
        </w:rPr>
        <w:t>1</w:t>
      </w:r>
      <w:r>
        <w:rPr>
          <w:noProof/>
        </w:rPr>
        <w:fldChar w:fldCharType="end"/>
      </w:r>
    </w:p>
    <w:p w14:paraId="5AAE88A2" w14:textId="20CDEB51" w:rsidR="00131AFF" w:rsidRDefault="00131AFF">
      <w:pPr>
        <w:pStyle w:val="TOC3"/>
        <w:rPr>
          <w:rFonts w:asciiTheme="minorHAnsi" w:eastAsiaTheme="minorEastAsia" w:hAnsiTheme="minorHAnsi" w:cstheme="minorBidi"/>
          <w:noProof/>
          <w:kern w:val="2"/>
          <w:sz w:val="21"/>
          <w:szCs w:val="22"/>
          <w:lang w:val="en-US" w:eastAsia="zh-CN"/>
        </w:rPr>
      </w:pPr>
      <w:r w:rsidRPr="00DB1141">
        <w:rPr>
          <w:noProof/>
          <w:lang w:val="en-US"/>
        </w:rPr>
        <w:t>6.2.9</w:t>
      </w:r>
      <w:r>
        <w:rPr>
          <w:rFonts w:asciiTheme="minorHAnsi" w:eastAsiaTheme="minorEastAsia" w:hAnsiTheme="minorHAnsi" w:cstheme="minorBidi"/>
          <w:noProof/>
          <w:kern w:val="2"/>
          <w:sz w:val="21"/>
          <w:szCs w:val="22"/>
          <w:lang w:val="en-US" w:eastAsia="zh-CN"/>
        </w:rPr>
        <w:tab/>
      </w:r>
      <w:r w:rsidRPr="00DB1141">
        <w:rPr>
          <w:noProof/>
          <w:lang w:val="en-US"/>
        </w:rPr>
        <w:t>Security</w:t>
      </w:r>
      <w:r>
        <w:rPr>
          <w:noProof/>
        </w:rPr>
        <w:tab/>
      </w:r>
      <w:r>
        <w:rPr>
          <w:noProof/>
        </w:rPr>
        <w:fldChar w:fldCharType="begin"/>
      </w:r>
      <w:r>
        <w:rPr>
          <w:noProof/>
        </w:rPr>
        <w:instrText xml:space="preserve"> PAGEREF _Toc199233209 \h </w:instrText>
      </w:r>
      <w:r>
        <w:rPr>
          <w:noProof/>
        </w:rPr>
      </w:r>
      <w:r>
        <w:rPr>
          <w:noProof/>
        </w:rPr>
        <w:fldChar w:fldCharType="separate"/>
      </w:r>
      <w:r>
        <w:rPr>
          <w:noProof/>
        </w:rPr>
        <w:t>1</w:t>
      </w:r>
      <w:r>
        <w:rPr>
          <w:noProof/>
        </w:rPr>
        <w:fldChar w:fldCharType="end"/>
      </w:r>
    </w:p>
    <w:p w14:paraId="74BC823E" w14:textId="11E3C32A" w:rsidR="00131AFF" w:rsidRDefault="00131AFF">
      <w:pPr>
        <w:pStyle w:val="TOC3"/>
        <w:rPr>
          <w:rFonts w:asciiTheme="minorHAnsi" w:eastAsiaTheme="minorEastAsia" w:hAnsiTheme="minorHAnsi" w:cstheme="minorBidi"/>
          <w:noProof/>
          <w:kern w:val="2"/>
          <w:sz w:val="21"/>
          <w:szCs w:val="22"/>
          <w:lang w:val="en-US" w:eastAsia="zh-CN"/>
        </w:rPr>
      </w:pPr>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_Toc199233210 \h </w:instrText>
      </w:r>
      <w:r>
        <w:rPr>
          <w:noProof/>
        </w:rPr>
      </w:r>
      <w:r>
        <w:rPr>
          <w:noProof/>
        </w:rPr>
        <w:fldChar w:fldCharType="separate"/>
      </w:r>
      <w:r>
        <w:rPr>
          <w:noProof/>
        </w:rPr>
        <w:t>1</w:t>
      </w:r>
      <w:r>
        <w:rPr>
          <w:noProof/>
        </w:rPr>
        <w:fldChar w:fldCharType="end"/>
      </w:r>
    </w:p>
    <w:p w14:paraId="7EDD8B17" w14:textId="6EBCDDDE" w:rsidR="00131AFF" w:rsidRDefault="00131AFF">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_Toc199233211 \h </w:instrText>
      </w:r>
      <w:r>
        <w:rPr>
          <w:noProof/>
        </w:rPr>
      </w:r>
      <w:r>
        <w:rPr>
          <w:noProof/>
        </w:rPr>
        <w:fldChar w:fldCharType="separate"/>
      </w:r>
      <w:r>
        <w:rPr>
          <w:noProof/>
        </w:rPr>
        <w:t>1</w:t>
      </w:r>
      <w:r>
        <w:rPr>
          <w:noProof/>
        </w:rPr>
        <w:fldChar w:fldCharType="end"/>
      </w:r>
    </w:p>
    <w:p w14:paraId="142DFA41" w14:textId="5C16C397" w:rsidR="00131AFF" w:rsidRDefault="00131AFF">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_Toc199233212 \h </w:instrText>
      </w:r>
      <w:r>
        <w:rPr>
          <w:noProof/>
        </w:rPr>
      </w:r>
      <w:r>
        <w:rPr>
          <w:noProof/>
        </w:rPr>
        <w:fldChar w:fldCharType="separate"/>
      </w:r>
      <w:r>
        <w:rPr>
          <w:noProof/>
        </w:rPr>
        <w:t>1</w:t>
      </w:r>
      <w:r>
        <w:rPr>
          <w:noProof/>
        </w:rPr>
        <w:fldChar w:fldCharType="end"/>
      </w:r>
    </w:p>
    <w:p w14:paraId="42E63DB2" w14:textId="7539E60B" w:rsidR="00131AFF" w:rsidRDefault="00131AFF">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Nnssf_NSSelection API</w:t>
      </w:r>
      <w:r>
        <w:rPr>
          <w:noProof/>
        </w:rPr>
        <w:tab/>
      </w:r>
      <w:r>
        <w:rPr>
          <w:noProof/>
        </w:rPr>
        <w:fldChar w:fldCharType="begin"/>
      </w:r>
      <w:r>
        <w:rPr>
          <w:noProof/>
        </w:rPr>
        <w:instrText xml:space="preserve"> PAGEREF _Toc199233213 \h </w:instrText>
      </w:r>
      <w:r>
        <w:rPr>
          <w:noProof/>
        </w:rPr>
      </w:r>
      <w:r>
        <w:rPr>
          <w:noProof/>
        </w:rPr>
        <w:fldChar w:fldCharType="separate"/>
      </w:r>
      <w:r>
        <w:rPr>
          <w:noProof/>
        </w:rPr>
        <w:t>1</w:t>
      </w:r>
      <w:r>
        <w:rPr>
          <w:noProof/>
        </w:rPr>
        <w:fldChar w:fldCharType="end"/>
      </w:r>
    </w:p>
    <w:p w14:paraId="15D9A457" w14:textId="1B7336A5" w:rsidR="00131AFF" w:rsidRDefault="00131AFF">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Nnssf_NSSAIAvailability API</w:t>
      </w:r>
      <w:r>
        <w:rPr>
          <w:noProof/>
        </w:rPr>
        <w:tab/>
      </w:r>
      <w:r>
        <w:rPr>
          <w:noProof/>
        </w:rPr>
        <w:fldChar w:fldCharType="begin"/>
      </w:r>
      <w:r>
        <w:rPr>
          <w:noProof/>
        </w:rPr>
        <w:instrText xml:space="preserve"> PAGEREF _Toc199233214 \h </w:instrText>
      </w:r>
      <w:r>
        <w:rPr>
          <w:noProof/>
        </w:rPr>
      </w:r>
      <w:r>
        <w:rPr>
          <w:noProof/>
        </w:rPr>
        <w:fldChar w:fldCharType="separate"/>
      </w:r>
      <w:r>
        <w:rPr>
          <w:noProof/>
        </w:rPr>
        <w:t>1</w:t>
      </w:r>
      <w:r>
        <w:rPr>
          <w:noProof/>
        </w:rPr>
        <w:fldChar w:fldCharType="end"/>
      </w:r>
    </w:p>
    <w:p w14:paraId="59826CCE" w14:textId="6F60E494" w:rsidR="00131AFF" w:rsidRDefault="00131AFF">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_Toc199233215 \h </w:instrText>
      </w:r>
      <w:r>
        <w:rPr>
          <w:noProof/>
        </w:rPr>
      </w:r>
      <w:r>
        <w:rPr>
          <w:noProof/>
        </w:rPr>
        <w:fldChar w:fldCharType="separate"/>
      </w:r>
      <w:r>
        <w:rPr>
          <w:noProof/>
        </w:rPr>
        <w:t>1</w:t>
      </w:r>
      <w:r>
        <w:rPr>
          <w:noProof/>
        </w:rPr>
        <w:fldChar w:fldCharType="end"/>
      </w:r>
    </w:p>
    <w:p w14:paraId="7F55ABE4" w14:textId="72DEF7D3"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11" w:name="foreword"/>
      <w:bookmarkStart w:id="12" w:name="_Toc2086433"/>
      <w:bookmarkStart w:id="13" w:name="_Toc39051723"/>
      <w:bookmarkStart w:id="14" w:name="_Toc43210295"/>
      <w:bookmarkStart w:id="15" w:name="_Toc49853200"/>
      <w:bookmarkStart w:id="16" w:name="_Toc56529989"/>
      <w:bookmarkStart w:id="17" w:name="_Toc199233062"/>
      <w:bookmarkEnd w:id="11"/>
      <w:r w:rsidRPr="00164490">
        <w:t>Foreword</w:t>
      </w:r>
      <w:bookmarkEnd w:id="12"/>
      <w:bookmarkEnd w:id="13"/>
      <w:bookmarkEnd w:id="14"/>
      <w:bookmarkEnd w:id="15"/>
      <w:bookmarkEnd w:id="16"/>
      <w:bookmarkEnd w:id="17"/>
    </w:p>
    <w:p w14:paraId="4912324B" w14:textId="77777777" w:rsidR="00080512" w:rsidRPr="00164490" w:rsidRDefault="00080512">
      <w:r w:rsidRPr="00164490">
        <w:t xml:space="preserve">This Technical </w:t>
      </w:r>
      <w:bookmarkStart w:id="18" w:name="spectype3"/>
      <w:r w:rsidRPr="00164490">
        <w:t>Specification</w:t>
      </w:r>
      <w:bookmarkEnd w:id="18"/>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1"/>
      </w:pPr>
      <w:bookmarkStart w:id="19" w:name="introduction"/>
      <w:bookmarkStart w:id="20" w:name="_Toc20142265"/>
      <w:bookmarkStart w:id="21" w:name="_Toc34217209"/>
      <w:bookmarkStart w:id="22" w:name="_Toc34217361"/>
      <w:bookmarkStart w:id="23" w:name="_Toc39051724"/>
      <w:bookmarkStart w:id="24" w:name="_Toc43210296"/>
      <w:bookmarkStart w:id="25" w:name="_Toc49853201"/>
      <w:bookmarkStart w:id="26" w:name="_Toc56529990"/>
      <w:bookmarkStart w:id="27" w:name="_Toc199233063"/>
      <w:bookmarkEnd w:id="19"/>
      <w:r w:rsidRPr="00164490">
        <w:t>1</w:t>
      </w:r>
      <w:r w:rsidRPr="00164490">
        <w:tab/>
        <w:t>Scope</w:t>
      </w:r>
      <w:bookmarkEnd w:id="20"/>
      <w:bookmarkEnd w:id="21"/>
      <w:bookmarkEnd w:id="22"/>
      <w:bookmarkEnd w:id="23"/>
      <w:bookmarkEnd w:id="24"/>
      <w:bookmarkEnd w:id="25"/>
      <w:bookmarkEnd w:id="26"/>
      <w:bookmarkEnd w:id="27"/>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28" w:name="_Toc20142266"/>
      <w:bookmarkStart w:id="29" w:name="_Toc34217210"/>
      <w:bookmarkStart w:id="30" w:name="_Toc34217362"/>
      <w:bookmarkStart w:id="31" w:name="_Toc39051725"/>
      <w:bookmarkStart w:id="32" w:name="_Toc43210297"/>
      <w:bookmarkStart w:id="33" w:name="_Toc49853202"/>
      <w:bookmarkStart w:id="34" w:name="_Toc56529991"/>
      <w:bookmarkStart w:id="35" w:name="_Toc199233064"/>
      <w:r w:rsidRPr="00164490">
        <w:t>2</w:t>
      </w:r>
      <w:r w:rsidRPr="00164490">
        <w:tab/>
        <w:t>References</w:t>
      </w:r>
      <w:bookmarkEnd w:id="28"/>
      <w:bookmarkEnd w:id="29"/>
      <w:bookmarkEnd w:id="30"/>
      <w:bookmarkEnd w:id="31"/>
      <w:bookmarkEnd w:id="32"/>
      <w:bookmarkEnd w:id="33"/>
      <w:bookmarkEnd w:id="34"/>
      <w:bookmarkEnd w:id="35"/>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6"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36"/>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12BCAF93" w:rsidR="00905F9E"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6BA84DA7" w14:textId="506CF3D9" w:rsidR="00321914" w:rsidRPr="00164490" w:rsidRDefault="00321914" w:rsidP="00905F9E">
      <w:pPr>
        <w:pStyle w:val="EX"/>
      </w:pPr>
      <w:r w:rsidRPr="00321914">
        <w:t>[</w:t>
      </w:r>
      <w:r w:rsidRPr="002E2F49">
        <w:t>23</w:t>
      </w:r>
      <w:r w:rsidRPr="00321914">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1"/>
      </w:pPr>
      <w:bookmarkStart w:id="37" w:name="_Toc20142267"/>
      <w:bookmarkStart w:id="38" w:name="_Toc34217211"/>
      <w:bookmarkStart w:id="39" w:name="_Toc34217363"/>
      <w:bookmarkStart w:id="40" w:name="_Toc39051726"/>
      <w:bookmarkStart w:id="41" w:name="_Toc43210298"/>
      <w:bookmarkStart w:id="42" w:name="_Toc49853203"/>
      <w:bookmarkStart w:id="43" w:name="_Toc56529992"/>
      <w:bookmarkStart w:id="44" w:name="_Toc199233065"/>
      <w:r w:rsidRPr="00164490">
        <w:t>3</w:t>
      </w:r>
      <w:r w:rsidRPr="00164490">
        <w:tab/>
        <w:t>Definitions and abbreviations</w:t>
      </w:r>
      <w:bookmarkEnd w:id="37"/>
      <w:bookmarkEnd w:id="38"/>
      <w:bookmarkEnd w:id="39"/>
      <w:bookmarkEnd w:id="40"/>
      <w:bookmarkEnd w:id="41"/>
      <w:bookmarkEnd w:id="42"/>
      <w:bookmarkEnd w:id="43"/>
      <w:bookmarkEnd w:id="44"/>
    </w:p>
    <w:p w14:paraId="3B209DB8" w14:textId="77777777" w:rsidR="00B02215" w:rsidRPr="00164490" w:rsidRDefault="00B02215" w:rsidP="00553D27">
      <w:pPr>
        <w:pStyle w:val="21"/>
      </w:pPr>
      <w:bookmarkStart w:id="45" w:name="_Toc20142268"/>
      <w:bookmarkStart w:id="46" w:name="_Toc34217212"/>
      <w:bookmarkStart w:id="47" w:name="_Toc34217364"/>
      <w:bookmarkStart w:id="48" w:name="_Toc39051727"/>
      <w:bookmarkStart w:id="49" w:name="_Toc43210299"/>
      <w:bookmarkStart w:id="50" w:name="_Toc49853204"/>
      <w:bookmarkStart w:id="51" w:name="_Toc56529993"/>
      <w:bookmarkStart w:id="52" w:name="_Toc199233066"/>
      <w:r w:rsidRPr="00164490">
        <w:t>3.1</w:t>
      </w:r>
      <w:r w:rsidRPr="00164490">
        <w:tab/>
        <w:t>Definitions</w:t>
      </w:r>
      <w:bookmarkEnd w:id="45"/>
      <w:bookmarkEnd w:id="46"/>
      <w:bookmarkEnd w:id="47"/>
      <w:bookmarkEnd w:id="48"/>
      <w:bookmarkEnd w:id="49"/>
      <w:bookmarkEnd w:id="50"/>
      <w:bookmarkEnd w:id="51"/>
      <w:bookmarkEnd w:id="52"/>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53" w:name="_Toc20142269"/>
      <w:bookmarkStart w:id="54" w:name="_Toc34217213"/>
      <w:bookmarkStart w:id="55" w:name="_Toc34217365"/>
      <w:bookmarkStart w:id="56" w:name="_Toc39051728"/>
      <w:bookmarkStart w:id="57" w:name="_Toc43210300"/>
      <w:bookmarkStart w:id="58" w:name="_Toc49853205"/>
      <w:bookmarkStart w:id="59" w:name="_Toc56529994"/>
      <w:bookmarkStart w:id="60" w:name="_Toc199233067"/>
      <w:r w:rsidRPr="00164490">
        <w:t>3.2</w:t>
      </w:r>
      <w:r w:rsidRPr="00164490">
        <w:tab/>
        <w:t>Abbreviations</w:t>
      </w:r>
      <w:bookmarkEnd w:id="53"/>
      <w:bookmarkEnd w:id="54"/>
      <w:bookmarkEnd w:id="55"/>
      <w:bookmarkEnd w:id="56"/>
      <w:bookmarkEnd w:id="57"/>
      <w:bookmarkEnd w:id="58"/>
      <w:bookmarkEnd w:id="59"/>
      <w:bookmarkEnd w:id="60"/>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61" w:name="_Toc20142270"/>
      <w:bookmarkStart w:id="62" w:name="_Toc34217214"/>
      <w:bookmarkStart w:id="63" w:name="_Toc34217366"/>
      <w:bookmarkStart w:id="64" w:name="_Toc39051729"/>
      <w:bookmarkStart w:id="65" w:name="_Toc43210301"/>
      <w:bookmarkStart w:id="66" w:name="_Toc49853206"/>
      <w:bookmarkStart w:id="67" w:name="_Toc56529995"/>
      <w:bookmarkStart w:id="68" w:name="_Toc199233068"/>
      <w:r w:rsidRPr="00164490">
        <w:t>4</w:t>
      </w:r>
      <w:r w:rsidRPr="00164490">
        <w:tab/>
        <w:t>Overview</w:t>
      </w:r>
      <w:bookmarkEnd w:id="61"/>
      <w:bookmarkEnd w:id="62"/>
      <w:bookmarkEnd w:id="63"/>
      <w:bookmarkEnd w:id="64"/>
      <w:bookmarkEnd w:id="65"/>
      <w:bookmarkEnd w:id="66"/>
      <w:bookmarkEnd w:id="67"/>
      <w:bookmarkEnd w:id="68"/>
    </w:p>
    <w:p w14:paraId="45D5AB9C" w14:textId="77777777" w:rsidR="00B02215" w:rsidRPr="00164490" w:rsidRDefault="00B02215" w:rsidP="00553D27">
      <w:pPr>
        <w:pStyle w:val="21"/>
      </w:pPr>
      <w:bookmarkStart w:id="69" w:name="_Toc20142271"/>
      <w:bookmarkStart w:id="70" w:name="_Toc34217215"/>
      <w:bookmarkStart w:id="71" w:name="_Toc34217367"/>
      <w:bookmarkStart w:id="72" w:name="_Toc39051730"/>
      <w:bookmarkStart w:id="73" w:name="_Toc43210302"/>
      <w:bookmarkStart w:id="74" w:name="_Toc49853207"/>
      <w:bookmarkStart w:id="75" w:name="_Toc56529996"/>
      <w:bookmarkStart w:id="76" w:name="_Toc199233069"/>
      <w:r w:rsidRPr="00164490">
        <w:t>4.1</w:t>
      </w:r>
      <w:r w:rsidRPr="00164490">
        <w:tab/>
        <w:t>Introduction</w:t>
      </w:r>
      <w:bookmarkEnd w:id="69"/>
      <w:bookmarkEnd w:id="70"/>
      <w:bookmarkEnd w:id="71"/>
      <w:bookmarkEnd w:id="72"/>
      <w:bookmarkEnd w:id="73"/>
      <w:bookmarkEnd w:id="74"/>
      <w:bookmarkEnd w:id="75"/>
      <w:bookmarkEnd w:id="76"/>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1.1pt" o:ole="">
            <v:imagedata r:id="rId14" o:title=""/>
          </v:shape>
          <o:OLEObject Type="Embed" ProgID="Visio.Drawing.15" ShapeID="_x0000_i1027" DrawAspect="Content" ObjectID="_1809846269"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77" w:name="_Toc20142272"/>
      <w:bookmarkStart w:id="78" w:name="_Toc34217216"/>
      <w:bookmarkStart w:id="79" w:name="_Toc34217368"/>
      <w:bookmarkStart w:id="80" w:name="_Toc39051731"/>
      <w:bookmarkStart w:id="81" w:name="_Toc43210303"/>
      <w:bookmarkStart w:id="82" w:name="_Toc49853208"/>
      <w:bookmarkStart w:id="83" w:name="_Toc56529997"/>
      <w:bookmarkStart w:id="84" w:name="_Toc199233070"/>
      <w:r w:rsidRPr="00164490">
        <w:t>5</w:t>
      </w:r>
      <w:r w:rsidRPr="00164490">
        <w:tab/>
        <w:t>Services offered by the NSSF</w:t>
      </w:r>
      <w:bookmarkEnd w:id="77"/>
      <w:bookmarkEnd w:id="78"/>
      <w:bookmarkEnd w:id="79"/>
      <w:bookmarkEnd w:id="80"/>
      <w:bookmarkEnd w:id="81"/>
      <w:bookmarkEnd w:id="82"/>
      <w:bookmarkEnd w:id="83"/>
      <w:bookmarkEnd w:id="84"/>
    </w:p>
    <w:p w14:paraId="52B2839E" w14:textId="77777777" w:rsidR="00B02215" w:rsidRPr="00164490" w:rsidRDefault="00B02215" w:rsidP="00553D27">
      <w:pPr>
        <w:pStyle w:val="21"/>
      </w:pPr>
      <w:bookmarkStart w:id="85" w:name="_Toc20142273"/>
      <w:bookmarkStart w:id="86" w:name="_Toc34217217"/>
      <w:bookmarkStart w:id="87" w:name="_Toc34217369"/>
      <w:bookmarkStart w:id="88" w:name="_Toc39051732"/>
      <w:bookmarkStart w:id="89" w:name="_Toc43210304"/>
      <w:bookmarkStart w:id="90" w:name="_Toc49853209"/>
      <w:bookmarkStart w:id="91" w:name="_Toc56529998"/>
      <w:bookmarkStart w:id="92" w:name="_Toc199233071"/>
      <w:r w:rsidRPr="00164490">
        <w:t>5.1</w:t>
      </w:r>
      <w:r w:rsidRPr="00164490">
        <w:tab/>
        <w:t>Introduction</w:t>
      </w:r>
      <w:bookmarkEnd w:id="85"/>
      <w:bookmarkEnd w:id="86"/>
      <w:bookmarkEnd w:id="87"/>
      <w:bookmarkEnd w:id="88"/>
      <w:bookmarkEnd w:id="89"/>
      <w:bookmarkEnd w:id="90"/>
      <w:bookmarkEnd w:id="91"/>
      <w:bookmarkEnd w:id="92"/>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73615DF" w14:textId="77777777" w:rsidR="00B02215" w:rsidRPr="00164490" w:rsidRDefault="00B02215" w:rsidP="002A65CD">
            <w:pPr>
              <w:pStyle w:val="TAL"/>
              <w:rPr>
                <w:lang w:eastAsia="zh-CN"/>
              </w:rPr>
            </w:pPr>
            <w:r w:rsidRPr="00164490">
              <w:t>This service enables Network Slice selection in both the Serving PLMN and the HPLMN</w:t>
            </w: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C1675A1" w:rsidR="00E37073" w:rsidRPr="00164490"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2EADC5FE" w14:textId="77777777" w:rsidR="00B02215" w:rsidRPr="00164490" w:rsidRDefault="00B02215" w:rsidP="00B02215"/>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93" w:name="_Toc20142274"/>
      <w:bookmarkStart w:id="94" w:name="_Toc34217218"/>
      <w:bookmarkStart w:id="95" w:name="_Toc34217370"/>
      <w:bookmarkStart w:id="96" w:name="_Toc39051733"/>
      <w:bookmarkStart w:id="97" w:name="_Toc43210305"/>
      <w:bookmarkStart w:id="98" w:name="_Toc49853210"/>
      <w:bookmarkStart w:id="99" w:name="_Toc56529999"/>
      <w:bookmarkStart w:id="100" w:name="_Toc199233072"/>
      <w:r w:rsidRPr="00164490">
        <w:t>5.2</w:t>
      </w:r>
      <w:r w:rsidRPr="00164490">
        <w:tab/>
        <w:t>Nnssf_NSSelection Service</w:t>
      </w:r>
      <w:bookmarkEnd w:id="93"/>
      <w:bookmarkEnd w:id="94"/>
      <w:bookmarkEnd w:id="95"/>
      <w:bookmarkEnd w:id="96"/>
      <w:bookmarkEnd w:id="97"/>
      <w:bookmarkEnd w:id="98"/>
      <w:bookmarkEnd w:id="99"/>
      <w:bookmarkEnd w:id="100"/>
    </w:p>
    <w:p w14:paraId="5747A016" w14:textId="77777777" w:rsidR="00B02215" w:rsidRPr="00164490" w:rsidRDefault="00B02215" w:rsidP="00553D27">
      <w:pPr>
        <w:pStyle w:val="31"/>
      </w:pPr>
      <w:bookmarkStart w:id="101" w:name="_Toc20142275"/>
      <w:bookmarkStart w:id="102" w:name="_Toc34217219"/>
      <w:bookmarkStart w:id="103" w:name="_Toc34217371"/>
      <w:bookmarkStart w:id="104" w:name="_Toc39051734"/>
      <w:bookmarkStart w:id="105" w:name="_Toc43210306"/>
      <w:bookmarkStart w:id="106" w:name="_Toc49853211"/>
      <w:bookmarkStart w:id="107" w:name="_Toc56530000"/>
      <w:bookmarkStart w:id="108" w:name="_Toc199233073"/>
      <w:r w:rsidRPr="00164490">
        <w:t>5.2.1</w:t>
      </w:r>
      <w:r w:rsidRPr="00164490">
        <w:tab/>
        <w:t>Service Description</w:t>
      </w:r>
      <w:bookmarkEnd w:id="101"/>
      <w:bookmarkEnd w:id="102"/>
      <w:bookmarkEnd w:id="103"/>
      <w:bookmarkEnd w:id="104"/>
      <w:bookmarkEnd w:id="105"/>
      <w:bookmarkEnd w:id="106"/>
      <w:bookmarkEnd w:id="107"/>
      <w:bookmarkEnd w:id="108"/>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3EEF1A4E" w14:textId="0B08BD55" w:rsidR="00F6474B" w:rsidRPr="00164490" w:rsidRDefault="00905F9E" w:rsidP="00905F9E">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71D5538A" w14:textId="3B4CB262" w:rsidR="00B02215" w:rsidRPr="00164490" w:rsidRDefault="00B02215" w:rsidP="00B02215">
      <w:pPr>
        <w:pStyle w:val="Guidance"/>
        <w:rPr>
          <w:i w:val="0"/>
          <w:color w:val="000000"/>
          <w:lang w:eastAsia="zh-CN"/>
        </w:rPr>
      </w:pPr>
      <w:r w:rsidRPr="001644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164490" w:rsidRDefault="00B02215" w:rsidP="00553D27">
      <w:pPr>
        <w:pStyle w:val="31"/>
      </w:pPr>
      <w:bookmarkStart w:id="109" w:name="_Toc20142276"/>
      <w:bookmarkStart w:id="110" w:name="_Toc34217220"/>
      <w:bookmarkStart w:id="111" w:name="_Toc34217372"/>
      <w:bookmarkStart w:id="112" w:name="_Toc39051735"/>
      <w:bookmarkStart w:id="113" w:name="_Toc43210307"/>
      <w:bookmarkStart w:id="114" w:name="_Toc49853212"/>
      <w:bookmarkStart w:id="115" w:name="_Toc56530001"/>
      <w:bookmarkStart w:id="116" w:name="_Toc199233074"/>
      <w:r w:rsidRPr="00164490">
        <w:t>5.2.2</w:t>
      </w:r>
      <w:r w:rsidRPr="00164490">
        <w:tab/>
        <w:t>Service Operations</w:t>
      </w:r>
      <w:bookmarkEnd w:id="109"/>
      <w:bookmarkEnd w:id="110"/>
      <w:bookmarkEnd w:id="111"/>
      <w:bookmarkEnd w:id="112"/>
      <w:bookmarkEnd w:id="113"/>
      <w:bookmarkEnd w:id="114"/>
      <w:bookmarkEnd w:id="115"/>
      <w:bookmarkEnd w:id="116"/>
    </w:p>
    <w:p w14:paraId="4217542E" w14:textId="77777777" w:rsidR="00B02215" w:rsidRPr="00164490" w:rsidRDefault="00B02215" w:rsidP="00553D27">
      <w:pPr>
        <w:pStyle w:val="41"/>
      </w:pPr>
      <w:bookmarkStart w:id="117" w:name="_Toc20142277"/>
      <w:bookmarkStart w:id="118" w:name="_Toc34217221"/>
      <w:bookmarkStart w:id="119" w:name="_Toc34217373"/>
      <w:bookmarkStart w:id="120" w:name="_Toc39051736"/>
      <w:bookmarkStart w:id="121" w:name="_Toc43210308"/>
      <w:bookmarkStart w:id="122" w:name="_Toc49853213"/>
      <w:bookmarkStart w:id="123" w:name="_Toc56530002"/>
      <w:bookmarkStart w:id="124" w:name="_Toc199233075"/>
      <w:r w:rsidRPr="00164490">
        <w:t>5.2.2.1</w:t>
      </w:r>
      <w:r w:rsidRPr="00164490">
        <w:tab/>
        <w:t>Introduction</w:t>
      </w:r>
      <w:bookmarkEnd w:id="117"/>
      <w:bookmarkEnd w:id="118"/>
      <w:bookmarkEnd w:id="119"/>
      <w:bookmarkEnd w:id="120"/>
      <w:bookmarkEnd w:id="121"/>
      <w:bookmarkEnd w:id="122"/>
      <w:bookmarkEnd w:id="123"/>
      <w:bookmarkEnd w:id="124"/>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125" w:name="_Toc20142278"/>
      <w:bookmarkStart w:id="126" w:name="_Toc34217222"/>
      <w:bookmarkStart w:id="127" w:name="_Toc34217374"/>
      <w:bookmarkStart w:id="128" w:name="_Toc39051737"/>
      <w:bookmarkStart w:id="129" w:name="_Toc43210309"/>
      <w:bookmarkStart w:id="130" w:name="_Toc49853214"/>
      <w:bookmarkStart w:id="131" w:name="_Toc56530003"/>
      <w:bookmarkStart w:id="132" w:name="_Toc199233076"/>
      <w:r w:rsidRPr="00164490">
        <w:t>5.2.2.2</w:t>
      </w:r>
      <w:r w:rsidRPr="00164490">
        <w:tab/>
      </w:r>
      <w:r w:rsidRPr="00164490">
        <w:rPr>
          <w:rFonts w:hint="eastAsia"/>
          <w:lang w:eastAsia="zh-CN"/>
        </w:rPr>
        <w:t>GET</w:t>
      </w:r>
      <w:bookmarkEnd w:id="125"/>
      <w:bookmarkEnd w:id="126"/>
      <w:bookmarkEnd w:id="127"/>
      <w:bookmarkEnd w:id="128"/>
      <w:bookmarkEnd w:id="129"/>
      <w:bookmarkEnd w:id="130"/>
      <w:bookmarkEnd w:id="131"/>
      <w:bookmarkEnd w:id="132"/>
    </w:p>
    <w:p w14:paraId="18831DAF" w14:textId="77777777" w:rsidR="00B02215" w:rsidRPr="00164490" w:rsidRDefault="00B02215" w:rsidP="00553D27">
      <w:pPr>
        <w:pStyle w:val="51"/>
      </w:pPr>
      <w:bookmarkStart w:id="133" w:name="_Toc20142279"/>
      <w:bookmarkStart w:id="134" w:name="_Toc34217223"/>
      <w:bookmarkStart w:id="135" w:name="_Toc34217375"/>
      <w:bookmarkStart w:id="136" w:name="_Toc39051738"/>
      <w:bookmarkStart w:id="137" w:name="_Toc43210310"/>
      <w:bookmarkStart w:id="138" w:name="_Toc49853215"/>
      <w:bookmarkStart w:id="139" w:name="_Toc56530004"/>
      <w:bookmarkStart w:id="140" w:name="_Toc199233077"/>
      <w:r w:rsidRPr="00164490">
        <w:t>5.2.2.2.1</w:t>
      </w:r>
      <w:r w:rsidRPr="00164490">
        <w:tab/>
        <w:t>General</w:t>
      </w:r>
      <w:bookmarkEnd w:id="133"/>
      <w:bookmarkEnd w:id="134"/>
      <w:bookmarkEnd w:id="135"/>
      <w:bookmarkEnd w:id="136"/>
      <w:bookmarkEnd w:id="137"/>
      <w:bookmarkEnd w:id="138"/>
      <w:bookmarkEnd w:id="139"/>
      <w:bookmarkEnd w:id="140"/>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1BC4E0FC" w:rsidR="00904526" w:rsidRDefault="00B45D58" w:rsidP="00904526">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141" w:name="_Hlk166598669"/>
      <w:r w:rsidRPr="00140E21">
        <w:t>PDN Connection Establishment</w:t>
      </w:r>
      <w:bookmarkEnd w:id="141"/>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142" w:name="_Toc20142280"/>
      <w:bookmarkStart w:id="143" w:name="_Toc34217224"/>
      <w:bookmarkStart w:id="144" w:name="_Toc34217376"/>
      <w:bookmarkStart w:id="145" w:name="_Toc39051739"/>
      <w:bookmarkStart w:id="146" w:name="_Toc43210311"/>
      <w:bookmarkStart w:id="147" w:name="_Toc49853216"/>
      <w:bookmarkStart w:id="148" w:name="_Toc56530005"/>
      <w:bookmarkStart w:id="149" w:name="_Toc199233078"/>
      <w:r w:rsidRPr="00164490">
        <w:t>5.2.2.2.2</w:t>
      </w:r>
      <w:r w:rsidRPr="00164490">
        <w:tab/>
      </w:r>
      <w:r w:rsidRPr="00164490">
        <w:rPr>
          <w:rFonts w:hint="eastAsia"/>
          <w:lang w:eastAsia="zh-CN"/>
        </w:rPr>
        <w:t xml:space="preserve">Get </w:t>
      </w:r>
      <w:r w:rsidRPr="00164490">
        <w:t>service operation of Nnssf_NSSelection service</w:t>
      </w:r>
      <w:bookmarkEnd w:id="142"/>
      <w:bookmarkEnd w:id="143"/>
      <w:bookmarkEnd w:id="144"/>
      <w:bookmarkEnd w:id="145"/>
      <w:bookmarkEnd w:id="146"/>
      <w:bookmarkEnd w:id="147"/>
      <w:bookmarkEnd w:id="148"/>
      <w:bookmarkEnd w:id="149"/>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2BD0FDCA"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e.g.</w:t>
      </w:r>
      <w:r w:rsidRPr="00164490">
        <w:rPr>
          <w:lang w:eastAsia="zh-CN"/>
        </w:rPr>
        <w:t xml:space="preserve"> during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04B3CDB2" w:rsidR="00464BC2" w:rsidRPr="00164490" w:rsidRDefault="00A87BDC" w:rsidP="00B02215">
      <w:pPr>
        <w:pStyle w:val="TH"/>
      </w:pPr>
      <w:r w:rsidRPr="00630AB6">
        <w:object w:dxaOrig="11386" w:dyaOrig="2596" w14:anchorId="04662181">
          <v:shape id="_x0000_i1028" type="#_x0000_t75" style="width:481.25pt;height:111.4pt" o:ole="">
            <v:imagedata r:id="rId16" o:title=""/>
          </v:shape>
          <o:OLEObject Type="Embed" ProgID="Visio.Drawing.11" ShapeID="_x0000_i1028" DrawAspect="Content" ObjectID="_1809846270"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50"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50"/>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9575F41"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"nsagInfoList"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1"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152" w:name="_Toc20142281"/>
      <w:bookmarkStart w:id="153" w:name="_Toc34217225"/>
      <w:bookmarkStart w:id="154" w:name="_Toc34217377"/>
      <w:bookmarkStart w:id="155" w:name="_Toc39051740"/>
      <w:bookmarkStart w:id="156" w:name="_Toc43210312"/>
      <w:bookmarkStart w:id="157" w:name="_Toc49853217"/>
      <w:bookmarkStart w:id="158" w:name="_Toc56530006"/>
      <w:bookmarkStart w:id="159" w:name="_Toc199233079"/>
      <w:bookmarkEnd w:id="151"/>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152"/>
      <w:bookmarkEnd w:id="153"/>
      <w:bookmarkEnd w:id="154"/>
      <w:bookmarkEnd w:id="155"/>
      <w:bookmarkEnd w:id="156"/>
      <w:bookmarkEnd w:id="157"/>
      <w:bookmarkEnd w:id="158"/>
      <w:bookmarkEnd w:id="159"/>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00E6DA31" w:rsidR="00464BC2" w:rsidRPr="00164490" w:rsidRDefault="00A87BDC" w:rsidP="00B02215">
      <w:pPr>
        <w:pStyle w:val="TH"/>
      </w:pPr>
      <w:r w:rsidRPr="00630AB6">
        <w:object w:dxaOrig="11386" w:dyaOrig="2596" w14:anchorId="11A7B0E3">
          <v:shape id="_x0000_i1029" type="#_x0000_t75" style="width:481.25pt;height:111.4pt" o:ole="">
            <v:imagedata r:id="rId18" o:title=""/>
          </v:shape>
          <o:OLEObject Type="Embed" ProgID="Visio.Drawing.11" ShapeID="_x0000_i1029" DrawAspect="Content" ObjectID="_1809846271"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60"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161" w:name="_Toc20142282"/>
      <w:bookmarkStart w:id="162" w:name="_Toc34217226"/>
      <w:bookmarkStart w:id="163" w:name="_Toc34217378"/>
      <w:bookmarkStart w:id="164" w:name="_Toc39051741"/>
      <w:bookmarkStart w:id="165" w:name="_Toc43210313"/>
      <w:bookmarkStart w:id="166" w:name="_Toc49853218"/>
      <w:bookmarkStart w:id="167" w:name="_Toc56530007"/>
      <w:bookmarkStart w:id="168" w:name="_Toc199233080"/>
      <w:bookmarkEnd w:id="160"/>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161"/>
      <w:bookmarkEnd w:id="162"/>
      <w:bookmarkEnd w:id="163"/>
      <w:bookmarkEnd w:id="164"/>
      <w:bookmarkEnd w:id="165"/>
      <w:bookmarkEnd w:id="166"/>
      <w:bookmarkEnd w:id="167"/>
      <w:bookmarkEnd w:id="168"/>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34D49F1" w:rsidR="00464BC2" w:rsidRPr="00164490" w:rsidRDefault="00A87BDC" w:rsidP="00B02215">
      <w:pPr>
        <w:pStyle w:val="TH"/>
      </w:pPr>
      <w:r w:rsidRPr="00630AB6">
        <w:object w:dxaOrig="11386" w:dyaOrig="2596" w14:anchorId="1C0E214E">
          <v:shape id="_x0000_i1030" type="#_x0000_t75" style="width:481.25pt;height:111.4pt" o:ole="">
            <v:imagedata r:id="rId20" o:title=""/>
          </v:shape>
          <o:OLEObject Type="Embed" ProgID="Visio.Drawing.11" ShapeID="_x0000_i1030" DrawAspect="Content" ObjectID="_1809846272"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6C4DA40C"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"nsagInfoList"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9"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70" w:name="_MCCTEMPBM_CRPT30470007___2"/>
      <w:bookmarkEnd w:id="169"/>
    </w:p>
    <w:p w14:paraId="453A872F" w14:textId="227920A1" w:rsidR="00904526" w:rsidRPr="00904526" w:rsidRDefault="00904526" w:rsidP="00904526">
      <w:pPr>
        <w:pStyle w:val="51"/>
      </w:pPr>
      <w:bookmarkStart w:id="171" w:name="_Toc199233081"/>
      <w:bookmarkStart w:id="172" w:name="_Toc20142283"/>
      <w:bookmarkStart w:id="173" w:name="_Toc34217227"/>
      <w:bookmarkStart w:id="174" w:name="_Toc34217379"/>
      <w:bookmarkStart w:id="175" w:name="_Toc39051742"/>
      <w:bookmarkStart w:id="176" w:name="_Toc43210314"/>
      <w:bookmarkStart w:id="177" w:name="_Toc49853219"/>
      <w:bookmarkStart w:id="178" w:name="_Toc56530008"/>
      <w:bookmarkEnd w:id="170"/>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171"/>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371A689C" w:rsidR="00904526" w:rsidRPr="00904526" w:rsidRDefault="00A87BDC" w:rsidP="00904526">
      <w:pPr>
        <w:pStyle w:val="TH"/>
      </w:pPr>
      <w:r w:rsidRPr="00630AB6">
        <w:object w:dxaOrig="11386" w:dyaOrig="2596" w14:anchorId="76B2B838">
          <v:shape id="_x0000_i1031" type="#_x0000_t75" style="width:481.25pt;height:111.4pt" o:ole="">
            <v:imagedata r:id="rId22" o:title=""/>
          </v:shape>
          <o:OLEObject Type="Embed" ProgID="Visio.Drawing.11" ShapeID="_x0000_i1031" DrawAspect="Content" ObjectID="_1809846273"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179" w:name="_Toc199233082"/>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179"/>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B2C07A6" w:rsidR="00905F9E" w:rsidRPr="00905F9E" w:rsidRDefault="00A87BDC" w:rsidP="00905F9E">
      <w:pPr>
        <w:pStyle w:val="TH"/>
      </w:pPr>
      <w:r w:rsidRPr="00630AB6">
        <w:object w:dxaOrig="11386" w:dyaOrig="2596" w14:anchorId="5C2FB1BF">
          <v:shape id="_x0000_i1032" type="#_x0000_t75" style="width:481.25pt;height:111.4pt" o:ole="">
            <v:imagedata r:id="rId24" o:title=""/>
          </v:shape>
          <o:OLEObject Type="Embed" ProgID="Visio.Drawing.11" ShapeID="_x0000_i1032" DrawAspect="Content" ObjectID="_1809846274"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180" w:name="_Toc199233083"/>
      <w:r w:rsidRPr="00164490">
        <w:t>5.3</w:t>
      </w:r>
      <w:r w:rsidRPr="00164490">
        <w:tab/>
        <w:t>Nnssf_NSSAIAvailability Service</w:t>
      </w:r>
      <w:bookmarkEnd w:id="172"/>
      <w:bookmarkEnd w:id="173"/>
      <w:bookmarkEnd w:id="174"/>
      <w:bookmarkEnd w:id="175"/>
      <w:bookmarkEnd w:id="176"/>
      <w:bookmarkEnd w:id="177"/>
      <w:bookmarkEnd w:id="178"/>
      <w:bookmarkEnd w:id="180"/>
    </w:p>
    <w:p w14:paraId="056927CC" w14:textId="77777777" w:rsidR="00B02215" w:rsidRPr="00164490" w:rsidRDefault="00B02215" w:rsidP="00553D27">
      <w:pPr>
        <w:pStyle w:val="31"/>
      </w:pPr>
      <w:bookmarkStart w:id="181" w:name="_Toc20142284"/>
      <w:bookmarkStart w:id="182" w:name="_Toc34217228"/>
      <w:bookmarkStart w:id="183" w:name="_Toc34217380"/>
      <w:bookmarkStart w:id="184" w:name="_Toc39051743"/>
      <w:bookmarkStart w:id="185" w:name="_Toc43210315"/>
      <w:bookmarkStart w:id="186" w:name="_Toc49853220"/>
      <w:bookmarkStart w:id="187" w:name="_Toc56530009"/>
      <w:bookmarkStart w:id="188" w:name="_Toc199233084"/>
      <w:r w:rsidRPr="00164490">
        <w:t>5.3.1</w:t>
      </w:r>
      <w:r w:rsidRPr="00164490">
        <w:tab/>
        <w:t>Service Description</w:t>
      </w:r>
      <w:bookmarkEnd w:id="181"/>
      <w:bookmarkEnd w:id="182"/>
      <w:bookmarkEnd w:id="183"/>
      <w:bookmarkEnd w:id="184"/>
      <w:bookmarkEnd w:id="185"/>
      <w:bookmarkEnd w:id="186"/>
      <w:bookmarkEnd w:id="187"/>
      <w:bookmarkEnd w:id="188"/>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329A4F92" w:rsidR="0022414A" w:rsidRPr="00164490" w:rsidRDefault="0022414A" w:rsidP="008E14CE">
      <w:pPr>
        <w:rPr>
          <w:lang w:eastAsia="zh-CN"/>
        </w:rPr>
      </w:pPr>
      <w:r w:rsidRPr="00164490">
        <w:t>If the service operation is invoked for subscription to Network Slice Replacement and/or Network Slice Instance Replacement notification from AMF for roaming scenarios, then AMF shall subscribe to notification to the V-NSSF, which in turn shall subscribe to nofitication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189" w:name="_Toc20142285"/>
      <w:bookmarkStart w:id="190" w:name="_Toc34217229"/>
      <w:bookmarkStart w:id="191" w:name="_Toc34217381"/>
      <w:bookmarkStart w:id="192" w:name="_Toc39051744"/>
      <w:bookmarkStart w:id="193" w:name="_Toc43210316"/>
      <w:bookmarkStart w:id="194" w:name="_Toc49853221"/>
      <w:bookmarkStart w:id="195" w:name="_Toc56530010"/>
      <w:bookmarkStart w:id="196" w:name="_Toc199233085"/>
      <w:r w:rsidRPr="00164490">
        <w:t>5.3.2</w:t>
      </w:r>
      <w:r w:rsidRPr="00164490">
        <w:tab/>
        <w:t>Service Operations</w:t>
      </w:r>
      <w:bookmarkEnd w:id="189"/>
      <w:bookmarkEnd w:id="190"/>
      <w:bookmarkEnd w:id="191"/>
      <w:bookmarkEnd w:id="192"/>
      <w:bookmarkEnd w:id="193"/>
      <w:bookmarkEnd w:id="194"/>
      <w:bookmarkEnd w:id="195"/>
      <w:bookmarkEnd w:id="196"/>
    </w:p>
    <w:p w14:paraId="31319CDB" w14:textId="77777777" w:rsidR="00B02215" w:rsidRPr="00164490" w:rsidRDefault="00B02215" w:rsidP="00553D27">
      <w:pPr>
        <w:pStyle w:val="41"/>
      </w:pPr>
      <w:bookmarkStart w:id="197" w:name="_Toc20142286"/>
      <w:bookmarkStart w:id="198" w:name="_Toc34217230"/>
      <w:bookmarkStart w:id="199" w:name="_Toc34217382"/>
      <w:bookmarkStart w:id="200" w:name="_Toc39051745"/>
      <w:bookmarkStart w:id="201" w:name="_Toc43210317"/>
      <w:bookmarkStart w:id="202" w:name="_Toc49853222"/>
      <w:bookmarkStart w:id="203" w:name="_Toc56530011"/>
      <w:bookmarkStart w:id="204" w:name="_Toc199233086"/>
      <w:r w:rsidRPr="00164490">
        <w:t>5.3.2.1</w:t>
      </w:r>
      <w:r w:rsidRPr="00164490">
        <w:tab/>
        <w:t>Introduction</w:t>
      </w:r>
      <w:bookmarkEnd w:id="197"/>
      <w:bookmarkEnd w:id="198"/>
      <w:bookmarkEnd w:id="199"/>
      <w:bookmarkEnd w:id="200"/>
      <w:bookmarkEnd w:id="201"/>
      <w:bookmarkEnd w:id="202"/>
      <w:bookmarkEnd w:id="203"/>
      <w:bookmarkEnd w:id="204"/>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205" w:name="_Toc20142287"/>
      <w:bookmarkStart w:id="206" w:name="_Toc34217231"/>
      <w:bookmarkStart w:id="207" w:name="_Toc34217383"/>
      <w:bookmarkStart w:id="208" w:name="_Toc39051746"/>
      <w:bookmarkStart w:id="209" w:name="_Toc43210318"/>
      <w:bookmarkStart w:id="210" w:name="_Toc49853223"/>
      <w:bookmarkStart w:id="211" w:name="_Toc56530012"/>
      <w:bookmarkStart w:id="212" w:name="_Toc199233087"/>
      <w:r w:rsidRPr="00164490">
        <w:t>5.3.2.2</w:t>
      </w:r>
      <w:r w:rsidRPr="00164490">
        <w:tab/>
        <w:t>Update Service Operation</w:t>
      </w:r>
      <w:bookmarkEnd w:id="205"/>
      <w:bookmarkEnd w:id="206"/>
      <w:bookmarkEnd w:id="207"/>
      <w:bookmarkEnd w:id="208"/>
      <w:bookmarkEnd w:id="209"/>
      <w:bookmarkEnd w:id="210"/>
      <w:bookmarkEnd w:id="211"/>
      <w:bookmarkEnd w:id="212"/>
    </w:p>
    <w:p w14:paraId="6AD2D0B7" w14:textId="77777777" w:rsidR="00B02215" w:rsidRPr="00164490" w:rsidRDefault="00B02215" w:rsidP="00553D27">
      <w:pPr>
        <w:pStyle w:val="51"/>
      </w:pPr>
      <w:bookmarkStart w:id="213" w:name="_Toc20142288"/>
      <w:bookmarkStart w:id="214" w:name="_Toc34217232"/>
      <w:bookmarkStart w:id="215" w:name="_Toc34217384"/>
      <w:bookmarkStart w:id="216" w:name="_Toc39051747"/>
      <w:bookmarkStart w:id="217" w:name="_Toc43210319"/>
      <w:bookmarkStart w:id="218" w:name="_Toc49853224"/>
      <w:bookmarkStart w:id="219" w:name="_Toc56530013"/>
      <w:bookmarkStart w:id="220" w:name="_Toc199233088"/>
      <w:r w:rsidRPr="00164490">
        <w:t>5.3.2.2.1</w:t>
      </w:r>
      <w:r w:rsidRPr="00164490">
        <w:tab/>
        <w:t>General</w:t>
      </w:r>
      <w:bookmarkEnd w:id="213"/>
      <w:bookmarkEnd w:id="214"/>
      <w:bookmarkEnd w:id="215"/>
      <w:bookmarkEnd w:id="216"/>
      <w:bookmarkEnd w:id="217"/>
      <w:bookmarkEnd w:id="218"/>
      <w:bookmarkEnd w:id="219"/>
      <w:bookmarkEnd w:id="220"/>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0213002B" w:rsidR="00E450D0" w:rsidRPr="00164490" w:rsidRDefault="00BF2A44" w:rsidP="005F216F">
      <w:pPr>
        <w:pStyle w:val="TH"/>
      </w:pPr>
      <w:r w:rsidRPr="00164490">
        <w:object w:dxaOrig="11371" w:dyaOrig="2596" w14:anchorId="656E3CAE">
          <v:shape id="_x0000_i1033" type="#_x0000_t75" style="width:481.85pt;height:107.7pt" o:ole="">
            <v:imagedata r:id="rId26" o:title=""/>
          </v:shape>
          <o:OLEObject Type="Embed" ProgID="Visio.Drawing.15" ShapeID="_x0000_i1033" DrawAspect="Content" ObjectID="_1809846275"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221"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41"/>
      </w:pPr>
      <w:bookmarkStart w:id="222" w:name="_Toc20142289"/>
      <w:bookmarkStart w:id="223" w:name="_Toc34217233"/>
      <w:bookmarkStart w:id="224" w:name="_Toc34217385"/>
      <w:bookmarkStart w:id="225" w:name="_Toc39051748"/>
      <w:bookmarkStart w:id="226" w:name="_Toc43210320"/>
      <w:bookmarkStart w:id="227" w:name="_Toc49853225"/>
      <w:bookmarkStart w:id="228" w:name="_Toc56530014"/>
      <w:bookmarkStart w:id="229" w:name="_Toc199233089"/>
      <w:bookmarkEnd w:id="221"/>
      <w:r w:rsidRPr="00164490">
        <w:t>5.3.2.3</w:t>
      </w:r>
      <w:r w:rsidRPr="00164490">
        <w:tab/>
        <w:t>Subscribe Service Operation</w:t>
      </w:r>
      <w:bookmarkEnd w:id="222"/>
      <w:bookmarkEnd w:id="223"/>
      <w:bookmarkEnd w:id="224"/>
      <w:bookmarkEnd w:id="225"/>
      <w:bookmarkEnd w:id="226"/>
      <w:bookmarkEnd w:id="227"/>
      <w:bookmarkEnd w:id="228"/>
      <w:bookmarkEnd w:id="229"/>
    </w:p>
    <w:p w14:paraId="27CD01CC" w14:textId="77777777" w:rsidR="00B02215" w:rsidRPr="00164490" w:rsidRDefault="00B02215" w:rsidP="00553D27">
      <w:pPr>
        <w:pStyle w:val="51"/>
      </w:pPr>
      <w:bookmarkStart w:id="230" w:name="_Toc20142290"/>
      <w:bookmarkStart w:id="231" w:name="_Toc34217234"/>
      <w:bookmarkStart w:id="232" w:name="_Toc34217386"/>
      <w:bookmarkStart w:id="233" w:name="_Toc39051749"/>
      <w:bookmarkStart w:id="234" w:name="_Toc43210321"/>
      <w:bookmarkStart w:id="235" w:name="_Toc49853226"/>
      <w:bookmarkStart w:id="236" w:name="_Toc56530015"/>
      <w:bookmarkStart w:id="237" w:name="_Toc199233090"/>
      <w:r w:rsidRPr="00164490">
        <w:t>5.3.2.3.1</w:t>
      </w:r>
      <w:r w:rsidRPr="00164490">
        <w:tab/>
      </w:r>
      <w:r w:rsidR="00C1575C" w:rsidRPr="00164490">
        <w:t>Creation of a subscription</w:t>
      </w:r>
      <w:bookmarkEnd w:id="230"/>
      <w:bookmarkEnd w:id="231"/>
      <w:bookmarkEnd w:id="232"/>
      <w:bookmarkEnd w:id="233"/>
      <w:bookmarkEnd w:id="234"/>
      <w:bookmarkEnd w:id="235"/>
      <w:bookmarkEnd w:id="236"/>
      <w:bookmarkEnd w:id="237"/>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BB3AEDA" w:rsidR="00DB1FA4" w:rsidRPr="00164490" w:rsidRDefault="00DB1FA4" w:rsidP="00164490">
      <w:pPr>
        <w:pStyle w:val="B1"/>
      </w:pPr>
      <w:r w:rsidRPr="00164490">
        <w:t>-</w:t>
      </w:r>
      <w:r w:rsidRPr="00164490">
        <w:tab/>
      </w:r>
      <w:r w:rsidR="00B02215" w:rsidRPr="00164490">
        <w:t>any changes in status of the NSSAI availability information (e.g. S-NSSAIs available per TA and the restricted S-NSSAI(s) per PLMN in that TA in the serving PLMN of the UE) upon this is updated by another AMF</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2DFA344F" w:rsidR="00464BC2" w:rsidRPr="00164490" w:rsidRDefault="00BF2A44" w:rsidP="00B02215">
      <w:pPr>
        <w:pStyle w:val="TH"/>
        <w:rPr>
          <w:lang w:eastAsia="ko-KR"/>
        </w:rPr>
      </w:pPr>
      <w:r w:rsidRPr="00630AB6">
        <w:object w:dxaOrig="11386" w:dyaOrig="2596" w14:anchorId="690ABE15">
          <v:shape id="_x0000_i1034" type="#_x0000_t75" style="width:481.85pt;height:110.15pt" o:ole="">
            <v:imagedata r:id="rId28" o:title=""/>
          </v:shape>
          <o:OLEObject Type="Embed" ProgID="Visio.Drawing.11" ShapeID="_x0000_i1034" DrawAspect="Content" ObjectID="_1809846276"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6B628E4" w14:textId="77777777" w:rsidR="00B02215" w:rsidRPr="00164490" w:rsidRDefault="00B02215" w:rsidP="00B02215">
      <w:pPr>
        <w:pStyle w:val="B1"/>
        <w:ind w:firstLine="0"/>
      </w:pPr>
      <w:bookmarkStart w:id="238"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51"/>
      </w:pPr>
      <w:bookmarkStart w:id="239" w:name="_Toc49853227"/>
      <w:bookmarkStart w:id="240" w:name="_Toc56530016"/>
      <w:bookmarkStart w:id="241" w:name="_Toc199233091"/>
      <w:bookmarkEnd w:id="238"/>
      <w:r w:rsidRPr="00164490">
        <w:t>5.3.2.3.2</w:t>
      </w:r>
      <w:r w:rsidRPr="00164490">
        <w:tab/>
        <w:t>Modification of a subscription</w:t>
      </w:r>
      <w:bookmarkEnd w:id="239"/>
      <w:bookmarkEnd w:id="240"/>
      <w:bookmarkEnd w:id="241"/>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2.45pt;height:108.9pt" o:ole="">
            <v:imagedata r:id="rId30" o:title=""/>
          </v:shape>
          <o:OLEObject Type="Embed" ProgID="VisioViewer.Viewer.1" ShapeID="_x0000_i1035" DrawAspect="Content" ObjectID="_1809846277"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242"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243" w:name="_Toc20142291"/>
      <w:bookmarkStart w:id="244" w:name="_Toc34217235"/>
      <w:bookmarkStart w:id="245" w:name="_Toc34217387"/>
      <w:bookmarkStart w:id="246" w:name="_Toc39051750"/>
      <w:bookmarkStart w:id="247" w:name="_Toc43210322"/>
      <w:bookmarkStart w:id="248" w:name="_Toc49853228"/>
      <w:bookmarkStart w:id="249" w:name="_Toc56530017"/>
      <w:bookmarkStart w:id="250" w:name="_Toc199233092"/>
      <w:bookmarkEnd w:id="242"/>
      <w:r w:rsidRPr="00164490">
        <w:t>5.3.2.4</w:t>
      </w:r>
      <w:r w:rsidRPr="00164490">
        <w:tab/>
        <w:t>Unsubscribe Service Operation</w:t>
      </w:r>
      <w:bookmarkEnd w:id="243"/>
      <w:bookmarkEnd w:id="244"/>
      <w:bookmarkEnd w:id="245"/>
      <w:bookmarkEnd w:id="246"/>
      <w:bookmarkEnd w:id="247"/>
      <w:bookmarkEnd w:id="248"/>
      <w:bookmarkEnd w:id="249"/>
      <w:bookmarkEnd w:id="250"/>
    </w:p>
    <w:p w14:paraId="3E5B2065" w14:textId="77777777" w:rsidR="00B02215" w:rsidRPr="00164490" w:rsidRDefault="00B02215" w:rsidP="00553D27">
      <w:pPr>
        <w:pStyle w:val="51"/>
      </w:pPr>
      <w:bookmarkStart w:id="251" w:name="_Toc20142292"/>
      <w:bookmarkStart w:id="252" w:name="_Toc34217236"/>
      <w:bookmarkStart w:id="253" w:name="_Toc34217388"/>
      <w:bookmarkStart w:id="254" w:name="_Toc39051751"/>
      <w:bookmarkStart w:id="255" w:name="_Toc43210323"/>
      <w:bookmarkStart w:id="256" w:name="_Toc49853229"/>
      <w:bookmarkStart w:id="257" w:name="_Toc56530018"/>
      <w:bookmarkStart w:id="258" w:name="_Toc199233093"/>
      <w:r w:rsidRPr="00164490">
        <w:t>5.3.2.4.1</w:t>
      </w:r>
      <w:r w:rsidRPr="00164490">
        <w:tab/>
        <w:t>General</w:t>
      </w:r>
      <w:bookmarkEnd w:id="251"/>
      <w:bookmarkEnd w:id="252"/>
      <w:bookmarkEnd w:id="253"/>
      <w:bookmarkEnd w:id="254"/>
      <w:bookmarkEnd w:id="255"/>
      <w:bookmarkEnd w:id="256"/>
      <w:bookmarkEnd w:id="257"/>
      <w:bookmarkEnd w:id="258"/>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72B58780" w:rsidR="00464BC2" w:rsidRPr="00164490" w:rsidRDefault="00BF2A44" w:rsidP="00B02215">
      <w:pPr>
        <w:pStyle w:val="TH"/>
      </w:pPr>
      <w:r w:rsidRPr="00630AB6">
        <w:object w:dxaOrig="11386" w:dyaOrig="2596" w14:anchorId="3DB73536">
          <v:shape id="_x0000_i1036" type="#_x0000_t75" style="width:481.85pt;height:110.15pt" o:ole="">
            <v:imagedata r:id="rId32" o:title=""/>
          </v:shape>
          <o:OLEObject Type="Embed" ProgID="Visio.Drawing.11" ShapeID="_x0000_i1036" DrawAspect="Content" ObjectID="_1809846278"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9"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260" w:name="_Toc20142293"/>
      <w:bookmarkStart w:id="261" w:name="_Toc34217237"/>
      <w:bookmarkStart w:id="262" w:name="_Toc34217389"/>
      <w:bookmarkStart w:id="263" w:name="_Toc39051752"/>
      <w:bookmarkStart w:id="264" w:name="_Toc43210324"/>
      <w:bookmarkStart w:id="265" w:name="_Toc49853230"/>
      <w:bookmarkStart w:id="266" w:name="_Toc56530019"/>
      <w:bookmarkStart w:id="267" w:name="_Toc199233094"/>
      <w:bookmarkEnd w:id="259"/>
      <w:r w:rsidRPr="00164490">
        <w:t>5.3.2.</w:t>
      </w:r>
      <w:r w:rsidRPr="00164490">
        <w:rPr>
          <w:rFonts w:hint="eastAsia"/>
          <w:lang w:eastAsia="zh-CN"/>
        </w:rPr>
        <w:t>5</w:t>
      </w:r>
      <w:r w:rsidRPr="00164490">
        <w:tab/>
        <w:t>Notify Service Operation</w:t>
      </w:r>
      <w:bookmarkEnd w:id="260"/>
      <w:bookmarkEnd w:id="261"/>
      <w:bookmarkEnd w:id="262"/>
      <w:bookmarkEnd w:id="263"/>
      <w:bookmarkEnd w:id="264"/>
      <w:bookmarkEnd w:id="265"/>
      <w:bookmarkEnd w:id="266"/>
      <w:bookmarkEnd w:id="267"/>
    </w:p>
    <w:p w14:paraId="36509352" w14:textId="77777777" w:rsidR="00B02215" w:rsidRPr="00164490" w:rsidRDefault="00B02215" w:rsidP="00553D27">
      <w:pPr>
        <w:pStyle w:val="51"/>
      </w:pPr>
      <w:bookmarkStart w:id="268" w:name="_Toc20142294"/>
      <w:bookmarkStart w:id="269" w:name="_Toc34217238"/>
      <w:bookmarkStart w:id="270" w:name="_Toc34217390"/>
      <w:bookmarkStart w:id="271" w:name="_Toc39051753"/>
      <w:bookmarkStart w:id="272" w:name="_Toc43210325"/>
      <w:bookmarkStart w:id="273" w:name="_Toc49853231"/>
      <w:bookmarkStart w:id="274" w:name="_Toc56530020"/>
      <w:bookmarkStart w:id="275" w:name="_Toc199233095"/>
      <w:r w:rsidRPr="00164490">
        <w:t>5.3.2.</w:t>
      </w:r>
      <w:r w:rsidRPr="00164490">
        <w:rPr>
          <w:rFonts w:hint="eastAsia"/>
          <w:lang w:eastAsia="zh-CN"/>
        </w:rPr>
        <w:t>5</w:t>
      </w:r>
      <w:r w:rsidRPr="00164490">
        <w:t>.1</w:t>
      </w:r>
      <w:r w:rsidRPr="00164490">
        <w:tab/>
        <w:t>General</w:t>
      </w:r>
      <w:bookmarkEnd w:id="268"/>
      <w:bookmarkEnd w:id="269"/>
      <w:bookmarkEnd w:id="270"/>
      <w:bookmarkEnd w:id="271"/>
      <w:bookmarkEnd w:id="272"/>
      <w:bookmarkEnd w:id="273"/>
      <w:bookmarkEnd w:id="274"/>
      <w:bookmarkEnd w:id="275"/>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2.45pt;height:108.9pt" o:ole="">
            <v:imagedata r:id="rId34" o:title=""/>
          </v:shape>
          <o:OLEObject Type="Embed" ProgID="VisioViewer.Viewer.1" ShapeID="_x0000_i1037" DrawAspect="Content" ObjectID="_1809846279"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6"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41"/>
      </w:pPr>
      <w:bookmarkStart w:id="277" w:name="_Toc20142295"/>
      <w:bookmarkStart w:id="278" w:name="_Toc34217239"/>
      <w:bookmarkStart w:id="279" w:name="_Toc34217391"/>
      <w:bookmarkStart w:id="280" w:name="_Toc39051754"/>
      <w:bookmarkStart w:id="281" w:name="_Toc43210326"/>
      <w:bookmarkStart w:id="282" w:name="_Toc49853232"/>
      <w:bookmarkStart w:id="283" w:name="_Toc56530021"/>
      <w:bookmarkStart w:id="284" w:name="_Toc199233096"/>
      <w:bookmarkEnd w:id="276"/>
      <w:r w:rsidRPr="00164490">
        <w:t>5.3.2.</w:t>
      </w:r>
      <w:r w:rsidRPr="00164490">
        <w:rPr>
          <w:rFonts w:hint="eastAsia"/>
          <w:lang w:eastAsia="zh-CN"/>
        </w:rPr>
        <w:t>6</w:t>
      </w:r>
      <w:r w:rsidRPr="00164490">
        <w:tab/>
        <w:t>Delete Service Operation</w:t>
      </w:r>
      <w:bookmarkEnd w:id="277"/>
      <w:bookmarkEnd w:id="278"/>
      <w:bookmarkEnd w:id="279"/>
      <w:bookmarkEnd w:id="280"/>
      <w:bookmarkEnd w:id="281"/>
      <w:bookmarkEnd w:id="282"/>
      <w:bookmarkEnd w:id="283"/>
      <w:bookmarkEnd w:id="284"/>
    </w:p>
    <w:p w14:paraId="2BF409C3" w14:textId="77777777" w:rsidR="00B02215" w:rsidRPr="00164490" w:rsidRDefault="00B02215" w:rsidP="00553D27">
      <w:pPr>
        <w:pStyle w:val="51"/>
      </w:pPr>
      <w:bookmarkStart w:id="285" w:name="_Toc20142296"/>
      <w:bookmarkStart w:id="286" w:name="_Toc34217240"/>
      <w:bookmarkStart w:id="287" w:name="_Toc34217392"/>
      <w:bookmarkStart w:id="288" w:name="_Toc39051755"/>
      <w:bookmarkStart w:id="289" w:name="_Toc43210327"/>
      <w:bookmarkStart w:id="290" w:name="_Toc49853233"/>
      <w:bookmarkStart w:id="291" w:name="_Toc56530022"/>
      <w:bookmarkStart w:id="292" w:name="_Toc199233097"/>
      <w:r w:rsidRPr="00164490">
        <w:t>5.3.2.</w:t>
      </w:r>
      <w:r w:rsidRPr="00164490">
        <w:rPr>
          <w:rFonts w:hint="eastAsia"/>
          <w:lang w:eastAsia="zh-CN"/>
        </w:rPr>
        <w:t>6</w:t>
      </w:r>
      <w:r w:rsidRPr="00164490">
        <w:t>.1</w:t>
      </w:r>
      <w:r w:rsidRPr="00164490">
        <w:tab/>
        <w:t>General</w:t>
      </w:r>
      <w:bookmarkEnd w:id="285"/>
      <w:bookmarkEnd w:id="286"/>
      <w:bookmarkEnd w:id="287"/>
      <w:bookmarkEnd w:id="288"/>
      <w:bookmarkEnd w:id="289"/>
      <w:bookmarkEnd w:id="290"/>
      <w:bookmarkEnd w:id="291"/>
      <w:bookmarkEnd w:id="292"/>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391C3150" w:rsidR="00973A13" w:rsidRPr="00164490" w:rsidRDefault="00BF2A44" w:rsidP="00B02215">
      <w:pPr>
        <w:pStyle w:val="TH"/>
      </w:pPr>
      <w:r w:rsidRPr="00630AB6">
        <w:object w:dxaOrig="11386" w:dyaOrig="2596" w14:anchorId="32F657B7">
          <v:shape id="_x0000_i1038" type="#_x0000_t75" style="width:480.6pt;height:110.15pt" o:ole="">
            <v:imagedata r:id="rId36" o:title=""/>
          </v:shape>
          <o:OLEObject Type="Embed" ProgID="Visio.Drawing.11" ShapeID="_x0000_i1038" DrawAspect="Content" ObjectID="_1809846280"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3"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41"/>
      </w:pPr>
      <w:bookmarkStart w:id="294" w:name="_Toc34217241"/>
      <w:bookmarkStart w:id="295" w:name="_Toc34217393"/>
      <w:bookmarkStart w:id="296" w:name="_Toc39051756"/>
      <w:bookmarkStart w:id="297" w:name="_Toc43210328"/>
      <w:bookmarkStart w:id="298" w:name="_Toc49853234"/>
      <w:bookmarkStart w:id="299" w:name="_Toc56530023"/>
      <w:bookmarkStart w:id="300" w:name="_Toc199233098"/>
      <w:bookmarkEnd w:id="293"/>
      <w:r w:rsidRPr="00164490">
        <w:t>5.3.2.7</w:t>
      </w:r>
      <w:r w:rsidRPr="00164490">
        <w:tab/>
        <w:t>Options Service Operation</w:t>
      </w:r>
      <w:bookmarkEnd w:id="294"/>
      <w:bookmarkEnd w:id="295"/>
      <w:bookmarkEnd w:id="296"/>
      <w:bookmarkEnd w:id="297"/>
      <w:bookmarkEnd w:id="298"/>
      <w:bookmarkEnd w:id="299"/>
      <w:bookmarkEnd w:id="300"/>
    </w:p>
    <w:p w14:paraId="2DB93408" w14:textId="77777777" w:rsidR="00B02215" w:rsidRPr="00164490" w:rsidRDefault="00B02215" w:rsidP="00553D27">
      <w:pPr>
        <w:pStyle w:val="51"/>
      </w:pPr>
      <w:bookmarkStart w:id="301" w:name="_Toc34217242"/>
      <w:bookmarkStart w:id="302" w:name="_Toc34217394"/>
      <w:bookmarkStart w:id="303" w:name="_Toc39051757"/>
      <w:bookmarkStart w:id="304" w:name="_Toc43210329"/>
      <w:bookmarkStart w:id="305" w:name="_Toc49853235"/>
      <w:bookmarkStart w:id="306" w:name="_Toc56530024"/>
      <w:bookmarkStart w:id="307" w:name="_Toc199233099"/>
      <w:r w:rsidRPr="00164490">
        <w:t>5.3.2.7.1</w:t>
      </w:r>
      <w:r w:rsidRPr="00164490">
        <w:tab/>
        <w:t>General</w:t>
      </w:r>
      <w:bookmarkEnd w:id="301"/>
      <w:bookmarkEnd w:id="302"/>
      <w:bookmarkEnd w:id="303"/>
      <w:bookmarkEnd w:id="304"/>
      <w:bookmarkEnd w:id="305"/>
      <w:bookmarkEnd w:id="306"/>
      <w:bookmarkEnd w:id="307"/>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2.45pt;height:129.85pt" o:ole="">
            <v:imagedata r:id="rId38" o:title=""/>
          </v:shape>
          <o:OLEObject Type="Embed" ProgID="VisioViewer.Viewer.1" ShapeID="_x0000_i1039" DrawAspect="Content" ObjectID="_1809846281"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8"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1"/>
      </w:pPr>
      <w:bookmarkStart w:id="309" w:name="_Toc20142297"/>
      <w:bookmarkStart w:id="310" w:name="_Toc34217243"/>
      <w:bookmarkStart w:id="311" w:name="_Toc34217395"/>
      <w:bookmarkStart w:id="312" w:name="_Toc39051758"/>
      <w:bookmarkStart w:id="313" w:name="_Toc43210330"/>
      <w:bookmarkStart w:id="314" w:name="_Toc49853236"/>
      <w:bookmarkStart w:id="315" w:name="_Toc56530025"/>
      <w:bookmarkStart w:id="316" w:name="_Toc199233100"/>
      <w:bookmarkEnd w:id="308"/>
      <w:r w:rsidRPr="00164490">
        <w:t>6</w:t>
      </w:r>
      <w:r w:rsidRPr="00164490">
        <w:tab/>
        <w:t>API Definitions</w:t>
      </w:r>
      <w:bookmarkEnd w:id="309"/>
      <w:bookmarkEnd w:id="310"/>
      <w:bookmarkEnd w:id="311"/>
      <w:bookmarkEnd w:id="312"/>
      <w:bookmarkEnd w:id="313"/>
      <w:bookmarkEnd w:id="314"/>
      <w:bookmarkEnd w:id="315"/>
      <w:bookmarkEnd w:id="316"/>
    </w:p>
    <w:p w14:paraId="2B151211" w14:textId="77777777" w:rsidR="00B02215" w:rsidRPr="00164490" w:rsidRDefault="00B02215" w:rsidP="00553D27">
      <w:pPr>
        <w:pStyle w:val="21"/>
      </w:pPr>
      <w:bookmarkStart w:id="317" w:name="_Toc20142298"/>
      <w:bookmarkStart w:id="318" w:name="_Toc34217244"/>
      <w:bookmarkStart w:id="319" w:name="_Toc34217396"/>
      <w:bookmarkStart w:id="320" w:name="_Toc39051759"/>
      <w:bookmarkStart w:id="321" w:name="_Toc43210331"/>
      <w:bookmarkStart w:id="322" w:name="_Toc49853237"/>
      <w:bookmarkStart w:id="323" w:name="_Toc56530026"/>
      <w:bookmarkStart w:id="324" w:name="_Toc199233101"/>
      <w:r w:rsidRPr="00164490">
        <w:t>6.1</w:t>
      </w:r>
      <w:r w:rsidRPr="00164490">
        <w:tab/>
        <w:t>Nnssf_NSSelection Service API</w:t>
      </w:r>
      <w:bookmarkEnd w:id="317"/>
      <w:bookmarkEnd w:id="318"/>
      <w:bookmarkEnd w:id="319"/>
      <w:bookmarkEnd w:id="320"/>
      <w:bookmarkEnd w:id="321"/>
      <w:bookmarkEnd w:id="322"/>
      <w:bookmarkEnd w:id="323"/>
      <w:bookmarkEnd w:id="324"/>
    </w:p>
    <w:p w14:paraId="6262EAB1" w14:textId="77777777" w:rsidR="00B02215" w:rsidRPr="00164490" w:rsidRDefault="00B02215" w:rsidP="00553D27">
      <w:pPr>
        <w:pStyle w:val="31"/>
      </w:pPr>
      <w:bookmarkStart w:id="325" w:name="_Toc20142299"/>
      <w:bookmarkStart w:id="326" w:name="_Toc34217245"/>
      <w:bookmarkStart w:id="327" w:name="_Toc34217397"/>
      <w:bookmarkStart w:id="328" w:name="_Toc39051760"/>
      <w:bookmarkStart w:id="329" w:name="_Toc43210332"/>
      <w:bookmarkStart w:id="330" w:name="_Toc49853238"/>
      <w:bookmarkStart w:id="331" w:name="_Toc56530027"/>
      <w:bookmarkStart w:id="332" w:name="_Toc199233102"/>
      <w:r w:rsidRPr="00164490">
        <w:t>6.1.1</w:t>
      </w:r>
      <w:r w:rsidRPr="00164490">
        <w:tab/>
        <w:t>API URI</w:t>
      </w:r>
      <w:bookmarkEnd w:id="325"/>
      <w:bookmarkEnd w:id="326"/>
      <w:bookmarkEnd w:id="327"/>
      <w:bookmarkEnd w:id="328"/>
      <w:bookmarkEnd w:id="329"/>
      <w:bookmarkEnd w:id="330"/>
      <w:bookmarkEnd w:id="331"/>
      <w:bookmarkEnd w:id="332"/>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099C8EA0"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56184B51"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333" w:name="_Toc20142300"/>
      <w:bookmarkStart w:id="334" w:name="_Toc34217246"/>
      <w:bookmarkStart w:id="335" w:name="_Toc34217398"/>
      <w:bookmarkStart w:id="336" w:name="_Toc39051761"/>
      <w:bookmarkStart w:id="337" w:name="_Toc43210333"/>
      <w:bookmarkStart w:id="338" w:name="_Toc49853239"/>
      <w:bookmarkStart w:id="339" w:name="_Toc56530028"/>
      <w:bookmarkStart w:id="340" w:name="_Toc199233103"/>
      <w:r w:rsidRPr="00164490">
        <w:t>6.1.2</w:t>
      </w:r>
      <w:r w:rsidRPr="00164490">
        <w:tab/>
        <w:t>Usage of HTTP</w:t>
      </w:r>
      <w:bookmarkEnd w:id="333"/>
      <w:bookmarkEnd w:id="334"/>
      <w:bookmarkEnd w:id="335"/>
      <w:bookmarkEnd w:id="336"/>
      <w:bookmarkEnd w:id="337"/>
      <w:bookmarkEnd w:id="338"/>
      <w:bookmarkEnd w:id="339"/>
      <w:bookmarkEnd w:id="340"/>
    </w:p>
    <w:p w14:paraId="19EF2247" w14:textId="77777777" w:rsidR="00B02215" w:rsidRPr="00164490" w:rsidRDefault="00B02215" w:rsidP="00553D27">
      <w:pPr>
        <w:pStyle w:val="41"/>
      </w:pPr>
      <w:bookmarkStart w:id="341" w:name="_Toc20142301"/>
      <w:bookmarkStart w:id="342" w:name="_Toc34217247"/>
      <w:bookmarkStart w:id="343" w:name="_Toc34217399"/>
      <w:bookmarkStart w:id="344" w:name="_Toc39051762"/>
      <w:bookmarkStart w:id="345" w:name="_Toc43210334"/>
      <w:bookmarkStart w:id="346" w:name="_Toc49853240"/>
      <w:bookmarkStart w:id="347" w:name="_Toc56530029"/>
      <w:bookmarkStart w:id="348" w:name="_Toc199233104"/>
      <w:r w:rsidRPr="00164490">
        <w:t>6.1.2.1</w:t>
      </w:r>
      <w:r w:rsidRPr="00164490">
        <w:tab/>
        <w:t>General</w:t>
      </w:r>
      <w:bookmarkEnd w:id="341"/>
      <w:bookmarkEnd w:id="342"/>
      <w:bookmarkEnd w:id="343"/>
      <w:bookmarkEnd w:id="344"/>
      <w:bookmarkEnd w:id="345"/>
      <w:bookmarkEnd w:id="346"/>
      <w:bookmarkEnd w:id="347"/>
      <w:bookmarkEnd w:id="348"/>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349" w:name="_Toc20142302"/>
      <w:bookmarkStart w:id="350" w:name="_Toc34217248"/>
      <w:bookmarkStart w:id="351" w:name="_Toc34217400"/>
      <w:bookmarkStart w:id="352" w:name="_Toc39051763"/>
      <w:bookmarkStart w:id="353" w:name="_Toc43210335"/>
      <w:bookmarkStart w:id="354" w:name="_Toc49853241"/>
      <w:bookmarkStart w:id="355" w:name="_Toc56530030"/>
      <w:bookmarkStart w:id="356" w:name="_Toc199233105"/>
      <w:r w:rsidRPr="00164490">
        <w:t>6.1.2.2</w:t>
      </w:r>
      <w:r w:rsidRPr="00164490">
        <w:tab/>
        <w:t>HTTP standard headers</w:t>
      </w:r>
      <w:bookmarkEnd w:id="349"/>
      <w:bookmarkEnd w:id="350"/>
      <w:bookmarkEnd w:id="351"/>
      <w:bookmarkEnd w:id="352"/>
      <w:bookmarkEnd w:id="353"/>
      <w:bookmarkEnd w:id="354"/>
      <w:bookmarkEnd w:id="355"/>
      <w:bookmarkEnd w:id="356"/>
    </w:p>
    <w:p w14:paraId="5FFEF98A" w14:textId="77777777" w:rsidR="00B02215" w:rsidRPr="00164490" w:rsidRDefault="00B02215" w:rsidP="00553D27">
      <w:pPr>
        <w:pStyle w:val="51"/>
        <w:rPr>
          <w:lang w:eastAsia="zh-CN"/>
        </w:rPr>
      </w:pPr>
      <w:bookmarkStart w:id="357" w:name="_Toc20142303"/>
      <w:bookmarkStart w:id="358" w:name="_Toc34217249"/>
      <w:bookmarkStart w:id="359" w:name="_Toc34217401"/>
      <w:bookmarkStart w:id="360" w:name="_Toc39051764"/>
      <w:bookmarkStart w:id="361" w:name="_Toc43210336"/>
      <w:bookmarkStart w:id="362" w:name="_Toc49853242"/>
      <w:bookmarkStart w:id="363" w:name="_Toc56530031"/>
      <w:bookmarkStart w:id="364" w:name="_Toc199233106"/>
      <w:r w:rsidRPr="00164490">
        <w:t>6.1.2.2.1</w:t>
      </w:r>
      <w:r w:rsidRPr="00164490">
        <w:rPr>
          <w:rFonts w:hint="eastAsia"/>
          <w:lang w:eastAsia="zh-CN"/>
        </w:rPr>
        <w:tab/>
      </w:r>
      <w:r w:rsidRPr="00164490">
        <w:rPr>
          <w:lang w:eastAsia="zh-CN"/>
        </w:rPr>
        <w:t>General</w:t>
      </w:r>
      <w:bookmarkEnd w:id="357"/>
      <w:bookmarkEnd w:id="358"/>
      <w:bookmarkEnd w:id="359"/>
      <w:bookmarkEnd w:id="360"/>
      <w:bookmarkEnd w:id="361"/>
      <w:bookmarkEnd w:id="362"/>
      <w:bookmarkEnd w:id="363"/>
      <w:bookmarkEnd w:id="364"/>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365" w:name="_Toc20142304"/>
      <w:bookmarkStart w:id="366" w:name="_Toc34217250"/>
      <w:bookmarkStart w:id="367" w:name="_Toc34217402"/>
      <w:bookmarkStart w:id="368" w:name="_Toc39051765"/>
      <w:bookmarkStart w:id="369" w:name="_Toc43210337"/>
      <w:bookmarkStart w:id="370" w:name="_Toc49853243"/>
      <w:bookmarkStart w:id="371" w:name="_Toc56530032"/>
      <w:bookmarkStart w:id="372" w:name="_Toc199233107"/>
      <w:r w:rsidRPr="00164490">
        <w:t>6.1.2.2.2</w:t>
      </w:r>
      <w:r w:rsidRPr="00164490">
        <w:tab/>
        <w:t>Content type</w:t>
      </w:r>
      <w:bookmarkEnd w:id="365"/>
      <w:bookmarkEnd w:id="366"/>
      <w:bookmarkEnd w:id="367"/>
      <w:bookmarkEnd w:id="368"/>
      <w:bookmarkEnd w:id="369"/>
      <w:bookmarkEnd w:id="370"/>
      <w:bookmarkEnd w:id="371"/>
      <w:bookmarkEnd w:id="372"/>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41"/>
      </w:pPr>
      <w:bookmarkStart w:id="373" w:name="_Toc199233108"/>
      <w:r w:rsidRPr="00164490">
        <w:t>6.1.2.3</w:t>
      </w:r>
      <w:r w:rsidRPr="00164490">
        <w:tab/>
        <w:t>HTTP custom headers</w:t>
      </w:r>
      <w:bookmarkEnd w:id="373"/>
    </w:p>
    <w:p w14:paraId="5DAF426A" w14:textId="77777777" w:rsidR="00B02215" w:rsidRPr="00164490" w:rsidRDefault="00B02215" w:rsidP="00553D27">
      <w:pPr>
        <w:pStyle w:val="51"/>
        <w:rPr>
          <w:lang w:eastAsia="zh-CN"/>
        </w:rPr>
      </w:pPr>
      <w:bookmarkStart w:id="374" w:name="_Toc20142305"/>
      <w:bookmarkStart w:id="375" w:name="_Toc34217251"/>
      <w:bookmarkStart w:id="376" w:name="_Toc34217403"/>
      <w:bookmarkStart w:id="377" w:name="_Toc39051766"/>
      <w:bookmarkStart w:id="378" w:name="_Toc43210338"/>
      <w:bookmarkStart w:id="379" w:name="_Toc49853244"/>
      <w:bookmarkStart w:id="380" w:name="_Toc56530033"/>
      <w:bookmarkStart w:id="381" w:name="_Toc199233109"/>
      <w:r w:rsidRPr="00164490">
        <w:t>6.1.2.3.1</w:t>
      </w:r>
      <w:r w:rsidRPr="00164490">
        <w:rPr>
          <w:rFonts w:hint="eastAsia"/>
          <w:lang w:eastAsia="zh-CN"/>
        </w:rPr>
        <w:tab/>
      </w:r>
      <w:r w:rsidRPr="00164490">
        <w:rPr>
          <w:lang w:eastAsia="zh-CN"/>
        </w:rPr>
        <w:t>General</w:t>
      </w:r>
      <w:bookmarkEnd w:id="374"/>
      <w:bookmarkEnd w:id="375"/>
      <w:bookmarkEnd w:id="376"/>
      <w:bookmarkEnd w:id="377"/>
      <w:bookmarkEnd w:id="378"/>
      <w:bookmarkEnd w:id="379"/>
      <w:bookmarkEnd w:id="380"/>
      <w:bookmarkEnd w:id="381"/>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382" w:name="_Toc20142306"/>
      <w:bookmarkStart w:id="383" w:name="_Toc34217252"/>
      <w:bookmarkStart w:id="384" w:name="_Toc34217404"/>
      <w:bookmarkStart w:id="385" w:name="_Toc39051767"/>
      <w:bookmarkStart w:id="386" w:name="_Toc43210339"/>
      <w:bookmarkStart w:id="387" w:name="_Toc49853245"/>
      <w:bookmarkStart w:id="388" w:name="_Toc56530034"/>
      <w:bookmarkStart w:id="389" w:name="_Toc199233110"/>
      <w:r w:rsidRPr="00164490">
        <w:t>6.1.3</w:t>
      </w:r>
      <w:r w:rsidRPr="00164490">
        <w:tab/>
        <w:t>Resources</w:t>
      </w:r>
      <w:bookmarkEnd w:id="382"/>
      <w:bookmarkEnd w:id="383"/>
      <w:bookmarkEnd w:id="384"/>
      <w:bookmarkEnd w:id="385"/>
      <w:bookmarkEnd w:id="386"/>
      <w:bookmarkEnd w:id="387"/>
      <w:bookmarkEnd w:id="388"/>
      <w:bookmarkEnd w:id="389"/>
    </w:p>
    <w:p w14:paraId="33732C84" w14:textId="77777777" w:rsidR="00B02215" w:rsidRPr="00164490" w:rsidRDefault="00B02215" w:rsidP="00553D27">
      <w:pPr>
        <w:pStyle w:val="41"/>
      </w:pPr>
      <w:bookmarkStart w:id="390" w:name="_Toc20142307"/>
      <w:bookmarkStart w:id="391" w:name="_Toc34217253"/>
      <w:bookmarkStart w:id="392" w:name="_Toc34217405"/>
      <w:bookmarkStart w:id="393" w:name="_Toc39051768"/>
      <w:bookmarkStart w:id="394" w:name="_Toc43210340"/>
      <w:bookmarkStart w:id="395" w:name="_Toc49853246"/>
      <w:bookmarkStart w:id="396" w:name="_Toc56530035"/>
      <w:bookmarkStart w:id="397" w:name="_Toc199233111"/>
      <w:r w:rsidRPr="00164490">
        <w:t>6.1.3.1</w:t>
      </w:r>
      <w:r w:rsidRPr="00164490">
        <w:tab/>
        <w:t>Overview</w:t>
      </w:r>
      <w:bookmarkEnd w:id="390"/>
      <w:bookmarkEnd w:id="391"/>
      <w:bookmarkEnd w:id="392"/>
      <w:bookmarkEnd w:id="393"/>
      <w:bookmarkEnd w:id="394"/>
      <w:bookmarkEnd w:id="395"/>
      <w:bookmarkEnd w:id="396"/>
      <w:bookmarkEnd w:id="397"/>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7D0E4F4B" w:rsidR="00B02215" w:rsidRPr="00164490" w:rsidRDefault="00BF2A44" w:rsidP="00B02215">
      <w:pPr>
        <w:pStyle w:val="TH"/>
      </w:pPr>
      <w:r w:rsidRPr="00630AB6">
        <w:object w:dxaOrig="8086" w:dyaOrig="3615" w14:anchorId="26604E75">
          <v:shape id="_x0000_i1040" type="#_x0000_t75" style="width:291.7pt;height:132.9pt" o:ole="">
            <v:imagedata r:id="rId40" o:title=""/>
          </v:shape>
          <o:OLEObject Type="Embed" ProgID="Visio.Drawing.11" ShapeID="_x0000_i1040" DrawAspect="Content" ObjectID="_1809846282"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398" w:name="_Toc20142308"/>
      <w:bookmarkStart w:id="399" w:name="_Toc34217254"/>
      <w:bookmarkStart w:id="400" w:name="_Toc34217406"/>
      <w:bookmarkStart w:id="401" w:name="_Toc39051769"/>
      <w:bookmarkStart w:id="402" w:name="_Toc43210341"/>
      <w:bookmarkStart w:id="403" w:name="_Toc49853247"/>
      <w:bookmarkStart w:id="404" w:name="_Toc56530036"/>
      <w:bookmarkStart w:id="405" w:name="_Toc199233112"/>
      <w:r w:rsidRPr="00164490">
        <w:t>6.1.3.2</w:t>
      </w:r>
      <w:r w:rsidRPr="00164490">
        <w:tab/>
        <w:t>Resource:  Network Slice Information</w:t>
      </w:r>
      <w:bookmarkEnd w:id="398"/>
      <w:bookmarkEnd w:id="399"/>
      <w:bookmarkEnd w:id="400"/>
      <w:bookmarkEnd w:id="401"/>
      <w:bookmarkEnd w:id="402"/>
      <w:bookmarkEnd w:id="403"/>
      <w:bookmarkEnd w:id="404"/>
      <w:bookmarkEnd w:id="405"/>
    </w:p>
    <w:p w14:paraId="09432BB2" w14:textId="77777777" w:rsidR="00B02215" w:rsidRPr="00164490" w:rsidRDefault="00B02215" w:rsidP="00553D27">
      <w:pPr>
        <w:pStyle w:val="51"/>
      </w:pPr>
      <w:bookmarkStart w:id="406" w:name="_Toc20142309"/>
      <w:bookmarkStart w:id="407" w:name="_Toc34217255"/>
      <w:bookmarkStart w:id="408" w:name="_Toc34217407"/>
      <w:bookmarkStart w:id="409" w:name="_Toc39051770"/>
      <w:bookmarkStart w:id="410" w:name="_Toc43210342"/>
      <w:bookmarkStart w:id="411" w:name="_Toc49853248"/>
      <w:bookmarkStart w:id="412" w:name="_Toc56530037"/>
      <w:bookmarkStart w:id="413" w:name="_Toc199233113"/>
      <w:r w:rsidRPr="00164490">
        <w:t>6.1.3.2.1</w:t>
      </w:r>
      <w:r w:rsidRPr="00164490">
        <w:tab/>
        <w:t>Description</w:t>
      </w:r>
      <w:bookmarkEnd w:id="406"/>
      <w:bookmarkEnd w:id="407"/>
      <w:bookmarkEnd w:id="408"/>
      <w:bookmarkEnd w:id="409"/>
      <w:bookmarkEnd w:id="410"/>
      <w:bookmarkEnd w:id="411"/>
      <w:bookmarkEnd w:id="412"/>
      <w:bookmarkEnd w:id="413"/>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414" w:name="_Toc20142310"/>
      <w:bookmarkStart w:id="415" w:name="_Toc34217256"/>
      <w:bookmarkStart w:id="416" w:name="_Toc34217408"/>
      <w:bookmarkStart w:id="417" w:name="_Toc39051771"/>
      <w:bookmarkStart w:id="418" w:name="_Toc43210343"/>
      <w:bookmarkStart w:id="419" w:name="_Toc49853249"/>
      <w:bookmarkStart w:id="420" w:name="_Toc56530038"/>
      <w:bookmarkStart w:id="421" w:name="_Toc199233114"/>
      <w:r w:rsidRPr="00164490">
        <w:t>6.1.3.2.2</w:t>
      </w:r>
      <w:r w:rsidRPr="00164490">
        <w:tab/>
        <w:t>Resource Definition</w:t>
      </w:r>
      <w:bookmarkEnd w:id="414"/>
      <w:bookmarkEnd w:id="415"/>
      <w:bookmarkEnd w:id="416"/>
      <w:bookmarkEnd w:id="417"/>
      <w:bookmarkEnd w:id="418"/>
      <w:bookmarkEnd w:id="419"/>
      <w:bookmarkEnd w:id="420"/>
      <w:bookmarkEnd w:id="421"/>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422" w:name="_Toc20142311"/>
      <w:bookmarkStart w:id="423" w:name="_Toc34217257"/>
      <w:bookmarkStart w:id="424" w:name="_Toc34217409"/>
      <w:bookmarkStart w:id="425" w:name="_Toc39051772"/>
      <w:bookmarkStart w:id="426" w:name="_Toc43210344"/>
      <w:bookmarkStart w:id="427" w:name="_Toc49853250"/>
      <w:bookmarkStart w:id="428" w:name="_Toc56530039"/>
      <w:bookmarkStart w:id="429" w:name="_Toc199233115"/>
      <w:r w:rsidRPr="00164490">
        <w:t>6.1.3.2.3</w:t>
      </w:r>
      <w:r w:rsidRPr="00164490">
        <w:tab/>
        <w:t>Resource Standard Methods</w:t>
      </w:r>
      <w:bookmarkEnd w:id="422"/>
      <w:bookmarkEnd w:id="423"/>
      <w:bookmarkEnd w:id="424"/>
      <w:bookmarkEnd w:id="425"/>
      <w:bookmarkEnd w:id="426"/>
      <w:bookmarkEnd w:id="427"/>
      <w:bookmarkEnd w:id="428"/>
      <w:bookmarkEnd w:id="429"/>
    </w:p>
    <w:p w14:paraId="25BD0F82" w14:textId="77777777" w:rsidR="00B02215" w:rsidRPr="00164490" w:rsidRDefault="00B02215" w:rsidP="00A26364">
      <w:pPr>
        <w:pStyle w:val="H6"/>
      </w:pPr>
      <w:bookmarkStart w:id="430" w:name="_Toc20142312"/>
      <w:bookmarkStart w:id="431" w:name="_Toc34217258"/>
      <w:bookmarkStart w:id="432" w:name="_Toc34217410"/>
      <w:bookmarkStart w:id="433" w:name="_Toc39051773"/>
      <w:bookmarkStart w:id="434" w:name="_Toc43210345"/>
      <w:bookmarkStart w:id="435" w:name="_Toc49853251"/>
      <w:bookmarkStart w:id="436" w:name="_Toc56530040"/>
      <w:r w:rsidRPr="00164490">
        <w:t>6.1.3.2.3.1</w:t>
      </w:r>
      <w:r w:rsidRPr="00164490">
        <w:tab/>
        <w:t>GET</w:t>
      </w:r>
      <w:bookmarkEnd w:id="430"/>
      <w:bookmarkEnd w:id="431"/>
      <w:bookmarkEnd w:id="432"/>
      <w:bookmarkEnd w:id="433"/>
      <w:bookmarkEnd w:id="434"/>
      <w:bookmarkEnd w:id="435"/>
      <w:bookmarkEnd w:id="436"/>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9D298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9045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9045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9D2985">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437" w:name="_Toc20142313"/>
      <w:bookmarkStart w:id="438" w:name="_Toc34217259"/>
      <w:bookmarkStart w:id="439" w:name="_Toc34217411"/>
      <w:bookmarkStart w:id="440" w:name="_Toc39051774"/>
      <w:bookmarkStart w:id="441" w:name="_Toc43210346"/>
      <w:bookmarkStart w:id="442" w:name="_Toc49853252"/>
      <w:bookmarkStart w:id="443" w:name="_Toc56530041"/>
      <w:bookmarkStart w:id="444" w:name="_Toc199233116"/>
      <w:r w:rsidRPr="00164490">
        <w:t>6.1.3.2.4</w:t>
      </w:r>
      <w:r w:rsidRPr="00164490">
        <w:tab/>
        <w:t>Resource Custom Operations</w:t>
      </w:r>
      <w:bookmarkEnd w:id="437"/>
      <w:bookmarkEnd w:id="438"/>
      <w:bookmarkEnd w:id="439"/>
      <w:bookmarkEnd w:id="440"/>
      <w:bookmarkEnd w:id="441"/>
      <w:bookmarkEnd w:id="442"/>
      <w:bookmarkEnd w:id="443"/>
      <w:bookmarkEnd w:id="444"/>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445" w:name="_Toc20142314"/>
      <w:bookmarkStart w:id="446" w:name="_Toc34217260"/>
      <w:bookmarkStart w:id="447" w:name="_Toc34217412"/>
      <w:bookmarkStart w:id="448" w:name="_Toc39051775"/>
      <w:bookmarkStart w:id="449" w:name="_Toc43210347"/>
      <w:bookmarkStart w:id="450" w:name="_Toc49853253"/>
      <w:bookmarkStart w:id="451" w:name="_Toc56530042"/>
      <w:bookmarkStart w:id="452" w:name="_Toc199233117"/>
      <w:r w:rsidRPr="00164490">
        <w:t>6.1.4</w:t>
      </w:r>
      <w:r w:rsidRPr="00164490">
        <w:tab/>
        <w:t>Custom Operations without associated resources</w:t>
      </w:r>
      <w:bookmarkEnd w:id="445"/>
      <w:bookmarkEnd w:id="446"/>
      <w:bookmarkEnd w:id="447"/>
      <w:bookmarkEnd w:id="448"/>
      <w:bookmarkEnd w:id="449"/>
      <w:bookmarkEnd w:id="450"/>
      <w:bookmarkEnd w:id="451"/>
      <w:bookmarkEnd w:id="452"/>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453" w:name="_Toc20142315"/>
      <w:bookmarkStart w:id="454" w:name="_Toc34217261"/>
      <w:bookmarkStart w:id="455" w:name="_Toc34217413"/>
      <w:bookmarkStart w:id="456" w:name="_Toc39051776"/>
      <w:bookmarkStart w:id="457" w:name="_Toc43210348"/>
      <w:bookmarkStart w:id="458" w:name="_Toc49853254"/>
      <w:bookmarkStart w:id="459" w:name="_Toc56530043"/>
      <w:bookmarkStart w:id="460" w:name="_Toc199233118"/>
      <w:r w:rsidRPr="00164490">
        <w:t>6.1.5</w:t>
      </w:r>
      <w:r w:rsidRPr="00164490">
        <w:tab/>
        <w:t>Notifications</w:t>
      </w:r>
      <w:bookmarkEnd w:id="453"/>
      <w:bookmarkEnd w:id="454"/>
      <w:bookmarkEnd w:id="455"/>
      <w:bookmarkEnd w:id="456"/>
      <w:bookmarkEnd w:id="457"/>
      <w:bookmarkEnd w:id="458"/>
      <w:bookmarkEnd w:id="459"/>
      <w:bookmarkEnd w:id="460"/>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461" w:name="_Toc20142316"/>
      <w:bookmarkStart w:id="462" w:name="_Toc34217262"/>
      <w:bookmarkStart w:id="463" w:name="_Toc34217414"/>
      <w:bookmarkStart w:id="464" w:name="_Toc39051777"/>
      <w:bookmarkStart w:id="465" w:name="_Toc43210349"/>
      <w:bookmarkStart w:id="466" w:name="_Toc49853255"/>
      <w:bookmarkStart w:id="467" w:name="_Toc56530044"/>
      <w:bookmarkStart w:id="468" w:name="_Toc199233119"/>
      <w:r w:rsidRPr="00164490">
        <w:t>6.1.6</w:t>
      </w:r>
      <w:r w:rsidRPr="00164490">
        <w:tab/>
        <w:t>Data Model</w:t>
      </w:r>
      <w:bookmarkEnd w:id="461"/>
      <w:bookmarkEnd w:id="462"/>
      <w:bookmarkEnd w:id="463"/>
      <w:bookmarkEnd w:id="464"/>
      <w:bookmarkEnd w:id="465"/>
      <w:bookmarkEnd w:id="466"/>
      <w:bookmarkEnd w:id="467"/>
      <w:bookmarkEnd w:id="468"/>
    </w:p>
    <w:p w14:paraId="2F452BB2" w14:textId="77777777" w:rsidR="00B02215" w:rsidRPr="00164490" w:rsidRDefault="00B02215" w:rsidP="00553D27">
      <w:pPr>
        <w:pStyle w:val="41"/>
      </w:pPr>
      <w:bookmarkStart w:id="469" w:name="_Toc20142317"/>
      <w:bookmarkStart w:id="470" w:name="_Toc34217263"/>
      <w:bookmarkStart w:id="471" w:name="_Toc34217415"/>
      <w:bookmarkStart w:id="472" w:name="_Toc39051778"/>
      <w:bookmarkStart w:id="473" w:name="_Toc43210350"/>
      <w:bookmarkStart w:id="474" w:name="_Toc49853256"/>
      <w:bookmarkStart w:id="475" w:name="_Toc56530045"/>
      <w:bookmarkStart w:id="476" w:name="_Toc199233120"/>
      <w:r w:rsidRPr="00164490">
        <w:t>6.1.6.1</w:t>
      </w:r>
      <w:r w:rsidRPr="00164490">
        <w:tab/>
        <w:t>General</w:t>
      </w:r>
      <w:bookmarkEnd w:id="469"/>
      <w:bookmarkEnd w:id="470"/>
      <w:bookmarkEnd w:id="471"/>
      <w:bookmarkEnd w:id="472"/>
      <w:bookmarkEnd w:id="473"/>
      <w:bookmarkEnd w:id="474"/>
      <w:bookmarkEnd w:id="475"/>
      <w:bookmarkEnd w:id="476"/>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720418">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720418">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720418">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720418">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477" w:name="_Toc20142318"/>
      <w:bookmarkStart w:id="478" w:name="_Toc34217264"/>
      <w:bookmarkStart w:id="479" w:name="_Toc34217416"/>
      <w:bookmarkStart w:id="480" w:name="_Toc39051779"/>
      <w:bookmarkStart w:id="481" w:name="_Toc43210351"/>
      <w:bookmarkStart w:id="482" w:name="_Toc49853257"/>
      <w:bookmarkStart w:id="483" w:name="_Toc56530046"/>
      <w:bookmarkStart w:id="484" w:name="_Toc199233121"/>
      <w:r w:rsidRPr="00164490">
        <w:rPr>
          <w:lang w:val="en-US"/>
        </w:rPr>
        <w:t>6.1.6.2</w:t>
      </w:r>
      <w:r w:rsidRPr="00164490">
        <w:rPr>
          <w:lang w:val="en-US"/>
        </w:rPr>
        <w:tab/>
        <w:t>Structured data types</w:t>
      </w:r>
      <w:bookmarkEnd w:id="477"/>
      <w:bookmarkEnd w:id="478"/>
      <w:bookmarkEnd w:id="479"/>
      <w:bookmarkEnd w:id="480"/>
      <w:bookmarkEnd w:id="481"/>
      <w:bookmarkEnd w:id="482"/>
      <w:bookmarkEnd w:id="483"/>
      <w:bookmarkEnd w:id="484"/>
    </w:p>
    <w:p w14:paraId="66F97E25" w14:textId="77777777" w:rsidR="00B02215" w:rsidRPr="00164490" w:rsidRDefault="00B02215" w:rsidP="00553D27">
      <w:pPr>
        <w:pStyle w:val="51"/>
      </w:pPr>
      <w:bookmarkStart w:id="485" w:name="_Toc20142319"/>
      <w:bookmarkStart w:id="486" w:name="_Toc34217265"/>
      <w:bookmarkStart w:id="487" w:name="_Toc34217417"/>
      <w:bookmarkStart w:id="488" w:name="_Toc39051780"/>
      <w:bookmarkStart w:id="489" w:name="_Toc43210352"/>
      <w:bookmarkStart w:id="490" w:name="_Toc49853258"/>
      <w:bookmarkStart w:id="491" w:name="_Toc56530047"/>
      <w:bookmarkStart w:id="492" w:name="_Toc199233122"/>
      <w:r w:rsidRPr="00164490">
        <w:t>6.1.6.2.1</w:t>
      </w:r>
      <w:r w:rsidRPr="00164490">
        <w:tab/>
        <w:t>Introduction</w:t>
      </w:r>
      <w:bookmarkEnd w:id="485"/>
      <w:bookmarkEnd w:id="486"/>
      <w:bookmarkEnd w:id="487"/>
      <w:bookmarkEnd w:id="488"/>
      <w:bookmarkEnd w:id="489"/>
      <w:bookmarkEnd w:id="490"/>
      <w:bookmarkEnd w:id="491"/>
      <w:bookmarkEnd w:id="492"/>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493" w:name="_Toc20142320"/>
      <w:bookmarkStart w:id="494" w:name="_Toc34217266"/>
      <w:bookmarkStart w:id="495" w:name="_Toc34217418"/>
      <w:bookmarkStart w:id="496" w:name="_Toc39051781"/>
      <w:bookmarkStart w:id="497" w:name="_Toc43210353"/>
      <w:bookmarkStart w:id="498" w:name="_Toc49853259"/>
      <w:bookmarkStart w:id="499" w:name="_Toc56530048"/>
      <w:bookmarkStart w:id="500" w:name="_Toc199233123"/>
      <w:r w:rsidRPr="00164490">
        <w:t>6.1.6.2.2</w:t>
      </w:r>
      <w:r w:rsidRPr="00164490">
        <w:tab/>
        <w:t>Type: AuthorizedNetworkSliceInfo</w:t>
      </w:r>
      <w:bookmarkEnd w:id="493"/>
      <w:bookmarkEnd w:id="494"/>
      <w:bookmarkEnd w:id="495"/>
      <w:bookmarkEnd w:id="496"/>
      <w:bookmarkEnd w:id="497"/>
      <w:bookmarkEnd w:id="498"/>
      <w:bookmarkEnd w:id="499"/>
      <w:bookmarkEnd w:id="500"/>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75F615B2" w14:textId="1D61EF5A" w:rsidR="00B75CF8" w:rsidRPr="00164490" w:rsidRDefault="00B75CF8" w:rsidP="00B75CF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allowed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Pr="00164490">
              <w:rPr>
                <w:rFonts w:cs="Arial"/>
                <w:szCs w:val="18"/>
                <w:lang w:eastAsia="zh-CN"/>
              </w:rPr>
              <w:t xml:space="preserve">, or this IE shall contain the </w:t>
            </w:r>
            <w:r w:rsidRPr="00164490">
              <w:t>mapping of S-NSSAI</w:t>
            </w:r>
            <w:r w:rsidRPr="00164490">
              <w:rPr>
                <w:lang w:eastAsia="zh-CN"/>
              </w:rPr>
              <w:t>(s)</w:t>
            </w:r>
            <w:r w:rsidRPr="00164490">
              <w:t xml:space="preserve"> of the VPLMN to corresponding HPLMN S-NSSAI</w:t>
            </w:r>
            <w:r w:rsidRPr="00164490">
              <w:rPr>
                <w:lang w:eastAsia="zh-CN"/>
              </w:rPr>
              <w:t>(s) if requestMapping flag was set to "true"</w:t>
            </w:r>
            <w:r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1"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1"/>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502" w:name="_Toc20142321"/>
      <w:bookmarkStart w:id="503" w:name="_Toc34217267"/>
      <w:bookmarkStart w:id="504" w:name="_Toc34217419"/>
      <w:bookmarkStart w:id="505" w:name="_Toc39051782"/>
      <w:bookmarkStart w:id="506" w:name="_Toc43210354"/>
      <w:bookmarkStart w:id="507" w:name="_Toc49853260"/>
      <w:bookmarkStart w:id="508" w:name="_Toc56530049"/>
      <w:bookmarkStart w:id="509" w:name="_Toc199233124"/>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2"/>
      <w:bookmarkEnd w:id="503"/>
      <w:bookmarkEnd w:id="504"/>
      <w:bookmarkEnd w:id="505"/>
      <w:bookmarkEnd w:id="506"/>
      <w:bookmarkEnd w:id="507"/>
      <w:bookmarkEnd w:id="508"/>
      <w:bookmarkEnd w:id="509"/>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510" w:name="_Toc20142322"/>
      <w:bookmarkStart w:id="511" w:name="_Toc34217268"/>
      <w:bookmarkStart w:id="512" w:name="_Toc34217420"/>
      <w:bookmarkStart w:id="513" w:name="_Toc39051783"/>
      <w:bookmarkStart w:id="514" w:name="_Toc43210355"/>
      <w:bookmarkStart w:id="515" w:name="_Toc49853261"/>
      <w:bookmarkStart w:id="516" w:name="_Toc56530050"/>
      <w:bookmarkStart w:id="517" w:name="_Toc199233125"/>
      <w:r w:rsidRPr="00164490">
        <w:t>6.1.6.2.4</w:t>
      </w:r>
      <w:r w:rsidRPr="00164490">
        <w:tab/>
        <w:t>Void</w:t>
      </w:r>
      <w:bookmarkEnd w:id="510"/>
      <w:bookmarkEnd w:id="511"/>
      <w:bookmarkEnd w:id="512"/>
      <w:bookmarkEnd w:id="513"/>
      <w:bookmarkEnd w:id="514"/>
      <w:bookmarkEnd w:id="515"/>
      <w:bookmarkEnd w:id="516"/>
      <w:bookmarkEnd w:id="517"/>
    </w:p>
    <w:p w14:paraId="0CE2EFF8" w14:textId="77777777" w:rsidR="00B02215" w:rsidRPr="00164490" w:rsidRDefault="00B02215" w:rsidP="00553D27">
      <w:pPr>
        <w:pStyle w:val="51"/>
      </w:pPr>
      <w:bookmarkStart w:id="518" w:name="_Toc20142323"/>
      <w:bookmarkStart w:id="519" w:name="_Toc34217269"/>
      <w:bookmarkStart w:id="520" w:name="_Toc34217421"/>
      <w:bookmarkStart w:id="521" w:name="_Toc39051784"/>
      <w:bookmarkStart w:id="522" w:name="_Toc43210356"/>
      <w:bookmarkStart w:id="523" w:name="_Toc49853262"/>
      <w:bookmarkStart w:id="524" w:name="_Toc56530051"/>
      <w:bookmarkStart w:id="525" w:name="_Toc199233126"/>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518"/>
      <w:bookmarkEnd w:id="519"/>
      <w:bookmarkEnd w:id="520"/>
      <w:bookmarkEnd w:id="521"/>
      <w:bookmarkEnd w:id="522"/>
      <w:bookmarkEnd w:id="523"/>
      <w:bookmarkEnd w:id="524"/>
      <w:bookmarkEnd w:id="525"/>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526" w:name="_Toc20142324"/>
      <w:bookmarkStart w:id="527" w:name="_Toc34217270"/>
      <w:bookmarkStart w:id="528" w:name="_Toc34217422"/>
      <w:bookmarkStart w:id="529" w:name="_Toc39051785"/>
      <w:bookmarkStart w:id="530" w:name="_Toc43210357"/>
      <w:bookmarkStart w:id="531" w:name="_Toc49853263"/>
      <w:bookmarkStart w:id="532" w:name="_Toc56530052"/>
      <w:bookmarkStart w:id="533" w:name="_Toc199233127"/>
      <w:r w:rsidRPr="00164490">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526"/>
      <w:bookmarkEnd w:id="527"/>
      <w:bookmarkEnd w:id="528"/>
      <w:bookmarkEnd w:id="529"/>
      <w:bookmarkEnd w:id="530"/>
      <w:bookmarkEnd w:id="531"/>
      <w:bookmarkEnd w:id="532"/>
      <w:bookmarkEnd w:id="533"/>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534" w:name="_Toc20142325"/>
      <w:bookmarkStart w:id="535" w:name="_Toc34217271"/>
      <w:bookmarkStart w:id="536" w:name="_Toc34217423"/>
      <w:bookmarkStart w:id="537" w:name="_Toc39051786"/>
      <w:bookmarkStart w:id="538" w:name="_Toc43210358"/>
      <w:bookmarkStart w:id="539" w:name="_Toc49853264"/>
      <w:bookmarkStart w:id="540" w:name="_Toc56530053"/>
      <w:bookmarkStart w:id="541" w:name="_Toc199233128"/>
      <w:r w:rsidRPr="00164490">
        <w:t>6.1.6.2.7</w:t>
      </w:r>
      <w:r w:rsidRPr="00164490">
        <w:tab/>
        <w:t xml:space="preserve">Type: </w:t>
      </w:r>
      <w:r w:rsidRPr="00164490">
        <w:rPr>
          <w:lang w:eastAsia="zh-CN"/>
        </w:rPr>
        <w:t>NsiInformation</w:t>
      </w:r>
      <w:bookmarkEnd w:id="534"/>
      <w:bookmarkEnd w:id="535"/>
      <w:bookmarkEnd w:id="536"/>
      <w:bookmarkEnd w:id="537"/>
      <w:bookmarkEnd w:id="538"/>
      <w:bookmarkEnd w:id="539"/>
      <w:bookmarkEnd w:id="540"/>
      <w:bookmarkEnd w:id="541"/>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2"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2"/>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543" w:name="_Toc20142326"/>
      <w:bookmarkStart w:id="544" w:name="_Toc34217272"/>
      <w:bookmarkStart w:id="545" w:name="_Toc34217424"/>
      <w:bookmarkStart w:id="546" w:name="_Toc39051787"/>
      <w:bookmarkStart w:id="547" w:name="_Toc43210359"/>
      <w:bookmarkStart w:id="548" w:name="_Toc49853265"/>
      <w:bookmarkStart w:id="549" w:name="_Toc56530054"/>
      <w:bookmarkStart w:id="550" w:name="_Toc199233129"/>
      <w:r w:rsidRPr="00164490">
        <w:t>6.1.6.2.8</w:t>
      </w:r>
      <w:r w:rsidRPr="00164490">
        <w:tab/>
        <w:t xml:space="preserve">Type: </w:t>
      </w:r>
      <w:r w:rsidRPr="00164490">
        <w:rPr>
          <w:rFonts w:hint="eastAsia"/>
          <w:lang w:eastAsia="zh-CN"/>
        </w:rPr>
        <w:t>Mapping</w:t>
      </w:r>
      <w:r w:rsidRPr="00164490">
        <w:rPr>
          <w:lang w:eastAsia="zh-CN"/>
        </w:rPr>
        <w:t>OfSnssai</w:t>
      </w:r>
      <w:bookmarkEnd w:id="543"/>
      <w:bookmarkEnd w:id="544"/>
      <w:bookmarkEnd w:id="545"/>
      <w:bookmarkEnd w:id="546"/>
      <w:bookmarkEnd w:id="547"/>
      <w:bookmarkEnd w:id="548"/>
      <w:bookmarkEnd w:id="549"/>
      <w:bookmarkEnd w:id="550"/>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551" w:name="_Toc20142327"/>
      <w:bookmarkStart w:id="552" w:name="_Toc34217273"/>
      <w:bookmarkStart w:id="553" w:name="_Toc34217425"/>
      <w:bookmarkStart w:id="554" w:name="_Toc39051788"/>
      <w:bookmarkStart w:id="555" w:name="_Toc43210360"/>
      <w:bookmarkStart w:id="556" w:name="_Toc49853266"/>
      <w:bookmarkStart w:id="557" w:name="_Toc56530055"/>
      <w:bookmarkStart w:id="558" w:name="_Toc199233130"/>
      <w:r w:rsidRPr="00164490">
        <w:t>6.1.6.2.9</w:t>
      </w:r>
      <w:r w:rsidRPr="00164490">
        <w:tab/>
        <w:t>Void</w:t>
      </w:r>
      <w:bookmarkEnd w:id="551"/>
      <w:bookmarkEnd w:id="552"/>
      <w:bookmarkEnd w:id="553"/>
      <w:bookmarkEnd w:id="554"/>
      <w:bookmarkEnd w:id="555"/>
      <w:bookmarkEnd w:id="556"/>
      <w:bookmarkEnd w:id="557"/>
      <w:bookmarkEnd w:id="558"/>
    </w:p>
    <w:p w14:paraId="0E30396F" w14:textId="77777777" w:rsidR="00B02215" w:rsidRPr="00164490" w:rsidRDefault="00B02215" w:rsidP="00553D27">
      <w:pPr>
        <w:pStyle w:val="51"/>
      </w:pPr>
      <w:bookmarkStart w:id="559" w:name="_Toc20142328"/>
      <w:bookmarkStart w:id="560" w:name="_Toc34217274"/>
      <w:bookmarkStart w:id="561" w:name="_Toc34217426"/>
      <w:bookmarkStart w:id="562" w:name="_Toc39051789"/>
      <w:bookmarkStart w:id="563" w:name="_Toc43210361"/>
      <w:bookmarkStart w:id="564" w:name="_Toc49853267"/>
      <w:bookmarkStart w:id="565" w:name="_Toc56530056"/>
      <w:bookmarkStart w:id="566" w:name="_Toc199233131"/>
      <w:r w:rsidRPr="00164490">
        <w:t>6.1.6.2.10</w:t>
      </w:r>
      <w:r w:rsidRPr="00164490">
        <w:tab/>
        <w:t xml:space="preserve">Type: </w:t>
      </w:r>
      <w:r w:rsidRPr="00164490">
        <w:rPr>
          <w:lang w:eastAsia="zh-CN"/>
        </w:rPr>
        <w:t>SliceInfoForRegistration</w:t>
      </w:r>
      <w:bookmarkEnd w:id="559"/>
      <w:bookmarkEnd w:id="560"/>
      <w:bookmarkEnd w:id="561"/>
      <w:bookmarkEnd w:id="562"/>
      <w:bookmarkEnd w:id="563"/>
      <w:bookmarkEnd w:id="564"/>
      <w:bookmarkEnd w:id="565"/>
      <w:bookmarkEnd w:id="566"/>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164490" w:rsidRDefault="00B02215" w:rsidP="002A65CD">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 </w:t>
            </w:r>
            <w:r w:rsidRPr="00164490">
              <w:rPr>
                <w:rFonts w:cs="Arial"/>
                <w:szCs w:val="18"/>
                <w:lang w:eastAsia="zh-CN"/>
              </w:rPr>
              <w:t>the set of S-NSSAIs obtained from PGW+SMF in the HPLMN for PDU sessions that are handed over from EPS to 5GS</w:t>
            </w:r>
            <w:r w:rsidR="000D092D" w:rsidRPr="00164490">
              <w:rPr>
                <w:rFonts w:cs="Arial"/>
                <w:szCs w:val="18"/>
                <w:lang w:eastAsia="zh-CN"/>
              </w:rPr>
              <w:t>, or shall contain the set of HPLMN S-NSSAIs obtained from source AMF during handover procedure within 5GS, or shall contain 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sidRPr="00164490">
              <w:rPr>
                <w:rFonts w:cs="Arial"/>
                <w:szCs w:val="18"/>
                <w:lang w:eastAsia="zh-CN"/>
              </w:rPr>
              <w:t>.</w:t>
            </w:r>
          </w:p>
        </w:tc>
      </w:tr>
      <w:tr w:rsidR="00B02215" w:rsidRPr="00164490"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Pr="00164490" w:rsidRDefault="00B02215" w:rsidP="000D092D">
            <w:pPr>
              <w:pStyle w:val="TAL"/>
            </w:pPr>
            <w:r w:rsidRPr="00164490">
              <w:rPr>
                <w:rFonts w:cs="Arial" w:hint="eastAsia"/>
                <w:szCs w:val="18"/>
              </w:rPr>
              <w:t xml:space="preserve">This IE may be present when the Nnssf_NSSelection_Get procedure is invoked during </w:t>
            </w:r>
            <w:r w:rsidRPr="00164490">
              <w:rPr>
                <w:lang w:eastAsia="zh-CN"/>
              </w:rPr>
              <w:t xml:space="preserve">EPS to 5GS Mobility Registration Procedure (Idle State) </w:t>
            </w:r>
            <w:r w:rsidRPr="00164490">
              <w:t>using N26 interface</w:t>
            </w:r>
            <w:r w:rsidR="000D092D" w:rsidRPr="00164490">
              <w:t xml:space="preserve"> or during </w:t>
            </w:r>
            <w:r w:rsidR="000D092D" w:rsidRPr="00164490">
              <w:rPr>
                <w:lang w:eastAsia="zh-CN"/>
              </w:rPr>
              <w:t>EPS to 5GS handover procedure using N26 interface</w:t>
            </w:r>
            <w:r w:rsidR="000D092D" w:rsidRPr="00164490">
              <w:t>.</w:t>
            </w:r>
          </w:p>
          <w:p w14:paraId="7A8CF8C9" w14:textId="77777777" w:rsidR="00C1575C" w:rsidRPr="00164490" w:rsidRDefault="000D092D" w:rsidP="000D092D">
            <w:pPr>
              <w:pStyle w:val="TAL"/>
            </w:pPr>
            <w:r w:rsidRPr="00164490">
              <w:t xml:space="preserve">This IE may also be present when </w:t>
            </w:r>
            <w:r w:rsidRPr="00164490">
              <w:rPr>
                <w:rFonts w:cs="Arial" w:hint="eastAsia"/>
                <w:szCs w:val="18"/>
              </w:rPr>
              <w:t>Nnssf_NSSelection_Get procedure is invoked during</w:t>
            </w:r>
            <w:r w:rsidRPr="00164490">
              <w:rPr>
                <w:rFonts w:cs="Arial"/>
                <w:szCs w:val="18"/>
              </w:rPr>
              <w:t xml:space="preserve"> idle state </w:t>
            </w:r>
            <w:r w:rsidRPr="00164490">
              <w:rPr>
                <w:lang w:eastAsia="zh-CN"/>
              </w:rPr>
              <w:t>Mobility Registration Procedure or handover procedure in 5GS</w:t>
            </w:r>
            <w:r w:rsidR="00B02215" w:rsidRPr="00164490">
              <w:t>.</w:t>
            </w:r>
          </w:p>
          <w:p w14:paraId="0D3126E4" w14:textId="77777777" w:rsidR="00B02215" w:rsidRPr="00164490" w:rsidRDefault="00B02215" w:rsidP="000D092D">
            <w:pPr>
              <w:pStyle w:val="TAL"/>
              <w:rPr>
                <w:rFonts w:cs="Arial"/>
                <w:szCs w:val="18"/>
              </w:rPr>
            </w:pPr>
            <w:r w:rsidRPr="00164490">
              <w:t xml:space="preserve">When present this IE shall indicate to the NSSF that the NSSF shall return the VPLMN specific mapped SNSSAI values for the S-NSSAI values in the </w:t>
            </w:r>
            <w:r w:rsidR="000D092D" w:rsidRPr="00164490">
              <w:rPr>
                <w:rFonts w:hint="eastAsia"/>
                <w:lang w:eastAsia="zh-CN"/>
              </w:rPr>
              <w:t>sNssaiForMapping</w:t>
            </w:r>
            <w:r w:rsidRPr="00164490">
              <w:t xml:space="preserve"> IE. </w:t>
            </w:r>
          </w:p>
        </w:tc>
      </w:tr>
      <w:tr w:rsidR="0088070B" w:rsidRPr="00164490"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567" w:name="_Toc20142329"/>
      <w:bookmarkStart w:id="568" w:name="_Toc34217275"/>
      <w:bookmarkStart w:id="569" w:name="_Toc34217427"/>
      <w:bookmarkStart w:id="570" w:name="_Toc39051790"/>
      <w:bookmarkStart w:id="571" w:name="_Toc43210362"/>
      <w:bookmarkStart w:id="572" w:name="_Toc49853268"/>
      <w:bookmarkStart w:id="573" w:name="_Toc56530057"/>
      <w:bookmarkStart w:id="574" w:name="_Toc199233132"/>
      <w:r w:rsidRPr="00164490">
        <w:t>6.1.6.2.11</w:t>
      </w:r>
      <w:r w:rsidRPr="00164490">
        <w:tab/>
        <w:t xml:space="preserve">Type: </w:t>
      </w:r>
      <w:r w:rsidRPr="00164490">
        <w:rPr>
          <w:lang w:eastAsia="zh-CN"/>
        </w:rPr>
        <w:t>SliceInfoForPDUSession</w:t>
      </w:r>
      <w:bookmarkEnd w:id="567"/>
      <w:bookmarkEnd w:id="568"/>
      <w:bookmarkEnd w:id="569"/>
      <w:bookmarkEnd w:id="570"/>
      <w:bookmarkEnd w:id="571"/>
      <w:bookmarkEnd w:id="572"/>
      <w:bookmarkEnd w:id="573"/>
      <w:bookmarkEnd w:id="574"/>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575" w:name="_Toc20142330"/>
      <w:bookmarkStart w:id="576" w:name="_Toc34217276"/>
      <w:bookmarkStart w:id="577" w:name="_Toc34217428"/>
      <w:bookmarkStart w:id="578" w:name="_Toc39051791"/>
      <w:bookmarkStart w:id="579" w:name="_Toc43210363"/>
      <w:bookmarkStart w:id="580" w:name="_Toc49853269"/>
      <w:bookmarkStart w:id="581" w:name="_Toc56530058"/>
      <w:bookmarkStart w:id="582" w:name="_Toc199233133"/>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575"/>
      <w:bookmarkEnd w:id="576"/>
      <w:bookmarkEnd w:id="577"/>
      <w:bookmarkEnd w:id="578"/>
      <w:bookmarkEnd w:id="579"/>
      <w:bookmarkEnd w:id="580"/>
      <w:bookmarkEnd w:id="581"/>
      <w:bookmarkEnd w:id="582"/>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583" w:name="_Toc20142331"/>
      <w:bookmarkStart w:id="584" w:name="_Toc34217277"/>
      <w:bookmarkStart w:id="585" w:name="_Toc34217429"/>
      <w:bookmarkStart w:id="586" w:name="_Toc39051792"/>
      <w:bookmarkStart w:id="587" w:name="_Toc43210364"/>
      <w:bookmarkStart w:id="588" w:name="_Toc49853270"/>
      <w:bookmarkStart w:id="589" w:name="_Toc56530059"/>
      <w:bookmarkStart w:id="590" w:name="_Toc199233134"/>
      <w:r w:rsidRPr="00164490">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583"/>
      <w:bookmarkEnd w:id="584"/>
      <w:bookmarkEnd w:id="585"/>
      <w:bookmarkEnd w:id="586"/>
      <w:bookmarkEnd w:id="587"/>
      <w:bookmarkEnd w:id="588"/>
      <w:bookmarkEnd w:id="589"/>
      <w:bookmarkEnd w:id="590"/>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591" w:name="_Toc199233135"/>
      <w:r w:rsidRPr="00164490">
        <w:t>6.1.6.2.</w:t>
      </w:r>
      <w:r w:rsidR="004264EB" w:rsidRPr="00164490">
        <w:t>14</w:t>
      </w:r>
      <w:r w:rsidRPr="00164490">
        <w:tab/>
        <w:t xml:space="preserve">Type: </w:t>
      </w:r>
      <w:r w:rsidRPr="00164490">
        <w:rPr>
          <w:lang w:eastAsia="zh-CN"/>
        </w:rPr>
        <w:t>NsagInfo</w:t>
      </w:r>
      <w:bookmarkEnd w:id="591"/>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592" w:name="_Toc199233136"/>
      <w:r w:rsidRPr="00164490">
        <w:rPr>
          <w:rFonts w:hint="eastAsia"/>
          <w:lang w:eastAsia="zh-CN"/>
        </w:rPr>
        <w:t>6</w:t>
      </w:r>
      <w:r w:rsidRPr="00164490">
        <w:t>.1.6.2.</w:t>
      </w:r>
      <w:r>
        <w:t>15</w:t>
      </w:r>
      <w:r w:rsidRPr="00164490">
        <w:tab/>
        <w:t xml:space="preserve">Type: </w:t>
      </w:r>
      <w:r>
        <w:rPr>
          <w:lang w:eastAsia="zh-CN"/>
        </w:rPr>
        <w:t>SnssaiInfo</w:t>
      </w:r>
      <w:bookmarkEnd w:id="592"/>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7204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720418">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720418">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720418">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720418">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720418">
            <w:pPr>
              <w:pStyle w:val="TAH"/>
              <w:rPr>
                <w:rFonts w:cs="Arial"/>
                <w:szCs w:val="18"/>
              </w:rPr>
            </w:pPr>
            <w:r w:rsidRPr="00164490">
              <w:rPr>
                <w:rFonts w:cs="Arial"/>
                <w:szCs w:val="18"/>
              </w:rPr>
              <w:t>Description</w:t>
            </w:r>
          </w:p>
        </w:tc>
      </w:tr>
      <w:tr w:rsidR="00BB48B4" w:rsidRPr="00164490" w14:paraId="08EFB9D9" w14:textId="77777777" w:rsidTr="00720418">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720418">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720418">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72041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72041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720418">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720418">
            <w:pPr>
              <w:pStyle w:val="TAL"/>
              <w:rPr>
                <w:rFonts w:cs="Arial"/>
                <w:szCs w:val="18"/>
                <w:lang w:eastAsia="zh-CN"/>
              </w:rPr>
            </w:pPr>
          </w:p>
          <w:p w14:paraId="0550D45D" w14:textId="77777777" w:rsidR="00BB48B4" w:rsidRPr="00164490" w:rsidRDefault="00BB48B4" w:rsidP="00720418">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593" w:name="_Toc20142332"/>
      <w:bookmarkStart w:id="594" w:name="_Toc34217278"/>
      <w:bookmarkStart w:id="595" w:name="_Toc34217430"/>
      <w:bookmarkStart w:id="596" w:name="_Toc39051793"/>
      <w:bookmarkStart w:id="597" w:name="_Toc43210365"/>
      <w:bookmarkStart w:id="598" w:name="_Toc49853271"/>
      <w:bookmarkStart w:id="599" w:name="_Toc56530060"/>
      <w:bookmarkStart w:id="600" w:name="_Toc199233137"/>
      <w:r w:rsidRPr="00164490">
        <w:rPr>
          <w:lang w:val="en-US"/>
        </w:rPr>
        <w:t>6.1.6.3</w:t>
      </w:r>
      <w:r w:rsidRPr="00164490">
        <w:rPr>
          <w:lang w:val="en-US"/>
        </w:rPr>
        <w:tab/>
        <w:t>Simple data types and enumerations</w:t>
      </w:r>
      <w:bookmarkEnd w:id="593"/>
      <w:bookmarkEnd w:id="594"/>
      <w:bookmarkEnd w:id="595"/>
      <w:bookmarkEnd w:id="596"/>
      <w:bookmarkEnd w:id="597"/>
      <w:bookmarkEnd w:id="598"/>
      <w:bookmarkEnd w:id="599"/>
      <w:bookmarkEnd w:id="600"/>
    </w:p>
    <w:p w14:paraId="388356CB" w14:textId="77777777" w:rsidR="00B02215" w:rsidRPr="00164490" w:rsidRDefault="00B02215" w:rsidP="00553D27">
      <w:pPr>
        <w:pStyle w:val="51"/>
      </w:pPr>
      <w:bookmarkStart w:id="601" w:name="_Toc20142333"/>
      <w:bookmarkStart w:id="602" w:name="_Toc34217279"/>
      <w:bookmarkStart w:id="603" w:name="_Toc34217431"/>
      <w:bookmarkStart w:id="604" w:name="_Toc39051794"/>
      <w:bookmarkStart w:id="605" w:name="_Toc43210366"/>
      <w:bookmarkStart w:id="606" w:name="_Toc49853272"/>
      <w:bookmarkStart w:id="607" w:name="_Toc56530061"/>
      <w:bookmarkStart w:id="608" w:name="_Toc199233138"/>
      <w:r w:rsidRPr="00164490">
        <w:t>6.1.6.3.1</w:t>
      </w:r>
      <w:r w:rsidRPr="00164490">
        <w:tab/>
        <w:t>Introduction</w:t>
      </w:r>
      <w:bookmarkEnd w:id="601"/>
      <w:bookmarkEnd w:id="602"/>
      <w:bookmarkEnd w:id="603"/>
      <w:bookmarkEnd w:id="604"/>
      <w:bookmarkEnd w:id="605"/>
      <w:bookmarkEnd w:id="606"/>
      <w:bookmarkEnd w:id="607"/>
      <w:bookmarkEnd w:id="608"/>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609" w:name="_Toc20142334"/>
      <w:bookmarkStart w:id="610" w:name="_Toc34217280"/>
      <w:bookmarkStart w:id="611" w:name="_Toc34217432"/>
      <w:bookmarkStart w:id="612" w:name="_Toc39051795"/>
      <w:bookmarkStart w:id="613" w:name="_Toc43210367"/>
      <w:bookmarkStart w:id="614" w:name="_Toc49853273"/>
      <w:bookmarkStart w:id="615" w:name="_Toc56530062"/>
      <w:bookmarkStart w:id="616" w:name="_Toc199233139"/>
      <w:r w:rsidRPr="00164490">
        <w:t>6.1.6.3.2</w:t>
      </w:r>
      <w:r w:rsidRPr="00164490">
        <w:tab/>
        <w:t>Simple data types</w:t>
      </w:r>
      <w:bookmarkEnd w:id="609"/>
      <w:bookmarkEnd w:id="610"/>
      <w:bookmarkEnd w:id="611"/>
      <w:bookmarkEnd w:id="612"/>
      <w:bookmarkEnd w:id="613"/>
      <w:bookmarkEnd w:id="614"/>
      <w:bookmarkEnd w:id="615"/>
      <w:bookmarkEnd w:id="616"/>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617" w:name="_Toc20142335"/>
      <w:bookmarkStart w:id="618" w:name="_Toc34217281"/>
      <w:bookmarkStart w:id="619" w:name="_Toc34217433"/>
      <w:bookmarkStart w:id="620" w:name="_Toc39051796"/>
      <w:bookmarkStart w:id="621" w:name="_Toc43210368"/>
      <w:bookmarkStart w:id="622" w:name="_Toc49853274"/>
      <w:bookmarkStart w:id="623" w:name="_Toc56530063"/>
      <w:bookmarkStart w:id="624" w:name="_Toc199233140"/>
      <w:r w:rsidRPr="00164490">
        <w:t>6.1.6.3.3</w:t>
      </w:r>
      <w:r w:rsidRPr="00164490">
        <w:tab/>
        <w:t>Enumeration: RoamingIndication</w:t>
      </w:r>
      <w:bookmarkEnd w:id="617"/>
      <w:bookmarkEnd w:id="618"/>
      <w:bookmarkEnd w:id="619"/>
      <w:bookmarkEnd w:id="620"/>
      <w:bookmarkEnd w:id="621"/>
      <w:bookmarkEnd w:id="622"/>
      <w:bookmarkEnd w:id="623"/>
      <w:bookmarkEnd w:id="624"/>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164490" w:rsidRDefault="00B02215" w:rsidP="002A65CD">
            <w:pPr>
              <w:pStyle w:val="TAL"/>
            </w:pPr>
            <w:r w:rsidRPr="00164490">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164490" w:rsidRDefault="00B02215" w:rsidP="002A65CD">
            <w:pPr>
              <w:pStyle w:val="TAL"/>
            </w:pPr>
            <w:r w:rsidRPr="00164490">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164490" w:rsidRDefault="00B02215" w:rsidP="002A65CD">
            <w:pPr>
              <w:pStyle w:val="TAL"/>
            </w:pPr>
            <w:r w:rsidRPr="00164490">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625" w:name="_Toc20142336"/>
      <w:bookmarkStart w:id="626" w:name="_Toc34217282"/>
      <w:bookmarkStart w:id="627" w:name="_Toc34217434"/>
      <w:bookmarkStart w:id="628" w:name="_Toc39051797"/>
      <w:bookmarkStart w:id="629" w:name="_Toc43210369"/>
      <w:bookmarkStart w:id="630" w:name="_Toc49853275"/>
      <w:bookmarkStart w:id="631" w:name="_Toc56530064"/>
      <w:bookmarkStart w:id="632" w:name="_Toc199233141"/>
      <w:r w:rsidRPr="00164490">
        <w:t>6.1.6.4</w:t>
      </w:r>
      <w:r w:rsidRPr="00164490">
        <w:tab/>
        <w:t>Binary data</w:t>
      </w:r>
      <w:bookmarkEnd w:id="625"/>
      <w:bookmarkEnd w:id="626"/>
      <w:bookmarkEnd w:id="627"/>
      <w:bookmarkEnd w:id="628"/>
      <w:bookmarkEnd w:id="629"/>
      <w:bookmarkEnd w:id="630"/>
      <w:bookmarkEnd w:id="631"/>
      <w:bookmarkEnd w:id="632"/>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633" w:name="_Toc20142337"/>
      <w:bookmarkStart w:id="634" w:name="_Toc34217283"/>
      <w:bookmarkStart w:id="635" w:name="_Toc34217435"/>
      <w:bookmarkStart w:id="636" w:name="_Toc39051798"/>
      <w:bookmarkStart w:id="637" w:name="_Toc43210370"/>
      <w:bookmarkStart w:id="638" w:name="_Toc49853276"/>
      <w:bookmarkStart w:id="639" w:name="_Toc56530065"/>
      <w:bookmarkStart w:id="640" w:name="_Toc199233142"/>
      <w:r w:rsidRPr="00164490">
        <w:t>6.1.7</w:t>
      </w:r>
      <w:r w:rsidRPr="00164490">
        <w:tab/>
        <w:t>Error Handling</w:t>
      </w:r>
      <w:bookmarkEnd w:id="633"/>
      <w:bookmarkEnd w:id="634"/>
      <w:bookmarkEnd w:id="635"/>
      <w:bookmarkEnd w:id="636"/>
      <w:bookmarkEnd w:id="637"/>
      <w:bookmarkEnd w:id="638"/>
      <w:bookmarkEnd w:id="639"/>
      <w:bookmarkEnd w:id="640"/>
    </w:p>
    <w:p w14:paraId="33702A7E" w14:textId="77777777" w:rsidR="00B02215" w:rsidRPr="00164490" w:rsidRDefault="00B02215" w:rsidP="00553D27">
      <w:pPr>
        <w:pStyle w:val="41"/>
      </w:pPr>
      <w:bookmarkStart w:id="641" w:name="_Toc20142338"/>
      <w:bookmarkStart w:id="642" w:name="_Toc34217284"/>
      <w:bookmarkStart w:id="643" w:name="_Toc34217436"/>
      <w:bookmarkStart w:id="644" w:name="_Toc39051799"/>
      <w:bookmarkStart w:id="645" w:name="_Toc43210371"/>
      <w:bookmarkStart w:id="646" w:name="_Toc49853277"/>
      <w:bookmarkStart w:id="647" w:name="_Toc56530066"/>
      <w:bookmarkStart w:id="648" w:name="_Toc199233143"/>
      <w:r w:rsidRPr="00164490">
        <w:t>6.1.7.1</w:t>
      </w:r>
      <w:r w:rsidRPr="00164490">
        <w:tab/>
        <w:t>General</w:t>
      </w:r>
      <w:bookmarkEnd w:id="641"/>
      <w:bookmarkEnd w:id="642"/>
      <w:bookmarkEnd w:id="643"/>
      <w:bookmarkEnd w:id="644"/>
      <w:bookmarkEnd w:id="645"/>
      <w:bookmarkEnd w:id="646"/>
      <w:bookmarkEnd w:id="647"/>
      <w:bookmarkEnd w:id="648"/>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649" w:name="_Toc20142339"/>
      <w:bookmarkStart w:id="650" w:name="_Toc34217285"/>
      <w:bookmarkStart w:id="651" w:name="_Toc34217437"/>
      <w:bookmarkStart w:id="652" w:name="_Toc39051800"/>
      <w:bookmarkStart w:id="653" w:name="_Toc43210372"/>
      <w:bookmarkStart w:id="654" w:name="_Toc49853278"/>
      <w:bookmarkStart w:id="655" w:name="_Toc56530067"/>
      <w:bookmarkStart w:id="656" w:name="_Toc199233144"/>
      <w:r w:rsidRPr="00164490">
        <w:t>6.1.7.2</w:t>
      </w:r>
      <w:r w:rsidRPr="00164490">
        <w:tab/>
        <w:t>Protocol Errors</w:t>
      </w:r>
      <w:bookmarkEnd w:id="649"/>
      <w:bookmarkEnd w:id="650"/>
      <w:bookmarkEnd w:id="651"/>
      <w:bookmarkEnd w:id="652"/>
      <w:bookmarkEnd w:id="653"/>
      <w:bookmarkEnd w:id="654"/>
      <w:bookmarkEnd w:id="655"/>
      <w:bookmarkEnd w:id="656"/>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657" w:name="_Toc20142340"/>
      <w:bookmarkStart w:id="658" w:name="_Toc34217286"/>
      <w:bookmarkStart w:id="659" w:name="_Toc34217438"/>
      <w:bookmarkStart w:id="660" w:name="_Toc39051801"/>
      <w:bookmarkStart w:id="661" w:name="_Toc43210373"/>
      <w:bookmarkStart w:id="662" w:name="_Toc49853279"/>
      <w:bookmarkStart w:id="663" w:name="_Toc56530068"/>
      <w:bookmarkStart w:id="664" w:name="_Toc199233145"/>
      <w:r w:rsidRPr="00164490">
        <w:t>6.1.7.3</w:t>
      </w:r>
      <w:r w:rsidRPr="00164490">
        <w:tab/>
        <w:t>Application Errors</w:t>
      </w:r>
      <w:bookmarkEnd w:id="657"/>
      <w:bookmarkEnd w:id="658"/>
      <w:bookmarkEnd w:id="659"/>
      <w:bookmarkEnd w:id="660"/>
      <w:bookmarkEnd w:id="661"/>
      <w:bookmarkEnd w:id="662"/>
      <w:bookmarkEnd w:id="663"/>
      <w:bookmarkEnd w:id="664"/>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665" w:name="_Toc20142341"/>
      <w:bookmarkStart w:id="666" w:name="_Toc34217287"/>
      <w:bookmarkStart w:id="667" w:name="_Toc34217439"/>
      <w:bookmarkStart w:id="668" w:name="_Toc39051802"/>
      <w:bookmarkStart w:id="669" w:name="_Toc43210374"/>
      <w:bookmarkStart w:id="670" w:name="_Toc49853280"/>
      <w:bookmarkStart w:id="671" w:name="_Toc56530069"/>
      <w:bookmarkStart w:id="672" w:name="_Toc199233146"/>
      <w:r w:rsidRPr="00164490">
        <w:t>6.1.</w:t>
      </w:r>
      <w:r w:rsidRPr="00164490">
        <w:rPr>
          <w:rFonts w:hint="eastAsia"/>
          <w:lang w:eastAsia="zh-CN"/>
        </w:rPr>
        <w:t>8</w:t>
      </w:r>
      <w:r w:rsidRPr="00164490">
        <w:tab/>
        <w:t>Feature negotiation</w:t>
      </w:r>
      <w:bookmarkEnd w:id="665"/>
      <w:bookmarkEnd w:id="666"/>
      <w:bookmarkEnd w:id="667"/>
      <w:bookmarkEnd w:id="668"/>
      <w:bookmarkEnd w:id="669"/>
      <w:bookmarkEnd w:id="670"/>
      <w:bookmarkEnd w:id="671"/>
      <w:bookmarkEnd w:id="672"/>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673" w:name="_Toc20142342"/>
      <w:bookmarkStart w:id="674" w:name="_Toc34217288"/>
      <w:bookmarkStart w:id="675" w:name="_Toc34217440"/>
      <w:bookmarkStart w:id="676" w:name="_Toc39051803"/>
      <w:bookmarkStart w:id="677" w:name="_Toc43210375"/>
      <w:bookmarkStart w:id="678" w:name="_Toc49853281"/>
      <w:bookmarkStart w:id="679" w:name="_Toc56530070"/>
      <w:bookmarkStart w:id="680" w:name="_Toc199233147"/>
      <w:r w:rsidRPr="00164490">
        <w:rPr>
          <w:lang w:val="en-US"/>
        </w:rPr>
        <w:t>6.1.9</w:t>
      </w:r>
      <w:r w:rsidRPr="00164490">
        <w:rPr>
          <w:lang w:val="en-US"/>
        </w:rPr>
        <w:tab/>
        <w:t>Security</w:t>
      </w:r>
      <w:bookmarkEnd w:id="673"/>
      <w:bookmarkEnd w:id="674"/>
      <w:bookmarkEnd w:id="675"/>
      <w:bookmarkEnd w:id="676"/>
      <w:bookmarkEnd w:id="677"/>
      <w:bookmarkEnd w:id="678"/>
      <w:bookmarkEnd w:id="679"/>
      <w:bookmarkEnd w:id="680"/>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681" w:name="_Toc56530071"/>
      <w:bookmarkStart w:id="682" w:name="_Toc199233148"/>
      <w:r w:rsidRPr="00164490">
        <w:t>6.1.10</w:t>
      </w:r>
      <w:r w:rsidRPr="00164490">
        <w:tab/>
        <w:t>HTTP redirection</w:t>
      </w:r>
      <w:bookmarkEnd w:id="681"/>
      <w:bookmarkEnd w:id="682"/>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683" w:name="_Toc20142343"/>
      <w:bookmarkStart w:id="684" w:name="_Toc34217289"/>
      <w:bookmarkStart w:id="685" w:name="_Toc34217441"/>
      <w:bookmarkStart w:id="686" w:name="_Toc39051804"/>
      <w:bookmarkStart w:id="687" w:name="_Toc43210376"/>
      <w:bookmarkStart w:id="688" w:name="_Toc49853282"/>
      <w:bookmarkStart w:id="689" w:name="_Toc56530072"/>
      <w:bookmarkStart w:id="690" w:name="_Toc199233149"/>
      <w:r w:rsidRPr="00164490">
        <w:t>6.2</w:t>
      </w:r>
      <w:r w:rsidRPr="00164490">
        <w:tab/>
        <w:t>Nnssf_NSSAIAvailability Service API</w:t>
      </w:r>
      <w:bookmarkEnd w:id="683"/>
      <w:bookmarkEnd w:id="684"/>
      <w:bookmarkEnd w:id="685"/>
      <w:bookmarkEnd w:id="686"/>
      <w:bookmarkEnd w:id="687"/>
      <w:bookmarkEnd w:id="688"/>
      <w:bookmarkEnd w:id="689"/>
      <w:bookmarkEnd w:id="690"/>
    </w:p>
    <w:p w14:paraId="14FAB58C" w14:textId="77777777" w:rsidR="00B02215" w:rsidRPr="00164490" w:rsidRDefault="00B02215" w:rsidP="00553D27">
      <w:pPr>
        <w:pStyle w:val="31"/>
      </w:pPr>
      <w:bookmarkStart w:id="691" w:name="_Toc20142344"/>
      <w:bookmarkStart w:id="692" w:name="_Toc34217290"/>
      <w:bookmarkStart w:id="693" w:name="_Toc34217442"/>
      <w:bookmarkStart w:id="694" w:name="_Toc39051805"/>
      <w:bookmarkStart w:id="695" w:name="_Toc43210377"/>
      <w:bookmarkStart w:id="696" w:name="_Toc49853283"/>
      <w:bookmarkStart w:id="697" w:name="_Toc56530073"/>
      <w:bookmarkStart w:id="698" w:name="_Toc199233150"/>
      <w:r w:rsidRPr="00164490">
        <w:t>6.2.1</w:t>
      </w:r>
      <w:r w:rsidRPr="00164490">
        <w:tab/>
        <w:t>API URI</w:t>
      </w:r>
      <w:bookmarkEnd w:id="691"/>
      <w:bookmarkEnd w:id="692"/>
      <w:bookmarkEnd w:id="693"/>
      <w:bookmarkEnd w:id="694"/>
      <w:bookmarkEnd w:id="695"/>
      <w:bookmarkEnd w:id="696"/>
      <w:bookmarkEnd w:id="697"/>
      <w:bookmarkEnd w:id="698"/>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699" w:name="_Toc20142345"/>
      <w:bookmarkStart w:id="700" w:name="_Toc34217291"/>
      <w:bookmarkStart w:id="701" w:name="_Toc34217443"/>
      <w:bookmarkStart w:id="702" w:name="_Toc39051806"/>
      <w:bookmarkStart w:id="703" w:name="_Toc43210378"/>
      <w:bookmarkStart w:id="704" w:name="_Toc49853284"/>
      <w:bookmarkStart w:id="705" w:name="_Toc56530074"/>
      <w:bookmarkStart w:id="706" w:name="_Toc199233151"/>
      <w:r w:rsidRPr="00164490">
        <w:t>6.2.2</w:t>
      </w:r>
      <w:r w:rsidRPr="00164490">
        <w:tab/>
        <w:t>Usage of HTTP</w:t>
      </w:r>
      <w:bookmarkEnd w:id="699"/>
      <w:bookmarkEnd w:id="700"/>
      <w:bookmarkEnd w:id="701"/>
      <w:bookmarkEnd w:id="702"/>
      <w:bookmarkEnd w:id="703"/>
      <w:bookmarkEnd w:id="704"/>
      <w:bookmarkEnd w:id="705"/>
      <w:bookmarkEnd w:id="706"/>
    </w:p>
    <w:p w14:paraId="7B882C32" w14:textId="77777777" w:rsidR="00B02215" w:rsidRPr="00164490" w:rsidRDefault="00B02215" w:rsidP="00553D27">
      <w:pPr>
        <w:pStyle w:val="41"/>
      </w:pPr>
      <w:bookmarkStart w:id="707" w:name="_Toc20142346"/>
      <w:bookmarkStart w:id="708" w:name="_Toc34217292"/>
      <w:bookmarkStart w:id="709" w:name="_Toc34217444"/>
      <w:bookmarkStart w:id="710" w:name="_Toc39051807"/>
      <w:bookmarkStart w:id="711" w:name="_Toc43210379"/>
      <w:bookmarkStart w:id="712" w:name="_Toc49853285"/>
      <w:bookmarkStart w:id="713" w:name="_Toc56530075"/>
      <w:bookmarkStart w:id="714" w:name="_Toc199233152"/>
      <w:r w:rsidRPr="00164490">
        <w:t>6.2.2.1</w:t>
      </w:r>
      <w:r w:rsidRPr="00164490">
        <w:tab/>
        <w:t>General</w:t>
      </w:r>
      <w:bookmarkEnd w:id="707"/>
      <w:bookmarkEnd w:id="708"/>
      <w:bookmarkEnd w:id="709"/>
      <w:bookmarkEnd w:id="710"/>
      <w:bookmarkEnd w:id="711"/>
      <w:bookmarkEnd w:id="712"/>
      <w:bookmarkEnd w:id="713"/>
      <w:bookmarkEnd w:id="714"/>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715" w:name="_Toc20142347"/>
      <w:bookmarkStart w:id="716" w:name="_Toc34217293"/>
      <w:bookmarkStart w:id="717" w:name="_Toc34217445"/>
      <w:bookmarkStart w:id="718" w:name="_Toc39051808"/>
      <w:bookmarkStart w:id="719" w:name="_Toc43210380"/>
      <w:bookmarkStart w:id="720" w:name="_Toc49853286"/>
      <w:bookmarkStart w:id="721" w:name="_Toc56530076"/>
      <w:bookmarkStart w:id="722" w:name="_Toc199233153"/>
      <w:r w:rsidRPr="00164490">
        <w:t>6.2.2.2</w:t>
      </w:r>
      <w:r w:rsidRPr="00164490">
        <w:tab/>
        <w:t>HTTP standard headers</w:t>
      </w:r>
      <w:bookmarkEnd w:id="715"/>
      <w:bookmarkEnd w:id="716"/>
      <w:bookmarkEnd w:id="717"/>
      <w:bookmarkEnd w:id="718"/>
      <w:bookmarkEnd w:id="719"/>
      <w:bookmarkEnd w:id="720"/>
      <w:bookmarkEnd w:id="721"/>
      <w:bookmarkEnd w:id="722"/>
    </w:p>
    <w:p w14:paraId="723FC39A" w14:textId="77777777" w:rsidR="00B02215" w:rsidRPr="00164490" w:rsidRDefault="00B02215" w:rsidP="00553D27">
      <w:pPr>
        <w:pStyle w:val="51"/>
        <w:rPr>
          <w:lang w:eastAsia="zh-CN"/>
        </w:rPr>
      </w:pPr>
      <w:bookmarkStart w:id="723" w:name="_Toc20142348"/>
      <w:bookmarkStart w:id="724" w:name="_Toc34217294"/>
      <w:bookmarkStart w:id="725" w:name="_Toc34217446"/>
      <w:bookmarkStart w:id="726" w:name="_Toc39051809"/>
      <w:bookmarkStart w:id="727" w:name="_Toc43210381"/>
      <w:bookmarkStart w:id="728" w:name="_Toc49853287"/>
      <w:bookmarkStart w:id="729" w:name="_Toc56530077"/>
      <w:bookmarkStart w:id="730" w:name="_Toc199233154"/>
      <w:r w:rsidRPr="00164490">
        <w:t>6.2.2.2.1</w:t>
      </w:r>
      <w:r w:rsidRPr="00164490">
        <w:rPr>
          <w:rFonts w:hint="eastAsia"/>
          <w:lang w:eastAsia="zh-CN"/>
        </w:rPr>
        <w:tab/>
      </w:r>
      <w:r w:rsidRPr="00164490">
        <w:rPr>
          <w:lang w:eastAsia="zh-CN"/>
        </w:rPr>
        <w:t>General</w:t>
      </w:r>
      <w:bookmarkEnd w:id="723"/>
      <w:bookmarkEnd w:id="724"/>
      <w:bookmarkEnd w:id="725"/>
      <w:bookmarkEnd w:id="726"/>
      <w:bookmarkEnd w:id="727"/>
      <w:bookmarkEnd w:id="728"/>
      <w:bookmarkEnd w:id="729"/>
      <w:bookmarkEnd w:id="730"/>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731" w:name="_Toc20142349"/>
      <w:bookmarkStart w:id="732" w:name="_Toc34217295"/>
      <w:bookmarkStart w:id="733" w:name="_Toc34217447"/>
      <w:bookmarkStart w:id="734" w:name="_Toc39051810"/>
      <w:bookmarkStart w:id="735" w:name="_Toc43210382"/>
      <w:bookmarkStart w:id="736" w:name="_Toc49853288"/>
      <w:bookmarkStart w:id="737" w:name="_Toc56530078"/>
      <w:bookmarkStart w:id="738" w:name="_Toc199233155"/>
      <w:r w:rsidRPr="00164490">
        <w:t>6.2.2.2.2</w:t>
      </w:r>
      <w:r w:rsidRPr="00164490">
        <w:tab/>
        <w:t>Content type</w:t>
      </w:r>
      <w:bookmarkEnd w:id="731"/>
      <w:bookmarkEnd w:id="732"/>
      <w:bookmarkEnd w:id="733"/>
      <w:bookmarkEnd w:id="734"/>
      <w:bookmarkEnd w:id="735"/>
      <w:bookmarkEnd w:id="736"/>
      <w:bookmarkEnd w:id="737"/>
      <w:bookmarkEnd w:id="738"/>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739" w:name="_Toc20142350"/>
      <w:bookmarkStart w:id="740" w:name="_Toc34217296"/>
      <w:bookmarkStart w:id="741" w:name="_Toc34217448"/>
      <w:bookmarkStart w:id="742" w:name="_Toc39051811"/>
      <w:bookmarkStart w:id="743" w:name="_Toc43210383"/>
      <w:bookmarkStart w:id="744" w:name="_Toc49853289"/>
      <w:bookmarkStart w:id="745" w:name="_Toc56530079"/>
      <w:bookmarkStart w:id="746" w:name="_Toc199233156"/>
      <w:r w:rsidRPr="00164490">
        <w:rPr>
          <w:lang w:val="en-US"/>
        </w:rPr>
        <w:t>6.2.2.2.3</w:t>
      </w:r>
      <w:r w:rsidRPr="00164490">
        <w:rPr>
          <w:lang w:val="en-US"/>
        </w:rPr>
        <w:tab/>
        <w:t>Accept-Encoding</w:t>
      </w:r>
      <w:bookmarkEnd w:id="739"/>
      <w:bookmarkEnd w:id="740"/>
      <w:bookmarkEnd w:id="741"/>
      <w:bookmarkEnd w:id="742"/>
      <w:bookmarkEnd w:id="743"/>
      <w:bookmarkEnd w:id="744"/>
      <w:bookmarkEnd w:id="745"/>
      <w:bookmarkEnd w:id="746"/>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747" w:name="_Toc20142351"/>
      <w:bookmarkStart w:id="748" w:name="_Toc34217297"/>
      <w:bookmarkStart w:id="749" w:name="_Toc34217449"/>
      <w:bookmarkStart w:id="750" w:name="_Toc39051812"/>
      <w:bookmarkStart w:id="751" w:name="_Toc43210384"/>
      <w:bookmarkStart w:id="752" w:name="_Toc49853290"/>
      <w:bookmarkStart w:id="753" w:name="_Toc56530080"/>
      <w:bookmarkStart w:id="754" w:name="_Toc199233157"/>
      <w:r w:rsidRPr="00164490">
        <w:t>6.2.2.3</w:t>
      </w:r>
      <w:r w:rsidRPr="00164490">
        <w:tab/>
        <w:t>HTTP custom headers</w:t>
      </w:r>
      <w:bookmarkEnd w:id="747"/>
      <w:bookmarkEnd w:id="748"/>
      <w:bookmarkEnd w:id="749"/>
      <w:bookmarkEnd w:id="750"/>
      <w:bookmarkEnd w:id="751"/>
      <w:bookmarkEnd w:id="752"/>
      <w:bookmarkEnd w:id="753"/>
      <w:bookmarkEnd w:id="754"/>
    </w:p>
    <w:p w14:paraId="4C21159F" w14:textId="77777777" w:rsidR="00B02215" w:rsidRPr="00164490" w:rsidRDefault="00B02215" w:rsidP="00553D27">
      <w:pPr>
        <w:pStyle w:val="51"/>
        <w:rPr>
          <w:lang w:eastAsia="zh-CN"/>
        </w:rPr>
      </w:pPr>
      <w:bookmarkStart w:id="755" w:name="_Toc20142352"/>
      <w:bookmarkStart w:id="756" w:name="_Toc34217298"/>
      <w:bookmarkStart w:id="757" w:name="_Toc34217450"/>
      <w:bookmarkStart w:id="758" w:name="_Toc39051813"/>
      <w:bookmarkStart w:id="759" w:name="_Toc43210385"/>
      <w:bookmarkStart w:id="760" w:name="_Toc49853291"/>
      <w:bookmarkStart w:id="761" w:name="_Toc56530081"/>
      <w:bookmarkStart w:id="762" w:name="_Toc199233158"/>
      <w:r w:rsidRPr="00164490">
        <w:t>6.2.2.3.1</w:t>
      </w:r>
      <w:r w:rsidRPr="00164490">
        <w:rPr>
          <w:rFonts w:hint="eastAsia"/>
          <w:lang w:eastAsia="zh-CN"/>
        </w:rPr>
        <w:tab/>
      </w:r>
      <w:r w:rsidRPr="00164490">
        <w:rPr>
          <w:lang w:eastAsia="zh-CN"/>
        </w:rPr>
        <w:t>General</w:t>
      </w:r>
      <w:bookmarkEnd w:id="755"/>
      <w:bookmarkEnd w:id="756"/>
      <w:bookmarkEnd w:id="757"/>
      <w:bookmarkEnd w:id="758"/>
      <w:bookmarkEnd w:id="759"/>
      <w:bookmarkEnd w:id="760"/>
      <w:bookmarkEnd w:id="761"/>
      <w:bookmarkEnd w:id="762"/>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763" w:name="_Toc20142353"/>
      <w:bookmarkStart w:id="764" w:name="_Toc34217299"/>
      <w:bookmarkStart w:id="765" w:name="_Toc34217451"/>
      <w:bookmarkStart w:id="766" w:name="_Toc39051814"/>
      <w:bookmarkStart w:id="767" w:name="_Toc43210386"/>
      <w:bookmarkStart w:id="768" w:name="_Toc49853292"/>
      <w:bookmarkStart w:id="769" w:name="_Toc56530082"/>
      <w:bookmarkStart w:id="770" w:name="_Toc199233159"/>
      <w:r w:rsidRPr="00164490">
        <w:t>6.2.3</w:t>
      </w:r>
      <w:r w:rsidRPr="00164490">
        <w:tab/>
        <w:t>Resources</w:t>
      </w:r>
      <w:bookmarkEnd w:id="763"/>
      <w:bookmarkEnd w:id="764"/>
      <w:bookmarkEnd w:id="765"/>
      <w:bookmarkEnd w:id="766"/>
      <w:bookmarkEnd w:id="767"/>
      <w:bookmarkEnd w:id="768"/>
      <w:bookmarkEnd w:id="769"/>
      <w:bookmarkEnd w:id="770"/>
    </w:p>
    <w:p w14:paraId="78E2FB88" w14:textId="77777777" w:rsidR="00B02215" w:rsidRPr="00164490" w:rsidRDefault="00B02215" w:rsidP="00553D27">
      <w:pPr>
        <w:pStyle w:val="41"/>
      </w:pPr>
      <w:bookmarkStart w:id="771" w:name="_Toc20142354"/>
      <w:bookmarkStart w:id="772" w:name="_Toc34217300"/>
      <w:bookmarkStart w:id="773" w:name="_Toc34217452"/>
      <w:bookmarkStart w:id="774" w:name="_Toc39051815"/>
      <w:bookmarkStart w:id="775" w:name="_Toc43210387"/>
      <w:bookmarkStart w:id="776" w:name="_Toc49853293"/>
      <w:bookmarkStart w:id="777" w:name="_Toc56530083"/>
      <w:bookmarkStart w:id="778" w:name="_Toc199233160"/>
      <w:r w:rsidRPr="00164490">
        <w:t>6.2.3.1</w:t>
      </w:r>
      <w:r w:rsidRPr="00164490">
        <w:tab/>
        <w:t>Overview</w:t>
      </w:r>
      <w:bookmarkEnd w:id="771"/>
      <w:bookmarkEnd w:id="772"/>
      <w:bookmarkEnd w:id="773"/>
      <w:bookmarkEnd w:id="774"/>
      <w:bookmarkEnd w:id="775"/>
      <w:bookmarkEnd w:id="776"/>
      <w:bookmarkEnd w:id="777"/>
      <w:bookmarkEnd w:id="778"/>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4.6pt;height:202.45pt" o:ole="">
            <v:imagedata r:id="rId42" o:title=""/>
          </v:shape>
          <o:OLEObject Type="Embed" ProgID="Visio.Drawing.15" ShapeID="_x0000_i1041" DrawAspect="Content" ObjectID="_1809846283"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779" w:name="_Toc20142355"/>
      <w:bookmarkStart w:id="780" w:name="_Toc34217301"/>
      <w:bookmarkStart w:id="781" w:name="_Toc34217453"/>
      <w:bookmarkStart w:id="782" w:name="_Toc39051816"/>
      <w:bookmarkStart w:id="783" w:name="_Toc43210388"/>
      <w:bookmarkStart w:id="784" w:name="_Toc49853294"/>
      <w:bookmarkStart w:id="785" w:name="_Toc56530084"/>
      <w:bookmarkStart w:id="786" w:name="_Toc199233161"/>
      <w:r w:rsidRPr="00164490">
        <w:t>6.2.3.2</w:t>
      </w:r>
      <w:r w:rsidRPr="00164490">
        <w:tab/>
        <w:t xml:space="preserve">Resource: NSSAI Availability </w:t>
      </w:r>
      <w:r w:rsidRPr="00164490">
        <w:rPr>
          <w:lang w:val="fr-FR"/>
        </w:rPr>
        <w:t>Document</w:t>
      </w:r>
      <w:bookmarkEnd w:id="779"/>
      <w:bookmarkEnd w:id="780"/>
      <w:bookmarkEnd w:id="781"/>
      <w:bookmarkEnd w:id="782"/>
      <w:bookmarkEnd w:id="783"/>
      <w:bookmarkEnd w:id="784"/>
      <w:bookmarkEnd w:id="785"/>
      <w:bookmarkEnd w:id="786"/>
    </w:p>
    <w:p w14:paraId="05B92DEF" w14:textId="77777777" w:rsidR="00B02215" w:rsidRPr="00164490" w:rsidRDefault="00B02215" w:rsidP="00553D27">
      <w:pPr>
        <w:pStyle w:val="51"/>
      </w:pPr>
      <w:bookmarkStart w:id="787" w:name="_Toc20142356"/>
      <w:bookmarkStart w:id="788" w:name="_Toc34217302"/>
      <w:bookmarkStart w:id="789" w:name="_Toc34217454"/>
      <w:bookmarkStart w:id="790" w:name="_Toc39051817"/>
      <w:bookmarkStart w:id="791" w:name="_Toc43210389"/>
      <w:bookmarkStart w:id="792" w:name="_Toc49853295"/>
      <w:bookmarkStart w:id="793" w:name="_Toc56530085"/>
      <w:bookmarkStart w:id="794" w:name="_Toc199233162"/>
      <w:r w:rsidRPr="00164490">
        <w:t>6.2.3.2.1</w:t>
      </w:r>
      <w:r w:rsidRPr="00164490">
        <w:tab/>
        <w:t>Description</w:t>
      </w:r>
      <w:bookmarkEnd w:id="787"/>
      <w:bookmarkEnd w:id="788"/>
      <w:bookmarkEnd w:id="789"/>
      <w:bookmarkEnd w:id="790"/>
      <w:bookmarkEnd w:id="791"/>
      <w:bookmarkEnd w:id="792"/>
      <w:bookmarkEnd w:id="793"/>
      <w:bookmarkEnd w:id="794"/>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795" w:name="_Toc20142357"/>
      <w:bookmarkStart w:id="796" w:name="_Toc34217303"/>
      <w:bookmarkStart w:id="797" w:name="_Toc34217455"/>
      <w:bookmarkStart w:id="798" w:name="_Toc39051818"/>
      <w:bookmarkStart w:id="799" w:name="_Toc43210390"/>
      <w:bookmarkStart w:id="800" w:name="_Toc49853296"/>
      <w:bookmarkStart w:id="801" w:name="_Toc56530086"/>
      <w:bookmarkStart w:id="802" w:name="_Toc199233163"/>
      <w:r w:rsidRPr="00164490">
        <w:t>6.2.3.2.2</w:t>
      </w:r>
      <w:r w:rsidRPr="00164490">
        <w:tab/>
        <w:t>Resource Definition</w:t>
      </w:r>
      <w:bookmarkEnd w:id="795"/>
      <w:bookmarkEnd w:id="796"/>
      <w:bookmarkEnd w:id="797"/>
      <w:bookmarkEnd w:id="798"/>
      <w:bookmarkEnd w:id="799"/>
      <w:bookmarkEnd w:id="800"/>
      <w:bookmarkEnd w:id="801"/>
      <w:bookmarkEnd w:id="802"/>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803" w:name="_Toc20142358"/>
      <w:bookmarkStart w:id="804" w:name="_Toc34217304"/>
      <w:bookmarkStart w:id="805" w:name="_Toc34217456"/>
      <w:bookmarkStart w:id="806" w:name="_Toc39051819"/>
      <w:bookmarkStart w:id="807" w:name="_Toc43210391"/>
      <w:bookmarkStart w:id="808" w:name="_Toc49853297"/>
      <w:bookmarkStart w:id="809" w:name="_Toc56530087"/>
      <w:bookmarkStart w:id="810" w:name="_Toc199233164"/>
      <w:r w:rsidRPr="00164490">
        <w:t>6.2.3.2.3</w:t>
      </w:r>
      <w:r w:rsidRPr="00164490">
        <w:tab/>
        <w:t>Resource Standard Methods</w:t>
      </w:r>
      <w:bookmarkEnd w:id="803"/>
      <w:bookmarkEnd w:id="804"/>
      <w:bookmarkEnd w:id="805"/>
      <w:bookmarkEnd w:id="806"/>
      <w:bookmarkEnd w:id="807"/>
      <w:bookmarkEnd w:id="808"/>
      <w:bookmarkEnd w:id="809"/>
      <w:bookmarkEnd w:id="810"/>
    </w:p>
    <w:p w14:paraId="5034F1BD" w14:textId="77777777" w:rsidR="00B02215" w:rsidRPr="00164490" w:rsidRDefault="00B02215" w:rsidP="00A26364">
      <w:pPr>
        <w:pStyle w:val="H6"/>
      </w:pPr>
      <w:bookmarkStart w:id="811" w:name="_Toc20142359"/>
      <w:bookmarkStart w:id="812" w:name="_Toc34217305"/>
      <w:bookmarkStart w:id="813" w:name="_Toc34217457"/>
      <w:bookmarkStart w:id="814" w:name="_Toc39051820"/>
      <w:bookmarkStart w:id="815" w:name="_Toc43210392"/>
      <w:bookmarkStart w:id="816" w:name="_Toc49853298"/>
      <w:bookmarkStart w:id="817" w:name="_Toc56530088"/>
      <w:r w:rsidRPr="00164490">
        <w:t>6.2.3.2.3.1</w:t>
      </w:r>
      <w:r w:rsidRPr="00164490">
        <w:tab/>
        <w:t>PUT</w:t>
      </w:r>
      <w:bookmarkEnd w:id="811"/>
      <w:bookmarkEnd w:id="812"/>
      <w:bookmarkEnd w:id="813"/>
      <w:bookmarkEnd w:id="814"/>
      <w:bookmarkEnd w:id="815"/>
      <w:bookmarkEnd w:id="816"/>
      <w:bookmarkEnd w:id="817"/>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8" w:name="_Toc20142360"/>
      <w:bookmarkStart w:id="819" w:name="_Toc34217306"/>
      <w:bookmarkStart w:id="820" w:name="_Toc34217458"/>
      <w:bookmarkStart w:id="821" w:name="_Toc39051821"/>
      <w:bookmarkStart w:id="822" w:name="_Toc43210393"/>
      <w:bookmarkStart w:id="823" w:name="_Toc49853299"/>
      <w:bookmarkStart w:id="824" w:name="_Toc56530089"/>
      <w:r w:rsidRPr="00164490">
        <w:t>6.2.3.2.3.2</w:t>
      </w:r>
      <w:r w:rsidRPr="00164490">
        <w:tab/>
        <w:t>PATCH</w:t>
      </w:r>
      <w:bookmarkEnd w:id="818"/>
      <w:bookmarkEnd w:id="819"/>
      <w:bookmarkEnd w:id="820"/>
      <w:bookmarkEnd w:id="821"/>
      <w:bookmarkEnd w:id="822"/>
      <w:bookmarkEnd w:id="823"/>
      <w:bookmarkEnd w:id="824"/>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25" w:name="_MCCTEMPBM_CRPT30470044___4"/>
            <w:bookmarkEnd w:id="825"/>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6" w:name="_Toc20142361"/>
      <w:bookmarkStart w:id="827" w:name="_Toc34217307"/>
      <w:bookmarkStart w:id="828" w:name="_Toc34217459"/>
      <w:bookmarkStart w:id="829" w:name="_Toc39051822"/>
      <w:bookmarkStart w:id="830" w:name="_Toc43210394"/>
      <w:bookmarkStart w:id="831" w:name="_Toc49853300"/>
      <w:bookmarkStart w:id="832" w:name="_Toc56530090"/>
      <w:r w:rsidRPr="00164490">
        <w:t>6.2.3.2.3.</w:t>
      </w:r>
      <w:r w:rsidRPr="00164490">
        <w:rPr>
          <w:rFonts w:hint="eastAsia"/>
          <w:lang w:eastAsia="zh-CN"/>
        </w:rPr>
        <w:t>3</w:t>
      </w:r>
      <w:r w:rsidRPr="00164490">
        <w:tab/>
        <w:t>DELETE</w:t>
      </w:r>
      <w:bookmarkEnd w:id="826"/>
      <w:bookmarkEnd w:id="827"/>
      <w:bookmarkEnd w:id="828"/>
      <w:bookmarkEnd w:id="829"/>
      <w:bookmarkEnd w:id="830"/>
      <w:bookmarkEnd w:id="831"/>
      <w:bookmarkEnd w:id="832"/>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3" w:name="_PERM_MCCTEMPBM_CRPT30470045___4"/>
            <w:bookmarkEnd w:id="833"/>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4" w:name="_PERM_MCCTEMPBM_CRPT30470046___4"/>
            <w:bookmarkEnd w:id="834"/>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835" w:name="_Toc20142362"/>
      <w:bookmarkStart w:id="836" w:name="_Toc34217308"/>
      <w:bookmarkStart w:id="837" w:name="_Toc34217460"/>
      <w:bookmarkStart w:id="838" w:name="_Toc39051823"/>
      <w:bookmarkStart w:id="839" w:name="_Toc43210395"/>
      <w:bookmarkStart w:id="840" w:name="_Toc49853301"/>
      <w:bookmarkStart w:id="841" w:name="_Toc56530091"/>
      <w:bookmarkStart w:id="842" w:name="_Toc199233165"/>
      <w:r w:rsidRPr="00164490">
        <w:t>6.2.3.3</w:t>
      </w:r>
      <w:r w:rsidRPr="00164490">
        <w:tab/>
        <w:t>Resource: NSSAI Availability Notification Subscriptions Collection</w:t>
      </w:r>
      <w:bookmarkEnd w:id="835"/>
      <w:bookmarkEnd w:id="836"/>
      <w:bookmarkEnd w:id="837"/>
      <w:bookmarkEnd w:id="838"/>
      <w:bookmarkEnd w:id="839"/>
      <w:bookmarkEnd w:id="840"/>
      <w:bookmarkEnd w:id="841"/>
      <w:bookmarkEnd w:id="842"/>
    </w:p>
    <w:p w14:paraId="0CB7E974" w14:textId="77777777" w:rsidR="00B02215" w:rsidRPr="00164490" w:rsidRDefault="00B02215" w:rsidP="00553D27">
      <w:pPr>
        <w:pStyle w:val="51"/>
      </w:pPr>
      <w:bookmarkStart w:id="843" w:name="_Toc20142363"/>
      <w:bookmarkStart w:id="844" w:name="_Toc34217309"/>
      <w:bookmarkStart w:id="845" w:name="_Toc34217461"/>
      <w:bookmarkStart w:id="846" w:name="_Toc39051824"/>
      <w:bookmarkStart w:id="847" w:name="_Toc43210396"/>
      <w:bookmarkStart w:id="848" w:name="_Toc49853302"/>
      <w:bookmarkStart w:id="849" w:name="_Toc56530092"/>
      <w:bookmarkStart w:id="850" w:name="_Toc199233166"/>
      <w:r w:rsidRPr="00164490">
        <w:t>6.2.3.3.1</w:t>
      </w:r>
      <w:r w:rsidRPr="00164490">
        <w:tab/>
        <w:t>Description</w:t>
      </w:r>
      <w:bookmarkEnd w:id="843"/>
      <w:bookmarkEnd w:id="844"/>
      <w:bookmarkEnd w:id="845"/>
      <w:bookmarkEnd w:id="846"/>
      <w:bookmarkEnd w:id="847"/>
      <w:bookmarkEnd w:id="848"/>
      <w:bookmarkEnd w:id="849"/>
      <w:bookmarkEnd w:id="850"/>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851" w:name="_Toc20142364"/>
      <w:bookmarkStart w:id="852" w:name="_Toc34217310"/>
      <w:bookmarkStart w:id="853" w:name="_Toc34217462"/>
      <w:bookmarkStart w:id="854" w:name="_Toc39051825"/>
      <w:bookmarkStart w:id="855" w:name="_Toc43210397"/>
      <w:bookmarkStart w:id="856" w:name="_Toc49853303"/>
      <w:bookmarkStart w:id="857" w:name="_Toc56530093"/>
      <w:bookmarkStart w:id="858" w:name="_Toc199233167"/>
      <w:r w:rsidRPr="00164490">
        <w:t>6.2.3.3.2</w:t>
      </w:r>
      <w:r w:rsidRPr="00164490">
        <w:tab/>
        <w:t>Resource Definition</w:t>
      </w:r>
      <w:bookmarkEnd w:id="851"/>
      <w:bookmarkEnd w:id="852"/>
      <w:bookmarkEnd w:id="853"/>
      <w:bookmarkEnd w:id="854"/>
      <w:bookmarkEnd w:id="855"/>
      <w:bookmarkEnd w:id="856"/>
      <w:bookmarkEnd w:id="857"/>
      <w:bookmarkEnd w:id="858"/>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859" w:name="_Toc20142365"/>
      <w:bookmarkStart w:id="860" w:name="_Toc34217311"/>
      <w:bookmarkStart w:id="861" w:name="_Toc34217463"/>
      <w:bookmarkStart w:id="862" w:name="_Toc39051826"/>
      <w:bookmarkStart w:id="863" w:name="_Toc43210398"/>
      <w:bookmarkStart w:id="864" w:name="_Toc49853304"/>
      <w:bookmarkStart w:id="865" w:name="_Toc56530094"/>
      <w:bookmarkStart w:id="866" w:name="_Toc199233168"/>
      <w:r w:rsidRPr="00164490">
        <w:t>6.2.3.3.3</w:t>
      </w:r>
      <w:r w:rsidRPr="00164490">
        <w:tab/>
        <w:t>Resource Standard Methods</w:t>
      </w:r>
      <w:bookmarkEnd w:id="859"/>
      <w:bookmarkEnd w:id="860"/>
      <w:bookmarkEnd w:id="861"/>
      <w:bookmarkEnd w:id="862"/>
      <w:bookmarkEnd w:id="863"/>
      <w:bookmarkEnd w:id="864"/>
      <w:bookmarkEnd w:id="865"/>
      <w:bookmarkEnd w:id="866"/>
    </w:p>
    <w:p w14:paraId="2EA1C847" w14:textId="77777777" w:rsidR="00B02215" w:rsidRPr="00164490" w:rsidRDefault="00B02215" w:rsidP="00A26364">
      <w:pPr>
        <w:pStyle w:val="H6"/>
      </w:pPr>
      <w:bookmarkStart w:id="867" w:name="_Toc20142366"/>
      <w:bookmarkStart w:id="868" w:name="_Toc34217312"/>
      <w:bookmarkStart w:id="869" w:name="_Toc34217464"/>
      <w:bookmarkStart w:id="870" w:name="_Toc39051827"/>
      <w:bookmarkStart w:id="871" w:name="_Toc43210399"/>
      <w:bookmarkStart w:id="872" w:name="_Toc49853305"/>
      <w:bookmarkStart w:id="873" w:name="_Toc56530095"/>
      <w:r w:rsidRPr="00164490">
        <w:t>6.2.3.3.3.1</w:t>
      </w:r>
      <w:r w:rsidRPr="00164490">
        <w:tab/>
        <w:t>POST</w:t>
      </w:r>
      <w:bookmarkEnd w:id="867"/>
      <w:bookmarkEnd w:id="868"/>
      <w:bookmarkEnd w:id="869"/>
      <w:bookmarkEnd w:id="870"/>
      <w:bookmarkEnd w:id="871"/>
      <w:bookmarkEnd w:id="872"/>
      <w:bookmarkEnd w:id="873"/>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874" w:name="_PERM_MCCTEMPBM_CRPT30470051___5"/>
            <w:r w:rsidRPr="00164490">
              <w:t>-</w:t>
            </w:r>
            <w:r w:rsidRPr="00164490">
              <w:tab/>
            </w:r>
            <w:r w:rsidRPr="00164490">
              <w:rPr>
                <w:color w:val="000000"/>
              </w:rPr>
              <w:t>NOT_AUTHORIZED</w:t>
            </w:r>
          </w:p>
          <w:bookmarkEnd w:id="874"/>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875" w:name="_Toc20142367"/>
      <w:bookmarkStart w:id="876" w:name="_Toc34217313"/>
      <w:bookmarkStart w:id="877" w:name="_Toc34217465"/>
      <w:bookmarkStart w:id="878" w:name="_Toc39051828"/>
      <w:bookmarkStart w:id="879" w:name="_Toc43210400"/>
      <w:bookmarkStart w:id="880" w:name="_Toc49853306"/>
      <w:bookmarkStart w:id="881" w:name="_Toc56530096"/>
      <w:bookmarkStart w:id="882" w:name="_Toc199233169"/>
      <w:r w:rsidRPr="00164490">
        <w:t>6.2.3.4</w:t>
      </w:r>
      <w:r w:rsidRPr="00164490">
        <w:tab/>
        <w:t>Resource: Individual NSSAI Availability Notification Subscriptions</w:t>
      </w:r>
      <w:bookmarkEnd w:id="875"/>
      <w:bookmarkEnd w:id="876"/>
      <w:bookmarkEnd w:id="877"/>
      <w:bookmarkEnd w:id="878"/>
      <w:bookmarkEnd w:id="879"/>
      <w:bookmarkEnd w:id="880"/>
      <w:bookmarkEnd w:id="881"/>
      <w:bookmarkEnd w:id="882"/>
    </w:p>
    <w:p w14:paraId="476D3F0D" w14:textId="77777777" w:rsidR="00B02215" w:rsidRPr="00164490" w:rsidRDefault="00B02215" w:rsidP="00553D27">
      <w:pPr>
        <w:pStyle w:val="51"/>
      </w:pPr>
      <w:bookmarkStart w:id="883" w:name="_Toc20142368"/>
      <w:bookmarkStart w:id="884" w:name="_Toc34217314"/>
      <w:bookmarkStart w:id="885" w:name="_Toc34217466"/>
      <w:bookmarkStart w:id="886" w:name="_Toc39051829"/>
      <w:bookmarkStart w:id="887" w:name="_Toc43210401"/>
      <w:bookmarkStart w:id="888" w:name="_Toc49853307"/>
      <w:bookmarkStart w:id="889" w:name="_Toc56530097"/>
      <w:bookmarkStart w:id="890" w:name="_Toc199233170"/>
      <w:r w:rsidRPr="00164490">
        <w:t>6.2.3.4.1</w:t>
      </w:r>
      <w:r w:rsidRPr="00164490">
        <w:tab/>
        <w:t>Description</w:t>
      </w:r>
      <w:bookmarkEnd w:id="883"/>
      <w:bookmarkEnd w:id="884"/>
      <w:bookmarkEnd w:id="885"/>
      <w:bookmarkEnd w:id="886"/>
      <w:bookmarkEnd w:id="887"/>
      <w:bookmarkEnd w:id="888"/>
      <w:bookmarkEnd w:id="889"/>
      <w:bookmarkEnd w:id="890"/>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891" w:name="_Toc20142369"/>
      <w:bookmarkStart w:id="892" w:name="_Toc34217315"/>
      <w:bookmarkStart w:id="893" w:name="_Toc34217467"/>
      <w:bookmarkStart w:id="894" w:name="_Toc39051830"/>
      <w:bookmarkStart w:id="895" w:name="_Toc43210402"/>
      <w:bookmarkStart w:id="896" w:name="_Toc49853308"/>
      <w:bookmarkStart w:id="897" w:name="_Toc56530098"/>
      <w:bookmarkStart w:id="898" w:name="_Toc199233171"/>
      <w:r w:rsidRPr="00164490">
        <w:t>6.2.3.4.2</w:t>
      </w:r>
      <w:r w:rsidRPr="00164490">
        <w:tab/>
        <w:t>Resource Definition</w:t>
      </w:r>
      <w:bookmarkEnd w:id="891"/>
      <w:bookmarkEnd w:id="892"/>
      <w:bookmarkEnd w:id="893"/>
      <w:bookmarkEnd w:id="894"/>
      <w:bookmarkEnd w:id="895"/>
      <w:bookmarkEnd w:id="896"/>
      <w:bookmarkEnd w:id="897"/>
      <w:bookmarkEnd w:id="898"/>
    </w:p>
    <w:p w14:paraId="0D7C4B72" w14:textId="3D19227E"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899" w:name="_Toc20142370"/>
      <w:bookmarkStart w:id="900" w:name="_Toc34217316"/>
      <w:bookmarkStart w:id="901" w:name="_Toc34217468"/>
      <w:bookmarkStart w:id="902" w:name="_Toc39051831"/>
      <w:bookmarkStart w:id="903" w:name="_Toc43210403"/>
      <w:bookmarkStart w:id="904" w:name="_Toc49853309"/>
      <w:bookmarkStart w:id="905" w:name="_Toc56530099"/>
      <w:bookmarkStart w:id="906" w:name="_Toc199233172"/>
      <w:r w:rsidRPr="00164490">
        <w:t>6.2.3.4.3</w:t>
      </w:r>
      <w:r w:rsidRPr="00164490">
        <w:tab/>
        <w:t>Resource Standard Methods</w:t>
      </w:r>
      <w:bookmarkEnd w:id="899"/>
      <w:bookmarkEnd w:id="900"/>
      <w:bookmarkEnd w:id="901"/>
      <w:bookmarkEnd w:id="902"/>
      <w:bookmarkEnd w:id="903"/>
      <w:bookmarkEnd w:id="904"/>
      <w:bookmarkEnd w:id="905"/>
      <w:bookmarkEnd w:id="906"/>
    </w:p>
    <w:p w14:paraId="7652A543" w14:textId="77777777" w:rsidR="00B02215" w:rsidRPr="00164490" w:rsidRDefault="00B02215" w:rsidP="00A26364">
      <w:pPr>
        <w:pStyle w:val="H6"/>
      </w:pPr>
      <w:bookmarkStart w:id="907" w:name="_Toc20142371"/>
      <w:bookmarkStart w:id="908" w:name="_Toc34217317"/>
      <w:bookmarkStart w:id="909" w:name="_Toc34217469"/>
      <w:bookmarkStart w:id="910" w:name="_Toc39051832"/>
      <w:bookmarkStart w:id="911" w:name="_Toc43210404"/>
      <w:bookmarkStart w:id="912" w:name="_Toc49853310"/>
      <w:bookmarkStart w:id="913" w:name="_Toc56530100"/>
      <w:r w:rsidRPr="00164490">
        <w:t>6.2.3.4.3.1</w:t>
      </w:r>
      <w:r w:rsidRPr="00164490">
        <w:tab/>
        <w:t>DELETE</w:t>
      </w:r>
      <w:bookmarkEnd w:id="907"/>
      <w:bookmarkEnd w:id="908"/>
      <w:bookmarkEnd w:id="909"/>
      <w:bookmarkEnd w:id="910"/>
      <w:bookmarkEnd w:id="911"/>
      <w:bookmarkEnd w:id="912"/>
      <w:bookmarkEnd w:id="913"/>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4" w:name="_Toc49853311"/>
      <w:bookmarkStart w:id="915" w:name="_Toc56530101"/>
      <w:r w:rsidRPr="00164490">
        <w:t>6.2.3.4.3.2</w:t>
      </w:r>
      <w:r w:rsidRPr="00164490">
        <w:tab/>
        <w:t>PATCH</w:t>
      </w:r>
      <w:bookmarkEnd w:id="914"/>
      <w:bookmarkEnd w:id="915"/>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6" w:name="_PERM_MCCTEMPBM_CRPT30470062___4"/>
            <w:r w:rsidRPr="00164490">
              <w:rPr>
                <w:b w:val="0"/>
                <w:sz w:val="18"/>
              </w:rPr>
              <w:t>-</w:t>
            </w:r>
            <w:r w:rsidRPr="00164490">
              <w:rPr>
                <w:b w:val="0"/>
                <w:sz w:val="18"/>
              </w:rPr>
              <w:tab/>
              <w:t>SUBSCRIPTION_NOT_FOUND.</w:t>
            </w:r>
            <w:bookmarkEnd w:id="916"/>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917" w:name="_Toc20142372"/>
      <w:bookmarkStart w:id="918" w:name="_Toc34217318"/>
      <w:bookmarkStart w:id="919" w:name="_Toc34217470"/>
      <w:bookmarkStart w:id="920" w:name="_Toc39051833"/>
      <w:bookmarkStart w:id="921" w:name="_Toc43210405"/>
      <w:bookmarkStart w:id="922" w:name="_Toc49853312"/>
      <w:bookmarkStart w:id="923" w:name="_Toc56530102"/>
      <w:bookmarkStart w:id="924" w:name="_Toc199233173"/>
      <w:r w:rsidRPr="00164490">
        <w:t>6.2.3.5</w:t>
      </w:r>
      <w:r w:rsidRPr="00164490">
        <w:tab/>
        <w:t>Resource: NSSAI Availability Store</w:t>
      </w:r>
      <w:bookmarkEnd w:id="917"/>
      <w:bookmarkEnd w:id="918"/>
      <w:bookmarkEnd w:id="919"/>
      <w:bookmarkEnd w:id="920"/>
      <w:bookmarkEnd w:id="921"/>
      <w:bookmarkEnd w:id="922"/>
      <w:bookmarkEnd w:id="923"/>
      <w:bookmarkEnd w:id="924"/>
    </w:p>
    <w:p w14:paraId="3FA7464C" w14:textId="77777777" w:rsidR="00B02215" w:rsidRPr="00164490" w:rsidRDefault="00B02215" w:rsidP="00553D27">
      <w:pPr>
        <w:pStyle w:val="51"/>
      </w:pPr>
      <w:bookmarkStart w:id="925" w:name="_Toc20142373"/>
      <w:bookmarkStart w:id="926" w:name="_Toc34217319"/>
      <w:bookmarkStart w:id="927" w:name="_Toc34217471"/>
      <w:bookmarkStart w:id="928" w:name="_Toc39051834"/>
      <w:bookmarkStart w:id="929" w:name="_Toc43210406"/>
      <w:bookmarkStart w:id="930" w:name="_Toc49853313"/>
      <w:bookmarkStart w:id="931" w:name="_Toc56530103"/>
      <w:bookmarkStart w:id="932" w:name="_Toc199233174"/>
      <w:r w:rsidRPr="00164490">
        <w:t>6.2.3.5.1</w:t>
      </w:r>
      <w:r w:rsidRPr="00164490">
        <w:tab/>
        <w:t>Description</w:t>
      </w:r>
      <w:bookmarkEnd w:id="925"/>
      <w:bookmarkEnd w:id="926"/>
      <w:bookmarkEnd w:id="927"/>
      <w:bookmarkEnd w:id="928"/>
      <w:bookmarkEnd w:id="929"/>
      <w:bookmarkEnd w:id="930"/>
      <w:bookmarkEnd w:id="931"/>
      <w:bookmarkEnd w:id="932"/>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933" w:name="_Toc20142374"/>
      <w:bookmarkStart w:id="934" w:name="_Toc34217320"/>
      <w:bookmarkStart w:id="935" w:name="_Toc34217472"/>
      <w:bookmarkStart w:id="936" w:name="_Toc39051835"/>
      <w:bookmarkStart w:id="937" w:name="_Toc43210407"/>
      <w:bookmarkStart w:id="938" w:name="_Toc49853314"/>
      <w:bookmarkStart w:id="939" w:name="_Toc56530104"/>
      <w:bookmarkStart w:id="940" w:name="_Toc199233175"/>
      <w:r w:rsidRPr="00164490">
        <w:t>6.2.3.5.2</w:t>
      </w:r>
      <w:r w:rsidRPr="00164490">
        <w:tab/>
        <w:t>Resource Definition</w:t>
      </w:r>
      <w:bookmarkEnd w:id="933"/>
      <w:bookmarkEnd w:id="934"/>
      <w:bookmarkEnd w:id="935"/>
      <w:bookmarkEnd w:id="936"/>
      <w:bookmarkEnd w:id="937"/>
      <w:bookmarkEnd w:id="938"/>
      <w:bookmarkEnd w:id="939"/>
      <w:bookmarkEnd w:id="940"/>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941" w:name="_Toc20142375"/>
      <w:bookmarkStart w:id="942" w:name="_Toc34217321"/>
      <w:bookmarkStart w:id="943" w:name="_Toc34217473"/>
      <w:bookmarkStart w:id="944" w:name="_Toc39051836"/>
      <w:bookmarkStart w:id="945" w:name="_Toc43210408"/>
      <w:bookmarkStart w:id="946" w:name="_Toc49853315"/>
      <w:bookmarkStart w:id="947" w:name="_Toc56530105"/>
      <w:bookmarkStart w:id="948" w:name="_Toc199233176"/>
      <w:r w:rsidRPr="00164490">
        <w:t>6.2.3.5.3</w:t>
      </w:r>
      <w:r w:rsidRPr="00164490">
        <w:tab/>
        <w:t>Resource Standard Methods</w:t>
      </w:r>
      <w:bookmarkEnd w:id="941"/>
      <w:bookmarkEnd w:id="942"/>
      <w:bookmarkEnd w:id="943"/>
      <w:bookmarkEnd w:id="944"/>
      <w:bookmarkEnd w:id="945"/>
      <w:bookmarkEnd w:id="946"/>
      <w:bookmarkEnd w:id="947"/>
      <w:bookmarkEnd w:id="948"/>
    </w:p>
    <w:p w14:paraId="1D8FE8F2" w14:textId="77777777" w:rsidR="00B02215" w:rsidRPr="00164490" w:rsidRDefault="00B02215" w:rsidP="00A26364">
      <w:pPr>
        <w:pStyle w:val="H6"/>
      </w:pPr>
      <w:bookmarkStart w:id="949" w:name="_Toc20142376"/>
      <w:bookmarkStart w:id="950" w:name="_Toc34217322"/>
      <w:bookmarkStart w:id="951" w:name="_Toc34217474"/>
      <w:bookmarkStart w:id="952" w:name="_Toc39051837"/>
      <w:bookmarkStart w:id="953" w:name="_Toc43210409"/>
      <w:bookmarkStart w:id="954" w:name="_Toc49853316"/>
      <w:bookmarkStart w:id="955" w:name="_Toc56530106"/>
      <w:r w:rsidRPr="00164490">
        <w:t>6.2.3.5.3.1</w:t>
      </w:r>
      <w:r w:rsidRPr="00164490">
        <w:tab/>
        <w:t>OPTIONS</w:t>
      </w:r>
      <w:bookmarkEnd w:id="949"/>
      <w:bookmarkEnd w:id="950"/>
      <w:bookmarkEnd w:id="951"/>
      <w:bookmarkEnd w:id="952"/>
      <w:bookmarkEnd w:id="953"/>
      <w:bookmarkEnd w:id="954"/>
      <w:bookmarkEnd w:id="955"/>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956" w:name="_Toc20142377"/>
      <w:bookmarkStart w:id="957" w:name="_Toc34217323"/>
      <w:bookmarkStart w:id="958" w:name="_Toc34217475"/>
      <w:bookmarkStart w:id="959" w:name="_Toc39051838"/>
      <w:bookmarkStart w:id="960" w:name="_Toc43210410"/>
      <w:bookmarkStart w:id="961" w:name="_Toc49853317"/>
      <w:bookmarkStart w:id="962" w:name="_Toc56530107"/>
      <w:bookmarkStart w:id="963" w:name="_Toc199233177"/>
      <w:r w:rsidRPr="00164490">
        <w:t>6.2.4</w:t>
      </w:r>
      <w:r w:rsidRPr="00164490">
        <w:tab/>
        <w:t>Custom Operations without associated resources</w:t>
      </w:r>
      <w:bookmarkEnd w:id="956"/>
      <w:bookmarkEnd w:id="957"/>
      <w:bookmarkEnd w:id="958"/>
      <w:bookmarkEnd w:id="959"/>
      <w:bookmarkEnd w:id="960"/>
      <w:bookmarkEnd w:id="961"/>
      <w:bookmarkEnd w:id="962"/>
      <w:bookmarkEnd w:id="963"/>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964" w:name="_Toc20142378"/>
      <w:bookmarkStart w:id="965" w:name="_Toc34217324"/>
      <w:bookmarkStart w:id="966" w:name="_Toc34217476"/>
      <w:bookmarkStart w:id="967" w:name="_Toc39051839"/>
      <w:bookmarkStart w:id="968" w:name="_Toc43210411"/>
      <w:bookmarkStart w:id="969" w:name="_Toc49853318"/>
      <w:bookmarkStart w:id="970" w:name="_Toc56530108"/>
      <w:bookmarkStart w:id="971" w:name="_Toc199233178"/>
      <w:r w:rsidRPr="00164490">
        <w:t>6.2.5</w:t>
      </w:r>
      <w:r w:rsidRPr="00164490">
        <w:tab/>
        <w:t>Notifications</w:t>
      </w:r>
      <w:bookmarkEnd w:id="964"/>
      <w:bookmarkEnd w:id="965"/>
      <w:bookmarkEnd w:id="966"/>
      <w:bookmarkEnd w:id="967"/>
      <w:bookmarkEnd w:id="968"/>
      <w:bookmarkEnd w:id="969"/>
      <w:bookmarkEnd w:id="970"/>
      <w:bookmarkEnd w:id="971"/>
    </w:p>
    <w:p w14:paraId="30FF7234" w14:textId="77777777" w:rsidR="00B02215" w:rsidRPr="00164490" w:rsidRDefault="00B02215" w:rsidP="00553D27">
      <w:pPr>
        <w:pStyle w:val="41"/>
      </w:pPr>
      <w:bookmarkStart w:id="972" w:name="_Toc20142379"/>
      <w:bookmarkStart w:id="973" w:name="_Toc34217325"/>
      <w:bookmarkStart w:id="974" w:name="_Toc34217477"/>
      <w:bookmarkStart w:id="975" w:name="_Toc39051840"/>
      <w:bookmarkStart w:id="976" w:name="_Toc43210412"/>
      <w:bookmarkStart w:id="977" w:name="_Toc49853319"/>
      <w:bookmarkStart w:id="978" w:name="_Toc56530109"/>
      <w:bookmarkStart w:id="979" w:name="_Toc199233179"/>
      <w:r w:rsidRPr="00164490">
        <w:t>6.2.5.1</w:t>
      </w:r>
      <w:r w:rsidRPr="00164490">
        <w:tab/>
        <w:t>General</w:t>
      </w:r>
      <w:bookmarkEnd w:id="972"/>
      <w:bookmarkEnd w:id="973"/>
      <w:bookmarkEnd w:id="974"/>
      <w:bookmarkEnd w:id="975"/>
      <w:bookmarkEnd w:id="976"/>
      <w:bookmarkEnd w:id="977"/>
      <w:bookmarkEnd w:id="978"/>
      <w:bookmarkEnd w:id="979"/>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980" w:name="_Toc20142380"/>
      <w:bookmarkStart w:id="981" w:name="_Toc34217326"/>
      <w:bookmarkStart w:id="982" w:name="_Toc34217478"/>
      <w:bookmarkStart w:id="983" w:name="_Toc39051841"/>
      <w:bookmarkStart w:id="984" w:name="_Toc43210413"/>
      <w:bookmarkStart w:id="985" w:name="_Toc49853320"/>
      <w:bookmarkStart w:id="986" w:name="_Toc56530110"/>
      <w:bookmarkStart w:id="987" w:name="_Toc199233180"/>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80"/>
      <w:bookmarkEnd w:id="981"/>
      <w:bookmarkEnd w:id="982"/>
      <w:bookmarkEnd w:id="983"/>
      <w:bookmarkEnd w:id="984"/>
      <w:bookmarkEnd w:id="985"/>
      <w:bookmarkEnd w:id="986"/>
      <w:bookmarkEnd w:id="987"/>
    </w:p>
    <w:p w14:paraId="3285EFF4" w14:textId="77777777" w:rsidR="00B02215" w:rsidRPr="00164490" w:rsidRDefault="00B02215" w:rsidP="00553D27">
      <w:pPr>
        <w:pStyle w:val="51"/>
      </w:pPr>
      <w:bookmarkStart w:id="988" w:name="_Toc20142381"/>
      <w:bookmarkStart w:id="989" w:name="_Toc34217327"/>
      <w:bookmarkStart w:id="990" w:name="_Toc34217479"/>
      <w:bookmarkStart w:id="991" w:name="_Toc39051842"/>
      <w:bookmarkStart w:id="992" w:name="_Toc43210414"/>
      <w:bookmarkStart w:id="993" w:name="_Toc49853321"/>
      <w:bookmarkStart w:id="994" w:name="_Toc56530111"/>
      <w:bookmarkStart w:id="995" w:name="_Toc199233181"/>
      <w:r w:rsidRPr="00164490">
        <w:t>6.2.5.2.1</w:t>
      </w:r>
      <w:r w:rsidRPr="00164490">
        <w:tab/>
        <w:t>Description</w:t>
      </w:r>
      <w:bookmarkEnd w:id="988"/>
      <w:bookmarkEnd w:id="989"/>
      <w:bookmarkEnd w:id="990"/>
      <w:bookmarkEnd w:id="991"/>
      <w:bookmarkEnd w:id="992"/>
      <w:bookmarkEnd w:id="993"/>
      <w:bookmarkEnd w:id="994"/>
      <w:bookmarkEnd w:id="995"/>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996" w:name="_Toc20142382"/>
      <w:bookmarkStart w:id="997" w:name="_Toc34217328"/>
      <w:bookmarkStart w:id="998" w:name="_Toc34217480"/>
      <w:bookmarkStart w:id="999" w:name="_Toc39051843"/>
      <w:bookmarkStart w:id="1000" w:name="_Toc43210415"/>
      <w:bookmarkStart w:id="1001" w:name="_Toc49853322"/>
      <w:bookmarkStart w:id="1002" w:name="_Toc56530112"/>
      <w:bookmarkStart w:id="1003" w:name="_Toc199233182"/>
      <w:r w:rsidRPr="00164490">
        <w:t>6.2.5.2.2</w:t>
      </w:r>
      <w:r w:rsidRPr="00164490">
        <w:tab/>
        <w:t>Notification Definition</w:t>
      </w:r>
      <w:bookmarkEnd w:id="996"/>
      <w:bookmarkEnd w:id="997"/>
      <w:bookmarkEnd w:id="998"/>
      <w:bookmarkEnd w:id="999"/>
      <w:bookmarkEnd w:id="1000"/>
      <w:bookmarkEnd w:id="1001"/>
      <w:bookmarkEnd w:id="1002"/>
      <w:bookmarkEnd w:id="1003"/>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004" w:name="_Toc20142383"/>
      <w:bookmarkStart w:id="1005" w:name="_Toc34217329"/>
      <w:bookmarkStart w:id="1006" w:name="_Toc34217481"/>
      <w:bookmarkStart w:id="1007" w:name="_Toc39051844"/>
      <w:bookmarkStart w:id="1008" w:name="_Toc43210416"/>
      <w:bookmarkStart w:id="1009" w:name="_Toc49853323"/>
      <w:bookmarkStart w:id="1010" w:name="_Toc56530113"/>
      <w:bookmarkStart w:id="1011" w:name="_Toc199233183"/>
      <w:r w:rsidRPr="00164490">
        <w:t>6.2.5.2.3</w:t>
      </w:r>
      <w:r w:rsidRPr="00164490">
        <w:tab/>
        <w:t>Notification Standard Methods</w:t>
      </w:r>
      <w:bookmarkEnd w:id="1004"/>
      <w:bookmarkEnd w:id="1005"/>
      <w:bookmarkEnd w:id="1006"/>
      <w:bookmarkEnd w:id="1007"/>
      <w:bookmarkEnd w:id="1008"/>
      <w:bookmarkEnd w:id="1009"/>
      <w:bookmarkEnd w:id="1010"/>
      <w:bookmarkEnd w:id="1011"/>
    </w:p>
    <w:p w14:paraId="15E1CAF7" w14:textId="77777777" w:rsidR="00B02215" w:rsidRPr="00164490" w:rsidRDefault="00B02215" w:rsidP="00A26364">
      <w:pPr>
        <w:pStyle w:val="H6"/>
      </w:pPr>
      <w:bookmarkStart w:id="1012" w:name="_Toc20142384"/>
      <w:bookmarkStart w:id="1013" w:name="_Toc34217330"/>
      <w:bookmarkStart w:id="1014" w:name="_Toc34217482"/>
      <w:bookmarkStart w:id="1015" w:name="_Toc39051845"/>
      <w:bookmarkStart w:id="1016" w:name="_Toc43210417"/>
      <w:bookmarkStart w:id="1017" w:name="_Toc49853324"/>
      <w:bookmarkStart w:id="1018" w:name="_Toc56530114"/>
      <w:r w:rsidRPr="00164490">
        <w:t>6.2.5.2.3.1</w:t>
      </w:r>
      <w:r w:rsidRPr="00164490">
        <w:tab/>
        <w:t>POST</w:t>
      </w:r>
      <w:bookmarkEnd w:id="1012"/>
      <w:bookmarkEnd w:id="1013"/>
      <w:bookmarkEnd w:id="1014"/>
      <w:bookmarkEnd w:id="1015"/>
      <w:bookmarkEnd w:id="1016"/>
      <w:bookmarkEnd w:id="1017"/>
      <w:bookmarkEnd w:id="1018"/>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019" w:name="_Toc20142385"/>
      <w:bookmarkStart w:id="1020" w:name="_Toc34217331"/>
      <w:bookmarkStart w:id="1021" w:name="_Toc34217483"/>
      <w:bookmarkStart w:id="1022" w:name="_Toc39051846"/>
      <w:bookmarkStart w:id="1023" w:name="_Toc43210418"/>
      <w:bookmarkStart w:id="1024" w:name="_Toc49853325"/>
      <w:bookmarkStart w:id="1025" w:name="_Toc56530115"/>
      <w:bookmarkStart w:id="1026" w:name="_Toc199233184"/>
      <w:r w:rsidRPr="00164490">
        <w:t>6.2.6</w:t>
      </w:r>
      <w:r w:rsidRPr="00164490">
        <w:tab/>
        <w:t>Data Model</w:t>
      </w:r>
      <w:bookmarkEnd w:id="1019"/>
      <w:bookmarkEnd w:id="1020"/>
      <w:bookmarkEnd w:id="1021"/>
      <w:bookmarkEnd w:id="1022"/>
      <w:bookmarkEnd w:id="1023"/>
      <w:bookmarkEnd w:id="1024"/>
      <w:bookmarkEnd w:id="1025"/>
      <w:bookmarkEnd w:id="1026"/>
    </w:p>
    <w:p w14:paraId="0665A032" w14:textId="77777777" w:rsidR="00B02215" w:rsidRPr="00164490" w:rsidRDefault="00B02215" w:rsidP="00553D27">
      <w:pPr>
        <w:pStyle w:val="41"/>
      </w:pPr>
      <w:bookmarkStart w:id="1027" w:name="_Toc20142386"/>
      <w:bookmarkStart w:id="1028" w:name="_Toc34217332"/>
      <w:bookmarkStart w:id="1029" w:name="_Toc34217484"/>
      <w:bookmarkStart w:id="1030" w:name="_Toc39051847"/>
      <w:bookmarkStart w:id="1031" w:name="_Toc43210419"/>
      <w:bookmarkStart w:id="1032" w:name="_Toc49853326"/>
      <w:bookmarkStart w:id="1033" w:name="_Toc56530116"/>
      <w:bookmarkStart w:id="1034" w:name="_Toc199233185"/>
      <w:r w:rsidRPr="00164490">
        <w:t>6.2.6.1</w:t>
      </w:r>
      <w:r w:rsidRPr="00164490">
        <w:tab/>
        <w:t>General</w:t>
      </w:r>
      <w:bookmarkEnd w:id="1027"/>
      <w:bookmarkEnd w:id="1028"/>
      <w:bookmarkEnd w:id="1029"/>
      <w:bookmarkEnd w:id="1030"/>
      <w:bookmarkEnd w:id="1031"/>
      <w:bookmarkEnd w:id="1032"/>
      <w:bookmarkEnd w:id="1033"/>
      <w:bookmarkEnd w:id="1034"/>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321914" w:rsidRPr="00164490" w14:paraId="7552E541" w14:textId="77777777" w:rsidTr="00321914">
        <w:trPr>
          <w:jc w:val="center"/>
        </w:trPr>
        <w:tc>
          <w:tcPr>
            <w:tcW w:w="2024" w:type="dxa"/>
            <w:tcBorders>
              <w:top w:val="single" w:sz="4" w:space="0" w:color="auto"/>
              <w:left w:val="single" w:sz="4" w:space="0" w:color="auto"/>
              <w:bottom w:val="single" w:sz="4" w:space="0" w:color="auto"/>
              <w:right w:val="single" w:sz="4" w:space="0" w:color="auto"/>
            </w:tcBorders>
          </w:tcPr>
          <w:p w14:paraId="777D7C52" w14:textId="77777777" w:rsidR="00321914" w:rsidRPr="00164490" w:rsidRDefault="00321914" w:rsidP="008E41AB">
            <w:pPr>
              <w:pStyle w:val="TAL"/>
              <w:rPr>
                <w:lang w:eastAsia="zh-CN"/>
              </w:rPr>
            </w:pPr>
            <w:r>
              <w:rPr>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241758C4" w14:textId="06BEA900" w:rsidR="00321914" w:rsidRPr="00164490" w:rsidRDefault="00321914" w:rsidP="008E41AB">
            <w:pPr>
              <w:pStyle w:val="TAL"/>
            </w:pPr>
            <w:r w:rsidRPr="00164490">
              <w:t>3GPP TS</w:t>
            </w:r>
            <w:r>
              <w:t> </w:t>
            </w:r>
            <w:r w:rsidRPr="00164490">
              <w:t>29.5</w:t>
            </w:r>
            <w:r>
              <w:t>03 </w:t>
            </w:r>
            <w:r w:rsidRPr="00164490">
              <w:t>[</w:t>
            </w:r>
            <w:r>
              <w:t>23</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B51E29" w14:textId="77777777" w:rsidR="00321914" w:rsidRPr="00164490" w:rsidRDefault="00321914" w:rsidP="008E41AB">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035" w:name="_Toc20142387"/>
      <w:bookmarkStart w:id="1036" w:name="_Toc34217333"/>
      <w:bookmarkStart w:id="1037" w:name="_Toc34217485"/>
      <w:bookmarkStart w:id="1038" w:name="_Toc39051848"/>
      <w:bookmarkStart w:id="1039" w:name="_Toc43210420"/>
      <w:bookmarkStart w:id="1040" w:name="_Toc49853327"/>
      <w:bookmarkStart w:id="1041" w:name="_Toc56530117"/>
      <w:bookmarkStart w:id="1042" w:name="_Toc199233186"/>
      <w:r w:rsidRPr="00164490">
        <w:rPr>
          <w:lang w:val="en-US"/>
        </w:rPr>
        <w:t>6.2.6.2</w:t>
      </w:r>
      <w:r w:rsidRPr="00164490">
        <w:rPr>
          <w:lang w:val="en-US"/>
        </w:rPr>
        <w:tab/>
        <w:t>Structured data types</w:t>
      </w:r>
      <w:bookmarkEnd w:id="1035"/>
      <w:bookmarkEnd w:id="1036"/>
      <w:bookmarkEnd w:id="1037"/>
      <w:bookmarkEnd w:id="1038"/>
      <w:bookmarkEnd w:id="1039"/>
      <w:bookmarkEnd w:id="1040"/>
      <w:bookmarkEnd w:id="1041"/>
      <w:bookmarkEnd w:id="1042"/>
    </w:p>
    <w:p w14:paraId="48C51FB5" w14:textId="77777777" w:rsidR="00B02215" w:rsidRPr="00164490" w:rsidRDefault="00B02215" w:rsidP="00553D27">
      <w:pPr>
        <w:pStyle w:val="51"/>
      </w:pPr>
      <w:bookmarkStart w:id="1043" w:name="_Toc20142388"/>
      <w:bookmarkStart w:id="1044" w:name="_Toc34217334"/>
      <w:bookmarkStart w:id="1045" w:name="_Toc34217486"/>
      <w:bookmarkStart w:id="1046" w:name="_Toc39051849"/>
      <w:bookmarkStart w:id="1047" w:name="_Toc43210421"/>
      <w:bookmarkStart w:id="1048" w:name="_Toc49853328"/>
      <w:bookmarkStart w:id="1049" w:name="_Toc56530118"/>
      <w:bookmarkStart w:id="1050" w:name="_Toc199233187"/>
      <w:r w:rsidRPr="00164490">
        <w:t>6.2.6.2.1</w:t>
      </w:r>
      <w:r w:rsidRPr="00164490">
        <w:tab/>
        <w:t>Introduction</w:t>
      </w:r>
      <w:bookmarkEnd w:id="1043"/>
      <w:bookmarkEnd w:id="1044"/>
      <w:bookmarkEnd w:id="1045"/>
      <w:bookmarkEnd w:id="1046"/>
      <w:bookmarkEnd w:id="1047"/>
      <w:bookmarkEnd w:id="1048"/>
      <w:bookmarkEnd w:id="1049"/>
      <w:bookmarkEnd w:id="1050"/>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051" w:name="_Toc20142389"/>
      <w:bookmarkStart w:id="1052" w:name="_Toc34217335"/>
      <w:bookmarkStart w:id="1053" w:name="_Toc34217487"/>
      <w:bookmarkStart w:id="1054" w:name="_Toc39051850"/>
      <w:bookmarkStart w:id="1055" w:name="_Toc43210422"/>
      <w:bookmarkStart w:id="1056" w:name="_Toc49853329"/>
      <w:bookmarkStart w:id="1057" w:name="_Toc56530119"/>
      <w:bookmarkStart w:id="1058" w:name="_Toc199233188"/>
      <w:r w:rsidRPr="00164490">
        <w:t>6.2.6.2.2</w:t>
      </w:r>
      <w:r w:rsidRPr="00164490">
        <w:tab/>
        <w:t>Type: NssaiAvailabilityInfo</w:t>
      </w:r>
      <w:bookmarkEnd w:id="1051"/>
      <w:bookmarkEnd w:id="1052"/>
      <w:bookmarkEnd w:id="1053"/>
      <w:bookmarkEnd w:id="1054"/>
      <w:bookmarkEnd w:id="1055"/>
      <w:bookmarkEnd w:id="1056"/>
      <w:bookmarkEnd w:id="1057"/>
      <w:bookmarkEnd w:id="1058"/>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059" w:name="_Toc20142390"/>
      <w:bookmarkStart w:id="1060" w:name="_Toc34217336"/>
      <w:bookmarkStart w:id="1061" w:name="_Toc34217488"/>
      <w:bookmarkStart w:id="1062" w:name="_Toc39051851"/>
      <w:bookmarkStart w:id="1063" w:name="_Toc43210423"/>
      <w:bookmarkStart w:id="1064" w:name="_Toc49853330"/>
      <w:bookmarkStart w:id="1065" w:name="_Toc56530120"/>
      <w:bookmarkStart w:id="1066" w:name="_Toc199233189"/>
      <w:r w:rsidRPr="00164490">
        <w:t>6.2.6.2.3</w:t>
      </w:r>
      <w:r w:rsidRPr="00164490">
        <w:tab/>
        <w:t xml:space="preserve">Type: </w:t>
      </w:r>
      <w:r w:rsidRPr="00164490">
        <w:rPr>
          <w:rFonts w:hint="eastAsia"/>
          <w:lang w:eastAsia="zh-CN"/>
        </w:rPr>
        <w:t>Supported</w:t>
      </w:r>
      <w:r w:rsidRPr="00164490">
        <w:t>NssaiAvailabilityData</w:t>
      </w:r>
      <w:bookmarkEnd w:id="1059"/>
      <w:bookmarkEnd w:id="1060"/>
      <w:bookmarkEnd w:id="1061"/>
      <w:bookmarkEnd w:id="1062"/>
      <w:bookmarkEnd w:id="1063"/>
      <w:bookmarkEnd w:id="1064"/>
      <w:bookmarkEnd w:id="1065"/>
      <w:bookmarkEnd w:id="1066"/>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067" w:name="_Toc20142391"/>
      <w:bookmarkStart w:id="1068" w:name="_Toc34217337"/>
      <w:bookmarkStart w:id="1069" w:name="_Toc34217489"/>
      <w:bookmarkStart w:id="1070" w:name="_Toc39051852"/>
      <w:bookmarkStart w:id="1071" w:name="_Toc43210424"/>
      <w:bookmarkStart w:id="1072" w:name="_Toc49853331"/>
      <w:bookmarkStart w:id="1073" w:name="_Toc56530121"/>
      <w:bookmarkStart w:id="1074" w:name="_Toc199233190"/>
      <w:r w:rsidRPr="00164490">
        <w:t>6.2.6.2.4</w:t>
      </w:r>
      <w:r w:rsidRPr="00164490">
        <w:tab/>
        <w:t>Type: AuthorizedNssaiAvailabilityData</w:t>
      </w:r>
      <w:bookmarkEnd w:id="1067"/>
      <w:bookmarkEnd w:id="1068"/>
      <w:bookmarkEnd w:id="1069"/>
      <w:bookmarkEnd w:id="1070"/>
      <w:bookmarkEnd w:id="1071"/>
      <w:bookmarkEnd w:id="1072"/>
      <w:bookmarkEnd w:id="1073"/>
      <w:bookmarkEnd w:id="1074"/>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075" w:name="_Toc20142392"/>
      <w:bookmarkStart w:id="1076" w:name="_Toc34217338"/>
      <w:bookmarkStart w:id="1077" w:name="_Toc34217490"/>
      <w:bookmarkStart w:id="1078" w:name="_Toc39051853"/>
      <w:bookmarkStart w:id="1079" w:name="_Toc43210425"/>
      <w:bookmarkStart w:id="1080" w:name="_Toc49853332"/>
      <w:bookmarkStart w:id="1081" w:name="_Toc56530122"/>
      <w:bookmarkStart w:id="1082" w:name="_Toc199233191"/>
      <w:r w:rsidRPr="00164490">
        <w:t>6.2.6.2.</w:t>
      </w:r>
      <w:r w:rsidRPr="00164490">
        <w:rPr>
          <w:rFonts w:hint="eastAsia"/>
          <w:lang w:eastAsia="zh-CN"/>
        </w:rPr>
        <w:t>5</w:t>
      </w:r>
      <w:r w:rsidRPr="00164490">
        <w:tab/>
        <w:t>Type: RestrictedS</w:t>
      </w:r>
      <w:r w:rsidRPr="00164490">
        <w:rPr>
          <w:rFonts w:hint="eastAsia"/>
          <w:lang w:eastAsia="zh-CN"/>
        </w:rPr>
        <w:t>n</w:t>
      </w:r>
      <w:r w:rsidRPr="00164490">
        <w:t>ssai</w:t>
      </w:r>
      <w:bookmarkEnd w:id="1075"/>
      <w:bookmarkEnd w:id="1076"/>
      <w:bookmarkEnd w:id="1077"/>
      <w:bookmarkEnd w:id="1078"/>
      <w:bookmarkEnd w:id="1079"/>
      <w:bookmarkEnd w:id="1080"/>
      <w:bookmarkEnd w:id="1081"/>
      <w:bookmarkEnd w:id="1082"/>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3"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3"/>
    </w:tbl>
    <w:p w14:paraId="03C70427" w14:textId="77777777" w:rsidR="00B02215" w:rsidRPr="00164490" w:rsidRDefault="00B02215" w:rsidP="00B02215"/>
    <w:p w14:paraId="04F6F469" w14:textId="77777777" w:rsidR="00B02215" w:rsidRPr="00164490" w:rsidRDefault="00B02215" w:rsidP="00553D27">
      <w:pPr>
        <w:pStyle w:val="51"/>
      </w:pPr>
      <w:bookmarkStart w:id="1084" w:name="_Toc20142393"/>
      <w:bookmarkStart w:id="1085" w:name="_Toc34217339"/>
      <w:bookmarkStart w:id="1086" w:name="_Toc34217491"/>
      <w:bookmarkStart w:id="1087" w:name="_Toc39051854"/>
      <w:bookmarkStart w:id="1088" w:name="_Toc43210426"/>
      <w:bookmarkStart w:id="1089" w:name="_Toc49853333"/>
      <w:bookmarkStart w:id="1090" w:name="_Toc56530123"/>
      <w:bookmarkStart w:id="1091" w:name="_Toc199233192"/>
      <w:r w:rsidRPr="00164490">
        <w:t>6.2.6.2.6</w:t>
      </w:r>
      <w:r w:rsidRPr="00164490">
        <w:tab/>
        <w:t xml:space="preserve">Type: </w:t>
      </w:r>
      <w:bookmarkEnd w:id="1084"/>
      <w:r w:rsidRPr="00164490">
        <w:t>AuthorizedNssaiAvailabilityInfo</w:t>
      </w:r>
      <w:bookmarkEnd w:id="1085"/>
      <w:bookmarkEnd w:id="1086"/>
      <w:bookmarkEnd w:id="1087"/>
      <w:bookmarkEnd w:id="1088"/>
      <w:bookmarkEnd w:id="1089"/>
      <w:bookmarkEnd w:id="1090"/>
      <w:bookmarkEnd w:id="1091"/>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092" w:name="_Toc20142394"/>
      <w:bookmarkStart w:id="1093" w:name="_Toc34217340"/>
      <w:bookmarkStart w:id="1094" w:name="_Toc34217492"/>
      <w:bookmarkStart w:id="1095" w:name="_Toc39051855"/>
      <w:bookmarkStart w:id="1096" w:name="_Toc43210427"/>
      <w:bookmarkStart w:id="1097" w:name="_Toc49853334"/>
      <w:bookmarkStart w:id="1098" w:name="_Toc56530124"/>
      <w:bookmarkStart w:id="1099" w:name="_Toc199233193"/>
      <w:r w:rsidRPr="00164490">
        <w:t>6.2.6.2.7</w:t>
      </w:r>
      <w:r w:rsidRPr="00164490">
        <w:tab/>
        <w:t>Type: PatchDocument</w:t>
      </w:r>
      <w:bookmarkEnd w:id="1092"/>
      <w:bookmarkEnd w:id="1093"/>
      <w:bookmarkEnd w:id="1094"/>
      <w:bookmarkEnd w:id="1095"/>
      <w:bookmarkEnd w:id="1096"/>
      <w:bookmarkEnd w:id="1097"/>
      <w:bookmarkEnd w:id="1098"/>
      <w:bookmarkEnd w:id="1099"/>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100" w:name="_Toc20142395"/>
      <w:bookmarkStart w:id="1101" w:name="_Toc34217341"/>
      <w:bookmarkStart w:id="1102" w:name="_Toc34217493"/>
      <w:bookmarkStart w:id="1103" w:name="_Toc39051856"/>
      <w:bookmarkStart w:id="1104" w:name="_Toc43210428"/>
      <w:bookmarkStart w:id="1105" w:name="_Toc49853335"/>
      <w:bookmarkStart w:id="1106" w:name="_Toc56530125"/>
      <w:bookmarkStart w:id="1107" w:name="_Toc199233194"/>
      <w:r w:rsidRPr="00164490">
        <w:t>6.2.6.2.</w:t>
      </w:r>
      <w:r w:rsidRPr="00164490">
        <w:rPr>
          <w:rFonts w:hint="eastAsia"/>
          <w:lang w:eastAsia="zh-CN"/>
        </w:rPr>
        <w:t>8</w:t>
      </w:r>
      <w:r w:rsidRPr="00164490">
        <w:tab/>
        <w:t>Type: NssfEventSubscriptionCreateData</w:t>
      </w:r>
      <w:bookmarkEnd w:id="1100"/>
      <w:bookmarkEnd w:id="1101"/>
      <w:bookmarkEnd w:id="1102"/>
      <w:bookmarkEnd w:id="1103"/>
      <w:bookmarkEnd w:id="1104"/>
      <w:bookmarkEnd w:id="1105"/>
      <w:bookmarkEnd w:id="1106"/>
      <w:bookmarkEnd w:id="1107"/>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555D0F9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912D90">
              <w:rPr>
                <w:rFonts w:cs="Arial"/>
                <w:szCs w:val="18"/>
                <w:lang w:eastAsia="zh-CN"/>
              </w:rPr>
              <w:t>"</w:t>
            </w:r>
            <w:r w:rsidRPr="00164490">
              <w:rPr>
                <w:lang w:eastAsia="zh-CN"/>
              </w:rPr>
              <w:t>SNSSAI_STATUS_CHANGE_REPORT</w:t>
            </w:r>
            <w:r w:rsidR="004445DE">
              <w:rPr>
                <w:rFonts w:cs="Arial"/>
                <w:szCs w:val="18"/>
                <w:lang w:eastAsia="zh-CN"/>
              </w:rPr>
              <w:t>"</w:t>
            </w:r>
            <w:r w:rsidRPr="00164490">
              <w:rPr>
                <w:lang w:eastAsia="zh-CN"/>
              </w:rPr>
              <w:t xml:space="preserve"> event</w:t>
            </w:r>
            <w:r w:rsidR="004445DE">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0CAD5266"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4445DE">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108" w:name="_Toc20142396"/>
      <w:bookmarkStart w:id="1109" w:name="_Toc34217342"/>
      <w:bookmarkStart w:id="1110" w:name="_Toc34217494"/>
      <w:bookmarkStart w:id="1111" w:name="_Toc39051857"/>
      <w:bookmarkStart w:id="1112" w:name="_Toc43210429"/>
      <w:bookmarkStart w:id="1113" w:name="_Toc49853336"/>
      <w:bookmarkStart w:id="1114" w:name="_Toc56530126"/>
      <w:bookmarkStart w:id="1115" w:name="_Toc199233195"/>
      <w:r w:rsidRPr="00164490">
        <w:t>6.2.6.2.</w:t>
      </w:r>
      <w:r w:rsidRPr="00164490">
        <w:rPr>
          <w:rFonts w:hint="eastAsia"/>
          <w:lang w:eastAsia="zh-CN"/>
        </w:rPr>
        <w:t>9</w:t>
      </w:r>
      <w:r w:rsidRPr="00164490">
        <w:tab/>
        <w:t>Type: NssfEventSubscriptionCreatedData</w:t>
      </w:r>
      <w:bookmarkEnd w:id="1108"/>
      <w:bookmarkEnd w:id="1109"/>
      <w:bookmarkEnd w:id="1110"/>
      <w:bookmarkEnd w:id="1111"/>
      <w:bookmarkEnd w:id="1112"/>
      <w:bookmarkEnd w:id="1113"/>
      <w:bookmarkEnd w:id="1114"/>
      <w:bookmarkEnd w:id="1115"/>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116" w:name="_Toc20142397"/>
      <w:bookmarkStart w:id="1117" w:name="_Toc34217343"/>
      <w:bookmarkStart w:id="1118" w:name="_Toc34217495"/>
      <w:bookmarkStart w:id="1119" w:name="_Toc39051858"/>
      <w:bookmarkStart w:id="1120" w:name="_Toc43210430"/>
      <w:bookmarkStart w:id="1121" w:name="_Toc49853337"/>
      <w:bookmarkStart w:id="1122" w:name="_Toc56530127"/>
      <w:bookmarkStart w:id="1123" w:name="_Toc199233196"/>
      <w:r w:rsidRPr="00164490">
        <w:t>6.2.6.2.</w:t>
      </w:r>
      <w:r w:rsidRPr="00164490">
        <w:rPr>
          <w:rFonts w:hint="eastAsia"/>
          <w:lang w:eastAsia="zh-CN"/>
        </w:rPr>
        <w:t>10</w:t>
      </w:r>
      <w:r w:rsidRPr="00164490">
        <w:tab/>
        <w:t>Type: NssfEventNotification</w:t>
      </w:r>
      <w:bookmarkEnd w:id="1116"/>
      <w:bookmarkEnd w:id="1117"/>
      <w:bookmarkEnd w:id="1118"/>
      <w:bookmarkEnd w:id="1119"/>
      <w:bookmarkEnd w:id="1120"/>
      <w:bookmarkEnd w:id="1121"/>
      <w:bookmarkEnd w:id="1122"/>
      <w:bookmarkEnd w:id="1123"/>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0F474EF6" w:rsidR="002F5173" w:rsidRPr="00164490" w:rsidRDefault="002F5173" w:rsidP="002A65CD">
            <w:pPr>
              <w:pStyle w:val="TAL"/>
              <w:rPr>
                <w:rFonts w:cs="Arial"/>
                <w:szCs w:val="18"/>
              </w:rPr>
            </w:pPr>
            <w:r w:rsidRPr="00164490">
              <w:rPr>
                <w:noProof/>
              </w:rPr>
              <w:t>Indicates which subscription generated event notificaiton.</w:t>
            </w:r>
            <w:r w:rsidRPr="00164490">
              <w:rPr>
                <w:noProof/>
              </w:rPr>
              <w:br/>
            </w:r>
            <w:r w:rsidRPr="00164490">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360C570A"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r w:rsidR="00321914">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4"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4"/>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宋体"/>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1D203468" w14:textId="11167223" w:rsidR="00321914" w:rsidRDefault="00DB1FA4" w:rsidP="00321914">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729CF8BB" w14:textId="7D53C812" w:rsidR="00DB1FA4" w:rsidRPr="00164490" w:rsidRDefault="00321914" w:rsidP="00321914">
            <w:pPr>
              <w:keepNext/>
              <w:keepLines/>
              <w:spacing w:after="0"/>
              <w:rPr>
                <w:rFonts w:ascii="Arial" w:hAnsi="Arial"/>
                <w:noProof/>
                <w:sz w:val="18"/>
              </w:rPr>
            </w:pPr>
            <w:r>
              <w:rPr>
                <w:rFonts w:ascii="Arial" w:hAnsi="Arial"/>
                <w:noProof/>
                <w:sz w:val="18"/>
              </w:rPr>
              <w:t>(NOTE </w:t>
            </w:r>
            <w:r w:rsidRPr="002E2F49">
              <w:rPr>
                <w:rFonts w:ascii="Arial" w:hAnsi="Arial"/>
                <w:noProof/>
                <w:sz w:val="18"/>
              </w:rPr>
              <w:t>2</w:t>
            </w:r>
            <w:r>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321914" w:rsidRPr="00164490" w14:paraId="4B3F7A4C" w14:textId="77777777" w:rsidTr="008E41AB">
        <w:trPr>
          <w:jc w:val="center"/>
        </w:trPr>
        <w:tc>
          <w:tcPr>
            <w:tcW w:w="1413" w:type="dxa"/>
            <w:tcBorders>
              <w:top w:val="single" w:sz="4" w:space="0" w:color="auto"/>
              <w:left w:val="single" w:sz="4" w:space="0" w:color="auto"/>
              <w:bottom w:val="single" w:sz="4" w:space="0" w:color="auto"/>
              <w:right w:val="single" w:sz="4" w:space="0" w:color="auto"/>
            </w:tcBorders>
          </w:tcPr>
          <w:p w14:paraId="7EA3AE79" w14:textId="77777777" w:rsidR="00321914" w:rsidRPr="00164490" w:rsidRDefault="00321914" w:rsidP="008E41AB">
            <w:pPr>
              <w:pStyle w:val="TAL"/>
            </w:pPr>
            <w:r w:rsidRPr="00164490">
              <w:t>nssaiValidity</w:t>
            </w:r>
            <w:r>
              <w:t>TimeInfoList</w:t>
            </w:r>
          </w:p>
        </w:tc>
        <w:tc>
          <w:tcPr>
            <w:tcW w:w="1276" w:type="dxa"/>
            <w:tcBorders>
              <w:top w:val="single" w:sz="4" w:space="0" w:color="auto"/>
              <w:left w:val="single" w:sz="4" w:space="0" w:color="auto"/>
              <w:bottom w:val="single" w:sz="4" w:space="0" w:color="auto"/>
              <w:right w:val="single" w:sz="4" w:space="0" w:color="auto"/>
            </w:tcBorders>
          </w:tcPr>
          <w:p w14:paraId="686959CE" w14:textId="77777777" w:rsidR="00321914" w:rsidRPr="00164490" w:rsidDel="003F6F3E" w:rsidRDefault="00321914" w:rsidP="008E41AB">
            <w:pPr>
              <w:pStyle w:val="TAL"/>
            </w:pPr>
            <w:r>
              <w:t>map(array(RecurTime))</w:t>
            </w:r>
          </w:p>
        </w:tc>
        <w:tc>
          <w:tcPr>
            <w:tcW w:w="425" w:type="dxa"/>
            <w:tcBorders>
              <w:top w:val="single" w:sz="4" w:space="0" w:color="auto"/>
              <w:left w:val="single" w:sz="4" w:space="0" w:color="auto"/>
              <w:bottom w:val="single" w:sz="4" w:space="0" w:color="auto"/>
              <w:right w:val="single" w:sz="4" w:space="0" w:color="auto"/>
            </w:tcBorders>
          </w:tcPr>
          <w:p w14:paraId="2CA72BCC" w14:textId="77777777" w:rsidR="00321914" w:rsidRPr="00164490" w:rsidRDefault="00321914" w:rsidP="008E41AB">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4480388" w14:textId="77777777" w:rsidR="00321914" w:rsidRPr="00164490" w:rsidRDefault="00321914" w:rsidP="008E41AB">
            <w:pPr>
              <w:pStyle w:val="TAL"/>
              <w:rPr>
                <w:lang w:eastAsia="zh-CN"/>
              </w:rPr>
            </w:pPr>
            <w:r w:rsidRPr="00164490">
              <w:rPr>
                <w:lang w:eastAsia="zh-CN"/>
              </w:rPr>
              <w:t>1..N</w:t>
            </w:r>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79BC4AC0" w14:textId="77777777" w:rsidR="00321914" w:rsidRPr="00164490" w:rsidRDefault="00321914" w:rsidP="008E41AB">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478C997E" w14:textId="77777777" w:rsidR="00321914" w:rsidRPr="00164490" w:rsidRDefault="00321914" w:rsidP="008E41AB">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77E9466B" w14:textId="77777777" w:rsidR="00321914" w:rsidRPr="00164490" w:rsidRDefault="00321914" w:rsidP="008E41AB">
            <w:pPr>
              <w:pStyle w:val="TAL"/>
              <w:rPr>
                <w:noProof/>
              </w:rPr>
            </w:pPr>
          </w:p>
        </w:tc>
      </w:tr>
      <w:tr w:rsidR="002F5173"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0DB519ED" w14:textId="703ED2D1" w:rsidR="00321914" w:rsidRDefault="002F5173" w:rsidP="00321914">
            <w:pPr>
              <w:pStyle w:val="TAN"/>
              <w:rPr>
                <w:rFonts w:eastAsiaTheme="minorEastAsia"/>
              </w:rPr>
            </w:pPr>
            <w:r w:rsidRPr="00164490">
              <w:rPr>
                <w:rFonts w:eastAsiaTheme="minorEastAsia"/>
                <w:noProof/>
              </w:rPr>
              <w:t>NOTE</w:t>
            </w:r>
            <w:r w:rsidR="00321914">
              <w:rPr>
                <w:rFonts w:eastAsiaTheme="minorEastAsia"/>
              </w:rPr>
              <w:t> 1</w:t>
            </w:r>
            <w:r w:rsidRPr="00164490">
              <w:rPr>
                <w:rFonts w:eastAsiaTheme="minorEastAsia"/>
                <w:noProof/>
              </w:rPr>
              <w:t>:</w:t>
            </w:r>
            <w:r w:rsidRPr="00164490">
              <w:rPr>
                <w:rFonts w:eastAsiaTheme="minorEastAsia"/>
                <w:noProof/>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the </w:t>
            </w:r>
            <w:r w:rsidRPr="00164490">
              <w:rPr>
                <w:rFonts w:eastAsiaTheme="minorEastAsia"/>
                <w:noProof/>
              </w:rPr>
              <w:t xml:space="preserve">NSSF shall only send </w:t>
            </w:r>
            <w:r w:rsidR="00321914" w:rsidRPr="00164490">
              <w:rPr>
                <w:rFonts w:eastAsiaTheme="minorEastAsia"/>
              </w:rPr>
              <w:t>notification</w:t>
            </w:r>
            <w:r w:rsidRPr="00164490">
              <w:rPr>
                <w:rFonts w:eastAsiaTheme="minorEastAsia"/>
                <w:noProof/>
              </w:rPr>
              <w:t xml:space="preserve"> with empty array to NF Service Consumer previously indicated support of "EANAN" feature, when there is no supported S-NSSAIs authorized by the NSSF for all TAs.</w:t>
            </w:r>
          </w:p>
          <w:p w14:paraId="78A50E9C" w14:textId="71E2BE48" w:rsidR="002F5173" w:rsidRPr="00164490" w:rsidRDefault="00321914" w:rsidP="00321914">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r w:rsidRPr="00164490">
              <w:t>nssaiValidity</w:t>
            </w:r>
            <w:r>
              <w:t>TimeInfoList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2F5173" w:rsidRPr="00164490" w:rsidRDefault="002F5173" w:rsidP="00A6235C">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125" w:name="_Toc199233197"/>
      <w:bookmarkStart w:id="1126" w:name="_Hlk142322865"/>
      <w:r w:rsidRPr="00164490">
        <w:t>6.2.6.2.11</w:t>
      </w:r>
      <w:r w:rsidR="00D00A08" w:rsidRPr="00164490">
        <w:tab/>
        <w:t>Type: SnssaiReplacementSubscribeInfo</w:t>
      </w:r>
      <w:bookmarkEnd w:id="1125"/>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127" w:name="_Toc199233198"/>
      <w:r w:rsidRPr="00164490">
        <w:t>6.2.6.2.12</w:t>
      </w:r>
      <w:r w:rsidR="00D00A08" w:rsidRPr="00164490">
        <w:tab/>
        <w:t>Type: NsiUnavailabilitySubscribeInfo</w:t>
      </w:r>
      <w:bookmarkEnd w:id="1127"/>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126"/>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128" w:name="_Toc20142398"/>
      <w:bookmarkStart w:id="1129" w:name="_Toc34217344"/>
      <w:bookmarkStart w:id="1130" w:name="_Toc34217496"/>
      <w:bookmarkStart w:id="1131" w:name="_Toc39051859"/>
      <w:bookmarkStart w:id="1132" w:name="_Toc43210431"/>
      <w:bookmarkStart w:id="1133" w:name="_Toc49853338"/>
      <w:bookmarkStart w:id="1134" w:name="_Toc56530128"/>
      <w:bookmarkStart w:id="1135" w:name="_Toc199233199"/>
      <w:r w:rsidRPr="00164490">
        <w:rPr>
          <w:lang w:val="en-US"/>
        </w:rPr>
        <w:t>6.2.6.3</w:t>
      </w:r>
      <w:r w:rsidRPr="00164490">
        <w:rPr>
          <w:lang w:val="en-US"/>
        </w:rPr>
        <w:tab/>
        <w:t>Simple data types and enumerations</w:t>
      </w:r>
      <w:bookmarkEnd w:id="1128"/>
      <w:bookmarkEnd w:id="1129"/>
      <w:bookmarkEnd w:id="1130"/>
      <w:bookmarkEnd w:id="1131"/>
      <w:bookmarkEnd w:id="1132"/>
      <w:bookmarkEnd w:id="1133"/>
      <w:bookmarkEnd w:id="1134"/>
      <w:bookmarkEnd w:id="1135"/>
    </w:p>
    <w:p w14:paraId="1FFC35C0" w14:textId="77777777" w:rsidR="00B02215" w:rsidRPr="00164490" w:rsidRDefault="00B02215" w:rsidP="00553D27">
      <w:pPr>
        <w:pStyle w:val="51"/>
      </w:pPr>
      <w:bookmarkStart w:id="1136" w:name="_Toc20142399"/>
      <w:bookmarkStart w:id="1137" w:name="_Toc34217345"/>
      <w:bookmarkStart w:id="1138" w:name="_Toc34217497"/>
      <w:bookmarkStart w:id="1139" w:name="_Toc39051860"/>
      <w:bookmarkStart w:id="1140" w:name="_Toc43210432"/>
      <w:bookmarkStart w:id="1141" w:name="_Toc49853339"/>
      <w:bookmarkStart w:id="1142" w:name="_Toc56530129"/>
      <w:bookmarkStart w:id="1143" w:name="_Toc199233200"/>
      <w:r w:rsidRPr="00164490">
        <w:t>6.2.6.3.1</w:t>
      </w:r>
      <w:r w:rsidRPr="00164490">
        <w:tab/>
        <w:t>Introduction</w:t>
      </w:r>
      <w:bookmarkEnd w:id="1136"/>
      <w:bookmarkEnd w:id="1137"/>
      <w:bookmarkEnd w:id="1138"/>
      <w:bookmarkEnd w:id="1139"/>
      <w:bookmarkEnd w:id="1140"/>
      <w:bookmarkEnd w:id="1141"/>
      <w:bookmarkEnd w:id="1142"/>
      <w:bookmarkEnd w:id="1143"/>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1144" w:name="_Toc20142400"/>
      <w:bookmarkStart w:id="1145" w:name="_Toc34217346"/>
      <w:bookmarkStart w:id="1146" w:name="_Toc34217498"/>
      <w:bookmarkStart w:id="1147" w:name="_Toc39051861"/>
      <w:bookmarkStart w:id="1148" w:name="_Toc43210433"/>
      <w:bookmarkStart w:id="1149" w:name="_Toc49853340"/>
      <w:bookmarkStart w:id="1150" w:name="_Toc56530130"/>
      <w:bookmarkStart w:id="1151" w:name="_Toc199233201"/>
      <w:r w:rsidRPr="00164490">
        <w:t>6.2.6.3.2</w:t>
      </w:r>
      <w:r w:rsidRPr="00164490">
        <w:tab/>
        <w:t>Simple data types</w:t>
      </w:r>
      <w:bookmarkEnd w:id="1144"/>
      <w:bookmarkEnd w:id="1145"/>
      <w:bookmarkEnd w:id="1146"/>
      <w:bookmarkEnd w:id="1147"/>
      <w:bookmarkEnd w:id="1148"/>
      <w:bookmarkEnd w:id="1149"/>
      <w:bookmarkEnd w:id="1150"/>
      <w:bookmarkEnd w:id="1151"/>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1152" w:name="_Toc20142401"/>
      <w:bookmarkStart w:id="1153" w:name="_Toc34217347"/>
      <w:bookmarkStart w:id="1154" w:name="_Toc34217499"/>
      <w:bookmarkStart w:id="1155" w:name="_Toc39051862"/>
      <w:bookmarkStart w:id="1156" w:name="_Toc43210434"/>
      <w:bookmarkStart w:id="1157" w:name="_Toc49853341"/>
      <w:bookmarkStart w:id="1158" w:name="_Toc56530131"/>
      <w:bookmarkStart w:id="1159" w:name="_Toc199233202"/>
      <w:r w:rsidRPr="00164490">
        <w:t>6.2.6.3.3</w:t>
      </w:r>
      <w:r w:rsidRPr="00164490">
        <w:tab/>
        <w:t>Enumeration: NssfEventType</w:t>
      </w:r>
      <w:bookmarkEnd w:id="1152"/>
      <w:bookmarkEnd w:id="1153"/>
      <w:bookmarkEnd w:id="1154"/>
      <w:bookmarkEnd w:id="1155"/>
      <w:bookmarkEnd w:id="1156"/>
      <w:bookmarkEnd w:id="1157"/>
      <w:bookmarkEnd w:id="1158"/>
      <w:bookmarkEnd w:id="1159"/>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164490" w:rsidRDefault="00B02215" w:rsidP="002A65CD">
            <w:pPr>
              <w:pStyle w:val="TAL"/>
            </w:pPr>
            <w:r w:rsidRPr="00164490">
              <w:t>A NF subscribes to this event to receive the status change about the current S-NSSAI available (i.e unrestricted) per TA and the status change about the list of restricted S-NSSAI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1160" w:name="_Toc20142402"/>
      <w:bookmarkStart w:id="1161" w:name="_Toc34217348"/>
      <w:bookmarkStart w:id="1162" w:name="_Toc34217500"/>
      <w:bookmarkStart w:id="1163" w:name="_Toc39051863"/>
      <w:bookmarkStart w:id="1164" w:name="_Toc43210435"/>
      <w:bookmarkStart w:id="1165" w:name="_Toc49853342"/>
      <w:bookmarkStart w:id="1166" w:name="_Toc56530132"/>
      <w:bookmarkStart w:id="1167" w:name="_Toc199233203"/>
      <w:r w:rsidRPr="00164490">
        <w:t>6.2.6.4</w:t>
      </w:r>
      <w:r w:rsidRPr="00164490">
        <w:tab/>
        <w:t>Binary data</w:t>
      </w:r>
      <w:bookmarkEnd w:id="1160"/>
      <w:bookmarkEnd w:id="1161"/>
      <w:bookmarkEnd w:id="1162"/>
      <w:bookmarkEnd w:id="1163"/>
      <w:bookmarkEnd w:id="1164"/>
      <w:bookmarkEnd w:id="1165"/>
      <w:bookmarkEnd w:id="1166"/>
      <w:bookmarkEnd w:id="1167"/>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1168" w:name="_Toc20142403"/>
      <w:bookmarkStart w:id="1169" w:name="_Toc34217349"/>
      <w:bookmarkStart w:id="1170" w:name="_Toc34217501"/>
      <w:bookmarkStart w:id="1171" w:name="_Toc39051864"/>
      <w:bookmarkStart w:id="1172" w:name="_Toc43210436"/>
      <w:bookmarkStart w:id="1173" w:name="_Toc49853343"/>
      <w:bookmarkStart w:id="1174" w:name="_Toc56530133"/>
      <w:bookmarkStart w:id="1175" w:name="_Toc199233204"/>
      <w:r w:rsidRPr="00164490">
        <w:t>6.2.7</w:t>
      </w:r>
      <w:r w:rsidRPr="00164490">
        <w:tab/>
        <w:t>Error Handling</w:t>
      </w:r>
      <w:bookmarkEnd w:id="1168"/>
      <w:bookmarkEnd w:id="1169"/>
      <w:bookmarkEnd w:id="1170"/>
      <w:bookmarkEnd w:id="1171"/>
      <w:bookmarkEnd w:id="1172"/>
      <w:bookmarkEnd w:id="1173"/>
      <w:bookmarkEnd w:id="1174"/>
      <w:bookmarkEnd w:id="1175"/>
    </w:p>
    <w:p w14:paraId="5938F058" w14:textId="77777777" w:rsidR="00B02215" w:rsidRPr="00164490" w:rsidRDefault="00B02215" w:rsidP="00553D27">
      <w:pPr>
        <w:pStyle w:val="41"/>
      </w:pPr>
      <w:bookmarkStart w:id="1176" w:name="_Toc20142404"/>
      <w:bookmarkStart w:id="1177" w:name="_Toc34217350"/>
      <w:bookmarkStart w:id="1178" w:name="_Toc34217502"/>
      <w:bookmarkStart w:id="1179" w:name="_Toc39051865"/>
      <w:bookmarkStart w:id="1180" w:name="_Toc43210437"/>
      <w:bookmarkStart w:id="1181" w:name="_Toc49853344"/>
      <w:bookmarkStart w:id="1182" w:name="_Toc56530134"/>
      <w:bookmarkStart w:id="1183" w:name="_Toc199233205"/>
      <w:r w:rsidRPr="00164490">
        <w:t>6.2.7.1</w:t>
      </w:r>
      <w:r w:rsidRPr="00164490">
        <w:tab/>
        <w:t>General</w:t>
      </w:r>
      <w:bookmarkEnd w:id="1176"/>
      <w:bookmarkEnd w:id="1177"/>
      <w:bookmarkEnd w:id="1178"/>
      <w:bookmarkEnd w:id="1179"/>
      <w:bookmarkEnd w:id="1180"/>
      <w:bookmarkEnd w:id="1181"/>
      <w:bookmarkEnd w:id="1182"/>
      <w:bookmarkEnd w:id="1183"/>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1184" w:name="_Toc20142405"/>
      <w:bookmarkStart w:id="1185" w:name="_Toc34217351"/>
      <w:bookmarkStart w:id="1186" w:name="_Toc34217503"/>
      <w:bookmarkStart w:id="1187" w:name="_Toc39051866"/>
      <w:bookmarkStart w:id="1188" w:name="_Toc43210438"/>
      <w:bookmarkStart w:id="1189" w:name="_Toc49853345"/>
      <w:bookmarkStart w:id="1190" w:name="_Toc56530135"/>
      <w:bookmarkStart w:id="1191" w:name="_Toc199233206"/>
      <w:r w:rsidRPr="00164490">
        <w:t>6.2.7.2</w:t>
      </w:r>
      <w:r w:rsidRPr="00164490">
        <w:tab/>
        <w:t>Protocol Errors</w:t>
      </w:r>
      <w:bookmarkEnd w:id="1184"/>
      <w:bookmarkEnd w:id="1185"/>
      <w:bookmarkEnd w:id="1186"/>
      <w:bookmarkEnd w:id="1187"/>
      <w:bookmarkEnd w:id="1188"/>
      <w:bookmarkEnd w:id="1189"/>
      <w:bookmarkEnd w:id="1190"/>
      <w:bookmarkEnd w:id="1191"/>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1192" w:name="_Toc20142406"/>
      <w:bookmarkStart w:id="1193" w:name="_Toc34217352"/>
      <w:bookmarkStart w:id="1194" w:name="_Toc34217504"/>
      <w:bookmarkStart w:id="1195" w:name="_Toc39051867"/>
      <w:bookmarkStart w:id="1196" w:name="_Toc43210439"/>
      <w:bookmarkStart w:id="1197" w:name="_Toc49853346"/>
      <w:bookmarkStart w:id="1198" w:name="_Toc56530136"/>
      <w:bookmarkStart w:id="1199" w:name="_Toc199233207"/>
      <w:r w:rsidRPr="00164490">
        <w:t>6.2.7.3</w:t>
      </w:r>
      <w:r w:rsidRPr="00164490">
        <w:tab/>
        <w:t>Application Errors</w:t>
      </w:r>
      <w:bookmarkEnd w:id="1192"/>
      <w:bookmarkEnd w:id="1193"/>
      <w:bookmarkEnd w:id="1194"/>
      <w:bookmarkEnd w:id="1195"/>
      <w:bookmarkEnd w:id="1196"/>
      <w:bookmarkEnd w:id="1197"/>
      <w:bookmarkEnd w:id="1198"/>
      <w:bookmarkEnd w:id="1199"/>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1200" w:name="_Toc20142407"/>
      <w:bookmarkStart w:id="1201" w:name="_Toc34217353"/>
      <w:bookmarkStart w:id="1202" w:name="_Toc34217505"/>
      <w:bookmarkStart w:id="1203" w:name="_Toc39051868"/>
      <w:bookmarkStart w:id="1204" w:name="_Toc43210440"/>
      <w:bookmarkStart w:id="1205" w:name="_Toc49853347"/>
      <w:bookmarkStart w:id="1206" w:name="_Toc56530137"/>
      <w:bookmarkStart w:id="1207" w:name="_Toc199233208"/>
      <w:r w:rsidRPr="00164490">
        <w:t>6.2.</w:t>
      </w:r>
      <w:r w:rsidRPr="00164490">
        <w:rPr>
          <w:rFonts w:hint="eastAsia"/>
          <w:lang w:eastAsia="zh-CN"/>
        </w:rPr>
        <w:t>8</w:t>
      </w:r>
      <w:r w:rsidRPr="00164490">
        <w:tab/>
        <w:t>Feature negotiation</w:t>
      </w:r>
      <w:bookmarkEnd w:id="1200"/>
      <w:bookmarkEnd w:id="1201"/>
      <w:bookmarkEnd w:id="1202"/>
      <w:bookmarkEnd w:id="1203"/>
      <w:bookmarkEnd w:id="1204"/>
      <w:bookmarkEnd w:id="1205"/>
      <w:bookmarkEnd w:id="1206"/>
      <w:bookmarkEnd w:id="1207"/>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8"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8"/>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9" w:name="_Hlk131764375"/>
            <w:r w:rsidRPr="00164490">
              <w:rPr>
                <w:lang w:val="en-US"/>
              </w:rPr>
              <w:t>clause </w:t>
            </w:r>
            <w:r w:rsidRPr="00164490">
              <w:t>5.15.5.3 of 3GPP TS 23.501 [2].</w:t>
            </w:r>
            <w:bookmarkEnd w:id="1209"/>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1210" w:name="_Toc20142408"/>
      <w:bookmarkStart w:id="1211" w:name="_Toc34217354"/>
      <w:bookmarkStart w:id="1212" w:name="_Toc34217506"/>
      <w:bookmarkStart w:id="1213" w:name="_Toc39051869"/>
      <w:bookmarkStart w:id="1214" w:name="_Toc43210441"/>
      <w:bookmarkStart w:id="1215" w:name="_Toc49853348"/>
      <w:bookmarkStart w:id="1216" w:name="_Toc56530138"/>
      <w:bookmarkStart w:id="1217" w:name="_Toc199233209"/>
      <w:r w:rsidRPr="00164490">
        <w:rPr>
          <w:lang w:val="en-US"/>
        </w:rPr>
        <w:t>6.2.9</w:t>
      </w:r>
      <w:r w:rsidRPr="00164490">
        <w:rPr>
          <w:lang w:val="en-US"/>
        </w:rPr>
        <w:tab/>
        <w:t>Security</w:t>
      </w:r>
      <w:bookmarkEnd w:id="1210"/>
      <w:bookmarkEnd w:id="1211"/>
      <w:bookmarkEnd w:id="1212"/>
      <w:bookmarkEnd w:id="1213"/>
      <w:bookmarkEnd w:id="1214"/>
      <w:bookmarkEnd w:id="1215"/>
      <w:bookmarkEnd w:id="1216"/>
      <w:bookmarkEnd w:id="1217"/>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1218" w:name="_Toc56530139"/>
      <w:bookmarkStart w:id="1219" w:name="_Toc199233210"/>
      <w:r w:rsidRPr="00164490">
        <w:t>6.2.10</w:t>
      </w:r>
      <w:r w:rsidRPr="00164490">
        <w:tab/>
        <w:t>HTTP redirection</w:t>
      </w:r>
      <w:bookmarkEnd w:id="1218"/>
      <w:bookmarkEnd w:id="1219"/>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1220" w:name="_Toc20142409"/>
      <w:bookmarkStart w:id="1221" w:name="_Toc34217355"/>
      <w:bookmarkStart w:id="1222" w:name="_Toc34217507"/>
      <w:bookmarkStart w:id="1223" w:name="_Toc39051870"/>
      <w:bookmarkStart w:id="1224" w:name="_Toc43210442"/>
      <w:bookmarkStart w:id="1225" w:name="_Toc49853349"/>
      <w:bookmarkStart w:id="1226" w:name="_Toc56530140"/>
      <w:bookmarkStart w:id="1227" w:name="_Toc199233211"/>
      <w:r w:rsidRPr="00164490">
        <w:t>Annex A (normative):</w:t>
      </w:r>
      <w:r w:rsidRPr="00164490">
        <w:br/>
        <w:t>OpenAPI specification</w:t>
      </w:r>
      <w:bookmarkEnd w:id="1220"/>
      <w:bookmarkEnd w:id="1221"/>
      <w:bookmarkEnd w:id="1222"/>
      <w:bookmarkEnd w:id="1223"/>
      <w:bookmarkEnd w:id="1224"/>
      <w:bookmarkEnd w:id="1225"/>
      <w:bookmarkEnd w:id="1226"/>
      <w:bookmarkEnd w:id="1227"/>
    </w:p>
    <w:p w14:paraId="11683FE9" w14:textId="77777777" w:rsidR="00B02215" w:rsidRPr="00164490" w:rsidRDefault="00B02215" w:rsidP="00371FFB">
      <w:pPr>
        <w:pStyle w:val="1"/>
      </w:pPr>
      <w:bookmarkStart w:id="1228" w:name="_Toc20142410"/>
      <w:bookmarkStart w:id="1229" w:name="_Toc34217356"/>
      <w:bookmarkStart w:id="1230" w:name="_Toc34217508"/>
      <w:bookmarkStart w:id="1231" w:name="_Toc39051871"/>
      <w:bookmarkStart w:id="1232" w:name="_Toc43210443"/>
      <w:bookmarkStart w:id="1233" w:name="_Toc49853350"/>
      <w:bookmarkStart w:id="1234" w:name="_Toc56530141"/>
      <w:bookmarkStart w:id="1235" w:name="_Toc199233212"/>
      <w:r w:rsidRPr="00164490">
        <w:t>A.1</w:t>
      </w:r>
      <w:r w:rsidRPr="00164490">
        <w:tab/>
        <w:t>General</w:t>
      </w:r>
      <w:bookmarkEnd w:id="1228"/>
      <w:bookmarkEnd w:id="1229"/>
      <w:bookmarkEnd w:id="1230"/>
      <w:bookmarkEnd w:id="1231"/>
      <w:bookmarkEnd w:id="1232"/>
      <w:bookmarkEnd w:id="1233"/>
      <w:bookmarkEnd w:id="1234"/>
      <w:bookmarkEnd w:id="1235"/>
    </w:p>
    <w:p w14:paraId="67688683" w14:textId="11488DF1"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1236" w:name="_Toc20142411"/>
      <w:bookmarkStart w:id="1237" w:name="_Toc34217357"/>
      <w:bookmarkStart w:id="1238" w:name="_Toc34217509"/>
      <w:bookmarkStart w:id="1239" w:name="_Toc39051872"/>
      <w:bookmarkStart w:id="1240" w:name="_Toc43210444"/>
      <w:bookmarkStart w:id="1241" w:name="_Toc49853351"/>
      <w:bookmarkStart w:id="1242" w:name="_Toc56530142"/>
      <w:bookmarkStart w:id="1243" w:name="_Toc199233213"/>
      <w:r w:rsidRPr="00164490">
        <w:t>A.2</w:t>
      </w:r>
      <w:r w:rsidRPr="00164490">
        <w:tab/>
        <w:t>Nnssf_NSSelection API</w:t>
      </w:r>
      <w:bookmarkEnd w:id="1236"/>
      <w:bookmarkEnd w:id="1237"/>
      <w:bookmarkEnd w:id="1238"/>
      <w:bookmarkEnd w:id="1239"/>
      <w:bookmarkEnd w:id="1240"/>
      <w:bookmarkEnd w:id="1241"/>
      <w:bookmarkEnd w:id="1242"/>
      <w:bookmarkEnd w:id="1243"/>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4D328D5B" w:rsidR="00B02215" w:rsidRPr="00164490" w:rsidRDefault="00B02215" w:rsidP="00B02215">
      <w:pPr>
        <w:pStyle w:val="PL"/>
      </w:pPr>
      <w:r w:rsidRPr="00164490">
        <w:t xml:space="preserve">  version: '2.</w:t>
      </w:r>
      <w:r w:rsidR="005009FC" w:rsidRPr="00164490">
        <w:t>3</w:t>
      </w:r>
      <w:r w:rsidRPr="00164490">
        <w:t>.</w:t>
      </w:r>
      <w:r w:rsidR="002754CF" w:rsidRPr="00164490">
        <w:t>0'</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3921628C" w:rsidR="00B02215" w:rsidRPr="00164490" w:rsidRDefault="00B02215" w:rsidP="00B02215">
      <w:pPr>
        <w:pStyle w:val="PL"/>
      </w:pPr>
      <w:r w:rsidRPr="00164490">
        <w:t xml:space="preserve">    © 202</w:t>
      </w:r>
      <w:r w:rsidR="001830B7" w:rsidRPr="00164490">
        <w:t>4</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2765BBF8" w:rsidR="00B02215" w:rsidRPr="00164490" w:rsidRDefault="00B02215" w:rsidP="00B02215">
      <w:pPr>
        <w:pStyle w:val="PL"/>
      </w:pPr>
      <w:r w:rsidRPr="00164490">
        <w:t xml:space="preserve">  description: 3GPP TS 29.531 </w:t>
      </w:r>
      <w:r w:rsidR="00804C5C" w:rsidRPr="00164490">
        <w:t>V1</w:t>
      </w:r>
      <w:r w:rsidR="00233894" w:rsidRPr="00164490">
        <w:t>8</w:t>
      </w:r>
      <w:r w:rsidRPr="00164490">
        <w:t>.</w:t>
      </w:r>
      <w:r w:rsidR="00BF6939">
        <w:t>7</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1244" w:name="_Hlk167948362"/>
      <w:bookmarkStart w:id="1245"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44"/>
      <w:bookmarkEnd w:id="1245"/>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1246"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1246"/>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1247" w:name="_Toc20142412"/>
      <w:bookmarkStart w:id="1248" w:name="_Toc34217358"/>
      <w:bookmarkStart w:id="1249" w:name="_Toc34217510"/>
      <w:bookmarkStart w:id="1250" w:name="_Toc39051873"/>
      <w:bookmarkStart w:id="1251" w:name="_Toc43210445"/>
      <w:bookmarkStart w:id="1252" w:name="_Toc49853352"/>
      <w:bookmarkStart w:id="1253" w:name="_Toc56530143"/>
      <w:bookmarkStart w:id="1254" w:name="_Toc199233214"/>
      <w:bookmarkStart w:id="1255" w:name="_Hlk199232649"/>
      <w:r w:rsidRPr="00164490">
        <w:t>A.3</w:t>
      </w:r>
      <w:r w:rsidRPr="00164490">
        <w:tab/>
        <w:t>Nnssf_NSSAIAvailability API</w:t>
      </w:r>
      <w:bookmarkEnd w:id="1247"/>
      <w:bookmarkEnd w:id="1248"/>
      <w:bookmarkEnd w:id="1249"/>
      <w:bookmarkEnd w:id="1250"/>
      <w:bookmarkEnd w:id="1251"/>
      <w:bookmarkEnd w:id="1252"/>
      <w:bookmarkEnd w:id="1253"/>
      <w:bookmarkEnd w:id="1254"/>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352A8BDF" w:rsidR="00B02215" w:rsidRPr="00164490" w:rsidRDefault="00B02215" w:rsidP="00B02215">
      <w:pPr>
        <w:pStyle w:val="PL"/>
      </w:pPr>
      <w:r w:rsidRPr="00164490">
        <w:t xml:space="preserve">  version: '1.</w:t>
      </w:r>
      <w:r w:rsidR="00784240" w:rsidRPr="00164490">
        <w:t>3</w:t>
      </w:r>
      <w:r w:rsidRPr="00164490">
        <w:t>.</w:t>
      </w:r>
      <w:r w:rsidR="00BF579E">
        <w:t>1</w:t>
      </w:r>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3C44ABE0" w:rsidR="00B02215" w:rsidRPr="00164490" w:rsidRDefault="001647F0" w:rsidP="00B02215">
      <w:pPr>
        <w:pStyle w:val="PL"/>
      </w:pPr>
      <w:r w:rsidRPr="00164490">
        <w:t xml:space="preserve">    © 202</w:t>
      </w:r>
      <w:r w:rsidR="00BF579E">
        <w:t>5</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31827D41" w:rsidR="00B02215" w:rsidRPr="00164490" w:rsidRDefault="00B02215" w:rsidP="00B02215">
      <w:pPr>
        <w:pStyle w:val="PL"/>
      </w:pPr>
      <w:r w:rsidRPr="00164490">
        <w:t xml:space="preserve">  description: 3GPP TS 29.531 </w:t>
      </w:r>
      <w:r w:rsidR="00804C5C" w:rsidRPr="00164490">
        <w:t>V1</w:t>
      </w:r>
      <w:r w:rsidR="00784240" w:rsidRPr="00164490">
        <w:t>8</w:t>
      </w:r>
      <w:r w:rsidRPr="00164490">
        <w:t>.</w:t>
      </w:r>
      <w:r w:rsidR="00BF579E">
        <w:t>9</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bookmarkEnd w:id="1255"/>
    <w:p w14:paraId="760A2E8A" w14:textId="77777777" w:rsidR="00B02215" w:rsidRPr="00164490" w:rsidRDefault="00B02215" w:rsidP="00B02215">
      <w:pPr>
        <w:pStyle w:val="PL"/>
      </w:pPr>
      <w:r w:rsidRPr="00164490">
        <w:t>paths:</w:t>
      </w:r>
    </w:p>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77777777" w:rsidR="00B02215" w:rsidRPr="00164490" w:rsidRDefault="00B02215" w:rsidP="00B02215">
      <w:pPr>
        <w:pStyle w:val="PL"/>
      </w:pPr>
      <w:r w:rsidRPr="00164490">
        <w:t xml:space="preserve">            type: string</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application/json-patch+json::</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77777777" w:rsidR="00B02215" w:rsidRPr="00164490" w:rsidRDefault="00B02215" w:rsidP="00B02215">
      <w:pPr>
        <w:pStyle w:val="PL"/>
      </w:pPr>
      <w:r w:rsidRPr="00164490">
        <w:t xml:space="preserve">            type: string</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application/json-patch+json::</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56" w:name="_Hlk132874485"/>
      <w:r w:rsidRPr="00164490">
        <w:t xml:space="preserve">            </w:t>
      </w:r>
      <w:bookmarkEnd w:id="1256"/>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6F261542" w14:textId="53AE9000" w:rsidR="00321914" w:rsidRDefault="00DB1FA4" w:rsidP="00321914">
      <w:pPr>
        <w:pStyle w:val="PL"/>
      </w:pPr>
      <w:r w:rsidRPr="00164490">
        <w:t xml:space="preserve">        nssaiValidityTimeInfo:</w:t>
      </w:r>
    </w:p>
    <w:p w14:paraId="7AA31A14" w14:textId="230A7106" w:rsidR="00DB1FA4" w:rsidRPr="00164490" w:rsidRDefault="00321914" w:rsidP="00321914">
      <w:pPr>
        <w:pStyle w:val="PL"/>
        <w:rPr>
          <w:lang w:eastAsia="en-US"/>
        </w:rPr>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226FD498" w14:textId="77777777" w:rsidR="00321914" w:rsidRPr="00164490" w:rsidRDefault="00321914" w:rsidP="00321914">
      <w:pPr>
        <w:pStyle w:val="PL"/>
      </w:pPr>
      <w:r w:rsidRPr="00164490">
        <w:t xml:space="preserve">        nssaiValidity</w:t>
      </w:r>
      <w:r>
        <w:t>TimeInfoList</w:t>
      </w:r>
      <w:r w:rsidRPr="00164490">
        <w:t>:</w:t>
      </w:r>
    </w:p>
    <w:p w14:paraId="373B8058" w14:textId="77777777" w:rsidR="00321914" w:rsidRPr="00164490" w:rsidRDefault="00321914" w:rsidP="00321914">
      <w:pPr>
        <w:pStyle w:val="PL"/>
      </w:pPr>
      <w:r w:rsidRPr="00164490">
        <w:t xml:space="preserve">          description: &gt;</w:t>
      </w:r>
    </w:p>
    <w:p w14:paraId="00B7817F" w14:textId="77777777" w:rsidR="00321914" w:rsidRPr="00164490" w:rsidRDefault="00321914" w:rsidP="00321914">
      <w:pPr>
        <w:pStyle w:val="PL"/>
      </w:pPr>
      <w:r w:rsidRPr="00164490">
        <w:t xml:space="preserve">            A map(list of key-value pairs where single Nssai serves as key)</w:t>
      </w:r>
    </w:p>
    <w:p w14:paraId="1AEF8A3B" w14:textId="77777777" w:rsidR="00321914" w:rsidRPr="00164490" w:rsidRDefault="00321914" w:rsidP="00321914">
      <w:pPr>
        <w:pStyle w:val="PL"/>
      </w:pPr>
      <w:r w:rsidRPr="00164490">
        <w:t xml:space="preserve">            of the current validity time</w:t>
      </w:r>
      <w:r>
        <w:t xml:space="preserve"> information</w:t>
      </w:r>
    </w:p>
    <w:p w14:paraId="7296A989" w14:textId="77777777" w:rsidR="00321914" w:rsidRPr="00164490" w:rsidRDefault="00321914" w:rsidP="00321914">
      <w:pPr>
        <w:pStyle w:val="PL"/>
      </w:pPr>
      <w:r w:rsidRPr="00164490">
        <w:t xml:space="preserve">          type: object</w:t>
      </w:r>
    </w:p>
    <w:p w14:paraId="18F2E9A4" w14:textId="77777777" w:rsidR="00321914" w:rsidRPr="00164490" w:rsidRDefault="00321914" w:rsidP="00321914">
      <w:pPr>
        <w:pStyle w:val="PL"/>
      </w:pPr>
      <w:r w:rsidRPr="00164490">
        <w:t xml:space="preserve">          additionalProperties:</w:t>
      </w:r>
    </w:p>
    <w:p w14:paraId="39F9F3FF" w14:textId="77777777" w:rsidR="00321914" w:rsidRDefault="00321914" w:rsidP="00321914">
      <w:pPr>
        <w:pStyle w:val="PL"/>
      </w:pPr>
      <w:r>
        <w:t xml:space="preserve">            type: array</w:t>
      </w:r>
    </w:p>
    <w:p w14:paraId="4512590D" w14:textId="77777777" w:rsidR="00321914" w:rsidRPr="00164490" w:rsidRDefault="00321914" w:rsidP="00321914">
      <w:pPr>
        <w:pStyle w:val="PL"/>
      </w:pPr>
      <w:r>
        <w:t xml:space="preserve">            items:</w:t>
      </w:r>
    </w:p>
    <w:p w14:paraId="6BEF1246" w14:textId="77777777" w:rsidR="00321914" w:rsidRDefault="00321914" w:rsidP="00321914">
      <w:pPr>
        <w:pStyle w:val="PL"/>
      </w:pPr>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p>
    <w:p w14:paraId="4D9CFD5E" w14:textId="77777777" w:rsidR="00321914" w:rsidRDefault="00321914" w:rsidP="00321914">
      <w:pPr>
        <w:pStyle w:val="PL"/>
      </w:pPr>
      <w:r>
        <w:t xml:space="preserve">            minItems: 1</w:t>
      </w:r>
    </w:p>
    <w:p w14:paraId="1AB0D565" w14:textId="77777777" w:rsidR="00321914" w:rsidRPr="00164490" w:rsidRDefault="00321914" w:rsidP="00321914">
      <w:pPr>
        <w:pStyle w:val="PL"/>
      </w:pPr>
      <w:r>
        <w:t xml:space="preserve">          minProperties: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1257" w:name="historyclause"/>
      <w:r w:rsidRPr="00164490">
        <w:br w:type="page"/>
      </w:r>
      <w:bookmarkStart w:id="1258" w:name="_Toc20142413"/>
      <w:bookmarkStart w:id="1259" w:name="_Toc34217359"/>
      <w:bookmarkStart w:id="1260" w:name="_Toc34217511"/>
      <w:bookmarkStart w:id="1261" w:name="_Toc39051874"/>
      <w:bookmarkStart w:id="1262" w:name="_Toc43210446"/>
      <w:bookmarkStart w:id="1263" w:name="_Toc49853353"/>
      <w:bookmarkStart w:id="1264" w:name="_Toc56530144"/>
      <w:bookmarkStart w:id="1265" w:name="_Toc199233215"/>
      <w:r w:rsidRPr="00164490">
        <w:t>Annex B (informative):</w:t>
      </w:r>
      <w:r w:rsidRPr="00164490">
        <w:br/>
        <w:t>Change history</w:t>
      </w:r>
      <w:bookmarkEnd w:id="1258"/>
      <w:bookmarkEnd w:id="1259"/>
      <w:bookmarkEnd w:id="1260"/>
      <w:bookmarkEnd w:id="1261"/>
      <w:bookmarkEnd w:id="1262"/>
      <w:bookmarkEnd w:id="1263"/>
      <w:bookmarkEnd w:id="1264"/>
      <w:bookmarkEnd w:id="1265"/>
    </w:p>
    <w:bookmarkEnd w:id="1257"/>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720418">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720418">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720418">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720418">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720418">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720418">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720418">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720418">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720418">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720418">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720418">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720418">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720418">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720418">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720418">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720418">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720418">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720418">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720418">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720418">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720418">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720418">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720418">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720418">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720418">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098B87E3" w:rsidR="00BF2A44" w:rsidRPr="00164490" w:rsidRDefault="0080695D" w:rsidP="00720418">
            <w:pPr>
              <w:pStyle w:val="TAC"/>
              <w:rPr>
                <w:rFonts w:cs="Arial"/>
                <w:sz w:val="16"/>
                <w:szCs w:val="16"/>
              </w:rPr>
            </w:pPr>
            <w:r w:rsidRPr="0080695D">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720418">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720418">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720418">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720418">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7791B269" w:rsidR="00A87BDC" w:rsidRPr="00164490" w:rsidRDefault="0080695D" w:rsidP="00720418">
            <w:pPr>
              <w:pStyle w:val="TAC"/>
              <w:rPr>
                <w:rFonts w:cs="Arial"/>
                <w:sz w:val="16"/>
                <w:szCs w:val="16"/>
              </w:rPr>
            </w:pPr>
            <w:r w:rsidRPr="0080695D">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720418">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720418">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720418">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720418">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321914" w:rsidRPr="00B75CF8" w14:paraId="6AC77719" w14:textId="77777777" w:rsidTr="008E41AB">
        <w:tc>
          <w:tcPr>
            <w:tcW w:w="800" w:type="dxa"/>
            <w:tcBorders>
              <w:top w:val="single" w:sz="6" w:space="0" w:color="auto"/>
              <w:left w:val="single" w:sz="6" w:space="0" w:color="auto"/>
              <w:bottom w:val="single" w:sz="6" w:space="0" w:color="auto"/>
              <w:right w:val="single" w:sz="6" w:space="0" w:color="auto"/>
            </w:tcBorders>
            <w:shd w:val="solid" w:color="FFFFFF" w:fill="auto"/>
          </w:tcPr>
          <w:p w14:paraId="194E9B94" w14:textId="77777777" w:rsidR="00321914" w:rsidRPr="00164490" w:rsidRDefault="00321914" w:rsidP="008E41AB">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34751" w14:textId="77777777" w:rsidR="00321914" w:rsidRPr="00164490" w:rsidRDefault="00321914" w:rsidP="008E41AB">
            <w:pPr>
              <w:pStyle w:val="TAC"/>
              <w:rPr>
                <w:sz w:val="16"/>
                <w:szCs w:val="16"/>
                <w:lang w:eastAsia="zh-CN"/>
              </w:rPr>
            </w:pPr>
            <w:r w:rsidRPr="00164490">
              <w:rPr>
                <w:rFonts w:hint="eastAsia"/>
                <w:sz w:val="16"/>
                <w:szCs w:val="16"/>
                <w:lang w:eastAsia="zh-CN"/>
              </w:rPr>
              <w:t>C</w:t>
            </w:r>
            <w:r w:rsidRPr="00164490">
              <w:rPr>
                <w:sz w:val="16"/>
                <w:szCs w:val="16"/>
                <w:lang w:eastAsia="zh-CN"/>
              </w:rPr>
              <w:t>T#1</w:t>
            </w:r>
            <w:r>
              <w:rPr>
                <w:sz w:val="16"/>
                <w:szCs w:val="16"/>
                <w:lang w:eastAsia="zh-CN"/>
              </w:rPr>
              <w:t>08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C3E45D" w14:textId="77777777" w:rsidR="00321914" w:rsidRPr="0080695D" w:rsidRDefault="00321914" w:rsidP="008E41AB">
            <w:pPr>
              <w:pStyle w:val="TAC"/>
              <w:rPr>
                <w:rFonts w:cs="Arial"/>
                <w:sz w:val="16"/>
                <w:szCs w:val="16"/>
              </w:rPr>
            </w:pPr>
            <w:r w:rsidRPr="00321914">
              <w:rPr>
                <w:rFonts w:cs="Arial"/>
                <w:sz w:val="16"/>
                <w:szCs w:val="16"/>
              </w:rPr>
              <w:t>C4-251478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C9A06" w14:textId="1A277029" w:rsidR="00321914" w:rsidRPr="009D2985" w:rsidRDefault="00321914" w:rsidP="008E41AB">
            <w:pPr>
              <w:pStyle w:val="TAL"/>
              <w:rPr>
                <w:rFonts w:cs="Arial"/>
                <w:sz w:val="16"/>
                <w:szCs w:val="16"/>
              </w:rPr>
            </w:pPr>
            <w:r w:rsidRPr="009D2985">
              <w:rPr>
                <w:rFonts w:cs="Arial"/>
                <w:sz w:val="16"/>
                <w:szCs w:val="16"/>
              </w:rPr>
              <w:t>02</w:t>
            </w:r>
            <w:r>
              <w:rPr>
                <w:rFonts w:cs="Arial"/>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DB01" w14:textId="2FC62FD4" w:rsidR="00321914" w:rsidRDefault="00321914" w:rsidP="008E41AB">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794E6" w14:textId="77777777" w:rsidR="00321914" w:rsidRDefault="00321914" w:rsidP="008E41AB">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805BB" w14:textId="46D7AE34" w:rsidR="00321914" w:rsidRPr="00A87BDC" w:rsidRDefault="00321914" w:rsidP="008E41AB">
            <w:pPr>
              <w:pStyle w:val="TAL"/>
              <w:rPr>
                <w:rFonts w:cs="Arial"/>
                <w:sz w:val="16"/>
                <w:szCs w:val="16"/>
              </w:rPr>
            </w:pPr>
            <w:r w:rsidRPr="00321914">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0D064" w14:textId="77777777" w:rsidR="00321914" w:rsidRPr="00164490" w:rsidRDefault="00321914" w:rsidP="008E41A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9</w:t>
            </w:r>
            <w:r w:rsidRPr="00164490">
              <w:rPr>
                <w:rFonts w:cs="Arial"/>
                <w:sz w:val="16"/>
                <w:szCs w:val="16"/>
                <w:lang w:eastAsia="zh-CN"/>
              </w:rPr>
              <w:t>.0</w:t>
            </w:r>
          </w:p>
        </w:tc>
      </w:tr>
      <w:tr w:rsidR="00321914" w:rsidRPr="00B75CF8" w14:paraId="29D7C76D"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44B76A39" w14:textId="482670A7" w:rsidR="00321914" w:rsidRPr="00164490" w:rsidRDefault="00321914" w:rsidP="00321914">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EFFD" w14:textId="3BC0A77A" w:rsidR="00321914" w:rsidRPr="00164490" w:rsidRDefault="00321914" w:rsidP="00321914">
            <w:pPr>
              <w:pStyle w:val="TAC"/>
              <w:rPr>
                <w:sz w:val="16"/>
                <w:szCs w:val="16"/>
                <w:lang w:eastAsia="zh-CN"/>
              </w:rPr>
            </w:pPr>
            <w:r w:rsidRPr="00164490">
              <w:rPr>
                <w:rFonts w:hint="eastAsia"/>
                <w:sz w:val="16"/>
                <w:szCs w:val="16"/>
                <w:lang w:eastAsia="zh-CN"/>
              </w:rPr>
              <w:t>C</w:t>
            </w:r>
            <w:r w:rsidRPr="00164490">
              <w:rPr>
                <w:sz w:val="16"/>
                <w:szCs w:val="16"/>
                <w:lang w:eastAsia="zh-CN"/>
              </w:rPr>
              <w:t>T#1</w:t>
            </w:r>
            <w:r>
              <w:rPr>
                <w:sz w:val="16"/>
                <w:szCs w:val="16"/>
                <w:lang w:eastAsia="zh-CN"/>
              </w:rPr>
              <w:t>08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6D8A3D" w14:textId="38EA8327" w:rsidR="00321914" w:rsidRPr="0080695D" w:rsidRDefault="00321914" w:rsidP="00321914">
            <w:pPr>
              <w:pStyle w:val="TAC"/>
              <w:rPr>
                <w:rFonts w:cs="Arial"/>
                <w:sz w:val="16"/>
                <w:szCs w:val="16"/>
              </w:rPr>
            </w:pPr>
            <w:r w:rsidRPr="00321914">
              <w:rPr>
                <w:rFonts w:cs="Arial"/>
                <w:sz w:val="16"/>
                <w:szCs w:val="16"/>
              </w:rPr>
              <w:t>C4-251170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D0B04" w14:textId="03B40827" w:rsidR="00321914" w:rsidRPr="009D2985" w:rsidRDefault="00321914" w:rsidP="00321914">
            <w:pPr>
              <w:pStyle w:val="TAL"/>
              <w:rPr>
                <w:rFonts w:cs="Arial"/>
                <w:sz w:val="16"/>
                <w:szCs w:val="16"/>
              </w:rPr>
            </w:pPr>
            <w:r w:rsidRPr="009D2985">
              <w:rPr>
                <w:rFonts w:cs="Arial"/>
                <w:sz w:val="16"/>
                <w:szCs w:val="16"/>
              </w:rPr>
              <w:t>02</w:t>
            </w:r>
            <w:r>
              <w:rPr>
                <w:rFonts w:cs="Arial"/>
                <w:sz w:val="16"/>
                <w:szCs w:val="16"/>
              </w:rPr>
              <w:t>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C95E2" w14:textId="11EAD726" w:rsidR="00321914" w:rsidRDefault="00321914" w:rsidP="0032191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EDBA3" w14:textId="4669584C" w:rsidR="00321914" w:rsidRDefault="00321914" w:rsidP="0032191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CE290" w14:textId="79DC60D9" w:rsidR="00321914" w:rsidRPr="00A87BDC" w:rsidRDefault="00321914" w:rsidP="00321914">
            <w:pPr>
              <w:pStyle w:val="TAL"/>
              <w:rPr>
                <w:rFonts w:cs="Arial"/>
                <w:sz w:val="16"/>
                <w:szCs w:val="16"/>
              </w:rPr>
            </w:pPr>
            <w:r w:rsidRPr="00321914">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CB350" w14:textId="46D87541" w:rsidR="00321914" w:rsidRPr="00164490" w:rsidRDefault="00321914" w:rsidP="0032191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9</w:t>
            </w:r>
            <w:r w:rsidRPr="00164490">
              <w:rPr>
                <w:rFonts w:cs="Arial"/>
                <w:sz w:val="16"/>
                <w:szCs w:val="16"/>
                <w:lang w:eastAsia="zh-CN"/>
              </w:rPr>
              <w:t>.0</w:t>
            </w:r>
          </w:p>
        </w:tc>
      </w:tr>
      <w:tr w:rsidR="00194F4C" w:rsidRPr="00B75CF8" w14:paraId="6E697C77" w14:textId="77777777" w:rsidTr="00194F4C">
        <w:tc>
          <w:tcPr>
            <w:tcW w:w="800" w:type="dxa"/>
            <w:tcBorders>
              <w:top w:val="single" w:sz="6" w:space="0" w:color="auto"/>
              <w:left w:val="single" w:sz="6" w:space="0" w:color="auto"/>
              <w:bottom w:val="single" w:sz="6" w:space="0" w:color="auto"/>
              <w:right w:val="single" w:sz="6" w:space="0" w:color="auto"/>
            </w:tcBorders>
            <w:shd w:val="solid" w:color="FFFFFF" w:fill="auto"/>
          </w:tcPr>
          <w:p w14:paraId="0237AD5C" w14:textId="77777777" w:rsidR="00194F4C" w:rsidRPr="00164490" w:rsidRDefault="00194F4C" w:rsidP="007331FA">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2427E" w14:textId="77777777" w:rsidR="00194F4C" w:rsidRPr="00164490" w:rsidRDefault="00194F4C" w:rsidP="007331F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BDABB9" w14:textId="60718A43" w:rsidR="00194F4C" w:rsidRPr="005E1B93" w:rsidRDefault="00194F4C" w:rsidP="007331FA">
            <w:pPr>
              <w:pStyle w:val="TAC"/>
              <w:rPr>
                <w:rFonts w:cs="Arial"/>
                <w:sz w:val="16"/>
                <w:szCs w:val="16"/>
              </w:rPr>
            </w:pPr>
            <w:r w:rsidRPr="00385EDD">
              <w:rPr>
                <w:rFonts w:cs="Arial"/>
                <w:sz w:val="16"/>
                <w:szCs w:val="16"/>
              </w:rPr>
              <w:t>C4-2524</w:t>
            </w:r>
            <w:r>
              <w:rPr>
                <w:rFonts w:cs="Arial"/>
                <w:sz w:val="16"/>
                <w:szCs w:val="16"/>
              </w:rPr>
              <w:t>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1C1C7" w14:textId="5AB9D615" w:rsidR="00194F4C" w:rsidRPr="00194F4C" w:rsidRDefault="00194F4C" w:rsidP="007331FA">
            <w:pPr>
              <w:pStyle w:val="TAL"/>
              <w:rPr>
                <w:rFonts w:cs="Arial"/>
                <w:sz w:val="16"/>
                <w:szCs w:val="16"/>
              </w:rPr>
            </w:pPr>
            <w:r w:rsidRPr="00194F4C">
              <w:rPr>
                <w:rFonts w:cs="Arial" w:hint="eastAsia"/>
                <w:sz w:val="16"/>
                <w:szCs w:val="16"/>
              </w:rPr>
              <w:t>0</w:t>
            </w:r>
            <w:r w:rsidRPr="00194F4C">
              <w:rPr>
                <w:rFonts w:cs="Arial"/>
                <w:sz w:val="16"/>
                <w:szCs w:val="16"/>
              </w:rPr>
              <w:t>24</w:t>
            </w: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3ECDF" w14:textId="77777777" w:rsidR="00194F4C" w:rsidRDefault="00194F4C" w:rsidP="007331FA">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31156" w14:textId="77777777" w:rsidR="00194F4C" w:rsidRPr="00194F4C" w:rsidRDefault="00194F4C" w:rsidP="007331FA">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CE06A" w14:textId="6AB4DEFC" w:rsidR="00194F4C" w:rsidRPr="005E1B93" w:rsidRDefault="00194F4C" w:rsidP="007331FA">
            <w:pPr>
              <w:pStyle w:val="TAL"/>
              <w:rPr>
                <w:rFonts w:cs="Arial"/>
                <w:sz w:val="16"/>
                <w:szCs w:val="16"/>
              </w:rPr>
            </w:pPr>
            <w:r w:rsidRPr="007E435B">
              <w:rPr>
                <w:rFonts w:cs="Arial"/>
                <w:sz w:val="16"/>
                <w:szCs w:val="16"/>
              </w:rPr>
              <w:t>29.531 Rel-1</w:t>
            </w:r>
            <w:r>
              <w:rPr>
                <w:rFonts w:cs="Arial"/>
                <w:sz w:val="16"/>
                <w:szCs w:val="16"/>
              </w:rPr>
              <w:t>8</w:t>
            </w:r>
            <w:r w:rsidRPr="007E435B">
              <w:rPr>
                <w:rFonts w:cs="Arial"/>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A29FC" w14:textId="75751370" w:rsidR="00194F4C" w:rsidRPr="00164490" w:rsidRDefault="00194F4C" w:rsidP="007331F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9</w:t>
            </w:r>
            <w:r w:rsidRPr="00164490">
              <w:rPr>
                <w:rFonts w:cs="Arial"/>
                <w:sz w:val="16"/>
                <w:szCs w:val="16"/>
                <w:lang w:eastAsia="zh-CN"/>
              </w:rPr>
              <w:t>.0</w:t>
            </w:r>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86954" w14:textId="77777777" w:rsidR="00FF7854" w:rsidRDefault="00FF7854">
      <w:r>
        <w:separator/>
      </w:r>
    </w:p>
  </w:endnote>
  <w:endnote w:type="continuationSeparator" w:id="0">
    <w:p w14:paraId="45C4A54E" w14:textId="77777777" w:rsidR="00FF7854" w:rsidRDefault="00FF7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FB22" w14:textId="77777777" w:rsidR="00720418" w:rsidRDefault="0072041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D1E5B" w14:textId="77777777" w:rsidR="00FF7854" w:rsidRDefault="00FF7854">
      <w:r>
        <w:separator/>
      </w:r>
    </w:p>
  </w:footnote>
  <w:footnote w:type="continuationSeparator" w:id="0">
    <w:p w14:paraId="426FF712" w14:textId="77777777" w:rsidR="00FF7854" w:rsidRDefault="00FF7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798B" w14:textId="6183C160" w:rsidR="00720418" w:rsidRDefault="007204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720418" w:rsidRDefault="007204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55576278" w:rsidR="00720418" w:rsidRDefault="007204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579E">
      <w:rPr>
        <w:rFonts w:ascii="Arial" w:hAnsi="Arial" w:cs="Arial"/>
        <w:b/>
        <w:noProof/>
        <w:sz w:val="18"/>
        <w:szCs w:val="18"/>
      </w:rPr>
      <w:t>Release 18</w:t>
    </w:r>
    <w:r>
      <w:rPr>
        <w:rFonts w:ascii="Arial" w:hAnsi="Arial" w:cs="Arial"/>
        <w:b/>
        <w:sz w:val="18"/>
        <w:szCs w:val="18"/>
      </w:rPr>
      <w:fldChar w:fldCharType="end"/>
    </w:r>
  </w:p>
  <w:p w14:paraId="1E6D2EBE" w14:textId="77777777" w:rsidR="00720418" w:rsidRDefault="007204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7"/>
  </w:num>
  <w:num w:numId="6">
    <w:abstractNumId w:val="21"/>
  </w:num>
  <w:num w:numId="7">
    <w:abstractNumId w:val="20"/>
  </w:num>
  <w:num w:numId="8">
    <w:abstractNumId w:val="19"/>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3"/>
  </w:num>
  <w:num w:numId="11">
    <w:abstractNumId w:val="28"/>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2"/>
  </w:num>
  <w:num w:numId="15">
    <w:abstractNumId w:val="30"/>
  </w:num>
  <w:num w:numId="16">
    <w:abstractNumId w:val="16"/>
  </w:num>
  <w:num w:numId="17">
    <w:abstractNumId w:val="15"/>
  </w:num>
  <w:num w:numId="18">
    <w:abstractNumId w:val="25"/>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9"/>
  </w:num>
  <w:num w:numId="28">
    <w:abstractNumId w:val="13"/>
  </w:num>
  <w:num w:numId="29">
    <w:abstractNumId w:val="24"/>
  </w:num>
  <w:num w:numId="30">
    <w:abstractNumId w:val="14"/>
  </w:num>
  <w:num w:numId="31">
    <w:abstractNumId w:val="17"/>
  </w:num>
  <w:num w:numId="32">
    <w:abstractNumId w:val="22"/>
  </w:num>
  <w:num w:numId="33">
    <w:abstractNumId w:val="18"/>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40095"/>
    <w:rsid w:val="0004078A"/>
    <w:rsid w:val="00046169"/>
    <w:rsid w:val="000504BE"/>
    <w:rsid w:val="00051834"/>
    <w:rsid w:val="00054A22"/>
    <w:rsid w:val="000555F0"/>
    <w:rsid w:val="000610EE"/>
    <w:rsid w:val="00062023"/>
    <w:rsid w:val="00063B2A"/>
    <w:rsid w:val="000655A6"/>
    <w:rsid w:val="00065EFE"/>
    <w:rsid w:val="000804D9"/>
    <w:rsid w:val="00080512"/>
    <w:rsid w:val="000A0FF4"/>
    <w:rsid w:val="000A703C"/>
    <w:rsid w:val="000C3922"/>
    <w:rsid w:val="000C40D0"/>
    <w:rsid w:val="000C47C3"/>
    <w:rsid w:val="000D092D"/>
    <w:rsid w:val="000D58AB"/>
    <w:rsid w:val="000E4E63"/>
    <w:rsid w:val="000F246C"/>
    <w:rsid w:val="001140E4"/>
    <w:rsid w:val="0012270A"/>
    <w:rsid w:val="00131AFF"/>
    <w:rsid w:val="001327BD"/>
    <w:rsid w:val="00133525"/>
    <w:rsid w:val="00134E9D"/>
    <w:rsid w:val="001365D8"/>
    <w:rsid w:val="001452F8"/>
    <w:rsid w:val="00164490"/>
    <w:rsid w:val="001647F0"/>
    <w:rsid w:val="00167253"/>
    <w:rsid w:val="00174BAF"/>
    <w:rsid w:val="001830B7"/>
    <w:rsid w:val="00186E16"/>
    <w:rsid w:val="00194F4C"/>
    <w:rsid w:val="001A495A"/>
    <w:rsid w:val="001A4C42"/>
    <w:rsid w:val="001A7420"/>
    <w:rsid w:val="001A7881"/>
    <w:rsid w:val="001B3437"/>
    <w:rsid w:val="001B6637"/>
    <w:rsid w:val="001C0E43"/>
    <w:rsid w:val="001C0F05"/>
    <w:rsid w:val="001C21C3"/>
    <w:rsid w:val="001C3A54"/>
    <w:rsid w:val="001C46E2"/>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5688C"/>
    <w:rsid w:val="002675F0"/>
    <w:rsid w:val="002679FA"/>
    <w:rsid w:val="0027195D"/>
    <w:rsid w:val="002754CF"/>
    <w:rsid w:val="002766FF"/>
    <w:rsid w:val="00280646"/>
    <w:rsid w:val="00296351"/>
    <w:rsid w:val="00296492"/>
    <w:rsid w:val="00296A94"/>
    <w:rsid w:val="002A65CD"/>
    <w:rsid w:val="002B1C19"/>
    <w:rsid w:val="002B40B6"/>
    <w:rsid w:val="002B533E"/>
    <w:rsid w:val="002B5FCA"/>
    <w:rsid w:val="002B6339"/>
    <w:rsid w:val="002B69FD"/>
    <w:rsid w:val="002E00EE"/>
    <w:rsid w:val="002E2F49"/>
    <w:rsid w:val="002F3C5E"/>
    <w:rsid w:val="002F5173"/>
    <w:rsid w:val="002F6CFB"/>
    <w:rsid w:val="0030468F"/>
    <w:rsid w:val="003139D0"/>
    <w:rsid w:val="00314FA2"/>
    <w:rsid w:val="00315AD3"/>
    <w:rsid w:val="003172DC"/>
    <w:rsid w:val="00320E2A"/>
    <w:rsid w:val="00321914"/>
    <w:rsid w:val="003259CF"/>
    <w:rsid w:val="00336223"/>
    <w:rsid w:val="0034459A"/>
    <w:rsid w:val="0035462D"/>
    <w:rsid w:val="00357523"/>
    <w:rsid w:val="00362222"/>
    <w:rsid w:val="00367196"/>
    <w:rsid w:val="00371FFB"/>
    <w:rsid w:val="003765B8"/>
    <w:rsid w:val="00386961"/>
    <w:rsid w:val="003869BB"/>
    <w:rsid w:val="003901CC"/>
    <w:rsid w:val="003A15CC"/>
    <w:rsid w:val="003B4306"/>
    <w:rsid w:val="003C3971"/>
    <w:rsid w:val="003C3F2D"/>
    <w:rsid w:val="003D3567"/>
    <w:rsid w:val="003E3159"/>
    <w:rsid w:val="00420125"/>
    <w:rsid w:val="00422B9B"/>
    <w:rsid w:val="00423334"/>
    <w:rsid w:val="004264EB"/>
    <w:rsid w:val="004345EC"/>
    <w:rsid w:val="004426C9"/>
    <w:rsid w:val="004445DE"/>
    <w:rsid w:val="00455777"/>
    <w:rsid w:val="00456986"/>
    <w:rsid w:val="00464BC2"/>
    <w:rsid w:val="00465515"/>
    <w:rsid w:val="00491FD1"/>
    <w:rsid w:val="00496683"/>
    <w:rsid w:val="004B3582"/>
    <w:rsid w:val="004D081A"/>
    <w:rsid w:val="004D3578"/>
    <w:rsid w:val="004D38C7"/>
    <w:rsid w:val="004D3921"/>
    <w:rsid w:val="004D73D1"/>
    <w:rsid w:val="004E213A"/>
    <w:rsid w:val="004F0988"/>
    <w:rsid w:val="004F3340"/>
    <w:rsid w:val="004F557F"/>
    <w:rsid w:val="005009FC"/>
    <w:rsid w:val="00503AAA"/>
    <w:rsid w:val="005106A3"/>
    <w:rsid w:val="0051663C"/>
    <w:rsid w:val="005264CE"/>
    <w:rsid w:val="00526AE7"/>
    <w:rsid w:val="0053388B"/>
    <w:rsid w:val="00535773"/>
    <w:rsid w:val="00537E02"/>
    <w:rsid w:val="00543E6C"/>
    <w:rsid w:val="00553D27"/>
    <w:rsid w:val="0056099F"/>
    <w:rsid w:val="005622A9"/>
    <w:rsid w:val="00565087"/>
    <w:rsid w:val="005779A1"/>
    <w:rsid w:val="0058355F"/>
    <w:rsid w:val="005944FB"/>
    <w:rsid w:val="00597B11"/>
    <w:rsid w:val="005A40DE"/>
    <w:rsid w:val="005A722A"/>
    <w:rsid w:val="005B255A"/>
    <w:rsid w:val="005B2BA1"/>
    <w:rsid w:val="005C18A4"/>
    <w:rsid w:val="005C1B59"/>
    <w:rsid w:val="005C3E84"/>
    <w:rsid w:val="005C43BC"/>
    <w:rsid w:val="005D1FD3"/>
    <w:rsid w:val="005D2E01"/>
    <w:rsid w:val="005D7526"/>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22BD"/>
    <w:rsid w:val="006E5C86"/>
    <w:rsid w:val="006F17DA"/>
    <w:rsid w:val="006F3539"/>
    <w:rsid w:val="00701116"/>
    <w:rsid w:val="0070546E"/>
    <w:rsid w:val="00713C44"/>
    <w:rsid w:val="00716112"/>
    <w:rsid w:val="007173C5"/>
    <w:rsid w:val="00717871"/>
    <w:rsid w:val="00720418"/>
    <w:rsid w:val="00723E44"/>
    <w:rsid w:val="00726FD6"/>
    <w:rsid w:val="00734A5B"/>
    <w:rsid w:val="0074026F"/>
    <w:rsid w:val="007429F6"/>
    <w:rsid w:val="00744E76"/>
    <w:rsid w:val="00764033"/>
    <w:rsid w:val="00765A07"/>
    <w:rsid w:val="007674BF"/>
    <w:rsid w:val="0077490C"/>
    <w:rsid w:val="00774DA4"/>
    <w:rsid w:val="0078017D"/>
    <w:rsid w:val="00780322"/>
    <w:rsid w:val="00781F0F"/>
    <w:rsid w:val="00784240"/>
    <w:rsid w:val="00793B51"/>
    <w:rsid w:val="007975D4"/>
    <w:rsid w:val="007A425A"/>
    <w:rsid w:val="007A6956"/>
    <w:rsid w:val="007A7569"/>
    <w:rsid w:val="007B0AB8"/>
    <w:rsid w:val="007B600E"/>
    <w:rsid w:val="007B7FB6"/>
    <w:rsid w:val="007C7E0B"/>
    <w:rsid w:val="007D4216"/>
    <w:rsid w:val="007D55AE"/>
    <w:rsid w:val="007E435B"/>
    <w:rsid w:val="007E794E"/>
    <w:rsid w:val="007E7B59"/>
    <w:rsid w:val="007F0356"/>
    <w:rsid w:val="007F0F4A"/>
    <w:rsid w:val="007F2390"/>
    <w:rsid w:val="007F2D5E"/>
    <w:rsid w:val="008028A4"/>
    <w:rsid w:val="00804C5C"/>
    <w:rsid w:val="0080695D"/>
    <w:rsid w:val="0080730A"/>
    <w:rsid w:val="008158A9"/>
    <w:rsid w:val="0082238E"/>
    <w:rsid w:val="00827F76"/>
    <w:rsid w:val="00830747"/>
    <w:rsid w:val="0083087A"/>
    <w:rsid w:val="00830C09"/>
    <w:rsid w:val="00832471"/>
    <w:rsid w:val="00837A63"/>
    <w:rsid w:val="00846715"/>
    <w:rsid w:val="00846A69"/>
    <w:rsid w:val="0085168A"/>
    <w:rsid w:val="0086227A"/>
    <w:rsid w:val="008768CA"/>
    <w:rsid w:val="0088070B"/>
    <w:rsid w:val="00890FB6"/>
    <w:rsid w:val="008959E6"/>
    <w:rsid w:val="008A54D6"/>
    <w:rsid w:val="008A7CE9"/>
    <w:rsid w:val="008C384C"/>
    <w:rsid w:val="008C399B"/>
    <w:rsid w:val="008D007E"/>
    <w:rsid w:val="008D6FCC"/>
    <w:rsid w:val="008E14CE"/>
    <w:rsid w:val="008E6A07"/>
    <w:rsid w:val="008F7860"/>
    <w:rsid w:val="0090271F"/>
    <w:rsid w:val="00902E23"/>
    <w:rsid w:val="00904526"/>
    <w:rsid w:val="00904E81"/>
    <w:rsid w:val="00905F9E"/>
    <w:rsid w:val="00906717"/>
    <w:rsid w:val="00906FD7"/>
    <w:rsid w:val="009114D7"/>
    <w:rsid w:val="00912D90"/>
    <w:rsid w:val="0091348E"/>
    <w:rsid w:val="00917CCB"/>
    <w:rsid w:val="00942EC2"/>
    <w:rsid w:val="00942F24"/>
    <w:rsid w:val="00943E59"/>
    <w:rsid w:val="00945957"/>
    <w:rsid w:val="00963BC3"/>
    <w:rsid w:val="0097002A"/>
    <w:rsid w:val="00970437"/>
    <w:rsid w:val="00973A13"/>
    <w:rsid w:val="0097411D"/>
    <w:rsid w:val="00975A80"/>
    <w:rsid w:val="00987178"/>
    <w:rsid w:val="009C7B6D"/>
    <w:rsid w:val="009D2985"/>
    <w:rsid w:val="009D6985"/>
    <w:rsid w:val="009E2140"/>
    <w:rsid w:val="009E4D86"/>
    <w:rsid w:val="009F37B7"/>
    <w:rsid w:val="00A10F02"/>
    <w:rsid w:val="00A124FF"/>
    <w:rsid w:val="00A164B4"/>
    <w:rsid w:val="00A20399"/>
    <w:rsid w:val="00A21F20"/>
    <w:rsid w:val="00A26364"/>
    <w:rsid w:val="00A26956"/>
    <w:rsid w:val="00A27486"/>
    <w:rsid w:val="00A42CF4"/>
    <w:rsid w:val="00A43AEE"/>
    <w:rsid w:val="00A463B7"/>
    <w:rsid w:val="00A47FF9"/>
    <w:rsid w:val="00A52A49"/>
    <w:rsid w:val="00A53724"/>
    <w:rsid w:val="00A56066"/>
    <w:rsid w:val="00A6235C"/>
    <w:rsid w:val="00A6406A"/>
    <w:rsid w:val="00A73129"/>
    <w:rsid w:val="00A82127"/>
    <w:rsid w:val="00A82346"/>
    <w:rsid w:val="00A87BDC"/>
    <w:rsid w:val="00A90371"/>
    <w:rsid w:val="00A92BA1"/>
    <w:rsid w:val="00AA6FF9"/>
    <w:rsid w:val="00AB67B7"/>
    <w:rsid w:val="00AC3AC9"/>
    <w:rsid w:val="00AC6BC6"/>
    <w:rsid w:val="00AE28D0"/>
    <w:rsid w:val="00AE65E2"/>
    <w:rsid w:val="00AF205B"/>
    <w:rsid w:val="00B02215"/>
    <w:rsid w:val="00B043F5"/>
    <w:rsid w:val="00B15449"/>
    <w:rsid w:val="00B32DB8"/>
    <w:rsid w:val="00B3317A"/>
    <w:rsid w:val="00B4157B"/>
    <w:rsid w:val="00B42EB2"/>
    <w:rsid w:val="00B45888"/>
    <w:rsid w:val="00B45D58"/>
    <w:rsid w:val="00B51EC7"/>
    <w:rsid w:val="00B57A95"/>
    <w:rsid w:val="00B60D11"/>
    <w:rsid w:val="00B646CB"/>
    <w:rsid w:val="00B748C9"/>
    <w:rsid w:val="00B75CF8"/>
    <w:rsid w:val="00B808FC"/>
    <w:rsid w:val="00B87B7A"/>
    <w:rsid w:val="00B92FC2"/>
    <w:rsid w:val="00B93086"/>
    <w:rsid w:val="00BA19ED"/>
    <w:rsid w:val="00BA3B13"/>
    <w:rsid w:val="00BA4B8D"/>
    <w:rsid w:val="00BA5AB5"/>
    <w:rsid w:val="00BB2048"/>
    <w:rsid w:val="00BB48B4"/>
    <w:rsid w:val="00BC0F7D"/>
    <w:rsid w:val="00BC2F30"/>
    <w:rsid w:val="00BC7A62"/>
    <w:rsid w:val="00BD4041"/>
    <w:rsid w:val="00BD59E9"/>
    <w:rsid w:val="00BD7D31"/>
    <w:rsid w:val="00BE0086"/>
    <w:rsid w:val="00BE3255"/>
    <w:rsid w:val="00BF128E"/>
    <w:rsid w:val="00BF2A44"/>
    <w:rsid w:val="00BF579E"/>
    <w:rsid w:val="00BF6939"/>
    <w:rsid w:val="00BF6C9B"/>
    <w:rsid w:val="00C074DD"/>
    <w:rsid w:val="00C1496A"/>
    <w:rsid w:val="00C14AD3"/>
    <w:rsid w:val="00C1575C"/>
    <w:rsid w:val="00C17164"/>
    <w:rsid w:val="00C21811"/>
    <w:rsid w:val="00C247F6"/>
    <w:rsid w:val="00C2665E"/>
    <w:rsid w:val="00C33079"/>
    <w:rsid w:val="00C40AF8"/>
    <w:rsid w:val="00C45231"/>
    <w:rsid w:val="00C470EA"/>
    <w:rsid w:val="00C7001A"/>
    <w:rsid w:val="00C72833"/>
    <w:rsid w:val="00C7376D"/>
    <w:rsid w:val="00C80F1D"/>
    <w:rsid w:val="00C91B01"/>
    <w:rsid w:val="00C927AE"/>
    <w:rsid w:val="00C92E38"/>
    <w:rsid w:val="00C93F40"/>
    <w:rsid w:val="00C94A53"/>
    <w:rsid w:val="00C9728E"/>
    <w:rsid w:val="00CA0205"/>
    <w:rsid w:val="00CA3D0C"/>
    <w:rsid w:val="00CB018E"/>
    <w:rsid w:val="00CE2179"/>
    <w:rsid w:val="00CF6152"/>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400"/>
    <w:rsid w:val="00DA7A03"/>
    <w:rsid w:val="00DB01CF"/>
    <w:rsid w:val="00DB1818"/>
    <w:rsid w:val="00DB1FA4"/>
    <w:rsid w:val="00DB5E69"/>
    <w:rsid w:val="00DB7547"/>
    <w:rsid w:val="00DC309B"/>
    <w:rsid w:val="00DC3969"/>
    <w:rsid w:val="00DC4DA2"/>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25A8"/>
    <w:rsid w:val="00E33A9C"/>
    <w:rsid w:val="00E349BC"/>
    <w:rsid w:val="00E37073"/>
    <w:rsid w:val="00E371B2"/>
    <w:rsid w:val="00E42D49"/>
    <w:rsid w:val="00E44582"/>
    <w:rsid w:val="00E450D0"/>
    <w:rsid w:val="00E50594"/>
    <w:rsid w:val="00E53049"/>
    <w:rsid w:val="00E53ACC"/>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2235A"/>
    <w:rsid w:val="00F22EC7"/>
    <w:rsid w:val="00F24ADC"/>
    <w:rsid w:val="00F31370"/>
    <w:rsid w:val="00F325C8"/>
    <w:rsid w:val="00F325DC"/>
    <w:rsid w:val="00F377CB"/>
    <w:rsid w:val="00F37D6A"/>
    <w:rsid w:val="00F40485"/>
    <w:rsid w:val="00F45214"/>
    <w:rsid w:val="00F50454"/>
    <w:rsid w:val="00F51C09"/>
    <w:rsid w:val="00F55330"/>
    <w:rsid w:val="00F5550B"/>
    <w:rsid w:val="00F603BB"/>
    <w:rsid w:val="00F60936"/>
    <w:rsid w:val="00F61B63"/>
    <w:rsid w:val="00F6474B"/>
    <w:rsid w:val="00F653B8"/>
    <w:rsid w:val="00F72C35"/>
    <w:rsid w:val="00F74C37"/>
    <w:rsid w:val="00F75BD9"/>
    <w:rsid w:val="00F766D1"/>
    <w:rsid w:val="00F80D22"/>
    <w:rsid w:val="00F82F2A"/>
    <w:rsid w:val="00F8354C"/>
    <w:rsid w:val="00F9008D"/>
    <w:rsid w:val="00F91CDA"/>
    <w:rsid w:val="00F92B47"/>
    <w:rsid w:val="00F960D7"/>
    <w:rsid w:val="00FA0E9D"/>
    <w:rsid w:val="00FA1266"/>
    <w:rsid w:val="00FB1212"/>
    <w:rsid w:val="00FC1192"/>
    <w:rsid w:val="00FC71C4"/>
    <w:rsid w:val="00FE4EE1"/>
    <w:rsid w:val="00FF003F"/>
    <w:rsid w:val="00FF4885"/>
    <w:rsid w:val="00FF587A"/>
    <w:rsid w:val="00FF5F7E"/>
    <w:rsid w:val="00FF698B"/>
    <w:rsid w:val="00FF72CB"/>
    <w:rsid w:val="00FF78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__2.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6.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86F61-DBBD-4116-8527-279846509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2</Pages>
  <Words>31412</Words>
  <Characters>179053</Characters>
  <Application>Microsoft Office Word</Application>
  <DocSecurity>0</DocSecurity>
  <Lines>1492</Lines>
  <Paragraphs>420</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210045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C4-252477</cp:lastModifiedBy>
  <cp:revision>49</cp:revision>
  <cp:lastPrinted>2019-02-25T14:05:00Z</cp:lastPrinted>
  <dcterms:created xsi:type="dcterms:W3CDTF">2023-11-21T08:58:00Z</dcterms:created>
  <dcterms:modified xsi:type="dcterms:W3CDTF">2025-05-27T02:15:00Z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