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04622E23"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D33CA5">
              <w:rPr>
                <w:lang w:val="fr-FR"/>
              </w:rPr>
              <w:t>5</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D33CA5">
              <w:rPr>
                <w:sz w:val="32"/>
                <w:lang w:val="fr-FR"/>
              </w:rPr>
              <w:t>12</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25504395" r:id="rId10"/>
              </w:object>
            </w:r>
          </w:p>
        </w:tc>
        <w:tc>
          <w:tcPr>
            <w:tcW w:w="5540" w:type="dxa"/>
          </w:tcPr>
          <w:p w14:paraId="47562F6D" w14:textId="55FCA510" w:rsidR="00F112E4" w:rsidRPr="0016361A" w:rsidRDefault="00EE278C" w:rsidP="00F112E4">
            <w:pPr>
              <w:jc w:val="right"/>
            </w:pPr>
            <w:bookmarkStart w:id="4" w:name="logos"/>
            <w:r>
              <w:pict w14:anchorId="5617469C">
                <v:shape id="_x0000_i1026" type="#_x0000_t75" style="width:126.8pt;height:78pt">
                  <v:imagedata r:id="rId11" o:title="3GPP-logo_web"/>
                </v:shape>
              </w:pict>
            </w:r>
            <w:bookmarkEnd w:id="4"/>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2C1E75" w:rsidRDefault="00080512" w:rsidP="007A4424">
      <w:pPr>
        <w:pStyle w:val="TT"/>
        <w:rPr>
          <w:lang w:val="en-US"/>
        </w:rPr>
      </w:pPr>
      <w:r w:rsidRPr="002C1E75">
        <w:rPr>
          <w:lang w:val="en-US"/>
        </w:rPr>
        <w:br w:type="page"/>
      </w:r>
      <w:bookmarkStart w:id="10" w:name="tableOfContents"/>
      <w:bookmarkEnd w:id="10"/>
      <w:r w:rsidRPr="002C1E75">
        <w:rPr>
          <w:lang w:val="en-US"/>
        </w:rPr>
        <w:lastRenderedPageBreak/>
        <w:t>Contents</w:t>
      </w:r>
    </w:p>
    <w:p w14:paraId="600DEBE7" w14:textId="15A67BE2" w:rsidR="00EE278C"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EE278C" w:rsidRPr="00992634">
        <w:rPr>
          <w:noProof/>
          <w:lang w:val="en-US"/>
        </w:rPr>
        <w:t>Foreword</w:t>
      </w:r>
      <w:r w:rsidR="00EE278C">
        <w:rPr>
          <w:noProof/>
        </w:rPr>
        <w:tab/>
      </w:r>
      <w:r w:rsidR="00EE278C">
        <w:rPr>
          <w:noProof/>
        </w:rPr>
        <w:fldChar w:fldCharType="begin"/>
      </w:r>
      <w:r w:rsidR="00EE278C">
        <w:rPr>
          <w:noProof/>
        </w:rPr>
        <w:instrText xml:space="preserve"> PAGEREF _Toc214890628 \h </w:instrText>
      </w:r>
      <w:r w:rsidR="00EE278C">
        <w:rPr>
          <w:noProof/>
        </w:rPr>
      </w:r>
      <w:r w:rsidR="00EE278C">
        <w:rPr>
          <w:noProof/>
        </w:rPr>
        <w:fldChar w:fldCharType="separate"/>
      </w:r>
      <w:r w:rsidR="00EE278C">
        <w:rPr>
          <w:noProof/>
        </w:rPr>
        <w:t>12</w:t>
      </w:r>
      <w:r w:rsidR="00EE278C">
        <w:rPr>
          <w:noProof/>
        </w:rPr>
        <w:fldChar w:fldCharType="end"/>
      </w:r>
    </w:p>
    <w:p w14:paraId="111FF974" w14:textId="632827E7" w:rsidR="00EE278C" w:rsidRDefault="00EE278C">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_Toc214890629 \h </w:instrText>
      </w:r>
      <w:r>
        <w:rPr>
          <w:noProof/>
        </w:rPr>
      </w:r>
      <w:r>
        <w:rPr>
          <w:noProof/>
        </w:rPr>
        <w:fldChar w:fldCharType="separate"/>
      </w:r>
      <w:r>
        <w:rPr>
          <w:noProof/>
        </w:rPr>
        <w:t>14</w:t>
      </w:r>
      <w:r>
        <w:rPr>
          <w:noProof/>
        </w:rPr>
        <w:fldChar w:fldCharType="end"/>
      </w:r>
    </w:p>
    <w:p w14:paraId="12B18646" w14:textId="30FC4A36" w:rsidR="00EE278C" w:rsidRDefault="00EE278C">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_Toc214890630 \h </w:instrText>
      </w:r>
      <w:r>
        <w:rPr>
          <w:noProof/>
        </w:rPr>
      </w:r>
      <w:r>
        <w:rPr>
          <w:noProof/>
        </w:rPr>
        <w:fldChar w:fldCharType="separate"/>
      </w:r>
      <w:r>
        <w:rPr>
          <w:noProof/>
        </w:rPr>
        <w:t>15</w:t>
      </w:r>
      <w:r>
        <w:rPr>
          <w:noProof/>
        </w:rPr>
        <w:fldChar w:fldCharType="end"/>
      </w:r>
    </w:p>
    <w:p w14:paraId="3F78E892" w14:textId="295074C4" w:rsidR="00EE278C" w:rsidRDefault="00EE278C">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_Toc214890631 \h </w:instrText>
      </w:r>
      <w:r>
        <w:rPr>
          <w:noProof/>
        </w:rPr>
      </w:r>
      <w:r>
        <w:rPr>
          <w:noProof/>
        </w:rPr>
        <w:fldChar w:fldCharType="separate"/>
      </w:r>
      <w:r>
        <w:rPr>
          <w:noProof/>
        </w:rPr>
        <w:t>16</w:t>
      </w:r>
      <w:r>
        <w:rPr>
          <w:noProof/>
        </w:rPr>
        <w:fldChar w:fldCharType="end"/>
      </w:r>
    </w:p>
    <w:p w14:paraId="1C7F0B46" w14:textId="2CB04E81" w:rsidR="00EE278C" w:rsidRDefault="00EE278C">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_Toc214890632 \h </w:instrText>
      </w:r>
      <w:r>
        <w:rPr>
          <w:noProof/>
        </w:rPr>
      </w:r>
      <w:r>
        <w:rPr>
          <w:noProof/>
        </w:rPr>
        <w:fldChar w:fldCharType="separate"/>
      </w:r>
      <w:r>
        <w:rPr>
          <w:noProof/>
        </w:rPr>
        <w:t>16</w:t>
      </w:r>
      <w:r>
        <w:rPr>
          <w:noProof/>
        </w:rPr>
        <w:fldChar w:fldCharType="end"/>
      </w:r>
    </w:p>
    <w:p w14:paraId="50E034ED" w14:textId="7439FE27" w:rsidR="00EE278C" w:rsidRDefault="00EE278C">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_Toc214890633 \h </w:instrText>
      </w:r>
      <w:r>
        <w:rPr>
          <w:noProof/>
        </w:rPr>
      </w:r>
      <w:r>
        <w:rPr>
          <w:noProof/>
        </w:rPr>
        <w:fldChar w:fldCharType="separate"/>
      </w:r>
      <w:r>
        <w:rPr>
          <w:noProof/>
        </w:rPr>
        <w:t>16</w:t>
      </w:r>
      <w:r>
        <w:rPr>
          <w:noProof/>
        </w:rPr>
        <w:fldChar w:fldCharType="end"/>
      </w:r>
    </w:p>
    <w:p w14:paraId="445B404A" w14:textId="337A33AB" w:rsidR="00EE278C" w:rsidRDefault="00EE278C">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_Toc214890634 \h </w:instrText>
      </w:r>
      <w:r>
        <w:rPr>
          <w:noProof/>
        </w:rPr>
      </w:r>
      <w:r>
        <w:rPr>
          <w:noProof/>
        </w:rPr>
        <w:fldChar w:fldCharType="separate"/>
      </w:r>
      <w:r>
        <w:rPr>
          <w:noProof/>
        </w:rPr>
        <w:t>16</w:t>
      </w:r>
      <w:r>
        <w:rPr>
          <w:noProof/>
        </w:rPr>
        <w:fldChar w:fldCharType="end"/>
      </w:r>
    </w:p>
    <w:p w14:paraId="7BBE28B4" w14:textId="3492F695" w:rsidR="00EE278C" w:rsidRDefault="00EE278C">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_Toc214890635 \h </w:instrText>
      </w:r>
      <w:r>
        <w:rPr>
          <w:noProof/>
        </w:rPr>
      </w:r>
      <w:r>
        <w:rPr>
          <w:noProof/>
        </w:rPr>
        <w:fldChar w:fldCharType="separate"/>
      </w:r>
      <w:r>
        <w:rPr>
          <w:noProof/>
        </w:rPr>
        <w:t>17</w:t>
      </w:r>
      <w:r>
        <w:rPr>
          <w:noProof/>
        </w:rPr>
        <w:fldChar w:fldCharType="end"/>
      </w:r>
    </w:p>
    <w:p w14:paraId="492C68B7" w14:textId="570A19C9" w:rsidR="00EE278C" w:rsidRDefault="00EE278C">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_Toc214890636 \h </w:instrText>
      </w:r>
      <w:r>
        <w:rPr>
          <w:noProof/>
        </w:rPr>
      </w:r>
      <w:r>
        <w:rPr>
          <w:noProof/>
        </w:rPr>
        <w:fldChar w:fldCharType="separate"/>
      </w:r>
      <w:r>
        <w:rPr>
          <w:noProof/>
        </w:rPr>
        <w:t>18</w:t>
      </w:r>
      <w:r>
        <w:rPr>
          <w:noProof/>
        </w:rPr>
        <w:fldChar w:fldCharType="end"/>
      </w:r>
    </w:p>
    <w:p w14:paraId="47BA20E7" w14:textId="3B5EB55C" w:rsidR="00EE278C" w:rsidRDefault="00EE278C">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_Toc214890637 \h </w:instrText>
      </w:r>
      <w:r>
        <w:rPr>
          <w:noProof/>
        </w:rPr>
      </w:r>
      <w:r>
        <w:rPr>
          <w:noProof/>
        </w:rPr>
        <w:fldChar w:fldCharType="separate"/>
      </w:r>
      <w:r>
        <w:rPr>
          <w:noProof/>
        </w:rPr>
        <w:t>18</w:t>
      </w:r>
      <w:r>
        <w:rPr>
          <w:noProof/>
        </w:rPr>
        <w:fldChar w:fldCharType="end"/>
      </w:r>
    </w:p>
    <w:p w14:paraId="4A8D1163" w14:textId="58E6E52F" w:rsidR="00EE278C" w:rsidRDefault="00EE278C">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992634">
        <w:rPr>
          <w:noProof/>
          <w:lang w:val="en-US"/>
        </w:rPr>
        <w:t>SDD_Transmission</w:t>
      </w:r>
      <w:r>
        <w:rPr>
          <w:noProof/>
        </w:rPr>
        <w:t xml:space="preserve"> Service</w:t>
      </w:r>
      <w:r>
        <w:rPr>
          <w:noProof/>
        </w:rPr>
        <w:tab/>
      </w:r>
      <w:r>
        <w:rPr>
          <w:noProof/>
        </w:rPr>
        <w:fldChar w:fldCharType="begin"/>
      </w:r>
      <w:r>
        <w:rPr>
          <w:noProof/>
        </w:rPr>
        <w:instrText xml:space="preserve"> PAGEREF _Toc214890638 \h </w:instrText>
      </w:r>
      <w:r>
        <w:rPr>
          <w:noProof/>
        </w:rPr>
      </w:r>
      <w:r>
        <w:rPr>
          <w:noProof/>
        </w:rPr>
        <w:fldChar w:fldCharType="separate"/>
      </w:r>
      <w:r>
        <w:rPr>
          <w:noProof/>
        </w:rPr>
        <w:t>19</w:t>
      </w:r>
      <w:r>
        <w:rPr>
          <w:noProof/>
        </w:rPr>
        <w:fldChar w:fldCharType="end"/>
      </w:r>
    </w:p>
    <w:p w14:paraId="20E0EA25" w14:textId="2E4505DD" w:rsidR="00EE278C" w:rsidRDefault="00EE278C">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_Toc214890639 \h </w:instrText>
      </w:r>
      <w:r>
        <w:rPr>
          <w:noProof/>
        </w:rPr>
      </w:r>
      <w:r>
        <w:rPr>
          <w:noProof/>
        </w:rPr>
        <w:fldChar w:fldCharType="separate"/>
      </w:r>
      <w:r>
        <w:rPr>
          <w:noProof/>
        </w:rPr>
        <w:t>19</w:t>
      </w:r>
      <w:r>
        <w:rPr>
          <w:noProof/>
        </w:rPr>
        <w:fldChar w:fldCharType="end"/>
      </w:r>
    </w:p>
    <w:p w14:paraId="6F83457C" w14:textId="3A322D31" w:rsidR="00EE278C" w:rsidRDefault="00EE278C">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_Toc214890640 \h </w:instrText>
      </w:r>
      <w:r>
        <w:rPr>
          <w:noProof/>
        </w:rPr>
      </w:r>
      <w:r>
        <w:rPr>
          <w:noProof/>
        </w:rPr>
        <w:fldChar w:fldCharType="separate"/>
      </w:r>
      <w:r>
        <w:rPr>
          <w:noProof/>
        </w:rPr>
        <w:t>19</w:t>
      </w:r>
      <w:r>
        <w:rPr>
          <w:noProof/>
        </w:rPr>
        <w:fldChar w:fldCharType="end"/>
      </w:r>
    </w:p>
    <w:p w14:paraId="1A0DA128" w14:textId="2477259A" w:rsidR="00EE278C" w:rsidRDefault="00EE278C">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_Toc214890641 \h </w:instrText>
      </w:r>
      <w:r>
        <w:rPr>
          <w:noProof/>
        </w:rPr>
      </w:r>
      <w:r>
        <w:rPr>
          <w:noProof/>
        </w:rPr>
        <w:fldChar w:fldCharType="separate"/>
      </w:r>
      <w:r>
        <w:rPr>
          <w:noProof/>
        </w:rPr>
        <w:t>19</w:t>
      </w:r>
      <w:r>
        <w:rPr>
          <w:noProof/>
        </w:rPr>
        <w:fldChar w:fldCharType="end"/>
      </w:r>
    </w:p>
    <w:p w14:paraId="17EC3FCB" w14:textId="7BFD2277" w:rsidR="00EE278C" w:rsidRDefault="00EE278C">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992634">
        <w:rPr>
          <w:noProof/>
          <w:lang w:val="en-US"/>
        </w:rPr>
        <w:t>SDD_Transmission_Request</w:t>
      </w:r>
      <w:r>
        <w:rPr>
          <w:noProof/>
        </w:rPr>
        <w:tab/>
      </w:r>
      <w:r>
        <w:rPr>
          <w:noProof/>
        </w:rPr>
        <w:fldChar w:fldCharType="begin"/>
      </w:r>
      <w:r>
        <w:rPr>
          <w:noProof/>
        </w:rPr>
        <w:instrText xml:space="preserve"> PAGEREF _Toc214890642 \h </w:instrText>
      </w:r>
      <w:r>
        <w:rPr>
          <w:noProof/>
        </w:rPr>
      </w:r>
      <w:r>
        <w:rPr>
          <w:noProof/>
        </w:rPr>
        <w:fldChar w:fldCharType="separate"/>
      </w:r>
      <w:r>
        <w:rPr>
          <w:noProof/>
        </w:rPr>
        <w:t>19</w:t>
      </w:r>
      <w:r>
        <w:rPr>
          <w:noProof/>
        </w:rPr>
        <w:fldChar w:fldCharType="end"/>
      </w:r>
    </w:p>
    <w:p w14:paraId="5D58146E" w14:textId="6E7140D4" w:rsidR="00EE278C" w:rsidRDefault="00EE278C">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_Toc214890643 \h </w:instrText>
      </w:r>
      <w:r>
        <w:rPr>
          <w:noProof/>
        </w:rPr>
      </w:r>
      <w:r>
        <w:rPr>
          <w:noProof/>
        </w:rPr>
        <w:fldChar w:fldCharType="separate"/>
      </w:r>
      <w:r>
        <w:rPr>
          <w:noProof/>
        </w:rPr>
        <w:t>19</w:t>
      </w:r>
      <w:r>
        <w:rPr>
          <w:noProof/>
        </w:rPr>
        <w:fldChar w:fldCharType="end"/>
      </w:r>
    </w:p>
    <w:p w14:paraId="171496F5" w14:textId="0E20F75E" w:rsidR="00EE278C" w:rsidRDefault="00EE278C">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_Toc214890644 \h </w:instrText>
      </w:r>
      <w:r>
        <w:rPr>
          <w:noProof/>
        </w:rPr>
      </w:r>
      <w:r>
        <w:rPr>
          <w:noProof/>
        </w:rPr>
        <w:fldChar w:fldCharType="separate"/>
      </w:r>
      <w:r>
        <w:rPr>
          <w:noProof/>
        </w:rPr>
        <w:t>19</w:t>
      </w:r>
      <w:r>
        <w:rPr>
          <w:noProof/>
        </w:rPr>
        <w:fldChar w:fldCharType="end"/>
      </w:r>
    </w:p>
    <w:p w14:paraId="0BEFE410" w14:textId="3F4C01BE" w:rsidR="00EE278C" w:rsidRDefault="00EE278C">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992634">
        <w:rPr>
          <w:noProof/>
          <w:lang w:val="en-US"/>
        </w:rPr>
        <w:t>SDD_Transmission</w:t>
      </w:r>
      <w:r>
        <w:rPr>
          <w:noProof/>
        </w:rPr>
        <w:t>_ConnStatusSubscribe</w:t>
      </w:r>
      <w:r>
        <w:rPr>
          <w:noProof/>
        </w:rPr>
        <w:tab/>
      </w:r>
      <w:r>
        <w:rPr>
          <w:noProof/>
        </w:rPr>
        <w:fldChar w:fldCharType="begin"/>
      </w:r>
      <w:r>
        <w:rPr>
          <w:noProof/>
        </w:rPr>
        <w:instrText xml:space="preserve"> PAGEREF _Toc214890645 \h </w:instrText>
      </w:r>
      <w:r>
        <w:rPr>
          <w:noProof/>
        </w:rPr>
      </w:r>
      <w:r>
        <w:rPr>
          <w:noProof/>
        </w:rPr>
        <w:fldChar w:fldCharType="separate"/>
      </w:r>
      <w:r>
        <w:rPr>
          <w:noProof/>
        </w:rPr>
        <w:t>20</w:t>
      </w:r>
      <w:r>
        <w:rPr>
          <w:noProof/>
        </w:rPr>
        <w:fldChar w:fldCharType="end"/>
      </w:r>
    </w:p>
    <w:p w14:paraId="0D0CEFFD" w14:textId="02943D9A" w:rsidR="00EE278C" w:rsidRDefault="00EE278C">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_Toc214890646 \h </w:instrText>
      </w:r>
      <w:r>
        <w:rPr>
          <w:noProof/>
        </w:rPr>
      </w:r>
      <w:r>
        <w:rPr>
          <w:noProof/>
        </w:rPr>
        <w:fldChar w:fldCharType="separate"/>
      </w:r>
      <w:r>
        <w:rPr>
          <w:noProof/>
        </w:rPr>
        <w:t>20</w:t>
      </w:r>
      <w:r>
        <w:rPr>
          <w:noProof/>
        </w:rPr>
        <w:fldChar w:fldCharType="end"/>
      </w:r>
    </w:p>
    <w:p w14:paraId="445F7CE6" w14:textId="228547A1" w:rsidR="00EE278C" w:rsidRDefault="00EE278C">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_Toc214890647 \h </w:instrText>
      </w:r>
      <w:r>
        <w:rPr>
          <w:noProof/>
        </w:rPr>
      </w:r>
      <w:r>
        <w:rPr>
          <w:noProof/>
        </w:rPr>
        <w:fldChar w:fldCharType="separate"/>
      </w:r>
      <w:r>
        <w:rPr>
          <w:noProof/>
        </w:rPr>
        <w:t>20</w:t>
      </w:r>
      <w:r>
        <w:rPr>
          <w:noProof/>
        </w:rPr>
        <w:fldChar w:fldCharType="end"/>
      </w:r>
    </w:p>
    <w:p w14:paraId="1E47620B" w14:textId="353E3327" w:rsidR="00EE278C" w:rsidRDefault="00EE278C">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Update</w:t>
      </w:r>
      <w:r>
        <w:rPr>
          <w:noProof/>
        </w:rPr>
        <w:tab/>
      </w:r>
      <w:r>
        <w:rPr>
          <w:noProof/>
        </w:rPr>
        <w:fldChar w:fldCharType="begin"/>
      </w:r>
      <w:r>
        <w:rPr>
          <w:noProof/>
        </w:rPr>
        <w:instrText xml:space="preserve"> PAGEREF _Toc214890648 \h </w:instrText>
      </w:r>
      <w:r>
        <w:rPr>
          <w:noProof/>
        </w:rPr>
      </w:r>
      <w:r>
        <w:rPr>
          <w:noProof/>
        </w:rPr>
        <w:fldChar w:fldCharType="separate"/>
      </w:r>
      <w:r>
        <w:rPr>
          <w:noProof/>
        </w:rPr>
        <w:t>21</w:t>
      </w:r>
      <w:r>
        <w:rPr>
          <w:noProof/>
        </w:rPr>
        <w:fldChar w:fldCharType="end"/>
      </w:r>
    </w:p>
    <w:p w14:paraId="3388F559" w14:textId="1119151D" w:rsidR="00EE278C" w:rsidRDefault="00EE278C">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_Toc214890649 \h </w:instrText>
      </w:r>
      <w:r>
        <w:rPr>
          <w:noProof/>
        </w:rPr>
      </w:r>
      <w:r>
        <w:rPr>
          <w:noProof/>
        </w:rPr>
        <w:fldChar w:fldCharType="separate"/>
      </w:r>
      <w:r>
        <w:rPr>
          <w:noProof/>
        </w:rPr>
        <w:t>21</w:t>
      </w:r>
      <w:r>
        <w:rPr>
          <w:noProof/>
        </w:rPr>
        <w:fldChar w:fldCharType="end"/>
      </w:r>
    </w:p>
    <w:p w14:paraId="28391766" w14:textId="0954888E" w:rsidR="00EE278C" w:rsidRDefault="00EE278C">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992634">
        <w:rPr>
          <w:noProof/>
          <w:lang w:val="en-US"/>
        </w:rPr>
        <w:t>SDD_Transmission</w:t>
      </w:r>
      <w:r>
        <w:rPr>
          <w:noProof/>
        </w:rPr>
        <w:t>_ConnStatusNotify</w:t>
      </w:r>
      <w:r>
        <w:rPr>
          <w:noProof/>
        </w:rPr>
        <w:tab/>
      </w:r>
      <w:r>
        <w:rPr>
          <w:noProof/>
        </w:rPr>
        <w:fldChar w:fldCharType="begin"/>
      </w:r>
      <w:r>
        <w:rPr>
          <w:noProof/>
        </w:rPr>
        <w:instrText xml:space="preserve"> PAGEREF _Toc214890650 \h </w:instrText>
      </w:r>
      <w:r>
        <w:rPr>
          <w:noProof/>
        </w:rPr>
      </w:r>
      <w:r>
        <w:rPr>
          <w:noProof/>
        </w:rPr>
        <w:fldChar w:fldCharType="separate"/>
      </w:r>
      <w:r>
        <w:rPr>
          <w:noProof/>
        </w:rPr>
        <w:t>22</w:t>
      </w:r>
      <w:r>
        <w:rPr>
          <w:noProof/>
        </w:rPr>
        <w:fldChar w:fldCharType="end"/>
      </w:r>
    </w:p>
    <w:p w14:paraId="31436325" w14:textId="54FB19F4" w:rsidR="00EE278C" w:rsidRDefault="00EE278C">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_Toc214890651 \h </w:instrText>
      </w:r>
      <w:r>
        <w:rPr>
          <w:noProof/>
        </w:rPr>
      </w:r>
      <w:r>
        <w:rPr>
          <w:noProof/>
        </w:rPr>
        <w:fldChar w:fldCharType="separate"/>
      </w:r>
      <w:r>
        <w:rPr>
          <w:noProof/>
        </w:rPr>
        <w:t>22</w:t>
      </w:r>
      <w:r>
        <w:rPr>
          <w:noProof/>
        </w:rPr>
        <w:fldChar w:fldCharType="end"/>
      </w:r>
    </w:p>
    <w:p w14:paraId="013F5A09" w14:textId="7D3321FA" w:rsidR="00EE278C" w:rsidRDefault="00EE278C">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_Toc214890652 \h </w:instrText>
      </w:r>
      <w:r>
        <w:rPr>
          <w:noProof/>
        </w:rPr>
      </w:r>
      <w:r>
        <w:rPr>
          <w:noProof/>
        </w:rPr>
        <w:fldChar w:fldCharType="separate"/>
      </w:r>
      <w:r>
        <w:rPr>
          <w:noProof/>
        </w:rPr>
        <w:t>22</w:t>
      </w:r>
      <w:r>
        <w:rPr>
          <w:noProof/>
        </w:rPr>
        <w:fldChar w:fldCharType="end"/>
      </w:r>
    </w:p>
    <w:p w14:paraId="766DCBB4" w14:textId="60BC1EF0" w:rsidR="00EE278C" w:rsidRDefault="00EE278C">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992634">
        <w:rPr>
          <w:noProof/>
          <w:lang w:val="en-US"/>
        </w:rPr>
        <w:t>SDD_DataStorage</w:t>
      </w:r>
      <w:r>
        <w:rPr>
          <w:noProof/>
        </w:rPr>
        <w:t xml:space="preserve"> Service</w:t>
      </w:r>
      <w:r>
        <w:rPr>
          <w:noProof/>
        </w:rPr>
        <w:tab/>
      </w:r>
      <w:r>
        <w:rPr>
          <w:noProof/>
        </w:rPr>
        <w:fldChar w:fldCharType="begin"/>
      </w:r>
      <w:r>
        <w:rPr>
          <w:noProof/>
        </w:rPr>
        <w:instrText xml:space="preserve"> PAGEREF _Toc214890653 \h </w:instrText>
      </w:r>
      <w:r>
        <w:rPr>
          <w:noProof/>
        </w:rPr>
      </w:r>
      <w:r>
        <w:rPr>
          <w:noProof/>
        </w:rPr>
        <w:fldChar w:fldCharType="separate"/>
      </w:r>
      <w:r>
        <w:rPr>
          <w:noProof/>
        </w:rPr>
        <w:t>24</w:t>
      </w:r>
      <w:r>
        <w:rPr>
          <w:noProof/>
        </w:rPr>
        <w:fldChar w:fldCharType="end"/>
      </w:r>
    </w:p>
    <w:p w14:paraId="6D2CC0AF" w14:textId="5B934968" w:rsidR="00EE278C" w:rsidRDefault="00EE278C">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_Toc214890654 \h </w:instrText>
      </w:r>
      <w:r>
        <w:rPr>
          <w:noProof/>
        </w:rPr>
      </w:r>
      <w:r>
        <w:rPr>
          <w:noProof/>
        </w:rPr>
        <w:fldChar w:fldCharType="separate"/>
      </w:r>
      <w:r>
        <w:rPr>
          <w:noProof/>
        </w:rPr>
        <w:t>24</w:t>
      </w:r>
      <w:r>
        <w:rPr>
          <w:noProof/>
        </w:rPr>
        <w:fldChar w:fldCharType="end"/>
      </w:r>
    </w:p>
    <w:p w14:paraId="68E8EE89" w14:textId="6FB8D6BA" w:rsidR="00EE278C" w:rsidRDefault="00EE278C">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_Toc214890655 \h </w:instrText>
      </w:r>
      <w:r>
        <w:rPr>
          <w:noProof/>
        </w:rPr>
      </w:r>
      <w:r>
        <w:rPr>
          <w:noProof/>
        </w:rPr>
        <w:fldChar w:fldCharType="separate"/>
      </w:r>
      <w:r>
        <w:rPr>
          <w:noProof/>
        </w:rPr>
        <w:t>24</w:t>
      </w:r>
      <w:r>
        <w:rPr>
          <w:noProof/>
        </w:rPr>
        <w:fldChar w:fldCharType="end"/>
      </w:r>
    </w:p>
    <w:p w14:paraId="4B13EC70" w14:textId="38D08C47" w:rsidR="00EE278C" w:rsidRDefault="00EE278C">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_Toc214890656 \h </w:instrText>
      </w:r>
      <w:r>
        <w:rPr>
          <w:noProof/>
        </w:rPr>
      </w:r>
      <w:r>
        <w:rPr>
          <w:noProof/>
        </w:rPr>
        <w:fldChar w:fldCharType="separate"/>
      </w:r>
      <w:r>
        <w:rPr>
          <w:noProof/>
        </w:rPr>
        <w:t>24</w:t>
      </w:r>
      <w:r>
        <w:rPr>
          <w:noProof/>
        </w:rPr>
        <w:fldChar w:fldCharType="end"/>
      </w:r>
    </w:p>
    <w:p w14:paraId="56626964" w14:textId="20FD76CA" w:rsidR="00EE278C" w:rsidRDefault="00EE278C">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992634">
        <w:rPr>
          <w:noProof/>
          <w:lang w:val="en-US"/>
        </w:rPr>
        <w:t>SDD_DataStorage</w:t>
      </w:r>
      <w:r>
        <w:rPr>
          <w:noProof/>
        </w:rPr>
        <w:t>_Create</w:t>
      </w:r>
      <w:r>
        <w:rPr>
          <w:noProof/>
        </w:rPr>
        <w:tab/>
      </w:r>
      <w:r>
        <w:rPr>
          <w:noProof/>
        </w:rPr>
        <w:fldChar w:fldCharType="begin"/>
      </w:r>
      <w:r>
        <w:rPr>
          <w:noProof/>
        </w:rPr>
        <w:instrText xml:space="preserve"> PAGEREF _Toc214890657 \h </w:instrText>
      </w:r>
      <w:r>
        <w:rPr>
          <w:noProof/>
        </w:rPr>
      </w:r>
      <w:r>
        <w:rPr>
          <w:noProof/>
        </w:rPr>
        <w:fldChar w:fldCharType="separate"/>
      </w:r>
      <w:r>
        <w:rPr>
          <w:noProof/>
        </w:rPr>
        <w:t>24</w:t>
      </w:r>
      <w:r>
        <w:rPr>
          <w:noProof/>
        </w:rPr>
        <w:fldChar w:fldCharType="end"/>
      </w:r>
    </w:p>
    <w:p w14:paraId="1871FFF7" w14:textId="43496F0E" w:rsidR="00EE278C" w:rsidRDefault="00EE278C">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_Toc214890658 \h </w:instrText>
      </w:r>
      <w:r>
        <w:rPr>
          <w:noProof/>
        </w:rPr>
      </w:r>
      <w:r>
        <w:rPr>
          <w:noProof/>
        </w:rPr>
        <w:fldChar w:fldCharType="separate"/>
      </w:r>
      <w:r>
        <w:rPr>
          <w:noProof/>
        </w:rPr>
        <w:t>24</w:t>
      </w:r>
      <w:r>
        <w:rPr>
          <w:noProof/>
        </w:rPr>
        <w:fldChar w:fldCharType="end"/>
      </w:r>
    </w:p>
    <w:p w14:paraId="68756A04" w14:textId="246DFAFB" w:rsidR="00EE278C" w:rsidRDefault="00EE278C">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_Toc214890659 \h </w:instrText>
      </w:r>
      <w:r>
        <w:rPr>
          <w:noProof/>
        </w:rPr>
      </w:r>
      <w:r>
        <w:rPr>
          <w:noProof/>
        </w:rPr>
        <w:fldChar w:fldCharType="separate"/>
      </w:r>
      <w:r>
        <w:rPr>
          <w:noProof/>
        </w:rPr>
        <w:t>25</w:t>
      </w:r>
      <w:r>
        <w:rPr>
          <w:noProof/>
        </w:rPr>
        <w:fldChar w:fldCharType="end"/>
      </w:r>
    </w:p>
    <w:p w14:paraId="7B70F9A2" w14:textId="48B1C5D5" w:rsidR="00EE278C" w:rsidRDefault="00EE278C">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992634">
        <w:rPr>
          <w:noProof/>
          <w:lang w:val="en-US"/>
        </w:rPr>
        <w:t xml:space="preserve">Data </w:t>
      </w:r>
      <w:r>
        <w:rPr>
          <w:noProof/>
          <w:lang w:eastAsia="zh-CN"/>
        </w:rPr>
        <w:t>Management and/or Status Information</w:t>
      </w:r>
      <w:r w:rsidRPr="00992634">
        <w:rPr>
          <w:rFonts w:cs="Arial"/>
          <w:noProof/>
        </w:rPr>
        <w:t xml:space="preserve"> Notification</w:t>
      </w:r>
      <w:r>
        <w:rPr>
          <w:noProof/>
        </w:rPr>
        <w:tab/>
      </w:r>
      <w:r>
        <w:rPr>
          <w:noProof/>
        </w:rPr>
        <w:fldChar w:fldCharType="begin"/>
      </w:r>
      <w:r>
        <w:rPr>
          <w:noProof/>
        </w:rPr>
        <w:instrText xml:space="preserve"> PAGEREF _Toc214890660 \h </w:instrText>
      </w:r>
      <w:r>
        <w:rPr>
          <w:noProof/>
        </w:rPr>
      </w:r>
      <w:r>
        <w:rPr>
          <w:noProof/>
        </w:rPr>
        <w:fldChar w:fldCharType="separate"/>
      </w:r>
      <w:r>
        <w:rPr>
          <w:noProof/>
        </w:rPr>
        <w:t>25</w:t>
      </w:r>
      <w:r>
        <w:rPr>
          <w:noProof/>
        </w:rPr>
        <w:fldChar w:fldCharType="end"/>
      </w:r>
    </w:p>
    <w:p w14:paraId="3825C86B" w14:textId="4C8200C9" w:rsidR="00EE278C" w:rsidRDefault="00EE278C">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992634">
        <w:rPr>
          <w:noProof/>
          <w:lang w:val="en-US"/>
        </w:rPr>
        <w:t>SDD_DataStorage</w:t>
      </w:r>
      <w:r>
        <w:rPr>
          <w:noProof/>
        </w:rPr>
        <w:t>_Manage</w:t>
      </w:r>
      <w:r>
        <w:rPr>
          <w:noProof/>
        </w:rPr>
        <w:tab/>
      </w:r>
      <w:r>
        <w:rPr>
          <w:noProof/>
        </w:rPr>
        <w:fldChar w:fldCharType="begin"/>
      </w:r>
      <w:r>
        <w:rPr>
          <w:noProof/>
        </w:rPr>
        <w:instrText xml:space="preserve"> PAGEREF _Toc214890661 \h </w:instrText>
      </w:r>
      <w:r>
        <w:rPr>
          <w:noProof/>
        </w:rPr>
      </w:r>
      <w:r>
        <w:rPr>
          <w:noProof/>
        </w:rPr>
        <w:fldChar w:fldCharType="separate"/>
      </w:r>
      <w:r>
        <w:rPr>
          <w:noProof/>
        </w:rPr>
        <w:t>26</w:t>
      </w:r>
      <w:r>
        <w:rPr>
          <w:noProof/>
        </w:rPr>
        <w:fldChar w:fldCharType="end"/>
      </w:r>
    </w:p>
    <w:p w14:paraId="1C86816C" w14:textId="1DA4AA57" w:rsidR="00EE278C" w:rsidRDefault="00EE278C">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_Toc214890662 \h </w:instrText>
      </w:r>
      <w:r>
        <w:rPr>
          <w:noProof/>
        </w:rPr>
      </w:r>
      <w:r>
        <w:rPr>
          <w:noProof/>
        </w:rPr>
        <w:fldChar w:fldCharType="separate"/>
      </w:r>
      <w:r>
        <w:rPr>
          <w:noProof/>
        </w:rPr>
        <w:t>26</w:t>
      </w:r>
      <w:r>
        <w:rPr>
          <w:noProof/>
        </w:rPr>
        <w:fldChar w:fldCharType="end"/>
      </w:r>
    </w:p>
    <w:p w14:paraId="6F1FC9D3" w14:textId="0F5EA7EC" w:rsidR="00EE278C" w:rsidRDefault="00EE278C">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_Toc214890663 \h </w:instrText>
      </w:r>
      <w:r>
        <w:rPr>
          <w:noProof/>
        </w:rPr>
      </w:r>
      <w:r>
        <w:rPr>
          <w:noProof/>
        </w:rPr>
        <w:fldChar w:fldCharType="separate"/>
      </w:r>
      <w:r>
        <w:rPr>
          <w:noProof/>
        </w:rPr>
        <w:t>26</w:t>
      </w:r>
      <w:r>
        <w:rPr>
          <w:noProof/>
        </w:rPr>
        <w:fldChar w:fldCharType="end"/>
      </w:r>
    </w:p>
    <w:p w14:paraId="318E8955" w14:textId="31C9A0F7" w:rsidR="00EE278C" w:rsidRDefault="00EE278C">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_Toc214890664 \h </w:instrText>
      </w:r>
      <w:r>
        <w:rPr>
          <w:noProof/>
        </w:rPr>
      </w:r>
      <w:r>
        <w:rPr>
          <w:noProof/>
        </w:rPr>
        <w:fldChar w:fldCharType="separate"/>
      </w:r>
      <w:r>
        <w:rPr>
          <w:noProof/>
        </w:rPr>
        <w:t>27</w:t>
      </w:r>
      <w:r>
        <w:rPr>
          <w:noProof/>
        </w:rPr>
        <w:fldChar w:fldCharType="end"/>
      </w:r>
    </w:p>
    <w:p w14:paraId="44374816" w14:textId="677DB7E2" w:rsidR="00EE278C" w:rsidRDefault="00EE278C">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992634">
        <w:rPr>
          <w:noProof/>
          <w:lang w:val="en-US"/>
        </w:rPr>
        <w:t>SDD_DataStorage</w:t>
      </w:r>
      <w:r>
        <w:rPr>
          <w:noProof/>
        </w:rPr>
        <w:t>_Query</w:t>
      </w:r>
      <w:r>
        <w:rPr>
          <w:noProof/>
        </w:rPr>
        <w:tab/>
      </w:r>
      <w:r>
        <w:rPr>
          <w:noProof/>
        </w:rPr>
        <w:fldChar w:fldCharType="begin"/>
      </w:r>
      <w:r>
        <w:rPr>
          <w:noProof/>
        </w:rPr>
        <w:instrText xml:space="preserve"> PAGEREF _Toc214890665 \h </w:instrText>
      </w:r>
      <w:r>
        <w:rPr>
          <w:noProof/>
        </w:rPr>
      </w:r>
      <w:r>
        <w:rPr>
          <w:noProof/>
        </w:rPr>
        <w:fldChar w:fldCharType="separate"/>
      </w:r>
      <w:r>
        <w:rPr>
          <w:noProof/>
        </w:rPr>
        <w:t>27</w:t>
      </w:r>
      <w:r>
        <w:rPr>
          <w:noProof/>
        </w:rPr>
        <w:fldChar w:fldCharType="end"/>
      </w:r>
    </w:p>
    <w:p w14:paraId="17D55567" w14:textId="7884EB04" w:rsidR="00EE278C" w:rsidRDefault="00EE278C">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_Toc214890666 \h </w:instrText>
      </w:r>
      <w:r>
        <w:rPr>
          <w:noProof/>
        </w:rPr>
      </w:r>
      <w:r>
        <w:rPr>
          <w:noProof/>
        </w:rPr>
        <w:fldChar w:fldCharType="separate"/>
      </w:r>
      <w:r>
        <w:rPr>
          <w:noProof/>
        </w:rPr>
        <w:t>27</w:t>
      </w:r>
      <w:r>
        <w:rPr>
          <w:noProof/>
        </w:rPr>
        <w:fldChar w:fldCharType="end"/>
      </w:r>
    </w:p>
    <w:p w14:paraId="6E3A08FD" w14:textId="676F8D02" w:rsidR="00EE278C" w:rsidRDefault="00EE278C">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_Toc214890667 \h </w:instrText>
      </w:r>
      <w:r>
        <w:rPr>
          <w:noProof/>
        </w:rPr>
      </w:r>
      <w:r>
        <w:rPr>
          <w:noProof/>
        </w:rPr>
        <w:fldChar w:fldCharType="separate"/>
      </w:r>
      <w:r>
        <w:rPr>
          <w:noProof/>
        </w:rPr>
        <w:t>27</w:t>
      </w:r>
      <w:r>
        <w:rPr>
          <w:noProof/>
        </w:rPr>
        <w:fldChar w:fldCharType="end"/>
      </w:r>
    </w:p>
    <w:p w14:paraId="4377B112" w14:textId="00E7F423" w:rsidR="00EE278C" w:rsidRDefault="00EE278C">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992634">
        <w:rPr>
          <w:noProof/>
          <w:lang w:val="en-US"/>
        </w:rPr>
        <w:t>SDD_DataStorage_DelRequest</w:t>
      </w:r>
      <w:r>
        <w:rPr>
          <w:noProof/>
        </w:rPr>
        <w:tab/>
      </w:r>
      <w:r>
        <w:rPr>
          <w:noProof/>
        </w:rPr>
        <w:fldChar w:fldCharType="begin"/>
      </w:r>
      <w:r>
        <w:rPr>
          <w:noProof/>
        </w:rPr>
        <w:instrText xml:space="preserve"> PAGEREF _Toc214890668 \h </w:instrText>
      </w:r>
      <w:r>
        <w:rPr>
          <w:noProof/>
        </w:rPr>
      </w:r>
      <w:r>
        <w:rPr>
          <w:noProof/>
        </w:rPr>
        <w:fldChar w:fldCharType="separate"/>
      </w:r>
      <w:r>
        <w:rPr>
          <w:noProof/>
        </w:rPr>
        <w:t>28</w:t>
      </w:r>
      <w:r>
        <w:rPr>
          <w:noProof/>
        </w:rPr>
        <w:fldChar w:fldCharType="end"/>
      </w:r>
    </w:p>
    <w:p w14:paraId="61D0CD63" w14:textId="29C663CE" w:rsidR="00EE278C" w:rsidRDefault="00EE278C">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_Toc214890669 \h </w:instrText>
      </w:r>
      <w:r>
        <w:rPr>
          <w:noProof/>
        </w:rPr>
      </w:r>
      <w:r>
        <w:rPr>
          <w:noProof/>
        </w:rPr>
        <w:fldChar w:fldCharType="separate"/>
      </w:r>
      <w:r>
        <w:rPr>
          <w:noProof/>
        </w:rPr>
        <w:t>28</w:t>
      </w:r>
      <w:r>
        <w:rPr>
          <w:noProof/>
        </w:rPr>
        <w:fldChar w:fldCharType="end"/>
      </w:r>
    </w:p>
    <w:p w14:paraId="2264449B" w14:textId="33BFBF45" w:rsidR="00EE278C" w:rsidRDefault="00EE278C">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_Toc214890670 \h </w:instrText>
      </w:r>
      <w:r>
        <w:rPr>
          <w:noProof/>
        </w:rPr>
      </w:r>
      <w:r>
        <w:rPr>
          <w:noProof/>
        </w:rPr>
        <w:fldChar w:fldCharType="separate"/>
      </w:r>
      <w:r>
        <w:rPr>
          <w:noProof/>
        </w:rPr>
        <w:t>28</w:t>
      </w:r>
      <w:r>
        <w:rPr>
          <w:noProof/>
        </w:rPr>
        <w:fldChar w:fldCharType="end"/>
      </w:r>
    </w:p>
    <w:p w14:paraId="7BA8A886" w14:textId="5AA7ADE0" w:rsidR="00EE278C" w:rsidRDefault="00EE278C">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992634">
        <w:rPr>
          <w:noProof/>
          <w:lang w:val="en-US"/>
        </w:rPr>
        <w:t>SDD_DataStorage_EstablishDelConn</w:t>
      </w:r>
      <w:r>
        <w:rPr>
          <w:noProof/>
        </w:rPr>
        <w:tab/>
      </w:r>
      <w:r>
        <w:rPr>
          <w:noProof/>
        </w:rPr>
        <w:fldChar w:fldCharType="begin"/>
      </w:r>
      <w:r>
        <w:rPr>
          <w:noProof/>
        </w:rPr>
        <w:instrText xml:space="preserve"> PAGEREF _Toc214890671 \h </w:instrText>
      </w:r>
      <w:r>
        <w:rPr>
          <w:noProof/>
        </w:rPr>
      </w:r>
      <w:r>
        <w:rPr>
          <w:noProof/>
        </w:rPr>
        <w:fldChar w:fldCharType="separate"/>
      </w:r>
      <w:r>
        <w:rPr>
          <w:noProof/>
        </w:rPr>
        <w:t>29</w:t>
      </w:r>
      <w:r>
        <w:rPr>
          <w:noProof/>
        </w:rPr>
        <w:fldChar w:fldCharType="end"/>
      </w:r>
    </w:p>
    <w:p w14:paraId="1056220E" w14:textId="7286314E" w:rsidR="00EE278C" w:rsidRDefault="00EE278C">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_Toc214890672 \h </w:instrText>
      </w:r>
      <w:r>
        <w:rPr>
          <w:noProof/>
        </w:rPr>
      </w:r>
      <w:r>
        <w:rPr>
          <w:noProof/>
        </w:rPr>
        <w:fldChar w:fldCharType="separate"/>
      </w:r>
      <w:r>
        <w:rPr>
          <w:noProof/>
        </w:rPr>
        <w:t>29</w:t>
      </w:r>
      <w:r>
        <w:rPr>
          <w:noProof/>
        </w:rPr>
        <w:fldChar w:fldCharType="end"/>
      </w:r>
    </w:p>
    <w:p w14:paraId="536532D9" w14:textId="55AAF5DA" w:rsidR="00EE278C" w:rsidRDefault="00EE278C">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_Toc214890673 \h </w:instrText>
      </w:r>
      <w:r>
        <w:rPr>
          <w:noProof/>
        </w:rPr>
      </w:r>
      <w:r>
        <w:rPr>
          <w:noProof/>
        </w:rPr>
        <w:fldChar w:fldCharType="separate"/>
      </w:r>
      <w:r>
        <w:rPr>
          <w:noProof/>
        </w:rPr>
        <w:t>29</w:t>
      </w:r>
      <w:r>
        <w:rPr>
          <w:noProof/>
        </w:rPr>
        <w:fldChar w:fldCharType="end"/>
      </w:r>
    </w:p>
    <w:p w14:paraId="6C5C9EC6" w14:textId="71313E17" w:rsidR="00EE278C" w:rsidRDefault="00EE278C">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992634">
        <w:rPr>
          <w:noProof/>
          <w:lang w:val="en-US"/>
        </w:rPr>
        <w:t>SDD_DataStorage</w:t>
      </w:r>
      <w:r>
        <w:rPr>
          <w:noProof/>
        </w:rPr>
        <w:t>_</w:t>
      </w:r>
      <w:r w:rsidRPr="00992634">
        <w:rPr>
          <w:noProof/>
          <w:lang w:val="en-US"/>
        </w:rPr>
        <w:t>DelSubscribe</w:t>
      </w:r>
      <w:r>
        <w:rPr>
          <w:noProof/>
        </w:rPr>
        <w:tab/>
      </w:r>
      <w:r>
        <w:rPr>
          <w:noProof/>
        </w:rPr>
        <w:fldChar w:fldCharType="begin"/>
      </w:r>
      <w:r>
        <w:rPr>
          <w:noProof/>
        </w:rPr>
        <w:instrText xml:space="preserve"> PAGEREF _Toc214890674 \h </w:instrText>
      </w:r>
      <w:r>
        <w:rPr>
          <w:noProof/>
        </w:rPr>
      </w:r>
      <w:r>
        <w:rPr>
          <w:noProof/>
        </w:rPr>
        <w:fldChar w:fldCharType="separate"/>
      </w:r>
      <w:r>
        <w:rPr>
          <w:noProof/>
        </w:rPr>
        <w:t>30</w:t>
      </w:r>
      <w:r>
        <w:rPr>
          <w:noProof/>
        </w:rPr>
        <w:fldChar w:fldCharType="end"/>
      </w:r>
    </w:p>
    <w:p w14:paraId="3843FA02" w14:textId="607BE60C" w:rsidR="00EE278C" w:rsidRDefault="00EE278C">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_Toc214890675 \h </w:instrText>
      </w:r>
      <w:r>
        <w:rPr>
          <w:noProof/>
        </w:rPr>
      </w:r>
      <w:r>
        <w:rPr>
          <w:noProof/>
        </w:rPr>
        <w:fldChar w:fldCharType="separate"/>
      </w:r>
      <w:r>
        <w:rPr>
          <w:noProof/>
        </w:rPr>
        <w:t>30</w:t>
      </w:r>
      <w:r>
        <w:rPr>
          <w:noProof/>
        </w:rPr>
        <w:fldChar w:fldCharType="end"/>
      </w:r>
    </w:p>
    <w:p w14:paraId="22DADDBE" w14:textId="259B9F8E" w:rsidR="00EE278C" w:rsidRDefault="00EE278C">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992634">
        <w:rPr>
          <w:noProof/>
        </w:rPr>
        <w:t xml:space="preserve"> Delivery Subscription</w:t>
      </w:r>
      <w:r>
        <w:rPr>
          <w:noProof/>
        </w:rPr>
        <w:t xml:space="preserve"> Creation</w:t>
      </w:r>
      <w:r>
        <w:rPr>
          <w:noProof/>
        </w:rPr>
        <w:tab/>
      </w:r>
      <w:r>
        <w:rPr>
          <w:noProof/>
        </w:rPr>
        <w:fldChar w:fldCharType="begin"/>
      </w:r>
      <w:r>
        <w:rPr>
          <w:noProof/>
        </w:rPr>
        <w:instrText xml:space="preserve"> PAGEREF _Toc214890676 \h </w:instrText>
      </w:r>
      <w:r>
        <w:rPr>
          <w:noProof/>
        </w:rPr>
      </w:r>
      <w:r>
        <w:rPr>
          <w:noProof/>
        </w:rPr>
        <w:fldChar w:fldCharType="separate"/>
      </w:r>
      <w:r>
        <w:rPr>
          <w:noProof/>
        </w:rPr>
        <w:t>30</w:t>
      </w:r>
      <w:r>
        <w:rPr>
          <w:noProof/>
        </w:rPr>
        <w:fldChar w:fldCharType="end"/>
      </w:r>
    </w:p>
    <w:p w14:paraId="417992A6" w14:textId="4F20826A" w:rsidR="00EE278C" w:rsidRDefault="00EE278C">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 Subscription</w:t>
      </w:r>
      <w:r>
        <w:rPr>
          <w:noProof/>
        </w:rPr>
        <w:t xml:space="preserve"> Update</w:t>
      </w:r>
      <w:r>
        <w:rPr>
          <w:noProof/>
        </w:rPr>
        <w:tab/>
      </w:r>
      <w:r>
        <w:rPr>
          <w:noProof/>
        </w:rPr>
        <w:fldChar w:fldCharType="begin"/>
      </w:r>
      <w:r>
        <w:rPr>
          <w:noProof/>
        </w:rPr>
        <w:instrText xml:space="preserve"> PAGEREF _Toc214890677 \h </w:instrText>
      </w:r>
      <w:r>
        <w:rPr>
          <w:noProof/>
        </w:rPr>
      </w:r>
      <w:r>
        <w:rPr>
          <w:noProof/>
        </w:rPr>
        <w:fldChar w:fldCharType="separate"/>
      </w:r>
      <w:r>
        <w:rPr>
          <w:noProof/>
        </w:rPr>
        <w:t>30</w:t>
      </w:r>
      <w:r>
        <w:rPr>
          <w:noProof/>
        </w:rPr>
        <w:fldChar w:fldCharType="end"/>
      </w:r>
    </w:p>
    <w:p w14:paraId="6FFBAEDD" w14:textId="46169790" w:rsidR="00EE278C" w:rsidRDefault="00EE278C">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 Subscription</w:t>
      </w:r>
      <w:r>
        <w:rPr>
          <w:noProof/>
        </w:rPr>
        <w:t xml:space="preserve"> Deletion</w:t>
      </w:r>
      <w:r>
        <w:rPr>
          <w:noProof/>
        </w:rPr>
        <w:tab/>
      </w:r>
      <w:r>
        <w:rPr>
          <w:noProof/>
        </w:rPr>
        <w:fldChar w:fldCharType="begin"/>
      </w:r>
      <w:r>
        <w:rPr>
          <w:noProof/>
        </w:rPr>
        <w:instrText xml:space="preserve"> PAGEREF _Toc214890678 \h </w:instrText>
      </w:r>
      <w:r>
        <w:rPr>
          <w:noProof/>
        </w:rPr>
      </w:r>
      <w:r>
        <w:rPr>
          <w:noProof/>
        </w:rPr>
        <w:fldChar w:fldCharType="separate"/>
      </w:r>
      <w:r>
        <w:rPr>
          <w:noProof/>
        </w:rPr>
        <w:t>31</w:t>
      </w:r>
      <w:r>
        <w:rPr>
          <w:noProof/>
        </w:rPr>
        <w:fldChar w:fldCharType="end"/>
      </w:r>
    </w:p>
    <w:p w14:paraId="257035D8" w14:textId="78CAE394" w:rsidR="00EE278C" w:rsidRDefault="00EE278C">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992634">
        <w:rPr>
          <w:noProof/>
          <w:lang w:val="en-US"/>
        </w:rPr>
        <w:t>SDD_DataStorage_DelNotify</w:t>
      </w:r>
      <w:r>
        <w:rPr>
          <w:noProof/>
        </w:rPr>
        <w:tab/>
      </w:r>
      <w:r>
        <w:rPr>
          <w:noProof/>
        </w:rPr>
        <w:fldChar w:fldCharType="begin"/>
      </w:r>
      <w:r>
        <w:rPr>
          <w:noProof/>
        </w:rPr>
        <w:instrText xml:space="preserve"> PAGEREF _Toc214890679 \h </w:instrText>
      </w:r>
      <w:r>
        <w:rPr>
          <w:noProof/>
        </w:rPr>
      </w:r>
      <w:r>
        <w:rPr>
          <w:noProof/>
        </w:rPr>
        <w:fldChar w:fldCharType="separate"/>
      </w:r>
      <w:r>
        <w:rPr>
          <w:noProof/>
        </w:rPr>
        <w:t>32</w:t>
      </w:r>
      <w:r>
        <w:rPr>
          <w:noProof/>
        </w:rPr>
        <w:fldChar w:fldCharType="end"/>
      </w:r>
    </w:p>
    <w:p w14:paraId="5CCE6620" w14:textId="7707D3A4" w:rsidR="00EE278C" w:rsidRDefault="00EE278C">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_Toc214890680 \h </w:instrText>
      </w:r>
      <w:r>
        <w:rPr>
          <w:noProof/>
        </w:rPr>
      </w:r>
      <w:r>
        <w:rPr>
          <w:noProof/>
        </w:rPr>
        <w:fldChar w:fldCharType="separate"/>
      </w:r>
      <w:r>
        <w:rPr>
          <w:noProof/>
        </w:rPr>
        <w:t>32</w:t>
      </w:r>
      <w:r>
        <w:rPr>
          <w:noProof/>
        </w:rPr>
        <w:fldChar w:fldCharType="end"/>
      </w:r>
    </w:p>
    <w:p w14:paraId="7530BE7A" w14:textId="4804D7B0" w:rsidR="00EE278C" w:rsidRDefault="00EE278C">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w:t>
      </w:r>
      <w:r>
        <w:rPr>
          <w:noProof/>
        </w:rPr>
        <w:t xml:space="preserve"> </w:t>
      </w:r>
      <w:r w:rsidRPr="00992634">
        <w:rPr>
          <w:noProof/>
          <w:lang w:val="en-US"/>
        </w:rPr>
        <w:t>Notification</w:t>
      </w:r>
      <w:r>
        <w:rPr>
          <w:noProof/>
        </w:rPr>
        <w:tab/>
      </w:r>
      <w:r>
        <w:rPr>
          <w:noProof/>
        </w:rPr>
        <w:fldChar w:fldCharType="begin"/>
      </w:r>
      <w:r>
        <w:rPr>
          <w:noProof/>
        </w:rPr>
        <w:instrText xml:space="preserve"> PAGEREF _Toc214890681 \h </w:instrText>
      </w:r>
      <w:r>
        <w:rPr>
          <w:noProof/>
        </w:rPr>
      </w:r>
      <w:r>
        <w:rPr>
          <w:noProof/>
        </w:rPr>
        <w:fldChar w:fldCharType="separate"/>
      </w:r>
      <w:r>
        <w:rPr>
          <w:noProof/>
        </w:rPr>
        <w:t>32</w:t>
      </w:r>
      <w:r>
        <w:rPr>
          <w:noProof/>
        </w:rPr>
        <w:fldChar w:fldCharType="end"/>
      </w:r>
    </w:p>
    <w:p w14:paraId="6A083AE4" w14:textId="1E716B1E" w:rsidR="00EE278C" w:rsidRDefault="00EE278C">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992634">
        <w:rPr>
          <w:noProof/>
          <w:lang w:val="en-US"/>
        </w:rPr>
        <w:t>SDD_DDContext</w:t>
      </w:r>
      <w:r>
        <w:rPr>
          <w:noProof/>
          <w:lang w:eastAsia="zh-CN"/>
        </w:rPr>
        <w:t xml:space="preserve"> Service</w:t>
      </w:r>
      <w:r>
        <w:rPr>
          <w:noProof/>
        </w:rPr>
        <w:tab/>
      </w:r>
      <w:r>
        <w:rPr>
          <w:noProof/>
        </w:rPr>
        <w:fldChar w:fldCharType="begin"/>
      </w:r>
      <w:r>
        <w:rPr>
          <w:noProof/>
        </w:rPr>
        <w:instrText xml:space="preserve"> PAGEREF _Toc214890682 \h </w:instrText>
      </w:r>
      <w:r>
        <w:rPr>
          <w:noProof/>
        </w:rPr>
      </w:r>
      <w:r>
        <w:rPr>
          <w:noProof/>
        </w:rPr>
        <w:fldChar w:fldCharType="separate"/>
      </w:r>
      <w:r>
        <w:rPr>
          <w:noProof/>
        </w:rPr>
        <w:t>33</w:t>
      </w:r>
      <w:r>
        <w:rPr>
          <w:noProof/>
        </w:rPr>
        <w:fldChar w:fldCharType="end"/>
      </w:r>
    </w:p>
    <w:p w14:paraId="58C81E4F" w14:textId="0ED822A7" w:rsidR="00EE278C" w:rsidRDefault="00EE278C">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_Toc214890683 \h </w:instrText>
      </w:r>
      <w:r>
        <w:rPr>
          <w:noProof/>
        </w:rPr>
      </w:r>
      <w:r>
        <w:rPr>
          <w:noProof/>
        </w:rPr>
        <w:fldChar w:fldCharType="separate"/>
      </w:r>
      <w:r>
        <w:rPr>
          <w:noProof/>
        </w:rPr>
        <w:t>33</w:t>
      </w:r>
      <w:r>
        <w:rPr>
          <w:noProof/>
        </w:rPr>
        <w:fldChar w:fldCharType="end"/>
      </w:r>
    </w:p>
    <w:p w14:paraId="103FA29B" w14:textId="3839C3D6" w:rsidR="00EE278C" w:rsidRDefault="00EE278C">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_Toc214890684 \h </w:instrText>
      </w:r>
      <w:r>
        <w:rPr>
          <w:noProof/>
        </w:rPr>
      </w:r>
      <w:r>
        <w:rPr>
          <w:noProof/>
        </w:rPr>
        <w:fldChar w:fldCharType="separate"/>
      </w:r>
      <w:r>
        <w:rPr>
          <w:noProof/>
        </w:rPr>
        <w:t>33</w:t>
      </w:r>
      <w:r>
        <w:rPr>
          <w:noProof/>
        </w:rPr>
        <w:fldChar w:fldCharType="end"/>
      </w:r>
    </w:p>
    <w:p w14:paraId="744DC8FB" w14:textId="5DFDD859" w:rsidR="00EE278C" w:rsidRDefault="00EE278C">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_Toc214890685 \h </w:instrText>
      </w:r>
      <w:r>
        <w:rPr>
          <w:noProof/>
        </w:rPr>
      </w:r>
      <w:r>
        <w:rPr>
          <w:noProof/>
        </w:rPr>
        <w:fldChar w:fldCharType="separate"/>
      </w:r>
      <w:r>
        <w:rPr>
          <w:noProof/>
        </w:rPr>
        <w:t>33</w:t>
      </w:r>
      <w:r>
        <w:rPr>
          <w:noProof/>
        </w:rPr>
        <w:fldChar w:fldCharType="end"/>
      </w:r>
    </w:p>
    <w:p w14:paraId="6724399F" w14:textId="337D87F2" w:rsidR="00EE278C" w:rsidRDefault="00EE278C">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_Toc214890686 \h </w:instrText>
      </w:r>
      <w:r>
        <w:rPr>
          <w:noProof/>
        </w:rPr>
      </w:r>
      <w:r>
        <w:rPr>
          <w:noProof/>
        </w:rPr>
        <w:fldChar w:fldCharType="separate"/>
      </w:r>
      <w:r>
        <w:rPr>
          <w:noProof/>
        </w:rPr>
        <w:t>33</w:t>
      </w:r>
      <w:r>
        <w:rPr>
          <w:noProof/>
        </w:rPr>
        <w:fldChar w:fldCharType="end"/>
      </w:r>
    </w:p>
    <w:p w14:paraId="73C36D16" w14:textId="75CB21F5" w:rsidR="00EE278C" w:rsidRDefault="00EE278C">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_Toc214890687 \h </w:instrText>
      </w:r>
      <w:r>
        <w:rPr>
          <w:noProof/>
        </w:rPr>
      </w:r>
      <w:r>
        <w:rPr>
          <w:noProof/>
        </w:rPr>
        <w:fldChar w:fldCharType="separate"/>
      </w:r>
      <w:r>
        <w:rPr>
          <w:noProof/>
        </w:rPr>
        <w:t>33</w:t>
      </w:r>
      <w:r>
        <w:rPr>
          <w:noProof/>
        </w:rPr>
        <w:fldChar w:fldCharType="end"/>
      </w:r>
    </w:p>
    <w:p w14:paraId="2B3CED83" w14:textId="359890B2" w:rsidR="00EE278C" w:rsidRDefault="00EE278C">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_Toc214890688 \h </w:instrText>
      </w:r>
      <w:r>
        <w:rPr>
          <w:noProof/>
        </w:rPr>
      </w:r>
      <w:r>
        <w:rPr>
          <w:noProof/>
        </w:rPr>
        <w:fldChar w:fldCharType="separate"/>
      </w:r>
      <w:r>
        <w:rPr>
          <w:noProof/>
        </w:rPr>
        <w:t>33</w:t>
      </w:r>
      <w:r>
        <w:rPr>
          <w:noProof/>
        </w:rPr>
        <w:fldChar w:fldCharType="end"/>
      </w:r>
    </w:p>
    <w:p w14:paraId="5B7092A1" w14:textId="2BE31DE8" w:rsidR="00EE278C" w:rsidRDefault="00EE278C">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_Toc214890689 \h </w:instrText>
      </w:r>
      <w:r>
        <w:rPr>
          <w:noProof/>
        </w:rPr>
      </w:r>
      <w:r>
        <w:rPr>
          <w:noProof/>
        </w:rPr>
        <w:fldChar w:fldCharType="separate"/>
      </w:r>
      <w:r>
        <w:rPr>
          <w:noProof/>
        </w:rPr>
        <w:t>34</w:t>
      </w:r>
      <w:r>
        <w:rPr>
          <w:noProof/>
        </w:rPr>
        <w:fldChar w:fldCharType="end"/>
      </w:r>
    </w:p>
    <w:p w14:paraId="08B614BE" w14:textId="039FC7CF" w:rsidR="00EE278C" w:rsidRDefault="00EE278C">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_Toc214890690 \h </w:instrText>
      </w:r>
      <w:r>
        <w:rPr>
          <w:noProof/>
        </w:rPr>
      </w:r>
      <w:r>
        <w:rPr>
          <w:noProof/>
        </w:rPr>
        <w:fldChar w:fldCharType="separate"/>
      </w:r>
      <w:r>
        <w:rPr>
          <w:noProof/>
        </w:rPr>
        <w:t>34</w:t>
      </w:r>
      <w:r>
        <w:rPr>
          <w:noProof/>
        </w:rPr>
        <w:fldChar w:fldCharType="end"/>
      </w:r>
    </w:p>
    <w:p w14:paraId="4C465FDD" w14:textId="5998F6A2" w:rsidR="00EE278C" w:rsidRDefault="00EE278C">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_Toc214890691 \h </w:instrText>
      </w:r>
      <w:r>
        <w:rPr>
          <w:noProof/>
        </w:rPr>
      </w:r>
      <w:r>
        <w:rPr>
          <w:noProof/>
        </w:rPr>
        <w:fldChar w:fldCharType="separate"/>
      </w:r>
      <w:r>
        <w:rPr>
          <w:noProof/>
        </w:rPr>
        <w:t>34</w:t>
      </w:r>
      <w:r>
        <w:rPr>
          <w:noProof/>
        </w:rPr>
        <w:fldChar w:fldCharType="end"/>
      </w:r>
    </w:p>
    <w:p w14:paraId="42D88CE2" w14:textId="350DD36A" w:rsidR="00EE278C" w:rsidRDefault="00EE278C">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_Toc214890692 \h </w:instrText>
      </w:r>
      <w:r>
        <w:rPr>
          <w:noProof/>
        </w:rPr>
      </w:r>
      <w:r>
        <w:rPr>
          <w:noProof/>
        </w:rPr>
        <w:fldChar w:fldCharType="separate"/>
      </w:r>
      <w:r>
        <w:rPr>
          <w:noProof/>
        </w:rPr>
        <w:t>35</w:t>
      </w:r>
      <w:r>
        <w:rPr>
          <w:noProof/>
        </w:rPr>
        <w:fldChar w:fldCharType="end"/>
      </w:r>
    </w:p>
    <w:p w14:paraId="08A18DA6" w14:textId="7D050094" w:rsidR="00EE278C" w:rsidRDefault="00EE278C">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_Toc214890693 \h </w:instrText>
      </w:r>
      <w:r>
        <w:rPr>
          <w:noProof/>
        </w:rPr>
      </w:r>
      <w:r>
        <w:rPr>
          <w:noProof/>
        </w:rPr>
        <w:fldChar w:fldCharType="separate"/>
      </w:r>
      <w:r>
        <w:rPr>
          <w:noProof/>
        </w:rPr>
        <w:t>35</w:t>
      </w:r>
      <w:r>
        <w:rPr>
          <w:noProof/>
        </w:rPr>
        <w:fldChar w:fldCharType="end"/>
      </w:r>
    </w:p>
    <w:p w14:paraId="38C3E116" w14:textId="2E856DF5" w:rsidR="00EE278C" w:rsidRDefault="00EE278C">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_Toc214890694 \h </w:instrText>
      </w:r>
      <w:r>
        <w:rPr>
          <w:noProof/>
        </w:rPr>
      </w:r>
      <w:r>
        <w:rPr>
          <w:noProof/>
        </w:rPr>
        <w:fldChar w:fldCharType="separate"/>
      </w:r>
      <w:r>
        <w:rPr>
          <w:noProof/>
        </w:rPr>
        <w:t>35</w:t>
      </w:r>
      <w:r>
        <w:rPr>
          <w:noProof/>
        </w:rPr>
        <w:fldChar w:fldCharType="end"/>
      </w:r>
    </w:p>
    <w:p w14:paraId="4D9EE348" w14:textId="1573A9F1" w:rsidR="00EE278C" w:rsidRDefault="00EE278C">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_Toc214890695 \h </w:instrText>
      </w:r>
      <w:r>
        <w:rPr>
          <w:noProof/>
        </w:rPr>
      </w:r>
      <w:r>
        <w:rPr>
          <w:noProof/>
        </w:rPr>
        <w:fldChar w:fldCharType="separate"/>
      </w:r>
      <w:r>
        <w:rPr>
          <w:noProof/>
        </w:rPr>
        <w:t>35</w:t>
      </w:r>
      <w:r>
        <w:rPr>
          <w:noProof/>
        </w:rPr>
        <w:fldChar w:fldCharType="end"/>
      </w:r>
    </w:p>
    <w:p w14:paraId="63821646" w14:textId="459CFAAA" w:rsidR="00EE278C" w:rsidRDefault="00EE278C">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_Toc214890696 \h </w:instrText>
      </w:r>
      <w:r>
        <w:rPr>
          <w:noProof/>
        </w:rPr>
      </w:r>
      <w:r>
        <w:rPr>
          <w:noProof/>
        </w:rPr>
        <w:fldChar w:fldCharType="separate"/>
      </w:r>
      <w:r>
        <w:rPr>
          <w:noProof/>
        </w:rPr>
        <w:t>35</w:t>
      </w:r>
      <w:r>
        <w:rPr>
          <w:noProof/>
        </w:rPr>
        <w:fldChar w:fldCharType="end"/>
      </w:r>
    </w:p>
    <w:p w14:paraId="109D6276" w14:textId="1177E671" w:rsidR="00EE278C" w:rsidRDefault="00EE278C">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992634">
        <w:rPr>
          <w:noProof/>
          <w:lang w:val="en-US"/>
        </w:rPr>
        <w:t xml:space="preserve">ACR Event </w:t>
      </w:r>
      <w:r>
        <w:rPr>
          <w:noProof/>
        </w:rPr>
        <w:t>Notification</w:t>
      </w:r>
      <w:r>
        <w:rPr>
          <w:noProof/>
        </w:rPr>
        <w:tab/>
      </w:r>
      <w:r>
        <w:rPr>
          <w:noProof/>
        </w:rPr>
        <w:fldChar w:fldCharType="begin"/>
      </w:r>
      <w:r>
        <w:rPr>
          <w:noProof/>
        </w:rPr>
        <w:instrText xml:space="preserve"> PAGEREF _Toc214890697 \h </w:instrText>
      </w:r>
      <w:r>
        <w:rPr>
          <w:noProof/>
        </w:rPr>
      </w:r>
      <w:r>
        <w:rPr>
          <w:noProof/>
        </w:rPr>
        <w:fldChar w:fldCharType="separate"/>
      </w:r>
      <w:r>
        <w:rPr>
          <w:noProof/>
        </w:rPr>
        <w:t>35</w:t>
      </w:r>
      <w:r>
        <w:rPr>
          <w:noProof/>
        </w:rPr>
        <w:fldChar w:fldCharType="end"/>
      </w:r>
    </w:p>
    <w:p w14:paraId="00D6F2FB" w14:textId="4E845A03" w:rsidR="00EE278C" w:rsidRDefault="00EE278C">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ab/>
      </w:r>
      <w:r>
        <w:rPr>
          <w:noProof/>
        </w:rPr>
        <w:fldChar w:fldCharType="begin"/>
      </w:r>
      <w:r>
        <w:rPr>
          <w:noProof/>
        </w:rPr>
        <w:instrText xml:space="preserve"> PAGEREF _Toc214890698 \h </w:instrText>
      </w:r>
      <w:r>
        <w:rPr>
          <w:noProof/>
        </w:rPr>
      </w:r>
      <w:r>
        <w:rPr>
          <w:noProof/>
        </w:rPr>
        <w:fldChar w:fldCharType="separate"/>
      </w:r>
      <w:r>
        <w:rPr>
          <w:noProof/>
        </w:rPr>
        <w:t>37</w:t>
      </w:r>
      <w:r>
        <w:rPr>
          <w:noProof/>
        </w:rPr>
        <w:fldChar w:fldCharType="end"/>
      </w:r>
    </w:p>
    <w:p w14:paraId="51343DCE" w14:textId="66487765" w:rsidR="00EE278C" w:rsidRDefault="00EE278C">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_Toc214890699 \h </w:instrText>
      </w:r>
      <w:r>
        <w:rPr>
          <w:noProof/>
        </w:rPr>
      </w:r>
      <w:r>
        <w:rPr>
          <w:noProof/>
        </w:rPr>
        <w:fldChar w:fldCharType="separate"/>
      </w:r>
      <w:r>
        <w:rPr>
          <w:noProof/>
        </w:rPr>
        <w:t>37</w:t>
      </w:r>
      <w:r>
        <w:rPr>
          <w:noProof/>
        </w:rPr>
        <w:fldChar w:fldCharType="end"/>
      </w:r>
    </w:p>
    <w:p w14:paraId="5C33F1A2" w14:textId="0F0573E5" w:rsidR="00EE278C" w:rsidRDefault="00EE278C">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_Toc214890700 \h </w:instrText>
      </w:r>
      <w:r>
        <w:rPr>
          <w:noProof/>
        </w:rPr>
      </w:r>
      <w:r>
        <w:rPr>
          <w:noProof/>
        </w:rPr>
        <w:fldChar w:fldCharType="separate"/>
      </w:r>
      <w:r>
        <w:rPr>
          <w:noProof/>
        </w:rPr>
        <w:t>37</w:t>
      </w:r>
      <w:r>
        <w:rPr>
          <w:noProof/>
        </w:rPr>
        <w:fldChar w:fldCharType="end"/>
      </w:r>
    </w:p>
    <w:p w14:paraId="4FC9CB70" w14:textId="5BB81241" w:rsidR="00EE278C" w:rsidRDefault="00EE278C">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_Toc214890701 \h </w:instrText>
      </w:r>
      <w:r>
        <w:rPr>
          <w:noProof/>
        </w:rPr>
      </w:r>
      <w:r>
        <w:rPr>
          <w:noProof/>
        </w:rPr>
        <w:fldChar w:fldCharType="separate"/>
      </w:r>
      <w:r>
        <w:rPr>
          <w:noProof/>
        </w:rPr>
        <w:t>37</w:t>
      </w:r>
      <w:r>
        <w:rPr>
          <w:noProof/>
        </w:rPr>
        <w:fldChar w:fldCharType="end"/>
      </w:r>
    </w:p>
    <w:p w14:paraId="0B8E5DA2" w14:textId="5A93B98A" w:rsidR="00EE278C" w:rsidRDefault="00EE278C">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_Subscribe</w:t>
      </w:r>
      <w:r>
        <w:rPr>
          <w:noProof/>
        </w:rPr>
        <w:tab/>
      </w:r>
      <w:r>
        <w:rPr>
          <w:noProof/>
        </w:rPr>
        <w:fldChar w:fldCharType="begin"/>
      </w:r>
      <w:r>
        <w:rPr>
          <w:noProof/>
        </w:rPr>
        <w:instrText xml:space="preserve"> PAGEREF _Toc214890702 \h </w:instrText>
      </w:r>
      <w:r>
        <w:rPr>
          <w:noProof/>
        </w:rPr>
      </w:r>
      <w:r>
        <w:rPr>
          <w:noProof/>
        </w:rPr>
        <w:fldChar w:fldCharType="separate"/>
      </w:r>
      <w:r>
        <w:rPr>
          <w:noProof/>
        </w:rPr>
        <w:t>37</w:t>
      </w:r>
      <w:r>
        <w:rPr>
          <w:noProof/>
        </w:rPr>
        <w:fldChar w:fldCharType="end"/>
      </w:r>
    </w:p>
    <w:p w14:paraId="6FAAD070" w14:textId="5E656B3A" w:rsidR="00EE278C" w:rsidRDefault="00EE278C">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_Toc214890703 \h </w:instrText>
      </w:r>
      <w:r>
        <w:rPr>
          <w:noProof/>
        </w:rPr>
      </w:r>
      <w:r>
        <w:rPr>
          <w:noProof/>
        </w:rPr>
        <w:fldChar w:fldCharType="separate"/>
      </w:r>
      <w:r>
        <w:rPr>
          <w:noProof/>
        </w:rPr>
        <w:t>37</w:t>
      </w:r>
      <w:r>
        <w:rPr>
          <w:noProof/>
        </w:rPr>
        <w:fldChar w:fldCharType="end"/>
      </w:r>
    </w:p>
    <w:p w14:paraId="070B488F" w14:textId="2D8C2612" w:rsidR="00EE278C" w:rsidRDefault="00EE278C">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_Toc214890704 \h </w:instrText>
      </w:r>
      <w:r>
        <w:rPr>
          <w:noProof/>
        </w:rPr>
      </w:r>
      <w:r>
        <w:rPr>
          <w:noProof/>
        </w:rPr>
        <w:fldChar w:fldCharType="separate"/>
      </w:r>
      <w:r>
        <w:rPr>
          <w:noProof/>
        </w:rPr>
        <w:t>37</w:t>
      </w:r>
      <w:r>
        <w:rPr>
          <w:noProof/>
        </w:rPr>
        <w:fldChar w:fldCharType="end"/>
      </w:r>
    </w:p>
    <w:p w14:paraId="56EB50C4" w14:textId="1635718F" w:rsidR="00EE278C" w:rsidRDefault="00EE278C">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_Update</w:t>
      </w:r>
      <w:r>
        <w:rPr>
          <w:noProof/>
        </w:rPr>
        <w:tab/>
      </w:r>
      <w:r>
        <w:rPr>
          <w:noProof/>
        </w:rPr>
        <w:fldChar w:fldCharType="begin"/>
      </w:r>
      <w:r>
        <w:rPr>
          <w:noProof/>
        </w:rPr>
        <w:instrText xml:space="preserve"> PAGEREF _Toc214890705 \h </w:instrText>
      </w:r>
      <w:r>
        <w:rPr>
          <w:noProof/>
        </w:rPr>
      </w:r>
      <w:r>
        <w:rPr>
          <w:noProof/>
        </w:rPr>
        <w:fldChar w:fldCharType="separate"/>
      </w:r>
      <w:r>
        <w:rPr>
          <w:noProof/>
        </w:rPr>
        <w:t>38</w:t>
      </w:r>
      <w:r>
        <w:rPr>
          <w:noProof/>
        </w:rPr>
        <w:fldChar w:fldCharType="end"/>
      </w:r>
    </w:p>
    <w:p w14:paraId="1C865F99" w14:textId="147B4C12" w:rsidR="00EE278C" w:rsidRDefault="00EE278C">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_Toc214890706 \h </w:instrText>
      </w:r>
      <w:r>
        <w:rPr>
          <w:noProof/>
        </w:rPr>
      </w:r>
      <w:r>
        <w:rPr>
          <w:noProof/>
        </w:rPr>
        <w:fldChar w:fldCharType="separate"/>
      </w:r>
      <w:r>
        <w:rPr>
          <w:noProof/>
        </w:rPr>
        <w:t>38</w:t>
      </w:r>
      <w:r>
        <w:rPr>
          <w:noProof/>
        </w:rPr>
        <w:fldChar w:fldCharType="end"/>
      </w:r>
    </w:p>
    <w:p w14:paraId="6A0E35BD" w14:textId="02011605" w:rsidR="00EE278C" w:rsidRDefault="00EE278C">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_Toc214890707 \h </w:instrText>
      </w:r>
      <w:r>
        <w:rPr>
          <w:noProof/>
        </w:rPr>
      </w:r>
      <w:r>
        <w:rPr>
          <w:noProof/>
        </w:rPr>
        <w:fldChar w:fldCharType="separate"/>
      </w:r>
      <w:r>
        <w:rPr>
          <w:noProof/>
        </w:rPr>
        <w:t>38</w:t>
      </w:r>
      <w:r>
        <w:rPr>
          <w:noProof/>
        </w:rPr>
        <w:fldChar w:fldCharType="end"/>
      </w:r>
    </w:p>
    <w:p w14:paraId="3E30869A" w14:textId="3E0AD9B6" w:rsidR="00EE278C" w:rsidRDefault="00EE278C">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_Unsubscribe</w:t>
      </w:r>
      <w:r>
        <w:rPr>
          <w:noProof/>
        </w:rPr>
        <w:tab/>
      </w:r>
      <w:r>
        <w:rPr>
          <w:noProof/>
        </w:rPr>
        <w:fldChar w:fldCharType="begin"/>
      </w:r>
      <w:r>
        <w:rPr>
          <w:noProof/>
        </w:rPr>
        <w:instrText xml:space="preserve"> PAGEREF _Toc214890708 \h </w:instrText>
      </w:r>
      <w:r>
        <w:rPr>
          <w:noProof/>
        </w:rPr>
      </w:r>
      <w:r>
        <w:rPr>
          <w:noProof/>
        </w:rPr>
        <w:fldChar w:fldCharType="separate"/>
      </w:r>
      <w:r>
        <w:rPr>
          <w:noProof/>
        </w:rPr>
        <w:t>39</w:t>
      </w:r>
      <w:r>
        <w:rPr>
          <w:noProof/>
        </w:rPr>
        <w:fldChar w:fldCharType="end"/>
      </w:r>
    </w:p>
    <w:p w14:paraId="66A88DD8" w14:textId="52099730" w:rsidR="00EE278C" w:rsidRDefault="00EE278C">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_Toc214890709 \h </w:instrText>
      </w:r>
      <w:r>
        <w:rPr>
          <w:noProof/>
        </w:rPr>
      </w:r>
      <w:r>
        <w:rPr>
          <w:noProof/>
        </w:rPr>
        <w:fldChar w:fldCharType="separate"/>
      </w:r>
      <w:r>
        <w:rPr>
          <w:noProof/>
        </w:rPr>
        <w:t>39</w:t>
      </w:r>
      <w:r>
        <w:rPr>
          <w:noProof/>
        </w:rPr>
        <w:fldChar w:fldCharType="end"/>
      </w:r>
    </w:p>
    <w:p w14:paraId="6B5697BE" w14:textId="60159958" w:rsidR="00EE278C" w:rsidRDefault="00EE278C">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_Toc214890710 \h </w:instrText>
      </w:r>
      <w:r>
        <w:rPr>
          <w:noProof/>
        </w:rPr>
      </w:r>
      <w:r>
        <w:rPr>
          <w:noProof/>
        </w:rPr>
        <w:fldChar w:fldCharType="separate"/>
      </w:r>
      <w:r>
        <w:rPr>
          <w:noProof/>
        </w:rPr>
        <w:t>39</w:t>
      </w:r>
      <w:r>
        <w:rPr>
          <w:noProof/>
        </w:rPr>
        <w:fldChar w:fldCharType="end"/>
      </w:r>
    </w:p>
    <w:p w14:paraId="74085306" w14:textId="61C24DF7" w:rsidR="00EE278C" w:rsidRDefault="00EE278C">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_Notify</w:t>
      </w:r>
      <w:r>
        <w:rPr>
          <w:noProof/>
        </w:rPr>
        <w:tab/>
      </w:r>
      <w:r>
        <w:rPr>
          <w:noProof/>
        </w:rPr>
        <w:fldChar w:fldCharType="begin"/>
      </w:r>
      <w:r>
        <w:rPr>
          <w:noProof/>
        </w:rPr>
        <w:instrText xml:space="preserve"> PAGEREF _Toc214890711 \h </w:instrText>
      </w:r>
      <w:r>
        <w:rPr>
          <w:noProof/>
        </w:rPr>
      </w:r>
      <w:r>
        <w:rPr>
          <w:noProof/>
        </w:rPr>
        <w:fldChar w:fldCharType="separate"/>
      </w:r>
      <w:r>
        <w:rPr>
          <w:noProof/>
        </w:rPr>
        <w:t>40</w:t>
      </w:r>
      <w:r>
        <w:rPr>
          <w:noProof/>
        </w:rPr>
        <w:fldChar w:fldCharType="end"/>
      </w:r>
    </w:p>
    <w:p w14:paraId="7E6608E2" w14:textId="01BEC659" w:rsidR="00EE278C" w:rsidRDefault="00EE278C">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_Toc214890712 \h </w:instrText>
      </w:r>
      <w:r>
        <w:rPr>
          <w:noProof/>
        </w:rPr>
      </w:r>
      <w:r>
        <w:rPr>
          <w:noProof/>
        </w:rPr>
        <w:fldChar w:fldCharType="separate"/>
      </w:r>
      <w:r>
        <w:rPr>
          <w:noProof/>
        </w:rPr>
        <w:t>40</w:t>
      </w:r>
      <w:r>
        <w:rPr>
          <w:noProof/>
        </w:rPr>
        <w:fldChar w:fldCharType="end"/>
      </w:r>
    </w:p>
    <w:p w14:paraId="2B6FC21C" w14:textId="2B66AC75" w:rsidR="00EE278C" w:rsidRDefault="00EE278C">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992634">
        <w:rPr>
          <w:noProof/>
          <w:lang w:val="en-US"/>
        </w:rPr>
        <w:t>Notification</w:t>
      </w:r>
      <w:r>
        <w:rPr>
          <w:noProof/>
        </w:rPr>
        <w:tab/>
      </w:r>
      <w:r>
        <w:rPr>
          <w:noProof/>
        </w:rPr>
        <w:fldChar w:fldCharType="begin"/>
      </w:r>
      <w:r>
        <w:rPr>
          <w:noProof/>
        </w:rPr>
        <w:instrText xml:space="preserve"> PAGEREF _Toc214890713 \h </w:instrText>
      </w:r>
      <w:r>
        <w:rPr>
          <w:noProof/>
        </w:rPr>
      </w:r>
      <w:r>
        <w:rPr>
          <w:noProof/>
        </w:rPr>
        <w:fldChar w:fldCharType="separate"/>
      </w:r>
      <w:r>
        <w:rPr>
          <w:noProof/>
        </w:rPr>
        <w:t>40</w:t>
      </w:r>
      <w:r>
        <w:rPr>
          <w:noProof/>
        </w:rPr>
        <w:fldChar w:fldCharType="end"/>
      </w:r>
    </w:p>
    <w:p w14:paraId="79767752" w14:textId="08BC5A61" w:rsidR="00EE278C" w:rsidRDefault="00EE278C">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_Toc214890714 \h </w:instrText>
      </w:r>
      <w:r>
        <w:rPr>
          <w:noProof/>
        </w:rPr>
      </w:r>
      <w:r>
        <w:rPr>
          <w:noProof/>
        </w:rPr>
        <w:fldChar w:fldCharType="separate"/>
      </w:r>
      <w:r>
        <w:rPr>
          <w:noProof/>
        </w:rPr>
        <w:t>40</w:t>
      </w:r>
      <w:r>
        <w:rPr>
          <w:noProof/>
        </w:rPr>
        <w:fldChar w:fldCharType="end"/>
      </w:r>
    </w:p>
    <w:p w14:paraId="50CC8C1C" w14:textId="504764A1" w:rsidR="00EE278C" w:rsidRDefault="00EE278C">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_Toc214890715 \h </w:instrText>
      </w:r>
      <w:r>
        <w:rPr>
          <w:noProof/>
        </w:rPr>
      </w:r>
      <w:r>
        <w:rPr>
          <w:noProof/>
        </w:rPr>
        <w:fldChar w:fldCharType="separate"/>
      </w:r>
      <w:r>
        <w:rPr>
          <w:noProof/>
        </w:rPr>
        <w:t>40</w:t>
      </w:r>
      <w:r>
        <w:rPr>
          <w:noProof/>
        </w:rPr>
        <w:fldChar w:fldCharType="end"/>
      </w:r>
    </w:p>
    <w:p w14:paraId="5227E9CF" w14:textId="5223EF17" w:rsidR="00EE278C" w:rsidRDefault="00EE278C">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_Toc214890716 \h </w:instrText>
      </w:r>
      <w:r>
        <w:rPr>
          <w:noProof/>
        </w:rPr>
      </w:r>
      <w:r>
        <w:rPr>
          <w:noProof/>
        </w:rPr>
        <w:fldChar w:fldCharType="separate"/>
      </w:r>
      <w:r>
        <w:rPr>
          <w:noProof/>
        </w:rPr>
        <w:t>40</w:t>
      </w:r>
      <w:r>
        <w:rPr>
          <w:noProof/>
        </w:rPr>
        <w:fldChar w:fldCharType="end"/>
      </w:r>
    </w:p>
    <w:p w14:paraId="604189A8" w14:textId="6429F76B" w:rsidR="00EE278C" w:rsidRDefault="00EE278C">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_Toc214890717 \h </w:instrText>
      </w:r>
      <w:r>
        <w:rPr>
          <w:noProof/>
        </w:rPr>
      </w:r>
      <w:r>
        <w:rPr>
          <w:noProof/>
        </w:rPr>
        <w:fldChar w:fldCharType="separate"/>
      </w:r>
      <w:r>
        <w:rPr>
          <w:noProof/>
        </w:rPr>
        <w:t>42</w:t>
      </w:r>
      <w:r>
        <w:rPr>
          <w:noProof/>
        </w:rPr>
        <w:fldChar w:fldCharType="end"/>
      </w:r>
    </w:p>
    <w:p w14:paraId="4D4ADB9B" w14:textId="12CBE524" w:rsidR="00EE278C" w:rsidRDefault="00EE278C">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_Toc214890718 \h </w:instrText>
      </w:r>
      <w:r>
        <w:rPr>
          <w:noProof/>
        </w:rPr>
      </w:r>
      <w:r>
        <w:rPr>
          <w:noProof/>
        </w:rPr>
        <w:fldChar w:fldCharType="separate"/>
      </w:r>
      <w:r>
        <w:rPr>
          <w:noProof/>
        </w:rPr>
        <w:t>42</w:t>
      </w:r>
      <w:r>
        <w:rPr>
          <w:noProof/>
        </w:rPr>
        <w:fldChar w:fldCharType="end"/>
      </w:r>
    </w:p>
    <w:p w14:paraId="4BD7A086" w14:textId="2033FE1F" w:rsidR="00EE278C" w:rsidRDefault="00EE278C">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_Toc214890719 \h </w:instrText>
      </w:r>
      <w:r>
        <w:rPr>
          <w:noProof/>
        </w:rPr>
      </w:r>
      <w:r>
        <w:rPr>
          <w:noProof/>
        </w:rPr>
        <w:fldChar w:fldCharType="separate"/>
      </w:r>
      <w:r>
        <w:rPr>
          <w:noProof/>
        </w:rPr>
        <w:t>42</w:t>
      </w:r>
      <w:r>
        <w:rPr>
          <w:noProof/>
        </w:rPr>
        <w:fldChar w:fldCharType="end"/>
      </w:r>
    </w:p>
    <w:p w14:paraId="2A361F01" w14:textId="01CEE0FB" w:rsidR="00EE278C" w:rsidRDefault="00EE278C">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_Toc214890720 \h </w:instrText>
      </w:r>
      <w:r>
        <w:rPr>
          <w:noProof/>
        </w:rPr>
      </w:r>
      <w:r>
        <w:rPr>
          <w:noProof/>
        </w:rPr>
        <w:fldChar w:fldCharType="separate"/>
      </w:r>
      <w:r>
        <w:rPr>
          <w:noProof/>
        </w:rPr>
        <w:t>42</w:t>
      </w:r>
      <w:r>
        <w:rPr>
          <w:noProof/>
        </w:rPr>
        <w:fldChar w:fldCharType="end"/>
      </w:r>
    </w:p>
    <w:p w14:paraId="79503989" w14:textId="5A74041A" w:rsidR="00EE278C" w:rsidRDefault="00EE278C">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_Toc214890721 \h </w:instrText>
      </w:r>
      <w:r>
        <w:rPr>
          <w:noProof/>
        </w:rPr>
      </w:r>
      <w:r>
        <w:rPr>
          <w:noProof/>
        </w:rPr>
        <w:fldChar w:fldCharType="separate"/>
      </w:r>
      <w:r>
        <w:rPr>
          <w:noProof/>
        </w:rPr>
        <w:t>42</w:t>
      </w:r>
      <w:r>
        <w:rPr>
          <w:noProof/>
        </w:rPr>
        <w:fldChar w:fldCharType="end"/>
      </w:r>
    </w:p>
    <w:p w14:paraId="15BC2440" w14:textId="6463DC8E" w:rsidR="00EE278C" w:rsidRDefault="00EE278C">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_Toc214890722 \h </w:instrText>
      </w:r>
      <w:r>
        <w:rPr>
          <w:noProof/>
        </w:rPr>
      </w:r>
      <w:r>
        <w:rPr>
          <w:noProof/>
        </w:rPr>
        <w:fldChar w:fldCharType="separate"/>
      </w:r>
      <w:r>
        <w:rPr>
          <w:noProof/>
        </w:rPr>
        <w:t>42</w:t>
      </w:r>
      <w:r>
        <w:rPr>
          <w:noProof/>
        </w:rPr>
        <w:fldChar w:fldCharType="end"/>
      </w:r>
    </w:p>
    <w:p w14:paraId="6DC758E1" w14:textId="62A86B35" w:rsidR="00EE278C" w:rsidRDefault="00EE278C">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_Toc214890723 \h </w:instrText>
      </w:r>
      <w:r>
        <w:rPr>
          <w:noProof/>
        </w:rPr>
      </w:r>
      <w:r>
        <w:rPr>
          <w:noProof/>
        </w:rPr>
        <w:fldChar w:fldCharType="separate"/>
      </w:r>
      <w:r>
        <w:rPr>
          <w:noProof/>
        </w:rPr>
        <w:t>42</w:t>
      </w:r>
      <w:r>
        <w:rPr>
          <w:noProof/>
        </w:rPr>
        <w:fldChar w:fldCharType="end"/>
      </w:r>
    </w:p>
    <w:p w14:paraId="13A9A155" w14:textId="4143FA80" w:rsidR="00EE278C" w:rsidRDefault="00EE278C">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_Toc214890724 \h </w:instrText>
      </w:r>
      <w:r>
        <w:rPr>
          <w:noProof/>
        </w:rPr>
      </w:r>
      <w:r>
        <w:rPr>
          <w:noProof/>
        </w:rPr>
        <w:fldChar w:fldCharType="separate"/>
      </w:r>
      <w:r>
        <w:rPr>
          <w:noProof/>
        </w:rPr>
        <w:t>43</w:t>
      </w:r>
      <w:r>
        <w:rPr>
          <w:noProof/>
        </w:rPr>
        <w:fldChar w:fldCharType="end"/>
      </w:r>
    </w:p>
    <w:p w14:paraId="6D9EFB70" w14:textId="74B49479" w:rsidR="00EE278C" w:rsidRDefault="00EE278C">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_Toc214890725 \h </w:instrText>
      </w:r>
      <w:r>
        <w:rPr>
          <w:noProof/>
        </w:rPr>
      </w:r>
      <w:r>
        <w:rPr>
          <w:noProof/>
        </w:rPr>
        <w:fldChar w:fldCharType="separate"/>
      </w:r>
      <w:r>
        <w:rPr>
          <w:noProof/>
        </w:rPr>
        <w:t>43</w:t>
      </w:r>
      <w:r>
        <w:rPr>
          <w:noProof/>
        </w:rPr>
        <w:fldChar w:fldCharType="end"/>
      </w:r>
    </w:p>
    <w:p w14:paraId="0720F56C" w14:textId="1B86EA5C" w:rsidR="00EE278C" w:rsidRDefault="00EE278C">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_Toc214890726 \h </w:instrText>
      </w:r>
      <w:r>
        <w:rPr>
          <w:noProof/>
        </w:rPr>
      </w:r>
      <w:r>
        <w:rPr>
          <w:noProof/>
        </w:rPr>
        <w:fldChar w:fldCharType="separate"/>
      </w:r>
      <w:r>
        <w:rPr>
          <w:noProof/>
        </w:rPr>
        <w:t>43</w:t>
      </w:r>
      <w:r>
        <w:rPr>
          <w:noProof/>
        </w:rPr>
        <w:fldChar w:fldCharType="end"/>
      </w:r>
    </w:p>
    <w:p w14:paraId="1673DBEC" w14:textId="2135686A" w:rsidR="00EE278C" w:rsidRDefault="00EE278C">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_Toc214890727 \h </w:instrText>
      </w:r>
      <w:r>
        <w:rPr>
          <w:noProof/>
        </w:rPr>
      </w:r>
      <w:r>
        <w:rPr>
          <w:noProof/>
        </w:rPr>
        <w:fldChar w:fldCharType="separate"/>
      </w:r>
      <w:r>
        <w:rPr>
          <w:noProof/>
        </w:rPr>
        <w:t>44</w:t>
      </w:r>
      <w:r>
        <w:rPr>
          <w:noProof/>
        </w:rPr>
        <w:fldChar w:fldCharType="end"/>
      </w:r>
    </w:p>
    <w:p w14:paraId="75C89C3C" w14:textId="17CF0564" w:rsidR="00EE278C" w:rsidRDefault="00EE278C">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_Toc214890728 \h </w:instrText>
      </w:r>
      <w:r>
        <w:rPr>
          <w:noProof/>
        </w:rPr>
      </w:r>
      <w:r>
        <w:rPr>
          <w:noProof/>
        </w:rPr>
        <w:fldChar w:fldCharType="separate"/>
      </w:r>
      <w:r>
        <w:rPr>
          <w:noProof/>
        </w:rPr>
        <w:t>44</w:t>
      </w:r>
      <w:r>
        <w:rPr>
          <w:noProof/>
        </w:rPr>
        <w:fldChar w:fldCharType="end"/>
      </w:r>
    </w:p>
    <w:p w14:paraId="2C1EB025" w14:textId="685D77C7" w:rsidR="00EE278C" w:rsidRDefault="00EE278C">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_Toc214890729 \h </w:instrText>
      </w:r>
      <w:r>
        <w:rPr>
          <w:noProof/>
        </w:rPr>
      </w:r>
      <w:r>
        <w:rPr>
          <w:noProof/>
        </w:rPr>
        <w:fldChar w:fldCharType="separate"/>
      </w:r>
      <w:r>
        <w:rPr>
          <w:noProof/>
        </w:rPr>
        <w:t>44</w:t>
      </w:r>
      <w:r>
        <w:rPr>
          <w:noProof/>
        </w:rPr>
        <w:fldChar w:fldCharType="end"/>
      </w:r>
    </w:p>
    <w:p w14:paraId="30584925" w14:textId="44E8BB4F" w:rsidR="00EE278C" w:rsidRDefault="00EE278C">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_Toc214890730 \h </w:instrText>
      </w:r>
      <w:r>
        <w:rPr>
          <w:noProof/>
        </w:rPr>
      </w:r>
      <w:r>
        <w:rPr>
          <w:noProof/>
        </w:rPr>
        <w:fldChar w:fldCharType="separate"/>
      </w:r>
      <w:r>
        <w:rPr>
          <w:noProof/>
        </w:rPr>
        <w:t>45</w:t>
      </w:r>
      <w:r>
        <w:rPr>
          <w:noProof/>
        </w:rPr>
        <w:fldChar w:fldCharType="end"/>
      </w:r>
    </w:p>
    <w:p w14:paraId="45FAD1C7" w14:textId="1157D2D9" w:rsidR="00EE278C" w:rsidRDefault="00EE278C">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_Toc214890731 \h </w:instrText>
      </w:r>
      <w:r>
        <w:rPr>
          <w:noProof/>
        </w:rPr>
      </w:r>
      <w:r>
        <w:rPr>
          <w:noProof/>
        </w:rPr>
        <w:fldChar w:fldCharType="separate"/>
      </w:r>
      <w:r>
        <w:rPr>
          <w:noProof/>
        </w:rPr>
        <w:t>45</w:t>
      </w:r>
      <w:r>
        <w:rPr>
          <w:noProof/>
        </w:rPr>
        <w:fldChar w:fldCharType="end"/>
      </w:r>
    </w:p>
    <w:p w14:paraId="424EA81E" w14:textId="199B4610" w:rsidR="00EE278C" w:rsidRDefault="00EE278C">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_Toc214890732 \h </w:instrText>
      </w:r>
      <w:r>
        <w:rPr>
          <w:noProof/>
        </w:rPr>
      </w:r>
      <w:r>
        <w:rPr>
          <w:noProof/>
        </w:rPr>
        <w:fldChar w:fldCharType="separate"/>
      </w:r>
      <w:r>
        <w:rPr>
          <w:noProof/>
        </w:rPr>
        <w:t>45</w:t>
      </w:r>
      <w:r>
        <w:rPr>
          <w:noProof/>
        </w:rPr>
        <w:fldChar w:fldCharType="end"/>
      </w:r>
    </w:p>
    <w:p w14:paraId="5E946528" w14:textId="0D4F6939" w:rsidR="00EE278C" w:rsidRDefault="00EE278C">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_Toc214890733 \h </w:instrText>
      </w:r>
      <w:r>
        <w:rPr>
          <w:noProof/>
        </w:rPr>
      </w:r>
      <w:r>
        <w:rPr>
          <w:noProof/>
        </w:rPr>
        <w:fldChar w:fldCharType="separate"/>
      </w:r>
      <w:r>
        <w:rPr>
          <w:noProof/>
        </w:rPr>
        <w:t>45</w:t>
      </w:r>
      <w:r>
        <w:rPr>
          <w:noProof/>
        </w:rPr>
        <w:fldChar w:fldCharType="end"/>
      </w:r>
    </w:p>
    <w:p w14:paraId="7DF99CB3" w14:textId="51F5486D" w:rsidR="00EE278C" w:rsidRDefault="00EE278C">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_Toc214890734 \h </w:instrText>
      </w:r>
      <w:r>
        <w:rPr>
          <w:noProof/>
        </w:rPr>
      </w:r>
      <w:r>
        <w:rPr>
          <w:noProof/>
        </w:rPr>
        <w:fldChar w:fldCharType="separate"/>
      </w:r>
      <w:r>
        <w:rPr>
          <w:noProof/>
        </w:rPr>
        <w:t>45</w:t>
      </w:r>
      <w:r>
        <w:rPr>
          <w:noProof/>
        </w:rPr>
        <w:fldChar w:fldCharType="end"/>
      </w:r>
    </w:p>
    <w:p w14:paraId="6BFD71D1" w14:textId="5D8A01FB" w:rsidR="00EE278C" w:rsidRDefault="00EE278C">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_Toc214890735 \h </w:instrText>
      </w:r>
      <w:r>
        <w:rPr>
          <w:noProof/>
        </w:rPr>
      </w:r>
      <w:r>
        <w:rPr>
          <w:noProof/>
        </w:rPr>
        <w:fldChar w:fldCharType="separate"/>
      </w:r>
      <w:r>
        <w:rPr>
          <w:noProof/>
        </w:rPr>
        <w:t>45</w:t>
      </w:r>
      <w:r>
        <w:rPr>
          <w:noProof/>
        </w:rPr>
        <w:fldChar w:fldCharType="end"/>
      </w:r>
    </w:p>
    <w:p w14:paraId="75044340" w14:textId="1047FF37" w:rsidR="00EE278C" w:rsidRDefault="00EE278C">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_Toc214890736 \h </w:instrText>
      </w:r>
      <w:r>
        <w:rPr>
          <w:noProof/>
        </w:rPr>
      </w:r>
      <w:r>
        <w:rPr>
          <w:noProof/>
        </w:rPr>
        <w:fldChar w:fldCharType="separate"/>
      </w:r>
      <w:r>
        <w:rPr>
          <w:noProof/>
        </w:rPr>
        <w:t>45</w:t>
      </w:r>
      <w:r>
        <w:rPr>
          <w:noProof/>
        </w:rPr>
        <w:fldChar w:fldCharType="end"/>
      </w:r>
    </w:p>
    <w:p w14:paraId="3F94F6D8" w14:textId="1ED51AD2" w:rsidR="00EE278C" w:rsidRDefault="00EE278C">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_Toc214890737 \h </w:instrText>
      </w:r>
      <w:r>
        <w:rPr>
          <w:noProof/>
        </w:rPr>
      </w:r>
      <w:r>
        <w:rPr>
          <w:noProof/>
        </w:rPr>
        <w:fldChar w:fldCharType="separate"/>
      </w:r>
      <w:r>
        <w:rPr>
          <w:noProof/>
        </w:rPr>
        <w:t>46</w:t>
      </w:r>
      <w:r>
        <w:rPr>
          <w:noProof/>
        </w:rPr>
        <w:fldChar w:fldCharType="end"/>
      </w:r>
    </w:p>
    <w:p w14:paraId="50CE9B67" w14:textId="6EC9141C" w:rsidR="00EE278C" w:rsidRDefault="00EE278C">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_Toc214890738 \h </w:instrText>
      </w:r>
      <w:r>
        <w:rPr>
          <w:noProof/>
        </w:rPr>
      </w:r>
      <w:r>
        <w:rPr>
          <w:noProof/>
        </w:rPr>
        <w:fldChar w:fldCharType="separate"/>
      </w:r>
      <w:r>
        <w:rPr>
          <w:noProof/>
        </w:rPr>
        <w:t>46</w:t>
      </w:r>
      <w:r>
        <w:rPr>
          <w:noProof/>
        </w:rPr>
        <w:fldChar w:fldCharType="end"/>
      </w:r>
    </w:p>
    <w:p w14:paraId="212C9D94" w14:textId="5CCB88AB" w:rsidR="00EE278C" w:rsidRDefault="00EE278C">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_Toc214890739 \h </w:instrText>
      </w:r>
      <w:r>
        <w:rPr>
          <w:noProof/>
        </w:rPr>
      </w:r>
      <w:r>
        <w:rPr>
          <w:noProof/>
        </w:rPr>
        <w:fldChar w:fldCharType="separate"/>
      </w:r>
      <w:r>
        <w:rPr>
          <w:noProof/>
        </w:rPr>
        <w:t>46</w:t>
      </w:r>
      <w:r>
        <w:rPr>
          <w:noProof/>
        </w:rPr>
        <w:fldChar w:fldCharType="end"/>
      </w:r>
    </w:p>
    <w:p w14:paraId="47A60477" w14:textId="68CF4CD0" w:rsidR="00EE278C" w:rsidRDefault="00EE278C">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_Toc214890740 \h </w:instrText>
      </w:r>
      <w:r>
        <w:rPr>
          <w:noProof/>
        </w:rPr>
      </w:r>
      <w:r>
        <w:rPr>
          <w:noProof/>
        </w:rPr>
        <w:fldChar w:fldCharType="separate"/>
      </w:r>
      <w:r>
        <w:rPr>
          <w:noProof/>
        </w:rPr>
        <w:t>47</w:t>
      </w:r>
      <w:r>
        <w:rPr>
          <w:noProof/>
        </w:rPr>
        <w:fldChar w:fldCharType="end"/>
      </w:r>
    </w:p>
    <w:p w14:paraId="470630EE" w14:textId="2A2F3BAF" w:rsidR="00EE278C" w:rsidRDefault="00EE278C">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_Toc214890741 \h </w:instrText>
      </w:r>
      <w:r>
        <w:rPr>
          <w:noProof/>
        </w:rPr>
      </w:r>
      <w:r>
        <w:rPr>
          <w:noProof/>
        </w:rPr>
        <w:fldChar w:fldCharType="separate"/>
      </w:r>
      <w:r>
        <w:rPr>
          <w:noProof/>
        </w:rPr>
        <w:t>47</w:t>
      </w:r>
      <w:r>
        <w:rPr>
          <w:noProof/>
        </w:rPr>
        <w:fldChar w:fldCharType="end"/>
      </w:r>
    </w:p>
    <w:p w14:paraId="53900349" w14:textId="39B85841" w:rsidR="00EE278C" w:rsidRDefault="00EE278C">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_Toc214890742 \h </w:instrText>
      </w:r>
      <w:r>
        <w:rPr>
          <w:noProof/>
        </w:rPr>
      </w:r>
      <w:r>
        <w:rPr>
          <w:noProof/>
        </w:rPr>
        <w:fldChar w:fldCharType="separate"/>
      </w:r>
      <w:r>
        <w:rPr>
          <w:noProof/>
        </w:rPr>
        <w:t>47</w:t>
      </w:r>
      <w:r>
        <w:rPr>
          <w:noProof/>
        </w:rPr>
        <w:fldChar w:fldCharType="end"/>
      </w:r>
    </w:p>
    <w:p w14:paraId="56DAE5C7" w14:textId="1818E232" w:rsidR="00EE278C" w:rsidRDefault="00EE278C">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992634">
        <w:rPr>
          <w:noProof/>
          <w:lang w:val="en-US"/>
        </w:rPr>
        <w:t>SDD_BDT</w:t>
      </w:r>
      <w:r>
        <w:rPr>
          <w:noProof/>
        </w:rPr>
        <w:t>_Notify</w:t>
      </w:r>
      <w:r>
        <w:rPr>
          <w:noProof/>
        </w:rPr>
        <w:tab/>
      </w:r>
      <w:r>
        <w:rPr>
          <w:noProof/>
        </w:rPr>
        <w:fldChar w:fldCharType="begin"/>
      </w:r>
      <w:r>
        <w:rPr>
          <w:noProof/>
        </w:rPr>
        <w:instrText xml:space="preserve"> PAGEREF _Toc214890743 \h </w:instrText>
      </w:r>
      <w:r>
        <w:rPr>
          <w:noProof/>
        </w:rPr>
      </w:r>
      <w:r>
        <w:rPr>
          <w:noProof/>
        </w:rPr>
        <w:fldChar w:fldCharType="separate"/>
      </w:r>
      <w:r>
        <w:rPr>
          <w:noProof/>
        </w:rPr>
        <w:t>47</w:t>
      </w:r>
      <w:r>
        <w:rPr>
          <w:noProof/>
        </w:rPr>
        <w:fldChar w:fldCharType="end"/>
      </w:r>
    </w:p>
    <w:p w14:paraId="26ADF077" w14:textId="2C6D3B4A" w:rsidR="00EE278C" w:rsidRDefault="00EE278C">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_Toc214890744 \h </w:instrText>
      </w:r>
      <w:r>
        <w:rPr>
          <w:noProof/>
        </w:rPr>
      </w:r>
      <w:r>
        <w:rPr>
          <w:noProof/>
        </w:rPr>
        <w:fldChar w:fldCharType="separate"/>
      </w:r>
      <w:r>
        <w:rPr>
          <w:noProof/>
        </w:rPr>
        <w:t>47</w:t>
      </w:r>
      <w:r>
        <w:rPr>
          <w:noProof/>
        </w:rPr>
        <w:fldChar w:fldCharType="end"/>
      </w:r>
    </w:p>
    <w:p w14:paraId="79EED1A7" w14:textId="2FBCAE46" w:rsidR="00EE278C" w:rsidRDefault="00EE278C">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992634">
        <w:rPr>
          <w:noProof/>
          <w:lang w:val="en-US"/>
        </w:rPr>
        <w:t>Notification</w:t>
      </w:r>
      <w:r>
        <w:rPr>
          <w:noProof/>
        </w:rPr>
        <w:tab/>
      </w:r>
      <w:r>
        <w:rPr>
          <w:noProof/>
        </w:rPr>
        <w:fldChar w:fldCharType="begin"/>
      </w:r>
      <w:r>
        <w:rPr>
          <w:noProof/>
        </w:rPr>
        <w:instrText xml:space="preserve"> PAGEREF _Toc214890745 \h </w:instrText>
      </w:r>
      <w:r>
        <w:rPr>
          <w:noProof/>
        </w:rPr>
      </w:r>
      <w:r>
        <w:rPr>
          <w:noProof/>
        </w:rPr>
        <w:fldChar w:fldCharType="separate"/>
      </w:r>
      <w:r>
        <w:rPr>
          <w:noProof/>
        </w:rPr>
        <w:t>47</w:t>
      </w:r>
      <w:r>
        <w:rPr>
          <w:noProof/>
        </w:rPr>
        <w:fldChar w:fldCharType="end"/>
      </w:r>
    </w:p>
    <w:p w14:paraId="59EDFE5C" w14:textId="363598DB" w:rsidR="00EE278C" w:rsidRDefault="00EE278C">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_Toc214890746 \h </w:instrText>
      </w:r>
      <w:r>
        <w:rPr>
          <w:noProof/>
        </w:rPr>
      </w:r>
      <w:r>
        <w:rPr>
          <w:noProof/>
        </w:rPr>
        <w:fldChar w:fldCharType="separate"/>
      </w:r>
      <w:r>
        <w:rPr>
          <w:noProof/>
        </w:rPr>
        <w:t>49</w:t>
      </w:r>
      <w:r>
        <w:rPr>
          <w:noProof/>
        </w:rPr>
        <w:fldChar w:fldCharType="end"/>
      </w:r>
    </w:p>
    <w:p w14:paraId="1A43F1A8" w14:textId="23F2EFB6" w:rsidR="00EE278C" w:rsidRDefault="00EE278C">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_Toc214890747 \h </w:instrText>
      </w:r>
      <w:r>
        <w:rPr>
          <w:noProof/>
        </w:rPr>
      </w:r>
      <w:r>
        <w:rPr>
          <w:noProof/>
        </w:rPr>
        <w:fldChar w:fldCharType="separate"/>
      </w:r>
      <w:r>
        <w:rPr>
          <w:noProof/>
        </w:rPr>
        <w:t>49</w:t>
      </w:r>
      <w:r>
        <w:rPr>
          <w:noProof/>
        </w:rPr>
        <w:fldChar w:fldCharType="end"/>
      </w:r>
    </w:p>
    <w:p w14:paraId="3B9A7287" w14:textId="2173F740" w:rsidR="00EE278C" w:rsidRDefault="00EE278C">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_Toc214890748 \h </w:instrText>
      </w:r>
      <w:r>
        <w:rPr>
          <w:noProof/>
        </w:rPr>
      </w:r>
      <w:r>
        <w:rPr>
          <w:noProof/>
        </w:rPr>
        <w:fldChar w:fldCharType="separate"/>
      </w:r>
      <w:r>
        <w:rPr>
          <w:noProof/>
        </w:rPr>
        <w:t>49</w:t>
      </w:r>
      <w:r>
        <w:rPr>
          <w:noProof/>
        </w:rPr>
        <w:fldChar w:fldCharType="end"/>
      </w:r>
    </w:p>
    <w:p w14:paraId="2F287D3C" w14:textId="4EDFB3F4" w:rsidR="00EE278C" w:rsidRDefault="00EE278C">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_Toc214890749 \h </w:instrText>
      </w:r>
      <w:r>
        <w:rPr>
          <w:noProof/>
        </w:rPr>
      </w:r>
      <w:r>
        <w:rPr>
          <w:noProof/>
        </w:rPr>
        <w:fldChar w:fldCharType="separate"/>
      </w:r>
      <w:r>
        <w:rPr>
          <w:noProof/>
        </w:rPr>
        <w:t>49</w:t>
      </w:r>
      <w:r>
        <w:rPr>
          <w:noProof/>
        </w:rPr>
        <w:fldChar w:fldCharType="end"/>
      </w:r>
    </w:p>
    <w:p w14:paraId="3F59389E" w14:textId="1008E09C" w:rsidR="00EE278C" w:rsidRDefault="00EE278C">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_Toc214890750 \h </w:instrText>
      </w:r>
      <w:r>
        <w:rPr>
          <w:noProof/>
        </w:rPr>
      </w:r>
      <w:r>
        <w:rPr>
          <w:noProof/>
        </w:rPr>
        <w:fldChar w:fldCharType="separate"/>
      </w:r>
      <w:r>
        <w:rPr>
          <w:noProof/>
        </w:rPr>
        <w:t>49</w:t>
      </w:r>
      <w:r>
        <w:rPr>
          <w:noProof/>
        </w:rPr>
        <w:fldChar w:fldCharType="end"/>
      </w:r>
    </w:p>
    <w:p w14:paraId="5CDDECB9" w14:textId="24C19036" w:rsidR="00EE278C" w:rsidRDefault="00EE278C">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_Toc214890751 \h </w:instrText>
      </w:r>
      <w:r>
        <w:rPr>
          <w:noProof/>
        </w:rPr>
      </w:r>
      <w:r>
        <w:rPr>
          <w:noProof/>
        </w:rPr>
        <w:fldChar w:fldCharType="separate"/>
      </w:r>
      <w:r>
        <w:rPr>
          <w:noProof/>
        </w:rPr>
        <w:t>49</w:t>
      </w:r>
      <w:r>
        <w:rPr>
          <w:noProof/>
        </w:rPr>
        <w:fldChar w:fldCharType="end"/>
      </w:r>
    </w:p>
    <w:p w14:paraId="48CF618E" w14:textId="6E78072D" w:rsidR="00EE278C" w:rsidRDefault="00EE278C">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_Toc214890752 \h </w:instrText>
      </w:r>
      <w:r>
        <w:rPr>
          <w:noProof/>
        </w:rPr>
      </w:r>
      <w:r>
        <w:rPr>
          <w:noProof/>
        </w:rPr>
        <w:fldChar w:fldCharType="separate"/>
      </w:r>
      <w:r>
        <w:rPr>
          <w:noProof/>
        </w:rPr>
        <w:t>50</w:t>
      </w:r>
      <w:r>
        <w:rPr>
          <w:noProof/>
        </w:rPr>
        <w:fldChar w:fldCharType="end"/>
      </w:r>
    </w:p>
    <w:p w14:paraId="56DE5116" w14:textId="39AD06AA" w:rsidR="00EE278C" w:rsidRDefault="00EE278C">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_Toc214890753 \h </w:instrText>
      </w:r>
      <w:r>
        <w:rPr>
          <w:noProof/>
        </w:rPr>
      </w:r>
      <w:r>
        <w:rPr>
          <w:noProof/>
        </w:rPr>
        <w:fldChar w:fldCharType="separate"/>
      </w:r>
      <w:r>
        <w:rPr>
          <w:noProof/>
        </w:rPr>
        <w:t>50</w:t>
      </w:r>
      <w:r>
        <w:rPr>
          <w:noProof/>
        </w:rPr>
        <w:fldChar w:fldCharType="end"/>
      </w:r>
    </w:p>
    <w:p w14:paraId="29D9A44B" w14:textId="5AF3BC0F" w:rsidR="00EE278C" w:rsidRDefault="00EE278C">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_Toc214890754 \h </w:instrText>
      </w:r>
      <w:r>
        <w:rPr>
          <w:noProof/>
        </w:rPr>
      </w:r>
      <w:r>
        <w:rPr>
          <w:noProof/>
        </w:rPr>
        <w:fldChar w:fldCharType="separate"/>
      </w:r>
      <w:r>
        <w:rPr>
          <w:noProof/>
        </w:rPr>
        <w:t>50</w:t>
      </w:r>
      <w:r>
        <w:rPr>
          <w:noProof/>
        </w:rPr>
        <w:fldChar w:fldCharType="end"/>
      </w:r>
    </w:p>
    <w:p w14:paraId="1D8088EC" w14:textId="06AE8640" w:rsidR="00EE278C" w:rsidRDefault="00EE278C">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_Toc214890755 \h </w:instrText>
      </w:r>
      <w:r>
        <w:rPr>
          <w:noProof/>
        </w:rPr>
      </w:r>
      <w:r>
        <w:rPr>
          <w:noProof/>
        </w:rPr>
        <w:fldChar w:fldCharType="separate"/>
      </w:r>
      <w:r>
        <w:rPr>
          <w:noProof/>
        </w:rPr>
        <w:t>50</w:t>
      </w:r>
      <w:r>
        <w:rPr>
          <w:noProof/>
        </w:rPr>
        <w:fldChar w:fldCharType="end"/>
      </w:r>
    </w:p>
    <w:p w14:paraId="671177A2" w14:textId="3D4F5530" w:rsidR="00EE278C" w:rsidRDefault="00EE278C">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_Toc214890756 \h </w:instrText>
      </w:r>
      <w:r>
        <w:rPr>
          <w:noProof/>
        </w:rPr>
      </w:r>
      <w:r>
        <w:rPr>
          <w:noProof/>
        </w:rPr>
        <w:fldChar w:fldCharType="separate"/>
      </w:r>
      <w:r>
        <w:rPr>
          <w:noProof/>
        </w:rPr>
        <w:t>51</w:t>
      </w:r>
      <w:r>
        <w:rPr>
          <w:noProof/>
        </w:rPr>
        <w:fldChar w:fldCharType="end"/>
      </w:r>
    </w:p>
    <w:p w14:paraId="24278102" w14:textId="1D88CBF9" w:rsidR="00EE278C" w:rsidRDefault="00EE278C">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992634">
        <w:rPr>
          <w:noProof/>
        </w:rPr>
        <w:t xml:space="preserve"> Subscription</w:t>
      </w:r>
      <w:r>
        <w:rPr>
          <w:noProof/>
        </w:rPr>
        <w:tab/>
      </w:r>
      <w:r>
        <w:rPr>
          <w:noProof/>
        </w:rPr>
        <w:fldChar w:fldCharType="begin"/>
      </w:r>
      <w:r>
        <w:rPr>
          <w:noProof/>
        </w:rPr>
        <w:instrText xml:space="preserve"> PAGEREF _Toc214890757 \h </w:instrText>
      </w:r>
      <w:r>
        <w:rPr>
          <w:noProof/>
        </w:rPr>
      </w:r>
      <w:r>
        <w:rPr>
          <w:noProof/>
        </w:rPr>
        <w:fldChar w:fldCharType="separate"/>
      </w:r>
      <w:r>
        <w:rPr>
          <w:noProof/>
        </w:rPr>
        <w:t>51</w:t>
      </w:r>
      <w:r>
        <w:rPr>
          <w:noProof/>
        </w:rPr>
        <w:fldChar w:fldCharType="end"/>
      </w:r>
    </w:p>
    <w:p w14:paraId="1A8CE692" w14:textId="4AFEDA48" w:rsidR="00EE278C" w:rsidRDefault="00EE278C">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_Toc214890758 \h </w:instrText>
      </w:r>
      <w:r>
        <w:rPr>
          <w:noProof/>
        </w:rPr>
      </w:r>
      <w:r>
        <w:rPr>
          <w:noProof/>
        </w:rPr>
        <w:fldChar w:fldCharType="separate"/>
      </w:r>
      <w:r>
        <w:rPr>
          <w:noProof/>
        </w:rPr>
        <w:t>51</w:t>
      </w:r>
      <w:r>
        <w:rPr>
          <w:noProof/>
        </w:rPr>
        <w:fldChar w:fldCharType="end"/>
      </w:r>
    </w:p>
    <w:p w14:paraId="2A763566" w14:textId="6598EFCC" w:rsidR="00EE278C" w:rsidRDefault="00EE278C">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_Toc214890759 \h </w:instrText>
      </w:r>
      <w:r>
        <w:rPr>
          <w:noProof/>
        </w:rPr>
      </w:r>
      <w:r>
        <w:rPr>
          <w:noProof/>
        </w:rPr>
        <w:fldChar w:fldCharType="separate"/>
      </w:r>
      <w:r>
        <w:rPr>
          <w:noProof/>
        </w:rPr>
        <w:t>51</w:t>
      </w:r>
      <w:r>
        <w:rPr>
          <w:noProof/>
        </w:rPr>
        <w:fldChar w:fldCharType="end"/>
      </w:r>
    </w:p>
    <w:p w14:paraId="13EB530A" w14:textId="68190126" w:rsidR="00EE278C" w:rsidRDefault="00EE278C">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_Toc214890760 \h </w:instrText>
      </w:r>
      <w:r>
        <w:rPr>
          <w:noProof/>
        </w:rPr>
      </w:r>
      <w:r>
        <w:rPr>
          <w:noProof/>
        </w:rPr>
        <w:fldChar w:fldCharType="separate"/>
      </w:r>
      <w:r>
        <w:rPr>
          <w:noProof/>
        </w:rPr>
        <w:t>51</w:t>
      </w:r>
      <w:r>
        <w:rPr>
          <w:noProof/>
        </w:rPr>
        <w:fldChar w:fldCharType="end"/>
      </w:r>
    </w:p>
    <w:p w14:paraId="45DD56F6" w14:textId="50611E9F" w:rsidR="00EE278C" w:rsidRDefault="00EE278C">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_Toc214890761 \h </w:instrText>
      </w:r>
      <w:r>
        <w:rPr>
          <w:noProof/>
        </w:rPr>
      </w:r>
      <w:r>
        <w:rPr>
          <w:noProof/>
        </w:rPr>
        <w:fldChar w:fldCharType="separate"/>
      </w:r>
      <w:r>
        <w:rPr>
          <w:noProof/>
        </w:rPr>
        <w:t>55</w:t>
      </w:r>
      <w:r>
        <w:rPr>
          <w:noProof/>
        </w:rPr>
        <w:fldChar w:fldCharType="end"/>
      </w:r>
    </w:p>
    <w:p w14:paraId="575DFB46" w14:textId="3351E9B1" w:rsidR="00EE278C" w:rsidRDefault="00EE278C">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_Toc214890762 \h </w:instrText>
      </w:r>
      <w:r>
        <w:rPr>
          <w:noProof/>
        </w:rPr>
      </w:r>
      <w:r>
        <w:rPr>
          <w:noProof/>
        </w:rPr>
        <w:fldChar w:fldCharType="separate"/>
      </w:r>
      <w:r>
        <w:rPr>
          <w:noProof/>
        </w:rPr>
        <w:t>56</w:t>
      </w:r>
      <w:r>
        <w:rPr>
          <w:noProof/>
        </w:rPr>
        <w:fldChar w:fldCharType="end"/>
      </w:r>
    </w:p>
    <w:p w14:paraId="4B7D9973" w14:textId="268F978B" w:rsidR="00EE278C" w:rsidRDefault="00EE278C">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_Toc214890763 \h </w:instrText>
      </w:r>
      <w:r>
        <w:rPr>
          <w:noProof/>
        </w:rPr>
      </w:r>
      <w:r>
        <w:rPr>
          <w:noProof/>
        </w:rPr>
        <w:fldChar w:fldCharType="separate"/>
      </w:r>
      <w:r>
        <w:rPr>
          <w:noProof/>
        </w:rPr>
        <w:t>56</w:t>
      </w:r>
      <w:r>
        <w:rPr>
          <w:noProof/>
        </w:rPr>
        <w:fldChar w:fldCharType="end"/>
      </w:r>
    </w:p>
    <w:p w14:paraId="2C74B5A2" w14:textId="211E176C" w:rsidR="00EE278C" w:rsidRDefault="00EE278C">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_Toc214890764 \h </w:instrText>
      </w:r>
      <w:r>
        <w:rPr>
          <w:noProof/>
        </w:rPr>
      </w:r>
      <w:r>
        <w:rPr>
          <w:noProof/>
        </w:rPr>
        <w:fldChar w:fldCharType="separate"/>
      </w:r>
      <w:r>
        <w:rPr>
          <w:noProof/>
        </w:rPr>
        <w:t>56</w:t>
      </w:r>
      <w:r>
        <w:rPr>
          <w:noProof/>
        </w:rPr>
        <w:fldChar w:fldCharType="end"/>
      </w:r>
    </w:p>
    <w:p w14:paraId="1468CE10" w14:textId="179110C4" w:rsidR="00EE278C" w:rsidRDefault="00EE278C">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_Toc214890765 \h </w:instrText>
      </w:r>
      <w:r>
        <w:rPr>
          <w:noProof/>
        </w:rPr>
      </w:r>
      <w:r>
        <w:rPr>
          <w:noProof/>
        </w:rPr>
        <w:fldChar w:fldCharType="separate"/>
      </w:r>
      <w:r>
        <w:rPr>
          <w:noProof/>
        </w:rPr>
        <w:t>56</w:t>
      </w:r>
      <w:r>
        <w:rPr>
          <w:noProof/>
        </w:rPr>
        <w:fldChar w:fldCharType="end"/>
      </w:r>
    </w:p>
    <w:p w14:paraId="13B5F6DC" w14:textId="5E059260" w:rsidR="00EE278C" w:rsidRDefault="00EE278C">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_Toc214890766 \h </w:instrText>
      </w:r>
      <w:r>
        <w:rPr>
          <w:noProof/>
        </w:rPr>
      </w:r>
      <w:r>
        <w:rPr>
          <w:noProof/>
        </w:rPr>
        <w:fldChar w:fldCharType="separate"/>
      </w:r>
      <w:r>
        <w:rPr>
          <w:noProof/>
        </w:rPr>
        <w:t>56</w:t>
      </w:r>
      <w:r>
        <w:rPr>
          <w:noProof/>
        </w:rPr>
        <w:fldChar w:fldCharType="end"/>
      </w:r>
    </w:p>
    <w:p w14:paraId="46CC0E7E" w14:textId="668668E3" w:rsidR="00EE278C" w:rsidRDefault="00EE278C">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_Toc214890767 \h </w:instrText>
      </w:r>
      <w:r>
        <w:rPr>
          <w:noProof/>
        </w:rPr>
      </w:r>
      <w:r>
        <w:rPr>
          <w:noProof/>
        </w:rPr>
        <w:fldChar w:fldCharType="separate"/>
      </w:r>
      <w:r>
        <w:rPr>
          <w:noProof/>
        </w:rPr>
        <w:t>57</w:t>
      </w:r>
      <w:r>
        <w:rPr>
          <w:noProof/>
        </w:rPr>
        <w:fldChar w:fldCharType="end"/>
      </w:r>
    </w:p>
    <w:p w14:paraId="1D54D6EF" w14:textId="0114C1B8" w:rsidR="00EE278C" w:rsidRDefault="00EE278C">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_Toc214890768 \h </w:instrText>
      </w:r>
      <w:r>
        <w:rPr>
          <w:noProof/>
        </w:rPr>
      </w:r>
      <w:r>
        <w:rPr>
          <w:noProof/>
        </w:rPr>
        <w:fldChar w:fldCharType="separate"/>
      </w:r>
      <w:r>
        <w:rPr>
          <w:noProof/>
        </w:rPr>
        <w:t>57</w:t>
      </w:r>
      <w:r>
        <w:rPr>
          <w:noProof/>
        </w:rPr>
        <w:fldChar w:fldCharType="end"/>
      </w:r>
    </w:p>
    <w:p w14:paraId="5AC65C86" w14:textId="059072B0" w:rsidR="00EE278C" w:rsidRDefault="00EE278C">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_Toc214890769 \h </w:instrText>
      </w:r>
      <w:r>
        <w:rPr>
          <w:noProof/>
        </w:rPr>
      </w:r>
      <w:r>
        <w:rPr>
          <w:noProof/>
        </w:rPr>
        <w:fldChar w:fldCharType="separate"/>
      </w:r>
      <w:r>
        <w:rPr>
          <w:noProof/>
        </w:rPr>
        <w:t>58</w:t>
      </w:r>
      <w:r>
        <w:rPr>
          <w:noProof/>
        </w:rPr>
        <w:fldChar w:fldCharType="end"/>
      </w:r>
    </w:p>
    <w:p w14:paraId="06D86862" w14:textId="2345E848" w:rsidR="00EE278C" w:rsidRDefault="00EE278C">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_Toc214890770 \h </w:instrText>
      </w:r>
      <w:r>
        <w:rPr>
          <w:noProof/>
        </w:rPr>
      </w:r>
      <w:r>
        <w:rPr>
          <w:noProof/>
        </w:rPr>
        <w:fldChar w:fldCharType="separate"/>
      </w:r>
      <w:r>
        <w:rPr>
          <w:noProof/>
        </w:rPr>
        <w:t>58</w:t>
      </w:r>
      <w:r>
        <w:rPr>
          <w:noProof/>
        </w:rPr>
        <w:fldChar w:fldCharType="end"/>
      </w:r>
    </w:p>
    <w:p w14:paraId="37293A10" w14:textId="2D2358DF" w:rsidR="00EE278C" w:rsidRDefault="00EE278C">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_Toc214890771 \h </w:instrText>
      </w:r>
      <w:r>
        <w:rPr>
          <w:noProof/>
        </w:rPr>
      </w:r>
      <w:r>
        <w:rPr>
          <w:noProof/>
        </w:rPr>
        <w:fldChar w:fldCharType="separate"/>
      </w:r>
      <w:r>
        <w:rPr>
          <w:noProof/>
        </w:rPr>
        <w:t>58</w:t>
      </w:r>
      <w:r>
        <w:rPr>
          <w:noProof/>
        </w:rPr>
        <w:fldChar w:fldCharType="end"/>
      </w:r>
    </w:p>
    <w:p w14:paraId="43A55613" w14:textId="34C37DF7" w:rsidR="00EE278C" w:rsidRDefault="00EE278C">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_Toc214890772 \h </w:instrText>
      </w:r>
      <w:r>
        <w:rPr>
          <w:noProof/>
        </w:rPr>
      </w:r>
      <w:r>
        <w:rPr>
          <w:noProof/>
        </w:rPr>
        <w:fldChar w:fldCharType="separate"/>
      </w:r>
      <w:r>
        <w:rPr>
          <w:noProof/>
        </w:rPr>
        <w:t>58</w:t>
      </w:r>
      <w:r>
        <w:rPr>
          <w:noProof/>
        </w:rPr>
        <w:fldChar w:fldCharType="end"/>
      </w:r>
    </w:p>
    <w:p w14:paraId="38E3DDB6" w14:textId="6B3D1224" w:rsidR="00EE278C" w:rsidRDefault="00EE27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6.1.5.2.3.1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_Toc214890773 \h </w:instrText>
      </w:r>
      <w:r>
        <w:rPr>
          <w:noProof/>
        </w:rPr>
      </w:r>
      <w:r>
        <w:rPr>
          <w:noProof/>
        </w:rPr>
        <w:fldChar w:fldCharType="separate"/>
      </w:r>
      <w:r>
        <w:rPr>
          <w:noProof/>
        </w:rPr>
        <w:t>58</w:t>
      </w:r>
      <w:r>
        <w:rPr>
          <w:noProof/>
        </w:rPr>
        <w:fldChar w:fldCharType="end"/>
      </w:r>
    </w:p>
    <w:p w14:paraId="18BD5B8C" w14:textId="6A94BC6E" w:rsidR="00EE278C" w:rsidRDefault="00EE278C">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_Toc214890774 \h </w:instrText>
      </w:r>
      <w:r>
        <w:rPr>
          <w:noProof/>
        </w:rPr>
      </w:r>
      <w:r>
        <w:rPr>
          <w:noProof/>
        </w:rPr>
        <w:fldChar w:fldCharType="separate"/>
      </w:r>
      <w:r>
        <w:rPr>
          <w:noProof/>
        </w:rPr>
        <w:t>59</w:t>
      </w:r>
      <w:r>
        <w:rPr>
          <w:noProof/>
        </w:rPr>
        <w:fldChar w:fldCharType="end"/>
      </w:r>
    </w:p>
    <w:p w14:paraId="336DC7D3" w14:textId="47BE4396" w:rsidR="00EE278C" w:rsidRDefault="00EE278C">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_Toc214890775 \h </w:instrText>
      </w:r>
      <w:r>
        <w:rPr>
          <w:noProof/>
        </w:rPr>
      </w:r>
      <w:r>
        <w:rPr>
          <w:noProof/>
        </w:rPr>
        <w:fldChar w:fldCharType="separate"/>
      </w:r>
      <w:r>
        <w:rPr>
          <w:noProof/>
        </w:rPr>
        <w:t>59</w:t>
      </w:r>
      <w:r>
        <w:rPr>
          <w:noProof/>
        </w:rPr>
        <w:fldChar w:fldCharType="end"/>
      </w:r>
    </w:p>
    <w:p w14:paraId="1597CBD0" w14:textId="7AE0914F" w:rsidR="00EE278C" w:rsidRDefault="00EE278C">
      <w:pPr>
        <w:pStyle w:val="TOC4"/>
        <w:rPr>
          <w:rFonts w:asciiTheme="minorHAnsi" w:eastAsiaTheme="minorEastAsia" w:hAnsiTheme="minorHAnsi" w:cstheme="minorBidi"/>
          <w:noProof/>
          <w:sz w:val="22"/>
          <w:szCs w:val="22"/>
          <w:lang w:val="en-US"/>
        </w:rPr>
      </w:pPr>
      <w:r w:rsidRPr="00992634">
        <w:rPr>
          <w:noProof/>
          <w:lang w:val="en-US"/>
        </w:rPr>
        <w:t>6.1.6.2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_Toc214890776 \h </w:instrText>
      </w:r>
      <w:r>
        <w:rPr>
          <w:noProof/>
        </w:rPr>
      </w:r>
      <w:r>
        <w:rPr>
          <w:noProof/>
        </w:rPr>
        <w:fldChar w:fldCharType="separate"/>
      </w:r>
      <w:r>
        <w:rPr>
          <w:noProof/>
        </w:rPr>
        <w:t>61</w:t>
      </w:r>
      <w:r>
        <w:rPr>
          <w:noProof/>
        </w:rPr>
        <w:fldChar w:fldCharType="end"/>
      </w:r>
    </w:p>
    <w:p w14:paraId="7B729C16" w14:textId="569BBB5C" w:rsidR="00EE278C" w:rsidRDefault="00EE278C">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_Toc214890777 \h </w:instrText>
      </w:r>
      <w:r>
        <w:rPr>
          <w:noProof/>
        </w:rPr>
      </w:r>
      <w:r>
        <w:rPr>
          <w:noProof/>
        </w:rPr>
        <w:fldChar w:fldCharType="separate"/>
      </w:r>
      <w:r>
        <w:rPr>
          <w:noProof/>
        </w:rPr>
        <w:t>61</w:t>
      </w:r>
      <w:r>
        <w:rPr>
          <w:noProof/>
        </w:rPr>
        <w:fldChar w:fldCharType="end"/>
      </w:r>
    </w:p>
    <w:p w14:paraId="76DAFAAA" w14:textId="743F8DB1" w:rsidR="00EE278C" w:rsidRDefault="00EE278C">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_Toc214890778 \h </w:instrText>
      </w:r>
      <w:r>
        <w:rPr>
          <w:noProof/>
        </w:rPr>
      </w:r>
      <w:r>
        <w:rPr>
          <w:noProof/>
        </w:rPr>
        <w:fldChar w:fldCharType="separate"/>
      </w:r>
      <w:r>
        <w:rPr>
          <w:noProof/>
        </w:rPr>
        <w:t>61</w:t>
      </w:r>
      <w:r>
        <w:rPr>
          <w:noProof/>
        </w:rPr>
        <w:fldChar w:fldCharType="end"/>
      </w:r>
    </w:p>
    <w:p w14:paraId="49CF4391" w14:textId="794210F2" w:rsidR="00EE278C" w:rsidRDefault="00EE278C">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_Toc214890779 \h </w:instrText>
      </w:r>
      <w:r>
        <w:rPr>
          <w:noProof/>
        </w:rPr>
      </w:r>
      <w:r>
        <w:rPr>
          <w:noProof/>
        </w:rPr>
        <w:fldChar w:fldCharType="separate"/>
      </w:r>
      <w:r>
        <w:rPr>
          <w:noProof/>
        </w:rPr>
        <w:t>62</w:t>
      </w:r>
      <w:r>
        <w:rPr>
          <w:noProof/>
        </w:rPr>
        <w:fldChar w:fldCharType="end"/>
      </w:r>
    </w:p>
    <w:p w14:paraId="2F5FFC9A" w14:textId="223A9897" w:rsidR="00EE278C" w:rsidRDefault="00EE278C">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_Toc214890780 \h </w:instrText>
      </w:r>
      <w:r>
        <w:rPr>
          <w:noProof/>
        </w:rPr>
      </w:r>
      <w:r>
        <w:rPr>
          <w:noProof/>
        </w:rPr>
        <w:fldChar w:fldCharType="separate"/>
      </w:r>
      <w:r>
        <w:rPr>
          <w:noProof/>
        </w:rPr>
        <w:t>62</w:t>
      </w:r>
      <w:r>
        <w:rPr>
          <w:noProof/>
        </w:rPr>
        <w:fldChar w:fldCharType="end"/>
      </w:r>
    </w:p>
    <w:p w14:paraId="106A5B24" w14:textId="3CD4CA83" w:rsidR="00EE278C" w:rsidRDefault="00EE278C">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_Toc214890781 \h </w:instrText>
      </w:r>
      <w:r>
        <w:rPr>
          <w:noProof/>
        </w:rPr>
      </w:r>
      <w:r>
        <w:rPr>
          <w:noProof/>
        </w:rPr>
        <w:fldChar w:fldCharType="separate"/>
      </w:r>
      <w:r>
        <w:rPr>
          <w:noProof/>
        </w:rPr>
        <w:t>63</w:t>
      </w:r>
      <w:r>
        <w:rPr>
          <w:noProof/>
        </w:rPr>
        <w:fldChar w:fldCharType="end"/>
      </w:r>
    </w:p>
    <w:p w14:paraId="5B373A96" w14:textId="6FA776A6" w:rsidR="00EE278C" w:rsidRDefault="00EE278C">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_Toc214890782 \h </w:instrText>
      </w:r>
      <w:r>
        <w:rPr>
          <w:noProof/>
        </w:rPr>
      </w:r>
      <w:r>
        <w:rPr>
          <w:noProof/>
        </w:rPr>
        <w:fldChar w:fldCharType="separate"/>
      </w:r>
      <w:r>
        <w:rPr>
          <w:noProof/>
        </w:rPr>
        <w:t>63</w:t>
      </w:r>
      <w:r>
        <w:rPr>
          <w:noProof/>
        </w:rPr>
        <w:fldChar w:fldCharType="end"/>
      </w:r>
    </w:p>
    <w:p w14:paraId="70CF6368" w14:textId="691C2FAA" w:rsidR="00EE278C" w:rsidRDefault="00EE278C">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_Toc214890783 \h </w:instrText>
      </w:r>
      <w:r>
        <w:rPr>
          <w:noProof/>
        </w:rPr>
      </w:r>
      <w:r>
        <w:rPr>
          <w:noProof/>
        </w:rPr>
        <w:fldChar w:fldCharType="separate"/>
      </w:r>
      <w:r>
        <w:rPr>
          <w:noProof/>
        </w:rPr>
        <w:t>63</w:t>
      </w:r>
      <w:r>
        <w:rPr>
          <w:noProof/>
        </w:rPr>
        <w:fldChar w:fldCharType="end"/>
      </w:r>
    </w:p>
    <w:p w14:paraId="5F258198" w14:textId="5AF77FD7" w:rsidR="00EE278C" w:rsidRDefault="00EE278C">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_Toc214890784 \h </w:instrText>
      </w:r>
      <w:r>
        <w:rPr>
          <w:noProof/>
        </w:rPr>
      </w:r>
      <w:r>
        <w:rPr>
          <w:noProof/>
        </w:rPr>
        <w:fldChar w:fldCharType="separate"/>
      </w:r>
      <w:r>
        <w:rPr>
          <w:noProof/>
        </w:rPr>
        <w:t>64</w:t>
      </w:r>
      <w:r>
        <w:rPr>
          <w:noProof/>
        </w:rPr>
        <w:fldChar w:fldCharType="end"/>
      </w:r>
    </w:p>
    <w:p w14:paraId="3CE984F4" w14:textId="6A1EC9F1" w:rsidR="00EE278C" w:rsidRDefault="00EE278C">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_Toc214890785 \h </w:instrText>
      </w:r>
      <w:r>
        <w:rPr>
          <w:noProof/>
        </w:rPr>
      </w:r>
      <w:r>
        <w:rPr>
          <w:noProof/>
        </w:rPr>
        <w:fldChar w:fldCharType="separate"/>
      </w:r>
      <w:r>
        <w:rPr>
          <w:noProof/>
        </w:rPr>
        <w:t>65</w:t>
      </w:r>
      <w:r>
        <w:rPr>
          <w:noProof/>
        </w:rPr>
        <w:fldChar w:fldCharType="end"/>
      </w:r>
    </w:p>
    <w:p w14:paraId="659E4B39" w14:textId="74481B97" w:rsidR="00EE278C" w:rsidRDefault="00EE278C">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_Toc214890786 \h </w:instrText>
      </w:r>
      <w:r>
        <w:rPr>
          <w:noProof/>
        </w:rPr>
      </w:r>
      <w:r>
        <w:rPr>
          <w:noProof/>
        </w:rPr>
        <w:fldChar w:fldCharType="separate"/>
      </w:r>
      <w:r>
        <w:rPr>
          <w:noProof/>
        </w:rPr>
        <w:t>65</w:t>
      </w:r>
      <w:r>
        <w:rPr>
          <w:noProof/>
        </w:rPr>
        <w:fldChar w:fldCharType="end"/>
      </w:r>
    </w:p>
    <w:p w14:paraId="04B8A799" w14:textId="480F2F87" w:rsidR="00EE278C" w:rsidRDefault="00EE278C">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_Toc214890787 \h </w:instrText>
      </w:r>
      <w:r>
        <w:rPr>
          <w:noProof/>
        </w:rPr>
      </w:r>
      <w:r>
        <w:rPr>
          <w:noProof/>
        </w:rPr>
        <w:fldChar w:fldCharType="separate"/>
      </w:r>
      <w:r>
        <w:rPr>
          <w:noProof/>
        </w:rPr>
        <w:t>66</w:t>
      </w:r>
      <w:r>
        <w:rPr>
          <w:noProof/>
        </w:rPr>
        <w:fldChar w:fldCharType="end"/>
      </w:r>
    </w:p>
    <w:p w14:paraId="3B023C8C" w14:textId="15CD9DBA" w:rsidR="00EE278C" w:rsidRDefault="00EE278C">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_Toc214890788 \h </w:instrText>
      </w:r>
      <w:r>
        <w:rPr>
          <w:noProof/>
        </w:rPr>
      </w:r>
      <w:r>
        <w:rPr>
          <w:noProof/>
        </w:rPr>
        <w:fldChar w:fldCharType="separate"/>
      </w:r>
      <w:r>
        <w:rPr>
          <w:noProof/>
        </w:rPr>
        <w:t>66</w:t>
      </w:r>
      <w:r>
        <w:rPr>
          <w:noProof/>
        </w:rPr>
        <w:fldChar w:fldCharType="end"/>
      </w:r>
    </w:p>
    <w:p w14:paraId="5FD9A7E4" w14:textId="6BD0194A" w:rsidR="00EE278C" w:rsidRDefault="00EE278C">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_Toc214890789 \h </w:instrText>
      </w:r>
      <w:r>
        <w:rPr>
          <w:noProof/>
        </w:rPr>
      </w:r>
      <w:r>
        <w:rPr>
          <w:noProof/>
        </w:rPr>
        <w:fldChar w:fldCharType="separate"/>
      </w:r>
      <w:r>
        <w:rPr>
          <w:noProof/>
        </w:rPr>
        <w:t>67</w:t>
      </w:r>
      <w:r>
        <w:rPr>
          <w:noProof/>
        </w:rPr>
        <w:fldChar w:fldCharType="end"/>
      </w:r>
    </w:p>
    <w:p w14:paraId="3C0AB849" w14:textId="6862A9E0" w:rsidR="00EE278C" w:rsidRDefault="00EE278C">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_Toc214890790 \h </w:instrText>
      </w:r>
      <w:r>
        <w:rPr>
          <w:noProof/>
        </w:rPr>
      </w:r>
      <w:r>
        <w:rPr>
          <w:noProof/>
        </w:rPr>
        <w:fldChar w:fldCharType="separate"/>
      </w:r>
      <w:r>
        <w:rPr>
          <w:noProof/>
        </w:rPr>
        <w:t>68</w:t>
      </w:r>
      <w:r>
        <w:rPr>
          <w:noProof/>
        </w:rPr>
        <w:fldChar w:fldCharType="end"/>
      </w:r>
    </w:p>
    <w:p w14:paraId="024C95ED" w14:textId="703A6B2F" w:rsidR="00EE278C" w:rsidRDefault="00EE278C">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_Toc214890791 \h </w:instrText>
      </w:r>
      <w:r>
        <w:rPr>
          <w:noProof/>
        </w:rPr>
      </w:r>
      <w:r>
        <w:rPr>
          <w:noProof/>
        </w:rPr>
        <w:fldChar w:fldCharType="separate"/>
      </w:r>
      <w:r>
        <w:rPr>
          <w:noProof/>
        </w:rPr>
        <w:t>68</w:t>
      </w:r>
      <w:r>
        <w:rPr>
          <w:noProof/>
        </w:rPr>
        <w:fldChar w:fldCharType="end"/>
      </w:r>
    </w:p>
    <w:p w14:paraId="4F204A90" w14:textId="7928ED2F" w:rsidR="00EE278C" w:rsidRDefault="00EE278C">
      <w:pPr>
        <w:pStyle w:val="TOC4"/>
        <w:rPr>
          <w:rFonts w:asciiTheme="minorHAnsi" w:eastAsiaTheme="minorEastAsia" w:hAnsiTheme="minorHAnsi" w:cstheme="minorBidi"/>
          <w:noProof/>
          <w:sz w:val="22"/>
          <w:szCs w:val="22"/>
          <w:lang w:val="en-US"/>
        </w:rPr>
      </w:pPr>
      <w:r w:rsidRPr="00992634">
        <w:rPr>
          <w:noProof/>
          <w:lang w:val="en-US"/>
        </w:rPr>
        <w:t>6.1.6.3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_Toc214890792 \h </w:instrText>
      </w:r>
      <w:r>
        <w:rPr>
          <w:noProof/>
        </w:rPr>
      </w:r>
      <w:r>
        <w:rPr>
          <w:noProof/>
        </w:rPr>
        <w:fldChar w:fldCharType="separate"/>
      </w:r>
      <w:r>
        <w:rPr>
          <w:noProof/>
        </w:rPr>
        <w:t>69</w:t>
      </w:r>
      <w:r>
        <w:rPr>
          <w:noProof/>
        </w:rPr>
        <w:fldChar w:fldCharType="end"/>
      </w:r>
    </w:p>
    <w:p w14:paraId="24D94943" w14:textId="6606741C" w:rsidR="00EE278C" w:rsidRDefault="00EE278C">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_Toc214890793 \h </w:instrText>
      </w:r>
      <w:r>
        <w:rPr>
          <w:noProof/>
        </w:rPr>
      </w:r>
      <w:r>
        <w:rPr>
          <w:noProof/>
        </w:rPr>
        <w:fldChar w:fldCharType="separate"/>
      </w:r>
      <w:r>
        <w:rPr>
          <w:noProof/>
        </w:rPr>
        <w:t>69</w:t>
      </w:r>
      <w:r>
        <w:rPr>
          <w:noProof/>
        </w:rPr>
        <w:fldChar w:fldCharType="end"/>
      </w:r>
    </w:p>
    <w:p w14:paraId="3EDC5CBE" w14:textId="18ECCC54" w:rsidR="00EE278C" w:rsidRDefault="00EE278C">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_Toc214890794 \h </w:instrText>
      </w:r>
      <w:r>
        <w:rPr>
          <w:noProof/>
        </w:rPr>
      </w:r>
      <w:r>
        <w:rPr>
          <w:noProof/>
        </w:rPr>
        <w:fldChar w:fldCharType="separate"/>
      </w:r>
      <w:r>
        <w:rPr>
          <w:noProof/>
        </w:rPr>
        <w:t>69</w:t>
      </w:r>
      <w:r>
        <w:rPr>
          <w:noProof/>
        </w:rPr>
        <w:fldChar w:fldCharType="end"/>
      </w:r>
    </w:p>
    <w:p w14:paraId="26DEB0DA" w14:textId="1C73B8BB" w:rsidR="00EE278C" w:rsidRDefault="00EE278C">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_Toc214890795 \h </w:instrText>
      </w:r>
      <w:r>
        <w:rPr>
          <w:noProof/>
        </w:rPr>
      </w:r>
      <w:r>
        <w:rPr>
          <w:noProof/>
        </w:rPr>
        <w:fldChar w:fldCharType="separate"/>
      </w:r>
      <w:r>
        <w:rPr>
          <w:noProof/>
        </w:rPr>
        <w:t>69</w:t>
      </w:r>
      <w:r>
        <w:rPr>
          <w:noProof/>
        </w:rPr>
        <w:fldChar w:fldCharType="end"/>
      </w:r>
    </w:p>
    <w:p w14:paraId="48336E24" w14:textId="258FF765" w:rsidR="00EE278C" w:rsidRDefault="00EE278C">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_Toc214890796 \h </w:instrText>
      </w:r>
      <w:r>
        <w:rPr>
          <w:noProof/>
        </w:rPr>
      </w:r>
      <w:r>
        <w:rPr>
          <w:noProof/>
        </w:rPr>
        <w:fldChar w:fldCharType="separate"/>
      </w:r>
      <w:r>
        <w:rPr>
          <w:noProof/>
        </w:rPr>
        <w:t>69</w:t>
      </w:r>
      <w:r>
        <w:rPr>
          <w:noProof/>
        </w:rPr>
        <w:fldChar w:fldCharType="end"/>
      </w:r>
    </w:p>
    <w:p w14:paraId="781537D6" w14:textId="452973EB" w:rsidR="00EE278C" w:rsidRDefault="00EE278C">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_Toc214890797 \h </w:instrText>
      </w:r>
      <w:r>
        <w:rPr>
          <w:noProof/>
        </w:rPr>
      </w:r>
      <w:r>
        <w:rPr>
          <w:noProof/>
        </w:rPr>
        <w:fldChar w:fldCharType="separate"/>
      </w:r>
      <w:r>
        <w:rPr>
          <w:noProof/>
        </w:rPr>
        <w:t>69</w:t>
      </w:r>
      <w:r>
        <w:rPr>
          <w:noProof/>
        </w:rPr>
        <w:fldChar w:fldCharType="end"/>
      </w:r>
    </w:p>
    <w:p w14:paraId="610C07FF" w14:textId="05C2D28D" w:rsidR="00EE278C" w:rsidRDefault="00EE278C">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_Toc214890798 \h </w:instrText>
      </w:r>
      <w:r>
        <w:rPr>
          <w:noProof/>
        </w:rPr>
      </w:r>
      <w:r>
        <w:rPr>
          <w:noProof/>
        </w:rPr>
        <w:fldChar w:fldCharType="separate"/>
      </w:r>
      <w:r>
        <w:rPr>
          <w:noProof/>
        </w:rPr>
        <w:t>70</w:t>
      </w:r>
      <w:r>
        <w:rPr>
          <w:noProof/>
        </w:rPr>
        <w:fldChar w:fldCharType="end"/>
      </w:r>
    </w:p>
    <w:p w14:paraId="259BBA33" w14:textId="3C927BC8" w:rsidR="00EE278C" w:rsidRDefault="00EE278C">
      <w:pPr>
        <w:pStyle w:val="TOC4"/>
        <w:rPr>
          <w:rFonts w:asciiTheme="minorHAnsi" w:eastAsiaTheme="minorEastAsia" w:hAnsiTheme="minorHAnsi" w:cstheme="minorBidi"/>
          <w:noProof/>
          <w:sz w:val="22"/>
          <w:szCs w:val="22"/>
          <w:lang w:val="en-US"/>
        </w:rPr>
      </w:pPr>
      <w:r w:rsidRPr="00992634">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_Toc214890799 \h </w:instrText>
      </w:r>
      <w:r>
        <w:rPr>
          <w:noProof/>
        </w:rPr>
      </w:r>
      <w:r>
        <w:rPr>
          <w:noProof/>
        </w:rPr>
        <w:fldChar w:fldCharType="separate"/>
      </w:r>
      <w:r>
        <w:rPr>
          <w:noProof/>
        </w:rPr>
        <w:t>70</w:t>
      </w:r>
      <w:r>
        <w:rPr>
          <w:noProof/>
        </w:rPr>
        <w:fldChar w:fldCharType="end"/>
      </w:r>
    </w:p>
    <w:p w14:paraId="6242F3F7" w14:textId="24C07A55" w:rsidR="00EE278C" w:rsidRDefault="00EE278C">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_Toc214890800 \h </w:instrText>
      </w:r>
      <w:r>
        <w:rPr>
          <w:noProof/>
        </w:rPr>
      </w:r>
      <w:r>
        <w:rPr>
          <w:noProof/>
        </w:rPr>
        <w:fldChar w:fldCharType="separate"/>
      </w:r>
      <w:r>
        <w:rPr>
          <w:noProof/>
        </w:rPr>
        <w:t>70</w:t>
      </w:r>
      <w:r>
        <w:rPr>
          <w:noProof/>
        </w:rPr>
        <w:fldChar w:fldCharType="end"/>
      </w:r>
    </w:p>
    <w:p w14:paraId="3D9648D6" w14:textId="307F0507" w:rsidR="00EE278C" w:rsidRDefault="00EE278C">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_Toc214890801 \h </w:instrText>
      </w:r>
      <w:r>
        <w:rPr>
          <w:noProof/>
        </w:rPr>
      </w:r>
      <w:r>
        <w:rPr>
          <w:noProof/>
        </w:rPr>
        <w:fldChar w:fldCharType="separate"/>
      </w:r>
      <w:r>
        <w:rPr>
          <w:noProof/>
        </w:rPr>
        <w:t>70</w:t>
      </w:r>
      <w:r>
        <w:rPr>
          <w:noProof/>
        </w:rPr>
        <w:fldChar w:fldCharType="end"/>
      </w:r>
    </w:p>
    <w:p w14:paraId="4975081E" w14:textId="67953449" w:rsidR="00EE278C" w:rsidRDefault="00EE278C">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_Toc214890802 \h </w:instrText>
      </w:r>
      <w:r>
        <w:rPr>
          <w:noProof/>
        </w:rPr>
      </w:r>
      <w:r>
        <w:rPr>
          <w:noProof/>
        </w:rPr>
        <w:fldChar w:fldCharType="separate"/>
      </w:r>
      <w:r>
        <w:rPr>
          <w:noProof/>
        </w:rPr>
        <w:t>70</w:t>
      </w:r>
      <w:r>
        <w:rPr>
          <w:noProof/>
        </w:rPr>
        <w:fldChar w:fldCharType="end"/>
      </w:r>
    </w:p>
    <w:p w14:paraId="29C54097" w14:textId="7C84A168" w:rsidR="00EE278C" w:rsidRDefault="00EE278C">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_Toc214890803 \h </w:instrText>
      </w:r>
      <w:r>
        <w:rPr>
          <w:noProof/>
        </w:rPr>
      </w:r>
      <w:r>
        <w:rPr>
          <w:noProof/>
        </w:rPr>
        <w:fldChar w:fldCharType="separate"/>
      </w:r>
      <w:r>
        <w:rPr>
          <w:noProof/>
        </w:rPr>
        <w:t>70</w:t>
      </w:r>
      <w:r>
        <w:rPr>
          <w:noProof/>
        </w:rPr>
        <w:fldChar w:fldCharType="end"/>
      </w:r>
    </w:p>
    <w:p w14:paraId="0F4BA498" w14:textId="7018C709" w:rsidR="00EE278C" w:rsidRDefault="00EE278C">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_Toc214890804 \h </w:instrText>
      </w:r>
      <w:r>
        <w:rPr>
          <w:noProof/>
        </w:rPr>
      </w:r>
      <w:r>
        <w:rPr>
          <w:noProof/>
        </w:rPr>
        <w:fldChar w:fldCharType="separate"/>
      </w:r>
      <w:r>
        <w:rPr>
          <w:noProof/>
        </w:rPr>
        <w:t>70</w:t>
      </w:r>
      <w:r>
        <w:rPr>
          <w:noProof/>
        </w:rPr>
        <w:fldChar w:fldCharType="end"/>
      </w:r>
    </w:p>
    <w:p w14:paraId="63F6167C" w14:textId="0179A3AD" w:rsidR="00EE278C" w:rsidRDefault="00EE278C">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_Toc214890805 \h </w:instrText>
      </w:r>
      <w:r>
        <w:rPr>
          <w:noProof/>
        </w:rPr>
      </w:r>
      <w:r>
        <w:rPr>
          <w:noProof/>
        </w:rPr>
        <w:fldChar w:fldCharType="separate"/>
      </w:r>
      <w:r>
        <w:rPr>
          <w:noProof/>
        </w:rPr>
        <w:t>70</w:t>
      </w:r>
      <w:r>
        <w:rPr>
          <w:noProof/>
        </w:rPr>
        <w:fldChar w:fldCharType="end"/>
      </w:r>
    </w:p>
    <w:p w14:paraId="72C986E2" w14:textId="34343679" w:rsidR="00EE278C" w:rsidRDefault="00EE278C">
      <w:pPr>
        <w:pStyle w:val="TOC3"/>
        <w:rPr>
          <w:rFonts w:asciiTheme="minorHAnsi" w:eastAsiaTheme="minorEastAsia" w:hAnsiTheme="minorHAnsi" w:cstheme="minorBidi"/>
          <w:noProof/>
          <w:sz w:val="22"/>
          <w:szCs w:val="22"/>
          <w:lang w:val="en-US"/>
        </w:rPr>
      </w:pPr>
      <w:r>
        <w:rPr>
          <w:noProof/>
        </w:rPr>
        <w:lastRenderedPageBreak/>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_Toc214890806 \h </w:instrText>
      </w:r>
      <w:r>
        <w:rPr>
          <w:noProof/>
        </w:rPr>
      </w:r>
      <w:r>
        <w:rPr>
          <w:noProof/>
        </w:rPr>
        <w:fldChar w:fldCharType="separate"/>
      </w:r>
      <w:r>
        <w:rPr>
          <w:noProof/>
        </w:rPr>
        <w:t>71</w:t>
      </w:r>
      <w:r>
        <w:rPr>
          <w:noProof/>
        </w:rPr>
        <w:fldChar w:fldCharType="end"/>
      </w:r>
    </w:p>
    <w:p w14:paraId="38488543" w14:textId="40FE4848" w:rsidR="00EE278C" w:rsidRDefault="00EE278C">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_Toc214890807 \h </w:instrText>
      </w:r>
      <w:r>
        <w:rPr>
          <w:noProof/>
        </w:rPr>
      </w:r>
      <w:r>
        <w:rPr>
          <w:noProof/>
        </w:rPr>
        <w:fldChar w:fldCharType="separate"/>
      </w:r>
      <w:r>
        <w:rPr>
          <w:noProof/>
        </w:rPr>
        <w:t>71</w:t>
      </w:r>
      <w:r>
        <w:rPr>
          <w:noProof/>
        </w:rPr>
        <w:fldChar w:fldCharType="end"/>
      </w:r>
    </w:p>
    <w:p w14:paraId="512D2A3D" w14:textId="51F2B55F" w:rsidR="00EE278C" w:rsidRDefault="00EE278C">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992634">
        <w:rPr>
          <w:noProof/>
          <w:lang w:val="en-US"/>
        </w:rPr>
        <w:t>SDD_DataStorage</w:t>
      </w:r>
      <w:r>
        <w:rPr>
          <w:noProof/>
        </w:rPr>
        <w:t xml:space="preserve"> Service API</w:t>
      </w:r>
      <w:r>
        <w:rPr>
          <w:noProof/>
        </w:rPr>
        <w:tab/>
      </w:r>
      <w:r>
        <w:rPr>
          <w:noProof/>
        </w:rPr>
        <w:fldChar w:fldCharType="begin"/>
      </w:r>
      <w:r>
        <w:rPr>
          <w:noProof/>
        </w:rPr>
        <w:instrText xml:space="preserve"> PAGEREF _Toc214890808 \h </w:instrText>
      </w:r>
      <w:r>
        <w:rPr>
          <w:noProof/>
        </w:rPr>
      </w:r>
      <w:r>
        <w:rPr>
          <w:noProof/>
        </w:rPr>
        <w:fldChar w:fldCharType="separate"/>
      </w:r>
      <w:r>
        <w:rPr>
          <w:noProof/>
        </w:rPr>
        <w:t>72</w:t>
      </w:r>
      <w:r>
        <w:rPr>
          <w:noProof/>
        </w:rPr>
        <w:fldChar w:fldCharType="end"/>
      </w:r>
    </w:p>
    <w:p w14:paraId="4CBA4A44" w14:textId="651863A9"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_Toc214890809 \h </w:instrText>
      </w:r>
      <w:r>
        <w:rPr>
          <w:noProof/>
        </w:rPr>
      </w:r>
      <w:r>
        <w:rPr>
          <w:noProof/>
        </w:rPr>
        <w:fldChar w:fldCharType="separate"/>
      </w:r>
      <w:r>
        <w:rPr>
          <w:noProof/>
        </w:rPr>
        <w:t>72</w:t>
      </w:r>
      <w:r>
        <w:rPr>
          <w:noProof/>
        </w:rPr>
        <w:fldChar w:fldCharType="end"/>
      </w:r>
    </w:p>
    <w:p w14:paraId="21BFDFF5" w14:textId="64FB82A6"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_Toc214890810 \h </w:instrText>
      </w:r>
      <w:r>
        <w:rPr>
          <w:noProof/>
        </w:rPr>
      </w:r>
      <w:r>
        <w:rPr>
          <w:noProof/>
        </w:rPr>
        <w:fldChar w:fldCharType="separate"/>
      </w:r>
      <w:r>
        <w:rPr>
          <w:noProof/>
        </w:rPr>
        <w:t>72</w:t>
      </w:r>
      <w:r>
        <w:rPr>
          <w:noProof/>
        </w:rPr>
        <w:fldChar w:fldCharType="end"/>
      </w:r>
    </w:p>
    <w:p w14:paraId="58FF77E5" w14:textId="6C67A29C"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_Toc214890811 \h </w:instrText>
      </w:r>
      <w:r>
        <w:rPr>
          <w:noProof/>
        </w:rPr>
      </w:r>
      <w:r>
        <w:rPr>
          <w:noProof/>
        </w:rPr>
        <w:fldChar w:fldCharType="separate"/>
      </w:r>
      <w:r>
        <w:rPr>
          <w:noProof/>
        </w:rPr>
        <w:t>72</w:t>
      </w:r>
      <w:r>
        <w:rPr>
          <w:noProof/>
        </w:rPr>
        <w:fldChar w:fldCharType="end"/>
      </w:r>
    </w:p>
    <w:p w14:paraId="5BA76761" w14:textId="50EC2BEC"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_Toc214890812 \h </w:instrText>
      </w:r>
      <w:r>
        <w:rPr>
          <w:noProof/>
        </w:rPr>
      </w:r>
      <w:r>
        <w:rPr>
          <w:noProof/>
        </w:rPr>
        <w:fldChar w:fldCharType="separate"/>
      </w:r>
      <w:r>
        <w:rPr>
          <w:noProof/>
        </w:rPr>
        <w:t>72</w:t>
      </w:r>
      <w:r>
        <w:rPr>
          <w:noProof/>
        </w:rPr>
        <w:fldChar w:fldCharType="end"/>
      </w:r>
    </w:p>
    <w:p w14:paraId="4035D040" w14:textId="1CBFC2D3"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_Toc214890813 \h </w:instrText>
      </w:r>
      <w:r>
        <w:rPr>
          <w:noProof/>
        </w:rPr>
      </w:r>
      <w:r>
        <w:rPr>
          <w:noProof/>
        </w:rPr>
        <w:fldChar w:fldCharType="separate"/>
      </w:r>
      <w:r>
        <w:rPr>
          <w:noProof/>
        </w:rPr>
        <w:t>74</w:t>
      </w:r>
      <w:r>
        <w:rPr>
          <w:noProof/>
        </w:rPr>
        <w:fldChar w:fldCharType="end"/>
      </w:r>
    </w:p>
    <w:p w14:paraId="6B83032F" w14:textId="3621E668"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_Toc214890814 \h </w:instrText>
      </w:r>
      <w:r>
        <w:rPr>
          <w:noProof/>
        </w:rPr>
      </w:r>
      <w:r>
        <w:rPr>
          <w:noProof/>
        </w:rPr>
        <w:fldChar w:fldCharType="separate"/>
      </w:r>
      <w:r>
        <w:rPr>
          <w:noProof/>
        </w:rPr>
        <w:t>74</w:t>
      </w:r>
      <w:r>
        <w:rPr>
          <w:noProof/>
        </w:rPr>
        <w:fldChar w:fldCharType="end"/>
      </w:r>
    </w:p>
    <w:p w14:paraId="1C1E1D69" w14:textId="56212DB4"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_Toc214890815 \h </w:instrText>
      </w:r>
      <w:r>
        <w:rPr>
          <w:noProof/>
        </w:rPr>
      </w:r>
      <w:r>
        <w:rPr>
          <w:noProof/>
        </w:rPr>
        <w:fldChar w:fldCharType="separate"/>
      </w:r>
      <w:r>
        <w:rPr>
          <w:noProof/>
        </w:rPr>
        <w:t>74</w:t>
      </w:r>
      <w:r>
        <w:rPr>
          <w:noProof/>
        </w:rPr>
        <w:fldChar w:fldCharType="end"/>
      </w:r>
    </w:p>
    <w:p w14:paraId="4A5AF805" w14:textId="01A69D2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_Toc214890816 \h </w:instrText>
      </w:r>
      <w:r>
        <w:rPr>
          <w:noProof/>
        </w:rPr>
      </w:r>
      <w:r>
        <w:rPr>
          <w:noProof/>
        </w:rPr>
        <w:fldChar w:fldCharType="separate"/>
      </w:r>
      <w:r>
        <w:rPr>
          <w:noProof/>
        </w:rPr>
        <w:t>74</w:t>
      </w:r>
      <w:r>
        <w:rPr>
          <w:noProof/>
        </w:rPr>
        <w:fldChar w:fldCharType="end"/>
      </w:r>
    </w:p>
    <w:p w14:paraId="1EE9BE78" w14:textId="1C99ACB8"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_Toc214890817 \h </w:instrText>
      </w:r>
      <w:r>
        <w:rPr>
          <w:noProof/>
        </w:rPr>
      </w:r>
      <w:r>
        <w:rPr>
          <w:noProof/>
        </w:rPr>
        <w:fldChar w:fldCharType="separate"/>
      </w:r>
      <w:r>
        <w:rPr>
          <w:noProof/>
        </w:rPr>
        <w:t>76</w:t>
      </w:r>
      <w:r>
        <w:rPr>
          <w:noProof/>
        </w:rPr>
        <w:fldChar w:fldCharType="end"/>
      </w:r>
    </w:p>
    <w:p w14:paraId="083CD598" w14:textId="394D4656"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_Toc214890818 \h </w:instrText>
      </w:r>
      <w:r>
        <w:rPr>
          <w:noProof/>
        </w:rPr>
      </w:r>
      <w:r>
        <w:rPr>
          <w:noProof/>
        </w:rPr>
        <w:fldChar w:fldCharType="separate"/>
      </w:r>
      <w:r>
        <w:rPr>
          <w:noProof/>
        </w:rPr>
        <w:t>76</w:t>
      </w:r>
      <w:r>
        <w:rPr>
          <w:noProof/>
        </w:rPr>
        <w:fldChar w:fldCharType="end"/>
      </w:r>
    </w:p>
    <w:p w14:paraId="20DACD16" w14:textId="6FC0D5B5"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_Toc214890819 \h </w:instrText>
      </w:r>
      <w:r>
        <w:rPr>
          <w:noProof/>
        </w:rPr>
      </w:r>
      <w:r>
        <w:rPr>
          <w:noProof/>
        </w:rPr>
        <w:fldChar w:fldCharType="separate"/>
      </w:r>
      <w:r>
        <w:rPr>
          <w:noProof/>
        </w:rPr>
        <w:t>76</w:t>
      </w:r>
      <w:r>
        <w:rPr>
          <w:noProof/>
        </w:rPr>
        <w:fldChar w:fldCharType="end"/>
      </w:r>
    </w:p>
    <w:p w14:paraId="04FA868F" w14:textId="3FB94EA3"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_Toc214890820 \h </w:instrText>
      </w:r>
      <w:r>
        <w:rPr>
          <w:noProof/>
        </w:rPr>
      </w:r>
      <w:r>
        <w:rPr>
          <w:noProof/>
        </w:rPr>
        <w:fldChar w:fldCharType="separate"/>
      </w:r>
      <w:r>
        <w:rPr>
          <w:noProof/>
        </w:rPr>
        <w:t>76</w:t>
      </w:r>
      <w:r>
        <w:rPr>
          <w:noProof/>
        </w:rPr>
        <w:fldChar w:fldCharType="end"/>
      </w:r>
    </w:p>
    <w:p w14:paraId="1A08CCF4" w14:textId="6991ECFF"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_Toc214890821 \h </w:instrText>
      </w:r>
      <w:r>
        <w:rPr>
          <w:noProof/>
        </w:rPr>
      </w:r>
      <w:r>
        <w:rPr>
          <w:noProof/>
        </w:rPr>
        <w:fldChar w:fldCharType="separate"/>
      </w:r>
      <w:r>
        <w:rPr>
          <w:noProof/>
        </w:rPr>
        <w:t>76</w:t>
      </w:r>
      <w:r>
        <w:rPr>
          <w:noProof/>
        </w:rPr>
        <w:fldChar w:fldCharType="end"/>
      </w:r>
    </w:p>
    <w:p w14:paraId="5EAB7E89" w14:textId="16EDE842"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_Toc214890822 \h </w:instrText>
      </w:r>
      <w:r>
        <w:rPr>
          <w:noProof/>
        </w:rPr>
      </w:r>
      <w:r>
        <w:rPr>
          <w:noProof/>
        </w:rPr>
        <w:fldChar w:fldCharType="separate"/>
      </w:r>
      <w:r>
        <w:rPr>
          <w:noProof/>
        </w:rPr>
        <w:t>80</w:t>
      </w:r>
      <w:r>
        <w:rPr>
          <w:noProof/>
        </w:rPr>
        <w:fldChar w:fldCharType="end"/>
      </w:r>
    </w:p>
    <w:p w14:paraId="74223C10" w14:textId="60ACE1CB"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992634">
        <w:rPr>
          <w:noProof/>
        </w:rPr>
        <w:t>Data Storage Delivery Subscriptions</w:t>
      </w:r>
      <w:r>
        <w:rPr>
          <w:noProof/>
        </w:rPr>
        <w:tab/>
      </w:r>
      <w:r>
        <w:rPr>
          <w:noProof/>
        </w:rPr>
        <w:fldChar w:fldCharType="begin"/>
      </w:r>
      <w:r>
        <w:rPr>
          <w:noProof/>
        </w:rPr>
        <w:instrText xml:space="preserve"> PAGEREF _Toc214890823 \h </w:instrText>
      </w:r>
      <w:r>
        <w:rPr>
          <w:noProof/>
        </w:rPr>
      </w:r>
      <w:r>
        <w:rPr>
          <w:noProof/>
        </w:rPr>
        <w:fldChar w:fldCharType="separate"/>
      </w:r>
      <w:r>
        <w:rPr>
          <w:noProof/>
        </w:rPr>
        <w:t>81</w:t>
      </w:r>
      <w:r>
        <w:rPr>
          <w:noProof/>
        </w:rPr>
        <w:fldChar w:fldCharType="end"/>
      </w:r>
    </w:p>
    <w:p w14:paraId="60671A09" w14:textId="24B037D4"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_Toc214890824 \h </w:instrText>
      </w:r>
      <w:r>
        <w:rPr>
          <w:noProof/>
        </w:rPr>
      </w:r>
      <w:r>
        <w:rPr>
          <w:noProof/>
        </w:rPr>
        <w:fldChar w:fldCharType="separate"/>
      </w:r>
      <w:r>
        <w:rPr>
          <w:noProof/>
        </w:rPr>
        <w:t>81</w:t>
      </w:r>
      <w:r>
        <w:rPr>
          <w:noProof/>
        </w:rPr>
        <w:fldChar w:fldCharType="end"/>
      </w:r>
    </w:p>
    <w:p w14:paraId="6E5EBE95" w14:textId="2CD8D5A3"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_Toc214890825 \h </w:instrText>
      </w:r>
      <w:r>
        <w:rPr>
          <w:noProof/>
        </w:rPr>
      </w:r>
      <w:r>
        <w:rPr>
          <w:noProof/>
        </w:rPr>
        <w:fldChar w:fldCharType="separate"/>
      </w:r>
      <w:r>
        <w:rPr>
          <w:noProof/>
        </w:rPr>
        <w:t>81</w:t>
      </w:r>
      <w:r>
        <w:rPr>
          <w:noProof/>
        </w:rPr>
        <w:fldChar w:fldCharType="end"/>
      </w:r>
    </w:p>
    <w:p w14:paraId="43C248DF" w14:textId="417FB8DE"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_Toc214890826 \h </w:instrText>
      </w:r>
      <w:r>
        <w:rPr>
          <w:noProof/>
        </w:rPr>
      </w:r>
      <w:r>
        <w:rPr>
          <w:noProof/>
        </w:rPr>
        <w:fldChar w:fldCharType="separate"/>
      </w:r>
      <w:r>
        <w:rPr>
          <w:noProof/>
        </w:rPr>
        <w:t>81</w:t>
      </w:r>
      <w:r>
        <w:rPr>
          <w:noProof/>
        </w:rPr>
        <w:fldChar w:fldCharType="end"/>
      </w:r>
    </w:p>
    <w:p w14:paraId="0F727ED6" w14:textId="6201D00C"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_Toc214890827 \h </w:instrText>
      </w:r>
      <w:r>
        <w:rPr>
          <w:noProof/>
        </w:rPr>
      </w:r>
      <w:r>
        <w:rPr>
          <w:noProof/>
        </w:rPr>
        <w:fldChar w:fldCharType="separate"/>
      </w:r>
      <w:r>
        <w:rPr>
          <w:noProof/>
        </w:rPr>
        <w:t>82</w:t>
      </w:r>
      <w:r>
        <w:rPr>
          <w:noProof/>
        </w:rPr>
        <w:fldChar w:fldCharType="end"/>
      </w:r>
    </w:p>
    <w:p w14:paraId="367899D4" w14:textId="3591A71E"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992634">
        <w:rPr>
          <w:noProof/>
        </w:rPr>
        <w:t>Data Storage Delivery Subscription</w:t>
      </w:r>
      <w:r>
        <w:rPr>
          <w:noProof/>
        </w:rPr>
        <w:tab/>
      </w:r>
      <w:r>
        <w:rPr>
          <w:noProof/>
        </w:rPr>
        <w:fldChar w:fldCharType="begin"/>
      </w:r>
      <w:r>
        <w:rPr>
          <w:noProof/>
        </w:rPr>
        <w:instrText xml:space="preserve"> PAGEREF _Toc214890828 \h </w:instrText>
      </w:r>
      <w:r>
        <w:rPr>
          <w:noProof/>
        </w:rPr>
      </w:r>
      <w:r>
        <w:rPr>
          <w:noProof/>
        </w:rPr>
        <w:fldChar w:fldCharType="separate"/>
      </w:r>
      <w:r>
        <w:rPr>
          <w:noProof/>
        </w:rPr>
        <w:t>82</w:t>
      </w:r>
      <w:r>
        <w:rPr>
          <w:noProof/>
        </w:rPr>
        <w:fldChar w:fldCharType="end"/>
      </w:r>
    </w:p>
    <w:p w14:paraId="4BB23BCC" w14:textId="1EABB99B"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_Toc214890829 \h </w:instrText>
      </w:r>
      <w:r>
        <w:rPr>
          <w:noProof/>
        </w:rPr>
      </w:r>
      <w:r>
        <w:rPr>
          <w:noProof/>
        </w:rPr>
        <w:fldChar w:fldCharType="separate"/>
      </w:r>
      <w:r>
        <w:rPr>
          <w:noProof/>
        </w:rPr>
        <w:t>82</w:t>
      </w:r>
      <w:r>
        <w:rPr>
          <w:noProof/>
        </w:rPr>
        <w:fldChar w:fldCharType="end"/>
      </w:r>
    </w:p>
    <w:p w14:paraId="0FACDC86" w14:textId="26E3E24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_Toc214890830 \h </w:instrText>
      </w:r>
      <w:r>
        <w:rPr>
          <w:noProof/>
        </w:rPr>
      </w:r>
      <w:r>
        <w:rPr>
          <w:noProof/>
        </w:rPr>
        <w:fldChar w:fldCharType="separate"/>
      </w:r>
      <w:r>
        <w:rPr>
          <w:noProof/>
        </w:rPr>
        <w:t>82</w:t>
      </w:r>
      <w:r>
        <w:rPr>
          <w:noProof/>
        </w:rPr>
        <w:fldChar w:fldCharType="end"/>
      </w:r>
    </w:p>
    <w:p w14:paraId="7594CB3B" w14:textId="492ACB04"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_Toc214890831 \h </w:instrText>
      </w:r>
      <w:r>
        <w:rPr>
          <w:noProof/>
        </w:rPr>
      </w:r>
      <w:r>
        <w:rPr>
          <w:noProof/>
        </w:rPr>
        <w:fldChar w:fldCharType="separate"/>
      </w:r>
      <w:r>
        <w:rPr>
          <w:noProof/>
        </w:rPr>
        <w:t>82</w:t>
      </w:r>
      <w:r>
        <w:rPr>
          <w:noProof/>
        </w:rPr>
        <w:fldChar w:fldCharType="end"/>
      </w:r>
    </w:p>
    <w:p w14:paraId="68458C5E" w14:textId="75998953"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_Toc214890832 \h </w:instrText>
      </w:r>
      <w:r>
        <w:rPr>
          <w:noProof/>
        </w:rPr>
      </w:r>
      <w:r>
        <w:rPr>
          <w:noProof/>
        </w:rPr>
        <w:fldChar w:fldCharType="separate"/>
      </w:r>
      <w:r>
        <w:rPr>
          <w:noProof/>
        </w:rPr>
        <w:t>86</w:t>
      </w:r>
      <w:r>
        <w:rPr>
          <w:noProof/>
        </w:rPr>
        <w:fldChar w:fldCharType="end"/>
      </w:r>
    </w:p>
    <w:p w14:paraId="4F26EEC1" w14:textId="3C05A7D7"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_Toc214890833 \h </w:instrText>
      </w:r>
      <w:r>
        <w:rPr>
          <w:noProof/>
        </w:rPr>
      </w:r>
      <w:r>
        <w:rPr>
          <w:noProof/>
        </w:rPr>
        <w:fldChar w:fldCharType="separate"/>
      </w:r>
      <w:r>
        <w:rPr>
          <w:noProof/>
        </w:rPr>
        <w:t>86</w:t>
      </w:r>
      <w:r>
        <w:rPr>
          <w:noProof/>
        </w:rPr>
        <w:fldChar w:fldCharType="end"/>
      </w:r>
    </w:p>
    <w:p w14:paraId="23A23E94" w14:textId="57FBD21E"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_Toc214890834 \h </w:instrText>
      </w:r>
      <w:r>
        <w:rPr>
          <w:noProof/>
        </w:rPr>
      </w:r>
      <w:r>
        <w:rPr>
          <w:noProof/>
        </w:rPr>
        <w:fldChar w:fldCharType="separate"/>
      </w:r>
      <w:r>
        <w:rPr>
          <w:noProof/>
        </w:rPr>
        <w:t>86</w:t>
      </w:r>
      <w:r>
        <w:rPr>
          <w:noProof/>
        </w:rPr>
        <w:fldChar w:fldCharType="end"/>
      </w:r>
    </w:p>
    <w:p w14:paraId="22476CCA" w14:textId="018D2591"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_Toc214890835 \h </w:instrText>
      </w:r>
      <w:r>
        <w:rPr>
          <w:noProof/>
        </w:rPr>
      </w:r>
      <w:r>
        <w:rPr>
          <w:noProof/>
        </w:rPr>
        <w:fldChar w:fldCharType="separate"/>
      </w:r>
      <w:r>
        <w:rPr>
          <w:noProof/>
        </w:rPr>
        <w:t>87</w:t>
      </w:r>
      <w:r>
        <w:rPr>
          <w:noProof/>
        </w:rPr>
        <w:fldChar w:fldCharType="end"/>
      </w:r>
    </w:p>
    <w:p w14:paraId="29253DA0" w14:textId="438F41C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_Toc214890836 \h </w:instrText>
      </w:r>
      <w:r>
        <w:rPr>
          <w:noProof/>
        </w:rPr>
      </w:r>
      <w:r>
        <w:rPr>
          <w:noProof/>
        </w:rPr>
        <w:fldChar w:fldCharType="separate"/>
      </w:r>
      <w:r>
        <w:rPr>
          <w:noProof/>
        </w:rPr>
        <w:t>87</w:t>
      </w:r>
      <w:r>
        <w:rPr>
          <w:noProof/>
        </w:rPr>
        <w:fldChar w:fldCharType="end"/>
      </w:r>
    </w:p>
    <w:p w14:paraId="14B9FE77" w14:textId="08E0AF1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_Toc214890837 \h </w:instrText>
      </w:r>
      <w:r>
        <w:rPr>
          <w:noProof/>
        </w:rPr>
      </w:r>
      <w:r>
        <w:rPr>
          <w:noProof/>
        </w:rPr>
        <w:fldChar w:fldCharType="separate"/>
      </w:r>
      <w:r>
        <w:rPr>
          <w:noProof/>
        </w:rPr>
        <w:t>87</w:t>
      </w:r>
      <w:r>
        <w:rPr>
          <w:noProof/>
        </w:rPr>
        <w:fldChar w:fldCharType="end"/>
      </w:r>
    </w:p>
    <w:p w14:paraId="3E63DED1" w14:textId="766EBAE0"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_Toc214890838 \h </w:instrText>
      </w:r>
      <w:r>
        <w:rPr>
          <w:noProof/>
        </w:rPr>
      </w:r>
      <w:r>
        <w:rPr>
          <w:noProof/>
        </w:rPr>
        <w:fldChar w:fldCharType="separate"/>
      </w:r>
      <w:r>
        <w:rPr>
          <w:noProof/>
        </w:rPr>
        <w:t>88</w:t>
      </w:r>
      <w:r>
        <w:rPr>
          <w:noProof/>
        </w:rPr>
        <w:fldChar w:fldCharType="end"/>
      </w:r>
    </w:p>
    <w:p w14:paraId="1867CBA0" w14:textId="245E4791"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_Toc214890839 \h </w:instrText>
      </w:r>
      <w:r>
        <w:rPr>
          <w:noProof/>
        </w:rPr>
      </w:r>
      <w:r>
        <w:rPr>
          <w:noProof/>
        </w:rPr>
        <w:fldChar w:fldCharType="separate"/>
      </w:r>
      <w:r>
        <w:rPr>
          <w:noProof/>
        </w:rPr>
        <w:t>88</w:t>
      </w:r>
      <w:r>
        <w:rPr>
          <w:noProof/>
        </w:rPr>
        <w:fldChar w:fldCharType="end"/>
      </w:r>
    </w:p>
    <w:p w14:paraId="60FB687A" w14:textId="5B41F89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_Toc214890840 \h </w:instrText>
      </w:r>
      <w:r>
        <w:rPr>
          <w:noProof/>
        </w:rPr>
      </w:r>
      <w:r>
        <w:rPr>
          <w:noProof/>
        </w:rPr>
        <w:fldChar w:fldCharType="separate"/>
      </w:r>
      <w:r>
        <w:rPr>
          <w:noProof/>
        </w:rPr>
        <w:t>88</w:t>
      </w:r>
      <w:r>
        <w:rPr>
          <w:noProof/>
        </w:rPr>
        <w:fldChar w:fldCharType="end"/>
      </w:r>
    </w:p>
    <w:p w14:paraId="27E408BB" w14:textId="26CBCD19"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_Toc214890841 \h </w:instrText>
      </w:r>
      <w:r>
        <w:rPr>
          <w:noProof/>
        </w:rPr>
      </w:r>
      <w:r>
        <w:rPr>
          <w:noProof/>
        </w:rPr>
        <w:fldChar w:fldCharType="separate"/>
      </w:r>
      <w:r>
        <w:rPr>
          <w:noProof/>
        </w:rPr>
        <w:t>89</w:t>
      </w:r>
      <w:r>
        <w:rPr>
          <w:noProof/>
        </w:rPr>
        <w:fldChar w:fldCharType="end"/>
      </w:r>
    </w:p>
    <w:p w14:paraId="722FC3CC" w14:textId="02A7705F"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_Toc214890842 \h </w:instrText>
      </w:r>
      <w:r>
        <w:rPr>
          <w:noProof/>
        </w:rPr>
      </w:r>
      <w:r>
        <w:rPr>
          <w:noProof/>
        </w:rPr>
        <w:fldChar w:fldCharType="separate"/>
      </w:r>
      <w:r>
        <w:rPr>
          <w:noProof/>
        </w:rPr>
        <w:t>89</w:t>
      </w:r>
      <w:r>
        <w:rPr>
          <w:noProof/>
        </w:rPr>
        <w:fldChar w:fldCharType="end"/>
      </w:r>
    </w:p>
    <w:p w14:paraId="2D776F75" w14:textId="5BEAE671"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992634">
        <w:rPr>
          <w:noProof/>
          <w:lang w:val="en-US"/>
        </w:rPr>
        <w:t xml:space="preserve">Data </w:t>
      </w:r>
      <w:r>
        <w:rPr>
          <w:noProof/>
          <w:lang w:eastAsia="zh-CN"/>
        </w:rPr>
        <w:t>Management and/or Status Information</w:t>
      </w:r>
      <w:r w:rsidRPr="00992634">
        <w:rPr>
          <w:rFonts w:cs="Arial"/>
          <w:noProof/>
        </w:rPr>
        <w:t xml:space="preserve"> Notification</w:t>
      </w:r>
      <w:r>
        <w:rPr>
          <w:noProof/>
        </w:rPr>
        <w:tab/>
      </w:r>
      <w:r>
        <w:rPr>
          <w:noProof/>
        </w:rPr>
        <w:fldChar w:fldCharType="begin"/>
      </w:r>
      <w:r>
        <w:rPr>
          <w:noProof/>
        </w:rPr>
        <w:instrText xml:space="preserve"> PAGEREF _Toc214890843 \h </w:instrText>
      </w:r>
      <w:r>
        <w:rPr>
          <w:noProof/>
        </w:rPr>
      </w:r>
      <w:r>
        <w:rPr>
          <w:noProof/>
        </w:rPr>
        <w:fldChar w:fldCharType="separate"/>
      </w:r>
      <w:r>
        <w:rPr>
          <w:noProof/>
        </w:rPr>
        <w:t>90</w:t>
      </w:r>
      <w:r>
        <w:rPr>
          <w:noProof/>
        </w:rPr>
        <w:fldChar w:fldCharType="end"/>
      </w:r>
    </w:p>
    <w:p w14:paraId="59FBA934" w14:textId="69F503B2"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_Toc214890844 \h </w:instrText>
      </w:r>
      <w:r>
        <w:rPr>
          <w:noProof/>
        </w:rPr>
      </w:r>
      <w:r>
        <w:rPr>
          <w:noProof/>
        </w:rPr>
        <w:fldChar w:fldCharType="separate"/>
      </w:r>
      <w:r>
        <w:rPr>
          <w:noProof/>
        </w:rPr>
        <w:t>90</w:t>
      </w:r>
      <w:r>
        <w:rPr>
          <w:noProof/>
        </w:rPr>
        <w:fldChar w:fldCharType="end"/>
      </w:r>
    </w:p>
    <w:p w14:paraId="26971798" w14:textId="35775844"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_Toc214890845 \h </w:instrText>
      </w:r>
      <w:r>
        <w:rPr>
          <w:noProof/>
        </w:rPr>
      </w:r>
      <w:r>
        <w:rPr>
          <w:noProof/>
        </w:rPr>
        <w:fldChar w:fldCharType="separate"/>
      </w:r>
      <w:r>
        <w:rPr>
          <w:noProof/>
        </w:rPr>
        <w:t>90</w:t>
      </w:r>
      <w:r>
        <w:rPr>
          <w:noProof/>
        </w:rPr>
        <w:fldChar w:fldCharType="end"/>
      </w:r>
    </w:p>
    <w:p w14:paraId="0D70E4AF" w14:textId="5382894D"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_Toc214890846 \h </w:instrText>
      </w:r>
      <w:r>
        <w:rPr>
          <w:noProof/>
        </w:rPr>
      </w:r>
      <w:r>
        <w:rPr>
          <w:noProof/>
        </w:rPr>
        <w:fldChar w:fldCharType="separate"/>
      </w:r>
      <w:r>
        <w:rPr>
          <w:noProof/>
        </w:rPr>
        <w:t>90</w:t>
      </w:r>
      <w:r>
        <w:rPr>
          <w:noProof/>
        </w:rPr>
        <w:fldChar w:fldCharType="end"/>
      </w:r>
    </w:p>
    <w:p w14:paraId="3F01C579" w14:textId="178B72A2" w:rsidR="00EE278C" w:rsidRDefault="00EE27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_Toc214890847 \h </w:instrText>
      </w:r>
      <w:r>
        <w:rPr>
          <w:noProof/>
        </w:rPr>
      </w:r>
      <w:r>
        <w:rPr>
          <w:noProof/>
        </w:rPr>
        <w:fldChar w:fldCharType="separate"/>
      </w:r>
      <w:r>
        <w:rPr>
          <w:noProof/>
        </w:rPr>
        <w:t>90</w:t>
      </w:r>
      <w:r>
        <w:rPr>
          <w:noProof/>
        </w:rPr>
        <w:fldChar w:fldCharType="end"/>
      </w:r>
    </w:p>
    <w:p w14:paraId="420179C4" w14:textId="7934E5F6"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992634">
        <w:rPr>
          <w:noProof/>
        </w:rPr>
        <w:t>Data Storage Delivery</w:t>
      </w:r>
      <w:r>
        <w:rPr>
          <w:noProof/>
        </w:rPr>
        <w:t xml:space="preserve"> Notification</w:t>
      </w:r>
      <w:r>
        <w:rPr>
          <w:noProof/>
        </w:rPr>
        <w:tab/>
      </w:r>
      <w:r>
        <w:rPr>
          <w:noProof/>
        </w:rPr>
        <w:fldChar w:fldCharType="begin"/>
      </w:r>
      <w:r>
        <w:rPr>
          <w:noProof/>
        </w:rPr>
        <w:instrText xml:space="preserve"> PAGEREF _Toc214890848 \h </w:instrText>
      </w:r>
      <w:r>
        <w:rPr>
          <w:noProof/>
        </w:rPr>
      </w:r>
      <w:r>
        <w:rPr>
          <w:noProof/>
        </w:rPr>
        <w:fldChar w:fldCharType="separate"/>
      </w:r>
      <w:r>
        <w:rPr>
          <w:noProof/>
        </w:rPr>
        <w:t>91</w:t>
      </w:r>
      <w:r>
        <w:rPr>
          <w:noProof/>
        </w:rPr>
        <w:fldChar w:fldCharType="end"/>
      </w:r>
    </w:p>
    <w:p w14:paraId="4DA920A1" w14:textId="048CF1E6"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_Toc214890849 \h </w:instrText>
      </w:r>
      <w:r>
        <w:rPr>
          <w:noProof/>
        </w:rPr>
      </w:r>
      <w:r>
        <w:rPr>
          <w:noProof/>
        </w:rPr>
        <w:fldChar w:fldCharType="separate"/>
      </w:r>
      <w:r>
        <w:rPr>
          <w:noProof/>
        </w:rPr>
        <w:t>91</w:t>
      </w:r>
      <w:r>
        <w:rPr>
          <w:noProof/>
        </w:rPr>
        <w:fldChar w:fldCharType="end"/>
      </w:r>
    </w:p>
    <w:p w14:paraId="6C55A4D1" w14:textId="276FA408"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_Toc214890850 \h </w:instrText>
      </w:r>
      <w:r>
        <w:rPr>
          <w:noProof/>
        </w:rPr>
      </w:r>
      <w:r>
        <w:rPr>
          <w:noProof/>
        </w:rPr>
        <w:fldChar w:fldCharType="separate"/>
      </w:r>
      <w:r>
        <w:rPr>
          <w:noProof/>
        </w:rPr>
        <w:t>91</w:t>
      </w:r>
      <w:r>
        <w:rPr>
          <w:noProof/>
        </w:rPr>
        <w:fldChar w:fldCharType="end"/>
      </w:r>
    </w:p>
    <w:p w14:paraId="2CA0C815" w14:textId="48B8870D"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_Toc214890851 \h </w:instrText>
      </w:r>
      <w:r>
        <w:rPr>
          <w:noProof/>
        </w:rPr>
      </w:r>
      <w:r>
        <w:rPr>
          <w:noProof/>
        </w:rPr>
        <w:fldChar w:fldCharType="separate"/>
      </w:r>
      <w:r>
        <w:rPr>
          <w:noProof/>
        </w:rPr>
        <w:t>91</w:t>
      </w:r>
      <w:r>
        <w:rPr>
          <w:noProof/>
        </w:rPr>
        <w:fldChar w:fldCharType="end"/>
      </w:r>
    </w:p>
    <w:p w14:paraId="2F28A5AC" w14:textId="31499F41" w:rsidR="00EE278C" w:rsidRDefault="00EE27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.5.3.3.1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_Toc214890852 \h </w:instrText>
      </w:r>
      <w:r>
        <w:rPr>
          <w:noProof/>
        </w:rPr>
      </w:r>
      <w:r>
        <w:rPr>
          <w:noProof/>
        </w:rPr>
        <w:fldChar w:fldCharType="separate"/>
      </w:r>
      <w:r>
        <w:rPr>
          <w:noProof/>
        </w:rPr>
        <w:t>91</w:t>
      </w:r>
      <w:r>
        <w:rPr>
          <w:noProof/>
        </w:rPr>
        <w:fldChar w:fldCharType="end"/>
      </w:r>
    </w:p>
    <w:p w14:paraId="45687B5F" w14:textId="41A3DC87"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_Toc214890853 \h </w:instrText>
      </w:r>
      <w:r>
        <w:rPr>
          <w:noProof/>
        </w:rPr>
      </w:r>
      <w:r>
        <w:rPr>
          <w:noProof/>
        </w:rPr>
        <w:fldChar w:fldCharType="separate"/>
      </w:r>
      <w:r>
        <w:rPr>
          <w:noProof/>
        </w:rPr>
        <w:t>92</w:t>
      </w:r>
      <w:r>
        <w:rPr>
          <w:noProof/>
        </w:rPr>
        <w:fldChar w:fldCharType="end"/>
      </w:r>
    </w:p>
    <w:p w14:paraId="5451B4B7" w14:textId="00B63D92"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_Toc214890854 \h </w:instrText>
      </w:r>
      <w:r>
        <w:rPr>
          <w:noProof/>
        </w:rPr>
      </w:r>
      <w:r>
        <w:rPr>
          <w:noProof/>
        </w:rPr>
        <w:fldChar w:fldCharType="separate"/>
      </w:r>
      <w:r>
        <w:rPr>
          <w:noProof/>
        </w:rPr>
        <w:t>92</w:t>
      </w:r>
      <w:r>
        <w:rPr>
          <w:noProof/>
        </w:rPr>
        <w:fldChar w:fldCharType="end"/>
      </w:r>
    </w:p>
    <w:p w14:paraId="5D8EBC13" w14:textId="1E823E30" w:rsidR="00EE278C" w:rsidRDefault="00EE278C">
      <w:pPr>
        <w:pStyle w:val="TOC4"/>
        <w:rPr>
          <w:rFonts w:asciiTheme="minorHAnsi" w:eastAsiaTheme="minorEastAsia" w:hAnsiTheme="minorHAnsi" w:cstheme="minorBidi"/>
          <w:noProof/>
          <w:sz w:val="22"/>
          <w:szCs w:val="22"/>
          <w:lang w:val="en-US"/>
        </w:rPr>
      </w:pPr>
      <w:r>
        <w:rPr>
          <w:noProof/>
          <w:lang w:eastAsia="zh-CN"/>
        </w:rPr>
        <w:t>6.2</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_Toc214890855 \h </w:instrText>
      </w:r>
      <w:r>
        <w:rPr>
          <w:noProof/>
        </w:rPr>
      </w:r>
      <w:r>
        <w:rPr>
          <w:noProof/>
        </w:rPr>
        <w:fldChar w:fldCharType="separate"/>
      </w:r>
      <w:r>
        <w:rPr>
          <w:noProof/>
        </w:rPr>
        <w:t>94</w:t>
      </w:r>
      <w:r>
        <w:rPr>
          <w:noProof/>
        </w:rPr>
        <w:fldChar w:fldCharType="end"/>
      </w:r>
    </w:p>
    <w:p w14:paraId="47D21ECF" w14:textId="3ADCDB4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_Toc214890856 \h </w:instrText>
      </w:r>
      <w:r>
        <w:rPr>
          <w:noProof/>
        </w:rPr>
      </w:r>
      <w:r>
        <w:rPr>
          <w:noProof/>
        </w:rPr>
        <w:fldChar w:fldCharType="separate"/>
      </w:r>
      <w:r>
        <w:rPr>
          <w:noProof/>
        </w:rPr>
        <w:t>94</w:t>
      </w:r>
      <w:r>
        <w:rPr>
          <w:noProof/>
        </w:rPr>
        <w:fldChar w:fldCharType="end"/>
      </w:r>
    </w:p>
    <w:p w14:paraId="62F4D958" w14:textId="680D326A"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_Toc214890857 \h </w:instrText>
      </w:r>
      <w:r>
        <w:rPr>
          <w:noProof/>
        </w:rPr>
      </w:r>
      <w:r>
        <w:rPr>
          <w:noProof/>
        </w:rPr>
        <w:fldChar w:fldCharType="separate"/>
      </w:r>
      <w:r>
        <w:rPr>
          <w:noProof/>
        </w:rPr>
        <w:t>94</w:t>
      </w:r>
      <w:r>
        <w:rPr>
          <w:noProof/>
        </w:rPr>
        <w:fldChar w:fldCharType="end"/>
      </w:r>
    </w:p>
    <w:p w14:paraId="6642DF41" w14:textId="4BAB624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_Toc214890858 \h </w:instrText>
      </w:r>
      <w:r>
        <w:rPr>
          <w:noProof/>
        </w:rPr>
      </w:r>
      <w:r>
        <w:rPr>
          <w:noProof/>
        </w:rPr>
        <w:fldChar w:fldCharType="separate"/>
      </w:r>
      <w:r>
        <w:rPr>
          <w:noProof/>
        </w:rPr>
        <w:t>94</w:t>
      </w:r>
      <w:r>
        <w:rPr>
          <w:noProof/>
        </w:rPr>
        <w:fldChar w:fldCharType="end"/>
      </w:r>
    </w:p>
    <w:p w14:paraId="2E7BBC19" w14:textId="3292326E"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_Toc214890859 \h </w:instrText>
      </w:r>
      <w:r>
        <w:rPr>
          <w:noProof/>
        </w:rPr>
      </w:r>
      <w:r>
        <w:rPr>
          <w:noProof/>
        </w:rPr>
        <w:fldChar w:fldCharType="separate"/>
      </w:r>
      <w:r>
        <w:rPr>
          <w:noProof/>
        </w:rPr>
        <w:t>94</w:t>
      </w:r>
      <w:r>
        <w:rPr>
          <w:noProof/>
        </w:rPr>
        <w:fldChar w:fldCharType="end"/>
      </w:r>
    </w:p>
    <w:p w14:paraId="5BEBCBBE" w14:textId="605A335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_Toc214890860 \h </w:instrText>
      </w:r>
      <w:r>
        <w:rPr>
          <w:noProof/>
        </w:rPr>
      </w:r>
      <w:r>
        <w:rPr>
          <w:noProof/>
        </w:rPr>
        <w:fldChar w:fldCharType="separate"/>
      </w:r>
      <w:r>
        <w:rPr>
          <w:noProof/>
        </w:rPr>
        <w:t>95</w:t>
      </w:r>
      <w:r>
        <w:rPr>
          <w:noProof/>
        </w:rPr>
        <w:fldChar w:fldCharType="end"/>
      </w:r>
    </w:p>
    <w:p w14:paraId="7FF42EDB" w14:textId="2C2488F5"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_Toc214890861 \h </w:instrText>
      </w:r>
      <w:r>
        <w:rPr>
          <w:noProof/>
        </w:rPr>
      </w:r>
      <w:r>
        <w:rPr>
          <w:noProof/>
        </w:rPr>
        <w:fldChar w:fldCharType="separate"/>
      </w:r>
      <w:r>
        <w:rPr>
          <w:noProof/>
        </w:rPr>
        <w:t>95</w:t>
      </w:r>
      <w:r>
        <w:rPr>
          <w:noProof/>
        </w:rPr>
        <w:fldChar w:fldCharType="end"/>
      </w:r>
    </w:p>
    <w:p w14:paraId="55B68AE8" w14:textId="6F1AEA0F"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_Toc214890862 \h </w:instrText>
      </w:r>
      <w:r>
        <w:rPr>
          <w:noProof/>
        </w:rPr>
      </w:r>
      <w:r>
        <w:rPr>
          <w:noProof/>
        </w:rPr>
        <w:fldChar w:fldCharType="separate"/>
      </w:r>
      <w:r>
        <w:rPr>
          <w:noProof/>
        </w:rPr>
        <w:t>95</w:t>
      </w:r>
      <w:r>
        <w:rPr>
          <w:noProof/>
        </w:rPr>
        <w:fldChar w:fldCharType="end"/>
      </w:r>
    </w:p>
    <w:p w14:paraId="56FBD027" w14:textId="72EED8EE"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_Toc214890863 \h </w:instrText>
      </w:r>
      <w:r>
        <w:rPr>
          <w:noProof/>
        </w:rPr>
      </w:r>
      <w:r>
        <w:rPr>
          <w:noProof/>
        </w:rPr>
        <w:fldChar w:fldCharType="separate"/>
      </w:r>
      <w:r>
        <w:rPr>
          <w:noProof/>
        </w:rPr>
        <w:t>96</w:t>
      </w:r>
      <w:r>
        <w:rPr>
          <w:noProof/>
        </w:rPr>
        <w:fldChar w:fldCharType="end"/>
      </w:r>
    </w:p>
    <w:p w14:paraId="156D5B43" w14:textId="4EBC19E3"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_Toc214890864 \h </w:instrText>
      </w:r>
      <w:r>
        <w:rPr>
          <w:noProof/>
        </w:rPr>
      </w:r>
      <w:r>
        <w:rPr>
          <w:noProof/>
        </w:rPr>
        <w:fldChar w:fldCharType="separate"/>
      </w:r>
      <w:r>
        <w:rPr>
          <w:noProof/>
        </w:rPr>
        <w:t>96</w:t>
      </w:r>
      <w:r>
        <w:rPr>
          <w:noProof/>
        </w:rPr>
        <w:fldChar w:fldCharType="end"/>
      </w:r>
    </w:p>
    <w:p w14:paraId="1F52CCD1" w14:textId="5DC08CDD"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_Toc214890865 \h </w:instrText>
      </w:r>
      <w:r>
        <w:rPr>
          <w:noProof/>
        </w:rPr>
      </w:r>
      <w:r>
        <w:rPr>
          <w:noProof/>
        </w:rPr>
        <w:fldChar w:fldCharType="separate"/>
      </w:r>
      <w:r>
        <w:rPr>
          <w:noProof/>
        </w:rPr>
        <w:t>97</w:t>
      </w:r>
      <w:r>
        <w:rPr>
          <w:noProof/>
        </w:rPr>
        <w:fldChar w:fldCharType="end"/>
      </w:r>
    </w:p>
    <w:p w14:paraId="46883F99" w14:textId="554F4DB6"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_Toc214890866 \h </w:instrText>
      </w:r>
      <w:r>
        <w:rPr>
          <w:noProof/>
        </w:rPr>
      </w:r>
      <w:r>
        <w:rPr>
          <w:noProof/>
        </w:rPr>
        <w:fldChar w:fldCharType="separate"/>
      </w:r>
      <w:r>
        <w:rPr>
          <w:noProof/>
        </w:rPr>
        <w:t>97</w:t>
      </w:r>
      <w:r>
        <w:rPr>
          <w:noProof/>
        </w:rPr>
        <w:fldChar w:fldCharType="end"/>
      </w:r>
    </w:p>
    <w:p w14:paraId="73FCA9F8" w14:textId="3B163BB7" w:rsidR="00EE278C" w:rsidRDefault="00EE278C">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_Toc214890867 \h </w:instrText>
      </w:r>
      <w:r>
        <w:rPr>
          <w:noProof/>
        </w:rPr>
      </w:r>
      <w:r>
        <w:rPr>
          <w:noProof/>
        </w:rPr>
        <w:fldChar w:fldCharType="separate"/>
      </w:r>
      <w:r>
        <w:rPr>
          <w:noProof/>
        </w:rPr>
        <w:t>97</w:t>
      </w:r>
      <w:r>
        <w:rPr>
          <w:noProof/>
        </w:rPr>
        <w:fldChar w:fldCharType="end"/>
      </w:r>
    </w:p>
    <w:p w14:paraId="3F1183AF" w14:textId="6D17D28C"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_Toc214890868 \h </w:instrText>
      </w:r>
      <w:r>
        <w:rPr>
          <w:noProof/>
        </w:rPr>
      </w:r>
      <w:r>
        <w:rPr>
          <w:noProof/>
        </w:rPr>
        <w:fldChar w:fldCharType="separate"/>
      </w:r>
      <w:r>
        <w:rPr>
          <w:noProof/>
        </w:rPr>
        <w:t>98</w:t>
      </w:r>
      <w:r>
        <w:rPr>
          <w:noProof/>
        </w:rPr>
        <w:fldChar w:fldCharType="end"/>
      </w:r>
    </w:p>
    <w:p w14:paraId="1DF59C54" w14:textId="0B9EF8BC"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_Toc214890869 \h </w:instrText>
      </w:r>
      <w:r>
        <w:rPr>
          <w:noProof/>
        </w:rPr>
      </w:r>
      <w:r>
        <w:rPr>
          <w:noProof/>
        </w:rPr>
        <w:fldChar w:fldCharType="separate"/>
      </w:r>
      <w:r>
        <w:rPr>
          <w:noProof/>
        </w:rPr>
        <w:t>98</w:t>
      </w:r>
      <w:r>
        <w:rPr>
          <w:noProof/>
        </w:rPr>
        <w:fldChar w:fldCharType="end"/>
      </w:r>
    </w:p>
    <w:p w14:paraId="727B0E7D" w14:textId="0CA8147E"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_Toc214890870 \h </w:instrText>
      </w:r>
      <w:r>
        <w:rPr>
          <w:noProof/>
        </w:rPr>
      </w:r>
      <w:r>
        <w:rPr>
          <w:noProof/>
        </w:rPr>
        <w:fldChar w:fldCharType="separate"/>
      </w:r>
      <w:r>
        <w:rPr>
          <w:noProof/>
        </w:rPr>
        <w:t>98</w:t>
      </w:r>
      <w:r>
        <w:rPr>
          <w:noProof/>
        </w:rPr>
        <w:fldChar w:fldCharType="end"/>
      </w:r>
    </w:p>
    <w:p w14:paraId="75E7D8A7" w14:textId="306416DB"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_Toc214890871 \h </w:instrText>
      </w:r>
      <w:r>
        <w:rPr>
          <w:noProof/>
        </w:rPr>
      </w:r>
      <w:r>
        <w:rPr>
          <w:noProof/>
        </w:rPr>
        <w:fldChar w:fldCharType="separate"/>
      </w:r>
      <w:r>
        <w:rPr>
          <w:noProof/>
        </w:rPr>
        <w:t>99</w:t>
      </w:r>
      <w:r>
        <w:rPr>
          <w:noProof/>
        </w:rPr>
        <w:fldChar w:fldCharType="end"/>
      </w:r>
    </w:p>
    <w:p w14:paraId="5A6F79A0" w14:textId="48401892" w:rsidR="00EE278C" w:rsidRDefault="00EE278C">
      <w:pPr>
        <w:pStyle w:val="TOC4"/>
        <w:rPr>
          <w:rFonts w:asciiTheme="minorHAnsi" w:eastAsiaTheme="minorEastAsia" w:hAnsiTheme="minorHAnsi" w:cstheme="minorBidi"/>
          <w:noProof/>
          <w:sz w:val="22"/>
          <w:szCs w:val="22"/>
          <w:lang w:val="en-US"/>
        </w:rPr>
      </w:pPr>
      <w:r>
        <w:rPr>
          <w:noProof/>
          <w:lang w:eastAsia="zh-CN"/>
        </w:rPr>
        <w:t>6.2</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_Toc214890872 \h </w:instrText>
      </w:r>
      <w:r>
        <w:rPr>
          <w:noProof/>
        </w:rPr>
      </w:r>
      <w:r>
        <w:rPr>
          <w:noProof/>
        </w:rPr>
        <w:fldChar w:fldCharType="separate"/>
      </w:r>
      <w:r>
        <w:rPr>
          <w:noProof/>
        </w:rPr>
        <w:t>99</w:t>
      </w:r>
      <w:r>
        <w:rPr>
          <w:noProof/>
        </w:rPr>
        <w:fldChar w:fldCharType="end"/>
      </w:r>
    </w:p>
    <w:p w14:paraId="0199CBD1" w14:textId="0C820E9C"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_Toc214890873 \h </w:instrText>
      </w:r>
      <w:r>
        <w:rPr>
          <w:noProof/>
        </w:rPr>
      </w:r>
      <w:r>
        <w:rPr>
          <w:noProof/>
        </w:rPr>
        <w:fldChar w:fldCharType="separate"/>
      </w:r>
      <w:r>
        <w:rPr>
          <w:noProof/>
        </w:rPr>
        <w:t>99</w:t>
      </w:r>
      <w:r>
        <w:rPr>
          <w:noProof/>
        </w:rPr>
        <w:fldChar w:fldCharType="end"/>
      </w:r>
    </w:p>
    <w:p w14:paraId="042CB87E" w14:textId="2AB8200F"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_Toc214890874 \h </w:instrText>
      </w:r>
      <w:r>
        <w:rPr>
          <w:noProof/>
        </w:rPr>
      </w:r>
      <w:r>
        <w:rPr>
          <w:noProof/>
        </w:rPr>
        <w:fldChar w:fldCharType="separate"/>
      </w:r>
      <w:r>
        <w:rPr>
          <w:noProof/>
        </w:rPr>
        <w:t>99</w:t>
      </w:r>
      <w:r>
        <w:rPr>
          <w:noProof/>
        </w:rPr>
        <w:fldChar w:fldCharType="end"/>
      </w:r>
    </w:p>
    <w:p w14:paraId="42AE69A7" w14:textId="63FCE7B8"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_Toc214890875 \h </w:instrText>
      </w:r>
      <w:r>
        <w:rPr>
          <w:noProof/>
        </w:rPr>
      </w:r>
      <w:r>
        <w:rPr>
          <w:noProof/>
        </w:rPr>
        <w:fldChar w:fldCharType="separate"/>
      </w:r>
      <w:r>
        <w:rPr>
          <w:noProof/>
        </w:rPr>
        <w:t>99</w:t>
      </w:r>
      <w:r>
        <w:rPr>
          <w:noProof/>
        </w:rPr>
        <w:fldChar w:fldCharType="end"/>
      </w:r>
    </w:p>
    <w:p w14:paraId="381813A1" w14:textId="3DAEEF83"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_Toc214890876 \h </w:instrText>
      </w:r>
      <w:r>
        <w:rPr>
          <w:noProof/>
        </w:rPr>
      </w:r>
      <w:r>
        <w:rPr>
          <w:noProof/>
        </w:rPr>
        <w:fldChar w:fldCharType="separate"/>
      </w:r>
      <w:r>
        <w:rPr>
          <w:noProof/>
        </w:rPr>
        <w:t>99</w:t>
      </w:r>
      <w:r>
        <w:rPr>
          <w:noProof/>
        </w:rPr>
        <w:fldChar w:fldCharType="end"/>
      </w:r>
    </w:p>
    <w:p w14:paraId="0EB5C78E" w14:textId="46F97DCA"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_Toc214890877 \h </w:instrText>
      </w:r>
      <w:r>
        <w:rPr>
          <w:noProof/>
        </w:rPr>
      </w:r>
      <w:r>
        <w:rPr>
          <w:noProof/>
        </w:rPr>
        <w:fldChar w:fldCharType="separate"/>
      </w:r>
      <w:r>
        <w:rPr>
          <w:noProof/>
        </w:rPr>
        <w:t>100</w:t>
      </w:r>
      <w:r>
        <w:rPr>
          <w:noProof/>
        </w:rPr>
        <w:fldChar w:fldCharType="end"/>
      </w:r>
    </w:p>
    <w:p w14:paraId="6EB551AC" w14:textId="7FC509E7" w:rsidR="00EE278C" w:rsidRDefault="00EE278C">
      <w:pPr>
        <w:pStyle w:val="TOC4"/>
        <w:rPr>
          <w:rFonts w:asciiTheme="minorHAnsi" w:eastAsiaTheme="minorEastAsia" w:hAnsiTheme="minorHAnsi" w:cstheme="minorBidi"/>
          <w:noProof/>
          <w:sz w:val="22"/>
          <w:szCs w:val="22"/>
          <w:lang w:val="en-US"/>
        </w:rPr>
      </w:pPr>
      <w:r>
        <w:rPr>
          <w:noProof/>
          <w:lang w:eastAsia="zh-CN"/>
        </w:rPr>
        <w:t>6.2</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_Toc214890878 \h </w:instrText>
      </w:r>
      <w:r>
        <w:rPr>
          <w:noProof/>
        </w:rPr>
      </w:r>
      <w:r>
        <w:rPr>
          <w:noProof/>
        </w:rPr>
        <w:fldChar w:fldCharType="separate"/>
      </w:r>
      <w:r>
        <w:rPr>
          <w:noProof/>
        </w:rPr>
        <w:t>100</w:t>
      </w:r>
      <w:r>
        <w:rPr>
          <w:noProof/>
        </w:rPr>
        <w:fldChar w:fldCharType="end"/>
      </w:r>
    </w:p>
    <w:p w14:paraId="3D0B3170" w14:textId="5CCE1DBF" w:rsidR="00EE278C" w:rsidRDefault="00EE278C">
      <w:pPr>
        <w:pStyle w:val="TOC5"/>
        <w:rPr>
          <w:rFonts w:asciiTheme="minorHAnsi" w:eastAsiaTheme="minorEastAsia" w:hAnsiTheme="minorHAnsi" w:cstheme="minorBidi"/>
          <w:noProof/>
          <w:sz w:val="22"/>
          <w:szCs w:val="22"/>
          <w:lang w:val="en-US"/>
        </w:rPr>
      </w:pPr>
      <w:r>
        <w:rPr>
          <w:noProof/>
          <w:lang w:eastAsia="zh-CN"/>
        </w:rPr>
        <w:t>6.2</w:t>
      </w:r>
      <w:r w:rsidRPr="00992634">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_Toc214890879 \h </w:instrText>
      </w:r>
      <w:r>
        <w:rPr>
          <w:noProof/>
        </w:rPr>
      </w:r>
      <w:r>
        <w:rPr>
          <w:noProof/>
        </w:rPr>
        <w:fldChar w:fldCharType="separate"/>
      </w:r>
      <w:r>
        <w:rPr>
          <w:noProof/>
        </w:rPr>
        <w:t>100</w:t>
      </w:r>
      <w:r>
        <w:rPr>
          <w:noProof/>
        </w:rPr>
        <w:fldChar w:fldCharType="end"/>
      </w:r>
    </w:p>
    <w:p w14:paraId="71747C90" w14:textId="0DB51764"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_Toc214890880 \h </w:instrText>
      </w:r>
      <w:r>
        <w:rPr>
          <w:noProof/>
        </w:rPr>
      </w:r>
      <w:r>
        <w:rPr>
          <w:noProof/>
        </w:rPr>
        <w:fldChar w:fldCharType="separate"/>
      </w:r>
      <w:r>
        <w:rPr>
          <w:noProof/>
        </w:rPr>
        <w:t>100</w:t>
      </w:r>
      <w:r>
        <w:rPr>
          <w:noProof/>
        </w:rPr>
        <w:fldChar w:fldCharType="end"/>
      </w:r>
    </w:p>
    <w:p w14:paraId="1CDB8937" w14:textId="6566167E"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_Toc214890881 \h </w:instrText>
      </w:r>
      <w:r>
        <w:rPr>
          <w:noProof/>
        </w:rPr>
      </w:r>
      <w:r>
        <w:rPr>
          <w:noProof/>
        </w:rPr>
        <w:fldChar w:fldCharType="separate"/>
      </w:r>
      <w:r>
        <w:rPr>
          <w:noProof/>
        </w:rPr>
        <w:t>100</w:t>
      </w:r>
      <w:r>
        <w:rPr>
          <w:noProof/>
        </w:rPr>
        <w:fldChar w:fldCharType="end"/>
      </w:r>
    </w:p>
    <w:p w14:paraId="2D2BC1D9" w14:textId="6FDF9BEC"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_Toc214890882 \h </w:instrText>
      </w:r>
      <w:r>
        <w:rPr>
          <w:noProof/>
        </w:rPr>
      </w:r>
      <w:r>
        <w:rPr>
          <w:noProof/>
        </w:rPr>
        <w:fldChar w:fldCharType="separate"/>
      </w:r>
      <w:r>
        <w:rPr>
          <w:noProof/>
        </w:rPr>
        <w:t>100</w:t>
      </w:r>
      <w:r>
        <w:rPr>
          <w:noProof/>
        </w:rPr>
        <w:fldChar w:fldCharType="end"/>
      </w:r>
    </w:p>
    <w:p w14:paraId="02B86486" w14:textId="283E390A"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_Toc214890883 \h </w:instrText>
      </w:r>
      <w:r>
        <w:rPr>
          <w:noProof/>
        </w:rPr>
      </w:r>
      <w:r>
        <w:rPr>
          <w:noProof/>
        </w:rPr>
        <w:fldChar w:fldCharType="separate"/>
      </w:r>
      <w:r>
        <w:rPr>
          <w:noProof/>
        </w:rPr>
        <w:t>100</w:t>
      </w:r>
      <w:r>
        <w:rPr>
          <w:noProof/>
        </w:rPr>
        <w:fldChar w:fldCharType="end"/>
      </w:r>
    </w:p>
    <w:p w14:paraId="76F50F1D" w14:textId="13BEFCA8"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_Toc214890884 \h </w:instrText>
      </w:r>
      <w:r>
        <w:rPr>
          <w:noProof/>
        </w:rPr>
      </w:r>
      <w:r>
        <w:rPr>
          <w:noProof/>
        </w:rPr>
        <w:fldChar w:fldCharType="separate"/>
      </w:r>
      <w:r>
        <w:rPr>
          <w:noProof/>
        </w:rPr>
        <w:t>100</w:t>
      </w:r>
      <w:r>
        <w:rPr>
          <w:noProof/>
        </w:rPr>
        <w:fldChar w:fldCharType="end"/>
      </w:r>
    </w:p>
    <w:p w14:paraId="3251D2B6" w14:textId="5689903D"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_Toc214890885 \h </w:instrText>
      </w:r>
      <w:r>
        <w:rPr>
          <w:noProof/>
        </w:rPr>
      </w:r>
      <w:r>
        <w:rPr>
          <w:noProof/>
        </w:rPr>
        <w:fldChar w:fldCharType="separate"/>
      </w:r>
      <w:r>
        <w:rPr>
          <w:noProof/>
        </w:rPr>
        <w:t>101</w:t>
      </w:r>
      <w:r>
        <w:rPr>
          <w:noProof/>
        </w:rPr>
        <w:fldChar w:fldCharType="end"/>
      </w:r>
    </w:p>
    <w:p w14:paraId="080D4E63" w14:textId="671AAA75"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_Toc214890886 \h </w:instrText>
      </w:r>
      <w:r>
        <w:rPr>
          <w:noProof/>
        </w:rPr>
      </w:r>
      <w:r>
        <w:rPr>
          <w:noProof/>
        </w:rPr>
        <w:fldChar w:fldCharType="separate"/>
      </w:r>
      <w:r>
        <w:rPr>
          <w:noProof/>
        </w:rPr>
        <w:t>101</w:t>
      </w:r>
      <w:r>
        <w:rPr>
          <w:noProof/>
        </w:rPr>
        <w:fldChar w:fldCharType="end"/>
      </w:r>
    </w:p>
    <w:p w14:paraId="0184DD46" w14:textId="0F1E05C7"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_Toc214890887 \h </w:instrText>
      </w:r>
      <w:r>
        <w:rPr>
          <w:noProof/>
        </w:rPr>
      </w:r>
      <w:r>
        <w:rPr>
          <w:noProof/>
        </w:rPr>
        <w:fldChar w:fldCharType="separate"/>
      </w:r>
      <w:r>
        <w:rPr>
          <w:noProof/>
        </w:rPr>
        <w:t>101</w:t>
      </w:r>
      <w:r>
        <w:rPr>
          <w:noProof/>
        </w:rPr>
        <w:fldChar w:fldCharType="end"/>
      </w:r>
    </w:p>
    <w:p w14:paraId="61296779" w14:textId="6F57487A" w:rsidR="00EE278C" w:rsidRDefault="00EE278C">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992634">
        <w:rPr>
          <w:noProof/>
          <w:lang w:val="en-US"/>
        </w:rPr>
        <w:t>SDD_DDContext</w:t>
      </w:r>
      <w:r>
        <w:rPr>
          <w:noProof/>
        </w:rPr>
        <w:t xml:space="preserve"> Service API</w:t>
      </w:r>
      <w:r>
        <w:rPr>
          <w:noProof/>
        </w:rPr>
        <w:tab/>
      </w:r>
      <w:r>
        <w:rPr>
          <w:noProof/>
        </w:rPr>
        <w:fldChar w:fldCharType="begin"/>
      </w:r>
      <w:r>
        <w:rPr>
          <w:noProof/>
        </w:rPr>
        <w:instrText xml:space="preserve"> PAGEREF _Toc214890888 \h </w:instrText>
      </w:r>
      <w:r>
        <w:rPr>
          <w:noProof/>
        </w:rPr>
      </w:r>
      <w:r>
        <w:rPr>
          <w:noProof/>
        </w:rPr>
        <w:fldChar w:fldCharType="separate"/>
      </w:r>
      <w:r>
        <w:rPr>
          <w:noProof/>
        </w:rPr>
        <w:t>102</w:t>
      </w:r>
      <w:r>
        <w:rPr>
          <w:noProof/>
        </w:rPr>
        <w:fldChar w:fldCharType="end"/>
      </w:r>
    </w:p>
    <w:p w14:paraId="0C736AC6" w14:textId="445818BB" w:rsidR="00EE278C" w:rsidRDefault="00EE278C">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_Toc214890889 \h </w:instrText>
      </w:r>
      <w:r>
        <w:rPr>
          <w:noProof/>
        </w:rPr>
      </w:r>
      <w:r>
        <w:rPr>
          <w:noProof/>
        </w:rPr>
        <w:fldChar w:fldCharType="separate"/>
      </w:r>
      <w:r>
        <w:rPr>
          <w:noProof/>
        </w:rPr>
        <w:t>102</w:t>
      </w:r>
      <w:r>
        <w:rPr>
          <w:noProof/>
        </w:rPr>
        <w:fldChar w:fldCharType="end"/>
      </w:r>
    </w:p>
    <w:p w14:paraId="42D3D664" w14:textId="0FB253EA" w:rsidR="00EE278C" w:rsidRDefault="00EE278C">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_Toc214890890 \h </w:instrText>
      </w:r>
      <w:r>
        <w:rPr>
          <w:noProof/>
        </w:rPr>
      </w:r>
      <w:r>
        <w:rPr>
          <w:noProof/>
        </w:rPr>
        <w:fldChar w:fldCharType="separate"/>
      </w:r>
      <w:r>
        <w:rPr>
          <w:noProof/>
        </w:rPr>
        <w:t>102</w:t>
      </w:r>
      <w:r>
        <w:rPr>
          <w:noProof/>
        </w:rPr>
        <w:fldChar w:fldCharType="end"/>
      </w:r>
    </w:p>
    <w:p w14:paraId="53D49777" w14:textId="55B7CD80" w:rsidR="00EE278C" w:rsidRDefault="00EE278C">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_Toc214890891 \h </w:instrText>
      </w:r>
      <w:r>
        <w:rPr>
          <w:noProof/>
        </w:rPr>
      </w:r>
      <w:r>
        <w:rPr>
          <w:noProof/>
        </w:rPr>
        <w:fldChar w:fldCharType="separate"/>
      </w:r>
      <w:r>
        <w:rPr>
          <w:noProof/>
        </w:rPr>
        <w:t>102</w:t>
      </w:r>
      <w:r>
        <w:rPr>
          <w:noProof/>
        </w:rPr>
        <w:fldChar w:fldCharType="end"/>
      </w:r>
    </w:p>
    <w:p w14:paraId="1DC3819B" w14:textId="381C1D42" w:rsidR="00EE278C" w:rsidRDefault="00EE278C">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_Toc214890892 \h </w:instrText>
      </w:r>
      <w:r>
        <w:rPr>
          <w:noProof/>
        </w:rPr>
      </w:r>
      <w:r>
        <w:rPr>
          <w:noProof/>
        </w:rPr>
        <w:fldChar w:fldCharType="separate"/>
      </w:r>
      <w:r>
        <w:rPr>
          <w:noProof/>
        </w:rPr>
        <w:t>102</w:t>
      </w:r>
      <w:r>
        <w:rPr>
          <w:noProof/>
        </w:rPr>
        <w:fldChar w:fldCharType="end"/>
      </w:r>
    </w:p>
    <w:p w14:paraId="704FD4D2" w14:textId="0D6CE73B" w:rsidR="00EE278C" w:rsidRDefault="00EE278C">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_Toc214890893 \h </w:instrText>
      </w:r>
      <w:r>
        <w:rPr>
          <w:noProof/>
        </w:rPr>
      </w:r>
      <w:r>
        <w:rPr>
          <w:noProof/>
        </w:rPr>
        <w:fldChar w:fldCharType="separate"/>
      </w:r>
      <w:r>
        <w:rPr>
          <w:noProof/>
        </w:rPr>
        <w:t>103</w:t>
      </w:r>
      <w:r>
        <w:rPr>
          <w:noProof/>
        </w:rPr>
        <w:fldChar w:fldCharType="end"/>
      </w:r>
    </w:p>
    <w:p w14:paraId="41A4815D" w14:textId="48E5A11B" w:rsidR="00EE278C" w:rsidRDefault="00EE278C">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_Toc214890894 \h </w:instrText>
      </w:r>
      <w:r>
        <w:rPr>
          <w:noProof/>
        </w:rPr>
      </w:r>
      <w:r>
        <w:rPr>
          <w:noProof/>
        </w:rPr>
        <w:fldChar w:fldCharType="separate"/>
      </w:r>
      <w:r>
        <w:rPr>
          <w:noProof/>
        </w:rPr>
        <w:t>103</w:t>
      </w:r>
      <w:r>
        <w:rPr>
          <w:noProof/>
        </w:rPr>
        <w:fldChar w:fldCharType="end"/>
      </w:r>
    </w:p>
    <w:p w14:paraId="5F03970A" w14:textId="7C8EB474" w:rsidR="00EE278C" w:rsidRDefault="00EE278C">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_Toc214890895 \h </w:instrText>
      </w:r>
      <w:r>
        <w:rPr>
          <w:noProof/>
        </w:rPr>
      </w:r>
      <w:r>
        <w:rPr>
          <w:noProof/>
        </w:rPr>
        <w:fldChar w:fldCharType="separate"/>
      </w:r>
      <w:r>
        <w:rPr>
          <w:noProof/>
        </w:rPr>
        <w:t>103</w:t>
      </w:r>
      <w:r>
        <w:rPr>
          <w:noProof/>
        </w:rPr>
        <w:fldChar w:fldCharType="end"/>
      </w:r>
    </w:p>
    <w:p w14:paraId="27C634B3" w14:textId="548AA52D" w:rsidR="00EE278C" w:rsidRDefault="00EE278C">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_Toc214890896 \h </w:instrText>
      </w:r>
      <w:r>
        <w:rPr>
          <w:noProof/>
        </w:rPr>
      </w:r>
      <w:r>
        <w:rPr>
          <w:noProof/>
        </w:rPr>
        <w:fldChar w:fldCharType="separate"/>
      </w:r>
      <w:r>
        <w:rPr>
          <w:noProof/>
        </w:rPr>
        <w:t>103</w:t>
      </w:r>
      <w:r>
        <w:rPr>
          <w:noProof/>
        </w:rPr>
        <w:fldChar w:fldCharType="end"/>
      </w:r>
    </w:p>
    <w:p w14:paraId="79E0773D" w14:textId="0BFE9C50" w:rsidR="00EE278C" w:rsidRDefault="00EE278C">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_Toc214890897 \h </w:instrText>
      </w:r>
      <w:r>
        <w:rPr>
          <w:noProof/>
        </w:rPr>
      </w:r>
      <w:r>
        <w:rPr>
          <w:noProof/>
        </w:rPr>
        <w:fldChar w:fldCharType="separate"/>
      </w:r>
      <w:r>
        <w:rPr>
          <w:noProof/>
        </w:rPr>
        <w:t>106</w:t>
      </w:r>
      <w:r>
        <w:rPr>
          <w:noProof/>
        </w:rPr>
        <w:fldChar w:fldCharType="end"/>
      </w:r>
    </w:p>
    <w:p w14:paraId="334B528D" w14:textId="73884DED" w:rsidR="00EE278C" w:rsidRDefault="00EE278C">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_Toc214890898 \h </w:instrText>
      </w:r>
      <w:r>
        <w:rPr>
          <w:noProof/>
        </w:rPr>
      </w:r>
      <w:r>
        <w:rPr>
          <w:noProof/>
        </w:rPr>
        <w:fldChar w:fldCharType="separate"/>
      </w:r>
      <w:r>
        <w:rPr>
          <w:noProof/>
        </w:rPr>
        <w:t>106</w:t>
      </w:r>
      <w:r>
        <w:rPr>
          <w:noProof/>
        </w:rPr>
        <w:fldChar w:fldCharType="end"/>
      </w:r>
    </w:p>
    <w:p w14:paraId="6BAABA92" w14:textId="0A1B9BA9" w:rsidR="00EE278C" w:rsidRDefault="00EE278C">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_Toc214890899 \h </w:instrText>
      </w:r>
      <w:r>
        <w:rPr>
          <w:noProof/>
        </w:rPr>
      </w:r>
      <w:r>
        <w:rPr>
          <w:noProof/>
        </w:rPr>
        <w:fldChar w:fldCharType="separate"/>
      </w:r>
      <w:r>
        <w:rPr>
          <w:noProof/>
        </w:rPr>
        <w:t>106</w:t>
      </w:r>
      <w:r>
        <w:rPr>
          <w:noProof/>
        </w:rPr>
        <w:fldChar w:fldCharType="end"/>
      </w:r>
    </w:p>
    <w:p w14:paraId="0FC45A98" w14:textId="0E78A547" w:rsidR="00EE278C" w:rsidRDefault="00EE278C">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_Toc214890900 \h </w:instrText>
      </w:r>
      <w:r>
        <w:rPr>
          <w:noProof/>
        </w:rPr>
      </w:r>
      <w:r>
        <w:rPr>
          <w:noProof/>
        </w:rPr>
        <w:fldChar w:fldCharType="separate"/>
      </w:r>
      <w:r>
        <w:rPr>
          <w:noProof/>
        </w:rPr>
        <w:t>106</w:t>
      </w:r>
      <w:r>
        <w:rPr>
          <w:noProof/>
        </w:rPr>
        <w:fldChar w:fldCharType="end"/>
      </w:r>
    </w:p>
    <w:p w14:paraId="7AD42DE4" w14:textId="44051594" w:rsidR="00EE278C" w:rsidRDefault="00EE278C">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_Toc214890901 \h </w:instrText>
      </w:r>
      <w:r>
        <w:rPr>
          <w:noProof/>
        </w:rPr>
      </w:r>
      <w:r>
        <w:rPr>
          <w:noProof/>
        </w:rPr>
        <w:fldChar w:fldCharType="separate"/>
      </w:r>
      <w:r>
        <w:rPr>
          <w:noProof/>
        </w:rPr>
        <w:t>106</w:t>
      </w:r>
      <w:r>
        <w:rPr>
          <w:noProof/>
        </w:rPr>
        <w:fldChar w:fldCharType="end"/>
      </w:r>
    </w:p>
    <w:p w14:paraId="38F17844" w14:textId="6FFCFBE0" w:rsidR="00EE278C" w:rsidRDefault="00EE278C">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_Toc214890902 \h </w:instrText>
      </w:r>
      <w:r>
        <w:rPr>
          <w:noProof/>
        </w:rPr>
      </w:r>
      <w:r>
        <w:rPr>
          <w:noProof/>
        </w:rPr>
        <w:fldChar w:fldCharType="separate"/>
      </w:r>
      <w:r>
        <w:rPr>
          <w:noProof/>
        </w:rPr>
        <w:t>106</w:t>
      </w:r>
      <w:r>
        <w:rPr>
          <w:noProof/>
        </w:rPr>
        <w:fldChar w:fldCharType="end"/>
      </w:r>
    </w:p>
    <w:p w14:paraId="229FAD09" w14:textId="2814D95A" w:rsidR="00EE278C" w:rsidRDefault="00EE278C">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_Toc214890903 \h </w:instrText>
      </w:r>
      <w:r>
        <w:rPr>
          <w:noProof/>
        </w:rPr>
      </w:r>
      <w:r>
        <w:rPr>
          <w:noProof/>
        </w:rPr>
        <w:fldChar w:fldCharType="separate"/>
      </w:r>
      <w:r>
        <w:rPr>
          <w:noProof/>
        </w:rPr>
        <w:t>107</w:t>
      </w:r>
      <w:r>
        <w:rPr>
          <w:noProof/>
        </w:rPr>
        <w:fldChar w:fldCharType="end"/>
      </w:r>
    </w:p>
    <w:p w14:paraId="62BDEE0F" w14:textId="3E53916C" w:rsidR="00EE278C" w:rsidRDefault="00EE278C">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_Toc214890904 \h </w:instrText>
      </w:r>
      <w:r>
        <w:rPr>
          <w:noProof/>
        </w:rPr>
      </w:r>
      <w:r>
        <w:rPr>
          <w:noProof/>
        </w:rPr>
        <w:fldChar w:fldCharType="separate"/>
      </w:r>
      <w:r>
        <w:rPr>
          <w:noProof/>
        </w:rPr>
        <w:t>107</w:t>
      </w:r>
      <w:r>
        <w:rPr>
          <w:noProof/>
        </w:rPr>
        <w:fldChar w:fldCharType="end"/>
      </w:r>
    </w:p>
    <w:p w14:paraId="2B62B3B4" w14:textId="4ACCC8C0" w:rsidR="00EE278C" w:rsidRDefault="00EE278C">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992634">
        <w:rPr>
          <w:noProof/>
          <w:lang w:val="en-US"/>
        </w:rPr>
        <w:t xml:space="preserve">ACR Event </w:t>
      </w:r>
      <w:r w:rsidRPr="00992634">
        <w:rPr>
          <w:rFonts w:cs="Arial"/>
          <w:noProof/>
        </w:rPr>
        <w:t>Notification</w:t>
      </w:r>
      <w:r>
        <w:rPr>
          <w:noProof/>
        </w:rPr>
        <w:tab/>
      </w:r>
      <w:r>
        <w:rPr>
          <w:noProof/>
        </w:rPr>
        <w:fldChar w:fldCharType="begin"/>
      </w:r>
      <w:r>
        <w:rPr>
          <w:noProof/>
        </w:rPr>
        <w:instrText xml:space="preserve"> PAGEREF _Toc214890905 \h </w:instrText>
      </w:r>
      <w:r>
        <w:rPr>
          <w:noProof/>
        </w:rPr>
      </w:r>
      <w:r>
        <w:rPr>
          <w:noProof/>
        </w:rPr>
        <w:fldChar w:fldCharType="separate"/>
      </w:r>
      <w:r>
        <w:rPr>
          <w:noProof/>
        </w:rPr>
        <w:t>108</w:t>
      </w:r>
      <w:r>
        <w:rPr>
          <w:noProof/>
        </w:rPr>
        <w:fldChar w:fldCharType="end"/>
      </w:r>
    </w:p>
    <w:p w14:paraId="0494DCB5" w14:textId="42B39828" w:rsidR="00EE278C" w:rsidRDefault="00EE278C">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_Toc214890906 \h </w:instrText>
      </w:r>
      <w:r>
        <w:rPr>
          <w:noProof/>
        </w:rPr>
      </w:r>
      <w:r>
        <w:rPr>
          <w:noProof/>
        </w:rPr>
        <w:fldChar w:fldCharType="separate"/>
      </w:r>
      <w:r>
        <w:rPr>
          <w:noProof/>
        </w:rPr>
        <w:t>108</w:t>
      </w:r>
      <w:r>
        <w:rPr>
          <w:noProof/>
        </w:rPr>
        <w:fldChar w:fldCharType="end"/>
      </w:r>
    </w:p>
    <w:p w14:paraId="5DE3B6D6" w14:textId="2B566B17" w:rsidR="00EE278C" w:rsidRDefault="00EE278C">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_Toc214890907 \h </w:instrText>
      </w:r>
      <w:r>
        <w:rPr>
          <w:noProof/>
        </w:rPr>
      </w:r>
      <w:r>
        <w:rPr>
          <w:noProof/>
        </w:rPr>
        <w:fldChar w:fldCharType="separate"/>
      </w:r>
      <w:r>
        <w:rPr>
          <w:noProof/>
        </w:rPr>
        <w:t>108</w:t>
      </w:r>
      <w:r>
        <w:rPr>
          <w:noProof/>
        </w:rPr>
        <w:fldChar w:fldCharType="end"/>
      </w:r>
    </w:p>
    <w:p w14:paraId="03EA1A98" w14:textId="27BE56A7" w:rsidR="00EE278C" w:rsidRDefault="00EE278C">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_Toc214890908 \h </w:instrText>
      </w:r>
      <w:r>
        <w:rPr>
          <w:noProof/>
        </w:rPr>
      </w:r>
      <w:r>
        <w:rPr>
          <w:noProof/>
        </w:rPr>
        <w:fldChar w:fldCharType="separate"/>
      </w:r>
      <w:r>
        <w:rPr>
          <w:noProof/>
        </w:rPr>
        <w:t>108</w:t>
      </w:r>
      <w:r>
        <w:rPr>
          <w:noProof/>
        </w:rPr>
        <w:fldChar w:fldCharType="end"/>
      </w:r>
    </w:p>
    <w:p w14:paraId="470AED72" w14:textId="01246176" w:rsidR="00EE278C" w:rsidRDefault="00EE27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6.3.5</w:t>
      </w:r>
      <w:r>
        <w:rPr>
          <w:noProof/>
        </w:rPr>
        <w:t>.2.3.1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_Toc214890909 \h </w:instrText>
      </w:r>
      <w:r>
        <w:rPr>
          <w:noProof/>
        </w:rPr>
      </w:r>
      <w:r>
        <w:rPr>
          <w:noProof/>
        </w:rPr>
        <w:fldChar w:fldCharType="separate"/>
      </w:r>
      <w:r>
        <w:rPr>
          <w:noProof/>
        </w:rPr>
        <w:t>108</w:t>
      </w:r>
      <w:r>
        <w:rPr>
          <w:noProof/>
        </w:rPr>
        <w:fldChar w:fldCharType="end"/>
      </w:r>
    </w:p>
    <w:p w14:paraId="0943F90C" w14:textId="65D86202" w:rsidR="00EE278C" w:rsidRDefault="00EE278C">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_Toc214890910 \h </w:instrText>
      </w:r>
      <w:r>
        <w:rPr>
          <w:noProof/>
        </w:rPr>
      </w:r>
      <w:r>
        <w:rPr>
          <w:noProof/>
        </w:rPr>
        <w:fldChar w:fldCharType="separate"/>
      </w:r>
      <w:r>
        <w:rPr>
          <w:noProof/>
        </w:rPr>
        <w:t>109</w:t>
      </w:r>
      <w:r>
        <w:rPr>
          <w:noProof/>
        </w:rPr>
        <w:fldChar w:fldCharType="end"/>
      </w:r>
    </w:p>
    <w:p w14:paraId="0FB5F18B" w14:textId="2B246FB8" w:rsidR="00EE278C" w:rsidRDefault="00EE278C">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_Toc214890911 \h </w:instrText>
      </w:r>
      <w:r>
        <w:rPr>
          <w:noProof/>
        </w:rPr>
      </w:r>
      <w:r>
        <w:rPr>
          <w:noProof/>
        </w:rPr>
        <w:fldChar w:fldCharType="separate"/>
      </w:r>
      <w:r>
        <w:rPr>
          <w:noProof/>
        </w:rPr>
        <w:t>109</w:t>
      </w:r>
      <w:r>
        <w:rPr>
          <w:noProof/>
        </w:rPr>
        <w:fldChar w:fldCharType="end"/>
      </w:r>
    </w:p>
    <w:p w14:paraId="52000D1B" w14:textId="3865FF26" w:rsidR="00EE278C" w:rsidRDefault="00EE278C">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_Toc214890912 \h </w:instrText>
      </w:r>
      <w:r>
        <w:rPr>
          <w:noProof/>
        </w:rPr>
      </w:r>
      <w:r>
        <w:rPr>
          <w:noProof/>
        </w:rPr>
        <w:fldChar w:fldCharType="separate"/>
      </w:r>
      <w:r>
        <w:rPr>
          <w:noProof/>
        </w:rPr>
        <w:t>110</w:t>
      </w:r>
      <w:r>
        <w:rPr>
          <w:noProof/>
        </w:rPr>
        <w:fldChar w:fldCharType="end"/>
      </w:r>
    </w:p>
    <w:p w14:paraId="670393B5" w14:textId="04F662BF" w:rsidR="00EE278C" w:rsidRDefault="00EE278C">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_Toc214890913 \h </w:instrText>
      </w:r>
      <w:r>
        <w:rPr>
          <w:noProof/>
        </w:rPr>
      </w:r>
      <w:r>
        <w:rPr>
          <w:noProof/>
        </w:rPr>
        <w:fldChar w:fldCharType="separate"/>
      </w:r>
      <w:r>
        <w:rPr>
          <w:noProof/>
        </w:rPr>
        <w:t>110</w:t>
      </w:r>
      <w:r>
        <w:rPr>
          <w:noProof/>
        </w:rPr>
        <w:fldChar w:fldCharType="end"/>
      </w:r>
    </w:p>
    <w:p w14:paraId="0F466ADD" w14:textId="5E59E4FA" w:rsidR="00EE278C" w:rsidRDefault="00EE278C">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_Toc214890914 \h </w:instrText>
      </w:r>
      <w:r>
        <w:rPr>
          <w:noProof/>
        </w:rPr>
      </w:r>
      <w:r>
        <w:rPr>
          <w:noProof/>
        </w:rPr>
        <w:fldChar w:fldCharType="separate"/>
      </w:r>
      <w:r>
        <w:rPr>
          <w:noProof/>
        </w:rPr>
        <w:t>110</w:t>
      </w:r>
      <w:r>
        <w:rPr>
          <w:noProof/>
        </w:rPr>
        <w:fldChar w:fldCharType="end"/>
      </w:r>
    </w:p>
    <w:p w14:paraId="1B7E472D" w14:textId="3656D9CB" w:rsidR="00EE278C" w:rsidRDefault="00EE278C">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_Toc214890915 \h </w:instrText>
      </w:r>
      <w:r>
        <w:rPr>
          <w:noProof/>
        </w:rPr>
      </w:r>
      <w:r>
        <w:rPr>
          <w:noProof/>
        </w:rPr>
        <w:fldChar w:fldCharType="separate"/>
      </w:r>
      <w:r>
        <w:rPr>
          <w:noProof/>
        </w:rPr>
        <w:t>110</w:t>
      </w:r>
      <w:r>
        <w:rPr>
          <w:noProof/>
        </w:rPr>
        <w:fldChar w:fldCharType="end"/>
      </w:r>
    </w:p>
    <w:p w14:paraId="567D473D" w14:textId="0D3D6D01" w:rsidR="00EE278C" w:rsidRDefault="00EE278C">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_Toc214890916 \h </w:instrText>
      </w:r>
      <w:r>
        <w:rPr>
          <w:noProof/>
        </w:rPr>
      </w:r>
      <w:r>
        <w:rPr>
          <w:noProof/>
        </w:rPr>
        <w:fldChar w:fldCharType="separate"/>
      </w:r>
      <w:r>
        <w:rPr>
          <w:noProof/>
        </w:rPr>
        <w:t>110</w:t>
      </w:r>
      <w:r>
        <w:rPr>
          <w:noProof/>
        </w:rPr>
        <w:fldChar w:fldCharType="end"/>
      </w:r>
    </w:p>
    <w:p w14:paraId="1F22CA5A" w14:textId="54213171" w:rsidR="00EE278C" w:rsidRDefault="00EE278C">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_Toc214890917 \h </w:instrText>
      </w:r>
      <w:r>
        <w:rPr>
          <w:noProof/>
        </w:rPr>
      </w:r>
      <w:r>
        <w:rPr>
          <w:noProof/>
        </w:rPr>
        <w:fldChar w:fldCharType="separate"/>
      </w:r>
      <w:r>
        <w:rPr>
          <w:noProof/>
        </w:rPr>
        <w:t>111</w:t>
      </w:r>
      <w:r>
        <w:rPr>
          <w:noProof/>
        </w:rPr>
        <w:fldChar w:fldCharType="end"/>
      </w:r>
    </w:p>
    <w:p w14:paraId="14B99459" w14:textId="3BA3077F" w:rsidR="00EE278C" w:rsidRDefault="00EE278C">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_Toc214890918 \h </w:instrText>
      </w:r>
      <w:r>
        <w:rPr>
          <w:noProof/>
        </w:rPr>
      </w:r>
      <w:r>
        <w:rPr>
          <w:noProof/>
        </w:rPr>
        <w:fldChar w:fldCharType="separate"/>
      </w:r>
      <w:r>
        <w:rPr>
          <w:noProof/>
        </w:rPr>
        <w:t>111</w:t>
      </w:r>
      <w:r>
        <w:rPr>
          <w:noProof/>
        </w:rPr>
        <w:fldChar w:fldCharType="end"/>
      </w:r>
    </w:p>
    <w:p w14:paraId="2E7CCFE8" w14:textId="268C0362" w:rsidR="00EE278C" w:rsidRDefault="00EE278C">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_Toc214890919 \h </w:instrText>
      </w:r>
      <w:r>
        <w:rPr>
          <w:noProof/>
        </w:rPr>
      </w:r>
      <w:r>
        <w:rPr>
          <w:noProof/>
        </w:rPr>
        <w:fldChar w:fldCharType="separate"/>
      </w:r>
      <w:r>
        <w:rPr>
          <w:noProof/>
        </w:rPr>
        <w:t>112</w:t>
      </w:r>
      <w:r>
        <w:rPr>
          <w:noProof/>
        </w:rPr>
        <w:fldChar w:fldCharType="end"/>
      </w:r>
    </w:p>
    <w:p w14:paraId="0540CC41" w14:textId="33D4ADF4" w:rsidR="00EE278C" w:rsidRDefault="00EE278C">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_Toc214890920 \h </w:instrText>
      </w:r>
      <w:r>
        <w:rPr>
          <w:noProof/>
        </w:rPr>
      </w:r>
      <w:r>
        <w:rPr>
          <w:noProof/>
        </w:rPr>
        <w:fldChar w:fldCharType="separate"/>
      </w:r>
      <w:r>
        <w:rPr>
          <w:noProof/>
        </w:rPr>
        <w:t>112</w:t>
      </w:r>
      <w:r>
        <w:rPr>
          <w:noProof/>
        </w:rPr>
        <w:fldChar w:fldCharType="end"/>
      </w:r>
    </w:p>
    <w:p w14:paraId="21E88C58" w14:textId="0420AB35" w:rsidR="00EE278C" w:rsidRDefault="00EE278C">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_Toc214890921 \h </w:instrText>
      </w:r>
      <w:r>
        <w:rPr>
          <w:noProof/>
        </w:rPr>
      </w:r>
      <w:r>
        <w:rPr>
          <w:noProof/>
        </w:rPr>
        <w:fldChar w:fldCharType="separate"/>
      </w:r>
      <w:r>
        <w:rPr>
          <w:noProof/>
        </w:rPr>
        <w:t>112</w:t>
      </w:r>
      <w:r>
        <w:rPr>
          <w:noProof/>
        </w:rPr>
        <w:fldChar w:fldCharType="end"/>
      </w:r>
    </w:p>
    <w:p w14:paraId="715CBE51" w14:textId="783285B9" w:rsidR="00EE278C" w:rsidRDefault="00EE278C">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_Toc214890922 \h </w:instrText>
      </w:r>
      <w:r>
        <w:rPr>
          <w:noProof/>
        </w:rPr>
      </w:r>
      <w:r>
        <w:rPr>
          <w:noProof/>
        </w:rPr>
        <w:fldChar w:fldCharType="separate"/>
      </w:r>
      <w:r>
        <w:rPr>
          <w:noProof/>
        </w:rPr>
        <w:t>112</w:t>
      </w:r>
      <w:r>
        <w:rPr>
          <w:noProof/>
        </w:rPr>
        <w:fldChar w:fldCharType="end"/>
      </w:r>
    </w:p>
    <w:p w14:paraId="0DFE2C07" w14:textId="2D7B6658" w:rsidR="00EE278C" w:rsidRDefault="00EE278C">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_Toc214890923 \h </w:instrText>
      </w:r>
      <w:r>
        <w:rPr>
          <w:noProof/>
        </w:rPr>
      </w:r>
      <w:r>
        <w:rPr>
          <w:noProof/>
        </w:rPr>
        <w:fldChar w:fldCharType="separate"/>
      </w:r>
      <w:r>
        <w:rPr>
          <w:noProof/>
        </w:rPr>
        <w:t>113</w:t>
      </w:r>
      <w:r>
        <w:rPr>
          <w:noProof/>
        </w:rPr>
        <w:fldChar w:fldCharType="end"/>
      </w:r>
    </w:p>
    <w:p w14:paraId="6AEBD318" w14:textId="42089D49" w:rsidR="00EE278C" w:rsidRDefault="00EE278C">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_Toc214890924 \h </w:instrText>
      </w:r>
      <w:r>
        <w:rPr>
          <w:noProof/>
        </w:rPr>
      </w:r>
      <w:r>
        <w:rPr>
          <w:noProof/>
        </w:rPr>
        <w:fldChar w:fldCharType="separate"/>
      </w:r>
      <w:r>
        <w:rPr>
          <w:noProof/>
        </w:rPr>
        <w:t>113</w:t>
      </w:r>
      <w:r>
        <w:rPr>
          <w:noProof/>
        </w:rPr>
        <w:fldChar w:fldCharType="end"/>
      </w:r>
    </w:p>
    <w:p w14:paraId="740E35A7" w14:textId="661A1978" w:rsidR="00EE278C" w:rsidRDefault="00EE278C">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_Toc214890925 \h </w:instrText>
      </w:r>
      <w:r>
        <w:rPr>
          <w:noProof/>
        </w:rPr>
      </w:r>
      <w:r>
        <w:rPr>
          <w:noProof/>
        </w:rPr>
        <w:fldChar w:fldCharType="separate"/>
      </w:r>
      <w:r>
        <w:rPr>
          <w:noProof/>
        </w:rPr>
        <w:t>113</w:t>
      </w:r>
      <w:r>
        <w:rPr>
          <w:noProof/>
        </w:rPr>
        <w:fldChar w:fldCharType="end"/>
      </w:r>
    </w:p>
    <w:p w14:paraId="602D4446" w14:textId="2C7BD6C9" w:rsidR="00EE278C" w:rsidRDefault="00EE278C">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_Toc214890926 \h </w:instrText>
      </w:r>
      <w:r>
        <w:rPr>
          <w:noProof/>
        </w:rPr>
      </w:r>
      <w:r>
        <w:rPr>
          <w:noProof/>
        </w:rPr>
        <w:fldChar w:fldCharType="separate"/>
      </w:r>
      <w:r>
        <w:rPr>
          <w:noProof/>
        </w:rPr>
        <w:t>113</w:t>
      </w:r>
      <w:r>
        <w:rPr>
          <w:noProof/>
        </w:rPr>
        <w:fldChar w:fldCharType="end"/>
      </w:r>
    </w:p>
    <w:p w14:paraId="43A10DF7" w14:textId="67D23B4F" w:rsidR="00EE278C" w:rsidRDefault="00EE278C">
      <w:pPr>
        <w:pStyle w:val="TOC4"/>
        <w:rPr>
          <w:rFonts w:asciiTheme="minorHAnsi" w:eastAsiaTheme="minorEastAsia" w:hAnsiTheme="minorHAnsi" w:cstheme="minorBidi"/>
          <w:noProof/>
          <w:sz w:val="22"/>
          <w:szCs w:val="22"/>
          <w:lang w:val="en-US"/>
        </w:rPr>
      </w:pPr>
      <w:r>
        <w:rPr>
          <w:noProof/>
        </w:rPr>
        <w:t>6.3</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_Toc214890927 \h </w:instrText>
      </w:r>
      <w:r>
        <w:rPr>
          <w:noProof/>
        </w:rPr>
      </w:r>
      <w:r>
        <w:rPr>
          <w:noProof/>
        </w:rPr>
        <w:fldChar w:fldCharType="separate"/>
      </w:r>
      <w:r>
        <w:rPr>
          <w:noProof/>
        </w:rPr>
        <w:t>113</w:t>
      </w:r>
      <w:r>
        <w:rPr>
          <w:noProof/>
        </w:rPr>
        <w:fldChar w:fldCharType="end"/>
      </w:r>
    </w:p>
    <w:p w14:paraId="14A1A316" w14:textId="28C94BB7" w:rsidR="00EE278C" w:rsidRDefault="00EE278C">
      <w:pPr>
        <w:pStyle w:val="TOC4"/>
        <w:rPr>
          <w:rFonts w:asciiTheme="minorHAnsi" w:eastAsiaTheme="minorEastAsia" w:hAnsiTheme="minorHAnsi" w:cstheme="minorBidi"/>
          <w:noProof/>
          <w:sz w:val="22"/>
          <w:szCs w:val="22"/>
          <w:lang w:val="en-US"/>
        </w:rPr>
      </w:pPr>
      <w:r>
        <w:rPr>
          <w:noProof/>
        </w:rPr>
        <w:lastRenderedPageBreak/>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_Toc214890928 \h </w:instrText>
      </w:r>
      <w:r>
        <w:rPr>
          <w:noProof/>
        </w:rPr>
      </w:r>
      <w:r>
        <w:rPr>
          <w:noProof/>
        </w:rPr>
        <w:fldChar w:fldCharType="separate"/>
      </w:r>
      <w:r>
        <w:rPr>
          <w:noProof/>
        </w:rPr>
        <w:t>113</w:t>
      </w:r>
      <w:r>
        <w:rPr>
          <w:noProof/>
        </w:rPr>
        <w:fldChar w:fldCharType="end"/>
      </w:r>
    </w:p>
    <w:p w14:paraId="17FA3B1E" w14:textId="5FAD3E89" w:rsidR="00EE278C" w:rsidRDefault="00EE278C">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_Toc214890929 \h </w:instrText>
      </w:r>
      <w:r>
        <w:rPr>
          <w:noProof/>
        </w:rPr>
      </w:r>
      <w:r>
        <w:rPr>
          <w:noProof/>
        </w:rPr>
        <w:fldChar w:fldCharType="separate"/>
      </w:r>
      <w:r>
        <w:rPr>
          <w:noProof/>
        </w:rPr>
        <w:t>113</w:t>
      </w:r>
      <w:r>
        <w:rPr>
          <w:noProof/>
        </w:rPr>
        <w:fldChar w:fldCharType="end"/>
      </w:r>
    </w:p>
    <w:p w14:paraId="75BAA33F" w14:textId="28D5C0D0" w:rsidR="00EE278C" w:rsidRDefault="00EE278C">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_Toc214890930 \h </w:instrText>
      </w:r>
      <w:r>
        <w:rPr>
          <w:noProof/>
        </w:rPr>
      </w:r>
      <w:r>
        <w:rPr>
          <w:noProof/>
        </w:rPr>
        <w:fldChar w:fldCharType="separate"/>
      </w:r>
      <w:r>
        <w:rPr>
          <w:noProof/>
        </w:rPr>
        <w:t>113</w:t>
      </w:r>
      <w:r>
        <w:rPr>
          <w:noProof/>
        </w:rPr>
        <w:fldChar w:fldCharType="end"/>
      </w:r>
    </w:p>
    <w:p w14:paraId="14158E51" w14:textId="3B1040E0" w:rsidR="00EE278C" w:rsidRDefault="00EE278C">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_Toc214890931 \h </w:instrText>
      </w:r>
      <w:r>
        <w:rPr>
          <w:noProof/>
        </w:rPr>
      </w:r>
      <w:r>
        <w:rPr>
          <w:noProof/>
        </w:rPr>
        <w:fldChar w:fldCharType="separate"/>
      </w:r>
      <w:r>
        <w:rPr>
          <w:noProof/>
        </w:rPr>
        <w:t>113</w:t>
      </w:r>
      <w:r>
        <w:rPr>
          <w:noProof/>
        </w:rPr>
        <w:fldChar w:fldCharType="end"/>
      </w:r>
    </w:p>
    <w:p w14:paraId="1A017898" w14:textId="63ED28B5" w:rsidR="00EE278C" w:rsidRDefault="00EE278C">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_Toc214890932 \h </w:instrText>
      </w:r>
      <w:r>
        <w:rPr>
          <w:noProof/>
        </w:rPr>
      </w:r>
      <w:r>
        <w:rPr>
          <w:noProof/>
        </w:rPr>
        <w:fldChar w:fldCharType="separate"/>
      </w:r>
      <w:r>
        <w:rPr>
          <w:noProof/>
        </w:rPr>
        <w:t>113</w:t>
      </w:r>
      <w:r>
        <w:rPr>
          <w:noProof/>
        </w:rPr>
        <w:fldChar w:fldCharType="end"/>
      </w:r>
    </w:p>
    <w:p w14:paraId="457C176A" w14:textId="35C93F5A" w:rsidR="00EE278C" w:rsidRDefault="00EE278C">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_Toc214890933 \h </w:instrText>
      </w:r>
      <w:r>
        <w:rPr>
          <w:noProof/>
        </w:rPr>
      </w:r>
      <w:r>
        <w:rPr>
          <w:noProof/>
        </w:rPr>
        <w:fldChar w:fldCharType="separate"/>
      </w:r>
      <w:r>
        <w:rPr>
          <w:noProof/>
        </w:rPr>
        <w:t>114</w:t>
      </w:r>
      <w:r>
        <w:rPr>
          <w:noProof/>
        </w:rPr>
        <w:fldChar w:fldCharType="end"/>
      </w:r>
    </w:p>
    <w:p w14:paraId="449B2030" w14:textId="6486D402" w:rsidR="00EE278C" w:rsidRDefault="00EE278C">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_Toc214890934 \h </w:instrText>
      </w:r>
      <w:r>
        <w:rPr>
          <w:noProof/>
        </w:rPr>
      </w:r>
      <w:r>
        <w:rPr>
          <w:noProof/>
        </w:rPr>
        <w:fldChar w:fldCharType="separate"/>
      </w:r>
      <w:r>
        <w:rPr>
          <w:noProof/>
        </w:rPr>
        <w:t>114</w:t>
      </w:r>
      <w:r>
        <w:rPr>
          <w:noProof/>
        </w:rPr>
        <w:fldChar w:fldCharType="end"/>
      </w:r>
    </w:p>
    <w:p w14:paraId="0E2EB3BF" w14:textId="45BF0C95" w:rsidR="00EE278C" w:rsidRDefault="00EE278C">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_Toc214890935 \h </w:instrText>
      </w:r>
      <w:r>
        <w:rPr>
          <w:noProof/>
        </w:rPr>
      </w:r>
      <w:r>
        <w:rPr>
          <w:noProof/>
        </w:rPr>
        <w:fldChar w:fldCharType="separate"/>
      </w:r>
      <w:r>
        <w:rPr>
          <w:noProof/>
        </w:rPr>
        <w:t>114</w:t>
      </w:r>
      <w:r>
        <w:rPr>
          <w:noProof/>
        </w:rPr>
        <w:fldChar w:fldCharType="end"/>
      </w:r>
    </w:p>
    <w:p w14:paraId="30B265DA" w14:textId="0BF6DDC7" w:rsidR="00EE278C" w:rsidRDefault="00EE278C">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_Toc214890936 \h </w:instrText>
      </w:r>
      <w:r>
        <w:rPr>
          <w:noProof/>
        </w:rPr>
      </w:r>
      <w:r>
        <w:rPr>
          <w:noProof/>
        </w:rPr>
        <w:fldChar w:fldCharType="separate"/>
      </w:r>
      <w:r>
        <w:rPr>
          <w:noProof/>
        </w:rPr>
        <w:t>115</w:t>
      </w:r>
      <w:r>
        <w:rPr>
          <w:noProof/>
        </w:rPr>
        <w:fldChar w:fldCharType="end"/>
      </w:r>
    </w:p>
    <w:p w14:paraId="46FA3044" w14:textId="0155235D" w:rsidR="00EE278C" w:rsidRDefault="00EE278C">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_Toc214890937 \h </w:instrText>
      </w:r>
      <w:r>
        <w:rPr>
          <w:noProof/>
        </w:rPr>
      </w:r>
      <w:r>
        <w:rPr>
          <w:noProof/>
        </w:rPr>
        <w:fldChar w:fldCharType="separate"/>
      </w:r>
      <w:r>
        <w:rPr>
          <w:noProof/>
        </w:rPr>
        <w:t>115</w:t>
      </w:r>
      <w:r>
        <w:rPr>
          <w:noProof/>
        </w:rPr>
        <w:fldChar w:fldCharType="end"/>
      </w:r>
    </w:p>
    <w:p w14:paraId="071A72E7" w14:textId="4CF498F7" w:rsidR="00EE278C" w:rsidRDefault="00EE278C">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_Toc214890938 \h </w:instrText>
      </w:r>
      <w:r>
        <w:rPr>
          <w:noProof/>
        </w:rPr>
      </w:r>
      <w:r>
        <w:rPr>
          <w:noProof/>
        </w:rPr>
        <w:fldChar w:fldCharType="separate"/>
      </w:r>
      <w:r>
        <w:rPr>
          <w:noProof/>
        </w:rPr>
        <w:t>115</w:t>
      </w:r>
      <w:r>
        <w:rPr>
          <w:noProof/>
        </w:rPr>
        <w:fldChar w:fldCharType="end"/>
      </w:r>
    </w:p>
    <w:p w14:paraId="1CB6C55D" w14:textId="21D0E021" w:rsidR="00EE278C" w:rsidRDefault="00EE278C">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_Toc214890939 \h </w:instrText>
      </w:r>
      <w:r>
        <w:rPr>
          <w:noProof/>
        </w:rPr>
      </w:r>
      <w:r>
        <w:rPr>
          <w:noProof/>
        </w:rPr>
        <w:fldChar w:fldCharType="separate"/>
      </w:r>
      <w:r>
        <w:rPr>
          <w:noProof/>
        </w:rPr>
        <w:t>115</w:t>
      </w:r>
      <w:r>
        <w:rPr>
          <w:noProof/>
        </w:rPr>
        <w:fldChar w:fldCharType="end"/>
      </w:r>
    </w:p>
    <w:p w14:paraId="2ABE322A" w14:textId="28B52567" w:rsidR="00EE278C" w:rsidRDefault="00EE278C">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_Toc214890940 \h </w:instrText>
      </w:r>
      <w:r>
        <w:rPr>
          <w:noProof/>
        </w:rPr>
      </w:r>
      <w:r>
        <w:rPr>
          <w:noProof/>
        </w:rPr>
        <w:fldChar w:fldCharType="separate"/>
      </w:r>
      <w:r>
        <w:rPr>
          <w:noProof/>
        </w:rPr>
        <w:t>115</w:t>
      </w:r>
      <w:r>
        <w:rPr>
          <w:noProof/>
        </w:rPr>
        <w:fldChar w:fldCharType="end"/>
      </w:r>
    </w:p>
    <w:p w14:paraId="5D9743A2" w14:textId="23685AD2" w:rsidR="00EE278C" w:rsidRDefault="00EE278C">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_Toc214890941 \h </w:instrText>
      </w:r>
      <w:r>
        <w:rPr>
          <w:noProof/>
        </w:rPr>
      </w:r>
      <w:r>
        <w:rPr>
          <w:noProof/>
        </w:rPr>
        <w:fldChar w:fldCharType="separate"/>
      </w:r>
      <w:r>
        <w:rPr>
          <w:noProof/>
        </w:rPr>
        <w:t>116</w:t>
      </w:r>
      <w:r>
        <w:rPr>
          <w:noProof/>
        </w:rPr>
        <w:fldChar w:fldCharType="end"/>
      </w:r>
    </w:p>
    <w:p w14:paraId="0F0A778B" w14:textId="41DCA33D" w:rsidR="00EE278C" w:rsidRDefault="00EE278C">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_Toc214890942 \h </w:instrText>
      </w:r>
      <w:r>
        <w:rPr>
          <w:noProof/>
        </w:rPr>
      </w:r>
      <w:r>
        <w:rPr>
          <w:noProof/>
        </w:rPr>
        <w:fldChar w:fldCharType="separate"/>
      </w:r>
      <w:r>
        <w:rPr>
          <w:noProof/>
        </w:rPr>
        <w:t>116</w:t>
      </w:r>
      <w:r>
        <w:rPr>
          <w:noProof/>
        </w:rPr>
        <w:fldChar w:fldCharType="end"/>
      </w:r>
    </w:p>
    <w:p w14:paraId="1F98D33C" w14:textId="0815962A" w:rsidR="00EE278C" w:rsidRDefault="00EE278C">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_Toc214890943 \h </w:instrText>
      </w:r>
      <w:r>
        <w:rPr>
          <w:noProof/>
        </w:rPr>
      </w:r>
      <w:r>
        <w:rPr>
          <w:noProof/>
        </w:rPr>
        <w:fldChar w:fldCharType="separate"/>
      </w:r>
      <w:r>
        <w:rPr>
          <w:noProof/>
        </w:rPr>
        <w:t>116</w:t>
      </w:r>
      <w:r>
        <w:rPr>
          <w:noProof/>
        </w:rPr>
        <w:fldChar w:fldCharType="end"/>
      </w:r>
    </w:p>
    <w:p w14:paraId="44EC6011" w14:textId="4695A0EC" w:rsidR="00EE278C" w:rsidRDefault="00EE278C">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_Toc214890944 \h </w:instrText>
      </w:r>
      <w:r>
        <w:rPr>
          <w:noProof/>
        </w:rPr>
      </w:r>
      <w:r>
        <w:rPr>
          <w:noProof/>
        </w:rPr>
        <w:fldChar w:fldCharType="separate"/>
      </w:r>
      <w:r>
        <w:rPr>
          <w:noProof/>
        </w:rPr>
        <w:t>116</w:t>
      </w:r>
      <w:r>
        <w:rPr>
          <w:noProof/>
        </w:rPr>
        <w:fldChar w:fldCharType="end"/>
      </w:r>
    </w:p>
    <w:p w14:paraId="3B2E39A7" w14:textId="4F74DD51" w:rsidR="00EE278C" w:rsidRDefault="00EE278C">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_Toc214890945 \h </w:instrText>
      </w:r>
      <w:r>
        <w:rPr>
          <w:noProof/>
        </w:rPr>
      </w:r>
      <w:r>
        <w:rPr>
          <w:noProof/>
        </w:rPr>
        <w:fldChar w:fldCharType="separate"/>
      </w:r>
      <w:r>
        <w:rPr>
          <w:noProof/>
        </w:rPr>
        <w:t>117</w:t>
      </w:r>
      <w:r>
        <w:rPr>
          <w:noProof/>
        </w:rPr>
        <w:fldChar w:fldCharType="end"/>
      </w:r>
    </w:p>
    <w:p w14:paraId="77668E76" w14:textId="6BD4825F" w:rsidR="00EE278C" w:rsidRDefault="00EE278C">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_Toc214890946 \h </w:instrText>
      </w:r>
      <w:r>
        <w:rPr>
          <w:noProof/>
        </w:rPr>
      </w:r>
      <w:r>
        <w:rPr>
          <w:noProof/>
        </w:rPr>
        <w:fldChar w:fldCharType="separate"/>
      </w:r>
      <w:r>
        <w:rPr>
          <w:noProof/>
        </w:rPr>
        <w:t>117</w:t>
      </w:r>
      <w:r>
        <w:rPr>
          <w:noProof/>
        </w:rPr>
        <w:fldChar w:fldCharType="end"/>
      </w:r>
    </w:p>
    <w:p w14:paraId="34743A0E" w14:textId="744A8EEB" w:rsidR="00EE278C" w:rsidRDefault="00EE278C">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_Toc214890947 \h </w:instrText>
      </w:r>
      <w:r>
        <w:rPr>
          <w:noProof/>
        </w:rPr>
      </w:r>
      <w:r>
        <w:rPr>
          <w:noProof/>
        </w:rPr>
        <w:fldChar w:fldCharType="separate"/>
      </w:r>
      <w:r>
        <w:rPr>
          <w:noProof/>
        </w:rPr>
        <w:t>117</w:t>
      </w:r>
      <w:r>
        <w:rPr>
          <w:noProof/>
        </w:rPr>
        <w:fldChar w:fldCharType="end"/>
      </w:r>
    </w:p>
    <w:p w14:paraId="69E40838" w14:textId="33A626B5" w:rsidR="00EE278C" w:rsidRDefault="00EE278C">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_Toc214890948 \h </w:instrText>
      </w:r>
      <w:r>
        <w:rPr>
          <w:noProof/>
        </w:rPr>
      </w:r>
      <w:r>
        <w:rPr>
          <w:noProof/>
        </w:rPr>
        <w:fldChar w:fldCharType="separate"/>
      </w:r>
      <w:r>
        <w:rPr>
          <w:noProof/>
        </w:rPr>
        <w:t>117</w:t>
      </w:r>
      <w:r>
        <w:rPr>
          <w:noProof/>
        </w:rPr>
        <w:fldChar w:fldCharType="end"/>
      </w:r>
    </w:p>
    <w:p w14:paraId="6C1C4414" w14:textId="2D2C7440" w:rsidR="00EE278C" w:rsidRDefault="00EE278C">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_Toc214890949 \h </w:instrText>
      </w:r>
      <w:r>
        <w:rPr>
          <w:noProof/>
        </w:rPr>
      </w:r>
      <w:r>
        <w:rPr>
          <w:noProof/>
        </w:rPr>
        <w:fldChar w:fldCharType="separate"/>
      </w:r>
      <w:r>
        <w:rPr>
          <w:noProof/>
        </w:rPr>
        <w:t>118</w:t>
      </w:r>
      <w:r>
        <w:rPr>
          <w:noProof/>
        </w:rPr>
        <w:fldChar w:fldCharType="end"/>
      </w:r>
    </w:p>
    <w:p w14:paraId="136C9726" w14:textId="4DF9C0EB" w:rsidR="00EE278C" w:rsidRDefault="00EE278C">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_Toc214890950 \h </w:instrText>
      </w:r>
      <w:r>
        <w:rPr>
          <w:noProof/>
        </w:rPr>
      </w:r>
      <w:r>
        <w:rPr>
          <w:noProof/>
        </w:rPr>
        <w:fldChar w:fldCharType="separate"/>
      </w:r>
      <w:r>
        <w:rPr>
          <w:noProof/>
        </w:rPr>
        <w:t>122</w:t>
      </w:r>
      <w:r>
        <w:rPr>
          <w:noProof/>
        </w:rPr>
        <w:fldChar w:fldCharType="end"/>
      </w:r>
    </w:p>
    <w:p w14:paraId="47EF453A" w14:textId="5304833A" w:rsidR="00EE278C" w:rsidRDefault="00EE278C">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_Toc214890951 \h </w:instrText>
      </w:r>
      <w:r>
        <w:rPr>
          <w:noProof/>
        </w:rPr>
      </w:r>
      <w:r>
        <w:rPr>
          <w:noProof/>
        </w:rPr>
        <w:fldChar w:fldCharType="separate"/>
      </w:r>
      <w:r>
        <w:rPr>
          <w:noProof/>
        </w:rPr>
        <w:t>122</w:t>
      </w:r>
      <w:r>
        <w:rPr>
          <w:noProof/>
        </w:rPr>
        <w:fldChar w:fldCharType="end"/>
      </w:r>
    </w:p>
    <w:p w14:paraId="413F934B" w14:textId="3B29F0D6" w:rsidR="00EE278C" w:rsidRDefault="00EE278C">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_Toc214890952 \h </w:instrText>
      </w:r>
      <w:r>
        <w:rPr>
          <w:noProof/>
        </w:rPr>
      </w:r>
      <w:r>
        <w:rPr>
          <w:noProof/>
        </w:rPr>
        <w:fldChar w:fldCharType="separate"/>
      </w:r>
      <w:r>
        <w:rPr>
          <w:noProof/>
        </w:rPr>
        <w:t>122</w:t>
      </w:r>
      <w:r>
        <w:rPr>
          <w:noProof/>
        </w:rPr>
        <w:fldChar w:fldCharType="end"/>
      </w:r>
    </w:p>
    <w:p w14:paraId="3F027A30" w14:textId="3AD48AD8" w:rsidR="00EE278C" w:rsidRDefault="00EE278C">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_Toc214890953 \h </w:instrText>
      </w:r>
      <w:r>
        <w:rPr>
          <w:noProof/>
        </w:rPr>
      </w:r>
      <w:r>
        <w:rPr>
          <w:noProof/>
        </w:rPr>
        <w:fldChar w:fldCharType="separate"/>
      </w:r>
      <w:r>
        <w:rPr>
          <w:noProof/>
        </w:rPr>
        <w:t>122</w:t>
      </w:r>
      <w:r>
        <w:rPr>
          <w:noProof/>
        </w:rPr>
        <w:fldChar w:fldCharType="end"/>
      </w:r>
    </w:p>
    <w:p w14:paraId="5D166A63" w14:textId="42981BC4" w:rsidR="00EE278C" w:rsidRDefault="00EE278C">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_Toc214890954 \h </w:instrText>
      </w:r>
      <w:r>
        <w:rPr>
          <w:noProof/>
        </w:rPr>
      </w:r>
      <w:r>
        <w:rPr>
          <w:noProof/>
        </w:rPr>
        <w:fldChar w:fldCharType="separate"/>
      </w:r>
      <w:r>
        <w:rPr>
          <w:noProof/>
        </w:rPr>
        <w:t>123</w:t>
      </w:r>
      <w:r>
        <w:rPr>
          <w:noProof/>
        </w:rPr>
        <w:fldChar w:fldCharType="end"/>
      </w:r>
    </w:p>
    <w:p w14:paraId="3FFC47D5" w14:textId="6E20DAD4" w:rsidR="00EE278C" w:rsidRDefault="00EE278C">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_Toc214890955 \h </w:instrText>
      </w:r>
      <w:r>
        <w:rPr>
          <w:noProof/>
        </w:rPr>
      </w:r>
      <w:r>
        <w:rPr>
          <w:noProof/>
        </w:rPr>
        <w:fldChar w:fldCharType="separate"/>
      </w:r>
      <w:r>
        <w:rPr>
          <w:noProof/>
        </w:rPr>
        <w:t>124</w:t>
      </w:r>
      <w:r>
        <w:rPr>
          <w:noProof/>
        </w:rPr>
        <w:fldChar w:fldCharType="end"/>
      </w:r>
    </w:p>
    <w:p w14:paraId="4C5C977C" w14:textId="50B57E25" w:rsidR="00EE278C" w:rsidRDefault="00EE278C">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_Toc214890956 \h </w:instrText>
      </w:r>
      <w:r>
        <w:rPr>
          <w:noProof/>
        </w:rPr>
      </w:r>
      <w:r>
        <w:rPr>
          <w:noProof/>
        </w:rPr>
        <w:fldChar w:fldCharType="separate"/>
      </w:r>
      <w:r>
        <w:rPr>
          <w:noProof/>
        </w:rPr>
        <w:t>124</w:t>
      </w:r>
      <w:r>
        <w:rPr>
          <w:noProof/>
        </w:rPr>
        <w:fldChar w:fldCharType="end"/>
      </w:r>
    </w:p>
    <w:p w14:paraId="172C5979" w14:textId="6DDDB4FA" w:rsidR="00EE278C" w:rsidRDefault="00EE278C">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_Toc214890957 \h </w:instrText>
      </w:r>
      <w:r>
        <w:rPr>
          <w:noProof/>
        </w:rPr>
      </w:r>
      <w:r>
        <w:rPr>
          <w:noProof/>
        </w:rPr>
        <w:fldChar w:fldCharType="separate"/>
      </w:r>
      <w:r>
        <w:rPr>
          <w:noProof/>
        </w:rPr>
        <w:t>124</w:t>
      </w:r>
      <w:r>
        <w:rPr>
          <w:noProof/>
        </w:rPr>
        <w:fldChar w:fldCharType="end"/>
      </w:r>
    </w:p>
    <w:p w14:paraId="1B71403D" w14:textId="7E3A946B" w:rsidR="00EE278C" w:rsidRDefault="00EE278C">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_Toc214890958 \h </w:instrText>
      </w:r>
      <w:r>
        <w:rPr>
          <w:noProof/>
        </w:rPr>
      </w:r>
      <w:r>
        <w:rPr>
          <w:noProof/>
        </w:rPr>
        <w:fldChar w:fldCharType="separate"/>
      </w:r>
      <w:r>
        <w:rPr>
          <w:noProof/>
        </w:rPr>
        <w:t>124</w:t>
      </w:r>
      <w:r>
        <w:rPr>
          <w:noProof/>
        </w:rPr>
        <w:fldChar w:fldCharType="end"/>
      </w:r>
    </w:p>
    <w:p w14:paraId="62BA305C" w14:textId="566CA325" w:rsidR="00EE278C" w:rsidRDefault="00EE278C">
      <w:pPr>
        <w:pStyle w:val="TOC4"/>
        <w:rPr>
          <w:rFonts w:asciiTheme="minorHAnsi" w:eastAsiaTheme="minorEastAsia" w:hAnsiTheme="minorHAnsi" w:cstheme="minorBidi"/>
          <w:noProof/>
          <w:sz w:val="22"/>
          <w:szCs w:val="22"/>
          <w:lang w:val="en-US"/>
        </w:rPr>
      </w:pPr>
      <w:r>
        <w:rPr>
          <w:noProof/>
        </w:rPr>
        <w:t>6.4</w:t>
      </w:r>
      <w:r w:rsidRPr="00992634">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992634">
        <w:rPr>
          <w:noProof/>
          <w:lang w:val="en-US"/>
        </w:rPr>
        <w:t>Notification</w:t>
      </w:r>
      <w:r>
        <w:rPr>
          <w:noProof/>
        </w:rPr>
        <w:tab/>
      </w:r>
      <w:r>
        <w:rPr>
          <w:noProof/>
        </w:rPr>
        <w:fldChar w:fldCharType="begin"/>
      </w:r>
      <w:r>
        <w:rPr>
          <w:noProof/>
        </w:rPr>
        <w:instrText xml:space="preserve"> PAGEREF _Toc214890959 \h </w:instrText>
      </w:r>
      <w:r>
        <w:rPr>
          <w:noProof/>
        </w:rPr>
      </w:r>
      <w:r>
        <w:rPr>
          <w:noProof/>
        </w:rPr>
        <w:fldChar w:fldCharType="separate"/>
      </w:r>
      <w:r>
        <w:rPr>
          <w:noProof/>
        </w:rPr>
        <w:t>125</w:t>
      </w:r>
      <w:r>
        <w:rPr>
          <w:noProof/>
        </w:rPr>
        <w:fldChar w:fldCharType="end"/>
      </w:r>
    </w:p>
    <w:p w14:paraId="1BDE2F36" w14:textId="02FE4673" w:rsidR="00EE278C" w:rsidRDefault="00EE278C">
      <w:pPr>
        <w:pStyle w:val="TOC5"/>
        <w:rPr>
          <w:rFonts w:asciiTheme="minorHAnsi" w:eastAsiaTheme="minorEastAsia" w:hAnsiTheme="minorHAnsi" w:cstheme="minorBidi"/>
          <w:noProof/>
          <w:sz w:val="22"/>
          <w:szCs w:val="22"/>
          <w:lang w:val="en-US"/>
        </w:rPr>
      </w:pPr>
      <w:r>
        <w:rPr>
          <w:noProof/>
        </w:rPr>
        <w:t>6.4</w:t>
      </w:r>
      <w:r w:rsidRPr="00992634">
        <w:rPr>
          <w:noProof/>
          <w:lang w:val="en-US"/>
        </w:rPr>
        <w:t>.5.2.1</w:t>
      </w:r>
      <w:r>
        <w:rPr>
          <w:rFonts w:asciiTheme="minorHAnsi" w:eastAsiaTheme="minorEastAsia" w:hAnsiTheme="minorHAnsi" w:cstheme="minorBidi"/>
          <w:noProof/>
          <w:sz w:val="22"/>
          <w:szCs w:val="22"/>
          <w:lang w:val="en-US"/>
        </w:rPr>
        <w:tab/>
      </w:r>
      <w:r w:rsidRPr="00992634">
        <w:rPr>
          <w:noProof/>
          <w:lang w:val="en-US"/>
        </w:rPr>
        <w:t>Description</w:t>
      </w:r>
      <w:r>
        <w:rPr>
          <w:noProof/>
        </w:rPr>
        <w:tab/>
      </w:r>
      <w:r>
        <w:rPr>
          <w:noProof/>
        </w:rPr>
        <w:fldChar w:fldCharType="begin"/>
      </w:r>
      <w:r>
        <w:rPr>
          <w:noProof/>
        </w:rPr>
        <w:instrText xml:space="preserve"> PAGEREF _Toc214890960 \h </w:instrText>
      </w:r>
      <w:r>
        <w:rPr>
          <w:noProof/>
        </w:rPr>
      </w:r>
      <w:r>
        <w:rPr>
          <w:noProof/>
        </w:rPr>
        <w:fldChar w:fldCharType="separate"/>
      </w:r>
      <w:r>
        <w:rPr>
          <w:noProof/>
        </w:rPr>
        <w:t>125</w:t>
      </w:r>
      <w:r>
        <w:rPr>
          <w:noProof/>
        </w:rPr>
        <w:fldChar w:fldCharType="end"/>
      </w:r>
    </w:p>
    <w:p w14:paraId="35C5F2C6" w14:textId="56A37D04" w:rsidR="00EE278C" w:rsidRDefault="00EE278C">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_Toc214890961 \h </w:instrText>
      </w:r>
      <w:r>
        <w:rPr>
          <w:noProof/>
        </w:rPr>
      </w:r>
      <w:r>
        <w:rPr>
          <w:noProof/>
        </w:rPr>
        <w:fldChar w:fldCharType="separate"/>
      </w:r>
      <w:r>
        <w:rPr>
          <w:noProof/>
        </w:rPr>
        <w:t>125</w:t>
      </w:r>
      <w:r>
        <w:rPr>
          <w:noProof/>
        </w:rPr>
        <w:fldChar w:fldCharType="end"/>
      </w:r>
    </w:p>
    <w:p w14:paraId="05FF6CB3" w14:textId="4DA57D80" w:rsidR="00EE278C" w:rsidRDefault="00EE278C">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_Toc214890962 \h </w:instrText>
      </w:r>
      <w:r>
        <w:rPr>
          <w:noProof/>
        </w:rPr>
      </w:r>
      <w:r>
        <w:rPr>
          <w:noProof/>
        </w:rPr>
        <w:fldChar w:fldCharType="separate"/>
      </w:r>
      <w:r>
        <w:rPr>
          <w:noProof/>
        </w:rPr>
        <w:t>125</w:t>
      </w:r>
      <w:r>
        <w:rPr>
          <w:noProof/>
        </w:rPr>
        <w:fldChar w:fldCharType="end"/>
      </w:r>
    </w:p>
    <w:p w14:paraId="32F9CF8B" w14:textId="0F20E5CE" w:rsidR="00EE278C" w:rsidRDefault="00EE278C">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_Toc214890963 \h </w:instrText>
      </w:r>
      <w:r>
        <w:rPr>
          <w:noProof/>
        </w:rPr>
      </w:r>
      <w:r>
        <w:rPr>
          <w:noProof/>
        </w:rPr>
        <w:fldChar w:fldCharType="separate"/>
      </w:r>
      <w:r>
        <w:rPr>
          <w:noProof/>
        </w:rPr>
        <w:t>126</w:t>
      </w:r>
      <w:r>
        <w:rPr>
          <w:noProof/>
        </w:rPr>
        <w:fldChar w:fldCharType="end"/>
      </w:r>
    </w:p>
    <w:p w14:paraId="349BCA09" w14:textId="41470CD8" w:rsidR="00EE278C" w:rsidRDefault="00EE278C">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_Toc214890964 \h </w:instrText>
      </w:r>
      <w:r>
        <w:rPr>
          <w:noProof/>
        </w:rPr>
      </w:r>
      <w:r>
        <w:rPr>
          <w:noProof/>
        </w:rPr>
        <w:fldChar w:fldCharType="separate"/>
      </w:r>
      <w:r>
        <w:rPr>
          <w:noProof/>
        </w:rPr>
        <w:t>126</w:t>
      </w:r>
      <w:r>
        <w:rPr>
          <w:noProof/>
        </w:rPr>
        <w:fldChar w:fldCharType="end"/>
      </w:r>
    </w:p>
    <w:p w14:paraId="57A27A22" w14:textId="38E8BCF7" w:rsidR="00EE278C" w:rsidRDefault="00EE278C">
      <w:pPr>
        <w:pStyle w:val="TOC4"/>
        <w:rPr>
          <w:rFonts w:asciiTheme="minorHAnsi" w:eastAsiaTheme="minorEastAsia" w:hAnsiTheme="minorHAnsi" w:cstheme="minorBidi"/>
          <w:noProof/>
          <w:sz w:val="22"/>
          <w:szCs w:val="22"/>
          <w:lang w:val="en-US"/>
        </w:rPr>
      </w:pPr>
      <w:r>
        <w:rPr>
          <w:noProof/>
        </w:rPr>
        <w:t>6.4</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_Toc214890965 \h </w:instrText>
      </w:r>
      <w:r>
        <w:rPr>
          <w:noProof/>
        </w:rPr>
      </w:r>
      <w:r>
        <w:rPr>
          <w:noProof/>
        </w:rPr>
        <w:fldChar w:fldCharType="separate"/>
      </w:r>
      <w:r>
        <w:rPr>
          <w:noProof/>
        </w:rPr>
        <w:t>127</w:t>
      </w:r>
      <w:r>
        <w:rPr>
          <w:noProof/>
        </w:rPr>
        <w:fldChar w:fldCharType="end"/>
      </w:r>
    </w:p>
    <w:p w14:paraId="0F345368" w14:textId="7AC5F4C2" w:rsidR="00EE278C" w:rsidRDefault="00EE278C">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_Toc214890966 \h </w:instrText>
      </w:r>
      <w:r>
        <w:rPr>
          <w:noProof/>
        </w:rPr>
      </w:r>
      <w:r>
        <w:rPr>
          <w:noProof/>
        </w:rPr>
        <w:fldChar w:fldCharType="separate"/>
      </w:r>
      <w:r>
        <w:rPr>
          <w:noProof/>
        </w:rPr>
        <w:t>127</w:t>
      </w:r>
      <w:r>
        <w:rPr>
          <w:noProof/>
        </w:rPr>
        <w:fldChar w:fldCharType="end"/>
      </w:r>
    </w:p>
    <w:p w14:paraId="65706338" w14:textId="3A1F6FA4" w:rsidR="00EE278C" w:rsidRDefault="00EE278C">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_Toc214890967 \h </w:instrText>
      </w:r>
      <w:r>
        <w:rPr>
          <w:noProof/>
        </w:rPr>
      </w:r>
      <w:r>
        <w:rPr>
          <w:noProof/>
        </w:rPr>
        <w:fldChar w:fldCharType="separate"/>
      </w:r>
      <w:r>
        <w:rPr>
          <w:noProof/>
        </w:rPr>
        <w:t>128</w:t>
      </w:r>
      <w:r>
        <w:rPr>
          <w:noProof/>
        </w:rPr>
        <w:fldChar w:fldCharType="end"/>
      </w:r>
    </w:p>
    <w:p w14:paraId="239B3C27" w14:textId="51F42241" w:rsidR="00EE278C" w:rsidRDefault="00EE278C">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_Toc214890968 \h </w:instrText>
      </w:r>
      <w:r>
        <w:rPr>
          <w:noProof/>
        </w:rPr>
      </w:r>
      <w:r>
        <w:rPr>
          <w:noProof/>
        </w:rPr>
        <w:fldChar w:fldCharType="separate"/>
      </w:r>
      <w:r>
        <w:rPr>
          <w:noProof/>
        </w:rPr>
        <w:t>130</w:t>
      </w:r>
      <w:r>
        <w:rPr>
          <w:noProof/>
        </w:rPr>
        <w:fldChar w:fldCharType="end"/>
      </w:r>
    </w:p>
    <w:p w14:paraId="155F71B9" w14:textId="643CC3C8" w:rsidR="00EE278C" w:rsidRDefault="00EE278C">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_Toc214890969 \h </w:instrText>
      </w:r>
      <w:r>
        <w:rPr>
          <w:noProof/>
        </w:rPr>
      </w:r>
      <w:r>
        <w:rPr>
          <w:noProof/>
        </w:rPr>
        <w:fldChar w:fldCharType="separate"/>
      </w:r>
      <w:r>
        <w:rPr>
          <w:noProof/>
        </w:rPr>
        <w:t>131</w:t>
      </w:r>
      <w:r>
        <w:rPr>
          <w:noProof/>
        </w:rPr>
        <w:fldChar w:fldCharType="end"/>
      </w:r>
    </w:p>
    <w:p w14:paraId="099A799D" w14:textId="276441AF" w:rsidR="00EE278C" w:rsidRDefault="00EE278C">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_Toc214890970 \h </w:instrText>
      </w:r>
      <w:r>
        <w:rPr>
          <w:noProof/>
        </w:rPr>
      </w:r>
      <w:r>
        <w:rPr>
          <w:noProof/>
        </w:rPr>
        <w:fldChar w:fldCharType="separate"/>
      </w:r>
      <w:r>
        <w:rPr>
          <w:noProof/>
        </w:rPr>
        <w:t>131</w:t>
      </w:r>
      <w:r>
        <w:rPr>
          <w:noProof/>
        </w:rPr>
        <w:fldChar w:fldCharType="end"/>
      </w:r>
    </w:p>
    <w:p w14:paraId="06382061" w14:textId="6B488683" w:rsidR="00EE278C" w:rsidRDefault="00EE278C">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_Toc214890971 \h </w:instrText>
      </w:r>
      <w:r>
        <w:rPr>
          <w:noProof/>
        </w:rPr>
      </w:r>
      <w:r>
        <w:rPr>
          <w:noProof/>
        </w:rPr>
        <w:fldChar w:fldCharType="separate"/>
      </w:r>
      <w:r>
        <w:rPr>
          <w:noProof/>
        </w:rPr>
        <w:t>132</w:t>
      </w:r>
      <w:r>
        <w:rPr>
          <w:noProof/>
        </w:rPr>
        <w:fldChar w:fldCharType="end"/>
      </w:r>
    </w:p>
    <w:p w14:paraId="323EE063" w14:textId="67906B30" w:rsidR="00EE278C" w:rsidRDefault="00EE278C">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_Toc214890972 \h </w:instrText>
      </w:r>
      <w:r>
        <w:rPr>
          <w:noProof/>
        </w:rPr>
      </w:r>
      <w:r>
        <w:rPr>
          <w:noProof/>
        </w:rPr>
        <w:fldChar w:fldCharType="separate"/>
      </w:r>
      <w:r>
        <w:rPr>
          <w:noProof/>
        </w:rPr>
        <w:t>133</w:t>
      </w:r>
      <w:r>
        <w:rPr>
          <w:noProof/>
        </w:rPr>
        <w:fldChar w:fldCharType="end"/>
      </w:r>
    </w:p>
    <w:p w14:paraId="313303D1" w14:textId="61A1F9E7" w:rsidR="00EE278C" w:rsidRDefault="00EE278C">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_Toc214890973 \h </w:instrText>
      </w:r>
      <w:r>
        <w:rPr>
          <w:noProof/>
        </w:rPr>
      </w:r>
      <w:r>
        <w:rPr>
          <w:noProof/>
        </w:rPr>
        <w:fldChar w:fldCharType="separate"/>
      </w:r>
      <w:r>
        <w:rPr>
          <w:noProof/>
        </w:rPr>
        <w:t>138</w:t>
      </w:r>
      <w:r>
        <w:rPr>
          <w:noProof/>
        </w:rPr>
        <w:fldChar w:fldCharType="end"/>
      </w:r>
    </w:p>
    <w:p w14:paraId="0D263834" w14:textId="0113DF8F" w:rsidR="00EE278C" w:rsidRDefault="00EE278C">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_Toc214890974 \h </w:instrText>
      </w:r>
      <w:r>
        <w:rPr>
          <w:noProof/>
        </w:rPr>
      </w:r>
      <w:r>
        <w:rPr>
          <w:noProof/>
        </w:rPr>
        <w:fldChar w:fldCharType="separate"/>
      </w:r>
      <w:r>
        <w:rPr>
          <w:noProof/>
        </w:rPr>
        <w:t>147</w:t>
      </w:r>
      <w:r>
        <w:rPr>
          <w:noProof/>
        </w:rPr>
        <w:fldChar w:fldCharType="end"/>
      </w:r>
    </w:p>
    <w:p w14:paraId="0E46DD1D" w14:textId="4A3B93BE" w:rsidR="00EE278C" w:rsidRDefault="00EE278C">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_Toc214890975 \h </w:instrText>
      </w:r>
      <w:r>
        <w:rPr>
          <w:noProof/>
        </w:rPr>
      </w:r>
      <w:r>
        <w:rPr>
          <w:noProof/>
        </w:rPr>
        <w:fldChar w:fldCharType="separate"/>
      </w:r>
      <w:r>
        <w:rPr>
          <w:noProof/>
        </w:rPr>
        <w:t>147</w:t>
      </w:r>
      <w:r>
        <w:rPr>
          <w:noProof/>
        </w:rPr>
        <w:fldChar w:fldCharType="end"/>
      </w:r>
    </w:p>
    <w:p w14:paraId="4F9D5A2E" w14:textId="56F17A84" w:rsidR="00EE278C" w:rsidRDefault="00EE278C">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_Toc214890976 \h </w:instrText>
      </w:r>
      <w:r>
        <w:rPr>
          <w:noProof/>
        </w:rPr>
      </w:r>
      <w:r>
        <w:rPr>
          <w:noProof/>
        </w:rPr>
        <w:fldChar w:fldCharType="separate"/>
      </w:r>
      <w:r>
        <w:rPr>
          <w:noProof/>
        </w:rPr>
        <w:t>147</w:t>
      </w:r>
      <w:r>
        <w:rPr>
          <w:noProof/>
        </w:rPr>
        <w:fldChar w:fldCharType="end"/>
      </w:r>
    </w:p>
    <w:p w14:paraId="62997CD6" w14:textId="7A90AFD7" w:rsidR="00EE278C" w:rsidRDefault="00EE278C">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_Toc214890977 \h </w:instrText>
      </w:r>
      <w:r>
        <w:rPr>
          <w:noProof/>
        </w:rPr>
      </w:r>
      <w:r>
        <w:rPr>
          <w:noProof/>
        </w:rPr>
        <w:fldChar w:fldCharType="separate"/>
      </w:r>
      <w:r>
        <w:rPr>
          <w:noProof/>
        </w:rPr>
        <w:t>148</w:t>
      </w:r>
      <w:r>
        <w:rPr>
          <w:noProof/>
        </w:rPr>
        <w:fldChar w:fldCharType="end"/>
      </w:r>
    </w:p>
    <w:p w14:paraId="35570DB0" w14:textId="4DD6BB9B" w:rsidR="00EE278C" w:rsidRDefault="00EE278C">
      <w:pPr>
        <w:pStyle w:val="TOC4"/>
        <w:rPr>
          <w:rFonts w:asciiTheme="minorHAnsi" w:eastAsiaTheme="minorEastAsia" w:hAnsiTheme="minorHAnsi" w:cstheme="minorBidi"/>
          <w:noProof/>
          <w:sz w:val="22"/>
          <w:szCs w:val="22"/>
          <w:lang w:val="en-US"/>
        </w:rPr>
      </w:pPr>
      <w:r>
        <w:rPr>
          <w:noProof/>
        </w:rPr>
        <w:t>6.4</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_Toc214890978 \h </w:instrText>
      </w:r>
      <w:r>
        <w:rPr>
          <w:noProof/>
        </w:rPr>
      </w:r>
      <w:r>
        <w:rPr>
          <w:noProof/>
        </w:rPr>
        <w:fldChar w:fldCharType="separate"/>
      </w:r>
      <w:r>
        <w:rPr>
          <w:noProof/>
        </w:rPr>
        <w:t>148</w:t>
      </w:r>
      <w:r>
        <w:rPr>
          <w:noProof/>
        </w:rPr>
        <w:fldChar w:fldCharType="end"/>
      </w:r>
    </w:p>
    <w:p w14:paraId="67B4DAA6" w14:textId="479154E5" w:rsidR="00EE278C" w:rsidRDefault="00EE278C">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_Toc214890979 \h </w:instrText>
      </w:r>
      <w:r>
        <w:rPr>
          <w:noProof/>
        </w:rPr>
      </w:r>
      <w:r>
        <w:rPr>
          <w:noProof/>
        </w:rPr>
        <w:fldChar w:fldCharType="separate"/>
      </w:r>
      <w:r>
        <w:rPr>
          <w:noProof/>
        </w:rPr>
        <w:t>148</w:t>
      </w:r>
      <w:r>
        <w:rPr>
          <w:noProof/>
        </w:rPr>
        <w:fldChar w:fldCharType="end"/>
      </w:r>
    </w:p>
    <w:p w14:paraId="2034F79C" w14:textId="3A033CEF" w:rsidR="00EE278C" w:rsidRDefault="00EE278C">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_Toc214890980 \h </w:instrText>
      </w:r>
      <w:r>
        <w:rPr>
          <w:noProof/>
        </w:rPr>
      </w:r>
      <w:r>
        <w:rPr>
          <w:noProof/>
        </w:rPr>
        <w:fldChar w:fldCharType="separate"/>
      </w:r>
      <w:r>
        <w:rPr>
          <w:noProof/>
        </w:rPr>
        <w:t>148</w:t>
      </w:r>
      <w:r>
        <w:rPr>
          <w:noProof/>
        </w:rPr>
        <w:fldChar w:fldCharType="end"/>
      </w:r>
    </w:p>
    <w:p w14:paraId="2B0BE554" w14:textId="1FBDAB37" w:rsidR="00EE278C" w:rsidRDefault="00EE278C">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_Toc214890981 \h </w:instrText>
      </w:r>
      <w:r>
        <w:rPr>
          <w:noProof/>
        </w:rPr>
      </w:r>
      <w:r>
        <w:rPr>
          <w:noProof/>
        </w:rPr>
        <w:fldChar w:fldCharType="separate"/>
      </w:r>
      <w:r>
        <w:rPr>
          <w:noProof/>
        </w:rPr>
        <w:t>148</w:t>
      </w:r>
      <w:r>
        <w:rPr>
          <w:noProof/>
        </w:rPr>
        <w:fldChar w:fldCharType="end"/>
      </w:r>
    </w:p>
    <w:p w14:paraId="02699033" w14:textId="3221F0FE" w:rsidR="00EE278C" w:rsidRDefault="00EE278C">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_Toc214890982 \h </w:instrText>
      </w:r>
      <w:r>
        <w:rPr>
          <w:noProof/>
        </w:rPr>
      </w:r>
      <w:r>
        <w:rPr>
          <w:noProof/>
        </w:rPr>
        <w:fldChar w:fldCharType="separate"/>
      </w:r>
      <w:r>
        <w:rPr>
          <w:noProof/>
        </w:rPr>
        <w:t>149</w:t>
      </w:r>
      <w:r>
        <w:rPr>
          <w:noProof/>
        </w:rPr>
        <w:fldChar w:fldCharType="end"/>
      </w:r>
    </w:p>
    <w:p w14:paraId="26CDAF59" w14:textId="4F0205D6" w:rsidR="00EE278C" w:rsidRDefault="00EE278C">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_Toc214890983 \h </w:instrText>
      </w:r>
      <w:r>
        <w:rPr>
          <w:noProof/>
        </w:rPr>
      </w:r>
      <w:r>
        <w:rPr>
          <w:noProof/>
        </w:rPr>
        <w:fldChar w:fldCharType="separate"/>
      </w:r>
      <w:r>
        <w:rPr>
          <w:noProof/>
        </w:rPr>
        <w:t>149</w:t>
      </w:r>
      <w:r>
        <w:rPr>
          <w:noProof/>
        </w:rPr>
        <w:fldChar w:fldCharType="end"/>
      </w:r>
    </w:p>
    <w:p w14:paraId="3BCCB35D" w14:textId="153D1E22" w:rsidR="00EE278C" w:rsidRDefault="00EE278C">
      <w:pPr>
        <w:pStyle w:val="TOC4"/>
        <w:rPr>
          <w:rFonts w:asciiTheme="minorHAnsi" w:eastAsiaTheme="minorEastAsia" w:hAnsiTheme="minorHAnsi" w:cstheme="minorBidi"/>
          <w:noProof/>
          <w:sz w:val="22"/>
          <w:szCs w:val="22"/>
          <w:lang w:val="en-US"/>
        </w:rPr>
      </w:pPr>
      <w:r>
        <w:rPr>
          <w:noProof/>
        </w:rPr>
        <w:t>6.4</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_Toc214890984 \h </w:instrText>
      </w:r>
      <w:r>
        <w:rPr>
          <w:noProof/>
        </w:rPr>
      </w:r>
      <w:r>
        <w:rPr>
          <w:noProof/>
        </w:rPr>
        <w:fldChar w:fldCharType="separate"/>
      </w:r>
      <w:r>
        <w:rPr>
          <w:noProof/>
        </w:rPr>
        <w:t>150</w:t>
      </w:r>
      <w:r>
        <w:rPr>
          <w:noProof/>
        </w:rPr>
        <w:fldChar w:fldCharType="end"/>
      </w:r>
    </w:p>
    <w:p w14:paraId="3709D2F3" w14:textId="60BE42EC" w:rsidR="00EE278C" w:rsidRDefault="00EE278C">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_Toc214890985 \h </w:instrText>
      </w:r>
      <w:r>
        <w:rPr>
          <w:noProof/>
        </w:rPr>
      </w:r>
      <w:r>
        <w:rPr>
          <w:noProof/>
        </w:rPr>
        <w:fldChar w:fldCharType="separate"/>
      </w:r>
      <w:r>
        <w:rPr>
          <w:noProof/>
        </w:rPr>
        <w:t>150</w:t>
      </w:r>
      <w:r>
        <w:rPr>
          <w:noProof/>
        </w:rPr>
        <w:fldChar w:fldCharType="end"/>
      </w:r>
    </w:p>
    <w:p w14:paraId="0EEE77CB" w14:textId="004FC04E" w:rsidR="00EE278C" w:rsidRDefault="00EE278C">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_Toc214890986 \h </w:instrText>
      </w:r>
      <w:r>
        <w:rPr>
          <w:noProof/>
        </w:rPr>
      </w:r>
      <w:r>
        <w:rPr>
          <w:noProof/>
        </w:rPr>
        <w:fldChar w:fldCharType="separate"/>
      </w:r>
      <w:r>
        <w:rPr>
          <w:noProof/>
        </w:rPr>
        <w:t>150</w:t>
      </w:r>
      <w:r>
        <w:rPr>
          <w:noProof/>
        </w:rPr>
        <w:fldChar w:fldCharType="end"/>
      </w:r>
    </w:p>
    <w:p w14:paraId="6D764D1B" w14:textId="26140BF0" w:rsidR="00EE278C" w:rsidRDefault="00EE278C">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_Toc214890987 \h </w:instrText>
      </w:r>
      <w:r>
        <w:rPr>
          <w:noProof/>
        </w:rPr>
      </w:r>
      <w:r>
        <w:rPr>
          <w:noProof/>
        </w:rPr>
        <w:fldChar w:fldCharType="separate"/>
      </w:r>
      <w:r>
        <w:rPr>
          <w:noProof/>
        </w:rPr>
        <w:t>150</w:t>
      </w:r>
      <w:r>
        <w:rPr>
          <w:noProof/>
        </w:rPr>
        <w:fldChar w:fldCharType="end"/>
      </w:r>
    </w:p>
    <w:p w14:paraId="6E790502" w14:textId="6893ABAC" w:rsidR="00EE278C" w:rsidRDefault="00EE278C">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_Toc214890988 \h </w:instrText>
      </w:r>
      <w:r>
        <w:rPr>
          <w:noProof/>
        </w:rPr>
      </w:r>
      <w:r>
        <w:rPr>
          <w:noProof/>
        </w:rPr>
        <w:fldChar w:fldCharType="separate"/>
      </w:r>
      <w:r>
        <w:rPr>
          <w:noProof/>
        </w:rPr>
        <w:t>150</w:t>
      </w:r>
      <w:r>
        <w:rPr>
          <w:noProof/>
        </w:rPr>
        <w:fldChar w:fldCharType="end"/>
      </w:r>
    </w:p>
    <w:p w14:paraId="33C215D6" w14:textId="43385E92" w:rsidR="00EE278C" w:rsidRDefault="00EE278C">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_Toc214890989 \h </w:instrText>
      </w:r>
      <w:r>
        <w:rPr>
          <w:noProof/>
        </w:rPr>
      </w:r>
      <w:r>
        <w:rPr>
          <w:noProof/>
        </w:rPr>
        <w:fldChar w:fldCharType="separate"/>
      </w:r>
      <w:r>
        <w:rPr>
          <w:noProof/>
        </w:rPr>
        <w:t>150</w:t>
      </w:r>
      <w:r>
        <w:rPr>
          <w:noProof/>
        </w:rPr>
        <w:fldChar w:fldCharType="end"/>
      </w:r>
    </w:p>
    <w:p w14:paraId="37CC932D" w14:textId="666235D9" w:rsidR="00EE278C" w:rsidRDefault="00EE278C">
      <w:pPr>
        <w:pStyle w:val="TOC4"/>
        <w:rPr>
          <w:rFonts w:asciiTheme="minorHAnsi" w:eastAsiaTheme="minorEastAsia" w:hAnsiTheme="minorHAnsi" w:cstheme="minorBidi"/>
          <w:noProof/>
          <w:sz w:val="22"/>
          <w:szCs w:val="22"/>
          <w:lang w:val="en-US"/>
        </w:rPr>
      </w:pPr>
      <w:r>
        <w:rPr>
          <w:noProof/>
        </w:rPr>
        <w:lastRenderedPageBreak/>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_Toc214890990 \h </w:instrText>
      </w:r>
      <w:r>
        <w:rPr>
          <w:noProof/>
        </w:rPr>
      </w:r>
      <w:r>
        <w:rPr>
          <w:noProof/>
        </w:rPr>
        <w:fldChar w:fldCharType="separate"/>
      </w:r>
      <w:r>
        <w:rPr>
          <w:noProof/>
        </w:rPr>
        <w:t>150</w:t>
      </w:r>
      <w:r>
        <w:rPr>
          <w:noProof/>
        </w:rPr>
        <w:fldChar w:fldCharType="end"/>
      </w:r>
    </w:p>
    <w:p w14:paraId="3E36F66C" w14:textId="24E5B274" w:rsidR="00EE278C" w:rsidRDefault="00EE278C">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_Toc214890991 \h </w:instrText>
      </w:r>
      <w:r>
        <w:rPr>
          <w:noProof/>
        </w:rPr>
      </w:r>
      <w:r>
        <w:rPr>
          <w:noProof/>
        </w:rPr>
        <w:fldChar w:fldCharType="separate"/>
      </w:r>
      <w:r>
        <w:rPr>
          <w:noProof/>
        </w:rPr>
        <w:t>150</w:t>
      </w:r>
      <w:r>
        <w:rPr>
          <w:noProof/>
        </w:rPr>
        <w:fldChar w:fldCharType="end"/>
      </w:r>
    </w:p>
    <w:p w14:paraId="5D98553D" w14:textId="62372A79" w:rsidR="00EE278C" w:rsidRDefault="00EE278C">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_Toc214890992 \h </w:instrText>
      </w:r>
      <w:r>
        <w:rPr>
          <w:noProof/>
        </w:rPr>
      </w:r>
      <w:r>
        <w:rPr>
          <w:noProof/>
        </w:rPr>
        <w:fldChar w:fldCharType="separate"/>
      </w:r>
      <w:r>
        <w:rPr>
          <w:noProof/>
        </w:rPr>
        <w:t>151</w:t>
      </w:r>
      <w:r>
        <w:rPr>
          <w:noProof/>
        </w:rPr>
        <w:fldChar w:fldCharType="end"/>
      </w:r>
    </w:p>
    <w:p w14:paraId="380AF45B" w14:textId="51E5CFBF" w:rsidR="00EE278C" w:rsidRDefault="00EE278C">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_Toc214890993 \h </w:instrText>
      </w:r>
      <w:r>
        <w:rPr>
          <w:noProof/>
        </w:rPr>
      </w:r>
      <w:r>
        <w:rPr>
          <w:noProof/>
        </w:rPr>
        <w:fldChar w:fldCharType="separate"/>
      </w:r>
      <w:r>
        <w:rPr>
          <w:noProof/>
        </w:rPr>
        <w:t>152</w:t>
      </w:r>
      <w:r>
        <w:rPr>
          <w:noProof/>
        </w:rPr>
        <w:fldChar w:fldCharType="end"/>
      </w:r>
    </w:p>
    <w:p w14:paraId="174D0FD1" w14:textId="60C37B53"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_Toc214890994 \h </w:instrText>
      </w:r>
      <w:r>
        <w:rPr>
          <w:noProof/>
        </w:rPr>
      </w:r>
      <w:r>
        <w:rPr>
          <w:noProof/>
        </w:rPr>
        <w:fldChar w:fldCharType="separate"/>
      </w:r>
      <w:r>
        <w:rPr>
          <w:noProof/>
        </w:rPr>
        <w:t>152</w:t>
      </w:r>
      <w:r>
        <w:rPr>
          <w:noProof/>
        </w:rPr>
        <w:fldChar w:fldCharType="end"/>
      </w:r>
    </w:p>
    <w:p w14:paraId="026486B8" w14:textId="76F9CB3C"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_Toc214890995 \h </w:instrText>
      </w:r>
      <w:r>
        <w:rPr>
          <w:noProof/>
        </w:rPr>
      </w:r>
      <w:r>
        <w:rPr>
          <w:noProof/>
        </w:rPr>
        <w:fldChar w:fldCharType="separate"/>
      </w:r>
      <w:r>
        <w:rPr>
          <w:noProof/>
        </w:rPr>
        <w:t>152</w:t>
      </w:r>
      <w:r>
        <w:rPr>
          <w:noProof/>
        </w:rPr>
        <w:fldChar w:fldCharType="end"/>
      </w:r>
    </w:p>
    <w:p w14:paraId="6590E063" w14:textId="5C34794E"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_Toc214890996 \h </w:instrText>
      </w:r>
      <w:r>
        <w:rPr>
          <w:noProof/>
        </w:rPr>
      </w:r>
      <w:r>
        <w:rPr>
          <w:noProof/>
        </w:rPr>
        <w:fldChar w:fldCharType="separate"/>
      </w:r>
      <w:r>
        <w:rPr>
          <w:noProof/>
        </w:rPr>
        <w:t>152</w:t>
      </w:r>
      <w:r>
        <w:rPr>
          <w:noProof/>
        </w:rPr>
        <w:fldChar w:fldCharType="end"/>
      </w:r>
    </w:p>
    <w:p w14:paraId="01FD21DE" w14:textId="4A5BA4C8"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_Toc214890997 \h </w:instrText>
      </w:r>
      <w:r>
        <w:rPr>
          <w:noProof/>
        </w:rPr>
      </w:r>
      <w:r>
        <w:rPr>
          <w:noProof/>
        </w:rPr>
        <w:fldChar w:fldCharType="separate"/>
      </w:r>
      <w:r>
        <w:rPr>
          <w:noProof/>
        </w:rPr>
        <w:t>152</w:t>
      </w:r>
      <w:r>
        <w:rPr>
          <w:noProof/>
        </w:rPr>
        <w:fldChar w:fldCharType="end"/>
      </w:r>
    </w:p>
    <w:p w14:paraId="6708FB57" w14:textId="71FF6B59"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_Toc214890998 \h </w:instrText>
      </w:r>
      <w:r>
        <w:rPr>
          <w:noProof/>
        </w:rPr>
      </w:r>
      <w:r>
        <w:rPr>
          <w:noProof/>
        </w:rPr>
        <w:fldChar w:fldCharType="separate"/>
      </w:r>
      <w:r>
        <w:rPr>
          <w:noProof/>
        </w:rPr>
        <w:t>153</w:t>
      </w:r>
      <w:r>
        <w:rPr>
          <w:noProof/>
        </w:rPr>
        <w:fldChar w:fldCharType="end"/>
      </w:r>
    </w:p>
    <w:p w14:paraId="5E9F3390" w14:textId="1FC16E2B"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_Toc214890999 \h </w:instrText>
      </w:r>
      <w:r>
        <w:rPr>
          <w:noProof/>
        </w:rPr>
      </w:r>
      <w:r>
        <w:rPr>
          <w:noProof/>
        </w:rPr>
        <w:fldChar w:fldCharType="separate"/>
      </w:r>
      <w:r>
        <w:rPr>
          <w:noProof/>
        </w:rPr>
        <w:t>153</w:t>
      </w:r>
      <w:r>
        <w:rPr>
          <w:noProof/>
        </w:rPr>
        <w:fldChar w:fldCharType="end"/>
      </w:r>
    </w:p>
    <w:p w14:paraId="1C8A0EEE" w14:textId="4103CE39"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_Toc214891000 \h </w:instrText>
      </w:r>
      <w:r>
        <w:rPr>
          <w:noProof/>
        </w:rPr>
      </w:r>
      <w:r>
        <w:rPr>
          <w:noProof/>
        </w:rPr>
        <w:fldChar w:fldCharType="separate"/>
      </w:r>
      <w:r>
        <w:rPr>
          <w:noProof/>
        </w:rPr>
        <w:t>153</w:t>
      </w:r>
      <w:r>
        <w:rPr>
          <w:noProof/>
        </w:rPr>
        <w:fldChar w:fldCharType="end"/>
      </w:r>
    </w:p>
    <w:p w14:paraId="776B7E59" w14:textId="005D4043"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_Toc214891001 \h </w:instrText>
      </w:r>
      <w:r>
        <w:rPr>
          <w:noProof/>
        </w:rPr>
      </w:r>
      <w:r>
        <w:rPr>
          <w:noProof/>
        </w:rPr>
        <w:fldChar w:fldCharType="separate"/>
      </w:r>
      <w:r>
        <w:rPr>
          <w:noProof/>
        </w:rPr>
        <w:t>153</w:t>
      </w:r>
      <w:r>
        <w:rPr>
          <w:noProof/>
        </w:rPr>
        <w:fldChar w:fldCharType="end"/>
      </w:r>
    </w:p>
    <w:p w14:paraId="71DB1DE1" w14:textId="28CD81A3"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_Toc214891002 \h </w:instrText>
      </w:r>
      <w:r>
        <w:rPr>
          <w:noProof/>
        </w:rPr>
      </w:r>
      <w:r>
        <w:rPr>
          <w:noProof/>
        </w:rPr>
        <w:fldChar w:fldCharType="separate"/>
      </w:r>
      <w:r>
        <w:rPr>
          <w:noProof/>
        </w:rPr>
        <w:t>154</w:t>
      </w:r>
      <w:r>
        <w:rPr>
          <w:noProof/>
        </w:rPr>
        <w:fldChar w:fldCharType="end"/>
      </w:r>
    </w:p>
    <w:p w14:paraId="7E16432F" w14:textId="4A8F9BE3"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_Toc214891003 \h </w:instrText>
      </w:r>
      <w:r>
        <w:rPr>
          <w:noProof/>
        </w:rPr>
      </w:r>
      <w:r>
        <w:rPr>
          <w:noProof/>
        </w:rPr>
        <w:fldChar w:fldCharType="separate"/>
      </w:r>
      <w:r>
        <w:rPr>
          <w:noProof/>
        </w:rPr>
        <w:t>154</w:t>
      </w:r>
      <w:r>
        <w:rPr>
          <w:noProof/>
        </w:rPr>
        <w:fldChar w:fldCharType="end"/>
      </w:r>
    </w:p>
    <w:p w14:paraId="371C6B6B" w14:textId="348A1B8D"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_Toc214891004 \h </w:instrText>
      </w:r>
      <w:r>
        <w:rPr>
          <w:noProof/>
        </w:rPr>
      </w:r>
      <w:r>
        <w:rPr>
          <w:noProof/>
        </w:rPr>
        <w:fldChar w:fldCharType="separate"/>
      </w:r>
      <w:r>
        <w:rPr>
          <w:noProof/>
        </w:rPr>
        <w:t>154</w:t>
      </w:r>
      <w:r>
        <w:rPr>
          <w:noProof/>
        </w:rPr>
        <w:fldChar w:fldCharType="end"/>
      </w:r>
    </w:p>
    <w:p w14:paraId="5851BFC3" w14:textId="40B1AB00"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_Toc214891005 \h </w:instrText>
      </w:r>
      <w:r>
        <w:rPr>
          <w:noProof/>
        </w:rPr>
      </w:r>
      <w:r>
        <w:rPr>
          <w:noProof/>
        </w:rPr>
        <w:fldChar w:fldCharType="separate"/>
      </w:r>
      <w:r>
        <w:rPr>
          <w:noProof/>
        </w:rPr>
        <w:t>154</w:t>
      </w:r>
      <w:r>
        <w:rPr>
          <w:noProof/>
        </w:rPr>
        <w:fldChar w:fldCharType="end"/>
      </w:r>
    </w:p>
    <w:p w14:paraId="53367827" w14:textId="2516D185"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_Toc214891006 \h </w:instrText>
      </w:r>
      <w:r>
        <w:rPr>
          <w:noProof/>
        </w:rPr>
      </w:r>
      <w:r>
        <w:rPr>
          <w:noProof/>
        </w:rPr>
        <w:fldChar w:fldCharType="separate"/>
      </w:r>
      <w:r>
        <w:rPr>
          <w:noProof/>
        </w:rPr>
        <w:t>154</w:t>
      </w:r>
      <w:r>
        <w:rPr>
          <w:noProof/>
        </w:rPr>
        <w:fldChar w:fldCharType="end"/>
      </w:r>
    </w:p>
    <w:p w14:paraId="6BAC419D" w14:textId="58063FF4"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_Toc214891007 \h </w:instrText>
      </w:r>
      <w:r>
        <w:rPr>
          <w:noProof/>
        </w:rPr>
      </w:r>
      <w:r>
        <w:rPr>
          <w:noProof/>
        </w:rPr>
        <w:fldChar w:fldCharType="separate"/>
      </w:r>
      <w:r>
        <w:rPr>
          <w:noProof/>
        </w:rPr>
        <w:t>158</w:t>
      </w:r>
      <w:r>
        <w:rPr>
          <w:noProof/>
        </w:rPr>
        <w:fldChar w:fldCharType="end"/>
      </w:r>
    </w:p>
    <w:p w14:paraId="4A5E0EE2" w14:textId="60588D4A"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_Toc214891008 \h </w:instrText>
      </w:r>
      <w:r>
        <w:rPr>
          <w:noProof/>
        </w:rPr>
      </w:r>
      <w:r>
        <w:rPr>
          <w:noProof/>
        </w:rPr>
        <w:fldChar w:fldCharType="separate"/>
      </w:r>
      <w:r>
        <w:rPr>
          <w:noProof/>
        </w:rPr>
        <w:t>159</w:t>
      </w:r>
      <w:r>
        <w:rPr>
          <w:noProof/>
        </w:rPr>
        <w:fldChar w:fldCharType="end"/>
      </w:r>
    </w:p>
    <w:p w14:paraId="156DCED8" w14:textId="478E36A8"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_Toc214891009 \h </w:instrText>
      </w:r>
      <w:r>
        <w:rPr>
          <w:noProof/>
        </w:rPr>
      </w:r>
      <w:r>
        <w:rPr>
          <w:noProof/>
        </w:rPr>
        <w:fldChar w:fldCharType="separate"/>
      </w:r>
      <w:r>
        <w:rPr>
          <w:noProof/>
        </w:rPr>
        <w:t>159</w:t>
      </w:r>
      <w:r>
        <w:rPr>
          <w:noProof/>
        </w:rPr>
        <w:fldChar w:fldCharType="end"/>
      </w:r>
    </w:p>
    <w:p w14:paraId="30A4E6AC" w14:textId="5275CA80"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_Toc214891010 \h </w:instrText>
      </w:r>
      <w:r>
        <w:rPr>
          <w:noProof/>
        </w:rPr>
      </w:r>
      <w:r>
        <w:rPr>
          <w:noProof/>
        </w:rPr>
        <w:fldChar w:fldCharType="separate"/>
      </w:r>
      <w:r>
        <w:rPr>
          <w:noProof/>
        </w:rPr>
        <w:t>159</w:t>
      </w:r>
      <w:r>
        <w:rPr>
          <w:noProof/>
        </w:rPr>
        <w:fldChar w:fldCharType="end"/>
      </w:r>
    </w:p>
    <w:p w14:paraId="413222C9" w14:textId="0B7B26CB"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_Toc214891011 \h </w:instrText>
      </w:r>
      <w:r>
        <w:rPr>
          <w:noProof/>
        </w:rPr>
      </w:r>
      <w:r>
        <w:rPr>
          <w:noProof/>
        </w:rPr>
        <w:fldChar w:fldCharType="separate"/>
      </w:r>
      <w:r>
        <w:rPr>
          <w:noProof/>
        </w:rPr>
        <w:t>159</w:t>
      </w:r>
      <w:r>
        <w:rPr>
          <w:noProof/>
        </w:rPr>
        <w:fldChar w:fldCharType="end"/>
      </w:r>
    </w:p>
    <w:p w14:paraId="3B6D4BBE" w14:textId="0726F1A0" w:rsidR="00EE278C" w:rsidRDefault="00EE278C">
      <w:pPr>
        <w:pStyle w:val="TOC4"/>
        <w:rPr>
          <w:rFonts w:asciiTheme="minorHAnsi" w:eastAsiaTheme="minorEastAsia" w:hAnsiTheme="minorHAnsi" w:cstheme="minorBidi"/>
          <w:noProof/>
          <w:sz w:val="22"/>
          <w:szCs w:val="22"/>
          <w:lang w:val="en-US"/>
        </w:rPr>
      </w:pPr>
      <w:r>
        <w:rPr>
          <w:noProof/>
          <w:lang w:eastAsia="zh-CN"/>
        </w:rPr>
        <w:t>6.5</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_Toc214891012 \h </w:instrText>
      </w:r>
      <w:r>
        <w:rPr>
          <w:noProof/>
        </w:rPr>
      </w:r>
      <w:r>
        <w:rPr>
          <w:noProof/>
        </w:rPr>
        <w:fldChar w:fldCharType="separate"/>
      </w:r>
      <w:r>
        <w:rPr>
          <w:noProof/>
        </w:rPr>
        <w:t>160</w:t>
      </w:r>
      <w:r>
        <w:rPr>
          <w:noProof/>
        </w:rPr>
        <w:fldChar w:fldCharType="end"/>
      </w:r>
    </w:p>
    <w:p w14:paraId="6AFF7FE1" w14:textId="19B8FAD4"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_Toc214891013 \h </w:instrText>
      </w:r>
      <w:r>
        <w:rPr>
          <w:noProof/>
        </w:rPr>
      </w:r>
      <w:r>
        <w:rPr>
          <w:noProof/>
        </w:rPr>
        <w:fldChar w:fldCharType="separate"/>
      </w:r>
      <w:r>
        <w:rPr>
          <w:noProof/>
        </w:rPr>
        <w:t>160</w:t>
      </w:r>
      <w:r>
        <w:rPr>
          <w:noProof/>
        </w:rPr>
        <w:fldChar w:fldCharType="end"/>
      </w:r>
    </w:p>
    <w:p w14:paraId="66D9BBFE" w14:textId="58DD775A"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_Toc214891014 \h </w:instrText>
      </w:r>
      <w:r>
        <w:rPr>
          <w:noProof/>
        </w:rPr>
      </w:r>
      <w:r>
        <w:rPr>
          <w:noProof/>
        </w:rPr>
        <w:fldChar w:fldCharType="separate"/>
      </w:r>
      <w:r>
        <w:rPr>
          <w:noProof/>
        </w:rPr>
        <w:t>161</w:t>
      </w:r>
      <w:r>
        <w:rPr>
          <w:noProof/>
        </w:rPr>
        <w:fldChar w:fldCharType="end"/>
      </w:r>
    </w:p>
    <w:p w14:paraId="4A0DF6C9" w14:textId="7169DF21"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_Toc214891015 \h </w:instrText>
      </w:r>
      <w:r>
        <w:rPr>
          <w:noProof/>
        </w:rPr>
      </w:r>
      <w:r>
        <w:rPr>
          <w:noProof/>
        </w:rPr>
        <w:fldChar w:fldCharType="separate"/>
      </w:r>
      <w:r>
        <w:rPr>
          <w:noProof/>
        </w:rPr>
        <w:t>161</w:t>
      </w:r>
      <w:r>
        <w:rPr>
          <w:noProof/>
        </w:rPr>
        <w:fldChar w:fldCharType="end"/>
      </w:r>
    </w:p>
    <w:p w14:paraId="14C14BFF" w14:textId="5DEF2D80"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_Toc214891016 \h </w:instrText>
      </w:r>
      <w:r>
        <w:rPr>
          <w:noProof/>
        </w:rPr>
      </w:r>
      <w:r>
        <w:rPr>
          <w:noProof/>
        </w:rPr>
        <w:fldChar w:fldCharType="separate"/>
      </w:r>
      <w:r>
        <w:rPr>
          <w:noProof/>
        </w:rPr>
        <w:t>162</w:t>
      </w:r>
      <w:r>
        <w:rPr>
          <w:noProof/>
        </w:rPr>
        <w:fldChar w:fldCharType="end"/>
      </w:r>
    </w:p>
    <w:p w14:paraId="568D3A58" w14:textId="40DFA98E"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_Toc214891017 \h </w:instrText>
      </w:r>
      <w:r>
        <w:rPr>
          <w:noProof/>
        </w:rPr>
      </w:r>
      <w:r>
        <w:rPr>
          <w:noProof/>
        </w:rPr>
        <w:fldChar w:fldCharType="separate"/>
      </w:r>
      <w:r>
        <w:rPr>
          <w:noProof/>
        </w:rPr>
        <w:t>162</w:t>
      </w:r>
      <w:r>
        <w:rPr>
          <w:noProof/>
        </w:rPr>
        <w:fldChar w:fldCharType="end"/>
      </w:r>
    </w:p>
    <w:p w14:paraId="03043177" w14:textId="5436824A"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_Toc214891018 \h </w:instrText>
      </w:r>
      <w:r>
        <w:rPr>
          <w:noProof/>
        </w:rPr>
      </w:r>
      <w:r>
        <w:rPr>
          <w:noProof/>
        </w:rPr>
        <w:fldChar w:fldCharType="separate"/>
      </w:r>
      <w:r>
        <w:rPr>
          <w:noProof/>
        </w:rPr>
        <w:t>162</w:t>
      </w:r>
      <w:r>
        <w:rPr>
          <w:noProof/>
        </w:rPr>
        <w:fldChar w:fldCharType="end"/>
      </w:r>
    </w:p>
    <w:p w14:paraId="52EA607F" w14:textId="34757C3A"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_Toc214891019 \h </w:instrText>
      </w:r>
      <w:r>
        <w:rPr>
          <w:noProof/>
        </w:rPr>
      </w:r>
      <w:r>
        <w:rPr>
          <w:noProof/>
        </w:rPr>
        <w:fldChar w:fldCharType="separate"/>
      </w:r>
      <w:r>
        <w:rPr>
          <w:noProof/>
        </w:rPr>
        <w:t>163</w:t>
      </w:r>
      <w:r>
        <w:rPr>
          <w:noProof/>
        </w:rPr>
        <w:fldChar w:fldCharType="end"/>
      </w:r>
    </w:p>
    <w:p w14:paraId="0484BFCF" w14:textId="0A21353D"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_Toc214891020 \h </w:instrText>
      </w:r>
      <w:r>
        <w:rPr>
          <w:noProof/>
        </w:rPr>
      </w:r>
      <w:r>
        <w:rPr>
          <w:noProof/>
        </w:rPr>
        <w:fldChar w:fldCharType="separate"/>
      </w:r>
      <w:r>
        <w:rPr>
          <w:noProof/>
        </w:rPr>
        <w:t>163</w:t>
      </w:r>
      <w:r>
        <w:rPr>
          <w:noProof/>
        </w:rPr>
        <w:fldChar w:fldCharType="end"/>
      </w:r>
    </w:p>
    <w:p w14:paraId="73BF203E" w14:textId="0F25A6EB"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_Toc214891021 \h </w:instrText>
      </w:r>
      <w:r>
        <w:rPr>
          <w:noProof/>
        </w:rPr>
      </w:r>
      <w:r>
        <w:rPr>
          <w:noProof/>
        </w:rPr>
        <w:fldChar w:fldCharType="separate"/>
      </w:r>
      <w:r>
        <w:rPr>
          <w:noProof/>
        </w:rPr>
        <w:t>163</w:t>
      </w:r>
      <w:r>
        <w:rPr>
          <w:noProof/>
        </w:rPr>
        <w:fldChar w:fldCharType="end"/>
      </w:r>
    </w:p>
    <w:p w14:paraId="0644E5A2" w14:textId="04D92688"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_Toc214891022 \h </w:instrText>
      </w:r>
      <w:r>
        <w:rPr>
          <w:noProof/>
        </w:rPr>
      </w:r>
      <w:r>
        <w:rPr>
          <w:noProof/>
        </w:rPr>
        <w:fldChar w:fldCharType="separate"/>
      </w:r>
      <w:r>
        <w:rPr>
          <w:noProof/>
        </w:rPr>
        <w:t>164</w:t>
      </w:r>
      <w:r>
        <w:rPr>
          <w:noProof/>
        </w:rPr>
        <w:fldChar w:fldCharType="end"/>
      </w:r>
    </w:p>
    <w:p w14:paraId="1C2A3C1D" w14:textId="1FE9A899"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_Toc214891023 \h </w:instrText>
      </w:r>
      <w:r>
        <w:rPr>
          <w:noProof/>
        </w:rPr>
      </w:r>
      <w:r>
        <w:rPr>
          <w:noProof/>
        </w:rPr>
        <w:fldChar w:fldCharType="separate"/>
      </w:r>
      <w:r>
        <w:rPr>
          <w:noProof/>
        </w:rPr>
        <w:t>164</w:t>
      </w:r>
      <w:r>
        <w:rPr>
          <w:noProof/>
        </w:rPr>
        <w:fldChar w:fldCharType="end"/>
      </w:r>
    </w:p>
    <w:p w14:paraId="1B50EA39" w14:textId="6A766706"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_Toc214891024 \h </w:instrText>
      </w:r>
      <w:r>
        <w:rPr>
          <w:noProof/>
        </w:rPr>
      </w:r>
      <w:r>
        <w:rPr>
          <w:noProof/>
        </w:rPr>
        <w:fldChar w:fldCharType="separate"/>
      </w:r>
      <w:r>
        <w:rPr>
          <w:noProof/>
        </w:rPr>
        <w:t>164</w:t>
      </w:r>
      <w:r>
        <w:rPr>
          <w:noProof/>
        </w:rPr>
        <w:fldChar w:fldCharType="end"/>
      </w:r>
    </w:p>
    <w:p w14:paraId="0A363D57" w14:textId="0484C391"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_Toc214891025 \h </w:instrText>
      </w:r>
      <w:r>
        <w:rPr>
          <w:noProof/>
        </w:rPr>
      </w:r>
      <w:r>
        <w:rPr>
          <w:noProof/>
        </w:rPr>
        <w:fldChar w:fldCharType="separate"/>
      </w:r>
      <w:r>
        <w:rPr>
          <w:noProof/>
        </w:rPr>
        <w:t>164</w:t>
      </w:r>
      <w:r>
        <w:rPr>
          <w:noProof/>
        </w:rPr>
        <w:fldChar w:fldCharType="end"/>
      </w:r>
    </w:p>
    <w:p w14:paraId="5DDBE1A9" w14:textId="602FE844"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_Toc214891026 \h </w:instrText>
      </w:r>
      <w:r>
        <w:rPr>
          <w:noProof/>
        </w:rPr>
      </w:r>
      <w:r>
        <w:rPr>
          <w:noProof/>
        </w:rPr>
        <w:fldChar w:fldCharType="separate"/>
      </w:r>
      <w:r>
        <w:rPr>
          <w:noProof/>
        </w:rPr>
        <w:t>165</w:t>
      </w:r>
      <w:r>
        <w:rPr>
          <w:noProof/>
        </w:rPr>
        <w:fldChar w:fldCharType="end"/>
      </w:r>
    </w:p>
    <w:p w14:paraId="576CECEE" w14:textId="50073D50"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_Toc214891027 \h </w:instrText>
      </w:r>
      <w:r>
        <w:rPr>
          <w:noProof/>
        </w:rPr>
      </w:r>
      <w:r>
        <w:rPr>
          <w:noProof/>
        </w:rPr>
        <w:fldChar w:fldCharType="separate"/>
      </w:r>
      <w:r>
        <w:rPr>
          <w:noProof/>
        </w:rPr>
        <w:t>165</w:t>
      </w:r>
      <w:r>
        <w:rPr>
          <w:noProof/>
        </w:rPr>
        <w:fldChar w:fldCharType="end"/>
      </w:r>
    </w:p>
    <w:p w14:paraId="08CA4CD1" w14:textId="6ED46AAD"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_Toc214891028 \h </w:instrText>
      </w:r>
      <w:r>
        <w:rPr>
          <w:noProof/>
        </w:rPr>
      </w:r>
      <w:r>
        <w:rPr>
          <w:noProof/>
        </w:rPr>
        <w:fldChar w:fldCharType="separate"/>
      </w:r>
      <w:r>
        <w:rPr>
          <w:noProof/>
        </w:rPr>
        <w:t>166</w:t>
      </w:r>
      <w:r>
        <w:rPr>
          <w:noProof/>
        </w:rPr>
        <w:fldChar w:fldCharType="end"/>
      </w:r>
    </w:p>
    <w:p w14:paraId="53F1A60C" w14:textId="77B90235" w:rsidR="00EE278C" w:rsidRDefault="00EE278C">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_Toc214891029 \h </w:instrText>
      </w:r>
      <w:r>
        <w:rPr>
          <w:noProof/>
        </w:rPr>
      </w:r>
      <w:r>
        <w:rPr>
          <w:noProof/>
        </w:rPr>
        <w:fldChar w:fldCharType="separate"/>
      </w:r>
      <w:r>
        <w:rPr>
          <w:noProof/>
        </w:rPr>
        <w:t>167</w:t>
      </w:r>
      <w:r>
        <w:rPr>
          <w:noProof/>
        </w:rPr>
        <w:fldChar w:fldCharType="end"/>
      </w:r>
    </w:p>
    <w:p w14:paraId="787BF612" w14:textId="4C28FF42"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_Toc214891030 \h </w:instrText>
      </w:r>
      <w:r>
        <w:rPr>
          <w:noProof/>
        </w:rPr>
      </w:r>
      <w:r>
        <w:rPr>
          <w:noProof/>
        </w:rPr>
        <w:fldChar w:fldCharType="separate"/>
      </w:r>
      <w:r>
        <w:rPr>
          <w:noProof/>
        </w:rPr>
        <w:t>168</w:t>
      </w:r>
      <w:r>
        <w:rPr>
          <w:noProof/>
        </w:rPr>
        <w:fldChar w:fldCharType="end"/>
      </w:r>
    </w:p>
    <w:p w14:paraId="469BF6F7" w14:textId="51626E3A" w:rsidR="00EE278C" w:rsidRDefault="00EE278C">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_Toc214891031 \h </w:instrText>
      </w:r>
      <w:r>
        <w:rPr>
          <w:noProof/>
        </w:rPr>
      </w:r>
      <w:r>
        <w:rPr>
          <w:noProof/>
        </w:rPr>
        <w:fldChar w:fldCharType="separate"/>
      </w:r>
      <w:r>
        <w:rPr>
          <w:noProof/>
        </w:rPr>
        <w:t>169</w:t>
      </w:r>
      <w:r>
        <w:rPr>
          <w:noProof/>
        </w:rPr>
        <w:fldChar w:fldCharType="end"/>
      </w:r>
    </w:p>
    <w:p w14:paraId="685E4742" w14:textId="2D93B506" w:rsidR="00EE278C" w:rsidRDefault="00EE278C">
      <w:pPr>
        <w:pStyle w:val="TOC4"/>
        <w:rPr>
          <w:rFonts w:asciiTheme="minorHAnsi" w:eastAsiaTheme="minorEastAsia" w:hAnsiTheme="minorHAnsi" w:cstheme="minorBidi"/>
          <w:noProof/>
          <w:sz w:val="22"/>
          <w:szCs w:val="22"/>
          <w:lang w:val="en-US"/>
        </w:rPr>
      </w:pPr>
      <w:r>
        <w:rPr>
          <w:noProof/>
          <w:lang w:eastAsia="zh-CN"/>
        </w:rPr>
        <w:t>6.5</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_Toc214891032 \h </w:instrText>
      </w:r>
      <w:r>
        <w:rPr>
          <w:noProof/>
        </w:rPr>
      </w:r>
      <w:r>
        <w:rPr>
          <w:noProof/>
        </w:rPr>
        <w:fldChar w:fldCharType="separate"/>
      </w:r>
      <w:r>
        <w:rPr>
          <w:noProof/>
        </w:rPr>
        <w:t>169</w:t>
      </w:r>
      <w:r>
        <w:rPr>
          <w:noProof/>
        </w:rPr>
        <w:fldChar w:fldCharType="end"/>
      </w:r>
    </w:p>
    <w:p w14:paraId="03E08D8A" w14:textId="64D742C0"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_Toc214891033 \h </w:instrText>
      </w:r>
      <w:r>
        <w:rPr>
          <w:noProof/>
        </w:rPr>
      </w:r>
      <w:r>
        <w:rPr>
          <w:noProof/>
        </w:rPr>
        <w:fldChar w:fldCharType="separate"/>
      </w:r>
      <w:r>
        <w:rPr>
          <w:noProof/>
        </w:rPr>
        <w:t>169</w:t>
      </w:r>
      <w:r>
        <w:rPr>
          <w:noProof/>
        </w:rPr>
        <w:fldChar w:fldCharType="end"/>
      </w:r>
    </w:p>
    <w:p w14:paraId="58A2A373" w14:textId="1968023F"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_Toc214891034 \h </w:instrText>
      </w:r>
      <w:r>
        <w:rPr>
          <w:noProof/>
        </w:rPr>
      </w:r>
      <w:r>
        <w:rPr>
          <w:noProof/>
        </w:rPr>
        <w:fldChar w:fldCharType="separate"/>
      </w:r>
      <w:r>
        <w:rPr>
          <w:noProof/>
        </w:rPr>
        <w:t>169</w:t>
      </w:r>
      <w:r>
        <w:rPr>
          <w:noProof/>
        </w:rPr>
        <w:fldChar w:fldCharType="end"/>
      </w:r>
    </w:p>
    <w:p w14:paraId="72655515" w14:textId="259ABE24" w:rsidR="00EE278C" w:rsidRDefault="00EE278C">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_Toc214891035 \h </w:instrText>
      </w:r>
      <w:r>
        <w:rPr>
          <w:noProof/>
        </w:rPr>
      </w:r>
      <w:r>
        <w:rPr>
          <w:noProof/>
        </w:rPr>
        <w:fldChar w:fldCharType="separate"/>
      </w:r>
      <w:r>
        <w:rPr>
          <w:noProof/>
        </w:rPr>
        <w:t>169</w:t>
      </w:r>
      <w:r>
        <w:rPr>
          <w:noProof/>
        </w:rPr>
        <w:fldChar w:fldCharType="end"/>
      </w:r>
    </w:p>
    <w:p w14:paraId="347DEC75" w14:textId="52E29CD0" w:rsidR="00EE278C" w:rsidRDefault="00EE278C">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_Toc214891036 \h </w:instrText>
      </w:r>
      <w:r>
        <w:rPr>
          <w:noProof/>
        </w:rPr>
      </w:r>
      <w:r>
        <w:rPr>
          <w:noProof/>
        </w:rPr>
        <w:fldChar w:fldCharType="separate"/>
      </w:r>
      <w:r>
        <w:rPr>
          <w:noProof/>
        </w:rPr>
        <w:t>169</w:t>
      </w:r>
      <w:r>
        <w:rPr>
          <w:noProof/>
        </w:rPr>
        <w:fldChar w:fldCharType="end"/>
      </w:r>
    </w:p>
    <w:p w14:paraId="5DE518A6" w14:textId="56CF62E3" w:rsidR="00EE278C" w:rsidRDefault="00EE278C">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_Toc214891037 \h </w:instrText>
      </w:r>
      <w:r>
        <w:rPr>
          <w:noProof/>
        </w:rPr>
      </w:r>
      <w:r>
        <w:rPr>
          <w:noProof/>
        </w:rPr>
        <w:fldChar w:fldCharType="separate"/>
      </w:r>
      <w:r>
        <w:rPr>
          <w:noProof/>
        </w:rPr>
        <w:t>170</w:t>
      </w:r>
      <w:r>
        <w:rPr>
          <w:noProof/>
        </w:rPr>
        <w:fldChar w:fldCharType="end"/>
      </w:r>
    </w:p>
    <w:p w14:paraId="38EF7178" w14:textId="575300C8" w:rsidR="00EE278C" w:rsidRDefault="00EE278C">
      <w:pPr>
        <w:pStyle w:val="TOC4"/>
        <w:rPr>
          <w:rFonts w:asciiTheme="minorHAnsi" w:eastAsiaTheme="minorEastAsia" w:hAnsiTheme="minorHAnsi" w:cstheme="minorBidi"/>
          <w:noProof/>
          <w:sz w:val="22"/>
          <w:szCs w:val="22"/>
          <w:lang w:val="en-US"/>
        </w:rPr>
      </w:pPr>
      <w:r>
        <w:rPr>
          <w:noProof/>
          <w:lang w:eastAsia="zh-CN"/>
        </w:rPr>
        <w:t>6.5</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_Toc214891038 \h </w:instrText>
      </w:r>
      <w:r>
        <w:rPr>
          <w:noProof/>
        </w:rPr>
      </w:r>
      <w:r>
        <w:rPr>
          <w:noProof/>
        </w:rPr>
        <w:fldChar w:fldCharType="separate"/>
      </w:r>
      <w:r>
        <w:rPr>
          <w:noProof/>
        </w:rPr>
        <w:t>170</w:t>
      </w:r>
      <w:r>
        <w:rPr>
          <w:noProof/>
        </w:rPr>
        <w:fldChar w:fldCharType="end"/>
      </w:r>
    </w:p>
    <w:p w14:paraId="54E0E847" w14:textId="71C2F3D3"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_Toc214891039 \h </w:instrText>
      </w:r>
      <w:r>
        <w:rPr>
          <w:noProof/>
        </w:rPr>
      </w:r>
      <w:r>
        <w:rPr>
          <w:noProof/>
        </w:rPr>
        <w:fldChar w:fldCharType="separate"/>
      </w:r>
      <w:r>
        <w:rPr>
          <w:noProof/>
        </w:rPr>
        <w:t>170</w:t>
      </w:r>
      <w:r>
        <w:rPr>
          <w:noProof/>
        </w:rPr>
        <w:fldChar w:fldCharType="end"/>
      </w:r>
    </w:p>
    <w:p w14:paraId="533BC3E8" w14:textId="536286CE"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_Toc214891040 \h </w:instrText>
      </w:r>
      <w:r>
        <w:rPr>
          <w:noProof/>
        </w:rPr>
      </w:r>
      <w:r>
        <w:rPr>
          <w:noProof/>
        </w:rPr>
        <w:fldChar w:fldCharType="separate"/>
      </w:r>
      <w:r>
        <w:rPr>
          <w:noProof/>
        </w:rPr>
        <w:t>170</w:t>
      </w:r>
      <w:r>
        <w:rPr>
          <w:noProof/>
        </w:rPr>
        <w:fldChar w:fldCharType="end"/>
      </w:r>
    </w:p>
    <w:p w14:paraId="36D78C80" w14:textId="68A6E14F"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_Toc214891041 \h </w:instrText>
      </w:r>
      <w:r>
        <w:rPr>
          <w:noProof/>
        </w:rPr>
      </w:r>
      <w:r>
        <w:rPr>
          <w:noProof/>
        </w:rPr>
        <w:fldChar w:fldCharType="separate"/>
      </w:r>
      <w:r>
        <w:rPr>
          <w:noProof/>
        </w:rPr>
        <w:t>170</w:t>
      </w:r>
      <w:r>
        <w:rPr>
          <w:noProof/>
        </w:rPr>
        <w:fldChar w:fldCharType="end"/>
      </w:r>
    </w:p>
    <w:p w14:paraId="0635CF96" w14:textId="0196B729"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_Toc214891042 \h </w:instrText>
      </w:r>
      <w:r>
        <w:rPr>
          <w:noProof/>
        </w:rPr>
      </w:r>
      <w:r>
        <w:rPr>
          <w:noProof/>
        </w:rPr>
        <w:fldChar w:fldCharType="separate"/>
      </w:r>
      <w:r>
        <w:rPr>
          <w:noProof/>
        </w:rPr>
        <w:t>170</w:t>
      </w:r>
      <w:r>
        <w:rPr>
          <w:noProof/>
        </w:rPr>
        <w:fldChar w:fldCharType="end"/>
      </w:r>
    </w:p>
    <w:p w14:paraId="59697319" w14:textId="7D0DE685"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_Toc214891043 \h </w:instrText>
      </w:r>
      <w:r>
        <w:rPr>
          <w:noProof/>
        </w:rPr>
      </w:r>
      <w:r>
        <w:rPr>
          <w:noProof/>
        </w:rPr>
        <w:fldChar w:fldCharType="separate"/>
      </w:r>
      <w:r>
        <w:rPr>
          <w:noProof/>
        </w:rPr>
        <w:t>170</w:t>
      </w:r>
      <w:r>
        <w:rPr>
          <w:noProof/>
        </w:rPr>
        <w:fldChar w:fldCharType="end"/>
      </w:r>
    </w:p>
    <w:p w14:paraId="3D717C78" w14:textId="038ACBA1"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_Toc214891044 \h </w:instrText>
      </w:r>
      <w:r>
        <w:rPr>
          <w:noProof/>
        </w:rPr>
      </w:r>
      <w:r>
        <w:rPr>
          <w:noProof/>
        </w:rPr>
        <w:fldChar w:fldCharType="separate"/>
      </w:r>
      <w:r>
        <w:rPr>
          <w:noProof/>
        </w:rPr>
        <w:t>170</w:t>
      </w:r>
      <w:r>
        <w:rPr>
          <w:noProof/>
        </w:rPr>
        <w:fldChar w:fldCharType="end"/>
      </w:r>
    </w:p>
    <w:p w14:paraId="45C0E122" w14:textId="19E06568"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_Toc214891045 \h </w:instrText>
      </w:r>
      <w:r>
        <w:rPr>
          <w:noProof/>
        </w:rPr>
      </w:r>
      <w:r>
        <w:rPr>
          <w:noProof/>
        </w:rPr>
        <w:fldChar w:fldCharType="separate"/>
      </w:r>
      <w:r>
        <w:rPr>
          <w:noProof/>
        </w:rPr>
        <w:t>170</w:t>
      </w:r>
      <w:r>
        <w:rPr>
          <w:noProof/>
        </w:rPr>
        <w:fldChar w:fldCharType="end"/>
      </w:r>
    </w:p>
    <w:p w14:paraId="1389B184" w14:textId="2047279E"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_Toc214891046 \h </w:instrText>
      </w:r>
      <w:r>
        <w:rPr>
          <w:noProof/>
        </w:rPr>
      </w:r>
      <w:r>
        <w:rPr>
          <w:noProof/>
        </w:rPr>
        <w:fldChar w:fldCharType="separate"/>
      </w:r>
      <w:r>
        <w:rPr>
          <w:noProof/>
        </w:rPr>
        <w:t>171</w:t>
      </w:r>
      <w:r>
        <w:rPr>
          <w:noProof/>
        </w:rPr>
        <w:fldChar w:fldCharType="end"/>
      </w:r>
    </w:p>
    <w:p w14:paraId="246BD877" w14:textId="61345951" w:rsidR="00EE278C" w:rsidRDefault="00EE278C">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_Toc214891047 \h </w:instrText>
      </w:r>
      <w:r>
        <w:rPr>
          <w:noProof/>
        </w:rPr>
      </w:r>
      <w:r>
        <w:rPr>
          <w:noProof/>
        </w:rPr>
        <w:fldChar w:fldCharType="separate"/>
      </w:r>
      <w:r>
        <w:rPr>
          <w:noProof/>
        </w:rPr>
        <w:t>172</w:t>
      </w:r>
      <w:r>
        <w:rPr>
          <w:noProof/>
        </w:rPr>
        <w:fldChar w:fldCharType="end"/>
      </w:r>
    </w:p>
    <w:p w14:paraId="585C19F5" w14:textId="7BCB7307"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_Toc214891048 \h </w:instrText>
      </w:r>
      <w:r>
        <w:rPr>
          <w:noProof/>
        </w:rPr>
      </w:r>
      <w:r>
        <w:rPr>
          <w:noProof/>
        </w:rPr>
        <w:fldChar w:fldCharType="separate"/>
      </w:r>
      <w:r>
        <w:rPr>
          <w:noProof/>
        </w:rPr>
        <w:t>172</w:t>
      </w:r>
      <w:r>
        <w:rPr>
          <w:noProof/>
        </w:rPr>
        <w:fldChar w:fldCharType="end"/>
      </w:r>
    </w:p>
    <w:p w14:paraId="605CA5D7" w14:textId="7E58197B"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_Toc214891049 \h </w:instrText>
      </w:r>
      <w:r>
        <w:rPr>
          <w:noProof/>
        </w:rPr>
      </w:r>
      <w:r>
        <w:rPr>
          <w:noProof/>
        </w:rPr>
        <w:fldChar w:fldCharType="separate"/>
      </w:r>
      <w:r>
        <w:rPr>
          <w:noProof/>
        </w:rPr>
        <w:t>172</w:t>
      </w:r>
      <w:r>
        <w:rPr>
          <w:noProof/>
        </w:rPr>
        <w:fldChar w:fldCharType="end"/>
      </w:r>
    </w:p>
    <w:p w14:paraId="5D532124" w14:textId="51984FD8"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_Toc214891050 \h </w:instrText>
      </w:r>
      <w:r>
        <w:rPr>
          <w:noProof/>
        </w:rPr>
      </w:r>
      <w:r>
        <w:rPr>
          <w:noProof/>
        </w:rPr>
        <w:fldChar w:fldCharType="separate"/>
      </w:r>
      <w:r>
        <w:rPr>
          <w:noProof/>
        </w:rPr>
        <w:t>172</w:t>
      </w:r>
      <w:r>
        <w:rPr>
          <w:noProof/>
        </w:rPr>
        <w:fldChar w:fldCharType="end"/>
      </w:r>
    </w:p>
    <w:p w14:paraId="592B3B77" w14:textId="0BD8868D"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_Toc214891051 \h </w:instrText>
      </w:r>
      <w:r>
        <w:rPr>
          <w:noProof/>
        </w:rPr>
      </w:r>
      <w:r>
        <w:rPr>
          <w:noProof/>
        </w:rPr>
        <w:fldChar w:fldCharType="separate"/>
      </w:r>
      <w:r>
        <w:rPr>
          <w:noProof/>
        </w:rPr>
        <w:t>172</w:t>
      </w:r>
      <w:r>
        <w:rPr>
          <w:noProof/>
        </w:rPr>
        <w:fldChar w:fldCharType="end"/>
      </w:r>
    </w:p>
    <w:p w14:paraId="6A9538D1" w14:textId="2BBE1CE3" w:rsidR="00EE278C" w:rsidRDefault="00EE278C">
      <w:pPr>
        <w:pStyle w:val="TOC4"/>
        <w:rPr>
          <w:rFonts w:asciiTheme="minorHAnsi" w:eastAsiaTheme="minorEastAsia" w:hAnsiTheme="minorHAnsi" w:cstheme="minorBidi"/>
          <w:noProof/>
          <w:sz w:val="22"/>
          <w:szCs w:val="22"/>
          <w:lang w:val="en-US"/>
        </w:rPr>
      </w:pPr>
      <w:r>
        <w:rPr>
          <w:noProof/>
          <w:lang w:eastAsia="zh-CN"/>
        </w:rPr>
        <w:lastRenderedPageBreak/>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_Toc214891052 \h </w:instrText>
      </w:r>
      <w:r>
        <w:rPr>
          <w:noProof/>
        </w:rPr>
      </w:r>
      <w:r>
        <w:rPr>
          <w:noProof/>
        </w:rPr>
        <w:fldChar w:fldCharType="separate"/>
      </w:r>
      <w:r>
        <w:rPr>
          <w:noProof/>
        </w:rPr>
        <w:t>173</w:t>
      </w:r>
      <w:r>
        <w:rPr>
          <w:noProof/>
        </w:rPr>
        <w:fldChar w:fldCharType="end"/>
      </w:r>
    </w:p>
    <w:p w14:paraId="79B19C0A" w14:textId="0128116A"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_Toc214891053 \h </w:instrText>
      </w:r>
      <w:r>
        <w:rPr>
          <w:noProof/>
        </w:rPr>
      </w:r>
      <w:r>
        <w:rPr>
          <w:noProof/>
        </w:rPr>
        <w:fldChar w:fldCharType="separate"/>
      </w:r>
      <w:r>
        <w:rPr>
          <w:noProof/>
        </w:rPr>
        <w:t>173</w:t>
      </w:r>
      <w:r>
        <w:rPr>
          <w:noProof/>
        </w:rPr>
        <w:fldChar w:fldCharType="end"/>
      </w:r>
    </w:p>
    <w:p w14:paraId="2DBC1DFA" w14:textId="18619BB6"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_Toc214891054 \h </w:instrText>
      </w:r>
      <w:r>
        <w:rPr>
          <w:noProof/>
        </w:rPr>
      </w:r>
      <w:r>
        <w:rPr>
          <w:noProof/>
        </w:rPr>
        <w:fldChar w:fldCharType="separate"/>
      </w:r>
      <w:r>
        <w:rPr>
          <w:noProof/>
        </w:rPr>
        <w:t>173</w:t>
      </w:r>
      <w:r>
        <w:rPr>
          <w:noProof/>
        </w:rPr>
        <w:fldChar w:fldCharType="end"/>
      </w:r>
    </w:p>
    <w:p w14:paraId="24D6BA7E" w14:textId="22B801F7"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_Toc214891055 \h </w:instrText>
      </w:r>
      <w:r>
        <w:rPr>
          <w:noProof/>
        </w:rPr>
      </w:r>
      <w:r>
        <w:rPr>
          <w:noProof/>
        </w:rPr>
        <w:fldChar w:fldCharType="separate"/>
      </w:r>
      <w:r>
        <w:rPr>
          <w:noProof/>
        </w:rPr>
        <w:t>173</w:t>
      </w:r>
      <w:r>
        <w:rPr>
          <w:noProof/>
        </w:rPr>
        <w:fldChar w:fldCharType="end"/>
      </w:r>
    </w:p>
    <w:p w14:paraId="5CBD2FDD" w14:textId="2CF0E2A6"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_Toc214891056 \h </w:instrText>
      </w:r>
      <w:r>
        <w:rPr>
          <w:noProof/>
        </w:rPr>
      </w:r>
      <w:r>
        <w:rPr>
          <w:noProof/>
        </w:rPr>
        <w:fldChar w:fldCharType="separate"/>
      </w:r>
      <w:r>
        <w:rPr>
          <w:noProof/>
        </w:rPr>
        <w:t>174</w:t>
      </w:r>
      <w:r>
        <w:rPr>
          <w:noProof/>
        </w:rPr>
        <w:fldChar w:fldCharType="end"/>
      </w:r>
    </w:p>
    <w:p w14:paraId="60E2250C" w14:textId="737B1D90"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_Toc214891057 \h </w:instrText>
      </w:r>
      <w:r>
        <w:rPr>
          <w:noProof/>
        </w:rPr>
      </w:r>
      <w:r>
        <w:rPr>
          <w:noProof/>
        </w:rPr>
        <w:fldChar w:fldCharType="separate"/>
      </w:r>
      <w:r>
        <w:rPr>
          <w:noProof/>
        </w:rPr>
        <w:t>174</w:t>
      </w:r>
      <w:r>
        <w:rPr>
          <w:noProof/>
        </w:rPr>
        <w:fldChar w:fldCharType="end"/>
      </w:r>
    </w:p>
    <w:p w14:paraId="5EB42F8C" w14:textId="5784597D"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_Toc214891058 \h </w:instrText>
      </w:r>
      <w:r>
        <w:rPr>
          <w:noProof/>
        </w:rPr>
      </w:r>
      <w:r>
        <w:rPr>
          <w:noProof/>
        </w:rPr>
        <w:fldChar w:fldCharType="separate"/>
      </w:r>
      <w:r>
        <w:rPr>
          <w:noProof/>
        </w:rPr>
        <w:t>174</w:t>
      </w:r>
      <w:r>
        <w:rPr>
          <w:noProof/>
        </w:rPr>
        <w:fldChar w:fldCharType="end"/>
      </w:r>
    </w:p>
    <w:p w14:paraId="4191072B" w14:textId="253B0148"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_Toc214891059 \h </w:instrText>
      </w:r>
      <w:r>
        <w:rPr>
          <w:noProof/>
        </w:rPr>
      </w:r>
      <w:r>
        <w:rPr>
          <w:noProof/>
        </w:rPr>
        <w:fldChar w:fldCharType="separate"/>
      </w:r>
      <w:r>
        <w:rPr>
          <w:noProof/>
        </w:rPr>
        <w:t>174</w:t>
      </w:r>
      <w:r>
        <w:rPr>
          <w:noProof/>
        </w:rPr>
        <w:fldChar w:fldCharType="end"/>
      </w:r>
    </w:p>
    <w:p w14:paraId="73CCD961" w14:textId="5D094DB3"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_Toc214891060 \h </w:instrText>
      </w:r>
      <w:r>
        <w:rPr>
          <w:noProof/>
        </w:rPr>
      </w:r>
      <w:r>
        <w:rPr>
          <w:noProof/>
        </w:rPr>
        <w:fldChar w:fldCharType="separate"/>
      </w:r>
      <w:r>
        <w:rPr>
          <w:noProof/>
        </w:rPr>
        <w:t>174</w:t>
      </w:r>
      <w:r>
        <w:rPr>
          <w:noProof/>
        </w:rPr>
        <w:fldChar w:fldCharType="end"/>
      </w:r>
    </w:p>
    <w:p w14:paraId="14BC5980" w14:textId="426FA727"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_Toc214891061 \h </w:instrText>
      </w:r>
      <w:r>
        <w:rPr>
          <w:noProof/>
        </w:rPr>
      </w:r>
      <w:r>
        <w:rPr>
          <w:noProof/>
        </w:rPr>
        <w:fldChar w:fldCharType="separate"/>
      </w:r>
      <w:r>
        <w:rPr>
          <w:noProof/>
        </w:rPr>
        <w:t>178</w:t>
      </w:r>
      <w:r>
        <w:rPr>
          <w:noProof/>
        </w:rPr>
        <w:fldChar w:fldCharType="end"/>
      </w:r>
    </w:p>
    <w:p w14:paraId="18C22F56" w14:textId="5BE8053F"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_Toc214891062 \h </w:instrText>
      </w:r>
      <w:r>
        <w:rPr>
          <w:noProof/>
        </w:rPr>
      </w:r>
      <w:r>
        <w:rPr>
          <w:noProof/>
        </w:rPr>
        <w:fldChar w:fldCharType="separate"/>
      </w:r>
      <w:r>
        <w:rPr>
          <w:noProof/>
        </w:rPr>
        <w:t>179</w:t>
      </w:r>
      <w:r>
        <w:rPr>
          <w:noProof/>
        </w:rPr>
        <w:fldChar w:fldCharType="end"/>
      </w:r>
    </w:p>
    <w:p w14:paraId="6C9EB3AE" w14:textId="086E9604"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_Toc214891063 \h </w:instrText>
      </w:r>
      <w:r>
        <w:rPr>
          <w:noProof/>
        </w:rPr>
      </w:r>
      <w:r>
        <w:rPr>
          <w:noProof/>
        </w:rPr>
        <w:fldChar w:fldCharType="separate"/>
      </w:r>
      <w:r>
        <w:rPr>
          <w:noProof/>
        </w:rPr>
        <w:t>179</w:t>
      </w:r>
      <w:r>
        <w:rPr>
          <w:noProof/>
        </w:rPr>
        <w:fldChar w:fldCharType="end"/>
      </w:r>
    </w:p>
    <w:p w14:paraId="1F601851" w14:textId="4AE635F0" w:rsidR="00EE278C" w:rsidRDefault="00EE278C">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_Toc214891064 \h </w:instrText>
      </w:r>
      <w:r>
        <w:rPr>
          <w:noProof/>
        </w:rPr>
      </w:r>
      <w:r>
        <w:rPr>
          <w:noProof/>
        </w:rPr>
        <w:fldChar w:fldCharType="separate"/>
      </w:r>
      <w:r>
        <w:rPr>
          <w:noProof/>
        </w:rPr>
        <w:t>179</w:t>
      </w:r>
      <w:r>
        <w:rPr>
          <w:noProof/>
        </w:rPr>
        <w:fldChar w:fldCharType="end"/>
      </w:r>
    </w:p>
    <w:p w14:paraId="4491A9E0" w14:textId="3DE14956" w:rsidR="00EE278C" w:rsidRDefault="00EE278C">
      <w:pPr>
        <w:pStyle w:val="TOC4"/>
        <w:rPr>
          <w:rFonts w:asciiTheme="minorHAnsi" w:eastAsiaTheme="minorEastAsia" w:hAnsiTheme="minorHAnsi" w:cstheme="minorBidi"/>
          <w:noProof/>
          <w:sz w:val="22"/>
          <w:szCs w:val="22"/>
          <w:lang w:val="en-US"/>
        </w:rPr>
      </w:pPr>
      <w:r>
        <w:rPr>
          <w:noProof/>
        </w:rPr>
        <w:t>6.6</w:t>
      </w:r>
      <w:r w:rsidRPr="00992634">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_Toc214891065 \h </w:instrText>
      </w:r>
      <w:r>
        <w:rPr>
          <w:noProof/>
        </w:rPr>
      </w:r>
      <w:r>
        <w:rPr>
          <w:noProof/>
        </w:rPr>
        <w:fldChar w:fldCharType="separate"/>
      </w:r>
      <w:r>
        <w:rPr>
          <w:noProof/>
        </w:rPr>
        <w:t>179</w:t>
      </w:r>
      <w:r>
        <w:rPr>
          <w:noProof/>
        </w:rPr>
        <w:fldChar w:fldCharType="end"/>
      </w:r>
    </w:p>
    <w:p w14:paraId="232ED709" w14:textId="6D0E5C98" w:rsidR="00EE278C" w:rsidRDefault="00EE278C">
      <w:pPr>
        <w:pStyle w:val="TOC5"/>
        <w:rPr>
          <w:rFonts w:asciiTheme="minorHAnsi" w:eastAsiaTheme="minorEastAsia" w:hAnsiTheme="minorHAnsi" w:cstheme="minorBidi"/>
          <w:noProof/>
          <w:sz w:val="22"/>
          <w:szCs w:val="22"/>
          <w:lang w:val="en-US"/>
        </w:rPr>
      </w:pPr>
      <w:r>
        <w:rPr>
          <w:noProof/>
        </w:rPr>
        <w:t>6.6</w:t>
      </w:r>
      <w:r w:rsidRPr="00992634">
        <w:rPr>
          <w:noProof/>
          <w:lang w:val="en-US"/>
        </w:rPr>
        <w:t>.5.2.1</w:t>
      </w:r>
      <w:r>
        <w:rPr>
          <w:rFonts w:asciiTheme="minorHAnsi" w:eastAsiaTheme="minorEastAsia" w:hAnsiTheme="minorHAnsi" w:cstheme="minorBidi"/>
          <w:noProof/>
          <w:sz w:val="22"/>
          <w:szCs w:val="22"/>
          <w:lang w:val="en-US"/>
        </w:rPr>
        <w:tab/>
      </w:r>
      <w:r w:rsidRPr="00992634">
        <w:rPr>
          <w:noProof/>
          <w:lang w:val="en-US"/>
        </w:rPr>
        <w:t>Description</w:t>
      </w:r>
      <w:r>
        <w:rPr>
          <w:noProof/>
        </w:rPr>
        <w:tab/>
      </w:r>
      <w:r>
        <w:rPr>
          <w:noProof/>
        </w:rPr>
        <w:fldChar w:fldCharType="begin"/>
      </w:r>
      <w:r>
        <w:rPr>
          <w:noProof/>
        </w:rPr>
        <w:instrText xml:space="preserve"> PAGEREF _Toc214891066 \h </w:instrText>
      </w:r>
      <w:r>
        <w:rPr>
          <w:noProof/>
        </w:rPr>
      </w:r>
      <w:r>
        <w:rPr>
          <w:noProof/>
        </w:rPr>
        <w:fldChar w:fldCharType="separate"/>
      </w:r>
      <w:r>
        <w:rPr>
          <w:noProof/>
        </w:rPr>
        <w:t>179</w:t>
      </w:r>
      <w:r>
        <w:rPr>
          <w:noProof/>
        </w:rPr>
        <w:fldChar w:fldCharType="end"/>
      </w:r>
    </w:p>
    <w:p w14:paraId="56FC33E2" w14:textId="18DF88A7" w:rsidR="00EE278C" w:rsidRDefault="00EE278C">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_Toc214891067 \h </w:instrText>
      </w:r>
      <w:r>
        <w:rPr>
          <w:noProof/>
        </w:rPr>
      </w:r>
      <w:r>
        <w:rPr>
          <w:noProof/>
        </w:rPr>
        <w:fldChar w:fldCharType="separate"/>
      </w:r>
      <w:r>
        <w:rPr>
          <w:noProof/>
        </w:rPr>
        <w:t>179</w:t>
      </w:r>
      <w:r>
        <w:rPr>
          <w:noProof/>
        </w:rPr>
        <w:fldChar w:fldCharType="end"/>
      </w:r>
    </w:p>
    <w:p w14:paraId="245F471C" w14:textId="6F5BB886" w:rsidR="00EE278C" w:rsidRDefault="00EE278C">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_Toc214891068 \h </w:instrText>
      </w:r>
      <w:r>
        <w:rPr>
          <w:noProof/>
        </w:rPr>
      </w:r>
      <w:r>
        <w:rPr>
          <w:noProof/>
        </w:rPr>
        <w:fldChar w:fldCharType="separate"/>
      </w:r>
      <w:r>
        <w:rPr>
          <w:noProof/>
        </w:rPr>
        <w:t>179</w:t>
      </w:r>
      <w:r>
        <w:rPr>
          <w:noProof/>
        </w:rPr>
        <w:fldChar w:fldCharType="end"/>
      </w:r>
    </w:p>
    <w:p w14:paraId="7637C720" w14:textId="3E67B0F7"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_Toc214891069 \h </w:instrText>
      </w:r>
      <w:r>
        <w:rPr>
          <w:noProof/>
        </w:rPr>
      </w:r>
      <w:r>
        <w:rPr>
          <w:noProof/>
        </w:rPr>
        <w:fldChar w:fldCharType="separate"/>
      </w:r>
      <w:r>
        <w:rPr>
          <w:noProof/>
        </w:rPr>
        <w:t>180</w:t>
      </w:r>
      <w:r>
        <w:rPr>
          <w:noProof/>
        </w:rPr>
        <w:fldChar w:fldCharType="end"/>
      </w:r>
    </w:p>
    <w:p w14:paraId="54DEFB2E" w14:textId="1146CA1C"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_Toc214891070 \h </w:instrText>
      </w:r>
      <w:r>
        <w:rPr>
          <w:noProof/>
        </w:rPr>
      </w:r>
      <w:r>
        <w:rPr>
          <w:noProof/>
        </w:rPr>
        <w:fldChar w:fldCharType="separate"/>
      </w:r>
      <w:r>
        <w:rPr>
          <w:noProof/>
        </w:rPr>
        <w:t>180</w:t>
      </w:r>
      <w:r>
        <w:rPr>
          <w:noProof/>
        </w:rPr>
        <w:fldChar w:fldCharType="end"/>
      </w:r>
    </w:p>
    <w:p w14:paraId="0956E490" w14:textId="0784B123" w:rsidR="00EE278C" w:rsidRDefault="00EE278C">
      <w:pPr>
        <w:pStyle w:val="TOC4"/>
        <w:rPr>
          <w:rFonts w:asciiTheme="minorHAnsi" w:eastAsiaTheme="minorEastAsia" w:hAnsiTheme="minorHAnsi" w:cstheme="minorBidi"/>
          <w:noProof/>
          <w:sz w:val="22"/>
          <w:szCs w:val="22"/>
          <w:lang w:val="en-US"/>
        </w:rPr>
      </w:pPr>
      <w:r>
        <w:rPr>
          <w:noProof/>
          <w:lang w:eastAsia="zh-CN"/>
        </w:rPr>
        <w:t>6.6</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_Toc214891071 \h </w:instrText>
      </w:r>
      <w:r>
        <w:rPr>
          <w:noProof/>
        </w:rPr>
      </w:r>
      <w:r>
        <w:rPr>
          <w:noProof/>
        </w:rPr>
        <w:fldChar w:fldCharType="separate"/>
      </w:r>
      <w:r>
        <w:rPr>
          <w:noProof/>
        </w:rPr>
        <w:t>181</w:t>
      </w:r>
      <w:r>
        <w:rPr>
          <w:noProof/>
        </w:rPr>
        <w:fldChar w:fldCharType="end"/>
      </w:r>
    </w:p>
    <w:p w14:paraId="658B1B69" w14:textId="30ABE2EC"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_Toc214891072 \h </w:instrText>
      </w:r>
      <w:r>
        <w:rPr>
          <w:noProof/>
        </w:rPr>
      </w:r>
      <w:r>
        <w:rPr>
          <w:noProof/>
        </w:rPr>
        <w:fldChar w:fldCharType="separate"/>
      </w:r>
      <w:r>
        <w:rPr>
          <w:noProof/>
        </w:rPr>
        <w:t>181</w:t>
      </w:r>
      <w:r>
        <w:rPr>
          <w:noProof/>
        </w:rPr>
        <w:fldChar w:fldCharType="end"/>
      </w:r>
    </w:p>
    <w:p w14:paraId="24A786B4" w14:textId="31C4650B"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_Toc214891073 \h </w:instrText>
      </w:r>
      <w:r>
        <w:rPr>
          <w:noProof/>
        </w:rPr>
      </w:r>
      <w:r>
        <w:rPr>
          <w:noProof/>
        </w:rPr>
        <w:fldChar w:fldCharType="separate"/>
      </w:r>
      <w:r>
        <w:rPr>
          <w:noProof/>
        </w:rPr>
        <w:t>181</w:t>
      </w:r>
      <w:r>
        <w:rPr>
          <w:noProof/>
        </w:rPr>
        <w:fldChar w:fldCharType="end"/>
      </w:r>
    </w:p>
    <w:p w14:paraId="49E76F06" w14:textId="48F23DAD"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_Toc214891074 \h </w:instrText>
      </w:r>
      <w:r>
        <w:rPr>
          <w:noProof/>
        </w:rPr>
      </w:r>
      <w:r>
        <w:rPr>
          <w:noProof/>
        </w:rPr>
        <w:fldChar w:fldCharType="separate"/>
      </w:r>
      <w:r>
        <w:rPr>
          <w:noProof/>
        </w:rPr>
        <w:t>182</w:t>
      </w:r>
      <w:r>
        <w:rPr>
          <w:noProof/>
        </w:rPr>
        <w:fldChar w:fldCharType="end"/>
      </w:r>
    </w:p>
    <w:p w14:paraId="4E9B0588" w14:textId="2B099739"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_Toc214891075 \h </w:instrText>
      </w:r>
      <w:r>
        <w:rPr>
          <w:noProof/>
        </w:rPr>
      </w:r>
      <w:r>
        <w:rPr>
          <w:noProof/>
        </w:rPr>
        <w:fldChar w:fldCharType="separate"/>
      </w:r>
      <w:r>
        <w:rPr>
          <w:noProof/>
        </w:rPr>
        <w:t>182</w:t>
      </w:r>
      <w:r>
        <w:rPr>
          <w:noProof/>
        </w:rPr>
        <w:fldChar w:fldCharType="end"/>
      </w:r>
    </w:p>
    <w:p w14:paraId="2C300FC5" w14:textId="15ABA9D4"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_Toc214891076 \h </w:instrText>
      </w:r>
      <w:r>
        <w:rPr>
          <w:noProof/>
        </w:rPr>
      </w:r>
      <w:r>
        <w:rPr>
          <w:noProof/>
        </w:rPr>
        <w:fldChar w:fldCharType="separate"/>
      </w:r>
      <w:r>
        <w:rPr>
          <w:noProof/>
        </w:rPr>
        <w:t>182</w:t>
      </w:r>
      <w:r>
        <w:rPr>
          <w:noProof/>
        </w:rPr>
        <w:fldChar w:fldCharType="end"/>
      </w:r>
    </w:p>
    <w:p w14:paraId="4AD9B87B" w14:textId="6A9C9226" w:rsidR="00EE278C" w:rsidRDefault="00EE278C">
      <w:pPr>
        <w:pStyle w:val="TOC4"/>
        <w:rPr>
          <w:rFonts w:asciiTheme="minorHAnsi" w:eastAsiaTheme="minorEastAsia" w:hAnsiTheme="minorHAnsi" w:cstheme="minorBidi"/>
          <w:noProof/>
          <w:sz w:val="22"/>
          <w:szCs w:val="22"/>
          <w:lang w:val="en-US"/>
        </w:rPr>
      </w:pPr>
      <w:r>
        <w:rPr>
          <w:noProof/>
          <w:lang w:eastAsia="zh-CN"/>
        </w:rPr>
        <w:t>6.6</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_Toc214891077 \h </w:instrText>
      </w:r>
      <w:r>
        <w:rPr>
          <w:noProof/>
        </w:rPr>
      </w:r>
      <w:r>
        <w:rPr>
          <w:noProof/>
        </w:rPr>
        <w:fldChar w:fldCharType="separate"/>
      </w:r>
      <w:r>
        <w:rPr>
          <w:noProof/>
        </w:rPr>
        <w:t>182</w:t>
      </w:r>
      <w:r>
        <w:rPr>
          <w:noProof/>
        </w:rPr>
        <w:fldChar w:fldCharType="end"/>
      </w:r>
    </w:p>
    <w:p w14:paraId="1D871E34" w14:textId="4270FCE2"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_Toc214891078 \h </w:instrText>
      </w:r>
      <w:r>
        <w:rPr>
          <w:noProof/>
        </w:rPr>
      </w:r>
      <w:r>
        <w:rPr>
          <w:noProof/>
        </w:rPr>
        <w:fldChar w:fldCharType="separate"/>
      </w:r>
      <w:r>
        <w:rPr>
          <w:noProof/>
        </w:rPr>
        <w:t>182</w:t>
      </w:r>
      <w:r>
        <w:rPr>
          <w:noProof/>
        </w:rPr>
        <w:fldChar w:fldCharType="end"/>
      </w:r>
    </w:p>
    <w:p w14:paraId="639E6A5C" w14:textId="6E57D91E"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_Toc214891079 \h </w:instrText>
      </w:r>
      <w:r>
        <w:rPr>
          <w:noProof/>
        </w:rPr>
      </w:r>
      <w:r>
        <w:rPr>
          <w:noProof/>
        </w:rPr>
        <w:fldChar w:fldCharType="separate"/>
      </w:r>
      <w:r>
        <w:rPr>
          <w:noProof/>
        </w:rPr>
        <w:t>182</w:t>
      </w:r>
      <w:r>
        <w:rPr>
          <w:noProof/>
        </w:rPr>
        <w:fldChar w:fldCharType="end"/>
      </w:r>
    </w:p>
    <w:p w14:paraId="4F633179" w14:textId="0F81097C" w:rsidR="00EE278C" w:rsidRDefault="00EE278C">
      <w:pPr>
        <w:pStyle w:val="TOC4"/>
        <w:rPr>
          <w:rFonts w:asciiTheme="minorHAnsi" w:eastAsiaTheme="minorEastAsia" w:hAnsiTheme="minorHAnsi" w:cstheme="minorBidi"/>
          <w:noProof/>
          <w:sz w:val="22"/>
          <w:szCs w:val="22"/>
          <w:lang w:val="en-US"/>
        </w:rPr>
      </w:pPr>
      <w:r>
        <w:rPr>
          <w:noProof/>
          <w:lang w:eastAsia="zh-CN"/>
        </w:rPr>
        <w:t>6.6</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_Toc214891080 \h </w:instrText>
      </w:r>
      <w:r>
        <w:rPr>
          <w:noProof/>
        </w:rPr>
      </w:r>
      <w:r>
        <w:rPr>
          <w:noProof/>
        </w:rPr>
        <w:fldChar w:fldCharType="separate"/>
      </w:r>
      <w:r>
        <w:rPr>
          <w:noProof/>
        </w:rPr>
        <w:t>183</w:t>
      </w:r>
      <w:r>
        <w:rPr>
          <w:noProof/>
        </w:rPr>
        <w:fldChar w:fldCharType="end"/>
      </w:r>
    </w:p>
    <w:p w14:paraId="2B6DD7EF" w14:textId="385E08C7"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_Toc214891081 \h </w:instrText>
      </w:r>
      <w:r>
        <w:rPr>
          <w:noProof/>
        </w:rPr>
      </w:r>
      <w:r>
        <w:rPr>
          <w:noProof/>
        </w:rPr>
        <w:fldChar w:fldCharType="separate"/>
      </w:r>
      <w:r>
        <w:rPr>
          <w:noProof/>
        </w:rPr>
        <w:t>183</w:t>
      </w:r>
      <w:r>
        <w:rPr>
          <w:noProof/>
        </w:rPr>
        <w:fldChar w:fldCharType="end"/>
      </w:r>
    </w:p>
    <w:p w14:paraId="3001B1A9" w14:textId="49EE3EF3"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_Toc214891082 \h </w:instrText>
      </w:r>
      <w:r>
        <w:rPr>
          <w:noProof/>
        </w:rPr>
      </w:r>
      <w:r>
        <w:rPr>
          <w:noProof/>
        </w:rPr>
        <w:fldChar w:fldCharType="separate"/>
      </w:r>
      <w:r>
        <w:rPr>
          <w:noProof/>
        </w:rPr>
        <w:t>183</w:t>
      </w:r>
      <w:r>
        <w:rPr>
          <w:noProof/>
        </w:rPr>
        <w:fldChar w:fldCharType="end"/>
      </w:r>
    </w:p>
    <w:p w14:paraId="4C095EF6" w14:textId="3CF8E21D"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_Toc214891083 \h </w:instrText>
      </w:r>
      <w:r>
        <w:rPr>
          <w:noProof/>
        </w:rPr>
      </w:r>
      <w:r>
        <w:rPr>
          <w:noProof/>
        </w:rPr>
        <w:fldChar w:fldCharType="separate"/>
      </w:r>
      <w:r>
        <w:rPr>
          <w:noProof/>
        </w:rPr>
        <w:t>183</w:t>
      </w:r>
      <w:r>
        <w:rPr>
          <w:noProof/>
        </w:rPr>
        <w:fldChar w:fldCharType="end"/>
      </w:r>
    </w:p>
    <w:p w14:paraId="1E8CD08C" w14:textId="5C86ED88"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_Toc214891084 \h </w:instrText>
      </w:r>
      <w:r>
        <w:rPr>
          <w:noProof/>
        </w:rPr>
      </w:r>
      <w:r>
        <w:rPr>
          <w:noProof/>
        </w:rPr>
        <w:fldChar w:fldCharType="separate"/>
      </w:r>
      <w:r>
        <w:rPr>
          <w:noProof/>
        </w:rPr>
        <w:t>183</w:t>
      </w:r>
      <w:r>
        <w:rPr>
          <w:noProof/>
        </w:rPr>
        <w:fldChar w:fldCharType="end"/>
      </w:r>
    </w:p>
    <w:p w14:paraId="1B2941C9" w14:textId="7799C6B5"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_Toc214891085 \h </w:instrText>
      </w:r>
      <w:r>
        <w:rPr>
          <w:noProof/>
        </w:rPr>
      </w:r>
      <w:r>
        <w:rPr>
          <w:noProof/>
        </w:rPr>
        <w:fldChar w:fldCharType="separate"/>
      </w:r>
      <w:r>
        <w:rPr>
          <w:noProof/>
        </w:rPr>
        <w:t>183</w:t>
      </w:r>
      <w:r>
        <w:rPr>
          <w:noProof/>
        </w:rPr>
        <w:fldChar w:fldCharType="end"/>
      </w:r>
    </w:p>
    <w:p w14:paraId="18CD74F8" w14:textId="2F05A4DC"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_Toc214891086 \h </w:instrText>
      </w:r>
      <w:r>
        <w:rPr>
          <w:noProof/>
        </w:rPr>
      </w:r>
      <w:r>
        <w:rPr>
          <w:noProof/>
        </w:rPr>
        <w:fldChar w:fldCharType="separate"/>
      </w:r>
      <w:r>
        <w:rPr>
          <w:noProof/>
        </w:rPr>
        <w:t>183</w:t>
      </w:r>
      <w:r>
        <w:rPr>
          <w:noProof/>
        </w:rPr>
        <w:fldChar w:fldCharType="end"/>
      </w:r>
    </w:p>
    <w:p w14:paraId="1D0D035F" w14:textId="63A075AF"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_Toc214891087 \h </w:instrText>
      </w:r>
      <w:r>
        <w:rPr>
          <w:noProof/>
        </w:rPr>
      </w:r>
      <w:r>
        <w:rPr>
          <w:noProof/>
        </w:rPr>
        <w:fldChar w:fldCharType="separate"/>
      </w:r>
      <w:r>
        <w:rPr>
          <w:noProof/>
        </w:rPr>
        <w:t>183</w:t>
      </w:r>
      <w:r>
        <w:rPr>
          <w:noProof/>
        </w:rPr>
        <w:fldChar w:fldCharType="end"/>
      </w:r>
    </w:p>
    <w:p w14:paraId="17470C9C" w14:textId="1F5193AB"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_Toc214891088 \h </w:instrText>
      </w:r>
      <w:r>
        <w:rPr>
          <w:noProof/>
        </w:rPr>
      </w:r>
      <w:r>
        <w:rPr>
          <w:noProof/>
        </w:rPr>
        <w:fldChar w:fldCharType="separate"/>
      </w:r>
      <w:r>
        <w:rPr>
          <w:noProof/>
        </w:rPr>
        <w:t>183</w:t>
      </w:r>
      <w:r>
        <w:rPr>
          <w:noProof/>
        </w:rPr>
        <w:fldChar w:fldCharType="end"/>
      </w:r>
    </w:p>
    <w:p w14:paraId="1BBB7FE3" w14:textId="7A87FAB0" w:rsidR="00EE278C" w:rsidRDefault="00EE278C">
      <w:pPr>
        <w:pStyle w:val="TOC1"/>
        <w:rPr>
          <w:rFonts w:asciiTheme="minorHAnsi" w:eastAsiaTheme="minorEastAsia" w:hAnsiTheme="minorHAnsi" w:cstheme="minorBidi"/>
          <w:noProof/>
          <w:szCs w:val="22"/>
          <w:lang w:val="en-US"/>
        </w:rPr>
      </w:pPr>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_Toc214891089 \h </w:instrText>
      </w:r>
      <w:r>
        <w:rPr>
          <w:noProof/>
        </w:rPr>
      </w:r>
      <w:r>
        <w:rPr>
          <w:noProof/>
        </w:rPr>
        <w:fldChar w:fldCharType="separate"/>
      </w:r>
      <w:r>
        <w:rPr>
          <w:noProof/>
        </w:rPr>
        <w:t>185</w:t>
      </w:r>
      <w:r>
        <w:rPr>
          <w:noProof/>
        </w:rPr>
        <w:fldChar w:fldCharType="end"/>
      </w:r>
    </w:p>
    <w:p w14:paraId="0325D852" w14:textId="6A6C3386" w:rsidR="00EE278C" w:rsidRDefault="00EE278C">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_Toc214891090 \h </w:instrText>
      </w:r>
      <w:r>
        <w:rPr>
          <w:noProof/>
        </w:rPr>
      </w:r>
      <w:r>
        <w:rPr>
          <w:noProof/>
        </w:rPr>
        <w:fldChar w:fldCharType="separate"/>
      </w:r>
      <w:r>
        <w:rPr>
          <w:noProof/>
        </w:rPr>
        <w:t>186</w:t>
      </w:r>
      <w:r>
        <w:rPr>
          <w:noProof/>
        </w:rPr>
        <w:fldChar w:fldCharType="end"/>
      </w:r>
    </w:p>
    <w:p w14:paraId="5DE885BF" w14:textId="3AE3D001" w:rsidR="00EE278C" w:rsidRDefault="00EE278C">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_Toc214891091 \h </w:instrText>
      </w:r>
      <w:r>
        <w:rPr>
          <w:noProof/>
        </w:rPr>
      </w:r>
      <w:r>
        <w:rPr>
          <w:noProof/>
        </w:rPr>
        <w:fldChar w:fldCharType="separate"/>
      </w:r>
      <w:r>
        <w:rPr>
          <w:noProof/>
        </w:rPr>
        <w:t>186</w:t>
      </w:r>
      <w:r>
        <w:rPr>
          <w:noProof/>
        </w:rPr>
        <w:fldChar w:fldCharType="end"/>
      </w:r>
    </w:p>
    <w:p w14:paraId="3C5FE6ED" w14:textId="5898EC15" w:rsidR="00EE278C" w:rsidRDefault="00EE278C">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_Toc214891092 \h </w:instrText>
      </w:r>
      <w:r>
        <w:rPr>
          <w:noProof/>
        </w:rPr>
      </w:r>
      <w:r>
        <w:rPr>
          <w:noProof/>
        </w:rPr>
        <w:fldChar w:fldCharType="separate"/>
      </w:r>
      <w:r>
        <w:rPr>
          <w:noProof/>
        </w:rPr>
        <w:t>187</w:t>
      </w:r>
      <w:r>
        <w:rPr>
          <w:noProof/>
        </w:rPr>
        <w:fldChar w:fldCharType="end"/>
      </w:r>
    </w:p>
    <w:p w14:paraId="462AEA37" w14:textId="009B30F2" w:rsidR="00EE278C" w:rsidRDefault="00EE278C">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992634">
        <w:rPr>
          <w:noProof/>
          <w:lang w:val="en-US"/>
        </w:rPr>
        <w:t>SDD_DataStorage</w:t>
      </w:r>
      <w:r>
        <w:rPr>
          <w:noProof/>
        </w:rPr>
        <w:t xml:space="preserve"> API</w:t>
      </w:r>
      <w:r>
        <w:rPr>
          <w:noProof/>
        </w:rPr>
        <w:tab/>
      </w:r>
      <w:r>
        <w:rPr>
          <w:noProof/>
        </w:rPr>
        <w:fldChar w:fldCharType="begin"/>
      </w:r>
      <w:r>
        <w:rPr>
          <w:noProof/>
        </w:rPr>
        <w:instrText xml:space="preserve"> PAGEREF _Toc214891093 \h </w:instrText>
      </w:r>
      <w:r>
        <w:rPr>
          <w:noProof/>
        </w:rPr>
      </w:r>
      <w:r>
        <w:rPr>
          <w:noProof/>
        </w:rPr>
        <w:fldChar w:fldCharType="separate"/>
      </w:r>
      <w:r>
        <w:rPr>
          <w:noProof/>
        </w:rPr>
        <w:t>198</w:t>
      </w:r>
      <w:r>
        <w:rPr>
          <w:noProof/>
        </w:rPr>
        <w:fldChar w:fldCharType="end"/>
      </w:r>
    </w:p>
    <w:p w14:paraId="77680AD5" w14:textId="1AAD59E6" w:rsidR="00EE278C" w:rsidRDefault="00EE278C">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992634">
        <w:rPr>
          <w:noProof/>
          <w:lang w:val="en-US"/>
        </w:rPr>
        <w:t>SDD_DDContext</w:t>
      </w:r>
      <w:r>
        <w:rPr>
          <w:noProof/>
        </w:rPr>
        <w:t xml:space="preserve"> API</w:t>
      </w:r>
      <w:r>
        <w:rPr>
          <w:noProof/>
        </w:rPr>
        <w:tab/>
      </w:r>
      <w:r>
        <w:rPr>
          <w:noProof/>
        </w:rPr>
        <w:fldChar w:fldCharType="begin"/>
      </w:r>
      <w:r>
        <w:rPr>
          <w:noProof/>
        </w:rPr>
        <w:instrText xml:space="preserve"> PAGEREF _Toc214891094 \h </w:instrText>
      </w:r>
      <w:r>
        <w:rPr>
          <w:noProof/>
        </w:rPr>
      </w:r>
      <w:r>
        <w:rPr>
          <w:noProof/>
        </w:rPr>
        <w:fldChar w:fldCharType="separate"/>
      </w:r>
      <w:r>
        <w:rPr>
          <w:noProof/>
        </w:rPr>
        <w:t>213</w:t>
      </w:r>
      <w:r>
        <w:rPr>
          <w:noProof/>
        </w:rPr>
        <w:fldChar w:fldCharType="end"/>
      </w:r>
    </w:p>
    <w:p w14:paraId="6D7478D3" w14:textId="6E30EC0A" w:rsidR="00EE278C" w:rsidRDefault="00EE278C">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992634">
        <w:rPr>
          <w:noProof/>
          <w:lang w:val="en-US"/>
        </w:rPr>
        <w:t xml:space="preserve">SDD_TransmissionQualityMeasurement </w:t>
      </w:r>
      <w:r>
        <w:rPr>
          <w:noProof/>
        </w:rPr>
        <w:t>API</w:t>
      </w:r>
      <w:r>
        <w:rPr>
          <w:noProof/>
        </w:rPr>
        <w:tab/>
      </w:r>
      <w:r>
        <w:rPr>
          <w:noProof/>
        </w:rPr>
        <w:fldChar w:fldCharType="begin"/>
      </w:r>
      <w:r>
        <w:rPr>
          <w:noProof/>
        </w:rPr>
        <w:instrText xml:space="preserve"> PAGEREF _Toc214891095 \h </w:instrText>
      </w:r>
      <w:r>
        <w:rPr>
          <w:noProof/>
        </w:rPr>
      </w:r>
      <w:r>
        <w:rPr>
          <w:noProof/>
        </w:rPr>
        <w:fldChar w:fldCharType="separate"/>
      </w:r>
      <w:r>
        <w:rPr>
          <w:noProof/>
        </w:rPr>
        <w:t>219</w:t>
      </w:r>
      <w:r>
        <w:rPr>
          <w:noProof/>
        </w:rPr>
        <w:fldChar w:fldCharType="end"/>
      </w:r>
    </w:p>
    <w:p w14:paraId="284C22C7" w14:textId="5226C52D" w:rsidR="00EE278C" w:rsidRDefault="00EE278C">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992634">
        <w:rPr>
          <w:noProof/>
          <w:lang w:val="en-US"/>
        </w:rPr>
        <w:t xml:space="preserve"> </w:t>
      </w:r>
      <w:r>
        <w:rPr>
          <w:noProof/>
        </w:rPr>
        <w:t>API</w:t>
      </w:r>
      <w:r>
        <w:rPr>
          <w:noProof/>
        </w:rPr>
        <w:tab/>
      </w:r>
      <w:r>
        <w:rPr>
          <w:noProof/>
        </w:rPr>
        <w:fldChar w:fldCharType="begin"/>
      </w:r>
      <w:r>
        <w:rPr>
          <w:noProof/>
        </w:rPr>
        <w:instrText xml:space="preserve"> PAGEREF _Toc214891096 \h </w:instrText>
      </w:r>
      <w:r>
        <w:rPr>
          <w:noProof/>
        </w:rPr>
      </w:r>
      <w:r>
        <w:rPr>
          <w:noProof/>
        </w:rPr>
        <w:fldChar w:fldCharType="separate"/>
      </w:r>
      <w:r>
        <w:rPr>
          <w:noProof/>
        </w:rPr>
        <w:t>234</w:t>
      </w:r>
      <w:r>
        <w:rPr>
          <w:noProof/>
        </w:rPr>
        <w:fldChar w:fldCharType="end"/>
      </w:r>
    </w:p>
    <w:p w14:paraId="0BDEE3F8" w14:textId="4F0C5390" w:rsidR="00EE278C" w:rsidRDefault="00EE278C">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992634">
        <w:rPr>
          <w:noProof/>
          <w:lang w:val="en-US"/>
        </w:rPr>
        <w:t xml:space="preserve"> </w:t>
      </w:r>
      <w:r>
        <w:rPr>
          <w:noProof/>
        </w:rPr>
        <w:t>API</w:t>
      </w:r>
      <w:r>
        <w:rPr>
          <w:noProof/>
        </w:rPr>
        <w:tab/>
      </w:r>
      <w:r>
        <w:rPr>
          <w:noProof/>
        </w:rPr>
        <w:fldChar w:fldCharType="begin"/>
      </w:r>
      <w:r>
        <w:rPr>
          <w:noProof/>
        </w:rPr>
        <w:instrText xml:space="preserve"> PAGEREF _Toc214891097 \h </w:instrText>
      </w:r>
      <w:r>
        <w:rPr>
          <w:noProof/>
        </w:rPr>
      </w:r>
      <w:r>
        <w:rPr>
          <w:noProof/>
        </w:rPr>
        <w:fldChar w:fldCharType="separate"/>
      </w:r>
      <w:r>
        <w:rPr>
          <w:noProof/>
        </w:rPr>
        <w:t>243</w:t>
      </w:r>
      <w:r>
        <w:rPr>
          <w:noProof/>
        </w:rPr>
        <w:fldChar w:fldCharType="end"/>
      </w:r>
    </w:p>
    <w:p w14:paraId="00DC5300" w14:textId="4002C055" w:rsidR="00EE278C" w:rsidRDefault="00EE278C">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_Toc214891098 \h </w:instrText>
      </w:r>
      <w:r>
        <w:rPr>
          <w:noProof/>
        </w:rPr>
      </w:r>
      <w:r>
        <w:rPr>
          <w:noProof/>
        </w:rPr>
        <w:fldChar w:fldCharType="separate"/>
      </w:r>
      <w:r>
        <w:rPr>
          <w:noProof/>
        </w:rPr>
        <w:t>249</w:t>
      </w:r>
      <w:r>
        <w:rPr>
          <w:noProof/>
        </w:rPr>
        <w:fldChar w:fldCharType="end"/>
      </w:r>
    </w:p>
    <w:p w14:paraId="1F68D96E" w14:textId="57C26E84" w:rsidR="00EE278C" w:rsidRDefault="00EE278C">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_Toc214891099 \h </w:instrText>
      </w:r>
      <w:r>
        <w:rPr>
          <w:noProof/>
        </w:rPr>
      </w:r>
      <w:r>
        <w:rPr>
          <w:noProof/>
        </w:rPr>
        <w:fldChar w:fldCharType="separate"/>
      </w:r>
      <w:r>
        <w:rPr>
          <w:noProof/>
        </w:rPr>
        <w:t>249</w:t>
      </w:r>
      <w:r>
        <w:rPr>
          <w:noProof/>
        </w:rPr>
        <w:fldChar w:fldCharType="end"/>
      </w:r>
    </w:p>
    <w:p w14:paraId="146A0DCF" w14:textId="239C3D17" w:rsidR="00EE278C" w:rsidRDefault="00EE278C">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_Toc214891100 \h </w:instrText>
      </w:r>
      <w:r>
        <w:rPr>
          <w:noProof/>
        </w:rPr>
      </w:r>
      <w:r>
        <w:rPr>
          <w:noProof/>
        </w:rPr>
        <w:fldChar w:fldCharType="separate"/>
      </w:r>
      <w:r>
        <w:rPr>
          <w:noProof/>
        </w:rPr>
        <w:t>249</w:t>
      </w:r>
      <w:r>
        <w:rPr>
          <w:noProof/>
        </w:rPr>
        <w:fldChar w:fldCharType="end"/>
      </w:r>
    </w:p>
    <w:p w14:paraId="43A069B2" w14:textId="4D8A6C21" w:rsidR="00EE278C" w:rsidRDefault="00EE278C">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992634">
        <w:rPr>
          <w:noProof/>
          <w:lang w:val="en-US"/>
        </w:rPr>
        <w:t>SDD_DataStorage</w:t>
      </w:r>
      <w:r>
        <w:rPr>
          <w:noProof/>
        </w:rPr>
        <w:t xml:space="preserve"> API</w:t>
      </w:r>
      <w:r>
        <w:rPr>
          <w:noProof/>
        </w:rPr>
        <w:tab/>
      </w:r>
      <w:r>
        <w:rPr>
          <w:noProof/>
        </w:rPr>
        <w:fldChar w:fldCharType="begin"/>
      </w:r>
      <w:r>
        <w:rPr>
          <w:noProof/>
        </w:rPr>
        <w:instrText xml:space="preserve"> PAGEREF _Toc214891101 \h </w:instrText>
      </w:r>
      <w:r>
        <w:rPr>
          <w:noProof/>
        </w:rPr>
      </w:r>
      <w:r>
        <w:rPr>
          <w:noProof/>
        </w:rPr>
        <w:fldChar w:fldCharType="separate"/>
      </w:r>
      <w:r>
        <w:rPr>
          <w:noProof/>
        </w:rPr>
        <w:t>249</w:t>
      </w:r>
      <w:r>
        <w:rPr>
          <w:noProof/>
        </w:rPr>
        <w:fldChar w:fldCharType="end"/>
      </w:r>
    </w:p>
    <w:p w14:paraId="7C03A94A" w14:textId="3B47B65B" w:rsidR="00EE278C" w:rsidRDefault="00EE278C">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992634">
        <w:rPr>
          <w:noProof/>
          <w:lang w:val="en-US"/>
        </w:rPr>
        <w:t>SDD_DDContext</w:t>
      </w:r>
      <w:r>
        <w:rPr>
          <w:noProof/>
        </w:rPr>
        <w:t xml:space="preserve"> API</w:t>
      </w:r>
      <w:r>
        <w:rPr>
          <w:noProof/>
        </w:rPr>
        <w:tab/>
      </w:r>
      <w:r>
        <w:rPr>
          <w:noProof/>
        </w:rPr>
        <w:fldChar w:fldCharType="begin"/>
      </w:r>
      <w:r>
        <w:rPr>
          <w:noProof/>
        </w:rPr>
        <w:instrText xml:space="preserve"> PAGEREF _Toc214891102 \h </w:instrText>
      </w:r>
      <w:r>
        <w:rPr>
          <w:noProof/>
        </w:rPr>
      </w:r>
      <w:r>
        <w:rPr>
          <w:noProof/>
        </w:rPr>
        <w:fldChar w:fldCharType="separate"/>
      </w:r>
      <w:r>
        <w:rPr>
          <w:noProof/>
        </w:rPr>
        <w:t>249</w:t>
      </w:r>
      <w:r>
        <w:rPr>
          <w:noProof/>
        </w:rPr>
        <w:fldChar w:fldCharType="end"/>
      </w:r>
    </w:p>
    <w:p w14:paraId="33827950" w14:textId="66F1248F" w:rsidR="00EE278C" w:rsidRDefault="00EE278C">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992634">
        <w:rPr>
          <w:noProof/>
          <w:lang w:val="en-US"/>
        </w:rPr>
        <w:t xml:space="preserve">SDD_TransmissionQualityMeasurement </w:t>
      </w:r>
      <w:r>
        <w:rPr>
          <w:noProof/>
        </w:rPr>
        <w:t>API</w:t>
      </w:r>
      <w:r>
        <w:rPr>
          <w:noProof/>
        </w:rPr>
        <w:tab/>
      </w:r>
      <w:r>
        <w:rPr>
          <w:noProof/>
        </w:rPr>
        <w:fldChar w:fldCharType="begin"/>
      </w:r>
      <w:r>
        <w:rPr>
          <w:noProof/>
        </w:rPr>
        <w:instrText xml:space="preserve"> PAGEREF _Toc214891103 \h </w:instrText>
      </w:r>
      <w:r>
        <w:rPr>
          <w:noProof/>
        </w:rPr>
      </w:r>
      <w:r>
        <w:rPr>
          <w:noProof/>
        </w:rPr>
        <w:fldChar w:fldCharType="separate"/>
      </w:r>
      <w:r>
        <w:rPr>
          <w:noProof/>
        </w:rPr>
        <w:t>249</w:t>
      </w:r>
      <w:r>
        <w:rPr>
          <w:noProof/>
        </w:rPr>
        <w:fldChar w:fldCharType="end"/>
      </w:r>
    </w:p>
    <w:p w14:paraId="2F74CE9A" w14:textId="39B6D2FE" w:rsidR="00EE278C" w:rsidRDefault="00EE278C">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_Toc214891104 \h </w:instrText>
      </w:r>
      <w:r>
        <w:rPr>
          <w:noProof/>
        </w:rPr>
      </w:r>
      <w:r>
        <w:rPr>
          <w:noProof/>
        </w:rPr>
        <w:fldChar w:fldCharType="separate"/>
      </w:r>
      <w:r>
        <w:rPr>
          <w:noProof/>
        </w:rPr>
        <w:t>250</w:t>
      </w:r>
      <w:r>
        <w:rPr>
          <w:noProof/>
        </w:rPr>
        <w:fldChar w:fldCharType="end"/>
      </w:r>
    </w:p>
    <w:p w14:paraId="2F26A9EF" w14:textId="13160018" w:rsidR="00EE278C" w:rsidRDefault="00EE278C">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_Toc214891105 \h </w:instrText>
      </w:r>
      <w:r>
        <w:rPr>
          <w:noProof/>
        </w:rPr>
      </w:r>
      <w:r>
        <w:rPr>
          <w:noProof/>
        </w:rPr>
        <w:fldChar w:fldCharType="separate"/>
      </w:r>
      <w:r>
        <w:rPr>
          <w:noProof/>
        </w:rPr>
        <w:t>250</w:t>
      </w:r>
      <w:r>
        <w:rPr>
          <w:noProof/>
        </w:rPr>
        <w:fldChar w:fldCharType="end"/>
      </w:r>
    </w:p>
    <w:p w14:paraId="7952144E" w14:textId="6C339678" w:rsidR="00EE278C" w:rsidRDefault="00EE278C">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_Toc214891106 \h </w:instrText>
      </w:r>
      <w:r>
        <w:rPr>
          <w:noProof/>
        </w:rPr>
      </w:r>
      <w:r>
        <w:rPr>
          <w:noProof/>
        </w:rPr>
        <w:fldChar w:fldCharType="separate"/>
      </w:r>
      <w:r>
        <w:rPr>
          <w:noProof/>
        </w:rPr>
        <w:t>251</w:t>
      </w:r>
      <w:r>
        <w:rPr>
          <w:noProof/>
        </w:rPr>
        <w:fldChar w:fldCharType="end"/>
      </w:r>
    </w:p>
    <w:p w14:paraId="7CD6A724" w14:textId="50BC6CE4"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211878727"/>
      <w:bookmarkStart w:id="23" w:name="_Toc214890628"/>
      <w:bookmarkEnd w:id="11"/>
      <w:r w:rsidRPr="002C1E75">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p>
    <w:p w14:paraId="429B4BB3" w14:textId="77777777" w:rsidR="00080512" w:rsidRPr="002C1E75" w:rsidRDefault="00080512">
      <w:pPr>
        <w:rPr>
          <w:lang w:val="en-US"/>
        </w:rPr>
      </w:pPr>
      <w:r w:rsidRPr="002C1E75">
        <w:rPr>
          <w:lang w:val="en-US"/>
        </w:rPr>
        <w:t xml:space="preserve">This Technical </w:t>
      </w:r>
      <w:bookmarkStart w:id="24" w:name="spectype3"/>
      <w:r w:rsidRPr="002C1E75">
        <w:rPr>
          <w:lang w:val="en-US"/>
        </w:rPr>
        <w:t>Specification</w:t>
      </w:r>
      <w:bookmarkEnd w:id="24"/>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5" w:name="introduction"/>
      <w:bookmarkEnd w:id="25"/>
      <w:r w:rsidRPr="004D3578">
        <w:br w:type="page"/>
      </w:r>
      <w:bookmarkStart w:id="26" w:name="_Toc510696578"/>
      <w:bookmarkStart w:id="27" w:name="_Toc35971370"/>
      <w:bookmarkStart w:id="28" w:name="_Toc144024097"/>
      <w:bookmarkStart w:id="29" w:name="_Toc148176791"/>
      <w:bookmarkStart w:id="30" w:name="_Toc151379148"/>
      <w:bookmarkStart w:id="31" w:name="_Toc151445330"/>
      <w:bookmarkStart w:id="32" w:name="_Toc160470390"/>
      <w:bookmarkStart w:id="33" w:name="_Toc164873534"/>
      <w:bookmarkStart w:id="34" w:name="_Toc180306154"/>
      <w:bookmarkStart w:id="35" w:name="_Toc195373887"/>
      <w:bookmarkStart w:id="36" w:name="_Toc211878728"/>
      <w:bookmarkStart w:id="37" w:name="_Toc214890629"/>
      <w:r w:rsidRPr="004D3578">
        <w:lastRenderedPageBreak/>
        <w:t>1</w:t>
      </w:r>
      <w:r w:rsidRPr="004D3578">
        <w:tab/>
        <w:t>Scope</w:t>
      </w:r>
      <w:bookmarkEnd w:id="26"/>
      <w:bookmarkEnd w:id="27"/>
      <w:bookmarkEnd w:id="28"/>
      <w:bookmarkEnd w:id="29"/>
      <w:bookmarkEnd w:id="30"/>
      <w:bookmarkEnd w:id="31"/>
      <w:bookmarkEnd w:id="32"/>
      <w:bookmarkEnd w:id="33"/>
      <w:bookmarkEnd w:id="34"/>
      <w:bookmarkEnd w:id="35"/>
      <w:bookmarkEnd w:id="36"/>
      <w:bookmarkEnd w:id="37"/>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8" w:name="_Toc510696579"/>
      <w:bookmarkStart w:id="39"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40" w:name="_Toc144024098"/>
      <w:bookmarkStart w:id="41" w:name="_Toc148176792"/>
      <w:bookmarkStart w:id="42" w:name="_Toc151379149"/>
      <w:bookmarkStart w:id="43" w:name="_Toc151445331"/>
      <w:bookmarkStart w:id="44" w:name="_Toc160470391"/>
      <w:bookmarkStart w:id="45" w:name="_Toc164873535"/>
      <w:bookmarkStart w:id="46" w:name="_Toc180306155"/>
      <w:bookmarkStart w:id="47" w:name="_Toc195373888"/>
      <w:bookmarkStart w:id="48" w:name="_Toc211878729"/>
      <w:bookmarkStart w:id="49" w:name="_Toc214890630"/>
      <w:r w:rsidR="008A6D4A" w:rsidRPr="004D3578">
        <w:lastRenderedPageBreak/>
        <w:t>2</w:t>
      </w:r>
      <w:r w:rsidR="008A6D4A" w:rsidRPr="004D3578">
        <w:tab/>
        <w:t>References</w:t>
      </w:r>
      <w:bookmarkEnd w:id="38"/>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50"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50"/>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51" w:name="_Hlk506360308"/>
      <w:r>
        <w:t>Common API Framework for 3GPP Northbound APIs</w:t>
      </w:r>
      <w:bookmarkEnd w:id="51"/>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5ABEE4CF"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685CB236"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30D31891"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52" w:name="_Toc510696580"/>
      <w:bookmarkStart w:id="53"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54" w:name="_Toc144024099"/>
      <w:bookmarkStart w:id="55" w:name="_Toc148176793"/>
      <w:bookmarkStart w:id="56" w:name="_Toc151379150"/>
      <w:bookmarkStart w:id="57" w:name="_Toc151445332"/>
      <w:bookmarkStart w:id="58" w:name="_Toc160470392"/>
      <w:bookmarkStart w:id="59" w:name="_Toc164873536"/>
      <w:bookmarkStart w:id="60" w:name="_Toc180306156"/>
      <w:bookmarkStart w:id="61" w:name="_Toc195373889"/>
      <w:bookmarkStart w:id="62" w:name="_Toc211878730"/>
      <w:bookmarkStart w:id="63" w:name="_Toc214890631"/>
      <w:r w:rsidR="008A6D4A" w:rsidRPr="004D3578">
        <w:lastRenderedPageBreak/>
        <w:t>3</w:t>
      </w:r>
      <w:r w:rsidR="008A6D4A" w:rsidRPr="004D3578">
        <w:tab/>
        <w:t>Definitions, symbols and abbreviations</w:t>
      </w:r>
      <w:bookmarkEnd w:id="52"/>
      <w:bookmarkEnd w:id="53"/>
      <w:bookmarkEnd w:id="54"/>
      <w:bookmarkEnd w:id="55"/>
      <w:bookmarkEnd w:id="56"/>
      <w:bookmarkEnd w:id="57"/>
      <w:bookmarkEnd w:id="58"/>
      <w:bookmarkEnd w:id="59"/>
      <w:bookmarkEnd w:id="60"/>
      <w:bookmarkEnd w:id="61"/>
      <w:bookmarkEnd w:id="62"/>
      <w:bookmarkEnd w:id="63"/>
    </w:p>
    <w:p w14:paraId="5AB8F883" w14:textId="77777777" w:rsidR="008A6D4A" w:rsidRPr="004D3578" w:rsidRDefault="008A6D4A" w:rsidP="007A4424">
      <w:pPr>
        <w:pStyle w:val="Heading2"/>
      </w:pPr>
      <w:bookmarkStart w:id="64" w:name="_Toc510696581"/>
      <w:bookmarkStart w:id="65" w:name="_Toc35971373"/>
      <w:bookmarkStart w:id="66" w:name="_Toc144024100"/>
      <w:bookmarkStart w:id="67" w:name="_Toc148176794"/>
      <w:bookmarkStart w:id="68" w:name="_Toc151379151"/>
      <w:bookmarkStart w:id="69" w:name="_Toc151445333"/>
      <w:bookmarkStart w:id="70" w:name="_Toc160470393"/>
      <w:bookmarkStart w:id="71" w:name="_Toc164873537"/>
      <w:bookmarkStart w:id="72" w:name="_Toc180306157"/>
      <w:bookmarkStart w:id="73" w:name="_Toc195373890"/>
      <w:bookmarkStart w:id="74" w:name="_Toc211878731"/>
      <w:bookmarkStart w:id="75" w:name="_Toc214890632"/>
      <w:r w:rsidRPr="004D3578">
        <w:t>3.1</w:t>
      </w:r>
      <w:r w:rsidRPr="004D3578">
        <w:tab/>
        <w:t>Definitions</w:t>
      </w:r>
      <w:bookmarkEnd w:id="64"/>
      <w:bookmarkEnd w:id="65"/>
      <w:bookmarkEnd w:id="66"/>
      <w:bookmarkEnd w:id="67"/>
      <w:bookmarkEnd w:id="68"/>
      <w:bookmarkEnd w:id="69"/>
      <w:bookmarkEnd w:id="70"/>
      <w:bookmarkEnd w:id="71"/>
      <w:bookmarkEnd w:id="72"/>
      <w:bookmarkEnd w:id="73"/>
      <w:bookmarkEnd w:id="74"/>
      <w:bookmarkEnd w:id="75"/>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6" w:name="_Toc510696582"/>
      <w:bookmarkStart w:id="77" w:name="_Toc35971374"/>
      <w:bookmarkStart w:id="78" w:name="_Toc144024101"/>
      <w:bookmarkStart w:id="79" w:name="_Toc148176795"/>
      <w:bookmarkStart w:id="80" w:name="_Toc151379152"/>
      <w:bookmarkStart w:id="81" w:name="_Toc151445334"/>
      <w:bookmarkStart w:id="82" w:name="_Toc160470394"/>
      <w:bookmarkStart w:id="83" w:name="_Toc164873538"/>
      <w:bookmarkStart w:id="84" w:name="_Toc180306158"/>
      <w:bookmarkStart w:id="85" w:name="_Toc195373891"/>
      <w:bookmarkStart w:id="86" w:name="_Toc211878732"/>
      <w:bookmarkStart w:id="87" w:name="_Toc214890633"/>
      <w:r w:rsidRPr="004D3578">
        <w:t>3.2</w:t>
      </w:r>
      <w:r w:rsidRPr="004D3578">
        <w:tab/>
        <w:t>Symbols</w:t>
      </w:r>
      <w:bookmarkEnd w:id="76"/>
      <w:bookmarkEnd w:id="77"/>
      <w:bookmarkEnd w:id="78"/>
      <w:bookmarkEnd w:id="79"/>
      <w:bookmarkEnd w:id="80"/>
      <w:bookmarkEnd w:id="81"/>
      <w:bookmarkEnd w:id="82"/>
      <w:bookmarkEnd w:id="83"/>
      <w:bookmarkEnd w:id="84"/>
      <w:bookmarkEnd w:id="85"/>
      <w:bookmarkEnd w:id="86"/>
      <w:bookmarkEnd w:id="87"/>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8" w:name="_Toc510696583"/>
      <w:bookmarkStart w:id="89" w:name="_Toc35971375"/>
      <w:bookmarkStart w:id="90" w:name="_Toc144024102"/>
      <w:bookmarkStart w:id="91" w:name="_Toc148176796"/>
      <w:bookmarkStart w:id="92" w:name="_Toc151379153"/>
      <w:bookmarkStart w:id="93" w:name="_Toc151445335"/>
      <w:bookmarkStart w:id="94" w:name="_Toc160470395"/>
      <w:bookmarkStart w:id="95" w:name="_Toc164873539"/>
      <w:bookmarkStart w:id="96" w:name="_Toc180306159"/>
      <w:bookmarkStart w:id="97" w:name="_Toc195373892"/>
      <w:bookmarkStart w:id="98" w:name="_Toc211878733"/>
      <w:bookmarkStart w:id="99" w:name="_Toc214890634"/>
      <w:r w:rsidRPr="004D3578">
        <w:t>3.3</w:t>
      </w:r>
      <w:r w:rsidRPr="004D3578">
        <w:tab/>
        <w:t>Abbreviations</w:t>
      </w:r>
      <w:bookmarkEnd w:id="88"/>
      <w:bookmarkEnd w:id="89"/>
      <w:bookmarkEnd w:id="90"/>
      <w:bookmarkEnd w:id="91"/>
      <w:bookmarkEnd w:id="92"/>
      <w:bookmarkEnd w:id="93"/>
      <w:bookmarkEnd w:id="94"/>
      <w:bookmarkEnd w:id="95"/>
      <w:bookmarkEnd w:id="96"/>
      <w:bookmarkEnd w:id="97"/>
      <w:bookmarkEnd w:id="98"/>
      <w:bookmarkEnd w:id="99"/>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100" w:name="_Toc510696584"/>
      <w:bookmarkStart w:id="101" w:name="_Toc35971376"/>
      <w:r w:rsidRPr="004D3578">
        <w:br w:type="page"/>
      </w:r>
      <w:bookmarkStart w:id="102" w:name="_Toc144024103"/>
      <w:bookmarkStart w:id="103" w:name="_Toc148176797"/>
      <w:bookmarkStart w:id="104" w:name="_Toc151379154"/>
      <w:bookmarkStart w:id="105" w:name="_Toc151445336"/>
      <w:bookmarkStart w:id="106" w:name="_Toc160470396"/>
      <w:bookmarkStart w:id="107" w:name="_Toc164873540"/>
      <w:bookmarkStart w:id="108" w:name="_Toc180306160"/>
      <w:bookmarkStart w:id="109" w:name="_Toc195373893"/>
      <w:bookmarkStart w:id="110" w:name="_Toc211878734"/>
      <w:bookmarkStart w:id="111" w:name="_Toc214890635"/>
      <w:r w:rsidR="008A6D4A" w:rsidRPr="004D3578">
        <w:lastRenderedPageBreak/>
        <w:t>4</w:t>
      </w:r>
      <w:r w:rsidR="008A6D4A" w:rsidRPr="004D3578">
        <w:tab/>
      </w:r>
      <w:r w:rsidR="008A6D4A">
        <w:t>Overview</w:t>
      </w:r>
      <w:bookmarkEnd w:id="100"/>
      <w:bookmarkEnd w:id="101"/>
      <w:bookmarkEnd w:id="102"/>
      <w:bookmarkEnd w:id="103"/>
      <w:bookmarkEnd w:id="104"/>
      <w:bookmarkEnd w:id="105"/>
      <w:bookmarkEnd w:id="106"/>
      <w:bookmarkEnd w:id="107"/>
      <w:bookmarkEnd w:id="108"/>
      <w:bookmarkEnd w:id="109"/>
      <w:bookmarkEnd w:id="110"/>
      <w:bookmarkEnd w:id="111"/>
    </w:p>
    <w:p w14:paraId="3EA0DEA8" w14:textId="77777777" w:rsidR="00A80F69" w:rsidRPr="00690A26" w:rsidRDefault="00A80F69" w:rsidP="00A80F69">
      <w:pPr>
        <w:rPr>
          <w:lang w:val="en-US"/>
        </w:rPr>
      </w:pPr>
      <w:bookmarkStart w:id="112"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112"/>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13" w:name="_MON_1740821112"/>
    <w:bookmarkEnd w:id="113"/>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6pt" o:ole="">
            <v:imagedata r:id="rId13" o:title=""/>
          </v:shape>
          <o:OLEObject Type="Embed" ProgID="Word.Document.12" ShapeID="_x0000_i1027" DrawAspect="Content" ObjectID="_1825504396" r:id="rId14">
            <o:FieldCodes>\s</o:FieldCodes>
          </o:OLEObject>
        </w:object>
      </w:r>
    </w:p>
    <w:p w14:paraId="0362F154" w14:textId="77777777" w:rsidR="00A80F69" w:rsidRPr="00690A26" w:rsidRDefault="00A80F69" w:rsidP="00A80F69">
      <w:pPr>
        <w:pStyle w:val="TF"/>
        <w:rPr>
          <w:lang w:val="en-US"/>
        </w:rPr>
      </w:pPr>
      <w:bookmarkStart w:id="114"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15" w:name="_Toc510696585"/>
      <w:bookmarkStart w:id="116" w:name="_Toc35971377"/>
      <w:bookmarkEnd w:id="114"/>
      <w:r w:rsidRPr="004D3578">
        <w:br w:type="page"/>
      </w:r>
      <w:bookmarkStart w:id="117" w:name="_Toc144024104"/>
      <w:bookmarkStart w:id="118" w:name="_Toc148176798"/>
      <w:bookmarkStart w:id="119" w:name="_Toc151379155"/>
      <w:bookmarkStart w:id="120" w:name="_Toc151445337"/>
      <w:bookmarkStart w:id="121" w:name="_Toc160470397"/>
      <w:bookmarkStart w:id="122" w:name="_Toc164873541"/>
      <w:bookmarkStart w:id="123" w:name="_Toc180306161"/>
      <w:bookmarkStart w:id="124" w:name="_Toc195373894"/>
      <w:bookmarkStart w:id="125" w:name="_Toc211878735"/>
      <w:bookmarkStart w:id="126" w:name="_Toc214890636"/>
      <w:r w:rsidR="008A6D4A">
        <w:lastRenderedPageBreak/>
        <w:t>5</w:t>
      </w:r>
      <w:r w:rsidR="008A6D4A" w:rsidRPr="004D3578">
        <w:tab/>
      </w:r>
      <w:r w:rsidR="008A6D4A">
        <w:t xml:space="preserve">Services offered by the </w:t>
      </w:r>
      <w:bookmarkEnd w:id="115"/>
      <w:bookmarkEnd w:id="116"/>
      <w:r w:rsidR="00814305">
        <w:t>SEALDD Server</w:t>
      </w:r>
      <w:bookmarkEnd w:id="117"/>
      <w:bookmarkEnd w:id="118"/>
      <w:bookmarkEnd w:id="119"/>
      <w:bookmarkEnd w:id="120"/>
      <w:bookmarkEnd w:id="121"/>
      <w:bookmarkEnd w:id="122"/>
      <w:bookmarkEnd w:id="123"/>
      <w:bookmarkEnd w:id="124"/>
      <w:bookmarkEnd w:id="125"/>
      <w:bookmarkEnd w:id="126"/>
    </w:p>
    <w:p w14:paraId="5A6A4D44" w14:textId="77777777" w:rsidR="008A6D4A" w:rsidRDefault="008A6D4A" w:rsidP="007A4424">
      <w:pPr>
        <w:pStyle w:val="Heading2"/>
      </w:pPr>
      <w:bookmarkStart w:id="127" w:name="_Toc510696586"/>
      <w:bookmarkStart w:id="128" w:name="_Toc35971378"/>
      <w:bookmarkStart w:id="129" w:name="_Toc144024105"/>
      <w:bookmarkStart w:id="130" w:name="_Toc148176799"/>
      <w:bookmarkStart w:id="131" w:name="_Toc151379156"/>
      <w:bookmarkStart w:id="132" w:name="_Toc151445338"/>
      <w:bookmarkStart w:id="133" w:name="_Toc160470398"/>
      <w:bookmarkStart w:id="134" w:name="_Toc164873542"/>
      <w:bookmarkStart w:id="135" w:name="_Toc180306162"/>
      <w:bookmarkStart w:id="136" w:name="_Toc195373895"/>
      <w:bookmarkStart w:id="137" w:name="_Toc211878736"/>
      <w:bookmarkStart w:id="138" w:name="_Toc214890637"/>
      <w:r>
        <w:t>5.1</w:t>
      </w:r>
      <w:r>
        <w:tab/>
        <w:t>Introduction</w:t>
      </w:r>
      <w:bookmarkEnd w:id="127"/>
      <w:bookmarkEnd w:id="128"/>
      <w:bookmarkEnd w:id="129"/>
      <w:bookmarkEnd w:id="130"/>
      <w:bookmarkEnd w:id="131"/>
      <w:bookmarkEnd w:id="132"/>
      <w:bookmarkEnd w:id="133"/>
      <w:bookmarkEnd w:id="134"/>
      <w:bookmarkEnd w:id="135"/>
      <w:bookmarkEnd w:id="136"/>
      <w:bookmarkEnd w:id="137"/>
      <w:bookmarkEnd w:id="13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39" w:name="_Toc510696587"/>
      <w:bookmarkStart w:id="140" w:name="_Toc35971379"/>
      <w:r w:rsidRPr="004D3578">
        <w:br w:type="page"/>
      </w:r>
      <w:bookmarkStart w:id="141" w:name="_Toc144024106"/>
      <w:bookmarkStart w:id="142" w:name="_Toc148176800"/>
      <w:bookmarkStart w:id="143" w:name="_Toc151379157"/>
      <w:bookmarkStart w:id="144" w:name="_Toc151445339"/>
      <w:bookmarkStart w:id="145" w:name="_Toc160470399"/>
      <w:bookmarkStart w:id="146" w:name="_Toc164873543"/>
      <w:bookmarkStart w:id="147" w:name="_Toc180306163"/>
      <w:bookmarkStart w:id="148" w:name="_Toc195373896"/>
      <w:bookmarkStart w:id="149" w:name="_Toc211878737"/>
      <w:bookmarkStart w:id="150" w:name="_Toc214890638"/>
      <w:r w:rsidR="008A6D4A">
        <w:lastRenderedPageBreak/>
        <w:t>5.2</w:t>
      </w:r>
      <w:r w:rsidR="008A6D4A">
        <w:tab/>
      </w:r>
      <w:r w:rsidR="004323EA" w:rsidRPr="003430D5">
        <w:rPr>
          <w:lang w:val="en-US"/>
        </w:rPr>
        <w:t>SDD_Transmission</w:t>
      </w:r>
      <w:r w:rsidR="008A6D4A" w:rsidRPr="00AF47A0">
        <w:t xml:space="preserve"> </w:t>
      </w:r>
      <w:r w:rsidR="008A6D4A">
        <w:t>Service</w:t>
      </w:r>
      <w:bookmarkEnd w:id="139"/>
      <w:bookmarkEnd w:id="140"/>
      <w:bookmarkEnd w:id="141"/>
      <w:bookmarkEnd w:id="142"/>
      <w:bookmarkEnd w:id="143"/>
      <w:bookmarkEnd w:id="144"/>
      <w:bookmarkEnd w:id="145"/>
      <w:bookmarkEnd w:id="146"/>
      <w:bookmarkEnd w:id="147"/>
      <w:bookmarkEnd w:id="148"/>
      <w:bookmarkEnd w:id="149"/>
      <w:bookmarkEnd w:id="150"/>
    </w:p>
    <w:p w14:paraId="689EB835" w14:textId="77777777" w:rsidR="008A6D4A" w:rsidRDefault="008A6D4A" w:rsidP="007A4424">
      <w:pPr>
        <w:pStyle w:val="Heading3"/>
      </w:pPr>
      <w:bookmarkStart w:id="151" w:name="_Toc510696588"/>
      <w:bookmarkStart w:id="152" w:name="_Toc35971380"/>
      <w:bookmarkStart w:id="153" w:name="_Toc144024107"/>
      <w:bookmarkStart w:id="154" w:name="_Toc148176801"/>
      <w:bookmarkStart w:id="155" w:name="_Toc151379158"/>
      <w:bookmarkStart w:id="156" w:name="_Toc151445340"/>
      <w:bookmarkStart w:id="157" w:name="_Toc160470400"/>
      <w:bookmarkStart w:id="158" w:name="_Toc164873544"/>
      <w:bookmarkStart w:id="159" w:name="_Toc180306164"/>
      <w:bookmarkStart w:id="160" w:name="_Toc195373897"/>
      <w:bookmarkStart w:id="161" w:name="_Toc211878738"/>
      <w:bookmarkStart w:id="162" w:name="_Toc214890639"/>
      <w:r>
        <w:t>5.2.1</w:t>
      </w:r>
      <w:r>
        <w:tab/>
        <w:t>Service Description</w:t>
      </w:r>
      <w:bookmarkEnd w:id="151"/>
      <w:bookmarkEnd w:id="152"/>
      <w:bookmarkEnd w:id="153"/>
      <w:bookmarkEnd w:id="154"/>
      <w:bookmarkEnd w:id="155"/>
      <w:bookmarkEnd w:id="156"/>
      <w:bookmarkEnd w:id="157"/>
      <w:bookmarkEnd w:id="158"/>
      <w:bookmarkEnd w:id="159"/>
      <w:bookmarkEnd w:id="160"/>
      <w:bookmarkEnd w:id="161"/>
      <w:bookmarkEnd w:id="162"/>
    </w:p>
    <w:p w14:paraId="571DE644" w14:textId="6EE13D09" w:rsidR="003C336D" w:rsidRDefault="003C336D" w:rsidP="003C336D">
      <w:bookmarkStart w:id="163" w:name="_Toc510696589"/>
      <w:bookmarkStart w:id="164"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65"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66" w:name="_Toc148176802"/>
      <w:bookmarkStart w:id="167" w:name="_Toc151379159"/>
      <w:bookmarkStart w:id="168" w:name="_Toc151445341"/>
      <w:bookmarkStart w:id="169" w:name="_Toc160470401"/>
      <w:bookmarkStart w:id="170" w:name="_Toc164873545"/>
      <w:bookmarkStart w:id="171" w:name="_Toc180306165"/>
      <w:bookmarkStart w:id="172" w:name="_Toc195373898"/>
      <w:bookmarkStart w:id="173" w:name="_Toc211878739"/>
      <w:bookmarkStart w:id="174" w:name="_Toc214890640"/>
      <w:r>
        <w:t>5.2.2</w:t>
      </w:r>
      <w:r>
        <w:tab/>
        <w:t>Service Operations</w:t>
      </w:r>
      <w:bookmarkEnd w:id="163"/>
      <w:bookmarkEnd w:id="164"/>
      <w:bookmarkEnd w:id="165"/>
      <w:bookmarkEnd w:id="166"/>
      <w:bookmarkEnd w:id="167"/>
      <w:bookmarkEnd w:id="168"/>
      <w:bookmarkEnd w:id="169"/>
      <w:bookmarkEnd w:id="170"/>
      <w:bookmarkEnd w:id="171"/>
      <w:bookmarkEnd w:id="172"/>
      <w:bookmarkEnd w:id="173"/>
      <w:bookmarkEnd w:id="174"/>
    </w:p>
    <w:p w14:paraId="7C9FCE91" w14:textId="77777777" w:rsidR="00C07B9A" w:rsidRDefault="00C07B9A" w:rsidP="00C07B9A">
      <w:pPr>
        <w:pStyle w:val="Heading4"/>
      </w:pPr>
      <w:bookmarkStart w:id="175" w:name="_Toc148176803"/>
      <w:bookmarkStart w:id="176" w:name="_Toc151379160"/>
      <w:bookmarkStart w:id="177" w:name="_Toc151445342"/>
      <w:bookmarkStart w:id="178" w:name="_Toc160470402"/>
      <w:bookmarkStart w:id="179" w:name="_Toc164873546"/>
      <w:bookmarkStart w:id="180" w:name="_Toc180306166"/>
      <w:bookmarkStart w:id="181" w:name="_Toc195373899"/>
      <w:bookmarkStart w:id="182" w:name="_Toc211878740"/>
      <w:bookmarkStart w:id="183" w:name="_Toc214890641"/>
      <w:r>
        <w:t>5.2.2.1</w:t>
      </w:r>
      <w:r>
        <w:tab/>
        <w:t>Introduction</w:t>
      </w:r>
      <w:bookmarkEnd w:id="175"/>
      <w:bookmarkEnd w:id="176"/>
      <w:bookmarkEnd w:id="177"/>
      <w:bookmarkEnd w:id="178"/>
      <w:bookmarkEnd w:id="179"/>
      <w:bookmarkEnd w:id="180"/>
      <w:bookmarkEnd w:id="181"/>
      <w:bookmarkEnd w:id="182"/>
      <w:bookmarkEnd w:id="183"/>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84" w:name="_Toc510696591"/>
      <w:bookmarkStart w:id="185" w:name="_Toc35971383"/>
      <w:bookmarkStart w:id="186" w:name="_Toc144024110"/>
      <w:bookmarkStart w:id="187" w:name="_Toc148176804"/>
      <w:bookmarkStart w:id="188" w:name="_Toc151379161"/>
      <w:bookmarkStart w:id="189" w:name="_Toc151445343"/>
      <w:bookmarkStart w:id="190" w:name="_Toc160470403"/>
      <w:bookmarkStart w:id="191" w:name="_Toc164873547"/>
      <w:bookmarkStart w:id="192" w:name="_Toc180306167"/>
      <w:bookmarkStart w:id="193" w:name="_Toc195373900"/>
      <w:bookmarkStart w:id="194" w:name="_Toc211878741"/>
      <w:bookmarkStart w:id="195" w:name="_Toc214890642"/>
      <w:r>
        <w:t>5.2.2.2</w:t>
      </w:r>
      <w:r>
        <w:tab/>
      </w:r>
      <w:r w:rsidR="00CE7754" w:rsidRPr="003430D5">
        <w:rPr>
          <w:lang w:val="en-US"/>
        </w:rPr>
        <w:t>SDD_Transmission</w:t>
      </w:r>
      <w:r w:rsidR="00CE7754">
        <w:rPr>
          <w:lang w:val="en-US"/>
        </w:rPr>
        <w:t>_Request</w:t>
      </w:r>
      <w:bookmarkEnd w:id="184"/>
      <w:bookmarkEnd w:id="185"/>
      <w:bookmarkEnd w:id="186"/>
      <w:bookmarkEnd w:id="187"/>
      <w:bookmarkEnd w:id="188"/>
      <w:bookmarkEnd w:id="189"/>
      <w:bookmarkEnd w:id="190"/>
      <w:bookmarkEnd w:id="191"/>
      <w:bookmarkEnd w:id="192"/>
      <w:bookmarkEnd w:id="193"/>
      <w:bookmarkEnd w:id="194"/>
      <w:bookmarkEnd w:id="195"/>
    </w:p>
    <w:p w14:paraId="687573F6" w14:textId="77777777" w:rsidR="008A6D4A" w:rsidRDefault="008A6D4A" w:rsidP="007A4424">
      <w:pPr>
        <w:pStyle w:val="Heading5"/>
      </w:pPr>
      <w:bookmarkStart w:id="196" w:name="_Toc510696592"/>
      <w:bookmarkStart w:id="197" w:name="_Toc35971384"/>
      <w:bookmarkStart w:id="198" w:name="_Toc144024111"/>
      <w:bookmarkStart w:id="199" w:name="_Toc148176805"/>
      <w:bookmarkStart w:id="200" w:name="_Toc151379162"/>
      <w:bookmarkStart w:id="201" w:name="_Toc151445344"/>
      <w:bookmarkStart w:id="202" w:name="_Toc160470404"/>
      <w:bookmarkStart w:id="203" w:name="_Toc164873548"/>
      <w:bookmarkStart w:id="204" w:name="_Toc180306168"/>
      <w:bookmarkStart w:id="205" w:name="_Toc195373901"/>
      <w:bookmarkStart w:id="206" w:name="_Toc211878742"/>
      <w:bookmarkStart w:id="207" w:name="_Toc214890643"/>
      <w:r>
        <w:t>5.2.2.2.1</w:t>
      </w:r>
      <w:r>
        <w:tab/>
        <w:t>General</w:t>
      </w:r>
      <w:bookmarkEnd w:id="196"/>
      <w:bookmarkEnd w:id="197"/>
      <w:bookmarkEnd w:id="198"/>
      <w:bookmarkEnd w:id="199"/>
      <w:bookmarkEnd w:id="200"/>
      <w:bookmarkEnd w:id="201"/>
      <w:bookmarkEnd w:id="202"/>
      <w:bookmarkEnd w:id="203"/>
      <w:bookmarkEnd w:id="204"/>
      <w:bookmarkEnd w:id="205"/>
      <w:bookmarkEnd w:id="206"/>
      <w:bookmarkEnd w:id="207"/>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08" w:name="_Toc510696593"/>
      <w:bookmarkStart w:id="209" w:name="_Toc35971385"/>
      <w:bookmarkStart w:id="210" w:name="_Toc144024112"/>
      <w:bookmarkStart w:id="211" w:name="_Toc148176806"/>
      <w:bookmarkStart w:id="212" w:name="_Toc151379163"/>
      <w:bookmarkStart w:id="213" w:name="_Toc151445345"/>
      <w:bookmarkStart w:id="214" w:name="_Toc160470405"/>
      <w:bookmarkStart w:id="215" w:name="_Toc164873549"/>
      <w:bookmarkStart w:id="216" w:name="_Toc180306169"/>
      <w:bookmarkStart w:id="217" w:name="_Toc195373902"/>
      <w:bookmarkStart w:id="218" w:name="_Toc211878743"/>
      <w:bookmarkStart w:id="219" w:name="_Toc214890644"/>
      <w:r>
        <w:t>5.2.2.2.2</w:t>
      </w:r>
      <w:r>
        <w:tab/>
      </w:r>
      <w:r w:rsidR="00186C81">
        <w:t>SEALDD Transmission Request</w:t>
      </w:r>
      <w:bookmarkEnd w:id="208"/>
      <w:bookmarkEnd w:id="209"/>
      <w:bookmarkEnd w:id="210"/>
      <w:bookmarkEnd w:id="211"/>
      <w:bookmarkEnd w:id="212"/>
      <w:bookmarkEnd w:id="213"/>
      <w:bookmarkEnd w:id="214"/>
      <w:bookmarkEnd w:id="215"/>
      <w:bookmarkEnd w:id="216"/>
      <w:bookmarkEnd w:id="217"/>
      <w:bookmarkEnd w:id="218"/>
      <w:bookmarkEnd w:id="219"/>
    </w:p>
    <w:p w14:paraId="6F2155D3" w14:textId="41581FE6" w:rsidR="00C7571F" w:rsidRPr="00705544" w:rsidRDefault="00C7571F" w:rsidP="00C7571F">
      <w:bookmarkStart w:id="220" w:name="_Toc510696594"/>
      <w:bookmarkStart w:id="22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22" w:name="_MON_1752674973"/>
    <w:bookmarkEnd w:id="222"/>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25504397"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23" w:name="_Toc510696595"/>
      <w:bookmarkStart w:id="224" w:name="_Toc35971387"/>
      <w:bookmarkStart w:id="225" w:name="_Toc144024113"/>
      <w:bookmarkStart w:id="226" w:name="_Toc148176807"/>
      <w:bookmarkStart w:id="227" w:name="_Toc151379164"/>
      <w:bookmarkStart w:id="228" w:name="_Toc151445346"/>
      <w:bookmarkStart w:id="229" w:name="_Toc160470406"/>
      <w:bookmarkStart w:id="230" w:name="_Toc164873550"/>
      <w:bookmarkStart w:id="231" w:name="_Toc180306170"/>
      <w:bookmarkStart w:id="232" w:name="_Toc195373903"/>
      <w:bookmarkStart w:id="233" w:name="_Toc211878744"/>
      <w:bookmarkStart w:id="234" w:name="_Toc214890645"/>
      <w:bookmarkEnd w:id="220"/>
      <w:bookmarkEnd w:id="221"/>
      <w:r>
        <w:t>5.2.2.3</w:t>
      </w:r>
      <w:r>
        <w:tab/>
      </w:r>
      <w:r w:rsidR="002A02E2" w:rsidRPr="002C4BE8">
        <w:rPr>
          <w:lang w:val="en-US"/>
        </w:rPr>
        <w:t>SDD_Transmission</w:t>
      </w:r>
      <w:r w:rsidR="002A02E2">
        <w:t>_ConnStatusSubscribe</w:t>
      </w:r>
      <w:bookmarkEnd w:id="223"/>
      <w:bookmarkEnd w:id="224"/>
      <w:bookmarkEnd w:id="225"/>
      <w:bookmarkEnd w:id="226"/>
      <w:bookmarkEnd w:id="227"/>
      <w:bookmarkEnd w:id="228"/>
      <w:bookmarkEnd w:id="229"/>
      <w:bookmarkEnd w:id="230"/>
      <w:bookmarkEnd w:id="231"/>
      <w:bookmarkEnd w:id="232"/>
      <w:bookmarkEnd w:id="233"/>
      <w:bookmarkEnd w:id="234"/>
    </w:p>
    <w:p w14:paraId="1AD48662" w14:textId="4295B301" w:rsidR="00F850F5" w:rsidRDefault="00F850F5" w:rsidP="00F850F5">
      <w:pPr>
        <w:pStyle w:val="Heading5"/>
      </w:pPr>
      <w:bookmarkStart w:id="235" w:name="_Toc144024114"/>
      <w:bookmarkStart w:id="236" w:name="_Toc148176808"/>
      <w:bookmarkStart w:id="237" w:name="_Toc151379165"/>
      <w:bookmarkStart w:id="238" w:name="_Toc151445347"/>
      <w:bookmarkStart w:id="239" w:name="_Toc160470407"/>
      <w:bookmarkStart w:id="240" w:name="_Toc164873551"/>
      <w:bookmarkStart w:id="241" w:name="_Toc180306171"/>
      <w:bookmarkStart w:id="242" w:name="_Toc195373904"/>
      <w:bookmarkStart w:id="243" w:name="_Toc211878745"/>
      <w:bookmarkStart w:id="244" w:name="_Toc510696596"/>
      <w:bookmarkStart w:id="245" w:name="_Toc35971388"/>
      <w:bookmarkStart w:id="246" w:name="_Toc214890646"/>
      <w:r>
        <w:t>5.2.2.3.1</w:t>
      </w:r>
      <w:r>
        <w:tab/>
        <w:t>General</w:t>
      </w:r>
      <w:bookmarkEnd w:id="235"/>
      <w:bookmarkEnd w:id="236"/>
      <w:bookmarkEnd w:id="237"/>
      <w:bookmarkEnd w:id="238"/>
      <w:bookmarkEnd w:id="239"/>
      <w:bookmarkEnd w:id="240"/>
      <w:bookmarkEnd w:id="241"/>
      <w:bookmarkEnd w:id="242"/>
      <w:bookmarkEnd w:id="243"/>
      <w:bookmarkEnd w:id="246"/>
    </w:p>
    <w:p w14:paraId="040E676D" w14:textId="4AC230F0" w:rsidR="00C07B9A" w:rsidRDefault="00C07B9A" w:rsidP="00C07B9A">
      <w:bookmarkStart w:id="247"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48" w:name="_Toc148176809"/>
      <w:bookmarkStart w:id="249" w:name="_Toc151379166"/>
      <w:bookmarkStart w:id="250" w:name="_Toc151445348"/>
      <w:bookmarkStart w:id="251" w:name="_Toc160470408"/>
      <w:bookmarkStart w:id="252" w:name="_Toc164873552"/>
      <w:bookmarkStart w:id="253" w:name="_Toc180306172"/>
      <w:bookmarkStart w:id="254" w:name="_Toc195373905"/>
      <w:bookmarkStart w:id="255" w:name="_Toc211878746"/>
      <w:bookmarkStart w:id="256" w:name="_Toc214890647"/>
      <w:r>
        <w:t>5.2.2.3.2</w:t>
      </w:r>
      <w:r>
        <w:tab/>
      </w:r>
      <w:r w:rsidR="00C07B9A">
        <w:rPr>
          <w:lang w:val="en-US"/>
        </w:rPr>
        <w:t xml:space="preserve">SEALDD </w:t>
      </w:r>
      <w:r w:rsidR="00C07B9A">
        <w:t>Connection Status Subscription</w:t>
      </w:r>
      <w:r w:rsidR="00C07B9A" w:rsidRPr="008E137B">
        <w:t xml:space="preserve"> </w:t>
      </w:r>
      <w:r w:rsidR="00C07B9A">
        <w:t>Creation</w:t>
      </w:r>
      <w:bookmarkEnd w:id="247"/>
      <w:bookmarkEnd w:id="248"/>
      <w:bookmarkEnd w:id="249"/>
      <w:bookmarkEnd w:id="250"/>
      <w:bookmarkEnd w:id="251"/>
      <w:bookmarkEnd w:id="252"/>
      <w:bookmarkEnd w:id="253"/>
      <w:bookmarkEnd w:id="254"/>
      <w:bookmarkEnd w:id="255"/>
      <w:bookmarkEnd w:id="25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7" w:name="_MON_1756886537"/>
    <w:bookmarkEnd w:id="257"/>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25504398"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58" w:name="_Toc148176810"/>
      <w:bookmarkStart w:id="259" w:name="_Toc151379167"/>
      <w:bookmarkStart w:id="260" w:name="_Toc151445349"/>
      <w:bookmarkStart w:id="261" w:name="_Toc160470409"/>
      <w:bookmarkStart w:id="262" w:name="_Toc164873553"/>
      <w:bookmarkStart w:id="263" w:name="_Toc180306173"/>
      <w:bookmarkStart w:id="264" w:name="_Toc195373906"/>
      <w:bookmarkStart w:id="265" w:name="_Toc211878747"/>
      <w:bookmarkStart w:id="266" w:name="_Toc144024116"/>
      <w:bookmarkStart w:id="267" w:name="_Toc214890648"/>
      <w:r w:rsidRPr="00C07B9A">
        <w:t>5.2.2.3.3</w:t>
      </w:r>
      <w:r w:rsidRPr="00C07B9A">
        <w:tab/>
      </w:r>
      <w:r w:rsidRPr="00C07B9A">
        <w:rPr>
          <w:lang w:val="en-US"/>
        </w:rPr>
        <w:t xml:space="preserve">SEALDD </w:t>
      </w:r>
      <w:r w:rsidRPr="00C07B9A">
        <w:t>Connection Status Subscription Update</w:t>
      </w:r>
      <w:bookmarkEnd w:id="258"/>
      <w:bookmarkEnd w:id="259"/>
      <w:bookmarkEnd w:id="260"/>
      <w:bookmarkEnd w:id="261"/>
      <w:bookmarkEnd w:id="262"/>
      <w:bookmarkEnd w:id="263"/>
      <w:bookmarkEnd w:id="264"/>
      <w:bookmarkEnd w:id="265"/>
      <w:bookmarkEnd w:id="267"/>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6pt;height:154.4pt" o:ole="">
            <v:imagedata r:id="rId19" o:title=""/>
          </v:shape>
          <o:OLEObject Type="Embed" ProgID="Word.Document.8" ShapeID="_x0000_i1030" DrawAspect="Content" ObjectID="_1825504399"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68" w:name="_Hlk157180974"/>
      <w:r>
        <w:t xml:space="preserve">ConnStatusSubsc </w:t>
      </w:r>
      <w:bookmarkEnd w:id="268"/>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69" w:name="_Toc148176811"/>
      <w:bookmarkStart w:id="270" w:name="_Toc151379168"/>
      <w:bookmarkStart w:id="271" w:name="_Toc151445350"/>
      <w:bookmarkStart w:id="272" w:name="_Toc160470410"/>
      <w:bookmarkStart w:id="273" w:name="_Toc164873554"/>
      <w:bookmarkStart w:id="274" w:name="_Toc180306174"/>
      <w:bookmarkStart w:id="275" w:name="_Toc195373907"/>
      <w:bookmarkStart w:id="276" w:name="_Toc211878748"/>
      <w:bookmarkStart w:id="277" w:name="_Toc214890649"/>
      <w:r w:rsidRPr="00C07B9A">
        <w:t>5.2.2.3.4</w:t>
      </w:r>
      <w:r>
        <w:tab/>
      </w:r>
      <w:r>
        <w:rPr>
          <w:lang w:val="en-US"/>
        </w:rPr>
        <w:t xml:space="preserve">SEALDD </w:t>
      </w:r>
      <w:r>
        <w:t>Connection Status Subscription</w:t>
      </w:r>
      <w:r w:rsidRPr="008E137B">
        <w:t xml:space="preserve"> </w:t>
      </w:r>
      <w:r>
        <w:t>Deletion</w:t>
      </w:r>
      <w:bookmarkEnd w:id="269"/>
      <w:bookmarkEnd w:id="270"/>
      <w:bookmarkEnd w:id="271"/>
      <w:bookmarkEnd w:id="272"/>
      <w:bookmarkEnd w:id="273"/>
      <w:bookmarkEnd w:id="274"/>
      <w:bookmarkEnd w:id="275"/>
      <w:bookmarkEnd w:id="276"/>
      <w:bookmarkEnd w:id="277"/>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8" w:name="_MON_1769239064"/>
    <w:bookmarkEnd w:id="278"/>
    <w:p w14:paraId="28327E85" w14:textId="77777777" w:rsidR="00B45034" w:rsidRPr="00535E7D" w:rsidRDefault="00B45034" w:rsidP="00B45034">
      <w:pPr>
        <w:pStyle w:val="TH"/>
      </w:pPr>
      <w:r w:rsidRPr="00535E7D">
        <w:object w:dxaOrig="9620" w:dyaOrig="2508" w14:anchorId="7B42BF21">
          <v:shape id="_x0000_i1031" type="#_x0000_t75" style="width:480pt;height:125.2pt" o:ole="">
            <v:imagedata r:id="rId21" o:title=""/>
          </v:shape>
          <o:OLEObject Type="Embed" ProgID="Word.Document.8" ShapeID="_x0000_i1031" DrawAspect="Content" ObjectID="_1825504400"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9" w:name="_Toc148176812"/>
      <w:bookmarkStart w:id="280" w:name="_Toc151379169"/>
      <w:bookmarkStart w:id="281" w:name="_Toc151445351"/>
      <w:bookmarkStart w:id="282" w:name="_Toc160470411"/>
      <w:bookmarkStart w:id="283" w:name="_Toc164873555"/>
      <w:bookmarkStart w:id="284" w:name="_Toc180306175"/>
      <w:bookmarkStart w:id="285" w:name="_Toc195373908"/>
      <w:bookmarkStart w:id="286" w:name="_Toc211878749"/>
      <w:bookmarkStart w:id="287" w:name="_Toc214890650"/>
      <w:r>
        <w:t>5.2</w:t>
      </w:r>
      <w:r w:rsidRPr="007E3FEE">
        <w:t>.2.4</w:t>
      </w:r>
      <w:r>
        <w:tab/>
      </w:r>
      <w:r w:rsidRPr="002C4BE8">
        <w:rPr>
          <w:lang w:val="en-US"/>
        </w:rPr>
        <w:t>SDD_Transmission</w:t>
      </w:r>
      <w:r>
        <w:t>_ConnStatusNotify</w:t>
      </w:r>
      <w:bookmarkEnd w:id="266"/>
      <w:bookmarkEnd w:id="279"/>
      <w:bookmarkEnd w:id="280"/>
      <w:bookmarkEnd w:id="281"/>
      <w:bookmarkEnd w:id="282"/>
      <w:bookmarkEnd w:id="283"/>
      <w:bookmarkEnd w:id="284"/>
      <w:bookmarkEnd w:id="285"/>
      <w:bookmarkEnd w:id="286"/>
      <w:bookmarkEnd w:id="287"/>
    </w:p>
    <w:p w14:paraId="64659196" w14:textId="77777777" w:rsidR="00E70935" w:rsidRDefault="00E70935" w:rsidP="00E70935">
      <w:pPr>
        <w:pStyle w:val="Heading5"/>
      </w:pPr>
      <w:bookmarkStart w:id="288" w:name="_Toc144024117"/>
      <w:bookmarkStart w:id="289" w:name="_Toc148176813"/>
      <w:bookmarkStart w:id="290" w:name="_Toc151379170"/>
      <w:bookmarkStart w:id="291" w:name="_Toc151445352"/>
      <w:bookmarkStart w:id="292" w:name="_Toc160470412"/>
      <w:bookmarkStart w:id="293" w:name="_Toc164873556"/>
      <w:bookmarkStart w:id="294" w:name="_Toc180306176"/>
      <w:bookmarkStart w:id="295" w:name="_Toc195373909"/>
      <w:bookmarkStart w:id="296" w:name="_Toc211878750"/>
      <w:bookmarkStart w:id="297" w:name="_Toc214890651"/>
      <w:r>
        <w:t>5.2.2.4.1</w:t>
      </w:r>
      <w:r>
        <w:tab/>
        <w:t>General</w:t>
      </w:r>
      <w:bookmarkEnd w:id="288"/>
      <w:bookmarkEnd w:id="289"/>
      <w:bookmarkEnd w:id="290"/>
      <w:bookmarkEnd w:id="291"/>
      <w:bookmarkEnd w:id="292"/>
      <w:bookmarkEnd w:id="293"/>
      <w:bookmarkEnd w:id="294"/>
      <w:bookmarkEnd w:id="295"/>
      <w:bookmarkEnd w:id="296"/>
      <w:bookmarkEnd w:id="297"/>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98" w:name="_Toc144024118"/>
      <w:bookmarkStart w:id="299" w:name="_Toc148176814"/>
      <w:bookmarkStart w:id="300" w:name="_Toc151379171"/>
      <w:bookmarkStart w:id="301" w:name="_Toc151445353"/>
      <w:bookmarkStart w:id="302" w:name="_Toc160470413"/>
      <w:bookmarkStart w:id="303" w:name="_Toc164873557"/>
      <w:bookmarkStart w:id="304" w:name="_Toc180306177"/>
      <w:bookmarkStart w:id="305" w:name="_Toc195373910"/>
      <w:bookmarkStart w:id="306" w:name="_Toc211878751"/>
      <w:bookmarkStart w:id="307" w:name="_Toc214890652"/>
      <w:r>
        <w:t>5.2.2.4.2</w:t>
      </w:r>
      <w:r>
        <w:tab/>
      </w:r>
      <w:r w:rsidR="00F67E5C">
        <w:t xml:space="preserve">SEALDD </w:t>
      </w:r>
      <w:r>
        <w:t xml:space="preserve">Connection Status </w:t>
      </w:r>
      <w:bookmarkEnd w:id="298"/>
      <w:r w:rsidR="009F2241">
        <w:t>Notification</w:t>
      </w:r>
      <w:bookmarkEnd w:id="299"/>
      <w:bookmarkEnd w:id="300"/>
      <w:bookmarkEnd w:id="301"/>
      <w:bookmarkEnd w:id="302"/>
      <w:bookmarkEnd w:id="303"/>
      <w:bookmarkEnd w:id="304"/>
      <w:bookmarkEnd w:id="305"/>
      <w:bookmarkEnd w:id="306"/>
      <w:bookmarkEnd w:id="307"/>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08" w:name="_MON_1756887398"/>
    <w:bookmarkEnd w:id="308"/>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25504401"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09" w:name="_Toc144024119"/>
      <w:bookmarkStart w:id="310" w:name="_Toc148176815"/>
      <w:bookmarkStart w:id="311" w:name="_Toc151379172"/>
      <w:bookmarkStart w:id="312" w:name="_Toc151445354"/>
      <w:bookmarkStart w:id="313" w:name="_Toc160470414"/>
      <w:bookmarkStart w:id="314" w:name="_Toc164873558"/>
      <w:bookmarkStart w:id="315" w:name="_Toc180306178"/>
      <w:bookmarkStart w:id="316" w:name="_Toc195373911"/>
      <w:bookmarkStart w:id="317" w:name="_Toc211878752"/>
      <w:bookmarkStart w:id="318" w:name="_Toc214890653"/>
      <w:r w:rsidR="008A6D4A">
        <w:lastRenderedPageBreak/>
        <w:t>5.3</w:t>
      </w:r>
      <w:r w:rsidR="008A6D4A">
        <w:tab/>
      </w:r>
      <w:r w:rsidR="00715B59" w:rsidRPr="00E858DF">
        <w:rPr>
          <w:lang w:val="en-US"/>
        </w:rPr>
        <w:t>SDD_DataStorage</w:t>
      </w:r>
      <w:r w:rsidR="008A6D4A" w:rsidRPr="00AF47A0">
        <w:t xml:space="preserve"> </w:t>
      </w:r>
      <w:r w:rsidR="008A6D4A">
        <w:t>Service</w:t>
      </w:r>
      <w:bookmarkEnd w:id="244"/>
      <w:bookmarkEnd w:id="245"/>
      <w:bookmarkEnd w:id="309"/>
      <w:bookmarkEnd w:id="310"/>
      <w:bookmarkEnd w:id="311"/>
      <w:bookmarkEnd w:id="312"/>
      <w:bookmarkEnd w:id="313"/>
      <w:bookmarkEnd w:id="314"/>
      <w:bookmarkEnd w:id="315"/>
      <w:bookmarkEnd w:id="316"/>
      <w:bookmarkEnd w:id="317"/>
      <w:bookmarkEnd w:id="318"/>
    </w:p>
    <w:p w14:paraId="1A5FA95E" w14:textId="77777777" w:rsidR="00715B59" w:rsidRPr="00715B59" w:rsidRDefault="00715B59" w:rsidP="00715B59">
      <w:pPr>
        <w:pStyle w:val="Heading3"/>
      </w:pPr>
      <w:bookmarkStart w:id="319" w:name="_Toc148176816"/>
      <w:bookmarkStart w:id="320" w:name="_Toc151379173"/>
      <w:bookmarkStart w:id="321" w:name="_Toc151445355"/>
      <w:bookmarkStart w:id="322" w:name="_Toc160470415"/>
      <w:bookmarkStart w:id="323" w:name="_Toc164873559"/>
      <w:bookmarkStart w:id="324" w:name="_Toc180306179"/>
      <w:bookmarkStart w:id="325" w:name="_Toc195373912"/>
      <w:bookmarkStart w:id="326" w:name="_Toc211878753"/>
      <w:bookmarkStart w:id="327" w:name="_Toc67903503"/>
      <w:bookmarkStart w:id="328" w:name="_Toc510696597"/>
      <w:bookmarkStart w:id="329" w:name="_Toc35971389"/>
      <w:bookmarkStart w:id="330" w:name="_Toc214890654"/>
      <w:r w:rsidRPr="00715B59">
        <w:t>5.3.1</w:t>
      </w:r>
      <w:r w:rsidRPr="00715B59">
        <w:tab/>
        <w:t>Service Description</w:t>
      </w:r>
      <w:bookmarkEnd w:id="319"/>
      <w:bookmarkEnd w:id="320"/>
      <w:bookmarkEnd w:id="321"/>
      <w:bookmarkEnd w:id="322"/>
      <w:bookmarkEnd w:id="323"/>
      <w:bookmarkEnd w:id="324"/>
      <w:bookmarkEnd w:id="325"/>
      <w:bookmarkEnd w:id="326"/>
      <w:bookmarkEnd w:id="330"/>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31" w:name="_Toc148176817"/>
      <w:bookmarkStart w:id="332" w:name="_Toc151379174"/>
      <w:bookmarkStart w:id="333" w:name="_Toc151445356"/>
      <w:bookmarkStart w:id="334" w:name="_Toc160470416"/>
      <w:bookmarkStart w:id="335" w:name="_Toc164873560"/>
      <w:bookmarkStart w:id="336" w:name="_Toc180306180"/>
      <w:bookmarkStart w:id="337" w:name="_Toc195373913"/>
      <w:bookmarkStart w:id="338" w:name="_Toc211878754"/>
      <w:bookmarkStart w:id="339" w:name="_Toc214890655"/>
      <w:r w:rsidRPr="00715B59">
        <w:t>5.3.2</w:t>
      </w:r>
      <w:r w:rsidRPr="00715B59">
        <w:tab/>
        <w:t>Service Operations</w:t>
      </w:r>
      <w:bookmarkEnd w:id="331"/>
      <w:bookmarkEnd w:id="332"/>
      <w:bookmarkEnd w:id="333"/>
      <w:bookmarkEnd w:id="334"/>
      <w:bookmarkEnd w:id="335"/>
      <w:bookmarkEnd w:id="336"/>
      <w:bookmarkEnd w:id="337"/>
      <w:bookmarkEnd w:id="338"/>
      <w:bookmarkEnd w:id="339"/>
    </w:p>
    <w:p w14:paraId="6745C23D" w14:textId="77777777" w:rsidR="00715B59" w:rsidRPr="00715B59" w:rsidRDefault="00715B59" w:rsidP="00715B59">
      <w:pPr>
        <w:pStyle w:val="Heading4"/>
      </w:pPr>
      <w:bookmarkStart w:id="340" w:name="_Toc148176818"/>
      <w:bookmarkStart w:id="341" w:name="_Toc151379175"/>
      <w:bookmarkStart w:id="342" w:name="_Toc151445357"/>
      <w:bookmarkStart w:id="343" w:name="_Toc160470417"/>
      <w:bookmarkStart w:id="344" w:name="_Toc164873561"/>
      <w:bookmarkStart w:id="345" w:name="_Toc180306181"/>
      <w:bookmarkStart w:id="346" w:name="_Toc195373914"/>
      <w:bookmarkStart w:id="347" w:name="_Toc211878755"/>
      <w:bookmarkStart w:id="348" w:name="_Toc214890656"/>
      <w:r w:rsidRPr="00715B59">
        <w:t>5.3.2.1</w:t>
      </w:r>
      <w:r w:rsidRPr="00715B59">
        <w:tab/>
        <w:t>Introduction</w:t>
      </w:r>
      <w:bookmarkEnd w:id="340"/>
      <w:bookmarkEnd w:id="341"/>
      <w:bookmarkEnd w:id="342"/>
      <w:bookmarkEnd w:id="343"/>
      <w:bookmarkEnd w:id="344"/>
      <w:bookmarkEnd w:id="345"/>
      <w:bookmarkEnd w:id="346"/>
      <w:bookmarkEnd w:id="347"/>
      <w:bookmarkEnd w:id="348"/>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49" w:name="_Toc151379176"/>
      <w:bookmarkStart w:id="350" w:name="_Toc151445358"/>
      <w:bookmarkStart w:id="351" w:name="_Toc160470418"/>
      <w:bookmarkStart w:id="352" w:name="_Toc164873562"/>
      <w:bookmarkStart w:id="353" w:name="_Toc180306182"/>
      <w:bookmarkStart w:id="354" w:name="_Toc195373915"/>
      <w:bookmarkStart w:id="355" w:name="_Toc211878756"/>
      <w:bookmarkStart w:id="356" w:name="_Toc214890657"/>
      <w:r w:rsidRPr="008344F0">
        <w:t>5.</w:t>
      </w:r>
      <w:r>
        <w:t>3</w:t>
      </w:r>
      <w:r w:rsidRPr="008344F0">
        <w:t>.2.2</w:t>
      </w:r>
      <w:r w:rsidRPr="008344F0">
        <w:tab/>
      </w:r>
      <w:r w:rsidRPr="00715B59">
        <w:rPr>
          <w:lang w:val="en-US"/>
        </w:rPr>
        <w:t>SDD_DataStorage</w:t>
      </w:r>
      <w:r w:rsidRPr="00715B59">
        <w:t>_Create</w:t>
      </w:r>
      <w:bookmarkEnd w:id="349"/>
      <w:bookmarkEnd w:id="350"/>
      <w:bookmarkEnd w:id="351"/>
      <w:bookmarkEnd w:id="352"/>
      <w:bookmarkEnd w:id="353"/>
      <w:bookmarkEnd w:id="354"/>
      <w:bookmarkEnd w:id="355"/>
      <w:bookmarkEnd w:id="356"/>
    </w:p>
    <w:p w14:paraId="6E232D7A" w14:textId="77777777" w:rsidR="003B1C12" w:rsidRPr="008344F0" w:rsidRDefault="003B1C12" w:rsidP="003B1C12">
      <w:pPr>
        <w:pStyle w:val="Heading5"/>
      </w:pPr>
      <w:bookmarkStart w:id="357" w:name="_Toc144459567"/>
      <w:bookmarkStart w:id="358" w:name="_Toc151379177"/>
      <w:bookmarkStart w:id="359" w:name="_Toc151445359"/>
      <w:bookmarkStart w:id="360" w:name="_Toc160470419"/>
      <w:bookmarkStart w:id="361" w:name="_Toc164873563"/>
      <w:bookmarkStart w:id="362" w:name="_Toc180306183"/>
      <w:bookmarkStart w:id="363" w:name="_Toc195373916"/>
      <w:bookmarkStart w:id="364" w:name="_Toc211878757"/>
      <w:bookmarkStart w:id="365" w:name="_Toc214890658"/>
      <w:r w:rsidRPr="008344F0">
        <w:t>5.</w:t>
      </w:r>
      <w:r>
        <w:t>3</w:t>
      </w:r>
      <w:r w:rsidRPr="008344F0">
        <w:t>.2.2.1</w:t>
      </w:r>
      <w:r w:rsidRPr="008344F0">
        <w:tab/>
        <w:t>General</w:t>
      </w:r>
      <w:bookmarkEnd w:id="357"/>
      <w:bookmarkEnd w:id="358"/>
      <w:bookmarkEnd w:id="359"/>
      <w:bookmarkEnd w:id="360"/>
      <w:bookmarkEnd w:id="361"/>
      <w:bookmarkEnd w:id="362"/>
      <w:bookmarkEnd w:id="363"/>
      <w:bookmarkEnd w:id="364"/>
      <w:bookmarkEnd w:id="365"/>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66"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67" w:name="_Toc151379178"/>
      <w:bookmarkStart w:id="368" w:name="_Toc151445360"/>
      <w:bookmarkStart w:id="369" w:name="_Toc160470420"/>
      <w:bookmarkStart w:id="370" w:name="_Toc164873564"/>
      <w:bookmarkStart w:id="371" w:name="_Toc180306184"/>
      <w:bookmarkStart w:id="372" w:name="_Toc195373917"/>
      <w:bookmarkStart w:id="373" w:name="_Toc211878758"/>
      <w:bookmarkStart w:id="374" w:name="_Toc214890659"/>
      <w:r w:rsidRPr="008344F0">
        <w:t>5.</w:t>
      </w:r>
      <w:r>
        <w:t>3</w:t>
      </w:r>
      <w:r w:rsidRPr="008344F0">
        <w:t>.2.2.2</w:t>
      </w:r>
      <w:r w:rsidRPr="008344F0">
        <w:tab/>
      </w:r>
      <w:r>
        <w:t>Data Storage</w:t>
      </w:r>
      <w:r w:rsidRPr="008344F0">
        <w:t xml:space="preserve"> Creation</w:t>
      </w:r>
      <w:bookmarkEnd w:id="366"/>
      <w:bookmarkEnd w:id="367"/>
      <w:bookmarkEnd w:id="368"/>
      <w:bookmarkEnd w:id="369"/>
      <w:bookmarkEnd w:id="370"/>
      <w:bookmarkEnd w:id="371"/>
      <w:bookmarkEnd w:id="372"/>
      <w:bookmarkEnd w:id="373"/>
      <w:bookmarkEnd w:id="374"/>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2pt" o:ole="">
            <v:imagedata r:id="rId25" o:title=""/>
          </v:shape>
          <o:OLEObject Type="Embed" ProgID="Word.Document.8" ShapeID="_x0000_i1033" DrawAspect="Content" ObjectID="_1825504402"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75" w:name="_Toc151379179"/>
      <w:bookmarkStart w:id="376" w:name="_Toc151445361"/>
      <w:bookmarkStart w:id="377" w:name="_Toc160470421"/>
      <w:bookmarkStart w:id="378" w:name="_Toc164873565"/>
      <w:bookmarkStart w:id="379" w:name="_Toc180306185"/>
      <w:bookmarkStart w:id="380" w:name="_Toc195373918"/>
      <w:bookmarkStart w:id="381" w:name="_Toc211878759"/>
      <w:bookmarkStart w:id="382" w:name="_Toc144459569"/>
      <w:bookmarkStart w:id="383" w:name="_Toc214890660"/>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75"/>
      <w:bookmarkEnd w:id="376"/>
      <w:bookmarkEnd w:id="377"/>
      <w:bookmarkEnd w:id="378"/>
      <w:bookmarkEnd w:id="379"/>
      <w:bookmarkEnd w:id="380"/>
      <w:bookmarkEnd w:id="381"/>
      <w:bookmarkEnd w:id="383"/>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84" w:name="_MON_1760178766"/>
    <w:bookmarkEnd w:id="384"/>
    <w:p w14:paraId="499C35C7" w14:textId="6B77FEAB" w:rsidR="003B1C12" w:rsidRPr="00535E7D" w:rsidRDefault="008B0AD8" w:rsidP="003B1C12">
      <w:pPr>
        <w:pStyle w:val="TH"/>
      </w:pPr>
      <w:r w:rsidRPr="00642F4C">
        <w:object w:dxaOrig="9620" w:dyaOrig="2749" w14:anchorId="57C09808">
          <v:shape id="_x0000_i1034" type="#_x0000_t75" style="width:480pt;height:137.2pt" o:ole="">
            <v:imagedata r:id="rId27" o:title=""/>
          </v:shape>
          <o:OLEObject Type="Embed" ProgID="Word.Document.8" ShapeID="_x0000_i1034" DrawAspect="Content" ObjectID="_1825504403"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85" w:name="_Toc151379180"/>
      <w:bookmarkStart w:id="386" w:name="_Toc151445362"/>
      <w:bookmarkStart w:id="387" w:name="_Toc160470422"/>
      <w:bookmarkStart w:id="388" w:name="_Toc164873566"/>
      <w:bookmarkStart w:id="389" w:name="_Toc180306186"/>
      <w:bookmarkStart w:id="390" w:name="_Toc195373919"/>
      <w:bookmarkStart w:id="391" w:name="_Toc211878760"/>
      <w:bookmarkStart w:id="392" w:name="_Toc214890661"/>
      <w:r w:rsidRPr="008344F0">
        <w:t>5.</w:t>
      </w:r>
      <w:r>
        <w:t>3</w:t>
      </w:r>
      <w:r w:rsidRPr="008344F0">
        <w:t>.2.3</w:t>
      </w:r>
      <w:r w:rsidRPr="008344F0">
        <w:tab/>
      </w:r>
      <w:r w:rsidRPr="00715B59">
        <w:rPr>
          <w:lang w:val="en-US"/>
        </w:rPr>
        <w:t>SDD_DataStorage</w:t>
      </w:r>
      <w:r w:rsidRPr="00715B59">
        <w:t>_Manage</w:t>
      </w:r>
      <w:bookmarkEnd w:id="385"/>
      <w:bookmarkEnd w:id="386"/>
      <w:bookmarkEnd w:id="387"/>
      <w:bookmarkEnd w:id="388"/>
      <w:bookmarkEnd w:id="389"/>
      <w:bookmarkEnd w:id="390"/>
      <w:bookmarkEnd w:id="391"/>
      <w:bookmarkEnd w:id="392"/>
    </w:p>
    <w:p w14:paraId="59773ACA" w14:textId="77777777" w:rsidR="003B1C12" w:rsidRPr="008344F0" w:rsidRDefault="003B1C12" w:rsidP="003B1C12">
      <w:pPr>
        <w:pStyle w:val="Heading5"/>
      </w:pPr>
      <w:bookmarkStart w:id="393" w:name="_Toc151379181"/>
      <w:bookmarkStart w:id="394" w:name="_Toc151445363"/>
      <w:bookmarkStart w:id="395" w:name="_Toc160470423"/>
      <w:bookmarkStart w:id="396" w:name="_Toc164873567"/>
      <w:bookmarkStart w:id="397" w:name="_Toc180306187"/>
      <w:bookmarkStart w:id="398" w:name="_Toc195373920"/>
      <w:bookmarkStart w:id="399" w:name="_Toc211878761"/>
      <w:bookmarkStart w:id="400" w:name="_Toc214890662"/>
      <w:r w:rsidRPr="008344F0">
        <w:t>5.</w:t>
      </w:r>
      <w:r>
        <w:t>3</w:t>
      </w:r>
      <w:r w:rsidRPr="008344F0">
        <w:t>.2.3.1</w:t>
      </w:r>
      <w:r w:rsidRPr="008344F0">
        <w:tab/>
        <w:t>General</w:t>
      </w:r>
      <w:bookmarkEnd w:id="393"/>
      <w:bookmarkEnd w:id="394"/>
      <w:bookmarkEnd w:id="395"/>
      <w:bookmarkEnd w:id="396"/>
      <w:bookmarkEnd w:id="397"/>
      <w:bookmarkEnd w:id="398"/>
      <w:bookmarkEnd w:id="399"/>
      <w:bookmarkEnd w:id="400"/>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401" w:name="_Toc151379182"/>
      <w:bookmarkStart w:id="402" w:name="_Toc151445364"/>
      <w:bookmarkStart w:id="403" w:name="_Toc160470424"/>
      <w:bookmarkStart w:id="404" w:name="_Toc164873568"/>
      <w:bookmarkStart w:id="405" w:name="_Toc180306188"/>
      <w:bookmarkStart w:id="406" w:name="_Toc195373921"/>
      <w:bookmarkStart w:id="407" w:name="_Toc211878762"/>
      <w:bookmarkStart w:id="408" w:name="_Toc214890663"/>
      <w:r w:rsidRPr="008344F0">
        <w:t>5.</w:t>
      </w:r>
      <w:r>
        <w:t>3</w:t>
      </w:r>
      <w:r w:rsidRPr="008344F0">
        <w:t>.2.3.</w:t>
      </w:r>
      <w:r>
        <w:t>2</w:t>
      </w:r>
      <w:r w:rsidRPr="008344F0">
        <w:tab/>
      </w:r>
      <w:r>
        <w:t>Data Storage</w:t>
      </w:r>
      <w:r w:rsidRPr="008344F0">
        <w:t xml:space="preserve"> Update</w:t>
      </w:r>
      <w:bookmarkEnd w:id="382"/>
      <w:bookmarkEnd w:id="401"/>
      <w:bookmarkEnd w:id="402"/>
      <w:bookmarkEnd w:id="403"/>
      <w:bookmarkEnd w:id="404"/>
      <w:bookmarkEnd w:id="405"/>
      <w:bookmarkEnd w:id="406"/>
      <w:bookmarkEnd w:id="407"/>
      <w:bookmarkEnd w:id="408"/>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6pt" o:ole="">
            <v:imagedata r:id="rId29" o:title=""/>
          </v:shape>
          <o:OLEObject Type="Embed" ProgID="Word.Document.8" ShapeID="_x0000_i1035" DrawAspect="Content" ObjectID="_1825504404"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09" w:name="_Toc151379183"/>
      <w:bookmarkStart w:id="410" w:name="_Toc151445365"/>
      <w:bookmarkStart w:id="411" w:name="_Toc160470425"/>
      <w:bookmarkStart w:id="412" w:name="_Toc164873569"/>
      <w:bookmarkStart w:id="413" w:name="_Toc180306189"/>
      <w:bookmarkStart w:id="414" w:name="_Toc195373922"/>
      <w:bookmarkStart w:id="415" w:name="_Toc211878763"/>
      <w:bookmarkStart w:id="416" w:name="_Toc144459574"/>
      <w:bookmarkStart w:id="417" w:name="_Toc144459570"/>
      <w:bookmarkStart w:id="418" w:name="_Toc214890664"/>
      <w:r w:rsidRPr="008344F0">
        <w:t>5.</w:t>
      </w:r>
      <w:r>
        <w:t>3</w:t>
      </w:r>
      <w:r w:rsidRPr="008344F0">
        <w:t>.2.3.</w:t>
      </w:r>
      <w:r>
        <w:t>3</w:t>
      </w:r>
      <w:r w:rsidRPr="008344F0">
        <w:tab/>
      </w:r>
      <w:r>
        <w:t>Data Storage</w:t>
      </w:r>
      <w:r w:rsidRPr="008344F0">
        <w:t xml:space="preserve"> </w:t>
      </w:r>
      <w:r>
        <w:t>Deletion</w:t>
      </w:r>
      <w:bookmarkEnd w:id="409"/>
      <w:bookmarkEnd w:id="410"/>
      <w:bookmarkEnd w:id="411"/>
      <w:bookmarkEnd w:id="412"/>
      <w:bookmarkEnd w:id="413"/>
      <w:bookmarkEnd w:id="414"/>
      <w:bookmarkEnd w:id="415"/>
      <w:bookmarkEnd w:id="418"/>
    </w:p>
    <w:bookmarkEnd w:id="416"/>
    <w:bookmarkEnd w:id="41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2pt" o:ole="">
            <v:imagedata r:id="rId31" o:title=""/>
          </v:shape>
          <o:OLEObject Type="Embed" ProgID="Word.Document.8" ShapeID="_x0000_i1036" DrawAspect="Content" ObjectID="_1825504405"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19" w:name="_Toc151379184"/>
      <w:bookmarkStart w:id="420" w:name="_Toc151445366"/>
      <w:bookmarkStart w:id="421" w:name="_Toc160470426"/>
      <w:bookmarkStart w:id="422" w:name="_Toc164873570"/>
      <w:bookmarkStart w:id="423" w:name="_Toc180306190"/>
      <w:bookmarkStart w:id="424" w:name="_Toc195373923"/>
      <w:bookmarkStart w:id="425" w:name="_Toc211878764"/>
      <w:bookmarkStart w:id="426" w:name="_Toc214890665"/>
      <w:r w:rsidRPr="008344F0">
        <w:t>5.</w:t>
      </w:r>
      <w:r>
        <w:t>3</w:t>
      </w:r>
      <w:r w:rsidRPr="008344F0">
        <w:t>.2.</w:t>
      </w:r>
      <w:r>
        <w:t>4</w:t>
      </w:r>
      <w:r w:rsidRPr="008344F0">
        <w:tab/>
      </w:r>
      <w:r w:rsidRPr="00715B59">
        <w:rPr>
          <w:lang w:val="en-US"/>
        </w:rPr>
        <w:t>SDD_DataStorage</w:t>
      </w:r>
      <w:r w:rsidRPr="00715B59">
        <w:t>_</w:t>
      </w:r>
      <w:r>
        <w:t>Query</w:t>
      </w:r>
      <w:bookmarkEnd w:id="419"/>
      <w:bookmarkEnd w:id="420"/>
      <w:bookmarkEnd w:id="421"/>
      <w:bookmarkEnd w:id="422"/>
      <w:bookmarkEnd w:id="423"/>
      <w:bookmarkEnd w:id="424"/>
      <w:bookmarkEnd w:id="425"/>
      <w:bookmarkEnd w:id="426"/>
    </w:p>
    <w:p w14:paraId="7D36DCF8" w14:textId="77777777" w:rsidR="003B1C12" w:rsidRPr="008344F0" w:rsidRDefault="003B1C12" w:rsidP="003B1C12">
      <w:pPr>
        <w:pStyle w:val="Heading5"/>
      </w:pPr>
      <w:bookmarkStart w:id="427" w:name="_Toc151379185"/>
      <w:bookmarkStart w:id="428" w:name="_Toc151445367"/>
      <w:bookmarkStart w:id="429" w:name="_Toc160470427"/>
      <w:bookmarkStart w:id="430" w:name="_Toc164873571"/>
      <w:bookmarkStart w:id="431" w:name="_Toc180306191"/>
      <w:bookmarkStart w:id="432" w:name="_Toc195373924"/>
      <w:bookmarkStart w:id="433" w:name="_Toc211878765"/>
      <w:bookmarkStart w:id="434" w:name="_Toc214890666"/>
      <w:r w:rsidRPr="008344F0">
        <w:t>5.</w:t>
      </w:r>
      <w:r>
        <w:t>3</w:t>
      </w:r>
      <w:r w:rsidRPr="008344F0">
        <w:t>.2.</w:t>
      </w:r>
      <w:r>
        <w:t>4</w:t>
      </w:r>
      <w:r w:rsidRPr="008344F0">
        <w:t>.1</w:t>
      </w:r>
      <w:r w:rsidRPr="008344F0">
        <w:tab/>
        <w:t>General</w:t>
      </w:r>
      <w:bookmarkEnd w:id="427"/>
      <w:bookmarkEnd w:id="428"/>
      <w:bookmarkEnd w:id="429"/>
      <w:bookmarkEnd w:id="430"/>
      <w:bookmarkEnd w:id="431"/>
      <w:bookmarkEnd w:id="432"/>
      <w:bookmarkEnd w:id="433"/>
      <w:bookmarkEnd w:id="434"/>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435" w:name="_Toc151379186"/>
      <w:bookmarkStart w:id="436" w:name="_Toc151445368"/>
      <w:bookmarkStart w:id="437" w:name="_Toc160470428"/>
      <w:bookmarkStart w:id="438" w:name="_Toc164873572"/>
      <w:bookmarkStart w:id="439" w:name="_Toc180306192"/>
      <w:bookmarkStart w:id="440" w:name="_Toc195373925"/>
      <w:bookmarkStart w:id="441" w:name="_Toc211878766"/>
      <w:bookmarkStart w:id="442" w:name="_Toc214890667"/>
      <w:r w:rsidRPr="008344F0">
        <w:t>5.</w:t>
      </w:r>
      <w:r>
        <w:t>3</w:t>
      </w:r>
      <w:r w:rsidRPr="008344F0">
        <w:t>.2.</w:t>
      </w:r>
      <w:r>
        <w:t>4</w:t>
      </w:r>
      <w:r w:rsidRPr="008344F0">
        <w:t>.2</w:t>
      </w:r>
      <w:r w:rsidRPr="008344F0">
        <w:tab/>
      </w:r>
      <w:r>
        <w:t>Data Storage(s)</w:t>
      </w:r>
      <w:r w:rsidRPr="008344F0">
        <w:t xml:space="preserve"> </w:t>
      </w:r>
      <w:r>
        <w:t>Query</w:t>
      </w:r>
      <w:bookmarkEnd w:id="435"/>
      <w:bookmarkEnd w:id="436"/>
      <w:bookmarkEnd w:id="437"/>
      <w:bookmarkEnd w:id="438"/>
      <w:bookmarkEnd w:id="439"/>
      <w:bookmarkEnd w:id="440"/>
      <w:bookmarkEnd w:id="441"/>
      <w:bookmarkEnd w:id="44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43" w:name="_MON_1760014837"/>
    <w:bookmarkEnd w:id="443"/>
    <w:p w14:paraId="195F8E2C" w14:textId="77777777" w:rsidR="00E927E1" w:rsidRDefault="003B1C12" w:rsidP="00E927E1">
      <w:pPr>
        <w:pStyle w:val="TH"/>
      </w:pPr>
      <w:r w:rsidRPr="00535E7D">
        <w:object w:dxaOrig="9620" w:dyaOrig="4110" w14:anchorId="39CAE6E8">
          <v:shape id="_x0000_i1037" type="#_x0000_t75" style="width:480pt;height:205.6pt" o:ole="">
            <v:imagedata r:id="rId33" o:title=""/>
          </v:shape>
          <o:OLEObject Type="Embed" ProgID="Word.Document.8" ShapeID="_x0000_i1037" DrawAspect="Content" ObjectID="_1825504406"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44" w:name="_Toc151379187"/>
      <w:bookmarkStart w:id="445" w:name="_Toc151445369"/>
      <w:bookmarkStart w:id="446" w:name="_Toc160470429"/>
      <w:bookmarkStart w:id="447" w:name="_Toc164873573"/>
      <w:bookmarkStart w:id="448" w:name="_Toc180306193"/>
      <w:bookmarkStart w:id="449" w:name="_Toc195373926"/>
      <w:bookmarkStart w:id="450" w:name="_Toc211878767"/>
      <w:bookmarkStart w:id="451" w:name="_Toc214890668"/>
      <w:r>
        <w:t>5.3.2.5</w:t>
      </w:r>
      <w:r>
        <w:tab/>
      </w:r>
      <w:r w:rsidRPr="00715B59">
        <w:rPr>
          <w:lang w:val="en-US"/>
        </w:rPr>
        <w:t>SDD_DataStorage_DelRequest</w:t>
      </w:r>
      <w:bookmarkEnd w:id="444"/>
      <w:bookmarkEnd w:id="445"/>
      <w:bookmarkEnd w:id="446"/>
      <w:bookmarkEnd w:id="447"/>
      <w:bookmarkEnd w:id="448"/>
      <w:bookmarkEnd w:id="449"/>
      <w:bookmarkEnd w:id="450"/>
      <w:bookmarkEnd w:id="451"/>
    </w:p>
    <w:p w14:paraId="020FAD2A" w14:textId="77777777" w:rsidR="003B1C12" w:rsidRDefault="003B1C12" w:rsidP="003B1C12">
      <w:pPr>
        <w:pStyle w:val="Heading5"/>
      </w:pPr>
      <w:bookmarkStart w:id="452" w:name="_Toc151379188"/>
      <w:bookmarkStart w:id="453" w:name="_Toc151445370"/>
      <w:bookmarkStart w:id="454" w:name="_Toc160470430"/>
      <w:bookmarkStart w:id="455" w:name="_Toc164873574"/>
      <w:bookmarkStart w:id="456" w:name="_Toc180306194"/>
      <w:bookmarkStart w:id="457" w:name="_Toc195373927"/>
      <w:bookmarkStart w:id="458" w:name="_Toc211878768"/>
      <w:bookmarkStart w:id="459" w:name="_Toc214890669"/>
      <w:r>
        <w:t>5.3.2.5.1</w:t>
      </w:r>
      <w:r>
        <w:tab/>
        <w:t>General</w:t>
      </w:r>
      <w:bookmarkEnd w:id="452"/>
      <w:bookmarkEnd w:id="453"/>
      <w:bookmarkEnd w:id="454"/>
      <w:bookmarkEnd w:id="455"/>
      <w:bookmarkEnd w:id="456"/>
      <w:bookmarkEnd w:id="457"/>
      <w:bookmarkEnd w:id="458"/>
      <w:bookmarkEnd w:id="459"/>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60" w:name="_Toc151379189"/>
      <w:bookmarkStart w:id="461" w:name="_Toc151445371"/>
      <w:bookmarkStart w:id="462" w:name="_Toc160470431"/>
      <w:bookmarkStart w:id="463" w:name="_Toc164873575"/>
      <w:bookmarkStart w:id="464" w:name="_Toc180306195"/>
      <w:bookmarkStart w:id="465" w:name="_Toc195373928"/>
      <w:bookmarkStart w:id="466" w:name="_Toc211878769"/>
      <w:bookmarkStart w:id="467" w:name="_Toc214890670"/>
      <w:r>
        <w:t>5.3.2.5.2</w:t>
      </w:r>
      <w:r>
        <w:tab/>
        <w:t>SEALDD Data Storage Delivery</w:t>
      </w:r>
      <w:r w:rsidRPr="00705544">
        <w:t xml:space="preserve"> </w:t>
      </w:r>
      <w:r>
        <w:t>Request</w:t>
      </w:r>
      <w:bookmarkEnd w:id="460"/>
      <w:bookmarkEnd w:id="461"/>
      <w:bookmarkEnd w:id="462"/>
      <w:bookmarkEnd w:id="463"/>
      <w:bookmarkEnd w:id="464"/>
      <w:bookmarkEnd w:id="465"/>
      <w:bookmarkEnd w:id="466"/>
      <w:bookmarkEnd w:id="467"/>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2pt" o:ole="">
            <v:imagedata r:id="rId35" o:title=""/>
          </v:shape>
          <o:OLEObject Type="Embed" ProgID="Word.Document.8" ShapeID="_x0000_i1038" DrawAspect="Content" ObjectID="_1825504407"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68" w:name="_Toc160470432"/>
      <w:bookmarkStart w:id="469" w:name="_Toc164873576"/>
      <w:bookmarkStart w:id="470" w:name="_Toc180306196"/>
      <w:bookmarkStart w:id="471" w:name="_Toc195373929"/>
      <w:bookmarkStart w:id="472" w:name="_Toc211878770"/>
      <w:bookmarkStart w:id="473" w:name="_Toc151379190"/>
      <w:bookmarkStart w:id="474" w:name="_Toc151445372"/>
      <w:bookmarkStart w:id="475" w:name="_Toc214890671"/>
      <w:r>
        <w:t>5.3</w:t>
      </w:r>
      <w:r w:rsidRPr="00624255">
        <w:t>.2.6</w:t>
      </w:r>
      <w:r w:rsidRPr="00624255">
        <w:tab/>
      </w:r>
      <w:r w:rsidRPr="00624255">
        <w:rPr>
          <w:lang w:val="en-US"/>
        </w:rPr>
        <w:t>SDD_DataStorage_EstablishDelConn</w:t>
      </w:r>
      <w:bookmarkEnd w:id="468"/>
      <w:bookmarkEnd w:id="469"/>
      <w:bookmarkEnd w:id="470"/>
      <w:bookmarkEnd w:id="471"/>
      <w:bookmarkEnd w:id="472"/>
      <w:bookmarkEnd w:id="475"/>
    </w:p>
    <w:p w14:paraId="311516E2" w14:textId="77777777" w:rsidR="00624255" w:rsidRPr="00624255" w:rsidRDefault="00624255" w:rsidP="00624255">
      <w:pPr>
        <w:pStyle w:val="Heading5"/>
      </w:pPr>
      <w:bookmarkStart w:id="476" w:name="_Toc160470433"/>
      <w:bookmarkStart w:id="477" w:name="_Toc164873577"/>
      <w:bookmarkStart w:id="478" w:name="_Toc180306197"/>
      <w:bookmarkStart w:id="479" w:name="_Toc195373930"/>
      <w:bookmarkStart w:id="480" w:name="_Toc211878771"/>
      <w:bookmarkStart w:id="481" w:name="_Toc214890672"/>
      <w:r w:rsidRPr="00624255">
        <w:t>5.3.2.6.1</w:t>
      </w:r>
      <w:r w:rsidRPr="00624255">
        <w:tab/>
        <w:t>General</w:t>
      </w:r>
      <w:bookmarkEnd w:id="476"/>
      <w:bookmarkEnd w:id="477"/>
      <w:bookmarkEnd w:id="478"/>
      <w:bookmarkEnd w:id="479"/>
      <w:bookmarkEnd w:id="480"/>
      <w:bookmarkEnd w:id="481"/>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82" w:name="_Toc160470434"/>
      <w:bookmarkStart w:id="483" w:name="_Toc164873578"/>
      <w:bookmarkStart w:id="484" w:name="_Toc180306198"/>
      <w:bookmarkStart w:id="485" w:name="_Toc195373931"/>
      <w:bookmarkStart w:id="486" w:name="_Toc211878772"/>
      <w:bookmarkStart w:id="487" w:name="_Toc214890673"/>
      <w:r w:rsidRPr="00624255">
        <w:t>5.3.2.6.2</w:t>
      </w:r>
      <w:r w:rsidRPr="00624255">
        <w:tab/>
      </w:r>
      <w:r w:rsidRPr="00624255">
        <w:rPr>
          <w:lang w:val="en-US"/>
        </w:rPr>
        <w:t xml:space="preserve">SEALDD </w:t>
      </w:r>
      <w:r w:rsidRPr="00624255">
        <w:t>Data Storage Delivery Connection Establishment Request</w:t>
      </w:r>
      <w:bookmarkEnd w:id="482"/>
      <w:bookmarkEnd w:id="483"/>
      <w:bookmarkEnd w:id="484"/>
      <w:bookmarkEnd w:id="485"/>
      <w:bookmarkEnd w:id="486"/>
      <w:bookmarkEnd w:id="487"/>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88" w:name="_MON_1768861073"/>
    <w:bookmarkEnd w:id="488"/>
    <w:p w14:paraId="1B4812D2" w14:textId="77777777" w:rsidR="00624255" w:rsidRPr="00624255" w:rsidRDefault="00624255" w:rsidP="00624255">
      <w:pPr>
        <w:pStyle w:val="TH"/>
      </w:pPr>
      <w:r w:rsidRPr="00624255">
        <w:object w:dxaOrig="9620" w:dyaOrig="2508" w14:anchorId="1B0B5595">
          <v:shape id="_x0000_i1039" type="#_x0000_t75" style="width:480pt;height:125.2pt" o:ole="">
            <v:imagedata r:id="rId37" o:title=""/>
          </v:shape>
          <o:OLEObject Type="Embed" ProgID="Word.Document.8" ShapeID="_x0000_i1039" DrawAspect="Content" ObjectID="_1825504408"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89" w:name="_Toc160470435"/>
      <w:bookmarkStart w:id="490" w:name="_Toc164873579"/>
      <w:bookmarkStart w:id="491" w:name="_Toc180306199"/>
      <w:bookmarkStart w:id="492" w:name="_Toc195373932"/>
      <w:bookmarkStart w:id="493" w:name="_Toc211878773"/>
      <w:bookmarkStart w:id="494" w:name="_Toc214890674"/>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73"/>
      <w:bookmarkEnd w:id="474"/>
      <w:bookmarkEnd w:id="489"/>
      <w:bookmarkEnd w:id="490"/>
      <w:bookmarkEnd w:id="491"/>
      <w:bookmarkEnd w:id="492"/>
      <w:bookmarkEnd w:id="493"/>
      <w:bookmarkEnd w:id="494"/>
    </w:p>
    <w:p w14:paraId="01B358C2" w14:textId="6AA6A6DE" w:rsidR="003B1C12" w:rsidRPr="008344F0" w:rsidRDefault="003B1C12" w:rsidP="003B1C12">
      <w:pPr>
        <w:pStyle w:val="Heading5"/>
      </w:pPr>
      <w:bookmarkStart w:id="495" w:name="_Toc151379191"/>
      <w:bookmarkStart w:id="496" w:name="_Toc151445373"/>
      <w:bookmarkStart w:id="497" w:name="_Toc160470436"/>
      <w:bookmarkStart w:id="498" w:name="_Toc164873580"/>
      <w:bookmarkStart w:id="499" w:name="_Toc180306200"/>
      <w:bookmarkStart w:id="500" w:name="_Toc195373933"/>
      <w:bookmarkStart w:id="501" w:name="_Toc211878774"/>
      <w:bookmarkStart w:id="502" w:name="_Toc214890675"/>
      <w:r w:rsidRPr="008344F0">
        <w:t>5.</w:t>
      </w:r>
      <w:r>
        <w:t>3</w:t>
      </w:r>
      <w:r w:rsidRPr="008344F0">
        <w:t>.2.</w:t>
      </w:r>
      <w:r w:rsidR="008917CD">
        <w:t>7</w:t>
      </w:r>
      <w:r w:rsidRPr="008344F0">
        <w:t>.1</w:t>
      </w:r>
      <w:r w:rsidRPr="008344F0">
        <w:tab/>
        <w:t>General</w:t>
      </w:r>
      <w:bookmarkEnd w:id="495"/>
      <w:bookmarkEnd w:id="496"/>
      <w:bookmarkEnd w:id="497"/>
      <w:bookmarkEnd w:id="498"/>
      <w:bookmarkEnd w:id="499"/>
      <w:bookmarkEnd w:id="500"/>
      <w:bookmarkEnd w:id="501"/>
      <w:bookmarkEnd w:id="502"/>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503" w:name="_Toc151379192"/>
      <w:bookmarkStart w:id="504" w:name="_Toc151445374"/>
      <w:bookmarkStart w:id="505" w:name="_Toc160470437"/>
      <w:bookmarkStart w:id="506" w:name="_Toc164873581"/>
      <w:bookmarkStart w:id="507" w:name="_Toc180306201"/>
      <w:bookmarkStart w:id="508" w:name="_Toc195373934"/>
      <w:bookmarkStart w:id="509" w:name="_Toc211878775"/>
      <w:bookmarkStart w:id="510" w:name="_Toc214890676"/>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503"/>
      <w:bookmarkEnd w:id="504"/>
      <w:bookmarkEnd w:id="505"/>
      <w:bookmarkEnd w:id="506"/>
      <w:bookmarkEnd w:id="507"/>
      <w:bookmarkEnd w:id="508"/>
      <w:bookmarkEnd w:id="509"/>
      <w:bookmarkEnd w:id="510"/>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511" w:name="_MON_1760025966"/>
    <w:bookmarkEnd w:id="511"/>
    <w:p w14:paraId="4F024525" w14:textId="77777777" w:rsidR="00E927E1" w:rsidRDefault="003B1C12" w:rsidP="00E927E1">
      <w:pPr>
        <w:pStyle w:val="TH"/>
      </w:pPr>
      <w:r w:rsidRPr="00535E7D">
        <w:object w:dxaOrig="9620" w:dyaOrig="2508" w14:anchorId="510E6888">
          <v:shape id="_x0000_i1040" type="#_x0000_t75" style="width:480pt;height:125.2pt" o:ole="">
            <v:imagedata r:id="rId39" o:title=""/>
          </v:shape>
          <o:OLEObject Type="Embed" ProgID="Word.Document.8" ShapeID="_x0000_i1040" DrawAspect="Content" ObjectID="_1825504409"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512" w:name="_Hlk149413179"/>
      <w:r>
        <w:t xml:space="preserve">DataDelSubsc </w:t>
      </w:r>
      <w:bookmarkEnd w:id="512"/>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513" w:name="_Toc151379193"/>
      <w:bookmarkStart w:id="514" w:name="_Toc151445375"/>
      <w:bookmarkStart w:id="515" w:name="_Toc160470438"/>
      <w:bookmarkStart w:id="516" w:name="_Toc164873582"/>
      <w:bookmarkStart w:id="517" w:name="_Toc180306202"/>
      <w:bookmarkStart w:id="518" w:name="_Toc195373935"/>
      <w:bookmarkStart w:id="519" w:name="_Toc211878776"/>
      <w:bookmarkStart w:id="520" w:name="_Toc214890677"/>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513"/>
      <w:bookmarkEnd w:id="514"/>
      <w:bookmarkEnd w:id="515"/>
      <w:bookmarkEnd w:id="516"/>
      <w:bookmarkEnd w:id="517"/>
      <w:bookmarkEnd w:id="518"/>
      <w:bookmarkEnd w:id="519"/>
      <w:bookmarkEnd w:id="52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521" w:name="_MON_1760026252"/>
    <w:bookmarkEnd w:id="521"/>
    <w:p w14:paraId="0F90A412" w14:textId="77777777" w:rsidR="003B1C12" w:rsidRDefault="003B1C12" w:rsidP="003B1C12">
      <w:pPr>
        <w:pStyle w:val="TH"/>
      </w:pPr>
      <w:r w:rsidRPr="00535E7D">
        <w:object w:dxaOrig="9620" w:dyaOrig="3089" w14:anchorId="30CD0079">
          <v:shape id="_x0000_i1041" type="#_x0000_t75" style="width:480pt;height:153.6pt" o:ole="">
            <v:imagedata r:id="rId41" o:title=""/>
          </v:shape>
          <o:OLEObject Type="Embed" ProgID="Word.Document.8" ShapeID="_x0000_i1041" DrawAspect="Content" ObjectID="_1825504410"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522" w:name="_Toc151379194"/>
      <w:bookmarkStart w:id="523" w:name="_Toc151445376"/>
      <w:bookmarkStart w:id="524" w:name="_Toc160470439"/>
      <w:bookmarkStart w:id="525" w:name="_Toc164873583"/>
      <w:bookmarkStart w:id="526" w:name="_Toc180306203"/>
      <w:bookmarkStart w:id="527" w:name="_Toc195373936"/>
      <w:bookmarkStart w:id="528" w:name="_Toc211878777"/>
      <w:bookmarkStart w:id="529" w:name="_Toc214890678"/>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522"/>
      <w:bookmarkEnd w:id="523"/>
      <w:bookmarkEnd w:id="524"/>
      <w:bookmarkEnd w:id="525"/>
      <w:bookmarkEnd w:id="526"/>
      <w:bookmarkEnd w:id="527"/>
      <w:bookmarkEnd w:id="528"/>
      <w:bookmarkEnd w:id="529"/>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530" w:name="_MON_1760119529"/>
    <w:bookmarkEnd w:id="530"/>
    <w:p w14:paraId="0860F2F9" w14:textId="77777777" w:rsidR="003B1C12" w:rsidRPr="00535E7D" w:rsidRDefault="003B1C12" w:rsidP="003B1C12">
      <w:pPr>
        <w:pStyle w:val="TH"/>
      </w:pPr>
      <w:r w:rsidRPr="00535E7D">
        <w:object w:dxaOrig="9620" w:dyaOrig="2508" w14:anchorId="4397FE58">
          <v:shape id="_x0000_i1042" type="#_x0000_t75" style="width:480pt;height:125.2pt" o:ole="">
            <v:imagedata r:id="rId43" o:title=""/>
          </v:shape>
          <o:OLEObject Type="Embed" ProgID="Word.Document.8" ShapeID="_x0000_i1042" DrawAspect="Content" ObjectID="_1825504411"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531" w:name="_Toc151379195"/>
      <w:bookmarkStart w:id="532" w:name="_Toc151445377"/>
      <w:bookmarkStart w:id="533" w:name="_Toc160470440"/>
      <w:bookmarkStart w:id="534" w:name="_Toc164873584"/>
      <w:bookmarkStart w:id="535" w:name="_Toc180306204"/>
      <w:bookmarkStart w:id="536" w:name="_Toc195373937"/>
      <w:bookmarkStart w:id="537" w:name="_Toc211878778"/>
      <w:bookmarkStart w:id="538" w:name="_Toc214890679"/>
      <w:r w:rsidRPr="008344F0">
        <w:t>5.</w:t>
      </w:r>
      <w:r>
        <w:t>3</w:t>
      </w:r>
      <w:r w:rsidRPr="008344F0">
        <w:t>.2.</w:t>
      </w:r>
      <w:r w:rsidR="00095E75">
        <w:t>8</w:t>
      </w:r>
      <w:r w:rsidRPr="008344F0">
        <w:tab/>
      </w:r>
      <w:r w:rsidRPr="00715B59">
        <w:rPr>
          <w:lang w:val="en-US"/>
        </w:rPr>
        <w:t>SDD_DataStorage_DelNotify</w:t>
      </w:r>
      <w:bookmarkEnd w:id="531"/>
      <w:bookmarkEnd w:id="532"/>
      <w:bookmarkEnd w:id="533"/>
      <w:bookmarkEnd w:id="534"/>
      <w:bookmarkEnd w:id="535"/>
      <w:bookmarkEnd w:id="536"/>
      <w:bookmarkEnd w:id="537"/>
      <w:bookmarkEnd w:id="538"/>
    </w:p>
    <w:p w14:paraId="63CA1DF4" w14:textId="7430D945" w:rsidR="003B1C12" w:rsidRPr="008344F0" w:rsidRDefault="003B1C12" w:rsidP="003B1C12">
      <w:pPr>
        <w:pStyle w:val="Heading5"/>
      </w:pPr>
      <w:bookmarkStart w:id="539" w:name="_Toc151379196"/>
      <w:bookmarkStart w:id="540" w:name="_Toc151445378"/>
      <w:bookmarkStart w:id="541" w:name="_Toc160470441"/>
      <w:bookmarkStart w:id="542" w:name="_Toc164873585"/>
      <w:bookmarkStart w:id="543" w:name="_Toc180306205"/>
      <w:bookmarkStart w:id="544" w:name="_Toc195373938"/>
      <w:bookmarkStart w:id="545" w:name="_Toc211878779"/>
      <w:bookmarkStart w:id="546" w:name="_Toc214890680"/>
      <w:r w:rsidRPr="008344F0">
        <w:t>5.</w:t>
      </w:r>
      <w:r>
        <w:t>3</w:t>
      </w:r>
      <w:r w:rsidRPr="008344F0">
        <w:t>.2.</w:t>
      </w:r>
      <w:r w:rsidR="00095E75">
        <w:t>8</w:t>
      </w:r>
      <w:r w:rsidRPr="008344F0">
        <w:t>.1</w:t>
      </w:r>
      <w:r w:rsidRPr="008344F0">
        <w:tab/>
        <w:t>General</w:t>
      </w:r>
      <w:bookmarkEnd w:id="539"/>
      <w:bookmarkEnd w:id="540"/>
      <w:bookmarkEnd w:id="541"/>
      <w:bookmarkEnd w:id="542"/>
      <w:bookmarkEnd w:id="543"/>
      <w:bookmarkEnd w:id="544"/>
      <w:bookmarkEnd w:id="545"/>
      <w:bookmarkEnd w:id="546"/>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547" w:name="_Toc151379197"/>
      <w:bookmarkStart w:id="548" w:name="_Toc151445379"/>
      <w:bookmarkStart w:id="549" w:name="_Toc160470442"/>
      <w:bookmarkStart w:id="550" w:name="_Toc164873586"/>
      <w:bookmarkStart w:id="551" w:name="_Toc180306206"/>
      <w:bookmarkStart w:id="552" w:name="_Toc195373939"/>
      <w:bookmarkStart w:id="553" w:name="_Toc211878780"/>
      <w:bookmarkStart w:id="554" w:name="_Toc214890681"/>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547"/>
      <w:bookmarkEnd w:id="548"/>
      <w:bookmarkEnd w:id="549"/>
      <w:bookmarkEnd w:id="550"/>
      <w:bookmarkEnd w:id="551"/>
      <w:bookmarkEnd w:id="552"/>
      <w:bookmarkEnd w:id="553"/>
      <w:bookmarkEnd w:id="554"/>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55" w:name="_MON_1762057547"/>
    <w:bookmarkEnd w:id="555"/>
    <w:p w14:paraId="50EA27E1" w14:textId="7F20F086" w:rsidR="003B1C12" w:rsidRPr="00535E7D" w:rsidRDefault="00C440BA" w:rsidP="003B1C12">
      <w:pPr>
        <w:pStyle w:val="TH"/>
      </w:pPr>
      <w:r w:rsidRPr="00535E7D">
        <w:object w:dxaOrig="9620" w:dyaOrig="2749" w14:anchorId="39054E63">
          <v:shape id="_x0000_i1043" type="#_x0000_t75" style="width:480pt;height:137.2pt" o:ole="">
            <v:imagedata r:id="rId45" o:title=""/>
          </v:shape>
          <o:OLEObject Type="Embed" ProgID="Word.Document.8" ShapeID="_x0000_i1043" DrawAspect="Content" ObjectID="_1825504412"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56" w:name="_Toc144024120"/>
      <w:bookmarkStart w:id="557" w:name="_Toc148176819"/>
      <w:bookmarkStart w:id="558" w:name="_Toc151379198"/>
      <w:bookmarkStart w:id="559" w:name="_Toc151445380"/>
      <w:bookmarkStart w:id="560" w:name="_Toc160470443"/>
      <w:bookmarkStart w:id="561" w:name="_Toc164873587"/>
      <w:bookmarkStart w:id="562" w:name="_Toc180306207"/>
      <w:bookmarkStart w:id="563" w:name="_Toc195373940"/>
      <w:bookmarkStart w:id="564" w:name="_Toc211878781"/>
      <w:bookmarkStart w:id="565" w:name="_Toc214890682"/>
      <w:r w:rsidR="00547D0E">
        <w:lastRenderedPageBreak/>
        <w:t>5.4</w:t>
      </w:r>
      <w:r w:rsidR="00547D0E">
        <w:tab/>
      </w:r>
      <w:bookmarkEnd w:id="327"/>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56"/>
      <w:bookmarkEnd w:id="557"/>
      <w:bookmarkEnd w:id="558"/>
      <w:bookmarkEnd w:id="559"/>
      <w:bookmarkEnd w:id="560"/>
      <w:bookmarkEnd w:id="561"/>
      <w:bookmarkEnd w:id="562"/>
      <w:bookmarkEnd w:id="563"/>
      <w:bookmarkEnd w:id="564"/>
      <w:bookmarkEnd w:id="565"/>
    </w:p>
    <w:p w14:paraId="2582C32D" w14:textId="77777777" w:rsidR="00547D0E" w:rsidRDefault="00547D0E" w:rsidP="00547D0E">
      <w:pPr>
        <w:pStyle w:val="Heading3"/>
      </w:pPr>
      <w:bookmarkStart w:id="566" w:name="_Toc67903504"/>
      <w:bookmarkStart w:id="567" w:name="_Toc144024121"/>
      <w:bookmarkStart w:id="568" w:name="_Toc148176820"/>
      <w:bookmarkStart w:id="569" w:name="_Toc151379199"/>
      <w:bookmarkStart w:id="570" w:name="_Toc151445381"/>
      <w:bookmarkStart w:id="571" w:name="_Toc160470444"/>
      <w:bookmarkStart w:id="572" w:name="_Toc164873588"/>
      <w:bookmarkStart w:id="573" w:name="_Toc180306208"/>
      <w:bookmarkStart w:id="574" w:name="_Toc195373941"/>
      <w:bookmarkStart w:id="575" w:name="_Toc211878782"/>
      <w:bookmarkStart w:id="576" w:name="_Toc214890683"/>
      <w:r>
        <w:t>5.4.1</w:t>
      </w:r>
      <w:r>
        <w:tab/>
        <w:t>Service Description</w:t>
      </w:r>
      <w:bookmarkEnd w:id="566"/>
      <w:bookmarkEnd w:id="567"/>
      <w:bookmarkEnd w:id="568"/>
      <w:bookmarkEnd w:id="569"/>
      <w:bookmarkEnd w:id="570"/>
      <w:bookmarkEnd w:id="571"/>
      <w:bookmarkEnd w:id="572"/>
      <w:bookmarkEnd w:id="573"/>
      <w:bookmarkEnd w:id="574"/>
      <w:bookmarkEnd w:id="575"/>
      <w:bookmarkEnd w:id="576"/>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577" w:name="_Toc67903505"/>
      <w:bookmarkStart w:id="578" w:name="_Toc144024122"/>
      <w:bookmarkStart w:id="579" w:name="_Toc148176821"/>
      <w:bookmarkStart w:id="580" w:name="_Toc151379200"/>
      <w:bookmarkStart w:id="581" w:name="_Toc151445382"/>
      <w:bookmarkStart w:id="582" w:name="_Toc160470445"/>
      <w:bookmarkStart w:id="583" w:name="_Toc164873589"/>
      <w:bookmarkStart w:id="584"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585" w:name="_Toc195373942"/>
      <w:bookmarkStart w:id="586" w:name="_Toc211878783"/>
      <w:bookmarkStart w:id="587" w:name="_Toc214890684"/>
      <w:r>
        <w:t>5.4.2</w:t>
      </w:r>
      <w:r>
        <w:tab/>
        <w:t>Service Operations</w:t>
      </w:r>
      <w:bookmarkEnd w:id="577"/>
      <w:bookmarkEnd w:id="578"/>
      <w:bookmarkEnd w:id="579"/>
      <w:bookmarkEnd w:id="580"/>
      <w:bookmarkEnd w:id="581"/>
      <w:bookmarkEnd w:id="582"/>
      <w:bookmarkEnd w:id="583"/>
      <w:bookmarkEnd w:id="584"/>
      <w:bookmarkEnd w:id="585"/>
      <w:bookmarkEnd w:id="586"/>
      <w:bookmarkEnd w:id="587"/>
    </w:p>
    <w:p w14:paraId="51CAA9EF" w14:textId="2E9AA441" w:rsidR="00547D0E" w:rsidRDefault="00547D0E" w:rsidP="00547D0E">
      <w:pPr>
        <w:pStyle w:val="Heading4"/>
      </w:pPr>
      <w:bookmarkStart w:id="588" w:name="_Toc24868402"/>
      <w:bookmarkStart w:id="589" w:name="_Toc34153892"/>
      <w:bookmarkStart w:id="590" w:name="_Toc36040836"/>
      <w:bookmarkStart w:id="591" w:name="_Toc36041149"/>
      <w:bookmarkStart w:id="592" w:name="_Toc43196422"/>
      <w:bookmarkStart w:id="593" w:name="_Toc43481192"/>
      <w:bookmarkStart w:id="594" w:name="_Toc45134469"/>
      <w:bookmarkStart w:id="595" w:name="_Toc51189001"/>
      <w:bookmarkStart w:id="596" w:name="_Toc51763677"/>
      <w:bookmarkStart w:id="597" w:name="_Toc57205909"/>
      <w:bookmarkStart w:id="598" w:name="_Toc59019250"/>
      <w:bookmarkStart w:id="599" w:name="_Toc68169923"/>
      <w:bookmarkStart w:id="600" w:name="_Toc83233964"/>
      <w:bookmarkStart w:id="601" w:name="_Toc90661318"/>
      <w:bookmarkStart w:id="602" w:name="_Toc120544221"/>
      <w:bookmarkStart w:id="603" w:name="_Toc144024123"/>
      <w:bookmarkStart w:id="604" w:name="_Toc148176822"/>
      <w:bookmarkStart w:id="605" w:name="_Toc151379201"/>
      <w:bookmarkStart w:id="606" w:name="_Toc151445383"/>
      <w:bookmarkStart w:id="607" w:name="_Toc160470446"/>
      <w:bookmarkStart w:id="608" w:name="_Toc164873590"/>
      <w:bookmarkStart w:id="609" w:name="_Toc180306210"/>
      <w:bookmarkStart w:id="610" w:name="_Toc195373943"/>
      <w:bookmarkStart w:id="611" w:name="_Toc211878784"/>
      <w:bookmarkStart w:id="612" w:name="_Toc67903506"/>
      <w:bookmarkStart w:id="613" w:name="_Toc214890685"/>
      <w:r>
        <w:t>5.4.2.1</w:t>
      </w:r>
      <w:r>
        <w:tab/>
        <w:t>Introduction</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3"/>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614" w:name="_Toc90661319"/>
      <w:bookmarkStart w:id="615" w:name="_Toc120544222"/>
      <w:bookmarkStart w:id="616" w:name="_Toc144024124"/>
      <w:bookmarkStart w:id="617" w:name="_Toc148176823"/>
      <w:bookmarkStart w:id="618" w:name="_Toc151379202"/>
      <w:bookmarkStart w:id="619" w:name="_Toc151445384"/>
      <w:bookmarkStart w:id="620" w:name="_Toc160470447"/>
      <w:bookmarkStart w:id="621" w:name="_Toc164873591"/>
      <w:bookmarkStart w:id="622" w:name="_Toc180306211"/>
      <w:bookmarkStart w:id="623" w:name="_Toc195373944"/>
      <w:bookmarkStart w:id="624" w:name="_Toc211878785"/>
      <w:bookmarkStart w:id="625" w:name="_Toc214890686"/>
      <w:bookmarkEnd w:id="612"/>
      <w:r>
        <w:t>5.4.2.2</w:t>
      </w:r>
      <w:r>
        <w:tab/>
      </w:r>
      <w:bookmarkEnd w:id="614"/>
      <w:bookmarkEnd w:id="615"/>
      <w:r>
        <w:t>SDD_</w:t>
      </w:r>
      <w:r>
        <w:rPr>
          <w:lang w:eastAsia="zh-CN"/>
        </w:rPr>
        <w:t>DDContext_Push</w:t>
      </w:r>
      <w:bookmarkEnd w:id="616"/>
      <w:bookmarkEnd w:id="617"/>
      <w:bookmarkEnd w:id="618"/>
      <w:bookmarkEnd w:id="619"/>
      <w:bookmarkEnd w:id="620"/>
      <w:bookmarkEnd w:id="621"/>
      <w:bookmarkEnd w:id="622"/>
      <w:bookmarkEnd w:id="623"/>
      <w:bookmarkEnd w:id="624"/>
      <w:bookmarkEnd w:id="625"/>
    </w:p>
    <w:p w14:paraId="505C62CD" w14:textId="032ED7F7" w:rsidR="004C3915" w:rsidRDefault="004C3915" w:rsidP="004C3915">
      <w:pPr>
        <w:pStyle w:val="Heading5"/>
      </w:pPr>
      <w:bookmarkStart w:id="626" w:name="_Toc96843345"/>
      <w:bookmarkStart w:id="627" w:name="_Toc96844320"/>
      <w:bookmarkStart w:id="628" w:name="_Toc100739893"/>
      <w:bookmarkStart w:id="629" w:name="_Toc129252466"/>
      <w:bookmarkStart w:id="630" w:name="_Toc144024125"/>
      <w:bookmarkStart w:id="631" w:name="_Toc148176824"/>
      <w:bookmarkStart w:id="632" w:name="_Toc151379203"/>
      <w:bookmarkStart w:id="633" w:name="_Toc151445385"/>
      <w:bookmarkStart w:id="634" w:name="_Toc160470448"/>
      <w:bookmarkStart w:id="635" w:name="_Toc164873592"/>
      <w:bookmarkStart w:id="636" w:name="_Toc180306212"/>
      <w:bookmarkStart w:id="637" w:name="_Toc195373945"/>
      <w:bookmarkStart w:id="638" w:name="_Toc211878786"/>
      <w:bookmarkStart w:id="639" w:name="_Toc24868405"/>
      <w:bookmarkStart w:id="640" w:name="_Toc34153895"/>
      <w:bookmarkStart w:id="641" w:name="_Toc36040839"/>
      <w:bookmarkStart w:id="642" w:name="_Toc36041152"/>
      <w:bookmarkStart w:id="643" w:name="_Toc43196425"/>
      <w:bookmarkStart w:id="644" w:name="_Toc43481195"/>
      <w:bookmarkStart w:id="645" w:name="_Toc45134472"/>
      <w:bookmarkStart w:id="646" w:name="_Toc51189004"/>
      <w:bookmarkStart w:id="647" w:name="_Toc51763680"/>
      <w:bookmarkStart w:id="648" w:name="_Toc57205912"/>
      <w:bookmarkStart w:id="649" w:name="_Toc59019253"/>
      <w:bookmarkStart w:id="650" w:name="_Toc68169926"/>
      <w:bookmarkStart w:id="651" w:name="_Toc83233967"/>
      <w:bookmarkStart w:id="652" w:name="_Toc90661321"/>
      <w:bookmarkStart w:id="653" w:name="_Toc120544224"/>
      <w:bookmarkStart w:id="654" w:name="_Toc214890687"/>
      <w:r>
        <w:t>5.4.2.2.1</w:t>
      </w:r>
      <w:r>
        <w:tab/>
        <w:t>General</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54"/>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655" w:name="_Toc144024126"/>
      <w:bookmarkStart w:id="656" w:name="_Toc148176825"/>
      <w:bookmarkStart w:id="657" w:name="_Toc151379204"/>
      <w:bookmarkStart w:id="658" w:name="_Toc151445386"/>
      <w:bookmarkStart w:id="659" w:name="_Toc160470449"/>
      <w:bookmarkStart w:id="660" w:name="_Toc164873593"/>
      <w:bookmarkStart w:id="661" w:name="_Toc180306213"/>
      <w:bookmarkStart w:id="662" w:name="_Toc195373946"/>
      <w:bookmarkStart w:id="663" w:name="_Toc211878787"/>
      <w:bookmarkStart w:id="664" w:name="_Toc21489068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r>
        <w:t>5.4.2.2.2</w:t>
      </w:r>
      <w:r>
        <w:tab/>
      </w:r>
      <w:r w:rsidRPr="00E001E0">
        <w:t>DD Context Push</w:t>
      </w:r>
      <w:bookmarkEnd w:id="655"/>
      <w:bookmarkEnd w:id="656"/>
      <w:bookmarkEnd w:id="657"/>
      <w:bookmarkEnd w:id="658"/>
      <w:bookmarkEnd w:id="659"/>
      <w:bookmarkEnd w:id="660"/>
      <w:bookmarkEnd w:id="661"/>
      <w:bookmarkEnd w:id="662"/>
      <w:bookmarkEnd w:id="663"/>
      <w:bookmarkEnd w:id="664"/>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65" w:name="_MON_1759225903"/>
    <w:bookmarkEnd w:id="665"/>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25504413"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666"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67" w:name="_Toc144024127"/>
      <w:bookmarkStart w:id="668" w:name="_Toc148176826"/>
      <w:bookmarkStart w:id="669" w:name="_Toc151379205"/>
      <w:bookmarkStart w:id="670" w:name="_Toc151445387"/>
      <w:bookmarkStart w:id="671" w:name="_Toc160470450"/>
      <w:bookmarkStart w:id="672" w:name="_Toc164873594"/>
      <w:bookmarkStart w:id="673" w:name="_Toc180306214"/>
      <w:bookmarkStart w:id="674" w:name="_Toc195373947"/>
      <w:bookmarkStart w:id="675" w:name="_Toc211878788"/>
      <w:bookmarkStart w:id="676" w:name="_Toc214890689"/>
      <w:bookmarkEnd w:id="666"/>
      <w:r>
        <w:t>5.4.2.3</w:t>
      </w:r>
      <w:r>
        <w:tab/>
        <w:t>SDD_</w:t>
      </w:r>
      <w:r>
        <w:rPr>
          <w:lang w:eastAsia="zh-CN"/>
        </w:rPr>
        <w:t>DDContext_Pull</w:t>
      </w:r>
      <w:bookmarkEnd w:id="667"/>
      <w:bookmarkEnd w:id="668"/>
      <w:bookmarkEnd w:id="669"/>
      <w:bookmarkEnd w:id="670"/>
      <w:bookmarkEnd w:id="671"/>
      <w:bookmarkEnd w:id="672"/>
      <w:bookmarkEnd w:id="673"/>
      <w:bookmarkEnd w:id="674"/>
      <w:bookmarkEnd w:id="675"/>
      <w:bookmarkEnd w:id="676"/>
    </w:p>
    <w:p w14:paraId="1B536A75" w14:textId="0342FCB7" w:rsidR="00624ABE" w:rsidRDefault="00624ABE" w:rsidP="00624ABE">
      <w:pPr>
        <w:pStyle w:val="Heading5"/>
      </w:pPr>
      <w:bookmarkStart w:id="677" w:name="_Toc144024128"/>
      <w:bookmarkStart w:id="678" w:name="_Toc148176827"/>
      <w:bookmarkStart w:id="679" w:name="_Toc151379206"/>
      <w:bookmarkStart w:id="680" w:name="_Toc151445388"/>
      <w:bookmarkStart w:id="681" w:name="_Toc160470451"/>
      <w:bookmarkStart w:id="682" w:name="_Toc164873595"/>
      <w:bookmarkStart w:id="683" w:name="_Toc180306215"/>
      <w:bookmarkStart w:id="684" w:name="_Toc195373948"/>
      <w:bookmarkStart w:id="685" w:name="_Toc211878789"/>
      <w:bookmarkStart w:id="686" w:name="_Toc214890690"/>
      <w:r>
        <w:t>5.4.2.3.1</w:t>
      </w:r>
      <w:r>
        <w:tab/>
        <w:t>General</w:t>
      </w:r>
      <w:bookmarkEnd w:id="677"/>
      <w:bookmarkEnd w:id="678"/>
      <w:bookmarkEnd w:id="679"/>
      <w:bookmarkEnd w:id="680"/>
      <w:bookmarkEnd w:id="681"/>
      <w:bookmarkEnd w:id="682"/>
      <w:bookmarkEnd w:id="683"/>
      <w:bookmarkEnd w:id="684"/>
      <w:bookmarkEnd w:id="685"/>
      <w:bookmarkEnd w:id="686"/>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87" w:name="_Toc144024129"/>
      <w:bookmarkStart w:id="688" w:name="_Toc148176828"/>
      <w:bookmarkStart w:id="689" w:name="_Toc151379207"/>
      <w:bookmarkStart w:id="690" w:name="_Toc151445389"/>
      <w:bookmarkStart w:id="691" w:name="_Toc160470452"/>
      <w:bookmarkStart w:id="692" w:name="_Toc164873596"/>
      <w:bookmarkStart w:id="693" w:name="_Toc180306216"/>
      <w:bookmarkStart w:id="694" w:name="_Toc195373949"/>
      <w:bookmarkStart w:id="695" w:name="_Toc211878790"/>
      <w:bookmarkStart w:id="696" w:name="_Toc214890691"/>
      <w:r>
        <w:t>5.4.2.</w:t>
      </w:r>
      <w:r w:rsidR="000F06DB">
        <w:t>3</w:t>
      </w:r>
      <w:r>
        <w:t>.2</w:t>
      </w:r>
      <w:r>
        <w:tab/>
      </w:r>
      <w:r w:rsidRPr="00E001E0">
        <w:t>DD Context Pu</w:t>
      </w:r>
      <w:r w:rsidR="00E045F7">
        <w:t>ll</w:t>
      </w:r>
      <w:bookmarkEnd w:id="687"/>
      <w:bookmarkEnd w:id="688"/>
      <w:bookmarkEnd w:id="689"/>
      <w:bookmarkEnd w:id="690"/>
      <w:bookmarkEnd w:id="691"/>
      <w:bookmarkEnd w:id="692"/>
      <w:bookmarkEnd w:id="693"/>
      <w:bookmarkEnd w:id="694"/>
      <w:bookmarkEnd w:id="695"/>
      <w:bookmarkEnd w:id="696"/>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97" w:name="_MON_1759226467"/>
    <w:bookmarkEnd w:id="697"/>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25504414"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98" w:name="_Toc168595563"/>
      <w:bookmarkStart w:id="699" w:name="_Toc195373950"/>
      <w:bookmarkStart w:id="700" w:name="_Toc211878791"/>
      <w:bookmarkStart w:id="701" w:name="_Toc214890692"/>
      <w:r>
        <w:t>5.4.2.4</w:t>
      </w:r>
      <w:r>
        <w:tab/>
      </w:r>
      <w:bookmarkEnd w:id="698"/>
      <w:r w:rsidRPr="005227E4">
        <w:t>SDD_</w:t>
      </w:r>
      <w:r>
        <w:rPr>
          <w:lang w:eastAsia="zh-CN"/>
        </w:rPr>
        <w:t>DDContext_</w:t>
      </w:r>
      <w:r w:rsidRPr="005227E4">
        <w:t>InformACREvent</w:t>
      </w:r>
      <w:bookmarkEnd w:id="699"/>
      <w:bookmarkEnd w:id="700"/>
      <w:bookmarkEnd w:id="701"/>
    </w:p>
    <w:p w14:paraId="45101227" w14:textId="77777777" w:rsidR="006330CC" w:rsidRDefault="006330CC" w:rsidP="006330CC">
      <w:pPr>
        <w:pStyle w:val="Heading5"/>
      </w:pPr>
      <w:bookmarkStart w:id="702" w:name="_Toc168595564"/>
      <w:bookmarkStart w:id="703" w:name="_Toc195373951"/>
      <w:bookmarkStart w:id="704" w:name="_Toc211878792"/>
      <w:bookmarkStart w:id="705" w:name="_Toc214890693"/>
      <w:r>
        <w:t>5.4.2.4.1</w:t>
      </w:r>
      <w:r>
        <w:tab/>
        <w:t>General</w:t>
      </w:r>
      <w:bookmarkEnd w:id="702"/>
      <w:bookmarkEnd w:id="703"/>
      <w:bookmarkEnd w:id="704"/>
      <w:bookmarkEnd w:id="705"/>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706" w:name="_Toc168595565"/>
      <w:bookmarkStart w:id="707" w:name="_Toc195373952"/>
      <w:bookmarkStart w:id="708" w:name="_Toc211878793"/>
      <w:bookmarkStart w:id="709" w:name="_Toc214890694"/>
      <w:r>
        <w:t>5.4.2.4.2</w:t>
      </w:r>
      <w:r>
        <w:tab/>
      </w:r>
      <w:bookmarkEnd w:id="706"/>
      <w:r>
        <w:t>Inform ACR Events Request</w:t>
      </w:r>
      <w:bookmarkEnd w:id="707"/>
      <w:bookmarkEnd w:id="708"/>
      <w:bookmarkEnd w:id="709"/>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710" w:name="_MON_1793558199"/>
    <w:bookmarkEnd w:id="710"/>
    <w:p w14:paraId="7766351D" w14:textId="77777777" w:rsidR="006330CC" w:rsidRPr="000B71E3" w:rsidRDefault="006330CC" w:rsidP="006330CC">
      <w:pPr>
        <w:pStyle w:val="TF"/>
      </w:pPr>
      <w:r w:rsidRPr="00535E7D">
        <w:object w:dxaOrig="9620" w:dyaOrig="2508" w14:anchorId="3C1AC34F">
          <v:shape id="_x0000_i1046" type="#_x0000_t75" style="width:481.2pt;height:125.2pt" o:ole="">
            <v:imagedata r:id="rId51" o:title=""/>
          </v:shape>
          <o:OLEObject Type="Embed" ProgID="Word.Document.8" ShapeID="_x0000_i1046" DrawAspect="Content" ObjectID="_1825504415"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711" w:name="_Toc168595556"/>
      <w:bookmarkStart w:id="712" w:name="_Toc195373953"/>
      <w:bookmarkStart w:id="713" w:name="_Toc211878794"/>
      <w:bookmarkStart w:id="714" w:name="_Toc214890695"/>
      <w:r w:rsidRPr="00C6081A">
        <w:t>5.4.2.5</w:t>
      </w:r>
      <w:r w:rsidRPr="008344F0">
        <w:tab/>
      </w:r>
      <w:bookmarkEnd w:id="711"/>
      <w:r w:rsidRPr="0048203C">
        <w:t>SDD_DDContext_Notify</w:t>
      </w:r>
      <w:bookmarkEnd w:id="712"/>
      <w:bookmarkEnd w:id="713"/>
      <w:bookmarkEnd w:id="714"/>
    </w:p>
    <w:p w14:paraId="1606EFE9" w14:textId="77777777" w:rsidR="006330CC" w:rsidRPr="008344F0" w:rsidRDefault="006330CC" w:rsidP="006330CC">
      <w:pPr>
        <w:pStyle w:val="Heading5"/>
      </w:pPr>
      <w:bookmarkStart w:id="715" w:name="_Toc168595557"/>
      <w:bookmarkStart w:id="716" w:name="_Toc195373954"/>
      <w:bookmarkStart w:id="717" w:name="_Toc211878795"/>
      <w:bookmarkStart w:id="718" w:name="_Toc214890696"/>
      <w:r w:rsidRPr="00C6081A">
        <w:t>5.4.2.5</w:t>
      </w:r>
      <w:r w:rsidRPr="008344F0">
        <w:t>.1</w:t>
      </w:r>
      <w:r w:rsidRPr="008344F0">
        <w:tab/>
        <w:t>General</w:t>
      </w:r>
      <w:bookmarkEnd w:id="715"/>
      <w:bookmarkEnd w:id="716"/>
      <w:bookmarkEnd w:id="717"/>
      <w:bookmarkEnd w:id="718"/>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719" w:name="_Toc168595558"/>
      <w:bookmarkStart w:id="720" w:name="_Toc195373955"/>
      <w:bookmarkStart w:id="721" w:name="_Toc211878796"/>
      <w:bookmarkStart w:id="722" w:name="_Toc214890697"/>
      <w:r w:rsidRPr="00C6081A">
        <w:t>5.4.2.5</w:t>
      </w:r>
      <w:r w:rsidRPr="008344F0">
        <w:t>.2</w:t>
      </w:r>
      <w:r w:rsidRPr="008344F0">
        <w:tab/>
      </w:r>
      <w:bookmarkEnd w:id="719"/>
      <w:r>
        <w:rPr>
          <w:lang w:val="en-US"/>
        </w:rPr>
        <w:t xml:space="preserve">ACR Event </w:t>
      </w:r>
      <w:r>
        <w:t>Notification</w:t>
      </w:r>
      <w:bookmarkEnd w:id="720"/>
      <w:bookmarkEnd w:id="721"/>
      <w:bookmarkEnd w:id="72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723" w:name="_MON_1793558504"/>
    <w:bookmarkEnd w:id="723"/>
    <w:p w14:paraId="438EE091" w14:textId="77777777" w:rsidR="006330CC" w:rsidRPr="00535E7D" w:rsidRDefault="006330CC" w:rsidP="006330CC">
      <w:pPr>
        <w:pStyle w:val="TH"/>
      </w:pPr>
      <w:r w:rsidRPr="00535E7D">
        <w:object w:dxaOrig="9620" w:dyaOrig="2749" w14:anchorId="69C371A8">
          <v:shape id="_x0000_i1047" type="#_x0000_t75" style="width:481.2pt;height:137.2pt" o:ole="">
            <v:imagedata r:id="rId53" o:title=""/>
          </v:shape>
          <o:OLEObject Type="Embed" ProgID="Word.Document.8" ShapeID="_x0000_i1047" DrawAspect="Content" ObjectID="_1825504416"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724" w:name="_Toc144024130"/>
      <w:bookmarkStart w:id="725" w:name="_Toc148176829"/>
      <w:bookmarkStart w:id="726" w:name="_Toc151379208"/>
      <w:bookmarkStart w:id="727" w:name="_Toc151445390"/>
      <w:bookmarkStart w:id="728" w:name="_Toc160470453"/>
      <w:bookmarkStart w:id="729" w:name="_Toc164873597"/>
      <w:bookmarkStart w:id="730" w:name="_Toc180306217"/>
      <w:bookmarkStart w:id="731" w:name="_Toc195373956"/>
      <w:bookmarkStart w:id="732" w:name="_Toc211878797"/>
      <w:bookmarkStart w:id="733" w:name="_Toc214890698"/>
      <w:r w:rsidR="008344F0" w:rsidRPr="008344F0">
        <w:lastRenderedPageBreak/>
        <w:t>5.5</w:t>
      </w:r>
      <w:r w:rsidR="008344F0" w:rsidRPr="008344F0">
        <w:tab/>
      </w:r>
      <w:r w:rsidR="008344F0" w:rsidRPr="008344F0">
        <w:rPr>
          <w:lang w:val="en-US"/>
        </w:rPr>
        <w:t>SDD_TransmissionQualityMeasurement</w:t>
      </w:r>
      <w:bookmarkEnd w:id="724"/>
      <w:bookmarkEnd w:id="725"/>
      <w:bookmarkEnd w:id="726"/>
      <w:bookmarkEnd w:id="727"/>
      <w:bookmarkEnd w:id="728"/>
      <w:bookmarkEnd w:id="729"/>
      <w:bookmarkEnd w:id="730"/>
      <w:bookmarkEnd w:id="731"/>
      <w:bookmarkEnd w:id="732"/>
      <w:bookmarkEnd w:id="733"/>
    </w:p>
    <w:p w14:paraId="563331BA" w14:textId="77777777" w:rsidR="008344F0" w:rsidRPr="008344F0" w:rsidRDefault="008344F0" w:rsidP="008344F0">
      <w:pPr>
        <w:pStyle w:val="Heading3"/>
      </w:pPr>
      <w:bookmarkStart w:id="734" w:name="_Toc96843341"/>
      <w:bookmarkStart w:id="735" w:name="_Toc96844316"/>
      <w:bookmarkStart w:id="736" w:name="_Toc100739889"/>
      <w:bookmarkStart w:id="737" w:name="_Toc129252462"/>
      <w:bookmarkStart w:id="738" w:name="_Toc144024131"/>
      <w:bookmarkStart w:id="739" w:name="_Toc148176830"/>
      <w:bookmarkStart w:id="740" w:name="_Toc151379209"/>
      <w:bookmarkStart w:id="741" w:name="_Toc151445391"/>
      <w:bookmarkStart w:id="742" w:name="_Toc160470454"/>
      <w:bookmarkStart w:id="743" w:name="_Toc164873598"/>
      <w:bookmarkStart w:id="744" w:name="_Toc180306218"/>
      <w:bookmarkStart w:id="745" w:name="_Toc195373957"/>
      <w:bookmarkStart w:id="746" w:name="_Toc211878798"/>
      <w:bookmarkStart w:id="747" w:name="_Toc214890699"/>
      <w:r w:rsidRPr="008344F0">
        <w:t>5.5.1</w:t>
      </w:r>
      <w:r w:rsidRPr="008344F0">
        <w:tab/>
        <w:t>Service Description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050784C4" w14:textId="2C79D17F" w:rsidR="008344F0" w:rsidRPr="008344F0" w:rsidRDefault="008344F0" w:rsidP="008344F0">
      <w:bookmarkStart w:id="748" w:name="_Toc96843342"/>
      <w:bookmarkStart w:id="749" w:name="_Toc96844317"/>
      <w:bookmarkStart w:id="750" w:name="_Toc100739890"/>
      <w:bookmarkStart w:id="751"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752" w:name="_Toc144024132"/>
      <w:bookmarkStart w:id="753" w:name="_Toc148176831"/>
      <w:bookmarkStart w:id="754" w:name="_Toc151379210"/>
      <w:bookmarkStart w:id="755" w:name="_Toc151445392"/>
      <w:bookmarkStart w:id="756" w:name="_Toc160470455"/>
      <w:bookmarkStart w:id="757" w:name="_Toc164873599"/>
      <w:bookmarkStart w:id="758" w:name="_Toc180306219"/>
      <w:bookmarkStart w:id="759" w:name="_Toc195373958"/>
      <w:bookmarkStart w:id="760" w:name="_Toc211878799"/>
      <w:bookmarkStart w:id="761" w:name="_Toc214890700"/>
      <w:r w:rsidRPr="008344F0">
        <w:t>5.5.2</w:t>
      </w:r>
      <w:r w:rsidRPr="008344F0">
        <w:tab/>
        <w:t>Service Operations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396EE3D" w14:textId="44FE03C7" w:rsidR="008344F0" w:rsidRPr="008344F0" w:rsidRDefault="008344F0" w:rsidP="008344F0">
      <w:pPr>
        <w:pStyle w:val="Heading4"/>
      </w:pPr>
      <w:bookmarkStart w:id="762" w:name="_Toc96843343"/>
      <w:bookmarkStart w:id="763" w:name="_Toc96844318"/>
      <w:bookmarkStart w:id="764" w:name="_Toc100739891"/>
      <w:bookmarkStart w:id="765" w:name="_Toc129252464"/>
      <w:bookmarkStart w:id="766" w:name="_Toc144024133"/>
      <w:bookmarkStart w:id="767" w:name="_Toc148176832"/>
      <w:bookmarkStart w:id="768" w:name="_Toc151379211"/>
      <w:bookmarkStart w:id="769" w:name="_Toc151445393"/>
      <w:bookmarkStart w:id="770" w:name="_Toc160470456"/>
      <w:bookmarkStart w:id="771" w:name="_Toc164873600"/>
      <w:bookmarkStart w:id="772" w:name="_Toc180306220"/>
      <w:bookmarkStart w:id="773" w:name="_Toc195373959"/>
      <w:bookmarkStart w:id="774" w:name="_Toc211878800"/>
      <w:bookmarkStart w:id="775" w:name="_Toc214890701"/>
      <w:r w:rsidRPr="008344F0">
        <w:t>5.5.2.1</w:t>
      </w:r>
      <w:r w:rsidRPr="008344F0">
        <w:tab/>
        <w:t>Introduction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76" w:name="_Toc96843344"/>
      <w:bookmarkStart w:id="777" w:name="_Toc96844319"/>
      <w:bookmarkStart w:id="778" w:name="_Toc100739892"/>
      <w:bookmarkStart w:id="779" w:name="_Toc129252465"/>
      <w:bookmarkStart w:id="780" w:name="_Toc144024134"/>
      <w:bookmarkStart w:id="781" w:name="_Toc148176833"/>
      <w:bookmarkStart w:id="782" w:name="_Toc151379212"/>
      <w:bookmarkStart w:id="783" w:name="_Toc151445394"/>
      <w:bookmarkStart w:id="784" w:name="_Toc160470457"/>
      <w:bookmarkStart w:id="785" w:name="_Toc164873601"/>
      <w:bookmarkStart w:id="786" w:name="_Toc180306221"/>
      <w:bookmarkStart w:id="787" w:name="_Toc195373960"/>
      <w:bookmarkStart w:id="788" w:name="_Toc211878801"/>
      <w:bookmarkStart w:id="789" w:name="_Toc214890702"/>
      <w:r w:rsidRPr="008344F0">
        <w:t>5.5.2.2</w:t>
      </w:r>
      <w:r w:rsidRPr="008344F0">
        <w:tab/>
      </w:r>
      <w:bookmarkEnd w:id="776"/>
      <w:bookmarkEnd w:id="777"/>
      <w:bookmarkEnd w:id="778"/>
      <w:bookmarkEnd w:id="779"/>
      <w:r w:rsidRPr="008344F0">
        <w:rPr>
          <w:lang w:val="en-US"/>
        </w:rPr>
        <w:t>SDD_TransmissionQualityMeasurement</w:t>
      </w:r>
      <w:r w:rsidRPr="008344F0">
        <w:t>_Subscribe</w:t>
      </w:r>
      <w:bookmarkEnd w:id="780"/>
      <w:bookmarkEnd w:id="781"/>
      <w:bookmarkEnd w:id="782"/>
      <w:bookmarkEnd w:id="783"/>
      <w:bookmarkEnd w:id="784"/>
      <w:bookmarkEnd w:id="785"/>
      <w:bookmarkEnd w:id="786"/>
      <w:bookmarkEnd w:id="787"/>
      <w:bookmarkEnd w:id="788"/>
      <w:bookmarkEnd w:id="789"/>
    </w:p>
    <w:p w14:paraId="3B6548A4" w14:textId="6CEDE831" w:rsidR="008344F0" w:rsidRPr="008344F0" w:rsidRDefault="008344F0" w:rsidP="008344F0">
      <w:pPr>
        <w:pStyle w:val="Heading5"/>
      </w:pPr>
      <w:bookmarkStart w:id="790" w:name="_Toc144024135"/>
      <w:bookmarkStart w:id="791" w:name="_Toc148176834"/>
      <w:bookmarkStart w:id="792" w:name="_Toc151379213"/>
      <w:bookmarkStart w:id="793" w:name="_Toc151445395"/>
      <w:bookmarkStart w:id="794" w:name="_Toc160470458"/>
      <w:bookmarkStart w:id="795" w:name="_Toc164873602"/>
      <w:bookmarkStart w:id="796" w:name="_Toc180306222"/>
      <w:bookmarkStart w:id="797" w:name="_Toc195373961"/>
      <w:bookmarkStart w:id="798" w:name="_Toc211878802"/>
      <w:bookmarkStart w:id="799" w:name="_Toc214890703"/>
      <w:r w:rsidRPr="008344F0">
        <w:t>5.5.2.2.1</w:t>
      </w:r>
      <w:r w:rsidRPr="008344F0">
        <w:tab/>
        <w:t>General</w:t>
      </w:r>
      <w:bookmarkEnd w:id="790"/>
      <w:bookmarkEnd w:id="791"/>
      <w:bookmarkEnd w:id="792"/>
      <w:bookmarkEnd w:id="793"/>
      <w:bookmarkEnd w:id="794"/>
      <w:bookmarkEnd w:id="795"/>
      <w:bookmarkEnd w:id="796"/>
      <w:bookmarkEnd w:id="797"/>
      <w:bookmarkEnd w:id="798"/>
      <w:bookmarkEnd w:id="799"/>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800" w:name="_Toc96843346"/>
      <w:bookmarkStart w:id="801" w:name="_Toc96844321"/>
      <w:bookmarkStart w:id="802" w:name="_Toc100739894"/>
      <w:bookmarkStart w:id="803" w:name="_Toc129252467"/>
      <w:bookmarkStart w:id="804" w:name="_Toc144024136"/>
      <w:bookmarkStart w:id="805" w:name="_Toc148176835"/>
      <w:bookmarkStart w:id="806" w:name="_Toc151379214"/>
      <w:bookmarkStart w:id="807" w:name="_Toc151445396"/>
      <w:bookmarkStart w:id="808" w:name="_Toc160470459"/>
      <w:bookmarkStart w:id="809" w:name="_Toc164873603"/>
      <w:bookmarkStart w:id="810" w:name="_Toc180306223"/>
      <w:bookmarkStart w:id="811" w:name="_Toc195373962"/>
      <w:bookmarkStart w:id="812" w:name="_Toc211878803"/>
      <w:bookmarkStart w:id="813" w:name="_Toc214890704"/>
      <w:r w:rsidRPr="008344F0">
        <w:t>5.5.2.2.2</w:t>
      </w:r>
      <w:r w:rsidRPr="008344F0">
        <w:tab/>
      </w:r>
      <w:bookmarkStart w:id="814" w:name="_Hlk134750947"/>
      <w:bookmarkEnd w:id="800"/>
      <w:bookmarkEnd w:id="801"/>
      <w:bookmarkEnd w:id="802"/>
      <w:bookmarkEnd w:id="803"/>
      <w:r w:rsidRPr="008344F0">
        <w:t xml:space="preserve">Transmission Quality Measurement </w:t>
      </w:r>
      <w:bookmarkEnd w:id="814"/>
      <w:r w:rsidRPr="008344F0">
        <w:t>Subscription Creation</w:t>
      </w:r>
      <w:bookmarkEnd w:id="804"/>
      <w:bookmarkEnd w:id="805"/>
      <w:bookmarkEnd w:id="806"/>
      <w:bookmarkEnd w:id="807"/>
      <w:bookmarkEnd w:id="808"/>
      <w:bookmarkEnd w:id="809"/>
      <w:bookmarkEnd w:id="810"/>
      <w:bookmarkEnd w:id="811"/>
      <w:bookmarkEnd w:id="812"/>
      <w:bookmarkEnd w:id="813"/>
    </w:p>
    <w:p w14:paraId="1FDD5AE5" w14:textId="219E3E49" w:rsidR="009C7619" w:rsidRDefault="009C7619" w:rsidP="009C7619">
      <w:bookmarkStart w:id="815" w:name="_Toc89425593"/>
      <w:bookmarkStart w:id="816" w:name="_Toc96843347"/>
      <w:bookmarkStart w:id="817" w:name="_Toc96844322"/>
      <w:bookmarkStart w:id="818" w:name="_Toc100739895"/>
      <w:bookmarkStart w:id="819"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25504417"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820" w:name="_Toc160470460"/>
      <w:bookmarkStart w:id="821" w:name="_Toc164873604"/>
      <w:bookmarkStart w:id="822" w:name="_Toc180306224"/>
      <w:bookmarkStart w:id="823" w:name="_Toc195373963"/>
      <w:bookmarkStart w:id="824" w:name="_Toc211878804"/>
      <w:bookmarkStart w:id="825" w:name="_Toc144024137"/>
      <w:bookmarkStart w:id="826" w:name="_Toc148176836"/>
      <w:bookmarkStart w:id="827" w:name="_Toc151379215"/>
      <w:bookmarkStart w:id="828" w:name="_Toc151445397"/>
      <w:bookmarkStart w:id="829" w:name="_Toc214890705"/>
      <w:r w:rsidRPr="008344F0">
        <w:t>5.5.2.</w:t>
      </w:r>
      <w:r>
        <w:t>3</w:t>
      </w:r>
      <w:r w:rsidRPr="008344F0">
        <w:tab/>
      </w:r>
      <w:r w:rsidRPr="008344F0">
        <w:rPr>
          <w:lang w:val="en-US"/>
        </w:rPr>
        <w:t>SDD_TransmissionQualityMeasurement</w:t>
      </w:r>
      <w:r w:rsidRPr="008344F0">
        <w:t>_</w:t>
      </w:r>
      <w:r>
        <w:t>Update</w:t>
      </w:r>
      <w:bookmarkEnd w:id="820"/>
      <w:bookmarkEnd w:id="821"/>
      <w:bookmarkEnd w:id="822"/>
      <w:bookmarkEnd w:id="823"/>
      <w:bookmarkEnd w:id="824"/>
      <w:bookmarkEnd w:id="829"/>
    </w:p>
    <w:p w14:paraId="7DE0A374" w14:textId="77777777" w:rsidR="009621B9" w:rsidRPr="008344F0" w:rsidRDefault="009621B9" w:rsidP="009621B9">
      <w:pPr>
        <w:pStyle w:val="Heading5"/>
      </w:pPr>
      <w:bookmarkStart w:id="830" w:name="_Toc160470461"/>
      <w:bookmarkStart w:id="831" w:name="_Toc164873605"/>
      <w:bookmarkStart w:id="832" w:name="_Toc180306225"/>
      <w:bookmarkStart w:id="833" w:name="_Toc195373964"/>
      <w:bookmarkStart w:id="834" w:name="_Toc211878805"/>
      <w:bookmarkStart w:id="835" w:name="_Toc214890706"/>
      <w:r w:rsidRPr="008344F0">
        <w:t>5.5.2.</w:t>
      </w:r>
      <w:r>
        <w:t>3</w:t>
      </w:r>
      <w:r w:rsidRPr="008344F0">
        <w:t>.1</w:t>
      </w:r>
      <w:r w:rsidRPr="008344F0">
        <w:tab/>
        <w:t>General</w:t>
      </w:r>
      <w:bookmarkEnd w:id="830"/>
      <w:bookmarkEnd w:id="831"/>
      <w:bookmarkEnd w:id="832"/>
      <w:bookmarkEnd w:id="833"/>
      <w:bookmarkEnd w:id="834"/>
      <w:bookmarkEnd w:id="83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836" w:name="_Toc160470462"/>
      <w:bookmarkStart w:id="837" w:name="_Toc164873606"/>
      <w:bookmarkStart w:id="838" w:name="_Toc180306226"/>
      <w:bookmarkStart w:id="839" w:name="_Toc195373965"/>
      <w:bookmarkStart w:id="840" w:name="_Toc211878806"/>
      <w:bookmarkStart w:id="841" w:name="_Toc214890707"/>
      <w:r w:rsidRPr="008344F0">
        <w:t>5.5.2.</w:t>
      </w:r>
      <w:r w:rsidR="009621B9">
        <w:t>3</w:t>
      </w:r>
      <w:r w:rsidRPr="008344F0">
        <w:t>.</w:t>
      </w:r>
      <w:r w:rsidR="009621B9">
        <w:t>2</w:t>
      </w:r>
      <w:r w:rsidRPr="008344F0">
        <w:tab/>
      </w:r>
      <w:bookmarkEnd w:id="815"/>
      <w:bookmarkEnd w:id="816"/>
      <w:bookmarkEnd w:id="817"/>
      <w:bookmarkEnd w:id="818"/>
      <w:bookmarkEnd w:id="819"/>
      <w:r w:rsidRPr="008344F0">
        <w:t>Transmission Quality Measurement Subscription Update</w:t>
      </w:r>
      <w:bookmarkEnd w:id="825"/>
      <w:bookmarkEnd w:id="826"/>
      <w:bookmarkEnd w:id="827"/>
      <w:bookmarkEnd w:id="828"/>
      <w:bookmarkEnd w:id="836"/>
      <w:bookmarkEnd w:id="837"/>
      <w:bookmarkEnd w:id="838"/>
      <w:bookmarkEnd w:id="839"/>
      <w:bookmarkEnd w:id="840"/>
      <w:bookmarkEnd w:id="841"/>
    </w:p>
    <w:p w14:paraId="548A924E" w14:textId="125521E5" w:rsidR="009C7619" w:rsidRDefault="009C7619" w:rsidP="009C7619">
      <w:bookmarkStart w:id="842" w:name="_Toc96843348"/>
      <w:bookmarkStart w:id="843" w:name="_Toc96844323"/>
      <w:bookmarkStart w:id="844" w:name="_Toc100739896"/>
      <w:bookmarkStart w:id="84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846" w:name="_MON_1742556900"/>
    <w:bookmarkEnd w:id="846"/>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25504418"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847" w:name="_Toc160470463"/>
      <w:bookmarkStart w:id="848" w:name="_Toc164873607"/>
      <w:bookmarkStart w:id="849" w:name="_Toc180306227"/>
      <w:bookmarkStart w:id="850" w:name="_Toc195373966"/>
      <w:bookmarkStart w:id="851" w:name="_Toc211878807"/>
      <w:bookmarkStart w:id="852" w:name="_Toc144024138"/>
      <w:bookmarkStart w:id="853" w:name="_Toc148176837"/>
      <w:bookmarkStart w:id="854" w:name="_Toc151379216"/>
      <w:bookmarkStart w:id="855" w:name="_Toc151445398"/>
      <w:bookmarkStart w:id="856" w:name="_Toc214890708"/>
      <w:r w:rsidRPr="008344F0">
        <w:t>5.5.2.</w:t>
      </w:r>
      <w:r>
        <w:t>4</w:t>
      </w:r>
      <w:r w:rsidRPr="008344F0">
        <w:tab/>
      </w:r>
      <w:r w:rsidRPr="008344F0">
        <w:rPr>
          <w:lang w:val="en-US"/>
        </w:rPr>
        <w:t>SDD_TransmissionQualityMeasurement</w:t>
      </w:r>
      <w:r w:rsidRPr="008344F0">
        <w:t>_</w:t>
      </w:r>
      <w:r w:rsidR="009E7382">
        <w:t>Unsubscribe</w:t>
      </w:r>
      <w:bookmarkEnd w:id="847"/>
      <w:bookmarkEnd w:id="848"/>
      <w:bookmarkEnd w:id="849"/>
      <w:bookmarkEnd w:id="850"/>
      <w:bookmarkEnd w:id="851"/>
      <w:bookmarkEnd w:id="856"/>
    </w:p>
    <w:p w14:paraId="5C7478EA" w14:textId="77777777" w:rsidR="0004703B" w:rsidRPr="008344F0" w:rsidRDefault="0004703B" w:rsidP="0004703B">
      <w:pPr>
        <w:pStyle w:val="Heading5"/>
      </w:pPr>
      <w:bookmarkStart w:id="857" w:name="_Toc160470464"/>
      <w:bookmarkStart w:id="858" w:name="_Toc164873608"/>
      <w:bookmarkStart w:id="859" w:name="_Toc180306228"/>
      <w:bookmarkStart w:id="860" w:name="_Toc195373967"/>
      <w:bookmarkStart w:id="861" w:name="_Toc211878808"/>
      <w:bookmarkStart w:id="862" w:name="_Toc214890709"/>
      <w:r w:rsidRPr="008344F0">
        <w:t>5.5.2.</w:t>
      </w:r>
      <w:r>
        <w:t>4</w:t>
      </w:r>
      <w:r w:rsidRPr="008344F0">
        <w:t>.1</w:t>
      </w:r>
      <w:r w:rsidRPr="008344F0">
        <w:tab/>
        <w:t>General</w:t>
      </w:r>
      <w:bookmarkEnd w:id="857"/>
      <w:bookmarkEnd w:id="858"/>
      <w:bookmarkEnd w:id="859"/>
      <w:bookmarkEnd w:id="860"/>
      <w:bookmarkEnd w:id="861"/>
      <w:bookmarkEnd w:id="862"/>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863" w:name="_Toc160470465"/>
      <w:bookmarkStart w:id="864" w:name="_Toc164873609"/>
      <w:bookmarkStart w:id="865" w:name="_Toc180306229"/>
      <w:bookmarkStart w:id="866" w:name="_Toc195373968"/>
      <w:bookmarkStart w:id="867" w:name="_Toc211878809"/>
      <w:bookmarkStart w:id="868" w:name="_Toc214890710"/>
      <w:r w:rsidRPr="008344F0">
        <w:t>5.5.2.</w:t>
      </w:r>
      <w:r w:rsidR="0004703B">
        <w:t>4</w:t>
      </w:r>
      <w:r w:rsidRPr="008344F0">
        <w:t>.</w:t>
      </w:r>
      <w:r w:rsidR="0004703B">
        <w:t>2</w:t>
      </w:r>
      <w:r w:rsidRPr="008344F0">
        <w:tab/>
        <w:t>Transmission Quality Measurement Subscription Deletion</w:t>
      </w:r>
      <w:bookmarkEnd w:id="852"/>
      <w:bookmarkEnd w:id="853"/>
      <w:bookmarkEnd w:id="854"/>
      <w:bookmarkEnd w:id="855"/>
      <w:bookmarkEnd w:id="863"/>
      <w:bookmarkEnd w:id="864"/>
      <w:bookmarkEnd w:id="865"/>
      <w:bookmarkEnd w:id="866"/>
      <w:bookmarkEnd w:id="867"/>
      <w:bookmarkEnd w:id="868"/>
    </w:p>
    <w:p w14:paraId="11C502D5" w14:textId="46CC60A6" w:rsidR="009C7619" w:rsidRPr="00535E7D" w:rsidRDefault="009C7619" w:rsidP="009C7619">
      <w:bookmarkStart w:id="869" w:name="_Toc96843351"/>
      <w:bookmarkStart w:id="870" w:name="_Toc96844326"/>
      <w:bookmarkStart w:id="871" w:name="_Toc100739899"/>
      <w:bookmarkStart w:id="872" w:name="_Toc129252472"/>
      <w:bookmarkEnd w:id="842"/>
      <w:bookmarkEnd w:id="843"/>
      <w:bookmarkEnd w:id="844"/>
      <w:bookmarkEnd w:id="84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873" w:name="_MON_1742561994"/>
    <w:bookmarkEnd w:id="873"/>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25504419"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874" w:name="_Toc144024139"/>
      <w:bookmarkStart w:id="875" w:name="_Toc148176838"/>
      <w:bookmarkStart w:id="876" w:name="_Toc151379217"/>
      <w:bookmarkStart w:id="877" w:name="_Toc151445399"/>
      <w:bookmarkStart w:id="878" w:name="_Toc160470466"/>
      <w:bookmarkStart w:id="879" w:name="_Toc164873610"/>
      <w:bookmarkStart w:id="880" w:name="_Toc180306230"/>
      <w:bookmarkStart w:id="881" w:name="_Toc195373969"/>
      <w:bookmarkStart w:id="882" w:name="_Toc211878810"/>
      <w:bookmarkStart w:id="883" w:name="_Toc214890711"/>
      <w:r w:rsidRPr="008344F0">
        <w:lastRenderedPageBreak/>
        <w:t>5.5.2.</w:t>
      </w:r>
      <w:r w:rsidR="003169C9">
        <w:t>5</w:t>
      </w:r>
      <w:r w:rsidRPr="008344F0">
        <w:tab/>
      </w:r>
      <w:bookmarkEnd w:id="869"/>
      <w:bookmarkEnd w:id="870"/>
      <w:bookmarkEnd w:id="871"/>
      <w:bookmarkEnd w:id="872"/>
      <w:r w:rsidRPr="008344F0">
        <w:rPr>
          <w:lang w:val="en-US"/>
        </w:rPr>
        <w:t>SDD_TransmissionQualityMeasurement</w:t>
      </w:r>
      <w:r w:rsidRPr="008344F0">
        <w:t>_Notify</w:t>
      </w:r>
      <w:bookmarkEnd w:id="874"/>
      <w:bookmarkEnd w:id="875"/>
      <w:bookmarkEnd w:id="876"/>
      <w:bookmarkEnd w:id="877"/>
      <w:bookmarkEnd w:id="878"/>
      <w:bookmarkEnd w:id="879"/>
      <w:bookmarkEnd w:id="880"/>
      <w:bookmarkEnd w:id="881"/>
      <w:bookmarkEnd w:id="882"/>
      <w:bookmarkEnd w:id="883"/>
    </w:p>
    <w:p w14:paraId="02131A13" w14:textId="13B5F691" w:rsidR="008344F0" w:rsidRPr="008344F0" w:rsidRDefault="008344F0" w:rsidP="008344F0">
      <w:pPr>
        <w:pStyle w:val="Heading5"/>
      </w:pPr>
      <w:bookmarkStart w:id="884" w:name="_Toc96843336"/>
      <w:bookmarkStart w:id="885" w:name="_Toc96844311"/>
      <w:bookmarkStart w:id="886" w:name="_Toc100739884"/>
      <w:bookmarkStart w:id="887" w:name="_Toc129252457"/>
      <w:bookmarkStart w:id="888" w:name="_Toc144024140"/>
      <w:bookmarkStart w:id="889" w:name="_Toc148176839"/>
      <w:bookmarkStart w:id="890" w:name="_Toc151379218"/>
      <w:bookmarkStart w:id="891" w:name="_Toc151445400"/>
      <w:bookmarkStart w:id="892" w:name="_Toc160470467"/>
      <w:bookmarkStart w:id="893" w:name="_Toc164873611"/>
      <w:bookmarkStart w:id="894" w:name="_Toc180306231"/>
      <w:bookmarkStart w:id="895" w:name="_Toc195373970"/>
      <w:bookmarkStart w:id="896" w:name="_Toc211878811"/>
      <w:bookmarkStart w:id="897" w:name="_Toc214890712"/>
      <w:r w:rsidRPr="008344F0">
        <w:t>5.5.2.</w:t>
      </w:r>
      <w:r w:rsidR="003169C9">
        <w:t>5</w:t>
      </w:r>
      <w:r w:rsidRPr="008344F0">
        <w:t>.1</w:t>
      </w:r>
      <w:r w:rsidRPr="008344F0">
        <w:tab/>
        <w:t>General</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98" w:name="_Toc96843337"/>
      <w:bookmarkStart w:id="899" w:name="_Toc96844312"/>
      <w:bookmarkStart w:id="900" w:name="_Toc100739885"/>
      <w:bookmarkStart w:id="901" w:name="_Toc129252458"/>
      <w:bookmarkStart w:id="902" w:name="_Toc144024141"/>
      <w:bookmarkStart w:id="903" w:name="_Toc148176840"/>
      <w:bookmarkStart w:id="904" w:name="_Toc151379219"/>
      <w:bookmarkStart w:id="905" w:name="_Toc151445401"/>
      <w:bookmarkStart w:id="906" w:name="_Toc160470468"/>
      <w:bookmarkStart w:id="907" w:name="_Toc164873612"/>
      <w:bookmarkStart w:id="908" w:name="_Toc180306232"/>
      <w:bookmarkStart w:id="909" w:name="_Toc195373971"/>
      <w:bookmarkStart w:id="910" w:name="_Toc211878812"/>
      <w:bookmarkStart w:id="911" w:name="_Toc214890713"/>
      <w:r w:rsidRPr="008344F0">
        <w:t>5.5.2.</w:t>
      </w:r>
      <w:r w:rsidR="003169C9">
        <w:t>5</w:t>
      </w:r>
      <w:r w:rsidRPr="008344F0">
        <w:t>.2</w:t>
      </w:r>
      <w:r w:rsidRPr="008344F0">
        <w:tab/>
      </w:r>
      <w:bookmarkEnd w:id="898"/>
      <w:bookmarkEnd w:id="899"/>
      <w:bookmarkEnd w:id="900"/>
      <w:bookmarkEnd w:id="901"/>
      <w:r w:rsidRPr="008344F0">
        <w:t xml:space="preserve">Transmission Quality Measurement </w:t>
      </w:r>
      <w:r w:rsidRPr="008344F0">
        <w:rPr>
          <w:lang w:val="en-US"/>
        </w:rPr>
        <w:t>Notification</w:t>
      </w:r>
      <w:bookmarkEnd w:id="902"/>
      <w:bookmarkEnd w:id="903"/>
      <w:bookmarkEnd w:id="904"/>
      <w:bookmarkEnd w:id="905"/>
      <w:bookmarkEnd w:id="906"/>
      <w:bookmarkEnd w:id="907"/>
      <w:bookmarkEnd w:id="908"/>
      <w:bookmarkEnd w:id="909"/>
      <w:bookmarkEnd w:id="910"/>
      <w:bookmarkEnd w:id="911"/>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912" w:name="_MON_1742563221"/>
    <w:bookmarkEnd w:id="912"/>
    <w:p w14:paraId="337017AA" w14:textId="13DA1C36" w:rsidR="00A23E50" w:rsidRPr="00535E7D" w:rsidRDefault="00E35F1E" w:rsidP="00A23E50">
      <w:pPr>
        <w:pStyle w:val="TH"/>
      </w:pPr>
      <w:r w:rsidRPr="00535E7D">
        <w:object w:dxaOrig="9620" w:dyaOrig="2749" w14:anchorId="15ECBDD9">
          <v:shape id="_x0000_i1051" type="#_x0000_t75" style="width:480pt;height:137.2pt" o:ole="">
            <v:imagedata r:id="rId61" o:title=""/>
          </v:shape>
          <o:OLEObject Type="Embed" ProgID="Word.Document.8" ShapeID="_x0000_i1051" DrawAspect="Content" ObjectID="_1825504420"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913" w:name="_Toc180306233"/>
      <w:bookmarkStart w:id="914" w:name="_Toc195373972"/>
      <w:bookmarkStart w:id="915" w:name="_Toc211878813"/>
      <w:bookmarkStart w:id="916" w:name="_Toc214890714"/>
      <w:r w:rsidRPr="008344F0">
        <w:t>5</w:t>
      </w:r>
      <w:r w:rsidRPr="00950EA7">
        <w:t>.5.2.</w:t>
      </w:r>
      <w:r>
        <w:t>6</w:t>
      </w:r>
      <w:r w:rsidRPr="00950EA7">
        <w:tab/>
      </w:r>
      <w:r w:rsidRPr="00464BF0">
        <w:t>SDD_TransmissionQualityMeasurement</w:t>
      </w:r>
      <w:r w:rsidRPr="00950EA7">
        <w:t>_</w:t>
      </w:r>
      <w:r>
        <w:t>Query</w:t>
      </w:r>
      <w:bookmarkEnd w:id="913"/>
      <w:bookmarkEnd w:id="914"/>
      <w:bookmarkEnd w:id="915"/>
      <w:bookmarkEnd w:id="916"/>
    </w:p>
    <w:p w14:paraId="62BA7B36" w14:textId="5B7A8FF7" w:rsidR="00245872" w:rsidRPr="00950EA7" w:rsidRDefault="00245872" w:rsidP="00245872">
      <w:pPr>
        <w:pStyle w:val="Heading5"/>
      </w:pPr>
      <w:bookmarkStart w:id="917" w:name="_Toc144024143"/>
      <w:bookmarkStart w:id="918" w:name="_Toc148176842"/>
      <w:bookmarkStart w:id="919" w:name="_Toc151379221"/>
      <w:bookmarkStart w:id="920" w:name="_Toc151445403"/>
      <w:bookmarkStart w:id="921" w:name="_Toc160470470"/>
      <w:bookmarkStart w:id="922" w:name="_Toc164873614"/>
      <w:bookmarkStart w:id="923" w:name="_Toc180306234"/>
      <w:bookmarkStart w:id="924" w:name="_Toc195373973"/>
      <w:bookmarkStart w:id="925" w:name="_Toc211878814"/>
      <w:bookmarkStart w:id="926" w:name="_Toc214890715"/>
      <w:r w:rsidRPr="00950EA7">
        <w:t>5.5.2.</w:t>
      </w:r>
      <w:r w:rsidR="002227CA">
        <w:t>6</w:t>
      </w:r>
      <w:r w:rsidRPr="00950EA7">
        <w:t>.1</w:t>
      </w:r>
      <w:r w:rsidRPr="00950EA7">
        <w:tab/>
        <w:t>General</w:t>
      </w:r>
      <w:bookmarkEnd w:id="917"/>
      <w:bookmarkEnd w:id="918"/>
      <w:bookmarkEnd w:id="919"/>
      <w:bookmarkEnd w:id="920"/>
      <w:bookmarkEnd w:id="921"/>
      <w:bookmarkEnd w:id="922"/>
      <w:bookmarkEnd w:id="923"/>
      <w:bookmarkEnd w:id="924"/>
      <w:bookmarkEnd w:id="925"/>
      <w:bookmarkEnd w:id="926"/>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927" w:name="_Toc144024144"/>
      <w:bookmarkStart w:id="928" w:name="_Toc148176843"/>
      <w:bookmarkStart w:id="929" w:name="_Toc151379222"/>
      <w:bookmarkStart w:id="930" w:name="_Toc151445404"/>
      <w:bookmarkStart w:id="931" w:name="_Toc160470471"/>
      <w:bookmarkStart w:id="932" w:name="_Toc164873615"/>
      <w:bookmarkStart w:id="933" w:name="_Toc180306235"/>
      <w:bookmarkStart w:id="934" w:name="_Toc195373974"/>
      <w:bookmarkStart w:id="935" w:name="_Toc211878815"/>
      <w:bookmarkStart w:id="936" w:name="_Toc214890716"/>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927"/>
      <w:bookmarkEnd w:id="928"/>
      <w:bookmarkEnd w:id="929"/>
      <w:bookmarkEnd w:id="930"/>
      <w:bookmarkEnd w:id="931"/>
      <w:bookmarkEnd w:id="932"/>
      <w:bookmarkEnd w:id="933"/>
      <w:bookmarkEnd w:id="934"/>
      <w:bookmarkEnd w:id="935"/>
      <w:bookmarkEnd w:id="93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937" w:name="_MON_1759252638"/>
    <w:bookmarkEnd w:id="937"/>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25504421"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938" w:name="_Toc144024145"/>
      <w:r w:rsidRPr="004D3578">
        <w:br w:type="page"/>
      </w:r>
      <w:bookmarkStart w:id="939" w:name="_Toc148176844"/>
      <w:bookmarkStart w:id="940" w:name="_Toc151379223"/>
      <w:bookmarkStart w:id="941" w:name="_Toc151445405"/>
      <w:bookmarkStart w:id="942" w:name="_Toc160470472"/>
      <w:bookmarkStart w:id="943" w:name="_Toc164873616"/>
      <w:bookmarkStart w:id="944" w:name="_Toc180306236"/>
      <w:bookmarkStart w:id="945" w:name="_Toc195373975"/>
      <w:bookmarkStart w:id="946" w:name="_Toc211878816"/>
      <w:bookmarkStart w:id="947" w:name="_Toc214890717"/>
      <w:r w:rsidRPr="00D46D17">
        <w:lastRenderedPageBreak/>
        <w:t>5.6</w:t>
      </w:r>
      <w:r w:rsidRPr="00D46D17">
        <w:tab/>
        <w:t>SDD_PolicyConfiguration</w:t>
      </w:r>
      <w:bookmarkEnd w:id="939"/>
      <w:bookmarkEnd w:id="940"/>
      <w:bookmarkEnd w:id="941"/>
      <w:bookmarkEnd w:id="942"/>
      <w:bookmarkEnd w:id="943"/>
      <w:bookmarkEnd w:id="944"/>
      <w:bookmarkEnd w:id="945"/>
      <w:bookmarkEnd w:id="946"/>
      <w:bookmarkEnd w:id="947"/>
    </w:p>
    <w:p w14:paraId="1CD8DAB0" w14:textId="77777777" w:rsidR="00702293" w:rsidRPr="00D46D17" w:rsidRDefault="00702293" w:rsidP="00702293">
      <w:pPr>
        <w:pStyle w:val="Heading3"/>
      </w:pPr>
      <w:bookmarkStart w:id="948" w:name="_Toc148176845"/>
      <w:bookmarkStart w:id="949" w:name="_Toc151379224"/>
      <w:bookmarkStart w:id="950" w:name="_Toc151445406"/>
      <w:bookmarkStart w:id="951" w:name="_Toc160470473"/>
      <w:bookmarkStart w:id="952" w:name="_Toc164873617"/>
      <w:bookmarkStart w:id="953" w:name="_Toc180306237"/>
      <w:bookmarkStart w:id="954" w:name="_Toc195373976"/>
      <w:bookmarkStart w:id="955" w:name="_Toc211878817"/>
      <w:bookmarkStart w:id="956" w:name="_Toc214890718"/>
      <w:r w:rsidRPr="00D46D17">
        <w:t>5.6.1</w:t>
      </w:r>
      <w:r w:rsidRPr="00D46D17">
        <w:tab/>
        <w:t>Service Description</w:t>
      </w:r>
      <w:bookmarkEnd w:id="948"/>
      <w:bookmarkEnd w:id="949"/>
      <w:bookmarkEnd w:id="950"/>
      <w:bookmarkEnd w:id="951"/>
      <w:bookmarkEnd w:id="952"/>
      <w:bookmarkEnd w:id="953"/>
      <w:bookmarkEnd w:id="954"/>
      <w:bookmarkEnd w:id="955"/>
      <w:bookmarkEnd w:id="956"/>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957" w:name="_Toc148176846"/>
      <w:bookmarkStart w:id="958" w:name="_Toc151379225"/>
      <w:bookmarkStart w:id="959" w:name="_Toc151445407"/>
      <w:bookmarkStart w:id="960" w:name="_Toc160470474"/>
      <w:bookmarkStart w:id="961" w:name="_Toc164873618"/>
      <w:bookmarkStart w:id="962" w:name="_Toc180306238"/>
      <w:bookmarkStart w:id="963" w:name="_Toc195373977"/>
      <w:bookmarkStart w:id="964" w:name="_Toc211878818"/>
      <w:bookmarkStart w:id="965" w:name="_Toc214890719"/>
      <w:r w:rsidRPr="00D46D17">
        <w:t>5.6.2</w:t>
      </w:r>
      <w:r w:rsidRPr="00D46D17">
        <w:tab/>
        <w:t>Service Operations</w:t>
      </w:r>
      <w:bookmarkEnd w:id="957"/>
      <w:bookmarkEnd w:id="958"/>
      <w:bookmarkEnd w:id="959"/>
      <w:bookmarkEnd w:id="960"/>
      <w:bookmarkEnd w:id="961"/>
      <w:bookmarkEnd w:id="962"/>
      <w:bookmarkEnd w:id="963"/>
      <w:bookmarkEnd w:id="964"/>
      <w:bookmarkEnd w:id="965"/>
    </w:p>
    <w:p w14:paraId="329D1278" w14:textId="77777777" w:rsidR="00702293" w:rsidRPr="00D46D17" w:rsidRDefault="00702293" w:rsidP="00702293">
      <w:pPr>
        <w:pStyle w:val="Heading4"/>
      </w:pPr>
      <w:bookmarkStart w:id="966" w:name="_Toc148176847"/>
      <w:bookmarkStart w:id="967" w:name="_Toc151379226"/>
      <w:bookmarkStart w:id="968" w:name="_Toc151445408"/>
      <w:bookmarkStart w:id="969" w:name="_Toc160470475"/>
      <w:bookmarkStart w:id="970" w:name="_Toc164873619"/>
      <w:bookmarkStart w:id="971" w:name="_Toc180306239"/>
      <w:bookmarkStart w:id="972" w:name="_Toc195373978"/>
      <w:bookmarkStart w:id="973" w:name="_Toc211878819"/>
      <w:bookmarkStart w:id="974" w:name="_Toc214890720"/>
      <w:r w:rsidRPr="00D46D17">
        <w:t>5.6.2.1</w:t>
      </w:r>
      <w:r w:rsidRPr="00D46D17">
        <w:tab/>
        <w:t>Introduction</w:t>
      </w:r>
      <w:bookmarkEnd w:id="966"/>
      <w:bookmarkEnd w:id="967"/>
      <w:bookmarkEnd w:id="968"/>
      <w:bookmarkEnd w:id="969"/>
      <w:bookmarkEnd w:id="970"/>
      <w:bookmarkEnd w:id="971"/>
      <w:bookmarkEnd w:id="972"/>
      <w:bookmarkEnd w:id="973"/>
      <w:bookmarkEnd w:id="974"/>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975" w:name="_Toc148176848"/>
      <w:bookmarkStart w:id="976" w:name="_Toc151379227"/>
      <w:bookmarkStart w:id="977" w:name="_Toc151445409"/>
      <w:bookmarkStart w:id="978" w:name="_Toc160470476"/>
      <w:bookmarkStart w:id="979" w:name="_Toc164873620"/>
      <w:bookmarkStart w:id="980" w:name="_Toc180306240"/>
      <w:bookmarkStart w:id="981" w:name="_Toc195373979"/>
      <w:bookmarkStart w:id="982" w:name="_Toc211878820"/>
      <w:bookmarkStart w:id="983" w:name="_Toc214890721"/>
      <w:r w:rsidRPr="00D46D17">
        <w:t>5.6.2.2</w:t>
      </w:r>
      <w:r w:rsidRPr="00D46D17">
        <w:tab/>
        <w:t>SDD_PolicyConfiguration_Create</w:t>
      </w:r>
      <w:bookmarkEnd w:id="975"/>
      <w:bookmarkEnd w:id="976"/>
      <w:bookmarkEnd w:id="977"/>
      <w:bookmarkEnd w:id="978"/>
      <w:bookmarkEnd w:id="979"/>
      <w:bookmarkEnd w:id="980"/>
      <w:bookmarkEnd w:id="981"/>
      <w:bookmarkEnd w:id="982"/>
      <w:bookmarkEnd w:id="983"/>
    </w:p>
    <w:p w14:paraId="4E424D42" w14:textId="77777777" w:rsidR="00702293" w:rsidRPr="00D46D17" w:rsidRDefault="00702293" w:rsidP="00702293">
      <w:pPr>
        <w:pStyle w:val="Heading5"/>
      </w:pPr>
      <w:bookmarkStart w:id="984" w:name="_Toc148176849"/>
      <w:bookmarkStart w:id="985" w:name="_Toc151379228"/>
      <w:bookmarkStart w:id="986" w:name="_Toc151445410"/>
      <w:bookmarkStart w:id="987" w:name="_Toc160470477"/>
      <w:bookmarkStart w:id="988" w:name="_Toc164873621"/>
      <w:bookmarkStart w:id="989" w:name="_Toc180306241"/>
      <w:bookmarkStart w:id="990" w:name="_Toc195373980"/>
      <w:bookmarkStart w:id="991" w:name="_Toc211878821"/>
      <w:bookmarkStart w:id="992" w:name="_Toc214890722"/>
      <w:r w:rsidRPr="00D46D17">
        <w:t>5.6.2.2.1</w:t>
      </w:r>
      <w:r w:rsidRPr="00D46D17">
        <w:tab/>
        <w:t>General</w:t>
      </w:r>
      <w:bookmarkEnd w:id="984"/>
      <w:bookmarkEnd w:id="985"/>
      <w:bookmarkEnd w:id="986"/>
      <w:bookmarkEnd w:id="987"/>
      <w:bookmarkEnd w:id="988"/>
      <w:bookmarkEnd w:id="989"/>
      <w:bookmarkEnd w:id="990"/>
      <w:bookmarkEnd w:id="991"/>
      <w:bookmarkEnd w:id="992"/>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993" w:name="_Toc148176850"/>
      <w:bookmarkStart w:id="994" w:name="_Toc151379229"/>
      <w:bookmarkStart w:id="995" w:name="_Toc151445411"/>
      <w:bookmarkStart w:id="996" w:name="_Toc160470478"/>
      <w:bookmarkStart w:id="997" w:name="_Toc164873622"/>
      <w:bookmarkStart w:id="998" w:name="_Toc180306242"/>
      <w:bookmarkStart w:id="999" w:name="_Toc195373981"/>
      <w:bookmarkStart w:id="1000" w:name="_Toc211878822"/>
      <w:bookmarkStart w:id="1001" w:name="_Toc214890723"/>
      <w:r w:rsidRPr="00D46D17">
        <w:t>5.6.2.2.2</w:t>
      </w:r>
      <w:r w:rsidRPr="00D46D17">
        <w:tab/>
        <w:t>Policy Configuration Creation</w:t>
      </w:r>
      <w:bookmarkEnd w:id="993"/>
      <w:bookmarkEnd w:id="994"/>
      <w:bookmarkEnd w:id="995"/>
      <w:bookmarkEnd w:id="996"/>
      <w:bookmarkEnd w:id="997"/>
      <w:bookmarkEnd w:id="998"/>
      <w:bookmarkEnd w:id="999"/>
      <w:bookmarkEnd w:id="1000"/>
      <w:bookmarkEnd w:id="1001"/>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1002" w:name="MCCQCTEMPBM_00000338"/>
    <w:bookmarkStart w:id="1003" w:name="_MON_1756650394"/>
    <w:bookmarkEnd w:id="1003"/>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25504422" r:id="rId66">
            <o:FieldCodes>\s</o:FieldCodes>
          </o:OLEObject>
        </w:object>
      </w:r>
    </w:p>
    <w:bookmarkEnd w:id="1002"/>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1004" w:name="_Hlk146037422"/>
      <w:r w:rsidRPr="00D46D17">
        <w:t>PolicyConfig</w:t>
      </w:r>
      <w:bookmarkEnd w:id="1004"/>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1005" w:name="_Toc148176851"/>
      <w:bookmarkStart w:id="1006" w:name="_Toc151379230"/>
      <w:bookmarkStart w:id="1007" w:name="_Toc151445412"/>
      <w:bookmarkStart w:id="1008" w:name="_Toc160470479"/>
      <w:bookmarkStart w:id="1009" w:name="_Toc164873623"/>
      <w:bookmarkStart w:id="1010" w:name="_Toc180306243"/>
      <w:bookmarkStart w:id="1011" w:name="_Toc195373982"/>
      <w:bookmarkStart w:id="1012" w:name="_Toc211878823"/>
      <w:bookmarkStart w:id="1013" w:name="_Toc214890724"/>
      <w:r w:rsidRPr="00D46D17">
        <w:t>5.6.2.3</w:t>
      </w:r>
      <w:r w:rsidRPr="00D46D17">
        <w:tab/>
        <w:t>SDD_PolicyConfiguration_Update</w:t>
      </w:r>
      <w:bookmarkEnd w:id="1005"/>
      <w:bookmarkEnd w:id="1006"/>
      <w:bookmarkEnd w:id="1007"/>
      <w:bookmarkEnd w:id="1008"/>
      <w:bookmarkEnd w:id="1009"/>
      <w:bookmarkEnd w:id="1010"/>
      <w:bookmarkEnd w:id="1011"/>
      <w:bookmarkEnd w:id="1012"/>
      <w:bookmarkEnd w:id="1013"/>
    </w:p>
    <w:p w14:paraId="26D575C2" w14:textId="77777777" w:rsidR="00702293" w:rsidRPr="00D46D17" w:rsidRDefault="00702293" w:rsidP="00702293">
      <w:pPr>
        <w:pStyle w:val="Heading5"/>
      </w:pPr>
      <w:bookmarkStart w:id="1014" w:name="_Toc148176852"/>
      <w:bookmarkStart w:id="1015" w:name="_Toc151379231"/>
      <w:bookmarkStart w:id="1016" w:name="_Toc151445413"/>
      <w:bookmarkStart w:id="1017" w:name="_Toc160470480"/>
      <w:bookmarkStart w:id="1018" w:name="_Toc164873624"/>
      <w:bookmarkStart w:id="1019" w:name="_Toc180306244"/>
      <w:bookmarkStart w:id="1020" w:name="_Toc195373983"/>
      <w:bookmarkStart w:id="1021" w:name="_Toc211878824"/>
      <w:bookmarkStart w:id="1022" w:name="_Toc214890725"/>
      <w:r w:rsidRPr="00D46D17">
        <w:t>5.6.2.3.1</w:t>
      </w:r>
      <w:r w:rsidRPr="00D46D17">
        <w:tab/>
        <w:t>General</w:t>
      </w:r>
      <w:bookmarkEnd w:id="1014"/>
      <w:bookmarkEnd w:id="1015"/>
      <w:bookmarkEnd w:id="1016"/>
      <w:bookmarkEnd w:id="1017"/>
      <w:bookmarkEnd w:id="1018"/>
      <w:bookmarkEnd w:id="1019"/>
      <w:bookmarkEnd w:id="1020"/>
      <w:bookmarkEnd w:id="1021"/>
      <w:bookmarkEnd w:id="1022"/>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023" w:name="_Toc148176853"/>
      <w:bookmarkStart w:id="1024" w:name="_Toc151379232"/>
      <w:bookmarkStart w:id="1025" w:name="_Toc151445414"/>
      <w:bookmarkStart w:id="1026" w:name="_Toc160470481"/>
      <w:bookmarkStart w:id="1027" w:name="_Toc164873625"/>
      <w:bookmarkStart w:id="1028" w:name="_Toc180306245"/>
      <w:bookmarkStart w:id="1029" w:name="_Toc195373984"/>
      <w:bookmarkStart w:id="1030" w:name="_Toc211878825"/>
      <w:bookmarkStart w:id="1031" w:name="_Toc214890726"/>
      <w:r w:rsidRPr="00D46D17">
        <w:t>5.6.2.3.2</w:t>
      </w:r>
      <w:r w:rsidRPr="00D46D17">
        <w:tab/>
        <w:t>Policy Configuration Update</w:t>
      </w:r>
      <w:bookmarkEnd w:id="1023"/>
      <w:bookmarkEnd w:id="1024"/>
      <w:bookmarkEnd w:id="1025"/>
      <w:bookmarkEnd w:id="1026"/>
      <w:bookmarkEnd w:id="1027"/>
      <w:bookmarkEnd w:id="1028"/>
      <w:bookmarkEnd w:id="1029"/>
      <w:bookmarkEnd w:id="1030"/>
      <w:bookmarkEnd w:id="103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25504423"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032" w:name="_Toc148176854"/>
      <w:bookmarkStart w:id="1033" w:name="_Toc151379233"/>
      <w:bookmarkStart w:id="1034" w:name="_Toc151445415"/>
      <w:bookmarkStart w:id="1035" w:name="_Toc160470482"/>
      <w:bookmarkStart w:id="1036" w:name="_Toc164873626"/>
      <w:bookmarkStart w:id="1037" w:name="_Toc180306246"/>
      <w:bookmarkStart w:id="1038" w:name="_Toc195373985"/>
      <w:bookmarkStart w:id="1039" w:name="_Toc211878826"/>
      <w:bookmarkStart w:id="1040" w:name="_Toc214890727"/>
      <w:r w:rsidRPr="00D46D17">
        <w:t>5.6.2.4</w:t>
      </w:r>
      <w:r w:rsidRPr="00D46D17">
        <w:tab/>
        <w:t>SDD_PolicyConfiguration_Delete</w:t>
      </w:r>
      <w:bookmarkEnd w:id="1032"/>
      <w:bookmarkEnd w:id="1033"/>
      <w:bookmarkEnd w:id="1034"/>
      <w:bookmarkEnd w:id="1035"/>
      <w:bookmarkEnd w:id="1036"/>
      <w:bookmarkEnd w:id="1037"/>
      <w:bookmarkEnd w:id="1038"/>
      <w:bookmarkEnd w:id="1039"/>
      <w:bookmarkEnd w:id="1040"/>
    </w:p>
    <w:p w14:paraId="413B8FEB" w14:textId="77777777" w:rsidR="00702293" w:rsidRPr="00D46D17" w:rsidRDefault="00702293" w:rsidP="00702293">
      <w:pPr>
        <w:pStyle w:val="Heading5"/>
      </w:pPr>
      <w:bookmarkStart w:id="1041" w:name="_Toc148176855"/>
      <w:bookmarkStart w:id="1042" w:name="_Toc151379234"/>
      <w:bookmarkStart w:id="1043" w:name="_Toc151445416"/>
      <w:bookmarkStart w:id="1044" w:name="_Toc160470483"/>
      <w:bookmarkStart w:id="1045" w:name="_Toc164873627"/>
      <w:bookmarkStart w:id="1046" w:name="_Toc180306247"/>
      <w:bookmarkStart w:id="1047" w:name="_Toc195373986"/>
      <w:bookmarkStart w:id="1048" w:name="_Toc211878827"/>
      <w:bookmarkStart w:id="1049" w:name="_Toc214890728"/>
      <w:r w:rsidRPr="00D46D17">
        <w:t>5.6.2.4.1</w:t>
      </w:r>
      <w:r w:rsidRPr="00D46D17">
        <w:tab/>
        <w:t>General</w:t>
      </w:r>
      <w:bookmarkEnd w:id="1041"/>
      <w:bookmarkEnd w:id="1042"/>
      <w:bookmarkEnd w:id="1043"/>
      <w:bookmarkEnd w:id="1044"/>
      <w:bookmarkEnd w:id="1045"/>
      <w:bookmarkEnd w:id="1046"/>
      <w:bookmarkEnd w:id="1047"/>
      <w:bookmarkEnd w:id="1048"/>
      <w:bookmarkEnd w:id="1049"/>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050" w:name="_Toc148176856"/>
      <w:bookmarkStart w:id="1051" w:name="_Toc151379235"/>
      <w:bookmarkStart w:id="1052" w:name="_Toc151445417"/>
      <w:bookmarkStart w:id="1053" w:name="_Toc160470484"/>
      <w:bookmarkStart w:id="1054" w:name="_Toc164873628"/>
      <w:bookmarkStart w:id="1055" w:name="_Toc180306248"/>
      <w:bookmarkStart w:id="1056" w:name="_Toc195373987"/>
      <w:bookmarkStart w:id="1057" w:name="_Toc211878828"/>
      <w:bookmarkStart w:id="1058" w:name="_Toc214890729"/>
      <w:r w:rsidRPr="00D46D17">
        <w:t>5.6.2.4.2</w:t>
      </w:r>
      <w:r w:rsidRPr="00D46D17">
        <w:tab/>
        <w:t>Policy Configuration Deletion</w:t>
      </w:r>
      <w:bookmarkEnd w:id="1050"/>
      <w:bookmarkEnd w:id="1051"/>
      <w:bookmarkEnd w:id="1052"/>
      <w:bookmarkEnd w:id="1053"/>
      <w:bookmarkEnd w:id="1054"/>
      <w:bookmarkEnd w:id="1055"/>
      <w:bookmarkEnd w:id="1056"/>
      <w:bookmarkEnd w:id="1057"/>
      <w:bookmarkEnd w:id="1058"/>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25504424"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059" w:name="_Toc180306249"/>
      <w:bookmarkStart w:id="1060" w:name="_Toc195373988"/>
      <w:bookmarkStart w:id="1061" w:name="_Toc211878829"/>
      <w:bookmarkStart w:id="1062" w:name="_Toc214890730"/>
      <w:r w:rsidR="00656BB9">
        <w:lastRenderedPageBreak/>
        <w:t>5.7</w:t>
      </w:r>
      <w:r w:rsidR="00656BB9" w:rsidRPr="00D46D17">
        <w:tab/>
      </w:r>
      <w:r w:rsidR="00656BB9">
        <w:t>SDD_BDT</w:t>
      </w:r>
      <w:bookmarkEnd w:id="1059"/>
      <w:bookmarkEnd w:id="1060"/>
      <w:bookmarkEnd w:id="1061"/>
      <w:bookmarkEnd w:id="1062"/>
    </w:p>
    <w:p w14:paraId="64504B12" w14:textId="77777777" w:rsidR="00656BB9" w:rsidRPr="00D46D17" w:rsidRDefault="00656BB9" w:rsidP="00656BB9">
      <w:pPr>
        <w:pStyle w:val="Heading3"/>
      </w:pPr>
      <w:bookmarkStart w:id="1063" w:name="_Toc180306250"/>
      <w:bookmarkStart w:id="1064" w:name="_Toc195373989"/>
      <w:bookmarkStart w:id="1065" w:name="_Toc211878830"/>
      <w:bookmarkStart w:id="1066" w:name="_Toc214890731"/>
      <w:r>
        <w:t>5.7</w:t>
      </w:r>
      <w:r w:rsidRPr="00D46D17">
        <w:t>.1</w:t>
      </w:r>
      <w:r w:rsidRPr="00D46D17">
        <w:tab/>
        <w:t>Service Description</w:t>
      </w:r>
      <w:bookmarkEnd w:id="1063"/>
      <w:bookmarkEnd w:id="1064"/>
      <w:bookmarkEnd w:id="1065"/>
      <w:bookmarkEnd w:id="1066"/>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067" w:name="_Toc180306251"/>
      <w:bookmarkStart w:id="1068" w:name="_Toc195373990"/>
      <w:bookmarkStart w:id="1069" w:name="_Toc211878831"/>
      <w:bookmarkStart w:id="1070" w:name="_Toc214890732"/>
      <w:r>
        <w:t>5.7</w:t>
      </w:r>
      <w:r w:rsidRPr="00D46D17">
        <w:t>.2</w:t>
      </w:r>
      <w:r w:rsidRPr="00D46D17">
        <w:tab/>
        <w:t>Service Operations</w:t>
      </w:r>
      <w:bookmarkEnd w:id="1067"/>
      <w:bookmarkEnd w:id="1068"/>
      <w:bookmarkEnd w:id="1069"/>
      <w:bookmarkEnd w:id="1070"/>
    </w:p>
    <w:p w14:paraId="77EE43AB" w14:textId="77777777" w:rsidR="00656BB9" w:rsidRPr="00D46D17" w:rsidRDefault="00656BB9" w:rsidP="00656BB9">
      <w:pPr>
        <w:pStyle w:val="Heading4"/>
      </w:pPr>
      <w:bookmarkStart w:id="1071" w:name="_Toc180306252"/>
      <w:bookmarkStart w:id="1072" w:name="_Toc195373991"/>
      <w:bookmarkStart w:id="1073" w:name="_Toc211878832"/>
      <w:bookmarkStart w:id="1074" w:name="_Toc214890733"/>
      <w:r>
        <w:t>5.7</w:t>
      </w:r>
      <w:r w:rsidRPr="00D46D17">
        <w:t>.2.1</w:t>
      </w:r>
      <w:r w:rsidRPr="00D46D17">
        <w:tab/>
        <w:t>Introduction</w:t>
      </w:r>
      <w:bookmarkEnd w:id="1071"/>
      <w:bookmarkEnd w:id="1072"/>
      <w:bookmarkEnd w:id="1073"/>
      <w:bookmarkEnd w:id="1074"/>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075" w:name="_Toc180306253"/>
      <w:bookmarkStart w:id="1076" w:name="_Toc195373992"/>
      <w:bookmarkStart w:id="1077" w:name="_Toc211878833"/>
      <w:bookmarkStart w:id="1078" w:name="_Toc214890734"/>
      <w:r>
        <w:t>5.7</w:t>
      </w:r>
      <w:r w:rsidRPr="00D46D17">
        <w:t>.2.2</w:t>
      </w:r>
      <w:r w:rsidRPr="00D46D17">
        <w:tab/>
      </w:r>
      <w:r>
        <w:t>SDD_BDT</w:t>
      </w:r>
      <w:r w:rsidRPr="00D46D17">
        <w:t>_</w:t>
      </w:r>
      <w:r>
        <w:t>Subscribe</w:t>
      </w:r>
      <w:bookmarkEnd w:id="1075"/>
      <w:bookmarkEnd w:id="1076"/>
      <w:bookmarkEnd w:id="1077"/>
      <w:bookmarkEnd w:id="1078"/>
    </w:p>
    <w:p w14:paraId="79316A64" w14:textId="77777777" w:rsidR="00656BB9" w:rsidRPr="00D46D17" w:rsidRDefault="00656BB9" w:rsidP="00656BB9">
      <w:pPr>
        <w:pStyle w:val="Heading5"/>
      </w:pPr>
      <w:bookmarkStart w:id="1079" w:name="_Toc180306254"/>
      <w:bookmarkStart w:id="1080" w:name="_Toc195373993"/>
      <w:bookmarkStart w:id="1081" w:name="_Toc211878834"/>
      <w:bookmarkStart w:id="1082" w:name="_Toc214890735"/>
      <w:r>
        <w:t>5.7</w:t>
      </w:r>
      <w:r w:rsidRPr="00D46D17">
        <w:t>.2.2.1</w:t>
      </w:r>
      <w:r w:rsidRPr="00D46D17">
        <w:tab/>
        <w:t>General</w:t>
      </w:r>
      <w:bookmarkEnd w:id="1079"/>
      <w:bookmarkEnd w:id="1080"/>
      <w:bookmarkEnd w:id="1081"/>
      <w:bookmarkEnd w:id="1082"/>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083" w:name="_Toc180306255"/>
      <w:bookmarkStart w:id="1084" w:name="_Toc195373994"/>
      <w:bookmarkStart w:id="1085" w:name="_Toc211878835"/>
      <w:bookmarkStart w:id="1086" w:name="_Toc214890736"/>
      <w:r>
        <w:t>5.7</w:t>
      </w:r>
      <w:r w:rsidRPr="00D46D17">
        <w:t>.2.2.2</w:t>
      </w:r>
      <w:r w:rsidRPr="00D46D17">
        <w:tab/>
      </w:r>
      <w:r>
        <w:t>BDT Subscription</w:t>
      </w:r>
      <w:r w:rsidRPr="00A3407F">
        <w:t xml:space="preserve"> </w:t>
      </w:r>
      <w:r>
        <w:t>Creation</w:t>
      </w:r>
      <w:bookmarkEnd w:id="1083"/>
      <w:bookmarkEnd w:id="1084"/>
      <w:bookmarkEnd w:id="1085"/>
      <w:bookmarkEnd w:id="1086"/>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1087" w:name="_MON_1790651302"/>
    <w:bookmarkEnd w:id="1087"/>
    <w:p w14:paraId="29BE1AD2" w14:textId="77777777" w:rsidR="00656BB9" w:rsidRPr="00D46D17" w:rsidRDefault="00656BB9" w:rsidP="00656BB9">
      <w:pPr>
        <w:pStyle w:val="TF"/>
      </w:pPr>
      <w:r w:rsidRPr="00D46D17">
        <w:object w:dxaOrig="9620" w:dyaOrig="2508" w14:anchorId="53DBE289">
          <v:shape id="_x0000_i1056" type="#_x0000_t75" style="width:481.6pt;height:125.2pt" o:ole="">
            <v:imagedata r:id="rId71" o:title=""/>
          </v:shape>
          <o:OLEObject Type="Embed" ProgID="Word.Document.8" ShapeID="_x0000_i1056" DrawAspect="Content" ObjectID="_1825504425"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088" w:name="_Toc180306256"/>
      <w:bookmarkStart w:id="1089" w:name="_Toc195373995"/>
      <w:bookmarkStart w:id="1090" w:name="_Toc211878836"/>
      <w:bookmarkStart w:id="1091" w:name="_Toc214890737"/>
      <w:r>
        <w:t>5.7</w:t>
      </w:r>
      <w:r w:rsidRPr="00D46D17">
        <w:t>.2.3</w:t>
      </w:r>
      <w:r w:rsidRPr="00D46D17">
        <w:tab/>
      </w:r>
      <w:r>
        <w:t>SDD_BDT</w:t>
      </w:r>
      <w:r w:rsidRPr="00D46D17">
        <w:t>_Update</w:t>
      </w:r>
      <w:bookmarkEnd w:id="1088"/>
      <w:bookmarkEnd w:id="1089"/>
      <w:bookmarkEnd w:id="1090"/>
      <w:bookmarkEnd w:id="1091"/>
    </w:p>
    <w:p w14:paraId="500D3E3E" w14:textId="77777777" w:rsidR="00656BB9" w:rsidRPr="00D46D17" w:rsidRDefault="00656BB9" w:rsidP="00656BB9">
      <w:pPr>
        <w:pStyle w:val="Heading5"/>
      </w:pPr>
      <w:bookmarkStart w:id="1092" w:name="_Toc180306257"/>
      <w:bookmarkStart w:id="1093" w:name="_Toc195373996"/>
      <w:bookmarkStart w:id="1094" w:name="_Toc211878837"/>
      <w:bookmarkStart w:id="1095" w:name="_Toc214890738"/>
      <w:r>
        <w:t>5.7</w:t>
      </w:r>
      <w:r w:rsidRPr="00D46D17">
        <w:t>.2.3.1</w:t>
      </w:r>
      <w:r w:rsidRPr="00D46D17">
        <w:tab/>
        <w:t>General</w:t>
      </w:r>
      <w:bookmarkEnd w:id="1092"/>
      <w:bookmarkEnd w:id="1093"/>
      <w:bookmarkEnd w:id="1094"/>
      <w:bookmarkEnd w:id="1095"/>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096" w:name="_Toc180306258"/>
      <w:bookmarkStart w:id="1097" w:name="_Toc195373997"/>
      <w:bookmarkStart w:id="1098" w:name="_Toc211878838"/>
      <w:bookmarkStart w:id="1099" w:name="_Toc214890739"/>
      <w:r>
        <w:t>5.7</w:t>
      </w:r>
      <w:r w:rsidRPr="00D46D17">
        <w:t>.2.3.2</w:t>
      </w:r>
      <w:r w:rsidRPr="00D46D17">
        <w:tab/>
      </w:r>
      <w:r>
        <w:t>BDT</w:t>
      </w:r>
      <w:r w:rsidRPr="00D46D17">
        <w:t xml:space="preserve"> </w:t>
      </w:r>
      <w:r>
        <w:t xml:space="preserve">Subscription </w:t>
      </w:r>
      <w:r w:rsidRPr="00D46D17">
        <w:t>Update</w:t>
      </w:r>
      <w:bookmarkEnd w:id="1096"/>
      <w:bookmarkEnd w:id="1097"/>
      <w:bookmarkEnd w:id="1098"/>
      <w:bookmarkEnd w:id="1099"/>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1100" w:name="_MON_1790651430"/>
    <w:bookmarkEnd w:id="1100"/>
    <w:p w14:paraId="06AAB081" w14:textId="77777777" w:rsidR="00656BB9" w:rsidRPr="00D46D17" w:rsidRDefault="00656BB9" w:rsidP="00656BB9">
      <w:pPr>
        <w:pStyle w:val="TH"/>
      </w:pPr>
      <w:r w:rsidRPr="00D46D17">
        <w:object w:dxaOrig="9620" w:dyaOrig="3089" w14:anchorId="358E8B0B">
          <v:shape id="_x0000_i1057" type="#_x0000_t75" style="width:481.6pt;height:154.4pt" o:ole="">
            <v:imagedata r:id="rId73" o:title=""/>
          </v:shape>
          <o:OLEObject Type="Embed" ProgID="Word.Document.8" ShapeID="_x0000_i1057" DrawAspect="Content" ObjectID="_1825504426"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101" w:name="_Toc180306259"/>
      <w:bookmarkStart w:id="1102" w:name="_Toc195373998"/>
      <w:bookmarkStart w:id="1103" w:name="_Toc211878839"/>
      <w:bookmarkStart w:id="1104" w:name="_Toc214890740"/>
      <w:r>
        <w:lastRenderedPageBreak/>
        <w:t>5.7</w:t>
      </w:r>
      <w:r w:rsidRPr="00D46D17">
        <w:t>.2.4</w:t>
      </w:r>
      <w:r w:rsidRPr="00D46D17">
        <w:tab/>
      </w:r>
      <w:r>
        <w:t>SDD_BDT</w:t>
      </w:r>
      <w:r w:rsidRPr="00D46D17">
        <w:t>_Delete</w:t>
      </w:r>
      <w:bookmarkEnd w:id="1101"/>
      <w:bookmarkEnd w:id="1102"/>
      <w:bookmarkEnd w:id="1103"/>
      <w:bookmarkEnd w:id="1104"/>
    </w:p>
    <w:p w14:paraId="32D4B80F" w14:textId="77777777" w:rsidR="00656BB9" w:rsidRPr="00D46D17" w:rsidRDefault="00656BB9" w:rsidP="00656BB9">
      <w:pPr>
        <w:pStyle w:val="Heading5"/>
      </w:pPr>
      <w:bookmarkStart w:id="1105" w:name="_Toc180306260"/>
      <w:bookmarkStart w:id="1106" w:name="_Toc195373999"/>
      <w:bookmarkStart w:id="1107" w:name="_Toc211878840"/>
      <w:bookmarkStart w:id="1108" w:name="_Toc214890741"/>
      <w:r>
        <w:t>5.7</w:t>
      </w:r>
      <w:r w:rsidRPr="00D46D17">
        <w:t>.2.4.1</w:t>
      </w:r>
      <w:r w:rsidRPr="00D46D17">
        <w:tab/>
        <w:t>General</w:t>
      </w:r>
      <w:bookmarkEnd w:id="1105"/>
      <w:bookmarkEnd w:id="1106"/>
      <w:bookmarkEnd w:id="1107"/>
      <w:bookmarkEnd w:id="1108"/>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109" w:name="_Toc180306261"/>
      <w:bookmarkStart w:id="1110" w:name="_Toc195374000"/>
      <w:bookmarkStart w:id="1111" w:name="_Toc211878841"/>
      <w:bookmarkStart w:id="1112" w:name="_Toc214890742"/>
      <w:r>
        <w:t>5.7</w:t>
      </w:r>
      <w:r w:rsidRPr="00D46D17">
        <w:t>.2.4.2</w:t>
      </w:r>
      <w:r w:rsidRPr="00D46D17">
        <w:tab/>
      </w:r>
      <w:r>
        <w:t>BDT</w:t>
      </w:r>
      <w:r w:rsidRPr="00D46D17">
        <w:t xml:space="preserve"> </w:t>
      </w:r>
      <w:r>
        <w:t xml:space="preserve">Subscription </w:t>
      </w:r>
      <w:r w:rsidRPr="00D46D17">
        <w:t>Deletion</w:t>
      </w:r>
      <w:bookmarkEnd w:id="1109"/>
      <w:bookmarkEnd w:id="1110"/>
      <w:bookmarkEnd w:id="1111"/>
      <w:bookmarkEnd w:id="1112"/>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1113" w:name="_MON_1788331908"/>
    <w:bookmarkEnd w:id="1113"/>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25504427"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114" w:name="_Toc180306262"/>
      <w:bookmarkStart w:id="1115" w:name="_Toc195374001"/>
      <w:bookmarkStart w:id="1116" w:name="_Toc211878842"/>
      <w:bookmarkStart w:id="1117" w:name="_Toc214890743"/>
      <w:r>
        <w:t>5.7.2.5</w:t>
      </w:r>
      <w:r w:rsidRPr="008344F0">
        <w:tab/>
      </w:r>
      <w:r w:rsidRPr="008344F0">
        <w:rPr>
          <w:lang w:val="en-US"/>
        </w:rPr>
        <w:t>SDD_</w:t>
      </w:r>
      <w:r>
        <w:rPr>
          <w:lang w:val="en-US"/>
        </w:rPr>
        <w:t>BDT</w:t>
      </w:r>
      <w:r w:rsidRPr="008344F0">
        <w:t>_Notify</w:t>
      </w:r>
      <w:bookmarkEnd w:id="1114"/>
      <w:bookmarkEnd w:id="1115"/>
      <w:bookmarkEnd w:id="1116"/>
      <w:bookmarkEnd w:id="1117"/>
    </w:p>
    <w:p w14:paraId="71341FB8" w14:textId="77777777" w:rsidR="00656BB9" w:rsidRPr="008344F0" w:rsidRDefault="00656BB9" w:rsidP="00656BB9">
      <w:pPr>
        <w:pStyle w:val="Heading5"/>
      </w:pPr>
      <w:bookmarkStart w:id="1118" w:name="_Toc180306263"/>
      <w:bookmarkStart w:id="1119" w:name="_Toc195374002"/>
      <w:bookmarkStart w:id="1120" w:name="_Toc211878843"/>
      <w:bookmarkStart w:id="1121" w:name="_Toc214890744"/>
      <w:r>
        <w:t>5.7.2.5</w:t>
      </w:r>
      <w:r w:rsidRPr="008344F0">
        <w:t>.1</w:t>
      </w:r>
      <w:r w:rsidRPr="008344F0">
        <w:tab/>
        <w:t>General</w:t>
      </w:r>
      <w:bookmarkEnd w:id="1118"/>
      <w:bookmarkEnd w:id="1119"/>
      <w:bookmarkEnd w:id="1120"/>
      <w:bookmarkEnd w:id="1121"/>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122" w:name="_Toc180306264"/>
      <w:bookmarkStart w:id="1123" w:name="_Toc195374003"/>
      <w:bookmarkStart w:id="1124" w:name="_Toc211878844"/>
      <w:bookmarkStart w:id="1125" w:name="_Toc214890745"/>
      <w:r>
        <w:t>5.7.2.5</w:t>
      </w:r>
      <w:r w:rsidRPr="008344F0">
        <w:t>.2</w:t>
      </w:r>
      <w:r w:rsidRPr="008344F0">
        <w:tab/>
      </w:r>
      <w:r>
        <w:t>BDT</w:t>
      </w:r>
      <w:r w:rsidRPr="008344F0">
        <w:t xml:space="preserve"> </w:t>
      </w:r>
      <w:r w:rsidRPr="008344F0">
        <w:rPr>
          <w:lang w:val="en-US"/>
        </w:rPr>
        <w:t>Notification</w:t>
      </w:r>
      <w:bookmarkEnd w:id="1122"/>
      <w:bookmarkEnd w:id="1123"/>
      <w:bookmarkEnd w:id="1124"/>
      <w:bookmarkEnd w:id="1125"/>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pt" o:ole="">
            <v:imagedata r:id="rId77" o:title=""/>
          </v:shape>
          <o:OLEObject Type="Embed" ProgID="Word.Document.8" ShapeID="_x0000_i1059" DrawAspect="Content" ObjectID="_1825504428"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126" w:name="_Toc148176857"/>
      <w:bookmarkStart w:id="1127" w:name="_Toc151379236"/>
      <w:bookmarkStart w:id="1128" w:name="_Toc151445418"/>
      <w:bookmarkStart w:id="1129" w:name="_Toc160470485"/>
      <w:bookmarkStart w:id="1130" w:name="_Toc164873629"/>
      <w:bookmarkStart w:id="1131" w:name="_Toc180306265"/>
      <w:bookmarkStart w:id="1132" w:name="_Toc195374004"/>
      <w:bookmarkStart w:id="1133" w:name="_Toc211878845"/>
      <w:bookmarkStart w:id="1134" w:name="_Toc214890746"/>
      <w:r w:rsidR="008A6D4A">
        <w:lastRenderedPageBreak/>
        <w:t>6</w:t>
      </w:r>
      <w:r w:rsidR="008A6D4A">
        <w:tab/>
        <w:t>API Definitions</w:t>
      </w:r>
      <w:bookmarkEnd w:id="328"/>
      <w:bookmarkEnd w:id="329"/>
      <w:bookmarkEnd w:id="938"/>
      <w:bookmarkEnd w:id="1126"/>
      <w:bookmarkEnd w:id="1127"/>
      <w:bookmarkEnd w:id="1128"/>
      <w:bookmarkEnd w:id="1129"/>
      <w:bookmarkEnd w:id="1130"/>
      <w:bookmarkEnd w:id="1131"/>
      <w:bookmarkEnd w:id="1132"/>
      <w:bookmarkEnd w:id="1133"/>
      <w:bookmarkEnd w:id="1134"/>
    </w:p>
    <w:p w14:paraId="391C9859" w14:textId="4D4D69F0" w:rsidR="008A6D4A" w:rsidRDefault="008A6D4A" w:rsidP="007A4424">
      <w:pPr>
        <w:pStyle w:val="Heading2"/>
      </w:pPr>
      <w:bookmarkStart w:id="1135" w:name="_Toc510696598"/>
      <w:bookmarkStart w:id="1136" w:name="_Toc35971390"/>
      <w:bookmarkStart w:id="1137" w:name="_Toc144024146"/>
      <w:bookmarkStart w:id="1138" w:name="_Toc148176858"/>
      <w:bookmarkStart w:id="1139" w:name="_Toc151379237"/>
      <w:bookmarkStart w:id="1140" w:name="_Toc151445419"/>
      <w:bookmarkStart w:id="1141" w:name="_Toc160470486"/>
      <w:bookmarkStart w:id="1142" w:name="_Toc164873630"/>
      <w:bookmarkStart w:id="1143" w:name="_Toc180306266"/>
      <w:bookmarkStart w:id="1144" w:name="_Toc195374005"/>
      <w:bookmarkStart w:id="1145" w:name="_Toc211878846"/>
      <w:bookmarkStart w:id="1146" w:name="_Toc214890747"/>
      <w:r>
        <w:t>6.1</w:t>
      </w:r>
      <w:r>
        <w:tab/>
      </w:r>
      <w:r w:rsidR="00D5413B" w:rsidRPr="00431327">
        <w:t>SDD_Transmission</w:t>
      </w:r>
      <w:r>
        <w:t xml:space="preserve"> Service API</w:t>
      </w:r>
      <w:bookmarkEnd w:id="1135"/>
      <w:bookmarkEnd w:id="1136"/>
      <w:bookmarkEnd w:id="1137"/>
      <w:bookmarkEnd w:id="1138"/>
      <w:bookmarkEnd w:id="1139"/>
      <w:bookmarkEnd w:id="1140"/>
      <w:bookmarkEnd w:id="1141"/>
      <w:bookmarkEnd w:id="1142"/>
      <w:bookmarkEnd w:id="1143"/>
      <w:bookmarkEnd w:id="1144"/>
      <w:bookmarkEnd w:id="1145"/>
      <w:bookmarkEnd w:id="1146"/>
    </w:p>
    <w:p w14:paraId="2FA7B115" w14:textId="77777777" w:rsidR="008A6D4A" w:rsidRDefault="008A6D4A" w:rsidP="007A4424">
      <w:pPr>
        <w:pStyle w:val="Heading3"/>
      </w:pPr>
      <w:bookmarkStart w:id="1147" w:name="_Toc510696599"/>
      <w:bookmarkStart w:id="1148" w:name="_Toc35971391"/>
      <w:bookmarkStart w:id="1149" w:name="_Toc144024147"/>
      <w:bookmarkStart w:id="1150" w:name="_Toc148176859"/>
      <w:bookmarkStart w:id="1151" w:name="_Toc151379238"/>
      <w:bookmarkStart w:id="1152" w:name="_Toc151445420"/>
      <w:bookmarkStart w:id="1153" w:name="_Toc160470487"/>
      <w:bookmarkStart w:id="1154" w:name="_Toc164873631"/>
      <w:bookmarkStart w:id="1155" w:name="_Toc180306267"/>
      <w:bookmarkStart w:id="1156" w:name="_Toc195374006"/>
      <w:bookmarkStart w:id="1157" w:name="_Toc211878847"/>
      <w:bookmarkStart w:id="1158" w:name="_Toc214890748"/>
      <w:r>
        <w:t>6.1.1</w:t>
      </w:r>
      <w:r>
        <w:tab/>
        <w:t>Introduction</w:t>
      </w:r>
      <w:bookmarkEnd w:id="1147"/>
      <w:bookmarkEnd w:id="1148"/>
      <w:bookmarkEnd w:id="1149"/>
      <w:bookmarkEnd w:id="1150"/>
      <w:bookmarkEnd w:id="1151"/>
      <w:bookmarkEnd w:id="1152"/>
      <w:bookmarkEnd w:id="1153"/>
      <w:bookmarkEnd w:id="1154"/>
      <w:bookmarkEnd w:id="1155"/>
      <w:bookmarkEnd w:id="1156"/>
      <w:bookmarkEnd w:id="1157"/>
      <w:bookmarkEnd w:id="1158"/>
    </w:p>
    <w:p w14:paraId="17A68331" w14:textId="5A50F510" w:rsidR="008A6D4A" w:rsidRDefault="008A6D4A" w:rsidP="008A6D4A">
      <w:pPr>
        <w:rPr>
          <w:noProof/>
          <w:lang w:eastAsia="zh-CN"/>
        </w:rPr>
      </w:pPr>
      <w:bookmarkStart w:id="1159"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160"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161" w:name="_Toc144024148"/>
      <w:bookmarkStart w:id="1162" w:name="_Toc148176860"/>
      <w:bookmarkStart w:id="1163" w:name="_Toc151379239"/>
      <w:bookmarkStart w:id="1164" w:name="_Toc151445421"/>
      <w:bookmarkStart w:id="1165" w:name="_Toc160470488"/>
      <w:bookmarkStart w:id="1166" w:name="_Toc164873632"/>
      <w:bookmarkStart w:id="1167" w:name="_Toc180306268"/>
      <w:bookmarkStart w:id="1168" w:name="_Toc195374007"/>
      <w:bookmarkStart w:id="1169" w:name="_Toc211878848"/>
      <w:bookmarkStart w:id="1170" w:name="_Toc214890749"/>
      <w:r>
        <w:t>6.1.2</w:t>
      </w:r>
      <w:r>
        <w:tab/>
        <w:t>Usage of HTTP</w:t>
      </w:r>
      <w:bookmarkEnd w:id="1159"/>
      <w:bookmarkEnd w:id="1160"/>
      <w:bookmarkEnd w:id="1161"/>
      <w:bookmarkEnd w:id="1162"/>
      <w:bookmarkEnd w:id="1163"/>
      <w:bookmarkEnd w:id="1164"/>
      <w:bookmarkEnd w:id="1165"/>
      <w:bookmarkEnd w:id="1166"/>
      <w:bookmarkEnd w:id="1167"/>
      <w:bookmarkEnd w:id="1168"/>
      <w:bookmarkEnd w:id="1169"/>
      <w:bookmarkEnd w:id="1170"/>
    </w:p>
    <w:p w14:paraId="398F53F7" w14:textId="2F6A1DBD" w:rsidR="00D21645" w:rsidRPr="001F47A6" w:rsidRDefault="00D21645" w:rsidP="00D21645">
      <w:bookmarkStart w:id="1171" w:name="_Toc510696607"/>
      <w:bookmarkStart w:id="1172"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173" w:name="_Toc144024149"/>
      <w:bookmarkStart w:id="1174" w:name="_Toc148176861"/>
      <w:bookmarkStart w:id="1175" w:name="_Toc151379240"/>
      <w:bookmarkStart w:id="1176" w:name="_Toc151445422"/>
      <w:bookmarkStart w:id="1177" w:name="_Toc160470489"/>
      <w:bookmarkStart w:id="1178" w:name="_Toc164873633"/>
      <w:bookmarkStart w:id="1179" w:name="_Toc180306269"/>
      <w:bookmarkStart w:id="1180" w:name="_Toc195374008"/>
      <w:bookmarkStart w:id="1181" w:name="_Toc211878849"/>
      <w:bookmarkStart w:id="1182" w:name="_Toc214890750"/>
      <w:r>
        <w:t>6.1.3</w:t>
      </w:r>
      <w:r>
        <w:tab/>
        <w:t>Resources</w:t>
      </w:r>
      <w:bookmarkEnd w:id="1171"/>
      <w:bookmarkEnd w:id="1172"/>
      <w:bookmarkEnd w:id="1173"/>
      <w:bookmarkEnd w:id="1174"/>
      <w:bookmarkEnd w:id="1175"/>
      <w:bookmarkEnd w:id="1176"/>
      <w:bookmarkEnd w:id="1177"/>
      <w:bookmarkEnd w:id="1178"/>
      <w:bookmarkEnd w:id="1179"/>
      <w:bookmarkEnd w:id="1180"/>
      <w:bookmarkEnd w:id="1181"/>
      <w:bookmarkEnd w:id="1182"/>
    </w:p>
    <w:p w14:paraId="3A809721" w14:textId="77777777" w:rsidR="006E186B" w:rsidRPr="000A7435" w:rsidRDefault="006E186B" w:rsidP="006E186B">
      <w:pPr>
        <w:pStyle w:val="Heading4"/>
      </w:pPr>
      <w:bookmarkStart w:id="1183" w:name="_Toc510696608"/>
      <w:bookmarkStart w:id="1184" w:name="_Toc35971399"/>
      <w:bookmarkStart w:id="1185" w:name="_Toc144024150"/>
      <w:bookmarkStart w:id="1186" w:name="_Toc148176862"/>
      <w:bookmarkStart w:id="1187" w:name="_Toc151379241"/>
      <w:bookmarkStart w:id="1188" w:name="_Toc151445423"/>
      <w:bookmarkStart w:id="1189" w:name="_Toc160470490"/>
      <w:bookmarkStart w:id="1190" w:name="_Toc164873634"/>
      <w:bookmarkStart w:id="1191" w:name="_Toc180306270"/>
      <w:bookmarkStart w:id="1192" w:name="_Toc195374009"/>
      <w:bookmarkStart w:id="1193" w:name="_Toc211878850"/>
      <w:bookmarkStart w:id="1194" w:name="_Toc510696609"/>
      <w:bookmarkStart w:id="1195" w:name="_Toc35971400"/>
      <w:bookmarkStart w:id="1196" w:name="_Toc214890751"/>
      <w:r>
        <w:t>6.1.3.1</w:t>
      </w:r>
      <w:r>
        <w:tab/>
        <w:t>Overview</w:t>
      </w:r>
      <w:bookmarkEnd w:id="1183"/>
      <w:bookmarkEnd w:id="1184"/>
      <w:bookmarkEnd w:id="1185"/>
      <w:bookmarkEnd w:id="1186"/>
      <w:bookmarkEnd w:id="1187"/>
      <w:bookmarkEnd w:id="1188"/>
      <w:bookmarkEnd w:id="1189"/>
      <w:bookmarkEnd w:id="1190"/>
      <w:bookmarkEnd w:id="1191"/>
      <w:bookmarkEnd w:id="1192"/>
      <w:bookmarkEnd w:id="1193"/>
      <w:bookmarkEnd w:id="1196"/>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825504429"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197" w:name="_Toc144024151"/>
      <w:bookmarkStart w:id="1198" w:name="_Toc148176863"/>
      <w:bookmarkStart w:id="1199" w:name="_Toc151379242"/>
      <w:bookmarkStart w:id="1200" w:name="_Toc151445424"/>
      <w:bookmarkStart w:id="1201" w:name="_Toc160470491"/>
      <w:bookmarkStart w:id="1202" w:name="_Toc164873635"/>
      <w:bookmarkStart w:id="1203" w:name="_Toc180306271"/>
      <w:bookmarkStart w:id="1204" w:name="_Toc195374010"/>
      <w:bookmarkStart w:id="1205" w:name="_Toc211878851"/>
      <w:bookmarkStart w:id="1206" w:name="_Toc214890752"/>
      <w:r>
        <w:t>6.1.3.2</w:t>
      </w:r>
      <w:r>
        <w:tab/>
        <w:t xml:space="preserve">Resource: </w:t>
      </w:r>
      <w:r w:rsidR="00672A03">
        <w:t>Connection Status Subscriptions</w:t>
      </w:r>
      <w:bookmarkEnd w:id="1194"/>
      <w:bookmarkEnd w:id="1195"/>
      <w:bookmarkEnd w:id="1197"/>
      <w:bookmarkEnd w:id="1198"/>
      <w:bookmarkEnd w:id="1199"/>
      <w:bookmarkEnd w:id="1200"/>
      <w:bookmarkEnd w:id="1201"/>
      <w:bookmarkEnd w:id="1202"/>
      <w:bookmarkEnd w:id="1203"/>
      <w:bookmarkEnd w:id="1204"/>
      <w:bookmarkEnd w:id="1205"/>
      <w:bookmarkEnd w:id="1206"/>
    </w:p>
    <w:p w14:paraId="5DA53F4D" w14:textId="77777777" w:rsidR="008A6D4A" w:rsidRDefault="008A6D4A" w:rsidP="007A4424">
      <w:pPr>
        <w:pStyle w:val="Heading5"/>
      </w:pPr>
      <w:bookmarkStart w:id="1207" w:name="_Toc510696610"/>
      <w:bookmarkStart w:id="1208" w:name="_Toc35971401"/>
      <w:bookmarkStart w:id="1209" w:name="_Toc144024152"/>
      <w:bookmarkStart w:id="1210" w:name="_Toc148176864"/>
      <w:bookmarkStart w:id="1211" w:name="_Toc151379243"/>
      <w:bookmarkStart w:id="1212" w:name="_Toc151445425"/>
      <w:bookmarkStart w:id="1213" w:name="_Toc160470492"/>
      <w:bookmarkStart w:id="1214" w:name="_Toc164873636"/>
      <w:bookmarkStart w:id="1215" w:name="_Toc180306272"/>
      <w:bookmarkStart w:id="1216" w:name="_Toc195374011"/>
      <w:bookmarkStart w:id="1217" w:name="_Toc211878852"/>
      <w:bookmarkStart w:id="1218" w:name="_Toc214890753"/>
      <w:r>
        <w:t>6.1.3.2.1</w:t>
      </w:r>
      <w:r>
        <w:tab/>
        <w:t>Description</w:t>
      </w:r>
      <w:bookmarkEnd w:id="1207"/>
      <w:bookmarkEnd w:id="1208"/>
      <w:bookmarkEnd w:id="1209"/>
      <w:bookmarkEnd w:id="1210"/>
      <w:bookmarkEnd w:id="1211"/>
      <w:bookmarkEnd w:id="1212"/>
      <w:bookmarkEnd w:id="1213"/>
      <w:bookmarkEnd w:id="1214"/>
      <w:bookmarkEnd w:id="1215"/>
      <w:bookmarkEnd w:id="1216"/>
      <w:bookmarkEnd w:id="1217"/>
      <w:bookmarkEnd w:id="1218"/>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219" w:name="_Toc35971402"/>
      <w:bookmarkStart w:id="1220" w:name="_Toc144024153"/>
      <w:bookmarkStart w:id="1221" w:name="_Toc148176865"/>
      <w:bookmarkStart w:id="1222" w:name="_Toc151379244"/>
      <w:bookmarkStart w:id="1223" w:name="_Toc151445426"/>
      <w:bookmarkStart w:id="1224" w:name="_Toc160470493"/>
      <w:bookmarkStart w:id="1225" w:name="_Toc164873637"/>
      <w:bookmarkStart w:id="1226" w:name="_Toc180306273"/>
      <w:bookmarkStart w:id="1227" w:name="_Toc195374012"/>
      <w:bookmarkStart w:id="1228" w:name="_Toc211878853"/>
      <w:bookmarkStart w:id="1229" w:name="_Toc510696612"/>
      <w:bookmarkStart w:id="1230" w:name="_Toc35971403"/>
      <w:bookmarkStart w:id="1231" w:name="_Toc214890754"/>
      <w:r>
        <w:t>6.1.3.2.2</w:t>
      </w:r>
      <w:r>
        <w:tab/>
        <w:t>Resource Definition</w:t>
      </w:r>
      <w:bookmarkEnd w:id="1219"/>
      <w:bookmarkEnd w:id="1220"/>
      <w:bookmarkEnd w:id="1221"/>
      <w:bookmarkEnd w:id="1222"/>
      <w:bookmarkEnd w:id="1223"/>
      <w:bookmarkEnd w:id="1224"/>
      <w:bookmarkEnd w:id="1225"/>
      <w:bookmarkEnd w:id="1226"/>
      <w:bookmarkEnd w:id="1227"/>
      <w:bookmarkEnd w:id="1228"/>
      <w:bookmarkEnd w:id="1231"/>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232" w:name="_Toc144024154"/>
      <w:bookmarkStart w:id="1233" w:name="_Toc148176866"/>
      <w:bookmarkStart w:id="1234" w:name="_Toc151379245"/>
      <w:bookmarkStart w:id="1235" w:name="_Toc151445427"/>
      <w:bookmarkStart w:id="1236" w:name="_Toc160470494"/>
      <w:bookmarkStart w:id="1237" w:name="_Toc164873638"/>
      <w:bookmarkStart w:id="1238" w:name="_Toc180306274"/>
      <w:bookmarkStart w:id="1239" w:name="_Toc195374013"/>
      <w:bookmarkStart w:id="1240" w:name="_Toc211878854"/>
      <w:bookmarkStart w:id="1241" w:name="_Toc214890755"/>
      <w:r>
        <w:t>6.1.3.2.3</w:t>
      </w:r>
      <w:r>
        <w:tab/>
        <w:t>Resource Standard Methods</w:t>
      </w:r>
      <w:bookmarkEnd w:id="1229"/>
      <w:bookmarkEnd w:id="1230"/>
      <w:bookmarkEnd w:id="1232"/>
      <w:bookmarkEnd w:id="1233"/>
      <w:bookmarkEnd w:id="1234"/>
      <w:bookmarkEnd w:id="1235"/>
      <w:bookmarkEnd w:id="1236"/>
      <w:bookmarkEnd w:id="1237"/>
      <w:bookmarkEnd w:id="1238"/>
      <w:bookmarkEnd w:id="1239"/>
      <w:bookmarkEnd w:id="1240"/>
      <w:bookmarkEnd w:id="1241"/>
    </w:p>
    <w:p w14:paraId="0D69EE5C" w14:textId="43E84EF6" w:rsidR="003E58FE" w:rsidRPr="00384E92" w:rsidRDefault="003E58FE" w:rsidP="0052668D">
      <w:pPr>
        <w:pStyle w:val="H6"/>
      </w:pPr>
      <w:bookmarkStart w:id="1242" w:name="_Toc510696613"/>
      <w:bookmarkStart w:id="1243" w:name="_Toc35971404"/>
      <w:bookmarkStart w:id="1244" w:name="_Toc148176867"/>
      <w:bookmarkStart w:id="1245" w:name="_Toc151379246"/>
      <w:bookmarkStart w:id="1246" w:name="_Toc151445428"/>
      <w:bookmarkStart w:id="1247" w:name="_Toc160470495"/>
      <w:bookmarkStart w:id="1248" w:name="_Toc164873639"/>
      <w:bookmarkStart w:id="1249" w:name="_Toc180306275"/>
      <w:bookmarkStart w:id="1250" w:name="_Toc510696635"/>
      <w:bookmarkStart w:id="1251" w:name="_Toc35971430"/>
      <w:r w:rsidRPr="00384E92">
        <w:t>6.</w:t>
      </w:r>
      <w:r>
        <w:t>1.3.2.3</w:t>
      </w:r>
      <w:r w:rsidRPr="00384E92">
        <w:t>.1</w:t>
      </w:r>
      <w:r w:rsidRPr="00384E92">
        <w:tab/>
      </w:r>
      <w:r w:rsidR="00596E97">
        <w:t>POST</w:t>
      </w:r>
      <w:bookmarkEnd w:id="1242"/>
      <w:bookmarkEnd w:id="1243"/>
      <w:bookmarkEnd w:id="1244"/>
      <w:bookmarkEnd w:id="1245"/>
      <w:bookmarkEnd w:id="1246"/>
      <w:bookmarkEnd w:id="1247"/>
      <w:bookmarkEnd w:id="1248"/>
      <w:bookmarkEnd w:id="1249"/>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252" w:name="_Toc510696615"/>
      <w:bookmarkStart w:id="1253" w:name="_Toc35971406"/>
      <w:bookmarkStart w:id="1254" w:name="_Toc144024155"/>
      <w:bookmarkStart w:id="1255" w:name="_Toc148176868"/>
      <w:bookmarkStart w:id="1256" w:name="_Toc151379247"/>
      <w:bookmarkStart w:id="1257" w:name="_Toc151445429"/>
      <w:bookmarkStart w:id="1258" w:name="_Toc160470496"/>
      <w:bookmarkStart w:id="1259" w:name="_Toc164873640"/>
      <w:bookmarkStart w:id="1260" w:name="_Toc180306276"/>
      <w:bookmarkStart w:id="1261" w:name="_Toc195374014"/>
      <w:bookmarkStart w:id="1262" w:name="_Toc211878855"/>
      <w:bookmarkStart w:id="1263" w:name="_Toc214890756"/>
      <w:r>
        <w:t>6.1.3.2.4</w:t>
      </w:r>
      <w:r>
        <w:tab/>
        <w:t>Resource Custom Operations</w:t>
      </w:r>
      <w:bookmarkEnd w:id="1252"/>
      <w:bookmarkEnd w:id="1253"/>
      <w:bookmarkEnd w:id="1254"/>
      <w:bookmarkEnd w:id="1255"/>
      <w:bookmarkEnd w:id="1256"/>
      <w:bookmarkEnd w:id="1257"/>
      <w:bookmarkEnd w:id="1258"/>
      <w:bookmarkEnd w:id="1259"/>
      <w:bookmarkEnd w:id="1260"/>
      <w:bookmarkEnd w:id="1261"/>
      <w:bookmarkEnd w:id="1262"/>
      <w:bookmarkEnd w:id="1263"/>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264" w:name="_Toc160470497"/>
      <w:bookmarkStart w:id="1265" w:name="_Toc164873641"/>
      <w:bookmarkStart w:id="1266" w:name="_Toc180306277"/>
      <w:bookmarkStart w:id="1267" w:name="_Toc195374015"/>
      <w:bookmarkStart w:id="1268" w:name="_Toc211878856"/>
      <w:bookmarkStart w:id="1269" w:name="_Toc510696622"/>
      <w:bookmarkStart w:id="1270" w:name="_Toc35971413"/>
      <w:bookmarkStart w:id="1271" w:name="_Toc144024157"/>
      <w:bookmarkStart w:id="1272" w:name="_Toc148176870"/>
      <w:bookmarkStart w:id="1273" w:name="_Toc151379249"/>
      <w:bookmarkStart w:id="1274" w:name="_Toc151445430"/>
      <w:bookmarkStart w:id="1275" w:name="_Toc214890757"/>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264"/>
      <w:bookmarkEnd w:id="1265"/>
      <w:bookmarkEnd w:id="1266"/>
      <w:bookmarkEnd w:id="1267"/>
      <w:bookmarkEnd w:id="1268"/>
      <w:bookmarkEnd w:id="1275"/>
    </w:p>
    <w:p w14:paraId="2778B3F3" w14:textId="77777777" w:rsidR="0004588F" w:rsidRPr="00585CA6" w:rsidRDefault="0004588F" w:rsidP="0004588F">
      <w:pPr>
        <w:pStyle w:val="Heading5"/>
      </w:pPr>
      <w:bookmarkStart w:id="1276" w:name="_Toc160470498"/>
      <w:bookmarkStart w:id="1277" w:name="_Toc164873642"/>
      <w:bookmarkStart w:id="1278" w:name="_Toc180306278"/>
      <w:bookmarkStart w:id="1279" w:name="_Toc195374016"/>
      <w:bookmarkStart w:id="1280" w:name="_Toc211878857"/>
      <w:bookmarkStart w:id="1281" w:name="_Toc214890758"/>
      <w:r w:rsidRPr="00585CA6">
        <w:rPr>
          <w:noProof/>
          <w:lang w:eastAsia="zh-CN"/>
        </w:rPr>
        <w:t>6.</w:t>
      </w:r>
      <w:r>
        <w:rPr>
          <w:noProof/>
          <w:lang w:eastAsia="zh-CN"/>
        </w:rPr>
        <w:t>1</w:t>
      </w:r>
      <w:r w:rsidRPr="00585CA6">
        <w:t>.3.</w:t>
      </w:r>
      <w:r>
        <w:t>3</w:t>
      </w:r>
      <w:r w:rsidRPr="00585CA6">
        <w:t>.1</w:t>
      </w:r>
      <w:r w:rsidRPr="00585CA6">
        <w:tab/>
        <w:t>Description</w:t>
      </w:r>
      <w:bookmarkEnd w:id="1276"/>
      <w:bookmarkEnd w:id="1277"/>
      <w:bookmarkEnd w:id="1278"/>
      <w:bookmarkEnd w:id="1279"/>
      <w:bookmarkEnd w:id="1280"/>
      <w:bookmarkEnd w:id="1281"/>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282" w:name="_Toc160470499"/>
      <w:bookmarkStart w:id="1283" w:name="_Toc164873643"/>
      <w:bookmarkStart w:id="1284" w:name="_Toc180306279"/>
      <w:bookmarkStart w:id="1285" w:name="_Toc195374017"/>
      <w:bookmarkStart w:id="1286" w:name="_Toc211878858"/>
      <w:bookmarkStart w:id="1287" w:name="_Toc214890759"/>
      <w:r w:rsidRPr="00585CA6">
        <w:rPr>
          <w:noProof/>
          <w:lang w:eastAsia="zh-CN"/>
        </w:rPr>
        <w:t>6.</w:t>
      </w:r>
      <w:r>
        <w:rPr>
          <w:noProof/>
          <w:lang w:eastAsia="zh-CN"/>
        </w:rPr>
        <w:t>1</w:t>
      </w:r>
      <w:r w:rsidRPr="00585CA6">
        <w:t>.3.</w:t>
      </w:r>
      <w:r>
        <w:t>3</w:t>
      </w:r>
      <w:r w:rsidRPr="00585CA6">
        <w:t>.2</w:t>
      </w:r>
      <w:r w:rsidRPr="00585CA6">
        <w:tab/>
        <w:t>Resource Definition</w:t>
      </w:r>
      <w:bookmarkEnd w:id="1282"/>
      <w:bookmarkEnd w:id="1283"/>
      <w:bookmarkEnd w:id="1284"/>
      <w:bookmarkEnd w:id="1285"/>
      <w:bookmarkEnd w:id="1286"/>
      <w:bookmarkEnd w:id="1287"/>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288" w:name="_Toc160470500"/>
      <w:bookmarkStart w:id="1289" w:name="_Toc164873644"/>
      <w:bookmarkStart w:id="1290" w:name="_Toc180306280"/>
      <w:bookmarkStart w:id="1291" w:name="_Toc195374018"/>
      <w:bookmarkStart w:id="1292" w:name="_Toc211878859"/>
      <w:bookmarkStart w:id="1293" w:name="_Toc214890760"/>
      <w:r w:rsidRPr="00585CA6">
        <w:rPr>
          <w:noProof/>
          <w:lang w:eastAsia="zh-CN"/>
        </w:rPr>
        <w:t>6.</w:t>
      </w:r>
      <w:r>
        <w:rPr>
          <w:noProof/>
          <w:lang w:eastAsia="zh-CN"/>
        </w:rPr>
        <w:t>1</w:t>
      </w:r>
      <w:r w:rsidRPr="00585CA6">
        <w:t>.3.</w:t>
      </w:r>
      <w:r>
        <w:t>3</w:t>
      </w:r>
      <w:r w:rsidRPr="00585CA6">
        <w:t>.3</w:t>
      </w:r>
      <w:r w:rsidRPr="00585CA6">
        <w:tab/>
        <w:t>Resource Standard Methods</w:t>
      </w:r>
      <w:bookmarkEnd w:id="1288"/>
      <w:bookmarkEnd w:id="1289"/>
      <w:bookmarkEnd w:id="1290"/>
      <w:bookmarkEnd w:id="1291"/>
      <w:bookmarkEnd w:id="1292"/>
      <w:bookmarkEnd w:id="1293"/>
    </w:p>
    <w:p w14:paraId="4E2F5352" w14:textId="77777777" w:rsidR="0004588F" w:rsidRPr="00585CA6" w:rsidRDefault="0004588F" w:rsidP="0052668D">
      <w:pPr>
        <w:pStyle w:val="H6"/>
      </w:pPr>
      <w:bookmarkStart w:id="1294" w:name="_Toc160470501"/>
      <w:bookmarkStart w:id="1295" w:name="_Toc164873645"/>
      <w:bookmarkStart w:id="1296" w:name="_Toc180306281"/>
      <w:r w:rsidRPr="00585CA6">
        <w:rPr>
          <w:noProof/>
          <w:lang w:eastAsia="zh-CN"/>
        </w:rPr>
        <w:t>6.</w:t>
      </w:r>
      <w:r>
        <w:rPr>
          <w:noProof/>
          <w:lang w:eastAsia="zh-CN"/>
        </w:rPr>
        <w:t>1</w:t>
      </w:r>
      <w:r w:rsidRPr="00585CA6">
        <w:t>.3.</w:t>
      </w:r>
      <w:r>
        <w:t>3</w:t>
      </w:r>
      <w:r w:rsidRPr="00585CA6">
        <w:t>.3.1</w:t>
      </w:r>
      <w:r w:rsidRPr="00585CA6">
        <w:tab/>
        <w:t>GET</w:t>
      </w:r>
      <w:bookmarkEnd w:id="1294"/>
      <w:bookmarkEnd w:id="1295"/>
      <w:bookmarkEnd w:id="1296"/>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297" w:name="_Toc160470502"/>
      <w:bookmarkStart w:id="1298" w:name="_Toc164873646"/>
      <w:bookmarkStart w:id="1299" w:name="_Toc180306282"/>
      <w:r w:rsidRPr="00585CA6">
        <w:rPr>
          <w:noProof/>
          <w:lang w:eastAsia="zh-CN"/>
        </w:rPr>
        <w:t>6.</w:t>
      </w:r>
      <w:r>
        <w:rPr>
          <w:noProof/>
          <w:lang w:eastAsia="zh-CN"/>
        </w:rPr>
        <w:t>1</w:t>
      </w:r>
      <w:r w:rsidRPr="00585CA6">
        <w:t>.3.</w:t>
      </w:r>
      <w:r>
        <w:t>3</w:t>
      </w:r>
      <w:r w:rsidRPr="00585CA6">
        <w:t>.3.2</w:t>
      </w:r>
      <w:r w:rsidRPr="00585CA6">
        <w:tab/>
        <w:t>PUT</w:t>
      </w:r>
      <w:bookmarkEnd w:id="1297"/>
      <w:bookmarkEnd w:id="1298"/>
      <w:bookmarkEnd w:id="1299"/>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300" w:name="_Toc160470503"/>
      <w:bookmarkStart w:id="1301" w:name="_Toc164873647"/>
      <w:bookmarkStart w:id="1302" w:name="_Toc180306283"/>
      <w:r w:rsidRPr="00585CA6">
        <w:rPr>
          <w:noProof/>
          <w:lang w:eastAsia="zh-CN"/>
        </w:rPr>
        <w:t>6.</w:t>
      </w:r>
      <w:r>
        <w:rPr>
          <w:noProof/>
          <w:lang w:eastAsia="zh-CN"/>
        </w:rPr>
        <w:t>1</w:t>
      </w:r>
      <w:r w:rsidRPr="00585CA6">
        <w:t>.3.</w:t>
      </w:r>
      <w:r>
        <w:t>3</w:t>
      </w:r>
      <w:r w:rsidRPr="00585CA6">
        <w:t>.3.3</w:t>
      </w:r>
      <w:r w:rsidRPr="00585CA6">
        <w:tab/>
        <w:t>PATCH</w:t>
      </w:r>
      <w:bookmarkEnd w:id="1300"/>
      <w:bookmarkEnd w:id="1301"/>
      <w:bookmarkEnd w:id="1302"/>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303" w:name="_Toc160470504"/>
      <w:bookmarkStart w:id="1304" w:name="_Toc164873648"/>
      <w:bookmarkStart w:id="1305"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303"/>
      <w:bookmarkEnd w:id="1304"/>
      <w:bookmarkEnd w:id="1305"/>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306" w:name="_Toc160470505"/>
      <w:bookmarkStart w:id="1307" w:name="_Toc164873649"/>
      <w:bookmarkStart w:id="1308" w:name="_Toc180306285"/>
      <w:bookmarkStart w:id="1309" w:name="_Toc195374019"/>
      <w:bookmarkStart w:id="1310" w:name="_Toc211878860"/>
      <w:bookmarkStart w:id="1311" w:name="_Toc214890761"/>
      <w:r w:rsidRPr="00585CA6">
        <w:rPr>
          <w:noProof/>
          <w:lang w:eastAsia="zh-CN"/>
        </w:rPr>
        <w:t>6.</w:t>
      </w:r>
      <w:r>
        <w:rPr>
          <w:noProof/>
          <w:lang w:eastAsia="zh-CN"/>
        </w:rPr>
        <w:t>1</w:t>
      </w:r>
      <w:r w:rsidRPr="00585CA6">
        <w:t>.3.</w:t>
      </w:r>
      <w:r>
        <w:t>3</w:t>
      </w:r>
      <w:r w:rsidRPr="00585CA6">
        <w:t>.4</w:t>
      </w:r>
      <w:r w:rsidRPr="00585CA6">
        <w:tab/>
        <w:t>Resource Custom Operations</w:t>
      </w:r>
      <w:bookmarkEnd w:id="1306"/>
      <w:bookmarkEnd w:id="1307"/>
      <w:bookmarkEnd w:id="1308"/>
      <w:bookmarkEnd w:id="1309"/>
      <w:bookmarkEnd w:id="1310"/>
      <w:bookmarkEnd w:id="1311"/>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312" w:name="_Toc160470506"/>
      <w:bookmarkStart w:id="1313" w:name="_Toc164873650"/>
      <w:bookmarkStart w:id="1314" w:name="_Toc180306286"/>
      <w:bookmarkStart w:id="1315" w:name="_Toc195374020"/>
      <w:bookmarkStart w:id="1316" w:name="_Toc211878861"/>
      <w:bookmarkStart w:id="1317" w:name="_Toc214890762"/>
      <w:r>
        <w:lastRenderedPageBreak/>
        <w:t>6.1.4</w:t>
      </w:r>
      <w:r>
        <w:tab/>
        <w:t>Custom Operations without associated resources</w:t>
      </w:r>
      <w:bookmarkEnd w:id="1269"/>
      <w:bookmarkEnd w:id="1270"/>
      <w:bookmarkEnd w:id="1271"/>
      <w:bookmarkEnd w:id="1272"/>
      <w:bookmarkEnd w:id="1273"/>
      <w:bookmarkEnd w:id="1274"/>
      <w:bookmarkEnd w:id="1312"/>
      <w:bookmarkEnd w:id="1313"/>
      <w:bookmarkEnd w:id="1314"/>
      <w:bookmarkEnd w:id="1315"/>
      <w:bookmarkEnd w:id="1316"/>
      <w:bookmarkEnd w:id="1317"/>
    </w:p>
    <w:p w14:paraId="158FCEA8" w14:textId="77777777" w:rsidR="003E58FE" w:rsidRPr="000A7435" w:rsidRDefault="003E58FE" w:rsidP="007A4424">
      <w:pPr>
        <w:pStyle w:val="Heading4"/>
      </w:pPr>
      <w:bookmarkStart w:id="1318" w:name="_Toc510696623"/>
      <w:bookmarkStart w:id="1319" w:name="_Toc35971414"/>
      <w:bookmarkStart w:id="1320" w:name="_Toc144024158"/>
      <w:bookmarkStart w:id="1321" w:name="_Toc148176871"/>
      <w:bookmarkStart w:id="1322" w:name="_Toc151379250"/>
      <w:bookmarkStart w:id="1323" w:name="_Toc151445431"/>
      <w:bookmarkStart w:id="1324" w:name="_Toc160470507"/>
      <w:bookmarkStart w:id="1325" w:name="_Toc164873651"/>
      <w:bookmarkStart w:id="1326" w:name="_Toc180306287"/>
      <w:bookmarkStart w:id="1327" w:name="_Toc195374021"/>
      <w:bookmarkStart w:id="1328" w:name="_Toc211878862"/>
      <w:bookmarkStart w:id="1329" w:name="_Toc214890763"/>
      <w:r>
        <w:t>6.1.4.1</w:t>
      </w:r>
      <w:r>
        <w:tab/>
        <w:t>Overview</w:t>
      </w:r>
      <w:bookmarkEnd w:id="1318"/>
      <w:bookmarkEnd w:id="1319"/>
      <w:bookmarkEnd w:id="1320"/>
      <w:bookmarkEnd w:id="1321"/>
      <w:bookmarkEnd w:id="1322"/>
      <w:bookmarkEnd w:id="1323"/>
      <w:bookmarkEnd w:id="1324"/>
      <w:bookmarkEnd w:id="1325"/>
      <w:bookmarkEnd w:id="1326"/>
      <w:bookmarkEnd w:id="1327"/>
      <w:bookmarkEnd w:id="1328"/>
      <w:bookmarkEnd w:id="1329"/>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330" w:name="_MON_1756888124"/>
    <w:bookmarkEnd w:id="1330"/>
    <w:p w14:paraId="4B0C188F" w14:textId="7D9282AD" w:rsidR="00664111" w:rsidRDefault="00693B2D" w:rsidP="00664111">
      <w:pPr>
        <w:pStyle w:val="TH"/>
      </w:pPr>
      <w:r>
        <w:object w:dxaOrig="9633" w:dyaOrig="3012" w14:anchorId="0DFC6162">
          <v:shape id="_x0000_i1061" type="#_x0000_t75" style="width:480.4pt;height:149.6pt" o:ole="">
            <v:imagedata r:id="rId81" o:title=""/>
          </v:shape>
          <o:OLEObject Type="Embed" ProgID="Word.Document.8" ShapeID="_x0000_i1061" DrawAspect="Content" ObjectID="_1825504430"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331" w:name="_Toc510696624"/>
      <w:bookmarkStart w:id="1332"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333" w:name="_Toc144024159"/>
      <w:bookmarkStart w:id="1334" w:name="_Toc148176872"/>
      <w:bookmarkStart w:id="1335" w:name="_Toc151379251"/>
      <w:bookmarkStart w:id="1336" w:name="_Toc151445432"/>
      <w:bookmarkStart w:id="1337" w:name="_Toc160470508"/>
      <w:bookmarkStart w:id="1338" w:name="_Toc164873652"/>
      <w:bookmarkStart w:id="1339" w:name="_Toc180306288"/>
      <w:bookmarkStart w:id="1340" w:name="_Toc195374022"/>
      <w:bookmarkStart w:id="1341" w:name="_Toc211878863"/>
      <w:bookmarkStart w:id="1342" w:name="_Toc214890764"/>
      <w:r>
        <w:t>6.1.4.2</w:t>
      </w:r>
      <w:r>
        <w:tab/>
        <w:t xml:space="preserve">Operation: </w:t>
      </w:r>
      <w:r w:rsidR="00AE4BAB">
        <w:t>RequestTrans</w:t>
      </w:r>
      <w:bookmarkEnd w:id="1331"/>
      <w:bookmarkEnd w:id="1332"/>
      <w:bookmarkEnd w:id="1333"/>
      <w:bookmarkEnd w:id="1334"/>
      <w:bookmarkEnd w:id="1335"/>
      <w:bookmarkEnd w:id="1336"/>
      <w:bookmarkEnd w:id="1337"/>
      <w:bookmarkEnd w:id="1338"/>
      <w:bookmarkEnd w:id="1339"/>
      <w:bookmarkEnd w:id="1340"/>
      <w:bookmarkEnd w:id="1341"/>
      <w:bookmarkEnd w:id="1342"/>
    </w:p>
    <w:p w14:paraId="6BD79F1A" w14:textId="77777777" w:rsidR="003E58FE" w:rsidRDefault="003E58FE" w:rsidP="007A4424">
      <w:pPr>
        <w:pStyle w:val="Heading5"/>
      </w:pPr>
      <w:bookmarkStart w:id="1343" w:name="_Toc510696625"/>
      <w:bookmarkStart w:id="1344" w:name="_Toc35971416"/>
      <w:bookmarkStart w:id="1345" w:name="_Toc144024160"/>
      <w:bookmarkStart w:id="1346" w:name="_Toc148176873"/>
      <w:bookmarkStart w:id="1347" w:name="_Toc151379252"/>
      <w:bookmarkStart w:id="1348" w:name="_Toc151445433"/>
      <w:bookmarkStart w:id="1349" w:name="_Toc160470509"/>
      <w:bookmarkStart w:id="1350" w:name="_Toc164873653"/>
      <w:bookmarkStart w:id="1351" w:name="_Toc180306289"/>
      <w:bookmarkStart w:id="1352" w:name="_Toc195374023"/>
      <w:bookmarkStart w:id="1353" w:name="_Toc211878864"/>
      <w:bookmarkStart w:id="1354" w:name="_Toc214890765"/>
      <w:r>
        <w:t>6.1.4.2.1</w:t>
      </w:r>
      <w:r>
        <w:tab/>
        <w:t>Description</w:t>
      </w:r>
      <w:bookmarkEnd w:id="1343"/>
      <w:bookmarkEnd w:id="1344"/>
      <w:bookmarkEnd w:id="1345"/>
      <w:bookmarkEnd w:id="1346"/>
      <w:bookmarkEnd w:id="1347"/>
      <w:bookmarkEnd w:id="1348"/>
      <w:bookmarkEnd w:id="1349"/>
      <w:bookmarkEnd w:id="1350"/>
      <w:bookmarkEnd w:id="1351"/>
      <w:bookmarkEnd w:id="1352"/>
      <w:bookmarkEnd w:id="1353"/>
      <w:bookmarkEnd w:id="1354"/>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355" w:name="_Toc510696626"/>
      <w:bookmarkStart w:id="1356" w:name="_Toc35971417"/>
      <w:bookmarkStart w:id="1357" w:name="_Toc144024161"/>
      <w:bookmarkStart w:id="1358" w:name="_Toc148176874"/>
      <w:bookmarkStart w:id="1359" w:name="_Toc151379253"/>
      <w:bookmarkStart w:id="1360" w:name="_Toc151445434"/>
      <w:bookmarkStart w:id="1361" w:name="_Toc160470510"/>
      <w:bookmarkStart w:id="1362" w:name="_Toc164873654"/>
      <w:bookmarkStart w:id="1363" w:name="_Toc180306290"/>
      <w:bookmarkStart w:id="1364" w:name="_Toc195374024"/>
      <w:bookmarkStart w:id="1365" w:name="_Toc211878865"/>
      <w:bookmarkStart w:id="1366" w:name="_Toc214890766"/>
      <w:r>
        <w:t>6.1.4.2.2</w:t>
      </w:r>
      <w:r>
        <w:tab/>
        <w:t>Operation Definition</w:t>
      </w:r>
      <w:bookmarkEnd w:id="1355"/>
      <w:bookmarkEnd w:id="1356"/>
      <w:bookmarkEnd w:id="1357"/>
      <w:bookmarkEnd w:id="1358"/>
      <w:bookmarkEnd w:id="1359"/>
      <w:bookmarkEnd w:id="1360"/>
      <w:bookmarkEnd w:id="1361"/>
      <w:bookmarkEnd w:id="1362"/>
      <w:bookmarkEnd w:id="1363"/>
      <w:bookmarkEnd w:id="1364"/>
      <w:bookmarkEnd w:id="1365"/>
      <w:bookmarkEnd w:id="1366"/>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367" w:name="_Toc510696627"/>
      <w:bookmarkStart w:id="1368"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369" w:name="_Toc510696628"/>
      <w:bookmarkStart w:id="1370" w:name="_Toc35971419"/>
      <w:bookmarkStart w:id="1371" w:name="_Toc144024162"/>
      <w:bookmarkStart w:id="1372" w:name="_Toc148176875"/>
      <w:bookmarkStart w:id="1373" w:name="_Toc151379254"/>
      <w:bookmarkStart w:id="1374" w:name="_Toc151445435"/>
      <w:bookmarkStart w:id="1375" w:name="_Toc160470511"/>
      <w:bookmarkStart w:id="1376" w:name="_Toc164873655"/>
      <w:bookmarkStart w:id="1377" w:name="_Toc180306291"/>
      <w:bookmarkStart w:id="1378" w:name="_Toc195374025"/>
      <w:bookmarkStart w:id="1379" w:name="_Toc211878866"/>
      <w:bookmarkStart w:id="1380" w:name="_Toc214890767"/>
      <w:bookmarkEnd w:id="1367"/>
      <w:bookmarkEnd w:id="1368"/>
      <w:r>
        <w:t>6.1.5</w:t>
      </w:r>
      <w:r>
        <w:tab/>
        <w:t>Notifications</w:t>
      </w:r>
      <w:bookmarkEnd w:id="1369"/>
      <w:bookmarkEnd w:id="1370"/>
      <w:bookmarkEnd w:id="1371"/>
      <w:bookmarkEnd w:id="1372"/>
      <w:bookmarkEnd w:id="1373"/>
      <w:bookmarkEnd w:id="1374"/>
      <w:bookmarkEnd w:id="1375"/>
      <w:bookmarkEnd w:id="1376"/>
      <w:bookmarkEnd w:id="1377"/>
      <w:bookmarkEnd w:id="1378"/>
      <w:bookmarkEnd w:id="1379"/>
      <w:bookmarkEnd w:id="1380"/>
    </w:p>
    <w:p w14:paraId="06D675F5" w14:textId="77777777" w:rsidR="003E58FE" w:rsidRPr="000A7435" w:rsidRDefault="003E58FE" w:rsidP="007A4424">
      <w:pPr>
        <w:pStyle w:val="Heading4"/>
      </w:pPr>
      <w:bookmarkStart w:id="1381" w:name="_Toc510696629"/>
      <w:bookmarkStart w:id="1382" w:name="_Toc35971420"/>
      <w:bookmarkStart w:id="1383" w:name="_Toc144024163"/>
      <w:bookmarkStart w:id="1384" w:name="_Toc148176876"/>
      <w:bookmarkStart w:id="1385" w:name="_Toc151379255"/>
      <w:bookmarkStart w:id="1386" w:name="_Toc151445436"/>
      <w:bookmarkStart w:id="1387" w:name="_Toc160470512"/>
      <w:bookmarkStart w:id="1388" w:name="_Toc164873656"/>
      <w:bookmarkStart w:id="1389" w:name="_Toc180306292"/>
      <w:bookmarkStart w:id="1390" w:name="_Toc195374026"/>
      <w:bookmarkStart w:id="1391" w:name="_Toc211878867"/>
      <w:bookmarkStart w:id="1392" w:name="_Toc214890768"/>
      <w:r>
        <w:t>6.1.5.1</w:t>
      </w:r>
      <w:r>
        <w:tab/>
        <w:t>General</w:t>
      </w:r>
      <w:bookmarkEnd w:id="1381"/>
      <w:bookmarkEnd w:id="1382"/>
      <w:bookmarkEnd w:id="1383"/>
      <w:bookmarkEnd w:id="1384"/>
      <w:bookmarkEnd w:id="1385"/>
      <w:bookmarkEnd w:id="1386"/>
      <w:bookmarkEnd w:id="1387"/>
      <w:bookmarkEnd w:id="1388"/>
      <w:bookmarkEnd w:id="1389"/>
      <w:bookmarkEnd w:id="1390"/>
      <w:bookmarkEnd w:id="1391"/>
      <w:bookmarkEnd w:id="1392"/>
    </w:p>
    <w:p w14:paraId="138BE634" w14:textId="7CCF840B" w:rsidR="00461EB1" w:rsidRDefault="00461EB1" w:rsidP="00461EB1">
      <w:pPr>
        <w:rPr>
          <w:noProof/>
        </w:rPr>
      </w:pPr>
      <w:bookmarkStart w:id="1393" w:name="_Toc510696630"/>
      <w:bookmarkStart w:id="1394"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395" w:name="_Toc35971421"/>
      <w:bookmarkStart w:id="1396" w:name="_Toc144024164"/>
      <w:bookmarkStart w:id="1397" w:name="_Toc148176877"/>
      <w:bookmarkStart w:id="1398" w:name="_Toc151379256"/>
      <w:bookmarkStart w:id="1399" w:name="_Toc151445437"/>
      <w:bookmarkStart w:id="1400" w:name="_Toc160470513"/>
      <w:bookmarkStart w:id="1401" w:name="_Toc164873657"/>
      <w:bookmarkStart w:id="1402" w:name="_Toc180306293"/>
      <w:bookmarkStart w:id="1403" w:name="_Toc195374027"/>
      <w:bookmarkStart w:id="1404" w:name="_Toc211878868"/>
      <w:bookmarkStart w:id="1405" w:name="_Toc214890769"/>
      <w:r>
        <w:t>6.1.5.2</w:t>
      </w:r>
      <w:r>
        <w:tab/>
      </w:r>
      <w:r w:rsidR="00C57A28">
        <w:t>Connection Status Notification</w:t>
      </w:r>
      <w:bookmarkEnd w:id="1393"/>
      <w:bookmarkEnd w:id="1395"/>
      <w:bookmarkEnd w:id="1396"/>
      <w:bookmarkEnd w:id="1397"/>
      <w:bookmarkEnd w:id="1398"/>
      <w:bookmarkEnd w:id="1399"/>
      <w:bookmarkEnd w:id="1400"/>
      <w:bookmarkEnd w:id="1401"/>
      <w:bookmarkEnd w:id="1402"/>
      <w:bookmarkEnd w:id="1403"/>
      <w:bookmarkEnd w:id="1404"/>
      <w:bookmarkEnd w:id="1405"/>
    </w:p>
    <w:p w14:paraId="48822DAF" w14:textId="77777777" w:rsidR="003E58FE" w:rsidRPr="00986E88" w:rsidRDefault="003E58FE" w:rsidP="007A4424">
      <w:pPr>
        <w:pStyle w:val="Heading5"/>
        <w:rPr>
          <w:noProof/>
        </w:rPr>
      </w:pPr>
      <w:bookmarkStart w:id="1406" w:name="_Toc532994455"/>
      <w:bookmarkStart w:id="1407" w:name="_Toc35971422"/>
      <w:bookmarkStart w:id="1408" w:name="_Toc144024165"/>
      <w:bookmarkStart w:id="1409" w:name="_Toc148176878"/>
      <w:bookmarkStart w:id="1410" w:name="_Toc151379257"/>
      <w:bookmarkStart w:id="1411" w:name="_Toc151445438"/>
      <w:bookmarkStart w:id="1412" w:name="_Toc160470514"/>
      <w:bookmarkStart w:id="1413" w:name="_Toc164873658"/>
      <w:bookmarkStart w:id="1414" w:name="_Toc180306294"/>
      <w:bookmarkStart w:id="1415" w:name="_Toc195374028"/>
      <w:bookmarkStart w:id="1416" w:name="_Toc211878869"/>
      <w:bookmarkStart w:id="1417" w:name="_Toc510696631"/>
      <w:bookmarkStart w:id="1418" w:name="_Toc214890770"/>
      <w:r>
        <w:t>6.1.5.2</w:t>
      </w:r>
      <w:r w:rsidRPr="00986E88">
        <w:rPr>
          <w:noProof/>
        </w:rPr>
        <w:t>.1</w:t>
      </w:r>
      <w:r w:rsidRPr="00986E88">
        <w:rPr>
          <w:noProof/>
        </w:rPr>
        <w:tab/>
        <w:t>Description</w:t>
      </w:r>
      <w:bookmarkEnd w:id="1406"/>
      <w:bookmarkEnd w:id="1407"/>
      <w:bookmarkEnd w:id="1408"/>
      <w:bookmarkEnd w:id="1409"/>
      <w:bookmarkEnd w:id="1410"/>
      <w:bookmarkEnd w:id="1411"/>
      <w:bookmarkEnd w:id="1412"/>
      <w:bookmarkEnd w:id="1413"/>
      <w:bookmarkEnd w:id="1414"/>
      <w:bookmarkEnd w:id="1415"/>
      <w:bookmarkEnd w:id="1416"/>
      <w:bookmarkEnd w:id="1418"/>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419" w:name="_Toc532994456"/>
      <w:bookmarkStart w:id="1420" w:name="_Toc35971423"/>
      <w:bookmarkStart w:id="1421" w:name="_Toc144024166"/>
      <w:bookmarkStart w:id="1422" w:name="_Toc148176879"/>
      <w:bookmarkStart w:id="1423" w:name="_Toc151379258"/>
      <w:bookmarkStart w:id="1424" w:name="_Toc151445439"/>
      <w:bookmarkStart w:id="1425" w:name="_Toc160470515"/>
      <w:bookmarkStart w:id="1426" w:name="_Toc164873659"/>
      <w:bookmarkStart w:id="1427" w:name="_Toc180306295"/>
      <w:bookmarkStart w:id="1428" w:name="_Toc195374029"/>
      <w:bookmarkStart w:id="1429" w:name="_Toc211878870"/>
      <w:bookmarkStart w:id="1430" w:name="_Toc214890771"/>
      <w:r>
        <w:t>6.1.5.2</w:t>
      </w:r>
      <w:r w:rsidRPr="00986E88">
        <w:rPr>
          <w:noProof/>
        </w:rPr>
        <w:t>.2</w:t>
      </w:r>
      <w:r w:rsidRPr="00986E88">
        <w:rPr>
          <w:noProof/>
        </w:rPr>
        <w:tab/>
        <w:t>Target URI</w:t>
      </w:r>
      <w:bookmarkEnd w:id="1419"/>
      <w:bookmarkEnd w:id="1420"/>
      <w:bookmarkEnd w:id="1421"/>
      <w:bookmarkEnd w:id="1422"/>
      <w:bookmarkEnd w:id="1423"/>
      <w:bookmarkEnd w:id="1424"/>
      <w:bookmarkEnd w:id="1425"/>
      <w:bookmarkEnd w:id="1426"/>
      <w:bookmarkEnd w:id="1427"/>
      <w:bookmarkEnd w:id="1428"/>
      <w:bookmarkEnd w:id="1429"/>
      <w:bookmarkEnd w:id="1430"/>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431" w:name="_Toc532994457"/>
      <w:bookmarkStart w:id="1432" w:name="_Toc35971424"/>
      <w:bookmarkStart w:id="1433" w:name="_Toc144024167"/>
      <w:bookmarkStart w:id="1434" w:name="_Toc148176880"/>
      <w:bookmarkStart w:id="1435" w:name="_Toc151379259"/>
      <w:bookmarkStart w:id="1436" w:name="_Toc151445440"/>
      <w:bookmarkStart w:id="1437" w:name="_Toc160470516"/>
      <w:bookmarkStart w:id="1438" w:name="_Toc164873660"/>
      <w:bookmarkStart w:id="1439" w:name="_Toc180306296"/>
      <w:bookmarkStart w:id="1440" w:name="_Toc195374030"/>
      <w:bookmarkStart w:id="1441" w:name="_Toc211878871"/>
      <w:bookmarkStart w:id="1442" w:name="_Toc214890772"/>
      <w:r>
        <w:t>6.1.5.2</w:t>
      </w:r>
      <w:r w:rsidRPr="00986E88">
        <w:rPr>
          <w:noProof/>
        </w:rPr>
        <w:t>.3</w:t>
      </w:r>
      <w:r w:rsidRPr="00986E88">
        <w:rPr>
          <w:noProof/>
        </w:rPr>
        <w:tab/>
        <w:t>Standard Methods</w:t>
      </w:r>
      <w:bookmarkEnd w:id="1431"/>
      <w:bookmarkEnd w:id="1432"/>
      <w:bookmarkEnd w:id="1433"/>
      <w:bookmarkEnd w:id="1434"/>
      <w:bookmarkEnd w:id="1435"/>
      <w:bookmarkEnd w:id="1436"/>
      <w:bookmarkEnd w:id="1437"/>
      <w:bookmarkEnd w:id="1438"/>
      <w:bookmarkEnd w:id="1439"/>
      <w:bookmarkEnd w:id="1440"/>
      <w:bookmarkEnd w:id="1441"/>
      <w:bookmarkEnd w:id="1442"/>
    </w:p>
    <w:p w14:paraId="5C57E4FE" w14:textId="77777777" w:rsidR="003E58FE" w:rsidRPr="00986E88" w:rsidRDefault="003E58FE" w:rsidP="00612D0F">
      <w:pPr>
        <w:pStyle w:val="Heading6"/>
        <w:rPr>
          <w:noProof/>
        </w:rPr>
      </w:pPr>
      <w:bookmarkStart w:id="1443" w:name="_Toc532994458"/>
      <w:bookmarkStart w:id="1444" w:name="_Toc35971425"/>
      <w:bookmarkStart w:id="1445" w:name="_Toc211878872"/>
      <w:bookmarkStart w:id="1446" w:name="_Toc214890773"/>
      <w:r>
        <w:t>6.1.5.2.3</w:t>
      </w:r>
      <w:r w:rsidRPr="00986E88">
        <w:rPr>
          <w:noProof/>
        </w:rPr>
        <w:t>.1</w:t>
      </w:r>
      <w:r w:rsidRPr="00986E88">
        <w:rPr>
          <w:noProof/>
        </w:rPr>
        <w:tab/>
        <w:t>POST</w:t>
      </w:r>
      <w:bookmarkEnd w:id="1443"/>
      <w:bookmarkEnd w:id="1444"/>
      <w:bookmarkEnd w:id="1445"/>
      <w:bookmarkEnd w:id="144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60A66285"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6A1E8512"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447"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448" w:name="_Toc35971427"/>
      <w:bookmarkStart w:id="1449" w:name="_Toc144024169"/>
      <w:bookmarkStart w:id="1450" w:name="_Toc148176881"/>
      <w:bookmarkStart w:id="1451" w:name="_Toc151379260"/>
      <w:bookmarkStart w:id="1452" w:name="_Toc151445441"/>
      <w:bookmarkStart w:id="1453" w:name="_Toc160470517"/>
      <w:bookmarkStart w:id="1454" w:name="_Toc164873661"/>
      <w:bookmarkStart w:id="1455" w:name="_Toc180306297"/>
      <w:bookmarkStart w:id="1456" w:name="_Toc195374031"/>
      <w:bookmarkStart w:id="1457" w:name="_Toc211878873"/>
      <w:bookmarkStart w:id="1458" w:name="_Toc214890774"/>
      <w:bookmarkEnd w:id="1417"/>
      <w:bookmarkEnd w:id="1447"/>
      <w:r>
        <w:t>6.1.6</w:t>
      </w:r>
      <w:r>
        <w:tab/>
        <w:t>Data Model</w:t>
      </w:r>
      <w:bookmarkEnd w:id="1394"/>
      <w:bookmarkEnd w:id="1448"/>
      <w:bookmarkEnd w:id="1449"/>
      <w:bookmarkEnd w:id="1450"/>
      <w:bookmarkEnd w:id="1451"/>
      <w:bookmarkEnd w:id="1452"/>
      <w:bookmarkEnd w:id="1453"/>
      <w:bookmarkEnd w:id="1454"/>
      <w:bookmarkEnd w:id="1455"/>
      <w:bookmarkEnd w:id="1456"/>
      <w:bookmarkEnd w:id="1457"/>
      <w:bookmarkEnd w:id="1458"/>
    </w:p>
    <w:p w14:paraId="0E711D33" w14:textId="77777777" w:rsidR="006E186B" w:rsidRDefault="006E186B" w:rsidP="006E186B">
      <w:pPr>
        <w:pStyle w:val="Heading4"/>
      </w:pPr>
      <w:bookmarkStart w:id="1459" w:name="_Toc510696633"/>
      <w:bookmarkStart w:id="1460" w:name="_Toc35971428"/>
      <w:bookmarkStart w:id="1461" w:name="_Toc144024170"/>
      <w:bookmarkStart w:id="1462" w:name="_Toc148176882"/>
      <w:bookmarkStart w:id="1463" w:name="_Toc151379261"/>
      <w:bookmarkStart w:id="1464" w:name="_Toc151445442"/>
      <w:bookmarkStart w:id="1465" w:name="_Toc160470518"/>
      <w:bookmarkStart w:id="1466" w:name="_Toc164873662"/>
      <w:bookmarkStart w:id="1467" w:name="_Toc180306298"/>
      <w:bookmarkStart w:id="1468" w:name="_Toc195374032"/>
      <w:bookmarkStart w:id="1469" w:name="_Toc211878874"/>
      <w:bookmarkStart w:id="1470" w:name="_Toc510696634"/>
      <w:bookmarkStart w:id="1471" w:name="_Toc35971429"/>
      <w:bookmarkStart w:id="1472" w:name="_Toc214890775"/>
      <w:r>
        <w:t>6.1.6.1</w:t>
      </w:r>
      <w:r>
        <w:tab/>
        <w:t>General</w:t>
      </w:r>
      <w:bookmarkEnd w:id="1459"/>
      <w:bookmarkEnd w:id="1460"/>
      <w:bookmarkEnd w:id="1461"/>
      <w:bookmarkEnd w:id="1462"/>
      <w:bookmarkEnd w:id="1463"/>
      <w:bookmarkEnd w:id="1464"/>
      <w:bookmarkEnd w:id="1465"/>
      <w:bookmarkEnd w:id="1466"/>
      <w:bookmarkEnd w:id="1467"/>
      <w:bookmarkEnd w:id="1468"/>
      <w:bookmarkEnd w:id="1469"/>
      <w:bookmarkEnd w:id="1472"/>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473" w:name="_Toc144024171"/>
      <w:bookmarkStart w:id="1474" w:name="_Toc148176883"/>
      <w:bookmarkStart w:id="1475" w:name="_Toc151379262"/>
      <w:bookmarkStart w:id="1476" w:name="_Toc151445443"/>
      <w:bookmarkStart w:id="1477" w:name="_Toc160470519"/>
      <w:bookmarkStart w:id="1478" w:name="_Toc164873663"/>
      <w:bookmarkStart w:id="1479" w:name="_Toc180306299"/>
      <w:bookmarkStart w:id="1480" w:name="_Toc195374033"/>
      <w:bookmarkStart w:id="1481" w:name="_Toc211878875"/>
      <w:bookmarkStart w:id="1482" w:name="_Toc214890776"/>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70"/>
      <w:bookmarkEnd w:id="1471"/>
      <w:bookmarkEnd w:id="1473"/>
      <w:bookmarkEnd w:id="1474"/>
      <w:bookmarkEnd w:id="1475"/>
      <w:bookmarkEnd w:id="1476"/>
      <w:bookmarkEnd w:id="1477"/>
      <w:bookmarkEnd w:id="1478"/>
      <w:bookmarkEnd w:id="1479"/>
      <w:bookmarkEnd w:id="1480"/>
      <w:bookmarkEnd w:id="1481"/>
      <w:bookmarkEnd w:id="1482"/>
    </w:p>
    <w:p w14:paraId="672B9C59" w14:textId="77777777" w:rsidR="008A6D4A" w:rsidRDefault="008A6D4A" w:rsidP="007A4424">
      <w:pPr>
        <w:pStyle w:val="Heading5"/>
      </w:pPr>
      <w:bookmarkStart w:id="1483" w:name="_Toc144024172"/>
      <w:bookmarkStart w:id="1484" w:name="_Toc148176884"/>
      <w:bookmarkStart w:id="1485" w:name="_Toc151379263"/>
      <w:bookmarkStart w:id="1486" w:name="_Toc151445444"/>
      <w:bookmarkStart w:id="1487" w:name="_Toc160470520"/>
      <w:bookmarkStart w:id="1488" w:name="_Toc164873664"/>
      <w:bookmarkStart w:id="1489" w:name="_Toc180306300"/>
      <w:bookmarkStart w:id="1490" w:name="_Toc195374034"/>
      <w:bookmarkStart w:id="1491" w:name="_Toc211878876"/>
      <w:bookmarkStart w:id="1492" w:name="_Toc214890777"/>
      <w:r>
        <w:t>6.1.6.2.1</w:t>
      </w:r>
      <w:r>
        <w:tab/>
        <w:t>Introduction</w:t>
      </w:r>
      <w:bookmarkEnd w:id="1250"/>
      <w:bookmarkEnd w:id="1251"/>
      <w:bookmarkEnd w:id="1483"/>
      <w:bookmarkEnd w:id="1484"/>
      <w:bookmarkEnd w:id="1485"/>
      <w:bookmarkEnd w:id="1486"/>
      <w:bookmarkEnd w:id="1487"/>
      <w:bookmarkEnd w:id="1488"/>
      <w:bookmarkEnd w:id="1489"/>
      <w:bookmarkEnd w:id="1490"/>
      <w:bookmarkEnd w:id="1491"/>
      <w:bookmarkEnd w:id="1492"/>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493" w:name="_Toc510696636"/>
      <w:bookmarkStart w:id="1494" w:name="_Toc35971431"/>
      <w:bookmarkStart w:id="1495" w:name="_Toc144024173"/>
      <w:bookmarkStart w:id="1496" w:name="_Toc148176885"/>
      <w:bookmarkStart w:id="1497" w:name="_Toc151379264"/>
      <w:bookmarkStart w:id="1498" w:name="_Toc151445445"/>
      <w:bookmarkStart w:id="1499" w:name="_Toc160470521"/>
      <w:bookmarkStart w:id="1500" w:name="_Toc164873665"/>
      <w:bookmarkStart w:id="1501" w:name="_Toc180306301"/>
      <w:bookmarkStart w:id="1502" w:name="_Toc195374035"/>
      <w:bookmarkStart w:id="1503" w:name="_Toc211878877"/>
      <w:bookmarkStart w:id="1504" w:name="_Toc214890778"/>
      <w:r>
        <w:t>6.1.6.2.2</w:t>
      </w:r>
      <w:r>
        <w:tab/>
        <w:t xml:space="preserve">Type: </w:t>
      </w:r>
      <w:r w:rsidR="00F95F33">
        <w:t>TransReq</w:t>
      </w:r>
      <w:bookmarkEnd w:id="1493"/>
      <w:bookmarkEnd w:id="1494"/>
      <w:bookmarkEnd w:id="1495"/>
      <w:bookmarkEnd w:id="1496"/>
      <w:bookmarkEnd w:id="1497"/>
      <w:bookmarkEnd w:id="1498"/>
      <w:bookmarkEnd w:id="1499"/>
      <w:bookmarkEnd w:id="1500"/>
      <w:bookmarkEnd w:id="1501"/>
      <w:bookmarkEnd w:id="1502"/>
      <w:bookmarkEnd w:id="1503"/>
      <w:bookmarkEnd w:id="1504"/>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31BC600"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505" w:name="_Toc510696637"/>
      <w:bookmarkStart w:id="1506" w:name="_Toc35971432"/>
      <w:bookmarkStart w:id="1507" w:name="_Toc144024174"/>
      <w:bookmarkStart w:id="1508" w:name="_Toc148176886"/>
      <w:bookmarkStart w:id="1509" w:name="_Toc151379265"/>
      <w:bookmarkStart w:id="1510" w:name="_Toc151445446"/>
      <w:bookmarkStart w:id="1511" w:name="_Toc160470522"/>
      <w:bookmarkStart w:id="1512" w:name="_Toc164873666"/>
      <w:bookmarkStart w:id="1513" w:name="_Toc180306302"/>
      <w:bookmarkStart w:id="1514" w:name="_Toc195374036"/>
      <w:bookmarkStart w:id="1515" w:name="_Toc211878878"/>
      <w:bookmarkStart w:id="1516" w:name="_Toc214890779"/>
      <w:r>
        <w:lastRenderedPageBreak/>
        <w:t>6.1.6.2.3</w:t>
      </w:r>
      <w:r>
        <w:tab/>
        <w:t xml:space="preserve">Type: </w:t>
      </w:r>
      <w:r w:rsidR="00E01506">
        <w:t>TransResp</w:t>
      </w:r>
      <w:bookmarkEnd w:id="1505"/>
      <w:bookmarkEnd w:id="1506"/>
      <w:bookmarkEnd w:id="1507"/>
      <w:bookmarkEnd w:id="1508"/>
      <w:bookmarkEnd w:id="1509"/>
      <w:bookmarkEnd w:id="1510"/>
      <w:bookmarkEnd w:id="1511"/>
      <w:bookmarkEnd w:id="1512"/>
      <w:bookmarkEnd w:id="1513"/>
      <w:bookmarkEnd w:id="1514"/>
      <w:bookmarkEnd w:id="1515"/>
      <w:bookmarkEnd w:id="1516"/>
    </w:p>
    <w:p w14:paraId="0FB28B4F" w14:textId="77777777" w:rsidR="00AD2E44" w:rsidRDefault="00AD2E44" w:rsidP="00AD2E44">
      <w:pPr>
        <w:pStyle w:val="TH"/>
      </w:pPr>
      <w:bookmarkStart w:id="1517" w:name="_Toc510696638"/>
      <w:bookmarkStart w:id="1518"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519" w:name="_Toc144024175"/>
      <w:bookmarkStart w:id="1520" w:name="_Toc148176887"/>
      <w:bookmarkStart w:id="1521" w:name="_Toc151379266"/>
      <w:bookmarkStart w:id="1522" w:name="_Toc151445447"/>
      <w:bookmarkStart w:id="1523" w:name="_Toc160470523"/>
      <w:bookmarkStart w:id="1524" w:name="_Toc164873667"/>
      <w:bookmarkStart w:id="1525" w:name="_Toc180306303"/>
      <w:bookmarkStart w:id="1526" w:name="_Toc195374037"/>
      <w:bookmarkStart w:id="1527" w:name="_Toc211878879"/>
      <w:bookmarkStart w:id="1528" w:name="_Toc214890780"/>
      <w:r w:rsidRPr="008D54D6">
        <w:t>6.1.6.2.4</w:t>
      </w:r>
      <w:r w:rsidRPr="008D54D6">
        <w:tab/>
        <w:t>Type: ConnInfo</w:t>
      </w:r>
      <w:bookmarkEnd w:id="1519"/>
      <w:bookmarkEnd w:id="1520"/>
      <w:bookmarkEnd w:id="1521"/>
      <w:bookmarkEnd w:id="1522"/>
      <w:bookmarkEnd w:id="1523"/>
      <w:bookmarkEnd w:id="1524"/>
      <w:bookmarkEnd w:id="1525"/>
      <w:bookmarkEnd w:id="1526"/>
      <w:bookmarkEnd w:id="1527"/>
      <w:bookmarkEnd w:id="1528"/>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529" w:name="_Toc144024176"/>
      <w:bookmarkStart w:id="1530" w:name="_Toc148176888"/>
      <w:bookmarkStart w:id="1531" w:name="_Toc151379267"/>
      <w:bookmarkStart w:id="1532" w:name="_Toc151445448"/>
      <w:bookmarkStart w:id="1533" w:name="_Toc160470524"/>
      <w:bookmarkStart w:id="1534" w:name="_Toc164873668"/>
      <w:bookmarkStart w:id="1535" w:name="_Toc180306304"/>
      <w:bookmarkStart w:id="1536" w:name="_Toc195374038"/>
      <w:bookmarkStart w:id="1537" w:name="_Toc211878880"/>
      <w:bookmarkStart w:id="1538" w:name="_Toc214890781"/>
      <w:r w:rsidRPr="008D54D6">
        <w:lastRenderedPageBreak/>
        <w:t>6.1.6.2.5</w:t>
      </w:r>
      <w:r w:rsidRPr="008D54D6">
        <w:tab/>
        <w:t>Type: QosInfo</w:t>
      </w:r>
      <w:bookmarkEnd w:id="1529"/>
      <w:bookmarkEnd w:id="1530"/>
      <w:bookmarkEnd w:id="1531"/>
      <w:bookmarkEnd w:id="1532"/>
      <w:bookmarkEnd w:id="1533"/>
      <w:bookmarkEnd w:id="1534"/>
      <w:bookmarkEnd w:id="1535"/>
      <w:bookmarkEnd w:id="1536"/>
      <w:bookmarkEnd w:id="1537"/>
      <w:bookmarkEnd w:id="1538"/>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539" w:name="_Toc144024177"/>
      <w:bookmarkStart w:id="1540" w:name="_Toc148176889"/>
      <w:bookmarkStart w:id="1541" w:name="_Toc151379268"/>
      <w:bookmarkStart w:id="1542" w:name="_Toc151445449"/>
      <w:bookmarkStart w:id="1543" w:name="_Toc160470525"/>
      <w:bookmarkStart w:id="1544" w:name="_Toc164873669"/>
      <w:bookmarkStart w:id="1545" w:name="_Toc180306305"/>
      <w:bookmarkStart w:id="1546" w:name="_Toc195374039"/>
      <w:bookmarkStart w:id="1547" w:name="_Toc211878881"/>
      <w:bookmarkStart w:id="1548" w:name="_Toc214890782"/>
      <w:r w:rsidRPr="008D54D6">
        <w:t>6.1.6.2.6</w:t>
      </w:r>
      <w:r w:rsidRPr="008D54D6">
        <w:tab/>
        <w:t>Type: ValServBdw</w:t>
      </w:r>
      <w:bookmarkEnd w:id="1539"/>
      <w:bookmarkEnd w:id="1540"/>
      <w:bookmarkEnd w:id="1541"/>
      <w:bookmarkEnd w:id="1542"/>
      <w:bookmarkEnd w:id="1543"/>
      <w:bookmarkEnd w:id="1544"/>
      <w:bookmarkEnd w:id="1545"/>
      <w:bookmarkEnd w:id="1546"/>
      <w:bookmarkEnd w:id="1547"/>
      <w:bookmarkEnd w:id="1548"/>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549" w:name="_Toc144024178"/>
      <w:bookmarkStart w:id="1550" w:name="_Toc148176890"/>
      <w:bookmarkStart w:id="1551" w:name="_Toc151379269"/>
      <w:bookmarkStart w:id="1552" w:name="_Toc151445450"/>
      <w:bookmarkStart w:id="1553" w:name="_Toc160470526"/>
      <w:bookmarkStart w:id="1554" w:name="_Toc164873670"/>
      <w:bookmarkStart w:id="1555" w:name="_Toc180306306"/>
      <w:bookmarkStart w:id="1556" w:name="_Toc195374040"/>
      <w:bookmarkStart w:id="1557" w:name="_Toc211878882"/>
      <w:bookmarkStart w:id="1558" w:name="_Toc214890783"/>
      <w:r w:rsidRPr="008D54D6">
        <w:t>6.1.6.2.7</w:t>
      </w:r>
      <w:r w:rsidRPr="008D54D6">
        <w:tab/>
        <w:t>Type: ValUsersBdw</w:t>
      </w:r>
      <w:bookmarkEnd w:id="1549"/>
      <w:bookmarkEnd w:id="1550"/>
      <w:bookmarkEnd w:id="1551"/>
      <w:bookmarkEnd w:id="1552"/>
      <w:bookmarkEnd w:id="1553"/>
      <w:bookmarkEnd w:id="1554"/>
      <w:bookmarkEnd w:id="1555"/>
      <w:bookmarkEnd w:id="1556"/>
      <w:bookmarkEnd w:id="1557"/>
      <w:bookmarkEnd w:id="1558"/>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559" w:name="_Toc144024179"/>
      <w:bookmarkStart w:id="1560" w:name="_Toc148176891"/>
      <w:bookmarkStart w:id="1561" w:name="_Toc151379270"/>
      <w:bookmarkStart w:id="1562" w:name="_Toc151445451"/>
      <w:bookmarkStart w:id="1563" w:name="_Toc160470527"/>
      <w:bookmarkStart w:id="1564" w:name="_Toc164873671"/>
      <w:bookmarkStart w:id="1565" w:name="_Toc180306307"/>
      <w:bookmarkStart w:id="1566" w:name="_Toc195374041"/>
      <w:bookmarkStart w:id="1567" w:name="_Toc211878883"/>
      <w:bookmarkStart w:id="1568" w:name="_Toc214890784"/>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559"/>
      <w:bookmarkEnd w:id="1560"/>
      <w:bookmarkEnd w:id="1561"/>
      <w:bookmarkEnd w:id="1562"/>
      <w:bookmarkEnd w:id="1563"/>
      <w:bookmarkEnd w:id="1564"/>
      <w:bookmarkEnd w:id="1565"/>
      <w:bookmarkEnd w:id="1566"/>
      <w:bookmarkEnd w:id="1567"/>
      <w:bookmarkEnd w:id="1568"/>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569" w:name="_Toc160470528"/>
      <w:bookmarkStart w:id="1570" w:name="_Toc164873672"/>
      <w:bookmarkStart w:id="1571" w:name="_Toc180306308"/>
      <w:bookmarkStart w:id="1572" w:name="_Toc195374042"/>
      <w:bookmarkStart w:id="1573" w:name="_Toc211878884"/>
      <w:bookmarkStart w:id="1574" w:name="_Toc144024180"/>
      <w:bookmarkStart w:id="1575" w:name="_Toc148176892"/>
      <w:bookmarkStart w:id="1576" w:name="_Toc151379271"/>
      <w:bookmarkStart w:id="1577" w:name="_Toc151445452"/>
      <w:bookmarkStart w:id="1578" w:name="_Toc214890785"/>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569"/>
      <w:bookmarkEnd w:id="1570"/>
      <w:bookmarkEnd w:id="1571"/>
      <w:bookmarkEnd w:id="1572"/>
      <w:bookmarkEnd w:id="1573"/>
      <w:bookmarkEnd w:id="1578"/>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579" w:name="_Toc160470529"/>
      <w:bookmarkStart w:id="1580" w:name="_Toc164873673"/>
      <w:bookmarkStart w:id="1581" w:name="_Toc180306309"/>
      <w:bookmarkStart w:id="1582" w:name="_Toc195374043"/>
      <w:bookmarkStart w:id="1583" w:name="_Toc211878885"/>
      <w:bookmarkStart w:id="1584" w:name="_Toc214890786"/>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574"/>
      <w:bookmarkEnd w:id="1575"/>
      <w:bookmarkEnd w:id="1576"/>
      <w:bookmarkEnd w:id="1577"/>
      <w:bookmarkEnd w:id="1579"/>
      <w:bookmarkEnd w:id="1580"/>
      <w:bookmarkEnd w:id="1581"/>
      <w:bookmarkEnd w:id="1582"/>
      <w:bookmarkEnd w:id="1583"/>
      <w:bookmarkEnd w:id="1584"/>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585" w:name="_Toc148176893"/>
      <w:bookmarkStart w:id="1586" w:name="_Toc151379272"/>
      <w:bookmarkStart w:id="1587" w:name="_Toc151445453"/>
      <w:bookmarkStart w:id="1588" w:name="_Toc160470530"/>
      <w:bookmarkStart w:id="1589" w:name="_Toc164873674"/>
      <w:bookmarkStart w:id="1590" w:name="_Toc180306310"/>
      <w:bookmarkStart w:id="1591" w:name="_Toc195374044"/>
      <w:bookmarkStart w:id="1592" w:name="_Toc211878886"/>
      <w:bookmarkStart w:id="1593" w:name="_Toc144024181"/>
      <w:bookmarkStart w:id="1594" w:name="_Toc214890787"/>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585"/>
      <w:bookmarkEnd w:id="1586"/>
      <w:bookmarkEnd w:id="1587"/>
      <w:bookmarkEnd w:id="1588"/>
      <w:bookmarkEnd w:id="1589"/>
      <w:bookmarkEnd w:id="1590"/>
      <w:bookmarkEnd w:id="1591"/>
      <w:bookmarkEnd w:id="1592"/>
      <w:bookmarkEnd w:id="1594"/>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595" w:name="_Toc148176894"/>
      <w:bookmarkStart w:id="1596" w:name="_Toc151379273"/>
      <w:bookmarkStart w:id="1597" w:name="_Toc151445454"/>
      <w:bookmarkStart w:id="1598" w:name="_Toc160470531"/>
      <w:bookmarkStart w:id="1599" w:name="_Toc164873675"/>
      <w:bookmarkStart w:id="1600" w:name="_Toc180306311"/>
      <w:bookmarkStart w:id="1601" w:name="_Toc195374045"/>
      <w:bookmarkStart w:id="1602" w:name="_Toc211878887"/>
      <w:bookmarkStart w:id="1603" w:name="_Toc214890788"/>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593"/>
      <w:bookmarkEnd w:id="1595"/>
      <w:bookmarkEnd w:id="1596"/>
      <w:bookmarkEnd w:id="1597"/>
      <w:bookmarkEnd w:id="1598"/>
      <w:bookmarkEnd w:id="1599"/>
      <w:bookmarkEnd w:id="1600"/>
      <w:bookmarkEnd w:id="1601"/>
      <w:bookmarkEnd w:id="1602"/>
      <w:bookmarkEnd w:id="1603"/>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604" w:name="_Toc195374046"/>
      <w:bookmarkStart w:id="1605" w:name="_Toc211878888"/>
      <w:bookmarkStart w:id="1606" w:name="_Toc144024182"/>
      <w:bookmarkStart w:id="1607" w:name="_Toc148176895"/>
      <w:bookmarkStart w:id="1608" w:name="_Toc151379274"/>
      <w:bookmarkStart w:id="1609" w:name="_Toc151445455"/>
      <w:bookmarkStart w:id="1610" w:name="_Toc160470532"/>
      <w:bookmarkStart w:id="1611" w:name="_Toc164873676"/>
      <w:bookmarkStart w:id="1612" w:name="_Toc180306312"/>
      <w:bookmarkStart w:id="1613" w:name="_Toc214890789"/>
      <w:r>
        <w:lastRenderedPageBreak/>
        <w:t>6.1.6.</w:t>
      </w:r>
      <w:r w:rsidRPr="00B25E7D">
        <w:t>2.13</w:t>
      </w:r>
      <w:r w:rsidRPr="00B25E7D">
        <w:tab/>
        <w:t>Type: ProtocolDes</w:t>
      </w:r>
      <w:r w:rsidR="00247EBB">
        <w:t>c</w:t>
      </w:r>
      <w:bookmarkEnd w:id="1604"/>
      <w:bookmarkEnd w:id="1605"/>
      <w:bookmarkEnd w:id="1613"/>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614" w:name="_Toc195374047"/>
      <w:bookmarkStart w:id="1615" w:name="_Toc211878889"/>
      <w:bookmarkStart w:id="1616" w:name="_Toc214890790"/>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614"/>
      <w:bookmarkEnd w:id="1615"/>
      <w:bookmarkEnd w:id="1616"/>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617" w:name="_Toc195374048"/>
      <w:bookmarkStart w:id="1618" w:name="_Toc211878890"/>
      <w:bookmarkStart w:id="1619" w:name="_Toc214890791"/>
      <w:r>
        <w:t>6.1.6.</w:t>
      </w:r>
      <w:r w:rsidRPr="00B25E7D">
        <w:t>2.1</w:t>
      </w:r>
      <w:r>
        <w:t>5</w:t>
      </w:r>
      <w:r w:rsidRPr="00B25E7D">
        <w:tab/>
        <w:t xml:space="preserve">Type: </w:t>
      </w:r>
      <w:r>
        <w:t>MultiModalFlowInfo</w:t>
      </w:r>
      <w:bookmarkEnd w:id="1617"/>
      <w:bookmarkEnd w:id="1618"/>
      <w:bookmarkEnd w:id="1619"/>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620" w:name="_Toc195374049"/>
      <w:bookmarkStart w:id="1621" w:name="_Toc211878891"/>
      <w:bookmarkStart w:id="1622" w:name="_Toc214890792"/>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17"/>
      <w:bookmarkEnd w:id="1518"/>
      <w:bookmarkEnd w:id="1606"/>
      <w:bookmarkEnd w:id="1607"/>
      <w:bookmarkEnd w:id="1608"/>
      <w:bookmarkEnd w:id="1609"/>
      <w:bookmarkEnd w:id="1610"/>
      <w:bookmarkEnd w:id="1611"/>
      <w:bookmarkEnd w:id="1612"/>
      <w:bookmarkEnd w:id="1620"/>
      <w:bookmarkEnd w:id="1621"/>
      <w:bookmarkEnd w:id="1622"/>
    </w:p>
    <w:p w14:paraId="65A70611" w14:textId="77777777" w:rsidR="008A6D4A" w:rsidRPr="00384E92" w:rsidRDefault="008A6D4A" w:rsidP="007A4424">
      <w:pPr>
        <w:pStyle w:val="Heading5"/>
      </w:pPr>
      <w:bookmarkStart w:id="1623" w:name="_Toc510696639"/>
      <w:bookmarkStart w:id="1624" w:name="_Toc35971434"/>
      <w:bookmarkStart w:id="1625" w:name="_Toc144024183"/>
      <w:bookmarkStart w:id="1626" w:name="_Toc148176896"/>
      <w:bookmarkStart w:id="1627" w:name="_Toc151379275"/>
      <w:bookmarkStart w:id="1628" w:name="_Toc151445456"/>
      <w:bookmarkStart w:id="1629" w:name="_Toc160470533"/>
      <w:bookmarkStart w:id="1630" w:name="_Toc164873677"/>
      <w:bookmarkStart w:id="1631" w:name="_Toc180306313"/>
      <w:bookmarkStart w:id="1632" w:name="_Toc195374050"/>
      <w:bookmarkStart w:id="1633" w:name="_Toc211878892"/>
      <w:bookmarkStart w:id="1634" w:name="_Toc214890793"/>
      <w:r>
        <w:t>6.1.6.3.1</w:t>
      </w:r>
      <w:r w:rsidRPr="00384E92">
        <w:tab/>
        <w:t>Introduction</w:t>
      </w:r>
      <w:bookmarkEnd w:id="1623"/>
      <w:bookmarkEnd w:id="1624"/>
      <w:bookmarkEnd w:id="1625"/>
      <w:bookmarkEnd w:id="1626"/>
      <w:bookmarkEnd w:id="1627"/>
      <w:bookmarkEnd w:id="1628"/>
      <w:bookmarkEnd w:id="1629"/>
      <w:bookmarkEnd w:id="1630"/>
      <w:bookmarkEnd w:id="1631"/>
      <w:bookmarkEnd w:id="1632"/>
      <w:bookmarkEnd w:id="1633"/>
      <w:bookmarkEnd w:id="163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635" w:name="_Toc510696640"/>
      <w:bookmarkStart w:id="1636" w:name="_Toc35971435"/>
      <w:bookmarkStart w:id="1637" w:name="_Toc144024184"/>
      <w:bookmarkStart w:id="1638" w:name="_Toc148176897"/>
      <w:bookmarkStart w:id="1639" w:name="_Toc151379276"/>
      <w:bookmarkStart w:id="1640" w:name="_Toc151445457"/>
      <w:bookmarkStart w:id="1641" w:name="_Toc160470534"/>
      <w:bookmarkStart w:id="1642" w:name="_Toc164873678"/>
      <w:bookmarkStart w:id="1643" w:name="_Toc180306314"/>
      <w:bookmarkStart w:id="1644" w:name="_Toc195374051"/>
      <w:bookmarkStart w:id="1645" w:name="_Toc211878893"/>
      <w:bookmarkStart w:id="1646" w:name="_Toc214890794"/>
      <w:r>
        <w:t>6.1.6.3.2</w:t>
      </w:r>
      <w:r w:rsidRPr="00384E92">
        <w:tab/>
        <w:t>Simple data types</w:t>
      </w:r>
      <w:bookmarkEnd w:id="1635"/>
      <w:bookmarkEnd w:id="1636"/>
      <w:bookmarkEnd w:id="1637"/>
      <w:bookmarkEnd w:id="1638"/>
      <w:bookmarkEnd w:id="1639"/>
      <w:bookmarkEnd w:id="1640"/>
      <w:bookmarkEnd w:id="1641"/>
      <w:bookmarkEnd w:id="1642"/>
      <w:bookmarkEnd w:id="1643"/>
      <w:bookmarkEnd w:id="1644"/>
      <w:bookmarkEnd w:id="1645"/>
      <w:bookmarkEnd w:id="1646"/>
    </w:p>
    <w:p w14:paraId="3E57B034" w14:textId="5EA329D5" w:rsidR="003E58FE" w:rsidRPr="00384E92" w:rsidRDefault="003E58FE" w:rsidP="003E58FE">
      <w:bookmarkStart w:id="1647" w:name="_Toc510696641"/>
      <w:bookmarkStart w:id="1648"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649" w:name="_Toc144024185"/>
      <w:bookmarkStart w:id="1650" w:name="_Toc148176898"/>
      <w:bookmarkStart w:id="1651" w:name="_Toc151379277"/>
      <w:bookmarkStart w:id="1652" w:name="_Toc151445458"/>
      <w:bookmarkStart w:id="1653" w:name="_Toc160470535"/>
      <w:bookmarkStart w:id="1654" w:name="_Toc164873679"/>
      <w:bookmarkStart w:id="1655" w:name="_Toc180306315"/>
      <w:bookmarkStart w:id="1656" w:name="_Toc195374052"/>
      <w:bookmarkStart w:id="1657" w:name="_Toc211878894"/>
      <w:bookmarkStart w:id="1658" w:name="_Toc214890795"/>
      <w:r>
        <w:t>6.1.6.3.3</w:t>
      </w:r>
      <w:r w:rsidRPr="00BC662F">
        <w:tab/>
        <w:t xml:space="preserve">Enumeration: </w:t>
      </w:r>
      <w:r w:rsidR="001458D4">
        <w:t>ConnStat</w:t>
      </w:r>
      <w:r w:rsidR="00680EF4">
        <w:t>us</w:t>
      </w:r>
      <w:r w:rsidR="001458D4">
        <w:t>Event</w:t>
      </w:r>
      <w:bookmarkEnd w:id="1647"/>
      <w:bookmarkEnd w:id="1648"/>
      <w:bookmarkEnd w:id="1649"/>
      <w:bookmarkEnd w:id="1650"/>
      <w:bookmarkEnd w:id="1651"/>
      <w:bookmarkEnd w:id="1652"/>
      <w:bookmarkEnd w:id="1653"/>
      <w:bookmarkEnd w:id="1654"/>
      <w:bookmarkEnd w:id="1655"/>
      <w:bookmarkEnd w:id="1656"/>
      <w:bookmarkEnd w:id="1657"/>
      <w:bookmarkEnd w:id="1658"/>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659" w:name="_Toc510696642"/>
      <w:bookmarkStart w:id="1660" w:name="_Toc35971437"/>
      <w:bookmarkStart w:id="1661" w:name="_Toc144024186"/>
      <w:bookmarkStart w:id="1662" w:name="_Toc148176899"/>
      <w:bookmarkStart w:id="1663" w:name="_Toc151379278"/>
      <w:bookmarkStart w:id="1664" w:name="_Toc151445459"/>
      <w:bookmarkStart w:id="1665" w:name="_Toc160470536"/>
      <w:bookmarkStart w:id="1666" w:name="_Toc164873680"/>
      <w:bookmarkStart w:id="1667" w:name="_Toc180306316"/>
      <w:bookmarkStart w:id="1668" w:name="_Toc195374053"/>
      <w:bookmarkStart w:id="1669" w:name="_Toc211878895"/>
      <w:bookmarkStart w:id="1670" w:name="_Toc214890796"/>
      <w:r>
        <w:t>6.1.6.3.4</w:t>
      </w:r>
      <w:r w:rsidRPr="00BC662F">
        <w:tab/>
        <w:t xml:space="preserve">Enumeration: </w:t>
      </w:r>
      <w:r w:rsidR="002C2A5A">
        <w:t>TransType</w:t>
      </w:r>
      <w:bookmarkEnd w:id="1659"/>
      <w:bookmarkEnd w:id="1660"/>
      <w:bookmarkEnd w:id="1661"/>
      <w:bookmarkEnd w:id="1662"/>
      <w:bookmarkEnd w:id="1663"/>
      <w:bookmarkEnd w:id="1664"/>
      <w:bookmarkEnd w:id="1665"/>
      <w:bookmarkEnd w:id="1666"/>
      <w:bookmarkEnd w:id="1667"/>
      <w:bookmarkEnd w:id="1668"/>
      <w:bookmarkEnd w:id="1669"/>
      <w:bookmarkEnd w:id="1670"/>
    </w:p>
    <w:p w14:paraId="5B6ACB4D" w14:textId="77777777" w:rsidR="002C2A5A" w:rsidRPr="00384E92" w:rsidRDefault="002C2A5A" w:rsidP="002C2A5A">
      <w:bookmarkStart w:id="1671" w:name="_Toc510696643"/>
      <w:bookmarkStart w:id="1672" w:name="_Toc35971438"/>
      <w:bookmarkStart w:id="1673"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674" w:name="_Toc180306317"/>
      <w:bookmarkStart w:id="1675" w:name="_Toc195374054"/>
      <w:bookmarkStart w:id="1676" w:name="_Toc211878896"/>
      <w:bookmarkStart w:id="1677" w:name="_Toc148176900"/>
      <w:bookmarkStart w:id="1678" w:name="_Toc151379279"/>
      <w:bookmarkStart w:id="1679" w:name="_Toc151445460"/>
      <w:bookmarkStart w:id="1680" w:name="_Toc160470537"/>
      <w:bookmarkStart w:id="1681" w:name="_Toc164873681"/>
      <w:bookmarkStart w:id="1682" w:name="_Toc214890797"/>
      <w:r>
        <w:t>6.1.6.3.5</w:t>
      </w:r>
      <w:r w:rsidRPr="00BC662F">
        <w:tab/>
        <w:t xml:space="preserve">Enumeration: </w:t>
      </w:r>
      <w:r>
        <w:t>ClientConnStatus</w:t>
      </w:r>
      <w:bookmarkEnd w:id="1674"/>
      <w:bookmarkEnd w:id="1675"/>
      <w:bookmarkEnd w:id="1676"/>
      <w:bookmarkEnd w:id="1682"/>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683" w:name="_Toc183442520"/>
      <w:bookmarkStart w:id="1684" w:name="_Toc195374055"/>
      <w:bookmarkStart w:id="1685" w:name="_Toc211878897"/>
      <w:bookmarkStart w:id="1686" w:name="_Toc180306318"/>
      <w:bookmarkStart w:id="1687" w:name="_Toc214890798"/>
      <w:r>
        <w:t>6.1.</w:t>
      </w:r>
      <w:r w:rsidRPr="00036110">
        <w:t>6.3.6</w:t>
      </w:r>
      <w:r w:rsidRPr="00036110">
        <w:tab/>
        <w:t xml:space="preserve">Enumeration: </w:t>
      </w:r>
      <w:bookmarkEnd w:id="1683"/>
      <w:r w:rsidRPr="00036110">
        <w:t>DLDelInstructions</w:t>
      </w:r>
      <w:bookmarkEnd w:id="1684"/>
      <w:bookmarkEnd w:id="1685"/>
      <w:bookmarkEnd w:id="1687"/>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688" w:name="_Toc195374056"/>
      <w:bookmarkStart w:id="1689" w:name="_Toc211878898"/>
      <w:bookmarkStart w:id="1690" w:name="_Toc214890799"/>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71"/>
      <w:bookmarkEnd w:id="1672"/>
      <w:bookmarkEnd w:id="1673"/>
      <w:bookmarkEnd w:id="1677"/>
      <w:bookmarkEnd w:id="1678"/>
      <w:bookmarkEnd w:id="1679"/>
      <w:bookmarkEnd w:id="1680"/>
      <w:bookmarkEnd w:id="1681"/>
      <w:bookmarkEnd w:id="1686"/>
      <w:bookmarkEnd w:id="1688"/>
      <w:bookmarkEnd w:id="1689"/>
      <w:bookmarkEnd w:id="1690"/>
    </w:p>
    <w:p w14:paraId="487C5212" w14:textId="77777777" w:rsidR="00877CF2" w:rsidRDefault="00877CF2" w:rsidP="00877CF2">
      <w:bookmarkStart w:id="1691" w:name="_Toc510696644"/>
      <w:bookmarkStart w:id="1692"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693" w:name="_Toc510696646"/>
      <w:bookmarkStart w:id="1694" w:name="_Toc35971441"/>
      <w:bookmarkStart w:id="1695" w:name="_Toc144024188"/>
      <w:bookmarkStart w:id="1696" w:name="_Toc148176901"/>
      <w:bookmarkStart w:id="1697" w:name="_Toc151379280"/>
      <w:bookmarkStart w:id="1698" w:name="_Toc151445461"/>
      <w:bookmarkStart w:id="1699" w:name="_Toc160470538"/>
      <w:bookmarkStart w:id="1700" w:name="_Toc164873682"/>
      <w:bookmarkStart w:id="1701" w:name="_Toc180306319"/>
      <w:bookmarkStart w:id="1702" w:name="_Toc195374057"/>
      <w:bookmarkStart w:id="1703" w:name="_Toc211878899"/>
      <w:bookmarkStart w:id="1704" w:name="_Toc214890800"/>
      <w:bookmarkEnd w:id="1691"/>
      <w:bookmarkEnd w:id="1692"/>
      <w:r>
        <w:t>6.1.6.5</w:t>
      </w:r>
      <w:r>
        <w:tab/>
        <w:t>Binary data</w:t>
      </w:r>
      <w:bookmarkEnd w:id="1693"/>
      <w:bookmarkEnd w:id="1694"/>
      <w:bookmarkEnd w:id="1695"/>
      <w:bookmarkEnd w:id="1696"/>
      <w:bookmarkEnd w:id="1697"/>
      <w:bookmarkEnd w:id="1698"/>
      <w:bookmarkEnd w:id="1699"/>
      <w:bookmarkEnd w:id="1700"/>
      <w:bookmarkEnd w:id="1701"/>
      <w:bookmarkEnd w:id="1702"/>
      <w:bookmarkEnd w:id="1703"/>
      <w:bookmarkEnd w:id="1704"/>
    </w:p>
    <w:p w14:paraId="3E8B3ED7" w14:textId="77777777" w:rsidR="008A6D4A" w:rsidRDefault="008A6D4A" w:rsidP="007A4424">
      <w:pPr>
        <w:pStyle w:val="Heading5"/>
      </w:pPr>
      <w:bookmarkStart w:id="1705" w:name="_Toc35971442"/>
      <w:bookmarkStart w:id="1706" w:name="_Toc144024189"/>
      <w:bookmarkStart w:id="1707" w:name="_Toc148176902"/>
      <w:bookmarkStart w:id="1708" w:name="_Toc151379281"/>
      <w:bookmarkStart w:id="1709" w:name="_Toc151445462"/>
      <w:bookmarkStart w:id="1710" w:name="_Toc160470539"/>
      <w:bookmarkStart w:id="1711" w:name="_Toc164873683"/>
      <w:bookmarkStart w:id="1712" w:name="_Toc180306320"/>
      <w:bookmarkStart w:id="1713" w:name="_Toc195374058"/>
      <w:bookmarkStart w:id="1714" w:name="_Toc211878900"/>
      <w:bookmarkStart w:id="1715" w:name="_Toc214890801"/>
      <w:r>
        <w:t>6.1.6.5.1</w:t>
      </w:r>
      <w:r>
        <w:tab/>
        <w:t>Binary Data Types</w:t>
      </w:r>
      <w:bookmarkEnd w:id="1705"/>
      <w:bookmarkEnd w:id="1706"/>
      <w:bookmarkEnd w:id="1707"/>
      <w:bookmarkEnd w:id="1708"/>
      <w:bookmarkEnd w:id="1709"/>
      <w:bookmarkEnd w:id="1710"/>
      <w:bookmarkEnd w:id="1711"/>
      <w:bookmarkEnd w:id="1712"/>
      <w:bookmarkEnd w:id="1713"/>
      <w:bookmarkEnd w:id="1714"/>
      <w:bookmarkEnd w:id="1715"/>
    </w:p>
    <w:p w14:paraId="3F3349B8" w14:textId="2B29677F" w:rsidR="003E58FE" w:rsidRPr="00A04126" w:rsidRDefault="003E58FE" w:rsidP="003E58FE">
      <w:pPr>
        <w:pStyle w:val="TH"/>
      </w:pPr>
      <w:bookmarkStart w:id="1716"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717" w:name="_Toc510696647"/>
      <w:bookmarkStart w:id="1718" w:name="_Toc35971443"/>
      <w:bookmarkStart w:id="1719" w:name="_Toc144024190"/>
      <w:bookmarkStart w:id="1720" w:name="_Toc148176903"/>
      <w:bookmarkStart w:id="1721" w:name="_Toc151379282"/>
      <w:bookmarkStart w:id="1722" w:name="_Toc151445463"/>
      <w:bookmarkStart w:id="1723" w:name="_Toc160470540"/>
      <w:bookmarkStart w:id="1724" w:name="_Toc164873684"/>
      <w:bookmarkStart w:id="1725" w:name="_Toc180306321"/>
      <w:bookmarkStart w:id="1726" w:name="_Toc195374059"/>
      <w:bookmarkStart w:id="1727" w:name="_Toc211878901"/>
      <w:bookmarkStart w:id="1728" w:name="_Toc214890802"/>
      <w:bookmarkEnd w:id="1716"/>
      <w:r>
        <w:t>6.1.7</w:t>
      </w:r>
      <w:r>
        <w:tab/>
        <w:t>Error Handling</w:t>
      </w:r>
      <w:bookmarkEnd w:id="1717"/>
      <w:bookmarkEnd w:id="1718"/>
      <w:bookmarkEnd w:id="1719"/>
      <w:bookmarkEnd w:id="1720"/>
      <w:bookmarkEnd w:id="1721"/>
      <w:bookmarkEnd w:id="1722"/>
      <w:bookmarkEnd w:id="1723"/>
      <w:bookmarkEnd w:id="1724"/>
      <w:bookmarkEnd w:id="1725"/>
      <w:bookmarkEnd w:id="1726"/>
      <w:bookmarkEnd w:id="1727"/>
      <w:bookmarkEnd w:id="1728"/>
    </w:p>
    <w:p w14:paraId="07F0DFC0" w14:textId="77777777" w:rsidR="008A6D4A" w:rsidRPr="00971458" w:rsidRDefault="008A6D4A" w:rsidP="007A4424">
      <w:pPr>
        <w:pStyle w:val="Heading4"/>
      </w:pPr>
      <w:bookmarkStart w:id="1729" w:name="_Toc35971444"/>
      <w:bookmarkStart w:id="1730" w:name="_Toc144024191"/>
      <w:bookmarkStart w:id="1731" w:name="_Toc148176904"/>
      <w:bookmarkStart w:id="1732" w:name="_Toc151379283"/>
      <w:bookmarkStart w:id="1733" w:name="_Toc151445464"/>
      <w:bookmarkStart w:id="1734" w:name="_Toc160470541"/>
      <w:bookmarkStart w:id="1735" w:name="_Toc164873685"/>
      <w:bookmarkStart w:id="1736" w:name="_Toc180306322"/>
      <w:bookmarkStart w:id="1737" w:name="_Toc195374060"/>
      <w:bookmarkStart w:id="1738" w:name="_Toc211878902"/>
      <w:bookmarkStart w:id="1739" w:name="_Toc214890803"/>
      <w:r w:rsidRPr="00971458">
        <w:t>6.1.7.1</w:t>
      </w:r>
      <w:r w:rsidRPr="00971458">
        <w:tab/>
        <w:t>General</w:t>
      </w:r>
      <w:bookmarkEnd w:id="1729"/>
      <w:bookmarkEnd w:id="1730"/>
      <w:bookmarkEnd w:id="1731"/>
      <w:bookmarkEnd w:id="1732"/>
      <w:bookmarkEnd w:id="1733"/>
      <w:bookmarkEnd w:id="1734"/>
      <w:bookmarkEnd w:id="1735"/>
      <w:bookmarkEnd w:id="1736"/>
      <w:bookmarkEnd w:id="1737"/>
      <w:bookmarkEnd w:id="1738"/>
      <w:bookmarkEnd w:id="1739"/>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740" w:name="_Toc35971445"/>
      <w:bookmarkStart w:id="1741" w:name="_Toc144024192"/>
      <w:bookmarkStart w:id="1742" w:name="_Toc148176905"/>
      <w:bookmarkStart w:id="1743" w:name="_Toc151379284"/>
      <w:bookmarkStart w:id="1744" w:name="_Toc151445465"/>
      <w:bookmarkStart w:id="1745" w:name="_Toc160470542"/>
      <w:bookmarkStart w:id="1746" w:name="_Toc164873686"/>
      <w:bookmarkStart w:id="1747" w:name="_Toc180306323"/>
      <w:bookmarkStart w:id="1748" w:name="_Toc195374061"/>
      <w:bookmarkStart w:id="1749" w:name="_Toc211878903"/>
      <w:bookmarkStart w:id="1750" w:name="_Toc214890804"/>
      <w:r w:rsidRPr="00971458">
        <w:t>6.1.7.2</w:t>
      </w:r>
      <w:r w:rsidRPr="00971458">
        <w:tab/>
        <w:t>Protocol Errors</w:t>
      </w:r>
      <w:bookmarkEnd w:id="1740"/>
      <w:bookmarkEnd w:id="1741"/>
      <w:bookmarkEnd w:id="1742"/>
      <w:bookmarkEnd w:id="1743"/>
      <w:bookmarkEnd w:id="1744"/>
      <w:bookmarkEnd w:id="1745"/>
      <w:bookmarkEnd w:id="1746"/>
      <w:bookmarkEnd w:id="1747"/>
      <w:bookmarkEnd w:id="1748"/>
      <w:bookmarkEnd w:id="1749"/>
      <w:bookmarkEnd w:id="1750"/>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751" w:name="_Toc35971446"/>
      <w:bookmarkStart w:id="1752" w:name="_Toc144024193"/>
      <w:bookmarkStart w:id="1753" w:name="_Toc148176906"/>
      <w:bookmarkStart w:id="1754" w:name="_Toc151379285"/>
      <w:bookmarkStart w:id="1755" w:name="_Toc151445466"/>
      <w:bookmarkStart w:id="1756" w:name="_Toc160470543"/>
      <w:bookmarkStart w:id="1757" w:name="_Toc164873687"/>
      <w:bookmarkStart w:id="1758" w:name="_Toc180306324"/>
      <w:bookmarkStart w:id="1759" w:name="_Toc195374062"/>
      <w:bookmarkStart w:id="1760" w:name="_Toc211878904"/>
      <w:bookmarkStart w:id="1761" w:name="_Toc214890805"/>
      <w:r>
        <w:t>6.1.7.3</w:t>
      </w:r>
      <w:r>
        <w:tab/>
        <w:t>Application Errors</w:t>
      </w:r>
      <w:bookmarkEnd w:id="1751"/>
      <w:bookmarkEnd w:id="1752"/>
      <w:bookmarkEnd w:id="1753"/>
      <w:bookmarkEnd w:id="1754"/>
      <w:bookmarkEnd w:id="1755"/>
      <w:bookmarkEnd w:id="1756"/>
      <w:bookmarkEnd w:id="1757"/>
      <w:bookmarkEnd w:id="1758"/>
      <w:bookmarkEnd w:id="1759"/>
      <w:bookmarkEnd w:id="1760"/>
      <w:bookmarkEnd w:id="176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762" w:name="_Toc492899751"/>
      <w:bookmarkStart w:id="1763" w:name="_Toc492900030"/>
      <w:bookmarkStart w:id="1764" w:name="_Toc492967832"/>
      <w:bookmarkStart w:id="1765" w:name="_Toc492972920"/>
      <w:bookmarkStart w:id="1766" w:name="_Toc492973140"/>
      <w:bookmarkStart w:id="1767" w:name="_Toc493774060"/>
      <w:bookmarkStart w:id="1768" w:name="_Toc508285804"/>
      <w:bookmarkStart w:id="1769" w:name="_Toc508287269"/>
      <w:bookmarkStart w:id="1770" w:name="_Toc510696648"/>
      <w:bookmarkStart w:id="1771" w:name="_Toc35971447"/>
    </w:p>
    <w:p w14:paraId="5EE35080" w14:textId="77777777" w:rsidR="003E58FE" w:rsidRPr="0023018E" w:rsidRDefault="003E58FE" w:rsidP="007A4424">
      <w:pPr>
        <w:pStyle w:val="Heading3"/>
        <w:rPr>
          <w:lang w:eastAsia="zh-CN"/>
        </w:rPr>
      </w:pPr>
      <w:bookmarkStart w:id="1772" w:name="_Toc144024194"/>
      <w:bookmarkStart w:id="1773" w:name="_Toc148176907"/>
      <w:bookmarkStart w:id="1774" w:name="_Toc151379286"/>
      <w:bookmarkStart w:id="1775" w:name="_Toc151445467"/>
      <w:bookmarkStart w:id="1776" w:name="_Toc160470544"/>
      <w:bookmarkStart w:id="1777" w:name="_Toc164873688"/>
      <w:bookmarkStart w:id="1778" w:name="_Toc180306325"/>
      <w:bookmarkStart w:id="1779" w:name="_Toc195374063"/>
      <w:bookmarkStart w:id="1780" w:name="_Toc211878905"/>
      <w:bookmarkStart w:id="1781" w:name="_Toc214890806"/>
      <w:r>
        <w:t>6.1.8</w:t>
      </w:r>
      <w:r w:rsidRPr="0023018E">
        <w:rPr>
          <w:lang w:eastAsia="zh-CN"/>
        </w:rPr>
        <w:tab/>
        <w:t>Feature negotiation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782" w:name="_Toc532994477"/>
            <w:bookmarkStart w:id="1783" w:name="_Toc35971448"/>
            <w:bookmarkStart w:id="1784" w:name="_Toc144024195"/>
            <w:bookmarkStart w:id="1785"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786" w:name="_Toc148176908"/>
      <w:bookmarkStart w:id="1787" w:name="_Toc151379287"/>
      <w:bookmarkStart w:id="1788" w:name="_Toc151445468"/>
      <w:bookmarkStart w:id="1789" w:name="_Toc160470545"/>
      <w:bookmarkStart w:id="1790" w:name="_Toc164873689"/>
      <w:bookmarkStart w:id="1791" w:name="_Toc180306326"/>
      <w:bookmarkStart w:id="1792" w:name="_Toc195374064"/>
      <w:bookmarkStart w:id="1793" w:name="_Toc211878906"/>
      <w:bookmarkStart w:id="1794" w:name="_Toc214890807"/>
      <w:r>
        <w:t>6.1.9</w:t>
      </w:r>
      <w:r w:rsidRPr="001E7573">
        <w:tab/>
        <w:t>Security</w:t>
      </w:r>
      <w:bookmarkEnd w:id="1782"/>
      <w:bookmarkEnd w:id="1783"/>
      <w:bookmarkEnd w:id="1784"/>
      <w:bookmarkEnd w:id="1786"/>
      <w:bookmarkEnd w:id="1787"/>
      <w:bookmarkEnd w:id="1788"/>
      <w:bookmarkEnd w:id="1789"/>
      <w:bookmarkEnd w:id="1790"/>
      <w:bookmarkEnd w:id="1791"/>
      <w:bookmarkEnd w:id="1792"/>
      <w:bookmarkEnd w:id="1793"/>
      <w:bookmarkEnd w:id="1794"/>
    </w:p>
    <w:p w14:paraId="2E802522" w14:textId="11660711" w:rsidR="00712608" w:rsidRDefault="00712608" w:rsidP="00712608">
      <w:pPr>
        <w:rPr>
          <w:noProof/>
          <w:lang w:eastAsia="zh-CN"/>
        </w:rPr>
      </w:pPr>
      <w:bookmarkStart w:id="1795"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796" w:name="_Toc144024196"/>
      <w:bookmarkStart w:id="1797" w:name="_Toc148176909"/>
      <w:bookmarkStart w:id="1798" w:name="_Toc151379288"/>
      <w:bookmarkStart w:id="1799" w:name="_Toc151445469"/>
      <w:bookmarkStart w:id="1800" w:name="_Toc160470546"/>
      <w:bookmarkStart w:id="1801" w:name="_Toc164873690"/>
      <w:bookmarkStart w:id="1802" w:name="_Toc180306327"/>
      <w:bookmarkStart w:id="1803" w:name="_Toc195374065"/>
      <w:bookmarkStart w:id="1804" w:name="_Toc211878907"/>
      <w:bookmarkStart w:id="1805" w:name="_Toc214890808"/>
      <w:r w:rsidR="008A6D4A">
        <w:lastRenderedPageBreak/>
        <w:t>6.2</w:t>
      </w:r>
      <w:r w:rsidR="008A6D4A">
        <w:tab/>
      </w:r>
      <w:r w:rsidR="00651E9A" w:rsidRPr="00E858DF">
        <w:rPr>
          <w:lang w:val="en-US"/>
        </w:rPr>
        <w:t>SDD_DataStorage</w:t>
      </w:r>
      <w:r w:rsidR="008A6D4A">
        <w:t xml:space="preserve"> Service API</w:t>
      </w:r>
      <w:bookmarkEnd w:id="1785"/>
      <w:bookmarkEnd w:id="1795"/>
      <w:bookmarkEnd w:id="1796"/>
      <w:bookmarkEnd w:id="1797"/>
      <w:bookmarkEnd w:id="1798"/>
      <w:bookmarkEnd w:id="1799"/>
      <w:bookmarkEnd w:id="1800"/>
      <w:bookmarkEnd w:id="1801"/>
      <w:bookmarkEnd w:id="1802"/>
      <w:bookmarkEnd w:id="1803"/>
      <w:bookmarkEnd w:id="1804"/>
      <w:bookmarkEnd w:id="1805"/>
    </w:p>
    <w:p w14:paraId="0B6BA624" w14:textId="77777777" w:rsidR="00432CA8" w:rsidRPr="00585CA6" w:rsidRDefault="00432CA8" w:rsidP="00432CA8">
      <w:pPr>
        <w:pStyle w:val="Heading3"/>
      </w:pPr>
      <w:bookmarkStart w:id="1806" w:name="_Toc144459664"/>
      <w:bookmarkStart w:id="1807" w:name="_Toc151379289"/>
      <w:bookmarkStart w:id="1808" w:name="_Toc151445470"/>
      <w:bookmarkStart w:id="1809" w:name="_Toc160470547"/>
      <w:bookmarkStart w:id="1810" w:name="_Toc164873691"/>
      <w:bookmarkStart w:id="1811" w:name="_Toc180306328"/>
      <w:bookmarkStart w:id="1812" w:name="_Toc195374066"/>
      <w:bookmarkStart w:id="1813" w:name="_Toc211878908"/>
      <w:bookmarkStart w:id="1814" w:name="_Toc214890809"/>
      <w:r w:rsidRPr="00585CA6">
        <w:rPr>
          <w:noProof/>
          <w:lang w:eastAsia="zh-CN"/>
        </w:rPr>
        <w:t>6.2</w:t>
      </w:r>
      <w:r w:rsidRPr="00585CA6">
        <w:t>.1</w:t>
      </w:r>
      <w:r w:rsidRPr="00585CA6">
        <w:tab/>
        <w:t>Introduction</w:t>
      </w:r>
      <w:bookmarkEnd w:id="1806"/>
      <w:bookmarkEnd w:id="1807"/>
      <w:bookmarkEnd w:id="1808"/>
      <w:bookmarkEnd w:id="1809"/>
      <w:bookmarkEnd w:id="1810"/>
      <w:bookmarkEnd w:id="1811"/>
      <w:bookmarkEnd w:id="1812"/>
      <w:bookmarkEnd w:id="1813"/>
      <w:bookmarkEnd w:id="1814"/>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815"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816" w:name="_Toc151379290"/>
      <w:bookmarkStart w:id="1817" w:name="_Toc151445471"/>
      <w:bookmarkStart w:id="1818" w:name="_Toc160470548"/>
      <w:bookmarkStart w:id="1819" w:name="_Toc164873692"/>
      <w:bookmarkStart w:id="1820" w:name="_Toc180306329"/>
      <w:bookmarkStart w:id="1821" w:name="_Toc195374067"/>
      <w:bookmarkStart w:id="1822" w:name="_Toc211878909"/>
      <w:bookmarkStart w:id="1823" w:name="_Toc214890810"/>
      <w:r w:rsidRPr="00585CA6">
        <w:rPr>
          <w:noProof/>
          <w:lang w:eastAsia="zh-CN"/>
        </w:rPr>
        <w:t>6.2</w:t>
      </w:r>
      <w:r w:rsidRPr="00585CA6">
        <w:t>.2</w:t>
      </w:r>
      <w:r w:rsidRPr="00585CA6">
        <w:tab/>
        <w:t>Usage of HTTP</w:t>
      </w:r>
      <w:bookmarkEnd w:id="1815"/>
      <w:bookmarkEnd w:id="1816"/>
      <w:bookmarkEnd w:id="1817"/>
      <w:bookmarkEnd w:id="1818"/>
      <w:bookmarkEnd w:id="1819"/>
      <w:bookmarkEnd w:id="1820"/>
      <w:bookmarkEnd w:id="1821"/>
      <w:bookmarkEnd w:id="1822"/>
      <w:bookmarkEnd w:id="1823"/>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824" w:name="_Toc144459666"/>
      <w:bookmarkStart w:id="1825" w:name="_Toc151379291"/>
      <w:bookmarkStart w:id="1826" w:name="_Toc151445472"/>
      <w:bookmarkStart w:id="1827" w:name="_Toc160470549"/>
      <w:bookmarkStart w:id="1828" w:name="_Toc164873693"/>
      <w:bookmarkStart w:id="1829" w:name="_Toc180306330"/>
      <w:bookmarkStart w:id="1830" w:name="_Toc195374068"/>
      <w:bookmarkStart w:id="1831" w:name="_Toc211878910"/>
      <w:bookmarkStart w:id="1832" w:name="_Toc214890811"/>
      <w:r w:rsidRPr="00585CA6">
        <w:rPr>
          <w:noProof/>
          <w:lang w:eastAsia="zh-CN"/>
        </w:rPr>
        <w:t>6.2</w:t>
      </w:r>
      <w:r w:rsidRPr="00585CA6">
        <w:t>.3</w:t>
      </w:r>
      <w:r w:rsidRPr="00585CA6">
        <w:tab/>
        <w:t>Resources</w:t>
      </w:r>
      <w:bookmarkEnd w:id="1824"/>
      <w:bookmarkEnd w:id="1825"/>
      <w:bookmarkEnd w:id="1826"/>
      <w:bookmarkEnd w:id="1827"/>
      <w:bookmarkEnd w:id="1828"/>
      <w:bookmarkEnd w:id="1829"/>
      <w:bookmarkEnd w:id="1830"/>
      <w:bookmarkEnd w:id="1831"/>
      <w:bookmarkEnd w:id="1832"/>
    </w:p>
    <w:p w14:paraId="231CE49B" w14:textId="77777777" w:rsidR="00432CA8" w:rsidRPr="00585CA6" w:rsidRDefault="00432CA8" w:rsidP="00432CA8">
      <w:pPr>
        <w:pStyle w:val="Heading4"/>
      </w:pPr>
      <w:bookmarkStart w:id="1833" w:name="_Toc144459667"/>
      <w:bookmarkStart w:id="1834" w:name="_Toc151379292"/>
      <w:bookmarkStart w:id="1835" w:name="_Toc151445473"/>
      <w:bookmarkStart w:id="1836" w:name="_Toc160470550"/>
      <w:bookmarkStart w:id="1837" w:name="_Toc164873694"/>
      <w:bookmarkStart w:id="1838" w:name="_Toc180306331"/>
      <w:bookmarkStart w:id="1839" w:name="_Toc195374069"/>
      <w:bookmarkStart w:id="1840" w:name="_Toc211878911"/>
      <w:bookmarkStart w:id="1841" w:name="_Toc214890812"/>
      <w:r w:rsidRPr="00585CA6">
        <w:rPr>
          <w:noProof/>
          <w:lang w:eastAsia="zh-CN"/>
        </w:rPr>
        <w:t>6.2</w:t>
      </w:r>
      <w:r w:rsidRPr="00585CA6">
        <w:t>.3.1</w:t>
      </w:r>
      <w:r w:rsidRPr="00585CA6">
        <w:tab/>
        <w:t>Overview</w:t>
      </w:r>
      <w:bookmarkEnd w:id="1833"/>
      <w:bookmarkEnd w:id="1834"/>
      <w:bookmarkEnd w:id="1835"/>
      <w:bookmarkEnd w:id="1836"/>
      <w:bookmarkEnd w:id="1837"/>
      <w:bookmarkEnd w:id="1838"/>
      <w:bookmarkEnd w:id="1839"/>
      <w:bookmarkEnd w:id="1840"/>
      <w:bookmarkEnd w:id="1841"/>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pt" o:ole="">
            <v:imagedata r:id="rId83" o:title=""/>
          </v:shape>
          <o:OLEObject Type="Embed" ProgID="Word.Document.8" ShapeID="_x0000_i1062" DrawAspect="Content" ObjectID="_1825504431"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842" w:name="_Toc144459668"/>
      <w:bookmarkStart w:id="1843" w:name="_Toc151379293"/>
      <w:bookmarkStart w:id="1844" w:name="_Toc151445474"/>
      <w:bookmarkStart w:id="1845" w:name="_Toc160470551"/>
      <w:bookmarkStart w:id="1846" w:name="_Toc164873695"/>
      <w:bookmarkStart w:id="1847" w:name="_Toc180306332"/>
      <w:bookmarkStart w:id="1848" w:name="_Toc195374070"/>
      <w:bookmarkStart w:id="1849" w:name="_Toc211878912"/>
      <w:bookmarkStart w:id="1850" w:name="_Toc214890813"/>
      <w:r w:rsidRPr="00585CA6">
        <w:rPr>
          <w:noProof/>
          <w:lang w:eastAsia="zh-CN"/>
        </w:rPr>
        <w:lastRenderedPageBreak/>
        <w:t>6.2</w:t>
      </w:r>
      <w:r w:rsidRPr="00585CA6">
        <w:t>.3.2</w:t>
      </w:r>
      <w:r w:rsidRPr="00585CA6">
        <w:tab/>
        <w:t xml:space="preserve">Resource: </w:t>
      </w:r>
      <w:bookmarkEnd w:id="1842"/>
      <w:r w:rsidRPr="00585CA6">
        <w:t>Data Storages</w:t>
      </w:r>
      <w:bookmarkEnd w:id="1843"/>
      <w:bookmarkEnd w:id="1844"/>
      <w:bookmarkEnd w:id="1845"/>
      <w:bookmarkEnd w:id="1846"/>
      <w:bookmarkEnd w:id="1847"/>
      <w:bookmarkEnd w:id="1848"/>
      <w:bookmarkEnd w:id="1849"/>
      <w:bookmarkEnd w:id="1850"/>
    </w:p>
    <w:p w14:paraId="6CDA7516" w14:textId="77777777" w:rsidR="00432CA8" w:rsidRPr="00585CA6" w:rsidRDefault="00432CA8" w:rsidP="00432CA8">
      <w:pPr>
        <w:pStyle w:val="Heading5"/>
      </w:pPr>
      <w:bookmarkStart w:id="1851" w:name="_Toc144459669"/>
      <w:bookmarkStart w:id="1852" w:name="_Toc151379294"/>
      <w:bookmarkStart w:id="1853" w:name="_Toc151445475"/>
      <w:bookmarkStart w:id="1854" w:name="_Toc160470552"/>
      <w:bookmarkStart w:id="1855" w:name="_Toc164873696"/>
      <w:bookmarkStart w:id="1856" w:name="_Toc180306333"/>
      <w:bookmarkStart w:id="1857" w:name="_Toc195374071"/>
      <w:bookmarkStart w:id="1858" w:name="_Toc211878913"/>
      <w:bookmarkStart w:id="1859" w:name="_Toc214890814"/>
      <w:r w:rsidRPr="00585CA6">
        <w:rPr>
          <w:noProof/>
          <w:lang w:eastAsia="zh-CN"/>
        </w:rPr>
        <w:t>6.2</w:t>
      </w:r>
      <w:r w:rsidRPr="00585CA6">
        <w:t>.3.2.1</w:t>
      </w:r>
      <w:r w:rsidRPr="00585CA6">
        <w:tab/>
        <w:t>Description</w:t>
      </w:r>
      <w:bookmarkEnd w:id="1851"/>
      <w:bookmarkEnd w:id="1852"/>
      <w:bookmarkEnd w:id="1853"/>
      <w:bookmarkEnd w:id="1854"/>
      <w:bookmarkEnd w:id="1855"/>
      <w:bookmarkEnd w:id="1856"/>
      <w:bookmarkEnd w:id="1857"/>
      <w:bookmarkEnd w:id="1858"/>
      <w:bookmarkEnd w:id="1859"/>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860" w:name="_Toc144459670"/>
      <w:bookmarkStart w:id="1861" w:name="_Toc151379295"/>
      <w:bookmarkStart w:id="1862" w:name="_Toc151445476"/>
      <w:bookmarkStart w:id="1863" w:name="_Toc160470553"/>
      <w:bookmarkStart w:id="1864" w:name="_Toc164873697"/>
      <w:bookmarkStart w:id="1865" w:name="_Toc180306334"/>
      <w:bookmarkStart w:id="1866" w:name="_Toc195374072"/>
      <w:bookmarkStart w:id="1867" w:name="_Toc211878914"/>
      <w:bookmarkStart w:id="1868" w:name="_Toc214890815"/>
      <w:r w:rsidRPr="00585CA6">
        <w:rPr>
          <w:noProof/>
          <w:lang w:eastAsia="zh-CN"/>
        </w:rPr>
        <w:t>6.2</w:t>
      </w:r>
      <w:r w:rsidRPr="00585CA6">
        <w:t>.3.2.2</w:t>
      </w:r>
      <w:r w:rsidRPr="00585CA6">
        <w:tab/>
        <w:t>Resource Definition</w:t>
      </w:r>
      <w:bookmarkEnd w:id="1860"/>
      <w:bookmarkEnd w:id="1861"/>
      <w:bookmarkEnd w:id="1862"/>
      <w:bookmarkEnd w:id="1863"/>
      <w:bookmarkEnd w:id="1864"/>
      <w:bookmarkEnd w:id="1865"/>
      <w:bookmarkEnd w:id="1866"/>
      <w:bookmarkEnd w:id="1867"/>
      <w:bookmarkEnd w:id="1868"/>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869" w:name="_Toc144459671"/>
      <w:bookmarkStart w:id="1870" w:name="_Toc151379296"/>
      <w:bookmarkStart w:id="1871" w:name="_Toc151445477"/>
      <w:bookmarkStart w:id="1872" w:name="_Toc160470554"/>
      <w:bookmarkStart w:id="1873" w:name="_Toc164873698"/>
      <w:bookmarkStart w:id="1874" w:name="_Toc180306335"/>
      <w:bookmarkStart w:id="1875" w:name="_Toc195374073"/>
      <w:bookmarkStart w:id="1876" w:name="_Toc211878915"/>
      <w:bookmarkStart w:id="1877" w:name="_Toc214890816"/>
      <w:r w:rsidRPr="00585CA6">
        <w:rPr>
          <w:noProof/>
          <w:lang w:eastAsia="zh-CN"/>
        </w:rPr>
        <w:t>6.2</w:t>
      </w:r>
      <w:r w:rsidRPr="00585CA6">
        <w:t>.3.2.3</w:t>
      </w:r>
      <w:r w:rsidRPr="00585CA6">
        <w:tab/>
        <w:t>Resource Standard Methods</w:t>
      </w:r>
      <w:bookmarkEnd w:id="1869"/>
      <w:bookmarkEnd w:id="1870"/>
      <w:bookmarkEnd w:id="1871"/>
      <w:bookmarkEnd w:id="1872"/>
      <w:bookmarkEnd w:id="1873"/>
      <w:bookmarkEnd w:id="1874"/>
      <w:bookmarkEnd w:id="1875"/>
      <w:bookmarkEnd w:id="1876"/>
      <w:bookmarkEnd w:id="1877"/>
    </w:p>
    <w:p w14:paraId="67AD6546" w14:textId="77777777" w:rsidR="00432CA8" w:rsidRPr="00585CA6" w:rsidRDefault="00432CA8" w:rsidP="0052668D">
      <w:pPr>
        <w:pStyle w:val="H6"/>
      </w:pPr>
      <w:bookmarkStart w:id="1878" w:name="_Toc151379297"/>
      <w:bookmarkStart w:id="1879" w:name="_Toc151445478"/>
      <w:bookmarkStart w:id="1880" w:name="_Toc160470555"/>
      <w:bookmarkStart w:id="1881" w:name="_Toc164873699"/>
      <w:bookmarkStart w:id="1882" w:name="_Toc180306336"/>
      <w:bookmarkStart w:id="1883" w:name="_Toc144459672"/>
      <w:r w:rsidRPr="00585CA6">
        <w:rPr>
          <w:noProof/>
          <w:lang w:eastAsia="zh-CN"/>
        </w:rPr>
        <w:t>6.2</w:t>
      </w:r>
      <w:r w:rsidRPr="00585CA6">
        <w:rPr>
          <w:rFonts w:eastAsia="SimSun"/>
        </w:rPr>
        <w:t>.3.2.3.1</w:t>
      </w:r>
      <w:r w:rsidRPr="00585CA6">
        <w:tab/>
        <w:t>GET</w:t>
      </w:r>
      <w:bookmarkEnd w:id="1878"/>
      <w:bookmarkEnd w:id="1879"/>
      <w:bookmarkEnd w:id="1880"/>
      <w:bookmarkEnd w:id="1881"/>
      <w:bookmarkEnd w:id="1882"/>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884" w:name="_Toc151379298"/>
      <w:bookmarkStart w:id="1885" w:name="_Toc151445479"/>
      <w:bookmarkStart w:id="1886" w:name="_Toc160470556"/>
      <w:bookmarkStart w:id="1887" w:name="_Toc164873700"/>
      <w:bookmarkStart w:id="1888" w:name="_Toc180306337"/>
      <w:r w:rsidRPr="00585CA6">
        <w:rPr>
          <w:noProof/>
          <w:lang w:eastAsia="zh-CN"/>
        </w:rPr>
        <w:t>6.2</w:t>
      </w:r>
      <w:r w:rsidRPr="00585CA6">
        <w:rPr>
          <w:rFonts w:eastAsia="SimSun"/>
        </w:rPr>
        <w:t>.3.2.3.2</w:t>
      </w:r>
      <w:r w:rsidRPr="00585CA6">
        <w:rPr>
          <w:rFonts w:eastAsia="SimSun"/>
        </w:rPr>
        <w:tab/>
        <w:t>POST</w:t>
      </w:r>
      <w:bookmarkEnd w:id="1883"/>
      <w:bookmarkEnd w:id="1884"/>
      <w:bookmarkEnd w:id="1885"/>
      <w:bookmarkEnd w:id="1886"/>
      <w:bookmarkEnd w:id="1887"/>
      <w:bookmarkEnd w:id="1888"/>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889" w:name="_Toc144459673"/>
      <w:bookmarkStart w:id="1890" w:name="_Toc151379299"/>
      <w:bookmarkStart w:id="1891" w:name="_Toc151445480"/>
      <w:bookmarkStart w:id="1892" w:name="_Toc160470557"/>
      <w:bookmarkStart w:id="1893" w:name="_Toc164873701"/>
      <w:bookmarkStart w:id="1894" w:name="_Toc180306338"/>
      <w:bookmarkStart w:id="1895" w:name="_Toc195374074"/>
      <w:bookmarkStart w:id="1896" w:name="_Toc211878916"/>
      <w:bookmarkStart w:id="1897" w:name="_Toc214890817"/>
      <w:r w:rsidRPr="00585CA6">
        <w:rPr>
          <w:noProof/>
          <w:lang w:eastAsia="zh-CN"/>
        </w:rPr>
        <w:t>6.2</w:t>
      </w:r>
      <w:r w:rsidRPr="00585CA6">
        <w:t>.3.2.4</w:t>
      </w:r>
      <w:r w:rsidRPr="00585CA6">
        <w:tab/>
        <w:t>Resource Custom Operations</w:t>
      </w:r>
      <w:bookmarkEnd w:id="1889"/>
      <w:bookmarkEnd w:id="1890"/>
      <w:bookmarkEnd w:id="1891"/>
      <w:bookmarkEnd w:id="1892"/>
      <w:bookmarkEnd w:id="1893"/>
      <w:bookmarkEnd w:id="1894"/>
      <w:bookmarkEnd w:id="1895"/>
      <w:bookmarkEnd w:id="1896"/>
      <w:bookmarkEnd w:id="1897"/>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898" w:name="_Toc144459674"/>
      <w:bookmarkStart w:id="1899" w:name="_Toc151379300"/>
      <w:bookmarkStart w:id="1900" w:name="_Toc151445481"/>
      <w:bookmarkStart w:id="1901" w:name="_Toc160470558"/>
      <w:bookmarkStart w:id="1902" w:name="_Toc164873702"/>
      <w:bookmarkStart w:id="1903" w:name="_Toc180306339"/>
      <w:bookmarkStart w:id="1904" w:name="_Toc195374075"/>
      <w:bookmarkStart w:id="1905" w:name="_Toc211878917"/>
      <w:bookmarkStart w:id="1906" w:name="_Toc214890818"/>
      <w:r w:rsidRPr="00585CA6">
        <w:rPr>
          <w:noProof/>
          <w:lang w:eastAsia="zh-CN"/>
        </w:rPr>
        <w:t>6.2</w:t>
      </w:r>
      <w:r w:rsidRPr="00585CA6">
        <w:t>.3.3</w:t>
      </w:r>
      <w:r w:rsidRPr="00585CA6">
        <w:tab/>
        <w:t xml:space="preserve">Resource: Individual </w:t>
      </w:r>
      <w:bookmarkEnd w:id="1898"/>
      <w:r w:rsidRPr="00585CA6">
        <w:t>Data Storage</w:t>
      </w:r>
      <w:bookmarkEnd w:id="1899"/>
      <w:bookmarkEnd w:id="1900"/>
      <w:bookmarkEnd w:id="1901"/>
      <w:bookmarkEnd w:id="1902"/>
      <w:bookmarkEnd w:id="1903"/>
      <w:bookmarkEnd w:id="1904"/>
      <w:bookmarkEnd w:id="1905"/>
      <w:bookmarkEnd w:id="1906"/>
    </w:p>
    <w:p w14:paraId="5A842200" w14:textId="77777777" w:rsidR="00432CA8" w:rsidRPr="00585CA6" w:rsidRDefault="00432CA8" w:rsidP="00432CA8">
      <w:pPr>
        <w:pStyle w:val="Heading5"/>
      </w:pPr>
      <w:bookmarkStart w:id="1907" w:name="_Toc144459675"/>
      <w:bookmarkStart w:id="1908" w:name="_Toc151379301"/>
      <w:bookmarkStart w:id="1909" w:name="_Toc151445482"/>
      <w:bookmarkStart w:id="1910" w:name="_Toc160470559"/>
      <w:bookmarkStart w:id="1911" w:name="_Toc164873703"/>
      <w:bookmarkStart w:id="1912" w:name="_Toc180306340"/>
      <w:bookmarkStart w:id="1913" w:name="_Toc195374076"/>
      <w:bookmarkStart w:id="1914" w:name="_Toc211878918"/>
      <w:bookmarkStart w:id="1915" w:name="_Toc214890819"/>
      <w:r w:rsidRPr="00585CA6">
        <w:rPr>
          <w:noProof/>
          <w:lang w:eastAsia="zh-CN"/>
        </w:rPr>
        <w:t>6.2</w:t>
      </w:r>
      <w:r w:rsidRPr="00585CA6">
        <w:t>.3.3.1</w:t>
      </w:r>
      <w:r w:rsidRPr="00585CA6">
        <w:tab/>
        <w:t>Description</w:t>
      </w:r>
      <w:bookmarkEnd w:id="1907"/>
      <w:bookmarkEnd w:id="1908"/>
      <w:bookmarkEnd w:id="1909"/>
      <w:bookmarkEnd w:id="1910"/>
      <w:bookmarkEnd w:id="1911"/>
      <w:bookmarkEnd w:id="1912"/>
      <w:bookmarkEnd w:id="1913"/>
      <w:bookmarkEnd w:id="1914"/>
      <w:bookmarkEnd w:id="1915"/>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916" w:name="_Toc144459676"/>
      <w:bookmarkStart w:id="1917" w:name="_Toc151379302"/>
      <w:bookmarkStart w:id="1918" w:name="_Toc151445483"/>
      <w:bookmarkStart w:id="1919" w:name="_Toc160470560"/>
      <w:bookmarkStart w:id="1920" w:name="_Toc164873704"/>
      <w:bookmarkStart w:id="1921" w:name="_Toc180306341"/>
      <w:bookmarkStart w:id="1922" w:name="_Toc195374077"/>
      <w:bookmarkStart w:id="1923" w:name="_Toc211878919"/>
      <w:bookmarkStart w:id="1924" w:name="_Toc214890820"/>
      <w:r w:rsidRPr="00585CA6">
        <w:rPr>
          <w:noProof/>
          <w:lang w:eastAsia="zh-CN"/>
        </w:rPr>
        <w:t>6.2</w:t>
      </w:r>
      <w:r w:rsidRPr="00585CA6">
        <w:t>.3.3.2</w:t>
      </w:r>
      <w:r w:rsidRPr="00585CA6">
        <w:tab/>
        <w:t>Resource Definition</w:t>
      </w:r>
      <w:bookmarkEnd w:id="1916"/>
      <w:bookmarkEnd w:id="1917"/>
      <w:bookmarkEnd w:id="1918"/>
      <w:bookmarkEnd w:id="1919"/>
      <w:bookmarkEnd w:id="1920"/>
      <w:bookmarkEnd w:id="1921"/>
      <w:bookmarkEnd w:id="1922"/>
      <w:bookmarkEnd w:id="1923"/>
      <w:bookmarkEnd w:id="1924"/>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925" w:name="_Toc144459677"/>
      <w:bookmarkStart w:id="1926" w:name="_Toc151379303"/>
      <w:bookmarkStart w:id="1927" w:name="_Toc151445484"/>
      <w:bookmarkStart w:id="1928" w:name="_Toc160470561"/>
      <w:bookmarkStart w:id="1929" w:name="_Toc164873705"/>
      <w:bookmarkStart w:id="1930" w:name="_Toc180306342"/>
      <w:bookmarkStart w:id="1931" w:name="_Toc195374078"/>
      <w:bookmarkStart w:id="1932" w:name="_Toc211878920"/>
      <w:bookmarkStart w:id="1933" w:name="_Toc214890821"/>
      <w:r w:rsidRPr="00585CA6">
        <w:rPr>
          <w:noProof/>
          <w:lang w:eastAsia="zh-CN"/>
        </w:rPr>
        <w:t>6.2</w:t>
      </w:r>
      <w:r w:rsidRPr="00585CA6">
        <w:t>.3.3.3</w:t>
      </w:r>
      <w:r w:rsidRPr="00585CA6">
        <w:tab/>
        <w:t>Resource Standard Methods</w:t>
      </w:r>
      <w:bookmarkEnd w:id="1925"/>
      <w:bookmarkEnd w:id="1926"/>
      <w:bookmarkEnd w:id="1927"/>
      <w:bookmarkEnd w:id="1928"/>
      <w:bookmarkEnd w:id="1929"/>
      <w:bookmarkEnd w:id="1930"/>
      <w:bookmarkEnd w:id="1931"/>
      <w:bookmarkEnd w:id="1932"/>
      <w:bookmarkEnd w:id="1933"/>
    </w:p>
    <w:p w14:paraId="60D5244F" w14:textId="77777777" w:rsidR="00432CA8" w:rsidRPr="00585CA6" w:rsidRDefault="00432CA8" w:rsidP="0052668D">
      <w:pPr>
        <w:pStyle w:val="H6"/>
      </w:pPr>
      <w:bookmarkStart w:id="1934" w:name="_Toc144459678"/>
      <w:bookmarkStart w:id="1935" w:name="_Toc151379304"/>
      <w:bookmarkStart w:id="1936" w:name="_Toc151445485"/>
      <w:bookmarkStart w:id="1937" w:name="_Toc160470562"/>
      <w:bookmarkStart w:id="1938" w:name="_Toc164873706"/>
      <w:bookmarkStart w:id="1939" w:name="_Toc180306343"/>
      <w:r w:rsidRPr="00585CA6">
        <w:rPr>
          <w:noProof/>
          <w:lang w:eastAsia="zh-CN"/>
        </w:rPr>
        <w:t>6.2</w:t>
      </w:r>
      <w:r w:rsidRPr="00585CA6">
        <w:t>.3.3.3.1</w:t>
      </w:r>
      <w:r w:rsidRPr="00585CA6">
        <w:tab/>
        <w:t>GET</w:t>
      </w:r>
      <w:bookmarkEnd w:id="1934"/>
      <w:bookmarkEnd w:id="1935"/>
      <w:bookmarkEnd w:id="1936"/>
      <w:bookmarkEnd w:id="1937"/>
      <w:bookmarkEnd w:id="1938"/>
      <w:bookmarkEnd w:id="1939"/>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940" w:name="_Toc144459679"/>
      <w:bookmarkStart w:id="1941" w:name="_Toc151379305"/>
      <w:bookmarkStart w:id="1942" w:name="_Toc151445486"/>
      <w:bookmarkStart w:id="1943" w:name="_Toc160470563"/>
      <w:bookmarkStart w:id="1944" w:name="_Toc164873707"/>
      <w:bookmarkStart w:id="1945" w:name="_Toc180306344"/>
      <w:r w:rsidRPr="00585CA6">
        <w:rPr>
          <w:noProof/>
          <w:lang w:eastAsia="zh-CN"/>
        </w:rPr>
        <w:t>6.2</w:t>
      </w:r>
      <w:r w:rsidRPr="00585CA6">
        <w:t>.3.3.3.2</w:t>
      </w:r>
      <w:r w:rsidRPr="00585CA6">
        <w:tab/>
        <w:t>PUT</w:t>
      </w:r>
      <w:bookmarkEnd w:id="1940"/>
      <w:bookmarkEnd w:id="1941"/>
      <w:bookmarkEnd w:id="1942"/>
      <w:bookmarkEnd w:id="1943"/>
      <w:bookmarkEnd w:id="1944"/>
      <w:bookmarkEnd w:id="1945"/>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946" w:name="_Toc144459680"/>
      <w:bookmarkStart w:id="1947" w:name="_Toc151379306"/>
      <w:bookmarkStart w:id="1948" w:name="_Toc151445487"/>
      <w:bookmarkStart w:id="1949" w:name="_Toc160470564"/>
      <w:bookmarkStart w:id="1950" w:name="_Toc164873708"/>
      <w:bookmarkStart w:id="1951" w:name="_Toc180306345"/>
      <w:r w:rsidRPr="00585CA6">
        <w:rPr>
          <w:noProof/>
          <w:lang w:eastAsia="zh-CN"/>
        </w:rPr>
        <w:t>6.2</w:t>
      </w:r>
      <w:r w:rsidRPr="00585CA6">
        <w:t>.3.3.3.3</w:t>
      </w:r>
      <w:r w:rsidRPr="00585CA6">
        <w:tab/>
        <w:t>PATCH</w:t>
      </w:r>
      <w:bookmarkEnd w:id="1946"/>
      <w:bookmarkEnd w:id="1947"/>
      <w:bookmarkEnd w:id="1948"/>
      <w:bookmarkEnd w:id="1949"/>
      <w:bookmarkEnd w:id="1950"/>
      <w:bookmarkEnd w:id="1951"/>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952" w:name="_Toc144459681"/>
      <w:bookmarkStart w:id="1953" w:name="_Toc151379307"/>
      <w:bookmarkStart w:id="1954" w:name="_Toc151445488"/>
      <w:bookmarkStart w:id="1955" w:name="_Toc160470565"/>
      <w:bookmarkStart w:id="1956" w:name="_Toc164873709"/>
      <w:bookmarkStart w:id="1957" w:name="_Toc180306346"/>
      <w:r w:rsidRPr="00585CA6">
        <w:rPr>
          <w:noProof/>
          <w:lang w:eastAsia="zh-CN"/>
        </w:rPr>
        <w:lastRenderedPageBreak/>
        <w:t>6.2</w:t>
      </w:r>
      <w:r w:rsidRPr="00585CA6">
        <w:t>.3.3.3.4</w:t>
      </w:r>
      <w:r w:rsidRPr="00585CA6">
        <w:tab/>
        <w:t>DELETE</w:t>
      </w:r>
      <w:bookmarkEnd w:id="1952"/>
      <w:bookmarkEnd w:id="1953"/>
      <w:bookmarkEnd w:id="1954"/>
      <w:bookmarkEnd w:id="1955"/>
      <w:bookmarkEnd w:id="1956"/>
      <w:bookmarkEnd w:id="1957"/>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958" w:name="_Toc144459682"/>
      <w:bookmarkStart w:id="1959" w:name="_Toc151379308"/>
      <w:bookmarkStart w:id="1960" w:name="_Toc151445489"/>
      <w:bookmarkStart w:id="1961" w:name="_Toc160470566"/>
      <w:bookmarkStart w:id="1962" w:name="_Toc164873710"/>
      <w:bookmarkStart w:id="1963" w:name="_Toc180306347"/>
      <w:bookmarkStart w:id="1964" w:name="_Toc195374079"/>
      <w:bookmarkStart w:id="1965" w:name="_Toc211878921"/>
      <w:bookmarkStart w:id="1966" w:name="_Toc214890822"/>
      <w:r w:rsidRPr="00585CA6">
        <w:rPr>
          <w:noProof/>
          <w:lang w:eastAsia="zh-CN"/>
        </w:rPr>
        <w:t>6.2</w:t>
      </w:r>
      <w:r w:rsidRPr="00585CA6">
        <w:t>.3.3.4</w:t>
      </w:r>
      <w:r w:rsidRPr="00585CA6">
        <w:tab/>
        <w:t>Resource Custom Operations</w:t>
      </w:r>
      <w:bookmarkEnd w:id="1958"/>
      <w:bookmarkEnd w:id="1959"/>
      <w:bookmarkEnd w:id="1960"/>
      <w:bookmarkEnd w:id="1961"/>
      <w:bookmarkEnd w:id="1962"/>
      <w:bookmarkEnd w:id="1963"/>
      <w:bookmarkEnd w:id="1964"/>
      <w:bookmarkEnd w:id="1965"/>
      <w:bookmarkEnd w:id="1966"/>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967" w:name="_Toc151379309"/>
      <w:bookmarkStart w:id="1968" w:name="_Toc151445490"/>
      <w:bookmarkStart w:id="1969" w:name="_Toc160470567"/>
      <w:bookmarkStart w:id="1970" w:name="_Toc164873711"/>
      <w:bookmarkStart w:id="1971" w:name="_Toc180306348"/>
      <w:bookmarkStart w:id="1972" w:name="_Toc195374080"/>
      <w:bookmarkStart w:id="1973" w:name="_Toc211878922"/>
      <w:bookmarkStart w:id="1974" w:name="_Toc144459689"/>
      <w:bookmarkStart w:id="1975" w:name="_Toc214890823"/>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967"/>
      <w:bookmarkEnd w:id="1968"/>
      <w:bookmarkEnd w:id="1969"/>
      <w:bookmarkEnd w:id="1970"/>
      <w:bookmarkEnd w:id="1971"/>
      <w:bookmarkEnd w:id="1972"/>
      <w:bookmarkEnd w:id="1973"/>
      <w:bookmarkEnd w:id="1975"/>
    </w:p>
    <w:p w14:paraId="7D64272C" w14:textId="77777777" w:rsidR="00432CA8" w:rsidRPr="00585CA6" w:rsidRDefault="00432CA8" w:rsidP="00432CA8">
      <w:pPr>
        <w:pStyle w:val="Heading5"/>
      </w:pPr>
      <w:bookmarkStart w:id="1976" w:name="_Toc151379310"/>
      <w:bookmarkStart w:id="1977" w:name="_Toc151445491"/>
      <w:bookmarkStart w:id="1978" w:name="_Toc160470568"/>
      <w:bookmarkStart w:id="1979" w:name="_Toc164873712"/>
      <w:bookmarkStart w:id="1980" w:name="_Toc180306349"/>
      <w:bookmarkStart w:id="1981" w:name="_Toc195374081"/>
      <w:bookmarkStart w:id="1982" w:name="_Toc211878923"/>
      <w:bookmarkStart w:id="1983" w:name="_Toc214890824"/>
      <w:r w:rsidRPr="00585CA6">
        <w:rPr>
          <w:noProof/>
          <w:lang w:eastAsia="zh-CN"/>
        </w:rPr>
        <w:t>6.2</w:t>
      </w:r>
      <w:r w:rsidRPr="00585CA6">
        <w:t>.3.4.1</w:t>
      </w:r>
      <w:r w:rsidRPr="00585CA6">
        <w:tab/>
        <w:t>Description</w:t>
      </w:r>
      <w:bookmarkEnd w:id="1976"/>
      <w:bookmarkEnd w:id="1977"/>
      <w:bookmarkEnd w:id="1978"/>
      <w:bookmarkEnd w:id="1979"/>
      <w:bookmarkEnd w:id="1980"/>
      <w:bookmarkEnd w:id="1981"/>
      <w:bookmarkEnd w:id="1982"/>
      <w:bookmarkEnd w:id="1983"/>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984" w:name="_Toc151379311"/>
      <w:bookmarkStart w:id="1985" w:name="_Toc151445492"/>
      <w:bookmarkStart w:id="1986" w:name="_Toc160470569"/>
      <w:bookmarkStart w:id="1987" w:name="_Toc164873713"/>
      <w:bookmarkStart w:id="1988" w:name="_Toc180306350"/>
      <w:bookmarkStart w:id="1989" w:name="_Toc195374082"/>
      <w:bookmarkStart w:id="1990" w:name="_Toc211878924"/>
      <w:bookmarkStart w:id="1991" w:name="_Toc214890825"/>
      <w:r w:rsidRPr="00585CA6">
        <w:rPr>
          <w:noProof/>
          <w:lang w:eastAsia="zh-CN"/>
        </w:rPr>
        <w:t>6.2</w:t>
      </w:r>
      <w:r w:rsidRPr="00585CA6">
        <w:t>.3.4.2</w:t>
      </w:r>
      <w:r w:rsidRPr="00585CA6">
        <w:tab/>
        <w:t>Resource Definition</w:t>
      </w:r>
      <w:bookmarkEnd w:id="1984"/>
      <w:bookmarkEnd w:id="1985"/>
      <w:bookmarkEnd w:id="1986"/>
      <w:bookmarkEnd w:id="1987"/>
      <w:bookmarkEnd w:id="1988"/>
      <w:bookmarkEnd w:id="1989"/>
      <w:bookmarkEnd w:id="1990"/>
      <w:bookmarkEnd w:id="199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992" w:name="_Toc151379312"/>
      <w:bookmarkStart w:id="1993" w:name="_Toc151445493"/>
      <w:bookmarkStart w:id="1994" w:name="_Toc160470570"/>
      <w:bookmarkStart w:id="1995" w:name="_Toc164873714"/>
      <w:bookmarkStart w:id="1996" w:name="_Toc180306351"/>
      <w:bookmarkStart w:id="1997" w:name="_Toc195374083"/>
      <w:bookmarkStart w:id="1998" w:name="_Toc211878925"/>
      <w:bookmarkStart w:id="1999" w:name="_Toc214890826"/>
      <w:r w:rsidRPr="00585CA6">
        <w:rPr>
          <w:noProof/>
          <w:lang w:eastAsia="zh-CN"/>
        </w:rPr>
        <w:t>6.2</w:t>
      </w:r>
      <w:r w:rsidRPr="00585CA6">
        <w:t>.3.4.3</w:t>
      </w:r>
      <w:r w:rsidRPr="00585CA6">
        <w:tab/>
        <w:t>Resource Standard Methods</w:t>
      </w:r>
      <w:bookmarkEnd w:id="1992"/>
      <w:bookmarkEnd w:id="1993"/>
      <w:bookmarkEnd w:id="1994"/>
      <w:bookmarkEnd w:id="1995"/>
      <w:bookmarkEnd w:id="1996"/>
      <w:bookmarkEnd w:id="1997"/>
      <w:bookmarkEnd w:id="1998"/>
      <w:bookmarkEnd w:id="1999"/>
    </w:p>
    <w:p w14:paraId="617424F2" w14:textId="77777777" w:rsidR="00432CA8" w:rsidRPr="00585CA6" w:rsidRDefault="00432CA8" w:rsidP="0052668D">
      <w:pPr>
        <w:pStyle w:val="H6"/>
        <w:rPr>
          <w:rFonts w:eastAsia="SimSun"/>
        </w:rPr>
      </w:pPr>
      <w:bookmarkStart w:id="2000" w:name="_Toc151379313"/>
      <w:bookmarkStart w:id="2001" w:name="_Toc151445494"/>
      <w:bookmarkStart w:id="2002" w:name="_Toc160470571"/>
      <w:bookmarkStart w:id="2003" w:name="_Toc164873715"/>
      <w:bookmarkStart w:id="2004" w:name="_Toc180306352"/>
      <w:r w:rsidRPr="00585CA6">
        <w:rPr>
          <w:noProof/>
          <w:lang w:eastAsia="zh-CN"/>
        </w:rPr>
        <w:t>6.2</w:t>
      </w:r>
      <w:r w:rsidRPr="00585CA6">
        <w:rPr>
          <w:rFonts w:eastAsia="SimSun"/>
        </w:rPr>
        <w:t>.3.4.3.2</w:t>
      </w:r>
      <w:r w:rsidRPr="00585CA6">
        <w:rPr>
          <w:rFonts w:eastAsia="SimSun"/>
        </w:rPr>
        <w:tab/>
        <w:t>POST</w:t>
      </w:r>
      <w:bookmarkEnd w:id="2000"/>
      <w:bookmarkEnd w:id="2001"/>
      <w:bookmarkEnd w:id="2002"/>
      <w:bookmarkEnd w:id="2003"/>
      <w:bookmarkEnd w:id="2004"/>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2005" w:name="_Toc151379314"/>
      <w:bookmarkStart w:id="2006" w:name="_Toc151445495"/>
      <w:bookmarkStart w:id="2007" w:name="_Toc160470572"/>
      <w:bookmarkStart w:id="2008" w:name="_Toc164873716"/>
      <w:bookmarkStart w:id="2009" w:name="_Toc180306353"/>
      <w:bookmarkStart w:id="2010" w:name="_Toc195374084"/>
      <w:bookmarkStart w:id="2011" w:name="_Toc211878926"/>
      <w:bookmarkStart w:id="2012" w:name="_Toc214890827"/>
      <w:r w:rsidRPr="00585CA6">
        <w:rPr>
          <w:noProof/>
          <w:lang w:eastAsia="zh-CN"/>
        </w:rPr>
        <w:t>6.2</w:t>
      </w:r>
      <w:r w:rsidRPr="00585CA6">
        <w:t>.3.4.4</w:t>
      </w:r>
      <w:r w:rsidRPr="00585CA6">
        <w:tab/>
        <w:t>Resource Custom Operations</w:t>
      </w:r>
      <w:bookmarkEnd w:id="2005"/>
      <w:bookmarkEnd w:id="2006"/>
      <w:bookmarkEnd w:id="2007"/>
      <w:bookmarkEnd w:id="2008"/>
      <w:bookmarkEnd w:id="2009"/>
      <w:bookmarkEnd w:id="2010"/>
      <w:bookmarkEnd w:id="2011"/>
      <w:bookmarkEnd w:id="2012"/>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013" w:name="_Toc151379315"/>
      <w:bookmarkStart w:id="2014" w:name="_Toc151445496"/>
      <w:bookmarkStart w:id="2015" w:name="_Toc160470573"/>
      <w:bookmarkStart w:id="2016" w:name="_Toc164873717"/>
      <w:bookmarkStart w:id="2017" w:name="_Toc180306354"/>
      <w:bookmarkStart w:id="2018" w:name="_Toc195374085"/>
      <w:bookmarkStart w:id="2019" w:name="_Toc211878927"/>
      <w:bookmarkStart w:id="2020" w:name="_Toc214890828"/>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013"/>
      <w:bookmarkEnd w:id="2014"/>
      <w:bookmarkEnd w:id="2015"/>
      <w:bookmarkEnd w:id="2016"/>
      <w:bookmarkEnd w:id="2017"/>
      <w:bookmarkEnd w:id="2018"/>
      <w:bookmarkEnd w:id="2019"/>
      <w:bookmarkEnd w:id="2020"/>
    </w:p>
    <w:p w14:paraId="6289FCD9" w14:textId="77777777" w:rsidR="00432CA8" w:rsidRPr="00585CA6" w:rsidRDefault="00432CA8" w:rsidP="00432CA8">
      <w:pPr>
        <w:pStyle w:val="Heading5"/>
      </w:pPr>
      <w:bookmarkStart w:id="2021" w:name="_Toc151379316"/>
      <w:bookmarkStart w:id="2022" w:name="_Toc151445497"/>
      <w:bookmarkStart w:id="2023" w:name="_Toc160470574"/>
      <w:bookmarkStart w:id="2024" w:name="_Toc164873718"/>
      <w:bookmarkStart w:id="2025" w:name="_Toc180306355"/>
      <w:bookmarkStart w:id="2026" w:name="_Toc195374086"/>
      <w:bookmarkStart w:id="2027" w:name="_Toc211878928"/>
      <w:bookmarkStart w:id="2028" w:name="_Toc214890829"/>
      <w:r w:rsidRPr="00585CA6">
        <w:rPr>
          <w:noProof/>
          <w:lang w:eastAsia="zh-CN"/>
        </w:rPr>
        <w:t>6.2</w:t>
      </w:r>
      <w:r w:rsidRPr="00585CA6">
        <w:t>.3.5.1</w:t>
      </w:r>
      <w:r w:rsidRPr="00585CA6">
        <w:tab/>
        <w:t>Description</w:t>
      </w:r>
      <w:bookmarkEnd w:id="2021"/>
      <w:bookmarkEnd w:id="2022"/>
      <w:bookmarkEnd w:id="2023"/>
      <w:bookmarkEnd w:id="2024"/>
      <w:bookmarkEnd w:id="2025"/>
      <w:bookmarkEnd w:id="2026"/>
      <w:bookmarkEnd w:id="2027"/>
      <w:bookmarkEnd w:id="2028"/>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029" w:name="_Toc151379317"/>
      <w:bookmarkStart w:id="2030" w:name="_Toc151445498"/>
      <w:bookmarkStart w:id="2031" w:name="_Toc160470575"/>
      <w:bookmarkStart w:id="2032" w:name="_Toc164873719"/>
      <w:bookmarkStart w:id="2033" w:name="_Toc180306356"/>
      <w:bookmarkStart w:id="2034" w:name="_Toc195374087"/>
      <w:bookmarkStart w:id="2035" w:name="_Toc211878929"/>
      <w:bookmarkStart w:id="2036" w:name="_Toc214890830"/>
      <w:r w:rsidRPr="00585CA6">
        <w:rPr>
          <w:noProof/>
          <w:lang w:eastAsia="zh-CN"/>
        </w:rPr>
        <w:t>6.2</w:t>
      </w:r>
      <w:r w:rsidRPr="00585CA6">
        <w:t>.3.5.2</w:t>
      </w:r>
      <w:r w:rsidRPr="00585CA6">
        <w:tab/>
        <w:t>Resource Definition</w:t>
      </w:r>
      <w:bookmarkEnd w:id="2029"/>
      <w:bookmarkEnd w:id="2030"/>
      <w:bookmarkEnd w:id="2031"/>
      <w:bookmarkEnd w:id="2032"/>
      <w:bookmarkEnd w:id="2033"/>
      <w:bookmarkEnd w:id="2034"/>
      <w:bookmarkEnd w:id="2035"/>
      <w:bookmarkEnd w:id="2036"/>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037" w:name="_Toc151379318"/>
      <w:bookmarkStart w:id="2038" w:name="_Toc151445499"/>
      <w:bookmarkStart w:id="2039" w:name="_Toc160470576"/>
      <w:bookmarkStart w:id="2040" w:name="_Toc164873720"/>
      <w:bookmarkStart w:id="2041" w:name="_Toc180306357"/>
      <w:bookmarkStart w:id="2042" w:name="_Toc195374088"/>
      <w:bookmarkStart w:id="2043" w:name="_Toc211878930"/>
      <w:bookmarkStart w:id="2044" w:name="_Toc214890831"/>
      <w:r w:rsidRPr="00585CA6">
        <w:rPr>
          <w:noProof/>
          <w:lang w:eastAsia="zh-CN"/>
        </w:rPr>
        <w:t>6.2</w:t>
      </w:r>
      <w:r w:rsidRPr="00585CA6">
        <w:t>.3.5.3</w:t>
      </w:r>
      <w:r w:rsidRPr="00585CA6">
        <w:tab/>
        <w:t>Resource Standard Methods</w:t>
      </w:r>
      <w:bookmarkEnd w:id="2037"/>
      <w:bookmarkEnd w:id="2038"/>
      <w:bookmarkEnd w:id="2039"/>
      <w:bookmarkEnd w:id="2040"/>
      <w:bookmarkEnd w:id="2041"/>
      <w:bookmarkEnd w:id="2042"/>
      <w:bookmarkEnd w:id="2043"/>
      <w:bookmarkEnd w:id="2044"/>
    </w:p>
    <w:p w14:paraId="5027DEF2" w14:textId="77777777" w:rsidR="00432CA8" w:rsidRPr="00585CA6" w:rsidRDefault="00432CA8" w:rsidP="0052668D">
      <w:pPr>
        <w:pStyle w:val="H6"/>
      </w:pPr>
      <w:bookmarkStart w:id="2045" w:name="_Toc151379319"/>
      <w:bookmarkStart w:id="2046" w:name="_Toc151445500"/>
      <w:bookmarkStart w:id="2047" w:name="_Toc160470577"/>
      <w:bookmarkStart w:id="2048" w:name="_Toc164873721"/>
      <w:bookmarkStart w:id="2049" w:name="_Toc180306358"/>
      <w:r w:rsidRPr="00585CA6">
        <w:rPr>
          <w:noProof/>
          <w:lang w:eastAsia="zh-CN"/>
        </w:rPr>
        <w:t>6.2</w:t>
      </w:r>
      <w:r w:rsidRPr="00585CA6">
        <w:t>.3.5.3.1</w:t>
      </w:r>
      <w:r w:rsidRPr="00585CA6">
        <w:tab/>
        <w:t>GET</w:t>
      </w:r>
      <w:bookmarkEnd w:id="2045"/>
      <w:bookmarkEnd w:id="2046"/>
      <w:bookmarkEnd w:id="2047"/>
      <w:bookmarkEnd w:id="2048"/>
      <w:bookmarkEnd w:id="2049"/>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050" w:name="_Toc151379320"/>
      <w:bookmarkStart w:id="2051" w:name="_Toc151445501"/>
      <w:bookmarkStart w:id="2052" w:name="_Toc160470578"/>
      <w:bookmarkStart w:id="2053" w:name="_Toc164873722"/>
      <w:bookmarkStart w:id="2054" w:name="_Toc180306359"/>
      <w:r w:rsidRPr="00585CA6">
        <w:rPr>
          <w:noProof/>
          <w:lang w:eastAsia="zh-CN"/>
        </w:rPr>
        <w:t>6.2</w:t>
      </w:r>
      <w:r w:rsidRPr="00585CA6">
        <w:t>.3.5.3.2</w:t>
      </w:r>
      <w:r w:rsidRPr="00585CA6">
        <w:tab/>
        <w:t>PUT</w:t>
      </w:r>
      <w:bookmarkEnd w:id="2050"/>
      <w:bookmarkEnd w:id="2051"/>
      <w:bookmarkEnd w:id="2052"/>
      <w:bookmarkEnd w:id="2053"/>
      <w:bookmarkEnd w:id="2054"/>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055" w:name="_Toc151379321"/>
      <w:bookmarkStart w:id="2056" w:name="_Toc151445502"/>
      <w:bookmarkStart w:id="2057" w:name="_Toc160470579"/>
      <w:bookmarkStart w:id="2058" w:name="_Toc164873723"/>
      <w:bookmarkStart w:id="2059" w:name="_Toc180306360"/>
      <w:r w:rsidRPr="00585CA6">
        <w:rPr>
          <w:noProof/>
          <w:lang w:eastAsia="zh-CN"/>
        </w:rPr>
        <w:t>6.2</w:t>
      </w:r>
      <w:r w:rsidRPr="00585CA6">
        <w:t>.3.5.3.3</w:t>
      </w:r>
      <w:r w:rsidRPr="00585CA6">
        <w:tab/>
        <w:t>PATCH</w:t>
      </w:r>
      <w:bookmarkEnd w:id="2055"/>
      <w:bookmarkEnd w:id="2056"/>
      <w:bookmarkEnd w:id="2057"/>
      <w:bookmarkEnd w:id="2058"/>
      <w:bookmarkEnd w:id="2059"/>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060" w:name="_Toc151379322"/>
      <w:bookmarkStart w:id="2061" w:name="_Toc151445503"/>
      <w:bookmarkStart w:id="2062" w:name="_Toc160470580"/>
      <w:bookmarkStart w:id="2063" w:name="_Toc164873724"/>
      <w:bookmarkStart w:id="2064" w:name="_Toc180306361"/>
      <w:r w:rsidRPr="00585CA6">
        <w:rPr>
          <w:noProof/>
          <w:lang w:eastAsia="zh-CN"/>
        </w:rPr>
        <w:t>6.2</w:t>
      </w:r>
      <w:r w:rsidRPr="00585CA6">
        <w:t>.3.5.3.4</w:t>
      </w:r>
      <w:r w:rsidRPr="00585CA6">
        <w:tab/>
        <w:t>DELETE</w:t>
      </w:r>
      <w:bookmarkEnd w:id="2060"/>
      <w:bookmarkEnd w:id="2061"/>
      <w:bookmarkEnd w:id="2062"/>
      <w:bookmarkEnd w:id="2063"/>
      <w:bookmarkEnd w:id="2064"/>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065" w:name="_Toc151379323"/>
      <w:bookmarkStart w:id="2066" w:name="_Toc151445504"/>
      <w:bookmarkStart w:id="2067" w:name="_Toc160470581"/>
      <w:bookmarkStart w:id="2068" w:name="_Toc164873725"/>
      <w:bookmarkStart w:id="2069" w:name="_Toc180306362"/>
      <w:bookmarkStart w:id="2070" w:name="_Toc195374089"/>
      <w:bookmarkStart w:id="2071" w:name="_Toc211878931"/>
      <w:bookmarkStart w:id="2072" w:name="_Toc214890832"/>
      <w:r w:rsidRPr="00585CA6">
        <w:rPr>
          <w:noProof/>
          <w:lang w:eastAsia="zh-CN"/>
        </w:rPr>
        <w:t>6.2</w:t>
      </w:r>
      <w:r w:rsidRPr="00585CA6">
        <w:t>.3.5.4</w:t>
      </w:r>
      <w:r w:rsidRPr="00585CA6">
        <w:tab/>
        <w:t>Resource Custom Operations</w:t>
      </w:r>
      <w:bookmarkEnd w:id="2065"/>
      <w:bookmarkEnd w:id="2066"/>
      <w:bookmarkEnd w:id="2067"/>
      <w:bookmarkEnd w:id="2068"/>
      <w:bookmarkEnd w:id="2069"/>
      <w:bookmarkEnd w:id="2070"/>
      <w:bookmarkEnd w:id="2071"/>
      <w:bookmarkEnd w:id="2072"/>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073" w:name="_Toc151379324"/>
      <w:bookmarkStart w:id="2074" w:name="_Toc151445505"/>
      <w:bookmarkStart w:id="2075" w:name="_Toc160470582"/>
      <w:bookmarkStart w:id="2076" w:name="_Toc164873726"/>
      <w:bookmarkStart w:id="2077" w:name="_Toc180306363"/>
      <w:bookmarkStart w:id="2078" w:name="_Toc195374090"/>
      <w:bookmarkStart w:id="2079" w:name="_Toc211878932"/>
      <w:bookmarkStart w:id="2080" w:name="_Toc214890833"/>
      <w:r w:rsidRPr="00585CA6">
        <w:rPr>
          <w:noProof/>
          <w:lang w:eastAsia="zh-CN"/>
        </w:rPr>
        <w:t>6.2</w:t>
      </w:r>
      <w:r w:rsidRPr="00585CA6">
        <w:t>.4</w:t>
      </w:r>
      <w:r w:rsidRPr="00585CA6">
        <w:tab/>
        <w:t>Custom Operations without associated resources</w:t>
      </w:r>
      <w:bookmarkEnd w:id="1974"/>
      <w:bookmarkEnd w:id="2073"/>
      <w:bookmarkEnd w:id="2074"/>
      <w:bookmarkEnd w:id="2075"/>
      <w:bookmarkEnd w:id="2076"/>
      <w:bookmarkEnd w:id="2077"/>
      <w:bookmarkEnd w:id="2078"/>
      <w:bookmarkEnd w:id="2079"/>
      <w:bookmarkEnd w:id="2080"/>
    </w:p>
    <w:p w14:paraId="05E92B9D" w14:textId="77777777" w:rsidR="00432CA8" w:rsidRPr="00585CA6" w:rsidRDefault="00432CA8" w:rsidP="00432CA8">
      <w:pPr>
        <w:pStyle w:val="Heading4"/>
      </w:pPr>
      <w:bookmarkStart w:id="2081" w:name="_Toc151379325"/>
      <w:bookmarkStart w:id="2082" w:name="_Toc151445506"/>
      <w:bookmarkStart w:id="2083" w:name="_Toc160470583"/>
      <w:bookmarkStart w:id="2084" w:name="_Toc164873727"/>
      <w:bookmarkStart w:id="2085" w:name="_Toc180306364"/>
      <w:bookmarkStart w:id="2086" w:name="_Toc195374091"/>
      <w:bookmarkStart w:id="2087" w:name="_Toc211878933"/>
      <w:bookmarkStart w:id="2088" w:name="_Toc144459690"/>
      <w:bookmarkStart w:id="2089" w:name="_Toc214890834"/>
      <w:r w:rsidRPr="00585CA6">
        <w:rPr>
          <w:noProof/>
          <w:lang w:eastAsia="zh-CN"/>
        </w:rPr>
        <w:t>6.2</w:t>
      </w:r>
      <w:r w:rsidRPr="00585CA6">
        <w:t>.4.1</w:t>
      </w:r>
      <w:r w:rsidRPr="00585CA6">
        <w:tab/>
        <w:t>Overview</w:t>
      </w:r>
      <w:bookmarkEnd w:id="2081"/>
      <w:bookmarkEnd w:id="2082"/>
      <w:bookmarkEnd w:id="2083"/>
      <w:bookmarkEnd w:id="2084"/>
      <w:bookmarkEnd w:id="2085"/>
      <w:bookmarkEnd w:id="2086"/>
      <w:bookmarkEnd w:id="2087"/>
      <w:bookmarkEnd w:id="2089"/>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2090" w:name="_MON_1768861839"/>
    <w:bookmarkEnd w:id="2090"/>
    <w:p w14:paraId="343059DA" w14:textId="1A263504" w:rsidR="00432CA8" w:rsidRPr="00585CA6" w:rsidRDefault="003B7B88" w:rsidP="00432CA8">
      <w:pPr>
        <w:pStyle w:val="TH"/>
      </w:pPr>
      <w:r w:rsidRPr="00585CA6">
        <w:object w:dxaOrig="9633" w:dyaOrig="2961" w14:anchorId="51063893">
          <v:shape id="_x0000_i1063" type="#_x0000_t75" style="width:481.6pt;height:148.4pt" o:ole="">
            <v:imagedata r:id="rId85" o:title=""/>
          </v:shape>
          <o:OLEObject Type="Embed" ProgID="Word.Document.8" ShapeID="_x0000_i1063" DrawAspect="Content" ObjectID="_1825504432"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2091" w:name="_Hlk149572825"/>
            <w:r w:rsidRPr="00585CA6">
              <w:t>SEALDD data storage delivery</w:t>
            </w:r>
            <w:bookmarkEnd w:id="2091"/>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2092" w:name="_Hlk158248675"/>
            <w:r w:rsidRPr="009F7F86">
              <w:t>establish-del-conn</w:t>
            </w:r>
            <w:bookmarkEnd w:id="2092"/>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093" w:name="_Toc151379326"/>
      <w:bookmarkStart w:id="2094" w:name="_Toc151445507"/>
      <w:bookmarkStart w:id="2095" w:name="_Toc160470584"/>
      <w:bookmarkStart w:id="2096" w:name="_Toc164873728"/>
      <w:bookmarkStart w:id="2097" w:name="_Toc180306365"/>
      <w:bookmarkStart w:id="2098" w:name="_Toc195374092"/>
      <w:bookmarkStart w:id="2099" w:name="_Toc211878934"/>
      <w:bookmarkStart w:id="2100" w:name="_Toc214890835"/>
      <w:r w:rsidRPr="00585CA6">
        <w:rPr>
          <w:noProof/>
          <w:lang w:eastAsia="zh-CN"/>
        </w:rPr>
        <w:t>6.2</w:t>
      </w:r>
      <w:r w:rsidRPr="00585CA6">
        <w:t>.4.2</w:t>
      </w:r>
      <w:r w:rsidRPr="00585CA6">
        <w:tab/>
        <w:t>Operation: DataDeliveryRequest</w:t>
      </w:r>
      <w:bookmarkEnd w:id="2093"/>
      <w:bookmarkEnd w:id="2094"/>
      <w:bookmarkEnd w:id="2095"/>
      <w:bookmarkEnd w:id="2096"/>
      <w:bookmarkEnd w:id="2097"/>
      <w:bookmarkEnd w:id="2098"/>
      <w:bookmarkEnd w:id="2099"/>
      <w:bookmarkEnd w:id="2100"/>
    </w:p>
    <w:p w14:paraId="36A3380C" w14:textId="77777777" w:rsidR="00432CA8" w:rsidRPr="00585CA6" w:rsidRDefault="00432CA8" w:rsidP="00432CA8">
      <w:pPr>
        <w:pStyle w:val="Heading5"/>
      </w:pPr>
      <w:bookmarkStart w:id="2101" w:name="_Toc151379327"/>
      <w:bookmarkStart w:id="2102" w:name="_Toc151445508"/>
      <w:bookmarkStart w:id="2103" w:name="_Toc160470585"/>
      <w:bookmarkStart w:id="2104" w:name="_Toc164873729"/>
      <w:bookmarkStart w:id="2105" w:name="_Toc180306366"/>
      <w:bookmarkStart w:id="2106" w:name="_Toc195374093"/>
      <w:bookmarkStart w:id="2107" w:name="_Toc211878935"/>
      <w:bookmarkStart w:id="2108" w:name="_Toc214890836"/>
      <w:r w:rsidRPr="00585CA6">
        <w:rPr>
          <w:noProof/>
          <w:lang w:eastAsia="zh-CN"/>
        </w:rPr>
        <w:t>6.2</w:t>
      </w:r>
      <w:r w:rsidRPr="00585CA6">
        <w:t>.4.2.1</w:t>
      </w:r>
      <w:r w:rsidRPr="00585CA6">
        <w:tab/>
        <w:t>Description</w:t>
      </w:r>
      <w:bookmarkEnd w:id="2101"/>
      <w:bookmarkEnd w:id="2102"/>
      <w:bookmarkEnd w:id="2103"/>
      <w:bookmarkEnd w:id="2104"/>
      <w:bookmarkEnd w:id="2105"/>
      <w:bookmarkEnd w:id="2106"/>
      <w:bookmarkEnd w:id="2107"/>
      <w:bookmarkEnd w:id="2108"/>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109" w:name="_Toc151379328"/>
      <w:bookmarkStart w:id="2110" w:name="_Toc151445509"/>
      <w:bookmarkStart w:id="2111" w:name="_Toc160470586"/>
      <w:bookmarkStart w:id="2112" w:name="_Toc164873730"/>
      <w:bookmarkStart w:id="2113" w:name="_Toc180306367"/>
      <w:bookmarkStart w:id="2114" w:name="_Toc195374094"/>
      <w:bookmarkStart w:id="2115" w:name="_Toc211878936"/>
      <w:bookmarkStart w:id="2116" w:name="_Toc214890837"/>
      <w:r w:rsidRPr="00585CA6">
        <w:rPr>
          <w:noProof/>
          <w:lang w:eastAsia="zh-CN"/>
        </w:rPr>
        <w:t>6.2</w:t>
      </w:r>
      <w:r w:rsidRPr="00585CA6">
        <w:t>.4.2.2</w:t>
      </w:r>
      <w:r w:rsidRPr="00585CA6">
        <w:tab/>
        <w:t>Operation Definition</w:t>
      </w:r>
      <w:bookmarkEnd w:id="2109"/>
      <w:bookmarkEnd w:id="2110"/>
      <w:bookmarkEnd w:id="2111"/>
      <w:bookmarkEnd w:id="2112"/>
      <w:bookmarkEnd w:id="2113"/>
      <w:bookmarkEnd w:id="2114"/>
      <w:bookmarkEnd w:id="2115"/>
      <w:bookmarkEnd w:id="2116"/>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117" w:name="_Toc160470587"/>
      <w:bookmarkStart w:id="2118" w:name="_Toc164873731"/>
      <w:bookmarkStart w:id="2119" w:name="_Toc180306368"/>
      <w:bookmarkStart w:id="2120" w:name="_Toc195374095"/>
      <w:bookmarkStart w:id="2121" w:name="_Toc211878937"/>
      <w:bookmarkStart w:id="2122" w:name="_Toc151379329"/>
      <w:bookmarkStart w:id="2123" w:name="_Toc151445510"/>
      <w:bookmarkStart w:id="2124" w:name="_Toc214890838"/>
      <w:r w:rsidRPr="00585CA6">
        <w:rPr>
          <w:noProof/>
          <w:lang w:eastAsia="zh-CN"/>
        </w:rPr>
        <w:t>6.2</w:t>
      </w:r>
      <w:r w:rsidRPr="00585CA6">
        <w:t>.</w:t>
      </w:r>
      <w:r w:rsidRPr="00F01465">
        <w:t>4.3</w:t>
      </w:r>
      <w:r w:rsidRPr="00F01465">
        <w:tab/>
        <w:t>Operation: EstablishDelConn</w:t>
      </w:r>
      <w:bookmarkEnd w:id="2117"/>
      <w:bookmarkEnd w:id="2118"/>
      <w:bookmarkEnd w:id="2119"/>
      <w:bookmarkEnd w:id="2120"/>
      <w:bookmarkEnd w:id="2121"/>
      <w:bookmarkEnd w:id="2124"/>
    </w:p>
    <w:p w14:paraId="0BFB38A3" w14:textId="77777777" w:rsidR="00F01465" w:rsidRPr="00F01465" w:rsidRDefault="00F01465" w:rsidP="00F01465">
      <w:pPr>
        <w:pStyle w:val="Heading5"/>
      </w:pPr>
      <w:bookmarkStart w:id="2125" w:name="_Toc160470588"/>
      <w:bookmarkStart w:id="2126" w:name="_Toc164873732"/>
      <w:bookmarkStart w:id="2127" w:name="_Toc180306369"/>
      <w:bookmarkStart w:id="2128" w:name="_Toc195374096"/>
      <w:bookmarkStart w:id="2129" w:name="_Toc211878938"/>
      <w:bookmarkStart w:id="2130" w:name="_Toc214890839"/>
      <w:r w:rsidRPr="00F01465">
        <w:rPr>
          <w:noProof/>
          <w:lang w:eastAsia="zh-CN"/>
        </w:rPr>
        <w:t>6.2</w:t>
      </w:r>
      <w:r w:rsidRPr="00F01465">
        <w:t>.4.3.1</w:t>
      </w:r>
      <w:r w:rsidRPr="00F01465">
        <w:tab/>
        <w:t>Description</w:t>
      </w:r>
      <w:bookmarkEnd w:id="2125"/>
      <w:bookmarkEnd w:id="2126"/>
      <w:bookmarkEnd w:id="2127"/>
      <w:bookmarkEnd w:id="2128"/>
      <w:bookmarkEnd w:id="2129"/>
      <w:bookmarkEnd w:id="2130"/>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131" w:name="_Toc160470589"/>
      <w:bookmarkStart w:id="2132" w:name="_Toc164873733"/>
      <w:bookmarkStart w:id="2133" w:name="_Toc180306370"/>
      <w:bookmarkStart w:id="2134" w:name="_Toc195374097"/>
      <w:bookmarkStart w:id="2135" w:name="_Toc211878939"/>
      <w:bookmarkStart w:id="2136" w:name="_Toc214890840"/>
      <w:r w:rsidRPr="00F01465">
        <w:rPr>
          <w:noProof/>
          <w:lang w:eastAsia="zh-CN"/>
        </w:rPr>
        <w:t>6.2</w:t>
      </w:r>
      <w:r w:rsidRPr="00F01465">
        <w:t>.4.3.2</w:t>
      </w:r>
      <w:r w:rsidRPr="00F01465">
        <w:tab/>
        <w:t>Operation Definition</w:t>
      </w:r>
      <w:bookmarkEnd w:id="2131"/>
      <w:bookmarkEnd w:id="2132"/>
      <w:bookmarkEnd w:id="2133"/>
      <w:bookmarkEnd w:id="2134"/>
      <w:bookmarkEnd w:id="2135"/>
      <w:bookmarkEnd w:id="2136"/>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137" w:name="_Toc160470590"/>
      <w:bookmarkStart w:id="2138" w:name="_Toc164873734"/>
      <w:bookmarkStart w:id="2139" w:name="_Toc180306371"/>
      <w:bookmarkStart w:id="2140" w:name="_Toc195374098"/>
      <w:bookmarkStart w:id="2141" w:name="_Toc211878940"/>
      <w:bookmarkStart w:id="2142" w:name="_Toc214890841"/>
      <w:r w:rsidRPr="00585CA6">
        <w:rPr>
          <w:noProof/>
          <w:lang w:eastAsia="zh-CN"/>
        </w:rPr>
        <w:t>6.2</w:t>
      </w:r>
      <w:r w:rsidRPr="00585CA6">
        <w:t>.5</w:t>
      </w:r>
      <w:r w:rsidRPr="00585CA6">
        <w:tab/>
        <w:t>Notifications</w:t>
      </w:r>
      <w:bookmarkEnd w:id="2088"/>
      <w:bookmarkEnd w:id="2122"/>
      <w:bookmarkEnd w:id="2123"/>
      <w:bookmarkEnd w:id="2137"/>
      <w:bookmarkEnd w:id="2138"/>
      <w:bookmarkEnd w:id="2139"/>
      <w:bookmarkEnd w:id="2140"/>
      <w:bookmarkEnd w:id="2141"/>
      <w:bookmarkEnd w:id="2142"/>
    </w:p>
    <w:p w14:paraId="7F1A282C" w14:textId="77777777" w:rsidR="00432CA8" w:rsidRPr="00585CA6" w:rsidRDefault="00432CA8" w:rsidP="00432CA8">
      <w:pPr>
        <w:pStyle w:val="Heading4"/>
      </w:pPr>
      <w:bookmarkStart w:id="2143" w:name="_Toc151379330"/>
      <w:bookmarkStart w:id="2144" w:name="_Toc151445511"/>
      <w:bookmarkStart w:id="2145" w:name="_Toc160470591"/>
      <w:bookmarkStart w:id="2146" w:name="_Toc164873735"/>
      <w:bookmarkStart w:id="2147" w:name="_Toc180306372"/>
      <w:bookmarkStart w:id="2148" w:name="_Toc195374099"/>
      <w:bookmarkStart w:id="2149" w:name="_Toc211878941"/>
      <w:bookmarkStart w:id="2150" w:name="_Toc144459697"/>
      <w:bookmarkStart w:id="2151" w:name="_Toc214890842"/>
      <w:r w:rsidRPr="00585CA6">
        <w:rPr>
          <w:noProof/>
          <w:lang w:eastAsia="zh-CN"/>
        </w:rPr>
        <w:t>6.2</w:t>
      </w:r>
      <w:r w:rsidRPr="00585CA6">
        <w:t>.5.1</w:t>
      </w:r>
      <w:r w:rsidRPr="00585CA6">
        <w:tab/>
        <w:t>General</w:t>
      </w:r>
      <w:bookmarkEnd w:id="2143"/>
      <w:bookmarkEnd w:id="2144"/>
      <w:bookmarkEnd w:id="2145"/>
      <w:bookmarkEnd w:id="2146"/>
      <w:bookmarkEnd w:id="2147"/>
      <w:bookmarkEnd w:id="2148"/>
      <w:bookmarkEnd w:id="2149"/>
      <w:bookmarkEnd w:id="2151"/>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152" w:name="_Toc151379331"/>
      <w:bookmarkStart w:id="2153" w:name="_Toc151445512"/>
      <w:bookmarkStart w:id="2154" w:name="_Toc160470592"/>
      <w:bookmarkStart w:id="2155" w:name="_Toc164873736"/>
      <w:bookmarkStart w:id="2156" w:name="_Toc180306373"/>
      <w:bookmarkStart w:id="2157" w:name="_Toc195374100"/>
      <w:bookmarkStart w:id="2158" w:name="_Toc211878942"/>
      <w:bookmarkStart w:id="2159" w:name="_Toc214890843"/>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152"/>
      <w:bookmarkEnd w:id="2153"/>
      <w:bookmarkEnd w:id="2154"/>
      <w:bookmarkEnd w:id="2155"/>
      <w:bookmarkEnd w:id="2156"/>
      <w:bookmarkEnd w:id="2157"/>
      <w:bookmarkEnd w:id="2158"/>
      <w:bookmarkEnd w:id="2159"/>
    </w:p>
    <w:p w14:paraId="078FE079" w14:textId="77777777" w:rsidR="00432CA8" w:rsidRPr="00585CA6" w:rsidRDefault="00432CA8" w:rsidP="00432CA8">
      <w:pPr>
        <w:pStyle w:val="Heading5"/>
        <w:rPr>
          <w:noProof/>
        </w:rPr>
      </w:pPr>
      <w:bookmarkStart w:id="2160" w:name="_Toc151379332"/>
      <w:bookmarkStart w:id="2161" w:name="_Toc151445513"/>
      <w:bookmarkStart w:id="2162" w:name="_Toc160470593"/>
      <w:bookmarkStart w:id="2163" w:name="_Toc164873737"/>
      <w:bookmarkStart w:id="2164" w:name="_Toc180306374"/>
      <w:bookmarkStart w:id="2165" w:name="_Toc195374101"/>
      <w:bookmarkStart w:id="2166" w:name="_Toc211878943"/>
      <w:bookmarkStart w:id="2167" w:name="_Toc214890844"/>
      <w:r w:rsidRPr="00585CA6">
        <w:rPr>
          <w:noProof/>
          <w:lang w:eastAsia="zh-CN"/>
        </w:rPr>
        <w:t>6.2</w:t>
      </w:r>
      <w:r w:rsidRPr="00585CA6">
        <w:t>.5.2</w:t>
      </w:r>
      <w:r w:rsidRPr="00585CA6">
        <w:rPr>
          <w:noProof/>
        </w:rPr>
        <w:t>.1</w:t>
      </w:r>
      <w:r w:rsidRPr="00585CA6">
        <w:rPr>
          <w:noProof/>
        </w:rPr>
        <w:tab/>
        <w:t>Description</w:t>
      </w:r>
      <w:bookmarkEnd w:id="2160"/>
      <w:bookmarkEnd w:id="2161"/>
      <w:bookmarkEnd w:id="2162"/>
      <w:bookmarkEnd w:id="2163"/>
      <w:bookmarkEnd w:id="2164"/>
      <w:bookmarkEnd w:id="2165"/>
      <w:bookmarkEnd w:id="2166"/>
      <w:bookmarkEnd w:id="2167"/>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168" w:name="_Toc151379333"/>
      <w:bookmarkStart w:id="2169" w:name="_Toc151445514"/>
      <w:bookmarkStart w:id="2170" w:name="_Toc160470594"/>
      <w:bookmarkStart w:id="2171" w:name="_Toc164873738"/>
      <w:bookmarkStart w:id="2172" w:name="_Toc180306375"/>
      <w:bookmarkStart w:id="2173" w:name="_Toc195374102"/>
      <w:bookmarkStart w:id="2174" w:name="_Toc211878944"/>
      <w:bookmarkStart w:id="2175" w:name="_Toc214890845"/>
      <w:r w:rsidRPr="00585CA6">
        <w:rPr>
          <w:noProof/>
          <w:lang w:eastAsia="zh-CN"/>
        </w:rPr>
        <w:t>6.2</w:t>
      </w:r>
      <w:r w:rsidRPr="00585CA6">
        <w:t>.5.2</w:t>
      </w:r>
      <w:r w:rsidRPr="00585CA6">
        <w:rPr>
          <w:noProof/>
        </w:rPr>
        <w:t>.2</w:t>
      </w:r>
      <w:r w:rsidRPr="00585CA6">
        <w:rPr>
          <w:noProof/>
        </w:rPr>
        <w:tab/>
        <w:t>Target URI</w:t>
      </w:r>
      <w:bookmarkEnd w:id="2168"/>
      <w:bookmarkEnd w:id="2169"/>
      <w:bookmarkEnd w:id="2170"/>
      <w:bookmarkEnd w:id="2171"/>
      <w:bookmarkEnd w:id="2172"/>
      <w:bookmarkEnd w:id="2173"/>
      <w:bookmarkEnd w:id="2174"/>
      <w:bookmarkEnd w:id="2175"/>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176" w:name="_Toc151379334"/>
      <w:bookmarkStart w:id="2177" w:name="_Toc151445515"/>
      <w:bookmarkStart w:id="2178" w:name="_Toc160470595"/>
      <w:bookmarkStart w:id="2179" w:name="_Toc164873739"/>
      <w:bookmarkStart w:id="2180" w:name="_Toc180306376"/>
      <w:bookmarkStart w:id="2181" w:name="_Toc195374103"/>
      <w:bookmarkStart w:id="2182" w:name="_Toc211878945"/>
      <w:bookmarkStart w:id="2183" w:name="_Toc214890846"/>
      <w:r w:rsidRPr="00585CA6">
        <w:rPr>
          <w:noProof/>
          <w:lang w:eastAsia="zh-CN"/>
        </w:rPr>
        <w:t>6.2</w:t>
      </w:r>
      <w:r w:rsidRPr="00585CA6">
        <w:t>.5.2</w:t>
      </w:r>
      <w:r w:rsidRPr="00585CA6">
        <w:rPr>
          <w:noProof/>
        </w:rPr>
        <w:t>.3</w:t>
      </w:r>
      <w:r w:rsidRPr="00585CA6">
        <w:rPr>
          <w:noProof/>
        </w:rPr>
        <w:tab/>
        <w:t>Standard Methods</w:t>
      </w:r>
      <w:bookmarkEnd w:id="2176"/>
      <w:bookmarkEnd w:id="2177"/>
      <w:bookmarkEnd w:id="2178"/>
      <w:bookmarkEnd w:id="2179"/>
      <w:bookmarkEnd w:id="2180"/>
      <w:bookmarkEnd w:id="2181"/>
      <w:bookmarkEnd w:id="2182"/>
      <w:bookmarkEnd w:id="2183"/>
    </w:p>
    <w:p w14:paraId="094241C5" w14:textId="77777777" w:rsidR="00432CA8" w:rsidRPr="00585CA6" w:rsidRDefault="00432CA8" w:rsidP="00612D0F">
      <w:pPr>
        <w:pStyle w:val="Heading6"/>
        <w:rPr>
          <w:noProof/>
        </w:rPr>
      </w:pPr>
      <w:bookmarkStart w:id="2184" w:name="_Toc211878946"/>
      <w:bookmarkStart w:id="2185" w:name="_Toc214890847"/>
      <w:r w:rsidRPr="00585CA6">
        <w:rPr>
          <w:noProof/>
          <w:lang w:eastAsia="zh-CN"/>
        </w:rPr>
        <w:t>6.2</w:t>
      </w:r>
      <w:r w:rsidRPr="00585CA6">
        <w:t>.5.2.3</w:t>
      </w:r>
      <w:r w:rsidRPr="00585CA6">
        <w:rPr>
          <w:noProof/>
        </w:rPr>
        <w:t>.1</w:t>
      </w:r>
      <w:r w:rsidRPr="00585CA6">
        <w:rPr>
          <w:noProof/>
        </w:rPr>
        <w:tab/>
        <w:t>POST</w:t>
      </w:r>
      <w:bookmarkEnd w:id="2184"/>
      <w:bookmarkEnd w:id="2185"/>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B87C2BE"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2246DD93"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186" w:name="_Toc151379335"/>
      <w:bookmarkStart w:id="2187" w:name="_Toc151445516"/>
      <w:bookmarkStart w:id="2188" w:name="_Toc160470596"/>
      <w:bookmarkStart w:id="2189" w:name="_Toc164873740"/>
      <w:bookmarkStart w:id="2190" w:name="_Toc180306377"/>
      <w:bookmarkStart w:id="2191" w:name="_Toc195374104"/>
      <w:bookmarkStart w:id="2192" w:name="_Toc211878947"/>
      <w:bookmarkStart w:id="2193" w:name="_Toc21489084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186"/>
      <w:bookmarkEnd w:id="2187"/>
      <w:bookmarkEnd w:id="2188"/>
      <w:bookmarkEnd w:id="2189"/>
      <w:bookmarkEnd w:id="2190"/>
      <w:bookmarkEnd w:id="2191"/>
      <w:bookmarkEnd w:id="2192"/>
      <w:bookmarkEnd w:id="2193"/>
    </w:p>
    <w:p w14:paraId="41D864A9" w14:textId="77777777" w:rsidR="00432CA8" w:rsidRPr="00585CA6" w:rsidRDefault="00432CA8" w:rsidP="00432CA8">
      <w:pPr>
        <w:pStyle w:val="Heading5"/>
        <w:rPr>
          <w:noProof/>
        </w:rPr>
      </w:pPr>
      <w:bookmarkStart w:id="2194" w:name="_Toc151379336"/>
      <w:bookmarkStart w:id="2195" w:name="_Toc151445517"/>
      <w:bookmarkStart w:id="2196" w:name="_Toc160470597"/>
      <w:bookmarkStart w:id="2197" w:name="_Toc164873741"/>
      <w:bookmarkStart w:id="2198" w:name="_Toc180306378"/>
      <w:bookmarkStart w:id="2199" w:name="_Toc195374105"/>
      <w:bookmarkStart w:id="2200" w:name="_Toc211878948"/>
      <w:bookmarkStart w:id="2201" w:name="_Toc214890849"/>
      <w:r w:rsidRPr="00585CA6">
        <w:rPr>
          <w:noProof/>
          <w:lang w:eastAsia="zh-CN"/>
        </w:rPr>
        <w:t>6.2</w:t>
      </w:r>
      <w:r w:rsidRPr="00585CA6">
        <w:t>.5.3</w:t>
      </w:r>
      <w:r w:rsidRPr="00585CA6">
        <w:rPr>
          <w:noProof/>
        </w:rPr>
        <w:t>.1</w:t>
      </w:r>
      <w:r w:rsidRPr="00585CA6">
        <w:rPr>
          <w:noProof/>
        </w:rPr>
        <w:tab/>
        <w:t>Description</w:t>
      </w:r>
      <w:bookmarkEnd w:id="2194"/>
      <w:bookmarkEnd w:id="2195"/>
      <w:bookmarkEnd w:id="2196"/>
      <w:bookmarkEnd w:id="2197"/>
      <w:bookmarkEnd w:id="2198"/>
      <w:bookmarkEnd w:id="2199"/>
      <w:bookmarkEnd w:id="2200"/>
      <w:bookmarkEnd w:id="2201"/>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202" w:name="_Toc151379337"/>
      <w:bookmarkStart w:id="2203" w:name="_Toc151445518"/>
      <w:bookmarkStart w:id="2204" w:name="_Toc160470598"/>
      <w:bookmarkStart w:id="2205" w:name="_Toc164873742"/>
      <w:bookmarkStart w:id="2206" w:name="_Toc180306379"/>
      <w:bookmarkStart w:id="2207" w:name="_Toc195374106"/>
      <w:bookmarkStart w:id="2208" w:name="_Toc211878949"/>
      <w:bookmarkStart w:id="2209" w:name="_Toc214890850"/>
      <w:r w:rsidRPr="00585CA6">
        <w:rPr>
          <w:noProof/>
          <w:lang w:eastAsia="zh-CN"/>
        </w:rPr>
        <w:t>6.2</w:t>
      </w:r>
      <w:r w:rsidRPr="00585CA6">
        <w:t>.5.3</w:t>
      </w:r>
      <w:r w:rsidRPr="00585CA6">
        <w:rPr>
          <w:noProof/>
        </w:rPr>
        <w:t>.2</w:t>
      </w:r>
      <w:r w:rsidRPr="00585CA6">
        <w:rPr>
          <w:noProof/>
        </w:rPr>
        <w:tab/>
        <w:t>Target URI</w:t>
      </w:r>
      <w:bookmarkEnd w:id="2202"/>
      <w:bookmarkEnd w:id="2203"/>
      <w:bookmarkEnd w:id="2204"/>
      <w:bookmarkEnd w:id="2205"/>
      <w:bookmarkEnd w:id="2206"/>
      <w:bookmarkEnd w:id="2207"/>
      <w:bookmarkEnd w:id="2208"/>
      <w:bookmarkEnd w:id="2209"/>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210" w:name="_Toc151379338"/>
      <w:bookmarkStart w:id="2211" w:name="_Toc151445519"/>
      <w:bookmarkStart w:id="2212" w:name="_Toc160470599"/>
      <w:bookmarkStart w:id="2213" w:name="_Toc164873743"/>
      <w:bookmarkStart w:id="2214" w:name="_Toc180306380"/>
      <w:bookmarkStart w:id="2215" w:name="_Toc195374107"/>
      <w:bookmarkStart w:id="2216" w:name="_Toc211878950"/>
      <w:bookmarkStart w:id="2217" w:name="_Toc214890851"/>
      <w:r w:rsidRPr="00585CA6">
        <w:rPr>
          <w:noProof/>
          <w:lang w:eastAsia="zh-CN"/>
        </w:rPr>
        <w:t>6.2</w:t>
      </w:r>
      <w:r w:rsidRPr="00585CA6">
        <w:t>.5.3</w:t>
      </w:r>
      <w:r w:rsidRPr="00585CA6">
        <w:rPr>
          <w:noProof/>
        </w:rPr>
        <w:t>.3</w:t>
      </w:r>
      <w:r w:rsidRPr="00585CA6">
        <w:rPr>
          <w:noProof/>
        </w:rPr>
        <w:tab/>
        <w:t>Standard Methods</w:t>
      </w:r>
      <w:bookmarkEnd w:id="2210"/>
      <w:bookmarkEnd w:id="2211"/>
      <w:bookmarkEnd w:id="2212"/>
      <w:bookmarkEnd w:id="2213"/>
      <w:bookmarkEnd w:id="2214"/>
      <w:bookmarkEnd w:id="2215"/>
      <w:bookmarkEnd w:id="2216"/>
      <w:bookmarkEnd w:id="2217"/>
    </w:p>
    <w:p w14:paraId="02BE94C3" w14:textId="77777777" w:rsidR="00432CA8" w:rsidRPr="00585CA6" w:rsidRDefault="00432CA8" w:rsidP="00612D0F">
      <w:pPr>
        <w:pStyle w:val="Heading6"/>
        <w:rPr>
          <w:noProof/>
        </w:rPr>
      </w:pPr>
      <w:bookmarkStart w:id="2218" w:name="_Toc211878951"/>
      <w:bookmarkStart w:id="2219" w:name="_Toc214890852"/>
      <w:r w:rsidRPr="00585CA6">
        <w:rPr>
          <w:noProof/>
          <w:lang w:eastAsia="zh-CN"/>
        </w:rPr>
        <w:t>6.2</w:t>
      </w:r>
      <w:r w:rsidRPr="00585CA6">
        <w:t>.5.3.3</w:t>
      </w:r>
      <w:r w:rsidRPr="00585CA6">
        <w:rPr>
          <w:noProof/>
        </w:rPr>
        <w:t>.1</w:t>
      </w:r>
      <w:r w:rsidRPr="00585CA6">
        <w:rPr>
          <w:noProof/>
        </w:rPr>
        <w:tab/>
        <w:t>POST</w:t>
      </w:r>
      <w:bookmarkEnd w:id="2218"/>
      <w:bookmarkEnd w:id="2219"/>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13AF0F45"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3DE98CC1"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220" w:name="_Toc151379339"/>
      <w:bookmarkStart w:id="2221" w:name="_Toc151445520"/>
      <w:bookmarkStart w:id="2222" w:name="_Toc160470600"/>
      <w:bookmarkStart w:id="2223" w:name="_Toc164873744"/>
      <w:bookmarkStart w:id="2224" w:name="_Toc180306381"/>
      <w:bookmarkStart w:id="2225" w:name="_Toc195374108"/>
      <w:bookmarkStart w:id="2226" w:name="_Toc211878952"/>
      <w:bookmarkStart w:id="2227" w:name="_Toc214890853"/>
      <w:r w:rsidRPr="00585CA6">
        <w:rPr>
          <w:noProof/>
          <w:lang w:eastAsia="zh-CN"/>
        </w:rPr>
        <w:t>6.2</w:t>
      </w:r>
      <w:r w:rsidRPr="00585CA6">
        <w:t>.6</w:t>
      </w:r>
      <w:r w:rsidRPr="00585CA6">
        <w:tab/>
        <w:t>Data Model</w:t>
      </w:r>
      <w:bookmarkEnd w:id="2150"/>
      <w:bookmarkEnd w:id="2220"/>
      <w:bookmarkEnd w:id="2221"/>
      <w:bookmarkEnd w:id="2222"/>
      <w:bookmarkEnd w:id="2223"/>
      <w:bookmarkEnd w:id="2224"/>
      <w:bookmarkEnd w:id="2225"/>
      <w:bookmarkEnd w:id="2226"/>
      <w:bookmarkEnd w:id="2227"/>
    </w:p>
    <w:p w14:paraId="176E613A" w14:textId="77777777" w:rsidR="00432CA8" w:rsidRPr="00585CA6" w:rsidRDefault="00432CA8" w:rsidP="00432CA8">
      <w:pPr>
        <w:pStyle w:val="Heading4"/>
      </w:pPr>
      <w:bookmarkStart w:id="2228" w:name="_Toc144459698"/>
      <w:bookmarkStart w:id="2229" w:name="_Toc151379340"/>
      <w:bookmarkStart w:id="2230" w:name="_Toc151445521"/>
      <w:bookmarkStart w:id="2231" w:name="_Toc160470601"/>
      <w:bookmarkStart w:id="2232" w:name="_Toc164873745"/>
      <w:bookmarkStart w:id="2233" w:name="_Toc180306382"/>
      <w:bookmarkStart w:id="2234" w:name="_Toc195374109"/>
      <w:bookmarkStart w:id="2235" w:name="_Toc211878953"/>
      <w:bookmarkStart w:id="2236" w:name="_Toc214890854"/>
      <w:r w:rsidRPr="00585CA6">
        <w:rPr>
          <w:noProof/>
          <w:lang w:eastAsia="zh-CN"/>
        </w:rPr>
        <w:t>6.2</w:t>
      </w:r>
      <w:r w:rsidRPr="00585CA6">
        <w:t>.6.1</w:t>
      </w:r>
      <w:r w:rsidRPr="00585CA6">
        <w:tab/>
        <w:t>General</w:t>
      </w:r>
      <w:bookmarkEnd w:id="2228"/>
      <w:bookmarkEnd w:id="2229"/>
      <w:bookmarkEnd w:id="2230"/>
      <w:bookmarkEnd w:id="2231"/>
      <w:bookmarkEnd w:id="2232"/>
      <w:bookmarkEnd w:id="2233"/>
      <w:bookmarkEnd w:id="2234"/>
      <w:bookmarkEnd w:id="2235"/>
      <w:bookmarkEnd w:id="2236"/>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044C9A2E"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237" w:name="_Toc144459699"/>
      <w:bookmarkStart w:id="2238" w:name="_Toc151379341"/>
      <w:bookmarkStart w:id="2239" w:name="_Toc151445522"/>
      <w:bookmarkStart w:id="2240" w:name="_Toc160470602"/>
      <w:bookmarkStart w:id="2241" w:name="_Toc164873746"/>
      <w:bookmarkStart w:id="2242" w:name="_Toc180306383"/>
      <w:bookmarkStart w:id="2243" w:name="_Toc195374110"/>
      <w:bookmarkStart w:id="2244" w:name="_Toc211878954"/>
      <w:bookmarkStart w:id="2245" w:name="_Toc214890855"/>
      <w:r w:rsidRPr="00585CA6">
        <w:rPr>
          <w:noProof/>
          <w:lang w:eastAsia="zh-CN"/>
        </w:rPr>
        <w:lastRenderedPageBreak/>
        <w:t>6.2</w:t>
      </w:r>
      <w:r w:rsidRPr="00585CA6">
        <w:rPr>
          <w:lang w:val="en-US"/>
        </w:rPr>
        <w:t>.6.2</w:t>
      </w:r>
      <w:r w:rsidRPr="00585CA6">
        <w:rPr>
          <w:lang w:val="en-US"/>
        </w:rPr>
        <w:tab/>
        <w:t>Structured data types</w:t>
      </w:r>
      <w:bookmarkEnd w:id="2237"/>
      <w:bookmarkEnd w:id="2238"/>
      <w:bookmarkEnd w:id="2239"/>
      <w:bookmarkEnd w:id="2240"/>
      <w:bookmarkEnd w:id="2241"/>
      <w:bookmarkEnd w:id="2242"/>
      <w:bookmarkEnd w:id="2243"/>
      <w:bookmarkEnd w:id="2244"/>
      <w:bookmarkEnd w:id="2245"/>
    </w:p>
    <w:p w14:paraId="2EE6753A" w14:textId="77777777" w:rsidR="00432CA8" w:rsidRPr="00585CA6" w:rsidRDefault="00432CA8" w:rsidP="00432CA8">
      <w:pPr>
        <w:pStyle w:val="Heading5"/>
      </w:pPr>
      <w:bookmarkStart w:id="2246" w:name="_Toc144459700"/>
      <w:bookmarkStart w:id="2247" w:name="_Toc151379342"/>
      <w:bookmarkStart w:id="2248" w:name="_Toc151445523"/>
      <w:bookmarkStart w:id="2249" w:name="_Toc160470603"/>
      <w:bookmarkStart w:id="2250" w:name="_Toc164873747"/>
      <w:bookmarkStart w:id="2251" w:name="_Toc180306384"/>
      <w:bookmarkStart w:id="2252" w:name="_Toc195374111"/>
      <w:bookmarkStart w:id="2253" w:name="_Toc211878955"/>
      <w:bookmarkStart w:id="2254" w:name="_Toc214890856"/>
      <w:r w:rsidRPr="00585CA6">
        <w:rPr>
          <w:noProof/>
          <w:lang w:eastAsia="zh-CN"/>
        </w:rPr>
        <w:t>6.2</w:t>
      </w:r>
      <w:r w:rsidRPr="00585CA6">
        <w:t>.6.2.1</w:t>
      </w:r>
      <w:r w:rsidRPr="00585CA6">
        <w:tab/>
        <w:t>Introduction</w:t>
      </w:r>
      <w:bookmarkEnd w:id="2246"/>
      <w:bookmarkEnd w:id="2247"/>
      <w:bookmarkEnd w:id="2248"/>
      <w:bookmarkEnd w:id="2249"/>
      <w:bookmarkEnd w:id="2250"/>
      <w:bookmarkEnd w:id="2251"/>
      <w:bookmarkEnd w:id="2252"/>
      <w:bookmarkEnd w:id="2253"/>
      <w:bookmarkEnd w:id="2254"/>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255" w:name="_Toc151379343"/>
      <w:bookmarkStart w:id="2256" w:name="_Toc151445524"/>
      <w:bookmarkStart w:id="2257" w:name="_Toc160470604"/>
      <w:bookmarkStart w:id="2258" w:name="_Toc164873748"/>
      <w:bookmarkStart w:id="2259" w:name="_Toc180306385"/>
      <w:bookmarkStart w:id="2260" w:name="_Toc195374112"/>
      <w:bookmarkStart w:id="2261" w:name="_Toc211878956"/>
      <w:bookmarkStart w:id="2262" w:name="_Toc144459702"/>
      <w:bookmarkStart w:id="2263" w:name="_Toc214890857"/>
      <w:r w:rsidRPr="00585CA6">
        <w:rPr>
          <w:noProof/>
          <w:lang w:eastAsia="zh-CN"/>
        </w:rPr>
        <w:t>6.2</w:t>
      </w:r>
      <w:r w:rsidRPr="00585CA6">
        <w:t>.6.2.2</w:t>
      </w:r>
      <w:r w:rsidRPr="00585CA6">
        <w:tab/>
        <w:t>Type: DataStorage</w:t>
      </w:r>
      <w:bookmarkEnd w:id="2255"/>
      <w:bookmarkEnd w:id="2256"/>
      <w:bookmarkEnd w:id="2257"/>
      <w:bookmarkEnd w:id="2258"/>
      <w:bookmarkEnd w:id="2259"/>
      <w:bookmarkEnd w:id="2260"/>
      <w:bookmarkEnd w:id="2261"/>
      <w:bookmarkEnd w:id="2263"/>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264" w:name="_Toc151379344"/>
      <w:bookmarkStart w:id="2265" w:name="_Toc151445525"/>
      <w:bookmarkStart w:id="2266" w:name="_Toc160470605"/>
      <w:bookmarkStart w:id="2267" w:name="_Toc164873749"/>
      <w:bookmarkStart w:id="2268" w:name="_Toc180306386"/>
      <w:bookmarkStart w:id="2269" w:name="_Toc195374113"/>
      <w:bookmarkStart w:id="2270" w:name="_Toc211878957"/>
      <w:bookmarkStart w:id="2271" w:name="_Toc214890858"/>
      <w:r w:rsidRPr="00585CA6">
        <w:rPr>
          <w:noProof/>
          <w:lang w:eastAsia="zh-CN"/>
        </w:rPr>
        <w:t>6.2</w:t>
      </w:r>
      <w:r w:rsidRPr="00585CA6">
        <w:t>.6.2.3</w:t>
      </w:r>
      <w:r w:rsidRPr="00585CA6">
        <w:tab/>
        <w:t>Type: ReservReqData</w:t>
      </w:r>
      <w:bookmarkEnd w:id="2264"/>
      <w:bookmarkEnd w:id="2265"/>
      <w:bookmarkEnd w:id="2266"/>
      <w:bookmarkEnd w:id="2267"/>
      <w:bookmarkEnd w:id="2268"/>
      <w:bookmarkEnd w:id="2269"/>
      <w:bookmarkEnd w:id="2270"/>
      <w:bookmarkEnd w:id="2271"/>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272" w:name="_Toc151379345"/>
      <w:bookmarkStart w:id="2273" w:name="_Toc151445526"/>
      <w:bookmarkStart w:id="2274" w:name="_Toc160470606"/>
      <w:bookmarkStart w:id="2275" w:name="_Toc164873750"/>
      <w:bookmarkStart w:id="2276" w:name="_Toc180306387"/>
      <w:bookmarkStart w:id="2277" w:name="_Toc195374114"/>
      <w:bookmarkStart w:id="2278" w:name="_Toc211878958"/>
      <w:bookmarkStart w:id="2279" w:name="_Toc214890859"/>
      <w:r w:rsidRPr="00585CA6">
        <w:rPr>
          <w:noProof/>
          <w:lang w:eastAsia="zh-CN"/>
        </w:rPr>
        <w:t>6.2</w:t>
      </w:r>
      <w:r w:rsidRPr="00585CA6">
        <w:t>.6.2.4</w:t>
      </w:r>
      <w:r w:rsidRPr="00585CA6">
        <w:tab/>
        <w:t>Type: ReservRespData</w:t>
      </w:r>
      <w:bookmarkEnd w:id="2272"/>
      <w:bookmarkEnd w:id="2273"/>
      <w:bookmarkEnd w:id="2274"/>
      <w:bookmarkEnd w:id="2275"/>
      <w:bookmarkEnd w:id="2276"/>
      <w:bookmarkEnd w:id="2277"/>
      <w:bookmarkEnd w:id="2278"/>
      <w:bookmarkEnd w:id="2279"/>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280" w:name="_Toc151379346"/>
      <w:bookmarkStart w:id="2281" w:name="_Toc151445527"/>
      <w:bookmarkStart w:id="2282" w:name="_Toc160470607"/>
      <w:bookmarkStart w:id="2283" w:name="_Toc164873751"/>
      <w:bookmarkStart w:id="2284" w:name="_Toc180306388"/>
      <w:bookmarkStart w:id="2285" w:name="_Toc195374115"/>
      <w:bookmarkStart w:id="2286" w:name="_Toc211878959"/>
      <w:bookmarkStart w:id="2287" w:name="_Toc214890860"/>
      <w:r w:rsidRPr="00585CA6">
        <w:rPr>
          <w:noProof/>
          <w:lang w:eastAsia="zh-CN"/>
        </w:rPr>
        <w:lastRenderedPageBreak/>
        <w:t>6.2</w:t>
      </w:r>
      <w:r w:rsidRPr="00585CA6">
        <w:t>.6.2.5</w:t>
      </w:r>
      <w:r w:rsidRPr="00585CA6">
        <w:tab/>
        <w:t xml:space="preserve">Type: </w:t>
      </w:r>
      <w:bookmarkEnd w:id="2262"/>
      <w:r w:rsidRPr="00585CA6">
        <w:t>DataStoragePatch</w:t>
      </w:r>
      <w:bookmarkEnd w:id="2280"/>
      <w:bookmarkEnd w:id="2281"/>
      <w:bookmarkEnd w:id="2282"/>
      <w:bookmarkEnd w:id="2283"/>
      <w:bookmarkEnd w:id="2284"/>
      <w:bookmarkEnd w:id="2285"/>
      <w:bookmarkEnd w:id="2286"/>
      <w:bookmarkEnd w:id="2287"/>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288" w:name="_Toc151379347"/>
      <w:bookmarkStart w:id="2289" w:name="_Toc151445528"/>
      <w:bookmarkStart w:id="2290" w:name="_Toc160470608"/>
      <w:bookmarkStart w:id="2291" w:name="_Toc164873752"/>
      <w:bookmarkStart w:id="2292" w:name="_Toc180306389"/>
      <w:bookmarkStart w:id="2293" w:name="_Toc195374116"/>
      <w:bookmarkStart w:id="2294" w:name="_Toc211878960"/>
      <w:bookmarkStart w:id="2295" w:name="_Toc144459710"/>
      <w:bookmarkStart w:id="2296" w:name="_Toc214890861"/>
      <w:r w:rsidRPr="00585CA6">
        <w:rPr>
          <w:noProof/>
          <w:lang w:eastAsia="zh-CN"/>
        </w:rPr>
        <w:t>6.2</w:t>
      </w:r>
      <w:r w:rsidRPr="00585CA6">
        <w:t>.6.2.6</w:t>
      </w:r>
      <w:r w:rsidRPr="00585CA6">
        <w:tab/>
        <w:t>Type: AccessCtrlPolicy</w:t>
      </w:r>
      <w:bookmarkEnd w:id="2288"/>
      <w:bookmarkEnd w:id="2289"/>
      <w:bookmarkEnd w:id="2290"/>
      <w:bookmarkEnd w:id="2291"/>
      <w:bookmarkEnd w:id="2292"/>
      <w:bookmarkEnd w:id="2293"/>
      <w:bookmarkEnd w:id="2294"/>
      <w:bookmarkEnd w:id="2296"/>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297" w:name="_Toc151379348"/>
      <w:bookmarkStart w:id="2298" w:name="_Toc151445529"/>
      <w:bookmarkStart w:id="2299" w:name="_Toc160470609"/>
      <w:bookmarkStart w:id="2300" w:name="_Toc164873753"/>
      <w:bookmarkStart w:id="2301" w:name="_Toc180306390"/>
      <w:bookmarkStart w:id="2302" w:name="_Toc195374117"/>
      <w:bookmarkStart w:id="2303" w:name="_Toc211878961"/>
      <w:bookmarkStart w:id="2304" w:name="_Toc214890862"/>
      <w:r w:rsidRPr="00585CA6">
        <w:rPr>
          <w:noProof/>
          <w:lang w:eastAsia="zh-CN"/>
        </w:rPr>
        <w:t>6.2</w:t>
      </w:r>
      <w:r w:rsidRPr="00585CA6">
        <w:t>.6.2.7</w:t>
      </w:r>
      <w:r w:rsidRPr="00585CA6">
        <w:tab/>
        <w:t>Type: DataMngtSubsc</w:t>
      </w:r>
      <w:bookmarkEnd w:id="2297"/>
      <w:bookmarkEnd w:id="2298"/>
      <w:bookmarkEnd w:id="2299"/>
      <w:bookmarkEnd w:id="2300"/>
      <w:bookmarkEnd w:id="2301"/>
      <w:bookmarkEnd w:id="2302"/>
      <w:bookmarkEnd w:id="2303"/>
      <w:bookmarkEnd w:id="2304"/>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2305"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2305"/>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306" w:name="_Toc151379349"/>
      <w:bookmarkStart w:id="2307" w:name="_Toc151445530"/>
      <w:bookmarkStart w:id="2308" w:name="_Toc160470610"/>
      <w:bookmarkStart w:id="2309" w:name="_Toc164873754"/>
      <w:bookmarkStart w:id="2310" w:name="_Toc180306391"/>
      <w:bookmarkStart w:id="2311" w:name="_Toc195374118"/>
      <w:bookmarkStart w:id="2312" w:name="_Toc211878962"/>
      <w:bookmarkStart w:id="2313" w:name="_Toc214890863"/>
      <w:r w:rsidRPr="00585CA6">
        <w:rPr>
          <w:noProof/>
          <w:lang w:eastAsia="zh-CN"/>
        </w:rPr>
        <w:lastRenderedPageBreak/>
        <w:t>6.2</w:t>
      </w:r>
      <w:r w:rsidRPr="00585CA6">
        <w:t>.6.2.8</w:t>
      </w:r>
      <w:r w:rsidRPr="00585CA6">
        <w:tab/>
        <w:t xml:space="preserve">Type: </w:t>
      </w:r>
      <w:bookmarkStart w:id="2314" w:name="_Hlk149565294"/>
      <w:r w:rsidRPr="00585CA6">
        <w:t>DataMngtNotif</w:t>
      </w:r>
      <w:bookmarkEnd w:id="2306"/>
      <w:bookmarkEnd w:id="2307"/>
      <w:bookmarkEnd w:id="2308"/>
      <w:bookmarkEnd w:id="2309"/>
      <w:bookmarkEnd w:id="2310"/>
      <w:bookmarkEnd w:id="2311"/>
      <w:bookmarkEnd w:id="2312"/>
      <w:bookmarkEnd w:id="2313"/>
      <w:bookmarkEnd w:id="2314"/>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315" w:name="_Toc151379350"/>
      <w:bookmarkStart w:id="2316" w:name="_Toc151445531"/>
      <w:bookmarkStart w:id="2317" w:name="_Toc160470611"/>
      <w:bookmarkStart w:id="2318" w:name="_Toc164873755"/>
      <w:bookmarkStart w:id="2319" w:name="_Toc180306392"/>
      <w:bookmarkStart w:id="2320" w:name="_Toc195374119"/>
      <w:bookmarkStart w:id="2321" w:name="_Toc211878963"/>
      <w:bookmarkStart w:id="2322" w:name="_Toc214890864"/>
      <w:r w:rsidRPr="00585CA6">
        <w:rPr>
          <w:noProof/>
          <w:lang w:eastAsia="zh-CN"/>
        </w:rPr>
        <w:t>6.2</w:t>
      </w:r>
      <w:r w:rsidRPr="00585CA6">
        <w:t>.6.2.9</w:t>
      </w:r>
      <w:r w:rsidRPr="00585CA6">
        <w:tab/>
        <w:t>Type: DataAccessStats</w:t>
      </w:r>
      <w:bookmarkEnd w:id="2315"/>
      <w:bookmarkEnd w:id="2316"/>
      <w:bookmarkEnd w:id="2317"/>
      <w:bookmarkEnd w:id="2318"/>
      <w:bookmarkEnd w:id="2319"/>
      <w:bookmarkEnd w:id="2320"/>
      <w:bookmarkEnd w:id="2321"/>
      <w:bookmarkEnd w:id="2322"/>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2323"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2323"/>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324" w:name="_Toc151379351"/>
      <w:bookmarkStart w:id="2325" w:name="_Toc151445532"/>
      <w:bookmarkStart w:id="2326" w:name="_Toc160470612"/>
      <w:bookmarkStart w:id="2327" w:name="_Toc164873756"/>
      <w:bookmarkStart w:id="2328" w:name="_Toc180306393"/>
      <w:bookmarkStart w:id="2329" w:name="_Toc195374120"/>
      <w:bookmarkStart w:id="2330" w:name="_Toc211878964"/>
      <w:bookmarkStart w:id="2331" w:name="_Toc214890865"/>
      <w:r w:rsidRPr="00585CA6">
        <w:rPr>
          <w:noProof/>
          <w:lang w:eastAsia="zh-CN"/>
        </w:rPr>
        <w:lastRenderedPageBreak/>
        <w:t>6.2</w:t>
      </w:r>
      <w:r w:rsidRPr="00585CA6">
        <w:t>.6.2.10</w:t>
      </w:r>
      <w:r w:rsidRPr="00585CA6">
        <w:tab/>
        <w:t>Type: DataMngtStats</w:t>
      </w:r>
      <w:bookmarkEnd w:id="2324"/>
      <w:bookmarkEnd w:id="2325"/>
      <w:bookmarkEnd w:id="2326"/>
      <w:bookmarkEnd w:id="2327"/>
      <w:bookmarkEnd w:id="2328"/>
      <w:bookmarkEnd w:id="2329"/>
      <w:bookmarkEnd w:id="2330"/>
      <w:bookmarkEnd w:id="2331"/>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332" w:name="_Toc151379352"/>
      <w:bookmarkStart w:id="2333" w:name="_Toc151445533"/>
      <w:bookmarkStart w:id="2334" w:name="_Toc160470613"/>
      <w:bookmarkStart w:id="2335" w:name="_Toc164873757"/>
      <w:bookmarkStart w:id="2336" w:name="_Toc180306394"/>
      <w:bookmarkStart w:id="2337" w:name="_Toc195374121"/>
      <w:bookmarkStart w:id="2338" w:name="_Toc211878965"/>
      <w:bookmarkStart w:id="2339" w:name="_Toc214890866"/>
      <w:r w:rsidRPr="00585CA6">
        <w:rPr>
          <w:noProof/>
          <w:lang w:eastAsia="zh-CN"/>
        </w:rPr>
        <w:t>6.2</w:t>
      </w:r>
      <w:r w:rsidRPr="00585CA6">
        <w:t>.6.2.11</w:t>
      </w:r>
      <w:r w:rsidRPr="00585CA6">
        <w:tab/>
        <w:t>Type: DataDelSubsc</w:t>
      </w:r>
      <w:bookmarkEnd w:id="2332"/>
      <w:bookmarkEnd w:id="2333"/>
      <w:bookmarkEnd w:id="2334"/>
      <w:bookmarkEnd w:id="2335"/>
      <w:bookmarkEnd w:id="2336"/>
      <w:bookmarkEnd w:id="2337"/>
      <w:bookmarkEnd w:id="2338"/>
      <w:bookmarkEnd w:id="2339"/>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340" w:name="_Toc151379353"/>
      <w:bookmarkStart w:id="2341" w:name="_Toc151445534"/>
      <w:bookmarkStart w:id="2342" w:name="_Toc160470614"/>
      <w:bookmarkStart w:id="2343" w:name="_Toc164873758"/>
      <w:bookmarkStart w:id="2344" w:name="_Toc180306395"/>
      <w:bookmarkStart w:id="2345" w:name="_Toc195374122"/>
      <w:bookmarkStart w:id="2346" w:name="_Toc211878966"/>
      <w:bookmarkStart w:id="2347" w:name="_Toc214890867"/>
      <w:r w:rsidRPr="00585CA6">
        <w:rPr>
          <w:noProof/>
          <w:lang w:eastAsia="zh-CN"/>
        </w:rPr>
        <w:t>6.2</w:t>
      </w:r>
      <w:r w:rsidRPr="00585CA6">
        <w:t>.6.2.12</w:t>
      </w:r>
      <w:r w:rsidRPr="00585CA6">
        <w:tab/>
        <w:t>Type: DataDelSubscPatch</w:t>
      </w:r>
      <w:bookmarkEnd w:id="2340"/>
      <w:bookmarkEnd w:id="2341"/>
      <w:bookmarkEnd w:id="2342"/>
      <w:bookmarkEnd w:id="2343"/>
      <w:bookmarkEnd w:id="2344"/>
      <w:bookmarkEnd w:id="2345"/>
      <w:bookmarkEnd w:id="2346"/>
      <w:bookmarkEnd w:id="2347"/>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348" w:name="_Toc151379354"/>
      <w:bookmarkStart w:id="2349" w:name="_Toc151445535"/>
      <w:bookmarkStart w:id="2350" w:name="_Toc160470615"/>
      <w:bookmarkStart w:id="2351" w:name="_Toc164873759"/>
      <w:bookmarkStart w:id="2352" w:name="_Toc180306396"/>
      <w:bookmarkStart w:id="2353" w:name="_Toc195374123"/>
      <w:bookmarkStart w:id="2354" w:name="_Toc211878967"/>
      <w:bookmarkStart w:id="2355" w:name="_Toc214890868"/>
      <w:r w:rsidRPr="00585CA6">
        <w:rPr>
          <w:noProof/>
          <w:lang w:eastAsia="zh-CN"/>
        </w:rPr>
        <w:lastRenderedPageBreak/>
        <w:t>6.2</w:t>
      </w:r>
      <w:r w:rsidRPr="00585CA6">
        <w:t>.6.2.13</w:t>
      </w:r>
      <w:r w:rsidRPr="00585CA6">
        <w:tab/>
        <w:t>Type: DataDelNotif</w:t>
      </w:r>
      <w:bookmarkEnd w:id="2348"/>
      <w:bookmarkEnd w:id="2349"/>
      <w:bookmarkEnd w:id="2350"/>
      <w:bookmarkEnd w:id="2351"/>
      <w:bookmarkEnd w:id="2352"/>
      <w:bookmarkEnd w:id="2353"/>
      <w:bookmarkEnd w:id="2354"/>
      <w:bookmarkEnd w:id="2355"/>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356" w:name="_Toc151379355"/>
      <w:bookmarkStart w:id="2357" w:name="_Toc151445536"/>
      <w:bookmarkStart w:id="2358" w:name="_Toc160470616"/>
      <w:bookmarkStart w:id="2359" w:name="_Toc164873760"/>
      <w:bookmarkStart w:id="2360" w:name="_Toc180306397"/>
      <w:bookmarkStart w:id="2361" w:name="_Toc195374124"/>
      <w:bookmarkStart w:id="2362" w:name="_Toc211878968"/>
      <w:bookmarkStart w:id="2363" w:name="_Toc214890869"/>
      <w:r w:rsidRPr="00585CA6">
        <w:rPr>
          <w:noProof/>
          <w:lang w:eastAsia="zh-CN"/>
        </w:rPr>
        <w:t>6.2</w:t>
      </w:r>
      <w:r w:rsidRPr="00585CA6">
        <w:t>.6.2.14</w:t>
      </w:r>
      <w:r w:rsidRPr="00585CA6">
        <w:tab/>
        <w:t>Type: DataDelReq</w:t>
      </w:r>
      <w:bookmarkEnd w:id="2356"/>
      <w:bookmarkEnd w:id="2357"/>
      <w:bookmarkEnd w:id="2358"/>
      <w:bookmarkEnd w:id="2359"/>
      <w:bookmarkEnd w:id="2360"/>
      <w:bookmarkEnd w:id="2361"/>
      <w:bookmarkEnd w:id="2362"/>
      <w:bookmarkEnd w:id="2363"/>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364" w:name="_Toc160470617"/>
      <w:bookmarkStart w:id="2365" w:name="_Toc164873761"/>
      <w:bookmarkStart w:id="2366" w:name="_Toc180306398"/>
      <w:bookmarkStart w:id="2367" w:name="_Toc195374125"/>
      <w:bookmarkStart w:id="2368" w:name="_Toc211878969"/>
      <w:bookmarkStart w:id="2369" w:name="_Toc151379356"/>
      <w:bookmarkStart w:id="2370" w:name="_Toc151445537"/>
      <w:bookmarkStart w:id="2371" w:name="_Toc214890870"/>
      <w:r w:rsidRPr="00585CA6">
        <w:rPr>
          <w:noProof/>
          <w:lang w:eastAsia="zh-CN"/>
        </w:rPr>
        <w:t>6.2</w:t>
      </w:r>
      <w:r w:rsidRPr="00796603">
        <w:t>.6.2.15</w:t>
      </w:r>
      <w:r w:rsidRPr="00796603">
        <w:tab/>
        <w:t>Type: DelConnEstabReq</w:t>
      </w:r>
      <w:bookmarkEnd w:id="2364"/>
      <w:bookmarkEnd w:id="2365"/>
      <w:bookmarkEnd w:id="2366"/>
      <w:bookmarkEnd w:id="2367"/>
      <w:bookmarkEnd w:id="2368"/>
      <w:bookmarkEnd w:id="2371"/>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372" w:name="_Toc160470618"/>
      <w:bookmarkStart w:id="2373" w:name="_Toc164873762"/>
      <w:bookmarkStart w:id="2374" w:name="_Toc180306399"/>
      <w:bookmarkStart w:id="2375" w:name="_Toc195374126"/>
      <w:bookmarkStart w:id="2376" w:name="_Toc211878970"/>
      <w:bookmarkStart w:id="2377" w:name="_Toc214890871"/>
      <w:r w:rsidRPr="00796603">
        <w:rPr>
          <w:noProof/>
          <w:lang w:eastAsia="zh-CN"/>
        </w:rPr>
        <w:lastRenderedPageBreak/>
        <w:t>6.2</w:t>
      </w:r>
      <w:r w:rsidRPr="00796603">
        <w:t>.6.2.16</w:t>
      </w:r>
      <w:r w:rsidRPr="00796603">
        <w:tab/>
        <w:t>Type: DelConnEstabResp</w:t>
      </w:r>
      <w:bookmarkEnd w:id="2372"/>
      <w:bookmarkEnd w:id="2373"/>
      <w:bookmarkEnd w:id="2374"/>
      <w:bookmarkEnd w:id="2375"/>
      <w:bookmarkEnd w:id="2376"/>
      <w:bookmarkEnd w:id="2377"/>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378" w:name="_Toc160470619"/>
      <w:bookmarkStart w:id="2379" w:name="_Toc164873763"/>
      <w:bookmarkStart w:id="2380" w:name="_Toc180306400"/>
      <w:bookmarkStart w:id="2381" w:name="_Toc195374127"/>
      <w:bookmarkStart w:id="2382" w:name="_Toc211878971"/>
      <w:bookmarkStart w:id="2383" w:name="_Toc214890872"/>
      <w:r w:rsidRPr="00585CA6">
        <w:rPr>
          <w:noProof/>
          <w:lang w:eastAsia="zh-CN"/>
        </w:rPr>
        <w:t>6.2</w:t>
      </w:r>
      <w:r w:rsidRPr="00585CA6">
        <w:rPr>
          <w:lang w:val="en-US"/>
        </w:rPr>
        <w:t>.6.3</w:t>
      </w:r>
      <w:r w:rsidRPr="00585CA6">
        <w:rPr>
          <w:lang w:val="en-US"/>
        </w:rPr>
        <w:tab/>
        <w:t>Simple data types and enumerations</w:t>
      </w:r>
      <w:bookmarkEnd w:id="2295"/>
      <w:bookmarkEnd w:id="2369"/>
      <w:bookmarkEnd w:id="2370"/>
      <w:bookmarkEnd w:id="2378"/>
      <w:bookmarkEnd w:id="2379"/>
      <w:bookmarkEnd w:id="2380"/>
      <w:bookmarkEnd w:id="2381"/>
      <w:bookmarkEnd w:id="2382"/>
      <w:bookmarkEnd w:id="2383"/>
    </w:p>
    <w:p w14:paraId="2ED0C874" w14:textId="77777777" w:rsidR="00432CA8" w:rsidRPr="00585CA6" w:rsidRDefault="00432CA8" w:rsidP="00432CA8">
      <w:pPr>
        <w:pStyle w:val="Heading5"/>
      </w:pPr>
      <w:bookmarkStart w:id="2384" w:name="_Toc144459711"/>
      <w:bookmarkStart w:id="2385" w:name="_Toc151379357"/>
      <w:bookmarkStart w:id="2386" w:name="_Toc151445538"/>
      <w:bookmarkStart w:id="2387" w:name="_Toc160470620"/>
      <w:bookmarkStart w:id="2388" w:name="_Toc164873764"/>
      <w:bookmarkStart w:id="2389" w:name="_Toc180306401"/>
      <w:bookmarkStart w:id="2390" w:name="_Toc195374128"/>
      <w:bookmarkStart w:id="2391" w:name="_Toc211878972"/>
      <w:bookmarkStart w:id="2392" w:name="_Toc214890873"/>
      <w:r w:rsidRPr="00585CA6">
        <w:rPr>
          <w:noProof/>
          <w:lang w:eastAsia="zh-CN"/>
        </w:rPr>
        <w:t>6.2</w:t>
      </w:r>
      <w:r w:rsidRPr="00585CA6">
        <w:t>.6.3.1</w:t>
      </w:r>
      <w:r w:rsidRPr="00585CA6">
        <w:tab/>
        <w:t>Introduction</w:t>
      </w:r>
      <w:bookmarkEnd w:id="2384"/>
      <w:bookmarkEnd w:id="2385"/>
      <w:bookmarkEnd w:id="2386"/>
      <w:bookmarkEnd w:id="2387"/>
      <w:bookmarkEnd w:id="2388"/>
      <w:bookmarkEnd w:id="2389"/>
      <w:bookmarkEnd w:id="2390"/>
      <w:bookmarkEnd w:id="2391"/>
      <w:bookmarkEnd w:id="239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393" w:name="_Toc144459712"/>
      <w:bookmarkStart w:id="2394" w:name="_Toc151379358"/>
      <w:bookmarkStart w:id="2395" w:name="_Toc151445539"/>
      <w:bookmarkStart w:id="2396" w:name="_Toc160470621"/>
      <w:bookmarkStart w:id="2397" w:name="_Toc164873765"/>
      <w:bookmarkStart w:id="2398" w:name="_Toc180306402"/>
      <w:bookmarkStart w:id="2399" w:name="_Toc195374129"/>
      <w:bookmarkStart w:id="2400" w:name="_Toc211878973"/>
      <w:bookmarkStart w:id="2401" w:name="_Toc214890874"/>
      <w:r w:rsidRPr="00585CA6">
        <w:rPr>
          <w:noProof/>
          <w:lang w:eastAsia="zh-CN"/>
        </w:rPr>
        <w:t>6.2</w:t>
      </w:r>
      <w:r w:rsidRPr="00585CA6">
        <w:t>.6.3.2</w:t>
      </w:r>
      <w:r w:rsidRPr="00585CA6">
        <w:tab/>
        <w:t>Simple data types</w:t>
      </w:r>
      <w:bookmarkEnd w:id="2393"/>
      <w:bookmarkEnd w:id="2394"/>
      <w:bookmarkEnd w:id="2395"/>
      <w:bookmarkEnd w:id="2396"/>
      <w:bookmarkEnd w:id="2397"/>
      <w:bookmarkEnd w:id="2398"/>
      <w:bookmarkEnd w:id="2399"/>
      <w:bookmarkEnd w:id="2400"/>
      <w:bookmarkEnd w:id="240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402" w:name="_Toc151379359"/>
      <w:bookmarkStart w:id="2403" w:name="_Toc151445540"/>
      <w:bookmarkStart w:id="2404" w:name="_Toc160470622"/>
      <w:bookmarkStart w:id="2405" w:name="_Toc164873766"/>
      <w:bookmarkStart w:id="2406" w:name="_Toc180306403"/>
      <w:bookmarkStart w:id="2407" w:name="_Toc195374130"/>
      <w:bookmarkStart w:id="2408" w:name="_Toc211878974"/>
      <w:bookmarkStart w:id="2409" w:name="_Toc144459715"/>
      <w:bookmarkStart w:id="2410" w:name="_Toc214890875"/>
      <w:r w:rsidRPr="00585CA6">
        <w:rPr>
          <w:noProof/>
          <w:lang w:eastAsia="zh-CN"/>
        </w:rPr>
        <w:t>6.2</w:t>
      </w:r>
      <w:r w:rsidRPr="00585CA6">
        <w:t>.6.3.3</w:t>
      </w:r>
      <w:r w:rsidRPr="00585CA6">
        <w:tab/>
        <w:t>Enumeration: EntityName</w:t>
      </w:r>
      <w:bookmarkEnd w:id="2402"/>
      <w:bookmarkEnd w:id="2403"/>
      <w:bookmarkEnd w:id="2404"/>
      <w:bookmarkEnd w:id="2405"/>
      <w:bookmarkEnd w:id="2406"/>
      <w:bookmarkEnd w:id="2407"/>
      <w:bookmarkEnd w:id="2408"/>
      <w:bookmarkEnd w:id="2410"/>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411" w:name="_Toc151379360"/>
      <w:bookmarkStart w:id="2412" w:name="_Toc151445541"/>
      <w:bookmarkStart w:id="2413" w:name="_Toc160470623"/>
      <w:bookmarkStart w:id="2414" w:name="_Toc164873767"/>
      <w:bookmarkStart w:id="2415" w:name="_Toc180306404"/>
      <w:bookmarkStart w:id="2416" w:name="_Toc195374131"/>
      <w:bookmarkStart w:id="2417" w:name="_Toc211878975"/>
      <w:bookmarkStart w:id="2418" w:name="_Toc214890876"/>
      <w:r w:rsidRPr="00585CA6">
        <w:rPr>
          <w:noProof/>
          <w:lang w:eastAsia="zh-CN"/>
        </w:rPr>
        <w:t>6.2</w:t>
      </w:r>
      <w:r w:rsidRPr="00585CA6">
        <w:t>.6.3.4</w:t>
      </w:r>
      <w:r w:rsidRPr="00585CA6">
        <w:tab/>
        <w:t>Enumeration: DataAccessRight</w:t>
      </w:r>
      <w:bookmarkEnd w:id="2411"/>
      <w:bookmarkEnd w:id="2412"/>
      <w:bookmarkEnd w:id="2413"/>
      <w:bookmarkEnd w:id="2414"/>
      <w:bookmarkEnd w:id="2415"/>
      <w:bookmarkEnd w:id="2416"/>
      <w:bookmarkEnd w:id="2417"/>
      <w:bookmarkEnd w:id="2418"/>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419" w:name="_Toc151379361"/>
      <w:bookmarkStart w:id="2420" w:name="_Toc151445542"/>
      <w:bookmarkStart w:id="2421" w:name="_Toc160470624"/>
      <w:bookmarkStart w:id="2422" w:name="_Toc164873768"/>
      <w:bookmarkStart w:id="2423" w:name="_Toc180306405"/>
      <w:bookmarkStart w:id="2424" w:name="_Toc195374132"/>
      <w:bookmarkStart w:id="2425" w:name="_Toc211878976"/>
      <w:bookmarkStart w:id="2426" w:name="_Toc214890877"/>
      <w:r w:rsidRPr="00585CA6">
        <w:rPr>
          <w:noProof/>
          <w:lang w:eastAsia="zh-CN"/>
        </w:rPr>
        <w:t>6.2</w:t>
      </w:r>
      <w:r w:rsidRPr="00585CA6">
        <w:t>.6.3.5</w:t>
      </w:r>
      <w:r w:rsidRPr="00585CA6">
        <w:tab/>
        <w:t>Enumeration: DataMngtEvent</w:t>
      </w:r>
      <w:bookmarkEnd w:id="2419"/>
      <w:bookmarkEnd w:id="2420"/>
      <w:bookmarkEnd w:id="2421"/>
      <w:bookmarkEnd w:id="2422"/>
      <w:bookmarkEnd w:id="2423"/>
      <w:bookmarkEnd w:id="2424"/>
      <w:bookmarkEnd w:id="2425"/>
      <w:bookmarkEnd w:id="2426"/>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427" w:name="_Toc151379362"/>
      <w:bookmarkStart w:id="2428" w:name="_Toc151445543"/>
      <w:bookmarkStart w:id="2429" w:name="_Toc160470625"/>
      <w:bookmarkStart w:id="2430" w:name="_Toc164873769"/>
      <w:bookmarkStart w:id="2431" w:name="_Toc180306406"/>
      <w:bookmarkStart w:id="2432" w:name="_Toc195374133"/>
      <w:bookmarkStart w:id="2433" w:name="_Toc211878977"/>
      <w:bookmarkStart w:id="2434" w:name="_Toc21489087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409"/>
      <w:bookmarkEnd w:id="2427"/>
      <w:bookmarkEnd w:id="2428"/>
      <w:bookmarkEnd w:id="2429"/>
      <w:bookmarkEnd w:id="2430"/>
      <w:bookmarkEnd w:id="2431"/>
      <w:bookmarkEnd w:id="2432"/>
      <w:bookmarkEnd w:id="2433"/>
      <w:bookmarkEnd w:id="2434"/>
    </w:p>
    <w:p w14:paraId="30A43C24" w14:textId="77777777" w:rsidR="00432CA8" w:rsidRPr="00585CA6" w:rsidRDefault="00432CA8" w:rsidP="00432CA8">
      <w:pPr>
        <w:pStyle w:val="Heading5"/>
      </w:pPr>
      <w:bookmarkStart w:id="2435" w:name="_Toc130662225"/>
      <w:bookmarkStart w:id="2436" w:name="_Toc151379363"/>
      <w:bookmarkStart w:id="2437" w:name="_Toc151445544"/>
      <w:bookmarkStart w:id="2438" w:name="_Toc160470626"/>
      <w:bookmarkStart w:id="2439" w:name="_Toc164873770"/>
      <w:bookmarkStart w:id="2440" w:name="_Toc180306407"/>
      <w:bookmarkStart w:id="2441" w:name="_Toc195374134"/>
      <w:bookmarkStart w:id="2442" w:name="_Toc211878978"/>
      <w:bookmarkStart w:id="2443" w:name="_Toc144459716"/>
      <w:bookmarkStart w:id="2444" w:name="_Toc214890879"/>
      <w:r w:rsidRPr="00585CA6">
        <w:rPr>
          <w:noProof/>
          <w:lang w:eastAsia="zh-CN"/>
        </w:rPr>
        <w:t>6.2</w:t>
      </w:r>
      <w:r w:rsidRPr="00585CA6">
        <w:rPr>
          <w:lang w:val="en-US"/>
        </w:rPr>
        <w:t>.6.4</w:t>
      </w:r>
      <w:r w:rsidRPr="00585CA6">
        <w:t>.1</w:t>
      </w:r>
      <w:r w:rsidRPr="00585CA6">
        <w:tab/>
        <w:t xml:space="preserve">Type: </w:t>
      </w:r>
      <w:bookmarkEnd w:id="2435"/>
      <w:r w:rsidRPr="00585CA6">
        <w:t>DataStorageReq</w:t>
      </w:r>
      <w:bookmarkEnd w:id="2436"/>
      <w:bookmarkEnd w:id="2437"/>
      <w:bookmarkEnd w:id="2438"/>
      <w:bookmarkEnd w:id="2439"/>
      <w:bookmarkEnd w:id="2440"/>
      <w:bookmarkEnd w:id="2441"/>
      <w:bookmarkEnd w:id="2442"/>
      <w:bookmarkEnd w:id="2444"/>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445" w:name="_Toc151379364"/>
      <w:bookmarkStart w:id="2446" w:name="_Toc151445545"/>
      <w:bookmarkStart w:id="2447" w:name="_Toc160470627"/>
      <w:bookmarkStart w:id="2448" w:name="_Toc164873771"/>
      <w:bookmarkStart w:id="2449" w:name="_Toc180306408"/>
      <w:bookmarkStart w:id="2450" w:name="_Toc195374135"/>
      <w:bookmarkStart w:id="2451" w:name="_Toc211878979"/>
      <w:bookmarkStart w:id="2452" w:name="_Toc214890880"/>
      <w:r w:rsidRPr="00585CA6">
        <w:rPr>
          <w:noProof/>
          <w:lang w:eastAsia="zh-CN"/>
        </w:rPr>
        <w:t>6.2</w:t>
      </w:r>
      <w:r w:rsidRPr="00585CA6">
        <w:t>.6.5</w:t>
      </w:r>
      <w:r w:rsidRPr="00585CA6">
        <w:tab/>
        <w:t>Binary data</w:t>
      </w:r>
      <w:bookmarkEnd w:id="2443"/>
      <w:bookmarkEnd w:id="2445"/>
      <w:bookmarkEnd w:id="2446"/>
      <w:bookmarkEnd w:id="2447"/>
      <w:bookmarkEnd w:id="2448"/>
      <w:bookmarkEnd w:id="2449"/>
      <w:bookmarkEnd w:id="2450"/>
      <w:bookmarkEnd w:id="2451"/>
      <w:bookmarkEnd w:id="2452"/>
    </w:p>
    <w:p w14:paraId="5D4340C1" w14:textId="77777777" w:rsidR="00432CA8" w:rsidRPr="00585CA6" w:rsidRDefault="00432CA8" w:rsidP="00432CA8">
      <w:pPr>
        <w:pStyle w:val="Heading5"/>
      </w:pPr>
      <w:bookmarkStart w:id="2453" w:name="_Toc144459717"/>
      <w:bookmarkStart w:id="2454" w:name="_Toc151379365"/>
      <w:bookmarkStart w:id="2455" w:name="_Toc151445546"/>
      <w:bookmarkStart w:id="2456" w:name="_Toc160470628"/>
      <w:bookmarkStart w:id="2457" w:name="_Toc164873772"/>
      <w:bookmarkStart w:id="2458" w:name="_Toc180306409"/>
      <w:bookmarkStart w:id="2459" w:name="_Toc195374136"/>
      <w:bookmarkStart w:id="2460" w:name="_Toc211878980"/>
      <w:bookmarkStart w:id="2461" w:name="_Toc214890881"/>
      <w:r w:rsidRPr="00585CA6">
        <w:rPr>
          <w:noProof/>
          <w:lang w:eastAsia="zh-CN"/>
        </w:rPr>
        <w:t>6.2</w:t>
      </w:r>
      <w:r w:rsidRPr="00585CA6">
        <w:t>.6.5.1</w:t>
      </w:r>
      <w:r w:rsidRPr="00585CA6">
        <w:tab/>
        <w:t>Binary Data Types</w:t>
      </w:r>
      <w:bookmarkEnd w:id="2453"/>
      <w:bookmarkEnd w:id="2454"/>
      <w:bookmarkEnd w:id="2455"/>
      <w:bookmarkEnd w:id="2456"/>
      <w:bookmarkEnd w:id="2457"/>
      <w:bookmarkEnd w:id="2458"/>
      <w:bookmarkEnd w:id="2459"/>
      <w:bookmarkEnd w:id="2460"/>
      <w:bookmarkEnd w:id="2461"/>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462" w:name="_Toc144459718"/>
      <w:bookmarkStart w:id="2463" w:name="_Toc151379366"/>
      <w:bookmarkStart w:id="2464" w:name="_Toc151445547"/>
      <w:bookmarkStart w:id="2465" w:name="_Toc160470629"/>
      <w:bookmarkStart w:id="2466" w:name="_Toc164873773"/>
      <w:bookmarkStart w:id="2467" w:name="_Toc180306410"/>
      <w:bookmarkStart w:id="2468" w:name="_Toc195374137"/>
      <w:bookmarkStart w:id="2469" w:name="_Toc211878981"/>
      <w:bookmarkStart w:id="2470" w:name="_Toc214890882"/>
      <w:r w:rsidRPr="00585CA6">
        <w:rPr>
          <w:noProof/>
          <w:lang w:eastAsia="zh-CN"/>
        </w:rPr>
        <w:t>6.2</w:t>
      </w:r>
      <w:r w:rsidRPr="00585CA6">
        <w:t>.7</w:t>
      </w:r>
      <w:r w:rsidRPr="00585CA6">
        <w:tab/>
        <w:t>Error Handling</w:t>
      </w:r>
      <w:bookmarkEnd w:id="2462"/>
      <w:bookmarkEnd w:id="2463"/>
      <w:bookmarkEnd w:id="2464"/>
      <w:bookmarkEnd w:id="2465"/>
      <w:bookmarkEnd w:id="2466"/>
      <w:bookmarkEnd w:id="2467"/>
      <w:bookmarkEnd w:id="2468"/>
      <w:bookmarkEnd w:id="2469"/>
      <w:bookmarkEnd w:id="2470"/>
    </w:p>
    <w:p w14:paraId="58BC157A" w14:textId="77777777" w:rsidR="00432CA8" w:rsidRPr="00585CA6" w:rsidRDefault="00432CA8" w:rsidP="00432CA8">
      <w:pPr>
        <w:pStyle w:val="Heading4"/>
      </w:pPr>
      <w:bookmarkStart w:id="2471" w:name="_Toc144459719"/>
      <w:bookmarkStart w:id="2472" w:name="_Toc151379367"/>
      <w:bookmarkStart w:id="2473" w:name="_Toc151445548"/>
      <w:bookmarkStart w:id="2474" w:name="_Toc160470630"/>
      <w:bookmarkStart w:id="2475" w:name="_Toc164873774"/>
      <w:bookmarkStart w:id="2476" w:name="_Toc180306411"/>
      <w:bookmarkStart w:id="2477" w:name="_Toc195374138"/>
      <w:bookmarkStart w:id="2478" w:name="_Toc211878982"/>
      <w:bookmarkStart w:id="2479" w:name="_Toc214890883"/>
      <w:r w:rsidRPr="00585CA6">
        <w:rPr>
          <w:noProof/>
          <w:lang w:eastAsia="zh-CN"/>
        </w:rPr>
        <w:t>6.2</w:t>
      </w:r>
      <w:r w:rsidRPr="00585CA6">
        <w:t>.7.1</w:t>
      </w:r>
      <w:r w:rsidRPr="00585CA6">
        <w:tab/>
        <w:t>General</w:t>
      </w:r>
      <w:bookmarkEnd w:id="2471"/>
      <w:bookmarkEnd w:id="2472"/>
      <w:bookmarkEnd w:id="2473"/>
      <w:bookmarkEnd w:id="2474"/>
      <w:bookmarkEnd w:id="2475"/>
      <w:bookmarkEnd w:id="2476"/>
      <w:bookmarkEnd w:id="2477"/>
      <w:bookmarkEnd w:id="2478"/>
      <w:bookmarkEnd w:id="2479"/>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480" w:name="_Toc144459720"/>
      <w:bookmarkStart w:id="2481" w:name="_Toc151379368"/>
      <w:bookmarkStart w:id="2482" w:name="_Toc151445549"/>
      <w:bookmarkStart w:id="2483" w:name="_Toc160470631"/>
      <w:bookmarkStart w:id="2484" w:name="_Toc164873775"/>
      <w:bookmarkStart w:id="2485" w:name="_Toc180306412"/>
      <w:bookmarkStart w:id="2486" w:name="_Toc195374139"/>
      <w:bookmarkStart w:id="2487" w:name="_Toc211878983"/>
      <w:bookmarkStart w:id="2488" w:name="_Toc214890884"/>
      <w:r w:rsidRPr="00585CA6">
        <w:rPr>
          <w:noProof/>
          <w:lang w:eastAsia="zh-CN"/>
        </w:rPr>
        <w:t>6.2</w:t>
      </w:r>
      <w:r w:rsidRPr="00585CA6">
        <w:t>.7.2</w:t>
      </w:r>
      <w:r w:rsidRPr="00585CA6">
        <w:tab/>
        <w:t>Protocol Errors</w:t>
      </w:r>
      <w:bookmarkEnd w:id="2480"/>
      <w:bookmarkEnd w:id="2481"/>
      <w:bookmarkEnd w:id="2482"/>
      <w:bookmarkEnd w:id="2483"/>
      <w:bookmarkEnd w:id="2484"/>
      <w:bookmarkEnd w:id="2485"/>
      <w:bookmarkEnd w:id="2486"/>
      <w:bookmarkEnd w:id="2487"/>
      <w:bookmarkEnd w:id="248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489" w:name="_Toc144459721"/>
      <w:bookmarkStart w:id="2490" w:name="_Toc151379369"/>
      <w:bookmarkStart w:id="2491" w:name="_Toc151445550"/>
      <w:bookmarkStart w:id="2492" w:name="_Toc160470632"/>
      <w:bookmarkStart w:id="2493" w:name="_Toc164873776"/>
      <w:bookmarkStart w:id="2494" w:name="_Toc180306413"/>
      <w:bookmarkStart w:id="2495" w:name="_Toc195374140"/>
      <w:bookmarkStart w:id="2496" w:name="_Toc211878984"/>
      <w:bookmarkStart w:id="2497" w:name="_Toc214890885"/>
      <w:r w:rsidRPr="00585CA6">
        <w:rPr>
          <w:noProof/>
          <w:lang w:eastAsia="zh-CN"/>
        </w:rPr>
        <w:lastRenderedPageBreak/>
        <w:t>6.2</w:t>
      </w:r>
      <w:r w:rsidRPr="00585CA6">
        <w:t>.7.3</w:t>
      </w:r>
      <w:r w:rsidRPr="00585CA6">
        <w:tab/>
        <w:t>Application Errors</w:t>
      </w:r>
      <w:bookmarkEnd w:id="2489"/>
      <w:bookmarkEnd w:id="2490"/>
      <w:bookmarkEnd w:id="2491"/>
      <w:bookmarkEnd w:id="2492"/>
      <w:bookmarkEnd w:id="2493"/>
      <w:bookmarkEnd w:id="2494"/>
      <w:bookmarkEnd w:id="2495"/>
      <w:bookmarkEnd w:id="2496"/>
      <w:bookmarkEnd w:id="2497"/>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498"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499" w:name="_Toc151379370"/>
      <w:bookmarkStart w:id="2500" w:name="_Toc151445551"/>
      <w:bookmarkStart w:id="2501" w:name="_Toc160470633"/>
      <w:bookmarkStart w:id="2502" w:name="_Toc164873777"/>
      <w:bookmarkStart w:id="2503" w:name="_Toc180306414"/>
      <w:bookmarkStart w:id="2504" w:name="_Toc195374141"/>
      <w:bookmarkStart w:id="2505" w:name="_Toc211878985"/>
      <w:bookmarkStart w:id="2506" w:name="_Toc214890886"/>
      <w:r w:rsidRPr="00585CA6">
        <w:rPr>
          <w:noProof/>
          <w:lang w:eastAsia="zh-CN"/>
        </w:rPr>
        <w:t>6.2</w:t>
      </w:r>
      <w:r w:rsidRPr="00585CA6">
        <w:t>.8</w:t>
      </w:r>
      <w:r w:rsidRPr="00585CA6">
        <w:rPr>
          <w:lang w:eastAsia="zh-CN"/>
        </w:rPr>
        <w:tab/>
        <w:t>Feature negotiation</w:t>
      </w:r>
      <w:bookmarkEnd w:id="2498"/>
      <w:bookmarkEnd w:id="2499"/>
      <w:bookmarkEnd w:id="2500"/>
      <w:bookmarkEnd w:id="2501"/>
      <w:bookmarkEnd w:id="2502"/>
      <w:bookmarkEnd w:id="2503"/>
      <w:bookmarkEnd w:id="2504"/>
      <w:bookmarkEnd w:id="2505"/>
      <w:bookmarkEnd w:id="2506"/>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507" w:name="_Toc144459723"/>
      <w:bookmarkStart w:id="2508" w:name="_Toc151379371"/>
      <w:bookmarkStart w:id="2509" w:name="_Toc151445552"/>
      <w:bookmarkStart w:id="2510" w:name="_Toc160470634"/>
      <w:bookmarkStart w:id="2511" w:name="_Toc164873778"/>
      <w:bookmarkStart w:id="2512" w:name="_Toc180306415"/>
      <w:bookmarkStart w:id="2513" w:name="_Toc195374142"/>
      <w:bookmarkStart w:id="2514" w:name="_Toc211878986"/>
      <w:bookmarkStart w:id="2515" w:name="_Toc214890887"/>
      <w:r w:rsidRPr="00585CA6">
        <w:rPr>
          <w:noProof/>
          <w:lang w:eastAsia="zh-CN"/>
        </w:rPr>
        <w:t>6.2</w:t>
      </w:r>
      <w:r w:rsidRPr="00585CA6">
        <w:t>.9</w:t>
      </w:r>
      <w:r w:rsidRPr="00585CA6">
        <w:tab/>
        <w:t>Security</w:t>
      </w:r>
      <w:bookmarkEnd w:id="2507"/>
      <w:bookmarkEnd w:id="2508"/>
      <w:bookmarkEnd w:id="2509"/>
      <w:bookmarkEnd w:id="2510"/>
      <w:bookmarkEnd w:id="2511"/>
      <w:bookmarkEnd w:id="2512"/>
      <w:bookmarkEnd w:id="2513"/>
      <w:bookmarkEnd w:id="2514"/>
      <w:bookmarkEnd w:id="2515"/>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516" w:name="_Toc144024197"/>
      <w:bookmarkStart w:id="2517" w:name="_Toc148176910"/>
      <w:bookmarkStart w:id="2518" w:name="_Toc151379372"/>
      <w:bookmarkStart w:id="2519" w:name="_Toc151445553"/>
      <w:bookmarkStart w:id="2520" w:name="_Toc160470635"/>
      <w:bookmarkStart w:id="2521" w:name="_Toc164873779"/>
      <w:bookmarkStart w:id="2522" w:name="_Toc180306416"/>
      <w:bookmarkStart w:id="2523" w:name="_Toc195374143"/>
      <w:bookmarkStart w:id="2524" w:name="_Toc211878987"/>
      <w:bookmarkStart w:id="2525" w:name="_Toc129252532"/>
      <w:bookmarkStart w:id="2526" w:name="_Toc67903522"/>
      <w:bookmarkStart w:id="2527" w:name="_Toc96843414"/>
      <w:bookmarkStart w:id="2528" w:name="_Toc96844389"/>
      <w:bookmarkStart w:id="2529" w:name="_Toc100739962"/>
      <w:bookmarkStart w:id="2530" w:name="_Toc129252535"/>
      <w:bookmarkStart w:id="2531" w:name="_Toc96843459"/>
      <w:bookmarkStart w:id="2532" w:name="_Toc96844434"/>
      <w:bookmarkStart w:id="2533" w:name="_Toc100740007"/>
      <w:bookmarkStart w:id="2534" w:name="_Toc104332874"/>
      <w:bookmarkStart w:id="2535" w:name="_Toc510696650"/>
      <w:bookmarkStart w:id="2536" w:name="_Toc35971450"/>
      <w:bookmarkStart w:id="2537" w:name="_Toc214890888"/>
      <w:r w:rsidR="00AF0C7F">
        <w:lastRenderedPageBreak/>
        <w:t>6.3</w:t>
      </w:r>
      <w:r w:rsidR="00AF0C7F">
        <w:tab/>
      </w:r>
      <w:r w:rsidR="00651E9A" w:rsidRPr="00C20CAE">
        <w:rPr>
          <w:lang w:val="en-US"/>
        </w:rPr>
        <w:t>SDD_DDContext</w:t>
      </w:r>
      <w:r w:rsidR="00651E9A">
        <w:t xml:space="preserve"> </w:t>
      </w:r>
      <w:r w:rsidR="00AF0C7F">
        <w:t>Service API</w:t>
      </w:r>
      <w:bookmarkEnd w:id="2516"/>
      <w:bookmarkEnd w:id="2517"/>
      <w:bookmarkEnd w:id="2518"/>
      <w:bookmarkEnd w:id="2519"/>
      <w:bookmarkEnd w:id="2520"/>
      <w:bookmarkEnd w:id="2521"/>
      <w:bookmarkEnd w:id="2522"/>
      <w:bookmarkEnd w:id="2523"/>
      <w:bookmarkEnd w:id="2524"/>
      <w:bookmarkEnd w:id="2537"/>
    </w:p>
    <w:p w14:paraId="591FFBE7" w14:textId="77777777" w:rsidR="00110C1C" w:rsidRPr="007C1AFD" w:rsidRDefault="00110C1C" w:rsidP="00110C1C">
      <w:pPr>
        <w:pStyle w:val="Heading3"/>
        <w:rPr>
          <w:lang w:eastAsia="zh-CN"/>
        </w:rPr>
      </w:pPr>
      <w:bookmarkStart w:id="2538" w:name="_Toc144024198"/>
      <w:bookmarkStart w:id="2539" w:name="_Toc148176911"/>
      <w:bookmarkStart w:id="2540" w:name="_Toc151379373"/>
      <w:bookmarkStart w:id="2541" w:name="_Toc151445554"/>
      <w:bookmarkStart w:id="2542" w:name="_Toc160470636"/>
      <w:bookmarkStart w:id="2543" w:name="_Toc164873780"/>
      <w:bookmarkStart w:id="2544" w:name="_Toc180306417"/>
      <w:bookmarkStart w:id="2545" w:name="_Toc195374144"/>
      <w:bookmarkStart w:id="2546" w:name="_Toc211878988"/>
      <w:bookmarkStart w:id="2547" w:name="_Toc21489088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538"/>
      <w:bookmarkEnd w:id="2539"/>
      <w:bookmarkEnd w:id="2540"/>
      <w:bookmarkEnd w:id="2541"/>
      <w:bookmarkEnd w:id="2542"/>
      <w:bookmarkEnd w:id="2543"/>
      <w:bookmarkEnd w:id="2544"/>
      <w:bookmarkEnd w:id="2545"/>
      <w:bookmarkEnd w:id="2546"/>
      <w:bookmarkEnd w:id="2547"/>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548" w:name="_Toc130662191"/>
      <w:bookmarkStart w:id="2549" w:name="_Toc24868604"/>
      <w:bookmarkStart w:id="2550" w:name="_Toc34154086"/>
      <w:bookmarkStart w:id="2551" w:name="_Toc36041030"/>
      <w:bookmarkStart w:id="2552" w:name="_Toc36041343"/>
      <w:bookmarkStart w:id="2553" w:name="_Toc43196586"/>
      <w:bookmarkStart w:id="2554" w:name="_Toc43481356"/>
      <w:bookmarkStart w:id="2555" w:name="_Toc45134633"/>
      <w:bookmarkStart w:id="2556" w:name="_Toc51189165"/>
      <w:bookmarkStart w:id="2557" w:name="_Toc51763841"/>
      <w:bookmarkStart w:id="2558" w:name="_Toc57206073"/>
      <w:bookmarkStart w:id="2559" w:name="_Toc59019414"/>
      <w:bookmarkStart w:id="2560" w:name="_Toc68170087"/>
      <w:bookmarkStart w:id="2561" w:name="_Toc83234128"/>
      <w:bookmarkStart w:id="2562" w:name="_Toc90661524"/>
      <w:bookmarkStart w:id="2563"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564" w:name="_Toc144024199"/>
      <w:bookmarkStart w:id="2565" w:name="_Toc148176912"/>
      <w:bookmarkStart w:id="2566" w:name="_Toc151379374"/>
      <w:bookmarkStart w:id="2567" w:name="_Toc151445555"/>
      <w:bookmarkStart w:id="2568" w:name="_Toc160470637"/>
      <w:bookmarkStart w:id="2569" w:name="_Toc164873781"/>
      <w:bookmarkStart w:id="2570" w:name="_Toc180306418"/>
      <w:bookmarkStart w:id="2571" w:name="_Toc195374145"/>
      <w:bookmarkStart w:id="2572" w:name="_Toc211878989"/>
      <w:bookmarkStart w:id="2573" w:name="_Toc214890890"/>
      <w:r>
        <w:t>6.3.2</w:t>
      </w:r>
      <w:r>
        <w:tab/>
        <w:t>Usage of HTTP</w:t>
      </w:r>
      <w:bookmarkEnd w:id="2548"/>
      <w:bookmarkEnd w:id="2564"/>
      <w:bookmarkEnd w:id="2565"/>
      <w:bookmarkEnd w:id="2566"/>
      <w:bookmarkEnd w:id="2567"/>
      <w:bookmarkEnd w:id="2568"/>
      <w:bookmarkEnd w:id="2569"/>
      <w:bookmarkEnd w:id="2570"/>
      <w:bookmarkEnd w:id="2571"/>
      <w:bookmarkEnd w:id="2572"/>
      <w:bookmarkEnd w:id="2573"/>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574" w:name="_Toc144024200"/>
      <w:bookmarkStart w:id="2575" w:name="_Toc148176913"/>
      <w:bookmarkStart w:id="2576" w:name="_Toc151379375"/>
      <w:bookmarkStart w:id="2577" w:name="_Toc151445556"/>
      <w:bookmarkStart w:id="2578" w:name="_Toc160470638"/>
      <w:bookmarkStart w:id="2579" w:name="_Toc164873782"/>
      <w:bookmarkStart w:id="2580" w:name="_Toc180306419"/>
      <w:bookmarkStart w:id="2581" w:name="_Toc195374146"/>
      <w:bookmarkStart w:id="2582" w:name="_Toc211878990"/>
      <w:bookmarkStart w:id="2583" w:name="_Toc214890891"/>
      <w:r>
        <w:rPr>
          <w:lang w:eastAsia="zh-CN"/>
        </w:rPr>
        <w:t>6.3.3</w:t>
      </w:r>
      <w:r w:rsidRPr="007C1AFD">
        <w:rPr>
          <w:lang w:eastAsia="zh-CN"/>
        </w:rPr>
        <w:tab/>
        <w:t>Resources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74"/>
      <w:bookmarkEnd w:id="2575"/>
      <w:bookmarkEnd w:id="2576"/>
      <w:bookmarkEnd w:id="2577"/>
      <w:bookmarkEnd w:id="2578"/>
      <w:bookmarkEnd w:id="2579"/>
      <w:bookmarkEnd w:id="2580"/>
      <w:bookmarkEnd w:id="2581"/>
      <w:bookmarkEnd w:id="2582"/>
      <w:bookmarkEnd w:id="2583"/>
    </w:p>
    <w:p w14:paraId="08E2709A" w14:textId="77777777" w:rsidR="00110C1C" w:rsidRDefault="00110C1C" w:rsidP="00110C1C">
      <w:pPr>
        <w:pStyle w:val="Heading4"/>
        <w:rPr>
          <w:lang w:eastAsia="zh-CN"/>
        </w:rPr>
      </w:pPr>
      <w:bookmarkStart w:id="2584" w:name="_Toc24868605"/>
      <w:bookmarkStart w:id="2585" w:name="_Toc34154087"/>
      <w:bookmarkStart w:id="2586" w:name="_Toc36041031"/>
      <w:bookmarkStart w:id="2587" w:name="_Toc36041344"/>
      <w:bookmarkStart w:id="2588" w:name="_Toc43196587"/>
      <w:bookmarkStart w:id="2589" w:name="_Toc43481357"/>
      <w:bookmarkStart w:id="2590" w:name="_Toc45134634"/>
      <w:bookmarkStart w:id="2591" w:name="_Toc51189166"/>
      <w:bookmarkStart w:id="2592" w:name="_Toc51763842"/>
      <w:bookmarkStart w:id="2593" w:name="_Toc57206074"/>
      <w:bookmarkStart w:id="2594" w:name="_Toc59019415"/>
      <w:bookmarkStart w:id="2595" w:name="_Toc68170088"/>
      <w:bookmarkStart w:id="2596" w:name="_Toc83234129"/>
      <w:bookmarkStart w:id="2597" w:name="_Toc90661525"/>
      <w:bookmarkStart w:id="2598" w:name="_Toc120544467"/>
      <w:bookmarkStart w:id="2599" w:name="_Toc144024201"/>
      <w:bookmarkStart w:id="2600" w:name="_Toc148176914"/>
      <w:bookmarkStart w:id="2601" w:name="_Toc151379376"/>
      <w:bookmarkStart w:id="2602" w:name="_Toc151445557"/>
      <w:bookmarkStart w:id="2603" w:name="_Toc160470639"/>
      <w:bookmarkStart w:id="2604" w:name="_Toc164873783"/>
      <w:bookmarkStart w:id="2605" w:name="_Toc180306420"/>
      <w:bookmarkStart w:id="2606" w:name="_Toc195374147"/>
      <w:bookmarkStart w:id="2607" w:name="_Toc211878991"/>
      <w:bookmarkStart w:id="2608" w:name="_Toc214890892"/>
      <w:r>
        <w:rPr>
          <w:lang w:eastAsia="zh-CN"/>
        </w:rPr>
        <w:t>6.3.3.1</w:t>
      </w:r>
      <w:r w:rsidRPr="007C1AFD">
        <w:rPr>
          <w:lang w:eastAsia="zh-CN"/>
        </w:rPr>
        <w:tab/>
        <w:t>Overview</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609" w:name="_MON_1754545295"/>
    <w:bookmarkEnd w:id="2609"/>
    <w:p w14:paraId="1F43FFC4" w14:textId="6BE76133" w:rsidR="00D97C55" w:rsidRPr="007C1AFD" w:rsidRDefault="00361DF0" w:rsidP="00D97C55">
      <w:pPr>
        <w:pStyle w:val="TH"/>
      </w:pPr>
      <w:r w:rsidRPr="008874EC">
        <w:object w:dxaOrig="9633" w:dyaOrig="1956" w14:anchorId="2660D566">
          <v:shape id="_x0000_i1064" type="#_x0000_t75" style="width:480.4pt;height:96.8pt" o:ole="">
            <v:imagedata r:id="rId87" o:title=""/>
          </v:shape>
          <o:OLEObject Type="Embed" ProgID="Word.Document.8" ShapeID="_x0000_i1064" DrawAspect="Content" ObjectID="_1825504433" r:id="rId88">
            <o:FieldCodes>\s</o:FieldCodes>
          </o:OLEObject>
        </w:object>
      </w:r>
      <w:bookmarkStart w:id="2610" w:name="MCCQCTEMPBM_00000339"/>
      <w:r w:rsidR="00D97C55">
        <w:fldChar w:fldCharType="begin"/>
      </w:r>
      <w:r w:rsidR="00D97C55">
        <w:fldChar w:fldCharType="end"/>
      </w:r>
      <w:bookmarkEnd w:id="2610"/>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611" w:name="_Toc43196588"/>
      <w:bookmarkStart w:id="2612" w:name="_Toc43481358"/>
      <w:bookmarkStart w:id="2613" w:name="_Toc45134635"/>
      <w:bookmarkStart w:id="2614" w:name="_Toc51189167"/>
      <w:bookmarkStart w:id="2615" w:name="_Toc51763843"/>
      <w:bookmarkStart w:id="2616" w:name="_Toc57206075"/>
      <w:bookmarkStart w:id="2617" w:name="_Toc59019416"/>
      <w:bookmarkStart w:id="2618" w:name="_Toc68170089"/>
      <w:bookmarkStart w:id="2619" w:name="_Toc83234130"/>
      <w:bookmarkStart w:id="2620" w:name="_Toc90661526"/>
      <w:bookmarkStart w:id="2621" w:name="_Toc120544468"/>
      <w:bookmarkStart w:id="2622" w:name="_Toc144024202"/>
      <w:bookmarkStart w:id="2623" w:name="_Toc148176915"/>
      <w:bookmarkStart w:id="2624" w:name="_Toc151379377"/>
      <w:bookmarkStart w:id="2625" w:name="_Toc151445558"/>
      <w:bookmarkStart w:id="2626" w:name="_Toc160470640"/>
      <w:bookmarkStart w:id="2627" w:name="_Toc164873784"/>
      <w:bookmarkStart w:id="2628" w:name="_Toc180306421"/>
      <w:bookmarkStart w:id="2629" w:name="_Toc195374148"/>
      <w:bookmarkStart w:id="2630" w:name="_Toc211878992"/>
      <w:bookmarkStart w:id="2631" w:name="_Toc214890893"/>
      <w:r>
        <w:rPr>
          <w:lang w:eastAsia="zh-CN"/>
        </w:rPr>
        <w:t>6.3.3.2</w:t>
      </w:r>
      <w:r w:rsidRPr="007C1AFD">
        <w:rPr>
          <w:lang w:eastAsia="zh-CN"/>
        </w:rPr>
        <w:tab/>
        <w:t xml:space="preserve">Resource: </w:t>
      </w:r>
      <w:bookmarkEnd w:id="2611"/>
      <w:bookmarkEnd w:id="2612"/>
      <w:bookmarkEnd w:id="2613"/>
      <w:bookmarkEnd w:id="2614"/>
      <w:bookmarkEnd w:id="2615"/>
      <w:bookmarkEnd w:id="2616"/>
      <w:bookmarkEnd w:id="2617"/>
      <w:bookmarkEnd w:id="2618"/>
      <w:bookmarkEnd w:id="2619"/>
      <w:bookmarkEnd w:id="2620"/>
      <w:bookmarkEnd w:id="2621"/>
      <w:r>
        <w:t>DD Contexts</w:t>
      </w:r>
      <w:bookmarkEnd w:id="2622"/>
      <w:bookmarkEnd w:id="2623"/>
      <w:bookmarkEnd w:id="2624"/>
      <w:bookmarkEnd w:id="2625"/>
      <w:bookmarkEnd w:id="2626"/>
      <w:bookmarkEnd w:id="2627"/>
      <w:bookmarkEnd w:id="2628"/>
      <w:bookmarkEnd w:id="2629"/>
      <w:bookmarkEnd w:id="2630"/>
      <w:bookmarkEnd w:id="2631"/>
    </w:p>
    <w:p w14:paraId="605B05CB" w14:textId="77777777" w:rsidR="00110C1C" w:rsidRPr="007C1AFD" w:rsidRDefault="00110C1C" w:rsidP="00110C1C">
      <w:pPr>
        <w:pStyle w:val="Heading5"/>
        <w:rPr>
          <w:lang w:eastAsia="zh-CN"/>
        </w:rPr>
      </w:pPr>
      <w:bookmarkStart w:id="2632" w:name="_Toc43196589"/>
      <w:bookmarkStart w:id="2633" w:name="_Toc43481359"/>
      <w:bookmarkStart w:id="2634" w:name="_Toc45134636"/>
      <w:bookmarkStart w:id="2635" w:name="_Toc51189168"/>
      <w:bookmarkStart w:id="2636" w:name="_Toc51763844"/>
      <w:bookmarkStart w:id="2637" w:name="_Toc57206076"/>
      <w:bookmarkStart w:id="2638" w:name="_Toc59019417"/>
      <w:bookmarkStart w:id="2639" w:name="_Toc68170090"/>
      <w:bookmarkStart w:id="2640" w:name="_Toc83234131"/>
      <w:bookmarkStart w:id="2641" w:name="_Toc90661527"/>
      <w:bookmarkStart w:id="2642" w:name="_Toc120544469"/>
      <w:bookmarkStart w:id="2643" w:name="_Toc144024203"/>
      <w:bookmarkStart w:id="2644" w:name="_Toc148176916"/>
      <w:bookmarkStart w:id="2645" w:name="_Toc151379378"/>
      <w:bookmarkStart w:id="2646" w:name="_Toc151445559"/>
      <w:bookmarkStart w:id="2647" w:name="_Toc160470641"/>
      <w:bookmarkStart w:id="2648" w:name="_Toc164873785"/>
      <w:bookmarkStart w:id="2649" w:name="_Toc180306422"/>
      <w:bookmarkStart w:id="2650" w:name="_Toc195374149"/>
      <w:bookmarkStart w:id="2651" w:name="_Toc211878993"/>
      <w:bookmarkStart w:id="2652" w:name="_Toc214890894"/>
      <w:r>
        <w:rPr>
          <w:lang w:eastAsia="zh-CN"/>
        </w:rPr>
        <w:t>6.3.3.2.</w:t>
      </w:r>
      <w:r w:rsidRPr="007C1AFD">
        <w:rPr>
          <w:lang w:eastAsia="zh-CN"/>
        </w:rPr>
        <w:t>1</w:t>
      </w:r>
      <w:r w:rsidRPr="007C1AFD">
        <w:rPr>
          <w:lang w:eastAsia="zh-CN"/>
        </w:rPr>
        <w:tab/>
        <w:t>Description</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653" w:name="_Toc43196590"/>
      <w:bookmarkStart w:id="2654" w:name="_Toc43481360"/>
      <w:bookmarkStart w:id="2655" w:name="_Toc45134637"/>
      <w:bookmarkStart w:id="2656" w:name="_Toc51189169"/>
      <w:bookmarkStart w:id="2657" w:name="_Toc51763845"/>
      <w:bookmarkStart w:id="2658" w:name="_Toc57206077"/>
      <w:bookmarkStart w:id="2659" w:name="_Toc59019418"/>
      <w:bookmarkStart w:id="2660" w:name="_Toc68170091"/>
      <w:bookmarkStart w:id="2661" w:name="_Toc83234132"/>
      <w:bookmarkStart w:id="2662" w:name="_Toc90661528"/>
      <w:bookmarkStart w:id="2663" w:name="_Toc120544470"/>
      <w:bookmarkStart w:id="2664" w:name="_Toc144024204"/>
      <w:bookmarkStart w:id="2665" w:name="_Toc148176917"/>
      <w:bookmarkStart w:id="2666" w:name="_Toc151379379"/>
      <w:bookmarkStart w:id="2667" w:name="_Toc151445560"/>
      <w:bookmarkStart w:id="2668" w:name="_Toc160470642"/>
      <w:bookmarkStart w:id="2669" w:name="_Toc164873786"/>
      <w:bookmarkStart w:id="2670" w:name="_Toc180306423"/>
      <w:bookmarkStart w:id="2671" w:name="_Toc195374150"/>
      <w:bookmarkStart w:id="2672" w:name="_Toc211878994"/>
      <w:bookmarkStart w:id="2673" w:name="_Toc214890895"/>
      <w:r>
        <w:rPr>
          <w:lang w:eastAsia="zh-CN"/>
        </w:rPr>
        <w:t>6.3.3.2.2</w:t>
      </w:r>
      <w:r w:rsidRPr="007C1AFD">
        <w:rPr>
          <w:lang w:eastAsia="zh-CN"/>
        </w:rPr>
        <w:tab/>
        <w:t>Resource Definition</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674" w:name="_Toc43196591"/>
      <w:bookmarkStart w:id="2675" w:name="_Toc43481361"/>
      <w:bookmarkStart w:id="2676" w:name="_Toc45134638"/>
      <w:bookmarkStart w:id="2677" w:name="_Toc51189170"/>
      <w:bookmarkStart w:id="2678" w:name="_Toc51763846"/>
      <w:bookmarkStart w:id="2679" w:name="_Toc57206078"/>
      <w:bookmarkStart w:id="2680" w:name="_Toc59019419"/>
      <w:bookmarkStart w:id="2681" w:name="_Toc68170092"/>
      <w:bookmarkStart w:id="2682" w:name="_Toc83234133"/>
      <w:bookmarkStart w:id="2683" w:name="_Toc90661529"/>
      <w:bookmarkStart w:id="2684" w:name="_Toc120544471"/>
      <w:bookmarkStart w:id="2685" w:name="_Toc144024205"/>
      <w:bookmarkStart w:id="2686" w:name="_Toc148176918"/>
      <w:bookmarkStart w:id="2687" w:name="_Toc151379380"/>
      <w:bookmarkStart w:id="2688" w:name="_Toc151445561"/>
      <w:bookmarkStart w:id="2689" w:name="_Toc160470643"/>
      <w:bookmarkStart w:id="2690" w:name="_Toc164873787"/>
      <w:bookmarkStart w:id="2691" w:name="_Toc180306424"/>
      <w:bookmarkStart w:id="2692" w:name="_Toc195374151"/>
      <w:bookmarkStart w:id="2693" w:name="_Toc211878995"/>
      <w:bookmarkStart w:id="2694" w:name="_Toc214890896"/>
      <w:r>
        <w:rPr>
          <w:lang w:eastAsia="zh-CN"/>
        </w:rPr>
        <w:t>6.3.3.2.3</w:t>
      </w:r>
      <w:r w:rsidRPr="007C1AFD">
        <w:rPr>
          <w:lang w:eastAsia="zh-CN"/>
        </w:rPr>
        <w:tab/>
        <w:t>Resource Standard Methods</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2771C1E7" w14:textId="77777777" w:rsidR="00110C1C" w:rsidRPr="007C1AFD" w:rsidRDefault="00110C1C" w:rsidP="0052668D">
      <w:pPr>
        <w:pStyle w:val="H6"/>
        <w:rPr>
          <w:lang w:eastAsia="zh-CN"/>
        </w:rPr>
      </w:pPr>
      <w:bookmarkStart w:id="2695" w:name="_Toc144024206"/>
      <w:bookmarkStart w:id="2696" w:name="_Toc148176919"/>
      <w:bookmarkStart w:id="2697" w:name="_Toc151379381"/>
      <w:bookmarkStart w:id="2698" w:name="_Toc151445562"/>
      <w:bookmarkStart w:id="2699" w:name="_Toc160470644"/>
      <w:bookmarkStart w:id="2700" w:name="_Toc164873788"/>
      <w:bookmarkStart w:id="2701" w:name="_Toc180306425"/>
      <w:bookmarkStart w:id="2702" w:name="_Toc43196592"/>
      <w:bookmarkStart w:id="2703" w:name="_Toc43481362"/>
      <w:bookmarkStart w:id="2704" w:name="_Toc45134639"/>
      <w:bookmarkStart w:id="2705" w:name="_Toc51189171"/>
      <w:bookmarkStart w:id="2706" w:name="_Toc51763847"/>
      <w:bookmarkStart w:id="2707" w:name="_Toc57206079"/>
      <w:bookmarkStart w:id="2708" w:name="_Toc59019420"/>
      <w:bookmarkStart w:id="2709" w:name="_Toc68170093"/>
      <w:bookmarkStart w:id="2710" w:name="_Toc83234134"/>
      <w:bookmarkStart w:id="2711" w:name="_Toc90661530"/>
      <w:bookmarkStart w:id="2712" w:name="_Toc120544472"/>
      <w:r>
        <w:rPr>
          <w:lang w:eastAsia="zh-CN"/>
        </w:rPr>
        <w:t>6.3.3.2.3.1</w:t>
      </w:r>
      <w:r w:rsidRPr="007C1AFD">
        <w:rPr>
          <w:lang w:eastAsia="zh-CN"/>
        </w:rPr>
        <w:tab/>
      </w:r>
      <w:r>
        <w:rPr>
          <w:lang w:eastAsia="zh-CN"/>
        </w:rPr>
        <w:t>POST</w:t>
      </w:r>
      <w:bookmarkEnd w:id="2695"/>
      <w:bookmarkEnd w:id="2696"/>
      <w:bookmarkEnd w:id="2697"/>
      <w:bookmarkEnd w:id="2698"/>
      <w:bookmarkEnd w:id="2699"/>
      <w:bookmarkEnd w:id="2700"/>
      <w:bookmarkEnd w:id="2701"/>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713" w:name="_Toc144024207"/>
      <w:bookmarkStart w:id="2714" w:name="_Toc148176920"/>
      <w:bookmarkStart w:id="2715" w:name="_Toc151379382"/>
      <w:bookmarkStart w:id="2716" w:name="_Toc151445563"/>
      <w:bookmarkStart w:id="2717" w:name="_Toc160470645"/>
      <w:bookmarkStart w:id="2718" w:name="_Toc164873789"/>
      <w:bookmarkStart w:id="2719" w:name="_Toc180306426"/>
      <w:r>
        <w:rPr>
          <w:lang w:eastAsia="zh-CN"/>
        </w:rPr>
        <w:t>6.3.3.2.3.2</w:t>
      </w:r>
      <w:r w:rsidRPr="007C1AFD">
        <w:rPr>
          <w:lang w:eastAsia="zh-CN"/>
        </w:rPr>
        <w:tab/>
        <w:t>GET</w:t>
      </w:r>
      <w:bookmarkEnd w:id="2713"/>
      <w:bookmarkEnd w:id="2714"/>
      <w:bookmarkEnd w:id="2715"/>
      <w:bookmarkEnd w:id="2716"/>
      <w:bookmarkEnd w:id="2717"/>
      <w:bookmarkEnd w:id="2718"/>
      <w:bookmarkEnd w:id="2719"/>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720" w:name="_Toc144024208"/>
      <w:bookmarkStart w:id="2721" w:name="_Toc148176921"/>
      <w:bookmarkStart w:id="2722" w:name="_Toc151379383"/>
      <w:bookmarkStart w:id="2723" w:name="_Toc151445564"/>
      <w:bookmarkStart w:id="2724" w:name="_Toc160470646"/>
      <w:bookmarkStart w:id="2725" w:name="_Toc164873790"/>
      <w:bookmarkStart w:id="2726" w:name="_Toc180306427"/>
      <w:bookmarkStart w:id="2727" w:name="_Toc195374152"/>
      <w:bookmarkStart w:id="2728" w:name="_Toc211878996"/>
      <w:bookmarkStart w:id="2729" w:name="_Toc214890897"/>
      <w:r>
        <w:rPr>
          <w:lang w:eastAsia="zh-CN"/>
        </w:rPr>
        <w:t>6.3.3.2.</w:t>
      </w:r>
      <w:r w:rsidRPr="007C1AFD">
        <w:rPr>
          <w:lang w:eastAsia="zh-CN"/>
        </w:rPr>
        <w:t>4</w:t>
      </w:r>
      <w:r w:rsidRPr="007C1AFD">
        <w:rPr>
          <w:lang w:eastAsia="zh-CN"/>
        </w:rPr>
        <w:tab/>
      </w:r>
      <w:r w:rsidRPr="007C1AFD">
        <w:rPr>
          <w:lang w:eastAsia="zh-CN"/>
        </w:rPr>
        <w:tab/>
        <w:t>Resource Custom Operations</w:t>
      </w:r>
      <w:bookmarkEnd w:id="2720"/>
      <w:bookmarkEnd w:id="2721"/>
      <w:bookmarkEnd w:id="2722"/>
      <w:bookmarkEnd w:id="2723"/>
      <w:bookmarkEnd w:id="2724"/>
      <w:bookmarkEnd w:id="2725"/>
      <w:bookmarkEnd w:id="2726"/>
      <w:bookmarkEnd w:id="2727"/>
      <w:bookmarkEnd w:id="2728"/>
      <w:bookmarkEnd w:id="2729"/>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730" w:name="_Toc130662200"/>
      <w:bookmarkStart w:id="2731" w:name="_Toc144024209"/>
      <w:bookmarkStart w:id="2732" w:name="_Toc148176922"/>
      <w:bookmarkStart w:id="2733" w:name="_Toc151379384"/>
      <w:bookmarkStart w:id="2734" w:name="_Toc151445565"/>
      <w:bookmarkStart w:id="2735" w:name="_Toc160470647"/>
      <w:bookmarkStart w:id="2736" w:name="_Toc164873791"/>
      <w:bookmarkStart w:id="2737" w:name="_Toc180306428"/>
      <w:bookmarkStart w:id="2738" w:name="_Toc195374153"/>
      <w:bookmarkStart w:id="2739" w:name="_Toc211878997"/>
      <w:bookmarkStart w:id="2740" w:name="_Toc24868612"/>
      <w:bookmarkStart w:id="2741" w:name="_Toc34154094"/>
      <w:bookmarkStart w:id="2742" w:name="_Toc36041038"/>
      <w:bookmarkStart w:id="2743" w:name="_Toc36041351"/>
      <w:bookmarkStart w:id="2744" w:name="_Toc43196594"/>
      <w:bookmarkStart w:id="2745" w:name="_Toc43481364"/>
      <w:bookmarkStart w:id="2746" w:name="_Toc45134641"/>
      <w:bookmarkStart w:id="2747" w:name="_Toc51189173"/>
      <w:bookmarkStart w:id="2748" w:name="_Toc51763849"/>
      <w:bookmarkStart w:id="2749" w:name="_Toc57206081"/>
      <w:bookmarkStart w:id="2750" w:name="_Toc59019422"/>
      <w:bookmarkStart w:id="2751" w:name="_Toc68170095"/>
      <w:bookmarkStart w:id="2752" w:name="_Toc83234136"/>
      <w:bookmarkStart w:id="2753" w:name="_Toc90661532"/>
      <w:bookmarkStart w:id="2754" w:name="_Toc120544474"/>
      <w:bookmarkStart w:id="2755" w:name="_Toc214890898"/>
      <w:bookmarkEnd w:id="2702"/>
      <w:bookmarkEnd w:id="2703"/>
      <w:bookmarkEnd w:id="2704"/>
      <w:bookmarkEnd w:id="2705"/>
      <w:bookmarkEnd w:id="2706"/>
      <w:bookmarkEnd w:id="2707"/>
      <w:bookmarkEnd w:id="2708"/>
      <w:bookmarkEnd w:id="2709"/>
      <w:bookmarkEnd w:id="2710"/>
      <w:bookmarkEnd w:id="2711"/>
      <w:bookmarkEnd w:id="2712"/>
      <w:r>
        <w:t>6.3.4</w:t>
      </w:r>
      <w:r>
        <w:tab/>
        <w:t>Custom Operations without associated resources</w:t>
      </w:r>
      <w:bookmarkEnd w:id="2730"/>
      <w:bookmarkEnd w:id="2731"/>
      <w:bookmarkEnd w:id="2732"/>
      <w:bookmarkEnd w:id="2733"/>
      <w:bookmarkEnd w:id="2734"/>
      <w:bookmarkEnd w:id="2735"/>
      <w:bookmarkEnd w:id="2736"/>
      <w:bookmarkEnd w:id="2737"/>
      <w:bookmarkEnd w:id="2738"/>
      <w:bookmarkEnd w:id="2739"/>
      <w:bookmarkEnd w:id="2755"/>
    </w:p>
    <w:p w14:paraId="3940FFA7" w14:textId="77777777" w:rsidR="006330CC" w:rsidRPr="000A7435" w:rsidRDefault="006330CC" w:rsidP="006330CC">
      <w:pPr>
        <w:pStyle w:val="Heading4"/>
      </w:pPr>
      <w:bookmarkStart w:id="2756" w:name="_Toc168595623"/>
      <w:bookmarkStart w:id="2757" w:name="_Toc195374154"/>
      <w:bookmarkStart w:id="2758" w:name="_Toc211878998"/>
      <w:bookmarkStart w:id="2759" w:name="_Toc214890899"/>
      <w:r w:rsidRPr="00DD237F">
        <w:t>6.3.4</w:t>
      </w:r>
      <w:r>
        <w:t>.1</w:t>
      </w:r>
      <w:r>
        <w:tab/>
        <w:t>Overview</w:t>
      </w:r>
      <w:bookmarkEnd w:id="2756"/>
      <w:bookmarkEnd w:id="2757"/>
      <w:bookmarkEnd w:id="2758"/>
      <w:bookmarkEnd w:id="2759"/>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760" w:name="_MON_1793556013"/>
    <w:bookmarkEnd w:id="2760"/>
    <w:p w14:paraId="475FB00E" w14:textId="77777777" w:rsidR="006330CC" w:rsidRDefault="006330CC" w:rsidP="006330CC">
      <w:pPr>
        <w:pStyle w:val="TH"/>
      </w:pPr>
      <w:r>
        <w:object w:dxaOrig="9633" w:dyaOrig="2004" w14:anchorId="27D1DE11">
          <v:shape id="_x0000_i1065" type="#_x0000_t75" style="width:481.6pt;height:100.4pt" o:ole="">
            <v:imagedata r:id="rId89" o:title=""/>
          </v:shape>
          <o:OLEObject Type="Embed" ProgID="Word.Document.8" ShapeID="_x0000_i1065" DrawAspect="Content" ObjectID="_1825504434"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761" w:name="_Toc168595624"/>
      <w:bookmarkStart w:id="2762" w:name="_Toc195374155"/>
      <w:bookmarkStart w:id="2763" w:name="_Toc211878999"/>
      <w:bookmarkStart w:id="2764" w:name="_Toc214890900"/>
      <w:r w:rsidRPr="00DD237F">
        <w:t>6.3.4</w:t>
      </w:r>
      <w:r>
        <w:t>.2</w:t>
      </w:r>
      <w:r>
        <w:tab/>
        <w:t xml:space="preserve">Operation: </w:t>
      </w:r>
      <w:bookmarkEnd w:id="2761"/>
      <w:r>
        <w:t>InformACREvent</w:t>
      </w:r>
      <w:bookmarkEnd w:id="2762"/>
      <w:bookmarkEnd w:id="2763"/>
      <w:bookmarkEnd w:id="2764"/>
    </w:p>
    <w:p w14:paraId="3C1941BE" w14:textId="77777777" w:rsidR="006330CC" w:rsidRDefault="006330CC" w:rsidP="006330CC">
      <w:pPr>
        <w:pStyle w:val="Heading5"/>
      </w:pPr>
      <w:bookmarkStart w:id="2765" w:name="_Toc168595625"/>
      <w:bookmarkStart w:id="2766" w:name="_Toc195374156"/>
      <w:bookmarkStart w:id="2767" w:name="_Toc211879000"/>
      <w:bookmarkStart w:id="2768" w:name="_Toc214890901"/>
      <w:r w:rsidRPr="00DD237F">
        <w:t>6.3.4</w:t>
      </w:r>
      <w:r>
        <w:t>.2.1</w:t>
      </w:r>
      <w:r>
        <w:tab/>
        <w:t>Description</w:t>
      </w:r>
      <w:bookmarkEnd w:id="2765"/>
      <w:bookmarkEnd w:id="2766"/>
      <w:bookmarkEnd w:id="2767"/>
      <w:bookmarkEnd w:id="2768"/>
    </w:p>
    <w:p w14:paraId="2FFBF722" w14:textId="77777777" w:rsidR="006330CC" w:rsidRDefault="006330CC" w:rsidP="006330CC">
      <w:bookmarkStart w:id="2769"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770" w:name="_Toc195374157"/>
      <w:bookmarkStart w:id="2771" w:name="_Toc211879001"/>
      <w:bookmarkStart w:id="2772" w:name="_Toc214890902"/>
      <w:r w:rsidRPr="00DD237F">
        <w:t>6.3.4</w:t>
      </w:r>
      <w:r>
        <w:t>.2.2</w:t>
      </w:r>
      <w:r>
        <w:tab/>
        <w:t>Operation Definition</w:t>
      </w:r>
      <w:bookmarkEnd w:id="2769"/>
      <w:bookmarkEnd w:id="2770"/>
      <w:bookmarkEnd w:id="2771"/>
      <w:bookmarkEnd w:id="2772"/>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773" w:name="_Toc144024210"/>
      <w:bookmarkStart w:id="2774" w:name="_Toc148176923"/>
      <w:bookmarkStart w:id="2775" w:name="_Toc151379385"/>
      <w:bookmarkStart w:id="2776" w:name="_Toc151445566"/>
      <w:bookmarkStart w:id="2777" w:name="_Toc160470648"/>
      <w:bookmarkStart w:id="2778" w:name="_Toc164873792"/>
      <w:bookmarkStart w:id="2779" w:name="_Toc180306429"/>
      <w:bookmarkStart w:id="2780" w:name="_Toc195374158"/>
      <w:bookmarkStart w:id="2781" w:name="_Toc211879002"/>
      <w:bookmarkStart w:id="2782" w:name="_Toc214890903"/>
      <w:r>
        <w:rPr>
          <w:lang w:eastAsia="zh-CN"/>
        </w:rPr>
        <w:t>6.3.5</w:t>
      </w:r>
      <w:r w:rsidRPr="007C1AFD">
        <w:rPr>
          <w:lang w:eastAsia="zh-CN"/>
        </w:rPr>
        <w:tab/>
        <w:t>Notifications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73"/>
      <w:bookmarkEnd w:id="2774"/>
      <w:bookmarkEnd w:id="2775"/>
      <w:bookmarkEnd w:id="2776"/>
      <w:bookmarkEnd w:id="2777"/>
      <w:bookmarkEnd w:id="2778"/>
      <w:bookmarkEnd w:id="2779"/>
      <w:bookmarkEnd w:id="2780"/>
      <w:bookmarkEnd w:id="2781"/>
      <w:bookmarkEnd w:id="2782"/>
    </w:p>
    <w:p w14:paraId="7F0330AD" w14:textId="77777777" w:rsidR="00296447" w:rsidRPr="00585CA6" w:rsidRDefault="00296447" w:rsidP="00296447">
      <w:pPr>
        <w:pStyle w:val="Heading4"/>
      </w:pPr>
      <w:bookmarkStart w:id="2783" w:name="_Toc168595707"/>
      <w:bookmarkStart w:id="2784" w:name="_Toc195374159"/>
      <w:bookmarkStart w:id="2785" w:name="_Toc211879003"/>
      <w:bookmarkStart w:id="2786" w:name="_Toc214890904"/>
      <w:r>
        <w:rPr>
          <w:noProof/>
          <w:lang w:eastAsia="zh-CN"/>
        </w:rPr>
        <w:t>6.3.5.1</w:t>
      </w:r>
      <w:r w:rsidRPr="00585CA6">
        <w:tab/>
        <w:t>General</w:t>
      </w:r>
      <w:bookmarkEnd w:id="2783"/>
      <w:bookmarkEnd w:id="2784"/>
      <w:bookmarkEnd w:id="2785"/>
      <w:bookmarkEnd w:id="2786"/>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787" w:name="_Toc168595708"/>
      <w:bookmarkStart w:id="2788" w:name="_Toc195374160"/>
      <w:bookmarkStart w:id="2789" w:name="_Toc211879004"/>
      <w:bookmarkStart w:id="2790" w:name="_Toc21489090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787"/>
      <w:bookmarkEnd w:id="2788"/>
      <w:bookmarkEnd w:id="2789"/>
      <w:bookmarkEnd w:id="2790"/>
    </w:p>
    <w:p w14:paraId="786DBA23" w14:textId="77777777" w:rsidR="00296447" w:rsidRPr="00585CA6" w:rsidRDefault="00296447" w:rsidP="00296447">
      <w:pPr>
        <w:pStyle w:val="Heading5"/>
        <w:rPr>
          <w:noProof/>
        </w:rPr>
      </w:pPr>
      <w:bookmarkStart w:id="2791" w:name="_Toc168595709"/>
      <w:bookmarkStart w:id="2792" w:name="_Toc195374161"/>
      <w:bookmarkStart w:id="2793" w:name="_Toc211879005"/>
      <w:bookmarkStart w:id="2794" w:name="_Toc214890906"/>
      <w:r>
        <w:rPr>
          <w:noProof/>
          <w:lang w:eastAsia="zh-CN"/>
        </w:rPr>
        <w:t>6.3.5</w:t>
      </w:r>
      <w:r w:rsidRPr="00585CA6">
        <w:t>.2</w:t>
      </w:r>
      <w:r w:rsidRPr="00585CA6">
        <w:rPr>
          <w:noProof/>
        </w:rPr>
        <w:t>.1</w:t>
      </w:r>
      <w:r w:rsidRPr="00585CA6">
        <w:rPr>
          <w:noProof/>
        </w:rPr>
        <w:tab/>
        <w:t>Description</w:t>
      </w:r>
      <w:bookmarkEnd w:id="2791"/>
      <w:bookmarkEnd w:id="2792"/>
      <w:bookmarkEnd w:id="2793"/>
      <w:bookmarkEnd w:id="2794"/>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795" w:name="_Toc168595710"/>
      <w:bookmarkStart w:id="2796" w:name="_Toc195374162"/>
      <w:bookmarkStart w:id="2797" w:name="_Toc211879006"/>
      <w:bookmarkStart w:id="2798" w:name="_Toc214890907"/>
      <w:r>
        <w:rPr>
          <w:noProof/>
          <w:lang w:eastAsia="zh-CN"/>
        </w:rPr>
        <w:t>6.3.5</w:t>
      </w:r>
      <w:r w:rsidRPr="00585CA6">
        <w:t>.2</w:t>
      </w:r>
      <w:r w:rsidRPr="00585CA6">
        <w:rPr>
          <w:noProof/>
        </w:rPr>
        <w:t>.2</w:t>
      </w:r>
      <w:r w:rsidRPr="00585CA6">
        <w:rPr>
          <w:noProof/>
        </w:rPr>
        <w:tab/>
        <w:t>Target URI</w:t>
      </w:r>
      <w:bookmarkEnd w:id="2795"/>
      <w:bookmarkEnd w:id="2796"/>
      <w:bookmarkEnd w:id="2797"/>
      <w:bookmarkEnd w:id="2798"/>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799" w:name="_Toc168595711"/>
      <w:bookmarkStart w:id="2800" w:name="_Toc195374163"/>
      <w:bookmarkStart w:id="2801" w:name="_Toc211879007"/>
      <w:bookmarkStart w:id="2802" w:name="_Toc214890908"/>
      <w:r>
        <w:rPr>
          <w:noProof/>
          <w:lang w:eastAsia="zh-CN"/>
        </w:rPr>
        <w:t>6.3.5</w:t>
      </w:r>
      <w:r w:rsidRPr="00585CA6">
        <w:t>.2</w:t>
      </w:r>
      <w:r w:rsidRPr="00585CA6">
        <w:rPr>
          <w:noProof/>
        </w:rPr>
        <w:t>.3</w:t>
      </w:r>
      <w:r w:rsidRPr="00585CA6">
        <w:rPr>
          <w:noProof/>
        </w:rPr>
        <w:tab/>
        <w:t>Standard Methods</w:t>
      </w:r>
      <w:bookmarkEnd w:id="2799"/>
      <w:bookmarkEnd w:id="2800"/>
      <w:bookmarkEnd w:id="2801"/>
      <w:bookmarkEnd w:id="2802"/>
    </w:p>
    <w:p w14:paraId="741F8A1D" w14:textId="77777777" w:rsidR="00296447" w:rsidRPr="00585CA6" w:rsidRDefault="00296447" w:rsidP="00612D0F">
      <w:pPr>
        <w:pStyle w:val="Heading6"/>
        <w:rPr>
          <w:noProof/>
        </w:rPr>
      </w:pPr>
      <w:bookmarkStart w:id="2803" w:name="_Toc211879008"/>
      <w:bookmarkStart w:id="2804" w:name="_Toc214890909"/>
      <w:r>
        <w:rPr>
          <w:noProof/>
          <w:lang w:eastAsia="zh-CN"/>
        </w:rPr>
        <w:t>6.3.5</w:t>
      </w:r>
      <w:r w:rsidRPr="00585CA6">
        <w:t>.2.3</w:t>
      </w:r>
      <w:r w:rsidRPr="00585CA6">
        <w:rPr>
          <w:noProof/>
        </w:rPr>
        <w:t>.1</w:t>
      </w:r>
      <w:r w:rsidRPr="00585CA6">
        <w:rPr>
          <w:noProof/>
        </w:rPr>
        <w:tab/>
        <w:t>POST</w:t>
      </w:r>
      <w:bookmarkEnd w:id="2803"/>
      <w:bookmarkEnd w:id="2804"/>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9C37E34"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2BCD39CE"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805" w:name="_Toc24868617"/>
      <w:bookmarkStart w:id="2806" w:name="_Toc34154095"/>
      <w:bookmarkStart w:id="2807" w:name="_Toc36041039"/>
      <w:bookmarkStart w:id="2808" w:name="_Toc36041352"/>
      <w:bookmarkStart w:id="2809" w:name="_Toc43196595"/>
      <w:bookmarkStart w:id="2810" w:name="_Toc43481365"/>
      <w:bookmarkStart w:id="2811" w:name="_Toc45134642"/>
      <w:bookmarkStart w:id="2812" w:name="_Toc51189174"/>
      <w:bookmarkStart w:id="2813" w:name="_Toc51763850"/>
      <w:bookmarkStart w:id="2814" w:name="_Toc57206082"/>
      <w:bookmarkStart w:id="2815" w:name="_Toc59019423"/>
      <w:bookmarkStart w:id="2816" w:name="_Toc68170096"/>
      <w:bookmarkStart w:id="2817" w:name="_Toc83234137"/>
      <w:bookmarkStart w:id="2818" w:name="_Toc90661533"/>
      <w:bookmarkStart w:id="2819" w:name="_Toc120544475"/>
      <w:bookmarkStart w:id="2820" w:name="_Toc144024211"/>
      <w:bookmarkStart w:id="2821" w:name="_Toc148176924"/>
      <w:bookmarkStart w:id="2822" w:name="_Toc151379386"/>
      <w:bookmarkStart w:id="2823" w:name="_Toc151445567"/>
      <w:bookmarkStart w:id="2824" w:name="_Toc160470649"/>
      <w:bookmarkStart w:id="2825" w:name="_Toc164873793"/>
      <w:bookmarkStart w:id="2826" w:name="_Toc180306430"/>
      <w:bookmarkStart w:id="2827" w:name="_Toc195374164"/>
      <w:bookmarkStart w:id="2828" w:name="_Toc211879009"/>
      <w:bookmarkStart w:id="2829" w:name="_Toc214890910"/>
      <w:r>
        <w:rPr>
          <w:lang w:eastAsia="zh-CN"/>
        </w:rPr>
        <w:t>6.3.6</w:t>
      </w:r>
      <w:r w:rsidRPr="007C1AFD">
        <w:rPr>
          <w:lang w:eastAsia="zh-CN"/>
        </w:rPr>
        <w:tab/>
        <w:t>Data Model</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3CFF359" w14:textId="77777777" w:rsidR="00110C1C" w:rsidRPr="007C1AFD" w:rsidRDefault="00110C1C" w:rsidP="00110C1C">
      <w:pPr>
        <w:pStyle w:val="Heading4"/>
        <w:rPr>
          <w:lang w:eastAsia="zh-CN"/>
        </w:rPr>
      </w:pPr>
      <w:bookmarkStart w:id="2830" w:name="_Toc24868618"/>
      <w:bookmarkStart w:id="2831" w:name="_Toc34154096"/>
      <w:bookmarkStart w:id="2832" w:name="_Toc36041040"/>
      <w:bookmarkStart w:id="2833" w:name="_Toc36041353"/>
      <w:bookmarkStart w:id="2834" w:name="_Toc43196596"/>
      <w:bookmarkStart w:id="2835" w:name="_Toc43481366"/>
      <w:bookmarkStart w:id="2836" w:name="_Toc45134643"/>
      <w:bookmarkStart w:id="2837" w:name="_Toc51189175"/>
      <w:bookmarkStart w:id="2838" w:name="_Toc51763851"/>
      <w:bookmarkStart w:id="2839" w:name="_Toc57206083"/>
      <w:bookmarkStart w:id="2840" w:name="_Toc59019424"/>
      <w:bookmarkStart w:id="2841" w:name="_Toc68170097"/>
      <w:bookmarkStart w:id="2842" w:name="_Toc83234138"/>
      <w:bookmarkStart w:id="2843" w:name="_Toc90661534"/>
      <w:bookmarkStart w:id="2844" w:name="_Toc120544476"/>
      <w:bookmarkStart w:id="2845" w:name="_Toc144024212"/>
      <w:bookmarkStart w:id="2846" w:name="_Toc148176925"/>
      <w:bookmarkStart w:id="2847" w:name="_Toc151379387"/>
      <w:bookmarkStart w:id="2848" w:name="_Toc151445568"/>
      <w:bookmarkStart w:id="2849" w:name="_Toc160470650"/>
      <w:bookmarkStart w:id="2850" w:name="_Toc164873794"/>
      <w:bookmarkStart w:id="2851" w:name="_Toc180306431"/>
      <w:bookmarkStart w:id="2852" w:name="_Toc195374165"/>
      <w:bookmarkStart w:id="2853" w:name="_Toc211879010"/>
      <w:bookmarkStart w:id="2854" w:name="_Toc214890911"/>
      <w:r>
        <w:rPr>
          <w:lang w:eastAsia="zh-CN"/>
        </w:rPr>
        <w:t>6.3.6.</w:t>
      </w:r>
      <w:r w:rsidRPr="007C1AFD">
        <w:rPr>
          <w:lang w:eastAsia="zh-CN"/>
        </w:rPr>
        <w:t>1</w:t>
      </w:r>
      <w:r w:rsidRPr="007C1AFD">
        <w:rPr>
          <w:lang w:eastAsia="zh-CN"/>
        </w:rPr>
        <w:tab/>
        <w:t>General</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855" w:name="_Toc24868619"/>
      <w:bookmarkStart w:id="2856" w:name="_Toc34154097"/>
      <w:bookmarkStart w:id="2857" w:name="_Toc36041041"/>
      <w:bookmarkStart w:id="2858" w:name="_Toc36041354"/>
      <w:bookmarkStart w:id="2859" w:name="_Toc43196597"/>
      <w:bookmarkStart w:id="2860" w:name="_Toc43481367"/>
      <w:bookmarkStart w:id="2861" w:name="_Toc45134644"/>
      <w:bookmarkStart w:id="2862" w:name="_Toc51189176"/>
      <w:bookmarkStart w:id="2863" w:name="_Toc51763852"/>
      <w:bookmarkStart w:id="2864" w:name="_Toc57206084"/>
      <w:bookmarkStart w:id="2865" w:name="_Toc59019425"/>
      <w:bookmarkStart w:id="2866" w:name="_Toc68170098"/>
      <w:bookmarkStart w:id="2867" w:name="_Toc83234139"/>
      <w:bookmarkStart w:id="2868" w:name="_Toc90661535"/>
      <w:bookmarkStart w:id="2869" w:name="_Toc120544477"/>
      <w:bookmarkStart w:id="2870" w:name="_Toc144024213"/>
      <w:bookmarkStart w:id="2871" w:name="_Toc148176926"/>
      <w:bookmarkStart w:id="2872" w:name="_Toc151379388"/>
      <w:bookmarkStart w:id="2873" w:name="_Toc151445569"/>
      <w:bookmarkStart w:id="2874" w:name="_Toc160470651"/>
      <w:bookmarkStart w:id="2875" w:name="_Toc164873795"/>
      <w:bookmarkStart w:id="2876" w:name="_Toc180306432"/>
      <w:bookmarkStart w:id="2877" w:name="_Toc195374166"/>
      <w:bookmarkStart w:id="2878" w:name="_Toc211879011"/>
      <w:bookmarkStart w:id="2879" w:name="_Toc214890912"/>
      <w:r>
        <w:rPr>
          <w:lang w:eastAsia="zh-CN"/>
        </w:rPr>
        <w:lastRenderedPageBreak/>
        <w:t>6.3.6.</w:t>
      </w:r>
      <w:r w:rsidRPr="007C1AFD">
        <w:rPr>
          <w:lang w:eastAsia="zh-CN"/>
        </w:rPr>
        <w:t>2</w:t>
      </w:r>
      <w:r w:rsidRPr="007C1AFD">
        <w:rPr>
          <w:lang w:eastAsia="zh-CN"/>
        </w:rPr>
        <w:tab/>
        <w:t>Structured data types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3A0C2B55" w14:textId="77777777" w:rsidR="00110C1C" w:rsidRPr="007C1AFD" w:rsidRDefault="00110C1C" w:rsidP="00110C1C">
      <w:pPr>
        <w:pStyle w:val="Heading5"/>
        <w:rPr>
          <w:lang w:eastAsia="zh-CN"/>
        </w:rPr>
      </w:pPr>
      <w:bookmarkStart w:id="2880" w:name="_Toc24868620"/>
      <w:bookmarkStart w:id="2881" w:name="_Toc34154098"/>
      <w:bookmarkStart w:id="2882" w:name="_Toc36041042"/>
      <w:bookmarkStart w:id="2883" w:name="_Toc36041355"/>
      <w:bookmarkStart w:id="2884" w:name="_Toc43196598"/>
      <w:bookmarkStart w:id="2885" w:name="_Toc43481368"/>
      <w:bookmarkStart w:id="2886" w:name="_Toc45134645"/>
      <w:bookmarkStart w:id="2887" w:name="_Toc51189177"/>
      <w:bookmarkStart w:id="2888" w:name="_Toc51763853"/>
      <w:bookmarkStart w:id="2889" w:name="_Toc57206085"/>
      <w:bookmarkStart w:id="2890" w:name="_Toc59019426"/>
      <w:bookmarkStart w:id="2891" w:name="_Toc68170099"/>
      <w:bookmarkStart w:id="2892" w:name="_Toc83234140"/>
      <w:bookmarkStart w:id="2893" w:name="_Toc90661536"/>
      <w:bookmarkStart w:id="2894" w:name="_Toc120544478"/>
      <w:bookmarkStart w:id="2895" w:name="_Toc144024214"/>
      <w:bookmarkStart w:id="2896" w:name="_Toc148176927"/>
      <w:bookmarkStart w:id="2897" w:name="_Toc151379389"/>
      <w:bookmarkStart w:id="2898" w:name="_Toc151445570"/>
      <w:bookmarkStart w:id="2899" w:name="_Toc160470652"/>
      <w:bookmarkStart w:id="2900" w:name="_Toc164873796"/>
      <w:bookmarkStart w:id="2901" w:name="_Toc180306433"/>
      <w:bookmarkStart w:id="2902" w:name="_Toc195374167"/>
      <w:bookmarkStart w:id="2903" w:name="_Toc211879012"/>
      <w:bookmarkStart w:id="2904" w:name="_Toc214890913"/>
      <w:r>
        <w:rPr>
          <w:lang w:eastAsia="zh-CN"/>
        </w:rPr>
        <w:t>6.3.6</w:t>
      </w:r>
      <w:r w:rsidRPr="007C1AFD">
        <w:rPr>
          <w:lang w:eastAsia="zh-CN"/>
        </w:rPr>
        <w:t>.2.1</w:t>
      </w:r>
      <w:r w:rsidRPr="007C1AFD">
        <w:rPr>
          <w:lang w:eastAsia="zh-CN"/>
        </w:rPr>
        <w:tab/>
        <w:t>Introduction</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7FE72EBF" w14:textId="77777777" w:rsidR="00110C1C" w:rsidRPr="0046710E" w:rsidRDefault="00110C1C" w:rsidP="00110C1C">
      <w:bookmarkStart w:id="2905" w:name="_Toc24868621"/>
      <w:bookmarkStart w:id="2906" w:name="_Toc34154099"/>
      <w:bookmarkStart w:id="2907" w:name="_Toc36041043"/>
      <w:bookmarkStart w:id="2908" w:name="_Toc36041356"/>
      <w:bookmarkStart w:id="2909" w:name="_Toc43196599"/>
      <w:bookmarkStart w:id="2910" w:name="_Toc43481369"/>
      <w:bookmarkStart w:id="2911" w:name="_Toc45134646"/>
      <w:bookmarkStart w:id="2912" w:name="_Toc51189178"/>
      <w:bookmarkStart w:id="2913" w:name="_Toc51763854"/>
      <w:bookmarkStart w:id="2914" w:name="_Toc57206086"/>
      <w:bookmarkStart w:id="2915" w:name="_Toc59019427"/>
      <w:bookmarkStart w:id="2916" w:name="_Toc68170100"/>
      <w:bookmarkStart w:id="2917" w:name="_Toc83234141"/>
      <w:bookmarkStart w:id="2918" w:name="_Toc90661537"/>
      <w:bookmarkStart w:id="2919"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920" w:name="_Toc144024215"/>
      <w:bookmarkStart w:id="2921" w:name="_Toc148176928"/>
      <w:bookmarkStart w:id="2922" w:name="_Toc151379390"/>
      <w:bookmarkStart w:id="2923" w:name="_Toc151445571"/>
      <w:bookmarkStart w:id="2924" w:name="_Toc160470653"/>
      <w:bookmarkStart w:id="2925" w:name="_Toc164873797"/>
      <w:bookmarkStart w:id="2926" w:name="_Toc180306434"/>
      <w:bookmarkStart w:id="2927" w:name="_Toc195374168"/>
      <w:bookmarkStart w:id="2928" w:name="_Toc211879013"/>
      <w:bookmarkStart w:id="2929" w:name="_Toc214890914"/>
      <w:r>
        <w:rPr>
          <w:lang w:eastAsia="zh-CN"/>
        </w:rPr>
        <w:t>6.3.6</w:t>
      </w:r>
      <w:r w:rsidRPr="007C1AFD">
        <w:rPr>
          <w:lang w:eastAsia="zh-CN"/>
        </w:rPr>
        <w:t>.</w:t>
      </w:r>
      <w:r>
        <w:rPr>
          <w:lang w:eastAsia="zh-CN"/>
        </w:rPr>
        <w:t>2.2</w:t>
      </w:r>
      <w:r w:rsidRPr="007C1AFD">
        <w:rPr>
          <w:lang w:eastAsia="zh-CN"/>
        </w:rPr>
        <w:tab/>
        <w:t xml:space="preserve">Type: </w:t>
      </w:r>
      <w:r>
        <w:t>DdContext</w:t>
      </w:r>
      <w:bookmarkEnd w:id="2920"/>
      <w:bookmarkEnd w:id="2921"/>
      <w:bookmarkEnd w:id="2922"/>
      <w:bookmarkEnd w:id="2923"/>
      <w:bookmarkEnd w:id="2924"/>
      <w:bookmarkEnd w:id="2925"/>
      <w:bookmarkEnd w:id="2926"/>
      <w:bookmarkEnd w:id="2927"/>
      <w:bookmarkEnd w:id="2928"/>
      <w:bookmarkEnd w:id="2929"/>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930" w:name="_Toc144024216"/>
      <w:bookmarkStart w:id="2931" w:name="_Toc148176929"/>
      <w:bookmarkStart w:id="2932" w:name="_Toc151379391"/>
      <w:bookmarkStart w:id="2933" w:name="_Toc151445572"/>
      <w:bookmarkStart w:id="2934" w:name="_Toc160470654"/>
      <w:bookmarkStart w:id="2935" w:name="_Toc164873798"/>
      <w:bookmarkStart w:id="2936" w:name="_Toc180306435"/>
      <w:bookmarkStart w:id="2937" w:name="_Toc195374169"/>
      <w:bookmarkStart w:id="2938" w:name="_Toc211879014"/>
      <w:bookmarkStart w:id="2939" w:name="_Toc214890915"/>
      <w:r>
        <w:rPr>
          <w:lang w:eastAsia="zh-CN"/>
        </w:rPr>
        <w:t>6.3.6</w:t>
      </w:r>
      <w:r w:rsidRPr="007C1AFD">
        <w:rPr>
          <w:lang w:eastAsia="zh-CN"/>
        </w:rPr>
        <w:t>.</w:t>
      </w:r>
      <w:r>
        <w:rPr>
          <w:lang w:eastAsia="zh-CN"/>
        </w:rPr>
        <w:t>2.3</w:t>
      </w:r>
      <w:r w:rsidRPr="007C1AFD">
        <w:rPr>
          <w:lang w:eastAsia="zh-CN"/>
        </w:rPr>
        <w:tab/>
        <w:t xml:space="preserve">Type: </w:t>
      </w:r>
      <w:r>
        <w:t>TranspLayerContext</w:t>
      </w:r>
      <w:bookmarkEnd w:id="2930"/>
      <w:bookmarkEnd w:id="2931"/>
      <w:bookmarkEnd w:id="2932"/>
      <w:bookmarkEnd w:id="2933"/>
      <w:bookmarkEnd w:id="2934"/>
      <w:bookmarkEnd w:id="2935"/>
      <w:bookmarkEnd w:id="2936"/>
      <w:bookmarkEnd w:id="2937"/>
      <w:bookmarkEnd w:id="2938"/>
      <w:bookmarkEnd w:id="2939"/>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940" w:name="_Toc144024217"/>
      <w:bookmarkStart w:id="2941" w:name="_Toc148176930"/>
      <w:bookmarkStart w:id="2942" w:name="_Toc151379392"/>
      <w:bookmarkStart w:id="2943" w:name="_Toc151445573"/>
      <w:bookmarkStart w:id="2944" w:name="_Toc160470655"/>
      <w:bookmarkStart w:id="2945" w:name="_Toc164873799"/>
      <w:bookmarkStart w:id="2946" w:name="_Toc180306436"/>
      <w:bookmarkStart w:id="2947" w:name="_Toc195374170"/>
      <w:bookmarkStart w:id="2948" w:name="_Toc211879015"/>
      <w:bookmarkStart w:id="2949" w:name="_Toc214890916"/>
      <w:r>
        <w:rPr>
          <w:lang w:eastAsia="zh-CN"/>
        </w:rPr>
        <w:t>6.3.6</w:t>
      </w:r>
      <w:r w:rsidRPr="007C1AFD">
        <w:rPr>
          <w:lang w:eastAsia="zh-CN"/>
        </w:rPr>
        <w:t>.</w:t>
      </w:r>
      <w:r>
        <w:rPr>
          <w:lang w:eastAsia="zh-CN"/>
        </w:rPr>
        <w:t>2.4</w:t>
      </w:r>
      <w:r w:rsidRPr="007C1AFD">
        <w:rPr>
          <w:lang w:eastAsia="zh-CN"/>
        </w:rPr>
        <w:tab/>
        <w:t xml:space="preserve">Type: </w:t>
      </w:r>
      <w:r>
        <w:t>DdContextPushReq</w:t>
      </w:r>
      <w:bookmarkEnd w:id="2940"/>
      <w:bookmarkEnd w:id="2941"/>
      <w:bookmarkEnd w:id="2942"/>
      <w:bookmarkEnd w:id="2943"/>
      <w:bookmarkEnd w:id="2944"/>
      <w:bookmarkEnd w:id="2945"/>
      <w:bookmarkEnd w:id="2946"/>
      <w:bookmarkEnd w:id="2947"/>
      <w:bookmarkEnd w:id="2948"/>
      <w:bookmarkEnd w:id="2949"/>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950" w:name="_Toc144024218"/>
      <w:bookmarkStart w:id="2951" w:name="_Toc148176931"/>
      <w:bookmarkStart w:id="2952" w:name="_Toc151379393"/>
      <w:bookmarkStart w:id="2953" w:name="_Toc151445574"/>
      <w:bookmarkStart w:id="2954" w:name="_Toc160470656"/>
      <w:bookmarkStart w:id="2955" w:name="_Toc164873800"/>
      <w:bookmarkStart w:id="2956" w:name="_Toc180306437"/>
      <w:bookmarkStart w:id="2957" w:name="_Toc195374171"/>
      <w:bookmarkStart w:id="2958" w:name="_Toc211879016"/>
      <w:bookmarkStart w:id="2959" w:name="_Toc214890917"/>
      <w:r>
        <w:rPr>
          <w:lang w:eastAsia="zh-CN"/>
        </w:rPr>
        <w:lastRenderedPageBreak/>
        <w:t>6.3.6</w:t>
      </w:r>
      <w:r w:rsidRPr="007C1AFD">
        <w:rPr>
          <w:lang w:eastAsia="zh-CN"/>
        </w:rPr>
        <w:t>.</w:t>
      </w:r>
      <w:r>
        <w:rPr>
          <w:lang w:eastAsia="zh-CN"/>
        </w:rPr>
        <w:t>2.5</w:t>
      </w:r>
      <w:r w:rsidRPr="007C1AFD">
        <w:rPr>
          <w:lang w:eastAsia="zh-CN"/>
        </w:rPr>
        <w:tab/>
        <w:t xml:space="preserve">Type: </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r>
        <w:t>DdContextResp</w:t>
      </w:r>
      <w:bookmarkEnd w:id="2950"/>
      <w:bookmarkEnd w:id="2951"/>
      <w:bookmarkEnd w:id="2952"/>
      <w:bookmarkEnd w:id="2953"/>
      <w:bookmarkEnd w:id="2954"/>
      <w:bookmarkEnd w:id="2955"/>
      <w:bookmarkEnd w:id="2956"/>
      <w:bookmarkEnd w:id="2957"/>
      <w:bookmarkEnd w:id="2958"/>
      <w:bookmarkEnd w:id="2959"/>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960" w:name="_Toc151379394"/>
      <w:bookmarkStart w:id="2961" w:name="_Toc151445575"/>
      <w:bookmarkStart w:id="2962" w:name="_Toc160470657"/>
      <w:bookmarkStart w:id="2963" w:name="_Toc164873801"/>
      <w:bookmarkStart w:id="2964" w:name="_Toc180306438"/>
      <w:bookmarkStart w:id="2965" w:name="_Toc195374172"/>
      <w:bookmarkStart w:id="2966" w:name="_Toc211879017"/>
      <w:bookmarkStart w:id="2967" w:name="_Toc24868622"/>
      <w:bookmarkStart w:id="2968" w:name="_Toc34154100"/>
      <w:bookmarkStart w:id="2969" w:name="_Toc36041044"/>
      <w:bookmarkStart w:id="2970" w:name="_Toc36041357"/>
      <w:bookmarkStart w:id="2971" w:name="_Toc43196601"/>
      <w:bookmarkStart w:id="2972" w:name="_Toc43481371"/>
      <w:bookmarkStart w:id="2973" w:name="_Toc45134648"/>
      <w:bookmarkStart w:id="2974" w:name="_Toc51189180"/>
      <w:bookmarkStart w:id="2975" w:name="_Toc51763856"/>
      <w:bookmarkStart w:id="2976" w:name="_Toc57206088"/>
      <w:bookmarkStart w:id="2977" w:name="_Toc59019429"/>
      <w:bookmarkStart w:id="2978" w:name="_Toc68170102"/>
      <w:bookmarkStart w:id="2979" w:name="_Toc83234143"/>
      <w:bookmarkStart w:id="2980" w:name="_Toc90661539"/>
      <w:bookmarkStart w:id="2981" w:name="_Toc120544481"/>
      <w:bookmarkStart w:id="2982" w:name="_Toc144024219"/>
      <w:bookmarkStart w:id="2983" w:name="_Toc148176932"/>
      <w:bookmarkStart w:id="2984" w:name="_Toc214890918"/>
      <w:r>
        <w:rPr>
          <w:lang w:eastAsia="zh-CN"/>
        </w:rPr>
        <w:t>6.3.6</w:t>
      </w:r>
      <w:r w:rsidRPr="007C1AFD">
        <w:rPr>
          <w:lang w:eastAsia="zh-CN"/>
        </w:rPr>
        <w:t>.</w:t>
      </w:r>
      <w:r>
        <w:rPr>
          <w:lang w:eastAsia="zh-CN"/>
        </w:rPr>
        <w:t>2.6</w:t>
      </w:r>
      <w:r w:rsidRPr="007C1AFD">
        <w:rPr>
          <w:lang w:eastAsia="zh-CN"/>
        </w:rPr>
        <w:tab/>
        <w:t xml:space="preserve">Type: </w:t>
      </w:r>
      <w:r>
        <w:t>SddUuContext</w:t>
      </w:r>
      <w:bookmarkEnd w:id="2960"/>
      <w:bookmarkEnd w:id="2961"/>
      <w:bookmarkEnd w:id="2962"/>
      <w:bookmarkEnd w:id="2963"/>
      <w:bookmarkEnd w:id="2964"/>
      <w:bookmarkEnd w:id="2965"/>
      <w:bookmarkEnd w:id="2966"/>
      <w:bookmarkEnd w:id="2984"/>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985" w:name="_Toc151379395"/>
      <w:bookmarkStart w:id="2986" w:name="_Toc151445576"/>
      <w:bookmarkStart w:id="2987" w:name="_Toc160470658"/>
      <w:bookmarkStart w:id="2988" w:name="_Toc164873802"/>
      <w:bookmarkStart w:id="2989" w:name="_Toc180306439"/>
      <w:bookmarkStart w:id="2990" w:name="_Toc195374173"/>
      <w:bookmarkStart w:id="2991" w:name="_Toc211879018"/>
      <w:bookmarkStart w:id="2992" w:name="_Toc214890919"/>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985"/>
      <w:bookmarkEnd w:id="2986"/>
      <w:bookmarkEnd w:id="2987"/>
      <w:bookmarkEnd w:id="2988"/>
      <w:bookmarkEnd w:id="2989"/>
      <w:bookmarkEnd w:id="2990"/>
      <w:bookmarkEnd w:id="2991"/>
      <w:bookmarkEnd w:id="2992"/>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993" w:name="_Toc180306440"/>
      <w:bookmarkStart w:id="2994" w:name="_Toc195374174"/>
      <w:bookmarkStart w:id="2995" w:name="_Toc211879019"/>
      <w:bookmarkStart w:id="2996" w:name="_Toc151379396"/>
      <w:bookmarkStart w:id="2997" w:name="_Toc151445577"/>
      <w:bookmarkStart w:id="2998" w:name="_Toc160470659"/>
      <w:bookmarkStart w:id="2999" w:name="_Toc164873803"/>
      <w:bookmarkStart w:id="3000" w:name="_Toc214890920"/>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993"/>
      <w:bookmarkEnd w:id="2994"/>
      <w:bookmarkEnd w:id="2995"/>
      <w:bookmarkEnd w:id="3000"/>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3001" w:name="_Toc168595774"/>
      <w:bookmarkStart w:id="3002" w:name="_Toc195374175"/>
      <w:bookmarkStart w:id="3003" w:name="_Toc211879020"/>
      <w:bookmarkStart w:id="3004" w:name="_Toc180306441"/>
      <w:bookmarkStart w:id="3005" w:name="_Toc214890921"/>
      <w:r>
        <w:rPr>
          <w:lang w:eastAsia="zh-CN"/>
        </w:rPr>
        <w:t>6.3.6</w:t>
      </w:r>
      <w:r w:rsidRPr="007C1AFD">
        <w:rPr>
          <w:lang w:eastAsia="zh-CN"/>
        </w:rPr>
        <w:t>.</w:t>
      </w:r>
      <w:r>
        <w:rPr>
          <w:lang w:eastAsia="zh-CN"/>
        </w:rPr>
        <w:t>2.9</w:t>
      </w:r>
      <w:r w:rsidRPr="007C1AFD">
        <w:rPr>
          <w:lang w:eastAsia="zh-CN"/>
        </w:rPr>
        <w:tab/>
        <w:t xml:space="preserve">Type: </w:t>
      </w:r>
      <w:bookmarkEnd w:id="3001"/>
      <w:r w:rsidRPr="00315F02">
        <w:rPr>
          <w:lang w:eastAsia="zh-CN"/>
        </w:rPr>
        <w:t>InformACREvent</w:t>
      </w:r>
      <w:bookmarkEnd w:id="3002"/>
      <w:bookmarkEnd w:id="3003"/>
      <w:bookmarkEnd w:id="3005"/>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3006" w:name="_Toc195374176"/>
      <w:bookmarkStart w:id="3007" w:name="_Toc211879021"/>
      <w:bookmarkStart w:id="3008" w:name="_Toc214890922"/>
      <w:r>
        <w:rPr>
          <w:lang w:eastAsia="zh-CN"/>
        </w:rPr>
        <w:t>6.3.6</w:t>
      </w:r>
      <w:r w:rsidRPr="007C1AFD">
        <w:rPr>
          <w:lang w:eastAsia="zh-CN"/>
        </w:rPr>
        <w:t>.</w:t>
      </w:r>
      <w:r>
        <w:rPr>
          <w:lang w:eastAsia="zh-CN"/>
        </w:rPr>
        <w:t>2.10</w:t>
      </w:r>
      <w:r w:rsidRPr="007C1AFD">
        <w:rPr>
          <w:lang w:eastAsia="zh-CN"/>
        </w:rPr>
        <w:tab/>
        <w:t xml:space="preserve">Type: </w:t>
      </w:r>
      <w:r>
        <w:t>AcrEventNotif</w:t>
      </w:r>
      <w:bookmarkEnd w:id="3006"/>
      <w:bookmarkEnd w:id="3007"/>
      <w:bookmarkEnd w:id="3008"/>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3009" w:name="_Toc195374177"/>
      <w:bookmarkStart w:id="3010" w:name="_Toc211879022"/>
      <w:bookmarkStart w:id="3011" w:name="_Toc214890923"/>
      <w:r>
        <w:rPr>
          <w:lang w:eastAsia="zh-CN"/>
        </w:rPr>
        <w:lastRenderedPageBreak/>
        <w:t>6.3.6.</w:t>
      </w:r>
      <w:r w:rsidRPr="007C1AFD">
        <w:rPr>
          <w:lang w:eastAsia="zh-CN"/>
        </w:rPr>
        <w:t>3</w:t>
      </w:r>
      <w:r w:rsidRPr="007C1AFD">
        <w:rPr>
          <w:lang w:eastAsia="zh-CN"/>
        </w:rPr>
        <w:tab/>
        <w:t>Simple data types and enumerations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96"/>
      <w:bookmarkEnd w:id="2997"/>
      <w:bookmarkEnd w:id="2998"/>
      <w:bookmarkEnd w:id="2999"/>
      <w:bookmarkEnd w:id="3004"/>
      <w:bookmarkEnd w:id="3009"/>
      <w:bookmarkEnd w:id="3010"/>
      <w:bookmarkEnd w:id="3011"/>
    </w:p>
    <w:p w14:paraId="1B03614F" w14:textId="77777777" w:rsidR="00110C1C" w:rsidRDefault="00110C1C" w:rsidP="00110C1C">
      <w:pPr>
        <w:pStyle w:val="Heading5"/>
      </w:pPr>
      <w:bookmarkStart w:id="3012" w:name="_Toc11247626"/>
      <w:bookmarkStart w:id="3013" w:name="_Toc27044765"/>
      <w:bookmarkStart w:id="3014" w:name="_Toc36033807"/>
      <w:bookmarkStart w:id="3015" w:name="_Toc45131953"/>
      <w:bookmarkStart w:id="3016" w:name="_Toc49776238"/>
      <w:bookmarkStart w:id="3017" w:name="_Toc51747158"/>
      <w:bookmarkStart w:id="3018" w:name="_Toc66360725"/>
      <w:bookmarkStart w:id="3019" w:name="_Toc68105230"/>
      <w:bookmarkStart w:id="3020" w:name="_Toc74755860"/>
      <w:bookmarkStart w:id="3021" w:name="_Toc105674735"/>
      <w:bookmarkStart w:id="3022" w:name="_Toc122110775"/>
      <w:bookmarkStart w:id="3023" w:name="_Toc144024220"/>
      <w:bookmarkStart w:id="3024" w:name="_Toc148176933"/>
      <w:bookmarkStart w:id="3025" w:name="_Toc151379397"/>
      <w:bookmarkStart w:id="3026" w:name="_Toc151445578"/>
      <w:bookmarkStart w:id="3027" w:name="_Toc160470660"/>
      <w:bookmarkStart w:id="3028" w:name="_Toc164873804"/>
      <w:bookmarkStart w:id="3029" w:name="_Toc180306442"/>
      <w:bookmarkStart w:id="3030" w:name="_Toc195374178"/>
      <w:bookmarkStart w:id="3031" w:name="_Toc211879023"/>
      <w:bookmarkStart w:id="3032" w:name="_Toc214890924"/>
      <w:r>
        <w:rPr>
          <w:lang w:eastAsia="zh-CN"/>
        </w:rPr>
        <w:t>6.3.6.3</w:t>
      </w:r>
      <w:r w:rsidRPr="007C1AFD">
        <w:rPr>
          <w:lang w:eastAsia="zh-CN"/>
        </w:rPr>
        <w:t>.</w:t>
      </w:r>
      <w:r>
        <w:t>1</w:t>
      </w:r>
      <w:r>
        <w:tab/>
        <w:t>Introduction</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033" w:name="_Toc11247627"/>
      <w:bookmarkStart w:id="3034" w:name="_Toc27044766"/>
      <w:bookmarkStart w:id="3035" w:name="_Toc36033808"/>
      <w:bookmarkStart w:id="3036" w:name="_Toc45131954"/>
      <w:bookmarkStart w:id="3037" w:name="_Toc49776239"/>
      <w:bookmarkStart w:id="3038" w:name="_Toc51747159"/>
      <w:bookmarkStart w:id="3039" w:name="_Toc66360726"/>
      <w:bookmarkStart w:id="3040" w:name="_Toc68105231"/>
      <w:bookmarkStart w:id="3041" w:name="_Toc74755861"/>
      <w:bookmarkStart w:id="3042" w:name="_Toc105674736"/>
      <w:bookmarkStart w:id="3043" w:name="_Toc122110776"/>
      <w:bookmarkStart w:id="3044" w:name="_Toc144024221"/>
      <w:bookmarkStart w:id="3045" w:name="_Toc148176934"/>
      <w:bookmarkStart w:id="3046" w:name="_Toc151379398"/>
      <w:bookmarkStart w:id="3047" w:name="_Toc151445579"/>
      <w:bookmarkStart w:id="3048" w:name="_Toc160470661"/>
      <w:bookmarkStart w:id="3049" w:name="_Toc164873805"/>
      <w:bookmarkStart w:id="3050" w:name="_Toc180306443"/>
      <w:bookmarkStart w:id="3051" w:name="_Toc195374179"/>
      <w:bookmarkStart w:id="3052" w:name="_Toc211879024"/>
      <w:bookmarkStart w:id="3053" w:name="_Toc214890925"/>
      <w:r>
        <w:rPr>
          <w:lang w:eastAsia="zh-CN"/>
        </w:rPr>
        <w:t>6.3.6.3</w:t>
      </w:r>
      <w:r>
        <w:t>.2</w:t>
      </w:r>
      <w:r>
        <w:tab/>
        <w:t>Simple data types</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054" w:name="_Toc168595738"/>
      <w:bookmarkStart w:id="3055" w:name="_Toc195374180"/>
      <w:bookmarkStart w:id="3056" w:name="_Toc211879025"/>
      <w:bookmarkStart w:id="3057" w:name="_Toc144024222"/>
      <w:bookmarkStart w:id="3058" w:name="_Toc148176935"/>
      <w:bookmarkStart w:id="3059" w:name="_Toc151379399"/>
      <w:bookmarkStart w:id="3060" w:name="_Toc151445580"/>
      <w:bookmarkStart w:id="3061" w:name="_Toc160470662"/>
      <w:bookmarkStart w:id="3062" w:name="_Toc164873806"/>
      <w:bookmarkStart w:id="3063" w:name="_Toc180306444"/>
      <w:bookmarkStart w:id="3064" w:name="_Toc24868623"/>
      <w:bookmarkStart w:id="3065" w:name="_Toc34154101"/>
      <w:bookmarkStart w:id="3066" w:name="_Toc36041045"/>
      <w:bookmarkStart w:id="3067" w:name="_Toc36041358"/>
      <w:bookmarkStart w:id="3068" w:name="_Toc43196602"/>
      <w:bookmarkStart w:id="3069" w:name="_Toc43481372"/>
      <w:bookmarkStart w:id="3070" w:name="_Toc45134649"/>
      <w:bookmarkStart w:id="3071" w:name="_Toc51189181"/>
      <w:bookmarkStart w:id="3072" w:name="_Toc51763857"/>
      <w:bookmarkStart w:id="3073" w:name="_Toc57206089"/>
      <w:bookmarkStart w:id="3074" w:name="_Toc59019430"/>
      <w:bookmarkStart w:id="3075" w:name="_Toc68170103"/>
      <w:bookmarkStart w:id="3076" w:name="_Toc83234144"/>
      <w:bookmarkStart w:id="3077" w:name="_Toc90661540"/>
      <w:bookmarkStart w:id="3078" w:name="_Toc120544482"/>
      <w:bookmarkStart w:id="3079" w:name="_Toc214890926"/>
      <w:r w:rsidRPr="00585CA6">
        <w:rPr>
          <w:noProof/>
          <w:lang w:eastAsia="zh-CN"/>
        </w:rPr>
        <w:t>6.</w:t>
      </w:r>
      <w:r>
        <w:rPr>
          <w:noProof/>
          <w:lang w:eastAsia="zh-CN"/>
        </w:rPr>
        <w:t>3</w:t>
      </w:r>
      <w:r w:rsidRPr="00585CA6">
        <w:t>.6.3.3</w:t>
      </w:r>
      <w:r w:rsidRPr="00585CA6">
        <w:tab/>
        <w:t xml:space="preserve">Enumeration: </w:t>
      </w:r>
      <w:bookmarkEnd w:id="3054"/>
      <w:r>
        <w:t>FlowTransResult</w:t>
      </w:r>
      <w:bookmarkEnd w:id="3055"/>
      <w:bookmarkEnd w:id="3056"/>
      <w:bookmarkEnd w:id="3079"/>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080" w:name="_Toc195374181"/>
      <w:bookmarkStart w:id="3081" w:name="_Toc211879026"/>
      <w:bookmarkStart w:id="3082" w:name="_Toc214890927"/>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057"/>
      <w:bookmarkEnd w:id="3058"/>
      <w:bookmarkEnd w:id="3059"/>
      <w:bookmarkEnd w:id="3060"/>
      <w:bookmarkEnd w:id="3061"/>
      <w:bookmarkEnd w:id="3062"/>
      <w:bookmarkEnd w:id="3063"/>
      <w:bookmarkEnd w:id="3080"/>
      <w:bookmarkEnd w:id="3081"/>
      <w:bookmarkEnd w:id="3082"/>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083" w:name="_Toc144024223"/>
      <w:bookmarkStart w:id="3084" w:name="_Toc148176936"/>
      <w:bookmarkStart w:id="3085" w:name="_Toc151379400"/>
      <w:bookmarkStart w:id="3086" w:name="_Toc151445581"/>
      <w:bookmarkStart w:id="3087" w:name="_Toc160470663"/>
      <w:bookmarkStart w:id="3088" w:name="_Toc164873807"/>
      <w:bookmarkStart w:id="3089" w:name="_Toc180306445"/>
      <w:bookmarkStart w:id="3090" w:name="_Toc195374182"/>
      <w:bookmarkStart w:id="3091" w:name="_Toc211879027"/>
      <w:bookmarkStart w:id="3092" w:name="_Toc214890928"/>
      <w:r w:rsidRPr="0046710E">
        <w:t>6.</w:t>
      </w:r>
      <w:r>
        <w:t>3</w:t>
      </w:r>
      <w:r w:rsidRPr="0046710E">
        <w:t>.6.5</w:t>
      </w:r>
      <w:r w:rsidRPr="0046710E">
        <w:tab/>
        <w:t>Binary data</w:t>
      </w:r>
      <w:bookmarkEnd w:id="3083"/>
      <w:bookmarkEnd w:id="3084"/>
      <w:bookmarkEnd w:id="3085"/>
      <w:bookmarkEnd w:id="3086"/>
      <w:bookmarkEnd w:id="3087"/>
      <w:bookmarkEnd w:id="3088"/>
      <w:bookmarkEnd w:id="3089"/>
      <w:bookmarkEnd w:id="3090"/>
      <w:bookmarkEnd w:id="3091"/>
      <w:bookmarkEnd w:id="3092"/>
    </w:p>
    <w:p w14:paraId="359B17A0" w14:textId="77777777" w:rsidR="00110C1C" w:rsidRPr="0046710E" w:rsidRDefault="00110C1C" w:rsidP="00110C1C">
      <w:pPr>
        <w:pStyle w:val="Heading5"/>
      </w:pPr>
      <w:bookmarkStart w:id="3093" w:name="_Toc144024224"/>
      <w:bookmarkStart w:id="3094" w:name="_Toc148176937"/>
      <w:bookmarkStart w:id="3095" w:name="_Toc151379401"/>
      <w:bookmarkStart w:id="3096" w:name="_Toc151445582"/>
      <w:bookmarkStart w:id="3097" w:name="_Toc160470664"/>
      <w:bookmarkStart w:id="3098" w:name="_Toc164873808"/>
      <w:bookmarkStart w:id="3099" w:name="_Toc180306446"/>
      <w:bookmarkStart w:id="3100" w:name="_Toc195374183"/>
      <w:bookmarkStart w:id="3101" w:name="_Toc211879028"/>
      <w:bookmarkStart w:id="3102" w:name="_Toc214890929"/>
      <w:r w:rsidRPr="0046710E">
        <w:t>6.</w:t>
      </w:r>
      <w:r>
        <w:t>3</w:t>
      </w:r>
      <w:r w:rsidRPr="0046710E">
        <w:t>.6.5.1</w:t>
      </w:r>
      <w:r w:rsidRPr="0046710E">
        <w:tab/>
        <w:t>Binary Data Types</w:t>
      </w:r>
      <w:bookmarkEnd w:id="3093"/>
      <w:bookmarkEnd w:id="3094"/>
      <w:bookmarkEnd w:id="3095"/>
      <w:bookmarkEnd w:id="3096"/>
      <w:bookmarkEnd w:id="3097"/>
      <w:bookmarkEnd w:id="3098"/>
      <w:bookmarkEnd w:id="3099"/>
      <w:bookmarkEnd w:id="3100"/>
      <w:bookmarkEnd w:id="3101"/>
      <w:bookmarkEnd w:id="3102"/>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103" w:name="_Toc144024225"/>
      <w:bookmarkStart w:id="3104" w:name="_Toc148176938"/>
      <w:bookmarkStart w:id="3105" w:name="_Toc151379402"/>
      <w:bookmarkStart w:id="3106" w:name="_Toc151445583"/>
      <w:bookmarkStart w:id="3107" w:name="_Toc160470665"/>
      <w:bookmarkStart w:id="3108" w:name="_Toc164873809"/>
      <w:bookmarkStart w:id="3109" w:name="_Toc180306447"/>
      <w:bookmarkStart w:id="3110" w:name="_Toc195374184"/>
      <w:bookmarkStart w:id="3111" w:name="_Toc211879029"/>
      <w:bookmarkStart w:id="3112" w:name="_Toc214890930"/>
      <w:r>
        <w:rPr>
          <w:lang w:eastAsia="zh-CN"/>
        </w:rPr>
        <w:t>6.3.7</w:t>
      </w:r>
      <w:r w:rsidRPr="007C1AFD">
        <w:rPr>
          <w:lang w:eastAsia="zh-CN"/>
        </w:rPr>
        <w:tab/>
        <w:t>Error Handling</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103"/>
      <w:bookmarkEnd w:id="3104"/>
      <w:bookmarkEnd w:id="3105"/>
      <w:bookmarkEnd w:id="3106"/>
      <w:bookmarkEnd w:id="3107"/>
      <w:bookmarkEnd w:id="3108"/>
      <w:bookmarkEnd w:id="3109"/>
      <w:bookmarkEnd w:id="3110"/>
      <w:bookmarkEnd w:id="3111"/>
      <w:bookmarkEnd w:id="3112"/>
    </w:p>
    <w:p w14:paraId="2B8FF6D4" w14:textId="64820068" w:rsidR="00110C1C" w:rsidRDefault="00110C1C" w:rsidP="00BA5C69">
      <w:pPr>
        <w:pStyle w:val="Heading4"/>
      </w:pPr>
      <w:bookmarkStart w:id="3113" w:name="_Toc120544483"/>
      <w:bookmarkStart w:id="3114" w:name="_Toc144024226"/>
      <w:bookmarkStart w:id="3115" w:name="_Toc148176939"/>
      <w:bookmarkStart w:id="3116" w:name="_Toc151379403"/>
      <w:bookmarkStart w:id="3117" w:name="_Toc151445584"/>
      <w:bookmarkStart w:id="3118" w:name="_Toc160470666"/>
      <w:bookmarkStart w:id="3119" w:name="_Toc164873810"/>
      <w:bookmarkStart w:id="3120" w:name="_Toc180306448"/>
      <w:bookmarkStart w:id="3121" w:name="_Toc195374185"/>
      <w:bookmarkStart w:id="3122" w:name="_Toc211879030"/>
      <w:bookmarkStart w:id="3123" w:name="_Toc214890931"/>
      <w:r>
        <w:rPr>
          <w:lang w:eastAsia="zh-CN"/>
        </w:rPr>
        <w:t>6.3.7.</w:t>
      </w:r>
      <w:r w:rsidRPr="009303AB">
        <w:rPr>
          <w:lang w:eastAsia="zh-CN"/>
        </w:rPr>
        <w:t>1</w:t>
      </w:r>
      <w:r>
        <w:tab/>
        <w:t>General</w:t>
      </w:r>
      <w:bookmarkEnd w:id="3113"/>
      <w:bookmarkEnd w:id="3114"/>
      <w:bookmarkEnd w:id="3115"/>
      <w:bookmarkEnd w:id="3116"/>
      <w:bookmarkEnd w:id="3117"/>
      <w:bookmarkEnd w:id="3118"/>
      <w:bookmarkEnd w:id="3119"/>
      <w:bookmarkEnd w:id="3120"/>
      <w:bookmarkEnd w:id="3121"/>
      <w:bookmarkEnd w:id="3122"/>
      <w:bookmarkEnd w:id="3123"/>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3124" w:name="_Toc120544484"/>
      <w:bookmarkStart w:id="3125" w:name="_Toc144024227"/>
      <w:bookmarkStart w:id="3126" w:name="_Toc148176940"/>
      <w:bookmarkStart w:id="3127" w:name="_Toc151379404"/>
      <w:bookmarkStart w:id="3128" w:name="_Toc151445585"/>
      <w:bookmarkStart w:id="3129" w:name="_Toc160470667"/>
      <w:bookmarkStart w:id="3130" w:name="_Toc164873811"/>
      <w:bookmarkStart w:id="3131" w:name="_Toc180306449"/>
      <w:bookmarkStart w:id="3132" w:name="_Toc195374186"/>
      <w:bookmarkStart w:id="3133" w:name="_Toc211879031"/>
      <w:bookmarkStart w:id="3134" w:name="_Toc214890932"/>
      <w:r>
        <w:rPr>
          <w:lang w:eastAsia="zh-CN"/>
        </w:rPr>
        <w:t>6.3.7.</w:t>
      </w:r>
      <w:r w:rsidRPr="009303AB">
        <w:rPr>
          <w:lang w:eastAsia="zh-CN"/>
        </w:rPr>
        <w:t>2</w:t>
      </w:r>
      <w:r>
        <w:tab/>
        <w:t>Protocol Errors</w:t>
      </w:r>
      <w:bookmarkEnd w:id="3124"/>
      <w:bookmarkEnd w:id="3125"/>
      <w:bookmarkEnd w:id="3126"/>
      <w:bookmarkEnd w:id="3127"/>
      <w:bookmarkEnd w:id="3128"/>
      <w:bookmarkEnd w:id="3129"/>
      <w:bookmarkEnd w:id="3130"/>
      <w:bookmarkEnd w:id="3131"/>
      <w:bookmarkEnd w:id="3132"/>
      <w:bookmarkEnd w:id="3133"/>
      <w:bookmarkEnd w:id="3134"/>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3135" w:name="_Toc120544485"/>
      <w:bookmarkStart w:id="3136" w:name="_Toc144024228"/>
      <w:bookmarkStart w:id="3137" w:name="_Toc148176941"/>
      <w:bookmarkStart w:id="3138" w:name="_Toc151379405"/>
      <w:bookmarkStart w:id="3139" w:name="_Toc151445586"/>
      <w:bookmarkStart w:id="3140" w:name="_Toc160470668"/>
      <w:bookmarkStart w:id="3141" w:name="_Toc164873812"/>
      <w:bookmarkStart w:id="3142" w:name="_Toc180306450"/>
      <w:bookmarkStart w:id="3143" w:name="_Toc195374187"/>
      <w:bookmarkStart w:id="3144" w:name="_Toc211879032"/>
      <w:bookmarkStart w:id="3145" w:name="_Toc214890933"/>
      <w:r>
        <w:rPr>
          <w:lang w:eastAsia="zh-CN"/>
        </w:rPr>
        <w:lastRenderedPageBreak/>
        <w:t>6.3.7.</w:t>
      </w:r>
      <w:r w:rsidRPr="009303AB">
        <w:rPr>
          <w:lang w:eastAsia="zh-CN"/>
        </w:rPr>
        <w:t>3</w:t>
      </w:r>
      <w:r>
        <w:tab/>
        <w:t>Application Errors</w:t>
      </w:r>
      <w:bookmarkEnd w:id="3135"/>
      <w:bookmarkEnd w:id="3136"/>
      <w:bookmarkEnd w:id="3137"/>
      <w:bookmarkEnd w:id="3138"/>
      <w:bookmarkEnd w:id="3139"/>
      <w:bookmarkEnd w:id="3140"/>
      <w:bookmarkEnd w:id="3141"/>
      <w:bookmarkEnd w:id="3142"/>
      <w:bookmarkEnd w:id="3143"/>
      <w:bookmarkEnd w:id="3144"/>
      <w:bookmarkEnd w:id="3145"/>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146" w:name="_Toc24868624"/>
      <w:bookmarkStart w:id="3147" w:name="_Toc34154102"/>
      <w:bookmarkStart w:id="3148" w:name="_Toc36041046"/>
      <w:bookmarkStart w:id="3149" w:name="_Toc36041359"/>
      <w:bookmarkStart w:id="3150" w:name="_Toc43196603"/>
      <w:bookmarkStart w:id="3151" w:name="_Toc43481373"/>
      <w:bookmarkStart w:id="3152" w:name="_Toc45134650"/>
      <w:bookmarkStart w:id="3153" w:name="_Toc51189182"/>
      <w:bookmarkStart w:id="3154" w:name="_Toc51763858"/>
      <w:bookmarkStart w:id="3155" w:name="_Toc57206090"/>
      <w:bookmarkStart w:id="3156" w:name="_Toc59019431"/>
      <w:bookmarkStart w:id="3157" w:name="_Toc68170104"/>
      <w:bookmarkStart w:id="3158" w:name="_Toc83234145"/>
      <w:bookmarkStart w:id="3159" w:name="_Toc90661541"/>
      <w:bookmarkStart w:id="3160" w:name="_Toc120544486"/>
      <w:bookmarkStart w:id="3161" w:name="_Toc144024229"/>
      <w:bookmarkStart w:id="3162" w:name="_Toc148176942"/>
      <w:bookmarkStart w:id="3163" w:name="_Toc151379406"/>
      <w:bookmarkStart w:id="3164" w:name="_Toc151445587"/>
      <w:bookmarkStart w:id="3165" w:name="_Toc160470669"/>
      <w:bookmarkStart w:id="3166" w:name="_Toc164873813"/>
      <w:bookmarkStart w:id="3167" w:name="_Toc180306451"/>
      <w:bookmarkStart w:id="3168" w:name="_Toc195374188"/>
      <w:bookmarkStart w:id="3169" w:name="_Toc211879033"/>
      <w:bookmarkStart w:id="3170" w:name="_Toc214890934"/>
      <w:r>
        <w:rPr>
          <w:lang w:eastAsia="zh-CN"/>
        </w:rPr>
        <w:t>6.3.8</w:t>
      </w:r>
      <w:r w:rsidRPr="007C1AFD">
        <w:rPr>
          <w:lang w:eastAsia="zh-CN"/>
        </w:rPr>
        <w:tab/>
        <w:t>Feature negotiation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171" w:name="_Toc130662235"/>
      <w:bookmarkStart w:id="3172" w:name="_Toc144024230"/>
      <w:bookmarkStart w:id="3173" w:name="_Toc148176943"/>
      <w:bookmarkStart w:id="3174" w:name="_Toc151379407"/>
      <w:bookmarkStart w:id="3175" w:name="_Toc151445588"/>
      <w:bookmarkStart w:id="3176" w:name="_Toc160470670"/>
      <w:bookmarkStart w:id="3177" w:name="_Toc164873814"/>
      <w:bookmarkStart w:id="3178" w:name="_Toc180306452"/>
      <w:bookmarkStart w:id="3179" w:name="_Toc195374189"/>
      <w:bookmarkStart w:id="3180" w:name="_Toc211879034"/>
      <w:bookmarkStart w:id="3181" w:name="_Toc214890935"/>
      <w:r>
        <w:t>6.</w:t>
      </w:r>
      <w:r w:rsidR="00210351">
        <w:t>3</w:t>
      </w:r>
      <w:r>
        <w:t>.9</w:t>
      </w:r>
      <w:r w:rsidRPr="001E7573">
        <w:tab/>
        <w:t>Security</w:t>
      </w:r>
      <w:bookmarkEnd w:id="3171"/>
      <w:bookmarkEnd w:id="3172"/>
      <w:bookmarkEnd w:id="3173"/>
      <w:bookmarkEnd w:id="3174"/>
      <w:bookmarkEnd w:id="3175"/>
      <w:bookmarkEnd w:id="3176"/>
      <w:bookmarkEnd w:id="3177"/>
      <w:bookmarkEnd w:id="3178"/>
      <w:bookmarkEnd w:id="3179"/>
      <w:bookmarkEnd w:id="3180"/>
      <w:bookmarkEnd w:id="3181"/>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182" w:name="_Toc144024231"/>
      <w:bookmarkStart w:id="3183" w:name="_Toc148176944"/>
      <w:bookmarkStart w:id="3184" w:name="_Toc151379408"/>
      <w:bookmarkStart w:id="3185" w:name="_Toc151445589"/>
      <w:bookmarkStart w:id="3186" w:name="_Toc160470671"/>
      <w:bookmarkStart w:id="3187" w:name="_Toc164873815"/>
      <w:bookmarkStart w:id="3188" w:name="_Toc180306453"/>
      <w:bookmarkStart w:id="3189" w:name="_Toc195374190"/>
      <w:bookmarkStart w:id="3190" w:name="_Toc211879035"/>
      <w:bookmarkStart w:id="3191" w:name="_Toc214890936"/>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525"/>
      <w:bookmarkEnd w:id="3182"/>
      <w:bookmarkEnd w:id="3183"/>
      <w:bookmarkEnd w:id="3184"/>
      <w:bookmarkEnd w:id="3185"/>
      <w:bookmarkEnd w:id="3186"/>
      <w:bookmarkEnd w:id="3187"/>
      <w:bookmarkEnd w:id="3188"/>
      <w:bookmarkEnd w:id="3189"/>
      <w:bookmarkEnd w:id="3190"/>
      <w:bookmarkEnd w:id="3191"/>
    </w:p>
    <w:p w14:paraId="2E84BB41" w14:textId="77777777" w:rsidR="008874EC" w:rsidRPr="008874EC" w:rsidRDefault="008874EC" w:rsidP="008874EC">
      <w:pPr>
        <w:pStyle w:val="Heading3"/>
      </w:pPr>
      <w:bookmarkStart w:id="3192" w:name="_Toc96843412"/>
      <w:bookmarkStart w:id="3193" w:name="_Toc96844387"/>
      <w:bookmarkStart w:id="3194" w:name="_Toc100739960"/>
      <w:bookmarkStart w:id="3195" w:name="_Toc129252533"/>
      <w:bookmarkStart w:id="3196" w:name="_Toc144024232"/>
      <w:bookmarkStart w:id="3197" w:name="_Toc148176945"/>
      <w:bookmarkStart w:id="3198" w:name="_Toc151379409"/>
      <w:bookmarkStart w:id="3199" w:name="_Toc151445590"/>
      <w:bookmarkStart w:id="3200" w:name="_Toc160470672"/>
      <w:bookmarkStart w:id="3201" w:name="_Toc164873816"/>
      <w:bookmarkStart w:id="3202" w:name="_Toc180306454"/>
      <w:bookmarkStart w:id="3203" w:name="_Toc195374191"/>
      <w:bookmarkStart w:id="3204" w:name="_Toc211879036"/>
      <w:bookmarkStart w:id="3205" w:name="_Toc214890937"/>
      <w:r w:rsidRPr="008874EC">
        <w:t>6.4.1</w:t>
      </w:r>
      <w:r w:rsidRPr="008874EC">
        <w:tab/>
        <w:t>Introduction</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206" w:name="_Toc96843413"/>
      <w:bookmarkStart w:id="3207" w:name="_Toc96844388"/>
      <w:bookmarkStart w:id="3208" w:name="_Toc100739961"/>
      <w:bookmarkStart w:id="3209"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3210" w:name="_Toc144024233"/>
      <w:bookmarkStart w:id="3211" w:name="_Toc148176946"/>
      <w:bookmarkStart w:id="3212" w:name="_Toc151379410"/>
      <w:bookmarkStart w:id="3213" w:name="_Toc151445591"/>
      <w:bookmarkStart w:id="3214" w:name="_Toc160470673"/>
      <w:bookmarkStart w:id="3215" w:name="_Toc164873817"/>
      <w:bookmarkStart w:id="3216" w:name="_Toc180306455"/>
      <w:bookmarkStart w:id="3217" w:name="_Toc195374192"/>
      <w:bookmarkStart w:id="3218" w:name="_Toc211879037"/>
      <w:bookmarkStart w:id="3219" w:name="_Toc214890938"/>
      <w:r w:rsidRPr="008874EC">
        <w:t>6.4.2</w:t>
      </w:r>
      <w:r w:rsidRPr="008874EC">
        <w:tab/>
        <w:t>Usage of HTTP</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3220" w:name="_Toc144024234"/>
      <w:bookmarkStart w:id="3221" w:name="_Toc148176947"/>
      <w:bookmarkStart w:id="3222" w:name="_Toc151379411"/>
      <w:bookmarkStart w:id="3223" w:name="_Toc151445592"/>
      <w:bookmarkStart w:id="3224" w:name="_Toc160470674"/>
      <w:bookmarkStart w:id="3225" w:name="_Toc164873818"/>
      <w:bookmarkStart w:id="3226" w:name="_Toc180306456"/>
      <w:bookmarkStart w:id="3227" w:name="_Toc195374193"/>
      <w:bookmarkStart w:id="3228" w:name="_Toc211879038"/>
      <w:bookmarkStart w:id="3229" w:name="_Toc214890939"/>
      <w:r w:rsidRPr="008874EC">
        <w:t>6.4.3</w:t>
      </w:r>
      <w:r w:rsidRPr="008874EC">
        <w:tab/>
        <w:t>Resources</w:t>
      </w:r>
      <w:bookmarkEnd w:id="2526"/>
      <w:bookmarkEnd w:id="2527"/>
      <w:bookmarkEnd w:id="2528"/>
      <w:bookmarkEnd w:id="2529"/>
      <w:bookmarkEnd w:id="2530"/>
      <w:bookmarkEnd w:id="3220"/>
      <w:bookmarkEnd w:id="3221"/>
      <w:bookmarkEnd w:id="3222"/>
      <w:bookmarkEnd w:id="3223"/>
      <w:bookmarkEnd w:id="3224"/>
      <w:bookmarkEnd w:id="3225"/>
      <w:bookmarkEnd w:id="3226"/>
      <w:bookmarkEnd w:id="3227"/>
      <w:bookmarkEnd w:id="3228"/>
      <w:bookmarkEnd w:id="3229"/>
    </w:p>
    <w:p w14:paraId="367CED3C" w14:textId="77777777" w:rsidR="008874EC" w:rsidRPr="008874EC" w:rsidRDefault="008874EC" w:rsidP="008874EC">
      <w:pPr>
        <w:pStyle w:val="Heading4"/>
      </w:pPr>
      <w:bookmarkStart w:id="3230" w:name="_Toc67903523"/>
      <w:bookmarkStart w:id="3231" w:name="_Toc96843415"/>
      <w:bookmarkStart w:id="3232" w:name="_Toc96844390"/>
      <w:bookmarkStart w:id="3233" w:name="_Toc100739963"/>
      <w:bookmarkStart w:id="3234" w:name="_Toc129252536"/>
      <w:bookmarkStart w:id="3235" w:name="_Toc144024235"/>
      <w:bookmarkStart w:id="3236" w:name="_Toc148176948"/>
      <w:bookmarkStart w:id="3237" w:name="_Toc151379412"/>
      <w:bookmarkStart w:id="3238" w:name="_Toc151445593"/>
      <w:bookmarkStart w:id="3239" w:name="_Toc160470675"/>
      <w:bookmarkStart w:id="3240" w:name="_Toc164873819"/>
      <w:bookmarkStart w:id="3241" w:name="_Toc180306457"/>
      <w:bookmarkStart w:id="3242" w:name="_Toc195374194"/>
      <w:bookmarkStart w:id="3243" w:name="_Toc211879039"/>
      <w:bookmarkStart w:id="3244" w:name="_Toc214890940"/>
      <w:r w:rsidRPr="008874EC">
        <w:t>6.4.3.1</w:t>
      </w:r>
      <w:r w:rsidRPr="008874EC">
        <w:tab/>
        <w:t>Overview</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3245" w:name="_MON_1753275437"/>
    <w:bookmarkEnd w:id="3245"/>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825504435"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246" w:name="_Toc67903524"/>
      <w:bookmarkStart w:id="3247" w:name="_Toc96843416"/>
      <w:bookmarkStart w:id="3248" w:name="_Toc96844391"/>
      <w:bookmarkStart w:id="3249" w:name="_Toc100739964"/>
      <w:bookmarkStart w:id="3250" w:name="_Toc129252537"/>
      <w:bookmarkStart w:id="3251" w:name="_Toc144024236"/>
      <w:bookmarkStart w:id="3252" w:name="_Toc148176949"/>
      <w:bookmarkStart w:id="3253" w:name="_Toc151379413"/>
      <w:bookmarkStart w:id="3254" w:name="_Toc151445594"/>
      <w:bookmarkStart w:id="3255" w:name="_Toc160470676"/>
      <w:bookmarkStart w:id="3256" w:name="_Toc164873820"/>
      <w:bookmarkStart w:id="3257" w:name="_Toc180306458"/>
      <w:bookmarkStart w:id="3258" w:name="_Toc195374195"/>
      <w:bookmarkStart w:id="3259" w:name="_Toc211879040"/>
      <w:bookmarkStart w:id="3260" w:name="_Toc214890941"/>
      <w:r w:rsidRPr="008874EC">
        <w:t>6.4.3.2</w:t>
      </w:r>
      <w:r w:rsidRPr="008874EC">
        <w:tab/>
        <w:t xml:space="preserve">Resource: </w:t>
      </w:r>
      <w:bookmarkEnd w:id="3246"/>
      <w:bookmarkEnd w:id="3247"/>
      <w:bookmarkEnd w:id="3248"/>
      <w:bookmarkEnd w:id="3249"/>
      <w:bookmarkEnd w:id="3250"/>
      <w:r w:rsidRPr="008874EC">
        <w:t>Transmission Quality Measurement Subscriptions</w:t>
      </w:r>
      <w:bookmarkEnd w:id="3251"/>
      <w:bookmarkEnd w:id="3252"/>
      <w:bookmarkEnd w:id="3253"/>
      <w:bookmarkEnd w:id="3254"/>
      <w:bookmarkEnd w:id="3255"/>
      <w:bookmarkEnd w:id="3256"/>
      <w:bookmarkEnd w:id="3257"/>
      <w:bookmarkEnd w:id="3258"/>
      <w:bookmarkEnd w:id="3259"/>
      <w:bookmarkEnd w:id="3260"/>
    </w:p>
    <w:p w14:paraId="550D2279" w14:textId="77777777" w:rsidR="008874EC" w:rsidRPr="008874EC" w:rsidRDefault="008874EC" w:rsidP="008874EC">
      <w:pPr>
        <w:pStyle w:val="Heading5"/>
      </w:pPr>
      <w:bookmarkStart w:id="3261" w:name="_Toc67903525"/>
      <w:bookmarkStart w:id="3262" w:name="_Toc96843417"/>
      <w:bookmarkStart w:id="3263" w:name="_Toc96844392"/>
      <w:bookmarkStart w:id="3264" w:name="_Toc100739965"/>
      <w:bookmarkStart w:id="3265" w:name="_Toc129252538"/>
      <w:bookmarkStart w:id="3266" w:name="_Toc144024237"/>
      <w:bookmarkStart w:id="3267" w:name="_Toc148176950"/>
      <w:bookmarkStart w:id="3268" w:name="_Toc151379414"/>
      <w:bookmarkStart w:id="3269" w:name="_Toc151445595"/>
      <w:bookmarkStart w:id="3270" w:name="_Toc160470677"/>
      <w:bookmarkStart w:id="3271" w:name="_Toc164873821"/>
      <w:bookmarkStart w:id="3272" w:name="_Toc180306459"/>
      <w:bookmarkStart w:id="3273" w:name="_Toc195374196"/>
      <w:bookmarkStart w:id="3274" w:name="_Toc211879041"/>
      <w:bookmarkStart w:id="3275" w:name="_Toc214890942"/>
      <w:r w:rsidRPr="008874EC">
        <w:t>6.4.3.2.1</w:t>
      </w:r>
      <w:r w:rsidRPr="008874EC">
        <w:tab/>
        <w:t>Description</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276" w:name="_Toc67903526"/>
      <w:bookmarkStart w:id="3277" w:name="_Toc96843418"/>
      <w:bookmarkStart w:id="3278" w:name="_Toc96844393"/>
      <w:bookmarkStart w:id="3279" w:name="_Toc100739966"/>
      <w:bookmarkStart w:id="3280" w:name="_Toc129252539"/>
      <w:bookmarkStart w:id="3281" w:name="_Toc144024238"/>
      <w:bookmarkStart w:id="3282" w:name="_Toc148176951"/>
      <w:bookmarkStart w:id="3283" w:name="_Toc151379415"/>
      <w:bookmarkStart w:id="3284" w:name="_Toc151445596"/>
      <w:bookmarkStart w:id="3285" w:name="_Toc160470678"/>
      <w:bookmarkStart w:id="3286" w:name="_Toc164873822"/>
      <w:bookmarkStart w:id="3287" w:name="_Toc180306460"/>
      <w:bookmarkStart w:id="3288" w:name="_Toc195374197"/>
      <w:bookmarkStart w:id="3289" w:name="_Toc211879042"/>
      <w:bookmarkStart w:id="3290" w:name="_Toc214890943"/>
      <w:r w:rsidRPr="008874EC">
        <w:t>6.4.3.2.2</w:t>
      </w:r>
      <w:r w:rsidRPr="008874EC">
        <w:tab/>
        <w:t>Resource Definition</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3291" w:name="_Hlk131952354"/>
      <w:r w:rsidRPr="008874EC">
        <w:rPr>
          <w:b/>
          <w:noProof/>
          <w:lang w:val="en-US"/>
        </w:rPr>
        <w:t>&lt;apiVersion&gt;</w:t>
      </w:r>
      <w:bookmarkEnd w:id="3291"/>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292" w:name="_Toc67903527"/>
      <w:bookmarkStart w:id="3293" w:name="_Toc96843419"/>
      <w:bookmarkStart w:id="3294" w:name="_Toc96844394"/>
      <w:bookmarkStart w:id="3295" w:name="_Toc100739967"/>
      <w:bookmarkStart w:id="3296" w:name="_Toc129252540"/>
      <w:bookmarkStart w:id="3297" w:name="_Toc144024239"/>
      <w:bookmarkStart w:id="3298" w:name="_Toc148176952"/>
      <w:bookmarkStart w:id="3299" w:name="_Toc151379416"/>
      <w:bookmarkStart w:id="3300" w:name="_Toc151445597"/>
      <w:bookmarkStart w:id="3301" w:name="_Toc160470679"/>
      <w:bookmarkStart w:id="3302" w:name="_Toc164873823"/>
      <w:bookmarkStart w:id="3303" w:name="_Toc180306461"/>
      <w:bookmarkStart w:id="3304" w:name="_Toc195374198"/>
      <w:bookmarkStart w:id="3305" w:name="_Toc211879043"/>
      <w:bookmarkStart w:id="3306" w:name="_Toc214890944"/>
      <w:r w:rsidRPr="008874EC">
        <w:t>6.4.3.2.3</w:t>
      </w:r>
      <w:r w:rsidRPr="008874EC">
        <w:tab/>
        <w:t>Resource Standard Methods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286E8D0C" w14:textId="77777777" w:rsidR="008874EC" w:rsidRPr="00096EC6" w:rsidRDefault="008874EC" w:rsidP="0052668D">
      <w:pPr>
        <w:pStyle w:val="H6"/>
        <w:rPr>
          <w:rFonts w:eastAsia="SimSun"/>
        </w:rPr>
      </w:pPr>
      <w:bookmarkStart w:id="3307" w:name="_Toc96843421"/>
      <w:bookmarkStart w:id="3308" w:name="_Toc96844396"/>
      <w:bookmarkStart w:id="3309" w:name="_Toc100739969"/>
      <w:bookmarkStart w:id="3310" w:name="_Toc129252542"/>
      <w:bookmarkStart w:id="3311" w:name="_Toc144024240"/>
      <w:bookmarkStart w:id="3312" w:name="_Toc148176953"/>
      <w:bookmarkStart w:id="3313" w:name="_Toc151379417"/>
      <w:bookmarkStart w:id="3314" w:name="_Toc151445598"/>
      <w:bookmarkStart w:id="3315" w:name="_Toc160470680"/>
      <w:bookmarkStart w:id="3316" w:name="_Toc164873824"/>
      <w:bookmarkStart w:id="3317" w:name="_Toc180306462"/>
      <w:r w:rsidRPr="00096EC6">
        <w:rPr>
          <w:rFonts w:eastAsia="SimSun"/>
        </w:rPr>
        <w:t>6.4.3.2.3.1</w:t>
      </w:r>
      <w:r w:rsidRPr="00096EC6">
        <w:rPr>
          <w:rFonts w:eastAsia="SimSun"/>
        </w:rPr>
        <w:tab/>
        <w:t>POST</w:t>
      </w:r>
      <w:bookmarkEnd w:id="3307"/>
      <w:bookmarkEnd w:id="3308"/>
      <w:bookmarkEnd w:id="3309"/>
      <w:bookmarkEnd w:id="3310"/>
      <w:bookmarkEnd w:id="3311"/>
      <w:bookmarkEnd w:id="3312"/>
      <w:bookmarkEnd w:id="3313"/>
      <w:bookmarkEnd w:id="3314"/>
      <w:bookmarkEnd w:id="3315"/>
      <w:bookmarkEnd w:id="3316"/>
      <w:bookmarkEnd w:id="3317"/>
    </w:p>
    <w:p w14:paraId="3425C041" w14:textId="3CA60648" w:rsidR="008874EC" w:rsidRPr="008874EC" w:rsidRDefault="008874EC" w:rsidP="008874EC">
      <w:pPr>
        <w:rPr>
          <w:noProof/>
          <w:lang w:eastAsia="zh-CN"/>
        </w:rPr>
      </w:pPr>
      <w:bookmarkStart w:id="3318"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319" w:name="_Toc96843422"/>
      <w:bookmarkStart w:id="3320" w:name="_Toc96844397"/>
      <w:bookmarkStart w:id="3321" w:name="_Toc100739970"/>
      <w:bookmarkStart w:id="3322" w:name="_Toc129252543"/>
      <w:bookmarkStart w:id="3323" w:name="_Toc144024241"/>
      <w:bookmarkStart w:id="3324" w:name="_Toc148176954"/>
      <w:bookmarkStart w:id="3325" w:name="_Toc151379418"/>
      <w:bookmarkStart w:id="3326" w:name="_Toc151445599"/>
      <w:bookmarkStart w:id="3327" w:name="_Toc160470681"/>
      <w:bookmarkStart w:id="3328" w:name="_Toc164873825"/>
      <w:bookmarkStart w:id="3329" w:name="_Toc180306463"/>
      <w:bookmarkStart w:id="3330" w:name="_Toc195374199"/>
      <w:bookmarkStart w:id="3331" w:name="_Toc211879044"/>
      <w:bookmarkStart w:id="3332" w:name="_Toc214890945"/>
      <w:r w:rsidRPr="008874EC">
        <w:t>6.4.3.2.4</w:t>
      </w:r>
      <w:r w:rsidRPr="008874EC">
        <w:tab/>
        <w:t>Resource Custom Operations</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333" w:name="_Toc67903529"/>
      <w:bookmarkStart w:id="3334" w:name="_Toc96843423"/>
      <w:bookmarkStart w:id="3335" w:name="_Toc96844398"/>
      <w:bookmarkStart w:id="3336" w:name="_Toc100739971"/>
      <w:bookmarkStart w:id="3337" w:name="_Toc129252544"/>
      <w:bookmarkStart w:id="3338" w:name="_Toc144024242"/>
      <w:bookmarkStart w:id="3339" w:name="_Toc148176955"/>
      <w:bookmarkStart w:id="3340" w:name="_Toc151379419"/>
      <w:bookmarkStart w:id="3341" w:name="_Toc151445600"/>
      <w:bookmarkStart w:id="3342" w:name="_Toc160470682"/>
      <w:bookmarkStart w:id="3343" w:name="_Toc164873826"/>
      <w:bookmarkStart w:id="3344" w:name="_Toc180306464"/>
      <w:bookmarkStart w:id="3345" w:name="_Toc195374200"/>
      <w:bookmarkStart w:id="3346" w:name="_Toc211879045"/>
      <w:bookmarkStart w:id="3347" w:name="_Toc214890946"/>
      <w:r w:rsidRPr="008874EC">
        <w:t>6.4.3.3</w:t>
      </w:r>
      <w:r w:rsidRPr="008874EC">
        <w:tab/>
        <w:t xml:space="preserve">Resource: </w:t>
      </w:r>
      <w:bookmarkEnd w:id="3333"/>
      <w:bookmarkEnd w:id="3334"/>
      <w:bookmarkEnd w:id="3335"/>
      <w:bookmarkEnd w:id="3336"/>
      <w:bookmarkEnd w:id="3337"/>
      <w:r w:rsidRPr="008874EC">
        <w:t>Individual Transmission Quality Measurement Subscription</w:t>
      </w:r>
      <w:bookmarkEnd w:id="3338"/>
      <w:bookmarkEnd w:id="3339"/>
      <w:bookmarkEnd w:id="3340"/>
      <w:bookmarkEnd w:id="3341"/>
      <w:bookmarkEnd w:id="3342"/>
      <w:bookmarkEnd w:id="3343"/>
      <w:bookmarkEnd w:id="3344"/>
      <w:bookmarkEnd w:id="3345"/>
      <w:bookmarkEnd w:id="3346"/>
      <w:bookmarkEnd w:id="3347"/>
    </w:p>
    <w:p w14:paraId="059A9DF2" w14:textId="77777777" w:rsidR="008874EC" w:rsidRPr="008874EC" w:rsidRDefault="008874EC" w:rsidP="008874EC">
      <w:pPr>
        <w:pStyle w:val="Heading5"/>
      </w:pPr>
      <w:bookmarkStart w:id="3348" w:name="_Toc96843424"/>
      <w:bookmarkStart w:id="3349" w:name="_Toc96844399"/>
      <w:bookmarkStart w:id="3350" w:name="_Toc100739972"/>
      <w:bookmarkStart w:id="3351" w:name="_Toc129252545"/>
      <w:bookmarkStart w:id="3352" w:name="_Toc144024243"/>
      <w:bookmarkStart w:id="3353" w:name="_Toc148176956"/>
      <w:bookmarkStart w:id="3354" w:name="_Toc151379420"/>
      <w:bookmarkStart w:id="3355" w:name="_Toc151445601"/>
      <w:bookmarkStart w:id="3356" w:name="_Toc160470683"/>
      <w:bookmarkStart w:id="3357" w:name="_Toc164873827"/>
      <w:bookmarkStart w:id="3358" w:name="_Toc180306465"/>
      <w:bookmarkStart w:id="3359" w:name="_Toc195374201"/>
      <w:bookmarkStart w:id="3360" w:name="_Toc211879046"/>
      <w:bookmarkStart w:id="3361" w:name="_Toc214890947"/>
      <w:r w:rsidRPr="008874EC">
        <w:t>6.4.3.3.1</w:t>
      </w:r>
      <w:r w:rsidRPr="008874EC">
        <w:tab/>
        <w:t>Description</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362" w:name="_Toc96843425"/>
      <w:bookmarkStart w:id="3363" w:name="_Toc96844400"/>
      <w:bookmarkStart w:id="3364" w:name="_Toc100739973"/>
      <w:bookmarkStart w:id="3365" w:name="_Toc129252546"/>
      <w:bookmarkStart w:id="3366" w:name="_Toc144024244"/>
      <w:bookmarkStart w:id="3367" w:name="_Toc148176957"/>
      <w:bookmarkStart w:id="3368" w:name="_Toc151379421"/>
      <w:bookmarkStart w:id="3369" w:name="_Toc151445602"/>
      <w:bookmarkStart w:id="3370" w:name="_Toc160470684"/>
      <w:bookmarkStart w:id="3371" w:name="_Toc164873828"/>
      <w:bookmarkStart w:id="3372" w:name="_Toc180306466"/>
      <w:bookmarkStart w:id="3373" w:name="_Toc195374202"/>
      <w:bookmarkStart w:id="3374" w:name="_Toc211879047"/>
      <w:bookmarkStart w:id="3375" w:name="_Toc214890948"/>
      <w:r w:rsidRPr="008874EC">
        <w:t>6.4.3.3.2</w:t>
      </w:r>
      <w:r w:rsidRPr="008874EC">
        <w:tab/>
        <w:t>Resource Definition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376" w:name="_Toc96843426"/>
      <w:bookmarkStart w:id="3377" w:name="_Toc96844401"/>
      <w:bookmarkStart w:id="3378" w:name="_Toc100739974"/>
      <w:bookmarkStart w:id="3379" w:name="_Toc129252547"/>
      <w:bookmarkStart w:id="3380" w:name="_Toc144024245"/>
      <w:bookmarkStart w:id="3381" w:name="_Toc148176958"/>
      <w:bookmarkStart w:id="3382" w:name="_Toc151379422"/>
      <w:bookmarkStart w:id="3383" w:name="_Toc151445603"/>
      <w:bookmarkStart w:id="3384" w:name="_Toc160470685"/>
      <w:bookmarkStart w:id="3385" w:name="_Toc164873829"/>
      <w:bookmarkStart w:id="3386" w:name="_Toc180306467"/>
      <w:bookmarkStart w:id="3387" w:name="_Toc195374203"/>
      <w:bookmarkStart w:id="3388" w:name="_Toc211879048"/>
      <w:bookmarkStart w:id="3389" w:name="_Toc214890949"/>
      <w:r w:rsidRPr="008874EC">
        <w:t>6.4.3.3.3</w:t>
      </w:r>
      <w:r w:rsidRPr="008874EC">
        <w:tab/>
        <w:t>Resource Standard Methods</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381DE45" w14:textId="77777777" w:rsidR="008874EC" w:rsidRPr="008874EC" w:rsidRDefault="008874EC" w:rsidP="0052668D">
      <w:pPr>
        <w:pStyle w:val="H6"/>
      </w:pPr>
      <w:bookmarkStart w:id="3390" w:name="_Toc96843427"/>
      <w:bookmarkStart w:id="3391" w:name="_Toc96844402"/>
      <w:bookmarkStart w:id="3392" w:name="_Toc100739975"/>
      <w:bookmarkStart w:id="3393" w:name="_Toc129252548"/>
      <w:bookmarkStart w:id="3394" w:name="_Toc144024246"/>
      <w:bookmarkStart w:id="3395" w:name="_Toc148176959"/>
      <w:bookmarkStart w:id="3396" w:name="_Toc151379423"/>
      <w:bookmarkStart w:id="3397" w:name="_Toc151445604"/>
      <w:bookmarkStart w:id="3398" w:name="_Toc160470686"/>
      <w:bookmarkStart w:id="3399" w:name="_Toc164873830"/>
      <w:bookmarkStart w:id="3400" w:name="_Toc180306468"/>
      <w:r w:rsidRPr="008874EC">
        <w:t>6.4.3.3.3.1</w:t>
      </w:r>
      <w:r w:rsidRPr="008874EC">
        <w:tab/>
        <w:t>GET</w:t>
      </w:r>
      <w:bookmarkEnd w:id="3390"/>
      <w:bookmarkEnd w:id="3391"/>
      <w:bookmarkEnd w:id="3392"/>
      <w:bookmarkEnd w:id="3393"/>
      <w:bookmarkEnd w:id="3394"/>
      <w:bookmarkEnd w:id="3395"/>
      <w:bookmarkEnd w:id="3396"/>
      <w:bookmarkEnd w:id="3397"/>
      <w:bookmarkEnd w:id="3398"/>
      <w:bookmarkEnd w:id="3399"/>
      <w:bookmarkEnd w:id="3400"/>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401" w:name="_Toc96843428"/>
      <w:bookmarkStart w:id="3402" w:name="_Toc96844403"/>
      <w:bookmarkStart w:id="3403" w:name="_Toc100739976"/>
      <w:bookmarkStart w:id="3404" w:name="_Toc129252549"/>
      <w:bookmarkStart w:id="3405" w:name="_Toc144024247"/>
      <w:bookmarkStart w:id="3406" w:name="_Toc148176960"/>
      <w:bookmarkStart w:id="3407" w:name="_Toc151379424"/>
      <w:bookmarkStart w:id="3408" w:name="_Toc151445605"/>
      <w:bookmarkStart w:id="3409" w:name="_Toc160470687"/>
      <w:bookmarkStart w:id="3410" w:name="_Toc164873831"/>
      <w:bookmarkStart w:id="3411" w:name="_Toc180306469"/>
      <w:r w:rsidRPr="008874EC">
        <w:t>6.4.3.3.3.2</w:t>
      </w:r>
      <w:r w:rsidRPr="008874EC">
        <w:tab/>
        <w:t>PUT</w:t>
      </w:r>
      <w:bookmarkEnd w:id="3401"/>
      <w:bookmarkEnd w:id="3402"/>
      <w:bookmarkEnd w:id="3403"/>
      <w:bookmarkEnd w:id="3404"/>
      <w:bookmarkEnd w:id="3405"/>
      <w:bookmarkEnd w:id="3406"/>
      <w:bookmarkEnd w:id="3407"/>
      <w:bookmarkEnd w:id="3408"/>
      <w:bookmarkEnd w:id="3409"/>
      <w:bookmarkEnd w:id="3410"/>
      <w:bookmarkEnd w:id="3411"/>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412" w:name="_Toc144024248"/>
      <w:bookmarkStart w:id="3413" w:name="_Toc148176961"/>
      <w:bookmarkStart w:id="3414" w:name="_Toc151379425"/>
      <w:bookmarkStart w:id="3415" w:name="_Toc151445606"/>
      <w:bookmarkStart w:id="3416" w:name="_Toc160470688"/>
      <w:bookmarkStart w:id="3417" w:name="_Toc164873832"/>
      <w:bookmarkStart w:id="3418" w:name="_Toc180306470"/>
      <w:bookmarkStart w:id="3419" w:name="_Toc96843429"/>
      <w:bookmarkStart w:id="3420" w:name="_Toc96844404"/>
      <w:bookmarkStart w:id="3421" w:name="_Toc100739977"/>
      <w:bookmarkStart w:id="3422" w:name="_Toc129252550"/>
      <w:r w:rsidRPr="008874EC">
        <w:t>6.4.3.3.3.</w:t>
      </w:r>
      <w:r w:rsidR="0097139A">
        <w:t>3</w:t>
      </w:r>
      <w:r w:rsidRPr="008874EC">
        <w:tab/>
        <w:t>PATCH</w:t>
      </w:r>
      <w:bookmarkEnd w:id="3412"/>
      <w:bookmarkEnd w:id="3413"/>
      <w:bookmarkEnd w:id="3414"/>
      <w:bookmarkEnd w:id="3415"/>
      <w:bookmarkEnd w:id="3416"/>
      <w:bookmarkEnd w:id="3417"/>
      <w:bookmarkEnd w:id="3418"/>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423" w:name="_Toc144024249"/>
      <w:bookmarkStart w:id="3424" w:name="_Toc148176962"/>
      <w:bookmarkStart w:id="3425" w:name="_Toc151379426"/>
      <w:bookmarkStart w:id="3426" w:name="_Toc151445607"/>
      <w:bookmarkStart w:id="3427" w:name="_Toc160470689"/>
      <w:bookmarkStart w:id="3428" w:name="_Toc164873833"/>
      <w:bookmarkStart w:id="3429" w:name="_Toc180306471"/>
      <w:r w:rsidRPr="008874EC">
        <w:t>6.4.3.3.3.4</w:t>
      </w:r>
      <w:r w:rsidRPr="008874EC">
        <w:tab/>
        <w:t>DELETE</w:t>
      </w:r>
      <w:bookmarkEnd w:id="3419"/>
      <w:bookmarkEnd w:id="3420"/>
      <w:bookmarkEnd w:id="3421"/>
      <w:bookmarkEnd w:id="3422"/>
      <w:bookmarkEnd w:id="3423"/>
      <w:bookmarkEnd w:id="3424"/>
      <w:bookmarkEnd w:id="3425"/>
      <w:bookmarkEnd w:id="3426"/>
      <w:bookmarkEnd w:id="3427"/>
      <w:bookmarkEnd w:id="3428"/>
      <w:bookmarkEnd w:id="3429"/>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430" w:name="_Toc96843430"/>
      <w:bookmarkStart w:id="3431" w:name="_Toc96844405"/>
      <w:bookmarkStart w:id="3432" w:name="_Toc100739978"/>
      <w:bookmarkStart w:id="3433" w:name="_Toc129252551"/>
      <w:bookmarkStart w:id="3434" w:name="_Toc144024250"/>
      <w:bookmarkStart w:id="3435" w:name="_Toc148176963"/>
      <w:bookmarkStart w:id="3436" w:name="_Toc151379427"/>
      <w:bookmarkStart w:id="3437" w:name="_Toc151445608"/>
      <w:bookmarkStart w:id="3438" w:name="_Toc160470690"/>
      <w:bookmarkStart w:id="3439" w:name="_Toc164873834"/>
      <w:bookmarkStart w:id="3440" w:name="_Toc180306472"/>
      <w:bookmarkStart w:id="3441" w:name="_Toc195374204"/>
      <w:bookmarkStart w:id="3442" w:name="_Toc211879049"/>
      <w:bookmarkStart w:id="3443" w:name="_Toc214890950"/>
      <w:r w:rsidRPr="008874EC">
        <w:t>6.4.3.3.4</w:t>
      </w:r>
      <w:r w:rsidRPr="008874EC">
        <w:tab/>
        <w:t>Resource Custom Operations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444" w:name="_Toc144024251"/>
      <w:bookmarkStart w:id="3445" w:name="_Toc148176964"/>
      <w:bookmarkStart w:id="3446" w:name="_Toc151379428"/>
      <w:bookmarkStart w:id="3447" w:name="_Toc151445609"/>
      <w:bookmarkStart w:id="3448" w:name="_Toc160470691"/>
      <w:bookmarkStart w:id="3449" w:name="_Toc164873835"/>
      <w:bookmarkStart w:id="3450" w:name="_Toc180306473"/>
      <w:bookmarkStart w:id="3451" w:name="_Toc195374205"/>
      <w:bookmarkStart w:id="3452" w:name="_Toc211879050"/>
      <w:bookmarkStart w:id="3453" w:name="_Toc93679383"/>
      <w:bookmarkStart w:id="3454" w:name="_Toc96843431"/>
      <w:bookmarkStart w:id="3455" w:name="_Toc96844406"/>
      <w:bookmarkStart w:id="3456" w:name="_Toc100739979"/>
      <w:bookmarkStart w:id="3457" w:name="_Toc129252552"/>
      <w:bookmarkStart w:id="3458" w:name="_Toc214890951"/>
      <w:r w:rsidRPr="00810ECB">
        <w:t>6.4.3.4</w:t>
      </w:r>
      <w:r w:rsidRPr="00810ECB">
        <w:tab/>
        <w:t>Resource: Historical Transmission Quality Measurement Reports</w:t>
      </w:r>
      <w:bookmarkEnd w:id="3444"/>
      <w:bookmarkEnd w:id="3445"/>
      <w:bookmarkEnd w:id="3446"/>
      <w:bookmarkEnd w:id="3447"/>
      <w:bookmarkEnd w:id="3448"/>
      <w:bookmarkEnd w:id="3449"/>
      <w:bookmarkEnd w:id="3450"/>
      <w:bookmarkEnd w:id="3451"/>
      <w:bookmarkEnd w:id="3452"/>
      <w:bookmarkEnd w:id="3458"/>
    </w:p>
    <w:p w14:paraId="0C3C47F7" w14:textId="77777777" w:rsidR="00810ECB" w:rsidRPr="00810ECB" w:rsidRDefault="00810ECB" w:rsidP="00810ECB">
      <w:pPr>
        <w:pStyle w:val="Heading5"/>
      </w:pPr>
      <w:bookmarkStart w:id="3459" w:name="_Toc144024252"/>
      <w:bookmarkStart w:id="3460" w:name="_Toc148176965"/>
      <w:bookmarkStart w:id="3461" w:name="_Toc151379429"/>
      <w:bookmarkStart w:id="3462" w:name="_Toc151445610"/>
      <w:bookmarkStart w:id="3463" w:name="_Toc160470692"/>
      <w:bookmarkStart w:id="3464" w:name="_Toc164873836"/>
      <w:bookmarkStart w:id="3465" w:name="_Toc180306474"/>
      <w:bookmarkStart w:id="3466" w:name="_Toc195374206"/>
      <w:bookmarkStart w:id="3467" w:name="_Toc211879051"/>
      <w:bookmarkStart w:id="3468" w:name="_Toc214890952"/>
      <w:r w:rsidRPr="00810ECB">
        <w:t>6.4.3.4.1</w:t>
      </w:r>
      <w:r w:rsidRPr="00810ECB">
        <w:tab/>
        <w:t>Description</w:t>
      </w:r>
      <w:bookmarkEnd w:id="3459"/>
      <w:bookmarkEnd w:id="3460"/>
      <w:bookmarkEnd w:id="3461"/>
      <w:bookmarkEnd w:id="3462"/>
      <w:bookmarkEnd w:id="3463"/>
      <w:bookmarkEnd w:id="3464"/>
      <w:bookmarkEnd w:id="3465"/>
      <w:bookmarkEnd w:id="3466"/>
      <w:bookmarkEnd w:id="3467"/>
      <w:bookmarkEnd w:id="3468"/>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469" w:name="_Toc144024253"/>
      <w:bookmarkStart w:id="3470" w:name="_Toc148176966"/>
      <w:bookmarkStart w:id="3471" w:name="_Toc151379430"/>
      <w:bookmarkStart w:id="3472" w:name="_Toc151445611"/>
      <w:bookmarkStart w:id="3473" w:name="_Toc160470693"/>
      <w:bookmarkStart w:id="3474" w:name="_Toc164873837"/>
      <w:bookmarkStart w:id="3475" w:name="_Toc180306475"/>
      <w:bookmarkStart w:id="3476" w:name="_Toc195374207"/>
      <w:bookmarkStart w:id="3477" w:name="_Toc211879052"/>
      <w:bookmarkStart w:id="3478" w:name="_Toc214890953"/>
      <w:r w:rsidRPr="00810ECB">
        <w:t>6.4.3.4.2</w:t>
      </w:r>
      <w:r w:rsidRPr="00810ECB">
        <w:tab/>
        <w:t>Resource Definition</w:t>
      </w:r>
      <w:bookmarkEnd w:id="3469"/>
      <w:bookmarkEnd w:id="3470"/>
      <w:bookmarkEnd w:id="3471"/>
      <w:bookmarkEnd w:id="3472"/>
      <w:bookmarkEnd w:id="3473"/>
      <w:bookmarkEnd w:id="3474"/>
      <w:bookmarkEnd w:id="3475"/>
      <w:bookmarkEnd w:id="3476"/>
      <w:bookmarkEnd w:id="3477"/>
      <w:bookmarkEnd w:id="3478"/>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479" w:name="_Toc144024254"/>
      <w:bookmarkStart w:id="3480" w:name="_Toc148176967"/>
      <w:bookmarkStart w:id="3481" w:name="_Toc151379431"/>
      <w:bookmarkStart w:id="3482" w:name="_Toc151445612"/>
      <w:bookmarkStart w:id="3483" w:name="_Toc160470694"/>
      <w:bookmarkStart w:id="3484" w:name="_Toc164873838"/>
      <w:bookmarkStart w:id="3485" w:name="_Toc180306476"/>
      <w:bookmarkStart w:id="3486" w:name="_Toc195374208"/>
      <w:bookmarkStart w:id="3487" w:name="_Toc211879053"/>
      <w:bookmarkStart w:id="3488" w:name="_Toc214890954"/>
      <w:r w:rsidRPr="00810ECB">
        <w:t>6.4.3.4.3</w:t>
      </w:r>
      <w:r w:rsidRPr="00810ECB">
        <w:tab/>
        <w:t>Resource Standard Methods</w:t>
      </w:r>
      <w:bookmarkEnd w:id="3479"/>
      <w:bookmarkEnd w:id="3480"/>
      <w:bookmarkEnd w:id="3481"/>
      <w:bookmarkEnd w:id="3482"/>
      <w:bookmarkEnd w:id="3483"/>
      <w:bookmarkEnd w:id="3484"/>
      <w:bookmarkEnd w:id="3485"/>
      <w:bookmarkEnd w:id="3486"/>
      <w:bookmarkEnd w:id="3487"/>
      <w:bookmarkEnd w:id="3488"/>
    </w:p>
    <w:p w14:paraId="35D1F942" w14:textId="77777777" w:rsidR="00810ECB" w:rsidRPr="00810ECB" w:rsidRDefault="00810ECB" w:rsidP="0052668D">
      <w:pPr>
        <w:pStyle w:val="H6"/>
      </w:pPr>
      <w:bookmarkStart w:id="3489" w:name="_Toc144024255"/>
      <w:bookmarkStart w:id="3490" w:name="_Toc148176968"/>
      <w:bookmarkStart w:id="3491" w:name="_Toc151379432"/>
      <w:bookmarkStart w:id="3492" w:name="_Toc151445613"/>
      <w:bookmarkStart w:id="3493" w:name="_Toc160470695"/>
      <w:bookmarkStart w:id="3494" w:name="_Toc164873839"/>
      <w:bookmarkStart w:id="3495" w:name="_Toc180306477"/>
      <w:r w:rsidRPr="00810ECB">
        <w:t>6.4.3.4.3.1</w:t>
      </w:r>
      <w:r w:rsidRPr="00810ECB">
        <w:tab/>
        <w:t>GET</w:t>
      </w:r>
      <w:bookmarkEnd w:id="3489"/>
      <w:bookmarkEnd w:id="3490"/>
      <w:bookmarkEnd w:id="3491"/>
      <w:bookmarkEnd w:id="3492"/>
      <w:bookmarkEnd w:id="3493"/>
      <w:bookmarkEnd w:id="3494"/>
      <w:bookmarkEnd w:id="3495"/>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496" w:name="_Toc144024256"/>
      <w:bookmarkStart w:id="3497" w:name="_Toc148176969"/>
      <w:bookmarkStart w:id="3498" w:name="_Toc151379433"/>
      <w:bookmarkStart w:id="3499" w:name="_Toc151445614"/>
      <w:bookmarkStart w:id="3500" w:name="_Toc160470696"/>
      <w:bookmarkStart w:id="3501" w:name="_Toc164873840"/>
      <w:bookmarkStart w:id="3502" w:name="_Toc180306478"/>
      <w:bookmarkStart w:id="3503" w:name="_Toc195374209"/>
      <w:bookmarkStart w:id="3504" w:name="_Toc211879054"/>
      <w:bookmarkStart w:id="3505" w:name="_Toc214890955"/>
      <w:r w:rsidRPr="00810ECB">
        <w:t>6.4.3.4.4</w:t>
      </w:r>
      <w:r w:rsidRPr="00810ECB">
        <w:tab/>
        <w:t>Resource Custom Operations</w:t>
      </w:r>
      <w:bookmarkEnd w:id="3496"/>
      <w:bookmarkEnd w:id="3497"/>
      <w:bookmarkEnd w:id="3498"/>
      <w:bookmarkEnd w:id="3499"/>
      <w:bookmarkEnd w:id="3500"/>
      <w:bookmarkEnd w:id="3501"/>
      <w:bookmarkEnd w:id="3502"/>
      <w:bookmarkEnd w:id="3503"/>
      <w:bookmarkEnd w:id="3504"/>
      <w:bookmarkEnd w:id="3505"/>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506" w:name="_Toc144024257"/>
      <w:bookmarkStart w:id="3507" w:name="_Toc148176970"/>
      <w:bookmarkStart w:id="3508" w:name="_Toc151379434"/>
      <w:bookmarkStart w:id="3509" w:name="_Toc151445615"/>
      <w:bookmarkStart w:id="3510" w:name="_Toc160470697"/>
      <w:bookmarkStart w:id="3511" w:name="_Toc164873841"/>
      <w:bookmarkStart w:id="3512" w:name="_Toc180306479"/>
      <w:bookmarkStart w:id="3513" w:name="_Toc195374210"/>
      <w:bookmarkStart w:id="3514" w:name="_Toc211879055"/>
      <w:bookmarkStart w:id="3515" w:name="_Toc214890956"/>
      <w:r w:rsidRPr="008874EC">
        <w:t>6.4.4</w:t>
      </w:r>
      <w:r w:rsidRPr="008874EC">
        <w:tab/>
      </w:r>
      <w:bookmarkEnd w:id="3453"/>
      <w:r w:rsidRPr="008874EC">
        <w:t>Custom Operations without associated resources</w:t>
      </w:r>
      <w:bookmarkEnd w:id="3454"/>
      <w:bookmarkEnd w:id="3455"/>
      <w:bookmarkEnd w:id="3456"/>
      <w:bookmarkEnd w:id="3457"/>
      <w:bookmarkEnd w:id="3506"/>
      <w:bookmarkEnd w:id="3507"/>
      <w:bookmarkEnd w:id="3508"/>
      <w:bookmarkEnd w:id="3509"/>
      <w:bookmarkEnd w:id="3510"/>
      <w:bookmarkEnd w:id="3511"/>
      <w:bookmarkEnd w:id="3512"/>
      <w:bookmarkEnd w:id="3513"/>
      <w:bookmarkEnd w:id="3514"/>
      <w:bookmarkEnd w:id="3515"/>
    </w:p>
    <w:p w14:paraId="14D6798C" w14:textId="77777777" w:rsidR="008874EC" w:rsidRPr="008874EC" w:rsidRDefault="008874EC" w:rsidP="008874EC">
      <w:bookmarkStart w:id="3516" w:name="_Toc96843432"/>
      <w:bookmarkStart w:id="3517" w:name="_Toc96844407"/>
      <w:bookmarkStart w:id="3518" w:name="_Toc100739980"/>
      <w:bookmarkStart w:id="3519"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520" w:name="_Toc144024258"/>
      <w:bookmarkStart w:id="3521" w:name="_Toc148176971"/>
      <w:bookmarkStart w:id="3522" w:name="_Toc151379435"/>
      <w:bookmarkStart w:id="3523" w:name="_Toc151445616"/>
      <w:bookmarkStart w:id="3524" w:name="_Toc160470698"/>
      <w:bookmarkStart w:id="3525" w:name="_Toc164873842"/>
      <w:bookmarkStart w:id="3526" w:name="_Toc180306480"/>
      <w:bookmarkStart w:id="3527" w:name="_Toc195374211"/>
      <w:bookmarkStart w:id="3528" w:name="_Toc211879056"/>
      <w:bookmarkStart w:id="3529" w:name="_Toc214890957"/>
      <w:r w:rsidRPr="008874EC">
        <w:t>6.4.5</w:t>
      </w:r>
      <w:r w:rsidRPr="008874EC">
        <w:tab/>
        <w:t>Notifications</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734DF01B" w14:textId="77777777" w:rsidR="008874EC" w:rsidRPr="008874EC" w:rsidRDefault="008874EC" w:rsidP="008874EC">
      <w:pPr>
        <w:pStyle w:val="Heading4"/>
      </w:pPr>
      <w:bookmarkStart w:id="3530" w:name="_Toc96843433"/>
      <w:bookmarkStart w:id="3531" w:name="_Toc96844408"/>
      <w:bookmarkStart w:id="3532" w:name="_Toc100739981"/>
      <w:bookmarkStart w:id="3533" w:name="_Toc129252554"/>
      <w:bookmarkStart w:id="3534" w:name="_Toc144024259"/>
      <w:bookmarkStart w:id="3535" w:name="_Toc148176972"/>
      <w:bookmarkStart w:id="3536" w:name="_Toc151379436"/>
      <w:bookmarkStart w:id="3537" w:name="_Toc151445617"/>
      <w:bookmarkStart w:id="3538" w:name="_Toc160470699"/>
      <w:bookmarkStart w:id="3539" w:name="_Toc164873843"/>
      <w:bookmarkStart w:id="3540" w:name="_Toc180306481"/>
      <w:bookmarkStart w:id="3541" w:name="_Toc195374212"/>
      <w:bookmarkStart w:id="3542" w:name="_Toc211879057"/>
      <w:bookmarkStart w:id="3543" w:name="_Toc214890958"/>
      <w:r w:rsidRPr="008874EC">
        <w:t>6.4.5.1</w:t>
      </w:r>
      <w:r w:rsidRPr="008874EC">
        <w:tab/>
        <w:t>General</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544" w:name="_Toc96843434"/>
      <w:bookmarkStart w:id="3545" w:name="_Toc96844409"/>
      <w:bookmarkStart w:id="3546" w:name="_Toc100739982"/>
      <w:bookmarkStart w:id="3547" w:name="_Toc129252555"/>
      <w:bookmarkStart w:id="3548" w:name="_Toc144024260"/>
      <w:bookmarkStart w:id="3549" w:name="_Toc148176973"/>
      <w:bookmarkStart w:id="3550" w:name="_Toc151379437"/>
      <w:bookmarkStart w:id="3551" w:name="_Toc151445618"/>
      <w:bookmarkStart w:id="3552" w:name="_Toc160470700"/>
      <w:bookmarkStart w:id="3553" w:name="_Toc164873844"/>
      <w:bookmarkStart w:id="3554" w:name="_Toc180306482"/>
      <w:bookmarkStart w:id="3555" w:name="_Toc195374213"/>
      <w:bookmarkStart w:id="3556" w:name="_Toc211879058"/>
      <w:bookmarkStart w:id="3557" w:name="_Toc214890959"/>
      <w:r w:rsidRPr="008874EC">
        <w:t>6.4</w:t>
      </w:r>
      <w:r w:rsidRPr="008874EC">
        <w:rPr>
          <w:lang w:val="en-US"/>
        </w:rPr>
        <w:t>.5.2</w:t>
      </w:r>
      <w:r w:rsidRPr="008874EC">
        <w:rPr>
          <w:lang w:val="en-US"/>
        </w:rPr>
        <w:tab/>
      </w:r>
      <w:bookmarkEnd w:id="3544"/>
      <w:bookmarkEnd w:id="3545"/>
      <w:bookmarkEnd w:id="3546"/>
      <w:bookmarkEnd w:id="3547"/>
      <w:r w:rsidRPr="008874EC">
        <w:t xml:space="preserve">Transmission Quality Measurement </w:t>
      </w:r>
      <w:r w:rsidRPr="008874EC">
        <w:rPr>
          <w:lang w:val="en-US"/>
        </w:rPr>
        <w:t>Notification</w:t>
      </w:r>
      <w:bookmarkEnd w:id="3548"/>
      <w:bookmarkEnd w:id="3549"/>
      <w:bookmarkEnd w:id="3550"/>
      <w:bookmarkEnd w:id="3551"/>
      <w:bookmarkEnd w:id="3552"/>
      <w:bookmarkEnd w:id="3553"/>
      <w:bookmarkEnd w:id="3554"/>
      <w:bookmarkEnd w:id="3555"/>
      <w:bookmarkEnd w:id="3556"/>
      <w:bookmarkEnd w:id="3557"/>
    </w:p>
    <w:p w14:paraId="27E35679" w14:textId="77777777" w:rsidR="008874EC" w:rsidRPr="008874EC" w:rsidRDefault="008874EC" w:rsidP="008874EC">
      <w:pPr>
        <w:pStyle w:val="Heading5"/>
        <w:rPr>
          <w:noProof/>
          <w:lang w:val="en-US"/>
        </w:rPr>
      </w:pPr>
      <w:bookmarkStart w:id="3558" w:name="_Toc96843435"/>
      <w:bookmarkStart w:id="3559" w:name="_Toc96844410"/>
      <w:bookmarkStart w:id="3560" w:name="_Toc100739983"/>
      <w:bookmarkStart w:id="3561" w:name="_Toc129252556"/>
      <w:bookmarkStart w:id="3562" w:name="_Toc144024261"/>
      <w:bookmarkStart w:id="3563" w:name="_Toc148176974"/>
      <w:bookmarkStart w:id="3564" w:name="_Toc151379438"/>
      <w:bookmarkStart w:id="3565" w:name="_Toc151445619"/>
      <w:bookmarkStart w:id="3566" w:name="_Toc160470701"/>
      <w:bookmarkStart w:id="3567" w:name="_Toc164873845"/>
      <w:bookmarkStart w:id="3568" w:name="_Toc180306483"/>
      <w:bookmarkStart w:id="3569" w:name="_Toc195374214"/>
      <w:bookmarkStart w:id="3570" w:name="_Toc211879059"/>
      <w:bookmarkStart w:id="3571" w:name="_Toc214890960"/>
      <w:r w:rsidRPr="008874EC">
        <w:t>6.4</w:t>
      </w:r>
      <w:r w:rsidRPr="008874EC">
        <w:rPr>
          <w:lang w:val="en-US"/>
        </w:rPr>
        <w:t>.5.2</w:t>
      </w:r>
      <w:r w:rsidRPr="008874EC">
        <w:rPr>
          <w:noProof/>
          <w:lang w:val="en-US"/>
        </w:rPr>
        <w:t>.1</w:t>
      </w:r>
      <w:r w:rsidRPr="008874EC">
        <w:rPr>
          <w:noProof/>
          <w:lang w:val="en-US"/>
        </w:rPr>
        <w:tab/>
        <w:t>Description</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572" w:name="_Toc96843436"/>
      <w:bookmarkStart w:id="3573" w:name="_Toc96844411"/>
      <w:bookmarkStart w:id="3574" w:name="_Toc100739984"/>
      <w:bookmarkStart w:id="3575" w:name="_Toc129252557"/>
      <w:bookmarkStart w:id="3576" w:name="_Toc144024262"/>
      <w:bookmarkStart w:id="3577" w:name="_Toc148176975"/>
      <w:bookmarkStart w:id="3578" w:name="_Toc151379439"/>
      <w:bookmarkStart w:id="3579" w:name="_Toc151445620"/>
      <w:bookmarkStart w:id="3580" w:name="_Toc160470702"/>
      <w:bookmarkStart w:id="3581" w:name="_Toc164873846"/>
      <w:bookmarkStart w:id="3582" w:name="_Toc180306484"/>
      <w:bookmarkStart w:id="3583" w:name="_Toc195374215"/>
      <w:bookmarkStart w:id="3584" w:name="_Toc211879060"/>
      <w:bookmarkStart w:id="3585" w:name="_Toc214890961"/>
      <w:r w:rsidRPr="008874EC">
        <w:t>6.4.5.2</w:t>
      </w:r>
      <w:r w:rsidRPr="008874EC">
        <w:rPr>
          <w:noProof/>
        </w:rPr>
        <w:t>.2</w:t>
      </w:r>
      <w:r w:rsidRPr="008874EC">
        <w:rPr>
          <w:noProof/>
        </w:rPr>
        <w:tab/>
        <w:t>Target URI</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586" w:name="_Toc96843437"/>
      <w:bookmarkStart w:id="3587" w:name="_Toc96844412"/>
      <w:bookmarkStart w:id="3588" w:name="_Toc100739985"/>
      <w:bookmarkStart w:id="3589" w:name="_Toc129252558"/>
      <w:bookmarkStart w:id="3590" w:name="_Toc144024263"/>
      <w:bookmarkStart w:id="3591" w:name="_Toc148176976"/>
      <w:bookmarkStart w:id="3592" w:name="_Toc151379440"/>
      <w:bookmarkStart w:id="3593" w:name="_Toc151445621"/>
      <w:bookmarkStart w:id="3594" w:name="_Toc160470703"/>
      <w:bookmarkStart w:id="3595" w:name="_Toc164873847"/>
      <w:bookmarkStart w:id="3596" w:name="_Toc180306485"/>
      <w:bookmarkStart w:id="3597" w:name="_Toc195374216"/>
      <w:bookmarkStart w:id="3598" w:name="_Toc211879061"/>
      <w:bookmarkStart w:id="3599" w:name="_Toc214890962"/>
      <w:r w:rsidRPr="008874EC">
        <w:t>6.4.5.2</w:t>
      </w:r>
      <w:r w:rsidRPr="008874EC">
        <w:rPr>
          <w:noProof/>
        </w:rPr>
        <w:t>.3</w:t>
      </w:r>
      <w:r w:rsidRPr="008874EC">
        <w:rPr>
          <w:noProof/>
        </w:rPr>
        <w:tab/>
        <w:t>Standard Methods</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5048C25" w14:textId="77777777" w:rsidR="008874EC" w:rsidRPr="008874EC" w:rsidRDefault="008874EC" w:rsidP="0052668D">
      <w:pPr>
        <w:pStyle w:val="H6"/>
        <w:rPr>
          <w:noProof/>
        </w:rPr>
      </w:pPr>
      <w:bookmarkStart w:id="3600" w:name="_Toc96843438"/>
      <w:bookmarkStart w:id="3601" w:name="_Toc96844413"/>
      <w:bookmarkStart w:id="3602" w:name="_Toc100739986"/>
      <w:bookmarkStart w:id="3603" w:name="_Toc129252559"/>
      <w:bookmarkStart w:id="3604" w:name="_Toc144024264"/>
      <w:bookmarkStart w:id="3605" w:name="_Toc148176977"/>
      <w:bookmarkStart w:id="3606" w:name="_Toc151379441"/>
      <w:bookmarkStart w:id="3607" w:name="_Toc151445622"/>
      <w:bookmarkStart w:id="3608" w:name="_Toc160470704"/>
      <w:bookmarkStart w:id="3609" w:name="_Toc164873848"/>
      <w:bookmarkStart w:id="3610" w:name="_Toc180306486"/>
      <w:r w:rsidRPr="008874EC">
        <w:t>6.4.5.2.3</w:t>
      </w:r>
      <w:r w:rsidRPr="008874EC">
        <w:rPr>
          <w:noProof/>
        </w:rPr>
        <w:t>.1</w:t>
      </w:r>
      <w:r w:rsidRPr="008874EC">
        <w:rPr>
          <w:noProof/>
        </w:rPr>
        <w:tab/>
        <w:t>POST</w:t>
      </w:r>
      <w:bookmarkEnd w:id="3600"/>
      <w:bookmarkEnd w:id="3601"/>
      <w:bookmarkEnd w:id="3602"/>
      <w:bookmarkEnd w:id="3603"/>
      <w:bookmarkEnd w:id="3604"/>
      <w:bookmarkEnd w:id="3605"/>
      <w:bookmarkEnd w:id="3606"/>
      <w:bookmarkEnd w:id="3607"/>
      <w:bookmarkEnd w:id="3608"/>
      <w:bookmarkEnd w:id="3609"/>
      <w:bookmarkEnd w:id="3610"/>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611" w:name="_Toc144024265"/>
      <w:bookmarkStart w:id="3612" w:name="_Toc148176978"/>
      <w:bookmarkStart w:id="3613" w:name="_Toc151379442"/>
      <w:bookmarkStart w:id="3614" w:name="_Toc151445623"/>
      <w:bookmarkStart w:id="3615" w:name="_Toc160470705"/>
      <w:bookmarkStart w:id="3616" w:name="_Toc164873849"/>
      <w:bookmarkStart w:id="3617" w:name="_Toc180306487"/>
      <w:bookmarkStart w:id="3618" w:name="_Toc195374217"/>
      <w:bookmarkStart w:id="3619" w:name="_Toc211879062"/>
      <w:bookmarkStart w:id="3620" w:name="_Toc96843453"/>
      <w:bookmarkStart w:id="3621" w:name="_Toc96844428"/>
      <w:bookmarkStart w:id="3622" w:name="_Toc100740001"/>
      <w:bookmarkStart w:id="3623" w:name="_Toc129252574"/>
      <w:bookmarkStart w:id="3624" w:name="_Toc214890963"/>
      <w:r w:rsidRPr="0046710E">
        <w:t>6.4.6</w:t>
      </w:r>
      <w:r w:rsidRPr="0046710E">
        <w:tab/>
        <w:t>Data Model</w:t>
      </w:r>
      <w:bookmarkEnd w:id="3611"/>
      <w:bookmarkEnd w:id="3612"/>
      <w:bookmarkEnd w:id="3613"/>
      <w:bookmarkEnd w:id="3614"/>
      <w:bookmarkEnd w:id="3615"/>
      <w:bookmarkEnd w:id="3616"/>
      <w:bookmarkEnd w:id="3617"/>
      <w:bookmarkEnd w:id="3618"/>
      <w:bookmarkEnd w:id="3619"/>
      <w:bookmarkEnd w:id="3624"/>
    </w:p>
    <w:p w14:paraId="10BED0EC" w14:textId="77777777" w:rsidR="0046710E" w:rsidRPr="0046710E" w:rsidRDefault="0046710E" w:rsidP="0046710E">
      <w:pPr>
        <w:pStyle w:val="Heading4"/>
      </w:pPr>
      <w:bookmarkStart w:id="3625" w:name="_Toc96843440"/>
      <w:bookmarkStart w:id="3626" w:name="_Toc96844415"/>
      <w:bookmarkStart w:id="3627" w:name="_Toc100739988"/>
      <w:bookmarkStart w:id="3628" w:name="_Toc129252561"/>
      <w:bookmarkStart w:id="3629" w:name="_Toc144024266"/>
      <w:bookmarkStart w:id="3630" w:name="_Toc148176979"/>
      <w:bookmarkStart w:id="3631" w:name="_Toc151379443"/>
      <w:bookmarkStart w:id="3632" w:name="_Toc151445624"/>
      <w:bookmarkStart w:id="3633" w:name="_Toc160470706"/>
      <w:bookmarkStart w:id="3634" w:name="_Toc164873850"/>
      <w:bookmarkStart w:id="3635" w:name="_Toc180306488"/>
      <w:bookmarkStart w:id="3636" w:name="_Toc195374218"/>
      <w:bookmarkStart w:id="3637" w:name="_Toc211879063"/>
      <w:bookmarkStart w:id="3638" w:name="_Toc214890964"/>
      <w:r w:rsidRPr="0046710E">
        <w:t>6.4.6.1</w:t>
      </w:r>
      <w:r w:rsidRPr="0046710E">
        <w:tab/>
        <w:t>General</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639" w:name="_Toc96843441"/>
      <w:bookmarkStart w:id="3640" w:name="_Toc96844416"/>
      <w:bookmarkStart w:id="3641" w:name="_Toc100739989"/>
      <w:bookmarkStart w:id="3642" w:name="_Toc129252562"/>
      <w:bookmarkStart w:id="3643" w:name="_Toc144024267"/>
      <w:bookmarkStart w:id="3644" w:name="_Toc148176980"/>
      <w:bookmarkStart w:id="3645" w:name="_Toc151379444"/>
      <w:bookmarkStart w:id="3646" w:name="_Toc151445625"/>
      <w:bookmarkStart w:id="3647" w:name="_Toc160470707"/>
      <w:bookmarkStart w:id="3648" w:name="_Toc164873851"/>
      <w:bookmarkStart w:id="3649" w:name="_Toc180306489"/>
      <w:bookmarkStart w:id="3650" w:name="_Toc195374219"/>
      <w:bookmarkStart w:id="3651" w:name="_Toc211879064"/>
      <w:bookmarkStart w:id="3652" w:name="_Toc214890965"/>
      <w:r w:rsidRPr="0046710E">
        <w:t>6.4</w:t>
      </w:r>
      <w:r w:rsidRPr="0046710E">
        <w:rPr>
          <w:lang w:val="en-US"/>
        </w:rPr>
        <w:t>.6.2</w:t>
      </w:r>
      <w:r w:rsidRPr="0046710E">
        <w:rPr>
          <w:lang w:val="en-US"/>
        </w:rPr>
        <w:tab/>
        <w:t>Structured data types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57FC47F" w14:textId="77777777" w:rsidR="0046710E" w:rsidRPr="0046710E" w:rsidRDefault="0046710E" w:rsidP="0046710E">
      <w:pPr>
        <w:pStyle w:val="Heading5"/>
      </w:pPr>
      <w:bookmarkStart w:id="3653" w:name="_Toc96843442"/>
      <w:bookmarkStart w:id="3654" w:name="_Toc96844417"/>
      <w:bookmarkStart w:id="3655" w:name="_Toc100739990"/>
      <w:bookmarkStart w:id="3656" w:name="_Toc129252563"/>
      <w:bookmarkStart w:id="3657" w:name="_Toc144024268"/>
      <w:bookmarkStart w:id="3658" w:name="_Toc148176981"/>
      <w:bookmarkStart w:id="3659" w:name="_Toc151379445"/>
      <w:bookmarkStart w:id="3660" w:name="_Toc151445626"/>
      <w:bookmarkStart w:id="3661" w:name="_Toc160470708"/>
      <w:bookmarkStart w:id="3662" w:name="_Toc164873852"/>
      <w:bookmarkStart w:id="3663" w:name="_Toc180306490"/>
      <w:bookmarkStart w:id="3664" w:name="_Toc195374220"/>
      <w:bookmarkStart w:id="3665" w:name="_Toc211879065"/>
      <w:bookmarkStart w:id="3666" w:name="_Toc214890966"/>
      <w:r w:rsidRPr="0046710E">
        <w:t>6.4.6.2.1</w:t>
      </w:r>
      <w:r w:rsidRPr="0046710E">
        <w:tab/>
        <w:t>Introduction</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667" w:name="_Toc96843443"/>
      <w:bookmarkStart w:id="3668" w:name="_Toc96844418"/>
      <w:bookmarkStart w:id="3669" w:name="_Toc100739991"/>
      <w:bookmarkStart w:id="3670" w:name="_Toc129252564"/>
      <w:bookmarkStart w:id="3671" w:name="_Toc144024269"/>
      <w:bookmarkStart w:id="3672" w:name="_Toc148176982"/>
      <w:bookmarkStart w:id="3673" w:name="_Toc151379446"/>
      <w:bookmarkStart w:id="3674" w:name="_Toc151445627"/>
      <w:bookmarkStart w:id="3675" w:name="_Toc160470709"/>
      <w:bookmarkStart w:id="3676" w:name="_Toc164873853"/>
      <w:bookmarkStart w:id="3677" w:name="_Toc180306491"/>
      <w:bookmarkStart w:id="3678" w:name="_Toc195374221"/>
      <w:bookmarkStart w:id="3679" w:name="_Toc211879066"/>
      <w:bookmarkStart w:id="3680" w:name="_Toc214890967"/>
      <w:r w:rsidRPr="0046710E">
        <w:lastRenderedPageBreak/>
        <w:t>6.4.6.2.2</w:t>
      </w:r>
      <w:r w:rsidRPr="0046710E">
        <w:tab/>
        <w:t xml:space="preserve">Type: </w:t>
      </w:r>
      <w:bookmarkEnd w:id="3667"/>
      <w:bookmarkEnd w:id="3668"/>
      <w:bookmarkEnd w:id="3669"/>
      <w:bookmarkEnd w:id="3670"/>
      <w:r w:rsidRPr="0046710E">
        <w:t>TransQualMeasSubsc</w:t>
      </w:r>
      <w:bookmarkEnd w:id="3671"/>
      <w:bookmarkEnd w:id="3672"/>
      <w:bookmarkEnd w:id="3673"/>
      <w:bookmarkEnd w:id="3674"/>
      <w:bookmarkEnd w:id="3675"/>
      <w:bookmarkEnd w:id="3676"/>
      <w:bookmarkEnd w:id="3677"/>
      <w:bookmarkEnd w:id="3678"/>
      <w:bookmarkEnd w:id="3679"/>
      <w:bookmarkEnd w:id="3680"/>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681" w:name="_Toc96843444"/>
      <w:bookmarkStart w:id="3682" w:name="_Toc96844419"/>
      <w:bookmarkStart w:id="3683" w:name="_Toc100739992"/>
      <w:bookmarkStart w:id="3684" w:name="_Toc129252565"/>
      <w:bookmarkStart w:id="3685" w:name="_Toc144024270"/>
      <w:bookmarkStart w:id="3686" w:name="_Toc148176983"/>
      <w:bookmarkStart w:id="3687" w:name="_Toc151379447"/>
      <w:bookmarkStart w:id="3688" w:name="_Toc151445628"/>
      <w:bookmarkStart w:id="3689" w:name="_Toc160470710"/>
      <w:bookmarkStart w:id="3690" w:name="_Toc164873854"/>
      <w:bookmarkStart w:id="3691" w:name="_Toc180306492"/>
      <w:bookmarkStart w:id="3692" w:name="_Toc195374222"/>
      <w:bookmarkStart w:id="3693" w:name="_Toc211879067"/>
      <w:bookmarkStart w:id="3694" w:name="_Toc214890968"/>
      <w:r w:rsidRPr="0046710E">
        <w:t>6.4.6.2.3</w:t>
      </w:r>
      <w:r w:rsidRPr="0046710E">
        <w:tab/>
        <w:t xml:space="preserve">Type: </w:t>
      </w:r>
      <w:bookmarkEnd w:id="3681"/>
      <w:bookmarkEnd w:id="3682"/>
      <w:bookmarkEnd w:id="3683"/>
      <w:bookmarkEnd w:id="3684"/>
      <w:r w:rsidRPr="0046710E">
        <w:t>TransQualMeasReq</w:t>
      </w:r>
      <w:bookmarkEnd w:id="3685"/>
      <w:bookmarkEnd w:id="3686"/>
      <w:bookmarkEnd w:id="3687"/>
      <w:bookmarkEnd w:id="3688"/>
      <w:bookmarkEnd w:id="3689"/>
      <w:bookmarkEnd w:id="3690"/>
      <w:bookmarkEnd w:id="3691"/>
      <w:bookmarkEnd w:id="3692"/>
      <w:bookmarkEnd w:id="3693"/>
      <w:bookmarkEnd w:id="3694"/>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695" w:name="_Toc96843445"/>
      <w:bookmarkStart w:id="3696" w:name="_Toc96844420"/>
      <w:bookmarkStart w:id="3697" w:name="_Toc100739993"/>
      <w:bookmarkStart w:id="3698" w:name="_Toc129252566"/>
      <w:bookmarkStart w:id="3699" w:name="_Toc144024271"/>
      <w:bookmarkStart w:id="3700" w:name="_Toc148176984"/>
      <w:bookmarkStart w:id="3701" w:name="_Toc151379448"/>
      <w:bookmarkStart w:id="3702" w:name="_Toc151445629"/>
      <w:bookmarkStart w:id="3703" w:name="_Toc160470711"/>
      <w:bookmarkStart w:id="3704" w:name="_Toc164873855"/>
      <w:bookmarkStart w:id="3705" w:name="_Toc180306493"/>
      <w:bookmarkStart w:id="3706" w:name="_Toc195374223"/>
      <w:bookmarkStart w:id="3707" w:name="_Toc211879068"/>
      <w:bookmarkStart w:id="3708" w:name="_Toc96843447"/>
      <w:bookmarkStart w:id="3709" w:name="_Toc96844422"/>
      <w:bookmarkStart w:id="3710" w:name="_Toc100739995"/>
      <w:bookmarkStart w:id="3711" w:name="_Toc129252568"/>
      <w:bookmarkStart w:id="3712" w:name="_Toc214890969"/>
      <w:r w:rsidRPr="0046710E">
        <w:lastRenderedPageBreak/>
        <w:t>6.4.6.2.4</w:t>
      </w:r>
      <w:r w:rsidRPr="0046710E">
        <w:tab/>
        <w:t xml:space="preserve">Type: </w:t>
      </w:r>
      <w:bookmarkEnd w:id="3695"/>
      <w:bookmarkEnd w:id="3696"/>
      <w:bookmarkEnd w:id="3697"/>
      <w:bookmarkEnd w:id="3698"/>
      <w:r w:rsidRPr="0046710E">
        <w:t>TransQualMeasSubscPatch</w:t>
      </w:r>
      <w:bookmarkEnd w:id="3699"/>
      <w:bookmarkEnd w:id="3700"/>
      <w:bookmarkEnd w:id="3701"/>
      <w:bookmarkEnd w:id="3702"/>
      <w:bookmarkEnd w:id="3703"/>
      <w:bookmarkEnd w:id="3704"/>
      <w:bookmarkEnd w:id="3705"/>
      <w:bookmarkEnd w:id="3706"/>
      <w:bookmarkEnd w:id="3707"/>
      <w:bookmarkEnd w:id="3712"/>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713" w:name="_Toc144024272"/>
      <w:bookmarkStart w:id="3714" w:name="_Toc148176985"/>
      <w:bookmarkStart w:id="3715" w:name="_Toc151379449"/>
      <w:bookmarkStart w:id="3716" w:name="_Toc151445630"/>
      <w:bookmarkStart w:id="3717" w:name="_Toc160470712"/>
      <w:bookmarkStart w:id="3718" w:name="_Toc164873856"/>
      <w:bookmarkStart w:id="3719" w:name="_Toc180306494"/>
      <w:bookmarkStart w:id="3720" w:name="_Toc195374224"/>
      <w:bookmarkStart w:id="3721" w:name="_Toc211879069"/>
      <w:bookmarkStart w:id="3722" w:name="_Toc214890970"/>
      <w:r w:rsidRPr="0046710E">
        <w:t>6.4.6.2.5</w:t>
      </w:r>
      <w:r w:rsidRPr="0046710E">
        <w:tab/>
        <w:t>Type: TransQualMeasNotif</w:t>
      </w:r>
      <w:bookmarkEnd w:id="3713"/>
      <w:bookmarkEnd w:id="3714"/>
      <w:bookmarkEnd w:id="3715"/>
      <w:bookmarkEnd w:id="3716"/>
      <w:bookmarkEnd w:id="3717"/>
      <w:bookmarkEnd w:id="3718"/>
      <w:bookmarkEnd w:id="3719"/>
      <w:bookmarkEnd w:id="3720"/>
      <w:bookmarkEnd w:id="3721"/>
      <w:bookmarkEnd w:id="3722"/>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723" w:name="_Toc144024273"/>
      <w:bookmarkStart w:id="3724" w:name="_Toc148176986"/>
      <w:bookmarkStart w:id="3725" w:name="_Toc151379450"/>
      <w:bookmarkStart w:id="3726" w:name="_Toc151445631"/>
      <w:bookmarkStart w:id="3727" w:name="_Toc160470713"/>
      <w:bookmarkStart w:id="3728" w:name="_Toc164873857"/>
      <w:bookmarkStart w:id="3729" w:name="_Toc180306495"/>
      <w:bookmarkStart w:id="3730" w:name="_Toc195374225"/>
      <w:bookmarkStart w:id="3731" w:name="_Toc211879070"/>
      <w:bookmarkStart w:id="3732" w:name="_Toc214890971"/>
      <w:r w:rsidRPr="0046710E">
        <w:lastRenderedPageBreak/>
        <w:t>6.4.6.2.6</w:t>
      </w:r>
      <w:r w:rsidRPr="0046710E">
        <w:tab/>
        <w:t>Type: TransQualMeasReport</w:t>
      </w:r>
      <w:bookmarkEnd w:id="3723"/>
      <w:bookmarkEnd w:id="3724"/>
      <w:bookmarkEnd w:id="3725"/>
      <w:bookmarkEnd w:id="3726"/>
      <w:bookmarkEnd w:id="3727"/>
      <w:bookmarkEnd w:id="3728"/>
      <w:bookmarkEnd w:id="3729"/>
      <w:bookmarkEnd w:id="3730"/>
      <w:bookmarkEnd w:id="3731"/>
      <w:bookmarkEnd w:id="373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733" w:name="_Toc144024274"/>
      <w:bookmarkStart w:id="3734" w:name="_Toc148176987"/>
      <w:bookmarkStart w:id="3735" w:name="_Toc151379451"/>
      <w:bookmarkStart w:id="3736" w:name="_Toc151445632"/>
      <w:bookmarkStart w:id="3737" w:name="_Toc160470714"/>
      <w:bookmarkStart w:id="3738" w:name="_Toc164873858"/>
      <w:bookmarkStart w:id="3739" w:name="_Toc180306496"/>
      <w:bookmarkStart w:id="3740" w:name="_Toc195374226"/>
      <w:bookmarkStart w:id="3741" w:name="_Toc211879071"/>
      <w:bookmarkStart w:id="3742" w:name="_Toc214890972"/>
      <w:r w:rsidRPr="008A4FCA">
        <w:lastRenderedPageBreak/>
        <w:t>6.4.6.2.7</w:t>
      </w:r>
      <w:r w:rsidRPr="008A4FCA">
        <w:tab/>
        <w:t>Type: TransQualMeasCriteria</w:t>
      </w:r>
      <w:bookmarkEnd w:id="3733"/>
      <w:bookmarkEnd w:id="3734"/>
      <w:bookmarkEnd w:id="3735"/>
      <w:bookmarkEnd w:id="3736"/>
      <w:bookmarkEnd w:id="3737"/>
      <w:bookmarkEnd w:id="3738"/>
      <w:bookmarkEnd w:id="3739"/>
      <w:bookmarkEnd w:id="3740"/>
      <w:bookmarkEnd w:id="3741"/>
      <w:bookmarkEnd w:id="3742"/>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743" w:name="_Toc144024275"/>
      <w:bookmarkStart w:id="3744" w:name="_Toc148176988"/>
      <w:bookmarkStart w:id="3745" w:name="_Toc151379452"/>
      <w:bookmarkStart w:id="3746" w:name="_Toc151445633"/>
      <w:bookmarkStart w:id="3747" w:name="_Toc160470715"/>
      <w:bookmarkStart w:id="3748" w:name="_Toc164873859"/>
      <w:bookmarkStart w:id="3749" w:name="_Toc180306497"/>
      <w:bookmarkStart w:id="3750" w:name="_Toc195374227"/>
      <w:bookmarkStart w:id="3751" w:name="_Toc211879072"/>
      <w:bookmarkStart w:id="3752" w:name="_Toc214890973"/>
      <w:r w:rsidRPr="008A4FCA">
        <w:lastRenderedPageBreak/>
        <w:t>6.4.6.2.8</w:t>
      </w:r>
      <w:r w:rsidRPr="008A4FCA">
        <w:tab/>
        <w:t>Type: TransQualMeasData</w:t>
      </w:r>
      <w:bookmarkEnd w:id="3743"/>
      <w:bookmarkEnd w:id="3744"/>
      <w:bookmarkEnd w:id="3745"/>
      <w:bookmarkEnd w:id="3746"/>
      <w:bookmarkEnd w:id="3747"/>
      <w:bookmarkEnd w:id="3748"/>
      <w:bookmarkEnd w:id="3749"/>
      <w:bookmarkEnd w:id="3750"/>
      <w:bookmarkEnd w:id="3751"/>
      <w:bookmarkEnd w:id="3752"/>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753" w:name="_Toc144024277"/>
      <w:bookmarkStart w:id="3754" w:name="_Toc148176990"/>
      <w:bookmarkStart w:id="3755" w:name="_Toc151379453"/>
      <w:bookmarkStart w:id="3756" w:name="_Toc151445634"/>
      <w:bookmarkStart w:id="3757" w:name="_Toc160470716"/>
      <w:bookmarkStart w:id="3758" w:name="_Toc164873860"/>
      <w:bookmarkStart w:id="3759" w:name="_Toc180306498"/>
      <w:bookmarkStart w:id="3760" w:name="_Toc195374228"/>
      <w:bookmarkStart w:id="3761" w:name="_Toc211879073"/>
      <w:bookmarkStart w:id="3762" w:name="_Toc214890974"/>
      <w:r w:rsidRPr="0046710E">
        <w:t>6.4.6</w:t>
      </w:r>
      <w:r w:rsidRPr="00F6706F">
        <w:t>.2.</w:t>
      </w:r>
      <w:r w:rsidR="00F75055">
        <w:t>9</w:t>
      </w:r>
      <w:r w:rsidRPr="00F6706F">
        <w:tab/>
        <w:t>Type: HistTransQualMeasReports</w:t>
      </w:r>
      <w:bookmarkEnd w:id="3753"/>
      <w:bookmarkEnd w:id="3754"/>
      <w:bookmarkEnd w:id="3755"/>
      <w:bookmarkEnd w:id="3756"/>
      <w:bookmarkEnd w:id="3757"/>
      <w:bookmarkEnd w:id="3758"/>
      <w:bookmarkEnd w:id="3759"/>
      <w:bookmarkEnd w:id="3760"/>
      <w:bookmarkEnd w:id="3761"/>
      <w:bookmarkEnd w:id="3762"/>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763" w:name="_Toc160470717"/>
      <w:bookmarkStart w:id="3764" w:name="_Toc164873861"/>
      <w:bookmarkStart w:id="3765" w:name="_Toc180306499"/>
      <w:bookmarkStart w:id="3766" w:name="_Toc195374229"/>
      <w:bookmarkStart w:id="3767" w:name="_Toc211879074"/>
      <w:bookmarkStart w:id="3768" w:name="_Toc144024278"/>
      <w:bookmarkStart w:id="3769" w:name="_Toc148176991"/>
      <w:bookmarkStart w:id="3770" w:name="_Toc151379454"/>
      <w:bookmarkStart w:id="3771" w:name="_Toc151445635"/>
      <w:bookmarkStart w:id="3772" w:name="_Toc214890975"/>
      <w:r w:rsidRPr="0046710E">
        <w:t>6.4.6</w:t>
      </w:r>
      <w:r w:rsidRPr="00F6706F">
        <w:t>.2.</w:t>
      </w:r>
      <w:r>
        <w:t>10</w:t>
      </w:r>
      <w:r w:rsidRPr="00F6706F">
        <w:tab/>
        <w:t xml:space="preserve">Type: </w:t>
      </w:r>
      <w:r w:rsidRPr="0046710E">
        <w:t>TransQualMeas</w:t>
      </w:r>
      <w:r>
        <w:t>CriteriaSet</w:t>
      </w:r>
      <w:bookmarkEnd w:id="3763"/>
      <w:bookmarkEnd w:id="3764"/>
      <w:bookmarkEnd w:id="3765"/>
      <w:bookmarkEnd w:id="3766"/>
      <w:bookmarkEnd w:id="3767"/>
      <w:bookmarkEnd w:id="3772"/>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773" w:name="_Toc195374230"/>
      <w:bookmarkStart w:id="3774" w:name="_Toc211879075"/>
      <w:bookmarkStart w:id="3775" w:name="_Toc160470718"/>
      <w:bookmarkStart w:id="3776" w:name="_Toc164873862"/>
      <w:bookmarkStart w:id="3777" w:name="_Toc180306500"/>
      <w:bookmarkStart w:id="3778" w:name="_Toc214890976"/>
      <w:r w:rsidRPr="0046710E">
        <w:t>6.4.6</w:t>
      </w:r>
      <w:r w:rsidRPr="00F6706F">
        <w:t>.2.</w:t>
      </w:r>
      <w:r>
        <w:t>11</w:t>
      </w:r>
      <w:r w:rsidRPr="00F6706F">
        <w:tab/>
        <w:t xml:space="preserve">Type: </w:t>
      </w:r>
      <w:r>
        <w:t>Crossflow</w:t>
      </w:r>
      <w:bookmarkEnd w:id="3773"/>
      <w:bookmarkEnd w:id="3774"/>
      <w:bookmarkEnd w:id="3778"/>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779" w:name="_Toc195374231"/>
      <w:bookmarkStart w:id="3780" w:name="_Toc211879076"/>
      <w:bookmarkStart w:id="3781" w:name="_Toc214890977"/>
      <w:r w:rsidRPr="0046710E">
        <w:lastRenderedPageBreak/>
        <w:t>6.4.6</w:t>
      </w:r>
      <w:r w:rsidRPr="00F6706F">
        <w:t>.2.</w:t>
      </w:r>
      <w:r>
        <w:t>12</w:t>
      </w:r>
      <w:r w:rsidRPr="00F6706F">
        <w:tab/>
        <w:t xml:space="preserve">Type: </w:t>
      </w:r>
      <w:r>
        <w:t>CrossflowInfo</w:t>
      </w:r>
      <w:bookmarkEnd w:id="3779"/>
      <w:bookmarkEnd w:id="3780"/>
      <w:bookmarkEnd w:id="3781"/>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782" w:name="_Toc195374232"/>
      <w:bookmarkStart w:id="3783" w:name="_Toc211879077"/>
      <w:bookmarkStart w:id="3784" w:name="_Toc214890978"/>
      <w:r w:rsidRPr="0046710E">
        <w:t>6.4</w:t>
      </w:r>
      <w:r w:rsidRPr="0046710E">
        <w:rPr>
          <w:lang w:val="en-US"/>
        </w:rPr>
        <w:t>.6.3</w:t>
      </w:r>
      <w:r w:rsidRPr="0046710E">
        <w:rPr>
          <w:lang w:val="en-US"/>
        </w:rPr>
        <w:tab/>
        <w:t>Simple data types and enumerations</w:t>
      </w:r>
      <w:bookmarkEnd w:id="3708"/>
      <w:bookmarkEnd w:id="3709"/>
      <w:bookmarkEnd w:id="3710"/>
      <w:bookmarkEnd w:id="3711"/>
      <w:bookmarkEnd w:id="3768"/>
      <w:bookmarkEnd w:id="3769"/>
      <w:bookmarkEnd w:id="3770"/>
      <w:bookmarkEnd w:id="3771"/>
      <w:bookmarkEnd w:id="3775"/>
      <w:bookmarkEnd w:id="3776"/>
      <w:bookmarkEnd w:id="3777"/>
      <w:bookmarkEnd w:id="3782"/>
      <w:bookmarkEnd w:id="3783"/>
      <w:bookmarkEnd w:id="3784"/>
    </w:p>
    <w:p w14:paraId="48FC3F12" w14:textId="77777777" w:rsidR="0046710E" w:rsidRPr="0046710E" w:rsidRDefault="0046710E" w:rsidP="0046710E">
      <w:pPr>
        <w:pStyle w:val="Heading5"/>
      </w:pPr>
      <w:bookmarkStart w:id="3785" w:name="_Toc96843448"/>
      <w:bookmarkStart w:id="3786" w:name="_Toc96844423"/>
      <w:bookmarkStart w:id="3787" w:name="_Toc100739996"/>
      <w:bookmarkStart w:id="3788" w:name="_Toc129252569"/>
      <w:bookmarkStart w:id="3789" w:name="_Toc144024279"/>
      <w:bookmarkStart w:id="3790" w:name="_Toc148176992"/>
      <w:bookmarkStart w:id="3791" w:name="_Toc151379455"/>
      <w:bookmarkStart w:id="3792" w:name="_Toc151445636"/>
      <w:bookmarkStart w:id="3793" w:name="_Toc160470719"/>
      <w:bookmarkStart w:id="3794" w:name="_Toc164873863"/>
      <w:bookmarkStart w:id="3795" w:name="_Toc180306501"/>
      <w:bookmarkStart w:id="3796" w:name="_Toc195374233"/>
      <w:bookmarkStart w:id="3797" w:name="_Toc211879078"/>
      <w:bookmarkStart w:id="3798" w:name="_Toc214890979"/>
      <w:r w:rsidRPr="0046710E">
        <w:t>6.4.6.3.1</w:t>
      </w:r>
      <w:r w:rsidRPr="0046710E">
        <w:tab/>
        <w:t>Introduction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799" w:name="_Toc96843449"/>
      <w:bookmarkStart w:id="3800" w:name="_Toc96844424"/>
      <w:bookmarkStart w:id="3801" w:name="_Toc100739997"/>
      <w:bookmarkStart w:id="3802" w:name="_Toc129252570"/>
      <w:bookmarkStart w:id="3803" w:name="_Toc144024280"/>
      <w:bookmarkStart w:id="3804" w:name="_Toc148176993"/>
      <w:bookmarkStart w:id="3805" w:name="_Toc151379456"/>
      <w:bookmarkStart w:id="3806" w:name="_Toc151445637"/>
      <w:bookmarkStart w:id="3807" w:name="_Toc160470720"/>
      <w:bookmarkStart w:id="3808" w:name="_Toc164873864"/>
      <w:bookmarkStart w:id="3809" w:name="_Toc180306502"/>
      <w:bookmarkStart w:id="3810" w:name="_Toc195374234"/>
      <w:bookmarkStart w:id="3811" w:name="_Toc211879079"/>
      <w:bookmarkStart w:id="3812" w:name="_Toc214890980"/>
      <w:r w:rsidRPr="0046710E">
        <w:t>6.4.6.3.2</w:t>
      </w:r>
      <w:r w:rsidRPr="0046710E">
        <w:tab/>
        <w:t>Simple data types</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813" w:name="_Toc144024281"/>
      <w:bookmarkStart w:id="3814" w:name="_Toc148176994"/>
      <w:bookmarkStart w:id="3815" w:name="_Toc151379457"/>
      <w:bookmarkStart w:id="3816" w:name="_Toc151445638"/>
      <w:bookmarkStart w:id="3817" w:name="_Toc160470721"/>
      <w:bookmarkStart w:id="3818" w:name="_Toc164873865"/>
      <w:bookmarkStart w:id="3819" w:name="_Toc180306503"/>
      <w:bookmarkStart w:id="3820" w:name="_Toc195374235"/>
      <w:bookmarkStart w:id="3821" w:name="_Toc211879080"/>
      <w:bookmarkStart w:id="3822" w:name="_Toc96843450"/>
      <w:bookmarkStart w:id="3823" w:name="_Toc96844425"/>
      <w:bookmarkStart w:id="3824" w:name="_Toc100739998"/>
      <w:bookmarkStart w:id="3825" w:name="_Toc129252571"/>
      <w:bookmarkStart w:id="3826" w:name="_Toc214890981"/>
      <w:r w:rsidRPr="00517BFA">
        <w:t>6.4.6.3.3</w:t>
      </w:r>
      <w:r w:rsidRPr="00517BFA">
        <w:tab/>
        <w:t>Enumeration: MeasurementId</w:t>
      </w:r>
      <w:bookmarkEnd w:id="3813"/>
      <w:bookmarkEnd w:id="3814"/>
      <w:bookmarkEnd w:id="3815"/>
      <w:bookmarkEnd w:id="3816"/>
      <w:bookmarkEnd w:id="3817"/>
      <w:bookmarkEnd w:id="3818"/>
      <w:bookmarkEnd w:id="3819"/>
      <w:bookmarkEnd w:id="3820"/>
      <w:bookmarkEnd w:id="3821"/>
      <w:bookmarkEnd w:id="3826"/>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827" w:name="_Toc144024282"/>
      <w:bookmarkStart w:id="3828" w:name="_Toc148176995"/>
      <w:bookmarkStart w:id="3829" w:name="_Toc151379458"/>
      <w:bookmarkStart w:id="3830" w:name="_Toc151445639"/>
      <w:bookmarkStart w:id="3831" w:name="_Toc160470722"/>
      <w:bookmarkStart w:id="3832" w:name="_Toc164873866"/>
      <w:bookmarkStart w:id="3833" w:name="_Toc180306504"/>
      <w:bookmarkStart w:id="3834" w:name="_Toc195374236"/>
      <w:bookmarkStart w:id="3835" w:name="_Toc211879081"/>
      <w:bookmarkStart w:id="3836" w:name="_Toc214890982"/>
      <w:r w:rsidRPr="00517BFA">
        <w:t>6.4.6.3.4</w:t>
      </w:r>
      <w:r w:rsidRPr="00517BFA">
        <w:tab/>
        <w:t xml:space="preserve">Enumeration: </w:t>
      </w:r>
      <w:r w:rsidRPr="00517BFA">
        <w:rPr>
          <w:noProof/>
        </w:rPr>
        <w:t>RepGranularity</w:t>
      </w:r>
      <w:bookmarkEnd w:id="3827"/>
      <w:bookmarkEnd w:id="3828"/>
      <w:bookmarkEnd w:id="3829"/>
      <w:bookmarkEnd w:id="3830"/>
      <w:bookmarkEnd w:id="3831"/>
      <w:bookmarkEnd w:id="3832"/>
      <w:bookmarkEnd w:id="3833"/>
      <w:bookmarkEnd w:id="3834"/>
      <w:bookmarkEnd w:id="3835"/>
      <w:bookmarkEnd w:id="3836"/>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837" w:name="_Toc195374237"/>
      <w:bookmarkStart w:id="3838" w:name="_Toc211879082"/>
      <w:bookmarkStart w:id="3839" w:name="_Toc144024283"/>
      <w:bookmarkStart w:id="3840" w:name="_Toc148176996"/>
      <w:bookmarkStart w:id="3841" w:name="_Toc151379459"/>
      <w:bookmarkStart w:id="3842" w:name="_Toc151445640"/>
      <w:bookmarkStart w:id="3843" w:name="_Toc160470723"/>
      <w:bookmarkStart w:id="3844" w:name="_Toc164873867"/>
      <w:bookmarkStart w:id="3845" w:name="_Toc180306505"/>
      <w:bookmarkStart w:id="3846" w:name="_Toc214890983"/>
      <w:r w:rsidRPr="00517BFA">
        <w:t>6.4.6.3.</w:t>
      </w:r>
      <w:r>
        <w:t>5</w:t>
      </w:r>
      <w:r w:rsidRPr="00517BFA">
        <w:tab/>
        <w:t xml:space="preserve">Enumeration: </w:t>
      </w:r>
      <w:r>
        <w:rPr>
          <w:noProof/>
        </w:rPr>
        <w:t>FlowDirection</w:t>
      </w:r>
      <w:bookmarkEnd w:id="3837"/>
      <w:bookmarkEnd w:id="3838"/>
      <w:bookmarkEnd w:id="3846"/>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847" w:name="_Toc195374238"/>
      <w:bookmarkStart w:id="3848" w:name="_Toc211879083"/>
      <w:bookmarkStart w:id="3849" w:name="_Toc214890984"/>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822"/>
      <w:bookmarkEnd w:id="3823"/>
      <w:bookmarkEnd w:id="3824"/>
      <w:bookmarkEnd w:id="3825"/>
      <w:bookmarkEnd w:id="3839"/>
      <w:bookmarkEnd w:id="3840"/>
      <w:bookmarkEnd w:id="3841"/>
      <w:bookmarkEnd w:id="3842"/>
      <w:bookmarkEnd w:id="3843"/>
      <w:bookmarkEnd w:id="3844"/>
      <w:bookmarkEnd w:id="3845"/>
      <w:bookmarkEnd w:id="3847"/>
      <w:bookmarkEnd w:id="3848"/>
      <w:bookmarkEnd w:id="3849"/>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850" w:name="_Toc96843451"/>
      <w:bookmarkStart w:id="3851" w:name="_Toc96844426"/>
      <w:bookmarkStart w:id="3852" w:name="_Toc100739999"/>
      <w:bookmarkStart w:id="3853" w:name="_Toc129252572"/>
      <w:bookmarkStart w:id="3854" w:name="_Toc144024284"/>
      <w:bookmarkStart w:id="3855" w:name="_Toc148176997"/>
      <w:bookmarkStart w:id="3856" w:name="_Toc151379460"/>
      <w:bookmarkStart w:id="3857" w:name="_Toc151445641"/>
      <w:bookmarkStart w:id="3858" w:name="_Toc160470724"/>
      <w:bookmarkStart w:id="3859" w:name="_Toc164873868"/>
      <w:bookmarkStart w:id="3860" w:name="_Toc180306506"/>
      <w:bookmarkStart w:id="3861" w:name="_Toc195374239"/>
      <w:bookmarkStart w:id="3862" w:name="_Toc211879084"/>
      <w:bookmarkStart w:id="3863" w:name="_Toc214890985"/>
      <w:r w:rsidRPr="0046710E">
        <w:t>6.4.6.5</w:t>
      </w:r>
      <w:r w:rsidRPr="0046710E">
        <w:tab/>
        <w:t>Binary data</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2941F090" w14:textId="77777777" w:rsidR="0046710E" w:rsidRPr="0046710E" w:rsidRDefault="0046710E" w:rsidP="0046710E">
      <w:pPr>
        <w:pStyle w:val="Heading5"/>
      </w:pPr>
      <w:bookmarkStart w:id="3864" w:name="_Toc96843452"/>
      <w:bookmarkStart w:id="3865" w:name="_Toc96844427"/>
      <w:bookmarkStart w:id="3866" w:name="_Toc100740000"/>
      <w:bookmarkStart w:id="3867" w:name="_Toc129252573"/>
      <w:bookmarkStart w:id="3868" w:name="_Toc144024285"/>
      <w:bookmarkStart w:id="3869" w:name="_Toc148176998"/>
      <w:bookmarkStart w:id="3870" w:name="_Toc151379461"/>
      <w:bookmarkStart w:id="3871" w:name="_Toc151445642"/>
      <w:bookmarkStart w:id="3872" w:name="_Toc160470725"/>
      <w:bookmarkStart w:id="3873" w:name="_Toc164873869"/>
      <w:bookmarkStart w:id="3874" w:name="_Toc180306507"/>
      <w:bookmarkStart w:id="3875" w:name="_Toc195374240"/>
      <w:bookmarkStart w:id="3876" w:name="_Toc211879085"/>
      <w:bookmarkStart w:id="3877" w:name="_Toc214890986"/>
      <w:r w:rsidRPr="0046710E">
        <w:t>6.4.6.5.1</w:t>
      </w:r>
      <w:r w:rsidRPr="0046710E">
        <w:tab/>
        <w:t>Binary Data Types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878" w:name="_Toc144024286"/>
      <w:bookmarkStart w:id="3879" w:name="_Toc148176999"/>
      <w:bookmarkStart w:id="3880" w:name="_Toc151379462"/>
      <w:bookmarkStart w:id="3881" w:name="_Toc151445643"/>
      <w:bookmarkStart w:id="3882" w:name="_Toc160470726"/>
      <w:bookmarkStart w:id="3883" w:name="_Toc164873870"/>
      <w:bookmarkStart w:id="3884" w:name="_Toc180306508"/>
      <w:bookmarkStart w:id="3885" w:name="_Toc195374241"/>
      <w:bookmarkStart w:id="3886" w:name="_Toc211879086"/>
      <w:bookmarkStart w:id="3887" w:name="_Toc214890987"/>
      <w:r w:rsidRPr="008874EC">
        <w:t>6.4.7</w:t>
      </w:r>
      <w:r w:rsidRPr="008874EC">
        <w:tab/>
        <w:t>Error Handling</w:t>
      </w:r>
      <w:bookmarkEnd w:id="3620"/>
      <w:bookmarkEnd w:id="3621"/>
      <w:bookmarkEnd w:id="3622"/>
      <w:bookmarkEnd w:id="3623"/>
      <w:bookmarkEnd w:id="3878"/>
      <w:bookmarkEnd w:id="3879"/>
      <w:bookmarkEnd w:id="3880"/>
      <w:bookmarkEnd w:id="3881"/>
      <w:bookmarkEnd w:id="3882"/>
      <w:bookmarkEnd w:id="3883"/>
      <w:bookmarkEnd w:id="3884"/>
      <w:bookmarkEnd w:id="3885"/>
      <w:bookmarkEnd w:id="3886"/>
      <w:bookmarkEnd w:id="3887"/>
    </w:p>
    <w:p w14:paraId="516A9B7C" w14:textId="77777777" w:rsidR="008874EC" w:rsidRPr="008874EC" w:rsidRDefault="008874EC" w:rsidP="008874EC">
      <w:pPr>
        <w:pStyle w:val="Heading4"/>
      </w:pPr>
      <w:bookmarkStart w:id="3888" w:name="_Toc96843454"/>
      <w:bookmarkStart w:id="3889" w:name="_Toc96844429"/>
      <w:bookmarkStart w:id="3890" w:name="_Toc100740002"/>
      <w:bookmarkStart w:id="3891" w:name="_Toc129252575"/>
      <w:bookmarkStart w:id="3892" w:name="_Toc144024287"/>
      <w:bookmarkStart w:id="3893" w:name="_Toc148177000"/>
      <w:bookmarkStart w:id="3894" w:name="_Toc151379463"/>
      <w:bookmarkStart w:id="3895" w:name="_Toc151445644"/>
      <w:bookmarkStart w:id="3896" w:name="_Toc160470727"/>
      <w:bookmarkStart w:id="3897" w:name="_Toc164873871"/>
      <w:bookmarkStart w:id="3898" w:name="_Toc180306509"/>
      <w:bookmarkStart w:id="3899" w:name="_Toc195374242"/>
      <w:bookmarkStart w:id="3900" w:name="_Toc211879087"/>
      <w:bookmarkStart w:id="3901" w:name="_Toc214890988"/>
      <w:r w:rsidRPr="008874EC">
        <w:t>6.4.7.1</w:t>
      </w:r>
      <w:r w:rsidRPr="008874EC">
        <w:tab/>
        <w:t>General</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902" w:name="_Toc96843455"/>
      <w:bookmarkStart w:id="3903" w:name="_Toc96844430"/>
      <w:bookmarkStart w:id="3904" w:name="_Toc100740003"/>
      <w:bookmarkStart w:id="3905" w:name="_Toc129252576"/>
      <w:bookmarkStart w:id="3906" w:name="_Toc144024288"/>
      <w:bookmarkStart w:id="3907" w:name="_Toc148177001"/>
      <w:bookmarkStart w:id="3908" w:name="_Toc151379464"/>
      <w:bookmarkStart w:id="3909" w:name="_Toc151445645"/>
      <w:bookmarkStart w:id="3910" w:name="_Toc160470728"/>
      <w:bookmarkStart w:id="3911" w:name="_Toc164873872"/>
      <w:bookmarkStart w:id="3912" w:name="_Toc180306510"/>
      <w:bookmarkStart w:id="3913" w:name="_Toc195374243"/>
      <w:bookmarkStart w:id="3914" w:name="_Toc211879088"/>
      <w:bookmarkStart w:id="3915" w:name="_Toc214890989"/>
      <w:r w:rsidRPr="008874EC">
        <w:t>6.4.7.2</w:t>
      </w:r>
      <w:r w:rsidRPr="008874EC">
        <w:tab/>
        <w:t>Protocol Errors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916" w:name="_Toc96843456"/>
      <w:bookmarkStart w:id="3917" w:name="_Toc96844431"/>
      <w:bookmarkStart w:id="3918" w:name="_Toc100740004"/>
      <w:bookmarkStart w:id="3919" w:name="_Toc129252577"/>
      <w:bookmarkStart w:id="3920" w:name="_Toc144024289"/>
      <w:bookmarkStart w:id="3921" w:name="_Toc148177002"/>
      <w:bookmarkStart w:id="3922" w:name="_Toc151379465"/>
      <w:bookmarkStart w:id="3923" w:name="_Toc151445646"/>
      <w:bookmarkStart w:id="3924" w:name="_Toc160470729"/>
      <w:bookmarkStart w:id="3925" w:name="_Toc164873873"/>
      <w:bookmarkStart w:id="3926" w:name="_Toc180306511"/>
      <w:bookmarkStart w:id="3927" w:name="_Toc195374244"/>
      <w:bookmarkStart w:id="3928" w:name="_Toc211879089"/>
      <w:bookmarkStart w:id="3929" w:name="_Toc214890990"/>
      <w:r w:rsidRPr="008874EC">
        <w:t>6.4.7.3</w:t>
      </w:r>
      <w:r w:rsidRPr="008874EC">
        <w:tab/>
        <w:t>Application Errors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930" w:name="_Toc96843457"/>
      <w:bookmarkStart w:id="3931" w:name="_Toc96844432"/>
      <w:bookmarkStart w:id="3932" w:name="_Toc100740005"/>
      <w:bookmarkStart w:id="3933" w:name="_Toc129252578"/>
      <w:bookmarkStart w:id="3934" w:name="_Toc144024290"/>
      <w:bookmarkStart w:id="3935" w:name="_Toc148177003"/>
      <w:bookmarkStart w:id="3936" w:name="_Toc151379466"/>
      <w:bookmarkStart w:id="3937" w:name="_Toc151445647"/>
      <w:bookmarkStart w:id="3938" w:name="_Toc160470730"/>
      <w:bookmarkStart w:id="3939" w:name="_Toc164873874"/>
      <w:bookmarkStart w:id="3940" w:name="_Toc180306512"/>
      <w:bookmarkStart w:id="3941" w:name="_Toc195374245"/>
      <w:bookmarkStart w:id="3942" w:name="_Toc211879090"/>
      <w:bookmarkStart w:id="3943" w:name="_Toc214890991"/>
      <w:r w:rsidRPr="008874EC">
        <w:t>6.4.8</w:t>
      </w:r>
      <w:r w:rsidRPr="008874EC">
        <w:rPr>
          <w:lang w:eastAsia="zh-CN"/>
        </w:rPr>
        <w:tab/>
        <w:t>Feature negotiation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944" w:name="_Toc96843458"/>
      <w:bookmarkStart w:id="3945" w:name="_Toc96844433"/>
      <w:bookmarkStart w:id="3946" w:name="_Toc100740006"/>
      <w:bookmarkStart w:id="3947" w:name="_Toc129252579"/>
      <w:bookmarkStart w:id="3948" w:name="_Toc144024291"/>
      <w:bookmarkStart w:id="3949" w:name="_Toc148177004"/>
      <w:bookmarkStart w:id="3950" w:name="_Toc151379467"/>
      <w:bookmarkStart w:id="3951" w:name="_Toc151445648"/>
      <w:bookmarkStart w:id="3952" w:name="_Toc160470731"/>
      <w:bookmarkStart w:id="3953" w:name="_Toc164873875"/>
      <w:bookmarkStart w:id="3954" w:name="_Toc180306513"/>
      <w:bookmarkStart w:id="3955" w:name="_Toc195374246"/>
      <w:bookmarkStart w:id="3956" w:name="_Toc211879091"/>
      <w:bookmarkStart w:id="3957" w:name="_Toc214890992"/>
      <w:r w:rsidRPr="008874EC">
        <w:lastRenderedPageBreak/>
        <w:t>6.4.9</w:t>
      </w:r>
      <w:r w:rsidRPr="008874EC">
        <w:tab/>
        <w:t>Security</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958" w:name="_Toc148177005"/>
      <w:bookmarkStart w:id="3959" w:name="_Toc151379468"/>
      <w:bookmarkStart w:id="3960" w:name="_Toc151445649"/>
      <w:bookmarkStart w:id="3961" w:name="_Toc160470732"/>
      <w:bookmarkStart w:id="3962" w:name="_Toc164873876"/>
      <w:bookmarkStart w:id="3963" w:name="_Toc180306514"/>
      <w:bookmarkStart w:id="3964" w:name="_Toc195374247"/>
      <w:bookmarkStart w:id="3965" w:name="_Toc211879092"/>
      <w:bookmarkStart w:id="3966" w:name="_Toc214890993"/>
      <w:r w:rsidRPr="000E1D0D">
        <w:rPr>
          <w:noProof/>
          <w:lang w:eastAsia="zh-CN"/>
        </w:rPr>
        <w:lastRenderedPageBreak/>
        <w:t>6.5</w:t>
      </w:r>
      <w:r w:rsidRPr="000E1D0D">
        <w:tab/>
        <w:t xml:space="preserve">SDD_PolicyConfiguration </w:t>
      </w:r>
      <w:r w:rsidR="00432CA8">
        <w:t xml:space="preserve">Service </w:t>
      </w:r>
      <w:r w:rsidRPr="000E1D0D">
        <w:t>API</w:t>
      </w:r>
      <w:bookmarkEnd w:id="3958"/>
      <w:bookmarkEnd w:id="3959"/>
      <w:bookmarkEnd w:id="3960"/>
      <w:bookmarkEnd w:id="3961"/>
      <w:bookmarkEnd w:id="3962"/>
      <w:bookmarkEnd w:id="3963"/>
      <w:bookmarkEnd w:id="3964"/>
      <w:bookmarkEnd w:id="3965"/>
      <w:bookmarkEnd w:id="3966"/>
    </w:p>
    <w:p w14:paraId="3BBBF06E" w14:textId="77777777" w:rsidR="00A96052" w:rsidRPr="000E1D0D" w:rsidRDefault="00A96052" w:rsidP="00A96052">
      <w:pPr>
        <w:pStyle w:val="Heading3"/>
      </w:pPr>
      <w:bookmarkStart w:id="3967" w:name="_Toc148177006"/>
      <w:bookmarkStart w:id="3968" w:name="_Toc151379469"/>
      <w:bookmarkStart w:id="3969" w:name="_Toc151445650"/>
      <w:bookmarkStart w:id="3970" w:name="_Toc160470733"/>
      <w:bookmarkStart w:id="3971" w:name="_Toc164873877"/>
      <w:bookmarkStart w:id="3972" w:name="_Toc180306515"/>
      <w:bookmarkStart w:id="3973" w:name="_Toc195374248"/>
      <w:bookmarkStart w:id="3974" w:name="_Toc211879093"/>
      <w:bookmarkStart w:id="3975" w:name="_Toc214890994"/>
      <w:r w:rsidRPr="000E1D0D">
        <w:rPr>
          <w:noProof/>
          <w:lang w:eastAsia="zh-CN"/>
        </w:rPr>
        <w:t>6.5</w:t>
      </w:r>
      <w:r w:rsidRPr="000E1D0D">
        <w:t>.1</w:t>
      </w:r>
      <w:r w:rsidRPr="000E1D0D">
        <w:tab/>
        <w:t>Introduction</w:t>
      </w:r>
      <w:bookmarkEnd w:id="3967"/>
      <w:bookmarkEnd w:id="3968"/>
      <w:bookmarkEnd w:id="3969"/>
      <w:bookmarkEnd w:id="3970"/>
      <w:bookmarkEnd w:id="3971"/>
      <w:bookmarkEnd w:id="3972"/>
      <w:bookmarkEnd w:id="3973"/>
      <w:bookmarkEnd w:id="3974"/>
      <w:bookmarkEnd w:id="3975"/>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976" w:name="_Toc148177007"/>
      <w:bookmarkStart w:id="3977" w:name="_Toc151379470"/>
      <w:bookmarkStart w:id="3978" w:name="_Toc151445651"/>
      <w:bookmarkStart w:id="3979" w:name="_Toc160470734"/>
      <w:bookmarkStart w:id="3980" w:name="_Toc164873878"/>
      <w:bookmarkStart w:id="3981" w:name="_Toc180306516"/>
      <w:bookmarkStart w:id="3982" w:name="_Toc195374249"/>
      <w:bookmarkStart w:id="3983" w:name="_Toc211879094"/>
      <w:bookmarkStart w:id="3984" w:name="_Toc214890995"/>
      <w:r w:rsidRPr="000E1D0D">
        <w:rPr>
          <w:noProof/>
          <w:lang w:eastAsia="zh-CN"/>
        </w:rPr>
        <w:t>6.5</w:t>
      </w:r>
      <w:r w:rsidRPr="000E1D0D">
        <w:t>.2</w:t>
      </w:r>
      <w:r w:rsidRPr="000E1D0D">
        <w:tab/>
        <w:t>Usage of HTTP</w:t>
      </w:r>
      <w:bookmarkEnd w:id="3976"/>
      <w:bookmarkEnd w:id="3977"/>
      <w:bookmarkEnd w:id="3978"/>
      <w:bookmarkEnd w:id="3979"/>
      <w:bookmarkEnd w:id="3980"/>
      <w:bookmarkEnd w:id="3981"/>
      <w:bookmarkEnd w:id="3982"/>
      <w:bookmarkEnd w:id="3983"/>
      <w:bookmarkEnd w:id="3984"/>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985" w:name="_Toc148177008"/>
      <w:bookmarkStart w:id="3986" w:name="_Toc151379471"/>
      <w:bookmarkStart w:id="3987" w:name="_Toc151445652"/>
      <w:bookmarkStart w:id="3988" w:name="_Toc160470735"/>
      <w:bookmarkStart w:id="3989" w:name="_Toc164873879"/>
      <w:bookmarkStart w:id="3990" w:name="_Toc180306517"/>
      <w:bookmarkStart w:id="3991" w:name="_Toc195374250"/>
      <w:bookmarkStart w:id="3992" w:name="_Toc211879095"/>
      <w:bookmarkStart w:id="3993" w:name="_Toc214890996"/>
      <w:r w:rsidRPr="000E1D0D">
        <w:rPr>
          <w:noProof/>
          <w:lang w:eastAsia="zh-CN"/>
        </w:rPr>
        <w:t>6.5</w:t>
      </w:r>
      <w:r w:rsidRPr="000E1D0D">
        <w:t>.3</w:t>
      </w:r>
      <w:r w:rsidRPr="000E1D0D">
        <w:tab/>
        <w:t>Resources</w:t>
      </w:r>
      <w:bookmarkEnd w:id="3985"/>
      <w:bookmarkEnd w:id="3986"/>
      <w:bookmarkEnd w:id="3987"/>
      <w:bookmarkEnd w:id="3988"/>
      <w:bookmarkEnd w:id="3989"/>
      <w:bookmarkEnd w:id="3990"/>
      <w:bookmarkEnd w:id="3991"/>
      <w:bookmarkEnd w:id="3992"/>
      <w:bookmarkEnd w:id="3993"/>
    </w:p>
    <w:p w14:paraId="2A94194D" w14:textId="77777777" w:rsidR="00A96052" w:rsidRPr="000E1D0D" w:rsidRDefault="00A96052" w:rsidP="00A96052">
      <w:pPr>
        <w:pStyle w:val="Heading4"/>
      </w:pPr>
      <w:bookmarkStart w:id="3994" w:name="_Toc148177009"/>
      <w:bookmarkStart w:id="3995" w:name="_Toc151379472"/>
      <w:bookmarkStart w:id="3996" w:name="_Toc151445653"/>
      <w:bookmarkStart w:id="3997" w:name="_Toc160470736"/>
      <w:bookmarkStart w:id="3998" w:name="_Toc164873880"/>
      <w:bookmarkStart w:id="3999" w:name="_Toc180306518"/>
      <w:bookmarkStart w:id="4000" w:name="_Toc195374251"/>
      <w:bookmarkStart w:id="4001" w:name="_Toc211879096"/>
      <w:bookmarkStart w:id="4002" w:name="_Toc214890997"/>
      <w:r w:rsidRPr="000E1D0D">
        <w:rPr>
          <w:noProof/>
          <w:lang w:eastAsia="zh-CN"/>
        </w:rPr>
        <w:t>6.5</w:t>
      </w:r>
      <w:r w:rsidRPr="000E1D0D">
        <w:t>.3.1</w:t>
      </w:r>
      <w:r w:rsidRPr="000E1D0D">
        <w:tab/>
        <w:t>Overview</w:t>
      </w:r>
      <w:bookmarkEnd w:id="3994"/>
      <w:bookmarkEnd w:id="3995"/>
      <w:bookmarkEnd w:id="3996"/>
      <w:bookmarkEnd w:id="3997"/>
      <w:bookmarkEnd w:id="3998"/>
      <w:bookmarkEnd w:id="3999"/>
      <w:bookmarkEnd w:id="4000"/>
      <w:bookmarkEnd w:id="4001"/>
      <w:bookmarkEnd w:id="4002"/>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825504436"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4003" w:name="_Toc148177010"/>
      <w:bookmarkStart w:id="4004" w:name="_Toc151379473"/>
      <w:bookmarkStart w:id="4005" w:name="_Toc151445654"/>
      <w:bookmarkStart w:id="4006" w:name="_Toc160470737"/>
      <w:bookmarkStart w:id="4007" w:name="_Toc164873881"/>
      <w:bookmarkStart w:id="4008" w:name="_Toc180306519"/>
      <w:bookmarkStart w:id="4009" w:name="_Toc195374252"/>
      <w:bookmarkStart w:id="4010" w:name="_Toc211879097"/>
      <w:bookmarkStart w:id="4011" w:name="_Toc214890998"/>
      <w:r w:rsidRPr="000E1D0D">
        <w:rPr>
          <w:noProof/>
          <w:lang w:eastAsia="zh-CN"/>
        </w:rPr>
        <w:t>6.5</w:t>
      </w:r>
      <w:r w:rsidRPr="000E1D0D">
        <w:t>.3.2</w:t>
      </w:r>
      <w:r w:rsidRPr="000E1D0D">
        <w:tab/>
        <w:t>Resource: Policy Configurations</w:t>
      </w:r>
      <w:bookmarkEnd w:id="4003"/>
      <w:bookmarkEnd w:id="4004"/>
      <w:bookmarkEnd w:id="4005"/>
      <w:bookmarkEnd w:id="4006"/>
      <w:bookmarkEnd w:id="4007"/>
      <w:bookmarkEnd w:id="4008"/>
      <w:bookmarkEnd w:id="4009"/>
      <w:bookmarkEnd w:id="4010"/>
      <w:bookmarkEnd w:id="4011"/>
    </w:p>
    <w:p w14:paraId="4ACBE09A" w14:textId="77777777" w:rsidR="00A96052" w:rsidRPr="000E1D0D" w:rsidRDefault="00A96052" w:rsidP="00A96052">
      <w:pPr>
        <w:pStyle w:val="Heading5"/>
      </w:pPr>
      <w:bookmarkStart w:id="4012" w:name="_Toc148177011"/>
      <w:bookmarkStart w:id="4013" w:name="_Toc151379474"/>
      <w:bookmarkStart w:id="4014" w:name="_Toc151445655"/>
      <w:bookmarkStart w:id="4015" w:name="_Toc160470738"/>
      <w:bookmarkStart w:id="4016" w:name="_Toc164873882"/>
      <w:bookmarkStart w:id="4017" w:name="_Toc180306520"/>
      <w:bookmarkStart w:id="4018" w:name="_Toc195374253"/>
      <w:bookmarkStart w:id="4019" w:name="_Toc211879098"/>
      <w:bookmarkStart w:id="4020" w:name="_Toc214890999"/>
      <w:r w:rsidRPr="000E1D0D">
        <w:rPr>
          <w:noProof/>
          <w:lang w:eastAsia="zh-CN"/>
        </w:rPr>
        <w:t>6.5</w:t>
      </w:r>
      <w:r w:rsidRPr="000E1D0D">
        <w:t>.3.2.1</w:t>
      </w:r>
      <w:r w:rsidRPr="000E1D0D">
        <w:tab/>
        <w:t>Description</w:t>
      </w:r>
      <w:bookmarkEnd w:id="4012"/>
      <w:bookmarkEnd w:id="4013"/>
      <w:bookmarkEnd w:id="4014"/>
      <w:bookmarkEnd w:id="4015"/>
      <w:bookmarkEnd w:id="4016"/>
      <w:bookmarkEnd w:id="4017"/>
      <w:bookmarkEnd w:id="4018"/>
      <w:bookmarkEnd w:id="4019"/>
      <w:bookmarkEnd w:id="4020"/>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021" w:name="_Toc148177012"/>
      <w:bookmarkStart w:id="4022" w:name="_Toc151379475"/>
      <w:bookmarkStart w:id="4023" w:name="_Toc151445656"/>
      <w:bookmarkStart w:id="4024" w:name="_Toc160470739"/>
      <w:bookmarkStart w:id="4025" w:name="_Toc164873883"/>
      <w:bookmarkStart w:id="4026" w:name="_Toc180306521"/>
      <w:bookmarkStart w:id="4027" w:name="_Toc195374254"/>
      <w:bookmarkStart w:id="4028" w:name="_Toc211879099"/>
      <w:bookmarkStart w:id="4029" w:name="_Toc214891000"/>
      <w:r w:rsidRPr="000E1D0D">
        <w:rPr>
          <w:noProof/>
          <w:lang w:eastAsia="zh-CN"/>
        </w:rPr>
        <w:t>6.5</w:t>
      </w:r>
      <w:r w:rsidRPr="000E1D0D">
        <w:t>.3.2.2</w:t>
      </w:r>
      <w:r w:rsidRPr="000E1D0D">
        <w:tab/>
        <w:t>Resource Definition</w:t>
      </w:r>
      <w:bookmarkEnd w:id="4021"/>
      <w:bookmarkEnd w:id="4022"/>
      <w:bookmarkEnd w:id="4023"/>
      <w:bookmarkEnd w:id="4024"/>
      <w:bookmarkEnd w:id="4025"/>
      <w:bookmarkEnd w:id="4026"/>
      <w:bookmarkEnd w:id="4027"/>
      <w:bookmarkEnd w:id="4028"/>
      <w:bookmarkEnd w:id="4029"/>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030" w:name="_Toc148177013"/>
      <w:bookmarkStart w:id="4031" w:name="_Toc151379476"/>
      <w:bookmarkStart w:id="4032" w:name="_Toc151445657"/>
      <w:bookmarkStart w:id="4033" w:name="_Toc160470740"/>
      <w:bookmarkStart w:id="4034" w:name="_Toc164873884"/>
      <w:bookmarkStart w:id="4035" w:name="_Toc180306522"/>
      <w:bookmarkStart w:id="4036" w:name="_Toc195374255"/>
      <w:bookmarkStart w:id="4037" w:name="_Toc211879100"/>
      <w:bookmarkStart w:id="4038" w:name="_Toc214891001"/>
      <w:r w:rsidRPr="000E1D0D">
        <w:rPr>
          <w:noProof/>
          <w:lang w:eastAsia="zh-CN"/>
        </w:rPr>
        <w:t>6.5</w:t>
      </w:r>
      <w:r w:rsidRPr="000E1D0D">
        <w:t>.3.2.3</w:t>
      </w:r>
      <w:r w:rsidRPr="000E1D0D">
        <w:tab/>
        <w:t>Resource Standard Methods</w:t>
      </w:r>
      <w:bookmarkEnd w:id="4030"/>
      <w:bookmarkEnd w:id="4031"/>
      <w:bookmarkEnd w:id="4032"/>
      <w:bookmarkEnd w:id="4033"/>
      <w:bookmarkEnd w:id="4034"/>
      <w:bookmarkEnd w:id="4035"/>
      <w:bookmarkEnd w:id="4036"/>
      <w:bookmarkEnd w:id="4037"/>
      <w:bookmarkEnd w:id="4038"/>
    </w:p>
    <w:p w14:paraId="59C6949F" w14:textId="77777777" w:rsidR="00A96052" w:rsidRPr="000E1D0D" w:rsidRDefault="00A96052" w:rsidP="0052668D">
      <w:pPr>
        <w:pStyle w:val="H6"/>
        <w:rPr>
          <w:rFonts w:eastAsia="SimSun"/>
        </w:rPr>
      </w:pPr>
      <w:bookmarkStart w:id="4039" w:name="_Toc148177014"/>
      <w:bookmarkStart w:id="4040" w:name="_Toc151379477"/>
      <w:bookmarkStart w:id="4041" w:name="_Toc151445658"/>
      <w:bookmarkStart w:id="4042" w:name="_Toc160470741"/>
      <w:bookmarkStart w:id="4043" w:name="_Toc164873885"/>
      <w:bookmarkStart w:id="4044" w:name="_Toc180306523"/>
      <w:r w:rsidRPr="000E1D0D">
        <w:rPr>
          <w:noProof/>
          <w:lang w:eastAsia="zh-CN"/>
        </w:rPr>
        <w:t>6.5</w:t>
      </w:r>
      <w:r w:rsidRPr="000E1D0D">
        <w:rPr>
          <w:rFonts w:eastAsia="SimSun"/>
        </w:rPr>
        <w:t>.3.2.3.1</w:t>
      </w:r>
      <w:r w:rsidRPr="000E1D0D">
        <w:rPr>
          <w:rFonts w:eastAsia="SimSun"/>
        </w:rPr>
        <w:tab/>
        <w:t>POST</w:t>
      </w:r>
      <w:bookmarkEnd w:id="4039"/>
      <w:bookmarkEnd w:id="4040"/>
      <w:bookmarkEnd w:id="4041"/>
      <w:bookmarkEnd w:id="4042"/>
      <w:bookmarkEnd w:id="4043"/>
      <w:bookmarkEnd w:id="4044"/>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045" w:name="_Toc148177015"/>
      <w:bookmarkStart w:id="4046" w:name="_Toc151379478"/>
      <w:bookmarkStart w:id="4047" w:name="_Toc151445659"/>
      <w:bookmarkStart w:id="4048" w:name="_Toc160470742"/>
      <w:bookmarkStart w:id="4049" w:name="_Toc164873886"/>
      <w:bookmarkStart w:id="4050" w:name="_Toc180306524"/>
      <w:bookmarkStart w:id="4051" w:name="_Toc195374256"/>
      <w:bookmarkStart w:id="4052" w:name="_Toc211879101"/>
      <w:bookmarkStart w:id="4053" w:name="_Toc214891002"/>
      <w:r w:rsidRPr="000E1D0D">
        <w:rPr>
          <w:noProof/>
          <w:lang w:eastAsia="zh-CN"/>
        </w:rPr>
        <w:t>6.5</w:t>
      </w:r>
      <w:r w:rsidRPr="000E1D0D">
        <w:t>.3.2.4</w:t>
      </w:r>
      <w:r w:rsidRPr="000E1D0D">
        <w:tab/>
        <w:t>Resource Custom Operations</w:t>
      </w:r>
      <w:bookmarkEnd w:id="4045"/>
      <w:bookmarkEnd w:id="4046"/>
      <w:bookmarkEnd w:id="4047"/>
      <w:bookmarkEnd w:id="4048"/>
      <w:bookmarkEnd w:id="4049"/>
      <w:bookmarkEnd w:id="4050"/>
      <w:bookmarkEnd w:id="4051"/>
      <w:bookmarkEnd w:id="4052"/>
      <w:bookmarkEnd w:id="4053"/>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054" w:name="_Toc148177016"/>
      <w:bookmarkStart w:id="4055" w:name="_Toc151379479"/>
      <w:bookmarkStart w:id="4056" w:name="_Toc151445660"/>
      <w:bookmarkStart w:id="4057" w:name="_Toc160470743"/>
      <w:bookmarkStart w:id="4058" w:name="_Toc164873887"/>
      <w:bookmarkStart w:id="4059" w:name="_Toc180306525"/>
      <w:bookmarkStart w:id="4060" w:name="_Toc195374257"/>
      <w:bookmarkStart w:id="4061" w:name="_Toc211879102"/>
      <w:bookmarkStart w:id="4062" w:name="_Toc214891003"/>
      <w:r w:rsidRPr="000E1D0D">
        <w:rPr>
          <w:noProof/>
          <w:lang w:eastAsia="zh-CN"/>
        </w:rPr>
        <w:t>6.5</w:t>
      </w:r>
      <w:r w:rsidRPr="000E1D0D">
        <w:t>.3.3</w:t>
      </w:r>
      <w:r w:rsidRPr="000E1D0D">
        <w:tab/>
        <w:t>Resource: Individual Policy Configuration</w:t>
      </w:r>
      <w:bookmarkEnd w:id="4054"/>
      <w:bookmarkEnd w:id="4055"/>
      <w:bookmarkEnd w:id="4056"/>
      <w:bookmarkEnd w:id="4057"/>
      <w:bookmarkEnd w:id="4058"/>
      <w:bookmarkEnd w:id="4059"/>
      <w:bookmarkEnd w:id="4060"/>
      <w:bookmarkEnd w:id="4061"/>
      <w:bookmarkEnd w:id="4062"/>
    </w:p>
    <w:p w14:paraId="4C4F278B" w14:textId="77777777" w:rsidR="00A96052" w:rsidRPr="000E1D0D" w:rsidRDefault="00A96052" w:rsidP="00A96052">
      <w:pPr>
        <w:pStyle w:val="Heading5"/>
      </w:pPr>
      <w:bookmarkStart w:id="4063" w:name="_Toc148177017"/>
      <w:bookmarkStart w:id="4064" w:name="_Toc151379480"/>
      <w:bookmarkStart w:id="4065" w:name="_Toc151445661"/>
      <w:bookmarkStart w:id="4066" w:name="_Toc160470744"/>
      <w:bookmarkStart w:id="4067" w:name="_Toc164873888"/>
      <w:bookmarkStart w:id="4068" w:name="_Toc180306526"/>
      <w:bookmarkStart w:id="4069" w:name="_Toc195374258"/>
      <w:bookmarkStart w:id="4070" w:name="_Toc211879103"/>
      <w:bookmarkStart w:id="4071" w:name="_Toc214891004"/>
      <w:r w:rsidRPr="000E1D0D">
        <w:rPr>
          <w:noProof/>
          <w:lang w:eastAsia="zh-CN"/>
        </w:rPr>
        <w:t>6.5</w:t>
      </w:r>
      <w:r w:rsidRPr="000E1D0D">
        <w:t>.3.3.1</w:t>
      </w:r>
      <w:r w:rsidRPr="000E1D0D">
        <w:tab/>
        <w:t>Description</w:t>
      </w:r>
      <w:bookmarkEnd w:id="4063"/>
      <w:bookmarkEnd w:id="4064"/>
      <w:bookmarkEnd w:id="4065"/>
      <w:bookmarkEnd w:id="4066"/>
      <w:bookmarkEnd w:id="4067"/>
      <w:bookmarkEnd w:id="4068"/>
      <w:bookmarkEnd w:id="4069"/>
      <w:bookmarkEnd w:id="4070"/>
      <w:bookmarkEnd w:id="4071"/>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072" w:name="_Toc148177018"/>
      <w:bookmarkStart w:id="4073" w:name="_Toc151379481"/>
      <w:bookmarkStart w:id="4074" w:name="_Toc151445662"/>
      <w:bookmarkStart w:id="4075" w:name="_Toc160470745"/>
      <w:bookmarkStart w:id="4076" w:name="_Toc164873889"/>
      <w:bookmarkStart w:id="4077" w:name="_Toc180306527"/>
      <w:bookmarkStart w:id="4078" w:name="_Toc195374259"/>
      <w:bookmarkStart w:id="4079" w:name="_Toc211879104"/>
      <w:bookmarkStart w:id="4080" w:name="_Toc214891005"/>
      <w:r w:rsidRPr="000E1D0D">
        <w:rPr>
          <w:noProof/>
          <w:lang w:eastAsia="zh-CN"/>
        </w:rPr>
        <w:t>6.5</w:t>
      </w:r>
      <w:r w:rsidRPr="000E1D0D">
        <w:t>.3.3.2</w:t>
      </w:r>
      <w:r w:rsidRPr="000E1D0D">
        <w:tab/>
        <w:t>Resource Definition</w:t>
      </w:r>
      <w:bookmarkEnd w:id="4072"/>
      <w:bookmarkEnd w:id="4073"/>
      <w:bookmarkEnd w:id="4074"/>
      <w:bookmarkEnd w:id="4075"/>
      <w:bookmarkEnd w:id="4076"/>
      <w:bookmarkEnd w:id="4077"/>
      <w:bookmarkEnd w:id="4078"/>
      <w:bookmarkEnd w:id="4079"/>
      <w:bookmarkEnd w:id="4080"/>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081" w:name="_Toc148177019"/>
      <w:bookmarkStart w:id="4082" w:name="_Toc151379482"/>
      <w:bookmarkStart w:id="4083" w:name="_Toc151445663"/>
      <w:bookmarkStart w:id="4084" w:name="_Toc160470746"/>
      <w:bookmarkStart w:id="4085" w:name="_Toc164873890"/>
      <w:bookmarkStart w:id="4086" w:name="_Toc180306528"/>
      <w:bookmarkStart w:id="4087" w:name="_Toc195374260"/>
      <w:bookmarkStart w:id="4088" w:name="_Toc211879105"/>
      <w:bookmarkStart w:id="4089" w:name="_Toc214891006"/>
      <w:r w:rsidRPr="000E1D0D">
        <w:rPr>
          <w:noProof/>
          <w:lang w:eastAsia="zh-CN"/>
        </w:rPr>
        <w:t>6.5</w:t>
      </w:r>
      <w:r w:rsidRPr="000E1D0D">
        <w:t>.3.3.3</w:t>
      </w:r>
      <w:r w:rsidRPr="000E1D0D">
        <w:tab/>
        <w:t>Resource Standard Methods</w:t>
      </w:r>
      <w:bookmarkEnd w:id="4081"/>
      <w:bookmarkEnd w:id="4082"/>
      <w:bookmarkEnd w:id="4083"/>
      <w:bookmarkEnd w:id="4084"/>
      <w:bookmarkEnd w:id="4085"/>
      <w:bookmarkEnd w:id="4086"/>
      <w:bookmarkEnd w:id="4087"/>
      <w:bookmarkEnd w:id="4088"/>
      <w:bookmarkEnd w:id="4089"/>
    </w:p>
    <w:p w14:paraId="798404AC" w14:textId="77777777" w:rsidR="00A96052" w:rsidRPr="000E1D0D" w:rsidRDefault="00A96052" w:rsidP="0052668D">
      <w:pPr>
        <w:pStyle w:val="H6"/>
      </w:pPr>
      <w:bookmarkStart w:id="4090" w:name="_Toc148177020"/>
      <w:bookmarkStart w:id="4091" w:name="_Toc151379483"/>
      <w:bookmarkStart w:id="4092" w:name="_Toc151445664"/>
      <w:bookmarkStart w:id="4093" w:name="_Toc160470747"/>
      <w:bookmarkStart w:id="4094" w:name="_Toc164873891"/>
      <w:bookmarkStart w:id="4095" w:name="_Toc180306529"/>
      <w:r w:rsidRPr="000E1D0D">
        <w:rPr>
          <w:noProof/>
          <w:lang w:eastAsia="zh-CN"/>
        </w:rPr>
        <w:t>6.5</w:t>
      </w:r>
      <w:r w:rsidRPr="000E1D0D">
        <w:t>.3.3.3.1</w:t>
      </w:r>
      <w:r w:rsidRPr="000E1D0D">
        <w:tab/>
        <w:t>GET</w:t>
      </w:r>
      <w:bookmarkEnd w:id="4090"/>
      <w:bookmarkEnd w:id="4091"/>
      <w:bookmarkEnd w:id="4092"/>
      <w:bookmarkEnd w:id="4093"/>
      <w:bookmarkEnd w:id="4094"/>
      <w:bookmarkEnd w:id="4095"/>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096" w:name="_Toc148177021"/>
      <w:bookmarkStart w:id="4097" w:name="_Toc151379484"/>
      <w:bookmarkStart w:id="4098" w:name="_Toc151445665"/>
      <w:bookmarkStart w:id="4099" w:name="_Toc160470748"/>
      <w:bookmarkStart w:id="4100" w:name="_Toc164873892"/>
      <w:bookmarkStart w:id="4101" w:name="_Toc180306530"/>
      <w:r w:rsidRPr="000E1D0D">
        <w:rPr>
          <w:noProof/>
          <w:lang w:eastAsia="zh-CN"/>
        </w:rPr>
        <w:t>6.5</w:t>
      </w:r>
      <w:r w:rsidRPr="000E1D0D">
        <w:t>.3.3.3.2</w:t>
      </w:r>
      <w:r w:rsidRPr="000E1D0D">
        <w:tab/>
        <w:t>PUT</w:t>
      </w:r>
      <w:bookmarkEnd w:id="4096"/>
      <w:bookmarkEnd w:id="4097"/>
      <w:bookmarkEnd w:id="4098"/>
      <w:bookmarkEnd w:id="4099"/>
      <w:bookmarkEnd w:id="4100"/>
      <w:bookmarkEnd w:id="4101"/>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102" w:name="_Toc148177022"/>
      <w:bookmarkStart w:id="4103" w:name="_Toc151379485"/>
      <w:bookmarkStart w:id="4104" w:name="_Toc151445666"/>
      <w:bookmarkStart w:id="4105" w:name="_Toc160470749"/>
      <w:bookmarkStart w:id="4106" w:name="_Toc164873893"/>
      <w:bookmarkStart w:id="4107" w:name="_Toc180306531"/>
      <w:r w:rsidRPr="000E1D0D">
        <w:rPr>
          <w:noProof/>
          <w:lang w:eastAsia="zh-CN"/>
        </w:rPr>
        <w:t>6.5</w:t>
      </w:r>
      <w:r w:rsidRPr="000E1D0D">
        <w:t>.3.3.3.3</w:t>
      </w:r>
      <w:r w:rsidRPr="000E1D0D">
        <w:tab/>
        <w:t>PATCH</w:t>
      </w:r>
      <w:bookmarkEnd w:id="4102"/>
      <w:bookmarkEnd w:id="4103"/>
      <w:bookmarkEnd w:id="4104"/>
      <w:bookmarkEnd w:id="4105"/>
      <w:bookmarkEnd w:id="4106"/>
      <w:bookmarkEnd w:id="4107"/>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108" w:name="_Toc148177023"/>
      <w:bookmarkStart w:id="4109" w:name="_Toc151379486"/>
      <w:bookmarkStart w:id="4110" w:name="_Toc151445667"/>
      <w:bookmarkStart w:id="4111" w:name="_Toc160470750"/>
      <w:bookmarkStart w:id="4112" w:name="_Toc164873894"/>
      <w:bookmarkStart w:id="4113" w:name="_Toc180306532"/>
      <w:r w:rsidRPr="000E1D0D">
        <w:rPr>
          <w:noProof/>
          <w:lang w:eastAsia="zh-CN"/>
        </w:rPr>
        <w:lastRenderedPageBreak/>
        <w:t>6.5</w:t>
      </w:r>
      <w:r w:rsidRPr="000E1D0D">
        <w:t>.3.3.3.4</w:t>
      </w:r>
      <w:r w:rsidRPr="000E1D0D">
        <w:tab/>
        <w:t>DELETE</w:t>
      </w:r>
      <w:bookmarkEnd w:id="4108"/>
      <w:bookmarkEnd w:id="4109"/>
      <w:bookmarkEnd w:id="4110"/>
      <w:bookmarkEnd w:id="4111"/>
      <w:bookmarkEnd w:id="4112"/>
      <w:bookmarkEnd w:id="4113"/>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114" w:name="_Toc148177024"/>
      <w:bookmarkStart w:id="4115" w:name="_Toc151379487"/>
      <w:bookmarkStart w:id="4116" w:name="_Toc151445668"/>
      <w:bookmarkStart w:id="4117" w:name="_Toc160470751"/>
      <w:bookmarkStart w:id="4118" w:name="_Toc164873895"/>
      <w:bookmarkStart w:id="4119" w:name="_Toc180306533"/>
      <w:bookmarkStart w:id="4120" w:name="_Toc195374261"/>
      <w:bookmarkStart w:id="4121" w:name="_Toc211879106"/>
      <w:bookmarkStart w:id="4122" w:name="_Toc214891007"/>
      <w:r w:rsidRPr="000E1D0D">
        <w:rPr>
          <w:noProof/>
          <w:lang w:eastAsia="zh-CN"/>
        </w:rPr>
        <w:t>6.5</w:t>
      </w:r>
      <w:r w:rsidRPr="000E1D0D">
        <w:t>.3.3.4</w:t>
      </w:r>
      <w:r w:rsidRPr="000E1D0D">
        <w:tab/>
        <w:t>Resource Custom Operations</w:t>
      </w:r>
      <w:bookmarkEnd w:id="4114"/>
      <w:bookmarkEnd w:id="4115"/>
      <w:bookmarkEnd w:id="4116"/>
      <w:bookmarkEnd w:id="4117"/>
      <w:bookmarkEnd w:id="4118"/>
      <w:bookmarkEnd w:id="4119"/>
      <w:bookmarkEnd w:id="4120"/>
      <w:bookmarkEnd w:id="4121"/>
      <w:bookmarkEnd w:id="4122"/>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123" w:name="_Toc148177025"/>
      <w:bookmarkStart w:id="4124" w:name="_Toc151379488"/>
      <w:bookmarkStart w:id="4125" w:name="_Toc151445669"/>
      <w:bookmarkStart w:id="4126" w:name="_Toc160470752"/>
      <w:bookmarkStart w:id="4127" w:name="_Toc164873896"/>
      <w:bookmarkStart w:id="4128" w:name="_Toc180306534"/>
      <w:bookmarkStart w:id="4129" w:name="_Toc195374262"/>
      <w:bookmarkStart w:id="4130" w:name="_Toc211879107"/>
      <w:bookmarkStart w:id="4131" w:name="_Toc214891008"/>
      <w:r w:rsidRPr="000E1D0D">
        <w:rPr>
          <w:noProof/>
          <w:lang w:eastAsia="zh-CN"/>
        </w:rPr>
        <w:lastRenderedPageBreak/>
        <w:t>6.5</w:t>
      </w:r>
      <w:r w:rsidRPr="000E1D0D">
        <w:t>.4</w:t>
      </w:r>
      <w:r w:rsidRPr="000E1D0D">
        <w:tab/>
        <w:t>Custom Operations without associated resources</w:t>
      </w:r>
      <w:bookmarkEnd w:id="4123"/>
      <w:bookmarkEnd w:id="4124"/>
      <w:bookmarkEnd w:id="4125"/>
      <w:bookmarkEnd w:id="4126"/>
      <w:bookmarkEnd w:id="4127"/>
      <w:bookmarkEnd w:id="4128"/>
      <w:bookmarkEnd w:id="4129"/>
      <w:bookmarkEnd w:id="4130"/>
      <w:bookmarkEnd w:id="4131"/>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132" w:name="_Toc148177026"/>
      <w:bookmarkStart w:id="4133" w:name="_Toc151379489"/>
      <w:bookmarkStart w:id="4134" w:name="_Toc151445670"/>
      <w:bookmarkStart w:id="4135" w:name="_Toc160470753"/>
      <w:bookmarkStart w:id="4136" w:name="_Toc164873897"/>
      <w:bookmarkStart w:id="4137" w:name="_Toc180306535"/>
      <w:bookmarkStart w:id="4138" w:name="_Toc195374263"/>
      <w:bookmarkStart w:id="4139" w:name="_Toc211879108"/>
      <w:bookmarkStart w:id="4140" w:name="_Toc214891009"/>
      <w:r w:rsidRPr="000E1D0D">
        <w:rPr>
          <w:noProof/>
          <w:lang w:eastAsia="zh-CN"/>
        </w:rPr>
        <w:t>6.5</w:t>
      </w:r>
      <w:r w:rsidRPr="000E1D0D">
        <w:t>.5</w:t>
      </w:r>
      <w:r w:rsidRPr="000E1D0D">
        <w:tab/>
        <w:t>Notifications</w:t>
      </w:r>
      <w:bookmarkEnd w:id="4132"/>
      <w:bookmarkEnd w:id="4133"/>
      <w:bookmarkEnd w:id="4134"/>
      <w:bookmarkEnd w:id="4135"/>
      <w:bookmarkEnd w:id="4136"/>
      <w:bookmarkEnd w:id="4137"/>
      <w:bookmarkEnd w:id="4138"/>
      <w:bookmarkEnd w:id="4139"/>
      <w:bookmarkEnd w:id="4140"/>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141" w:name="_Toc148177027"/>
      <w:bookmarkStart w:id="4142" w:name="_Toc151379490"/>
      <w:bookmarkStart w:id="4143" w:name="_Toc151445671"/>
      <w:bookmarkStart w:id="4144" w:name="_Toc160470754"/>
      <w:bookmarkStart w:id="4145" w:name="_Toc164873898"/>
      <w:bookmarkStart w:id="4146" w:name="_Toc180306536"/>
      <w:bookmarkStart w:id="4147" w:name="_Toc195374264"/>
      <w:bookmarkStart w:id="4148" w:name="_Toc211879109"/>
      <w:bookmarkStart w:id="4149" w:name="_Toc214891010"/>
      <w:r w:rsidRPr="000E1D0D">
        <w:rPr>
          <w:noProof/>
          <w:lang w:eastAsia="zh-CN"/>
        </w:rPr>
        <w:t>6.5</w:t>
      </w:r>
      <w:r w:rsidRPr="000E1D0D">
        <w:t>.6</w:t>
      </w:r>
      <w:r w:rsidRPr="000E1D0D">
        <w:tab/>
        <w:t>Data Model</w:t>
      </w:r>
      <w:bookmarkEnd w:id="4141"/>
      <w:bookmarkEnd w:id="4142"/>
      <w:bookmarkEnd w:id="4143"/>
      <w:bookmarkEnd w:id="4144"/>
      <w:bookmarkEnd w:id="4145"/>
      <w:bookmarkEnd w:id="4146"/>
      <w:bookmarkEnd w:id="4147"/>
      <w:bookmarkEnd w:id="4148"/>
      <w:bookmarkEnd w:id="4149"/>
    </w:p>
    <w:p w14:paraId="638CCE39" w14:textId="77777777" w:rsidR="00A96052" w:rsidRPr="000E1D0D" w:rsidRDefault="00A96052" w:rsidP="00A96052">
      <w:pPr>
        <w:pStyle w:val="Heading4"/>
      </w:pPr>
      <w:bookmarkStart w:id="4150" w:name="_Toc148177028"/>
      <w:bookmarkStart w:id="4151" w:name="_Toc151379491"/>
      <w:bookmarkStart w:id="4152" w:name="_Toc151445672"/>
      <w:bookmarkStart w:id="4153" w:name="_Toc160470755"/>
      <w:bookmarkStart w:id="4154" w:name="_Toc164873899"/>
      <w:bookmarkStart w:id="4155" w:name="_Toc180306537"/>
      <w:bookmarkStart w:id="4156" w:name="_Toc195374265"/>
      <w:bookmarkStart w:id="4157" w:name="_Toc211879110"/>
      <w:bookmarkStart w:id="4158" w:name="_Toc214891011"/>
      <w:r w:rsidRPr="000E1D0D">
        <w:rPr>
          <w:noProof/>
          <w:lang w:eastAsia="zh-CN"/>
        </w:rPr>
        <w:t>6.5</w:t>
      </w:r>
      <w:r w:rsidRPr="000E1D0D">
        <w:t>.6.1</w:t>
      </w:r>
      <w:r w:rsidRPr="000E1D0D">
        <w:tab/>
        <w:t>General</w:t>
      </w:r>
      <w:bookmarkEnd w:id="4150"/>
      <w:bookmarkEnd w:id="4151"/>
      <w:bookmarkEnd w:id="4152"/>
      <w:bookmarkEnd w:id="4153"/>
      <w:bookmarkEnd w:id="4154"/>
      <w:bookmarkEnd w:id="4155"/>
      <w:bookmarkEnd w:id="4156"/>
      <w:bookmarkEnd w:id="4157"/>
      <w:bookmarkEnd w:id="4158"/>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6F473A">
            <w:pPr>
              <w:keepNext/>
              <w:keepLines/>
              <w:spacing w:after="0"/>
              <w:rPr>
                <w:rFonts w:ascii="Arial" w:hAnsi="Arial"/>
                <w:sz w:val="18"/>
              </w:rPr>
            </w:pPr>
            <w:r w:rsidRPr="008548E3">
              <w:rPr>
                <w:rFonts w:ascii="Arial" w:hAnsi="Arial"/>
                <w:sz w:val="18"/>
              </w:rPr>
              <w:t>MultiModalFlowType</w:t>
            </w:r>
          </w:p>
        </w:tc>
        <w:tc>
          <w:tcPr>
            <w:tcW w:w="1420" w:type="dxa"/>
            <w:vAlign w:val="center"/>
          </w:tcPr>
          <w:p w14:paraId="01223085" w14:textId="60D24E18" w:rsidR="006F473A" w:rsidRPr="00250A15" w:rsidRDefault="006F473A" w:rsidP="006F473A">
            <w:pPr>
              <w:keepNext/>
              <w:keepLines/>
              <w:spacing w:after="0"/>
              <w:jc w:val="center"/>
              <w:rPr>
                <w:rFonts w:ascii="Arial" w:hAnsi="Arial"/>
                <w:noProof/>
                <w:sz w:val="18"/>
                <w:lang w:eastAsia="zh-CN"/>
              </w:rPr>
            </w:pPr>
            <w:r w:rsidRPr="008548E3">
              <w:rPr>
                <w:rFonts w:ascii="Arial" w:hAnsi="Arial"/>
                <w:noProof/>
                <w:sz w:val="18"/>
                <w:lang w:eastAsia="zh-CN"/>
              </w:rPr>
              <w:t>6.5.6.</w:t>
            </w:r>
            <w:r w:rsidR="00057544">
              <w:rPr>
                <w:rFonts w:ascii="Arial" w:hAnsi="Arial"/>
                <w:noProof/>
                <w:sz w:val="18"/>
                <w:lang w:eastAsia="zh-CN"/>
              </w:rPr>
              <w:t>3</w:t>
            </w:r>
            <w:r w:rsidRPr="008548E3">
              <w:rPr>
                <w:rFonts w:ascii="Arial" w:hAnsi="Arial"/>
                <w:noProof/>
                <w:sz w:val="18"/>
                <w:lang w:eastAsia="zh-CN"/>
              </w:rPr>
              <w:t>.</w:t>
            </w:r>
            <w:r w:rsidR="00057544">
              <w:rPr>
                <w:rFonts w:ascii="Arial" w:hAnsi="Arial"/>
                <w:noProof/>
                <w:sz w:val="18"/>
                <w:lang w:eastAsia="zh-CN"/>
              </w:rPr>
              <w:t>5</w:t>
            </w:r>
          </w:p>
        </w:tc>
        <w:tc>
          <w:tcPr>
            <w:tcW w:w="4079" w:type="dxa"/>
            <w:vAlign w:val="center"/>
          </w:tcPr>
          <w:p w14:paraId="17AC0941" w14:textId="77777777" w:rsidR="006F473A" w:rsidRDefault="006F473A" w:rsidP="006F473A">
            <w:pPr>
              <w:keepNext/>
              <w:keepLines/>
              <w:spacing w:after="0"/>
              <w:rPr>
                <w:rFonts w:ascii="Arial" w:hAnsi="Arial"/>
                <w:sz w:val="18"/>
              </w:rPr>
            </w:pPr>
            <w:r>
              <w:rPr>
                <w:rFonts w:ascii="Arial" w:hAnsi="Arial"/>
                <w:sz w:val="18"/>
              </w:rPr>
              <w:t>Represents the Muti-modal flow type.</w:t>
            </w:r>
          </w:p>
        </w:tc>
        <w:tc>
          <w:tcPr>
            <w:tcW w:w="1347" w:type="dxa"/>
            <w:vAlign w:val="center"/>
          </w:tcPr>
          <w:p w14:paraId="3DEBB92A" w14:textId="77777777" w:rsidR="006F473A" w:rsidRDefault="006F473A" w:rsidP="006F473A">
            <w:pPr>
              <w:keepNext/>
              <w:keepLines/>
              <w:spacing w:after="0"/>
              <w:rPr>
                <w:rFonts w:ascii="Arial" w:hAnsi="Arial" w:cs="Arial"/>
                <w:sz w:val="18"/>
                <w:szCs w:val="18"/>
              </w:rPr>
            </w:pPr>
            <w:r w:rsidRPr="008548E3">
              <w:rPr>
                <w:rFonts w:ascii="Arial" w:hAnsi="Arial" w:cs="Arial"/>
                <w:sz w:val="18"/>
                <w:szCs w:val="18"/>
              </w:rPr>
              <w:t>XRMApp</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5D945269"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159" w:name="_Toc148177029"/>
      <w:bookmarkStart w:id="4160" w:name="_Toc151379492"/>
      <w:bookmarkStart w:id="4161" w:name="_Toc151445673"/>
      <w:bookmarkStart w:id="4162" w:name="_Toc160470756"/>
      <w:bookmarkStart w:id="4163" w:name="_Toc164873900"/>
      <w:bookmarkStart w:id="4164" w:name="_Toc180306538"/>
      <w:bookmarkStart w:id="4165" w:name="_Toc195374266"/>
      <w:bookmarkStart w:id="4166" w:name="_Toc211879111"/>
      <w:bookmarkStart w:id="4167" w:name="_Toc214891012"/>
      <w:r w:rsidRPr="000E1D0D">
        <w:rPr>
          <w:noProof/>
          <w:lang w:eastAsia="zh-CN"/>
        </w:rPr>
        <w:t>6.5</w:t>
      </w:r>
      <w:r w:rsidRPr="000E1D0D">
        <w:rPr>
          <w:lang w:val="en-US"/>
        </w:rPr>
        <w:t>.6.2</w:t>
      </w:r>
      <w:r w:rsidRPr="000E1D0D">
        <w:rPr>
          <w:lang w:val="en-US"/>
        </w:rPr>
        <w:tab/>
        <w:t>Structured data types</w:t>
      </w:r>
      <w:bookmarkEnd w:id="4159"/>
      <w:bookmarkEnd w:id="4160"/>
      <w:bookmarkEnd w:id="4161"/>
      <w:bookmarkEnd w:id="4162"/>
      <w:bookmarkEnd w:id="4163"/>
      <w:bookmarkEnd w:id="4164"/>
      <w:bookmarkEnd w:id="4165"/>
      <w:bookmarkEnd w:id="4166"/>
      <w:bookmarkEnd w:id="4167"/>
    </w:p>
    <w:p w14:paraId="188058B4" w14:textId="77777777" w:rsidR="00A96052" w:rsidRPr="000E1D0D" w:rsidRDefault="00A96052" w:rsidP="00A96052">
      <w:pPr>
        <w:pStyle w:val="Heading5"/>
      </w:pPr>
      <w:bookmarkStart w:id="4168" w:name="_Toc148177030"/>
      <w:bookmarkStart w:id="4169" w:name="_Toc151379493"/>
      <w:bookmarkStart w:id="4170" w:name="_Toc151445674"/>
      <w:bookmarkStart w:id="4171" w:name="_Toc160470757"/>
      <w:bookmarkStart w:id="4172" w:name="_Toc164873901"/>
      <w:bookmarkStart w:id="4173" w:name="_Toc180306539"/>
      <w:bookmarkStart w:id="4174" w:name="_Toc195374267"/>
      <w:bookmarkStart w:id="4175" w:name="_Toc211879112"/>
      <w:bookmarkStart w:id="4176" w:name="_Toc214891013"/>
      <w:r w:rsidRPr="000E1D0D">
        <w:rPr>
          <w:noProof/>
          <w:lang w:eastAsia="zh-CN"/>
        </w:rPr>
        <w:t>6.5</w:t>
      </w:r>
      <w:r w:rsidRPr="000E1D0D">
        <w:t>.6.2.1</w:t>
      </w:r>
      <w:r w:rsidRPr="000E1D0D">
        <w:tab/>
        <w:t>Introduction</w:t>
      </w:r>
      <w:bookmarkEnd w:id="4168"/>
      <w:bookmarkEnd w:id="4169"/>
      <w:bookmarkEnd w:id="4170"/>
      <w:bookmarkEnd w:id="4171"/>
      <w:bookmarkEnd w:id="4172"/>
      <w:bookmarkEnd w:id="4173"/>
      <w:bookmarkEnd w:id="4174"/>
      <w:bookmarkEnd w:id="4175"/>
      <w:bookmarkEnd w:id="4176"/>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177" w:name="_Toc148177031"/>
      <w:bookmarkStart w:id="4178" w:name="_Toc151379494"/>
      <w:bookmarkStart w:id="4179" w:name="_Toc151445675"/>
      <w:bookmarkStart w:id="4180" w:name="_Toc160470758"/>
      <w:bookmarkStart w:id="4181" w:name="_Toc164873902"/>
      <w:bookmarkStart w:id="4182" w:name="_Toc180306540"/>
      <w:bookmarkStart w:id="4183" w:name="_Toc195374268"/>
      <w:bookmarkStart w:id="4184" w:name="_Toc211879113"/>
      <w:bookmarkStart w:id="4185" w:name="_Toc214891014"/>
      <w:r w:rsidRPr="000E1D0D">
        <w:rPr>
          <w:noProof/>
          <w:lang w:eastAsia="zh-CN"/>
        </w:rPr>
        <w:lastRenderedPageBreak/>
        <w:t>6.5</w:t>
      </w:r>
      <w:r w:rsidRPr="000E1D0D">
        <w:t>.6.2.2</w:t>
      </w:r>
      <w:r w:rsidRPr="000E1D0D">
        <w:tab/>
        <w:t>Type: PolicyConfig</w:t>
      </w:r>
      <w:bookmarkEnd w:id="4177"/>
      <w:bookmarkEnd w:id="4178"/>
      <w:bookmarkEnd w:id="4179"/>
      <w:bookmarkEnd w:id="4180"/>
      <w:bookmarkEnd w:id="4181"/>
      <w:bookmarkEnd w:id="4182"/>
      <w:bookmarkEnd w:id="4183"/>
      <w:bookmarkEnd w:id="4184"/>
      <w:bookmarkEnd w:id="4185"/>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4186" w:name="_Hlk146052388"/>
            <w:r w:rsidRPr="000E1D0D">
              <w:rPr>
                <w:lang w:eastAsia="zh-CN"/>
              </w:rPr>
              <w:t>sealddPol</w:t>
            </w:r>
            <w:bookmarkEnd w:id="4186"/>
          </w:p>
        </w:tc>
        <w:tc>
          <w:tcPr>
            <w:tcW w:w="1417" w:type="dxa"/>
            <w:vAlign w:val="center"/>
          </w:tcPr>
          <w:p w14:paraId="7075C8F7" w14:textId="77777777" w:rsidR="00A96052" w:rsidRPr="000E1D0D" w:rsidRDefault="00A96052" w:rsidP="000237A7">
            <w:pPr>
              <w:pStyle w:val="TAL"/>
            </w:pPr>
            <w:bookmarkStart w:id="4187" w:name="_Hlk146052393"/>
            <w:r w:rsidRPr="000E1D0D">
              <w:t>SealddPolicy</w:t>
            </w:r>
            <w:bookmarkEnd w:id="4187"/>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188" w:name="_Toc148177032"/>
      <w:bookmarkStart w:id="4189" w:name="_Toc151379495"/>
      <w:bookmarkStart w:id="4190" w:name="_Toc151445676"/>
      <w:bookmarkStart w:id="4191" w:name="_Toc160470759"/>
      <w:bookmarkStart w:id="4192" w:name="_Toc164873903"/>
      <w:bookmarkStart w:id="4193" w:name="_Toc180306541"/>
      <w:bookmarkStart w:id="4194" w:name="_Toc195374269"/>
      <w:bookmarkStart w:id="4195" w:name="_Toc211879114"/>
      <w:bookmarkStart w:id="4196" w:name="_Toc214891015"/>
      <w:r w:rsidRPr="000E1D0D">
        <w:rPr>
          <w:noProof/>
          <w:lang w:eastAsia="zh-CN"/>
        </w:rPr>
        <w:t>6.5</w:t>
      </w:r>
      <w:r w:rsidRPr="000E1D0D">
        <w:t>.6.2.3</w:t>
      </w:r>
      <w:r w:rsidRPr="000E1D0D">
        <w:tab/>
        <w:t>Type: PolicyConfigPatch</w:t>
      </w:r>
      <w:bookmarkEnd w:id="4188"/>
      <w:bookmarkEnd w:id="4189"/>
      <w:bookmarkEnd w:id="4190"/>
      <w:bookmarkEnd w:id="4191"/>
      <w:bookmarkEnd w:id="4192"/>
      <w:bookmarkEnd w:id="4193"/>
      <w:bookmarkEnd w:id="4194"/>
      <w:bookmarkEnd w:id="4195"/>
      <w:bookmarkEnd w:id="4196"/>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4197" w:name="_Toc148177033"/>
      <w:bookmarkStart w:id="4198" w:name="_Toc151379496"/>
      <w:bookmarkStart w:id="4199" w:name="_Toc151445677"/>
      <w:bookmarkStart w:id="4200" w:name="_Toc160470760"/>
      <w:bookmarkStart w:id="4201" w:name="_Toc164873904"/>
      <w:bookmarkStart w:id="4202" w:name="_Toc180306542"/>
      <w:bookmarkStart w:id="4203" w:name="_Toc195374270"/>
      <w:bookmarkStart w:id="4204" w:name="_Toc211879115"/>
      <w:bookmarkStart w:id="4205" w:name="_Toc214891016"/>
      <w:r w:rsidRPr="000E1D0D">
        <w:rPr>
          <w:noProof/>
          <w:lang w:eastAsia="zh-CN"/>
        </w:rPr>
        <w:lastRenderedPageBreak/>
        <w:t>6.5</w:t>
      </w:r>
      <w:r w:rsidRPr="000E1D0D">
        <w:t>.6.2.4</w:t>
      </w:r>
      <w:r w:rsidRPr="000E1D0D">
        <w:tab/>
        <w:t>Type: SealddPolicy</w:t>
      </w:r>
      <w:bookmarkEnd w:id="4197"/>
      <w:bookmarkEnd w:id="4198"/>
      <w:bookmarkEnd w:id="4199"/>
      <w:bookmarkEnd w:id="4200"/>
      <w:bookmarkEnd w:id="4201"/>
      <w:bookmarkEnd w:id="4202"/>
      <w:bookmarkEnd w:id="4203"/>
      <w:bookmarkEnd w:id="4204"/>
      <w:bookmarkEnd w:id="4205"/>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4206" w:name="_Hlk146052550"/>
            <w:r w:rsidRPr="000E1D0D">
              <w:t>qualGuar</w:t>
            </w:r>
            <w:bookmarkEnd w:id="4206"/>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4207" w:name="_Hlk146052555"/>
            <w:r w:rsidRPr="000E1D0D">
              <w:t>bdwC</w:t>
            </w:r>
            <w:bookmarkEnd w:id="4207"/>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4208" w:name="_Toc160470761"/>
      <w:bookmarkStart w:id="4209" w:name="_Toc164873905"/>
      <w:bookmarkStart w:id="4210" w:name="_Toc180306543"/>
      <w:bookmarkStart w:id="4211" w:name="_Toc195374271"/>
      <w:bookmarkStart w:id="4212" w:name="_Toc211879116"/>
      <w:bookmarkStart w:id="4213" w:name="_Toc148177034"/>
      <w:bookmarkStart w:id="4214" w:name="_Toc151379497"/>
      <w:bookmarkStart w:id="4215" w:name="_Toc151445678"/>
      <w:bookmarkStart w:id="4216" w:name="_Toc214891017"/>
      <w:r w:rsidRPr="000E1D0D">
        <w:rPr>
          <w:noProof/>
          <w:lang w:eastAsia="zh-CN"/>
        </w:rPr>
        <w:t>6.5</w:t>
      </w:r>
      <w:r w:rsidRPr="000E1D0D">
        <w:t>.6.2.</w:t>
      </w:r>
      <w:r>
        <w:t>5</w:t>
      </w:r>
      <w:r w:rsidRPr="000E1D0D">
        <w:tab/>
        <w:t>Type: QualGuarPolicy</w:t>
      </w:r>
      <w:bookmarkEnd w:id="4208"/>
      <w:bookmarkEnd w:id="4209"/>
      <w:bookmarkEnd w:id="4210"/>
      <w:bookmarkEnd w:id="4211"/>
      <w:bookmarkEnd w:id="4212"/>
      <w:bookmarkEnd w:id="4216"/>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4217" w:name="_Toc160470762"/>
      <w:bookmarkStart w:id="4218" w:name="_Toc164873906"/>
      <w:bookmarkStart w:id="4219" w:name="_Toc180306544"/>
      <w:bookmarkStart w:id="4220" w:name="_Toc195374272"/>
      <w:bookmarkStart w:id="4221" w:name="_Toc211879117"/>
      <w:bookmarkStart w:id="4222" w:name="_Toc214891018"/>
      <w:r w:rsidRPr="000E1D0D">
        <w:rPr>
          <w:noProof/>
          <w:lang w:eastAsia="zh-CN"/>
        </w:rPr>
        <w:t>6.5</w:t>
      </w:r>
      <w:r w:rsidRPr="000E1D0D">
        <w:t>.6.2.</w:t>
      </w:r>
      <w:r>
        <w:t>6</w:t>
      </w:r>
      <w:r w:rsidRPr="000E1D0D">
        <w:tab/>
        <w:t>Type: QualGuar</w:t>
      </w:r>
      <w:r>
        <w:t>Thresh</w:t>
      </w:r>
      <w:bookmarkEnd w:id="4217"/>
      <w:bookmarkEnd w:id="4218"/>
      <w:bookmarkEnd w:id="4219"/>
      <w:bookmarkEnd w:id="4220"/>
      <w:bookmarkEnd w:id="4221"/>
      <w:bookmarkEnd w:id="4222"/>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4223" w:name="_Toc195374273"/>
      <w:bookmarkStart w:id="4224" w:name="_Toc211879118"/>
      <w:bookmarkStart w:id="4225" w:name="_Toc160470763"/>
      <w:bookmarkStart w:id="4226" w:name="_Toc164873907"/>
      <w:bookmarkStart w:id="4227" w:name="_Toc214891019"/>
      <w:r w:rsidRPr="00011EFF">
        <w:rPr>
          <w:noProof/>
          <w:lang w:eastAsia="zh-CN"/>
        </w:rPr>
        <w:lastRenderedPageBreak/>
        <w:t>6.5</w:t>
      </w:r>
      <w:r w:rsidRPr="00011EFF">
        <w:t>.6.2.</w:t>
      </w:r>
      <w:r w:rsidRPr="008E7769">
        <w:t>7</w:t>
      </w:r>
      <w:r w:rsidRPr="008E7769">
        <w:tab/>
        <w:t>Type: GeofencingPolicy</w:t>
      </w:r>
      <w:bookmarkEnd w:id="4223"/>
      <w:bookmarkEnd w:id="4224"/>
      <w:bookmarkEnd w:id="4227"/>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4228" w:name="_Toc195374274"/>
      <w:bookmarkStart w:id="4229" w:name="_Toc211879119"/>
      <w:bookmarkStart w:id="4230" w:name="_Toc214891020"/>
      <w:r w:rsidRPr="00011EFF">
        <w:rPr>
          <w:noProof/>
          <w:lang w:eastAsia="zh-CN"/>
        </w:rPr>
        <w:t>6.5</w:t>
      </w:r>
      <w:r w:rsidRPr="00011EFF">
        <w:t>.6.2</w:t>
      </w:r>
      <w:r w:rsidRPr="00030470">
        <w:t>.8</w:t>
      </w:r>
      <w:r w:rsidRPr="00030470">
        <w:tab/>
        <w:t>Type: GeofencingArea</w:t>
      </w:r>
      <w:bookmarkEnd w:id="4228"/>
      <w:bookmarkEnd w:id="4229"/>
      <w:bookmarkEnd w:id="4230"/>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4231" w:name="_Toc180306545"/>
      <w:bookmarkStart w:id="4232" w:name="_Toc195374275"/>
      <w:bookmarkStart w:id="4233" w:name="_Toc211879120"/>
      <w:bookmarkStart w:id="4234" w:name="_Toc214891021"/>
      <w:r w:rsidRPr="000E1D0D">
        <w:rPr>
          <w:noProof/>
          <w:lang w:eastAsia="zh-CN"/>
        </w:rPr>
        <w:t>6.5</w:t>
      </w:r>
      <w:r w:rsidRPr="000E1D0D">
        <w:t>.6.2</w:t>
      </w:r>
      <w:r w:rsidRPr="006E6517">
        <w:t>.</w:t>
      </w:r>
      <w:r>
        <w:t>9</w:t>
      </w:r>
      <w:r w:rsidRPr="006E6517">
        <w:tab/>
        <w:t>Type: MultiModalSealddPolicy</w:t>
      </w:r>
      <w:bookmarkEnd w:id="4231"/>
      <w:bookmarkEnd w:id="4232"/>
      <w:bookmarkEnd w:id="4233"/>
      <w:bookmarkEnd w:id="4234"/>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4235" w:name="_Toc168595877"/>
      <w:bookmarkStart w:id="4236" w:name="_Toc195374276"/>
      <w:bookmarkStart w:id="4237" w:name="_Toc211879121"/>
      <w:bookmarkStart w:id="4238" w:name="_Toc168595878"/>
      <w:bookmarkStart w:id="4239" w:name="_Toc180306546"/>
      <w:bookmarkStart w:id="4240" w:name="_Toc214891022"/>
      <w:r w:rsidRPr="000E1D0D">
        <w:rPr>
          <w:noProof/>
          <w:lang w:eastAsia="zh-CN"/>
        </w:rPr>
        <w:lastRenderedPageBreak/>
        <w:t>6.5</w:t>
      </w:r>
      <w:r w:rsidRPr="000E1D0D">
        <w:t>.6.2</w:t>
      </w:r>
      <w:r w:rsidRPr="00826FFF">
        <w:t>.10</w:t>
      </w:r>
      <w:r w:rsidRPr="00826FFF">
        <w:tab/>
        <w:t xml:space="preserve">Type: </w:t>
      </w:r>
      <w:bookmarkEnd w:id="4235"/>
      <w:r w:rsidRPr="00826FFF">
        <w:rPr>
          <w:lang w:eastAsia="zh-CN"/>
        </w:rPr>
        <w:t>TempPolicy</w:t>
      </w:r>
      <w:bookmarkEnd w:id="4236"/>
      <w:bookmarkEnd w:id="4237"/>
      <w:bookmarkEnd w:id="4240"/>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4241" w:name="_Toc195374277"/>
      <w:bookmarkStart w:id="4242" w:name="_Toc211879122"/>
      <w:bookmarkStart w:id="4243" w:name="_Toc214891023"/>
      <w:r w:rsidRPr="000E1D0D">
        <w:rPr>
          <w:noProof/>
          <w:lang w:eastAsia="zh-CN"/>
        </w:rPr>
        <w:t>6.5</w:t>
      </w:r>
      <w:r w:rsidRPr="000E1D0D">
        <w:t>.6.2.</w:t>
      </w:r>
      <w:r>
        <w:t>1</w:t>
      </w:r>
      <w:r w:rsidR="00B22133">
        <w:t>1</w:t>
      </w:r>
      <w:r w:rsidRPr="000E1D0D">
        <w:tab/>
        <w:t xml:space="preserve">Type: </w:t>
      </w:r>
      <w:bookmarkEnd w:id="4238"/>
      <w:r>
        <w:t>Non3gppAccessMeasPol</w:t>
      </w:r>
      <w:bookmarkEnd w:id="4241"/>
      <w:bookmarkEnd w:id="4242"/>
      <w:bookmarkEnd w:id="4243"/>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4244" w:name="_Toc195374278"/>
      <w:bookmarkStart w:id="4245" w:name="_Toc211879123"/>
      <w:bookmarkStart w:id="4246" w:name="_Toc214891024"/>
      <w:r w:rsidRPr="000E1D0D">
        <w:rPr>
          <w:noProof/>
          <w:lang w:eastAsia="zh-CN"/>
        </w:rPr>
        <w:t>6.5</w:t>
      </w:r>
      <w:r w:rsidRPr="000E1D0D">
        <w:t>.6.2.</w:t>
      </w:r>
      <w:r>
        <w:t>1</w:t>
      </w:r>
      <w:r w:rsidR="00B22133">
        <w:t>2</w:t>
      </w:r>
      <w:r w:rsidRPr="000E1D0D">
        <w:tab/>
        <w:t xml:space="preserve">Type: </w:t>
      </w:r>
      <w:r>
        <w:t>Signal</w:t>
      </w:r>
      <w:r>
        <w:rPr>
          <w:lang w:eastAsia="zh-CN"/>
        </w:rPr>
        <w:t>Strength</w:t>
      </w:r>
      <w:bookmarkEnd w:id="4244"/>
      <w:bookmarkEnd w:id="4245"/>
      <w:bookmarkEnd w:id="4246"/>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4247" w:name="_Toc195374279"/>
      <w:bookmarkStart w:id="4248" w:name="_Toc211879124"/>
      <w:bookmarkStart w:id="4249" w:name="_Toc214891025"/>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4247"/>
      <w:bookmarkEnd w:id="4248"/>
      <w:bookmarkEnd w:id="4249"/>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4250" w:name="_Toc195374280"/>
      <w:bookmarkStart w:id="4251" w:name="_Toc211879125"/>
      <w:bookmarkStart w:id="4252" w:name="_Toc214891026"/>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4250"/>
      <w:bookmarkEnd w:id="4251"/>
      <w:bookmarkEnd w:id="4252"/>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0BCA60BE"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6F0E0F69"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4253" w:name="_Toc195374281"/>
      <w:bookmarkStart w:id="4254" w:name="_Toc211879126"/>
      <w:bookmarkStart w:id="4255" w:name="_Toc214891027"/>
      <w:r w:rsidRPr="000E1D0D">
        <w:rPr>
          <w:noProof/>
          <w:lang w:eastAsia="zh-CN"/>
        </w:rPr>
        <w:t>6.5</w:t>
      </w:r>
      <w:r w:rsidRPr="000E1D0D">
        <w:t>.6.2</w:t>
      </w:r>
      <w:r w:rsidRPr="00826FFF">
        <w:t>.1</w:t>
      </w:r>
      <w:r>
        <w:t>5</w:t>
      </w:r>
      <w:r w:rsidRPr="00826FFF">
        <w:tab/>
        <w:t xml:space="preserve">Type: </w:t>
      </w:r>
      <w:r>
        <w:rPr>
          <w:lang w:eastAsia="zh-CN"/>
        </w:rPr>
        <w:t>AlignmentPolicy</w:t>
      </w:r>
      <w:bookmarkEnd w:id="4253"/>
      <w:bookmarkEnd w:id="4254"/>
      <w:bookmarkEnd w:id="4255"/>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4256" w:name="_Toc195374282"/>
      <w:bookmarkStart w:id="4257" w:name="_Toc211879127"/>
      <w:bookmarkStart w:id="4258" w:name="_Toc214891028"/>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4256"/>
      <w:bookmarkEnd w:id="4257"/>
      <w:bookmarkEnd w:id="4258"/>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9722563"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7B10EC5A"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53482B09"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2A7D94E"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4C48416E"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0B02E65E"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4259" w:name="_Toc195374283"/>
      <w:bookmarkStart w:id="4260" w:name="_Toc211879128"/>
      <w:bookmarkStart w:id="4261" w:name="_Toc168595830"/>
      <w:bookmarkStart w:id="4262" w:name="_Toc180146857"/>
      <w:bookmarkStart w:id="4263" w:name="_Toc180249355"/>
      <w:bookmarkStart w:id="4264" w:name="_Toc183379309"/>
      <w:bookmarkStart w:id="4265" w:name="_Toc192863164"/>
      <w:bookmarkStart w:id="4266" w:name="_Toc214891029"/>
      <w:r w:rsidRPr="00EF3043">
        <w:lastRenderedPageBreak/>
        <w:t>6.6.6</w:t>
      </w:r>
      <w:r w:rsidRPr="001051AE">
        <w:t>.2.</w:t>
      </w:r>
      <w:r>
        <w:t>17</w:t>
      </w:r>
      <w:r w:rsidRPr="001051AE">
        <w:tab/>
        <w:t xml:space="preserve">Type: </w:t>
      </w:r>
      <w:r>
        <w:t>Proximity</w:t>
      </w:r>
      <w:r w:rsidRPr="001051AE">
        <w:t>Thresholds</w:t>
      </w:r>
      <w:bookmarkEnd w:id="4259"/>
      <w:bookmarkEnd w:id="4260"/>
      <w:bookmarkEnd w:id="4266"/>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4267" w:name="_Toc195374284"/>
      <w:bookmarkStart w:id="4268" w:name="_Toc211879129"/>
      <w:bookmarkStart w:id="4269" w:name="_Toc214891030"/>
      <w:r w:rsidRPr="000E1D0D">
        <w:rPr>
          <w:noProof/>
          <w:lang w:eastAsia="zh-CN"/>
        </w:rPr>
        <w:lastRenderedPageBreak/>
        <w:t>6.5</w:t>
      </w:r>
      <w:r w:rsidRPr="000E1D0D">
        <w:t>.6.2</w:t>
      </w:r>
      <w:r w:rsidRPr="00826FFF">
        <w:t>.1</w:t>
      </w:r>
      <w:r>
        <w:t>8</w:t>
      </w:r>
      <w:r w:rsidRPr="001051AE">
        <w:tab/>
        <w:t xml:space="preserve">Type: </w:t>
      </w:r>
      <w:bookmarkEnd w:id="4261"/>
      <w:r w:rsidRPr="001051AE">
        <w:t>Qo</w:t>
      </w:r>
      <w:r>
        <w:t>S</w:t>
      </w:r>
      <w:r w:rsidRPr="001051AE">
        <w:t>Thresholds</w:t>
      </w:r>
      <w:bookmarkEnd w:id="4262"/>
      <w:bookmarkEnd w:id="4263"/>
      <w:bookmarkEnd w:id="4264"/>
      <w:bookmarkEnd w:id="4265"/>
      <w:bookmarkEnd w:id="4267"/>
      <w:bookmarkEnd w:id="4268"/>
      <w:bookmarkEnd w:id="4269"/>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4270" w:name="_Toc192863165"/>
      <w:bookmarkStart w:id="4271" w:name="_Toc195374285"/>
      <w:bookmarkStart w:id="4272" w:name="_Toc211879130"/>
      <w:bookmarkStart w:id="4273" w:name="_Toc214891031"/>
      <w:r w:rsidRPr="00EF3043">
        <w:lastRenderedPageBreak/>
        <w:t>6.6.6</w:t>
      </w:r>
      <w:r w:rsidRPr="001051AE">
        <w:t>.2.</w:t>
      </w:r>
      <w:r>
        <w:t>19</w:t>
      </w:r>
      <w:r w:rsidRPr="001051AE">
        <w:tab/>
        <w:t>Type: Qo</w:t>
      </w:r>
      <w:r>
        <w:t>E</w:t>
      </w:r>
      <w:r w:rsidRPr="001051AE">
        <w:t>Thresholds</w:t>
      </w:r>
      <w:bookmarkEnd w:id="4270"/>
      <w:bookmarkEnd w:id="4271"/>
      <w:bookmarkEnd w:id="4272"/>
      <w:bookmarkEnd w:id="4273"/>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4274" w:name="_Toc195374286"/>
      <w:bookmarkStart w:id="4275" w:name="_Toc211879131"/>
      <w:bookmarkStart w:id="4276" w:name="_Toc214891032"/>
      <w:r w:rsidRPr="000E1D0D">
        <w:rPr>
          <w:noProof/>
          <w:lang w:eastAsia="zh-CN"/>
        </w:rPr>
        <w:t>6.5</w:t>
      </w:r>
      <w:r w:rsidRPr="000E1D0D">
        <w:rPr>
          <w:lang w:val="en-US"/>
        </w:rPr>
        <w:t>.6.3</w:t>
      </w:r>
      <w:r w:rsidRPr="000E1D0D">
        <w:rPr>
          <w:lang w:val="en-US"/>
        </w:rPr>
        <w:tab/>
        <w:t>Simple data types and enumerations</w:t>
      </w:r>
      <w:bookmarkEnd w:id="4213"/>
      <w:bookmarkEnd w:id="4214"/>
      <w:bookmarkEnd w:id="4215"/>
      <w:bookmarkEnd w:id="4225"/>
      <w:bookmarkEnd w:id="4226"/>
      <w:bookmarkEnd w:id="4239"/>
      <w:bookmarkEnd w:id="4274"/>
      <w:bookmarkEnd w:id="4275"/>
      <w:bookmarkEnd w:id="4276"/>
    </w:p>
    <w:p w14:paraId="494B8E19" w14:textId="77777777" w:rsidR="00A96052" w:rsidRPr="000E1D0D" w:rsidRDefault="00A96052" w:rsidP="00A96052">
      <w:pPr>
        <w:pStyle w:val="Heading5"/>
      </w:pPr>
      <w:bookmarkStart w:id="4277" w:name="_Toc148177035"/>
      <w:bookmarkStart w:id="4278" w:name="_Toc151379498"/>
      <w:bookmarkStart w:id="4279" w:name="_Toc151445679"/>
      <w:bookmarkStart w:id="4280" w:name="_Toc160470764"/>
      <w:bookmarkStart w:id="4281" w:name="_Toc164873908"/>
      <w:bookmarkStart w:id="4282" w:name="_Toc180306547"/>
      <w:bookmarkStart w:id="4283" w:name="_Toc195374287"/>
      <w:bookmarkStart w:id="4284" w:name="_Toc211879132"/>
      <w:bookmarkStart w:id="4285" w:name="_Toc214891033"/>
      <w:r w:rsidRPr="000E1D0D">
        <w:rPr>
          <w:noProof/>
          <w:lang w:eastAsia="zh-CN"/>
        </w:rPr>
        <w:t>6.5</w:t>
      </w:r>
      <w:r w:rsidRPr="000E1D0D">
        <w:t>.6.3.1</w:t>
      </w:r>
      <w:r w:rsidRPr="000E1D0D">
        <w:tab/>
        <w:t>Introduction</w:t>
      </w:r>
      <w:bookmarkEnd w:id="4277"/>
      <w:bookmarkEnd w:id="4278"/>
      <w:bookmarkEnd w:id="4279"/>
      <w:bookmarkEnd w:id="4280"/>
      <w:bookmarkEnd w:id="4281"/>
      <w:bookmarkEnd w:id="4282"/>
      <w:bookmarkEnd w:id="4283"/>
      <w:bookmarkEnd w:id="4284"/>
      <w:bookmarkEnd w:id="4285"/>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4286" w:name="_Toc148177036"/>
      <w:bookmarkStart w:id="4287" w:name="_Toc151379499"/>
      <w:bookmarkStart w:id="4288" w:name="_Toc151445680"/>
      <w:bookmarkStart w:id="4289" w:name="_Toc160470765"/>
      <w:bookmarkStart w:id="4290" w:name="_Toc164873909"/>
      <w:bookmarkStart w:id="4291" w:name="_Toc180306548"/>
      <w:bookmarkStart w:id="4292" w:name="_Toc195374288"/>
      <w:bookmarkStart w:id="4293" w:name="_Toc211879133"/>
      <w:bookmarkStart w:id="4294" w:name="_Toc214891034"/>
      <w:r w:rsidRPr="000E1D0D">
        <w:rPr>
          <w:noProof/>
          <w:lang w:eastAsia="zh-CN"/>
        </w:rPr>
        <w:t>6.5</w:t>
      </w:r>
      <w:r w:rsidRPr="000E1D0D">
        <w:t>.6.3.2</w:t>
      </w:r>
      <w:r w:rsidRPr="000E1D0D">
        <w:tab/>
        <w:t>Simple data types</w:t>
      </w:r>
      <w:bookmarkEnd w:id="4286"/>
      <w:bookmarkEnd w:id="4287"/>
      <w:bookmarkEnd w:id="4288"/>
      <w:bookmarkEnd w:id="4289"/>
      <w:bookmarkEnd w:id="4290"/>
      <w:bookmarkEnd w:id="4291"/>
      <w:bookmarkEnd w:id="4292"/>
      <w:bookmarkEnd w:id="4293"/>
      <w:bookmarkEnd w:id="4294"/>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4295" w:name="_Toc148177038"/>
      <w:bookmarkStart w:id="4296" w:name="_Toc151379502"/>
      <w:bookmarkStart w:id="4297" w:name="_Toc151445683"/>
      <w:bookmarkStart w:id="4298" w:name="_Toc160470766"/>
      <w:bookmarkStart w:id="4299" w:name="_Toc164873910"/>
      <w:bookmarkStart w:id="4300" w:name="_Toc180306549"/>
      <w:bookmarkStart w:id="4301" w:name="_Toc195374289"/>
      <w:bookmarkStart w:id="4302" w:name="_Toc211879134"/>
      <w:bookmarkStart w:id="4303" w:name="_Toc214891035"/>
      <w:r w:rsidRPr="000E1D0D">
        <w:t>6.5.6.3.</w:t>
      </w:r>
      <w:r w:rsidR="00E53F99">
        <w:t>3</w:t>
      </w:r>
      <w:r w:rsidRPr="000E1D0D">
        <w:tab/>
        <w:t>Enumeration: BdwCtrlPolicy</w:t>
      </w:r>
      <w:bookmarkEnd w:id="4295"/>
      <w:bookmarkEnd w:id="4296"/>
      <w:bookmarkEnd w:id="4297"/>
      <w:bookmarkEnd w:id="4298"/>
      <w:bookmarkEnd w:id="4299"/>
      <w:bookmarkEnd w:id="4300"/>
      <w:bookmarkEnd w:id="4301"/>
      <w:bookmarkEnd w:id="4302"/>
      <w:bookmarkEnd w:id="4303"/>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4304" w:name="_Toc195374290"/>
      <w:bookmarkStart w:id="4305" w:name="_Toc211879135"/>
      <w:bookmarkStart w:id="4306" w:name="_Toc148177039"/>
      <w:bookmarkStart w:id="4307" w:name="_Toc151379503"/>
      <w:bookmarkStart w:id="4308" w:name="_Toc151445684"/>
      <w:bookmarkStart w:id="4309" w:name="_Toc160470767"/>
      <w:bookmarkStart w:id="4310" w:name="_Toc164873911"/>
      <w:bookmarkStart w:id="4311" w:name="_Toc214891036"/>
      <w:r w:rsidRPr="00011EFF">
        <w:t>6.5.6.3</w:t>
      </w:r>
      <w:r w:rsidRPr="00030470">
        <w:t>.</w:t>
      </w:r>
      <w:r w:rsidRPr="00C44396">
        <w:t>4</w:t>
      </w:r>
      <w:r w:rsidRPr="00030470">
        <w:tab/>
        <w:t xml:space="preserve">Enumeration: </w:t>
      </w:r>
      <w:r w:rsidRPr="00395050">
        <w:t>GeoPolAction</w:t>
      </w:r>
      <w:bookmarkEnd w:id="4304"/>
      <w:bookmarkEnd w:id="4305"/>
      <w:bookmarkEnd w:id="4311"/>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4312" w:name="_Toc211879136"/>
      <w:bookmarkStart w:id="4313" w:name="_Toc180306550"/>
      <w:bookmarkStart w:id="4314" w:name="_Toc195374291"/>
      <w:bookmarkStart w:id="4315" w:name="_Toc214891037"/>
      <w:r w:rsidRPr="00011EFF">
        <w:lastRenderedPageBreak/>
        <w:t>6.5.6.3</w:t>
      </w:r>
      <w:r w:rsidRPr="00030470">
        <w:t>.</w:t>
      </w:r>
      <w:r>
        <w:t>5</w:t>
      </w:r>
      <w:r w:rsidRPr="00030470">
        <w:tab/>
        <w:t xml:space="preserve">Enumeration: </w:t>
      </w:r>
      <w:r w:rsidRPr="00E654DB">
        <w:t>MultiModalFlowType</w:t>
      </w:r>
      <w:bookmarkEnd w:id="4312"/>
      <w:bookmarkEnd w:id="4315"/>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4316" w:name="_Toc211879137"/>
      <w:bookmarkStart w:id="4317" w:name="_Toc214891038"/>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306"/>
      <w:bookmarkEnd w:id="4307"/>
      <w:bookmarkEnd w:id="4308"/>
      <w:bookmarkEnd w:id="4309"/>
      <w:bookmarkEnd w:id="4310"/>
      <w:bookmarkEnd w:id="4313"/>
      <w:bookmarkEnd w:id="4314"/>
      <w:bookmarkEnd w:id="4316"/>
      <w:bookmarkEnd w:id="4317"/>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4318" w:name="_Toc148177040"/>
      <w:bookmarkStart w:id="4319" w:name="_Toc151379504"/>
      <w:bookmarkStart w:id="4320" w:name="_Toc151445685"/>
      <w:bookmarkStart w:id="4321" w:name="_Toc160470768"/>
      <w:bookmarkStart w:id="4322" w:name="_Toc164873912"/>
      <w:bookmarkStart w:id="4323" w:name="_Toc180306551"/>
      <w:bookmarkStart w:id="4324" w:name="_Toc195374292"/>
      <w:bookmarkStart w:id="4325" w:name="_Toc211879138"/>
      <w:bookmarkStart w:id="4326" w:name="_Toc214891039"/>
      <w:r w:rsidRPr="000E1D0D">
        <w:rPr>
          <w:noProof/>
          <w:lang w:eastAsia="zh-CN"/>
        </w:rPr>
        <w:t>6.5</w:t>
      </w:r>
      <w:r w:rsidRPr="000E1D0D">
        <w:t>.6.5</w:t>
      </w:r>
      <w:r w:rsidRPr="000E1D0D">
        <w:tab/>
        <w:t>Binary data</w:t>
      </w:r>
      <w:bookmarkEnd w:id="4318"/>
      <w:bookmarkEnd w:id="4319"/>
      <w:bookmarkEnd w:id="4320"/>
      <w:bookmarkEnd w:id="4321"/>
      <w:bookmarkEnd w:id="4322"/>
      <w:bookmarkEnd w:id="4323"/>
      <w:bookmarkEnd w:id="4324"/>
      <w:bookmarkEnd w:id="4325"/>
      <w:bookmarkEnd w:id="4326"/>
    </w:p>
    <w:p w14:paraId="6092DD6C" w14:textId="77777777" w:rsidR="00A96052" w:rsidRPr="000E1D0D" w:rsidRDefault="00A96052" w:rsidP="00A96052">
      <w:pPr>
        <w:pStyle w:val="Heading5"/>
      </w:pPr>
      <w:bookmarkStart w:id="4327" w:name="_Toc148177041"/>
      <w:bookmarkStart w:id="4328" w:name="_Toc151379505"/>
      <w:bookmarkStart w:id="4329" w:name="_Toc151445686"/>
      <w:bookmarkStart w:id="4330" w:name="_Toc160470769"/>
      <w:bookmarkStart w:id="4331" w:name="_Toc164873913"/>
      <w:bookmarkStart w:id="4332" w:name="_Toc180306552"/>
      <w:bookmarkStart w:id="4333" w:name="_Toc195374293"/>
      <w:bookmarkStart w:id="4334" w:name="_Toc211879139"/>
      <w:bookmarkStart w:id="4335" w:name="_Toc214891040"/>
      <w:r w:rsidRPr="000E1D0D">
        <w:rPr>
          <w:noProof/>
          <w:lang w:eastAsia="zh-CN"/>
        </w:rPr>
        <w:t>6.5</w:t>
      </w:r>
      <w:r w:rsidRPr="000E1D0D">
        <w:t>.6.5.1</w:t>
      </w:r>
      <w:r w:rsidRPr="000E1D0D">
        <w:tab/>
        <w:t>Binary Data Types</w:t>
      </w:r>
      <w:bookmarkEnd w:id="4327"/>
      <w:bookmarkEnd w:id="4328"/>
      <w:bookmarkEnd w:id="4329"/>
      <w:bookmarkEnd w:id="4330"/>
      <w:bookmarkEnd w:id="4331"/>
      <w:bookmarkEnd w:id="4332"/>
      <w:bookmarkEnd w:id="4333"/>
      <w:bookmarkEnd w:id="4334"/>
      <w:bookmarkEnd w:id="4335"/>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4336" w:name="_Toc148177042"/>
      <w:bookmarkStart w:id="4337" w:name="_Toc151379506"/>
      <w:bookmarkStart w:id="4338" w:name="_Toc151445687"/>
      <w:bookmarkStart w:id="4339" w:name="_Toc160470770"/>
      <w:bookmarkStart w:id="4340" w:name="_Toc164873914"/>
      <w:bookmarkStart w:id="4341" w:name="_Toc180306553"/>
      <w:bookmarkStart w:id="4342" w:name="_Toc195374294"/>
      <w:bookmarkStart w:id="4343" w:name="_Toc211879140"/>
      <w:bookmarkStart w:id="4344" w:name="_Toc214891041"/>
      <w:r w:rsidRPr="000E1D0D">
        <w:rPr>
          <w:noProof/>
          <w:lang w:eastAsia="zh-CN"/>
        </w:rPr>
        <w:t>6.5</w:t>
      </w:r>
      <w:r w:rsidRPr="000E1D0D">
        <w:t>.7</w:t>
      </w:r>
      <w:r w:rsidRPr="000E1D0D">
        <w:tab/>
        <w:t>Error Handling</w:t>
      </w:r>
      <w:bookmarkEnd w:id="4336"/>
      <w:bookmarkEnd w:id="4337"/>
      <w:bookmarkEnd w:id="4338"/>
      <w:bookmarkEnd w:id="4339"/>
      <w:bookmarkEnd w:id="4340"/>
      <w:bookmarkEnd w:id="4341"/>
      <w:bookmarkEnd w:id="4342"/>
      <w:bookmarkEnd w:id="4343"/>
      <w:bookmarkEnd w:id="4344"/>
    </w:p>
    <w:p w14:paraId="3A4124B2" w14:textId="77777777" w:rsidR="00A96052" w:rsidRPr="000E1D0D" w:rsidRDefault="00A96052" w:rsidP="00A96052">
      <w:pPr>
        <w:pStyle w:val="Heading4"/>
      </w:pPr>
      <w:bookmarkStart w:id="4345" w:name="_Toc148177043"/>
      <w:bookmarkStart w:id="4346" w:name="_Toc151379507"/>
      <w:bookmarkStart w:id="4347" w:name="_Toc151445688"/>
      <w:bookmarkStart w:id="4348" w:name="_Toc160470771"/>
      <w:bookmarkStart w:id="4349" w:name="_Toc164873915"/>
      <w:bookmarkStart w:id="4350" w:name="_Toc180306554"/>
      <w:bookmarkStart w:id="4351" w:name="_Toc195374295"/>
      <w:bookmarkStart w:id="4352" w:name="_Toc211879141"/>
      <w:bookmarkStart w:id="4353" w:name="_Toc214891042"/>
      <w:r w:rsidRPr="000E1D0D">
        <w:rPr>
          <w:noProof/>
          <w:lang w:eastAsia="zh-CN"/>
        </w:rPr>
        <w:t>6.5</w:t>
      </w:r>
      <w:r w:rsidRPr="000E1D0D">
        <w:t>.7.1</w:t>
      </w:r>
      <w:r w:rsidRPr="000E1D0D">
        <w:tab/>
        <w:t>General</w:t>
      </w:r>
      <w:bookmarkEnd w:id="4345"/>
      <w:bookmarkEnd w:id="4346"/>
      <w:bookmarkEnd w:id="4347"/>
      <w:bookmarkEnd w:id="4348"/>
      <w:bookmarkEnd w:id="4349"/>
      <w:bookmarkEnd w:id="4350"/>
      <w:bookmarkEnd w:id="4351"/>
      <w:bookmarkEnd w:id="4352"/>
      <w:bookmarkEnd w:id="4353"/>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4354" w:name="_Toc148177044"/>
      <w:bookmarkStart w:id="4355" w:name="_Toc151379508"/>
      <w:bookmarkStart w:id="4356" w:name="_Toc151445689"/>
      <w:bookmarkStart w:id="4357" w:name="_Toc160470772"/>
      <w:bookmarkStart w:id="4358" w:name="_Toc164873916"/>
      <w:bookmarkStart w:id="4359" w:name="_Toc180306555"/>
      <w:bookmarkStart w:id="4360" w:name="_Toc195374296"/>
      <w:bookmarkStart w:id="4361" w:name="_Toc211879142"/>
      <w:bookmarkStart w:id="4362" w:name="_Toc214891043"/>
      <w:r w:rsidRPr="000E1D0D">
        <w:rPr>
          <w:noProof/>
          <w:lang w:eastAsia="zh-CN"/>
        </w:rPr>
        <w:t>6.5</w:t>
      </w:r>
      <w:r w:rsidRPr="000E1D0D">
        <w:t>.7.2</w:t>
      </w:r>
      <w:r w:rsidRPr="000E1D0D">
        <w:tab/>
        <w:t>Protocol Errors</w:t>
      </w:r>
      <w:bookmarkEnd w:id="4354"/>
      <w:bookmarkEnd w:id="4355"/>
      <w:bookmarkEnd w:id="4356"/>
      <w:bookmarkEnd w:id="4357"/>
      <w:bookmarkEnd w:id="4358"/>
      <w:bookmarkEnd w:id="4359"/>
      <w:bookmarkEnd w:id="4360"/>
      <w:bookmarkEnd w:id="4361"/>
      <w:bookmarkEnd w:id="4362"/>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4363" w:name="_Toc148177045"/>
      <w:bookmarkStart w:id="4364" w:name="_Toc151379509"/>
      <w:bookmarkStart w:id="4365" w:name="_Toc151445690"/>
      <w:bookmarkStart w:id="4366" w:name="_Toc160470773"/>
      <w:bookmarkStart w:id="4367" w:name="_Toc164873917"/>
      <w:bookmarkStart w:id="4368" w:name="_Toc180306556"/>
      <w:bookmarkStart w:id="4369" w:name="_Toc195374297"/>
      <w:bookmarkStart w:id="4370" w:name="_Toc211879143"/>
      <w:bookmarkStart w:id="4371" w:name="_Toc214891044"/>
      <w:r w:rsidRPr="000E1D0D">
        <w:rPr>
          <w:noProof/>
          <w:lang w:eastAsia="zh-CN"/>
        </w:rPr>
        <w:t>6.5</w:t>
      </w:r>
      <w:r w:rsidRPr="000E1D0D">
        <w:t>.7.3</w:t>
      </w:r>
      <w:r w:rsidRPr="000E1D0D">
        <w:tab/>
        <w:t>Application Errors</w:t>
      </w:r>
      <w:bookmarkEnd w:id="4363"/>
      <w:bookmarkEnd w:id="4364"/>
      <w:bookmarkEnd w:id="4365"/>
      <w:bookmarkEnd w:id="4366"/>
      <w:bookmarkEnd w:id="4367"/>
      <w:bookmarkEnd w:id="4368"/>
      <w:bookmarkEnd w:id="4369"/>
      <w:bookmarkEnd w:id="4370"/>
      <w:bookmarkEnd w:id="4371"/>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4372" w:name="_Toc148177046"/>
      <w:bookmarkStart w:id="4373" w:name="_Toc151379510"/>
      <w:bookmarkStart w:id="4374" w:name="_Toc151445691"/>
      <w:bookmarkStart w:id="4375" w:name="_Toc160470774"/>
      <w:bookmarkStart w:id="4376" w:name="_Toc164873918"/>
      <w:bookmarkStart w:id="4377" w:name="_Toc180306557"/>
      <w:bookmarkStart w:id="4378" w:name="_Toc195374298"/>
      <w:bookmarkStart w:id="4379" w:name="_Toc211879144"/>
      <w:bookmarkStart w:id="4380" w:name="_Toc214891045"/>
      <w:r w:rsidRPr="000E1D0D">
        <w:rPr>
          <w:noProof/>
          <w:lang w:eastAsia="zh-CN"/>
        </w:rPr>
        <w:t>6.5</w:t>
      </w:r>
      <w:r w:rsidRPr="000E1D0D">
        <w:t>.8</w:t>
      </w:r>
      <w:r w:rsidRPr="000E1D0D">
        <w:rPr>
          <w:lang w:eastAsia="zh-CN"/>
        </w:rPr>
        <w:tab/>
        <w:t>Feature negotiation</w:t>
      </w:r>
      <w:bookmarkEnd w:id="4372"/>
      <w:bookmarkEnd w:id="4373"/>
      <w:bookmarkEnd w:id="4374"/>
      <w:bookmarkEnd w:id="4375"/>
      <w:bookmarkEnd w:id="4376"/>
      <w:bookmarkEnd w:id="4377"/>
      <w:bookmarkEnd w:id="4378"/>
      <w:bookmarkEnd w:id="4379"/>
      <w:bookmarkEnd w:id="4380"/>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4381" w:name="_Toc148177047"/>
      <w:bookmarkStart w:id="4382" w:name="_Toc151379511"/>
      <w:bookmarkStart w:id="4383" w:name="_Toc151445692"/>
      <w:bookmarkStart w:id="4384" w:name="_Toc160470775"/>
      <w:bookmarkStart w:id="4385" w:name="_Toc164873919"/>
      <w:bookmarkStart w:id="4386" w:name="_Toc180306558"/>
      <w:bookmarkStart w:id="4387" w:name="_Toc195374299"/>
      <w:bookmarkStart w:id="4388" w:name="_Toc211879145"/>
      <w:bookmarkStart w:id="4389" w:name="_Toc214891046"/>
      <w:r w:rsidRPr="000E1D0D">
        <w:rPr>
          <w:noProof/>
          <w:lang w:eastAsia="zh-CN"/>
        </w:rPr>
        <w:t>6.5</w:t>
      </w:r>
      <w:r w:rsidRPr="000E1D0D">
        <w:t>.9</w:t>
      </w:r>
      <w:r w:rsidRPr="000E1D0D">
        <w:tab/>
        <w:t>Security</w:t>
      </w:r>
      <w:bookmarkEnd w:id="4381"/>
      <w:bookmarkEnd w:id="4382"/>
      <w:bookmarkEnd w:id="4383"/>
      <w:bookmarkEnd w:id="4384"/>
      <w:bookmarkEnd w:id="4385"/>
      <w:bookmarkEnd w:id="4386"/>
      <w:bookmarkEnd w:id="4387"/>
      <w:bookmarkEnd w:id="4388"/>
      <w:bookmarkEnd w:id="4389"/>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4390" w:name="_Toc180306559"/>
      <w:bookmarkStart w:id="4391" w:name="_Toc195374300"/>
      <w:bookmarkStart w:id="4392" w:name="_Toc211879146"/>
      <w:bookmarkStart w:id="4393" w:name="_Toc144024292"/>
      <w:bookmarkStart w:id="4394" w:name="_Toc148177048"/>
      <w:bookmarkStart w:id="4395" w:name="_Toc151379512"/>
      <w:bookmarkStart w:id="4396" w:name="_Toc151445693"/>
      <w:bookmarkStart w:id="4397" w:name="_Toc160470776"/>
      <w:bookmarkStart w:id="4398" w:name="_Toc164873920"/>
      <w:bookmarkStart w:id="4399" w:name="_Toc214891047"/>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4390"/>
      <w:bookmarkEnd w:id="4391"/>
      <w:bookmarkEnd w:id="4392"/>
      <w:bookmarkEnd w:id="4399"/>
    </w:p>
    <w:p w14:paraId="2C1D7B94" w14:textId="77777777" w:rsidR="00D16966" w:rsidRPr="000E1D0D" w:rsidRDefault="00D16966" w:rsidP="00D16966">
      <w:pPr>
        <w:pStyle w:val="Heading3"/>
      </w:pPr>
      <w:bookmarkStart w:id="4400" w:name="_Toc180306560"/>
      <w:bookmarkStart w:id="4401" w:name="_Toc195374301"/>
      <w:bookmarkStart w:id="4402" w:name="_Toc211879147"/>
      <w:bookmarkStart w:id="4403" w:name="_Toc214891048"/>
      <w:r>
        <w:rPr>
          <w:noProof/>
          <w:lang w:eastAsia="zh-CN"/>
        </w:rPr>
        <w:t>6.6</w:t>
      </w:r>
      <w:r w:rsidRPr="000E1D0D">
        <w:t>.1</w:t>
      </w:r>
      <w:r w:rsidRPr="000E1D0D">
        <w:tab/>
        <w:t>Introduction</w:t>
      </w:r>
      <w:bookmarkEnd w:id="4400"/>
      <w:bookmarkEnd w:id="4401"/>
      <w:bookmarkEnd w:id="4402"/>
      <w:bookmarkEnd w:id="4403"/>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4404" w:name="_Toc180306561"/>
      <w:bookmarkStart w:id="4405" w:name="_Toc195374302"/>
      <w:bookmarkStart w:id="4406" w:name="_Toc211879148"/>
      <w:bookmarkStart w:id="4407" w:name="_Toc214891049"/>
      <w:r>
        <w:rPr>
          <w:noProof/>
          <w:lang w:eastAsia="zh-CN"/>
        </w:rPr>
        <w:t>6.6</w:t>
      </w:r>
      <w:r w:rsidRPr="000E1D0D">
        <w:t>.2</w:t>
      </w:r>
      <w:r w:rsidRPr="000E1D0D">
        <w:tab/>
        <w:t>Usage of HTTP</w:t>
      </w:r>
      <w:bookmarkEnd w:id="4404"/>
      <w:bookmarkEnd w:id="4405"/>
      <w:bookmarkEnd w:id="4406"/>
      <w:bookmarkEnd w:id="4407"/>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4408" w:name="_Toc180306562"/>
      <w:bookmarkStart w:id="4409" w:name="_Toc195374303"/>
      <w:bookmarkStart w:id="4410" w:name="_Toc211879149"/>
      <w:bookmarkStart w:id="4411" w:name="_Toc214891050"/>
      <w:r>
        <w:rPr>
          <w:noProof/>
          <w:lang w:eastAsia="zh-CN"/>
        </w:rPr>
        <w:t>6.6</w:t>
      </w:r>
      <w:r w:rsidRPr="000E1D0D">
        <w:t>.3</w:t>
      </w:r>
      <w:r w:rsidRPr="000E1D0D">
        <w:tab/>
        <w:t>Resources</w:t>
      </w:r>
      <w:bookmarkEnd w:id="4408"/>
      <w:bookmarkEnd w:id="4409"/>
      <w:bookmarkEnd w:id="4410"/>
      <w:bookmarkEnd w:id="4411"/>
    </w:p>
    <w:p w14:paraId="14EB8B14" w14:textId="77777777" w:rsidR="00D16966" w:rsidRPr="000E1D0D" w:rsidRDefault="00D16966" w:rsidP="00D16966">
      <w:pPr>
        <w:pStyle w:val="Heading4"/>
      </w:pPr>
      <w:bookmarkStart w:id="4412" w:name="_Toc180306563"/>
      <w:bookmarkStart w:id="4413" w:name="_Toc195374304"/>
      <w:bookmarkStart w:id="4414" w:name="_Toc211879150"/>
      <w:bookmarkStart w:id="4415" w:name="_Toc214891051"/>
      <w:r>
        <w:rPr>
          <w:noProof/>
          <w:lang w:eastAsia="zh-CN"/>
        </w:rPr>
        <w:t>6.6</w:t>
      </w:r>
      <w:r w:rsidRPr="000E1D0D">
        <w:t>.3.1</w:t>
      </w:r>
      <w:r w:rsidRPr="000E1D0D">
        <w:tab/>
        <w:t>Overview</w:t>
      </w:r>
      <w:bookmarkEnd w:id="4412"/>
      <w:bookmarkEnd w:id="4413"/>
      <w:bookmarkEnd w:id="4414"/>
      <w:bookmarkEnd w:id="4415"/>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4416" w:name="_MON_1788177637"/>
    <w:bookmarkEnd w:id="4416"/>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pt;height:165.2pt" o:ole="">
            <v:imagedata r:id="rId95" o:title=""/>
          </v:shape>
          <o:OLEObject Type="Embed" ProgID="Word.Document.8" ShapeID="_x0000_i1068" DrawAspect="Content" ObjectID="_1825504437"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4417" w:name="_Toc180306564"/>
      <w:bookmarkStart w:id="4418" w:name="_Toc195374305"/>
      <w:bookmarkStart w:id="4419" w:name="_Toc211879151"/>
      <w:bookmarkStart w:id="4420" w:name="_Toc214891052"/>
      <w:r>
        <w:rPr>
          <w:noProof/>
          <w:lang w:eastAsia="zh-CN"/>
        </w:rPr>
        <w:t>6.6</w:t>
      </w:r>
      <w:r w:rsidRPr="000E1D0D">
        <w:t>.3.2</w:t>
      </w:r>
      <w:r w:rsidRPr="000E1D0D">
        <w:tab/>
        <w:t xml:space="preserve">Resource: </w:t>
      </w:r>
      <w:r>
        <w:t>BDT Subscriptions</w:t>
      </w:r>
      <w:bookmarkEnd w:id="4417"/>
      <w:bookmarkEnd w:id="4418"/>
      <w:bookmarkEnd w:id="4419"/>
      <w:bookmarkEnd w:id="4420"/>
    </w:p>
    <w:p w14:paraId="2F6A7487" w14:textId="77777777" w:rsidR="00D16966" w:rsidRPr="000E1D0D" w:rsidRDefault="00D16966" w:rsidP="00D16966">
      <w:pPr>
        <w:pStyle w:val="Heading5"/>
      </w:pPr>
      <w:bookmarkStart w:id="4421" w:name="_Toc180306565"/>
      <w:bookmarkStart w:id="4422" w:name="_Toc195374306"/>
      <w:bookmarkStart w:id="4423" w:name="_Toc211879152"/>
      <w:bookmarkStart w:id="4424" w:name="_Toc214891053"/>
      <w:r>
        <w:rPr>
          <w:noProof/>
          <w:lang w:eastAsia="zh-CN"/>
        </w:rPr>
        <w:t>6.6</w:t>
      </w:r>
      <w:r w:rsidRPr="000E1D0D">
        <w:t>.3.2.1</w:t>
      </w:r>
      <w:r w:rsidRPr="000E1D0D">
        <w:tab/>
        <w:t>Description</w:t>
      </w:r>
      <w:bookmarkEnd w:id="4421"/>
      <w:bookmarkEnd w:id="4422"/>
      <w:bookmarkEnd w:id="4423"/>
      <w:bookmarkEnd w:id="4424"/>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4425" w:name="_Toc180306566"/>
      <w:bookmarkStart w:id="4426" w:name="_Toc195374307"/>
      <w:bookmarkStart w:id="4427" w:name="_Toc211879153"/>
      <w:bookmarkStart w:id="4428" w:name="_Toc214891054"/>
      <w:r>
        <w:rPr>
          <w:noProof/>
          <w:lang w:eastAsia="zh-CN"/>
        </w:rPr>
        <w:t>6.6</w:t>
      </w:r>
      <w:r w:rsidRPr="000E1D0D">
        <w:t>.3.2.2</w:t>
      </w:r>
      <w:r w:rsidRPr="000E1D0D">
        <w:tab/>
        <w:t>Resource Definition</w:t>
      </w:r>
      <w:bookmarkEnd w:id="4425"/>
      <w:bookmarkEnd w:id="4426"/>
      <w:bookmarkEnd w:id="4427"/>
      <w:bookmarkEnd w:id="4428"/>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4429" w:name="_Toc180306567"/>
      <w:bookmarkStart w:id="4430" w:name="_Toc195374308"/>
      <w:bookmarkStart w:id="4431" w:name="_Toc211879154"/>
      <w:bookmarkStart w:id="4432" w:name="_Toc214891055"/>
      <w:r>
        <w:rPr>
          <w:noProof/>
          <w:lang w:eastAsia="zh-CN"/>
        </w:rPr>
        <w:t>6.6</w:t>
      </w:r>
      <w:r w:rsidRPr="000E1D0D">
        <w:t>.3.2.3</w:t>
      </w:r>
      <w:r w:rsidRPr="000E1D0D">
        <w:tab/>
        <w:t>Resource Standard Methods</w:t>
      </w:r>
      <w:bookmarkEnd w:id="4429"/>
      <w:bookmarkEnd w:id="4430"/>
      <w:bookmarkEnd w:id="4431"/>
      <w:bookmarkEnd w:id="4432"/>
    </w:p>
    <w:p w14:paraId="6F632DBB" w14:textId="77777777" w:rsidR="00D16966" w:rsidRPr="000E1D0D" w:rsidRDefault="00D16966" w:rsidP="0052668D">
      <w:pPr>
        <w:pStyle w:val="H6"/>
      </w:pPr>
      <w:bookmarkStart w:id="4433" w:name="_Toc180306568"/>
      <w:r>
        <w:rPr>
          <w:noProof/>
          <w:lang w:eastAsia="zh-CN"/>
        </w:rPr>
        <w:t>6.6</w:t>
      </w:r>
      <w:r w:rsidRPr="000E1D0D">
        <w:t>.3.2.3.1</w:t>
      </w:r>
      <w:r w:rsidRPr="000E1D0D">
        <w:tab/>
        <w:t>POST</w:t>
      </w:r>
      <w:bookmarkEnd w:id="4433"/>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4434" w:name="_Toc180306569"/>
      <w:bookmarkStart w:id="4435" w:name="_Toc195374309"/>
      <w:bookmarkStart w:id="4436" w:name="_Toc211879155"/>
      <w:bookmarkStart w:id="4437" w:name="_Toc214891056"/>
      <w:r>
        <w:rPr>
          <w:noProof/>
          <w:lang w:eastAsia="zh-CN"/>
        </w:rPr>
        <w:t>6.6</w:t>
      </w:r>
      <w:r w:rsidRPr="000E1D0D">
        <w:t>.3.2.4</w:t>
      </w:r>
      <w:r w:rsidRPr="000E1D0D">
        <w:tab/>
        <w:t>Resource Custom Operations</w:t>
      </w:r>
      <w:bookmarkEnd w:id="4434"/>
      <w:bookmarkEnd w:id="4435"/>
      <w:bookmarkEnd w:id="4436"/>
      <w:bookmarkEnd w:id="4437"/>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438" w:name="_Toc180306570"/>
      <w:bookmarkStart w:id="4439" w:name="_Toc195374310"/>
      <w:bookmarkStart w:id="4440" w:name="_Toc211879156"/>
      <w:bookmarkStart w:id="4441" w:name="_Toc214891057"/>
      <w:r>
        <w:rPr>
          <w:noProof/>
          <w:lang w:eastAsia="zh-CN"/>
        </w:rPr>
        <w:t>6.6</w:t>
      </w:r>
      <w:r w:rsidRPr="000E1D0D">
        <w:t>.3.3</w:t>
      </w:r>
      <w:r w:rsidRPr="000E1D0D">
        <w:tab/>
        <w:t xml:space="preserve">Resource: Individual </w:t>
      </w:r>
      <w:r>
        <w:t>BDT Subscription</w:t>
      </w:r>
      <w:bookmarkEnd w:id="4438"/>
      <w:bookmarkEnd w:id="4439"/>
      <w:bookmarkEnd w:id="4440"/>
      <w:bookmarkEnd w:id="4441"/>
    </w:p>
    <w:p w14:paraId="138A5AD0" w14:textId="77777777" w:rsidR="00D16966" w:rsidRPr="000E1D0D" w:rsidRDefault="00D16966" w:rsidP="00D16966">
      <w:pPr>
        <w:pStyle w:val="Heading5"/>
      </w:pPr>
      <w:bookmarkStart w:id="4442" w:name="_Toc180306571"/>
      <w:bookmarkStart w:id="4443" w:name="_Toc195374311"/>
      <w:bookmarkStart w:id="4444" w:name="_Toc211879157"/>
      <w:bookmarkStart w:id="4445" w:name="_Toc214891058"/>
      <w:r>
        <w:rPr>
          <w:noProof/>
          <w:lang w:eastAsia="zh-CN"/>
        </w:rPr>
        <w:t>6.6</w:t>
      </w:r>
      <w:r w:rsidRPr="000E1D0D">
        <w:t>.3.3.1</w:t>
      </w:r>
      <w:r w:rsidRPr="000E1D0D">
        <w:tab/>
        <w:t>Description</w:t>
      </w:r>
      <w:bookmarkEnd w:id="4442"/>
      <w:bookmarkEnd w:id="4443"/>
      <w:bookmarkEnd w:id="4444"/>
      <w:bookmarkEnd w:id="4445"/>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446" w:name="_Toc180306572"/>
      <w:bookmarkStart w:id="4447" w:name="_Toc195374312"/>
      <w:bookmarkStart w:id="4448" w:name="_Toc211879158"/>
      <w:bookmarkStart w:id="4449" w:name="_Toc214891059"/>
      <w:r>
        <w:rPr>
          <w:noProof/>
          <w:lang w:eastAsia="zh-CN"/>
        </w:rPr>
        <w:t>6.6</w:t>
      </w:r>
      <w:r w:rsidRPr="000E1D0D">
        <w:t>.3.3.2</w:t>
      </w:r>
      <w:r w:rsidRPr="000E1D0D">
        <w:tab/>
        <w:t>Resource Definition</w:t>
      </w:r>
      <w:bookmarkEnd w:id="4446"/>
      <w:bookmarkEnd w:id="4447"/>
      <w:bookmarkEnd w:id="4448"/>
      <w:bookmarkEnd w:id="4449"/>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450" w:name="_Toc180306573"/>
      <w:bookmarkStart w:id="4451" w:name="_Toc195374313"/>
      <w:bookmarkStart w:id="4452" w:name="_Toc211879159"/>
      <w:bookmarkStart w:id="4453" w:name="_Toc214891060"/>
      <w:r>
        <w:rPr>
          <w:noProof/>
          <w:lang w:eastAsia="zh-CN"/>
        </w:rPr>
        <w:t>6.6</w:t>
      </w:r>
      <w:r w:rsidRPr="000E1D0D">
        <w:t>.3.3.3</w:t>
      </w:r>
      <w:r w:rsidRPr="000E1D0D">
        <w:tab/>
        <w:t>Resource Standard Methods</w:t>
      </w:r>
      <w:bookmarkEnd w:id="4450"/>
      <w:bookmarkEnd w:id="4451"/>
      <w:bookmarkEnd w:id="4452"/>
      <w:bookmarkEnd w:id="4453"/>
    </w:p>
    <w:p w14:paraId="6C605EC8" w14:textId="77777777" w:rsidR="00D16966" w:rsidRPr="000E1D0D" w:rsidRDefault="00D16966" w:rsidP="0052668D">
      <w:pPr>
        <w:pStyle w:val="H6"/>
      </w:pPr>
      <w:bookmarkStart w:id="4454" w:name="_Toc180306574"/>
      <w:r>
        <w:rPr>
          <w:noProof/>
          <w:lang w:eastAsia="zh-CN"/>
        </w:rPr>
        <w:t>6.6</w:t>
      </w:r>
      <w:r w:rsidRPr="000E1D0D">
        <w:t>.3.3.3.1</w:t>
      </w:r>
      <w:r w:rsidRPr="000E1D0D">
        <w:tab/>
        <w:t>GET</w:t>
      </w:r>
      <w:bookmarkEnd w:id="4454"/>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455" w:name="_Toc180306575"/>
      <w:r>
        <w:rPr>
          <w:noProof/>
          <w:lang w:eastAsia="zh-CN"/>
        </w:rPr>
        <w:t>6.6</w:t>
      </w:r>
      <w:r w:rsidRPr="000E1D0D">
        <w:t>.3.3.3.2</w:t>
      </w:r>
      <w:r w:rsidRPr="000E1D0D">
        <w:tab/>
        <w:t>PUT</w:t>
      </w:r>
      <w:bookmarkEnd w:id="4455"/>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456" w:name="_Toc180306576"/>
      <w:r>
        <w:rPr>
          <w:noProof/>
          <w:lang w:eastAsia="zh-CN"/>
        </w:rPr>
        <w:t>6.6</w:t>
      </w:r>
      <w:r w:rsidRPr="000E1D0D">
        <w:t>.3.3.3.3</w:t>
      </w:r>
      <w:r w:rsidRPr="000E1D0D">
        <w:tab/>
        <w:t>PATCH</w:t>
      </w:r>
      <w:bookmarkEnd w:id="4456"/>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457" w:name="_Toc180306577"/>
      <w:r>
        <w:rPr>
          <w:noProof/>
          <w:lang w:eastAsia="zh-CN"/>
        </w:rPr>
        <w:lastRenderedPageBreak/>
        <w:t>6.6</w:t>
      </w:r>
      <w:r w:rsidRPr="000E1D0D">
        <w:t>.3.3.3.4</w:t>
      </w:r>
      <w:r w:rsidRPr="000E1D0D">
        <w:tab/>
        <w:t>DELETE</w:t>
      </w:r>
      <w:bookmarkEnd w:id="4457"/>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458" w:name="_Toc180306578"/>
      <w:bookmarkStart w:id="4459" w:name="_Toc195374314"/>
      <w:bookmarkStart w:id="4460" w:name="_Toc211879160"/>
      <w:bookmarkStart w:id="4461" w:name="_Toc214891061"/>
      <w:r>
        <w:rPr>
          <w:noProof/>
          <w:lang w:eastAsia="zh-CN"/>
        </w:rPr>
        <w:t>6.6</w:t>
      </w:r>
      <w:r w:rsidRPr="000E1D0D">
        <w:t>.3.3.4</w:t>
      </w:r>
      <w:r w:rsidRPr="000E1D0D">
        <w:tab/>
        <w:t>Resource Custom Operations</w:t>
      </w:r>
      <w:bookmarkEnd w:id="4458"/>
      <w:bookmarkEnd w:id="4459"/>
      <w:bookmarkEnd w:id="4460"/>
      <w:bookmarkEnd w:id="4461"/>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462" w:name="_Toc180306579"/>
      <w:bookmarkStart w:id="4463" w:name="_Toc195374315"/>
      <w:bookmarkStart w:id="4464" w:name="_Toc211879161"/>
      <w:bookmarkStart w:id="4465" w:name="_Toc214891062"/>
      <w:r>
        <w:rPr>
          <w:noProof/>
          <w:lang w:eastAsia="zh-CN"/>
        </w:rPr>
        <w:lastRenderedPageBreak/>
        <w:t>6.6</w:t>
      </w:r>
      <w:r w:rsidRPr="000E1D0D">
        <w:t>.4</w:t>
      </w:r>
      <w:r w:rsidRPr="000E1D0D">
        <w:tab/>
        <w:t>Custom Operations without associated resources</w:t>
      </w:r>
      <w:bookmarkEnd w:id="4462"/>
      <w:bookmarkEnd w:id="4463"/>
      <w:bookmarkEnd w:id="4464"/>
      <w:bookmarkEnd w:id="4465"/>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466" w:name="_Toc180306580"/>
      <w:bookmarkStart w:id="4467" w:name="_Toc195374316"/>
      <w:bookmarkStart w:id="4468" w:name="_Toc211879162"/>
      <w:bookmarkStart w:id="4469" w:name="_Toc214891063"/>
      <w:r>
        <w:rPr>
          <w:noProof/>
          <w:lang w:eastAsia="zh-CN"/>
        </w:rPr>
        <w:t>6.6</w:t>
      </w:r>
      <w:r w:rsidRPr="000E1D0D">
        <w:t>.5</w:t>
      </w:r>
      <w:r w:rsidRPr="000E1D0D">
        <w:tab/>
        <w:t>Notifications</w:t>
      </w:r>
      <w:bookmarkEnd w:id="4466"/>
      <w:bookmarkEnd w:id="4467"/>
      <w:bookmarkEnd w:id="4468"/>
      <w:bookmarkEnd w:id="4469"/>
    </w:p>
    <w:p w14:paraId="08BF8C8E" w14:textId="77777777" w:rsidR="00D16966" w:rsidRPr="008874EC" w:rsidRDefault="00D16966" w:rsidP="00D16966">
      <w:pPr>
        <w:pStyle w:val="Heading4"/>
      </w:pPr>
      <w:bookmarkStart w:id="4470" w:name="_Toc180306581"/>
      <w:bookmarkStart w:id="4471" w:name="_Toc195374317"/>
      <w:bookmarkStart w:id="4472" w:name="_Toc211879163"/>
      <w:bookmarkStart w:id="4473" w:name="_Toc214891064"/>
      <w:r w:rsidRPr="008874EC">
        <w:t>6.</w:t>
      </w:r>
      <w:r>
        <w:t>6</w:t>
      </w:r>
      <w:r w:rsidRPr="008874EC">
        <w:t>.5.1</w:t>
      </w:r>
      <w:r w:rsidRPr="008874EC">
        <w:tab/>
        <w:t>General</w:t>
      </w:r>
      <w:bookmarkEnd w:id="4470"/>
      <w:bookmarkEnd w:id="4471"/>
      <w:bookmarkEnd w:id="4472"/>
      <w:bookmarkEnd w:id="4473"/>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474" w:name="_Toc180306582"/>
      <w:bookmarkStart w:id="4475" w:name="_Toc195374318"/>
      <w:bookmarkStart w:id="4476" w:name="_Toc211879164"/>
      <w:bookmarkStart w:id="4477" w:name="_Toc214891065"/>
      <w:r w:rsidRPr="008874EC">
        <w:t>6.</w:t>
      </w:r>
      <w:r>
        <w:t>6</w:t>
      </w:r>
      <w:r w:rsidRPr="008874EC">
        <w:rPr>
          <w:lang w:val="en-US"/>
        </w:rPr>
        <w:t>.5.2</w:t>
      </w:r>
      <w:r w:rsidRPr="008874EC">
        <w:rPr>
          <w:lang w:val="en-US"/>
        </w:rPr>
        <w:tab/>
      </w:r>
      <w:r>
        <w:t>BDT Notification</w:t>
      </w:r>
      <w:bookmarkEnd w:id="4474"/>
      <w:bookmarkEnd w:id="4475"/>
      <w:bookmarkEnd w:id="4476"/>
      <w:bookmarkEnd w:id="4477"/>
    </w:p>
    <w:p w14:paraId="3EAA8DBD" w14:textId="77777777" w:rsidR="00D16966" w:rsidRPr="008874EC" w:rsidRDefault="00D16966" w:rsidP="00D16966">
      <w:pPr>
        <w:pStyle w:val="Heading5"/>
        <w:rPr>
          <w:noProof/>
          <w:lang w:val="en-US"/>
        </w:rPr>
      </w:pPr>
      <w:bookmarkStart w:id="4478" w:name="_Toc180306583"/>
      <w:bookmarkStart w:id="4479" w:name="_Toc195374319"/>
      <w:bookmarkStart w:id="4480" w:name="_Toc211879165"/>
      <w:bookmarkStart w:id="4481" w:name="_Toc214891066"/>
      <w:r w:rsidRPr="008874EC">
        <w:t>6.</w:t>
      </w:r>
      <w:r>
        <w:t>6</w:t>
      </w:r>
      <w:r w:rsidRPr="008874EC">
        <w:rPr>
          <w:lang w:val="en-US"/>
        </w:rPr>
        <w:t>.5.2</w:t>
      </w:r>
      <w:r w:rsidRPr="008874EC">
        <w:rPr>
          <w:noProof/>
          <w:lang w:val="en-US"/>
        </w:rPr>
        <w:t>.1</w:t>
      </w:r>
      <w:r w:rsidRPr="008874EC">
        <w:rPr>
          <w:noProof/>
          <w:lang w:val="en-US"/>
        </w:rPr>
        <w:tab/>
        <w:t>Description</w:t>
      </w:r>
      <w:bookmarkEnd w:id="4478"/>
      <w:bookmarkEnd w:id="4479"/>
      <w:bookmarkEnd w:id="4480"/>
      <w:bookmarkEnd w:id="4481"/>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482" w:name="_Toc180306584"/>
      <w:bookmarkStart w:id="4483" w:name="_Toc195374320"/>
      <w:bookmarkStart w:id="4484" w:name="_Toc211879166"/>
      <w:bookmarkStart w:id="4485" w:name="_Toc214891067"/>
      <w:r w:rsidRPr="008874EC">
        <w:t>6.</w:t>
      </w:r>
      <w:r>
        <w:t>6</w:t>
      </w:r>
      <w:r w:rsidRPr="008874EC">
        <w:t>.5.2</w:t>
      </w:r>
      <w:r w:rsidRPr="008874EC">
        <w:rPr>
          <w:noProof/>
        </w:rPr>
        <w:t>.2</w:t>
      </w:r>
      <w:r w:rsidRPr="008874EC">
        <w:rPr>
          <w:noProof/>
        </w:rPr>
        <w:tab/>
        <w:t>Target URI</w:t>
      </w:r>
      <w:bookmarkEnd w:id="4482"/>
      <w:bookmarkEnd w:id="4483"/>
      <w:bookmarkEnd w:id="4484"/>
      <w:bookmarkEnd w:id="4485"/>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486" w:name="_Toc180306585"/>
      <w:bookmarkStart w:id="4487" w:name="_Toc195374321"/>
      <w:bookmarkStart w:id="4488" w:name="_Toc211879167"/>
      <w:bookmarkStart w:id="4489" w:name="_Toc214891068"/>
      <w:r w:rsidRPr="008874EC">
        <w:t>6.</w:t>
      </w:r>
      <w:r>
        <w:t>6</w:t>
      </w:r>
      <w:r w:rsidRPr="008874EC">
        <w:t>.5.2</w:t>
      </w:r>
      <w:r w:rsidRPr="008874EC">
        <w:rPr>
          <w:noProof/>
        </w:rPr>
        <w:t>.3</w:t>
      </w:r>
      <w:r w:rsidRPr="008874EC">
        <w:rPr>
          <w:noProof/>
        </w:rPr>
        <w:tab/>
        <w:t>Standard Methods</w:t>
      </w:r>
      <w:bookmarkEnd w:id="4486"/>
      <w:bookmarkEnd w:id="4487"/>
      <w:bookmarkEnd w:id="4488"/>
      <w:bookmarkEnd w:id="4489"/>
    </w:p>
    <w:p w14:paraId="1F636AFA" w14:textId="77777777" w:rsidR="00D16966" w:rsidRPr="008874EC" w:rsidRDefault="00D16966" w:rsidP="0052668D">
      <w:pPr>
        <w:pStyle w:val="H6"/>
        <w:rPr>
          <w:noProof/>
        </w:rPr>
      </w:pPr>
      <w:bookmarkStart w:id="4490" w:name="_Toc180306586"/>
      <w:r w:rsidRPr="008874EC">
        <w:t>6.</w:t>
      </w:r>
      <w:r>
        <w:t>6</w:t>
      </w:r>
      <w:r w:rsidRPr="008874EC">
        <w:t>.5.2.3</w:t>
      </w:r>
      <w:r w:rsidRPr="008874EC">
        <w:rPr>
          <w:noProof/>
        </w:rPr>
        <w:t>.1</w:t>
      </w:r>
      <w:r w:rsidRPr="008874EC">
        <w:rPr>
          <w:noProof/>
        </w:rPr>
        <w:tab/>
        <w:t>POST</w:t>
      </w:r>
      <w:bookmarkEnd w:id="4490"/>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491" w:name="_Toc180306587"/>
      <w:bookmarkStart w:id="4492" w:name="_Toc195374322"/>
      <w:bookmarkStart w:id="4493" w:name="_Toc211879168"/>
      <w:bookmarkStart w:id="4494" w:name="_Toc214891069"/>
      <w:r>
        <w:rPr>
          <w:noProof/>
          <w:lang w:eastAsia="zh-CN"/>
        </w:rPr>
        <w:t>6.6</w:t>
      </w:r>
      <w:r w:rsidRPr="000E1D0D">
        <w:t>.6</w:t>
      </w:r>
      <w:r w:rsidRPr="000E1D0D">
        <w:tab/>
        <w:t>Data Model</w:t>
      </w:r>
      <w:bookmarkEnd w:id="4491"/>
      <w:bookmarkEnd w:id="4492"/>
      <w:bookmarkEnd w:id="4493"/>
      <w:bookmarkEnd w:id="4494"/>
    </w:p>
    <w:p w14:paraId="2001C344" w14:textId="77777777" w:rsidR="00D16966" w:rsidRPr="000E1D0D" w:rsidRDefault="00D16966" w:rsidP="00D16966">
      <w:pPr>
        <w:pStyle w:val="Heading4"/>
      </w:pPr>
      <w:bookmarkStart w:id="4495" w:name="_Toc180306588"/>
      <w:bookmarkStart w:id="4496" w:name="_Toc195374323"/>
      <w:bookmarkStart w:id="4497" w:name="_Toc211879169"/>
      <w:bookmarkStart w:id="4498" w:name="_Toc214891070"/>
      <w:r>
        <w:rPr>
          <w:noProof/>
          <w:lang w:eastAsia="zh-CN"/>
        </w:rPr>
        <w:t>6.6</w:t>
      </w:r>
      <w:r w:rsidRPr="000E1D0D">
        <w:t>.6.1</w:t>
      </w:r>
      <w:r w:rsidRPr="000E1D0D">
        <w:tab/>
        <w:t>General</w:t>
      </w:r>
      <w:bookmarkEnd w:id="4495"/>
      <w:bookmarkEnd w:id="4496"/>
      <w:bookmarkEnd w:id="4497"/>
      <w:bookmarkEnd w:id="4498"/>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499" w:name="_Toc180306589"/>
      <w:bookmarkStart w:id="4500" w:name="_Toc195374324"/>
      <w:bookmarkStart w:id="4501" w:name="_Toc211879170"/>
      <w:bookmarkStart w:id="4502" w:name="_Toc214891071"/>
      <w:r>
        <w:rPr>
          <w:noProof/>
          <w:lang w:eastAsia="zh-CN"/>
        </w:rPr>
        <w:t>6.6</w:t>
      </w:r>
      <w:r w:rsidRPr="000E1D0D">
        <w:rPr>
          <w:lang w:val="en-US"/>
        </w:rPr>
        <w:t>.6.2</w:t>
      </w:r>
      <w:r w:rsidRPr="000E1D0D">
        <w:rPr>
          <w:lang w:val="en-US"/>
        </w:rPr>
        <w:tab/>
        <w:t>Structured data types</w:t>
      </w:r>
      <w:bookmarkEnd w:id="4499"/>
      <w:bookmarkEnd w:id="4500"/>
      <w:bookmarkEnd w:id="4501"/>
      <w:bookmarkEnd w:id="4502"/>
    </w:p>
    <w:p w14:paraId="1DE96CDF" w14:textId="77777777" w:rsidR="00D16966" w:rsidRPr="000E1D0D" w:rsidRDefault="00D16966" w:rsidP="00D16966">
      <w:pPr>
        <w:pStyle w:val="Heading5"/>
      </w:pPr>
      <w:bookmarkStart w:id="4503" w:name="_Toc180306590"/>
      <w:bookmarkStart w:id="4504" w:name="_Toc195374325"/>
      <w:bookmarkStart w:id="4505" w:name="_Toc211879171"/>
      <w:bookmarkStart w:id="4506" w:name="_Toc214891072"/>
      <w:r>
        <w:rPr>
          <w:noProof/>
          <w:lang w:eastAsia="zh-CN"/>
        </w:rPr>
        <w:t>6.6</w:t>
      </w:r>
      <w:r w:rsidRPr="000E1D0D">
        <w:t>.6.2.1</w:t>
      </w:r>
      <w:r w:rsidRPr="000E1D0D">
        <w:tab/>
        <w:t>Introduction</w:t>
      </w:r>
      <w:bookmarkEnd w:id="4503"/>
      <w:bookmarkEnd w:id="4504"/>
      <w:bookmarkEnd w:id="4505"/>
      <w:bookmarkEnd w:id="4506"/>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507" w:name="_Toc180306591"/>
      <w:bookmarkStart w:id="4508" w:name="_Toc195374326"/>
      <w:bookmarkStart w:id="4509" w:name="_Toc211879172"/>
      <w:bookmarkStart w:id="4510" w:name="_Toc214891073"/>
      <w:r>
        <w:rPr>
          <w:noProof/>
          <w:lang w:eastAsia="zh-CN"/>
        </w:rPr>
        <w:t>6.6</w:t>
      </w:r>
      <w:r w:rsidRPr="000E1D0D">
        <w:t>.6.2.2</w:t>
      </w:r>
      <w:r w:rsidRPr="000E1D0D">
        <w:tab/>
        <w:t xml:space="preserve">Type: </w:t>
      </w:r>
      <w:r>
        <w:t>BdtSubscription</w:t>
      </w:r>
      <w:bookmarkEnd w:id="4507"/>
      <w:bookmarkEnd w:id="4508"/>
      <w:bookmarkEnd w:id="4509"/>
      <w:bookmarkEnd w:id="4510"/>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511" w:name="_Toc180306592"/>
      <w:bookmarkStart w:id="4512" w:name="_Toc195374327"/>
      <w:bookmarkStart w:id="4513" w:name="_Toc211879173"/>
      <w:bookmarkStart w:id="4514" w:name="_Toc214891074"/>
      <w:r>
        <w:rPr>
          <w:noProof/>
          <w:lang w:eastAsia="zh-CN"/>
        </w:rPr>
        <w:lastRenderedPageBreak/>
        <w:t>6.6</w:t>
      </w:r>
      <w:r w:rsidRPr="000E1D0D">
        <w:t>.6.2.3</w:t>
      </w:r>
      <w:r w:rsidRPr="000E1D0D">
        <w:tab/>
        <w:t xml:space="preserve">Type: </w:t>
      </w:r>
      <w:r>
        <w:t>BdtSubscriptionPatch</w:t>
      </w:r>
      <w:bookmarkEnd w:id="4511"/>
      <w:bookmarkEnd w:id="4512"/>
      <w:bookmarkEnd w:id="4513"/>
      <w:bookmarkEnd w:id="4514"/>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515" w:name="_Toc180306593"/>
      <w:bookmarkStart w:id="4516" w:name="_Toc195374328"/>
      <w:bookmarkStart w:id="4517" w:name="_Toc211879174"/>
      <w:bookmarkStart w:id="4518" w:name="_Toc214891075"/>
      <w:r>
        <w:rPr>
          <w:noProof/>
          <w:lang w:eastAsia="zh-CN"/>
        </w:rPr>
        <w:t>6.6</w:t>
      </w:r>
      <w:r w:rsidRPr="000E1D0D">
        <w:t>.6.2.</w:t>
      </w:r>
      <w:r>
        <w:t>4</w:t>
      </w:r>
      <w:r w:rsidRPr="000E1D0D">
        <w:tab/>
        <w:t xml:space="preserve">Type: </w:t>
      </w:r>
      <w:r>
        <w:t>BdtNotif</w:t>
      </w:r>
      <w:bookmarkEnd w:id="4515"/>
      <w:bookmarkEnd w:id="4516"/>
      <w:bookmarkEnd w:id="4517"/>
      <w:bookmarkEnd w:id="4518"/>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519" w:name="_Toc180306594"/>
      <w:bookmarkStart w:id="4520" w:name="_Toc195374329"/>
      <w:bookmarkStart w:id="4521" w:name="_Toc211879175"/>
      <w:bookmarkStart w:id="4522" w:name="_Toc214891076"/>
      <w:r>
        <w:rPr>
          <w:noProof/>
          <w:lang w:eastAsia="zh-CN"/>
        </w:rPr>
        <w:t>6.6</w:t>
      </w:r>
      <w:r w:rsidRPr="000E1D0D">
        <w:t>.6.2.</w:t>
      </w:r>
      <w:r>
        <w:t>5</w:t>
      </w:r>
      <w:r w:rsidRPr="000E1D0D">
        <w:tab/>
        <w:t xml:space="preserve">Type: </w:t>
      </w:r>
      <w:r>
        <w:t>BdtReport</w:t>
      </w:r>
      <w:bookmarkEnd w:id="4519"/>
      <w:bookmarkEnd w:id="4520"/>
      <w:bookmarkEnd w:id="4521"/>
      <w:bookmarkEnd w:id="4522"/>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523" w:name="_Toc180306595"/>
      <w:bookmarkStart w:id="4524" w:name="_Toc195374330"/>
      <w:bookmarkStart w:id="4525" w:name="_Toc211879176"/>
      <w:bookmarkStart w:id="4526" w:name="_Toc214891077"/>
      <w:r>
        <w:rPr>
          <w:noProof/>
          <w:lang w:eastAsia="zh-CN"/>
        </w:rPr>
        <w:t>6.6</w:t>
      </w:r>
      <w:r w:rsidRPr="000E1D0D">
        <w:rPr>
          <w:lang w:val="en-US"/>
        </w:rPr>
        <w:t>.6.3</w:t>
      </w:r>
      <w:r w:rsidRPr="000E1D0D">
        <w:rPr>
          <w:lang w:val="en-US"/>
        </w:rPr>
        <w:tab/>
        <w:t>Simple data types and enumerations</w:t>
      </w:r>
      <w:bookmarkEnd w:id="4523"/>
      <w:bookmarkEnd w:id="4524"/>
      <w:bookmarkEnd w:id="4525"/>
      <w:bookmarkEnd w:id="4526"/>
    </w:p>
    <w:p w14:paraId="3F3851EA" w14:textId="77777777" w:rsidR="00D16966" w:rsidRPr="000E1D0D" w:rsidRDefault="00D16966" w:rsidP="00D16966">
      <w:pPr>
        <w:pStyle w:val="Heading5"/>
      </w:pPr>
      <w:bookmarkStart w:id="4527" w:name="_Toc180306596"/>
      <w:bookmarkStart w:id="4528" w:name="_Toc195374331"/>
      <w:bookmarkStart w:id="4529" w:name="_Toc211879177"/>
      <w:bookmarkStart w:id="4530" w:name="_Toc214891078"/>
      <w:r>
        <w:rPr>
          <w:noProof/>
          <w:lang w:eastAsia="zh-CN"/>
        </w:rPr>
        <w:t>6.6</w:t>
      </w:r>
      <w:r w:rsidRPr="000E1D0D">
        <w:t>.6.3.1</w:t>
      </w:r>
      <w:r w:rsidRPr="000E1D0D">
        <w:tab/>
        <w:t>Introduction</w:t>
      </w:r>
      <w:bookmarkEnd w:id="4527"/>
      <w:bookmarkEnd w:id="4528"/>
      <w:bookmarkEnd w:id="4529"/>
      <w:bookmarkEnd w:id="4530"/>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531" w:name="_Toc180306597"/>
      <w:bookmarkStart w:id="4532" w:name="_Toc195374332"/>
      <w:bookmarkStart w:id="4533" w:name="_Toc211879178"/>
      <w:bookmarkStart w:id="4534" w:name="_Toc214891079"/>
      <w:r>
        <w:rPr>
          <w:noProof/>
          <w:lang w:eastAsia="zh-CN"/>
        </w:rPr>
        <w:t>6.6</w:t>
      </w:r>
      <w:r w:rsidRPr="000E1D0D">
        <w:t>.6.3.2</w:t>
      </w:r>
      <w:r w:rsidRPr="000E1D0D">
        <w:tab/>
        <w:t>Simple data types</w:t>
      </w:r>
      <w:bookmarkEnd w:id="4531"/>
      <w:bookmarkEnd w:id="4532"/>
      <w:bookmarkEnd w:id="4533"/>
      <w:bookmarkEnd w:id="4534"/>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535" w:name="_Toc180306598"/>
      <w:bookmarkStart w:id="4536" w:name="_Toc195374333"/>
      <w:bookmarkStart w:id="4537" w:name="_Toc211879179"/>
      <w:bookmarkStart w:id="4538" w:name="_Toc214891080"/>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535"/>
      <w:bookmarkEnd w:id="4536"/>
      <w:bookmarkEnd w:id="4537"/>
      <w:bookmarkEnd w:id="4538"/>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539" w:name="_Toc180306599"/>
      <w:bookmarkStart w:id="4540" w:name="_Toc195374334"/>
      <w:bookmarkStart w:id="4541" w:name="_Toc211879180"/>
      <w:bookmarkStart w:id="4542" w:name="_Toc214891081"/>
      <w:r>
        <w:rPr>
          <w:noProof/>
          <w:lang w:eastAsia="zh-CN"/>
        </w:rPr>
        <w:t>6.6</w:t>
      </w:r>
      <w:r w:rsidRPr="000E1D0D">
        <w:t>.</w:t>
      </w:r>
      <w:r>
        <w:t>6.6</w:t>
      </w:r>
      <w:r w:rsidRPr="000E1D0D">
        <w:tab/>
        <w:t>Binary data</w:t>
      </w:r>
      <w:bookmarkEnd w:id="4539"/>
      <w:bookmarkEnd w:id="4540"/>
      <w:bookmarkEnd w:id="4541"/>
      <w:bookmarkEnd w:id="4542"/>
    </w:p>
    <w:p w14:paraId="3E5324FC" w14:textId="77777777" w:rsidR="00D16966" w:rsidRPr="000E1D0D" w:rsidRDefault="00D16966" w:rsidP="00D16966">
      <w:pPr>
        <w:pStyle w:val="Heading5"/>
      </w:pPr>
      <w:bookmarkStart w:id="4543" w:name="_Toc180306600"/>
      <w:bookmarkStart w:id="4544" w:name="_Toc195374335"/>
      <w:bookmarkStart w:id="4545" w:name="_Toc211879181"/>
      <w:bookmarkStart w:id="4546" w:name="_Toc214891082"/>
      <w:r>
        <w:rPr>
          <w:noProof/>
          <w:lang w:eastAsia="zh-CN"/>
        </w:rPr>
        <w:t>6.6</w:t>
      </w:r>
      <w:r w:rsidRPr="000E1D0D">
        <w:t>.</w:t>
      </w:r>
      <w:r>
        <w:t>6.6</w:t>
      </w:r>
      <w:r w:rsidRPr="000E1D0D">
        <w:t>.1</w:t>
      </w:r>
      <w:r w:rsidRPr="000E1D0D">
        <w:tab/>
        <w:t>Binary Data Types</w:t>
      </w:r>
      <w:bookmarkEnd w:id="4543"/>
      <w:bookmarkEnd w:id="4544"/>
      <w:bookmarkEnd w:id="4545"/>
      <w:bookmarkEnd w:id="4546"/>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547" w:name="_Toc180306601"/>
      <w:bookmarkStart w:id="4548" w:name="_Toc195374336"/>
      <w:bookmarkStart w:id="4549" w:name="_Toc211879182"/>
      <w:bookmarkStart w:id="4550" w:name="_Toc214891083"/>
      <w:r>
        <w:rPr>
          <w:noProof/>
          <w:lang w:eastAsia="zh-CN"/>
        </w:rPr>
        <w:t>6.6</w:t>
      </w:r>
      <w:r w:rsidRPr="000E1D0D">
        <w:t>.7</w:t>
      </w:r>
      <w:r w:rsidRPr="000E1D0D">
        <w:tab/>
        <w:t>Error Handling</w:t>
      </w:r>
      <w:bookmarkEnd w:id="4547"/>
      <w:bookmarkEnd w:id="4548"/>
      <w:bookmarkEnd w:id="4549"/>
      <w:bookmarkEnd w:id="4550"/>
    </w:p>
    <w:p w14:paraId="604273EC" w14:textId="77777777" w:rsidR="00D16966" w:rsidRPr="000E1D0D" w:rsidRDefault="00D16966" w:rsidP="00D16966">
      <w:pPr>
        <w:pStyle w:val="Heading4"/>
      </w:pPr>
      <w:bookmarkStart w:id="4551" w:name="_Toc180306602"/>
      <w:bookmarkStart w:id="4552" w:name="_Toc195374337"/>
      <w:bookmarkStart w:id="4553" w:name="_Toc211879183"/>
      <w:bookmarkStart w:id="4554" w:name="_Toc214891084"/>
      <w:r>
        <w:rPr>
          <w:noProof/>
          <w:lang w:eastAsia="zh-CN"/>
        </w:rPr>
        <w:t>6.6</w:t>
      </w:r>
      <w:r w:rsidRPr="000E1D0D">
        <w:t>.7.1</w:t>
      </w:r>
      <w:r w:rsidRPr="000E1D0D">
        <w:tab/>
        <w:t>General</w:t>
      </w:r>
      <w:bookmarkEnd w:id="4551"/>
      <w:bookmarkEnd w:id="4552"/>
      <w:bookmarkEnd w:id="4553"/>
      <w:bookmarkEnd w:id="4554"/>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555" w:name="_Toc180306603"/>
      <w:bookmarkStart w:id="4556" w:name="_Toc195374338"/>
      <w:bookmarkStart w:id="4557" w:name="_Toc211879184"/>
      <w:bookmarkStart w:id="4558" w:name="_Toc214891085"/>
      <w:r>
        <w:rPr>
          <w:noProof/>
          <w:lang w:eastAsia="zh-CN"/>
        </w:rPr>
        <w:t>6.6</w:t>
      </w:r>
      <w:r w:rsidRPr="000E1D0D">
        <w:t>.7.2</w:t>
      </w:r>
      <w:r w:rsidRPr="000E1D0D">
        <w:tab/>
        <w:t>Protocol Errors</w:t>
      </w:r>
      <w:bookmarkEnd w:id="4555"/>
      <w:bookmarkEnd w:id="4556"/>
      <w:bookmarkEnd w:id="4557"/>
      <w:bookmarkEnd w:id="4558"/>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559" w:name="_Toc180306604"/>
      <w:bookmarkStart w:id="4560" w:name="_Toc195374339"/>
      <w:bookmarkStart w:id="4561" w:name="_Toc211879185"/>
      <w:bookmarkStart w:id="4562" w:name="_Toc214891086"/>
      <w:r>
        <w:rPr>
          <w:noProof/>
          <w:lang w:eastAsia="zh-CN"/>
        </w:rPr>
        <w:t>6.6</w:t>
      </w:r>
      <w:r w:rsidRPr="000E1D0D">
        <w:t>.7.3</w:t>
      </w:r>
      <w:r w:rsidRPr="000E1D0D">
        <w:tab/>
        <w:t>Application Errors</w:t>
      </w:r>
      <w:bookmarkEnd w:id="4559"/>
      <w:bookmarkEnd w:id="4560"/>
      <w:bookmarkEnd w:id="4561"/>
      <w:bookmarkEnd w:id="4562"/>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563" w:name="_Toc180306605"/>
      <w:bookmarkStart w:id="4564" w:name="_Toc195374340"/>
      <w:bookmarkStart w:id="4565" w:name="_Toc211879186"/>
      <w:bookmarkStart w:id="4566" w:name="_Toc214891087"/>
      <w:r>
        <w:rPr>
          <w:noProof/>
          <w:lang w:eastAsia="zh-CN"/>
        </w:rPr>
        <w:t>6.6</w:t>
      </w:r>
      <w:r w:rsidRPr="000E1D0D">
        <w:t>.8</w:t>
      </w:r>
      <w:r w:rsidRPr="000E1D0D">
        <w:rPr>
          <w:lang w:eastAsia="zh-CN"/>
        </w:rPr>
        <w:tab/>
        <w:t>Feature negotiation</w:t>
      </w:r>
      <w:bookmarkEnd w:id="4563"/>
      <w:bookmarkEnd w:id="4564"/>
      <w:bookmarkEnd w:id="4565"/>
      <w:bookmarkEnd w:id="4566"/>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567" w:name="_Toc180306606"/>
      <w:bookmarkStart w:id="4568" w:name="_Toc195374341"/>
      <w:bookmarkStart w:id="4569" w:name="_Toc211879187"/>
      <w:bookmarkStart w:id="4570" w:name="_Toc214891088"/>
      <w:r>
        <w:rPr>
          <w:noProof/>
          <w:lang w:eastAsia="zh-CN"/>
        </w:rPr>
        <w:t>6.6</w:t>
      </w:r>
      <w:r w:rsidRPr="000E1D0D">
        <w:t>.9</w:t>
      </w:r>
      <w:r w:rsidRPr="000E1D0D">
        <w:tab/>
        <w:t>Security</w:t>
      </w:r>
      <w:bookmarkEnd w:id="4567"/>
      <w:bookmarkEnd w:id="4568"/>
      <w:bookmarkEnd w:id="4569"/>
      <w:bookmarkEnd w:id="4570"/>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571" w:name="_Toc180306607"/>
      <w:bookmarkStart w:id="4572" w:name="_Toc195374342"/>
      <w:bookmarkStart w:id="4573" w:name="_Toc211879188"/>
      <w:bookmarkStart w:id="4574" w:name="_Toc214891089"/>
      <w:r w:rsidR="001C4032">
        <w:rPr>
          <w:lang w:eastAsia="zh-CN"/>
        </w:rPr>
        <w:lastRenderedPageBreak/>
        <w:t>7</w:t>
      </w:r>
      <w:r w:rsidR="001C4032">
        <w:rPr>
          <w:lang w:eastAsia="zh-CN"/>
        </w:rPr>
        <w:tab/>
        <w:t>Using Common API Framework</w:t>
      </w:r>
      <w:bookmarkEnd w:id="2531"/>
      <w:bookmarkEnd w:id="2532"/>
      <w:bookmarkEnd w:id="2533"/>
      <w:bookmarkEnd w:id="2534"/>
      <w:bookmarkEnd w:id="4393"/>
      <w:bookmarkEnd w:id="4394"/>
      <w:bookmarkEnd w:id="4395"/>
      <w:bookmarkEnd w:id="4396"/>
      <w:bookmarkEnd w:id="4397"/>
      <w:bookmarkEnd w:id="4398"/>
      <w:bookmarkEnd w:id="4571"/>
      <w:bookmarkEnd w:id="4572"/>
      <w:bookmarkEnd w:id="4573"/>
      <w:bookmarkEnd w:id="4574"/>
    </w:p>
    <w:p w14:paraId="0D6151B9" w14:textId="77777777" w:rsidR="00C52139" w:rsidRDefault="00C52139" w:rsidP="00C52139">
      <w:pPr>
        <w:rPr>
          <w:noProof/>
          <w:lang w:eastAsia="zh-CN"/>
        </w:rPr>
      </w:pPr>
      <w:bookmarkStart w:id="4575" w:name="_Toc24868675"/>
      <w:bookmarkStart w:id="4576" w:name="_Toc34154180"/>
      <w:bookmarkStart w:id="4577" w:name="_Toc36041124"/>
      <w:bookmarkStart w:id="4578" w:name="_Toc36041437"/>
      <w:bookmarkStart w:id="4579" w:name="_Toc43196714"/>
      <w:bookmarkStart w:id="4580" w:name="_Toc43481484"/>
      <w:bookmarkStart w:id="4581" w:name="_Toc45134761"/>
      <w:bookmarkStart w:id="4582" w:name="_Toc51189293"/>
      <w:bookmarkStart w:id="4583" w:name="_Toc51763969"/>
      <w:bookmarkStart w:id="4584" w:name="_Toc57206201"/>
      <w:bookmarkStart w:id="4585" w:name="_Toc59019542"/>
      <w:bookmarkStart w:id="4586" w:name="_Toc68170215"/>
      <w:bookmarkStart w:id="4587" w:name="_Toc73433953"/>
      <w:bookmarkStart w:id="4588" w:name="_Toc73436001"/>
      <w:bookmarkStart w:id="4589" w:name="_Toc73437408"/>
      <w:bookmarkStart w:id="4590" w:name="_Toc75351818"/>
      <w:bookmarkStart w:id="4591" w:name="_Toc83230096"/>
      <w:bookmarkStart w:id="4592" w:name="_Toc85528264"/>
      <w:bookmarkStart w:id="4593" w:name="_Toc90649889"/>
      <w:bookmarkStart w:id="4594" w:name="_Toc96843460"/>
      <w:bookmarkStart w:id="4595" w:name="_Toc96844435"/>
      <w:bookmarkStart w:id="4596" w:name="_Toc100740008"/>
      <w:bookmarkStart w:id="4597" w:name="_Toc104332875"/>
      <w:bookmarkStart w:id="4598"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14:paraId="4A4D6361" w14:textId="7EBE3BEF" w:rsidR="008A6D4A" w:rsidRDefault="001C4032" w:rsidP="001C4032">
      <w:pPr>
        <w:pStyle w:val="Heading8"/>
      </w:pPr>
      <w:r>
        <w:br w:type="page"/>
      </w:r>
      <w:bookmarkStart w:id="4599" w:name="_Toc144024295"/>
      <w:bookmarkStart w:id="4600" w:name="_Toc148177049"/>
      <w:bookmarkStart w:id="4601" w:name="_Toc151379513"/>
      <w:bookmarkStart w:id="4602" w:name="_Toc151445694"/>
      <w:bookmarkStart w:id="4603" w:name="_Toc160470777"/>
      <w:bookmarkStart w:id="4604" w:name="_Toc164873921"/>
      <w:bookmarkStart w:id="4605" w:name="_Toc180306608"/>
      <w:bookmarkStart w:id="4606" w:name="_Toc195374343"/>
      <w:bookmarkStart w:id="4607" w:name="_Toc211879189"/>
      <w:bookmarkStart w:id="4608" w:name="_Toc214891090"/>
      <w:r w:rsidR="008A6D4A" w:rsidRPr="004D3578">
        <w:lastRenderedPageBreak/>
        <w:t>Annex A (normative):</w:t>
      </w:r>
      <w:r w:rsidR="008A6D4A" w:rsidRPr="004D3578">
        <w:br/>
      </w:r>
      <w:r w:rsidR="008A6D4A">
        <w:t>OpenAPI specification</w:t>
      </w:r>
      <w:bookmarkEnd w:id="2535"/>
      <w:bookmarkEnd w:id="2536"/>
      <w:bookmarkEnd w:id="4599"/>
      <w:bookmarkEnd w:id="4600"/>
      <w:bookmarkEnd w:id="4601"/>
      <w:bookmarkEnd w:id="4602"/>
      <w:bookmarkEnd w:id="4603"/>
      <w:bookmarkEnd w:id="4604"/>
      <w:bookmarkEnd w:id="4605"/>
      <w:bookmarkEnd w:id="4606"/>
      <w:bookmarkEnd w:id="4607"/>
      <w:bookmarkEnd w:id="4608"/>
    </w:p>
    <w:p w14:paraId="03FBDDDC" w14:textId="77777777" w:rsidR="006E186B" w:rsidRDefault="006E186B" w:rsidP="009F0D8A">
      <w:pPr>
        <w:pStyle w:val="Heading1"/>
      </w:pPr>
      <w:bookmarkStart w:id="4609" w:name="_Toc510696651"/>
      <w:bookmarkStart w:id="4610" w:name="_Toc35971451"/>
      <w:bookmarkStart w:id="4611" w:name="_Toc144024296"/>
      <w:bookmarkStart w:id="4612" w:name="_Toc148177050"/>
      <w:bookmarkStart w:id="4613" w:name="_Toc151379514"/>
      <w:bookmarkStart w:id="4614" w:name="_Toc151445695"/>
      <w:bookmarkStart w:id="4615" w:name="_Toc160470778"/>
      <w:bookmarkStart w:id="4616" w:name="_Toc164873922"/>
      <w:bookmarkStart w:id="4617" w:name="_Toc180306609"/>
      <w:bookmarkStart w:id="4618" w:name="_Toc195374344"/>
      <w:bookmarkStart w:id="4619" w:name="_Toc211879190"/>
      <w:bookmarkStart w:id="4620" w:name="_Toc510696653"/>
      <w:bookmarkStart w:id="4621" w:name="_Toc214891091"/>
      <w:r>
        <w:t>A.1</w:t>
      </w:r>
      <w:r>
        <w:tab/>
        <w:t>General</w:t>
      </w:r>
      <w:bookmarkEnd w:id="4609"/>
      <w:bookmarkEnd w:id="4610"/>
      <w:bookmarkEnd w:id="4611"/>
      <w:bookmarkEnd w:id="4612"/>
      <w:bookmarkEnd w:id="4613"/>
      <w:bookmarkEnd w:id="4614"/>
      <w:bookmarkEnd w:id="4615"/>
      <w:bookmarkEnd w:id="4616"/>
      <w:bookmarkEnd w:id="4617"/>
      <w:bookmarkEnd w:id="4618"/>
      <w:bookmarkEnd w:id="4619"/>
      <w:bookmarkEnd w:id="4621"/>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45C4DB2D"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622" w:name="_Toc144024297"/>
      <w:bookmarkStart w:id="4623" w:name="_Toc148177051"/>
      <w:bookmarkStart w:id="4624" w:name="_Toc151379515"/>
      <w:bookmarkStart w:id="4625" w:name="_Toc151445696"/>
      <w:bookmarkStart w:id="4626" w:name="_Toc160470779"/>
      <w:bookmarkStart w:id="4627" w:name="_Toc164873923"/>
      <w:bookmarkStart w:id="4628" w:name="_Toc180306610"/>
      <w:bookmarkStart w:id="4629" w:name="_Toc195374345"/>
      <w:bookmarkStart w:id="4630" w:name="_Toc211879191"/>
      <w:bookmarkStart w:id="4631" w:name="_Toc214891092"/>
      <w:r w:rsidR="006E186B">
        <w:lastRenderedPageBreak/>
        <w:t>A.2</w:t>
      </w:r>
      <w:r w:rsidR="006E186B">
        <w:tab/>
      </w:r>
      <w:r w:rsidR="008C051B" w:rsidRPr="00AD59F1">
        <w:t>SDD_Transmission</w:t>
      </w:r>
      <w:r w:rsidR="006E186B">
        <w:t xml:space="preserve"> API</w:t>
      </w:r>
      <w:bookmarkEnd w:id="4622"/>
      <w:bookmarkEnd w:id="4623"/>
      <w:bookmarkEnd w:id="4624"/>
      <w:bookmarkEnd w:id="4625"/>
      <w:bookmarkEnd w:id="4626"/>
      <w:bookmarkEnd w:id="4627"/>
      <w:bookmarkEnd w:id="4628"/>
      <w:bookmarkEnd w:id="4629"/>
      <w:bookmarkEnd w:id="4630"/>
      <w:bookmarkEnd w:id="4631"/>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5A15A439" w:rsidR="008B5069" w:rsidRDefault="008B5069" w:rsidP="008B5069">
      <w:pPr>
        <w:pStyle w:val="PL"/>
      </w:pPr>
      <w:r>
        <w:t xml:space="preserve">  version: 1.</w:t>
      </w:r>
      <w:r w:rsidR="0069164F">
        <w:t>1</w:t>
      </w:r>
      <w:r>
        <w:t>.0</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0B4A0643" w:rsidR="008B5069" w:rsidRDefault="008B5069" w:rsidP="008B5069">
      <w:pPr>
        <w:pStyle w:val="PL"/>
      </w:pPr>
      <w:r>
        <w:t xml:space="preserve">    3GPP TS 29.548 V</w:t>
      </w:r>
      <w:r w:rsidR="008626DF">
        <w:t>1</w:t>
      </w:r>
      <w:r w:rsidR="0069164F">
        <w:t>9</w:t>
      </w:r>
      <w:r w:rsidR="008324EC">
        <w:t>.</w:t>
      </w:r>
      <w:r w:rsidR="00D80D1D">
        <w:t>5</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lastRenderedPageBreak/>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lastRenderedPageBreak/>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lastRenderedPageBreak/>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lastRenderedPageBreak/>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632"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633" w:name="_Toc144024298"/>
      <w:bookmarkStart w:id="4634"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lastRenderedPageBreak/>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635" w:name="_Toc151379516"/>
      <w:bookmarkStart w:id="4636" w:name="_Toc151445697"/>
      <w:bookmarkStart w:id="4637" w:name="_Toc160470780"/>
      <w:bookmarkStart w:id="4638" w:name="_Toc164873924"/>
      <w:bookmarkStart w:id="4639" w:name="_Toc180306611"/>
      <w:bookmarkStart w:id="4640" w:name="_Toc195374346"/>
      <w:bookmarkStart w:id="4641" w:name="_Toc211879192"/>
      <w:bookmarkStart w:id="4642" w:name="_Toc214891093"/>
      <w:r>
        <w:lastRenderedPageBreak/>
        <w:t>A.3</w:t>
      </w:r>
      <w:r>
        <w:tab/>
      </w:r>
      <w:r w:rsidRPr="00E858DF">
        <w:rPr>
          <w:lang w:val="en-US"/>
        </w:rPr>
        <w:t>SDD_DataStorage</w:t>
      </w:r>
      <w:r>
        <w:t xml:space="preserve"> API</w:t>
      </w:r>
      <w:bookmarkEnd w:id="4635"/>
      <w:bookmarkEnd w:id="4636"/>
      <w:bookmarkEnd w:id="4637"/>
      <w:bookmarkEnd w:id="4638"/>
      <w:bookmarkEnd w:id="4639"/>
      <w:bookmarkEnd w:id="4640"/>
      <w:bookmarkEnd w:id="4641"/>
      <w:bookmarkEnd w:id="4642"/>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031C0C9"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1FBDCB71"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643" w:name="_Toc151379517"/>
      <w:bookmarkStart w:id="4644" w:name="_Toc151445698"/>
      <w:bookmarkStart w:id="4645" w:name="_Toc160470781"/>
      <w:bookmarkStart w:id="4646" w:name="_Toc164873925"/>
      <w:bookmarkStart w:id="4647" w:name="_Toc180306612"/>
      <w:bookmarkStart w:id="4648" w:name="_Toc195374347"/>
      <w:bookmarkStart w:id="4649" w:name="_Toc211879193"/>
      <w:bookmarkStart w:id="4650" w:name="_Toc214891094"/>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620"/>
      <w:bookmarkEnd w:id="4632"/>
      <w:bookmarkEnd w:id="4633"/>
      <w:bookmarkEnd w:id="4634"/>
      <w:bookmarkEnd w:id="4643"/>
      <w:bookmarkEnd w:id="4644"/>
      <w:bookmarkEnd w:id="4645"/>
      <w:bookmarkEnd w:id="4646"/>
      <w:bookmarkEnd w:id="4647"/>
      <w:bookmarkEnd w:id="4648"/>
      <w:bookmarkEnd w:id="4649"/>
      <w:bookmarkEnd w:id="4650"/>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61C1801F"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575D186E"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D80D1D">
        <w:rPr>
          <w:lang w:val="en-US" w:eastAsia="es-ES"/>
        </w:rPr>
        <w:t>5</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651"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652" w:name="_Toc144024300"/>
      <w:bookmarkStart w:id="4653" w:name="_Toc148177054"/>
      <w:bookmarkStart w:id="4654" w:name="_Toc151379518"/>
      <w:bookmarkStart w:id="4655" w:name="_Toc151445699"/>
      <w:bookmarkStart w:id="4656" w:name="_Toc160470782"/>
      <w:bookmarkStart w:id="4657" w:name="_Toc164873926"/>
      <w:bookmarkStart w:id="4658" w:name="_Toc180306613"/>
      <w:bookmarkStart w:id="4659" w:name="_Toc195374348"/>
      <w:bookmarkStart w:id="4660" w:name="_Toc211879194"/>
      <w:bookmarkStart w:id="4661" w:name="_Toc214891095"/>
      <w:r w:rsidRPr="003D68EA">
        <w:lastRenderedPageBreak/>
        <w:t>A.5</w:t>
      </w:r>
      <w:r w:rsidRPr="003D68EA">
        <w:tab/>
      </w:r>
      <w:bookmarkStart w:id="4662" w:name="_Hlk144024711"/>
      <w:r w:rsidRPr="003D68EA">
        <w:rPr>
          <w:lang w:val="en-US"/>
        </w:rPr>
        <w:t xml:space="preserve">SDD_TransmissionQualityMeasurement </w:t>
      </w:r>
      <w:r w:rsidRPr="003D68EA">
        <w:t>API</w:t>
      </w:r>
      <w:bookmarkEnd w:id="4651"/>
      <w:bookmarkEnd w:id="4652"/>
      <w:bookmarkEnd w:id="4653"/>
      <w:bookmarkEnd w:id="4654"/>
      <w:bookmarkEnd w:id="4655"/>
      <w:bookmarkEnd w:id="4656"/>
      <w:bookmarkEnd w:id="4657"/>
      <w:bookmarkEnd w:id="4658"/>
      <w:bookmarkEnd w:id="4659"/>
      <w:bookmarkEnd w:id="4660"/>
      <w:bookmarkEnd w:id="4661"/>
      <w:bookmarkEnd w:id="4662"/>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08FF51A2"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5EB6814"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bookmarkStart w:id="4663" w:name="MCCQCTEMPBM_00000108"/>
      <w:r>
        <w:rPr>
          <w:rFonts w:cs="Courier New"/>
          <w:szCs w:val="16"/>
        </w:rPr>
        <w:t xml:space="preserve">      summary: R</w:t>
      </w:r>
      <w:r w:rsidRPr="002C65F2">
        <w:rPr>
          <w:rFonts w:cs="Courier New"/>
          <w:szCs w:val="16"/>
        </w:rPr>
        <w:t xml:space="preserve">etrieve </w:t>
      </w:r>
      <w:bookmarkEnd w:id="4663"/>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664" w:name="MCCQCTEMPBM_00000109"/>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bookmarkEnd w:id="4664"/>
      <w:r>
        <w:t>TransQualMeasSubsc</w:t>
      </w:r>
      <w:bookmarkStart w:id="4665" w:name="MCCQCTEMPBM_00000110"/>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bookmarkEnd w:id="4665"/>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666" w:name="MCCQCTEMPBM_00000111"/>
      <w:r>
        <w:rPr>
          <w:rFonts w:cs="Courier New"/>
          <w:szCs w:val="16"/>
        </w:rPr>
        <w:t xml:space="preserve"> (Document)</w:t>
      </w:r>
    </w:p>
    <w:bookmarkEnd w:id="4666"/>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bookmarkStart w:id="4667" w:name="MCCQCTEMPBM_00000112"/>
      <w:r>
        <w:rPr>
          <w:rFonts w:cs="Courier New"/>
          <w:szCs w:val="16"/>
        </w:rPr>
        <w:t xml:space="preserve">Individual </w:t>
      </w:r>
      <w:bookmarkEnd w:id="4667"/>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bookmarkStart w:id="4668" w:name="MCCQCTEMPBM_00000113"/>
      <w:r>
        <w:rPr>
          <w:rFonts w:cs="Courier New"/>
          <w:szCs w:val="16"/>
        </w:rPr>
        <w:t xml:space="preserve">      summary: </w:t>
      </w:r>
      <w:bookmarkEnd w:id="4668"/>
      <w:r>
        <w:rPr>
          <w:lang w:eastAsia="zh-CN"/>
        </w:rPr>
        <w:t>Request the update</w:t>
      </w:r>
      <w:bookmarkStart w:id="4669" w:name="MCCQCTEMPBM_00000114"/>
      <w:r>
        <w:rPr>
          <w:rFonts w:cs="Courier New"/>
          <w:szCs w:val="16"/>
        </w:rPr>
        <w:t xml:space="preserve"> of</w:t>
      </w:r>
      <w:r w:rsidRPr="002C65F2">
        <w:rPr>
          <w:rFonts w:cs="Courier New"/>
          <w:szCs w:val="16"/>
        </w:rPr>
        <w:t xml:space="preserve"> </w:t>
      </w:r>
      <w:bookmarkEnd w:id="4669"/>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670" w:name="MCCQCTEMPBM_00000115"/>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bookmarkEnd w:id="4670"/>
      <w:r>
        <w:t>TransQualMeasSubsc</w:t>
      </w:r>
      <w:bookmarkStart w:id="4671" w:name="MCCQCTEMPBM_00000116"/>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bookmarkEnd w:id="4671"/>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672" w:name="MCCQCTEMPBM_00000117"/>
      <w:r>
        <w:rPr>
          <w:rFonts w:cs="Courier New"/>
          <w:szCs w:val="16"/>
        </w:rPr>
        <w:t xml:space="preserve"> (Document)</w:t>
      </w:r>
    </w:p>
    <w:bookmarkEnd w:id="4672"/>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bookmarkStart w:id="4673" w:name="MCCQCTEMPBM_00000118"/>
      <w:r>
        <w:rPr>
          <w:rFonts w:cs="Courier New"/>
          <w:szCs w:val="16"/>
        </w:rPr>
        <w:t xml:space="preserve">      summary: </w:t>
      </w:r>
      <w:bookmarkEnd w:id="4673"/>
      <w:r>
        <w:rPr>
          <w:lang w:eastAsia="zh-CN"/>
        </w:rPr>
        <w:t>Request the modification</w:t>
      </w:r>
      <w:bookmarkStart w:id="4674" w:name="MCCQCTEMPBM_00000119"/>
      <w:r>
        <w:rPr>
          <w:rFonts w:cs="Courier New"/>
          <w:szCs w:val="16"/>
        </w:rPr>
        <w:t xml:space="preserve"> of</w:t>
      </w:r>
      <w:r w:rsidRPr="002C65F2">
        <w:rPr>
          <w:rFonts w:cs="Courier New"/>
          <w:szCs w:val="16"/>
        </w:rPr>
        <w:t xml:space="preserve"> </w:t>
      </w:r>
      <w:bookmarkEnd w:id="4674"/>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675" w:name="MCCQCTEMPBM_00000120"/>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bookmarkEnd w:id="4675"/>
      <w:r>
        <w:t>TransQualMeasSubsc</w:t>
      </w:r>
      <w:bookmarkStart w:id="4676" w:name="MCCQCTEMPBM_00000121"/>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bookmarkEnd w:id="4676"/>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677" w:name="MCCQCTEMPBM_00000122"/>
      <w:r>
        <w:rPr>
          <w:rFonts w:cs="Courier New"/>
          <w:szCs w:val="16"/>
        </w:rPr>
        <w:t xml:space="preserve"> (Document)</w:t>
      </w:r>
    </w:p>
    <w:bookmarkEnd w:id="4677"/>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bookmarkStart w:id="4678" w:name="MCCQCTEMPBM_00000123"/>
      <w:r>
        <w:rPr>
          <w:rFonts w:cs="Courier New"/>
          <w:szCs w:val="16"/>
        </w:rPr>
        <w:t xml:space="preserve">      summary: </w:t>
      </w:r>
      <w:bookmarkEnd w:id="4678"/>
      <w:r>
        <w:rPr>
          <w:lang w:eastAsia="zh-CN"/>
        </w:rPr>
        <w:t>Request the deletion</w:t>
      </w:r>
      <w:bookmarkStart w:id="4679" w:name="MCCQCTEMPBM_00000124"/>
      <w:r>
        <w:rPr>
          <w:rFonts w:cs="Courier New"/>
          <w:szCs w:val="16"/>
        </w:rPr>
        <w:t xml:space="preserve"> of</w:t>
      </w:r>
      <w:r w:rsidRPr="002C65F2">
        <w:rPr>
          <w:rFonts w:cs="Courier New"/>
          <w:szCs w:val="16"/>
        </w:rPr>
        <w:t xml:space="preserve"> </w:t>
      </w:r>
      <w:bookmarkEnd w:id="4679"/>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680" w:name="MCCQCTEMPBM_00000125"/>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bookmarkEnd w:id="4680"/>
      <w:r>
        <w:t>TransQualMeasSubsc</w:t>
      </w:r>
      <w:bookmarkStart w:id="4681" w:name="MCCQCTEMPBM_00000126"/>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bookmarkEnd w:id="4681"/>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682" w:name="MCCQCTEMPBM_00000127"/>
      <w:r>
        <w:rPr>
          <w:rFonts w:cs="Courier New"/>
          <w:szCs w:val="16"/>
        </w:rPr>
        <w:t xml:space="preserve"> (Document)</w:t>
      </w:r>
    </w:p>
    <w:bookmarkEnd w:id="4682"/>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bookmarkStart w:id="4683" w:name="MCCQCTEMPBM_00000128"/>
      <w:r>
        <w:rPr>
          <w:rFonts w:cs="Courier New"/>
          <w:szCs w:val="16"/>
        </w:rPr>
        <w:t xml:space="preserve">      summary: R</w:t>
      </w:r>
      <w:r w:rsidRPr="002C65F2">
        <w:rPr>
          <w:rFonts w:cs="Courier New"/>
          <w:szCs w:val="16"/>
        </w:rPr>
        <w:t xml:space="preserve">etrieve </w:t>
      </w:r>
      <w:bookmarkEnd w:id="4683"/>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4684" w:name="MCCQCTEMPBM_00000129"/>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bookmarkEnd w:id="4684"/>
      <w:r>
        <w:t>TransQualMeasReports</w:t>
      </w:r>
      <w:bookmarkStart w:id="4685" w:name="MCCQCTEMPBM_00000130"/>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bookmarkEnd w:id="4685"/>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4686" w:name="MCCQCTEMPBM_00000131"/>
      <w:r>
        <w:rPr>
          <w:rFonts w:cs="Courier New"/>
          <w:szCs w:val="16"/>
        </w:rPr>
        <w:t xml:space="preserve"> (Collection)</w:t>
      </w:r>
    </w:p>
    <w:bookmarkEnd w:id="4686"/>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bookmarkStart w:id="4687" w:name="MCCQCTEMPBM_00000132"/>
      <w:r w:rsidRPr="008B1C02">
        <w:rPr>
          <w:rFonts w:cs="Courier New"/>
          <w:szCs w:val="16"/>
        </w:rPr>
        <w:t xml:space="preserve">          $ref: 'TS29122_CommonData.yaml#/components/schemas/DurationSec'</w:t>
      </w:r>
    </w:p>
    <w:bookmarkEnd w:id="4687"/>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bookmarkStart w:id="4688" w:name="MCCQCTEMPBM_00000133"/>
      <w:r>
        <w:rPr>
          <w:rFonts w:cs="Courier New"/>
          <w:szCs w:val="16"/>
        </w:rPr>
        <w:t>TS29571_CommonData.yaml</w:t>
      </w:r>
      <w:bookmarkEnd w:id="4688"/>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bookmarkStart w:id="4689" w:name="MCCQCTEMPBM_00000134"/>
      <w:r>
        <w:rPr>
          <w:rFonts w:cs="Courier New"/>
          <w:szCs w:val="16"/>
        </w:rPr>
        <w:t>TS29571_CommonData.yaml</w:t>
      </w:r>
      <w:bookmarkEnd w:id="4689"/>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bookmarkStart w:id="4690" w:name="MCCQCTEMPBM_00000135"/>
      <w:r>
        <w:rPr>
          <w:rFonts w:cs="Courier New"/>
          <w:szCs w:val="16"/>
        </w:rPr>
        <w:t>TS29571_CommonData.yaml</w:t>
      </w:r>
      <w:bookmarkEnd w:id="4690"/>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bookmarkStart w:id="4691" w:name="MCCQCTEMPBM_00000136"/>
      <w:r>
        <w:rPr>
          <w:rFonts w:cs="Courier New"/>
          <w:szCs w:val="16"/>
        </w:rPr>
        <w:t>TS29571_CommonData.yaml</w:t>
      </w:r>
      <w:bookmarkEnd w:id="4691"/>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bookmarkStart w:id="4692" w:name="MCCQCTEMPBM_00000137"/>
      <w:r>
        <w:rPr>
          <w:rFonts w:cs="Courier New"/>
          <w:szCs w:val="16"/>
        </w:rPr>
        <w:t>TS29571_CommonData.yaml</w:t>
      </w:r>
      <w:bookmarkEnd w:id="4692"/>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bookmarkStart w:id="4693" w:name="MCCQCTEMPBM_00000138"/>
      <w:r>
        <w:rPr>
          <w:rFonts w:cs="Courier New"/>
          <w:szCs w:val="16"/>
        </w:rPr>
        <w:t>TS29571_CommonData.yaml</w:t>
      </w:r>
      <w:bookmarkEnd w:id="4693"/>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bookmarkStart w:id="4694" w:name="MCCQCTEMPBM_00000139"/>
      <w:r>
        <w:rPr>
          <w:rFonts w:cs="Courier New"/>
          <w:szCs w:val="16"/>
        </w:rPr>
        <w:t>TS29571_CommonData.yaml</w:t>
      </w:r>
      <w:bookmarkEnd w:id="4694"/>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bookmarkStart w:id="4695" w:name="MCCQCTEMPBM_00000140"/>
      <w:r>
        <w:rPr>
          <w:rFonts w:cs="Courier New"/>
          <w:szCs w:val="16"/>
        </w:rPr>
        <w:t>TS29571_CommonData.yaml</w:t>
      </w:r>
      <w:bookmarkEnd w:id="4695"/>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bookmarkStart w:id="4696" w:name="MCCQCTEMPBM_00000141"/>
      <w:r>
        <w:rPr>
          <w:rFonts w:cs="Courier New"/>
          <w:szCs w:val="16"/>
        </w:rPr>
        <w:t>TS29571_CommonData.yaml</w:t>
      </w:r>
      <w:bookmarkEnd w:id="4696"/>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bookmarkStart w:id="4697" w:name="MCCQCTEMPBM_00000142"/>
      <w:r>
        <w:rPr>
          <w:rFonts w:cs="Courier New"/>
          <w:szCs w:val="16"/>
        </w:rPr>
        <w:t>TS29571_CommonData.yaml</w:t>
      </w:r>
      <w:bookmarkEnd w:id="4697"/>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bookmarkStart w:id="4698" w:name="MCCQCTEMPBM_00000143"/>
      <w:r>
        <w:rPr>
          <w:rFonts w:cs="Courier New"/>
          <w:szCs w:val="16"/>
        </w:rPr>
        <w:t>TS29571_CommonData.yaml</w:t>
      </w:r>
      <w:bookmarkEnd w:id="4698"/>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bookmarkStart w:id="4699" w:name="MCCQCTEMPBM_00000144"/>
      <w:r>
        <w:rPr>
          <w:rFonts w:cs="Courier New"/>
          <w:szCs w:val="16"/>
        </w:rPr>
        <w:t>TS29571_CommonData.yaml</w:t>
      </w:r>
      <w:bookmarkEnd w:id="4699"/>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bookmarkStart w:id="4700" w:name="MCCQCTEMPBM_00000145"/>
      <w:r>
        <w:rPr>
          <w:rFonts w:cs="Courier New"/>
          <w:szCs w:val="16"/>
        </w:rPr>
        <w:t>TS29571_CommonData.yaml</w:t>
      </w:r>
      <w:bookmarkEnd w:id="4700"/>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bookmarkStart w:id="4701" w:name="MCCQCTEMPBM_00000146"/>
      <w:r>
        <w:rPr>
          <w:rFonts w:cs="Courier New"/>
          <w:szCs w:val="16"/>
        </w:rPr>
        <w:t>TS29571_CommonData.yaml</w:t>
      </w:r>
      <w:bookmarkEnd w:id="4701"/>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bookmarkStart w:id="4702" w:name="MCCQCTEMPBM_00000147"/>
      <w:r>
        <w:rPr>
          <w:rFonts w:cs="Courier New"/>
          <w:szCs w:val="16"/>
        </w:rPr>
        <w:t>TS29571_CommonData.yaml</w:t>
      </w:r>
      <w:bookmarkEnd w:id="4702"/>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bookmarkStart w:id="4703" w:name="MCCQCTEMPBM_00000148"/>
      <w:r>
        <w:rPr>
          <w:rFonts w:cs="Courier New"/>
          <w:szCs w:val="16"/>
        </w:rPr>
        <w:t>TS29571_CommonData.yaml</w:t>
      </w:r>
      <w:bookmarkEnd w:id="4703"/>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bookmarkStart w:id="4704" w:name="MCCQCTEMPBM_00000149"/>
      <w:r>
        <w:rPr>
          <w:rFonts w:cs="Courier New"/>
          <w:szCs w:val="16"/>
        </w:rPr>
        <w:t>TS29571_CommonData.yaml</w:t>
      </w:r>
      <w:bookmarkEnd w:id="4704"/>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bookmarkStart w:id="4705" w:name="MCCQCTEMPBM_00000150"/>
      <w:r>
        <w:rPr>
          <w:rFonts w:cs="Courier New"/>
          <w:szCs w:val="16"/>
        </w:rPr>
        <w:t>TS29571_CommonData.yaml</w:t>
      </w:r>
      <w:bookmarkEnd w:id="4705"/>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bookmarkStart w:id="4706" w:name="MCCQCTEMPBM_00000151"/>
      <w:r>
        <w:rPr>
          <w:rFonts w:cs="Courier New"/>
          <w:szCs w:val="16"/>
        </w:rPr>
        <w:t>TS29571_CommonData.yaml</w:t>
      </w:r>
      <w:bookmarkEnd w:id="4706"/>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bookmarkStart w:id="4707" w:name="MCCQCTEMPBM_00000152"/>
      <w:r>
        <w:rPr>
          <w:rFonts w:cs="Courier New"/>
          <w:szCs w:val="16"/>
        </w:rPr>
        <w:t>TS29571_CommonData.yaml</w:t>
      </w:r>
      <w:bookmarkEnd w:id="4707"/>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bookmarkStart w:id="4708" w:name="MCCQCTEMPBM_00000153"/>
      <w:r>
        <w:rPr>
          <w:rFonts w:cs="Courier New"/>
          <w:szCs w:val="16"/>
        </w:rPr>
        <w:t>TS29571_CommonData.yaml</w:t>
      </w:r>
      <w:bookmarkEnd w:id="4708"/>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bookmarkStart w:id="4709" w:name="MCCQCTEMPBM_00000154"/>
      <w:r>
        <w:rPr>
          <w:rFonts w:cs="Courier New"/>
          <w:szCs w:val="16"/>
        </w:rPr>
        <w:t>TS29571_CommonData.yaml</w:t>
      </w:r>
      <w:bookmarkEnd w:id="4709"/>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bookmarkStart w:id="4710" w:name="MCCQCTEMPBM_00000155"/>
      <w:r>
        <w:rPr>
          <w:rFonts w:cs="Courier New"/>
          <w:szCs w:val="16"/>
        </w:rPr>
        <w:t>TS29571_CommonData.yaml</w:t>
      </w:r>
      <w:bookmarkEnd w:id="4710"/>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bookmarkStart w:id="4711" w:name="MCCQCTEMPBM_00000156"/>
      <w:r>
        <w:rPr>
          <w:rFonts w:cs="Courier New"/>
          <w:szCs w:val="16"/>
        </w:rPr>
        <w:t>TS29571_CommonData.yaml</w:t>
      </w:r>
      <w:bookmarkEnd w:id="4711"/>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bookmarkStart w:id="4712" w:name="MCCQCTEMPBM_00000157"/>
      <w:r>
        <w:rPr>
          <w:rFonts w:cs="Courier New"/>
          <w:szCs w:val="16"/>
        </w:rPr>
        <w:t>TS29571_CommonData.yaml</w:t>
      </w:r>
      <w:bookmarkEnd w:id="4712"/>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bookmarkStart w:id="4713" w:name="MCCQCTEMPBM_00000158"/>
      <w:r>
        <w:rPr>
          <w:rFonts w:cs="Courier New"/>
          <w:szCs w:val="16"/>
        </w:rPr>
        <w:t>TS29571_CommonData.yaml</w:t>
      </w:r>
      <w:bookmarkEnd w:id="4713"/>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bookmarkStart w:id="4714" w:name="MCCQCTEMPBM_00000159"/>
      <w:r>
        <w:rPr>
          <w:rFonts w:cs="Courier New"/>
          <w:szCs w:val="16"/>
        </w:rPr>
        <w:t>TS29571_CommonData.yaml</w:t>
      </w:r>
      <w:bookmarkEnd w:id="4714"/>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bookmarkStart w:id="4715" w:name="MCCQCTEMPBM_00000160"/>
      <w:r>
        <w:rPr>
          <w:rFonts w:cs="Courier New"/>
          <w:szCs w:val="16"/>
        </w:rPr>
        <w:t>TS29571_CommonData.yaml</w:t>
      </w:r>
      <w:bookmarkEnd w:id="4715"/>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bookmarkStart w:id="4716" w:name="MCCQCTEMPBM_00000161"/>
      <w:r>
        <w:rPr>
          <w:rFonts w:cs="Courier New"/>
          <w:szCs w:val="16"/>
        </w:rPr>
        <w:t>TS29571_CommonData.yaml</w:t>
      </w:r>
      <w:bookmarkEnd w:id="4716"/>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bookmarkStart w:id="4717" w:name="MCCQCTEMPBM_00000162"/>
      <w:r>
        <w:rPr>
          <w:rFonts w:cs="Courier New"/>
          <w:szCs w:val="16"/>
        </w:rPr>
        <w:t>TS29571_CommonData.yaml</w:t>
      </w:r>
      <w:bookmarkEnd w:id="4717"/>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bookmarkStart w:id="4718" w:name="MCCQCTEMPBM_00000163"/>
      <w:r>
        <w:rPr>
          <w:rFonts w:cs="Courier New"/>
          <w:szCs w:val="16"/>
        </w:rPr>
        <w:t>TS29571_CommonData.yaml</w:t>
      </w:r>
      <w:bookmarkEnd w:id="4718"/>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bookmarkStart w:id="4719" w:name="MCCQCTEMPBM_00000164"/>
      <w:r>
        <w:rPr>
          <w:rFonts w:cs="Courier New"/>
          <w:szCs w:val="16"/>
        </w:rPr>
        <w:t>TS29571_CommonData.yaml</w:t>
      </w:r>
      <w:bookmarkEnd w:id="4719"/>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bookmarkStart w:id="4720" w:name="MCCQCTEMPBM_00000165"/>
      <w:r>
        <w:rPr>
          <w:rFonts w:cs="Courier New"/>
          <w:szCs w:val="16"/>
        </w:rPr>
        <w:t>TS29571_CommonData.yaml</w:t>
      </w:r>
      <w:bookmarkEnd w:id="4720"/>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bookmarkStart w:id="4721" w:name="MCCQCTEMPBM_00000166"/>
      <w:r>
        <w:rPr>
          <w:rFonts w:cs="Courier New"/>
          <w:szCs w:val="16"/>
        </w:rPr>
        <w:t>TS29571_CommonData.yaml</w:t>
      </w:r>
      <w:bookmarkEnd w:id="4721"/>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bookmarkStart w:id="4722" w:name="MCCQCTEMPBM_00000167"/>
      <w:r>
        <w:rPr>
          <w:rFonts w:cs="Courier New"/>
          <w:szCs w:val="16"/>
        </w:rPr>
        <w:t>TS29571_CommonData.yaml</w:t>
      </w:r>
      <w:bookmarkEnd w:id="4722"/>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bookmarkStart w:id="4723" w:name="MCCQCTEMPBM_00000168"/>
      <w:r>
        <w:rPr>
          <w:rFonts w:cs="Courier New"/>
          <w:szCs w:val="16"/>
        </w:rPr>
        <w:t>TS29571_CommonData.yaml</w:t>
      </w:r>
      <w:bookmarkEnd w:id="4723"/>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bookmarkStart w:id="4724" w:name="MCCQCTEMPBM_00000169"/>
      <w:r>
        <w:rPr>
          <w:rFonts w:cs="Courier New"/>
          <w:szCs w:val="16"/>
        </w:rPr>
        <w:t>TS29571_CommonData.yaml</w:t>
      </w:r>
      <w:bookmarkEnd w:id="4724"/>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bookmarkStart w:id="4725" w:name="MCCQCTEMPBM_00000170"/>
      <w:r>
        <w:rPr>
          <w:rFonts w:cs="Courier New"/>
          <w:szCs w:val="16"/>
        </w:rPr>
        <w:t>TS29571_CommonData.yaml</w:t>
      </w:r>
      <w:bookmarkEnd w:id="4725"/>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bookmarkStart w:id="4726" w:name="MCCQCTEMPBM_00000171"/>
      <w:r>
        <w:rPr>
          <w:rFonts w:cs="Courier New"/>
          <w:szCs w:val="16"/>
        </w:rPr>
        <w:t>TS29571_CommonData.yaml</w:t>
      </w:r>
      <w:bookmarkEnd w:id="4726"/>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bookmarkStart w:id="4727" w:name="MCCQCTEMPBM_00000172"/>
      <w:r>
        <w:rPr>
          <w:rFonts w:cs="Courier New"/>
          <w:szCs w:val="16"/>
        </w:rPr>
        <w:t>TS29571_CommonData.yaml</w:t>
      </w:r>
      <w:bookmarkEnd w:id="4727"/>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bookmarkStart w:id="4728" w:name="MCCQCTEMPBM_00000173"/>
      <w:r>
        <w:rPr>
          <w:rFonts w:cs="Courier New"/>
          <w:szCs w:val="16"/>
        </w:rPr>
        <w:t>TS29571_CommonData.yaml</w:t>
      </w:r>
      <w:bookmarkEnd w:id="4728"/>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bookmarkStart w:id="4729" w:name="MCCQCTEMPBM_00000174"/>
      <w:r>
        <w:rPr>
          <w:rFonts w:cs="Courier New"/>
          <w:szCs w:val="16"/>
        </w:rPr>
        <w:t>TS29571_CommonData.yaml</w:t>
      </w:r>
      <w:bookmarkEnd w:id="4729"/>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bookmarkStart w:id="4730" w:name="MCCQCTEMPBM_00000175"/>
      <w:r>
        <w:rPr>
          <w:rFonts w:cs="Courier New"/>
          <w:szCs w:val="16"/>
        </w:rPr>
        <w:t>TS29571_CommonData.yaml</w:t>
      </w:r>
      <w:bookmarkEnd w:id="4730"/>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bookmarkStart w:id="4731" w:name="MCCQCTEMPBM_00000176"/>
      <w:r>
        <w:rPr>
          <w:rFonts w:cs="Courier New"/>
          <w:szCs w:val="16"/>
        </w:rPr>
        <w:t>TS29571_CommonData.yaml</w:t>
      </w:r>
      <w:bookmarkEnd w:id="4731"/>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bookmarkStart w:id="4732" w:name="MCCQCTEMPBM_00000177"/>
      <w:r>
        <w:rPr>
          <w:rFonts w:cs="Courier New"/>
          <w:szCs w:val="16"/>
        </w:rPr>
        <w:t>TS29571_CommonData.yaml</w:t>
      </w:r>
      <w:bookmarkEnd w:id="4732"/>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bookmarkStart w:id="4733" w:name="MCCQCTEMPBM_00000178"/>
      <w:r>
        <w:rPr>
          <w:rFonts w:cs="Courier New"/>
          <w:szCs w:val="16"/>
        </w:rPr>
        <w:t>TS29571_CommonData.yaml</w:t>
      </w:r>
      <w:bookmarkEnd w:id="4733"/>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bookmarkStart w:id="4734" w:name="MCCQCTEMPBM_00000179"/>
      <w:r>
        <w:rPr>
          <w:rFonts w:cs="Courier New"/>
          <w:szCs w:val="16"/>
        </w:rPr>
        <w:t>TS29571_CommonData.yaml</w:t>
      </w:r>
      <w:bookmarkEnd w:id="4734"/>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bookmarkStart w:id="4735" w:name="MCCQCTEMPBM_00000180"/>
      <w:r>
        <w:rPr>
          <w:rFonts w:cs="Courier New"/>
          <w:szCs w:val="16"/>
        </w:rPr>
        <w:t>TS29571_CommonData.yaml</w:t>
      </w:r>
      <w:bookmarkEnd w:id="4735"/>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bookmarkStart w:id="4736" w:name="MCCQCTEMPBM_00000181"/>
      <w:r>
        <w:rPr>
          <w:rFonts w:cs="Courier New"/>
          <w:szCs w:val="16"/>
        </w:rPr>
        <w:t>TS29571_CommonData.yaml</w:t>
      </w:r>
      <w:bookmarkEnd w:id="4736"/>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bookmarkStart w:id="4737" w:name="MCCQCTEMPBM_00000182"/>
      <w:r>
        <w:rPr>
          <w:rFonts w:cs="Courier New"/>
          <w:szCs w:val="16"/>
        </w:rPr>
        <w:t>TS29571_CommonData.yaml</w:t>
      </w:r>
      <w:bookmarkEnd w:id="4737"/>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bookmarkStart w:id="4738" w:name="MCCQCTEMPBM_00000183"/>
      <w:r>
        <w:rPr>
          <w:rFonts w:cs="Courier New"/>
          <w:szCs w:val="16"/>
        </w:rPr>
        <w:t>TS29571_CommonData.yaml</w:t>
      </w:r>
      <w:bookmarkEnd w:id="4738"/>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bookmarkStart w:id="4739" w:name="MCCQCTEMPBM_00000184"/>
      <w:r>
        <w:rPr>
          <w:rFonts w:cs="Courier New"/>
          <w:szCs w:val="16"/>
        </w:rPr>
        <w:t>TS29571_CommonData.yaml</w:t>
      </w:r>
      <w:bookmarkEnd w:id="4739"/>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bookmarkStart w:id="4740" w:name="MCCQCTEMPBM_00000185"/>
      <w:r>
        <w:rPr>
          <w:rFonts w:cs="Courier New"/>
          <w:szCs w:val="16"/>
        </w:rPr>
        <w:t>TS29571_CommonData.yaml</w:t>
      </w:r>
      <w:bookmarkEnd w:id="4740"/>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bookmarkStart w:id="4741" w:name="MCCQCTEMPBM_00000186"/>
      <w:r>
        <w:rPr>
          <w:rFonts w:cs="Courier New"/>
          <w:szCs w:val="16"/>
        </w:rPr>
        <w:t>TS29571_CommonData.yaml</w:t>
      </w:r>
      <w:bookmarkEnd w:id="4741"/>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bookmarkStart w:id="4742" w:name="MCCQCTEMPBM_00000187"/>
      <w:r>
        <w:rPr>
          <w:rFonts w:cs="Courier New"/>
          <w:szCs w:val="16"/>
        </w:rPr>
        <w:t>TS29571_CommonData.yaml</w:t>
      </w:r>
      <w:bookmarkEnd w:id="4742"/>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bookmarkStart w:id="4743" w:name="MCCQCTEMPBM_00000188"/>
      <w:r>
        <w:rPr>
          <w:rFonts w:cs="Courier New"/>
          <w:szCs w:val="16"/>
        </w:rPr>
        <w:t>TS29571_CommonData.yaml</w:t>
      </w:r>
      <w:bookmarkEnd w:id="4743"/>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bookmarkStart w:id="4744" w:name="MCCQCTEMPBM_00000189"/>
      <w:r>
        <w:rPr>
          <w:rFonts w:cs="Courier New"/>
          <w:szCs w:val="16"/>
        </w:rPr>
        <w:t>TS29571_CommonData.yaml</w:t>
      </w:r>
      <w:bookmarkEnd w:id="4744"/>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bookmarkStart w:id="4745" w:name="MCCQCTEMPBM_00000190"/>
      <w:r>
        <w:rPr>
          <w:rFonts w:cs="Courier New"/>
          <w:szCs w:val="16"/>
        </w:rPr>
        <w:t>TS29571_CommonData.yaml</w:t>
      </w:r>
      <w:bookmarkEnd w:id="4745"/>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bookmarkStart w:id="4746" w:name="MCCQCTEMPBM_00000191"/>
      <w:r>
        <w:rPr>
          <w:rFonts w:cs="Courier New"/>
          <w:szCs w:val="16"/>
        </w:rPr>
        <w:t>TS29571_CommonData.yaml</w:t>
      </w:r>
      <w:bookmarkEnd w:id="4746"/>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bookmarkStart w:id="4747" w:name="MCCQCTEMPBM_00000192"/>
      <w:r>
        <w:rPr>
          <w:rFonts w:cs="Courier New"/>
          <w:szCs w:val="16"/>
        </w:rPr>
        <w:t>TS29571_CommonData.yaml</w:t>
      </w:r>
      <w:bookmarkEnd w:id="4747"/>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bookmarkStart w:id="4748" w:name="MCCQCTEMPBM_00000193"/>
      <w:r>
        <w:rPr>
          <w:rFonts w:cs="Courier New"/>
          <w:szCs w:val="16"/>
        </w:rPr>
        <w:t>TS29571_CommonData.yaml</w:t>
      </w:r>
      <w:bookmarkEnd w:id="4748"/>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bookmarkStart w:id="4749" w:name="MCCQCTEMPBM_00000194"/>
      <w:r>
        <w:rPr>
          <w:rFonts w:cs="Courier New"/>
          <w:szCs w:val="16"/>
        </w:rPr>
        <w:t>TS29571_CommonData.yaml</w:t>
      </w:r>
      <w:bookmarkEnd w:id="4749"/>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bookmarkStart w:id="4750" w:name="MCCQCTEMPBM_00000195"/>
      <w:r>
        <w:rPr>
          <w:rFonts w:cs="Courier New"/>
          <w:szCs w:val="16"/>
        </w:rPr>
        <w:t>TS29571_CommonData.yaml</w:t>
      </w:r>
      <w:bookmarkEnd w:id="4750"/>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bookmarkStart w:id="4751" w:name="MCCQCTEMPBM_00000196"/>
      <w:r>
        <w:rPr>
          <w:rFonts w:cs="Courier New"/>
          <w:szCs w:val="16"/>
        </w:rPr>
        <w:t>TS29571_CommonData.yaml</w:t>
      </w:r>
      <w:bookmarkEnd w:id="4751"/>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bookmarkStart w:id="4752" w:name="MCCQCTEMPBM_00000197"/>
      <w:r>
        <w:rPr>
          <w:rFonts w:cs="Courier New"/>
          <w:szCs w:val="16"/>
        </w:rPr>
        <w:t>TS29571_CommonData.yaml</w:t>
      </w:r>
      <w:bookmarkEnd w:id="4752"/>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bookmarkStart w:id="4753" w:name="MCCQCTEMPBM_00000198"/>
      <w:r>
        <w:rPr>
          <w:rFonts w:cs="Courier New"/>
          <w:szCs w:val="16"/>
        </w:rPr>
        <w:t>TS29571_CommonData.yaml</w:t>
      </w:r>
      <w:bookmarkEnd w:id="4753"/>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bookmarkStart w:id="4754" w:name="MCCQCTEMPBM_00000199"/>
      <w:r>
        <w:rPr>
          <w:rFonts w:cs="Courier New"/>
          <w:szCs w:val="16"/>
        </w:rPr>
        <w:t>TS29571_CommonData.yaml</w:t>
      </w:r>
      <w:bookmarkEnd w:id="4754"/>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bookmarkStart w:id="4755" w:name="MCCQCTEMPBM_00000200"/>
      <w:r>
        <w:rPr>
          <w:rFonts w:cs="Courier New"/>
          <w:szCs w:val="16"/>
        </w:rPr>
        <w:t>TS29571_CommonData.yaml</w:t>
      </w:r>
      <w:bookmarkEnd w:id="4755"/>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bookmarkStart w:id="4756" w:name="MCCQCTEMPBM_00000201"/>
      <w:r>
        <w:rPr>
          <w:rFonts w:cs="Courier New"/>
          <w:szCs w:val="16"/>
        </w:rPr>
        <w:t>TS29571_CommonData.yaml</w:t>
      </w:r>
      <w:bookmarkEnd w:id="4756"/>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bookmarkStart w:id="4757" w:name="MCCQCTEMPBM_00000202"/>
      <w:r>
        <w:rPr>
          <w:rFonts w:cs="Courier New"/>
          <w:szCs w:val="16"/>
        </w:rPr>
        <w:t>TS29571_CommonData.yaml</w:t>
      </w:r>
      <w:bookmarkEnd w:id="4757"/>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bookmarkStart w:id="4758" w:name="MCCQCTEMPBM_00000203"/>
      <w:r>
        <w:rPr>
          <w:rFonts w:cs="Courier New"/>
          <w:szCs w:val="16"/>
        </w:rPr>
        <w:t>TS29571_CommonData.yaml</w:t>
      </w:r>
      <w:bookmarkEnd w:id="4758"/>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bookmarkStart w:id="4759" w:name="MCCQCTEMPBM_00000204"/>
      <w:r>
        <w:rPr>
          <w:rFonts w:cs="Courier New"/>
          <w:szCs w:val="16"/>
        </w:rPr>
        <w:t>TS29571_CommonData.yaml</w:t>
      </w:r>
      <w:bookmarkEnd w:id="4759"/>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bookmarkStart w:id="4760" w:name="MCCQCTEMPBM_00000205"/>
      <w:r>
        <w:rPr>
          <w:rFonts w:cs="Courier New"/>
          <w:szCs w:val="16"/>
        </w:rPr>
        <w:t>TS29571_CommonData.yaml</w:t>
      </w:r>
      <w:bookmarkEnd w:id="4760"/>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bookmarkStart w:id="4761" w:name="MCCQCTEMPBM_00000206"/>
      <w:r>
        <w:rPr>
          <w:rFonts w:cs="Courier New"/>
          <w:szCs w:val="16"/>
        </w:rPr>
        <w:t>TS29571_CommonData.yaml</w:t>
      </w:r>
      <w:bookmarkEnd w:id="4761"/>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bookmarkStart w:id="4762" w:name="MCCQCTEMPBM_00000207"/>
      <w:r>
        <w:rPr>
          <w:rFonts w:cs="Courier New"/>
          <w:szCs w:val="16"/>
        </w:rPr>
        <w:t>TS29571_CommonData.yaml</w:t>
      </w:r>
      <w:bookmarkEnd w:id="4762"/>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bookmarkStart w:id="4763" w:name="MCCQCTEMPBM_00000208"/>
      <w:r>
        <w:rPr>
          <w:rFonts w:cs="Courier New"/>
          <w:szCs w:val="16"/>
        </w:rPr>
        <w:t>TS29571_CommonData.yaml</w:t>
      </w:r>
      <w:bookmarkEnd w:id="4763"/>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bookmarkStart w:id="4764" w:name="MCCQCTEMPBM_00000209"/>
      <w:r>
        <w:rPr>
          <w:rFonts w:cs="Courier New"/>
          <w:szCs w:val="16"/>
        </w:rPr>
        <w:t>TS29571_CommonData.yaml</w:t>
      </w:r>
      <w:bookmarkEnd w:id="4764"/>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bookmarkStart w:id="4765" w:name="MCCQCTEMPBM_00000210"/>
      <w:r>
        <w:rPr>
          <w:rFonts w:cs="Courier New"/>
          <w:szCs w:val="16"/>
        </w:rPr>
        <w:t>TS29571_CommonData.yaml</w:t>
      </w:r>
      <w:bookmarkEnd w:id="4765"/>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bookmarkStart w:id="4766" w:name="MCCQCTEMPBM_00000211"/>
      <w:r>
        <w:rPr>
          <w:rFonts w:cs="Courier New"/>
          <w:szCs w:val="16"/>
        </w:rPr>
        <w:t>TS29571_CommonData.yaml</w:t>
      </w:r>
      <w:bookmarkEnd w:id="4766"/>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bookmarkStart w:id="4767" w:name="MCCQCTEMPBM_00000212"/>
      <w:r>
        <w:rPr>
          <w:rFonts w:cs="Courier New"/>
          <w:szCs w:val="16"/>
        </w:rPr>
        <w:t>TS29571_CommonData.yaml</w:t>
      </w:r>
      <w:bookmarkEnd w:id="4767"/>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bookmarkStart w:id="4768" w:name="MCCQCTEMPBM_00000213"/>
      <w:r>
        <w:rPr>
          <w:rFonts w:cs="Courier New"/>
          <w:szCs w:val="16"/>
        </w:rPr>
        <w:t>TS29571_CommonData.yaml</w:t>
      </w:r>
      <w:bookmarkEnd w:id="4768"/>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bookmarkStart w:id="4769" w:name="MCCQCTEMPBM_00000214"/>
      <w:r>
        <w:rPr>
          <w:rFonts w:cs="Courier New"/>
          <w:szCs w:val="16"/>
        </w:rPr>
        <w:t>TS29571_CommonData.yaml</w:t>
      </w:r>
      <w:bookmarkEnd w:id="4769"/>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bookmarkStart w:id="4770" w:name="MCCQCTEMPBM_00000215"/>
      <w:r>
        <w:rPr>
          <w:rFonts w:cs="Courier New"/>
          <w:szCs w:val="16"/>
        </w:rPr>
        <w:t>TS29571_CommonData.yaml</w:t>
      </w:r>
      <w:bookmarkEnd w:id="4770"/>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bookmarkStart w:id="4771" w:name="MCCQCTEMPBM_00000216"/>
      <w:r>
        <w:rPr>
          <w:rFonts w:cs="Courier New"/>
          <w:szCs w:val="16"/>
        </w:rPr>
        <w:t>TS29571_CommonData.yaml</w:t>
      </w:r>
      <w:bookmarkEnd w:id="4771"/>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bookmarkStart w:id="4772" w:name="MCCQCTEMPBM_00000217"/>
      <w:r>
        <w:rPr>
          <w:rFonts w:cs="Courier New"/>
          <w:szCs w:val="16"/>
        </w:rPr>
        <w:t>TS29571_CommonData.yaml</w:t>
      </w:r>
      <w:bookmarkEnd w:id="4772"/>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bookmarkStart w:id="4773" w:name="MCCQCTEMPBM_00000218"/>
      <w:r>
        <w:rPr>
          <w:rFonts w:cs="Courier New"/>
          <w:szCs w:val="16"/>
        </w:rPr>
        <w:t>TS29571_CommonData.yaml</w:t>
      </w:r>
      <w:bookmarkEnd w:id="4773"/>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bookmarkStart w:id="4774" w:name="MCCQCTEMPBM_00000219"/>
      <w:r>
        <w:rPr>
          <w:rFonts w:cs="Courier New"/>
          <w:szCs w:val="16"/>
        </w:rPr>
        <w:t>TS29571_CommonData.yaml</w:t>
      </w:r>
      <w:bookmarkEnd w:id="4774"/>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bookmarkStart w:id="4775" w:name="MCCQCTEMPBM_00000220"/>
      <w:r>
        <w:rPr>
          <w:rFonts w:cs="Courier New"/>
          <w:szCs w:val="16"/>
        </w:rPr>
        <w:t>TS29571_CommonData.yaml</w:t>
      </w:r>
      <w:bookmarkEnd w:id="4775"/>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bookmarkStart w:id="4776" w:name="MCCQCTEMPBM_00000221"/>
      <w:r>
        <w:rPr>
          <w:rFonts w:cs="Courier New"/>
          <w:szCs w:val="16"/>
        </w:rPr>
        <w:t>TS29571_CommonData.yaml</w:t>
      </w:r>
      <w:bookmarkEnd w:id="4776"/>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bookmarkStart w:id="4777" w:name="MCCQCTEMPBM_00000222"/>
      <w:r>
        <w:rPr>
          <w:rFonts w:cs="Courier New"/>
          <w:szCs w:val="16"/>
        </w:rPr>
        <w:t>TS29571_CommonData.yaml</w:t>
      </w:r>
      <w:bookmarkEnd w:id="4777"/>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bookmarkStart w:id="4778" w:name="MCCQCTEMPBM_00000223"/>
      <w:r>
        <w:rPr>
          <w:rFonts w:cs="Courier New"/>
          <w:szCs w:val="16"/>
        </w:rPr>
        <w:t>TS29571_CommonData.yaml</w:t>
      </w:r>
      <w:bookmarkEnd w:id="4778"/>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bookmarkStart w:id="4779" w:name="MCCQCTEMPBM_00000224"/>
      <w:r>
        <w:rPr>
          <w:rFonts w:cs="Courier New"/>
          <w:szCs w:val="16"/>
        </w:rPr>
        <w:t>TS29571_CommonData.yaml</w:t>
      </w:r>
      <w:bookmarkEnd w:id="4779"/>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bookmarkStart w:id="4780" w:name="MCCQCTEMPBM_00000225"/>
      <w:r>
        <w:rPr>
          <w:rFonts w:cs="Courier New"/>
          <w:szCs w:val="16"/>
        </w:rPr>
        <w:t>TS29571_CommonData.yaml</w:t>
      </w:r>
      <w:bookmarkEnd w:id="4780"/>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bookmarkStart w:id="4781" w:name="MCCQCTEMPBM_00000226"/>
      <w:r>
        <w:rPr>
          <w:rFonts w:cs="Courier New"/>
          <w:szCs w:val="16"/>
        </w:rPr>
        <w:t>TS29571_CommonData.yaml</w:t>
      </w:r>
      <w:bookmarkEnd w:id="4781"/>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bookmarkStart w:id="4782" w:name="MCCQCTEMPBM_00000227"/>
      <w:r>
        <w:rPr>
          <w:rFonts w:cs="Courier New"/>
          <w:szCs w:val="16"/>
        </w:rPr>
        <w:t>TS29571_CommonData.yaml</w:t>
      </w:r>
      <w:bookmarkEnd w:id="4782"/>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bookmarkStart w:id="4783" w:name="MCCQCTEMPBM_00000228"/>
      <w:r>
        <w:rPr>
          <w:rFonts w:cs="Courier New"/>
          <w:szCs w:val="16"/>
        </w:rPr>
        <w:t>TS29571_CommonData.yaml</w:t>
      </w:r>
      <w:bookmarkEnd w:id="4783"/>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bookmarkStart w:id="4784" w:name="MCCQCTEMPBM_00000229"/>
      <w:r>
        <w:rPr>
          <w:rFonts w:cs="Courier New"/>
          <w:szCs w:val="16"/>
        </w:rPr>
        <w:t>TS29571_CommonData.yaml</w:t>
      </w:r>
      <w:bookmarkEnd w:id="4784"/>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bookmarkStart w:id="4785" w:name="MCCQCTEMPBM_00000230"/>
      <w:r>
        <w:rPr>
          <w:rFonts w:cs="Courier New"/>
          <w:szCs w:val="16"/>
        </w:rPr>
        <w:t>TS29571_CommonData.yaml</w:t>
      </w:r>
      <w:bookmarkEnd w:id="4785"/>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bookmarkStart w:id="4786" w:name="MCCQCTEMPBM_00000231"/>
      <w:r>
        <w:rPr>
          <w:rFonts w:cs="Courier New"/>
          <w:szCs w:val="16"/>
        </w:rPr>
        <w:t>TS29571_CommonData.yaml</w:t>
      </w:r>
      <w:bookmarkEnd w:id="4786"/>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bookmarkStart w:id="4787" w:name="MCCQCTEMPBM_00000232"/>
      <w:r>
        <w:rPr>
          <w:rFonts w:cs="Courier New"/>
          <w:szCs w:val="16"/>
        </w:rPr>
        <w:t>TS29571_CommonData.yaml</w:t>
      </w:r>
      <w:bookmarkEnd w:id="4787"/>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bookmarkStart w:id="4788" w:name="MCCQCTEMPBM_00000233"/>
      <w:r>
        <w:rPr>
          <w:rFonts w:cs="Courier New"/>
          <w:szCs w:val="16"/>
        </w:rPr>
        <w:t>TS29571_CommonData.yaml</w:t>
      </w:r>
      <w:bookmarkEnd w:id="4788"/>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bookmarkStart w:id="4789" w:name="MCCQCTEMPBM_00000234"/>
      <w:r>
        <w:rPr>
          <w:rFonts w:cs="Courier New"/>
          <w:szCs w:val="16"/>
        </w:rPr>
        <w:t>TS29571_CommonData.yaml</w:t>
      </w:r>
      <w:bookmarkEnd w:id="4789"/>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bookmarkStart w:id="4790" w:name="MCCQCTEMPBM_00000235"/>
      <w:r>
        <w:rPr>
          <w:rFonts w:cs="Courier New"/>
          <w:szCs w:val="16"/>
        </w:rPr>
        <w:t>TS29571_CommonData.yaml</w:t>
      </w:r>
      <w:bookmarkEnd w:id="4790"/>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bookmarkStart w:id="4791" w:name="MCCQCTEMPBM_00000236"/>
      <w:r>
        <w:rPr>
          <w:rFonts w:cs="Courier New"/>
          <w:szCs w:val="16"/>
        </w:rPr>
        <w:t>TS29571_CommonData.yaml</w:t>
      </w:r>
      <w:bookmarkEnd w:id="4791"/>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bookmarkStart w:id="4792" w:name="MCCQCTEMPBM_00000237"/>
      <w:r>
        <w:rPr>
          <w:rFonts w:cs="Courier New"/>
          <w:szCs w:val="16"/>
        </w:rPr>
        <w:t>TS29571_CommonData.yaml</w:t>
      </w:r>
      <w:bookmarkEnd w:id="4792"/>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bookmarkStart w:id="4793" w:name="MCCQCTEMPBM_00000238"/>
      <w:r>
        <w:rPr>
          <w:rFonts w:cs="Courier New"/>
          <w:szCs w:val="16"/>
        </w:rPr>
        <w:t>TS29571_CommonData.yaml</w:t>
      </w:r>
      <w:bookmarkEnd w:id="4793"/>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bookmarkStart w:id="4794" w:name="MCCQCTEMPBM_00000239"/>
      <w:r>
        <w:rPr>
          <w:rFonts w:cs="Courier New"/>
          <w:szCs w:val="16"/>
        </w:rPr>
        <w:t>TS29571_CommonData.yaml</w:t>
      </w:r>
      <w:bookmarkEnd w:id="4794"/>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bookmarkStart w:id="4795" w:name="MCCQCTEMPBM_00000240"/>
      <w:r>
        <w:rPr>
          <w:rFonts w:cs="Courier New"/>
          <w:szCs w:val="16"/>
        </w:rPr>
        <w:t>TS29571_CommonData.yaml</w:t>
      </w:r>
      <w:bookmarkEnd w:id="4795"/>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bookmarkStart w:id="4796" w:name="MCCQCTEMPBM_00000241"/>
      <w:r>
        <w:rPr>
          <w:rFonts w:cs="Courier New"/>
          <w:szCs w:val="16"/>
        </w:rPr>
        <w:t>TS29571_CommonData.yaml</w:t>
      </w:r>
      <w:bookmarkEnd w:id="4796"/>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bookmarkStart w:id="4797" w:name="MCCQCTEMPBM_00000242"/>
      <w:r>
        <w:rPr>
          <w:rFonts w:cs="Courier New"/>
          <w:szCs w:val="16"/>
        </w:rPr>
        <w:t>TS29571_CommonData.yaml</w:t>
      </w:r>
      <w:bookmarkEnd w:id="4797"/>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bookmarkStart w:id="4798" w:name="MCCQCTEMPBM_00000243"/>
      <w:r>
        <w:rPr>
          <w:rFonts w:cs="Courier New"/>
          <w:szCs w:val="16"/>
        </w:rPr>
        <w:t>TS29571_CommonData.yaml</w:t>
      </w:r>
      <w:bookmarkEnd w:id="4798"/>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bookmarkStart w:id="4799" w:name="MCCQCTEMPBM_00000244"/>
      <w:r>
        <w:rPr>
          <w:rFonts w:cs="Courier New"/>
          <w:szCs w:val="16"/>
        </w:rPr>
        <w:t>TS29571_CommonData.yaml</w:t>
      </w:r>
      <w:bookmarkEnd w:id="4799"/>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bookmarkStart w:id="4800" w:name="MCCQCTEMPBM_00000245"/>
      <w:r>
        <w:rPr>
          <w:rFonts w:cs="Courier New"/>
          <w:szCs w:val="16"/>
        </w:rPr>
        <w:t>TS29571_CommonData.yaml</w:t>
      </w:r>
      <w:bookmarkEnd w:id="4800"/>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bookmarkStart w:id="4801" w:name="MCCQCTEMPBM_00000246"/>
      <w:r>
        <w:rPr>
          <w:rFonts w:cs="Courier New"/>
          <w:szCs w:val="16"/>
        </w:rPr>
        <w:t>TS29571_CommonData.yaml</w:t>
      </w:r>
      <w:bookmarkEnd w:id="4801"/>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bookmarkStart w:id="4802" w:name="MCCQCTEMPBM_00000247"/>
      <w:r>
        <w:rPr>
          <w:rFonts w:cs="Courier New"/>
          <w:szCs w:val="16"/>
        </w:rPr>
        <w:t>TS29571_CommonData.yaml</w:t>
      </w:r>
      <w:bookmarkEnd w:id="4802"/>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bookmarkStart w:id="4803" w:name="MCCQCTEMPBM_00000248"/>
      <w:r>
        <w:rPr>
          <w:rFonts w:cs="Courier New"/>
          <w:szCs w:val="16"/>
        </w:rPr>
        <w:t>TS29571_CommonData.yaml</w:t>
      </w:r>
      <w:bookmarkEnd w:id="4803"/>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bookmarkStart w:id="4804" w:name="MCCQCTEMPBM_00000249"/>
      <w:r>
        <w:rPr>
          <w:rFonts w:cs="Courier New"/>
          <w:szCs w:val="16"/>
        </w:rPr>
        <w:t>TS29571_CommonData.yaml</w:t>
      </w:r>
      <w:bookmarkEnd w:id="4804"/>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bookmarkStart w:id="4805" w:name="MCCQCTEMPBM_00000250"/>
      <w:r>
        <w:rPr>
          <w:rFonts w:cs="Courier New"/>
          <w:szCs w:val="16"/>
        </w:rPr>
        <w:t>TS29571_CommonData.yaml</w:t>
      </w:r>
      <w:bookmarkEnd w:id="4805"/>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bookmarkStart w:id="4806" w:name="MCCQCTEMPBM_00000251"/>
      <w:r>
        <w:rPr>
          <w:rFonts w:cs="Courier New"/>
          <w:szCs w:val="16"/>
        </w:rPr>
        <w:t>TS29571_CommonData.yaml</w:t>
      </w:r>
      <w:bookmarkEnd w:id="4806"/>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bookmarkStart w:id="4807" w:name="MCCQCTEMPBM_00000252"/>
      <w:r>
        <w:rPr>
          <w:rFonts w:cs="Courier New"/>
          <w:szCs w:val="16"/>
        </w:rPr>
        <w:t>TS29571_CommonData.yaml</w:t>
      </w:r>
      <w:bookmarkEnd w:id="4807"/>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bookmarkStart w:id="4808" w:name="MCCQCTEMPBM_00000253"/>
      <w:r>
        <w:rPr>
          <w:rFonts w:cs="Courier New"/>
          <w:szCs w:val="16"/>
        </w:rPr>
        <w:t>TS29571_CommonData.yaml</w:t>
      </w:r>
      <w:bookmarkEnd w:id="4808"/>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bookmarkStart w:id="4809" w:name="MCCQCTEMPBM_00000254"/>
      <w:r>
        <w:rPr>
          <w:rFonts w:cs="Courier New"/>
          <w:szCs w:val="16"/>
        </w:rPr>
        <w:t>TS29571_CommonData.yaml</w:t>
      </w:r>
      <w:bookmarkEnd w:id="4809"/>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bookmarkStart w:id="4810" w:name="MCCQCTEMPBM_00000255"/>
      <w:r>
        <w:rPr>
          <w:rFonts w:cs="Courier New"/>
          <w:szCs w:val="16"/>
        </w:rPr>
        <w:t>TS29571_CommonData.yaml</w:t>
      </w:r>
      <w:bookmarkEnd w:id="4810"/>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bookmarkStart w:id="4811" w:name="MCCQCTEMPBM_00000256"/>
      <w:r>
        <w:rPr>
          <w:rFonts w:cs="Courier New"/>
          <w:szCs w:val="16"/>
        </w:rPr>
        <w:t>TS29571_CommonData.yaml</w:t>
      </w:r>
      <w:bookmarkEnd w:id="4811"/>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bookmarkStart w:id="4812" w:name="MCCQCTEMPBM_00000257"/>
      <w:r>
        <w:rPr>
          <w:rFonts w:cs="Courier New"/>
          <w:szCs w:val="16"/>
        </w:rPr>
        <w:t>TS29571_CommonData.yaml</w:t>
      </w:r>
      <w:bookmarkEnd w:id="4812"/>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bookmarkStart w:id="4813" w:name="MCCQCTEMPBM_00000258"/>
      <w:r>
        <w:rPr>
          <w:rFonts w:cs="Courier New"/>
          <w:szCs w:val="16"/>
        </w:rPr>
        <w:t>TS29571_CommonData.yaml</w:t>
      </w:r>
      <w:bookmarkEnd w:id="4813"/>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bookmarkStart w:id="4814" w:name="MCCQCTEMPBM_00000259"/>
      <w:r>
        <w:rPr>
          <w:rFonts w:cs="Courier New"/>
          <w:szCs w:val="16"/>
        </w:rPr>
        <w:t>TS29571_CommonData.yaml</w:t>
      </w:r>
      <w:bookmarkEnd w:id="4814"/>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bookmarkStart w:id="4815" w:name="MCCQCTEMPBM_00000260"/>
      <w:r>
        <w:rPr>
          <w:rFonts w:cs="Courier New"/>
          <w:szCs w:val="16"/>
        </w:rPr>
        <w:t>TS29571_CommonData.yaml</w:t>
      </w:r>
      <w:bookmarkEnd w:id="4815"/>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bookmarkStart w:id="4816" w:name="MCCQCTEMPBM_00000261"/>
      <w:r>
        <w:rPr>
          <w:rFonts w:cs="Courier New"/>
          <w:szCs w:val="16"/>
        </w:rPr>
        <w:t>TS29571_CommonData.yaml</w:t>
      </w:r>
      <w:bookmarkEnd w:id="4816"/>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bookmarkStart w:id="4817" w:name="MCCQCTEMPBM_00000262"/>
      <w:r>
        <w:rPr>
          <w:rFonts w:cs="Courier New"/>
          <w:szCs w:val="16"/>
        </w:rPr>
        <w:t>TS29571_CommonData.yaml</w:t>
      </w:r>
      <w:bookmarkEnd w:id="4817"/>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bookmarkStart w:id="4818" w:name="MCCQCTEMPBM_00000263"/>
      <w:r>
        <w:rPr>
          <w:rFonts w:cs="Courier New"/>
          <w:szCs w:val="16"/>
        </w:rPr>
        <w:t>TS29571_CommonData.yaml</w:t>
      </w:r>
      <w:bookmarkEnd w:id="4818"/>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bookmarkStart w:id="4819" w:name="MCCQCTEMPBM_00000264"/>
      <w:r>
        <w:rPr>
          <w:rFonts w:cs="Courier New"/>
          <w:szCs w:val="16"/>
        </w:rPr>
        <w:t>TS29571_CommonData.yaml</w:t>
      </w:r>
      <w:bookmarkEnd w:id="4819"/>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bookmarkStart w:id="4820" w:name="MCCQCTEMPBM_00000265"/>
      <w:r>
        <w:rPr>
          <w:rFonts w:cs="Courier New"/>
          <w:szCs w:val="16"/>
        </w:rPr>
        <w:t>TS29571_CommonData.yaml</w:t>
      </w:r>
      <w:bookmarkEnd w:id="4820"/>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bookmarkStart w:id="4821" w:name="MCCQCTEMPBM_00000266"/>
      <w:r>
        <w:rPr>
          <w:rFonts w:cs="Courier New"/>
          <w:szCs w:val="16"/>
        </w:rPr>
        <w:t>TS29571_CommonData.yaml</w:t>
      </w:r>
      <w:bookmarkEnd w:id="4821"/>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bookmarkStart w:id="4822" w:name="MCCQCTEMPBM_00000267"/>
      <w:r>
        <w:rPr>
          <w:rFonts w:cs="Courier New"/>
          <w:szCs w:val="16"/>
        </w:rPr>
        <w:t>TS29571_CommonData.yaml</w:t>
      </w:r>
      <w:bookmarkEnd w:id="4822"/>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bookmarkStart w:id="4823" w:name="MCCQCTEMPBM_00000268"/>
      <w:r>
        <w:rPr>
          <w:rFonts w:cs="Courier New"/>
          <w:szCs w:val="16"/>
        </w:rPr>
        <w:t>TS29571_CommonData.yaml</w:t>
      </w:r>
      <w:bookmarkEnd w:id="4823"/>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bookmarkStart w:id="4824" w:name="MCCQCTEMPBM_00000269"/>
      <w:r>
        <w:rPr>
          <w:rFonts w:cs="Courier New"/>
          <w:szCs w:val="16"/>
        </w:rPr>
        <w:t>TS29571_CommonData.yaml</w:t>
      </w:r>
      <w:bookmarkEnd w:id="4824"/>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bookmarkStart w:id="4825" w:name="MCCQCTEMPBM_00000270"/>
      <w:r>
        <w:rPr>
          <w:rFonts w:cs="Courier New"/>
          <w:szCs w:val="16"/>
        </w:rPr>
        <w:t>TS29571_CommonData.yaml</w:t>
      </w:r>
      <w:bookmarkEnd w:id="4825"/>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bookmarkStart w:id="4826" w:name="MCCQCTEMPBM_00000271"/>
      <w:r>
        <w:rPr>
          <w:rFonts w:cs="Courier New"/>
          <w:szCs w:val="16"/>
        </w:rPr>
        <w:t>TS29571_CommonData.yaml</w:t>
      </w:r>
      <w:bookmarkEnd w:id="4826"/>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bookmarkStart w:id="4827" w:name="MCCQCTEMPBM_00000272"/>
      <w:r>
        <w:rPr>
          <w:rFonts w:cs="Courier New"/>
          <w:szCs w:val="16"/>
        </w:rPr>
        <w:t>TS29571_CommonData.yaml</w:t>
      </w:r>
      <w:bookmarkEnd w:id="4827"/>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bookmarkStart w:id="4828" w:name="MCCQCTEMPBM_00000273"/>
      <w:r>
        <w:rPr>
          <w:rFonts w:cs="Courier New"/>
          <w:szCs w:val="16"/>
        </w:rPr>
        <w:t>TS29571_CommonData.yaml</w:t>
      </w:r>
      <w:bookmarkEnd w:id="4828"/>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bookmarkStart w:id="4829" w:name="MCCQCTEMPBM_00000274"/>
      <w:r>
        <w:rPr>
          <w:rFonts w:cs="Courier New"/>
          <w:szCs w:val="16"/>
        </w:rPr>
        <w:t>TS29571_CommonData.yaml</w:t>
      </w:r>
      <w:bookmarkEnd w:id="4829"/>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bookmarkStart w:id="4830" w:name="MCCQCTEMPBM_00000275"/>
      <w:r>
        <w:rPr>
          <w:rFonts w:cs="Courier New"/>
          <w:szCs w:val="16"/>
        </w:rPr>
        <w:t>TS29571_CommonData.yaml</w:t>
      </w:r>
      <w:bookmarkEnd w:id="4830"/>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bookmarkStart w:id="4831" w:name="MCCQCTEMPBM_00000276"/>
      <w:r>
        <w:rPr>
          <w:rFonts w:cs="Courier New"/>
          <w:szCs w:val="16"/>
        </w:rPr>
        <w:t>TS29571_CommonData.yaml</w:t>
      </w:r>
      <w:bookmarkEnd w:id="4831"/>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832" w:name="_Toc148177055"/>
      <w:bookmarkStart w:id="4833" w:name="_Toc151379519"/>
      <w:bookmarkStart w:id="4834" w:name="_Toc151445700"/>
      <w:bookmarkStart w:id="4835" w:name="_Toc160470783"/>
      <w:bookmarkStart w:id="4836" w:name="_Toc164873927"/>
      <w:bookmarkStart w:id="4837" w:name="_Toc180306614"/>
      <w:bookmarkStart w:id="4838" w:name="_Toc195374349"/>
      <w:bookmarkStart w:id="4839" w:name="_Toc211879195"/>
      <w:bookmarkStart w:id="4840" w:name="_Toc214891096"/>
      <w:r w:rsidRPr="003D68EA">
        <w:lastRenderedPageBreak/>
        <w:t>A.</w:t>
      </w:r>
      <w:r>
        <w:t>6</w:t>
      </w:r>
      <w:r w:rsidRPr="003D68EA">
        <w:tab/>
      </w:r>
      <w:r w:rsidRPr="00AD5587">
        <w:t>SDD_PolicyConfiguration</w:t>
      </w:r>
      <w:r w:rsidRPr="003D68EA">
        <w:rPr>
          <w:lang w:val="en-US"/>
        </w:rPr>
        <w:t xml:space="preserve"> </w:t>
      </w:r>
      <w:r w:rsidRPr="003D68EA">
        <w:t>API</w:t>
      </w:r>
      <w:bookmarkEnd w:id="4832"/>
      <w:bookmarkEnd w:id="4833"/>
      <w:bookmarkEnd w:id="4834"/>
      <w:bookmarkEnd w:id="4835"/>
      <w:bookmarkEnd w:id="4836"/>
      <w:bookmarkEnd w:id="4837"/>
      <w:bookmarkEnd w:id="4838"/>
      <w:bookmarkEnd w:id="4839"/>
      <w:bookmarkEnd w:id="4840"/>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15DD4BD" w:rsidR="0040029D" w:rsidRDefault="0040029D" w:rsidP="0040029D">
      <w:pPr>
        <w:pStyle w:val="PL"/>
      </w:pPr>
      <w:r>
        <w:t xml:space="preserve">  version: 1.</w:t>
      </w:r>
      <w:r w:rsidR="0018127A">
        <w:t>1</w:t>
      </w:r>
      <w:r>
        <w:t>.0</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57B70258" w:rsidR="0040029D" w:rsidRDefault="0040029D" w:rsidP="0040029D">
      <w:pPr>
        <w:pStyle w:val="PL"/>
      </w:pPr>
      <w:r>
        <w:t xml:space="preserve">    </w:t>
      </w:r>
      <w:r w:rsidRPr="00BD32CB">
        <w:t>3GPP TS 29.548 V</w:t>
      </w:r>
      <w:r w:rsidR="00BB4956">
        <w:t>1</w:t>
      </w:r>
      <w:r w:rsidR="0018127A">
        <w:t>9</w:t>
      </w:r>
      <w:r w:rsidR="008324EC">
        <w:t>.</w:t>
      </w:r>
      <w:r w:rsidR="00D80D1D">
        <w:t>5</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bookmarkStart w:id="4841" w:name="MCCQCTEMPBM_00000277"/>
      <w:r>
        <w:rPr>
          <w:rFonts w:cs="Courier New"/>
          <w:szCs w:val="16"/>
        </w:rPr>
        <w:t xml:space="preserve">      operationId: Create</w:t>
      </w:r>
      <w:bookmarkEnd w:id="4841"/>
      <w:r>
        <w:t>PolicyConfig</w:t>
      </w:r>
      <w:bookmarkStart w:id="4842" w:name="MCCQCTEMPBM_00000278"/>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bookmarkEnd w:id="4842"/>
      <w:r>
        <w:t>Policy Configurations</w:t>
      </w:r>
      <w:bookmarkStart w:id="4843" w:name="MCCQCTEMPBM_00000279"/>
      <w:r>
        <w:rPr>
          <w:rFonts w:cs="Courier New"/>
          <w:szCs w:val="16"/>
        </w:rPr>
        <w:t xml:space="preserve"> (Collection)</w:t>
      </w:r>
    </w:p>
    <w:bookmarkEnd w:id="4843"/>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bookmarkStart w:id="4844" w:name="MCCQCTEMPBM_00000280"/>
      <w:r>
        <w:rPr>
          <w:rFonts w:cs="Courier New"/>
          <w:szCs w:val="16"/>
        </w:rPr>
        <w:t xml:space="preserve">Individual </w:t>
      </w:r>
      <w:bookmarkEnd w:id="4844"/>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bookmarkStart w:id="4845" w:name="MCCQCTEMPBM_00000281"/>
      <w:r>
        <w:rPr>
          <w:rFonts w:cs="Courier New"/>
          <w:szCs w:val="16"/>
        </w:rPr>
        <w:t xml:space="preserve">      summary: R</w:t>
      </w:r>
      <w:r w:rsidRPr="002C65F2">
        <w:rPr>
          <w:rFonts w:cs="Courier New"/>
          <w:szCs w:val="16"/>
        </w:rPr>
        <w:t xml:space="preserve">etrieve </w:t>
      </w:r>
      <w:bookmarkEnd w:id="4845"/>
      <w:r>
        <w:rPr>
          <w:lang w:eastAsia="zh-CN"/>
        </w:rPr>
        <w:t xml:space="preserve">an existing Individual </w:t>
      </w:r>
      <w:r>
        <w:t>Policy Configuration</w:t>
      </w:r>
      <w:r>
        <w:rPr>
          <w:lang w:eastAsia="zh-CN"/>
        </w:rPr>
        <w:t xml:space="preserve"> </w:t>
      </w:r>
      <w:r>
        <w:t>resource</w:t>
      </w:r>
      <w:bookmarkStart w:id="4846" w:name="MCCQCTEMPBM_00000282"/>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bookmarkEnd w:id="4846"/>
      <w:r>
        <w:t>PolicyConfig</w:t>
      </w:r>
      <w:bookmarkStart w:id="4847" w:name="MCCQCTEMPBM_00000283"/>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bookmarkEnd w:id="4847"/>
      <w:r>
        <w:t>Policy Configuration</w:t>
      </w:r>
      <w:bookmarkStart w:id="4848" w:name="MCCQCTEMPBM_00000284"/>
      <w:r>
        <w:rPr>
          <w:rFonts w:cs="Courier New"/>
          <w:szCs w:val="16"/>
        </w:rPr>
        <w:t xml:space="preserve"> (Document)</w:t>
      </w:r>
    </w:p>
    <w:bookmarkEnd w:id="4848"/>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bookmarkStart w:id="4849" w:name="MCCQCTEMPBM_00000285"/>
      <w:r>
        <w:rPr>
          <w:rFonts w:cs="Courier New"/>
          <w:szCs w:val="16"/>
        </w:rPr>
        <w:t xml:space="preserve">Individual </w:t>
      </w:r>
      <w:bookmarkEnd w:id="4849"/>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bookmarkStart w:id="4850" w:name="MCCQCTEMPBM_00000286"/>
      <w:r>
        <w:rPr>
          <w:rFonts w:cs="Courier New"/>
          <w:szCs w:val="16"/>
        </w:rPr>
        <w:t xml:space="preserve">      summary: </w:t>
      </w:r>
      <w:bookmarkEnd w:id="4850"/>
      <w:r>
        <w:rPr>
          <w:lang w:eastAsia="zh-CN"/>
        </w:rPr>
        <w:t>Request the update</w:t>
      </w:r>
      <w:bookmarkStart w:id="4851" w:name="MCCQCTEMPBM_00000287"/>
      <w:r>
        <w:rPr>
          <w:rFonts w:cs="Courier New"/>
          <w:szCs w:val="16"/>
        </w:rPr>
        <w:t xml:space="preserve"> of</w:t>
      </w:r>
      <w:r w:rsidRPr="002C65F2">
        <w:rPr>
          <w:rFonts w:cs="Courier New"/>
          <w:szCs w:val="16"/>
        </w:rPr>
        <w:t xml:space="preserve"> </w:t>
      </w:r>
      <w:bookmarkEnd w:id="4851"/>
      <w:r>
        <w:rPr>
          <w:lang w:eastAsia="zh-CN"/>
        </w:rPr>
        <w:t xml:space="preserve">an existing Individual </w:t>
      </w:r>
      <w:r>
        <w:t>Policy Configuration</w:t>
      </w:r>
      <w:r>
        <w:rPr>
          <w:lang w:eastAsia="zh-CN"/>
        </w:rPr>
        <w:t xml:space="preserve"> </w:t>
      </w:r>
      <w:r>
        <w:t>resource</w:t>
      </w:r>
      <w:bookmarkStart w:id="4852" w:name="MCCQCTEMPBM_00000288"/>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bookmarkEnd w:id="4852"/>
      <w:r>
        <w:t>PolicyConfig</w:t>
      </w:r>
      <w:bookmarkStart w:id="4853" w:name="MCCQCTEMPBM_00000289"/>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bookmarkEnd w:id="4853"/>
      <w:r>
        <w:t>Policy Configuration</w:t>
      </w:r>
      <w:bookmarkStart w:id="4854" w:name="MCCQCTEMPBM_00000290"/>
      <w:r>
        <w:rPr>
          <w:rFonts w:cs="Courier New"/>
          <w:szCs w:val="16"/>
        </w:rPr>
        <w:t xml:space="preserve"> (Document)</w:t>
      </w:r>
    </w:p>
    <w:bookmarkEnd w:id="4854"/>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bookmarkStart w:id="4855" w:name="MCCQCTEMPBM_00000291"/>
      <w:r>
        <w:rPr>
          <w:rFonts w:cs="Courier New"/>
          <w:szCs w:val="16"/>
        </w:rPr>
        <w:t xml:space="preserve">      summary: </w:t>
      </w:r>
      <w:bookmarkEnd w:id="4855"/>
      <w:r>
        <w:rPr>
          <w:lang w:eastAsia="zh-CN"/>
        </w:rPr>
        <w:t>Request the modification</w:t>
      </w:r>
      <w:bookmarkStart w:id="4856" w:name="MCCQCTEMPBM_00000292"/>
      <w:r>
        <w:rPr>
          <w:rFonts w:cs="Courier New"/>
          <w:szCs w:val="16"/>
        </w:rPr>
        <w:t xml:space="preserve"> of</w:t>
      </w:r>
      <w:r w:rsidRPr="002C65F2">
        <w:rPr>
          <w:rFonts w:cs="Courier New"/>
          <w:szCs w:val="16"/>
        </w:rPr>
        <w:t xml:space="preserve"> </w:t>
      </w:r>
      <w:bookmarkEnd w:id="4856"/>
      <w:r>
        <w:rPr>
          <w:lang w:eastAsia="zh-CN"/>
        </w:rPr>
        <w:t xml:space="preserve">an existing Individual </w:t>
      </w:r>
      <w:r>
        <w:t>Policy Configuration</w:t>
      </w:r>
      <w:r>
        <w:rPr>
          <w:lang w:eastAsia="zh-CN"/>
        </w:rPr>
        <w:t xml:space="preserve"> </w:t>
      </w:r>
      <w:r>
        <w:t>resource</w:t>
      </w:r>
      <w:bookmarkStart w:id="4857" w:name="MCCQCTEMPBM_00000293"/>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bookmarkEnd w:id="4857"/>
      <w:r>
        <w:t>PolicyConfig</w:t>
      </w:r>
      <w:bookmarkStart w:id="4858" w:name="MCCQCTEMPBM_00000294"/>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bookmarkEnd w:id="4858"/>
      <w:r>
        <w:t>Policy Configuration</w:t>
      </w:r>
      <w:bookmarkStart w:id="4859" w:name="MCCQCTEMPBM_00000295"/>
      <w:r>
        <w:rPr>
          <w:rFonts w:cs="Courier New"/>
          <w:szCs w:val="16"/>
        </w:rPr>
        <w:t xml:space="preserve"> (Document)</w:t>
      </w:r>
    </w:p>
    <w:bookmarkEnd w:id="4859"/>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bookmarkStart w:id="4860" w:name="MCCQCTEMPBM_00000296"/>
      <w:r>
        <w:rPr>
          <w:rFonts w:cs="Courier New"/>
          <w:szCs w:val="16"/>
        </w:rPr>
        <w:t xml:space="preserve">      summary: </w:t>
      </w:r>
      <w:bookmarkEnd w:id="4860"/>
      <w:r>
        <w:rPr>
          <w:lang w:eastAsia="zh-CN"/>
        </w:rPr>
        <w:t>Request the deletion</w:t>
      </w:r>
      <w:bookmarkStart w:id="4861" w:name="MCCQCTEMPBM_00000297"/>
      <w:r>
        <w:rPr>
          <w:rFonts w:cs="Courier New"/>
          <w:szCs w:val="16"/>
        </w:rPr>
        <w:t xml:space="preserve"> of</w:t>
      </w:r>
      <w:r w:rsidRPr="002C65F2">
        <w:rPr>
          <w:rFonts w:cs="Courier New"/>
          <w:szCs w:val="16"/>
        </w:rPr>
        <w:t xml:space="preserve"> </w:t>
      </w:r>
      <w:bookmarkEnd w:id="4861"/>
      <w:r>
        <w:rPr>
          <w:lang w:eastAsia="zh-CN"/>
        </w:rPr>
        <w:t xml:space="preserve">an existing Individual </w:t>
      </w:r>
      <w:r>
        <w:t>Policy Configuration</w:t>
      </w:r>
      <w:r>
        <w:rPr>
          <w:lang w:eastAsia="zh-CN"/>
        </w:rPr>
        <w:t xml:space="preserve"> </w:t>
      </w:r>
      <w:r>
        <w:t>resource</w:t>
      </w:r>
      <w:bookmarkStart w:id="4862" w:name="MCCQCTEMPBM_00000298"/>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bookmarkEnd w:id="4862"/>
      <w:r>
        <w:t>PolicyConfig</w:t>
      </w:r>
      <w:bookmarkStart w:id="4863" w:name="MCCQCTEMPBM_00000299"/>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bookmarkEnd w:id="4863"/>
      <w:r>
        <w:t>Policy Configuration</w:t>
      </w:r>
      <w:bookmarkStart w:id="4864" w:name="MCCQCTEMPBM_00000300"/>
      <w:r>
        <w:rPr>
          <w:rFonts w:cs="Courier New"/>
          <w:szCs w:val="16"/>
        </w:rPr>
        <w:t xml:space="preserve"> (Document)</w:t>
      </w:r>
    </w:p>
    <w:bookmarkEnd w:id="4864"/>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73F8FE52"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bookmarkStart w:id="4865" w:name="MCCQCTEMPBM_00000301"/>
      <w:r w:rsidR="00793D57">
        <w:t>TS29122_CommonData.yaml</w:t>
      </w:r>
      <w:bookmarkEnd w:id="4865"/>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7AC24033"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25E110"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0D37D218"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3183ADCC"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23AF451A"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15FAAFB2"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4D32EA73"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bookmarkStart w:id="4866" w:name="MCCQCTEMPBM_00000303"/>
      <w:r>
        <w:rPr>
          <w:rFonts w:cs="Courier New"/>
          <w:szCs w:val="16"/>
        </w:rPr>
        <w:t>TS29571_CommonData.yaml</w:t>
      </w:r>
      <w:bookmarkEnd w:id="4866"/>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bookmarkStart w:id="4867" w:name="MCCQCTEMPBM_00000304"/>
      <w:r>
        <w:rPr>
          <w:rFonts w:cs="Courier New"/>
          <w:szCs w:val="16"/>
        </w:rPr>
        <w:t>TS29571_CommonData.yaml</w:t>
      </w:r>
      <w:bookmarkEnd w:id="4867"/>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bookmarkStart w:id="4868" w:name="MCCQCTEMPBM_00000305"/>
      <w:r>
        <w:rPr>
          <w:rFonts w:cs="Courier New"/>
          <w:szCs w:val="16"/>
        </w:rPr>
        <w:t>TS29571_CommonData.yaml</w:t>
      </w:r>
      <w:bookmarkEnd w:id="4868"/>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bookmarkStart w:id="4869" w:name="MCCQCTEMPBM_00000306"/>
      <w:r>
        <w:rPr>
          <w:rFonts w:cs="Courier New"/>
          <w:szCs w:val="16"/>
        </w:rPr>
        <w:t>TS29571_CommonData.yaml</w:t>
      </w:r>
      <w:bookmarkEnd w:id="4869"/>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bookmarkStart w:id="4870" w:name="MCCQCTEMPBM_00000307"/>
      <w:r>
        <w:rPr>
          <w:rFonts w:cs="Courier New"/>
          <w:szCs w:val="16"/>
        </w:rPr>
        <w:t>TS29571_CommonData.yaml</w:t>
      </w:r>
      <w:bookmarkEnd w:id="4870"/>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bookmarkStart w:id="4871" w:name="MCCQCTEMPBM_00000308"/>
      <w:r>
        <w:rPr>
          <w:rFonts w:cs="Courier New"/>
          <w:szCs w:val="16"/>
        </w:rPr>
        <w:t>TS29571_CommonData.yaml</w:t>
      </w:r>
      <w:bookmarkEnd w:id="4871"/>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bookmarkStart w:id="4872" w:name="MCCQCTEMPBM_00000309"/>
      <w:r>
        <w:rPr>
          <w:rFonts w:cs="Courier New"/>
          <w:szCs w:val="16"/>
        </w:rPr>
        <w:t>TS29571_CommonData.yaml</w:t>
      </w:r>
      <w:bookmarkEnd w:id="4872"/>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bookmarkStart w:id="4873" w:name="MCCQCTEMPBM_00000310"/>
      <w:r>
        <w:rPr>
          <w:rFonts w:cs="Courier New"/>
          <w:szCs w:val="16"/>
        </w:rPr>
        <w:t>TS29571_CommonData.yaml</w:t>
      </w:r>
      <w:bookmarkEnd w:id="4873"/>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bookmarkStart w:id="4874" w:name="MCCQCTEMPBM_00000311"/>
      <w:r>
        <w:rPr>
          <w:rFonts w:cs="Courier New"/>
          <w:szCs w:val="16"/>
        </w:rPr>
        <w:t>TS29571_CommonData.yaml</w:t>
      </w:r>
      <w:bookmarkEnd w:id="4874"/>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bookmarkStart w:id="4875" w:name="MCCQCTEMPBM_00000312"/>
      <w:r>
        <w:rPr>
          <w:rFonts w:cs="Courier New"/>
          <w:szCs w:val="16"/>
        </w:rPr>
        <w:t>TS29571_CommonData.yaml</w:t>
      </w:r>
      <w:bookmarkEnd w:id="4875"/>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bookmarkStart w:id="4876" w:name="MCCQCTEMPBM_00000313"/>
      <w:r>
        <w:rPr>
          <w:rFonts w:cs="Courier New"/>
          <w:szCs w:val="16"/>
        </w:rPr>
        <w:t>TS29571_CommonData.yaml</w:t>
      </w:r>
      <w:bookmarkEnd w:id="4876"/>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bookmarkStart w:id="4877" w:name="MCCQCTEMPBM_00000314"/>
      <w:r>
        <w:rPr>
          <w:rFonts w:cs="Courier New"/>
          <w:szCs w:val="16"/>
        </w:rPr>
        <w:t>TS29571_CommonData.yaml</w:t>
      </w:r>
      <w:bookmarkEnd w:id="4877"/>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bookmarkStart w:id="4878" w:name="MCCQCTEMPBM_00000315"/>
      <w:r>
        <w:rPr>
          <w:rFonts w:cs="Courier New"/>
          <w:szCs w:val="16"/>
        </w:rPr>
        <w:t>TS29571_CommonData.yaml</w:t>
      </w:r>
      <w:bookmarkEnd w:id="4878"/>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bookmarkStart w:id="4879" w:name="MCCQCTEMPBM_00000316"/>
      <w:r>
        <w:rPr>
          <w:rFonts w:cs="Courier New"/>
          <w:szCs w:val="16"/>
        </w:rPr>
        <w:t>TS29571_CommonData.yaml</w:t>
      </w:r>
      <w:bookmarkEnd w:id="4879"/>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bookmarkStart w:id="4880" w:name="MCCQCTEMPBM_00000317"/>
      <w:r>
        <w:rPr>
          <w:rFonts w:cs="Courier New"/>
          <w:szCs w:val="16"/>
        </w:rPr>
        <w:t>TS29571_CommonData.yaml</w:t>
      </w:r>
      <w:bookmarkEnd w:id="4880"/>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0CF53890" w14:textId="77777777" w:rsidR="00057544"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6879EB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553C47">
        <w:rPr>
          <w:rFonts w:ascii="Courier New" w:hAnsi="Courier New"/>
          <w:sz w:val="16"/>
        </w:rPr>
        <w:t>MultiModalFlowType</w:t>
      </w:r>
      <w:r w:rsidRPr="00011EFF">
        <w:rPr>
          <w:rFonts w:ascii="Courier New" w:hAnsi="Courier New"/>
          <w:sz w:val="16"/>
        </w:rPr>
        <w:t>:</w:t>
      </w:r>
    </w:p>
    <w:p w14:paraId="0BE19BDE"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9255A0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58FAC7B5"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7CC4173"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AUDIO</w:t>
      </w:r>
    </w:p>
    <w:p w14:paraId="61F79252"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VIDEO</w:t>
      </w:r>
    </w:p>
    <w:p w14:paraId="71B540CF"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VOICE</w:t>
      </w:r>
    </w:p>
    <w:p w14:paraId="51842A0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564E217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0E65DB66"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749E886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00E2F784"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description: </w:t>
      </w:r>
      <w:r w:rsidRPr="00011EFF">
        <w:rPr>
          <w:rFonts w:ascii="Courier New" w:hAnsi="Courier New"/>
          <w:sz w:val="16"/>
        </w:rPr>
        <w:t>|</w:t>
      </w:r>
    </w:p>
    <w:p w14:paraId="1E3E2340"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553C47">
        <w:rPr>
          <w:rFonts w:ascii="Courier New" w:hAnsi="Courier New"/>
          <w:sz w:val="16"/>
        </w:rPr>
        <w:t>Represents the Multi-modal flow type.</w:t>
      </w:r>
      <w:r w:rsidRPr="00011EFF">
        <w:rPr>
          <w:rFonts w:ascii="Courier New" w:hAnsi="Courier New"/>
          <w:sz w:val="16"/>
        </w:rPr>
        <w:t xml:space="preserve">  </w:t>
      </w:r>
    </w:p>
    <w:p w14:paraId="50DB0CBE"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Possible values are:</w:t>
      </w:r>
    </w:p>
    <w:p w14:paraId="7E84A6BB"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 </w:t>
      </w:r>
      <w:r>
        <w:rPr>
          <w:rFonts w:ascii="Courier New" w:hAnsi="Courier New"/>
          <w:sz w:val="16"/>
        </w:rPr>
        <w:t>AUDIO</w:t>
      </w:r>
      <w:r w:rsidRPr="00553C47">
        <w:rPr>
          <w:rFonts w:ascii="Courier New" w:hAnsi="Courier New"/>
          <w:sz w:val="16"/>
        </w:rPr>
        <w:t>: Indicates that the Multi-modal flow type is audio</w:t>
      </w:r>
      <w:r w:rsidRPr="00011EFF">
        <w:rPr>
          <w:rFonts w:ascii="Courier New" w:hAnsi="Courier New"/>
          <w:sz w:val="16"/>
        </w:rPr>
        <w:t>.</w:t>
      </w:r>
    </w:p>
    <w:p w14:paraId="41FD4407"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 </w:t>
      </w:r>
      <w:r>
        <w:rPr>
          <w:rFonts w:ascii="Courier New" w:hAnsi="Courier New"/>
          <w:sz w:val="16"/>
        </w:rPr>
        <w:t>VIDEO</w:t>
      </w:r>
      <w:r w:rsidRPr="00553C47">
        <w:rPr>
          <w:rFonts w:ascii="Courier New" w:hAnsi="Courier New"/>
          <w:sz w:val="16"/>
        </w:rPr>
        <w:t xml:space="preserve">: Indicates that the Multi-modal flow type is </w:t>
      </w:r>
      <w:r>
        <w:rPr>
          <w:rFonts w:ascii="Courier New" w:hAnsi="Courier New"/>
          <w:sz w:val="16"/>
        </w:rPr>
        <w:t>video</w:t>
      </w:r>
      <w:r w:rsidRPr="00553C47">
        <w:rPr>
          <w:rFonts w:ascii="Courier New" w:hAnsi="Courier New"/>
          <w:sz w:val="16"/>
        </w:rPr>
        <w:t>.</w:t>
      </w:r>
    </w:p>
    <w:p w14:paraId="2C279031"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 </w:t>
      </w:r>
      <w:r>
        <w:rPr>
          <w:rFonts w:ascii="Courier New" w:hAnsi="Courier New"/>
          <w:sz w:val="16"/>
        </w:rPr>
        <w:t>VOICE</w:t>
      </w:r>
      <w:r w:rsidRPr="00553C47">
        <w:rPr>
          <w:rFonts w:ascii="Courier New" w:hAnsi="Courier New"/>
          <w:sz w:val="16"/>
        </w:rPr>
        <w:t xml:space="preserve">: Indicates that the Multi-modal flow type is </w:t>
      </w:r>
      <w:r>
        <w:rPr>
          <w:rFonts w:ascii="Courier New" w:hAnsi="Courier New"/>
          <w:sz w:val="16"/>
        </w:rPr>
        <w:t>voice</w:t>
      </w:r>
      <w:r w:rsidRPr="00553C47">
        <w:rPr>
          <w:rFonts w:ascii="Courier New" w:hAnsi="Courier New"/>
          <w:sz w:val="16"/>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881" w:name="_Toc131692884"/>
      <w:bookmarkStart w:id="4882" w:name="_Toc122516701"/>
      <w:bookmarkStart w:id="4883" w:name="_Toc122516723"/>
      <w:r w:rsidRPr="004D3578">
        <w:br w:type="page"/>
      </w:r>
      <w:bookmarkStart w:id="4884" w:name="_Toc180306615"/>
      <w:bookmarkStart w:id="4885" w:name="_Toc195374350"/>
      <w:bookmarkStart w:id="4886" w:name="_Toc211879196"/>
      <w:bookmarkStart w:id="4887" w:name="_Toc214891097"/>
      <w:r w:rsidRPr="003D68EA">
        <w:lastRenderedPageBreak/>
        <w:t>A.</w:t>
      </w:r>
      <w:r>
        <w:t>7</w:t>
      </w:r>
      <w:r w:rsidRPr="003D68EA">
        <w:tab/>
      </w:r>
      <w:r w:rsidRPr="00AD5587">
        <w:t>SDD_</w:t>
      </w:r>
      <w:r>
        <w:t>BDT</w:t>
      </w:r>
      <w:r w:rsidRPr="003D68EA">
        <w:rPr>
          <w:lang w:val="en-US"/>
        </w:rPr>
        <w:t xml:space="preserve"> </w:t>
      </w:r>
      <w:r w:rsidRPr="003D68EA">
        <w:t>API</w:t>
      </w:r>
      <w:bookmarkEnd w:id="4884"/>
      <w:bookmarkEnd w:id="4885"/>
      <w:bookmarkEnd w:id="4886"/>
      <w:bookmarkEnd w:id="4887"/>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344B0CD3"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3E37C3C8"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bookmarkStart w:id="4888" w:name="MCCQCTEMPBM_00000318"/>
      <w:r>
        <w:rPr>
          <w:rFonts w:cs="Courier New"/>
          <w:szCs w:val="16"/>
        </w:rPr>
        <w:t xml:space="preserve">      operationId: Create</w:t>
      </w:r>
      <w:bookmarkEnd w:id="4888"/>
      <w:r>
        <w:t>BDTSubsc</w:t>
      </w:r>
      <w:bookmarkStart w:id="4889" w:name="MCCQCTEMPBM_00000319"/>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bookmarkEnd w:id="4889"/>
      <w:r>
        <w:t>BDT Subscriptions</w:t>
      </w:r>
      <w:bookmarkStart w:id="4890" w:name="MCCQCTEMPBM_00000320"/>
      <w:r>
        <w:rPr>
          <w:rFonts w:cs="Courier New"/>
          <w:szCs w:val="16"/>
        </w:rPr>
        <w:t xml:space="preserve"> (Collection)</w:t>
      </w:r>
    </w:p>
    <w:bookmarkEnd w:id="4890"/>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bookmarkStart w:id="4891" w:name="MCCQCTEMPBM_00000321"/>
      <w:r>
        <w:rPr>
          <w:rFonts w:cs="Courier New"/>
          <w:szCs w:val="16"/>
        </w:rPr>
        <w:t xml:space="preserve">Individual </w:t>
      </w:r>
      <w:bookmarkEnd w:id="4891"/>
      <w:r>
        <w:t>BDT Subscription</w:t>
      </w:r>
      <w:bookmarkStart w:id="4892" w:name="MCCQCTEMPBM_00000322"/>
      <w:r>
        <w:rPr>
          <w:rFonts w:cs="Courier New"/>
          <w:szCs w:val="16"/>
        </w:rPr>
        <w:t xml:space="preserve"> </w:t>
      </w:r>
      <w:bookmarkEnd w:id="4892"/>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bookmarkStart w:id="4893" w:name="MCCQCTEMPBM_00000323"/>
      <w:r>
        <w:rPr>
          <w:rFonts w:cs="Courier New"/>
          <w:szCs w:val="16"/>
        </w:rPr>
        <w:t xml:space="preserve">      summary: R</w:t>
      </w:r>
      <w:r w:rsidRPr="002C65F2">
        <w:rPr>
          <w:rFonts w:cs="Courier New"/>
          <w:szCs w:val="16"/>
        </w:rPr>
        <w:t xml:space="preserve">etrieve </w:t>
      </w:r>
      <w:bookmarkEnd w:id="4893"/>
      <w:r>
        <w:rPr>
          <w:lang w:eastAsia="zh-CN"/>
        </w:rPr>
        <w:t xml:space="preserve">an existing </w:t>
      </w:r>
      <w:r w:rsidRPr="000E1D0D">
        <w:t xml:space="preserve">Individual </w:t>
      </w:r>
      <w:r>
        <w:t>BDT Subscription resource</w:t>
      </w:r>
      <w:bookmarkStart w:id="4894" w:name="MCCQCTEMPBM_00000324"/>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bookmarkEnd w:id="4894"/>
      <w:r>
        <w:t>BDT Subscription</w:t>
      </w:r>
      <w:bookmarkStart w:id="4895" w:name="MCCQCTEMPBM_00000325"/>
      <w:r>
        <w:rPr>
          <w:rFonts w:cs="Courier New"/>
          <w:szCs w:val="16"/>
        </w:rPr>
        <w:t xml:space="preserve"> (Document)</w:t>
      </w:r>
    </w:p>
    <w:bookmarkEnd w:id="4895"/>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bookmarkStart w:id="4896" w:name="MCCQCTEMPBM_00000326"/>
      <w:r>
        <w:rPr>
          <w:rFonts w:cs="Courier New"/>
          <w:szCs w:val="16"/>
        </w:rPr>
        <w:t xml:space="preserve">      summary: </w:t>
      </w:r>
      <w:bookmarkEnd w:id="4896"/>
      <w:r>
        <w:rPr>
          <w:lang w:eastAsia="zh-CN"/>
        </w:rPr>
        <w:t>Request the update</w:t>
      </w:r>
      <w:bookmarkStart w:id="4897" w:name="MCCQCTEMPBM_00000327"/>
      <w:r>
        <w:rPr>
          <w:rFonts w:cs="Courier New"/>
          <w:szCs w:val="16"/>
        </w:rPr>
        <w:t xml:space="preserve"> of</w:t>
      </w:r>
      <w:r w:rsidRPr="002C65F2">
        <w:rPr>
          <w:rFonts w:cs="Courier New"/>
          <w:szCs w:val="16"/>
        </w:rPr>
        <w:t xml:space="preserve"> </w:t>
      </w:r>
      <w:bookmarkEnd w:id="4897"/>
      <w:r>
        <w:rPr>
          <w:lang w:eastAsia="zh-CN"/>
        </w:rPr>
        <w:t xml:space="preserve">an existing </w:t>
      </w:r>
      <w:r w:rsidRPr="000E1D0D">
        <w:t xml:space="preserve">Individual </w:t>
      </w:r>
      <w:r>
        <w:t>BDT Subscription</w:t>
      </w:r>
      <w:r>
        <w:rPr>
          <w:lang w:eastAsia="zh-CN"/>
        </w:rPr>
        <w:t xml:space="preserve"> </w:t>
      </w:r>
      <w:r>
        <w:t>resource</w:t>
      </w:r>
      <w:bookmarkStart w:id="4898" w:name="MCCQCTEMPBM_00000328"/>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bookmarkEnd w:id="4898"/>
      <w:r>
        <w:t>BDT Subscription</w:t>
      </w:r>
      <w:bookmarkStart w:id="4899" w:name="MCCQCTEMPBM_00000329"/>
      <w:r>
        <w:rPr>
          <w:rFonts w:cs="Courier New"/>
          <w:szCs w:val="16"/>
        </w:rPr>
        <w:t xml:space="preserve"> (Document)</w:t>
      </w:r>
    </w:p>
    <w:bookmarkEnd w:id="4899"/>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bookmarkStart w:id="4900" w:name="MCCQCTEMPBM_00000330"/>
      <w:r>
        <w:rPr>
          <w:rFonts w:cs="Courier New"/>
          <w:szCs w:val="16"/>
        </w:rPr>
        <w:t xml:space="preserve">      summary: </w:t>
      </w:r>
      <w:bookmarkEnd w:id="4900"/>
      <w:r>
        <w:rPr>
          <w:lang w:eastAsia="zh-CN"/>
        </w:rPr>
        <w:t>Request the modification</w:t>
      </w:r>
      <w:bookmarkStart w:id="4901" w:name="MCCQCTEMPBM_00000331"/>
      <w:r>
        <w:rPr>
          <w:rFonts w:cs="Courier New"/>
          <w:szCs w:val="16"/>
        </w:rPr>
        <w:t xml:space="preserve"> of</w:t>
      </w:r>
      <w:r w:rsidRPr="002C65F2">
        <w:rPr>
          <w:rFonts w:cs="Courier New"/>
          <w:szCs w:val="16"/>
        </w:rPr>
        <w:t xml:space="preserve"> </w:t>
      </w:r>
      <w:bookmarkEnd w:id="4901"/>
      <w:r>
        <w:rPr>
          <w:lang w:eastAsia="zh-CN"/>
        </w:rPr>
        <w:t xml:space="preserve">an existing </w:t>
      </w:r>
      <w:r w:rsidRPr="000E1D0D">
        <w:t xml:space="preserve">Individual </w:t>
      </w:r>
      <w:r>
        <w:t>BDT Subscription</w:t>
      </w:r>
      <w:r>
        <w:rPr>
          <w:lang w:eastAsia="zh-CN"/>
        </w:rPr>
        <w:t xml:space="preserve"> </w:t>
      </w:r>
      <w:r>
        <w:t>resource</w:t>
      </w:r>
      <w:bookmarkStart w:id="4902" w:name="MCCQCTEMPBM_00000332"/>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bookmarkEnd w:id="4902"/>
      <w:r>
        <w:t>BDT Subscription</w:t>
      </w:r>
      <w:bookmarkStart w:id="4903" w:name="MCCQCTEMPBM_00000333"/>
      <w:r>
        <w:rPr>
          <w:rFonts w:cs="Courier New"/>
          <w:szCs w:val="16"/>
        </w:rPr>
        <w:t xml:space="preserve"> (Document)</w:t>
      </w:r>
    </w:p>
    <w:bookmarkEnd w:id="4903"/>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bookmarkStart w:id="4904" w:name="MCCQCTEMPBM_00000334"/>
      <w:r>
        <w:rPr>
          <w:rFonts w:cs="Courier New"/>
          <w:szCs w:val="16"/>
        </w:rPr>
        <w:t xml:space="preserve">      summary: </w:t>
      </w:r>
      <w:bookmarkEnd w:id="4904"/>
      <w:r>
        <w:rPr>
          <w:lang w:eastAsia="zh-CN"/>
        </w:rPr>
        <w:t>Request the deletion</w:t>
      </w:r>
      <w:bookmarkStart w:id="4905" w:name="MCCQCTEMPBM_00000335"/>
      <w:r>
        <w:rPr>
          <w:rFonts w:cs="Courier New"/>
          <w:szCs w:val="16"/>
        </w:rPr>
        <w:t xml:space="preserve"> of</w:t>
      </w:r>
      <w:r w:rsidRPr="002C65F2">
        <w:rPr>
          <w:rFonts w:cs="Courier New"/>
          <w:szCs w:val="16"/>
        </w:rPr>
        <w:t xml:space="preserve"> </w:t>
      </w:r>
      <w:bookmarkEnd w:id="4905"/>
      <w:r>
        <w:rPr>
          <w:lang w:eastAsia="zh-CN"/>
        </w:rPr>
        <w:t xml:space="preserve">an existing </w:t>
      </w:r>
      <w:r w:rsidRPr="000E1D0D">
        <w:t xml:space="preserve">Individual </w:t>
      </w:r>
      <w:r>
        <w:t>BDT Subscription</w:t>
      </w:r>
      <w:r>
        <w:rPr>
          <w:lang w:eastAsia="zh-CN"/>
        </w:rPr>
        <w:t xml:space="preserve"> </w:t>
      </w:r>
      <w:r>
        <w:t>resource</w:t>
      </w:r>
      <w:bookmarkStart w:id="4906" w:name="MCCQCTEMPBM_00000336"/>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bookmarkEnd w:id="4906"/>
      <w:r>
        <w:t>BDT Subscription</w:t>
      </w:r>
      <w:bookmarkStart w:id="4907" w:name="MCCQCTEMPBM_00000337"/>
      <w:r>
        <w:rPr>
          <w:rFonts w:cs="Courier New"/>
          <w:szCs w:val="16"/>
        </w:rPr>
        <w:t xml:space="preserve"> (Document)</w:t>
      </w:r>
    </w:p>
    <w:bookmarkEnd w:id="4907"/>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881"/>
    <w:bookmarkEnd w:id="4882"/>
    <w:bookmarkEnd w:id="4883"/>
    <w:p w14:paraId="290AB113" w14:textId="20587955" w:rsidR="00662390" w:rsidRDefault="000F64DA" w:rsidP="007A4424">
      <w:pPr>
        <w:pStyle w:val="Heading8"/>
      </w:pPr>
      <w:r w:rsidRPr="004D3578">
        <w:br w:type="page"/>
      </w:r>
      <w:bookmarkStart w:id="4908" w:name="_Toc144024301"/>
      <w:bookmarkStart w:id="4909" w:name="_Toc148177056"/>
      <w:bookmarkStart w:id="4910" w:name="_Toc151379520"/>
      <w:bookmarkStart w:id="4911" w:name="_Toc151445701"/>
      <w:bookmarkStart w:id="4912" w:name="_Toc160470784"/>
      <w:bookmarkStart w:id="4913" w:name="_Toc164873928"/>
      <w:bookmarkStart w:id="4914" w:name="_Toc180306616"/>
      <w:bookmarkStart w:id="4915" w:name="_Toc195374351"/>
      <w:bookmarkStart w:id="4916" w:name="_Toc211879197"/>
      <w:bookmarkStart w:id="4917" w:name="_Toc214891098"/>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908"/>
      <w:bookmarkEnd w:id="4909"/>
      <w:bookmarkEnd w:id="4910"/>
      <w:bookmarkEnd w:id="4911"/>
      <w:bookmarkEnd w:id="4912"/>
      <w:bookmarkEnd w:id="4913"/>
      <w:bookmarkEnd w:id="4914"/>
      <w:bookmarkEnd w:id="4915"/>
      <w:bookmarkEnd w:id="4916"/>
      <w:bookmarkEnd w:id="4917"/>
    </w:p>
    <w:p w14:paraId="1A37F315" w14:textId="77777777" w:rsidR="00662390" w:rsidRDefault="00662390" w:rsidP="009F0D8A">
      <w:pPr>
        <w:pStyle w:val="Heading1"/>
      </w:pPr>
      <w:bookmarkStart w:id="4918" w:name="_Toc144024302"/>
      <w:bookmarkStart w:id="4919" w:name="_Toc148177057"/>
      <w:bookmarkStart w:id="4920" w:name="_Toc151379521"/>
      <w:bookmarkStart w:id="4921" w:name="_Toc151445702"/>
      <w:bookmarkStart w:id="4922" w:name="_Toc160470785"/>
      <w:bookmarkStart w:id="4923" w:name="_Toc164873929"/>
      <w:bookmarkStart w:id="4924" w:name="_Toc180306617"/>
      <w:bookmarkStart w:id="4925" w:name="_Toc195374352"/>
      <w:bookmarkStart w:id="4926" w:name="_Toc211879198"/>
      <w:bookmarkStart w:id="4927" w:name="_Toc214891099"/>
      <w:r>
        <w:t>B.1</w:t>
      </w:r>
      <w:r>
        <w:tab/>
        <w:t>General</w:t>
      </w:r>
      <w:bookmarkEnd w:id="4918"/>
      <w:bookmarkEnd w:id="4919"/>
      <w:bookmarkEnd w:id="4920"/>
      <w:bookmarkEnd w:id="4921"/>
      <w:bookmarkEnd w:id="4922"/>
      <w:bookmarkEnd w:id="4923"/>
      <w:bookmarkEnd w:id="4924"/>
      <w:bookmarkEnd w:id="4925"/>
      <w:bookmarkEnd w:id="4926"/>
      <w:bookmarkEnd w:id="4927"/>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928" w:name="_Toc144024303"/>
      <w:bookmarkStart w:id="4929" w:name="_Toc148177058"/>
      <w:bookmarkStart w:id="4930" w:name="_Toc151379522"/>
      <w:bookmarkStart w:id="4931" w:name="_Toc151445703"/>
      <w:bookmarkStart w:id="4932" w:name="_Toc160470786"/>
      <w:bookmarkStart w:id="4933" w:name="_Toc164873930"/>
      <w:bookmarkStart w:id="4934" w:name="_Toc180306618"/>
      <w:bookmarkStart w:id="4935" w:name="_Toc195374353"/>
      <w:bookmarkStart w:id="4936" w:name="_Toc211879199"/>
      <w:bookmarkStart w:id="4937" w:name="_Toc214891100"/>
      <w:r>
        <w:t>B.2</w:t>
      </w:r>
      <w:r>
        <w:tab/>
      </w:r>
      <w:r w:rsidR="00E82517" w:rsidRPr="00211A46">
        <w:t>SDD_Transmission</w:t>
      </w:r>
      <w:r>
        <w:t xml:space="preserve"> API</w:t>
      </w:r>
      <w:bookmarkEnd w:id="4928"/>
      <w:bookmarkEnd w:id="4929"/>
      <w:bookmarkEnd w:id="4930"/>
      <w:bookmarkEnd w:id="4931"/>
      <w:bookmarkEnd w:id="4932"/>
      <w:bookmarkEnd w:id="4933"/>
      <w:bookmarkEnd w:id="4934"/>
      <w:bookmarkEnd w:id="4935"/>
      <w:bookmarkEnd w:id="4936"/>
      <w:bookmarkEnd w:id="4937"/>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938" w:name="_Toc144024304"/>
      <w:bookmarkStart w:id="4939" w:name="_Toc148177059"/>
      <w:bookmarkStart w:id="4940" w:name="_Toc151379523"/>
      <w:bookmarkStart w:id="4941" w:name="_Toc151445704"/>
      <w:bookmarkStart w:id="4942" w:name="_Toc160470787"/>
      <w:bookmarkStart w:id="4943" w:name="_Toc164873931"/>
      <w:bookmarkStart w:id="4944" w:name="_Toc180306619"/>
      <w:bookmarkStart w:id="4945" w:name="_Toc195374354"/>
      <w:bookmarkStart w:id="4946" w:name="_Toc211879200"/>
      <w:bookmarkStart w:id="4947" w:name="_Toc214891101"/>
      <w:r>
        <w:t>B.3</w:t>
      </w:r>
      <w:r>
        <w:tab/>
      </w:r>
      <w:r w:rsidR="00913F5F" w:rsidRPr="00E858DF">
        <w:rPr>
          <w:lang w:val="en-US"/>
        </w:rPr>
        <w:t>SDD_DataStorage</w:t>
      </w:r>
      <w:r>
        <w:t xml:space="preserve"> API</w:t>
      </w:r>
      <w:bookmarkEnd w:id="4938"/>
      <w:bookmarkEnd w:id="4939"/>
      <w:bookmarkEnd w:id="4940"/>
      <w:bookmarkEnd w:id="4941"/>
      <w:bookmarkEnd w:id="4942"/>
      <w:bookmarkEnd w:id="4943"/>
      <w:bookmarkEnd w:id="4944"/>
      <w:bookmarkEnd w:id="4945"/>
      <w:bookmarkEnd w:id="4946"/>
      <w:bookmarkEnd w:id="494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948" w:name="_Toc144024305"/>
      <w:bookmarkStart w:id="4949" w:name="_Toc148177060"/>
      <w:bookmarkStart w:id="4950" w:name="_Toc151379524"/>
      <w:bookmarkStart w:id="4951" w:name="_Toc151445705"/>
      <w:bookmarkStart w:id="4952" w:name="_Toc160470788"/>
      <w:bookmarkStart w:id="4953" w:name="_Toc164873932"/>
      <w:bookmarkStart w:id="4954" w:name="_Toc180306620"/>
      <w:bookmarkStart w:id="4955" w:name="_Toc195374355"/>
      <w:bookmarkStart w:id="4956" w:name="_Toc211879201"/>
      <w:bookmarkStart w:id="4957" w:name="_Toc67903574"/>
      <w:bookmarkStart w:id="4958" w:name="_Toc96843469"/>
      <w:bookmarkStart w:id="4959" w:name="_Toc96844444"/>
      <w:bookmarkStart w:id="4960" w:name="_Toc100740017"/>
      <w:bookmarkStart w:id="4961" w:name="_Toc129252590"/>
      <w:bookmarkStart w:id="4962" w:name="historyclause"/>
      <w:bookmarkStart w:id="4963" w:name="_Toc214891102"/>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948"/>
      <w:bookmarkEnd w:id="4949"/>
      <w:bookmarkEnd w:id="4950"/>
      <w:bookmarkEnd w:id="4951"/>
      <w:bookmarkEnd w:id="4952"/>
      <w:bookmarkEnd w:id="4953"/>
      <w:bookmarkEnd w:id="4954"/>
      <w:bookmarkEnd w:id="4955"/>
      <w:bookmarkEnd w:id="4956"/>
      <w:bookmarkEnd w:id="4963"/>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964" w:name="_Toc144024306"/>
      <w:bookmarkStart w:id="4965" w:name="_Toc148177061"/>
      <w:bookmarkStart w:id="4966" w:name="_Toc151379525"/>
      <w:bookmarkStart w:id="4967" w:name="_Toc151445706"/>
      <w:bookmarkStart w:id="4968" w:name="_Toc160470789"/>
      <w:bookmarkStart w:id="4969" w:name="_Toc164873933"/>
      <w:bookmarkStart w:id="4970" w:name="_Toc180306621"/>
      <w:bookmarkStart w:id="4971" w:name="_Toc195374356"/>
      <w:bookmarkStart w:id="4972" w:name="_Toc211879202"/>
      <w:bookmarkStart w:id="4973" w:name="_Toc214891103"/>
      <w:r w:rsidRPr="003D68EA">
        <w:t>B.5</w:t>
      </w:r>
      <w:r w:rsidRPr="003D68EA">
        <w:tab/>
      </w:r>
      <w:r w:rsidRPr="003D68EA">
        <w:rPr>
          <w:lang w:val="en-US"/>
        </w:rPr>
        <w:t xml:space="preserve">SDD_TransmissionQualityMeasurement </w:t>
      </w:r>
      <w:r w:rsidRPr="003D68EA">
        <w:t>API</w:t>
      </w:r>
      <w:bookmarkEnd w:id="4957"/>
      <w:bookmarkEnd w:id="4958"/>
      <w:bookmarkEnd w:id="4959"/>
      <w:bookmarkEnd w:id="4960"/>
      <w:bookmarkEnd w:id="4961"/>
      <w:bookmarkEnd w:id="4964"/>
      <w:bookmarkEnd w:id="4965"/>
      <w:bookmarkEnd w:id="4966"/>
      <w:bookmarkEnd w:id="4967"/>
      <w:bookmarkEnd w:id="4968"/>
      <w:bookmarkEnd w:id="4969"/>
      <w:bookmarkEnd w:id="4970"/>
      <w:bookmarkEnd w:id="4971"/>
      <w:bookmarkEnd w:id="4972"/>
      <w:bookmarkEnd w:id="4973"/>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974" w:name="_Toc148177062"/>
      <w:bookmarkStart w:id="4975" w:name="_Toc151379526"/>
      <w:bookmarkStart w:id="4976" w:name="_Toc151445707"/>
      <w:bookmarkStart w:id="4977" w:name="_Toc160470790"/>
      <w:bookmarkStart w:id="4978" w:name="_Toc164873934"/>
      <w:bookmarkStart w:id="4979" w:name="_Toc180306622"/>
      <w:bookmarkStart w:id="4980" w:name="_Toc195374357"/>
      <w:bookmarkStart w:id="4981" w:name="_Toc211879203"/>
      <w:bookmarkStart w:id="4982" w:name="_Toc214891104"/>
      <w:r>
        <w:lastRenderedPageBreak/>
        <w:t>B.6</w:t>
      </w:r>
      <w:r>
        <w:tab/>
      </w:r>
      <w:r w:rsidRPr="00AD5587">
        <w:t>SDD_PolicyConfiguration</w:t>
      </w:r>
      <w:r>
        <w:t xml:space="preserve"> API</w:t>
      </w:r>
      <w:bookmarkEnd w:id="4974"/>
      <w:bookmarkEnd w:id="4975"/>
      <w:bookmarkEnd w:id="4976"/>
      <w:bookmarkEnd w:id="4977"/>
      <w:bookmarkEnd w:id="4978"/>
      <w:bookmarkEnd w:id="4979"/>
      <w:bookmarkEnd w:id="4980"/>
      <w:bookmarkEnd w:id="4981"/>
      <w:bookmarkEnd w:id="4982"/>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983" w:name="_Toc180306623"/>
      <w:bookmarkStart w:id="4984" w:name="_Toc195374358"/>
      <w:bookmarkStart w:id="4985" w:name="_Toc211879204"/>
      <w:bookmarkStart w:id="4986" w:name="_Toc214891105"/>
      <w:r>
        <w:t>B.7</w:t>
      </w:r>
      <w:r>
        <w:tab/>
      </w:r>
      <w:r w:rsidRPr="00AD5587">
        <w:t>SDD_</w:t>
      </w:r>
      <w:r>
        <w:t>BDT API</w:t>
      </w:r>
      <w:bookmarkEnd w:id="4983"/>
      <w:bookmarkEnd w:id="4984"/>
      <w:bookmarkEnd w:id="4985"/>
      <w:bookmarkEnd w:id="4986"/>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987" w:name="_Toc2086459"/>
      <w:bookmarkStart w:id="4988" w:name="_Toc144024307"/>
      <w:bookmarkStart w:id="4989" w:name="_Toc148177063"/>
      <w:bookmarkStart w:id="4990" w:name="_Toc151379527"/>
      <w:bookmarkStart w:id="4991" w:name="_Toc151445708"/>
      <w:bookmarkStart w:id="4992" w:name="_Toc160470791"/>
      <w:bookmarkStart w:id="4993" w:name="_Toc164873935"/>
      <w:bookmarkStart w:id="4994" w:name="_Toc180306624"/>
      <w:bookmarkStart w:id="4995" w:name="_Toc195374359"/>
      <w:bookmarkStart w:id="4996" w:name="_Toc211879205"/>
      <w:bookmarkStart w:id="4997" w:name="_Toc214891106"/>
      <w:bookmarkEnd w:id="4962"/>
      <w:r w:rsidR="003446B6" w:rsidRPr="004D3578">
        <w:lastRenderedPageBreak/>
        <w:t xml:space="preserve">Annex </w:t>
      </w:r>
      <w:r w:rsidR="00A543DD">
        <w:t>C</w:t>
      </w:r>
      <w:r w:rsidR="003446B6" w:rsidRPr="004D3578">
        <w:t xml:space="preserve"> (informative):</w:t>
      </w:r>
      <w:r w:rsidR="003446B6" w:rsidRPr="004D3578">
        <w:br/>
        <w:t>Change history</w:t>
      </w:r>
      <w:bookmarkEnd w:id="4987"/>
      <w:bookmarkEnd w:id="4988"/>
      <w:bookmarkEnd w:id="4989"/>
      <w:bookmarkEnd w:id="4990"/>
      <w:bookmarkEnd w:id="4991"/>
      <w:bookmarkEnd w:id="4992"/>
      <w:bookmarkEnd w:id="4993"/>
      <w:bookmarkEnd w:id="4994"/>
      <w:bookmarkEnd w:id="4995"/>
      <w:bookmarkEnd w:id="4996"/>
      <w:bookmarkEnd w:id="49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1865A6"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3DAFB8FB" w:rsidR="001865A6" w:rsidRDefault="001865A6" w:rsidP="001865A6">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6C52458C" w:rsidR="001865A6" w:rsidRDefault="001865A6" w:rsidP="001865A6">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498D348E" w:rsidR="001865A6" w:rsidRDefault="001865A6" w:rsidP="001865A6">
            <w:pPr>
              <w:pStyle w:val="TAC"/>
              <w:rPr>
                <w:rFonts w:cs="Arial"/>
                <w:sz w:val="16"/>
                <w:szCs w:val="16"/>
              </w:rPr>
            </w:pPr>
            <w:r>
              <w:rPr>
                <w:rFonts w:cs="Arial"/>
                <w:sz w:val="16"/>
                <w:szCs w:val="16"/>
              </w:rPr>
              <w:t>C3-25</w:t>
            </w:r>
            <w:r>
              <w:rPr>
                <w:rFonts w:cs="Arial"/>
                <w:sz w:val="16"/>
                <w:szCs w:val="16"/>
              </w:rPr>
              <w:t>3</w:t>
            </w:r>
            <w:r w:rsidRPr="001865A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5F271081" w:rsidR="001865A6" w:rsidRDefault="001865A6" w:rsidP="001865A6">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3A55E37C" w:rsidR="001865A6" w:rsidRDefault="001865A6" w:rsidP="001865A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314A9A47" w:rsidR="001865A6" w:rsidRDefault="001865A6" w:rsidP="001865A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1BD9B307" w:rsidR="001865A6" w:rsidRDefault="001865A6" w:rsidP="001865A6">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1865A6" w:rsidRDefault="001865A6" w:rsidP="001865A6">
            <w:pPr>
              <w:pStyle w:val="TAC"/>
              <w:rPr>
                <w:sz w:val="16"/>
                <w:szCs w:val="16"/>
                <w:lang w:eastAsia="zh-CN"/>
              </w:rPr>
            </w:pPr>
            <w:r>
              <w:rPr>
                <w:sz w:val="16"/>
                <w:szCs w:val="16"/>
                <w:lang w:eastAsia="zh-CN"/>
              </w:rPr>
              <w:t>19.</w:t>
            </w:r>
            <w:r>
              <w:rPr>
                <w:sz w:val="16"/>
                <w:szCs w:val="16"/>
                <w:lang w:eastAsia="zh-CN"/>
              </w:rPr>
              <w:t>5</w:t>
            </w:r>
            <w:r>
              <w:rPr>
                <w:sz w:val="16"/>
                <w:szCs w:val="16"/>
                <w:lang w:eastAsia="zh-CN"/>
              </w:rPr>
              <w:t>.0</w:t>
            </w:r>
          </w:p>
        </w:tc>
      </w:tr>
      <w:tr w:rsidR="001865A6"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1EE2CE02" w:rsidR="001865A6" w:rsidRDefault="001865A6" w:rsidP="001865A6">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40B81D68" w:rsidR="001865A6" w:rsidRDefault="001865A6" w:rsidP="001865A6">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7EDD32AB" w:rsidR="001865A6" w:rsidRDefault="001865A6" w:rsidP="001865A6">
            <w:pPr>
              <w:pStyle w:val="TAC"/>
              <w:rPr>
                <w:rFonts w:cs="Arial"/>
                <w:sz w:val="16"/>
                <w:szCs w:val="16"/>
              </w:rPr>
            </w:pPr>
            <w:r>
              <w:rPr>
                <w:rFonts w:cs="Arial"/>
                <w:sz w:val="16"/>
                <w:szCs w:val="16"/>
              </w:rPr>
              <w:t>C3-253</w:t>
            </w:r>
            <w:r w:rsidRPr="001865A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64A572F1" w:rsidR="001865A6" w:rsidRDefault="001865A6" w:rsidP="001865A6">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1865A6" w:rsidRDefault="001865A6" w:rsidP="001865A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7EC48FC4" w:rsidR="001865A6" w:rsidRDefault="001865A6" w:rsidP="001865A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194BBF7F" w:rsidR="001865A6" w:rsidRDefault="001865A6" w:rsidP="001865A6">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1865A6" w:rsidRDefault="001865A6" w:rsidP="001865A6">
            <w:pPr>
              <w:pStyle w:val="TAC"/>
              <w:rPr>
                <w:sz w:val="16"/>
                <w:szCs w:val="16"/>
                <w:lang w:eastAsia="zh-CN"/>
              </w:rPr>
            </w:pPr>
            <w:r>
              <w:rPr>
                <w:sz w:val="16"/>
                <w:szCs w:val="16"/>
                <w:lang w:eastAsia="zh-CN"/>
              </w:rPr>
              <w:t>19.5.0</w:t>
            </w:r>
          </w:p>
        </w:tc>
      </w:tr>
      <w:tr w:rsidR="001865A6"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7958AB9F" w:rsidR="001865A6" w:rsidRDefault="001865A6" w:rsidP="001865A6">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3E353CC2" w:rsidR="001865A6" w:rsidRDefault="001865A6" w:rsidP="001865A6">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6A04D4A8" w:rsidR="001865A6" w:rsidRDefault="001865A6" w:rsidP="001865A6">
            <w:pPr>
              <w:pStyle w:val="TAC"/>
              <w:rPr>
                <w:rFonts w:cs="Arial"/>
                <w:sz w:val="16"/>
                <w:szCs w:val="16"/>
              </w:rPr>
            </w:pPr>
            <w:r>
              <w:rPr>
                <w:rFonts w:cs="Arial"/>
                <w:sz w:val="16"/>
                <w:szCs w:val="16"/>
              </w:rPr>
              <w:t>C3-253</w:t>
            </w:r>
            <w:r w:rsidRPr="001865A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5BEAF3E9" w:rsidR="001865A6" w:rsidRDefault="001865A6" w:rsidP="001865A6">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103FF21" w:rsidR="001865A6" w:rsidRDefault="001865A6" w:rsidP="001865A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0C9A4F5E" w:rsidR="001865A6" w:rsidRDefault="001865A6" w:rsidP="001865A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31A2372E" w:rsidR="001865A6" w:rsidRDefault="001865A6" w:rsidP="001865A6">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1865A6" w:rsidRDefault="001865A6" w:rsidP="001865A6">
            <w:pPr>
              <w:pStyle w:val="TAC"/>
              <w:rPr>
                <w:sz w:val="16"/>
                <w:szCs w:val="16"/>
                <w:lang w:eastAsia="zh-CN"/>
              </w:rPr>
            </w:pPr>
            <w:r>
              <w:rPr>
                <w:sz w:val="16"/>
                <w:szCs w:val="16"/>
                <w:lang w:eastAsia="zh-CN"/>
              </w:rPr>
              <w:t>19.5.0</w:t>
            </w:r>
          </w:p>
        </w:tc>
      </w:tr>
      <w:tr w:rsidR="001865A6"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21A9ECC8" w:rsidR="001865A6" w:rsidRDefault="001865A6" w:rsidP="001865A6">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4991DA8B" w:rsidR="001865A6" w:rsidRDefault="001865A6" w:rsidP="001865A6">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186470D9" w:rsidR="001865A6" w:rsidRDefault="001865A6" w:rsidP="001865A6">
            <w:pPr>
              <w:pStyle w:val="TAC"/>
              <w:rPr>
                <w:rFonts w:cs="Arial"/>
                <w:sz w:val="16"/>
                <w:szCs w:val="16"/>
              </w:rPr>
            </w:pPr>
            <w:r>
              <w:rPr>
                <w:rFonts w:cs="Arial"/>
                <w:sz w:val="16"/>
                <w:szCs w:val="16"/>
              </w:rPr>
              <w:t>C3-253</w:t>
            </w:r>
            <w:r w:rsidRPr="001865A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441B5337" w:rsidR="001865A6" w:rsidRDefault="001865A6" w:rsidP="001865A6">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261D4E69" w:rsidR="001865A6" w:rsidRDefault="001865A6" w:rsidP="001865A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72904822" w:rsidR="001865A6" w:rsidRDefault="001865A6" w:rsidP="001865A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4E03785F" w:rsidR="001865A6" w:rsidRDefault="001865A6" w:rsidP="001865A6">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1865A6" w:rsidRDefault="001865A6" w:rsidP="001865A6">
            <w:pPr>
              <w:pStyle w:val="TAC"/>
              <w:rPr>
                <w:sz w:val="16"/>
                <w:szCs w:val="16"/>
                <w:lang w:eastAsia="zh-CN"/>
              </w:rPr>
            </w:pPr>
            <w:r>
              <w:rPr>
                <w:sz w:val="16"/>
                <w:szCs w:val="16"/>
                <w:lang w:eastAsia="zh-CN"/>
              </w:rPr>
              <w:t>19.5.0</w:t>
            </w:r>
          </w:p>
        </w:tc>
      </w:tr>
      <w:tr w:rsidR="001865A6"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513EA799" w:rsidR="001865A6" w:rsidRDefault="001865A6" w:rsidP="001865A6">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6F04FE28" w:rsidR="001865A6" w:rsidRDefault="001865A6" w:rsidP="001865A6">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1392FA8" w:rsidR="001865A6" w:rsidRDefault="001865A6" w:rsidP="001865A6">
            <w:pPr>
              <w:pStyle w:val="TAC"/>
              <w:rPr>
                <w:rFonts w:cs="Arial"/>
                <w:sz w:val="16"/>
                <w:szCs w:val="16"/>
              </w:rPr>
            </w:pPr>
            <w:r>
              <w:rPr>
                <w:rFonts w:cs="Arial"/>
                <w:sz w:val="16"/>
                <w:szCs w:val="16"/>
              </w:rPr>
              <w:t>C3-253</w:t>
            </w:r>
            <w:r w:rsidRPr="001865A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1DA20A83" w:rsidR="001865A6" w:rsidRDefault="001865A6" w:rsidP="001865A6">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6C79FA6F" w:rsidR="001865A6" w:rsidRDefault="001865A6" w:rsidP="001865A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1A0EB361" w:rsidR="001865A6" w:rsidRDefault="001865A6" w:rsidP="001865A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578A3EBC" w:rsidR="001865A6" w:rsidRDefault="001865A6" w:rsidP="001865A6">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1865A6" w:rsidRDefault="001865A6" w:rsidP="001865A6">
            <w:pPr>
              <w:pStyle w:val="TAC"/>
              <w:rPr>
                <w:sz w:val="16"/>
                <w:szCs w:val="16"/>
                <w:lang w:eastAsia="zh-CN"/>
              </w:rPr>
            </w:pPr>
            <w:r>
              <w:rPr>
                <w:sz w:val="16"/>
                <w:szCs w:val="16"/>
                <w:lang w:eastAsia="zh-CN"/>
              </w:rPr>
              <w:t>19.5.0</w:t>
            </w:r>
          </w:p>
        </w:tc>
      </w:tr>
      <w:tr w:rsidR="001865A6"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ED75940" w:rsidR="001865A6" w:rsidRDefault="001865A6" w:rsidP="001865A6">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5C916E08" w:rsidR="001865A6" w:rsidRDefault="001865A6" w:rsidP="001865A6">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64A4C071" w:rsidR="001865A6" w:rsidRDefault="001865A6" w:rsidP="001865A6">
            <w:pPr>
              <w:pStyle w:val="TAC"/>
              <w:rPr>
                <w:rFonts w:cs="Arial"/>
                <w:sz w:val="16"/>
                <w:szCs w:val="16"/>
              </w:rPr>
            </w:pPr>
            <w:r>
              <w:rPr>
                <w:rFonts w:cs="Arial"/>
                <w:sz w:val="16"/>
                <w:szCs w:val="16"/>
              </w:rPr>
              <w:t>C3-253</w:t>
            </w:r>
            <w:r w:rsidRPr="001865A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1FCFF7B6" w:rsidR="001865A6" w:rsidRDefault="001865A6" w:rsidP="001865A6">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085EC8D4" w:rsidR="001865A6" w:rsidRDefault="001865A6" w:rsidP="001865A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57303EB2" w:rsidR="001865A6" w:rsidRDefault="001865A6" w:rsidP="001865A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2CF20C6C" w:rsidR="001865A6" w:rsidRDefault="001865A6" w:rsidP="001865A6">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1865A6" w:rsidRDefault="001865A6" w:rsidP="001865A6">
            <w:pPr>
              <w:pStyle w:val="TAC"/>
              <w:rPr>
                <w:sz w:val="16"/>
                <w:szCs w:val="16"/>
                <w:lang w:eastAsia="zh-CN"/>
              </w:rPr>
            </w:pPr>
            <w:r>
              <w:rPr>
                <w:sz w:val="16"/>
                <w:szCs w:val="16"/>
                <w:lang w:eastAsia="zh-CN"/>
              </w:rPr>
              <w:t>19.5.0</w:t>
            </w:r>
          </w:p>
        </w:tc>
      </w:tr>
      <w:tr w:rsidR="001865A6"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32ABB4AA" w:rsidR="001865A6" w:rsidRDefault="001865A6" w:rsidP="001865A6">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001945A4" w:rsidR="001865A6" w:rsidRDefault="001865A6" w:rsidP="001865A6">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A242978" w:rsidR="001865A6" w:rsidRDefault="001865A6" w:rsidP="001865A6">
            <w:pPr>
              <w:pStyle w:val="TAC"/>
              <w:rPr>
                <w:rFonts w:cs="Arial"/>
                <w:sz w:val="16"/>
                <w:szCs w:val="16"/>
              </w:rPr>
            </w:pPr>
            <w:r>
              <w:rPr>
                <w:rFonts w:cs="Arial"/>
                <w:sz w:val="16"/>
                <w:szCs w:val="16"/>
              </w:rPr>
              <w:t>C3-253</w:t>
            </w:r>
            <w:r w:rsidRPr="001865A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08B32688" w:rsidR="001865A6" w:rsidRDefault="001865A6" w:rsidP="001865A6">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043B0E3" w:rsidR="001865A6" w:rsidRDefault="001865A6" w:rsidP="001865A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3D8FFEDD" w:rsidR="001865A6" w:rsidRDefault="001865A6" w:rsidP="001865A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72549860" w:rsidR="001865A6" w:rsidRDefault="001865A6" w:rsidP="001865A6">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1865A6" w:rsidRDefault="001865A6" w:rsidP="001865A6">
            <w:pPr>
              <w:pStyle w:val="TAC"/>
              <w:rPr>
                <w:sz w:val="16"/>
                <w:szCs w:val="16"/>
                <w:lang w:eastAsia="zh-CN"/>
              </w:rPr>
            </w:pPr>
            <w:r>
              <w:rPr>
                <w:sz w:val="16"/>
                <w:szCs w:val="16"/>
                <w:lang w:eastAsia="zh-CN"/>
              </w:rPr>
              <w:t>19.5.0</w:t>
            </w:r>
          </w:p>
        </w:tc>
      </w:tr>
      <w:tr w:rsidR="001865A6"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22756154" w:rsidR="001865A6" w:rsidRDefault="001865A6" w:rsidP="001865A6">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49C232A9" w:rsidR="001865A6" w:rsidRDefault="001865A6" w:rsidP="001865A6">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0BAE826F" w:rsidR="001865A6" w:rsidRDefault="001865A6" w:rsidP="001865A6">
            <w:pPr>
              <w:pStyle w:val="TAC"/>
              <w:rPr>
                <w:rFonts w:cs="Arial"/>
                <w:sz w:val="16"/>
                <w:szCs w:val="16"/>
              </w:rPr>
            </w:pPr>
            <w:r>
              <w:rPr>
                <w:rFonts w:cs="Arial"/>
                <w:sz w:val="16"/>
                <w:szCs w:val="16"/>
              </w:rPr>
              <w:t>C3-253</w:t>
            </w:r>
            <w:r w:rsidRPr="001865A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7FA2F91D" w:rsidR="001865A6" w:rsidRDefault="001865A6" w:rsidP="001865A6">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1865A6" w:rsidRDefault="001865A6" w:rsidP="001865A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29416A2D" w:rsidR="001865A6" w:rsidRDefault="001865A6" w:rsidP="001865A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1BDF9D76" w:rsidR="001865A6" w:rsidRDefault="001865A6" w:rsidP="001865A6">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1865A6" w:rsidRDefault="001865A6" w:rsidP="001865A6">
            <w:pPr>
              <w:pStyle w:val="TAC"/>
              <w:rPr>
                <w:sz w:val="16"/>
                <w:szCs w:val="16"/>
                <w:lang w:eastAsia="zh-CN"/>
              </w:rPr>
            </w:pPr>
            <w:r>
              <w:rPr>
                <w:sz w:val="16"/>
                <w:szCs w:val="16"/>
                <w:lang w:eastAsia="zh-CN"/>
              </w:rPr>
              <w:t>19.5.0</w:t>
            </w:r>
          </w:p>
        </w:tc>
      </w:tr>
      <w:tr w:rsidR="001865A6"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286CA7EE" w:rsidR="001865A6" w:rsidRDefault="001865A6" w:rsidP="001865A6">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3CC23075" w:rsidR="001865A6" w:rsidRDefault="001865A6" w:rsidP="001865A6">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5201BF87" w:rsidR="001865A6" w:rsidRDefault="001865A6" w:rsidP="001865A6">
            <w:pPr>
              <w:pStyle w:val="TAC"/>
              <w:rPr>
                <w:rFonts w:cs="Arial"/>
                <w:sz w:val="16"/>
                <w:szCs w:val="16"/>
              </w:rPr>
            </w:pPr>
            <w:r>
              <w:rPr>
                <w:rFonts w:cs="Arial"/>
                <w:sz w:val="16"/>
                <w:szCs w:val="16"/>
              </w:rPr>
              <w:t>C3-253</w:t>
            </w:r>
            <w:r w:rsidRPr="001865A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1B5EC2C1" w:rsidR="001865A6" w:rsidRDefault="001865A6" w:rsidP="001865A6">
            <w:pPr>
              <w:pStyle w:val="TAL"/>
              <w:jc w:val="center"/>
              <w:rPr>
                <w:rFonts w:cs="Arial"/>
                <w:sz w:val="16"/>
                <w:szCs w:val="16"/>
              </w:rPr>
            </w:pPr>
            <w:r>
              <w:rPr>
                <w:rFonts w:cs="Arial"/>
                <w:sz w:val="16"/>
                <w:szCs w:val="16"/>
              </w:rPr>
              <w:t>00</w:t>
            </w:r>
            <w:r>
              <w:rPr>
                <w:rFonts w:cs="Arial"/>
                <w:sz w:val="16"/>
                <w:szCs w:val="16"/>
              </w:rPr>
              <w:t>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1865A6" w:rsidRDefault="001865A6" w:rsidP="001865A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77777777" w:rsidR="001865A6" w:rsidRDefault="001865A6" w:rsidP="001865A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77777777" w:rsidR="001865A6" w:rsidRDefault="001865A6" w:rsidP="001865A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1865A6" w:rsidRDefault="001865A6" w:rsidP="001865A6">
            <w:pPr>
              <w:pStyle w:val="TAC"/>
              <w:rPr>
                <w:sz w:val="16"/>
                <w:szCs w:val="16"/>
                <w:lang w:eastAsia="zh-CN"/>
              </w:rPr>
            </w:pPr>
            <w:r>
              <w:rPr>
                <w:sz w:val="16"/>
                <w:szCs w:val="16"/>
                <w:lang w:eastAsia="zh-CN"/>
              </w:rPr>
              <w:t>19.5.0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734BC0" w14:textId="77777777" w:rsidR="00936087" w:rsidRDefault="00936087">
      <w:r>
        <w:separator/>
      </w:r>
    </w:p>
  </w:endnote>
  <w:endnote w:type="continuationSeparator" w:id="0">
    <w:p w14:paraId="7B73D309" w14:textId="77777777" w:rsidR="00936087" w:rsidRDefault="009360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EE278C" w:rsidRDefault="00EE278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F27A61" w14:textId="77777777" w:rsidR="00936087" w:rsidRDefault="00936087">
      <w:r>
        <w:separator/>
      </w:r>
    </w:p>
  </w:footnote>
  <w:footnote w:type="continuationSeparator" w:id="0">
    <w:p w14:paraId="554D16C8" w14:textId="77777777" w:rsidR="00936087" w:rsidRDefault="009360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32FBD1F" w:rsidR="00EE278C" w:rsidRDefault="00EE27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2D0F">
      <w:rPr>
        <w:rFonts w:ascii="Arial" w:hAnsi="Arial" w:cs="Arial"/>
        <w:b/>
        <w:noProof/>
        <w:sz w:val="18"/>
        <w:szCs w:val="18"/>
      </w:rPr>
      <w:t>3GPP TS 29.548 V19.5.0 (2025-12)</w:t>
    </w:r>
    <w:r>
      <w:rPr>
        <w:rFonts w:ascii="Arial" w:hAnsi="Arial" w:cs="Arial"/>
        <w:b/>
        <w:sz w:val="18"/>
        <w:szCs w:val="18"/>
      </w:rPr>
      <w:fldChar w:fldCharType="end"/>
    </w:r>
  </w:p>
  <w:p w14:paraId="0C5EC792" w14:textId="77777777" w:rsidR="00EE278C" w:rsidRDefault="00EE27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BCE792A" w:rsidR="00EE278C" w:rsidRDefault="00EE27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2D0F">
      <w:rPr>
        <w:rFonts w:ascii="Arial" w:hAnsi="Arial" w:cs="Arial"/>
        <w:b/>
        <w:noProof/>
        <w:sz w:val="18"/>
        <w:szCs w:val="18"/>
      </w:rPr>
      <w:t>Release 19</w:t>
    </w:r>
    <w:r>
      <w:rPr>
        <w:rFonts w:ascii="Arial" w:hAnsi="Arial" w:cs="Arial"/>
        <w:b/>
        <w:sz w:val="18"/>
        <w:szCs w:val="18"/>
      </w:rPr>
      <w:fldChar w:fldCharType="end"/>
    </w:r>
  </w:p>
  <w:p w14:paraId="42848B09" w14:textId="77777777" w:rsidR="00EE278C" w:rsidRDefault="00EE27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48ED"/>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2D0F"/>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3555E"/>
    <w:rsid w:val="008408FD"/>
    <w:rsid w:val="00841360"/>
    <w:rsid w:val="008424CF"/>
    <w:rsid w:val="00844BEB"/>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087"/>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E9A"/>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68DEE8-3938-45F1-89ED-2E182F30DA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253</Pages>
  <Words>77731</Words>
  <Characters>443073</Characters>
  <Application>Microsoft Office Word</Application>
  <DocSecurity>0</DocSecurity>
  <Lines>3692</Lines>
  <Paragraphs>1039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519765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CR#0068</cp:lastModifiedBy>
  <cp:revision>3</cp:revision>
  <cp:lastPrinted>2019-02-25T14:05:00Z</cp:lastPrinted>
  <dcterms:created xsi:type="dcterms:W3CDTF">2025-11-24T14:32:00Z</dcterms:created>
  <dcterms:modified xsi:type="dcterms:W3CDTF">2025-11-24T14:33:00Z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