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ED21C" w14:textId="7E0ACC70"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r w:rsidR="00152A07">
        <w:rPr>
          <w:noProof w:val="0"/>
          <w:lang w:eastAsia="zh-CN"/>
        </w:rPr>
        <w:t>4</w:t>
      </w:r>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r w:rsidR="00152A07">
        <w:rPr>
          <w:noProof w:val="0"/>
          <w:sz w:val="32"/>
        </w:rPr>
        <w:t>12</w:t>
      </w:r>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1" w:name="_MON_1684549432"/>
      <w:bookmarkEnd w:id="1"/>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8" o:title=""/>
          </v:shape>
          <o:OLEObject Type="Embed" ProgID="Word.Picture.8" ShapeID="_x0000_i1025" DrawAspect="Content" ObjectID="_1826959986"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2"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3" w:name="copyrightaddon"/>
      <w:bookmarkEnd w:id="3"/>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2"/>
      <w:r w:rsidRPr="00E45330">
        <w:lastRenderedPageBreak/>
        <w:t>Contents</w:t>
      </w:r>
    </w:p>
    <w:p w14:paraId="5612E8F1" w14:textId="1BCAB3E2" w:rsidR="003677F4" w:rsidRDefault="004E3DDB">
      <w:pPr>
        <w:pStyle w:val="TOC1"/>
        <w:rPr>
          <w:rFonts w:asciiTheme="minorHAnsi" w:eastAsiaTheme="minorEastAsia" w:hAnsiTheme="minorHAnsi" w:cstheme="minorBidi"/>
          <w:noProof/>
          <w:kern w:val="2"/>
          <w:sz w:val="21"/>
          <w:szCs w:val="22"/>
          <w:lang w:val="en-US" w:eastAsia="zh-CN"/>
        </w:rPr>
      </w:pPr>
      <w:r w:rsidRPr="00E45330">
        <w:fldChar w:fldCharType="begin"/>
      </w:r>
      <w:r w:rsidRPr="00E45330">
        <w:instrText xml:space="preserve"> TOC \o "1-9" </w:instrText>
      </w:r>
      <w:r w:rsidRPr="00E45330">
        <w:fldChar w:fldCharType="separate"/>
      </w:r>
      <w:r w:rsidR="003677F4">
        <w:rPr>
          <w:noProof/>
        </w:rPr>
        <w:t>Foreword</w:t>
      </w:r>
      <w:r w:rsidR="003677F4">
        <w:rPr>
          <w:noProof/>
        </w:rPr>
        <w:tab/>
      </w:r>
      <w:r w:rsidR="003677F4">
        <w:rPr>
          <w:noProof/>
        </w:rPr>
        <w:fldChar w:fldCharType="begin"/>
      </w:r>
      <w:r w:rsidR="003677F4">
        <w:rPr>
          <w:noProof/>
        </w:rPr>
        <w:instrText xml:space="preserve"> PAGEREF _Toc216346853 \h </w:instrText>
      </w:r>
      <w:r w:rsidR="003677F4">
        <w:rPr>
          <w:noProof/>
        </w:rPr>
      </w:r>
      <w:r w:rsidR="003677F4">
        <w:rPr>
          <w:noProof/>
        </w:rPr>
        <w:fldChar w:fldCharType="separate"/>
      </w:r>
      <w:r w:rsidR="003677F4">
        <w:rPr>
          <w:noProof/>
        </w:rPr>
        <w:t>16</w:t>
      </w:r>
      <w:r w:rsidR="003677F4">
        <w:rPr>
          <w:noProof/>
        </w:rPr>
        <w:fldChar w:fldCharType="end"/>
      </w:r>
    </w:p>
    <w:p w14:paraId="2E7F4AC8" w14:textId="19106C20" w:rsidR="003677F4" w:rsidRDefault="003677F4">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_Toc216346854 \h </w:instrText>
      </w:r>
      <w:r>
        <w:rPr>
          <w:noProof/>
        </w:rPr>
      </w:r>
      <w:r>
        <w:rPr>
          <w:noProof/>
        </w:rPr>
        <w:fldChar w:fldCharType="separate"/>
      </w:r>
      <w:r>
        <w:rPr>
          <w:noProof/>
        </w:rPr>
        <w:t>16</w:t>
      </w:r>
      <w:r>
        <w:rPr>
          <w:noProof/>
        </w:rPr>
        <w:fldChar w:fldCharType="end"/>
      </w:r>
    </w:p>
    <w:p w14:paraId="64649D57" w14:textId="2D7FA64A" w:rsidR="003677F4" w:rsidRDefault="003677F4">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_Toc216346855 \h </w:instrText>
      </w:r>
      <w:r>
        <w:rPr>
          <w:noProof/>
        </w:rPr>
      </w:r>
      <w:r>
        <w:rPr>
          <w:noProof/>
        </w:rPr>
        <w:fldChar w:fldCharType="separate"/>
      </w:r>
      <w:r>
        <w:rPr>
          <w:noProof/>
        </w:rPr>
        <w:t>16</w:t>
      </w:r>
      <w:r>
        <w:rPr>
          <w:noProof/>
        </w:rPr>
        <w:fldChar w:fldCharType="end"/>
      </w:r>
    </w:p>
    <w:p w14:paraId="02F505C6" w14:textId="1832ADF8" w:rsidR="003677F4" w:rsidRDefault="003677F4">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_Toc216346856 \h </w:instrText>
      </w:r>
      <w:r>
        <w:rPr>
          <w:noProof/>
        </w:rPr>
      </w:r>
      <w:r>
        <w:rPr>
          <w:noProof/>
        </w:rPr>
        <w:fldChar w:fldCharType="separate"/>
      </w:r>
      <w:r>
        <w:rPr>
          <w:noProof/>
        </w:rPr>
        <w:t>18</w:t>
      </w:r>
      <w:r>
        <w:rPr>
          <w:noProof/>
        </w:rPr>
        <w:fldChar w:fldCharType="end"/>
      </w:r>
    </w:p>
    <w:p w14:paraId="0CEB3761" w14:textId="76DEA2C1" w:rsidR="003677F4" w:rsidRDefault="003677F4">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_Toc216346857 \h </w:instrText>
      </w:r>
      <w:r>
        <w:rPr>
          <w:noProof/>
        </w:rPr>
      </w:r>
      <w:r>
        <w:rPr>
          <w:noProof/>
        </w:rPr>
        <w:fldChar w:fldCharType="separate"/>
      </w:r>
      <w:r>
        <w:rPr>
          <w:noProof/>
        </w:rPr>
        <w:t>18</w:t>
      </w:r>
      <w:r>
        <w:rPr>
          <w:noProof/>
        </w:rPr>
        <w:fldChar w:fldCharType="end"/>
      </w:r>
    </w:p>
    <w:p w14:paraId="36B82B6E" w14:textId="41D4621C" w:rsidR="003677F4" w:rsidRDefault="003677F4">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_Toc216346858 \h </w:instrText>
      </w:r>
      <w:r>
        <w:rPr>
          <w:noProof/>
        </w:rPr>
      </w:r>
      <w:r>
        <w:rPr>
          <w:noProof/>
        </w:rPr>
        <w:fldChar w:fldCharType="separate"/>
      </w:r>
      <w:r>
        <w:rPr>
          <w:noProof/>
        </w:rPr>
        <w:t>18</w:t>
      </w:r>
      <w:r>
        <w:rPr>
          <w:noProof/>
        </w:rPr>
        <w:fldChar w:fldCharType="end"/>
      </w:r>
    </w:p>
    <w:p w14:paraId="5266E55B" w14:textId="4E946462" w:rsidR="003677F4" w:rsidRDefault="003677F4">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_Toc216346859 \h </w:instrText>
      </w:r>
      <w:r>
        <w:rPr>
          <w:noProof/>
        </w:rPr>
      </w:r>
      <w:r>
        <w:rPr>
          <w:noProof/>
        </w:rPr>
        <w:fldChar w:fldCharType="separate"/>
      </w:r>
      <w:r>
        <w:rPr>
          <w:noProof/>
        </w:rPr>
        <w:t>18</w:t>
      </w:r>
      <w:r>
        <w:rPr>
          <w:noProof/>
        </w:rPr>
        <w:fldChar w:fldCharType="end"/>
      </w:r>
    </w:p>
    <w:p w14:paraId="5079ACC6" w14:textId="062FEB57" w:rsidR="003677F4" w:rsidRDefault="003677F4">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_Toc216346860 \h </w:instrText>
      </w:r>
      <w:r>
        <w:rPr>
          <w:noProof/>
        </w:rPr>
      </w:r>
      <w:r>
        <w:rPr>
          <w:noProof/>
        </w:rPr>
        <w:fldChar w:fldCharType="separate"/>
      </w:r>
      <w:r>
        <w:rPr>
          <w:noProof/>
        </w:rPr>
        <w:t>19</w:t>
      </w:r>
      <w:r>
        <w:rPr>
          <w:noProof/>
        </w:rPr>
        <w:fldChar w:fldCharType="end"/>
      </w:r>
    </w:p>
    <w:p w14:paraId="66E6042A" w14:textId="370A9825" w:rsidR="003677F4" w:rsidRDefault="003677F4">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 xml:space="preserve">Services offered by the </w:t>
      </w:r>
      <w:r>
        <w:rPr>
          <w:noProof/>
          <w:lang w:eastAsia="ko-KR"/>
        </w:rPr>
        <w:t>V2X Application Enabler</w:t>
      </w:r>
      <w:r>
        <w:rPr>
          <w:noProof/>
        </w:rPr>
        <w:tab/>
      </w:r>
      <w:r>
        <w:rPr>
          <w:noProof/>
        </w:rPr>
        <w:fldChar w:fldCharType="begin"/>
      </w:r>
      <w:r>
        <w:rPr>
          <w:noProof/>
        </w:rPr>
        <w:instrText xml:space="preserve"> PAGEREF _Toc216346861 \h </w:instrText>
      </w:r>
      <w:r>
        <w:rPr>
          <w:noProof/>
        </w:rPr>
      </w:r>
      <w:r>
        <w:rPr>
          <w:noProof/>
        </w:rPr>
        <w:fldChar w:fldCharType="separate"/>
      </w:r>
      <w:r>
        <w:rPr>
          <w:noProof/>
        </w:rPr>
        <w:t>20</w:t>
      </w:r>
      <w:r>
        <w:rPr>
          <w:noProof/>
        </w:rPr>
        <w:fldChar w:fldCharType="end"/>
      </w:r>
    </w:p>
    <w:p w14:paraId="213AB01A" w14:textId="5EA3E922" w:rsidR="003677F4" w:rsidRDefault="003677F4">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_Toc216346862 \h </w:instrText>
      </w:r>
      <w:r>
        <w:rPr>
          <w:noProof/>
        </w:rPr>
      </w:r>
      <w:r>
        <w:rPr>
          <w:noProof/>
        </w:rPr>
        <w:fldChar w:fldCharType="separate"/>
      </w:r>
      <w:r>
        <w:rPr>
          <w:noProof/>
        </w:rPr>
        <w:t>20</w:t>
      </w:r>
      <w:r>
        <w:rPr>
          <w:noProof/>
        </w:rPr>
        <w:fldChar w:fldCharType="end"/>
      </w:r>
    </w:p>
    <w:p w14:paraId="63829E0D" w14:textId="3D1F73FA" w:rsidR="003677F4" w:rsidRDefault="003677F4">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VAE_MessageDelivery Service</w:t>
      </w:r>
      <w:r>
        <w:rPr>
          <w:noProof/>
        </w:rPr>
        <w:tab/>
      </w:r>
      <w:r>
        <w:rPr>
          <w:noProof/>
        </w:rPr>
        <w:fldChar w:fldCharType="begin"/>
      </w:r>
      <w:r>
        <w:rPr>
          <w:noProof/>
        </w:rPr>
        <w:instrText xml:space="preserve"> PAGEREF _Toc216346863 \h </w:instrText>
      </w:r>
      <w:r>
        <w:rPr>
          <w:noProof/>
        </w:rPr>
      </w:r>
      <w:r>
        <w:rPr>
          <w:noProof/>
        </w:rPr>
        <w:fldChar w:fldCharType="separate"/>
      </w:r>
      <w:r>
        <w:rPr>
          <w:noProof/>
        </w:rPr>
        <w:t>22</w:t>
      </w:r>
      <w:r>
        <w:rPr>
          <w:noProof/>
        </w:rPr>
        <w:fldChar w:fldCharType="end"/>
      </w:r>
    </w:p>
    <w:p w14:paraId="24F632F0" w14:textId="0B0017B7" w:rsidR="003677F4" w:rsidRDefault="003677F4">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_Toc216346864 \h </w:instrText>
      </w:r>
      <w:r>
        <w:rPr>
          <w:noProof/>
        </w:rPr>
      </w:r>
      <w:r>
        <w:rPr>
          <w:noProof/>
        </w:rPr>
        <w:fldChar w:fldCharType="separate"/>
      </w:r>
      <w:r>
        <w:rPr>
          <w:noProof/>
        </w:rPr>
        <w:t>22</w:t>
      </w:r>
      <w:r>
        <w:rPr>
          <w:noProof/>
        </w:rPr>
        <w:fldChar w:fldCharType="end"/>
      </w:r>
    </w:p>
    <w:p w14:paraId="140CEF57" w14:textId="5D67474F" w:rsidR="003677F4" w:rsidRDefault="003677F4">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_Toc216346865 \h </w:instrText>
      </w:r>
      <w:r>
        <w:rPr>
          <w:noProof/>
        </w:rPr>
      </w:r>
      <w:r>
        <w:rPr>
          <w:noProof/>
        </w:rPr>
        <w:fldChar w:fldCharType="separate"/>
      </w:r>
      <w:r>
        <w:rPr>
          <w:noProof/>
        </w:rPr>
        <w:t>22</w:t>
      </w:r>
      <w:r>
        <w:rPr>
          <w:noProof/>
        </w:rPr>
        <w:fldChar w:fldCharType="end"/>
      </w:r>
    </w:p>
    <w:p w14:paraId="4F46A164" w14:textId="7A454C7C" w:rsidR="003677F4" w:rsidRDefault="003677F4">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_Toc216346866 \h </w:instrText>
      </w:r>
      <w:r>
        <w:rPr>
          <w:noProof/>
        </w:rPr>
      </w:r>
      <w:r>
        <w:rPr>
          <w:noProof/>
        </w:rPr>
        <w:fldChar w:fldCharType="separate"/>
      </w:r>
      <w:r>
        <w:rPr>
          <w:noProof/>
        </w:rPr>
        <w:t>22</w:t>
      </w:r>
      <w:r>
        <w:rPr>
          <w:noProof/>
        </w:rPr>
        <w:fldChar w:fldCharType="end"/>
      </w:r>
    </w:p>
    <w:p w14:paraId="63AA496D" w14:textId="00DD5A49" w:rsidR="003677F4" w:rsidRDefault="003677F4">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V2X_MessageDelivery_Subscribe</w:t>
      </w:r>
      <w:r>
        <w:rPr>
          <w:noProof/>
        </w:rPr>
        <w:tab/>
      </w:r>
      <w:r>
        <w:rPr>
          <w:noProof/>
        </w:rPr>
        <w:fldChar w:fldCharType="begin"/>
      </w:r>
      <w:r>
        <w:rPr>
          <w:noProof/>
        </w:rPr>
        <w:instrText xml:space="preserve"> PAGEREF _Toc216346867 \h </w:instrText>
      </w:r>
      <w:r>
        <w:rPr>
          <w:noProof/>
        </w:rPr>
      </w:r>
      <w:r>
        <w:rPr>
          <w:noProof/>
        </w:rPr>
        <w:fldChar w:fldCharType="separate"/>
      </w:r>
      <w:r>
        <w:rPr>
          <w:noProof/>
        </w:rPr>
        <w:t>22</w:t>
      </w:r>
      <w:r>
        <w:rPr>
          <w:noProof/>
        </w:rPr>
        <w:fldChar w:fldCharType="end"/>
      </w:r>
    </w:p>
    <w:p w14:paraId="16CFBB1C" w14:textId="6E8FC6EE" w:rsidR="003677F4" w:rsidRDefault="003677F4">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_Toc216346868 \h </w:instrText>
      </w:r>
      <w:r>
        <w:rPr>
          <w:noProof/>
        </w:rPr>
      </w:r>
      <w:r>
        <w:rPr>
          <w:noProof/>
        </w:rPr>
        <w:fldChar w:fldCharType="separate"/>
      </w:r>
      <w:r>
        <w:rPr>
          <w:noProof/>
        </w:rPr>
        <w:t>22</w:t>
      </w:r>
      <w:r>
        <w:rPr>
          <w:noProof/>
        </w:rPr>
        <w:fldChar w:fldCharType="end"/>
      </w:r>
    </w:p>
    <w:p w14:paraId="3A49D2DA" w14:textId="1183A4BE" w:rsidR="003677F4" w:rsidRDefault="003677F4">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Message Delivery Subscribe</w:t>
      </w:r>
      <w:r>
        <w:rPr>
          <w:noProof/>
        </w:rPr>
        <w:tab/>
      </w:r>
      <w:r>
        <w:rPr>
          <w:noProof/>
        </w:rPr>
        <w:fldChar w:fldCharType="begin"/>
      </w:r>
      <w:r>
        <w:rPr>
          <w:noProof/>
        </w:rPr>
        <w:instrText xml:space="preserve"> PAGEREF _Toc216346869 \h </w:instrText>
      </w:r>
      <w:r>
        <w:rPr>
          <w:noProof/>
        </w:rPr>
      </w:r>
      <w:r>
        <w:rPr>
          <w:noProof/>
        </w:rPr>
        <w:fldChar w:fldCharType="separate"/>
      </w:r>
      <w:r>
        <w:rPr>
          <w:noProof/>
        </w:rPr>
        <w:t>22</w:t>
      </w:r>
      <w:r>
        <w:rPr>
          <w:noProof/>
        </w:rPr>
        <w:fldChar w:fldCharType="end"/>
      </w:r>
    </w:p>
    <w:p w14:paraId="3D2AB915" w14:textId="7C6AAF01" w:rsidR="003677F4" w:rsidRDefault="003677F4">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V2X_MessageDelivery_Unsubscribe</w:t>
      </w:r>
      <w:r>
        <w:rPr>
          <w:noProof/>
        </w:rPr>
        <w:tab/>
      </w:r>
      <w:r>
        <w:rPr>
          <w:noProof/>
        </w:rPr>
        <w:fldChar w:fldCharType="begin"/>
      </w:r>
      <w:r>
        <w:rPr>
          <w:noProof/>
        </w:rPr>
        <w:instrText xml:space="preserve"> PAGEREF _Toc216346870 \h </w:instrText>
      </w:r>
      <w:r>
        <w:rPr>
          <w:noProof/>
        </w:rPr>
      </w:r>
      <w:r>
        <w:rPr>
          <w:noProof/>
        </w:rPr>
        <w:fldChar w:fldCharType="separate"/>
      </w:r>
      <w:r>
        <w:rPr>
          <w:noProof/>
        </w:rPr>
        <w:t>23</w:t>
      </w:r>
      <w:r>
        <w:rPr>
          <w:noProof/>
        </w:rPr>
        <w:fldChar w:fldCharType="end"/>
      </w:r>
    </w:p>
    <w:p w14:paraId="2B0B23D6" w14:textId="1ED2F018" w:rsidR="003677F4" w:rsidRDefault="003677F4">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_Toc216346871 \h </w:instrText>
      </w:r>
      <w:r>
        <w:rPr>
          <w:noProof/>
        </w:rPr>
      </w:r>
      <w:r>
        <w:rPr>
          <w:noProof/>
        </w:rPr>
        <w:fldChar w:fldCharType="separate"/>
      </w:r>
      <w:r>
        <w:rPr>
          <w:noProof/>
        </w:rPr>
        <w:t>23</w:t>
      </w:r>
      <w:r>
        <w:rPr>
          <w:noProof/>
        </w:rPr>
        <w:fldChar w:fldCharType="end"/>
      </w:r>
    </w:p>
    <w:p w14:paraId="656A8DF9" w14:textId="51DCB69B" w:rsidR="003677F4" w:rsidRDefault="003677F4">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Message Delivery Unsubscribe</w:t>
      </w:r>
      <w:r>
        <w:rPr>
          <w:noProof/>
        </w:rPr>
        <w:tab/>
      </w:r>
      <w:r>
        <w:rPr>
          <w:noProof/>
        </w:rPr>
        <w:fldChar w:fldCharType="begin"/>
      </w:r>
      <w:r>
        <w:rPr>
          <w:noProof/>
        </w:rPr>
        <w:instrText xml:space="preserve"> PAGEREF _Toc216346872 \h </w:instrText>
      </w:r>
      <w:r>
        <w:rPr>
          <w:noProof/>
        </w:rPr>
      </w:r>
      <w:r>
        <w:rPr>
          <w:noProof/>
        </w:rPr>
        <w:fldChar w:fldCharType="separate"/>
      </w:r>
      <w:r>
        <w:rPr>
          <w:noProof/>
        </w:rPr>
        <w:t>23</w:t>
      </w:r>
      <w:r>
        <w:rPr>
          <w:noProof/>
        </w:rPr>
        <w:fldChar w:fldCharType="end"/>
      </w:r>
    </w:p>
    <w:p w14:paraId="43D5835E" w14:textId="1DB5C403" w:rsidR="003677F4" w:rsidRDefault="003677F4">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Deliver</w:t>
      </w:r>
      <w:r>
        <w:rPr>
          <w:noProof/>
          <w:lang w:eastAsia="zh-CN"/>
        </w:rPr>
        <w:t>_DL_Message</w:t>
      </w:r>
      <w:r>
        <w:rPr>
          <w:noProof/>
        </w:rPr>
        <w:tab/>
      </w:r>
      <w:r>
        <w:rPr>
          <w:noProof/>
        </w:rPr>
        <w:fldChar w:fldCharType="begin"/>
      </w:r>
      <w:r>
        <w:rPr>
          <w:noProof/>
        </w:rPr>
        <w:instrText xml:space="preserve"> PAGEREF _Toc216346873 \h </w:instrText>
      </w:r>
      <w:r>
        <w:rPr>
          <w:noProof/>
        </w:rPr>
      </w:r>
      <w:r>
        <w:rPr>
          <w:noProof/>
        </w:rPr>
        <w:fldChar w:fldCharType="separate"/>
      </w:r>
      <w:r>
        <w:rPr>
          <w:noProof/>
        </w:rPr>
        <w:t>24</w:t>
      </w:r>
      <w:r>
        <w:rPr>
          <w:noProof/>
        </w:rPr>
        <w:fldChar w:fldCharType="end"/>
      </w:r>
    </w:p>
    <w:p w14:paraId="711D74ED" w14:textId="5DFD8729" w:rsidR="003677F4" w:rsidRDefault="003677F4">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_Toc216346874 \h </w:instrText>
      </w:r>
      <w:r>
        <w:rPr>
          <w:noProof/>
        </w:rPr>
      </w:r>
      <w:r>
        <w:rPr>
          <w:noProof/>
        </w:rPr>
        <w:fldChar w:fldCharType="separate"/>
      </w:r>
      <w:r>
        <w:rPr>
          <w:noProof/>
        </w:rPr>
        <w:t>24</w:t>
      </w:r>
      <w:r>
        <w:rPr>
          <w:noProof/>
        </w:rPr>
        <w:fldChar w:fldCharType="end"/>
      </w:r>
    </w:p>
    <w:p w14:paraId="121BA8C1" w14:textId="7A60F7A0" w:rsidR="003677F4" w:rsidRDefault="003677F4">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Downlink Message Delivery</w:t>
      </w:r>
      <w:r>
        <w:rPr>
          <w:noProof/>
        </w:rPr>
        <w:tab/>
      </w:r>
      <w:r>
        <w:rPr>
          <w:noProof/>
        </w:rPr>
        <w:fldChar w:fldCharType="begin"/>
      </w:r>
      <w:r>
        <w:rPr>
          <w:noProof/>
        </w:rPr>
        <w:instrText xml:space="preserve"> PAGEREF _Toc216346875 \h </w:instrText>
      </w:r>
      <w:r>
        <w:rPr>
          <w:noProof/>
        </w:rPr>
      </w:r>
      <w:r>
        <w:rPr>
          <w:noProof/>
        </w:rPr>
        <w:fldChar w:fldCharType="separate"/>
      </w:r>
      <w:r>
        <w:rPr>
          <w:noProof/>
        </w:rPr>
        <w:t>24</w:t>
      </w:r>
      <w:r>
        <w:rPr>
          <w:noProof/>
        </w:rPr>
        <w:fldChar w:fldCharType="end"/>
      </w:r>
    </w:p>
    <w:p w14:paraId="4A25A2F1" w14:textId="6DB9A136" w:rsidR="003677F4" w:rsidRDefault="003677F4">
      <w:pPr>
        <w:pStyle w:val="TOC5"/>
        <w:rPr>
          <w:rFonts w:asciiTheme="minorHAnsi" w:eastAsiaTheme="minorEastAsia" w:hAnsiTheme="minorHAnsi" w:cstheme="minorBidi"/>
          <w:noProof/>
          <w:kern w:val="2"/>
          <w:sz w:val="21"/>
          <w:szCs w:val="22"/>
          <w:lang w:val="en-US" w:eastAsia="zh-CN"/>
        </w:rPr>
      </w:pPr>
      <w:r>
        <w:rPr>
          <w:noProof/>
        </w:rPr>
        <w:t>5.2.2.4.3</w:t>
      </w:r>
      <w:r>
        <w:rPr>
          <w:rFonts w:asciiTheme="minorHAnsi" w:eastAsiaTheme="minorEastAsia" w:hAnsiTheme="minorHAnsi" w:cstheme="minorBidi"/>
          <w:noProof/>
          <w:kern w:val="2"/>
          <w:sz w:val="21"/>
          <w:szCs w:val="22"/>
          <w:lang w:val="en-US" w:eastAsia="zh-CN"/>
        </w:rPr>
        <w:tab/>
      </w:r>
      <w:r>
        <w:rPr>
          <w:noProof/>
          <w:lang w:eastAsia="zh-CN"/>
        </w:rPr>
        <w:t xml:space="preserve">Termination of </w:t>
      </w:r>
      <w:r>
        <w:rPr>
          <w:noProof/>
        </w:rPr>
        <w:t>Downlink Message Delivery</w:t>
      </w:r>
      <w:r>
        <w:rPr>
          <w:noProof/>
        </w:rPr>
        <w:tab/>
      </w:r>
      <w:r>
        <w:rPr>
          <w:noProof/>
        </w:rPr>
        <w:fldChar w:fldCharType="begin"/>
      </w:r>
      <w:r>
        <w:rPr>
          <w:noProof/>
        </w:rPr>
        <w:instrText xml:space="preserve"> PAGEREF _Toc216346876 \h </w:instrText>
      </w:r>
      <w:r>
        <w:rPr>
          <w:noProof/>
        </w:rPr>
      </w:r>
      <w:r>
        <w:rPr>
          <w:noProof/>
        </w:rPr>
        <w:fldChar w:fldCharType="separate"/>
      </w:r>
      <w:r>
        <w:rPr>
          <w:noProof/>
        </w:rPr>
        <w:t>25</w:t>
      </w:r>
      <w:r>
        <w:rPr>
          <w:noProof/>
        </w:rPr>
        <w:fldChar w:fldCharType="end"/>
      </w:r>
    </w:p>
    <w:p w14:paraId="20E8E58C" w14:textId="1EDBA37E" w:rsidR="003677F4" w:rsidRDefault="003677F4">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Deliver</w:t>
      </w:r>
      <w:r>
        <w:rPr>
          <w:noProof/>
          <w:lang w:eastAsia="zh-CN"/>
        </w:rPr>
        <w:t>_UL_Message</w:t>
      </w:r>
      <w:r>
        <w:rPr>
          <w:noProof/>
        </w:rPr>
        <w:tab/>
      </w:r>
      <w:r>
        <w:rPr>
          <w:noProof/>
        </w:rPr>
        <w:fldChar w:fldCharType="begin"/>
      </w:r>
      <w:r>
        <w:rPr>
          <w:noProof/>
        </w:rPr>
        <w:instrText xml:space="preserve"> PAGEREF _Toc216346877 \h </w:instrText>
      </w:r>
      <w:r>
        <w:rPr>
          <w:noProof/>
        </w:rPr>
      </w:r>
      <w:r>
        <w:rPr>
          <w:noProof/>
        </w:rPr>
        <w:fldChar w:fldCharType="separate"/>
      </w:r>
      <w:r>
        <w:rPr>
          <w:noProof/>
        </w:rPr>
        <w:t>25</w:t>
      </w:r>
      <w:r>
        <w:rPr>
          <w:noProof/>
        </w:rPr>
        <w:fldChar w:fldCharType="end"/>
      </w:r>
    </w:p>
    <w:p w14:paraId="21BAF837" w14:textId="62A91179" w:rsidR="003677F4" w:rsidRDefault="003677F4">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_Toc216346878 \h </w:instrText>
      </w:r>
      <w:r>
        <w:rPr>
          <w:noProof/>
        </w:rPr>
      </w:r>
      <w:r>
        <w:rPr>
          <w:noProof/>
        </w:rPr>
        <w:fldChar w:fldCharType="separate"/>
      </w:r>
      <w:r>
        <w:rPr>
          <w:noProof/>
        </w:rPr>
        <w:t>25</w:t>
      </w:r>
      <w:r>
        <w:rPr>
          <w:noProof/>
        </w:rPr>
        <w:fldChar w:fldCharType="end"/>
      </w:r>
    </w:p>
    <w:p w14:paraId="1CD10CFB" w14:textId="02AECBBC" w:rsidR="003677F4" w:rsidRDefault="003677F4">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Deliver Uplink Message</w:t>
      </w:r>
      <w:r>
        <w:rPr>
          <w:noProof/>
        </w:rPr>
        <w:tab/>
      </w:r>
      <w:r>
        <w:rPr>
          <w:noProof/>
        </w:rPr>
        <w:fldChar w:fldCharType="begin"/>
      </w:r>
      <w:r>
        <w:rPr>
          <w:noProof/>
        </w:rPr>
        <w:instrText xml:space="preserve"> PAGEREF _Toc216346879 \h </w:instrText>
      </w:r>
      <w:r>
        <w:rPr>
          <w:noProof/>
        </w:rPr>
      </w:r>
      <w:r>
        <w:rPr>
          <w:noProof/>
        </w:rPr>
        <w:fldChar w:fldCharType="separate"/>
      </w:r>
      <w:r>
        <w:rPr>
          <w:noProof/>
        </w:rPr>
        <w:t>25</w:t>
      </w:r>
      <w:r>
        <w:rPr>
          <w:noProof/>
        </w:rPr>
        <w:fldChar w:fldCharType="end"/>
      </w:r>
    </w:p>
    <w:p w14:paraId="1AEBB91A" w14:textId="58F60BA3" w:rsidR="003677F4" w:rsidRDefault="003677F4">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VAE_MessageDelivery_NotifyReceptionReport</w:t>
      </w:r>
      <w:r>
        <w:rPr>
          <w:noProof/>
        </w:rPr>
        <w:tab/>
      </w:r>
      <w:r>
        <w:rPr>
          <w:noProof/>
        </w:rPr>
        <w:fldChar w:fldCharType="begin"/>
      </w:r>
      <w:r>
        <w:rPr>
          <w:noProof/>
        </w:rPr>
        <w:instrText xml:space="preserve"> PAGEREF _Toc216346880 \h </w:instrText>
      </w:r>
      <w:r>
        <w:rPr>
          <w:noProof/>
        </w:rPr>
      </w:r>
      <w:r>
        <w:rPr>
          <w:noProof/>
        </w:rPr>
        <w:fldChar w:fldCharType="separate"/>
      </w:r>
      <w:r>
        <w:rPr>
          <w:noProof/>
        </w:rPr>
        <w:t>26</w:t>
      </w:r>
      <w:r>
        <w:rPr>
          <w:noProof/>
        </w:rPr>
        <w:fldChar w:fldCharType="end"/>
      </w:r>
    </w:p>
    <w:p w14:paraId="6028CB99" w14:textId="57A47EF2" w:rsidR="003677F4" w:rsidRDefault="003677F4">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_Toc216346881 \h </w:instrText>
      </w:r>
      <w:r>
        <w:rPr>
          <w:noProof/>
        </w:rPr>
      </w:r>
      <w:r>
        <w:rPr>
          <w:noProof/>
        </w:rPr>
        <w:fldChar w:fldCharType="separate"/>
      </w:r>
      <w:r>
        <w:rPr>
          <w:noProof/>
        </w:rPr>
        <w:t>26</w:t>
      </w:r>
      <w:r>
        <w:rPr>
          <w:noProof/>
        </w:rPr>
        <w:fldChar w:fldCharType="end"/>
      </w:r>
    </w:p>
    <w:p w14:paraId="18178C6B" w14:textId="0AEDAA65" w:rsidR="003677F4" w:rsidRDefault="003677F4">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Downlink Message Delivery Reception Reporting</w:t>
      </w:r>
      <w:r>
        <w:rPr>
          <w:noProof/>
        </w:rPr>
        <w:tab/>
      </w:r>
      <w:r>
        <w:rPr>
          <w:noProof/>
        </w:rPr>
        <w:fldChar w:fldCharType="begin"/>
      </w:r>
      <w:r>
        <w:rPr>
          <w:noProof/>
        </w:rPr>
        <w:instrText xml:space="preserve"> PAGEREF _Toc216346882 \h </w:instrText>
      </w:r>
      <w:r>
        <w:rPr>
          <w:noProof/>
        </w:rPr>
      </w:r>
      <w:r>
        <w:rPr>
          <w:noProof/>
        </w:rPr>
        <w:fldChar w:fldCharType="separate"/>
      </w:r>
      <w:r>
        <w:rPr>
          <w:noProof/>
        </w:rPr>
        <w:t>26</w:t>
      </w:r>
      <w:r>
        <w:rPr>
          <w:noProof/>
        </w:rPr>
        <w:fldChar w:fldCharType="end"/>
      </w:r>
    </w:p>
    <w:p w14:paraId="5A72A48F" w14:textId="5C237682" w:rsidR="003677F4" w:rsidRDefault="003677F4">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VAE_FileDistribution Service</w:t>
      </w:r>
      <w:r>
        <w:rPr>
          <w:noProof/>
        </w:rPr>
        <w:tab/>
      </w:r>
      <w:r>
        <w:rPr>
          <w:noProof/>
        </w:rPr>
        <w:fldChar w:fldCharType="begin"/>
      </w:r>
      <w:r>
        <w:rPr>
          <w:noProof/>
        </w:rPr>
        <w:instrText xml:space="preserve"> PAGEREF _Toc216346883 \h </w:instrText>
      </w:r>
      <w:r>
        <w:rPr>
          <w:noProof/>
        </w:rPr>
      </w:r>
      <w:r>
        <w:rPr>
          <w:noProof/>
        </w:rPr>
        <w:fldChar w:fldCharType="separate"/>
      </w:r>
      <w:r>
        <w:rPr>
          <w:noProof/>
        </w:rPr>
        <w:t>27</w:t>
      </w:r>
      <w:r>
        <w:rPr>
          <w:noProof/>
        </w:rPr>
        <w:fldChar w:fldCharType="end"/>
      </w:r>
    </w:p>
    <w:p w14:paraId="7B1FEAEC" w14:textId="0C0CBB75" w:rsidR="003677F4" w:rsidRDefault="003677F4">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_Toc216346884 \h </w:instrText>
      </w:r>
      <w:r>
        <w:rPr>
          <w:noProof/>
        </w:rPr>
      </w:r>
      <w:r>
        <w:rPr>
          <w:noProof/>
        </w:rPr>
        <w:fldChar w:fldCharType="separate"/>
      </w:r>
      <w:r>
        <w:rPr>
          <w:noProof/>
        </w:rPr>
        <w:t>27</w:t>
      </w:r>
      <w:r>
        <w:rPr>
          <w:noProof/>
        </w:rPr>
        <w:fldChar w:fldCharType="end"/>
      </w:r>
    </w:p>
    <w:p w14:paraId="12844BEF" w14:textId="67AED3FD" w:rsidR="003677F4" w:rsidRDefault="003677F4">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_Toc216346885 \h </w:instrText>
      </w:r>
      <w:r>
        <w:rPr>
          <w:noProof/>
        </w:rPr>
      </w:r>
      <w:r>
        <w:rPr>
          <w:noProof/>
        </w:rPr>
        <w:fldChar w:fldCharType="separate"/>
      </w:r>
      <w:r>
        <w:rPr>
          <w:noProof/>
        </w:rPr>
        <w:t>27</w:t>
      </w:r>
      <w:r>
        <w:rPr>
          <w:noProof/>
        </w:rPr>
        <w:fldChar w:fldCharType="end"/>
      </w:r>
    </w:p>
    <w:p w14:paraId="7861CE63" w14:textId="47D5ADD3" w:rsidR="003677F4" w:rsidRDefault="003677F4">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_Toc216346886 \h </w:instrText>
      </w:r>
      <w:r>
        <w:rPr>
          <w:noProof/>
        </w:rPr>
      </w:r>
      <w:r>
        <w:rPr>
          <w:noProof/>
        </w:rPr>
        <w:fldChar w:fldCharType="separate"/>
      </w:r>
      <w:r>
        <w:rPr>
          <w:noProof/>
        </w:rPr>
        <w:t>27</w:t>
      </w:r>
      <w:r>
        <w:rPr>
          <w:noProof/>
        </w:rPr>
        <w:fldChar w:fldCharType="end"/>
      </w:r>
    </w:p>
    <w:p w14:paraId="5B379F81" w14:textId="49CC5497" w:rsidR="003677F4" w:rsidRDefault="003677F4">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rPr>
        <w:t>Distribute_File</w:t>
      </w:r>
      <w:r>
        <w:rPr>
          <w:noProof/>
        </w:rPr>
        <w:tab/>
      </w:r>
      <w:r>
        <w:rPr>
          <w:noProof/>
        </w:rPr>
        <w:fldChar w:fldCharType="begin"/>
      </w:r>
      <w:r>
        <w:rPr>
          <w:noProof/>
        </w:rPr>
        <w:instrText xml:space="preserve"> PAGEREF _Toc216346887 \h </w:instrText>
      </w:r>
      <w:r>
        <w:rPr>
          <w:noProof/>
        </w:rPr>
      </w:r>
      <w:r>
        <w:rPr>
          <w:noProof/>
        </w:rPr>
        <w:fldChar w:fldCharType="separate"/>
      </w:r>
      <w:r>
        <w:rPr>
          <w:noProof/>
        </w:rPr>
        <w:t>27</w:t>
      </w:r>
      <w:r>
        <w:rPr>
          <w:noProof/>
        </w:rPr>
        <w:fldChar w:fldCharType="end"/>
      </w:r>
    </w:p>
    <w:p w14:paraId="7FEEF54C" w14:textId="5703E87D" w:rsidR="003677F4" w:rsidRDefault="003677F4">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_Toc216346888 \h </w:instrText>
      </w:r>
      <w:r>
        <w:rPr>
          <w:noProof/>
        </w:rPr>
      </w:r>
      <w:r>
        <w:rPr>
          <w:noProof/>
        </w:rPr>
        <w:fldChar w:fldCharType="separate"/>
      </w:r>
      <w:r>
        <w:rPr>
          <w:noProof/>
        </w:rPr>
        <w:t>27</w:t>
      </w:r>
      <w:r>
        <w:rPr>
          <w:noProof/>
        </w:rPr>
        <w:fldChar w:fldCharType="end"/>
      </w:r>
    </w:p>
    <w:p w14:paraId="0D4551DC" w14:textId="30B50663" w:rsidR="003677F4" w:rsidRDefault="003677F4">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File Distribution</w:t>
      </w:r>
      <w:r>
        <w:rPr>
          <w:noProof/>
        </w:rPr>
        <w:tab/>
      </w:r>
      <w:r>
        <w:rPr>
          <w:noProof/>
        </w:rPr>
        <w:fldChar w:fldCharType="begin"/>
      </w:r>
      <w:r>
        <w:rPr>
          <w:noProof/>
        </w:rPr>
        <w:instrText xml:space="preserve"> PAGEREF _Toc216346889 \h </w:instrText>
      </w:r>
      <w:r>
        <w:rPr>
          <w:noProof/>
        </w:rPr>
      </w:r>
      <w:r>
        <w:rPr>
          <w:noProof/>
        </w:rPr>
        <w:fldChar w:fldCharType="separate"/>
      </w:r>
      <w:r>
        <w:rPr>
          <w:noProof/>
        </w:rPr>
        <w:t>27</w:t>
      </w:r>
      <w:r>
        <w:rPr>
          <w:noProof/>
        </w:rPr>
        <w:fldChar w:fldCharType="end"/>
      </w:r>
    </w:p>
    <w:p w14:paraId="3762121B" w14:textId="6B8349B2" w:rsidR="003677F4" w:rsidRDefault="003677F4">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lang w:eastAsia="zh-CN"/>
        </w:rPr>
        <w:t xml:space="preserve">Termination of </w:t>
      </w:r>
      <w:r>
        <w:rPr>
          <w:noProof/>
        </w:rPr>
        <w:t>File Distribution</w:t>
      </w:r>
      <w:r>
        <w:rPr>
          <w:noProof/>
        </w:rPr>
        <w:tab/>
      </w:r>
      <w:r>
        <w:rPr>
          <w:noProof/>
        </w:rPr>
        <w:fldChar w:fldCharType="begin"/>
      </w:r>
      <w:r>
        <w:rPr>
          <w:noProof/>
        </w:rPr>
        <w:instrText xml:space="preserve"> PAGEREF _Toc216346890 \h </w:instrText>
      </w:r>
      <w:r>
        <w:rPr>
          <w:noProof/>
        </w:rPr>
      </w:r>
      <w:r>
        <w:rPr>
          <w:noProof/>
        </w:rPr>
        <w:fldChar w:fldCharType="separate"/>
      </w:r>
      <w:r>
        <w:rPr>
          <w:noProof/>
        </w:rPr>
        <w:t>28</w:t>
      </w:r>
      <w:r>
        <w:rPr>
          <w:noProof/>
        </w:rPr>
        <w:fldChar w:fldCharType="end"/>
      </w:r>
    </w:p>
    <w:p w14:paraId="485D5D97" w14:textId="37DE1555" w:rsidR="003677F4" w:rsidRDefault="003677F4">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VAE_ApplicationRequirement Service</w:t>
      </w:r>
      <w:r>
        <w:rPr>
          <w:noProof/>
        </w:rPr>
        <w:tab/>
      </w:r>
      <w:r>
        <w:rPr>
          <w:noProof/>
        </w:rPr>
        <w:fldChar w:fldCharType="begin"/>
      </w:r>
      <w:r>
        <w:rPr>
          <w:noProof/>
        </w:rPr>
        <w:instrText xml:space="preserve"> PAGEREF _Toc216346891 \h </w:instrText>
      </w:r>
      <w:r>
        <w:rPr>
          <w:noProof/>
        </w:rPr>
      </w:r>
      <w:r>
        <w:rPr>
          <w:noProof/>
        </w:rPr>
        <w:fldChar w:fldCharType="separate"/>
      </w:r>
      <w:r>
        <w:rPr>
          <w:noProof/>
        </w:rPr>
        <w:t>30</w:t>
      </w:r>
      <w:r>
        <w:rPr>
          <w:noProof/>
        </w:rPr>
        <w:fldChar w:fldCharType="end"/>
      </w:r>
    </w:p>
    <w:p w14:paraId="40DC4425" w14:textId="12DD8870" w:rsidR="003677F4" w:rsidRDefault="003677F4">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_Toc216346892 \h </w:instrText>
      </w:r>
      <w:r>
        <w:rPr>
          <w:noProof/>
        </w:rPr>
      </w:r>
      <w:r>
        <w:rPr>
          <w:noProof/>
        </w:rPr>
        <w:fldChar w:fldCharType="separate"/>
      </w:r>
      <w:r>
        <w:rPr>
          <w:noProof/>
        </w:rPr>
        <w:t>30</w:t>
      </w:r>
      <w:r>
        <w:rPr>
          <w:noProof/>
        </w:rPr>
        <w:fldChar w:fldCharType="end"/>
      </w:r>
    </w:p>
    <w:p w14:paraId="5D2F148F" w14:textId="48FC5346" w:rsidR="003677F4" w:rsidRDefault="003677F4">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_Toc216346893 \h </w:instrText>
      </w:r>
      <w:r>
        <w:rPr>
          <w:noProof/>
        </w:rPr>
      </w:r>
      <w:r>
        <w:rPr>
          <w:noProof/>
        </w:rPr>
        <w:fldChar w:fldCharType="separate"/>
      </w:r>
      <w:r>
        <w:rPr>
          <w:noProof/>
        </w:rPr>
        <w:t>30</w:t>
      </w:r>
      <w:r>
        <w:rPr>
          <w:noProof/>
        </w:rPr>
        <w:fldChar w:fldCharType="end"/>
      </w:r>
    </w:p>
    <w:p w14:paraId="723498F9" w14:textId="7E53A21A" w:rsidR="003677F4" w:rsidRDefault="003677F4">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_Toc216346894 \h </w:instrText>
      </w:r>
      <w:r>
        <w:rPr>
          <w:noProof/>
        </w:rPr>
      </w:r>
      <w:r>
        <w:rPr>
          <w:noProof/>
        </w:rPr>
        <w:fldChar w:fldCharType="separate"/>
      </w:r>
      <w:r>
        <w:rPr>
          <w:noProof/>
        </w:rPr>
        <w:t>30</w:t>
      </w:r>
      <w:r>
        <w:rPr>
          <w:noProof/>
        </w:rPr>
        <w:fldChar w:fldCharType="end"/>
      </w:r>
    </w:p>
    <w:p w14:paraId="66DD7F4B" w14:textId="6570513A" w:rsidR="003677F4" w:rsidRDefault="003677F4">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Reserve_NetworkResource</w:t>
      </w:r>
      <w:r>
        <w:rPr>
          <w:noProof/>
        </w:rPr>
        <w:tab/>
      </w:r>
      <w:r>
        <w:rPr>
          <w:noProof/>
        </w:rPr>
        <w:fldChar w:fldCharType="begin"/>
      </w:r>
      <w:r>
        <w:rPr>
          <w:noProof/>
        </w:rPr>
        <w:instrText xml:space="preserve"> PAGEREF _Toc216346895 \h </w:instrText>
      </w:r>
      <w:r>
        <w:rPr>
          <w:noProof/>
        </w:rPr>
      </w:r>
      <w:r>
        <w:rPr>
          <w:noProof/>
        </w:rPr>
        <w:fldChar w:fldCharType="separate"/>
      </w:r>
      <w:r>
        <w:rPr>
          <w:noProof/>
        </w:rPr>
        <w:t>30</w:t>
      </w:r>
      <w:r>
        <w:rPr>
          <w:noProof/>
        </w:rPr>
        <w:fldChar w:fldCharType="end"/>
      </w:r>
    </w:p>
    <w:p w14:paraId="5A693D61" w14:textId="00060494" w:rsidR="003677F4" w:rsidRDefault="003677F4">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_Toc216346896 \h </w:instrText>
      </w:r>
      <w:r>
        <w:rPr>
          <w:noProof/>
        </w:rPr>
      </w:r>
      <w:r>
        <w:rPr>
          <w:noProof/>
        </w:rPr>
        <w:fldChar w:fldCharType="separate"/>
      </w:r>
      <w:r>
        <w:rPr>
          <w:noProof/>
        </w:rPr>
        <w:t>30</w:t>
      </w:r>
      <w:r>
        <w:rPr>
          <w:noProof/>
        </w:rPr>
        <w:fldChar w:fldCharType="end"/>
      </w:r>
    </w:p>
    <w:p w14:paraId="1264A9FA" w14:textId="5AC4A0E6" w:rsidR="003677F4" w:rsidRDefault="003677F4">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Network Resource Reservation</w:t>
      </w:r>
      <w:r>
        <w:rPr>
          <w:noProof/>
        </w:rPr>
        <w:tab/>
      </w:r>
      <w:r>
        <w:rPr>
          <w:noProof/>
        </w:rPr>
        <w:fldChar w:fldCharType="begin"/>
      </w:r>
      <w:r>
        <w:rPr>
          <w:noProof/>
        </w:rPr>
        <w:instrText xml:space="preserve"> PAGEREF _Toc216346897 \h </w:instrText>
      </w:r>
      <w:r>
        <w:rPr>
          <w:noProof/>
        </w:rPr>
      </w:r>
      <w:r>
        <w:rPr>
          <w:noProof/>
        </w:rPr>
        <w:fldChar w:fldCharType="separate"/>
      </w:r>
      <w:r>
        <w:rPr>
          <w:noProof/>
        </w:rPr>
        <w:t>30</w:t>
      </w:r>
      <w:r>
        <w:rPr>
          <w:noProof/>
        </w:rPr>
        <w:fldChar w:fldCharType="end"/>
      </w:r>
    </w:p>
    <w:p w14:paraId="3AD99956" w14:textId="51ADA35D" w:rsidR="003677F4" w:rsidRDefault="003677F4">
      <w:pPr>
        <w:pStyle w:val="TOC5"/>
        <w:rPr>
          <w:rFonts w:asciiTheme="minorHAnsi" w:eastAsiaTheme="minorEastAsia" w:hAnsiTheme="minorHAnsi" w:cstheme="minorBidi"/>
          <w:noProof/>
          <w:kern w:val="2"/>
          <w:sz w:val="21"/>
          <w:szCs w:val="22"/>
          <w:lang w:val="en-US" w:eastAsia="zh-CN"/>
        </w:rPr>
      </w:pPr>
      <w:r>
        <w:rPr>
          <w:noProof/>
        </w:rPr>
        <w:t>5.4.2.2.3</w:t>
      </w:r>
      <w:r>
        <w:rPr>
          <w:rFonts w:asciiTheme="minorHAnsi" w:eastAsiaTheme="minorEastAsia" w:hAnsiTheme="minorHAnsi" w:cstheme="minorBidi"/>
          <w:noProof/>
          <w:kern w:val="2"/>
          <w:sz w:val="21"/>
          <w:szCs w:val="22"/>
          <w:lang w:val="en-US" w:eastAsia="zh-CN"/>
        </w:rPr>
        <w:tab/>
      </w:r>
      <w:r>
        <w:rPr>
          <w:noProof/>
          <w:lang w:eastAsia="zh-CN"/>
        </w:rPr>
        <w:t xml:space="preserve">Termination of </w:t>
      </w:r>
      <w:r>
        <w:rPr>
          <w:noProof/>
        </w:rPr>
        <w:t>Network Resource Reservation</w:t>
      </w:r>
      <w:r>
        <w:rPr>
          <w:noProof/>
        </w:rPr>
        <w:tab/>
      </w:r>
      <w:r>
        <w:rPr>
          <w:noProof/>
        </w:rPr>
        <w:fldChar w:fldCharType="begin"/>
      </w:r>
      <w:r>
        <w:rPr>
          <w:noProof/>
        </w:rPr>
        <w:instrText xml:space="preserve"> PAGEREF _Toc216346898 \h </w:instrText>
      </w:r>
      <w:r>
        <w:rPr>
          <w:noProof/>
        </w:rPr>
      </w:r>
      <w:r>
        <w:rPr>
          <w:noProof/>
        </w:rPr>
        <w:fldChar w:fldCharType="separate"/>
      </w:r>
      <w:r>
        <w:rPr>
          <w:noProof/>
        </w:rPr>
        <w:t>31</w:t>
      </w:r>
      <w:r>
        <w:rPr>
          <w:noProof/>
        </w:rPr>
        <w:fldChar w:fldCharType="end"/>
      </w:r>
    </w:p>
    <w:p w14:paraId="48DC56F4" w14:textId="6841E12C" w:rsidR="003677F4" w:rsidRDefault="003677F4">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Notify_NetworkResource</w:t>
      </w:r>
      <w:r>
        <w:rPr>
          <w:noProof/>
        </w:rPr>
        <w:tab/>
      </w:r>
      <w:r>
        <w:rPr>
          <w:noProof/>
        </w:rPr>
        <w:fldChar w:fldCharType="begin"/>
      </w:r>
      <w:r>
        <w:rPr>
          <w:noProof/>
        </w:rPr>
        <w:instrText xml:space="preserve"> PAGEREF _Toc216346899 \h </w:instrText>
      </w:r>
      <w:r>
        <w:rPr>
          <w:noProof/>
        </w:rPr>
      </w:r>
      <w:r>
        <w:rPr>
          <w:noProof/>
        </w:rPr>
        <w:fldChar w:fldCharType="separate"/>
      </w:r>
      <w:r>
        <w:rPr>
          <w:noProof/>
        </w:rPr>
        <w:t>31</w:t>
      </w:r>
      <w:r>
        <w:rPr>
          <w:noProof/>
        </w:rPr>
        <w:fldChar w:fldCharType="end"/>
      </w:r>
    </w:p>
    <w:p w14:paraId="480098E5" w14:textId="7C228BDC" w:rsidR="003677F4" w:rsidRDefault="003677F4">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_Toc216346900 \h </w:instrText>
      </w:r>
      <w:r>
        <w:rPr>
          <w:noProof/>
        </w:rPr>
      </w:r>
      <w:r>
        <w:rPr>
          <w:noProof/>
        </w:rPr>
        <w:fldChar w:fldCharType="separate"/>
      </w:r>
      <w:r>
        <w:rPr>
          <w:noProof/>
        </w:rPr>
        <w:t>31</w:t>
      </w:r>
      <w:r>
        <w:rPr>
          <w:noProof/>
        </w:rPr>
        <w:fldChar w:fldCharType="end"/>
      </w:r>
    </w:p>
    <w:p w14:paraId="59F66341" w14:textId="28834D81" w:rsidR="003677F4" w:rsidRDefault="003677F4">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Notify Network Resource</w:t>
      </w:r>
      <w:r>
        <w:rPr>
          <w:noProof/>
        </w:rPr>
        <w:tab/>
      </w:r>
      <w:r>
        <w:rPr>
          <w:noProof/>
        </w:rPr>
        <w:fldChar w:fldCharType="begin"/>
      </w:r>
      <w:r>
        <w:rPr>
          <w:noProof/>
        </w:rPr>
        <w:instrText xml:space="preserve"> PAGEREF _Toc216346901 \h </w:instrText>
      </w:r>
      <w:r>
        <w:rPr>
          <w:noProof/>
        </w:rPr>
      </w:r>
      <w:r>
        <w:rPr>
          <w:noProof/>
        </w:rPr>
        <w:fldChar w:fldCharType="separate"/>
      </w:r>
      <w:r>
        <w:rPr>
          <w:noProof/>
        </w:rPr>
        <w:t>32</w:t>
      </w:r>
      <w:r>
        <w:rPr>
          <w:noProof/>
        </w:rPr>
        <w:fldChar w:fldCharType="end"/>
      </w:r>
    </w:p>
    <w:p w14:paraId="5C4A9B30" w14:textId="6B4BA683" w:rsidR="003677F4" w:rsidRDefault="003677F4">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VAE_DynamicGroup Service</w:t>
      </w:r>
      <w:r>
        <w:rPr>
          <w:noProof/>
        </w:rPr>
        <w:tab/>
      </w:r>
      <w:r>
        <w:rPr>
          <w:noProof/>
        </w:rPr>
        <w:fldChar w:fldCharType="begin"/>
      </w:r>
      <w:r>
        <w:rPr>
          <w:noProof/>
        </w:rPr>
        <w:instrText xml:space="preserve"> PAGEREF _Toc216346902 \h </w:instrText>
      </w:r>
      <w:r>
        <w:rPr>
          <w:noProof/>
        </w:rPr>
      </w:r>
      <w:r>
        <w:rPr>
          <w:noProof/>
        </w:rPr>
        <w:fldChar w:fldCharType="separate"/>
      </w:r>
      <w:r>
        <w:rPr>
          <w:noProof/>
        </w:rPr>
        <w:t>33</w:t>
      </w:r>
      <w:r>
        <w:rPr>
          <w:noProof/>
        </w:rPr>
        <w:fldChar w:fldCharType="end"/>
      </w:r>
    </w:p>
    <w:p w14:paraId="353073D4" w14:textId="3CAC0D88" w:rsidR="003677F4" w:rsidRDefault="003677F4">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_Toc216346903 \h </w:instrText>
      </w:r>
      <w:r>
        <w:rPr>
          <w:noProof/>
        </w:rPr>
      </w:r>
      <w:r>
        <w:rPr>
          <w:noProof/>
        </w:rPr>
        <w:fldChar w:fldCharType="separate"/>
      </w:r>
      <w:r>
        <w:rPr>
          <w:noProof/>
        </w:rPr>
        <w:t>33</w:t>
      </w:r>
      <w:r>
        <w:rPr>
          <w:noProof/>
        </w:rPr>
        <w:fldChar w:fldCharType="end"/>
      </w:r>
    </w:p>
    <w:p w14:paraId="1ED85B5E" w14:textId="24C4F155" w:rsidR="003677F4" w:rsidRDefault="003677F4">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_Toc216346904 \h </w:instrText>
      </w:r>
      <w:r>
        <w:rPr>
          <w:noProof/>
        </w:rPr>
      </w:r>
      <w:r>
        <w:rPr>
          <w:noProof/>
        </w:rPr>
        <w:fldChar w:fldCharType="separate"/>
      </w:r>
      <w:r>
        <w:rPr>
          <w:noProof/>
        </w:rPr>
        <w:t>33</w:t>
      </w:r>
      <w:r>
        <w:rPr>
          <w:noProof/>
        </w:rPr>
        <w:fldChar w:fldCharType="end"/>
      </w:r>
    </w:p>
    <w:p w14:paraId="6D35E655" w14:textId="388E6F48" w:rsidR="003677F4" w:rsidRDefault="003677F4">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_Toc216346905 \h </w:instrText>
      </w:r>
      <w:r>
        <w:rPr>
          <w:noProof/>
        </w:rPr>
      </w:r>
      <w:r>
        <w:rPr>
          <w:noProof/>
        </w:rPr>
        <w:fldChar w:fldCharType="separate"/>
      </w:r>
      <w:r>
        <w:rPr>
          <w:noProof/>
        </w:rPr>
        <w:t>33</w:t>
      </w:r>
      <w:r>
        <w:rPr>
          <w:noProof/>
        </w:rPr>
        <w:fldChar w:fldCharType="end"/>
      </w:r>
    </w:p>
    <w:p w14:paraId="47D24C21" w14:textId="7BA9BBCC"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fr-FR"/>
        </w:rPr>
        <w:t>5.5.2.2</w:t>
      </w:r>
      <w:r>
        <w:rPr>
          <w:rFonts w:asciiTheme="minorHAnsi" w:eastAsiaTheme="minorEastAsia" w:hAnsiTheme="minorHAnsi" w:cstheme="minorBidi"/>
          <w:noProof/>
          <w:kern w:val="2"/>
          <w:sz w:val="21"/>
          <w:szCs w:val="22"/>
          <w:lang w:val="en-US" w:eastAsia="zh-CN"/>
        </w:rPr>
        <w:tab/>
      </w:r>
      <w:r w:rsidRPr="00F2088B">
        <w:rPr>
          <w:noProof/>
          <w:lang w:val="fr-FR"/>
        </w:rPr>
        <w:t>Configure_DynamicGroup</w:t>
      </w:r>
      <w:r>
        <w:rPr>
          <w:noProof/>
        </w:rPr>
        <w:tab/>
      </w:r>
      <w:r>
        <w:rPr>
          <w:noProof/>
        </w:rPr>
        <w:fldChar w:fldCharType="begin"/>
      </w:r>
      <w:r>
        <w:rPr>
          <w:noProof/>
        </w:rPr>
        <w:instrText xml:space="preserve"> PAGEREF _Toc216346906 \h </w:instrText>
      </w:r>
      <w:r>
        <w:rPr>
          <w:noProof/>
        </w:rPr>
      </w:r>
      <w:r>
        <w:rPr>
          <w:noProof/>
        </w:rPr>
        <w:fldChar w:fldCharType="separate"/>
      </w:r>
      <w:r>
        <w:rPr>
          <w:noProof/>
        </w:rPr>
        <w:t>33</w:t>
      </w:r>
      <w:r>
        <w:rPr>
          <w:noProof/>
        </w:rPr>
        <w:fldChar w:fldCharType="end"/>
      </w:r>
    </w:p>
    <w:p w14:paraId="69BF7490" w14:textId="1F684BFB" w:rsidR="003677F4" w:rsidRDefault="003677F4">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_Toc216346907 \h </w:instrText>
      </w:r>
      <w:r>
        <w:rPr>
          <w:noProof/>
        </w:rPr>
      </w:r>
      <w:r>
        <w:rPr>
          <w:noProof/>
        </w:rPr>
        <w:fldChar w:fldCharType="separate"/>
      </w:r>
      <w:r>
        <w:rPr>
          <w:noProof/>
        </w:rPr>
        <w:t>33</w:t>
      </w:r>
      <w:r>
        <w:rPr>
          <w:noProof/>
        </w:rPr>
        <w:fldChar w:fldCharType="end"/>
      </w:r>
    </w:p>
    <w:p w14:paraId="70E7ABB3" w14:textId="25DB8649" w:rsidR="003677F4" w:rsidRDefault="003677F4">
      <w:pPr>
        <w:pStyle w:val="TOC5"/>
        <w:rPr>
          <w:rFonts w:asciiTheme="minorHAnsi" w:eastAsiaTheme="minorEastAsia" w:hAnsiTheme="minorHAnsi" w:cstheme="minorBidi"/>
          <w:noProof/>
          <w:kern w:val="2"/>
          <w:sz w:val="21"/>
          <w:szCs w:val="22"/>
          <w:lang w:val="en-US" w:eastAsia="zh-CN"/>
        </w:rPr>
      </w:pPr>
      <w:r>
        <w:rPr>
          <w:noProof/>
        </w:rPr>
        <w:lastRenderedPageBreak/>
        <w:t>5.5.2.2.2</w:t>
      </w:r>
      <w:r>
        <w:rPr>
          <w:rFonts w:asciiTheme="minorHAnsi" w:eastAsiaTheme="minorEastAsia" w:hAnsiTheme="minorHAnsi" w:cstheme="minorBidi"/>
          <w:noProof/>
          <w:kern w:val="2"/>
          <w:sz w:val="21"/>
          <w:szCs w:val="22"/>
          <w:lang w:val="en-US" w:eastAsia="zh-CN"/>
        </w:rPr>
        <w:tab/>
      </w:r>
      <w:r>
        <w:rPr>
          <w:noProof/>
        </w:rPr>
        <w:t>Dynamic Group Configuration</w:t>
      </w:r>
      <w:r>
        <w:rPr>
          <w:noProof/>
        </w:rPr>
        <w:tab/>
      </w:r>
      <w:r>
        <w:rPr>
          <w:noProof/>
        </w:rPr>
        <w:fldChar w:fldCharType="begin"/>
      </w:r>
      <w:r>
        <w:rPr>
          <w:noProof/>
        </w:rPr>
        <w:instrText xml:space="preserve"> PAGEREF _Toc216346908 \h </w:instrText>
      </w:r>
      <w:r>
        <w:rPr>
          <w:noProof/>
        </w:rPr>
      </w:r>
      <w:r>
        <w:rPr>
          <w:noProof/>
        </w:rPr>
        <w:fldChar w:fldCharType="separate"/>
      </w:r>
      <w:r>
        <w:rPr>
          <w:noProof/>
        </w:rPr>
        <w:t>33</w:t>
      </w:r>
      <w:r>
        <w:rPr>
          <w:noProof/>
        </w:rPr>
        <w:fldChar w:fldCharType="end"/>
      </w:r>
    </w:p>
    <w:p w14:paraId="02B2E7BE" w14:textId="7B25E7BA" w:rsidR="003677F4" w:rsidRDefault="003677F4">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lang w:eastAsia="zh-CN"/>
        </w:rPr>
        <w:t xml:space="preserve">Termination of </w:t>
      </w:r>
      <w:r>
        <w:rPr>
          <w:noProof/>
        </w:rPr>
        <w:t>Dynamic Group Configuration</w:t>
      </w:r>
      <w:r>
        <w:rPr>
          <w:noProof/>
        </w:rPr>
        <w:tab/>
      </w:r>
      <w:r>
        <w:rPr>
          <w:noProof/>
        </w:rPr>
        <w:fldChar w:fldCharType="begin"/>
      </w:r>
      <w:r>
        <w:rPr>
          <w:noProof/>
        </w:rPr>
        <w:instrText xml:space="preserve"> PAGEREF _Toc216346909 \h </w:instrText>
      </w:r>
      <w:r>
        <w:rPr>
          <w:noProof/>
        </w:rPr>
      </w:r>
      <w:r>
        <w:rPr>
          <w:noProof/>
        </w:rPr>
        <w:fldChar w:fldCharType="separate"/>
      </w:r>
      <w:r>
        <w:rPr>
          <w:noProof/>
        </w:rPr>
        <w:t>34</w:t>
      </w:r>
      <w:r>
        <w:rPr>
          <w:noProof/>
        </w:rPr>
        <w:fldChar w:fldCharType="end"/>
      </w:r>
    </w:p>
    <w:p w14:paraId="2471254A" w14:textId="1822F3ED" w:rsidR="003677F4" w:rsidRDefault="003677F4">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Notify_DynamicGroup</w:t>
      </w:r>
      <w:r>
        <w:rPr>
          <w:noProof/>
        </w:rPr>
        <w:tab/>
      </w:r>
      <w:r>
        <w:rPr>
          <w:noProof/>
        </w:rPr>
        <w:fldChar w:fldCharType="begin"/>
      </w:r>
      <w:r>
        <w:rPr>
          <w:noProof/>
        </w:rPr>
        <w:instrText xml:space="preserve"> PAGEREF _Toc216346910 \h </w:instrText>
      </w:r>
      <w:r>
        <w:rPr>
          <w:noProof/>
        </w:rPr>
      </w:r>
      <w:r>
        <w:rPr>
          <w:noProof/>
        </w:rPr>
        <w:fldChar w:fldCharType="separate"/>
      </w:r>
      <w:r>
        <w:rPr>
          <w:noProof/>
        </w:rPr>
        <w:t>34</w:t>
      </w:r>
      <w:r>
        <w:rPr>
          <w:noProof/>
        </w:rPr>
        <w:fldChar w:fldCharType="end"/>
      </w:r>
    </w:p>
    <w:p w14:paraId="23B04361" w14:textId="230BA9A7" w:rsidR="003677F4" w:rsidRDefault="003677F4">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_Toc216346911 \h </w:instrText>
      </w:r>
      <w:r>
        <w:rPr>
          <w:noProof/>
        </w:rPr>
      </w:r>
      <w:r>
        <w:rPr>
          <w:noProof/>
        </w:rPr>
        <w:fldChar w:fldCharType="separate"/>
      </w:r>
      <w:r>
        <w:rPr>
          <w:noProof/>
        </w:rPr>
        <w:t>34</w:t>
      </w:r>
      <w:r>
        <w:rPr>
          <w:noProof/>
        </w:rPr>
        <w:fldChar w:fldCharType="end"/>
      </w:r>
    </w:p>
    <w:p w14:paraId="3C15B342" w14:textId="489102B1" w:rsidR="003677F4" w:rsidRDefault="003677F4">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Notify Dynamic Group</w:t>
      </w:r>
      <w:r>
        <w:rPr>
          <w:noProof/>
        </w:rPr>
        <w:tab/>
      </w:r>
      <w:r>
        <w:rPr>
          <w:noProof/>
        </w:rPr>
        <w:fldChar w:fldCharType="begin"/>
      </w:r>
      <w:r>
        <w:rPr>
          <w:noProof/>
        </w:rPr>
        <w:instrText xml:space="preserve"> PAGEREF _Toc216346912 \h </w:instrText>
      </w:r>
      <w:r>
        <w:rPr>
          <w:noProof/>
        </w:rPr>
      </w:r>
      <w:r>
        <w:rPr>
          <w:noProof/>
        </w:rPr>
        <w:fldChar w:fldCharType="separate"/>
      </w:r>
      <w:r>
        <w:rPr>
          <w:noProof/>
        </w:rPr>
        <w:t>35</w:t>
      </w:r>
      <w:r>
        <w:rPr>
          <w:noProof/>
        </w:rPr>
        <w:fldChar w:fldCharType="end"/>
      </w:r>
    </w:p>
    <w:p w14:paraId="278ACEB5" w14:textId="7D26DDEA" w:rsidR="003677F4" w:rsidRDefault="003677F4">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VAE_ServiceContinuity Service</w:t>
      </w:r>
      <w:r>
        <w:rPr>
          <w:noProof/>
        </w:rPr>
        <w:tab/>
      </w:r>
      <w:r>
        <w:rPr>
          <w:noProof/>
        </w:rPr>
        <w:fldChar w:fldCharType="begin"/>
      </w:r>
      <w:r>
        <w:rPr>
          <w:noProof/>
        </w:rPr>
        <w:instrText xml:space="preserve"> PAGEREF _Toc216346913 \h </w:instrText>
      </w:r>
      <w:r>
        <w:rPr>
          <w:noProof/>
        </w:rPr>
      </w:r>
      <w:r>
        <w:rPr>
          <w:noProof/>
        </w:rPr>
        <w:fldChar w:fldCharType="separate"/>
      </w:r>
      <w:r>
        <w:rPr>
          <w:noProof/>
        </w:rPr>
        <w:t>36</w:t>
      </w:r>
      <w:r>
        <w:rPr>
          <w:noProof/>
        </w:rPr>
        <w:fldChar w:fldCharType="end"/>
      </w:r>
    </w:p>
    <w:p w14:paraId="1328C688" w14:textId="33D06B4D" w:rsidR="003677F4" w:rsidRDefault="003677F4">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_Toc216346914 \h </w:instrText>
      </w:r>
      <w:r>
        <w:rPr>
          <w:noProof/>
        </w:rPr>
      </w:r>
      <w:r>
        <w:rPr>
          <w:noProof/>
        </w:rPr>
        <w:fldChar w:fldCharType="separate"/>
      </w:r>
      <w:r>
        <w:rPr>
          <w:noProof/>
        </w:rPr>
        <w:t>36</w:t>
      </w:r>
      <w:r>
        <w:rPr>
          <w:noProof/>
        </w:rPr>
        <w:fldChar w:fldCharType="end"/>
      </w:r>
    </w:p>
    <w:p w14:paraId="1E54FB8B" w14:textId="6EB73E6E" w:rsidR="003677F4" w:rsidRDefault="003677F4">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_Toc216346915 \h </w:instrText>
      </w:r>
      <w:r>
        <w:rPr>
          <w:noProof/>
        </w:rPr>
      </w:r>
      <w:r>
        <w:rPr>
          <w:noProof/>
        </w:rPr>
        <w:fldChar w:fldCharType="separate"/>
      </w:r>
      <w:r>
        <w:rPr>
          <w:noProof/>
        </w:rPr>
        <w:t>36</w:t>
      </w:r>
      <w:r>
        <w:rPr>
          <w:noProof/>
        </w:rPr>
        <w:fldChar w:fldCharType="end"/>
      </w:r>
    </w:p>
    <w:p w14:paraId="3D42B673" w14:textId="427393CF" w:rsidR="003677F4" w:rsidRDefault="003677F4">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_Toc216346916 \h </w:instrText>
      </w:r>
      <w:r>
        <w:rPr>
          <w:noProof/>
        </w:rPr>
      </w:r>
      <w:r>
        <w:rPr>
          <w:noProof/>
        </w:rPr>
        <w:fldChar w:fldCharType="separate"/>
      </w:r>
      <w:r>
        <w:rPr>
          <w:noProof/>
        </w:rPr>
        <w:t>36</w:t>
      </w:r>
      <w:r>
        <w:rPr>
          <w:noProof/>
        </w:rPr>
        <w:fldChar w:fldCharType="end"/>
      </w:r>
    </w:p>
    <w:p w14:paraId="435E2109" w14:textId="7B97DA27" w:rsidR="003677F4" w:rsidRDefault="003677F4">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Pr>
          <w:noProof/>
        </w:rPr>
        <w:t>Query_ServiceContinuity</w:t>
      </w:r>
      <w:r>
        <w:rPr>
          <w:noProof/>
        </w:rPr>
        <w:tab/>
      </w:r>
      <w:r>
        <w:rPr>
          <w:noProof/>
        </w:rPr>
        <w:fldChar w:fldCharType="begin"/>
      </w:r>
      <w:r>
        <w:rPr>
          <w:noProof/>
        </w:rPr>
        <w:instrText xml:space="preserve"> PAGEREF _Toc216346917 \h </w:instrText>
      </w:r>
      <w:r>
        <w:rPr>
          <w:noProof/>
        </w:rPr>
      </w:r>
      <w:r>
        <w:rPr>
          <w:noProof/>
        </w:rPr>
        <w:fldChar w:fldCharType="separate"/>
      </w:r>
      <w:r>
        <w:rPr>
          <w:noProof/>
        </w:rPr>
        <w:t>36</w:t>
      </w:r>
      <w:r>
        <w:rPr>
          <w:noProof/>
        </w:rPr>
        <w:fldChar w:fldCharType="end"/>
      </w:r>
    </w:p>
    <w:p w14:paraId="0D262626" w14:textId="34FEEA9A" w:rsidR="003677F4" w:rsidRDefault="003677F4">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_Toc216346918 \h </w:instrText>
      </w:r>
      <w:r>
        <w:rPr>
          <w:noProof/>
        </w:rPr>
      </w:r>
      <w:r>
        <w:rPr>
          <w:noProof/>
        </w:rPr>
        <w:fldChar w:fldCharType="separate"/>
      </w:r>
      <w:r>
        <w:rPr>
          <w:noProof/>
        </w:rPr>
        <w:t>36</w:t>
      </w:r>
      <w:r>
        <w:rPr>
          <w:noProof/>
        </w:rPr>
        <w:fldChar w:fldCharType="end"/>
      </w:r>
    </w:p>
    <w:p w14:paraId="0B92250C" w14:textId="44E35057" w:rsidR="003677F4" w:rsidRDefault="003677F4">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Query service continuity</w:t>
      </w:r>
      <w:r>
        <w:rPr>
          <w:noProof/>
        </w:rPr>
        <w:tab/>
      </w:r>
      <w:r>
        <w:rPr>
          <w:noProof/>
        </w:rPr>
        <w:fldChar w:fldCharType="begin"/>
      </w:r>
      <w:r>
        <w:rPr>
          <w:noProof/>
        </w:rPr>
        <w:instrText xml:space="preserve"> PAGEREF _Toc216346919 \h </w:instrText>
      </w:r>
      <w:r>
        <w:rPr>
          <w:noProof/>
        </w:rPr>
      </w:r>
      <w:r>
        <w:rPr>
          <w:noProof/>
        </w:rPr>
        <w:fldChar w:fldCharType="separate"/>
      </w:r>
      <w:r>
        <w:rPr>
          <w:noProof/>
        </w:rPr>
        <w:t>36</w:t>
      </w:r>
      <w:r>
        <w:rPr>
          <w:noProof/>
        </w:rPr>
        <w:fldChar w:fldCharType="end"/>
      </w:r>
    </w:p>
    <w:p w14:paraId="00A3FB67" w14:textId="65C9CE9C" w:rsidR="003677F4" w:rsidRDefault="003677F4">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VAE_HDMapDynamicInfo Service</w:t>
      </w:r>
      <w:r>
        <w:rPr>
          <w:noProof/>
        </w:rPr>
        <w:tab/>
      </w:r>
      <w:r>
        <w:rPr>
          <w:noProof/>
        </w:rPr>
        <w:fldChar w:fldCharType="begin"/>
      </w:r>
      <w:r>
        <w:rPr>
          <w:noProof/>
        </w:rPr>
        <w:instrText xml:space="preserve"> PAGEREF _Toc216346920 \h </w:instrText>
      </w:r>
      <w:r>
        <w:rPr>
          <w:noProof/>
        </w:rPr>
      </w:r>
      <w:r>
        <w:rPr>
          <w:noProof/>
        </w:rPr>
        <w:fldChar w:fldCharType="separate"/>
      </w:r>
      <w:r>
        <w:rPr>
          <w:noProof/>
        </w:rPr>
        <w:t>37</w:t>
      </w:r>
      <w:r>
        <w:rPr>
          <w:noProof/>
        </w:rPr>
        <w:fldChar w:fldCharType="end"/>
      </w:r>
    </w:p>
    <w:p w14:paraId="2DF0612E" w14:textId="43B46DDD" w:rsidR="003677F4" w:rsidRDefault="003677F4">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_Toc216346921 \h </w:instrText>
      </w:r>
      <w:r>
        <w:rPr>
          <w:noProof/>
        </w:rPr>
      </w:r>
      <w:r>
        <w:rPr>
          <w:noProof/>
        </w:rPr>
        <w:fldChar w:fldCharType="separate"/>
      </w:r>
      <w:r>
        <w:rPr>
          <w:noProof/>
        </w:rPr>
        <w:t>37</w:t>
      </w:r>
      <w:r>
        <w:rPr>
          <w:noProof/>
        </w:rPr>
        <w:fldChar w:fldCharType="end"/>
      </w:r>
    </w:p>
    <w:p w14:paraId="79CCF57B" w14:textId="26B8DB7A" w:rsidR="003677F4" w:rsidRDefault="003677F4">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_Toc216346922 \h </w:instrText>
      </w:r>
      <w:r>
        <w:rPr>
          <w:noProof/>
        </w:rPr>
      </w:r>
      <w:r>
        <w:rPr>
          <w:noProof/>
        </w:rPr>
        <w:fldChar w:fldCharType="separate"/>
      </w:r>
      <w:r>
        <w:rPr>
          <w:noProof/>
        </w:rPr>
        <w:t>37</w:t>
      </w:r>
      <w:r>
        <w:rPr>
          <w:noProof/>
        </w:rPr>
        <w:fldChar w:fldCharType="end"/>
      </w:r>
    </w:p>
    <w:p w14:paraId="46F257DF" w14:textId="7C10563B" w:rsidR="003677F4" w:rsidRDefault="003677F4">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_Toc216346923 \h </w:instrText>
      </w:r>
      <w:r>
        <w:rPr>
          <w:noProof/>
        </w:rPr>
      </w:r>
      <w:r>
        <w:rPr>
          <w:noProof/>
        </w:rPr>
        <w:fldChar w:fldCharType="separate"/>
      </w:r>
      <w:r>
        <w:rPr>
          <w:noProof/>
        </w:rPr>
        <w:t>37</w:t>
      </w:r>
      <w:r>
        <w:rPr>
          <w:noProof/>
        </w:rPr>
        <w:fldChar w:fldCharType="end"/>
      </w:r>
    </w:p>
    <w:p w14:paraId="5A21E2B2" w14:textId="5D2DC3BF" w:rsidR="003677F4" w:rsidRDefault="003677F4">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.2.2</w:t>
      </w:r>
      <w:r>
        <w:rPr>
          <w:rFonts w:asciiTheme="minorHAnsi" w:eastAsiaTheme="minorEastAsia" w:hAnsiTheme="minorHAnsi" w:cstheme="minorBidi"/>
          <w:noProof/>
          <w:kern w:val="2"/>
          <w:sz w:val="21"/>
          <w:szCs w:val="22"/>
          <w:lang w:val="en-US" w:eastAsia="zh-CN"/>
        </w:rPr>
        <w:tab/>
      </w:r>
      <w:r>
        <w:rPr>
          <w:noProof/>
        </w:rPr>
        <w:t>Subscribe_HDMapDynamicInfo</w:t>
      </w:r>
      <w:r>
        <w:rPr>
          <w:noProof/>
        </w:rPr>
        <w:tab/>
      </w:r>
      <w:r>
        <w:rPr>
          <w:noProof/>
        </w:rPr>
        <w:fldChar w:fldCharType="begin"/>
      </w:r>
      <w:r>
        <w:rPr>
          <w:noProof/>
        </w:rPr>
        <w:instrText xml:space="preserve"> PAGEREF _Toc216346924 \h </w:instrText>
      </w:r>
      <w:r>
        <w:rPr>
          <w:noProof/>
        </w:rPr>
      </w:r>
      <w:r>
        <w:rPr>
          <w:noProof/>
        </w:rPr>
        <w:fldChar w:fldCharType="separate"/>
      </w:r>
      <w:r>
        <w:rPr>
          <w:noProof/>
        </w:rPr>
        <w:t>37</w:t>
      </w:r>
      <w:r>
        <w:rPr>
          <w:noProof/>
        </w:rPr>
        <w:fldChar w:fldCharType="end"/>
      </w:r>
    </w:p>
    <w:p w14:paraId="6102BAF3" w14:textId="6229ADD3" w:rsidR="003677F4" w:rsidRDefault="003677F4">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_Toc216346925 \h </w:instrText>
      </w:r>
      <w:r>
        <w:rPr>
          <w:noProof/>
        </w:rPr>
      </w:r>
      <w:r>
        <w:rPr>
          <w:noProof/>
        </w:rPr>
        <w:fldChar w:fldCharType="separate"/>
      </w:r>
      <w:r>
        <w:rPr>
          <w:noProof/>
        </w:rPr>
        <w:t>37</w:t>
      </w:r>
      <w:r>
        <w:rPr>
          <w:noProof/>
        </w:rPr>
        <w:fldChar w:fldCharType="end"/>
      </w:r>
    </w:p>
    <w:p w14:paraId="40CAF8E2" w14:textId="420440DF" w:rsidR="003677F4" w:rsidRDefault="003677F4">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.2.2.2</w:t>
      </w:r>
      <w:r>
        <w:rPr>
          <w:rFonts w:asciiTheme="minorHAnsi" w:eastAsiaTheme="minorEastAsia" w:hAnsiTheme="minorHAnsi" w:cstheme="minorBidi"/>
          <w:noProof/>
          <w:kern w:val="2"/>
          <w:sz w:val="21"/>
          <w:szCs w:val="22"/>
          <w:lang w:val="en-US" w:eastAsia="zh-CN"/>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r>
      <w:r>
        <w:rPr>
          <w:noProof/>
        </w:rPr>
        <w:instrText xml:space="preserve"> PAGEREF _Toc216346926 \h </w:instrText>
      </w:r>
      <w:r>
        <w:rPr>
          <w:noProof/>
        </w:rPr>
      </w:r>
      <w:r>
        <w:rPr>
          <w:noProof/>
        </w:rPr>
        <w:fldChar w:fldCharType="separate"/>
      </w:r>
      <w:r>
        <w:rPr>
          <w:noProof/>
        </w:rPr>
        <w:t>37</w:t>
      </w:r>
      <w:r>
        <w:rPr>
          <w:noProof/>
        </w:rPr>
        <w:fldChar w:fldCharType="end"/>
      </w:r>
    </w:p>
    <w:p w14:paraId="45BAD290" w14:textId="2B67DEF3" w:rsidR="003677F4" w:rsidRDefault="003677F4">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.2.3</w:t>
      </w:r>
      <w:r>
        <w:rPr>
          <w:rFonts w:asciiTheme="minorHAnsi" w:eastAsiaTheme="minorEastAsia" w:hAnsiTheme="minorHAnsi" w:cstheme="minorBidi"/>
          <w:noProof/>
          <w:kern w:val="2"/>
          <w:sz w:val="21"/>
          <w:szCs w:val="22"/>
          <w:lang w:val="en-US" w:eastAsia="zh-CN"/>
        </w:rPr>
        <w:tab/>
      </w:r>
      <w:r>
        <w:rPr>
          <w:noProof/>
        </w:rPr>
        <w:t>Notify_HDMapDynamicInfo</w:t>
      </w:r>
      <w:r>
        <w:rPr>
          <w:noProof/>
        </w:rPr>
        <w:tab/>
      </w:r>
      <w:r>
        <w:rPr>
          <w:noProof/>
        </w:rPr>
        <w:fldChar w:fldCharType="begin"/>
      </w:r>
      <w:r>
        <w:rPr>
          <w:noProof/>
        </w:rPr>
        <w:instrText xml:space="preserve"> PAGEREF _Toc216346927 \h </w:instrText>
      </w:r>
      <w:r>
        <w:rPr>
          <w:noProof/>
        </w:rPr>
      </w:r>
      <w:r>
        <w:rPr>
          <w:noProof/>
        </w:rPr>
        <w:fldChar w:fldCharType="separate"/>
      </w:r>
      <w:r>
        <w:rPr>
          <w:noProof/>
        </w:rPr>
        <w:t>38</w:t>
      </w:r>
      <w:r>
        <w:rPr>
          <w:noProof/>
        </w:rPr>
        <w:fldChar w:fldCharType="end"/>
      </w:r>
    </w:p>
    <w:p w14:paraId="2B2CBDB3" w14:textId="682A1147" w:rsidR="003677F4" w:rsidRDefault="003677F4">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_Toc216346928 \h </w:instrText>
      </w:r>
      <w:r>
        <w:rPr>
          <w:noProof/>
        </w:rPr>
      </w:r>
      <w:r>
        <w:rPr>
          <w:noProof/>
        </w:rPr>
        <w:fldChar w:fldCharType="separate"/>
      </w:r>
      <w:r>
        <w:rPr>
          <w:noProof/>
        </w:rPr>
        <w:t>38</w:t>
      </w:r>
      <w:r>
        <w:rPr>
          <w:noProof/>
        </w:rPr>
        <w:fldChar w:fldCharType="end"/>
      </w:r>
    </w:p>
    <w:p w14:paraId="6E763844" w14:textId="7E6A1B54" w:rsidR="003677F4" w:rsidRDefault="003677F4">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7</w:t>
      </w:r>
      <w:r>
        <w:rPr>
          <w:noProof/>
        </w:rPr>
        <w:t>.2.3.2</w:t>
      </w:r>
      <w:r>
        <w:rPr>
          <w:rFonts w:asciiTheme="minorHAnsi" w:eastAsiaTheme="minorEastAsia" w:hAnsiTheme="minorHAnsi" w:cstheme="minorBidi"/>
          <w:noProof/>
          <w:kern w:val="2"/>
          <w:sz w:val="21"/>
          <w:szCs w:val="22"/>
          <w:lang w:val="en-US" w:eastAsia="zh-CN"/>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r>
      <w:r>
        <w:rPr>
          <w:noProof/>
        </w:rPr>
        <w:instrText xml:space="preserve"> PAGEREF _Toc216346929 \h </w:instrText>
      </w:r>
      <w:r>
        <w:rPr>
          <w:noProof/>
        </w:rPr>
      </w:r>
      <w:r>
        <w:rPr>
          <w:noProof/>
        </w:rPr>
        <w:fldChar w:fldCharType="separate"/>
      </w:r>
      <w:r>
        <w:rPr>
          <w:noProof/>
        </w:rPr>
        <w:t>38</w:t>
      </w:r>
      <w:r>
        <w:rPr>
          <w:noProof/>
        </w:rPr>
        <w:fldChar w:fldCharType="end"/>
      </w:r>
    </w:p>
    <w:p w14:paraId="48598A67" w14:textId="5BE6FF4E" w:rsidR="003677F4" w:rsidRDefault="003677F4">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VAE_SessionOrientedService Service</w:t>
      </w:r>
      <w:r>
        <w:rPr>
          <w:noProof/>
        </w:rPr>
        <w:tab/>
      </w:r>
      <w:r>
        <w:rPr>
          <w:noProof/>
        </w:rPr>
        <w:fldChar w:fldCharType="begin"/>
      </w:r>
      <w:r>
        <w:rPr>
          <w:noProof/>
        </w:rPr>
        <w:instrText xml:space="preserve"> PAGEREF _Toc216346930 \h </w:instrText>
      </w:r>
      <w:r>
        <w:rPr>
          <w:noProof/>
        </w:rPr>
      </w:r>
      <w:r>
        <w:rPr>
          <w:noProof/>
        </w:rPr>
        <w:fldChar w:fldCharType="separate"/>
      </w:r>
      <w:r>
        <w:rPr>
          <w:noProof/>
        </w:rPr>
        <w:t>39</w:t>
      </w:r>
      <w:r>
        <w:rPr>
          <w:noProof/>
        </w:rPr>
        <w:fldChar w:fldCharType="end"/>
      </w:r>
    </w:p>
    <w:p w14:paraId="2E1F7B71" w14:textId="2FBA7AA7" w:rsidR="003677F4" w:rsidRDefault="003677F4">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_Toc216346931 \h </w:instrText>
      </w:r>
      <w:r>
        <w:rPr>
          <w:noProof/>
        </w:rPr>
      </w:r>
      <w:r>
        <w:rPr>
          <w:noProof/>
        </w:rPr>
        <w:fldChar w:fldCharType="separate"/>
      </w:r>
      <w:r>
        <w:rPr>
          <w:noProof/>
        </w:rPr>
        <w:t>39</w:t>
      </w:r>
      <w:r>
        <w:rPr>
          <w:noProof/>
        </w:rPr>
        <w:fldChar w:fldCharType="end"/>
      </w:r>
    </w:p>
    <w:p w14:paraId="08CF78B8" w14:textId="388BB017" w:rsidR="003677F4" w:rsidRDefault="003677F4">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_Toc216346932 \h </w:instrText>
      </w:r>
      <w:r>
        <w:rPr>
          <w:noProof/>
        </w:rPr>
      </w:r>
      <w:r>
        <w:rPr>
          <w:noProof/>
        </w:rPr>
        <w:fldChar w:fldCharType="separate"/>
      </w:r>
      <w:r>
        <w:rPr>
          <w:noProof/>
        </w:rPr>
        <w:t>39</w:t>
      </w:r>
      <w:r>
        <w:rPr>
          <w:noProof/>
        </w:rPr>
        <w:fldChar w:fldCharType="end"/>
      </w:r>
    </w:p>
    <w:p w14:paraId="1A56D614" w14:textId="61595AC7" w:rsidR="003677F4" w:rsidRDefault="003677F4">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_Toc216346933 \h </w:instrText>
      </w:r>
      <w:r>
        <w:rPr>
          <w:noProof/>
        </w:rPr>
      </w:r>
      <w:r>
        <w:rPr>
          <w:noProof/>
        </w:rPr>
        <w:fldChar w:fldCharType="separate"/>
      </w:r>
      <w:r>
        <w:rPr>
          <w:noProof/>
        </w:rPr>
        <w:t>39</w:t>
      </w:r>
      <w:r>
        <w:rPr>
          <w:noProof/>
        </w:rPr>
        <w:fldChar w:fldCharType="end"/>
      </w:r>
    </w:p>
    <w:p w14:paraId="105F8FB1" w14:textId="3B5EEDCF" w:rsidR="003677F4" w:rsidRDefault="003677F4">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Establish_Session</w:t>
      </w:r>
      <w:r>
        <w:rPr>
          <w:noProof/>
        </w:rPr>
        <w:tab/>
      </w:r>
      <w:r>
        <w:rPr>
          <w:noProof/>
        </w:rPr>
        <w:fldChar w:fldCharType="begin"/>
      </w:r>
      <w:r>
        <w:rPr>
          <w:noProof/>
        </w:rPr>
        <w:instrText xml:space="preserve"> PAGEREF _Toc216346934 \h </w:instrText>
      </w:r>
      <w:r>
        <w:rPr>
          <w:noProof/>
        </w:rPr>
      </w:r>
      <w:r>
        <w:rPr>
          <w:noProof/>
        </w:rPr>
        <w:fldChar w:fldCharType="separate"/>
      </w:r>
      <w:r>
        <w:rPr>
          <w:noProof/>
        </w:rPr>
        <w:t>39</w:t>
      </w:r>
      <w:r>
        <w:rPr>
          <w:noProof/>
        </w:rPr>
        <w:fldChar w:fldCharType="end"/>
      </w:r>
    </w:p>
    <w:p w14:paraId="3D182549" w14:textId="6C98A0D6" w:rsidR="003677F4" w:rsidRDefault="003677F4">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_Toc216346935 \h </w:instrText>
      </w:r>
      <w:r>
        <w:rPr>
          <w:noProof/>
        </w:rPr>
      </w:r>
      <w:r>
        <w:rPr>
          <w:noProof/>
        </w:rPr>
        <w:fldChar w:fldCharType="separate"/>
      </w:r>
      <w:r>
        <w:rPr>
          <w:noProof/>
        </w:rPr>
        <w:t>39</w:t>
      </w:r>
      <w:r>
        <w:rPr>
          <w:noProof/>
        </w:rPr>
        <w:fldChar w:fldCharType="end"/>
      </w:r>
    </w:p>
    <w:p w14:paraId="625B2CE5" w14:textId="1F0DAD37" w:rsidR="003677F4" w:rsidRDefault="003677F4">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Establish Session</w:t>
      </w:r>
      <w:r>
        <w:rPr>
          <w:noProof/>
        </w:rPr>
        <w:tab/>
      </w:r>
      <w:r>
        <w:rPr>
          <w:noProof/>
        </w:rPr>
        <w:fldChar w:fldCharType="begin"/>
      </w:r>
      <w:r>
        <w:rPr>
          <w:noProof/>
        </w:rPr>
        <w:instrText xml:space="preserve"> PAGEREF _Toc216346936 \h </w:instrText>
      </w:r>
      <w:r>
        <w:rPr>
          <w:noProof/>
        </w:rPr>
      </w:r>
      <w:r>
        <w:rPr>
          <w:noProof/>
        </w:rPr>
        <w:fldChar w:fldCharType="separate"/>
      </w:r>
      <w:r>
        <w:rPr>
          <w:noProof/>
        </w:rPr>
        <w:t>39</w:t>
      </w:r>
      <w:r>
        <w:rPr>
          <w:noProof/>
        </w:rPr>
        <w:fldChar w:fldCharType="end"/>
      </w:r>
    </w:p>
    <w:p w14:paraId="5ED6430D" w14:textId="302D3C11" w:rsidR="003677F4" w:rsidRDefault="003677F4">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Notify_Establish_Session</w:t>
      </w:r>
      <w:r>
        <w:rPr>
          <w:noProof/>
        </w:rPr>
        <w:tab/>
      </w:r>
      <w:r>
        <w:rPr>
          <w:noProof/>
        </w:rPr>
        <w:fldChar w:fldCharType="begin"/>
      </w:r>
      <w:r>
        <w:rPr>
          <w:noProof/>
        </w:rPr>
        <w:instrText xml:space="preserve"> PAGEREF _Toc216346937 \h </w:instrText>
      </w:r>
      <w:r>
        <w:rPr>
          <w:noProof/>
        </w:rPr>
      </w:r>
      <w:r>
        <w:rPr>
          <w:noProof/>
        </w:rPr>
        <w:fldChar w:fldCharType="separate"/>
      </w:r>
      <w:r>
        <w:rPr>
          <w:noProof/>
        </w:rPr>
        <w:t>40</w:t>
      </w:r>
      <w:r>
        <w:rPr>
          <w:noProof/>
        </w:rPr>
        <w:fldChar w:fldCharType="end"/>
      </w:r>
    </w:p>
    <w:p w14:paraId="5CD73F35" w14:textId="77A74287" w:rsidR="003677F4" w:rsidRDefault="003677F4">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_Toc216346938 \h </w:instrText>
      </w:r>
      <w:r>
        <w:rPr>
          <w:noProof/>
        </w:rPr>
      </w:r>
      <w:r>
        <w:rPr>
          <w:noProof/>
        </w:rPr>
        <w:fldChar w:fldCharType="separate"/>
      </w:r>
      <w:r>
        <w:rPr>
          <w:noProof/>
        </w:rPr>
        <w:t>40</w:t>
      </w:r>
      <w:r>
        <w:rPr>
          <w:noProof/>
        </w:rPr>
        <w:fldChar w:fldCharType="end"/>
      </w:r>
    </w:p>
    <w:p w14:paraId="48A0CD43" w14:textId="343E0FBB" w:rsidR="003677F4" w:rsidRDefault="003677F4">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lang w:eastAsia="zh-CN"/>
        </w:rPr>
        <w:t xml:space="preserve">Notify </w:t>
      </w:r>
      <w:r>
        <w:rPr>
          <w:noProof/>
        </w:rPr>
        <w:t>Establish Session</w:t>
      </w:r>
      <w:r>
        <w:rPr>
          <w:noProof/>
        </w:rPr>
        <w:tab/>
      </w:r>
      <w:r>
        <w:rPr>
          <w:noProof/>
        </w:rPr>
        <w:fldChar w:fldCharType="begin"/>
      </w:r>
      <w:r>
        <w:rPr>
          <w:noProof/>
        </w:rPr>
        <w:instrText xml:space="preserve"> PAGEREF _Toc216346939 \h </w:instrText>
      </w:r>
      <w:r>
        <w:rPr>
          <w:noProof/>
        </w:rPr>
      </w:r>
      <w:r>
        <w:rPr>
          <w:noProof/>
        </w:rPr>
        <w:fldChar w:fldCharType="separate"/>
      </w:r>
      <w:r>
        <w:rPr>
          <w:noProof/>
        </w:rPr>
        <w:t>40</w:t>
      </w:r>
      <w:r>
        <w:rPr>
          <w:noProof/>
        </w:rPr>
        <w:fldChar w:fldCharType="end"/>
      </w:r>
    </w:p>
    <w:p w14:paraId="5BEF6A97" w14:textId="302FCAF6" w:rsidR="003677F4" w:rsidRDefault="003677F4">
      <w:pPr>
        <w:pStyle w:val="TOC4"/>
        <w:rPr>
          <w:rFonts w:asciiTheme="minorHAnsi" w:eastAsiaTheme="minorEastAsia" w:hAnsiTheme="minorHAnsi" w:cstheme="minorBidi"/>
          <w:noProof/>
          <w:kern w:val="2"/>
          <w:sz w:val="21"/>
          <w:szCs w:val="22"/>
          <w:lang w:val="en-US" w:eastAsia="zh-CN"/>
        </w:rPr>
      </w:pPr>
      <w:r>
        <w:rPr>
          <w:noProof/>
        </w:rPr>
        <w:t>5.8.2.4</w:t>
      </w:r>
      <w:r>
        <w:rPr>
          <w:rFonts w:asciiTheme="minorHAnsi" w:eastAsiaTheme="minorEastAsia" w:hAnsiTheme="minorHAnsi" w:cstheme="minorBidi"/>
          <w:noProof/>
          <w:kern w:val="2"/>
          <w:sz w:val="21"/>
          <w:szCs w:val="22"/>
          <w:lang w:val="en-US" w:eastAsia="zh-CN"/>
        </w:rPr>
        <w:tab/>
      </w:r>
      <w:r>
        <w:rPr>
          <w:noProof/>
        </w:rPr>
        <w:t>Update_Session</w:t>
      </w:r>
      <w:r>
        <w:rPr>
          <w:noProof/>
        </w:rPr>
        <w:tab/>
      </w:r>
      <w:r>
        <w:rPr>
          <w:noProof/>
        </w:rPr>
        <w:fldChar w:fldCharType="begin"/>
      </w:r>
      <w:r>
        <w:rPr>
          <w:noProof/>
        </w:rPr>
        <w:instrText xml:space="preserve"> PAGEREF _Toc216346940 \h </w:instrText>
      </w:r>
      <w:r>
        <w:rPr>
          <w:noProof/>
        </w:rPr>
      </w:r>
      <w:r>
        <w:rPr>
          <w:noProof/>
        </w:rPr>
        <w:fldChar w:fldCharType="separate"/>
      </w:r>
      <w:r>
        <w:rPr>
          <w:noProof/>
        </w:rPr>
        <w:t>41</w:t>
      </w:r>
      <w:r>
        <w:rPr>
          <w:noProof/>
        </w:rPr>
        <w:fldChar w:fldCharType="end"/>
      </w:r>
    </w:p>
    <w:p w14:paraId="0AD9083D" w14:textId="6CC5B88D" w:rsidR="003677F4" w:rsidRDefault="003677F4">
      <w:pPr>
        <w:pStyle w:val="TOC5"/>
        <w:rPr>
          <w:rFonts w:asciiTheme="minorHAnsi" w:eastAsiaTheme="minorEastAsia" w:hAnsiTheme="minorHAnsi" w:cstheme="minorBidi"/>
          <w:noProof/>
          <w:kern w:val="2"/>
          <w:sz w:val="21"/>
          <w:szCs w:val="22"/>
          <w:lang w:val="en-US" w:eastAsia="zh-CN"/>
        </w:rPr>
      </w:pPr>
      <w:r>
        <w:rPr>
          <w:noProof/>
        </w:rPr>
        <w:t>5.8.2.4.1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_Toc216346941 \h </w:instrText>
      </w:r>
      <w:r>
        <w:rPr>
          <w:noProof/>
        </w:rPr>
      </w:r>
      <w:r>
        <w:rPr>
          <w:noProof/>
        </w:rPr>
        <w:fldChar w:fldCharType="separate"/>
      </w:r>
      <w:r>
        <w:rPr>
          <w:noProof/>
        </w:rPr>
        <w:t>41</w:t>
      </w:r>
      <w:r>
        <w:rPr>
          <w:noProof/>
        </w:rPr>
        <w:fldChar w:fldCharType="end"/>
      </w:r>
    </w:p>
    <w:p w14:paraId="431DB66B" w14:textId="3CE737BF" w:rsidR="003677F4" w:rsidRDefault="003677F4">
      <w:pPr>
        <w:pStyle w:val="TOC5"/>
        <w:rPr>
          <w:rFonts w:asciiTheme="minorHAnsi" w:eastAsiaTheme="minorEastAsia" w:hAnsiTheme="minorHAnsi" w:cstheme="minorBidi"/>
          <w:noProof/>
          <w:kern w:val="2"/>
          <w:sz w:val="21"/>
          <w:szCs w:val="22"/>
          <w:lang w:val="en-US" w:eastAsia="zh-CN"/>
        </w:rPr>
      </w:pPr>
      <w:r>
        <w:rPr>
          <w:noProof/>
        </w:rPr>
        <w:t>5.8.2.4.2</w:t>
      </w:r>
      <w:r>
        <w:rPr>
          <w:rFonts w:asciiTheme="minorHAnsi" w:eastAsiaTheme="minorEastAsia" w:hAnsiTheme="minorHAnsi" w:cstheme="minorBidi"/>
          <w:noProof/>
          <w:kern w:val="2"/>
          <w:sz w:val="21"/>
          <w:szCs w:val="22"/>
          <w:lang w:val="en-US" w:eastAsia="zh-CN"/>
        </w:rPr>
        <w:tab/>
      </w:r>
      <w:r>
        <w:rPr>
          <w:noProof/>
        </w:rPr>
        <w:t>Update Session</w:t>
      </w:r>
      <w:r>
        <w:rPr>
          <w:noProof/>
        </w:rPr>
        <w:tab/>
      </w:r>
      <w:r>
        <w:rPr>
          <w:noProof/>
        </w:rPr>
        <w:fldChar w:fldCharType="begin"/>
      </w:r>
      <w:r>
        <w:rPr>
          <w:noProof/>
        </w:rPr>
        <w:instrText xml:space="preserve"> PAGEREF _Toc216346942 \h </w:instrText>
      </w:r>
      <w:r>
        <w:rPr>
          <w:noProof/>
        </w:rPr>
      </w:r>
      <w:r>
        <w:rPr>
          <w:noProof/>
        </w:rPr>
        <w:fldChar w:fldCharType="separate"/>
      </w:r>
      <w:r>
        <w:rPr>
          <w:noProof/>
        </w:rPr>
        <w:t>41</w:t>
      </w:r>
      <w:r>
        <w:rPr>
          <w:noProof/>
        </w:rPr>
        <w:fldChar w:fldCharType="end"/>
      </w:r>
    </w:p>
    <w:p w14:paraId="65EC11CB" w14:textId="0AB8A3EE" w:rsidR="003677F4" w:rsidRDefault="003677F4">
      <w:pPr>
        <w:pStyle w:val="TOC4"/>
        <w:rPr>
          <w:rFonts w:asciiTheme="minorHAnsi" w:eastAsiaTheme="minorEastAsia" w:hAnsiTheme="minorHAnsi" w:cstheme="minorBidi"/>
          <w:noProof/>
          <w:kern w:val="2"/>
          <w:sz w:val="21"/>
          <w:szCs w:val="22"/>
          <w:lang w:val="en-US" w:eastAsia="zh-CN"/>
        </w:rPr>
      </w:pPr>
      <w:r>
        <w:rPr>
          <w:noProof/>
        </w:rPr>
        <w:t>5.8.2.5</w:t>
      </w:r>
      <w:r>
        <w:rPr>
          <w:rFonts w:asciiTheme="minorHAnsi" w:eastAsiaTheme="minorEastAsia" w:hAnsiTheme="minorHAnsi" w:cstheme="minorBidi"/>
          <w:noProof/>
          <w:kern w:val="2"/>
          <w:sz w:val="21"/>
          <w:szCs w:val="22"/>
          <w:lang w:val="en-US" w:eastAsia="zh-CN"/>
        </w:rPr>
        <w:tab/>
      </w:r>
      <w:r>
        <w:rPr>
          <w:noProof/>
        </w:rPr>
        <w:t>Notify_Establish_Session</w:t>
      </w:r>
      <w:r>
        <w:rPr>
          <w:noProof/>
        </w:rPr>
        <w:tab/>
      </w:r>
      <w:r>
        <w:rPr>
          <w:noProof/>
        </w:rPr>
        <w:fldChar w:fldCharType="begin"/>
      </w:r>
      <w:r>
        <w:rPr>
          <w:noProof/>
        </w:rPr>
        <w:instrText xml:space="preserve"> PAGEREF _Toc216346943 \h </w:instrText>
      </w:r>
      <w:r>
        <w:rPr>
          <w:noProof/>
        </w:rPr>
      </w:r>
      <w:r>
        <w:rPr>
          <w:noProof/>
        </w:rPr>
        <w:fldChar w:fldCharType="separate"/>
      </w:r>
      <w:r>
        <w:rPr>
          <w:noProof/>
        </w:rPr>
        <w:t>42</w:t>
      </w:r>
      <w:r>
        <w:rPr>
          <w:noProof/>
        </w:rPr>
        <w:fldChar w:fldCharType="end"/>
      </w:r>
    </w:p>
    <w:p w14:paraId="2C737A4E" w14:textId="5EB769D7" w:rsidR="003677F4" w:rsidRDefault="003677F4">
      <w:pPr>
        <w:pStyle w:val="TOC5"/>
        <w:rPr>
          <w:rFonts w:asciiTheme="minorHAnsi" w:eastAsiaTheme="minorEastAsia" w:hAnsiTheme="minorHAnsi" w:cstheme="minorBidi"/>
          <w:noProof/>
          <w:kern w:val="2"/>
          <w:sz w:val="21"/>
          <w:szCs w:val="22"/>
          <w:lang w:val="en-US" w:eastAsia="zh-CN"/>
        </w:rPr>
      </w:pPr>
      <w:r>
        <w:rPr>
          <w:noProof/>
        </w:rPr>
        <w:t>5.8.2.5.1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_Toc216346944 \h </w:instrText>
      </w:r>
      <w:r>
        <w:rPr>
          <w:noProof/>
        </w:rPr>
      </w:r>
      <w:r>
        <w:rPr>
          <w:noProof/>
        </w:rPr>
        <w:fldChar w:fldCharType="separate"/>
      </w:r>
      <w:r>
        <w:rPr>
          <w:noProof/>
        </w:rPr>
        <w:t>42</w:t>
      </w:r>
      <w:r>
        <w:rPr>
          <w:noProof/>
        </w:rPr>
        <w:fldChar w:fldCharType="end"/>
      </w:r>
    </w:p>
    <w:p w14:paraId="6527C8D7" w14:textId="094680B5" w:rsidR="003677F4" w:rsidRDefault="003677F4">
      <w:pPr>
        <w:pStyle w:val="TOC5"/>
        <w:rPr>
          <w:rFonts w:asciiTheme="minorHAnsi" w:eastAsiaTheme="minorEastAsia" w:hAnsiTheme="minorHAnsi" w:cstheme="minorBidi"/>
          <w:noProof/>
          <w:kern w:val="2"/>
          <w:sz w:val="21"/>
          <w:szCs w:val="22"/>
          <w:lang w:val="en-US" w:eastAsia="zh-CN"/>
        </w:rPr>
      </w:pPr>
      <w:r>
        <w:rPr>
          <w:noProof/>
        </w:rPr>
        <w:t>5.8.2.5.2</w:t>
      </w:r>
      <w:r>
        <w:rPr>
          <w:rFonts w:asciiTheme="minorHAnsi" w:eastAsiaTheme="minorEastAsia" w:hAnsiTheme="minorHAnsi" w:cstheme="minorBidi"/>
          <w:noProof/>
          <w:kern w:val="2"/>
          <w:sz w:val="21"/>
          <w:szCs w:val="22"/>
          <w:lang w:val="en-US" w:eastAsia="zh-CN"/>
        </w:rPr>
        <w:tab/>
      </w:r>
      <w:r>
        <w:rPr>
          <w:noProof/>
          <w:lang w:eastAsia="zh-CN"/>
        </w:rPr>
        <w:t>Notify Update</w:t>
      </w:r>
      <w:r>
        <w:rPr>
          <w:noProof/>
        </w:rPr>
        <w:t xml:space="preserve"> Session</w:t>
      </w:r>
      <w:r>
        <w:rPr>
          <w:noProof/>
        </w:rPr>
        <w:tab/>
      </w:r>
      <w:r>
        <w:rPr>
          <w:noProof/>
        </w:rPr>
        <w:fldChar w:fldCharType="begin"/>
      </w:r>
      <w:r>
        <w:rPr>
          <w:noProof/>
        </w:rPr>
        <w:instrText xml:space="preserve"> PAGEREF _Toc216346945 \h </w:instrText>
      </w:r>
      <w:r>
        <w:rPr>
          <w:noProof/>
        </w:rPr>
      </w:r>
      <w:r>
        <w:rPr>
          <w:noProof/>
        </w:rPr>
        <w:fldChar w:fldCharType="separate"/>
      </w:r>
      <w:r>
        <w:rPr>
          <w:noProof/>
        </w:rPr>
        <w:t>42</w:t>
      </w:r>
      <w:r>
        <w:rPr>
          <w:noProof/>
        </w:rPr>
        <w:fldChar w:fldCharType="end"/>
      </w:r>
    </w:p>
    <w:p w14:paraId="4250DD63" w14:textId="36EAA2AA" w:rsidR="003677F4" w:rsidRDefault="003677F4">
      <w:pPr>
        <w:pStyle w:val="TOC4"/>
        <w:rPr>
          <w:rFonts w:asciiTheme="minorHAnsi" w:eastAsiaTheme="minorEastAsia" w:hAnsiTheme="minorHAnsi" w:cstheme="minorBidi"/>
          <w:noProof/>
          <w:kern w:val="2"/>
          <w:sz w:val="21"/>
          <w:szCs w:val="22"/>
          <w:lang w:val="en-US" w:eastAsia="zh-CN"/>
        </w:rPr>
      </w:pPr>
      <w:r>
        <w:rPr>
          <w:noProof/>
        </w:rPr>
        <w:t>5.8.2.6</w:t>
      </w:r>
      <w:r>
        <w:rPr>
          <w:rFonts w:asciiTheme="minorHAnsi" w:eastAsiaTheme="minorEastAsia" w:hAnsiTheme="minorHAnsi" w:cstheme="minorBidi"/>
          <w:noProof/>
          <w:kern w:val="2"/>
          <w:sz w:val="21"/>
          <w:szCs w:val="22"/>
          <w:lang w:val="en-US" w:eastAsia="zh-CN"/>
        </w:rPr>
        <w:tab/>
      </w:r>
      <w:r>
        <w:rPr>
          <w:noProof/>
        </w:rPr>
        <w:t>Terminate_Session</w:t>
      </w:r>
      <w:r>
        <w:rPr>
          <w:noProof/>
        </w:rPr>
        <w:tab/>
      </w:r>
      <w:r>
        <w:rPr>
          <w:noProof/>
        </w:rPr>
        <w:fldChar w:fldCharType="begin"/>
      </w:r>
      <w:r>
        <w:rPr>
          <w:noProof/>
        </w:rPr>
        <w:instrText xml:space="preserve"> PAGEREF _Toc216346946 \h </w:instrText>
      </w:r>
      <w:r>
        <w:rPr>
          <w:noProof/>
        </w:rPr>
      </w:r>
      <w:r>
        <w:rPr>
          <w:noProof/>
        </w:rPr>
        <w:fldChar w:fldCharType="separate"/>
      </w:r>
      <w:r>
        <w:rPr>
          <w:noProof/>
        </w:rPr>
        <w:t>42</w:t>
      </w:r>
      <w:r>
        <w:rPr>
          <w:noProof/>
        </w:rPr>
        <w:fldChar w:fldCharType="end"/>
      </w:r>
    </w:p>
    <w:p w14:paraId="3349ED6A" w14:textId="3C408CBB" w:rsidR="003677F4" w:rsidRDefault="003677F4">
      <w:pPr>
        <w:pStyle w:val="TOC5"/>
        <w:rPr>
          <w:rFonts w:asciiTheme="minorHAnsi" w:eastAsiaTheme="minorEastAsia" w:hAnsiTheme="minorHAnsi" w:cstheme="minorBidi"/>
          <w:noProof/>
          <w:kern w:val="2"/>
          <w:sz w:val="21"/>
          <w:szCs w:val="22"/>
          <w:lang w:val="en-US" w:eastAsia="zh-CN"/>
        </w:rPr>
      </w:pPr>
      <w:r>
        <w:rPr>
          <w:noProof/>
        </w:rPr>
        <w:t>5.8.2.6.1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_Toc216346947 \h </w:instrText>
      </w:r>
      <w:r>
        <w:rPr>
          <w:noProof/>
        </w:rPr>
      </w:r>
      <w:r>
        <w:rPr>
          <w:noProof/>
        </w:rPr>
        <w:fldChar w:fldCharType="separate"/>
      </w:r>
      <w:r>
        <w:rPr>
          <w:noProof/>
        </w:rPr>
        <w:t>42</w:t>
      </w:r>
      <w:r>
        <w:rPr>
          <w:noProof/>
        </w:rPr>
        <w:fldChar w:fldCharType="end"/>
      </w:r>
    </w:p>
    <w:p w14:paraId="3625DC2B" w14:textId="1C14D0F4" w:rsidR="003677F4" w:rsidRDefault="003677F4">
      <w:pPr>
        <w:pStyle w:val="TOC5"/>
        <w:rPr>
          <w:rFonts w:asciiTheme="minorHAnsi" w:eastAsiaTheme="minorEastAsia" w:hAnsiTheme="minorHAnsi" w:cstheme="minorBidi"/>
          <w:noProof/>
          <w:kern w:val="2"/>
          <w:sz w:val="21"/>
          <w:szCs w:val="22"/>
          <w:lang w:val="en-US" w:eastAsia="zh-CN"/>
        </w:rPr>
      </w:pPr>
      <w:r>
        <w:rPr>
          <w:noProof/>
        </w:rPr>
        <w:t>5.8.2.6.2</w:t>
      </w:r>
      <w:r>
        <w:rPr>
          <w:rFonts w:asciiTheme="minorHAnsi" w:eastAsiaTheme="minorEastAsia" w:hAnsiTheme="minorHAnsi" w:cstheme="minorBidi"/>
          <w:noProof/>
          <w:kern w:val="2"/>
          <w:sz w:val="21"/>
          <w:szCs w:val="22"/>
          <w:lang w:val="en-US" w:eastAsia="zh-CN"/>
        </w:rPr>
        <w:tab/>
      </w:r>
      <w:r>
        <w:rPr>
          <w:noProof/>
        </w:rPr>
        <w:t>Terminate Session</w:t>
      </w:r>
      <w:r>
        <w:rPr>
          <w:noProof/>
        </w:rPr>
        <w:tab/>
      </w:r>
      <w:r>
        <w:rPr>
          <w:noProof/>
        </w:rPr>
        <w:fldChar w:fldCharType="begin"/>
      </w:r>
      <w:r>
        <w:rPr>
          <w:noProof/>
        </w:rPr>
        <w:instrText xml:space="preserve"> PAGEREF _Toc216346948 \h </w:instrText>
      </w:r>
      <w:r>
        <w:rPr>
          <w:noProof/>
        </w:rPr>
      </w:r>
      <w:r>
        <w:rPr>
          <w:noProof/>
        </w:rPr>
        <w:fldChar w:fldCharType="separate"/>
      </w:r>
      <w:r>
        <w:rPr>
          <w:noProof/>
        </w:rPr>
        <w:t>42</w:t>
      </w:r>
      <w:r>
        <w:rPr>
          <w:noProof/>
        </w:rPr>
        <w:fldChar w:fldCharType="end"/>
      </w:r>
    </w:p>
    <w:p w14:paraId="657C1D3C" w14:textId="4D282969" w:rsidR="003677F4" w:rsidRDefault="003677F4">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VAE_V2VConfigRequirement Service</w:t>
      </w:r>
      <w:r>
        <w:rPr>
          <w:noProof/>
        </w:rPr>
        <w:tab/>
      </w:r>
      <w:r>
        <w:rPr>
          <w:noProof/>
        </w:rPr>
        <w:fldChar w:fldCharType="begin"/>
      </w:r>
      <w:r>
        <w:rPr>
          <w:noProof/>
        </w:rPr>
        <w:instrText xml:space="preserve"> PAGEREF _Toc216346949 \h </w:instrText>
      </w:r>
      <w:r>
        <w:rPr>
          <w:noProof/>
        </w:rPr>
      </w:r>
      <w:r>
        <w:rPr>
          <w:noProof/>
        </w:rPr>
        <w:fldChar w:fldCharType="separate"/>
      </w:r>
      <w:r>
        <w:rPr>
          <w:noProof/>
        </w:rPr>
        <w:t>43</w:t>
      </w:r>
      <w:r>
        <w:rPr>
          <w:noProof/>
        </w:rPr>
        <w:fldChar w:fldCharType="end"/>
      </w:r>
    </w:p>
    <w:p w14:paraId="657A68CD" w14:textId="420D4A86" w:rsidR="003677F4" w:rsidRDefault="003677F4">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_Toc216346950 \h </w:instrText>
      </w:r>
      <w:r>
        <w:rPr>
          <w:noProof/>
        </w:rPr>
      </w:r>
      <w:r>
        <w:rPr>
          <w:noProof/>
        </w:rPr>
        <w:fldChar w:fldCharType="separate"/>
      </w:r>
      <w:r>
        <w:rPr>
          <w:noProof/>
        </w:rPr>
        <w:t>43</w:t>
      </w:r>
      <w:r>
        <w:rPr>
          <w:noProof/>
        </w:rPr>
        <w:fldChar w:fldCharType="end"/>
      </w:r>
    </w:p>
    <w:p w14:paraId="241370CB" w14:textId="2CA10A89" w:rsidR="003677F4" w:rsidRDefault="003677F4">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_Toc216346951 \h </w:instrText>
      </w:r>
      <w:r>
        <w:rPr>
          <w:noProof/>
        </w:rPr>
      </w:r>
      <w:r>
        <w:rPr>
          <w:noProof/>
        </w:rPr>
        <w:fldChar w:fldCharType="separate"/>
      </w:r>
      <w:r>
        <w:rPr>
          <w:noProof/>
        </w:rPr>
        <w:t>43</w:t>
      </w:r>
      <w:r>
        <w:rPr>
          <w:noProof/>
        </w:rPr>
        <w:fldChar w:fldCharType="end"/>
      </w:r>
    </w:p>
    <w:p w14:paraId="18DAD9F0" w14:textId="035589CA" w:rsidR="003677F4" w:rsidRDefault="003677F4">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_Toc216346952 \h </w:instrText>
      </w:r>
      <w:r>
        <w:rPr>
          <w:noProof/>
        </w:rPr>
      </w:r>
      <w:r>
        <w:rPr>
          <w:noProof/>
        </w:rPr>
        <w:fldChar w:fldCharType="separate"/>
      </w:r>
      <w:r>
        <w:rPr>
          <w:noProof/>
        </w:rPr>
        <w:t>43</w:t>
      </w:r>
      <w:r>
        <w:rPr>
          <w:noProof/>
        </w:rPr>
        <w:fldChar w:fldCharType="end"/>
      </w:r>
    </w:p>
    <w:p w14:paraId="1EE79CE3" w14:textId="37672EBE" w:rsidR="003677F4" w:rsidRDefault="003677F4">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Request_V2VConfigRequirement</w:t>
      </w:r>
      <w:r>
        <w:rPr>
          <w:noProof/>
        </w:rPr>
        <w:tab/>
      </w:r>
      <w:r>
        <w:rPr>
          <w:noProof/>
        </w:rPr>
        <w:fldChar w:fldCharType="begin"/>
      </w:r>
      <w:r>
        <w:rPr>
          <w:noProof/>
        </w:rPr>
        <w:instrText xml:space="preserve"> PAGEREF _Toc216346953 \h </w:instrText>
      </w:r>
      <w:r>
        <w:rPr>
          <w:noProof/>
        </w:rPr>
      </w:r>
      <w:r>
        <w:rPr>
          <w:noProof/>
        </w:rPr>
        <w:fldChar w:fldCharType="separate"/>
      </w:r>
      <w:r>
        <w:rPr>
          <w:noProof/>
        </w:rPr>
        <w:t>43</w:t>
      </w:r>
      <w:r>
        <w:rPr>
          <w:noProof/>
        </w:rPr>
        <w:fldChar w:fldCharType="end"/>
      </w:r>
    </w:p>
    <w:p w14:paraId="367A7BFE" w14:textId="7C9FD309" w:rsidR="003677F4" w:rsidRDefault="003677F4">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_Toc216346954 \h </w:instrText>
      </w:r>
      <w:r>
        <w:rPr>
          <w:noProof/>
        </w:rPr>
      </w:r>
      <w:r>
        <w:rPr>
          <w:noProof/>
        </w:rPr>
        <w:fldChar w:fldCharType="separate"/>
      </w:r>
      <w:r>
        <w:rPr>
          <w:noProof/>
        </w:rPr>
        <w:t>43</w:t>
      </w:r>
      <w:r>
        <w:rPr>
          <w:noProof/>
        </w:rPr>
        <w:fldChar w:fldCharType="end"/>
      </w:r>
    </w:p>
    <w:p w14:paraId="13F39CB6" w14:textId="3CEE01D8" w:rsidR="003677F4" w:rsidRDefault="003677F4">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Request V2V Configuration Requirement</w:t>
      </w:r>
      <w:r>
        <w:rPr>
          <w:noProof/>
        </w:rPr>
        <w:tab/>
      </w:r>
      <w:r>
        <w:rPr>
          <w:noProof/>
        </w:rPr>
        <w:fldChar w:fldCharType="begin"/>
      </w:r>
      <w:r>
        <w:rPr>
          <w:noProof/>
        </w:rPr>
        <w:instrText xml:space="preserve"> PAGEREF _Toc216346955 \h </w:instrText>
      </w:r>
      <w:r>
        <w:rPr>
          <w:noProof/>
        </w:rPr>
      </w:r>
      <w:r>
        <w:rPr>
          <w:noProof/>
        </w:rPr>
        <w:fldChar w:fldCharType="separate"/>
      </w:r>
      <w:r>
        <w:rPr>
          <w:noProof/>
        </w:rPr>
        <w:t>43</w:t>
      </w:r>
      <w:r>
        <w:rPr>
          <w:noProof/>
        </w:rPr>
        <w:fldChar w:fldCharType="end"/>
      </w:r>
    </w:p>
    <w:p w14:paraId="03CFB901" w14:textId="446DDC0F" w:rsidR="003677F4" w:rsidRDefault="003677F4">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VAE_PC5ProvisioningRequirement Service</w:t>
      </w:r>
      <w:r>
        <w:rPr>
          <w:noProof/>
        </w:rPr>
        <w:tab/>
      </w:r>
      <w:r>
        <w:rPr>
          <w:noProof/>
        </w:rPr>
        <w:fldChar w:fldCharType="begin"/>
      </w:r>
      <w:r>
        <w:rPr>
          <w:noProof/>
        </w:rPr>
        <w:instrText xml:space="preserve"> PAGEREF _Toc216346956 \h </w:instrText>
      </w:r>
      <w:r>
        <w:rPr>
          <w:noProof/>
        </w:rPr>
      </w:r>
      <w:r>
        <w:rPr>
          <w:noProof/>
        </w:rPr>
        <w:fldChar w:fldCharType="separate"/>
      </w:r>
      <w:r>
        <w:rPr>
          <w:noProof/>
        </w:rPr>
        <w:t>45</w:t>
      </w:r>
      <w:r>
        <w:rPr>
          <w:noProof/>
        </w:rPr>
        <w:fldChar w:fldCharType="end"/>
      </w:r>
    </w:p>
    <w:p w14:paraId="52F90865" w14:textId="31FC689A" w:rsidR="003677F4" w:rsidRDefault="003677F4">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_Toc216346957 \h </w:instrText>
      </w:r>
      <w:r>
        <w:rPr>
          <w:noProof/>
        </w:rPr>
      </w:r>
      <w:r>
        <w:rPr>
          <w:noProof/>
        </w:rPr>
        <w:fldChar w:fldCharType="separate"/>
      </w:r>
      <w:r>
        <w:rPr>
          <w:noProof/>
        </w:rPr>
        <w:t>45</w:t>
      </w:r>
      <w:r>
        <w:rPr>
          <w:noProof/>
        </w:rPr>
        <w:fldChar w:fldCharType="end"/>
      </w:r>
    </w:p>
    <w:p w14:paraId="36C3EAE6" w14:textId="6F18ECC1" w:rsidR="003677F4" w:rsidRDefault="003677F4">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_Toc216346958 \h </w:instrText>
      </w:r>
      <w:r>
        <w:rPr>
          <w:noProof/>
        </w:rPr>
      </w:r>
      <w:r>
        <w:rPr>
          <w:noProof/>
        </w:rPr>
        <w:fldChar w:fldCharType="separate"/>
      </w:r>
      <w:r>
        <w:rPr>
          <w:noProof/>
        </w:rPr>
        <w:t>45</w:t>
      </w:r>
      <w:r>
        <w:rPr>
          <w:noProof/>
        </w:rPr>
        <w:fldChar w:fldCharType="end"/>
      </w:r>
    </w:p>
    <w:p w14:paraId="15175C17" w14:textId="1CB8B078" w:rsidR="003677F4" w:rsidRDefault="003677F4">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_Toc216346959 \h </w:instrText>
      </w:r>
      <w:r>
        <w:rPr>
          <w:noProof/>
        </w:rPr>
      </w:r>
      <w:r>
        <w:rPr>
          <w:noProof/>
        </w:rPr>
        <w:fldChar w:fldCharType="separate"/>
      </w:r>
      <w:r>
        <w:rPr>
          <w:noProof/>
        </w:rPr>
        <w:t>45</w:t>
      </w:r>
      <w:r>
        <w:rPr>
          <w:noProof/>
        </w:rPr>
        <w:fldChar w:fldCharType="end"/>
      </w:r>
    </w:p>
    <w:p w14:paraId="3C348C5D" w14:textId="7BC7329C" w:rsidR="003677F4" w:rsidRDefault="003677F4">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Config_PC5ProvisioningRequirement</w:t>
      </w:r>
      <w:r>
        <w:rPr>
          <w:noProof/>
        </w:rPr>
        <w:tab/>
      </w:r>
      <w:r>
        <w:rPr>
          <w:noProof/>
        </w:rPr>
        <w:fldChar w:fldCharType="begin"/>
      </w:r>
      <w:r>
        <w:rPr>
          <w:noProof/>
        </w:rPr>
        <w:instrText xml:space="preserve"> PAGEREF _Toc216346960 \h </w:instrText>
      </w:r>
      <w:r>
        <w:rPr>
          <w:noProof/>
        </w:rPr>
      </w:r>
      <w:r>
        <w:rPr>
          <w:noProof/>
        </w:rPr>
        <w:fldChar w:fldCharType="separate"/>
      </w:r>
      <w:r>
        <w:rPr>
          <w:noProof/>
        </w:rPr>
        <w:t>45</w:t>
      </w:r>
      <w:r>
        <w:rPr>
          <w:noProof/>
        </w:rPr>
        <w:fldChar w:fldCharType="end"/>
      </w:r>
    </w:p>
    <w:p w14:paraId="46F9937E" w14:textId="173D926A" w:rsidR="003677F4" w:rsidRDefault="003677F4">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_Toc216346961 \h </w:instrText>
      </w:r>
      <w:r>
        <w:rPr>
          <w:noProof/>
        </w:rPr>
      </w:r>
      <w:r>
        <w:rPr>
          <w:noProof/>
        </w:rPr>
        <w:fldChar w:fldCharType="separate"/>
      </w:r>
      <w:r>
        <w:rPr>
          <w:noProof/>
        </w:rPr>
        <w:t>45</w:t>
      </w:r>
      <w:r>
        <w:rPr>
          <w:noProof/>
        </w:rPr>
        <w:fldChar w:fldCharType="end"/>
      </w:r>
    </w:p>
    <w:p w14:paraId="6F9C1C17" w14:textId="1FE78020" w:rsidR="003677F4" w:rsidRDefault="003677F4">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Config_PC5ProvisioningRequirement</w:t>
      </w:r>
      <w:r>
        <w:rPr>
          <w:noProof/>
        </w:rPr>
        <w:tab/>
      </w:r>
      <w:r>
        <w:rPr>
          <w:noProof/>
        </w:rPr>
        <w:fldChar w:fldCharType="begin"/>
      </w:r>
      <w:r>
        <w:rPr>
          <w:noProof/>
        </w:rPr>
        <w:instrText xml:space="preserve"> PAGEREF _Toc216346962 \h </w:instrText>
      </w:r>
      <w:r>
        <w:rPr>
          <w:noProof/>
        </w:rPr>
      </w:r>
      <w:r>
        <w:rPr>
          <w:noProof/>
        </w:rPr>
        <w:fldChar w:fldCharType="separate"/>
      </w:r>
      <w:r>
        <w:rPr>
          <w:noProof/>
        </w:rPr>
        <w:t>45</w:t>
      </w:r>
      <w:r>
        <w:rPr>
          <w:noProof/>
        </w:rPr>
        <w:fldChar w:fldCharType="end"/>
      </w:r>
    </w:p>
    <w:p w14:paraId="52EE9DF5" w14:textId="514D091E" w:rsidR="003677F4" w:rsidRDefault="003677F4">
      <w:pPr>
        <w:pStyle w:val="TOC4"/>
        <w:rPr>
          <w:rFonts w:asciiTheme="minorHAnsi" w:eastAsiaTheme="minorEastAsia" w:hAnsiTheme="minorHAnsi" w:cstheme="minorBidi"/>
          <w:noProof/>
          <w:kern w:val="2"/>
          <w:sz w:val="21"/>
          <w:szCs w:val="22"/>
          <w:lang w:val="en-US" w:eastAsia="zh-CN"/>
        </w:rPr>
      </w:pPr>
      <w:r>
        <w:rPr>
          <w:noProof/>
        </w:rPr>
        <w:t>5.10.2.3</w:t>
      </w:r>
      <w:r>
        <w:rPr>
          <w:rFonts w:asciiTheme="minorHAnsi" w:eastAsiaTheme="minorEastAsia" w:hAnsiTheme="minorHAnsi" w:cstheme="minorBidi"/>
          <w:noProof/>
          <w:kern w:val="2"/>
          <w:sz w:val="21"/>
          <w:szCs w:val="22"/>
          <w:lang w:val="en-US" w:eastAsia="zh-CN"/>
        </w:rPr>
        <w:tab/>
      </w:r>
      <w:r>
        <w:rPr>
          <w:noProof/>
        </w:rPr>
        <w:t>Notify_PC5ProvisioningRequirement</w:t>
      </w:r>
      <w:r>
        <w:rPr>
          <w:noProof/>
        </w:rPr>
        <w:tab/>
      </w:r>
      <w:r>
        <w:rPr>
          <w:noProof/>
        </w:rPr>
        <w:fldChar w:fldCharType="begin"/>
      </w:r>
      <w:r>
        <w:rPr>
          <w:noProof/>
        </w:rPr>
        <w:instrText xml:space="preserve"> PAGEREF _Toc216346963 \h </w:instrText>
      </w:r>
      <w:r>
        <w:rPr>
          <w:noProof/>
        </w:rPr>
      </w:r>
      <w:r>
        <w:rPr>
          <w:noProof/>
        </w:rPr>
        <w:fldChar w:fldCharType="separate"/>
      </w:r>
      <w:r>
        <w:rPr>
          <w:noProof/>
        </w:rPr>
        <w:t>46</w:t>
      </w:r>
      <w:r>
        <w:rPr>
          <w:noProof/>
        </w:rPr>
        <w:fldChar w:fldCharType="end"/>
      </w:r>
    </w:p>
    <w:p w14:paraId="272EA6BC" w14:textId="094FA026" w:rsidR="003677F4" w:rsidRDefault="003677F4">
      <w:pPr>
        <w:pStyle w:val="TOC5"/>
        <w:rPr>
          <w:rFonts w:asciiTheme="minorHAnsi" w:eastAsiaTheme="minorEastAsia" w:hAnsiTheme="minorHAnsi" w:cstheme="minorBidi"/>
          <w:noProof/>
          <w:kern w:val="2"/>
          <w:sz w:val="21"/>
          <w:szCs w:val="22"/>
          <w:lang w:val="en-US" w:eastAsia="zh-CN"/>
        </w:rPr>
      </w:pPr>
      <w:r>
        <w:rPr>
          <w:noProof/>
        </w:rPr>
        <w:t>5.10.2.3.1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_Toc216346964 \h </w:instrText>
      </w:r>
      <w:r>
        <w:rPr>
          <w:noProof/>
        </w:rPr>
      </w:r>
      <w:r>
        <w:rPr>
          <w:noProof/>
        </w:rPr>
        <w:fldChar w:fldCharType="separate"/>
      </w:r>
      <w:r>
        <w:rPr>
          <w:noProof/>
        </w:rPr>
        <w:t>46</w:t>
      </w:r>
      <w:r>
        <w:rPr>
          <w:noProof/>
        </w:rPr>
        <w:fldChar w:fldCharType="end"/>
      </w:r>
    </w:p>
    <w:p w14:paraId="43BF2EE6" w14:textId="56F61B9E" w:rsidR="003677F4" w:rsidRDefault="003677F4">
      <w:pPr>
        <w:pStyle w:val="TOC5"/>
        <w:rPr>
          <w:rFonts w:asciiTheme="minorHAnsi" w:eastAsiaTheme="minorEastAsia" w:hAnsiTheme="minorHAnsi" w:cstheme="minorBidi"/>
          <w:noProof/>
          <w:kern w:val="2"/>
          <w:sz w:val="21"/>
          <w:szCs w:val="22"/>
          <w:lang w:val="en-US" w:eastAsia="zh-CN"/>
        </w:rPr>
      </w:pPr>
      <w:r>
        <w:rPr>
          <w:noProof/>
        </w:rPr>
        <w:t>5.10.2.3.2</w:t>
      </w:r>
      <w:r>
        <w:rPr>
          <w:rFonts w:asciiTheme="minorHAnsi" w:eastAsiaTheme="minorEastAsia" w:hAnsiTheme="minorHAnsi" w:cstheme="minorBidi"/>
          <w:noProof/>
          <w:kern w:val="2"/>
          <w:sz w:val="21"/>
          <w:szCs w:val="22"/>
          <w:lang w:val="en-US" w:eastAsia="zh-CN"/>
        </w:rPr>
        <w:tab/>
      </w:r>
      <w:r>
        <w:rPr>
          <w:noProof/>
        </w:rPr>
        <w:t>Notify_PC5ProvisioningRequirement</w:t>
      </w:r>
      <w:r>
        <w:rPr>
          <w:noProof/>
        </w:rPr>
        <w:tab/>
      </w:r>
      <w:r>
        <w:rPr>
          <w:noProof/>
        </w:rPr>
        <w:fldChar w:fldCharType="begin"/>
      </w:r>
      <w:r>
        <w:rPr>
          <w:noProof/>
        </w:rPr>
        <w:instrText xml:space="preserve"> PAGEREF _Toc216346965 \h </w:instrText>
      </w:r>
      <w:r>
        <w:rPr>
          <w:noProof/>
        </w:rPr>
      </w:r>
      <w:r>
        <w:rPr>
          <w:noProof/>
        </w:rPr>
        <w:fldChar w:fldCharType="separate"/>
      </w:r>
      <w:r>
        <w:rPr>
          <w:noProof/>
        </w:rPr>
        <w:t>46</w:t>
      </w:r>
      <w:r>
        <w:rPr>
          <w:noProof/>
        </w:rPr>
        <w:fldChar w:fldCharType="end"/>
      </w:r>
    </w:p>
    <w:p w14:paraId="1876F4AA" w14:textId="6BFC84CF" w:rsidR="003677F4" w:rsidRDefault="003677F4">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VAE_ServiceAndQoSControlInfo Service</w:t>
      </w:r>
      <w:r>
        <w:rPr>
          <w:noProof/>
        </w:rPr>
        <w:tab/>
      </w:r>
      <w:r>
        <w:rPr>
          <w:noProof/>
        </w:rPr>
        <w:fldChar w:fldCharType="begin"/>
      </w:r>
      <w:r>
        <w:rPr>
          <w:noProof/>
        </w:rPr>
        <w:instrText xml:space="preserve"> PAGEREF _Toc216346966 \h </w:instrText>
      </w:r>
      <w:r>
        <w:rPr>
          <w:noProof/>
        </w:rPr>
      </w:r>
      <w:r>
        <w:rPr>
          <w:noProof/>
        </w:rPr>
        <w:fldChar w:fldCharType="separate"/>
      </w:r>
      <w:r>
        <w:rPr>
          <w:noProof/>
        </w:rPr>
        <w:t>48</w:t>
      </w:r>
      <w:r>
        <w:rPr>
          <w:noProof/>
        </w:rPr>
        <w:fldChar w:fldCharType="end"/>
      </w:r>
    </w:p>
    <w:p w14:paraId="2694DFB2" w14:textId="2651BDE2" w:rsidR="003677F4" w:rsidRDefault="003677F4">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_Toc216346967 \h </w:instrText>
      </w:r>
      <w:r>
        <w:rPr>
          <w:noProof/>
        </w:rPr>
      </w:r>
      <w:r>
        <w:rPr>
          <w:noProof/>
        </w:rPr>
        <w:fldChar w:fldCharType="separate"/>
      </w:r>
      <w:r>
        <w:rPr>
          <w:noProof/>
        </w:rPr>
        <w:t>48</w:t>
      </w:r>
      <w:r>
        <w:rPr>
          <w:noProof/>
        </w:rPr>
        <w:fldChar w:fldCharType="end"/>
      </w:r>
    </w:p>
    <w:p w14:paraId="38568382" w14:textId="1F433567" w:rsidR="003677F4" w:rsidRDefault="003677F4">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_Toc216346968 \h </w:instrText>
      </w:r>
      <w:r>
        <w:rPr>
          <w:noProof/>
        </w:rPr>
      </w:r>
      <w:r>
        <w:rPr>
          <w:noProof/>
        </w:rPr>
        <w:fldChar w:fldCharType="separate"/>
      </w:r>
      <w:r>
        <w:rPr>
          <w:noProof/>
        </w:rPr>
        <w:t>48</w:t>
      </w:r>
      <w:r>
        <w:rPr>
          <w:noProof/>
        </w:rPr>
        <w:fldChar w:fldCharType="end"/>
      </w:r>
    </w:p>
    <w:p w14:paraId="69FFF5E1" w14:textId="348D5F48" w:rsidR="003677F4" w:rsidRDefault="003677F4">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_Toc216346969 \h </w:instrText>
      </w:r>
      <w:r>
        <w:rPr>
          <w:noProof/>
        </w:rPr>
      </w:r>
      <w:r>
        <w:rPr>
          <w:noProof/>
        </w:rPr>
        <w:fldChar w:fldCharType="separate"/>
      </w:r>
      <w:r>
        <w:rPr>
          <w:noProof/>
        </w:rPr>
        <w:t>48</w:t>
      </w:r>
      <w:r>
        <w:rPr>
          <w:noProof/>
        </w:rPr>
        <w:fldChar w:fldCharType="end"/>
      </w:r>
    </w:p>
    <w:p w14:paraId="1B88A8E9" w14:textId="49CF4570" w:rsidR="003677F4" w:rsidRDefault="003677F4">
      <w:pPr>
        <w:pStyle w:val="TOC4"/>
        <w:rPr>
          <w:rFonts w:asciiTheme="minorHAnsi" w:eastAsiaTheme="minorEastAsia" w:hAnsiTheme="minorHAnsi" w:cstheme="minorBidi"/>
          <w:noProof/>
          <w:kern w:val="2"/>
          <w:sz w:val="21"/>
          <w:szCs w:val="22"/>
          <w:lang w:val="en-US" w:eastAsia="zh-CN"/>
        </w:rPr>
      </w:pPr>
      <w:r>
        <w:rPr>
          <w:noProof/>
        </w:rPr>
        <w:lastRenderedPageBreak/>
        <w:t>5.11.2.2</w:t>
      </w:r>
      <w:r>
        <w:rPr>
          <w:rFonts w:asciiTheme="minorHAnsi" w:eastAsiaTheme="minorEastAsia" w:hAnsiTheme="minorHAnsi" w:cstheme="minorBidi"/>
          <w:noProof/>
          <w:kern w:val="2"/>
          <w:sz w:val="21"/>
          <w:szCs w:val="22"/>
          <w:lang w:val="en-US" w:eastAsia="zh-CN"/>
        </w:rPr>
        <w:tab/>
      </w:r>
      <w:r>
        <w:rPr>
          <w:noProof/>
        </w:rPr>
        <w:t>Subscribe_ServiceAndQoSControlInfo</w:t>
      </w:r>
      <w:r>
        <w:rPr>
          <w:noProof/>
        </w:rPr>
        <w:tab/>
      </w:r>
      <w:r>
        <w:rPr>
          <w:noProof/>
        </w:rPr>
        <w:fldChar w:fldCharType="begin"/>
      </w:r>
      <w:r>
        <w:rPr>
          <w:noProof/>
        </w:rPr>
        <w:instrText xml:space="preserve"> PAGEREF _Toc216346970 \h </w:instrText>
      </w:r>
      <w:r>
        <w:rPr>
          <w:noProof/>
        </w:rPr>
      </w:r>
      <w:r>
        <w:rPr>
          <w:noProof/>
        </w:rPr>
        <w:fldChar w:fldCharType="separate"/>
      </w:r>
      <w:r>
        <w:rPr>
          <w:noProof/>
        </w:rPr>
        <w:t>48</w:t>
      </w:r>
      <w:r>
        <w:rPr>
          <w:noProof/>
        </w:rPr>
        <w:fldChar w:fldCharType="end"/>
      </w:r>
    </w:p>
    <w:p w14:paraId="64C4A2E5" w14:textId="1D289C9E" w:rsidR="003677F4" w:rsidRDefault="003677F4">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_Toc216346971 \h </w:instrText>
      </w:r>
      <w:r>
        <w:rPr>
          <w:noProof/>
        </w:rPr>
      </w:r>
      <w:r>
        <w:rPr>
          <w:noProof/>
        </w:rPr>
        <w:fldChar w:fldCharType="separate"/>
      </w:r>
      <w:r>
        <w:rPr>
          <w:noProof/>
        </w:rPr>
        <w:t>48</w:t>
      </w:r>
      <w:r>
        <w:rPr>
          <w:noProof/>
        </w:rPr>
        <w:fldChar w:fldCharType="end"/>
      </w:r>
    </w:p>
    <w:p w14:paraId="66AA2A7E" w14:textId="36B0AA75" w:rsidR="003677F4" w:rsidRDefault="003677F4">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Service Adaptation And QoS Control Subscription Creation</w:t>
      </w:r>
      <w:r>
        <w:rPr>
          <w:noProof/>
        </w:rPr>
        <w:tab/>
      </w:r>
      <w:r>
        <w:rPr>
          <w:noProof/>
        </w:rPr>
        <w:fldChar w:fldCharType="begin"/>
      </w:r>
      <w:r>
        <w:rPr>
          <w:noProof/>
        </w:rPr>
        <w:instrText xml:space="preserve"> PAGEREF _Toc216346972 \h </w:instrText>
      </w:r>
      <w:r>
        <w:rPr>
          <w:noProof/>
        </w:rPr>
      </w:r>
      <w:r>
        <w:rPr>
          <w:noProof/>
        </w:rPr>
        <w:fldChar w:fldCharType="separate"/>
      </w:r>
      <w:r>
        <w:rPr>
          <w:noProof/>
        </w:rPr>
        <w:t>48</w:t>
      </w:r>
      <w:r>
        <w:rPr>
          <w:noProof/>
        </w:rPr>
        <w:fldChar w:fldCharType="end"/>
      </w:r>
    </w:p>
    <w:p w14:paraId="292D14EB" w14:textId="74AA5170" w:rsidR="003677F4" w:rsidRDefault="003677F4">
      <w:pPr>
        <w:pStyle w:val="TOC5"/>
        <w:rPr>
          <w:rFonts w:asciiTheme="minorHAnsi" w:eastAsiaTheme="minorEastAsia" w:hAnsiTheme="minorHAnsi" w:cstheme="minorBidi"/>
          <w:noProof/>
          <w:kern w:val="2"/>
          <w:sz w:val="21"/>
          <w:szCs w:val="22"/>
          <w:lang w:val="en-US" w:eastAsia="zh-CN"/>
        </w:rPr>
      </w:pPr>
      <w:r>
        <w:rPr>
          <w:noProof/>
        </w:rPr>
        <w:t>5.11.2.2.3</w:t>
      </w:r>
      <w:r>
        <w:rPr>
          <w:rFonts w:asciiTheme="minorHAnsi" w:eastAsiaTheme="minorEastAsia" w:hAnsiTheme="minorHAnsi" w:cstheme="minorBidi"/>
          <w:noProof/>
          <w:kern w:val="2"/>
          <w:sz w:val="21"/>
          <w:szCs w:val="22"/>
          <w:lang w:val="en-US" w:eastAsia="zh-CN"/>
        </w:rPr>
        <w:tab/>
      </w:r>
      <w:r>
        <w:rPr>
          <w:noProof/>
        </w:rPr>
        <w:t>Service Adaptation And QoS Control Subscription Update</w:t>
      </w:r>
      <w:r>
        <w:rPr>
          <w:noProof/>
        </w:rPr>
        <w:tab/>
      </w:r>
      <w:r>
        <w:rPr>
          <w:noProof/>
        </w:rPr>
        <w:fldChar w:fldCharType="begin"/>
      </w:r>
      <w:r>
        <w:rPr>
          <w:noProof/>
        </w:rPr>
        <w:instrText xml:space="preserve"> PAGEREF _Toc216346973 \h </w:instrText>
      </w:r>
      <w:r>
        <w:rPr>
          <w:noProof/>
        </w:rPr>
      </w:r>
      <w:r>
        <w:rPr>
          <w:noProof/>
        </w:rPr>
        <w:fldChar w:fldCharType="separate"/>
      </w:r>
      <w:r>
        <w:rPr>
          <w:noProof/>
        </w:rPr>
        <w:t>49</w:t>
      </w:r>
      <w:r>
        <w:rPr>
          <w:noProof/>
        </w:rPr>
        <w:fldChar w:fldCharType="end"/>
      </w:r>
    </w:p>
    <w:p w14:paraId="4188397D" w14:textId="3B145CEB" w:rsidR="003677F4" w:rsidRDefault="003677F4">
      <w:pPr>
        <w:pStyle w:val="TOC5"/>
        <w:rPr>
          <w:rFonts w:asciiTheme="minorHAnsi" w:eastAsiaTheme="minorEastAsia" w:hAnsiTheme="minorHAnsi" w:cstheme="minorBidi"/>
          <w:noProof/>
          <w:kern w:val="2"/>
          <w:sz w:val="21"/>
          <w:szCs w:val="22"/>
          <w:lang w:val="en-US" w:eastAsia="zh-CN"/>
        </w:rPr>
      </w:pPr>
      <w:r>
        <w:rPr>
          <w:noProof/>
        </w:rPr>
        <w:t>5.11.2.2.4</w:t>
      </w:r>
      <w:r>
        <w:rPr>
          <w:rFonts w:asciiTheme="minorHAnsi" w:eastAsiaTheme="minorEastAsia" w:hAnsiTheme="minorHAnsi" w:cstheme="minorBidi"/>
          <w:noProof/>
          <w:kern w:val="2"/>
          <w:sz w:val="21"/>
          <w:szCs w:val="22"/>
          <w:lang w:val="en-US" w:eastAsia="zh-CN"/>
        </w:rPr>
        <w:tab/>
      </w:r>
      <w:r>
        <w:rPr>
          <w:noProof/>
        </w:rPr>
        <w:t>Service Adaptation And QoS Control Subscription Deletion</w:t>
      </w:r>
      <w:r>
        <w:rPr>
          <w:noProof/>
        </w:rPr>
        <w:tab/>
      </w:r>
      <w:r>
        <w:rPr>
          <w:noProof/>
        </w:rPr>
        <w:fldChar w:fldCharType="begin"/>
      </w:r>
      <w:r>
        <w:rPr>
          <w:noProof/>
        </w:rPr>
        <w:instrText xml:space="preserve"> PAGEREF _Toc216346974 \h </w:instrText>
      </w:r>
      <w:r>
        <w:rPr>
          <w:noProof/>
        </w:rPr>
      </w:r>
      <w:r>
        <w:rPr>
          <w:noProof/>
        </w:rPr>
        <w:fldChar w:fldCharType="separate"/>
      </w:r>
      <w:r>
        <w:rPr>
          <w:noProof/>
        </w:rPr>
        <w:t>49</w:t>
      </w:r>
      <w:r>
        <w:rPr>
          <w:noProof/>
        </w:rPr>
        <w:fldChar w:fldCharType="end"/>
      </w:r>
    </w:p>
    <w:p w14:paraId="22123A24" w14:textId="587B92BC" w:rsidR="003677F4" w:rsidRDefault="003677F4">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Pr>
          <w:noProof/>
        </w:rPr>
        <w:t>Notify_ServiceAndQoSControlInfo</w:t>
      </w:r>
      <w:r>
        <w:rPr>
          <w:noProof/>
        </w:rPr>
        <w:tab/>
      </w:r>
      <w:r>
        <w:rPr>
          <w:noProof/>
        </w:rPr>
        <w:fldChar w:fldCharType="begin"/>
      </w:r>
      <w:r>
        <w:rPr>
          <w:noProof/>
        </w:rPr>
        <w:instrText xml:space="preserve"> PAGEREF _Toc216346975 \h </w:instrText>
      </w:r>
      <w:r>
        <w:rPr>
          <w:noProof/>
        </w:rPr>
      </w:r>
      <w:r>
        <w:rPr>
          <w:noProof/>
        </w:rPr>
        <w:fldChar w:fldCharType="separate"/>
      </w:r>
      <w:r>
        <w:rPr>
          <w:noProof/>
        </w:rPr>
        <w:t>50</w:t>
      </w:r>
      <w:r>
        <w:rPr>
          <w:noProof/>
        </w:rPr>
        <w:fldChar w:fldCharType="end"/>
      </w:r>
    </w:p>
    <w:p w14:paraId="304D46BA" w14:textId="1C66BCAA" w:rsidR="003677F4" w:rsidRDefault="003677F4">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_Toc216346976 \h </w:instrText>
      </w:r>
      <w:r>
        <w:rPr>
          <w:noProof/>
        </w:rPr>
      </w:r>
      <w:r>
        <w:rPr>
          <w:noProof/>
        </w:rPr>
        <w:fldChar w:fldCharType="separate"/>
      </w:r>
      <w:r>
        <w:rPr>
          <w:noProof/>
        </w:rPr>
        <w:t>50</w:t>
      </w:r>
      <w:r>
        <w:rPr>
          <w:noProof/>
        </w:rPr>
        <w:fldChar w:fldCharType="end"/>
      </w:r>
    </w:p>
    <w:p w14:paraId="1F9F2AA2" w14:textId="25C3BE6F" w:rsidR="003677F4" w:rsidRDefault="003677F4">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Service Requirements And QoS Adaptation </w:t>
      </w:r>
      <w:r w:rsidRPr="00F2088B">
        <w:rPr>
          <w:noProof/>
          <w:lang w:val="en-US"/>
        </w:rPr>
        <w:t>Notification</w:t>
      </w:r>
      <w:r>
        <w:rPr>
          <w:noProof/>
        </w:rPr>
        <w:tab/>
      </w:r>
      <w:r>
        <w:rPr>
          <w:noProof/>
        </w:rPr>
        <w:fldChar w:fldCharType="begin"/>
      </w:r>
      <w:r>
        <w:rPr>
          <w:noProof/>
        </w:rPr>
        <w:instrText xml:space="preserve"> PAGEREF _Toc216346977 \h </w:instrText>
      </w:r>
      <w:r>
        <w:rPr>
          <w:noProof/>
        </w:rPr>
      </w:r>
      <w:r>
        <w:rPr>
          <w:noProof/>
        </w:rPr>
        <w:fldChar w:fldCharType="separate"/>
      </w:r>
      <w:r>
        <w:rPr>
          <w:noProof/>
        </w:rPr>
        <w:t>50</w:t>
      </w:r>
      <w:r>
        <w:rPr>
          <w:noProof/>
        </w:rPr>
        <w:fldChar w:fldCharType="end"/>
      </w:r>
    </w:p>
    <w:p w14:paraId="38335342" w14:textId="4CB6D7FD" w:rsidR="003677F4" w:rsidRDefault="003677F4">
      <w:pPr>
        <w:pStyle w:val="TOC5"/>
        <w:rPr>
          <w:rFonts w:asciiTheme="minorHAnsi" w:eastAsiaTheme="minorEastAsia" w:hAnsiTheme="minorHAnsi" w:cstheme="minorBidi"/>
          <w:noProof/>
          <w:kern w:val="2"/>
          <w:sz w:val="21"/>
          <w:szCs w:val="22"/>
          <w:lang w:val="en-US" w:eastAsia="zh-CN"/>
        </w:rPr>
      </w:pPr>
      <w:r>
        <w:rPr>
          <w:noProof/>
        </w:rPr>
        <w:t>5.11.2.3.3</w:t>
      </w:r>
      <w:r>
        <w:rPr>
          <w:rFonts w:asciiTheme="minorHAnsi" w:eastAsiaTheme="minorEastAsia" w:hAnsiTheme="minorHAnsi" w:cstheme="minorBidi"/>
          <w:noProof/>
          <w:kern w:val="2"/>
          <w:sz w:val="21"/>
          <w:szCs w:val="22"/>
          <w:lang w:val="en-US" w:eastAsia="zh-CN"/>
        </w:rPr>
        <w:tab/>
      </w:r>
      <w:r>
        <w:rPr>
          <w:noProof/>
        </w:rPr>
        <w:t xml:space="preserve">QoS Change </w:t>
      </w:r>
      <w:r w:rsidRPr="00F2088B">
        <w:rPr>
          <w:noProof/>
          <w:lang w:val="en-US"/>
        </w:rPr>
        <w:t>Notification</w:t>
      </w:r>
      <w:r>
        <w:rPr>
          <w:noProof/>
        </w:rPr>
        <w:tab/>
      </w:r>
      <w:r>
        <w:rPr>
          <w:noProof/>
        </w:rPr>
        <w:fldChar w:fldCharType="begin"/>
      </w:r>
      <w:r>
        <w:rPr>
          <w:noProof/>
        </w:rPr>
        <w:instrText xml:space="preserve"> PAGEREF _Toc216346978 \h </w:instrText>
      </w:r>
      <w:r>
        <w:rPr>
          <w:noProof/>
        </w:rPr>
      </w:r>
      <w:r>
        <w:rPr>
          <w:noProof/>
        </w:rPr>
        <w:fldChar w:fldCharType="separate"/>
      </w:r>
      <w:r>
        <w:rPr>
          <w:noProof/>
        </w:rPr>
        <w:t>51</w:t>
      </w:r>
      <w:r>
        <w:rPr>
          <w:noProof/>
        </w:rPr>
        <w:fldChar w:fldCharType="end"/>
      </w:r>
    </w:p>
    <w:p w14:paraId="240DCC9E" w14:textId="39894B46" w:rsidR="003677F4" w:rsidRDefault="003677F4">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VAE_VRUZoneManagement Service</w:t>
      </w:r>
      <w:r>
        <w:rPr>
          <w:noProof/>
        </w:rPr>
        <w:tab/>
      </w:r>
      <w:r>
        <w:rPr>
          <w:noProof/>
        </w:rPr>
        <w:fldChar w:fldCharType="begin"/>
      </w:r>
      <w:r>
        <w:rPr>
          <w:noProof/>
        </w:rPr>
        <w:instrText xml:space="preserve"> PAGEREF _Toc216346979 \h </w:instrText>
      </w:r>
      <w:r>
        <w:rPr>
          <w:noProof/>
        </w:rPr>
      </w:r>
      <w:r>
        <w:rPr>
          <w:noProof/>
        </w:rPr>
        <w:fldChar w:fldCharType="separate"/>
      </w:r>
      <w:r>
        <w:rPr>
          <w:noProof/>
        </w:rPr>
        <w:t>52</w:t>
      </w:r>
      <w:r>
        <w:rPr>
          <w:noProof/>
        </w:rPr>
        <w:fldChar w:fldCharType="end"/>
      </w:r>
    </w:p>
    <w:p w14:paraId="406F815F" w14:textId="600F6D47" w:rsidR="003677F4" w:rsidRDefault="003677F4">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_Toc216346980 \h </w:instrText>
      </w:r>
      <w:r>
        <w:rPr>
          <w:noProof/>
        </w:rPr>
      </w:r>
      <w:r>
        <w:rPr>
          <w:noProof/>
        </w:rPr>
        <w:fldChar w:fldCharType="separate"/>
      </w:r>
      <w:r>
        <w:rPr>
          <w:noProof/>
        </w:rPr>
        <w:t>52</w:t>
      </w:r>
      <w:r>
        <w:rPr>
          <w:noProof/>
        </w:rPr>
        <w:fldChar w:fldCharType="end"/>
      </w:r>
    </w:p>
    <w:p w14:paraId="10C2E74A" w14:textId="55F71F34" w:rsidR="003677F4" w:rsidRDefault="003677F4">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_Toc216346981 \h </w:instrText>
      </w:r>
      <w:r>
        <w:rPr>
          <w:noProof/>
        </w:rPr>
      </w:r>
      <w:r>
        <w:rPr>
          <w:noProof/>
        </w:rPr>
        <w:fldChar w:fldCharType="separate"/>
      </w:r>
      <w:r>
        <w:rPr>
          <w:noProof/>
        </w:rPr>
        <w:t>52</w:t>
      </w:r>
      <w:r>
        <w:rPr>
          <w:noProof/>
        </w:rPr>
        <w:fldChar w:fldCharType="end"/>
      </w:r>
    </w:p>
    <w:p w14:paraId="202FCA31" w14:textId="6D00E047" w:rsidR="003677F4" w:rsidRDefault="003677F4">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_Toc216346982 \h </w:instrText>
      </w:r>
      <w:r>
        <w:rPr>
          <w:noProof/>
        </w:rPr>
      </w:r>
      <w:r>
        <w:rPr>
          <w:noProof/>
        </w:rPr>
        <w:fldChar w:fldCharType="separate"/>
      </w:r>
      <w:r>
        <w:rPr>
          <w:noProof/>
        </w:rPr>
        <w:t>52</w:t>
      </w:r>
      <w:r>
        <w:rPr>
          <w:noProof/>
        </w:rPr>
        <w:fldChar w:fldCharType="end"/>
      </w:r>
    </w:p>
    <w:p w14:paraId="646C7824" w14:textId="34338ACE" w:rsidR="003677F4" w:rsidRDefault="003677F4">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Pr>
          <w:noProof/>
        </w:rPr>
        <w:t>Subscribe_VRUZoneManagement</w:t>
      </w:r>
      <w:r>
        <w:rPr>
          <w:noProof/>
        </w:rPr>
        <w:tab/>
      </w:r>
      <w:r>
        <w:rPr>
          <w:noProof/>
        </w:rPr>
        <w:fldChar w:fldCharType="begin"/>
      </w:r>
      <w:r>
        <w:rPr>
          <w:noProof/>
        </w:rPr>
        <w:instrText xml:space="preserve"> PAGEREF _Toc216346983 \h </w:instrText>
      </w:r>
      <w:r>
        <w:rPr>
          <w:noProof/>
        </w:rPr>
      </w:r>
      <w:r>
        <w:rPr>
          <w:noProof/>
        </w:rPr>
        <w:fldChar w:fldCharType="separate"/>
      </w:r>
      <w:r>
        <w:rPr>
          <w:noProof/>
        </w:rPr>
        <w:t>52</w:t>
      </w:r>
      <w:r>
        <w:rPr>
          <w:noProof/>
        </w:rPr>
        <w:fldChar w:fldCharType="end"/>
      </w:r>
    </w:p>
    <w:p w14:paraId="3049DBB7" w14:textId="05E4B1E5" w:rsidR="003677F4" w:rsidRDefault="003677F4">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_Toc216346984 \h </w:instrText>
      </w:r>
      <w:r>
        <w:rPr>
          <w:noProof/>
        </w:rPr>
      </w:r>
      <w:r>
        <w:rPr>
          <w:noProof/>
        </w:rPr>
        <w:fldChar w:fldCharType="separate"/>
      </w:r>
      <w:r>
        <w:rPr>
          <w:noProof/>
        </w:rPr>
        <w:t>52</w:t>
      </w:r>
      <w:r>
        <w:rPr>
          <w:noProof/>
        </w:rPr>
        <w:fldChar w:fldCharType="end"/>
      </w:r>
    </w:p>
    <w:p w14:paraId="1C7EBEC5" w14:textId="047CA2EE" w:rsidR="003677F4" w:rsidRDefault="003677F4">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VRU Zone Management Subscription Creation</w:t>
      </w:r>
      <w:r>
        <w:rPr>
          <w:noProof/>
        </w:rPr>
        <w:tab/>
      </w:r>
      <w:r>
        <w:rPr>
          <w:noProof/>
        </w:rPr>
        <w:fldChar w:fldCharType="begin"/>
      </w:r>
      <w:r>
        <w:rPr>
          <w:noProof/>
        </w:rPr>
        <w:instrText xml:space="preserve"> PAGEREF _Toc216346985 \h </w:instrText>
      </w:r>
      <w:r>
        <w:rPr>
          <w:noProof/>
        </w:rPr>
      </w:r>
      <w:r>
        <w:rPr>
          <w:noProof/>
        </w:rPr>
        <w:fldChar w:fldCharType="separate"/>
      </w:r>
      <w:r>
        <w:rPr>
          <w:noProof/>
        </w:rPr>
        <w:t>52</w:t>
      </w:r>
      <w:r>
        <w:rPr>
          <w:noProof/>
        </w:rPr>
        <w:fldChar w:fldCharType="end"/>
      </w:r>
    </w:p>
    <w:p w14:paraId="45694363" w14:textId="6405FC10" w:rsidR="003677F4" w:rsidRDefault="003677F4">
      <w:pPr>
        <w:pStyle w:val="TOC5"/>
        <w:rPr>
          <w:rFonts w:asciiTheme="minorHAnsi" w:eastAsiaTheme="minorEastAsia" w:hAnsiTheme="minorHAnsi" w:cstheme="minorBidi"/>
          <w:noProof/>
          <w:kern w:val="2"/>
          <w:sz w:val="21"/>
          <w:szCs w:val="22"/>
          <w:lang w:val="en-US" w:eastAsia="zh-CN"/>
        </w:rPr>
      </w:pPr>
      <w:r>
        <w:rPr>
          <w:noProof/>
        </w:rPr>
        <w:t>5.12.2.2.3</w:t>
      </w:r>
      <w:r>
        <w:rPr>
          <w:rFonts w:asciiTheme="minorHAnsi" w:eastAsiaTheme="minorEastAsia" w:hAnsiTheme="minorHAnsi" w:cstheme="minorBidi"/>
          <w:noProof/>
          <w:kern w:val="2"/>
          <w:sz w:val="21"/>
          <w:szCs w:val="22"/>
          <w:lang w:val="en-US" w:eastAsia="zh-CN"/>
        </w:rPr>
        <w:tab/>
      </w:r>
      <w:r>
        <w:rPr>
          <w:noProof/>
        </w:rPr>
        <w:t>VRU Zone Management Subscription Update</w:t>
      </w:r>
      <w:r>
        <w:rPr>
          <w:noProof/>
        </w:rPr>
        <w:tab/>
      </w:r>
      <w:r>
        <w:rPr>
          <w:noProof/>
        </w:rPr>
        <w:fldChar w:fldCharType="begin"/>
      </w:r>
      <w:r>
        <w:rPr>
          <w:noProof/>
        </w:rPr>
        <w:instrText xml:space="preserve"> PAGEREF _Toc216346986 \h </w:instrText>
      </w:r>
      <w:r>
        <w:rPr>
          <w:noProof/>
        </w:rPr>
      </w:r>
      <w:r>
        <w:rPr>
          <w:noProof/>
        </w:rPr>
        <w:fldChar w:fldCharType="separate"/>
      </w:r>
      <w:r>
        <w:rPr>
          <w:noProof/>
        </w:rPr>
        <w:t>53</w:t>
      </w:r>
      <w:r>
        <w:rPr>
          <w:noProof/>
        </w:rPr>
        <w:fldChar w:fldCharType="end"/>
      </w:r>
    </w:p>
    <w:p w14:paraId="724B132A" w14:textId="61C843B6" w:rsidR="003677F4" w:rsidRDefault="003677F4">
      <w:pPr>
        <w:pStyle w:val="TOC5"/>
        <w:rPr>
          <w:rFonts w:asciiTheme="minorHAnsi" w:eastAsiaTheme="minorEastAsia" w:hAnsiTheme="minorHAnsi" w:cstheme="minorBidi"/>
          <w:noProof/>
          <w:kern w:val="2"/>
          <w:sz w:val="21"/>
          <w:szCs w:val="22"/>
          <w:lang w:val="en-US" w:eastAsia="zh-CN"/>
        </w:rPr>
      </w:pPr>
      <w:r>
        <w:rPr>
          <w:noProof/>
        </w:rPr>
        <w:t>5.12.2.2.4</w:t>
      </w:r>
      <w:r>
        <w:rPr>
          <w:rFonts w:asciiTheme="minorHAnsi" w:eastAsiaTheme="minorEastAsia" w:hAnsiTheme="minorHAnsi" w:cstheme="minorBidi"/>
          <w:noProof/>
          <w:kern w:val="2"/>
          <w:sz w:val="21"/>
          <w:szCs w:val="22"/>
          <w:lang w:val="en-US" w:eastAsia="zh-CN"/>
        </w:rPr>
        <w:tab/>
      </w:r>
      <w:r>
        <w:rPr>
          <w:noProof/>
        </w:rPr>
        <w:t>VRU Zone Management Subscription Deletion</w:t>
      </w:r>
      <w:r>
        <w:rPr>
          <w:noProof/>
        </w:rPr>
        <w:tab/>
      </w:r>
      <w:r>
        <w:rPr>
          <w:noProof/>
        </w:rPr>
        <w:fldChar w:fldCharType="begin"/>
      </w:r>
      <w:r>
        <w:rPr>
          <w:noProof/>
        </w:rPr>
        <w:instrText xml:space="preserve"> PAGEREF _Toc216346987 \h </w:instrText>
      </w:r>
      <w:r>
        <w:rPr>
          <w:noProof/>
        </w:rPr>
      </w:r>
      <w:r>
        <w:rPr>
          <w:noProof/>
        </w:rPr>
        <w:fldChar w:fldCharType="separate"/>
      </w:r>
      <w:r>
        <w:rPr>
          <w:noProof/>
        </w:rPr>
        <w:t>53</w:t>
      </w:r>
      <w:r>
        <w:rPr>
          <w:noProof/>
        </w:rPr>
        <w:fldChar w:fldCharType="end"/>
      </w:r>
    </w:p>
    <w:p w14:paraId="452B292B" w14:textId="5ED7FBB8" w:rsidR="003677F4" w:rsidRDefault="003677F4">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Pr>
          <w:noProof/>
        </w:rPr>
        <w:t>Notify_VRUZoneManagement</w:t>
      </w:r>
      <w:r>
        <w:rPr>
          <w:noProof/>
        </w:rPr>
        <w:tab/>
      </w:r>
      <w:r>
        <w:rPr>
          <w:noProof/>
        </w:rPr>
        <w:fldChar w:fldCharType="begin"/>
      </w:r>
      <w:r>
        <w:rPr>
          <w:noProof/>
        </w:rPr>
        <w:instrText xml:space="preserve"> PAGEREF _Toc216346988 \h </w:instrText>
      </w:r>
      <w:r>
        <w:rPr>
          <w:noProof/>
        </w:rPr>
      </w:r>
      <w:r>
        <w:rPr>
          <w:noProof/>
        </w:rPr>
        <w:fldChar w:fldCharType="separate"/>
      </w:r>
      <w:r>
        <w:rPr>
          <w:noProof/>
        </w:rPr>
        <w:t>54</w:t>
      </w:r>
      <w:r>
        <w:rPr>
          <w:noProof/>
        </w:rPr>
        <w:fldChar w:fldCharType="end"/>
      </w:r>
    </w:p>
    <w:p w14:paraId="23D73AA7" w14:textId="6DE94C92" w:rsidR="003677F4" w:rsidRDefault="003677F4">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_Toc216346989 \h </w:instrText>
      </w:r>
      <w:r>
        <w:rPr>
          <w:noProof/>
        </w:rPr>
      </w:r>
      <w:r>
        <w:rPr>
          <w:noProof/>
        </w:rPr>
        <w:fldChar w:fldCharType="separate"/>
      </w:r>
      <w:r>
        <w:rPr>
          <w:noProof/>
        </w:rPr>
        <w:t>54</w:t>
      </w:r>
      <w:r>
        <w:rPr>
          <w:noProof/>
        </w:rPr>
        <w:fldChar w:fldCharType="end"/>
      </w:r>
    </w:p>
    <w:p w14:paraId="12F1DEF4" w14:textId="3531FCDA" w:rsidR="003677F4" w:rsidRDefault="003677F4">
      <w:pPr>
        <w:pStyle w:val="TOC5"/>
        <w:rPr>
          <w:rFonts w:asciiTheme="minorHAnsi" w:eastAsiaTheme="minorEastAsia" w:hAnsiTheme="minorHAnsi" w:cstheme="minorBidi"/>
          <w:noProof/>
          <w:kern w:val="2"/>
          <w:sz w:val="21"/>
          <w:szCs w:val="22"/>
          <w:lang w:val="en-US" w:eastAsia="zh-CN"/>
        </w:rPr>
      </w:pPr>
      <w:r w:rsidRPr="00F2088B">
        <w:rPr>
          <w:noProof/>
          <w:lang w:val="fr-FR"/>
        </w:rPr>
        <w:t>5.12.2.3.2</w:t>
      </w:r>
      <w:r>
        <w:rPr>
          <w:rFonts w:asciiTheme="minorHAnsi" w:eastAsiaTheme="minorEastAsia" w:hAnsiTheme="minorHAnsi" w:cstheme="minorBidi"/>
          <w:noProof/>
          <w:kern w:val="2"/>
          <w:sz w:val="21"/>
          <w:szCs w:val="22"/>
          <w:lang w:val="en-US" w:eastAsia="zh-CN"/>
        </w:rPr>
        <w:tab/>
      </w:r>
      <w:r w:rsidRPr="00F2088B">
        <w:rPr>
          <w:noProof/>
          <w:lang w:val="fr-FR"/>
        </w:rPr>
        <w:t>VRU Zone Management Enter/Leave Notification</w:t>
      </w:r>
      <w:r>
        <w:rPr>
          <w:noProof/>
        </w:rPr>
        <w:tab/>
      </w:r>
      <w:r>
        <w:rPr>
          <w:noProof/>
        </w:rPr>
        <w:fldChar w:fldCharType="begin"/>
      </w:r>
      <w:r>
        <w:rPr>
          <w:noProof/>
        </w:rPr>
        <w:instrText xml:space="preserve"> PAGEREF _Toc216346990 \h </w:instrText>
      </w:r>
      <w:r>
        <w:rPr>
          <w:noProof/>
        </w:rPr>
      </w:r>
      <w:r>
        <w:rPr>
          <w:noProof/>
        </w:rPr>
        <w:fldChar w:fldCharType="separate"/>
      </w:r>
      <w:r>
        <w:rPr>
          <w:noProof/>
        </w:rPr>
        <w:t>54</w:t>
      </w:r>
      <w:r>
        <w:rPr>
          <w:noProof/>
        </w:rPr>
        <w:fldChar w:fldCharType="end"/>
      </w:r>
    </w:p>
    <w:p w14:paraId="6402F8A7" w14:textId="34815319" w:rsidR="003677F4" w:rsidRDefault="003677F4">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VAE_V2PApplicationRequirement Service</w:t>
      </w:r>
      <w:r>
        <w:rPr>
          <w:noProof/>
        </w:rPr>
        <w:tab/>
      </w:r>
      <w:r>
        <w:rPr>
          <w:noProof/>
        </w:rPr>
        <w:fldChar w:fldCharType="begin"/>
      </w:r>
      <w:r>
        <w:rPr>
          <w:noProof/>
        </w:rPr>
        <w:instrText xml:space="preserve"> PAGEREF _Toc216346991 \h </w:instrText>
      </w:r>
      <w:r>
        <w:rPr>
          <w:noProof/>
        </w:rPr>
      </w:r>
      <w:r>
        <w:rPr>
          <w:noProof/>
        </w:rPr>
        <w:fldChar w:fldCharType="separate"/>
      </w:r>
      <w:r>
        <w:rPr>
          <w:noProof/>
        </w:rPr>
        <w:t>56</w:t>
      </w:r>
      <w:r>
        <w:rPr>
          <w:noProof/>
        </w:rPr>
        <w:fldChar w:fldCharType="end"/>
      </w:r>
    </w:p>
    <w:p w14:paraId="6109F97B" w14:textId="2C9B8BCC" w:rsidR="003677F4" w:rsidRDefault="003677F4">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_Toc216346992 \h </w:instrText>
      </w:r>
      <w:r>
        <w:rPr>
          <w:noProof/>
        </w:rPr>
      </w:r>
      <w:r>
        <w:rPr>
          <w:noProof/>
        </w:rPr>
        <w:fldChar w:fldCharType="separate"/>
      </w:r>
      <w:r>
        <w:rPr>
          <w:noProof/>
        </w:rPr>
        <w:t>56</w:t>
      </w:r>
      <w:r>
        <w:rPr>
          <w:noProof/>
        </w:rPr>
        <w:fldChar w:fldCharType="end"/>
      </w:r>
    </w:p>
    <w:p w14:paraId="56B4C337" w14:textId="01E9ACBD" w:rsidR="003677F4" w:rsidRDefault="003677F4">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_Toc216346993 \h </w:instrText>
      </w:r>
      <w:r>
        <w:rPr>
          <w:noProof/>
        </w:rPr>
      </w:r>
      <w:r>
        <w:rPr>
          <w:noProof/>
        </w:rPr>
        <w:fldChar w:fldCharType="separate"/>
      </w:r>
      <w:r>
        <w:rPr>
          <w:noProof/>
        </w:rPr>
        <w:t>56</w:t>
      </w:r>
      <w:r>
        <w:rPr>
          <w:noProof/>
        </w:rPr>
        <w:fldChar w:fldCharType="end"/>
      </w:r>
    </w:p>
    <w:p w14:paraId="6FB20585" w14:textId="03D2F790" w:rsidR="003677F4" w:rsidRDefault="003677F4">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_Toc216346994 \h </w:instrText>
      </w:r>
      <w:r>
        <w:rPr>
          <w:noProof/>
        </w:rPr>
      </w:r>
      <w:r>
        <w:rPr>
          <w:noProof/>
        </w:rPr>
        <w:fldChar w:fldCharType="separate"/>
      </w:r>
      <w:r>
        <w:rPr>
          <w:noProof/>
        </w:rPr>
        <w:t>56</w:t>
      </w:r>
      <w:r>
        <w:rPr>
          <w:noProof/>
        </w:rPr>
        <w:fldChar w:fldCharType="end"/>
      </w:r>
    </w:p>
    <w:p w14:paraId="1B8AB8C7" w14:textId="5436B91C" w:rsidR="003677F4" w:rsidRDefault="003677F4">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Request_V2PApplicationRequirement</w:t>
      </w:r>
      <w:r>
        <w:rPr>
          <w:noProof/>
        </w:rPr>
        <w:tab/>
      </w:r>
      <w:r>
        <w:rPr>
          <w:noProof/>
        </w:rPr>
        <w:fldChar w:fldCharType="begin"/>
      </w:r>
      <w:r>
        <w:rPr>
          <w:noProof/>
        </w:rPr>
        <w:instrText xml:space="preserve"> PAGEREF _Toc216346995 \h </w:instrText>
      </w:r>
      <w:r>
        <w:rPr>
          <w:noProof/>
        </w:rPr>
      </w:r>
      <w:r>
        <w:rPr>
          <w:noProof/>
        </w:rPr>
        <w:fldChar w:fldCharType="separate"/>
      </w:r>
      <w:r>
        <w:rPr>
          <w:noProof/>
        </w:rPr>
        <w:t>56</w:t>
      </w:r>
      <w:r>
        <w:rPr>
          <w:noProof/>
        </w:rPr>
        <w:fldChar w:fldCharType="end"/>
      </w:r>
    </w:p>
    <w:p w14:paraId="33DF6EB4" w14:textId="68478264" w:rsidR="003677F4" w:rsidRDefault="003677F4">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_Toc216346996 \h </w:instrText>
      </w:r>
      <w:r>
        <w:rPr>
          <w:noProof/>
        </w:rPr>
      </w:r>
      <w:r>
        <w:rPr>
          <w:noProof/>
        </w:rPr>
        <w:fldChar w:fldCharType="separate"/>
      </w:r>
      <w:r>
        <w:rPr>
          <w:noProof/>
        </w:rPr>
        <w:t>56</w:t>
      </w:r>
      <w:r>
        <w:rPr>
          <w:noProof/>
        </w:rPr>
        <w:fldChar w:fldCharType="end"/>
      </w:r>
    </w:p>
    <w:p w14:paraId="1DA6C303" w14:textId="382C9860" w:rsidR="003677F4" w:rsidRDefault="003677F4">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V2P Application Requirement Creation</w:t>
      </w:r>
      <w:r>
        <w:rPr>
          <w:noProof/>
        </w:rPr>
        <w:tab/>
      </w:r>
      <w:r>
        <w:rPr>
          <w:noProof/>
        </w:rPr>
        <w:fldChar w:fldCharType="begin"/>
      </w:r>
      <w:r>
        <w:rPr>
          <w:noProof/>
        </w:rPr>
        <w:instrText xml:space="preserve"> PAGEREF _Toc216346997 \h </w:instrText>
      </w:r>
      <w:r>
        <w:rPr>
          <w:noProof/>
        </w:rPr>
      </w:r>
      <w:r>
        <w:rPr>
          <w:noProof/>
        </w:rPr>
        <w:fldChar w:fldCharType="separate"/>
      </w:r>
      <w:r>
        <w:rPr>
          <w:noProof/>
        </w:rPr>
        <w:t>56</w:t>
      </w:r>
      <w:r>
        <w:rPr>
          <w:noProof/>
        </w:rPr>
        <w:fldChar w:fldCharType="end"/>
      </w:r>
    </w:p>
    <w:p w14:paraId="219418D7" w14:textId="57636C2D" w:rsidR="003677F4" w:rsidRDefault="003677F4">
      <w:pPr>
        <w:pStyle w:val="TOC5"/>
        <w:rPr>
          <w:rFonts w:asciiTheme="minorHAnsi" w:eastAsiaTheme="minorEastAsia" w:hAnsiTheme="minorHAnsi" w:cstheme="minorBidi"/>
          <w:noProof/>
          <w:kern w:val="2"/>
          <w:sz w:val="21"/>
          <w:szCs w:val="22"/>
          <w:lang w:val="en-US" w:eastAsia="zh-CN"/>
        </w:rPr>
      </w:pPr>
      <w:r>
        <w:rPr>
          <w:noProof/>
        </w:rPr>
        <w:t>5.13.2.2.3</w:t>
      </w:r>
      <w:r>
        <w:rPr>
          <w:rFonts w:asciiTheme="minorHAnsi" w:eastAsiaTheme="minorEastAsia" w:hAnsiTheme="minorHAnsi" w:cstheme="minorBidi"/>
          <w:noProof/>
          <w:kern w:val="2"/>
          <w:sz w:val="21"/>
          <w:szCs w:val="22"/>
          <w:lang w:val="en-US" w:eastAsia="zh-CN"/>
        </w:rPr>
        <w:tab/>
      </w:r>
      <w:r>
        <w:rPr>
          <w:noProof/>
        </w:rPr>
        <w:t>V2P Application Requirements Provisioning Update</w:t>
      </w:r>
      <w:r>
        <w:rPr>
          <w:noProof/>
        </w:rPr>
        <w:tab/>
      </w:r>
      <w:r>
        <w:rPr>
          <w:noProof/>
        </w:rPr>
        <w:fldChar w:fldCharType="begin"/>
      </w:r>
      <w:r>
        <w:rPr>
          <w:noProof/>
        </w:rPr>
        <w:instrText xml:space="preserve"> PAGEREF _Toc216346998 \h </w:instrText>
      </w:r>
      <w:r>
        <w:rPr>
          <w:noProof/>
        </w:rPr>
      </w:r>
      <w:r>
        <w:rPr>
          <w:noProof/>
        </w:rPr>
        <w:fldChar w:fldCharType="separate"/>
      </w:r>
      <w:r>
        <w:rPr>
          <w:noProof/>
        </w:rPr>
        <w:t>57</w:t>
      </w:r>
      <w:r>
        <w:rPr>
          <w:noProof/>
        </w:rPr>
        <w:fldChar w:fldCharType="end"/>
      </w:r>
    </w:p>
    <w:p w14:paraId="4989C646" w14:textId="52F51689" w:rsidR="003677F4" w:rsidRDefault="003677F4">
      <w:pPr>
        <w:pStyle w:val="TOC5"/>
        <w:rPr>
          <w:rFonts w:asciiTheme="minorHAnsi" w:eastAsiaTheme="minorEastAsia" w:hAnsiTheme="minorHAnsi" w:cstheme="minorBidi"/>
          <w:noProof/>
          <w:kern w:val="2"/>
          <w:sz w:val="21"/>
          <w:szCs w:val="22"/>
          <w:lang w:val="en-US" w:eastAsia="zh-CN"/>
        </w:rPr>
      </w:pPr>
      <w:r>
        <w:rPr>
          <w:noProof/>
        </w:rPr>
        <w:t>5.13.2.2.4</w:t>
      </w:r>
      <w:r>
        <w:rPr>
          <w:rFonts w:asciiTheme="minorHAnsi" w:eastAsiaTheme="minorEastAsia" w:hAnsiTheme="minorHAnsi" w:cstheme="minorBidi"/>
          <w:noProof/>
          <w:kern w:val="2"/>
          <w:sz w:val="21"/>
          <w:szCs w:val="22"/>
          <w:lang w:val="en-US" w:eastAsia="zh-CN"/>
        </w:rPr>
        <w:tab/>
      </w:r>
      <w:r>
        <w:rPr>
          <w:noProof/>
        </w:rPr>
        <w:t>V2P Application Requirements Provisioning Deletion</w:t>
      </w:r>
      <w:r>
        <w:rPr>
          <w:noProof/>
        </w:rPr>
        <w:tab/>
      </w:r>
      <w:r>
        <w:rPr>
          <w:noProof/>
        </w:rPr>
        <w:fldChar w:fldCharType="begin"/>
      </w:r>
      <w:r>
        <w:rPr>
          <w:noProof/>
        </w:rPr>
        <w:instrText xml:space="preserve"> PAGEREF _Toc216346999 \h </w:instrText>
      </w:r>
      <w:r>
        <w:rPr>
          <w:noProof/>
        </w:rPr>
      </w:r>
      <w:r>
        <w:rPr>
          <w:noProof/>
        </w:rPr>
        <w:fldChar w:fldCharType="separate"/>
      </w:r>
      <w:r>
        <w:rPr>
          <w:noProof/>
        </w:rPr>
        <w:t>57</w:t>
      </w:r>
      <w:r>
        <w:rPr>
          <w:noProof/>
        </w:rPr>
        <w:fldChar w:fldCharType="end"/>
      </w:r>
    </w:p>
    <w:p w14:paraId="458840EC" w14:textId="698FCF0A" w:rsidR="003677F4" w:rsidRDefault="003677F4">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_Toc216347000 \h </w:instrText>
      </w:r>
      <w:r>
        <w:rPr>
          <w:noProof/>
        </w:rPr>
      </w:r>
      <w:r>
        <w:rPr>
          <w:noProof/>
        </w:rPr>
        <w:fldChar w:fldCharType="separate"/>
      </w:r>
      <w:r>
        <w:rPr>
          <w:noProof/>
        </w:rPr>
        <w:t>59</w:t>
      </w:r>
      <w:r>
        <w:rPr>
          <w:noProof/>
        </w:rPr>
        <w:fldChar w:fldCharType="end"/>
      </w:r>
    </w:p>
    <w:p w14:paraId="172F813E" w14:textId="4E72B747" w:rsidR="003677F4" w:rsidRDefault="003677F4">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VAE_MessageDelivery API</w:t>
      </w:r>
      <w:r>
        <w:rPr>
          <w:noProof/>
        </w:rPr>
        <w:tab/>
      </w:r>
      <w:r>
        <w:rPr>
          <w:noProof/>
        </w:rPr>
        <w:fldChar w:fldCharType="begin"/>
      </w:r>
      <w:r>
        <w:rPr>
          <w:noProof/>
        </w:rPr>
        <w:instrText xml:space="preserve"> PAGEREF _Toc216347001 \h </w:instrText>
      </w:r>
      <w:r>
        <w:rPr>
          <w:noProof/>
        </w:rPr>
      </w:r>
      <w:r>
        <w:rPr>
          <w:noProof/>
        </w:rPr>
        <w:fldChar w:fldCharType="separate"/>
      </w:r>
      <w:r>
        <w:rPr>
          <w:noProof/>
        </w:rPr>
        <w:t>59</w:t>
      </w:r>
      <w:r>
        <w:rPr>
          <w:noProof/>
        </w:rPr>
        <w:fldChar w:fldCharType="end"/>
      </w:r>
    </w:p>
    <w:p w14:paraId="147DE365" w14:textId="6A4464FC" w:rsidR="003677F4" w:rsidRDefault="003677F4">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_Toc216347002 \h </w:instrText>
      </w:r>
      <w:r>
        <w:rPr>
          <w:noProof/>
        </w:rPr>
      </w:r>
      <w:r>
        <w:rPr>
          <w:noProof/>
        </w:rPr>
        <w:fldChar w:fldCharType="separate"/>
      </w:r>
      <w:r>
        <w:rPr>
          <w:noProof/>
        </w:rPr>
        <w:t>59</w:t>
      </w:r>
      <w:r>
        <w:rPr>
          <w:noProof/>
        </w:rPr>
        <w:fldChar w:fldCharType="end"/>
      </w:r>
    </w:p>
    <w:p w14:paraId="3C895230" w14:textId="639FA018" w:rsidR="003677F4" w:rsidRDefault="003677F4">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_Toc216347003 \h </w:instrText>
      </w:r>
      <w:r>
        <w:rPr>
          <w:noProof/>
        </w:rPr>
      </w:r>
      <w:r>
        <w:rPr>
          <w:noProof/>
        </w:rPr>
        <w:fldChar w:fldCharType="separate"/>
      </w:r>
      <w:r>
        <w:rPr>
          <w:noProof/>
        </w:rPr>
        <w:t>59</w:t>
      </w:r>
      <w:r>
        <w:rPr>
          <w:noProof/>
        </w:rPr>
        <w:fldChar w:fldCharType="end"/>
      </w:r>
    </w:p>
    <w:p w14:paraId="7B22D3A0" w14:textId="6D5598AD" w:rsidR="003677F4" w:rsidRDefault="003677F4">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_Toc216347004 \h </w:instrText>
      </w:r>
      <w:r>
        <w:rPr>
          <w:noProof/>
        </w:rPr>
      </w:r>
      <w:r>
        <w:rPr>
          <w:noProof/>
        </w:rPr>
        <w:fldChar w:fldCharType="separate"/>
      </w:r>
      <w:r>
        <w:rPr>
          <w:noProof/>
        </w:rPr>
        <w:t>59</w:t>
      </w:r>
      <w:r>
        <w:rPr>
          <w:noProof/>
        </w:rPr>
        <w:fldChar w:fldCharType="end"/>
      </w:r>
    </w:p>
    <w:p w14:paraId="021D9950" w14:textId="2245074F" w:rsidR="003677F4" w:rsidRDefault="003677F4">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_Toc216347005 \h </w:instrText>
      </w:r>
      <w:r>
        <w:rPr>
          <w:noProof/>
        </w:rPr>
      </w:r>
      <w:r>
        <w:rPr>
          <w:noProof/>
        </w:rPr>
        <w:fldChar w:fldCharType="separate"/>
      </w:r>
      <w:r>
        <w:rPr>
          <w:noProof/>
        </w:rPr>
        <w:t>59</w:t>
      </w:r>
      <w:r>
        <w:rPr>
          <w:noProof/>
        </w:rPr>
        <w:fldChar w:fldCharType="end"/>
      </w:r>
    </w:p>
    <w:p w14:paraId="448F5306" w14:textId="280DC59E" w:rsidR="003677F4" w:rsidRDefault="003677F4">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Message Delivery Subscriptions</w:t>
      </w:r>
      <w:r>
        <w:rPr>
          <w:noProof/>
        </w:rPr>
        <w:tab/>
      </w:r>
      <w:r>
        <w:rPr>
          <w:noProof/>
        </w:rPr>
        <w:fldChar w:fldCharType="begin"/>
      </w:r>
      <w:r>
        <w:rPr>
          <w:noProof/>
        </w:rPr>
        <w:instrText xml:space="preserve"> PAGEREF _Toc216347006 \h </w:instrText>
      </w:r>
      <w:r>
        <w:rPr>
          <w:noProof/>
        </w:rPr>
      </w:r>
      <w:r>
        <w:rPr>
          <w:noProof/>
        </w:rPr>
        <w:fldChar w:fldCharType="separate"/>
      </w:r>
      <w:r>
        <w:rPr>
          <w:noProof/>
        </w:rPr>
        <w:t>61</w:t>
      </w:r>
      <w:r>
        <w:rPr>
          <w:noProof/>
        </w:rPr>
        <w:fldChar w:fldCharType="end"/>
      </w:r>
    </w:p>
    <w:p w14:paraId="4970F987" w14:textId="425795BC" w:rsidR="003677F4" w:rsidRDefault="003677F4">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_Toc216347007 \h </w:instrText>
      </w:r>
      <w:r>
        <w:rPr>
          <w:noProof/>
        </w:rPr>
      </w:r>
      <w:r>
        <w:rPr>
          <w:noProof/>
        </w:rPr>
        <w:fldChar w:fldCharType="separate"/>
      </w:r>
      <w:r>
        <w:rPr>
          <w:noProof/>
        </w:rPr>
        <w:t>61</w:t>
      </w:r>
      <w:r>
        <w:rPr>
          <w:noProof/>
        </w:rPr>
        <w:fldChar w:fldCharType="end"/>
      </w:r>
    </w:p>
    <w:p w14:paraId="0E21938D" w14:textId="6DCEC13B" w:rsidR="003677F4" w:rsidRDefault="003677F4">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_Toc216347008 \h </w:instrText>
      </w:r>
      <w:r>
        <w:rPr>
          <w:noProof/>
        </w:rPr>
      </w:r>
      <w:r>
        <w:rPr>
          <w:noProof/>
        </w:rPr>
        <w:fldChar w:fldCharType="separate"/>
      </w:r>
      <w:r>
        <w:rPr>
          <w:noProof/>
        </w:rPr>
        <w:t>61</w:t>
      </w:r>
      <w:r>
        <w:rPr>
          <w:noProof/>
        </w:rPr>
        <w:fldChar w:fldCharType="end"/>
      </w:r>
    </w:p>
    <w:p w14:paraId="39264417" w14:textId="1C788AF2" w:rsidR="003677F4" w:rsidRDefault="003677F4">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_Toc216347009 \h </w:instrText>
      </w:r>
      <w:r>
        <w:rPr>
          <w:noProof/>
        </w:rPr>
      </w:r>
      <w:r>
        <w:rPr>
          <w:noProof/>
        </w:rPr>
        <w:fldChar w:fldCharType="separate"/>
      </w:r>
      <w:r>
        <w:rPr>
          <w:noProof/>
        </w:rPr>
        <w:t>61</w:t>
      </w:r>
      <w:r>
        <w:rPr>
          <w:noProof/>
        </w:rPr>
        <w:fldChar w:fldCharType="end"/>
      </w:r>
    </w:p>
    <w:p w14:paraId="0C0F0538" w14:textId="45FEBB73" w:rsidR="003677F4" w:rsidRDefault="003677F4">
      <w:pPr>
        <w:pStyle w:val="TOC6"/>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_Toc216347010 \h </w:instrText>
      </w:r>
      <w:r>
        <w:rPr>
          <w:noProof/>
        </w:rPr>
      </w:r>
      <w:r>
        <w:rPr>
          <w:noProof/>
        </w:rPr>
        <w:fldChar w:fldCharType="separate"/>
      </w:r>
      <w:r>
        <w:rPr>
          <w:noProof/>
        </w:rPr>
        <w:t>61</w:t>
      </w:r>
      <w:r>
        <w:rPr>
          <w:noProof/>
        </w:rPr>
        <w:fldChar w:fldCharType="end"/>
      </w:r>
    </w:p>
    <w:p w14:paraId="3747E72C" w14:textId="080C9535" w:rsidR="003677F4" w:rsidRDefault="003677F4">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_Toc216347011 \h </w:instrText>
      </w:r>
      <w:r>
        <w:rPr>
          <w:noProof/>
        </w:rPr>
      </w:r>
      <w:r>
        <w:rPr>
          <w:noProof/>
        </w:rPr>
        <w:fldChar w:fldCharType="separate"/>
      </w:r>
      <w:r>
        <w:rPr>
          <w:noProof/>
        </w:rPr>
        <w:t>62</w:t>
      </w:r>
      <w:r>
        <w:rPr>
          <w:noProof/>
        </w:rPr>
        <w:fldChar w:fldCharType="end"/>
      </w:r>
    </w:p>
    <w:p w14:paraId="5C7C54CE" w14:textId="0F85CDC3" w:rsidR="003677F4" w:rsidRDefault="003677F4">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Individual Message Delivery Subscription</w:t>
      </w:r>
      <w:r>
        <w:rPr>
          <w:noProof/>
        </w:rPr>
        <w:tab/>
      </w:r>
      <w:r>
        <w:rPr>
          <w:noProof/>
        </w:rPr>
        <w:fldChar w:fldCharType="begin"/>
      </w:r>
      <w:r>
        <w:rPr>
          <w:noProof/>
        </w:rPr>
        <w:instrText xml:space="preserve"> PAGEREF _Toc216347012 \h </w:instrText>
      </w:r>
      <w:r>
        <w:rPr>
          <w:noProof/>
        </w:rPr>
      </w:r>
      <w:r>
        <w:rPr>
          <w:noProof/>
        </w:rPr>
        <w:fldChar w:fldCharType="separate"/>
      </w:r>
      <w:r>
        <w:rPr>
          <w:noProof/>
        </w:rPr>
        <w:t>62</w:t>
      </w:r>
      <w:r>
        <w:rPr>
          <w:noProof/>
        </w:rPr>
        <w:fldChar w:fldCharType="end"/>
      </w:r>
    </w:p>
    <w:p w14:paraId="28CE4A2A" w14:textId="71164BBB" w:rsidR="003677F4" w:rsidRDefault="003677F4">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_Toc216347013 \h </w:instrText>
      </w:r>
      <w:r>
        <w:rPr>
          <w:noProof/>
        </w:rPr>
      </w:r>
      <w:r>
        <w:rPr>
          <w:noProof/>
        </w:rPr>
        <w:fldChar w:fldCharType="separate"/>
      </w:r>
      <w:r>
        <w:rPr>
          <w:noProof/>
        </w:rPr>
        <w:t>62</w:t>
      </w:r>
      <w:r>
        <w:rPr>
          <w:noProof/>
        </w:rPr>
        <w:fldChar w:fldCharType="end"/>
      </w:r>
    </w:p>
    <w:p w14:paraId="0CFFF33F" w14:textId="17443194" w:rsidR="003677F4" w:rsidRDefault="003677F4">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_Toc216347014 \h </w:instrText>
      </w:r>
      <w:r>
        <w:rPr>
          <w:noProof/>
        </w:rPr>
      </w:r>
      <w:r>
        <w:rPr>
          <w:noProof/>
        </w:rPr>
        <w:fldChar w:fldCharType="separate"/>
      </w:r>
      <w:r>
        <w:rPr>
          <w:noProof/>
        </w:rPr>
        <w:t>62</w:t>
      </w:r>
      <w:r>
        <w:rPr>
          <w:noProof/>
        </w:rPr>
        <w:fldChar w:fldCharType="end"/>
      </w:r>
    </w:p>
    <w:p w14:paraId="52235E06" w14:textId="2B8F86C3" w:rsidR="003677F4" w:rsidRDefault="003677F4">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_Toc216347015 \h </w:instrText>
      </w:r>
      <w:r>
        <w:rPr>
          <w:noProof/>
        </w:rPr>
      </w:r>
      <w:r>
        <w:rPr>
          <w:noProof/>
        </w:rPr>
        <w:fldChar w:fldCharType="separate"/>
      </w:r>
      <w:r>
        <w:rPr>
          <w:noProof/>
        </w:rPr>
        <w:t>63</w:t>
      </w:r>
      <w:r>
        <w:rPr>
          <w:noProof/>
        </w:rPr>
        <w:fldChar w:fldCharType="end"/>
      </w:r>
    </w:p>
    <w:p w14:paraId="31DAF77A" w14:textId="29696075" w:rsidR="003677F4" w:rsidRDefault="003677F4">
      <w:pPr>
        <w:pStyle w:val="TOC6"/>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_Toc216347016 \h </w:instrText>
      </w:r>
      <w:r>
        <w:rPr>
          <w:noProof/>
        </w:rPr>
      </w:r>
      <w:r>
        <w:rPr>
          <w:noProof/>
        </w:rPr>
        <w:fldChar w:fldCharType="separate"/>
      </w:r>
      <w:r>
        <w:rPr>
          <w:noProof/>
        </w:rPr>
        <w:t>63</w:t>
      </w:r>
      <w:r>
        <w:rPr>
          <w:noProof/>
        </w:rPr>
        <w:fldChar w:fldCharType="end"/>
      </w:r>
    </w:p>
    <w:p w14:paraId="3854E15B" w14:textId="146DAFC4" w:rsidR="003677F4" w:rsidRDefault="003677F4">
      <w:pPr>
        <w:pStyle w:val="TOC6"/>
        <w:rPr>
          <w:rFonts w:asciiTheme="minorHAnsi" w:eastAsiaTheme="minorEastAsia" w:hAnsiTheme="minorHAnsi" w:cstheme="minorBidi"/>
          <w:noProof/>
          <w:kern w:val="2"/>
          <w:sz w:val="21"/>
          <w:szCs w:val="22"/>
          <w:lang w:val="en-US" w:eastAsia="zh-CN"/>
        </w:rPr>
      </w:pPr>
      <w:r>
        <w:rPr>
          <w:noProof/>
        </w:rPr>
        <w:t>6.1.3.3.3.1A</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_Toc216347017 \h </w:instrText>
      </w:r>
      <w:r>
        <w:rPr>
          <w:noProof/>
        </w:rPr>
      </w:r>
      <w:r>
        <w:rPr>
          <w:noProof/>
        </w:rPr>
        <w:fldChar w:fldCharType="separate"/>
      </w:r>
      <w:r>
        <w:rPr>
          <w:noProof/>
        </w:rPr>
        <w:t>64</w:t>
      </w:r>
      <w:r>
        <w:rPr>
          <w:noProof/>
        </w:rPr>
        <w:fldChar w:fldCharType="end"/>
      </w:r>
    </w:p>
    <w:p w14:paraId="2B563853" w14:textId="04A42670" w:rsidR="003677F4" w:rsidRDefault="003677F4">
      <w:pPr>
        <w:pStyle w:val="TOC6"/>
        <w:rPr>
          <w:rFonts w:asciiTheme="minorHAnsi" w:eastAsiaTheme="minorEastAsia" w:hAnsiTheme="minorHAnsi" w:cstheme="minorBidi"/>
          <w:noProof/>
          <w:kern w:val="2"/>
          <w:sz w:val="21"/>
          <w:szCs w:val="22"/>
          <w:lang w:val="en-US" w:eastAsia="zh-CN"/>
        </w:rPr>
      </w:pPr>
      <w:r>
        <w:rPr>
          <w:noProof/>
        </w:rPr>
        <w:t>6.1.3.3.3.1B</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_Toc216347018 \h </w:instrText>
      </w:r>
      <w:r>
        <w:rPr>
          <w:noProof/>
        </w:rPr>
      </w:r>
      <w:r>
        <w:rPr>
          <w:noProof/>
        </w:rPr>
        <w:fldChar w:fldCharType="separate"/>
      </w:r>
      <w:r>
        <w:rPr>
          <w:noProof/>
        </w:rPr>
        <w:t>65</w:t>
      </w:r>
      <w:r>
        <w:rPr>
          <w:noProof/>
        </w:rPr>
        <w:fldChar w:fldCharType="end"/>
      </w:r>
    </w:p>
    <w:p w14:paraId="25BBA0F2" w14:textId="55F12A7B" w:rsidR="003677F4" w:rsidRDefault="003677F4">
      <w:pPr>
        <w:pStyle w:val="TOC6"/>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_Toc216347019 \h </w:instrText>
      </w:r>
      <w:r>
        <w:rPr>
          <w:noProof/>
        </w:rPr>
      </w:r>
      <w:r>
        <w:rPr>
          <w:noProof/>
        </w:rPr>
        <w:fldChar w:fldCharType="separate"/>
      </w:r>
      <w:r>
        <w:rPr>
          <w:noProof/>
        </w:rPr>
        <w:t>66</w:t>
      </w:r>
      <w:r>
        <w:rPr>
          <w:noProof/>
        </w:rPr>
        <w:fldChar w:fldCharType="end"/>
      </w:r>
    </w:p>
    <w:p w14:paraId="2A1A20C2" w14:textId="370CD48D" w:rsidR="003677F4" w:rsidRDefault="003677F4">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_Toc216347020 \h </w:instrText>
      </w:r>
      <w:r>
        <w:rPr>
          <w:noProof/>
        </w:rPr>
      </w:r>
      <w:r>
        <w:rPr>
          <w:noProof/>
        </w:rPr>
        <w:fldChar w:fldCharType="separate"/>
      </w:r>
      <w:r>
        <w:rPr>
          <w:noProof/>
        </w:rPr>
        <w:t>67</w:t>
      </w:r>
      <w:r>
        <w:rPr>
          <w:noProof/>
        </w:rPr>
        <w:fldChar w:fldCharType="end"/>
      </w:r>
    </w:p>
    <w:p w14:paraId="476778D6" w14:textId="15FB22C2" w:rsidR="003677F4" w:rsidRDefault="003677F4">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Resource: Downlink Message Deliveries</w:t>
      </w:r>
      <w:r>
        <w:rPr>
          <w:noProof/>
        </w:rPr>
        <w:tab/>
      </w:r>
      <w:r>
        <w:rPr>
          <w:noProof/>
        </w:rPr>
        <w:fldChar w:fldCharType="begin"/>
      </w:r>
      <w:r>
        <w:rPr>
          <w:noProof/>
        </w:rPr>
        <w:instrText xml:space="preserve"> PAGEREF _Toc216347021 \h </w:instrText>
      </w:r>
      <w:r>
        <w:rPr>
          <w:noProof/>
        </w:rPr>
      </w:r>
      <w:r>
        <w:rPr>
          <w:noProof/>
        </w:rPr>
        <w:fldChar w:fldCharType="separate"/>
      </w:r>
      <w:r>
        <w:rPr>
          <w:noProof/>
        </w:rPr>
        <w:t>67</w:t>
      </w:r>
      <w:r>
        <w:rPr>
          <w:noProof/>
        </w:rPr>
        <w:fldChar w:fldCharType="end"/>
      </w:r>
    </w:p>
    <w:p w14:paraId="679372B8" w14:textId="08C86A64" w:rsidR="003677F4" w:rsidRDefault="003677F4">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_Toc216347022 \h </w:instrText>
      </w:r>
      <w:r>
        <w:rPr>
          <w:noProof/>
        </w:rPr>
      </w:r>
      <w:r>
        <w:rPr>
          <w:noProof/>
        </w:rPr>
        <w:fldChar w:fldCharType="separate"/>
      </w:r>
      <w:r>
        <w:rPr>
          <w:noProof/>
        </w:rPr>
        <w:t>67</w:t>
      </w:r>
      <w:r>
        <w:rPr>
          <w:noProof/>
        </w:rPr>
        <w:fldChar w:fldCharType="end"/>
      </w:r>
    </w:p>
    <w:p w14:paraId="1EA4F9E7" w14:textId="43739740" w:rsidR="003677F4" w:rsidRDefault="003677F4">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_Toc216347023 \h </w:instrText>
      </w:r>
      <w:r>
        <w:rPr>
          <w:noProof/>
        </w:rPr>
      </w:r>
      <w:r>
        <w:rPr>
          <w:noProof/>
        </w:rPr>
        <w:fldChar w:fldCharType="separate"/>
      </w:r>
      <w:r>
        <w:rPr>
          <w:noProof/>
        </w:rPr>
        <w:t>67</w:t>
      </w:r>
      <w:r>
        <w:rPr>
          <w:noProof/>
        </w:rPr>
        <w:fldChar w:fldCharType="end"/>
      </w:r>
    </w:p>
    <w:p w14:paraId="3A13CC77" w14:textId="6BD7E043" w:rsidR="003677F4" w:rsidRDefault="003677F4">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_Toc216347024 \h </w:instrText>
      </w:r>
      <w:r>
        <w:rPr>
          <w:noProof/>
        </w:rPr>
      </w:r>
      <w:r>
        <w:rPr>
          <w:noProof/>
        </w:rPr>
        <w:fldChar w:fldCharType="separate"/>
      </w:r>
      <w:r>
        <w:rPr>
          <w:noProof/>
        </w:rPr>
        <w:t>68</w:t>
      </w:r>
      <w:r>
        <w:rPr>
          <w:noProof/>
        </w:rPr>
        <w:fldChar w:fldCharType="end"/>
      </w:r>
    </w:p>
    <w:p w14:paraId="2497B7E4" w14:textId="1AF6D07B" w:rsidR="003677F4" w:rsidRDefault="003677F4">
      <w:pPr>
        <w:pStyle w:val="TOC6"/>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_Toc216347025 \h </w:instrText>
      </w:r>
      <w:r>
        <w:rPr>
          <w:noProof/>
        </w:rPr>
      </w:r>
      <w:r>
        <w:rPr>
          <w:noProof/>
        </w:rPr>
        <w:fldChar w:fldCharType="separate"/>
      </w:r>
      <w:r>
        <w:rPr>
          <w:noProof/>
        </w:rPr>
        <w:t>68</w:t>
      </w:r>
      <w:r>
        <w:rPr>
          <w:noProof/>
        </w:rPr>
        <w:fldChar w:fldCharType="end"/>
      </w:r>
    </w:p>
    <w:p w14:paraId="6B766451" w14:textId="4F90A3BA" w:rsidR="003677F4" w:rsidRDefault="003677F4">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_Toc216347026 \h </w:instrText>
      </w:r>
      <w:r>
        <w:rPr>
          <w:noProof/>
        </w:rPr>
      </w:r>
      <w:r>
        <w:rPr>
          <w:noProof/>
        </w:rPr>
        <w:fldChar w:fldCharType="separate"/>
      </w:r>
      <w:r>
        <w:rPr>
          <w:noProof/>
        </w:rPr>
        <w:t>68</w:t>
      </w:r>
      <w:r>
        <w:rPr>
          <w:noProof/>
        </w:rPr>
        <w:fldChar w:fldCharType="end"/>
      </w:r>
    </w:p>
    <w:p w14:paraId="37F363FF" w14:textId="4C899DA2" w:rsidR="003677F4" w:rsidRDefault="003677F4">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Resource: Individual Downlink Message Delivery</w:t>
      </w:r>
      <w:r>
        <w:rPr>
          <w:noProof/>
        </w:rPr>
        <w:tab/>
      </w:r>
      <w:r>
        <w:rPr>
          <w:noProof/>
        </w:rPr>
        <w:fldChar w:fldCharType="begin"/>
      </w:r>
      <w:r>
        <w:rPr>
          <w:noProof/>
        </w:rPr>
        <w:instrText xml:space="preserve"> PAGEREF _Toc216347027 \h </w:instrText>
      </w:r>
      <w:r>
        <w:rPr>
          <w:noProof/>
        </w:rPr>
      </w:r>
      <w:r>
        <w:rPr>
          <w:noProof/>
        </w:rPr>
        <w:fldChar w:fldCharType="separate"/>
      </w:r>
      <w:r>
        <w:rPr>
          <w:noProof/>
        </w:rPr>
        <w:t>69</w:t>
      </w:r>
      <w:r>
        <w:rPr>
          <w:noProof/>
        </w:rPr>
        <w:fldChar w:fldCharType="end"/>
      </w:r>
    </w:p>
    <w:p w14:paraId="0F500F1F" w14:textId="7581AECE" w:rsidR="003677F4" w:rsidRDefault="003677F4">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_Toc216347028 \h </w:instrText>
      </w:r>
      <w:r>
        <w:rPr>
          <w:noProof/>
        </w:rPr>
      </w:r>
      <w:r>
        <w:rPr>
          <w:noProof/>
        </w:rPr>
        <w:fldChar w:fldCharType="separate"/>
      </w:r>
      <w:r>
        <w:rPr>
          <w:noProof/>
        </w:rPr>
        <w:t>69</w:t>
      </w:r>
      <w:r>
        <w:rPr>
          <w:noProof/>
        </w:rPr>
        <w:fldChar w:fldCharType="end"/>
      </w:r>
    </w:p>
    <w:p w14:paraId="0D60D7CE" w14:textId="09884351" w:rsidR="003677F4" w:rsidRDefault="003677F4">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_Toc216347029 \h </w:instrText>
      </w:r>
      <w:r>
        <w:rPr>
          <w:noProof/>
        </w:rPr>
      </w:r>
      <w:r>
        <w:rPr>
          <w:noProof/>
        </w:rPr>
        <w:fldChar w:fldCharType="separate"/>
      </w:r>
      <w:r>
        <w:rPr>
          <w:noProof/>
        </w:rPr>
        <w:t>69</w:t>
      </w:r>
      <w:r>
        <w:rPr>
          <w:noProof/>
        </w:rPr>
        <w:fldChar w:fldCharType="end"/>
      </w:r>
    </w:p>
    <w:p w14:paraId="5743AE82" w14:textId="05A6BBD1" w:rsidR="003677F4" w:rsidRDefault="003677F4">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_Toc216347030 \h </w:instrText>
      </w:r>
      <w:r>
        <w:rPr>
          <w:noProof/>
        </w:rPr>
      </w:r>
      <w:r>
        <w:rPr>
          <w:noProof/>
        </w:rPr>
        <w:fldChar w:fldCharType="separate"/>
      </w:r>
      <w:r>
        <w:rPr>
          <w:noProof/>
        </w:rPr>
        <w:t>69</w:t>
      </w:r>
      <w:r>
        <w:rPr>
          <w:noProof/>
        </w:rPr>
        <w:fldChar w:fldCharType="end"/>
      </w:r>
    </w:p>
    <w:p w14:paraId="5A8AA5AA" w14:textId="31A79783" w:rsidR="003677F4" w:rsidRDefault="003677F4">
      <w:pPr>
        <w:pStyle w:val="TOC6"/>
        <w:rPr>
          <w:rFonts w:asciiTheme="minorHAnsi" w:eastAsiaTheme="minorEastAsia" w:hAnsiTheme="minorHAnsi" w:cstheme="minorBidi"/>
          <w:noProof/>
          <w:kern w:val="2"/>
          <w:sz w:val="21"/>
          <w:szCs w:val="22"/>
          <w:lang w:val="en-US" w:eastAsia="zh-CN"/>
        </w:rPr>
      </w:pPr>
      <w:r>
        <w:rPr>
          <w:noProof/>
        </w:rPr>
        <w:lastRenderedPageBreak/>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_Toc216347031 \h </w:instrText>
      </w:r>
      <w:r>
        <w:rPr>
          <w:noProof/>
        </w:rPr>
      </w:r>
      <w:r>
        <w:rPr>
          <w:noProof/>
        </w:rPr>
        <w:fldChar w:fldCharType="separate"/>
      </w:r>
      <w:r>
        <w:rPr>
          <w:noProof/>
        </w:rPr>
        <w:t>69</w:t>
      </w:r>
      <w:r>
        <w:rPr>
          <w:noProof/>
        </w:rPr>
        <w:fldChar w:fldCharType="end"/>
      </w:r>
    </w:p>
    <w:p w14:paraId="14024EF1" w14:textId="5D830803" w:rsidR="003677F4" w:rsidRDefault="003677F4">
      <w:pPr>
        <w:pStyle w:val="TOC6"/>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_Toc216347032 \h </w:instrText>
      </w:r>
      <w:r>
        <w:rPr>
          <w:noProof/>
        </w:rPr>
      </w:r>
      <w:r>
        <w:rPr>
          <w:noProof/>
        </w:rPr>
        <w:fldChar w:fldCharType="separate"/>
      </w:r>
      <w:r>
        <w:rPr>
          <w:noProof/>
        </w:rPr>
        <w:t>70</w:t>
      </w:r>
      <w:r>
        <w:rPr>
          <w:noProof/>
        </w:rPr>
        <w:fldChar w:fldCharType="end"/>
      </w:r>
    </w:p>
    <w:p w14:paraId="379B2168" w14:textId="62FF189D" w:rsidR="003677F4" w:rsidRDefault="003677F4">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_Toc216347033 \h </w:instrText>
      </w:r>
      <w:r>
        <w:rPr>
          <w:noProof/>
        </w:rPr>
      </w:r>
      <w:r>
        <w:rPr>
          <w:noProof/>
        </w:rPr>
        <w:fldChar w:fldCharType="separate"/>
      </w:r>
      <w:r>
        <w:rPr>
          <w:noProof/>
        </w:rPr>
        <w:t>71</w:t>
      </w:r>
      <w:r>
        <w:rPr>
          <w:noProof/>
        </w:rPr>
        <w:fldChar w:fldCharType="end"/>
      </w:r>
    </w:p>
    <w:p w14:paraId="555D72EA" w14:textId="0965622C" w:rsidR="003677F4" w:rsidRDefault="003677F4">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_Toc216347034 \h </w:instrText>
      </w:r>
      <w:r>
        <w:rPr>
          <w:noProof/>
        </w:rPr>
      </w:r>
      <w:r>
        <w:rPr>
          <w:noProof/>
        </w:rPr>
        <w:fldChar w:fldCharType="separate"/>
      </w:r>
      <w:r>
        <w:rPr>
          <w:noProof/>
        </w:rPr>
        <w:t>71</w:t>
      </w:r>
      <w:r>
        <w:rPr>
          <w:noProof/>
        </w:rPr>
        <w:fldChar w:fldCharType="end"/>
      </w:r>
    </w:p>
    <w:p w14:paraId="7D0E5691" w14:textId="13C96160" w:rsidR="003677F4" w:rsidRDefault="003677F4">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_Toc216347035 \h </w:instrText>
      </w:r>
      <w:r>
        <w:rPr>
          <w:noProof/>
        </w:rPr>
      </w:r>
      <w:r>
        <w:rPr>
          <w:noProof/>
        </w:rPr>
        <w:fldChar w:fldCharType="separate"/>
      </w:r>
      <w:r>
        <w:rPr>
          <w:noProof/>
        </w:rPr>
        <w:t>71</w:t>
      </w:r>
      <w:r>
        <w:rPr>
          <w:noProof/>
        </w:rPr>
        <w:fldChar w:fldCharType="end"/>
      </w:r>
    </w:p>
    <w:p w14:paraId="2A1BF788" w14:textId="72E16BCC" w:rsidR="003677F4" w:rsidRDefault="003677F4">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_Toc216347036 \h </w:instrText>
      </w:r>
      <w:r>
        <w:rPr>
          <w:noProof/>
        </w:rPr>
      </w:r>
      <w:r>
        <w:rPr>
          <w:noProof/>
        </w:rPr>
        <w:fldChar w:fldCharType="separate"/>
      </w:r>
      <w:r>
        <w:rPr>
          <w:noProof/>
        </w:rPr>
        <w:t>71</w:t>
      </w:r>
      <w:r>
        <w:rPr>
          <w:noProof/>
        </w:rPr>
        <w:fldChar w:fldCharType="end"/>
      </w:r>
    </w:p>
    <w:p w14:paraId="0DF3E3D1" w14:textId="5DB807E3" w:rsidR="003677F4" w:rsidRDefault="003677F4">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_Toc216347037 \h </w:instrText>
      </w:r>
      <w:r>
        <w:rPr>
          <w:noProof/>
        </w:rPr>
      </w:r>
      <w:r>
        <w:rPr>
          <w:noProof/>
        </w:rPr>
        <w:fldChar w:fldCharType="separate"/>
      </w:r>
      <w:r>
        <w:rPr>
          <w:noProof/>
        </w:rPr>
        <w:t>72</w:t>
      </w:r>
      <w:r>
        <w:rPr>
          <w:noProof/>
        </w:rPr>
        <w:fldChar w:fldCharType="end"/>
      </w:r>
    </w:p>
    <w:p w14:paraId="6077805F" w14:textId="2013BC19" w:rsidR="003677F4" w:rsidRDefault="003677F4">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_Toc216347038 \h </w:instrText>
      </w:r>
      <w:r>
        <w:rPr>
          <w:noProof/>
        </w:rPr>
      </w:r>
      <w:r>
        <w:rPr>
          <w:noProof/>
        </w:rPr>
        <w:fldChar w:fldCharType="separate"/>
      </w:r>
      <w:r>
        <w:rPr>
          <w:noProof/>
        </w:rPr>
        <w:t>72</w:t>
      </w:r>
      <w:r>
        <w:rPr>
          <w:noProof/>
        </w:rPr>
        <w:fldChar w:fldCharType="end"/>
      </w:r>
    </w:p>
    <w:p w14:paraId="6384A63C" w14:textId="1250A7F7" w:rsidR="003677F4" w:rsidRDefault="003677F4">
      <w:pPr>
        <w:pStyle w:val="TOC4"/>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_Toc216347039 \h </w:instrText>
      </w:r>
      <w:r>
        <w:rPr>
          <w:noProof/>
        </w:rPr>
      </w:r>
      <w:r>
        <w:rPr>
          <w:noProof/>
        </w:rPr>
        <w:fldChar w:fldCharType="separate"/>
      </w:r>
      <w:r>
        <w:rPr>
          <w:noProof/>
        </w:rPr>
        <w:t>72</w:t>
      </w:r>
      <w:r>
        <w:rPr>
          <w:noProof/>
        </w:rPr>
        <w:fldChar w:fldCharType="end"/>
      </w:r>
    </w:p>
    <w:p w14:paraId="72EA30F3" w14:textId="1ECEE56D" w:rsidR="003677F4" w:rsidRDefault="003677F4">
      <w:pPr>
        <w:pStyle w:val="TOC4"/>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_Toc216347040 \h </w:instrText>
      </w:r>
      <w:r>
        <w:rPr>
          <w:noProof/>
        </w:rPr>
      </w:r>
      <w:r>
        <w:rPr>
          <w:noProof/>
        </w:rPr>
        <w:fldChar w:fldCharType="separate"/>
      </w:r>
      <w:r>
        <w:rPr>
          <w:noProof/>
        </w:rPr>
        <w:t>72</w:t>
      </w:r>
      <w:r>
        <w:rPr>
          <w:noProof/>
        </w:rPr>
        <w:fldChar w:fldCharType="end"/>
      </w:r>
    </w:p>
    <w:p w14:paraId="1D64BC5C" w14:textId="6E226370" w:rsidR="003677F4" w:rsidRDefault="003677F4">
      <w:pPr>
        <w:pStyle w:val="TOC4"/>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Uplink Message Delivery</w:t>
      </w:r>
      <w:r>
        <w:rPr>
          <w:noProof/>
        </w:rPr>
        <w:tab/>
      </w:r>
      <w:r>
        <w:rPr>
          <w:noProof/>
        </w:rPr>
        <w:fldChar w:fldCharType="begin"/>
      </w:r>
      <w:r>
        <w:rPr>
          <w:noProof/>
        </w:rPr>
        <w:instrText xml:space="preserve"> PAGEREF _Toc216347041 \h </w:instrText>
      </w:r>
      <w:r>
        <w:rPr>
          <w:noProof/>
        </w:rPr>
      </w:r>
      <w:r>
        <w:rPr>
          <w:noProof/>
        </w:rPr>
        <w:fldChar w:fldCharType="separate"/>
      </w:r>
      <w:r>
        <w:rPr>
          <w:noProof/>
        </w:rPr>
        <w:t>72</w:t>
      </w:r>
      <w:r>
        <w:rPr>
          <w:noProof/>
        </w:rPr>
        <w:fldChar w:fldCharType="end"/>
      </w:r>
    </w:p>
    <w:p w14:paraId="3C9AE66B" w14:textId="2A3AEB78" w:rsidR="003677F4" w:rsidRDefault="003677F4">
      <w:pPr>
        <w:pStyle w:val="TOC5"/>
        <w:rPr>
          <w:rFonts w:asciiTheme="minorHAnsi" w:eastAsiaTheme="minorEastAsia" w:hAnsiTheme="minorHAnsi" w:cstheme="minorBidi"/>
          <w:noProof/>
          <w:kern w:val="2"/>
          <w:sz w:val="21"/>
          <w:szCs w:val="22"/>
          <w:lang w:val="en-US" w:eastAsia="zh-CN"/>
        </w:rPr>
      </w:pPr>
      <w:r>
        <w:rPr>
          <w:noProof/>
        </w:rPr>
        <w:t>6.1.5.6.1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_Toc216347042 \h </w:instrText>
      </w:r>
      <w:r>
        <w:rPr>
          <w:noProof/>
        </w:rPr>
      </w:r>
      <w:r>
        <w:rPr>
          <w:noProof/>
        </w:rPr>
        <w:fldChar w:fldCharType="separate"/>
      </w:r>
      <w:r>
        <w:rPr>
          <w:noProof/>
        </w:rPr>
        <w:t>72</w:t>
      </w:r>
      <w:r>
        <w:rPr>
          <w:noProof/>
        </w:rPr>
        <w:fldChar w:fldCharType="end"/>
      </w:r>
    </w:p>
    <w:p w14:paraId="1D867E46" w14:textId="146B70DF" w:rsidR="003677F4" w:rsidRDefault="003677F4">
      <w:pPr>
        <w:pStyle w:val="TOC5"/>
        <w:rPr>
          <w:rFonts w:asciiTheme="minorHAnsi" w:eastAsiaTheme="minorEastAsia" w:hAnsiTheme="minorHAnsi" w:cstheme="minorBidi"/>
          <w:noProof/>
          <w:kern w:val="2"/>
          <w:sz w:val="21"/>
          <w:szCs w:val="22"/>
          <w:lang w:val="en-US" w:eastAsia="zh-CN"/>
        </w:rPr>
      </w:pPr>
      <w:r>
        <w:rPr>
          <w:noProof/>
        </w:rPr>
        <w:t>6.1.5.6.2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_Toc216347043 \h </w:instrText>
      </w:r>
      <w:r>
        <w:rPr>
          <w:noProof/>
        </w:rPr>
      </w:r>
      <w:r>
        <w:rPr>
          <w:noProof/>
        </w:rPr>
        <w:fldChar w:fldCharType="separate"/>
      </w:r>
      <w:r>
        <w:rPr>
          <w:noProof/>
        </w:rPr>
        <w:t>72</w:t>
      </w:r>
      <w:r>
        <w:rPr>
          <w:noProof/>
        </w:rPr>
        <w:fldChar w:fldCharType="end"/>
      </w:r>
    </w:p>
    <w:p w14:paraId="4BA71061" w14:textId="7FD47E42" w:rsidR="003677F4" w:rsidRDefault="003677F4">
      <w:pPr>
        <w:pStyle w:val="TOC4"/>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Reception Report of Downlink Message Delivery</w:t>
      </w:r>
      <w:r>
        <w:rPr>
          <w:noProof/>
        </w:rPr>
        <w:tab/>
      </w:r>
      <w:r>
        <w:rPr>
          <w:noProof/>
        </w:rPr>
        <w:fldChar w:fldCharType="begin"/>
      </w:r>
      <w:r>
        <w:rPr>
          <w:noProof/>
        </w:rPr>
        <w:instrText xml:space="preserve"> PAGEREF _Toc216347044 \h </w:instrText>
      </w:r>
      <w:r>
        <w:rPr>
          <w:noProof/>
        </w:rPr>
      </w:r>
      <w:r>
        <w:rPr>
          <w:noProof/>
        </w:rPr>
        <w:fldChar w:fldCharType="separate"/>
      </w:r>
      <w:r>
        <w:rPr>
          <w:noProof/>
        </w:rPr>
        <w:t>73</w:t>
      </w:r>
      <w:r>
        <w:rPr>
          <w:noProof/>
        </w:rPr>
        <w:fldChar w:fldCharType="end"/>
      </w:r>
    </w:p>
    <w:p w14:paraId="632C47FB" w14:textId="0B0BECA2" w:rsidR="003677F4" w:rsidRDefault="003677F4">
      <w:pPr>
        <w:pStyle w:val="TOC5"/>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_Toc216347045 \h </w:instrText>
      </w:r>
      <w:r>
        <w:rPr>
          <w:noProof/>
        </w:rPr>
      </w:r>
      <w:r>
        <w:rPr>
          <w:noProof/>
        </w:rPr>
        <w:fldChar w:fldCharType="separate"/>
      </w:r>
      <w:r>
        <w:rPr>
          <w:noProof/>
        </w:rPr>
        <w:t>73</w:t>
      </w:r>
      <w:r>
        <w:rPr>
          <w:noProof/>
        </w:rPr>
        <w:fldChar w:fldCharType="end"/>
      </w:r>
    </w:p>
    <w:p w14:paraId="34D253DB" w14:textId="60855DFE" w:rsidR="003677F4" w:rsidRDefault="003677F4">
      <w:pPr>
        <w:pStyle w:val="TOC5"/>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_Toc216347046 \h </w:instrText>
      </w:r>
      <w:r>
        <w:rPr>
          <w:noProof/>
        </w:rPr>
      </w:r>
      <w:r>
        <w:rPr>
          <w:noProof/>
        </w:rPr>
        <w:fldChar w:fldCharType="separate"/>
      </w:r>
      <w:r>
        <w:rPr>
          <w:noProof/>
        </w:rPr>
        <w:t>73</w:t>
      </w:r>
      <w:r>
        <w:rPr>
          <w:noProof/>
        </w:rPr>
        <w:fldChar w:fldCharType="end"/>
      </w:r>
    </w:p>
    <w:p w14:paraId="03E7D313" w14:textId="40152476" w:rsidR="003677F4" w:rsidRDefault="003677F4">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_Toc216347047 \h </w:instrText>
      </w:r>
      <w:r>
        <w:rPr>
          <w:noProof/>
        </w:rPr>
      </w:r>
      <w:r>
        <w:rPr>
          <w:noProof/>
        </w:rPr>
        <w:fldChar w:fldCharType="separate"/>
      </w:r>
      <w:r>
        <w:rPr>
          <w:noProof/>
        </w:rPr>
        <w:t>74</w:t>
      </w:r>
      <w:r>
        <w:rPr>
          <w:noProof/>
        </w:rPr>
        <w:fldChar w:fldCharType="end"/>
      </w:r>
    </w:p>
    <w:p w14:paraId="6F99438F" w14:textId="5D4AC271" w:rsidR="003677F4" w:rsidRDefault="003677F4">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_Toc216347048 \h </w:instrText>
      </w:r>
      <w:r>
        <w:rPr>
          <w:noProof/>
        </w:rPr>
      </w:r>
      <w:r>
        <w:rPr>
          <w:noProof/>
        </w:rPr>
        <w:fldChar w:fldCharType="separate"/>
      </w:r>
      <w:r>
        <w:rPr>
          <w:noProof/>
        </w:rPr>
        <w:t>74</w:t>
      </w:r>
      <w:r>
        <w:rPr>
          <w:noProof/>
        </w:rPr>
        <w:fldChar w:fldCharType="end"/>
      </w:r>
    </w:p>
    <w:p w14:paraId="65C1C5F9" w14:textId="6BEBFD1D"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6.1.6.2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_Toc216347049 \h </w:instrText>
      </w:r>
      <w:r>
        <w:rPr>
          <w:noProof/>
        </w:rPr>
      </w:r>
      <w:r>
        <w:rPr>
          <w:noProof/>
        </w:rPr>
        <w:fldChar w:fldCharType="separate"/>
      </w:r>
      <w:r>
        <w:rPr>
          <w:noProof/>
        </w:rPr>
        <w:t>75</w:t>
      </w:r>
      <w:r>
        <w:rPr>
          <w:noProof/>
        </w:rPr>
        <w:fldChar w:fldCharType="end"/>
      </w:r>
    </w:p>
    <w:p w14:paraId="55D4D991" w14:textId="2646BA0D" w:rsidR="003677F4" w:rsidRDefault="003677F4">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_Toc216347050 \h </w:instrText>
      </w:r>
      <w:r>
        <w:rPr>
          <w:noProof/>
        </w:rPr>
      </w:r>
      <w:r>
        <w:rPr>
          <w:noProof/>
        </w:rPr>
        <w:fldChar w:fldCharType="separate"/>
      </w:r>
      <w:r>
        <w:rPr>
          <w:noProof/>
        </w:rPr>
        <w:t>75</w:t>
      </w:r>
      <w:r>
        <w:rPr>
          <w:noProof/>
        </w:rPr>
        <w:fldChar w:fldCharType="end"/>
      </w:r>
    </w:p>
    <w:p w14:paraId="61AB7008" w14:textId="796F7224" w:rsidR="003677F4" w:rsidRDefault="003677F4">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DownlinkMessageDeliveryData</w:t>
      </w:r>
      <w:r>
        <w:rPr>
          <w:noProof/>
        </w:rPr>
        <w:tab/>
      </w:r>
      <w:r>
        <w:rPr>
          <w:noProof/>
        </w:rPr>
        <w:fldChar w:fldCharType="begin"/>
      </w:r>
      <w:r>
        <w:rPr>
          <w:noProof/>
        </w:rPr>
        <w:instrText xml:space="preserve"> PAGEREF _Toc216347051 \h </w:instrText>
      </w:r>
      <w:r>
        <w:rPr>
          <w:noProof/>
        </w:rPr>
      </w:r>
      <w:r>
        <w:rPr>
          <w:noProof/>
        </w:rPr>
        <w:fldChar w:fldCharType="separate"/>
      </w:r>
      <w:r>
        <w:rPr>
          <w:noProof/>
        </w:rPr>
        <w:t>76</w:t>
      </w:r>
      <w:r>
        <w:rPr>
          <w:noProof/>
        </w:rPr>
        <w:fldChar w:fldCharType="end"/>
      </w:r>
    </w:p>
    <w:p w14:paraId="08F5D361" w14:textId="4C743ABC" w:rsidR="003677F4" w:rsidRDefault="003677F4">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MessageDeliverySubscriptionData</w:t>
      </w:r>
      <w:r>
        <w:rPr>
          <w:noProof/>
        </w:rPr>
        <w:tab/>
      </w:r>
      <w:r>
        <w:rPr>
          <w:noProof/>
        </w:rPr>
        <w:fldChar w:fldCharType="begin"/>
      </w:r>
      <w:r>
        <w:rPr>
          <w:noProof/>
        </w:rPr>
        <w:instrText xml:space="preserve"> PAGEREF _Toc216347052 \h </w:instrText>
      </w:r>
      <w:r>
        <w:rPr>
          <w:noProof/>
        </w:rPr>
      </w:r>
      <w:r>
        <w:rPr>
          <w:noProof/>
        </w:rPr>
        <w:fldChar w:fldCharType="separate"/>
      </w:r>
      <w:r>
        <w:rPr>
          <w:noProof/>
        </w:rPr>
        <w:t>77</w:t>
      </w:r>
      <w:r>
        <w:rPr>
          <w:noProof/>
        </w:rPr>
        <w:fldChar w:fldCharType="end"/>
      </w:r>
    </w:p>
    <w:p w14:paraId="59BAD600" w14:textId="472C52AC" w:rsidR="003677F4" w:rsidRDefault="003677F4">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UplinkMessageDeliveryData</w:t>
      </w:r>
      <w:r>
        <w:rPr>
          <w:noProof/>
        </w:rPr>
        <w:tab/>
      </w:r>
      <w:r>
        <w:rPr>
          <w:noProof/>
        </w:rPr>
        <w:fldChar w:fldCharType="begin"/>
      </w:r>
      <w:r>
        <w:rPr>
          <w:noProof/>
        </w:rPr>
        <w:instrText xml:space="preserve"> PAGEREF _Toc216347053 \h </w:instrText>
      </w:r>
      <w:r>
        <w:rPr>
          <w:noProof/>
        </w:rPr>
      </w:r>
      <w:r>
        <w:rPr>
          <w:noProof/>
        </w:rPr>
        <w:fldChar w:fldCharType="separate"/>
      </w:r>
      <w:r>
        <w:rPr>
          <w:noProof/>
        </w:rPr>
        <w:t>77</w:t>
      </w:r>
      <w:r>
        <w:rPr>
          <w:noProof/>
        </w:rPr>
        <w:fldChar w:fldCharType="end"/>
      </w:r>
    </w:p>
    <w:p w14:paraId="6FB0ACD1" w14:textId="0872528F" w:rsidR="003677F4" w:rsidRDefault="003677F4">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MsgDelSubscDataPatch</w:t>
      </w:r>
      <w:r>
        <w:rPr>
          <w:noProof/>
        </w:rPr>
        <w:tab/>
      </w:r>
      <w:r>
        <w:rPr>
          <w:noProof/>
        </w:rPr>
        <w:fldChar w:fldCharType="begin"/>
      </w:r>
      <w:r>
        <w:rPr>
          <w:noProof/>
        </w:rPr>
        <w:instrText xml:space="preserve"> PAGEREF _Toc216347054 \h </w:instrText>
      </w:r>
      <w:r>
        <w:rPr>
          <w:noProof/>
        </w:rPr>
      </w:r>
      <w:r>
        <w:rPr>
          <w:noProof/>
        </w:rPr>
        <w:fldChar w:fldCharType="separate"/>
      </w:r>
      <w:r>
        <w:rPr>
          <w:noProof/>
        </w:rPr>
        <w:t>77</w:t>
      </w:r>
      <w:r>
        <w:rPr>
          <w:noProof/>
        </w:rPr>
        <w:fldChar w:fldCharType="end"/>
      </w:r>
    </w:p>
    <w:p w14:paraId="67E2C090" w14:textId="3B056EC4"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6.1.6.3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_Toc216347055 \h </w:instrText>
      </w:r>
      <w:r>
        <w:rPr>
          <w:noProof/>
        </w:rPr>
      </w:r>
      <w:r>
        <w:rPr>
          <w:noProof/>
        </w:rPr>
        <w:fldChar w:fldCharType="separate"/>
      </w:r>
      <w:r>
        <w:rPr>
          <w:noProof/>
        </w:rPr>
        <w:t>78</w:t>
      </w:r>
      <w:r>
        <w:rPr>
          <w:noProof/>
        </w:rPr>
        <w:fldChar w:fldCharType="end"/>
      </w:r>
    </w:p>
    <w:p w14:paraId="01025139" w14:textId="43051807" w:rsidR="003677F4" w:rsidRDefault="003677F4">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_Toc216347056 \h </w:instrText>
      </w:r>
      <w:r>
        <w:rPr>
          <w:noProof/>
        </w:rPr>
      </w:r>
      <w:r>
        <w:rPr>
          <w:noProof/>
        </w:rPr>
        <w:fldChar w:fldCharType="separate"/>
      </w:r>
      <w:r>
        <w:rPr>
          <w:noProof/>
        </w:rPr>
        <w:t>78</w:t>
      </w:r>
      <w:r>
        <w:rPr>
          <w:noProof/>
        </w:rPr>
        <w:fldChar w:fldCharType="end"/>
      </w:r>
    </w:p>
    <w:p w14:paraId="50F2A351" w14:textId="67889357" w:rsidR="003677F4" w:rsidRDefault="003677F4">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_Toc216347057 \h </w:instrText>
      </w:r>
      <w:r>
        <w:rPr>
          <w:noProof/>
        </w:rPr>
      </w:r>
      <w:r>
        <w:rPr>
          <w:noProof/>
        </w:rPr>
        <w:fldChar w:fldCharType="separate"/>
      </w:r>
      <w:r>
        <w:rPr>
          <w:noProof/>
        </w:rPr>
        <w:t>78</w:t>
      </w:r>
      <w:r>
        <w:rPr>
          <w:noProof/>
        </w:rPr>
        <w:fldChar w:fldCharType="end"/>
      </w:r>
    </w:p>
    <w:p w14:paraId="07702955" w14:textId="622AFD11" w:rsidR="003677F4" w:rsidRDefault="003677F4">
      <w:pPr>
        <w:pStyle w:val="TOC5"/>
        <w:rPr>
          <w:rFonts w:asciiTheme="minorHAnsi" w:eastAsiaTheme="minorEastAsia" w:hAnsiTheme="minorHAnsi" w:cstheme="minorBidi"/>
          <w:noProof/>
          <w:kern w:val="2"/>
          <w:sz w:val="21"/>
          <w:szCs w:val="22"/>
          <w:lang w:val="en-US" w:eastAsia="zh-CN"/>
        </w:rPr>
      </w:pPr>
      <w:r>
        <w:rPr>
          <w:noProof/>
        </w:rPr>
        <w:t>6.1.6.3.3</w:t>
      </w:r>
      <w:r>
        <w:rPr>
          <w:rFonts w:asciiTheme="minorHAnsi" w:eastAsiaTheme="minorEastAsia" w:hAnsiTheme="minorHAnsi" w:cstheme="minorBidi"/>
          <w:noProof/>
          <w:kern w:val="2"/>
          <w:sz w:val="21"/>
          <w:szCs w:val="22"/>
          <w:lang w:val="en-US" w:eastAsia="zh-CN"/>
        </w:rPr>
        <w:tab/>
      </w:r>
      <w:r>
        <w:rPr>
          <w:noProof/>
        </w:rPr>
        <w:t>Enumeration: Result</w:t>
      </w:r>
      <w:r>
        <w:rPr>
          <w:noProof/>
        </w:rPr>
        <w:tab/>
      </w:r>
      <w:r>
        <w:rPr>
          <w:noProof/>
        </w:rPr>
        <w:fldChar w:fldCharType="begin"/>
      </w:r>
      <w:r>
        <w:rPr>
          <w:noProof/>
        </w:rPr>
        <w:instrText xml:space="preserve"> PAGEREF _Toc216347058 \h </w:instrText>
      </w:r>
      <w:r>
        <w:rPr>
          <w:noProof/>
        </w:rPr>
      </w:r>
      <w:r>
        <w:rPr>
          <w:noProof/>
        </w:rPr>
        <w:fldChar w:fldCharType="separate"/>
      </w:r>
      <w:r>
        <w:rPr>
          <w:noProof/>
        </w:rPr>
        <w:t>78</w:t>
      </w:r>
      <w:r>
        <w:rPr>
          <w:noProof/>
        </w:rPr>
        <w:fldChar w:fldCharType="end"/>
      </w:r>
    </w:p>
    <w:p w14:paraId="74EE44B8" w14:textId="3B4C02D9" w:rsidR="003677F4" w:rsidRDefault="003677F4">
      <w:pPr>
        <w:pStyle w:val="TOC4"/>
        <w:rPr>
          <w:rFonts w:asciiTheme="minorHAnsi" w:eastAsiaTheme="minorEastAsia" w:hAnsiTheme="minorHAnsi" w:cstheme="minorBidi"/>
          <w:noProof/>
          <w:kern w:val="2"/>
          <w:sz w:val="21"/>
          <w:szCs w:val="22"/>
          <w:lang w:val="en-US" w:eastAsia="zh-CN"/>
        </w:rPr>
      </w:pPr>
      <w:r>
        <w:rPr>
          <w:noProof/>
        </w:rPr>
        <w:t>6.1</w:t>
      </w:r>
      <w:r w:rsidRPr="00F208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_Toc216347059 \h </w:instrText>
      </w:r>
      <w:r>
        <w:rPr>
          <w:noProof/>
        </w:rPr>
      </w:r>
      <w:r>
        <w:rPr>
          <w:noProof/>
        </w:rPr>
        <w:fldChar w:fldCharType="separate"/>
      </w:r>
      <w:r>
        <w:rPr>
          <w:noProof/>
        </w:rPr>
        <w:t>78</w:t>
      </w:r>
      <w:r>
        <w:rPr>
          <w:noProof/>
        </w:rPr>
        <w:fldChar w:fldCharType="end"/>
      </w:r>
    </w:p>
    <w:p w14:paraId="73CF3270" w14:textId="56295A01" w:rsidR="003677F4" w:rsidRDefault="003677F4">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_Toc216347060 \h </w:instrText>
      </w:r>
      <w:r>
        <w:rPr>
          <w:noProof/>
        </w:rPr>
      </w:r>
      <w:r>
        <w:rPr>
          <w:noProof/>
        </w:rPr>
        <w:fldChar w:fldCharType="separate"/>
      </w:r>
      <w:r>
        <w:rPr>
          <w:noProof/>
        </w:rPr>
        <w:t>78</w:t>
      </w:r>
      <w:r>
        <w:rPr>
          <w:noProof/>
        </w:rPr>
        <w:fldChar w:fldCharType="end"/>
      </w:r>
    </w:p>
    <w:p w14:paraId="6ECEEC98" w14:textId="52265123" w:rsidR="003677F4" w:rsidRDefault="003677F4">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_Toc216347061 \h </w:instrText>
      </w:r>
      <w:r>
        <w:rPr>
          <w:noProof/>
        </w:rPr>
      </w:r>
      <w:r>
        <w:rPr>
          <w:noProof/>
        </w:rPr>
        <w:fldChar w:fldCharType="separate"/>
      </w:r>
      <w:r>
        <w:rPr>
          <w:noProof/>
        </w:rPr>
        <w:t>78</w:t>
      </w:r>
      <w:r>
        <w:rPr>
          <w:noProof/>
        </w:rPr>
        <w:fldChar w:fldCharType="end"/>
      </w:r>
    </w:p>
    <w:p w14:paraId="13577171" w14:textId="7D40156E" w:rsidR="003677F4" w:rsidRDefault="003677F4">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_Toc216347062 \h </w:instrText>
      </w:r>
      <w:r>
        <w:rPr>
          <w:noProof/>
        </w:rPr>
      </w:r>
      <w:r>
        <w:rPr>
          <w:noProof/>
        </w:rPr>
        <w:fldChar w:fldCharType="separate"/>
      </w:r>
      <w:r>
        <w:rPr>
          <w:noProof/>
        </w:rPr>
        <w:t>79</w:t>
      </w:r>
      <w:r>
        <w:rPr>
          <w:noProof/>
        </w:rPr>
        <w:fldChar w:fldCharType="end"/>
      </w:r>
    </w:p>
    <w:p w14:paraId="1CA7B706" w14:textId="13B9BE20" w:rsidR="003677F4" w:rsidRDefault="003677F4">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_Toc216347063 \h </w:instrText>
      </w:r>
      <w:r>
        <w:rPr>
          <w:noProof/>
        </w:rPr>
      </w:r>
      <w:r>
        <w:rPr>
          <w:noProof/>
        </w:rPr>
        <w:fldChar w:fldCharType="separate"/>
      </w:r>
      <w:r>
        <w:rPr>
          <w:noProof/>
        </w:rPr>
        <w:t>79</w:t>
      </w:r>
      <w:r>
        <w:rPr>
          <w:noProof/>
        </w:rPr>
        <w:fldChar w:fldCharType="end"/>
      </w:r>
    </w:p>
    <w:p w14:paraId="692512C8" w14:textId="27D2C993" w:rsidR="003677F4" w:rsidRDefault="003677F4">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_Toc216347064 \h </w:instrText>
      </w:r>
      <w:r>
        <w:rPr>
          <w:noProof/>
        </w:rPr>
      </w:r>
      <w:r>
        <w:rPr>
          <w:noProof/>
        </w:rPr>
        <w:fldChar w:fldCharType="separate"/>
      </w:r>
      <w:r>
        <w:rPr>
          <w:noProof/>
        </w:rPr>
        <w:t>79</w:t>
      </w:r>
      <w:r>
        <w:rPr>
          <w:noProof/>
        </w:rPr>
        <w:fldChar w:fldCharType="end"/>
      </w:r>
    </w:p>
    <w:p w14:paraId="4E4E65F0" w14:textId="083AE2E9" w:rsidR="003677F4" w:rsidRDefault="003677F4">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_Toc216347065 \h </w:instrText>
      </w:r>
      <w:r>
        <w:rPr>
          <w:noProof/>
        </w:rPr>
      </w:r>
      <w:r>
        <w:rPr>
          <w:noProof/>
        </w:rPr>
        <w:fldChar w:fldCharType="separate"/>
      </w:r>
      <w:r>
        <w:rPr>
          <w:noProof/>
        </w:rPr>
        <w:t>79</w:t>
      </w:r>
      <w:r>
        <w:rPr>
          <w:noProof/>
        </w:rPr>
        <w:fldChar w:fldCharType="end"/>
      </w:r>
    </w:p>
    <w:p w14:paraId="30A97584" w14:textId="756561F6" w:rsidR="003677F4" w:rsidRDefault="003677F4">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_Toc216347066 \h </w:instrText>
      </w:r>
      <w:r>
        <w:rPr>
          <w:noProof/>
        </w:rPr>
      </w:r>
      <w:r>
        <w:rPr>
          <w:noProof/>
        </w:rPr>
        <w:fldChar w:fldCharType="separate"/>
      </w:r>
      <w:r>
        <w:rPr>
          <w:noProof/>
        </w:rPr>
        <w:t>79</w:t>
      </w:r>
      <w:r>
        <w:rPr>
          <w:noProof/>
        </w:rPr>
        <w:fldChar w:fldCharType="end"/>
      </w:r>
    </w:p>
    <w:p w14:paraId="700E0DCF" w14:textId="619DFF33" w:rsidR="003677F4" w:rsidRDefault="003677F4">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_Toc216347067 \h </w:instrText>
      </w:r>
      <w:r>
        <w:rPr>
          <w:noProof/>
        </w:rPr>
      </w:r>
      <w:r>
        <w:rPr>
          <w:noProof/>
        </w:rPr>
        <w:fldChar w:fldCharType="separate"/>
      </w:r>
      <w:r>
        <w:rPr>
          <w:noProof/>
        </w:rPr>
        <w:t>79</w:t>
      </w:r>
      <w:r>
        <w:rPr>
          <w:noProof/>
        </w:rPr>
        <w:fldChar w:fldCharType="end"/>
      </w:r>
    </w:p>
    <w:p w14:paraId="6634BBA1" w14:textId="19505B28" w:rsidR="003677F4" w:rsidRDefault="003677F4">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VAE_FileDistribution Service API</w:t>
      </w:r>
      <w:r>
        <w:rPr>
          <w:noProof/>
        </w:rPr>
        <w:tab/>
      </w:r>
      <w:r>
        <w:rPr>
          <w:noProof/>
        </w:rPr>
        <w:fldChar w:fldCharType="begin"/>
      </w:r>
      <w:r>
        <w:rPr>
          <w:noProof/>
        </w:rPr>
        <w:instrText xml:space="preserve"> PAGEREF _Toc216347068 \h </w:instrText>
      </w:r>
      <w:r>
        <w:rPr>
          <w:noProof/>
        </w:rPr>
      </w:r>
      <w:r>
        <w:rPr>
          <w:noProof/>
        </w:rPr>
        <w:fldChar w:fldCharType="separate"/>
      </w:r>
      <w:r>
        <w:rPr>
          <w:noProof/>
        </w:rPr>
        <w:t>80</w:t>
      </w:r>
      <w:r>
        <w:rPr>
          <w:noProof/>
        </w:rPr>
        <w:fldChar w:fldCharType="end"/>
      </w:r>
    </w:p>
    <w:p w14:paraId="100EEC07" w14:textId="62EDB7C1" w:rsidR="003677F4" w:rsidRDefault="003677F4">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_Toc216347069 \h </w:instrText>
      </w:r>
      <w:r>
        <w:rPr>
          <w:noProof/>
        </w:rPr>
      </w:r>
      <w:r>
        <w:rPr>
          <w:noProof/>
        </w:rPr>
        <w:fldChar w:fldCharType="separate"/>
      </w:r>
      <w:r>
        <w:rPr>
          <w:noProof/>
        </w:rPr>
        <w:t>80</w:t>
      </w:r>
      <w:r>
        <w:rPr>
          <w:noProof/>
        </w:rPr>
        <w:fldChar w:fldCharType="end"/>
      </w:r>
    </w:p>
    <w:p w14:paraId="27818889" w14:textId="5A89FAE5" w:rsidR="003677F4" w:rsidRDefault="003677F4">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_Toc216347070 \h </w:instrText>
      </w:r>
      <w:r>
        <w:rPr>
          <w:noProof/>
        </w:rPr>
      </w:r>
      <w:r>
        <w:rPr>
          <w:noProof/>
        </w:rPr>
        <w:fldChar w:fldCharType="separate"/>
      </w:r>
      <w:r>
        <w:rPr>
          <w:noProof/>
        </w:rPr>
        <w:t>80</w:t>
      </w:r>
      <w:r>
        <w:rPr>
          <w:noProof/>
        </w:rPr>
        <w:fldChar w:fldCharType="end"/>
      </w:r>
    </w:p>
    <w:p w14:paraId="2F5FA7E4" w14:textId="22AEAF5F" w:rsidR="003677F4" w:rsidRDefault="003677F4">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_Toc216347071 \h </w:instrText>
      </w:r>
      <w:r>
        <w:rPr>
          <w:noProof/>
        </w:rPr>
      </w:r>
      <w:r>
        <w:rPr>
          <w:noProof/>
        </w:rPr>
        <w:fldChar w:fldCharType="separate"/>
      </w:r>
      <w:r>
        <w:rPr>
          <w:noProof/>
        </w:rPr>
        <w:t>80</w:t>
      </w:r>
      <w:r>
        <w:rPr>
          <w:noProof/>
        </w:rPr>
        <w:fldChar w:fldCharType="end"/>
      </w:r>
    </w:p>
    <w:p w14:paraId="03B8B18B" w14:textId="6E7686E6" w:rsidR="003677F4" w:rsidRDefault="003677F4">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_Toc216347072 \h </w:instrText>
      </w:r>
      <w:r>
        <w:rPr>
          <w:noProof/>
        </w:rPr>
      </w:r>
      <w:r>
        <w:rPr>
          <w:noProof/>
        </w:rPr>
        <w:fldChar w:fldCharType="separate"/>
      </w:r>
      <w:r>
        <w:rPr>
          <w:noProof/>
        </w:rPr>
        <w:t>80</w:t>
      </w:r>
      <w:r>
        <w:rPr>
          <w:noProof/>
        </w:rPr>
        <w:fldChar w:fldCharType="end"/>
      </w:r>
    </w:p>
    <w:p w14:paraId="5F7FE18F" w14:textId="6B077904" w:rsidR="003677F4" w:rsidRDefault="003677F4">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_Toc216347073 \h </w:instrText>
      </w:r>
      <w:r>
        <w:rPr>
          <w:noProof/>
        </w:rPr>
      </w:r>
      <w:r>
        <w:rPr>
          <w:noProof/>
        </w:rPr>
        <w:fldChar w:fldCharType="separate"/>
      </w:r>
      <w:r>
        <w:rPr>
          <w:noProof/>
        </w:rPr>
        <w:t>80</w:t>
      </w:r>
      <w:r>
        <w:rPr>
          <w:noProof/>
        </w:rPr>
        <w:fldChar w:fldCharType="end"/>
      </w:r>
    </w:p>
    <w:p w14:paraId="47FD1067" w14:textId="410661BD" w:rsidR="003677F4" w:rsidRDefault="003677F4">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_Toc216347074 \h </w:instrText>
      </w:r>
      <w:r>
        <w:rPr>
          <w:noProof/>
        </w:rPr>
      </w:r>
      <w:r>
        <w:rPr>
          <w:noProof/>
        </w:rPr>
        <w:fldChar w:fldCharType="separate"/>
      </w:r>
      <w:r>
        <w:rPr>
          <w:noProof/>
        </w:rPr>
        <w:t>80</w:t>
      </w:r>
      <w:r>
        <w:rPr>
          <w:noProof/>
        </w:rPr>
        <w:fldChar w:fldCharType="end"/>
      </w:r>
    </w:p>
    <w:p w14:paraId="526B1702" w14:textId="60862CD0" w:rsidR="003677F4" w:rsidRDefault="003677F4">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_Toc216347075 \h </w:instrText>
      </w:r>
      <w:r>
        <w:rPr>
          <w:noProof/>
        </w:rPr>
      </w:r>
      <w:r>
        <w:rPr>
          <w:noProof/>
        </w:rPr>
        <w:fldChar w:fldCharType="separate"/>
      </w:r>
      <w:r>
        <w:rPr>
          <w:noProof/>
        </w:rPr>
        <w:t>80</w:t>
      </w:r>
      <w:r>
        <w:rPr>
          <w:noProof/>
        </w:rPr>
        <w:fldChar w:fldCharType="end"/>
      </w:r>
    </w:p>
    <w:p w14:paraId="715E8E87" w14:textId="7D2008E6" w:rsidR="003677F4" w:rsidRDefault="003677F4">
      <w:pPr>
        <w:pStyle w:val="TOC5"/>
        <w:rPr>
          <w:rFonts w:asciiTheme="minorHAnsi" w:eastAsiaTheme="minorEastAsia" w:hAnsiTheme="minorHAnsi" w:cstheme="minorBidi"/>
          <w:noProof/>
          <w:kern w:val="2"/>
          <w:sz w:val="21"/>
          <w:szCs w:val="22"/>
          <w:lang w:val="en-US" w:eastAsia="zh-CN"/>
        </w:rPr>
      </w:pPr>
      <w:r>
        <w:rPr>
          <w:noProof/>
        </w:rPr>
        <w:t>6.2.2.3.1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_Toc216347076 \h </w:instrText>
      </w:r>
      <w:r>
        <w:rPr>
          <w:noProof/>
        </w:rPr>
      </w:r>
      <w:r>
        <w:rPr>
          <w:noProof/>
        </w:rPr>
        <w:fldChar w:fldCharType="separate"/>
      </w:r>
      <w:r>
        <w:rPr>
          <w:noProof/>
        </w:rPr>
        <w:t>80</w:t>
      </w:r>
      <w:r>
        <w:rPr>
          <w:noProof/>
        </w:rPr>
        <w:fldChar w:fldCharType="end"/>
      </w:r>
    </w:p>
    <w:p w14:paraId="538EB2F9" w14:textId="7AB34CB9" w:rsidR="003677F4" w:rsidRDefault="003677F4">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_Toc216347077 \h </w:instrText>
      </w:r>
      <w:r>
        <w:rPr>
          <w:noProof/>
        </w:rPr>
      </w:r>
      <w:r>
        <w:rPr>
          <w:noProof/>
        </w:rPr>
        <w:fldChar w:fldCharType="separate"/>
      </w:r>
      <w:r>
        <w:rPr>
          <w:noProof/>
        </w:rPr>
        <w:t>81</w:t>
      </w:r>
      <w:r>
        <w:rPr>
          <w:noProof/>
        </w:rPr>
        <w:fldChar w:fldCharType="end"/>
      </w:r>
    </w:p>
    <w:p w14:paraId="2474E3E2" w14:textId="7A1CAD6E" w:rsidR="003677F4" w:rsidRDefault="003677F4">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_Toc216347078 \h </w:instrText>
      </w:r>
      <w:r>
        <w:rPr>
          <w:noProof/>
        </w:rPr>
      </w:r>
      <w:r>
        <w:rPr>
          <w:noProof/>
        </w:rPr>
        <w:fldChar w:fldCharType="separate"/>
      </w:r>
      <w:r>
        <w:rPr>
          <w:noProof/>
        </w:rPr>
        <w:t>81</w:t>
      </w:r>
      <w:r>
        <w:rPr>
          <w:noProof/>
        </w:rPr>
        <w:fldChar w:fldCharType="end"/>
      </w:r>
    </w:p>
    <w:p w14:paraId="33571E62" w14:textId="744C68B5" w:rsidR="003677F4" w:rsidRDefault="003677F4">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File Distributions</w:t>
      </w:r>
      <w:r>
        <w:rPr>
          <w:noProof/>
        </w:rPr>
        <w:tab/>
      </w:r>
      <w:r>
        <w:rPr>
          <w:noProof/>
        </w:rPr>
        <w:fldChar w:fldCharType="begin"/>
      </w:r>
      <w:r>
        <w:rPr>
          <w:noProof/>
        </w:rPr>
        <w:instrText xml:space="preserve"> PAGEREF _Toc216347079 \h </w:instrText>
      </w:r>
      <w:r>
        <w:rPr>
          <w:noProof/>
        </w:rPr>
      </w:r>
      <w:r>
        <w:rPr>
          <w:noProof/>
        </w:rPr>
        <w:fldChar w:fldCharType="separate"/>
      </w:r>
      <w:r>
        <w:rPr>
          <w:noProof/>
        </w:rPr>
        <w:t>81</w:t>
      </w:r>
      <w:r>
        <w:rPr>
          <w:noProof/>
        </w:rPr>
        <w:fldChar w:fldCharType="end"/>
      </w:r>
    </w:p>
    <w:p w14:paraId="303561CE" w14:textId="44AD47DC" w:rsidR="003677F4" w:rsidRDefault="003677F4">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_Toc216347080 \h </w:instrText>
      </w:r>
      <w:r>
        <w:rPr>
          <w:noProof/>
        </w:rPr>
      </w:r>
      <w:r>
        <w:rPr>
          <w:noProof/>
        </w:rPr>
        <w:fldChar w:fldCharType="separate"/>
      </w:r>
      <w:r>
        <w:rPr>
          <w:noProof/>
        </w:rPr>
        <w:t>81</w:t>
      </w:r>
      <w:r>
        <w:rPr>
          <w:noProof/>
        </w:rPr>
        <w:fldChar w:fldCharType="end"/>
      </w:r>
    </w:p>
    <w:p w14:paraId="0AF5EB43" w14:textId="784301B2" w:rsidR="003677F4" w:rsidRDefault="003677F4">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_Toc216347081 \h </w:instrText>
      </w:r>
      <w:r>
        <w:rPr>
          <w:noProof/>
        </w:rPr>
      </w:r>
      <w:r>
        <w:rPr>
          <w:noProof/>
        </w:rPr>
        <w:fldChar w:fldCharType="separate"/>
      </w:r>
      <w:r>
        <w:rPr>
          <w:noProof/>
        </w:rPr>
        <w:t>81</w:t>
      </w:r>
      <w:r>
        <w:rPr>
          <w:noProof/>
        </w:rPr>
        <w:fldChar w:fldCharType="end"/>
      </w:r>
    </w:p>
    <w:p w14:paraId="174F3180" w14:textId="1FF9E078" w:rsidR="003677F4" w:rsidRDefault="003677F4">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_Toc216347082 \h </w:instrText>
      </w:r>
      <w:r>
        <w:rPr>
          <w:noProof/>
        </w:rPr>
      </w:r>
      <w:r>
        <w:rPr>
          <w:noProof/>
        </w:rPr>
        <w:fldChar w:fldCharType="separate"/>
      </w:r>
      <w:r>
        <w:rPr>
          <w:noProof/>
        </w:rPr>
        <w:t>82</w:t>
      </w:r>
      <w:r>
        <w:rPr>
          <w:noProof/>
        </w:rPr>
        <w:fldChar w:fldCharType="end"/>
      </w:r>
    </w:p>
    <w:p w14:paraId="542AABE7" w14:textId="35185384" w:rsidR="003677F4" w:rsidRDefault="003677F4">
      <w:pPr>
        <w:pStyle w:val="TOC6"/>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_Toc216347083 \h </w:instrText>
      </w:r>
      <w:r>
        <w:rPr>
          <w:noProof/>
        </w:rPr>
      </w:r>
      <w:r>
        <w:rPr>
          <w:noProof/>
        </w:rPr>
        <w:fldChar w:fldCharType="separate"/>
      </w:r>
      <w:r>
        <w:rPr>
          <w:noProof/>
        </w:rPr>
        <w:t>82</w:t>
      </w:r>
      <w:r>
        <w:rPr>
          <w:noProof/>
        </w:rPr>
        <w:fldChar w:fldCharType="end"/>
      </w:r>
    </w:p>
    <w:p w14:paraId="0411A3CC" w14:textId="7072ABB6" w:rsidR="003677F4" w:rsidRDefault="003677F4">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_Toc216347084 \h </w:instrText>
      </w:r>
      <w:r>
        <w:rPr>
          <w:noProof/>
        </w:rPr>
      </w:r>
      <w:r>
        <w:rPr>
          <w:noProof/>
        </w:rPr>
        <w:fldChar w:fldCharType="separate"/>
      </w:r>
      <w:r>
        <w:rPr>
          <w:noProof/>
        </w:rPr>
        <w:t>82</w:t>
      </w:r>
      <w:r>
        <w:rPr>
          <w:noProof/>
        </w:rPr>
        <w:fldChar w:fldCharType="end"/>
      </w:r>
    </w:p>
    <w:p w14:paraId="33C58BA6" w14:textId="3EB68A8C" w:rsidR="003677F4" w:rsidRDefault="003677F4">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File Distribution</w:t>
      </w:r>
      <w:r>
        <w:rPr>
          <w:noProof/>
        </w:rPr>
        <w:tab/>
      </w:r>
      <w:r>
        <w:rPr>
          <w:noProof/>
        </w:rPr>
        <w:fldChar w:fldCharType="begin"/>
      </w:r>
      <w:r>
        <w:rPr>
          <w:noProof/>
        </w:rPr>
        <w:instrText xml:space="preserve"> PAGEREF _Toc216347085 \h </w:instrText>
      </w:r>
      <w:r>
        <w:rPr>
          <w:noProof/>
        </w:rPr>
      </w:r>
      <w:r>
        <w:rPr>
          <w:noProof/>
        </w:rPr>
        <w:fldChar w:fldCharType="separate"/>
      </w:r>
      <w:r>
        <w:rPr>
          <w:noProof/>
        </w:rPr>
        <w:t>82</w:t>
      </w:r>
      <w:r>
        <w:rPr>
          <w:noProof/>
        </w:rPr>
        <w:fldChar w:fldCharType="end"/>
      </w:r>
    </w:p>
    <w:p w14:paraId="3C8B1E2C" w14:textId="3058C3B0" w:rsidR="003677F4" w:rsidRDefault="003677F4">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_Toc216347086 \h </w:instrText>
      </w:r>
      <w:r>
        <w:rPr>
          <w:noProof/>
        </w:rPr>
      </w:r>
      <w:r>
        <w:rPr>
          <w:noProof/>
        </w:rPr>
        <w:fldChar w:fldCharType="separate"/>
      </w:r>
      <w:r>
        <w:rPr>
          <w:noProof/>
        </w:rPr>
        <w:t>82</w:t>
      </w:r>
      <w:r>
        <w:rPr>
          <w:noProof/>
        </w:rPr>
        <w:fldChar w:fldCharType="end"/>
      </w:r>
    </w:p>
    <w:p w14:paraId="401140AC" w14:textId="7F6E7A3D" w:rsidR="003677F4" w:rsidRDefault="003677F4">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_Toc216347087 \h </w:instrText>
      </w:r>
      <w:r>
        <w:rPr>
          <w:noProof/>
        </w:rPr>
      </w:r>
      <w:r>
        <w:rPr>
          <w:noProof/>
        </w:rPr>
        <w:fldChar w:fldCharType="separate"/>
      </w:r>
      <w:r>
        <w:rPr>
          <w:noProof/>
        </w:rPr>
        <w:t>82</w:t>
      </w:r>
      <w:r>
        <w:rPr>
          <w:noProof/>
        </w:rPr>
        <w:fldChar w:fldCharType="end"/>
      </w:r>
    </w:p>
    <w:p w14:paraId="70EAD349" w14:textId="6B18FE79" w:rsidR="003677F4" w:rsidRDefault="003677F4">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_Toc216347088 \h </w:instrText>
      </w:r>
      <w:r>
        <w:rPr>
          <w:noProof/>
        </w:rPr>
      </w:r>
      <w:r>
        <w:rPr>
          <w:noProof/>
        </w:rPr>
        <w:fldChar w:fldCharType="separate"/>
      </w:r>
      <w:r>
        <w:rPr>
          <w:noProof/>
        </w:rPr>
        <w:t>83</w:t>
      </w:r>
      <w:r>
        <w:rPr>
          <w:noProof/>
        </w:rPr>
        <w:fldChar w:fldCharType="end"/>
      </w:r>
    </w:p>
    <w:p w14:paraId="7BB87853" w14:textId="6574D4C4" w:rsidR="003677F4" w:rsidRDefault="003677F4">
      <w:pPr>
        <w:pStyle w:val="TOC6"/>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_Toc216347089 \h </w:instrText>
      </w:r>
      <w:r>
        <w:rPr>
          <w:noProof/>
        </w:rPr>
      </w:r>
      <w:r>
        <w:rPr>
          <w:noProof/>
        </w:rPr>
        <w:fldChar w:fldCharType="separate"/>
      </w:r>
      <w:r>
        <w:rPr>
          <w:noProof/>
        </w:rPr>
        <w:t>83</w:t>
      </w:r>
      <w:r>
        <w:rPr>
          <w:noProof/>
        </w:rPr>
        <w:fldChar w:fldCharType="end"/>
      </w:r>
    </w:p>
    <w:p w14:paraId="6EECFC10" w14:textId="76EEA2B6" w:rsidR="003677F4" w:rsidRDefault="003677F4">
      <w:pPr>
        <w:pStyle w:val="TOC6"/>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_Toc216347090 \h </w:instrText>
      </w:r>
      <w:r>
        <w:rPr>
          <w:noProof/>
        </w:rPr>
      </w:r>
      <w:r>
        <w:rPr>
          <w:noProof/>
        </w:rPr>
        <w:fldChar w:fldCharType="separate"/>
      </w:r>
      <w:r>
        <w:rPr>
          <w:noProof/>
        </w:rPr>
        <w:t>84</w:t>
      </w:r>
      <w:r>
        <w:rPr>
          <w:noProof/>
        </w:rPr>
        <w:fldChar w:fldCharType="end"/>
      </w:r>
    </w:p>
    <w:p w14:paraId="148EF205" w14:textId="19716826" w:rsidR="003677F4" w:rsidRDefault="003677F4">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_Toc216347091 \h </w:instrText>
      </w:r>
      <w:r>
        <w:rPr>
          <w:noProof/>
        </w:rPr>
      </w:r>
      <w:r>
        <w:rPr>
          <w:noProof/>
        </w:rPr>
        <w:fldChar w:fldCharType="separate"/>
      </w:r>
      <w:r>
        <w:rPr>
          <w:noProof/>
        </w:rPr>
        <w:t>85</w:t>
      </w:r>
      <w:r>
        <w:rPr>
          <w:noProof/>
        </w:rPr>
        <w:fldChar w:fldCharType="end"/>
      </w:r>
    </w:p>
    <w:p w14:paraId="4AE75533" w14:textId="0CC8A1D1" w:rsidR="003677F4" w:rsidRDefault="003677F4">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_Toc216347092 \h </w:instrText>
      </w:r>
      <w:r>
        <w:rPr>
          <w:noProof/>
        </w:rPr>
      </w:r>
      <w:r>
        <w:rPr>
          <w:noProof/>
        </w:rPr>
        <w:fldChar w:fldCharType="separate"/>
      </w:r>
      <w:r>
        <w:rPr>
          <w:noProof/>
        </w:rPr>
        <w:t>85</w:t>
      </w:r>
      <w:r>
        <w:rPr>
          <w:noProof/>
        </w:rPr>
        <w:fldChar w:fldCharType="end"/>
      </w:r>
    </w:p>
    <w:p w14:paraId="27BC65E3" w14:textId="065524A0" w:rsidR="003677F4" w:rsidRDefault="003677F4">
      <w:pPr>
        <w:pStyle w:val="TOC3"/>
        <w:rPr>
          <w:rFonts w:asciiTheme="minorHAnsi" w:eastAsiaTheme="minorEastAsia" w:hAnsiTheme="minorHAnsi" w:cstheme="minorBidi"/>
          <w:noProof/>
          <w:kern w:val="2"/>
          <w:sz w:val="21"/>
          <w:szCs w:val="22"/>
          <w:lang w:val="en-US" w:eastAsia="zh-CN"/>
        </w:rPr>
      </w:pPr>
      <w:r>
        <w:rPr>
          <w:noProof/>
        </w:rPr>
        <w:lastRenderedPageBreak/>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_Toc216347093 \h </w:instrText>
      </w:r>
      <w:r>
        <w:rPr>
          <w:noProof/>
        </w:rPr>
      </w:r>
      <w:r>
        <w:rPr>
          <w:noProof/>
        </w:rPr>
        <w:fldChar w:fldCharType="separate"/>
      </w:r>
      <w:r>
        <w:rPr>
          <w:noProof/>
        </w:rPr>
        <w:t>85</w:t>
      </w:r>
      <w:r>
        <w:rPr>
          <w:noProof/>
        </w:rPr>
        <w:fldChar w:fldCharType="end"/>
      </w:r>
    </w:p>
    <w:p w14:paraId="019D7F93" w14:textId="69DCF51E" w:rsidR="003677F4" w:rsidRDefault="003677F4">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_Toc216347094 \h </w:instrText>
      </w:r>
      <w:r>
        <w:rPr>
          <w:noProof/>
        </w:rPr>
      </w:r>
      <w:r>
        <w:rPr>
          <w:noProof/>
        </w:rPr>
        <w:fldChar w:fldCharType="separate"/>
      </w:r>
      <w:r>
        <w:rPr>
          <w:noProof/>
        </w:rPr>
        <w:t>85</w:t>
      </w:r>
      <w:r>
        <w:rPr>
          <w:noProof/>
        </w:rPr>
        <w:fldChar w:fldCharType="end"/>
      </w:r>
    </w:p>
    <w:p w14:paraId="1233D02B" w14:textId="5FF8F3E1" w:rsidR="003677F4" w:rsidRDefault="003677F4">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_Toc216347095 \h </w:instrText>
      </w:r>
      <w:r>
        <w:rPr>
          <w:noProof/>
        </w:rPr>
      </w:r>
      <w:r>
        <w:rPr>
          <w:noProof/>
        </w:rPr>
        <w:fldChar w:fldCharType="separate"/>
      </w:r>
      <w:r>
        <w:rPr>
          <w:noProof/>
        </w:rPr>
        <w:t>85</w:t>
      </w:r>
      <w:r>
        <w:rPr>
          <w:noProof/>
        </w:rPr>
        <w:fldChar w:fldCharType="end"/>
      </w:r>
    </w:p>
    <w:p w14:paraId="68C5CA13" w14:textId="096EAB15"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6.2.6.2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_Toc216347096 \h </w:instrText>
      </w:r>
      <w:r>
        <w:rPr>
          <w:noProof/>
        </w:rPr>
      </w:r>
      <w:r>
        <w:rPr>
          <w:noProof/>
        </w:rPr>
        <w:fldChar w:fldCharType="separate"/>
      </w:r>
      <w:r>
        <w:rPr>
          <w:noProof/>
        </w:rPr>
        <w:t>86</w:t>
      </w:r>
      <w:r>
        <w:rPr>
          <w:noProof/>
        </w:rPr>
        <w:fldChar w:fldCharType="end"/>
      </w:r>
    </w:p>
    <w:p w14:paraId="06E6390C" w14:textId="3ABDE18C" w:rsidR="003677F4" w:rsidRDefault="003677F4">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_Toc216347097 \h </w:instrText>
      </w:r>
      <w:r>
        <w:rPr>
          <w:noProof/>
        </w:rPr>
      </w:r>
      <w:r>
        <w:rPr>
          <w:noProof/>
        </w:rPr>
        <w:fldChar w:fldCharType="separate"/>
      </w:r>
      <w:r>
        <w:rPr>
          <w:noProof/>
        </w:rPr>
        <w:t>86</w:t>
      </w:r>
      <w:r>
        <w:rPr>
          <w:noProof/>
        </w:rPr>
        <w:fldChar w:fldCharType="end"/>
      </w:r>
    </w:p>
    <w:p w14:paraId="49274000" w14:textId="21734809" w:rsidR="003677F4" w:rsidRDefault="003677F4">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FileDistributionData</w:t>
      </w:r>
      <w:r>
        <w:rPr>
          <w:noProof/>
        </w:rPr>
        <w:tab/>
      </w:r>
      <w:r>
        <w:rPr>
          <w:noProof/>
        </w:rPr>
        <w:fldChar w:fldCharType="begin"/>
      </w:r>
      <w:r>
        <w:rPr>
          <w:noProof/>
        </w:rPr>
        <w:instrText xml:space="preserve"> PAGEREF _Toc216347098 \h </w:instrText>
      </w:r>
      <w:r>
        <w:rPr>
          <w:noProof/>
        </w:rPr>
      </w:r>
      <w:r>
        <w:rPr>
          <w:noProof/>
        </w:rPr>
        <w:fldChar w:fldCharType="separate"/>
      </w:r>
      <w:r>
        <w:rPr>
          <w:noProof/>
        </w:rPr>
        <w:t>86</w:t>
      </w:r>
      <w:r>
        <w:rPr>
          <w:noProof/>
        </w:rPr>
        <w:fldChar w:fldCharType="end"/>
      </w:r>
    </w:p>
    <w:p w14:paraId="01CF1426" w14:textId="110D1DEB" w:rsidR="003677F4" w:rsidRDefault="003677F4">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 xml:space="preserve">Type: </w:t>
      </w:r>
      <w:r w:rsidRPr="00F2088B">
        <w:rPr>
          <w:rFonts w:eastAsia="Batang"/>
          <w:noProof/>
        </w:rPr>
        <w:t>FileList</w:t>
      </w:r>
      <w:r>
        <w:rPr>
          <w:noProof/>
        </w:rPr>
        <w:tab/>
      </w:r>
      <w:r>
        <w:rPr>
          <w:noProof/>
        </w:rPr>
        <w:fldChar w:fldCharType="begin"/>
      </w:r>
      <w:r>
        <w:rPr>
          <w:noProof/>
        </w:rPr>
        <w:instrText xml:space="preserve"> PAGEREF _Toc216347099 \h </w:instrText>
      </w:r>
      <w:r>
        <w:rPr>
          <w:noProof/>
        </w:rPr>
      </w:r>
      <w:r>
        <w:rPr>
          <w:noProof/>
        </w:rPr>
        <w:fldChar w:fldCharType="separate"/>
      </w:r>
      <w:r>
        <w:rPr>
          <w:noProof/>
        </w:rPr>
        <w:t>87</w:t>
      </w:r>
      <w:r>
        <w:rPr>
          <w:noProof/>
        </w:rPr>
        <w:fldChar w:fldCharType="end"/>
      </w:r>
    </w:p>
    <w:p w14:paraId="0044A89C" w14:textId="5AB7169B" w:rsidR="003677F4" w:rsidRDefault="003677F4">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LocalMbmsInfo</w:t>
      </w:r>
      <w:r>
        <w:rPr>
          <w:noProof/>
        </w:rPr>
        <w:tab/>
      </w:r>
      <w:r>
        <w:rPr>
          <w:noProof/>
        </w:rPr>
        <w:fldChar w:fldCharType="begin"/>
      </w:r>
      <w:r>
        <w:rPr>
          <w:noProof/>
        </w:rPr>
        <w:instrText xml:space="preserve"> PAGEREF _Toc216347100 \h </w:instrText>
      </w:r>
      <w:r>
        <w:rPr>
          <w:noProof/>
        </w:rPr>
      </w:r>
      <w:r>
        <w:rPr>
          <w:noProof/>
        </w:rPr>
        <w:fldChar w:fldCharType="separate"/>
      </w:r>
      <w:r>
        <w:rPr>
          <w:noProof/>
        </w:rPr>
        <w:t>87</w:t>
      </w:r>
      <w:r>
        <w:rPr>
          <w:noProof/>
        </w:rPr>
        <w:fldChar w:fldCharType="end"/>
      </w:r>
    </w:p>
    <w:p w14:paraId="650521FE" w14:textId="6D2E0A62"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6.2.6.3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_Toc216347101 \h </w:instrText>
      </w:r>
      <w:r>
        <w:rPr>
          <w:noProof/>
        </w:rPr>
      </w:r>
      <w:r>
        <w:rPr>
          <w:noProof/>
        </w:rPr>
        <w:fldChar w:fldCharType="separate"/>
      </w:r>
      <w:r>
        <w:rPr>
          <w:noProof/>
        </w:rPr>
        <w:t>88</w:t>
      </w:r>
      <w:r>
        <w:rPr>
          <w:noProof/>
        </w:rPr>
        <w:fldChar w:fldCharType="end"/>
      </w:r>
    </w:p>
    <w:p w14:paraId="10F5FC64" w14:textId="6C7AC6CC" w:rsidR="003677F4" w:rsidRDefault="003677F4">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_Toc216347102 \h </w:instrText>
      </w:r>
      <w:r>
        <w:rPr>
          <w:noProof/>
        </w:rPr>
      </w:r>
      <w:r>
        <w:rPr>
          <w:noProof/>
        </w:rPr>
        <w:fldChar w:fldCharType="separate"/>
      </w:r>
      <w:r>
        <w:rPr>
          <w:noProof/>
        </w:rPr>
        <w:t>88</w:t>
      </w:r>
      <w:r>
        <w:rPr>
          <w:noProof/>
        </w:rPr>
        <w:fldChar w:fldCharType="end"/>
      </w:r>
    </w:p>
    <w:p w14:paraId="47E039DB" w14:textId="7C948D13" w:rsidR="003677F4" w:rsidRDefault="003677F4">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_Toc216347103 \h </w:instrText>
      </w:r>
      <w:r>
        <w:rPr>
          <w:noProof/>
        </w:rPr>
      </w:r>
      <w:r>
        <w:rPr>
          <w:noProof/>
        </w:rPr>
        <w:fldChar w:fldCharType="separate"/>
      </w:r>
      <w:r>
        <w:rPr>
          <w:noProof/>
        </w:rPr>
        <w:t>88</w:t>
      </w:r>
      <w:r>
        <w:rPr>
          <w:noProof/>
        </w:rPr>
        <w:fldChar w:fldCharType="end"/>
      </w:r>
    </w:p>
    <w:p w14:paraId="001862E0" w14:textId="282BA592" w:rsidR="003677F4" w:rsidRDefault="003677F4">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FileStatus</w:t>
      </w:r>
      <w:r>
        <w:rPr>
          <w:noProof/>
        </w:rPr>
        <w:tab/>
      </w:r>
      <w:r>
        <w:rPr>
          <w:noProof/>
        </w:rPr>
        <w:fldChar w:fldCharType="begin"/>
      </w:r>
      <w:r>
        <w:rPr>
          <w:noProof/>
        </w:rPr>
        <w:instrText xml:space="preserve"> PAGEREF _Toc216347104 \h </w:instrText>
      </w:r>
      <w:r>
        <w:rPr>
          <w:noProof/>
        </w:rPr>
      </w:r>
      <w:r>
        <w:rPr>
          <w:noProof/>
        </w:rPr>
        <w:fldChar w:fldCharType="separate"/>
      </w:r>
      <w:r>
        <w:rPr>
          <w:noProof/>
        </w:rPr>
        <w:t>88</w:t>
      </w:r>
      <w:r>
        <w:rPr>
          <w:noProof/>
        </w:rPr>
        <w:fldChar w:fldCharType="end"/>
      </w:r>
    </w:p>
    <w:p w14:paraId="4295D675" w14:textId="317AF166" w:rsidR="003677F4" w:rsidRDefault="003677F4">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_Toc216347105 \h </w:instrText>
      </w:r>
      <w:r>
        <w:rPr>
          <w:noProof/>
        </w:rPr>
      </w:r>
      <w:r>
        <w:rPr>
          <w:noProof/>
        </w:rPr>
        <w:fldChar w:fldCharType="separate"/>
      </w:r>
      <w:r>
        <w:rPr>
          <w:noProof/>
        </w:rPr>
        <w:t>88</w:t>
      </w:r>
      <w:r>
        <w:rPr>
          <w:noProof/>
        </w:rPr>
        <w:fldChar w:fldCharType="end"/>
      </w:r>
    </w:p>
    <w:p w14:paraId="0951315B" w14:textId="6A4200E2" w:rsidR="003677F4" w:rsidRDefault="003677F4">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QoeMetric</w:t>
      </w:r>
      <w:r>
        <w:rPr>
          <w:noProof/>
        </w:rPr>
        <w:tab/>
      </w:r>
      <w:r>
        <w:rPr>
          <w:noProof/>
        </w:rPr>
        <w:fldChar w:fldCharType="begin"/>
      </w:r>
      <w:r>
        <w:rPr>
          <w:noProof/>
        </w:rPr>
        <w:instrText xml:space="preserve"> PAGEREF _Toc216347106 \h </w:instrText>
      </w:r>
      <w:r>
        <w:rPr>
          <w:noProof/>
        </w:rPr>
      </w:r>
      <w:r>
        <w:rPr>
          <w:noProof/>
        </w:rPr>
        <w:fldChar w:fldCharType="separate"/>
      </w:r>
      <w:r>
        <w:rPr>
          <w:noProof/>
        </w:rPr>
        <w:t>88</w:t>
      </w:r>
      <w:r>
        <w:rPr>
          <w:noProof/>
        </w:rPr>
        <w:fldChar w:fldCharType="end"/>
      </w:r>
    </w:p>
    <w:p w14:paraId="0ADF31ED" w14:textId="73708A25" w:rsidR="003677F4" w:rsidRDefault="003677F4">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_Toc216347107 \h </w:instrText>
      </w:r>
      <w:r>
        <w:rPr>
          <w:noProof/>
        </w:rPr>
      </w:r>
      <w:r>
        <w:rPr>
          <w:noProof/>
        </w:rPr>
        <w:fldChar w:fldCharType="separate"/>
      </w:r>
      <w:r>
        <w:rPr>
          <w:noProof/>
        </w:rPr>
        <w:t>89</w:t>
      </w:r>
      <w:r>
        <w:rPr>
          <w:noProof/>
        </w:rPr>
        <w:fldChar w:fldCharType="end"/>
      </w:r>
    </w:p>
    <w:p w14:paraId="2F8AF79D" w14:textId="6987D1A0" w:rsidR="003677F4" w:rsidRDefault="003677F4">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_Toc216347108 \h </w:instrText>
      </w:r>
      <w:r>
        <w:rPr>
          <w:noProof/>
        </w:rPr>
      </w:r>
      <w:r>
        <w:rPr>
          <w:noProof/>
        </w:rPr>
        <w:fldChar w:fldCharType="separate"/>
      </w:r>
      <w:r>
        <w:rPr>
          <w:noProof/>
        </w:rPr>
        <w:t>89</w:t>
      </w:r>
      <w:r>
        <w:rPr>
          <w:noProof/>
        </w:rPr>
        <w:fldChar w:fldCharType="end"/>
      </w:r>
    </w:p>
    <w:p w14:paraId="014A0374" w14:textId="41EADBC9" w:rsidR="003677F4" w:rsidRDefault="003677F4">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_Toc216347109 \h </w:instrText>
      </w:r>
      <w:r>
        <w:rPr>
          <w:noProof/>
        </w:rPr>
      </w:r>
      <w:r>
        <w:rPr>
          <w:noProof/>
        </w:rPr>
        <w:fldChar w:fldCharType="separate"/>
      </w:r>
      <w:r>
        <w:rPr>
          <w:noProof/>
        </w:rPr>
        <w:t>89</w:t>
      </w:r>
      <w:r>
        <w:rPr>
          <w:noProof/>
        </w:rPr>
        <w:fldChar w:fldCharType="end"/>
      </w:r>
    </w:p>
    <w:p w14:paraId="0F731C36" w14:textId="60DCFD9E" w:rsidR="003677F4" w:rsidRDefault="003677F4">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_Toc216347110 \h </w:instrText>
      </w:r>
      <w:r>
        <w:rPr>
          <w:noProof/>
        </w:rPr>
      </w:r>
      <w:r>
        <w:rPr>
          <w:noProof/>
        </w:rPr>
        <w:fldChar w:fldCharType="separate"/>
      </w:r>
      <w:r>
        <w:rPr>
          <w:noProof/>
        </w:rPr>
        <w:t>89</w:t>
      </w:r>
      <w:r>
        <w:rPr>
          <w:noProof/>
        </w:rPr>
        <w:fldChar w:fldCharType="end"/>
      </w:r>
    </w:p>
    <w:p w14:paraId="4E0DF765" w14:textId="2FD2E31B" w:rsidR="003677F4" w:rsidRDefault="003677F4">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_Toc216347111 \h </w:instrText>
      </w:r>
      <w:r>
        <w:rPr>
          <w:noProof/>
        </w:rPr>
      </w:r>
      <w:r>
        <w:rPr>
          <w:noProof/>
        </w:rPr>
        <w:fldChar w:fldCharType="separate"/>
      </w:r>
      <w:r>
        <w:rPr>
          <w:noProof/>
        </w:rPr>
        <w:t>89</w:t>
      </w:r>
      <w:r>
        <w:rPr>
          <w:noProof/>
        </w:rPr>
        <w:fldChar w:fldCharType="end"/>
      </w:r>
    </w:p>
    <w:p w14:paraId="08D8B061" w14:textId="21980ECC" w:rsidR="003677F4" w:rsidRDefault="003677F4">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VAE_ApplicationRequirement API</w:t>
      </w:r>
      <w:r>
        <w:rPr>
          <w:noProof/>
        </w:rPr>
        <w:tab/>
      </w:r>
      <w:r>
        <w:rPr>
          <w:noProof/>
        </w:rPr>
        <w:fldChar w:fldCharType="begin"/>
      </w:r>
      <w:r>
        <w:rPr>
          <w:noProof/>
        </w:rPr>
        <w:instrText xml:space="preserve"> PAGEREF _Toc216347112 \h </w:instrText>
      </w:r>
      <w:r>
        <w:rPr>
          <w:noProof/>
        </w:rPr>
      </w:r>
      <w:r>
        <w:rPr>
          <w:noProof/>
        </w:rPr>
        <w:fldChar w:fldCharType="separate"/>
      </w:r>
      <w:r>
        <w:rPr>
          <w:noProof/>
        </w:rPr>
        <w:t>90</w:t>
      </w:r>
      <w:r>
        <w:rPr>
          <w:noProof/>
        </w:rPr>
        <w:fldChar w:fldCharType="end"/>
      </w:r>
    </w:p>
    <w:p w14:paraId="7BF32A63" w14:textId="57097A93" w:rsidR="003677F4" w:rsidRDefault="003677F4">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_Toc216347113 \h </w:instrText>
      </w:r>
      <w:r>
        <w:rPr>
          <w:noProof/>
        </w:rPr>
      </w:r>
      <w:r>
        <w:rPr>
          <w:noProof/>
        </w:rPr>
        <w:fldChar w:fldCharType="separate"/>
      </w:r>
      <w:r>
        <w:rPr>
          <w:noProof/>
        </w:rPr>
        <w:t>90</w:t>
      </w:r>
      <w:r>
        <w:rPr>
          <w:noProof/>
        </w:rPr>
        <w:fldChar w:fldCharType="end"/>
      </w:r>
    </w:p>
    <w:p w14:paraId="3AAE1E29" w14:textId="72FC0C21" w:rsidR="003677F4" w:rsidRDefault="003677F4">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_Toc216347114 \h </w:instrText>
      </w:r>
      <w:r>
        <w:rPr>
          <w:noProof/>
        </w:rPr>
      </w:r>
      <w:r>
        <w:rPr>
          <w:noProof/>
        </w:rPr>
        <w:fldChar w:fldCharType="separate"/>
      </w:r>
      <w:r>
        <w:rPr>
          <w:noProof/>
        </w:rPr>
        <w:t>90</w:t>
      </w:r>
      <w:r>
        <w:rPr>
          <w:noProof/>
        </w:rPr>
        <w:fldChar w:fldCharType="end"/>
      </w:r>
    </w:p>
    <w:p w14:paraId="44C7F106" w14:textId="403E551A" w:rsidR="003677F4" w:rsidRDefault="003677F4">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_Toc216347115 \h </w:instrText>
      </w:r>
      <w:r>
        <w:rPr>
          <w:noProof/>
        </w:rPr>
      </w:r>
      <w:r>
        <w:rPr>
          <w:noProof/>
        </w:rPr>
        <w:fldChar w:fldCharType="separate"/>
      </w:r>
      <w:r>
        <w:rPr>
          <w:noProof/>
        </w:rPr>
        <w:t>90</w:t>
      </w:r>
      <w:r>
        <w:rPr>
          <w:noProof/>
        </w:rPr>
        <w:fldChar w:fldCharType="end"/>
      </w:r>
    </w:p>
    <w:p w14:paraId="45763CC2" w14:textId="087197FA" w:rsidR="003677F4" w:rsidRDefault="003677F4">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_Toc216347116 \h </w:instrText>
      </w:r>
      <w:r>
        <w:rPr>
          <w:noProof/>
        </w:rPr>
      </w:r>
      <w:r>
        <w:rPr>
          <w:noProof/>
        </w:rPr>
        <w:fldChar w:fldCharType="separate"/>
      </w:r>
      <w:r>
        <w:rPr>
          <w:noProof/>
        </w:rPr>
        <w:t>90</w:t>
      </w:r>
      <w:r>
        <w:rPr>
          <w:noProof/>
        </w:rPr>
        <w:fldChar w:fldCharType="end"/>
      </w:r>
    </w:p>
    <w:p w14:paraId="6405C68D" w14:textId="0378346A" w:rsidR="003677F4" w:rsidRDefault="003677F4">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_Toc216347117 \h </w:instrText>
      </w:r>
      <w:r>
        <w:rPr>
          <w:noProof/>
        </w:rPr>
      </w:r>
      <w:r>
        <w:rPr>
          <w:noProof/>
        </w:rPr>
        <w:fldChar w:fldCharType="separate"/>
      </w:r>
      <w:r>
        <w:rPr>
          <w:noProof/>
        </w:rPr>
        <w:t>90</w:t>
      </w:r>
      <w:r>
        <w:rPr>
          <w:noProof/>
        </w:rPr>
        <w:fldChar w:fldCharType="end"/>
      </w:r>
    </w:p>
    <w:p w14:paraId="4C9EF486" w14:textId="7C3468FD" w:rsidR="003677F4" w:rsidRDefault="003677F4">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_Toc216347118 \h </w:instrText>
      </w:r>
      <w:r>
        <w:rPr>
          <w:noProof/>
        </w:rPr>
      </w:r>
      <w:r>
        <w:rPr>
          <w:noProof/>
        </w:rPr>
        <w:fldChar w:fldCharType="separate"/>
      </w:r>
      <w:r>
        <w:rPr>
          <w:noProof/>
        </w:rPr>
        <w:t>90</w:t>
      </w:r>
      <w:r>
        <w:rPr>
          <w:noProof/>
        </w:rPr>
        <w:fldChar w:fldCharType="end"/>
      </w:r>
    </w:p>
    <w:p w14:paraId="0917A8B3" w14:textId="289C999B" w:rsidR="003677F4" w:rsidRDefault="003677F4">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_Toc216347119 \h </w:instrText>
      </w:r>
      <w:r>
        <w:rPr>
          <w:noProof/>
        </w:rPr>
      </w:r>
      <w:r>
        <w:rPr>
          <w:noProof/>
        </w:rPr>
        <w:fldChar w:fldCharType="separate"/>
      </w:r>
      <w:r>
        <w:rPr>
          <w:noProof/>
        </w:rPr>
        <w:t>90</w:t>
      </w:r>
      <w:r>
        <w:rPr>
          <w:noProof/>
        </w:rPr>
        <w:fldChar w:fldCharType="end"/>
      </w:r>
    </w:p>
    <w:p w14:paraId="6BAFA3B5" w14:textId="67B1E890" w:rsidR="003677F4" w:rsidRDefault="003677F4">
      <w:pPr>
        <w:pStyle w:val="TOC5"/>
        <w:rPr>
          <w:rFonts w:asciiTheme="minorHAnsi" w:eastAsiaTheme="minorEastAsia" w:hAnsiTheme="minorHAnsi" w:cstheme="minorBidi"/>
          <w:noProof/>
          <w:kern w:val="2"/>
          <w:sz w:val="21"/>
          <w:szCs w:val="22"/>
          <w:lang w:val="en-US" w:eastAsia="zh-CN"/>
        </w:rPr>
      </w:pPr>
      <w:r>
        <w:rPr>
          <w:noProof/>
        </w:rPr>
        <w:t>6.3.2.3.1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_Toc216347120 \h </w:instrText>
      </w:r>
      <w:r>
        <w:rPr>
          <w:noProof/>
        </w:rPr>
      </w:r>
      <w:r>
        <w:rPr>
          <w:noProof/>
        </w:rPr>
        <w:fldChar w:fldCharType="separate"/>
      </w:r>
      <w:r>
        <w:rPr>
          <w:noProof/>
        </w:rPr>
        <w:t>90</w:t>
      </w:r>
      <w:r>
        <w:rPr>
          <w:noProof/>
        </w:rPr>
        <w:fldChar w:fldCharType="end"/>
      </w:r>
    </w:p>
    <w:p w14:paraId="4C2837EF" w14:textId="1CA249C4" w:rsidR="003677F4" w:rsidRDefault="003677F4">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_Toc216347121 \h </w:instrText>
      </w:r>
      <w:r>
        <w:rPr>
          <w:noProof/>
        </w:rPr>
      </w:r>
      <w:r>
        <w:rPr>
          <w:noProof/>
        </w:rPr>
        <w:fldChar w:fldCharType="separate"/>
      </w:r>
      <w:r>
        <w:rPr>
          <w:noProof/>
        </w:rPr>
        <w:t>91</w:t>
      </w:r>
      <w:r>
        <w:rPr>
          <w:noProof/>
        </w:rPr>
        <w:fldChar w:fldCharType="end"/>
      </w:r>
    </w:p>
    <w:p w14:paraId="3DF6BC4B" w14:textId="6721E996" w:rsidR="003677F4" w:rsidRDefault="003677F4">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_Toc216347122 \h </w:instrText>
      </w:r>
      <w:r>
        <w:rPr>
          <w:noProof/>
        </w:rPr>
      </w:r>
      <w:r>
        <w:rPr>
          <w:noProof/>
        </w:rPr>
        <w:fldChar w:fldCharType="separate"/>
      </w:r>
      <w:r>
        <w:rPr>
          <w:noProof/>
        </w:rPr>
        <w:t>91</w:t>
      </w:r>
      <w:r>
        <w:rPr>
          <w:noProof/>
        </w:rPr>
        <w:fldChar w:fldCharType="end"/>
      </w:r>
    </w:p>
    <w:p w14:paraId="3DA25560" w14:textId="2ADD69F1" w:rsidR="003677F4" w:rsidRDefault="003677F4">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Resource: Application Requirements</w:t>
      </w:r>
      <w:r>
        <w:rPr>
          <w:noProof/>
        </w:rPr>
        <w:tab/>
      </w:r>
      <w:r>
        <w:rPr>
          <w:noProof/>
        </w:rPr>
        <w:fldChar w:fldCharType="begin"/>
      </w:r>
      <w:r>
        <w:rPr>
          <w:noProof/>
        </w:rPr>
        <w:instrText xml:space="preserve"> PAGEREF _Toc216347123 \h </w:instrText>
      </w:r>
      <w:r>
        <w:rPr>
          <w:noProof/>
        </w:rPr>
      </w:r>
      <w:r>
        <w:rPr>
          <w:noProof/>
        </w:rPr>
        <w:fldChar w:fldCharType="separate"/>
      </w:r>
      <w:r>
        <w:rPr>
          <w:noProof/>
        </w:rPr>
        <w:t>91</w:t>
      </w:r>
      <w:r>
        <w:rPr>
          <w:noProof/>
        </w:rPr>
        <w:fldChar w:fldCharType="end"/>
      </w:r>
    </w:p>
    <w:p w14:paraId="17B20C55" w14:textId="508F27E7" w:rsidR="003677F4" w:rsidRDefault="003677F4">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_Toc216347124 \h </w:instrText>
      </w:r>
      <w:r>
        <w:rPr>
          <w:noProof/>
        </w:rPr>
      </w:r>
      <w:r>
        <w:rPr>
          <w:noProof/>
        </w:rPr>
        <w:fldChar w:fldCharType="separate"/>
      </w:r>
      <w:r>
        <w:rPr>
          <w:noProof/>
        </w:rPr>
        <w:t>91</w:t>
      </w:r>
      <w:r>
        <w:rPr>
          <w:noProof/>
        </w:rPr>
        <w:fldChar w:fldCharType="end"/>
      </w:r>
    </w:p>
    <w:p w14:paraId="248FE528" w14:textId="2A15AABC" w:rsidR="003677F4" w:rsidRDefault="003677F4">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_Toc216347125 \h </w:instrText>
      </w:r>
      <w:r>
        <w:rPr>
          <w:noProof/>
        </w:rPr>
      </w:r>
      <w:r>
        <w:rPr>
          <w:noProof/>
        </w:rPr>
        <w:fldChar w:fldCharType="separate"/>
      </w:r>
      <w:r>
        <w:rPr>
          <w:noProof/>
        </w:rPr>
        <w:t>91</w:t>
      </w:r>
      <w:r>
        <w:rPr>
          <w:noProof/>
        </w:rPr>
        <w:fldChar w:fldCharType="end"/>
      </w:r>
    </w:p>
    <w:p w14:paraId="3F5705ED" w14:textId="6D7259F6" w:rsidR="003677F4" w:rsidRDefault="003677F4">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_Toc216347126 \h </w:instrText>
      </w:r>
      <w:r>
        <w:rPr>
          <w:noProof/>
        </w:rPr>
      </w:r>
      <w:r>
        <w:rPr>
          <w:noProof/>
        </w:rPr>
        <w:fldChar w:fldCharType="separate"/>
      </w:r>
      <w:r>
        <w:rPr>
          <w:noProof/>
        </w:rPr>
        <w:t>92</w:t>
      </w:r>
      <w:r>
        <w:rPr>
          <w:noProof/>
        </w:rPr>
        <w:fldChar w:fldCharType="end"/>
      </w:r>
    </w:p>
    <w:p w14:paraId="088B1923" w14:textId="7E44EB60" w:rsidR="003677F4" w:rsidRDefault="003677F4">
      <w:pPr>
        <w:pStyle w:val="TOC6"/>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_Toc216347127 \h </w:instrText>
      </w:r>
      <w:r>
        <w:rPr>
          <w:noProof/>
        </w:rPr>
      </w:r>
      <w:r>
        <w:rPr>
          <w:noProof/>
        </w:rPr>
        <w:fldChar w:fldCharType="separate"/>
      </w:r>
      <w:r>
        <w:rPr>
          <w:noProof/>
        </w:rPr>
        <w:t>92</w:t>
      </w:r>
      <w:r>
        <w:rPr>
          <w:noProof/>
        </w:rPr>
        <w:fldChar w:fldCharType="end"/>
      </w:r>
    </w:p>
    <w:p w14:paraId="5B50047E" w14:textId="3097B569" w:rsidR="003677F4" w:rsidRDefault="003677F4">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_Toc216347128 \h </w:instrText>
      </w:r>
      <w:r>
        <w:rPr>
          <w:noProof/>
        </w:rPr>
      </w:r>
      <w:r>
        <w:rPr>
          <w:noProof/>
        </w:rPr>
        <w:fldChar w:fldCharType="separate"/>
      </w:r>
      <w:r>
        <w:rPr>
          <w:noProof/>
        </w:rPr>
        <w:t>92</w:t>
      </w:r>
      <w:r>
        <w:rPr>
          <w:noProof/>
        </w:rPr>
        <w:fldChar w:fldCharType="end"/>
      </w:r>
    </w:p>
    <w:p w14:paraId="27C93921" w14:textId="0B7A468A" w:rsidR="003677F4" w:rsidRDefault="003677F4">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Resource: Individual Application Requirement</w:t>
      </w:r>
      <w:r>
        <w:rPr>
          <w:noProof/>
        </w:rPr>
        <w:tab/>
      </w:r>
      <w:r>
        <w:rPr>
          <w:noProof/>
        </w:rPr>
        <w:fldChar w:fldCharType="begin"/>
      </w:r>
      <w:r>
        <w:rPr>
          <w:noProof/>
        </w:rPr>
        <w:instrText xml:space="preserve"> PAGEREF _Toc216347129 \h </w:instrText>
      </w:r>
      <w:r>
        <w:rPr>
          <w:noProof/>
        </w:rPr>
      </w:r>
      <w:r>
        <w:rPr>
          <w:noProof/>
        </w:rPr>
        <w:fldChar w:fldCharType="separate"/>
      </w:r>
      <w:r>
        <w:rPr>
          <w:noProof/>
        </w:rPr>
        <w:t>92</w:t>
      </w:r>
      <w:r>
        <w:rPr>
          <w:noProof/>
        </w:rPr>
        <w:fldChar w:fldCharType="end"/>
      </w:r>
    </w:p>
    <w:p w14:paraId="6DA17B48" w14:textId="2EDADE75" w:rsidR="003677F4" w:rsidRDefault="003677F4">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_Toc216347130 \h </w:instrText>
      </w:r>
      <w:r>
        <w:rPr>
          <w:noProof/>
        </w:rPr>
      </w:r>
      <w:r>
        <w:rPr>
          <w:noProof/>
        </w:rPr>
        <w:fldChar w:fldCharType="separate"/>
      </w:r>
      <w:r>
        <w:rPr>
          <w:noProof/>
        </w:rPr>
        <w:t>92</w:t>
      </w:r>
      <w:r>
        <w:rPr>
          <w:noProof/>
        </w:rPr>
        <w:fldChar w:fldCharType="end"/>
      </w:r>
    </w:p>
    <w:p w14:paraId="67036041" w14:textId="12A7FAB8" w:rsidR="003677F4" w:rsidRDefault="003677F4">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_Toc216347131 \h </w:instrText>
      </w:r>
      <w:r>
        <w:rPr>
          <w:noProof/>
        </w:rPr>
      </w:r>
      <w:r>
        <w:rPr>
          <w:noProof/>
        </w:rPr>
        <w:fldChar w:fldCharType="separate"/>
      </w:r>
      <w:r>
        <w:rPr>
          <w:noProof/>
        </w:rPr>
        <w:t>92</w:t>
      </w:r>
      <w:r>
        <w:rPr>
          <w:noProof/>
        </w:rPr>
        <w:fldChar w:fldCharType="end"/>
      </w:r>
    </w:p>
    <w:p w14:paraId="07909B6C" w14:textId="0496CFDA" w:rsidR="003677F4" w:rsidRDefault="003677F4">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_Toc216347132 \h </w:instrText>
      </w:r>
      <w:r>
        <w:rPr>
          <w:noProof/>
        </w:rPr>
      </w:r>
      <w:r>
        <w:rPr>
          <w:noProof/>
        </w:rPr>
        <w:fldChar w:fldCharType="separate"/>
      </w:r>
      <w:r>
        <w:rPr>
          <w:noProof/>
        </w:rPr>
        <w:t>93</w:t>
      </w:r>
      <w:r>
        <w:rPr>
          <w:noProof/>
        </w:rPr>
        <w:fldChar w:fldCharType="end"/>
      </w:r>
    </w:p>
    <w:p w14:paraId="51A730BC" w14:textId="01C5B6DA" w:rsidR="003677F4" w:rsidRDefault="003677F4">
      <w:pPr>
        <w:pStyle w:val="TOC6"/>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_Toc216347133 \h </w:instrText>
      </w:r>
      <w:r>
        <w:rPr>
          <w:noProof/>
        </w:rPr>
      </w:r>
      <w:r>
        <w:rPr>
          <w:noProof/>
        </w:rPr>
        <w:fldChar w:fldCharType="separate"/>
      </w:r>
      <w:r>
        <w:rPr>
          <w:noProof/>
        </w:rPr>
        <w:t>93</w:t>
      </w:r>
      <w:r>
        <w:rPr>
          <w:noProof/>
        </w:rPr>
        <w:fldChar w:fldCharType="end"/>
      </w:r>
    </w:p>
    <w:p w14:paraId="16058679" w14:textId="756DA37C" w:rsidR="003677F4" w:rsidRDefault="003677F4">
      <w:pPr>
        <w:pStyle w:val="TOC6"/>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_Toc216347134 \h </w:instrText>
      </w:r>
      <w:r>
        <w:rPr>
          <w:noProof/>
        </w:rPr>
      </w:r>
      <w:r>
        <w:rPr>
          <w:noProof/>
        </w:rPr>
        <w:fldChar w:fldCharType="separate"/>
      </w:r>
      <w:r>
        <w:rPr>
          <w:noProof/>
        </w:rPr>
        <w:t>94</w:t>
      </w:r>
      <w:r>
        <w:rPr>
          <w:noProof/>
        </w:rPr>
        <w:fldChar w:fldCharType="end"/>
      </w:r>
    </w:p>
    <w:p w14:paraId="6D049231" w14:textId="6AAA83FF" w:rsidR="003677F4" w:rsidRDefault="003677F4">
      <w:pPr>
        <w:pStyle w:val="TOC4"/>
        <w:rPr>
          <w:rFonts w:asciiTheme="minorHAnsi" w:eastAsiaTheme="minorEastAsia" w:hAnsiTheme="minorHAnsi" w:cstheme="minorBidi"/>
          <w:noProof/>
          <w:kern w:val="2"/>
          <w:sz w:val="21"/>
          <w:szCs w:val="22"/>
          <w:lang w:val="en-US" w:eastAsia="zh-CN"/>
        </w:rPr>
      </w:pPr>
      <w:r>
        <w:rPr>
          <w:noProof/>
        </w:rPr>
        <w:t>6.3.3.4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_Toc216347135 \h </w:instrText>
      </w:r>
      <w:r>
        <w:rPr>
          <w:noProof/>
        </w:rPr>
      </w:r>
      <w:r>
        <w:rPr>
          <w:noProof/>
        </w:rPr>
        <w:fldChar w:fldCharType="separate"/>
      </w:r>
      <w:r>
        <w:rPr>
          <w:noProof/>
        </w:rPr>
        <w:t>95</w:t>
      </w:r>
      <w:r>
        <w:rPr>
          <w:noProof/>
        </w:rPr>
        <w:fldChar w:fldCharType="end"/>
      </w:r>
    </w:p>
    <w:p w14:paraId="63695184" w14:textId="380A9DA3" w:rsidR="003677F4" w:rsidRDefault="003677F4">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_Toc216347136 \h </w:instrText>
      </w:r>
      <w:r>
        <w:rPr>
          <w:noProof/>
        </w:rPr>
      </w:r>
      <w:r>
        <w:rPr>
          <w:noProof/>
        </w:rPr>
        <w:fldChar w:fldCharType="separate"/>
      </w:r>
      <w:r>
        <w:rPr>
          <w:noProof/>
        </w:rPr>
        <w:t>95</w:t>
      </w:r>
      <w:r>
        <w:rPr>
          <w:noProof/>
        </w:rPr>
        <w:fldChar w:fldCharType="end"/>
      </w:r>
    </w:p>
    <w:p w14:paraId="5A692E8F" w14:textId="46F5C28D" w:rsidR="003677F4" w:rsidRDefault="003677F4">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_Toc216347137 \h </w:instrText>
      </w:r>
      <w:r>
        <w:rPr>
          <w:noProof/>
        </w:rPr>
      </w:r>
      <w:r>
        <w:rPr>
          <w:noProof/>
        </w:rPr>
        <w:fldChar w:fldCharType="separate"/>
      </w:r>
      <w:r>
        <w:rPr>
          <w:noProof/>
        </w:rPr>
        <w:t>95</w:t>
      </w:r>
      <w:r>
        <w:rPr>
          <w:noProof/>
        </w:rPr>
        <w:fldChar w:fldCharType="end"/>
      </w:r>
    </w:p>
    <w:p w14:paraId="102C1C96" w14:textId="021A72B7" w:rsidR="003677F4" w:rsidRDefault="003677F4">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_Toc216347138 \h </w:instrText>
      </w:r>
      <w:r>
        <w:rPr>
          <w:noProof/>
        </w:rPr>
      </w:r>
      <w:r>
        <w:rPr>
          <w:noProof/>
        </w:rPr>
        <w:fldChar w:fldCharType="separate"/>
      </w:r>
      <w:r>
        <w:rPr>
          <w:noProof/>
        </w:rPr>
        <w:t>95</w:t>
      </w:r>
      <w:r>
        <w:rPr>
          <w:noProof/>
        </w:rPr>
        <w:fldChar w:fldCharType="end"/>
      </w:r>
    </w:p>
    <w:p w14:paraId="07516AE8" w14:textId="42032697" w:rsidR="003677F4" w:rsidRDefault="003677F4">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_Toc216347139 \h </w:instrText>
      </w:r>
      <w:r>
        <w:rPr>
          <w:noProof/>
        </w:rPr>
      </w:r>
      <w:r>
        <w:rPr>
          <w:noProof/>
        </w:rPr>
        <w:fldChar w:fldCharType="separate"/>
      </w:r>
      <w:r>
        <w:rPr>
          <w:noProof/>
        </w:rPr>
        <w:t>95</w:t>
      </w:r>
      <w:r>
        <w:rPr>
          <w:noProof/>
        </w:rPr>
        <w:fldChar w:fldCharType="end"/>
      </w:r>
    </w:p>
    <w:p w14:paraId="597EF389" w14:textId="1DF3CA9F" w:rsidR="003677F4" w:rsidRDefault="003677F4">
      <w:pPr>
        <w:pStyle w:val="TOC4"/>
        <w:rPr>
          <w:rFonts w:asciiTheme="minorHAnsi" w:eastAsiaTheme="minorEastAsia" w:hAnsiTheme="minorHAnsi" w:cstheme="minorBidi"/>
          <w:noProof/>
          <w:kern w:val="2"/>
          <w:sz w:val="21"/>
          <w:szCs w:val="22"/>
          <w:lang w:val="en-US" w:eastAsia="zh-CN"/>
        </w:rPr>
      </w:pPr>
      <w:r>
        <w:rPr>
          <w:noProof/>
        </w:rPr>
        <w:t>6.3.5.3</w:t>
      </w:r>
      <w:r>
        <w:rPr>
          <w:rFonts w:asciiTheme="minorHAnsi" w:eastAsiaTheme="minorEastAsia" w:hAnsiTheme="minorHAnsi" w:cstheme="minorBidi"/>
          <w:noProof/>
          <w:kern w:val="2"/>
          <w:sz w:val="21"/>
          <w:szCs w:val="22"/>
          <w:lang w:val="en-US" w:eastAsia="zh-CN"/>
        </w:rPr>
        <w:tab/>
      </w:r>
      <w:r>
        <w:rPr>
          <w:noProof/>
        </w:rPr>
        <w:t>Notification Test Event</w:t>
      </w:r>
      <w:r>
        <w:rPr>
          <w:noProof/>
        </w:rPr>
        <w:tab/>
      </w:r>
      <w:r>
        <w:rPr>
          <w:noProof/>
        </w:rPr>
        <w:fldChar w:fldCharType="begin"/>
      </w:r>
      <w:r>
        <w:rPr>
          <w:noProof/>
        </w:rPr>
        <w:instrText xml:space="preserve"> PAGEREF _Toc216347140 \h </w:instrText>
      </w:r>
      <w:r>
        <w:rPr>
          <w:noProof/>
        </w:rPr>
      </w:r>
      <w:r>
        <w:rPr>
          <w:noProof/>
        </w:rPr>
        <w:fldChar w:fldCharType="separate"/>
      </w:r>
      <w:r>
        <w:rPr>
          <w:noProof/>
        </w:rPr>
        <w:t>95</w:t>
      </w:r>
      <w:r>
        <w:rPr>
          <w:noProof/>
        </w:rPr>
        <w:fldChar w:fldCharType="end"/>
      </w:r>
    </w:p>
    <w:p w14:paraId="7651C3E1" w14:textId="6F7259A5" w:rsidR="003677F4" w:rsidRDefault="003677F4">
      <w:pPr>
        <w:pStyle w:val="TOC4"/>
        <w:rPr>
          <w:rFonts w:asciiTheme="minorHAnsi" w:eastAsiaTheme="minorEastAsia" w:hAnsiTheme="minorHAnsi" w:cstheme="minorBidi"/>
          <w:noProof/>
          <w:kern w:val="2"/>
          <w:sz w:val="21"/>
          <w:szCs w:val="22"/>
          <w:lang w:val="en-US" w:eastAsia="zh-CN"/>
        </w:rPr>
      </w:pPr>
      <w:r>
        <w:rPr>
          <w:noProof/>
        </w:rPr>
        <w:t>6.3.5.4</w:t>
      </w:r>
      <w:r>
        <w:rPr>
          <w:rFonts w:asciiTheme="minorHAnsi" w:eastAsiaTheme="minorEastAsia" w:hAnsiTheme="minorHAnsi" w:cstheme="minorBidi"/>
          <w:noProof/>
          <w:kern w:val="2"/>
          <w:sz w:val="21"/>
          <w:szCs w:val="22"/>
          <w:lang w:val="en-US" w:eastAsia="zh-CN"/>
        </w:rPr>
        <w:tab/>
      </w:r>
      <w:r>
        <w:rPr>
          <w:noProof/>
        </w:rPr>
        <w:t>Notification Delivery using Websocket</w:t>
      </w:r>
      <w:r>
        <w:rPr>
          <w:noProof/>
        </w:rPr>
        <w:tab/>
      </w:r>
      <w:r>
        <w:rPr>
          <w:noProof/>
        </w:rPr>
        <w:fldChar w:fldCharType="begin"/>
      </w:r>
      <w:r>
        <w:rPr>
          <w:noProof/>
        </w:rPr>
        <w:instrText xml:space="preserve"> PAGEREF _Toc216347141 \h </w:instrText>
      </w:r>
      <w:r>
        <w:rPr>
          <w:noProof/>
        </w:rPr>
      </w:r>
      <w:r>
        <w:rPr>
          <w:noProof/>
        </w:rPr>
        <w:fldChar w:fldCharType="separate"/>
      </w:r>
      <w:r>
        <w:rPr>
          <w:noProof/>
        </w:rPr>
        <w:t>95</w:t>
      </w:r>
      <w:r>
        <w:rPr>
          <w:noProof/>
        </w:rPr>
        <w:fldChar w:fldCharType="end"/>
      </w:r>
    </w:p>
    <w:p w14:paraId="39D48B45" w14:textId="1CD20B41" w:rsidR="003677F4" w:rsidRDefault="003677F4">
      <w:pPr>
        <w:pStyle w:val="TOC4"/>
        <w:rPr>
          <w:rFonts w:asciiTheme="minorHAnsi" w:eastAsiaTheme="minorEastAsia" w:hAnsiTheme="minorHAnsi" w:cstheme="minorBidi"/>
          <w:noProof/>
          <w:kern w:val="2"/>
          <w:sz w:val="21"/>
          <w:szCs w:val="22"/>
          <w:lang w:val="en-US" w:eastAsia="zh-CN"/>
        </w:rPr>
      </w:pPr>
      <w:r>
        <w:rPr>
          <w:noProof/>
        </w:rPr>
        <w:t>6.3.5.5</w:t>
      </w:r>
      <w:r>
        <w:rPr>
          <w:rFonts w:asciiTheme="minorHAnsi" w:eastAsiaTheme="minorEastAsia" w:hAnsiTheme="minorHAnsi" w:cstheme="minorBidi"/>
          <w:noProof/>
          <w:kern w:val="2"/>
          <w:sz w:val="21"/>
          <w:szCs w:val="22"/>
          <w:lang w:val="en-US" w:eastAsia="zh-CN"/>
        </w:rPr>
        <w:tab/>
      </w:r>
      <w:r>
        <w:rPr>
          <w:noProof/>
        </w:rPr>
        <w:t>Methods</w:t>
      </w:r>
      <w:r>
        <w:rPr>
          <w:noProof/>
        </w:rPr>
        <w:tab/>
      </w:r>
      <w:r>
        <w:rPr>
          <w:noProof/>
        </w:rPr>
        <w:fldChar w:fldCharType="begin"/>
      </w:r>
      <w:r>
        <w:rPr>
          <w:noProof/>
        </w:rPr>
        <w:instrText xml:space="preserve"> PAGEREF _Toc216347142 \h </w:instrText>
      </w:r>
      <w:r>
        <w:rPr>
          <w:noProof/>
        </w:rPr>
      </w:r>
      <w:r>
        <w:rPr>
          <w:noProof/>
        </w:rPr>
        <w:fldChar w:fldCharType="separate"/>
      </w:r>
      <w:r>
        <w:rPr>
          <w:noProof/>
        </w:rPr>
        <w:t>95</w:t>
      </w:r>
      <w:r>
        <w:rPr>
          <w:noProof/>
        </w:rPr>
        <w:fldChar w:fldCharType="end"/>
      </w:r>
    </w:p>
    <w:p w14:paraId="29EFABB6" w14:textId="32D9A387" w:rsidR="003677F4" w:rsidRDefault="003677F4">
      <w:pPr>
        <w:pStyle w:val="TOC4"/>
        <w:rPr>
          <w:rFonts w:asciiTheme="minorHAnsi" w:eastAsiaTheme="minorEastAsia" w:hAnsiTheme="minorHAnsi" w:cstheme="minorBidi"/>
          <w:noProof/>
          <w:kern w:val="2"/>
          <w:sz w:val="21"/>
          <w:szCs w:val="22"/>
          <w:lang w:val="en-US" w:eastAsia="zh-CN"/>
        </w:rPr>
      </w:pPr>
      <w:r>
        <w:rPr>
          <w:noProof/>
        </w:rPr>
        <w:t>6.3.5.6</w:t>
      </w:r>
      <w:r>
        <w:rPr>
          <w:rFonts w:asciiTheme="minorHAnsi" w:eastAsiaTheme="minorEastAsia" w:hAnsiTheme="minorHAnsi" w:cstheme="minorBidi"/>
          <w:noProof/>
          <w:kern w:val="2"/>
          <w:sz w:val="21"/>
          <w:szCs w:val="22"/>
          <w:lang w:val="en-US" w:eastAsia="zh-CN"/>
        </w:rPr>
        <w:tab/>
      </w:r>
      <w:r>
        <w:rPr>
          <w:noProof/>
        </w:rPr>
        <w:t>Notify Network Resource</w:t>
      </w:r>
      <w:r>
        <w:rPr>
          <w:noProof/>
        </w:rPr>
        <w:tab/>
      </w:r>
      <w:r>
        <w:rPr>
          <w:noProof/>
        </w:rPr>
        <w:fldChar w:fldCharType="begin"/>
      </w:r>
      <w:r>
        <w:rPr>
          <w:noProof/>
        </w:rPr>
        <w:instrText xml:space="preserve"> PAGEREF _Toc216347143 \h </w:instrText>
      </w:r>
      <w:r>
        <w:rPr>
          <w:noProof/>
        </w:rPr>
      </w:r>
      <w:r>
        <w:rPr>
          <w:noProof/>
        </w:rPr>
        <w:fldChar w:fldCharType="separate"/>
      </w:r>
      <w:r>
        <w:rPr>
          <w:noProof/>
        </w:rPr>
        <w:t>96</w:t>
      </w:r>
      <w:r>
        <w:rPr>
          <w:noProof/>
        </w:rPr>
        <w:fldChar w:fldCharType="end"/>
      </w:r>
    </w:p>
    <w:p w14:paraId="6A9B3031" w14:textId="0A0E5E3E"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6.3.5.6.1</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_Toc216347144 \h </w:instrText>
      </w:r>
      <w:r>
        <w:rPr>
          <w:noProof/>
        </w:rPr>
      </w:r>
      <w:r>
        <w:rPr>
          <w:noProof/>
        </w:rPr>
        <w:fldChar w:fldCharType="separate"/>
      </w:r>
      <w:r>
        <w:rPr>
          <w:noProof/>
        </w:rPr>
        <w:t>96</w:t>
      </w:r>
      <w:r>
        <w:rPr>
          <w:noProof/>
        </w:rPr>
        <w:fldChar w:fldCharType="end"/>
      </w:r>
    </w:p>
    <w:p w14:paraId="5E94C827" w14:textId="1AA56A72"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6.3.5.6.2</w:t>
      </w:r>
      <w:r>
        <w:rPr>
          <w:rFonts w:asciiTheme="minorHAnsi" w:eastAsiaTheme="minorEastAsia" w:hAnsiTheme="minorHAnsi" w:cstheme="minorBidi"/>
          <w:noProof/>
          <w:kern w:val="2"/>
          <w:sz w:val="21"/>
          <w:szCs w:val="22"/>
          <w:lang w:val="en-US" w:eastAsia="zh-CN"/>
        </w:rPr>
        <w:tab/>
      </w:r>
      <w:r>
        <w:rPr>
          <w:noProof/>
          <w:lang w:eastAsia="ko-KR"/>
        </w:rPr>
        <w:t>Operation Definition</w:t>
      </w:r>
      <w:r>
        <w:rPr>
          <w:noProof/>
        </w:rPr>
        <w:tab/>
      </w:r>
      <w:r>
        <w:rPr>
          <w:noProof/>
        </w:rPr>
        <w:fldChar w:fldCharType="begin"/>
      </w:r>
      <w:r>
        <w:rPr>
          <w:noProof/>
        </w:rPr>
        <w:instrText xml:space="preserve"> PAGEREF _Toc216347145 \h </w:instrText>
      </w:r>
      <w:r>
        <w:rPr>
          <w:noProof/>
        </w:rPr>
      </w:r>
      <w:r>
        <w:rPr>
          <w:noProof/>
        </w:rPr>
        <w:fldChar w:fldCharType="separate"/>
      </w:r>
      <w:r>
        <w:rPr>
          <w:noProof/>
        </w:rPr>
        <w:t>96</w:t>
      </w:r>
      <w:r>
        <w:rPr>
          <w:noProof/>
        </w:rPr>
        <w:fldChar w:fldCharType="end"/>
      </w:r>
    </w:p>
    <w:p w14:paraId="0CCF5FC8" w14:textId="0DC1C8A8" w:rsidR="003677F4" w:rsidRDefault="003677F4">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_Toc216347146 \h </w:instrText>
      </w:r>
      <w:r>
        <w:rPr>
          <w:noProof/>
        </w:rPr>
      </w:r>
      <w:r>
        <w:rPr>
          <w:noProof/>
        </w:rPr>
        <w:fldChar w:fldCharType="separate"/>
      </w:r>
      <w:r>
        <w:rPr>
          <w:noProof/>
        </w:rPr>
        <w:t>97</w:t>
      </w:r>
      <w:r>
        <w:rPr>
          <w:noProof/>
        </w:rPr>
        <w:fldChar w:fldCharType="end"/>
      </w:r>
    </w:p>
    <w:p w14:paraId="0A9A2672" w14:textId="615C5E08" w:rsidR="003677F4" w:rsidRDefault="003677F4">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_Toc216347147 \h </w:instrText>
      </w:r>
      <w:r>
        <w:rPr>
          <w:noProof/>
        </w:rPr>
      </w:r>
      <w:r>
        <w:rPr>
          <w:noProof/>
        </w:rPr>
        <w:fldChar w:fldCharType="separate"/>
      </w:r>
      <w:r>
        <w:rPr>
          <w:noProof/>
        </w:rPr>
        <w:t>97</w:t>
      </w:r>
      <w:r>
        <w:rPr>
          <w:noProof/>
        </w:rPr>
        <w:fldChar w:fldCharType="end"/>
      </w:r>
    </w:p>
    <w:p w14:paraId="56C18C06" w14:textId="20973B84"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6.3.6.2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_Toc216347148 \h </w:instrText>
      </w:r>
      <w:r>
        <w:rPr>
          <w:noProof/>
        </w:rPr>
      </w:r>
      <w:r>
        <w:rPr>
          <w:noProof/>
        </w:rPr>
        <w:fldChar w:fldCharType="separate"/>
      </w:r>
      <w:r>
        <w:rPr>
          <w:noProof/>
        </w:rPr>
        <w:t>98</w:t>
      </w:r>
      <w:r>
        <w:rPr>
          <w:noProof/>
        </w:rPr>
        <w:fldChar w:fldCharType="end"/>
      </w:r>
    </w:p>
    <w:p w14:paraId="5A25AD40" w14:textId="4880B87A" w:rsidR="003677F4" w:rsidRDefault="003677F4">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_Toc216347149 \h </w:instrText>
      </w:r>
      <w:r>
        <w:rPr>
          <w:noProof/>
        </w:rPr>
      </w:r>
      <w:r>
        <w:rPr>
          <w:noProof/>
        </w:rPr>
        <w:fldChar w:fldCharType="separate"/>
      </w:r>
      <w:r>
        <w:rPr>
          <w:noProof/>
        </w:rPr>
        <w:t>98</w:t>
      </w:r>
      <w:r>
        <w:rPr>
          <w:noProof/>
        </w:rPr>
        <w:fldChar w:fldCharType="end"/>
      </w:r>
    </w:p>
    <w:p w14:paraId="72745FBE" w14:textId="5857992F" w:rsidR="003677F4" w:rsidRDefault="003677F4">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ApplicationRequirementData</w:t>
      </w:r>
      <w:r>
        <w:rPr>
          <w:noProof/>
        </w:rPr>
        <w:tab/>
      </w:r>
      <w:r>
        <w:rPr>
          <w:noProof/>
        </w:rPr>
        <w:fldChar w:fldCharType="begin"/>
      </w:r>
      <w:r>
        <w:rPr>
          <w:noProof/>
        </w:rPr>
        <w:instrText xml:space="preserve"> PAGEREF _Toc216347150 \h </w:instrText>
      </w:r>
      <w:r>
        <w:rPr>
          <w:noProof/>
        </w:rPr>
      </w:r>
      <w:r>
        <w:rPr>
          <w:noProof/>
        </w:rPr>
        <w:fldChar w:fldCharType="separate"/>
      </w:r>
      <w:r>
        <w:rPr>
          <w:noProof/>
        </w:rPr>
        <w:t>98</w:t>
      </w:r>
      <w:r>
        <w:rPr>
          <w:noProof/>
        </w:rPr>
        <w:fldChar w:fldCharType="end"/>
      </w:r>
    </w:p>
    <w:p w14:paraId="7589E0A6" w14:textId="49454C30" w:rsidR="003677F4" w:rsidRDefault="003677F4">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ApplicationRequirement</w:t>
      </w:r>
      <w:r>
        <w:rPr>
          <w:noProof/>
        </w:rPr>
        <w:tab/>
      </w:r>
      <w:r>
        <w:rPr>
          <w:noProof/>
        </w:rPr>
        <w:fldChar w:fldCharType="begin"/>
      </w:r>
      <w:r>
        <w:rPr>
          <w:noProof/>
        </w:rPr>
        <w:instrText xml:space="preserve"> PAGEREF _Toc216347151 \h </w:instrText>
      </w:r>
      <w:r>
        <w:rPr>
          <w:noProof/>
        </w:rPr>
      </w:r>
      <w:r>
        <w:rPr>
          <w:noProof/>
        </w:rPr>
        <w:fldChar w:fldCharType="separate"/>
      </w:r>
      <w:r>
        <w:rPr>
          <w:noProof/>
        </w:rPr>
        <w:t>99</w:t>
      </w:r>
      <w:r>
        <w:rPr>
          <w:noProof/>
        </w:rPr>
        <w:fldChar w:fldCharType="end"/>
      </w:r>
    </w:p>
    <w:p w14:paraId="457C3E69" w14:textId="6940F878" w:rsidR="003677F4" w:rsidRDefault="003677F4">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AppReqNotification</w:t>
      </w:r>
      <w:r>
        <w:rPr>
          <w:noProof/>
        </w:rPr>
        <w:tab/>
      </w:r>
      <w:r>
        <w:rPr>
          <w:noProof/>
        </w:rPr>
        <w:fldChar w:fldCharType="begin"/>
      </w:r>
      <w:r>
        <w:rPr>
          <w:noProof/>
        </w:rPr>
        <w:instrText xml:space="preserve"> PAGEREF _Toc216347152 \h </w:instrText>
      </w:r>
      <w:r>
        <w:rPr>
          <w:noProof/>
        </w:rPr>
      </w:r>
      <w:r>
        <w:rPr>
          <w:noProof/>
        </w:rPr>
        <w:fldChar w:fldCharType="separate"/>
      </w:r>
      <w:r>
        <w:rPr>
          <w:noProof/>
        </w:rPr>
        <w:t>99</w:t>
      </w:r>
      <w:r>
        <w:rPr>
          <w:noProof/>
        </w:rPr>
        <w:fldChar w:fldCharType="end"/>
      </w:r>
    </w:p>
    <w:p w14:paraId="4A731098" w14:textId="7AB954A2"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6.3.6.3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_Toc216347153 \h </w:instrText>
      </w:r>
      <w:r>
        <w:rPr>
          <w:noProof/>
        </w:rPr>
      </w:r>
      <w:r>
        <w:rPr>
          <w:noProof/>
        </w:rPr>
        <w:fldChar w:fldCharType="separate"/>
      </w:r>
      <w:r>
        <w:rPr>
          <w:noProof/>
        </w:rPr>
        <w:t>99</w:t>
      </w:r>
      <w:r>
        <w:rPr>
          <w:noProof/>
        </w:rPr>
        <w:fldChar w:fldCharType="end"/>
      </w:r>
    </w:p>
    <w:p w14:paraId="3B5077E0" w14:textId="32B3DE89" w:rsidR="003677F4" w:rsidRDefault="003677F4">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_Toc216347154 \h </w:instrText>
      </w:r>
      <w:r>
        <w:rPr>
          <w:noProof/>
        </w:rPr>
      </w:r>
      <w:r>
        <w:rPr>
          <w:noProof/>
        </w:rPr>
        <w:fldChar w:fldCharType="separate"/>
      </w:r>
      <w:r>
        <w:rPr>
          <w:noProof/>
        </w:rPr>
        <w:t>99</w:t>
      </w:r>
      <w:r>
        <w:rPr>
          <w:noProof/>
        </w:rPr>
        <w:fldChar w:fldCharType="end"/>
      </w:r>
    </w:p>
    <w:p w14:paraId="1913B25B" w14:textId="0CE452F4" w:rsidR="003677F4" w:rsidRDefault="003677F4">
      <w:pPr>
        <w:pStyle w:val="TOC5"/>
        <w:rPr>
          <w:rFonts w:asciiTheme="minorHAnsi" w:eastAsiaTheme="minorEastAsia" w:hAnsiTheme="minorHAnsi" w:cstheme="minorBidi"/>
          <w:noProof/>
          <w:kern w:val="2"/>
          <w:sz w:val="21"/>
          <w:szCs w:val="22"/>
          <w:lang w:val="en-US" w:eastAsia="zh-CN"/>
        </w:rPr>
      </w:pPr>
      <w:r>
        <w:rPr>
          <w:noProof/>
        </w:rPr>
        <w:lastRenderedPageBreak/>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_Toc216347155 \h </w:instrText>
      </w:r>
      <w:r>
        <w:rPr>
          <w:noProof/>
        </w:rPr>
      </w:r>
      <w:r>
        <w:rPr>
          <w:noProof/>
        </w:rPr>
        <w:fldChar w:fldCharType="separate"/>
      </w:r>
      <w:r>
        <w:rPr>
          <w:noProof/>
        </w:rPr>
        <w:t>99</w:t>
      </w:r>
      <w:r>
        <w:rPr>
          <w:noProof/>
        </w:rPr>
        <w:fldChar w:fldCharType="end"/>
      </w:r>
    </w:p>
    <w:p w14:paraId="23AE08B4" w14:textId="0023965C" w:rsidR="003677F4" w:rsidRDefault="003677F4">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ServiceLevel</w:t>
      </w:r>
      <w:r>
        <w:rPr>
          <w:noProof/>
        </w:rPr>
        <w:tab/>
      </w:r>
      <w:r>
        <w:rPr>
          <w:noProof/>
        </w:rPr>
        <w:fldChar w:fldCharType="begin"/>
      </w:r>
      <w:r>
        <w:rPr>
          <w:noProof/>
        </w:rPr>
        <w:instrText xml:space="preserve"> PAGEREF _Toc216347156 \h </w:instrText>
      </w:r>
      <w:r>
        <w:rPr>
          <w:noProof/>
        </w:rPr>
      </w:r>
      <w:r>
        <w:rPr>
          <w:noProof/>
        </w:rPr>
        <w:fldChar w:fldCharType="separate"/>
      </w:r>
      <w:r>
        <w:rPr>
          <w:noProof/>
        </w:rPr>
        <w:t>99</w:t>
      </w:r>
      <w:r>
        <w:rPr>
          <w:noProof/>
        </w:rPr>
        <w:fldChar w:fldCharType="end"/>
      </w:r>
    </w:p>
    <w:p w14:paraId="6690AB58" w14:textId="1406886A" w:rsidR="003677F4" w:rsidRDefault="003677F4">
      <w:pPr>
        <w:pStyle w:val="TOC5"/>
        <w:rPr>
          <w:rFonts w:asciiTheme="minorHAnsi" w:eastAsiaTheme="minorEastAsia" w:hAnsiTheme="minorHAnsi" w:cstheme="minorBidi"/>
          <w:noProof/>
          <w:kern w:val="2"/>
          <w:sz w:val="21"/>
          <w:szCs w:val="22"/>
          <w:lang w:val="en-US" w:eastAsia="zh-CN"/>
        </w:rPr>
      </w:pPr>
      <w:r>
        <w:rPr>
          <w:noProof/>
        </w:rPr>
        <w:t>6.3.6.3.4</w:t>
      </w:r>
      <w:r>
        <w:rPr>
          <w:rFonts w:asciiTheme="minorHAnsi" w:eastAsiaTheme="minorEastAsia" w:hAnsiTheme="minorHAnsi" w:cstheme="minorBidi"/>
          <w:noProof/>
          <w:kern w:val="2"/>
          <w:sz w:val="21"/>
          <w:szCs w:val="22"/>
          <w:lang w:val="en-US" w:eastAsia="zh-CN"/>
        </w:rPr>
        <w:tab/>
      </w:r>
      <w:r>
        <w:rPr>
          <w:noProof/>
        </w:rPr>
        <w:t>Enumeration: ReservationResult</w:t>
      </w:r>
      <w:r>
        <w:rPr>
          <w:noProof/>
        </w:rPr>
        <w:tab/>
      </w:r>
      <w:r>
        <w:rPr>
          <w:noProof/>
        </w:rPr>
        <w:fldChar w:fldCharType="begin"/>
      </w:r>
      <w:r>
        <w:rPr>
          <w:noProof/>
        </w:rPr>
        <w:instrText xml:space="preserve"> PAGEREF _Toc216347157 \h </w:instrText>
      </w:r>
      <w:r>
        <w:rPr>
          <w:noProof/>
        </w:rPr>
      </w:r>
      <w:r>
        <w:rPr>
          <w:noProof/>
        </w:rPr>
        <w:fldChar w:fldCharType="separate"/>
      </w:r>
      <w:r>
        <w:rPr>
          <w:noProof/>
        </w:rPr>
        <w:t>99</w:t>
      </w:r>
      <w:r>
        <w:rPr>
          <w:noProof/>
        </w:rPr>
        <w:fldChar w:fldCharType="end"/>
      </w:r>
    </w:p>
    <w:p w14:paraId="570A3385" w14:textId="42AE1081" w:rsidR="003677F4" w:rsidRDefault="003677F4">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_Toc216347158 \h </w:instrText>
      </w:r>
      <w:r>
        <w:rPr>
          <w:noProof/>
        </w:rPr>
      </w:r>
      <w:r>
        <w:rPr>
          <w:noProof/>
        </w:rPr>
        <w:fldChar w:fldCharType="separate"/>
      </w:r>
      <w:r>
        <w:rPr>
          <w:noProof/>
        </w:rPr>
        <w:t>100</w:t>
      </w:r>
      <w:r>
        <w:rPr>
          <w:noProof/>
        </w:rPr>
        <w:fldChar w:fldCharType="end"/>
      </w:r>
    </w:p>
    <w:p w14:paraId="3D676C61" w14:textId="05B8C6FC" w:rsidR="003677F4" w:rsidRDefault="003677F4">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_Toc216347159 \h </w:instrText>
      </w:r>
      <w:r>
        <w:rPr>
          <w:noProof/>
        </w:rPr>
      </w:r>
      <w:r>
        <w:rPr>
          <w:noProof/>
        </w:rPr>
        <w:fldChar w:fldCharType="separate"/>
      </w:r>
      <w:r>
        <w:rPr>
          <w:noProof/>
        </w:rPr>
        <w:t>100</w:t>
      </w:r>
      <w:r>
        <w:rPr>
          <w:noProof/>
        </w:rPr>
        <w:fldChar w:fldCharType="end"/>
      </w:r>
    </w:p>
    <w:p w14:paraId="43B590C4" w14:textId="4606BD72" w:rsidR="003677F4" w:rsidRDefault="003677F4">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_Toc216347160 \h </w:instrText>
      </w:r>
      <w:r>
        <w:rPr>
          <w:noProof/>
        </w:rPr>
      </w:r>
      <w:r>
        <w:rPr>
          <w:noProof/>
        </w:rPr>
        <w:fldChar w:fldCharType="separate"/>
      </w:r>
      <w:r>
        <w:rPr>
          <w:noProof/>
        </w:rPr>
        <w:t>100</w:t>
      </w:r>
      <w:r>
        <w:rPr>
          <w:noProof/>
        </w:rPr>
        <w:fldChar w:fldCharType="end"/>
      </w:r>
    </w:p>
    <w:p w14:paraId="277F8CA4" w14:textId="5F422C29" w:rsidR="003677F4" w:rsidRDefault="003677F4">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_Toc216347161 \h </w:instrText>
      </w:r>
      <w:r>
        <w:rPr>
          <w:noProof/>
        </w:rPr>
      </w:r>
      <w:r>
        <w:rPr>
          <w:noProof/>
        </w:rPr>
        <w:fldChar w:fldCharType="separate"/>
      </w:r>
      <w:r>
        <w:rPr>
          <w:noProof/>
        </w:rPr>
        <w:t>100</w:t>
      </w:r>
      <w:r>
        <w:rPr>
          <w:noProof/>
        </w:rPr>
        <w:fldChar w:fldCharType="end"/>
      </w:r>
    </w:p>
    <w:p w14:paraId="63433675" w14:textId="34218DB2" w:rsidR="003677F4" w:rsidRDefault="003677F4">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_Toc216347162 \h </w:instrText>
      </w:r>
      <w:r>
        <w:rPr>
          <w:noProof/>
        </w:rPr>
      </w:r>
      <w:r>
        <w:rPr>
          <w:noProof/>
        </w:rPr>
        <w:fldChar w:fldCharType="separate"/>
      </w:r>
      <w:r>
        <w:rPr>
          <w:noProof/>
        </w:rPr>
        <w:t>100</w:t>
      </w:r>
      <w:r>
        <w:rPr>
          <w:noProof/>
        </w:rPr>
        <w:fldChar w:fldCharType="end"/>
      </w:r>
    </w:p>
    <w:p w14:paraId="248D2044" w14:textId="77E02D20" w:rsidR="003677F4" w:rsidRDefault="003677F4">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VAE_DynamicGroup API</w:t>
      </w:r>
      <w:r>
        <w:rPr>
          <w:noProof/>
        </w:rPr>
        <w:tab/>
      </w:r>
      <w:r>
        <w:rPr>
          <w:noProof/>
        </w:rPr>
        <w:fldChar w:fldCharType="begin"/>
      </w:r>
      <w:r>
        <w:rPr>
          <w:noProof/>
        </w:rPr>
        <w:instrText xml:space="preserve"> PAGEREF _Toc216347163 \h </w:instrText>
      </w:r>
      <w:r>
        <w:rPr>
          <w:noProof/>
        </w:rPr>
      </w:r>
      <w:r>
        <w:rPr>
          <w:noProof/>
        </w:rPr>
        <w:fldChar w:fldCharType="separate"/>
      </w:r>
      <w:r>
        <w:rPr>
          <w:noProof/>
        </w:rPr>
        <w:t>101</w:t>
      </w:r>
      <w:r>
        <w:rPr>
          <w:noProof/>
        </w:rPr>
        <w:fldChar w:fldCharType="end"/>
      </w:r>
    </w:p>
    <w:p w14:paraId="551B8A8C" w14:textId="51A4C0F1" w:rsidR="003677F4" w:rsidRDefault="003677F4">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_Toc216347164 \h </w:instrText>
      </w:r>
      <w:r>
        <w:rPr>
          <w:noProof/>
        </w:rPr>
      </w:r>
      <w:r>
        <w:rPr>
          <w:noProof/>
        </w:rPr>
        <w:fldChar w:fldCharType="separate"/>
      </w:r>
      <w:r>
        <w:rPr>
          <w:noProof/>
        </w:rPr>
        <w:t>101</w:t>
      </w:r>
      <w:r>
        <w:rPr>
          <w:noProof/>
        </w:rPr>
        <w:fldChar w:fldCharType="end"/>
      </w:r>
    </w:p>
    <w:p w14:paraId="1C9EFF64" w14:textId="5D955631" w:rsidR="003677F4" w:rsidRDefault="003677F4">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_Toc216347165 \h </w:instrText>
      </w:r>
      <w:r>
        <w:rPr>
          <w:noProof/>
        </w:rPr>
      </w:r>
      <w:r>
        <w:rPr>
          <w:noProof/>
        </w:rPr>
        <w:fldChar w:fldCharType="separate"/>
      </w:r>
      <w:r>
        <w:rPr>
          <w:noProof/>
        </w:rPr>
        <w:t>101</w:t>
      </w:r>
      <w:r>
        <w:rPr>
          <w:noProof/>
        </w:rPr>
        <w:fldChar w:fldCharType="end"/>
      </w:r>
    </w:p>
    <w:p w14:paraId="1AB873B3" w14:textId="07843A98" w:rsidR="003677F4" w:rsidRDefault="003677F4">
      <w:pPr>
        <w:pStyle w:val="TOC4"/>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_Toc216347166 \h </w:instrText>
      </w:r>
      <w:r>
        <w:rPr>
          <w:noProof/>
        </w:rPr>
      </w:r>
      <w:r>
        <w:rPr>
          <w:noProof/>
        </w:rPr>
        <w:fldChar w:fldCharType="separate"/>
      </w:r>
      <w:r>
        <w:rPr>
          <w:noProof/>
        </w:rPr>
        <w:t>101</w:t>
      </w:r>
      <w:r>
        <w:rPr>
          <w:noProof/>
        </w:rPr>
        <w:fldChar w:fldCharType="end"/>
      </w:r>
    </w:p>
    <w:p w14:paraId="313B61BC" w14:textId="3772B35A" w:rsidR="003677F4" w:rsidRDefault="003677F4">
      <w:pPr>
        <w:pStyle w:val="TOC4"/>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_Toc216347167 \h </w:instrText>
      </w:r>
      <w:r>
        <w:rPr>
          <w:noProof/>
        </w:rPr>
      </w:r>
      <w:r>
        <w:rPr>
          <w:noProof/>
        </w:rPr>
        <w:fldChar w:fldCharType="separate"/>
      </w:r>
      <w:r>
        <w:rPr>
          <w:noProof/>
        </w:rPr>
        <w:t>101</w:t>
      </w:r>
      <w:r>
        <w:rPr>
          <w:noProof/>
        </w:rPr>
        <w:fldChar w:fldCharType="end"/>
      </w:r>
    </w:p>
    <w:p w14:paraId="4E213C9E" w14:textId="4E340C69" w:rsidR="003677F4" w:rsidRDefault="003677F4">
      <w:pPr>
        <w:pStyle w:val="TOC5"/>
        <w:rPr>
          <w:rFonts w:asciiTheme="minorHAnsi" w:eastAsiaTheme="minorEastAsia" w:hAnsiTheme="minorHAnsi" w:cstheme="minorBidi"/>
          <w:noProof/>
          <w:kern w:val="2"/>
          <w:sz w:val="21"/>
          <w:szCs w:val="22"/>
          <w:lang w:val="en-US" w:eastAsia="zh-CN"/>
        </w:rPr>
      </w:pPr>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_Toc216347168 \h </w:instrText>
      </w:r>
      <w:r>
        <w:rPr>
          <w:noProof/>
        </w:rPr>
      </w:r>
      <w:r>
        <w:rPr>
          <w:noProof/>
        </w:rPr>
        <w:fldChar w:fldCharType="separate"/>
      </w:r>
      <w:r>
        <w:rPr>
          <w:noProof/>
        </w:rPr>
        <w:t>101</w:t>
      </w:r>
      <w:r>
        <w:rPr>
          <w:noProof/>
        </w:rPr>
        <w:fldChar w:fldCharType="end"/>
      </w:r>
    </w:p>
    <w:p w14:paraId="6C1F52A3" w14:textId="75A02C9D" w:rsidR="003677F4" w:rsidRDefault="003677F4">
      <w:pPr>
        <w:pStyle w:val="TOC5"/>
        <w:rPr>
          <w:rFonts w:asciiTheme="minorHAnsi" w:eastAsiaTheme="minorEastAsia" w:hAnsiTheme="minorHAnsi" w:cstheme="minorBidi"/>
          <w:noProof/>
          <w:kern w:val="2"/>
          <w:sz w:val="21"/>
          <w:szCs w:val="22"/>
          <w:lang w:val="en-US" w:eastAsia="zh-CN"/>
        </w:rPr>
      </w:pPr>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_Toc216347169 \h </w:instrText>
      </w:r>
      <w:r>
        <w:rPr>
          <w:noProof/>
        </w:rPr>
      </w:r>
      <w:r>
        <w:rPr>
          <w:noProof/>
        </w:rPr>
        <w:fldChar w:fldCharType="separate"/>
      </w:r>
      <w:r>
        <w:rPr>
          <w:noProof/>
        </w:rPr>
        <w:t>101</w:t>
      </w:r>
      <w:r>
        <w:rPr>
          <w:noProof/>
        </w:rPr>
        <w:fldChar w:fldCharType="end"/>
      </w:r>
    </w:p>
    <w:p w14:paraId="08B21DDF" w14:textId="1C6F25DD" w:rsidR="003677F4" w:rsidRDefault="003677F4">
      <w:pPr>
        <w:pStyle w:val="TOC4"/>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_Toc216347170 \h </w:instrText>
      </w:r>
      <w:r>
        <w:rPr>
          <w:noProof/>
        </w:rPr>
      </w:r>
      <w:r>
        <w:rPr>
          <w:noProof/>
        </w:rPr>
        <w:fldChar w:fldCharType="separate"/>
      </w:r>
      <w:r>
        <w:rPr>
          <w:noProof/>
        </w:rPr>
        <w:t>101</w:t>
      </w:r>
      <w:r>
        <w:rPr>
          <w:noProof/>
        </w:rPr>
        <w:fldChar w:fldCharType="end"/>
      </w:r>
    </w:p>
    <w:p w14:paraId="3430A1CB" w14:textId="45BD4C32" w:rsidR="003677F4" w:rsidRDefault="003677F4">
      <w:pPr>
        <w:pStyle w:val="TOC5"/>
        <w:rPr>
          <w:rFonts w:asciiTheme="minorHAnsi" w:eastAsiaTheme="minorEastAsia" w:hAnsiTheme="minorHAnsi" w:cstheme="minorBidi"/>
          <w:noProof/>
          <w:kern w:val="2"/>
          <w:sz w:val="21"/>
          <w:szCs w:val="22"/>
          <w:lang w:val="en-US" w:eastAsia="zh-CN"/>
        </w:rPr>
      </w:pPr>
      <w:r>
        <w:rPr>
          <w:noProof/>
        </w:rPr>
        <w:t>6.4.2.3.1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_Toc216347171 \h </w:instrText>
      </w:r>
      <w:r>
        <w:rPr>
          <w:noProof/>
        </w:rPr>
      </w:r>
      <w:r>
        <w:rPr>
          <w:noProof/>
        </w:rPr>
        <w:fldChar w:fldCharType="separate"/>
      </w:r>
      <w:r>
        <w:rPr>
          <w:noProof/>
        </w:rPr>
        <w:t>101</w:t>
      </w:r>
      <w:r>
        <w:rPr>
          <w:noProof/>
        </w:rPr>
        <w:fldChar w:fldCharType="end"/>
      </w:r>
    </w:p>
    <w:p w14:paraId="48BBC1E9" w14:textId="5ED1BA94" w:rsidR="003677F4" w:rsidRDefault="003677F4">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_Toc216347172 \h </w:instrText>
      </w:r>
      <w:r>
        <w:rPr>
          <w:noProof/>
        </w:rPr>
      </w:r>
      <w:r>
        <w:rPr>
          <w:noProof/>
        </w:rPr>
        <w:fldChar w:fldCharType="separate"/>
      </w:r>
      <w:r>
        <w:rPr>
          <w:noProof/>
        </w:rPr>
        <w:t>102</w:t>
      </w:r>
      <w:r>
        <w:rPr>
          <w:noProof/>
        </w:rPr>
        <w:fldChar w:fldCharType="end"/>
      </w:r>
    </w:p>
    <w:p w14:paraId="660AE753" w14:textId="6A538D27" w:rsidR="003677F4" w:rsidRDefault="003677F4">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_Toc216347173 \h </w:instrText>
      </w:r>
      <w:r>
        <w:rPr>
          <w:noProof/>
        </w:rPr>
      </w:r>
      <w:r>
        <w:rPr>
          <w:noProof/>
        </w:rPr>
        <w:fldChar w:fldCharType="separate"/>
      </w:r>
      <w:r>
        <w:rPr>
          <w:noProof/>
        </w:rPr>
        <w:t>102</w:t>
      </w:r>
      <w:r>
        <w:rPr>
          <w:noProof/>
        </w:rPr>
        <w:fldChar w:fldCharType="end"/>
      </w:r>
    </w:p>
    <w:p w14:paraId="4B5959A2" w14:textId="5CE31F36" w:rsidR="003677F4" w:rsidRDefault="003677F4">
      <w:pPr>
        <w:pStyle w:val="TOC4"/>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Resource: Group Configurations</w:t>
      </w:r>
      <w:r>
        <w:rPr>
          <w:noProof/>
        </w:rPr>
        <w:tab/>
      </w:r>
      <w:r>
        <w:rPr>
          <w:noProof/>
        </w:rPr>
        <w:fldChar w:fldCharType="begin"/>
      </w:r>
      <w:r>
        <w:rPr>
          <w:noProof/>
        </w:rPr>
        <w:instrText xml:space="preserve"> PAGEREF _Toc216347174 \h </w:instrText>
      </w:r>
      <w:r>
        <w:rPr>
          <w:noProof/>
        </w:rPr>
      </w:r>
      <w:r>
        <w:rPr>
          <w:noProof/>
        </w:rPr>
        <w:fldChar w:fldCharType="separate"/>
      </w:r>
      <w:r>
        <w:rPr>
          <w:noProof/>
        </w:rPr>
        <w:t>102</w:t>
      </w:r>
      <w:r>
        <w:rPr>
          <w:noProof/>
        </w:rPr>
        <w:fldChar w:fldCharType="end"/>
      </w:r>
    </w:p>
    <w:p w14:paraId="3DD066B5" w14:textId="4C3DE386" w:rsidR="003677F4" w:rsidRDefault="003677F4">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_Toc216347175 \h </w:instrText>
      </w:r>
      <w:r>
        <w:rPr>
          <w:noProof/>
        </w:rPr>
      </w:r>
      <w:r>
        <w:rPr>
          <w:noProof/>
        </w:rPr>
        <w:fldChar w:fldCharType="separate"/>
      </w:r>
      <w:r>
        <w:rPr>
          <w:noProof/>
        </w:rPr>
        <w:t>102</w:t>
      </w:r>
      <w:r>
        <w:rPr>
          <w:noProof/>
        </w:rPr>
        <w:fldChar w:fldCharType="end"/>
      </w:r>
    </w:p>
    <w:p w14:paraId="7F00F2D6" w14:textId="1DE36B3C" w:rsidR="003677F4" w:rsidRDefault="003677F4">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_Toc216347176 \h </w:instrText>
      </w:r>
      <w:r>
        <w:rPr>
          <w:noProof/>
        </w:rPr>
      </w:r>
      <w:r>
        <w:rPr>
          <w:noProof/>
        </w:rPr>
        <w:fldChar w:fldCharType="separate"/>
      </w:r>
      <w:r>
        <w:rPr>
          <w:noProof/>
        </w:rPr>
        <w:t>102</w:t>
      </w:r>
      <w:r>
        <w:rPr>
          <w:noProof/>
        </w:rPr>
        <w:fldChar w:fldCharType="end"/>
      </w:r>
    </w:p>
    <w:p w14:paraId="6270E7B6" w14:textId="6B657BED" w:rsidR="003677F4" w:rsidRDefault="003677F4">
      <w:pPr>
        <w:pStyle w:val="TOC5"/>
        <w:rPr>
          <w:rFonts w:asciiTheme="minorHAnsi" w:eastAsiaTheme="minorEastAsia" w:hAnsiTheme="minorHAnsi" w:cstheme="minorBidi"/>
          <w:noProof/>
          <w:kern w:val="2"/>
          <w:sz w:val="21"/>
          <w:szCs w:val="22"/>
          <w:lang w:val="en-US" w:eastAsia="zh-CN"/>
        </w:rPr>
      </w:pPr>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_Toc216347177 \h </w:instrText>
      </w:r>
      <w:r>
        <w:rPr>
          <w:noProof/>
        </w:rPr>
      </w:r>
      <w:r>
        <w:rPr>
          <w:noProof/>
        </w:rPr>
        <w:fldChar w:fldCharType="separate"/>
      </w:r>
      <w:r>
        <w:rPr>
          <w:noProof/>
        </w:rPr>
        <w:t>103</w:t>
      </w:r>
      <w:r>
        <w:rPr>
          <w:noProof/>
        </w:rPr>
        <w:fldChar w:fldCharType="end"/>
      </w:r>
    </w:p>
    <w:p w14:paraId="20762795" w14:textId="252A3288" w:rsidR="003677F4" w:rsidRDefault="003677F4">
      <w:pPr>
        <w:pStyle w:val="TOC6"/>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_Toc216347178 \h </w:instrText>
      </w:r>
      <w:r>
        <w:rPr>
          <w:noProof/>
        </w:rPr>
      </w:r>
      <w:r>
        <w:rPr>
          <w:noProof/>
        </w:rPr>
        <w:fldChar w:fldCharType="separate"/>
      </w:r>
      <w:r>
        <w:rPr>
          <w:noProof/>
        </w:rPr>
        <w:t>103</w:t>
      </w:r>
      <w:r>
        <w:rPr>
          <w:noProof/>
        </w:rPr>
        <w:fldChar w:fldCharType="end"/>
      </w:r>
    </w:p>
    <w:p w14:paraId="6FD93945" w14:textId="1B400C07" w:rsidR="003677F4" w:rsidRDefault="003677F4">
      <w:pPr>
        <w:pStyle w:val="TOC5"/>
        <w:rPr>
          <w:rFonts w:asciiTheme="minorHAnsi" w:eastAsiaTheme="minorEastAsia" w:hAnsiTheme="minorHAnsi" w:cstheme="minorBidi"/>
          <w:noProof/>
          <w:kern w:val="2"/>
          <w:sz w:val="21"/>
          <w:szCs w:val="22"/>
          <w:lang w:val="en-US" w:eastAsia="zh-CN"/>
        </w:rPr>
      </w:pPr>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_Toc216347179 \h </w:instrText>
      </w:r>
      <w:r>
        <w:rPr>
          <w:noProof/>
        </w:rPr>
      </w:r>
      <w:r>
        <w:rPr>
          <w:noProof/>
        </w:rPr>
        <w:fldChar w:fldCharType="separate"/>
      </w:r>
      <w:r>
        <w:rPr>
          <w:noProof/>
        </w:rPr>
        <w:t>103</w:t>
      </w:r>
      <w:r>
        <w:rPr>
          <w:noProof/>
        </w:rPr>
        <w:fldChar w:fldCharType="end"/>
      </w:r>
    </w:p>
    <w:p w14:paraId="7B770A78" w14:textId="556D5D32" w:rsidR="003677F4" w:rsidRDefault="003677F4">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Group Configuration</w:t>
      </w:r>
      <w:r>
        <w:rPr>
          <w:noProof/>
        </w:rPr>
        <w:tab/>
      </w:r>
      <w:r>
        <w:rPr>
          <w:noProof/>
        </w:rPr>
        <w:fldChar w:fldCharType="begin"/>
      </w:r>
      <w:r>
        <w:rPr>
          <w:noProof/>
        </w:rPr>
        <w:instrText xml:space="preserve"> PAGEREF _Toc216347180 \h </w:instrText>
      </w:r>
      <w:r>
        <w:rPr>
          <w:noProof/>
        </w:rPr>
      </w:r>
      <w:r>
        <w:rPr>
          <w:noProof/>
        </w:rPr>
        <w:fldChar w:fldCharType="separate"/>
      </w:r>
      <w:r>
        <w:rPr>
          <w:noProof/>
        </w:rPr>
        <w:t>103</w:t>
      </w:r>
      <w:r>
        <w:rPr>
          <w:noProof/>
        </w:rPr>
        <w:fldChar w:fldCharType="end"/>
      </w:r>
    </w:p>
    <w:p w14:paraId="20D987EB" w14:textId="66B1E7FD" w:rsidR="003677F4" w:rsidRDefault="003677F4">
      <w:pPr>
        <w:pStyle w:val="TOC5"/>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_Toc216347181 \h </w:instrText>
      </w:r>
      <w:r>
        <w:rPr>
          <w:noProof/>
        </w:rPr>
      </w:r>
      <w:r>
        <w:rPr>
          <w:noProof/>
        </w:rPr>
        <w:fldChar w:fldCharType="separate"/>
      </w:r>
      <w:r>
        <w:rPr>
          <w:noProof/>
        </w:rPr>
        <w:t>103</w:t>
      </w:r>
      <w:r>
        <w:rPr>
          <w:noProof/>
        </w:rPr>
        <w:fldChar w:fldCharType="end"/>
      </w:r>
    </w:p>
    <w:p w14:paraId="5440129E" w14:textId="4FACEA3C" w:rsidR="003677F4" w:rsidRDefault="003677F4">
      <w:pPr>
        <w:pStyle w:val="TOC5"/>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_Toc216347182 \h </w:instrText>
      </w:r>
      <w:r>
        <w:rPr>
          <w:noProof/>
        </w:rPr>
      </w:r>
      <w:r>
        <w:rPr>
          <w:noProof/>
        </w:rPr>
        <w:fldChar w:fldCharType="separate"/>
      </w:r>
      <w:r>
        <w:rPr>
          <w:noProof/>
        </w:rPr>
        <w:t>103</w:t>
      </w:r>
      <w:r>
        <w:rPr>
          <w:noProof/>
        </w:rPr>
        <w:fldChar w:fldCharType="end"/>
      </w:r>
    </w:p>
    <w:p w14:paraId="391725D8" w14:textId="216A92C9" w:rsidR="003677F4" w:rsidRDefault="003677F4">
      <w:pPr>
        <w:pStyle w:val="TOC5"/>
        <w:rPr>
          <w:rFonts w:asciiTheme="minorHAnsi" w:eastAsiaTheme="minorEastAsia" w:hAnsiTheme="minorHAnsi" w:cstheme="minorBidi"/>
          <w:noProof/>
          <w:kern w:val="2"/>
          <w:sz w:val="21"/>
          <w:szCs w:val="22"/>
          <w:lang w:val="en-US" w:eastAsia="zh-CN"/>
        </w:rPr>
      </w:pPr>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_Toc216347183 \h </w:instrText>
      </w:r>
      <w:r>
        <w:rPr>
          <w:noProof/>
        </w:rPr>
      </w:r>
      <w:r>
        <w:rPr>
          <w:noProof/>
        </w:rPr>
        <w:fldChar w:fldCharType="separate"/>
      </w:r>
      <w:r>
        <w:rPr>
          <w:noProof/>
        </w:rPr>
        <w:t>104</w:t>
      </w:r>
      <w:r>
        <w:rPr>
          <w:noProof/>
        </w:rPr>
        <w:fldChar w:fldCharType="end"/>
      </w:r>
    </w:p>
    <w:p w14:paraId="48139F44" w14:textId="59759027" w:rsidR="003677F4" w:rsidRDefault="003677F4">
      <w:pPr>
        <w:pStyle w:val="TOC6"/>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_Toc216347184 \h </w:instrText>
      </w:r>
      <w:r>
        <w:rPr>
          <w:noProof/>
        </w:rPr>
      </w:r>
      <w:r>
        <w:rPr>
          <w:noProof/>
        </w:rPr>
        <w:fldChar w:fldCharType="separate"/>
      </w:r>
      <w:r>
        <w:rPr>
          <w:noProof/>
        </w:rPr>
        <w:t>104</w:t>
      </w:r>
      <w:r>
        <w:rPr>
          <w:noProof/>
        </w:rPr>
        <w:fldChar w:fldCharType="end"/>
      </w:r>
    </w:p>
    <w:p w14:paraId="33D1DEB4" w14:textId="371A2038" w:rsidR="003677F4" w:rsidRDefault="003677F4">
      <w:pPr>
        <w:pStyle w:val="TOC6"/>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_Toc216347185 \h </w:instrText>
      </w:r>
      <w:r>
        <w:rPr>
          <w:noProof/>
        </w:rPr>
      </w:r>
      <w:r>
        <w:rPr>
          <w:noProof/>
        </w:rPr>
        <w:fldChar w:fldCharType="separate"/>
      </w:r>
      <w:r>
        <w:rPr>
          <w:noProof/>
        </w:rPr>
        <w:t>105</w:t>
      </w:r>
      <w:r>
        <w:rPr>
          <w:noProof/>
        </w:rPr>
        <w:fldChar w:fldCharType="end"/>
      </w:r>
    </w:p>
    <w:p w14:paraId="1559618E" w14:textId="0B21A28E" w:rsidR="003677F4" w:rsidRDefault="003677F4">
      <w:pPr>
        <w:pStyle w:val="TOC4"/>
        <w:rPr>
          <w:rFonts w:asciiTheme="minorHAnsi" w:eastAsiaTheme="minorEastAsia" w:hAnsiTheme="minorHAnsi" w:cstheme="minorBidi"/>
          <w:noProof/>
          <w:kern w:val="2"/>
          <w:sz w:val="21"/>
          <w:szCs w:val="22"/>
          <w:lang w:val="en-US" w:eastAsia="zh-CN"/>
        </w:rPr>
      </w:pPr>
      <w:r>
        <w:rPr>
          <w:noProof/>
        </w:rPr>
        <w:t>6.4.3.4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_Toc216347186 \h </w:instrText>
      </w:r>
      <w:r>
        <w:rPr>
          <w:noProof/>
        </w:rPr>
      </w:r>
      <w:r>
        <w:rPr>
          <w:noProof/>
        </w:rPr>
        <w:fldChar w:fldCharType="separate"/>
      </w:r>
      <w:r>
        <w:rPr>
          <w:noProof/>
        </w:rPr>
        <w:t>106</w:t>
      </w:r>
      <w:r>
        <w:rPr>
          <w:noProof/>
        </w:rPr>
        <w:fldChar w:fldCharType="end"/>
      </w:r>
    </w:p>
    <w:p w14:paraId="210046FA" w14:textId="464E49BD" w:rsidR="003677F4" w:rsidRDefault="003677F4">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_Toc216347187 \h </w:instrText>
      </w:r>
      <w:r>
        <w:rPr>
          <w:noProof/>
        </w:rPr>
      </w:r>
      <w:r>
        <w:rPr>
          <w:noProof/>
        </w:rPr>
        <w:fldChar w:fldCharType="separate"/>
      </w:r>
      <w:r>
        <w:rPr>
          <w:noProof/>
        </w:rPr>
        <w:t>106</w:t>
      </w:r>
      <w:r>
        <w:rPr>
          <w:noProof/>
        </w:rPr>
        <w:fldChar w:fldCharType="end"/>
      </w:r>
    </w:p>
    <w:p w14:paraId="22AF95C0" w14:textId="19859698" w:rsidR="003677F4" w:rsidRDefault="003677F4">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_Toc216347188 \h </w:instrText>
      </w:r>
      <w:r>
        <w:rPr>
          <w:noProof/>
        </w:rPr>
      </w:r>
      <w:r>
        <w:rPr>
          <w:noProof/>
        </w:rPr>
        <w:fldChar w:fldCharType="separate"/>
      </w:r>
      <w:r>
        <w:rPr>
          <w:noProof/>
        </w:rPr>
        <w:t>106</w:t>
      </w:r>
      <w:r>
        <w:rPr>
          <w:noProof/>
        </w:rPr>
        <w:fldChar w:fldCharType="end"/>
      </w:r>
    </w:p>
    <w:p w14:paraId="4510B1AE" w14:textId="5350C2B1" w:rsidR="003677F4" w:rsidRDefault="003677F4">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_Toc216347189 \h </w:instrText>
      </w:r>
      <w:r>
        <w:rPr>
          <w:noProof/>
        </w:rPr>
      </w:r>
      <w:r>
        <w:rPr>
          <w:noProof/>
        </w:rPr>
        <w:fldChar w:fldCharType="separate"/>
      </w:r>
      <w:r>
        <w:rPr>
          <w:noProof/>
        </w:rPr>
        <w:t>106</w:t>
      </w:r>
      <w:r>
        <w:rPr>
          <w:noProof/>
        </w:rPr>
        <w:fldChar w:fldCharType="end"/>
      </w:r>
    </w:p>
    <w:p w14:paraId="2C7D2C44" w14:textId="3AD39A54" w:rsidR="003677F4" w:rsidRDefault="003677F4">
      <w:pPr>
        <w:pStyle w:val="TOC4"/>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_Toc216347190 \h </w:instrText>
      </w:r>
      <w:r>
        <w:rPr>
          <w:noProof/>
        </w:rPr>
      </w:r>
      <w:r>
        <w:rPr>
          <w:noProof/>
        </w:rPr>
        <w:fldChar w:fldCharType="separate"/>
      </w:r>
      <w:r>
        <w:rPr>
          <w:noProof/>
        </w:rPr>
        <w:t>106</w:t>
      </w:r>
      <w:r>
        <w:rPr>
          <w:noProof/>
        </w:rPr>
        <w:fldChar w:fldCharType="end"/>
      </w:r>
    </w:p>
    <w:p w14:paraId="5917EE30" w14:textId="63F8D837" w:rsidR="003677F4" w:rsidRDefault="003677F4">
      <w:pPr>
        <w:pStyle w:val="TOC4"/>
        <w:rPr>
          <w:rFonts w:asciiTheme="minorHAnsi" w:eastAsiaTheme="minorEastAsia" w:hAnsiTheme="minorHAnsi" w:cstheme="minorBidi"/>
          <w:noProof/>
          <w:kern w:val="2"/>
          <w:sz w:val="21"/>
          <w:szCs w:val="22"/>
          <w:lang w:val="en-US" w:eastAsia="zh-CN"/>
        </w:rPr>
      </w:pPr>
      <w:r>
        <w:rPr>
          <w:noProof/>
        </w:rPr>
        <w:t>6.4.5.3</w:t>
      </w:r>
      <w:r>
        <w:rPr>
          <w:rFonts w:asciiTheme="minorHAnsi" w:eastAsiaTheme="minorEastAsia" w:hAnsiTheme="minorHAnsi" w:cstheme="minorBidi"/>
          <w:noProof/>
          <w:kern w:val="2"/>
          <w:sz w:val="21"/>
          <w:szCs w:val="22"/>
          <w:lang w:val="en-US" w:eastAsia="zh-CN"/>
        </w:rPr>
        <w:tab/>
      </w:r>
      <w:r>
        <w:rPr>
          <w:noProof/>
        </w:rPr>
        <w:t>Notification Test Event</w:t>
      </w:r>
      <w:r>
        <w:rPr>
          <w:noProof/>
        </w:rPr>
        <w:tab/>
      </w:r>
      <w:r>
        <w:rPr>
          <w:noProof/>
        </w:rPr>
        <w:fldChar w:fldCharType="begin"/>
      </w:r>
      <w:r>
        <w:rPr>
          <w:noProof/>
        </w:rPr>
        <w:instrText xml:space="preserve"> PAGEREF _Toc216347191 \h </w:instrText>
      </w:r>
      <w:r>
        <w:rPr>
          <w:noProof/>
        </w:rPr>
      </w:r>
      <w:r>
        <w:rPr>
          <w:noProof/>
        </w:rPr>
        <w:fldChar w:fldCharType="separate"/>
      </w:r>
      <w:r>
        <w:rPr>
          <w:noProof/>
        </w:rPr>
        <w:t>106</w:t>
      </w:r>
      <w:r>
        <w:rPr>
          <w:noProof/>
        </w:rPr>
        <w:fldChar w:fldCharType="end"/>
      </w:r>
    </w:p>
    <w:p w14:paraId="06199E34" w14:textId="2B06D42C" w:rsidR="003677F4" w:rsidRDefault="003677F4">
      <w:pPr>
        <w:pStyle w:val="TOC4"/>
        <w:rPr>
          <w:rFonts w:asciiTheme="minorHAnsi" w:eastAsiaTheme="minorEastAsia" w:hAnsiTheme="minorHAnsi" w:cstheme="minorBidi"/>
          <w:noProof/>
          <w:kern w:val="2"/>
          <w:sz w:val="21"/>
          <w:szCs w:val="22"/>
          <w:lang w:val="en-US" w:eastAsia="zh-CN"/>
        </w:rPr>
      </w:pPr>
      <w:r>
        <w:rPr>
          <w:noProof/>
        </w:rPr>
        <w:t>6.4.5.4</w:t>
      </w:r>
      <w:r>
        <w:rPr>
          <w:rFonts w:asciiTheme="minorHAnsi" w:eastAsiaTheme="minorEastAsia" w:hAnsiTheme="minorHAnsi" w:cstheme="minorBidi"/>
          <w:noProof/>
          <w:kern w:val="2"/>
          <w:sz w:val="21"/>
          <w:szCs w:val="22"/>
          <w:lang w:val="en-US" w:eastAsia="zh-CN"/>
        </w:rPr>
        <w:tab/>
      </w:r>
      <w:r>
        <w:rPr>
          <w:noProof/>
        </w:rPr>
        <w:t>Notification Delivery using Websocket</w:t>
      </w:r>
      <w:r>
        <w:rPr>
          <w:noProof/>
        </w:rPr>
        <w:tab/>
      </w:r>
      <w:r>
        <w:rPr>
          <w:noProof/>
        </w:rPr>
        <w:fldChar w:fldCharType="begin"/>
      </w:r>
      <w:r>
        <w:rPr>
          <w:noProof/>
        </w:rPr>
        <w:instrText xml:space="preserve"> PAGEREF _Toc216347192 \h </w:instrText>
      </w:r>
      <w:r>
        <w:rPr>
          <w:noProof/>
        </w:rPr>
      </w:r>
      <w:r>
        <w:rPr>
          <w:noProof/>
        </w:rPr>
        <w:fldChar w:fldCharType="separate"/>
      </w:r>
      <w:r>
        <w:rPr>
          <w:noProof/>
        </w:rPr>
        <w:t>106</w:t>
      </w:r>
      <w:r>
        <w:rPr>
          <w:noProof/>
        </w:rPr>
        <w:fldChar w:fldCharType="end"/>
      </w:r>
    </w:p>
    <w:p w14:paraId="1FD6E08C" w14:textId="1D192A68" w:rsidR="003677F4" w:rsidRDefault="003677F4">
      <w:pPr>
        <w:pStyle w:val="TOC4"/>
        <w:rPr>
          <w:rFonts w:asciiTheme="minorHAnsi" w:eastAsiaTheme="minorEastAsia" w:hAnsiTheme="minorHAnsi" w:cstheme="minorBidi"/>
          <w:noProof/>
          <w:kern w:val="2"/>
          <w:sz w:val="21"/>
          <w:szCs w:val="22"/>
          <w:lang w:val="en-US" w:eastAsia="zh-CN"/>
        </w:rPr>
      </w:pPr>
      <w:r>
        <w:rPr>
          <w:noProof/>
        </w:rPr>
        <w:t>6.4.5.5</w:t>
      </w:r>
      <w:r>
        <w:rPr>
          <w:rFonts w:asciiTheme="minorHAnsi" w:eastAsiaTheme="minorEastAsia" w:hAnsiTheme="minorHAnsi" w:cstheme="minorBidi"/>
          <w:noProof/>
          <w:kern w:val="2"/>
          <w:sz w:val="21"/>
          <w:szCs w:val="22"/>
          <w:lang w:val="en-US" w:eastAsia="zh-CN"/>
        </w:rPr>
        <w:tab/>
      </w:r>
      <w:r>
        <w:rPr>
          <w:noProof/>
        </w:rPr>
        <w:t>Methods</w:t>
      </w:r>
      <w:r>
        <w:rPr>
          <w:noProof/>
        </w:rPr>
        <w:tab/>
      </w:r>
      <w:r>
        <w:rPr>
          <w:noProof/>
        </w:rPr>
        <w:fldChar w:fldCharType="begin"/>
      </w:r>
      <w:r>
        <w:rPr>
          <w:noProof/>
        </w:rPr>
        <w:instrText xml:space="preserve"> PAGEREF _Toc216347193 \h </w:instrText>
      </w:r>
      <w:r>
        <w:rPr>
          <w:noProof/>
        </w:rPr>
      </w:r>
      <w:r>
        <w:rPr>
          <w:noProof/>
        </w:rPr>
        <w:fldChar w:fldCharType="separate"/>
      </w:r>
      <w:r>
        <w:rPr>
          <w:noProof/>
        </w:rPr>
        <w:t>106</w:t>
      </w:r>
      <w:r>
        <w:rPr>
          <w:noProof/>
        </w:rPr>
        <w:fldChar w:fldCharType="end"/>
      </w:r>
    </w:p>
    <w:p w14:paraId="1171226B" w14:textId="47424408" w:rsidR="003677F4" w:rsidRDefault="003677F4">
      <w:pPr>
        <w:pStyle w:val="TOC4"/>
        <w:rPr>
          <w:rFonts w:asciiTheme="minorHAnsi" w:eastAsiaTheme="minorEastAsia" w:hAnsiTheme="minorHAnsi" w:cstheme="minorBidi"/>
          <w:noProof/>
          <w:kern w:val="2"/>
          <w:sz w:val="21"/>
          <w:szCs w:val="22"/>
          <w:lang w:val="en-US" w:eastAsia="zh-CN"/>
        </w:rPr>
      </w:pPr>
      <w:r>
        <w:rPr>
          <w:noProof/>
        </w:rPr>
        <w:t>6.4.5.6</w:t>
      </w:r>
      <w:r>
        <w:rPr>
          <w:rFonts w:asciiTheme="minorHAnsi" w:eastAsiaTheme="minorEastAsia" w:hAnsiTheme="minorHAnsi" w:cstheme="minorBidi"/>
          <w:noProof/>
          <w:kern w:val="2"/>
          <w:sz w:val="21"/>
          <w:szCs w:val="22"/>
          <w:lang w:val="en-US" w:eastAsia="zh-CN"/>
        </w:rPr>
        <w:tab/>
      </w:r>
      <w:r>
        <w:rPr>
          <w:noProof/>
        </w:rPr>
        <w:t>Notify Dynamic Group</w:t>
      </w:r>
      <w:r>
        <w:rPr>
          <w:noProof/>
        </w:rPr>
        <w:tab/>
      </w:r>
      <w:r>
        <w:rPr>
          <w:noProof/>
        </w:rPr>
        <w:fldChar w:fldCharType="begin"/>
      </w:r>
      <w:r>
        <w:rPr>
          <w:noProof/>
        </w:rPr>
        <w:instrText xml:space="preserve"> PAGEREF _Toc216347194 \h </w:instrText>
      </w:r>
      <w:r>
        <w:rPr>
          <w:noProof/>
        </w:rPr>
      </w:r>
      <w:r>
        <w:rPr>
          <w:noProof/>
        </w:rPr>
        <w:fldChar w:fldCharType="separate"/>
      </w:r>
      <w:r>
        <w:rPr>
          <w:noProof/>
        </w:rPr>
        <w:t>107</w:t>
      </w:r>
      <w:r>
        <w:rPr>
          <w:noProof/>
        </w:rPr>
        <w:fldChar w:fldCharType="end"/>
      </w:r>
    </w:p>
    <w:p w14:paraId="3C422841" w14:textId="4E664C37"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6.4.5.6.1</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_Toc216347195 \h </w:instrText>
      </w:r>
      <w:r>
        <w:rPr>
          <w:noProof/>
        </w:rPr>
      </w:r>
      <w:r>
        <w:rPr>
          <w:noProof/>
        </w:rPr>
        <w:fldChar w:fldCharType="separate"/>
      </w:r>
      <w:r>
        <w:rPr>
          <w:noProof/>
        </w:rPr>
        <w:t>107</w:t>
      </w:r>
      <w:r>
        <w:rPr>
          <w:noProof/>
        </w:rPr>
        <w:fldChar w:fldCharType="end"/>
      </w:r>
    </w:p>
    <w:p w14:paraId="510F2718" w14:textId="676BA998"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6.4.5.6.2</w:t>
      </w:r>
      <w:r>
        <w:rPr>
          <w:rFonts w:asciiTheme="minorHAnsi" w:eastAsiaTheme="minorEastAsia" w:hAnsiTheme="minorHAnsi" w:cstheme="minorBidi"/>
          <w:noProof/>
          <w:kern w:val="2"/>
          <w:sz w:val="21"/>
          <w:szCs w:val="22"/>
          <w:lang w:val="en-US" w:eastAsia="zh-CN"/>
        </w:rPr>
        <w:tab/>
      </w:r>
      <w:r>
        <w:rPr>
          <w:noProof/>
          <w:lang w:eastAsia="ko-KR"/>
        </w:rPr>
        <w:t>Operation Definition</w:t>
      </w:r>
      <w:r>
        <w:rPr>
          <w:noProof/>
        </w:rPr>
        <w:tab/>
      </w:r>
      <w:r>
        <w:rPr>
          <w:noProof/>
        </w:rPr>
        <w:fldChar w:fldCharType="begin"/>
      </w:r>
      <w:r>
        <w:rPr>
          <w:noProof/>
        </w:rPr>
        <w:instrText xml:space="preserve"> PAGEREF _Toc216347196 \h </w:instrText>
      </w:r>
      <w:r>
        <w:rPr>
          <w:noProof/>
        </w:rPr>
      </w:r>
      <w:r>
        <w:rPr>
          <w:noProof/>
        </w:rPr>
        <w:fldChar w:fldCharType="separate"/>
      </w:r>
      <w:r>
        <w:rPr>
          <w:noProof/>
        </w:rPr>
        <w:t>107</w:t>
      </w:r>
      <w:r>
        <w:rPr>
          <w:noProof/>
        </w:rPr>
        <w:fldChar w:fldCharType="end"/>
      </w:r>
    </w:p>
    <w:p w14:paraId="4D5BA99F" w14:textId="4BB322C1" w:rsidR="003677F4" w:rsidRDefault="003677F4">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_Toc216347197 \h </w:instrText>
      </w:r>
      <w:r>
        <w:rPr>
          <w:noProof/>
        </w:rPr>
      </w:r>
      <w:r>
        <w:rPr>
          <w:noProof/>
        </w:rPr>
        <w:fldChar w:fldCharType="separate"/>
      </w:r>
      <w:r>
        <w:rPr>
          <w:noProof/>
        </w:rPr>
        <w:t>108</w:t>
      </w:r>
      <w:r>
        <w:rPr>
          <w:noProof/>
        </w:rPr>
        <w:fldChar w:fldCharType="end"/>
      </w:r>
    </w:p>
    <w:p w14:paraId="508713CD" w14:textId="60E8DFE0" w:rsidR="003677F4" w:rsidRDefault="003677F4">
      <w:pPr>
        <w:pStyle w:val="TOC4"/>
        <w:rPr>
          <w:rFonts w:asciiTheme="minorHAnsi" w:eastAsiaTheme="minorEastAsia" w:hAnsiTheme="minorHAnsi" w:cstheme="minorBidi"/>
          <w:noProof/>
          <w:kern w:val="2"/>
          <w:sz w:val="21"/>
          <w:szCs w:val="22"/>
          <w:lang w:val="en-US" w:eastAsia="zh-CN"/>
        </w:rPr>
      </w:pPr>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_Toc216347198 \h </w:instrText>
      </w:r>
      <w:r>
        <w:rPr>
          <w:noProof/>
        </w:rPr>
      </w:r>
      <w:r>
        <w:rPr>
          <w:noProof/>
        </w:rPr>
        <w:fldChar w:fldCharType="separate"/>
      </w:r>
      <w:r>
        <w:rPr>
          <w:noProof/>
        </w:rPr>
        <w:t>108</w:t>
      </w:r>
      <w:r>
        <w:rPr>
          <w:noProof/>
        </w:rPr>
        <w:fldChar w:fldCharType="end"/>
      </w:r>
    </w:p>
    <w:p w14:paraId="690F6D8C" w14:textId="36BD0E20"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6.4.6.2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_Toc216347199 \h </w:instrText>
      </w:r>
      <w:r>
        <w:rPr>
          <w:noProof/>
        </w:rPr>
      </w:r>
      <w:r>
        <w:rPr>
          <w:noProof/>
        </w:rPr>
        <w:fldChar w:fldCharType="separate"/>
      </w:r>
      <w:r>
        <w:rPr>
          <w:noProof/>
        </w:rPr>
        <w:t>108</w:t>
      </w:r>
      <w:r>
        <w:rPr>
          <w:noProof/>
        </w:rPr>
        <w:fldChar w:fldCharType="end"/>
      </w:r>
    </w:p>
    <w:p w14:paraId="0FEA780B" w14:textId="43538491" w:rsidR="003677F4" w:rsidRDefault="003677F4">
      <w:pPr>
        <w:pStyle w:val="TOC5"/>
        <w:rPr>
          <w:rFonts w:asciiTheme="minorHAnsi" w:eastAsiaTheme="minorEastAsia" w:hAnsiTheme="minorHAnsi" w:cstheme="minorBidi"/>
          <w:noProof/>
          <w:kern w:val="2"/>
          <w:sz w:val="21"/>
          <w:szCs w:val="22"/>
          <w:lang w:val="en-US" w:eastAsia="zh-CN"/>
        </w:rPr>
      </w:pPr>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_Toc216347200 \h </w:instrText>
      </w:r>
      <w:r>
        <w:rPr>
          <w:noProof/>
        </w:rPr>
      </w:r>
      <w:r>
        <w:rPr>
          <w:noProof/>
        </w:rPr>
        <w:fldChar w:fldCharType="separate"/>
      </w:r>
      <w:r>
        <w:rPr>
          <w:noProof/>
        </w:rPr>
        <w:t>108</w:t>
      </w:r>
      <w:r>
        <w:rPr>
          <w:noProof/>
        </w:rPr>
        <w:fldChar w:fldCharType="end"/>
      </w:r>
    </w:p>
    <w:p w14:paraId="310BEBDA" w14:textId="0F3840CD" w:rsidR="003677F4" w:rsidRDefault="003677F4">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GroupConfigurationData</w:t>
      </w:r>
      <w:r>
        <w:rPr>
          <w:noProof/>
        </w:rPr>
        <w:tab/>
      </w:r>
      <w:r>
        <w:rPr>
          <w:noProof/>
        </w:rPr>
        <w:fldChar w:fldCharType="begin"/>
      </w:r>
      <w:r>
        <w:rPr>
          <w:noProof/>
        </w:rPr>
        <w:instrText xml:space="preserve"> PAGEREF _Toc216347201 \h </w:instrText>
      </w:r>
      <w:r>
        <w:rPr>
          <w:noProof/>
        </w:rPr>
      </w:r>
      <w:r>
        <w:rPr>
          <w:noProof/>
        </w:rPr>
        <w:fldChar w:fldCharType="separate"/>
      </w:r>
      <w:r>
        <w:rPr>
          <w:noProof/>
        </w:rPr>
        <w:t>109</w:t>
      </w:r>
      <w:r>
        <w:rPr>
          <w:noProof/>
        </w:rPr>
        <w:fldChar w:fldCharType="end"/>
      </w:r>
    </w:p>
    <w:p w14:paraId="3163EA54" w14:textId="77252A19" w:rsidR="003677F4" w:rsidRDefault="003677F4">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DynamicGroupNotification</w:t>
      </w:r>
      <w:r>
        <w:rPr>
          <w:noProof/>
        </w:rPr>
        <w:tab/>
      </w:r>
      <w:r>
        <w:rPr>
          <w:noProof/>
        </w:rPr>
        <w:fldChar w:fldCharType="begin"/>
      </w:r>
      <w:r>
        <w:rPr>
          <w:noProof/>
        </w:rPr>
        <w:instrText xml:space="preserve"> PAGEREF _Toc216347202 \h </w:instrText>
      </w:r>
      <w:r>
        <w:rPr>
          <w:noProof/>
        </w:rPr>
      </w:r>
      <w:r>
        <w:rPr>
          <w:noProof/>
        </w:rPr>
        <w:fldChar w:fldCharType="separate"/>
      </w:r>
      <w:r>
        <w:rPr>
          <w:noProof/>
        </w:rPr>
        <w:t>109</w:t>
      </w:r>
      <w:r>
        <w:rPr>
          <w:noProof/>
        </w:rPr>
        <w:fldChar w:fldCharType="end"/>
      </w:r>
    </w:p>
    <w:p w14:paraId="61217414" w14:textId="2BC7D4C5"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6.4.6.3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_Toc216347203 \h </w:instrText>
      </w:r>
      <w:r>
        <w:rPr>
          <w:noProof/>
        </w:rPr>
      </w:r>
      <w:r>
        <w:rPr>
          <w:noProof/>
        </w:rPr>
        <w:fldChar w:fldCharType="separate"/>
      </w:r>
      <w:r>
        <w:rPr>
          <w:noProof/>
        </w:rPr>
        <w:t>110</w:t>
      </w:r>
      <w:r>
        <w:rPr>
          <w:noProof/>
        </w:rPr>
        <w:fldChar w:fldCharType="end"/>
      </w:r>
    </w:p>
    <w:p w14:paraId="5B6EFBC1" w14:textId="18E72760" w:rsidR="003677F4" w:rsidRDefault="003677F4">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_Toc216347204 \h </w:instrText>
      </w:r>
      <w:r>
        <w:rPr>
          <w:noProof/>
        </w:rPr>
      </w:r>
      <w:r>
        <w:rPr>
          <w:noProof/>
        </w:rPr>
        <w:fldChar w:fldCharType="separate"/>
      </w:r>
      <w:r>
        <w:rPr>
          <w:noProof/>
        </w:rPr>
        <w:t>110</w:t>
      </w:r>
      <w:r>
        <w:rPr>
          <w:noProof/>
        </w:rPr>
        <w:fldChar w:fldCharType="end"/>
      </w:r>
    </w:p>
    <w:p w14:paraId="4BBD08CF" w14:textId="3526D6C8" w:rsidR="003677F4" w:rsidRDefault="003677F4">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_Toc216347205 \h </w:instrText>
      </w:r>
      <w:r>
        <w:rPr>
          <w:noProof/>
        </w:rPr>
      </w:r>
      <w:r>
        <w:rPr>
          <w:noProof/>
        </w:rPr>
        <w:fldChar w:fldCharType="separate"/>
      </w:r>
      <w:r>
        <w:rPr>
          <w:noProof/>
        </w:rPr>
        <w:t>110</w:t>
      </w:r>
      <w:r>
        <w:rPr>
          <w:noProof/>
        </w:rPr>
        <w:fldChar w:fldCharType="end"/>
      </w:r>
    </w:p>
    <w:p w14:paraId="2E07C40B" w14:textId="1C6E8F3B" w:rsidR="003677F4" w:rsidRDefault="003677F4">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_Toc216347206 \h </w:instrText>
      </w:r>
      <w:r>
        <w:rPr>
          <w:noProof/>
        </w:rPr>
      </w:r>
      <w:r>
        <w:rPr>
          <w:noProof/>
        </w:rPr>
        <w:fldChar w:fldCharType="separate"/>
      </w:r>
      <w:r>
        <w:rPr>
          <w:noProof/>
        </w:rPr>
        <w:t>110</w:t>
      </w:r>
      <w:r>
        <w:rPr>
          <w:noProof/>
        </w:rPr>
        <w:fldChar w:fldCharType="end"/>
      </w:r>
    </w:p>
    <w:p w14:paraId="7AF8A179" w14:textId="769512FB" w:rsidR="003677F4" w:rsidRDefault="003677F4">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_Toc216347207 \h </w:instrText>
      </w:r>
      <w:r>
        <w:rPr>
          <w:noProof/>
        </w:rPr>
      </w:r>
      <w:r>
        <w:rPr>
          <w:noProof/>
        </w:rPr>
        <w:fldChar w:fldCharType="separate"/>
      </w:r>
      <w:r>
        <w:rPr>
          <w:noProof/>
        </w:rPr>
        <w:t>110</w:t>
      </w:r>
      <w:r>
        <w:rPr>
          <w:noProof/>
        </w:rPr>
        <w:fldChar w:fldCharType="end"/>
      </w:r>
    </w:p>
    <w:p w14:paraId="2F57AA1A" w14:textId="7C561511" w:rsidR="003677F4" w:rsidRDefault="003677F4">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_Toc216347208 \h </w:instrText>
      </w:r>
      <w:r>
        <w:rPr>
          <w:noProof/>
        </w:rPr>
      </w:r>
      <w:r>
        <w:rPr>
          <w:noProof/>
        </w:rPr>
        <w:fldChar w:fldCharType="separate"/>
      </w:r>
      <w:r>
        <w:rPr>
          <w:noProof/>
        </w:rPr>
        <w:t>110</w:t>
      </w:r>
      <w:r>
        <w:rPr>
          <w:noProof/>
        </w:rPr>
        <w:fldChar w:fldCharType="end"/>
      </w:r>
    </w:p>
    <w:p w14:paraId="512566C2" w14:textId="754A3D8E" w:rsidR="003677F4" w:rsidRDefault="003677F4">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_Toc216347209 \h </w:instrText>
      </w:r>
      <w:r>
        <w:rPr>
          <w:noProof/>
        </w:rPr>
      </w:r>
      <w:r>
        <w:rPr>
          <w:noProof/>
        </w:rPr>
        <w:fldChar w:fldCharType="separate"/>
      </w:r>
      <w:r>
        <w:rPr>
          <w:noProof/>
        </w:rPr>
        <w:t>110</w:t>
      </w:r>
      <w:r>
        <w:rPr>
          <w:noProof/>
        </w:rPr>
        <w:fldChar w:fldCharType="end"/>
      </w:r>
    </w:p>
    <w:p w14:paraId="22E40CFA" w14:textId="005AE596" w:rsidR="003677F4" w:rsidRDefault="003677F4">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_Toc216347210 \h </w:instrText>
      </w:r>
      <w:r>
        <w:rPr>
          <w:noProof/>
        </w:rPr>
      </w:r>
      <w:r>
        <w:rPr>
          <w:noProof/>
        </w:rPr>
        <w:fldChar w:fldCharType="separate"/>
      </w:r>
      <w:r>
        <w:rPr>
          <w:noProof/>
        </w:rPr>
        <w:t>110</w:t>
      </w:r>
      <w:r>
        <w:rPr>
          <w:noProof/>
        </w:rPr>
        <w:fldChar w:fldCharType="end"/>
      </w:r>
    </w:p>
    <w:p w14:paraId="21D286E6" w14:textId="051A43FC" w:rsidR="003677F4" w:rsidRDefault="003677F4">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VAE_ServiceContinuity Service API</w:t>
      </w:r>
      <w:r>
        <w:rPr>
          <w:noProof/>
        </w:rPr>
        <w:tab/>
      </w:r>
      <w:r>
        <w:rPr>
          <w:noProof/>
        </w:rPr>
        <w:fldChar w:fldCharType="begin"/>
      </w:r>
      <w:r>
        <w:rPr>
          <w:noProof/>
        </w:rPr>
        <w:instrText xml:space="preserve"> PAGEREF _Toc216347211 \h </w:instrText>
      </w:r>
      <w:r>
        <w:rPr>
          <w:noProof/>
        </w:rPr>
      </w:r>
      <w:r>
        <w:rPr>
          <w:noProof/>
        </w:rPr>
        <w:fldChar w:fldCharType="separate"/>
      </w:r>
      <w:r>
        <w:rPr>
          <w:noProof/>
        </w:rPr>
        <w:t>111</w:t>
      </w:r>
      <w:r>
        <w:rPr>
          <w:noProof/>
        </w:rPr>
        <w:fldChar w:fldCharType="end"/>
      </w:r>
    </w:p>
    <w:p w14:paraId="248DE240" w14:textId="4CB2916B" w:rsidR="003677F4" w:rsidRDefault="003677F4">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_Toc216347212 \h </w:instrText>
      </w:r>
      <w:r>
        <w:rPr>
          <w:noProof/>
        </w:rPr>
      </w:r>
      <w:r>
        <w:rPr>
          <w:noProof/>
        </w:rPr>
        <w:fldChar w:fldCharType="separate"/>
      </w:r>
      <w:r>
        <w:rPr>
          <w:noProof/>
        </w:rPr>
        <w:t>111</w:t>
      </w:r>
      <w:r>
        <w:rPr>
          <w:noProof/>
        </w:rPr>
        <w:fldChar w:fldCharType="end"/>
      </w:r>
    </w:p>
    <w:p w14:paraId="722D69AB" w14:textId="047C1F09" w:rsidR="003677F4" w:rsidRDefault="003677F4">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_Toc216347213 \h </w:instrText>
      </w:r>
      <w:r>
        <w:rPr>
          <w:noProof/>
        </w:rPr>
      </w:r>
      <w:r>
        <w:rPr>
          <w:noProof/>
        </w:rPr>
        <w:fldChar w:fldCharType="separate"/>
      </w:r>
      <w:r>
        <w:rPr>
          <w:noProof/>
        </w:rPr>
        <w:t>111</w:t>
      </w:r>
      <w:r>
        <w:rPr>
          <w:noProof/>
        </w:rPr>
        <w:fldChar w:fldCharType="end"/>
      </w:r>
    </w:p>
    <w:p w14:paraId="533BBCB5" w14:textId="215C705E" w:rsidR="003677F4" w:rsidRDefault="003677F4">
      <w:pPr>
        <w:pStyle w:val="TOC4"/>
        <w:rPr>
          <w:rFonts w:asciiTheme="minorHAnsi" w:eastAsiaTheme="minorEastAsia" w:hAnsiTheme="minorHAnsi" w:cstheme="minorBidi"/>
          <w:noProof/>
          <w:kern w:val="2"/>
          <w:sz w:val="21"/>
          <w:szCs w:val="22"/>
          <w:lang w:val="en-US" w:eastAsia="zh-CN"/>
        </w:rPr>
      </w:pPr>
      <w:r>
        <w:rPr>
          <w:noProof/>
        </w:rPr>
        <w:t>6.5.2.1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_Toc216347214 \h </w:instrText>
      </w:r>
      <w:r>
        <w:rPr>
          <w:noProof/>
        </w:rPr>
      </w:r>
      <w:r>
        <w:rPr>
          <w:noProof/>
        </w:rPr>
        <w:fldChar w:fldCharType="separate"/>
      </w:r>
      <w:r>
        <w:rPr>
          <w:noProof/>
        </w:rPr>
        <w:t>111</w:t>
      </w:r>
      <w:r>
        <w:rPr>
          <w:noProof/>
        </w:rPr>
        <w:fldChar w:fldCharType="end"/>
      </w:r>
    </w:p>
    <w:p w14:paraId="35C341B3" w14:textId="1F21F031" w:rsidR="003677F4" w:rsidRDefault="003677F4">
      <w:pPr>
        <w:pStyle w:val="TOC4"/>
        <w:rPr>
          <w:rFonts w:asciiTheme="minorHAnsi" w:eastAsiaTheme="minorEastAsia" w:hAnsiTheme="minorHAnsi" w:cstheme="minorBidi"/>
          <w:noProof/>
          <w:kern w:val="2"/>
          <w:sz w:val="21"/>
          <w:szCs w:val="22"/>
          <w:lang w:val="en-US" w:eastAsia="zh-CN"/>
        </w:rPr>
      </w:pPr>
      <w:r>
        <w:rPr>
          <w:noProof/>
        </w:rPr>
        <w:t>6.5.2.2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_Toc216347215 \h </w:instrText>
      </w:r>
      <w:r>
        <w:rPr>
          <w:noProof/>
        </w:rPr>
      </w:r>
      <w:r>
        <w:rPr>
          <w:noProof/>
        </w:rPr>
        <w:fldChar w:fldCharType="separate"/>
      </w:r>
      <w:r>
        <w:rPr>
          <w:noProof/>
        </w:rPr>
        <w:t>111</w:t>
      </w:r>
      <w:r>
        <w:rPr>
          <w:noProof/>
        </w:rPr>
        <w:fldChar w:fldCharType="end"/>
      </w:r>
    </w:p>
    <w:p w14:paraId="1EBC309E" w14:textId="42175659" w:rsidR="003677F4" w:rsidRDefault="003677F4">
      <w:pPr>
        <w:pStyle w:val="TOC5"/>
        <w:rPr>
          <w:rFonts w:asciiTheme="minorHAnsi" w:eastAsiaTheme="minorEastAsia" w:hAnsiTheme="minorHAnsi" w:cstheme="minorBidi"/>
          <w:noProof/>
          <w:kern w:val="2"/>
          <w:sz w:val="21"/>
          <w:szCs w:val="22"/>
          <w:lang w:val="en-US" w:eastAsia="zh-CN"/>
        </w:rPr>
      </w:pPr>
      <w:r>
        <w:rPr>
          <w:noProof/>
        </w:rPr>
        <w:t>6.5.2.2.1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_Toc216347216 \h </w:instrText>
      </w:r>
      <w:r>
        <w:rPr>
          <w:noProof/>
        </w:rPr>
      </w:r>
      <w:r>
        <w:rPr>
          <w:noProof/>
        </w:rPr>
        <w:fldChar w:fldCharType="separate"/>
      </w:r>
      <w:r>
        <w:rPr>
          <w:noProof/>
        </w:rPr>
        <w:t>111</w:t>
      </w:r>
      <w:r>
        <w:rPr>
          <w:noProof/>
        </w:rPr>
        <w:fldChar w:fldCharType="end"/>
      </w:r>
    </w:p>
    <w:p w14:paraId="34A1E6E7" w14:textId="5CB968DB" w:rsidR="003677F4" w:rsidRDefault="003677F4">
      <w:pPr>
        <w:pStyle w:val="TOC5"/>
        <w:rPr>
          <w:rFonts w:asciiTheme="minorHAnsi" w:eastAsiaTheme="minorEastAsia" w:hAnsiTheme="minorHAnsi" w:cstheme="minorBidi"/>
          <w:noProof/>
          <w:kern w:val="2"/>
          <w:sz w:val="21"/>
          <w:szCs w:val="22"/>
          <w:lang w:val="en-US" w:eastAsia="zh-CN"/>
        </w:rPr>
      </w:pPr>
      <w:r>
        <w:rPr>
          <w:noProof/>
        </w:rPr>
        <w:lastRenderedPageBreak/>
        <w:t>6.5.2.2.2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_Toc216347217 \h </w:instrText>
      </w:r>
      <w:r>
        <w:rPr>
          <w:noProof/>
        </w:rPr>
      </w:r>
      <w:r>
        <w:rPr>
          <w:noProof/>
        </w:rPr>
        <w:fldChar w:fldCharType="separate"/>
      </w:r>
      <w:r>
        <w:rPr>
          <w:noProof/>
        </w:rPr>
        <w:t>111</w:t>
      </w:r>
      <w:r>
        <w:rPr>
          <w:noProof/>
        </w:rPr>
        <w:fldChar w:fldCharType="end"/>
      </w:r>
    </w:p>
    <w:p w14:paraId="42240D06" w14:textId="76E07E19" w:rsidR="003677F4" w:rsidRDefault="003677F4">
      <w:pPr>
        <w:pStyle w:val="TOC4"/>
        <w:rPr>
          <w:rFonts w:asciiTheme="minorHAnsi" w:eastAsiaTheme="minorEastAsia" w:hAnsiTheme="minorHAnsi" w:cstheme="minorBidi"/>
          <w:noProof/>
          <w:kern w:val="2"/>
          <w:sz w:val="21"/>
          <w:szCs w:val="22"/>
          <w:lang w:val="en-US" w:eastAsia="zh-CN"/>
        </w:rPr>
      </w:pPr>
      <w:r>
        <w:rPr>
          <w:noProof/>
        </w:rPr>
        <w:t>6.5.2.3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_Toc216347218 \h </w:instrText>
      </w:r>
      <w:r>
        <w:rPr>
          <w:noProof/>
        </w:rPr>
      </w:r>
      <w:r>
        <w:rPr>
          <w:noProof/>
        </w:rPr>
        <w:fldChar w:fldCharType="separate"/>
      </w:r>
      <w:r>
        <w:rPr>
          <w:noProof/>
        </w:rPr>
        <w:t>111</w:t>
      </w:r>
      <w:r>
        <w:rPr>
          <w:noProof/>
        </w:rPr>
        <w:fldChar w:fldCharType="end"/>
      </w:r>
    </w:p>
    <w:p w14:paraId="7C14889A" w14:textId="7F3F03B6" w:rsidR="003677F4" w:rsidRDefault="003677F4">
      <w:pPr>
        <w:pStyle w:val="TOC5"/>
        <w:rPr>
          <w:rFonts w:asciiTheme="minorHAnsi" w:eastAsiaTheme="minorEastAsia" w:hAnsiTheme="minorHAnsi" w:cstheme="minorBidi"/>
          <w:noProof/>
          <w:kern w:val="2"/>
          <w:sz w:val="21"/>
          <w:szCs w:val="22"/>
          <w:lang w:val="en-US" w:eastAsia="zh-CN"/>
        </w:rPr>
      </w:pPr>
      <w:r>
        <w:rPr>
          <w:noProof/>
        </w:rPr>
        <w:t>6.5.2.3.1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_Toc216347219 \h </w:instrText>
      </w:r>
      <w:r>
        <w:rPr>
          <w:noProof/>
        </w:rPr>
      </w:r>
      <w:r>
        <w:rPr>
          <w:noProof/>
        </w:rPr>
        <w:fldChar w:fldCharType="separate"/>
      </w:r>
      <w:r>
        <w:rPr>
          <w:noProof/>
        </w:rPr>
        <w:t>111</w:t>
      </w:r>
      <w:r>
        <w:rPr>
          <w:noProof/>
        </w:rPr>
        <w:fldChar w:fldCharType="end"/>
      </w:r>
    </w:p>
    <w:p w14:paraId="3AC96B97" w14:textId="79A90D75" w:rsidR="003677F4" w:rsidRDefault="003677F4">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_Toc216347220 \h </w:instrText>
      </w:r>
      <w:r>
        <w:rPr>
          <w:noProof/>
        </w:rPr>
      </w:r>
      <w:r>
        <w:rPr>
          <w:noProof/>
        </w:rPr>
        <w:fldChar w:fldCharType="separate"/>
      </w:r>
      <w:r>
        <w:rPr>
          <w:noProof/>
        </w:rPr>
        <w:t>112</w:t>
      </w:r>
      <w:r>
        <w:rPr>
          <w:noProof/>
        </w:rPr>
        <w:fldChar w:fldCharType="end"/>
      </w:r>
    </w:p>
    <w:p w14:paraId="5C314C35" w14:textId="51D54C79" w:rsidR="003677F4" w:rsidRDefault="003677F4">
      <w:pPr>
        <w:pStyle w:val="TOC4"/>
        <w:rPr>
          <w:rFonts w:asciiTheme="minorHAnsi" w:eastAsiaTheme="minorEastAsia" w:hAnsiTheme="minorHAnsi" w:cstheme="minorBidi"/>
          <w:noProof/>
          <w:kern w:val="2"/>
          <w:sz w:val="21"/>
          <w:szCs w:val="22"/>
          <w:lang w:val="en-US" w:eastAsia="zh-CN"/>
        </w:rPr>
      </w:pPr>
      <w:r>
        <w:rPr>
          <w:noProof/>
        </w:rPr>
        <w:t>6.5.3.1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_Toc216347221 \h </w:instrText>
      </w:r>
      <w:r>
        <w:rPr>
          <w:noProof/>
        </w:rPr>
      </w:r>
      <w:r>
        <w:rPr>
          <w:noProof/>
        </w:rPr>
        <w:fldChar w:fldCharType="separate"/>
      </w:r>
      <w:r>
        <w:rPr>
          <w:noProof/>
        </w:rPr>
        <w:t>112</w:t>
      </w:r>
      <w:r>
        <w:rPr>
          <w:noProof/>
        </w:rPr>
        <w:fldChar w:fldCharType="end"/>
      </w:r>
    </w:p>
    <w:p w14:paraId="6A456A9D" w14:textId="35E89186" w:rsidR="003677F4" w:rsidRDefault="003677F4">
      <w:pPr>
        <w:pStyle w:val="TOC4"/>
        <w:rPr>
          <w:rFonts w:asciiTheme="minorHAnsi" w:eastAsiaTheme="minorEastAsia" w:hAnsiTheme="minorHAnsi" w:cstheme="minorBidi"/>
          <w:noProof/>
          <w:kern w:val="2"/>
          <w:sz w:val="21"/>
          <w:szCs w:val="22"/>
          <w:lang w:val="en-US" w:eastAsia="zh-CN"/>
        </w:rPr>
      </w:pPr>
      <w:r>
        <w:rPr>
          <w:noProof/>
        </w:rPr>
        <w:t>6.5.3.2</w:t>
      </w:r>
      <w:r>
        <w:rPr>
          <w:rFonts w:asciiTheme="minorHAnsi" w:eastAsiaTheme="minorEastAsia" w:hAnsiTheme="minorHAnsi" w:cstheme="minorBidi"/>
          <w:noProof/>
          <w:kern w:val="2"/>
          <w:sz w:val="21"/>
          <w:szCs w:val="22"/>
          <w:lang w:val="en-US" w:eastAsia="zh-CN"/>
        </w:rPr>
        <w:tab/>
      </w:r>
      <w:r>
        <w:rPr>
          <w:noProof/>
        </w:rPr>
        <w:t>Resource: Individual Geographical Area</w:t>
      </w:r>
      <w:r>
        <w:rPr>
          <w:noProof/>
        </w:rPr>
        <w:tab/>
      </w:r>
      <w:r>
        <w:rPr>
          <w:noProof/>
        </w:rPr>
        <w:fldChar w:fldCharType="begin"/>
      </w:r>
      <w:r>
        <w:rPr>
          <w:noProof/>
        </w:rPr>
        <w:instrText xml:space="preserve"> PAGEREF _Toc216347222 \h </w:instrText>
      </w:r>
      <w:r>
        <w:rPr>
          <w:noProof/>
        </w:rPr>
      </w:r>
      <w:r>
        <w:rPr>
          <w:noProof/>
        </w:rPr>
        <w:fldChar w:fldCharType="separate"/>
      </w:r>
      <w:r>
        <w:rPr>
          <w:noProof/>
        </w:rPr>
        <w:t>112</w:t>
      </w:r>
      <w:r>
        <w:rPr>
          <w:noProof/>
        </w:rPr>
        <w:fldChar w:fldCharType="end"/>
      </w:r>
    </w:p>
    <w:p w14:paraId="0417EF51" w14:textId="68EA9839" w:rsidR="003677F4" w:rsidRDefault="003677F4">
      <w:pPr>
        <w:pStyle w:val="TOC5"/>
        <w:rPr>
          <w:rFonts w:asciiTheme="minorHAnsi" w:eastAsiaTheme="minorEastAsia" w:hAnsiTheme="minorHAnsi" w:cstheme="minorBidi"/>
          <w:noProof/>
          <w:kern w:val="2"/>
          <w:sz w:val="21"/>
          <w:szCs w:val="22"/>
          <w:lang w:val="en-US" w:eastAsia="zh-CN"/>
        </w:rPr>
      </w:pPr>
      <w:r>
        <w:rPr>
          <w:noProof/>
        </w:rPr>
        <w:t>6.5.3.2.1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_Toc216347223 \h </w:instrText>
      </w:r>
      <w:r>
        <w:rPr>
          <w:noProof/>
        </w:rPr>
      </w:r>
      <w:r>
        <w:rPr>
          <w:noProof/>
        </w:rPr>
        <w:fldChar w:fldCharType="separate"/>
      </w:r>
      <w:r>
        <w:rPr>
          <w:noProof/>
        </w:rPr>
        <w:t>112</w:t>
      </w:r>
      <w:r>
        <w:rPr>
          <w:noProof/>
        </w:rPr>
        <w:fldChar w:fldCharType="end"/>
      </w:r>
    </w:p>
    <w:p w14:paraId="2544A795" w14:textId="6DB99070" w:rsidR="003677F4" w:rsidRDefault="003677F4">
      <w:pPr>
        <w:pStyle w:val="TOC5"/>
        <w:rPr>
          <w:rFonts w:asciiTheme="minorHAnsi" w:eastAsiaTheme="minorEastAsia" w:hAnsiTheme="minorHAnsi" w:cstheme="minorBidi"/>
          <w:noProof/>
          <w:kern w:val="2"/>
          <w:sz w:val="21"/>
          <w:szCs w:val="22"/>
          <w:lang w:val="en-US" w:eastAsia="zh-CN"/>
        </w:rPr>
      </w:pPr>
      <w:r>
        <w:rPr>
          <w:noProof/>
        </w:rPr>
        <w:t>6.5.3.2.2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_Toc216347224 \h </w:instrText>
      </w:r>
      <w:r>
        <w:rPr>
          <w:noProof/>
        </w:rPr>
      </w:r>
      <w:r>
        <w:rPr>
          <w:noProof/>
        </w:rPr>
        <w:fldChar w:fldCharType="separate"/>
      </w:r>
      <w:r>
        <w:rPr>
          <w:noProof/>
        </w:rPr>
        <w:t>112</w:t>
      </w:r>
      <w:r>
        <w:rPr>
          <w:noProof/>
        </w:rPr>
        <w:fldChar w:fldCharType="end"/>
      </w:r>
    </w:p>
    <w:p w14:paraId="55DDB899" w14:textId="50B81AEA" w:rsidR="003677F4" w:rsidRDefault="003677F4">
      <w:pPr>
        <w:pStyle w:val="TOC5"/>
        <w:rPr>
          <w:rFonts w:asciiTheme="minorHAnsi" w:eastAsiaTheme="minorEastAsia" w:hAnsiTheme="minorHAnsi" w:cstheme="minorBidi"/>
          <w:noProof/>
          <w:kern w:val="2"/>
          <w:sz w:val="21"/>
          <w:szCs w:val="22"/>
          <w:lang w:val="en-US" w:eastAsia="zh-CN"/>
        </w:rPr>
      </w:pPr>
      <w:r>
        <w:rPr>
          <w:noProof/>
        </w:rPr>
        <w:t>6.5.3.2.3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_Toc216347225 \h </w:instrText>
      </w:r>
      <w:r>
        <w:rPr>
          <w:noProof/>
        </w:rPr>
      </w:r>
      <w:r>
        <w:rPr>
          <w:noProof/>
        </w:rPr>
        <w:fldChar w:fldCharType="separate"/>
      </w:r>
      <w:r>
        <w:rPr>
          <w:noProof/>
        </w:rPr>
        <w:t>113</w:t>
      </w:r>
      <w:r>
        <w:rPr>
          <w:noProof/>
        </w:rPr>
        <w:fldChar w:fldCharType="end"/>
      </w:r>
    </w:p>
    <w:p w14:paraId="35FFABA3" w14:textId="6D270551" w:rsidR="003677F4" w:rsidRDefault="003677F4">
      <w:pPr>
        <w:pStyle w:val="TOC6"/>
        <w:rPr>
          <w:rFonts w:asciiTheme="minorHAnsi" w:eastAsiaTheme="minorEastAsia" w:hAnsiTheme="minorHAnsi" w:cstheme="minorBidi"/>
          <w:noProof/>
          <w:kern w:val="2"/>
          <w:sz w:val="21"/>
          <w:szCs w:val="22"/>
          <w:lang w:val="en-US" w:eastAsia="zh-CN"/>
        </w:rPr>
      </w:pPr>
      <w:r>
        <w:rPr>
          <w:noProof/>
        </w:rPr>
        <w:t>6.5.3.2.3.1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_Toc216347226 \h </w:instrText>
      </w:r>
      <w:r>
        <w:rPr>
          <w:noProof/>
        </w:rPr>
      </w:r>
      <w:r>
        <w:rPr>
          <w:noProof/>
        </w:rPr>
        <w:fldChar w:fldCharType="separate"/>
      </w:r>
      <w:r>
        <w:rPr>
          <w:noProof/>
        </w:rPr>
        <w:t>113</w:t>
      </w:r>
      <w:r>
        <w:rPr>
          <w:noProof/>
        </w:rPr>
        <w:fldChar w:fldCharType="end"/>
      </w:r>
    </w:p>
    <w:p w14:paraId="2C684ED4" w14:textId="32BA688B" w:rsidR="003677F4" w:rsidRDefault="003677F4">
      <w:pPr>
        <w:pStyle w:val="TOC5"/>
        <w:rPr>
          <w:rFonts w:asciiTheme="minorHAnsi" w:eastAsiaTheme="minorEastAsia" w:hAnsiTheme="minorHAnsi" w:cstheme="minorBidi"/>
          <w:noProof/>
          <w:kern w:val="2"/>
          <w:sz w:val="21"/>
          <w:szCs w:val="22"/>
          <w:lang w:val="en-US" w:eastAsia="zh-CN"/>
        </w:rPr>
      </w:pPr>
      <w:r>
        <w:rPr>
          <w:noProof/>
        </w:rPr>
        <w:t>6.5.3.2.4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_Toc216347227 \h </w:instrText>
      </w:r>
      <w:r>
        <w:rPr>
          <w:noProof/>
        </w:rPr>
      </w:r>
      <w:r>
        <w:rPr>
          <w:noProof/>
        </w:rPr>
        <w:fldChar w:fldCharType="separate"/>
      </w:r>
      <w:r>
        <w:rPr>
          <w:noProof/>
        </w:rPr>
        <w:t>114</w:t>
      </w:r>
      <w:r>
        <w:rPr>
          <w:noProof/>
        </w:rPr>
        <w:fldChar w:fldCharType="end"/>
      </w:r>
    </w:p>
    <w:p w14:paraId="38A4E0D9" w14:textId="3D6404AE" w:rsidR="003677F4" w:rsidRDefault="003677F4">
      <w:pPr>
        <w:pStyle w:val="TOC3"/>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_Toc216347228 \h </w:instrText>
      </w:r>
      <w:r>
        <w:rPr>
          <w:noProof/>
        </w:rPr>
      </w:r>
      <w:r>
        <w:rPr>
          <w:noProof/>
        </w:rPr>
        <w:fldChar w:fldCharType="separate"/>
      </w:r>
      <w:r>
        <w:rPr>
          <w:noProof/>
        </w:rPr>
        <w:t>114</w:t>
      </w:r>
      <w:r>
        <w:rPr>
          <w:noProof/>
        </w:rPr>
        <w:fldChar w:fldCharType="end"/>
      </w:r>
    </w:p>
    <w:p w14:paraId="2852C9C3" w14:textId="1DC105BD" w:rsidR="003677F4" w:rsidRDefault="003677F4">
      <w:pPr>
        <w:pStyle w:val="TOC3"/>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_Toc216347229 \h </w:instrText>
      </w:r>
      <w:r>
        <w:rPr>
          <w:noProof/>
        </w:rPr>
      </w:r>
      <w:r>
        <w:rPr>
          <w:noProof/>
        </w:rPr>
        <w:fldChar w:fldCharType="separate"/>
      </w:r>
      <w:r>
        <w:rPr>
          <w:noProof/>
        </w:rPr>
        <w:t>114</w:t>
      </w:r>
      <w:r>
        <w:rPr>
          <w:noProof/>
        </w:rPr>
        <w:fldChar w:fldCharType="end"/>
      </w:r>
    </w:p>
    <w:p w14:paraId="0B130B05" w14:textId="09358BEC" w:rsidR="003677F4" w:rsidRDefault="003677F4">
      <w:pPr>
        <w:pStyle w:val="TOC3"/>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_Toc216347230 \h </w:instrText>
      </w:r>
      <w:r>
        <w:rPr>
          <w:noProof/>
        </w:rPr>
      </w:r>
      <w:r>
        <w:rPr>
          <w:noProof/>
        </w:rPr>
        <w:fldChar w:fldCharType="separate"/>
      </w:r>
      <w:r>
        <w:rPr>
          <w:noProof/>
        </w:rPr>
        <w:t>114</w:t>
      </w:r>
      <w:r>
        <w:rPr>
          <w:noProof/>
        </w:rPr>
        <w:fldChar w:fldCharType="end"/>
      </w:r>
    </w:p>
    <w:p w14:paraId="749A75BC" w14:textId="4F819BF6" w:rsidR="003677F4" w:rsidRDefault="003677F4">
      <w:pPr>
        <w:pStyle w:val="TOC4"/>
        <w:rPr>
          <w:rFonts w:asciiTheme="minorHAnsi" w:eastAsiaTheme="minorEastAsia" w:hAnsiTheme="minorHAnsi" w:cstheme="minorBidi"/>
          <w:noProof/>
          <w:kern w:val="2"/>
          <w:sz w:val="21"/>
          <w:szCs w:val="22"/>
          <w:lang w:val="en-US" w:eastAsia="zh-CN"/>
        </w:rPr>
      </w:pPr>
      <w:r>
        <w:rPr>
          <w:noProof/>
        </w:rPr>
        <w:t>6.5.6.1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_Toc216347231 \h </w:instrText>
      </w:r>
      <w:r>
        <w:rPr>
          <w:noProof/>
        </w:rPr>
      </w:r>
      <w:r>
        <w:rPr>
          <w:noProof/>
        </w:rPr>
        <w:fldChar w:fldCharType="separate"/>
      </w:r>
      <w:r>
        <w:rPr>
          <w:noProof/>
        </w:rPr>
        <w:t>114</w:t>
      </w:r>
      <w:r>
        <w:rPr>
          <w:noProof/>
        </w:rPr>
        <w:fldChar w:fldCharType="end"/>
      </w:r>
    </w:p>
    <w:p w14:paraId="64A3B2F8" w14:textId="412941E0"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6.5.6.2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_Toc216347232 \h </w:instrText>
      </w:r>
      <w:r>
        <w:rPr>
          <w:noProof/>
        </w:rPr>
      </w:r>
      <w:r>
        <w:rPr>
          <w:noProof/>
        </w:rPr>
        <w:fldChar w:fldCharType="separate"/>
      </w:r>
      <w:r>
        <w:rPr>
          <w:noProof/>
        </w:rPr>
        <w:t>114</w:t>
      </w:r>
      <w:r>
        <w:rPr>
          <w:noProof/>
        </w:rPr>
        <w:fldChar w:fldCharType="end"/>
      </w:r>
    </w:p>
    <w:p w14:paraId="7715AFBA" w14:textId="4298CBF6" w:rsidR="003677F4" w:rsidRDefault="003677F4">
      <w:pPr>
        <w:pStyle w:val="TOC5"/>
        <w:rPr>
          <w:rFonts w:asciiTheme="minorHAnsi" w:eastAsiaTheme="minorEastAsia" w:hAnsiTheme="minorHAnsi" w:cstheme="minorBidi"/>
          <w:noProof/>
          <w:kern w:val="2"/>
          <w:sz w:val="21"/>
          <w:szCs w:val="22"/>
          <w:lang w:val="en-US" w:eastAsia="zh-CN"/>
        </w:rPr>
      </w:pPr>
      <w:r>
        <w:rPr>
          <w:noProof/>
        </w:rPr>
        <w:t>6.5.6.2.1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_Toc216347233 \h </w:instrText>
      </w:r>
      <w:r>
        <w:rPr>
          <w:noProof/>
        </w:rPr>
      </w:r>
      <w:r>
        <w:rPr>
          <w:noProof/>
        </w:rPr>
        <w:fldChar w:fldCharType="separate"/>
      </w:r>
      <w:r>
        <w:rPr>
          <w:noProof/>
        </w:rPr>
        <w:t>114</w:t>
      </w:r>
      <w:r>
        <w:rPr>
          <w:noProof/>
        </w:rPr>
        <w:fldChar w:fldCharType="end"/>
      </w:r>
    </w:p>
    <w:p w14:paraId="16037865" w14:textId="2A6E8701" w:rsidR="003677F4" w:rsidRDefault="003677F4">
      <w:pPr>
        <w:pStyle w:val="TOC5"/>
        <w:rPr>
          <w:rFonts w:asciiTheme="minorHAnsi" w:eastAsiaTheme="minorEastAsia" w:hAnsiTheme="minorHAnsi" w:cstheme="minorBidi"/>
          <w:noProof/>
          <w:kern w:val="2"/>
          <w:sz w:val="21"/>
          <w:szCs w:val="22"/>
          <w:lang w:val="en-US" w:eastAsia="zh-CN"/>
        </w:rPr>
      </w:pPr>
      <w:r>
        <w:rPr>
          <w:noProof/>
        </w:rPr>
        <w:t>6.5.6.2.2</w:t>
      </w:r>
      <w:r>
        <w:rPr>
          <w:rFonts w:asciiTheme="minorHAnsi" w:eastAsiaTheme="minorEastAsia" w:hAnsiTheme="minorHAnsi" w:cstheme="minorBidi"/>
          <w:noProof/>
          <w:kern w:val="2"/>
          <w:sz w:val="21"/>
          <w:szCs w:val="22"/>
          <w:lang w:val="en-US" w:eastAsia="zh-CN"/>
        </w:rPr>
        <w:tab/>
      </w:r>
      <w:r>
        <w:rPr>
          <w:noProof/>
        </w:rPr>
        <w:t>Type: V2xServiceInfo</w:t>
      </w:r>
      <w:r>
        <w:rPr>
          <w:noProof/>
        </w:rPr>
        <w:tab/>
      </w:r>
      <w:r>
        <w:rPr>
          <w:noProof/>
        </w:rPr>
        <w:fldChar w:fldCharType="begin"/>
      </w:r>
      <w:r>
        <w:rPr>
          <w:noProof/>
        </w:rPr>
        <w:instrText xml:space="preserve"> PAGEREF _Toc216347234 \h </w:instrText>
      </w:r>
      <w:r>
        <w:rPr>
          <w:noProof/>
        </w:rPr>
      </w:r>
      <w:r>
        <w:rPr>
          <w:noProof/>
        </w:rPr>
        <w:fldChar w:fldCharType="separate"/>
      </w:r>
      <w:r>
        <w:rPr>
          <w:noProof/>
        </w:rPr>
        <w:t>115</w:t>
      </w:r>
      <w:r>
        <w:rPr>
          <w:noProof/>
        </w:rPr>
        <w:fldChar w:fldCharType="end"/>
      </w:r>
    </w:p>
    <w:p w14:paraId="1E2E7E0E" w14:textId="0EBB4E43"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6.5.6.3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_Toc216347235 \h </w:instrText>
      </w:r>
      <w:r>
        <w:rPr>
          <w:noProof/>
        </w:rPr>
      </w:r>
      <w:r>
        <w:rPr>
          <w:noProof/>
        </w:rPr>
        <w:fldChar w:fldCharType="separate"/>
      </w:r>
      <w:r>
        <w:rPr>
          <w:noProof/>
        </w:rPr>
        <w:t>115</w:t>
      </w:r>
      <w:r>
        <w:rPr>
          <w:noProof/>
        </w:rPr>
        <w:fldChar w:fldCharType="end"/>
      </w:r>
    </w:p>
    <w:p w14:paraId="78A69DDF" w14:textId="20FFCD11" w:rsidR="003677F4" w:rsidRDefault="003677F4">
      <w:pPr>
        <w:pStyle w:val="TOC5"/>
        <w:rPr>
          <w:rFonts w:asciiTheme="minorHAnsi" w:eastAsiaTheme="minorEastAsia" w:hAnsiTheme="minorHAnsi" w:cstheme="minorBidi"/>
          <w:noProof/>
          <w:kern w:val="2"/>
          <w:sz w:val="21"/>
          <w:szCs w:val="22"/>
          <w:lang w:val="en-US" w:eastAsia="zh-CN"/>
        </w:rPr>
      </w:pPr>
      <w:r>
        <w:rPr>
          <w:noProof/>
        </w:rPr>
        <w:t>6.5.6.3.1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_Toc216347236 \h </w:instrText>
      </w:r>
      <w:r>
        <w:rPr>
          <w:noProof/>
        </w:rPr>
      </w:r>
      <w:r>
        <w:rPr>
          <w:noProof/>
        </w:rPr>
        <w:fldChar w:fldCharType="separate"/>
      </w:r>
      <w:r>
        <w:rPr>
          <w:noProof/>
        </w:rPr>
        <w:t>115</w:t>
      </w:r>
      <w:r>
        <w:rPr>
          <w:noProof/>
        </w:rPr>
        <w:fldChar w:fldCharType="end"/>
      </w:r>
    </w:p>
    <w:p w14:paraId="2B037C75" w14:textId="71F8726A" w:rsidR="003677F4" w:rsidRDefault="003677F4">
      <w:pPr>
        <w:pStyle w:val="TOC5"/>
        <w:rPr>
          <w:rFonts w:asciiTheme="minorHAnsi" w:eastAsiaTheme="minorEastAsia" w:hAnsiTheme="minorHAnsi" w:cstheme="minorBidi"/>
          <w:noProof/>
          <w:kern w:val="2"/>
          <w:sz w:val="21"/>
          <w:szCs w:val="22"/>
          <w:lang w:val="en-US" w:eastAsia="zh-CN"/>
        </w:rPr>
      </w:pPr>
      <w:r>
        <w:rPr>
          <w:noProof/>
        </w:rPr>
        <w:t>6.5.6.3.2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_Toc216347237 \h </w:instrText>
      </w:r>
      <w:r>
        <w:rPr>
          <w:noProof/>
        </w:rPr>
      </w:r>
      <w:r>
        <w:rPr>
          <w:noProof/>
        </w:rPr>
        <w:fldChar w:fldCharType="separate"/>
      </w:r>
      <w:r>
        <w:rPr>
          <w:noProof/>
        </w:rPr>
        <w:t>115</w:t>
      </w:r>
      <w:r>
        <w:rPr>
          <w:noProof/>
        </w:rPr>
        <w:fldChar w:fldCharType="end"/>
      </w:r>
    </w:p>
    <w:p w14:paraId="3FCA6580" w14:textId="2B1705B3" w:rsidR="003677F4" w:rsidRDefault="003677F4">
      <w:pPr>
        <w:pStyle w:val="TOC3"/>
        <w:rPr>
          <w:rFonts w:asciiTheme="minorHAnsi" w:eastAsiaTheme="minorEastAsia" w:hAnsiTheme="minorHAnsi" w:cstheme="minorBidi"/>
          <w:noProof/>
          <w:kern w:val="2"/>
          <w:sz w:val="21"/>
          <w:szCs w:val="22"/>
          <w:lang w:val="en-US" w:eastAsia="zh-CN"/>
        </w:rPr>
      </w:pPr>
      <w:r>
        <w:rPr>
          <w:noProof/>
        </w:rPr>
        <w:t>6.5.7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_Toc216347238 \h </w:instrText>
      </w:r>
      <w:r>
        <w:rPr>
          <w:noProof/>
        </w:rPr>
      </w:r>
      <w:r>
        <w:rPr>
          <w:noProof/>
        </w:rPr>
        <w:fldChar w:fldCharType="separate"/>
      </w:r>
      <w:r>
        <w:rPr>
          <w:noProof/>
        </w:rPr>
        <w:t>115</w:t>
      </w:r>
      <w:r>
        <w:rPr>
          <w:noProof/>
        </w:rPr>
        <w:fldChar w:fldCharType="end"/>
      </w:r>
    </w:p>
    <w:p w14:paraId="52A4C6E6" w14:textId="01EDF974" w:rsidR="003677F4" w:rsidRDefault="003677F4">
      <w:pPr>
        <w:pStyle w:val="TOC4"/>
        <w:rPr>
          <w:rFonts w:asciiTheme="minorHAnsi" w:eastAsiaTheme="minorEastAsia" w:hAnsiTheme="minorHAnsi" w:cstheme="minorBidi"/>
          <w:noProof/>
          <w:kern w:val="2"/>
          <w:sz w:val="21"/>
          <w:szCs w:val="22"/>
          <w:lang w:val="en-US" w:eastAsia="zh-CN"/>
        </w:rPr>
      </w:pPr>
      <w:r>
        <w:rPr>
          <w:noProof/>
        </w:rPr>
        <w:t>6.5.7.1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_Toc216347239 \h </w:instrText>
      </w:r>
      <w:r>
        <w:rPr>
          <w:noProof/>
        </w:rPr>
      </w:r>
      <w:r>
        <w:rPr>
          <w:noProof/>
        </w:rPr>
        <w:fldChar w:fldCharType="separate"/>
      </w:r>
      <w:r>
        <w:rPr>
          <w:noProof/>
        </w:rPr>
        <w:t>115</w:t>
      </w:r>
      <w:r>
        <w:rPr>
          <w:noProof/>
        </w:rPr>
        <w:fldChar w:fldCharType="end"/>
      </w:r>
    </w:p>
    <w:p w14:paraId="166F58DF" w14:textId="20FEDB4B" w:rsidR="003677F4" w:rsidRDefault="003677F4">
      <w:pPr>
        <w:pStyle w:val="TOC4"/>
        <w:rPr>
          <w:rFonts w:asciiTheme="minorHAnsi" w:eastAsiaTheme="minorEastAsia" w:hAnsiTheme="minorHAnsi" w:cstheme="minorBidi"/>
          <w:noProof/>
          <w:kern w:val="2"/>
          <w:sz w:val="21"/>
          <w:szCs w:val="22"/>
          <w:lang w:val="en-US" w:eastAsia="zh-CN"/>
        </w:rPr>
      </w:pPr>
      <w:r>
        <w:rPr>
          <w:noProof/>
        </w:rPr>
        <w:t>6.5.7.2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_Toc216347240 \h </w:instrText>
      </w:r>
      <w:r>
        <w:rPr>
          <w:noProof/>
        </w:rPr>
      </w:r>
      <w:r>
        <w:rPr>
          <w:noProof/>
        </w:rPr>
        <w:fldChar w:fldCharType="separate"/>
      </w:r>
      <w:r>
        <w:rPr>
          <w:noProof/>
        </w:rPr>
        <w:t>115</w:t>
      </w:r>
      <w:r>
        <w:rPr>
          <w:noProof/>
        </w:rPr>
        <w:fldChar w:fldCharType="end"/>
      </w:r>
    </w:p>
    <w:p w14:paraId="48B12B64" w14:textId="5FF8B12F" w:rsidR="003677F4" w:rsidRDefault="003677F4">
      <w:pPr>
        <w:pStyle w:val="TOC4"/>
        <w:rPr>
          <w:rFonts w:asciiTheme="minorHAnsi" w:eastAsiaTheme="minorEastAsia" w:hAnsiTheme="minorHAnsi" w:cstheme="minorBidi"/>
          <w:noProof/>
          <w:kern w:val="2"/>
          <w:sz w:val="21"/>
          <w:szCs w:val="22"/>
          <w:lang w:val="en-US" w:eastAsia="zh-CN"/>
        </w:rPr>
      </w:pPr>
      <w:r>
        <w:rPr>
          <w:noProof/>
        </w:rPr>
        <w:t>6.5.7.3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_Toc216347241 \h </w:instrText>
      </w:r>
      <w:r>
        <w:rPr>
          <w:noProof/>
        </w:rPr>
      </w:r>
      <w:r>
        <w:rPr>
          <w:noProof/>
        </w:rPr>
        <w:fldChar w:fldCharType="separate"/>
      </w:r>
      <w:r>
        <w:rPr>
          <w:noProof/>
        </w:rPr>
        <w:t>115</w:t>
      </w:r>
      <w:r>
        <w:rPr>
          <w:noProof/>
        </w:rPr>
        <w:fldChar w:fldCharType="end"/>
      </w:r>
    </w:p>
    <w:p w14:paraId="4FDA8700" w14:textId="15D96F36" w:rsidR="003677F4" w:rsidRDefault="003677F4">
      <w:pPr>
        <w:pStyle w:val="TOC3"/>
        <w:rPr>
          <w:rFonts w:asciiTheme="minorHAnsi" w:eastAsiaTheme="minorEastAsia" w:hAnsiTheme="minorHAnsi" w:cstheme="minorBidi"/>
          <w:noProof/>
          <w:kern w:val="2"/>
          <w:sz w:val="21"/>
          <w:szCs w:val="22"/>
          <w:lang w:val="en-US" w:eastAsia="zh-CN"/>
        </w:rPr>
      </w:pPr>
      <w:r>
        <w:rPr>
          <w:noProof/>
        </w:rPr>
        <w:t>6.5.8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_Toc216347242 \h </w:instrText>
      </w:r>
      <w:r>
        <w:rPr>
          <w:noProof/>
        </w:rPr>
      </w:r>
      <w:r>
        <w:rPr>
          <w:noProof/>
        </w:rPr>
        <w:fldChar w:fldCharType="separate"/>
      </w:r>
      <w:r>
        <w:rPr>
          <w:noProof/>
        </w:rPr>
        <w:t>116</w:t>
      </w:r>
      <w:r>
        <w:rPr>
          <w:noProof/>
        </w:rPr>
        <w:fldChar w:fldCharType="end"/>
      </w:r>
    </w:p>
    <w:p w14:paraId="0D79E584" w14:textId="307C888B" w:rsidR="003677F4" w:rsidRDefault="003677F4">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VAE_HDMapDynamicInfo API</w:t>
      </w:r>
      <w:r>
        <w:rPr>
          <w:noProof/>
        </w:rPr>
        <w:tab/>
      </w:r>
      <w:r>
        <w:rPr>
          <w:noProof/>
        </w:rPr>
        <w:fldChar w:fldCharType="begin"/>
      </w:r>
      <w:r>
        <w:rPr>
          <w:noProof/>
        </w:rPr>
        <w:instrText xml:space="preserve"> PAGEREF _Toc216347243 \h </w:instrText>
      </w:r>
      <w:r>
        <w:rPr>
          <w:noProof/>
        </w:rPr>
      </w:r>
      <w:r>
        <w:rPr>
          <w:noProof/>
        </w:rPr>
        <w:fldChar w:fldCharType="separate"/>
      </w:r>
      <w:r>
        <w:rPr>
          <w:noProof/>
        </w:rPr>
        <w:t>117</w:t>
      </w:r>
      <w:r>
        <w:rPr>
          <w:noProof/>
        </w:rPr>
        <w:fldChar w:fldCharType="end"/>
      </w:r>
    </w:p>
    <w:p w14:paraId="1866BC9E" w14:textId="764E4D69" w:rsidR="003677F4" w:rsidRDefault="003677F4">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_Toc216347244 \h </w:instrText>
      </w:r>
      <w:r>
        <w:rPr>
          <w:noProof/>
        </w:rPr>
      </w:r>
      <w:r>
        <w:rPr>
          <w:noProof/>
        </w:rPr>
        <w:fldChar w:fldCharType="separate"/>
      </w:r>
      <w:r>
        <w:rPr>
          <w:noProof/>
        </w:rPr>
        <w:t>117</w:t>
      </w:r>
      <w:r>
        <w:rPr>
          <w:noProof/>
        </w:rPr>
        <w:fldChar w:fldCharType="end"/>
      </w:r>
    </w:p>
    <w:p w14:paraId="385EADB3" w14:textId="06D6D870"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_Toc216347245 \h </w:instrText>
      </w:r>
      <w:r>
        <w:rPr>
          <w:noProof/>
        </w:rPr>
      </w:r>
      <w:r>
        <w:rPr>
          <w:noProof/>
        </w:rPr>
        <w:fldChar w:fldCharType="separate"/>
      </w:r>
      <w:r>
        <w:rPr>
          <w:noProof/>
        </w:rPr>
        <w:t>117</w:t>
      </w:r>
      <w:r>
        <w:rPr>
          <w:noProof/>
        </w:rPr>
        <w:fldChar w:fldCharType="end"/>
      </w:r>
    </w:p>
    <w:p w14:paraId="233A7DA0" w14:textId="5777D1DF"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_Toc216347246 \h </w:instrText>
      </w:r>
      <w:r>
        <w:rPr>
          <w:noProof/>
        </w:rPr>
      </w:r>
      <w:r>
        <w:rPr>
          <w:noProof/>
        </w:rPr>
        <w:fldChar w:fldCharType="separate"/>
      </w:r>
      <w:r>
        <w:rPr>
          <w:noProof/>
        </w:rPr>
        <w:t>117</w:t>
      </w:r>
      <w:r>
        <w:rPr>
          <w:noProof/>
        </w:rPr>
        <w:fldChar w:fldCharType="end"/>
      </w:r>
    </w:p>
    <w:p w14:paraId="15F2358D" w14:textId="3F120E0C"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_Toc216347247 \h </w:instrText>
      </w:r>
      <w:r>
        <w:rPr>
          <w:noProof/>
        </w:rPr>
      </w:r>
      <w:r>
        <w:rPr>
          <w:noProof/>
        </w:rPr>
        <w:fldChar w:fldCharType="separate"/>
      </w:r>
      <w:r>
        <w:rPr>
          <w:noProof/>
        </w:rPr>
        <w:t>117</w:t>
      </w:r>
      <w:r>
        <w:rPr>
          <w:noProof/>
        </w:rPr>
        <w:fldChar w:fldCharType="end"/>
      </w:r>
    </w:p>
    <w:p w14:paraId="07FD0E36" w14:textId="5C69CBC0"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_Toc216347248 \h </w:instrText>
      </w:r>
      <w:r>
        <w:rPr>
          <w:noProof/>
        </w:rPr>
      </w:r>
      <w:r>
        <w:rPr>
          <w:noProof/>
        </w:rPr>
        <w:fldChar w:fldCharType="separate"/>
      </w:r>
      <w:r>
        <w:rPr>
          <w:noProof/>
        </w:rPr>
        <w:t>117</w:t>
      </w:r>
      <w:r>
        <w:rPr>
          <w:noProof/>
        </w:rPr>
        <w:fldChar w:fldCharType="end"/>
      </w:r>
    </w:p>
    <w:p w14:paraId="1216D2A3" w14:textId="08B1AA9E" w:rsidR="003677F4" w:rsidRDefault="003677F4">
      <w:pPr>
        <w:pStyle w:val="TOC5"/>
        <w:rPr>
          <w:rFonts w:asciiTheme="minorHAnsi" w:eastAsiaTheme="minorEastAsia" w:hAnsiTheme="minorHAnsi" w:cstheme="minorBidi"/>
          <w:noProof/>
          <w:kern w:val="2"/>
          <w:sz w:val="21"/>
          <w:szCs w:val="22"/>
          <w:lang w:val="en-US" w:eastAsia="zh-CN"/>
        </w:rPr>
      </w:pPr>
      <w:r>
        <w:rPr>
          <w:noProof/>
        </w:rPr>
        <w:t>6.6.2.2.2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_Toc216347249 \h </w:instrText>
      </w:r>
      <w:r>
        <w:rPr>
          <w:noProof/>
        </w:rPr>
      </w:r>
      <w:r>
        <w:rPr>
          <w:noProof/>
        </w:rPr>
        <w:fldChar w:fldCharType="separate"/>
      </w:r>
      <w:r>
        <w:rPr>
          <w:noProof/>
        </w:rPr>
        <w:t>117</w:t>
      </w:r>
      <w:r>
        <w:rPr>
          <w:noProof/>
        </w:rPr>
        <w:fldChar w:fldCharType="end"/>
      </w:r>
    </w:p>
    <w:p w14:paraId="109B605B" w14:textId="223C7893"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_Toc216347250 \h </w:instrText>
      </w:r>
      <w:r>
        <w:rPr>
          <w:noProof/>
        </w:rPr>
      </w:r>
      <w:r>
        <w:rPr>
          <w:noProof/>
        </w:rPr>
        <w:fldChar w:fldCharType="separate"/>
      </w:r>
      <w:r>
        <w:rPr>
          <w:noProof/>
        </w:rPr>
        <w:t>117</w:t>
      </w:r>
      <w:r>
        <w:rPr>
          <w:noProof/>
        </w:rPr>
        <w:fldChar w:fldCharType="end"/>
      </w:r>
    </w:p>
    <w:p w14:paraId="33CC2BD2" w14:textId="0127E090"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_Toc216347251 \h </w:instrText>
      </w:r>
      <w:r>
        <w:rPr>
          <w:noProof/>
        </w:rPr>
      </w:r>
      <w:r>
        <w:rPr>
          <w:noProof/>
        </w:rPr>
        <w:fldChar w:fldCharType="separate"/>
      </w:r>
      <w:r>
        <w:rPr>
          <w:noProof/>
        </w:rPr>
        <w:t>117</w:t>
      </w:r>
      <w:r>
        <w:rPr>
          <w:noProof/>
        </w:rPr>
        <w:fldChar w:fldCharType="end"/>
      </w:r>
    </w:p>
    <w:p w14:paraId="3AB9E9F0" w14:textId="4D607F0A" w:rsidR="003677F4" w:rsidRDefault="003677F4">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_Toc216347252 \h </w:instrText>
      </w:r>
      <w:r>
        <w:rPr>
          <w:noProof/>
        </w:rPr>
      </w:r>
      <w:r>
        <w:rPr>
          <w:noProof/>
        </w:rPr>
        <w:fldChar w:fldCharType="separate"/>
      </w:r>
      <w:r>
        <w:rPr>
          <w:noProof/>
        </w:rPr>
        <w:t>118</w:t>
      </w:r>
      <w:r>
        <w:rPr>
          <w:noProof/>
        </w:rPr>
        <w:fldChar w:fldCharType="end"/>
      </w:r>
    </w:p>
    <w:p w14:paraId="09505D14" w14:textId="67686884"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_Toc216347253 \h </w:instrText>
      </w:r>
      <w:r>
        <w:rPr>
          <w:noProof/>
        </w:rPr>
      </w:r>
      <w:r>
        <w:rPr>
          <w:noProof/>
        </w:rPr>
        <w:fldChar w:fldCharType="separate"/>
      </w:r>
      <w:r>
        <w:rPr>
          <w:noProof/>
        </w:rPr>
        <w:t>118</w:t>
      </w:r>
      <w:r>
        <w:rPr>
          <w:noProof/>
        </w:rPr>
        <w:fldChar w:fldCharType="end"/>
      </w:r>
    </w:p>
    <w:p w14:paraId="6B0F8747" w14:textId="2F36216E"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Subscriptions</w:t>
      </w:r>
      <w:r>
        <w:rPr>
          <w:noProof/>
        </w:rPr>
        <w:tab/>
      </w:r>
      <w:r>
        <w:rPr>
          <w:noProof/>
        </w:rPr>
        <w:fldChar w:fldCharType="begin"/>
      </w:r>
      <w:r>
        <w:rPr>
          <w:noProof/>
        </w:rPr>
        <w:instrText xml:space="preserve"> PAGEREF _Toc216347254 \h </w:instrText>
      </w:r>
      <w:r>
        <w:rPr>
          <w:noProof/>
        </w:rPr>
      </w:r>
      <w:r>
        <w:rPr>
          <w:noProof/>
        </w:rPr>
        <w:fldChar w:fldCharType="separate"/>
      </w:r>
      <w:r>
        <w:rPr>
          <w:noProof/>
        </w:rPr>
        <w:t>118</w:t>
      </w:r>
      <w:r>
        <w:rPr>
          <w:noProof/>
        </w:rPr>
        <w:fldChar w:fldCharType="end"/>
      </w:r>
    </w:p>
    <w:p w14:paraId="4DC5A5C7" w14:textId="2AB4AD8E"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_Toc216347255 \h </w:instrText>
      </w:r>
      <w:r>
        <w:rPr>
          <w:noProof/>
        </w:rPr>
      </w:r>
      <w:r>
        <w:rPr>
          <w:noProof/>
        </w:rPr>
        <w:fldChar w:fldCharType="separate"/>
      </w:r>
      <w:r>
        <w:rPr>
          <w:noProof/>
        </w:rPr>
        <w:t>118</w:t>
      </w:r>
      <w:r>
        <w:rPr>
          <w:noProof/>
        </w:rPr>
        <w:fldChar w:fldCharType="end"/>
      </w:r>
    </w:p>
    <w:p w14:paraId="3275AE37" w14:textId="24B6B83B"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_Toc216347256 \h </w:instrText>
      </w:r>
      <w:r>
        <w:rPr>
          <w:noProof/>
        </w:rPr>
      </w:r>
      <w:r>
        <w:rPr>
          <w:noProof/>
        </w:rPr>
        <w:fldChar w:fldCharType="separate"/>
      </w:r>
      <w:r>
        <w:rPr>
          <w:noProof/>
        </w:rPr>
        <w:t>118</w:t>
      </w:r>
      <w:r>
        <w:rPr>
          <w:noProof/>
        </w:rPr>
        <w:fldChar w:fldCharType="end"/>
      </w:r>
    </w:p>
    <w:p w14:paraId="67A95589" w14:textId="07CE3292"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_Toc216347257 \h </w:instrText>
      </w:r>
      <w:r>
        <w:rPr>
          <w:noProof/>
        </w:rPr>
      </w:r>
      <w:r>
        <w:rPr>
          <w:noProof/>
        </w:rPr>
        <w:fldChar w:fldCharType="separate"/>
      </w:r>
      <w:r>
        <w:rPr>
          <w:noProof/>
        </w:rPr>
        <w:t>119</w:t>
      </w:r>
      <w:r>
        <w:rPr>
          <w:noProof/>
        </w:rPr>
        <w:fldChar w:fldCharType="end"/>
      </w:r>
    </w:p>
    <w:p w14:paraId="664355A3" w14:textId="19FF3024" w:rsidR="003677F4" w:rsidRDefault="003677F4">
      <w:pPr>
        <w:pStyle w:val="TOC6"/>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_Toc216347258 \h </w:instrText>
      </w:r>
      <w:r>
        <w:rPr>
          <w:noProof/>
        </w:rPr>
      </w:r>
      <w:r>
        <w:rPr>
          <w:noProof/>
        </w:rPr>
        <w:fldChar w:fldCharType="separate"/>
      </w:r>
      <w:r>
        <w:rPr>
          <w:noProof/>
        </w:rPr>
        <w:t>119</w:t>
      </w:r>
      <w:r>
        <w:rPr>
          <w:noProof/>
        </w:rPr>
        <w:fldChar w:fldCharType="end"/>
      </w:r>
    </w:p>
    <w:p w14:paraId="40394B7F" w14:textId="39C44584"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_Toc216347259 \h </w:instrText>
      </w:r>
      <w:r>
        <w:rPr>
          <w:noProof/>
        </w:rPr>
      </w:r>
      <w:r>
        <w:rPr>
          <w:noProof/>
        </w:rPr>
        <w:fldChar w:fldCharType="separate"/>
      </w:r>
      <w:r>
        <w:rPr>
          <w:noProof/>
        </w:rPr>
        <w:t>119</w:t>
      </w:r>
      <w:r>
        <w:rPr>
          <w:noProof/>
        </w:rPr>
        <w:fldChar w:fldCharType="end"/>
      </w:r>
    </w:p>
    <w:p w14:paraId="71121595" w14:textId="50B9476F"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w:t>
      </w:r>
      <w:r>
        <w:rPr>
          <w:rFonts w:asciiTheme="minorHAnsi" w:eastAsiaTheme="minorEastAsia" w:hAnsiTheme="minorHAnsi" w:cstheme="minorBidi"/>
          <w:noProof/>
          <w:kern w:val="2"/>
          <w:sz w:val="21"/>
          <w:szCs w:val="22"/>
          <w:lang w:val="en-US" w:eastAsia="zh-CN"/>
        </w:rPr>
        <w:tab/>
      </w:r>
      <w:r>
        <w:rPr>
          <w:noProof/>
        </w:rPr>
        <w:t>Resource: Individual HdMap DynamicInfo Subscription</w:t>
      </w:r>
      <w:r>
        <w:rPr>
          <w:noProof/>
        </w:rPr>
        <w:tab/>
      </w:r>
      <w:r>
        <w:rPr>
          <w:noProof/>
        </w:rPr>
        <w:fldChar w:fldCharType="begin"/>
      </w:r>
      <w:r>
        <w:rPr>
          <w:noProof/>
        </w:rPr>
        <w:instrText xml:space="preserve"> PAGEREF _Toc216347260 \h </w:instrText>
      </w:r>
      <w:r>
        <w:rPr>
          <w:noProof/>
        </w:rPr>
      </w:r>
      <w:r>
        <w:rPr>
          <w:noProof/>
        </w:rPr>
        <w:fldChar w:fldCharType="separate"/>
      </w:r>
      <w:r>
        <w:rPr>
          <w:noProof/>
        </w:rPr>
        <w:t>119</w:t>
      </w:r>
      <w:r>
        <w:rPr>
          <w:noProof/>
        </w:rPr>
        <w:fldChar w:fldCharType="end"/>
      </w:r>
    </w:p>
    <w:p w14:paraId="5DD2FC26" w14:textId="4F92B4D0"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_Toc216347261 \h </w:instrText>
      </w:r>
      <w:r>
        <w:rPr>
          <w:noProof/>
        </w:rPr>
      </w:r>
      <w:r>
        <w:rPr>
          <w:noProof/>
        </w:rPr>
        <w:fldChar w:fldCharType="separate"/>
      </w:r>
      <w:r>
        <w:rPr>
          <w:noProof/>
        </w:rPr>
        <w:t>119</w:t>
      </w:r>
      <w:r>
        <w:rPr>
          <w:noProof/>
        </w:rPr>
        <w:fldChar w:fldCharType="end"/>
      </w:r>
    </w:p>
    <w:p w14:paraId="022023F0" w14:textId="1906F351"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_Toc216347262 \h </w:instrText>
      </w:r>
      <w:r>
        <w:rPr>
          <w:noProof/>
        </w:rPr>
      </w:r>
      <w:r>
        <w:rPr>
          <w:noProof/>
        </w:rPr>
        <w:fldChar w:fldCharType="separate"/>
      </w:r>
      <w:r>
        <w:rPr>
          <w:noProof/>
        </w:rPr>
        <w:t>119</w:t>
      </w:r>
      <w:r>
        <w:rPr>
          <w:noProof/>
        </w:rPr>
        <w:fldChar w:fldCharType="end"/>
      </w:r>
    </w:p>
    <w:p w14:paraId="260F5168" w14:textId="7C64AD02"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_Toc216347263 \h </w:instrText>
      </w:r>
      <w:r>
        <w:rPr>
          <w:noProof/>
        </w:rPr>
      </w:r>
      <w:r>
        <w:rPr>
          <w:noProof/>
        </w:rPr>
        <w:fldChar w:fldCharType="separate"/>
      </w:r>
      <w:r>
        <w:rPr>
          <w:noProof/>
        </w:rPr>
        <w:t>120</w:t>
      </w:r>
      <w:r>
        <w:rPr>
          <w:noProof/>
        </w:rPr>
        <w:fldChar w:fldCharType="end"/>
      </w:r>
    </w:p>
    <w:p w14:paraId="34B2C47F" w14:textId="44835363" w:rsidR="003677F4" w:rsidRDefault="003677F4">
      <w:pPr>
        <w:pStyle w:val="TOC6"/>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_Toc216347264 \h </w:instrText>
      </w:r>
      <w:r>
        <w:rPr>
          <w:noProof/>
        </w:rPr>
      </w:r>
      <w:r>
        <w:rPr>
          <w:noProof/>
        </w:rPr>
        <w:fldChar w:fldCharType="separate"/>
      </w:r>
      <w:r>
        <w:rPr>
          <w:noProof/>
        </w:rPr>
        <w:t>120</w:t>
      </w:r>
      <w:r>
        <w:rPr>
          <w:noProof/>
        </w:rPr>
        <w:fldChar w:fldCharType="end"/>
      </w:r>
    </w:p>
    <w:p w14:paraId="49291214" w14:textId="030F09A4" w:rsidR="003677F4" w:rsidRDefault="003677F4">
      <w:pPr>
        <w:pStyle w:val="TOC6"/>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_Toc216347265 \h </w:instrText>
      </w:r>
      <w:r>
        <w:rPr>
          <w:noProof/>
        </w:rPr>
      </w:r>
      <w:r>
        <w:rPr>
          <w:noProof/>
        </w:rPr>
        <w:fldChar w:fldCharType="separate"/>
      </w:r>
      <w:r>
        <w:rPr>
          <w:noProof/>
        </w:rPr>
        <w:t>121</w:t>
      </w:r>
      <w:r>
        <w:rPr>
          <w:noProof/>
        </w:rPr>
        <w:fldChar w:fldCharType="end"/>
      </w:r>
    </w:p>
    <w:p w14:paraId="47A77038" w14:textId="2AA545DA"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_Toc216347266 \h </w:instrText>
      </w:r>
      <w:r>
        <w:rPr>
          <w:noProof/>
        </w:rPr>
      </w:r>
      <w:r>
        <w:rPr>
          <w:noProof/>
        </w:rPr>
        <w:fldChar w:fldCharType="separate"/>
      </w:r>
      <w:r>
        <w:rPr>
          <w:noProof/>
        </w:rPr>
        <w:t>122</w:t>
      </w:r>
      <w:r>
        <w:rPr>
          <w:noProof/>
        </w:rPr>
        <w:fldChar w:fldCharType="end"/>
      </w:r>
    </w:p>
    <w:p w14:paraId="7D88DDD8" w14:textId="1F234609"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_Toc216347267 \h </w:instrText>
      </w:r>
      <w:r>
        <w:rPr>
          <w:noProof/>
        </w:rPr>
      </w:r>
      <w:r>
        <w:rPr>
          <w:noProof/>
        </w:rPr>
        <w:fldChar w:fldCharType="separate"/>
      </w:r>
      <w:r>
        <w:rPr>
          <w:noProof/>
        </w:rPr>
        <w:t>122</w:t>
      </w:r>
      <w:r>
        <w:rPr>
          <w:noProof/>
        </w:rPr>
        <w:fldChar w:fldCharType="end"/>
      </w:r>
    </w:p>
    <w:p w14:paraId="06B3AEF1" w14:textId="79291E57"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_Toc216347268 \h </w:instrText>
      </w:r>
      <w:r>
        <w:rPr>
          <w:noProof/>
        </w:rPr>
      </w:r>
      <w:r>
        <w:rPr>
          <w:noProof/>
        </w:rPr>
        <w:fldChar w:fldCharType="separate"/>
      </w:r>
      <w:r>
        <w:rPr>
          <w:noProof/>
        </w:rPr>
        <w:t>122</w:t>
      </w:r>
      <w:r>
        <w:rPr>
          <w:noProof/>
        </w:rPr>
        <w:fldChar w:fldCharType="end"/>
      </w:r>
    </w:p>
    <w:p w14:paraId="364B169D" w14:textId="34C7ACDC"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_Toc216347269 \h </w:instrText>
      </w:r>
      <w:r>
        <w:rPr>
          <w:noProof/>
        </w:rPr>
      </w:r>
      <w:r>
        <w:rPr>
          <w:noProof/>
        </w:rPr>
        <w:fldChar w:fldCharType="separate"/>
      </w:r>
      <w:r>
        <w:rPr>
          <w:noProof/>
        </w:rPr>
        <w:t>122</w:t>
      </w:r>
      <w:r>
        <w:rPr>
          <w:noProof/>
        </w:rPr>
        <w:fldChar w:fldCharType="end"/>
      </w:r>
    </w:p>
    <w:p w14:paraId="79AF4E50" w14:textId="3DE1BE33"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.5.2</w:t>
      </w:r>
      <w:r>
        <w:rPr>
          <w:rFonts w:asciiTheme="minorHAnsi" w:eastAsiaTheme="minorEastAsia" w:hAnsiTheme="minorHAnsi" w:cstheme="minorBidi"/>
          <w:noProof/>
          <w:kern w:val="2"/>
          <w:sz w:val="21"/>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_Toc216347270 \h </w:instrText>
      </w:r>
      <w:r>
        <w:rPr>
          <w:noProof/>
        </w:rPr>
      </w:r>
      <w:r>
        <w:rPr>
          <w:noProof/>
        </w:rPr>
        <w:fldChar w:fldCharType="separate"/>
      </w:r>
      <w:r>
        <w:rPr>
          <w:noProof/>
        </w:rPr>
        <w:t>122</w:t>
      </w:r>
      <w:r>
        <w:rPr>
          <w:noProof/>
        </w:rPr>
        <w:fldChar w:fldCharType="end"/>
      </w:r>
    </w:p>
    <w:p w14:paraId="555C45A0" w14:textId="5F160A9C"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.5.3</w:t>
      </w:r>
      <w:r>
        <w:rPr>
          <w:rFonts w:asciiTheme="minorHAnsi" w:eastAsiaTheme="minorEastAsia" w:hAnsiTheme="minorHAnsi" w:cstheme="minorBidi"/>
          <w:noProof/>
          <w:kern w:val="2"/>
          <w:sz w:val="21"/>
          <w:szCs w:val="22"/>
          <w:lang w:val="en-US" w:eastAsia="zh-CN"/>
        </w:rPr>
        <w:tab/>
      </w:r>
      <w:r>
        <w:rPr>
          <w:noProof/>
        </w:rPr>
        <w:t>Notification Test Event</w:t>
      </w:r>
      <w:r>
        <w:rPr>
          <w:noProof/>
        </w:rPr>
        <w:tab/>
      </w:r>
      <w:r>
        <w:rPr>
          <w:noProof/>
        </w:rPr>
        <w:fldChar w:fldCharType="begin"/>
      </w:r>
      <w:r>
        <w:rPr>
          <w:noProof/>
        </w:rPr>
        <w:instrText xml:space="preserve"> PAGEREF _Toc216347271 \h </w:instrText>
      </w:r>
      <w:r>
        <w:rPr>
          <w:noProof/>
        </w:rPr>
      </w:r>
      <w:r>
        <w:rPr>
          <w:noProof/>
        </w:rPr>
        <w:fldChar w:fldCharType="separate"/>
      </w:r>
      <w:r>
        <w:rPr>
          <w:noProof/>
        </w:rPr>
        <w:t>122</w:t>
      </w:r>
      <w:r>
        <w:rPr>
          <w:noProof/>
        </w:rPr>
        <w:fldChar w:fldCharType="end"/>
      </w:r>
    </w:p>
    <w:p w14:paraId="4FE800FD" w14:textId="76351542"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.5.4</w:t>
      </w:r>
      <w:r>
        <w:rPr>
          <w:rFonts w:asciiTheme="minorHAnsi" w:eastAsiaTheme="minorEastAsia" w:hAnsiTheme="minorHAnsi" w:cstheme="minorBidi"/>
          <w:noProof/>
          <w:kern w:val="2"/>
          <w:sz w:val="21"/>
          <w:szCs w:val="22"/>
          <w:lang w:val="en-US" w:eastAsia="zh-CN"/>
        </w:rPr>
        <w:tab/>
      </w:r>
      <w:r>
        <w:rPr>
          <w:noProof/>
        </w:rPr>
        <w:t>Notification Delivery using Websocket</w:t>
      </w:r>
      <w:r>
        <w:rPr>
          <w:noProof/>
        </w:rPr>
        <w:tab/>
      </w:r>
      <w:r>
        <w:rPr>
          <w:noProof/>
        </w:rPr>
        <w:fldChar w:fldCharType="begin"/>
      </w:r>
      <w:r>
        <w:rPr>
          <w:noProof/>
        </w:rPr>
        <w:instrText xml:space="preserve"> PAGEREF _Toc216347272 \h </w:instrText>
      </w:r>
      <w:r>
        <w:rPr>
          <w:noProof/>
        </w:rPr>
      </w:r>
      <w:r>
        <w:rPr>
          <w:noProof/>
        </w:rPr>
        <w:fldChar w:fldCharType="separate"/>
      </w:r>
      <w:r>
        <w:rPr>
          <w:noProof/>
        </w:rPr>
        <w:t>122</w:t>
      </w:r>
      <w:r>
        <w:rPr>
          <w:noProof/>
        </w:rPr>
        <w:fldChar w:fldCharType="end"/>
      </w:r>
    </w:p>
    <w:p w14:paraId="127AB90A" w14:textId="282E1F6C"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.5.5</w:t>
      </w:r>
      <w:r>
        <w:rPr>
          <w:rFonts w:asciiTheme="minorHAnsi" w:eastAsiaTheme="minorEastAsia" w:hAnsiTheme="minorHAnsi" w:cstheme="minorBidi"/>
          <w:noProof/>
          <w:kern w:val="2"/>
          <w:sz w:val="21"/>
          <w:szCs w:val="22"/>
          <w:lang w:val="en-US" w:eastAsia="zh-CN"/>
        </w:rPr>
        <w:tab/>
      </w:r>
      <w:r>
        <w:rPr>
          <w:noProof/>
        </w:rPr>
        <w:t>Methods</w:t>
      </w:r>
      <w:r>
        <w:rPr>
          <w:noProof/>
        </w:rPr>
        <w:tab/>
      </w:r>
      <w:r>
        <w:rPr>
          <w:noProof/>
        </w:rPr>
        <w:fldChar w:fldCharType="begin"/>
      </w:r>
      <w:r>
        <w:rPr>
          <w:noProof/>
        </w:rPr>
        <w:instrText xml:space="preserve"> PAGEREF _Toc216347273 \h </w:instrText>
      </w:r>
      <w:r>
        <w:rPr>
          <w:noProof/>
        </w:rPr>
      </w:r>
      <w:r>
        <w:rPr>
          <w:noProof/>
        </w:rPr>
        <w:fldChar w:fldCharType="separate"/>
      </w:r>
      <w:r>
        <w:rPr>
          <w:noProof/>
        </w:rPr>
        <w:t>122</w:t>
      </w:r>
      <w:r>
        <w:rPr>
          <w:noProof/>
        </w:rPr>
        <w:fldChar w:fldCharType="end"/>
      </w:r>
    </w:p>
    <w:p w14:paraId="091960EB" w14:textId="0A22DBA6"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.5.6</w:t>
      </w:r>
      <w:r>
        <w:rPr>
          <w:rFonts w:asciiTheme="minorHAnsi" w:eastAsiaTheme="minorEastAsia" w:hAnsiTheme="minorHAnsi" w:cstheme="minorBidi"/>
          <w:noProof/>
          <w:kern w:val="2"/>
          <w:sz w:val="21"/>
          <w:szCs w:val="22"/>
          <w:lang w:val="en-US" w:eastAsia="zh-CN"/>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r>
      <w:r>
        <w:rPr>
          <w:noProof/>
        </w:rPr>
        <w:instrText xml:space="preserve"> PAGEREF _Toc216347274 \h </w:instrText>
      </w:r>
      <w:r>
        <w:rPr>
          <w:noProof/>
        </w:rPr>
      </w:r>
      <w:r>
        <w:rPr>
          <w:noProof/>
        </w:rPr>
        <w:fldChar w:fldCharType="separate"/>
      </w:r>
      <w:r>
        <w:rPr>
          <w:noProof/>
        </w:rPr>
        <w:t>123</w:t>
      </w:r>
      <w:r>
        <w:rPr>
          <w:noProof/>
        </w:rPr>
        <w:fldChar w:fldCharType="end"/>
      </w:r>
    </w:p>
    <w:p w14:paraId="2DA7D843" w14:textId="2D05B74D"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_Toc216347275 \h </w:instrText>
      </w:r>
      <w:r>
        <w:rPr>
          <w:noProof/>
        </w:rPr>
      </w:r>
      <w:r>
        <w:rPr>
          <w:noProof/>
        </w:rPr>
        <w:fldChar w:fldCharType="separate"/>
      </w:r>
      <w:r>
        <w:rPr>
          <w:noProof/>
        </w:rPr>
        <w:t>123</w:t>
      </w:r>
      <w:r>
        <w:rPr>
          <w:noProof/>
        </w:rPr>
        <w:fldChar w:fldCharType="end"/>
      </w:r>
    </w:p>
    <w:p w14:paraId="1B20415B" w14:textId="283EA909"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6.6.5.6.2</w:t>
      </w:r>
      <w:r>
        <w:rPr>
          <w:rFonts w:asciiTheme="minorHAnsi" w:eastAsiaTheme="minorEastAsia" w:hAnsiTheme="minorHAnsi" w:cstheme="minorBidi"/>
          <w:noProof/>
          <w:kern w:val="2"/>
          <w:sz w:val="21"/>
          <w:szCs w:val="22"/>
          <w:lang w:val="en-US" w:eastAsia="zh-CN"/>
        </w:rPr>
        <w:tab/>
      </w:r>
      <w:r>
        <w:rPr>
          <w:noProof/>
          <w:lang w:eastAsia="ko-KR"/>
        </w:rPr>
        <w:t>Operation Definition</w:t>
      </w:r>
      <w:r>
        <w:rPr>
          <w:noProof/>
        </w:rPr>
        <w:tab/>
      </w:r>
      <w:r>
        <w:rPr>
          <w:noProof/>
        </w:rPr>
        <w:fldChar w:fldCharType="begin"/>
      </w:r>
      <w:r>
        <w:rPr>
          <w:noProof/>
        </w:rPr>
        <w:instrText xml:space="preserve"> PAGEREF _Toc216347276 \h </w:instrText>
      </w:r>
      <w:r>
        <w:rPr>
          <w:noProof/>
        </w:rPr>
      </w:r>
      <w:r>
        <w:rPr>
          <w:noProof/>
        </w:rPr>
        <w:fldChar w:fldCharType="separate"/>
      </w:r>
      <w:r>
        <w:rPr>
          <w:noProof/>
        </w:rPr>
        <w:t>123</w:t>
      </w:r>
      <w:r>
        <w:rPr>
          <w:noProof/>
        </w:rPr>
        <w:fldChar w:fldCharType="end"/>
      </w:r>
    </w:p>
    <w:p w14:paraId="3F7810AF" w14:textId="523DE819"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_Toc216347277 \h </w:instrText>
      </w:r>
      <w:r>
        <w:rPr>
          <w:noProof/>
        </w:rPr>
      </w:r>
      <w:r>
        <w:rPr>
          <w:noProof/>
        </w:rPr>
        <w:fldChar w:fldCharType="separate"/>
      </w:r>
      <w:r>
        <w:rPr>
          <w:noProof/>
        </w:rPr>
        <w:t>124</w:t>
      </w:r>
      <w:r>
        <w:rPr>
          <w:noProof/>
        </w:rPr>
        <w:fldChar w:fldCharType="end"/>
      </w:r>
    </w:p>
    <w:p w14:paraId="7C24CE21" w14:textId="49574D42"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_Toc216347278 \h </w:instrText>
      </w:r>
      <w:r>
        <w:rPr>
          <w:noProof/>
        </w:rPr>
      </w:r>
      <w:r>
        <w:rPr>
          <w:noProof/>
        </w:rPr>
        <w:fldChar w:fldCharType="separate"/>
      </w:r>
      <w:r>
        <w:rPr>
          <w:noProof/>
        </w:rPr>
        <w:t>124</w:t>
      </w:r>
      <w:r>
        <w:rPr>
          <w:noProof/>
        </w:rPr>
        <w:fldChar w:fldCharType="end"/>
      </w:r>
    </w:p>
    <w:p w14:paraId="2B04CFE9" w14:textId="4DDA6E66"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lastRenderedPageBreak/>
        <w:t>6.</w:t>
      </w:r>
      <w:r w:rsidRPr="00F2088B">
        <w:rPr>
          <w:noProof/>
          <w:lang w:val="en-US" w:eastAsia="zh-CN"/>
        </w:rPr>
        <w:t>6</w:t>
      </w:r>
      <w:r w:rsidRPr="00F2088B">
        <w:rPr>
          <w:noProof/>
          <w:lang w:val="en-US"/>
        </w:rPr>
        <w:t>.6.2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_Toc216347279 \h </w:instrText>
      </w:r>
      <w:r>
        <w:rPr>
          <w:noProof/>
        </w:rPr>
      </w:r>
      <w:r>
        <w:rPr>
          <w:noProof/>
        </w:rPr>
        <w:fldChar w:fldCharType="separate"/>
      </w:r>
      <w:r>
        <w:rPr>
          <w:noProof/>
        </w:rPr>
        <w:t>124</w:t>
      </w:r>
      <w:r>
        <w:rPr>
          <w:noProof/>
        </w:rPr>
        <w:fldChar w:fldCharType="end"/>
      </w:r>
    </w:p>
    <w:p w14:paraId="72A8E44D" w14:textId="727478BE"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_Toc216347280 \h </w:instrText>
      </w:r>
      <w:r>
        <w:rPr>
          <w:noProof/>
        </w:rPr>
      </w:r>
      <w:r>
        <w:rPr>
          <w:noProof/>
        </w:rPr>
        <w:fldChar w:fldCharType="separate"/>
      </w:r>
      <w:r>
        <w:rPr>
          <w:noProof/>
        </w:rPr>
        <w:t>124</w:t>
      </w:r>
      <w:r>
        <w:rPr>
          <w:noProof/>
        </w:rPr>
        <w:fldChar w:fldCharType="end"/>
      </w:r>
    </w:p>
    <w:p w14:paraId="544B42D3" w14:textId="3176C3C1"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HdMapDynamicInfo</w:t>
      </w:r>
      <w:r>
        <w:rPr>
          <w:noProof/>
        </w:rPr>
        <w:t>Data</w:t>
      </w:r>
      <w:r>
        <w:rPr>
          <w:noProof/>
        </w:rPr>
        <w:tab/>
      </w:r>
      <w:r>
        <w:rPr>
          <w:noProof/>
        </w:rPr>
        <w:fldChar w:fldCharType="begin"/>
      </w:r>
      <w:r>
        <w:rPr>
          <w:noProof/>
        </w:rPr>
        <w:instrText xml:space="preserve"> PAGEREF _Toc216347281 \h </w:instrText>
      </w:r>
      <w:r>
        <w:rPr>
          <w:noProof/>
        </w:rPr>
      </w:r>
      <w:r>
        <w:rPr>
          <w:noProof/>
        </w:rPr>
        <w:fldChar w:fldCharType="separate"/>
      </w:r>
      <w:r>
        <w:rPr>
          <w:noProof/>
        </w:rPr>
        <w:t>125</w:t>
      </w:r>
      <w:r>
        <w:rPr>
          <w:noProof/>
        </w:rPr>
        <w:fldChar w:fldCharType="end"/>
      </w:r>
    </w:p>
    <w:p w14:paraId="664F855F" w14:textId="3D3E16D9"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HdMapDynamicInfo</w:t>
      </w:r>
      <w:r>
        <w:rPr>
          <w:noProof/>
        </w:rPr>
        <w:t>Notification</w:t>
      </w:r>
      <w:r>
        <w:rPr>
          <w:noProof/>
        </w:rPr>
        <w:tab/>
      </w:r>
      <w:r>
        <w:rPr>
          <w:noProof/>
        </w:rPr>
        <w:fldChar w:fldCharType="begin"/>
      </w:r>
      <w:r>
        <w:rPr>
          <w:noProof/>
        </w:rPr>
        <w:instrText xml:space="preserve"> PAGEREF _Toc216347282 \h </w:instrText>
      </w:r>
      <w:r>
        <w:rPr>
          <w:noProof/>
        </w:rPr>
      </w:r>
      <w:r>
        <w:rPr>
          <w:noProof/>
        </w:rPr>
        <w:fldChar w:fldCharType="separate"/>
      </w:r>
      <w:r>
        <w:rPr>
          <w:noProof/>
        </w:rPr>
        <w:t>125</w:t>
      </w:r>
      <w:r>
        <w:rPr>
          <w:noProof/>
        </w:rPr>
        <w:fldChar w:fldCharType="end"/>
      </w:r>
    </w:p>
    <w:p w14:paraId="13BC7CDC" w14:textId="16818E39"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.6.2.4</w:t>
      </w:r>
      <w:r>
        <w:rPr>
          <w:rFonts w:asciiTheme="minorHAnsi" w:eastAsiaTheme="minorEastAsia" w:hAnsiTheme="minorHAnsi" w:cstheme="minorBidi"/>
          <w:noProof/>
          <w:kern w:val="2"/>
          <w:sz w:val="21"/>
          <w:szCs w:val="22"/>
          <w:lang w:val="en-US" w:eastAsia="zh-CN"/>
        </w:rPr>
        <w:tab/>
      </w:r>
      <w:r>
        <w:rPr>
          <w:noProof/>
        </w:rPr>
        <w:t>Type: Nearby</w:t>
      </w:r>
      <w:r>
        <w:rPr>
          <w:noProof/>
          <w:lang w:eastAsia="zh-CN"/>
        </w:rPr>
        <w:t>UeInfo</w:t>
      </w:r>
      <w:r>
        <w:rPr>
          <w:noProof/>
        </w:rPr>
        <w:tab/>
      </w:r>
      <w:r>
        <w:rPr>
          <w:noProof/>
        </w:rPr>
        <w:fldChar w:fldCharType="begin"/>
      </w:r>
      <w:r>
        <w:rPr>
          <w:noProof/>
        </w:rPr>
        <w:instrText xml:space="preserve"> PAGEREF _Toc216347283 \h </w:instrText>
      </w:r>
      <w:r>
        <w:rPr>
          <w:noProof/>
        </w:rPr>
      </w:r>
      <w:r>
        <w:rPr>
          <w:noProof/>
        </w:rPr>
        <w:fldChar w:fldCharType="separate"/>
      </w:r>
      <w:r>
        <w:rPr>
          <w:noProof/>
        </w:rPr>
        <w:t>125</w:t>
      </w:r>
      <w:r>
        <w:rPr>
          <w:noProof/>
        </w:rPr>
        <w:fldChar w:fldCharType="end"/>
      </w:r>
    </w:p>
    <w:p w14:paraId="410EB440" w14:textId="7A79073A"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w:t>
      </w:r>
      <w:r w:rsidRPr="00F2088B">
        <w:rPr>
          <w:noProof/>
          <w:lang w:val="en-US" w:eastAsia="zh-CN"/>
        </w:rPr>
        <w:t>6</w:t>
      </w:r>
      <w:r w:rsidRPr="00F2088B">
        <w:rPr>
          <w:noProof/>
          <w:lang w:val="en-US"/>
        </w:rPr>
        <w:t>.6.3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_Toc216347284 \h </w:instrText>
      </w:r>
      <w:r>
        <w:rPr>
          <w:noProof/>
        </w:rPr>
      </w:r>
      <w:r>
        <w:rPr>
          <w:noProof/>
        </w:rPr>
        <w:fldChar w:fldCharType="separate"/>
      </w:r>
      <w:r>
        <w:rPr>
          <w:noProof/>
        </w:rPr>
        <w:t>126</w:t>
      </w:r>
      <w:r>
        <w:rPr>
          <w:noProof/>
        </w:rPr>
        <w:fldChar w:fldCharType="end"/>
      </w:r>
    </w:p>
    <w:p w14:paraId="6C25DB28" w14:textId="2EE91545"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_Toc216347285 \h </w:instrText>
      </w:r>
      <w:r>
        <w:rPr>
          <w:noProof/>
        </w:rPr>
      </w:r>
      <w:r>
        <w:rPr>
          <w:noProof/>
        </w:rPr>
        <w:fldChar w:fldCharType="separate"/>
      </w:r>
      <w:r>
        <w:rPr>
          <w:noProof/>
        </w:rPr>
        <w:t>126</w:t>
      </w:r>
      <w:r>
        <w:rPr>
          <w:noProof/>
        </w:rPr>
        <w:fldChar w:fldCharType="end"/>
      </w:r>
    </w:p>
    <w:p w14:paraId="03557A8E" w14:textId="38F00CCE"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_Toc216347286 \h </w:instrText>
      </w:r>
      <w:r>
        <w:rPr>
          <w:noProof/>
        </w:rPr>
      </w:r>
      <w:r>
        <w:rPr>
          <w:noProof/>
        </w:rPr>
        <w:fldChar w:fldCharType="separate"/>
      </w:r>
      <w:r>
        <w:rPr>
          <w:noProof/>
        </w:rPr>
        <w:t>126</w:t>
      </w:r>
      <w:r>
        <w:rPr>
          <w:noProof/>
        </w:rPr>
        <w:fldChar w:fldCharType="end"/>
      </w:r>
    </w:p>
    <w:p w14:paraId="014B5828" w14:textId="30A26A9B"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_Toc216347287 \h </w:instrText>
      </w:r>
      <w:r>
        <w:rPr>
          <w:noProof/>
        </w:rPr>
      </w:r>
      <w:r>
        <w:rPr>
          <w:noProof/>
        </w:rPr>
        <w:fldChar w:fldCharType="separate"/>
      </w:r>
      <w:r>
        <w:rPr>
          <w:noProof/>
        </w:rPr>
        <w:t>126</w:t>
      </w:r>
      <w:r>
        <w:rPr>
          <w:noProof/>
        </w:rPr>
        <w:fldChar w:fldCharType="end"/>
      </w:r>
    </w:p>
    <w:p w14:paraId="42819D58" w14:textId="4EDFDD0E"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_Toc216347288 \h </w:instrText>
      </w:r>
      <w:r>
        <w:rPr>
          <w:noProof/>
        </w:rPr>
      </w:r>
      <w:r>
        <w:rPr>
          <w:noProof/>
        </w:rPr>
        <w:fldChar w:fldCharType="separate"/>
      </w:r>
      <w:r>
        <w:rPr>
          <w:noProof/>
        </w:rPr>
        <w:t>126</w:t>
      </w:r>
      <w:r>
        <w:rPr>
          <w:noProof/>
        </w:rPr>
        <w:fldChar w:fldCharType="end"/>
      </w:r>
    </w:p>
    <w:p w14:paraId="017E1643" w14:textId="40F86DDC" w:rsidR="003677F4" w:rsidRDefault="003677F4">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_Toc216347289 \h </w:instrText>
      </w:r>
      <w:r>
        <w:rPr>
          <w:noProof/>
        </w:rPr>
      </w:r>
      <w:r>
        <w:rPr>
          <w:noProof/>
        </w:rPr>
        <w:fldChar w:fldCharType="separate"/>
      </w:r>
      <w:r>
        <w:rPr>
          <w:noProof/>
        </w:rPr>
        <w:t>126</w:t>
      </w:r>
      <w:r>
        <w:rPr>
          <w:noProof/>
        </w:rPr>
        <w:fldChar w:fldCharType="end"/>
      </w:r>
    </w:p>
    <w:p w14:paraId="5D28A662" w14:textId="30E0A755" w:rsidR="003677F4" w:rsidRDefault="003677F4">
      <w:pPr>
        <w:pStyle w:val="TOC4"/>
        <w:rPr>
          <w:rFonts w:asciiTheme="minorHAnsi" w:eastAsiaTheme="minorEastAsia" w:hAnsiTheme="minorHAnsi" w:cstheme="minorBidi"/>
          <w:noProof/>
          <w:kern w:val="2"/>
          <w:sz w:val="21"/>
          <w:szCs w:val="22"/>
          <w:lang w:val="en-US" w:eastAsia="zh-CN"/>
        </w:rPr>
      </w:pPr>
      <w:r>
        <w:rPr>
          <w:noProof/>
        </w:rPr>
        <w:t>6.6.7.3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_Toc216347290 \h </w:instrText>
      </w:r>
      <w:r>
        <w:rPr>
          <w:noProof/>
        </w:rPr>
      </w:r>
      <w:r>
        <w:rPr>
          <w:noProof/>
        </w:rPr>
        <w:fldChar w:fldCharType="separate"/>
      </w:r>
      <w:r>
        <w:rPr>
          <w:noProof/>
        </w:rPr>
        <w:t>126</w:t>
      </w:r>
      <w:r>
        <w:rPr>
          <w:noProof/>
        </w:rPr>
        <w:fldChar w:fldCharType="end"/>
      </w:r>
    </w:p>
    <w:p w14:paraId="7B83F795" w14:textId="6BEA0314" w:rsidR="003677F4" w:rsidRDefault="003677F4">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_Toc216347291 \h </w:instrText>
      </w:r>
      <w:r>
        <w:rPr>
          <w:noProof/>
        </w:rPr>
      </w:r>
      <w:r>
        <w:rPr>
          <w:noProof/>
        </w:rPr>
        <w:fldChar w:fldCharType="separate"/>
      </w:r>
      <w:r>
        <w:rPr>
          <w:noProof/>
        </w:rPr>
        <w:t>126</w:t>
      </w:r>
      <w:r>
        <w:rPr>
          <w:noProof/>
        </w:rPr>
        <w:fldChar w:fldCharType="end"/>
      </w:r>
    </w:p>
    <w:p w14:paraId="10BE0FB6" w14:textId="72341BC8" w:rsidR="003677F4" w:rsidRDefault="003677F4">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VAE_SessionOrientedService API</w:t>
      </w:r>
      <w:r>
        <w:rPr>
          <w:noProof/>
        </w:rPr>
        <w:tab/>
      </w:r>
      <w:r>
        <w:rPr>
          <w:noProof/>
        </w:rPr>
        <w:fldChar w:fldCharType="begin"/>
      </w:r>
      <w:r>
        <w:rPr>
          <w:noProof/>
        </w:rPr>
        <w:instrText xml:space="preserve"> PAGEREF _Toc216347292 \h </w:instrText>
      </w:r>
      <w:r>
        <w:rPr>
          <w:noProof/>
        </w:rPr>
      </w:r>
      <w:r>
        <w:rPr>
          <w:noProof/>
        </w:rPr>
        <w:fldChar w:fldCharType="separate"/>
      </w:r>
      <w:r>
        <w:rPr>
          <w:noProof/>
        </w:rPr>
        <w:t>127</w:t>
      </w:r>
      <w:r>
        <w:rPr>
          <w:noProof/>
        </w:rPr>
        <w:fldChar w:fldCharType="end"/>
      </w:r>
    </w:p>
    <w:p w14:paraId="666D60E7" w14:textId="72349CF1" w:rsidR="003677F4" w:rsidRDefault="003677F4">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_Toc216347293 \h </w:instrText>
      </w:r>
      <w:r>
        <w:rPr>
          <w:noProof/>
        </w:rPr>
      </w:r>
      <w:r>
        <w:rPr>
          <w:noProof/>
        </w:rPr>
        <w:fldChar w:fldCharType="separate"/>
      </w:r>
      <w:r>
        <w:rPr>
          <w:noProof/>
        </w:rPr>
        <w:t>127</w:t>
      </w:r>
      <w:r>
        <w:rPr>
          <w:noProof/>
        </w:rPr>
        <w:fldChar w:fldCharType="end"/>
      </w:r>
    </w:p>
    <w:p w14:paraId="0D2B6912" w14:textId="618E7795" w:rsidR="003677F4" w:rsidRDefault="003677F4">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_Toc216347294 \h </w:instrText>
      </w:r>
      <w:r>
        <w:rPr>
          <w:noProof/>
        </w:rPr>
      </w:r>
      <w:r>
        <w:rPr>
          <w:noProof/>
        </w:rPr>
        <w:fldChar w:fldCharType="separate"/>
      </w:r>
      <w:r>
        <w:rPr>
          <w:noProof/>
        </w:rPr>
        <w:t>127</w:t>
      </w:r>
      <w:r>
        <w:rPr>
          <w:noProof/>
        </w:rPr>
        <w:fldChar w:fldCharType="end"/>
      </w:r>
    </w:p>
    <w:p w14:paraId="556A8146" w14:textId="03524521" w:rsidR="003677F4" w:rsidRDefault="003677F4">
      <w:pPr>
        <w:pStyle w:val="TOC4"/>
        <w:rPr>
          <w:rFonts w:asciiTheme="minorHAnsi" w:eastAsiaTheme="minorEastAsia" w:hAnsiTheme="minorHAnsi" w:cstheme="minorBidi"/>
          <w:noProof/>
          <w:kern w:val="2"/>
          <w:sz w:val="21"/>
          <w:szCs w:val="22"/>
          <w:lang w:val="en-US" w:eastAsia="zh-CN"/>
        </w:rPr>
      </w:pPr>
      <w:r>
        <w:rPr>
          <w:noProof/>
        </w:rPr>
        <w:t>6.7.2.1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_Toc216347295 \h </w:instrText>
      </w:r>
      <w:r>
        <w:rPr>
          <w:noProof/>
        </w:rPr>
      </w:r>
      <w:r>
        <w:rPr>
          <w:noProof/>
        </w:rPr>
        <w:fldChar w:fldCharType="separate"/>
      </w:r>
      <w:r>
        <w:rPr>
          <w:noProof/>
        </w:rPr>
        <w:t>127</w:t>
      </w:r>
      <w:r>
        <w:rPr>
          <w:noProof/>
        </w:rPr>
        <w:fldChar w:fldCharType="end"/>
      </w:r>
    </w:p>
    <w:p w14:paraId="71EE3AEF" w14:textId="2E41B0E7" w:rsidR="003677F4" w:rsidRDefault="003677F4">
      <w:pPr>
        <w:pStyle w:val="TOC4"/>
        <w:rPr>
          <w:rFonts w:asciiTheme="minorHAnsi" w:eastAsiaTheme="minorEastAsia" w:hAnsiTheme="minorHAnsi" w:cstheme="minorBidi"/>
          <w:noProof/>
          <w:kern w:val="2"/>
          <w:sz w:val="21"/>
          <w:szCs w:val="22"/>
          <w:lang w:val="en-US" w:eastAsia="zh-CN"/>
        </w:rPr>
      </w:pPr>
      <w:r>
        <w:rPr>
          <w:noProof/>
        </w:rPr>
        <w:t>6.7.2.2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_Toc216347296 \h </w:instrText>
      </w:r>
      <w:r>
        <w:rPr>
          <w:noProof/>
        </w:rPr>
      </w:r>
      <w:r>
        <w:rPr>
          <w:noProof/>
        </w:rPr>
        <w:fldChar w:fldCharType="separate"/>
      </w:r>
      <w:r>
        <w:rPr>
          <w:noProof/>
        </w:rPr>
        <w:t>127</w:t>
      </w:r>
      <w:r>
        <w:rPr>
          <w:noProof/>
        </w:rPr>
        <w:fldChar w:fldCharType="end"/>
      </w:r>
    </w:p>
    <w:p w14:paraId="5B57E13A" w14:textId="6D0FB3BC" w:rsidR="003677F4" w:rsidRDefault="003677F4">
      <w:pPr>
        <w:pStyle w:val="TOC5"/>
        <w:rPr>
          <w:rFonts w:asciiTheme="minorHAnsi" w:eastAsiaTheme="minorEastAsia" w:hAnsiTheme="minorHAnsi" w:cstheme="minorBidi"/>
          <w:noProof/>
          <w:kern w:val="2"/>
          <w:sz w:val="21"/>
          <w:szCs w:val="22"/>
          <w:lang w:val="en-US" w:eastAsia="zh-CN"/>
        </w:rPr>
      </w:pPr>
      <w:r>
        <w:rPr>
          <w:noProof/>
        </w:rPr>
        <w:t>6.7.2.2.1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_Toc216347297 \h </w:instrText>
      </w:r>
      <w:r>
        <w:rPr>
          <w:noProof/>
        </w:rPr>
      </w:r>
      <w:r>
        <w:rPr>
          <w:noProof/>
        </w:rPr>
        <w:fldChar w:fldCharType="separate"/>
      </w:r>
      <w:r>
        <w:rPr>
          <w:noProof/>
        </w:rPr>
        <w:t>127</w:t>
      </w:r>
      <w:r>
        <w:rPr>
          <w:noProof/>
        </w:rPr>
        <w:fldChar w:fldCharType="end"/>
      </w:r>
    </w:p>
    <w:p w14:paraId="55685864" w14:textId="5BF952EE" w:rsidR="003677F4" w:rsidRDefault="003677F4">
      <w:pPr>
        <w:pStyle w:val="TOC5"/>
        <w:rPr>
          <w:rFonts w:asciiTheme="minorHAnsi" w:eastAsiaTheme="minorEastAsia" w:hAnsiTheme="minorHAnsi" w:cstheme="minorBidi"/>
          <w:noProof/>
          <w:kern w:val="2"/>
          <w:sz w:val="21"/>
          <w:szCs w:val="22"/>
          <w:lang w:val="en-US" w:eastAsia="zh-CN"/>
        </w:rPr>
      </w:pPr>
      <w:r>
        <w:rPr>
          <w:noProof/>
        </w:rPr>
        <w:t>6.7.2.2.2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_Toc216347298 \h </w:instrText>
      </w:r>
      <w:r>
        <w:rPr>
          <w:noProof/>
        </w:rPr>
      </w:r>
      <w:r>
        <w:rPr>
          <w:noProof/>
        </w:rPr>
        <w:fldChar w:fldCharType="separate"/>
      </w:r>
      <w:r>
        <w:rPr>
          <w:noProof/>
        </w:rPr>
        <w:t>127</w:t>
      </w:r>
      <w:r>
        <w:rPr>
          <w:noProof/>
        </w:rPr>
        <w:fldChar w:fldCharType="end"/>
      </w:r>
    </w:p>
    <w:p w14:paraId="1F13EADE" w14:textId="508C9CC0" w:rsidR="003677F4" w:rsidRDefault="003677F4">
      <w:pPr>
        <w:pStyle w:val="TOC4"/>
        <w:rPr>
          <w:rFonts w:asciiTheme="minorHAnsi" w:eastAsiaTheme="minorEastAsia" w:hAnsiTheme="minorHAnsi" w:cstheme="minorBidi"/>
          <w:noProof/>
          <w:kern w:val="2"/>
          <w:sz w:val="21"/>
          <w:szCs w:val="22"/>
          <w:lang w:val="en-US" w:eastAsia="zh-CN"/>
        </w:rPr>
      </w:pPr>
      <w:r>
        <w:rPr>
          <w:noProof/>
        </w:rPr>
        <w:t>6.7.2.3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_Toc216347299 \h </w:instrText>
      </w:r>
      <w:r>
        <w:rPr>
          <w:noProof/>
        </w:rPr>
      </w:r>
      <w:r>
        <w:rPr>
          <w:noProof/>
        </w:rPr>
        <w:fldChar w:fldCharType="separate"/>
      </w:r>
      <w:r>
        <w:rPr>
          <w:noProof/>
        </w:rPr>
        <w:t>127</w:t>
      </w:r>
      <w:r>
        <w:rPr>
          <w:noProof/>
        </w:rPr>
        <w:fldChar w:fldCharType="end"/>
      </w:r>
    </w:p>
    <w:p w14:paraId="5A2607C3" w14:textId="2C589A6C" w:rsidR="003677F4" w:rsidRDefault="003677F4">
      <w:pPr>
        <w:pStyle w:val="TOC5"/>
        <w:rPr>
          <w:rFonts w:asciiTheme="minorHAnsi" w:eastAsiaTheme="minorEastAsia" w:hAnsiTheme="minorHAnsi" w:cstheme="minorBidi"/>
          <w:noProof/>
          <w:kern w:val="2"/>
          <w:sz w:val="21"/>
          <w:szCs w:val="22"/>
          <w:lang w:val="en-US" w:eastAsia="zh-CN"/>
        </w:rPr>
      </w:pPr>
      <w:r>
        <w:rPr>
          <w:noProof/>
        </w:rPr>
        <w:t>6.7.2.3.1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_Toc216347300 \h </w:instrText>
      </w:r>
      <w:r>
        <w:rPr>
          <w:noProof/>
        </w:rPr>
      </w:r>
      <w:r>
        <w:rPr>
          <w:noProof/>
        </w:rPr>
        <w:fldChar w:fldCharType="separate"/>
      </w:r>
      <w:r>
        <w:rPr>
          <w:noProof/>
        </w:rPr>
        <w:t>127</w:t>
      </w:r>
      <w:r>
        <w:rPr>
          <w:noProof/>
        </w:rPr>
        <w:fldChar w:fldCharType="end"/>
      </w:r>
    </w:p>
    <w:p w14:paraId="000497C4" w14:textId="33BDEDAA" w:rsidR="003677F4" w:rsidRDefault="003677F4">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_Toc216347301 \h </w:instrText>
      </w:r>
      <w:r>
        <w:rPr>
          <w:noProof/>
        </w:rPr>
      </w:r>
      <w:r>
        <w:rPr>
          <w:noProof/>
        </w:rPr>
        <w:fldChar w:fldCharType="separate"/>
      </w:r>
      <w:r>
        <w:rPr>
          <w:noProof/>
        </w:rPr>
        <w:t>128</w:t>
      </w:r>
      <w:r>
        <w:rPr>
          <w:noProof/>
        </w:rPr>
        <w:fldChar w:fldCharType="end"/>
      </w:r>
    </w:p>
    <w:p w14:paraId="4B3ED819" w14:textId="3ED58855" w:rsidR="003677F4" w:rsidRDefault="003677F4">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_Toc216347302 \h </w:instrText>
      </w:r>
      <w:r>
        <w:rPr>
          <w:noProof/>
        </w:rPr>
      </w:r>
      <w:r>
        <w:rPr>
          <w:noProof/>
        </w:rPr>
        <w:fldChar w:fldCharType="separate"/>
      </w:r>
      <w:r>
        <w:rPr>
          <w:noProof/>
        </w:rPr>
        <w:t>128</w:t>
      </w:r>
      <w:r>
        <w:rPr>
          <w:noProof/>
        </w:rPr>
        <w:fldChar w:fldCharType="end"/>
      </w:r>
    </w:p>
    <w:p w14:paraId="44F52321" w14:textId="762311ED" w:rsidR="003677F4" w:rsidRDefault="003677F4">
      <w:pPr>
        <w:pStyle w:val="TOC4"/>
        <w:rPr>
          <w:rFonts w:asciiTheme="minorHAnsi" w:eastAsiaTheme="minorEastAsia" w:hAnsiTheme="minorHAnsi" w:cstheme="minorBidi"/>
          <w:noProof/>
          <w:kern w:val="2"/>
          <w:sz w:val="21"/>
          <w:szCs w:val="22"/>
          <w:lang w:val="en-US" w:eastAsia="zh-CN"/>
        </w:rPr>
      </w:pPr>
      <w:r>
        <w:rPr>
          <w:noProof/>
        </w:rPr>
        <w:t>6.7.3.2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Session Oriented Service Subscriptions</w:t>
      </w:r>
      <w:r>
        <w:rPr>
          <w:noProof/>
        </w:rPr>
        <w:tab/>
      </w:r>
      <w:r>
        <w:rPr>
          <w:noProof/>
        </w:rPr>
        <w:fldChar w:fldCharType="begin"/>
      </w:r>
      <w:r>
        <w:rPr>
          <w:noProof/>
        </w:rPr>
        <w:instrText xml:space="preserve"> PAGEREF _Toc216347303 \h </w:instrText>
      </w:r>
      <w:r>
        <w:rPr>
          <w:noProof/>
        </w:rPr>
      </w:r>
      <w:r>
        <w:rPr>
          <w:noProof/>
        </w:rPr>
        <w:fldChar w:fldCharType="separate"/>
      </w:r>
      <w:r>
        <w:rPr>
          <w:noProof/>
        </w:rPr>
        <w:t>128</w:t>
      </w:r>
      <w:r>
        <w:rPr>
          <w:noProof/>
        </w:rPr>
        <w:fldChar w:fldCharType="end"/>
      </w:r>
    </w:p>
    <w:p w14:paraId="0B518DD8" w14:textId="1D4336FF" w:rsidR="003677F4" w:rsidRDefault="003677F4">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_Toc216347304 \h </w:instrText>
      </w:r>
      <w:r>
        <w:rPr>
          <w:noProof/>
        </w:rPr>
      </w:r>
      <w:r>
        <w:rPr>
          <w:noProof/>
        </w:rPr>
        <w:fldChar w:fldCharType="separate"/>
      </w:r>
      <w:r>
        <w:rPr>
          <w:noProof/>
        </w:rPr>
        <w:t>128</w:t>
      </w:r>
      <w:r>
        <w:rPr>
          <w:noProof/>
        </w:rPr>
        <w:fldChar w:fldCharType="end"/>
      </w:r>
    </w:p>
    <w:p w14:paraId="52BB5DAD" w14:textId="6CDA4B3F" w:rsidR="003677F4" w:rsidRDefault="003677F4">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_Toc216347305 \h </w:instrText>
      </w:r>
      <w:r>
        <w:rPr>
          <w:noProof/>
        </w:rPr>
      </w:r>
      <w:r>
        <w:rPr>
          <w:noProof/>
        </w:rPr>
        <w:fldChar w:fldCharType="separate"/>
      </w:r>
      <w:r>
        <w:rPr>
          <w:noProof/>
        </w:rPr>
        <w:t>128</w:t>
      </w:r>
      <w:r>
        <w:rPr>
          <w:noProof/>
        </w:rPr>
        <w:fldChar w:fldCharType="end"/>
      </w:r>
    </w:p>
    <w:p w14:paraId="79059740" w14:textId="1878EF9E" w:rsidR="003677F4" w:rsidRDefault="003677F4">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_Toc216347306 \h </w:instrText>
      </w:r>
      <w:r>
        <w:rPr>
          <w:noProof/>
        </w:rPr>
      </w:r>
      <w:r>
        <w:rPr>
          <w:noProof/>
        </w:rPr>
        <w:fldChar w:fldCharType="separate"/>
      </w:r>
      <w:r>
        <w:rPr>
          <w:noProof/>
        </w:rPr>
        <w:t>129</w:t>
      </w:r>
      <w:r>
        <w:rPr>
          <w:noProof/>
        </w:rPr>
        <w:fldChar w:fldCharType="end"/>
      </w:r>
    </w:p>
    <w:p w14:paraId="6688778C" w14:textId="44B0EFCC" w:rsidR="003677F4" w:rsidRDefault="003677F4">
      <w:pPr>
        <w:pStyle w:val="TOC6"/>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_Toc216347307 \h </w:instrText>
      </w:r>
      <w:r>
        <w:rPr>
          <w:noProof/>
        </w:rPr>
      </w:r>
      <w:r>
        <w:rPr>
          <w:noProof/>
        </w:rPr>
        <w:fldChar w:fldCharType="separate"/>
      </w:r>
      <w:r>
        <w:rPr>
          <w:noProof/>
        </w:rPr>
        <w:t>129</w:t>
      </w:r>
      <w:r>
        <w:rPr>
          <w:noProof/>
        </w:rPr>
        <w:fldChar w:fldCharType="end"/>
      </w:r>
    </w:p>
    <w:p w14:paraId="1C5F1519" w14:textId="6F028BC4" w:rsidR="003677F4" w:rsidRDefault="003677F4">
      <w:pPr>
        <w:pStyle w:val="TOC5"/>
        <w:rPr>
          <w:rFonts w:asciiTheme="minorHAnsi" w:eastAsiaTheme="minorEastAsia" w:hAnsiTheme="minorHAnsi" w:cstheme="minorBidi"/>
          <w:noProof/>
          <w:kern w:val="2"/>
          <w:sz w:val="21"/>
          <w:szCs w:val="22"/>
          <w:lang w:val="en-US" w:eastAsia="zh-CN"/>
        </w:rPr>
      </w:pPr>
      <w:r>
        <w:rPr>
          <w:noProof/>
        </w:rPr>
        <w:t>6.7.3.2.4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_Toc216347308 \h </w:instrText>
      </w:r>
      <w:r>
        <w:rPr>
          <w:noProof/>
        </w:rPr>
      </w:r>
      <w:r>
        <w:rPr>
          <w:noProof/>
        </w:rPr>
        <w:fldChar w:fldCharType="separate"/>
      </w:r>
      <w:r>
        <w:rPr>
          <w:noProof/>
        </w:rPr>
        <w:t>129</w:t>
      </w:r>
      <w:r>
        <w:rPr>
          <w:noProof/>
        </w:rPr>
        <w:fldChar w:fldCharType="end"/>
      </w:r>
    </w:p>
    <w:p w14:paraId="06B90E64" w14:textId="07611EE7" w:rsidR="003677F4" w:rsidRDefault="003677F4">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Session Oriented Service Subscription</w:t>
      </w:r>
      <w:r>
        <w:rPr>
          <w:noProof/>
        </w:rPr>
        <w:tab/>
      </w:r>
      <w:r>
        <w:rPr>
          <w:noProof/>
        </w:rPr>
        <w:fldChar w:fldCharType="begin"/>
      </w:r>
      <w:r>
        <w:rPr>
          <w:noProof/>
        </w:rPr>
        <w:instrText xml:space="preserve"> PAGEREF _Toc216347309 \h </w:instrText>
      </w:r>
      <w:r>
        <w:rPr>
          <w:noProof/>
        </w:rPr>
      </w:r>
      <w:r>
        <w:rPr>
          <w:noProof/>
        </w:rPr>
        <w:fldChar w:fldCharType="separate"/>
      </w:r>
      <w:r>
        <w:rPr>
          <w:noProof/>
        </w:rPr>
        <w:t>129</w:t>
      </w:r>
      <w:r>
        <w:rPr>
          <w:noProof/>
        </w:rPr>
        <w:fldChar w:fldCharType="end"/>
      </w:r>
    </w:p>
    <w:p w14:paraId="0469CF8C" w14:textId="638737C9" w:rsidR="003677F4" w:rsidRDefault="003677F4">
      <w:pPr>
        <w:pStyle w:val="TOC5"/>
        <w:rPr>
          <w:rFonts w:asciiTheme="minorHAnsi" w:eastAsiaTheme="minorEastAsia" w:hAnsiTheme="minorHAnsi" w:cstheme="minorBidi"/>
          <w:noProof/>
          <w:kern w:val="2"/>
          <w:sz w:val="21"/>
          <w:szCs w:val="22"/>
          <w:lang w:val="en-US" w:eastAsia="zh-CN"/>
        </w:rPr>
      </w:pPr>
      <w:r>
        <w:rPr>
          <w:noProof/>
        </w:rPr>
        <w:t>6.7.3.3.1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_Toc216347310 \h </w:instrText>
      </w:r>
      <w:r>
        <w:rPr>
          <w:noProof/>
        </w:rPr>
      </w:r>
      <w:r>
        <w:rPr>
          <w:noProof/>
        </w:rPr>
        <w:fldChar w:fldCharType="separate"/>
      </w:r>
      <w:r>
        <w:rPr>
          <w:noProof/>
        </w:rPr>
        <w:t>129</w:t>
      </w:r>
      <w:r>
        <w:rPr>
          <w:noProof/>
        </w:rPr>
        <w:fldChar w:fldCharType="end"/>
      </w:r>
    </w:p>
    <w:p w14:paraId="6A4BF0B1" w14:textId="4FEC3C3F" w:rsidR="003677F4" w:rsidRDefault="003677F4">
      <w:pPr>
        <w:pStyle w:val="TOC5"/>
        <w:rPr>
          <w:rFonts w:asciiTheme="minorHAnsi" w:eastAsiaTheme="minorEastAsia" w:hAnsiTheme="minorHAnsi" w:cstheme="minorBidi"/>
          <w:noProof/>
          <w:kern w:val="2"/>
          <w:sz w:val="21"/>
          <w:szCs w:val="22"/>
          <w:lang w:val="en-US" w:eastAsia="zh-CN"/>
        </w:rPr>
      </w:pPr>
      <w:r>
        <w:rPr>
          <w:noProof/>
        </w:rPr>
        <w:t>6.7.3.3.2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_Toc216347311 \h </w:instrText>
      </w:r>
      <w:r>
        <w:rPr>
          <w:noProof/>
        </w:rPr>
      </w:r>
      <w:r>
        <w:rPr>
          <w:noProof/>
        </w:rPr>
        <w:fldChar w:fldCharType="separate"/>
      </w:r>
      <w:r>
        <w:rPr>
          <w:noProof/>
        </w:rPr>
        <w:t>129</w:t>
      </w:r>
      <w:r>
        <w:rPr>
          <w:noProof/>
        </w:rPr>
        <w:fldChar w:fldCharType="end"/>
      </w:r>
    </w:p>
    <w:p w14:paraId="7E5DB766" w14:textId="7E545C14" w:rsidR="003677F4" w:rsidRDefault="003677F4">
      <w:pPr>
        <w:pStyle w:val="TOC5"/>
        <w:rPr>
          <w:rFonts w:asciiTheme="minorHAnsi" w:eastAsiaTheme="minorEastAsia" w:hAnsiTheme="minorHAnsi" w:cstheme="minorBidi"/>
          <w:noProof/>
          <w:kern w:val="2"/>
          <w:sz w:val="21"/>
          <w:szCs w:val="22"/>
          <w:lang w:val="en-US" w:eastAsia="zh-CN"/>
        </w:rPr>
      </w:pPr>
      <w:r>
        <w:rPr>
          <w:noProof/>
        </w:rPr>
        <w:t>6.7.3.3.3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_Toc216347312 \h </w:instrText>
      </w:r>
      <w:r>
        <w:rPr>
          <w:noProof/>
        </w:rPr>
      </w:r>
      <w:r>
        <w:rPr>
          <w:noProof/>
        </w:rPr>
        <w:fldChar w:fldCharType="separate"/>
      </w:r>
      <w:r>
        <w:rPr>
          <w:noProof/>
        </w:rPr>
        <w:t>130</w:t>
      </w:r>
      <w:r>
        <w:rPr>
          <w:noProof/>
        </w:rPr>
        <w:fldChar w:fldCharType="end"/>
      </w:r>
    </w:p>
    <w:p w14:paraId="6C51C2FB" w14:textId="7FC90A8E" w:rsidR="003677F4" w:rsidRDefault="003677F4">
      <w:pPr>
        <w:pStyle w:val="TOC6"/>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_Toc216347313 \h </w:instrText>
      </w:r>
      <w:r>
        <w:rPr>
          <w:noProof/>
        </w:rPr>
      </w:r>
      <w:r>
        <w:rPr>
          <w:noProof/>
        </w:rPr>
        <w:fldChar w:fldCharType="separate"/>
      </w:r>
      <w:r>
        <w:rPr>
          <w:noProof/>
        </w:rPr>
        <w:t>130</w:t>
      </w:r>
      <w:r>
        <w:rPr>
          <w:noProof/>
        </w:rPr>
        <w:fldChar w:fldCharType="end"/>
      </w:r>
    </w:p>
    <w:p w14:paraId="17B20C00" w14:textId="0859B100" w:rsidR="003677F4" w:rsidRDefault="003677F4">
      <w:pPr>
        <w:pStyle w:val="TOC6"/>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_Toc216347314 \h </w:instrText>
      </w:r>
      <w:r>
        <w:rPr>
          <w:noProof/>
        </w:rPr>
      </w:r>
      <w:r>
        <w:rPr>
          <w:noProof/>
        </w:rPr>
        <w:fldChar w:fldCharType="separate"/>
      </w:r>
      <w:r>
        <w:rPr>
          <w:noProof/>
        </w:rPr>
        <w:t>131</w:t>
      </w:r>
      <w:r>
        <w:rPr>
          <w:noProof/>
        </w:rPr>
        <w:fldChar w:fldCharType="end"/>
      </w:r>
    </w:p>
    <w:p w14:paraId="2483165F" w14:textId="63F88F11" w:rsidR="003677F4" w:rsidRDefault="003677F4">
      <w:pPr>
        <w:pStyle w:val="TOC6"/>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_Toc216347315 \h </w:instrText>
      </w:r>
      <w:r>
        <w:rPr>
          <w:noProof/>
        </w:rPr>
      </w:r>
      <w:r>
        <w:rPr>
          <w:noProof/>
        </w:rPr>
        <w:fldChar w:fldCharType="separate"/>
      </w:r>
      <w:r>
        <w:rPr>
          <w:noProof/>
        </w:rPr>
        <w:t>132</w:t>
      </w:r>
      <w:r>
        <w:rPr>
          <w:noProof/>
        </w:rPr>
        <w:fldChar w:fldCharType="end"/>
      </w:r>
    </w:p>
    <w:p w14:paraId="53FE0118" w14:textId="188840E3" w:rsidR="003677F4" w:rsidRDefault="003677F4">
      <w:pPr>
        <w:pStyle w:val="TOC4"/>
        <w:rPr>
          <w:rFonts w:asciiTheme="minorHAnsi" w:eastAsiaTheme="minorEastAsia" w:hAnsiTheme="minorHAnsi" w:cstheme="minorBidi"/>
          <w:noProof/>
          <w:kern w:val="2"/>
          <w:sz w:val="21"/>
          <w:szCs w:val="22"/>
          <w:lang w:val="en-US" w:eastAsia="zh-CN"/>
        </w:rPr>
      </w:pPr>
      <w:r>
        <w:rPr>
          <w:noProof/>
        </w:rPr>
        <w:t>6.7.3.4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_Toc216347316 \h </w:instrText>
      </w:r>
      <w:r>
        <w:rPr>
          <w:noProof/>
        </w:rPr>
      </w:r>
      <w:r>
        <w:rPr>
          <w:noProof/>
        </w:rPr>
        <w:fldChar w:fldCharType="separate"/>
      </w:r>
      <w:r>
        <w:rPr>
          <w:noProof/>
        </w:rPr>
        <w:t>133</w:t>
      </w:r>
      <w:r>
        <w:rPr>
          <w:noProof/>
        </w:rPr>
        <w:fldChar w:fldCharType="end"/>
      </w:r>
    </w:p>
    <w:p w14:paraId="527CD39A" w14:textId="2E2EC459" w:rsidR="003677F4" w:rsidRDefault="003677F4">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_Toc216347317 \h </w:instrText>
      </w:r>
      <w:r>
        <w:rPr>
          <w:noProof/>
        </w:rPr>
      </w:r>
      <w:r>
        <w:rPr>
          <w:noProof/>
        </w:rPr>
        <w:fldChar w:fldCharType="separate"/>
      </w:r>
      <w:r>
        <w:rPr>
          <w:noProof/>
        </w:rPr>
        <w:t>133</w:t>
      </w:r>
      <w:r>
        <w:rPr>
          <w:noProof/>
        </w:rPr>
        <w:fldChar w:fldCharType="end"/>
      </w:r>
    </w:p>
    <w:p w14:paraId="19CEABA4" w14:textId="6D31A99E" w:rsidR="003677F4" w:rsidRDefault="003677F4">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_Toc216347318 \h </w:instrText>
      </w:r>
      <w:r>
        <w:rPr>
          <w:noProof/>
        </w:rPr>
      </w:r>
      <w:r>
        <w:rPr>
          <w:noProof/>
        </w:rPr>
        <w:fldChar w:fldCharType="separate"/>
      </w:r>
      <w:r>
        <w:rPr>
          <w:noProof/>
        </w:rPr>
        <w:t>133</w:t>
      </w:r>
      <w:r>
        <w:rPr>
          <w:noProof/>
        </w:rPr>
        <w:fldChar w:fldCharType="end"/>
      </w:r>
    </w:p>
    <w:p w14:paraId="289B6D40" w14:textId="39C147A1" w:rsidR="003677F4" w:rsidRDefault="003677F4">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_Toc216347319 \h </w:instrText>
      </w:r>
      <w:r>
        <w:rPr>
          <w:noProof/>
        </w:rPr>
      </w:r>
      <w:r>
        <w:rPr>
          <w:noProof/>
        </w:rPr>
        <w:fldChar w:fldCharType="separate"/>
      </w:r>
      <w:r>
        <w:rPr>
          <w:noProof/>
        </w:rPr>
        <w:t>133</w:t>
      </w:r>
      <w:r>
        <w:rPr>
          <w:noProof/>
        </w:rPr>
        <w:fldChar w:fldCharType="end"/>
      </w:r>
    </w:p>
    <w:p w14:paraId="6DBAEC57" w14:textId="461368A1" w:rsidR="003677F4" w:rsidRDefault="003677F4">
      <w:pPr>
        <w:pStyle w:val="TOC4"/>
        <w:rPr>
          <w:rFonts w:asciiTheme="minorHAnsi" w:eastAsiaTheme="minorEastAsia" w:hAnsiTheme="minorHAnsi" w:cstheme="minorBidi"/>
          <w:noProof/>
          <w:kern w:val="2"/>
          <w:sz w:val="21"/>
          <w:szCs w:val="22"/>
          <w:lang w:val="en-US" w:eastAsia="zh-CN"/>
        </w:rPr>
      </w:pPr>
      <w:r>
        <w:rPr>
          <w:noProof/>
        </w:rPr>
        <w:t>6.7.5.2</w:t>
      </w:r>
      <w:r>
        <w:rPr>
          <w:rFonts w:asciiTheme="minorHAnsi" w:eastAsiaTheme="minorEastAsia" w:hAnsiTheme="minorHAnsi" w:cstheme="minorBidi"/>
          <w:noProof/>
          <w:kern w:val="2"/>
          <w:sz w:val="21"/>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_Toc216347320 \h </w:instrText>
      </w:r>
      <w:r>
        <w:rPr>
          <w:noProof/>
        </w:rPr>
      </w:r>
      <w:r>
        <w:rPr>
          <w:noProof/>
        </w:rPr>
        <w:fldChar w:fldCharType="separate"/>
      </w:r>
      <w:r>
        <w:rPr>
          <w:noProof/>
        </w:rPr>
        <w:t>133</w:t>
      </w:r>
      <w:r>
        <w:rPr>
          <w:noProof/>
        </w:rPr>
        <w:fldChar w:fldCharType="end"/>
      </w:r>
    </w:p>
    <w:p w14:paraId="3709B95F" w14:textId="468555BB" w:rsidR="003677F4" w:rsidRDefault="003677F4">
      <w:pPr>
        <w:pStyle w:val="TOC4"/>
        <w:rPr>
          <w:rFonts w:asciiTheme="minorHAnsi" w:eastAsiaTheme="minorEastAsia" w:hAnsiTheme="minorHAnsi" w:cstheme="minorBidi"/>
          <w:noProof/>
          <w:kern w:val="2"/>
          <w:sz w:val="21"/>
          <w:szCs w:val="22"/>
          <w:lang w:val="en-US" w:eastAsia="zh-CN"/>
        </w:rPr>
      </w:pPr>
      <w:r>
        <w:rPr>
          <w:noProof/>
        </w:rPr>
        <w:t>6.7.5.3</w:t>
      </w:r>
      <w:r>
        <w:rPr>
          <w:rFonts w:asciiTheme="minorHAnsi" w:eastAsiaTheme="minorEastAsia" w:hAnsiTheme="minorHAnsi" w:cstheme="minorBidi"/>
          <w:noProof/>
          <w:kern w:val="2"/>
          <w:sz w:val="21"/>
          <w:szCs w:val="22"/>
          <w:lang w:val="en-US" w:eastAsia="zh-CN"/>
        </w:rPr>
        <w:tab/>
      </w:r>
      <w:r>
        <w:rPr>
          <w:noProof/>
        </w:rPr>
        <w:t>Notification Test Event</w:t>
      </w:r>
      <w:r>
        <w:rPr>
          <w:noProof/>
        </w:rPr>
        <w:tab/>
      </w:r>
      <w:r>
        <w:rPr>
          <w:noProof/>
        </w:rPr>
        <w:fldChar w:fldCharType="begin"/>
      </w:r>
      <w:r>
        <w:rPr>
          <w:noProof/>
        </w:rPr>
        <w:instrText xml:space="preserve"> PAGEREF _Toc216347321 \h </w:instrText>
      </w:r>
      <w:r>
        <w:rPr>
          <w:noProof/>
        </w:rPr>
      </w:r>
      <w:r>
        <w:rPr>
          <w:noProof/>
        </w:rPr>
        <w:fldChar w:fldCharType="separate"/>
      </w:r>
      <w:r>
        <w:rPr>
          <w:noProof/>
        </w:rPr>
        <w:t>133</w:t>
      </w:r>
      <w:r>
        <w:rPr>
          <w:noProof/>
        </w:rPr>
        <w:fldChar w:fldCharType="end"/>
      </w:r>
    </w:p>
    <w:p w14:paraId="0B193D6B" w14:textId="64C7B5CF" w:rsidR="003677F4" w:rsidRDefault="003677F4">
      <w:pPr>
        <w:pStyle w:val="TOC4"/>
        <w:rPr>
          <w:rFonts w:asciiTheme="minorHAnsi" w:eastAsiaTheme="minorEastAsia" w:hAnsiTheme="minorHAnsi" w:cstheme="minorBidi"/>
          <w:noProof/>
          <w:kern w:val="2"/>
          <w:sz w:val="21"/>
          <w:szCs w:val="22"/>
          <w:lang w:val="en-US" w:eastAsia="zh-CN"/>
        </w:rPr>
      </w:pPr>
      <w:r>
        <w:rPr>
          <w:noProof/>
        </w:rPr>
        <w:t>6.7.5.4</w:t>
      </w:r>
      <w:r>
        <w:rPr>
          <w:rFonts w:asciiTheme="minorHAnsi" w:eastAsiaTheme="minorEastAsia" w:hAnsiTheme="minorHAnsi" w:cstheme="minorBidi"/>
          <w:noProof/>
          <w:kern w:val="2"/>
          <w:sz w:val="21"/>
          <w:szCs w:val="22"/>
          <w:lang w:val="en-US" w:eastAsia="zh-CN"/>
        </w:rPr>
        <w:tab/>
      </w:r>
      <w:r>
        <w:rPr>
          <w:noProof/>
        </w:rPr>
        <w:t>Notification Delivery using Websocket</w:t>
      </w:r>
      <w:r>
        <w:rPr>
          <w:noProof/>
        </w:rPr>
        <w:tab/>
      </w:r>
      <w:r>
        <w:rPr>
          <w:noProof/>
        </w:rPr>
        <w:fldChar w:fldCharType="begin"/>
      </w:r>
      <w:r>
        <w:rPr>
          <w:noProof/>
        </w:rPr>
        <w:instrText xml:space="preserve"> PAGEREF _Toc216347322 \h </w:instrText>
      </w:r>
      <w:r>
        <w:rPr>
          <w:noProof/>
        </w:rPr>
      </w:r>
      <w:r>
        <w:rPr>
          <w:noProof/>
        </w:rPr>
        <w:fldChar w:fldCharType="separate"/>
      </w:r>
      <w:r>
        <w:rPr>
          <w:noProof/>
        </w:rPr>
        <w:t>133</w:t>
      </w:r>
      <w:r>
        <w:rPr>
          <w:noProof/>
        </w:rPr>
        <w:fldChar w:fldCharType="end"/>
      </w:r>
    </w:p>
    <w:p w14:paraId="6255E56C" w14:textId="611EEF1B" w:rsidR="003677F4" w:rsidRDefault="003677F4">
      <w:pPr>
        <w:pStyle w:val="TOC4"/>
        <w:rPr>
          <w:rFonts w:asciiTheme="minorHAnsi" w:eastAsiaTheme="minorEastAsia" w:hAnsiTheme="minorHAnsi" w:cstheme="minorBidi"/>
          <w:noProof/>
          <w:kern w:val="2"/>
          <w:sz w:val="21"/>
          <w:szCs w:val="22"/>
          <w:lang w:val="en-US" w:eastAsia="zh-CN"/>
        </w:rPr>
      </w:pPr>
      <w:r>
        <w:rPr>
          <w:noProof/>
        </w:rPr>
        <w:t>6.7.5.5</w:t>
      </w:r>
      <w:r>
        <w:rPr>
          <w:rFonts w:asciiTheme="minorHAnsi" w:eastAsiaTheme="minorEastAsia" w:hAnsiTheme="minorHAnsi" w:cstheme="minorBidi"/>
          <w:noProof/>
          <w:kern w:val="2"/>
          <w:sz w:val="21"/>
          <w:szCs w:val="22"/>
          <w:lang w:val="en-US" w:eastAsia="zh-CN"/>
        </w:rPr>
        <w:tab/>
      </w:r>
      <w:r>
        <w:rPr>
          <w:noProof/>
        </w:rPr>
        <w:t>Methods</w:t>
      </w:r>
      <w:r>
        <w:rPr>
          <w:noProof/>
        </w:rPr>
        <w:tab/>
      </w:r>
      <w:r>
        <w:rPr>
          <w:noProof/>
        </w:rPr>
        <w:fldChar w:fldCharType="begin"/>
      </w:r>
      <w:r>
        <w:rPr>
          <w:noProof/>
        </w:rPr>
        <w:instrText xml:space="preserve"> PAGEREF _Toc216347323 \h </w:instrText>
      </w:r>
      <w:r>
        <w:rPr>
          <w:noProof/>
        </w:rPr>
      </w:r>
      <w:r>
        <w:rPr>
          <w:noProof/>
        </w:rPr>
        <w:fldChar w:fldCharType="separate"/>
      </w:r>
      <w:r>
        <w:rPr>
          <w:noProof/>
        </w:rPr>
        <w:t>134</w:t>
      </w:r>
      <w:r>
        <w:rPr>
          <w:noProof/>
        </w:rPr>
        <w:fldChar w:fldCharType="end"/>
      </w:r>
    </w:p>
    <w:p w14:paraId="144F38E1" w14:textId="1969EA22" w:rsidR="003677F4" w:rsidRDefault="003677F4">
      <w:pPr>
        <w:pStyle w:val="TOC4"/>
        <w:rPr>
          <w:rFonts w:asciiTheme="minorHAnsi" w:eastAsiaTheme="minorEastAsia" w:hAnsiTheme="minorHAnsi" w:cstheme="minorBidi"/>
          <w:noProof/>
          <w:kern w:val="2"/>
          <w:sz w:val="21"/>
          <w:szCs w:val="22"/>
          <w:lang w:val="en-US" w:eastAsia="zh-CN"/>
        </w:rPr>
      </w:pPr>
      <w:r>
        <w:rPr>
          <w:noProof/>
        </w:rPr>
        <w:t>6.7.5.6</w:t>
      </w:r>
      <w:r>
        <w:rPr>
          <w:rFonts w:asciiTheme="minorHAnsi" w:eastAsiaTheme="minorEastAsia" w:hAnsiTheme="minorHAnsi" w:cstheme="minorBidi"/>
          <w:noProof/>
          <w:kern w:val="2"/>
          <w:sz w:val="21"/>
          <w:szCs w:val="22"/>
          <w:lang w:val="en-US" w:eastAsia="zh-CN"/>
        </w:rPr>
        <w:tab/>
      </w:r>
      <w:r>
        <w:rPr>
          <w:noProof/>
          <w:lang w:eastAsia="zh-CN"/>
        </w:rPr>
        <w:t xml:space="preserve">Notify </w:t>
      </w:r>
      <w:r>
        <w:rPr>
          <w:noProof/>
        </w:rPr>
        <w:t>Session Establishment or Update</w:t>
      </w:r>
      <w:r>
        <w:rPr>
          <w:noProof/>
        </w:rPr>
        <w:tab/>
      </w:r>
      <w:r>
        <w:rPr>
          <w:noProof/>
        </w:rPr>
        <w:fldChar w:fldCharType="begin"/>
      </w:r>
      <w:r>
        <w:rPr>
          <w:noProof/>
        </w:rPr>
        <w:instrText xml:space="preserve"> PAGEREF _Toc216347324 \h </w:instrText>
      </w:r>
      <w:r>
        <w:rPr>
          <w:noProof/>
        </w:rPr>
      </w:r>
      <w:r>
        <w:rPr>
          <w:noProof/>
        </w:rPr>
        <w:fldChar w:fldCharType="separate"/>
      </w:r>
      <w:r>
        <w:rPr>
          <w:noProof/>
        </w:rPr>
        <w:t>134</w:t>
      </w:r>
      <w:r>
        <w:rPr>
          <w:noProof/>
        </w:rPr>
        <w:fldChar w:fldCharType="end"/>
      </w:r>
    </w:p>
    <w:p w14:paraId="3E45BEA5" w14:textId="2AF60F40"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6.7.5.6.1</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_Toc216347325 \h </w:instrText>
      </w:r>
      <w:r>
        <w:rPr>
          <w:noProof/>
        </w:rPr>
      </w:r>
      <w:r>
        <w:rPr>
          <w:noProof/>
        </w:rPr>
        <w:fldChar w:fldCharType="separate"/>
      </w:r>
      <w:r>
        <w:rPr>
          <w:noProof/>
        </w:rPr>
        <w:t>134</w:t>
      </w:r>
      <w:r>
        <w:rPr>
          <w:noProof/>
        </w:rPr>
        <w:fldChar w:fldCharType="end"/>
      </w:r>
    </w:p>
    <w:p w14:paraId="14AF8E8B" w14:textId="3E1B6F7B"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6.7.5.6.2</w:t>
      </w:r>
      <w:r>
        <w:rPr>
          <w:rFonts w:asciiTheme="minorHAnsi" w:eastAsiaTheme="minorEastAsia" w:hAnsiTheme="minorHAnsi" w:cstheme="minorBidi"/>
          <w:noProof/>
          <w:kern w:val="2"/>
          <w:sz w:val="21"/>
          <w:szCs w:val="22"/>
          <w:lang w:val="en-US" w:eastAsia="zh-CN"/>
        </w:rPr>
        <w:tab/>
      </w:r>
      <w:r>
        <w:rPr>
          <w:noProof/>
          <w:lang w:eastAsia="ko-KR"/>
        </w:rPr>
        <w:t>Operation Definition</w:t>
      </w:r>
      <w:r>
        <w:rPr>
          <w:noProof/>
        </w:rPr>
        <w:tab/>
      </w:r>
      <w:r>
        <w:rPr>
          <w:noProof/>
        </w:rPr>
        <w:fldChar w:fldCharType="begin"/>
      </w:r>
      <w:r>
        <w:rPr>
          <w:noProof/>
        </w:rPr>
        <w:instrText xml:space="preserve"> PAGEREF _Toc216347326 \h </w:instrText>
      </w:r>
      <w:r>
        <w:rPr>
          <w:noProof/>
        </w:rPr>
      </w:r>
      <w:r>
        <w:rPr>
          <w:noProof/>
        </w:rPr>
        <w:fldChar w:fldCharType="separate"/>
      </w:r>
      <w:r>
        <w:rPr>
          <w:noProof/>
        </w:rPr>
        <w:t>134</w:t>
      </w:r>
      <w:r>
        <w:rPr>
          <w:noProof/>
        </w:rPr>
        <w:fldChar w:fldCharType="end"/>
      </w:r>
    </w:p>
    <w:p w14:paraId="2DFC32BA" w14:textId="123DB1DA" w:rsidR="003677F4" w:rsidRDefault="003677F4">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_Toc216347327 \h </w:instrText>
      </w:r>
      <w:r>
        <w:rPr>
          <w:noProof/>
        </w:rPr>
      </w:r>
      <w:r>
        <w:rPr>
          <w:noProof/>
        </w:rPr>
        <w:fldChar w:fldCharType="separate"/>
      </w:r>
      <w:r>
        <w:rPr>
          <w:noProof/>
        </w:rPr>
        <w:t>135</w:t>
      </w:r>
      <w:r>
        <w:rPr>
          <w:noProof/>
        </w:rPr>
        <w:fldChar w:fldCharType="end"/>
      </w:r>
    </w:p>
    <w:p w14:paraId="3F32E74E" w14:textId="2B47577F" w:rsidR="003677F4" w:rsidRDefault="003677F4">
      <w:pPr>
        <w:pStyle w:val="TOC4"/>
        <w:rPr>
          <w:rFonts w:asciiTheme="minorHAnsi" w:eastAsiaTheme="minorEastAsia" w:hAnsiTheme="minorHAnsi" w:cstheme="minorBidi"/>
          <w:noProof/>
          <w:kern w:val="2"/>
          <w:sz w:val="21"/>
          <w:szCs w:val="22"/>
          <w:lang w:val="en-US" w:eastAsia="zh-CN"/>
        </w:rPr>
      </w:pPr>
      <w:r>
        <w:rPr>
          <w:noProof/>
        </w:rPr>
        <w:t>6.7.6.1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_Toc216347328 \h </w:instrText>
      </w:r>
      <w:r>
        <w:rPr>
          <w:noProof/>
        </w:rPr>
      </w:r>
      <w:r>
        <w:rPr>
          <w:noProof/>
        </w:rPr>
        <w:fldChar w:fldCharType="separate"/>
      </w:r>
      <w:r>
        <w:rPr>
          <w:noProof/>
        </w:rPr>
        <w:t>135</w:t>
      </w:r>
      <w:r>
        <w:rPr>
          <w:noProof/>
        </w:rPr>
        <w:fldChar w:fldCharType="end"/>
      </w:r>
    </w:p>
    <w:p w14:paraId="1EE07E18" w14:textId="5B0DE100"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6.7.6.2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_Toc216347329 \h </w:instrText>
      </w:r>
      <w:r>
        <w:rPr>
          <w:noProof/>
        </w:rPr>
      </w:r>
      <w:r>
        <w:rPr>
          <w:noProof/>
        </w:rPr>
        <w:fldChar w:fldCharType="separate"/>
      </w:r>
      <w:r>
        <w:rPr>
          <w:noProof/>
        </w:rPr>
        <w:t>136</w:t>
      </w:r>
      <w:r>
        <w:rPr>
          <w:noProof/>
        </w:rPr>
        <w:fldChar w:fldCharType="end"/>
      </w:r>
    </w:p>
    <w:p w14:paraId="255221A2" w14:textId="4857024C" w:rsidR="003677F4" w:rsidRDefault="003677F4">
      <w:pPr>
        <w:pStyle w:val="TOC5"/>
        <w:rPr>
          <w:rFonts w:asciiTheme="minorHAnsi" w:eastAsiaTheme="minorEastAsia" w:hAnsiTheme="minorHAnsi" w:cstheme="minorBidi"/>
          <w:noProof/>
          <w:kern w:val="2"/>
          <w:sz w:val="21"/>
          <w:szCs w:val="22"/>
          <w:lang w:val="en-US" w:eastAsia="zh-CN"/>
        </w:rPr>
      </w:pPr>
      <w:r>
        <w:rPr>
          <w:noProof/>
        </w:rPr>
        <w:t>6.7.6.2.1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_Toc216347330 \h </w:instrText>
      </w:r>
      <w:r>
        <w:rPr>
          <w:noProof/>
        </w:rPr>
      </w:r>
      <w:r>
        <w:rPr>
          <w:noProof/>
        </w:rPr>
        <w:fldChar w:fldCharType="separate"/>
      </w:r>
      <w:r>
        <w:rPr>
          <w:noProof/>
        </w:rPr>
        <w:t>136</w:t>
      </w:r>
      <w:r>
        <w:rPr>
          <w:noProof/>
        </w:rPr>
        <w:fldChar w:fldCharType="end"/>
      </w:r>
    </w:p>
    <w:p w14:paraId="5AE0FF32" w14:textId="6D7B5228" w:rsidR="003677F4" w:rsidRDefault="003677F4">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SessionOriented</w:t>
      </w:r>
      <w:r>
        <w:rPr>
          <w:noProof/>
        </w:rPr>
        <w:t>Data</w:t>
      </w:r>
      <w:r>
        <w:rPr>
          <w:noProof/>
        </w:rPr>
        <w:tab/>
      </w:r>
      <w:r>
        <w:rPr>
          <w:noProof/>
        </w:rPr>
        <w:fldChar w:fldCharType="begin"/>
      </w:r>
      <w:r>
        <w:rPr>
          <w:noProof/>
        </w:rPr>
        <w:instrText xml:space="preserve"> PAGEREF _Toc216347331 \h </w:instrText>
      </w:r>
      <w:r>
        <w:rPr>
          <w:noProof/>
        </w:rPr>
      </w:r>
      <w:r>
        <w:rPr>
          <w:noProof/>
        </w:rPr>
        <w:fldChar w:fldCharType="separate"/>
      </w:r>
      <w:r>
        <w:rPr>
          <w:noProof/>
        </w:rPr>
        <w:t>137</w:t>
      </w:r>
      <w:r>
        <w:rPr>
          <w:noProof/>
        </w:rPr>
        <w:fldChar w:fldCharType="end"/>
      </w:r>
    </w:p>
    <w:p w14:paraId="04AAF59D" w14:textId="3684506F" w:rsidR="003677F4" w:rsidRDefault="003677F4">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Type: Notification</w:t>
      </w:r>
      <w:r>
        <w:rPr>
          <w:noProof/>
        </w:rPr>
        <w:tab/>
      </w:r>
      <w:r>
        <w:rPr>
          <w:noProof/>
        </w:rPr>
        <w:fldChar w:fldCharType="begin"/>
      </w:r>
      <w:r>
        <w:rPr>
          <w:noProof/>
        </w:rPr>
        <w:instrText xml:space="preserve"> PAGEREF _Toc216347332 \h </w:instrText>
      </w:r>
      <w:r>
        <w:rPr>
          <w:noProof/>
        </w:rPr>
      </w:r>
      <w:r>
        <w:rPr>
          <w:noProof/>
        </w:rPr>
        <w:fldChar w:fldCharType="separate"/>
      </w:r>
      <w:r>
        <w:rPr>
          <w:noProof/>
        </w:rPr>
        <w:t>137</w:t>
      </w:r>
      <w:r>
        <w:rPr>
          <w:noProof/>
        </w:rPr>
        <w:fldChar w:fldCharType="end"/>
      </w:r>
    </w:p>
    <w:p w14:paraId="2D9D3059" w14:textId="5EA9E658" w:rsidR="003677F4" w:rsidRDefault="003677F4">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AppplicationQosRequirement</w:t>
      </w:r>
      <w:r>
        <w:rPr>
          <w:noProof/>
        </w:rPr>
        <w:tab/>
      </w:r>
      <w:r>
        <w:rPr>
          <w:noProof/>
        </w:rPr>
        <w:fldChar w:fldCharType="begin"/>
      </w:r>
      <w:r>
        <w:rPr>
          <w:noProof/>
        </w:rPr>
        <w:instrText xml:space="preserve"> PAGEREF _Toc216347333 \h </w:instrText>
      </w:r>
      <w:r>
        <w:rPr>
          <w:noProof/>
        </w:rPr>
      </w:r>
      <w:r>
        <w:rPr>
          <w:noProof/>
        </w:rPr>
        <w:fldChar w:fldCharType="separate"/>
      </w:r>
      <w:r>
        <w:rPr>
          <w:noProof/>
        </w:rPr>
        <w:t>138</w:t>
      </w:r>
      <w:r>
        <w:rPr>
          <w:noProof/>
        </w:rPr>
        <w:fldChar w:fldCharType="end"/>
      </w:r>
    </w:p>
    <w:p w14:paraId="02549589" w14:textId="6CAD4514"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6.7.6.3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_Toc216347334 \h </w:instrText>
      </w:r>
      <w:r>
        <w:rPr>
          <w:noProof/>
        </w:rPr>
      </w:r>
      <w:r>
        <w:rPr>
          <w:noProof/>
        </w:rPr>
        <w:fldChar w:fldCharType="separate"/>
      </w:r>
      <w:r>
        <w:rPr>
          <w:noProof/>
        </w:rPr>
        <w:t>138</w:t>
      </w:r>
      <w:r>
        <w:rPr>
          <w:noProof/>
        </w:rPr>
        <w:fldChar w:fldCharType="end"/>
      </w:r>
    </w:p>
    <w:p w14:paraId="01F95C06" w14:textId="0E5EA573" w:rsidR="003677F4" w:rsidRDefault="003677F4">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_Toc216347335 \h </w:instrText>
      </w:r>
      <w:r>
        <w:rPr>
          <w:noProof/>
        </w:rPr>
      </w:r>
      <w:r>
        <w:rPr>
          <w:noProof/>
        </w:rPr>
        <w:fldChar w:fldCharType="separate"/>
      </w:r>
      <w:r>
        <w:rPr>
          <w:noProof/>
        </w:rPr>
        <w:t>138</w:t>
      </w:r>
      <w:r>
        <w:rPr>
          <w:noProof/>
        </w:rPr>
        <w:fldChar w:fldCharType="end"/>
      </w:r>
    </w:p>
    <w:p w14:paraId="564C0EF3" w14:textId="55F71CEF" w:rsidR="003677F4" w:rsidRDefault="003677F4">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_Toc216347336 \h </w:instrText>
      </w:r>
      <w:r>
        <w:rPr>
          <w:noProof/>
        </w:rPr>
      </w:r>
      <w:r>
        <w:rPr>
          <w:noProof/>
        </w:rPr>
        <w:fldChar w:fldCharType="separate"/>
      </w:r>
      <w:r>
        <w:rPr>
          <w:noProof/>
        </w:rPr>
        <w:t>138</w:t>
      </w:r>
      <w:r>
        <w:rPr>
          <w:noProof/>
        </w:rPr>
        <w:fldChar w:fldCharType="end"/>
      </w:r>
    </w:p>
    <w:p w14:paraId="3EE656AA" w14:textId="7D518D78" w:rsidR="003677F4" w:rsidRDefault="003677F4">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Action</w:t>
      </w:r>
      <w:r>
        <w:rPr>
          <w:noProof/>
        </w:rPr>
        <w:tab/>
      </w:r>
      <w:r>
        <w:rPr>
          <w:noProof/>
        </w:rPr>
        <w:fldChar w:fldCharType="begin"/>
      </w:r>
      <w:r>
        <w:rPr>
          <w:noProof/>
        </w:rPr>
        <w:instrText xml:space="preserve"> PAGEREF _Toc216347337 \h </w:instrText>
      </w:r>
      <w:r>
        <w:rPr>
          <w:noProof/>
        </w:rPr>
      </w:r>
      <w:r>
        <w:rPr>
          <w:noProof/>
        </w:rPr>
        <w:fldChar w:fldCharType="separate"/>
      </w:r>
      <w:r>
        <w:rPr>
          <w:noProof/>
        </w:rPr>
        <w:t>139</w:t>
      </w:r>
      <w:r>
        <w:rPr>
          <w:noProof/>
        </w:rPr>
        <w:fldChar w:fldCharType="end"/>
      </w:r>
    </w:p>
    <w:p w14:paraId="25979A84" w14:textId="5F9CC769" w:rsidR="003677F4" w:rsidRDefault="003677F4">
      <w:pPr>
        <w:pStyle w:val="TOC3"/>
        <w:rPr>
          <w:rFonts w:asciiTheme="minorHAnsi" w:eastAsiaTheme="minorEastAsia" w:hAnsiTheme="minorHAnsi" w:cstheme="minorBidi"/>
          <w:noProof/>
          <w:kern w:val="2"/>
          <w:sz w:val="21"/>
          <w:szCs w:val="22"/>
          <w:lang w:val="en-US" w:eastAsia="zh-CN"/>
        </w:rPr>
      </w:pPr>
      <w:r>
        <w:rPr>
          <w:noProof/>
        </w:rPr>
        <w:t>6.7.7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_Toc216347338 \h </w:instrText>
      </w:r>
      <w:r>
        <w:rPr>
          <w:noProof/>
        </w:rPr>
      </w:r>
      <w:r>
        <w:rPr>
          <w:noProof/>
        </w:rPr>
        <w:fldChar w:fldCharType="separate"/>
      </w:r>
      <w:r>
        <w:rPr>
          <w:noProof/>
        </w:rPr>
        <w:t>139</w:t>
      </w:r>
      <w:r>
        <w:rPr>
          <w:noProof/>
        </w:rPr>
        <w:fldChar w:fldCharType="end"/>
      </w:r>
    </w:p>
    <w:p w14:paraId="440F7CDD" w14:textId="4B6B6637" w:rsidR="003677F4" w:rsidRDefault="003677F4">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_Toc216347339 \h </w:instrText>
      </w:r>
      <w:r>
        <w:rPr>
          <w:noProof/>
        </w:rPr>
      </w:r>
      <w:r>
        <w:rPr>
          <w:noProof/>
        </w:rPr>
        <w:fldChar w:fldCharType="separate"/>
      </w:r>
      <w:r>
        <w:rPr>
          <w:noProof/>
        </w:rPr>
        <w:t>139</w:t>
      </w:r>
      <w:r>
        <w:rPr>
          <w:noProof/>
        </w:rPr>
        <w:fldChar w:fldCharType="end"/>
      </w:r>
    </w:p>
    <w:p w14:paraId="21360BFE" w14:textId="7462656A" w:rsidR="003677F4" w:rsidRDefault="003677F4">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_Toc216347340 \h </w:instrText>
      </w:r>
      <w:r>
        <w:rPr>
          <w:noProof/>
        </w:rPr>
      </w:r>
      <w:r>
        <w:rPr>
          <w:noProof/>
        </w:rPr>
        <w:fldChar w:fldCharType="separate"/>
      </w:r>
      <w:r>
        <w:rPr>
          <w:noProof/>
        </w:rPr>
        <w:t>139</w:t>
      </w:r>
      <w:r>
        <w:rPr>
          <w:noProof/>
        </w:rPr>
        <w:fldChar w:fldCharType="end"/>
      </w:r>
    </w:p>
    <w:p w14:paraId="3176E3B8" w14:textId="1AD5CB10" w:rsidR="003677F4" w:rsidRDefault="003677F4">
      <w:pPr>
        <w:pStyle w:val="TOC4"/>
        <w:rPr>
          <w:rFonts w:asciiTheme="minorHAnsi" w:eastAsiaTheme="minorEastAsia" w:hAnsiTheme="minorHAnsi" w:cstheme="minorBidi"/>
          <w:noProof/>
          <w:kern w:val="2"/>
          <w:sz w:val="21"/>
          <w:szCs w:val="22"/>
          <w:lang w:val="en-US" w:eastAsia="zh-CN"/>
        </w:rPr>
      </w:pPr>
      <w:r>
        <w:rPr>
          <w:noProof/>
        </w:rPr>
        <w:lastRenderedPageBreak/>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_Toc216347341 \h </w:instrText>
      </w:r>
      <w:r>
        <w:rPr>
          <w:noProof/>
        </w:rPr>
      </w:r>
      <w:r>
        <w:rPr>
          <w:noProof/>
        </w:rPr>
        <w:fldChar w:fldCharType="separate"/>
      </w:r>
      <w:r>
        <w:rPr>
          <w:noProof/>
        </w:rPr>
        <w:t>139</w:t>
      </w:r>
      <w:r>
        <w:rPr>
          <w:noProof/>
        </w:rPr>
        <w:fldChar w:fldCharType="end"/>
      </w:r>
    </w:p>
    <w:p w14:paraId="390AD885" w14:textId="55E1BC39" w:rsidR="003677F4" w:rsidRDefault="003677F4">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_Toc216347342 \h </w:instrText>
      </w:r>
      <w:r>
        <w:rPr>
          <w:noProof/>
        </w:rPr>
      </w:r>
      <w:r>
        <w:rPr>
          <w:noProof/>
        </w:rPr>
        <w:fldChar w:fldCharType="separate"/>
      </w:r>
      <w:r>
        <w:rPr>
          <w:noProof/>
        </w:rPr>
        <w:t>139</w:t>
      </w:r>
      <w:r>
        <w:rPr>
          <w:noProof/>
        </w:rPr>
        <w:fldChar w:fldCharType="end"/>
      </w:r>
    </w:p>
    <w:p w14:paraId="70213583" w14:textId="5A35B9EE" w:rsidR="003677F4" w:rsidRDefault="003677F4">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VAE_V2VConfigRequirement API</w:t>
      </w:r>
      <w:r>
        <w:rPr>
          <w:noProof/>
        </w:rPr>
        <w:tab/>
      </w:r>
      <w:r>
        <w:rPr>
          <w:noProof/>
        </w:rPr>
        <w:fldChar w:fldCharType="begin"/>
      </w:r>
      <w:r>
        <w:rPr>
          <w:noProof/>
        </w:rPr>
        <w:instrText xml:space="preserve"> PAGEREF _Toc216347343 \h </w:instrText>
      </w:r>
      <w:r>
        <w:rPr>
          <w:noProof/>
        </w:rPr>
      </w:r>
      <w:r>
        <w:rPr>
          <w:noProof/>
        </w:rPr>
        <w:fldChar w:fldCharType="separate"/>
      </w:r>
      <w:r>
        <w:rPr>
          <w:noProof/>
        </w:rPr>
        <w:t>140</w:t>
      </w:r>
      <w:r>
        <w:rPr>
          <w:noProof/>
        </w:rPr>
        <w:fldChar w:fldCharType="end"/>
      </w:r>
    </w:p>
    <w:p w14:paraId="450EE291" w14:textId="18AF9FCF" w:rsidR="003677F4" w:rsidRDefault="003677F4">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_Toc216347344 \h </w:instrText>
      </w:r>
      <w:r>
        <w:rPr>
          <w:noProof/>
        </w:rPr>
      </w:r>
      <w:r>
        <w:rPr>
          <w:noProof/>
        </w:rPr>
        <w:fldChar w:fldCharType="separate"/>
      </w:r>
      <w:r>
        <w:rPr>
          <w:noProof/>
        </w:rPr>
        <w:t>140</w:t>
      </w:r>
      <w:r>
        <w:rPr>
          <w:noProof/>
        </w:rPr>
        <w:fldChar w:fldCharType="end"/>
      </w:r>
    </w:p>
    <w:p w14:paraId="6716B7CE" w14:textId="5F0D2A01" w:rsidR="003677F4" w:rsidRDefault="003677F4">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_Toc216347345 \h </w:instrText>
      </w:r>
      <w:r>
        <w:rPr>
          <w:noProof/>
        </w:rPr>
      </w:r>
      <w:r>
        <w:rPr>
          <w:noProof/>
        </w:rPr>
        <w:fldChar w:fldCharType="separate"/>
      </w:r>
      <w:r>
        <w:rPr>
          <w:noProof/>
        </w:rPr>
        <w:t>140</w:t>
      </w:r>
      <w:r>
        <w:rPr>
          <w:noProof/>
        </w:rPr>
        <w:fldChar w:fldCharType="end"/>
      </w:r>
    </w:p>
    <w:p w14:paraId="6D963F96" w14:textId="718EBD24" w:rsidR="003677F4" w:rsidRDefault="003677F4">
      <w:pPr>
        <w:pStyle w:val="TOC4"/>
        <w:rPr>
          <w:rFonts w:asciiTheme="minorHAnsi" w:eastAsiaTheme="minorEastAsia" w:hAnsiTheme="minorHAnsi" w:cstheme="minorBidi"/>
          <w:noProof/>
          <w:kern w:val="2"/>
          <w:sz w:val="21"/>
          <w:szCs w:val="22"/>
          <w:lang w:val="en-US" w:eastAsia="zh-CN"/>
        </w:rPr>
      </w:pPr>
      <w:r>
        <w:rPr>
          <w:noProof/>
        </w:rPr>
        <w:t>6.8.2.1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_Toc216347346 \h </w:instrText>
      </w:r>
      <w:r>
        <w:rPr>
          <w:noProof/>
        </w:rPr>
      </w:r>
      <w:r>
        <w:rPr>
          <w:noProof/>
        </w:rPr>
        <w:fldChar w:fldCharType="separate"/>
      </w:r>
      <w:r>
        <w:rPr>
          <w:noProof/>
        </w:rPr>
        <w:t>140</w:t>
      </w:r>
      <w:r>
        <w:rPr>
          <w:noProof/>
        </w:rPr>
        <w:fldChar w:fldCharType="end"/>
      </w:r>
    </w:p>
    <w:p w14:paraId="381250F5" w14:textId="10441D89" w:rsidR="003677F4" w:rsidRDefault="003677F4">
      <w:pPr>
        <w:pStyle w:val="TOC4"/>
        <w:rPr>
          <w:rFonts w:asciiTheme="minorHAnsi" w:eastAsiaTheme="minorEastAsia" w:hAnsiTheme="minorHAnsi" w:cstheme="minorBidi"/>
          <w:noProof/>
          <w:kern w:val="2"/>
          <w:sz w:val="21"/>
          <w:szCs w:val="22"/>
          <w:lang w:val="en-US" w:eastAsia="zh-CN"/>
        </w:rPr>
      </w:pPr>
      <w:r>
        <w:rPr>
          <w:noProof/>
        </w:rPr>
        <w:t>6.8.2.2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_Toc216347347 \h </w:instrText>
      </w:r>
      <w:r>
        <w:rPr>
          <w:noProof/>
        </w:rPr>
      </w:r>
      <w:r>
        <w:rPr>
          <w:noProof/>
        </w:rPr>
        <w:fldChar w:fldCharType="separate"/>
      </w:r>
      <w:r>
        <w:rPr>
          <w:noProof/>
        </w:rPr>
        <w:t>140</w:t>
      </w:r>
      <w:r>
        <w:rPr>
          <w:noProof/>
        </w:rPr>
        <w:fldChar w:fldCharType="end"/>
      </w:r>
    </w:p>
    <w:p w14:paraId="31B89D66" w14:textId="059B2300" w:rsidR="003677F4" w:rsidRDefault="003677F4">
      <w:pPr>
        <w:pStyle w:val="TOC5"/>
        <w:rPr>
          <w:rFonts w:asciiTheme="minorHAnsi" w:eastAsiaTheme="minorEastAsia" w:hAnsiTheme="minorHAnsi" w:cstheme="minorBidi"/>
          <w:noProof/>
          <w:kern w:val="2"/>
          <w:sz w:val="21"/>
          <w:szCs w:val="22"/>
          <w:lang w:val="en-US" w:eastAsia="zh-CN"/>
        </w:rPr>
      </w:pPr>
      <w:r>
        <w:rPr>
          <w:noProof/>
        </w:rPr>
        <w:t>6.8.2.2.1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_Toc216347348 \h </w:instrText>
      </w:r>
      <w:r>
        <w:rPr>
          <w:noProof/>
        </w:rPr>
      </w:r>
      <w:r>
        <w:rPr>
          <w:noProof/>
        </w:rPr>
        <w:fldChar w:fldCharType="separate"/>
      </w:r>
      <w:r>
        <w:rPr>
          <w:noProof/>
        </w:rPr>
        <w:t>140</w:t>
      </w:r>
      <w:r>
        <w:rPr>
          <w:noProof/>
        </w:rPr>
        <w:fldChar w:fldCharType="end"/>
      </w:r>
    </w:p>
    <w:p w14:paraId="127B1618" w14:textId="0CD60FE8" w:rsidR="003677F4" w:rsidRDefault="003677F4">
      <w:pPr>
        <w:pStyle w:val="TOC5"/>
        <w:rPr>
          <w:rFonts w:asciiTheme="minorHAnsi" w:eastAsiaTheme="minorEastAsia" w:hAnsiTheme="minorHAnsi" w:cstheme="minorBidi"/>
          <w:noProof/>
          <w:kern w:val="2"/>
          <w:sz w:val="21"/>
          <w:szCs w:val="22"/>
          <w:lang w:val="en-US" w:eastAsia="zh-CN"/>
        </w:rPr>
      </w:pPr>
      <w:r>
        <w:rPr>
          <w:noProof/>
        </w:rPr>
        <w:t>6.8.2.2.2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_Toc216347349 \h </w:instrText>
      </w:r>
      <w:r>
        <w:rPr>
          <w:noProof/>
        </w:rPr>
      </w:r>
      <w:r>
        <w:rPr>
          <w:noProof/>
        </w:rPr>
        <w:fldChar w:fldCharType="separate"/>
      </w:r>
      <w:r>
        <w:rPr>
          <w:noProof/>
        </w:rPr>
        <w:t>140</w:t>
      </w:r>
      <w:r>
        <w:rPr>
          <w:noProof/>
        </w:rPr>
        <w:fldChar w:fldCharType="end"/>
      </w:r>
    </w:p>
    <w:p w14:paraId="170B4780" w14:textId="285B6852" w:rsidR="003677F4" w:rsidRDefault="003677F4">
      <w:pPr>
        <w:pStyle w:val="TOC4"/>
        <w:rPr>
          <w:rFonts w:asciiTheme="minorHAnsi" w:eastAsiaTheme="minorEastAsia" w:hAnsiTheme="minorHAnsi" w:cstheme="minorBidi"/>
          <w:noProof/>
          <w:kern w:val="2"/>
          <w:sz w:val="21"/>
          <w:szCs w:val="22"/>
          <w:lang w:val="en-US" w:eastAsia="zh-CN"/>
        </w:rPr>
      </w:pPr>
      <w:r>
        <w:rPr>
          <w:noProof/>
        </w:rPr>
        <w:t>6.8.2.3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_Toc216347350 \h </w:instrText>
      </w:r>
      <w:r>
        <w:rPr>
          <w:noProof/>
        </w:rPr>
      </w:r>
      <w:r>
        <w:rPr>
          <w:noProof/>
        </w:rPr>
        <w:fldChar w:fldCharType="separate"/>
      </w:r>
      <w:r>
        <w:rPr>
          <w:noProof/>
        </w:rPr>
        <w:t>140</w:t>
      </w:r>
      <w:r>
        <w:rPr>
          <w:noProof/>
        </w:rPr>
        <w:fldChar w:fldCharType="end"/>
      </w:r>
    </w:p>
    <w:p w14:paraId="26C2B67E" w14:textId="4765D9DC" w:rsidR="003677F4" w:rsidRDefault="003677F4">
      <w:pPr>
        <w:pStyle w:val="TOC5"/>
        <w:rPr>
          <w:rFonts w:asciiTheme="minorHAnsi" w:eastAsiaTheme="minorEastAsia" w:hAnsiTheme="minorHAnsi" w:cstheme="minorBidi"/>
          <w:noProof/>
          <w:kern w:val="2"/>
          <w:sz w:val="21"/>
          <w:szCs w:val="22"/>
          <w:lang w:val="en-US" w:eastAsia="zh-CN"/>
        </w:rPr>
      </w:pPr>
      <w:r>
        <w:rPr>
          <w:noProof/>
        </w:rPr>
        <w:t>6.8.2.3.1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_Toc216347351 \h </w:instrText>
      </w:r>
      <w:r>
        <w:rPr>
          <w:noProof/>
        </w:rPr>
      </w:r>
      <w:r>
        <w:rPr>
          <w:noProof/>
        </w:rPr>
        <w:fldChar w:fldCharType="separate"/>
      </w:r>
      <w:r>
        <w:rPr>
          <w:noProof/>
        </w:rPr>
        <w:t>140</w:t>
      </w:r>
      <w:r>
        <w:rPr>
          <w:noProof/>
        </w:rPr>
        <w:fldChar w:fldCharType="end"/>
      </w:r>
    </w:p>
    <w:p w14:paraId="16DFD412" w14:textId="16441A99" w:rsidR="003677F4" w:rsidRDefault="003677F4">
      <w:pPr>
        <w:pStyle w:val="TOC3"/>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_Toc216347352 \h </w:instrText>
      </w:r>
      <w:r>
        <w:rPr>
          <w:noProof/>
        </w:rPr>
      </w:r>
      <w:r>
        <w:rPr>
          <w:noProof/>
        </w:rPr>
        <w:fldChar w:fldCharType="separate"/>
      </w:r>
      <w:r>
        <w:rPr>
          <w:noProof/>
        </w:rPr>
        <w:t>141</w:t>
      </w:r>
      <w:r>
        <w:rPr>
          <w:noProof/>
        </w:rPr>
        <w:fldChar w:fldCharType="end"/>
      </w:r>
    </w:p>
    <w:p w14:paraId="23D77747" w14:textId="109C81A2" w:rsidR="003677F4" w:rsidRDefault="003677F4">
      <w:pPr>
        <w:pStyle w:val="TOC4"/>
        <w:rPr>
          <w:rFonts w:asciiTheme="minorHAnsi" w:eastAsiaTheme="minorEastAsia" w:hAnsiTheme="minorHAnsi" w:cstheme="minorBidi"/>
          <w:noProof/>
          <w:kern w:val="2"/>
          <w:sz w:val="21"/>
          <w:szCs w:val="22"/>
          <w:lang w:val="en-US" w:eastAsia="zh-CN"/>
        </w:rPr>
      </w:pPr>
      <w:r>
        <w:rPr>
          <w:noProof/>
        </w:rPr>
        <w:t>6.8.3.1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_Toc216347353 \h </w:instrText>
      </w:r>
      <w:r>
        <w:rPr>
          <w:noProof/>
        </w:rPr>
      </w:r>
      <w:r>
        <w:rPr>
          <w:noProof/>
        </w:rPr>
        <w:fldChar w:fldCharType="separate"/>
      </w:r>
      <w:r>
        <w:rPr>
          <w:noProof/>
        </w:rPr>
        <w:t>141</w:t>
      </w:r>
      <w:r>
        <w:rPr>
          <w:noProof/>
        </w:rPr>
        <w:fldChar w:fldCharType="end"/>
      </w:r>
    </w:p>
    <w:p w14:paraId="1C07B63D" w14:textId="4980F587" w:rsidR="003677F4" w:rsidRDefault="003677F4">
      <w:pPr>
        <w:pStyle w:val="TOC4"/>
        <w:rPr>
          <w:rFonts w:asciiTheme="minorHAnsi" w:eastAsiaTheme="minorEastAsia" w:hAnsiTheme="minorHAnsi" w:cstheme="minorBidi"/>
          <w:noProof/>
          <w:kern w:val="2"/>
          <w:sz w:val="21"/>
          <w:szCs w:val="22"/>
          <w:lang w:val="en-US" w:eastAsia="zh-CN"/>
        </w:rPr>
      </w:pPr>
      <w:r>
        <w:rPr>
          <w:noProof/>
        </w:rPr>
        <w:t>6.8.3.2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V2V Configurations</w:t>
      </w:r>
      <w:r>
        <w:rPr>
          <w:noProof/>
        </w:rPr>
        <w:tab/>
      </w:r>
      <w:r>
        <w:rPr>
          <w:noProof/>
        </w:rPr>
        <w:fldChar w:fldCharType="begin"/>
      </w:r>
      <w:r>
        <w:rPr>
          <w:noProof/>
        </w:rPr>
        <w:instrText xml:space="preserve"> PAGEREF _Toc216347354 \h </w:instrText>
      </w:r>
      <w:r>
        <w:rPr>
          <w:noProof/>
        </w:rPr>
      </w:r>
      <w:r>
        <w:rPr>
          <w:noProof/>
        </w:rPr>
        <w:fldChar w:fldCharType="separate"/>
      </w:r>
      <w:r>
        <w:rPr>
          <w:noProof/>
        </w:rPr>
        <w:t>141</w:t>
      </w:r>
      <w:r>
        <w:rPr>
          <w:noProof/>
        </w:rPr>
        <w:fldChar w:fldCharType="end"/>
      </w:r>
    </w:p>
    <w:p w14:paraId="6EE6F4A9" w14:textId="513CC2C8" w:rsidR="003677F4" w:rsidRDefault="003677F4">
      <w:pPr>
        <w:pStyle w:val="TOC5"/>
        <w:rPr>
          <w:rFonts w:asciiTheme="minorHAnsi" w:eastAsiaTheme="minorEastAsia" w:hAnsiTheme="minorHAnsi" w:cstheme="minorBidi"/>
          <w:noProof/>
          <w:kern w:val="2"/>
          <w:sz w:val="21"/>
          <w:szCs w:val="22"/>
          <w:lang w:val="en-US" w:eastAsia="zh-CN"/>
        </w:rPr>
      </w:pPr>
      <w:r>
        <w:rPr>
          <w:noProof/>
        </w:rPr>
        <w:t>6.8.3.2.1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_Toc216347355 \h </w:instrText>
      </w:r>
      <w:r>
        <w:rPr>
          <w:noProof/>
        </w:rPr>
      </w:r>
      <w:r>
        <w:rPr>
          <w:noProof/>
        </w:rPr>
        <w:fldChar w:fldCharType="separate"/>
      </w:r>
      <w:r>
        <w:rPr>
          <w:noProof/>
        </w:rPr>
        <w:t>141</w:t>
      </w:r>
      <w:r>
        <w:rPr>
          <w:noProof/>
        </w:rPr>
        <w:fldChar w:fldCharType="end"/>
      </w:r>
    </w:p>
    <w:p w14:paraId="2D44E192" w14:textId="56806555" w:rsidR="003677F4" w:rsidRDefault="003677F4">
      <w:pPr>
        <w:pStyle w:val="TOC5"/>
        <w:rPr>
          <w:rFonts w:asciiTheme="minorHAnsi" w:eastAsiaTheme="minorEastAsia" w:hAnsiTheme="minorHAnsi" w:cstheme="minorBidi"/>
          <w:noProof/>
          <w:kern w:val="2"/>
          <w:sz w:val="21"/>
          <w:szCs w:val="22"/>
          <w:lang w:val="en-US" w:eastAsia="zh-CN"/>
        </w:rPr>
      </w:pPr>
      <w:r>
        <w:rPr>
          <w:noProof/>
        </w:rPr>
        <w:t>6.8.3.2.2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_Toc216347356 \h </w:instrText>
      </w:r>
      <w:r>
        <w:rPr>
          <w:noProof/>
        </w:rPr>
      </w:r>
      <w:r>
        <w:rPr>
          <w:noProof/>
        </w:rPr>
        <w:fldChar w:fldCharType="separate"/>
      </w:r>
      <w:r>
        <w:rPr>
          <w:noProof/>
        </w:rPr>
        <w:t>141</w:t>
      </w:r>
      <w:r>
        <w:rPr>
          <w:noProof/>
        </w:rPr>
        <w:fldChar w:fldCharType="end"/>
      </w:r>
    </w:p>
    <w:p w14:paraId="468E605A" w14:textId="4C4E23FA" w:rsidR="003677F4" w:rsidRDefault="003677F4">
      <w:pPr>
        <w:pStyle w:val="TOC5"/>
        <w:rPr>
          <w:rFonts w:asciiTheme="minorHAnsi" w:eastAsiaTheme="minorEastAsia" w:hAnsiTheme="minorHAnsi" w:cstheme="minorBidi"/>
          <w:noProof/>
          <w:kern w:val="2"/>
          <w:sz w:val="21"/>
          <w:szCs w:val="22"/>
          <w:lang w:val="en-US" w:eastAsia="zh-CN"/>
        </w:rPr>
      </w:pPr>
      <w:r>
        <w:rPr>
          <w:noProof/>
        </w:rPr>
        <w:t>6.8.3.2.3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_Toc216347357 \h </w:instrText>
      </w:r>
      <w:r>
        <w:rPr>
          <w:noProof/>
        </w:rPr>
      </w:r>
      <w:r>
        <w:rPr>
          <w:noProof/>
        </w:rPr>
        <w:fldChar w:fldCharType="separate"/>
      </w:r>
      <w:r>
        <w:rPr>
          <w:noProof/>
        </w:rPr>
        <w:t>142</w:t>
      </w:r>
      <w:r>
        <w:rPr>
          <w:noProof/>
        </w:rPr>
        <w:fldChar w:fldCharType="end"/>
      </w:r>
    </w:p>
    <w:p w14:paraId="5F132D04" w14:textId="5BA2D6BA" w:rsidR="003677F4" w:rsidRDefault="003677F4">
      <w:pPr>
        <w:pStyle w:val="TOC6"/>
        <w:rPr>
          <w:rFonts w:asciiTheme="minorHAnsi" w:eastAsiaTheme="minorEastAsia" w:hAnsiTheme="minorHAnsi" w:cstheme="minorBidi"/>
          <w:noProof/>
          <w:kern w:val="2"/>
          <w:sz w:val="21"/>
          <w:szCs w:val="22"/>
          <w:lang w:val="en-US" w:eastAsia="zh-CN"/>
        </w:rPr>
      </w:pPr>
      <w:r>
        <w:rPr>
          <w:noProof/>
        </w:rPr>
        <w:t>6.8.3.2.3.1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_Toc216347358 \h </w:instrText>
      </w:r>
      <w:r>
        <w:rPr>
          <w:noProof/>
        </w:rPr>
      </w:r>
      <w:r>
        <w:rPr>
          <w:noProof/>
        </w:rPr>
        <w:fldChar w:fldCharType="separate"/>
      </w:r>
      <w:r>
        <w:rPr>
          <w:noProof/>
        </w:rPr>
        <w:t>142</w:t>
      </w:r>
      <w:r>
        <w:rPr>
          <w:noProof/>
        </w:rPr>
        <w:fldChar w:fldCharType="end"/>
      </w:r>
    </w:p>
    <w:p w14:paraId="7DB2E7DD" w14:textId="7CA52380" w:rsidR="003677F4" w:rsidRDefault="003677F4">
      <w:pPr>
        <w:pStyle w:val="TOC5"/>
        <w:rPr>
          <w:rFonts w:asciiTheme="minorHAnsi" w:eastAsiaTheme="minorEastAsia" w:hAnsiTheme="minorHAnsi" w:cstheme="minorBidi"/>
          <w:noProof/>
          <w:kern w:val="2"/>
          <w:sz w:val="21"/>
          <w:szCs w:val="22"/>
          <w:lang w:val="en-US" w:eastAsia="zh-CN"/>
        </w:rPr>
      </w:pPr>
      <w:r>
        <w:rPr>
          <w:noProof/>
        </w:rPr>
        <w:t>6.8.3.2.4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_Toc216347359 \h </w:instrText>
      </w:r>
      <w:r>
        <w:rPr>
          <w:noProof/>
        </w:rPr>
      </w:r>
      <w:r>
        <w:rPr>
          <w:noProof/>
        </w:rPr>
        <w:fldChar w:fldCharType="separate"/>
      </w:r>
      <w:r>
        <w:rPr>
          <w:noProof/>
        </w:rPr>
        <w:t>142</w:t>
      </w:r>
      <w:r>
        <w:rPr>
          <w:noProof/>
        </w:rPr>
        <w:fldChar w:fldCharType="end"/>
      </w:r>
    </w:p>
    <w:p w14:paraId="5375FB53" w14:textId="06BFFEE3" w:rsidR="003677F4" w:rsidRDefault="003677F4">
      <w:pPr>
        <w:pStyle w:val="TOC4"/>
        <w:rPr>
          <w:rFonts w:asciiTheme="minorHAnsi" w:eastAsiaTheme="minorEastAsia" w:hAnsiTheme="minorHAnsi" w:cstheme="minorBidi"/>
          <w:noProof/>
          <w:kern w:val="2"/>
          <w:sz w:val="21"/>
          <w:szCs w:val="22"/>
          <w:lang w:val="en-US" w:eastAsia="zh-CN"/>
        </w:rPr>
      </w:pPr>
      <w:r>
        <w:rPr>
          <w:noProof/>
        </w:rPr>
        <w:t>6.8.3.3</w:t>
      </w:r>
      <w:r>
        <w:rPr>
          <w:rFonts w:asciiTheme="minorHAnsi" w:eastAsiaTheme="minorEastAsia" w:hAnsiTheme="minorHAnsi" w:cstheme="minorBidi"/>
          <w:noProof/>
          <w:kern w:val="2"/>
          <w:sz w:val="21"/>
          <w:szCs w:val="22"/>
          <w:lang w:val="en-US" w:eastAsia="zh-CN"/>
        </w:rPr>
        <w:tab/>
      </w:r>
      <w:r>
        <w:rPr>
          <w:noProof/>
        </w:rPr>
        <w:t>Resource: Individual V2V Configuration</w:t>
      </w:r>
      <w:r>
        <w:rPr>
          <w:noProof/>
        </w:rPr>
        <w:tab/>
      </w:r>
      <w:r>
        <w:rPr>
          <w:noProof/>
        </w:rPr>
        <w:fldChar w:fldCharType="begin"/>
      </w:r>
      <w:r>
        <w:rPr>
          <w:noProof/>
        </w:rPr>
        <w:instrText xml:space="preserve"> PAGEREF _Toc216347360 \h </w:instrText>
      </w:r>
      <w:r>
        <w:rPr>
          <w:noProof/>
        </w:rPr>
      </w:r>
      <w:r>
        <w:rPr>
          <w:noProof/>
        </w:rPr>
        <w:fldChar w:fldCharType="separate"/>
      </w:r>
      <w:r>
        <w:rPr>
          <w:noProof/>
        </w:rPr>
        <w:t>142</w:t>
      </w:r>
      <w:r>
        <w:rPr>
          <w:noProof/>
        </w:rPr>
        <w:fldChar w:fldCharType="end"/>
      </w:r>
    </w:p>
    <w:p w14:paraId="70378AAC" w14:textId="11D86A1F" w:rsidR="003677F4" w:rsidRDefault="003677F4">
      <w:pPr>
        <w:pStyle w:val="TOC5"/>
        <w:rPr>
          <w:rFonts w:asciiTheme="minorHAnsi" w:eastAsiaTheme="minorEastAsia" w:hAnsiTheme="minorHAnsi" w:cstheme="minorBidi"/>
          <w:noProof/>
          <w:kern w:val="2"/>
          <w:sz w:val="21"/>
          <w:szCs w:val="22"/>
          <w:lang w:val="en-US" w:eastAsia="zh-CN"/>
        </w:rPr>
      </w:pPr>
      <w:r>
        <w:rPr>
          <w:noProof/>
        </w:rPr>
        <w:t>6.8.3.3.1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_Toc216347361 \h </w:instrText>
      </w:r>
      <w:r>
        <w:rPr>
          <w:noProof/>
        </w:rPr>
      </w:r>
      <w:r>
        <w:rPr>
          <w:noProof/>
        </w:rPr>
        <w:fldChar w:fldCharType="separate"/>
      </w:r>
      <w:r>
        <w:rPr>
          <w:noProof/>
        </w:rPr>
        <w:t>142</w:t>
      </w:r>
      <w:r>
        <w:rPr>
          <w:noProof/>
        </w:rPr>
        <w:fldChar w:fldCharType="end"/>
      </w:r>
    </w:p>
    <w:p w14:paraId="1DCFDB6D" w14:textId="49D33F47" w:rsidR="003677F4" w:rsidRDefault="003677F4">
      <w:pPr>
        <w:pStyle w:val="TOC5"/>
        <w:rPr>
          <w:rFonts w:asciiTheme="minorHAnsi" w:eastAsiaTheme="minorEastAsia" w:hAnsiTheme="minorHAnsi" w:cstheme="minorBidi"/>
          <w:noProof/>
          <w:kern w:val="2"/>
          <w:sz w:val="21"/>
          <w:szCs w:val="22"/>
          <w:lang w:val="en-US" w:eastAsia="zh-CN"/>
        </w:rPr>
      </w:pPr>
      <w:r>
        <w:rPr>
          <w:noProof/>
        </w:rPr>
        <w:t>6.8.3.3.2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_Toc216347362 \h </w:instrText>
      </w:r>
      <w:r>
        <w:rPr>
          <w:noProof/>
        </w:rPr>
      </w:r>
      <w:r>
        <w:rPr>
          <w:noProof/>
        </w:rPr>
        <w:fldChar w:fldCharType="separate"/>
      </w:r>
      <w:r>
        <w:rPr>
          <w:noProof/>
        </w:rPr>
        <w:t>142</w:t>
      </w:r>
      <w:r>
        <w:rPr>
          <w:noProof/>
        </w:rPr>
        <w:fldChar w:fldCharType="end"/>
      </w:r>
    </w:p>
    <w:p w14:paraId="4A21B0A6" w14:textId="6A007003" w:rsidR="003677F4" w:rsidRDefault="003677F4">
      <w:pPr>
        <w:pStyle w:val="TOC5"/>
        <w:rPr>
          <w:rFonts w:asciiTheme="minorHAnsi" w:eastAsiaTheme="minorEastAsia" w:hAnsiTheme="minorHAnsi" w:cstheme="minorBidi"/>
          <w:noProof/>
          <w:kern w:val="2"/>
          <w:sz w:val="21"/>
          <w:szCs w:val="22"/>
          <w:lang w:val="en-US" w:eastAsia="zh-CN"/>
        </w:rPr>
      </w:pPr>
      <w:r>
        <w:rPr>
          <w:noProof/>
        </w:rPr>
        <w:t>6.8.3.3.3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_Toc216347363 \h </w:instrText>
      </w:r>
      <w:r>
        <w:rPr>
          <w:noProof/>
        </w:rPr>
      </w:r>
      <w:r>
        <w:rPr>
          <w:noProof/>
        </w:rPr>
        <w:fldChar w:fldCharType="separate"/>
      </w:r>
      <w:r>
        <w:rPr>
          <w:noProof/>
        </w:rPr>
        <w:t>143</w:t>
      </w:r>
      <w:r>
        <w:rPr>
          <w:noProof/>
        </w:rPr>
        <w:fldChar w:fldCharType="end"/>
      </w:r>
    </w:p>
    <w:p w14:paraId="0982B829" w14:textId="5CD02678" w:rsidR="003677F4" w:rsidRDefault="003677F4">
      <w:pPr>
        <w:pStyle w:val="TOC6"/>
        <w:rPr>
          <w:rFonts w:asciiTheme="minorHAnsi" w:eastAsiaTheme="minorEastAsia" w:hAnsiTheme="minorHAnsi" w:cstheme="minorBidi"/>
          <w:noProof/>
          <w:kern w:val="2"/>
          <w:sz w:val="21"/>
          <w:szCs w:val="22"/>
          <w:lang w:val="en-US" w:eastAsia="zh-CN"/>
        </w:rPr>
      </w:pPr>
      <w:r>
        <w:rPr>
          <w:noProof/>
        </w:rPr>
        <w:t>6.8.3.3.3.1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_Toc216347364 \h </w:instrText>
      </w:r>
      <w:r>
        <w:rPr>
          <w:noProof/>
        </w:rPr>
      </w:r>
      <w:r>
        <w:rPr>
          <w:noProof/>
        </w:rPr>
        <w:fldChar w:fldCharType="separate"/>
      </w:r>
      <w:r>
        <w:rPr>
          <w:noProof/>
        </w:rPr>
        <w:t>143</w:t>
      </w:r>
      <w:r>
        <w:rPr>
          <w:noProof/>
        </w:rPr>
        <w:fldChar w:fldCharType="end"/>
      </w:r>
    </w:p>
    <w:p w14:paraId="76DFA6ED" w14:textId="2C38A496" w:rsidR="003677F4" w:rsidRDefault="003677F4">
      <w:pPr>
        <w:pStyle w:val="TOC6"/>
        <w:rPr>
          <w:rFonts w:asciiTheme="minorHAnsi" w:eastAsiaTheme="minorEastAsia" w:hAnsiTheme="minorHAnsi" w:cstheme="minorBidi"/>
          <w:noProof/>
          <w:kern w:val="2"/>
          <w:sz w:val="21"/>
          <w:szCs w:val="22"/>
          <w:lang w:val="en-US" w:eastAsia="zh-CN"/>
        </w:rPr>
      </w:pPr>
      <w:r>
        <w:rPr>
          <w:noProof/>
        </w:rPr>
        <w:t>6.8.3.3.3.2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_Toc216347365 \h </w:instrText>
      </w:r>
      <w:r>
        <w:rPr>
          <w:noProof/>
        </w:rPr>
      </w:r>
      <w:r>
        <w:rPr>
          <w:noProof/>
        </w:rPr>
        <w:fldChar w:fldCharType="separate"/>
      </w:r>
      <w:r>
        <w:rPr>
          <w:noProof/>
        </w:rPr>
        <w:t>144</w:t>
      </w:r>
      <w:r>
        <w:rPr>
          <w:noProof/>
        </w:rPr>
        <w:fldChar w:fldCharType="end"/>
      </w:r>
    </w:p>
    <w:p w14:paraId="7D13CE7A" w14:textId="478E6048" w:rsidR="003677F4" w:rsidRDefault="003677F4">
      <w:pPr>
        <w:pStyle w:val="TOC6"/>
        <w:rPr>
          <w:rFonts w:asciiTheme="minorHAnsi" w:eastAsiaTheme="minorEastAsia" w:hAnsiTheme="minorHAnsi" w:cstheme="minorBidi"/>
          <w:noProof/>
          <w:kern w:val="2"/>
          <w:sz w:val="21"/>
          <w:szCs w:val="22"/>
          <w:lang w:val="en-US" w:eastAsia="zh-CN"/>
        </w:rPr>
      </w:pPr>
      <w:r>
        <w:rPr>
          <w:noProof/>
        </w:rPr>
        <w:t>6.8.3.3.3.3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_Toc216347366 \h </w:instrText>
      </w:r>
      <w:r>
        <w:rPr>
          <w:noProof/>
        </w:rPr>
      </w:r>
      <w:r>
        <w:rPr>
          <w:noProof/>
        </w:rPr>
        <w:fldChar w:fldCharType="separate"/>
      </w:r>
      <w:r>
        <w:rPr>
          <w:noProof/>
        </w:rPr>
        <w:t>145</w:t>
      </w:r>
      <w:r>
        <w:rPr>
          <w:noProof/>
        </w:rPr>
        <w:fldChar w:fldCharType="end"/>
      </w:r>
    </w:p>
    <w:p w14:paraId="7BE50C3D" w14:textId="1263847E" w:rsidR="003677F4" w:rsidRDefault="003677F4">
      <w:pPr>
        <w:pStyle w:val="TOC4"/>
        <w:rPr>
          <w:rFonts w:asciiTheme="minorHAnsi" w:eastAsiaTheme="minorEastAsia" w:hAnsiTheme="minorHAnsi" w:cstheme="minorBidi"/>
          <w:noProof/>
          <w:kern w:val="2"/>
          <w:sz w:val="21"/>
          <w:szCs w:val="22"/>
          <w:lang w:val="en-US" w:eastAsia="zh-CN"/>
        </w:rPr>
      </w:pPr>
      <w:r>
        <w:rPr>
          <w:noProof/>
        </w:rPr>
        <w:t>6.8.3.4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_Toc216347367 \h </w:instrText>
      </w:r>
      <w:r>
        <w:rPr>
          <w:noProof/>
        </w:rPr>
      </w:r>
      <w:r>
        <w:rPr>
          <w:noProof/>
        </w:rPr>
        <w:fldChar w:fldCharType="separate"/>
      </w:r>
      <w:r>
        <w:rPr>
          <w:noProof/>
        </w:rPr>
        <w:t>146</w:t>
      </w:r>
      <w:r>
        <w:rPr>
          <w:noProof/>
        </w:rPr>
        <w:fldChar w:fldCharType="end"/>
      </w:r>
    </w:p>
    <w:p w14:paraId="1D136BFC" w14:textId="31C83A07" w:rsidR="003677F4" w:rsidRDefault="003677F4">
      <w:pPr>
        <w:pStyle w:val="TOC3"/>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_Toc216347368 \h </w:instrText>
      </w:r>
      <w:r>
        <w:rPr>
          <w:noProof/>
        </w:rPr>
      </w:r>
      <w:r>
        <w:rPr>
          <w:noProof/>
        </w:rPr>
        <w:fldChar w:fldCharType="separate"/>
      </w:r>
      <w:r>
        <w:rPr>
          <w:noProof/>
        </w:rPr>
        <w:t>146</w:t>
      </w:r>
      <w:r>
        <w:rPr>
          <w:noProof/>
        </w:rPr>
        <w:fldChar w:fldCharType="end"/>
      </w:r>
    </w:p>
    <w:p w14:paraId="0D2264B6" w14:textId="5219E84E" w:rsidR="003677F4" w:rsidRDefault="003677F4">
      <w:pPr>
        <w:pStyle w:val="TOC3"/>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_Toc216347369 \h </w:instrText>
      </w:r>
      <w:r>
        <w:rPr>
          <w:noProof/>
        </w:rPr>
      </w:r>
      <w:r>
        <w:rPr>
          <w:noProof/>
        </w:rPr>
        <w:fldChar w:fldCharType="separate"/>
      </w:r>
      <w:r>
        <w:rPr>
          <w:noProof/>
        </w:rPr>
        <w:t>146</w:t>
      </w:r>
      <w:r>
        <w:rPr>
          <w:noProof/>
        </w:rPr>
        <w:fldChar w:fldCharType="end"/>
      </w:r>
    </w:p>
    <w:p w14:paraId="7B7E5C80" w14:textId="5F749C97" w:rsidR="003677F4" w:rsidRDefault="003677F4">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_Toc216347370 \h </w:instrText>
      </w:r>
      <w:r>
        <w:rPr>
          <w:noProof/>
        </w:rPr>
      </w:r>
      <w:r>
        <w:rPr>
          <w:noProof/>
        </w:rPr>
        <w:fldChar w:fldCharType="separate"/>
      </w:r>
      <w:r>
        <w:rPr>
          <w:noProof/>
        </w:rPr>
        <w:t>146</w:t>
      </w:r>
      <w:r>
        <w:rPr>
          <w:noProof/>
        </w:rPr>
        <w:fldChar w:fldCharType="end"/>
      </w:r>
    </w:p>
    <w:p w14:paraId="39AF9828" w14:textId="1903C279" w:rsidR="003677F4" w:rsidRDefault="003677F4">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_Toc216347371 \h </w:instrText>
      </w:r>
      <w:r>
        <w:rPr>
          <w:noProof/>
        </w:rPr>
      </w:r>
      <w:r>
        <w:rPr>
          <w:noProof/>
        </w:rPr>
        <w:fldChar w:fldCharType="separate"/>
      </w:r>
      <w:r>
        <w:rPr>
          <w:noProof/>
        </w:rPr>
        <w:t>146</w:t>
      </w:r>
      <w:r>
        <w:rPr>
          <w:noProof/>
        </w:rPr>
        <w:fldChar w:fldCharType="end"/>
      </w:r>
    </w:p>
    <w:p w14:paraId="206D0189" w14:textId="3FB6421E"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6.8.6.2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_Toc216347372 \h </w:instrText>
      </w:r>
      <w:r>
        <w:rPr>
          <w:noProof/>
        </w:rPr>
      </w:r>
      <w:r>
        <w:rPr>
          <w:noProof/>
        </w:rPr>
        <w:fldChar w:fldCharType="separate"/>
      </w:r>
      <w:r>
        <w:rPr>
          <w:noProof/>
        </w:rPr>
        <w:t>146</w:t>
      </w:r>
      <w:r>
        <w:rPr>
          <w:noProof/>
        </w:rPr>
        <w:fldChar w:fldCharType="end"/>
      </w:r>
    </w:p>
    <w:p w14:paraId="10E0B7CB" w14:textId="3985ABB1" w:rsidR="003677F4" w:rsidRDefault="003677F4">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_Toc216347373 \h </w:instrText>
      </w:r>
      <w:r>
        <w:rPr>
          <w:noProof/>
        </w:rPr>
      </w:r>
      <w:r>
        <w:rPr>
          <w:noProof/>
        </w:rPr>
        <w:fldChar w:fldCharType="separate"/>
      </w:r>
      <w:r>
        <w:rPr>
          <w:noProof/>
        </w:rPr>
        <w:t>146</w:t>
      </w:r>
      <w:r>
        <w:rPr>
          <w:noProof/>
        </w:rPr>
        <w:fldChar w:fldCharType="end"/>
      </w:r>
    </w:p>
    <w:p w14:paraId="17F7A41D" w14:textId="6246F431" w:rsidR="003677F4" w:rsidRDefault="003677F4">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8</w:t>
      </w:r>
      <w:r>
        <w:rPr>
          <w:noProof/>
        </w:rPr>
        <w:t>.6.2.2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V2vConfiguration</w:t>
      </w:r>
      <w:r>
        <w:rPr>
          <w:noProof/>
        </w:rPr>
        <w:t>Data</w:t>
      </w:r>
      <w:r>
        <w:rPr>
          <w:noProof/>
        </w:rPr>
        <w:tab/>
      </w:r>
      <w:r>
        <w:rPr>
          <w:noProof/>
        </w:rPr>
        <w:fldChar w:fldCharType="begin"/>
      </w:r>
      <w:r>
        <w:rPr>
          <w:noProof/>
        </w:rPr>
        <w:instrText xml:space="preserve"> PAGEREF _Toc216347374 \h </w:instrText>
      </w:r>
      <w:r>
        <w:rPr>
          <w:noProof/>
        </w:rPr>
      </w:r>
      <w:r>
        <w:rPr>
          <w:noProof/>
        </w:rPr>
        <w:fldChar w:fldCharType="separate"/>
      </w:r>
      <w:r>
        <w:rPr>
          <w:noProof/>
        </w:rPr>
        <w:t>147</w:t>
      </w:r>
      <w:r>
        <w:rPr>
          <w:noProof/>
        </w:rPr>
        <w:fldChar w:fldCharType="end"/>
      </w:r>
    </w:p>
    <w:p w14:paraId="125FBD50" w14:textId="3FFE99EB"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6.8.6.3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_Toc216347375 \h </w:instrText>
      </w:r>
      <w:r>
        <w:rPr>
          <w:noProof/>
        </w:rPr>
      </w:r>
      <w:r>
        <w:rPr>
          <w:noProof/>
        </w:rPr>
        <w:fldChar w:fldCharType="separate"/>
      </w:r>
      <w:r>
        <w:rPr>
          <w:noProof/>
        </w:rPr>
        <w:t>147</w:t>
      </w:r>
      <w:r>
        <w:rPr>
          <w:noProof/>
        </w:rPr>
        <w:fldChar w:fldCharType="end"/>
      </w:r>
    </w:p>
    <w:p w14:paraId="7DEE5231" w14:textId="20679E8B" w:rsidR="003677F4" w:rsidRDefault="003677F4">
      <w:pPr>
        <w:pStyle w:val="TOC5"/>
        <w:rPr>
          <w:rFonts w:asciiTheme="minorHAnsi" w:eastAsiaTheme="minorEastAsia" w:hAnsiTheme="minorHAnsi" w:cstheme="minorBidi"/>
          <w:noProof/>
          <w:kern w:val="2"/>
          <w:sz w:val="21"/>
          <w:szCs w:val="22"/>
          <w:lang w:val="en-US" w:eastAsia="zh-CN"/>
        </w:rPr>
      </w:pPr>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_Toc216347376 \h </w:instrText>
      </w:r>
      <w:r>
        <w:rPr>
          <w:noProof/>
        </w:rPr>
      </w:r>
      <w:r>
        <w:rPr>
          <w:noProof/>
        </w:rPr>
        <w:fldChar w:fldCharType="separate"/>
      </w:r>
      <w:r>
        <w:rPr>
          <w:noProof/>
        </w:rPr>
        <w:t>147</w:t>
      </w:r>
      <w:r>
        <w:rPr>
          <w:noProof/>
        </w:rPr>
        <w:fldChar w:fldCharType="end"/>
      </w:r>
    </w:p>
    <w:p w14:paraId="3AD4217B" w14:textId="636827A5" w:rsidR="003677F4" w:rsidRDefault="003677F4">
      <w:pPr>
        <w:pStyle w:val="TOC5"/>
        <w:rPr>
          <w:rFonts w:asciiTheme="minorHAnsi" w:eastAsiaTheme="minorEastAsia" w:hAnsiTheme="minorHAnsi" w:cstheme="minorBidi"/>
          <w:noProof/>
          <w:kern w:val="2"/>
          <w:sz w:val="21"/>
          <w:szCs w:val="22"/>
          <w:lang w:val="en-US" w:eastAsia="zh-CN"/>
        </w:rPr>
      </w:pPr>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_Toc216347377 \h </w:instrText>
      </w:r>
      <w:r>
        <w:rPr>
          <w:noProof/>
        </w:rPr>
      </w:r>
      <w:r>
        <w:rPr>
          <w:noProof/>
        </w:rPr>
        <w:fldChar w:fldCharType="separate"/>
      </w:r>
      <w:r>
        <w:rPr>
          <w:noProof/>
        </w:rPr>
        <w:t>147</w:t>
      </w:r>
      <w:r>
        <w:rPr>
          <w:noProof/>
        </w:rPr>
        <w:fldChar w:fldCharType="end"/>
      </w:r>
    </w:p>
    <w:p w14:paraId="771532F0" w14:textId="6957651C" w:rsidR="003677F4" w:rsidRDefault="003677F4">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_Toc216347378 \h </w:instrText>
      </w:r>
      <w:r>
        <w:rPr>
          <w:noProof/>
        </w:rPr>
      </w:r>
      <w:r>
        <w:rPr>
          <w:noProof/>
        </w:rPr>
        <w:fldChar w:fldCharType="separate"/>
      </w:r>
      <w:r>
        <w:rPr>
          <w:noProof/>
        </w:rPr>
        <w:t>147</w:t>
      </w:r>
      <w:r>
        <w:rPr>
          <w:noProof/>
        </w:rPr>
        <w:fldChar w:fldCharType="end"/>
      </w:r>
    </w:p>
    <w:p w14:paraId="0350176E" w14:textId="00350838" w:rsidR="003677F4" w:rsidRDefault="003677F4">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_Toc216347379 \h </w:instrText>
      </w:r>
      <w:r>
        <w:rPr>
          <w:noProof/>
        </w:rPr>
      </w:r>
      <w:r>
        <w:rPr>
          <w:noProof/>
        </w:rPr>
        <w:fldChar w:fldCharType="separate"/>
      </w:r>
      <w:r>
        <w:rPr>
          <w:noProof/>
        </w:rPr>
        <w:t>147</w:t>
      </w:r>
      <w:r>
        <w:rPr>
          <w:noProof/>
        </w:rPr>
        <w:fldChar w:fldCharType="end"/>
      </w:r>
    </w:p>
    <w:p w14:paraId="329F7C5A" w14:textId="3E5D94EB" w:rsidR="003677F4" w:rsidRDefault="003677F4">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_Toc216347380 \h </w:instrText>
      </w:r>
      <w:r>
        <w:rPr>
          <w:noProof/>
        </w:rPr>
      </w:r>
      <w:r>
        <w:rPr>
          <w:noProof/>
        </w:rPr>
        <w:fldChar w:fldCharType="separate"/>
      </w:r>
      <w:r>
        <w:rPr>
          <w:noProof/>
        </w:rPr>
        <w:t>148</w:t>
      </w:r>
      <w:r>
        <w:rPr>
          <w:noProof/>
        </w:rPr>
        <w:fldChar w:fldCharType="end"/>
      </w:r>
    </w:p>
    <w:p w14:paraId="2B7254AD" w14:textId="2A99D5BB" w:rsidR="003677F4" w:rsidRDefault="003677F4">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_Toc216347381 \h </w:instrText>
      </w:r>
      <w:r>
        <w:rPr>
          <w:noProof/>
        </w:rPr>
      </w:r>
      <w:r>
        <w:rPr>
          <w:noProof/>
        </w:rPr>
        <w:fldChar w:fldCharType="separate"/>
      </w:r>
      <w:r>
        <w:rPr>
          <w:noProof/>
        </w:rPr>
        <w:t>148</w:t>
      </w:r>
      <w:r>
        <w:rPr>
          <w:noProof/>
        </w:rPr>
        <w:fldChar w:fldCharType="end"/>
      </w:r>
    </w:p>
    <w:p w14:paraId="5C27425E" w14:textId="5EB7C28D" w:rsidR="003677F4" w:rsidRDefault="003677F4">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_Toc216347382 \h </w:instrText>
      </w:r>
      <w:r>
        <w:rPr>
          <w:noProof/>
        </w:rPr>
      </w:r>
      <w:r>
        <w:rPr>
          <w:noProof/>
        </w:rPr>
        <w:fldChar w:fldCharType="separate"/>
      </w:r>
      <w:r>
        <w:rPr>
          <w:noProof/>
        </w:rPr>
        <w:t>148</w:t>
      </w:r>
      <w:r>
        <w:rPr>
          <w:noProof/>
        </w:rPr>
        <w:fldChar w:fldCharType="end"/>
      </w:r>
    </w:p>
    <w:p w14:paraId="692A01F6" w14:textId="11AC3864" w:rsidR="003677F4" w:rsidRDefault="003677F4">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VAE_PC5ProvisioningRequirement API</w:t>
      </w:r>
      <w:r>
        <w:rPr>
          <w:noProof/>
        </w:rPr>
        <w:tab/>
      </w:r>
      <w:r>
        <w:rPr>
          <w:noProof/>
        </w:rPr>
        <w:fldChar w:fldCharType="begin"/>
      </w:r>
      <w:r>
        <w:rPr>
          <w:noProof/>
        </w:rPr>
        <w:instrText xml:space="preserve"> PAGEREF _Toc216347383 \h </w:instrText>
      </w:r>
      <w:r>
        <w:rPr>
          <w:noProof/>
        </w:rPr>
      </w:r>
      <w:r>
        <w:rPr>
          <w:noProof/>
        </w:rPr>
        <w:fldChar w:fldCharType="separate"/>
      </w:r>
      <w:r>
        <w:rPr>
          <w:noProof/>
        </w:rPr>
        <w:t>149</w:t>
      </w:r>
      <w:r>
        <w:rPr>
          <w:noProof/>
        </w:rPr>
        <w:fldChar w:fldCharType="end"/>
      </w:r>
    </w:p>
    <w:p w14:paraId="0B9A3734" w14:textId="67A60842" w:rsidR="003677F4" w:rsidRDefault="003677F4">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_Toc216347384 \h </w:instrText>
      </w:r>
      <w:r>
        <w:rPr>
          <w:noProof/>
        </w:rPr>
      </w:r>
      <w:r>
        <w:rPr>
          <w:noProof/>
        </w:rPr>
        <w:fldChar w:fldCharType="separate"/>
      </w:r>
      <w:r>
        <w:rPr>
          <w:noProof/>
        </w:rPr>
        <w:t>149</w:t>
      </w:r>
      <w:r>
        <w:rPr>
          <w:noProof/>
        </w:rPr>
        <w:fldChar w:fldCharType="end"/>
      </w:r>
    </w:p>
    <w:p w14:paraId="36446A88" w14:textId="32014522" w:rsidR="003677F4" w:rsidRDefault="003677F4">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_Toc216347385 \h </w:instrText>
      </w:r>
      <w:r>
        <w:rPr>
          <w:noProof/>
        </w:rPr>
      </w:r>
      <w:r>
        <w:rPr>
          <w:noProof/>
        </w:rPr>
        <w:fldChar w:fldCharType="separate"/>
      </w:r>
      <w:r>
        <w:rPr>
          <w:noProof/>
        </w:rPr>
        <w:t>149</w:t>
      </w:r>
      <w:r>
        <w:rPr>
          <w:noProof/>
        </w:rPr>
        <w:fldChar w:fldCharType="end"/>
      </w:r>
    </w:p>
    <w:p w14:paraId="79B7B66C" w14:textId="5B877925" w:rsidR="003677F4" w:rsidRDefault="003677F4">
      <w:pPr>
        <w:pStyle w:val="TOC4"/>
        <w:rPr>
          <w:rFonts w:asciiTheme="minorHAnsi" w:eastAsiaTheme="minorEastAsia" w:hAnsiTheme="minorHAnsi" w:cstheme="minorBidi"/>
          <w:noProof/>
          <w:kern w:val="2"/>
          <w:sz w:val="21"/>
          <w:szCs w:val="22"/>
          <w:lang w:val="en-US" w:eastAsia="zh-CN"/>
        </w:rPr>
      </w:pPr>
      <w:r>
        <w:rPr>
          <w:noProof/>
        </w:rPr>
        <w:t>6.9.2.1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_Toc216347386 \h </w:instrText>
      </w:r>
      <w:r>
        <w:rPr>
          <w:noProof/>
        </w:rPr>
      </w:r>
      <w:r>
        <w:rPr>
          <w:noProof/>
        </w:rPr>
        <w:fldChar w:fldCharType="separate"/>
      </w:r>
      <w:r>
        <w:rPr>
          <w:noProof/>
        </w:rPr>
        <w:t>149</w:t>
      </w:r>
      <w:r>
        <w:rPr>
          <w:noProof/>
        </w:rPr>
        <w:fldChar w:fldCharType="end"/>
      </w:r>
    </w:p>
    <w:p w14:paraId="17DE5754" w14:textId="10F07EF3" w:rsidR="003677F4" w:rsidRDefault="003677F4">
      <w:pPr>
        <w:pStyle w:val="TOC4"/>
        <w:rPr>
          <w:rFonts w:asciiTheme="minorHAnsi" w:eastAsiaTheme="minorEastAsia" w:hAnsiTheme="minorHAnsi" w:cstheme="minorBidi"/>
          <w:noProof/>
          <w:kern w:val="2"/>
          <w:sz w:val="21"/>
          <w:szCs w:val="22"/>
          <w:lang w:val="en-US" w:eastAsia="zh-CN"/>
        </w:rPr>
      </w:pPr>
      <w:r>
        <w:rPr>
          <w:noProof/>
        </w:rPr>
        <w:t>6.9.2.2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_Toc216347387 \h </w:instrText>
      </w:r>
      <w:r>
        <w:rPr>
          <w:noProof/>
        </w:rPr>
      </w:r>
      <w:r>
        <w:rPr>
          <w:noProof/>
        </w:rPr>
        <w:fldChar w:fldCharType="separate"/>
      </w:r>
      <w:r>
        <w:rPr>
          <w:noProof/>
        </w:rPr>
        <w:t>149</w:t>
      </w:r>
      <w:r>
        <w:rPr>
          <w:noProof/>
        </w:rPr>
        <w:fldChar w:fldCharType="end"/>
      </w:r>
    </w:p>
    <w:p w14:paraId="47C9025D" w14:textId="74EF648B" w:rsidR="003677F4" w:rsidRDefault="003677F4">
      <w:pPr>
        <w:pStyle w:val="TOC5"/>
        <w:rPr>
          <w:rFonts w:asciiTheme="minorHAnsi" w:eastAsiaTheme="minorEastAsia" w:hAnsiTheme="minorHAnsi" w:cstheme="minorBidi"/>
          <w:noProof/>
          <w:kern w:val="2"/>
          <w:sz w:val="21"/>
          <w:szCs w:val="22"/>
          <w:lang w:val="en-US" w:eastAsia="zh-CN"/>
        </w:rPr>
      </w:pPr>
      <w:r>
        <w:rPr>
          <w:noProof/>
        </w:rPr>
        <w:t>6.9.2.2.1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_Toc216347388 \h </w:instrText>
      </w:r>
      <w:r>
        <w:rPr>
          <w:noProof/>
        </w:rPr>
      </w:r>
      <w:r>
        <w:rPr>
          <w:noProof/>
        </w:rPr>
        <w:fldChar w:fldCharType="separate"/>
      </w:r>
      <w:r>
        <w:rPr>
          <w:noProof/>
        </w:rPr>
        <w:t>149</w:t>
      </w:r>
      <w:r>
        <w:rPr>
          <w:noProof/>
        </w:rPr>
        <w:fldChar w:fldCharType="end"/>
      </w:r>
    </w:p>
    <w:p w14:paraId="056C8341" w14:textId="7FA18B6A" w:rsidR="003677F4" w:rsidRDefault="003677F4">
      <w:pPr>
        <w:pStyle w:val="TOC5"/>
        <w:rPr>
          <w:rFonts w:asciiTheme="minorHAnsi" w:eastAsiaTheme="minorEastAsia" w:hAnsiTheme="minorHAnsi" w:cstheme="minorBidi"/>
          <w:noProof/>
          <w:kern w:val="2"/>
          <w:sz w:val="21"/>
          <w:szCs w:val="22"/>
          <w:lang w:val="en-US" w:eastAsia="zh-CN"/>
        </w:rPr>
      </w:pPr>
      <w:r>
        <w:rPr>
          <w:noProof/>
        </w:rPr>
        <w:t>6.9.2.2.2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_Toc216347389 \h </w:instrText>
      </w:r>
      <w:r>
        <w:rPr>
          <w:noProof/>
        </w:rPr>
      </w:r>
      <w:r>
        <w:rPr>
          <w:noProof/>
        </w:rPr>
        <w:fldChar w:fldCharType="separate"/>
      </w:r>
      <w:r>
        <w:rPr>
          <w:noProof/>
        </w:rPr>
        <w:t>149</w:t>
      </w:r>
      <w:r>
        <w:rPr>
          <w:noProof/>
        </w:rPr>
        <w:fldChar w:fldCharType="end"/>
      </w:r>
    </w:p>
    <w:p w14:paraId="2EF40372" w14:textId="2B62F4C0" w:rsidR="003677F4" w:rsidRDefault="003677F4">
      <w:pPr>
        <w:pStyle w:val="TOC4"/>
        <w:rPr>
          <w:rFonts w:asciiTheme="minorHAnsi" w:eastAsiaTheme="minorEastAsia" w:hAnsiTheme="minorHAnsi" w:cstheme="minorBidi"/>
          <w:noProof/>
          <w:kern w:val="2"/>
          <w:sz w:val="21"/>
          <w:szCs w:val="22"/>
          <w:lang w:val="en-US" w:eastAsia="zh-CN"/>
        </w:rPr>
      </w:pPr>
      <w:r>
        <w:rPr>
          <w:noProof/>
        </w:rPr>
        <w:t>6.9.2.3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_Toc216347390 \h </w:instrText>
      </w:r>
      <w:r>
        <w:rPr>
          <w:noProof/>
        </w:rPr>
      </w:r>
      <w:r>
        <w:rPr>
          <w:noProof/>
        </w:rPr>
        <w:fldChar w:fldCharType="separate"/>
      </w:r>
      <w:r>
        <w:rPr>
          <w:noProof/>
        </w:rPr>
        <w:t>149</w:t>
      </w:r>
      <w:r>
        <w:rPr>
          <w:noProof/>
        </w:rPr>
        <w:fldChar w:fldCharType="end"/>
      </w:r>
    </w:p>
    <w:p w14:paraId="6234F40B" w14:textId="79665846" w:rsidR="003677F4" w:rsidRDefault="003677F4">
      <w:pPr>
        <w:pStyle w:val="TOC5"/>
        <w:rPr>
          <w:rFonts w:asciiTheme="minorHAnsi" w:eastAsiaTheme="minorEastAsia" w:hAnsiTheme="minorHAnsi" w:cstheme="minorBidi"/>
          <w:noProof/>
          <w:kern w:val="2"/>
          <w:sz w:val="21"/>
          <w:szCs w:val="22"/>
          <w:lang w:val="en-US" w:eastAsia="zh-CN"/>
        </w:rPr>
      </w:pPr>
      <w:r>
        <w:rPr>
          <w:noProof/>
        </w:rPr>
        <w:t>6.9.2.3.1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_Toc216347391 \h </w:instrText>
      </w:r>
      <w:r>
        <w:rPr>
          <w:noProof/>
        </w:rPr>
      </w:r>
      <w:r>
        <w:rPr>
          <w:noProof/>
        </w:rPr>
        <w:fldChar w:fldCharType="separate"/>
      </w:r>
      <w:r>
        <w:rPr>
          <w:noProof/>
        </w:rPr>
        <w:t>149</w:t>
      </w:r>
      <w:r>
        <w:rPr>
          <w:noProof/>
        </w:rPr>
        <w:fldChar w:fldCharType="end"/>
      </w:r>
    </w:p>
    <w:p w14:paraId="24833CB7" w14:textId="70465FF8" w:rsidR="003677F4" w:rsidRDefault="003677F4">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_Toc216347392 \h </w:instrText>
      </w:r>
      <w:r>
        <w:rPr>
          <w:noProof/>
        </w:rPr>
      </w:r>
      <w:r>
        <w:rPr>
          <w:noProof/>
        </w:rPr>
        <w:fldChar w:fldCharType="separate"/>
      </w:r>
      <w:r>
        <w:rPr>
          <w:noProof/>
        </w:rPr>
        <w:t>150</w:t>
      </w:r>
      <w:r>
        <w:rPr>
          <w:noProof/>
        </w:rPr>
        <w:fldChar w:fldCharType="end"/>
      </w:r>
    </w:p>
    <w:p w14:paraId="59BCEF7A" w14:textId="42F1BA09" w:rsidR="003677F4" w:rsidRDefault="003677F4">
      <w:pPr>
        <w:pStyle w:val="TOC4"/>
        <w:rPr>
          <w:rFonts w:asciiTheme="minorHAnsi" w:eastAsiaTheme="minorEastAsia" w:hAnsiTheme="minorHAnsi" w:cstheme="minorBidi"/>
          <w:noProof/>
          <w:kern w:val="2"/>
          <w:sz w:val="21"/>
          <w:szCs w:val="22"/>
          <w:lang w:val="en-US" w:eastAsia="zh-CN"/>
        </w:rPr>
      </w:pPr>
      <w:r>
        <w:rPr>
          <w:noProof/>
        </w:rPr>
        <w:t>6.9.3.1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_Toc216347393 \h </w:instrText>
      </w:r>
      <w:r>
        <w:rPr>
          <w:noProof/>
        </w:rPr>
      </w:r>
      <w:r>
        <w:rPr>
          <w:noProof/>
        </w:rPr>
        <w:fldChar w:fldCharType="separate"/>
      </w:r>
      <w:r>
        <w:rPr>
          <w:noProof/>
        </w:rPr>
        <w:t>150</w:t>
      </w:r>
      <w:r>
        <w:rPr>
          <w:noProof/>
        </w:rPr>
        <w:fldChar w:fldCharType="end"/>
      </w:r>
    </w:p>
    <w:p w14:paraId="403C0199" w14:textId="767D51F3" w:rsidR="003677F4" w:rsidRDefault="003677F4">
      <w:pPr>
        <w:pStyle w:val="TOC4"/>
        <w:rPr>
          <w:rFonts w:asciiTheme="minorHAnsi" w:eastAsiaTheme="minorEastAsia" w:hAnsiTheme="minorHAnsi" w:cstheme="minorBidi"/>
          <w:noProof/>
          <w:kern w:val="2"/>
          <w:sz w:val="21"/>
          <w:szCs w:val="22"/>
          <w:lang w:val="en-US" w:eastAsia="zh-CN"/>
        </w:rPr>
      </w:pPr>
      <w:r>
        <w:rPr>
          <w:noProof/>
        </w:rPr>
        <w:t>6.9.3.2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PC5 Provisioning Requirement Subscriptions</w:t>
      </w:r>
      <w:r>
        <w:rPr>
          <w:noProof/>
        </w:rPr>
        <w:tab/>
      </w:r>
      <w:r>
        <w:rPr>
          <w:noProof/>
        </w:rPr>
        <w:fldChar w:fldCharType="begin"/>
      </w:r>
      <w:r>
        <w:rPr>
          <w:noProof/>
        </w:rPr>
        <w:instrText xml:space="preserve"> PAGEREF _Toc216347394 \h </w:instrText>
      </w:r>
      <w:r>
        <w:rPr>
          <w:noProof/>
        </w:rPr>
      </w:r>
      <w:r>
        <w:rPr>
          <w:noProof/>
        </w:rPr>
        <w:fldChar w:fldCharType="separate"/>
      </w:r>
      <w:r>
        <w:rPr>
          <w:noProof/>
        </w:rPr>
        <w:t>150</w:t>
      </w:r>
      <w:r>
        <w:rPr>
          <w:noProof/>
        </w:rPr>
        <w:fldChar w:fldCharType="end"/>
      </w:r>
    </w:p>
    <w:p w14:paraId="59162219" w14:textId="0864DC9F" w:rsidR="003677F4" w:rsidRDefault="003677F4">
      <w:pPr>
        <w:pStyle w:val="TOC5"/>
        <w:rPr>
          <w:rFonts w:asciiTheme="minorHAnsi" w:eastAsiaTheme="minorEastAsia" w:hAnsiTheme="minorHAnsi" w:cstheme="minorBidi"/>
          <w:noProof/>
          <w:kern w:val="2"/>
          <w:sz w:val="21"/>
          <w:szCs w:val="22"/>
          <w:lang w:val="en-US" w:eastAsia="zh-CN"/>
        </w:rPr>
      </w:pPr>
      <w:r>
        <w:rPr>
          <w:noProof/>
        </w:rPr>
        <w:t>6.9.3.2.1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_Toc216347395 \h </w:instrText>
      </w:r>
      <w:r>
        <w:rPr>
          <w:noProof/>
        </w:rPr>
      </w:r>
      <w:r>
        <w:rPr>
          <w:noProof/>
        </w:rPr>
        <w:fldChar w:fldCharType="separate"/>
      </w:r>
      <w:r>
        <w:rPr>
          <w:noProof/>
        </w:rPr>
        <w:t>150</w:t>
      </w:r>
      <w:r>
        <w:rPr>
          <w:noProof/>
        </w:rPr>
        <w:fldChar w:fldCharType="end"/>
      </w:r>
    </w:p>
    <w:p w14:paraId="4126F8EA" w14:textId="7B2682DA" w:rsidR="003677F4" w:rsidRDefault="003677F4">
      <w:pPr>
        <w:pStyle w:val="TOC5"/>
        <w:rPr>
          <w:rFonts w:asciiTheme="minorHAnsi" w:eastAsiaTheme="minorEastAsia" w:hAnsiTheme="minorHAnsi" w:cstheme="minorBidi"/>
          <w:noProof/>
          <w:kern w:val="2"/>
          <w:sz w:val="21"/>
          <w:szCs w:val="22"/>
          <w:lang w:val="en-US" w:eastAsia="zh-CN"/>
        </w:rPr>
      </w:pPr>
      <w:r>
        <w:rPr>
          <w:noProof/>
        </w:rPr>
        <w:t>6.9.3.2.2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_Toc216347396 \h </w:instrText>
      </w:r>
      <w:r>
        <w:rPr>
          <w:noProof/>
        </w:rPr>
      </w:r>
      <w:r>
        <w:rPr>
          <w:noProof/>
        </w:rPr>
        <w:fldChar w:fldCharType="separate"/>
      </w:r>
      <w:r>
        <w:rPr>
          <w:noProof/>
        </w:rPr>
        <w:t>150</w:t>
      </w:r>
      <w:r>
        <w:rPr>
          <w:noProof/>
        </w:rPr>
        <w:fldChar w:fldCharType="end"/>
      </w:r>
    </w:p>
    <w:p w14:paraId="0F280F10" w14:textId="29E2651F" w:rsidR="003677F4" w:rsidRDefault="003677F4">
      <w:pPr>
        <w:pStyle w:val="TOC5"/>
        <w:rPr>
          <w:rFonts w:asciiTheme="minorHAnsi" w:eastAsiaTheme="minorEastAsia" w:hAnsiTheme="minorHAnsi" w:cstheme="minorBidi"/>
          <w:noProof/>
          <w:kern w:val="2"/>
          <w:sz w:val="21"/>
          <w:szCs w:val="22"/>
          <w:lang w:val="en-US" w:eastAsia="zh-CN"/>
        </w:rPr>
      </w:pPr>
      <w:r>
        <w:rPr>
          <w:noProof/>
        </w:rPr>
        <w:t>6.9.3.2.3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_Toc216347397 \h </w:instrText>
      </w:r>
      <w:r>
        <w:rPr>
          <w:noProof/>
        </w:rPr>
      </w:r>
      <w:r>
        <w:rPr>
          <w:noProof/>
        </w:rPr>
        <w:fldChar w:fldCharType="separate"/>
      </w:r>
      <w:r>
        <w:rPr>
          <w:noProof/>
        </w:rPr>
        <w:t>151</w:t>
      </w:r>
      <w:r>
        <w:rPr>
          <w:noProof/>
        </w:rPr>
        <w:fldChar w:fldCharType="end"/>
      </w:r>
    </w:p>
    <w:p w14:paraId="0ED69B6D" w14:textId="7D28115C" w:rsidR="003677F4" w:rsidRDefault="003677F4">
      <w:pPr>
        <w:pStyle w:val="TOC6"/>
        <w:rPr>
          <w:rFonts w:asciiTheme="minorHAnsi" w:eastAsiaTheme="minorEastAsia" w:hAnsiTheme="minorHAnsi" w:cstheme="minorBidi"/>
          <w:noProof/>
          <w:kern w:val="2"/>
          <w:sz w:val="21"/>
          <w:szCs w:val="22"/>
          <w:lang w:val="en-US" w:eastAsia="zh-CN"/>
        </w:rPr>
      </w:pPr>
      <w:r>
        <w:rPr>
          <w:noProof/>
        </w:rPr>
        <w:t>6.9.3.2.3.1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_Toc216347398 \h </w:instrText>
      </w:r>
      <w:r>
        <w:rPr>
          <w:noProof/>
        </w:rPr>
      </w:r>
      <w:r>
        <w:rPr>
          <w:noProof/>
        </w:rPr>
        <w:fldChar w:fldCharType="separate"/>
      </w:r>
      <w:r>
        <w:rPr>
          <w:noProof/>
        </w:rPr>
        <w:t>151</w:t>
      </w:r>
      <w:r>
        <w:rPr>
          <w:noProof/>
        </w:rPr>
        <w:fldChar w:fldCharType="end"/>
      </w:r>
    </w:p>
    <w:p w14:paraId="5A156A6E" w14:textId="3ECFA1AB" w:rsidR="003677F4" w:rsidRDefault="003677F4">
      <w:pPr>
        <w:pStyle w:val="TOC5"/>
        <w:rPr>
          <w:rFonts w:asciiTheme="minorHAnsi" w:eastAsiaTheme="minorEastAsia" w:hAnsiTheme="minorHAnsi" w:cstheme="minorBidi"/>
          <w:noProof/>
          <w:kern w:val="2"/>
          <w:sz w:val="21"/>
          <w:szCs w:val="22"/>
          <w:lang w:val="en-US" w:eastAsia="zh-CN"/>
        </w:rPr>
      </w:pPr>
      <w:r>
        <w:rPr>
          <w:noProof/>
        </w:rPr>
        <w:t>6.9.3.2.4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_Toc216347399 \h </w:instrText>
      </w:r>
      <w:r>
        <w:rPr>
          <w:noProof/>
        </w:rPr>
      </w:r>
      <w:r>
        <w:rPr>
          <w:noProof/>
        </w:rPr>
        <w:fldChar w:fldCharType="separate"/>
      </w:r>
      <w:r>
        <w:rPr>
          <w:noProof/>
        </w:rPr>
        <w:t>151</w:t>
      </w:r>
      <w:r>
        <w:rPr>
          <w:noProof/>
        </w:rPr>
        <w:fldChar w:fldCharType="end"/>
      </w:r>
    </w:p>
    <w:p w14:paraId="02A0E2E5" w14:textId="577257E3" w:rsidR="003677F4" w:rsidRDefault="003677F4">
      <w:pPr>
        <w:pStyle w:val="TOC4"/>
        <w:rPr>
          <w:rFonts w:asciiTheme="minorHAnsi" w:eastAsiaTheme="minorEastAsia" w:hAnsiTheme="minorHAnsi" w:cstheme="minorBidi"/>
          <w:noProof/>
          <w:kern w:val="2"/>
          <w:sz w:val="21"/>
          <w:szCs w:val="22"/>
          <w:lang w:val="en-US" w:eastAsia="zh-CN"/>
        </w:rPr>
      </w:pPr>
      <w:r>
        <w:rPr>
          <w:noProof/>
        </w:rPr>
        <w:t>6.9.3.3</w:t>
      </w:r>
      <w:r>
        <w:rPr>
          <w:rFonts w:asciiTheme="minorHAnsi" w:eastAsiaTheme="minorEastAsia" w:hAnsiTheme="minorHAnsi" w:cstheme="minorBidi"/>
          <w:noProof/>
          <w:kern w:val="2"/>
          <w:sz w:val="21"/>
          <w:szCs w:val="22"/>
          <w:lang w:val="en-US" w:eastAsia="zh-CN"/>
        </w:rPr>
        <w:tab/>
      </w:r>
      <w:r>
        <w:rPr>
          <w:noProof/>
        </w:rPr>
        <w:t>Resource: Individual PC5 Provisioning Requirement Subscription</w:t>
      </w:r>
      <w:r>
        <w:rPr>
          <w:noProof/>
        </w:rPr>
        <w:tab/>
      </w:r>
      <w:r>
        <w:rPr>
          <w:noProof/>
        </w:rPr>
        <w:fldChar w:fldCharType="begin"/>
      </w:r>
      <w:r>
        <w:rPr>
          <w:noProof/>
        </w:rPr>
        <w:instrText xml:space="preserve"> PAGEREF _Toc216347400 \h </w:instrText>
      </w:r>
      <w:r>
        <w:rPr>
          <w:noProof/>
        </w:rPr>
      </w:r>
      <w:r>
        <w:rPr>
          <w:noProof/>
        </w:rPr>
        <w:fldChar w:fldCharType="separate"/>
      </w:r>
      <w:r>
        <w:rPr>
          <w:noProof/>
        </w:rPr>
        <w:t>151</w:t>
      </w:r>
      <w:r>
        <w:rPr>
          <w:noProof/>
        </w:rPr>
        <w:fldChar w:fldCharType="end"/>
      </w:r>
    </w:p>
    <w:p w14:paraId="712D1200" w14:textId="06F1F976" w:rsidR="003677F4" w:rsidRDefault="003677F4">
      <w:pPr>
        <w:pStyle w:val="TOC5"/>
        <w:rPr>
          <w:rFonts w:asciiTheme="minorHAnsi" w:eastAsiaTheme="minorEastAsia" w:hAnsiTheme="minorHAnsi" w:cstheme="minorBidi"/>
          <w:noProof/>
          <w:kern w:val="2"/>
          <w:sz w:val="21"/>
          <w:szCs w:val="22"/>
          <w:lang w:val="en-US" w:eastAsia="zh-CN"/>
        </w:rPr>
      </w:pPr>
      <w:r>
        <w:rPr>
          <w:noProof/>
        </w:rPr>
        <w:t>6.9.3.3.1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_Toc216347401 \h </w:instrText>
      </w:r>
      <w:r>
        <w:rPr>
          <w:noProof/>
        </w:rPr>
      </w:r>
      <w:r>
        <w:rPr>
          <w:noProof/>
        </w:rPr>
        <w:fldChar w:fldCharType="separate"/>
      </w:r>
      <w:r>
        <w:rPr>
          <w:noProof/>
        </w:rPr>
        <w:t>151</w:t>
      </w:r>
      <w:r>
        <w:rPr>
          <w:noProof/>
        </w:rPr>
        <w:fldChar w:fldCharType="end"/>
      </w:r>
    </w:p>
    <w:p w14:paraId="69188DA6" w14:textId="1A9DF15A" w:rsidR="003677F4" w:rsidRDefault="003677F4">
      <w:pPr>
        <w:pStyle w:val="TOC5"/>
        <w:rPr>
          <w:rFonts w:asciiTheme="minorHAnsi" w:eastAsiaTheme="minorEastAsia" w:hAnsiTheme="minorHAnsi" w:cstheme="minorBidi"/>
          <w:noProof/>
          <w:kern w:val="2"/>
          <w:sz w:val="21"/>
          <w:szCs w:val="22"/>
          <w:lang w:val="en-US" w:eastAsia="zh-CN"/>
        </w:rPr>
      </w:pPr>
      <w:r>
        <w:rPr>
          <w:noProof/>
        </w:rPr>
        <w:t>6.9.3.3.2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_Toc216347402 \h </w:instrText>
      </w:r>
      <w:r>
        <w:rPr>
          <w:noProof/>
        </w:rPr>
      </w:r>
      <w:r>
        <w:rPr>
          <w:noProof/>
        </w:rPr>
        <w:fldChar w:fldCharType="separate"/>
      </w:r>
      <w:r>
        <w:rPr>
          <w:noProof/>
        </w:rPr>
        <w:t>152</w:t>
      </w:r>
      <w:r>
        <w:rPr>
          <w:noProof/>
        </w:rPr>
        <w:fldChar w:fldCharType="end"/>
      </w:r>
    </w:p>
    <w:p w14:paraId="6DFF0F9D" w14:textId="33BF6544" w:rsidR="003677F4" w:rsidRDefault="003677F4">
      <w:pPr>
        <w:pStyle w:val="TOC5"/>
        <w:rPr>
          <w:rFonts w:asciiTheme="minorHAnsi" w:eastAsiaTheme="minorEastAsia" w:hAnsiTheme="minorHAnsi" w:cstheme="minorBidi"/>
          <w:noProof/>
          <w:kern w:val="2"/>
          <w:sz w:val="21"/>
          <w:szCs w:val="22"/>
          <w:lang w:val="en-US" w:eastAsia="zh-CN"/>
        </w:rPr>
      </w:pPr>
      <w:r>
        <w:rPr>
          <w:noProof/>
        </w:rPr>
        <w:lastRenderedPageBreak/>
        <w:t>6.9.3.3.3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_Toc216347403 \h </w:instrText>
      </w:r>
      <w:r>
        <w:rPr>
          <w:noProof/>
        </w:rPr>
      </w:r>
      <w:r>
        <w:rPr>
          <w:noProof/>
        </w:rPr>
        <w:fldChar w:fldCharType="separate"/>
      </w:r>
      <w:r>
        <w:rPr>
          <w:noProof/>
        </w:rPr>
        <w:t>152</w:t>
      </w:r>
      <w:r>
        <w:rPr>
          <w:noProof/>
        </w:rPr>
        <w:fldChar w:fldCharType="end"/>
      </w:r>
    </w:p>
    <w:p w14:paraId="6D06F2F8" w14:textId="0919571A" w:rsidR="003677F4" w:rsidRDefault="003677F4">
      <w:pPr>
        <w:pStyle w:val="TOC6"/>
        <w:rPr>
          <w:rFonts w:asciiTheme="minorHAnsi" w:eastAsiaTheme="minorEastAsia" w:hAnsiTheme="minorHAnsi" w:cstheme="minorBidi"/>
          <w:noProof/>
          <w:kern w:val="2"/>
          <w:sz w:val="21"/>
          <w:szCs w:val="22"/>
          <w:lang w:val="en-US" w:eastAsia="zh-CN"/>
        </w:rPr>
      </w:pPr>
      <w:r>
        <w:rPr>
          <w:noProof/>
        </w:rPr>
        <w:t>6.9.3.3.3.1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_Toc216347404 \h </w:instrText>
      </w:r>
      <w:r>
        <w:rPr>
          <w:noProof/>
        </w:rPr>
      </w:r>
      <w:r>
        <w:rPr>
          <w:noProof/>
        </w:rPr>
        <w:fldChar w:fldCharType="separate"/>
      </w:r>
      <w:r>
        <w:rPr>
          <w:noProof/>
        </w:rPr>
        <w:t>152</w:t>
      </w:r>
      <w:r>
        <w:rPr>
          <w:noProof/>
        </w:rPr>
        <w:fldChar w:fldCharType="end"/>
      </w:r>
    </w:p>
    <w:p w14:paraId="3EA3F487" w14:textId="54899799" w:rsidR="003677F4" w:rsidRDefault="003677F4">
      <w:pPr>
        <w:pStyle w:val="TOC6"/>
        <w:rPr>
          <w:rFonts w:asciiTheme="minorHAnsi" w:eastAsiaTheme="minorEastAsia" w:hAnsiTheme="minorHAnsi" w:cstheme="minorBidi"/>
          <w:noProof/>
          <w:kern w:val="2"/>
          <w:sz w:val="21"/>
          <w:szCs w:val="22"/>
          <w:lang w:val="en-US" w:eastAsia="zh-CN"/>
        </w:rPr>
      </w:pPr>
      <w:r>
        <w:rPr>
          <w:noProof/>
        </w:rPr>
        <w:t>6.9.3.3.3.2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_Toc216347405 \h </w:instrText>
      </w:r>
      <w:r>
        <w:rPr>
          <w:noProof/>
        </w:rPr>
      </w:r>
      <w:r>
        <w:rPr>
          <w:noProof/>
        </w:rPr>
        <w:fldChar w:fldCharType="separate"/>
      </w:r>
      <w:r>
        <w:rPr>
          <w:noProof/>
        </w:rPr>
        <w:t>153</w:t>
      </w:r>
      <w:r>
        <w:rPr>
          <w:noProof/>
        </w:rPr>
        <w:fldChar w:fldCharType="end"/>
      </w:r>
    </w:p>
    <w:p w14:paraId="32E8B031" w14:textId="45191EBE" w:rsidR="003677F4" w:rsidRDefault="003677F4">
      <w:pPr>
        <w:pStyle w:val="TOC6"/>
        <w:rPr>
          <w:rFonts w:asciiTheme="minorHAnsi" w:eastAsiaTheme="minorEastAsia" w:hAnsiTheme="minorHAnsi" w:cstheme="minorBidi"/>
          <w:noProof/>
          <w:kern w:val="2"/>
          <w:sz w:val="21"/>
          <w:szCs w:val="22"/>
          <w:lang w:val="en-US" w:eastAsia="zh-CN"/>
        </w:rPr>
      </w:pPr>
      <w:r>
        <w:rPr>
          <w:noProof/>
        </w:rPr>
        <w:t>6.9.3.3.3.3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_Toc216347406 \h </w:instrText>
      </w:r>
      <w:r>
        <w:rPr>
          <w:noProof/>
        </w:rPr>
      </w:r>
      <w:r>
        <w:rPr>
          <w:noProof/>
        </w:rPr>
        <w:fldChar w:fldCharType="separate"/>
      </w:r>
      <w:r>
        <w:rPr>
          <w:noProof/>
        </w:rPr>
        <w:t>154</w:t>
      </w:r>
      <w:r>
        <w:rPr>
          <w:noProof/>
        </w:rPr>
        <w:fldChar w:fldCharType="end"/>
      </w:r>
    </w:p>
    <w:p w14:paraId="23BC16C7" w14:textId="358A39BC" w:rsidR="003677F4" w:rsidRDefault="003677F4">
      <w:pPr>
        <w:pStyle w:val="TOC4"/>
        <w:rPr>
          <w:rFonts w:asciiTheme="minorHAnsi" w:eastAsiaTheme="minorEastAsia" w:hAnsiTheme="minorHAnsi" w:cstheme="minorBidi"/>
          <w:noProof/>
          <w:kern w:val="2"/>
          <w:sz w:val="21"/>
          <w:szCs w:val="22"/>
          <w:lang w:val="en-US" w:eastAsia="zh-CN"/>
        </w:rPr>
      </w:pPr>
      <w:r>
        <w:rPr>
          <w:noProof/>
        </w:rPr>
        <w:t>6.9.3.4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_Toc216347407 \h </w:instrText>
      </w:r>
      <w:r>
        <w:rPr>
          <w:noProof/>
        </w:rPr>
      </w:r>
      <w:r>
        <w:rPr>
          <w:noProof/>
        </w:rPr>
        <w:fldChar w:fldCharType="separate"/>
      </w:r>
      <w:r>
        <w:rPr>
          <w:noProof/>
        </w:rPr>
        <w:t>155</w:t>
      </w:r>
      <w:r>
        <w:rPr>
          <w:noProof/>
        </w:rPr>
        <w:fldChar w:fldCharType="end"/>
      </w:r>
    </w:p>
    <w:p w14:paraId="01C29502" w14:textId="043A0475" w:rsidR="003677F4" w:rsidRDefault="003677F4">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_Toc216347408 \h </w:instrText>
      </w:r>
      <w:r>
        <w:rPr>
          <w:noProof/>
        </w:rPr>
      </w:r>
      <w:r>
        <w:rPr>
          <w:noProof/>
        </w:rPr>
        <w:fldChar w:fldCharType="separate"/>
      </w:r>
      <w:r>
        <w:rPr>
          <w:noProof/>
        </w:rPr>
        <w:t>155</w:t>
      </w:r>
      <w:r>
        <w:rPr>
          <w:noProof/>
        </w:rPr>
        <w:fldChar w:fldCharType="end"/>
      </w:r>
    </w:p>
    <w:p w14:paraId="20DB107F" w14:textId="28C8BD74" w:rsidR="003677F4" w:rsidRDefault="003677F4">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_Toc216347409 \h </w:instrText>
      </w:r>
      <w:r>
        <w:rPr>
          <w:noProof/>
        </w:rPr>
      </w:r>
      <w:r>
        <w:rPr>
          <w:noProof/>
        </w:rPr>
        <w:fldChar w:fldCharType="separate"/>
      </w:r>
      <w:r>
        <w:rPr>
          <w:noProof/>
        </w:rPr>
        <w:t>155</w:t>
      </w:r>
      <w:r>
        <w:rPr>
          <w:noProof/>
        </w:rPr>
        <w:fldChar w:fldCharType="end"/>
      </w:r>
    </w:p>
    <w:p w14:paraId="0F149668" w14:textId="73434B64" w:rsidR="003677F4" w:rsidRDefault="003677F4">
      <w:pPr>
        <w:pStyle w:val="TOC4"/>
        <w:rPr>
          <w:rFonts w:asciiTheme="minorHAnsi" w:eastAsiaTheme="minorEastAsia" w:hAnsiTheme="minorHAnsi" w:cstheme="minorBidi"/>
          <w:noProof/>
          <w:kern w:val="2"/>
          <w:sz w:val="21"/>
          <w:szCs w:val="22"/>
          <w:lang w:val="en-US" w:eastAsia="zh-CN"/>
        </w:rPr>
      </w:pPr>
      <w:r>
        <w:rPr>
          <w:noProof/>
        </w:rPr>
        <w:t>6.9.5.1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_Toc216347410 \h </w:instrText>
      </w:r>
      <w:r>
        <w:rPr>
          <w:noProof/>
        </w:rPr>
      </w:r>
      <w:r>
        <w:rPr>
          <w:noProof/>
        </w:rPr>
        <w:fldChar w:fldCharType="separate"/>
      </w:r>
      <w:r>
        <w:rPr>
          <w:noProof/>
        </w:rPr>
        <w:t>155</w:t>
      </w:r>
      <w:r>
        <w:rPr>
          <w:noProof/>
        </w:rPr>
        <w:fldChar w:fldCharType="end"/>
      </w:r>
    </w:p>
    <w:p w14:paraId="23DADC17" w14:textId="0F7A45D2" w:rsidR="003677F4" w:rsidRDefault="003677F4">
      <w:pPr>
        <w:pStyle w:val="TOC4"/>
        <w:rPr>
          <w:rFonts w:asciiTheme="minorHAnsi" w:eastAsiaTheme="minorEastAsia" w:hAnsiTheme="minorHAnsi" w:cstheme="minorBidi"/>
          <w:noProof/>
          <w:kern w:val="2"/>
          <w:sz w:val="21"/>
          <w:szCs w:val="22"/>
          <w:lang w:val="en-US" w:eastAsia="zh-CN"/>
        </w:rPr>
      </w:pPr>
      <w:r>
        <w:rPr>
          <w:noProof/>
        </w:rPr>
        <w:t>6.9.5.2</w:t>
      </w:r>
      <w:r>
        <w:rPr>
          <w:rFonts w:asciiTheme="minorHAnsi" w:eastAsiaTheme="minorEastAsia" w:hAnsiTheme="minorHAnsi" w:cstheme="minorBidi"/>
          <w:noProof/>
          <w:kern w:val="2"/>
          <w:sz w:val="21"/>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_Toc216347411 \h </w:instrText>
      </w:r>
      <w:r>
        <w:rPr>
          <w:noProof/>
        </w:rPr>
      </w:r>
      <w:r>
        <w:rPr>
          <w:noProof/>
        </w:rPr>
        <w:fldChar w:fldCharType="separate"/>
      </w:r>
      <w:r>
        <w:rPr>
          <w:noProof/>
        </w:rPr>
        <w:t>155</w:t>
      </w:r>
      <w:r>
        <w:rPr>
          <w:noProof/>
        </w:rPr>
        <w:fldChar w:fldCharType="end"/>
      </w:r>
    </w:p>
    <w:p w14:paraId="1E3A1CB3" w14:textId="753AD9A8" w:rsidR="003677F4" w:rsidRDefault="003677F4">
      <w:pPr>
        <w:pStyle w:val="TOC4"/>
        <w:rPr>
          <w:rFonts w:asciiTheme="minorHAnsi" w:eastAsiaTheme="minorEastAsia" w:hAnsiTheme="minorHAnsi" w:cstheme="minorBidi"/>
          <w:noProof/>
          <w:kern w:val="2"/>
          <w:sz w:val="21"/>
          <w:szCs w:val="22"/>
          <w:lang w:val="en-US" w:eastAsia="zh-CN"/>
        </w:rPr>
      </w:pPr>
      <w:r>
        <w:rPr>
          <w:noProof/>
        </w:rPr>
        <w:t>6.9.5.3</w:t>
      </w:r>
      <w:r>
        <w:rPr>
          <w:rFonts w:asciiTheme="minorHAnsi" w:eastAsiaTheme="minorEastAsia" w:hAnsiTheme="minorHAnsi" w:cstheme="minorBidi"/>
          <w:noProof/>
          <w:kern w:val="2"/>
          <w:sz w:val="21"/>
          <w:szCs w:val="22"/>
          <w:lang w:val="en-US" w:eastAsia="zh-CN"/>
        </w:rPr>
        <w:tab/>
      </w:r>
      <w:r>
        <w:rPr>
          <w:noProof/>
        </w:rPr>
        <w:t>Notification Test Event</w:t>
      </w:r>
      <w:r>
        <w:rPr>
          <w:noProof/>
        </w:rPr>
        <w:tab/>
      </w:r>
      <w:r>
        <w:rPr>
          <w:noProof/>
        </w:rPr>
        <w:fldChar w:fldCharType="begin"/>
      </w:r>
      <w:r>
        <w:rPr>
          <w:noProof/>
        </w:rPr>
        <w:instrText xml:space="preserve"> PAGEREF _Toc216347412 \h </w:instrText>
      </w:r>
      <w:r>
        <w:rPr>
          <w:noProof/>
        </w:rPr>
      </w:r>
      <w:r>
        <w:rPr>
          <w:noProof/>
        </w:rPr>
        <w:fldChar w:fldCharType="separate"/>
      </w:r>
      <w:r>
        <w:rPr>
          <w:noProof/>
        </w:rPr>
        <w:t>155</w:t>
      </w:r>
      <w:r>
        <w:rPr>
          <w:noProof/>
        </w:rPr>
        <w:fldChar w:fldCharType="end"/>
      </w:r>
    </w:p>
    <w:p w14:paraId="366BB74D" w14:textId="6B23D71A" w:rsidR="003677F4" w:rsidRDefault="003677F4">
      <w:pPr>
        <w:pStyle w:val="TOC4"/>
        <w:rPr>
          <w:rFonts w:asciiTheme="minorHAnsi" w:eastAsiaTheme="minorEastAsia" w:hAnsiTheme="minorHAnsi" w:cstheme="minorBidi"/>
          <w:noProof/>
          <w:kern w:val="2"/>
          <w:sz w:val="21"/>
          <w:szCs w:val="22"/>
          <w:lang w:val="en-US" w:eastAsia="zh-CN"/>
        </w:rPr>
      </w:pPr>
      <w:r>
        <w:rPr>
          <w:noProof/>
        </w:rPr>
        <w:t>6.9.5.4</w:t>
      </w:r>
      <w:r>
        <w:rPr>
          <w:rFonts w:asciiTheme="minorHAnsi" w:eastAsiaTheme="minorEastAsia" w:hAnsiTheme="minorHAnsi" w:cstheme="minorBidi"/>
          <w:noProof/>
          <w:kern w:val="2"/>
          <w:sz w:val="21"/>
          <w:szCs w:val="22"/>
          <w:lang w:val="en-US" w:eastAsia="zh-CN"/>
        </w:rPr>
        <w:tab/>
      </w:r>
      <w:r>
        <w:rPr>
          <w:noProof/>
        </w:rPr>
        <w:t>Notification Delivery using Websocket</w:t>
      </w:r>
      <w:r>
        <w:rPr>
          <w:noProof/>
        </w:rPr>
        <w:tab/>
      </w:r>
      <w:r>
        <w:rPr>
          <w:noProof/>
        </w:rPr>
        <w:fldChar w:fldCharType="begin"/>
      </w:r>
      <w:r>
        <w:rPr>
          <w:noProof/>
        </w:rPr>
        <w:instrText xml:space="preserve"> PAGEREF _Toc216347413 \h </w:instrText>
      </w:r>
      <w:r>
        <w:rPr>
          <w:noProof/>
        </w:rPr>
      </w:r>
      <w:r>
        <w:rPr>
          <w:noProof/>
        </w:rPr>
        <w:fldChar w:fldCharType="separate"/>
      </w:r>
      <w:r>
        <w:rPr>
          <w:noProof/>
        </w:rPr>
        <w:t>155</w:t>
      </w:r>
      <w:r>
        <w:rPr>
          <w:noProof/>
        </w:rPr>
        <w:fldChar w:fldCharType="end"/>
      </w:r>
    </w:p>
    <w:p w14:paraId="5D63C842" w14:textId="6954BA19" w:rsidR="003677F4" w:rsidRDefault="003677F4">
      <w:pPr>
        <w:pStyle w:val="TOC4"/>
        <w:rPr>
          <w:rFonts w:asciiTheme="minorHAnsi" w:eastAsiaTheme="minorEastAsia" w:hAnsiTheme="minorHAnsi" w:cstheme="minorBidi"/>
          <w:noProof/>
          <w:kern w:val="2"/>
          <w:sz w:val="21"/>
          <w:szCs w:val="22"/>
          <w:lang w:val="en-US" w:eastAsia="zh-CN"/>
        </w:rPr>
      </w:pPr>
      <w:r>
        <w:rPr>
          <w:noProof/>
        </w:rPr>
        <w:t>6.9.5.5</w:t>
      </w:r>
      <w:r>
        <w:rPr>
          <w:rFonts w:asciiTheme="minorHAnsi" w:eastAsiaTheme="minorEastAsia" w:hAnsiTheme="minorHAnsi" w:cstheme="minorBidi"/>
          <w:noProof/>
          <w:kern w:val="2"/>
          <w:sz w:val="21"/>
          <w:szCs w:val="22"/>
          <w:lang w:val="en-US" w:eastAsia="zh-CN"/>
        </w:rPr>
        <w:tab/>
      </w:r>
      <w:r>
        <w:rPr>
          <w:noProof/>
        </w:rPr>
        <w:t>Methods</w:t>
      </w:r>
      <w:r>
        <w:rPr>
          <w:noProof/>
        </w:rPr>
        <w:tab/>
      </w:r>
      <w:r>
        <w:rPr>
          <w:noProof/>
        </w:rPr>
        <w:fldChar w:fldCharType="begin"/>
      </w:r>
      <w:r>
        <w:rPr>
          <w:noProof/>
        </w:rPr>
        <w:instrText xml:space="preserve"> PAGEREF _Toc216347414 \h </w:instrText>
      </w:r>
      <w:r>
        <w:rPr>
          <w:noProof/>
        </w:rPr>
      </w:r>
      <w:r>
        <w:rPr>
          <w:noProof/>
        </w:rPr>
        <w:fldChar w:fldCharType="separate"/>
      </w:r>
      <w:r>
        <w:rPr>
          <w:noProof/>
        </w:rPr>
        <w:t>156</w:t>
      </w:r>
      <w:r>
        <w:rPr>
          <w:noProof/>
        </w:rPr>
        <w:fldChar w:fldCharType="end"/>
      </w:r>
    </w:p>
    <w:p w14:paraId="58066A29" w14:textId="5AEE23C6" w:rsidR="003677F4" w:rsidRDefault="003677F4">
      <w:pPr>
        <w:pStyle w:val="TOC4"/>
        <w:rPr>
          <w:rFonts w:asciiTheme="minorHAnsi" w:eastAsiaTheme="minorEastAsia" w:hAnsiTheme="minorHAnsi" w:cstheme="minorBidi"/>
          <w:noProof/>
          <w:kern w:val="2"/>
          <w:sz w:val="21"/>
          <w:szCs w:val="22"/>
          <w:lang w:val="en-US" w:eastAsia="zh-CN"/>
        </w:rPr>
      </w:pPr>
      <w:r>
        <w:rPr>
          <w:noProof/>
        </w:rPr>
        <w:t>6.9.5.6</w:t>
      </w:r>
      <w:r>
        <w:rPr>
          <w:rFonts w:asciiTheme="minorHAnsi" w:eastAsiaTheme="minorEastAsia" w:hAnsiTheme="minorHAnsi" w:cstheme="minorBidi"/>
          <w:noProof/>
          <w:kern w:val="2"/>
          <w:sz w:val="21"/>
          <w:szCs w:val="22"/>
          <w:lang w:val="en-US" w:eastAsia="zh-CN"/>
        </w:rPr>
        <w:tab/>
      </w:r>
      <w:r>
        <w:rPr>
          <w:noProof/>
          <w:lang w:eastAsia="zh-CN"/>
        </w:rPr>
        <w:t xml:space="preserve">Notify </w:t>
      </w:r>
      <w:r>
        <w:rPr>
          <w:noProof/>
        </w:rPr>
        <w:t>PC5 Provisioning Requirement</w:t>
      </w:r>
      <w:r>
        <w:rPr>
          <w:noProof/>
        </w:rPr>
        <w:tab/>
      </w:r>
      <w:r>
        <w:rPr>
          <w:noProof/>
        </w:rPr>
        <w:fldChar w:fldCharType="begin"/>
      </w:r>
      <w:r>
        <w:rPr>
          <w:noProof/>
        </w:rPr>
        <w:instrText xml:space="preserve"> PAGEREF _Toc216347415 \h </w:instrText>
      </w:r>
      <w:r>
        <w:rPr>
          <w:noProof/>
        </w:rPr>
      </w:r>
      <w:r>
        <w:rPr>
          <w:noProof/>
        </w:rPr>
        <w:fldChar w:fldCharType="separate"/>
      </w:r>
      <w:r>
        <w:rPr>
          <w:noProof/>
        </w:rPr>
        <w:t>156</w:t>
      </w:r>
      <w:r>
        <w:rPr>
          <w:noProof/>
        </w:rPr>
        <w:fldChar w:fldCharType="end"/>
      </w:r>
    </w:p>
    <w:p w14:paraId="09238D1A" w14:textId="41101665"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6.9.5.6.1</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_Toc216347416 \h </w:instrText>
      </w:r>
      <w:r>
        <w:rPr>
          <w:noProof/>
        </w:rPr>
      </w:r>
      <w:r>
        <w:rPr>
          <w:noProof/>
        </w:rPr>
        <w:fldChar w:fldCharType="separate"/>
      </w:r>
      <w:r>
        <w:rPr>
          <w:noProof/>
        </w:rPr>
        <w:t>156</w:t>
      </w:r>
      <w:r>
        <w:rPr>
          <w:noProof/>
        </w:rPr>
        <w:fldChar w:fldCharType="end"/>
      </w:r>
    </w:p>
    <w:p w14:paraId="33E8C8A2" w14:textId="73A3D4B3" w:rsidR="003677F4" w:rsidRDefault="003677F4">
      <w:pPr>
        <w:pStyle w:val="TOC5"/>
        <w:rPr>
          <w:rFonts w:asciiTheme="minorHAnsi" w:eastAsiaTheme="minorEastAsia" w:hAnsiTheme="minorHAnsi" w:cstheme="minorBidi"/>
          <w:noProof/>
          <w:kern w:val="2"/>
          <w:sz w:val="21"/>
          <w:szCs w:val="22"/>
          <w:lang w:val="en-US" w:eastAsia="zh-CN"/>
        </w:rPr>
      </w:pPr>
      <w:r>
        <w:rPr>
          <w:noProof/>
          <w:lang w:eastAsia="ko-KR"/>
        </w:rPr>
        <w:t>6.9.5.6.2</w:t>
      </w:r>
      <w:r>
        <w:rPr>
          <w:rFonts w:asciiTheme="minorHAnsi" w:eastAsiaTheme="minorEastAsia" w:hAnsiTheme="minorHAnsi" w:cstheme="minorBidi"/>
          <w:noProof/>
          <w:kern w:val="2"/>
          <w:sz w:val="21"/>
          <w:szCs w:val="22"/>
          <w:lang w:val="en-US" w:eastAsia="zh-CN"/>
        </w:rPr>
        <w:tab/>
      </w:r>
      <w:r>
        <w:rPr>
          <w:noProof/>
          <w:lang w:eastAsia="ko-KR"/>
        </w:rPr>
        <w:t>Operation Definition</w:t>
      </w:r>
      <w:r>
        <w:rPr>
          <w:noProof/>
        </w:rPr>
        <w:tab/>
      </w:r>
      <w:r>
        <w:rPr>
          <w:noProof/>
        </w:rPr>
        <w:fldChar w:fldCharType="begin"/>
      </w:r>
      <w:r>
        <w:rPr>
          <w:noProof/>
        </w:rPr>
        <w:instrText xml:space="preserve"> PAGEREF _Toc216347417 \h </w:instrText>
      </w:r>
      <w:r>
        <w:rPr>
          <w:noProof/>
        </w:rPr>
      </w:r>
      <w:r>
        <w:rPr>
          <w:noProof/>
        </w:rPr>
        <w:fldChar w:fldCharType="separate"/>
      </w:r>
      <w:r>
        <w:rPr>
          <w:noProof/>
        </w:rPr>
        <w:t>156</w:t>
      </w:r>
      <w:r>
        <w:rPr>
          <w:noProof/>
        </w:rPr>
        <w:fldChar w:fldCharType="end"/>
      </w:r>
    </w:p>
    <w:p w14:paraId="0465AC72" w14:textId="2D66B355" w:rsidR="003677F4" w:rsidRDefault="003677F4">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_Toc216347418 \h </w:instrText>
      </w:r>
      <w:r>
        <w:rPr>
          <w:noProof/>
        </w:rPr>
      </w:r>
      <w:r>
        <w:rPr>
          <w:noProof/>
        </w:rPr>
        <w:fldChar w:fldCharType="separate"/>
      </w:r>
      <w:r>
        <w:rPr>
          <w:noProof/>
        </w:rPr>
        <w:t>157</w:t>
      </w:r>
      <w:r>
        <w:rPr>
          <w:noProof/>
        </w:rPr>
        <w:fldChar w:fldCharType="end"/>
      </w:r>
    </w:p>
    <w:p w14:paraId="4B9550BA" w14:textId="3AA37812" w:rsidR="003677F4" w:rsidRDefault="003677F4">
      <w:pPr>
        <w:pStyle w:val="TOC4"/>
        <w:rPr>
          <w:rFonts w:asciiTheme="minorHAnsi" w:eastAsiaTheme="minorEastAsia" w:hAnsiTheme="minorHAnsi" w:cstheme="minorBidi"/>
          <w:noProof/>
          <w:kern w:val="2"/>
          <w:sz w:val="21"/>
          <w:szCs w:val="22"/>
          <w:lang w:val="en-US" w:eastAsia="zh-CN"/>
        </w:rPr>
      </w:pPr>
      <w:r>
        <w:rPr>
          <w:noProof/>
        </w:rPr>
        <w:t>6.9.6.1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_Toc216347419 \h </w:instrText>
      </w:r>
      <w:r>
        <w:rPr>
          <w:noProof/>
        </w:rPr>
      </w:r>
      <w:r>
        <w:rPr>
          <w:noProof/>
        </w:rPr>
        <w:fldChar w:fldCharType="separate"/>
      </w:r>
      <w:r>
        <w:rPr>
          <w:noProof/>
        </w:rPr>
        <w:t>157</w:t>
      </w:r>
      <w:r>
        <w:rPr>
          <w:noProof/>
        </w:rPr>
        <w:fldChar w:fldCharType="end"/>
      </w:r>
    </w:p>
    <w:p w14:paraId="3A46DC11" w14:textId="689461A6"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6.9.6.2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_Toc216347420 \h </w:instrText>
      </w:r>
      <w:r>
        <w:rPr>
          <w:noProof/>
        </w:rPr>
      </w:r>
      <w:r>
        <w:rPr>
          <w:noProof/>
        </w:rPr>
        <w:fldChar w:fldCharType="separate"/>
      </w:r>
      <w:r>
        <w:rPr>
          <w:noProof/>
        </w:rPr>
        <w:t>158</w:t>
      </w:r>
      <w:r>
        <w:rPr>
          <w:noProof/>
        </w:rPr>
        <w:fldChar w:fldCharType="end"/>
      </w:r>
    </w:p>
    <w:p w14:paraId="4B75529D" w14:textId="1C3AD4E8" w:rsidR="003677F4" w:rsidRDefault="003677F4">
      <w:pPr>
        <w:pStyle w:val="TOC5"/>
        <w:rPr>
          <w:rFonts w:asciiTheme="minorHAnsi" w:eastAsiaTheme="minorEastAsia" w:hAnsiTheme="minorHAnsi" w:cstheme="minorBidi"/>
          <w:noProof/>
          <w:kern w:val="2"/>
          <w:sz w:val="21"/>
          <w:szCs w:val="22"/>
          <w:lang w:val="en-US" w:eastAsia="zh-CN"/>
        </w:rPr>
      </w:pPr>
      <w:r>
        <w:rPr>
          <w:noProof/>
        </w:rPr>
        <w:t>6.9.6.2.1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_Toc216347421 \h </w:instrText>
      </w:r>
      <w:r>
        <w:rPr>
          <w:noProof/>
        </w:rPr>
      </w:r>
      <w:r>
        <w:rPr>
          <w:noProof/>
        </w:rPr>
        <w:fldChar w:fldCharType="separate"/>
      </w:r>
      <w:r>
        <w:rPr>
          <w:noProof/>
        </w:rPr>
        <w:t>158</w:t>
      </w:r>
      <w:r>
        <w:rPr>
          <w:noProof/>
        </w:rPr>
        <w:fldChar w:fldCharType="end"/>
      </w:r>
    </w:p>
    <w:p w14:paraId="6EEF3416" w14:textId="3112DC01" w:rsidR="003677F4" w:rsidRDefault="003677F4">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ProvisioningRequirement</w:t>
      </w:r>
      <w:r>
        <w:rPr>
          <w:noProof/>
        </w:rPr>
        <w:tab/>
      </w:r>
      <w:r>
        <w:rPr>
          <w:noProof/>
        </w:rPr>
        <w:fldChar w:fldCharType="begin"/>
      </w:r>
      <w:r>
        <w:rPr>
          <w:noProof/>
        </w:rPr>
        <w:instrText xml:space="preserve"> PAGEREF _Toc216347422 \h </w:instrText>
      </w:r>
      <w:r>
        <w:rPr>
          <w:noProof/>
        </w:rPr>
      </w:r>
      <w:r>
        <w:rPr>
          <w:noProof/>
        </w:rPr>
        <w:fldChar w:fldCharType="separate"/>
      </w:r>
      <w:r>
        <w:rPr>
          <w:noProof/>
        </w:rPr>
        <w:t>158</w:t>
      </w:r>
      <w:r>
        <w:rPr>
          <w:noProof/>
        </w:rPr>
        <w:fldChar w:fldCharType="end"/>
      </w:r>
    </w:p>
    <w:p w14:paraId="69AE3523" w14:textId="5A5381A3" w:rsidR="003677F4" w:rsidRDefault="003677F4">
      <w:pPr>
        <w:pStyle w:val="TOC5"/>
        <w:rPr>
          <w:rFonts w:asciiTheme="minorHAnsi" w:eastAsiaTheme="minorEastAsia" w:hAnsiTheme="minorHAnsi" w:cstheme="minorBidi"/>
          <w:noProof/>
          <w:kern w:val="2"/>
          <w:sz w:val="21"/>
          <w:szCs w:val="22"/>
          <w:lang w:val="en-US" w:eastAsia="zh-CN"/>
        </w:rPr>
      </w:pPr>
      <w:r>
        <w:rPr>
          <w:noProof/>
        </w:rPr>
        <w:t>6.9.6.2.3</w:t>
      </w:r>
      <w:r>
        <w:rPr>
          <w:rFonts w:asciiTheme="minorHAnsi" w:eastAsiaTheme="minorEastAsia" w:hAnsiTheme="minorHAnsi" w:cstheme="minorBidi"/>
          <w:noProof/>
          <w:kern w:val="2"/>
          <w:sz w:val="21"/>
          <w:szCs w:val="22"/>
          <w:lang w:val="en-US" w:eastAsia="zh-CN"/>
        </w:rPr>
        <w:tab/>
      </w:r>
      <w:r>
        <w:rPr>
          <w:noProof/>
        </w:rPr>
        <w:t>Type: Notification</w:t>
      </w:r>
      <w:r>
        <w:rPr>
          <w:noProof/>
        </w:rPr>
        <w:tab/>
      </w:r>
      <w:r>
        <w:rPr>
          <w:noProof/>
        </w:rPr>
        <w:fldChar w:fldCharType="begin"/>
      </w:r>
      <w:r>
        <w:rPr>
          <w:noProof/>
        </w:rPr>
        <w:instrText xml:space="preserve"> PAGEREF _Toc216347423 \h </w:instrText>
      </w:r>
      <w:r>
        <w:rPr>
          <w:noProof/>
        </w:rPr>
      </w:r>
      <w:r>
        <w:rPr>
          <w:noProof/>
        </w:rPr>
        <w:fldChar w:fldCharType="separate"/>
      </w:r>
      <w:r>
        <w:rPr>
          <w:noProof/>
        </w:rPr>
        <w:t>158</w:t>
      </w:r>
      <w:r>
        <w:rPr>
          <w:noProof/>
        </w:rPr>
        <w:fldChar w:fldCharType="end"/>
      </w:r>
    </w:p>
    <w:p w14:paraId="5B397760" w14:textId="755FD267"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en-US"/>
        </w:rPr>
        <w:t>6.9.6.3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_Toc216347424 \h </w:instrText>
      </w:r>
      <w:r>
        <w:rPr>
          <w:noProof/>
        </w:rPr>
      </w:r>
      <w:r>
        <w:rPr>
          <w:noProof/>
        </w:rPr>
        <w:fldChar w:fldCharType="separate"/>
      </w:r>
      <w:r>
        <w:rPr>
          <w:noProof/>
        </w:rPr>
        <w:t>159</w:t>
      </w:r>
      <w:r>
        <w:rPr>
          <w:noProof/>
        </w:rPr>
        <w:fldChar w:fldCharType="end"/>
      </w:r>
    </w:p>
    <w:p w14:paraId="46A57AC9" w14:textId="3FA8E321" w:rsidR="003677F4" w:rsidRDefault="003677F4">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_Toc216347425 \h </w:instrText>
      </w:r>
      <w:r>
        <w:rPr>
          <w:noProof/>
        </w:rPr>
      </w:r>
      <w:r>
        <w:rPr>
          <w:noProof/>
        </w:rPr>
        <w:fldChar w:fldCharType="separate"/>
      </w:r>
      <w:r>
        <w:rPr>
          <w:noProof/>
        </w:rPr>
        <w:t>159</w:t>
      </w:r>
      <w:r>
        <w:rPr>
          <w:noProof/>
        </w:rPr>
        <w:fldChar w:fldCharType="end"/>
      </w:r>
    </w:p>
    <w:p w14:paraId="556453D9" w14:textId="55D2082F" w:rsidR="003677F4" w:rsidRDefault="003677F4">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_Toc216347426 \h </w:instrText>
      </w:r>
      <w:r>
        <w:rPr>
          <w:noProof/>
        </w:rPr>
      </w:r>
      <w:r>
        <w:rPr>
          <w:noProof/>
        </w:rPr>
        <w:fldChar w:fldCharType="separate"/>
      </w:r>
      <w:r>
        <w:rPr>
          <w:noProof/>
        </w:rPr>
        <w:t>159</w:t>
      </w:r>
      <w:r>
        <w:rPr>
          <w:noProof/>
        </w:rPr>
        <w:fldChar w:fldCharType="end"/>
      </w:r>
    </w:p>
    <w:p w14:paraId="04F19C14" w14:textId="533057FF" w:rsidR="003677F4" w:rsidRDefault="003677F4">
      <w:pPr>
        <w:pStyle w:val="TOC3"/>
        <w:rPr>
          <w:rFonts w:asciiTheme="minorHAnsi" w:eastAsiaTheme="minorEastAsia" w:hAnsiTheme="minorHAnsi" w:cstheme="minorBidi"/>
          <w:noProof/>
          <w:kern w:val="2"/>
          <w:sz w:val="21"/>
          <w:szCs w:val="22"/>
          <w:lang w:val="en-US" w:eastAsia="zh-CN"/>
        </w:rPr>
      </w:pPr>
      <w:r>
        <w:rPr>
          <w:noProof/>
        </w:rPr>
        <w:t>6.9.7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_Toc216347427 \h </w:instrText>
      </w:r>
      <w:r>
        <w:rPr>
          <w:noProof/>
        </w:rPr>
      </w:r>
      <w:r>
        <w:rPr>
          <w:noProof/>
        </w:rPr>
        <w:fldChar w:fldCharType="separate"/>
      </w:r>
      <w:r>
        <w:rPr>
          <w:noProof/>
        </w:rPr>
        <w:t>159</w:t>
      </w:r>
      <w:r>
        <w:rPr>
          <w:noProof/>
        </w:rPr>
        <w:fldChar w:fldCharType="end"/>
      </w:r>
    </w:p>
    <w:p w14:paraId="43FD627D" w14:textId="2F5D9689" w:rsidR="003677F4" w:rsidRDefault="003677F4">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_Toc216347428 \h </w:instrText>
      </w:r>
      <w:r>
        <w:rPr>
          <w:noProof/>
        </w:rPr>
      </w:r>
      <w:r>
        <w:rPr>
          <w:noProof/>
        </w:rPr>
        <w:fldChar w:fldCharType="separate"/>
      </w:r>
      <w:r>
        <w:rPr>
          <w:noProof/>
        </w:rPr>
        <w:t>159</w:t>
      </w:r>
      <w:r>
        <w:rPr>
          <w:noProof/>
        </w:rPr>
        <w:fldChar w:fldCharType="end"/>
      </w:r>
    </w:p>
    <w:p w14:paraId="6AB82A3A" w14:textId="597530C3" w:rsidR="003677F4" w:rsidRDefault="003677F4">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_Toc216347429 \h </w:instrText>
      </w:r>
      <w:r>
        <w:rPr>
          <w:noProof/>
        </w:rPr>
      </w:r>
      <w:r>
        <w:rPr>
          <w:noProof/>
        </w:rPr>
        <w:fldChar w:fldCharType="separate"/>
      </w:r>
      <w:r>
        <w:rPr>
          <w:noProof/>
        </w:rPr>
        <w:t>159</w:t>
      </w:r>
      <w:r>
        <w:rPr>
          <w:noProof/>
        </w:rPr>
        <w:fldChar w:fldCharType="end"/>
      </w:r>
    </w:p>
    <w:p w14:paraId="3638E496" w14:textId="5233C88F" w:rsidR="003677F4" w:rsidRDefault="003677F4">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_Toc216347430 \h </w:instrText>
      </w:r>
      <w:r>
        <w:rPr>
          <w:noProof/>
        </w:rPr>
      </w:r>
      <w:r>
        <w:rPr>
          <w:noProof/>
        </w:rPr>
        <w:fldChar w:fldCharType="separate"/>
      </w:r>
      <w:r>
        <w:rPr>
          <w:noProof/>
        </w:rPr>
        <w:t>159</w:t>
      </w:r>
      <w:r>
        <w:rPr>
          <w:noProof/>
        </w:rPr>
        <w:fldChar w:fldCharType="end"/>
      </w:r>
    </w:p>
    <w:p w14:paraId="3FA62F73" w14:textId="0AB39630" w:rsidR="003677F4" w:rsidRDefault="003677F4">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_Toc216347431 \h </w:instrText>
      </w:r>
      <w:r>
        <w:rPr>
          <w:noProof/>
        </w:rPr>
      </w:r>
      <w:r>
        <w:rPr>
          <w:noProof/>
        </w:rPr>
        <w:fldChar w:fldCharType="separate"/>
      </w:r>
      <w:r>
        <w:rPr>
          <w:noProof/>
        </w:rPr>
        <w:t>159</w:t>
      </w:r>
      <w:r>
        <w:rPr>
          <w:noProof/>
        </w:rPr>
        <w:fldChar w:fldCharType="end"/>
      </w:r>
    </w:p>
    <w:p w14:paraId="65772A43" w14:textId="63303C12" w:rsidR="003677F4" w:rsidRDefault="003677F4">
      <w:pPr>
        <w:pStyle w:val="TOC2"/>
        <w:rPr>
          <w:rFonts w:asciiTheme="minorHAnsi" w:eastAsiaTheme="minorEastAsia" w:hAnsiTheme="minorHAnsi" w:cstheme="minorBidi"/>
          <w:noProof/>
          <w:kern w:val="2"/>
          <w:sz w:val="21"/>
          <w:szCs w:val="22"/>
          <w:lang w:val="en-US" w:eastAsia="zh-CN"/>
        </w:rPr>
      </w:pPr>
      <w:r>
        <w:rPr>
          <w:noProof/>
        </w:rPr>
        <w:t>6.10</w:t>
      </w:r>
      <w:r>
        <w:rPr>
          <w:rFonts w:asciiTheme="minorHAnsi" w:eastAsiaTheme="minorEastAsia" w:hAnsiTheme="minorHAnsi" w:cstheme="minorBidi"/>
          <w:noProof/>
          <w:kern w:val="2"/>
          <w:sz w:val="21"/>
          <w:szCs w:val="22"/>
          <w:lang w:val="en-US" w:eastAsia="zh-CN"/>
        </w:rPr>
        <w:tab/>
      </w:r>
      <w:r>
        <w:rPr>
          <w:noProof/>
        </w:rPr>
        <w:t>VAE_ServiceAndQoSControlInfo API</w:t>
      </w:r>
      <w:r>
        <w:rPr>
          <w:noProof/>
        </w:rPr>
        <w:tab/>
      </w:r>
      <w:r>
        <w:rPr>
          <w:noProof/>
        </w:rPr>
        <w:fldChar w:fldCharType="begin"/>
      </w:r>
      <w:r>
        <w:rPr>
          <w:noProof/>
        </w:rPr>
        <w:instrText xml:space="preserve"> PAGEREF _Toc216347432 \h </w:instrText>
      </w:r>
      <w:r>
        <w:rPr>
          <w:noProof/>
        </w:rPr>
      </w:r>
      <w:r>
        <w:rPr>
          <w:noProof/>
        </w:rPr>
        <w:fldChar w:fldCharType="separate"/>
      </w:r>
      <w:r>
        <w:rPr>
          <w:noProof/>
        </w:rPr>
        <w:t>161</w:t>
      </w:r>
      <w:r>
        <w:rPr>
          <w:noProof/>
        </w:rPr>
        <w:fldChar w:fldCharType="end"/>
      </w:r>
    </w:p>
    <w:p w14:paraId="279D443A" w14:textId="7E80C256" w:rsidR="003677F4" w:rsidRDefault="003677F4">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_Toc216347433 \h </w:instrText>
      </w:r>
      <w:r>
        <w:rPr>
          <w:noProof/>
        </w:rPr>
      </w:r>
      <w:r>
        <w:rPr>
          <w:noProof/>
        </w:rPr>
        <w:fldChar w:fldCharType="separate"/>
      </w:r>
      <w:r>
        <w:rPr>
          <w:noProof/>
        </w:rPr>
        <w:t>161</w:t>
      </w:r>
      <w:r>
        <w:rPr>
          <w:noProof/>
        </w:rPr>
        <w:fldChar w:fldCharType="end"/>
      </w:r>
    </w:p>
    <w:p w14:paraId="574F3086" w14:textId="668DE61D" w:rsidR="003677F4" w:rsidRDefault="003677F4">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_Toc216347434 \h </w:instrText>
      </w:r>
      <w:r>
        <w:rPr>
          <w:noProof/>
        </w:rPr>
      </w:r>
      <w:r>
        <w:rPr>
          <w:noProof/>
        </w:rPr>
        <w:fldChar w:fldCharType="separate"/>
      </w:r>
      <w:r>
        <w:rPr>
          <w:noProof/>
        </w:rPr>
        <w:t>161</w:t>
      </w:r>
      <w:r>
        <w:rPr>
          <w:noProof/>
        </w:rPr>
        <w:fldChar w:fldCharType="end"/>
      </w:r>
    </w:p>
    <w:p w14:paraId="14055B26" w14:textId="14536A5A" w:rsidR="003677F4" w:rsidRDefault="003677F4">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_Toc216347435 \h </w:instrText>
      </w:r>
      <w:r>
        <w:rPr>
          <w:noProof/>
        </w:rPr>
      </w:r>
      <w:r>
        <w:rPr>
          <w:noProof/>
        </w:rPr>
        <w:fldChar w:fldCharType="separate"/>
      </w:r>
      <w:r>
        <w:rPr>
          <w:noProof/>
        </w:rPr>
        <w:t>161</w:t>
      </w:r>
      <w:r>
        <w:rPr>
          <w:noProof/>
        </w:rPr>
        <w:fldChar w:fldCharType="end"/>
      </w:r>
    </w:p>
    <w:p w14:paraId="2C868BCF" w14:textId="68DD21B9" w:rsidR="003677F4" w:rsidRDefault="003677F4">
      <w:pPr>
        <w:pStyle w:val="TOC4"/>
        <w:rPr>
          <w:rFonts w:asciiTheme="minorHAnsi" w:eastAsiaTheme="minorEastAsia" w:hAnsiTheme="minorHAnsi" w:cstheme="minorBidi"/>
          <w:noProof/>
          <w:kern w:val="2"/>
          <w:sz w:val="21"/>
          <w:szCs w:val="22"/>
          <w:lang w:val="en-US" w:eastAsia="zh-CN"/>
        </w:rPr>
      </w:pPr>
      <w:r>
        <w:rPr>
          <w:noProof/>
        </w:rPr>
        <w:t>6.10.3.1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_Toc216347436 \h </w:instrText>
      </w:r>
      <w:r>
        <w:rPr>
          <w:noProof/>
        </w:rPr>
      </w:r>
      <w:r>
        <w:rPr>
          <w:noProof/>
        </w:rPr>
        <w:fldChar w:fldCharType="separate"/>
      </w:r>
      <w:r>
        <w:rPr>
          <w:noProof/>
        </w:rPr>
        <w:t>161</w:t>
      </w:r>
      <w:r>
        <w:rPr>
          <w:noProof/>
        </w:rPr>
        <w:fldChar w:fldCharType="end"/>
      </w:r>
    </w:p>
    <w:p w14:paraId="40AE5738" w14:textId="6407A2C0" w:rsidR="003677F4" w:rsidRDefault="003677F4">
      <w:pPr>
        <w:pStyle w:val="TOC4"/>
        <w:rPr>
          <w:rFonts w:asciiTheme="minorHAnsi" w:eastAsiaTheme="minorEastAsia" w:hAnsiTheme="minorHAnsi" w:cstheme="minorBidi"/>
          <w:noProof/>
          <w:kern w:val="2"/>
          <w:sz w:val="21"/>
          <w:szCs w:val="22"/>
          <w:lang w:val="en-US" w:eastAsia="zh-CN"/>
        </w:rPr>
      </w:pPr>
      <w:r>
        <w:rPr>
          <w:noProof/>
        </w:rPr>
        <w:t>6.10.3.2</w:t>
      </w:r>
      <w:r>
        <w:rPr>
          <w:rFonts w:asciiTheme="minorHAnsi" w:eastAsiaTheme="minorEastAsia" w:hAnsiTheme="minorHAnsi" w:cstheme="minorBidi"/>
          <w:noProof/>
          <w:kern w:val="2"/>
          <w:sz w:val="21"/>
          <w:szCs w:val="22"/>
          <w:lang w:val="en-US" w:eastAsia="zh-CN"/>
        </w:rPr>
        <w:tab/>
      </w:r>
      <w:r>
        <w:rPr>
          <w:noProof/>
        </w:rPr>
        <w:t>Resource: Service Adaptation And QoS Control Subscriptions</w:t>
      </w:r>
      <w:r>
        <w:rPr>
          <w:noProof/>
        </w:rPr>
        <w:tab/>
      </w:r>
      <w:r>
        <w:rPr>
          <w:noProof/>
        </w:rPr>
        <w:fldChar w:fldCharType="begin"/>
      </w:r>
      <w:r>
        <w:rPr>
          <w:noProof/>
        </w:rPr>
        <w:instrText xml:space="preserve"> PAGEREF _Toc216347437 \h </w:instrText>
      </w:r>
      <w:r>
        <w:rPr>
          <w:noProof/>
        </w:rPr>
      </w:r>
      <w:r>
        <w:rPr>
          <w:noProof/>
        </w:rPr>
        <w:fldChar w:fldCharType="separate"/>
      </w:r>
      <w:r>
        <w:rPr>
          <w:noProof/>
        </w:rPr>
        <w:t>162</w:t>
      </w:r>
      <w:r>
        <w:rPr>
          <w:noProof/>
        </w:rPr>
        <w:fldChar w:fldCharType="end"/>
      </w:r>
    </w:p>
    <w:p w14:paraId="7B54E312" w14:textId="0465E497" w:rsidR="003677F4" w:rsidRDefault="003677F4">
      <w:pPr>
        <w:pStyle w:val="TOC5"/>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_Toc216347438 \h </w:instrText>
      </w:r>
      <w:r>
        <w:rPr>
          <w:noProof/>
        </w:rPr>
      </w:r>
      <w:r>
        <w:rPr>
          <w:noProof/>
        </w:rPr>
        <w:fldChar w:fldCharType="separate"/>
      </w:r>
      <w:r>
        <w:rPr>
          <w:noProof/>
        </w:rPr>
        <w:t>162</w:t>
      </w:r>
      <w:r>
        <w:rPr>
          <w:noProof/>
        </w:rPr>
        <w:fldChar w:fldCharType="end"/>
      </w:r>
    </w:p>
    <w:p w14:paraId="029820AE" w14:textId="54B67D44" w:rsidR="003677F4" w:rsidRDefault="003677F4">
      <w:pPr>
        <w:pStyle w:val="TOC5"/>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_Toc216347439 \h </w:instrText>
      </w:r>
      <w:r>
        <w:rPr>
          <w:noProof/>
        </w:rPr>
      </w:r>
      <w:r>
        <w:rPr>
          <w:noProof/>
        </w:rPr>
        <w:fldChar w:fldCharType="separate"/>
      </w:r>
      <w:r>
        <w:rPr>
          <w:noProof/>
        </w:rPr>
        <w:t>162</w:t>
      </w:r>
      <w:r>
        <w:rPr>
          <w:noProof/>
        </w:rPr>
        <w:fldChar w:fldCharType="end"/>
      </w:r>
    </w:p>
    <w:p w14:paraId="212A5F7F" w14:textId="3CD9904C" w:rsidR="003677F4" w:rsidRDefault="003677F4">
      <w:pPr>
        <w:pStyle w:val="TOC5"/>
        <w:rPr>
          <w:rFonts w:asciiTheme="minorHAnsi" w:eastAsiaTheme="minorEastAsia" w:hAnsiTheme="minorHAnsi" w:cstheme="minorBidi"/>
          <w:noProof/>
          <w:kern w:val="2"/>
          <w:sz w:val="21"/>
          <w:szCs w:val="22"/>
          <w:lang w:val="en-US" w:eastAsia="zh-CN"/>
        </w:rPr>
      </w:pPr>
      <w:r>
        <w:rPr>
          <w:noProof/>
        </w:rPr>
        <w:t>6.10.3.2.3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_Toc216347440 \h </w:instrText>
      </w:r>
      <w:r>
        <w:rPr>
          <w:noProof/>
        </w:rPr>
      </w:r>
      <w:r>
        <w:rPr>
          <w:noProof/>
        </w:rPr>
        <w:fldChar w:fldCharType="separate"/>
      </w:r>
      <w:r>
        <w:rPr>
          <w:noProof/>
        </w:rPr>
        <w:t>162</w:t>
      </w:r>
      <w:r>
        <w:rPr>
          <w:noProof/>
        </w:rPr>
        <w:fldChar w:fldCharType="end"/>
      </w:r>
    </w:p>
    <w:p w14:paraId="719E4C06" w14:textId="18E95A69" w:rsidR="003677F4" w:rsidRDefault="003677F4">
      <w:pPr>
        <w:pStyle w:val="TOC6"/>
        <w:rPr>
          <w:rFonts w:asciiTheme="minorHAnsi" w:eastAsiaTheme="minorEastAsia" w:hAnsiTheme="minorHAnsi" w:cstheme="minorBidi"/>
          <w:noProof/>
          <w:kern w:val="2"/>
          <w:sz w:val="21"/>
          <w:szCs w:val="22"/>
          <w:lang w:val="en-US" w:eastAsia="zh-CN"/>
        </w:rPr>
      </w:pPr>
      <w:r>
        <w:rPr>
          <w:noProof/>
        </w:rPr>
        <w:t>6.10.3.2.3.1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_Toc216347441 \h </w:instrText>
      </w:r>
      <w:r>
        <w:rPr>
          <w:noProof/>
        </w:rPr>
      </w:r>
      <w:r>
        <w:rPr>
          <w:noProof/>
        </w:rPr>
        <w:fldChar w:fldCharType="separate"/>
      </w:r>
      <w:r>
        <w:rPr>
          <w:noProof/>
        </w:rPr>
        <w:t>162</w:t>
      </w:r>
      <w:r>
        <w:rPr>
          <w:noProof/>
        </w:rPr>
        <w:fldChar w:fldCharType="end"/>
      </w:r>
    </w:p>
    <w:p w14:paraId="60D77E8F" w14:textId="5358EE1C" w:rsidR="003677F4" w:rsidRDefault="003677F4">
      <w:pPr>
        <w:pStyle w:val="TOC5"/>
        <w:rPr>
          <w:rFonts w:asciiTheme="minorHAnsi" w:eastAsiaTheme="minorEastAsia" w:hAnsiTheme="minorHAnsi" w:cstheme="minorBidi"/>
          <w:noProof/>
          <w:kern w:val="2"/>
          <w:sz w:val="21"/>
          <w:szCs w:val="22"/>
          <w:lang w:val="en-US" w:eastAsia="zh-CN"/>
        </w:rPr>
      </w:pPr>
      <w:r>
        <w:rPr>
          <w:noProof/>
        </w:rPr>
        <w:t>6.10.3.2.4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_Toc216347442 \h </w:instrText>
      </w:r>
      <w:r>
        <w:rPr>
          <w:noProof/>
        </w:rPr>
      </w:r>
      <w:r>
        <w:rPr>
          <w:noProof/>
        </w:rPr>
        <w:fldChar w:fldCharType="separate"/>
      </w:r>
      <w:r>
        <w:rPr>
          <w:noProof/>
        </w:rPr>
        <w:t>163</w:t>
      </w:r>
      <w:r>
        <w:rPr>
          <w:noProof/>
        </w:rPr>
        <w:fldChar w:fldCharType="end"/>
      </w:r>
    </w:p>
    <w:p w14:paraId="461F21DE" w14:textId="67F3ED24" w:rsidR="003677F4" w:rsidRDefault="003677F4">
      <w:pPr>
        <w:pStyle w:val="TOC4"/>
        <w:rPr>
          <w:rFonts w:asciiTheme="minorHAnsi" w:eastAsiaTheme="minorEastAsia" w:hAnsiTheme="minorHAnsi" w:cstheme="minorBidi"/>
          <w:noProof/>
          <w:kern w:val="2"/>
          <w:sz w:val="21"/>
          <w:szCs w:val="22"/>
          <w:lang w:val="en-US" w:eastAsia="zh-CN"/>
        </w:rPr>
      </w:pPr>
      <w:r>
        <w:rPr>
          <w:noProof/>
        </w:rPr>
        <w:t>6.10.3.3</w:t>
      </w:r>
      <w:r>
        <w:rPr>
          <w:rFonts w:asciiTheme="minorHAnsi" w:eastAsiaTheme="minorEastAsia" w:hAnsiTheme="minorHAnsi" w:cstheme="minorBidi"/>
          <w:noProof/>
          <w:kern w:val="2"/>
          <w:sz w:val="21"/>
          <w:szCs w:val="22"/>
          <w:lang w:val="en-US" w:eastAsia="zh-CN"/>
        </w:rPr>
        <w:tab/>
      </w:r>
      <w:r>
        <w:rPr>
          <w:noProof/>
        </w:rPr>
        <w:t>Resource: Individual Service Adaptation And QoS Control Subscription</w:t>
      </w:r>
      <w:r>
        <w:rPr>
          <w:noProof/>
        </w:rPr>
        <w:tab/>
      </w:r>
      <w:r>
        <w:rPr>
          <w:noProof/>
        </w:rPr>
        <w:fldChar w:fldCharType="begin"/>
      </w:r>
      <w:r>
        <w:rPr>
          <w:noProof/>
        </w:rPr>
        <w:instrText xml:space="preserve"> PAGEREF _Toc216347443 \h </w:instrText>
      </w:r>
      <w:r>
        <w:rPr>
          <w:noProof/>
        </w:rPr>
      </w:r>
      <w:r>
        <w:rPr>
          <w:noProof/>
        </w:rPr>
        <w:fldChar w:fldCharType="separate"/>
      </w:r>
      <w:r>
        <w:rPr>
          <w:noProof/>
        </w:rPr>
        <w:t>163</w:t>
      </w:r>
      <w:r>
        <w:rPr>
          <w:noProof/>
        </w:rPr>
        <w:fldChar w:fldCharType="end"/>
      </w:r>
    </w:p>
    <w:p w14:paraId="33632D65" w14:textId="702F96DE" w:rsidR="003677F4" w:rsidRDefault="003677F4">
      <w:pPr>
        <w:pStyle w:val="TOC5"/>
        <w:rPr>
          <w:rFonts w:asciiTheme="minorHAnsi" w:eastAsiaTheme="minorEastAsia" w:hAnsiTheme="minorHAnsi" w:cstheme="minorBidi"/>
          <w:noProof/>
          <w:kern w:val="2"/>
          <w:sz w:val="21"/>
          <w:szCs w:val="22"/>
          <w:lang w:val="en-US" w:eastAsia="zh-CN"/>
        </w:rPr>
      </w:pPr>
      <w:r>
        <w:rPr>
          <w:noProof/>
        </w:rPr>
        <w:t>6.10.3.3.1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_Toc216347444 \h </w:instrText>
      </w:r>
      <w:r>
        <w:rPr>
          <w:noProof/>
        </w:rPr>
      </w:r>
      <w:r>
        <w:rPr>
          <w:noProof/>
        </w:rPr>
        <w:fldChar w:fldCharType="separate"/>
      </w:r>
      <w:r>
        <w:rPr>
          <w:noProof/>
        </w:rPr>
        <w:t>163</w:t>
      </w:r>
      <w:r>
        <w:rPr>
          <w:noProof/>
        </w:rPr>
        <w:fldChar w:fldCharType="end"/>
      </w:r>
    </w:p>
    <w:p w14:paraId="7ED15D2B" w14:textId="3BC3D05C" w:rsidR="003677F4" w:rsidRDefault="003677F4">
      <w:pPr>
        <w:pStyle w:val="TOC5"/>
        <w:rPr>
          <w:rFonts w:asciiTheme="minorHAnsi" w:eastAsiaTheme="minorEastAsia" w:hAnsiTheme="minorHAnsi" w:cstheme="minorBidi"/>
          <w:noProof/>
          <w:kern w:val="2"/>
          <w:sz w:val="21"/>
          <w:szCs w:val="22"/>
          <w:lang w:val="en-US" w:eastAsia="zh-CN"/>
        </w:rPr>
      </w:pPr>
      <w:r>
        <w:rPr>
          <w:noProof/>
        </w:rPr>
        <w:t>6.10.3.3.2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_Toc216347445 \h </w:instrText>
      </w:r>
      <w:r>
        <w:rPr>
          <w:noProof/>
        </w:rPr>
      </w:r>
      <w:r>
        <w:rPr>
          <w:noProof/>
        </w:rPr>
        <w:fldChar w:fldCharType="separate"/>
      </w:r>
      <w:r>
        <w:rPr>
          <w:noProof/>
        </w:rPr>
        <w:t>163</w:t>
      </w:r>
      <w:r>
        <w:rPr>
          <w:noProof/>
        </w:rPr>
        <w:fldChar w:fldCharType="end"/>
      </w:r>
    </w:p>
    <w:p w14:paraId="40F046E3" w14:textId="5CAC8E07" w:rsidR="003677F4" w:rsidRDefault="003677F4">
      <w:pPr>
        <w:pStyle w:val="TOC5"/>
        <w:rPr>
          <w:rFonts w:asciiTheme="minorHAnsi" w:eastAsiaTheme="minorEastAsia" w:hAnsiTheme="minorHAnsi" w:cstheme="minorBidi"/>
          <w:noProof/>
          <w:kern w:val="2"/>
          <w:sz w:val="21"/>
          <w:szCs w:val="22"/>
          <w:lang w:val="en-US" w:eastAsia="zh-CN"/>
        </w:rPr>
      </w:pPr>
      <w:r>
        <w:rPr>
          <w:noProof/>
        </w:rPr>
        <w:t>6.10.3.3.3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_Toc216347446 \h </w:instrText>
      </w:r>
      <w:r>
        <w:rPr>
          <w:noProof/>
        </w:rPr>
      </w:r>
      <w:r>
        <w:rPr>
          <w:noProof/>
        </w:rPr>
        <w:fldChar w:fldCharType="separate"/>
      </w:r>
      <w:r>
        <w:rPr>
          <w:noProof/>
        </w:rPr>
        <w:t>163</w:t>
      </w:r>
      <w:r>
        <w:rPr>
          <w:noProof/>
        </w:rPr>
        <w:fldChar w:fldCharType="end"/>
      </w:r>
    </w:p>
    <w:p w14:paraId="5CDC4D80" w14:textId="20590799" w:rsidR="003677F4" w:rsidRDefault="003677F4">
      <w:pPr>
        <w:pStyle w:val="TOC6"/>
        <w:rPr>
          <w:rFonts w:asciiTheme="minorHAnsi" w:eastAsiaTheme="minorEastAsia" w:hAnsiTheme="minorHAnsi" w:cstheme="minorBidi"/>
          <w:noProof/>
          <w:kern w:val="2"/>
          <w:sz w:val="21"/>
          <w:szCs w:val="22"/>
          <w:lang w:val="en-US" w:eastAsia="zh-CN"/>
        </w:rPr>
      </w:pPr>
      <w:r>
        <w:rPr>
          <w:noProof/>
        </w:rPr>
        <w:t>6.10.3.3.3.1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_Toc216347447 \h </w:instrText>
      </w:r>
      <w:r>
        <w:rPr>
          <w:noProof/>
        </w:rPr>
      </w:r>
      <w:r>
        <w:rPr>
          <w:noProof/>
        </w:rPr>
        <w:fldChar w:fldCharType="separate"/>
      </w:r>
      <w:r>
        <w:rPr>
          <w:noProof/>
        </w:rPr>
        <w:t>163</w:t>
      </w:r>
      <w:r>
        <w:rPr>
          <w:noProof/>
        </w:rPr>
        <w:fldChar w:fldCharType="end"/>
      </w:r>
    </w:p>
    <w:p w14:paraId="0A961BF1" w14:textId="2247E173" w:rsidR="003677F4" w:rsidRDefault="003677F4">
      <w:pPr>
        <w:pStyle w:val="TOC6"/>
        <w:rPr>
          <w:rFonts w:asciiTheme="minorHAnsi" w:eastAsiaTheme="minorEastAsia" w:hAnsiTheme="minorHAnsi" w:cstheme="minorBidi"/>
          <w:noProof/>
          <w:kern w:val="2"/>
          <w:sz w:val="21"/>
          <w:szCs w:val="22"/>
          <w:lang w:val="en-US" w:eastAsia="zh-CN"/>
        </w:rPr>
      </w:pPr>
      <w:r>
        <w:rPr>
          <w:noProof/>
        </w:rPr>
        <w:t>6.10.3.3.3.2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_Toc216347448 \h </w:instrText>
      </w:r>
      <w:r>
        <w:rPr>
          <w:noProof/>
        </w:rPr>
      </w:r>
      <w:r>
        <w:rPr>
          <w:noProof/>
        </w:rPr>
        <w:fldChar w:fldCharType="separate"/>
      </w:r>
      <w:r>
        <w:rPr>
          <w:noProof/>
        </w:rPr>
        <w:t>164</w:t>
      </w:r>
      <w:r>
        <w:rPr>
          <w:noProof/>
        </w:rPr>
        <w:fldChar w:fldCharType="end"/>
      </w:r>
    </w:p>
    <w:p w14:paraId="3BBAAA5E" w14:textId="3A63A4C7" w:rsidR="003677F4" w:rsidRDefault="003677F4">
      <w:pPr>
        <w:pStyle w:val="TOC6"/>
        <w:rPr>
          <w:rFonts w:asciiTheme="minorHAnsi" w:eastAsiaTheme="minorEastAsia" w:hAnsiTheme="minorHAnsi" w:cstheme="minorBidi"/>
          <w:noProof/>
          <w:kern w:val="2"/>
          <w:sz w:val="21"/>
          <w:szCs w:val="22"/>
          <w:lang w:val="en-US" w:eastAsia="zh-CN"/>
        </w:rPr>
      </w:pPr>
      <w:r>
        <w:rPr>
          <w:noProof/>
        </w:rPr>
        <w:t>6.10.3.3.3.3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_Toc216347449 \h </w:instrText>
      </w:r>
      <w:r>
        <w:rPr>
          <w:noProof/>
        </w:rPr>
      </w:r>
      <w:r>
        <w:rPr>
          <w:noProof/>
        </w:rPr>
        <w:fldChar w:fldCharType="separate"/>
      </w:r>
      <w:r>
        <w:rPr>
          <w:noProof/>
        </w:rPr>
        <w:t>166</w:t>
      </w:r>
      <w:r>
        <w:rPr>
          <w:noProof/>
        </w:rPr>
        <w:fldChar w:fldCharType="end"/>
      </w:r>
    </w:p>
    <w:p w14:paraId="0326AC5F" w14:textId="4F419FD2" w:rsidR="003677F4" w:rsidRDefault="003677F4">
      <w:pPr>
        <w:pStyle w:val="TOC6"/>
        <w:rPr>
          <w:rFonts w:asciiTheme="minorHAnsi" w:eastAsiaTheme="minorEastAsia" w:hAnsiTheme="minorHAnsi" w:cstheme="minorBidi"/>
          <w:noProof/>
          <w:kern w:val="2"/>
          <w:sz w:val="21"/>
          <w:szCs w:val="22"/>
          <w:lang w:val="en-US" w:eastAsia="zh-CN"/>
        </w:rPr>
      </w:pPr>
      <w:r>
        <w:rPr>
          <w:noProof/>
        </w:rPr>
        <w:t>6.10.3.3.3.4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_Toc216347450 \h </w:instrText>
      </w:r>
      <w:r>
        <w:rPr>
          <w:noProof/>
        </w:rPr>
      </w:r>
      <w:r>
        <w:rPr>
          <w:noProof/>
        </w:rPr>
        <w:fldChar w:fldCharType="separate"/>
      </w:r>
      <w:r>
        <w:rPr>
          <w:noProof/>
        </w:rPr>
        <w:t>167</w:t>
      </w:r>
      <w:r>
        <w:rPr>
          <w:noProof/>
        </w:rPr>
        <w:fldChar w:fldCharType="end"/>
      </w:r>
    </w:p>
    <w:p w14:paraId="7DAF7247" w14:textId="5EC17AFC" w:rsidR="003677F4" w:rsidRDefault="003677F4">
      <w:pPr>
        <w:pStyle w:val="TOC5"/>
        <w:rPr>
          <w:rFonts w:asciiTheme="minorHAnsi" w:eastAsiaTheme="minorEastAsia" w:hAnsiTheme="minorHAnsi" w:cstheme="minorBidi"/>
          <w:noProof/>
          <w:kern w:val="2"/>
          <w:sz w:val="21"/>
          <w:szCs w:val="22"/>
          <w:lang w:val="en-US" w:eastAsia="zh-CN"/>
        </w:rPr>
      </w:pPr>
      <w:r>
        <w:rPr>
          <w:noProof/>
        </w:rPr>
        <w:t>6.10.3.3.4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_Toc216347451 \h </w:instrText>
      </w:r>
      <w:r>
        <w:rPr>
          <w:noProof/>
        </w:rPr>
      </w:r>
      <w:r>
        <w:rPr>
          <w:noProof/>
        </w:rPr>
        <w:fldChar w:fldCharType="separate"/>
      </w:r>
      <w:r>
        <w:rPr>
          <w:noProof/>
        </w:rPr>
        <w:t>168</w:t>
      </w:r>
      <w:r>
        <w:rPr>
          <w:noProof/>
        </w:rPr>
        <w:fldChar w:fldCharType="end"/>
      </w:r>
    </w:p>
    <w:p w14:paraId="4EC00FB8" w14:textId="38C52693" w:rsidR="003677F4" w:rsidRDefault="003677F4">
      <w:pPr>
        <w:pStyle w:val="TOC3"/>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_Toc216347452 \h </w:instrText>
      </w:r>
      <w:r>
        <w:rPr>
          <w:noProof/>
        </w:rPr>
      </w:r>
      <w:r>
        <w:rPr>
          <w:noProof/>
        </w:rPr>
        <w:fldChar w:fldCharType="separate"/>
      </w:r>
      <w:r>
        <w:rPr>
          <w:noProof/>
        </w:rPr>
        <w:t>168</w:t>
      </w:r>
      <w:r>
        <w:rPr>
          <w:noProof/>
        </w:rPr>
        <w:fldChar w:fldCharType="end"/>
      </w:r>
    </w:p>
    <w:p w14:paraId="3927F56A" w14:textId="11EA936B" w:rsidR="003677F4" w:rsidRDefault="003677F4">
      <w:pPr>
        <w:pStyle w:val="TOC3"/>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_Toc216347453 \h </w:instrText>
      </w:r>
      <w:r>
        <w:rPr>
          <w:noProof/>
        </w:rPr>
      </w:r>
      <w:r>
        <w:rPr>
          <w:noProof/>
        </w:rPr>
        <w:fldChar w:fldCharType="separate"/>
      </w:r>
      <w:r>
        <w:rPr>
          <w:noProof/>
        </w:rPr>
        <w:t>168</w:t>
      </w:r>
      <w:r>
        <w:rPr>
          <w:noProof/>
        </w:rPr>
        <w:fldChar w:fldCharType="end"/>
      </w:r>
    </w:p>
    <w:p w14:paraId="4CFEA8BE" w14:textId="21C3019B" w:rsidR="003677F4" w:rsidRDefault="003677F4">
      <w:pPr>
        <w:pStyle w:val="TOC4"/>
        <w:rPr>
          <w:rFonts w:asciiTheme="minorHAnsi" w:eastAsiaTheme="minorEastAsia" w:hAnsiTheme="minorHAnsi" w:cstheme="minorBidi"/>
          <w:noProof/>
          <w:kern w:val="2"/>
          <w:sz w:val="21"/>
          <w:szCs w:val="22"/>
          <w:lang w:val="en-US" w:eastAsia="zh-CN"/>
        </w:rPr>
      </w:pPr>
      <w:r>
        <w:rPr>
          <w:noProof/>
        </w:rPr>
        <w:t>6.10.5.1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_Toc216347454 \h </w:instrText>
      </w:r>
      <w:r>
        <w:rPr>
          <w:noProof/>
        </w:rPr>
      </w:r>
      <w:r>
        <w:rPr>
          <w:noProof/>
        </w:rPr>
        <w:fldChar w:fldCharType="separate"/>
      </w:r>
      <w:r>
        <w:rPr>
          <w:noProof/>
        </w:rPr>
        <w:t>168</w:t>
      </w:r>
      <w:r>
        <w:rPr>
          <w:noProof/>
        </w:rPr>
        <w:fldChar w:fldCharType="end"/>
      </w:r>
    </w:p>
    <w:p w14:paraId="609C5491" w14:textId="53E16E4E" w:rsidR="003677F4" w:rsidRDefault="003677F4">
      <w:pPr>
        <w:pStyle w:val="TOC4"/>
        <w:rPr>
          <w:rFonts w:asciiTheme="minorHAnsi" w:eastAsiaTheme="minorEastAsia" w:hAnsiTheme="minorHAnsi" w:cstheme="minorBidi"/>
          <w:noProof/>
          <w:kern w:val="2"/>
          <w:sz w:val="21"/>
          <w:szCs w:val="22"/>
          <w:lang w:val="en-US" w:eastAsia="zh-CN"/>
        </w:rPr>
      </w:pPr>
      <w:r>
        <w:rPr>
          <w:noProof/>
        </w:rPr>
        <w:t>6.10</w:t>
      </w:r>
      <w:r w:rsidRPr="00F2088B">
        <w:rPr>
          <w:noProof/>
          <w:lang w:val="en-US"/>
        </w:rPr>
        <w:t>.5.2</w:t>
      </w:r>
      <w:r>
        <w:rPr>
          <w:rFonts w:asciiTheme="minorHAnsi" w:eastAsiaTheme="minorEastAsia" w:hAnsiTheme="minorHAnsi" w:cstheme="minorBidi"/>
          <w:noProof/>
          <w:kern w:val="2"/>
          <w:sz w:val="21"/>
          <w:szCs w:val="22"/>
          <w:lang w:val="en-US" w:eastAsia="zh-CN"/>
        </w:rPr>
        <w:tab/>
      </w:r>
      <w:r>
        <w:rPr>
          <w:noProof/>
        </w:rPr>
        <w:t>Service Requirements And QoS Adaptation Notification</w:t>
      </w:r>
      <w:r>
        <w:rPr>
          <w:noProof/>
        </w:rPr>
        <w:tab/>
      </w:r>
      <w:r>
        <w:rPr>
          <w:noProof/>
        </w:rPr>
        <w:fldChar w:fldCharType="begin"/>
      </w:r>
      <w:r>
        <w:rPr>
          <w:noProof/>
        </w:rPr>
        <w:instrText xml:space="preserve"> PAGEREF _Toc216347455 \h </w:instrText>
      </w:r>
      <w:r>
        <w:rPr>
          <w:noProof/>
        </w:rPr>
      </w:r>
      <w:r>
        <w:rPr>
          <w:noProof/>
        </w:rPr>
        <w:fldChar w:fldCharType="separate"/>
      </w:r>
      <w:r>
        <w:rPr>
          <w:noProof/>
        </w:rPr>
        <w:t>168</w:t>
      </w:r>
      <w:r>
        <w:rPr>
          <w:noProof/>
        </w:rPr>
        <w:fldChar w:fldCharType="end"/>
      </w:r>
    </w:p>
    <w:p w14:paraId="68652CD1" w14:textId="413B5B36" w:rsidR="003677F4" w:rsidRDefault="003677F4">
      <w:pPr>
        <w:pStyle w:val="TOC5"/>
        <w:rPr>
          <w:rFonts w:asciiTheme="minorHAnsi" w:eastAsiaTheme="minorEastAsia" w:hAnsiTheme="minorHAnsi" w:cstheme="minorBidi"/>
          <w:noProof/>
          <w:kern w:val="2"/>
          <w:sz w:val="21"/>
          <w:szCs w:val="22"/>
          <w:lang w:val="en-US" w:eastAsia="zh-CN"/>
        </w:rPr>
      </w:pPr>
      <w:r>
        <w:rPr>
          <w:noProof/>
        </w:rPr>
        <w:t>6.10</w:t>
      </w:r>
      <w:r w:rsidRPr="00F2088B">
        <w:rPr>
          <w:noProof/>
          <w:lang w:val="en-US"/>
        </w:rPr>
        <w:t>.5.2.1</w:t>
      </w:r>
      <w:r>
        <w:rPr>
          <w:rFonts w:asciiTheme="minorHAnsi" w:eastAsiaTheme="minorEastAsia" w:hAnsiTheme="minorHAnsi" w:cstheme="minorBidi"/>
          <w:noProof/>
          <w:kern w:val="2"/>
          <w:sz w:val="21"/>
          <w:szCs w:val="22"/>
          <w:lang w:val="en-US" w:eastAsia="zh-CN"/>
        </w:rPr>
        <w:tab/>
      </w:r>
      <w:r w:rsidRPr="00F2088B">
        <w:rPr>
          <w:noProof/>
          <w:lang w:val="en-US"/>
        </w:rPr>
        <w:t>Description</w:t>
      </w:r>
      <w:r>
        <w:rPr>
          <w:noProof/>
        </w:rPr>
        <w:tab/>
      </w:r>
      <w:r>
        <w:rPr>
          <w:noProof/>
        </w:rPr>
        <w:fldChar w:fldCharType="begin"/>
      </w:r>
      <w:r>
        <w:rPr>
          <w:noProof/>
        </w:rPr>
        <w:instrText xml:space="preserve"> PAGEREF _Toc216347456 \h </w:instrText>
      </w:r>
      <w:r>
        <w:rPr>
          <w:noProof/>
        </w:rPr>
      </w:r>
      <w:r>
        <w:rPr>
          <w:noProof/>
        </w:rPr>
        <w:fldChar w:fldCharType="separate"/>
      </w:r>
      <w:r>
        <w:rPr>
          <w:noProof/>
        </w:rPr>
        <w:t>168</w:t>
      </w:r>
      <w:r>
        <w:rPr>
          <w:noProof/>
        </w:rPr>
        <w:fldChar w:fldCharType="end"/>
      </w:r>
    </w:p>
    <w:p w14:paraId="0C754E95" w14:textId="71EE8894" w:rsidR="003677F4" w:rsidRDefault="003677F4">
      <w:pPr>
        <w:pStyle w:val="TOC5"/>
        <w:rPr>
          <w:rFonts w:asciiTheme="minorHAnsi" w:eastAsiaTheme="minorEastAsia" w:hAnsiTheme="minorHAnsi" w:cstheme="minorBidi"/>
          <w:noProof/>
          <w:kern w:val="2"/>
          <w:sz w:val="21"/>
          <w:szCs w:val="22"/>
          <w:lang w:val="en-US" w:eastAsia="zh-CN"/>
        </w:rPr>
      </w:pPr>
      <w:r>
        <w:rPr>
          <w:noProof/>
        </w:rPr>
        <w:t>6.10.5.2.2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_Toc216347457 \h </w:instrText>
      </w:r>
      <w:r>
        <w:rPr>
          <w:noProof/>
        </w:rPr>
      </w:r>
      <w:r>
        <w:rPr>
          <w:noProof/>
        </w:rPr>
        <w:fldChar w:fldCharType="separate"/>
      </w:r>
      <w:r>
        <w:rPr>
          <w:noProof/>
        </w:rPr>
        <w:t>168</w:t>
      </w:r>
      <w:r>
        <w:rPr>
          <w:noProof/>
        </w:rPr>
        <w:fldChar w:fldCharType="end"/>
      </w:r>
    </w:p>
    <w:p w14:paraId="0B5458E3" w14:textId="1739CB85" w:rsidR="003677F4" w:rsidRDefault="003677F4">
      <w:pPr>
        <w:pStyle w:val="TOC5"/>
        <w:rPr>
          <w:rFonts w:asciiTheme="minorHAnsi" w:eastAsiaTheme="minorEastAsia" w:hAnsiTheme="minorHAnsi" w:cstheme="minorBidi"/>
          <w:noProof/>
          <w:kern w:val="2"/>
          <w:sz w:val="21"/>
          <w:szCs w:val="22"/>
          <w:lang w:val="en-US" w:eastAsia="zh-CN"/>
        </w:rPr>
      </w:pPr>
      <w:r>
        <w:rPr>
          <w:noProof/>
        </w:rPr>
        <w:t>6.10.5.2.3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_Toc216347458 \h </w:instrText>
      </w:r>
      <w:r>
        <w:rPr>
          <w:noProof/>
        </w:rPr>
      </w:r>
      <w:r>
        <w:rPr>
          <w:noProof/>
        </w:rPr>
        <w:fldChar w:fldCharType="separate"/>
      </w:r>
      <w:r>
        <w:rPr>
          <w:noProof/>
        </w:rPr>
        <w:t>168</w:t>
      </w:r>
      <w:r>
        <w:rPr>
          <w:noProof/>
        </w:rPr>
        <w:fldChar w:fldCharType="end"/>
      </w:r>
    </w:p>
    <w:p w14:paraId="3DE2BD21" w14:textId="5539898A" w:rsidR="003677F4" w:rsidRDefault="003677F4">
      <w:pPr>
        <w:pStyle w:val="TOC6"/>
        <w:rPr>
          <w:rFonts w:asciiTheme="minorHAnsi" w:eastAsiaTheme="minorEastAsia" w:hAnsiTheme="minorHAnsi" w:cstheme="minorBidi"/>
          <w:noProof/>
          <w:kern w:val="2"/>
          <w:sz w:val="21"/>
          <w:szCs w:val="22"/>
          <w:lang w:val="en-US" w:eastAsia="zh-CN"/>
        </w:rPr>
      </w:pPr>
      <w:r>
        <w:rPr>
          <w:noProof/>
        </w:rPr>
        <w:t>6.10.5.2.3.1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_Toc216347459 \h </w:instrText>
      </w:r>
      <w:r>
        <w:rPr>
          <w:noProof/>
        </w:rPr>
      </w:r>
      <w:r>
        <w:rPr>
          <w:noProof/>
        </w:rPr>
        <w:fldChar w:fldCharType="separate"/>
      </w:r>
      <w:r>
        <w:rPr>
          <w:noProof/>
        </w:rPr>
        <w:t>168</w:t>
      </w:r>
      <w:r>
        <w:rPr>
          <w:noProof/>
        </w:rPr>
        <w:fldChar w:fldCharType="end"/>
      </w:r>
    </w:p>
    <w:p w14:paraId="3E7E6B76" w14:textId="0F6513BC" w:rsidR="003677F4" w:rsidRDefault="003677F4">
      <w:pPr>
        <w:pStyle w:val="TOC4"/>
        <w:rPr>
          <w:rFonts w:asciiTheme="minorHAnsi" w:eastAsiaTheme="minorEastAsia" w:hAnsiTheme="minorHAnsi" w:cstheme="minorBidi"/>
          <w:noProof/>
          <w:kern w:val="2"/>
          <w:sz w:val="21"/>
          <w:szCs w:val="22"/>
          <w:lang w:val="en-US" w:eastAsia="zh-CN"/>
        </w:rPr>
      </w:pPr>
      <w:r>
        <w:rPr>
          <w:noProof/>
        </w:rPr>
        <w:t>6.10</w:t>
      </w:r>
      <w:r w:rsidRPr="00F2088B">
        <w:rPr>
          <w:noProof/>
          <w:lang w:val="en-US"/>
        </w:rPr>
        <w:t>.5.3</w:t>
      </w:r>
      <w:r>
        <w:rPr>
          <w:rFonts w:asciiTheme="minorHAnsi" w:eastAsiaTheme="minorEastAsia" w:hAnsiTheme="minorHAnsi" w:cstheme="minorBidi"/>
          <w:noProof/>
          <w:kern w:val="2"/>
          <w:sz w:val="21"/>
          <w:szCs w:val="22"/>
          <w:lang w:val="en-US" w:eastAsia="zh-CN"/>
        </w:rPr>
        <w:tab/>
      </w:r>
      <w:r w:rsidRPr="00F2088B">
        <w:rPr>
          <w:noProof/>
          <w:lang w:val="en-US"/>
        </w:rPr>
        <w:t>QoS Change Notification</w:t>
      </w:r>
      <w:r>
        <w:rPr>
          <w:noProof/>
        </w:rPr>
        <w:tab/>
      </w:r>
      <w:r>
        <w:rPr>
          <w:noProof/>
        </w:rPr>
        <w:fldChar w:fldCharType="begin"/>
      </w:r>
      <w:r>
        <w:rPr>
          <w:noProof/>
        </w:rPr>
        <w:instrText xml:space="preserve"> PAGEREF _Toc216347460 \h </w:instrText>
      </w:r>
      <w:r>
        <w:rPr>
          <w:noProof/>
        </w:rPr>
      </w:r>
      <w:r>
        <w:rPr>
          <w:noProof/>
        </w:rPr>
        <w:fldChar w:fldCharType="separate"/>
      </w:r>
      <w:r>
        <w:rPr>
          <w:noProof/>
        </w:rPr>
        <w:t>169</w:t>
      </w:r>
      <w:r>
        <w:rPr>
          <w:noProof/>
        </w:rPr>
        <w:fldChar w:fldCharType="end"/>
      </w:r>
    </w:p>
    <w:p w14:paraId="12ED6ADB" w14:textId="094A8B1A" w:rsidR="003677F4" w:rsidRDefault="003677F4">
      <w:pPr>
        <w:pStyle w:val="TOC5"/>
        <w:rPr>
          <w:rFonts w:asciiTheme="minorHAnsi" w:eastAsiaTheme="minorEastAsia" w:hAnsiTheme="minorHAnsi" w:cstheme="minorBidi"/>
          <w:noProof/>
          <w:kern w:val="2"/>
          <w:sz w:val="21"/>
          <w:szCs w:val="22"/>
          <w:lang w:val="en-US" w:eastAsia="zh-CN"/>
        </w:rPr>
      </w:pPr>
      <w:r>
        <w:rPr>
          <w:noProof/>
        </w:rPr>
        <w:t>6.10</w:t>
      </w:r>
      <w:r w:rsidRPr="00F2088B">
        <w:rPr>
          <w:noProof/>
          <w:lang w:val="en-US"/>
        </w:rPr>
        <w:t>.5.3.1</w:t>
      </w:r>
      <w:r>
        <w:rPr>
          <w:rFonts w:asciiTheme="minorHAnsi" w:eastAsiaTheme="minorEastAsia" w:hAnsiTheme="minorHAnsi" w:cstheme="minorBidi"/>
          <w:noProof/>
          <w:kern w:val="2"/>
          <w:sz w:val="21"/>
          <w:szCs w:val="22"/>
          <w:lang w:val="en-US" w:eastAsia="zh-CN"/>
        </w:rPr>
        <w:tab/>
      </w:r>
      <w:r w:rsidRPr="00F2088B">
        <w:rPr>
          <w:noProof/>
          <w:lang w:val="en-US"/>
        </w:rPr>
        <w:t>Description</w:t>
      </w:r>
      <w:r>
        <w:rPr>
          <w:noProof/>
        </w:rPr>
        <w:tab/>
      </w:r>
      <w:r>
        <w:rPr>
          <w:noProof/>
        </w:rPr>
        <w:fldChar w:fldCharType="begin"/>
      </w:r>
      <w:r>
        <w:rPr>
          <w:noProof/>
        </w:rPr>
        <w:instrText xml:space="preserve"> PAGEREF _Toc216347461 \h </w:instrText>
      </w:r>
      <w:r>
        <w:rPr>
          <w:noProof/>
        </w:rPr>
      </w:r>
      <w:r>
        <w:rPr>
          <w:noProof/>
        </w:rPr>
        <w:fldChar w:fldCharType="separate"/>
      </w:r>
      <w:r>
        <w:rPr>
          <w:noProof/>
        </w:rPr>
        <w:t>169</w:t>
      </w:r>
      <w:r>
        <w:rPr>
          <w:noProof/>
        </w:rPr>
        <w:fldChar w:fldCharType="end"/>
      </w:r>
    </w:p>
    <w:p w14:paraId="392916FF" w14:textId="4C213FC2" w:rsidR="003677F4" w:rsidRDefault="003677F4">
      <w:pPr>
        <w:pStyle w:val="TOC5"/>
        <w:rPr>
          <w:rFonts w:asciiTheme="minorHAnsi" w:eastAsiaTheme="minorEastAsia" w:hAnsiTheme="minorHAnsi" w:cstheme="minorBidi"/>
          <w:noProof/>
          <w:kern w:val="2"/>
          <w:sz w:val="21"/>
          <w:szCs w:val="22"/>
          <w:lang w:val="en-US" w:eastAsia="zh-CN"/>
        </w:rPr>
      </w:pPr>
      <w:r>
        <w:rPr>
          <w:noProof/>
        </w:rPr>
        <w:t>6.10</w:t>
      </w:r>
      <w:r w:rsidRPr="00F2088B">
        <w:rPr>
          <w:noProof/>
          <w:lang w:val="en-US"/>
        </w:rPr>
        <w:t>.5.3</w:t>
      </w:r>
      <w:r>
        <w:rPr>
          <w:noProof/>
        </w:rPr>
        <w:t>.2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_Toc216347462 \h </w:instrText>
      </w:r>
      <w:r>
        <w:rPr>
          <w:noProof/>
        </w:rPr>
      </w:r>
      <w:r>
        <w:rPr>
          <w:noProof/>
        </w:rPr>
        <w:fldChar w:fldCharType="separate"/>
      </w:r>
      <w:r>
        <w:rPr>
          <w:noProof/>
        </w:rPr>
        <w:t>170</w:t>
      </w:r>
      <w:r>
        <w:rPr>
          <w:noProof/>
        </w:rPr>
        <w:fldChar w:fldCharType="end"/>
      </w:r>
    </w:p>
    <w:p w14:paraId="7863FA64" w14:textId="0304664A" w:rsidR="003677F4" w:rsidRDefault="003677F4">
      <w:pPr>
        <w:pStyle w:val="TOC5"/>
        <w:rPr>
          <w:rFonts w:asciiTheme="minorHAnsi" w:eastAsiaTheme="minorEastAsia" w:hAnsiTheme="minorHAnsi" w:cstheme="minorBidi"/>
          <w:noProof/>
          <w:kern w:val="2"/>
          <w:sz w:val="21"/>
          <w:szCs w:val="22"/>
          <w:lang w:val="en-US" w:eastAsia="zh-CN"/>
        </w:rPr>
      </w:pPr>
      <w:r>
        <w:rPr>
          <w:noProof/>
        </w:rPr>
        <w:t>6.10</w:t>
      </w:r>
      <w:r w:rsidRPr="00F2088B">
        <w:rPr>
          <w:noProof/>
          <w:lang w:val="en-US"/>
        </w:rPr>
        <w:t>.5.3</w:t>
      </w:r>
      <w:r>
        <w:rPr>
          <w:noProof/>
        </w:rPr>
        <w:t>.3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_Toc216347463 \h </w:instrText>
      </w:r>
      <w:r>
        <w:rPr>
          <w:noProof/>
        </w:rPr>
      </w:r>
      <w:r>
        <w:rPr>
          <w:noProof/>
        </w:rPr>
        <w:fldChar w:fldCharType="separate"/>
      </w:r>
      <w:r>
        <w:rPr>
          <w:noProof/>
        </w:rPr>
        <w:t>170</w:t>
      </w:r>
      <w:r>
        <w:rPr>
          <w:noProof/>
        </w:rPr>
        <w:fldChar w:fldCharType="end"/>
      </w:r>
    </w:p>
    <w:p w14:paraId="2E89D2A7" w14:textId="5231B020" w:rsidR="003677F4" w:rsidRDefault="003677F4">
      <w:pPr>
        <w:pStyle w:val="TOC6"/>
        <w:rPr>
          <w:rFonts w:asciiTheme="minorHAnsi" w:eastAsiaTheme="minorEastAsia" w:hAnsiTheme="minorHAnsi" w:cstheme="minorBidi"/>
          <w:noProof/>
          <w:kern w:val="2"/>
          <w:sz w:val="21"/>
          <w:szCs w:val="22"/>
          <w:lang w:val="en-US" w:eastAsia="zh-CN"/>
        </w:rPr>
      </w:pPr>
      <w:r>
        <w:rPr>
          <w:noProof/>
        </w:rPr>
        <w:t>6.10</w:t>
      </w:r>
      <w:r w:rsidRPr="00F2088B">
        <w:rPr>
          <w:noProof/>
          <w:lang w:val="en-US"/>
        </w:rPr>
        <w:t>.5.3</w:t>
      </w:r>
      <w:r>
        <w:rPr>
          <w:noProof/>
        </w:rPr>
        <w:t>.3.1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_Toc216347464 \h </w:instrText>
      </w:r>
      <w:r>
        <w:rPr>
          <w:noProof/>
        </w:rPr>
      </w:r>
      <w:r>
        <w:rPr>
          <w:noProof/>
        </w:rPr>
        <w:fldChar w:fldCharType="separate"/>
      </w:r>
      <w:r>
        <w:rPr>
          <w:noProof/>
        </w:rPr>
        <w:t>170</w:t>
      </w:r>
      <w:r>
        <w:rPr>
          <w:noProof/>
        </w:rPr>
        <w:fldChar w:fldCharType="end"/>
      </w:r>
    </w:p>
    <w:p w14:paraId="7863221D" w14:textId="145FA093" w:rsidR="003677F4" w:rsidRDefault="003677F4">
      <w:pPr>
        <w:pStyle w:val="TOC3"/>
        <w:rPr>
          <w:rFonts w:asciiTheme="minorHAnsi" w:eastAsiaTheme="minorEastAsia" w:hAnsiTheme="minorHAnsi" w:cstheme="minorBidi"/>
          <w:noProof/>
          <w:kern w:val="2"/>
          <w:sz w:val="21"/>
          <w:szCs w:val="22"/>
          <w:lang w:val="en-US" w:eastAsia="zh-CN"/>
        </w:rPr>
      </w:pPr>
      <w:r>
        <w:rPr>
          <w:noProof/>
        </w:rPr>
        <w:lastRenderedPageBreak/>
        <w:t>6.10.6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_Toc216347465 \h </w:instrText>
      </w:r>
      <w:r>
        <w:rPr>
          <w:noProof/>
        </w:rPr>
      </w:r>
      <w:r>
        <w:rPr>
          <w:noProof/>
        </w:rPr>
        <w:fldChar w:fldCharType="separate"/>
      </w:r>
      <w:r>
        <w:rPr>
          <w:noProof/>
        </w:rPr>
        <w:t>171</w:t>
      </w:r>
      <w:r>
        <w:rPr>
          <w:noProof/>
        </w:rPr>
        <w:fldChar w:fldCharType="end"/>
      </w:r>
    </w:p>
    <w:p w14:paraId="0E209D63" w14:textId="5E5D86D2" w:rsidR="003677F4" w:rsidRDefault="003677F4">
      <w:pPr>
        <w:pStyle w:val="TOC4"/>
        <w:rPr>
          <w:rFonts w:asciiTheme="minorHAnsi" w:eastAsiaTheme="minorEastAsia" w:hAnsiTheme="minorHAnsi" w:cstheme="minorBidi"/>
          <w:noProof/>
          <w:kern w:val="2"/>
          <w:sz w:val="21"/>
          <w:szCs w:val="22"/>
          <w:lang w:val="en-US" w:eastAsia="zh-CN"/>
        </w:rPr>
      </w:pPr>
      <w:r>
        <w:rPr>
          <w:noProof/>
        </w:rPr>
        <w:t>6.10.6.1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_Toc216347466 \h </w:instrText>
      </w:r>
      <w:r>
        <w:rPr>
          <w:noProof/>
        </w:rPr>
      </w:r>
      <w:r>
        <w:rPr>
          <w:noProof/>
        </w:rPr>
        <w:fldChar w:fldCharType="separate"/>
      </w:r>
      <w:r>
        <w:rPr>
          <w:noProof/>
        </w:rPr>
        <w:t>171</w:t>
      </w:r>
      <w:r>
        <w:rPr>
          <w:noProof/>
        </w:rPr>
        <w:fldChar w:fldCharType="end"/>
      </w:r>
    </w:p>
    <w:p w14:paraId="14429358" w14:textId="43BB2A26" w:rsidR="003677F4" w:rsidRDefault="003677F4">
      <w:pPr>
        <w:pStyle w:val="TOC4"/>
        <w:rPr>
          <w:rFonts w:asciiTheme="minorHAnsi" w:eastAsiaTheme="minorEastAsia" w:hAnsiTheme="minorHAnsi" w:cstheme="minorBidi"/>
          <w:noProof/>
          <w:kern w:val="2"/>
          <w:sz w:val="21"/>
          <w:szCs w:val="22"/>
          <w:lang w:val="en-US" w:eastAsia="zh-CN"/>
        </w:rPr>
      </w:pPr>
      <w:r>
        <w:rPr>
          <w:noProof/>
        </w:rPr>
        <w:t>6.10</w:t>
      </w:r>
      <w:r w:rsidRPr="00F2088B">
        <w:rPr>
          <w:noProof/>
          <w:lang w:val="en-US"/>
        </w:rPr>
        <w:t>.6.2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_Toc216347467 \h </w:instrText>
      </w:r>
      <w:r>
        <w:rPr>
          <w:noProof/>
        </w:rPr>
      </w:r>
      <w:r>
        <w:rPr>
          <w:noProof/>
        </w:rPr>
        <w:fldChar w:fldCharType="separate"/>
      </w:r>
      <w:r>
        <w:rPr>
          <w:noProof/>
        </w:rPr>
        <w:t>171</w:t>
      </w:r>
      <w:r>
        <w:rPr>
          <w:noProof/>
        </w:rPr>
        <w:fldChar w:fldCharType="end"/>
      </w:r>
    </w:p>
    <w:p w14:paraId="591B492B" w14:textId="0843AF54" w:rsidR="003677F4" w:rsidRDefault="003677F4">
      <w:pPr>
        <w:pStyle w:val="TOC5"/>
        <w:rPr>
          <w:rFonts w:asciiTheme="minorHAnsi" w:eastAsiaTheme="minorEastAsia" w:hAnsiTheme="minorHAnsi" w:cstheme="minorBidi"/>
          <w:noProof/>
          <w:kern w:val="2"/>
          <w:sz w:val="21"/>
          <w:szCs w:val="22"/>
          <w:lang w:val="en-US" w:eastAsia="zh-CN"/>
        </w:rPr>
      </w:pPr>
      <w:r>
        <w:rPr>
          <w:noProof/>
        </w:rPr>
        <w:t>6.10.6.2.1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_Toc216347468 \h </w:instrText>
      </w:r>
      <w:r>
        <w:rPr>
          <w:noProof/>
        </w:rPr>
      </w:r>
      <w:r>
        <w:rPr>
          <w:noProof/>
        </w:rPr>
        <w:fldChar w:fldCharType="separate"/>
      </w:r>
      <w:r>
        <w:rPr>
          <w:noProof/>
        </w:rPr>
        <w:t>171</w:t>
      </w:r>
      <w:r>
        <w:rPr>
          <w:noProof/>
        </w:rPr>
        <w:fldChar w:fldCharType="end"/>
      </w:r>
    </w:p>
    <w:p w14:paraId="06D2EB4A" w14:textId="7666AEAC" w:rsidR="003677F4" w:rsidRDefault="003677F4">
      <w:pPr>
        <w:pStyle w:val="TOC5"/>
        <w:rPr>
          <w:rFonts w:asciiTheme="minorHAnsi" w:eastAsiaTheme="minorEastAsia" w:hAnsiTheme="minorHAnsi" w:cstheme="minorBidi"/>
          <w:noProof/>
          <w:kern w:val="2"/>
          <w:sz w:val="21"/>
          <w:szCs w:val="22"/>
          <w:lang w:val="en-US" w:eastAsia="zh-CN"/>
        </w:rPr>
      </w:pPr>
      <w:r>
        <w:rPr>
          <w:noProof/>
        </w:rPr>
        <w:t>6.10.6.2.2</w:t>
      </w:r>
      <w:r>
        <w:rPr>
          <w:rFonts w:asciiTheme="minorHAnsi" w:eastAsiaTheme="minorEastAsia" w:hAnsiTheme="minorHAnsi" w:cstheme="minorBidi"/>
          <w:noProof/>
          <w:kern w:val="2"/>
          <w:sz w:val="21"/>
          <w:szCs w:val="22"/>
          <w:lang w:val="en-US" w:eastAsia="zh-CN"/>
        </w:rPr>
        <w:tab/>
      </w:r>
      <w:r>
        <w:rPr>
          <w:noProof/>
        </w:rPr>
        <w:t>Type: ServAdaptQoSCtrlSubsc</w:t>
      </w:r>
      <w:r>
        <w:rPr>
          <w:noProof/>
        </w:rPr>
        <w:tab/>
      </w:r>
      <w:r>
        <w:rPr>
          <w:noProof/>
        </w:rPr>
        <w:fldChar w:fldCharType="begin"/>
      </w:r>
      <w:r>
        <w:rPr>
          <w:noProof/>
        </w:rPr>
        <w:instrText xml:space="preserve"> PAGEREF _Toc216347469 \h </w:instrText>
      </w:r>
      <w:r>
        <w:rPr>
          <w:noProof/>
        </w:rPr>
      </w:r>
      <w:r>
        <w:rPr>
          <w:noProof/>
        </w:rPr>
        <w:fldChar w:fldCharType="separate"/>
      </w:r>
      <w:r>
        <w:rPr>
          <w:noProof/>
        </w:rPr>
        <w:t>172</w:t>
      </w:r>
      <w:r>
        <w:rPr>
          <w:noProof/>
        </w:rPr>
        <w:fldChar w:fldCharType="end"/>
      </w:r>
    </w:p>
    <w:p w14:paraId="6499223D" w14:textId="2ACFC7AC" w:rsidR="003677F4" w:rsidRDefault="003677F4">
      <w:pPr>
        <w:pStyle w:val="TOC5"/>
        <w:rPr>
          <w:rFonts w:asciiTheme="minorHAnsi" w:eastAsiaTheme="minorEastAsia" w:hAnsiTheme="minorHAnsi" w:cstheme="minorBidi"/>
          <w:noProof/>
          <w:kern w:val="2"/>
          <w:sz w:val="21"/>
          <w:szCs w:val="22"/>
          <w:lang w:val="en-US" w:eastAsia="zh-CN"/>
        </w:rPr>
      </w:pPr>
      <w:r>
        <w:rPr>
          <w:noProof/>
        </w:rPr>
        <w:t>6.10.6.2.3</w:t>
      </w:r>
      <w:r>
        <w:rPr>
          <w:rFonts w:asciiTheme="minorHAnsi" w:eastAsiaTheme="minorEastAsia" w:hAnsiTheme="minorHAnsi" w:cstheme="minorBidi"/>
          <w:noProof/>
          <w:kern w:val="2"/>
          <w:sz w:val="21"/>
          <w:szCs w:val="22"/>
          <w:lang w:val="en-US" w:eastAsia="zh-CN"/>
        </w:rPr>
        <w:tab/>
      </w:r>
      <w:r>
        <w:rPr>
          <w:noProof/>
        </w:rPr>
        <w:t>Type: ServAdaptQoSCtrlSubscPatch</w:t>
      </w:r>
      <w:r>
        <w:rPr>
          <w:noProof/>
        </w:rPr>
        <w:tab/>
      </w:r>
      <w:r>
        <w:rPr>
          <w:noProof/>
        </w:rPr>
        <w:fldChar w:fldCharType="begin"/>
      </w:r>
      <w:r>
        <w:rPr>
          <w:noProof/>
        </w:rPr>
        <w:instrText xml:space="preserve"> PAGEREF _Toc216347470 \h </w:instrText>
      </w:r>
      <w:r>
        <w:rPr>
          <w:noProof/>
        </w:rPr>
      </w:r>
      <w:r>
        <w:rPr>
          <w:noProof/>
        </w:rPr>
        <w:fldChar w:fldCharType="separate"/>
      </w:r>
      <w:r>
        <w:rPr>
          <w:noProof/>
        </w:rPr>
        <w:t>172</w:t>
      </w:r>
      <w:r>
        <w:rPr>
          <w:noProof/>
        </w:rPr>
        <w:fldChar w:fldCharType="end"/>
      </w:r>
    </w:p>
    <w:p w14:paraId="61C36C61" w14:textId="199B2AC0" w:rsidR="003677F4" w:rsidRDefault="003677F4">
      <w:pPr>
        <w:pStyle w:val="TOC5"/>
        <w:rPr>
          <w:rFonts w:asciiTheme="minorHAnsi" w:eastAsiaTheme="minorEastAsia" w:hAnsiTheme="minorHAnsi" w:cstheme="minorBidi"/>
          <w:noProof/>
          <w:kern w:val="2"/>
          <w:sz w:val="21"/>
          <w:szCs w:val="22"/>
          <w:lang w:val="en-US" w:eastAsia="zh-CN"/>
        </w:rPr>
      </w:pPr>
      <w:r>
        <w:rPr>
          <w:noProof/>
        </w:rPr>
        <w:t>6.10.6.2.4</w:t>
      </w:r>
      <w:r>
        <w:rPr>
          <w:rFonts w:asciiTheme="minorHAnsi" w:eastAsiaTheme="minorEastAsia" w:hAnsiTheme="minorHAnsi" w:cstheme="minorBidi"/>
          <w:noProof/>
          <w:kern w:val="2"/>
          <w:sz w:val="21"/>
          <w:szCs w:val="22"/>
          <w:lang w:val="en-US" w:eastAsia="zh-CN"/>
        </w:rPr>
        <w:tab/>
      </w:r>
      <w:r>
        <w:rPr>
          <w:noProof/>
        </w:rPr>
        <w:t>Type: AdaptNotif</w:t>
      </w:r>
      <w:r>
        <w:rPr>
          <w:noProof/>
        </w:rPr>
        <w:tab/>
      </w:r>
      <w:r>
        <w:rPr>
          <w:noProof/>
        </w:rPr>
        <w:fldChar w:fldCharType="begin"/>
      </w:r>
      <w:r>
        <w:rPr>
          <w:noProof/>
        </w:rPr>
        <w:instrText xml:space="preserve"> PAGEREF _Toc216347471 \h </w:instrText>
      </w:r>
      <w:r>
        <w:rPr>
          <w:noProof/>
        </w:rPr>
      </w:r>
      <w:r>
        <w:rPr>
          <w:noProof/>
        </w:rPr>
        <w:fldChar w:fldCharType="separate"/>
      </w:r>
      <w:r>
        <w:rPr>
          <w:noProof/>
        </w:rPr>
        <w:t>172</w:t>
      </w:r>
      <w:r>
        <w:rPr>
          <w:noProof/>
        </w:rPr>
        <w:fldChar w:fldCharType="end"/>
      </w:r>
    </w:p>
    <w:p w14:paraId="2121A67F" w14:textId="63A6AB0B" w:rsidR="003677F4" w:rsidRDefault="003677F4">
      <w:pPr>
        <w:pStyle w:val="TOC5"/>
        <w:rPr>
          <w:rFonts w:asciiTheme="minorHAnsi" w:eastAsiaTheme="minorEastAsia" w:hAnsiTheme="minorHAnsi" w:cstheme="minorBidi"/>
          <w:noProof/>
          <w:kern w:val="2"/>
          <w:sz w:val="21"/>
          <w:szCs w:val="22"/>
          <w:lang w:val="en-US" w:eastAsia="zh-CN"/>
        </w:rPr>
      </w:pPr>
      <w:r>
        <w:rPr>
          <w:noProof/>
        </w:rPr>
        <w:t>6.10.6.2.5</w:t>
      </w:r>
      <w:r>
        <w:rPr>
          <w:rFonts w:asciiTheme="minorHAnsi" w:eastAsiaTheme="minorEastAsia" w:hAnsiTheme="minorHAnsi" w:cstheme="minorBidi"/>
          <w:noProof/>
          <w:kern w:val="2"/>
          <w:sz w:val="21"/>
          <w:szCs w:val="22"/>
          <w:lang w:val="en-US" w:eastAsia="zh-CN"/>
        </w:rPr>
        <w:tab/>
      </w:r>
      <w:r>
        <w:rPr>
          <w:noProof/>
        </w:rPr>
        <w:t>Type: AdaptNotifResp</w:t>
      </w:r>
      <w:r>
        <w:rPr>
          <w:noProof/>
        </w:rPr>
        <w:tab/>
      </w:r>
      <w:r>
        <w:rPr>
          <w:noProof/>
        </w:rPr>
        <w:fldChar w:fldCharType="begin"/>
      </w:r>
      <w:r>
        <w:rPr>
          <w:noProof/>
        </w:rPr>
        <w:instrText xml:space="preserve"> PAGEREF _Toc216347472 \h </w:instrText>
      </w:r>
      <w:r>
        <w:rPr>
          <w:noProof/>
        </w:rPr>
      </w:r>
      <w:r>
        <w:rPr>
          <w:noProof/>
        </w:rPr>
        <w:fldChar w:fldCharType="separate"/>
      </w:r>
      <w:r>
        <w:rPr>
          <w:noProof/>
        </w:rPr>
        <w:t>172</w:t>
      </w:r>
      <w:r>
        <w:rPr>
          <w:noProof/>
        </w:rPr>
        <w:fldChar w:fldCharType="end"/>
      </w:r>
    </w:p>
    <w:p w14:paraId="22FD2723" w14:textId="149B856F" w:rsidR="003677F4" w:rsidRDefault="003677F4">
      <w:pPr>
        <w:pStyle w:val="TOC5"/>
        <w:rPr>
          <w:rFonts w:asciiTheme="minorHAnsi" w:eastAsiaTheme="minorEastAsia" w:hAnsiTheme="minorHAnsi" w:cstheme="minorBidi"/>
          <w:noProof/>
          <w:kern w:val="2"/>
          <w:sz w:val="21"/>
          <w:szCs w:val="22"/>
          <w:lang w:val="en-US" w:eastAsia="zh-CN"/>
        </w:rPr>
      </w:pPr>
      <w:r>
        <w:rPr>
          <w:noProof/>
        </w:rPr>
        <w:t>6.10.6.2.6</w:t>
      </w:r>
      <w:r>
        <w:rPr>
          <w:rFonts w:asciiTheme="minorHAnsi" w:eastAsiaTheme="minorEastAsia" w:hAnsiTheme="minorHAnsi" w:cstheme="minorBidi"/>
          <w:noProof/>
          <w:kern w:val="2"/>
          <w:sz w:val="21"/>
          <w:szCs w:val="22"/>
          <w:lang w:val="en-US" w:eastAsia="zh-CN"/>
        </w:rPr>
        <w:tab/>
      </w:r>
      <w:r>
        <w:rPr>
          <w:noProof/>
        </w:rPr>
        <w:t>Type: AdaptReport</w:t>
      </w:r>
      <w:r>
        <w:rPr>
          <w:noProof/>
        </w:rPr>
        <w:tab/>
      </w:r>
      <w:r>
        <w:rPr>
          <w:noProof/>
        </w:rPr>
        <w:fldChar w:fldCharType="begin"/>
      </w:r>
      <w:r>
        <w:rPr>
          <w:noProof/>
        </w:rPr>
        <w:instrText xml:space="preserve"> PAGEREF _Toc216347473 \h </w:instrText>
      </w:r>
      <w:r>
        <w:rPr>
          <w:noProof/>
        </w:rPr>
      </w:r>
      <w:r>
        <w:rPr>
          <w:noProof/>
        </w:rPr>
        <w:fldChar w:fldCharType="separate"/>
      </w:r>
      <w:r>
        <w:rPr>
          <w:noProof/>
        </w:rPr>
        <w:t>173</w:t>
      </w:r>
      <w:r>
        <w:rPr>
          <w:noProof/>
        </w:rPr>
        <w:fldChar w:fldCharType="end"/>
      </w:r>
    </w:p>
    <w:p w14:paraId="64D32AC0" w14:textId="6E36CA26" w:rsidR="003677F4" w:rsidRDefault="003677F4">
      <w:pPr>
        <w:pStyle w:val="TOC5"/>
        <w:rPr>
          <w:rFonts w:asciiTheme="minorHAnsi" w:eastAsiaTheme="minorEastAsia" w:hAnsiTheme="minorHAnsi" w:cstheme="minorBidi"/>
          <w:noProof/>
          <w:kern w:val="2"/>
          <w:sz w:val="21"/>
          <w:szCs w:val="22"/>
          <w:lang w:val="en-US" w:eastAsia="zh-CN"/>
        </w:rPr>
      </w:pPr>
      <w:r>
        <w:rPr>
          <w:noProof/>
        </w:rPr>
        <w:t>6.10.6.2.7</w:t>
      </w:r>
      <w:r>
        <w:rPr>
          <w:rFonts w:asciiTheme="minorHAnsi" w:eastAsiaTheme="minorEastAsia" w:hAnsiTheme="minorHAnsi" w:cstheme="minorBidi"/>
          <w:noProof/>
          <w:kern w:val="2"/>
          <w:sz w:val="21"/>
          <w:szCs w:val="22"/>
          <w:lang w:val="en-US" w:eastAsia="zh-CN"/>
        </w:rPr>
        <w:tab/>
      </w:r>
      <w:r>
        <w:rPr>
          <w:noProof/>
        </w:rPr>
        <w:t>Type: AdaptFeedback</w:t>
      </w:r>
      <w:r>
        <w:rPr>
          <w:noProof/>
        </w:rPr>
        <w:tab/>
      </w:r>
      <w:r>
        <w:rPr>
          <w:noProof/>
        </w:rPr>
        <w:fldChar w:fldCharType="begin"/>
      </w:r>
      <w:r>
        <w:rPr>
          <w:noProof/>
        </w:rPr>
        <w:instrText xml:space="preserve"> PAGEREF _Toc216347474 \h </w:instrText>
      </w:r>
      <w:r>
        <w:rPr>
          <w:noProof/>
        </w:rPr>
      </w:r>
      <w:r>
        <w:rPr>
          <w:noProof/>
        </w:rPr>
        <w:fldChar w:fldCharType="separate"/>
      </w:r>
      <w:r>
        <w:rPr>
          <w:noProof/>
        </w:rPr>
        <w:t>173</w:t>
      </w:r>
      <w:r>
        <w:rPr>
          <w:noProof/>
        </w:rPr>
        <w:fldChar w:fldCharType="end"/>
      </w:r>
    </w:p>
    <w:p w14:paraId="141BFB11" w14:textId="5A94B1F6" w:rsidR="003677F4" w:rsidRDefault="003677F4">
      <w:pPr>
        <w:pStyle w:val="TOC5"/>
        <w:rPr>
          <w:rFonts w:asciiTheme="minorHAnsi" w:eastAsiaTheme="minorEastAsia" w:hAnsiTheme="minorHAnsi" w:cstheme="minorBidi"/>
          <w:noProof/>
          <w:kern w:val="2"/>
          <w:sz w:val="21"/>
          <w:szCs w:val="22"/>
          <w:lang w:val="en-US" w:eastAsia="zh-CN"/>
        </w:rPr>
      </w:pPr>
      <w:r>
        <w:rPr>
          <w:noProof/>
        </w:rPr>
        <w:t>6.10.6.2.8</w:t>
      </w:r>
      <w:r>
        <w:rPr>
          <w:rFonts w:asciiTheme="minorHAnsi" w:eastAsiaTheme="minorEastAsia" w:hAnsiTheme="minorHAnsi" w:cstheme="minorBidi"/>
          <w:noProof/>
          <w:kern w:val="2"/>
          <w:sz w:val="21"/>
          <w:szCs w:val="22"/>
          <w:lang w:val="en-US" w:eastAsia="zh-CN"/>
        </w:rPr>
        <w:tab/>
      </w:r>
      <w:r>
        <w:rPr>
          <w:noProof/>
        </w:rPr>
        <w:t>Type: QoSChangeInfo</w:t>
      </w:r>
      <w:r>
        <w:rPr>
          <w:noProof/>
        </w:rPr>
        <w:tab/>
      </w:r>
      <w:r>
        <w:rPr>
          <w:noProof/>
        </w:rPr>
        <w:fldChar w:fldCharType="begin"/>
      </w:r>
      <w:r>
        <w:rPr>
          <w:noProof/>
        </w:rPr>
        <w:instrText xml:space="preserve"> PAGEREF _Toc216347475 \h </w:instrText>
      </w:r>
      <w:r>
        <w:rPr>
          <w:noProof/>
        </w:rPr>
      </w:r>
      <w:r>
        <w:rPr>
          <w:noProof/>
        </w:rPr>
        <w:fldChar w:fldCharType="separate"/>
      </w:r>
      <w:r>
        <w:rPr>
          <w:noProof/>
        </w:rPr>
        <w:t>173</w:t>
      </w:r>
      <w:r>
        <w:rPr>
          <w:noProof/>
        </w:rPr>
        <w:fldChar w:fldCharType="end"/>
      </w:r>
    </w:p>
    <w:p w14:paraId="107B838F" w14:textId="799AAA04" w:rsidR="003677F4" w:rsidRDefault="003677F4">
      <w:pPr>
        <w:pStyle w:val="TOC5"/>
        <w:rPr>
          <w:rFonts w:asciiTheme="minorHAnsi" w:eastAsiaTheme="minorEastAsia" w:hAnsiTheme="minorHAnsi" w:cstheme="minorBidi"/>
          <w:noProof/>
          <w:kern w:val="2"/>
          <w:sz w:val="21"/>
          <w:szCs w:val="22"/>
          <w:lang w:val="en-US" w:eastAsia="zh-CN"/>
        </w:rPr>
      </w:pPr>
      <w:r>
        <w:rPr>
          <w:noProof/>
        </w:rPr>
        <w:t>6.10.6.2.9</w:t>
      </w:r>
      <w:r>
        <w:rPr>
          <w:rFonts w:asciiTheme="minorHAnsi" w:eastAsiaTheme="minorEastAsia" w:hAnsiTheme="minorHAnsi" w:cstheme="minorBidi"/>
          <w:noProof/>
          <w:kern w:val="2"/>
          <w:sz w:val="21"/>
          <w:szCs w:val="22"/>
          <w:lang w:val="en-US" w:eastAsia="zh-CN"/>
        </w:rPr>
        <w:tab/>
      </w:r>
      <w:r>
        <w:rPr>
          <w:noProof/>
        </w:rPr>
        <w:t>Type: QoSChangeNotif</w:t>
      </w:r>
      <w:r>
        <w:rPr>
          <w:noProof/>
        </w:rPr>
        <w:tab/>
      </w:r>
      <w:r>
        <w:rPr>
          <w:noProof/>
        </w:rPr>
        <w:fldChar w:fldCharType="begin"/>
      </w:r>
      <w:r>
        <w:rPr>
          <w:noProof/>
        </w:rPr>
        <w:instrText xml:space="preserve"> PAGEREF _Toc216347476 \h </w:instrText>
      </w:r>
      <w:r>
        <w:rPr>
          <w:noProof/>
        </w:rPr>
      </w:r>
      <w:r>
        <w:rPr>
          <w:noProof/>
        </w:rPr>
        <w:fldChar w:fldCharType="separate"/>
      </w:r>
      <w:r>
        <w:rPr>
          <w:noProof/>
        </w:rPr>
        <w:t>173</w:t>
      </w:r>
      <w:r>
        <w:rPr>
          <w:noProof/>
        </w:rPr>
        <w:fldChar w:fldCharType="end"/>
      </w:r>
    </w:p>
    <w:p w14:paraId="6D72CA41" w14:textId="49479722" w:rsidR="003677F4" w:rsidRDefault="003677F4">
      <w:pPr>
        <w:pStyle w:val="TOC5"/>
        <w:rPr>
          <w:rFonts w:asciiTheme="minorHAnsi" w:eastAsiaTheme="minorEastAsia" w:hAnsiTheme="minorHAnsi" w:cstheme="minorBidi"/>
          <w:noProof/>
          <w:kern w:val="2"/>
          <w:sz w:val="21"/>
          <w:szCs w:val="22"/>
          <w:lang w:val="en-US" w:eastAsia="zh-CN"/>
        </w:rPr>
      </w:pPr>
      <w:r>
        <w:rPr>
          <w:noProof/>
        </w:rPr>
        <w:t>6.10.6.2.10</w:t>
      </w:r>
      <w:r>
        <w:rPr>
          <w:rFonts w:asciiTheme="minorHAnsi" w:eastAsiaTheme="minorEastAsia" w:hAnsiTheme="minorHAnsi" w:cstheme="minorBidi"/>
          <w:noProof/>
          <w:kern w:val="2"/>
          <w:sz w:val="21"/>
          <w:szCs w:val="22"/>
          <w:lang w:val="en-US" w:eastAsia="zh-CN"/>
        </w:rPr>
        <w:tab/>
      </w:r>
      <w:r>
        <w:rPr>
          <w:noProof/>
        </w:rPr>
        <w:t>Type: QoSChangeReport</w:t>
      </w:r>
      <w:r>
        <w:rPr>
          <w:noProof/>
        </w:rPr>
        <w:tab/>
      </w:r>
      <w:r>
        <w:rPr>
          <w:noProof/>
        </w:rPr>
        <w:fldChar w:fldCharType="begin"/>
      </w:r>
      <w:r>
        <w:rPr>
          <w:noProof/>
        </w:rPr>
        <w:instrText xml:space="preserve"> PAGEREF _Toc216347477 \h </w:instrText>
      </w:r>
      <w:r>
        <w:rPr>
          <w:noProof/>
        </w:rPr>
      </w:r>
      <w:r>
        <w:rPr>
          <w:noProof/>
        </w:rPr>
        <w:fldChar w:fldCharType="separate"/>
      </w:r>
      <w:r>
        <w:rPr>
          <w:noProof/>
        </w:rPr>
        <w:t>174</w:t>
      </w:r>
      <w:r>
        <w:rPr>
          <w:noProof/>
        </w:rPr>
        <w:fldChar w:fldCharType="end"/>
      </w:r>
    </w:p>
    <w:p w14:paraId="67C6207D" w14:textId="21F6862B" w:rsidR="003677F4" w:rsidRDefault="003677F4">
      <w:pPr>
        <w:pStyle w:val="TOC5"/>
        <w:rPr>
          <w:rFonts w:asciiTheme="minorHAnsi" w:eastAsiaTheme="minorEastAsia" w:hAnsiTheme="minorHAnsi" w:cstheme="minorBidi"/>
          <w:noProof/>
          <w:kern w:val="2"/>
          <w:sz w:val="21"/>
          <w:szCs w:val="22"/>
          <w:lang w:val="en-US" w:eastAsia="zh-CN"/>
        </w:rPr>
      </w:pPr>
      <w:r>
        <w:rPr>
          <w:noProof/>
        </w:rPr>
        <w:t>6.10.6.2.11</w:t>
      </w:r>
      <w:r>
        <w:rPr>
          <w:rFonts w:asciiTheme="minorHAnsi" w:eastAsiaTheme="minorEastAsia" w:hAnsiTheme="minorHAnsi" w:cstheme="minorBidi"/>
          <w:noProof/>
          <w:kern w:val="2"/>
          <w:sz w:val="21"/>
          <w:szCs w:val="22"/>
          <w:lang w:val="en-US" w:eastAsia="zh-CN"/>
        </w:rPr>
        <w:tab/>
      </w:r>
      <w:r>
        <w:rPr>
          <w:noProof/>
        </w:rPr>
        <w:t>Type: V2xTarget</w:t>
      </w:r>
      <w:r>
        <w:rPr>
          <w:noProof/>
        </w:rPr>
        <w:tab/>
      </w:r>
      <w:r>
        <w:rPr>
          <w:noProof/>
        </w:rPr>
        <w:fldChar w:fldCharType="begin"/>
      </w:r>
      <w:r>
        <w:rPr>
          <w:noProof/>
        </w:rPr>
        <w:instrText xml:space="preserve"> PAGEREF _Toc216347478 \h </w:instrText>
      </w:r>
      <w:r>
        <w:rPr>
          <w:noProof/>
        </w:rPr>
      </w:r>
      <w:r>
        <w:rPr>
          <w:noProof/>
        </w:rPr>
        <w:fldChar w:fldCharType="separate"/>
      </w:r>
      <w:r>
        <w:rPr>
          <w:noProof/>
        </w:rPr>
        <w:t>174</w:t>
      </w:r>
      <w:r>
        <w:rPr>
          <w:noProof/>
        </w:rPr>
        <w:fldChar w:fldCharType="end"/>
      </w:r>
    </w:p>
    <w:p w14:paraId="36D9456F" w14:textId="63804F88" w:rsidR="003677F4" w:rsidRDefault="003677F4">
      <w:pPr>
        <w:pStyle w:val="TOC4"/>
        <w:rPr>
          <w:rFonts w:asciiTheme="minorHAnsi" w:eastAsiaTheme="minorEastAsia" w:hAnsiTheme="minorHAnsi" w:cstheme="minorBidi"/>
          <w:noProof/>
          <w:kern w:val="2"/>
          <w:sz w:val="21"/>
          <w:szCs w:val="22"/>
          <w:lang w:val="en-US" w:eastAsia="zh-CN"/>
        </w:rPr>
      </w:pPr>
      <w:r>
        <w:rPr>
          <w:noProof/>
        </w:rPr>
        <w:t>6.10</w:t>
      </w:r>
      <w:r w:rsidRPr="00F2088B">
        <w:rPr>
          <w:noProof/>
          <w:lang w:val="en-US"/>
        </w:rPr>
        <w:t>.6.3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_Toc216347479 \h </w:instrText>
      </w:r>
      <w:r>
        <w:rPr>
          <w:noProof/>
        </w:rPr>
      </w:r>
      <w:r>
        <w:rPr>
          <w:noProof/>
        </w:rPr>
        <w:fldChar w:fldCharType="separate"/>
      </w:r>
      <w:r>
        <w:rPr>
          <w:noProof/>
        </w:rPr>
        <w:t>174</w:t>
      </w:r>
      <w:r>
        <w:rPr>
          <w:noProof/>
        </w:rPr>
        <w:fldChar w:fldCharType="end"/>
      </w:r>
    </w:p>
    <w:p w14:paraId="48498DFD" w14:textId="4ACE4929" w:rsidR="003677F4" w:rsidRDefault="003677F4">
      <w:pPr>
        <w:pStyle w:val="TOC5"/>
        <w:rPr>
          <w:rFonts w:asciiTheme="minorHAnsi" w:eastAsiaTheme="minorEastAsia" w:hAnsiTheme="minorHAnsi" w:cstheme="minorBidi"/>
          <w:noProof/>
          <w:kern w:val="2"/>
          <w:sz w:val="21"/>
          <w:szCs w:val="22"/>
          <w:lang w:val="en-US" w:eastAsia="zh-CN"/>
        </w:rPr>
      </w:pPr>
      <w:r>
        <w:rPr>
          <w:noProof/>
        </w:rPr>
        <w:t>6.10.6.3.1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_Toc216347480 \h </w:instrText>
      </w:r>
      <w:r>
        <w:rPr>
          <w:noProof/>
        </w:rPr>
      </w:r>
      <w:r>
        <w:rPr>
          <w:noProof/>
        </w:rPr>
        <w:fldChar w:fldCharType="separate"/>
      </w:r>
      <w:r>
        <w:rPr>
          <w:noProof/>
        </w:rPr>
        <w:t>174</w:t>
      </w:r>
      <w:r>
        <w:rPr>
          <w:noProof/>
        </w:rPr>
        <w:fldChar w:fldCharType="end"/>
      </w:r>
    </w:p>
    <w:p w14:paraId="48D8F482" w14:textId="376BEB82" w:rsidR="003677F4" w:rsidRDefault="003677F4">
      <w:pPr>
        <w:pStyle w:val="TOC5"/>
        <w:rPr>
          <w:rFonts w:asciiTheme="minorHAnsi" w:eastAsiaTheme="minorEastAsia" w:hAnsiTheme="minorHAnsi" w:cstheme="minorBidi"/>
          <w:noProof/>
          <w:kern w:val="2"/>
          <w:sz w:val="21"/>
          <w:szCs w:val="22"/>
          <w:lang w:val="en-US" w:eastAsia="zh-CN"/>
        </w:rPr>
      </w:pPr>
      <w:r>
        <w:rPr>
          <w:noProof/>
        </w:rPr>
        <w:t>6.10.6.3.2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_Toc216347481 \h </w:instrText>
      </w:r>
      <w:r>
        <w:rPr>
          <w:noProof/>
        </w:rPr>
      </w:r>
      <w:r>
        <w:rPr>
          <w:noProof/>
        </w:rPr>
        <w:fldChar w:fldCharType="separate"/>
      </w:r>
      <w:r>
        <w:rPr>
          <w:noProof/>
        </w:rPr>
        <w:t>174</w:t>
      </w:r>
      <w:r>
        <w:rPr>
          <w:noProof/>
        </w:rPr>
        <w:fldChar w:fldCharType="end"/>
      </w:r>
    </w:p>
    <w:p w14:paraId="4628F1A6" w14:textId="6F8B823E" w:rsidR="003677F4" w:rsidRDefault="003677F4">
      <w:pPr>
        <w:pStyle w:val="TOC5"/>
        <w:rPr>
          <w:rFonts w:asciiTheme="minorHAnsi" w:eastAsiaTheme="minorEastAsia" w:hAnsiTheme="minorHAnsi" w:cstheme="minorBidi"/>
          <w:noProof/>
          <w:kern w:val="2"/>
          <w:sz w:val="21"/>
          <w:szCs w:val="22"/>
          <w:lang w:val="en-US" w:eastAsia="zh-CN"/>
        </w:rPr>
      </w:pPr>
      <w:r>
        <w:rPr>
          <w:noProof/>
        </w:rPr>
        <w:t>6.10.6.3.3</w:t>
      </w:r>
      <w:r>
        <w:rPr>
          <w:rFonts w:asciiTheme="minorHAnsi" w:eastAsiaTheme="minorEastAsia" w:hAnsiTheme="minorHAnsi" w:cstheme="minorBidi"/>
          <w:noProof/>
          <w:kern w:val="2"/>
          <w:sz w:val="21"/>
          <w:szCs w:val="22"/>
          <w:lang w:val="en-US" w:eastAsia="zh-CN"/>
        </w:rPr>
        <w:tab/>
      </w:r>
      <w:r>
        <w:rPr>
          <w:noProof/>
        </w:rPr>
        <w:t>Enumeration: AckResult</w:t>
      </w:r>
      <w:r>
        <w:rPr>
          <w:noProof/>
        </w:rPr>
        <w:tab/>
      </w:r>
      <w:r>
        <w:rPr>
          <w:noProof/>
        </w:rPr>
        <w:fldChar w:fldCharType="begin"/>
      </w:r>
      <w:r>
        <w:rPr>
          <w:noProof/>
        </w:rPr>
        <w:instrText xml:space="preserve"> PAGEREF _Toc216347482 \h </w:instrText>
      </w:r>
      <w:r>
        <w:rPr>
          <w:noProof/>
        </w:rPr>
      </w:r>
      <w:r>
        <w:rPr>
          <w:noProof/>
        </w:rPr>
        <w:fldChar w:fldCharType="separate"/>
      </w:r>
      <w:r>
        <w:rPr>
          <w:noProof/>
        </w:rPr>
        <w:t>174</w:t>
      </w:r>
      <w:r>
        <w:rPr>
          <w:noProof/>
        </w:rPr>
        <w:fldChar w:fldCharType="end"/>
      </w:r>
    </w:p>
    <w:p w14:paraId="2BCB3FA7" w14:textId="554F6AC3" w:rsidR="003677F4" w:rsidRDefault="003677F4">
      <w:pPr>
        <w:pStyle w:val="TOC5"/>
        <w:rPr>
          <w:rFonts w:asciiTheme="minorHAnsi" w:eastAsiaTheme="minorEastAsia" w:hAnsiTheme="minorHAnsi" w:cstheme="minorBidi"/>
          <w:noProof/>
          <w:kern w:val="2"/>
          <w:sz w:val="21"/>
          <w:szCs w:val="22"/>
          <w:lang w:val="en-US" w:eastAsia="zh-CN"/>
        </w:rPr>
      </w:pPr>
      <w:r>
        <w:rPr>
          <w:noProof/>
        </w:rPr>
        <w:t>6.10.6.3.4</w:t>
      </w:r>
      <w:r>
        <w:rPr>
          <w:rFonts w:asciiTheme="minorHAnsi" w:eastAsiaTheme="minorEastAsia" w:hAnsiTheme="minorHAnsi" w:cstheme="minorBidi"/>
          <w:noProof/>
          <w:kern w:val="2"/>
          <w:sz w:val="21"/>
          <w:szCs w:val="22"/>
          <w:lang w:val="en-US" w:eastAsia="zh-CN"/>
        </w:rPr>
        <w:tab/>
      </w:r>
      <w:r>
        <w:rPr>
          <w:noProof/>
        </w:rPr>
        <w:t>Enumeration: LoA</w:t>
      </w:r>
      <w:r>
        <w:rPr>
          <w:noProof/>
        </w:rPr>
        <w:tab/>
      </w:r>
      <w:r>
        <w:rPr>
          <w:noProof/>
        </w:rPr>
        <w:fldChar w:fldCharType="begin"/>
      </w:r>
      <w:r>
        <w:rPr>
          <w:noProof/>
        </w:rPr>
        <w:instrText xml:space="preserve"> PAGEREF _Toc216347483 \h </w:instrText>
      </w:r>
      <w:r>
        <w:rPr>
          <w:noProof/>
        </w:rPr>
      </w:r>
      <w:r>
        <w:rPr>
          <w:noProof/>
        </w:rPr>
        <w:fldChar w:fldCharType="separate"/>
      </w:r>
      <w:r>
        <w:rPr>
          <w:noProof/>
        </w:rPr>
        <w:t>175</w:t>
      </w:r>
      <w:r>
        <w:rPr>
          <w:noProof/>
        </w:rPr>
        <w:fldChar w:fldCharType="end"/>
      </w:r>
    </w:p>
    <w:p w14:paraId="2F55B50C" w14:textId="6166D908" w:rsidR="003677F4" w:rsidRDefault="003677F4">
      <w:pPr>
        <w:pStyle w:val="TOC4"/>
        <w:rPr>
          <w:rFonts w:asciiTheme="minorHAnsi" w:eastAsiaTheme="minorEastAsia" w:hAnsiTheme="minorHAnsi" w:cstheme="minorBidi"/>
          <w:noProof/>
          <w:kern w:val="2"/>
          <w:sz w:val="21"/>
          <w:szCs w:val="22"/>
          <w:lang w:val="en-US" w:eastAsia="zh-CN"/>
        </w:rPr>
      </w:pPr>
      <w:r>
        <w:rPr>
          <w:noProof/>
        </w:rPr>
        <w:t>6.10</w:t>
      </w:r>
      <w:r w:rsidRPr="00F208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_Toc216347484 \h </w:instrText>
      </w:r>
      <w:r>
        <w:rPr>
          <w:noProof/>
        </w:rPr>
      </w:r>
      <w:r>
        <w:rPr>
          <w:noProof/>
        </w:rPr>
        <w:fldChar w:fldCharType="separate"/>
      </w:r>
      <w:r>
        <w:rPr>
          <w:noProof/>
        </w:rPr>
        <w:t>175</w:t>
      </w:r>
      <w:r>
        <w:rPr>
          <w:noProof/>
        </w:rPr>
        <w:fldChar w:fldCharType="end"/>
      </w:r>
    </w:p>
    <w:p w14:paraId="060F5CDD" w14:textId="151E0B58" w:rsidR="003677F4" w:rsidRDefault="003677F4">
      <w:pPr>
        <w:pStyle w:val="TOC4"/>
        <w:rPr>
          <w:rFonts w:asciiTheme="minorHAnsi" w:eastAsiaTheme="minorEastAsia" w:hAnsiTheme="minorHAnsi" w:cstheme="minorBidi"/>
          <w:noProof/>
          <w:kern w:val="2"/>
          <w:sz w:val="21"/>
          <w:szCs w:val="22"/>
          <w:lang w:val="en-US" w:eastAsia="zh-CN"/>
        </w:rPr>
      </w:pPr>
      <w:r>
        <w:rPr>
          <w:noProof/>
        </w:rPr>
        <w:t>6.10.6.5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_Toc216347485 \h </w:instrText>
      </w:r>
      <w:r>
        <w:rPr>
          <w:noProof/>
        </w:rPr>
      </w:r>
      <w:r>
        <w:rPr>
          <w:noProof/>
        </w:rPr>
        <w:fldChar w:fldCharType="separate"/>
      </w:r>
      <w:r>
        <w:rPr>
          <w:noProof/>
        </w:rPr>
        <w:t>175</w:t>
      </w:r>
      <w:r>
        <w:rPr>
          <w:noProof/>
        </w:rPr>
        <w:fldChar w:fldCharType="end"/>
      </w:r>
    </w:p>
    <w:p w14:paraId="166A330D" w14:textId="40AF93D6" w:rsidR="003677F4" w:rsidRDefault="003677F4">
      <w:pPr>
        <w:pStyle w:val="TOC5"/>
        <w:rPr>
          <w:rFonts w:asciiTheme="minorHAnsi" w:eastAsiaTheme="minorEastAsia" w:hAnsiTheme="minorHAnsi" w:cstheme="minorBidi"/>
          <w:noProof/>
          <w:kern w:val="2"/>
          <w:sz w:val="21"/>
          <w:szCs w:val="22"/>
          <w:lang w:val="en-US" w:eastAsia="zh-CN"/>
        </w:rPr>
      </w:pPr>
      <w:r>
        <w:rPr>
          <w:noProof/>
        </w:rPr>
        <w:t>6.10.6.5.1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_Toc216347486 \h </w:instrText>
      </w:r>
      <w:r>
        <w:rPr>
          <w:noProof/>
        </w:rPr>
      </w:r>
      <w:r>
        <w:rPr>
          <w:noProof/>
        </w:rPr>
        <w:fldChar w:fldCharType="separate"/>
      </w:r>
      <w:r>
        <w:rPr>
          <w:noProof/>
        </w:rPr>
        <w:t>175</w:t>
      </w:r>
      <w:r>
        <w:rPr>
          <w:noProof/>
        </w:rPr>
        <w:fldChar w:fldCharType="end"/>
      </w:r>
    </w:p>
    <w:p w14:paraId="03352602" w14:textId="1AB59F14" w:rsidR="003677F4" w:rsidRDefault="003677F4">
      <w:pPr>
        <w:pStyle w:val="TOC3"/>
        <w:rPr>
          <w:rFonts w:asciiTheme="minorHAnsi" w:eastAsiaTheme="minorEastAsia" w:hAnsiTheme="minorHAnsi" w:cstheme="minorBidi"/>
          <w:noProof/>
          <w:kern w:val="2"/>
          <w:sz w:val="21"/>
          <w:szCs w:val="22"/>
          <w:lang w:val="en-US" w:eastAsia="zh-CN"/>
        </w:rPr>
      </w:pPr>
      <w:r>
        <w:rPr>
          <w:noProof/>
        </w:rPr>
        <w:t>6.10.7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_Toc216347487 \h </w:instrText>
      </w:r>
      <w:r>
        <w:rPr>
          <w:noProof/>
        </w:rPr>
      </w:r>
      <w:r>
        <w:rPr>
          <w:noProof/>
        </w:rPr>
        <w:fldChar w:fldCharType="separate"/>
      </w:r>
      <w:r>
        <w:rPr>
          <w:noProof/>
        </w:rPr>
        <w:t>175</w:t>
      </w:r>
      <w:r>
        <w:rPr>
          <w:noProof/>
        </w:rPr>
        <w:fldChar w:fldCharType="end"/>
      </w:r>
    </w:p>
    <w:p w14:paraId="28FFDB9E" w14:textId="0AE0DB1D" w:rsidR="003677F4" w:rsidRDefault="003677F4">
      <w:pPr>
        <w:pStyle w:val="TOC4"/>
        <w:rPr>
          <w:rFonts w:asciiTheme="minorHAnsi" w:eastAsiaTheme="minorEastAsia" w:hAnsiTheme="minorHAnsi" w:cstheme="minorBidi"/>
          <w:noProof/>
          <w:kern w:val="2"/>
          <w:sz w:val="21"/>
          <w:szCs w:val="22"/>
          <w:lang w:val="en-US" w:eastAsia="zh-CN"/>
        </w:rPr>
      </w:pPr>
      <w:r>
        <w:rPr>
          <w:noProof/>
        </w:rPr>
        <w:t>6.10.7.1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_Toc216347488 \h </w:instrText>
      </w:r>
      <w:r>
        <w:rPr>
          <w:noProof/>
        </w:rPr>
      </w:r>
      <w:r>
        <w:rPr>
          <w:noProof/>
        </w:rPr>
        <w:fldChar w:fldCharType="separate"/>
      </w:r>
      <w:r>
        <w:rPr>
          <w:noProof/>
        </w:rPr>
        <w:t>175</w:t>
      </w:r>
      <w:r>
        <w:rPr>
          <w:noProof/>
        </w:rPr>
        <w:fldChar w:fldCharType="end"/>
      </w:r>
    </w:p>
    <w:p w14:paraId="7A98FB6A" w14:textId="64B3BA90" w:rsidR="003677F4" w:rsidRDefault="003677F4">
      <w:pPr>
        <w:pStyle w:val="TOC4"/>
        <w:rPr>
          <w:rFonts w:asciiTheme="minorHAnsi" w:eastAsiaTheme="minorEastAsia" w:hAnsiTheme="minorHAnsi" w:cstheme="minorBidi"/>
          <w:noProof/>
          <w:kern w:val="2"/>
          <w:sz w:val="21"/>
          <w:szCs w:val="22"/>
          <w:lang w:val="en-US" w:eastAsia="zh-CN"/>
        </w:rPr>
      </w:pPr>
      <w:r>
        <w:rPr>
          <w:noProof/>
        </w:rPr>
        <w:t>6.10.7.2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_Toc216347489 \h </w:instrText>
      </w:r>
      <w:r>
        <w:rPr>
          <w:noProof/>
        </w:rPr>
      </w:r>
      <w:r>
        <w:rPr>
          <w:noProof/>
        </w:rPr>
        <w:fldChar w:fldCharType="separate"/>
      </w:r>
      <w:r>
        <w:rPr>
          <w:noProof/>
        </w:rPr>
        <w:t>175</w:t>
      </w:r>
      <w:r>
        <w:rPr>
          <w:noProof/>
        </w:rPr>
        <w:fldChar w:fldCharType="end"/>
      </w:r>
    </w:p>
    <w:p w14:paraId="59F1F922" w14:textId="2BF0570C" w:rsidR="003677F4" w:rsidRDefault="003677F4">
      <w:pPr>
        <w:pStyle w:val="TOC4"/>
        <w:rPr>
          <w:rFonts w:asciiTheme="minorHAnsi" w:eastAsiaTheme="minorEastAsia" w:hAnsiTheme="minorHAnsi" w:cstheme="minorBidi"/>
          <w:noProof/>
          <w:kern w:val="2"/>
          <w:sz w:val="21"/>
          <w:szCs w:val="22"/>
          <w:lang w:val="en-US" w:eastAsia="zh-CN"/>
        </w:rPr>
      </w:pPr>
      <w:r>
        <w:rPr>
          <w:noProof/>
        </w:rPr>
        <w:t>6.10.7.3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_Toc216347490 \h </w:instrText>
      </w:r>
      <w:r>
        <w:rPr>
          <w:noProof/>
        </w:rPr>
      </w:r>
      <w:r>
        <w:rPr>
          <w:noProof/>
        </w:rPr>
        <w:fldChar w:fldCharType="separate"/>
      </w:r>
      <w:r>
        <w:rPr>
          <w:noProof/>
        </w:rPr>
        <w:t>175</w:t>
      </w:r>
      <w:r>
        <w:rPr>
          <w:noProof/>
        </w:rPr>
        <w:fldChar w:fldCharType="end"/>
      </w:r>
    </w:p>
    <w:p w14:paraId="32EF6F49" w14:textId="5271E29A" w:rsidR="003677F4" w:rsidRDefault="003677F4">
      <w:pPr>
        <w:pStyle w:val="TOC3"/>
        <w:rPr>
          <w:rFonts w:asciiTheme="minorHAnsi" w:eastAsiaTheme="minorEastAsia" w:hAnsiTheme="minorHAnsi" w:cstheme="minorBidi"/>
          <w:noProof/>
          <w:kern w:val="2"/>
          <w:sz w:val="21"/>
          <w:szCs w:val="22"/>
          <w:lang w:val="en-US" w:eastAsia="zh-CN"/>
        </w:rPr>
      </w:pPr>
      <w:r>
        <w:rPr>
          <w:noProof/>
        </w:rPr>
        <w:t>6.10.8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_Toc216347491 \h </w:instrText>
      </w:r>
      <w:r>
        <w:rPr>
          <w:noProof/>
        </w:rPr>
      </w:r>
      <w:r>
        <w:rPr>
          <w:noProof/>
        </w:rPr>
        <w:fldChar w:fldCharType="separate"/>
      </w:r>
      <w:r>
        <w:rPr>
          <w:noProof/>
        </w:rPr>
        <w:t>176</w:t>
      </w:r>
      <w:r>
        <w:rPr>
          <w:noProof/>
        </w:rPr>
        <w:fldChar w:fldCharType="end"/>
      </w:r>
    </w:p>
    <w:p w14:paraId="268D0682" w14:textId="134C97FA" w:rsidR="003677F4" w:rsidRDefault="003677F4">
      <w:pPr>
        <w:pStyle w:val="TOC3"/>
        <w:rPr>
          <w:rFonts w:asciiTheme="minorHAnsi" w:eastAsiaTheme="minorEastAsia" w:hAnsiTheme="minorHAnsi" w:cstheme="minorBidi"/>
          <w:noProof/>
          <w:kern w:val="2"/>
          <w:sz w:val="21"/>
          <w:szCs w:val="22"/>
          <w:lang w:val="en-US" w:eastAsia="zh-CN"/>
        </w:rPr>
      </w:pPr>
      <w:r>
        <w:rPr>
          <w:noProof/>
        </w:rPr>
        <w:t>6.10.9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_Toc216347492 \h </w:instrText>
      </w:r>
      <w:r>
        <w:rPr>
          <w:noProof/>
        </w:rPr>
      </w:r>
      <w:r>
        <w:rPr>
          <w:noProof/>
        </w:rPr>
        <w:fldChar w:fldCharType="separate"/>
      </w:r>
      <w:r>
        <w:rPr>
          <w:noProof/>
        </w:rPr>
        <w:t>176</w:t>
      </w:r>
      <w:r>
        <w:rPr>
          <w:noProof/>
        </w:rPr>
        <w:fldChar w:fldCharType="end"/>
      </w:r>
    </w:p>
    <w:p w14:paraId="0B3F6B8B" w14:textId="3DC162FE" w:rsidR="003677F4" w:rsidRDefault="003677F4">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VAE_VRUZoneManagement API</w:t>
      </w:r>
      <w:r>
        <w:rPr>
          <w:noProof/>
        </w:rPr>
        <w:tab/>
      </w:r>
      <w:r>
        <w:rPr>
          <w:noProof/>
        </w:rPr>
        <w:fldChar w:fldCharType="begin"/>
      </w:r>
      <w:r>
        <w:rPr>
          <w:noProof/>
        </w:rPr>
        <w:instrText xml:space="preserve"> PAGEREF _Toc216347493 \h </w:instrText>
      </w:r>
      <w:r>
        <w:rPr>
          <w:noProof/>
        </w:rPr>
      </w:r>
      <w:r>
        <w:rPr>
          <w:noProof/>
        </w:rPr>
        <w:fldChar w:fldCharType="separate"/>
      </w:r>
      <w:r>
        <w:rPr>
          <w:noProof/>
        </w:rPr>
        <w:t>177</w:t>
      </w:r>
      <w:r>
        <w:rPr>
          <w:noProof/>
        </w:rPr>
        <w:fldChar w:fldCharType="end"/>
      </w:r>
    </w:p>
    <w:p w14:paraId="1B0D5D75" w14:textId="3ECD8A3A" w:rsidR="003677F4" w:rsidRDefault="003677F4">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_Toc216347494 \h </w:instrText>
      </w:r>
      <w:r>
        <w:rPr>
          <w:noProof/>
        </w:rPr>
      </w:r>
      <w:r>
        <w:rPr>
          <w:noProof/>
        </w:rPr>
        <w:fldChar w:fldCharType="separate"/>
      </w:r>
      <w:r>
        <w:rPr>
          <w:noProof/>
        </w:rPr>
        <w:t>177</w:t>
      </w:r>
      <w:r>
        <w:rPr>
          <w:noProof/>
        </w:rPr>
        <w:fldChar w:fldCharType="end"/>
      </w:r>
    </w:p>
    <w:p w14:paraId="6AC7208D" w14:textId="20F38395" w:rsidR="003677F4" w:rsidRDefault="003677F4">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_Toc216347495 \h </w:instrText>
      </w:r>
      <w:r>
        <w:rPr>
          <w:noProof/>
        </w:rPr>
      </w:r>
      <w:r>
        <w:rPr>
          <w:noProof/>
        </w:rPr>
        <w:fldChar w:fldCharType="separate"/>
      </w:r>
      <w:r>
        <w:rPr>
          <w:noProof/>
        </w:rPr>
        <w:t>177</w:t>
      </w:r>
      <w:r>
        <w:rPr>
          <w:noProof/>
        </w:rPr>
        <w:fldChar w:fldCharType="end"/>
      </w:r>
    </w:p>
    <w:p w14:paraId="7438B343" w14:textId="00A09751" w:rsidR="003677F4" w:rsidRDefault="003677F4">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_Toc216347496 \h </w:instrText>
      </w:r>
      <w:r>
        <w:rPr>
          <w:noProof/>
        </w:rPr>
      </w:r>
      <w:r>
        <w:rPr>
          <w:noProof/>
        </w:rPr>
        <w:fldChar w:fldCharType="separate"/>
      </w:r>
      <w:r>
        <w:rPr>
          <w:noProof/>
        </w:rPr>
        <w:t>177</w:t>
      </w:r>
      <w:r>
        <w:rPr>
          <w:noProof/>
        </w:rPr>
        <w:fldChar w:fldCharType="end"/>
      </w:r>
    </w:p>
    <w:p w14:paraId="3E41FCDD" w14:textId="18A74F61" w:rsidR="003677F4" w:rsidRDefault="003677F4">
      <w:pPr>
        <w:pStyle w:val="TOC4"/>
        <w:rPr>
          <w:rFonts w:asciiTheme="minorHAnsi" w:eastAsiaTheme="minorEastAsia" w:hAnsiTheme="minorHAnsi" w:cstheme="minorBidi"/>
          <w:noProof/>
          <w:kern w:val="2"/>
          <w:sz w:val="21"/>
          <w:szCs w:val="22"/>
          <w:lang w:val="en-US" w:eastAsia="zh-CN"/>
        </w:rPr>
      </w:pPr>
      <w:r>
        <w:rPr>
          <w:noProof/>
        </w:rPr>
        <w:t>6.11.3.1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_Toc216347497 \h </w:instrText>
      </w:r>
      <w:r>
        <w:rPr>
          <w:noProof/>
        </w:rPr>
      </w:r>
      <w:r>
        <w:rPr>
          <w:noProof/>
        </w:rPr>
        <w:fldChar w:fldCharType="separate"/>
      </w:r>
      <w:r>
        <w:rPr>
          <w:noProof/>
        </w:rPr>
        <w:t>177</w:t>
      </w:r>
      <w:r>
        <w:rPr>
          <w:noProof/>
        </w:rPr>
        <w:fldChar w:fldCharType="end"/>
      </w:r>
    </w:p>
    <w:p w14:paraId="048E76F1" w14:textId="5B0E8036"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fr-FR"/>
        </w:rPr>
        <w:t>6.11.3.2</w:t>
      </w:r>
      <w:r>
        <w:rPr>
          <w:rFonts w:asciiTheme="minorHAnsi" w:eastAsiaTheme="minorEastAsia" w:hAnsiTheme="minorHAnsi" w:cstheme="minorBidi"/>
          <w:noProof/>
          <w:kern w:val="2"/>
          <w:sz w:val="21"/>
          <w:szCs w:val="22"/>
          <w:lang w:val="en-US" w:eastAsia="zh-CN"/>
        </w:rPr>
        <w:tab/>
      </w:r>
      <w:r w:rsidRPr="00F2088B">
        <w:rPr>
          <w:noProof/>
          <w:lang w:val="fr-FR"/>
        </w:rPr>
        <w:t>Resource: VRU Zone Management Subscriptions</w:t>
      </w:r>
      <w:r>
        <w:rPr>
          <w:noProof/>
        </w:rPr>
        <w:tab/>
      </w:r>
      <w:r>
        <w:rPr>
          <w:noProof/>
        </w:rPr>
        <w:fldChar w:fldCharType="begin"/>
      </w:r>
      <w:r>
        <w:rPr>
          <w:noProof/>
        </w:rPr>
        <w:instrText xml:space="preserve"> PAGEREF _Toc216347498 \h </w:instrText>
      </w:r>
      <w:r>
        <w:rPr>
          <w:noProof/>
        </w:rPr>
      </w:r>
      <w:r>
        <w:rPr>
          <w:noProof/>
        </w:rPr>
        <w:fldChar w:fldCharType="separate"/>
      </w:r>
      <w:r>
        <w:rPr>
          <w:noProof/>
        </w:rPr>
        <w:t>178</w:t>
      </w:r>
      <w:r>
        <w:rPr>
          <w:noProof/>
        </w:rPr>
        <w:fldChar w:fldCharType="end"/>
      </w:r>
    </w:p>
    <w:p w14:paraId="6875A80E" w14:textId="7078B5E6" w:rsidR="003677F4" w:rsidRDefault="003677F4">
      <w:pPr>
        <w:pStyle w:val="TOC5"/>
        <w:rPr>
          <w:rFonts w:asciiTheme="minorHAnsi" w:eastAsiaTheme="minorEastAsia" w:hAnsiTheme="minorHAnsi" w:cstheme="minorBidi"/>
          <w:noProof/>
          <w:kern w:val="2"/>
          <w:sz w:val="21"/>
          <w:szCs w:val="22"/>
          <w:lang w:val="en-US" w:eastAsia="zh-CN"/>
        </w:rPr>
      </w:pPr>
      <w:r w:rsidRPr="00F2088B">
        <w:rPr>
          <w:noProof/>
          <w:lang w:val="fr-FR"/>
        </w:rPr>
        <w:t>6.11.3.2.1</w:t>
      </w:r>
      <w:r>
        <w:rPr>
          <w:rFonts w:asciiTheme="minorHAnsi" w:eastAsiaTheme="minorEastAsia" w:hAnsiTheme="minorHAnsi" w:cstheme="minorBidi"/>
          <w:noProof/>
          <w:kern w:val="2"/>
          <w:sz w:val="21"/>
          <w:szCs w:val="22"/>
          <w:lang w:val="en-US" w:eastAsia="zh-CN"/>
        </w:rPr>
        <w:tab/>
      </w:r>
      <w:r w:rsidRPr="00F2088B">
        <w:rPr>
          <w:noProof/>
          <w:lang w:val="fr-FR"/>
        </w:rPr>
        <w:t>Description</w:t>
      </w:r>
      <w:r>
        <w:rPr>
          <w:noProof/>
        </w:rPr>
        <w:tab/>
      </w:r>
      <w:r>
        <w:rPr>
          <w:noProof/>
        </w:rPr>
        <w:fldChar w:fldCharType="begin"/>
      </w:r>
      <w:r>
        <w:rPr>
          <w:noProof/>
        </w:rPr>
        <w:instrText xml:space="preserve"> PAGEREF _Toc216347499 \h </w:instrText>
      </w:r>
      <w:r>
        <w:rPr>
          <w:noProof/>
        </w:rPr>
      </w:r>
      <w:r>
        <w:rPr>
          <w:noProof/>
        </w:rPr>
        <w:fldChar w:fldCharType="separate"/>
      </w:r>
      <w:r>
        <w:rPr>
          <w:noProof/>
        </w:rPr>
        <w:t>178</w:t>
      </w:r>
      <w:r>
        <w:rPr>
          <w:noProof/>
        </w:rPr>
        <w:fldChar w:fldCharType="end"/>
      </w:r>
    </w:p>
    <w:p w14:paraId="04BD1D3F" w14:textId="5D8BE9A7" w:rsidR="003677F4" w:rsidRDefault="003677F4">
      <w:pPr>
        <w:pStyle w:val="TOC5"/>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_Toc216347500 \h </w:instrText>
      </w:r>
      <w:r>
        <w:rPr>
          <w:noProof/>
        </w:rPr>
      </w:r>
      <w:r>
        <w:rPr>
          <w:noProof/>
        </w:rPr>
        <w:fldChar w:fldCharType="separate"/>
      </w:r>
      <w:r>
        <w:rPr>
          <w:noProof/>
        </w:rPr>
        <w:t>178</w:t>
      </w:r>
      <w:r>
        <w:rPr>
          <w:noProof/>
        </w:rPr>
        <w:fldChar w:fldCharType="end"/>
      </w:r>
    </w:p>
    <w:p w14:paraId="6617AC89" w14:textId="62639664" w:rsidR="003677F4" w:rsidRDefault="003677F4">
      <w:pPr>
        <w:pStyle w:val="TOC5"/>
        <w:rPr>
          <w:rFonts w:asciiTheme="minorHAnsi" w:eastAsiaTheme="minorEastAsia" w:hAnsiTheme="minorHAnsi" w:cstheme="minorBidi"/>
          <w:noProof/>
          <w:kern w:val="2"/>
          <w:sz w:val="21"/>
          <w:szCs w:val="22"/>
          <w:lang w:val="en-US" w:eastAsia="zh-CN"/>
        </w:rPr>
      </w:pPr>
      <w:r>
        <w:rPr>
          <w:noProof/>
        </w:rPr>
        <w:t>6.11.3.2.3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_Toc216347501 \h </w:instrText>
      </w:r>
      <w:r>
        <w:rPr>
          <w:noProof/>
        </w:rPr>
      </w:r>
      <w:r>
        <w:rPr>
          <w:noProof/>
        </w:rPr>
        <w:fldChar w:fldCharType="separate"/>
      </w:r>
      <w:r>
        <w:rPr>
          <w:noProof/>
        </w:rPr>
        <w:t>178</w:t>
      </w:r>
      <w:r>
        <w:rPr>
          <w:noProof/>
        </w:rPr>
        <w:fldChar w:fldCharType="end"/>
      </w:r>
    </w:p>
    <w:p w14:paraId="3542FBE1" w14:textId="0C4BE2C8" w:rsidR="003677F4" w:rsidRDefault="003677F4">
      <w:pPr>
        <w:pStyle w:val="TOC6"/>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_Toc216347502 \h </w:instrText>
      </w:r>
      <w:r>
        <w:rPr>
          <w:noProof/>
        </w:rPr>
      </w:r>
      <w:r>
        <w:rPr>
          <w:noProof/>
        </w:rPr>
        <w:fldChar w:fldCharType="separate"/>
      </w:r>
      <w:r>
        <w:rPr>
          <w:noProof/>
        </w:rPr>
        <w:t>178</w:t>
      </w:r>
      <w:r>
        <w:rPr>
          <w:noProof/>
        </w:rPr>
        <w:fldChar w:fldCharType="end"/>
      </w:r>
    </w:p>
    <w:p w14:paraId="65C5C718" w14:textId="3F97A03C" w:rsidR="003677F4" w:rsidRDefault="003677F4">
      <w:pPr>
        <w:pStyle w:val="TOC5"/>
        <w:rPr>
          <w:rFonts w:asciiTheme="minorHAnsi" w:eastAsiaTheme="minorEastAsia" w:hAnsiTheme="minorHAnsi" w:cstheme="minorBidi"/>
          <w:noProof/>
          <w:kern w:val="2"/>
          <w:sz w:val="21"/>
          <w:szCs w:val="22"/>
          <w:lang w:val="en-US" w:eastAsia="zh-CN"/>
        </w:rPr>
      </w:pPr>
      <w:r>
        <w:rPr>
          <w:noProof/>
        </w:rPr>
        <w:t>6.11.3.2.4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_Toc216347503 \h </w:instrText>
      </w:r>
      <w:r>
        <w:rPr>
          <w:noProof/>
        </w:rPr>
      </w:r>
      <w:r>
        <w:rPr>
          <w:noProof/>
        </w:rPr>
        <w:fldChar w:fldCharType="separate"/>
      </w:r>
      <w:r>
        <w:rPr>
          <w:noProof/>
        </w:rPr>
        <w:t>179</w:t>
      </w:r>
      <w:r>
        <w:rPr>
          <w:noProof/>
        </w:rPr>
        <w:fldChar w:fldCharType="end"/>
      </w:r>
    </w:p>
    <w:p w14:paraId="6F73D42F" w14:textId="7448B117"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fr-FR"/>
        </w:rPr>
        <w:t>6.11.3.3</w:t>
      </w:r>
      <w:r>
        <w:rPr>
          <w:rFonts w:asciiTheme="minorHAnsi" w:eastAsiaTheme="minorEastAsia" w:hAnsiTheme="minorHAnsi" w:cstheme="minorBidi"/>
          <w:noProof/>
          <w:kern w:val="2"/>
          <w:sz w:val="21"/>
          <w:szCs w:val="22"/>
          <w:lang w:val="en-US" w:eastAsia="zh-CN"/>
        </w:rPr>
        <w:tab/>
      </w:r>
      <w:r w:rsidRPr="00F2088B">
        <w:rPr>
          <w:noProof/>
          <w:lang w:val="fr-FR"/>
        </w:rPr>
        <w:t>Resource: Individual VRU Zone Management Subscription</w:t>
      </w:r>
      <w:r>
        <w:rPr>
          <w:noProof/>
        </w:rPr>
        <w:tab/>
      </w:r>
      <w:r>
        <w:rPr>
          <w:noProof/>
        </w:rPr>
        <w:fldChar w:fldCharType="begin"/>
      </w:r>
      <w:r>
        <w:rPr>
          <w:noProof/>
        </w:rPr>
        <w:instrText xml:space="preserve"> PAGEREF _Toc216347504 \h </w:instrText>
      </w:r>
      <w:r>
        <w:rPr>
          <w:noProof/>
        </w:rPr>
      </w:r>
      <w:r>
        <w:rPr>
          <w:noProof/>
        </w:rPr>
        <w:fldChar w:fldCharType="separate"/>
      </w:r>
      <w:r>
        <w:rPr>
          <w:noProof/>
        </w:rPr>
        <w:t>179</w:t>
      </w:r>
      <w:r>
        <w:rPr>
          <w:noProof/>
        </w:rPr>
        <w:fldChar w:fldCharType="end"/>
      </w:r>
    </w:p>
    <w:p w14:paraId="49A00190" w14:textId="0AE85923" w:rsidR="003677F4" w:rsidRDefault="003677F4">
      <w:pPr>
        <w:pStyle w:val="TOC5"/>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_Toc216347505 \h </w:instrText>
      </w:r>
      <w:r>
        <w:rPr>
          <w:noProof/>
        </w:rPr>
      </w:r>
      <w:r>
        <w:rPr>
          <w:noProof/>
        </w:rPr>
        <w:fldChar w:fldCharType="separate"/>
      </w:r>
      <w:r>
        <w:rPr>
          <w:noProof/>
        </w:rPr>
        <w:t>179</w:t>
      </w:r>
      <w:r>
        <w:rPr>
          <w:noProof/>
        </w:rPr>
        <w:fldChar w:fldCharType="end"/>
      </w:r>
    </w:p>
    <w:p w14:paraId="1A68E022" w14:textId="55D19CF3" w:rsidR="003677F4" w:rsidRDefault="003677F4">
      <w:pPr>
        <w:pStyle w:val="TOC5"/>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_Toc216347506 \h </w:instrText>
      </w:r>
      <w:r>
        <w:rPr>
          <w:noProof/>
        </w:rPr>
      </w:r>
      <w:r>
        <w:rPr>
          <w:noProof/>
        </w:rPr>
        <w:fldChar w:fldCharType="separate"/>
      </w:r>
      <w:r>
        <w:rPr>
          <w:noProof/>
        </w:rPr>
        <w:t>179</w:t>
      </w:r>
      <w:r>
        <w:rPr>
          <w:noProof/>
        </w:rPr>
        <w:fldChar w:fldCharType="end"/>
      </w:r>
    </w:p>
    <w:p w14:paraId="446B44A1" w14:textId="5E30815B" w:rsidR="003677F4" w:rsidRDefault="003677F4">
      <w:pPr>
        <w:pStyle w:val="TOC5"/>
        <w:rPr>
          <w:rFonts w:asciiTheme="minorHAnsi" w:eastAsiaTheme="minorEastAsia" w:hAnsiTheme="minorHAnsi" w:cstheme="minorBidi"/>
          <w:noProof/>
          <w:kern w:val="2"/>
          <w:sz w:val="21"/>
          <w:szCs w:val="22"/>
          <w:lang w:val="en-US" w:eastAsia="zh-CN"/>
        </w:rPr>
      </w:pPr>
      <w:r>
        <w:rPr>
          <w:noProof/>
        </w:rPr>
        <w:t>6.11.3.3.3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_Toc216347507 \h </w:instrText>
      </w:r>
      <w:r>
        <w:rPr>
          <w:noProof/>
        </w:rPr>
      </w:r>
      <w:r>
        <w:rPr>
          <w:noProof/>
        </w:rPr>
        <w:fldChar w:fldCharType="separate"/>
      </w:r>
      <w:r>
        <w:rPr>
          <w:noProof/>
        </w:rPr>
        <w:t>179</w:t>
      </w:r>
      <w:r>
        <w:rPr>
          <w:noProof/>
        </w:rPr>
        <w:fldChar w:fldCharType="end"/>
      </w:r>
    </w:p>
    <w:p w14:paraId="6234AAE1" w14:textId="0AE36E0A" w:rsidR="003677F4" w:rsidRDefault="003677F4">
      <w:pPr>
        <w:pStyle w:val="TOC6"/>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_Toc216347508 \h </w:instrText>
      </w:r>
      <w:r>
        <w:rPr>
          <w:noProof/>
        </w:rPr>
      </w:r>
      <w:r>
        <w:rPr>
          <w:noProof/>
        </w:rPr>
        <w:fldChar w:fldCharType="separate"/>
      </w:r>
      <w:r>
        <w:rPr>
          <w:noProof/>
        </w:rPr>
        <w:t>179</w:t>
      </w:r>
      <w:r>
        <w:rPr>
          <w:noProof/>
        </w:rPr>
        <w:fldChar w:fldCharType="end"/>
      </w:r>
    </w:p>
    <w:p w14:paraId="198C6424" w14:textId="0E787EA3" w:rsidR="003677F4" w:rsidRDefault="003677F4">
      <w:pPr>
        <w:pStyle w:val="TOC6"/>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_Toc216347509 \h </w:instrText>
      </w:r>
      <w:r>
        <w:rPr>
          <w:noProof/>
        </w:rPr>
      </w:r>
      <w:r>
        <w:rPr>
          <w:noProof/>
        </w:rPr>
        <w:fldChar w:fldCharType="separate"/>
      </w:r>
      <w:r>
        <w:rPr>
          <w:noProof/>
        </w:rPr>
        <w:t>180</w:t>
      </w:r>
      <w:r>
        <w:rPr>
          <w:noProof/>
        </w:rPr>
        <w:fldChar w:fldCharType="end"/>
      </w:r>
    </w:p>
    <w:p w14:paraId="39EA69DB" w14:textId="1B1EA7A2" w:rsidR="003677F4" w:rsidRDefault="003677F4">
      <w:pPr>
        <w:pStyle w:val="TOC6"/>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_Toc216347510 \h </w:instrText>
      </w:r>
      <w:r>
        <w:rPr>
          <w:noProof/>
        </w:rPr>
      </w:r>
      <w:r>
        <w:rPr>
          <w:noProof/>
        </w:rPr>
        <w:fldChar w:fldCharType="separate"/>
      </w:r>
      <w:r>
        <w:rPr>
          <w:noProof/>
        </w:rPr>
        <w:t>182</w:t>
      </w:r>
      <w:r>
        <w:rPr>
          <w:noProof/>
        </w:rPr>
        <w:fldChar w:fldCharType="end"/>
      </w:r>
    </w:p>
    <w:p w14:paraId="70EBD9E9" w14:textId="5C8CC2B2" w:rsidR="003677F4" w:rsidRDefault="003677F4">
      <w:pPr>
        <w:pStyle w:val="TOC6"/>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_Toc216347511 \h </w:instrText>
      </w:r>
      <w:r>
        <w:rPr>
          <w:noProof/>
        </w:rPr>
      </w:r>
      <w:r>
        <w:rPr>
          <w:noProof/>
        </w:rPr>
        <w:fldChar w:fldCharType="separate"/>
      </w:r>
      <w:r>
        <w:rPr>
          <w:noProof/>
        </w:rPr>
        <w:t>183</w:t>
      </w:r>
      <w:r>
        <w:rPr>
          <w:noProof/>
        </w:rPr>
        <w:fldChar w:fldCharType="end"/>
      </w:r>
    </w:p>
    <w:p w14:paraId="2313BA4E" w14:textId="1AD2D6B9" w:rsidR="003677F4" w:rsidRDefault="003677F4">
      <w:pPr>
        <w:pStyle w:val="TOC5"/>
        <w:rPr>
          <w:rFonts w:asciiTheme="minorHAnsi" w:eastAsiaTheme="minorEastAsia" w:hAnsiTheme="minorHAnsi" w:cstheme="minorBidi"/>
          <w:noProof/>
          <w:kern w:val="2"/>
          <w:sz w:val="21"/>
          <w:szCs w:val="22"/>
          <w:lang w:val="en-US" w:eastAsia="zh-CN"/>
        </w:rPr>
      </w:pPr>
      <w:r>
        <w:rPr>
          <w:noProof/>
        </w:rPr>
        <w:t>6.11.3.3.4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_Toc216347512 \h </w:instrText>
      </w:r>
      <w:r>
        <w:rPr>
          <w:noProof/>
        </w:rPr>
      </w:r>
      <w:r>
        <w:rPr>
          <w:noProof/>
        </w:rPr>
        <w:fldChar w:fldCharType="separate"/>
      </w:r>
      <w:r>
        <w:rPr>
          <w:noProof/>
        </w:rPr>
        <w:t>184</w:t>
      </w:r>
      <w:r>
        <w:rPr>
          <w:noProof/>
        </w:rPr>
        <w:fldChar w:fldCharType="end"/>
      </w:r>
    </w:p>
    <w:p w14:paraId="46DF0326" w14:textId="0760340F" w:rsidR="003677F4" w:rsidRDefault="003677F4">
      <w:pPr>
        <w:pStyle w:val="TOC3"/>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_Toc216347513 \h </w:instrText>
      </w:r>
      <w:r>
        <w:rPr>
          <w:noProof/>
        </w:rPr>
      </w:r>
      <w:r>
        <w:rPr>
          <w:noProof/>
        </w:rPr>
        <w:fldChar w:fldCharType="separate"/>
      </w:r>
      <w:r>
        <w:rPr>
          <w:noProof/>
        </w:rPr>
        <w:t>184</w:t>
      </w:r>
      <w:r>
        <w:rPr>
          <w:noProof/>
        </w:rPr>
        <w:fldChar w:fldCharType="end"/>
      </w:r>
    </w:p>
    <w:p w14:paraId="7488A736" w14:textId="389A84BF" w:rsidR="003677F4" w:rsidRDefault="003677F4">
      <w:pPr>
        <w:pStyle w:val="TOC3"/>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_Toc216347514 \h </w:instrText>
      </w:r>
      <w:r>
        <w:rPr>
          <w:noProof/>
        </w:rPr>
      </w:r>
      <w:r>
        <w:rPr>
          <w:noProof/>
        </w:rPr>
        <w:fldChar w:fldCharType="separate"/>
      </w:r>
      <w:r>
        <w:rPr>
          <w:noProof/>
        </w:rPr>
        <w:t>184</w:t>
      </w:r>
      <w:r>
        <w:rPr>
          <w:noProof/>
        </w:rPr>
        <w:fldChar w:fldCharType="end"/>
      </w:r>
    </w:p>
    <w:p w14:paraId="3983BDBA" w14:textId="72D2AE43" w:rsidR="003677F4" w:rsidRDefault="003677F4">
      <w:pPr>
        <w:pStyle w:val="TOC4"/>
        <w:rPr>
          <w:rFonts w:asciiTheme="minorHAnsi" w:eastAsiaTheme="minorEastAsia" w:hAnsiTheme="minorHAnsi" w:cstheme="minorBidi"/>
          <w:noProof/>
          <w:kern w:val="2"/>
          <w:sz w:val="21"/>
          <w:szCs w:val="22"/>
          <w:lang w:val="en-US" w:eastAsia="zh-CN"/>
        </w:rPr>
      </w:pPr>
      <w:r>
        <w:rPr>
          <w:noProof/>
        </w:rPr>
        <w:t>6.11.5.1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_Toc216347515 \h </w:instrText>
      </w:r>
      <w:r>
        <w:rPr>
          <w:noProof/>
        </w:rPr>
      </w:r>
      <w:r>
        <w:rPr>
          <w:noProof/>
        </w:rPr>
        <w:fldChar w:fldCharType="separate"/>
      </w:r>
      <w:r>
        <w:rPr>
          <w:noProof/>
        </w:rPr>
        <w:t>184</w:t>
      </w:r>
      <w:r>
        <w:rPr>
          <w:noProof/>
        </w:rPr>
        <w:fldChar w:fldCharType="end"/>
      </w:r>
    </w:p>
    <w:p w14:paraId="0E124CD5" w14:textId="2210EC20" w:rsidR="003677F4" w:rsidRDefault="003677F4">
      <w:pPr>
        <w:pStyle w:val="TOC4"/>
        <w:rPr>
          <w:rFonts w:asciiTheme="minorHAnsi" w:eastAsiaTheme="minorEastAsia" w:hAnsiTheme="minorHAnsi" w:cstheme="minorBidi"/>
          <w:noProof/>
          <w:kern w:val="2"/>
          <w:sz w:val="21"/>
          <w:szCs w:val="22"/>
          <w:lang w:val="en-US" w:eastAsia="zh-CN"/>
        </w:rPr>
      </w:pPr>
      <w:r w:rsidRPr="00F2088B">
        <w:rPr>
          <w:noProof/>
          <w:lang w:val="fr-FR"/>
        </w:rPr>
        <w:t>6.11.5.2</w:t>
      </w:r>
      <w:r>
        <w:rPr>
          <w:rFonts w:asciiTheme="minorHAnsi" w:eastAsiaTheme="minorEastAsia" w:hAnsiTheme="minorHAnsi" w:cstheme="minorBidi"/>
          <w:noProof/>
          <w:kern w:val="2"/>
          <w:sz w:val="21"/>
          <w:szCs w:val="22"/>
          <w:lang w:val="en-US" w:eastAsia="zh-CN"/>
        </w:rPr>
        <w:tab/>
      </w:r>
      <w:r w:rsidRPr="00F2088B">
        <w:rPr>
          <w:noProof/>
          <w:lang w:val="fr-FR"/>
        </w:rPr>
        <w:t>VRU Zone Management Enter/Leave Notification</w:t>
      </w:r>
      <w:r>
        <w:rPr>
          <w:noProof/>
        </w:rPr>
        <w:tab/>
      </w:r>
      <w:r>
        <w:rPr>
          <w:noProof/>
        </w:rPr>
        <w:fldChar w:fldCharType="begin"/>
      </w:r>
      <w:r>
        <w:rPr>
          <w:noProof/>
        </w:rPr>
        <w:instrText xml:space="preserve"> PAGEREF _Toc216347516 \h </w:instrText>
      </w:r>
      <w:r>
        <w:rPr>
          <w:noProof/>
        </w:rPr>
      </w:r>
      <w:r>
        <w:rPr>
          <w:noProof/>
        </w:rPr>
        <w:fldChar w:fldCharType="separate"/>
      </w:r>
      <w:r>
        <w:rPr>
          <w:noProof/>
        </w:rPr>
        <w:t>184</w:t>
      </w:r>
      <w:r>
        <w:rPr>
          <w:noProof/>
        </w:rPr>
        <w:fldChar w:fldCharType="end"/>
      </w:r>
    </w:p>
    <w:p w14:paraId="6F1A4D0F" w14:textId="5D2EA186" w:rsidR="003677F4" w:rsidRDefault="003677F4">
      <w:pPr>
        <w:pStyle w:val="TOC5"/>
        <w:rPr>
          <w:rFonts w:asciiTheme="minorHAnsi" w:eastAsiaTheme="minorEastAsia" w:hAnsiTheme="minorHAnsi" w:cstheme="minorBidi"/>
          <w:noProof/>
          <w:kern w:val="2"/>
          <w:sz w:val="21"/>
          <w:szCs w:val="22"/>
          <w:lang w:val="en-US" w:eastAsia="zh-CN"/>
        </w:rPr>
      </w:pPr>
      <w:r>
        <w:rPr>
          <w:noProof/>
        </w:rPr>
        <w:t>6.11</w:t>
      </w:r>
      <w:r w:rsidRPr="00F2088B">
        <w:rPr>
          <w:noProof/>
          <w:lang w:val="en-US"/>
        </w:rPr>
        <w:t>.5.2.1</w:t>
      </w:r>
      <w:r>
        <w:rPr>
          <w:rFonts w:asciiTheme="minorHAnsi" w:eastAsiaTheme="minorEastAsia" w:hAnsiTheme="minorHAnsi" w:cstheme="minorBidi"/>
          <w:noProof/>
          <w:kern w:val="2"/>
          <w:sz w:val="21"/>
          <w:szCs w:val="22"/>
          <w:lang w:val="en-US" w:eastAsia="zh-CN"/>
        </w:rPr>
        <w:tab/>
      </w:r>
      <w:r w:rsidRPr="00F2088B">
        <w:rPr>
          <w:noProof/>
          <w:lang w:val="en-US"/>
        </w:rPr>
        <w:t>Description</w:t>
      </w:r>
      <w:r>
        <w:rPr>
          <w:noProof/>
        </w:rPr>
        <w:tab/>
      </w:r>
      <w:r>
        <w:rPr>
          <w:noProof/>
        </w:rPr>
        <w:fldChar w:fldCharType="begin"/>
      </w:r>
      <w:r>
        <w:rPr>
          <w:noProof/>
        </w:rPr>
        <w:instrText xml:space="preserve"> PAGEREF _Toc216347517 \h </w:instrText>
      </w:r>
      <w:r>
        <w:rPr>
          <w:noProof/>
        </w:rPr>
      </w:r>
      <w:r>
        <w:rPr>
          <w:noProof/>
        </w:rPr>
        <w:fldChar w:fldCharType="separate"/>
      </w:r>
      <w:r>
        <w:rPr>
          <w:noProof/>
        </w:rPr>
        <w:t>184</w:t>
      </w:r>
      <w:r>
        <w:rPr>
          <w:noProof/>
        </w:rPr>
        <w:fldChar w:fldCharType="end"/>
      </w:r>
    </w:p>
    <w:p w14:paraId="5F0B35CD" w14:textId="1521545A" w:rsidR="003677F4" w:rsidRDefault="003677F4">
      <w:pPr>
        <w:pStyle w:val="TOC5"/>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_Toc216347518 \h </w:instrText>
      </w:r>
      <w:r>
        <w:rPr>
          <w:noProof/>
        </w:rPr>
      </w:r>
      <w:r>
        <w:rPr>
          <w:noProof/>
        </w:rPr>
        <w:fldChar w:fldCharType="separate"/>
      </w:r>
      <w:r>
        <w:rPr>
          <w:noProof/>
        </w:rPr>
        <w:t>184</w:t>
      </w:r>
      <w:r>
        <w:rPr>
          <w:noProof/>
        </w:rPr>
        <w:fldChar w:fldCharType="end"/>
      </w:r>
    </w:p>
    <w:p w14:paraId="4C1BF554" w14:textId="518F399B" w:rsidR="003677F4" w:rsidRDefault="003677F4">
      <w:pPr>
        <w:pStyle w:val="TOC5"/>
        <w:rPr>
          <w:rFonts w:asciiTheme="minorHAnsi" w:eastAsiaTheme="minorEastAsia" w:hAnsiTheme="minorHAnsi" w:cstheme="minorBidi"/>
          <w:noProof/>
          <w:kern w:val="2"/>
          <w:sz w:val="21"/>
          <w:szCs w:val="22"/>
          <w:lang w:val="en-US" w:eastAsia="zh-CN"/>
        </w:rPr>
      </w:pPr>
      <w:r>
        <w:rPr>
          <w:noProof/>
        </w:rPr>
        <w:t>6.11.5.2.3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_Toc216347519 \h </w:instrText>
      </w:r>
      <w:r>
        <w:rPr>
          <w:noProof/>
        </w:rPr>
      </w:r>
      <w:r>
        <w:rPr>
          <w:noProof/>
        </w:rPr>
        <w:fldChar w:fldCharType="separate"/>
      </w:r>
      <w:r>
        <w:rPr>
          <w:noProof/>
        </w:rPr>
        <w:t>184</w:t>
      </w:r>
      <w:r>
        <w:rPr>
          <w:noProof/>
        </w:rPr>
        <w:fldChar w:fldCharType="end"/>
      </w:r>
    </w:p>
    <w:p w14:paraId="679F7B05" w14:textId="3A66D7B0" w:rsidR="003677F4" w:rsidRDefault="003677F4">
      <w:pPr>
        <w:pStyle w:val="TOC6"/>
        <w:rPr>
          <w:rFonts w:asciiTheme="minorHAnsi" w:eastAsiaTheme="minorEastAsia" w:hAnsiTheme="minorHAnsi" w:cstheme="minorBidi"/>
          <w:noProof/>
          <w:kern w:val="2"/>
          <w:sz w:val="21"/>
          <w:szCs w:val="22"/>
          <w:lang w:val="en-US" w:eastAsia="zh-CN"/>
        </w:rPr>
      </w:pPr>
      <w:r>
        <w:rPr>
          <w:noProof/>
        </w:rPr>
        <w:t>6.11.5.2.3.1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_Toc216347520 \h </w:instrText>
      </w:r>
      <w:r>
        <w:rPr>
          <w:noProof/>
        </w:rPr>
      </w:r>
      <w:r>
        <w:rPr>
          <w:noProof/>
        </w:rPr>
        <w:fldChar w:fldCharType="separate"/>
      </w:r>
      <w:r>
        <w:rPr>
          <w:noProof/>
        </w:rPr>
        <w:t>184</w:t>
      </w:r>
      <w:r>
        <w:rPr>
          <w:noProof/>
        </w:rPr>
        <w:fldChar w:fldCharType="end"/>
      </w:r>
    </w:p>
    <w:p w14:paraId="6C3F510C" w14:textId="78A49057" w:rsidR="003677F4" w:rsidRDefault="003677F4">
      <w:pPr>
        <w:pStyle w:val="TOC3"/>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_Toc216347521 \h </w:instrText>
      </w:r>
      <w:r>
        <w:rPr>
          <w:noProof/>
        </w:rPr>
      </w:r>
      <w:r>
        <w:rPr>
          <w:noProof/>
        </w:rPr>
        <w:fldChar w:fldCharType="separate"/>
      </w:r>
      <w:r>
        <w:rPr>
          <w:noProof/>
        </w:rPr>
        <w:t>185</w:t>
      </w:r>
      <w:r>
        <w:rPr>
          <w:noProof/>
        </w:rPr>
        <w:fldChar w:fldCharType="end"/>
      </w:r>
    </w:p>
    <w:p w14:paraId="54151838" w14:textId="0C12A765" w:rsidR="003677F4" w:rsidRDefault="003677F4">
      <w:pPr>
        <w:pStyle w:val="TOC4"/>
        <w:rPr>
          <w:rFonts w:asciiTheme="minorHAnsi" w:eastAsiaTheme="minorEastAsia" w:hAnsiTheme="minorHAnsi" w:cstheme="minorBidi"/>
          <w:noProof/>
          <w:kern w:val="2"/>
          <w:sz w:val="21"/>
          <w:szCs w:val="22"/>
          <w:lang w:val="en-US" w:eastAsia="zh-CN"/>
        </w:rPr>
      </w:pPr>
      <w:r>
        <w:rPr>
          <w:noProof/>
        </w:rPr>
        <w:t>6.11.6.1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_Toc216347522 \h </w:instrText>
      </w:r>
      <w:r>
        <w:rPr>
          <w:noProof/>
        </w:rPr>
      </w:r>
      <w:r>
        <w:rPr>
          <w:noProof/>
        </w:rPr>
        <w:fldChar w:fldCharType="separate"/>
      </w:r>
      <w:r>
        <w:rPr>
          <w:noProof/>
        </w:rPr>
        <w:t>185</w:t>
      </w:r>
      <w:r>
        <w:rPr>
          <w:noProof/>
        </w:rPr>
        <w:fldChar w:fldCharType="end"/>
      </w:r>
    </w:p>
    <w:p w14:paraId="484EF4AF" w14:textId="741CB201" w:rsidR="003677F4" w:rsidRDefault="003677F4">
      <w:pPr>
        <w:pStyle w:val="TOC4"/>
        <w:rPr>
          <w:rFonts w:asciiTheme="minorHAnsi" w:eastAsiaTheme="minorEastAsia" w:hAnsiTheme="minorHAnsi" w:cstheme="minorBidi"/>
          <w:noProof/>
          <w:kern w:val="2"/>
          <w:sz w:val="21"/>
          <w:szCs w:val="22"/>
          <w:lang w:val="en-US" w:eastAsia="zh-CN"/>
        </w:rPr>
      </w:pPr>
      <w:r>
        <w:rPr>
          <w:noProof/>
        </w:rPr>
        <w:t>6.11</w:t>
      </w:r>
      <w:r w:rsidRPr="00F2088B">
        <w:rPr>
          <w:noProof/>
          <w:lang w:val="en-US"/>
        </w:rPr>
        <w:t>.6.2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_Toc216347523 \h </w:instrText>
      </w:r>
      <w:r>
        <w:rPr>
          <w:noProof/>
        </w:rPr>
      </w:r>
      <w:r>
        <w:rPr>
          <w:noProof/>
        </w:rPr>
        <w:fldChar w:fldCharType="separate"/>
      </w:r>
      <w:r>
        <w:rPr>
          <w:noProof/>
        </w:rPr>
        <w:t>186</w:t>
      </w:r>
      <w:r>
        <w:rPr>
          <w:noProof/>
        </w:rPr>
        <w:fldChar w:fldCharType="end"/>
      </w:r>
    </w:p>
    <w:p w14:paraId="180DBD56" w14:textId="00E3394F" w:rsidR="003677F4" w:rsidRDefault="003677F4">
      <w:pPr>
        <w:pStyle w:val="TOC5"/>
        <w:rPr>
          <w:rFonts w:asciiTheme="minorHAnsi" w:eastAsiaTheme="minorEastAsia" w:hAnsiTheme="minorHAnsi" w:cstheme="minorBidi"/>
          <w:noProof/>
          <w:kern w:val="2"/>
          <w:sz w:val="21"/>
          <w:szCs w:val="22"/>
          <w:lang w:val="en-US" w:eastAsia="zh-CN"/>
        </w:rPr>
      </w:pPr>
      <w:r>
        <w:rPr>
          <w:noProof/>
        </w:rPr>
        <w:t>6.11.6.2.1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_Toc216347524 \h </w:instrText>
      </w:r>
      <w:r>
        <w:rPr>
          <w:noProof/>
        </w:rPr>
      </w:r>
      <w:r>
        <w:rPr>
          <w:noProof/>
        </w:rPr>
        <w:fldChar w:fldCharType="separate"/>
      </w:r>
      <w:r>
        <w:rPr>
          <w:noProof/>
        </w:rPr>
        <w:t>186</w:t>
      </w:r>
      <w:r>
        <w:rPr>
          <w:noProof/>
        </w:rPr>
        <w:fldChar w:fldCharType="end"/>
      </w:r>
    </w:p>
    <w:p w14:paraId="622544F6" w14:textId="6FC11344" w:rsidR="003677F4" w:rsidRDefault="003677F4">
      <w:pPr>
        <w:pStyle w:val="TOC5"/>
        <w:rPr>
          <w:rFonts w:asciiTheme="minorHAnsi" w:eastAsiaTheme="minorEastAsia" w:hAnsiTheme="minorHAnsi" w:cstheme="minorBidi"/>
          <w:noProof/>
          <w:kern w:val="2"/>
          <w:sz w:val="21"/>
          <w:szCs w:val="22"/>
          <w:lang w:val="en-US" w:eastAsia="zh-CN"/>
        </w:rPr>
      </w:pPr>
      <w:r>
        <w:rPr>
          <w:noProof/>
        </w:rPr>
        <w:t>6.11.6.2.2</w:t>
      </w:r>
      <w:r>
        <w:rPr>
          <w:rFonts w:asciiTheme="minorHAnsi" w:eastAsiaTheme="minorEastAsia" w:hAnsiTheme="minorHAnsi" w:cstheme="minorBidi"/>
          <w:noProof/>
          <w:kern w:val="2"/>
          <w:sz w:val="21"/>
          <w:szCs w:val="22"/>
          <w:lang w:val="en-US" w:eastAsia="zh-CN"/>
        </w:rPr>
        <w:tab/>
      </w:r>
      <w:r>
        <w:rPr>
          <w:noProof/>
        </w:rPr>
        <w:t>Type: VRUZoneMngtSubsc</w:t>
      </w:r>
      <w:r>
        <w:rPr>
          <w:noProof/>
        </w:rPr>
        <w:tab/>
      </w:r>
      <w:r>
        <w:rPr>
          <w:noProof/>
        </w:rPr>
        <w:fldChar w:fldCharType="begin"/>
      </w:r>
      <w:r>
        <w:rPr>
          <w:noProof/>
        </w:rPr>
        <w:instrText xml:space="preserve"> PAGEREF _Toc216347525 \h </w:instrText>
      </w:r>
      <w:r>
        <w:rPr>
          <w:noProof/>
        </w:rPr>
      </w:r>
      <w:r>
        <w:rPr>
          <w:noProof/>
        </w:rPr>
        <w:fldChar w:fldCharType="separate"/>
      </w:r>
      <w:r>
        <w:rPr>
          <w:noProof/>
        </w:rPr>
        <w:t>187</w:t>
      </w:r>
      <w:r>
        <w:rPr>
          <w:noProof/>
        </w:rPr>
        <w:fldChar w:fldCharType="end"/>
      </w:r>
    </w:p>
    <w:p w14:paraId="4AD37E76" w14:textId="7D801059" w:rsidR="003677F4" w:rsidRDefault="003677F4">
      <w:pPr>
        <w:pStyle w:val="TOC5"/>
        <w:rPr>
          <w:rFonts w:asciiTheme="minorHAnsi" w:eastAsiaTheme="minorEastAsia" w:hAnsiTheme="minorHAnsi" w:cstheme="minorBidi"/>
          <w:noProof/>
          <w:kern w:val="2"/>
          <w:sz w:val="21"/>
          <w:szCs w:val="22"/>
          <w:lang w:val="en-US" w:eastAsia="zh-CN"/>
        </w:rPr>
      </w:pPr>
      <w:r>
        <w:rPr>
          <w:noProof/>
        </w:rPr>
        <w:t>6.11.6.2.3</w:t>
      </w:r>
      <w:r>
        <w:rPr>
          <w:rFonts w:asciiTheme="minorHAnsi" w:eastAsiaTheme="minorEastAsia" w:hAnsiTheme="minorHAnsi" w:cstheme="minorBidi"/>
          <w:noProof/>
          <w:kern w:val="2"/>
          <w:sz w:val="21"/>
          <w:szCs w:val="22"/>
          <w:lang w:val="en-US" w:eastAsia="zh-CN"/>
        </w:rPr>
        <w:tab/>
      </w:r>
      <w:r>
        <w:rPr>
          <w:noProof/>
        </w:rPr>
        <w:t>Type: VRUZoneMngtSubscPatch</w:t>
      </w:r>
      <w:r>
        <w:rPr>
          <w:noProof/>
        </w:rPr>
        <w:tab/>
      </w:r>
      <w:r>
        <w:rPr>
          <w:noProof/>
        </w:rPr>
        <w:fldChar w:fldCharType="begin"/>
      </w:r>
      <w:r>
        <w:rPr>
          <w:noProof/>
        </w:rPr>
        <w:instrText xml:space="preserve"> PAGEREF _Toc216347526 \h </w:instrText>
      </w:r>
      <w:r>
        <w:rPr>
          <w:noProof/>
        </w:rPr>
      </w:r>
      <w:r>
        <w:rPr>
          <w:noProof/>
        </w:rPr>
        <w:fldChar w:fldCharType="separate"/>
      </w:r>
      <w:r>
        <w:rPr>
          <w:noProof/>
        </w:rPr>
        <w:t>188</w:t>
      </w:r>
      <w:r>
        <w:rPr>
          <w:noProof/>
        </w:rPr>
        <w:fldChar w:fldCharType="end"/>
      </w:r>
    </w:p>
    <w:p w14:paraId="2EA760B1" w14:textId="6737922E" w:rsidR="003677F4" w:rsidRDefault="003677F4">
      <w:pPr>
        <w:pStyle w:val="TOC5"/>
        <w:rPr>
          <w:rFonts w:asciiTheme="minorHAnsi" w:eastAsiaTheme="minorEastAsia" w:hAnsiTheme="minorHAnsi" w:cstheme="minorBidi"/>
          <w:noProof/>
          <w:kern w:val="2"/>
          <w:sz w:val="21"/>
          <w:szCs w:val="22"/>
          <w:lang w:val="en-US" w:eastAsia="zh-CN"/>
        </w:rPr>
      </w:pPr>
      <w:r>
        <w:rPr>
          <w:noProof/>
        </w:rPr>
        <w:lastRenderedPageBreak/>
        <w:t>6.11.6.2.4</w:t>
      </w:r>
      <w:r>
        <w:rPr>
          <w:rFonts w:asciiTheme="minorHAnsi" w:eastAsiaTheme="minorEastAsia" w:hAnsiTheme="minorHAnsi" w:cstheme="minorBidi"/>
          <w:noProof/>
          <w:kern w:val="2"/>
          <w:sz w:val="21"/>
          <w:szCs w:val="22"/>
          <w:lang w:val="en-US" w:eastAsia="zh-CN"/>
        </w:rPr>
        <w:tab/>
      </w:r>
      <w:r>
        <w:rPr>
          <w:noProof/>
        </w:rPr>
        <w:t>Type: EnterLeaveNotif</w:t>
      </w:r>
      <w:r>
        <w:rPr>
          <w:noProof/>
        </w:rPr>
        <w:tab/>
      </w:r>
      <w:r>
        <w:rPr>
          <w:noProof/>
        </w:rPr>
        <w:fldChar w:fldCharType="begin"/>
      </w:r>
      <w:r>
        <w:rPr>
          <w:noProof/>
        </w:rPr>
        <w:instrText xml:space="preserve"> PAGEREF _Toc216347527 \h </w:instrText>
      </w:r>
      <w:r>
        <w:rPr>
          <w:noProof/>
        </w:rPr>
      </w:r>
      <w:r>
        <w:rPr>
          <w:noProof/>
        </w:rPr>
        <w:fldChar w:fldCharType="separate"/>
      </w:r>
      <w:r>
        <w:rPr>
          <w:noProof/>
        </w:rPr>
        <w:t>188</w:t>
      </w:r>
      <w:r>
        <w:rPr>
          <w:noProof/>
        </w:rPr>
        <w:fldChar w:fldCharType="end"/>
      </w:r>
    </w:p>
    <w:p w14:paraId="66352863" w14:textId="153789EF" w:rsidR="003677F4" w:rsidRDefault="003677F4">
      <w:pPr>
        <w:pStyle w:val="TOC5"/>
        <w:rPr>
          <w:rFonts w:asciiTheme="minorHAnsi" w:eastAsiaTheme="minorEastAsia" w:hAnsiTheme="minorHAnsi" w:cstheme="minorBidi"/>
          <w:noProof/>
          <w:kern w:val="2"/>
          <w:sz w:val="21"/>
          <w:szCs w:val="22"/>
          <w:lang w:val="en-US" w:eastAsia="zh-CN"/>
        </w:rPr>
      </w:pPr>
      <w:r>
        <w:rPr>
          <w:noProof/>
        </w:rPr>
        <w:t>6.11.6.2.5</w:t>
      </w:r>
      <w:r>
        <w:rPr>
          <w:rFonts w:asciiTheme="minorHAnsi" w:eastAsiaTheme="minorEastAsia" w:hAnsiTheme="minorHAnsi" w:cstheme="minorBidi"/>
          <w:noProof/>
          <w:kern w:val="2"/>
          <w:sz w:val="21"/>
          <w:szCs w:val="22"/>
          <w:lang w:val="en-US" w:eastAsia="zh-CN"/>
        </w:rPr>
        <w:tab/>
      </w:r>
      <w:r>
        <w:rPr>
          <w:noProof/>
        </w:rPr>
        <w:t>Type: VRUZoneInfo</w:t>
      </w:r>
      <w:r>
        <w:rPr>
          <w:noProof/>
        </w:rPr>
        <w:tab/>
      </w:r>
      <w:r>
        <w:rPr>
          <w:noProof/>
        </w:rPr>
        <w:fldChar w:fldCharType="begin"/>
      </w:r>
      <w:r>
        <w:rPr>
          <w:noProof/>
        </w:rPr>
        <w:instrText xml:space="preserve"> PAGEREF _Toc216347528 \h </w:instrText>
      </w:r>
      <w:r>
        <w:rPr>
          <w:noProof/>
        </w:rPr>
      </w:r>
      <w:r>
        <w:rPr>
          <w:noProof/>
        </w:rPr>
        <w:fldChar w:fldCharType="separate"/>
      </w:r>
      <w:r>
        <w:rPr>
          <w:noProof/>
        </w:rPr>
        <w:t>188</w:t>
      </w:r>
      <w:r>
        <w:rPr>
          <w:noProof/>
        </w:rPr>
        <w:fldChar w:fldCharType="end"/>
      </w:r>
    </w:p>
    <w:p w14:paraId="205B3FC0" w14:textId="39FD3101" w:rsidR="003677F4" w:rsidRDefault="003677F4">
      <w:pPr>
        <w:pStyle w:val="TOC5"/>
        <w:rPr>
          <w:rFonts w:asciiTheme="minorHAnsi" w:eastAsiaTheme="minorEastAsia" w:hAnsiTheme="minorHAnsi" w:cstheme="minorBidi"/>
          <w:noProof/>
          <w:kern w:val="2"/>
          <w:sz w:val="21"/>
          <w:szCs w:val="22"/>
          <w:lang w:val="en-US" w:eastAsia="zh-CN"/>
        </w:rPr>
      </w:pPr>
      <w:r>
        <w:rPr>
          <w:noProof/>
        </w:rPr>
        <w:t>6.11.6.2.6</w:t>
      </w:r>
      <w:r>
        <w:rPr>
          <w:rFonts w:asciiTheme="minorHAnsi" w:eastAsiaTheme="minorEastAsia" w:hAnsiTheme="minorHAnsi" w:cstheme="minorBidi"/>
          <w:noProof/>
          <w:kern w:val="2"/>
          <w:sz w:val="21"/>
          <w:szCs w:val="22"/>
          <w:lang w:val="en-US" w:eastAsia="zh-CN"/>
        </w:rPr>
        <w:tab/>
      </w:r>
      <w:r>
        <w:rPr>
          <w:noProof/>
        </w:rPr>
        <w:t>Type: VRUAppReqs</w:t>
      </w:r>
      <w:r>
        <w:rPr>
          <w:noProof/>
        </w:rPr>
        <w:tab/>
      </w:r>
      <w:r>
        <w:rPr>
          <w:noProof/>
        </w:rPr>
        <w:fldChar w:fldCharType="begin"/>
      </w:r>
      <w:r>
        <w:rPr>
          <w:noProof/>
        </w:rPr>
        <w:instrText xml:space="preserve"> PAGEREF _Toc216347529 \h </w:instrText>
      </w:r>
      <w:r>
        <w:rPr>
          <w:noProof/>
        </w:rPr>
      </w:r>
      <w:r>
        <w:rPr>
          <w:noProof/>
        </w:rPr>
        <w:fldChar w:fldCharType="separate"/>
      </w:r>
      <w:r>
        <w:rPr>
          <w:noProof/>
        </w:rPr>
        <w:t>189</w:t>
      </w:r>
      <w:r>
        <w:rPr>
          <w:noProof/>
        </w:rPr>
        <w:fldChar w:fldCharType="end"/>
      </w:r>
    </w:p>
    <w:p w14:paraId="67A95DCC" w14:textId="5BB42602" w:rsidR="003677F4" w:rsidRDefault="003677F4">
      <w:pPr>
        <w:pStyle w:val="TOC5"/>
        <w:rPr>
          <w:rFonts w:asciiTheme="minorHAnsi" w:eastAsiaTheme="minorEastAsia" w:hAnsiTheme="minorHAnsi" w:cstheme="minorBidi"/>
          <w:noProof/>
          <w:kern w:val="2"/>
          <w:sz w:val="21"/>
          <w:szCs w:val="22"/>
          <w:lang w:val="en-US" w:eastAsia="zh-CN"/>
        </w:rPr>
      </w:pPr>
      <w:r>
        <w:rPr>
          <w:noProof/>
        </w:rPr>
        <w:t>6.11.6.2.7</w:t>
      </w:r>
      <w:r>
        <w:rPr>
          <w:rFonts w:asciiTheme="minorHAnsi" w:eastAsiaTheme="minorEastAsia" w:hAnsiTheme="minorHAnsi" w:cstheme="minorBidi"/>
          <w:noProof/>
          <w:kern w:val="2"/>
          <w:sz w:val="21"/>
          <w:szCs w:val="22"/>
          <w:lang w:val="en-US" w:eastAsia="zh-CN"/>
        </w:rPr>
        <w:tab/>
      </w:r>
      <w:r>
        <w:rPr>
          <w:noProof/>
        </w:rPr>
        <w:t>Type: TimeValidity</w:t>
      </w:r>
      <w:r>
        <w:rPr>
          <w:noProof/>
        </w:rPr>
        <w:tab/>
      </w:r>
      <w:r>
        <w:rPr>
          <w:noProof/>
        </w:rPr>
        <w:fldChar w:fldCharType="begin"/>
      </w:r>
      <w:r>
        <w:rPr>
          <w:noProof/>
        </w:rPr>
        <w:instrText xml:space="preserve"> PAGEREF _Toc216347530 \h </w:instrText>
      </w:r>
      <w:r>
        <w:rPr>
          <w:noProof/>
        </w:rPr>
      </w:r>
      <w:r>
        <w:rPr>
          <w:noProof/>
        </w:rPr>
        <w:fldChar w:fldCharType="separate"/>
      </w:r>
      <w:r>
        <w:rPr>
          <w:noProof/>
        </w:rPr>
        <w:t>189</w:t>
      </w:r>
      <w:r>
        <w:rPr>
          <w:noProof/>
        </w:rPr>
        <w:fldChar w:fldCharType="end"/>
      </w:r>
    </w:p>
    <w:p w14:paraId="67804C06" w14:textId="0A80873F" w:rsidR="003677F4" w:rsidRDefault="003677F4">
      <w:pPr>
        <w:pStyle w:val="TOC5"/>
        <w:rPr>
          <w:rFonts w:asciiTheme="minorHAnsi" w:eastAsiaTheme="minorEastAsia" w:hAnsiTheme="minorHAnsi" w:cstheme="minorBidi"/>
          <w:noProof/>
          <w:kern w:val="2"/>
          <w:sz w:val="21"/>
          <w:szCs w:val="22"/>
          <w:lang w:val="en-US" w:eastAsia="zh-CN"/>
        </w:rPr>
      </w:pPr>
      <w:r>
        <w:rPr>
          <w:noProof/>
        </w:rPr>
        <w:t>6.11.6.2.8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EnterLeaveInfo</w:t>
      </w:r>
      <w:r>
        <w:rPr>
          <w:noProof/>
        </w:rPr>
        <w:tab/>
      </w:r>
      <w:r>
        <w:rPr>
          <w:noProof/>
        </w:rPr>
        <w:fldChar w:fldCharType="begin"/>
      </w:r>
      <w:r>
        <w:rPr>
          <w:noProof/>
        </w:rPr>
        <w:instrText xml:space="preserve"> PAGEREF _Toc216347531 \h </w:instrText>
      </w:r>
      <w:r>
        <w:rPr>
          <w:noProof/>
        </w:rPr>
      </w:r>
      <w:r>
        <w:rPr>
          <w:noProof/>
        </w:rPr>
        <w:fldChar w:fldCharType="separate"/>
      </w:r>
      <w:r>
        <w:rPr>
          <w:noProof/>
        </w:rPr>
        <w:t>189</w:t>
      </w:r>
      <w:r>
        <w:rPr>
          <w:noProof/>
        </w:rPr>
        <w:fldChar w:fldCharType="end"/>
      </w:r>
    </w:p>
    <w:p w14:paraId="3FF1781E" w14:textId="7563066E" w:rsidR="003677F4" w:rsidRDefault="003677F4">
      <w:pPr>
        <w:pStyle w:val="TOC5"/>
        <w:rPr>
          <w:rFonts w:asciiTheme="minorHAnsi" w:eastAsiaTheme="minorEastAsia" w:hAnsiTheme="minorHAnsi" w:cstheme="minorBidi"/>
          <w:noProof/>
          <w:kern w:val="2"/>
          <w:sz w:val="21"/>
          <w:szCs w:val="22"/>
          <w:lang w:val="en-US" w:eastAsia="zh-CN"/>
        </w:rPr>
      </w:pPr>
      <w:r>
        <w:rPr>
          <w:noProof/>
        </w:rPr>
        <w:t>6.11.6.2.9</w:t>
      </w:r>
      <w:r>
        <w:rPr>
          <w:rFonts w:asciiTheme="minorHAnsi" w:eastAsiaTheme="minorEastAsia" w:hAnsiTheme="minorHAnsi" w:cstheme="minorBidi"/>
          <w:noProof/>
          <w:kern w:val="2"/>
          <w:sz w:val="21"/>
          <w:szCs w:val="22"/>
          <w:lang w:val="en-US" w:eastAsia="zh-CN"/>
        </w:rPr>
        <w:tab/>
      </w:r>
      <w:r>
        <w:rPr>
          <w:noProof/>
        </w:rPr>
        <w:t>Type: MobilityInfo</w:t>
      </w:r>
      <w:r>
        <w:rPr>
          <w:noProof/>
        </w:rPr>
        <w:tab/>
      </w:r>
      <w:r>
        <w:rPr>
          <w:noProof/>
        </w:rPr>
        <w:fldChar w:fldCharType="begin"/>
      </w:r>
      <w:r>
        <w:rPr>
          <w:noProof/>
        </w:rPr>
        <w:instrText xml:space="preserve"> PAGEREF _Toc216347532 \h </w:instrText>
      </w:r>
      <w:r>
        <w:rPr>
          <w:noProof/>
        </w:rPr>
      </w:r>
      <w:r>
        <w:rPr>
          <w:noProof/>
        </w:rPr>
        <w:fldChar w:fldCharType="separate"/>
      </w:r>
      <w:r>
        <w:rPr>
          <w:noProof/>
        </w:rPr>
        <w:t>190</w:t>
      </w:r>
      <w:r>
        <w:rPr>
          <w:noProof/>
        </w:rPr>
        <w:fldChar w:fldCharType="end"/>
      </w:r>
    </w:p>
    <w:p w14:paraId="2D99ECFE" w14:textId="76235F43" w:rsidR="003677F4" w:rsidRDefault="003677F4">
      <w:pPr>
        <w:pStyle w:val="TOC5"/>
        <w:rPr>
          <w:rFonts w:asciiTheme="minorHAnsi" w:eastAsiaTheme="minorEastAsia" w:hAnsiTheme="minorHAnsi" w:cstheme="minorBidi"/>
          <w:noProof/>
          <w:kern w:val="2"/>
          <w:sz w:val="21"/>
          <w:szCs w:val="22"/>
          <w:lang w:val="en-US" w:eastAsia="zh-CN"/>
        </w:rPr>
      </w:pPr>
      <w:r>
        <w:rPr>
          <w:noProof/>
        </w:rPr>
        <w:t>6.11.6.2.10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GeographicAreaRm</w:t>
      </w:r>
      <w:r>
        <w:rPr>
          <w:noProof/>
        </w:rPr>
        <w:tab/>
      </w:r>
      <w:r>
        <w:rPr>
          <w:noProof/>
        </w:rPr>
        <w:fldChar w:fldCharType="begin"/>
      </w:r>
      <w:r>
        <w:rPr>
          <w:noProof/>
        </w:rPr>
        <w:instrText xml:space="preserve"> PAGEREF _Toc216347533 \h </w:instrText>
      </w:r>
      <w:r>
        <w:rPr>
          <w:noProof/>
        </w:rPr>
      </w:r>
      <w:r>
        <w:rPr>
          <w:noProof/>
        </w:rPr>
        <w:fldChar w:fldCharType="separate"/>
      </w:r>
      <w:r>
        <w:rPr>
          <w:noProof/>
        </w:rPr>
        <w:t>190</w:t>
      </w:r>
      <w:r>
        <w:rPr>
          <w:noProof/>
        </w:rPr>
        <w:fldChar w:fldCharType="end"/>
      </w:r>
    </w:p>
    <w:p w14:paraId="05259ACD" w14:textId="0C108C9D" w:rsidR="003677F4" w:rsidRDefault="003677F4">
      <w:pPr>
        <w:pStyle w:val="TOC4"/>
        <w:rPr>
          <w:rFonts w:asciiTheme="minorHAnsi" w:eastAsiaTheme="minorEastAsia" w:hAnsiTheme="minorHAnsi" w:cstheme="minorBidi"/>
          <w:noProof/>
          <w:kern w:val="2"/>
          <w:sz w:val="21"/>
          <w:szCs w:val="22"/>
          <w:lang w:val="en-US" w:eastAsia="zh-CN"/>
        </w:rPr>
      </w:pPr>
      <w:r>
        <w:rPr>
          <w:noProof/>
        </w:rPr>
        <w:t>6.11</w:t>
      </w:r>
      <w:r w:rsidRPr="00F2088B">
        <w:rPr>
          <w:noProof/>
          <w:lang w:val="en-US"/>
        </w:rPr>
        <w:t>.6.3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_Toc216347534 \h </w:instrText>
      </w:r>
      <w:r>
        <w:rPr>
          <w:noProof/>
        </w:rPr>
      </w:r>
      <w:r>
        <w:rPr>
          <w:noProof/>
        </w:rPr>
        <w:fldChar w:fldCharType="separate"/>
      </w:r>
      <w:r>
        <w:rPr>
          <w:noProof/>
        </w:rPr>
        <w:t>190</w:t>
      </w:r>
      <w:r>
        <w:rPr>
          <w:noProof/>
        </w:rPr>
        <w:fldChar w:fldCharType="end"/>
      </w:r>
    </w:p>
    <w:p w14:paraId="0EB06BBD" w14:textId="19739602" w:rsidR="003677F4" w:rsidRDefault="003677F4">
      <w:pPr>
        <w:pStyle w:val="TOC5"/>
        <w:rPr>
          <w:rFonts w:asciiTheme="minorHAnsi" w:eastAsiaTheme="minorEastAsia" w:hAnsiTheme="minorHAnsi" w:cstheme="minorBidi"/>
          <w:noProof/>
          <w:kern w:val="2"/>
          <w:sz w:val="21"/>
          <w:szCs w:val="22"/>
          <w:lang w:val="en-US" w:eastAsia="zh-CN"/>
        </w:rPr>
      </w:pPr>
      <w:r>
        <w:rPr>
          <w:noProof/>
        </w:rPr>
        <w:t>6.11.6.3.1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_Toc216347535 \h </w:instrText>
      </w:r>
      <w:r>
        <w:rPr>
          <w:noProof/>
        </w:rPr>
      </w:r>
      <w:r>
        <w:rPr>
          <w:noProof/>
        </w:rPr>
        <w:fldChar w:fldCharType="separate"/>
      </w:r>
      <w:r>
        <w:rPr>
          <w:noProof/>
        </w:rPr>
        <w:t>190</w:t>
      </w:r>
      <w:r>
        <w:rPr>
          <w:noProof/>
        </w:rPr>
        <w:fldChar w:fldCharType="end"/>
      </w:r>
    </w:p>
    <w:p w14:paraId="2121ED28" w14:textId="3B6F1EF5" w:rsidR="003677F4" w:rsidRDefault="003677F4">
      <w:pPr>
        <w:pStyle w:val="TOC5"/>
        <w:rPr>
          <w:rFonts w:asciiTheme="minorHAnsi" w:eastAsiaTheme="minorEastAsia" w:hAnsiTheme="minorHAnsi" w:cstheme="minorBidi"/>
          <w:noProof/>
          <w:kern w:val="2"/>
          <w:sz w:val="21"/>
          <w:szCs w:val="22"/>
          <w:lang w:val="en-US" w:eastAsia="zh-CN"/>
        </w:rPr>
      </w:pPr>
      <w:r>
        <w:rPr>
          <w:noProof/>
        </w:rPr>
        <w:t>6.11.6.3.2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_Toc216347536 \h </w:instrText>
      </w:r>
      <w:r>
        <w:rPr>
          <w:noProof/>
        </w:rPr>
      </w:r>
      <w:r>
        <w:rPr>
          <w:noProof/>
        </w:rPr>
        <w:fldChar w:fldCharType="separate"/>
      </w:r>
      <w:r>
        <w:rPr>
          <w:noProof/>
        </w:rPr>
        <w:t>190</w:t>
      </w:r>
      <w:r>
        <w:rPr>
          <w:noProof/>
        </w:rPr>
        <w:fldChar w:fldCharType="end"/>
      </w:r>
    </w:p>
    <w:p w14:paraId="2D93D38D" w14:textId="7E72E017" w:rsidR="003677F4" w:rsidRDefault="003677F4">
      <w:pPr>
        <w:pStyle w:val="TOC5"/>
        <w:rPr>
          <w:rFonts w:asciiTheme="minorHAnsi" w:eastAsiaTheme="minorEastAsia" w:hAnsiTheme="minorHAnsi" w:cstheme="minorBidi"/>
          <w:noProof/>
          <w:kern w:val="2"/>
          <w:sz w:val="21"/>
          <w:szCs w:val="22"/>
          <w:lang w:val="en-US" w:eastAsia="zh-CN"/>
        </w:rPr>
      </w:pPr>
      <w:r>
        <w:rPr>
          <w:noProof/>
        </w:rPr>
        <w:t>6.11.6.3.3</w:t>
      </w:r>
      <w:r>
        <w:rPr>
          <w:rFonts w:asciiTheme="minorHAnsi" w:eastAsiaTheme="minorEastAsia" w:hAnsiTheme="minorHAnsi" w:cstheme="minorBidi"/>
          <w:noProof/>
          <w:kern w:val="2"/>
          <w:sz w:val="21"/>
          <w:szCs w:val="22"/>
          <w:lang w:val="en-US" w:eastAsia="zh-CN"/>
        </w:rPr>
        <w:tab/>
      </w:r>
      <w:r>
        <w:rPr>
          <w:noProof/>
        </w:rPr>
        <w:t>Enumeration: UEType</w:t>
      </w:r>
      <w:r>
        <w:rPr>
          <w:noProof/>
        </w:rPr>
        <w:tab/>
      </w:r>
      <w:r>
        <w:rPr>
          <w:noProof/>
        </w:rPr>
        <w:fldChar w:fldCharType="begin"/>
      </w:r>
      <w:r>
        <w:rPr>
          <w:noProof/>
        </w:rPr>
        <w:instrText xml:space="preserve"> PAGEREF _Toc216347537 \h </w:instrText>
      </w:r>
      <w:r>
        <w:rPr>
          <w:noProof/>
        </w:rPr>
      </w:r>
      <w:r>
        <w:rPr>
          <w:noProof/>
        </w:rPr>
        <w:fldChar w:fldCharType="separate"/>
      </w:r>
      <w:r>
        <w:rPr>
          <w:noProof/>
        </w:rPr>
        <w:t>190</w:t>
      </w:r>
      <w:r>
        <w:rPr>
          <w:noProof/>
        </w:rPr>
        <w:fldChar w:fldCharType="end"/>
      </w:r>
    </w:p>
    <w:p w14:paraId="1B278EA8" w14:textId="25EB58FF" w:rsidR="003677F4" w:rsidRDefault="003677F4">
      <w:pPr>
        <w:pStyle w:val="TOC5"/>
        <w:rPr>
          <w:rFonts w:asciiTheme="minorHAnsi" w:eastAsiaTheme="minorEastAsia" w:hAnsiTheme="minorHAnsi" w:cstheme="minorBidi"/>
          <w:noProof/>
          <w:kern w:val="2"/>
          <w:sz w:val="21"/>
          <w:szCs w:val="22"/>
          <w:lang w:val="en-US" w:eastAsia="zh-CN"/>
        </w:rPr>
      </w:pPr>
      <w:r>
        <w:rPr>
          <w:noProof/>
        </w:rPr>
        <w:t>6.11.6.3.4</w:t>
      </w:r>
      <w:r>
        <w:rPr>
          <w:rFonts w:asciiTheme="minorHAnsi" w:eastAsiaTheme="minorEastAsia" w:hAnsiTheme="minorHAnsi" w:cstheme="minorBidi"/>
          <w:noProof/>
          <w:kern w:val="2"/>
          <w:sz w:val="21"/>
          <w:szCs w:val="22"/>
          <w:lang w:val="en-US" w:eastAsia="zh-CN"/>
        </w:rPr>
        <w:tab/>
      </w:r>
      <w:r>
        <w:rPr>
          <w:noProof/>
        </w:rPr>
        <w:t>Enumeration: VRUZoneType</w:t>
      </w:r>
      <w:r>
        <w:rPr>
          <w:noProof/>
        </w:rPr>
        <w:tab/>
      </w:r>
      <w:r>
        <w:rPr>
          <w:noProof/>
        </w:rPr>
        <w:fldChar w:fldCharType="begin"/>
      </w:r>
      <w:r>
        <w:rPr>
          <w:noProof/>
        </w:rPr>
        <w:instrText xml:space="preserve"> PAGEREF _Toc216347538 \h </w:instrText>
      </w:r>
      <w:r>
        <w:rPr>
          <w:noProof/>
        </w:rPr>
      </w:r>
      <w:r>
        <w:rPr>
          <w:noProof/>
        </w:rPr>
        <w:fldChar w:fldCharType="separate"/>
      </w:r>
      <w:r>
        <w:rPr>
          <w:noProof/>
        </w:rPr>
        <w:t>190</w:t>
      </w:r>
      <w:r>
        <w:rPr>
          <w:noProof/>
        </w:rPr>
        <w:fldChar w:fldCharType="end"/>
      </w:r>
    </w:p>
    <w:p w14:paraId="579892FB" w14:textId="4421C475" w:rsidR="003677F4" w:rsidRDefault="003677F4">
      <w:pPr>
        <w:pStyle w:val="TOC5"/>
        <w:rPr>
          <w:rFonts w:asciiTheme="minorHAnsi" w:eastAsiaTheme="minorEastAsia" w:hAnsiTheme="minorHAnsi" w:cstheme="minorBidi"/>
          <w:noProof/>
          <w:kern w:val="2"/>
          <w:sz w:val="21"/>
          <w:szCs w:val="22"/>
          <w:lang w:val="en-US" w:eastAsia="zh-CN"/>
        </w:rPr>
      </w:pPr>
      <w:r>
        <w:rPr>
          <w:noProof/>
        </w:rPr>
        <w:t>6.11.6.3.5</w:t>
      </w:r>
      <w:r>
        <w:rPr>
          <w:rFonts w:asciiTheme="minorHAnsi" w:eastAsiaTheme="minorEastAsia" w:hAnsiTheme="minorHAnsi" w:cstheme="minorBidi"/>
          <w:noProof/>
          <w:kern w:val="2"/>
          <w:sz w:val="21"/>
          <w:szCs w:val="22"/>
          <w:lang w:val="en-US" w:eastAsia="zh-CN"/>
        </w:rPr>
        <w:tab/>
      </w:r>
      <w:r>
        <w:rPr>
          <w:noProof/>
        </w:rPr>
        <w:t>Enumeration: MsgType</w:t>
      </w:r>
      <w:r>
        <w:rPr>
          <w:noProof/>
        </w:rPr>
        <w:tab/>
      </w:r>
      <w:r>
        <w:rPr>
          <w:noProof/>
        </w:rPr>
        <w:fldChar w:fldCharType="begin"/>
      </w:r>
      <w:r>
        <w:rPr>
          <w:noProof/>
        </w:rPr>
        <w:instrText xml:space="preserve"> PAGEREF _Toc216347539 \h </w:instrText>
      </w:r>
      <w:r>
        <w:rPr>
          <w:noProof/>
        </w:rPr>
      </w:r>
      <w:r>
        <w:rPr>
          <w:noProof/>
        </w:rPr>
        <w:fldChar w:fldCharType="separate"/>
      </w:r>
      <w:r>
        <w:rPr>
          <w:noProof/>
        </w:rPr>
        <w:t>191</w:t>
      </w:r>
      <w:r>
        <w:rPr>
          <w:noProof/>
        </w:rPr>
        <w:fldChar w:fldCharType="end"/>
      </w:r>
    </w:p>
    <w:p w14:paraId="134B79C2" w14:textId="379ACFFB" w:rsidR="003677F4" w:rsidRDefault="003677F4">
      <w:pPr>
        <w:pStyle w:val="TOC4"/>
        <w:rPr>
          <w:rFonts w:asciiTheme="minorHAnsi" w:eastAsiaTheme="minorEastAsia" w:hAnsiTheme="minorHAnsi" w:cstheme="minorBidi"/>
          <w:noProof/>
          <w:kern w:val="2"/>
          <w:sz w:val="21"/>
          <w:szCs w:val="22"/>
          <w:lang w:val="en-US" w:eastAsia="zh-CN"/>
        </w:rPr>
      </w:pPr>
      <w:r>
        <w:rPr>
          <w:noProof/>
        </w:rPr>
        <w:t>6.11</w:t>
      </w:r>
      <w:r w:rsidRPr="00F208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_Toc216347540 \h </w:instrText>
      </w:r>
      <w:r>
        <w:rPr>
          <w:noProof/>
        </w:rPr>
      </w:r>
      <w:r>
        <w:rPr>
          <w:noProof/>
        </w:rPr>
        <w:fldChar w:fldCharType="separate"/>
      </w:r>
      <w:r>
        <w:rPr>
          <w:noProof/>
        </w:rPr>
        <w:t>191</w:t>
      </w:r>
      <w:r>
        <w:rPr>
          <w:noProof/>
        </w:rPr>
        <w:fldChar w:fldCharType="end"/>
      </w:r>
    </w:p>
    <w:p w14:paraId="518AC165" w14:textId="5519649E" w:rsidR="003677F4" w:rsidRDefault="003677F4">
      <w:pPr>
        <w:pStyle w:val="TOC4"/>
        <w:rPr>
          <w:rFonts w:asciiTheme="minorHAnsi" w:eastAsiaTheme="minorEastAsia" w:hAnsiTheme="minorHAnsi" w:cstheme="minorBidi"/>
          <w:noProof/>
          <w:kern w:val="2"/>
          <w:sz w:val="21"/>
          <w:szCs w:val="22"/>
          <w:lang w:val="en-US" w:eastAsia="zh-CN"/>
        </w:rPr>
      </w:pPr>
      <w:r>
        <w:rPr>
          <w:noProof/>
        </w:rPr>
        <w:t>6.11.6.5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_Toc216347541 \h </w:instrText>
      </w:r>
      <w:r>
        <w:rPr>
          <w:noProof/>
        </w:rPr>
      </w:r>
      <w:r>
        <w:rPr>
          <w:noProof/>
        </w:rPr>
        <w:fldChar w:fldCharType="separate"/>
      </w:r>
      <w:r>
        <w:rPr>
          <w:noProof/>
        </w:rPr>
        <w:t>191</w:t>
      </w:r>
      <w:r>
        <w:rPr>
          <w:noProof/>
        </w:rPr>
        <w:fldChar w:fldCharType="end"/>
      </w:r>
    </w:p>
    <w:p w14:paraId="532A2931" w14:textId="78A032E2" w:rsidR="003677F4" w:rsidRDefault="003677F4">
      <w:pPr>
        <w:pStyle w:val="TOC5"/>
        <w:rPr>
          <w:rFonts w:asciiTheme="minorHAnsi" w:eastAsiaTheme="minorEastAsia" w:hAnsiTheme="minorHAnsi" w:cstheme="minorBidi"/>
          <w:noProof/>
          <w:kern w:val="2"/>
          <w:sz w:val="21"/>
          <w:szCs w:val="22"/>
          <w:lang w:val="en-US" w:eastAsia="zh-CN"/>
        </w:rPr>
      </w:pPr>
      <w:r>
        <w:rPr>
          <w:noProof/>
        </w:rPr>
        <w:t>6.11.6.5.1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_Toc216347542 \h </w:instrText>
      </w:r>
      <w:r>
        <w:rPr>
          <w:noProof/>
        </w:rPr>
      </w:r>
      <w:r>
        <w:rPr>
          <w:noProof/>
        </w:rPr>
        <w:fldChar w:fldCharType="separate"/>
      </w:r>
      <w:r>
        <w:rPr>
          <w:noProof/>
        </w:rPr>
        <w:t>191</w:t>
      </w:r>
      <w:r>
        <w:rPr>
          <w:noProof/>
        </w:rPr>
        <w:fldChar w:fldCharType="end"/>
      </w:r>
    </w:p>
    <w:p w14:paraId="137B0D0D" w14:textId="3C8E3D7E" w:rsidR="003677F4" w:rsidRDefault="003677F4">
      <w:pPr>
        <w:pStyle w:val="TOC3"/>
        <w:rPr>
          <w:rFonts w:asciiTheme="minorHAnsi" w:eastAsiaTheme="minorEastAsia" w:hAnsiTheme="minorHAnsi" w:cstheme="minorBidi"/>
          <w:noProof/>
          <w:kern w:val="2"/>
          <w:sz w:val="21"/>
          <w:szCs w:val="22"/>
          <w:lang w:val="en-US" w:eastAsia="zh-CN"/>
        </w:rPr>
      </w:pPr>
      <w:r>
        <w:rPr>
          <w:noProof/>
        </w:rPr>
        <w:t>6.11.7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_Toc216347543 \h </w:instrText>
      </w:r>
      <w:r>
        <w:rPr>
          <w:noProof/>
        </w:rPr>
      </w:r>
      <w:r>
        <w:rPr>
          <w:noProof/>
        </w:rPr>
        <w:fldChar w:fldCharType="separate"/>
      </w:r>
      <w:r>
        <w:rPr>
          <w:noProof/>
        </w:rPr>
        <w:t>191</w:t>
      </w:r>
      <w:r>
        <w:rPr>
          <w:noProof/>
        </w:rPr>
        <w:fldChar w:fldCharType="end"/>
      </w:r>
    </w:p>
    <w:p w14:paraId="72B073CD" w14:textId="7143DB9A" w:rsidR="003677F4" w:rsidRDefault="003677F4">
      <w:pPr>
        <w:pStyle w:val="TOC4"/>
        <w:rPr>
          <w:rFonts w:asciiTheme="minorHAnsi" w:eastAsiaTheme="minorEastAsia" w:hAnsiTheme="minorHAnsi" w:cstheme="minorBidi"/>
          <w:noProof/>
          <w:kern w:val="2"/>
          <w:sz w:val="21"/>
          <w:szCs w:val="22"/>
          <w:lang w:val="en-US" w:eastAsia="zh-CN"/>
        </w:rPr>
      </w:pPr>
      <w:r>
        <w:rPr>
          <w:noProof/>
        </w:rPr>
        <w:t>6.11.7.1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_Toc216347544 \h </w:instrText>
      </w:r>
      <w:r>
        <w:rPr>
          <w:noProof/>
        </w:rPr>
      </w:r>
      <w:r>
        <w:rPr>
          <w:noProof/>
        </w:rPr>
        <w:fldChar w:fldCharType="separate"/>
      </w:r>
      <w:r>
        <w:rPr>
          <w:noProof/>
        </w:rPr>
        <w:t>191</w:t>
      </w:r>
      <w:r>
        <w:rPr>
          <w:noProof/>
        </w:rPr>
        <w:fldChar w:fldCharType="end"/>
      </w:r>
    </w:p>
    <w:p w14:paraId="765775A2" w14:textId="650866BC" w:rsidR="003677F4" w:rsidRDefault="003677F4">
      <w:pPr>
        <w:pStyle w:val="TOC4"/>
        <w:rPr>
          <w:rFonts w:asciiTheme="minorHAnsi" w:eastAsiaTheme="minorEastAsia" w:hAnsiTheme="minorHAnsi" w:cstheme="minorBidi"/>
          <w:noProof/>
          <w:kern w:val="2"/>
          <w:sz w:val="21"/>
          <w:szCs w:val="22"/>
          <w:lang w:val="en-US" w:eastAsia="zh-CN"/>
        </w:rPr>
      </w:pPr>
      <w:r>
        <w:rPr>
          <w:noProof/>
        </w:rPr>
        <w:t>6.11.7.2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_Toc216347545 \h </w:instrText>
      </w:r>
      <w:r>
        <w:rPr>
          <w:noProof/>
        </w:rPr>
      </w:r>
      <w:r>
        <w:rPr>
          <w:noProof/>
        </w:rPr>
        <w:fldChar w:fldCharType="separate"/>
      </w:r>
      <w:r>
        <w:rPr>
          <w:noProof/>
        </w:rPr>
        <w:t>191</w:t>
      </w:r>
      <w:r>
        <w:rPr>
          <w:noProof/>
        </w:rPr>
        <w:fldChar w:fldCharType="end"/>
      </w:r>
    </w:p>
    <w:p w14:paraId="1448B2ED" w14:textId="69FD76D3" w:rsidR="003677F4" w:rsidRDefault="003677F4">
      <w:pPr>
        <w:pStyle w:val="TOC4"/>
        <w:rPr>
          <w:rFonts w:asciiTheme="minorHAnsi" w:eastAsiaTheme="minorEastAsia" w:hAnsiTheme="minorHAnsi" w:cstheme="minorBidi"/>
          <w:noProof/>
          <w:kern w:val="2"/>
          <w:sz w:val="21"/>
          <w:szCs w:val="22"/>
          <w:lang w:val="en-US" w:eastAsia="zh-CN"/>
        </w:rPr>
      </w:pPr>
      <w:r>
        <w:rPr>
          <w:noProof/>
        </w:rPr>
        <w:t>6.11.7.3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_Toc216347546 \h </w:instrText>
      </w:r>
      <w:r>
        <w:rPr>
          <w:noProof/>
        </w:rPr>
      </w:r>
      <w:r>
        <w:rPr>
          <w:noProof/>
        </w:rPr>
        <w:fldChar w:fldCharType="separate"/>
      </w:r>
      <w:r>
        <w:rPr>
          <w:noProof/>
        </w:rPr>
        <w:t>191</w:t>
      </w:r>
      <w:r>
        <w:rPr>
          <w:noProof/>
        </w:rPr>
        <w:fldChar w:fldCharType="end"/>
      </w:r>
    </w:p>
    <w:p w14:paraId="4404F74D" w14:textId="6F7CB01B" w:rsidR="003677F4" w:rsidRDefault="003677F4">
      <w:pPr>
        <w:pStyle w:val="TOC3"/>
        <w:rPr>
          <w:rFonts w:asciiTheme="minorHAnsi" w:eastAsiaTheme="minorEastAsia" w:hAnsiTheme="minorHAnsi" w:cstheme="minorBidi"/>
          <w:noProof/>
          <w:kern w:val="2"/>
          <w:sz w:val="21"/>
          <w:szCs w:val="22"/>
          <w:lang w:val="en-US" w:eastAsia="zh-CN"/>
        </w:rPr>
      </w:pPr>
      <w:r>
        <w:rPr>
          <w:noProof/>
        </w:rPr>
        <w:t>6.11.8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_Toc216347547 \h </w:instrText>
      </w:r>
      <w:r>
        <w:rPr>
          <w:noProof/>
        </w:rPr>
      </w:r>
      <w:r>
        <w:rPr>
          <w:noProof/>
        </w:rPr>
        <w:fldChar w:fldCharType="separate"/>
      </w:r>
      <w:r>
        <w:rPr>
          <w:noProof/>
        </w:rPr>
        <w:t>191</w:t>
      </w:r>
      <w:r>
        <w:rPr>
          <w:noProof/>
        </w:rPr>
        <w:fldChar w:fldCharType="end"/>
      </w:r>
    </w:p>
    <w:p w14:paraId="0D903093" w14:textId="1F2ADA8A" w:rsidR="003677F4" w:rsidRDefault="003677F4">
      <w:pPr>
        <w:pStyle w:val="TOC3"/>
        <w:rPr>
          <w:rFonts w:asciiTheme="minorHAnsi" w:eastAsiaTheme="minorEastAsia" w:hAnsiTheme="minorHAnsi" w:cstheme="minorBidi"/>
          <w:noProof/>
          <w:kern w:val="2"/>
          <w:sz w:val="21"/>
          <w:szCs w:val="22"/>
          <w:lang w:val="en-US" w:eastAsia="zh-CN"/>
        </w:rPr>
      </w:pPr>
      <w:r>
        <w:rPr>
          <w:noProof/>
        </w:rPr>
        <w:t>6.11.9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_Toc216347548 \h </w:instrText>
      </w:r>
      <w:r>
        <w:rPr>
          <w:noProof/>
        </w:rPr>
      </w:r>
      <w:r>
        <w:rPr>
          <w:noProof/>
        </w:rPr>
        <w:fldChar w:fldCharType="separate"/>
      </w:r>
      <w:r>
        <w:rPr>
          <w:noProof/>
        </w:rPr>
        <w:t>192</w:t>
      </w:r>
      <w:r>
        <w:rPr>
          <w:noProof/>
        </w:rPr>
        <w:fldChar w:fldCharType="end"/>
      </w:r>
    </w:p>
    <w:p w14:paraId="6FA42495" w14:textId="65354386" w:rsidR="003677F4" w:rsidRDefault="003677F4">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VAE_V2PApplicationRequirement API</w:t>
      </w:r>
      <w:r>
        <w:rPr>
          <w:noProof/>
        </w:rPr>
        <w:tab/>
      </w:r>
      <w:r>
        <w:rPr>
          <w:noProof/>
        </w:rPr>
        <w:fldChar w:fldCharType="begin"/>
      </w:r>
      <w:r>
        <w:rPr>
          <w:noProof/>
        </w:rPr>
        <w:instrText xml:space="preserve"> PAGEREF _Toc216347549 \h </w:instrText>
      </w:r>
      <w:r>
        <w:rPr>
          <w:noProof/>
        </w:rPr>
      </w:r>
      <w:r>
        <w:rPr>
          <w:noProof/>
        </w:rPr>
        <w:fldChar w:fldCharType="separate"/>
      </w:r>
      <w:r>
        <w:rPr>
          <w:noProof/>
        </w:rPr>
        <w:t>193</w:t>
      </w:r>
      <w:r>
        <w:rPr>
          <w:noProof/>
        </w:rPr>
        <w:fldChar w:fldCharType="end"/>
      </w:r>
    </w:p>
    <w:p w14:paraId="071C5647" w14:textId="51EEE00B" w:rsidR="003677F4" w:rsidRDefault="003677F4">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_Toc216347550 \h </w:instrText>
      </w:r>
      <w:r>
        <w:rPr>
          <w:noProof/>
        </w:rPr>
      </w:r>
      <w:r>
        <w:rPr>
          <w:noProof/>
        </w:rPr>
        <w:fldChar w:fldCharType="separate"/>
      </w:r>
      <w:r>
        <w:rPr>
          <w:noProof/>
        </w:rPr>
        <w:t>193</w:t>
      </w:r>
      <w:r>
        <w:rPr>
          <w:noProof/>
        </w:rPr>
        <w:fldChar w:fldCharType="end"/>
      </w:r>
    </w:p>
    <w:p w14:paraId="652695DE" w14:textId="59525C85" w:rsidR="003677F4" w:rsidRDefault="003677F4">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_Toc216347551 \h </w:instrText>
      </w:r>
      <w:r>
        <w:rPr>
          <w:noProof/>
        </w:rPr>
      </w:r>
      <w:r>
        <w:rPr>
          <w:noProof/>
        </w:rPr>
        <w:fldChar w:fldCharType="separate"/>
      </w:r>
      <w:r>
        <w:rPr>
          <w:noProof/>
        </w:rPr>
        <w:t>193</w:t>
      </w:r>
      <w:r>
        <w:rPr>
          <w:noProof/>
        </w:rPr>
        <w:fldChar w:fldCharType="end"/>
      </w:r>
    </w:p>
    <w:p w14:paraId="145048B5" w14:textId="75DB105D" w:rsidR="003677F4" w:rsidRDefault="003677F4">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_Toc216347552 \h </w:instrText>
      </w:r>
      <w:r>
        <w:rPr>
          <w:noProof/>
        </w:rPr>
      </w:r>
      <w:r>
        <w:rPr>
          <w:noProof/>
        </w:rPr>
        <w:fldChar w:fldCharType="separate"/>
      </w:r>
      <w:r>
        <w:rPr>
          <w:noProof/>
        </w:rPr>
        <w:t>193</w:t>
      </w:r>
      <w:r>
        <w:rPr>
          <w:noProof/>
        </w:rPr>
        <w:fldChar w:fldCharType="end"/>
      </w:r>
    </w:p>
    <w:p w14:paraId="6702002C" w14:textId="375C6ECF" w:rsidR="003677F4" w:rsidRDefault="003677F4">
      <w:pPr>
        <w:pStyle w:val="TOC4"/>
        <w:rPr>
          <w:rFonts w:asciiTheme="minorHAnsi" w:eastAsiaTheme="minorEastAsia" w:hAnsiTheme="minorHAnsi" w:cstheme="minorBidi"/>
          <w:noProof/>
          <w:kern w:val="2"/>
          <w:sz w:val="21"/>
          <w:szCs w:val="22"/>
          <w:lang w:val="en-US" w:eastAsia="zh-CN"/>
        </w:rPr>
      </w:pPr>
      <w:r>
        <w:rPr>
          <w:noProof/>
        </w:rPr>
        <w:t>6.12.3.1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_Toc216347553 \h </w:instrText>
      </w:r>
      <w:r>
        <w:rPr>
          <w:noProof/>
        </w:rPr>
      </w:r>
      <w:r>
        <w:rPr>
          <w:noProof/>
        </w:rPr>
        <w:fldChar w:fldCharType="separate"/>
      </w:r>
      <w:r>
        <w:rPr>
          <w:noProof/>
        </w:rPr>
        <w:t>193</w:t>
      </w:r>
      <w:r>
        <w:rPr>
          <w:noProof/>
        </w:rPr>
        <w:fldChar w:fldCharType="end"/>
      </w:r>
    </w:p>
    <w:p w14:paraId="52CD8F92" w14:textId="24373751" w:rsidR="003677F4" w:rsidRDefault="003677F4">
      <w:pPr>
        <w:pStyle w:val="TOC4"/>
        <w:rPr>
          <w:rFonts w:asciiTheme="minorHAnsi" w:eastAsiaTheme="minorEastAsia" w:hAnsiTheme="minorHAnsi" w:cstheme="minorBidi"/>
          <w:noProof/>
          <w:kern w:val="2"/>
          <w:sz w:val="21"/>
          <w:szCs w:val="22"/>
          <w:lang w:val="en-US" w:eastAsia="zh-CN"/>
        </w:rPr>
      </w:pPr>
      <w:r>
        <w:rPr>
          <w:noProof/>
        </w:rPr>
        <w:t>6.12.3.2</w:t>
      </w:r>
      <w:r>
        <w:rPr>
          <w:rFonts w:asciiTheme="minorHAnsi" w:eastAsiaTheme="minorEastAsia" w:hAnsiTheme="minorHAnsi" w:cstheme="minorBidi"/>
          <w:noProof/>
          <w:kern w:val="2"/>
          <w:sz w:val="21"/>
          <w:szCs w:val="22"/>
          <w:lang w:val="en-US" w:eastAsia="zh-CN"/>
        </w:rPr>
        <w:tab/>
      </w:r>
      <w:r>
        <w:rPr>
          <w:noProof/>
        </w:rPr>
        <w:t>Resource: V2P Application Requirements Provisionings</w:t>
      </w:r>
      <w:r>
        <w:rPr>
          <w:noProof/>
        </w:rPr>
        <w:tab/>
      </w:r>
      <w:r>
        <w:rPr>
          <w:noProof/>
        </w:rPr>
        <w:fldChar w:fldCharType="begin"/>
      </w:r>
      <w:r>
        <w:rPr>
          <w:noProof/>
        </w:rPr>
        <w:instrText xml:space="preserve"> PAGEREF _Toc216347554 \h </w:instrText>
      </w:r>
      <w:r>
        <w:rPr>
          <w:noProof/>
        </w:rPr>
      </w:r>
      <w:r>
        <w:rPr>
          <w:noProof/>
        </w:rPr>
        <w:fldChar w:fldCharType="separate"/>
      </w:r>
      <w:r>
        <w:rPr>
          <w:noProof/>
        </w:rPr>
        <w:t>194</w:t>
      </w:r>
      <w:r>
        <w:rPr>
          <w:noProof/>
        </w:rPr>
        <w:fldChar w:fldCharType="end"/>
      </w:r>
    </w:p>
    <w:p w14:paraId="3309A9FC" w14:textId="6F831AAD" w:rsidR="003677F4" w:rsidRDefault="003677F4">
      <w:pPr>
        <w:pStyle w:val="TOC5"/>
        <w:rPr>
          <w:rFonts w:asciiTheme="minorHAnsi" w:eastAsiaTheme="minorEastAsia" w:hAnsiTheme="minorHAnsi" w:cstheme="minorBidi"/>
          <w:noProof/>
          <w:kern w:val="2"/>
          <w:sz w:val="21"/>
          <w:szCs w:val="22"/>
          <w:lang w:val="en-US" w:eastAsia="zh-CN"/>
        </w:rPr>
      </w:pPr>
      <w:r>
        <w:rPr>
          <w:noProof/>
        </w:rPr>
        <w:t>6.12.3.2.1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_Toc216347555 \h </w:instrText>
      </w:r>
      <w:r>
        <w:rPr>
          <w:noProof/>
        </w:rPr>
      </w:r>
      <w:r>
        <w:rPr>
          <w:noProof/>
        </w:rPr>
        <w:fldChar w:fldCharType="separate"/>
      </w:r>
      <w:r>
        <w:rPr>
          <w:noProof/>
        </w:rPr>
        <w:t>194</w:t>
      </w:r>
      <w:r>
        <w:rPr>
          <w:noProof/>
        </w:rPr>
        <w:fldChar w:fldCharType="end"/>
      </w:r>
    </w:p>
    <w:p w14:paraId="14CAE923" w14:textId="238D27A9" w:rsidR="003677F4" w:rsidRDefault="003677F4">
      <w:pPr>
        <w:pStyle w:val="TOC5"/>
        <w:rPr>
          <w:rFonts w:asciiTheme="minorHAnsi" w:eastAsiaTheme="minorEastAsia" w:hAnsiTheme="minorHAnsi" w:cstheme="minorBidi"/>
          <w:noProof/>
          <w:kern w:val="2"/>
          <w:sz w:val="21"/>
          <w:szCs w:val="22"/>
          <w:lang w:val="en-US" w:eastAsia="zh-CN"/>
        </w:rPr>
      </w:pPr>
      <w:r>
        <w:rPr>
          <w:noProof/>
        </w:rPr>
        <w:t>6.12.3.2.2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_Toc216347556 \h </w:instrText>
      </w:r>
      <w:r>
        <w:rPr>
          <w:noProof/>
        </w:rPr>
      </w:r>
      <w:r>
        <w:rPr>
          <w:noProof/>
        </w:rPr>
        <w:fldChar w:fldCharType="separate"/>
      </w:r>
      <w:r>
        <w:rPr>
          <w:noProof/>
        </w:rPr>
        <w:t>194</w:t>
      </w:r>
      <w:r>
        <w:rPr>
          <w:noProof/>
        </w:rPr>
        <w:fldChar w:fldCharType="end"/>
      </w:r>
    </w:p>
    <w:p w14:paraId="475EAD38" w14:textId="76FCB9C0" w:rsidR="003677F4" w:rsidRDefault="003677F4">
      <w:pPr>
        <w:pStyle w:val="TOC5"/>
        <w:rPr>
          <w:rFonts w:asciiTheme="minorHAnsi" w:eastAsiaTheme="minorEastAsia" w:hAnsiTheme="minorHAnsi" w:cstheme="minorBidi"/>
          <w:noProof/>
          <w:kern w:val="2"/>
          <w:sz w:val="21"/>
          <w:szCs w:val="22"/>
          <w:lang w:val="en-US" w:eastAsia="zh-CN"/>
        </w:rPr>
      </w:pPr>
      <w:r>
        <w:rPr>
          <w:noProof/>
        </w:rPr>
        <w:t>6.12.3.2.3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_Toc216347557 \h </w:instrText>
      </w:r>
      <w:r>
        <w:rPr>
          <w:noProof/>
        </w:rPr>
      </w:r>
      <w:r>
        <w:rPr>
          <w:noProof/>
        </w:rPr>
        <w:fldChar w:fldCharType="separate"/>
      </w:r>
      <w:r>
        <w:rPr>
          <w:noProof/>
        </w:rPr>
        <w:t>194</w:t>
      </w:r>
      <w:r>
        <w:rPr>
          <w:noProof/>
        </w:rPr>
        <w:fldChar w:fldCharType="end"/>
      </w:r>
    </w:p>
    <w:p w14:paraId="16281E74" w14:textId="12A414EF" w:rsidR="003677F4" w:rsidRDefault="003677F4">
      <w:pPr>
        <w:pStyle w:val="TOC6"/>
        <w:rPr>
          <w:rFonts w:asciiTheme="minorHAnsi" w:eastAsiaTheme="minorEastAsia" w:hAnsiTheme="minorHAnsi" w:cstheme="minorBidi"/>
          <w:noProof/>
          <w:kern w:val="2"/>
          <w:sz w:val="21"/>
          <w:szCs w:val="22"/>
          <w:lang w:val="en-US" w:eastAsia="zh-CN"/>
        </w:rPr>
      </w:pPr>
      <w:r>
        <w:rPr>
          <w:noProof/>
        </w:rPr>
        <w:t>6.12.3.2.3.1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_Toc216347558 \h </w:instrText>
      </w:r>
      <w:r>
        <w:rPr>
          <w:noProof/>
        </w:rPr>
      </w:r>
      <w:r>
        <w:rPr>
          <w:noProof/>
        </w:rPr>
        <w:fldChar w:fldCharType="separate"/>
      </w:r>
      <w:r>
        <w:rPr>
          <w:noProof/>
        </w:rPr>
        <w:t>194</w:t>
      </w:r>
      <w:r>
        <w:rPr>
          <w:noProof/>
        </w:rPr>
        <w:fldChar w:fldCharType="end"/>
      </w:r>
    </w:p>
    <w:p w14:paraId="1C250B34" w14:textId="70A412FE" w:rsidR="003677F4" w:rsidRDefault="003677F4">
      <w:pPr>
        <w:pStyle w:val="TOC5"/>
        <w:rPr>
          <w:rFonts w:asciiTheme="minorHAnsi" w:eastAsiaTheme="minorEastAsia" w:hAnsiTheme="minorHAnsi" w:cstheme="minorBidi"/>
          <w:noProof/>
          <w:kern w:val="2"/>
          <w:sz w:val="21"/>
          <w:szCs w:val="22"/>
          <w:lang w:val="en-US" w:eastAsia="zh-CN"/>
        </w:rPr>
      </w:pPr>
      <w:r>
        <w:rPr>
          <w:noProof/>
        </w:rPr>
        <w:t>6.12.3.2.4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_Toc216347559 \h </w:instrText>
      </w:r>
      <w:r>
        <w:rPr>
          <w:noProof/>
        </w:rPr>
      </w:r>
      <w:r>
        <w:rPr>
          <w:noProof/>
        </w:rPr>
        <w:fldChar w:fldCharType="separate"/>
      </w:r>
      <w:r>
        <w:rPr>
          <w:noProof/>
        </w:rPr>
        <w:t>195</w:t>
      </w:r>
      <w:r>
        <w:rPr>
          <w:noProof/>
        </w:rPr>
        <w:fldChar w:fldCharType="end"/>
      </w:r>
    </w:p>
    <w:p w14:paraId="542B932B" w14:textId="5DEE06A4" w:rsidR="003677F4" w:rsidRDefault="003677F4">
      <w:pPr>
        <w:pStyle w:val="TOC4"/>
        <w:rPr>
          <w:rFonts w:asciiTheme="minorHAnsi" w:eastAsiaTheme="minorEastAsia" w:hAnsiTheme="minorHAnsi" w:cstheme="minorBidi"/>
          <w:noProof/>
          <w:kern w:val="2"/>
          <w:sz w:val="21"/>
          <w:szCs w:val="22"/>
          <w:lang w:val="en-US" w:eastAsia="zh-CN"/>
        </w:rPr>
      </w:pPr>
      <w:r>
        <w:rPr>
          <w:noProof/>
        </w:rPr>
        <w:t>6.12.3.3</w:t>
      </w:r>
      <w:r>
        <w:rPr>
          <w:rFonts w:asciiTheme="minorHAnsi" w:eastAsiaTheme="minorEastAsia" w:hAnsiTheme="minorHAnsi" w:cstheme="minorBidi"/>
          <w:noProof/>
          <w:kern w:val="2"/>
          <w:sz w:val="21"/>
          <w:szCs w:val="22"/>
          <w:lang w:val="en-US" w:eastAsia="zh-CN"/>
        </w:rPr>
        <w:tab/>
      </w:r>
      <w:r>
        <w:rPr>
          <w:noProof/>
        </w:rPr>
        <w:t>Resource: Individual V2P Application Requirements Provisioning</w:t>
      </w:r>
      <w:r>
        <w:rPr>
          <w:noProof/>
        </w:rPr>
        <w:tab/>
      </w:r>
      <w:r>
        <w:rPr>
          <w:noProof/>
        </w:rPr>
        <w:fldChar w:fldCharType="begin"/>
      </w:r>
      <w:r>
        <w:rPr>
          <w:noProof/>
        </w:rPr>
        <w:instrText xml:space="preserve"> PAGEREF _Toc216347560 \h </w:instrText>
      </w:r>
      <w:r>
        <w:rPr>
          <w:noProof/>
        </w:rPr>
      </w:r>
      <w:r>
        <w:rPr>
          <w:noProof/>
        </w:rPr>
        <w:fldChar w:fldCharType="separate"/>
      </w:r>
      <w:r>
        <w:rPr>
          <w:noProof/>
        </w:rPr>
        <w:t>195</w:t>
      </w:r>
      <w:r>
        <w:rPr>
          <w:noProof/>
        </w:rPr>
        <w:fldChar w:fldCharType="end"/>
      </w:r>
    </w:p>
    <w:p w14:paraId="26B9CB30" w14:textId="02EBCD0D" w:rsidR="003677F4" w:rsidRDefault="003677F4">
      <w:pPr>
        <w:pStyle w:val="TOC5"/>
        <w:rPr>
          <w:rFonts w:asciiTheme="minorHAnsi" w:eastAsiaTheme="minorEastAsia" w:hAnsiTheme="minorHAnsi" w:cstheme="minorBidi"/>
          <w:noProof/>
          <w:kern w:val="2"/>
          <w:sz w:val="21"/>
          <w:szCs w:val="22"/>
          <w:lang w:val="en-US" w:eastAsia="zh-CN"/>
        </w:rPr>
      </w:pPr>
      <w:r>
        <w:rPr>
          <w:noProof/>
        </w:rPr>
        <w:t>6.12.3.3.1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_Toc216347561 \h </w:instrText>
      </w:r>
      <w:r>
        <w:rPr>
          <w:noProof/>
        </w:rPr>
      </w:r>
      <w:r>
        <w:rPr>
          <w:noProof/>
        </w:rPr>
        <w:fldChar w:fldCharType="separate"/>
      </w:r>
      <w:r>
        <w:rPr>
          <w:noProof/>
        </w:rPr>
        <w:t>195</w:t>
      </w:r>
      <w:r>
        <w:rPr>
          <w:noProof/>
        </w:rPr>
        <w:fldChar w:fldCharType="end"/>
      </w:r>
    </w:p>
    <w:p w14:paraId="40B4BFDD" w14:textId="166F718A" w:rsidR="003677F4" w:rsidRDefault="003677F4">
      <w:pPr>
        <w:pStyle w:val="TOC5"/>
        <w:rPr>
          <w:rFonts w:asciiTheme="minorHAnsi" w:eastAsiaTheme="minorEastAsia" w:hAnsiTheme="minorHAnsi" w:cstheme="minorBidi"/>
          <w:noProof/>
          <w:kern w:val="2"/>
          <w:sz w:val="21"/>
          <w:szCs w:val="22"/>
          <w:lang w:val="en-US" w:eastAsia="zh-CN"/>
        </w:rPr>
      </w:pPr>
      <w:r>
        <w:rPr>
          <w:noProof/>
        </w:rPr>
        <w:t>6.12.3.3.2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_Toc216347562 \h </w:instrText>
      </w:r>
      <w:r>
        <w:rPr>
          <w:noProof/>
        </w:rPr>
      </w:r>
      <w:r>
        <w:rPr>
          <w:noProof/>
        </w:rPr>
        <w:fldChar w:fldCharType="separate"/>
      </w:r>
      <w:r>
        <w:rPr>
          <w:noProof/>
        </w:rPr>
        <w:t>195</w:t>
      </w:r>
      <w:r>
        <w:rPr>
          <w:noProof/>
        </w:rPr>
        <w:fldChar w:fldCharType="end"/>
      </w:r>
    </w:p>
    <w:p w14:paraId="71314970" w14:textId="547605AD" w:rsidR="003677F4" w:rsidRDefault="003677F4">
      <w:pPr>
        <w:pStyle w:val="TOC5"/>
        <w:rPr>
          <w:rFonts w:asciiTheme="minorHAnsi" w:eastAsiaTheme="minorEastAsia" w:hAnsiTheme="minorHAnsi" w:cstheme="minorBidi"/>
          <w:noProof/>
          <w:kern w:val="2"/>
          <w:sz w:val="21"/>
          <w:szCs w:val="22"/>
          <w:lang w:val="en-US" w:eastAsia="zh-CN"/>
        </w:rPr>
      </w:pPr>
      <w:r>
        <w:rPr>
          <w:noProof/>
        </w:rPr>
        <w:t>6.12.3.3.3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_Toc216347563 \h </w:instrText>
      </w:r>
      <w:r>
        <w:rPr>
          <w:noProof/>
        </w:rPr>
      </w:r>
      <w:r>
        <w:rPr>
          <w:noProof/>
        </w:rPr>
        <w:fldChar w:fldCharType="separate"/>
      </w:r>
      <w:r>
        <w:rPr>
          <w:noProof/>
        </w:rPr>
        <w:t>196</w:t>
      </w:r>
      <w:r>
        <w:rPr>
          <w:noProof/>
        </w:rPr>
        <w:fldChar w:fldCharType="end"/>
      </w:r>
    </w:p>
    <w:p w14:paraId="0ADB4AD2" w14:textId="4C92F696" w:rsidR="003677F4" w:rsidRDefault="003677F4">
      <w:pPr>
        <w:pStyle w:val="TOC6"/>
        <w:rPr>
          <w:rFonts w:asciiTheme="minorHAnsi" w:eastAsiaTheme="minorEastAsia" w:hAnsiTheme="minorHAnsi" w:cstheme="minorBidi"/>
          <w:noProof/>
          <w:kern w:val="2"/>
          <w:sz w:val="21"/>
          <w:szCs w:val="22"/>
          <w:lang w:val="en-US" w:eastAsia="zh-CN"/>
        </w:rPr>
      </w:pPr>
      <w:r>
        <w:rPr>
          <w:noProof/>
        </w:rPr>
        <w:t>6.12.3.3.3.1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_Toc216347564 \h </w:instrText>
      </w:r>
      <w:r>
        <w:rPr>
          <w:noProof/>
        </w:rPr>
      </w:r>
      <w:r>
        <w:rPr>
          <w:noProof/>
        </w:rPr>
        <w:fldChar w:fldCharType="separate"/>
      </w:r>
      <w:r>
        <w:rPr>
          <w:noProof/>
        </w:rPr>
        <w:t>196</w:t>
      </w:r>
      <w:r>
        <w:rPr>
          <w:noProof/>
        </w:rPr>
        <w:fldChar w:fldCharType="end"/>
      </w:r>
    </w:p>
    <w:p w14:paraId="19D21AF4" w14:textId="57748824" w:rsidR="003677F4" w:rsidRDefault="003677F4">
      <w:pPr>
        <w:pStyle w:val="TOC6"/>
        <w:rPr>
          <w:rFonts w:asciiTheme="minorHAnsi" w:eastAsiaTheme="minorEastAsia" w:hAnsiTheme="minorHAnsi" w:cstheme="minorBidi"/>
          <w:noProof/>
          <w:kern w:val="2"/>
          <w:sz w:val="21"/>
          <w:szCs w:val="22"/>
          <w:lang w:val="en-US" w:eastAsia="zh-CN"/>
        </w:rPr>
      </w:pPr>
      <w:r>
        <w:rPr>
          <w:noProof/>
        </w:rPr>
        <w:t>6.12.3.3.3.2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_Toc216347565 \h </w:instrText>
      </w:r>
      <w:r>
        <w:rPr>
          <w:noProof/>
        </w:rPr>
      </w:r>
      <w:r>
        <w:rPr>
          <w:noProof/>
        </w:rPr>
        <w:fldChar w:fldCharType="separate"/>
      </w:r>
      <w:r>
        <w:rPr>
          <w:noProof/>
        </w:rPr>
        <w:t>197</w:t>
      </w:r>
      <w:r>
        <w:rPr>
          <w:noProof/>
        </w:rPr>
        <w:fldChar w:fldCharType="end"/>
      </w:r>
    </w:p>
    <w:p w14:paraId="2C60D31D" w14:textId="1067D102" w:rsidR="003677F4" w:rsidRDefault="003677F4">
      <w:pPr>
        <w:pStyle w:val="TOC6"/>
        <w:rPr>
          <w:rFonts w:asciiTheme="minorHAnsi" w:eastAsiaTheme="minorEastAsia" w:hAnsiTheme="minorHAnsi" w:cstheme="minorBidi"/>
          <w:noProof/>
          <w:kern w:val="2"/>
          <w:sz w:val="21"/>
          <w:szCs w:val="22"/>
          <w:lang w:val="en-US" w:eastAsia="zh-CN"/>
        </w:rPr>
      </w:pPr>
      <w:r>
        <w:rPr>
          <w:noProof/>
        </w:rPr>
        <w:t>6.12.3.3.3.3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_Toc216347566 \h </w:instrText>
      </w:r>
      <w:r>
        <w:rPr>
          <w:noProof/>
        </w:rPr>
      </w:r>
      <w:r>
        <w:rPr>
          <w:noProof/>
        </w:rPr>
        <w:fldChar w:fldCharType="separate"/>
      </w:r>
      <w:r>
        <w:rPr>
          <w:noProof/>
        </w:rPr>
        <w:t>198</w:t>
      </w:r>
      <w:r>
        <w:rPr>
          <w:noProof/>
        </w:rPr>
        <w:fldChar w:fldCharType="end"/>
      </w:r>
    </w:p>
    <w:p w14:paraId="198FDC86" w14:textId="4DB512DC" w:rsidR="003677F4" w:rsidRDefault="003677F4">
      <w:pPr>
        <w:pStyle w:val="TOC6"/>
        <w:rPr>
          <w:rFonts w:asciiTheme="minorHAnsi" w:eastAsiaTheme="minorEastAsia" w:hAnsiTheme="minorHAnsi" w:cstheme="minorBidi"/>
          <w:noProof/>
          <w:kern w:val="2"/>
          <w:sz w:val="21"/>
          <w:szCs w:val="22"/>
          <w:lang w:val="en-US" w:eastAsia="zh-CN"/>
        </w:rPr>
      </w:pPr>
      <w:r>
        <w:rPr>
          <w:noProof/>
        </w:rPr>
        <w:t>6.12.3.3.3.4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_Toc216347567 \h </w:instrText>
      </w:r>
      <w:r>
        <w:rPr>
          <w:noProof/>
        </w:rPr>
      </w:r>
      <w:r>
        <w:rPr>
          <w:noProof/>
        </w:rPr>
        <w:fldChar w:fldCharType="separate"/>
      </w:r>
      <w:r>
        <w:rPr>
          <w:noProof/>
        </w:rPr>
        <w:t>199</w:t>
      </w:r>
      <w:r>
        <w:rPr>
          <w:noProof/>
        </w:rPr>
        <w:fldChar w:fldCharType="end"/>
      </w:r>
    </w:p>
    <w:p w14:paraId="3F0BC41E" w14:textId="41B2469A" w:rsidR="003677F4" w:rsidRDefault="003677F4">
      <w:pPr>
        <w:pStyle w:val="TOC5"/>
        <w:rPr>
          <w:rFonts w:asciiTheme="minorHAnsi" w:eastAsiaTheme="minorEastAsia" w:hAnsiTheme="minorHAnsi" w:cstheme="minorBidi"/>
          <w:noProof/>
          <w:kern w:val="2"/>
          <w:sz w:val="21"/>
          <w:szCs w:val="22"/>
          <w:lang w:val="en-US" w:eastAsia="zh-CN"/>
        </w:rPr>
      </w:pPr>
      <w:r>
        <w:rPr>
          <w:noProof/>
        </w:rPr>
        <w:t>6.12.3.3.4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_Toc216347568 \h </w:instrText>
      </w:r>
      <w:r>
        <w:rPr>
          <w:noProof/>
        </w:rPr>
      </w:r>
      <w:r>
        <w:rPr>
          <w:noProof/>
        </w:rPr>
        <w:fldChar w:fldCharType="separate"/>
      </w:r>
      <w:r>
        <w:rPr>
          <w:noProof/>
        </w:rPr>
        <w:t>200</w:t>
      </w:r>
      <w:r>
        <w:rPr>
          <w:noProof/>
        </w:rPr>
        <w:fldChar w:fldCharType="end"/>
      </w:r>
    </w:p>
    <w:p w14:paraId="416F78A8" w14:textId="7C501ED4" w:rsidR="003677F4" w:rsidRDefault="003677F4">
      <w:pPr>
        <w:pStyle w:val="TOC3"/>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_Toc216347569 \h </w:instrText>
      </w:r>
      <w:r>
        <w:rPr>
          <w:noProof/>
        </w:rPr>
      </w:r>
      <w:r>
        <w:rPr>
          <w:noProof/>
        </w:rPr>
        <w:fldChar w:fldCharType="separate"/>
      </w:r>
      <w:r>
        <w:rPr>
          <w:noProof/>
        </w:rPr>
        <w:t>200</w:t>
      </w:r>
      <w:r>
        <w:rPr>
          <w:noProof/>
        </w:rPr>
        <w:fldChar w:fldCharType="end"/>
      </w:r>
    </w:p>
    <w:p w14:paraId="6C74A2FD" w14:textId="4981022F" w:rsidR="003677F4" w:rsidRDefault="003677F4">
      <w:pPr>
        <w:pStyle w:val="TOC3"/>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_Toc216347570 \h </w:instrText>
      </w:r>
      <w:r>
        <w:rPr>
          <w:noProof/>
        </w:rPr>
      </w:r>
      <w:r>
        <w:rPr>
          <w:noProof/>
        </w:rPr>
        <w:fldChar w:fldCharType="separate"/>
      </w:r>
      <w:r>
        <w:rPr>
          <w:noProof/>
        </w:rPr>
        <w:t>200</w:t>
      </w:r>
      <w:r>
        <w:rPr>
          <w:noProof/>
        </w:rPr>
        <w:fldChar w:fldCharType="end"/>
      </w:r>
    </w:p>
    <w:p w14:paraId="519DBB92" w14:textId="684778A3" w:rsidR="003677F4" w:rsidRDefault="003677F4">
      <w:pPr>
        <w:pStyle w:val="TOC3"/>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_Toc216347571 \h </w:instrText>
      </w:r>
      <w:r>
        <w:rPr>
          <w:noProof/>
        </w:rPr>
      </w:r>
      <w:r>
        <w:rPr>
          <w:noProof/>
        </w:rPr>
        <w:fldChar w:fldCharType="separate"/>
      </w:r>
      <w:r>
        <w:rPr>
          <w:noProof/>
        </w:rPr>
        <w:t>200</w:t>
      </w:r>
      <w:r>
        <w:rPr>
          <w:noProof/>
        </w:rPr>
        <w:fldChar w:fldCharType="end"/>
      </w:r>
    </w:p>
    <w:p w14:paraId="2B31AD07" w14:textId="5F7A13FA" w:rsidR="003677F4" w:rsidRDefault="003677F4">
      <w:pPr>
        <w:pStyle w:val="TOC4"/>
        <w:rPr>
          <w:rFonts w:asciiTheme="minorHAnsi" w:eastAsiaTheme="minorEastAsia" w:hAnsiTheme="minorHAnsi" w:cstheme="minorBidi"/>
          <w:noProof/>
          <w:kern w:val="2"/>
          <w:sz w:val="21"/>
          <w:szCs w:val="22"/>
          <w:lang w:val="en-US" w:eastAsia="zh-CN"/>
        </w:rPr>
      </w:pPr>
      <w:r>
        <w:rPr>
          <w:noProof/>
        </w:rPr>
        <w:t>6.12.6.1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_Toc216347572 \h </w:instrText>
      </w:r>
      <w:r>
        <w:rPr>
          <w:noProof/>
        </w:rPr>
      </w:r>
      <w:r>
        <w:rPr>
          <w:noProof/>
        </w:rPr>
        <w:fldChar w:fldCharType="separate"/>
      </w:r>
      <w:r>
        <w:rPr>
          <w:noProof/>
        </w:rPr>
        <w:t>200</w:t>
      </w:r>
      <w:r>
        <w:rPr>
          <w:noProof/>
        </w:rPr>
        <w:fldChar w:fldCharType="end"/>
      </w:r>
    </w:p>
    <w:p w14:paraId="2BC7A8FB" w14:textId="22363413" w:rsidR="003677F4" w:rsidRDefault="003677F4">
      <w:pPr>
        <w:pStyle w:val="TOC4"/>
        <w:rPr>
          <w:rFonts w:asciiTheme="minorHAnsi" w:eastAsiaTheme="minorEastAsia" w:hAnsiTheme="minorHAnsi" w:cstheme="minorBidi"/>
          <w:noProof/>
          <w:kern w:val="2"/>
          <w:sz w:val="21"/>
          <w:szCs w:val="22"/>
          <w:lang w:val="en-US" w:eastAsia="zh-CN"/>
        </w:rPr>
      </w:pPr>
      <w:r>
        <w:rPr>
          <w:noProof/>
        </w:rPr>
        <w:t>6.12</w:t>
      </w:r>
      <w:r w:rsidRPr="00F2088B">
        <w:rPr>
          <w:noProof/>
          <w:lang w:val="en-US"/>
        </w:rPr>
        <w:t>.6.2</w:t>
      </w:r>
      <w:r>
        <w:rPr>
          <w:rFonts w:asciiTheme="minorHAnsi" w:eastAsiaTheme="minorEastAsia" w:hAnsiTheme="minorHAnsi" w:cstheme="minorBidi"/>
          <w:noProof/>
          <w:kern w:val="2"/>
          <w:sz w:val="21"/>
          <w:szCs w:val="22"/>
          <w:lang w:val="en-US" w:eastAsia="zh-CN"/>
        </w:rPr>
        <w:tab/>
      </w:r>
      <w:r w:rsidRPr="00F2088B">
        <w:rPr>
          <w:noProof/>
          <w:lang w:val="en-US"/>
        </w:rPr>
        <w:t>Structured data types</w:t>
      </w:r>
      <w:r>
        <w:rPr>
          <w:noProof/>
        </w:rPr>
        <w:tab/>
      </w:r>
      <w:r>
        <w:rPr>
          <w:noProof/>
        </w:rPr>
        <w:fldChar w:fldCharType="begin"/>
      </w:r>
      <w:r>
        <w:rPr>
          <w:noProof/>
        </w:rPr>
        <w:instrText xml:space="preserve"> PAGEREF _Toc216347573 \h </w:instrText>
      </w:r>
      <w:r>
        <w:rPr>
          <w:noProof/>
        </w:rPr>
      </w:r>
      <w:r>
        <w:rPr>
          <w:noProof/>
        </w:rPr>
        <w:fldChar w:fldCharType="separate"/>
      </w:r>
      <w:r>
        <w:rPr>
          <w:noProof/>
        </w:rPr>
        <w:t>201</w:t>
      </w:r>
      <w:r>
        <w:rPr>
          <w:noProof/>
        </w:rPr>
        <w:fldChar w:fldCharType="end"/>
      </w:r>
    </w:p>
    <w:p w14:paraId="25AA6AF2" w14:textId="5B50697E" w:rsidR="003677F4" w:rsidRDefault="003677F4">
      <w:pPr>
        <w:pStyle w:val="TOC5"/>
        <w:rPr>
          <w:rFonts w:asciiTheme="minorHAnsi" w:eastAsiaTheme="minorEastAsia" w:hAnsiTheme="minorHAnsi" w:cstheme="minorBidi"/>
          <w:noProof/>
          <w:kern w:val="2"/>
          <w:sz w:val="21"/>
          <w:szCs w:val="22"/>
          <w:lang w:val="en-US" w:eastAsia="zh-CN"/>
        </w:rPr>
      </w:pPr>
      <w:r>
        <w:rPr>
          <w:noProof/>
        </w:rPr>
        <w:t>6.12.6.2.1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_Toc216347574 \h </w:instrText>
      </w:r>
      <w:r>
        <w:rPr>
          <w:noProof/>
        </w:rPr>
      </w:r>
      <w:r>
        <w:rPr>
          <w:noProof/>
        </w:rPr>
        <w:fldChar w:fldCharType="separate"/>
      </w:r>
      <w:r>
        <w:rPr>
          <w:noProof/>
        </w:rPr>
        <w:t>201</w:t>
      </w:r>
      <w:r>
        <w:rPr>
          <w:noProof/>
        </w:rPr>
        <w:fldChar w:fldCharType="end"/>
      </w:r>
    </w:p>
    <w:p w14:paraId="15D57D84" w14:textId="3FFED125" w:rsidR="003677F4" w:rsidRDefault="003677F4">
      <w:pPr>
        <w:pStyle w:val="TOC5"/>
        <w:rPr>
          <w:rFonts w:asciiTheme="minorHAnsi" w:eastAsiaTheme="minorEastAsia" w:hAnsiTheme="minorHAnsi" w:cstheme="minorBidi"/>
          <w:noProof/>
          <w:kern w:val="2"/>
          <w:sz w:val="21"/>
          <w:szCs w:val="22"/>
          <w:lang w:val="en-US" w:eastAsia="zh-CN"/>
        </w:rPr>
      </w:pPr>
      <w:r>
        <w:rPr>
          <w:noProof/>
        </w:rPr>
        <w:t>6.12.6.2.2</w:t>
      </w:r>
      <w:r>
        <w:rPr>
          <w:rFonts w:asciiTheme="minorHAnsi" w:eastAsiaTheme="minorEastAsia" w:hAnsiTheme="minorHAnsi" w:cstheme="minorBidi"/>
          <w:noProof/>
          <w:kern w:val="2"/>
          <w:sz w:val="21"/>
          <w:szCs w:val="22"/>
          <w:lang w:val="en-US" w:eastAsia="zh-CN"/>
        </w:rPr>
        <w:tab/>
      </w:r>
      <w:r>
        <w:rPr>
          <w:noProof/>
        </w:rPr>
        <w:t>Type: V2pAppReqData</w:t>
      </w:r>
      <w:r>
        <w:rPr>
          <w:noProof/>
        </w:rPr>
        <w:tab/>
      </w:r>
      <w:r>
        <w:rPr>
          <w:noProof/>
        </w:rPr>
        <w:fldChar w:fldCharType="begin"/>
      </w:r>
      <w:r>
        <w:rPr>
          <w:noProof/>
        </w:rPr>
        <w:instrText xml:space="preserve"> PAGEREF _Toc216347575 \h </w:instrText>
      </w:r>
      <w:r>
        <w:rPr>
          <w:noProof/>
        </w:rPr>
      </w:r>
      <w:r>
        <w:rPr>
          <w:noProof/>
        </w:rPr>
        <w:fldChar w:fldCharType="separate"/>
      </w:r>
      <w:r>
        <w:rPr>
          <w:noProof/>
        </w:rPr>
        <w:t>201</w:t>
      </w:r>
      <w:r>
        <w:rPr>
          <w:noProof/>
        </w:rPr>
        <w:fldChar w:fldCharType="end"/>
      </w:r>
    </w:p>
    <w:p w14:paraId="3A3CDBE3" w14:textId="76643259" w:rsidR="003677F4" w:rsidRDefault="003677F4">
      <w:pPr>
        <w:pStyle w:val="TOC5"/>
        <w:rPr>
          <w:rFonts w:asciiTheme="minorHAnsi" w:eastAsiaTheme="minorEastAsia" w:hAnsiTheme="minorHAnsi" w:cstheme="minorBidi"/>
          <w:noProof/>
          <w:kern w:val="2"/>
          <w:sz w:val="21"/>
          <w:szCs w:val="22"/>
          <w:lang w:val="en-US" w:eastAsia="zh-CN"/>
        </w:rPr>
      </w:pPr>
      <w:r>
        <w:rPr>
          <w:noProof/>
        </w:rPr>
        <w:t>6.12.6.2.3</w:t>
      </w:r>
      <w:r>
        <w:rPr>
          <w:rFonts w:asciiTheme="minorHAnsi" w:eastAsiaTheme="minorEastAsia" w:hAnsiTheme="minorHAnsi" w:cstheme="minorBidi"/>
          <w:noProof/>
          <w:kern w:val="2"/>
          <w:sz w:val="21"/>
          <w:szCs w:val="22"/>
          <w:lang w:val="en-US" w:eastAsia="zh-CN"/>
        </w:rPr>
        <w:tab/>
      </w:r>
      <w:r>
        <w:rPr>
          <w:noProof/>
        </w:rPr>
        <w:t>Type: V2pAppReqDataPatch</w:t>
      </w:r>
      <w:r>
        <w:rPr>
          <w:noProof/>
        </w:rPr>
        <w:tab/>
      </w:r>
      <w:r>
        <w:rPr>
          <w:noProof/>
        </w:rPr>
        <w:fldChar w:fldCharType="begin"/>
      </w:r>
      <w:r>
        <w:rPr>
          <w:noProof/>
        </w:rPr>
        <w:instrText xml:space="preserve"> PAGEREF _Toc216347576 \h </w:instrText>
      </w:r>
      <w:r>
        <w:rPr>
          <w:noProof/>
        </w:rPr>
      </w:r>
      <w:r>
        <w:rPr>
          <w:noProof/>
        </w:rPr>
        <w:fldChar w:fldCharType="separate"/>
      </w:r>
      <w:r>
        <w:rPr>
          <w:noProof/>
        </w:rPr>
        <w:t>202</w:t>
      </w:r>
      <w:r>
        <w:rPr>
          <w:noProof/>
        </w:rPr>
        <w:fldChar w:fldCharType="end"/>
      </w:r>
    </w:p>
    <w:p w14:paraId="4BCC7060" w14:textId="740C32E3" w:rsidR="003677F4" w:rsidRDefault="003677F4">
      <w:pPr>
        <w:pStyle w:val="TOC5"/>
        <w:rPr>
          <w:rFonts w:asciiTheme="minorHAnsi" w:eastAsiaTheme="minorEastAsia" w:hAnsiTheme="minorHAnsi" w:cstheme="minorBidi"/>
          <w:noProof/>
          <w:kern w:val="2"/>
          <w:sz w:val="21"/>
          <w:szCs w:val="22"/>
          <w:lang w:val="en-US" w:eastAsia="zh-CN"/>
        </w:rPr>
      </w:pPr>
      <w:r>
        <w:rPr>
          <w:noProof/>
        </w:rPr>
        <w:t>6.12.6.2.4</w:t>
      </w:r>
      <w:r>
        <w:rPr>
          <w:rFonts w:asciiTheme="minorHAnsi" w:eastAsiaTheme="minorEastAsia" w:hAnsiTheme="minorHAnsi" w:cstheme="minorBidi"/>
          <w:noProof/>
          <w:kern w:val="2"/>
          <w:sz w:val="21"/>
          <w:szCs w:val="22"/>
          <w:lang w:val="en-US" w:eastAsia="zh-CN"/>
        </w:rPr>
        <w:tab/>
      </w:r>
      <w:r>
        <w:rPr>
          <w:noProof/>
        </w:rPr>
        <w:t>Type: AppTrafficPattern</w:t>
      </w:r>
      <w:r>
        <w:rPr>
          <w:noProof/>
        </w:rPr>
        <w:tab/>
      </w:r>
      <w:r>
        <w:rPr>
          <w:noProof/>
        </w:rPr>
        <w:fldChar w:fldCharType="begin"/>
      </w:r>
      <w:r>
        <w:rPr>
          <w:noProof/>
        </w:rPr>
        <w:instrText xml:space="preserve"> PAGEREF _Toc216347577 \h </w:instrText>
      </w:r>
      <w:r>
        <w:rPr>
          <w:noProof/>
        </w:rPr>
      </w:r>
      <w:r>
        <w:rPr>
          <w:noProof/>
        </w:rPr>
        <w:fldChar w:fldCharType="separate"/>
      </w:r>
      <w:r>
        <w:rPr>
          <w:noProof/>
        </w:rPr>
        <w:t>202</w:t>
      </w:r>
      <w:r>
        <w:rPr>
          <w:noProof/>
        </w:rPr>
        <w:fldChar w:fldCharType="end"/>
      </w:r>
    </w:p>
    <w:p w14:paraId="7CFFF5B4" w14:textId="091D8E2C" w:rsidR="003677F4" w:rsidRDefault="003677F4">
      <w:pPr>
        <w:pStyle w:val="TOC4"/>
        <w:rPr>
          <w:rFonts w:asciiTheme="minorHAnsi" w:eastAsiaTheme="minorEastAsia" w:hAnsiTheme="minorHAnsi" w:cstheme="minorBidi"/>
          <w:noProof/>
          <w:kern w:val="2"/>
          <w:sz w:val="21"/>
          <w:szCs w:val="22"/>
          <w:lang w:val="en-US" w:eastAsia="zh-CN"/>
        </w:rPr>
      </w:pPr>
      <w:r>
        <w:rPr>
          <w:noProof/>
        </w:rPr>
        <w:t>6.12</w:t>
      </w:r>
      <w:r w:rsidRPr="00F2088B">
        <w:rPr>
          <w:noProof/>
          <w:lang w:val="en-US"/>
        </w:rPr>
        <w:t>.6.3</w:t>
      </w:r>
      <w:r>
        <w:rPr>
          <w:rFonts w:asciiTheme="minorHAnsi" w:eastAsiaTheme="minorEastAsia" w:hAnsiTheme="minorHAnsi" w:cstheme="minorBidi"/>
          <w:noProof/>
          <w:kern w:val="2"/>
          <w:sz w:val="21"/>
          <w:szCs w:val="22"/>
          <w:lang w:val="en-US" w:eastAsia="zh-CN"/>
        </w:rPr>
        <w:tab/>
      </w:r>
      <w:r w:rsidRPr="00F2088B">
        <w:rPr>
          <w:noProof/>
          <w:lang w:val="en-US"/>
        </w:rPr>
        <w:t>Simple data types and enumerations</w:t>
      </w:r>
      <w:r>
        <w:rPr>
          <w:noProof/>
        </w:rPr>
        <w:tab/>
      </w:r>
      <w:r>
        <w:rPr>
          <w:noProof/>
        </w:rPr>
        <w:fldChar w:fldCharType="begin"/>
      </w:r>
      <w:r>
        <w:rPr>
          <w:noProof/>
        </w:rPr>
        <w:instrText xml:space="preserve"> PAGEREF _Toc216347578 \h </w:instrText>
      </w:r>
      <w:r>
        <w:rPr>
          <w:noProof/>
        </w:rPr>
      </w:r>
      <w:r>
        <w:rPr>
          <w:noProof/>
        </w:rPr>
        <w:fldChar w:fldCharType="separate"/>
      </w:r>
      <w:r>
        <w:rPr>
          <w:noProof/>
        </w:rPr>
        <w:t>202</w:t>
      </w:r>
      <w:r>
        <w:rPr>
          <w:noProof/>
        </w:rPr>
        <w:fldChar w:fldCharType="end"/>
      </w:r>
    </w:p>
    <w:p w14:paraId="0281EAA3" w14:textId="48187AFE" w:rsidR="003677F4" w:rsidRDefault="003677F4">
      <w:pPr>
        <w:pStyle w:val="TOC5"/>
        <w:rPr>
          <w:rFonts w:asciiTheme="minorHAnsi" w:eastAsiaTheme="minorEastAsia" w:hAnsiTheme="minorHAnsi" w:cstheme="minorBidi"/>
          <w:noProof/>
          <w:kern w:val="2"/>
          <w:sz w:val="21"/>
          <w:szCs w:val="22"/>
          <w:lang w:val="en-US" w:eastAsia="zh-CN"/>
        </w:rPr>
      </w:pPr>
      <w:r>
        <w:rPr>
          <w:noProof/>
        </w:rPr>
        <w:t>6.12.6.3.1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_Toc216347579 \h </w:instrText>
      </w:r>
      <w:r>
        <w:rPr>
          <w:noProof/>
        </w:rPr>
      </w:r>
      <w:r>
        <w:rPr>
          <w:noProof/>
        </w:rPr>
        <w:fldChar w:fldCharType="separate"/>
      </w:r>
      <w:r>
        <w:rPr>
          <w:noProof/>
        </w:rPr>
        <w:t>202</w:t>
      </w:r>
      <w:r>
        <w:rPr>
          <w:noProof/>
        </w:rPr>
        <w:fldChar w:fldCharType="end"/>
      </w:r>
    </w:p>
    <w:p w14:paraId="4D132696" w14:textId="7CB20002" w:rsidR="003677F4" w:rsidRDefault="003677F4">
      <w:pPr>
        <w:pStyle w:val="TOC5"/>
        <w:rPr>
          <w:rFonts w:asciiTheme="minorHAnsi" w:eastAsiaTheme="minorEastAsia" w:hAnsiTheme="minorHAnsi" w:cstheme="minorBidi"/>
          <w:noProof/>
          <w:kern w:val="2"/>
          <w:sz w:val="21"/>
          <w:szCs w:val="22"/>
          <w:lang w:val="en-US" w:eastAsia="zh-CN"/>
        </w:rPr>
      </w:pPr>
      <w:r>
        <w:rPr>
          <w:noProof/>
        </w:rPr>
        <w:t>6.12.6.3.2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_Toc216347580 \h </w:instrText>
      </w:r>
      <w:r>
        <w:rPr>
          <w:noProof/>
        </w:rPr>
      </w:r>
      <w:r>
        <w:rPr>
          <w:noProof/>
        </w:rPr>
        <w:fldChar w:fldCharType="separate"/>
      </w:r>
      <w:r>
        <w:rPr>
          <w:noProof/>
        </w:rPr>
        <w:t>202</w:t>
      </w:r>
      <w:r>
        <w:rPr>
          <w:noProof/>
        </w:rPr>
        <w:fldChar w:fldCharType="end"/>
      </w:r>
    </w:p>
    <w:p w14:paraId="72BC2B3F" w14:textId="34FE0102" w:rsidR="003677F4" w:rsidRDefault="003677F4">
      <w:pPr>
        <w:pStyle w:val="TOC4"/>
        <w:rPr>
          <w:rFonts w:asciiTheme="minorHAnsi" w:eastAsiaTheme="minorEastAsia" w:hAnsiTheme="minorHAnsi" w:cstheme="minorBidi"/>
          <w:noProof/>
          <w:kern w:val="2"/>
          <w:sz w:val="21"/>
          <w:szCs w:val="22"/>
          <w:lang w:val="en-US" w:eastAsia="zh-CN"/>
        </w:rPr>
      </w:pPr>
      <w:r>
        <w:rPr>
          <w:noProof/>
        </w:rPr>
        <w:t>6.12</w:t>
      </w:r>
      <w:r w:rsidRPr="00F208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_Toc216347581 \h </w:instrText>
      </w:r>
      <w:r>
        <w:rPr>
          <w:noProof/>
        </w:rPr>
      </w:r>
      <w:r>
        <w:rPr>
          <w:noProof/>
        </w:rPr>
        <w:fldChar w:fldCharType="separate"/>
      </w:r>
      <w:r>
        <w:rPr>
          <w:noProof/>
        </w:rPr>
        <w:t>202</w:t>
      </w:r>
      <w:r>
        <w:rPr>
          <w:noProof/>
        </w:rPr>
        <w:fldChar w:fldCharType="end"/>
      </w:r>
    </w:p>
    <w:p w14:paraId="37D4102A" w14:textId="444D7E00" w:rsidR="003677F4" w:rsidRDefault="003677F4">
      <w:pPr>
        <w:pStyle w:val="TOC3"/>
        <w:rPr>
          <w:rFonts w:asciiTheme="minorHAnsi" w:eastAsiaTheme="minorEastAsia" w:hAnsiTheme="minorHAnsi" w:cstheme="minorBidi"/>
          <w:noProof/>
          <w:kern w:val="2"/>
          <w:sz w:val="21"/>
          <w:szCs w:val="22"/>
          <w:lang w:val="en-US" w:eastAsia="zh-CN"/>
        </w:rPr>
      </w:pPr>
      <w:r>
        <w:rPr>
          <w:noProof/>
        </w:rPr>
        <w:t>6.12.7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_Toc216347582 \h </w:instrText>
      </w:r>
      <w:r>
        <w:rPr>
          <w:noProof/>
        </w:rPr>
      </w:r>
      <w:r>
        <w:rPr>
          <w:noProof/>
        </w:rPr>
        <w:fldChar w:fldCharType="separate"/>
      </w:r>
      <w:r>
        <w:rPr>
          <w:noProof/>
        </w:rPr>
        <w:t>203</w:t>
      </w:r>
      <w:r>
        <w:rPr>
          <w:noProof/>
        </w:rPr>
        <w:fldChar w:fldCharType="end"/>
      </w:r>
    </w:p>
    <w:p w14:paraId="5D7CF3E6" w14:textId="2F0B6720" w:rsidR="003677F4" w:rsidRDefault="003677F4">
      <w:pPr>
        <w:pStyle w:val="TOC4"/>
        <w:rPr>
          <w:rFonts w:asciiTheme="minorHAnsi" w:eastAsiaTheme="minorEastAsia" w:hAnsiTheme="minorHAnsi" w:cstheme="minorBidi"/>
          <w:noProof/>
          <w:kern w:val="2"/>
          <w:sz w:val="21"/>
          <w:szCs w:val="22"/>
          <w:lang w:val="en-US" w:eastAsia="zh-CN"/>
        </w:rPr>
      </w:pPr>
      <w:r>
        <w:rPr>
          <w:noProof/>
        </w:rPr>
        <w:t>6.12.7.1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_Toc216347583 \h </w:instrText>
      </w:r>
      <w:r>
        <w:rPr>
          <w:noProof/>
        </w:rPr>
      </w:r>
      <w:r>
        <w:rPr>
          <w:noProof/>
        </w:rPr>
        <w:fldChar w:fldCharType="separate"/>
      </w:r>
      <w:r>
        <w:rPr>
          <w:noProof/>
        </w:rPr>
        <w:t>203</w:t>
      </w:r>
      <w:r>
        <w:rPr>
          <w:noProof/>
        </w:rPr>
        <w:fldChar w:fldCharType="end"/>
      </w:r>
    </w:p>
    <w:p w14:paraId="1DA593D3" w14:textId="254B3CE3" w:rsidR="003677F4" w:rsidRDefault="003677F4">
      <w:pPr>
        <w:pStyle w:val="TOC4"/>
        <w:rPr>
          <w:rFonts w:asciiTheme="minorHAnsi" w:eastAsiaTheme="minorEastAsia" w:hAnsiTheme="minorHAnsi" w:cstheme="minorBidi"/>
          <w:noProof/>
          <w:kern w:val="2"/>
          <w:sz w:val="21"/>
          <w:szCs w:val="22"/>
          <w:lang w:val="en-US" w:eastAsia="zh-CN"/>
        </w:rPr>
      </w:pPr>
      <w:r>
        <w:rPr>
          <w:noProof/>
        </w:rPr>
        <w:t>6.12.7.2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_Toc216347584 \h </w:instrText>
      </w:r>
      <w:r>
        <w:rPr>
          <w:noProof/>
        </w:rPr>
      </w:r>
      <w:r>
        <w:rPr>
          <w:noProof/>
        </w:rPr>
        <w:fldChar w:fldCharType="separate"/>
      </w:r>
      <w:r>
        <w:rPr>
          <w:noProof/>
        </w:rPr>
        <w:t>203</w:t>
      </w:r>
      <w:r>
        <w:rPr>
          <w:noProof/>
        </w:rPr>
        <w:fldChar w:fldCharType="end"/>
      </w:r>
    </w:p>
    <w:p w14:paraId="7424D440" w14:textId="028542F3" w:rsidR="003677F4" w:rsidRDefault="003677F4">
      <w:pPr>
        <w:pStyle w:val="TOC4"/>
        <w:rPr>
          <w:rFonts w:asciiTheme="minorHAnsi" w:eastAsiaTheme="minorEastAsia" w:hAnsiTheme="minorHAnsi" w:cstheme="minorBidi"/>
          <w:noProof/>
          <w:kern w:val="2"/>
          <w:sz w:val="21"/>
          <w:szCs w:val="22"/>
          <w:lang w:val="en-US" w:eastAsia="zh-CN"/>
        </w:rPr>
      </w:pPr>
      <w:r>
        <w:rPr>
          <w:noProof/>
        </w:rPr>
        <w:t>6.12.7.3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_Toc216347585 \h </w:instrText>
      </w:r>
      <w:r>
        <w:rPr>
          <w:noProof/>
        </w:rPr>
      </w:r>
      <w:r>
        <w:rPr>
          <w:noProof/>
        </w:rPr>
        <w:fldChar w:fldCharType="separate"/>
      </w:r>
      <w:r>
        <w:rPr>
          <w:noProof/>
        </w:rPr>
        <w:t>203</w:t>
      </w:r>
      <w:r>
        <w:rPr>
          <w:noProof/>
        </w:rPr>
        <w:fldChar w:fldCharType="end"/>
      </w:r>
    </w:p>
    <w:p w14:paraId="43EF89D8" w14:textId="5AC909DD" w:rsidR="003677F4" w:rsidRDefault="003677F4">
      <w:pPr>
        <w:pStyle w:val="TOC3"/>
        <w:rPr>
          <w:rFonts w:asciiTheme="minorHAnsi" w:eastAsiaTheme="minorEastAsia" w:hAnsiTheme="minorHAnsi" w:cstheme="minorBidi"/>
          <w:noProof/>
          <w:kern w:val="2"/>
          <w:sz w:val="21"/>
          <w:szCs w:val="22"/>
          <w:lang w:val="en-US" w:eastAsia="zh-CN"/>
        </w:rPr>
      </w:pPr>
      <w:r>
        <w:rPr>
          <w:noProof/>
        </w:rPr>
        <w:t>6.12.8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_Toc216347586 \h </w:instrText>
      </w:r>
      <w:r>
        <w:rPr>
          <w:noProof/>
        </w:rPr>
      </w:r>
      <w:r>
        <w:rPr>
          <w:noProof/>
        </w:rPr>
        <w:fldChar w:fldCharType="separate"/>
      </w:r>
      <w:r>
        <w:rPr>
          <w:noProof/>
        </w:rPr>
        <w:t>203</w:t>
      </w:r>
      <w:r>
        <w:rPr>
          <w:noProof/>
        </w:rPr>
        <w:fldChar w:fldCharType="end"/>
      </w:r>
    </w:p>
    <w:p w14:paraId="57880134" w14:textId="47A2903A" w:rsidR="003677F4" w:rsidRDefault="003677F4">
      <w:pPr>
        <w:pStyle w:val="TOC3"/>
        <w:rPr>
          <w:rFonts w:asciiTheme="minorHAnsi" w:eastAsiaTheme="minorEastAsia" w:hAnsiTheme="minorHAnsi" w:cstheme="minorBidi"/>
          <w:noProof/>
          <w:kern w:val="2"/>
          <w:sz w:val="21"/>
          <w:szCs w:val="22"/>
          <w:lang w:val="en-US" w:eastAsia="zh-CN"/>
        </w:rPr>
      </w:pPr>
      <w:r>
        <w:rPr>
          <w:noProof/>
        </w:rPr>
        <w:t>6.12.9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_Toc216347587 \h </w:instrText>
      </w:r>
      <w:r>
        <w:rPr>
          <w:noProof/>
        </w:rPr>
      </w:r>
      <w:r>
        <w:rPr>
          <w:noProof/>
        </w:rPr>
        <w:fldChar w:fldCharType="separate"/>
      </w:r>
      <w:r>
        <w:rPr>
          <w:noProof/>
        </w:rPr>
        <w:t>203</w:t>
      </w:r>
      <w:r>
        <w:rPr>
          <w:noProof/>
        </w:rPr>
        <w:fldChar w:fldCharType="end"/>
      </w:r>
    </w:p>
    <w:p w14:paraId="17A30AA6" w14:textId="42BE6F4E" w:rsidR="003677F4" w:rsidRDefault="003677F4">
      <w:pPr>
        <w:pStyle w:val="TOC1"/>
        <w:rPr>
          <w:rFonts w:asciiTheme="minorHAnsi" w:eastAsiaTheme="minorEastAsia" w:hAnsiTheme="minorHAnsi" w:cstheme="minorBidi"/>
          <w:noProof/>
          <w:kern w:val="2"/>
          <w:sz w:val="21"/>
          <w:szCs w:val="22"/>
          <w:lang w:val="en-US" w:eastAsia="zh-CN"/>
        </w:rPr>
      </w:pPr>
      <w:r>
        <w:rPr>
          <w:noProof/>
          <w:lang w:eastAsia="zh-CN"/>
        </w:rPr>
        <w:lastRenderedPageBreak/>
        <w:t>7</w:t>
      </w:r>
      <w:r>
        <w:rPr>
          <w:rFonts w:asciiTheme="minorHAnsi" w:eastAsiaTheme="minorEastAsia" w:hAnsiTheme="minorHAnsi" w:cstheme="minorBid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_Toc216347588 \h </w:instrText>
      </w:r>
      <w:r>
        <w:rPr>
          <w:noProof/>
        </w:rPr>
      </w:r>
      <w:r>
        <w:rPr>
          <w:noProof/>
        </w:rPr>
        <w:fldChar w:fldCharType="separate"/>
      </w:r>
      <w:r>
        <w:rPr>
          <w:noProof/>
        </w:rPr>
        <w:t>204</w:t>
      </w:r>
      <w:r>
        <w:rPr>
          <w:noProof/>
        </w:rPr>
        <w:fldChar w:fldCharType="end"/>
      </w:r>
    </w:p>
    <w:p w14:paraId="64DC4537" w14:textId="544F7792" w:rsidR="003677F4" w:rsidRDefault="003677F4">
      <w:pPr>
        <w:pStyle w:val="TOC1"/>
        <w:rPr>
          <w:rFonts w:asciiTheme="minorHAnsi" w:eastAsiaTheme="minorEastAsia" w:hAnsiTheme="minorHAnsi" w:cstheme="minorBidi"/>
          <w:noProof/>
          <w:kern w:val="2"/>
          <w:sz w:val="21"/>
          <w:szCs w:val="22"/>
          <w:lang w:val="en-US" w:eastAsia="zh-CN"/>
        </w:rPr>
      </w:pP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Using Common API Framework</w:t>
      </w:r>
      <w:r>
        <w:rPr>
          <w:noProof/>
        </w:rPr>
        <w:tab/>
      </w:r>
      <w:r>
        <w:rPr>
          <w:noProof/>
        </w:rPr>
        <w:fldChar w:fldCharType="begin"/>
      </w:r>
      <w:r>
        <w:rPr>
          <w:noProof/>
        </w:rPr>
        <w:instrText xml:space="preserve"> PAGEREF _Toc216347589 \h </w:instrText>
      </w:r>
      <w:r>
        <w:rPr>
          <w:noProof/>
        </w:rPr>
      </w:r>
      <w:r>
        <w:rPr>
          <w:noProof/>
        </w:rPr>
        <w:fldChar w:fldCharType="separate"/>
      </w:r>
      <w:r>
        <w:rPr>
          <w:noProof/>
        </w:rPr>
        <w:t>205</w:t>
      </w:r>
      <w:r>
        <w:rPr>
          <w:noProof/>
        </w:rPr>
        <w:fldChar w:fldCharType="end"/>
      </w:r>
    </w:p>
    <w:p w14:paraId="715830AF" w14:textId="1D3F215F" w:rsidR="003677F4" w:rsidRDefault="003677F4">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_Toc216347590 \h </w:instrText>
      </w:r>
      <w:r>
        <w:rPr>
          <w:noProof/>
        </w:rPr>
      </w:r>
      <w:r>
        <w:rPr>
          <w:noProof/>
        </w:rPr>
        <w:fldChar w:fldCharType="separate"/>
      </w:r>
      <w:r>
        <w:rPr>
          <w:noProof/>
        </w:rPr>
        <w:t>205</w:t>
      </w:r>
      <w:r>
        <w:rPr>
          <w:noProof/>
        </w:rPr>
        <w:fldChar w:fldCharType="end"/>
      </w:r>
    </w:p>
    <w:p w14:paraId="5F50A461" w14:textId="436894A1" w:rsidR="003677F4" w:rsidRDefault="003677F4">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_Toc216347591 \h </w:instrText>
      </w:r>
      <w:r>
        <w:rPr>
          <w:noProof/>
        </w:rPr>
      </w:r>
      <w:r>
        <w:rPr>
          <w:noProof/>
        </w:rPr>
        <w:fldChar w:fldCharType="separate"/>
      </w:r>
      <w:r>
        <w:rPr>
          <w:noProof/>
        </w:rPr>
        <w:t>205</w:t>
      </w:r>
      <w:r>
        <w:rPr>
          <w:noProof/>
        </w:rPr>
        <w:fldChar w:fldCharType="end"/>
      </w:r>
    </w:p>
    <w:p w14:paraId="33BF125A" w14:textId="4270A040" w:rsidR="003677F4" w:rsidRDefault="003677F4">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_Toc216347592 \h </w:instrText>
      </w:r>
      <w:r>
        <w:rPr>
          <w:noProof/>
        </w:rPr>
      </w:r>
      <w:r>
        <w:rPr>
          <w:noProof/>
        </w:rPr>
        <w:fldChar w:fldCharType="separate"/>
      </w:r>
      <w:r>
        <w:rPr>
          <w:noProof/>
        </w:rPr>
        <w:t>207</w:t>
      </w:r>
      <w:r>
        <w:rPr>
          <w:noProof/>
        </w:rPr>
        <w:fldChar w:fldCharType="end"/>
      </w:r>
    </w:p>
    <w:p w14:paraId="442FDCDD" w14:textId="673CEB5B" w:rsidR="003677F4" w:rsidRDefault="003677F4">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_Toc216347593 \h </w:instrText>
      </w:r>
      <w:r>
        <w:rPr>
          <w:noProof/>
        </w:rPr>
      </w:r>
      <w:r>
        <w:rPr>
          <w:noProof/>
        </w:rPr>
        <w:fldChar w:fldCharType="separate"/>
      </w:r>
      <w:r>
        <w:rPr>
          <w:noProof/>
        </w:rPr>
        <w:t>207</w:t>
      </w:r>
      <w:r>
        <w:rPr>
          <w:noProof/>
        </w:rPr>
        <w:fldChar w:fldCharType="end"/>
      </w:r>
    </w:p>
    <w:p w14:paraId="7B38DFC6" w14:textId="6C64AC41" w:rsidR="003677F4" w:rsidRDefault="003677F4">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VAE_MessageDelivery API</w:t>
      </w:r>
      <w:r>
        <w:rPr>
          <w:noProof/>
        </w:rPr>
        <w:tab/>
      </w:r>
      <w:r>
        <w:rPr>
          <w:noProof/>
        </w:rPr>
        <w:fldChar w:fldCharType="begin"/>
      </w:r>
      <w:r>
        <w:rPr>
          <w:noProof/>
        </w:rPr>
        <w:instrText xml:space="preserve"> PAGEREF _Toc216347594 \h </w:instrText>
      </w:r>
      <w:r>
        <w:rPr>
          <w:noProof/>
        </w:rPr>
      </w:r>
      <w:r>
        <w:rPr>
          <w:noProof/>
        </w:rPr>
        <w:fldChar w:fldCharType="separate"/>
      </w:r>
      <w:r>
        <w:rPr>
          <w:noProof/>
        </w:rPr>
        <w:t>208</w:t>
      </w:r>
      <w:r>
        <w:rPr>
          <w:noProof/>
        </w:rPr>
        <w:fldChar w:fldCharType="end"/>
      </w:r>
    </w:p>
    <w:p w14:paraId="4FEDB8CC" w14:textId="080812A4" w:rsidR="003677F4" w:rsidRDefault="003677F4">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VAE_FileDistribution API</w:t>
      </w:r>
      <w:r>
        <w:rPr>
          <w:noProof/>
        </w:rPr>
        <w:tab/>
      </w:r>
      <w:r>
        <w:rPr>
          <w:noProof/>
        </w:rPr>
        <w:fldChar w:fldCharType="begin"/>
      </w:r>
      <w:r>
        <w:rPr>
          <w:noProof/>
        </w:rPr>
        <w:instrText xml:space="preserve"> PAGEREF _Toc216347595 \h </w:instrText>
      </w:r>
      <w:r>
        <w:rPr>
          <w:noProof/>
        </w:rPr>
      </w:r>
      <w:r>
        <w:rPr>
          <w:noProof/>
        </w:rPr>
        <w:fldChar w:fldCharType="separate"/>
      </w:r>
      <w:r>
        <w:rPr>
          <w:noProof/>
        </w:rPr>
        <w:t>217</w:t>
      </w:r>
      <w:r>
        <w:rPr>
          <w:noProof/>
        </w:rPr>
        <w:fldChar w:fldCharType="end"/>
      </w:r>
    </w:p>
    <w:p w14:paraId="6DD74C57" w14:textId="52F29CF9" w:rsidR="003677F4" w:rsidRDefault="003677F4">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VAE_ApplicationRequirement API</w:t>
      </w:r>
      <w:r>
        <w:rPr>
          <w:noProof/>
        </w:rPr>
        <w:tab/>
      </w:r>
      <w:r>
        <w:rPr>
          <w:noProof/>
        </w:rPr>
        <w:fldChar w:fldCharType="begin"/>
      </w:r>
      <w:r>
        <w:rPr>
          <w:noProof/>
        </w:rPr>
        <w:instrText xml:space="preserve"> PAGEREF _Toc216347596 \h </w:instrText>
      </w:r>
      <w:r>
        <w:rPr>
          <w:noProof/>
        </w:rPr>
      </w:r>
      <w:r>
        <w:rPr>
          <w:noProof/>
        </w:rPr>
        <w:fldChar w:fldCharType="separate"/>
      </w:r>
      <w:r>
        <w:rPr>
          <w:noProof/>
        </w:rPr>
        <w:t>221</w:t>
      </w:r>
      <w:r>
        <w:rPr>
          <w:noProof/>
        </w:rPr>
        <w:fldChar w:fldCharType="end"/>
      </w:r>
    </w:p>
    <w:p w14:paraId="77988476" w14:textId="21948410" w:rsidR="003677F4" w:rsidRDefault="003677F4">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VAE_DynamicGroup API</w:t>
      </w:r>
      <w:r>
        <w:rPr>
          <w:noProof/>
        </w:rPr>
        <w:tab/>
      </w:r>
      <w:r>
        <w:rPr>
          <w:noProof/>
        </w:rPr>
        <w:fldChar w:fldCharType="begin"/>
      </w:r>
      <w:r>
        <w:rPr>
          <w:noProof/>
        </w:rPr>
        <w:instrText xml:space="preserve"> PAGEREF _Toc216347597 \h </w:instrText>
      </w:r>
      <w:r>
        <w:rPr>
          <w:noProof/>
        </w:rPr>
      </w:r>
      <w:r>
        <w:rPr>
          <w:noProof/>
        </w:rPr>
        <w:fldChar w:fldCharType="separate"/>
      </w:r>
      <w:r>
        <w:rPr>
          <w:noProof/>
        </w:rPr>
        <w:t>225</w:t>
      </w:r>
      <w:r>
        <w:rPr>
          <w:noProof/>
        </w:rPr>
        <w:fldChar w:fldCharType="end"/>
      </w:r>
    </w:p>
    <w:p w14:paraId="311EA192" w14:textId="3E92286E" w:rsidR="003677F4" w:rsidRDefault="003677F4">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Pr>
          <w:noProof/>
        </w:rPr>
        <w:t>VAE_ServiceContinuity API</w:t>
      </w:r>
      <w:r>
        <w:rPr>
          <w:noProof/>
        </w:rPr>
        <w:tab/>
      </w:r>
      <w:r>
        <w:rPr>
          <w:noProof/>
        </w:rPr>
        <w:fldChar w:fldCharType="begin"/>
      </w:r>
      <w:r>
        <w:rPr>
          <w:noProof/>
        </w:rPr>
        <w:instrText xml:space="preserve"> PAGEREF _Toc216347598 \h </w:instrText>
      </w:r>
      <w:r>
        <w:rPr>
          <w:noProof/>
        </w:rPr>
      </w:r>
      <w:r>
        <w:rPr>
          <w:noProof/>
        </w:rPr>
        <w:fldChar w:fldCharType="separate"/>
      </w:r>
      <w:r>
        <w:rPr>
          <w:noProof/>
        </w:rPr>
        <w:t>229</w:t>
      </w:r>
      <w:r>
        <w:rPr>
          <w:noProof/>
        </w:rPr>
        <w:fldChar w:fldCharType="end"/>
      </w:r>
    </w:p>
    <w:p w14:paraId="7F293DDE" w14:textId="0585A310" w:rsidR="003677F4" w:rsidRDefault="003677F4">
      <w:pPr>
        <w:pStyle w:val="TOC1"/>
        <w:rPr>
          <w:rFonts w:asciiTheme="minorHAnsi" w:eastAsiaTheme="minorEastAsia" w:hAnsiTheme="minorHAnsi" w:cstheme="minorBidi"/>
          <w:noProof/>
          <w:kern w:val="2"/>
          <w:sz w:val="21"/>
          <w:szCs w:val="22"/>
          <w:lang w:val="en-US" w:eastAsia="zh-CN"/>
        </w:rPr>
      </w:pPr>
      <w:r>
        <w:rPr>
          <w:noProof/>
        </w:rPr>
        <w:t>A.</w:t>
      </w:r>
      <w:r>
        <w:rPr>
          <w:noProof/>
          <w:lang w:eastAsia="zh-CN"/>
        </w:rPr>
        <w:t>7</w:t>
      </w:r>
      <w:r>
        <w:rPr>
          <w:rFonts w:asciiTheme="minorHAnsi" w:eastAsiaTheme="minorEastAsia" w:hAnsiTheme="minorHAnsi" w:cstheme="minorBidi"/>
          <w:noProof/>
          <w:kern w:val="2"/>
          <w:sz w:val="21"/>
          <w:szCs w:val="22"/>
          <w:lang w:val="en-US" w:eastAsia="zh-CN"/>
        </w:rPr>
        <w:tab/>
      </w:r>
      <w:r>
        <w:rPr>
          <w:noProof/>
        </w:rPr>
        <w:t>VAE_HDMapDynamicInfo API</w:t>
      </w:r>
      <w:r>
        <w:rPr>
          <w:noProof/>
        </w:rPr>
        <w:tab/>
      </w:r>
      <w:r>
        <w:rPr>
          <w:noProof/>
        </w:rPr>
        <w:fldChar w:fldCharType="begin"/>
      </w:r>
      <w:r>
        <w:rPr>
          <w:noProof/>
        </w:rPr>
        <w:instrText xml:space="preserve"> PAGEREF _Toc216347599 \h </w:instrText>
      </w:r>
      <w:r>
        <w:rPr>
          <w:noProof/>
        </w:rPr>
      </w:r>
      <w:r>
        <w:rPr>
          <w:noProof/>
        </w:rPr>
        <w:fldChar w:fldCharType="separate"/>
      </w:r>
      <w:r>
        <w:rPr>
          <w:noProof/>
        </w:rPr>
        <w:t>231</w:t>
      </w:r>
      <w:r>
        <w:rPr>
          <w:noProof/>
        </w:rPr>
        <w:fldChar w:fldCharType="end"/>
      </w:r>
    </w:p>
    <w:p w14:paraId="6C377A10" w14:textId="41888017" w:rsidR="003677F4" w:rsidRDefault="003677F4">
      <w:pPr>
        <w:pStyle w:val="TOC1"/>
        <w:rPr>
          <w:rFonts w:asciiTheme="minorHAnsi" w:eastAsiaTheme="minorEastAsia" w:hAnsiTheme="minorHAnsi" w:cstheme="minorBidi"/>
          <w:noProof/>
          <w:kern w:val="2"/>
          <w:sz w:val="21"/>
          <w:szCs w:val="22"/>
          <w:lang w:val="en-US" w:eastAsia="zh-CN"/>
        </w:rPr>
      </w:pPr>
      <w:r>
        <w:rPr>
          <w:noProof/>
        </w:rPr>
        <w:t>A.</w:t>
      </w:r>
      <w:r>
        <w:rPr>
          <w:noProof/>
          <w:lang w:eastAsia="zh-CN"/>
        </w:rPr>
        <w:t>8</w:t>
      </w:r>
      <w:r>
        <w:rPr>
          <w:rFonts w:asciiTheme="minorHAnsi" w:eastAsiaTheme="minorEastAsia" w:hAnsiTheme="minorHAnsi" w:cstheme="minorBidi"/>
          <w:noProof/>
          <w:kern w:val="2"/>
          <w:sz w:val="21"/>
          <w:szCs w:val="22"/>
          <w:lang w:val="en-US" w:eastAsia="zh-CN"/>
        </w:rPr>
        <w:tab/>
      </w:r>
      <w:r>
        <w:rPr>
          <w:noProof/>
        </w:rPr>
        <w:t>VAE_SessionOrientedService API</w:t>
      </w:r>
      <w:r>
        <w:rPr>
          <w:noProof/>
        </w:rPr>
        <w:tab/>
      </w:r>
      <w:r>
        <w:rPr>
          <w:noProof/>
        </w:rPr>
        <w:fldChar w:fldCharType="begin"/>
      </w:r>
      <w:r>
        <w:rPr>
          <w:noProof/>
        </w:rPr>
        <w:instrText xml:space="preserve"> PAGEREF _Toc216347600 \h </w:instrText>
      </w:r>
      <w:r>
        <w:rPr>
          <w:noProof/>
        </w:rPr>
      </w:r>
      <w:r>
        <w:rPr>
          <w:noProof/>
        </w:rPr>
        <w:fldChar w:fldCharType="separate"/>
      </w:r>
      <w:r>
        <w:rPr>
          <w:noProof/>
        </w:rPr>
        <w:t>235</w:t>
      </w:r>
      <w:r>
        <w:rPr>
          <w:noProof/>
        </w:rPr>
        <w:fldChar w:fldCharType="end"/>
      </w:r>
    </w:p>
    <w:p w14:paraId="2752A0F0" w14:textId="08841825" w:rsidR="003677F4" w:rsidRDefault="003677F4">
      <w:pPr>
        <w:pStyle w:val="TOC1"/>
        <w:rPr>
          <w:rFonts w:asciiTheme="minorHAnsi" w:eastAsiaTheme="minorEastAsia" w:hAnsiTheme="minorHAnsi" w:cstheme="minorBidi"/>
          <w:noProof/>
          <w:kern w:val="2"/>
          <w:sz w:val="21"/>
          <w:szCs w:val="22"/>
          <w:lang w:val="en-US" w:eastAsia="zh-CN"/>
        </w:rPr>
      </w:pPr>
      <w:r>
        <w:rPr>
          <w:noProof/>
        </w:rPr>
        <w:t>A.</w:t>
      </w:r>
      <w:r>
        <w:rPr>
          <w:noProof/>
          <w:lang w:eastAsia="zh-CN"/>
        </w:rPr>
        <w:t>9</w:t>
      </w:r>
      <w:r>
        <w:rPr>
          <w:rFonts w:asciiTheme="minorHAnsi" w:eastAsiaTheme="minorEastAsia" w:hAnsiTheme="minorHAnsi" w:cstheme="minorBidi"/>
          <w:noProof/>
          <w:kern w:val="2"/>
          <w:sz w:val="21"/>
          <w:szCs w:val="22"/>
          <w:lang w:val="en-US" w:eastAsia="zh-CN"/>
        </w:rPr>
        <w:tab/>
      </w:r>
      <w:r>
        <w:rPr>
          <w:noProof/>
        </w:rPr>
        <w:t>VAE_V2VConfigRequirement API</w:t>
      </w:r>
      <w:r>
        <w:rPr>
          <w:noProof/>
        </w:rPr>
        <w:tab/>
      </w:r>
      <w:r>
        <w:rPr>
          <w:noProof/>
        </w:rPr>
        <w:fldChar w:fldCharType="begin"/>
      </w:r>
      <w:r>
        <w:rPr>
          <w:noProof/>
        </w:rPr>
        <w:instrText xml:space="preserve"> PAGEREF _Toc216347601 \h </w:instrText>
      </w:r>
      <w:r>
        <w:rPr>
          <w:noProof/>
        </w:rPr>
      </w:r>
      <w:r>
        <w:rPr>
          <w:noProof/>
        </w:rPr>
        <w:fldChar w:fldCharType="separate"/>
      </w:r>
      <w:r>
        <w:rPr>
          <w:noProof/>
        </w:rPr>
        <w:t>240</w:t>
      </w:r>
      <w:r>
        <w:rPr>
          <w:noProof/>
        </w:rPr>
        <w:fldChar w:fldCharType="end"/>
      </w:r>
    </w:p>
    <w:p w14:paraId="27F4EB09" w14:textId="6C9DE36A" w:rsidR="003677F4" w:rsidRDefault="003677F4">
      <w:pPr>
        <w:pStyle w:val="TOC1"/>
        <w:rPr>
          <w:rFonts w:asciiTheme="minorHAnsi" w:eastAsiaTheme="minorEastAsia" w:hAnsiTheme="minorHAnsi" w:cstheme="minorBidi"/>
          <w:noProof/>
          <w:kern w:val="2"/>
          <w:sz w:val="21"/>
          <w:szCs w:val="22"/>
          <w:lang w:val="en-US" w:eastAsia="zh-CN"/>
        </w:rPr>
      </w:pPr>
      <w:r>
        <w:rPr>
          <w:noProof/>
        </w:rPr>
        <w:t>A.</w:t>
      </w:r>
      <w:r>
        <w:rPr>
          <w:noProof/>
          <w:lang w:eastAsia="zh-CN"/>
        </w:rPr>
        <w:t>10</w:t>
      </w:r>
      <w:r>
        <w:rPr>
          <w:rFonts w:asciiTheme="minorHAnsi" w:eastAsiaTheme="minorEastAsia" w:hAnsiTheme="minorHAnsi" w:cstheme="minorBidi"/>
          <w:noProof/>
          <w:kern w:val="2"/>
          <w:sz w:val="21"/>
          <w:szCs w:val="22"/>
          <w:lang w:val="en-US" w:eastAsia="zh-CN"/>
        </w:rPr>
        <w:tab/>
      </w:r>
      <w:r>
        <w:rPr>
          <w:noProof/>
        </w:rPr>
        <w:t>VAE_PC5ProvisioningRequirement API</w:t>
      </w:r>
      <w:r>
        <w:rPr>
          <w:noProof/>
        </w:rPr>
        <w:tab/>
      </w:r>
      <w:r>
        <w:rPr>
          <w:noProof/>
        </w:rPr>
        <w:fldChar w:fldCharType="begin"/>
      </w:r>
      <w:r>
        <w:rPr>
          <w:noProof/>
        </w:rPr>
        <w:instrText xml:space="preserve"> PAGEREF _Toc216347602 \h </w:instrText>
      </w:r>
      <w:r>
        <w:rPr>
          <w:noProof/>
        </w:rPr>
      </w:r>
      <w:r>
        <w:rPr>
          <w:noProof/>
        </w:rPr>
        <w:fldChar w:fldCharType="separate"/>
      </w:r>
      <w:r>
        <w:rPr>
          <w:noProof/>
        </w:rPr>
        <w:t>244</w:t>
      </w:r>
      <w:r>
        <w:rPr>
          <w:noProof/>
        </w:rPr>
        <w:fldChar w:fldCharType="end"/>
      </w:r>
    </w:p>
    <w:p w14:paraId="79E9758F" w14:textId="603ADA9C" w:rsidR="003677F4" w:rsidRDefault="003677F4">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Pr>
          <w:noProof/>
        </w:rPr>
        <w:t>VAE_ServiceAndQoSControlInfo</w:t>
      </w:r>
      <w:r w:rsidRPr="00F2088B">
        <w:rPr>
          <w:noProof/>
          <w:lang w:val="en-US"/>
        </w:rPr>
        <w:t xml:space="preserve"> </w:t>
      </w:r>
      <w:r>
        <w:rPr>
          <w:noProof/>
        </w:rPr>
        <w:t>API</w:t>
      </w:r>
      <w:r>
        <w:rPr>
          <w:noProof/>
        </w:rPr>
        <w:tab/>
      </w:r>
      <w:r>
        <w:rPr>
          <w:noProof/>
        </w:rPr>
        <w:fldChar w:fldCharType="begin"/>
      </w:r>
      <w:r>
        <w:rPr>
          <w:noProof/>
        </w:rPr>
        <w:instrText xml:space="preserve"> PAGEREF _Toc216347603 \h </w:instrText>
      </w:r>
      <w:r>
        <w:rPr>
          <w:noProof/>
        </w:rPr>
      </w:r>
      <w:r>
        <w:rPr>
          <w:noProof/>
        </w:rPr>
        <w:fldChar w:fldCharType="separate"/>
      </w:r>
      <w:r>
        <w:rPr>
          <w:noProof/>
        </w:rPr>
        <w:t>248</w:t>
      </w:r>
      <w:r>
        <w:rPr>
          <w:noProof/>
        </w:rPr>
        <w:fldChar w:fldCharType="end"/>
      </w:r>
    </w:p>
    <w:p w14:paraId="0C4FDF1F" w14:textId="2E6D2544" w:rsidR="003677F4" w:rsidRDefault="003677F4">
      <w:pPr>
        <w:pStyle w:val="TOC1"/>
        <w:rPr>
          <w:rFonts w:asciiTheme="minorHAnsi" w:eastAsiaTheme="minorEastAsia" w:hAnsiTheme="minorHAnsi" w:cstheme="minorBidi"/>
          <w:noProof/>
          <w:kern w:val="2"/>
          <w:sz w:val="21"/>
          <w:szCs w:val="22"/>
          <w:lang w:val="en-US" w:eastAsia="zh-CN"/>
        </w:rPr>
      </w:pPr>
      <w:r w:rsidRPr="00F2088B">
        <w:rPr>
          <w:noProof/>
          <w:lang w:val="fr-FR"/>
        </w:rPr>
        <w:t>A.12</w:t>
      </w:r>
      <w:r>
        <w:rPr>
          <w:rFonts w:asciiTheme="minorHAnsi" w:eastAsiaTheme="minorEastAsia" w:hAnsiTheme="minorHAnsi" w:cstheme="minorBidi"/>
          <w:noProof/>
          <w:kern w:val="2"/>
          <w:sz w:val="21"/>
          <w:szCs w:val="22"/>
          <w:lang w:val="en-US" w:eastAsia="zh-CN"/>
        </w:rPr>
        <w:tab/>
      </w:r>
      <w:r w:rsidRPr="00F2088B">
        <w:rPr>
          <w:noProof/>
          <w:lang w:val="fr-FR"/>
        </w:rPr>
        <w:t>VAE_VRUZoneManagement API</w:t>
      </w:r>
      <w:r>
        <w:rPr>
          <w:noProof/>
        </w:rPr>
        <w:tab/>
      </w:r>
      <w:r>
        <w:rPr>
          <w:noProof/>
        </w:rPr>
        <w:fldChar w:fldCharType="begin"/>
      </w:r>
      <w:r>
        <w:rPr>
          <w:noProof/>
        </w:rPr>
        <w:instrText xml:space="preserve"> PAGEREF _Toc216347604 \h </w:instrText>
      </w:r>
      <w:r>
        <w:rPr>
          <w:noProof/>
        </w:rPr>
      </w:r>
      <w:r>
        <w:rPr>
          <w:noProof/>
        </w:rPr>
        <w:fldChar w:fldCharType="separate"/>
      </w:r>
      <w:r>
        <w:rPr>
          <w:noProof/>
        </w:rPr>
        <w:t>256</w:t>
      </w:r>
      <w:r>
        <w:rPr>
          <w:noProof/>
        </w:rPr>
        <w:fldChar w:fldCharType="end"/>
      </w:r>
    </w:p>
    <w:p w14:paraId="6F2F5897" w14:textId="2C07197F" w:rsidR="003677F4" w:rsidRDefault="003677F4">
      <w:pPr>
        <w:pStyle w:val="TOC1"/>
        <w:rPr>
          <w:rFonts w:asciiTheme="minorHAnsi" w:eastAsiaTheme="minorEastAsia" w:hAnsiTheme="minorHAnsi" w:cstheme="minorBidi"/>
          <w:noProof/>
          <w:kern w:val="2"/>
          <w:sz w:val="21"/>
          <w:szCs w:val="22"/>
          <w:lang w:val="en-US" w:eastAsia="zh-CN"/>
        </w:rPr>
      </w:pPr>
      <w:r>
        <w:rPr>
          <w:noProof/>
        </w:rPr>
        <w:t>A.</w:t>
      </w:r>
      <w:r>
        <w:rPr>
          <w:noProof/>
          <w:lang w:eastAsia="zh-CN"/>
        </w:rPr>
        <w:t>13</w:t>
      </w:r>
      <w:r>
        <w:rPr>
          <w:rFonts w:asciiTheme="minorHAnsi" w:eastAsiaTheme="minorEastAsia" w:hAnsiTheme="minorHAnsi" w:cstheme="minorBidi"/>
          <w:noProof/>
          <w:kern w:val="2"/>
          <w:sz w:val="21"/>
          <w:szCs w:val="22"/>
          <w:lang w:val="en-US" w:eastAsia="zh-CN"/>
        </w:rPr>
        <w:tab/>
      </w:r>
      <w:r>
        <w:rPr>
          <w:noProof/>
        </w:rPr>
        <w:t>VAE_V2PApplicationRequirement API</w:t>
      </w:r>
      <w:r>
        <w:rPr>
          <w:noProof/>
        </w:rPr>
        <w:tab/>
      </w:r>
      <w:r>
        <w:rPr>
          <w:noProof/>
        </w:rPr>
        <w:fldChar w:fldCharType="begin"/>
      </w:r>
      <w:r>
        <w:rPr>
          <w:noProof/>
        </w:rPr>
        <w:instrText xml:space="preserve"> PAGEREF _Toc216347605 \h </w:instrText>
      </w:r>
      <w:r>
        <w:rPr>
          <w:noProof/>
        </w:rPr>
      </w:r>
      <w:r>
        <w:rPr>
          <w:noProof/>
        </w:rPr>
        <w:fldChar w:fldCharType="separate"/>
      </w:r>
      <w:r>
        <w:rPr>
          <w:noProof/>
        </w:rPr>
        <w:t>263</w:t>
      </w:r>
      <w:r>
        <w:rPr>
          <w:noProof/>
        </w:rPr>
        <w:fldChar w:fldCharType="end"/>
      </w:r>
    </w:p>
    <w:p w14:paraId="066678C4" w14:textId="0ABB1981" w:rsidR="003677F4" w:rsidRDefault="003677F4">
      <w:pPr>
        <w:pStyle w:val="TOC8"/>
        <w:rPr>
          <w:rFonts w:asciiTheme="minorHAnsi" w:eastAsiaTheme="minorEastAsia" w:hAnsiTheme="minorHAnsi" w:cstheme="minorBidi"/>
          <w:b w:val="0"/>
          <w:noProof/>
          <w:kern w:val="2"/>
          <w:sz w:val="21"/>
          <w:szCs w:val="22"/>
          <w:lang w:val="en-US" w:eastAsia="zh-CN"/>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_Toc216347606 \h </w:instrText>
      </w:r>
      <w:r>
        <w:rPr>
          <w:noProof/>
        </w:rPr>
      </w:r>
      <w:r>
        <w:rPr>
          <w:noProof/>
        </w:rPr>
        <w:fldChar w:fldCharType="separate"/>
      </w:r>
      <w:r>
        <w:rPr>
          <w:noProof/>
        </w:rPr>
        <w:t>269</w:t>
      </w:r>
      <w:r>
        <w:rPr>
          <w:noProof/>
        </w:rPr>
        <w:fldChar w:fldCharType="end"/>
      </w:r>
    </w:p>
    <w:p w14:paraId="4F7CE639" w14:textId="2433BDDD"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1"/>
      </w:pPr>
      <w:bookmarkStart w:id="4" w:name="_Toc34035287"/>
      <w:bookmarkStart w:id="5" w:name="_Toc36037280"/>
      <w:bookmarkStart w:id="6" w:name="_Toc36037584"/>
      <w:bookmarkStart w:id="7" w:name="_Toc38877426"/>
      <w:bookmarkStart w:id="8" w:name="_Toc43199508"/>
      <w:bookmarkStart w:id="9" w:name="_Toc45132687"/>
      <w:bookmarkStart w:id="10" w:name="_Toc59015430"/>
      <w:bookmarkStart w:id="11" w:name="_Toc63170986"/>
      <w:bookmarkStart w:id="12" w:name="_Toc66282023"/>
      <w:bookmarkStart w:id="13" w:name="_Toc68165899"/>
      <w:bookmarkStart w:id="14" w:name="_Toc70426191"/>
      <w:bookmarkStart w:id="15" w:name="_Toc73433539"/>
      <w:bookmarkStart w:id="16" w:name="_Toc73435636"/>
      <w:bookmarkStart w:id="17" w:name="_Toc73437042"/>
      <w:bookmarkStart w:id="18" w:name="_Toc75351452"/>
      <w:bookmarkStart w:id="19" w:name="_Toc83229730"/>
      <w:bookmarkStart w:id="20" w:name="_Toc85527722"/>
      <w:bookmarkStart w:id="21" w:name="_Toc90649347"/>
      <w:bookmarkStart w:id="22" w:name="_Toc216346853"/>
      <w:r w:rsidRPr="00E4533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Version x.y.z</w:t>
      </w:r>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the second digit is incremented for all changes of substance, i.e.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1"/>
      </w:pPr>
      <w:bookmarkStart w:id="23" w:name="_Toc34035288"/>
      <w:bookmarkStart w:id="24" w:name="_Toc36037281"/>
      <w:bookmarkStart w:id="25" w:name="_Toc36037585"/>
      <w:bookmarkStart w:id="26" w:name="_Toc38877427"/>
      <w:bookmarkStart w:id="27" w:name="_Toc43199509"/>
      <w:bookmarkStart w:id="28" w:name="_Toc45132688"/>
      <w:bookmarkStart w:id="29" w:name="_Toc59015431"/>
      <w:bookmarkStart w:id="30" w:name="_Toc63170987"/>
      <w:bookmarkStart w:id="31" w:name="_Toc66282024"/>
      <w:bookmarkStart w:id="32" w:name="_Toc68165900"/>
      <w:bookmarkStart w:id="33" w:name="_Toc70426192"/>
      <w:bookmarkStart w:id="34" w:name="_Toc73433540"/>
      <w:bookmarkStart w:id="35" w:name="_Toc73435637"/>
      <w:bookmarkStart w:id="36" w:name="_Toc73437043"/>
      <w:bookmarkStart w:id="37" w:name="_Toc75351453"/>
      <w:bookmarkStart w:id="38" w:name="_Toc83229731"/>
      <w:bookmarkStart w:id="39" w:name="_Toc85527723"/>
      <w:bookmarkStart w:id="40" w:name="_Toc90649348"/>
      <w:bookmarkStart w:id="41" w:name="_Toc216346854"/>
      <w:r w:rsidRPr="00E45330">
        <w:t>1</w:t>
      </w:r>
      <w:r w:rsidRPr="00E45330">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1"/>
      </w:pPr>
      <w:bookmarkStart w:id="42" w:name="_Toc34035289"/>
      <w:bookmarkStart w:id="43" w:name="_Toc36037282"/>
      <w:bookmarkStart w:id="44" w:name="_Toc36037586"/>
      <w:bookmarkStart w:id="45" w:name="_Toc38877428"/>
      <w:bookmarkStart w:id="46" w:name="_Toc43199510"/>
      <w:bookmarkStart w:id="47" w:name="_Toc45132689"/>
      <w:bookmarkStart w:id="48" w:name="_Toc59015432"/>
      <w:bookmarkStart w:id="49" w:name="_Toc63170988"/>
      <w:bookmarkStart w:id="50" w:name="_Toc66282025"/>
      <w:bookmarkStart w:id="51" w:name="_Toc68165901"/>
      <w:bookmarkStart w:id="52" w:name="_Toc70426193"/>
      <w:bookmarkStart w:id="53" w:name="_Toc73433541"/>
      <w:bookmarkStart w:id="54" w:name="_Toc73435638"/>
      <w:bookmarkStart w:id="55" w:name="_Toc73437044"/>
      <w:bookmarkStart w:id="56" w:name="_Toc75351454"/>
      <w:bookmarkStart w:id="57" w:name="_Toc83229732"/>
      <w:bookmarkStart w:id="58" w:name="_Toc85527724"/>
      <w:bookmarkStart w:id="59" w:name="_Toc90649349"/>
      <w:bookmarkStart w:id="60" w:name="_Toc216346855"/>
      <w:r w:rsidRPr="00E45330">
        <w:t>2</w:t>
      </w:r>
      <w:r w:rsidRPr="00E45330">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pPr>
        <w:pStyle w:val="EX"/>
        <w:rPr>
          <w:lang w:val="en-US"/>
        </w:rPr>
      </w:pPr>
      <w:r w:rsidRPr="00E45330">
        <w:rPr>
          <w:noProof/>
          <w:lang w:eastAsia="zh-CN"/>
        </w:rPr>
        <w:lastRenderedPageBreak/>
        <w:t>[6]</w:t>
      </w:r>
      <w:r w:rsidRPr="00E45330">
        <w:rPr>
          <w:noProof/>
          <w:lang w:eastAsia="zh-CN"/>
        </w:rPr>
        <w:tab/>
      </w:r>
      <w:r w:rsidRPr="00E45330">
        <w:rPr>
          <w:lang w:val="en-US"/>
        </w:rPr>
        <w:t xml:space="preserve">OpenAPI: </w:t>
      </w:r>
      <w:r w:rsidRPr="00E45330">
        <w:t>"</w:t>
      </w:r>
      <w:r w:rsidRPr="00E45330">
        <w:rPr>
          <w:lang w:val="en-US"/>
        </w:rPr>
        <w:t>OpenAPI Specification Version 3.0.0</w:t>
      </w:r>
      <w:r w:rsidRPr="00E45330">
        <w:t>"</w:t>
      </w:r>
      <w:r w:rsidRPr="00E45330">
        <w:rPr>
          <w:lang w:val="en-US"/>
        </w:rPr>
        <w:t xml:space="preserve">, </w:t>
      </w:r>
      <w:hyperlink r:id="rId11" w:history="1">
        <w:r w:rsidRPr="00E45330">
          <w:rPr>
            <w:rStyle w:val="ab"/>
            <w:lang w:val="en-US"/>
          </w:rPr>
          <w:t>https://spec.openapis.org/oas/v3.0.0</w:t>
        </w:r>
      </w:hyperlink>
      <w:r w:rsidRPr="00E45330">
        <w:rPr>
          <w:lang w:val="en-US"/>
        </w:rPr>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3GPP TS 29.116: "Representational state transfer over xMB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IETF RFC 6455: "The Websocket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bookmarkStart w:id="61" w:name="_Hlk506360308"/>
      <w:r w:rsidRPr="00E45330">
        <w:t>Common API Framework for 3GPP Northbound APIs</w:t>
      </w:r>
      <w:bookmarkEnd w:id="61"/>
      <w:r w:rsidRPr="00E45330">
        <w:t>;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2" w:name="_Toc34035290"/>
      <w:bookmarkStart w:id="63" w:name="_Toc36037283"/>
      <w:bookmarkStart w:id="64" w:name="_Toc36037587"/>
      <w:bookmarkStart w:id="65" w:name="_Toc38877429"/>
      <w:bookmarkStart w:id="66" w:name="_Toc43199511"/>
      <w:bookmarkStart w:id="67" w:name="_Toc45132690"/>
      <w:bookmarkStart w:id="68" w:name="_Toc59015433"/>
      <w:bookmarkStart w:id="69" w:name="_Toc63170989"/>
      <w:bookmarkStart w:id="70" w:name="_Toc66282026"/>
      <w:bookmarkStart w:id="71" w:name="_Toc68165902"/>
      <w:bookmarkStart w:id="72" w:name="_Toc70426194"/>
      <w:bookmarkStart w:id="73" w:name="_Toc73433542"/>
      <w:bookmarkStart w:id="74" w:name="_Toc73435639"/>
      <w:bookmarkStart w:id="75" w:name="_Toc73437045"/>
      <w:bookmarkStart w:id="76" w:name="_Toc75351455"/>
      <w:bookmarkStart w:id="77" w:name="_Toc83229733"/>
      <w:bookmarkStart w:id="78" w:name="_Toc85527725"/>
      <w:bookmarkStart w:id="79"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1"/>
      </w:pPr>
      <w:bookmarkStart w:id="80" w:name="_Toc216346856"/>
      <w:r w:rsidRPr="00E45330">
        <w:lastRenderedPageBreak/>
        <w:t>3</w:t>
      </w:r>
      <w:r w:rsidRPr="00E45330">
        <w:tab/>
        <w:t>Definitions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E5E09A5" w14:textId="77777777" w:rsidR="008F780E" w:rsidRPr="00E45330" w:rsidRDefault="008F780E">
      <w:pPr>
        <w:pStyle w:val="2"/>
      </w:pPr>
      <w:bookmarkStart w:id="81" w:name="_Toc34035291"/>
      <w:bookmarkStart w:id="82" w:name="_Toc36037284"/>
      <w:bookmarkStart w:id="83" w:name="_Toc36037588"/>
      <w:bookmarkStart w:id="84" w:name="_Toc38877430"/>
      <w:bookmarkStart w:id="85" w:name="_Toc43199512"/>
      <w:bookmarkStart w:id="86" w:name="_Toc45132691"/>
      <w:bookmarkStart w:id="87" w:name="_Toc59015434"/>
      <w:bookmarkStart w:id="88" w:name="_Toc63170990"/>
      <w:bookmarkStart w:id="89" w:name="_Toc66282027"/>
      <w:bookmarkStart w:id="90" w:name="_Toc68165903"/>
      <w:bookmarkStart w:id="91" w:name="_Toc70426195"/>
      <w:bookmarkStart w:id="92" w:name="_Toc73433543"/>
      <w:bookmarkStart w:id="93" w:name="_Toc73435640"/>
      <w:bookmarkStart w:id="94" w:name="_Toc73437046"/>
      <w:bookmarkStart w:id="95" w:name="_Toc75351456"/>
      <w:bookmarkStart w:id="96" w:name="_Toc83229734"/>
      <w:bookmarkStart w:id="97" w:name="_Toc85527726"/>
      <w:bookmarkStart w:id="98" w:name="_Toc90649351"/>
      <w:bookmarkStart w:id="99" w:name="_Toc216346857"/>
      <w:r w:rsidRPr="00E45330">
        <w:t>3.1</w:t>
      </w:r>
      <w:r w:rsidRPr="00E4533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2"/>
      </w:pPr>
      <w:bookmarkStart w:id="100" w:name="_Toc34035292"/>
      <w:bookmarkStart w:id="101" w:name="_Toc36037285"/>
      <w:bookmarkStart w:id="102" w:name="_Toc36037589"/>
      <w:bookmarkStart w:id="103" w:name="_Toc38877431"/>
      <w:bookmarkStart w:id="104" w:name="_Toc43199513"/>
      <w:bookmarkStart w:id="105" w:name="_Toc45132692"/>
      <w:bookmarkStart w:id="106" w:name="_Toc59015435"/>
      <w:bookmarkStart w:id="107" w:name="_Toc63170991"/>
      <w:bookmarkStart w:id="108" w:name="_Toc66282028"/>
      <w:bookmarkStart w:id="109" w:name="_Toc68165904"/>
      <w:bookmarkStart w:id="110" w:name="_Toc70426196"/>
      <w:bookmarkStart w:id="111" w:name="_Toc73433544"/>
      <w:bookmarkStart w:id="112" w:name="_Toc73435641"/>
      <w:bookmarkStart w:id="113" w:name="_Toc73437047"/>
      <w:bookmarkStart w:id="114" w:name="_Toc75351457"/>
      <w:bookmarkStart w:id="115" w:name="_Toc83229735"/>
      <w:bookmarkStart w:id="116" w:name="_Toc85527727"/>
      <w:bookmarkStart w:id="117" w:name="_Toc90649352"/>
      <w:bookmarkStart w:id="118" w:name="_Toc216346858"/>
      <w:r w:rsidRPr="00E45330">
        <w:t>3.2</w:t>
      </w:r>
      <w:r w:rsidRPr="00E45330">
        <w:tab/>
        <w:t>Symbols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2"/>
      </w:pPr>
      <w:bookmarkStart w:id="119" w:name="_Toc34035293"/>
      <w:bookmarkStart w:id="120" w:name="_Toc36037286"/>
      <w:bookmarkStart w:id="121" w:name="_Toc36037590"/>
      <w:bookmarkStart w:id="122" w:name="_Toc38877432"/>
      <w:bookmarkStart w:id="123" w:name="_Toc43199514"/>
      <w:bookmarkStart w:id="124" w:name="_Toc45132693"/>
      <w:bookmarkStart w:id="125" w:name="_Toc59015436"/>
      <w:bookmarkStart w:id="126" w:name="_Toc63170992"/>
      <w:bookmarkStart w:id="127" w:name="_Toc66282029"/>
      <w:bookmarkStart w:id="128" w:name="_Toc68165905"/>
      <w:bookmarkStart w:id="129" w:name="_Toc70426197"/>
      <w:bookmarkStart w:id="130" w:name="_Toc73433545"/>
      <w:bookmarkStart w:id="131" w:name="_Toc73435642"/>
      <w:bookmarkStart w:id="132" w:name="_Toc73437048"/>
      <w:bookmarkStart w:id="133" w:name="_Toc75351458"/>
      <w:bookmarkStart w:id="134" w:name="_Toc83229736"/>
      <w:bookmarkStart w:id="135" w:name="_Toc85527728"/>
      <w:bookmarkStart w:id="136" w:name="_Toc90649353"/>
      <w:bookmarkStart w:id="137" w:name="_Toc216346859"/>
      <w:r w:rsidRPr="00E45330">
        <w:t>3.3</w:t>
      </w:r>
      <w:r w:rsidRPr="00E45330">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1"/>
      </w:pPr>
      <w:bookmarkStart w:id="138" w:name="_Toc510696584"/>
      <w:bookmarkStart w:id="139" w:name="_Toc34035294"/>
      <w:bookmarkStart w:id="140" w:name="_Toc36037287"/>
      <w:bookmarkStart w:id="141" w:name="_Toc36037591"/>
      <w:bookmarkStart w:id="142" w:name="_Toc38877433"/>
      <w:bookmarkStart w:id="143" w:name="_Toc43199515"/>
      <w:bookmarkStart w:id="144" w:name="_Toc45132694"/>
      <w:bookmarkStart w:id="145" w:name="_Toc59015437"/>
      <w:bookmarkStart w:id="146" w:name="_Toc63170993"/>
      <w:bookmarkStart w:id="147" w:name="_Toc66282030"/>
      <w:bookmarkStart w:id="148" w:name="_Toc68165906"/>
      <w:bookmarkStart w:id="149" w:name="_Toc70426198"/>
      <w:bookmarkStart w:id="150" w:name="_Toc73433546"/>
      <w:bookmarkStart w:id="151" w:name="_Toc73435643"/>
      <w:bookmarkStart w:id="152" w:name="_Toc73437049"/>
      <w:bookmarkStart w:id="153" w:name="_Toc75351459"/>
      <w:bookmarkStart w:id="154" w:name="_Toc83229737"/>
      <w:bookmarkStart w:id="155" w:name="_Toc85527729"/>
      <w:bookmarkStart w:id="156" w:name="_Toc90649354"/>
      <w:r w:rsidRPr="00E45330">
        <w:br w:type="page"/>
      </w:r>
      <w:bookmarkStart w:id="157" w:name="_Toc216346860"/>
      <w:r w:rsidR="008F780E" w:rsidRPr="00E45330">
        <w:lastRenderedPageBreak/>
        <w:t>4</w:t>
      </w:r>
      <w:r w:rsidR="008F780E" w:rsidRPr="00E45330">
        <w:tab/>
        <w:t>Overview</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t>VAE_MessageDelivery</w:t>
      </w:r>
    </w:p>
    <w:p w14:paraId="77D153E5" w14:textId="77777777" w:rsidR="008F780E" w:rsidRPr="00E45330" w:rsidRDefault="008F780E">
      <w:pPr>
        <w:pStyle w:val="B10"/>
        <w:rPr>
          <w:lang w:eastAsia="zh-CN"/>
        </w:rPr>
      </w:pPr>
      <w:r w:rsidRPr="00E45330">
        <w:rPr>
          <w:lang w:eastAsia="zh-CN"/>
        </w:rPr>
        <w:t>-</w:t>
      </w:r>
      <w:r w:rsidRPr="00E45330">
        <w:rPr>
          <w:lang w:eastAsia="zh-CN"/>
        </w:rPr>
        <w:tab/>
        <w:t>VAE_FileDistribution</w:t>
      </w:r>
    </w:p>
    <w:p w14:paraId="348C6823" w14:textId="77777777" w:rsidR="008F780E" w:rsidRPr="00E45330" w:rsidRDefault="008F780E">
      <w:pPr>
        <w:pStyle w:val="B10"/>
        <w:rPr>
          <w:lang w:eastAsia="zh-CN"/>
        </w:rPr>
      </w:pPr>
      <w:r w:rsidRPr="00E45330">
        <w:rPr>
          <w:lang w:eastAsia="zh-CN"/>
        </w:rPr>
        <w:t>-</w:t>
      </w:r>
      <w:r w:rsidRPr="00E45330">
        <w:rPr>
          <w:lang w:eastAsia="zh-CN"/>
        </w:rPr>
        <w:tab/>
        <w:t>VAE_ApplicationRequirement</w:t>
      </w:r>
    </w:p>
    <w:p w14:paraId="0983C895" w14:textId="77777777" w:rsidR="008F780E" w:rsidRPr="00E45330" w:rsidRDefault="008F780E">
      <w:pPr>
        <w:pStyle w:val="B10"/>
      </w:pPr>
      <w:r w:rsidRPr="00E45330">
        <w:rPr>
          <w:lang w:eastAsia="zh-CN"/>
        </w:rPr>
        <w:t>-</w:t>
      </w:r>
      <w:r w:rsidRPr="00E45330">
        <w:rPr>
          <w:lang w:eastAsia="zh-CN"/>
        </w:rPr>
        <w:tab/>
        <w:t>VAE_</w:t>
      </w:r>
      <w:r w:rsidRPr="00E45330">
        <w:t>DynamicGroup</w:t>
      </w:r>
    </w:p>
    <w:p w14:paraId="1FB2A2A5" w14:textId="77777777" w:rsidR="008F780E" w:rsidRPr="00E45330" w:rsidRDefault="008F780E">
      <w:pPr>
        <w:pStyle w:val="B10"/>
      </w:pPr>
      <w:r w:rsidRPr="00E45330">
        <w:rPr>
          <w:lang w:eastAsia="zh-CN"/>
        </w:rPr>
        <w:t>-</w:t>
      </w:r>
      <w:r w:rsidRPr="00E45330">
        <w:rPr>
          <w:lang w:eastAsia="zh-CN"/>
        </w:rPr>
        <w:tab/>
      </w:r>
      <w:r w:rsidRPr="00E45330">
        <w:t>VAE_HDMapDynamicInfo</w:t>
      </w:r>
    </w:p>
    <w:p w14:paraId="2316555B" w14:textId="77777777" w:rsidR="003B3B9B" w:rsidRPr="00E45330" w:rsidRDefault="003B3B9B">
      <w:pPr>
        <w:pStyle w:val="B10"/>
      </w:pPr>
      <w:r w:rsidRPr="00E45330">
        <w:t>-</w:t>
      </w:r>
      <w:r w:rsidRPr="00E45330">
        <w:tab/>
        <w:t>VAE_SessionOrientedService</w:t>
      </w:r>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r w:rsidRPr="003D2277">
        <w:t>VAE_ServiceAndQoSControlInfo</w:t>
      </w:r>
    </w:p>
    <w:p w14:paraId="37FD24B0" w14:textId="77777777" w:rsidR="008B2393" w:rsidRDefault="008B2393">
      <w:pPr>
        <w:pStyle w:val="B10"/>
      </w:pPr>
      <w:r w:rsidRPr="00E45330">
        <w:t>-</w:t>
      </w:r>
      <w:r w:rsidRPr="00E45330">
        <w:tab/>
      </w:r>
      <w:r w:rsidRPr="003E4C33">
        <w:t>VAE_VRU</w:t>
      </w:r>
      <w:r>
        <w:t>Z</w:t>
      </w:r>
      <w:r w:rsidRPr="003E4C33">
        <w:t>oneManagement</w:t>
      </w:r>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t>VAE_ServiceContinuity</w:t>
      </w:r>
    </w:p>
    <w:p w14:paraId="22F78585" w14:textId="77777777" w:rsidR="008F780E" w:rsidRPr="00E45330" w:rsidRDefault="00A04699">
      <w:pPr>
        <w:pStyle w:val="1"/>
      </w:pPr>
      <w:bookmarkStart w:id="158" w:name="_Toc510696585"/>
      <w:bookmarkStart w:id="159" w:name="_Toc34035295"/>
      <w:bookmarkStart w:id="160" w:name="_Toc36037288"/>
      <w:bookmarkStart w:id="161" w:name="_Toc36037592"/>
      <w:bookmarkStart w:id="162" w:name="_Toc38877434"/>
      <w:bookmarkStart w:id="163" w:name="_Toc43199516"/>
      <w:bookmarkStart w:id="164" w:name="_Toc45132695"/>
      <w:bookmarkStart w:id="165" w:name="_Toc59015438"/>
      <w:bookmarkStart w:id="166" w:name="_Toc63170994"/>
      <w:bookmarkStart w:id="167" w:name="_Toc66282031"/>
      <w:bookmarkStart w:id="168" w:name="_Toc68165907"/>
      <w:bookmarkStart w:id="169" w:name="_Toc70426199"/>
      <w:bookmarkStart w:id="170" w:name="_Toc73433547"/>
      <w:bookmarkStart w:id="171" w:name="_Toc73435644"/>
      <w:bookmarkStart w:id="172" w:name="_Toc73437050"/>
      <w:bookmarkStart w:id="173" w:name="_Toc75351460"/>
      <w:bookmarkStart w:id="174" w:name="_Toc83229738"/>
      <w:bookmarkStart w:id="175" w:name="_Toc85527730"/>
      <w:bookmarkStart w:id="176" w:name="_Toc90649355"/>
      <w:r w:rsidRPr="00E45330">
        <w:br w:type="page"/>
      </w:r>
      <w:bookmarkStart w:id="177" w:name="_Toc216346861"/>
      <w:r w:rsidR="008F780E" w:rsidRPr="00E45330">
        <w:lastRenderedPageBreak/>
        <w:t>5</w:t>
      </w:r>
      <w:r w:rsidR="008F780E" w:rsidRPr="00E45330">
        <w:tab/>
        <w:t xml:space="preserve">Services offered by the </w:t>
      </w:r>
      <w:bookmarkEnd w:id="158"/>
      <w:r w:rsidR="008F780E" w:rsidRPr="00E45330">
        <w:rPr>
          <w:lang w:eastAsia="ko-KR"/>
        </w:rPr>
        <w:t>V2X Application Enabler</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CCA0621" w14:textId="77777777" w:rsidR="008F780E" w:rsidRPr="00E45330" w:rsidRDefault="008F780E">
      <w:pPr>
        <w:pStyle w:val="2"/>
      </w:pPr>
      <w:bookmarkStart w:id="178" w:name="_Toc510696586"/>
      <w:bookmarkStart w:id="179" w:name="_Toc34035296"/>
      <w:bookmarkStart w:id="180" w:name="_Toc36037289"/>
      <w:bookmarkStart w:id="181" w:name="_Toc36037593"/>
      <w:bookmarkStart w:id="182" w:name="_Toc38877435"/>
      <w:bookmarkStart w:id="183" w:name="_Toc43199517"/>
      <w:bookmarkStart w:id="184" w:name="_Toc45132696"/>
      <w:bookmarkStart w:id="185" w:name="_Toc59015439"/>
      <w:bookmarkStart w:id="186" w:name="_Toc63170995"/>
      <w:bookmarkStart w:id="187" w:name="_Toc66282032"/>
      <w:bookmarkStart w:id="188" w:name="_Toc68165908"/>
      <w:bookmarkStart w:id="189" w:name="_Toc70426200"/>
      <w:bookmarkStart w:id="190" w:name="_Toc73433548"/>
      <w:bookmarkStart w:id="191" w:name="_Toc73435645"/>
      <w:bookmarkStart w:id="192" w:name="_Toc73437051"/>
      <w:bookmarkStart w:id="193" w:name="_Toc75351461"/>
      <w:bookmarkStart w:id="194" w:name="_Toc83229739"/>
      <w:bookmarkStart w:id="195" w:name="_Toc85527731"/>
      <w:bookmarkStart w:id="196" w:name="_Toc90649356"/>
      <w:bookmarkStart w:id="197" w:name="_Toc216346862"/>
      <w:r w:rsidRPr="00E45330">
        <w:t>5.1</w:t>
      </w:r>
      <w:r w:rsidRPr="00E45330">
        <w:tab/>
        <w:t>Introduction</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r w:rsidRPr="00E45330">
              <w:t>VAE_MessageDelivery</w:t>
            </w:r>
          </w:p>
        </w:tc>
        <w:tc>
          <w:tcPr>
            <w:tcW w:w="3332" w:type="dxa"/>
          </w:tcPr>
          <w:p w14:paraId="70C31876" w14:textId="77777777" w:rsidR="008F780E" w:rsidRPr="00E45330" w:rsidRDefault="008F780E">
            <w:pPr>
              <w:pStyle w:val="TAL"/>
            </w:pPr>
            <w:r w:rsidRPr="00E45330">
              <w:t>Deliver_DL_Message</w:t>
            </w:r>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r w:rsidRPr="00E45330">
              <w:t>Deliver_UL_Message</w:t>
            </w:r>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r w:rsidRPr="00E45330">
              <w:t>VAE_FileDistribution</w:t>
            </w:r>
          </w:p>
        </w:tc>
        <w:tc>
          <w:tcPr>
            <w:tcW w:w="3332" w:type="dxa"/>
          </w:tcPr>
          <w:p w14:paraId="465C8116" w14:textId="77777777" w:rsidR="008F780E" w:rsidRPr="00E45330" w:rsidRDefault="008F780E">
            <w:pPr>
              <w:pStyle w:val="TAL"/>
            </w:pPr>
            <w:r w:rsidRPr="00E45330">
              <w:t>Distribute_File</w:t>
            </w:r>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r w:rsidRPr="00E45330">
              <w:t>VAE_ApplicationRequirement</w:t>
            </w:r>
          </w:p>
        </w:tc>
        <w:tc>
          <w:tcPr>
            <w:tcW w:w="3332" w:type="dxa"/>
          </w:tcPr>
          <w:p w14:paraId="1ECDC3C2" w14:textId="77777777" w:rsidR="008F780E" w:rsidRPr="00E45330" w:rsidRDefault="008F780E">
            <w:pPr>
              <w:pStyle w:val="TAL"/>
            </w:pPr>
            <w:r w:rsidRPr="00E45330">
              <w:t>Reserve_NetworkResource</w:t>
            </w:r>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r w:rsidRPr="00E45330">
              <w:t>Notify_NetworkResource</w:t>
            </w:r>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r w:rsidRPr="00E45330">
              <w:t>VAE_DynamicGroup</w:t>
            </w:r>
          </w:p>
        </w:tc>
        <w:tc>
          <w:tcPr>
            <w:tcW w:w="3332" w:type="dxa"/>
          </w:tcPr>
          <w:p w14:paraId="38EC9E70" w14:textId="77777777" w:rsidR="008F780E" w:rsidRPr="00E45330" w:rsidRDefault="008F780E">
            <w:pPr>
              <w:pStyle w:val="TAL"/>
            </w:pPr>
            <w:r w:rsidRPr="00E45330">
              <w:t>Configure_DynamicGroup</w:t>
            </w:r>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r w:rsidRPr="00E45330">
              <w:t>VAE_ServiceContinuity</w:t>
            </w:r>
          </w:p>
        </w:tc>
        <w:tc>
          <w:tcPr>
            <w:tcW w:w="3332" w:type="dxa"/>
          </w:tcPr>
          <w:p w14:paraId="47D16150" w14:textId="77777777" w:rsidR="008F780E" w:rsidRPr="00E45330" w:rsidRDefault="008F780E">
            <w:pPr>
              <w:pStyle w:val="TAL"/>
            </w:pPr>
            <w:r w:rsidRPr="00E45330">
              <w:t>Query_ServiceContinuity</w:t>
            </w:r>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r w:rsidRPr="00E45330">
              <w:t>VAE_HDMapDynamicInfo</w:t>
            </w:r>
          </w:p>
        </w:tc>
        <w:tc>
          <w:tcPr>
            <w:tcW w:w="3332" w:type="dxa"/>
          </w:tcPr>
          <w:p w14:paraId="5D9AB17B" w14:textId="77777777" w:rsidR="008F780E" w:rsidRPr="00E45330" w:rsidRDefault="008F780E">
            <w:pPr>
              <w:pStyle w:val="TAL"/>
            </w:pPr>
            <w:r w:rsidRPr="00E45330">
              <w:t>Subscribe_HDMapDynamicInfo</w:t>
            </w:r>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r w:rsidRPr="00E45330">
              <w:rPr>
                <w:lang w:eastAsia="zh-CN"/>
              </w:rPr>
              <w:t>VAE_SessionOrientedService</w:t>
            </w:r>
          </w:p>
        </w:tc>
        <w:tc>
          <w:tcPr>
            <w:tcW w:w="3332" w:type="dxa"/>
          </w:tcPr>
          <w:p w14:paraId="1BBABDC2" w14:textId="77777777" w:rsidR="003B3B9B" w:rsidRPr="00E45330" w:rsidRDefault="003B3B9B" w:rsidP="003B3B9B">
            <w:pPr>
              <w:pStyle w:val="TAL"/>
            </w:pPr>
            <w:r w:rsidRPr="00E45330">
              <w:t>Establish_Session</w:t>
            </w:r>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r w:rsidRPr="00E45330">
              <w:t>Notify_Establish_Session</w:t>
            </w:r>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r w:rsidRPr="00E45330">
              <w:t>Update_Session</w:t>
            </w:r>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r w:rsidRPr="00E45330">
              <w:t>Notify_Update_Session</w:t>
            </w:r>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r w:rsidRPr="00E45330">
              <w:t>Terminate_Session</w:t>
            </w:r>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r w:rsidRPr="00E45330">
              <w:t>Notify_Terminate_Session</w:t>
            </w:r>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r w:rsidRPr="003D2277">
              <w:t>VAE_ServiceAndQoSControlInfo</w:t>
            </w:r>
          </w:p>
        </w:tc>
        <w:tc>
          <w:tcPr>
            <w:tcW w:w="3332" w:type="dxa"/>
          </w:tcPr>
          <w:p w14:paraId="619FC728" w14:textId="77777777" w:rsidR="00E34E4A" w:rsidRPr="00E45330" w:rsidRDefault="00E34E4A" w:rsidP="00E34E4A">
            <w:pPr>
              <w:pStyle w:val="TAL"/>
            </w:pPr>
            <w:r>
              <w:t>Subscribe_</w:t>
            </w:r>
            <w:r w:rsidRPr="00DE5DB0">
              <w:t>ServiceAndQoSControlInfo</w:t>
            </w:r>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r w:rsidRPr="003E4C33">
              <w:t>VAE_VRU</w:t>
            </w:r>
            <w:r>
              <w:t>Z</w:t>
            </w:r>
            <w:r w:rsidRPr="003E4C33">
              <w:t>oneManagement</w:t>
            </w:r>
          </w:p>
        </w:tc>
        <w:tc>
          <w:tcPr>
            <w:tcW w:w="3332" w:type="dxa"/>
          </w:tcPr>
          <w:p w14:paraId="62CBFC3B" w14:textId="77777777" w:rsidR="008B2393" w:rsidRDefault="008B2393" w:rsidP="008B2393">
            <w:pPr>
              <w:pStyle w:val="TAL"/>
            </w:pPr>
            <w:r>
              <w:t>Subscribe_</w:t>
            </w:r>
            <w:r w:rsidRPr="003E4C33">
              <w:t>VRU</w:t>
            </w:r>
            <w:r>
              <w:t>Z</w:t>
            </w:r>
            <w:r w:rsidRPr="003E4C33">
              <w:t>oneManagement</w:t>
            </w:r>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r>
              <w:t>Notify_</w:t>
            </w:r>
            <w:r w:rsidRPr="003E4C33">
              <w:t>VRU</w:t>
            </w:r>
            <w:r>
              <w:t>Z</w:t>
            </w:r>
            <w:r w:rsidRPr="003E4C33">
              <w:t>oneManagement</w:t>
            </w:r>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pPr>
              <w:jc w:val="center"/>
              <w:rPr>
                <w:rFonts w:ascii="Arial" w:hAnsi="Arial" w:cs="Arial"/>
                <w:b/>
                <w:sz w:val="18"/>
                <w:szCs w:val="18"/>
              </w:rPr>
            </w:pPr>
            <w:r w:rsidRPr="00E45330">
              <w:rPr>
                <w:rFonts w:ascii="Arial" w:hAnsi="Arial" w:cs="Arial"/>
                <w:b/>
                <w:sz w:val="18"/>
                <w:szCs w:val="18"/>
              </w:rPr>
              <w:t>Service Name</w:t>
            </w:r>
          </w:p>
        </w:tc>
        <w:tc>
          <w:tcPr>
            <w:tcW w:w="885" w:type="dxa"/>
            <w:shd w:val="clear" w:color="auto" w:fill="C0C0C0"/>
          </w:tcPr>
          <w:p w14:paraId="765ED011" w14:textId="77777777" w:rsidR="008F780E" w:rsidRPr="00E45330" w:rsidRDefault="008F780E">
            <w:pPr>
              <w:jc w:val="center"/>
              <w:rPr>
                <w:rFonts w:ascii="Arial" w:hAnsi="Arial" w:cs="Arial"/>
                <w:b/>
                <w:sz w:val="18"/>
                <w:szCs w:val="18"/>
              </w:rPr>
            </w:pPr>
            <w:r w:rsidRPr="00E45330">
              <w:rPr>
                <w:rFonts w:ascii="Arial" w:hAnsi="Arial" w:cs="Arial"/>
                <w:b/>
                <w:sz w:val="18"/>
                <w:szCs w:val="18"/>
              </w:rPr>
              <w:t>Clause</w:t>
            </w:r>
          </w:p>
        </w:tc>
        <w:tc>
          <w:tcPr>
            <w:tcW w:w="1701" w:type="dxa"/>
            <w:shd w:val="clear" w:color="auto" w:fill="C0C0C0"/>
          </w:tcPr>
          <w:p w14:paraId="2E61114A" w14:textId="77777777" w:rsidR="008F780E" w:rsidRPr="00E45330" w:rsidRDefault="008F780E">
            <w:pPr>
              <w:jc w:val="center"/>
              <w:rPr>
                <w:rFonts w:ascii="Arial" w:hAnsi="Arial" w:cs="Arial"/>
                <w:b/>
                <w:sz w:val="18"/>
                <w:szCs w:val="18"/>
              </w:rPr>
            </w:pPr>
            <w:r w:rsidRPr="00E45330">
              <w:rPr>
                <w:rFonts w:ascii="Arial" w:hAnsi="Arial" w:cs="Arial"/>
                <w:b/>
                <w:sz w:val="18"/>
                <w:szCs w:val="18"/>
              </w:rPr>
              <w:t>Description</w:t>
            </w:r>
          </w:p>
        </w:tc>
        <w:tc>
          <w:tcPr>
            <w:tcW w:w="3209" w:type="dxa"/>
            <w:shd w:val="clear" w:color="auto" w:fill="C0C0C0"/>
          </w:tcPr>
          <w:p w14:paraId="5CE11A20" w14:textId="77777777" w:rsidR="008F780E" w:rsidRPr="00E45330" w:rsidRDefault="008F780E">
            <w:pPr>
              <w:jc w:val="center"/>
              <w:rPr>
                <w:rFonts w:ascii="Arial" w:hAnsi="Arial" w:cs="Arial"/>
                <w:b/>
                <w:sz w:val="18"/>
                <w:szCs w:val="18"/>
              </w:rPr>
            </w:pPr>
            <w:r w:rsidRPr="00E45330">
              <w:rPr>
                <w:rFonts w:ascii="Arial" w:hAnsi="Arial" w:cs="Arial"/>
                <w:b/>
                <w:sz w:val="18"/>
                <w:szCs w:val="18"/>
              </w:rPr>
              <w:t>OpenAPI Specification File</w:t>
            </w:r>
          </w:p>
        </w:tc>
        <w:tc>
          <w:tcPr>
            <w:tcW w:w="991" w:type="dxa"/>
            <w:shd w:val="clear" w:color="auto" w:fill="C0C0C0"/>
          </w:tcPr>
          <w:p w14:paraId="42B41A16" w14:textId="77777777" w:rsidR="008F780E" w:rsidRPr="00E45330" w:rsidRDefault="008F780E">
            <w:pPr>
              <w:jc w:val="center"/>
              <w:rPr>
                <w:rFonts w:ascii="Arial" w:hAnsi="Arial" w:cs="Arial"/>
                <w:b/>
                <w:sz w:val="18"/>
                <w:szCs w:val="18"/>
              </w:rPr>
            </w:pPr>
            <w:r w:rsidRPr="00E45330">
              <w:rPr>
                <w:rFonts w:ascii="Arial" w:hAnsi="Arial" w:cs="Arial"/>
                <w:b/>
                <w:sz w:val="18"/>
                <w:szCs w:val="18"/>
              </w:rPr>
              <w:t>apiName</w:t>
            </w:r>
          </w:p>
        </w:tc>
        <w:tc>
          <w:tcPr>
            <w:tcW w:w="756" w:type="dxa"/>
            <w:shd w:val="clear" w:color="auto" w:fill="C0C0C0"/>
          </w:tcPr>
          <w:p w14:paraId="12599D61" w14:textId="77777777" w:rsidR="008F780E" w:rsidRPr="00E45330" w:rsidRDefault="008F780E">
            <w:pPr>
              <w:jc w:val="center"/>
              <w:rPr>
                <w:rFonts w:ascii="Arial" w:hAnsi="Arial" w:cs="Arial"/>
                <w:b/>
                <w:sz w:val="18"/>
                <w:szCs w:val="18"/>
              </w:rPr>
            </w:pPr>
            <w:r w:rsidRPr="00E45330">
              <w:rPr>
                <w:rFonts w:ascii="Arial" w:hAnsi="Arial" w:cs="Arial"/>
                <w:b/>
                <w:sz w:val="18"/>
                <w:szCs w:val="18"/>
              </w:rPr>
              <w:t>Annex</w:t>
            </w:r>
          </w:p>
        </w:tc>
      </w:tr>
      <w:tr w:rsidR="008F780E" w:rsidRPr="00E45330" w14:paraId="2F666692" w14:textId="77777777" w:rsidTr="00B335AE">
        <w:tc>
          <w:tcPr>
            <w:tcW w:w="2087" w:type="dxa"/>
          </w:tcPr>
          <w:p w14:paraId="348AA006" w14:textId="77777777" w:rsidR="008F780E" w:rsidRPr="00E45330" w:rsidRDefault="008F780E">
            <w:pPr>
              <w:pStyle w:val="TAL"/>
              <w:rPr>
                <w:noProof/>
              </w:rPr>
            </w:pPr>
            <w:r w:rsidRPr="00E45330">
              <w:lastRenderedPageBreak/>
              <w:t>VAE_MessageDelivery</w:t>
            </w:r>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r w:rsidRPr="00E45330">
              <w:t>VAE_FileDistribution</w:t>
            </w:r>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r w:rsidRPr="00E45330">
              <w:rPr>
                <w:rFonts w:cs="Arial"/>
                <w:szCs w:val="18"/>
                <w:lang w:val="en-US"/>
              </w:rPr>
              <w:t>vae-file-distribution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r w:rsidRPr="00E45330">
              <w:t>VAE_ApplicationRequirement</w:t>
            </w:r>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r w:rsidRPr="00E45330">
              <w:t>VAE_DynamicGroup</w:t>
            </w:r>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r w:rsidRPr="00E45330">
              <w:t>VAE_ServiceContinuity</w:t>
            </w:r>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r w:rsidRPr="00E45330">
              <w:t>VAE_HDMapDynamicInfo</w:t>
            </w:r>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r w:rsidRPr="00E45330">
              <w:t>VAE_HDMapDynamicInfo</w:t>
            </w:r>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r w:rsidRPr="00E45330">
              <w:t>VAE_HDMapDynamicInfo</w:t>
            </w:r>
            <w:r w:rsidRPr="00E45330">
              <w:rPr>
                <w:noProof/>
              </w:rPr>
              <w:t>.yaml</w:t>
            </w:r>
          </w:p>
        </w:tc>
        <w:tc>
          <w:tcPr>
            <w:tcW w:w="991" w:type="dxa"/>
          </w:tcPr>
          <w:p w14:paraId="40C58E92" w14:textId="77777777" w:rsidR="008F780E" w:rsidRPr="00E45330" w:rsidRDefault="003B3B9B">
            <w:pPr>
              <w:pStyle w:val="TAL"/>
              <w:rPr>
                <w:noProof/>
              </w:rPr>
            </w:pPr>
            <w:r w:rsidRPr="00E45330">
              <w:rPr>
                <w:lang w:eastAsia="zh-CN"/>
              </w:rPr>
              <w:t>v</w:t>
            </w:r>
            <w:r w:rsidRPr="00E45330">
              <w:rPr>
                <w:rFonts w:hint="eastAsia"/>
                <w:lang w:eastAsia="zh-CN"/>
              </w:rPr>
              <w:t>ae</w:t>
            </w:r>
            <w:r w:rsidR="008F780E" w:rsidRPr="00E45330">
              <w:rPr>
                <w:lang w:eastAsia="zh-CN"/>
              </w:rPr>
              <w:t>-</w:t>
            </w:r>
            <w:r w:rsidR="008F780E" w:rsidRPr="00E45330">
              <w:rPr>
                <w:rFonts w:hint="eastAsia"/>
                <w:lang w:eastAsia="zh-CN"/>
              </w:rPr>
              <w:t>hdm</w:t>
            </w:r>
            <w:r w:rsidR="008F780E" w:rsidRPr="00E45330">
              <w:t>ap</w:t>
            </w:r>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r w:rsidRPr="00E45330">
              <w:rPr>
                <w:lang w:eastAsia="zh-CN"/>
              </w:rPr>
              <w:t>VAE_SessionOrientedService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r w:rsidRPr="00E45330">
              <w:rPr>
                <w:lang w:eastAsia="zh-CN"/>
              </w:rPr>
              <w:t>VAE_SessionOrientedService</w:t>
            </w:r>
          </w:p>
        </w:tc>
        <w:tc>
          <w:tcPr>
            <w:tcW w:w="3209" w:type="dxa"/>
          </w:tcPr>
          <w:p w14:paraId="1B34071F" w14:textId="77777777" w:rsidR="003B3B9B" w:rsidRPr="00E45330" w:rsidRDefault="003B3B9B" w:rsidP="003B3B9B">
            <w:pPr>
              <w:pStyle w:val="TAL"/>
              <w:rPr>
                <w:noProof/>
              </w:rPr>
            </w:pPr>
            <w:r w:rsidRPr="00E45330">
              <w:rPr>
                <w:noProof/>
              </w:rPr>
              <w:t>TS29486_</w:t>
            </w:r>
            <w:r w:rsidRPr="00E45330">
              <w:t>VAE_</w:t>
            </w:r>
            <w:r w:rsidRPr="00E45330">
              <w:rPr>
                <w:lang w:eastAsia="zh-CN"/>
              </w:rPr>
              <w:t>SessionOrientedService</w:t>
            </w:r>
            <w:r w:rsidRPr="00E45330">
              <w:rPr>
                <w:noProof/>
              </w:rPr>
              <w:t>.yaml</w:t>
            </w:r>
          </w:p>
        </w:tc>
        <w:tc>
          <w:tcPr>
            <w:tcW w:w="991" w:type="dxa"/>
          </w:tcPr>
          <w:p w14:paraId="3601E1CA" w14:textId="77777777" w:rsidR="003B3B9B" w:rsidRPr="00E45330" w:rsidRDefault="003B3B9B" w:rsidP="003B3B9B">
            <w:pPr>
              <w:pStyle w:val="TAL"/>
              <w:rPr>
                <w:lang w:eastAsia="zh-CN"/>
              </w:rPr>
            </w:pPr>
            <w:r w:rsidRPr="00E45330">
              <w:rPr>
                <w:lang w:eastAsia="zh-CN"/>
              </w:rPr>
              <w:t>vae-session-oriented-service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r w:rsidRPr="00E45330">
              <w:rPr>
                <w:lang w:eastAsia="zh-CN"/>
              </w:rPr>
              <w:t>VAE_SessionOrientedService</w:t>
            </w:r>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r w:rsidRPr="003D2277">
              <w:t>VAE_ServiceAndQoSControlInfo</w:t>
            </w:r>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r w:rsidRPr="003D2277">
              <w:t>And</w:t>
            </w:r>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r w:rsidRPr="00E45330">
              <w:t>VAE_</w:t>
            </w:r>
            <w:r w:rsidRPr="003D2277">
              <w:t>ServiceAndQoSControlInfo</w:t>
            </w:r>
            <w:r w:rsidRPr="00E45330">
              <w:rPr>
                <w:noProof/>
              </w:rPr>
              <w:t>.yaml</w:t>
            </w:r>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r w:rsidRPr="003E4C33">
              <w:t>VAE_VRU</w:t>
            </w:r>
            <w:r>
              <w:t>Z</w:t>
            </w:r>
            <w:r w:rsidRPr="003E4C33">
              <w:t>oneManagement</w:t>
            </w:r>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r w:rsidRPr="003E4C33">
              <w:t>VAE_VRU</w:t>
            </w:r>
            <w:r>
              <w:t>Z</w:t>
            </w:r>
            <w:r w:rsidRPr="003E4C33">
              <w:t>oneManagement</w:t>
            </w:r>
            <w:r w:rsidRPr="00E45330">
              <w:rPr>
                <w:noProof/>
              </w:rPr>
              <w:t>.yaml</w:t>
            </w:r>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2"/>
      </w:pPr>
      <w:bookmarkStart w:id="198" w:name="_Toc510696587"/>
      <w:bookmarkStart w:id="199" w:name="_Toc34035297"/>
      <w:bookmarkStart w:id="200" w:name="_Toc36037290"/>
      <w:bookmarkStart w:id="201" w:name="_Toc36037594"/>
      <w:bookmarkStart w:id="202" w:name="_Toc38877436"/>
      <w:bookmarkStart w:id="203" w:name="_Toc43199518"/>
      <w:bookmarkStart w:id="204" w:name="_Toc45132697"/>
      <w:bookmarkStart w:id="205" w:name="_Toc59015440"/>
      <w:bookmarkStart w:id="206" w:name="_Toc63170996"/>
      <w:bookmarkStart w:id="207" w:name="_Toc66282033"/>
      <w:bookmarkStart w:id="208" w:name="_Toc68165909"/>
      <w:bookmarkStart w:id="209" w:name="_Toc70426201"/>
      <w:bookmarkStart w:id="210" w:name="_Toc73433549"/>
      <w:bookmarkStart w:id="211" w:name="_Toc73435646"/>
      <w:bookmarkStart w:id="212" w:name="_Toc73437052"/>
      <w:bookmarkStart w:id="213" w:name="_Toc75351462"/>
      <w:bookmarkStart w:id="214" w:name="_Toc83229740"/>
      <w:bookmarkStart w:id="215" w:name="_Toc85527732"/>
      <w:bookmarkStart w:id="216" w:name="_Toc90649357"/>
      <w:r w:rsidRPr="00E45330">
        <w:br w:type="page"/>
      </w:r>
      <w:bookmarkStart w:id="217" w:name="_Toc216346863"/>
      <w:r w:rsidR="008F780E" w:rsidRPr="00E45330">
        <w:lastRenderedPageBreak/>
        <w:t>5.2</w:t>
      </w:r>
      <w:r w:rsidR="008F780E" w:rsidRPr="00E45330">
        <w:tab/>
        <w:t>VAE_MessageDelivery Service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E16E501" w14:textId="77777777" w:rsidR="008F780E" w:rsidRPr="00E45330" w:rsidRDefault="008F780E">
      <w:pPr>
        <w:pStyle w:val="30"/>
      </w:pPr>
      <w:bookmarkStart w:id="218" w:name="_Toc510696588"/>
      <w:bookmarkStart w:id="219" w:name="_Toc34035298"/>
      <w:bookmarkStart w:id="220" w:name="_Toc36037291"/>
      <w:bookmarkStart w:id="221" w:name="_Toc36037595"/>
      <w:bookmarkStart w:id="222" w:name="_Toc38877437"/>
      <w:bookmarkStart w:id="223" w:name="_Toc43199519"/>
      <w:bookmarkStart w:id="224" w:name="_Toc45132698"/>
      <w:bookmarkStart w:id="225" w:name="_Toc59015441"/>
      <w:bookmarkStart w:id="226" w:name="_Toc63170997"/>
      <w:bookmarkStart w:id="227" w:name="_Toc66282034"/>
      <w:bookmarkStart w:id="228" w:name="_Toc68165910"/>
      <w:bookmarkStart w:id="229" w:name="_Toc70426202"/>
      <w:bookmarkStart w:id="230" w:name="_Toc73433550"/>
      <w:bookmarkStart w:id="231" w:name="_Toc73435647"/>
      <w:bookmarkStart w:id="232" w:name="_Toc73437053"/>
      <w:bookmarkStart w:id="233" w:name="_Toc75351463"/>
      <w:bookmarkStart w:id="234" w:name="_Toc83229741"/>
      <w:bookmarkStart w:id="235" w:name="_Toc85527733"/>
      <w:bookmarkStart w:id="236" w:name="_Toc90649358"/>
      <w:bookmarkStart w:id="237" w:name="_Toc216346864"/>
      <w:r w:rsidRPr="00E45330">
        <w:t>5.2.1</w:t>
      </w:r>
      <w:r w:rsidRPr="00E45330">
        <w:tab/>
        <w:t>Service 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F5C4D01" w14:textId="77777777" w:rsidR="00193E37" w:rsidRDefault="00193E37" w:rsidP="00193E37">
      <w:bookmarkStart w:id="238" w:name="_Toc510696589"/>
      <w:bookmarkStart w:id="239" w:name="_Toc34035299"/>
      <w:bookmarkStart w:id="240" w:name="_Toc36037292"/>
      <w:bookmarkStart w:id="241" w:name="_Toc36037596"/>
      <w:bookmarkStart w:id="242" w:name="_Toc38877438"/>
      <w:bookmarkStart w:id="243" w:name="_Toc43199520"/>
      <w:bookmarkStart w:id="244" w:name="_Toc45132699"/>
      <w:bookmarkStart w:id="245" w:name="_Toc59015442"/>
      <w:bookmarkStart w:id="246" w:name="_Toc63170998"/>
      <w:bookmarkStart w:id="247" w:name="_Toc66282035"/>
      <w:bookmarkStart w:id="248" w:name="_Toc68165911"/>
      <w:bookmarkStart w:id="249" w:name="_Toc70426203"/>
      <w:bookmarkStart w:id="250" w:name="_Toc73433551"/>
      <w:bookmarkStart w:id="251" w:name="_Toc73435648"/>
      <w:bookmarkStart w:id="252" w:name="_Toc73437054"/>
      <w:bookmarkStart w:id="253" w:name="_Toc75351464"/>
      <w:bookmarkStart w:id="254" w:name="_Toc83229742"/>
      <w:bookmarkStart w:id="255" w:name="_Toc85527734"/>
      <w:bookmarkStart w:id="256" w:name="_Toc90649359"/>
      <w:r w:rsidRPr="00E45330">
        <w:t>Th</w:t>
      </w:r>
      <w:r>
        <w:t xml:space="preserve">e </w:t>
      </w:r>
      <w:r w:rsidRPr="00E45330">
        <w:t xml:space="preserve">VAE_MessageDelivery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30"/>
      </w:pPr>
      <w:bookmarkStart w:id="257" w:name="_Toc216346865"/>
      <w:r w:rsidRPr="00E45330">
        <w:t>5.2.2</w:t>
      </w:r>
      <w:r w:rsidRPr="00E45330">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DF0CD9" w14:textId="77777777" w:rsidR="008F780E" w:rsidRPr="00E45330" w:rsidRDefault="008F780E">
      <w:pPr>
        <w:pStyle w:val="40"/>
      </w:pPr>
      <w:bookmarkStart w:id="258" w:name="_Toc510696590"/>
      <w:bookmarkStart w:id="259" w:name="_Toc34035300"/>
      <w:bookmarkStart w:id="260" w:name="_Toc36037293"/>
      <w:bookmarkStart w:id="261" w:name="_Toc36037597"/>
      <w:bookmarkStart w:id="262" w:name="_Toc38877439"/>
      <w:bookmarkStart w:id="263" w:name="_Toc43199521"/>
      <w:bookmarkStart w:id="264" w:name="_Toc45132700"/>
      <w:bookmarkStart w:id="265" w:name="_Toc59015443"/>
      <w:bookmarkStart w:id="266" w:name="_Toc63170999"/>
      <w:bookmarkStart w:id="267" w:name="_Toc66282036"/>
      <w:bookmarkStart w:id="268" w:name="_Toc68165912"/>
      <w:bookmarkStart w:id="269" w:name="_Toc70426204"/>
      <w:bookmarkStart w:id="270" w:name="_Toc73433552"/>
      <w:bookmarkStart w:id="271" w:name="_Toc73435649"/>
      <w:bookmarkStart w:id="272" w:name="_Toc73437055"/>
      <w:bookmarkStart w:id="273" w:name="_Toc75351465"/>
      <w:bookmarkStart w:id="274" w:name="_Toc83229743"/>
      <w:bookmarkStart w:id="275" w:name="_Toc85527735"/>
      <w:bookmarkStart w:id="276" w:name="_Toc90649360"/>
      <w:bookmarkStart w:id="277" w:name="_Toc216346866"/>
      <w:r w:rsidRPr="00E45330">
        <w:t>5.2.2.1</w:t>
      </w:r>
      <w:r w:rsidRPr="00E45330">
        <w:tab/>
        <w:t>Introduction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DFC9B0E" w14:textId="77777777" w:rsidR="00693217" w:rsidRPr="00424FC1" w:rsidRDefault="00693217" w:rsidP="00693217">
      <w:r w:rsidRPr="00424FC1">
        <w:t>The service operations defined for the VAE_MessageDelivery service are shown in table 5.2.2.1-1.</w:t>
      </w:r>
    </w:p>
    <w:p w14:paraId="7ED520BA" w14:textId="77777777" w:rsidR="00193E37" w:rsidRPr="008344F0" w:rsidRDefault="00193E37" w:rsidP="00193E37">
      <w:pPr>
        <w:pStyle w:val="TH"/>
      </w:pPr>
      <w:r w:rsidRPr="00A73D15">
        <w:t>Table 5.</w:t>
      </w:r>
      <w:r>
        <w:t>2</w:t>
      </w:r>
      <w:r w:rsidRPr="00A73D15">
        <w:t>.2.1-1: VAE_MessageDelivery</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r w:rsidRPr="00E45330">
              <w:t>Deliver_DL_Message</w:t>
            </w:r>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r w:rsidRPr="00E45330">
              <w:t>Deliver_UL_Message</w:t>
            </w:r>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r w:rsidRPr="00424FC1">
              <w:t>VAE_MessageDelivery</w:t>
            </w:r>
            <w:r>
              <w:t>_NotifyReceptionReport</w:t>
            </w:r>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40"/>
      </w:pPr>
      <w:bookmarkStart w:id="278" w:name="_Toc34035301"/>
      <w:bookmarkStart w:id="279" w:name="_Toc36037294"/>
      <w:bookmarkStart w:id="280" w:name="_Toc36037598"/>
      <w:bookmarkStart w:id="281" w:name="_Toc38877440"/>
      <w:bookmarkStart w:id="282" w:name="_Toc43199522"/>
      <w:bookmarkStart w:id="283" w:name="_Toc45132701"/>
      <w:bookmarkStart w:id="284" w:name="_Toc59015444"/>
      <w:bookmarkStart w:id="285" w:name="_Toc63171000"/>
      <w:bookmarkStart w:id="286" w:name="_Toc66282037"/>
      <w:bookmarkStart w:id="287" w:name="_Toc68165913"/>
      <w:bookmarkStart w:id="288" w:name="_Toc70426205"/>
      <w:bookmarkStart w:id="289" w:name="_Toc73433553"/>
      <w:bookmarkStart w:id="290" w:name="_Toc73435650"/>
      <w:bookmarkStart w:id="291" w:name="_Toc73437056"/>
      <w:bookmarkStart w:id="292" w:name="_Toc75351466"/>
      <w:bookmarkStart w:id="293" w:name="_Toc83229744"/>
      <w:bookmarkStart w:id="294" w:name="_Toc85527736"/>
      <w:bookmarkStart w:id="295" w:name="_Toc90649361"/>
      <w:bookmarkStart w:id="296" w:name="_Toc510696591"/>
      <w:bookmarkStart w:id="297" w:name="_Toc216346867"/>
      <w:r w:rsidRPr="00E45330">
        <w:t>5.2.2.2</w:t>
      </w:r>
      <w:r w:rsidRPr="00E45330">
        <w:tab/>
        <w:t>V2X_MessageDelivery_Subscribe</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7"/>
    </w:p>
    <w:p w14:paraId="3D8ED42A" w14:textId="77777777" w:rsidR="008F780E" w:rsidRPr="00E45330" w:rsidRDefault="008F780E">
      <w:pPr>
        <w:pStyle w:val="50"/>
      </w:pPr>
      <w:bookmarkStart w:id="298" w:name="_Toc34035302"/>
      <w:bookmarkStart w:id="299" w:name="_Toc36037295"/>
      <w:bookmarkStart w:id="300" w:name="_Toc36037599"/>
      <w:bookmarkStart w:id="301" w:name="_Toc38877441"/>
      <w:bookmarkStart w:id="302" w:name="_Toc43199523"/>
      <w:bookmarkStart w:id="303" w:name="_Toc45132702"/>
      <w:bookmarkStart w:id="304" w:name="_Toc59015445"/>
      <w:bookmarkStart w:id="305" w:name="_Toc63171001"/>
      <w:bookmarkStart w:id="306" w:name="_Toc66282038"/>
      <w:bookmarkStart w:id="307" w:name="_Toc68165914"/>
      <w:bookmarkStart w:id="308" w:name="_Toc70426206"/>
      <w:bookmarkStart w:id="309" w:name="_Toc73433554"/>
      <w:bookmarkStart w:id="310" w:name="_Toc73435651"/>
      <w:bookmarkStart w:id="311" w:name="_Toc73437057"/>
      <w:bookmarkStart w:id="312" w:name="_Toc75351467"/>
      <w:bookmarkStart w:id="313" w:name="_Toc83229745"/>
      <w:bookmarkStart w:id="314" w:name="_Toc85527737"/>
      <w:bookmarkStart w:id="315" w:name="_Toc90649362"/>
      <w:bookmarkStart w:id="316" w:name="_Toc216346868"/>
      <w:r w:rsidRPr="00E45330">
        <w:t>5.2.2.2.1</w:t>
      </w:r>
      <w:r w:rsidRPr="00E45330">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E359D" w14:textId="77777777" w:rsidR="00193E37" w:rsidRDefault="00193E37" w:rsidP="00193E37">
      <w:bookmarkStart w:id="317" w:name="_Toc34035303"/>
      <w:bookmarkStart w:id="318" w:name="_Toc36037296"/>
      <w:bookmarkStart w:id="319" w:name="_Toc36037600"/>
      <w:bookmarkStart w:id="320" w:name="_Toc38877442"/>
      <w:bookmarkStart w:id="321" w:name="_Toc43199524"/>
      <w:bookmarkStart w:id="322" w:name="_Toc45132703"/>
      <w:bookmarkStart w:id="323" w:name="_Toc59015446"/>
      <w:bookmarkStart w:id="324" w:name="_Toc63171002"/>
      <w:bookmarkStart w:id="325" w:name="_Toc66282039"/>
      <w:bookmarkStart w:id="326" w:name="_Toc68165915"/>
      <w:bookmarkStart w:id="327" w:name="_Toc70426207"/>
      <w:bookmarkStart w:id="328" w:name="_Toc73433555"/>
      <w:bookmarkStart w:id="329" w:name="_Toc73435652"/>
      <w:bookmarkStart w:id="330" w:name="_Toc73437058"/>
      <w:bookmarkStart w:id="331" w:name="_Toc75351468"/>
      <w:bookmarkStart w:id="332" w:name="_Toc83229746"/>
      <w:bookmarkStart w:id="333" w:name="_Toc85527738"/>
      <w:bookmarkStart w:id="334"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50"/>
      </w:pPr>
      <w:bookmarkStart w:id="335" w:name="_Toc216346869"/>
      <w:r w:rsidRPr="00E45330">
        <w:t>5.2.2.2.2</w:t>
      </w:r>
      <w:r w:rsidRPr="00E45330">
        <w:tab/>
        <w:t>Message Delivery Subscribe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5pt;height:106.9pt" o:ole="">
            <v:imagedata r:id="rId12" o:title=""/>
          </v:shape>
          <o:OLEObject Type="Embed" ProgID="Visio.Drawing.11" ShapeID="_x0000_i1026" DrawAspect="Content" ObjectID="_1826959987"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36" w:name="_Toc34035304"/>
      <w:bookmarkStart w:id="337" w:name="_Toc36037297"/>
      <w:bookmarkStart w:id="338" w:name="_Toc36037601"/>
      <w:bookmarkStart w:id="339" w:name="_Toc38877443"/>
      <w:bookmarkStart w:id="340" w:name="_Toc43199525"/>
      <w:bookmarkStart w:id="341" w:name="_Toc45132704"/>
      <w:bookmarkStart w:id="342" w:name="_Toc59015447"/>
      <w:bookmarkStart w:id="343" w:name="_Toc63171003"/>
      <w:bookmarkStart w:id="344" w:name="_Toc66282040"/>
      <w:bookmarkStart w:id="345" w:name="_Toc68165916"/>
      <w:bookmarkStart w:id="346" w:name="_Toc70426208"/>
      <w:bookmarkStart w:id="347" w:name="_Toc73433556"/>
      <w:bookmarkStart w:id="348" w:name="_Toc73435653"/>
      <w:bookmarkStart w:id="349" w:name="_Toc73437059"/>
      <w:bookmarkStart w:id="350" w:name="_Toc75351469"/>
      <w:bookmarkStart w:id="351" w:name="_Toc83229747"/>
      <w:bookmarkStart w:id="352" w:name="_Toc85527739"/>
      <w:bookmarkStart w:id="353"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lastRenderedPageBreak/>
        <w:t xml:space="preserve">The service consumer shall include MessageDeliverySubscriptionData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40"/>
      </w:pPr>
      <w:bookmarkStart w:id="354" w:name="_Toc216346870"/>
      <w:r w:rsidRPr="00E45330">
        <w:t>5.2.2.3</w:t>
      </w:r>
      <w:r w:rsidRPr="00E45330">
        <w:tab/>
        <w:t>V2X_MessageDelivery_Unsubscribe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46EF2C4" w14:textId="77777777" w:rsidR="008F780E" w:rsidRPr="00E45330" w:rsidRDefault="008F780E">
      <w:pPr>
        <w:pStyle w:val="50"/>
      </w:pPr>
      <w:bookmarkStart w:id="355" w:name="_Toc34035305"/>
      <w:bookmarkStart w:id="356" w:name="_Toc36037298"/>
      <w:bookmarkStart w:id="357" w:name="_Toc36037602"/>
      <w:bookmarkStart w:id="358" w:name="_Toc38877444"/>
      <w:bookmarkStart w:id="359" w:name="_Toc43199526"/>
      <w:bookmarkStart w:id="360" w:name="_Toc45132705"/>
      <w:bookmarkStart w:id="361" w:name="_Toc59015448"/>
      <w:bookmarkStart w:id="362" w:name="_Toc63171004"/>
      <w:bookmarkStart w:id="363" w:name="_Toc66282041"/>
      <w:bookmarkStart w:id="364" w:name="_Toc68165917"/>
      <w:bookmarkStart w:id="365" w:name="_Toc70426209"/>
      <w:bookmarkStart w:id="366" w:name="_Toc73433557"/>
      <w:bookmarkStart w:id="367" w:name="_Toc73435654"/>
      <w:bookmarkStart w:id="368" w:name="_Toc73437060"/>
      <w:bookmarkStart w:id="369" w:name="_Toc75351470"/>
      <w:bookmarkStart w:id="370" w:name="_Toc83229748"/>
      <w:bookmarkStart w:id="371" w:name="_Toc85527740"/>
      <w:bookmarkStart w:id="372" w:name="_Toc90649365"/>
      <w:bookmarkStart w:id="373" w:name="_Toc216346871"/>
      <w:r w:rsidRPr="00E45330">
        <w:t>5.2.2.3.1</w:t>
      </w:r>
      <w:r w:rsidRPr="00E4533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50"/>
      </w:pPr>
      <w:bookmarkStart w:id="374" w:name="_Toc34035306"/>
      <w:bookmarkStart w:id="375" w:name="_Toc36037299"/>
      <w:bookmarkStart w:id="376" w:name="_Toc36037603"/>
      <w:bookmarkStart w:id="377" w:name="_Toc38877445"/>
      <w:bookmarkStart w:id="378" w:name="_Toc43199527"/>
      <w:bookmarkStart w:id="379" w:name="_Toc45132706"/>
      <w:bookmarkStart w:id="380" w:name="_Toc59015449"/>
      <w:bookmarkStart w:id="381" w:name="_Toc63171005"/>
      <w:bookmarkStart w:id="382" w:name="_Toc66282042"/>
      <w:bookmarkStart w:id="383" w:name="_Toc68165918"/>
      <w:bookmarkStart w:id="384" w:name="_Toc70426210"/>
      <w:bookmarkStart w:id="385" w:name="_Toc73433558"/>
      <w:bookmarkStart w:id="386" w:name="_Toc73435655"/>
      <w:bookmarkStart w:id="387" w:name="_Toc73437061"/>
      <w:bookmarkStart w:id="388" w:name="_Toc75351471"/>
      <w:bookmarkStart w:id="389" w:name="_Toc83229749"/>
      <w:bookmarkStart w:id="390" w:name="_Toc85527741"/>
      <w:bookmarkStart w:id="391" w:name="_Toc90649366"/>
      <w:bookmarkStart w:id="392" w:name="_Toc216346872"/>
      <w:r w:rsidRPr="00E45330">
        <w:t>5.2.2.3.2</w:t>
      </w:r>
      <w:r w:rsidRPr="00E45330">
        <w:tab/>
        <w:t>Message Delivery Unsubscribe</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9E7B95" w14:textId="77777777" w:rsidR="008F780E" w:rsidRPr="009B77FC" w:rsidRDefault="008F780E">
      <w:pPr>
        <w:jc w:val="center"/>
        <w:rPr>
          <w:lang w:val="en-US"/>
        </w:rPr>
      </w:pPr>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5pt;height:107.25pt" o:ole="">
            <v:imagedata r:id="rId14" o:title=""/>
          </v:shape>
          <o:OLEObject Type="Embed" ProgID="Visio.Drawing.11" ShapeID="_x0000_i1027" DrawAspect="Content" ObjectID="_1826959988"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3" w:name="_Toc34035307"/>
      <w:bookmarkStart w:id="394" w:name="_Toc36037300"/>
      <w:bookmarkStart w:id="395" w:name="_Toc36037604"/>
      <w:bookmarkStart w:id="396" w:name="_Toc38877446"/>
      <w:bookmarkStart w:id="397" w:name="_Toc43199528"/>
      <w:bookmarkStart w:id="398" w:name="_Toc45132707"/>
      <w:bookmarkStart w:id="399" w:name="_Toc59015450"/>
      <w:bookmarkStart w:id="400" w:name="_Toc63171006"/>
      <w:bookmarkStart w:id="401" w:name="_Toc66282043"/>
      <w:bookmarkStart w:id="402" w:name="_Toc68165919"/>
      <w:bookmarkStart w:id="403" w:name="_Toc70426211"/>
      <w:bookmarkStart w:id="404" w:name="_Toc73433559"/>
      <w:bookmarkStart w:id="405" w:name="_Toc73435656"/>
      <w:bookmarkStart w:id="406" w:name="_Toc73437062"/>
      <w:bookmarkStart w:id="407" w:name="_Toc75351472"/>
      <w:bookmarkStart w:id="408" w:name="_Toc83229750"/>
      <w:bookmarkStart w:id="409" w:name="_Toc85527742"/>
      <w:bookmarkStart w:id="410"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40"/>
      </w:pPr>
      <w:bookmarkStart w:id="411" w:name="_Toc216346873"/>
      <w:r w:rsidRPr="00E45330">
        <w:lastRenderedPageBreak/>
        <w:t>5.2.2.4</w:t>
      </w:r>
      <w:r w:rsidRPr="00E45330">
        <w:tab/>
        <w:t>Deliver</w:t>
      </w:r>
      <w:r w:rsidRPr="00E45330">
        <w:rPr>
          <w:rFonts w:hint="eastAsia"/>
          <w:lang w:eastAsia="zh-CN"/>
        </w:rPr>
        <w:t>_</w:t>
      </w:r>
      <w:r w:rsidRPr="00E45330">
        <w:rPr>
          <w:lang w:eastAsia="zh-CN"/>
        </w:rPr>
        <w:t>DL_Message</w:t>
      </w:r>
      <w:bookmarkEnd w:id="296"/>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CC901C4" w14:textId="77777777" w:rsidR="008F780E" w:rsidRPr="00E45330" w:rsidRDefault="008F780E">
      <w:pPr>
        <w:pStyle w:val="50"/>
      </w:pPr>
      <w:bookmarkStart w:id="412" w:name="_Toc510696592"/>
      <w:bookmarkStart w:id="413" w:name="_Toc34035308"/>
      <w:bookmarkStart w:id="414" w:name="_Toc36037301"/>
      <w:bookmarkStart w:id="415" w:name="_Toc36037605"/>
      <w:bookmarkStart w:id="416" w:name="_Toc38877447"/>
      <w:bookmarkStart w:id="417" w:name="_Toc43199529"/>
      <w:bookmarkStart w:id="418" w:name="_Toc45132708"/>
      <w:bookmarkStart w:id="419" w:name="_Toc59015451"/>
      <w:bookmarkStart w:id="420" w:name="_Toc63171007"/>
      <w:bookmarkStart w:id="421" w:name="_Toc66282044"/>
      <w:bookmarkStart w:id="422" w:name="_Toc68165920"/>
      <w:bookmarkStart w:id="423" w:name="_Toc70426212"/>
      <w:bookmarkStart w:id="424" w:name="_Toc73433560"/>
      <w:bookmarkStart w:id="425" w:name="_Toc73435657"/>
      <w:bookmarkStart w:id="426" w:name="_Toc73437063"/>
      <w:bookmarkStart w:id="427" w:name="_Toc75351473"/>
      <w:bookmarkStart w:id="428" w:name="_Toc83229751"/>
      <w:bookmarkStart w:id="429" w:name="_Toc85527743"/>
      <w:bookmarkStart w:id="430" w:name="_Toc90649368"/>
      <w:bookmarkStart w:id="431" w:name="_Toc216346874"/>
      <w:r w:rsidRPr="00E45330">
        <w:t>5.2.2.4.1</w:t>
      </w:r>
      <w:r w:rsidRPr="00E45330">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6559C43" w14:textId="77777777" w:rsidR="00B47A59" w:rsidRPr="00E45330" w:rsidRDefault="00B47A59" w:rsidP="00B47A59">
      <w:r w:rsidRPr="00E45330">
        <w:t>The Deliver</w:t>
      </w:r>
      <w:r w:rsidRPr="00E45330">
        <w:rPr>
          <w:rFonts w:hint="eastAsia"/>
          <w:lang w:eastAsia="zh-CN"/>
        </w:rPr>
        <w:t>_</w:t>
      </w:r>
      <w:r w:rsidRPr="00E45330">
        <w:rPr>
          <w:lang w:eastAsia="zh-CN"/>
        </w:rPr>
        <w:t>DL_Message</w:t>
      </w:r>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Deliver</w:t>
      </w:r>
      <w:r w:rsidRPr="00E45330">
        <w:rPr>
          <w:rFonts w:hint="eastAsia"/>
          <w:lang w:eastAsia="zh-CN"/>
        </w:rPr>
        <w:t>_</w:t>
      </w:r>
      <w:r w:rsidRPr="00E45330">
        <w:rPr>
          <w:lang w:eastAsia="zh-CN"/>
        </w:rPr>
        <w:t>DL_Message</w:t>
      </w:r>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50"/>
      </w:pPr>
      <w:bookmarkStart w:id="432" w:name="_Toc510696593"/>
      <w:bookmarkStart w:id="433" w:name="_Toc34035309"/>
      <w:bookmarkStart w:id="434" w:name="_Toc36037302"/>
      <w:bookmarkStart w:id="435" w:name="_Toc36037606"/>
      <w:bookmarkStart w:id="436" w:name="_Toc38877448"/>
      <w:bookmarkStart w:id="437" w:name="_Toc43199530"/>
      <w:bookmarkStart w:id="438" w:name="_Toc45132709"/>
      <w:bookmarkStart w:id="439" w:name="_Toc59015452"/>
      <w:bookmarkStart w:id="440" w:name="_Toc63171008"/>
      <w:bookmarkStart w:id="441" w:name="_Toc66282045"/>
      <w:bookmarkStart w:id="442" w:name="_Toc68165921"/>
      <w:bookmarkStart w:id="443" w:name="_Toc70426213"/>
      <w:bookmarkStart w:id="444" w:name="_Toc73433561"/>
      <w:bookmarkStart w:id="445" w:name="_Toc73435658"/>
      <w:bookmarkStart w:id="446" w:name="_Toc73437064"/>
      <w:bookmarkStart w:id="447" w:name="_Toc75351474"/>
      <w:bookmarkStart w:id="448" w:name="_Toc83229752"/>
      <w:bookmarkStart w:id="449" w:name="_Toc85527744"/>
      <w:bookmarkStart w:id="450" w:name="_Toc90649369"/>
      <w:bookmarkStart w:id="451" w:name="_Toc216346875"/>
      <w:r w:rsidRPr="00E45330">
        <w:t>5.2.2.4.2</w:t>
      </w:r>
      <w:r w:rsidRPr="00E45330">
        <w:tab/>
        <w:t>Downlink Message Delivery</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0F451E">
      <w:pPr>
        <w:pStyle w:val="TH"/>
        <w:jc w:val="left"/>
      </w:pPr>
      <w:r w:rsidRPr="00E45330">
        <w:rPr>
          <w:lang w:val="fr-FR"/>
        </w:rPr>
        <w:object w:dxaOrig="8711" w:dyaOrig="2141" w14:anchorId="5318F3FF">
          <v:shape id="_x0000_i1028" type="#_x0000_t75" style="width:436.5pt;height:106.9pt" o:ole="">
            <v:imagedata r:id="rId16" o:title=""/>
          </v:shape>
          <o:OLEObject Type="Embed" ProgID="Visio.Drawing.11" ShapeID="_x0000_i1028" DrawAspect="Content" ObjectID="_1826959989" r:id="rId17"/>
        </w:object>
      </w:r>
    </w:p>
    <w:p w14:paraId="06D7F1EE" w14:textId="77777777" w:rsidR="00473D92" w:rsidRPr="00E45330" w:rsidRDefault="00473D92" w:rsidP="00473D92">
      <w:pPr>
        <w:pStyle w:val="TF"/>
      </w:pPr>
      <w:bookmarkStart w:id="452" w:name="_Toc70426214"/>
      <w:bookmarkStart w:id="453" w:name="_Toc73433562"/>
      <w:bookmarkStart w:id="454" w:name="_Toc73435659"/>
      <w:bookmarkStart w:id="455" w:name="_Toc73437065"/>
      <w:bookmarkStart w:id="456" w:name="_Toc75351475"/>
      <w:bookmarkStart w:id="457" w:name="_Toc83229753"/>
      <w:bookmarkStart w:id="458" w:name="_Toc85527745"/>
      <w:bookmarkStart w:id="459"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r w:rsidRPr="00E45330">
        <w:t xml:space="preserve">DownlinkMessageDeliveryData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 xml:space="preserve">the "enNB"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 xml:space="preserve">the "enNB"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r>
        <w:rPr>
          <w:lang w:eastAsia="zh-CN"/>
        </w:rPr>
        <w:t xml:space="preserve">receptionRepReq" attribute was present and set to "false" within the </w:t>
      </w:r>
      <w:r w:rsidRPr="00E45330">
        <w:t>DownlinkMessageDeliveryData data structure</w:t>
      </w:r>
      <w:r>
        <w:t xml:space="preserve"> provided in the corresponding request body</w:t>
      </w:r>
      <w:r w:rsidRPr="00E45330">
        <w:rPr>
          <w:rFonts w:hint="eastAsia"/>
          <w:lang w:val="en-US" w:eastAsia="zh-CN"/>
        </w:rPr>
        <w:t>.</w:t>
      </w:r>
    </w:p>
    <w:p w14:paraId="45815FBE" w14:textId="77777777" w:rsidR="008F780E" w:rsidRDefault="008F780E">
      <w:pPr>
        <w:pStyle w:val="50"/>
      </w:pPr>
      <w:bookmarkStart w:id="460" w:name="_Toc216346876"/>
      <w:r w:rsidRPr="00E45330">
        <w:lastRenderedPageBreak/>
        <w:t>5.2.2.4.3</w:t>
      </w:r>
      <w:r w:rsidRPr="00E45330">
        <w:tab/>
      </w:r>
      <w:r w:rsidRPr="00E45330">
        <w:rPr>
          <w:lang w:eastAsia="zh-CN"/>
        </w:rPr>
        <w:t xml:space="preserve">Termination of </w:t>
      </w:r>
      <w:r w:rsidRPr="00E45330">
        <w:t>Downlink Message Delivery</w:t>
      </w:r>
      <w:bookmarkEnd w:id="452"/>
      <w:bookmarkEnd w:id="453"/>
      <w:bookmarkEnd w:id="454"/>
      <w:bookmarkEnd w:id="455"/>
      <w:bookmarkEnd w:id="456"/>
      <w:bookmarkEnd w:id="457"/>
      <w:bookmarkEnd w:id="458"/>
      <w:bookmarkEnd w:id="459"/>
      <w:bookmarkEnd w:id="460"/>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0F451E">
      <w:pPr>
        <w:pStyle w:val="TH"/>
        <w:jc w:val="left"/>
      </w:pPr>
      <w:r w:rsidRPr="00E45330">
        <w:rPr>
          <w:lang w:val="fr-FR"/>
        </w:rPr>
        <w:object w:dxaOrig="8711" w:dyaOrig="2141" w14:anchorId="7F55700C">
          <v:shape id="_x0000_i1029" type="#_x0000_t75" style="width:436.5pt;height:106.9pt" o:ole="">
            <v:imagedata r:id="rId18" o:title=""/>
          </v:shape>
          <o:OLEObject Type="Embed" ProgID="Visio.Drawing.11" ShapeID="_x0000_i1029" DrawAspect="Content" ObjectID="_1826959990"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1" w:name="_Toc34035310"/>
      <w:bookmarkStart w:id="462" w:name="_Toc36037303"/>
      <w:bookmarkStart w:id="463" w:name="_Toc36037607"/>
      <w:bookmarkStart w:id="464" w:name="_Toc38877449"/>
      <w:bookmarkStart w:id="465" w:name="_Toc43199531"/>
      <w:bookmarkStart w:id="466" w:name="_Toc45132710"/>
      <w:bookmarkStart w:id="467" w:name="_Toc59015453"/>
      <w:bookmarkStart w:id="468" w:name="_Toc63171009"/>
      <w:bookmarkStart w:id="469" w:name="_Toc66282046"/>
      <w:bookmarkStart w:id="470" w:name="_Toc68165922"/>
      <w:bookmarkStart w:id="471" w:name="_Toc70426215"/>
      <w:bookmarkStart w:id="472" w:name="_Toc73433563"/>
      <w:bookmarkStart w:id="473" w:name="_Toc73435660"/>
      <w:bookmarkStart w:id="474" w:name="_Toc73437066"/>
      <w:bookmarkStart w:id="475" w:name="_Toc75351476"/>
      <w:bookmarkStart w:id="476" w:name="_Toc83229754"/>
      <w:bookmarkStart w:id="477" w:name="_Toc85527746"/>
      <w:bookmarkStart w:id="478"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40"/>
      </w:pPr>
      <w:bookmarkStart w:id="479" w:name="_Toc216346877"/>
      <w:r w:rsidRPr="00E45330">
        <w:t>5.2.2.5</w:t>
      </w:r>
      <w:r w:rsidRPr="00E45330">
        <w:tab/>
        <w:t>Deliver</w:t>
      </w:r>
      <w:r w:rsidRPr="00E45330">
        <w:rPr>
          <w:rFonts w:hint="eastAsia"/>
          <w:lang w:eastAsia="zh-CN"/>
        </w:rPr>
        <w:t>_</w:t>
      </w:r>
      <w:r w:rsidRPr="00E45330">
        <w:rPr>
          <w:lang w:eastAsia="zh-CN"/>
        </w:rPr>
        <w:t>UL_Message</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4239F11" w14:textId="77777777" w:rsidR="008F780E" w:rsidRPr="00E45330" w:rsidRDefault="008F780E">
      <w:pPr>
        <w:pStyle w:val="50"/>
      </w:pPr>
      <w:bookmarkStart w:id="480" w:name="_Toc34035311"/>
      <w:bookmarkStart w:id="481" w:name="_Toc36037304"/>
      <w:bookmarkStart w:id="482" w:name="_Toc36037608"/>
      <w:bookmarkStart w:id="483" w:name="_Toc38877450"/>
      <w:bookmarkStart w:id="484" w:name="_Toc43199532"/>
      <w:bookmarkStart w:id="485" w:name="_Toc45132711"/>
      <w:bookmarkStart w:id="486" w:name="_Toc59015454"/>
      <w:bookmarkStart w:id="487" w:name="_Toc63171010"/>
      <w:bookmarkStart w:id="488" w:name="_Toc66282047"/>
      <w:bookmarkStart w:id="489" w:name="_Toc68165923"/>
      <w:bookmarkStart w:id="490" w:name="_Toc70426216"/>
      <w:bookmarkStart w:id="491" w:name="_Toc73433564"/>
      <w:bookmarkStart w:id="492" w:name="_Toc73435661"/>
      <w:bookmarkStart w:id="493" w:name="_Toc73437067"/>
      <w:bookmarkStart w:id="494" w:name="_Toc75351477"/>
      <w:bookmarkStart w:id="495" w:name="_Toc83229755"/>
      <w:bookmarkStart w:id="496" w:name="_Toc85527747"/>
      <w:bookmarkStart w:id="497" w:name="_Toc90649372"/>
      <w:bookmarkStart w:id="498" w:name="_Toc216346878"/>
      <w:r w:rsidRPr="00E45330">
        <w:t>5.2.2.5.1</w:t>
      </w:r>
      <w:r w:rsidRPr="00E45330">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599FB15" w14:textId="77777777" w:rsidR="0015416E" w:rsidRDefault="0015416E" w:rsidP="0015416E">
      <w:bookmarkStart w:id="499" w:name="_Toc34035312"/>
      <w:bookmarkStart w:id="500" w:name="_Toc36037305"/>
      <w:bookmarkStart w:id="501" w:name="_Toc36037609"/>
      <w:bookmarkStart w:id="502" w:name="_Toc38877451"/>
      <w:bookmarkStart w:id="503" w:name="_Toc43199533"/>
      <w:bookmarkStart w:id="504" w:name="_Toc45132712"/>
      <w:bookmarkStart w:id="505" w:name="_Toc59015455"/>
      <w:bookmarkStart w:id="506" w:name="_Toc63171011"/>
      <w:bookmarkStart w:id="507" w:name="_Toc66282048"/>
      <w:bookmarkStart w:id="508" w:name="_Toc68165924"/>
      <w:bookmarkStart w:id="509" w:name="_Toc70426217"/>
      <w:bookmarkStart w:id="510" w:name="_Toc73433565"/>
      <w:bookmarkStart w:id="511" w:name="_Toc73435662"/>
      <w:bookmarkStart w:id="512" w:name="_Toc73437068"/>
      <w:bookmarkStart w:id="513" w:name="_Toc75351478"/>
      <w:bookmarkStart w:id="514" w:name="_Toc83229756"/>
      <w:bookmarkStart w:id="515" w:name="_Toc85527748"/>
      <w:bookmarkStart w:id="516" w:name="_Toc90649373"/>
      <w:r w:rsidRPr="00E45330">
        <w:t>The Deliver</w:t>
      </w:r>
      <w:r w:rsidRPr="00E45330">
        <w:rPr>
          <w:rFonts w:hint="eastAsia"/>
          <w:lang w:eastAsia="zh-CN"/>
        </w:rPr>
        <w:t>_</w:t>
      </w:r>
      <w:r w:rsidRPr="00E45330">
        <w:rPr>
          <w:lang w:eastAsia="zh-CN"/>
        </w:rPr>
        <w:t>UL_Message</w:t>
      </w:r>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r w:rsidRPr="00E45330">
        <w:t>Deliver</w:t>
      </w:r>
      <w:r w:rsidRPr="00E45330">
        <w:rPr>
          <w:rFonts w:hint="eastAsia"/>
          <w:lang w:eastAsia="zh-CN"/>
        </w:rPr>
        <w:t>_</w:t>
      </w:r>
      <w:r w:rsidRPr="00E45330">
        <w:rPr>
          <w:lang w:eastAsia="zh-CN"/>
        </w:rPr>
        <w:t>UL_Message</w:t>
      </w:r>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50"/>
      </w:pPr>
      <w:bookmarkStart w:id="517" w:name="_Toc216346879"/>
      <w:r w:rsidRPr="00E45330">
        <w:t>5.2.2.5.2</w:t>
      </w:r>
      <w:r w:rsidRPr="00E45330">
        <w:tab/>
        <w:t>Deliver Uplink Message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0F451E">
      <w:pPr>
        <w:pStyle w:val="TH"/>
        <w:jc w:val="left"/>
      </w:pPr>
      <w:r w:rsidRPr="00E45330">
        <w:rPr>
          <w:lang w:val="fr-FR"/>
        </w:rPr>
        <w:object w:dxaOrig="8711" w:dyaOrig="2141" w14:anchorId="0BB88A94">
          <v:shape id="_x0000_i1030" type="#_x0000_t75" style="width:435.4pt;height:106.9pt" o:ole="">
            <v:imagedata r:id="rId20" o:title=""/>
          </v:shape>
          <o:OLEObject Type="Embed" ProgID="Visio.Drawing.11" ShapeID="_x0000_i1030" DrawAspect="Content" ObjectID="_1826959991"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18" w:name="_Toc510696596"/>
      <w:bookmarkStart w:id="519" w:name="_Toc34035313"/>
      <w:bookmarkStart w:id="520" w:name="_Toc36037306"/>
      <w:bookmarkStart w:id="521" w:name="_Toc36037610"/>
      <w:bookmarkStart w:id="522" w:name="_Toc38877452"/>
      <w:bookmarkStart w:id="523" w:name="_Toc43199534"/>
      <w:bookmarkStart w:id="524" w:name="_Toc45132713"/>
      <w:bookmarkStart w:id="525" w:name="_Toc59015456"/>
      <w:bookmarkStart w:id="526" w:name="_Toc63171012"/>
      <w:bookmarkStart w:id="527" w:name="_Toc66282049"/>
      <w:bookmarkStart w:id="528" w:name="_Toc68165925"/>
      <w:bookmarkStart w:id="529" w:name="_Toc70426218"/>
      <w:bookmarkStart w:id="530" w:name="_Toc73433566"/>
      <w:bookmarkStart w:id="531" w:name="_Toc73435663"/>
      <w:bookmarkStart w:id="532" w:name="_Toc73437069"/>
      <w:bookmarkStart w:id="533" w:name="_Toc75351479"/>
      <w:bookmarkStart w:id="534" w:name="_Toc83229757"/>
      <w:bookmarkStart w:id="535" w:name="_Toc85527749"/>
      <w:bookmarkStart w:id="536"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w:t>
      </w:r>
      <w:r w:rsidRPr="00E45330">
        <w:rPr>
          <w:noProof/>
        </w:rPr>
        <w:lastRenderedPageBreak/>
        <w:t xml:space="preserve">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r w:rsidRPr="00E45330">
        <w:t>UplinkMessageDeliveryData</w:t>
      </w:r>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40"/>
      </w:pPr>
      <w:bookmarkStart w:id="537" w:name="_Toc148176812"/>
      <w:bookmarkStart w:id="538" w:name="_Toc151379169"/>
      <w:bookmarkStart w:id="539" w:name="_Toc151445351"/>
      <w:bookmarkStart w:id="540" w:name="_Toc160470411"/>
      <w:bookmarkStart w:id="541" w:name="_Toc164873555"/>
      <w:bookmarkStart w:id="542" w:name="_Toc168595527"/>
      <w:bookmarkStart w:id="543" w:name="_Toc216346880"/>
      <w:r>
        <w:t>5.2</w:t>
      </w:r>
      <w:r w:rsidRPr="007E3FEE">
        <w:t>.2.</w:t>
      </w:r>
      <w:r>
        <w:t>6</w:t>
      </w:r>
      <w:r>
        <w:tab/>
      </w:r>
      <w:bookmarkEnd w:id="537"/>
      <w:bookmarkEnd w:id="538"/>
      <w:bookmarkEnd w:id="539"/>
      <w:bookmarkEnd w:id="540"/>
      <w:bookmarkEnd w:id="541"/>
      <w:bookmarkEnd w:id="542"/>
      <w:r w:rsidRPr="00424FC1">
        <w:t>VAE_MessageDelivery</w:t>
      </w:r>
      <w:r>
        <w:t>_NotifyReceptionReport</w:t>
      </w:r>
      <w:bookmarkEnd w:id="543"/>
    </w:p>
    <w:p w14:paraId="3596E18F" w14:textId="77777777" w:rsidR="00791208" w:rsidRDefault="00791208" w:rsidP="00791208">
      <w:pPr>
        <w:pStyle w:val="50"/>
      </w:pPr>
      <w:bookmarkStart w:id="544" w:name="_Toc144024117"/>
      <w:bookmarkStart w:id="545" w:name="_Toc148176813"/>
      <w:bookmarkStart w:id="546" w:name="_Toc151379170"/>
      <w:bookmarkStart w:id="547" w:name="_Toc151445352"/>
      <w:bookmarkStart w:id="548" w:name="_Toc160470412"/>
      <w:bookmarkStart w:id="549" w:name="_Toc164873556"/>
      <w:bookmarkStart w:id="550" w:name="_Toc168595528"/>
      <w:bookmarkStart w:id="551" w:name="_Toc216346881"/>
      <w:r>
        <w:t>5.2</w:t>
      </w:r>
      <w:r w:rsidRPr="007E3FEE">
        <w:t>.2.</w:t>
      </w:r>
      <w:r>
        <w:t>6.1</w:t>
      </w:r>
      <w:r>
        <w:tab/>
        <w:t>General</w:t>
      </w:r>
      <w:bookmarkEnd w:id="544"/>
      <w:bookmarkEnd w:id="545"/>
      <w:bookmarkEnd w:id="546"/>
      <w:bookmarkEnd w:id="547"/>
      <w:bookmarkEnd w:id="548"/>
      <w:bookmarkEnd w:id="549"/>
      <w:bookmarkEnd w:id="550"/>
      <w:bookmarkEnd w:id="551"/>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r w:rsidRPr="00424FC1">
        <w:t>VAE_MessageDelivery</w:t>
      </w:r>
      <w:r>
        <w:t>_NotifyReceptionReport</w:t>
      </w:r>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50"/>
      </w:pPr>
      <w:bookmarkStart w:id="552" w:name="_Toc144024118"/>
      <w:bookmarkStart w:id="553" w:name="_Toc148176814"/>
      <w:bookmarkStart w:id="554" w:name="_Toc151379171"/>
      <w:bookmarkStart w:id="555" w:name="_Toc151445353"/>
      <w:bookmarkStart w:id="556" w:name="_Toc160470413"/>
      <w:bookmarkStart w:id="557" w:name="_Toc164873557"/>
      <w:bookmarkStart w:id="558" w:name="_Toc168595529"/>
      <w:bookmarkStart w:id="559" w:name="_Toc216346882"/>
      <w:r>
        <w:t>5.2</w:t>
      </w:r>
      <w:r w:rsidRPr="007E3FEE">
        <w:t>.2.</w:t>
      </w:r>
      <w:r>
        <w:t>6.2</w:t>
      </w:r>
      <w:r>
        <w:tab/>
      </w:r>
      <w:bookmarkEnd w:id="552"/>
      <w:bookmarkEnd w:id="553"/>
      <w:bookmarkEnd w:id="554"/>
      <w:bookmarkEnd w:id="555"/>
      <w:bookmarkEnd w:id="556"/>
      <w:bookmarkEnd w:id="557"/>
      <w:bookmarkEnd w:id="558"/>
      <w:r>
        <w:t>Downlink Message Delivery Reception Reporting</w:t>
      </w:r>
      <w:bookmarkEnd w:id="559"/>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r w:rsidRPr="00705544">
        <w:t>°[</w:t>
      </w:r>
      <w:r>
        <w:t>4</w:t>
      </w:r>
      <w:r w:rsidRPr="00705544">
        <w:t>]).</w:t>
      </w:r>
    </w:p>
    <w:bookmarkStart w:id="560" w:name="_MON_1756887398"/>
    <w:bookmarkEnd w:id="560"/>
    <w:p w14:paraId="48450C3F" w14:textId="77777777" w:rsidR="00791208" w:rsidRPr="00705544" w:rsidRDefault="00791208" w:rsidP="00791208">
      <w:pPr>
        <w:pStyle w:val="TH"/>
      </w:pPr>
      <w:r w:rsidRPr="00705544">
        <w:object w:dxaOrig="9620" w:dyaOrig="2508" w14:anchorId="41A8F9F3">
          <v:shape id="_x0000_i1031" type="#_x0000_t75" style="width:481.15pt;height:126pt" o:ole="">
            <v:imagedata r:id="rId22" o:title=""/>
          </v:shape>
          <o:OLEObject Type="Embed" ProgID="Word.Document.8" ShapeID="_x0000_i1031" DrawAspect="Content" ObjectID="_1826959992"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r w:rsidRPr="00535E7D">
        <w:t xml:space="preserve">notifUri}", where the "notifUri"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2"/>
      </w:pPr>
      <w:r w:rsidRPr="00E45330">
        <w:br w:type="page"/>
      </w:r>
      <w:bookmarkStart w:id="561" w:name="_Toc216346883"/>
      <w:r w:rsidR="008F780E" w:rsidRPr="00E45330">
        <w:lastRenderedPageBreak/>
        <w:t>5.3</w:t>
      </w:r>
      <w:r w:rsidR="008F780E" w:rsidRPr="00E45330">
        <w:tab/>
        <w:t>VAE_FileDistribution Service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61"/>
    </w:p>
    <w:p w14:paraId="7585CE87" w14:textId="77777777" w:rsidR="008F780E" w:rsidRPr="00E45330" w:rsidRDefault="008F780E">
      <w:pPr>
        <w:pStyle w:val="30"/>
        <w:ind w:left="0" w:firstLine="0"/>
      </w:pPr>
      <w:bookmarkStart w:id="562" w:name="_Toc34035314"/>
      <w:bookmarkStart w:id="563" w:name="_Toc36037307"/>
      <w:bookmarkStart w:id="564" w:name="_Toc36037611"/>
      <w:bookmarkStart w:id="565" w:name="_Toc38877453"/>
      <w:bookmarkStart w:id="566" w:name="_Toc43199535"/>
      <w:bookmarkStart w:id="567" w:name="_Toc45132714"/>
      <w:bookmarkStart w:id="568" w:name="_Toc59015457"/>
      <w:bookmarkStart w:id="569" w:name="_Toc63171013"/>
      <w:bookmarkStart w:id="570" w:name="_Toc66282050"/>
      <w:bookmarkStart w:id="571" w:name="_Toc68165926"/>
      <w:bookmarkStart w:id="572" w:name="_Toc70426219"/>
      <w:bookmarkStart w:id="573" w:name="_Toc73433567"/>
      <w:bookmarkStart w:id="574" w:name="_Toc73435664"/>
      <w:bookmarkStart w:id="575" w:name="_Toc73437070"/>
      <w:bookmarkStart w:id="576" w:name="_Toc75351480"/>
      <w:bookmarkStart w:id="577" w:name="_Toc83229758"/>
      <w:bookmarkStart w:id="578" w:name="_Toc85527750"/>
      <w:bookmarkStart w:id="579" w:name="_Toc90649375"/>
      <w:bookmarkStart w:id="580" w:name="_Toc216346884"/>
      <w:r w:rsidRPr="00E45330">
        <w:t>5.3.1</w:t>
      </w:r>
      <w:r w:rsidRPr="00E45330">
        <w:tab/>
        <w:t>Service 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30"/>
      </w:pPr>
      <w:bookmarkStart w:id="581" w:name="_Toc34035315"/>
      <w:bookmarkStart w:id="582" w:name="_Toc36037308"/>
      <w:bookmarkStart w:id="583" w:name="_Toc36037612"/>
      <w:bookmarkStart w:id="584" w:name="_Toc38877454"/>
      <w:bookmarkStart w:id="585" w:name="_Toc43199536"/>
      <w:bookmarkStart w:id="586" w:name="_Toc45132715"/>
      <w:bookmarkStart w:id="587" w:name="_Toc59015458"/>
      <w:bookmarkStart w:id="588" w:name="_Toc63171014"/>
      <w:bookmarkStart w:id="589" w:name="_Toc66282051"/>
      <w:bookmarkStart w:id="590" w:name="_Toc68165927"/>
      <w:bookmarkStart w:id="591" w:name="_Toc70426220"/>
      <w:bookmarkStart w:id="592" w:name="_Toc73433568"/>
      <w:bookmarkStart w:id="593" w:name="_Toc73435665"/>
      <w:bookmarkStart w:id="594" w:name="_Toc73437071"/>
      <w:bookmarkStart w:id="595" w:name="_Toc75351481"/>
      <w:bookmarkStart w:id="596" w:name="_Toc83229759"/>
      <w:bookmarkStart w:id="597" w:name="_Toc85527751"/>
      <w:bookmarkStart w:id="598" w:name="_Toc90649376"/>
      <w:bookmarkStart w:id="599" w:name="_Toc216346885"/>
      <w:r w:rsidRPr="00E45330">
        <w:t>5.3.2</w:t>
      </w:r>
      <w:r w:rsidRPr="00E45330">
        <w:tab/>
        <w:t>Service Operations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F02CE12" w14:textId="77777777" w:rsidR="008F780E" w:rsidRPr="00E45330" w:rsidRDefault="008F780E">
      <w:pPr>
        <w:pStyle w:val="40"/>
      </w:pPr>
      <w:bookmarkStart w:id="600" w:name="_Toc34035316"/>
      <w:bookmarkStart w:id="601" w:name="_Toc36037309"/>
      <w:bookmarkStart w:id="602" w:name="_Toc36037613"/>
      <w:bookmarkStart w:id="603" w:name="_Toc38877455"/>
      <w:bookmarkStart w:id="604" w:name="_Toc43199537"/>
      <w:bookmarkStart w:id="605" w:name="_Toc45132716"/>
      <w:bookmarkStart w:id="606" w:name="_Toc59015459"/>
      <w:bookmarkStart w:id="607" w:name="_Toc63171015"/>
      <w:bookmarkStart w:id="608" w:name="_Toc66282052"/>
      <w:bookmarkStart w:id="609" w:name="_Toc68165928"/>
      <w:bookmarkStart w:id="610" w:name="_Toc70426221"/>
      <w:bookmarkStart w:id="611" w:name="_Toc73433569"/>
      <w:bookmarkStart w:id="612" w:name="_Toc73435666"/>
      <w:bookmarkStart w:id="613" w:name="_Toc73437072"/>
      <w:bookmarkStart w:id="614" w:name="_Toc75351482"/>
      <w:bookmarkStart w:id="615" w:name="_Toc83229760"/>
      <w:bookmarkStart w:id="616" w:name="_Toc85527752"/>
      <w:bookmarkStart w:id="617" w:name="_Toc90649377"/>
      <w:bookmarkStart w:id="618" w:name="_Toc216346886"/>
      <w:r w:rsidRPr="00E45330">
        <w:t>5.3.2.1</w:t>
      </w:r>
      <w:r w:rsidRPr="00E45330">
        <w:tab/>
        <w:t>Introduction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A87136" w14:textId="77777777" w:rsidR="008F780E" w:rsidRPr="00E45330" w:rsidRDefault="008F780E">
      <w:r w:rsidRPr="00E45330">
        <w:t>The VAE_FileDistribution service supports following service operations:</w:t>
      </w:r>
    </w:p>
    <w:p w14:paraId="2E0C1B61" w14:textId="77777777" w:rsidR="008F780E" w:rsidRPr="00E45330" w:rsidRDefault="008F780E">
      <w:pPr>
        <w:pStyle w:val="B10"/>
      </w:pPr>
      <w:r w:rsidRPr="00E45330">
        <w:t>-</w:t>
      </w:r>
      <w:r w:rsidRPr="00E45330">
        <w:tab/>
        <w:t>Distribute_File</w:t>
      </w:r>
    </w:p>
    <w:p w14:paraId="21832E42" w14:textId="77777777" w:rsidR="008F780E" w:rsidRPr="00E45330" w:rsidRDefault="008F780E">
      <w:pPr>
        <w:pStyle w:val="40"/>
      </w:pPr>
      <w:bookmarkStart w:id="619" w:name="_Toc34035317"/>
      <w:bookmarkStart w:id="620" w:name="_Toc36037310"/>
      <w:bookmarkStart w:id="621" w:name="_Toc36037614"/>
      <w:bookmarkStart w:id="622" w:name="_Toc38877456"/>
      <w:bookmarkStart w:id="623" w:name="_Toc43199538"/>
      <w:bookmarkStart w:id="624" w:name="_Toc45132717"/>
      <w:bookmarkStart w:id="625" w:name="_Toc59015460"/>
      <w:bookmarkStart w:id="626" w:name="_Toc63171016"/>
      <w:bookmarkStart w:id="627" w:name="_Toc66282053"/>
      <w:bookmarkStart w:id="628" w:name="_Toc68165929"/>
      <w:bookmarkStart w:id="629" w:name="_Toc70426222"/>
      <w:bookmarkStart w:id="630" w:name="_Toc73433570"/>
      <w:bookmarkStart w:id="631" w:name="_Toc73435667"/>
      <w:bookmarkStart w:id="632" w:name="_Toc73437073"/>
      <w:bookmarkStart w:id="633" w:name="_Toc75351483"/>
      <w:bookmarkStart w:id="634" w:name="_Toc83229761"/>
      <w:bookmarkStart w:id="635" w:name="_Toc85527753"/>
      <w:bookmarkStart w:id="636" w:name="_Toc90649378"/>
      <w:bookmarkStart w:id="637" w:name="_Toc216346887"/>
      <w:r w:rsidRPr="00E45330">
        <w:t>5.3.2.2</w:t>
      </w:r>
      <w:r w:rsidRPr="00E45330">
        <w:tab/>
        <w:t>Distribute_File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40926189" w14:textId="77777777" w:rsidR="008F780E" w:rsidRPr="00E45330" w:rsidRDefault="008F780E">
      <w:pPr>
        <w:pStyle w:val="50"/>
      </w:pPr>
      <w:bookmarkStart w:id="638" w:name="_Toc34035318"/>
      <w:bookmarkStart w:id="639" w:name="_Toc36037311"/>
      <w:bookmarkStart w:id="640" w:name="_Toc36037615"/>
      <w:bookmarkStart w:id="641" w:name="_Toc38877457"/>
      <w:bookmarkStart w:id="642" w:name="_Toc43199539"/>
      <w:bookmarkStart w:id="643" w:name="_Toc45132718"/>
      <w:bookmarkStart w:id="644" w:name="_Toc59015461"/>
      <w:bookmarkStart w:id="645" w:name="_Toc63171017"/>
      <w:bookmarkStart w:id="646" w:name="_Toc66282054"/>
      <w:bookmarkStart w:id="647" w:name="_Toc68165930"/>
      <w:bookmarkStart w:id="648" w:name="_Toc70426223"/>
      <w:bookmarkStart w:id="649" w:name="_Toc73433571"/>
      <w:bookmarkStart w:id="650" w:name="_Toc73435668"/>
      <w:bookmarkStart w:id="651" w:name="_Toc73437074"/>
      <w:bookmarkStart w:id="652" w:name="_Toc75351484"/>
      <w:bookmarkStart w:id="653" w:name="_Toc83229762"/>
      <w:bookmarkStart w:id="654" w:name="_Toc85527754"/>
      <w:bookmarkStart w:id="655" w:name="_Toc90649379"/>
      <w:bookmarkStart w:id="656" w:name="_Toc216346888"/>
      <w:r w:rsidRPr="00E45330">
        <w:t>5.3.2.2.1</w:t>
      </w:r>
      <w:r w:rsidRPr="00E45330">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AB48A27" w14:textId="77777777" w:rsidR="008F780E" w:rsidRPr="00E45330" w:rsidRDefault="008F780E">
      <w:r w:rsidRPr="00E45330">
        <w:t>The Distribute_File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r w:rsidRPr="00E45330">
        <w:t>Distribute_File</w:t>
      </w:r>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50"/>
      </w:pPr>
      <w:bookmarkStart w:id="657" w:name="_Toc34035319"/>
      <w:bookmarkStart w:id="658" w:name="_Toc36037312"/>
      <w:bookmarkStart w:id="659" w:name="_Toc36037616"/>
      <w:bookmarkStart w:id="660" w:name="_Toc38877458"/>
      <w:bookmarkStart w:id="661" w:name="_Toc43199540"/>
      <w:bookmarkStart w:id="662" w:name="_Toc45132719"/>
      <w:bookmarkStart w:id="663" w:name="_Toc59015462"/>
      <w:bookmarkStart w:id="664" w:name="_Toc63171018"/>
      <w:bookmarkStart w:id="665" w:name="_Toc66282055"/>
      <w:bookmarkStart w:id="666" w:name="_Toc68165931"/>
      <w:bookmarkStart w:id="667" w:name="_Toc70426224"/>
      <w:bookmarkStart w:id="668" w:name="_Toc73433572"/>
      <w:bookmarkStart w:id="669" w:name="_Toc73435669"/>
      <w:bookmarkStart w:id="670" w:name="_Toc73437075"/>
      <w:bookmarkStart w:id="671" w:name="_Toc75351485"/>
      <w:bookmarkStart w:id="672" w:name="_Toc83229763"/>
      <w:bookmarkStart w:id="673" w:name="_Toc85527755"/>
      <w:bookmarkStart w:id="674" w:name="_Toc90649380"/>
      <w:bookmarkStart w:id="675" w:name="_Toc216346889"/>
      <w:r w:rsidRPr="00E45330">
        <w:t>5.3.2.2.2</w:t>
      </w:r>
      <w:r w:rsidRPr="00E45330">
        <w:tab/>
        <w:t>File</w:t>
      </w:r>
      <w:bookmarkEnd w:id="657"/>
      <w:bookmarkEnd w:id="658"/>
      <w:bookmarkEnd w:id="659"/>
      <w:bookmarkEnd w:id="660"/>
      <w:bookmarkEnd w:id="661"/>
      <w:bookmarkEnd w:id="662"/>
      <w:bookmarkEnd w:id="663"/>
      <w:bookmarkEnd w:id="664"/>
      <w:bookmarkEnd w:id="665"/>
      <w:bookmarkEnd w:id="666"/>
      <w:r w:rsidRPr="00E45330">
        <w:t xml:space="preserve"> Distribution</w:t>
      </w:r>
      <w:bookmarkEnd w:id="667"/>
      <w:bookmarkEnd w:id="668"/>
      <w:bookmarkEnd w:id="669"/>
      <w:bookmarkEnd w:id="670"/>
      <w:bookmarkEnd w:id="671"/>
      <w:bookmarkEnd w:id="672"/>
      <w:bookmarkEnd w:id="673"/>
      <w:bookmarkEnd w:id="674"/>
      <w:bookmarkEnd w:id="675"/>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2E461B21" w14:textId="77777777" w:rsidR="008F780E" w:rsidRPr="00E45330" w:rsidRDefault="008F780E">
      <w:pPr>
        <w:pStyle w:val="TH"/>
        <w:jc w:val="left"/>
      </w:pPr>
    </w:p>
    <w:p w14:paraId="528B9FD9" w14:textId="77777777" w:rsidR="000F451E" w:rsidRPr="00E45330" w:rsidRDefault="000F451E" w:rsidP="000F451E">
      <w:pPr>
        <w:pStyle w:val="TF"/>
      </w:pPr>
      <w:r w:rsidRPr="00E45330">
        <w:rPr>
          <w:lang w:val="fr-FR"/>
        </w:rPr>
        <w:object w:dxaOrig="8711" w:dyaOrig="2141" w14:anchorId="0A89C33C">
          <v:shape id="_x0000_i1032" type="#_x0000_t75" style="width:435.4pt;height:106.9pt" o:ole="">
            <v:imagedata r:id="rId24" o:title=""/>
          </v:shape>
          <o:OLEObject Type="Embed" ProgID="Visio.Drawing.11" ShapeID="_x0000_i1032" DrawAspect="Content" ObjectID="_1826959993"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FileDistributionData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The service consumer within the FileDistributionData</w:t>
      </w:r>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"fileLists"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"maxBitrate" attribute; and</w:t>
      </w:r>
    </w:p>
    <w:p w14:paraId="13D2626E" w14:textId="77777777" w:rsidR="008F780E" w:rsidRPr="00E45330" w:rsidRDefault="008F780E">
      <w:pPr>
        <w:pStyle w:val="B10"/>
      </w:pPr>
      <w:r w:rsidRPr="00E45330">
        <w:t>-</w:t>
      </w:r>
      <w:r w:rsidRPr="00E45330">
        <w:tab/>
        <w:t xml:space="preserve">maximum delay for the V2X application within the "maxDelay" attribute; </w:t>
      </w:r>
    </w:p>
    <w:p w14:paraId="0916C89E" w14:textId="77777777" w:rsidR="00403960" w:rsidRPr="00E45330" w:rsidRDefault="00403960" w:rsidP="00403960">
      <w:pPr>
        <w:pStyle w:val="B10"/>
      </w:pPr>
      <w:r w:rsidRPr="00E45330">
        <w:lastRenderedPageBreak/>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 xml:space="preserve">he local MBMS information within the "localMbmsInfo" attribute or the "localMbmsActInd" set to </w:t>
      </w:r>
      <w:r>
        <w:rPr>
          <w:lang w:eastAsia="zh-CN"/>
        </w:rPr>
        <w:t>"</w:t>
      </w:r>
      <w:r w:rsidRPr="00E45330">
        <w:rPr>
          <w:rFonts w:hint="eastAsia"/>
          <w:lang w:eastAsia="zh-CN"/>
        </w:rPr>
        <w:t>true</w:t>
      </w:r>
      <w:r>
        <w:rPr>
          <w:lang w:eastAsia="zh-CN"/>
        </w:rPr>
        <w:t>",</w:t>
      </w:r>
      <w:r w:rsidRPr="00E45330">
        <w:rPr>
          <w:rFonts w:hint="eastAsia"/>
          <w:lang w:eastAsia="zh-CN"/>
        </w:rPr>
        <w:t xml:space="preserve"> if the "LocalMBMS"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QoE metric information within the </w:t>
      </w:r>
      <w:r>
        <w:t>"</w:t>
      </w:r>
      <w:r w:rsidRPr="00F7668E">
        <w:t>qoeMetrics</w:t>
      </w:r>
      <w:r>
        <w:t>"</w:t>
      </w:r>
      <w:r w:rsidRPr="00F7668E">
        <w:t xml:space="preserve"> attribture if the </w:t>
      </w:r>
      <w:r>
        <w:t>"</w:t>
      </w:r>
      <w:r w:rsidRPr="00F7668E">
        <w:t>QoEReporting</w:t>
      </w:r>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The VAE server makes use of the xMB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xMB parameters. Table 5.3.2.2.2-1 describes the mapping between the </w:t>
      </w:r>
      <w:r w:rsidRPr="00E45330">
        <w:t>VAE_FileDistribution API attribute</w:t>
      </w:r>
      <w:r w:rsidRPr="00E45330">
        <w:rPr>
          <w:lang w:eastAsia="zh-CN"/>
        </w:rPr>
        <w:t xml:space="preserve"> and the xMB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-1: Mapping between VAE_FileDistribution API and xMB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Corresponding xMB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r w:rsidRPr="00E45330">
              <w:rPr>
                <w:rFonts w:hint="eastAsia"/>
                <w:lang w:eastAsia="zh-CN"/>
              </w:rPr>
              <w:t>f</w:t>
            </w:r>
            <w:r w:rsidRPr="00E45330">
              <w:rPr>
                <w:lang w:eastAsia="zh-CN"/>
              </w:rPr>
              <w:t>ileLists</w:t>
            </w:r>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r w:rsidRPr="00E45330">
              <w:t>maxBitrate</w:t>
            </w:r>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r w:rsidRPr="00E45330">
              <w:t>maxDelay</w:t>
            </w:r>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r w:rsidRPr="00E45330">
              <w:rPr>
                <w:rFonts w:hint="eastAsia"/>
                <w:lang w:eastAsia="zh-CN"/>
              </w:rPr>
              <w:t>localMbmsInfo or</w:t>
            </w:r>
            <w:r w:rsidRPr="00E45330">
              <w:rPr>
                <w:lang w:eastAsia="zh-CN"/>
              </w:rPr>
              <w:t xml:space="preserve"> </w:t>
            </w:r>
            <w:r w:rsidRPr="00E45330">
              <w:rPr>
                <w:rFonts w:hint="eastAsia"/>
                <w:lang w:eastAsia="zh-CN"/>
              </w:rPr>
              <w:t>localMbmsActInd</w:t>
            </w:r>
          </w:p>
        </w:tc>
        <w:tc>
          <w:tcPr>
            <w:tcW w:w="4320" w:type="dxa"/>
          </w:tcPr>
          <w:p w14:paraId="31376A3E" w14:textId="77777777" w:rsidR="00403960" w:rsidRPr="00E45330" w:rsidRDefault="00403960" w:rsidP="000D7387">
            <w:pPr>
              <w:pStyle w:val="TAL"/>
            </w:pPr>
            <w:r w:rsidRPr="00E45330">
              <w:t>local-mbms-delivery-information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r w:rsidRPr="00F7668E">
              <w:rPr>
                <w:lang w:eastAsia="zh-CN"/>
              </w:rPr>
              <w:t>qoeMetrics</w:t>
            </w:r>
          </w:p>
        </w:tc>
        <w:tc>
          <w:tcPr>
            <w:tcW w:w="4320" w:type="dxa"/>
          </w:tcPr>
          <w:p w14:paraId="516F4DF3" w14:textId="77777777" w:rsidR="00403960" w:rsidRPr="00E45330" w:rsidRDefault="00403960" w:rsidP="000D7387">
            <w:pPr>
              <w:pStyle w:val="TAL"/>
            </w:pPr>
            <w:r w:rsidRPr="00F7668E">
              <w:t>qoe-reporting-configuration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50"/>
      </w:pPr>
      <w:bookmarkStart w:id="676" w:name="_Toc70426225"/>
      <w:bookmarkStart w:id="677" w:name="_Toc73433573"/>
      <w:bookmarkStart w:id="678" w:name="_Toc73435670"/>
      <w:bookmarkStart w:id="679" w:name="_Toc73437076"/>
      <w:bookmarkStart w:id="680" w:name="_Toc75351486"/>
      <w:bookmarkStart w:id="681" w:name="_Toc83229764"/>
      <w:bookmarkStart w:id="682" w:name="_Toc85527756"/>
      <w:bookmarkStart w:id="683" w:name="_Toc90649381"/>
      <w:bookmarkStart w:id="684" w:name="_Toc216346890"/>
      <w:r w:rsidRPr="00E45330">
        <w:t>5.3.2.2.3</w:t>
      </w:r>
      <w:r w:rsidRPr="00E45330">
        <w:tab/>
      </w:r>
      <w:r w:rsidRPr="00E45330">
        <w:rPr>
          <w:lang w:eastAsia="zh-CN"/>
        </w:rPr>
        <w:t xml:space="preserve">Termination of </w:t>
      </w:r>
      <w:r w:rsidRPr="00E45330">
        <w:t>File Distribution</w:t>
      </w:r>
      <w:bookmarkEnd w:id="676"/>
      <w:bookmarkEnd w:id="677"/>
      <w:bookmarkEnd w:id="678"/>
      <w:bookmarkEnd w:id="679"/>
      <w:bookmarkEnd w:id="680"/>
      <w:bookmarkEnd w:id="681"/>
      <w:bookmarkEnd w:id="682"/>
      <w:bookmarkEnd w:id="683"/>
      <w:bookmarkEnd w:id="684"/>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0F451E">
      <w:pPr>
        <w:pStyle w:val="TH"/>
        <w:jc w:val="left"/>
      </w:pPr>
      <w:r w:rsidRPr="00E45330">
        <w:rPr>
          <w:lang w:val="fr-FR"/>
        </w:rPr>
        <w:object w:dxaOrig="8711" w:dyaOrig="2141" w14:anchorId="6213941C">
          <v:shape id="_x0000_i1033" type="#_x0000_t75" style="width:435pt;height:106.9pt" o:ole="">
            <v:imagedata r:id="rId26" o:title=""/>
          </v:shape>
          <o:OLEObject Type="Embed" ProgID="Visio.Drawing.11" ShapeID="_x0000_i1033" DrawAspect="Content" ObjectID="_1826959994"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lastRenderedPageBreak/>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2"/>
      </w:pPr>
      <w:bookmarkStart w:id="685" w:name="_Toc34035320"/>
      <w:bookmarkStart w:id="686" w:name="_Toc36037313"/>
      <w:bookmarkStart w:id="687" w:name="_Toc36037617"/>
      <w:bookmarkStart w:id="688" w:name="_Toc38877459"/>
      <w:bookmarkStart w:id="689" w:name="_Toc43199541"/>
      <w:bookmarkStart w:id="690" w:name="_Toc45132720"/>
      <w:bookmarkStart w:id="691" w:name="_Toc59015463"/>
      <w:bookmarkStart w:id="692" w:name="_Toc63171019"/>
      <w:bookmarkStart w:id="693" w:name="_Toc66282056"/>
      <w:bookmarkStart w:id="694" w:name="_Toc68165932"/>
      <w:bookmarkStart w:id="695" w:name="_Toc70426226"/>
      <w:bookmarkStart w:id="696" w:name="_Toc73433574"/>
      <w:bookmarkStart w:id="697" w:name="_Toc73435671"/>
      <w:bookmarkStart w:id="698" w:name="_Toc73437077"/>
      <w:bookmarkStart w:id="699" w:name="_Toc75351487"/>
      <w:bookmarkStart w:id="700" w:name="_Toc83229765"/>
      <w:bookmarkStart w:id="701" w:name="_Toc85527757"/>
      <w:bookmarkStart w:id="702" w:name="_Toc90649382"/>
      <w:r w:rsidRPr="00E45330">
        <w:br w:type="page"/>
      </w:r>
      <w:bookmarkStart w:id="703" w:name="_Toc216346891"/>
      <w:r w:rsidR="008F780E" w:rsidRPr="00E45330">
        <w:lastRenderedPageBreak/>
        <w:t>5.4</w:t>
      </w:r>
      <w:r w:rsidR="008F780E" w:rsidRPr="00E45330">
        <w:tab/>
        <w:t>VAE_ApplicationRequirement Service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92029E7" w14:textId="77777777" w:rsidR="008F780E" w:rsidRPr="00E45330" w:rsidRDefault="008F780E">
      <w:pPr>
        <w:pStyle w:val="30"/>
      </w:pPr>
      <w:bookmarkStart w:id="704" w:name="_Toc34035321"/>
      <w:bookmarkStart w:id="705" w:name="_Toc36037314"/>
      <w:bookmarkStart w:id="706" w:name="_Toc36037618"/>
      <w:bookmarkStart w:id="707" w:name="_Toc38877460"/>
      <w:bookmarkStart w:id="708" w:name="_Toc43199542"/>
      <w:bookmarkStart w:id="709" w:name="_Toc45132721"/>
      <w:bookmarkStart w:id="710" w:name="_Toc59015464"/>
      <w:bookmarkStart w:id="711" w:name="_Toc63171020"/>
      <w:bookmarkStart w:id="712" w:name="_Toc66282057"/>
      <w:bookmarkStart w:id="713" w:name="_Toc68165933"/>
      <w:bookmarkStart w:id="714" w:name="_Toc70426227"/>
      <w:bookmarkStart w:id="715" w:name="_Toc73433575"/>
      <w:bookmarkStart w:id="716" w:name="_Toc73435672"/>
      <w:bookmarkStart w:id="717" w:name="_Toc73437078"/>
      <w:bookmarkStart w:id="718" w:name="_Toc75351488"/>
      <w:bookmarkStart w:id="719" w:name="_Toc83229766"/>
      <w:bookmarkStart w:id="720" w:name="_Toc85527758"/>
      <w:bookmarkStart w:id="721" w:name="_Toc90649383"/>
      <w:bookmarkStart w:id="722" w:name="_Toc216346892"/>
      <w:r w:rsidRPr="00E45330">
        <w:t>5.4.1</w:t>
      </w:r>
      <w:r w:rsidRPr="00E45330">
        <w:tab/>
        <w:t>Service Description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30"/>
      </w:pPr>
      <w:bookmarkStart w:id="723" w:name="_Toc34035322"/>
      <w:bookmarkStart w:id="724" w:name="_Toc36037315"/>
      <w:bookmarkStart w:id="725" w:name="_Toc36037619"/>
      <w:bookmarkStart w:id="726" w:name="_Toc38877461"/>
      <w:bookmarkStart w:id="727" w:name="_Toc43199543"/>
      <w:bookmarkStart w:id="728" w:name="_Toc45132722"/>
      <w:bookmarkStart w:id="729" w:name="_Toc59015465"/>
      <w:bookmarkStart w:id="730" w:name="_Toc63171021"/>
      <w:bookmarkStart w:id="731" w:name="_Toc66282058"/>
      <w:bookmarkStart w:id="732" w:name="_Toc68165934"/>
      <w:bookmarkStart w:id="733" w:name="_Toc70426228"/>
      <w:bookmarkStart w:id="734" w:name="_Toc73433576"/>
      <w:bookmarkStart w:id="735" w:name="_Toc73435673"/>
      <w:bookmarkStart w:id="736" w:name="_Toc73437079"/>
      <w:bookmarkStart w:id="737" w:name="_Toc75351489"/>
      <w:bookmarkStart w:id="738" w:name="_Toc83229767"/>
      <w:bookmarkStart w:id="739" w:name="_Toc85527759"/>
      <w:bookmarkStart w:id="740" w:name="_Toc90649384"/>
      <w:bookmarkStart w:id="741" w:name="_Toc216346893"/>
      <w:r w:rsidRPr="00E45330">
        <w:t>5.4.2</w:t>
      </w:r>
      <w:r w:rsidRPr="00E45330">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B63C896" w14:textId="77777777" w:rsidR="008F780E" w:rsidRPr="00E45330" w:rsidRDefault="008F780E">
      <w:pPr>
        <w:pStyle w:val="40"/>
      </w:pPr>
      <w:bookmarkStart w:id="742" w:name="_Toc34035323"/>
      <w:bookmarkStart w:id="743" w:name="_Toc36037316"/>
      <w:bookmarkStart w:id="744" w:name="_Toc36037620"/>
      <w:bookmarkStart w:id="745" w:name="_Toc38877462"/>
      <w:bookmarkStart w:id="746" w:name="_Toc43199544"/>
      <w:bookmarkStart w:id="747" w:name="_Toc45132723"/>
      <w:bookmarkStart w:id="748" w:name="_Toc59015466"/>
      <w:bookmarkStart w:id="749" w:name="_Toc63171022"/>
      <w:bookmarkStart w:id="750" w:name="_Toc66282059"/>
      <w:bookmarkStart w:id="751" w:name="_Toc68165935"/>
      <w:bookmarkStart w:id="752" w:name="_Toc70426229"/>
      <w:bookmarkStart w:id="753" w:name="_Toc73433577"/>
      <w:bookmarkStart w:id="754" w:name="_Toc73435674"/>
      <w:bookmarkStart w:id="755" w:name="_Toc73437080"/>
      <w:bookmarkStart w:id="756" w:name="_Toc75351490"/>
      <w:bookmarkStart w:id="757" w:name="_Toc83229768"/>
      <w:bookmarkStart w:id="758" w:name="_Toc85527760"/>
      <w:bookmarkStart w:id="759" w:name="_Toc90649385"/>
      <w:bookmarkStart w:id="760" w:name="_Toc216346894"/>
      <w:r w:rsidRPr="00E45330">
        <w:t>5.4.2.1</w:t>
      </w:r>
      <w:r w:rsidRPr="00E45330">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12E51B" w14:textId="77777777" w:rsidR="008F780E" w:rsidRPr="00E45330" w:rsidRDefault="008F780E">
      <w:r w:rsidRPr="00E45330">
        <w:t>The VAE_ApplicationRequirement service supports following service operations:</w:t>
      </w:r>
    </w:p>
    <w:p w14:paraId="05EC02A5" w14:textId="77777777" w:rsidR="008F780E" w:rsidRPr="00E45330" w:rsidRDefault="008F780E">
      <w:pPr>
        <w:pStyle w:val="B10"/>
      </w:pPr>
      <w:r w:rsidRPr="00E45330">
        <w:t>-</w:t>
      </w:r>
      <w:r w:rsidRPr="00E45330">
        <w:tab/>
        <w:t>Reserve_NetworkResource</w:t>
      </w:r>
    </w:p>
    <w:p w14:paraId="4A2E3282" w14:textId="77777777" w:rsidR="008F780E" w:rsidRPr="00E45330" w:rsidRDefault="008F780E">
      <w:pPr>
        <w:pStyle w:val="B10"/>
      </w:pPr>
      <w:r w:rsidRPr="00E45330">
        <w:t>-</w:t>
      </w:r>
      <w:r w:rsidRPr="00E45330">
        <w:tab/>
        <w:t>Notify_NetworkResource</w:t>
      </w:r>
    </w:p>
    <w:p w14:paraId="69547267" w14:textId="77777777" w:rsidR="008F780E" w:rsidRPr="00E45330" w:rsidRDefault="008F780E">
      <w:pPr>
        <w:pStyle w:val="40"/>
      </w:pPr>
      <w:bookmarkStart w:id="761" w:name="_Toc34035324"/>
      <w:bookmarkStart w:id="762" w:name="_Toc36037317"/>
      <w:bookmarkStart w:id="763" w:name="_Toc36037621"/>
      <w:bookmarkStart w:id="764" w:name="_Toc38877463"/>
      <w:bookmarkStart w:id="765" w:name="_Toc43199545"/>
      <w:bookmarkStart w:id="766" w:name="_Toc45132724"/>
      <w:bookmarkStart w:id="767" w:name="_Toc59015467"/>
      <w:bookmarkStart w:id="768" w:name="_Toc63171023"/>
      <w:bookmarkStart w:id="769" w:name="_Toc66282060"/>
      <w:bookmarkStart w:id="770" w:name="_Toc68165936"/>
      <w:bookmarkStart w:id="771" w:name="_Toc70426230"/>
      <w:bookmarkStart w:id="772" w:name="_Toc73433578"/>
      <w:bookmarkStart w:id="773" w:name="_Toc73435675"/>
      <w:bookmarkStart w:id="774" w:name="_Toc73437081"/>
      <w:bookmarkStart w:id="775" w:name="_Toc75351491"/>
      <w:bookmarkStart w:id="776" w:name="_Toc83229769"/>
      <w:bookmarkStart w:id="777" w:name="_Toc85527761"/>
      <w:bookmarkStart w:id="778" w:name="_Toc90649386"/>
      <w:bookmarkStart w:id="779" w:name="_Toc216346895"/>
      <w:r w:rsidRPr="00E45330">
        <w:t>5.4.2.2</w:t>
      </w:r>
      <w:r w:rsidRPr="00E45330">
        <w:tab/>
        <w:t>Reserve_NetworkResource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7B5B6B4" w14:textId="77777777" w:rsidR="008F780E" w:rsidRPr="00E45330" w:rsidRDefault="008F780E">
      <w:pPr>
        <w:pStyle w:val="50"/>
      </w:pPr>
      <w:bookmarkStart w:id="780" w:name="_Toc34035325"/>
      <w:bookmarkStart w:id="781" w:name="_Toc36037318"/>
      <w:bookmarkStart w:id="782" w:name="_Toc36037622"/>
      <w:bookmarkStart w:id="783" w:name="_Toc38877464"/>
      <w:bookmarkStart w:id="784" w:name="_Toc43199546"/>
      <w:bookmarkStart w:id="785" w:name="_Toc45132725"/>
      <w:bookmarkStart w:id="786" w:name="_Toc59015468"/>
      <w:bookmarkStart w:id="787" w:name="_Toc63171024"/>
      <w:bookmarkStart w:id="788" w:name="_Toc66282061"/>
      <w:bookmarkStart w:id="789" w:name="_Toc68165937"/>
      <w:bookmarkStart w:id="790" w:name="_Toc70426231"/>
      <w:bookmarkStart w:id="791" w:name="_Toc73433579"/>
      <w:bookmarkStart w:id="792" w:name="_Toc73435676"/>
      <w:bookmarkStart w:id="793" w:name="_Toc73437082"/>
      <w:bookmarkStart w:id="794" w:name="_Toc75351492"/>
      <w:bookmarkStart w:id="795" w:name="_Toc83229770"/>
      <w:bookmarkStart w:id="796" w:name="_Toc85527762"/>
      <w:bookmarkStart w:id="797" w:name="_Toc90649387"/>
      <w:bookmarkStart w:id="798" w:name="_Toc216346896"/>
      <w:r w:rsidRPr="00E45330">
        <w:t>5.4.2.2.1</w:t>
      </w:r>
      <w:r w:rsidRPr="00E45330">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2EF6B3" w14:textId="77777777" w:rsidR="008F780E" w:rsidRPr="00E45330" w:rsidRDefault="008F780E">
      <w:r w:rsidRPr="00E45330">
        <w:t>The Reserve_NetworkResource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r w:rsidRPr="00E45330">
        <w:t>Reserve_NetworkResource</w:t>
      </w:r>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50"/>
      </w:pPr>
      <w:bookmarkStart w:id="799" w:name="_Toc34035326"/>
      <w:bookmarkStart w:id="800" w:name="_Toc36037319"/>
      <w:bookmarkStart w:id="801" w:name="_Toc36037623"/>
      <w:bookmarkStart w:id="802" w:name="_Toc38877465"/>
      <w:bookmarkStart w:id="803" w:name="_Toc43199547"/>
      <w:bookmarkStart w:id="804" w:name="_Toc45132726"/>
      <w:bookmarkStart w:id="805" w:name="_Toc59015469"/>
      <w:bookmarkStart w:id="806" w:name="_Toc63171025"/>
      <w:bookmarkStart w:id="807" w:name="_Toc66282062"/>
      <w:bookmarkStart w:id="808" w:name="_Toc68165938"/>
      <w:bookmarkStart w:id="809" w:name="_Toc70426232"/>
      <w:bookmarkStart w:id="810" w:name="_Toc73433580"/>
      <w:bookmarkStart w:id="811" w:name="_Toc73435677"/>
      <w:bookmarkStart w:id="812" w:name="_Toc73437083"/>
      <w:bookmarkStart w:id="813" w:name="_Toc75351493"/>
      <w:bookmarkStart w:id="814" w:name="_Toc83229771"/>
      <w:bookmarkStart w:id="815" w:name="_Toc85527763"/>
      <w:bookmarkStart w:id="816" w:name="_Toc90649388"/>
      <w:bookmarkStart w:id="817" w:name="_Toc216346897"/>
      <w:r w:rsidRPr="00E45330">
        <w:t>5.4.2.2.2</w:t>
      </w:r>
      <w:r w:rsidRPr="00E45330">
        <w:tab/>
        <w:t>Network Resource</w:t>
      </w:r>
      <w:bookmarkEnd w:id="799"/>
      <w:bookmarkEnd w:id="800"/>
      <w:bookmarkEnd w:id="801"/>
      <w:bookmarkEnd w:id="802"/>
      <w:bookmarkEnd w:id="803"/>
      <w:bookmarkEnd w:id="804"/>
      <w:bookmarkEnd w:id="805"/>
      <w:bookmarkEnd w:id="806"/>
      <w:bookmarkEnd w:id="807"/>
      <w:bookmarkEnd w:id="808"/>
      <w:r w:rsidRPr="00E45330">
        <w:t xml:space="preserve"> Reservation</w:t>
      </w:r>
      <w:bookmarkEnd w:id="809"/>
      <w:bookmarkEnd w:id="810"/>
      <w:bookmarkEnd w:id="811"/>
      <w:bookmarkEnd w:id="812"/>
      <w:bookmarkEnd w:id="813"/>
      <w:bookmarkEnd w:id="814"/>
      <w:bookmarkEnd w:id="815"/>
      <w:bookmarkEnd w:id="816"/>
      <w:bookmarkEnd w:id="817"/>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1DFA525C" w14:textId="77777777" w:rsidR="008F780E" w:rsidRPr="00E45330" w:rsidRDefault="008F780E">
      <w:pPr>
        <w:pStyle w:val="TH"/>
        <w:jc w:val="left"/>
      </w:pPr>
    </w:p>
    <w:p w14:paraId="27365B81" w14:textId="77777777" w:rsidR="000F451E" w:rsidRDefault="000F451E" w:rsidP="000F451E">
      <w:pPr>
        <w:pStyle w:val="TH"/>
        <w:jc w:val="left"/>
        <w:rPr>
          <w:lang w:val="fr-FR"/>
        </w:rPr>
      </w:pPr>
      <w:r w:rsidRPr="00E45330">
        <w:rPr>
          <w:lang w:val="fr-FR"/>
        </w:rPr>
        <w:object w:dxaOrig="8711" w:dyaOrig="2141" w14:anchorId="2425E2AC">
          <v:shape id="_x0000_i1034" type="#_x0000_t75" style="width:435.4pt;height:106.5pt" o:ole="">
            <v:imagedata r:id="rId28" o:title=""/>
          </v:shape>
          <o:OLEObject Type="Embed" ProgID="Visio.Drawing.11" ShapeID="_x0000_i1034" DrawAspect="Content" ObjectID="_1826959995"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ApplicationRequirementData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The service consumer within the ApplicationRequirementData</w:t>
      </w:r>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lastRenderedPageBreak/>
        <w:t>-</w:t>
      </w:r>
      <w:r w:rsidRPr="00E45330">
        <w:tab/>
        <w:t>notification URI within the "notifUri"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"appRequirement"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50"/>
      </w:pPr>
      <w:bookmarkStart w:id="818" w:name="_Toc70426233"/>
      <w:bookmarkStart w:id="819" w:name="_Toc73433581"/>
      <w:bookmarkStart w:id="820" w:name="_Toc73435678"/>
      <w:bookmarkStart w:id="821" w:name="_Toc73437084"/>
      <w:bookmarkStart w:id="822" w:name="_Toc75351494"/>
      <w:bookmarkStart w:id="823" w:name="_Toc83229772"/>
      <w:bookmarkStart w:id="824" w:name="_Toc85527764"/>
      <w:bookmarkStart w:id="825" w:name="_Toc90649389"/>
      <w:bookmarkStart w:id="826" w:name="_Toc216346898"/>
      <w:r w:rsidRPr="00E45330">
        <w:t>5.4.2.2.3</w:t>
      </w:r>
      <w:r w:rsidRPr="00E45330">
        <w:tab/>
      </w:r>
      <w:r w:rsidRPr="00E45330">
        <w:rPr>
          <w:lang w:eastAsia="zh-CN"/>
        </w:rPr>
        <w:t xml:space="preserve">Termination of </w:t>
      </w:r>
      <w:r w:rsidRPr="00E45330">
        <w:t>Network Resource Reservation</w:t>
      </w:r>
      <w:bookmarkEnd w:id="818"/>
      <w:bookmarkEnd w:id="819"/>
      <w:bookmarkEnd w:id="820"/>
      <w:bookmarkEnd w:id="821"/>
      <w:bookmarkEnd w:id="822"/>
      <w:bookmarkEnd w:id="823"/>
      <w:bookmarkEnd w:id="824"/>
      <w:bookmarkEnd w:id="825"/>
      <w:bookmarkEnd w:id="826"/>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EA42F4">
      <w:pPr>
        <w:pStyle w:val="TH"/>
        <w:jc w:val="left"/>
      </w:pPr>
      <w:r w:rsidRPr="00E45330">
        <w:rPr>
          <w:lang w:val="fr-FR"/>
        </w:rPr>
        <w:object w:dxaOrig="8711" w:dyaOrig="2141" w14:anchorId="5C75948F">
          <v:shape id="_x0000_i1035" type="#_x0000_t75" style="width:436.5pt;height:106.9pt" o:ole="">
            <v:imagedata r:id="rId30" o:title=""/>
          </v:shape>
          <o:OLEObject Type="Embed" ProgID="Visio.Drawing.11" ShapeID="_x0000_i1035" DrawAspect="Content" ObjectID="_1826959996"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40"/>
      </w:pPr>
      <w:bookmarkStart w:id="827" w:name="_Toc34035327"/>
      <w:bookmarkStart w:id="828" w:name="_Toc36037320"/>
      <w:bookmarkStart w:id="829" w:name="_Toc36037624"/>
      <w:bookmarkStart w:id="830" w:name="_Toc38877466"/>
      <w:bookmarkStart w:id="831" w:name="_Toc43199548"/>
      <w:bookmarkStart w:id="832" w:name="_Toc45132727"/>
      <w:bookmarkStart w:id="833" w:name="_Toc59015470"/>
      <w:bookmarkStart w:id="834" w:name="_Toc63171026"/>
      <w:bookmarkStart w:id="835" w:name="_Toc66282063"/>
      <w:bookmarkStart w:id="836" w:name="_Toc68165939"/>
      <w:bookmarkStart w:id="837" w:name="_Toc70426234"/>
      <w:bookmarkStart w:id="838" w:name="_Toc73433582"/>
      <w:bookmarkStart w:id="839" w:name="_Toc73435679"/>
      <w:bookmarkStart w:id="840" w:name="_Toc73437085"/>
      <w:bookmarkStart w:id="841" w:name="_Toc75351495"/>
      <w:bookmarkStart w:id="842" w:name="_Toc83229773"/>
      <w:bookmarkStart w:id="843" w:name="_Toc85527765"/>
      <w:bookmarkStart w:id="844" w:name="_Toc90649390"/>
      <w:bookmarkStart w:id="845" w:name="_Toc216346899"/>
      <w:r w:rsidRPr="00E45330">
        <w:t>5.4.2.3</w:t>
      </w:r>
      <w:r w:rsidRPr="00E45330">
        <w:tab/>
        <w:t>Notify_NetworkResource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815689A" w14:textId="77777777" w:rsidR="008F780E" w:rsidRPr="00E45330" w:rsidRDefault="008F780E">
      <w:pPr>
        <w:pStyle w:val="50"/>
      </w:pPr>
      <w:bookmarkStart w:id="846" w:name="_Toc34035328"/>
      <w:bookmarkStart w:id="847" w:name="_Toc36037321"/>
      <w:bookmarkStart w:id="848" w:name="_Toc36037625"/>
      <w:bookmarkStart w:id="849" w:name="_Toc38877467"/>
      <w:bookmarkStart w:id="850" w:name="_Toc43199549"/>
      <w:bookmarkStart w:id="851" w:name="_Toc45132728"/>
      <w:bookmarkStart w:id="852" w:name="_Toc59015471"/>
      <w:bookmarkStart w:id="853" w:name="_Toc63171027"/>
      <w:bookmarkStart w:id="854" w:name="_Toc66282064"/>
      <w:bookmarkStart w:id="855" w:name="_Toc68165940"/>
      <w:bookmarkStart w:id="856" w:name="_Toc70426235"/>
      <w:bookmarkStart w:id="857" w:name="_Toc73433583"/>
      <w:bookmarkStart w:id="858" w:name="_Toc73435680"/>
      <w:bookmarkStart w:id="859" w:name="_Toc73437086"/>
      <w:bookmarkStart w:id="860" w:name="_Toc75351496"/>
      <w:bookmarkStart w:id="861" w:name="_Toc83229774"/>
      <w:bookmarkStart w:id="862" w:name="_Toc85527766"/>
      <w:bookmarkStart w:id="863" w:name="_Toc90649391"/>
      <w:bookmarkStart w:id="864" w:name="_Toc216346900"/>
      <w:r w:rsidRPr="00E45330">
        <w:t>5.4.2.3.1</w:t>
      </w:r>
      <w:r w:rsidRPr="00E45330">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85A9497" w14:textId="77777777" w:rsidR="008F780E" w:rsidRDefault="008F780E">
      <w:r w:rsidRPr="00E45330">
        <w:t xml:space="preserve">The Notify_NetworkResource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Notify_NetworkResource</w:t>
      </w:r>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lastRenderedPageBreak/>
        <w:t>-</w:t>
      </w:r>
      <w:r w:rsidRPr="00424FC1">
        <w:rPr>
          <w:lang w:eastAsia="zh-CN"/>
        </w:rPr>
        <w:tab/>
        <w:t>Notify Network Resource.</w:t>
      </w:r>
    </w:p>
    <w:p w14:paraId="799406B2" w14:textId="77777777" w:rsidR="008F780E" w:rsidRDefault="008F780E">
      <w:pPr>
        <w:pStyle w:val="50"/>
      </w:pPr>
      <w:bookmarkStart w:id="865" w:name="_Toc34035329"/>
      <w:bookmarkStart w:id="866" w:name="_Toc36037322"/>
      <w:bookmarkStart w:id="867" w:name="_Toc36037626"/>
      <w:bookmarkStart w:id="868" w:name="_Toc38877468"/>
      <w:bookmarkStart w:id="869" w:name="_Toc43199550"/>
      <w:bookmarkStart w:id="870" w:name="_Toc45132729"/>
      <w:bookmarkStart w:id="871" w:name="_Toc59015472"/>
      <w:bookmarkStart w:id="872" w:name="_Toc63171028"/>
      <w:bookmarkStart w:id="873" w:name="_Toc66282065"/>
      <w:bookmarkStart w:id="874" w:name="_Toc68165941"/>
      <w:bookmarkStart w:id="875" w:name="_Toc70426236"/>
      <w:bookmarkStart w:id="876" w:name="_Toc73433584"/>
      <w:bookmarkStart w:id="877" w:name="_Toc73435681"/>
      <w:bookmarkStart w:id="878" w:name="_Toc73437087"/>
      <w:bookmarkStart w:id="879" w:name="_Toc75351497"/>
      <w:bookmarkStart w:id="880" w:name="_Toc83229775"/>
      <w:bookmarkStart w:id="881" w:name="_Toc85527767"/>
      <w:bookmarkStart w:id="882" w:name="_Toc90649392"/>
      <w:bookmarkStart w:id="883" w:name="_Toc216346901"/>
      <w:r w:rsidRPr="00E45330">
        <w:t>5.4.2.3.2</w:t>
      </w:r>
      <w:r w:rsidRPr="00E45330">
        <w:tab/>
        <w:t>Notify Network Resource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EA42F4">
      <w:pPr>
        <w:pStyle w:val="TH"/>
        <w:jc w:val="left"/>
      </w:pPr>
      <w:r w:rsidRPr="00E45330">
        <w:rPr>
          <w:lang w:val="fr-FR"/>
        </w:rPr>
        <w:object w:dxaOrig="8711" w:dyaOrig="2141" w14:anchorId="25D11502">
          <v:shape id="_x0000_i1036" type="#_x0000_t75" style="width:435.4pt;height:106.9pt" o:ole="">
            <v:imagedata r:id="rId32" o:title=""/>
          </v:shape>
          <o:OLEObject Type="Embed" ProgID="Visio.Drawing.11" ShapeID="_x0000_i1036" DrawAspect="Content" ObjectID="_1826959997"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2"/>
      </w:pPr>
      <w:bookmarkStart w:id="884" w:name="_Toc34035330"/>
      <w:bookmarkStart w:id="885" w:name="_Toc36037323"/>
      <w:bookmarkStart w:id="886" w:name="_Toc36037627"/>
      <w:bookmarkStart w:id="887" w:name="_Toc38877469"/>
      <w:bookmarkStart w:id="888" w:name="_Toc43199551"/>
      <w:bookmarkStart w:id="889" w:name="_Toc45132730"/>
      <w:bookmarkStart w:id="890" w:name="_Toc59015473"/>
      <w:bookmarkStart w:id="891" w:name="_Toc63171029"/>
      <w:bookmarkStart w:id="892" w:name="_Toc66282066"/>
      <w:bookmarkStart w:id="893" w:name="_Toc68165942"/>
      <w:bookmarkStart w:id="894" w:name="_Toc70426237"/>
      <w:bookmarkStart w:id="895" w:name="_Toc73433585"/>
      <w:bookmarkStart w:id="896" w:name="_Toc73435682"/>
      <w:bookmarkStart w:id="897" w:name="_Toc73437088"/>
      <w:bookmarkStart w:id="898" w:name="_Toc75351498"/>
      <w:bookmarkStart w:id="899" w:name="_Toc83229776"/>
      <w:bookmarkStart w:id="900" w:name="_Toc85527768"/>
      <w:bookmarkStart w:id="901" w:name="_Toc90649393"/>
      <w:r w:rsidRPr="00E45330">
        <w:br w:type="page"/>
      </w:r>
      <w:bookmarkStart w:id="902" w:name="_Toc216346902"/>
      <w:r w:rsidR="008F780E" w:rsidRPr="00E45330">
        <w:lastRenderedPageBreak/>
        <w:t>5.5</w:t>
      </w:r>
      <w:r w:rsidR="008F780E" w:rsidRPr="00E45330">
        <w:tab/>
        <w:t>VAE_DynamicGroup Service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F417AE" w14:textId="77777777" w:rsidR="008F780E" w:rsidRPr="00E45330" w:rsidRDefault="008F780E">
      <w:pPr>
        <w:pStyle w:val="30"/>
        <w:ind w:left="0" w:firstLine="0"/>
      </w:pPr>
      <w:bookmarkStart w:id="903" w:name="_Toc22025069"/>
      <w:bookmarkStart w:id="904" w:name="_Toc34035331"/>
      <w:bookmarkStart w:id="905" w:name="_Toc36037324"/>
      <w:bookmarkStart w:id="906" w:name="_Toc36037628"/>
      <w:bookmarkStart w:id="907" w:name="_Toc38877470"/>
      <w:bookmarkStart w:id="908" w:name="_Toc43199552"/>
      <w:bookmarkStart w:id="909" w:name="_Toc45132731"/>
      <w:bookmarkStart w:id="910" w:name="_Toc59015474"/>
      <w:bookmarkStart w:id="911" w:name="_Toc63171030"/>
      <w:bookmarkStart w:id="912" w:name="_Toc66282067"/>
      <w:bookmarkStart w:id="913" w:name="_Toc68165943"/>
      <w:bookmarkStart w:id="914" w:name="_Toc70426238"/>
      <w:bookmarkStart w:id="915" w:name="_Toc73433586"/>
      <w:bookmarkStart w:id="916" w:name="_Toc73435683"/>
      <w:bookmarkStart w:id="917" w:name="_Toc73437089"/>
      <w:bookmarkStart w:id="918" w:name="_Toc75351499"/>
      <w:bookmarkStart w:id="919" w:name="_Toc83229777"/>
      <w:bookmarkStart w:id="920" w:name="_Toc85527769"/>
      <w:bookmarkStart w:id="921" w:name="_Toc90649394"/>
      <w:bookmarkStart w:id="922" w:name="_Toc216346903"/>
      <w:r w:rsidRPr="00E45330">
        <w:t>5.5.1</w:t>
      </w:r>
      <w:r w:rsidRPr="00E45330">
        <w:tab/>
        <w:t>Service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30"/>
      </w:pPr>
      <w:bookmarkStart w:id="923" w:name="_Toc22025070"/>
      <w:bookmarkStart w:id="924" w:name="_Toc34035332"/>
      <w:bookmarkStart w:id="925" w:name="_Toc36037325"/>
      <w:bookmarkStart w:id="926" w:name="_Toc36037629"/>
      <w:bookmarkStart w:id="927" w:name="_Toc38877471"/>
      <w:bookmarkStart w:id="928" w:name="_Toc43199553"/>
      <w:bookmarkStart w:id="929" w:name="_Toc45132732"/>
      <w:bookmarkStart w:id="930" w:name="_Toc59015475"/>
      <w:bookmarkStart w:id="931" w:name="_Toc63171031"/>
      <w:bookmarkStart w:id="932" w:name="_Toc66282068"/>
      <w:bookmarkStart w:id="933" w:name="_Toc68165944"/>
      <w:bookmarkStart w:id="934" w:name="_Toc70426239"/>
      <w:bookmarkStart w:id="935" w:name="_Toc73433587"/>
      <w:bookmarkStart w:id="936" w:name="_Toc73435684"/>
      <w:bookmarkStart w:id="937" w:name="_Toc73437090"/>
      <w:bookmarkStart w:id="938" w:name="_Toc75351500"/>
      <w:bookmarkStart w:id="939" w:name="_Toc83229778"/>
      <w:bookmarkStart w:id="940" w:name="_Toc85527770"/>
      <w:bookmarkStart w:id="941" w:name="_Toc90649395"/>
      <w:bookmarkStart w:id="942" w:name="_Toc216346904"/>
      <w:r w:rsidRPr="00E45330">
        <w:t>5.5.2</w:t>
      </w:r>
      <w:r w:rsidRPr="00E45330">
        <w:tab/>
        <w:t>Service Operations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8C284C9" w14:textId="77777777" w:rsidR="008F780E" w:rsidRPr="00E45330" w:rsidRDefault="008F780E">
      <w:pPr>
        <w:pStyle w:val="40"/>
      </w:pPr>
      <w:bookmarkStart w:id="943" w:name="_Toc22025071"/>
      <w:bookmarkStart w:id="944" w:name="_Toc34035333"/>
      <w:bookmarkStart w:id="945" w:name="_Toc36037326"/>
      <w:bookmarkStart w:id="946" w:name="_Toc36037630"/>
      <w:bookmarkStart w:id="947" w:name="_Toc38877472"/>
      <w:bookmarkStart w:id="948" w:name="_Toc43199554"/>
      <w:bookmarkStart w:id="949" w:name="_Toc45132733"/>
      <w:bookmarkStart w:id="950" w:name="_Toc59015476"/>
      <w:bookmarkStart w:id="951" w:name="_Toc63171032"/>
      <w:bookmarkStart w:id="952" w:name="_Toc66282069"/>
      <w:bookmarkStart w:id="953" w:name="_Toc68165945"/>
      <w:bookmarkStart w:id="954" w:name="_Toc70426240"/>
      <w:bookmarkStart w:id="955" w:name="_Toc73433588"/>
      <w:bookmarkStart w:id="956" w:name="_Toc73435685"/>
      <w:bookmarkStart w:id="957" w:name="_Toc73437091"/>
      <w:bookmarkStart w:id="958" w:name="_Toc75351501"/>
      <w:bookmarkStart w:id="959" w:name="_Toc83229779"/>
      <w:bookmarkStart w:id="960" w:name="_Toc85527771"/>
      <w:bookmarkStart w:id="961" w:name="_Toc90649396"/>
      <w:bookmarkStart w:id="962" w:name="_Toc216346905"/>
      <w:r w:rsidRPr="00E45330">
        <w:t>5.5.2.1</w:t>
      </w:r>
      <w:r w:rsidRPr="00E45330">
        <w:tab/>
        <w:t>Introduction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96CDC25" w14:textId="77777777" w:rsidR="008F780E" w:rsidRPr="00E45330" w:rsidRDefault="008F780E">
      <w:r w:rsidRPr="00E45330">
        <w:t>The VAE_DynamicGroup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40"/>
        <w:rPr>
          <w:lang w:val="fr-FR"/>
        </w:rPr>
      </w:pPr>
      <w:bookmarkStart w:id="963" w:name="_Toc22025072"/>
      <w:bookmarkStart w:id="964" w:name="_Toc34035334"/>
      <w:bookmarkStart w:id="965" w:name="_Toc36037327"/>
      <w:bookmarkStart w:id="966" w:name="_Toc36037631"/>
      <w:bookmarkStart w:id="967" w:name="_Toc38877473"/>
      <w:bookmarkStart w:id="968" w:name="_Toc43199555"/>
      <w:bookmarkStart w:id="969" w:name="_Toc45132734"/>
      <w:bookmarkStart w:id="970" w:name="_Toc59015477"/>
      <w:bookmarkStart w:id="971" w:name="_Toc63171033"/>
      <w:bookmarkStart w:id="972" w:name="_Toc66282070"/>
      <w:bookmarkStart w:id="973" w:name="_Toc68165946"/>
      <w:bookmarkStart w:id="974" w:name="_Toc70426241"/>
      <w:bookmarkStart w:id="975" w:name="_Toc73433589"/>
      <w:bookmarkStart w:id="976" w:name="_Toc73435686"/>
      <w:bookmarkStart w:id="977" w:name="_Toc73437092"/>
      <w:bookmarkStart w:id="978" w:name="_Toc75351502"/>
      <w:bookmarkStart w:id="979" w:name="_Toc83229780"/>
      <w:bookmarkStart w:id="980" w:name="_Toc85527772"/>
      <w:bookmarkStart w:id="981" w:name="_Toc90649397"/>
      <w:bookmarkStart w:id="982" w:name="_Toc216346906"/>
      <w:r w:rsidRPr="009B77FC">
        <w:rPr>
          <w:lang w:val="fr-FR"/>
        </w:rPr>
        <w:t>5.5.2.2</w:t>
      </w:r>
      <w:r w:rsidRPr="009B77FC">
        <w:rPr>
          <w:lang w:val="fr-FR"/>
        </w:rPr>
        <w:tab/>
      </w:r>
      <w:bookmarkEnd w:id="963"/>
      <w:r w:rsidRPr="009B77FC">
        <w:rPr>
          <w:lang w:val="fr-FR"/>
        </w:rPr>
        <w:t>Configure_DynamicGroup</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r w:rsidRPr="009B77FC">
        <w:rPr>
          <w:lang w:val="fr-FR"/>
        </w:rPr>
        <w:t xml:space="preserve"> </w:t>
      </w:r>
    </w:p>
    <w:p w14:paraId="673900E9" w14:textId="77777777" w:rsidR="008F780E" w:rsidRPr="00E45330" w:rsidRDefault="008F780E">
      <w:pPr>
        <w:pStyle w:val="50"/>
      </w:pPr>
      <w:bookmarkStart w:id="983" w:name="_Toc22025073"/>
      <w:bookmarkStart w:id="984" w:name="_Toc34035335"/>
      <w:bookmarkStart w:id="985" w:name="_Toc36037328"/>
      <w:bookmarkStart w:id="986" w:name="_Toc36037632"/>
      <w:bookmarkStart w:id="987" w:name="_Toc38877474"/>
      <w:bookmarkStart w:id="988" w:name="_Toc43199556"/>
      <w:bookmarkStart w:id="989" w:name="_Toc45132735"/>
      <w:bookmarkStart w:id="990" w:name="_Toc59015478"/>
      <w:bookmarkStart w:id="991" w:name="_Toc63171034"/>
      <w:bookmarkStart w:id="992" w:name="_Toc66282071"/>
      <w:bookmarkStart w:id="993" w:name="_Toc68165947"/>
      <w:bookmarkStart w:id="994" w:name="_Toc70426242"/>
      <w:bookmarkStart w:id="995" w:name="_Toc73433590"/>
      <w:bookmarkStart w:id="996" w:name="_Toc73435687"/>
      <w:bookmarkStart w:id="997" w:name="_Toc73437093"/>
      <w:bookmarkStart w:id="998" w:name="_Toc75351503"/>
      <w:bookmarkStart w:id="999" w:name="_Toc83229781"/>
      <w:bookmarkStart w:id="1000" w:name="_Toc85527773"/>
      <w:bookmarkStart w:id="1001" w:name="_Toc90649398"/>
      <w:bookmarkStart w:id="1002" w:name="_Toc216346907"/>
      <w:r w:rsidRPr="00E45330">
        <w:t>5.5.2.2.1</w:t>
      </w:r>
      <w:r w:rsidRPr="00E45330">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0E4D4D2" w14:textId="77777777" w:rsidR="008F780E" w:rsidRPr="00E45330" w:rsidRDefault="008F780E">
      <w:r w:rsidRPr="00E45330">
        <w:t xml:space="preserve">The Configure_DynamicGroup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r w:rsidRPr="00E45330">
        <w:t>Configure_DynamicGroup</w:t>
      </w:r>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50"/>
      </w:pPr>
      <w:bookmarkStart w:id="1003" w:name="_Toc22025074"/>
      <w:bookmarkStart w:id="1004" w:name="_Toc34035336"/>
      <w:bookmarkStart w:id="1005" w:name="_Toc36037329"/>
      <w:bookmarkStart w:id="1006" w:name="_Toc36037633"/>
      <w:bookmarkStart w:id="1007" w:name="_Toc38877475"/>
      <w:bookmarkStart w:id="1008" w:name="_Toc43199557"/>
      <w:bookmarkStart w:id="1009" w:name="_Toc45132736"/>
      <w:bookmarkStart w:id="1010" w:name="_Toc59015479"/>
      <w:bookmarkStart w:id="1011" w:name="_Toc63171035"/>
      <w:bookmarkStart w:id="1012" w:name="_Toc66282072"/>
      <w:bookmarkStart w:id="1013" w:name="_Toc68165948"/>
      <w:bookmarkStart w:id="1014" w:name="_Toc70426243"/>
      <w:bookmarkStart w:id="1015" w:name="_Toc73433591"/>
      <w:bookmarkStart w:id="1016" w:name="_Toc73435688"/>
      <w:bookmarkStart w:id="1017" w:name="_Toc73437094"/>
      <w:bookmarkStart w:id="1018" w:name="_Toc75351504"/>
      <w:bookmarkStart w:id="1019" w:name="_Toc83229782"/>
      <w:bookmarkStart w:id="1020" w:name="_Toc85527774"/>
      <w:bookmarkStart w:id="1021" w:name="_Toc90649399"/>
      <w:bookmarkStart w:id="1022" w:name="_Toc216346908"/>
      <w:r w:rsidRPr="00E45330">
        <w:t>5.5.2.2.2</w:t>
      </w:r>
      <w:r w:rsidRPr="00E45330">
        <w:tab/>
      </w:r>
      <w:bookmarkEnd w:id="1003"/>
      <w:r w:rsidRPr="00E45330">
        <w:t>Dynamic Group</w:t>
      </w:r>
      <w:bookmarkEnd w:id="1004"/>
      <w:bookmarkEnd w:id="1005"/>
      <w:bookmarkEnd w:id="1006"/>
      <w:bookmarkEnd w:id="1007"/>
      <w:bookmarkEnd w:id="1008"/>
      <w:bookmarkEnd w:id="1009"/>
      <w:bookmarkEnd w:id="1010"/>
      <w:bookmarkEnd w:id="1011"/>
      <w:bookmarkEnd w:id="1012"/>
      <w:bookmarkEnd w:id="1013"/>
      <w:r w:rsidRPr="00E45330">
        <w:t xml:space="preserve"> Configuration</w:t>
      </w:r>
      <w:bookmarkEnd w:id="1014"/>
      <w:bookmarkEnd w:id="1015"/>
      <w:bookmarkEnd w:id="1016"/>
      <w:bookmarkEnd w:id="1017"/>
      <w:bookmarkEnd w:id="1018"/>
      <w:bookmarkEnd w:id="1019"/>
      <w:bookmarkEnd w:id="1020"/>
      <w:bookmarkEnd w:id="1021"/>
      <w:bookmarkEnd w:id="1022"/>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2764DAE" w14:textId="77777777" w:rsidR="008F780E" w:rsidRPr="00E45330" w:rsidRDefault="008F780E">
      <w:pPr>
        <w:pStyle w:val="TH"/>
        <w:jc w:val="left"/>
      </w:pPr>
    </w:p>
    <w:p w14:paraId="4F8EDB1C" w14:textId="77777777" w:rsidR="00EA42F4" w:rsidRPr="00E45330" w:rsidRDefault="00EA42F4" w:rsidP="00EA42F4">
      <w:pPr>
        <w:pStyle w:val="TH"/>
        <w:jc w:val="left"/>
      </w:pPr>
      <w:r w:rsidRPr="00E45330">
        <w:rPr>
          <w:lang w:val="fr-FR"/>
        </w:rPr>
        <w:object w:dxaOrig="8711" w:dyaOrig="2141" w14:anchorId="611FA625">
          <v:shape id="_x0000_i1037" type="#_x0000_t75" style="width:435.4pt;height:106.9pt" o:ole="">
            <v:imagedata r:id="rId34" o:title=""/>
          </v:shape>
          <o:OLEObject Type="Embed" ProgID="Visio.Drawing.11" ShapeID="_x0000_i1037" DrawAspect="Content" ObjectID="_1826959998"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GroupConfigurationData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The service consumer within GroupConfigurationData</w:t>
      </w:r>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lastRenderedPageBreak/>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"leaderId" attribute; and</w:t>
      </w:r>
    </w:p>
    <w:p w14:paraId="318E5C1E" w14:textId="77777777" w:rsidR="008F780E" w:rsidRPr="00E45330" w:rsidRDefault="008F780E">
      <w:pPr>
        <w:pStyle w:val="B10"/>
      </w:pPr>
      <w:r w:rsidRPr="00E45330">
        <w:t>-</w:t>
      </w:r>
      <w:r w:rsidRPr="00E45330">
        <w:tab/>
        <w:t>The notification URI within the "notifUri"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r w:rsidRPr="00E45330">
        <w:t>nt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50"/>
      </w:pPr>
      <w:bookmarkStart w:id="1023" w:name="_Toc70426244"/>
      <w:bookmarkStart w:id="1024" w:name="_Toc73433592"/>
      <w:bookmarkStart w:id="1025" w:name="_Toc73435689"/>
      <w:bookmarkStart w:id="1026" w:name="_Toc73437095"/>
      <w:bookmarkStart w:id="1027" w:name="_Toc75351505"/>
      <w:bookmarkStart w:id="1028" w:name="_Toc83229783"/>
      <w:bookmarkStart w:id="1029" w:name="_Toc85527775"/>
      <w:bookmarkStart w:id="1030" w:name="_Toc90649400"/>
      <w:bookmarkStart w:id="1031" w:name="_Toc216346909"/>
      <w:r w:rsidRPr="00E45330">
        <w:t>5.5.2.2.3</w:t>
      </w:r>
      <w:r w:rsidRPr="00E45330">
        <w:tab/>
      </w:r>
      <w:r w:rsidRPr="00E45330">
        <w:rPr>
          <w:lang w:eastAsia="zh-CN"/>
        </w:rPr>
        <w:t xml:space="preserve">Termination of </w:t>
      </w:r>
      <w:r w:rsidRPr="00E45330">
        <w:t>Dynamic Group Configuration</w:t>
      </w:r>
      <w:bookmarkEnd w:id="1023"/>
      <w:bookmarkEnd w:id="1024"/>
      <w:bookmarkEnd w:id="1025"/>
      <w:bookmarkEnd w:id="1026"/>
      <w:bookmarkEnd w:id="1027"/>
      <w:bookmarkEnd w:id="1028"/>
      <w:bookmarkEnd w:id="1029"/>
      <w:bookmarkEnd w:id="1030"/>
      <w:bookmarkEnd w:id="1031"/>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6E7E61EE" w14:textId="77777777" w:rsidR="008F780E" w:rsidRPr="00E45330" w:rsidRDefault="008F780E">
      <w:pPr>
        <w:pStyle w:val="TH"/>
        <w:jc w:val="left"/>
      </w:pPr>
    </w:p>
    <w:p w14:paraId="017FEA37" w14:textId="77777777" w:rsidR="006604A0" w:rsidRPr="00BA73CA" w:rsidRDefault="006604A0" w:rsidP="006604A0">
      <w:pPr>
        <w:pStyle w:val="TH"/>
        <w:jc w:val="left"/>
        <w:rPr>
          <w:b w:val="0"/>
          <w:bCs/>
        </w:rPr>
      </w:pPr>
      <w:r w:rsidRPr="00E45330">
        <w:rPr>
          <w:lang w:val="fr-FR"/>
        </w:rPr>
        <w:object w:dxaOrig="8711" w:dyaOrig="2141" w14:anchorId="1635D108">
          <v:shape id="_x0000_i1038" type="#_x0000_t75" style="width:436.5pt;height:106.9pt" o:ole="">
            <v:imagedata r:id="rId36" o:title=""/>
          </v:shape>
          <o:OLEObject Type="Embed" ProgID="Visio.Drawing.11" ShapeID="_x0000_i1038" DrawAspect="Content" ObjectID="_1826959999"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40"/>
      </w:pPr>
      <w:bookmarkStart w:id="1032" w:name="_Toc34035337"/>
      <w:bookmarkStart w:id="1033" w:name="_Toc36037330"/>
      <w:bookmarkStart w:id="1034" w:name="_Toc36037634"/>
      <w:bookmarkStart w:id="1035" w:name="_Toc38877476"/>
      <w:bookmarkStart w:id="1036" w:name="_Toc43199558"/>
      <w:bookmarkStart w:id="1037" w:name="_Toc45132737"/>
      <w:bookmarkStart w:id="1038" w:name="_Toc59015480"/>
      <w:bookmarkStart w:id="1039" w:name="_Toc63171036"/>
      <w:bookmarkStart w:id="1040" w:name="_Toc66282073"/>
      <w:bookmarkStart w:id="1041" w:name="_Toc68165949"/>
      <w:bookmarkStart w:id="1042" w:name="_Toc70426245"/>
      <w:bookmarkStart w:id="1043" w:name="_Toc73433593"/>
      <w:bookmarkStart w:id="1044" w:name="_Toc73435690"/>
      <w:bookmarkStart w:id="1045" w:name="_Toc73437096"/>
      <w:bookmarkStart w:id="1046" w:name="_Toc75351506"/>
      <w:bookmarkStart w:id="1047" w:name="_Toc83229784"/>
      <w:bookmarkStart w:id="1048" w:name="_Toc85527776"/>
      <w:bookmarkStart w:id="1049" w:name="_Toc90649401"/>
      <w:bookmarkStart w:id="1050" w:name="_Toc216346910"/>
      <w:r w:rsidRPr="00E45330">
        <w:t>5.5.2.3</w:t>
      </w:r>
      <w:r w:rsidRPr="00E45330">
        <w:tab/>
        <w:t>Notify_DynamicGroup</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F2F8701" w14:textId="77777777" w:rsidR="008F780E" w:rsidRPr="00E45330" w:rsidRDefault="008F780E">
      <w:pPr>
        <w:pStyle w:val="50"/>
      </w:pPr>
      <w:bookmarkStart w:id="1051" w:name="_Toc34035338"/>
      <w:bookmarkStart w:id="1052" w:name="_Toc36037331"/>
      <w:bookmarkStart w:id="1053" w:name="_Toc36037635"/>
      <w:bookmarkStart w:id="1054" w:name="_Toc38877477"/>
      <w:bookmarkStart w:id="1055" w:name="_Toc43199559"/>
      <w:bookmarkStart w:id="1056" w:name="_Toc45132738"/>
      <w:bookmarkStart w:id="1057" w:name="_Toc59015481"/>
      <w:bookmarkStart w:id="1058" w:name="_Toc63171037"/>
      <w:bookmarkStart w:id="1059" w:name="_Toc66282074"/>
      <w:bookmarkStart w:id="1060" w:name="_Toc68165950"/>
      <w:bookmarkStart w:id="1061" w:name="_Toc70426246"/>
      <w:bookmarkStart w:id="1062" w:name="_Toc73433594"/>
      <w:bookmarkStart w:id="1063" w:name="_Toc73435691"/>
      <w:bookmarkStart w:id="1064" w:name="_Toc73437097"/>
      <w:bookmarkStart w:id="1065" w:name="_Toc75351507"/>
      <w:bookmarkStart w:id="1066" w:name="_Toc83229785"/>
      <w:bookmarkStart w:id="1067" w:name="_Toc85527777"/>
      <w:bookmarkStart w:id="1068" w:name="_Toc90649402"/>
      <w:bookmarkStart w:id="1069" w:name="_Toc216346911"/>
      <w:r w:rsidRPr="00E45330">
        <w:t>5.5.2.3.1</w:t>
      </w:r>
      <w:r w:rsidRPr="00E45330">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D5B0C1A" w14:textId="77777777" w:rsidR="008F780E" w:rsidRDefault="008F780E">
      <w:r w:rsidRPr="00E45330">
        <w:t>The Notify_DynamicGroup service operation is used to notify the dynamic group information (i.e. group member joins or leaves) at the VAE server.</w:t>
      </w:r>
    </w:p>
    <w:p w14:paraId="38EC1A03" w14:textId="77777777" w:rsidR="00C344D5" w:rsidRPr="00E45330" w:rsidRDefault="00C344D5" w:rsidP="00C344D5">
      <w:pPr>
        <w:rPr>
          <w:lang w:eastAsia="zh-CN"/>
        </w:rPr>
      </w:pPr>
      <w:r w:rsidRPr="00E45330">
        <w:rPr>
          <w:lang w:eastAsia="zh-CN"/>
        </w:rPr>
        <w:lastRenderedPageBreak/>
        <w:t xml:space="preserve">The following procedures </w:t>
      </w:r>
      <w:r>
        <w:rPr>
          <w:lang w:eastAsia="zh-CN"/>
        </w:rPr>
        <w:t>are supported by</w:t>
      </w:r>
      <w:r w:rsidRPr="00E45330">
        <w:rPr>
          <w:lang w:eastAsia="zh-CN"/>
        </w:rPr>
        <w:t xml:space="preserve"> the </w:t>
      </w:r>
      <w:r>
        <w:rPr>
          <w:lang w:eastAsia="zh-CN"/>
        </w:rPr>
        <w:t>"</w:t>
      </w:r>
      <w:r w:rsidRPr="00E45330">
        <w:t>Notify_DynamicGroup</w:t>
      </w:r>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50"/>
      </w:pPr>
      <w:bookmarkStart w:id="1070" w:name="_Toc34035339"/>
      <w:bookmarkStart w:id="1071" w:name="_Toc36037332"/>
      <w:bookmarkStart w:id="1072" w:name="_Toc36037636"/>
      <w:bookmarkStart w:id="1073" w:name="_Toc38877478"/>
      <w:bookmarkStart w:id="1074" w:name="_Toc43199560"/>
      <w:bookmarkStart w:id="1075" w:name="_Toc45132739"/>
      <w:bookmarkStart w:id="1076" w:name="_Toc59015482"/>
      <w:bookmarkStart w:id="1077" w:name="_Toc63171038"/>
      <w:bookmarkStart w:id="1078" w:name="_Toc66282075"/>
      <w:bookmarkStart w:id="1079" w:name="_Toc68165951"/>
      <w:bookmarkStart w:id="1080" w:name="_Toc70426247"/>
      <w:bookmarkStart w:id="1081" w:name="_Toc73433595"/>
      <w:bookmarkStart w:id="1082" w:name="_Toc73435692"/>
      <w:bookmarkStart w:id="1083" w:name="_Toc73437098"/>
      <w:bookmarkStart w:id="1084" w:name="_Toc75351508"/>
      <w:bookmarkStart w:id="1085" w:name="_Toc83229786"/>
      <w:bookmarkStart w:id="1086" w:name="_Toc85527778"/>
      <w:bookmarkStart w:id="1087" w:name="_Toc90649403"/>
      <w:bookmarkStart w:id="1088" w:name="_Toc216346912"/>
      <w:r w:rsidRPr="00E45330">
        <w:t>5.5.2.3.2</w:t>
      </w:r>
      <w:r w:rsidRPr="00E45330">
        <w:tab/>
        <w:t>Notify Dynamic Group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2C4B95">
      <w:pPr>
        <w:pStyle w:val="TH"/>
        <w:jc w:val="left"/>
      </w:pPr>
      <w:r w:rsidRPr="00E45330">
        <w:rPr>
          <w:lang w:val="fr-FR"/>
        </w:rPr>
        <w:object w:dxaOrig="8711" w:dyaOrig="2141" w14:anchorId="29A0CF7D">
          <v:shape id="_x0000_i1039" type="#_x0000_t75" style="width:435.4pt;height:106.9pt" o:ole="">
            <v:imagedata r:id="rId38" o:title=""/>
          </v:shape>
          <o:OLEObject Type="Embed" ProgID="Visio.Drawing.11" ShapeID="_x0000_i1039" DrawAspect="Content" ObjectID="_1826960000"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(i.e.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"joinedUeIds" attribute if available; and</w:t>
      </w:r>
    </w:p>
    <w:p w14:paraId="2BE56B3D" w14:textId="77777777" w:rsidR="008F780E" w:rsidRPr="00E45330" w:rsidRDefault="008F780E">
      <w:pPr>
        <w:pStyle w:val="B10"/>
      </w:pPr>
      <w:r w:rsidRPr="00E45330">
        <w:t>-</w:t>
      </w:r>
      <w:r w:rsidRPr="00E45330">
        <w:tab/>
        <w:t>one or more left group member within the "leftUeIds"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2"/>
      </w:pPr>
      <w:bookmarkStart w:id="1089" w:name="_Toc34035340"/>
      <w:bookmarkStart w:id="1090" w:name="_Toc36037333"/>
      <w:bookmarkStart w:id="1091" w:name="_Toc36037637"/>
      <w:bookmarkStart w:id="1092" w:name="_Toc38877479"/>
      <w:bookmarkStart w:id="1093" w:name="_Toc43199561"/>
      <w:bookmarkStart w:id="1094" w:name="_Toc45132740"/>
      <w:bookmarkStart w:id="1095" w:name="_Toc59015483"/>
      <w:bookmarkStart w:id="1096" w:name="_Toc63171039"/>
      <w:bookmarkStart w:id="1097" w:name="_Toc66282076"/>
      <w:bookmarkStart w:id="1098" w:name="_Toc68165952"/>
      <w:bookmarkStart w:id="1099" w:name="_Toc70426248"/>
      <w:bookmarkStart w:id="1100" w:name="_Toc73433596"/>
      <w:bookmarkStart w:id="1101" w:name="_Toc73435693"/>
      <w:bookmarkStart w:id="1102" w:name="_Toc73437099"/>
      <w:bookmarkStart w:id="1103" w:name="_Toc75351509"/>
      <w:bookmarkStart w:id="1104" w:name="_Toc83229787"/>
      <w:bookmarkStart w:id="1105" w:name="_Toc85527779"/>
      <w:bookmarkStart w:id="1106" w:name="_Toc90649404"/>
      <w:r w:rsidRPr="00E45330">
        <w:br w:type="page"/>
      </w:r>
      <w:bookmarkStart w:id="1107" w:name="_Toc216346913"/>
      <w:r w:rsidR="008F780E" w:rsidRPr="00E45330">
        <w:lastRenderedPageBreak/>
        <w:t>5.6</w:t>
      </w:r>
      <w:r w:rsidR="008F780E" w:rsidRPr="00E45330">
        <w:tab/>
        <w:t>VAE_ServiceContinuity Service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8135E6E" w14:textId="77777777" w:rsidR="008F780E" w:rsidRPr="00E45330" w:rsidRDefault="008F780E">
      <w:pPr>
        <w:pStyle w:val="30"/>
      </w:pPr>
      <w:bookmarkStart w:id="1108" w:name="_Toc34035341"/>
      <w:bookmarkStart w:id="1109" w:name="_Toc36037334"/>
      <w:bookmarkStart w:id="1110" w:name="_Toc36037638"/>
      <w:bookmarkStart w:id="1111" w:name="_Toc38877480"/>
      <w:bookmarkStart w:id="1112" w:name="_Toc43199562"/>
      <w:bookmarkStart w:id="1113" w:name="_Toc45132741"/>
      <w:bookmarkStart w:id="1114" w:name="_Toc59015484"/>
      <w:bookmarkStart w:id="1115" w:name="_Toc63171040"/>
      <w:bookmarkStart w:id="1116" w:name="_Toc66282077"/>
      <w:bookmarkStart w:id="1117" w:name="_Toc68165953"/>
      <w:bookmarkStart w:id="1118" w:name="_Toc70426249"/>
      <w:bookmarkStart w:id="1119" w:name="_Toc73433597"/>
      <w:bookmarkStart w:id="1120" w:name="_Toc73435694"/>
      <w:bookmarkStart w:id="1121" w:name="_Toc73437100"/>
      <w:bookmarkStart w:id="1122" w:name="_Toc75351510"/>
      <w:bookmarkStart w:id="1123" w:name="_Toc83229788"/>
      <w:bookmarkStart w:id="1124" w:name="_Toc85527780"/>
      <w:bookmarkStart w:id="1125" w:name="_Toc90649405"/>
      <w:bookmarkStart w:id="1126" w:name="_Toc216346914"/>
      <w:r w:rsidRPr="00E45330">
        <w:t>5.6.1</w:t>
      </w:r>
      <w:r w:rsidRPr="00E45330">
        <w:tab/>
        <w:t>Service 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30"/>
      </w:pPr>
      <w:bookmarkStart w:id="1127" w:name="_Toc34035342"/>
      <w:bookmarkStart w:id="1128" w:name="_Toc36037335"/>
      <w:bookmarkStart w:id="1129" w:name="_Toc36037639"/>
      <w:bookmarkStart w:id="1130" w:name="_Toc38877481"/>
      <w:bookmarkStart w:id="1131" w:name="_Toc43199563"/>
      <w:bookmarkStart w:id="1132" w:name="_Toc45132742"/>
      <w:bookmarkStart w:id="1133" w:name="_Toc59015485"/>
      <w:bookmarkStart w:id="1134" w:name="_Toc63171041"/>
      <w:bookmarkStart w:id="1135" w:name="_Toc66282078"/>
      <w:bookmarkStart w:id="1136" w:name="_Toc68165954"/>
      <w:bookmarkStart w:id="1137" w:name="_Toc70426250"/>
      <w:bookmarkStart w:id="1138" w:name="_Toc73433598"/>
      <w:bookmarkStart w:id="1139" w:name="_Toc73435695"/>
      <w:bookmarkStart w:id="1140" w:name="_Toc73437101"/>
      <w:bookmarkStart w:id="1141" w:name="_Toc75351511"/>
      <w:bookmarkStart w:id="1142" w:name="_Toc83229789"/>
      <w:bookmarkStart w:id="1143" w:name="_Toc85527781"/>
      <w:bookmarkStart w:id="1144" w:name="_Toc90649406"/>
      <w:bookmarkStart w:id="1145" w:name="_Toc216346915"/>
      <w:r w:rsidRPr="00E45330">
        <w:t>5.6.2</w:t>
      </w:r>
      <w:r w:rsidRPr="00E45330">
        <w:tab/>
        <w:t>Service Operations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0A39AD2" w14:textId="77777777" w:rsidR="008F780E" w:rsidRPr="00E45330" w:rsidRDefault="008F780E">
      <w:pPr>
        <w:pStyle w:val="40"/>
      </w:pPr>
      <w:bookmarkStart w:id="1146" w:name="_Toc34035343"/>
      <w:bookmarkStart w:id="1147" w:name="_Toc36037336"/>
      <w:bookmarkStart w:id="1148" w:name="_Toc36037640"/>
      <w:bookmarkStart w:id="1149" w:name="_Toc38877482"/>
      <w:bookmarkStart w:id="1150" w:name="_Toc43199564"/>
      <w:bookmarkStart w:id="1151" w:name="_Toc45132743"/>
      <w:bookmarkStart w:id="1152" w:name="_Toc59015486"/>
      <w:bookmarkStart w:id="1153" w:name="_Toc63171042"/>
      <w:bookmarkStart w:id="1154" w:name="_Toc66282079"/>
      <w:bookmarkStart w:id="1155" w:name="_Toc68165955"/>
      <w:bookmarkStart w:id="1156" w:name="_Toc70426251"/>
      <w:bookmarkStart w:id="1157" w:name="_Toc73433599"/>
      <w:bookmarkStart w:id="1158" w:name="_Toc73435696"/>
      <w:bookmarkStart w:id="1159" w:name="_Toc73437102"/>
      <w:bookmarkStart w:id="1160" w:name="_Toc75351512"/>
      <w:bookmarkStart w:id="1161" w:name="_Toc83229790"/>
      <w:bookmarkStart w:id="1162" w:name="_Toc85527782"/>
      <w:bookmarkStart w:id="1163" w:name="_Toc90649407"/>
      <w:bookmarkStart w:id="1164" w:name="_Toc216346916"/>
      <w:r w:rsidRPr="00E45330">
        <w:t>5.6.2.1</w:t>
      </w:r>
      <w:r w:rsidRPr="00E45330">
        <w:tab/>
        <w:t>Introduction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F7750DD" w14:textId="77777777" w:rsidR="008F780E" w:rsidRPr="00E45330" w:rsidRDefault="008F780E">
      <w:r w:rsidRPr="00E45330">
        <w:t>The VAE_ServiceContinuity service supports following service operations:</w:t>
      </w:r>
    </w:p>
    <w:p w14:paraId="1F6621AD" w14:textId="77777777" w:rsidR="008F780E" w:rsidRPr="00E45330" w:rsidRDefault="008F780E">
      <w:pPr>
        <w:pStyle w:val="B10"/>
      </w:pPr>
      <w:r w:rsidRPr="00E45330">
        <w:t>-</w:t>
      </w:r>
      <w:r w:rsidRPr="00E45330">
        <w:tab/>
        <w:t>Query_ServiceContinuity</w:t>
      </w:r>
    </w:p>
    <w:p w14:paraId="2C26B933" w14:textId="77777777" w:rsidR="008F780E" w:rsidRPr="00E45330" w:rsidRDefault="008F780E">
      <w:pPr>
        <w:pStyle w:val="40"/>
      </w:pPr>
      <w:bookmarkStart w:id="1165" w:name="_Toc34035344"/>
      <w:bookmarkStart w:id="1166" w:name="_Toc36037337"/>
      <w:bookmarkStart w:id="1167" w:name="_Toc36037641"/>
      <w:bookmarkStart w:id="1168" w:name="_Toc38877483"/>
      <w:bookmarkStart w:id="1169" w:name="_Toc43199565"/>
      <w:bookmarkStart w:id="1170" w:name="_Toc45132744"/>
      <w:bookmarkStart w:id="1171" w:name="_Toc59015487"/>
      <w:bookmarkStart w:id="1172" w:name="_Toc63171043"/>
      <w:bookmarkStart w:id="1173" w:name="_Toc66282080"/>
      <w:bookmarkStart w:id="1174" w:name="_Toc68165956"/>
      <w:bookmarkStart w:id="1175" w:name="_Toc70426252"/>
      <w:bookmarkStart w:id="1176" w:name="_Toc73433600"/>
      <w:bookmarkStart w:id="1177" w:name="_Toc73435697"/>
      <w:bookmarkStart w:id="1178" w:name="_Toc73437103"/>
      <w:bookmarkStart w:id="1179" w:name="_Toc75351513"/>
      <w:bookmarkStart w:id="1180" w:name="_Toc83229791"/>
      <w:bookmarkStart w:id="1181" w:name="_Toc85527783"/>
      <w:bookmarkStart w:id="1182" w:name="_Toc90649408"/>
      <w:bookmarkStart w:id="1183" w:name="_Toc216346917"/>
      <w:r w:rsidRPr="00E45330">
        <w:t>5.6.2.2</w:t>
      </w:r>
      <w:r w:rsidRPr="00E45330">
        <w:tab/>
        <w:t>Query_ServiceContinuity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49B9AB7" w14:textId="77777777" w:rsidR="008F780E" w:rsidRPr="00E45330" w:rsidRDefault="008F780E">
      <w:pPr>
        <w:pStyle w:val="50"/>
      </w:pPr>
      <w:bookmarkStart w:id="1184" w:name="_Toc34035345"/>
      <w:bookmarkStart w:id="1185" w:name="_Toc36037338"/>
      <w:bookmarkStart w:id="1186" w:name="_Toc36037642"/>
      <w:bookmarkStart w:id="1187" w:name="_Toc38877484"/>
      <w:bookmarkStart w:id="1188" w:name="_Toc43199566"/>
      <w:bookmarkStart w:id="1189" w:name="_Toc45132745"/>
      <w:bookmarkStart w:id="1190" w:name="_Toc59015488"/>
      <w:bookmarkStart w:id="1191" w:name="_Toc63171044"/>
      <w:bookmarkStart w:id="1192" w:name="_Toc66282081"/>
      <w:bookmarkStart w:id="1193" w:name="_Toc68165957"/>
      <w:bookmarkStart w:id="1194" w:name="_Toc70426253"/>
      <w:bookmarkStart w:id="1195" w:name="_Toc73433601"/>
      <w:bookmarkStart w:id="1196" w:name="_Toc73435698"/>
      <w:bookmarkStart w:id="1197" w:name="_Toc73437104"/>
      <w:bookmarkStart w:id="1198" w:name="_Toc75351514"/>
      <w:bookmarkStart w:id="1199" w:name="_Toc83229792"/>
      <w:bookmarkStart w:id="1200" w:name="_Toc85527784"/>
      <w:bookmarkStart w:id="1201" w:name="_Toc90649409"/>
      <w:bookmarkStart w:id="1202" w:name="_Toc216346918"/>
      <w:r w:rsidRPr="00E45330">
        <w:t>5.6.2.2.1</w:t>
      </w:r>
      <w:r w:rsidRPr="00E45330">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08B395E" w14:textId="77777777" w:rsidR="008F780E" w:rsidRDefault="008F780E">
      <w:r w:rsidRPr="00E45330">
        <w:t xml:space="preserve">The </w:t>
      </w:r>
      <w:r w:rsidRPr="00E45330">
        <w:rPr>
          <w:rFonts w:eastAsia="Batang"/>
        </w:rPr>
        <w:t>Query_ServiceContinuity</w:t>
      </w:r>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rPr>
          <w:rFonts w:eastAsia="Batang"/>
        </w:rPr>
        <w:t>Query_ServiceContinuity</w:t>
      </w:r>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50"/>
      </w:pPr>
      <w:bookmarkStart w:id="1203" w:name="_Toc34035346"/>
      <w:bookmarkStart w:id="1204" w:name="_Toc36037339"/>
      <w:bookmarkStart w:id="1205" w:name="_Toc36037643"/>
      <w:bookmarkStart w:id="1206" w:name="_Toc38877485"/>
      <w:bookmarkStart w:id="1207" w:name="_Toc43199567"/>
      <w:bookmarkStart w:id="1208" w:name="_Toc45132746"/>
      <w:bookmarkStart w:id="1209" w:name="_Toc59015489"/>
      <w:bookmarkStart w:id="1210" w:name="_Toc63171045"/>
      <w:bookmarkStart w:id="1211" w:name="_Toc66282082"/>
      <w:bookmarkStart w:id="1212" w:name="_Toc68165958"/>
      <w:bookmarkStart w:id="1213" w:name="_Toc70426254"/>
      <w:bookmarkStart w:id="1214" w:name="_Toc73433602"/>
      <w:bookmarkStart w:id="1215" w:name="_Toc73435699"/>
      <w:bookmarkStart w:id="1216" w:name="_Toc73437105"/>
      <w:bookmarkStart w:id="1217" w:name="_Toc75351515"/>
      <w:bookmarkStart w:id="1218" w:name="_Toc83229793"/>
      <w:bookmarkStart w:id="1219" w:name="_Toc85527785"/>
      <w:bookmarkStart w:id="1220" w:name="_Toc90649410"/>
      <w:bookmarkStart w:id="1221" w:name="_Toc216346919"/>
      <w:r w:rsidRPr="00E45330">
        <w:t>5.6.2.2.2</w:t>
      </w:r>
      <w:r w:rsidRPr="00E45330">
        <w:tab/>
        <w:t>Query service continuity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2" w:name="_MON_1779188673"/>
    <w:bookmarkEnd w:id="1222"/>
    <w:p w14:paraId="6AF4B959" w14:textId="77777777" w:rsidR="00C1176B" w:rsidRPr="00E45330" w:rsidRDefault="00C1176B" w:rsidP="00C1176B">
      <w:pPr>
        <w:pStyle w:val="TH"/>
        <w:jc w:val="left"/>
      </w:pPr>
      <w:r w:rsidRPr="00705544">
        <w:object w:dxaOrig="9620" w:dyaOrig="2508" w14:anchorId="1944AF00">
          <v:shape id="_x0000_i1040" type="#_x0000_t75" style="width:481.15pt;height:125.25pt" o:ole="">
            <v:imagedata r:id="rId40" o:title=""/>
          </v:shape>
          <o:OLEObject Type="Embed" ProgID="Word.Document.8" ShapeID="_x0000_i1040" DrawAspect="Content" ObjectID="_1826960001"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(e.g. V2X server) needs to query service continuity information (e.g. receives the l</w:t>
      </w:r>
      <w:r w:rsidRPr="00E45330">
        <w:rPr>
          <w:lang w:val="en-US"/>
        </w:rPr>
        <w:t xml:space="preserve">ocal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2"/>
      </w:pPr>
      <w:bookmarkStart w:id="1223" w:name="_Toc73433603"/>
      <w:bookmarkStart w:id="1224" w:name="_Toc73435700"/>
      <w:bookmarkStart w:id="1225" w:name="_Toc73437106"/>
      <w:bookmarkStart w:id="1226" w:name="_Toc75351516"/>
      <w:bookmarkStart w:id="1227" w:name="_Toc83229794"/>
      <w:bookmarkStart w:id="1228" w:name="_Toc85527786"/>
      <w:bookmarkStart w:id="1229" w:name="_Toc90649411"/>
      <w:r w:rsidRPr="00E45330">
        <w:br w:type="page"/>
      </w:r>
      <w:bookmarkStart w:id="1230" w:name="_Toc216346920"/>
      <w:r w:rsidR="008F780E" w:rsidRPr="00E45330">
        <w:lastRenderedPageBreak/>
        <w:t>5.7</w:t>
      </w:r>
      <w:r w:rsidR="008F780E" w:rsidRPr="00E45330">
        <w:tab/>
        <w:t>VAE_HDMapDynamicInfo Service</w:t>
      </w:r>
      <w:bookmarkEnd w:id="1223"/>
      <w:bookmarkEnd w:id="1224"/>
      <w:bookmarkEnd w:id="1225"/>
      <w:bookmarkEnd w:id="1226"/>
      <w:bookmarkEnd w:id="1227"/>
      <w:bookmarkEnd w:id="1228"/>
      <w:bookmarkEnd w:id="1229"/>
      <w:bookmarkEnd w:id="1230"/>
    </w:p>
    <w:p w14:paraId="7B2510DB" w14:textId="77777777" w:rsidR="008F780E" w:rsidRPr="00E45330" w:rsidRDefault="008F780E">
      <w:pPr>
        <w:pStyle w:val="30"/>
      </w:pPr>
      <w:bookmarkStart w:id="1231" w:name="_Toc73433604"/>
      <w:bookmarkStart w:id="1232" w:name="_Toc73435701"/>
      <w:bookmarkStart w:id="1233" w:name="_Toc73437107"/>
      <w:bookmarkStart w:id="1234" w:name="_Toc75351517"/>
      <w:bookmarkStart w:id="1235" w:name="_Toc83229795"/>
      <w:bookmarkStart w:id="1236" w:name="_Toc85527787"/>
      <w:bookmarkStart w:id="1237" w:name="_Toc90649412"/>
      <w:bookmarkStart w:id="1238" w:name="_Toc216346921"/>
      <w:r w:rsidRPr="00E45330">
        <w:t>5.</w:t>
      </w:r>
      <w:r w:rsidRPr="00E45330">
        <w:rPr>
          <w:lang w:eastAsia="zh-CN"/>
        </w:rPr>
        <w:t>7</w:t>
      </w:r>
      <w:r w:rsidRPr="00E45330">
        <w:t>.1</w:t>
      </w:r>
      <w:r w:rsidRPr="00E45330">
        <w:tab/>
        <w:t>Service Description</w:t>
      </w:r>
      <w:bookmarkEnd w:id="1231"/>
      <w:bookmarkEnd w:id="1232"/>
      <w:bookmarkEnd w:id="1233"/>
      <w:bookmarkEnd w:id="1234"/>
      <w:bookmarkEnd w:id="1235"/>
      <w:bookmarkEnd w:id="1236"/>
      <w:bookmarkEnd w:id="1237"/>
      <w:bookmarkEnd w:id="1238"/>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30"/>
      </w:pPr>
      <w:bookmarkStart w:id="1239" w:name="_Toc73433605"/>
      <w:bookmarkStart w:id="1240" w:name="_Toc73435702"/>
      <w:bookmarkStart w:id="1241" w:name="_Toc73437108"/>
      <w:bookmarkStart w:id="1242" w:name="_Toc75351518"/>
      <w:bookmarkStart w:id="1243" w:name="_Toc83229796"/>
      <w:bookmarkStart w:id="1244" w:name="_Toc85527788"/>
      <w:bookmarkStart w:id="1245" w:name="_Toc90649413"/>
      <w:bookmarkStart w:id="1246" w:name="_Toc216346922"/>
      <w:r w:rsidRPr="00E45330">
        <w:t>5.</w:t>
      </w:r>
      <w:r w:rsidRPr="00E45330">
        <w:rPr>
          <w:lang w:eastAsia="zh-CN"/>
        </w:rPr>
        <w:t>7</w:t>
      </w:r>
      <w:r w:rsidRPr="00E45330">
        <w:t>.2</w:t>
      </w:r>
      <w:r w:rsidRPr="00E45330">
        <w:tab/>
        <w:t>Service Operations</w:t>
      </w:r>
      <w:bookmarkEnd w:id="1239"/>
      <w:bookmarkEnd w:id="1240"/>
      <w:bookmarkEnd w:id="1241"/>
      <w:bookmarkEnd w:id="1242"/>
      <w:bookmarkEnd w:id="1243"/>
      <w:bookmarkEnd w:id="1244"/>
      <w:bookmarkEnd w:id="1245"/>
      <w:bookmarkEnd w:id="1246"/>
    </w:p>
    <w:p w14:paraId="740E027E" w14:textId="77777777" w:rsidR="008F780E" w:rsidRPr="00E45330" w:rsidRDefault="008F780E">
      <w:pPr>
        <w:pStyle w:val="40"/>
      </w:pPr>
      <w:bookmarkStart w:id="1247" w:name="_Toc73433606"/>
      <w:bookmarkStart w:id="1248" w:name="_Toc73435703"/>
      <w:bookmarkStart w:id="1249" w:name="_Toc73437109"/>
      <w:bookmarkStart w:id="1250" w:name="_Toc75351519"/>
      <w:bookmarkStart w:id="1251" w:name="_Toc83229797"/>
      <w:bookmarkStart w:id="1252" w:name="_Toc85527789"/>
      <w:bookmarkStart w:id="1253" w:name="_Toc90649414"/>
      <w:bookmarkStart w:id="1254" w:name="_Toc216346923"/>
      <w:r w:rsidRPr="00E45330">
        <w:t>5.</w:t>
      </w:r>
      <w:r w:rsidRPr="00E45330">
        <w:rPr>
          <w:lang w:eastAsia="zh-CN"/>
        </w:rPr>
        <w:t>7</w:t>
      </w:r>
      <w:r w:rsidRPr="00E45330">
        <w:t>.2.1</w:t>
      </w:r>
      <w:r w:rsidRPr="00E45330">
        <w:tab/>
        <w:t>Introduction</w:t>
      </w:r>
      <w:bookmarkEnd w:id="1247"/>
      <w:bookmarkEnd w:id="1248"/>
      <w:bookmarkEnd w:id="1249"/>
      <w:bookmarkEnd w:id="1250"/>
      <w:bookmarkEnd w:id="1251"/>
      <w:bookmarkEnd w:id="1252"/>
      <w:bookmarkEnd w:id="1253"/>
      <w:bookmarkEnd w:id="1254"/>
    </w:p>
    <w:p w14:paraId="588287BE" w14:textId="77777777" w:rsidR="008F780E" w:rsidRPr="00E45330" w:rsidRDefault="008F780E">
      <w:r w:rsidRPr="00E45330">
        <w:t>The VAE_HDMapDynamicInfo service supports following service operations:</w:t>
      </w:r>
    </w:p>
    <w:p w14:paraId="229E7A7D" w14:textId="77777777" w:rsidR="008F780E" w:rsidRPr="00E45330" w:rsidRDefault="008F780E">
      <w:pPr>
        <w:pStyle w:val="B10"/>
      </w:pPr>
      <w:r w:rsidRPr="00E45330">
        <w:t>-</w:t>
      </w:r>
      <w:r w:rsidRPr="00E45330">
        <w:tab/>
        <w:t>Subscribe_HDMapDynamicInfo</w:t>
      </w:r>
    </w:p>
    <w:p w14:paraId="34CDC78E" w14:textId="77777777" w:rsidR="008F780E" w:rsidRPr="00E45330" w:rsidRDefault="008F780E">
      <w:pPr>
        <w:pStyle w:val="B10"/>
      </w:pPr>
      <w:r w:rsidRPr="00E45330">
        <w:t>-</w:t>
      </w:r>
      <w:r w:rsidRPr="00E45330">
        <w:tab/>
        <w:t>Notify_HDMapDynamicInfo</w:t>
      </w:r>
    </w:p>
    <w:p w14:paraId="556D6AA0" w14:textId="77777777" w:rsidR="008F780E" w:rsidRPr="00E45330" w:rsidRDefault="008F780E">
      <w:pPr>
        <w:pStyle w:val="40"/>
      </w:pPr>
      <w:bookmarkStart w:id="1255" w:name="_Toc73433607"/>
      <w:bookmarkStart w:id="1256" w:name="_Toc73435704"/>
      <w:bookmarkStart w:id="1257" w:name="_Toc73437110"/>
      <w:bookmarkStart w:id="1258" w:name="_Toc75351520"/>
      <w:bookmarkStart w:id="1259" w:name="_Toc83229798"/>
      <w:bookmarkStart w:id="1260" w:name="_Toc85527790"/>
      <w:bookmarkStart w:id="1261" w:name="_Toc90649415"/>
      <w:bookmarkStart w:id="1262" w:name="_Toc216346924"/>
      <w:r w:rsidRPr="00E45330">
        <w:t>5.</w:t>
      </w:r>
      <w:r w:rsidRPr="00E45330">
        <w:rPr>
          <w:lang w:eastAsia="zh-CN"/>
        </w:rPr>
        <w:t>7</w:t>
      </w:r>
      <w:r w:rsidRPr="00E45330">
        <w:t>.2.2</w:t>
      </w:r>
      <w:r w:rsidRPr="00E45330">
        <w:tab/>
        <w:t>Subscribe_HDMapDynamicInfo</w:t>
      </w:r>
      <w:bookmarkEnd w:id="1255"/>
      <w:bookmarkEnd w:id="1256"/>
      <w:bookmarkEnd w:id="1257"/>
      <w:bookmarkEnd w:id="1258"/>
      <w:bookmarkEnd w:id="1259"/>
      <w:bookmarkEnd w:id="1260"/>
      <w:bookmarkEnd w:id="1261"/>
      <w:bookmarkEnd w:id="1262"/>
    </w:p>
    <w:p w14:paraId="61A0665F" w14:textId="77777777" w:rsidR="008F780E" w:rsidRPr="00E45330" w:rsidRDefault="008F780E">
      <w:pPr>
        <w:pStyle w:val="50"/>
      </w:pPr>
      <w:bookmarkStart w:id="1263" w:name="_Toc73433608"/>
      <w:bookmarkStart w:id="1264" w:name="_Toc73435705"/>
      <w:bookmarkStart w:id="1265" w:name="_Toc73437111"/>
      <w:bookmarkStart w:id="1266" w:name="_Toc75351521"/>
      <w:bookmarkStart w:id="1267" w:name="_Toc83229799"/>
      <w:bookmarkStart w:id="1268" w:name="_Toc85527791"/>
      <w:bookmarkStart w:id="1269" w:name="_Toc90649416"/>
      <w:bookmarkStart w:id="1270" w:name="_Toc216346925"/>
      <w:r w:rsidRPr="00E45330">
        <w:t>5.</w:t>
      </w:r>
      <w:r w:rsidRPr="00E45330">
        <w:rPr>
          <w:lang w:eastAsia="zh-CN"/>
        </w:rPr>
        <w:t>7</w:t>
      </w:r>
      <w:r w:rsidRPr="00E45330">
        <w:t>.2.2.1</w:t>
      </w:r>
      <w:r w:rsidRPr="00E45330">
        <w:tab/>
        <w:t>General</w:t>
      </w:r>
      <w:bookmarkEnd w:id="1263"/>
      <w:bookmarkEnd w:id="1264"/>
      <w:bookmarkEnd w:id="1265"/>
      <w:bookmarkEnd w:id="1266"/>
      <w:bookmarkEnd w:id="1267"/>
      <w:bookmarkEnd w:id="1268"/>
      <w:bookmarkEnd w:id="1269"/>
      <w:bookmarkEnd w:id="1270"/>
    </w:p>
    <w:p w14:paraId="61843A14" w14:textId="77777777" w:rsidR="008F780E" w:rsidRDefault="008F780E">
      <w:r w:rsidRPr="00E45330">
        <w:t xml:space="preserve">The Subscribe_HDMapDynamicInfo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Subscribe_HDMapDynamicInfo</w:t>
      </w:r>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50"/>
        <w:rPr>
          <w:lang w:eastAsia="zh-CN"/>
        </w:rPr>
      </w:pPr>
      <w:bookmarkStart w:id="1271" w:name="_Toc73433609"/>
      <w:bookmarkStart w:id="1272" w:name="_Toc73435706"/>
      <w:bookmarkStart w:id="1273" w:name="_Toc73437112"/>
      <w:bookmarkStart w:id="1274" w:name="_Toc75351522"/>
      <w:bookmarkStart w:id="1275" w:name="_Toc83229800"/>
      <w:bookmarkStart w:id="1276" w:name="_Toc85527792"/>
      <w:bookmarkStart w:id="1277" w:name="_Toc90649417"/>
      <w:bookmarkStart w:id="1278" w:name="_Toc216346926"/>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1"/>
      <w:bookmarkEnd w:id="1272"/>
      <w:bookmarkEnd w:id="1273"/>
      <w:bookmarkEnd w:id="1274"/>
      <w:bookmarkEnd w:id="1275"/>
      <w:bookmarkEnd w:id="1276"/>
      <w:bookmarkEnd w:id="1277"/>
      <w:bookmarkEnd w:id="1278"/>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rPr>
          <w:rFonts w:hint="eastAsia"/>
          <w:lang w:eastAsia="zh-CN"/>
        </w:rPr>
        <w:t>HdMap</w:t>
      </w:r>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C93A83">
      <w:pPr>
        <w:pStyle w:val="TH"/>
        <w:jc w:val="left"/>
      </w:pPr>
      <w:r w:rsidRPr="00E45330">
        <w:rPr>
          <w:lang w:val="fr-FR"/>
        </w:rPr>
        <w:object w:dxaOrig="8711" w:dyaOrig="2141" w14:anchorId="7AFA5C80">
          <v:shape id="_x0000_i1041" type="#_x0000_t75" style="width:435.4pt;height:106.9pt" o:ole="">
            <v:imagedata r:id="rId42" o:title=""/>
          </v:shape>
          <o:OLEObject Type="Embed" ProgID="Visio.Drawing.11" ShapeID="_x0000_i1041" DrawAspect="Content" ObjectID="_1826960002"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6357E265" w14:textId="77777777" w:rsidR="008F780E" w:rsidRPr="00E45330" w:rsidRDefault="008F780E">
      <w:r w:rsidRPr="00E45330">
        <w:t xml:space="preserve">The service consumer shall include </w:t>
      </w:r>
      <w:r w:rsidRPr="00E45330">
        <w:rPr>
          <w:rFonts w:hint="eastAsia"/>
          <w:lang w:eastAsia="zh-CN"/>
        </w:rPr>
        <w:t>HdMapDynamicInfo</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r w:rsidRPr="00E45330">
        <w:rPr>
          <w:rFonts w:hint="eastAsia"/>
          <w:lang w:eastAsia="zh-CN"/>
        </w:rPr>
        <w:t>HdMapDynamicInfo</w:t>
      </w:r>
      <w:r w:rsidRPr="00E45330">
        <w:t>Data</w:t>
      </w:r>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DynamicInfo_Subscription</w:t>
      </w:r>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40"/>
      </w:pPr>
      <w:bookmarkStart w:id="1279" w:name="_Toc73433610"/>
      <w:bookmarkStart w:id="1280" w:name="_Toc73435707"/>
      <w:bookmarkStart w:id="1281" w:name="_Toc73437113"/>
      <w:bookmarkStart w:id="1282" w:name="_Toc75351523"/>
      <w:bookmarkStart w:id="1283" w:name="_Toc83229801"/>
      <w:bookmarkStart w:id="1284" w:name="_Toc85527793"/>
      <w:bookmarkStart w:id="1285" w:name="_Toc90649418"/>
      <w:bookmarkStart w:id="1286" w:name="_Toc216346927"/>
      <w:r w:rsidRPr="00E45330">
        <w:t>5.</w:t>
      </w:r>
      <w:r w:rsidRPr="00E45330">
        <w:rPr>
          <w:lang w:eastAsia="zh-CN"/>
        </w:rPr>
        <w:t>7</w:t>
      </w:r>
      <w:r w:rsidRPr="00E45330">
        <w:t>.2.3</w:t>
      </w:r>
      <w:r w:rsidRPr="00E45330">
        <w:tab/>
        <w:t>Notify_HDMapDynamicInfo</w:t>
      </w:r>
      <w:bookmarkEnd w:id="1279"/>
      <w:bookmarkEnd w:id="1280"/>
      <w:bookmarkEnd w:id="1281"/>
      <w:bookmarkEnd w:id="1282"/>
      <w:bookmarkEnd w:id="1283"/>
      <w:bookmarkEnd w:id="1284"/>
      <w:bookmarkEnd w:id="1285"/>
      <w:bookmarkEnd w:id="1286"/>
    </w:p>
    <w:p w14:paraId="77B0E34A" w14:textId="77777777" w:rsidR="008F780E" w:rsidRPr="00E45330" w:rsidRDefault="008F780E">
      <w:pPr>
        <w:pStyle w:val="50"/>
      </w:pPr>
      <w:bookmarkStart w:id="1287" w:name="_Toc73433611"/>
      <w:bookmarkStart w:id="1288" w:name="_Toc73435708"/>
      <w:bookmarkStart w:id="1289" w:name="_Toc73437114"/>
      <w:bookmarkStart w:id="1290" w:name="_Toc75351524"/>
      <w:bookmarkStart w:id="1291" w:name="_Toc83229802"/>
      <w:bookmarkStart w:id="1292" w:name="_Toc85527794"/>
      <w:bookmarkStart w:id="1293" w:name="_Toc90649419"/>
      <w:bookmarkStart w:id="1294" w:name="_Toc216346928"/>
      <w:r w:rsidRPr="00E45330">
        <w:t>5.</w:t>
      </w:r>
      <w:r w:rsidRPr="00E45330">
        <w:rPr>
          <w:lang w:eastAsia="zh-CN"/>
        </w:rPr>
        <w:t>7</w:t>
      </w:r>
      <w:r w:rsidRPr="00E45330">
        <w:t>.2.3.1</w:t>
      </w:r>
      <w:r w:rsidRPr="00E45330">
        <w:tab/>
        <w:t>General</w:t>
      </w:r>
      <w:bookmarkEnd w:id="1287"/>
      <w:bookmarkEnd w:id="1288"/>
      <w:bookmarkEnd w:id="1289"/>
      <w:bookmarkEnd w:id="1290"/>
      <w:bookmarkEnd w:id="1291"/>
      <w:bookmarkEnd w:id="1292"/>
      <w:bookmarkEnd w:id="1293"/>
      <w:bookmarkEnd w:id="1294"/>
    </w:p>
    <w:p w14:paraId="580C7F06" w14:textId="77777777" w:rsidR="008F780E" w:rsidRDefault="008F780E">
      <w:r w:rsidRPr="00E45330">
        <w:t>The Notify_HDMapDynamicInfo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Notify_HDMapDynamicInfo</w:t>
      </w:r>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50"/>
      </w:pPr>
      <w:bookmarkStart w:id="1295" w:name="_Toc73433612"/>
      <w:bookmarkStart w:id="1296" w:name="_Toc73435709"/>
      <w:bookmarkStart w:id="1297" w:name="_Toc73437115"/>
      <w:bookmarkStart w:id="1298" w:name="_Toc75351525"/>
      <w:bookmarkStart w:id="1299" w:name="_Toc83229803"/>
      <w:bookmarkStart w:id="1300" w:name="_Toc85527795"/>
      <w:bookmarkStart w:id="1301" w:name="_Toc90649420"/>
      <w:bookmarkStart w:id="1302" w:name="_Toc216346929"/>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5"/>
      <w:bookmarkEnd w:id="1296"/>
      <w:bookmarkEnd w:id="1297"/>
      <w:bookmarkEnd w:id="1298"/>
      <w:bookmarkEnd w:id="1299"/>
      <w:bookmarkEnd w:id="1300"/>
      <w:bookmarkEnd w:id="1301"/>
      <w:bookmarkEnd w:id="1302"/>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C93A83">
      <w:pPr>
        <w:pStyle w:val="TH"/>
        <w:jc w:val="left"/>
      </w:pPr>
      <w:r w:rsidRPr="00E45330">
        <w:rPr>
          <w:lang w:val="fr-FR"/>
        </w:rPr>
        <w:object w:dxaOrig="8711" w:dyaOrig="2141" w14:anchorId="71BBA1F8">
          <v:shape id="_x0000_i1042" type="#_x0000_t75" style="width:435.4pt;height:106.9pt" o:ole="">
            <v:imagedata r:id="rId44" o:title=""/>
          </v:shape>
          <o:OLEObject Type="Embed" ProgID="Visio.Drawing.11" ShapeID="_x0000_i1042" DrawAspect="Content" ObjectID="_1826960003"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r w:rsidRPr="00E45330">
        <w:rPr>
          <w:rFonts w:hint="eastAsia"/>
          <w:lang w:val="en-US" w:eastAsia="zh-CN"/>
        </w:rPr>
        <w:t>hdMapDynaInfo</w:t>
      </w:r>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2"/>
      </w:pPr>
      <w:bookmarkStart w:id="1303" w:name="_Toc85527796"/>
      <w:bookmarkStart w:id="1304" w:name="_Toc90649421"/>
      <w:r w:rsidRPr="00E45330">
        <w:br w:type="page"/>
      </w:r>
      <w:bookmarkStart w:id="1305" w:name="_Toc216346930"/>
      <w:r w:rsidR="00356CE9" w:rsidRPr="00E45330">
        <w:lastRenderedPageBreak/>
        <w:t>5.8</w:t>
      </w:r>
      <w:r w:rsidR="003B3B9B" w:rsidRPr="00E45330">
        <w:tab/>
        <w:t>VAE_SessionOrientedService Service</w:t>
      </w:r>
      <w:bookmarkEnd w:id="1303"/>
      <w:bookmarkEnd w:id="1304"/>
      <w:bookmarkEnd w:id="1305"/>
    </w:p>
    <w:p w14:paraId="644056CF" w14:textId="77777777" w:rsidR="003B3B9B" w:rsidRPr="00E45330" w:rsidRDefault="00356CE9" w:rsidP="003B3B9B">
      <w:pPr>
        <w:pStyle w:val="30"/>
      </w:pPr>
      <w:bookmarkStart w:id="1306" w:name="_Toc85527797"/>
      <w:bookmarkStart w:id="1307" w:name="_Toc90649422"/>
      <w:bookmarkStart w:id="1308" w:name="_Toc216346931"/>
      <w:r w:rsidRPr="00E45330">
        <w:t>5.8</w:t>
      </w:r>
      <w:r w:rsidR="003B3B9B" w:rsidRPr="00E45330">
        <w:t>.1</w:t>
      </w:r>
      <w:r w:rsidR="003B3B9B" w:rsidRPr="00E45330">
        <w:tab/>
        <w:t>Service Description</w:t>
      </w:r>
      <w:bookmarkEnd w:id="1306"/>
      <w:bookmarkEnd w:id="1307"/>
      <w:bookmarkEnd w:id="1308"/>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30"/>
      </w:pPr>
      <w:bookmarkStart w:id="1309" w:name="_Toc85527798"/>
      <w:bookmarkStart w:id="1310" w:name="_Toc90649423"/>
      <w:bookmarkStart w:id="1311" w:name="_Toc216346932"/>
      <w:r w:rsidRPr="00E45330">
        <w:t>5.8</w:t>
      </w:r>
      <w:r w:rsidR="003B3B9B" w:rsidRPr="00E45330">
        <w:t>.2</w:t>
      </w:r>
      <w:r w:rsidR="003B3B9B" w:rsidRPr="00E45330">
        <w:tab/>
        <w:t>Service Operations</w:t>
      </w:r>
      <w:bookmarkEnd w:id="1309"/>
      <w:bookmarkEnd w:id="1310"/>
      <w:bookmarkEnd w:id="1311"/>
    </w:p>
    <w:p w14:paraId="2BCEE7E4" w14:textId="77777777" w:rsidR="003B3B9B" w:rsidRPr="00E45330" w:rsidRDefault="00356CE9" w:rsidP="003B3B9B">
      <w:pPr>
        <w:pStyle w:val="40"/>
      </w:pPr>
      <w:bookmarkStart w:id="1312" w:name="_Toc85527799"/>
      <w:bookmarkStart w:id="1313" w:name="_Toc90649424"/>
      <w:bookmarkStart w:id="1314" w:name="_Toc216346933"/>
      <w:r w:rsidRPr="00E45330">
        <w:t>5.8</w:t>
      </w:r>
      <w:r w:rsidR="003B3B9B" w:rsidRPr="00E45330">
        <w:t>.2.1</w:t>
      </w:r>
      <w:r w:rsidR="003B3B9B" w:rsidRPr="00E45330">
        <w:tab/>
        <w:t>Introduction</w:t>
      </w:r>
      <w:bookmarkEnd w:id="1312"/>
      <w:bookmarkEnd w:id="1313"/>
      <w:bookmarkEnd w:id="1314"/>
    </w:p>
    <w:p w14:paraId="3BA2E900" w14:textId="77777777" w:rsidR="003B3B9B" w:rsidRPr="00E45330" w:rsidRDefault="003B3B9B" w:rsidP="003B3B9B">
      <w:r w:rsidRPr="00E45330">
        <w:t>The VAE_SessionOrientedService service supports following service operations:</w:t>
      </w:r>
    </w:p>
    <w:p w14:paraId="73D1704D" w14:textId="77777777" w:rsidR="003B3B9B" w:rsidRPr="00E45330" w:rsidRDefault="003B3B9B" w:rsidP="003B3B9B">
      <w:pPr>
        <w:pStyle w:val="B10"/>
      </w:pPr>
      <w:r w:rsidRPr="00E45330">
        <w:t>-</w:t>
      </w:r>
      <w:r w:rsidRPr="00E45330">
        <w:tab/>
        <w:t>Establish_Session</w:t>
      </w:r>
    </w:p>
    <w:p w14:paraId="44CE28DE" w14:textId="77777777" w:rsidR="003B3B9B" w:rsidRPr="00E45330" w:rsidRDefault="003B3B9B" w:rsidP="003B3B9B">
      <w:pPr>
        <w:pStyle w:val="B10"/>
      </w:pPr>
      <w:r w:rsidRPr="00E45330">
        <w:t>-</w:t>
      </w:r>
      <w:r w:rsidRPr="00E45330">
        <w:tab/>
        <w:t>Notify_Establish_Session</w:t>
      </w:r>
    </w:p>
    <w:p w14:paraId="34029FE5" w14:textId="77777777" w:rsidR="003B3B9B" w:rsidRPr="00E45330" w:rsidRDefault="003B3B9B" w:rsidP="003B3B9B">
      <w:pPr>
        <w:pStyle w:val="B10"/>
      </w:pPr>
      <w:r w:rsidRPr="00E45330">
        <w:rPr>
          <w:rFonts w:hint="eastAsia"/>
          <w:lang w:eastAsia="zh-CN"/>
        </w:rPr>
        <w:t>-</w:t>
      </w:r>
      <w:r w:rsidRPr="00E45330">
        <w:rPr>
          <w:lang w:eastAsia="zh-CN"/>
        </w:rPr>
        <w:tab/>
      </w:r>
      <w:r w:rsidRPr="00E45330">
        <w:t>Update_Session</w:t>
      </w:r>
    </w:p>
    <w:p w14:paraId="63BCE676" w14:textId="77777777" w:rsidR="003B3B9B" w:rsidRPr="00E45330" w:rsidRDefault="003B3B9B" w:rsidP="003B3B9B">
      <w:pPr>
        <w:pStyle w:val="B10"/>
      </w:pPr>
      <w:r w:rsidRPr="00E45330">
        <w:t>-</w:t>
      </w:r>
      <w:r w:rsidRPr="00E45330">
        <w:tab/>
        <w:t>Notify_Update_Session</w:t>
      </w:r>
    </w:p>
    <w:p w14:paraId="60E227A3" w14:textId="77777777" w:rsidR="003B3B9B" w:rsidRPr="00E45330" w:rsidRDefault="003B3B9B" w:rsidP="003B3B9B">
      <w:pPr>
        <w:pStyle w:val="B10"/>
      </w:pPr>
      <w:r w:rsidRPr="00E45330">
        <w:t>-</w:t>
      </w:r>
      <w:r w:rsidRPr="00E45330">
        <w:tab/>
        <w:t>Terminate_Session</w:t>
      </w:r>
    </w:p>
    <w:p w14:paraId="5F179232" w14:textId="77777777" w:rsidR="003B3B9B" w:rsidRPr="00E45330" w:rsidRDefault="003B3B9B" w:rsidP="003B3B9B">
      <w:pPr>
        <w:pStyle w:val="B10"/>
      </w:pPr>
      <w:r w:rsidRPr="00E45330">
        <w:t>-</w:t>
      </w:r>
      <w:r w:rsidRPr="00E45330">
        <w:tab/>
        <w:t>Notify_Terminate_Session</w:t>
      </w:r>
    </w:p>
    <w:p w14:paraId="26507D47" w14:textId="77777777" w:rsidR="003B3B9B" w:rsidRPr="00E45330" w:rsidRDefault="003B3B9B" w:rsidP="003B3B9B">
      <w:pPr>
        <w:pStyle w:val="NO"/>
        <w:rPr>
          <w:lang w:eastAsia="zh-CN"/>
        </w:rPr>
      </w:pPr>
      <w:r w:rsidRPr="00E45330">
        <w:t>NOTE:</w:t>
      </w:r>
      <w:r w:rsidRPr="00E45330">
        <w:tab/>
        <w:t xml:space="preserve">Notify_Terminate_Session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40"/>
      </w:pPr>
      <w:bookmarkStart w:id="1315" w:name="_Toc85527800"/>
      <w:bookmarkStart w:id="1316" w:name="_Toc90649425"/>
      <w:bookmarkStart w:id="1317" w:name="_Toc216346934"/>
      <w:r w:rsidRPr="00E45330">
        <w:t>5.8</w:t>
      </w:r>
      <w:r w:rsidR="003B3B9B" w:rsidRPr="00E45330">
        <w:t>.2.2</w:t>
      </w:r>
      <w:r w:rsidR="003B3B9B" w:rsidRPr="00E45330">
        <w:tab/>
        <w:t>Establish_Session</w:t>
      </w:r>
      <w:bookmarkEnd w:id="1315"/>
      <w:bookmarkEnd w:id="1316"/>
      <w:bookmarkEnd w:id="1317"/>
    </w:p>
    <w:p w14:paraId="3329CCDD" w14:textId="77777777" w:rsidR="003B3B9B" w:rsidRPr="00E45330" w:rsidRDefault="00356CE9" w:rsidP="003B3B9B">
      <w:pPr>
        <w:pStyle w:val="50"/>
      </w:pPr>
      <w:bookmarkStart w:id="1318" w:name="_Toc85527801"/>
      <w:bookmarkStart w:id="1319" w:name="_Toc90649426"/>
      <w:bookmarkStart w:id="1320" w:name="_Toc216346935"/>
      <w:r w:rsidRPr="00E45330">
        <w:t>5.8</w:t>
      </w:r>
      <w:r w:rsidR="003B3B9B" w:rsidRPr="00E45330">
        <w:t>.2.2.1</w:t>
      </w:r>
      <w:r w:rsidR="003B3B9B" w:rsidRPr="00E45330">
        <w:tab/>
        <w:t>General</w:t>
      </w:r>
      <w:bookmarkEnd w:id="1318"/>
      <w:bookmarkEnd w:id="1319"/>
      <w:bookmarkEnd w:id="1320"/>
    </w:p>
    <w:p w14:paraId="65A4F780" w14:textId="77777777" w:rsidR="003B3B9B" w:rsidRDefault="003B3B9B" w:rsidP="003B3B9B">
      <w:r w:rsidRPr="00E45330">
        <w:t>The Establish_Session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Establish_Session</w:t>
      </w:r>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50"/>
      </w:pPr>
      <w:bookmarkStart w:id="1321" w:name="_Toc85527802"/>
      <w:bookmarkStart w:id="1322" w:name="_Toc90649427"/>
      <w:bookmarkStart w:id="1323" w:name="_Toc216346936"/>
      <w:r w:rsidRPr="00E45330">
        <w:t>5.8</w:t>
      </w:r>
      <w:r w:rsidR="003B3B9B" w:rsidRPr="00E45330">
        <w:t>.2.2.2</w:t>
      </w:r>
      <w:r w:rsidR="003B3B9B" w:rsidRPr="00E45330">
        <w:tab/>
        <w:t>Establish Session</w:t>
      </w:r>
      <w:bookmarkEnd w:id="1321"/>
      <w:bookmarkEnd w:id="1322"/>
      <w:bookmarkEnd w:id="1323"/>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C93A83">
      <w:pPr>
        <w:pStyle w:val="TH"/>
        <w:jc w:val="left"/>
      </w:pPr>
      <w:r w:rsidRPr="00E45330">
        <w:rPr>
          <w:lang w:val="fr-FR"/>
        </w:rPr>
        <w:object w:dxaOrig="8711" w:dyaOrig="2141" w14:anchorId="46419085">
          <v:shape id="_x0000_i1043" type="#_x0000_t75" style="width:435.4pt;height:106.9pt" o:ole="">
            <v:imagedata r:id="rId46" o:title=""/>
          </v:shape>
          <o:OLEObject Type="Embed" ProgID="Visio.Drawing.11" ShapeID="_x0000_i1043" DrawAspect="Content" ObjectID="_1826960004"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lastRenderedPageBreak/>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r w:rsidRPr="00E45330">
        <w:rPr>
          <w:lang w:eastAsia="zh-CN"/>
        </w:rPr>
        <w:t>SessionOriented</w:t>
      </w:r>
      <w:r w:rsidRPr="00E45330">
        <w:t>Data</w:t>
      </w:r>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"appQ</w:t>
      </w:r>
      <w:r w:rsidRPr="00E45330">
        <w:rPr>
          <w:lang w:eastAsia="zh-CN"/>
        </w:rPr>
        <w:t>osReq</w:t>
      </w:r>
      <w:r w:rsidRPr="00E45330">
        <w:t>" attribute.</w:t>
      </w:r>
    </w:p>
    <w:p w14:paraId="51B37566" w14:textId="77777777" w:rsidR="003B3B9B" w:rsidRPr="00E45330" w:rsidRDefault="003B3B9B" w:rsidP="00871F50">
      <w:pPr>
        <w:pStyle w:val="B10"/>
        <w:ind w:left="0" w:firstLine="0"/>
      </w:pPr>
      <w:r w:rsidRPr="00E45330">
        <w:rPr>
          <w:rFonts w:hint="eastAsia"/>
        </w:rPr>
        <w:t>W</w:t>
      </w:r>
      <w:r w:rsidRPr="00E45330">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E45330">
        <w:rPr>
          <w:rFonts w:hint="eastAsia"/>
        </w:rPr>
        <w:t xml:space="preserve"> Subscription</w:t>
      </w:r>
      <w:r w:rsidRPr="00E45330">
        <w:t>", addressed by a URI as defined in clause 6.</w:t>
      </w:r>
      <w:r w:rsidR="005343BA" w:rsidRPr="00E45330">
        <w:t>7</w:t>
      </w:r>
      <w:r w:rsidRPr="00E45330">
        <w:t xml:space="preserve">.3.3.2 and contains a VAE Server created resource identifier. The VAE Server shall respond to the service consumer with a 201 </w:t>
      </w:r>
      <w:r w:rsidRPr="00E45330">
        <w:rPr>
          <w:rFonts w:hint="eastAsia"/>
        </w:rPr>
        <w:t>Created</w:t>
      </w:r>
      <w:r w:rsidRPr="00E45330">
        <w:t xml:space="preserve"> message</w:t>
      </w:r>
      <w:r w:rsidRPr="00E45330">
        <w:rPr>
          <w:rFonts w:hint="eastAsia"/>
        </w:rPr>
        <w:t xml:space="preserve">, </w:t>
      </w:r>
      <w:r w:rsidRPr="00E45330">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session-ori</w:t>
      </w:r>
      <w:r w:rsidRPr="00E45330">
        <w:rPr>
          <w:lang w:val="en-US"/>
        </w:rPr>
        <w:t>e</w:t>
      </w:r>
      <w:r w:rsidRPr="00E45330">
        <w:t>nted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40"/>
      </w:pPr>
      <w:bookmarkStart w:id="1324" w:name="_Toc85527803"/>
      <w:bookmarkStart w:id="1325" w:name="_Toc90649428"/>
      <w:bookmarkStart w:id="1326" w:name="_Toc216346937"/>
      <w:r w:rsidRPr="00E45330">
        <w:t>5.8</w:t>
      </w:r>
      <w:r w:rsidR="003B3B9B" w:rsidRPr="00E45330">
        <w:t>.2.3</w:t>
      </w:r>
      <w:r w:rsidR="003B3B9B" w:rsidRPr="00E45330">
        <w:tab/>
        <w:t>Notify_Establish_Session</w:t>
      </w:r>
      <w:bookmarkEnd w:id="1324"/>
      <w:bookmarkEnd w:id="1325"/>
      <w:bookmarkEnd w:id="1326"/>
    </w:p>
    <w:p w14:paraId="7B7EC2AA" w14:textId="77777777" w:rsidR="003B3B9B" w:rsidRPr="00E45330" w:rsidRDefault="00356CE9" w:rsidP="003B3B9B">
      <w:pPr>
        <w:pStyle w:val="50"/>
      </w:pPr>
      <w:bookmarkStart w:id="1327" w:name="_Toc85527804"/>
      <w:bookmarkStart w:id="1328" w:name="_Toc90649429"/>
      <w:bookmarkStart w:id="1329" w:name="_Toc216346938"/>
      <w:r w:rsidRPr="00E45330">
        <w:t>5.8</w:t>
      </w:r>
      <w:r w:rsidR="003B3B9B" w:rsidRPr="00E45330">
        <w:t>.2.3.1</w:t>
      </w:r>
      <w:r w:rsidR="003B3B9B" w:rsidRPr="00E45330">
        <w:tab/>
        <w:t>General</w:t>
      </w:r>
      <w:bookmarkEnd w:id="1327"/>
      <w:bookmarkEnd w:id="1328"/>
      <w:bookmarkEnd w:id="1329"/>
    </w:p>
    <w:p w14:paraId="48FEF070" w14:textId="77777777" w:rsidR="003B3B9B" w:rsidRDefault="003B3B9B" w:rsidP="003B3B9B">
      <w:r w:rsidRPr="00E45330">
        <w:t>The Notify_Establish_Session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Notify_Establish_Session</w:t>
      </w:r>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50"/>
      </w:pPr>
      <w:bookmarkStart w:id="1330" w:name="_Toc85527805"/>
      <w:bookmarkStart w:id="1331" w:name="_Toc90649430"/>
      <w:bookmarkStart w:id="1332" w:name="_Toc216346939"/>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0"/>
      <w:bookmarkEnd w:id="1331"/>
      <w:bookmarkEnd w:id="1332"/>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C93A83">
      <w:pPr>
        <w:pStyle w:val="TH"/>
        <w:jc w:val="left"/>
      </w:pPr>
      <w:r w:rsidRPr="00E45330">
        <w:rPr>
          <w:lang w:val="fr-FR"/>
        </w:rPr>
        <w:object w:dxaOrig="8711" w:dyaOrig="2141" w14:anchorId="5C5207AB">
          <v:shape id="_x0000_i1044" type="#_x0000_t75" style="width:435.4pt;height:106.9pt" o:ole="">
            <v:imagedata r:id="rId48" o:title=""/>
          </v:shape>
          <o:OLEObject Type="Embed" ProgID="Visio.Drawing.11" ShapeID="_x0000_i1044" DrawAspect="Content" ObjectID="_1826960005"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w:t>
      </w:r>
      <w:r w:rsidRPr="00E45330">
        <w:rPr>
          <w:noProof/>
        </w:rPr>
        <w:lastRenderedPageBreak/>
        <w:t xml:space="preserve">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40"/>
      </w:pPr>
      <w:bookmarkStart w:id="1333" w:name="_Toc85527806"/>
      <w:bookmarkStart w:id="1334" w:name="_Toc90649431"/>
      <w:bookmarkStart w:id="1335" w:name="_Toc216346940"/>
      <w:r w:rsidRPr="00E45330">
        <w:t>5.8</w:t>
      </w:r>
      <w:r w:rsidR="003B3B9B" w:rsidRPr="00E45330">
        <w:t>.2.4</w:t>
      </w:r>
      <w:r w:rsidR="003B3B9B" w:rsidRPr="00E45330">
        <w:tab/>
        <w:t>Update_Session</w:t>
      </w:r>
      <w:bookmarkEnd w:id="1333"/>
      <w:bookmarkEnd w:id="1334"/>
      <w:bookmarkEnd w:id="1335"/>
    </w:p>
    <w:p w14:paraId="53454758" w14:textId="77777777" w:rsidR="003B3B9B" w:rsidRPr="00E45330" w:rsidRDefault="00356CE9" w:rsidP="003B3B9B">
      <w:pPr>
        <w:pStyle w:val="50"/>
      </w:pPr>
      <w:bookmarkStart w:id="1336" w:name="_Toc85527807"/>
      <w:bookmarkStart w:id="1337" w:name="_Toc90649432"/>
      <w:bookmarkStart w:id="1338" w:name="_Toc216346941"/>
      <w:r w:rsidRPr="00E45330">
        <w:t>5.8</w:t>
      </w:r>
      <w:r w:rsidR="003B3B9B" w:rsidRPr="00E45330">
        <w:t>.2.4.1</w:t>
      </w:r>
      <w:r w:rsidR="003B3B9B" w:rsidRPr="00E45330">
        <w:tab/>
        <w:t>General</w:t>
      </w:r>
      <w:bookmarkEnd w:id="1336"/>
      <w:bookmarkEnd w:id="1337"/>
      <w:bookmarkEnd w:id="1338"/>
    </w:p>
    <w:p w14:paraId="23CEE4FF" w14:textId="77777777" w:rsidR="003B3B9B" w:rsidRDefault="003B3B9B" w:rsidP="003B3B9B">
      <w:r w:rsidRPr="00E45330">
        <w:t>The Update_Session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Update_Session</w:t>
      </w:r>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50"/>
      </w:pPr>
      <w:bookmarkStart w:id="1339" w:name="_Toc85527808"/>
      <w:bookmarkStart w:id="1340" w:name="_Toc90649433"/>
      <w:bookmarkStart w:id="1341" w:name="_Toc216346942"/>
      <w:r w:rsidRPr="00E45330">
        <w:t>5.8</w:t>
      </w:r>
      <w:r w:rsidR="003B3B9B" w:rsidRPr="00E45330">
        <w:t>.2.4.2</w:t>
      </w:r>
      <w:r w:rsidR="003B3B9B" w:rsidRPr="00E45330">
        <w:tab/>
        <w:t>Update Session</w:t>
      </w:r>
      <w:bookmarkEnd w:id="1339"/>
      <w:bookmarkEnd w:id="1340"/>
      <w:bookmarkEnd w:id="1341"/>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C93A83">
      <w:pPr>
        <w:pStyle w:val="TH"/>
        <w:jc w:val="left"/>
      </w:pPr>
      <w:r w:rsidRPr="00E45330">
        <w:rPr>
          <w:lang w:val="fr-FR"/>
        </w:rPr>
        <w:object w:dxaOrig="8711" w:dyaOrig="2141" w14:anchorId="51FD24A7">
          <v:shape id="_x0000_i1045" type="#_x0000_t75" style="width:435.4pt;height:106.9pt" o:ole="">
            <v:imagedata r:id="rId50" o:title=""/>
          </v:shape>
          <o:OLEObject Type="Embed" ProgID="Visio.Drawing.11" ShapeID="_x0000_i1045" DrawAspect="Content" ObjectID="_1826960006"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session-ori</w:t>
      </w:r>
      <w:r w:rsidRPr="00E45330">
        <w:rPr>
          <w:lang w:val="en-US"/>
        </w:rPr>
        <w:t>e</w:t>
      </w:r>
      <w:r w:rsidRPr="00E45330">
        <w:t>nted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40"/>
      </w:pPr>
      <w:bookmarkStart w:id="1342" w:name="_Toc85527809"/>
      <w:bookmarkStart w:id="1343" w:name="_Toc90649434"/>
      <w:bookmarkStart w:id="1344" w:name="_Toc216346943"/>
      <w:r w:rsidRPr="00E45330">
        <w:lastRenderedPageBreak/>
        <w:t>5.8</w:t>
      </w:r>
      <w:r w:rsidR="003B3B9B" w:rsidRPr="00E45330">
        <w:t>.2.5</w:t>
      </w:r>
      <w:r w:rsidR="003B3B9B" w:rsidRPr="00E45330">
        <w:tab/>
        <w:t>Notify_Establish_Session</w:t>
      </w:r>
      <w:bookmarkEnd w:id="1342"/>
      <w:bookmarkEnd w:id="1343"/>
      <w:bookmarkEnd w:id="1344"/>
    </w:p>
    <w:p w14:paraId="71861BE0" w14:textId="77777777" w:rsidR="003B3B9B" w:rsidRPr="00E45330" w:rsidRDefault="00356CE9" w:rsidP="003B3B9B">
      <w:pPr>
        <w:pStyle w:val="50"/>
      </w:pPr>
      <w:bookmarkStart w:id="1345" w:name="_Toc85527810"/>
      <w:bookmarkStart w:id="1346" w:name="_Toc90649435"/>
      <w:bookmarkStart w:id="1347" w:name="_Toc216346944"/>
      <w:r w:rsidRPr="00E45330">
        <w:t>5.8</w:t>
      </w:r>
      <w:r w:rsidR="003B3B9B" w:rsidRPr="00E45330">
        <w:t>.2.5.1</w:t>
      </w:r>
      <w:r w:rsidR="003B3B9B" w:rsidRPr="00E45330">
        <w:tab/>
        <w:t>General</w:t>
      </w:r>
      <w:bookmarkEnd w:id="1345"/>
      <w:bookmarkEnd w:id="1346"/>
      <w:bookmarkEnd w:id="1347"/>
    </w:p>
    <w:p w14:paraId="40E856FD" w14:textId="77777777" w:rsidR="003B3B9B" w:rsidRDefault="003B3B9B" w:rsidP="003B3B9B">
      <w:r w:rsidRPr="00E45330">
        <w:t>The Notify_Update_Session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Notify_Update_Session</w:t>
      </w:r>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50"/>
      </w:pPr>
      <w:bookmarkStart w:id="1348" w:name="_Toc85527811"/>
      <w:bookmarkStart w:id="1349" w:name="_Toc90649436"/>
      <w:bookmarkStart w:id="1350" w:name="_Toc216346945"/>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48"/>
      <w:bookmarkEnd w:id="1349"/>
      <w:bookmarkEnd w:id="1350"/>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40"/>
      </w:pPr>
      <w:bookmarkStart w:id="1351" w:name="_Toc85527812"/>
      <w:bookmarkStart w:id="1352" w:name="_Toc90649437"/>
      <w:bookmarkStart w:id="1353" w:name="_Toc216346946"/>
      <w:r w:rsidRPr="00E45330">
        <w:t>5.8</w:t>
      </w:r>
      <w:r w:rsidR="003B3B9B" w:rsidRPr="00E45330">
        <w:t>.2.6</w:t>
      </w:r>
      <w:r w:rsidR="003B3B9B" w:rsidRPr="00E45330">
        <w:tab/>
        <w:t>Terminate_Session</w:t>
      </w:r>
      <w:bookmarkEnd w:id="1351"/>
      <w:bookmarkEnd w:id="1352"/>
      <w:bookmarkEnd w:id="1353"/>
    </w:p>
    <w:p w14:paraId="2BE6E5D6" w14:textId="77777777" w:rsidR="003B3B9B" w:rsidRPr="00E45330" w:rsidRDefault="00356CE9" w:rsidP="003B3B9B">
      <w:pPr>
        <w:pStyle w:val="50"/>
      </w:pPr>
      <w:bookmarkStart w:id="1354" w:name="_Toc85527813"/>
      <w:bookmarkStart w:id="1355" w:name="_Toc90649438"/>
      <w:bookmarkStart w:id="1356" w:name="_Toc216346947"/>
      <w:r w:rsidRPr="00E45330">
        <w:t>5.8</w:t>
      </w:r>
      <w:r w:rsidR="003B3B9B" w:rsidRPr="00E45330">
        <w:t>.2.6.1</w:t>
      </w:r>
      <w:r w:rsidR="003B3B9B" w:rsidRPr="00E45330">
        <w:tab/>
        <w:t>General</w:t>
      </w:r>
      <w:bookmarkEnd w:id="1354"/>
      <w:bookmarkEnd w:id="1355"/>
      <w:bookmarkEnd w:id="1356"/>
    </w:p>
    <w:p w14:paraId="540C0F8B" w14:textId="77777777" w:rsidR="003B3B9B" w:rsidRDefault="003B3B9B" w:rsidP="003B3B9B">
      <w:r w:rsidRPr="00E45330">
        <w:t>The Terminate_Session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Terminate_Session</w:t>
      </w:r>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50"/>
        <w:rPr>
          <w:lang w:eastAsia="zh-CN"/>
        </w:rPr>
      </w:pPr>
      <w:bookmarkStart w:id="1357" w:name="_Toc85527814"/>
      <w:bookmarkStart w:id="1358" w:name="_Toc90649439"/>
      <w:bookmarkStart w:id="1359" w:name="_Toc216346948"/>
      <w:r w:rsidRPr="00E45330">
        <w:t>5.8</w:t>
      </w:r>
      <w:r w:rsidR="003B3B9B" w:rsidRPr="00E45330">
        <w:t>.2.6.2</w:t>
      </w:r>
      <w:r w:rsidR="003B3B9B" w:rsidRPr="00E45330">
        <w:tab/>
        <w:t>Terminate Session</w:t>
      </w:r>
      <w:bookmarkEnd w:id="1357"/>
      <w:bookmarkEnd w:id="1358"/>
      <w:bookmarkEnd w:id="1359"/>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C93A83">
      <w:pPr>
        <w:pStyle w:val="TH"/>
        <w:jc w:val="left"/>
      </w:pPr>
      <w:r w:rsidRPr="00E45330">
        <w:rPr>
          <w:lang w:val="fr-FR"/>
        </w:rPr>
        <w:object w:dxaOrig="8711" w:dyaOrig="2141" w14:anchorId="77740C55">
          <v:shape id="_x0000_i1046" type="#_x0000_t75" style="width:435.4pt;height:106.9pt" o:ole="">
            <v:imagedata r:id="rId52" o:title=""/>
          </v:shape>
          <o:OLEObject Type="Embed" ProgID="Visio.Drawing.11" ShapeID="_x0000_i1046" DrawAspect="Content" ObjectID="_1826960007"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session-ori</w:t>
      </w:r>
      <w:r w:rsidRPr="00E45330">
        <w:rPr>
          <w:lang w:val="en-US"/>
        </w:rPr>
        <w:t>e</w:t>
      </w:r>
      <w:r w:rsidRPr="00E45330">
        <w:t>nted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2"/>
      </w:pPr>
      <w:bookmarkStart w:id="1360" w:name="_Toc85527815"/>
      <w:bookmarkStart w:id="1361" w:name="_Toc90649440"/>
      <w:bookmarkStart w:id="1362" w:name="_Toc43196483"/>
      <w:bookmarkStart w:id="1363" w:name="_Toc43481253"/>
      <w:bookmarkStart w:id="1364" w:name="_Toc45134530"/>
      <w:bookmarkStart w:id="1365" w:name="_Toc51189062"/>
      <w:bookmarkStart w:id="1366" w:name="_Toc51763738"/>
      <w:bookmarkStart w:id="1367" w:name="_Toc57205970"/>
      <w:bookmarkStart w:id="1368" w:name="_Toc59019311"/>
      <w:bookmarkStart w:id="1369" w:name="_Toc68169984"/>
      <w:bookmarkStart w:id="1370" w:name="_Toc81346389"/>
      <w:bookmarkStart w:id="1371" w:name="_Toc28012332"/>
      <w:bookmarkStart w:id="1372" w:name="_Toc36038275"/>
      <w:bookmarkStart w:id="1373" w:name="_Toc45133540"/>
      <w:bookmarkStart w:id="1374" w:name="_Toc51762294"/>
      <w:bookmarkStart w:id="1375" w:name="_Toc59016865"/>
      <w:bookmarkStart w:id="1376" w:name="_Toc68168030"/>
      <w:r w:rsidRPr="00E45330">
        <w:br w:type="page"/>
      </w:r>
      <w:bookmarkStart w:id="1377" w:name="_Toc216346949"/>
      <w:r w:rsidR="00356CE9" w:rsidRPr="00E45330">
        <w:lastRenderedPageBreak/>
        <w:t>5.9</w:t>
      </w:r>
      <w:r w:rsidR="00DD2302" w:rsidRPr="00E45330">
        <w:tab/>
        <w:t>VAE_V2VConfigRequirement Service</w:t>
      </w:r>
      <w:bookmarkEnd w:id="1360"/>
      <w:bookmarkEnd w:id="1361"/>
      <w:bookmarkEnd w:id="1377"/>
    </w:p>
    <w:p w14:paraId="49551763" w14:textId="77777777" w:rsidR="00DD2302" w:rsidRPr="00E45330" w:rsidRDefault="00356CE9" w:rsidP="00DD2302">
      <w:pPr>
        <w:pStyle w:val="30"/>
      </w:pPr>
      <w:bookmarkStart w:id="1378" w:name="_Toc85527816"/>
      <w:bookmarkStart w:id="1379" w:name="_Toc90649441"/>
      <w:bookmarkStart w:id="1380" w:name="_Toc216346950"/>
      <w:r w:rsidRPr="00E45330">
        <w:t>5.9</w:t>
      </w:r>
      <w:r w:rsidR="00DD2302" w:rsidRPr="00E45330">
        <w:t>.1</w:t>
      </w:r>
      <w:r w:rsidR="00DD2302" w:rsidRPr="00E45330">
        <w:tab/>
        <w:t>Service Description</w:t>
      </w:r>
      <w:bookmarkEnd w:id="1378"/>
      <w:bookmarkEnd w:id="1379"/>
      <w:bookmarkEnd w:id="1380"/>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30"/>
      </w:pPr>
      <w:bookmarkStart w:id="1381" w:name="_Toc85527817"/>
      <w:bookmarkStart w:id="1382" w:name="_Toc90649442"/>
      <w:bookmarkStart w:id="1383" w:name="_Toc216346951"/>
      <w:r w:rsidRPr="00E45330">
        <w:t>5.9</w:t>
      </w:r>
      <w:r w:rsidR="00DD2302" w:rsidRPr="00E45330">
        <w:t>.2</w:t>
      </w:r>
      <w:r w:rsidR="00DD2302" w:rsidRPr="00E45330">
        <w:tab/>
        <w:t>Service Operations</w:t>
      </w:r>
      <w:bookmarkEnd w:id="1381"/>
      <w:bookmarkEnd w:id="1382"/>
      <w:bookmarkEnd w:id="1383"/>
    </w:p>
    <w:p w14:paraId="0660F96D" w14:textId="77777777" w:rsidR="00DD2302" w:rsidRPr="00E45330" w:rsidRDefault="00356CE9" w:rsidP="00DD2302">
      <w:pPr>
        <w:pStyle w:val="40"/>
      </w:pPr>
      <w:bookmarkStart w:id="1384" w:name="_Toc85527818"/>
      <w:bookmarkStart w:id="1385" w:name="_Toc90649443"/>
      <w:bookmarkStart w:id="1386" w:name="_Toc216346952"/>
      <w:r w:rsidRPr="00E45330">
        <w:t>5.9</w:t>
      </w:r>
      <w:r w:rsidR="00DD2302" w:rsidRPr="00E45330">
        <w:t>.2.1</w:t>
      </w:r>
      <w:r w:rsidR="00DD2302" w:rsidRPr="00E45330">
        <w:tab/>
        <w:t>Introduction</w:t>
      </w:r>
      <w:bookmarkEnd w:id="1384"/>
      <w:bookmarkEnd w:id="1385"/>
      <w:bookmarkEnd w:id="1386"/>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40"/>
      </w:pPr>
      <w:bookmarkStart w:id="1387" w:name="_Toc85527819"/>
      <w:bookmarkStart w:id="1388" w:name="_Toc90649444"/>
      <w:bookmarkStart w:id="1389" w:name="_Toc216346953"/>
      <w:r w:rsidRPr="00E45330">
        <w:t>5.9</w:t>
      </w:r>
      <w:r w:rsidR="00DD2302" w:rsidRPr="00E45330">
        <w:t>.2.2</w:t>
      </w:r>
      <w:r w:rsidR="00DD2302" w:rsidRPr="00E45330">
        <w:tab/>
        <w:t>Request_V2VConfigRequirement</w:t>
      </w:r>
      <w:bookmarkEnd w:id="1387"/>
      <w:bookmarkEnd w:id="1388"/>
      <w:bookmarkEnd w:id="1389"/>
    </w:p>
    <w:p w14:paraId="62875BCB" w14:textId="77777777" w:rsidR="00DD2302" w:rsidRPr="00E45330" w:rsidRDefault="00356CE9" w:rsidP="00DD2302">
      <w:pPr>
        <w:pStyle w:val="50"/>
      </w:pPr>
      <w:bookmarkStart w:id="1390" w:name="_Toc85527820"/>
      <w:bookmarkStart w:id="1391" w:name="_Toc90649445"/>
      <w:bookmarkStart w:id="1392" w:name="_Toc216346954"/>
      <w:r w:rsidRPr="00E45330">
        <w:t>5.9</w:t>
      </w:r>
      <w:r w:rsidR="00DD2302" w:rsidRPr="00E45330">
        <w:t>.2.2.1</w:t>
      </w:r>
      <w:r w:rsidR="00DD2302" w:rsidRPr="00E45330">
        <w:tab/>
        <w:t>General</w:t>
      </w:r>
      <w:bookmarkEnd w:id="1390"/>
      <w:bookmarkEnd w:id="1391"/>
      <w:bookmarkEnd w:id="1392"/>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50"/>
      </w:pPr>
      <w:bookmarkStart w:id="1393" w:name="_Toc85527821"/>
      <w:bookmarkStart w:id="1394" w:name="_Toc90649446"/>
      <w:bookmarkStart w:id="1395" w:name="_Toc216346955"/>
      <w:r w:rsidRPr="00E45330">
        <w:t>5.9</w:t>
      </w:r>
      <w:r w:rsidR="00DD2302" w:rsidRPr="00E45330">
        <w:t>.2.2.2</w:t>
      </w:r>
      <w:r w:rsidR="00DD2302" w:rsidRPr="00E45330">
        <w:tab/>
        <w:t>Request V2V Configuration Requirement</w:t>
      </w:r>
      <w:bookmarkEnd w:id="1393"/>
      <w:bookmarkEnd w:id="1394"/>
      <w:bookmarkEnd w:id="1395"/>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C93A83">
      <w:pPr>
        <w:pStyle w:val="TH"/>
        <w:jc w:val="left"/>
      </w:pPr>
      <w:r w:rsidRPr="00E45330">
        <w:rPr>
          <w:lang w:val="fr-FR"/>
        </w:rPr>
        <w:object w:dxaOrig="8711" w:dyaOrig="2141" w14:anchorId="3A0A07C6">
          <v:shape id="_x0000_i1047" type="#_x0000_t75" style="width:435.4pt;height:106.9pt" o:ole="">
            <v:imagedata r:id="rId54" o:title=""/>
          </v:shape>
          <o:OLEObject Type="Embed" ProgID="Visio.Drawing.11" ShapeID="_x0000_i1047" DrawAspect="Content" ObjectID="_1826960008"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DD2302">
      <w:pPr>
        <w:pStyle w:val="B10"/>
        <w:ind w:left="0" w:firstLine="0"/>
      </w:pPr>
      <w:r w:rsidRPr="00E45330">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417F0722" w14:textId="77777777" w:rsidR="00DD2302" w:rsidRPr="00E45330" w:rsidRDefault="00DD2302" w:rsidP="00DD2302">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 xml:space="preserve">The VAE server may also provide the </w:t>
      </w:r>
      <w:bookmarkStart w:id="1396" w:name="_Hlk72912800"/>
      <w:r w:rsidR="00A85F9A" w:rsidRPr="00E45330">
        <w:rPr>
          <w:rFonts w:eastAsia="Malgun Gothic"/>
          <w:lang w:eastAsia="ja-JP"/>
        </w:rPr>
        <w:t xml:space="preserve">list of V2X-UEs </w:t>
      </w:r>
      <w:bookmarkEnd w:id="1396"/>
      <w:r w:rsidR="00A85F9A" w:rsidRPr="00E45330">
        <w:rPr>
          <w:rFonts w:eastAsia="Malgun Gothic"/>
          <w:lang w:eastAsia="ja-JP"/>
        </w:rPr>
        <w:t>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0282E8" w14:textId="77777777" w:rsidR="00497856" w:rsidRPr="00E45330" w:rsidRDefault="00A04699" w:rsidP="00497856">
      <w:pPr>
        <w:pStyle w:val="2"/>
      </w:pPr>
      <w:bookmarkStart w:id="1397" w:name="_Toc85527822"/>
      <w:bookmarkStart w:id="1398" w:name="_Toc90649447"/>
      <w:r w:rsidRPr="00E45330">
        <w:br w:type="page"/>
      </w:r>
      <w:bookmarkStart w:id="1399" w:name="_Toc216346956"/>
      <w:r w:rsidR="00356CE9" w:rsidRPr="00E45330">
        <w:lastRenderedPageBreak/>
        <w:t>5.10</w:t>
      </w:r>
      <w:r w:rsidR="00497856" w:rsidRPr="00E45330">
        <w:tab/>
        <w:t>VAE_PC5ProvisioningRequirement Service</w:t>
      </w:r>
      <w:bookmarkEnd w:id="1397"/>
      <w:bookmarkEnd w:id="1398"/>
      <w:bookmarkEnd w:id="1399"/>
    </w:p>
    <w:p w14:paraId="2164D7BF" w14:textId="77777777" w:rsidR="00497856" w:rsidRPr="00E45330" w:rsidRDefault="00356CE9" w:rsidP="00497856">
      <w:pPr>
        <w:pStyle w:val="30"/>
      </w:pPr>
      <w:bookmarkStart w:id="1400" w:name="_Toc85527823"/>
      <w:bookmarkStart w:id="1401" w:name="_Toc90649448"/>
      <w:bookmarkStart w:id="1402" w:name="_Toc216346957"/>
      <w:r w:rsidRPr="00E45330">
        <w:t>5.10</w:t>
      </w:r>
      <w:r w:rsidR="00497856" w:rsidRPr="00E45330">
        <w:t>.1</w:t>
      </w:r>
      <w:r w:rsidR="00497856" w:rsidRPr="00E45330">
        <w:tab/>
        <w:t>Service Description</w:t>
      </w:r>
      <w:bookmarkEnd w:id="1400"/>
      <w:bookmarkEnd w:id="1401"/>
      <w:bookmarkEnd w:id="1402"/>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30"/>
      </w:pPr>
      <w:bookmarkStart w:id="1403" w:name="_Toc85527824"/>
      <w:bookmarkStart w:id="1404" w:name="_Toc90649449"/>
      <w:bookmarkStart w:id="1405" w:name="_Toc216346958"/>
      <w:r w:rsidRPr="00E45330">
        <w:t>5.10</w:t>
      </w:r>
      <w:r w:rsidR="00497856" w:rsidRPr="00E45330">
        <w:t>.2</w:t>
      </w:r>
      <w:r w:rsidR="00497856" w:rsidRPr="00E45330">
        <w:tab/>
        <w:t>Service Operations</w:t>
      </w:r>
      <w:bookmarkEnd w:id="1403"/>
      <w:bookmarkEnd w:id="1404"/>
      <w:bookmarkEnd w:id="1405"/>
    </w:p>
    <w:p w14:paraId="4B0D1B31" w14:textId="77777777" w:rsidR="00497856" w:rsidRPr="00E45330" w:rsidRDefault="00356CE9" w:rsidP="00497856">
      <w:pPr>
        <w:pStyle w:val="40"/>
      </w:pPr>
      <w:bookmarkStart w:id="1406" w:name="_Toc85527825"/>
      <w:bookmarkStart w:id="1407" w:name="_Toc90649450"/>
      <w:bookmarkStart w:id="1408" w:name="_Toc216346959"/>
      <w:r w:rsidRPr="00E45330">
        <w:t>5.10</w:t>
      </w:r>
      <w:r w:rsidR="00497856" w:rsidRPr="00E45330">
        <w:t>.2.1</w:t>
      </w:r>
      <w:r w:rsidR="00497856" w:rsidRPr="00E45330">
        <w:tab/>
        <w:t>Introduction</w:t>
      </w:r>
      <w:bookmarkEnd w:id="1406"/>
      <w:bookmarkEnd w:id="1407"/>
      <w:bookmarkEnd w:id="1408"/>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40"/>
      </w:pPr>
      <w:bookmarkStart w:id="1409" w:name="_Toc85527826"/>
      <w:bookmarkStart w:id="1410" w:name="_Toc90649451"/>
      <w:bookmarkStart w:id="1411" w:name="_Toc216346960"/>
      <w:r w:rsidRPr="00E45330">
        <w:t>5.10</w:t>
      </w:r>
      <w:r w:rsidR="00497856" w:rsidRPr="00E45330">
        <w:t>.2.2</w:t>
      </w:r>
      <w:r w:rsidR="00497856" w:rsidRPr="00E45330">
        <w:tab/>
        <w:t>Config_PC5ProvisioningRequirement</w:t>
      </w:r>
      <w:bookmarkEnd w:id="1409"/>
      <w:bookmarkEnd w:id="1410"/>
      <w:bookmarkEnd w:id="1411"/>
    </w:p>
    <w:p w14:paraId="6EC75B01" w14:textId="77777777" w:rsidR="00497856" w:rsidRPr="00E45330" w:rsidRDefault="00356CE9" w:rsidP="00497856">
      <w:pPr>
        <w:pStyle w:val="50"/>
      </w:pPr>
      <w:bookmarkStart w:id="1412" w:name="_Toc85527827"/>
      <w:bookmarkStart w:id="1413" w:name="_Toc90649452"/>
      <w:bookmarkStart w:id="1414" w:name="_Toc216346961"/>
      <w:r w:rsidRPr="00E45330">
        <w:t>5.10</w:t>
      </w:r>
      <w:r w:rsidR="00497856" w:rsidRPr="00E45330">
        <w:t>.2.2.1</w:t>
      </w:r>
      <w:r w:rsidR="00497856" w:rsidRPr="00E45330">
        <w:tab/>
        <w:t>General</w:t>
      </w:r>
      <w:bookmarkEnd w:id="1412"/>
      <w:bookmarkEnd w:id="1413"/>
      <w:bookmarkEnd w:id="1414"/>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50"/>
      </w:pPr>
      <w:bookmarkStart w:id="1415" w:name="_Toc85527828"/>
      <w:bookmarkStart w:id="1416" w:name="_Toc90649453"/>
      <w:bookmarkStart w:id="1417" w:name="_Toc216346962"/>
      <w:r w:rsidRPr="00E45330">
        <w:t>5.10</w:t>
      </w:r>
      <w:r w:rsidR="00497856" w:rsidRPr="00E45330">
        <w:t>.2.2.2</w:t>
      </w:r>
      <w:r w:rsidR="00497856" w:rsidRPr="00E45330">
        <w:tab/>
        <w:t>Config_PC5ProvisioningRequirement</w:t>
      </w:r>
      <w:bookmarkEnd w:id="1415"/>
      <w:bookmarkEnd w:id="1416"/>
      <w:bookmarkEnd w:id="1417"/>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4AF6BA60" w14:textId="77777777" w:rsidR="00497856" w:rsidRPr="00E45330" w:rsidRDefault="00497856" w:rsidP="00497856">
      <w:pPr>
        <w:pStyle w:val="TH"/>
        <w:jc w:val="left"/>
      </w:pP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4pt;height:106.9pt" o:ole="">
            <v:imagedata r:id="rId56" o:title=""/>
          </v:shape>
          <o:OLEObject Type="Embed" ProgID="Visio.Drawing.11" ShapeID="_x0000_i1048" DrawAspect="Content" ObjectID="_1826960009"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r w:rsidRPr="00E45330">
        <w:rPr>
          <w:lang w:eastAsia="zh-CN"/>
        </w:rPr>
        <w:t>ProvisioningRequirement</w:t>
      </w:r>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r w:rsidRPr="00E45330">
        <w:rPr>
          <w:lang w:eastAsia="zh-CN"/>
        </w:rPr>
        <w:t>ProvisioningRequirement</w:t>
      </w:r>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lastRenderedPageBreak/>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1C241E06" w14:textId="77777777" w:rsidR="00497856" w:rsidRPr="00E45330" w:rsidRDefault="00497856" w:rsidP="007638F7">
      <w:pPr>
        <w:pStyle w:val="B10"/>
        <w:ind w:left="0" w:firstLine="0"/>
      </w:pPr>
      <w:r w:rsidRPr="00E45330">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client</w:t>
      </w:r>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r w:rsidRPr="00E45330">
        <w:rPr>
          <w:lang w:eastAsia="zh-CN"/>
        </w:rPr>
        <w:t>ProvisioningRequirement</w:t>
      </w:r>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40"/>
      </w:pPr>
      <w:bookmarkStart w:id="1418" w:name="_Toc85527829"/>
      <w:bookmarkStart w:id="1419" w:name="_Toc90649454"/>
      <w:bookmarkStart w:id="1420" w:name="_Toc216346963"/>
      <w:r w:rsidRPr="00E45330">
        <w:t>5.10</w:t>
      </w:r>
      <w:r w:rsidR="00497856" w:rsidRPr="00E45330">
        <w:t>.2.3</w:t>
      </w:r>
      <w:r w:rsidR="00497856" w:rsidRPr="00E45330">
        <w:tab/>
        <w:t>Notify_PC5ProvisioningRequirement</w:t>
      </w:r>
      <w:bookmarkEnd w:id="1418"/>
      <w:bookmarkEnd w:id="1419"/>
      <w:bookmarkEnd w:id="1420"/>
    </w:p>
    <w:p w14:paraId="02396E87" w14:textId="77777777" w:rsidR="00497856" w:rsidRPr="00E45330" w:rsidRDefault="00356CE9" w:rsidP="00497856">
      <w:pPr>
        <w:pStyle w:val="50"/>
      </w:pPr>
      <w:bookmarkStart w:id="1421" w:name="_Toc85527830"/>
      <w:bookmarkStart w:id="1422" w:name="_Toc90649455"/>
      <w:bookmarkStart w:id="1423" w:name="_Toc216346964"/>
      <w:r w:rsidRPr="00E45330">
        <w:t>5.10</w:t>
      </w:r>
      <w:r w:rsidR="00497856" w:rsidRPr="00E45330">
        <w:t>.2.3.1</w:t>
      </w:r>
      <w:r w:rsidR="00497856" w:rsidRPr="00E45330">
        <w:tab/>
        <w:t>General</w:t>
      </w:r>
      <w:bookmarkEnd w:id="1421"/>
      <w:bookmarkEnd w:id="1422"/>
      <w:bookmarkEnd w:id="1423"/>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50"/>
      </w:pPr>
      <w:bookmarkStart w:id="1424" w:name="_Toc85527831"/>
      <w:bookmarkStart w:id="1425" w:name="_Toc90649456"/>
      <w:bookmarkStart w:id="1426" w:name="_Toc216346965"/>
      <w:r w:rsidRPr="00E45330">
        <w:t>5.10</w:t>
      </w:r>
      <w:r w:rsidR="00497856" w:rsidRPr="00E45330">
        <w:t>.2.3.2</w:t>
      </w:r>
      <w:r w:rsidR="00497856" w:rsidRPr="00E45330">
        <w:tab/>
        <w:t>Notify_PC5ProvisioningRequirement</w:t>
      </w:r>
      <w:bookmarkEnd w:id="1424"/>
      <w:bookmarkEnd w:id="1425"/>
      <w:bookmarkEnd w:id="1426"/>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08743E20" w14:textId="77777777" w:rsidR="00497856" w:rsidRPr="00E45330" w:rsidRDefault="00497856" w:rsidP="00497856">
      <w:pPr>
        <w:pStyle w:val="TH"/>
        <w:jc w:val="left"/>
      </w:pP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4pt;height:106.9pt" o:ole="">
            <v:imagedata r:id="rId58" o:title=""/>
          </v:shape>
          <o:OLEObject Type="Embed" ProgID="Visio.Drawing.11" ShapeID="_x0000_i1049" DrawAspect="Content" ObjectID="_1826960010"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2"/>
      </w:pPr>
      <w:bookmarkStart w:id="1427" w:name="_Toc144024130"/>
      <w:bookmarkStart w:id="1428" w:name="_Toc144459562"/>
      <w:r w:rsidRPr="00E45330">
        <w:br w:type="page"/>
      </w:r>
      <w:bookmarkStart w:id="1429" w:name="_Toc216346966"/>
      <w:r w:rsidR="00E34E4A" w:rsidRPr="008344F0">
        <w:lastRenderedPageBreak/>
        <w:t>5</w:t>
      </w:r>
      <w:r w:rsidR="00E34E4A" w:rsidRPr="00E34E4A">
        <w:t>.11</w:t>
      </w:r>
      <w:r w:rsidR="00E34E4A" w:rsidRPr="008344F0">
        <w:tab/>
      </w:r>
      <w:bookmarkEnd w:id="1427"/>
      <w:bookmarkEnd w:id="1428"/>
      <w:r w:rsidR="00E34E4A" w:rsidRPr="003D2277">
        <w:t>VAE_ServiceAndQoSControlInfo</w:t>
      </w:r>
      <w:r w:rsidR="00E34E4A">
        <w:t xml:space="preserve"> Service</w:t>
      </w:r>
      <w:bookmarkEnd w:id="1429"/>
    </w:p>
    <w:p w14:paraId="54940311" w14:textId="77777777" w:rsidR="00E34E4A" w:rsidRPr="008344F0" w:rsidRDefault="00E34E4A" w:rsidP="00E34E4A">
      <w:pPr>
        <w:pStyle w:val="30"/>
      </w:pPr>
      <w:bookmarkStart w:id="1430" w:name="_Toc96843341"/>
      <w:bookmarkStart w:id="1431" w:name="_Toc96844316"/>
      <w:bookmarkStart w:id="1432" w:name="_Toc100739889"/>
      <w:bookmarkStart w:id="1433" w:name="_Toc129252462"/>
      <w:bookmarkStart w:id="1434" w:name="_Toc144024131"/>
      <w:bookmarkStart w:id="1435" w:name="_Toc144459563"/>
      <w:bookmarkStart w:id="1436" w:name="_Toc216346967"/>
      <w:r w:rsidRPr="008344F0">
        <w:t>5</w:t>
      </w:r>
      <w:r w:rsidRPr="00E34E4A">
        <w:t>.11.</w:t>
      </w:r>
      <w:r w:rsidRPr="008344F0">
        <w:t>1</w:t>
      </w:r>
      <w:r w:rsidRPr="008344F0">
        <w:tab/>
        <w:t>Service Description</w:t>
      </w:r>
      <w:bookmarkEnd w:id="1430"/>
      <w:bookmarkEnd w:id="1431"/>
      <w:bookmarkEnd w:id="1432"/>
      <w:bookmarkEnd w:id="1433"/>
      <w:bookmarkEnd w:id="1434"/>
      <w:bookmarkEnd w:id="1435"/>
      <w:bookmarkEnd w:id="1436"/>
    </w:p>
    <w:p w14:paraId="4D468448" w14:textId="77777777" w:rsidR="00E34E4A" w:rsidRPr="008344F0" w:rsidRDefault="00E34E4A" w:rsidP="00E34E4A">
      <w:bookmarkStart w:id="1437" w:name="_Toc96843342"/>
      <w:bookmarkStart w:id="1438" w:name="_Toc96844317"/>
      <w:bookmarkStart w:id="1439" w:name="_Toc100739890"/>
      <w:bookmarkStart w:id="1440" w:name="_Toc129252463"/>
      <w:r w:rsidRPr="008344F0">
        <w:t xml:space="preserve">The </w:t>
      </w:r>
      <w:r w:rsidRPr="003D2277">
        <w:t>VAE_ServiceAndQoSControlInfo</w:t>
      </w:r>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r>
        <w:t>.</w:t>
      </w:r>
    </w:p>
    <w:p w14:paraId="646F3058" w14:textId="77777777" w:rsidR="00E34E4A" w:rsidRPr="008344F0" w:rsidRDefault="00E34E4A" w:rsidP="00E34E4A">
      <w:pPr>
        <w:pStyle w:val="30"/>
      </w:pPr>
      <w:bookmarkStart w:id="1441" w:name="_Toc144024132"/>
      <w:bookmarkStart w:id="1442" w:name="_Toc144459564"/>
      <w:bookmarkStart w:id="1443" w:name="_Toc216346968"/>
      <w:r w:rsidRPr="008344F0">
        <w:t>5</w:t>
      </w:r>
      <w:r w:rsidRPr="00E34E4A">
        <w:t>.11.</w:t>
      </w:r>
      <w:r w:rsidRPr="008344F0">
        <w:t>2</w:t>
      </w:r>
      <w:r w:rsidRPr="008344F0">
        <w:tab/>
        <w:t>Service Operations</w:t>
      </w:r>
      <w:bookmarkEnd w:id="1437"/>
      <w:bookmarkEnd w:id="1438"/>
      <w:bookmarkEnd w:id="1439"/>
      <w:bookmarkEnd w:id="1440"/>
      <w:bookmarkEnd w:id="1441"/>
      <w:bookmarkEnd w:id="1442"/>
      <w:bookmarkEnd w:id="1443"/>
    </w:p>
    <w:p w14:paraId="189E95C2" w14:textId="77777777" w:rsidR="00E34E4A" w:rsidRPr="008344F0" w:rsidRDefault="00E34E4A" w:rsidP="00E34E4A">
      <w:pPr>
        <w:pStyle w:val="40"/>
      </w:pPr>
      <w:bookmarkStart w:id="1444" w:name="_Toc96843343"/>
      <w:bookmarkStart w:id="1445" w:name="_Toc96844318"/>
      <w:bookmarkStart w:id="1446" w:name="_Toc100739891"/>
      <w:bookmarkStart w:id="1447" w:name="_Toc129252464"/>
      <w:bookmarkStart w:id="1448" w:name="_Toc144024133"/>
      <w:bookmarkStart w:id="1449" w:name="_Toc144459565"/>
      <w:bookmarkStart w:id="1450" w:name="_Toc216346969"/>
      <w:r w:rsidRPr="008344F0">
        <w:t>5</w:t>
      </w:r>
      <w:r w:rsidRPr="00E34E4A">
        <w:t>.11.2.</w:t>
      </w:r>
      <w:r w:rsidRPr="008344F0">
        <w:t>1</w:t>
      </w:r>
      <w:r w:rsidRPr="008344F0">
        <w:tab/>
        <w:t>Introduction</w:t>
      </w:r>
      <w:bookmarkEnd w:id="1444"/>
      <w:bookmarkEnd w:id="1445"/>
      <w:bookmarkEnd w:id="1446"/>
      <w:bookmarkEnd w:id="1447"/>
      <w:bookmarkEnd w:id="1448"/>
      <w:bookmarkEnd w:id="1449"/>
      <w:bookmarkEnd w:id="1450"/>
    </w:p>
    <w:p w14:paraId="16E3FBA3" w14:textId="77777777" w:rsidR="00E34E4A" w:rsidRPr="008344F0" w:rsidRDefault="00E34E4A" w:rsidP="00E34E4A">
      <w:r w:rsidRPr="008344F0">
        <w:t xml:space="preserve">The service operations defined for the </w:t>
      </w:r>
      <w:r w:rsidRPr="003D2277">
        <w:t>VAE_ServiceAndQoSControlInfo</w:t>
      </w:r>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r w:rsidRPr="003D2277">
        <w:t>VAE_ServiceAndQoSControlInfo</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r w:rsidRPr="008344F0">
              <w:t>Subscribe</w:t>
            </w:r>
            <w:r>
              <w:t>_</w:t>
            </w:r>
            <w:r w:rsidRPr="003D2277">
              <w:t>ServiceAndQoSControlInfo</w:t>
            </w:r>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r w:rsidRPr="008344F0">
              <w:t>Notify</w:t>
            </w:r>
            <w:r>
              <w:t>_</w:t>
            </w:r>
            <w:r w:rsidRPr="003D2277">
              <w:t>ServiceAndQoSControlInfo</w:t>
            </w:r>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40"/>
      </w:pPr>
      <w:bookmarkStart w:id="1451" w:name="_Toc96843344"/>
      <w:bookmarkStart w:id="1452" w:name="_Toc96844319"/>
      <w:bookmarkStart w:id="1453" w:name="_Toc100739892"/>
      <w:bookmarkStart w:id="1454" w:name="_Toc129252465"/>
      <w:bookmarkStart w:id="1455" w:name="_Toc144024134"/>
      <w:bookmarkStart w:id="1456" w:name="_Toc144459566"/>
      <w:bookmarkStart w:id="1457" w:name="_Toc216346970"/>
      <w:r w:rsidRPr="008344F0">
        <w:t>5</w:t>
      </w:r>
      <w:r w:rsidRPr="00E34E4A">
        <w:t>.11.2.</w:t>
      </w:r>
      <w:r w:rsidRPr="008344F0">
        <w:t>2</w:t>
      </w:r>
      <w:r w:rsidRPr="008344F0">
        <w:tab/>
      </w:r>
      <w:bookmarkEnd w:id="1451"/>
      <w:bookmarkEnd w:id="1452"/>
      <w:bookmarkEnd w:id="1453"/>
      <w:bookmarkEnd w:id="1454"/>
      <w:r w:rsidRPr="008344F0">
        <w:t>Subscribe</w:t>
      </w:r>
      <w:r>
        <w:t>_</w:t>
      </w:r>
      <w:r w:rsidRPr="003D2277">
        <w:t>ServiceAndQoSControlInfo</w:t>
      </w:r>
      <w:bookmarkEnd w:id="1455"/>
      <w:bookmarkEnd w:id="1456"/>
      <w:bookmarkEnd w:id="1457"/>
    </w:p>
    <w:p w14:paraId="33389C7B" w14:textId="77777777" w:rsidR="00E34E4A" w:rsidRPr="008344F0" w:rsidRDefault="00E34E4A" w:rsidP="00E34E4A">
      <w:pPr>
        <w:pStyle w:val="50"/>
      </w:pPr>
      <w:bookmarkStart w:id="1458" w:name="_Toc144024135"/>
      <w:bookmarkStart w:id="1459" w:name="_Toc144459567"/>
      <w:bookmarkStart w:id="1460" w:name="_Toc216346971"/>
      <w:r w:rsidRPr="00E34E4A">
        <w:t>5.11.</w:t>
      </w:r>
      <w:r w:rsidRPr="008344F0">
        <w:t>2.2.1</w:t>
      </w:r>
      <w:r w:rsidRPr="008344F0">
        <w:tab/>
        <w:t>General</w:t>
      </w:r>
      <w:bookmarkEnd w:id="1458"/>
      <w:bookmarkEnd w:id="1459"/>
      <w:bookmarkEnd w:id="1460"/>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"Subscribe</w:t>
      </w:r>
      <w:r>
        <w:t>_</w:t>
      </w:r>
      <w:r w:rsidRPr="003D2277">
        <w:t>ServiceAndQoSControlInfo</w:t>
      </w:r>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1" w:name="_Toc96843346"/>
      <w:bookmarkStart w:id="1462" w:name="_Toc96844321"/>
      <w:bookmarkStart w:id="1463" w:name="_Toc100739894"/>
      <w:bookmarkStart w:id="1464" w:name="_Toc129252467"/>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2FB738CD" w14:textId="77777777" w:rsidR="00E34E4A" w:rsidRPr="008344F0" w:rsidRDefault="00E34E4A" w:rsidP="00E34E4A">
      <w:pPr>
        <w:pStyle w:val="50"/>
      </w:pPr>
      <w:bookmarkStart w:id="1465" w:name="_Toc144024136"/>
      <w:bookmarkStart w:id="1466" w:name="_Toc144459568"/>
      <w:bookmarkStart w:id="1467" w:name="_Toc216346972"/>
      <w:r w:rsidRPr="00E34E4A">
        <w:t>5.11.2</w:t>
      </w:r>
      <w:r w:rsidRPr="008344F0">
        <w:t>.2.2</w:t>
      </w:r>
      <w:r w:rsidRPr="008344F0">
        <w:tab/>
      </w:r>
      <w:bookmarkStart w:id="1468" w:name="_Hlk134750947"/>
      <w:bookmarkEnd w:id="1461"/>
      <w:bookmarkEnd w:id="1462"/>
      <w:bookmarkEnd w:id="1463"/>
      <w:bookmarkEnd w:id="1464"/>
      <w:r w:rsidRPr="00097DD8">
        <w:t xml:space="preserve">Service </w:t>
      </w:r>
      <w:r>
        <w:t>A</w:t>
      </w:r>
      <w:r w:rsidRPr="00097DD8">
        <w:t xml:space="preserve">daptation </w:t>
      </w:r>
      <w:r>
        <w:t>A</w:t>
      </w:r>
      <w:r w:rsidRPr="00097DD8">
        <w:t xml:space="preserve">nd QoS </w:t>
      </w:r>
      <w:r>
        <w:t>C</w:t>
      </w:r>
      <w:r w:rsidRPr="00097DD8">
        <w:t>ontrol</w:t>
      </w:r>
      <w:r w:rsidRPr="008344F0">
        <w:t xml:space="preserve"> </w:t>
      </w:r>
      <w:bookmarkEnd w:id="1468"/>
      <w:r w:rsidRPr="008344F0">
        <w:t>Subscription Creation</w:t>
      </w:r>
      <w:bookmarkEnd w:id="1465"/>
      <w:bookmarkEnd w:id="1466"/>
      <w:bookmarkEnd w:id="1467"/>
    </w:p>
    <w:p w14:paraId="230AD722" w14:textId="77777777" w:rsidR="00E34E4A" w:rsidRDefault="00E34E4A" w:rsidP="00E34E4A">
      <w:bookmarkStart w:id="1469" w:name="_Toc89425593"/>
      <w:bookmarkStart w:id="1470" w:name="_Toc96843347"/>
      <w:bookmarkStart w:id="1471" w:name="_Toc96844322"/>
      <w:bookmarkStart w:id="1472" w:name="_Toc100739895"/>
      <w:bookmarkStart w:id="1473"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74" w:name="_MON_1756303505"/>
    <w:bookmarkEnd w:id="1474"/>
    <w:p w14:paraId="71EBF1D7" w14:textId="77777777" w:rsidR="00E34E4A" w:rsidRPr="000B71E3" w:rsidRDefault="00E34E4A" w:rsidP="00E34E4A">
      <w:pPr>
        <w:pStyle w:val="TF"/>
      </w:pPr>
      <w:r w:rsidRPr="00535E7D">
        <w:object w:dxaOrig="9620" w:dyaOrig="2508" w14:anchorId="0A6AC22D">
          <v:shape id="_x0000_i1050" type="#_x0000_t75" style="width:480pt;height:125.25pt" o:ole="">
            <v:imagedata r:id="rId60" o:title=""/>
          </v:shape>
          <o:OLEObject Type="Embed" ProgID="Word.Document.8" ShapeID="_x0000_i1050" DrawAspect="Content" ObjectID="_1826960011"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3A9B1AE" w14:textId="77777777" w:rsidR="00E34E4A" w:rsidRPr="006A7EE2" w:rsidRDefault="00E34E4A" w:rsidP="00E34E4A">
      <w:pPr>
        <w:pStyle w:val="B10"/>
      </w:pPr>
      <w:r>
        <w:lastRenderedPageBreak/>
        <w:t>1</w:t>
      </w:r>
      <w:r w:rsidRPr="006A7EE2">
        <w:t>.</w:t>
      </w:r>
      <w:r w:rsidRPr="006A7EE2">
        <w:tab/>
      </w:r>
      <w:r>
        <w:t xml:space="preserve">In order to subscribe to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collection resource, with the request body including the ServAdaptQoSCtrl</w:t>
      </w:r>
      <w:r w:rsidRPr="008874EC">
        <w:t>Subsc</w:t>
      </w:r>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50"/>
      </w:pPr>
      <w:bookmarkStart w:id="1475" w:name="_Toc144024137"/>
      <w:bookmarkStart w:id="1476" w:name="_Toc144459569"/>
      <w:bookmarkStart w:id="1477" w:name="_Toc216346973"/>
      <w:r w:rsidRPr="00E34E4A">
        <w:t>5.11.</w:t>
      </w:r>
      <w:r w:rsidRPr="008344F0">
        <w:t>2.2.3</w:t>
      </w:r>
      <w:r w:rsidRPr="008344F0">
        <w:tab/>
      </w:r>
      <w:bookmarkEnd w:id="1469"/>
      <w:bookmarkEnd w:id="1470"/>
      <w:bookmarkEnd w:id="1471"/>
      <w:bookmarkEnd w:id="1472"/>
      <w:bookmarkEnd w:id="1473"/>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bookmarkEnd w:id="1475"/>
      <w:bookmarkEnd w:id="1476"/>
      <w:bookmarkEnd w:id="1477"/>
    </w:p>
    <w:p w14:paraId="606112CB" w14:textId="77777777" w:rsidR="00E34E4A" w:rsidRDefault="00E34E4A" w:rsidP="00E34E4A">
      <w:bookmarkStart w:id="1478" w:name="_Toc96843348"/>
      <w:bookmarkStart w:id="1479" w:name="_Toc96844323"/>
      <w:bookmarkStart w:id="1480" w:name="_Toc100739896"/>
      <w:bookmarkStart w:id="1481"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82" w:name="_MON_1742556900"/>
    <w:bookmarkEnd w:id="1482"/>
    <w:p w14:paraId="071AE0F9" w14:textId="77777777" w:rsidR="00E34E4A" w:rsidRDefault="00E34E4A" w:rsidP="00E34E4A">
      <w:pPr>
        <w:pStyle w:val="TH"/>
      </w:pPr>
      <w:r w:rsidRPr="00535E7D">
        <w:object w:dxaOrig="9620" w:dyaOrig="3089" w14:anchorId="3CA7E5AE">
          <v:shape id="_x0000_i1051" type="#_x0000_t75" style="width:480pt;height:154.15pt" o:ole="">
            <v:imagedata r:id="rId62" o:title=""/>
          </v:shape>
          <o:OLEObject Type="Embed" ProgID="Word.Document.8" ShapeID="_x0000_i1051" DrawAspect="Content" ObjectID="_1826960012"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updated representation of the resource within the ServAdaptQoSCtrl</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requested modifications to the resource within the ServAdaptQoSCtrl</w:t>
      </w:r>
      <w:r w:rsidRPr="008874EC">
        <w:t>SubscPatch</w:t>
      </w:r>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50"/>
      </w:pPr>
      <w:bookmarkStart w:id="1483" w:name="_Toc144024138"/>
      <w:bookmarkStart w:id="1484" w:name="_Toc144459570"/>
      <w:bookmarkStart w:id="1485" w:name="_Toc216346974"/>
      <w:r w:rsidRPr="00E34E4A">
        <w:t>5.11.</w:t>
      </w:r>
      <w:r w:rsidRPr="008344F0">
        <w:t>2.2.</w:t>
      </w:r>
      <w:r>
        <w:t>4</w:t>
      </w:r>
      <w:r w:rsidRPr="008344F0">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bookmarkEnd w:id="1483"/>
      <w:bookmarkEnd w:id="1484"/>
      <w:bookmarkEnd w:id="1485"/>
    </w:p>
    <w:p w14:paraId="2084FEE1" w14:textId="77777777" w:rsidR="00E34E4A" w:rsidRPr="00535E7D" w:rsidRDefault="00E34E4A" w:rsidP="00E34E4A">
      <w:bookmarkStart w:id="1486" w:name="_Toc96843351"/>
      <w:bookmarkStart w:id="1487" w:name="_Toc96844326"/>
      <w:bookmarkStart w:id="1488" w:name="_Toc100739899"/>
      <w:bookmarkStart w:id="1489" w:name="_Toc129252472"/>
      <w:bookmarkEnd w:id="1478"/>
      <w:bookmarkEnd w:id="1479"/>
      <w:bookmarkEnd w:id="1480"/>
      <w:bookmarkEnd w:id="1481"/>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r w:rsidRPr="00535E7D">
        <w:t>.</w:t>
      </w:r>
    </w:p>
    <w:bookmarkStart w:id="1490" w:name="_MON_1742561994"/>
    <w:bookmarkEnd w:id="1490"/>
    <w:p w14:paraId="2932C96B" w14:textId="77777777" w:rsidR="00E34E4A" w:rsidRPr="00535E7D" w:rsidRDefault="00E34E4A" w:rsidP="00E34E4A">
      <w:pPr>
        <w:pStyle w:val="TH"/>
      </w:pPr>
      <w:r w:rsidRPr="00535E7D">
        <w:object w:dxaOrig="9620" w:dyaOrig="2508" w14:anchorId="102319EF">
          <v:shape id="_x0000_i1052" type="#_x0000_t75" style="width:480pt;height:125.25pt" o:ole="">
            <v:imagedata r:id="rId64" o:title=""/>
          </v:shape>
          <o:OLEObject Type="Embed" ProgID="Word.Document.8" ShapeID="_x0000_i1052" DrawAspect="Content" ObjectID="_1826960013"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40"/>
      </w:pPr>
      <w:bookmarkStart w:id="1491" w:name="_Toc144024139"/>
      <w:bookmarkStart w:id="1492" w:name="_Toc144459571"/>
      <w:bookmarkStart w:id="1493" w:name="_Toc216346975"/>
      <w:r w:rsidRPr="00E34E4A">
        <w:t>5.11.2</w:t>
      </w:r>
      <w:r w:rsidRPr="008344F0">
        <w:t>.3</w:t>
      </w:r>
      <w:r w:rsidRPr="008344F0">
        <w:tab/>
      </w:r>
      <w:bookmarkEnd w:id="1486"/>
      <w:bookmarkEnd w:id="1487"/>
      <w:bookmarkEnd w:id="1488"/>
      <w:bookmarkEnd w:id="1489"/>
      <w:r w:rsidRPr="008344F0">
        <w:t>Notify</w:t>
      </w:r>
      <w:r>
        <w:t>_</w:t>
      </w:r>
      <w:r w:rsidRPr="003D2277">
        <w:t>ServiceAndQoSControlInfo</w:t>
      </w:r>
      <w:bookmarkEnd w:id="1491"/>
      <w:bookmarkEnd w:id="1492"/>
      <w:bookmarkEnd w:id="1493"/>
    </w:p>
    <w:p w14:paraId="7F12BE06" w14:textId="77777777" w:rsidR="00E34E4A" w:rsidRPr="008344F0" w:rsidRDefault="00E34E4A" w:rsidP="00E34E4A">
      <w:pPr>
        <w:pStyle w:val="50"/>
      </w:pPr>
      <w:bookmarkStart w:id="1494" w:name="_Toc96843336"/>
      <w:bookmarkStart w:id="1495" w:name="_Toc96844311"/>
      <w:bookmarkStart w:id="1496" w:name="_Toc100739884"/>
      <w:bookmarkStart w:id="1497" w:name="_Toc129252457"/>
      <w:bookmarkStart w:id="1498" w:name="_Toc144024140"/>
      <w:bookmarkStart w:id="1499" w:name="_Toc144459572"/>
      <w:bookmarkStart w:id="1500" w:name="_Toc216346976"/>
      <w:r w:rsidRPr="00E34E4A">
        <w:t>5.11.2.</w:t>
      </w:r>
      <w:r w:rsidRPr="008344F0">
        <w:t>3.1</w:t>
      </w:r>
      <w:r w:rsidRPr="008344F0">
        <w:tab/>
        <w:t>General</w:t>
      </w:r>
      <w:bookmarkEnd w:id="1494"/>
      <w:bookmarkEnd w:id="1495"/>
      <w:bookmarkEnd w:id="1496"/>
      <w:bookmarkEnd w:id="1497"/>
      <w:bookmarkEnd w:id="1498"/>
      <w:bookmarkEnd w:id="1499"/>
      <w:bookmarkEnd w:id="1500"/>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r>
        <w:t>A</w:t>
      </w:r>
      <w:r w:rsidRPr="00097DD8">
        <w:t xml:space="preserve">nd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r>
        <w:t>Notify_</w:t>
      </w:r>
      <w:r w:rsidRPr="003D2277">
        <w:t>ServiceAndQoSControlInfo</w:t>
      </w:r>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501" w:name="_Toc96843337"/>
      <w:bookmarkStart w:id="1502" w:name="_Toc96844312"/>
      <w:bookmarkStart w:id="1503" w:name="_Toc100739885"/>
      <w:bookmarkStart w:id="1504" w:name="_Toc129252458"/>
      <w:bookmarkStart w:id="1505" w:name="_Toc144024141"/>
      <w:bookmarkStart w:id="1506"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50"/>
      </w:pPr>
      <w:bookmarkStart w:id="1507" w:name="_Toc216346977"/>
      <w:r w:rsidRPr="00E34E4A">
        <w:t>5.11.2.</w:t>
      </w:r>
      <w:r w:rsidRPr="008344F0">
        <w:t>3.2</w:t>
      </w:r>
      <w:r w:rsidRPr="008344F0">
        <w:tab/>
      </w:r>
      <w:bookmarkEnd w:id="1501"/>
      <w:bookmarkEnd w:id="1502"/>
      <w:bookmarkEnd w:id="1503"/>
      <w:bookmarkEnd w:id="1504"/>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bookmarkEnd w:id="1505"/>
      <w:bookmarkEnd w:id="1506"/>
      <w:bookmarkEnd w:id="1507"/>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3GPP°TS°23.286°[4])</w:t>
      </w:r>
      <w:r w:rsidRPr="00535E7D">
        <w:t>.</w:t>
      </w:r>
    </w:p>
    <w:bookmarkStart w:id="1508" w:name="_MON_1764187197"/>
    <w:bookmarkEnd w:id="1508"/>
    <w:p w14:paraId="74A35ED2" w14:textId="77777777" w:rsidR="00E34E4A" w:rsidRPr="00535E7D" w:rsidRDefault="00466B23" w:rsidP="00E34E4A">
      <w:pPr>
        <w:pStyle w:val="TH"/>
      </w:pPr>
      <w:r w:rsidRPr="00535E7D">
        <w:object w:dxaOrig="9620" w:dyaOrig="2749" w14:anchorId="2DA69182">
          <v:shape id="_x0000_i1053" type="#_x0000_t75" style="width:480pt;height:138pt" o:ole="">
            <v:imagedata r:id="rId66" o:title=""/>
          </v:shape>
          <o:OLEObject Type="Embed" ProgID="Word.Document.8" ShapeID="_x0000_i1053" DrawAspect="Content" ObjectID="_1826960014"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notifUri}</w:t>
      </w:r>
      <w:r w:rsidR="00466B23">
        <w:t>/req-qos-adapt</w:t>
      </w:r>
      <w:r w:rsidRPr="00535E7D">
        <w:t xml:space="preserve">", where the "notifUri" </w:t>
      </w:r>
      <w:r>
        <w:t xml:space="preserve">variable </w:t>
      </w:r>
      <w:r w:rsidR="00466B23">
        <w:t xml:space="preserve">shall be </w:t>
      </w:r>
      <w:r w:rsidRPr="00535E7D">
        <w:t xml:space="preserve">set to the value received from the </w:t>
      </w:r>
      <w:r w:rsidRPr="008874EC">
        <w:rPr>
          <w:noProof/>
          <w:lang w:eastAsia="zh-CN"/>
        </w:rPr>
        <w:t xml:space="preserve">service </w:t>
      </w:r>
      <w:r w:rsidRPr="008874EC">
        <w:rPr>
          <w:noProof/>
          <w:lang w:eastAsia="zh-CN"/>
        </w:rPr>
        <w:lastRenderedPageBreak/>
        <w:t>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Adapt</w:t>
      </w:r>
      <w:r w:rsidRPr="008874EC">
        <w:t>Notif</w:t>
      </w:r>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acknowledgment related information within the Adapt</w:t>
      </w:r>
      <w:r w:rsidRPr="008874EC">
        <w:t>Notif</w:t>
      </w:r>
      <w:r>
        <w:t>Resp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50"/>
      </w:pPr>
      <w:bookmarkStart w:id="1509" w:name="_Toc216346978"/>
      <w:r w:rsidRPr="00E34E4A">
        <w:t>5.11</w:t>
      </w:r>
      <w:r w:rsidRPr="00A621FF">
        <w:t>.2.3.3</w:t>
      </w:r>
      <w:r w:rsidRPr="00A621FF">
        <w:tab/>
        <w:t xml:space="preserve">QoS Change </w:t>
      </w:r>
      <w:r w:rsidRPr="00A621FF">
        <w:rPr>
          <w:lang w:val="en-US"/>
        </w:rPr>
        <w:t>Notification</w:t>
      </w:r>
      <w:bookmarkEnd w:id="1509"/>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3GPP°TS°23.286°[4]).</w:t>
      </w:r>
    </w:p>
    <w:bookmarkStart w:id="1510" w:name="_MON_1768684932"/>
    <w:bookmarkEnd w:id="1510"/>
    <w:p w14:paraId="551292F5" w14:textId="77777777" w:rsidR="00466B23" w:rsidRPr="00A621FF" w:rsidRDefault="00466B23" w:rsidP="00466B23">
      <w:pPr>
        <w:pStyle w:val="TH"/>
      </w:pPr>
      <w:r w:rsidRPr="00A621FF">
        <w:object w:dxaOrig="9620" w:dyaOrig="2749" w14:anchorId="6A28FE18">
          <v:shape id="_x0000_i1054" type="#_x0000_t75" style="width:480pt;height:138pt" o:ole="">
            <v:imagedata r:id="rId68" o:title=""/>
          </v:shape>
          <o:OLEObject Type="Embed" ProgID="Word.Document.8" ShapeID="_x0000_i1054" DrawAspect="Content" ObjectID="_1826960015"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And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r w:rsidRPr="00A621FF">
        <w:t xml:space="preserve">notifUri}/qos-change", where the "notifUri"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QoSChangeNotif</w:t>
      </w:r>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2"/>
      </w:pPr>
      <w:r w:rsidRPr="00E45330">
        <w:br w:type="page"/>
      </w:r>
      <w:bookmarkStart w:id="1511" w:name="_Toc216346979"/>
      <w:r w:rsidR="008B2393" w:rsidRPr="008344F0">
        <w:lastRenderedPageBreak/>
        <w:t>5.</w:t>
      </w:r>
      <w:r w:rsidR="008B2393" w:rsidRPr="008B2393">
        <w:t>12</w:t>
      </w:r>
      <w:r w:rsidR="008B2393" w:rsidRPr="008344F0">
        <w:tab/>
      </w:r>
      <w:r w:rsidR="008B2393" w:rsidRPr="003E4C33">
        <w:t>VAE_VRU</w:t>
      </w:r>
      <w:r w:rsidR="008B2393">
        <w:t>Z</w:t>
      </w:r>
      <w:r w:rsidR="008B2393" w:rsidRPr="003E4C33">
        <w:t>oneManagement</w:t>
      </w:r>
      <w:r w:rsidR="008B2393">
        <w:t xml:space="preserve"> Service</w:t>
      </w:r>
      <w:bookmarkEnd w:id="1511"/>
    </w:p>
    <w:p w14:paraId="0115BF8B" w14:textId="77777777" w:rsidR="008B2393" w:rsidRPr="008344F0" w:rsidRDefault="008B2393" w:rsidP="008B2393">
      <w:pPr>
        <w:pStyle w:val="30"/>
      </w:pPr>
      <w:bookmarkStart w:id="1512" w:name="_Toc216346980"/>
      <w:r w:rsidRPr="008344F0">
        <w:t>5</w:t>
      </w:r>
      <w:r w:rsidRPr="008B2393">
        <w:t>.12</w:t>
      </w:r>
      <w:r w:rsidRPr="008344F0">
        <w:t>.1</w:t>
      </w:r>
      <w:r w:rsidRPr="008344F0">
        <w:tab/>
        <w:t>Service Description</w:t>
      </w:r>
      <w:bookmarkEnd w:id="1512"/>
    </w:p>
    <w:p w14:paraId="3A61DB3D" w14:textId="77777777" w:rsidR="008B2393" w:rsidRPr="008344F0" w:rsidRDefault="008B2393" w:rsidP="008B2393">
      <w:r w:rsidRPr="008344F0">
        <w:t xml:space="preserve">The </w:t>
      </w:r>
      <w:r w:rsidRPr="003E4C33">
        <w:t>VAE_VRU</w:t>
      </w:r>
      <w:r>
        <w:t>Z</w:t>
      </w:r>
      <w:r w:rsidRPr="003E4C33">
        <w:t>oneManagement</w:t>
      </w:r>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30"/>
      </w:pPr>
      <w:bookmarkStart w:id="1513" w:name="_Toc216346981"/>
      <w:r w:rsidRPr="008344F0">
        <w:t>5</w:t>
      </w:r>
      <w:r w:rsidRPr="008B2393">
        <w:t>.12</w:t>
      </w:r>
      <w:r w:rsidRPr="008344F0">
        <w:t>.2</w:t>
      </w:r>
      <w:r w:rsidRPr="008344F0">
        <w:tab/>
        <w:t>Service Operations</w:t>
      </w:r>
      <w:bookmarkEnd w:id="1513"/>
    </w:p>
    <w:p w14:paraId="5B93F0C4" w14:textId="77777777" w:rsidR="008B2393" w:rsidRPr="008344F0" w:rsidRDefault="008B2393" w:rsidP="008B2393">
      <w:pPr>
        <w:pStyle w:val="40"/>
      </w:pPr>
      <w:bookmarkStart w:id="1514" w:name="_Toc216346982"/>
      <w:r w:rsidRPr="008344F0">
        <w:t>5.</w:t>
      </w:r>
      <w:r w:rsidRPr="008B2393">
        <w:t>12</w:t>
      </w:r>
      <w:r w:rsidRPr="008344F0">
        <w:t>.2.1</w:t>
      </w:r>
      <w:r w:rsidRPr="008344F0">
        <w:tab/>
        <w:t>Introduction</w:t>
      </w:r>
      <w:bookmarkEnd w:id="1514"/>
    </w:p>
    <w:p w14:paraId="55886632" w14:textId="77777777" w:rsidR="008B2393" w:rsidRPr="008344F0" w:rsidRDefault="008B2393" w:rsidP="008B2393">
      <w:r w:rsidRPr="008344F0">
        <w:t xml:space="preserve">The service operations defined for the </w:t>
      </w:r>
      <w:r w:rsidRPr="003E4C33">
        <w:t>VAE_VRU</w:t>
      </w:r>
      <w:r>
        <w:t>Z</w:t>
      </w:r>
      <w:r w:rsidRPr="003E4C33">
        <w:t>oneManagement</w:t>
      </w:r>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r w:rsidRPr="003E4C33">
        <w:t>VAE_VRU</w:t>
      </w:r>
      <w:r>
        <w:t>Z</w:t>
      </w:r>
      <w:r w:rsidRPr="003E4C33">
        <w:t>oneManagement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r>
              <w:t>Subscribe_</w:t>
            </w:r>
            <w:r w:rsidRPr="003E4C33">
              <w:t>VRU</w:t>
            </w:r>
            <w:r>
              <w:t>Z</w:t>
            </w:r>
            <w:r w:rsidRPr="003E4C33">
              <w:t>oneManagement</w:t>
            </w:r>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r>
              <w:t>Notify_</w:t>
            </w:r>
            <w:r w:rsidRPr="003E4C33">
              <w:t>VRU</w:t>
            </w:r>
            <w:r>
              <w:t>Z</w:t>
            </w:r>
            <w:r w:rsidRPr="003E4C33">
              <w:t>oneManagement</w:t>
            </w:r>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40"/>
      </w:pPr>
      <w:bookmarkStart w:id="1515" w:name="_Toc216346983"/>
      <w:r w:rsidRPr="008B2393">
        <w:t>5.12.2.</w:t>
      </w:r>
      <w:r w:rsidRPr="008344F0">
        <w:t>2</w:t>
      </w:r>
      <w:r w:rsidRPr="008344F0">
        <w:tab/>
      </w:r>
      <w:r>
        <w:t>Subscribe_</w:t>
      </w:r>
      <w:r w:rsidRPr="003E4C33">
        <w:t>VRU</w:t>
      </w:r>
      <w:r>
        <w:t>Z</w:t>
      </w:r>
      <w:r w:rsidRPr="003E4C33">
        <w:t>oneManagement</w:t>
      </w:r>
      <w:bookmarkEnd w:id="1515"/>
    </w:p>
    <w:p w14:paraId="21993498" w14:textId="77777777" w:rsidR="008B2393" w:rsidRPr="008344F0" w:rsidRDefault="008B2393" w:rsidP="008B2393">
      <w:pPr>
        <w:pStyle w:val="50"/>
      </w:pPr>
      <w:bookmarkStart w:id="1516" w:name="_Toc216346984"/>
      <w:r w:rsidRPr="008344F0">
        <w:t>5</w:t>
      </w:r>
      <w:r w:rsidRPr="008B2393">
        <w:t>.12.2</w:t>
      </w:r>
      <w:r w:rsidRPr="008344F0">
        <w:t>.2.1</w:t>
      </w:r>
      <w:r w:rsidRPr="008344F0">
        <w:tab/>
        <w:t>General</w:t>
      </w:r>
      <w:bookmarkEnd w:id="1516"/>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r>
        <w:t>Subscribe_</w:t>
      </w:r>
      <w:r w:rsidRPr="003E4C33">
        <w:t>VRU</w:t>
      </w:r>
      <w:r>
        <w:t>Z</w:t>
      </w:r>
      <w:r w:rsidRPr="003E4C33">
        <w:t>oneManagement</w:t>
      </w:r>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50"/>
      </w:pPr>
      <w:bookmarkStart w:id="1517" w:name="_Toc216346985"/>
      <w:r w:rsidRPr="008344F0">
        <w:t>5</w:t>
      </w:r>
      <w:r w:rsidRPr="008B2393">
        <w:t>.12.2.2.</w:t>
      </w:r>
      <w:r w:rsidRPr="008344F0">
        <w:t>2</w:t>
      </w:r>
      <w:r w:rsidRPr="008344F0">
        <w:tab/>
      </w:r>
      <w:r>
        <w:t>VRU Zone Management</w:t>
      </w:r>
      <w:r w:rsidRPr="008344F0">
        <w:t xml:space="preserve"> Subscription Creation</w:t>
      </w:r>
      <w:bookmarkEnd w:id="1517"/>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3GPP°TS°23.286°[4]).</w:t>
      </w:r>
    </w:p>
    <w:p w14:paraId="3F94EED4" w14:textId="77777777" w:rsidR="008B2393" w:rsidRPr="000B71E3" w:rsidRDefault="008B2393" w:rsidP="008B2393">
      <w:pPr>
        <w:pStyle w:val="TF"/>
      </w:pPr>
      <w:r w:rsidRPr="00535E7D">
        <w:object w:dxaOrig="9620" w:dyaOrig="2508" w14:anchorId="41A8BEB4">
          <v:shape id="_x0000_i1055" type="#_x0000_t75" style="width:480.4pt;height:125.25pt" o:ole="">
            <v:imagedata r:id="rId70" o:title=""/>
          </v:shape>
          <o:OLEObject Type="Embed" ProgID="Word.Document.8" ShapeID="_x0000_i1055" DrawAspect="Content" ObjectID="_1826960016"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lastRenderedPageBreak/>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collection resource, with the request body including the VRUZoneMngt</w:t>
      </w:r>
      <w:r w:rsidRPr="008874EC">
        <w:t>Subsc</w:t>
      </w:r>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resource within the VRUZoneMngt</w:t>
      </w:r>
      <w:r w:rsidRPr="008874EC">
        <w:t>Subsc</w:t>
      </w:r>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50"/>
      </w:pPr>
      <w:bookmarkStart w:id="1518" w:name="_Toc216346986"/>
      <w:r w:rsidRPr="008344F0">
        <w:t>5</w:t>
      </w:r>
      <w:r w:rsidRPr="008B2393">
        <w:t>.12.2</w:t>
      </w:r>
      <w:r w:rsidRPr="008344F0">
        <w:t>.2.3</w:t>
      </w:r>
      <w:r w:rsidRPr="008344F0">
        <w:tab/>
      </w:r>
      <w:r>
        <w:t>VRU Zone Management</w:t>
      </w:r>
      <w:r w:rsidRPr="008344F0">
        <w:t xml:space="preserve"> Subscription Update</w:t>
      </w:r>
      <w:bookmarkEnd w:id="1518"/>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3GPP°TS°23.286°[4]).</w:t>
      </w:r>
    </w:p>
    <w:p w14:paraId="698F6EF6" w14:textId="77777777" w:rsidR="008B2393" w:rsidRDefault="008B2393" w:rsidP="008B2393">
      <w:pPr>
        <w:pStyle w:val="TH"/>
      </w:pPr>
      <w:r w:rsidRPr="00535E7D">
        <w:object w:dxaOrig="9620" w:dyaOrig="3089" w14:anchorId="01A8CD05">
          <v:shape id="_x0000_i1056" type="#_x0000_t75" style="width:480.4pt;height:154.15pt" o:ole="">
            <v:imagedata r:id="rId72" o:title=""/>
          </v:shape>
          <o:OLEObject Type="Embed" ProgID="Word.Document.8" ShapeID="_x0000_i1056" DrawAspect="Content" ObjectID="_1826960017"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updated representation of the resource within the VRUZoneMngt</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requested modifications to the resource within the VRUZoneMngt</w:t>
      </w:r>
      <w:r w:rsidRPr="008874EC">
        <w:t>SubscPatch</w:t>
      </w:r>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resource within the VRUZoneMngt</w:t>
      </w:r>
      <w:r w:rsidRPr="008874EC">
        <w:t>Subsc</w:t>
      </w:r>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50"/>
      </w:pPr>
      <w:bookmarkStart w:id="1519" w:name="_Toc216346987"/>
      <w:r w:rsidRPr="008344F0">
        <w:t>5</w:t>
      </w:r>
      <w:r w:rsidRPr="008B2393">
        <w:t>.12.2.2.4</w:t>
      </w:r>
      <w:r w:rsidRPr="008344F0">
        <w:tab/>
      </w:r>
      <w:r>
        <w:t>VRU Zone Management</w:t>
      </w:r>
      <w:r w:rsidRPr="008344F0">
        <w:t xml:space="preserve"> Subscription Deletion</w:t>
      </w:r>
      <w:bookmarkEnd w:id="1519"/>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4pt;height:125.25pt" o:ole="">
            <v:imagedata r:id="rId64" o:title=""/>
          </v:shape>
          <o:OLEObject Type="Embed" ProgID="Word.Document.8" ShapeID="_x0000_i1057" DrawAspect="Content" ObjectID="_1826960018"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40"/>
      </w:pPr>
      <w:bookmarkStart w:id="1520" w:name="_Toc216346988"/>
      <w:r w:rsidRPr="00351E20">
        <w:t>5.12.</w:t>
      </w:r>
      <w:r w:rsidRPr="008344F0">
        <w:t>2.3</w:t>
      </w:r>
      <w:r w:rsidRPr="008344F0">
        <w:tab/>
      </w:r>
      <w:r>
        <w:t>Notify_</w:t>
      </w:r>
      <w:r w:rsidRPr="003E4C33">
        <w:t>VRU</w:t>
      </w:r>
      <w:r>
        <w:t>Z</w:t>
      </w:r>
      <w:r w:rsidRPr="003E4C33">
        <w:t>oneManagement</w:t>
      </w:r>
      <w:bookmarkEnd w:id="1520"/>
    </w:p>
    <w:p w14:paraId="6095DC42" w14:textId="77777777" w:rsidR="008B2393" w:rsidRPr="008344F0" w:rsidRDefault="008B2393" w:rsidP="008B2393">
      <w:pPr>
        <w:pStyle w:val="50"/>
      </w:pPr>
      <w:bookmarkStart w:id="1521" w:name="_Toc216346989"/>
      <w:r w:rsidRPr="008344F0">
        <w:t>5</w:t>
      </w:r>
      <w:r w:rsidRPr="00351E20">
        <w:t>.12.</w:t>
      </w:r>
      <w:r w:rsidRPr="008344F0">
        <w:t>2.3.1</w:t>
      </w:r>
      <w:r w:rsidRPr="008344F0">
        <w:tab/>
        <w:t>General</w:t>
      </w:r>
      <w:bookmarkEnd w:id="1521"/>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r>
        <w:t>Notify_</w:t>
      </w:r>
      <w:r w:rsidRPr="003E4C33">
        <w:t>VRU</w:t>
      </w:r>
      <w:r>
        <w:t>Z</w:t>
      </w:r>
      <w:r w:rsidRPr="003E4C33">
        <w:t>oneManagement</w:t>
      </w:r>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50"/>
        <w:rPr>
          <w:lang w:val="fr-FR"/>
        </w:rPr>
      </w:pPr>
      <w:bookmarkStart w:id="1522" w:name="_Toc216346990"/>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2"/>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3GPP°TS°23.286°[4])</w:t>
      </w:r>
      <w:r w:rsidRPr="00535E7D">
        <w:t>.</w:t>
      </w:r>
    </w:p>
    <w:bookmarkStart w:id="1523" w:name="_MON_1764083083"/>
    <w:bookmarkEnd w:id="1523"/>
    <w:p w14:paraId="26C395A3" w14:textId="77777777" w:rsidR="008B2393" w:rsidRPr="00535E7D" w:rsidRDefault="0004323D" w:rsidP="008B2393">
      <w:pPr>
        <w:pStyle w:val="TH"/>
      </w:pPr>
      <w:r w:rsidRPr="00535E7D">
        <w:object w:dxaOrig="9620" w:dyaOrig="2749" w14:anchorId="4EF73F05">
          <v:shape id="_x0000_i1058" type="#_x0000_t75" style="width:481.15pt;height:137.25pt" o:ole="">
            <v:imagedata r:id="rId75" o:title=""/>
          </v:shape>
          <o:OLEObject Type="Embed" ProgID="Word.Document.8" ShapeID="_x0000_i1058" DrawAspect="Content" ObjectID="_1826960019"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 xml:space="preserve">notifUri}", where the "notifUri"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r>
        <w:t>EnterLeave</w:t>
      </w:r>
      <w:r w:rsidRPr="008874EC">
        <w:t>Notif</w:t>
      </w:r>
      <w:r w:rsidRPr="00535E7D">
        <w:t xml:space="preserve"> data structure.</w:t>
      </w:r>
    </w:p>
    <w:p w14:paraId="231FD70D" w14:textId="77777777" w:rsidR="008B2393" w:rsidRPr="006A7EE2" w:rsidRDefault="008B2393" w:rsidP="008B2393">
      <w:pPr>
        <w:pStyle w:val="B10"/>
      </w:pPr>
      <w:r w:rsidRPr="00535E7D">
        <w:lastRenderedPageBreak/>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2"/>
      </w:pPr>
      <w:r w:rsidRPr="00E45330">
        <w:br w:type="page"/>
      </w:r>
      <w:bookmarkStart w:id="1524" w:name="_Toc216346991"/>
      <w:r w:rsidR="00074DC8" w:rsidRPr="008344F0">
        <w:lastRenderedPageBreak/>
        <w:t>5.</w:t>
      </w:r>
      <w:r w:rsidR="00074DC8" w:rsidRPr="005356FE">
        <w:t>13</w:t>
      </w:r>
      <w:r w:rsidR="00074DC8" w:rsidRPr="008344F0">
        <w:tab/>
      </w:r>
      <w:r w:rsidR="00074DC8" w:rsidRPr="003D2277">
        <w:t>VAE_</w:t>
      </w:r>
      <w:r w:rsidR="00074DC8">
        <w:t>V2PApplicationRequirement Service</w:t>
      </w:r>
      <w:bookmarkEnd w:id="1524"/>
    </w:p>
    <w:p w14:paraId="007307B8" w14:textId="77777777" w:rsidR="00074DC8" w:rsidRPr="008344F0" w:rsidRDefault="00074DC8" w:rsidP="00074DC8">
      <w:pPr>
        <w:pStyle w:val="30"/>
      </w:pPr>
      <w:bookmarkStart w:id="1525" w:name="_Toc216346992"/>
      <w:r w:rsidRPr="008344F0">
        <w:t>5.</w:t>
      </w:r>
      <w:r w:rsidRPr="005356FE">
        <w:t>13</w:t>
      </w:r>
      <w:r w:rsidRPr="008344F0">
        <w:t>.1</w:t>
      </w:r>
      <w:r w:rsidRPr="008344F0">
        <w:tab/>
        <w:t>Service Description</w:t>
      </w:r>
      <w:bookmarkEnd w:id="1525"/>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30"/>
      </w:pPr>
      <w:bookmarkStart w:id="1526" w:name="_Toc216346993"/>
      <w:r w:rsidRPr="008344F0">
        <w:t>5.</w:t>
      </w:r>
      <w:r w:rsidRPr="005356FE">
        <w:t>13</w:t>
      </w:r>
      <w:r w:rsidRPr="008344F0">
        <w:t>.2</w:t>
      </w:r>
      <w:r w:rsidRPr="008344F0">
        <w:tab/>
        <w:t>Service Operations</w:t>
      </w:r>
      <w:bookmarkEnd w:id="1526"/>
    </w:p>
    <w:p w14:paraId="44F0E805" w14:textId="77777777" w:rsidR="00074DC8" w:rsidRPr="008344F0" w:rsidRDefault="00074DC8" w:rsidP="00074DC8">
      <w:pPr>
        <w:pStyle w:val="40"/>
      </w:pPr>
      <w:bookmarkStart w:id="1527" w:name="_Toc216346994"/>
      <w:r w:rsidRPr="008344F0">
        <w:t>5.</w:t>
      </w:r>
      <w:r w:rsidRPr="005356FE">
        <w:t>13</w:t>
      </w:r>
      <w:r w:rsidRPr="008344F0">
        <w:t>.2.1</w:t>
      </w:r>
      <w:r w:rsidRPr="008344F0">
        <w:tab/>
        <w:t>Introduction</w:t>
      </w:r>
      <w:bookmarkEnd w:id="1527"/>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40"/>
      </w:pPr>
      <w:bookmarkStart w:id="1528" w:name="_Toc216346995"/>
      <w:r w:rsidRPr="008344F0">
        <w:t>5.</w:t>
      </w:r>
      <w:r w:rsidRPr="005356FE">
        <w:t>13</w:t>
      </w:r>
      <w:r w:rsidRPr="008344F0">
        <w:t>.2.2</w:t>
      </w:r>
      <w:r w:rsidRPr="008344F0">
        <w:tab/>
      </w:r>
      <w:r>
        <w:t>Request_V2PApplicationRequirement</w:t>
      </w:r>
      <w:bookmarkEnd w:id="1528"/>
    </w:p>
    <w:p w14:paraId="7B3A66EB" w14:textId="77777777" w:rsidR="00074DC8" w:rsidRPr="008344F0" w:rsidRDefault="00074DC8" w:rsidP="00074DC8">
      <w:pPr>
        <w:pStyle w:val="50"/>
      </w:pPr>
      <w:bookmarkStart w:id="1529" w:name="_Toc216346996"/>
      <w:r w:rsidRPr="008344F0">
        <w:t>5.</w:t>
      </w:r>
      <w:r w:rsidRPr="005356FE">
        <w:t>13.</w:t>
      </w:r>
      <w:r w:rsidRPr="008344F0">
        <w:t>2.2.1</w:t>
      </w:r>
      <w:r w:rsidRPr="008344F0">
        <w:tab/>
        <w:t>General</w:t>
      </w:r>
      <w:bookmarkEnd w:id="1529"/>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50"/>
      </w:pPr>
      <w:bookmarkStart w:id="1530" w:name="_Toc216346997"/>
      <w:r w:rsidRPr="008344F0">
        <w:t>5</w:t>
      </w:r>
      <w:r w:rsidRPr="005356FE">
        <w:t>.13.2</w:t>
      </w:r>
      <w:r w:rsidRPr="008344F0">
        <w:t>.2.2</w:t>
      </w:r>
      <w:r w:rsidRPr="008344F0">
        <w:tab/>
      </w:r>
      <w:r>
        <w:t>V2P Application Requirement Creation</w:t>
      </w:r>
      <w:bookmarkEnd w:id="1530"/>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3GPP°TS°23.286°[4]).</w:t>
      </w:r>
    </w:p>
    <w:bookmarkStart w:id="1531" w:name="_MON_1760283705"/>
    <w:bookmarkEnd w:id="1531"/>
    <w:p w14:paraId="0FC775C5" w14:textId="77777777" w:rsidR="00074DC8" w:rsidRPr="000B71E3" w:rsidRDefault="00074DC8" w:rsidP="00074DC8">
      <w:pPr>
        <w:pStyle w:val="TF"/>
      </w:pPr>
      <w:r w:rsidRPr="00535E7D">
        <w:object w:dxaOrig="9620" w:dyaOrig="2508" w14:anchorId="7E398C2A">
          <v:shape id="_x0000_i1059" type="#_x0000_t75" style="width:481.15pt;height:125.25pt" o:ole="">
            <v:imagedata r:id="rId77" o:title=""/>
          </v:shape>
          <o:OLEObject Type="Embed" ProgID="Word.Document.8" ShapeID="_x0000_i1059" DrawAspect="Content" ObjectID="_1826960020"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"V2P Application Requirements Provisionings" collection resource, with the request body including the V2pAppReqData data structure.</w:t>
      </w:r>
    </w:p>
    <w:p w14:paraId="2D195234" w14:textId="77777777" w:rsidR="00074DC8" w:rsidRPr="006A7EE2" w:rsidRDefault="00074DC8" w:rsidP="00074DC8">
      <w:pPr>
        <w:pStyle w:val="B10"/>
      </w:pPr>
      <w:r w:rsidRPr="006A7EE2">
        <w:lastRenderedPageBreak/>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50"/>
      </w:pPr>
      <w:bookmarkStart w:id="1532" w:name="_Toc216346998"/>
      <w:r w:rsidRPr="008344F0">
        <w:t>5</w:t>
      </w:r>
      <w:r w:rsidRPr="005356FE">
        <w:t>.13.2.2.3</w:t>
      </w:r>
      <w:r w:rsidRPr="008344F0">
        <w:tab/>
      </w:r>
      <w:r>
        <w:t>V2P Application Requirements Provisioning</w:t>
      </w:r>
      <w:r w:rsidRPr="008344F0">
        <w:t xml:space="preserve"> Update</w:t>
      </w:r>
      <w:bookmarkEnd w:id="1532"/>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3GPP°TS°23.286°[4])</w:t>
      </w:r>
      <w:r>
        <w:t>.</w:t>
      </w:r>
    </w:p>
    <w:p w14:paraId="4DFE055D" w14:textId="77777777" w:rsidR="00074DC8" w:rsidRDefault="00074DC8" w:rsidP="00074DC8">
      <w:pPr>
        <w:pStyle w:val="TH"/>
      </w:pPr>
      <w:r w:rsidRPr="00535E7D">
        <w:object w:dxaOrig="9620" w:dyaOrig="3089" w14:anchorId="00C30FF0">
          <v:shape id="_x0000_i1060" type="#_x0000_t75" style="width:481.15pt;height:154.15pt" o:ole="">
            <v:imagedata r:id="rId79" o:title=""/>
          </v:shape>
          <o:OLEObject Type="Embed" ProgID="Word.Document.8" ShapeID="_x0000_i1060" DrawAspect="Content" ObjectID="_1826960021"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50"/>
      </w:pPr>
      <w:bookmarkStart w:id="1533" w:name="_Toc216346999"/>
      <w:r w:rsidRPr="008344F0">
        <w:t>5.</w:t>
      </w:r>
      <w:r w:rsidRPr="005356FE">
        <w:t>13.2</w:t>
      </w:r>
      <w:r w:rsidRPr="008344F0">
        <w:t>.2.</w:t>
      </w:r>
      <w:r>
        <w:t>4</w:t>
      </w:r>
      <w:r w:rsidRPr="008344F0">
        <w:tab/>
      </w:r>
      <w:r>
        <w:t>V2P Application Requirements Provisioning</w:t>
      </w:r>
      <w:r w:rsidRPr="008344F0">
        <w:t xml:space="preserve"> Deletion</w:t>
      </w:r>
      <w:bookmarkEnd w:id="1533"/>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1.15pt;height:125.25pt" o:ole="">
            <v:imagedata r:id="rId81" o:title=""/>
          </v:shape>
          <o:OLEObject Type="Embed" ProgID="Word.Document.8" ShapeID="_x0000_i1061" DrawAspect="Content" ObjectID="_1826960022"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1"/>
      </w:pPr>
      <w:bookmarkStart w:id="1534" w:name="_Toc510696597"/>
      <w:bookmarkStart w:id="1535" w:name="_Toc34035347"/>
      <w:bookmarkStart w:id="1536" w:name="_Toc36037340"/>
      <w:bookmarkStart w:id="1537" w:name="_Toc36037644"/>
      <w:bookmarkStart w:id="1538" w:name="_Toc38877486"/>
      <w:bookmarkStart w:id="1539" w:name="_Toc43199568"/>
      <w:bookmarkStart w:id="1540" w:name="_Toc45132747"/>
      <w:bookmarkStart w:id="1541" w:name="_Toc59015490"/>
      <w:bookmarkStart w:id="1542" w:name="_Toc63171046"/>
      <w:bookmarkStart w:id="1543" w:name="_Toc66282083"/>
      <w:bookmarkStart w:id="1544" w:name="_Toc68165959"/>
      <w:bookmarkStart w:id="1545" w:name="_Toc70426265"/>
      <w:bookmarkStart w:id="1546" w:name="_Toc73433613"/>
      <w:bookmarkStart w:id="1547" w:name="_Toc73435710"/>
      <w:bookmarkStart w:id="1548" w:name="_Toc73437116"/>
      <w:bookmarkStart w:id="1549" w:name="_Toc75351526"/>
      <w:bookmarkStart w:id="1550" w:name="_Toc83229804"/>
      <w:bookmarkStart w:id="1551" w:name="_Toc85527832"/>
      <w:bookmarkStart w:id="1552" w:name="_Toc90649457"/>
      <w:r w:rsidRPr="00E45330">
        <w:br w:type="page"/>
      </w:r>
      <w:bookmarkStart w:id="1553" w:name="_Toc216347000"/>
      <w:r w:rsidR="008F780E" w:rsidRPr="00E45330">
        <w:lastRenderedPageBreak/>
        <w:t>6</w:t>
      </w:r>
      <w:r w:rsidR="008F780E" w:rsidRPr="00E45330">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8C015A6" w14:textId="77777777" w:rsidR="008F780E" w:rsidRPr="00E45330" w:rsidRDefault="008F780E">
      <w:pPr>
        <w:pStyle w:val="2"/>
      </w:pPr>
      <w:bookmarkStart w:id="1554" w:name="_Toc510696598"/>
      <w:bookmarkStart w:id="1555" w:name="_Toc34035348"/>
      <w:bookmarkStart w:id="1556" w:name="_Toc36037341"/>
      <w:bookmarkStart w:id="1557" w:name="_Toc36037645"/>
      <w:bookmarkStart w:id="1558" w:name="_Toc38877487"/>
      <w:bookmarkStart w:id="1559" w:name="_Toc43199569"/>
      <w:bookmarkStart w:id="1560" w:name="_Toc45132748"/>
      <w:bookmarkStart w:id="1561" w:name="_Toc59015491"/>
      <w:bookmarkStart w:id="1562" w:name="_Toc63171047"/>
      <w:bookmarkStart w:id="1563" w:name="_Toc66282084"/>
      <w:bookmarkStart w:id="1564" w:name="_Toc68165960"/>
      <w:bookmarkStart w:id="1565" w:name="_Toc70426266"/>
      <w:bookmarkStart w:id="1566" w:name="_Toc73433614"/>
      <w:bookmarkStart w:id="1567" w:name="_Toc73435711"/>
      <w:bookmarkStart w:id="1568" w:name="_Toc73437117"/>
      <w:bookmarkStart w:id="1569" w:name="_Toc75351527"/>
      <w:bookmarkStart w:id="1570" w:name="_Toc83229805"/>
      <w:bookmarkStart w:id="1571" w:name="_Toc85527833"/>
      <w:bookmarkStart w:id="1572" w:name="_Toc90649458"/>
      <w:bookmarkStart w:id="1573" w:name="_Toc216347001"/>
      <w:r w:rsidRPr="00E45330">
        <w:t>6.1</w:t>
      </w:r>
      <w:r w:rsidRPr="00E45330">
        <w:tab/>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r w:rsidR="0052312F" w:rsidRPr="00E45330">
        <w:t>VAE_MessageDelivery API</w:t>
      </w:r>
      <w:bookmarkEnd w:id="1573"/>
    </w:p>
    <w:p w14:paraId="0C0B6603" w14:textId="77777777" w:rsidR="008F780E" w:rsidRPr="00E45330" w:rsidRDefault="008F780E">
      <w:pPr>
        <w:pStyle w:val="30"/>
      </w:pPr>
      <w:bookmarkStart w:id="1574" w:name="_Toc510696599"/>
      <w:bookmarkStart w:id="1575" w:name="_Toc34035349"/>
      <w:bookmarkStart w:id="1576" w:name="_Toc36037342"/>
      <w:bookmarkStart w:id="1577" w:name="_Toc36037646"/>
      <w:bookmarkStart w:id="1578" w:name="_Toc38877488"/>
      <w:bookmarkStart w:id="1579" w:name="_Toc43199570"/>
      <w:bookmarkStart w:id="1580" w:name="_Toc45132749"/>
      <w:bookmarkStart w:id="1581" w:name="_Toc59015492"/>
      <w:bookmarkStart w:id="1582" w:name="_Toc63171048"/>
      <w:bookmarkStart w:id="1583" w:name="_Toc66282085"/>
      <w:bookmarkStart w:id="1584" w:name="_Toc68165961"/>
      <w:bookmarkStart w:id="1585" w:name="_Toc70426267"/>
      <w:bookmarkStart w:id="1586" w:name="_Toc73433615"/>
      <w:bookmarkStart w:id="1587" w:name="_Toc73435712"/>
      <w:bookmarkStart w:id="1588" w:name="_Toc73437118"/>
      <w:bookmarkStart w:id="1589" w:name="_Toc75351528"/>
      <w:bookmarkStart w:id="1590" w:name="_Toc83229806"/>
      <w:bookmarkStart w:id="1591" w:name="_Toc85527834"/>
      <w:bookmarkStart w:id="1592" w:name="_Toc90649459"/>
      <w:bookmarkStart w:id="1593" w:name="_Toc216347002"/>
      <w:r w:rsidRPr="00E45330">
        <w:t>6.1.1</w:t>
      </w:r>
      <w:r w:rsidRPr="00E45330">
        <w:tab/>
        <w:t>Introduction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C55395D" w14:textId="77777777" w:rsidR="0052312F" w:rsidRPr="00E45330" w:rsidRDefault="0052312F" w:rsidP="0052312F">
      <w:pPr>
        <w:rPr>
          <w:noProof/>
          <w:lang w:eastAsia="zh-CN"/>
        </w:rPr>
      </w:pPr>
      <w:bookmarkStart w:id="1594" w:name="_Toc510696600"/>
      <w:bookmarkStart w:id="1595" w:name="_Toc34035350"/>
      <w:bookmarkStart w:id="1596" w:name="_Toc36037343"/>
      <w:bookmarkStart w:id="1597" w:name="_Toc36037647"/>
      <w:bookmarkStart w:id="1598" w:name="_Toc38877489"/>
      <w:bookmarkStart w:id="1599" w:name="_Toc43199571"/>
      <w:bookmarkStart w:id="1600" w:name="_Toc45132750"/>
      <w:bookmarkStart w:id="1601" w:name="_Toc59015493"/>
      <w:bookmarkStart w:id="1602" w:name="_Toc63171049"/>
      <w:bookmarkStart w:id="1603" w:name="_Toc66282086"/>
      <w:bookmarkStart w:id="1604" w:name="_Toc68165962"/>
      <w:bookmarkStart w:id="1605" w:name="_Toc70426268"/>
      <w:bookmarkStart w:id="1606" w:name="_Toc73433616"/>
      <w:bookmarkStart w:id="1607" w:name="_Toc73435713"/>
      <w:bookmarkStart w:id="1608" w:name="_Toc73437119"/>
      <w:bookmarkStart w:id="1609" w:name="_Toc75351529"/>
      <w:bookmarkStart w:id="1610" w:name="_Toc83229807"/>
      <w:bookmarkStart w:id="1611" w:name="_Toc85527835"/>
      <w:bookmarkStart w:id="1612" w:name="_Toc90649460"/>
      <w:r w:rsidRPr="00E45330">
        <w:rPr>
          <w:noProof/>
        </w:rPr>
        <w:t xml:space="preserve">The </w:t>
      </w:r>
      <w:r w:rsidRPr="00E45330">
        <w:t>VAE_MessageDelivery</w:t>
      </w:r>
      <w:r w:rsidRPr="00E45330">
        <w:rPr>
          <w:noProof/>
        </w:rPr>
        <w:t xml:space="preserve"> </w:t>
      </w:r>
      <w:r w:rsidRPr="008874EC">
        <w:rPr>
          <w:noProof/>
        </w:rPr>
        <w:t xml:space="preserve">service </w:t>
      </w:r>
      <w:r w:rsidRPr="00E45330">
        <w:rPr>
          <w:noProof/>
        </w:rPr>
        <w:t xml:space="preserve">shall use the </w:t>
      </w:r>
      <w:r w:rsidRPr="00E45330">
        <w:t>VAE_MessageDelivery</w:t>
      </w:r>
      <w:r w:rsidRPr="00E45330">
        <w:rPr>
          <w:noProof/>
        </w:rPr>
        <w:t xml:space="preserve"> </w:t>
      </w:r>
      <w:r w:rsidRPr="00E45330">
        <w:rPr>
          <w:noProof/>
          <w:lang w:eastAsia="zh-CN"/>
        </w:rPr>
        <w:t>API.</w:t>
      </w:r>
    </w:p>
    <w:p w14:paraId="5C866812" w14:textId="77777777" w:rsidR="0052312F" w:rsidRPr="00E45330" w:rsidRDefault="0052312F" w:rsidP="0052312F">
      <w:r w:rsidRPr="00E45330">
        <w:t>The API URI of the VAE_MessageDelivery</w:t>
      </w:r>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bookmarkStart w:id="1613" w:name="_Hlk170983818"/>
      <w:r w:rsidRPr="00E45330">
        <w:rPr>
          <w:noProof/>
        </w:rPr>
        <w:t>vae-message-delivery</w:t>
      </w:r>
      <w:bookmarkEnd w:id="1613"/>
      <w:r w:rsidRPr="00E45330">
        <w:rPr>
          <w:noProof/>
        </w:rPr>
        <w:t>".</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30"/>
      </w:pPr>
      <w:bookmarkStart w:id="1614" w:name="_Toc216347003"/>
      <w:r w:rsidRPr="00E45330">
        <w:t>6.1.2</w:t>
      </w:r>
      <w:r w:rsidRPr="00E45330">
        <w:tab/>
        <w:t>Usage of HTTP</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4"/>
    </w:p>
    <w:p w14:paraId="182814D9" w14:textId="77777777" w:rsidR="003647E4" w:rsidRPr="008874EC" w:rsidRDefault="003647E4" w:rsidP="003647E4">
      <w:bookmarkStart w:id="1615" w:name="_Toc510696607"/>
      <w:bookmarkStart w:id="1616" w:name="_Toc34035357"/>
      <w:bookmarkStart w:id="1617" w:name="_Toc36037350"/>
      <w:bookmarkStart w:id="1618" w:name="_Toc36037654"/>
      <w:bookmarkStart w:id="1619" w:name="_Toc38877496"/>
      <w:bookmarkStart w:id="1620" w:name="_Toc43199578"/>
      <w:bookmarkStart w:id="1621" w:name="_Toc45132757"/>
      <w:bookmarkStart w:id="1622" w:name="_Toc59015500"/>
      <w:bookmarkStart w:id="1623" w:name="_Toc63171056"/>
      <w:bookmarkStart w:id="1624" w:name="_Toc66282093"/>
      <w:bookmarkStart w:id="1625" w:name="_Toc68165969"/>
      <w:bookmarkStart w:id="1626" w:name="_Toc70426275"/>
      <w:bookmarkStart w:id="1627" w:name="_Toc73433623"/>
      <w:bookmarkStart w:id="1628" w:name="_Toc73435720"/>
      <w:bookmarkStart w:id="1629" w:name="_Toc73437126"/>
      <w:bookmarkStart w:id="1630" w:name="_Toc75351536"/>
      <w:bookmarkStart w:id="1631" w:name="_Toc83229814"/>
      <w:bookmarkStart w:id="1632" w:name="_Toc85527842"/>
      <w:bookmarkStart w:id="1633" w:name="_Toc90649467"/>
      <w:bookmarkStart w:id="1634" w:name="_Toc510696601"/>
      <w:bookmarkStart w:id="1635" w:name="_Toc34035351"/>
      <w:bookmarkStart w:id="1636" w:name="_Toc36037344"/>
      <w:bookmarkStart w:id="1637" w:name="_Toc36037648"/>
      <w:bookmarkStart w:id="1638" w:name="_Toc38877490"/>
      <w:bookmarkStart w:id="1639" w:name="_Toc43199572"/>
      <w:bookmarkStart w:id="1640" w:name="_Toc45132751"/>
      <w:bookmarkStart w:id="1641" w:name="_Toc59015494"/>
      <w:bookmarkStart w:id="1642" w:name="_Toc63171050"/>
      <w:bookmarkStart w:id="1643" w:name="_Toc66282087"/>
      <w:bookmarkStart w:id="1644" w:name="_Toc68165963"/>
      <w:bookmarkStart w:id="1645" w:name="_Toc70426269"/>
      <w:bookmarkStart w:id="1646" w:name="_Toc73433617"/>
      <w:bookmarkStart w:id="1647" w:name="_Toc73435714"/>
      <w:bookmarkStart w:id="1648" w:name="_Toc73437120"/>
      <w:bookmarkStart w:id="1649" w:name="_Toc75351530"/>
      <w:bookmarkStart w:id="1650" w:name="_Toc83229808"/>
      <w:bookmarkStart w:id="1651" w:name="_Toc85527836"/>
      <w:bookmarkStart w:id="1652" w:name="_Toc90649461"/>
      <w:r w:rsidRPr="008874EC">
        <w:t>The provisions of clause 5.2.2</w:t>
      </w:r>
      <w:r>
        <w:t xml:space="preserve"> and 5.2.8</w:t>
      </w:r>
      <w:r w:rsidRPr="008874EC">
        <w:t xml:space="preserve"> of 3GPP TS 29.122 [2</w:t>
      </w:r>
      <w:r>
        <w:t>2</w:t>
      </w:r>
      <w:r w:rsidRPr="008874EC">
        <w:t xml:space="preserve">] shall apply for the </w:t>
      </w:r>
      <w:r w:rsidRPr="00E45330">
        <w:t>VAE_MessageDelivery</w:t>
      </w:r>
      <w:r w:rsidRPr="00E45330">
        <w:rPr>
          <w:noProof/>
        </w:rPr>
        <w:t xml:space="preserve"> </w:t>
      </w:r>
      <w:r w:rsidRPr="008874EC">
        <w:rPr>
          <w:noProof/>
          <w:lang w:eastAsia="zh-CN"/>
        </w:rPr>
        <w:t>API.</w:t>
      </w:r>
    </w:p>
    <w:p w14:paraId="54B4994E" w14:textId="77777777" w:rsidR="003647E4" w:rsidRPr="00E45330" w:rsidRDefault="003647E4" w:rsidP="003647E4">
      <w:pPr>
        <w:pStyle w:val="30"/>
      </w:pPr>
      <w:bookmarkStart w:id="1653" w:name="_Toc510696608"/>
      <w:bookmarkStart w:id="1654" w:name="_Toc34035358"/>
      <w:bookmarkStart w:id="1655" w:name="_Toc36037351"/>
      <w:bookmarkStart w:id="1656" w:name="_Toc36037655"/>
      <w:bookmarkStart w:id="1657" w:name="_Toc38877497"/>
      <w:bookmarkStart w:id="1658" w:name="_Toc43199579"/>
      <w:bookmarkStart w:id="1659" w:name="_Toc45132758"/>
      <w:bookmarkStart w:id="1660" w:name="_Toc59015501"/>
      <w:bookmarkStart w:id="1661" w:name="_Toc63171057"/>
      <w:bookmarkStart w:id="1662" w:name="_Toc66282094"/>
      <w:bookmarkStart w:id="1663" w:name="_Toc68165970"/>
      <w:bookmarkStart w:id="1664" w:name="_Toc70426276"/>
      <w:bookmarkStart w:id="1665" w:name="_Toc73433624"/>
      <w:bookmarkStart w:id="1666" w:name="_Toc73435721"/>
      <w:bookmarkStart w:id="1667" w:name="_Toc73437127"/>
      <w:bookmarkStart w:id="1668" w:name="_Toc75351537"/>
      <w:bookmarkStart w:id="1669" w:name="_Toc83229815"/>
      <w:bookmarkStart w:id="1670" w:name="_Toc85527843"/>
      <w:bookmarkStart w:id="1671" w:name="_Toc90649468"/>
      <w:bookmarkStart w:id="1672" w:name="_Toc21634700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r w:rsidRPr="00E45330">
        <w:t>6.1.3</w:t>
      </w:r>
      <w:r w:rsidRPr="00E45330">
        <w:tab/>
        <w:t>Resources</w:t>
      </w:r>
      <w:bookmarkEnd w:id="1672"/>
    </w:p>
    <w:p w14:paraId="2F6A2253" w14:textId="77777777" w:rsidR="008F780E" w:rsidRDefault="008F780E">
      <w:pPr>
        <w:pStyle w:val="40"/>
      </w:pPr>
      <w:bookmarkStart w:id="1673" w:name="_Toc216347005"/>
      <w:r w:rsidRPr="00E45330">
        <w:t>6.1.3.1</w:t>
      </w:r>
      <w:r w:rsidRPr="00E45330">
        <w:tab/>
        <w:t>Overview</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3"/>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r>
        <w:t>VAE_MessageDelivery</w:t>
      </w:r>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75pt;height:241.5pt" o:ole="">
            <v:imagedata r:id="rId83" o:title=""/>
          </v:shape>
          <o:OLEObject Type="Embed" ProgID="Visio.Drawing.15" ShapeID="_x0000_i1062" DrawAspect="Content" ObjectID="_1826960023"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r w:rsidR="008F780E" w:rsidRPr="00E45330">
        <w:rPr>
          <w:rFonts w:hint="eastAsia"/>
          <w:lang w:eastAsia="zh-CN"/>
        </w:rPr>
        <w:t>VAE_MessageDelivery</w:t>
      </w:r>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4" w:name="_Toc34035359"/>
      <w:bookmarkStart w:id="1675" w:name="_Toc36037352"/>
      <w:bookmarkStart w:id="1676" w:name="_Toc36037656"/>
      <w:bookmarkStart w:id="1677" w:name="_Toc38877498"/>
      <w:bookmarkStart w:id="1678" w:name="_Toc43199580"/>
      <w:bookmarkStart w:id="1679" w:name="_Toc45132759"/>
      <w:bookmarkStart w:id="1680" w:name="_Toc59015502"/>
      <w:bookmarkStart w:id="1681" w:name="_Toc63171058"/>
      <w:bookmarkStart w:id="1682" w:name="_Toc66282095"/>
      <w:bookmarkStart w:id="1683" w:name="_Toc68165971"/>
      <w:bookmarkStart w:id="1684" w:name="_Toc70426277"/>
      <w:bookmarkStart w:id="1685" w:name="_Toc73433625"/>
      <w:bookmarkStart w:id="1686" w:name="_Toc73435722"/>
      <w:bookmarkStart w:id="1687" w:name="_Toc73437128"/>
      <w:bookmarkStart w:id="1688" w:name="_Toc75351538"/>
      <w:bookmarkStart w:id="1689" w:name="_Toc83229816"/>
      <w:bookmarkStart w:id="1690" w:name="_Toc85527844"/>
      <w:bookmarkStart w:id="1691" w:name="_Toc90649469"/>
      <w:r w:rsidRPr="00E45330">
        <w:lastRenderedPageBreak/>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/subscriptions</w:t>
            </w:r>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/subscriptions/{subscriptionId}</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/subscriptions/{subscriptionId}/message-deliveries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40"/>
      </w:pPr>
      <w:bookmarkStart w:id="1692" w:name="_Toc216347006"/>
      <w:r w:rsidRPr="00E45330">
        <w:t>6.1.3.2</w:t>
      </w:r>
      <w:r w:rsidRPr="00E45330">
        <w:tab/>
        <w:t xml:space="preserve">Resource: </w:t>
      </w:r>
      <w:r w:rsidRPr="00E45330">
        <w:rPr>
          <w:lang w:eastAsia="zh-CN"/>
        </w:rPr>
        <w:t>Message Delivery Subscriptions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ACBD771" w14:textId="77777777" w:rsidR="008F780E" w:rsidRPr="00E45330" w:rsidRDefault="008F780E">
      <w:pPr>
        <w:pStyle w:val="50"/>
      </w:pPr>
      <w:bookmarkStart w:id="1693" w:name="_Toc34035360"/>
      <w:bookmarkStart w:id="1694" w:name="_Toc36037353"/>
      <w:bookmarkStart w:id="1695" w:name="_Toc36037657"/>
      <w:bookmarkStart w:id="1696" w:name="_Toc38877499"/>
      <w:bookmarkStart w:id="1697" w:name="_Toc43199581"/>
      <w:bookmarkStart w:id="1698" w:name="_Toc45132760"/>
      <w:bookmarkStart w:id="1699" w:name="_Toc59015503"/>
      <w:bookmarkStart w:id="1700" w:name="_Toc63171059"/>
      <w:bookmarkStart w:id="1701" w:name="_Toc66282096"/>
      <w:bookmarkStart w:id="1702" w:name="_Toc68165972"/>
      <w:bookmarkStart w:id="1703" w:name="_Toc70426278"/>
      <w:bookmarkStart w:id="1704" w:name="_Toc73433626"/>
      <w:bookmarkStart w:id="1705" w:name="_Toc73435723"/>
      <w:bookmarkStart w:id="1706" w:name="_Toc73437129"/>
      <w:bookmarkStart w:id="1707" w:name="_Toc75351539"/>
      <w:bookmarkStart w:id="1708" w:name="_Toc83229817"/>
      <w:bookmarkStart w:id="1709" w:name="_Toc85527845"/>
      <w:bookmarkStart w:id="1710" w:name="_Toc90649470"/>
      <w:bookmarkStart w:id="1711" w:name="_Toc216347007"/>
      <w:r w:rsidRPr="00E45330">
        <w:t>6.1.3.2.1</w:t>
      </w:r>
      <w:r w:rsidRPr="00E45330">
        <w:tab/>
        <w:t>Description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914F486" w14:textId="77777777" w:rsidR="003647E4" w:rsidRPr="00E45330" w:rsidRDefault="003647E4" w:rsidP="003647E4">
      <w:pPr>
        <w:rPr>
          <w:rFonts w:eastAsia="Batang"/>
        </w:rPr>
      </w:pPr>
      <w:bookmarkStart w:id="1712" w:name="_Toc34035361"/>
      <w:bookmarkStart w:id="1713" w:name="_Toc36037354"/>
      <w:bookmarkStart w:id="1714" w:name="_Toc36037658"/>
      <w:bookmarkStart w:id="1715" w:name="_Toc38877500"/>
      <w:bookmarkStart w:id="1716" w:name="_Toc43199582"/>
      <w:bookmarkStart w:id="1717" w:name="_Toc45132761"/>
      <w:bookmarkStart w:id="1718" w:name="_Toc59015504"/>
      <w:bookmarkStart w:id="1719" w:name="_Toc63171060"/>
      <w:bookmarkStart w:id="1720" w:name="_Toc66282097"/>
      <w:bookmarkStart w:id="1721" w:name="_Toc68165973"/>
      <w:bookmarkStart w:id="1722" w:name="_Toc70426279"/>
      <w:bookmarkStart w:id="1723" w:name="_Toc73433627"/>
      <w:bookmarkStart w:id="1724" w:name="_Toc73435724"/>
      <w:bookmarkStart w:id="1725" w:name="_Toc73437130"/>
      <w:bookmarkStart w:id="1726" w:name="_Toc75351540"/>
      <w:bookmarkStart w:id="1727" w:name="_Toc83229818"/>
      <w:bookmarkStart w:id="1728" w:name="_Toc85527846"/>
      <w:bookmarkStart w:id="1729"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50"/>
      </w:pPr>
      <w:bookmarkStart w:id="1730" w:name="_Toc216347008"/>
      <w:r w:rsidRPr="00E45330">
        <w:t>6.1.3.2.2</w:t>
      </w:r>
      <w:r w:rsidRPr="00E45330">
        <w:tab/>
        <w:t>Resource Definition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F8059E">
      <w:pPr>
        <w:rPr>
          <w:rFonts w:ascii="Arial" w:hAnsi="Arial" w:cs="Arial"/>
        </w:rPr>
      </w:pPr>
      <w:r w:rsidRPr="00E45330">
        <w:t>This resource shall support the resource URI variables defined in table 6.1.3.2.2-1</w:t>
      </w:r>
      <w:r w:rsidRPr="00E45330">
        <w:rPr>
          <w:rFonts w:ascii="Arial" w:hAnsi="Arial" w:cs="Arial"/>
        </w:rPr>
        <w:t>.</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r w:rsidRPr="00E45330">
              <w:t>apiRoot</w:t>
            </w:r>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50"/>
      </w:pPr>
      <w:bookmarkStart w:id="1731" w:name="_Toc34035362"/>
      <w:bookmarkStart w:id="1732" w:name="_Toc36037355"/>
      <w:bookmarkStart w:id="1733" w:name="_Toc36037659"/>
      <w:bookmarkStart w:id="1734" w:name="_Toc38877501"/>
      <w:bookmarkStart w:id="1735" w:name="_Toc43199583"/>
      <w:bookmarkStart w:id="1736" w:name="_Toc45132762"/>
      <w:bookmarkStart w:id="1737" w:name="_Toc59015505"/>
      <w:bookmarkStart w:id="1738" w:name="_Toc63171061"/>
      <w:bookmarkStart w:id="1739" w:name="_Toc66282098"/>
      <w:bookmarkStart w:id="1740" w:name="_Toc68165974"/>
      <w:bookmarkStart w:id="1741" w:name="_Toc70426280"/>
      <w:bookmarkStart w:id="1742" w:name="_Toc73433628"/>
      <w:bookmarkStart w:id="1743" w:name="_Toc73435725"/>
      <w:bookmarkStart w:id="1744" w:name="_Toc73437131"/>
      <w:bookmarkStart w:id="1745" w:name="_Toc75351541"/>
      <w:bookmarkStart w:id="1746" w:name="_Toc83229819"/>
      <w:bookmarkStart w:id="1747" w:name="_Toc85527847"/>
      <w:bookmarkStart w:id="1748" w:name="_Toc90649472"/>
      <w:bookmarkStart w:id="1749" w:name="_Toc216347009"/>
      <w:r w:rsidRPr="00E45330">
        <w:t>6.1.3.2.3</w:t>
      </w:r>
      <w:r w:rsidRPr="00E45330">
        <w:tab/>
        <w:t>Resource Standard Methods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0826F10" w14:textId="77777777" w:rsidR="008F780E" w:rsidRPr="00E45330" w:rsidRDefault="008F780E">
      <w:pPr>
        <w:pStyle w:val="6"/>
      </w:pPr>
      <w:bookmarkStart w:id="1750" w:name="_Toc34035363"/>
      <w:bookmarkStart w:id="1751" w:name="_Toc36037356"/>
      <w:bookmarkStart w:id="1752" w:name="_Toc36037660"/>
      <w:bookmarkStart w:id="1753" w:name="_Toc38877502"/>
      <w:bookmarkStart w:id="1754" w:name="_Toc43199584"/>
      <w:bookmarkStart w:id="1755" w:name="_Toc45132763"/>
      <w:bookmarkStart w:id="1756" w:name="_Toc59015506"/>
      <w:bookmarkStart w:id="1757" w:name="_Toc63171062"/>
      <w:bookmarkStart w:id="1758" w:name="_Toc66282099"/>
      <w:bookmarkStart w:id="1759" w:name="_Toc68165975"/>
      <w:bookmarkStart w:id="1760" w:name="_Toc70426281"/>
      <w:bookmarkStart w:id="1761" w:name="_Toc73433629"/>
      <w:bookmarkStart w:id="1762" w:name="_Toc73435726"/>
      <w:bookmarkStart w:id="1763" w:name="_Toc73437132"/>
      <w:bookmarkStart w:id="1764" w:name="_Toc75351542"/>
      <w:bookmarkStart w:id="1765" w:name="_Toc83229820"/>
      <w:bookmarkStart w:id="1766" w:name="_Toc85527848"/>
      <w:bookmarkStart w:id="1767" w:name="_Toc90649473"/>
      <w:bookmarkStart w:id="1768" w:name="_Toc216347010"/>
      <w:r w:rsidRPr="00E45330">
        <w:t>6.1.3.2.3.1</w:t>
      </w:r>
      <w:r w:rsidRPr="00E45330">
        <w:tab/>
        <w:t>POST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lastRenderedPageBreak/>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r w:rsidRPr="00E45330">
              <w:t>MessageDeliverySubscriptionData</w:t>
            </w:r>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r w:rsidRPr="00E45330">
              <w:t>MessageDeliverySubscriptionData</w:t>
            </w:r>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50"/>
      </w:pPr>
      <w:bookmarkStart w:id="1769" w:name="_Toc34035364"/>
      <w:bookmarkStart w:id="1770" w:name="_Toc36037357"/>
      <w:bookmarkStart w:id="1771" w:name="_Toc36037661"/>
      <w:bookmarkStart w:id="1772" w:name="_Toc38877503"/>
      <w:bookmarkStart w:id="1773" w:name="_Toc43199585"/>
      <w:bookmarkStart w:id="1774" w:name="_Toc45132764"/>
      <w:bookmarkStart w:id="1775" w:name="_Toc59015507"/>
      <w:bookmarkStart w:id="1776" w:name="_Toc63171063"/>
      <w:bookmarkStart w:id="1777" w:name="_Toc66282100"/>
      <w:bookmarkStart w:id="1778" w:name="_Toc68165976"/>
      <w:bookmarkStart w:id="1779" w:name="_Toc70426282"/>
      <w:bookmarkStart w:id="1780" w:name="_Toc73433630"/>
      <w:bookmarkStart w:id="1781" w:name="_Toc73435727"/>
      <w:bookmarkStart w:id="1782" w:name="_Toc73437133"/>
      <w:bookmarkStart w:id="1783" w:name="_Toc75351543"/>
      <w:bookmarkStart w:id="1784" w:name="_Toc83229821"/>
      <w:bookmarkStart w:id="1785" w:name="_Toc85527849"/>
      <w:bookmarkStart w:id="1786" w:name="_Toc90649474"/>
      <w:bookmarkStart w:id="1787" w:name="_Toc216347011"/>
      <w:r w:rsidRPr="00E45330">
        <w:t>6.1.3.2.4</w:t>
      </w:r>
      <w:r w:rsidRPr="00E45330">
        <w:tab/>
        <w:t>Resource Custom Operations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C1BEAFF" w14:textId="77777777" w:rsidR="00DF1931" w:rsidRPr="005356FE" w:rsidRDefault="00DF1931" w:rsidP="00DF1931">
      <w:bookmarkStart w:id="1788" w:name="_Toc34035365"/>
      <w:bookmarkStart w:id="1789" w:name="_Toc36037358"/>
      <w:bookmarkStart w:id="1790" w:name="_Toc36037662"/>
      <w:bookmarkStart w:id="1791" w:name="_Toc38877504"/>
      <w:bookmarkStart w:id="1792" w:name="_Toc43199586"/>
      <w:bookmarkStart w:id="1793" w:name="_Toc45132765"/>
      <w:bookmarkStart w:id="1794" w:name="_Toc59015508"/>
      <w:bookmarkStart w:id="1795" w:name="_Toc63171064"/>
      <w:bookmarkStart w:id="1796" w:name="_Toc66282101"/>
      <w:bookmarkStart w:id="1797" w:name="_Toc68165977"/>
      <w:bookmarkStart w:id="1798" w:name="_Toc70426283"/>
      <w:bookmarkStart w:id="1799" w:name="_Toc73433631"/>
      <w:bookmarkStart w:id="1800" w:name="_Toc73435728"/>
      <w:bookmarkStart w:id="1801" w:name="_Toc73437134"/>
      <w:bookmarkStart w:id="1802" w:name="_Toc75351544"/>
      <w:bookmarkStart w:id="1803" w:name="_Toc83229822"/>
      <w:bookmarkStart w:id="1804" w:name="_Toc85527850"/>
      <w:bookmarkStart w:id="1805" w:name="_Toc90649475"/>
      <w:r w:rsidRPr="005356FE">
        <w:t>There are no resource custom operations defined for this resource in this release of the specification.</w:t>
      </w:r>
    </w:p>
    <w:p w14:paraId="7612FEFE" w14:textId="77777777" w:rsidR="008F780E" w:rsidRPr="00E45330" w:rsidRDefault="008F780E">
      <w:pPr>
        <w:pStyle w:val="40"/>
      </w:pPr>
      <w:bookmarkStart w:id="1806" w:name="_Toc216347012"/>
      <w:r w:rsidRPr="00E45330">
        <w:t>6.1.3.3</w:t>
      </w:r>
      <w:r w:rsidRPr="00E45330">
        <w:tab/>
        <w:t>Resource: Individual Message Delivery Subscription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1CD459E" w14:textId="77777777" w:rsidR="008F780E" w:rsidRPr="00E45330" w:rsidRDefault="008F780E">
      <w:pPr>
        <w:pStyle w:val="50"/>
      </w:pPr>
      <w:bookmarkStart w:id="1807" w:name="_Toc34035366"/>
      <w:bookmarkStart w:id="1808" w:name="_Toc36037359"/>
      <w:bookmarkStart w:id="1809" w:name="_Toc36037663"/>
      <w:bookmarkStart w:id="1810" w:name="_Toc38877505"/>
      <w:bookmarkStart w:id="1811" w:name="_Toc43199587"/>
      <w:bookmarkStart w:id="1812" w:name="_Toc45132766"/>
      <w:bookmarkStart w:id="1813" w:name="_Toc59015509"/>
      <w:bookmarkStart w:id="1814" w:name="_Toc63171065"/>
      <w:bookmarkStart w:id="1815" w:name="_Toc66282102"/>
      <w:bookmarkStart w:id="1816" w:name="_Toc68165978"/>
      <w:bookmarkStart w:id="1817" w:name="_Toc70426284"/>
      <w:bookmarkStart w:id="1818" w:name="_Toc73433632"/>
      <w:bookmarkStart w:id="1819" w:name="_Toc73435729"/>
      <w:bookmarkStart w:id="1820" w:name="_Toc73437135"/>
      <w:bookmarkStart w:id="1821" w:name="_Toc75351545"/>
      <w:bookmarkStart w:id="1822" w:name="_Toc83229823"/>
      <w:bookmarkStart w:id="1823" w:name="_Toc85527851"/>
      <w:bookmarkStart w:id="1824" w:name="_Toc90649476"/>
      <w:bookmarkStart w:id="1825" w:name="_Toc216347013"/>
      <w:r w:rsidRPr="00E45330">
        <w:t>6.1.3.3.1</w:t>
      </w:r>
      <w:r w:rsidRPr="00E45330">
        <w:tab/>
        <w:t>Description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AF4953D" w14:textId="77777777" w:rsidR="00DF1931" w:rsidRPr="00E45330" w:rsidRDefault="00DF1931" w:rsidP="00DF1931">
      <w:bookmarkStart w:id="1826" w:name="_Toc34035367"/>
      <w:bookmarkStart w:id="1827" w:name="_Toc36037360"/>
      <w:bookmarkStart w:id="1828" w:name="_Toc36037664"/>
      <w:bookmarkStart w:id="1829" w:name="_Toc38877506"/>
      <w:bookmarkStart w:id="1830" w:name="_Toc43199588"/>
      <w:bookmarkStart w:id="1831" w:name="_Toc45132767"/>
      <w:bookmarkStart w:id="1832" w:name="_Toc59015510"/>
      <w:bookmarkStart w:id="1833" w:name="_Toc63171066"/>
      <w:bookmarkStart w:id="1834" w:name="_Toc66282103"/>
      <w:bookmarkStart w:id="1835" w:name="_Toc68165979"/>
      <w:bookmarkStart w:id="1836" w:name="_Toc70426285"/>
      <w:bookmarkStart w:id="1837" w:name="_Toc73433633"/>
      <w:bookmarkStart w:id="1838" w:name="_Toc73435730"/>
      <w:bookmarkStart w:id="1839" w:name="_Toc73437136"/>
      <w:bookmarkStart w:id="1840" w:name="_Toc75351546"/>
      <w:bookmarkStart w:id="1841" w:name="_Toc83229824"/>
      <w:bookmarkStart w:id="1842" w:name="_Toc85527852"/>
      <w:bookmarkStart w:id="1843"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50"/>
      </w:pPr>
      <w:bookmarkStart w:id="1844" w:name="_Toc216347014"/>
      <w:r w:rsidRPr="00E45330">
        <w:t>6.1.3.3.2</w:t>
      </w:r>
      <w:r w:rsidRPr="00E45330">
        <w:tab/>
        <w:t>Resource definition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p>
    <w:p w14:paraId="363E54AF" w14:textId="77777777" w:rsidR="008F780E" w:rsidRPr="00E45330" w:rsidRDefault="008F780E">
      <w:pPr>
        <w:rPr>
          <w:rFonts w:ascii="Arial" w:hAnsi="Arial" w:cs="Arial"/>
        </w:rPr>
      </w:pPr>
      <w:r w:rsidRPr="00E45330">
        <w:t>This resource shall support the resource URI variables defined in table 6.1.3.3.2-1</w:t>
      </w:r>
      <w:r w:rsidRPr="00E45330">
        <w:rPr>
          <w:rFonts w:ascii="Arial" w:hAnsi="Arial" w:cs="Arial"/>
        </w:rPr>
        <w:t>.</w:t>
      </w:r>
    </w:p>
    <w:p w14:paraId="10437CBE" w14:textId="77777777" w:rsidR="008F780E" w:rsidRPr="00E45330" w:rsidRDefault="008F780E">
      <w:pPr>
        <w:pStyle w:val="TH"/>
        <w:rPr>
          <w:rFonts w:cs="Arial"/>
        </w:rPr>
      </w:pPr>
      <w:r w:rsidRPr="00E45330">
        <w:lastRenderedPageBreak/>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r w:rsidRPr="00E45330">
              <w:t>apiRoot</w:t>
            </w:r>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r w:rsidRPr="00E45330">
              <w:t>subscriptionId</w:t>
            </w:r>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50"/>
      </w:pPr>
      <w:bookmarkStart w:id="1845" w:name="_Toc34035368"/>
      <w:bookmarkStart w:id="1846" w:name="_Toc36037361"/>
      <w:bookmarkStart w:id="1847" w:name="_Toc36037665"/>
      <w:bookmarkStart w:id="1848" w:name="_Toc38877507"/>
      <w:bookmarkStart w:id="1849" w:name="_Toc43199589"/>
      <w:bookmarkStart w:id="1850" w:name="_Toc45132768"/>
      <w:bookmarkStart w:id="1851" w:name="_Toc59015511"/>
      <w:bookmarkStart w:id="1852" w:name="_Toc63171067"/>
      <w:bookmarkStart w:id="1853" w:name="_Toc66282104"/>
      <w:bookmarkStart w:id="1854" w:name="_Toc68165980"/>
      <w:bookmarkStart w:id="1855" w:name="_Toc70426286"/>
      <w:bookmarkStart w:id="1856" w:name="_Toc73433634"/>
      <w:bookmarkStart w:id="1857" w:name="_Toc73435731"/>
      <w:bookmarkStart w:id="1858" w:name="_Toc73437137"/>
      <w:bookmarkStart w:id="1859" w:name="_Toc75351547"/>
      <w:bookmarkStart w:id="1860" w:name="_Toc83229825"/>
      <w:bookmarkStart w:id="1861" w:name="_Toc85527853"/>
      <w:bookmarkStart w:id="1862" w:name="_Toc90649478"/>
      <w:bookmarkStart w:id="1863" w:name="_Toc216347015"/>
      <w:r w:rsidRPr="00E45330">
        <w:t>6.1.3.3.3</w:t>
      </w:r>
      <w:r w:rsidRPr="00E45330">
        <w:tab/>
        <w:t>Resource Standard Methods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B07E6DF" w14:textId="77777777" w:rsidR="008F780E" w:rsidRPr="00E45330" w:rsidRDefault="008F780E">
      <w:pPr>
        <w:pStyle w:val="6"/>
      </w:pPr>
      <w:bookmarkStart w:id="1864" w:name="_Toc34035369"/>
      <w:bookmarkStart w:id="1865" w:name="_Toc36037362"/>
      <w:bookmarkStart w:id="1866" w:name="_Toc36037666"/>
      <w:bookmarkStart w:id="1867" w:name="_Toc38877508"/>
      <w:bookmarkStart w:id="1868" w:name="_Toc43199590"/>
      <w:bookmarkStart w:id="1869" w:name="_Toc45132769"/>
      <w:bookmarkStart w:id="1870" w:name="_Toc59015512"/>
      <w:bookmarkStart w:id="1871" w:name="_Toc63171068"/>
      <w:bookmarkStart w:id="1872" w:name="_Toc66282105"/>
      <w:bookmarkStart w:id="1873" w:name="_Toc68165981"/>
      <w:bookmarkStart w:id="1874" w:name="_Toc70426287"/>
      <w:bookmarkStart w:id="1875" w:name="_Toc73433635"/>
      <w:bookmarkStart w:id="1876" w:name="_Toc73435732"/>
      <w:bookmarkStart w:id="1877" w:name="_Toc73437138"/>
      <w:bookmarkStart w:id="1878" w:name="_Toc75351548"/>
      <w:bookmarkStart w:id="1879" w:name="_Toc83229826"/>
      <w:bookmarkStart w:id="1880" w:name="_Toc85527854"/>
      <w:bookmarkStart w:id="1881" w:name="_Toc90649479"/>
      <w:bookmarkStart w:id="1882" w:name="_Toc216347016"/>
      <w:r w:rsidRPr="00E45330">
        <w:t>6.1.3.3.3.1</w:t>
      </w:r>
      <w:r w:rsidRPr="00E45330">
        <w:tab/>
        <w:t>GET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r w:rsidRPr="00E45330">
              <w:t>MessageDeliverySubscriptionData</w:t>
            </w:r>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lastRenderedPageBreak/>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1F6EBD">
      <w:pPr>
        <w:pStyle w:val="6"/>
      </w:pPr>
      <w:bookmarkStart w:id="1883" w:name="_Toc216347017"/>
      <w:r w:rsidRPr="00E45330">
        <w:t>6.1.3.3.3.1</w:t>
      </w:r>
      <w:r>
        <w:t>A</w:t>
      </w:r>
      <w:r w:rsidRPr="005356FE">
        <w:tab/>
        <w:t>PUT</w:t>
      </w:r>
      <w:bookmarkEnd w:id="1883"/>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-2 and the response data structures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r w:rsidRPr="00E45330">
              <w:t>MessageDeliverySubscriptionData</w:t>
            </w:r>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lastRenderedPageBreak/>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r w:rsidRPr="00E45330">
              <w:t>MessageDeliverySubscriptionData</w:t>
            </w:r>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1F6EBD">
      <w:pPr>
        <w:pStyle w:val="6"/>
      </w:pPr>
      <w:bookmarkStart w:id="1884" w:name="_Toc216347018"/>
      <w:r w:rsidRPr="00E45330">
        <w:t>6.1.3.3.3.1</w:t>
      </w:r>
      <w:r>
        <w:t>B</w:t>
      </w:r>
      <w:r w:rsidRPr="005356FE">
        <w:tab/>
        <w:t>PATCH</w:t>
      </w:r>
      <w:bookmarkEnd w:id="1884"/>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-2 and the response data structures and response codes specified in table </w:t>
      </w:r>
      <w:r w:rsidRPr="00E45330">
        <w:t>6.1.3.3.3.1</w:t>
      </w:r>
      <w:r>
        <w:t>B</w:t>
      </w:r>
      <w:r w:rsidRPr="005356FE">
        <w:t>-3.</w:t>
      </w:r>
    </w:p>
    <w:p w14:paraId="6894D9EA" w14:textId="77777777" w:rsidR="001F6EBD" w:rsidRPr="005356FE" w:rsidRDefault="001F6EBD" w:rsidP="001F6EBD">
      <w:pPr>
        <w:pStyle w:val="TH"/>
      </w:pPr>
      <w:r w:rsidRPr="005356FE">
        <w:lastRenderedPageBreak/>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r w:rsidRPr="00E45330">
              <w:t>M</w:t>
            </w:r>
            <w:r>
              <w:t>sg</w:t>
            </w:r>
            <w:r w:rsidRPr="00E45330">
              <w:t>DelSubscData</w:t>
            </w:r>
            <w:r w:rsidRPr="005356FE">
              <w:t>Patch</w:t>
            </w:r>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r w:rsidRPr="00E45330">
              <w:t>M</w:t>
            </w:r>
            <w:r>
              <w:t>sg</w:t>
            </w:r>
            <w:r w:rsidRPr="00E45330">
              <w:t>DelSubscData</w:t>
            </w:r>
            <w:r w:rsidRPr="005356FE">
              <w:t>Patch</w:t>
            </w:r>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pPr>
        <w:pStyle w:val="6"/>
      </w:pPr>
      <w:bookmarkStart w:id="1885" w:name="_Toc34035370"/>
      <w:bookmarkStart w:id="1886" w:name="_Toc36037363"/>
      <w:bookmarkStart w:id="1887" w:name="_Toc36037667"/>
      <w:bookmarkStart w:id="1888" w:name="_Toc38877509"/>
      <w:bookmarkStart w:id="1889" w:name="_Toc43199591"/>
      <w:bookmarkStart w:id="1890" w:name="_Toc45132770"/>
      <w:bookmarkStart w:id="1891" w:name="_Toc59015513"/>
      <w:bookmarkStart w:id="1892" w:name="_Toc63171069"/>
      <w:bookmarkStart w:id="1893" w:name="_Toc66282106"/>
      <w:bookmarkStart w:id="1894" w:name="_Toc68165982"/>
      <w:bookmarkStart w:id="1895" w:name="_Toc70426288"/>
      <w:bookmarkStart w:id="1896" w:name="_Toc73433636"/>
      <w:bookmarkStart w:id="1897" w:name="_Toc73435733"/>
      <w:bookmarkStart w:id="1898" w:name="_Toc73437139"/>
      <w:bookmarkStart w:id="1899" w:name="_Toc75351549"/>
      <w:bookmarkStart w:id="1900" w:name="_Toc83229827"/>
      <w:bookmarkStart w:id="1901" w:name="_Toc85527855"/>
      <w:bookmarkStart w:id="1902" w:name="_Toc90649480"/>
      <w:bookmarkStart w:id="1903" w:name="_Toc216347019"/>
      <w:r w:rsidRPr="00E45330">
        <w:t>6.1.3.3.3.2</w:t>
      </w:r>
      <w:r w:rsidRPr="00E45330">
        <w:tab/>
        <w:t>DELETE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904" w:name="_Toc34035371"/>
      <w:bookmarkStart w:id="1905" w:name="_Toc36037364"/>
      <w:bookmarkStart w:id="1906" w:name="_Toc36037668"/>
      <w:bookmarkStart w:id="1907" w:name="_Toc38877510"/>
      <w:bookmarkStart w:id="1908" w:name="_Toc43199592"/>
      <w:bookmarkStart w:id="1909" w:name="_Toc45132771"/>
      <w:bookmarkStart w:id="1910" w:name="_Toc59015514"/>
      <w:bookmarkStart w:id="1911" w:name="_Toc63171070"/>
      <w:bookmarkStart w:id="1912" w:name="_Toc66282107"/>
      <w:bookmarkStart w:id="1913" w:name="_Toc68165983"/>
      <w:bookmarkStart w:id="1914" w:name="_Toc70426289"/>
      <w:bookmarkStart w:id="1915" w:name="_Toc73433637"/>
      <w:bookmarkStart w:id="1916" w:name="_Toc73435734"/>
      <w:bookmarkStart w:id="1917" w:name="_Toc73437140"/>
      <w:bookmarkStart w:id="1918" w:name="_Toc75351550"/>
      <w:bookmarkStart w:id="1919" w:name="_Toc83229828"/>
      <w:bookmarkStart w:id="1920" w:name="_Toc85527856"/>
      <w:bookmarkStart w:id="1921"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lastRenderedPageBreak/>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50"/>
      </w:pPr>
      <w:bookmarkStart w:id="1922" w:name="_Toc216347020"/>
      <w:r w:rsidRPr="00E45330">
        <w:t>6.1.3.3.4</w:t>
      </w:r>
      <w:r w:rsidRPr="00E45330">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76F4FCE7" w14:textId="77777777" w:rsidR="00850989" w:rsidRPr="005356FE" w:rsidRDefault="00850989" w:rsidP="00850989">
      <w:bookmarkStart w:id="1923" w:name="_Toc510696609"/>
      <w:bookmarkStart w:id="1924" w:name="_Toc34035372"/>
      <w:bookmarkStart w:id="1925" w:name="_Toc36037365"/>
      <w:bookmarkStart w:id="1926" w:name="_Toc36037669"/>
      <w:bookmarkStart w:id="1927" w:name="_Toc38877511"/>
      <w:bookmarkStart w:id="1928" w:name="_Toc43199593"/>
      <w:bookmarkStart w:id="1929" w:name="_Toc45132772"/>
      <w:bookmarkStart w:id="1930" w:name="_Toc59015515"/>
      <w:bookmarkStart w:id="1931" w:name="_Toc63171071"/>
      <w:bookmarkStart w:id="1932" w:name="_Toc66282108"/>
      <w:bookmarkStart w:id="1933" w:name="_Toc68165984"/>
      <w:bookmarkStart w:id="1934" w:name="_Toc70426290"/>
      <w:bookmarkStart w:id="1935" w:name="_Toc73433638"/>
      <w:bookmarkStart w:id="1936" w:name="_Toc73435735"/>
      <w:bookmarkStart w:id="1937" w:name="_Toc73437141"/>
      <w:bookmarkStart w:id="1938" w:name="_Toc75351551"/>
      <w:bookmarkStart w:id="1939" w:name="_Toc83229829"/>
      <w:bookmarkStart w:id="1940" w:name="_Toc85527857"/>
      <w:bookmarkStart w:id="1941" w:name="_Toc90649482"/>
      <w:r w:rsidRPr="005356FE">
        <w:t>There are no resource custom operations defined for this resource in this release of the specification.</w:t>
      </w:r>
    </w:p>
    <w:p w14:paraId="2F971657" w14:textId="77777777" w:rsidR="008F780E" w:rsidRPr="00E45330" w:rsidRDefault="008F780E">
      <w:pPr>
        <w:pStyle w:val="40"/>
      </w:pPr>
      <w:bookmarkStart w:id="1942" w:name="_Toc216347021"/>
      <w:r w:rsidRPr="00E45330">
        <w:t>6.1.3.4</w:t>
      </w:r>
      <w:r w:rsidRPr="00E45330">
        <w:tab/>
        <w:t>Resource: Downlink Message Deliveries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240DB26" w14:textId="77777777" w:rsidR="008F780E" w:rsidRPr="00E45330" w:rsidRDefault="008F780E">
      <w:pPr>
        <w:pStyle w:val="50"/>
      </w:pPr>
      <w:bookmarkStart w:id="1943" w:name="_Toc510696610"/>
      <w:bookmarkStart w:id="1944" w:name="_Toc34035373"/>
      <w:bookmarkStart w:id="1945" w:name="_Toc36037366"/>
      <w:bookmarkStart w:id="1946" w:name="_Toc36037670"/>
      <w:bookmarkStart w:id="1947" w:name="_Toc38877512"/>
      <w:bookmarkStart w:id="1948" w:name="_Toc43199594"/>
      <w:bookmarkStart w:id="1949" w:name="_Toc45132773"/>
      <w:bookmarkStart w:id="1950" w:name="_Toc59015516"/>
      <w:bookmarkStart w:id="1951" w:name="_Toc63171072"/>
      <w:bookmarkStart w:id="1952" w:name="_Toc66282109"/>
      <w:bookmarkStart w:id="1953" w:name="_Toc68165985"/>
      <w:bookmarkStart w:id="1954" w:name="_Toc70426291"/>
      <w:bookmarkStart w:id="1955" w:name="_Toc73433639"/>
      <w:bookmarkStart w:id="1956" w:name="_Toc73435736"/>
      <w:bookmarkStart w:id="1957" w:name="_Toc73437142"/>
      <w:bookmarkStart w:id="1958" w:name="_Toc75351552"/>
      <w:bookmarkStart w:id="1959" w:name="_Toc83229830"/>
      <w:bookmarkStart w:id="1960" w:name="_Toc85527858"/>
      <w:bookmarkStart w:id="1961" w:name="_Toc90649483"/>
      <w:bookmarkStart w:id="1962" w:name="_Toc216347022"/>
      <w:r w:rsidRPr="00E45330">
        <w:t>6.1.3.4.1</w:t>
      </w:r>
      <w:r w:rsidRPr="00E45330">
        <w:tab/>
        <w:t>Description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D242EF4" w14:textId="77777777" w:rsidR="00B73AB2" w:rsidRPr="00E45330" w:rsidRDefault="00B73AB2" w:rsidP="00B73AB2">
      <w:pPr>
        <w:rPr>
          <w:rFonts w:eastAsia="Batang"/>
        </w:rPr>
      </w:pPr>
      <w:bookmarkStart w:id="1963" w:name="_Toc510696611"/>
      <w:bookmarkStart w:id="1964" w:name="_Toc34035374"/>
      <w:bookmarkStart w:id="1965" w:name="_Toc36037367"/>
      <w:bookmarkStart w:id="1966" w:name="_Toc36037671"/>
      <w:bookmarkStart w:id="1967" w:name="_Toc38877513"/>
      <w:bookmarkStart w:id="1968" w:name="_Toc43199595"/>
      <w:bookmarkStart w:id="1969" w:name="_Toc45132774"/>
      <w:bookmarkStart w:id="1970" w:name="_Toc59015517"/>
      <w:bookmarkStart w:id="1971" w:name="_Toc63171073"/>
      <w:bookmarkStart w:id="1972" w:name="_Toc66282110"/>
      <w:bookmarkStart w:id="1973" w:name="_Toc68165986"/>
      <w:bookmarkStart w:id="1974" w:name="_Toc70426292"/>
      <w:bookmarkStart w:id="1975" w:name="_Toc73433640"/>
      <w:bookmarkStart w:id="1976" w:name="_Toc73435737"/>
      <w:bookmarkStart w:id="1977" w:name="_Toc73437143"/>
      <w:bookmarkStart w:id="1978" w:name="_Toc75351553"/>
      <w:bookmarkStart w:id="1979" w:name="_Toc83229831"/>
      <w:bookmarkStart w:id="1980" w:name="_Toc85527859"/>
      <w:bookmarkStart w:id="1981"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50"/>
      </w:pPr>
      <w:bookmarkStart w:id="1982" w:name="_Toc216347023"/>
      <w:r w:rsidRPr="00E45330">
        <w:t>6.1.3.4.2</w:t>
      </w:r>
      <w:r w:rsidRPr="00E45330">
        <w:tab/>
        <w:t>Resource 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{subscriptionId}</w:t>
      </w:r>
      <w:r w:rsidRPr="00E45330">
        <w:rPr>
          <w:b/>
          <w:noProof/>
        </w:rPr>
        <w:t>/message-deliveries</w:t>
      </w:r>
    </w:p>
    <w:p w14:paraId="4C7A8FC6" w14:textId="77777777" w:rsidR="00D56591" w:rsidRPr="00E45330" w:rsidRDefault="00D56591" w:rsidP="00D56591">
      <w:pPr>
        <w:rPr>
          <w:rFonts w:ascii="Arial" w:hAnsi="Arial" w:cs="Arial"/>
        </w:rPr>
      </w:pPr>
      <w:r w:rsidRPr="00E45330">
        <w:lastRenderedPageBreak/>
        <w:t>This resource shall support the resource URI variables defined in table 6.1.3.4.2-1</w:t>
      </w:r>
      <w:r w:rsidRPr="00E45330">
        <w:rPr>
          <w:rFonts w:ascii="Arial" w:hAnsi="Arial" w:cs="Arial"/>
        </w:rPr>
        <w:t>.</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r w:rsidRPr="00E45330">
              <w:t>apiRoot</w:t>
            </w:r>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r w:rsidRPr="00E45330">
              <w:t>subscriptionId</w:t>
            </w:r>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50"/>
      </w:pPr>
      <w:bookmarkStart w:id="1983" w:name="_Toc510696612"/>
      <w:bookmarkStart w:id="1984" w:name="_Toc34035375"/>
      <w:bookmarkStart w:id="1985" w:name="_Toc36037368"/>
      <w:bookmarkStart w:id="1986" w:name="_Toc36037672"/>
      <w:bookmarkStart w:id="1987" w:name="_Toc38877514"/>
      <w:bookmarkStart w:id="1988" w:name="_Toc43199596"/>
      <w:bookmarkStart w:id="1989" w:name="_Toc45132775"/>
      <w:bookmarkStart w:id="1990" w:name="_Toc59015518"/>
      <w:bookmarkStart w:id="1991" w:name="_Toc63171074"/>
      <w:bookmarkStart w:id="1992" w:name="_Toc66282111"/>
      <w:bookmarkStart w:id="1993" w:name="_Toc68165987"/>
      <w:bookmarkStart w:id="1994" w:name="_Toc70426293"/>
      <w:bookmarkStart w:id="1995" w:name="_Toc73433641"/>
      <w:bookmarkStart w:id="1996" w:name="_Toc73435738"/>
      <w:bookmarkStart w:id="1997" w:name="_Toc73437144"/>
      <w:bookmarkStart w:id="1998" w:name="_Toc75351554"/>
      <w:bookmarkStart w:id="1999" w:name="_Toc83229832"/>
      <w:bookmarkStart w:id="2000" w:name="_Toc85527860"/>
      <w:bookmarkStart w:id="2001" w:name="_Toc90649485"/>
      <w:bookmarkStart w:id="2002" w:name="_Toc216347024"/>
      <w:r w:rsidRPr="00E45330">
        <w:t>6.1.3.4.3</w:t>
      </w:r>
      <w:r w:rsidRPr="00E45330">
        <w:tab/>
        <w:t>Resource Standard Methods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6191EF0" w14:textId="77777777" w:rsidR="008F780E" w:rsidRPr="00E45330" w:rsidRDefault="008F780E">
      <w:pPr>
        <w:pStyle w:val="6"/>
      </w:pPr>
      <w:bookmarkStart w:id="2003" w:name="_Toc510696613"/>
      <w:bookmarkStart w:id="2004" w:name="_Toc34035376"/>
      <w:bookmarkStart w:id="2005" w:name="_Toc36037369"/>
      <w:bookmarkStart w:id="2006" w:name="_Toc36037673"/>
      <w:bookmarkStart w:id="2007" w:name="_Toc38877515"/>
      <w:bookmarkStart w:id="2008" w:name="_Toc43199597"/>
      <w:bookmarkStart w:id="2009" w:name="_Toc45132776"/>
      <w:bookmarkStart w:id="2010" w:name="_Toc59015519"/>
      <w:bookmarkStart w:id="2011" w:name="_Toc63171075"/>
      <w:bookmarkStart w:id="2012" w:name="_Toc66282112"/>
      <w:bookmarkStart w:id="2013" w:name="_Toc68165988"/>
      <w:bookmarkStart w:id="2014" w:name="_Toc70426294"/>
      <w:bookmarkStart w:id="2015" w:name="_Toc73433642"/>
      <w:bookmarkStart w:id="2016" w:name="_Toc73435739"/>
      <w:bookmarkStart w:id="2017" w:name="_Toc73437145"/>
      <w:bookmarkStart w:id="2018" w:name="_Toc75351555"/>
      <w:bookmarkStart w:id="2019" w:name="_Toc83229833"/>
      <w:bookmarkStart w:id="2020" w:name="_Toc85527861"/>
      <w:bookmarkStart w:id="2021" w:name="_Toc90649486"/>
      <w:bookmarkStart w:id="2022" w:name="_Toc216347025"/>
      <w:r w:rsidRPr="00E45330">
        <w:t>6.1.3.4.3.1</w:t>
      </w:r>
      <w:r w:rsidRPr="00E45330">
        <w:tab/>
      </w:r>
      <w:bookmarkEnd w:id="2003"/>
      <w:r w:rsidRPr="00E45330">
        <w:t>POST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r w:rsidRPr="00E45330">
              <w:t>DownlinkMessageDeliveryData</w:t>
            </w:r>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r w:rsidRPr="00E45330">
              <w:t>DownlinkMessageDeliveryData</w:t>
            </w:r>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{subscriptionId}</w:t>
            </w:r>
            <w:r w:rsidRPr="00E45330">
              <w:rPr>
                <w:noProof/>
              </w:rPr>
              <w:t>/message-deliveries</w:t>
            </w:r>
            <w:r w:rsidRPr="00E45330">
              <w:t>/{dlDeliveryId}</w:t>
            </w:r>
          </w:p>
        </w:tc>
      </w:tr>
    </w:tbl>
    <w:p w14:paraId="406DFBB1" w14:textId="77777777" w:rsidR="008F780E" w:rsidRPr="00E45330" w:rsidRDefault="008F780E"/>
    <w:p w14:paraId="565D8D1E" w14:textId="77777777" w:rsidR="008F780E" w:rsidRPr="00E45330" w:rsidRDefault="008F780E">
      <w:pPr>
        <w:pStyle w:val="50"/>
      </w:pPr>
      <w:bookmarkStart w:id="2023" w:name="_Toc510696615"/>
      <w:bookmarkStart w:id="2024" w:name="_Toc34035377"/>
      <w:bookmarkStart w:id="2025" w:name="_Toc36037370"/>
      <w:bookmarkStart w:id="2026" w:name="_Toc36037674"/>
      <w:bookmarkStart w:id="2027" w:name="_Toc38877516"/>
      <w:bookmarkStart w:id="2028" w:name="_Toc43199598"/>
      <w:bookmarkStart w:id="2029" w:name="_Toc45132777"/>
      <w:bookmarkStart w:id="2030" w:name="_Toc59015520"/>
      <w:bookmarkStart w:id="2031" w:name="_Toc63171076"/>
      <w:bookmarkStart w:id="2032" w:name="_Toc66282113"/>
      <w:bookmarkStart w:id="2033" w:name="_Toc68165989"/>
      <w:bookmarkStart w:id="2034" w:name="_Toc70426295"/>
      <w:bookmarkStart w:id="2035" w:name="_Toc73433643"/>
      <w:bookmarkStart w:id="2036" w:name="_Toc73435740"/>
      <w:bookmarkStart w:id="2037" w:name="_Toc73437146"/>
      <w:bookmarkStart w:id="2038" w:name="_Toc75351556"/>
      <w:bookmarkStart w:id="2039" w:name="_Toc83229834"/>
      <w:bookmarkStart w:id="2040" w:name="_Toc85527862"/>
      <w:bookmarkStart w:id="2041" w:name="_Toc90649487"/>
      <w:bookmarkStart w:id="2042" w:name="_Toc216347026"/>
      <w:r w:rsidRPr="00E45330">
        <w:t>6.1.3.4.4</w:t>
      </w:r>
      <w:r w:rsidRPr="00E45330">
        <w:tab/>
        <w:t>Resource Custom Operations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DFB8D3E" w14:textId="77777777" w:rsidR="005F56C5" w:rsidRPr="005356FE" w:rsidRDefault="005F56C5" w:rsidP="005F56C5">
      <w:bookmarkStart w:id="2043" w:name="_Toc510696621"/>
      <w:bookmarkStart w:id="2044" w:name="_Toc34035378"/>
      <w:bookmarkStart w:id="2045" w:name="_Toc36037371"/>
      <w:bookmarkStart w:id="2046" w:name="_Toc36037675"/>
      <w:bookmarkStart w:id="2047" w:name="_Toc38877517"/>
      <w:bookmarkStart w:id="2048" w:name="_Toc43199599"/>
      <w:bookmarkStart w:id="2049" w:name="_Toc45132778"/>
      <w:bookmarkStart w:id="2050" w:name="_Toc59015521"/>
      <w:bookmarkStart w:id="2051" w:name="_Toc63171077"/>
      <w:bookmarkStart w:id="2052" w:name="_Toc66282114"/>
      <w:bookmarkStart w:id="2053" w:name="_Toc68165990"/>
      <w:bookmarkStart w:id="2054" w:name="_Toc70426296"/>
      <w:bookmarkStart w:id="2055" w:name="_Toc73433644"/>
      <w:bookmarkStart w:id="2056" w:name="_Toc73435741"/>
      <w:bookmarkStart w:id="2057" w:name="_Toc73437147"/>
      <w:bookmarkStart w:id="2058" w:name="_Toc75351557"/>
      <w:bookmarkStart w:id="2059" w:name="_Toc83229835"/>
      <w:bookmarkStart w:id="2060" w:name="_Toc85527863"/>
      <w:bookmarkStart w:id="2061" w:name="_Toc90649488"/>
      <w:r w:rsidRPr="005356FE">
        <w:t>There are no resource custom operations defined for this resource in this release of the specification.</w:t>
      </w:r>
    </w:p>
    <w:p w14:paraId="16665918" w14:textId="77777777" w:rsidR="008F780E" w:rsidRPr="00E45330" w:rsidRDefault="008F780E">
      <w:pPr>
        <w:pStyle w:val="40"/>
      </w:pPr>
      <w:bookmarkStart w:id="2062" w:name="_Toc216347027"/>
      <w:r w:rsidRPr="00E45330">
        <w:lastRenderedPageBreak/>
        <w:t>6.1.3.5</w:t>
      </w:r>
      <w:r w:rsidRPr="00E45330">
        <w:tab/>
        <w:t>Resource: Individual Downlink Message Delivery</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F74B1D3" w14:textId="77777777" w:rsidR="005F56C5" w:rsidRPr="00E45330" w:rsidRDefault="005F56C5" w:rsidP="005F56C5">
      <w:pPr>
        <w:pStyle w:val="50"/>
      </w:pPr>
      <w:bookmarkStart w:id="2063" w:name="_Toc4490349"/>
      <w:bookmarkStart w:id="2064" w:name="_Toc9864052"/>
      <w:bookmarkStart w:id="2065" w:name="_Toc34035379"/>
      <w:bookmarkStart w:id="2066" w:name="_Toc36037372"/>
      <w:bookmarkStart w:id="2067" w:name="_Toc36037676"/>
      <w:bookmarkStart w:id="2068" w:name="_Toc38877518"/>
      <w:bookmarkStart w:id="2069" w:name="_Toc43199600"/>
      <w:bookmarkStart w:id="2070" w:name="_Toc45132779"/>
      <w:bookmarkStart w:id="2071" w:name="_Toc59015522"/>
      <w:bookmarkStart w:id="2072" w:name="_Toc63171078"/>
      <w:bookmarkStart w:id="2073" w:name="_Toc66282115"/>
      <w:bookmarkStart w:id="2074" w:name="_Toc68165991"/>
      <w:bookmarkStart w:id="2075" w:name="_Toc70426297"/>
      <w:bookmarkStart w:id="2076" w:name="_Toc73433645"/>
      <w:bookmarkStart w:id="2077" w:name="_Toc73435742"/>
      <w:bookmarkStart w:id="2078" w:name="_Toc73437148"/>
      <w:bookmarkStart w:id="2079" w:name="_Toc75351558"/>
      <w:bookmarkStart w:id="2080" w:name="_Toc83229836"/>
      <w:bookmarkStart w:id="2081" w:name="_Toc85527864"/>
      <w:bookmarkStart w:id="2082" w:name="_Toc90649489"/>
      <w:bookmarkStart w:id="2083" w:name="_Toc4490350"/>
      <w:bookmarkStart w:id="2084" w:name="_Toc9864053"/>
      <w:bookmarkStart w:id="2085" w:name="_Toc34035380"/>
      <w:bookmarkStart w:id="2086" w:name="_Toc36037373"/>
      <w:bookmarkStart w:id="2087" w:name="_Toc36037677"/>
      <w:bookmarkStart w:id="2088" w:name="_Toc38877519"/>
      <w:bookmarkStart w:id="2089" w:name="_Toc43199601"/>
      <w:bookmarkStart w:id="2090" w:name="_Toc45132780"/>
      <w:bookmarkStart w:id="2091" w:name="_Toc59015523"/>
      <w:bookmarkStart w:id="2092" w:name="_Toc63171079"/>
      <w:bookmarkStart w:id="2093" w:name="_Toc66282116"/>
      <w:bookmarkStart w:id="2094" w:name="_Toc68165992"/>
      <w:bookmarkStart w:id="2095" w:name="_Toc70426298"/>
      <w:bookmarkStart w:id="2096" w:name="_Toc73433646"/>
      <w:bookmarkStart w:id="2097" w:name="_Toc73435743"/>
      <w:bookmarkStart w:id="2098" w:name="_Toc73437149"/>
      <w:bookmarkStart w:id="2099" w:name="_Toc75351559"/>
      <w:bookmarkStart w:id="2100" w:name="_Toc83229837"/>
      <w:bookmarkStart w:id="2101" w:name="_Toc85527865"/>
      <w:bookmarkStart w:id="2102" w:name="_Toc90649490"/>
      <w:bookmarkStart w:id="2103" w:name="_Toc216347028"/>
      <w:r w:rsidRPr="00E45330">
        <w:t>6.1.3.</w:t>
      </w:r>
      <w:r>
        <w:t>5</w:t>
      </w:r>
      <w:r w:rsidRPr="00E45330">
        <w:t>.1</w:t>
      </w:r>
      <w:r w:rsidRPr="00E45330">
        <w:tab/>
        <w:t>Description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103"/>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50"/>
      </w:pPr>
      <w:bookmarkStart w:id="2104" w:name="_Toc216347029"/>
      <w:r w:rsidRPr="00E45330">
        <w:t>6.1.3.5.2</w:t>
      </w:r>
      <w:r w:rsidRPr="00E45330">
        <w:tab/>
        <w:t>Resource definition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4"/>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r w:rsidRPr="00E45330">
        <w:rPr>
          <w:b/>
          <w:noProof/>
        </w:rPr>
        <w:t>/message-deliveries</w:t>
      </w:r>
      <w:r w:rsidRPr="00E45330">
        <w:rPr>
          <w:b/>
        </w:rPr>
        <w:t>/{dlDeliveryId}</w:t>
      </w:r>
    </w:p>
    <w:p w14:paraId="3A24AA4E" w14:textId="77777777" w:rsidR="008F780E" w:rsidRPr="00E45330" w:rsidRDefault="008F780E">
      <w:pPr>
        <w:rPr>
          <w:rFonts w:ascii="Arial" w:hAnsi="Arial" w:cs="Arial"/>
        </w:rPr>
      </w:pPr>
      <w:r w:rsidRPr="00E45330">
        <w:t>This resource shall support the resource URI variables defined in table 6.1.3.5.2-1</w:t>
      </w:r>
      <w:r w:rsidRPr="00E45330">
        <w:rPr>
          <w:rFonts w:ascii="Arial" w:hAnsi="Arial" w:cs="Arial"/>
        </w:rPr>
        <w:t>.</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r w:rsidRPr="00E45330">
              <w:t>apiRoot</w:t>
            </w:r>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r w:rsidRPr="00E45330">
              <w:t>subscriptionId</w:t>
            </w:r>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r w:rsidRPr="00E45330">
              <w:t>dlD</w:t>
            </w:r>
            <w:r w:rsidRPr="00E45330">
              <w:rPr>
                <w:rFonts w:hint="eastAsia"/>
              </w:rPr>
              <w:t>elivery</w:t>
            </w:r>
            <w:r w:rsidRPr="00E45330">
              <w:t>Id</w:t>
            </w:r>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50"/>
      </w:pPr>
      <w:bookmarkStart w:id="2105" w:name="_Toc4490351"/>
      <w:bookmarkStart w:id="2106" w:name="_Toc9864054"/>
      <w:bookmarkStart w:id="2107" w:name="_Toc34035381"/>
      <w:bookmarkStart w:id="2108" w:name="_Toc36037374"/>
      <w:bookmarkStart w:id="2109" w:name="_Toc36037678"/>
      <w:bookmarkStart w:id="2110" w:name="_Toc38877520"/>
      <w:bookmarkStart w:id="2111" w:name="_Toc43199602"/>
      <w:bookmarkStart w:id="2112" w:name="_Toc45132781"/>
      <w:bookmarkStart w:id="2113" w:name="_Toc59015524"/>
      <w:bookmarkStart w:id="2114" w:name="_Toc63171080"/>
      <w:bookmarkStart w:id="2115" w:name="_Toc66282117"/>
      <w:bookmarkStart w:id="2116" w:name="_Toc68165993"/>
      <w:bookmarkStart w:id="2117" w:name="_Toc70426299"/>
      <w:bookmarkStart w:id="2118" w:name="_Toc73433647"/>
      <w:bookmarkStart w:id="2119" w:name="_Toc73435744"/>
      <w:bookmarkStart w:id="2120" w:name="_Toc73437150"/>
      <w:bookmarkStart w:id="2121" w:name="_Toc75351560"/>
      <w:bookmarkStart w:id="2122" w:name="_Toc83229838"/>
      <w:bookmarkStart w:id="2123" w:name="_Toc85527866"/>
      <w:bookmarkStart w:id="2124" w:name="_Toc90649491"/>
      <w:bookmarkStart w:id="2125" w:name="_Toc216347030"/>
      <w:r w:rsidRPr="00E45330">
        <w:t>6.1.3.5.3</w:t>
      </w:r>
      <w:r w:rsidRPr="00E45330">
        <w:tab/>
        <w:t>Resource Standard Methods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EB12BB0" w14:textId="77777777" w:rsidR="008F780E" w:rsidRPr="00E45330" w:rsidRDefault="008F780E">
      <w:pPr>
        <w:pStyle w:val="6"/>
      </w:pPr>
      <w:bookmarkStart w:id="2126" w:name="_Toc4490352"/>
      <w:bookmarkStart w:id="2127" w:name="_Toc9864055"/>
      <w:bookmarkStart w:id="2128" w:name="_Toc34035382"/>
      <w:bookmarkStart w:id="2129" w:name="_Toc36037375"/>
      <w:bookmarkStart w:id="2130" w:name="_Toc36037679"/>
      <w:bookmarkStart w:id="2131" w:name="_Toc38877521"/>
      <w:bookmarkStart w:id="2132" w:name="_Toc43199603"/>
      <w:bookmarkStart w:id="2133" w:name="_Toc45132782"/>
      <w:bookmarkStart w:id="2134" w:name="_Toc59015525"/>
      <w:bookmarkStart w:id="2135" w:name="_Toc63171081"/>
      <w:bookmarkStart w:id="2136" w:name="_Toc66282118"/>
      <w:bookmarkStart w:id="2137" w:name="_Toc68165994"/>
      <w:bookmarkStart w:id="2138" w:name="_Toc70426300"/>
      <w:bookmarkStart w:id="2139" w:name="_Toc73433648"/>
      <w:bookmarkStart w:id="2140" w:name="_Toc73435745"/>
      <w:bookmarkStart w:id="2141" w:name="_Toc73437151"/>
      <w:bookmarkStart w:id="2142" w:name="_Toc75351561"/>
      <w:bookmarkStart w:id="2143" w:name="_Toc83229839"/>
      <w:bookmarkStart w:id="2144" w:name="_Toc85527867"/>
      <w:bookmarkStart w:id="2145" w:name="_Toc90649492"/>
      <w:bookmarkStart w:id="2146" w:name="_Toc216347031"/>
      <w:r w:rsidRPr="00E45330">
        <w:t>6.1.3.5.3.1</w:t>
      </w:r>
      <w:r w:rsidRPr="00E45330">
        <w:tab/>
        <w:t>GET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lastRenderedPageBreak/>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r w:rsidRPr="00E45330">
              <w:t>DownlinkMessageDeliveryData</w:t>
            </w:r>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pPr>
        <w:pStyle w:val="6"/>
      </w:pPr>
      <w:bookmarkStart w:id="2147" w:name="_Toc3992617"/>
      <w:bookmarkStart w:id="2148" w:name="_Toc34035383"/>
      <w:bookmarkStart w:id="2149" w:name="_Toc36037376"/>
      <w:bookmarkStart w:id="2150" w:name="_Toc36037680"/>
      <w:bookmarkStart w:id="2151" w:name="_Toc38877522"/>
      <w:bookmarkStart w:id="2152" w:name="_Toc43199604"/>
      <w:bookmarkStart w:id="2153" w:name="_Toc45132783"/>
      <w:bookmarkStart w:id="2154" w:name="_Toc59015526"/>
      <w:bookmarkStart w:id="2155" w:name="_Toc63171082"/>
      <w:bookmarkStart w:id="2156" w:name="_Toc66282119"/>
      <w:bookmarkStart w:id="2157" w:name="_Toc68165995"/>
      <w:bookmarkStart w:id="2158" w:name="_Toc70426301"/>
      <w:bookmarkStart w:id="2159" w:name="_Toc73433649"/>
      <w:bookmarkStart w:id="2160" w:name="_Toc73435746"/>
      <w:bookmarkStart w:id="2161" w:name="_Toc73437152"/>
      <w:bookmarkStart w:id="2162" w:name="_Toc75351562"/>
      <w:bookmarkStart w:id="2163" w:name="_Toc83229840"/>
      <w:bookmarkStart w:id="2164" w:name="_Toc85527868"/>
      <w:bookmarkStart w:id="2165" w:name="_Toc90649493"/>
      <w:bookmarkStart w:id="2166" w:name="_Toc216347032"/>
      <w:r w:rsidRPr="00E45330">
        <w:t>6.1.3.5.3.2</w:t>
      </w:r>
      <w:r w:rsidRPr="00E45330">
        <w:tab/>
        <w:t>DELETE</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67" w:name="_Toc34035384"/>
      <w:bookmarkStart w:id="2168" w:name="_Toc36037377"/>
      <w:bookmarkStart w:id="2169" w:name="_Toc36037681"/>
      <w:bookmarkStart w:id="2170" w:name="_Toc38877523"/>
      <w:bookmarkStart w:id="2171" w:name="_Toc43199605"/>
      <w:bookmarkStart w:id="2172" w:name="_Toc45132784"/>
      <w:bookmarkStart w:id="2173" w:name="_Toc59015527"/>
      <w:r w:rsidRPr="00E45330">
        <w:lastRenderedPageBreak/>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74" w:name="_Toc63171083"/>
      <w:bookmarkStart w:id="2175" w:name="_Toc66282120"/>
      <w:bookmarkStart w:id="2176" w:name="_Toc68165996"/>
      <w:bookmarkStart w:id="2177" w:name="_Toc70426302"/>
      <w:bookmarkStart w:id="2178" w:name="_Toc73433650"/>
      <w:bookmarkStart w:id="2179" w:name="_Toc73435747"/>
      <w:bookmarkStart w:id="2180" w:name="_Toc73437153"/>
      <w:bookmarkStart w:id="2181" w:name="_Toc75351563"/>
      <w:bookmarkStart w:id="2182" w:name="_Toc83229841"/>
      <w:bookmarkStart w:id="2183" w:name="_Toc85527869"/>
      <w:bookmarkStart w:id="2184"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50"/>
      </w:pPr>
      <w:bookmarkStart w:id="2185" w:name="_Toc510696622"/>
      <w:bookmarkStart w:id="2186" w:name="_Toc34035385"/>
      <w:bookmarkStart w:id="2187" w:name="_Toc36037378"/>
      <w:bookmarkStart w:id="2188" w:name="_Toc36037682"/>
      <w:bookmarkStart w:id="2189" w:name="_Toc38877524"/>
      <w:bookmarkStart w:id="2190" w:name="_Toc43199606"/>
      <w:bookmarkStart w:id="2191" w:name="_Toc45132785"/>
      <w:bookmarkStart w:id="2192" w:name="_Toc59015528"/>
      <w:bookmarkStart w:id="2193" w:name="_Toc63171084"/>
      <w:bookmarkStart w:id="2194" w:name="_Toc66282121"/>
      <w:bookmarkStart w:id="2195" w:name="_Toc68165997"/>
      <w:bookmarkStart w:id="2196" w:name="_Toc70426303"/>
      <w:bookmarkStart w:id="2197" w:name="_Toc73433651"/>
      <w:bookmarkStart w:id="2198" w:name="_Toc73435748"/>
      <w:bookmarkStart w:id="2199" w:name="_Toc73437154"/>
      <w:bookmarkStart w:id="2200" w:name="_Toc75351564"/>
      <w:bookmarkStart w:id="2201" w:name="_Toc83229842"/>
      <w:bookmarkStart w:id="2202" w:name="_Toc85527870"/>
      <w:bookmarkStart w:id="2203" w:name="_Toc90649495"/>
      <w:bookmarkStart w:id="2204" w:name="_Toc216347033"/>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rsidRPr="00E45330">
        <w:t>6.1.3.</w:t>
      </w:r>
      <w:r>
        <w:t>5</w:t>
      </w:r>
      <w:r w:rsidRPr="00E45330">
        <w:t>.4</w:t>
      </w:r>
      <w:r w:rsidRPr="00E45330">
        <w:tab/>
        <w:t>Resource Custom Operations</w:t>
      </w:r>
      <w:bookmarkEnd w:id="2204"/>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30"/>
      </w:pPr>
      <w:bookmarkStart w:id="2205" w:name="_Toc510696628"/>
      <w:bookmarkStart w:id="2206" w:name="_Toc34035386"/>
      <w:bookmarkStart w:id="2207" w:name="_Toc36037379"/>
      <w:bookmarkStart w:id="2208" w:name="_Toc36037683"/>
      <w:bookmarkStart w:id="2209" w:name="_Toc38877525"/>
      <w:bookmarkStart w:id="2210" w:name="_Toc43199607"/>
      <w:bookmarkStart w:id="2211" w:name="_Toc45132786"/>
      <w:bookmarkStart w:id="2212" w:name="_Toc59015529"/>
      <w:bookmarkStart w:id="2213" w:name="_Toc63171085"/>
      <w:bookmarkStart w:id="2214" w:name="_Toc66282122"/>
      <w:bookmarkStart w:id="2215" w:name="_Toc68165998"/>
      <w:bookmarkStart w:id="2216" w:name="_Toc70426304"/>
      <w:bookmarkStart w:id="2217" w:name="_Toc73433652"/>
      <w:bookmarkStart w:id="2218" w:name="_Toc73435749"/>
      <w:bookmarkStart w:id="2219" w:name="_Toc73437155"/>
      <w:bookmarkStart w:id="2220" w:name="_Toc75351565"/>
      <w:bookmarkStart w:id="2221" w:name="_Toc83229843"/>
      <w:bookmarkStart w:id="2222" w:name="_Toc85527871"/>
      <w:bookmarkStart w:id="2223" w:name="_Toc90649496"/>
      <w:bookmarkStart w:id="2224" w:name="_Toc21634703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r w:rsidRPr="00E45330">
        <w:t>6.1.4</w:t>
      </w:r>
      <w:r w:rsidRPr="00E45330">
        <w:tab/>
        <w:t>Custom Operations without associated resources</w:t>
      </w:r>
      <w:bookmarkEnd w:id="2224"/>
    </w:p>
    <w:p w14:paraId="6C0C12E7" w14:textId="77777777" w:rsidR="009A5B56" w:rsidRPr="00E45330" w:rsidRDefault="009A5B56" w:rsidP="009A5B56">
      <w:r w:rsidRPr="00E45330">
        <w:rPr>
          <w:rFonts w:eastAsia="Batang"/>
        </w:rPr>
        <w:t>There are no custom operations without associated resources supported on VAE_MessageDelivery.</w:t>
      </w:r>
    </w:p>
    <w:p w14:paraId="263E0714" w14:textId="77777777" w:rsidR="008F780E" w:rsidRPr="00E45330" w:rsidRDefault="008F780E">
      <w:pPr>
        <w:pStyle w:val="30"/>
      </w:pPr>
      <w:bookmarkStart w:id="2225" w:name="_Toc216347035"/>
      <w:r w:rsidRPr="00E45330">
        <w:t>6.1.5</w:t>
      </w:r>
      <w:r w:rsidRPr="00E45330">
        <w:tab/>
        <w:t>Notifications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5"/>
    </w:p>
    <w:p w14:paraId="34A2581E" w14:textId="77777777" w:rsidR="008F780E" w:rsidRPr="00E45330" w:rsidRDefault="008F780E">
      <w:pPr>
        <w:pStyle w:val="40"/>
      </w:pPr>
      <w:bookmarkStart w:id="2226" w:name="_Toc510696629"/>
      <w:bookmarkStart w:id="2227" w:name="_Toc34035387"/>
      <w:bookmarkStart w:id="2228" w:name="_Toc36037380"/>
      <w:bookmarkStart w:id="2229" w:name="_Toc36037684"/>
      <w:bookmarkStart w:id="2230" w:name="_Toc38877526"/>
      <w:bookmarkStart w:id="2231" w:name="_Toc43199608"/>
      <w:bookmarkStart w:id="2232" w:name="_Toc45132787"/>
      <w:bookmarkStart w:id="2233" w:name="_Toc59015530"/>
      <w:bookmarkStart w:id="2234" w:name="_Toc63171086"/>
      <w:bookmarkStart w:id="2235" w:name="_Toc66282123"/>
      <w:bookmarkStart w:id="2236" w:name="_Toc68165999"/>
      <w:bookmarkStart w:id="2237" w:name="_Toc70426305"/>
      <w:bookmarkStart w:id="2238" w:name="_Toc73433653"/>
      <w:bookmarkStart w:id="2239" w:name="_Toc73435750"/>
      <w:bookmarkStart w:id="2240" w:name="_Toc73437156"/>
      <w:bookmarkStart w:id="2241" w:name="_Toc75351566"/>
      <w:bookmarkStart w:id="2242" w:name="_Toc83229844"/>
      <w:bookmarkStart w:id="2243" w:name="_Toc85527872"/>
      <w:bookmarkStart w:id="2244" w:name="_Toc90649497"/>
      <w:bookmarkStart w:id="2245" w:name="_Toc216347036"/>
      <w:r w:rsidRPr="00E45330">
        <w:t>6.1.5.1</w:t>
      </w:r>
      <w:r w:rsidRPr="00E45330">
        <w:tab/>
        <w:t>General</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31B462C" w14:textId="77777777" w:rsidR="00E76695" w:rsidRPr="005356FE" w:rsidRDefault="00E76695" w:rsidP="00E76695">
      <w:pPr>
        <w:rPr>
          <w:noProof/>
        </w:rPr>
      </w:pPr>
      <w:bookmarkStart w:id="2246" w:name="_Toc34035388"/>
      <w:bookmarkStart w:id="2247" w:name="_Toc36037381"/>
      <w:bookmarkStart w:id="2248" w:name="_Toc36037685"/>
      <w:bookmarkStart w:id="2249" w:name="_Toc38877527"/>
      <w:bookmarkStart w:id="2250" w:name="_Toc43199609"/>
      <w:bookmarkStart w:id="2251" w:name="_Toc45132788"/>
      <w:bookmarkStart w:id="2252" w:name="_Toc59015531"/>
      <w:bookmarkStart w:id="2253" w:name="_Toc63171087"/>
      <w:bookmarkStart w:id="2254" w:name="_Toc66282124"/>
      <w:bookmarkStart w:id="2255" w:name="_Toc68166000"/>
      <w:bookmarkStart w:id="2256" w:name="_Toc70426306"/>
      <w:bookmarkStart w:id="2257" w:name="_Toc73433654"/>
      <w:bookmarkStart w:id="2258" w:name="_Toc73435751"/>
      <w:bookmarkStart w:id="2259" w:name="_Toc73437157"/>
      <w:bookmarkStart w:id="2260" w:name="_Toc75351567"/>
      <w:bookmarkStart w:id="2261" w:name="_Toc83229845"/>
      <w:bookmarkStart w:id="2262" w:name="_Toc85527873"/>
      <w:bookmarkStart w:id="2263"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lastRenderedPageBreak/>
        <w:t>Table 6.1.5.1-1: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(service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40"/>
      </w:pPr>
      <w:bookmarkStart w:id="2264" w:name="_Toc34035389"/>
      <w:bookmarkStart w:id="2265" w:name="_Toc36037382"/>
      <w:bookmarkStart w:id="2266" w:name="_Toc36037686"/>
      <w:bookmarkStart w:id="2267" w:name="_Toc38877528"/>
      <w:bookmarkStart w:id="2268" w:name="_Toc43199610"/>
      <w:bookmarkStart w:id="2269" w:name="_Toc45132789"/>
      <w:bookmarkStart w:id="2270" w:name="_Toc59015532"/>
      <w:bookmarkStart w:id="2271" w:name="_Toc63171088"/>
      <w:bookmarkStart w:id="2272" w:name="_Toc66282125"/>
      <w:bookmarkStart w:id="2273" w:name="_Toc68166001"/>
      <w:bookmarkStart w:id="2274" w:name="_Toc70426307"/>
      <w:bookmarkStart w:id="2275" w:name="_Toc73433655"/>
      <w:bookmarkStart w:id="2276" w:name="_Toc73435752"/>
      <w:bookmarkStart w:id="2277" w:name="_Toc73437158"/>
      <w:bookmarkStart w:id="2278" w:name="_Toc75351568"/>
      <w:bookmarkStart w:id="2279" w:name="_Toc83229846"/>
      <w:bookmarkStart w:id="2280" w:name="_Toc85527874"/>
      <w:bookmarkStart w:id="2281" w:name="_Toc90649499"/>
      <w:bookmarkStart w:id="2282" w:name="_Toc216347037"/>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E45330">
        <w:t>6.1.5.2</w:t>
      </w:r>
      <w:r w:rsidRPr="00E45330">
        <w:tab/>
      </w:r>
      <w:r>
        <w:t>Void</w:t>
      </w:r>
      <w:bookmarkEnd w:id="2282"/>
    </w:p>
    <w:p w14:paraId="1CA74B56" w14:textId="77777777" w:rsidR="00E76695" w:rsidRPr="00E45330" w:rsidRDefault="00E76695" w:rsidP="00E76695">
      <w:pPr>
        <w:pStyle w:val="40"/>
      </w:pPr>
      <w:bookmarkStart w:id="2283" w:name="_Toc34035390"/>
      <w:bookmarkStart w:id="2284" w:name="_Toc36037383"/>
      <w:bookmarkStart w:id="2285" w:name="_Toc36037687"/>
      <w:bookmarkStart w:id="2286" w:name="_Toc38877529"/>
      <w:bookmarkStart w:id="2287" w:name="_Toc43199611"/>
      <w:bookmarkStart w:id="2288" w:name="_Toc45132790"/>
      <w:bookmarkStart w:id="2289" w:name="_Toc59015533"/>
      <w:bookmarkStart w:id="2290" w:name="_Toc63171089"/>
      <w:bookmarkStart w:id="2291" w:name="_Toc66282126"/>
      <w:bookmarkStart w:id="2292" w:name="_Toc68166002"/>
      <w:bookmarkStart w:id="2293" w:name="_Toc70426308"/>
      <w:bookmarkStart w:id="2294" w:name="_Toc73433656"/>
      <w:bookmarkStart w:id="2295" w:name="_Toc73435753"/>
      <w:bookmarkStart w:id="2296" w:name="_Toc73437159"/>
      <w:bookmarkStart w:id="2297" w:name="_Toc75351569"/>
      <w:bookmarkStart w:id="2298" w:name="_Toc83229847"/>
      <w:bookmarkStart w:id="2299" w:name="_Toc85527875"/>
      <w:bookmarkStart w:id="2300" w:name="_Toc90649500"/>
      <w:bookmarkStart w:id="2301" w:name="_Toc216347038"/>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r w:rsidRPr="00E45330">
        <w:t>6.1.5.3</w:t>
      </w:r>
      <w:r w:rsidRPr="00E45330">
        <w:tab/>
      </w:r>
      <w:r>
        <w:t>Void</w:t>
      </w:r>
      <w:bookmarkEnd w:id="2301"/>
    </w:p>
    <w:p w14:paraId="5901F111" w14:textId="77777777" w:rsidR="00E76695" w:rsidRPr="00E45330" w:rsidRDefault="00E76695" w:rsidP="00E76695">
      <w:pPr>
        <w:pStyle w:val="40"/>
      </w:pPr>
      <w:bookmarkStart w:id="2302" w:name="_Toc34035391"/>
      <w:bookmarkStart w:id="2303" w:name="_Toc36037384"/>
      <w:bookmarkStart w:id="2304" w:name="_Toc36037688"/>
      <w:bookmarkStart w:id="2305" w:name="_Toc38877530"/>
      <w:bookmarkStart w:id="2306" w:name="_Toc43199612"/>
      <w:bookmarkStart w:id="2307" w:name="_Toc45132791"/>
      <w:bookmarkStart w:id="2308" w:name="_Toc59015534"/>
      <w:bookmarkStart w:id="2309" w:name="_Toc63171090"/>
      <w:bookmarkStart w:id="2310" w:name="_Toc66282127"/>
      <w:bookmarkStart w:id="2311" w:name="_Toc68166003"/>
      <w:bookmarkStart w:id="2312" w:name="_Toc70426309"/>
      <w:bookmarkStart w:id="2313" w:name="_Toc73433657"/>
      <w:bookmarkStart w:id="2314" w:name="_Toc73435754"/>
      <w:bookmarkStart w:id="2315" w:name="_Toc73437160"/>
      <w:bookmarkStart w:id="2316" w:name="_Toc75351570"/>
      <w:bookmarkStart w:id="2317" w:name="_Toc83229848"/>
      <w:bookmarkStart w:id="2318" w:name="_Toc85527876"/>
      <w:bookmarkStart w:id="2319" w:name="_Toc90649501"/>
      <w:bookmarkStart w:id="2320" w:name="_Toc216347039"/>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r w:rsidRPr="00E45330">
        <w:t>6.1.5.4</w:t>
      </w:r>
      <w:r w:rsidRPr="00E45330">
        <w:tab/>
      </w:r>
      <w:r>
        <w:t>Void</w:t>
      </w:r>
      <w:bookmarkEnd w:id="2320"/>
    </w:p>
    <w:p w14:paraId="3A89F650" w14:textId="77777777" w:rsidR="00E76695" w:rsidRPr="00E45330" w:rsidRDefault="00E76695" w:rsidP="00E76695">
      <w:pPr>
        <w:pStyle w:val="40"/>
      </w:pPr>
      <w:bookmarkStart w:id="2321" w:name="_Toc510696630"/>
      <w:bookmarkStart w:id="2322" w:name="_Toc34035392"/>
      <w:bookmarkStart w:id="2323" w:name="_Toc36037385"/>
      <w:bookmarkStart w:id="2324" w:name="_Toc36037689"/>
      <w:bookmarkStart w:id="2325" w:name="_Toc38877531"/>
      <w:bookmarkStart w:id="2326" w:name="_Toc43199613"/>
      <w:bookmarkStart w:id="2327" w:name="_Toc45132792"/>
      <w:bookmarkStart w:id="2328" w:name="_Toc59015535"/>
      <w:bookmarkStart w:id="2329" w:name="_Toc63171091"/>
      <w:bookmarkStart w:id="2330" w:name="_Toc66282128"/>
      <w:bookmarkStart w:id="2331" w:name="_Toc68166004"/>
      <w:bookmarkStart w:id="2332" w:name="_Toc70426310"/>
      <w:bookmarkStart w:id="2333" w:name="_Toc73433658"/>
      <w:bookmarkStart w:id="2334" w:name="_Toc73435755"/>
      <w:bookmarkStart w:id="2335" w:name="_Toc73437161"/>
      <w:bookmarkStart w:id="2336" w:name="_Toc75351571"/>
      <w:bookmarkStart w:id="2337" w:name="_Toc83229849"/>
      <w:bookmarkStart w:id="2338" w:name="_Toc85527877"/>
      <w:bookmarkStart w:id="2339" w:name="_Toc90649502"/>
      <w:bookmarkStart w:id="2340" w:name="_Toc216347040"/>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r w:rsidRPr="00E45330">
        <w:t>6.1.5.5</w:t>
      </w:r>
      <w:r w:rsidRPr="00E45330">
        <w:tab/>
      </w:r>
      <w:r>
        <w:t>Void</w:t>
      </w:r>
      <w:bookmarkEnd w:id="2340"/>
    </w:p>
    <w:p w14:paraId="59BB2C6F" w14:textId="77777777" w:rsidR="008F780E" w:rsidRPr="00E45330" w:rsidRDefault="008F780E">
      <w:pPr>
        <w:pStyle w:val="40"/>
      </w:pPr>
      <w:bookmarkStart w:id="2341" w:name="_Toc216347041"/>
      <w:r w:rsidRPr="00E45330">
        <w:t>6.1.5.6</w:t>
      </w:r>
      <w:r w:rsidRPr="00E45330">
        <w:tab/>
        <w:t>Uplink Message Delivery</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1"/>
    </w:p>
    <w:p w14:paraId="7CA48233" w14:textId="77777777" w:rsidR="008F780E" w:rsidRPr="00E45330" w:rsidRDefault="008F780E">
      <w:pPr>
        <w:pStyle w:val="50"/>
      </w:pPr>
      <w:bookmarkStart w:id="2342" w:name="_Toc28012204"/>
      <w:bookmarkStart w:id="2343" w:name="_Toc34035393"/>
      <w:bookmarkStart w:id="2344" w:name="_Toc36037386"/>
      <w:bookmarkStart w:id="2345" w:name="_Toc36037690"/>
      <w:bookmarkStart w:id="2346" w:name="_Toc38877532"/>
      <w:bookmarkStart w:id="2347" w:name="_Toc43199614"/>
      <w:bookmarkStart w:id="2348" w:name="_Toc45132793"/>
      <w:bookmarkStart w:id="2349" w:name="_Toc59015536"/>
      <w:bookmarkStart w:id="2350" w:name="_Toc63171092"/>
      <w:bookmarkStart w:id="2351" w:name="_Toc66282129"/>
      <w:bookmarkStart w:id="2352" w:name="_Toc68166005"/>
      <w:bookmarkStart w:id="2353" w:name="_Toc70426311"/>
      <w:bookmarkStart w:id="2354" w:name="_Toc73433659"/>
      <w:bookmarkStart w:id="2355" w:name="_Toc73435756"/>
      <w:bookmarkStart w:id="2356" w:name="_Toc73437162"/>
      <w:bookmarkStart w:id="2357" w:name="_Toc75351572"/>
      <w:bookmarkStart w:id="2358" w:name="_Toc83229850"/>
      <w:bookmarkStart w:id="2359" w:name="_Toc85527878"/>
      <w:bookmarkStart w:id="2360" w:name="_Toc90649503"/>
      <w:bookmarkStart w:id="2361" w:name="_Toc216347042"/>
      <w:r w:rsidRPr="00E45330">
        <w:t>6.1.5.6.1</w:t>
      </w:r>
      <w:r w:rsidRPr="00E45330">
        <w:tab/>
        <w:t>Description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E23E399" w14:textId="77777777" w:rsidR="00E76695" w:rsidRPr="00E45330" w:rsidRDefault="00E76695" w:rsidP="00E76695">
      <w:bookmarkStart w:id="2362" w:name="_Toc28012205"/>
      <w:bookmarkStart w:id="2363" w:name="_Toc34035394"/>
      <w:bookmarkStart w:id="2364" w:name="_Toc36037387"/>
      <w:bookmarkStart w:id="2365" w:name="_Toc36037691"/>
      <w:bookmarkStart w:id="2366" w:name="_Toc38877533"/>
      <w:bookmarkStart w:id="2367" w:name="_Toc43199615"/>
      <w:bookmarkStart w:id="2368" w:name="_Toc45132794"/>
      <w:bookmarkStart w:id="2369" w:name="_Toc59015537"/>
      <w:bookmarkStart w:id="2370" w:name="_Toc63171093"/>
      <w:bookmarkStart w:id="2371" w:name="_Toc66282130"/>
      <w:bookmarkStart w:id="2372" w:name="_Toc68166006"/>
      <w:bookmarkStart w:id="2373" w:name="_Toc70426312"/>
      <w:bookmarkStart w:id="2374" w:name="_Toc73433660"/>
      <w:bookmarkStart w:id="2375" w:name="_Toc73435757"/>
      <w:bookmarkStart w:id="2376" w:name="_Toc73437163"/>
      <w:bookmarkStart w:id="2377" w:name="_Toc75351573"/>
      <w:bookmarkStart w:id="2378" w:name="_Toc83229851"/>
      <w:bookmarkStart w:id="2379" w:name="_Toc85527879"/>
      <w:bookmarkStart w:id="2380"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50"/>
      </w:pPr>
      <w:bookmarkStart w:id="2381" w:name="_Toc216347043"/>
      <w:r w:rsidRPr="00E45330">
        <w:t>6.1.5.6.2</w:t>
      </w:r>
      <w:r w:rsidRPr="00E45330">
        <w:tab/>
        <w:t>Operation Definition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r w:rsidRPr="00E45330">
              <w:t>UplinkMessageDeliveryData</w:t>
            </w:r>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lastRenderedPageBreak/>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82" w:name="_Toc73433661"/>
      <w:bookmarkStart w:id="2383"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40"/>
      </w:pPr>
      <w:bookmarkStart w:id="2384" w:name="_Toc75351574"/>
      <w:bookmarkStart w:id="2385" w:name="_Toc83229852"/>
      <w:bookmarkStart w:id="2386" w:name="_Toc85527880"/>
      <w:bookmarkStart w:id="2387" w:name="_Toc90649505"/>
      <w:bookmarkStart w:id="2388" w:name="_Toc216347044"/>
      <w:r w:rsidRPr="00E45330">
        <w:t>6.1.5.7</w:t>
      </w:r>
      <w:r w:rsidRPr="00E45330">
        <w:tab/>
        <w:t>Reception Report of Downlink Message Delivery</w:t>
      </w:r>
      <w:bookmarkEnd w:id="2384"/>
      <w:bookmarkEnd w:id="2385"/>
      <w:bookmarkEnd w:id="2386"/>
      <w:bookmarkEnd w:id="2387"/>
      <w:bookmarkEnd w:id="2388"/>
    </w:p>
    <w:p w14:paraId="24906F11" w14:textId="77777777" w:rsidR="008F780E" w:rsidRPr="00E45330" w:rsidRDefault="008F780E">
      <w:pPr>
        <w:pStyle w:val="50"/>
      </w:pPr>
      <w:bookmarkStart w:id="2389" w:name="_Toc75351575"/>
      <w:bookmarkStart w:id="2390" w:name="_Toc83229853"/>
      <w:bookmarkStart w:id="2391" w:name="_Toc85527881"/>
      <w:bookmarkStart w:id="2392" w:name="_Toc90649506"/>
      <w:bookmarkStart w:id="2393" w:name="_Toc216347045"/>
      <w:r w:rsidRPr="00E45330">
        <w:t>6.1.5.7.1</w:t>
      </w:r>
      <w:r w:rsidRPr="00E45330">
        <w:tab/>
        <w:t>Description</w:t>
      </w:r>
      <w:bookmarkEnd w:id="2389"/>
      <w:bookmarkEnd w:id="2390"/>
      <w:bookmarkEnd w:id="2391"/>
      <w:bookmarkEnd w:id="2392"/>
      <w:bookmarkEnd w:id="2393"/>
    </w:p>
    <w:p w14:paraId="5401A9F4" w14:textId="77777777" w:rsidR="00E76695" w:rsidRPr="00E45330" w:rsidRDefault="00E76695" w:rsidP="00E76695">
      <w:bookmarkStart w:id="2394" w:name="_Toc75351576"/>
      <w:bookmarkStart w:id="2395" w:name="_Toc83229854"/>
      <w:bookmarkStart w:id="2396" w:name="_Toc85527882"/>
      <w:bookmarkStart w:id="2397"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50"/>
      </w:pPr>
      <w:bookmarkStart w:id="2398" w:name="_Toc216347046"/>
      <w:r w:rsidRPr="00E45330">
        <w:t>6.1.5.7.2</w:t>
      </w:r>
      <w:r w:rsidRPr="00E45330">
        <w:tab/>
        <w:t>Operation Definition</w:t>
      </w:r>
      <w:bookmarkEnd w:id="2394"/>
      <w:bookmarkEnd w:id="2395"/>
      <w:bookmarkEnd w:id="2396"/>
      <w:bookmarkEnd w:id="2397"/>
      <w:bookmarkEnd w:id="2398"/>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399" w:name="_Toc510696632"/>
      <w:bookmarkStart w:id="2400" w:name="_Toc34035395"/>
      <w:bookmarkStart w:id="2401" w:name="_Toc36037388"/>
      <w:bookmarkStart w:id="2402" w:name="_Toc36037692"/>
      <w:bookmarkStart w:id="2403" w:name="_Toc38877534"/>
      <w:bookmarkStart w:id="2404" w:name="_Toc43199616"/>
      <w:bookmarkStart w:id="2405" w:name="_Toc45132795"/>
      <w:bookmarkStart w:id="2406" w:name="_Toc59015538"/>
      <w:bookmarkStart w:id="2407" w:name="_Toc63171094"/>
      <w:bookmarkStart w:id="2408" w:name="_Toc66282131"/>
      <w:bookmarkStart w:id="2409" w:name="_Toc68166007"/>
      <w:bookmarkStart w:id="2410" w:name="_Toc70426313"/>
      <w:bookmarkStart w:id="2411" w:name="_Toc73433664"/>
      <w:bookmarkStart w:id="2412" w:name="_Toc73435761"/>
      <w:bookmarkStart w:id="2413" w:name="_Toc73437167"/>
      <w:bookmarkStart w:id="2414" w:name="_Toc75351577"/>
      <w:bookmarkStart w:id="2415" w:name="_Toc83229855"/>
      <w:bookmarkStart w:id="2416" w:name="_Toc85527883"/>
      <w:bookmarkStart w:id="2417" w:name="_Toc90649508"/>
      <w:bookmarkEnd w:id="2382"/>
      <w:bookmarkEnd w:id="2383"/>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bookmarkStart w:id="2418" w:name="_Hlk171339086"/>
            <w:r w:rsidRPr="00E45330">
              <w:t>Result</w:t>
            </w:r>
            <w:bookmarkEnd w:id="2418"/>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lastRenderedPageBreak/>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30"/>
      </w:pPr>
      <w:bookmarkStart w:id="2419" w:name="_Toc216347047"/>
      <w:r w:rsidRPr="00E45330">
        <w:t>6.1.6</w:t>
      </w:r>
      <w:r w:rsidRPr="00E45330">
        <w:tab/>
        <w:t>Data Model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9"/>
    </w:p>
    <w:p w14:paraId="7BA7C2E4" w14:textId="77777777" w:rsidR="008F780E" w:rsidRPr="00E45330" w:rsidRDefault="008F780E">
      <w:pPr>
        <w:pStyle w:val="40"/>
      </w:pPr>
      <w:bookmarkStart w:id="2420" w:name="_Toc510696633"/>
      <w:bookmarkStart w:id="2421" w:name="_Toc34035396"/>
      <w:bookmarkStart w:id="2422" w:name="_Toc36037389"/>
      <w:bookmarkStart w:id="2423" w:name="_Toc36037693"/>
      <w:bookmarkStart w:id="2424" w:name="_Toc38877535"/>
      <w:bookmarkStart w:id="2425" w:name="_Toc43199617"/>
      <w:bookmarkStart w:id="2426" w:name="_Toc45132796"/>
      <w:bookmarkStart w:id="2427" w:name="_Toc59015539"/>
      <w:bookmarkStart w:id="2428" w:name="_Toc63171095"/>
      <w:bookmarkStart w:id="2429" w:name="_Toc66282132"/>
      <w:bookmarkStart w:id="2430" w:name="_Toc68166008"/>
      <w:bookmarkStart w:id="2431" w:name="_Toc70426314"/>
      <w:bookmarkStart w:id="2432" w:name="_Toc73433665"/>
      <w:bookmarkStart w:id="2433" w:name="_Toc73435762"/>
      <w:bookmarkStart w:id="2434" w:name="_Toc73437168"/>
      <w:bookmarkStart w:id="2435" w:name="_Toc75351578"/>
      <w:bookmarkStart w:id="2436" w:name="_Toc83229856"/>
      <w:bookmarkStart w:id="2437" w:name="_Toc85527884"/>
      <w:bookmarkStart w:id="2438" w:name="_Toc90649509"/>
      <w:bookmarkStart w:id="2439" w:name="_Toc216347048"/>
      <w:r w:rsidRPr="00E45330">
        <w:t>6.1.6.1</w:t>
      </w:r>
      <w:r w:rsidRPr="00E45330">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6.1.6.1-1 specifies the data types defined for the VAE_MessageDelivery API.</w:t>
      </w:r>
    </w:p>
    <w:p w14:paraId="13FE8D61" w14:textId="77777777" w:rsidR="00AA6ABC" w:rsidRPr="00E45330" w:rsidRDefault="00AA6ABC" w:rsidP="00AA6ABC">
      <w:pPr>
        <w:pStyle w:val="TH"/>
      </w:pPr>
      <w:bookmarkStart w:id="2440" w:name="_Toc510696634"/>
      <w:bookmarkStart w:id="2441" w:name="_Toc34035397"/>
      <w:bookmarkStart w:id="2442" w:name="_Toc36037390"/>
      <w:bookmarkStart w:id="2443" w:name="_Toc36037694"/>
      <w:bookmarkStart w:id="2444" w:name="_Toc38877536"/>
      <w:bookmarkStart w:id="2445" w:name="_Toc43199618"/>
      <w:bookmarkStart w:id="2446" w:name="_Toc45132797"/>
      <w:bookmarkStart w:id="2447" w:name="_Toc59015540"/>
      <w:bookmarkStart w:id="2448" w:name="_Toc63171096"/>
      <w:bookmarkStart w:id="2449" w:name="_Toc66282133"/>
      <w:bookmarkStart w:id="2450" w:name="_Toc68166009"/>
      <w:bookmarkStart w:id="2451" w:name="_Toc70426315"/>
      <w:bookmarkStart w:id="2452" w:name="_Toc73433666"/>
      <w:bookmarkStart w:id="2453" w:name="_Toc73435763"/>
      <w:bookmarkStart w:id="2454" w:name="_Toc73437169"/>
      <w:bookmarkStart w:id="2455" w:name="_Toc75351579"/>
      <w:bookmarkStart w:id="2456" w:name="_Toc83229857"/>
      <w:bookmarkStart w:id="2457" w:name="_Toc85527885"/>
      <w:bookmarkStart w:id="2458" w:name="_Toc90649510"/>
      <w:r w:rsidRPr="00E45330">
        <w:lastRenderedPageBreak/>
        <w:t>Table</w:t>
      </w:r>
      <w:r>
        <w:t> </w:t>
      </w:r>
      <w:r w:rsidRPr="00E45330">
        <w:t>6.1.6.1-1: VAE_MessageDelivery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r w:rsidRPr="00712841">
              <w:t>AppServerId</w:t>
            </w:r>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r w:rsidRPr="0038755C">
              <w:t>DownlinkMessageDeliveryData</w:t>
            </w:r>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r w:rsidRPr="00712841">
              <w:t>GeoId</w:t>
            </w:r>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r w:rsidRPr="0038755C">
              <w:t>MessageDeliverySubscriptionData</w:t>
            </w:r>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r w:rsidRPr="0038755C">
              <w:t>Msg</w:t>
            </w:r>
            <w:r w:rsidRPr="0098209B">
              <w:t>DelSubscDataPatch</w:t>
            </w:r>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r w:rsidRPr="0038755C">
              <w:t>UplinkMessageDeliveryData</w:t>
            </w:r>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6.1.6.1-2 specifies data types re-used by the VAE_MessageDelivery service</w:t>
      </w:r>
      <w:r>
        <w:t>-</w:t>
      </w:r>
      <w:r w:rsidRPr="00E45330">
        <w:t>based interface protocol from other specifications, including a reference to their respective specifications and when needed, a short description of their use within the VAE_MessageDelivery service based interface.</w:t>
      </w:r>
    </w:p>
    <w:p w14:paraId="2CD96D6F" w14:textId="77777777" w:rsidR="00AA6ABC" w:rsidRPr="00E45330" w:rsidRDefault="00AA6ABC" w:rsidP="00AA6ABC">
      <w:pPr>
        <w:pStyle w:val="TH"/>
      </w:pPr>
      <w:r w:rsidRPr="00E45330">
        <w:t>Table</w:t>
      </w:r>
      <w:r>
        <w:t> </w:t>
      </w:r>
      <w:r w:rsidRPr="00E45330">
        <w:t>6.1.6.1-2: VAE_MessageDelivery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tring with format "byte" as defined in OpenAPI Specification [6], i.e,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r w:rsidRPr="00E45330">
              <w:rPr>
                <w:rFonts w:hint="eastAsia"/>
                <w:lang w:eastAsia="zh-CN"/>
              </w:rPr>
              <w:t>DateTime</w:t>
            </w:r>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r w:rsidRPr="00E45330">
              <w:rPr>
                <w:rFonts w:hint="eastAsia"/>
                <w:lang w:eastAsia="zh-CN"/>
              </w:rPr>
              <w:t>TestNotification</w:t>
            </w:r>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r w:rsidRPr="00E45330">
              <w:t>Notification_test_event</w:t>
            </w:r>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r w:rsidRPr="00E45330">
              <w:t>WebsockNotifConfig</w:t>
            </w:r>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for the delivery of notifications over Websockets.</w:t>
            </w:r>
          </w:p>
        </w:tc>
        <w:tc>
          <w:tcPr>
            <w:tcW w:w="1210" w:type="dxa"/>
          </w:tcPr>
          <w:p w14:paraId="1C1F3048" w14:textId="77777777" w:rsidR="00AA6ABC" w:rsidRPr="00E45330" w:rsidRDefault="00AA6ABC" w:rsidP="007B3DB3">
            <w:pPr>
              <w:pStyle w:val="TAL"/>
              <w:rPr>
                <w:rFonts w:cs="Arial"/>
                <w:szCs w:val="18"/>
              </w:rPr>
            </w:pPr>
            <w:r w:rsidRPr="00E45330">
              <w:t>Notification_websocket</w:t>
            </w:r>
          </w:p>
        </w:tc>
      </w:tr>
    </w:tbl>
    <w:p w14:paraId="5DF9858D" w14:textId="77777777" w:rsidR="00AA6ABC" w:rsidRPr="00E45330" w:rsidRDefault="00AA6ABC" w:rsidP="00AA6ABC"/>
    <w:p w14:paraId="48855E0B" w14:textId="77777777" w:rsidR="008F780E" w:rsidRPr="00E45330" w:rsidRDefault="008F780E">
      <w:pPr>
        <w:pStyle w:val="40"/>
        <w:rPr>
          <w:lang w:val="en-US"/>
        </w:rPr>
      </w:pPr>
      <w:bookmarkStart w:id="2459" w:name="_Toc216347049"/>
      <w:r w:rsidRPr="00E45330">
        <w:rPr>
          <w:lang w:val="en-US"/>
        </w:rPr>
        <w:t>6.1.6.2</w:t>
      </w:r>
      <w:r w:rsidRPr="00E45330">
        <w:rPr>
          <w:lang w:val="en-US"/>
        </w:rPr>
        <w:tab/>
        <w:t>Structured data types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F75B472" w14:textId="77777777" w:rsidR="00AA6ABC" w:rsidRPr="00E45330" w:rsidRDefault="00AA6ABC" w:rsidP="00AA6ABC">
      <w:pPr>
        <w:pStyle w:val="50"/>
      </w:pPr>
      <w:bookmarkStart w:id="2460" w:name="_Toc510696635"/>
      <w:bookmarkStart w:id="2461" w:name="_Toc34035398"/>
      <w:bookmarkStart w:id="2462" w:name="_Toc36037391"/>
      <w:bookmarkStart w:id="2463" w:name="_Toc36037695"/>
      <w:bookmarkStart w:id="2464" w:name="_Toc38877537"/>
      <w:bookmarkStart w:id="2465" w:name="_Toc43199619"/>
      <w:bookmarkStart w:id="2466" w:name="_Toc45132798"/>
      <w:bookmarkStart w:id="2467" w:name="_Toc59015541"/>
      <w:bookmarkStart w:id="2468" w:name="_Toc63171097"/>
      <w:bookmarkStart w:id="2469" w:name="_Toc66282134"/>
      <w:bookmarkStart w:id="2470" w:name="_Toc68166010"/>
      <w:bookmarkStart w:id="2471" w:name="_Toc70426316"/>
      <w:bookmarkStart w:id="2472" w:name="_Toc73433667"/>
      <w:bookmarkStart w:id="2473" w:name="_Toc73435764"/>
      <w:bookmarkStart w:id="2474" w:name="_Toc73437170"/>
      <w:bookmarkStart w:id="2475" w:name="_Toc75351580"/>
      <w:bookmarkStart w:id="2476" w:name="_Toc83229858"/>
      <w:bookmarkStart w:id="2477" w:name="_Toc85527886"/>
      <w:bookmarkStart w:id="2478" w:name="_Toc90649511"/>
      <w:bookmarkStart w:id="2479" w:name="_Toc510696636"/>
      <w:bookmarkStart w:id="2480" w:name="_Toc34035399"/>
      <w:bookmarkStart w:id="2481" w:name="_Toc36037392"/>
      <w:bookmarkStart w:id="2482" w:name="_Toc36037696"/>
      <w:bookmarkStart w:id="2483" w:name="_Toc38877538"/>
      <w:bookmarkStart w:id="2484" w:name="_Toc43199620"/>
      <w:bookmarkStart w:id="2485" w:name="_Toc45132799"/>
      <w:bookmarkStart w:id="2486" w:name="_Toc59015542"/>
      <w:bookmarkStart w:id="2487" w:name="_Toc63171098"/>
      <w:bookmarkStart w:id="2488" w:name="_Toc66282135"/>
      <w:bookmarkStart w:id="2489" w:name="_Toc68166011"/>
      <w:bookmarkStart w:id="2490" w:name="_Toc70426317"/>
      <w:bookmarkStart w:id="2491" w:name="_Toc73433668"/>
      <w:bookmarkStart w:id="2492" w:name="_Toc73435765"/>
      <w:bookmarkStart w:id="2493" w:name="_Toc73437171"/>
      <w:bookmarkStart w:id="2494" w:name="_Toc75351581"/>
      <w:bookmarkStart w:id="2495" w:name="_Toc83229859"/>
      <w:bookmarkStart w:id="2496" w:name="_Toc85527887"/>
      <w:bookmarkStart w:id="2497" w:name="_Toc90649512"/>
      <w:bookmarkStart w:id="2498" w:name="_Toc216347050"/>
      <w:r w:rsidRPr="00E45330">
        <w:t>6.1.6.2.1</w:t>
      </w:r>
      <w:r w:rsidRPr="00E45330">
        <w:tab/>
        <w:t>Introduction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98"/>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50"/>
      </w:pPr>
      <w:bookmarkStart w:id="2499" w:name="_Toc216347051"/>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r w:rsidRPr="00E45330">
        <w:lastRenderedPageBreak/>
        <w:t>6.1.6.2.2</w:t>
      </w:r>
      <w:r w:rsidRPr="00E45330">
        <w:tab/>
        <w:t>Type: DownlinkMessageDeliveryData</w:t>
      </w:r>
      <w:bookmarkEnd w:id="2499"/>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r w:rsidRPr="00E45330">
        <w:t>DownlinkMessageDeliveryData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7B3DB3">
            <w:pPr>
              <w:pStyle w:val="TAH"/>
              <w:jc w:val="left"/>
            </w:pPr>
            <w:r w:rsidRPr="00E45330">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r w:rsidRPr="00E45330">
              <w:t>u</w:t>
            </w:r>
            <w:r w:rsidRPr="00E45330">
              <w:rPr>
                <w:rFonts w:hint="eastAsia"/>
              </w:rPr>
              <w:t>eId</w:t>
            </w:r>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r w:rsidRPr="00E45330">
              <w:t>groupId</w:t>
            </w:r>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7B3DB3">
            <w:pPr>
              <w:pStyle w:val="TAL"/>
            </w:pPr>
            <w:r>
              <w:t>Contains the identifier of</w:t>
            </w:r>
            <w:r w:rsidRPr="00E45330">
              <w:t xml:space="preserve"> </w:t>
            </w:r>
            <w:r>
              <w:t>the</w:t>
            </w:r>
            <w:r w:rsidRPr="00E45330">
              <w:t xml:space="preserve"> </w:t>
            </w:r>
            <w:r>
              <w:t xml:space="preserve">V2X </w:t>
            </w:r>
            <w:r w:rsidRPr="00E45330">
              <w:t xml:space="preserve">group </w:t>
            </w:r>
            <w:r w:rsidRPr="00712841">
              <w:rPr>
                <w:lang w:val="en-US"/>
              </w:rPr>
              <w:t>to</w:t>
            </w:r>
            <w:r w:rsidRPr="00E45330">
              <w:t xml:space="preserve"> which the </w:t>
            </w:r>
            <w:r w:rsidRPr="00925999">
              <w:rPr>
                <w:lang w:val="en-US"/>
              </w:rPr>
              <w:t>do</w:t>
            </w:r>
            <w:r>
              <w:rPr>
                <w:lang w:val="en-US"/>
              </w:rPr>
              <w:t xml:space="preserve">wnlink </w:t>
            </w:r>
            <w:r w:rsidRPr="00E45330">
              <w:t>V2X message is addressed</w:t>
            </w:r>
            <w:r w:rsidRPr="00E45330">
              <w:rPr>
                <w:rFonts w:ascii="宋体" w:hAnsi="宋体"/>
                <w:lang w:val="en-US"/>
              </w:rPr>
              <w:t>.</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r w:rsidRPr="00E45330">
              <w:t>serviceId</w:t>
            </w:r>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r w:rsidRPr="00E45330">
              <w:rPr>
                <w:lang w:eastAsia="zh-CN"/>
              </w:rPr>
              <w:t>geoId</w:t>
            </w:r>
          </w:p>
        </w:tc>
        <w:tc>
          <w:tcPr>
            <w:tcW w:w="1418" w:type="dxa"/>
          </w:tcPr>
          <w:p w14:paraId="45BB8449" w14:textId="77777777" w:rsidR="007C286A" w:rsidRPr="00E45330" w:rsidRDefault="007C286A" w:rsidP="007B3DB3">
            <w:pPr>
              <w:pStyle w:val="TAL"/>
            </w:pPr>
            <w:r w:rsidRPr="00E45330">
              <w:rPr>
                <w:lang w:eastAsia="zh-CN"/>
              </w:rPr>
              <w:t>GeoId</w:t>
            </w:r>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r>
              <w:rPr>
                <w:lang w:eastAsia="zh-CN"/>
              </w:rPr>
              <w:t>receptionRepReq</w:t>
            </w:r>
          </w:p>
        </w:tc>
        <w:tc>
          <w:tcPr>
            <w:tcW w:w="1418" w:type="dxa"/>
          </w:tcPr>
          <w:p w14:paraId="7965FC68" w14:textId="77777777" w:rsidR="007C286A" w:rsidRPr="00E45330" w:rsidRDefault="007C286A" w:rsidP="007B3DB3">
            <w:pPr>
              <w:pStyle w:val="TAL"/>
              <w:rPr>
                <w:lang w:eastAsia="zh-CN"/>
              </w:rPr>
            </w:pPr>
            <w:r>
              <w:rPr>
                <w:lang w:eastAsia="zh-CN"/>
              </w:rPr>
              <w:t>boolean</w:t>
            </w:r>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7B3DB3">
            <w:pPr>
              <w:pStyle w:val="TAL"/>
              <w:rPr>
                <w:rFonts w:cs="Arial"/>
              </w:rPr>
            </w:pPr>
            <w:r>
              <w:rPr>
                <w:rFonts w:cs="Arial"/>
              </w:rPr>
              <w:t xml:space="preserve">Contains the indication on whether a reception report is requested for this </w:t>
            </w:r>
            <w:r w:rsidRPr="00925999">
              <w:rPr>
                <w:lang w:val="en-US"/>
              </w:rPr>
              <w:t>do</w:t>
            </w:r>
            <w:r>
              <w:rPr>
                <w:lang w:val="en-US"/>
              </w:rPr>
              <w:t xml:space="preserve">wnlink </w:t>
            </w:r>
            <w:r w:rsidRPr="00E45330">
              <w:t>V2X message</w:t>
            </w:r>
            <w:r w:rsidRPr="00166880">
              <w:rPr>
                <w:lang w:val="en-US"/>
              </w:rPr>
              <w:t xml:space="preserve"> delivery</w:t>
            </w:r>
            <w:r>
              <w:rPr>
                <w:rFonts w:cs="Arial"/>
              </w:rPr>
              <w:t>.</w:t>
            </w:r>
          </w:p>
          <w:p w14:paraId="5B044FF9" w14:textId="77777777" w:rsidR="007C286A" w:rsidRDefault="007C286A" w:rsidP="007B3DB3">
            <w:pPr>
              <w:pStyle w:val="TAL"/>
              <w:rPr>
                <w:rFonts w:cs="Arial"/>
              </w:rPr>
            </w:pPr>
          </w:p>
          <w:p w14:paraId="4F7CE1DE" w14:textId="77777777" w:rsidR="007C286A" w:rsidRDefault="007C286A" w:rsidP="007B3DB3">
            <w:pPr>
              <w:pStyle w:val="TAL"/>
              <w:ind w:left="284" w:hanging="284"/>
              <w:rPr>
                <w:rFonts w:cs="Arial"/>
              </w:rPr>
            </w:pPr>
            <w:r w:rsidRPr="00E4193D">
              <w:rPr>
                <w:rFonts w:cs="Arial"/>
              </w:rPr>
              <w:t>-</w:t>
            </w:r>
            <w:r>
              <w:rPr>
                <w:rFonts w:cs="Arial"/>
              </w:rPr>
              <w:tab/>
              <w:t>"true" indicates that a reception report is requested.</w:t>
            </w:r>
          </w:p>
          <w:p w14:paraId="04F1D665" w14:textId="77777777" w:rsidR="007C286A" w:rsidRDefault="007C286A" w:rsidP="007B3DB3">
            <w:pPr>
              <w:pStyle w:val="TAL"/>
              <w:ind w:left="284" w:hanging="284"/>
              <w:rPr>
                <w:rFonts w:cs="Arial"/>
              </w:rPr>
            </w:pPr>
            <w:r w:rsidRPr="00E4193D">
              <w:rPr>
                <w:rFonts w:cs="Arial"/>
              </w:rPr>
              <w:t>-</w:t>
            </w:r>
            <w:r>
              <w:rPr>
                <w:rFonts w:cs="Arial"/>
              </w:rPr>
              <w:tab/>
              <w:t>"false" indicates that a reception report is not requested.</w:t>
            </w:r>
          </w:p>
          <w:p w14:paraId="4CBAA4E0" w14:textId="77777777" w:rsidR="007C286A" w:rsidRPr="00E45330" w:rsidDel="007C3893" w:rsidRDefault="007C286A" w:rsidP="007B3DB3">
            <w:pPr>
              <w:pStyle w:val="TAL"/>
              <w:ind w:left="284" w:hanging="284"/>
              <w:rPr>
                <w:rFonts w:cs="Arial"/>
              </w:rPr>
            </w:pPr>
            <w:r w:rsidRPr="00E4193D">
              <w:rPr>
                <w:rFonts w:cs="Arial"/>
              </w:rPr>
              <w:t>-</w:t>
            </w:r>
            <w:r>
              <w:rPr>
                <w:rFonts w:cs="Arial"/>
              </w:rPr>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r>
              <w:rPr>
                <w:rFonts w:cs="Arial"/>
                <w:szCs w:val="18"/>
              </w:rPr>
              <w:t>enNB</w:t>
            </w:r>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r w:rsidRPr="00E45330">
              <w:t>notifUri</w:t>
            </w:r>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"receptionRepReq"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 xml:space="preserve">"ueId" attribute or </w:t>
            </w:r>
            <w:r>
              <w:t xml:space="preserve">the </w:t>
            </w:r>
            <w:r w:rsidRPr="00E45330">
              <w:t>"groupId"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50"/>
      </w:pPr>
      <w:bookmarkStart w:id="2500" w:name="_Toc510696637"/>
      <w:bookmarkStart w:id="2501" w:name="_Toc34035400"/>
      <w:bookmarkStart w:id="2502" w:name="_Toc36037393"/>
      <w:bookmarkStart w:id="2503" w:name="_Toc36037697"/>
      <w:bookmarkStart w:id="2504" w:name="_Toc38877539"/>
      <w:bookmarkStart w:id="2505" w:name="_Toc43199621"/>
      <w:bookmarkStart w:id="2506" w:name="_Toc45132800"/>
      <w:bookmarkStart w:id="2507" w:name="_Toc59015543"/>
      <w:bookmarkStart w:id="2508" w:name="_Toc63171099"/>
      <w:bookmarkStart w:id="2509" w:name="_Toc66282136"/>
      <w:bookmarkStart w:id="2510" w:name="_Toc68166012"/>
      <w:bookmarkStart w:id="2511" w:name="_Toc70426318"/>
      <w:bookmarkStart w:id="2512" w:name="_Toc73433669"/>
      <w:bookmarkStart w:id="2513" w:name="_Toc73435766"/>
      <w:bookmarkStart w:id="2514" w:name="_Toc73437172"/>
      <w:bookmarkStart w:id="2515" w:name="_Toc75351582"/>
      <w:bookmarkStart w:id="2516" w:name="_Toc83229860"/>
      <w:bookmarkStart w:id="2517" w:name="_Toc85527888"/>
      <w:bookmarkStart w:id="2518" w:name="_Toc90649513"/>
      <w:bookmarkStart w:id="2519" w:name="_Toc216347052"/>
      <w:r w:rsidRPr="00E45330">
        <w:lastRenderedPageBreak/>
        <w:t>6.1.6.2.3</w:t>
      </w:r>
      <w:r w:rsidRPr="00E45330">
        <w:tab/>
        <w:t>Type: MessageDeliverySubscriptionData</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r w:rsidRPr="00E45330">
        <w:t>MessageDeliverySubscriptionData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7B3DB3">
            <w:pPr>
              <w:pStyle w:val="TAH"/>
              <w:jc w:val="left"/>
            </w:pPr>
            <w:r w:rsidRPr="00E45330">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r w:rsidRPr="00E45330">
              <w:rPr>
                <w:rFonts w:hint="eastAsia"/>
                <w:lang w:eastAsia="zh-CN"/>
              </w:rPr>
              <w:t>a</w:t>
            </w:r>
            <w:r w:rsidRPr="00E45330">
              <w:rPr>
                <w:lang w:eastAsia="zh-CN"/>
              </w:rPr>
              <w:t>ppSerId</w:t>
            </w:r>
          </w:p>
        </w:tc>
        <w:tc>
          <w:tcPr>
            <w:tcW w:w="1444" w:type="dxa"/>
          </w:tcPr>
          <w:p w14:paraId="2EA42CBD" w14:textId="77777777" w:rsidR="007C286A" w:rsidRPr="00E45330" w:rsidRDefault="007C286A" w:rsidP="007B3DB3">
            <w:pPr>
              <w:pStyle w:val="TAL"/>
            </w:pPr>
            <w:r w:rsidRPr="00E45330">
              <w:t>AppServerId</w:t>
            </w:r>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r w:rsidRPr="00E45330">
              <w:t>serviceId</w:t>
            </w:r>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r w:rsidRPr="00E45330">
              <w:rPr>
                <w:lang w:eastAsia="zh-CN"/>
              </w:rPr>
              <w:t>geoId</w:t>
            </w:r>
          </w:p>
        </w:tc>
        <w:tc>
          <w:tcPr>
            <w:tcW w:w="1444" w:type="dxa"/>
          </w:tcPr>
          <w:p w14:paraId="6A360762" w14:textId="77777777" w:rsidR="007C286A" w:rsidRPr="00E45330" w:rsidRDefault="007C286A" w:rsidP="007B3DB3">
            <w:pPr>
              <w:pStyle w:val="TAL"/>
            </w:pPr>
            <w:r w:rsidRPr="00E45330">
              <w:rPr>
                <w:lang w:eastAsia="zh-CN"/>
              </w:rPr>
              <w:t>GeoId</w:t>
            </w:r>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r w:rsidRPr="00E45330">
              <w:t>notifUri</w:t>
            </w:r>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r w:rsidRPr="00E45330">
              <w:t>requestTestNotification</w:t>
            </w:r>
          </w:p>
        </w:tc>
        <w:tc>
          <w:tcPr>
            <w:tcW w:w="1444" w:type="dxa"/>
          </w:tcPr>
          <w:p w14:paraId="150DD4A1" w14:textId="77777777" w:rsidR="007C286A" w:rsidRPr="00E45330" w:rsidRDefault="007C286A" w:rsidP="007B3DB3">
            <w:pPr>
              <w:pStyle w:val="TAL"/>
              <w:rPr>
                <w:lang w:eastAsia="zh-CN"/>
              </w:rPr>
            </w:pPr>
            <w:r w:rsidRPr="00E45330">
              <w:t>boolean</w:t>
            </w:r>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7B3DB3">
            <w:pPr>
              <w:pStyle w:val="TAL"/>
              <w:rPr>
                <w:lang w:eastAsia="zh-CN"/>
              </w:rPr>
            </w:pPr>
            <w:r>
              <w:rPr>
                <w:lang w:eastAsia="zh-CN"/>
              </w:rPr>
              <w:t>Contains the test notification indication.</w:t>
            </w:r>
          </w:p>
          <w:p w14:paraId="49B80557" w14:textId="77777777" w:rsidR="007C286A" w:rsidRDefault="007C286A" w:rsidP="007B3DB3">
            <w:pPr>
              <w:pStyle w:val="TAL"/>
              <w:rPr>
                <w:lang w:eastAsia="zh-CN"/>
              </w:rPr>
            </w:pPr>
          </w:p>
          <w:p w14:paraId="33B1C348" w14:textId="77777777" w:rsidR="007C286A" w:rsidRDefault="007C286A" w:rsidP="00712841">
            <w:pPr>
              <w:pStyle w:val="TAL"/>
              <w:ind w:left="284" w:hanging="284"/>
              <w:rPr>
                <w:lang w:eastAsia="zh-CN"/>
              </w:rPr>
            </w:pPr>
            <w:r>
              <w:rPr>
                <w:lang w:eastAsia="zh-CN"/>
              </w:rPr>
              <w:t>-</w:t>
            </w:r>
            <w:r>
              <w:rPr>
                <w:lang w:eastAsia="zh-CN"/>
              </w:rPr>
              <w:tab/>
            </w:r>
            <w:r w:rsidRPr="00E45330">
              <w:rPr>
                <w:lang w:eastAsia="zh-CN"/>
              </w:rPr>
              <w:t xml:space="preserve">Set to true by the service consumer to request the VAE </w:t>
            </w:r>
            <w:r>
              <w:rPr>
                <w:lang w:eastAsia="zh-CN"/>
              </w:rPr>
              <w:t>S</w:t>
            </w:r>
            <w:r w:rsidRPr="00E45330">
              <w:rPr>
                <w:lang w:eastAsia="zh-CN"/>
              </w:rPr>
              <w:t>erver to send a test notification.</w:t>
            </w:r>
          </w:p>
          <w:p w14:paraId="459D717B" w14:textId="77777777" w:rsidR="007C286A" w:rsidRPr="00E45330" w:rsidRDefault="007C286A" w:rsidP="00712841">
            <w:pPr>
              <w:pStyle w:val="TAL"/>
              <w:ind w:left="284" w:hanging="284"/>
            </w:pPr>
            <w:r>
              <w:rPr>
                <w:lang w:eastAsia="zh-CN"/>
              </w:rPr>
              <w:t>-</w:t>
            </w:r>
            <w:r>
              <w:rPr>
                <w:lang w:eastAsia="zh-CN"/>
              </w:rPr>
              <w:tab/>
            </w:r>
            <w:r w:rsidRPr="00E45330">
              <w:rPr>
                <w:lang w:eastAsia="zh-CN"/>
              </w:rPr>
              <w:t xml:space="preserve">Set to </w:t>
            </w:r>
            <w:r>
              <w:rPr>
                <w:lang w:eastAsia="zh-CN"/>
              </w:rPr>
              <w:t>"</w:t>
            </w:r>
            <w:r w:rsidRPr="00E45330">
              <w:rPr>
                <w:lang w:eastAsia="zh-CN"/>
              </w:rPr>
              <w:t>false</w:t>
            </w:r>
            <w:r>
              <w:rPr>
                <w:lang w:eastAsia="zh-CN"/>
              </w:rPr>
              <w:t>"</w:t>
            </w:r>
            <w:r w:rsidRPr="00E45330">
              <w:rPr>
                <w:lang w:eastAsia="zh-CN"/>
              </w:rPr>
              <w:t xml:space="preserve"> or omitted otherwise.</w:t>
            </w:r>
          </w:p>
        </w:tc>
        <w:tc>
          <w:tcPr>
            <w:tcW w:w="1310" w:type="dxa"/>
          </w:tcPr>
          <w:p w14:paraId="44174ABC" w14:textId="77777777" w:rsidR="007C286A" w:rsidRPr="00E45330" w:rsidRDefault="007C286A" w:rsidP="007B3DB3">
            <w:pPr>
              <w:pStyle w:val="TAL"/>
              <w:rPr>
                <w:rFonts w:cs="Arial"/>
                <w:szCs w:val="18"/>
              </w:rPr>
            </w:pPr>
            <w:r w:rsidRPr="00E45330">
              <w:t>Notification_test_event</w:t>
            </w:r>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r w:rsidRPr="00E45330">
              <w:rPr>
                <w:lang w:eastAsia="zh-CN"/>
              </w:rPr>
              <w:t>websockNotifConfig</w:t>
            </w:r>
          </w:p>
        </w:tc>
        <w:tc>
          <w:tcPr>
            <w:tcW w:w="1444" w:type="dxa"/>
          </w:tcPr>
          <w:p w14:paraId="4FF77A05" w14:textId="77777777" w:rsidR="007C286A" w:rsidRPr="00E45330" w:rsidRDefault="007C286A" w:rsidP="007B3DB3">
            <w:pPr>
              <w:pStyle w:val="TAL"/>
              <w:rPr>
                <w:lang w:eastAsia="zh-CN"/>
              </w:rPr>
            </w:pPr>
            <w:r w:rsidRPr="00E45330">
              <w:rPr>
                <w:lang w:eastAsia="zh-CN"/>
              </w:rPr>
              <w:t>WebsockNotifConfig</w:t>
            </w:r>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onfiguration parameters to set up notification delivery over Websocket as defined in clause 6.1.5.4.</w:t>
            </w:r>
          </w:p>
        </w:tc>
        <w:tc>
          <w:tcPr>
            <w:tcW w:w="1310" w:type="dxa"/>
          </w:tcPr>
          <w:p w14:paraId="236D468C" w14:textId="77777777" w:rsidR="007C286A" w:rsidRPr="00E45330" w:rsidRDefault="007C286A" w:rsidP="007B3DB3">
            <w:pPr>
              <w:pStyle w:val="TAL"/>
              <w:rPr>
                <w:rFonts w:cs="Arial"/>
                <w:szCs w:val="18"/>
              </w:rPr>
            </w:pPr>
            <w:r w:rsidRPr="00E45330">
              <w:rPr>
                <w:lang w:eastAsia="zh-CN"/>
              </w:rPr>
              <w:t>Notification_websocket</w:t>
            </w:r>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50"/>
      </w:pPr>
      <w:bookmarkStart w:id="2520" w:name="_Toc34035401"/>
      <w:bookmarkStart w:id="2521" w:name="_Toc36037394"/>
      <w:bookmarkStart w:id="2522" w:name="_Toc36037698"/>
      <w:bookmarkStart w:id="2523" w:name="_Toc38877540"/>
      <w:bookmarkStart w:id="2524" w:name="_Toc43199622"/>
      <w:bookmarkStart w:id="2525" w:name="_Toc45132801"/>
      <w:bookmarkStart w:id="2526" w:name="_Toc59015544"/>
      <w:bookmarkStart w:id="2527" w:name="_Toc63171100"/>
      <w:bookmarkStart w:id="2528" w:name="_Toc66282137"/>
      <w:bookmarkStart w:id="2529" w:name="_Toc68166013"/>
      <w:bookmarkStart w:id="2530" w:name="_Toc70426319"/>
      <w:bookmarkStart w:id="2531" w:name="_Toc73433670"/>
      <w:bookmarkStart w:id="2532" w:name="_Toc73435767"/>
      <w:bookmarkStart w:id="2533" w:name="_Toc73437173"/>
      <w:bookmarkStart w:id="2534" w:name="_Toc75351583"/>
      <w:bookmarkStart w:id="2535" w:name="_Toc83229861"/>
      <w:bookmarkStart w:id="2536" w:name="_Toc85527889"/>
      <w:bookmarkStart w:id="2537" w:name="_Toc90649514"/>
      <w:bookmarkStart w:id="2538" w:name="_Toc216347053"/>
      <w:r w:rsidRPr="00E45330">
        <w:t>6.1.6.2.4</w:t>
      </w:r>
      <w:r w:rsidRPr="00E45330">
        <w:tab/>
        <w:t>Type: UplinkMessageDeliveryData</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r w:rsidRPr="00E45330">
        <w:rPr>
          <w:rFonts w:hint="eastAsia"/>
          <w:lang w:eastAsia="zh-CN"/>
        </w:rPr>
        <w:t>Uplink</w:t>
      </w:r>
      <w:r w:rsidRPr="00E45330">
        <w:t>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7B3DB3">
            <w:pPr>
              <w:pStyle w:val="TAH"/>
              <w:jc w:val="left"/>
            </w:pPr>
            <w:r w:rsidRPr="00E45330">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r w:rsidRPr="00E45330">
              <w:t>resourceUri</w:t>
            </w:r>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r w:rsidRPr="00E45330">
              <w:t>u</w:t>
            </w:r>
            <w:r w:rsidRPr="00E45330">
              <w:rPr>
                <w:rFonts w:hint="eastAsia"/>
              </w:rPr>
              <w:t>eId</w:t>
            </w:r>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r w:rsidRPr="00E45330">
              <w:t>serviceId</w:t>
            </w:r>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r w:rsidRPr="00E45330">
              <w:rPr>
                <w:lang w:eastAsia="zh-CN"/>
              </w:rPr>
              <w:t>geoId</w:t>
            </w:r>
          </w:p>
        </w:tc>
        <w:tc>
          <w:tcPr>
            <w:tcW w:w="1418" w:type="dxa"/>
          </w:tcPr>
          <w:p w14:paraId="641B0367" w14:textId="77777777" w:rsidR="00834F87" w:rsidRPr="00E45330" w:rsidRDefault="00834F87" w:rsidP="007B3DB3">
            <w:pPr>
              <w:pStyle w:val="TAL"/>
            </w:pPr>
            <w:r w:rsidRPr="00E45330">
              <w:rPr>
                <w:lang w:eastAsia="zh-CN"/>
              </w:rPr>
              <w:t>GeoId</w:t>
            </w:r>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r>
              <w:t>apiSpecificResourceUriPart&gt;"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50"/>
      </w:pPr>
      <w:bookmarkStart w:id="2539" w:name="_Toc216347054"/>
      <w:r w:rsidRPr="00E45330">
        <w:t>6.1.6.2.</w:t>
      </w:r>
      <w:r w:rsidRPr="007B6BCE">
        <w:t>5</w:t>
      </w:r>
      <w:r w:rsidRPr="00E45330">
        <w:tab/>
        <w:t>Type: M</w:t>
      </w:r>
      <w:r>
        <w:t>sg</w:t>
      </w:r>
      <w:r w:rsidRPr="00E45330">
        <w:t>DelSubscData</w:t>
      </w:r>
      <w:r w:rsidRPr="005356FE">
        <w:t>Patch</w:t>
      </w:r>
      <w:bookmarkEnd w:id="2539"/>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r w:rsidRPr="00E45330">
        <w:t>M</w:t>
      </w:r>
      <w:r>
        <w:t>sg</w:t>
      </w:r>
      <w:r w:rsidRPr="00E45330">
        <w:t>DelSubscData</w:t>
      </w:r>
      <w:r w:rsidRPr="005356FE">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FF1778">
            <w:pPr>
              <w:pStyle w:val="TAH"/>
              <w:jc w:val="left"/>
            </w:pPr>
            <w:r w:rsidRPr="00E45330">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r w:rsidRPr="00E45330">
              <w:rPr>
                <w:lang w:eastAsia="zh-CN"/>
              </w:rPr>
              <w:t>geoId</w:t>
            </w:r>
          </w:p>
        </w:tc>
        <w:tc>
          <w:tcPr>
            <w:tcW w:w="1444" w:type="dxa"/>
          </w:tcPr>
          <w:p w14:paraId="2A23CCA2" w14:textId="77777777" w:rsidR="003E1356" w:rsidRPr="00E45330" w:rsidRDefault="003E1356" w:rsidP="00FF1778">
            <w:pPr>
              <w:pStyle w:val="TAL"/>
            </w:pPr>
            <w:r w:rsidRPr="00E45330">
              <w:rPr>
                <w:lang w:eastAsia="zh-CN"/>
              </w:rPr>
              <w:t>GeoId</w:t>
            </w:r>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r w:rsidRPr="00E45330">
              <w:t>notifUri</w:t>
            </w:r>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40"/>
        <w:rPr>
          <w:lang w:val="en-US"/>
        </w:rPr>
      </w:pPr>
      <w:bookmarkStart w:id="2540" w:name="_Toc510696638"/>
      <w:bookmarkStart w:id="2541" w:name="_Toc34035402"/>
      <w:bookmarkStart w:id="2542" w:name="_Toc36037395"/>
      <w:bookmarkStart w:id="2543" w:name="_Toc36037699"/>
      <w:bookmarkStart w:id="2544" w:name="_Toc38877541"/>
      <w:bookmarkStart w:id="2545" w:name="_Toc43199623"/>
      <w:bookmarkStart w:id="2546" w:name="_Toc45132802"/>
      <w:bookmarkStart w:id="2547" w:name="_Toc59015545"/>
      <w:bookmarkStart w:id="2548" w:name="_Toc63171101"/>
      <w:bookmarkStart w:id="2549" w:name="_Toc66282138"/>
      <w:bookmarkStart w:id="2550" w:name="_Toc68166014"/>
      <w:bookmarkStart w:id="2551" w:name="_Toc70426320"/>
      <w:bookmarkStart w:id="2552" w:name="_Toc73433671"/>
      <w:bookmarkStart w:id="2553" w:name="_Toc73435768"/>
      <w:bookmarkStart w:id="2554" w:name="_Toc73437174"/>
      <w:bookmarkStart w:id="2555" w:name="_Toc75351584"/>
      <w:bookmarkStart w:id="2556" w:name="_Toc83229862"/>
      <w:bookmarkStart w:id="2557" w:name="_Toc85527890"/>
      <w:bookmarkStart w:id="2558" w:name="_Toc90649515"/>
      <w:bookmarkStart w:id="2559" w:name="_Toc216347055"/>
      <w:r w:rsidRPr="00E45330">
        <w:rPr>
          <w:lang w:val="en-US"/>
        </w:rPr>
        <w:t>6.1.6.3</w:t>
      </w:r>
      <w:r w:rsidRPr="00E45330">
        <w:rPr>
          <w:lang w:val="en-US"/>
        </w:rPr>
        <w:tab/>
        <w:t>Simple data types and enumerations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FF97858" w14:textId="77777777" w:rsidR="008F780E" w:rsidRPr="00E45330" w:rsidRDefault="008F780E">
      <w:pPr>
        <w:pStyle w:val="50"/>
      </w:pPr>
      <w:bookmarkStart w:id="2560" w:name="_Toc510696639"/>
      <w:bookmarkStart w:id="2561" w:name="_Toc34035403"/>
      <w:bookmarkStart w:id="2562" w:name="_Toc36037396"/>
      <w:bookmarkStart w:id="2563" w:name="_Toc36037700"/>
      <w:bookmarkStart w:id="2564" w:name="_Toc38877542"/>
      <w:bookmarkStart w:id="2565" w:name="_Toc43199624"/>
      <w:bookmarkStart w:id="2566" w:name="_Toc45132803"/>
      <w:bookmarkStart w:id="2567" w:name="_Toc59015546"/>
      <w:bookmarkStart w:id="2568" w:name="_Toc63171102"/>
      <w:bookmarkStart w:id="2569" w:name="_Toc66282139"/>
      <w:bookmarkStart w:id="2570" w:name="_Toc68166015"/>
      <w:bookmarkStart w:id="2571" w:name="_Toc70426321"/>
      <w:bookmarkStart w:id="2572" w:name="_Toc73433672"/>
      <w:bookmarkStart w:id="2573" w:name="_Toc73435769"/>
      <w:bookmarkStart w:id="2574" w:name="_Toc73437175"/>
      <w:bookmarkStart w:id="2575" w:name="_Toc75351585"/>
      <w:bookmarkStart w:id="2576" w:name="_Toc83229863"/>
      <w:bookmarkStart w:id="2577" w:name="_Toc85527891"/>
      <w:bookmarkStart w:id="2578" w:name="_Toc90649516"/>
      <w:bookmarkStart w:id="2579" w:name="_Toc216347056"/>
      <w:r w:rsidRPr="00E45330">
        <w:t>6.1.6.3.1</w:t>
      </w:r>
      <w:r w:rsidRPr="00E45330">
        <w:tab/>
        <w:t>Introduction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50"/>
      </w:pPr>
      <w:bookmarkStart w:id="2580" w:name="_Toc510696640"/>
      <w:bookmarkStart w:id="2581" w:name="_Toc34035404"/>
      <w:bookmarkStart w:id="2582" w:name="_Toc36037397"/>
      <w:bookmarkStart w:id="2583" w:name="_Toc36037701"/>
      <w:bookmarkStart w:id="2584" w:name="_Toc38877543"/>
      <w:bookmarkStart w:id="2585" w:name="_Toc43199625"/>
      <w:bookmarkStart w:id="2586" w:name="_Toc45132804"/>
      <w:bookmarkStart w:id="2587" w:name="_Toc59015547"/>
      <w:bookmarkStart w:id="2588" w:name="_Toc63171103"/>
      <w:bookmarkStart w:id="2589" w:name="_Toc66282140"/>
      <w:bookmarkStart w:id="2590" w:name="_Toc68166016"/>
      <w:bookmarkStart w:id="2591" w:name="_Toc70426322"/>
      <w:bookmarkStart w:id="2592" w:name="_Toc73433673"/>
      <w:bookmarkStart w:id="2593" w:name="_Toc73435770"/>
      <w:bookmarkStart w:id="2594" w:name="_Toc73437176"/>
      <w:bookmarkStart w:id="2595" w:name="_Toc75351586"/>
      <w:bookmarkStart w:id="2596" w:name="_Toc83229864"/>
      <w:bookmarkStart w:id="2597" w:name="_Toc85527892"/>
      <w:bookmarkStart w:id="2598" w:name="_Toc90649517"/>
      <w:bookmarkStart w:id="2599" w:name="_Toc216347057"/>
      <w:r w:rsidRPr="00E45330">
        <w:t>6.1.6.3.2</w:t>
      </w:r>
      <w:r w:rsidRPr="00E45330">
        <w:tab/>
        <w:t>Simple data types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r w:rsidRPr="00E45330">
              <w:rPr>
                <w:rFonts w:hint="eastAsia"/>
                <w:lang w:eastAsia="zh-CN"/>
              </w:rPr>
              <w:t>A</w:t>
            </w:r>
            <w:r w:rsidRPr="00E45330">
              <w:rPr>
                <w:lang w:eastAsia="zh-CN"/>
              </w:rPr>
              <w:t>ppServerId</w:t>
            </w:r>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r w:rsidRPr="00E45330">
              <w:rPr>
                <w:lang w:eastAsia="zh-CN"/>
              </w:rPr>
              <w:t>GeoId</w:t>
            </w:r>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7B3DB3">
            <w:pPr>
              <w:pStyle w:val="TAL"/>
            </w:pPr>
            <w:r>
              <w:t xml:space="preserve">Represents the identifier of </w:t>
            </w:r>
            <w:r w:rsidRPr="00E45330">
              <w:t xml:space="preserve">a </w:t>
            </w:r>
            <w:r>
              <w:t xml:space="preserve">V2X </w:t>
            </w:r>
            <w:r w:rsidRPr="00E45330">
              <w:t>group</w:t>
            </w:r>
            <w:r w:rsidRPr="00E45330">
              <w:rPr>
                <w:rFonts w:ascii="宋体" w:hAnsi="宋体"/>
                <w:lang w:val="en-US"/>
              </w:rPr>
              <w:t>.</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50"/>
      </w:pPr>
      <w:bookmarkStart w:id="2600" w:name="_Toc75351587"/>
      <w:bookmarkStart w:id="2601" w:name="_Toc83229865"/>
      <w:bookmarkStart w:id="2602" w:name="_Toc85527893"/>
      <w:bookmarkStart w:id="2603" w:name="_Toc90649518"/>
      <w:bookmarkStart w:id="2604" w:name="_Toc510696647"/>
      <w:bookmarkStart w:id="2605" w:name="_Toc34035405"/>
      <w:bookmarkStart w:id="2606" w:name="_Toc36037398"/>
      <w:bookmarkStart w:id="2607" w:name="_Toc36037702"/>
      <w:bookmarkStart w:id="2608" w:name="_Toc38877544"/>
      <w:bookmarkStart w:id="2609" w:name="_Toc43199626"/>
      <w:bookmarkStart w:id="2610" w:name="_Toc45132805"/>
      <w:bookmarkStart w:id="2611" w:name="_Toc59015548"/>
      <w:bookmarkStart w:id="2612" w:name="_Toc63171104"/>
      <w:bookmarkStart w:id="2613" w:name="_Toc66282141"/>
      <w:bookmarkStart w:id="2614" w:name="_Toc68166017"/>
      <w:bookmarkStart w:id="2615" w:name="_Toc70426323"/>
      <w:bookmarkStart w:id="2616" w:name="_Toc73433674"/>
      <w:bookmarkStart w:id="2617" w:name="_Toc73435771"/>
      <w:bookmarkStart w:id="2618" w:name="_Toc73437178"/>
      <w:bookmarkStart w:id="2619" w:name="_Toc75351588"/>
      <w:bookmarkStart w:id="2620" w:name="_Toc83229866"/>
      <w:bookmarkStart w:id="2621" w:name="_Toc85527894"/>
      <w:bookmarkStart w:id="2622" w:name="_Toc90649519"/>
      <w:bookmarkStart w:id="2623" w:name="_Toc216347058"/>
      <w:r w:rsidRPr="00E45330">
        <w:t>6.</w:t>
      </w:r>
      <w:r>
        <w:t>1</w:t>
      </w:r>
      <w:r w:rsidRPr="00E45330">
        <w:t>.6.3.3</w:t>
      </w:r>
      <w:r w:rsidRPr="00E45330">
        <w:tab/>
        <w:t>Enumeration: Result</w:t>
      </w:r>
      <w:bookmarkEnd w:id="2600"/>
      <w:bookmarkEnd w:id="2601"/>
      <w:bookmarkEnd w:id="2602"/>
      <w:bookmarkEnd w:id="2603"/>
      <w:bookmarkEnd w:id="2623"/>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40"/>
        <w:rPr>
          <w:lang w:val="en-US"/>
        </w:rPr>
      </w:pPr>
      <w:bookmarkStart w:id="2624" w:name="_Toc216347059"/>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24"/>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40"/>
      </w:pPr>
      <w:bookmarkStart w:id="2625" w:name="_Toc216347060"/>
      <w:r w:rsidRPr="005356FE">
        <w:t>6.</w:t>
      </w:r>
      <w:r>
        <w:t>1</w:t>
      </w:r>
      <w:r w:rsidRPr="005356FE">
        <w:t>.6.5</w:t>
      </w:r>
      <w:r w:rsidRPr="005356FE">
        <w:tab/>
        <w:t>Binary data</w:t>
      </w:r>
      <w:bookmarkEnd w:id="2625"/>
    </w:p>
    <w:p w14:paraId="5DAEC9EC" w14:textId="77777777" w:rsidR="003E1356" w:rsidRPr="005356FE" w:rsidRDefault="003E1356" w:rsidP="003E1356">
      <w:pPr>
        <w:pStyle w:val="50"/>
      </w:pPr>
      <w:bookmarkStart w:id="2626" w:name="_Toc216347061"/>
      <w:r w:rsidRPr="005356FE">
        <w:t>6.</w:t>
      </w:r>
      <w:r>
        <w:t>1</w:t>
      </w:r>
      <w:r w:rsidRPr="005356FE">
        <w:t>.6.5.1</w:t>
      </w:r>
      <w:r w:rsidRPr="005356FE">
        <w:tab/>
        <w:t>Binary Data Types</w:t>
      </w:r>
      <w:bookmarkEnd w:id="2626"/>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30"/>
      </w:pPr>
      <w:bookmarkStart w:id="2627" w:name="_Toc216347062"/>
      <w:r w:rsidRPr="00E45330">
        <w:lastRenderedPageBreak/>
        <w:t>6.1.7</w:t>
      </w:r>
      <w:r w:rsidRPr="00E45330">
        <w:tab/>
        <w:t>Error Handling</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7"/>
    </w:p>
    <w:p w14:paraId="15AE6756" w14:textId="77777777" w:rsidR="008F780E" w:rsidRPr="00E45330" w:rsidRDefault="008F780E">
      <w:pPr>
        <w:pStyle w:val="40"/>
      </w:pPr>
      <w:bookmarkStart w:id="2628" w:name="_Toc34035406"/>
      <w:bookmarkStart w:id="2629" w:name="_Toc36037399"/>
      <w:bookmarkStart w:id="2630" w:name="_Toc36037703"/>
      <w:bookmarkStart w:id="2631" w:name="_Toc38877545"/>
      <w:bookmarkStart w:id="2632" w:name="_Toc43199627"/>
      <w:bookmarkStart w:id="2633" w:name="_Toc45132806"/>
      <w:bookmarkStart w:id="2634" w:name="_Toc59015549"/>
      <w:bookmarkStart w:id="2635" w:name="_Toc63171105"/>
      <w:bookmarkStart w:id="2636" w:name="_Toc66282142"/>
      <w:bookmarkStart w:id="2637" w:name="_Toc68166018"/>
      <w:bookmarkStart w:id="2638" w:name="_Toc70426324"/>
      <w:bookmarkStart w:id="2639" w:name="_Toc73433675"/>
      <w:bookmarkStart w:id="2640" w:name="_Toc73435772"/>
      <w:bookmarkStart w:id="2641" w:name="_Toc73437179"/>
      <w:bookmarkStart w:id="2642" w:name="_Toc75351589"/>
      <w:bookmarkStart w:id="2643" w:name="_Toc83229867"/>
      <w:bookmarkStart w:id="2644" w:name="_Toc85527895"/>
      <w:bookmarkStart w:id="2645" w:name="_Toc90649520"/>
      <w:bookmarkStart w:id="2646" w:name="_Toc216347063"/>
      <w:r w:rsidRPr="00E45330">
        <w:t>6.1.7.1</w:t>
      </w:r>
      <w:r w:rsidRPr="00E45330">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EBF15F2" w14:textId="77777777" w:rsidR="00024EE2" w:rsidRPr="005356FE" w:rsidRDefault="00024EE2" w:rsidP="00024EE2">
      <w:bookmarkStart w:id="2647" w:name="_Toc34035407"/>
      <w:bookmarkStart w:id="2648" w:name="_Toc36037400"/>
      <w:bookmarkStart w:id="2649" w:name="_Toc36037704"/>
      <w:bookmarkStart w:id="2650" w:name="_Toc38877546"/>
      <w:bookmarkStart w:id="2651" w:name="_Toc43199628"/>
      <w:bookmarkStart w:id="2652" w:name="_Toc45132807"/>
      <w:bookmarkStart w:id="2653" w:name="_Toc59015550"/>
      <w:bookmarkStart w:id="2654" w:name="_Toc63171106"/>
      <w:bookmarkStart w:id="2655" w:name="_Toc66282143"/>
      <w:bookmarkStart w:id="2656" w:name="_Toc68166019"/>
      <w:bookmarkStart w:id="2657" w:name="_Toc70426325"/>
      <w:bookmarkStart w:id="2658" w:name="_Toc73433676"/>
      <w:bookmarkStart w:id="2659" w:name="_Toc73435773"/>
      <w:bookmarkStart w:id="2660" w:name="_Toc73437180"/>
      <w:bookmarkStart w:id="2661" w:name="_Toc75351590"/>
      <w:bookmarkStart w:id="2662" w:name="_Toc83229868"/>
      <w:bookmarkStart w:id="2663" w:name="_Toc85527896"/>
      <w:bookmarkStart w:id="2664" w:name="_Toc90649521"/>
      <w:r w:rsidRPr="005356FE">
        <w:t xml:space="preserve">For the </w:t>
      </w:r>
      <w:r w:rsidRPr="00E45330">
        <w:t xml:space="preserve">VAE_MessageDelivery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s are applicable for the VAE_MessageDelivery API.</w:t>
      </w:r>
    </w:p>
    <w:p w14:paraId="6C9D6CD2" w14:textId="77777777" w:rsidR="008F780E" w:rsidRPr="00E45330" w:rsidRDefault="008F780E">
      <w:pPr>
        <w:pStyle w:val="40"/>
      </w:pPr>
      <w:bookmarkStart w:id="2665" w:name="_Toc216347064"/>
      <w:r w:rsidRPr="00E45330">
        <w:t>6.1.7.2</w:t>
      </w:r>
      <w:r w:rsidRPr="00E45330">
        <w:tab/>
        <w:t>Protocol Errors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E649AF0" w14:textId="77777777" w:rsidR="00EB5DB1" w:rsidRPr="00E45330" w:rsidRDefault="00EB5DB1" w:rsidP="00EB5DB1">
      <w:bookmarkStart w:id="2666" w:name="_Toc34035408"/>
      <w:bookmarkStart w:id="2667" w:name="_Toc36037401"/>
      <w:bookmarkStart w:id="2668" w:name="_Toc36037705"/>
      <w:bookmarkStart w:id="2669" w:name="_Toc38877547"/>
      <w:bookmarkStart w:id="2670" w:name="_Toc43199629"/>
      <w:bookmarkStart w:id="2671" w:name="_Toc45132808"/>
      <w:bookmarkStart w:id="2672" w:name="_Toc59015551"/>
      <w:bookmarkStart w:id="2673" w:name="_Toc63171107"/>
      <w:bookmarkStart w:id="2674" w:name="_Toc66282144"/>
      <w:bookmarkStart w:id="2675" w:name="_Toc68166020"/>
      <w:bookmarkStart w:id="2676" w:name="_Toc70426326"/>
      <w:bookmarkStart w:id="2677" w:name="_Toc73433677"/>
      <w:bookmarkStart w:id="2678" w:name="_Toc73435774"/>
      <w:bookmarkStart w:id="2679" w:name="_Toc73437181"/>
      <w:bookmarkStart w:id="2680" w:name="_Toc75351591"/>
      <w:bookmarkStart w:id="2681" w:name="_Toc83229869"/>
      <w:bookmarkStart w:id="2682" w:name="_Toc85527897"/>
      <w:bookmarkStart w:id="2683" w:name="_Toc90649522"/>
      <w:r w:rsidRPr="005356FE">
        <w:t xml:space="preserve">No specific </w:t>
      </w:r>
      <w:r w:rsidRPr="00E45330">
        <w:t>protocol errors for the VAE_MessageDelivery API</w:t>
      </w:r>
      <w:r>
        <w:t xml:space="preserve"> are specified</w:t>
      </w:r>
      <w:r w:rsidRPr="00E45330">
        <w:t>.</w:t>
      </w:r>
    </w:p>
    <w:p w14:paraId="2498E3B2" w14:textId="77777777" w:rsidR="003E1356" w:rsidRPr="00E45330" w:rsidRDefault="003E1356" w:rsidP="003E1356">
      <w:pPr>
        <w:pStyle w:val="40"/>
      </w:pPr>
      <w:bookmarkStart w:id="2684" w:name="_Toc492899751"/>
      <w:bookmarkStart w:id="2685" w:name="_Toc492900030"/>
      <w:bookmarkStart w:id="2686" w:name="_Toc492967832"/>
      <w:bookmarkStart w:id="2687" w:name="_Toc492972920"/>
      <w:bookmarkStart w:id="2688" w:name="_Toc492973140"/>
      <w:bookmarkStart w:id="2689" w:name="_Toc493774060"/>
      <w:bookmarkStart w:id="2690" w:name="_Toc508285804"/>
      <w:bookmarkStart w:id="2691" w:name="_Toc508287269"/>
      <w:bookmarkStart w:id="2692" w:name="_Toc510696648"/>
      <w:bookmarkStart w:id="2693" w:name="_Toc34035409"/>
      <w:bookmarkStart w:id="2694" w:name="_Toc36037402"/>
      <w:bookmarkStart w:id="2695" w:name="_Toc36037706"/>
      <w:bookmarkStart w:id="2696" w:name="_Toc38877548"/>
      <w:bookmarkStart w:id="2697" w:name="_Toc43199630"/>
      <w:bookmarkStart w:id="2698" w:name="_Toc45132809"/>
      <w:bookmarkStart w:id="2699" w:name="_Toc59015552"/>
      <w:bookmarkStart w:id="2700" w:name="_Toc63171108"/>
      <w:bookmarkStart w:id="2701" w:name="_Toc66282145"/>
      <w:bookmarkStart w:id="2702" w:name="_Toc68166021"/>
      <w:bookmarkStart w:id="2703" w:name="_Toc70426327"/>
      <w:bookmarkStart w:id="2704" w:name="_Toc73433678"/>
      <w:bookmarkStart w:id="2705" w:name="_Toc73435775"/>
      <w:bookmarkStart w:id="2706" w:name="_Toc73437182"/>
      <w:bookmarkStart w:id="2707" w:name="_Toc75351592"/>
      <w:bookmarkStart w:id="2708" w:name="_Toc83229870"/>
      <w:bookmarkStart w:id="2709" w:name="_Toc85527898"/>
      <w:bookmarkStart w:id="2710" w:name="_Toc90649523"/>
      <w:bookmarkStart w:id="2711" w:name="_Toc2163470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E45330">
        <w:t>6.1.7.3</w:t>
      </w:r>
      <w:r w:rsidRPr="00E45330">
        <w:tab/>
        <w:t>Application Errors</w:t>
      </w:r>
      <w:bookmarkEnd w:id="2711"/>
    </w:p>
    <w:p w14:paraId="1863FCE8" w14:textId="77777777" w:rsidR="003E1356" w:rsidRPr="00E45330" w:rsidRDefault="003E1356" w:rsidP="003E1356">
      <w:r w:rsidRPr="00E45330">
        <w:t>The application errors defined for the VAE_MessageDelivery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30"/>
      </w:pPr>
      <w:bookmarkStart w:id="2712" w:name="_Toc216347066"/>
      <w:r w:rsidRPr="00E45330">
        <w:t>6.1.8</w:t>
      </w:r>
      <w:r w:rsidRPr="00E45330">
        <w:tab/>
        <w:t>Feature negotiation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2"/>
    </w:p>
    <w:p w14:paraId="5B256E66" w14:textId="77777777" w:rsidR="00097088" w:rsidRPr="00E45330" w:rsidRDefault="00097088" w:rsidP="00097088">
      <w:r w:rsidRPr="00E45330">
        <w:t>The optional features in table 6.1.8-1 are defined for the VAE_MessageDelivery</w:t>
      </w:r>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r w:rsidRPr="00E45330">
              <w:t>Notification_test_event</w:t>
            </w:r>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r w:rsidRPr="00E45330">
              <w:rPr>
                <w:lang w:eastAsia="zh-CN"/>
              </w:rPr>
              <w:t>Notification_websocket</w:t>
            </w:r>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6.1.5.4. This feature requires that the </w:t>
            </w:r>
            <w:r w:rsidRPr="00E45330">
              <w:t>Notification_test_event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r>
              <w:rPr>
                <w:lang w:eastAsia="zh-CN"/>
              </w:rPr>
              <w:t>enNB</w:t>
            </w:r>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7B3DB3">
            <w:pPr>
              <w:pStyle w:val="TAL"/>
              <w:ind w:left="284" w:hanging="284"/>
            </w:pPr>
            <w:r>
              <w:t>-</w:t>
            </w:r>
            <w:r>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30"/>
      </w:pPr>
      <w:bookmarkStart w:id="2713" w:name="_Toc216347067"/>
      <w:r>
        <w:t>6.1</w:t>
      </w:r>
      <w:r w:rsidRPr="008874EC">
        <w:t>.</w:t>
      </w:r>
      <w:r w:rsidRPr="00F10077">
        <w:t>9</w:t>
      </w:r>
      <w:r w:rsidRPr="008874EC">
        <w:tab/>
        <w:t>Security</w:t>
      </w:r>
      <w:bookmarkEnd w:id="2713"/>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r w:rsidRPr="00E45330">
        <w:t>VAE_MessageDelivery</w:t>
      </w:r>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2"/>
      </w:pPr>
      <w:bookmarkStart w:id="2714" w:name="_Toc510696649"/>
      <w:bookmarkStart w:id="2715" w:name="_Toc34035410"/>
      <w:bookmarkStart w:id="2716" w:name="_Toc36037403"/>
      <w:bookmarkStart w:id="2717" w:name="_Toc36037707"/>
      <w:bookmarkStart w:id="2718" w:name="_Toc38877549"/>
      <w:bookmarkStart w:id="2719" w:name="_Toc43199631"/>
      <w:bookmarkStart w:id="2720" w:name="_Toc45132810"/>
      <w:bookmarkStart w:id="2721" w:name="_Toc59015553"/>
      <w:bookmarkStart w:id="2722" w:name="_Toc63171109"/>
      <w:bookmarkStart w:id="2723" w:name="_Toc66282146"/>
      <w:bookmarkStart w:id="2724" w:name="_Toc68166022"/>
      <w:bookmarkStart w:id="2725" w:name="_Toc70426328"/>
      <w:bookmarkStart w:id="2726" w:name="_Toc73433679"/>
      <w:bookmarkStart w:id="2727" w:name="_Toc73435776"/>
      <w:bookmarkStart w:id="2728" w:name="_Toc73437183"/>
      <w:bookmarkStart w:id="2729" w:name="_Toc75351593"/>
      <w:bookmarkStart w:id="2730" w:name="_Toc83229871"/>
      <w:bookmarkStart w:id="2731" w:name="_Toc85527899"/>
      <w:bookmarkStart w:id="2732" w:name="_Toc90649524"/>
      <w:r w:rsidRPr="00E45330">
        <w:br w:type="page"/>
      </w:r>
      <w:bookmarkStart w:id="2733" w:name="_Toc216347068"/>
      <w:r w:rsidR="008F780E" w:rsidRPr="00E45330">
        <w:lastRenderedPageBreak/>
        <w:t>6.2</w:t>
      </w:r>
      <w:r w:rsidR="008F780E" w:rsidRPr="00E45330">
        <w:tab/>
        <w:t>VAE_FileDistribution Service API</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r w:rsidR="008F780E" w:rsidRPr="00E45330">
        <w:t xml:space="preserve"> </w:t>
      </w:r>
    </w:p>
    <w:p w14:paraId="6A7F3114" w14:textId="77777777" w:rsidR="008F780E" w:rsidRPr="00E45330" w:rsidRDefault="008F780E">
      <w:pPr>
        <w:pStyle w:val="30"/>
      </w:pPr>
      <w:bookmarkStart w:id="2734" w:name="_Toc34035411"/>
      <w:bookmarkStart w:id="2735" w:name="_Toc36037404"/>
      <w:bookmarkStart w:id="2736" w:name="_Toc36037708"/>
      <w:bookmarkStart w:id="2737" w:name="_Toc38877550"/>
      <w:bookmarkStart w:id="2738" w:name="_Toc43199632"/>
      <w:bookmarkStart w:id="2739" w:name="_Toc45132811"/>
      <w:bookmarkStart w:id="2740" w:name="_Toc59015554"/>
      <w:bookmarkStart w:id="2741" w:name="_Toc63171110"/>
      <w:bookmarkStart w:id="2742" w:name="_Toc66282147"/>
      <w:bookmarkStart w:id="2743" w:name="_Toc68166023"/>
      <w:bookmarkStart w:id="2744" w:name="_Toc70426329"/>
      <w:bookmarkStart w:id="2745" w:name="_Toc73433680"/>
      <w:bookmarkStart w:id="2746" w:name="_Toc73435777"/>
      <w:bookmarkStart w:id="2747" w:name="_Toc73437184"/>
      <w:bookmarkStart w:id="2748" w:name="_Toc75351594"/>
      <w:bookmarkStart w:id="2749" w:name="_Toc83229872"/>
      <w:bookmarkStart w:id="2750" w:name="_Toc85527900"/>
      <w:bookmarkStart w:id="2751" w:name="_Toc90649525"/>
      <w:bookmarkStart w:id="2752" w:name="_Toc216347069"/>
      <w:r w:rsidRPr="00E45330">
        <w:t>6.2.1</w:t>
      </w:r>
      <w:r w:rsidRPr="00E45330">
        <w:tab/>
        <w:t>Introduction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C8AC7AD" w14:textId="77777777" w:rsidR="000D7387" w:rsidRPr="00E45330" w:rsidRDefault="000D7387" w:rsidP="000D7387">
      <w:pPr>
        <w:rPr>
          <w:noProof/>
          <w:lang w:eastAsia="zh-CN"/>
        </w:rPr>
      </w:pPr>
      <w:r w:rsidRPr="00E45330">
        <w:rPr>
          <w:noProof/>
        </w:rPr>
        <w:t xml:space="preserve">The </w:t>
      </w:r>
      <w:r w:rsidRPr="00E45330">
        <w:t>VAE_FileDistribution</w:t>
      </w:r>
      <w:r w:rsidRPr="00E45330">
        <w:rPr>
          <w:noProof/>
        </w:rPr>
        <w:t xml:space="preserve"> shall use the </w:t>
      </w:r>
      <w:r w:rsidRPr="00E45330">
        <w:t>VAE_FileDistribution</w:t>
      </w:r>
      <w:r w:rsidRPr="00E45330">
        <w:rPr>
          <w:noProof/>
        </w:rPr>
        <w:t xml:space="preserve"> </w:t>
      </w:r>
      <w:r w:rsidRPr="00E45330">
        <w:rPr>
          <w:noProof/>
          <w:lang w:eastAsia="zh-CN"/>
        </w:rPr>
        <w:t>API.</w:t>
      </w:r>
    </w:p>
    <w:p w14:paraId="631AF18A" w14:textId="77777777" w:rsidR="008F780E" w:rsidRPr="00E45330" w:rsidRDefault="008F780E">
      <w:r w:rsidRPr="00E45330">
        <w:t>The API URI of the VAE_FileDistribution</w:t>
      </w:r>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t>vae-file-distribution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30"/>
      </w:pPr>
      <w:bookmarkStart w:id="2753" w:name="_Toc34035412"/>
      <w:bookmarkStart w:id="2754" w:name="_Toc36037405"/>
      <w:bookmarkStart w:id="2755" w:name="_Toc36037709"/>
      <w:bookmarkStart w:id="2756" w:name="_Toc38877551"/>
      <w:bookmarkStart w:id="2757" w:name="_Toc43199633"/>
      <w:bookmarkStart w:id="2758" w:name="_Toc45132812"/>
      <w:bookmarkStart w:id="2759" w:name="_Toc59015555"/>
      <w:bookmarkStart w:id="2760" w:name="_Toc63171111"/>
      <w:bookmarkStart w:id="2761" w:name="_Toc66282148"/>
      <w:bookmarkStart w:id="2762" w:name="_Toc68166024"/>
      <w:bookmarkStart w:id="2763" w:name="_Toc70426330"/>
      <w:bookmarkStart w:id="2764" w:name="_Toc73433681"/>
      <w:bookmarkStart w:id="2765" w:name="_Toc73435778"/>
      <w:bookmarkStart w:id="2766" w:name="_Toc73437185"/>
      <w:bookmarkStart w:id="2767" w:name="_Toc75351595"/>
      <w:bookmarkStart w:id="2768" w:name="_Toc83229873"/>
      <w:bookmarkStart w:id="2769" w:name="_Toc85527901"/>
      <w:bookmarkStart w:id="2770" w:name="_Toc90649526"/>
      <w:bookmarkStart w:id="2771" w:name="_Toc216347070"/>
      <w:r w:rsidRPr="00E45330">
        <w:t>6.2.2</w:t>
      </w:r>
      <w:r w:rsidRPr="00E45330">
        <w:tab/>
        <w:t>Usage of HTTP</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F10348B" w14:textId="77777777" w:rsidR="008F780E" w:rsidRPr="00E45330" w:rsidRDefault="008F780E">
      <w:pPr>
        <w:pStyle w:val="40"/>
      </w:pPr>
      <w:bookmarkStart w:id="2772" w:name="_Toc34035413"/>
      <w:bookmarkStart w:id="2773" w:name="_Toc36037406"/>
      <w:bookmarkStart w:id="2774" w:name="_Toc36037710"/>
      <w:bookmarkStart w:id="2775" w:name="_Toc38877552"/>
      <w:bookmarkStart w:id="2776" w:name="_Toc43199634"/>
      <w:bookmarkStart w:id="2777" w:name="_Toc45132813"/>
      <w:bookmarkStart w:id="2778" w:name="_Toc59015556"/>
      <w:bookmarkStart w:id="2779" w:name="_Toc63171112"/>
      <w:bookmarkStart w:id="2780" w:name="_Toc66282149"/>
      <w:bookmarkStart w:id="2781" w:name="_Toc68166025"/>
      <w:bookmarkStart w:id="2782" w:name="_Toc70426331"/>
      <w:bookmarkStart w:id="2783" w:name="_Toc73433682"/>
      <w:bookmarkStart w:id="2784" w:name="_Toc73435779"/>
      <w:bookmarkStart w:id="2785" w:name="_Toc73437186"/>
      <w:bookmarkStart w:id="2786" w:name="_Toc75351596"/>
      <w:bookmarkStart w:id="2787" w:name="_Toc83229874"/>
      <w:bookmarkStart w:id="2788" w:name="_Toc85527902"/>
      <w:bookmarkStart w:id="2789" w:name="_Toc90649527"/>
      <w:bookmarkStart w:id="2790" w:name="_Toc216347071"/>
      <w:r w:rsidRPr="00E45330">
        <w:t>6.2.2.1</w:t>
      </w:r>
      <w:r w:rsidRPr="00E45330">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An OpenAPI [6] specification of HTTP messages and content bodies for the VAE_FileDistribution is contained in Annex A.3.</w:t>
      </w:r>
    </w:p>
    <w:p w14:paraId="37FBAAF3" w14:textId="77777777" w:rsidR="008F780E" w:rsidRPr="00E45330" w:rsidRDefault="008F780E">
      <w:pPr>
        <w:pStyle w:val="40"/>
      </w:pPr>
      <w:bookmarkStart w:id="2791" w:name="_Toc34035414"/>
      <w:bookmarkStart w:id="2792" w:name="_Toc36037407"/>
      <w:bookmarkStart w:id="2793" w:name="_Toc36037711"/>
      <w:bookmarkStart w:id="2794" w:name="_Toc38877553"/>
      <w:bookmarkStart w:id="2795" w:name="_Toc43199635"/>
      <w:bookmarkStart w:id="2796" w:name="_Toc45132814"/>
      <w:bookmarkStart w:id="2797" w:name="_Toc59015557"/>
      <w:bookmarkStart w:id="2798" w:name="_Toc63171113"/>
      <w:bookmarkStart w:id="2799" w:name="_Toc66282150"/>
      <w:bookmarkStart w:id="2800" w:name="_Toc68166026"/>
      <w:bookmarkStart w:id="2801" w:name="_Toc70426332"/>
      <w:bookmarkStart w:id="2802" w:name="_Toc73433683"/>
      <w:bookmarkStart w:id="2803" w:name="_Toc73435780"/>
      <w:bookmarkStart w:id="2804" w:name="_Toc73437187"/>
      <w:bookmarkStart w:id="2805" w:name="_Toc75351597"/>
      <w:bookmarkStart w:id="2806" w:name="_Toc83229875"/>
      <w:bookmarkStart w:id="2807" w:name="_Toc85527903"/>
      <w:bookmarkStart w:id="2808" w:name="_Toc90649528"/>
      <w:bookmarkStart w:id="2809" w:name="_Toc216347072"/>
      <w:r w:rsidRPr="00E45330">
        <w:t>6.2.2.2</w:t>
      </w:r>
      <w:r w:rsidRPr="00E45330">
        <w:tab/>
        <w:t>HTTP standard headers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CD9FBB3" w14:textId="77777777" w:rsidR="008F780E" w:rsidRPr="00E45330" w:rsidRDefault="008F780E">
      <w:pPr>
        <w:pStyle w:val="50"/>
        <w:rPr>
          <w:lang w:eastAsia="zh-CN"/>
        </w:rPr>
      </w:pPr>
      <w:bookmarkStart w:id="2810" w:name="_Toc34035415"/>
      <w:bookmarkStart w:id="2811" w:name="_Toc36037408"/>
      <w:bookmarkStart w:id="2812" w:name="_Toc36037712"/>
      <w:bookmarkStart w:id="2813" w:name="_Toc38877554"/>
      <w:bookmarkStart w:id="2814" w:name="_Toc43199636"/>
      <w:bookmarkStart w:id="2815" w:name="_Toc45132815"/>
      <w:bookmarkStart w:id="2816" w:name="_Toc59015558"/>
      <w:bookmarkStart w:id="2817" w:name="_Toc63171114"/>
      <w:bookmarkStart w:id="2818" w:name="_Toc66282151"/>
      <w:bookmarkStart w:id="2819" w:name="_Toc68166027"/>
      <w:bookmarkStart w:id="2820" w:name="_Toc70426333"/>
      <w:bookmarkStart w:id="2821" w:name="_Toc73433684"/>
      <w:bookmarkStart w:id="2822" w:name="_Toc73435781"/>
      <w:bookmarkStart w:id="2823" w:name="_Toc73437188"/>
      <w:bookmarkStart w:id="2824" w:name="_Toc75351598"/>
      <w:bookmarkStart w:id="2825" w:name="_Toc83229876"/>
      <w:bookmarkStart w:id="2826" w:name="_Toc85527904"/>
      <w:bookmarkStart w:id="2827" w:name="_Toc90649529"/>
      <w:bookmarkStart w:id="2828" w:name="_Toc216347073"/>
      <w:r w:rsidRPr="00E45330">
        <w:t>6.2.2.2.1</w:t>
      </w:r>
      <w:r w:rsidRPr="00E45330">
        <w:rPr>
          <w:rFonts w:hint="eastAsia"/>
          <w:lang w:eastAsia="zh-CN"/>
        </w:rPr>
        <w:tab/>
      </w:r>
      <w:r w:rsidRPr="00E45330">
        <w:rPr>
          <w:lang w:eastAsia="zh-CN"/>
        </w:rPr>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50"/>
      </w:pPr>
      <w:bookmarkStart w:id="2829" w:name="_Toc34035416"/>
      <w:bookmarkStart w:id="2830" w:name="_Toc36037409"/>
      <w:bookmarkStart w:id="2831" w:name="_Toc36037713"/>
      <w:bookmarkStart w:id="2832" w:name="_Toc38877555"/>
      <w:bookmarkStart w:id="2833" w:name="_Toc43199637"/>
      <w:bookmarkStart w:id="2834" w:name="_Toc45132816"/>
      <w:bookmarkStart w:id="2835" w:name="_Toc59015559"/>
      <w:bookmarkStart w:id="2836" w:name="_Toc63171115"/>
      <w:bookmarkStart w:id="2837" w:name="_Toc66282152"/>
      <w:bookmarkStart w:id="2838" w:name="_Toc68166028"/>
      <w:bookmarkStart w:id="2839" w:name="_Toc70426334"/>
      <w:bookmarkStart w:id="2840" w:name="_Toc73433685"/>
      <w:bookmarkStart w:id="2841" w:name="_Toc73435782"/>
      <w:bookmarkStart w:id="2842" w:name="_Toc73437189"/>
      <w:bookmarkStart w:id="2843" w:name="_Toc75351599"/>
      <w:bookmarkStart w:id="2844" w:name="_Toc83229877"/>
      <w:bookmarkStart w:id="2845" w:name="_Toc85527905"/>
      <w:bookmarkStart w:id="2846" w:name="_Toc90649530"/>
      <w:bookmarkStart w:id="2847" w:name="_Toc216347074"/>
      <w:r w:rsidRPr="00E45330">
        <w:t>6.2.2.2.2</w:t>
      </w:r>
      <w:r w:rsidRPr="00E45330">
        <w:tab/>
        <w:t>Content type</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40"/>
      </w:pPr>
      <w:bookmarkStart w:id="2848" w:name="_Toc34035417"/>
      <w:bookmarkStart w:id="2849" w:name="_Toc36037410"/>
      <w:bookmarkStart w:id="2850" w:name="_Toc36037714"/>
      <w:bookmarkStart w:id="2851" w:name="_Toc38877556"/>
      <w:bookmarkStart w:id="2852" w:name="_Toc43199638"/>
      <w:bookmarkStart w:id="2853" w:name="_Toc45132817"/>
      <w:bookmarkStart w:id="2854" w:name="_Toc59015560"/>
      <w:bookmarkStart w:id="2855" w:name="_Toc63171116"/>
      <w:bookmarkStart w:id="2856" w:name="_Toc66282153"/>
      <w:bookmarkStart w:id="2857" w:name="_Toc68166029"/>
      <w:bookmarkStart w:id="2858" w:name="_Toc70426335"/>
      <w:bookmarkStart w:id="2859" w:name="_Toc73433686"/>
      <w:bookmarkStart w:id="2860" w:name="_Toc73435783"/>
      <w:bookmarkStart w:id="2861" w:name="_Toc73437190"/>
      <w:bookmarkStart w:id="2862" w:name="_Toc75351600"/>
      <w:bookmarkStart w:id="2863" w:name="_Toc83229878"/>
      <w:bookmarkStart w:id="2864" w:name="_Toc85527906"/>
      <w:bookmarkStart w:id="2865" w:name="_Toc90649531"/>
      <w:bookmarkStart w:id="2866" w:name="_Toc216347075"/>
      <w:r w:rsidRPr="00E45330">
        <w:t>6.2.2.3</w:t>
      </w:r>
      <w:r w:rsidRPr="00E45330">
        <w:tab/>
        <w:t>HTTP custom headers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367ABB5" w14:textId="77777777" w:rsidR="008F780E" w:rsidRPr="00E45330" w:rsidRDefault="008F780E">
      <w:pPr>
        <w:pStyle w:val="50"/>
        <w:rPr>
          <w:lang w:eastAsia="zh-CN"/>
        </w:rPr>
      </w:pPr>
      <w:bookmarkStart w:id="2867" w:name="_Toc34035418"/>
      <w:bookmarkStart w:id="2868" w:name="_Toc36037411"/>
      <w:bookmarkStart w:id="2869" w:name="_Toc36037715"/>
      <w:bookmarkStart w:id="2870" w:name="_Toc38877557"/>
      <w:bookmarkStart w:id="2871" w:name="_Toc43199639"/>
      <w:bookmarkStart w:id="2872" w:name="_Toc45132818"/>
      <w:bookmarkStart w:id="2873" w:name="_Toc59015561"/>
      <w:bookmarkStart w:id="2874" w:name="_Toc63171117"/>
      <w:bookmarkStart w:id="2875" w:name="_Toc66282154"/>
      <w:bookmarkStart w:id="2876" w:name="_Toc68166030"/>
      <w:bookmarkStart w:id="2877" w:name="_Toc70426336"/>
      <w:bookmarkStart w:id="2878" w:name="_Toc73433687"/>
      <w:bookmarkStart w:id="2879" w:name="_Toc73435784"/>
      <w:bookmarkStart w:id="2880" w:name="_Toc73437191"/>
      <w:bookmarkStart w:id="2881" w:name="_Toc75351601"/>
      <w:bookmarkStart w:id="2882" w:name="_Toc83229879"/>
      <w:bookmarkStart w:id="2883" w:name="_Toc85527907"/>
      <w:bookmarkStart w:id="2884" w:name="_Toc90649532"/>
      <w:bookmarkStart w:id="2885" w:name="_Toc216347076"/>
      <w:r w:rsidRPr="00E45330">
        <w:t>6.2.2.3.1</w:t>
      </w:r>
      <w:r w:rsidRPr="00E45330">
        <w:rPr>
          <w:rFonts w:hint="eastAsia"/>
          <w:lang w:eastAsia="zh-CN"/>
        </w:rPr>
        <w:tab/>
      </w:r>
      <w:r w:rsidRPr="00E45330">
        <w:rPr>
          <w:lang w:eastAsia="zh-CN"/>
        </w:rPr>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30"/>
      </w:pPr>
      <w:bookmarkStart w:id="2886" w:name="_Toc34035419"/>
      <w:bookmarkStart w:id="2887" w:name="_Toc36037412"/>
      <w:bookmarkStart w:id="2888" w:name="_Toc36037716"/>
      <w:bookmarkStart w:id="2889" w:name="_Toc38877558"/>
      <w:bookmarkStart w:id="2890" w:name="_Toc43199640"/>
      <w:bookmarkStart w:id="2891" w:name="_Toc45132819"/>
      <w:bookmarkStart w:id="2892" w:name="_Toc59015562"/>
      <w:bookmarkStart w:id="2893" w:name="_Toc63171118"/>
      <w:bookmarkStart w:id="2894" w:name="_Toc66282155"/>
      <w:bookmarkStart w:id="2895" w:name="_Toc68166031"/>
      <w:bookmarkStart w:id="2896" w:name="_Toc70426337"/>
      <w:bookmarkStart w:id="2897" w:name="_Toc73433688"/>
      <w:bookmarkStart w:id="2898" w:name="_Toc73435785"/>
      <w:bookmarkStart w:id="2899" w:name="_Toc73437192"/>
      <w:bookmarkStart w:id="2900" w:name="_Toc75351602"/>
      <w:bookmarkStart w:id="2901" w:name="_Toc83229880"/>
      <w:bookmarkStart w:id="2902" w:name="_Toc85527908"/>
      <w:bookmarkStart w:id="2903" w:name="_Toc90649533"/>
      <w:bookmarkStart w:id="2904" w:name="_Toc216347077"/>
      <w:r w:rsidRPr="00E45330">
        <w:lastRenderedPageBreak/>
        <w:t>6.2.3</w:t>
      </w:r>
      <w:r w:rsidRPr="00E45330">
        <w:tab/>
        <w:t>Resources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E45330">
        <w:t xml:space="preserve"> </w:t>
      </w:r>
    </w:p>
    <w:p w14:paraId="37A71B3E" w14:textId="77777777" w:rsidR="008F780E" w:rsidRDefault="008F780E">
      <w:pPr>
        <w:pStyle w:val="40"/>
      </w:pPr>
      <w:bookmarkStart w:id="2905" w:name="_Toc34035420"/>
      <w:bookmarkStart w:id="2906" w:name="_Toc36037413"/>
      <w:bookmarkStart w:id="2907" w:name="_Toc36037717"/>
      <w:bookmarkStart w:id="2908" w:name="_Toc38877559"/>
      <w:bookmarkStart w:id="2909" w:name="_Toc43199641"/>
      <w:bookmarkStart w:id="2910" w:name="_Toc45132820"/>
      <w:bookmarkStart w:id="2911" w:name="_Toc59015563"/>
      <w:bookmarkStart w:id="2912" w:name="_Toc63171119"/>
      <w:bookmarkStart w:id="2913" w:name="_Toc66282156"/>
      <w:bookmarkStart w:id="2914" w:name="_Toc68166032"/>
      <w:bookmarkStart w:id="2915" w:name="_Toc70426338"/>
      <w:bookmarkStart w:id="2916" w:name="_Toc73433689"/>
      <w:bookmarkStart w:id="2917" w:name="_Toc73435786"/>
      <w:bookmarkStart w:id="2918" w:name="_Toc73437193"/>
      <w:bookmarkStart w:id="2919" w:name="_Toc75351603"/>
      <w:bookmarkStart w:id="2920" w:name="_Toc83229881"/>
      <w:bookmarkStart w:id="2921" w:name="_Toc85527909"/>
      <w:bookmarkStart w:id="2922" w:name="_Toc90649534"/>
      <w:bookmarkStart w:id="2923" w:name="_Toc216347078"/>
      <w:r w:rsidRPr="00E45330">
        <w:t>6.2.3.1</w:t>
      </w:r>
      <w:r w:rsidRPr="00E45330">
        <w:tab/>
        <w:t>Overview</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r>
        <w:t>VAE_FileDistribution</w:t>
      </w:r>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4pt;height:165.4pt" o:ole="">
            <v:imagedata r:id="rId85" o:title=""/>
          </v:shape>
          <o:OLEObject Type="Embed" ProgID="Visio.Drawing.15" ShapeID="_x0000_i1063" DrawAspect="Content" ObjectID="_1826960024" r:id="rId86"/>
        </w:object>
      </w:r>
    </w:p>
    <w:p w14:paraId="06A95438" w14:textId="77777777" w:rsidR="008F780E" w:rsidRPr="00E45330" w:rsidRDefault="00343E74">
      <w:pPr>
        <w:pStyle w:val="TF"/>
      </w:pPr>
      <w:r w:rsidRPr="00E45330">
        <w:t>Figure</w:t>
      </w:r>
      <w:r>
        <w:t> </w:t>
      </w:r>
      <w:r w:rsidR="008F780E" w:rsidRPr="00E45330">
        <w:t>6.2.3.1-1: Resource URI structure of the VAE_FileDistribution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/file-distributions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/file-distributions/{distributionId}</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40"/>
      </w:pPr>
      <w:bookmarkStart w:id="2924" w:name="_Toc34035421"/>
      <w:bookmarkStart w:id="2925" w:name="_Toc36037414"/>
      <w:bookmarkStart w:id="2926" w:name="_Toc36037718"/>
      <w:bookmarkStart w:id="2927" w:name="_Toc38877560"/>
      <w:bookmarkStart w:id="2928" w:name="_Toc43199642"/>
      <w:bookmarkStart w:id="2929" w:name="_Toc45132821"/>
      <w:bookmarkStart w:id="2930" w:name="_Toc59015564"/>
      <w:bookmarkStart w:id="2931" w:name="_Toc63171120"/>
      <w:bookmarkStart w:id="2932" w:name="_Toc66282157"/>
      <w:bookmarkStart w:id="2933" w:name="_Toc68166033"/>
      <w:bookmarkStart w:id="2934" w:name="_Toc70426339"/>
      <w:bookmarkStart w:id="2935" w:name="_Toc73433690"/>
      <w:bookmarkStart w:id="2936" w:name="_Toc73435787"/>
      <w:bookmarkStart w:id="2937" w:name="_Toc73437194"/>
      <w:bookmarkStart w:id="2938" w:name="_Toc75351604"/>
      <w:bookmarkStart w:id="2939" w:name="_Toc83229882"/>
      <w:bookmarkStart w:id="2940" w:name="_Toc85527910"/>
      <w:bookmarkStart w:id="2941" w:name="_Toc90649535"/>
      <w:bookmarkStart w:id="2942" w:name="_Toc216347079"/>
      <w:r w:rsidRPr="00E45330">
        <w:t>6.2.3.2</w:t>
      </w:r>
      <w:r w:rsidRPr="00E45330">
        <w:tab/>
        <w:t>Resource: File Distributions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17216E0" w14:textId="77777777" w:rsidR="008F780E" w:rsidRPr="00E45330" w:rsidRDefault="008F780E">
      <w:pPr>
        <w:pStyle w:val="50"/>
      </w:pPr>
      <w:bookmarkStart w:id="2943" w:name="_Toc34035422"/>
      <w:bookmarkStart w:id="2944" w:name="_Toc36037415"/>
      <w:bookmarkStart w:id="2945" w:name="_Toc36037719"/>
      <w:bookmarkStart w:id="2946" w:name="_Toc38877561"/>
      <w:bookmarkStart w:id="2947" w:name="_Toc43199643"/>
      <w:bookmarkStart w:id="2948" w:name="_Toc45132822"/>
      <w:bookmarkStart w:id="2949" w:name="_Toc59015565"/>
      <w:bookmarkStart w:id="2950" w:name="_Toc63171121"/>
      <w:bookmarkStart w:id="2951" w:name="_Toc66282158"/>
      <w:bookmarkStart w:id="2952" w:name="_Toc68166034"/>
      <w:bookmarkStart w:id="2953" w:name="_Toc70426340"/>
      <w:bookmarkStart w:id="2954" w:name="_Toc73433691"/>
      <w:bookmarkStart w:id="2955" w:name="_Toc73435788"/>
      <w:bookmarkStart w:id="2956" w:name="_Toc73437195"/>
      <w:bookmarkStart w:id="2957" w:name="_Toc75351605"/>
      <w:bookmarkStart w:id="2958" w:name="_Toc83229883"/>
      <w:bookmarkStart w:id="2959" w:name="_Toc85527911"/>
      <w:bookmarkStart w:id="2960" w:name="_Toc90649536"/>
      <w:bookmarkStart w:id="2961" w:name="_Toc216347080"/>
      <w:r w:rsidRPr="00E45330">
        <w:t>6.2.3.2.1</w:t>
      </w:r>
      <w:r w:rsidRPr="00E45330">
        <w:tab/>
        <w:t>Description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50"/>
      </w:pPr>
      <w:bookmarkStart w:id="2962" w:name="_Toc34035423"/>
      <w:bookmarkStart w:id="2963" w:name="_Toc36037416"/>
      <w:bookmarkStart w:id="2964" w:name="_Toc36037720"/>
      <w:bookmarkStart w:id="2965" w:name="_Toc38877562"/>
      <w:bookmarkStart w:id="2966" w:name="_Toc43199644"/>
      <w:bookmarkStart w:id="2967" w:name="_Toc45132823"/>
      <w:bookmarkStart w:id="2968" w:name="_Toc59015566"/>
      <w:bookmarkStart w:id="2969" w:name="_Toc63171122"/>
      <w:bookmarkStart w:id="2970" w:name="_Toc66282159"/>
      <w:bookmarkStart w:id="2971" w:name="_Toc68166035"/>
      <w:bookmarkStart w:id="2972" w:name="_Toc70426341"/>
      <w:bookmarkStart w:id="2973" w:name="_Toc73433692"/>
      <w:bookmarkStart w:id="2974" w:name="_Toc73435789"/>
      <w:bookmarkStart w:id="2975" w:name="_Toc73437196"/>
      <w:bookmarkStart w:id="2976" w:name="_Toc75351606"/>
      <w:bookmarkStart w:id="2977" w:name="_Toc83229884"/>
      <w:bookmarkStart w:id="2978" w:name="_Toc85527912"/>
      <w:bookmarkStart w:id="2979" w:name="_Toc90649537"/>
      <w:bookmarkStart w:id="2980" w:name="_Toc216347081"/>
      <w:r w:rsidRPr="00E45330">
        <w:t>6.2.3.2.2</w:t>
      </w:r>
      <w:r w:rsidRPr="00E45330">
        <w:tab/>
        <w:t>Resource Definition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39151FF7" w14:textId="77777777" w:rsidR="008F780E" w:rsidRPr="00E45330" w:rsidRDefault="008F780E">
      <w:r w:rsidRPr="00E45330">
        <w:t xml:space="preserve">Resource URI: </w:t>
      </w:r>
      <w:r w:rsidRPr="00E45330">
        <w:rPr>
          <w:b/>
          <w:noProof/>
        </w:rPr>
        <w:t>{apiRoot}/vae-</w:t>
      </w:r>
      <w:r w:rsidRPr="00E45330">
        <w:rPr>
          <w:b/>
          <w:sz w:val="18"/>
        </w:rPr>
        <w:t>file-distribution/&lt;apiVersion&gt;/file-distributions</w:t>
      </w:r>
    </w:p>
    <w:p w14:paraId="7A781058" w14:textId="77777777" w:rsidR="008F780E" w:rsidRPr="00E45330" w:rsidRDefault="008F780E">
      <w:pPr>
        <w:rPr>
          <w:rFonts w:ascii="Arial" w:hAnsi="Arial" w:cs="Arial"/>
        </w:rPr>
      </w:pPr>
      <w:r w:rsidRPr="00E45330">
        <w:t>This resource shall support the resource URI variables defined in table 6.2.3.2.2-1</w:t>
      </w:r>
      <w:r w:rsidRPr="00E45330">
        <w:rPr>
          <w:rFonts w:ascii="Arial" w:hAnsi="Arial" w:cs="Arial"/>
        </w:rPr>
        <w:t>.</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r w:rsidRPr="00E45330">
              <w:t>apiRoot</w:t>
            </w:r>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50"/>
      </w:pPr>
      <w:bookmarkStart w:id="2981" w:name="_Toc34035424"/>
      <w:bookmarkStart w:id="2982" w:name="_Toc36037417"/>
      <w:bookmarkStart w:id="2983" w:name="_Toc36037721"/>
      <w:bookmarkStart w:id="2984" w:name="_Toc38877563"/>
      <w:bookmarkStart w:id="2985" w:name="_Toc43199645"/>
      <w:bookmarkStart w:id="2986" w:name="_Toc45132824"/>
      <w:bookmarkStart w:id="2987" w:name="_Toc59015567"/>
      <w:bookmarkStart w:id="2988" w:name="_Toc63171123"/>
      <w:bookmarkStart w:id="2989" w:name="_Toc66282160"/>
      <w:bookmarkStart w:id="2990" w:name="_Toc68166036"/>
      <w:bookmarkStart w:id="2991" w:name="_Toc70426342"/>
      <w:bookmarkStart w:id="2992" w:name="_Toc73433693"/>
      <w:bookmarkStart w:id="2993" w:name="_Toc73435790"/>
      <w:bookmarkStart w:id="2994" w:name="_Toc73437197"/>
      <w:bookmarkStart w:id="2995" w:name="_Toc75351607"/>
      <w:bookmarkStart w:id="2996" w:name="_Toc83229885"/>
      <w:bookmarkStart w:id="2997" w:name="_Toc85527913"/>
      <w:bookmarkStart w:id="2998" w:name="_Toc90649538"/>
      <w:bookmarkStart w:id="2999" w:name="_Toc216347082"/>
      <w:r w:rsidRPr="00E45330">
        <w:lastRenderedPageBreak/>
        <w:t>6.2.3.2.3</w:t>
      </w:r>
      <w:r w:rsidRPr="00E45330">
        <w:tab/>
        <w:t>Resource Standard Methods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E14BB01" w14:textId="77777777" w:rsidR="008F780E" w:rsidRPr="00E45330" w:rsidRDefault="008F780E">
      <w:pPr>
        <w:pStyle w:val="6"/>
      </w:pPr>
      <w:bookmarkStart w:id="3000" w:name="_Toc34035425"/>
      <w:bookmarkStart w:id="3001" w:name="_Toc36037418"/>
      <w:bookmarkStart w:id="3002" w:name="_Toc36037722"/>
      <w:bookmarkStart w:id="3003" w:name="_Toc38877564"/>
      <w:bookmarkStart w:id="3004" w:name="_Toc43199646"/>
      <w:bookmarkStart w:id="3005" w:name="_Toc45132825"/>
      <w:bookmarkStart w:id="3006" w:name="_Toc59015568"/>
      <w:bookmarkStart w:id="3007" w:name="_Toc63171124"/>
      <w:bookmarkStart w:id="3008" w:name="_Toc66282161"/>
      <w:bookmarkStart w:id="3009" w:name="_Toc68166037"/>
      <w:bookmarkStart w:id="3010" w:name="_Toc70426343"/>
      <w:bookmarkStart w:id="3011" w:name="_Toc73433694"/>
      <w:bookmarkStart w:id="3012" w:name="_Toc73435791"/>
      <w:bookmarkStart w:id="3013" w:name="_Toc73437198"/>
      <w:bookmarkStart w:id="3014" w:name="_Toc75351608"/>
      <w:bookmarkStart w:id="3015" w:name="_Toc83229886"/>
      <w:bookmarkStart w:id="3016" w:name="_Toc85527914"/>
      <w:bookmarkStart w:id="3017" w:name="_Toc90649539"/>
      <w:bookmarkStart w:id="3018" w:name="_Toc216347083"/>
      <w:r w:rsidRPr="00E45330">
        <w:t>6.2.3.2.3.1</w:t>
      </w:r>
      <w:r w:rsidRPr="00E45330">
        <w:tab/>
        <w:t>POST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r w:rsidRPr="00E45330">
              <w:t>FileDistributionData</w:t>
            </w:r>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r w:rsidRPr="00E45330">
              <w:t>FileDistributionData</w:t>
            </w:r>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50"/>
      </w:pPr>
      <w:bookmarkStart w:id="3019" w:name="_Toc34035426"/>
      <w:bookmarkStart w:id="3020" w:name="_Toc36037419"/>
      <w:bookmarkStart w:id="3021" w:name="_Toc36037723"/>
      <w:bookmarkStart w:id="3022" w:name="_Toc38877565"/>
      <w:bookmarkStart w:id="3023" w:name="_Toc43199647"/>
      <w:bookmarkStart w:id="3024" w:name="_Toc45132826"/>
      <w:bookmarkStart w:id="3025" w:name="_Toc59015569"/>
      <w:bookmarkStart w:id="3026" w:name="_Toc63171125"/>
      <w:bookmarkStart w:id="3027" w:name="_Toc66282162"/>
      <w:bookmarkStart w:id="3028" w:name="_Toc68166038"/>
      <w:bookmarkStart w:id="3029" w:name="_Toc70426344"/>
      <w:bookmarkStart w:id="3030" w:name="_Toc73433695"/>
      <w:bookmarkStart w:id="3031" w:name="_Toc73435792"/>
      <w:bookmarkStart w:id="3032" w:name="_Toc73437199"/>
      <w:bookmarkStart w:id="3033" w:name="_Toc75351609"/>
      <w:bookmarkStart w:id="3034" w:name="_Toc83229887"/>
      <w:bookmarkStart w:id="3035" w:name="_Toc85527915"/>
      <w:bookmarkStart w:id="3036" w:name="_Toc90649540"/>
      <w:bookmarkStart w:id="3037" w:name="_Toc216347084"/>
      <w:r w:rsidRPr="00E45330">
        <w:t>6.2.3.2.4</w:t>
      </w:r>
      <w:r w:rsidRPr="00E45330">
        <w:tab/>
        <w:t>Resource Custom Operations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40"/>
      </w:pPr>
      <w:bookmarkStart w:id="3038" w:name="_Toc34035427"/>
      <w:bookmarkStart w:id="3039" w:name="_Toc36037420"/>
      <w:bookmarkStart w:id="3040" w:name="_Toc36037724"/>
      <w:bookmarkStart w:id="3041" w:name="_Toc38877566"/>
      <w:bookmarkStart w:id="3042" w:name="_Toc43199648"/>
      <w:bookmarkStart w:id="3043" w:name="_Toc45132827"/>
      <w:bookmarkStart w:id="3044" w:name="_Toc59015570"/>
      <w:bookmarkStart w:id="3045" w:name="_Toc63171126"/>
      <w:bookmarkStart w:id="3046" w:name="_Toc66282163"/>
      <w:bookmarkStart w:id="3047" w:name="_Toc68166039"/>
      <w:bookmarkStart w:id="3048" w:name="_Toc70426345"/>
      <w:bookmarkStart w:id="3049" w:name="_Toc73433696"/>
      <w:bookmarkStart w:id="3050" w:name="_Toc73435793"/>
      <w:bookmarkStart w:id="3051" w:name="_Toc73437200"/>
      <w:bookmarkStart w:id="3052" w:name="_Toc75351610"/>
      <w:bookmarkStart w:id="3053" w:name="_Toc83229888"/>
      <w:bookmarkStart w:id="3054" w:name="_Toc85527916"/>
      <w:bookmarkStart w:id="3055" w:name="_Toc90649541"/>
      <w:bookmarkStart w:id="3056" w:name="_Toc216347085"/>
      <w:r w:rsidRPr="00E45330">
        <w:t>6.2.3.3</w:t>
      </w:r>
      <w:r w:rsidRPr="00E45330">
        <w:tab/>
        <w:t>Resource: Individual File Distribution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r w:rsidRPr="00E45330">
        <w:t xml:space="preserve"> </w:t>
      </w:r>
    </w:p>
    <w:p w14:paraId="49A4EE5D" w14:textId="77777777" w:rsidR="008F780E" w:rsidRPr="00E45330" w:rsidRDefault="008F780E">
      <w:pPr>
        <w:pStyle w:val="50"/>
      </w:pPr>
      <w:bookmarkStart w:id="3057" w:name="_Toc34035428"/>
      <w:bookmarkStart w:id="3058" w:name="_Toc36037421"/>
      <w:bookmarkStart w:id="3059" w:name="_Toc36037725"/>
      <w:bookmarkStart w:id="3060" w:name="_Toc38877567"/>
      <w:bookmarkStart w:id="3061" w:name="_Toc43199649"/>
      <w:bookmarkStart w:id="3062" w:name="_Toc45132828"/>
      <w:bookmarkStart w:id="3063" w:name="_Toc59015571"/>
      <w:bookmarkStart w:id="3064" w:name="_Toc63171127"/>
      <w:bookmarkStart w:id="3065" w:name="_Toc66282164"/>
      <w:bookmarkStart w:id="3066" w:name="_Toc68166040"/>
      <w:bookmarkStart w:id="3067" w:name="_Toc70426346"/>
      <w:bookmarkStart w:id="3068" w:name="_Toc73433697"/>
      <w:bookmarkStart w:id="3069" w:name="_Toc73435794"/>
      <w:bookmarkStart w:id="3070" w:name="_Toc73437201"/>
      <w:bookmarkStart w:id="3071" w:name="_Toc75351611"/>
      <w:bookmarkStart w:id="3072" w:name="_Toc83229889"/>
      <w:bookmarkStart w:id="3073" w:name="_Toc85527917"/>
      <w:bookmarkStart w:id="3074" w:name="_Toc90649542"/>
      <w:bookmarkStart w:id="3075" w:name="_Toc216347086"/>
      <w:r w:rsidRPr="00E45330">
        <w:t>6.2.3.3.1</w:t>
      </w:r>
      <w:r w:rsidRPr="00E45330">
        <w:tab/>
        <w:t>Description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50"/>
      </w:pPr>
      <w:bookmarkStart w:id="3076" w:name="_Toc34035429"/>
      <w:bookmarkStart w:id="3077" w:name="_Toc36037422"/>
      <w:bookmarkStart w:id="3078" w:name="_Toc36037726"/>
      <w:bookmarkStart w:id="3079" w:name="_Toc38877568"/>
      <w:bookmarkStart w:id="3080" w:name="_Toc43199650"/>
      <w:bookmarkStart w:id="3081" w:name="_Toc45132829"/>
      <w:bookmarkStart w:id="3082" w:name="_Toc59015572"/>
      <w:bookmarkStart w:id="3083" w:name="_Toc63171128"/>
      <w:bookmarkStart w:id="3084" w:name="_Toc66282165"/>
      <w:bookmarkStart w:id="3085" w:name="_Toc68166041"/>
      <w:bookmarkStart w:id="3086" w:name="_Toc70426347"/>
      <w:bookmarkStart w:id="3087" w:name="_Toc73433698"/>
      <w:bookmarkStart w:id="3088" w:name="_Toc73435795"/>
      <w:bookmarkStart w:id="3089" w:name="_Toc73437202"/>
      <w:bookmarkStart w:id="3090" w:name="_Toc75351612"/>
      <w:bookmarkStart w:id="3091" w:name="_Toc83229890"/>
      <w:bookmarkStart w:id="3092" w:name="_Toc85527918"/>
      <w:bookmarkStart w:id="3093" w:name="_Toc90649543"/>
      <w:bookmarkStart w:id="3094" w:name="_Toc216347087"/>
      <w:r w:rsidRPr="00E45330">
        <w:t>6.2.3.3.2</w:t>
      </w:r>
      <w:r w:rsidRPr="00E45330">
        <w:tab/>
        <w:t>Resource definition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12EB57C8" w14:textId="77777777" w:rsidR="008F780E" w:rsidRPr="00E45330" w:rsidRDefault="008F780E">
      <w:pPr>
        <w:pStyle w:val="TH"/>
        <w:rPr>
          <w:rFonts w:cs="Arial"/>
        </w:rPr>
      </w:pPr>
      <w:r w:rsidRPr="00E45330">
        <w:lastRenderedPageBreak/>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r w:rsidRPr="00E45330">
              <w:t>apiRoot</w:t>
            </w:r>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r w:rsidRPr="00E45330">
              <w:t>distributionId</w:t>
            </w:r>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50"/>
      </w:pPr>
      <w:bookmarkStart w:id="3095" w:name="_Toc34035430"/>
      <w:bookmarkStart w:id="3096" w:name="_Toc36037423"/>
      <w:bookmarkStart w:id="3097" w:name="_Toc36037727"/>
      <w:bookmarkStart w:id="3098" w:name="_Toc38877569"/>
      <w:bookmarkStart w:id="3099" w:name="_Toc43199651"/>
      <w:bookmarkStart w:id="3100" w:name="_Toc45132830"/>
      <w:bookmarkStart w:id="3101" w:name="_Toc59015573"/>
      <w:bookmarkStart w:id="3102" w:name="_Toc63171129"/>
      <w:bookmarkStart w:id="3103" w:name="_Toc66282166"/>
      <w:bookmarkStart w:id="3104" w:name="_Toc68166042"/>
      <w:bookmarkStart w:id="3105" w:name="_Toc70426348"/>
      <w:bookmarkStart w:id="3106" w:name="_Toc73433699"/>
      <w:bookmarkStart w:id="3107" w:name="_Toc73435796"/>
      <w:bookmarkStart w:id="3108" w:name="_Toc73437203"/>
      <w:bookmarkStart w:id="3109" w:name="_Toc75351613"/>
      <w:bookmarkStart w:id="3110" w:name="_Toc83229891"/>
      <w:bookmarkStart w:id="3111" w:name="_Toc85527919"/>
      <w:bookmarkStart w:id="3112" w:name="_Toc90649544"/>
      <w:bookmarkStart w:id="3113" w:name="_Toc216347088"/>
      <w:r w:rsidRPr="00E45330">
        <w:t>6.2.3.3.3</w:t>
      </w:r>
      <w:r w:rsidRPr="00E45330">
        <w:tab/>
        <w:t>Resource Standard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C6FAF2E" w14:textId="77777777" w:rsidR="008F780E" w:rsidRPr="00E45330" w:rsidRDefault="008F780E">
      <w:pPr>
        <w:pStyle w:val="6"/>
      </w:pPr>
      <w:bookmarkStart w:id="3114" w:name="_Toc34035431"/>
      <w:bookmarkStart w:id="3115" w:name="_Toc36037424"/>
      <w:bookmarkStart w:id="3116" w:name="_Toc36037728"/>
      <w:bookmarkStart w:id="3117" w:name="_Toc38877570"/>
      <w:bookmarkStart w:id="3118" w:name="_Toc43199652"/>
      <w:bookmarkStart w:id="3119" w:name="_Toc45132831"/>
      <w:bookmarkStart w:id="3120" w:name="_Toc59015574"/>
      <w:bookmarkStart w:id="3121" w:name="_Toc63171130"/>
      <w:bookmarkStart w:id="3122" w:name="_Toc66282167"/>
      <w:bookmarkStart w:id="3123" w:name="_Toc68166043"/>
      <w:bookmarkStart w:id="3124" w:name="_Toc70426349"/>
      <w:bookmarkStart w:id="3125" w:name="_Toc73433700"/>
      <w:bookmarkStart w:id="3126" w:name="_Toc73435797"/>
      <w:bookmarkStart w:id="3127" w:name="_Toc73437204"/>
      <w:bookmarkStart w:id="3128" w:name="_Toc75351614"/>
      <w:bookmarkStart w:id="3129" w:name="_Toc83229892"/>
      <w:bookmarkStart w:id="3130" w:name="_Toc85527920"/>
      <w:bookmarkStart w:id="3131" w:name="_Toc90649545"/>
      <w:bookmarkStart w:id="3132" w:name="_Toc216347089"/>
      <w:r w:rsidRPr="00E45330">
        <w:t>6.2.3.3.3.1</w:t>
      </w:r>
      <w:r w:rsidRPr="00E45330">
        <w:tab/>
        <w:t>GET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r w:rsidRPr="00E45330">
              <w:t>FileDistributionData</w:t>
            </w:r>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lastRenderedPageBreak/>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pPr>
        <w:pStyle w:val="6"/>
      </w:pPr>
      <w:bookmarkStart w:id="3133" w:name="_Toc34035432"/>
      <w:bookmarkStart w:id="3134" w:name="_Toc36037425"/>
      <w:bookmarkStart w:id="3135" w:name="_Toc36037729"/>
      <w:bookmarkStart w:id="3136" w:name="_Toc38877571"/>
      <w:bookmarkStart w:id="3137" w:name="_Toc43199653"/>
      <w:bookmarkStart w:id="3138" w:name="_Toc45132832"/>
      <w:bookmarkStart w:id="3139" w:name="_Toc59015575"/>
      <w:bookmarkStart w:id="3140" w:name="_Toc63171131"/>
      <w:bookmarkStart w:id="3141" w:name="_Toc66282168"/>
      <w:bookmarkStart w:id="3142" w:name="_Toc68166044"/>
      <w:bookmarkStart w:id="3143" w:name="_Toc70426350"/>
      <w:bookmarkStart w:id="3144" w:name="_Toc73433701"/>
      <w:bookmarkStart w:id="3145" w:name="_Toc73435798"/>
      <w:bookmarkStart w:id="3146" w:name="_Toc73437205"/>
      <w:bookmarkStart w:id="3147" w:name="_Toc75351615"/>
      <w:bookmarkStart w:id="3148" w:name="_Toc83229893"/>
      <w:bookmarkStart w:id="3149" w:name="_Toc85527921"/>
      <w:bookmarkStart w:id="3150" w:name="_Toc90649546"/>
      <w:bookmarkStart w:id="3151" w:name="_Toc216347090"/>
      <w:r w:rsidRPr="00E45330">
        <w:t>6.2.3.3.3.2</w:t>
      </w:r>
      <w:r w:rsidRPr="00E45330">
        <w:tab/>
        <w:t>DELETE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52" w:name="_Toc34035433"/>
      <w:bookmarkStart w:id="3153" w:name="_Toc36037426"/>
      <w:bookmarkStart w:id="3154" w:name="_Toc36037730"/>
      <w:bookmarkStart w:id="3155" w:name="_Toc38877572"/>
      <w:bookmarkStart w:id="3156" w:name="_Toc43199654"/>
      <w:bookmarkStart w:id="3157" w:name="_Toc45132833"/>
      <w:bookmarkStart w:id="3158" w:name="_Toc59015576"/>
    </w:p>
    <w:p w14:paraId="66544F4B" w14:textId="77777777" w:rsidR="000D7387" w:rsidRPr="00E45330" w:rsidRDefault="000D7387" w:rsidP="000D7387">
      <w:pPr>
        <w:pStyle w:val="TH"/>
      </w:pPr>
      <w:bookmarkStart w:id="3159"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lastRenderedPageBreak/>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40"/>
      </w:pPr>
      <w:bookmarkStart w:id="3160" w:name="_Toc66282169"/>
      <w:bookmarkStart w:id="3161" w:name="_Toc68166045"/>
      <w:bookmarkStart w:id="3162" w:name="_Toc70426351"/>
      <w:bookmarkStart w:id="3163" w:name="_Toc73433702"/>
      <w:bookmarkStart w:id="3164" w:name="_Toc73435799"/>
      <w:bookmarkStart w:id="3165" w:name="_Toc73437206"/>
      <w:bookmarkStart w:id="3166" w:name="_Toc75351616"/>
      <w:bookmarkStart w:id="3167" w:name="_Toc83229894"/>
      <w:bookmarkStart w:id="3168" w:name="_Toc85527922"/>
      <w:bookmarkStart w:id="3169" w:name="_Toc90649547"/>
      <w:bookmarkStart w:id="3170" w:name="_Toc216347091"/>
      <w:r w:rsidRPr="00E45330">
        <w:t>6.2.3.4</w:t>
      </w:r>
      <w:r w:rsidRPr="00E45330">
        <w:tab/>
        <w:t>Resource Custom Operations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033A747" w14:textId="77777777" w:rsidR="008F780E" w:rsidRPr="00E45330" w:rsidRDefault="008F780E">
      <w:r w:rsidRPr="00E45330">
        <w:rPr>
          <w:rFonts w:hint="eastAsia"/>
        </w:rPr>
        <w:t>None.</w:t>
      </w:r>
    </w:p>
    <w:p w14:paraId="68A5300C" w14:textId="77777777" w:rsidR="008F780E" w:rsidRPr="00E45330" w:rsidRDefault="008F780E">
      <w:pPr>
        <w:pStyle w:val="30"/>
      </w:pPr>
      <w:bookmarkStart w:id="3171" w:name="_Toc34035434"/>
      <w:bookmarkStart w:id="3172" w:name="_Toc36037427"/>
      <w:bookmarkStart w:id="3173" w:name="_Toc36037731"/>
      <w:bookmarkStart w:id="3174" w:name="_Toc38877573"/>
      <w:bookmarkStart w:id="3175" w:name="_Toc43199655"/>
      <w:bookmarkStart w:id="3176" w:name="_Toc45132834"/>
      <w:bookmarkStart w:id="3177" w:name="_Toc59015577"/>
      <w:bookmarkStart w:id="3178" w:name="_Toc63171133"/>
      <w:bookmarkStart w:id="3179" w:name="_Toc66282170"/>
      <w:bookmarkStart w:id="3180" w:name="_Toc68166046"/>
      <w:bookmarkStart w:id="3181" w:name="_Toc70426352"/>
      <w:bookmarkStart w:id="3182" w:name="_Toc73433703"/>
      <w:bookmarkStart w:id="3183" w:name="_Toc73435800"/>
      <w:bookmarkStart w:id="3184" w:name="_Toc73437207"/>
      <w:bookmarkStart w:id="3185" w:name="_Toc75351617"/>
      <w:bookmarkStart w:id="3186" w:name="_Toc83229895"/>
      <w:bookmarkStart w:id="3187" w:name="_Toc85527923"/>
      <w:bookmarkStart w:id="3188" w:name="_Toc90649548"/>
      <w:bookmarkStart w:id="3189" w:name="_Toc216347092"/>
      <w:r w:rsidRPr="00E45330">
        <w:t>6.2.4</w:t>
      </w:r>
      <w:r w:rsidRPr="00E45330">
        <w:tab/>
        <w:t>Custom Operations without associated resources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r w:rsidRPr="00E45330">
        <w:t xml:space="preserve"> </w:t>
      </w:r>
    </w:p>
    <w:p w14:paraId="243133B9" w14:textId="77777777" w:rsidR="008F780E" w:rsidRPr="00E45330" w:rsidRDefault="008F780E">
      <w:r w:rsidRPr="00E45330">
        <w:t>There are no custom operations without associated resources supported on VAE_FileDistribution.</w:t>
      </w:r>
    </w:p>
    <w:p w14:paraId="0E9A0140" w14:textId="77777777" w:rsidR="008F780E" w:rsidRPr="00E45330" w:rsidRDefault="008F780E">
      <w:pPr>
        <w:pStyle w:val="30"/>
      </w:pPr>
      <w:bookmarkStart w:id="3190" w:name="_Toc34035435"/>
      <w:bookmarkStart w:id="3191" w:name="_Toc36037428"/>
      <w:bookmarkStart w:id="3192" w:name="_Toc36037732"/>
      <w:bookmarkStart w:id="3193" w:name="_Toc38877574"/>
      <w:bookmarkStart w:id="3194" w:name="_Toc43199656"/>
      <w:bookmarkStart w:id="3195" w:name="_Toc45132835"/>
      <w:bookmarkStart w:id="3196" w:name="_Toc59015578"/>
      <w:bookmarkStart w:id="3197" w:name="_Toc63171134"/>
      <w:bookmarkStart w:id="3198" w:name="_Toc66282171"/>
      <w:bookmarkStart w:id="3199" w:name="_Toc68166047"/>
      <w:bookmarkStart w:id="3200" w:name="_Toc70426353"/>
      <w:bookmarkStart w:id="3201" w:name="_Toc73433704"/>
      <w:bookmarkStart w:id="3202" w:name="_Toc73435801"/>
      <w:bookmarkStart w:id="3203" w:name="_Toc73437208"/>
      <w:bookmarkStart w:id="3204" w:name="_Toc75351618"/>
      <w:bookmarkStart w:id="3205" w:name="_Toc83229896"/>
      <w:bookmarkStart w:id="3206" w:name="_Toc85527924"/>
      <w:bookmarkStart w:id="3207" w:name="_Toc90649549"/>
      <w:bookmarkStart w:id="3208" w:name="_Toc216347093"/>
      <w:r w:rsidRPr="00E45330">
        <w:t>6.2.5</w:t>
      </w:r>
      <w:r w:rsidRPr="00E45330">
        <w:tab/>
        <w:t>Notifications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30"/>
      </w:pPr>
      <w:bookmarkStart w:id="3209" w:name="_Toc34035436"/>
      <w:bookmarkStart w:id="3210" w:name="_Toc36037429"/>
      <w:bookmarkStart w:id="3211" w:name="_Toc36037733"/>
      <w:bookmarkStart w:id="3212" w:name="_Toc38877575"/>
      <w:bookmarkStart w:id="3213" w:name="_Toc43199657"/>
      <w:bookmarkStart w:id="3214" w:name="_Toc45132836"/>
      <w:bookmarkStart w:id="3215" w:name="_Toc59015579"/>
      <w:bookmarkStart w:id="3216" w:name="_Toc63171135"/>
      <w:bookmarkStart w:id="3217" w:name="_Toc66282172"/>
      <w:bookmarkStart w:id="3218" w:name="_Toc68166048"/>
      <w:bookmarkStart w:id="3219" w:name="_Toc70426354"/>
      <w:bookmarkStart w:id="3220" w:name="_Toc73433705"/>
      <w:bookmarkStart w:id="3221" w:name="_Toc73435802"/>
      <w:bookmarkStart w:id="3222" w:name="_Toc73437209"/>
      <w:bookmarkStart w:id="3223" w:name="_Toc75351619"/>
      <w:bookmarkStart w:id="3224" w:name="_Toc83229897"/>
      <w:bookmarkStart w:id="3225" w:name="_Toc85527925"/>
      <w:bookmarkStart w:id="3226" w:name="_Toc90649550"/>
      <w:bookmarkStart w:id="3227" w:name="_Toc216347094"/>
      <w:r w:rsidRPr="00E45330">
        <w:t>6.2.6</w:t>
      </w:r>
      <w:r w:rsidRPr="00E45330">
        <w:tab/>
        <w:t>Data Model</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7C16AB8" w14:textId="77777777" w:rsidR="008F780E" w:rsidRPr="00E45330" w:rsidRDefault="008F780E">
      <w:pPr>
        <w:pStyle w:val="40"/>
      </w:pPr>
      <w:bookmarkStart w:id="3228" w:name="_Toc34035437"/>
      <w:bookmarkStart w:id="3229" w:name="_Toc36037430"/>
      <w:bookmarkStart w:id="3230" w:name="_Toc36037734"/>
      <w:bookmarkStart w:id="3231" w:name="_Toc38877576"/>
      <w:bookmarkStart w:id="3232" w:name="_Toc43199658"/>
      <w:bookmarkStart w:id="3233" w:name="_Toc45132837"/>
      <w:bookmarkStart w:id="3234" w:name="_Toc59015580"/>
      <w:bookmarkStart w:id="3235" w:name="_Toc63171136"/>
      <w:bookmarkStart w:id="3236" w:name="_Toc66282173"/>
      <w:bookmarkStart w:id="3237" w:name="_Toc68166049"/>
      <w:bookmarkStart w:id="3238" w:name="_Toc70426355"/>
      <w:bookmarkStart w:id="3239" w:name="_Toc73433706"/>
      <w:bookmarkStart w:id="3240" w:name="_Toc73435803"/>
      <w:bookmarkStart w:id="3241" w:name="_Toc73437210"/>
      <w:bookmarkStart w:id="3242" w:name="_Toc75351620"/>
      <w:bookmarkStart w:id="3243" w:name="_Toc83229898"/>
      <w:bookmarkStart w:id="3244" w:name="_Toc85527926"/>
      <w:bookmarkStart w:id="3245" w:name="_Toc90649551"/>
      <w:bookmarkStart w:id="3246" w:name="_Toc216347095"/>
      <w:r w:rsidRPr="00E45330">
        <w:t>6.2.6.1</w:t>
      </w:r>
      <w:r w:rsidRPr="00E45330">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6.2.6.1-1 specifies the data types defined for the VAE_FileDistribution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6.2.6.1-1: VAE_FileDistribution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r w:rsidRPr="00E45330">
              <w:t>FileDistributionData</w:t>
            </w:r>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r w:rsidRPr="00E45330">
              <w:rPr>
                <w:rFonts w:hint="eastAsia"/>
                <w:lang w:eastAsia="zh-CN"/>
              </w:rPr>
              <w:t>Filelist</w:t>
            </w:r>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r w:rsidRPr="00E45330">
              <w:rPr>
                <w:rFonts w:hint="eastAsia"/>
                <w:lang w:eastAsia="zh-CN"/>
              </w:rPr>
              <w:t>File</w:t>
            </w:r>
            <w:r w:rsidRPr="00E45330">
              <w:rPr>
                <w:lang w:eastAsia="zh-CN"/>
              </w:rPr>
              <w:t>Status</w:t>
            </w:r>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r w:rsidRPr="00E45330">
              <w:rPr>
                <w:rFonts w:hint="eastAsia"/>
                <w:lang w:eastAsia="zh-CN"/>
              </w:rPr>
              <w:t>LocalMbmsInfo</w:t>
            </w:r>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the QoE metrics information.</w:t>
            </w:r>
          </w:p>
        </w:tc>
        <w:tc>
          <w:tcPr>
            <w:tcW w:w="2159" w:type="dxa"/>
          </w:tcPr>
          <w:p w14:paraId="42B19720" w14:textId="77777777" w:rsidR="00403960" w:rsidRPr="00E45330" w:rsidRDefault="00403960" w:rsidP="000D7387">
            <w:pPr>
              <w:pStyle w:val="TAL"/>
              <w:rPr>
                <w:rFonts w:cs="Arial"/>
                <w:szCs w:val="18"/>
                <w:lang w:eastAsia="zh-CN"/>
              </w:rPr>
            </w:pPr>
            <w:r>
              <w:rPr>
                <w:rFonts w:cs="Arial"/>
                <w:szCs w:val="18"/>
              </w:rPr>
              <w:t>QoEReporting</w:t>
            </w:r>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VAE_FileDistribution service based interface protocol from other specifications, including a reference to their respective specifications and when needed, a short description of their use within the VAE_FileDistribution service based interface. </w:t>
      </w:r>
    </w:p>
    <w:p w14:paraId="03C3109F" w14:textId="77777777" w:rsidR="008F780E" w:rsidRPr="00E45330" w:rsidRDefault="00D56605">
      <w:pPr>
        <w:pStyle w:val="TH"/>
      </w:pPr>
      <w:r w:rsidRPr="00E45330">
        <w:t>Table</w:t>
      </w:r>
      <w:r>
        <w:t> </w:t>
      </w:r>
      <w:r w:rsidR="008F780E" w:rsidRPr="00E45330">
        <w:t>6.2.6.1-2: VAE_FileDistribution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r w:rsidRPr="00E45330">
              <w:t>BitRate</w:t>
            </w:r>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r w:rsidRPr="00E45330">
              <w:t>DateTime</w:t>
            </w:r>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r w:rsidRPr="00E45330">
              <w:rPr>
                <w:lang w:eastAsia="zh-CN"/>
              </w:rPr>
              <w:t>DurationSec</w:t>
            </w:r>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r w:rsidRPr="00E45330">
              <w:rPr>
                <w:rFonts w:hint="eastAsia"/>
                <w:lang w:eastAsia="zh-CN"/>
              </w:rPr>
              <w:t>GeographicArea</w:t>
            </w:r>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r w:rsidRPr="00E45330">
              <w:rPr>
                <w:rFonts w:hint="eastAsia"/>
              </w:rPr>
              <w:t>U</w:t>
            </w:r>
            <w:r w:rsidRPr="00E45330">
              <w:t>integer</w:t>
            </w:r>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40"/>
        <w:rPr>
          <w:lang w:val="en-US"/>
        </w:rPr>
      </w:pPr>
      <w:bookmarkStart w:id="3247" w:name="_Toc34035438"/>
      <w:bookmarkStart w:id="3248" w:name="_Toc36037431"/>
      <w:bookmarkStart w:id="3249" w:name="_Toc36037735"/>
      <w:bookmarkStart w:id="3250" w:name="_Toc38877577"/>
      <w:bookmarkStart w:id="3251" w:name="_Toc43199659"/>
      <w:bookmarkStart w:id="3252" w:name="_Toc45132838"/>
      <w:bookmarkStart w:id="3253" w:name="_Toc59015581"/>
      <w:bookmarkStart w:id="3254" w:name="_Toc63171137"/>
      <w:bookmarkStart w:id="3255" w:name="_Toc66282174"/>
      <w:bookmarkStart w:id="3256" w:name="_Toc68166050"/>
      <w:bookmarkStart w:id="3257" w:name="_Toc70426356"/>
      <w:bookmarkStart w:id="3258" w:name="_Toc73433707"/>
      <w:bookmarkStart w:id="3259" w:name="_Toc73435804"/>
      <w:bookmarkStart w:id="3260" w:name="_Toc73437211"/>
      <w:bookmarkStart w:id="3261" w:name="_Toc75351621"/>
      <w:bookmarkStart w:id="3262" w:name="_Toc83229899"/>
      <w:bookmarkStart w:id="3263" w:name="_Toc85527927"/>
      <w:bookmarkStart w:id="3264" w:name="_Toc90649552"/>
      <w:bookmarkStart w:id="3265" w:name="_Toc216347096"/>
      <w:r w:rsidRPr="00E45330">
        <w:rPr>
          <w:lang w:val="en-US"/>
        </w:rPr>
        <w:lastRenderedPageBreak/>
        <w:t>6.2.6.2</w:t>
      </w:r>
      <w:r w:rsidRPr="00E45330">
        <w:rPr>
          <w:lang w:val="en-US"/>
        </w:rPr>
        <w:tab/>
        <w:t>Structured data types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2B630005" w14:textId="77777777" w:rsidR="008F780E" w:rsidRPr="00E45330" w:rsidRDefault="008F780E">
      <w:pPr>
        <w:pStyle w:val="50"/>
      </w:pPr>
      <w:bookmarkStart w:id="3266" w:name="_Toc34035439"/>
      <w:bookmarkStart w:id="3267" w:name="_Toc36037432"/>
      <w:bookmarkStart w:id="3268" w:name="_Toc36037736"/>
      <w:bookmarkStart w:id="3269" w:name="_Toc38877578"/>
      <w:bookmarkStart w:id="3270" w:name="_Toc43199660"/>
      <w:bookmarkStart w:id="3271" w:name="_Toc45132839"/>
      <w:bookmarkStart w:id="3272" w:name="_Toc59015582"/>
      <w:bookmarkStart w:id="3273" w:name="_Toc63171138"/>
      <w:bookmarkStart w:id="3274" w:name="_Toc66282175"/>
      <w:bookmarkStart w:id="3275" w:name="_Toc68166051"/>
      <w:bookmarkStart w:id="3276" w:name="_Toc70426357"/>
      <w:bookmarkStart w:id="3277" w:name="_Toc73433708"/>
      <w:bookmarkStart w:id="3278" w:name="_Toc73435805"/>
      <w:bookmarkStart w:id="3279" w:name="_Toc73437212"/>
      <w:bookmarkStart w:id="3280" w:name="_Toc75351622"/>
      <w:bookmarkStart w:id="3281" w:name="_Toc83229900"/>
      <w:bookmarkStart w:id="3282" w:name="_Toc85527928"/>
      <w:bookmarkStart w:id="3283" w:name="_Toc90649553"/>
      <w:bookmarkStart w:id="3284" w:name="_Toc216347097"/>
      <w:r w:rsidRPr="00E45330">
        <w:t>6.2.6.2.1</w:t>
      </w:r>
      <w:r w:rsidRPr="00E45330">
        <w:tab/>
        <w:t>Introduction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50"/>
      </w:pPr>
      <w:bookmarkStart w:id="3285" w:name="_Toc34035440"/>
      <w:bookmarkStart w:id="3286" w:name="_Toc36037433"/>
      <w:bookmarkStart w:id="3287" w:name="_Toc36037737"/>
      <w:bookmarkStart w:id="3288" w:name="_Toc38877579"/>
      <w:bookmarkStart w:id="3289" w:name="_Toc43199661"/>
      <w:bookmarkStart w:id="3290" w:name="_Toc45132840"/>
      <w:bookmarkStart w:id="3291" w:name="_Toc59015583"/>
      <w:bookmarkStart w:id="3292" w:name="_Toc63171139"/>
      <w:bookmarkStart w:id="3293" w:name="_Toc66282176"/>
      <w:bookmarkStart w:id="3294" w:name="_Toc68166052"/>
      <w:bookmarkStart w:id="3295" w:name="_Toc70426358"/>
      <w:bookmarkStart w:id="3296" w:name="_Toc73433709"/>
      <w:bookmarkStart w:id="3297" w:name="_Toc73435806"/>
      <w:bookmarkStart w:id="3298" w:name="_Toc73437213"/>
      <w:bookmarkStart w:id="3299" w:name="_Toc75351623"/>
      <w:bookmarkStart w:id="3300" w:name="_Toc83229901"/>
      <w:bookmarkStart w:id="3301" w:name="_Toc85527929"/>
      <w:bookmarkStart w:id="3302" w:name="_Toc90649554"/>
      <w:bookmarkStart w:id="3303" w:name="_Toc216347098"/>
      <w:r w:rsidRPr="00E45330">
        <w:t>6.2.6.2.2</w:t>
      </w:r>
      <w:r w:rsidRPr="00E45330">
        <w:tab/>
        <w:t>Type: FileDistributionData</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r w:rsidRPr="00E45330">
        <w:t>FileDistributionData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0D7387">
            <w:pPr>
              <w:pStyle w:val="TAH"/>
              <w:jc w:val="left"/>
            </w:pPr>
            <w:r w:rsidRPr="00E45330">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r w:rsidRPr="00E45330">
              <w:t>groupId</w:t>
            </w:r>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0D7387">
            <w:pPr>
              <w:pStyle w:val="TAL"/>
              <w:rPr>
                <w:rFonts w:ascii="宋体" w:hAnsi="宋体" w:cs="Arial"/>
                <w:szCs w:val="18"/>
              </w:rPr>
            </w:pPr>
            <w:r w:rsidRPr="00E45330">
              <w:t>Indicates a group ID for which the V2X message is addressed</w:t>
            </w:r>
            <w:r w:rsidRPr="00E45330">
              <w:rPr>
                <w:rFonts w:ascii="宋体" w:hAnsi="宋体"/>
              </w:rPr>
              <w:t>.</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ileLists</w:t>
            </w:r>
          </w:p>
        </w:tc>
        <w:tc>
          <w:tcPr>
            <w:tcW w:w="1444" w:type="dxa"/>
          </w:tcPr>
          <w:p w14:paraId="29E350BA" w14:textId="77777777" w:rsidR="00403960" w:rsidRPr="00E45330" w:rsidRDefault="00403960" w:rsidP="000D7387">
            <w:pPr>
              <w:pStyle w:val="TAL"/>
              <w:rPr>
                <w:lang w:eastAsia="zh-CN"/>
              </w:rPr>
            </w:pPr>
            <w:r w:rsidRPr="00E45330">
              <w:rPr>
                <w:lang w:eastAsia="zh-CN"/>
              </w:rPr>
              <w:t>array(</w:t>
            </w:r>
            <w:r w:rsidRPr="00E45330">
              <w:rPr>
                <w:rFonts w:hint="eastAsia"/>
                <w:lang w:eastAsia="zh-CN"/>
              </w:rPr>
              <w:t>F</w:t>
            </w:r>
            <w:r w:rsidRPr="00E45330">
              <w:rPr>
                <w:lang w:eastAsia="zh-CN"/>
              </w:rPr>
              <w:t>ileList)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r w:rsidRPr="00E45330">
              <w:rPr>
                <w:rFonts w:hint="eastAsia"/>
                <w:lang w:eastAsia="zh-CN"/>
              </w:rPr>
              <w:t>1</w:t>
            </w:r>
            <w:r w:rsidRPr="00E45330">
              <w:rPr>
                <w:lang w:eastAsia="zh-CN"/>
              </w:rPr>
              <w:t>..N</w:t>
            </w:r>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r w:rsidRPr="00E45330">
              <w:rPr>
                <w:rFonts w:hint="eastAsia"/>
                <w:lang w:eastAsia="zh-CN"/>
              </w:rPr>
              <w:t>s</w:t>
            </w:r>
            <w:r w:rsidRPr="00E45330">
              <w:rPr>
                <w:lang w:eastAsia="zh-CN"/>
              </w:rPr>
              <w:t>erviceClass</w:t>
            </w:r>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r w:rsidRPr="00E45330">
              <w:rPr>
                <w:lang w:eastAsia="zh-CN"/>
              </w:rPr>
              <w:t>geoArea</w:t>
            </w:r>
          </w:p>
        </w:tc>
        <w:tc>
          <w:tcPr>
            <w:tcW w:w="1444" w:type="dxa"/>
          </w:tcPr>
          <w:p w14:paraId="2AB0F2A9" w14:textId="77777777" w:rsidR="00403960" w:rsidRPr="00E45330" w:rsidRDefault="00403960" w:rsidP="000D7387">
            <w:pPr>
              <w:pStyle w:val="TAL"/>
            </w:pPr>
            <w:r w:rsidRPr="00E45330">
              <w:rPr>
                <w:rFonts w:hint="eastAsia"/>
                <w:lang w:eastAsia="zh-CN"/>
              </w:rPr>
              <w:t>GeographicArea</w:t>
            </w:r>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Target geographical area for the V2X Ues</w:t>
            </w:r>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r w:rsidRPr="00E45330">
              <w:t>maxBitrate</w:t>
            </w:r>
          </w:p>
        </w:tc>
        <w:tc>
          <w:tcPr>
            <w:tcW w:w="1444" w:type="dxa"/>
          </w:tcPr>
          <w:p w14:paraId="3C241119" w14:textId="77777777" w:rsidR="00403960" w:rsidRPr="00E45330" w:rsidRDefault="00403960" w:rsidP="000D7387">
            <w:pPr>
              <w:pStyle w:val="TAL"/>
            </w:pPr>
            <w:r w:rsidRPr="00E45330">
              <w:t>BitRate</w:t>
            </w:r>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0D7387">
            <w:pPr>
              <w:pStyle w:val="TAL"/>
              <w:rPr>
                <w:rFonts w:cs="Arial"/>
                <w:szCs w:val="18"/>
              </w:rPr>
            </w:pPr>
            <w:r w:rsidRPr="00E45330">
              <w:t>Maximum bitrate for the V2X application</w:t>
            </w:r>
            <w:r w:rsidRPr="00E45330">
              <w:rPr>
                <w:rFonts w:ascii="宋体" w:hAnsi="宋体" w:hint="eastAsia"/>
                <w:lang w:eastAsia="zh-CN"/>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宋体" w:hAnsi="宋体"/>
                <w:lang w:eastAsia="zh-CN"/>
              </w:rPr>
            </w:pPr>
            <w:r w:rsidRPr="00E45330">
              <w:t>maxDelay</w:t>
            </w:r>
          </w:p>
        </w:tc>
        <w:tc>
          <w:tcPr>
            <w:tcW w:w="1444" w:type="dxa"/>
          </w:tcPr>
          <w:p w14:paraId="74061BD9" w14:textId="77777777" w:rsidR="00403960" w:rsidRPr="00E45330" w:rsidRDefault="00403960" w:rsidP="000D7387">
            <w:pPr>
              <w:pStyle w:val="TAL"/>
            </w:pPr>
            <w:r w:rsidRPr="00E45330">
              <w:rPr>
                <w:lang w:eastAsia="zh-CN"/>
              </w:rPr>
              <w:t>Uinteger</w:t>
            </w:r>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r w:rsidRPr="00E45330">
              <w:rPr>
                <w:rFonts w:hint="eastAsia"/>
                <w:lang w:eastAsia="zh-CN"/>
              </w:rPr>
              <w:t>localMbmsInfo</w:t>
            </w:r>
          </w:p>
        </w:tc>
        <w:tc>
          <w:tcPr>
            <w:tcW w:w="1444" w:type="dxa"/>
          </w:tcPr>
          <w:p w14:paraId="382696E5" w14:textId="77777777" w:rsidR="00403960" w:rsidRPr="00E45330" w:rsidRDefault="00403960" w:rsidP="000D7387">
            <w:pPr>
              <w:pStyle w:val="TAL"/>
              <w:rPr>
                <w:lang w:eastAsia="zh-CN"/>
              </w:rPr>
            </w:pPr>
            <w:r w:rsidRPr="00E45330">
              <w:rPr>
                <w:rFonts w:hint="eastAsia"/>
                <w:lang w:eastAsia="zh-CN"/>
              </w:rPr>
              <w:t>LocalMbmsInfo</w:t>
            </w:r>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Contains the local MBMS inforamtion</w:t>
            </w:r>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r w:rsidRPr="00E45330">
              <w:rPr>
                <w:rFonts w:hint="eastAsia"/>
                <w:lang w:eastAsia="zh-CN"/>
              </w:rPr>
              <w:t>localMbmsActInd</w:t>
            </w:r>
          </w:p>
        </w:tc>
        <w:tc>
          <w:tcPr>
            <w:tcW w:w="1444" w:type="dxa"/>
          </w:tcPr>
          <w:p w14:paraId="20D9489C" w14:textId="77777777" w:rsidR="00722482" w:rsidRPr="00E45330" w:rsidRDefault="00722482" w:rsidP="00722482">
            <w:pPr>
              <w:pStyle w:val="TAL"/>
              <w:rPr>
                <w:lang w:eastAsia="zh-CN"/>
              </w:rPr>
            </w:pPr>
            <w:r w:rsidRPr="00E45330">
              <w:rPr>
                <w:rFonts w:hint="eastAsia"/>
                <w:lang w:eastAsia="zh-CN"/>
              </w:rPr>
              <w:t>boolean</w:t>
            </w:r>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r w:rsidRPr="00E45330">
              <w:rPr>
                <w:rFonts w:cs="Arial" w:hint="eastAsia"/>
                <w:szCs w:val="18"/>
                <w:lang w:eastAsia="zh-CN"/>
              </w:rPr>
              <w:t>LocalMBMS</w:t>
            </w:r>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r>
              <w:rPr>
                <w:rFonts w:cs="Arial"/>
                <w:szCs w:val="18"/>
              </w:rPr>
              <w:t>QoEReporting</w:t>
            </w:r>
          </w:p>
        </w:tc>
      </w:tr>
    </w:tbl>
    <w:p w14:paraId="5DDF5D76" w14:textId="77777777" w:rsidR="008F780E" w:rsidRPr="00E45330" w:rsidRDefault="008F780E">
      <w:pPr>
        <w:rPr>
          <w:lang w:val="en-US"/>
        </w:rPr>
      </w:pPr>
    </w:p>
    <w:p w14:paraId="5D116DCE" w14:textId="77777777" w:rsidR="008F780E" w:rsidRPr="00E45330" w:rsidRDefault="008F780E">
      <w:pPr>
        <w:pStyle w:val="50"/>
      </w:pPr>
      <w:bookmarkStart w:id="3304" w:name="_Toc34035441"/>
      <w:bookmarkStart w:id="3305" w:name="_Toc36037434"/>
      <w:bookmarkStart w:id="3306" w:name="_Toc36037738"/>
      <w:bookmarkStart w:id="3307" w:name="_Toc38877580"/>
      <w:bookmarkStart w:id="3308" w:name="_Toc43199662"/>
      <w:bookmarkStart w:id="3309" w:name="_Toc45132841"/>
      <w:bookmarkStart w:id="3310" w:name="_Toc59015584"/>
      <w:bookmarkStart w:id="3311" w:name="_Toc63171140"/>
      <w:bookmarkStart w:id="3312" w:name="_Toc66282177"/>
      <w:bookmarkStart w:id="3313" w:name="_Toc68166053"/>
      <w:bookmarkStart w:id="3314" w:name="_Toc70426359"/>
      <w:bookmarkStart w:id="3315" w:name="_Toc73433710"/>
      <w:bookmarkStart w:id="3316" w:name="_Toc73435807"/>
      <w:bookmarkStart w:id="3317" w:name="_Toc73437214"/>
      <w:bookmarkStart w:id="3318" w:name="_Toc75351624"/>
      <w:bookmarkStart w:id="3319" w:name="_Toc83229902"/>
      <w:bookmarkStart w:id="3320" w:name="_Toc85527930"/>
      <w:bookmarkStart w:id="3321" w:name="_Toc90649555"/>
      <w:bookmarkStart w:id="3322" w:name="_Toc216347099"/>
      <w:r w:rsidRPr="00E45330">
        <w:lastRenderedPageBreak/>
        <w:t>6.2.6.2.3</w:t>
      </w:r>
      <w:r w:rsidRPr="00E45330">
        <w:tab/>
        <w:t xml:space="preserve">Type: </w:t>
      </w:r>
      <w:r w:rsidRPr="00E45330">
        <w:rPr>
          <w:rFonts w:eastAsia="Batang" w:hint="eastAsia"/>
        </w:rPr>
        <w:t>F</w:t>
      </w:r>
      <w:r w:rsidRPr="00E45330">
        <w:rPr>
          <w:rFonts w:eastAsia="Batang"/>
        </w:rPr>
        <w:t>ileList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r w:rsidRPr="00E45330">
        <w:rPr>
          <w:rFonts w:hint="eastAsia"/>
          <w:lang w:eastAsia="zh-CN"/>
        </w:rPr>
        <w:t>F</w:t>
      </w:r>
      <w:r w:rsidRPr="00E45330">
        <w:rPr>
          <w:lang w:eastAsia="zh-CN"/>
        </w:rPr>
        <w:t>ileList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pPr>
              <w:pStyle w:val="TAH"/>
              <w:jc w:val="left"/>
            </w:pPr>
            <w:r w:rsidRPr="00E45330">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r w:rsidRPr="00E45330">
              <w:t>fileUri</w:t>
            </w:r>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r w:rsidRPr="00E45330">
              <w:rPr>
                <w:rFonts w:eastAsia="Batang" w:hint="eastAsia"/>
              </w:rPr>
              <w:t>fileDisplayUri</w:t>
            </w:r>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r w:rsidRPr="00E45330">
              <w:t>fileEarFetchTime</w:t>
            </w:r>
          </w:p>
        </w:tc>
        <w:tc>
          <w:tcPr>
            <w:tcW w:w="1444" w:type="dxa"/>
          </w:tcPr>
          <w:p w14:paraId="5F3BA396" w14:textId="77777777" w:rsidR="008F780E" w:rsidRPr="00E45330" w:rsidRDefault="008F780E">
            <w:pPr>
              <w:pStyle w:val="TAL"/>
            </w:pPr>
            <w:r w:rsidRPr="00E45330">
              <w:t>DateTime</w:t>
            </w:r>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r w:rsidRPr="00E45330">
              <w:t>fileLatFetchTime</w:t>
            </w:r>
          </w:p>
        </w:tc>
        <w:tc>
          <w:tcPr>
            <w:tcW w:w="1444" w:type="dxa"/>
          </w:tcPr>
          <w:p w14:paraId="3770584F" w14:textId="77777777" w:rsidR="008F780E" w:rsidRPr="00E45330" w:rsidRDefault="008F780E">
            <w:pPr>
              <w:pStyle w:val="TAL"/>
            </w:pPr>
            <w:r w:rsidRPr="00E45330">
              <w:t>DateTime</w:t>
            </w:r>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r w:rsidRPr="00E45330">
              <w:t>fileSize</w:t>
            </w:r>
          </w:p>
        </w:tc>
        <w:tc>
          <w:tcPr>
            <w:tcW w:w="1444" w:type="dxa"/>
          </w:tcPr>
          <w:p w14:paraId="03B99749" w14:textId="77777777" w:rsidR="008F780E" w:rsidRPr="00E45330" w:rsidRDefault="008F780E">
            <w:pPr>
              <w:pStyle w:val="TAL"/>
            </w:pPr>
            <w:r w:rsidRPr="00E45330">
              <w:rPr>
                <w:rFonts w:eastAsia="Batang" w:hint="eastAsia"/>
              </w:rPr>
              <w:t>U</w:t>
            </w:r>
            <w:r w:rsidRPr="00E45330">
              <w:rPr>
                <w:rFonts w:eastAsia="Batang"/>
              </w:rPr>
              <w:t>integer</w:t>
            </w:r>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r w:rsidRPr="00E45330">
              <w:t>fileStatus</w:t>
            </w:r>
          </w:p>
        </w:tc>
        <w:tc>
          <w:tcPr>
            <w:tcW w:w="1444" w:type="dxa"/>
          </w:tcPr>
          <w:p w14:paraId="5878464A" w14:textId="77777777" w:rsidR="008F780E" w:rsidRPr="00E45330" w:rsidRDefault="008F780E">
            <w:pPr>
              <w:pStyle w:val="TAL"/>
            </w:pPr>
            <w:r w:rsidRPr="00E45330">
              <w:t>FileStatus</w:t>
            </w:r>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r w:rsidRPr="00E45330">
              <w:t>completionTime</w:t>
            </w:r>
          </w:p>
        </w:tc>
        <w:tc>
          <w:tcPr>
            <w:tcW w:w="1444" w:type="dxa"/>
          </w:tcPr>
          <w:p w14:paraId="3B52A05E" w14:textId="77777777" w:rsidR="008F780E" w:rsidRPr="00E45330" w:rsidRDefault="008F780E">
            <w:pPr>
              <w:pStyle w:val="TAL"/>
            </w:pPr>
            <w:r w:rsidRPr="00E45330">
              <w:t>DateTime</w:t>
            </w:r>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r w:rsidRPr="00E45330">
              <w:t>keepUpdateInterval</w:t>
            </w:r>
          </w:p>
        </w:tc>
        <w:tc>
          <w:tcPr>
            <w:tcW w:w="1444" w:type="dxa"/>
          </w:tcPr>
          <w:p w14:paraId="058AAE2E" w14:textId="77777777" w:rsidR="008F780E" w:rsidRPr="00E45330" w:rsidRDefault="008F780E">
            <w:pPr>
              <w:pStyle w:val="TAL"/>
            </w:pPr>
            <w:r w:rsidRPr="00E45330">
              <w:t>DurationSec</w:t>
            </w:r>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r w:rsidRPr="00E45330">
              <w:t>uniAvailability</w:t>
            </w:r>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r w:rsidRPr="00E45330">
              <w:t>fileRepetition</w:t>
            </w:r>
          </w:p>
        </w:tc>
        <w:tc>
          <w:tcPr>
            <w:tcW w:w="1444" w:type="dxa"/>
          </w:tcPr>
          <w:p w14:paraId="2423CB48" w14:textId="77777777" w:rsidR="008F780E" w:rsidRPr="00E45330" w:rsidRDefault="008F780E">
            <w:pPr>
              <w:pStyle w:val="TAL"/>
              <w:rPr>
                <w:rFonts w:eastAsia="Batang"/>
              </w:rPr>
            </w:pPr>
            <w:r w:rsidRPr="00E45330">
              <w:rPr>
                <w:rFonts w:eastAsia="Batang"/>
              </w:rPr>
              <w:t>Uinteger</w:t>
            </w:r>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50"/>
        <w:rPr>
          <w:lang w:eastAsia="zh-CN"/>
        </w:rPr>
      </w:pPr>
      <w:bookmarkStart w:id="3323" w:name="_Toc73433711"/>
      <w:bookmarkStart w:id="3324" w:name="_Toc73435808"/>
      <w:bookmarkStart w:id="3325" w:name="_Toc73437215"/>
      <w:bookmarkStart w:id="3326" w:name="_Toc75351625"/>
      <w:bookmarkStart w:id="3327" w:name="_Toc83229903"/>
      <w:bookmarkStart w:id="3328" w:name="_Toc85527931"/>
      <w:bookmarkStart w:id="3329" w:name="_Toc90649556"/>
      <w:bookmarkStart w:id="3330" w:name="_Toc216347100"/>
      <w:r w:rsidRPr="00E45330">
        <w:t>6.2.6.2.</w:t>
      </w:r>
      <w:r w:rsidRPr="00E45330">
        <w:rPr>
          <w:lang w:eastAsia="zh-CN"/>
        </w:rPr>
        <w:t>4</w:t>
      </w:r>
      <w:r w:rsidRPr="00E45330">
        <w:tab/>
        <w:t xml:space="preserve">Type: </w:t>
      </w:r>
      <w:r w:rsidRPr="00E45330">
        <w:rPr>
          <w:rFonts w:hint="eastAsia"/>
          <w:lang w:eastAsia="zh-CN"/>
        </w:rPr>
        <w:t>LocalMbmsInfo</w:t>
      </w:r>
      <w:bookmarkEnd w:id="3323"/>
      <w:bookmarkEnd w:id="3324"/>
      <w:bookmarkEnd w:id="3325"/>
      <w:bookmarkEnd w:id="3326"/>
      <w:bookmarkEnd w:id="3327"/>
      <w:bookmarkEnd w:id="3328"/>
      <w:bookmarkEnd w:id="3329"/>
      <w:bookmarkEnd w:id="3330"/>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r w:rsidRPr="00E45330">
        <w:rPr>
          <w:rFonts w:hint="eastAsia"/>
          <w:lang w:eastAsia="zh-CN"/>
        </w:rPr>
        <w:t>LocalMbmsInfo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pPr>
              <w:pStyle w:val="TAH"/>
              <w:jc w:val="left"/>
            </w:pPr>
            <w:r w:rsidRPr="00E45330">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宋体" w:hAnsi="宋体"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r w:rsidRPr="00E45330">
              <w:rPr>
                <w:rFonts w:hint="eastAsia"/>
                <w:lang w:eastAsia="zh-CN"/>
              </w:rPr>
              <w:t>cteid</w:t>
            </w:r>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宋体" w:hAnsi="宋体"/>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SC for the reception of user plane data via the MB2-U or xMB</w:t>
            </w:r>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SC for the reception of user plane data via the MB2-U or xMB</w:t>
            </w:r>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SC for the reception of user plane data via the MB2-U or xMB</w:t>
            </w:r>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40"/>
        <w:rPr>
          <w:lang w:val="en-US"/>
        </w:rPr>
      </w:pPr>
      <w:bookmarkStart w:id="3331" w:name="_Toc34035442"/>
      <w:bookmarkStart w:id="3332" w:name="_Toc36037435"/>
      <w:bookmarkStart w:id="3333" w:name="_Toc36037739"/>
      <w:bookmarkStart w:id="3334" w:name="_Toc38877581"/>
      <w:bookmarkStart w:id="3335" w:name="_Toc43199663"/>
      <w:bookmarkStart w:id="3336" w:name="_Toc45132842"/>
      <w:bookmarkStart w:id="3337" w:name="_Toc59015585"/>
      <w:bookmarkStart w:id="3338" w:name="_Toc63171141"/>
      <w:bookmarkStart w:id="3339" w:name="_Toc66282178"/>
      <w:bookmarkStart w:id="3340" w:name="_Toc68166054"/>
      <w:bookmarkStart w:id="3341" w:name="_Toc70426360"/>
      <w:bookmarkStart w:id="3342" w:name="_Toc73433712"/>
      <w:bookmarkStart w:id="3343" w:name="_Toc73435809"/>
      <w:bookmarkStart w:id="3344" w:name="_Toc73437216"/>
      <w:bookmarkStart w:id="3345" w:name="_Toc75351626"/>
      <w:bookmarkStart w:id="3346" w:name="_Toc83229904"/>
      <w:bookmarkStart w:id="3347" w:name="_Toc85527932"/>
      <w:bookmarkStart w:id="3348" w:name="_Toc90649557"/>
      <w:bookmarkStart w:id="3349" w:name="_Toc216347101"/>
      <w:r w:rsidRPr="00E45330">
        <w:rPr>
          <w:lang w:val="en-US"/>
        </w:rPr>
        <w:lastRenderedPageBreak/>
        <w:t>6.2.6.3</w:t>
      </w:r>
      <w:r w:rsidRPr="00E45330">
        <w:rPr>
          <w:lang w:val="en-US"/>
        </w:rPr>
        <w:tab/>
        <w:t>Simple data types and enumerations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F6F4153" w14:textId="77777777" w:rsidR="008F780E" w:rsidRPr="00E45330" w:rsidRDefault="008F780E">
      <w:pPr>
        <w:pStyle w:val="50"/>
      </w:pPr>
      <w:bookmarkStart w:id="3350" w:name="_Toc34035443"/>
      <w:bookmarkStart w:id="3351" w:name="_Toc36037436"/>
      <w:bookmarkStart w:id="3352" w:name="_Toc36037740"/>
      <w:bookmarkStart w:id="3353" w:name="_Toc38877582"/>
      <w:bookmarkStart w:id="3354" w:name="_Toc43199664"/>
      <w:bookmarkStart w:id="3355" w:name="_Toc45132843"/>
      <w:bookmarkStart w:id="3356" w:name="_Toc59015586"/>
      <w:bookmarkStart w:id="3357" w:name="_Toc63171142"/>
      <w:bookmarkStart w:id="3358" w:name="_Toc66282179"/>
      <w:bookmarkStart w:id="3359" w:name="_Toc68166055"/>
      <w:bookmarkStart w:id="3360" w:name="_Toc70426361"/>
      <w:bookmarkStart w:id="3361" w:name="_Toc73433713"/>
      <w:bookmarkStart w:id="3362" w:name="_Toc73435810"/>
      <w:bookmarkStart w:id="3363" w:name="_Toc73437217"/>
      <w:bookmarkStart w:id="3364" w:name="_Toc75351627"/>
      <w:bookmarkStart w:id="3365" w:name="_Toc83229905"/>
      <w:bookmarkStart w:id="3366" w:name="_Toc85527933"/>
      <w:bookmarkStart w:id="3367" w:name="_Toc90649558"/>
      <w:bookmarkStart w:id="3368" w:name="_Toc216347102"/>
      <w:r w:rsidRPr="00E45330">
        <w:t>6.2.6.3.1</w:t>
      </w:r>
      <w:r w:rsidRPr="00E45330">
        <w:tab/>
        <w:t>Introduction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50"/>
      </w:pPr>
      <w:bookmarkStart w:id="3369" w:name="_Toc34035444"/>
      <w:bookmarkStart w:id="3370" w:name="_Toc36037437"/>
      <w:bookmarkStart w:id="3371" w:name="_Toc36037741"/>
      <w:bookmarkStart w:id="3372" w:name="_Toc38877583"/>
      <w:bookmarkStart w:id="3373" w:name="_Toc43199665"/>
      <w:bookmarkStart w:id="3374" w:name="_Toc45132844"/>
      <w:bookmarkStart w:id="3375" w:name="_Toc59015587"/>
      <w:bookmarkStart w:id="3376" w:name="_Toc63171143"/>
      <w:bookmarkStart w:id="3377" w:name="_Toc66282180"/>
      <w:bookmarkStart w:id="3378" w:name="_Toc68166056"/>
      <w:bookmarkStart w:id="3379" w:name="_Toc70426362"/>
      <w:bookmarkStart w:id="3380" w:name="_Toc73433714"/>
      <w:bookmarkStart w:id="3381" w:name="_Toc73435811"/>
      <w:bookmarkStart w:id="3382" w:name="_Toc73437218"/>
      <w:bookmarkStart w:id="3383" w:name="_Toc75351628"/>
      <w:bookmarkStart w:id="3384" w:name="_Toc83229906"/>
      <w:bookmarkStart w:id="3385" w:name="_Toc85527934"/>
      <w:bookmarkStart w:id="3386" w:name="_Toc90649559"/>
      <w:bookmarkStart w:id="3387" w:name="_Toc216347103"/>
      <w:r w:rsidRPr="00E45330">
        <w:t>6.2.6.3.2</w:t>
      </w:r>
      <w:r w:rsidRPr="00E45330">
        <w:tab/>
        <w:t>Simple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50"/>
      </w:pPr>
      <w:bookmarkStart w:id="3388" w:name="_Toc34035445"/>
      <w:bookmarkStart w:id="3389" w:name="_Toc36037438"/>
      <w:bookmarkStart w:id="3390" w:name="_Toc36037742"/>
      <w:bookmarkStart w:id="3391" w:name="_Toc38877584"/>
      <w:bookmarkStart w:id="3392" w:name="_Toc43199666"/>
      <w:bookmarkStart w:id="3393" w:name="_Toc45132845"/>
      <w:bookmarkStart w:id="3394" w:name="_Toc59015588"/>
      <w:bookmarkStart w:id="3395" w:name="_Toc63171144"/>
      <w:bookmarkStart w:id="3396" w:name="_Toc66282181"/>
      <w:bookmarkStart w:id="3397" w:name="_Toc68166057"/>
      <w:bookmarkStart w:id="3398" w:name="_Toc70426363"/>
      <w:bookmarkStart w:id="3399" w:name="_Toc73433715"/>
      <w:bookmarkStart w:id="3400" w:name="_Toc73435812"/>
      <w:bookmarkStart w:id="3401" w:name="_Toc73437219"/>
      <w:bookmarkStart w:id="3402" w:name="_Toc75351629"/>
      <w:bookmarkStart w:id="3403" w:name="_Toc83229907"/>
      <w:bookmarkStart w:id="3404" w:name="_Toc85527935"/>
      <w:bookmarkStart w:id="3405" w:name="_Toc90649560"/>
      <w:bookmarkStart w:id="3406" w:name="_Toc216347104"/>
      <w:r w:rsidRPr="00E45330">
        <w:t>6.2.6.3.3</w:t>
      </w:r>
      <w:r w:rsidRPr="00E45330">
        <w:tab/>
        <w:t>Enumeration: FileStatus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4664788B" w14:textId="77777777" w:rsidR="008F780E" w:rsidRPr="00E45330" w:rsidRDefault="008F780E">
      <w:pPr>
        <w:pStyle w:val="TH"/>
      </w:pPr>
      <w:r w:rsidRPr="00E45330">
        <w:t>Table 6.2.6.3.3-1: Enumeration FileStatus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50"/>
      </w:pPr>
      <w:bookmarkStart w:id="3407" w:name="_Toc216347105"/>
      <w:r w:rsidRPr="00E45330">
        <w:t>6.2.6.3.4</w:t>
      </w:r>
      <w:r w:rsidRPr="00E45330">
        <w:tab/>
      </w:r>
      <w:r>
        <w:t>Void</w:t>
      </w:r>
      <w:bookmarkEnd w:id="3407"/>
    </w:p>
    <w:p w14:paraId="6EB37B8E" w14:textId="77777777" w:rsidR="00403960" w:rsidRPr="00E45330" w:rsidRDefault="00403960" w:rsidP="00403960">
      <w:pPr>
        <w:pStyle w:val="50"/>
      </w:pPr>
      <w:bookmarkStart w:id="3408" w:name="_Toc216347106"/>
      <w:r w:rsidRPr="00E45330">
        <w:t>6.2.6.3.</w:t>
      </w:r>
      <w:r>
        <w:t>5</w:t>
      </w:r>
      <w:r w:rsidRPr="00E45330">
        <w:tab/>
        <w:t xml:space="preserve">Enumeration: </w:t>
      </w:r>
      <w:r>
        <w:rPr>
          <w:noProof/>
        </w:rPr>
        <w:t>Q</w:t>
      </w:r>
      <w:r w:rsidRPr="008B323A">
        <w:rPr>
          <w:noProof/>
        </w:rPr>
        <w:t>oeMetric</w:t>
      </w:r>
      <w:bookmarkEnd w:id="3408"/>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Indicates that the QoE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Indicates that the QoE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409" w:name="_PERM_MCCTEMPBM_CRPT86080083___7"/>
            <w:r>
              <w:rPr>
                <w:rFonts w:eastAsia="Calibri"/>
              </w:rPr>
              <w:t xml:space="preserve">Indicates </w:t>
            </w:r>
            <w:r>
              <w:rPr>
                <w:lang w:eastAsia="zh-CN"/>
              </w:rPr>
              <w:t xml:space="preserve">that the QoE metric is </w:t>
            </w:r>
            <w:r>
              <w:rPr>
                <w:rFonts w:eastAsia="Calibri"/>
              </w:rPr>
              <w:t>the i</w:t>
            </w:r>
            <w:r w:rsidRPr="00625E79">
              <w:rPr>
                <w:rFonts w:eastAsia="Calibri"/>
              </w:rPr>
              <w:t>nitial buffering duration metric</w:t>
            </w:r>
            <w:bookmarkEnd w:id="3409"/>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410" w:name="_PERM_MCCTEMPBM_CRPT86080085___7"/>
            <w:r>
              <w:rPr>
                <w:rFonts w:eastAsia="Calibri"/>
              </w:rPr>
              <w:t xml:space="preserve">Indicates </w:t>
            </w:r>
            <w:r>
              <w:rPr>
                <w:lang w:eastAsia="zh-CN"/>
              </w:rPr>
              <w:t xml:space="preserve">that the QoE metric is </w:t>
            </w:r>
            <w:r>
              <w:rPr>
                <w:rFonts w:eastAsia="Calibri"/>
              </w:rPr>
              <w:t>the s</w:t>
            </w:r>
            <w:r w:rsidRPr="00625E79">
              <w:rPr>
                <w:rFonts w:eastAsia="Calibri"/>
              </w:rPr>
              <w:t>uccessive loss of RTP packets</w:t>
            </w:r>
            <w:bookmarkEnd w:id="3410"/>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411" w:name="_PERM_MCCTEMPBM_CRPT86080087___7"/>
            <w:r>
              <w:rPr>
                <w:rFonts w:eastAsia="Calibri"/>
              </w:rPr>
              <w:t xml:space="preserve">Indicates </w:t>
            </w:r>
            <w:r>
              <w:rPr>
                <w:lang w:eastAsia="zh-CN"/>
              </w:rPr>
              <w:t xml:space="preserve">that the QoE metric is </w:t>
            </w:r>
            <w:r>
              <w:rPr>
                <w:rFonts w:eastAsia="Calibri"/>
              </w:rPr>
              <w:t>the f</w:t>
            </w:r>
            <w:r w:rsidRPr="00625E79">
              <w:rPr>
                <w:rFonts w:eastAsia="Calibri"/>
              </w:rPr>
              <w:t>rame rate deviation</w:t>
            </w:r>
            <w:bookmarkEnd w:id="3411"/>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412" w:name="_PERM_MCCTEMPBM_CRPT86080089___7"/>
            <w:r>
              <w:rPr>
                <w:rFonts w:eastAsia="Calibri"/>
              </w:rPr>
              <w:t xml:space="preserve">Indicates </w:t>
            </w:r>
            <w:r>
              <w:rPr>
                <w:lang w:eastAsia="zh-CN"/>
              </w:rPr>
              <w:t xml:space="preserve">that the QoE metric is </w:t>
            </w:r>
            <w:r>
              <w:rPr>
                <w:rFonts w:eastAsia="Calibri"/>
              </w:rPr>
              <w:t>the j</w:t>
            </w:r>
            <w:r w:rsidRPr="00625E79">
              <w:rPr>
                <w:rFonts w:eastAsia="Calibri"/>
              </w:rPr>
              <w:t>itter duration</w:t>
            </w:r>
            <w:bookmarkEnd w:id="3412"/>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413" w:name="_PERM_MCCTEMPBM_CRPT86080091___7"/>
            <w:r>
              <w:rPr>
                <w:rFonts w:eastAsia="Calibri"/>
              </w:rPr>
              <w:t xml:space="preserve">Indicates </w:t>
            </w:r>
            <w:r>
              <w:rPr>
                <w:lang w:eastAsia="zh-CN"/>
              </w:rPr>
              <w:t xml:space="preserve">that the QoE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413"/>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Indicates that the QoE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Indicates that the QoE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Indicates that the QoE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QoE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Indicates that the QoE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30"/>
      </w:pPr>
      <w:bookmarkStart w:id="3414" w:name="_Toc34035446"/>
      <w:bookmarkStart w:id="3415" w:name="_Toc36037439"/>
      <w:bookmarkStart w:id="3416" w:name="_Toc36037743"/>
      <w:bookmarkStart w:id="3417" w:name="_Toc38877585"/>
      <w:bookmarkStart w:id="3418" w:name="_Toc43199667"/>
      <w:bookmarkStart w:id="3419" w:name="_Toc45132846"/>
      <w:bookmarkStart w:id="3420" w:name="_Toc59015589"/>
      <w:bookmarkStart w:id="3421" w:name="_Toc63171145"/>
      <w:bookmarkStart w:id="3422" w:name="_Toc66282182"/>
      <w:bookmarkStart w:id="3423" w:name="_Toc68166058"/>
      <w:bookmarkStart w:id="3424" w:name="_Toc70426364"/>
      <w:bookmarkStart w:id="3425" w:name="_Toc73433717"/>
      <w:bookmarkStart w:id="3426" w:name="_Toc73435814"/>
      <w:bookmarkStart w:id="3427" w:name="_Toc73437221"/>
      <w:bookmarkStart w:id="3428" w:name="_Toc75351631"/>
      <w:bookmarkStart w:id="3429" w:name="_Toc83229909"/>
      <w:bookmarkStart w:id="3430" w:name="_Toc85527937"/>
      <w:bookmarkStart w:id="3431" w:name="_Toc90649562"/>
      <w:bookmarkStart w:id="3432" w:name="_Toc216347107"/>
      <w:r w:rsidRPr="00E45330">
        <w:lastRenderedPageBreak/>
        <w:t>6.2.7</w:t>
      </w:r>
      <w:r w:rsidRPr="00E45330">
        <w:tab/>
        <w:t>Error Handling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1F0C744" w14:textId="77777777" w:rsidR="008F780E" w:rsidRPr="00E45330" w:rsidRDefault="008F780E">
      <w:pPr>
        <w:pStyle w:val="40"/>
      </w:pPr>
      <w:bookmarkStart w:id="3433" w:name="_Toc34035447"/>
      <w:bookmarkStart w:id="3434" w:name="_Toc36037440"/>
      <w:bookmarkStart w:id="3435" w:name="_Toc36037744"/>
      <w:bookmarkStart w:id="3436" w:name="_Toc38877586"/>
      <w:bookmarkStart w:id="3437" w:name="_Toc43199668"/>
      <w:bookmarkStart w:id="3438" w:name="_Toc45132847"/>
      <w:bookmarkStart w:id="3439" w:name="_Toc59015590"/>
      <w:bookmarkStart w:id="3440" w:name="_Toc63171146"/>
      <w:bookmarkStart w:id="3441" w:name="_Toc66282183"/>
      <w:bookmarkStart w:id="3442" w:name="_Toc68166059"/>
      <w:bookmarkStart w:id="3443" w:name="_Toc70426365"/>
      <w:bookmarkStart w:id="3444" w:name="_Toc73433718"/>
      <w:bookmarkStart w:id="3445" w:name="_Toc73435815"/>
      <w:bookmarkStart w:id="3446" w:name="_Toc73437222"/>
      <w:bookmarkStart w:id="3447" w:name="_Toc75351632"/>
      <w:bookmarkStart w:id="3448" w:name="_Toc83229910"/>
      <w:bookmarkStart w:id="3449" w:name="_Toc85527938"/>
      <w:bookmarkStart w:id="3450" w:name="_Toc90649563"/>
      <w:bookmarkStart w:id="3451" w:name="_Toc216347108"/>
      <w:r w:rsidRPr="00E45330">
        <w:t>6.2.7.1</w:t>
      </w:r>
      <w:r w:rsidRPr="00E45330">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r w:rsidRPr="00E45330">
        <w:t xml:space="preserve">VAE_FileDistribution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VAE_FileDistribution Service</w:t>
      </w:r>
      <w:r w:rsidRPr="00E45330">
        <w:rPr>
          <w:noProof/>
          <w:lang w:eastAsia="zh-CN"/>
        </w:rPr>
        <w:t xml:space="preserve"> </w:t>
      </w:r>
      <w:r w:rsidRPr="00E45330">
        <w:t>API.</w:t>
      </w:r>
    </w:p>
    <w:p w14:paraId="55C1FE16" w14:textId="77777777" w:rsidR="008F780E" w:rsidRPr="00E45330" w:rsidRDefault="008F780E">
      <w:pPr>
        <w:pStyle w:val="40"/>
      </w:pPr>
      <w:bookmarkStart w:id="3452" w:name="_Toc34035448"/>
      <w:bookmarkStart w:id="3453" w:name="_Toc36037441"/>
      <w:bookmarkStart w:id="3454" w:name="_Toc36037745"/>
      <w:bookmarkStart w:id="3455" w:name="_Toc38877587"/>
      <w:bookmarkStart w:id="3456" w:name="_Toc43199669"/>
      <w:bookmarkStart w:id="3457" w:name="_Toc45132848"/>
      <w:bookmarkStart w:id="3458" w:name="_Toc59015591"/>
      <w:bookmarkStart w:id="3459" w:name="_Toc63171147"/>
      <w:bookmarkStart w:id="3460" w:name="_Toc66282184"/>
      <w:bookmarkStart w:id="3461" w:name="_Toc68166060"/>
      <w:bookmarkStart w:id="3462" w:name="_Toc70426366"/>
      <w:bookmarkStart w:id="3463" w:name="_Toc73433719"/>
      <w:bookmarkStart w:id="3464" w:name="_Toc73435816"/>
      <w:bookmarkStart w:id="3465" w:name="_Toc73437223"/>
      <w:bookmarkStart w:id="3466" w:name="_Toc75351633"/>
      <w:bookmarkStart w:id="3467" w:name="_Toc83229911"/>
      <w:bookmarkStart w:id="3468" w:name="_Toc85527939"/>
      <w:bookmarkStart w:id="3469" w:name="_Toc90649564"/>
      <w:bookmarkStart w:id="3470" w:name="_Toc216347109"/>
      <w:r w:rsidRPr="00E45330">
        <w:t>6.2.7.2</w:t>
      </w:r>
      <w:r w:rsidRPr="00E45330">
        <w:tab/>
        <w:t>Protocol Errors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3D8203" w14:textId="77777777" w:rsidR="008F780E" w:rsidRPr="00E45330" w:rsidRDefault="008F780E">
      <w:r w:rsidRPr="00E45330">
        <w:rPr>
          <w:lang w:eastAsia="zh-CN"/>
        </w:rPr>
        <w:t xml:space="preserve">In this Release </w:t>
      </w:r>
      <w:r w:rsidRPr="00E45330">
        <w:t>of the specification, there are no additional protocol errors applicable for the VAE_FileDistribution API.</w:t>
      </w:r>
    </w:p>
    <w:p w14:paraId="68B175C5" w14:textId="77777777" w:rsidR="008F780E" w:rsidRPr="00E45330" w:rsidRDefault="008F780E">
      <w:pPr>
        <w:pStyle w:val="40"/>
      </w:pPr>
      <w:bookmarkStart w:id="3471" w:name="_Toc34035449"/>
      <w:bookmarkStart w:id="3472" w:name="_Toc36037442"/>
      <w:bookmarkStart w:id="3473" w:name="_Toc36037746"/>
      <w:bookmarkStart w:id="3474" w:name="_Toc38877588"/>
      <w:bookmarkStart w:id="3475" w:name="_Toc43199670"/>
      <w:bookmarkStart w:id="3476" w:name="_Toc45132849"/>
      <w:bookmarkStart w:id="3477" w:name="_Toc59015592"/>
      <w:bookmarkStart w:id="3478" w:name="_Toc63171148"/>
      <w:bookmarkStart w:id="3479" w:name="_Toc66282185"/>
      <w:bookmarkStart w:id="3480" w:name="_Toc68166061"/>
      <w:bookmarkStart w:id="3481" w:name="_Toc70426367"/>
      <w:bookmarkStart w:id="3482" w:name="_Toc73433720"/>
      <w:bookmarkStart w:id="3483" w:name="_Toc73435817"/>
      <w:bookmarkStart w:id="3484" w:name="_Toc73437224"/>
      <w:bookmarkStart w:id="3485" w:name="_Toc75351634"/>
      <w:bookmarkStart w:id="3486" w:name="_Toc83229912"/>
      <w:bookmarkStart w:id="3487" w:name="_Toc85527940"/>
      <w:bookmarkStart w:id="3488" w:name="_Toc90649565"/>
      <w:bookmarkStart w:id="3489" w:name="_Toc216347110"/>
      <w:r w:rsidRPr="00E45330">
        <w:t>6.2.7.3</w:t>
      </w:r>
      <w:r w:rsidRPr="00E45330">
        <w:tab/>
        <w:t>Application Errors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AFFE7BF" w14:textId="77777777" w:rsidR="008F780E" w:rsidRPr="00E45330" w:rsidRDefault="008F780E">
      <w:r w:rsidRPr="00E45330">
        <w:t xml:space="preserve">The application errors defined for the VAE_FileDistribution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90" w:name="_Toc34035450"/>
      <w:bookmarkStart w:id="3491" w:name="_Toc36037443"/>
      <w:bookmarkStart w:id="3492" w:name="_Toc36037747"/>
      <w:bookmarkStart w:id="3493" w:name="_Toc38877589"/>
      <w:bookmarkStart w:id="3494" w:name="_Toc43199671"/>
      <w:bookmarkStart w:id="3495" w:name="_Toc45132850"/>
      <w:bookmarkStart w:id="3496" w:name="_Toc59015593"/>
    </w:p>
    <w:p w14:paraId="1999A5D4" w14:textId="77777777" w:rsidR="008F780E" w:rsidRPr="00E45330" w:rsidRDefault="008F780E">
      <w:pPr>
        <w:pStyle w:val="30"/>
      </w:pPr>
      <w:bookmarkStart w:id="3497" w:name="_Toc63171149"/>
      <w:bookmarkStart w:id="3498" w:name="_Toc66282186"/>
      <w:bookmarkStart w:id="3499" w:name="_Toc68166062"/>
      <w:bookmarkStart w:id="3500" w:name="_Toc70426368"/>
      <w:bookmarkStart w:id="3501" w:name="_Toc73433721"/>
      <w:bookmarkStart w:id="3502" w:name="_Toc73435818"/>
      <w:bookmarkStart w:id="3503" w:name="_Toc73437225"/>
      <w:bookmarkStart w:id="3504" w:name="_Toc75351635"/>
      <w:bookmarkStart w:id="3505" w:name="_Toc83229913"/>
      <w:bookmarkStart w:id="3506" w:name="_Toc85527941"/>
      <w:bookmarkStart w:id="3507" w:name="_Toc90649566"/>
      <w:bookmarkStart w:id="3508" w:name="_Toc216347111"/>
      <w:r w:rsidRPr="00E45330">
        <w:t>6.2.8</w:t>
      </w:r>
      <w:r w:rsidRPr="00E45330">
        <w:tab/>
        <w:t>Feature negotiation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67B8418" w14:textId="77777777" w:rsidR="008F780E" w:rsidRPr="00E45330" w:rsidRDefault="008F780E">
      <w:r w:rsidRPr="00E45330">
        <w:t>The optional features in table 6.1.8-1 are defined for the VAE_FileDistribution</w:t>
      </w:r>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r w:rsidRPr="00E45330">
              <w:rPr>
                <w:rFonts w:hint="eastAsia"/>
                <w:lang w:eastAsia="zh-CN"/>
              </w:rPr>
              <w:t>LocalMBMS</w:t>
            </w:r>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r>
              <w:rPr>
                <w:rFonts w:cs="Arial"/>
                <w:szCs w:val="18"/>
              </w:rPr>
              <w:t>QoEReporting</w:t>
            </w:r>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Indicate the support of QoE metrics provisioning.</w:t>
            </w:r>
          </w:p>
        </w:tc>
      </w:tr>
    </w:tbl>
    <w:p w14:paraId="3443A0DD" w14:textId="77777777" w:rsidR="008F780E" w:rsidRPr="00E45330" w:rsidRDefault="008F780E"/>
    <w:p w14:paraId="217F1820" w14:textId="77777777" w:rsidR="008F780E" w:rsidRPr="00E45330" w:rsidRDefault="00A04699">
      <w:pPr>
        <w:pStyle w:val="2"/>
      </w:pPr>
      <w:bookmarkStart w:id="3509" w:name="_Toc34035451"/>
      <w:bookmarkStart w:id="3510" w:name="_Toc36037444"/>
      <w:bookmarkStart w:id="3511" w:name="_Toc36037748"/>
      <w:bookmarkStart w:id="3512" w:name="_Toc38877590"/>
      <w:bookmarkStart w:id="3513" w:name="_Toc43199672"/>
      <w:bookmarkStart w:id="3514" w:name="_Toc45132851"/>
      <w:bookmarkStart w:id="3515" w:name="_Toc59015594"/>
      <w:bookmarkStart w:id="3516" w:name="_Toc63171150"/>
      <w:bookmarkStart w:id="3517" w:name="_Toc66282187"/>
      <w:bookmarkStart w:id="3518" w:name="_Toc68166063"/>
      <w:bookmarkStart w:id="3519" w:name="_Toc70426369"/>
      <w:bookmarkStart w:id="3520" w:name="_Toc73433722"/>
      <w:bookmarkStart w:id="3521" w:name="_Toc73435819"/>
      <w:bookmarkStart w:id="3522" w:name="_Toc73437226"/>
      <w:bookmarkStart w:id="3523" w:name="_Toc75351636"/>
      <w:bookmarkStart w:id="3524" w:name="_Toc83229914"/>
      <w:bookmarkStart w:id="3525" w:name="_Toc85527942"/>
      <w:bookmarkStart w:id="3526" w:name="_Toc90649567"/>
      <w:r w:rsidRPr="00E45330">
        <w:br w:type="page"/>
      </w:r>
      <w:bookmarkStart w:id="3527" w:name="_Toc216347112"/>
      <w:r w:rsidR="008F780E" w:rsidRPr="00E45330">
        <w:lastRenderedPageBreak/>
        <w:t>6.3</w:t>
      </w:r>
      <w:r w:rsidR="008F780E" w:rsidRPr="00E45330">
        <w:tab/>
        <w:t>VAE_ApplicationRequirement API</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sidR="008F780E" w:rsidRPr="00E45330">
        <w:t xml:space="preserve"> </w:t>
      </w:r>
    </w:p>
    <w:p w14:paraId="23CD554D" w14:textId="77777777" w:rsidR="008F780E" w:rsidRPr="00E45330" w:rsidRDefault="008F780E">
      <w:pPr>
        <w:pStyle w:val="30"/>
      </w:pPr>
      <w:bookmarkStart w:id="3528" w:name="_Toc34035452"/>
      <w:bookmarkStart w:id="3529" w:name="_Toc36037445"/>
      <w:bookmarkStart w:id="3530" w:name="_Toc36037749"/>
      <w:bookmarkStart w:id="3531" w:name="_Toc38877591"/>
      <w:bookmarkStart w:id="3532" w:name="_Toc43199673"/>
      <w:bookmarkStart w:id="3533" w:name="_Toc45132852"/>
      <w:bookmarkStart w:id="3534" w:name="_Toc59015595"/>
      <w:bookmarkStart w:id="3535" w:name="_Toc63171151"/>
      <w:bookmarkStart w:id="3536" w:name="_Toc66282188"/>
      <w:bookmarkStart w:id="3537" w:name="_Toc68166064"/>
      <w:bookmarkStart w:id="3538" w:name="_Toc70426370"/>
      <w:bookmarkStart w:id="3539" w:name="_Toc73433723"/>
      <w:bookmarkStart w:id="3540" w:name="_Toc73435820"/>
      <w:bookmarkStart w:id="3541" w:name="_Toc73437227"/>
      <w:bookmarkStart w:id="3542" w:name="_Toc75351637"/>
      <w:bookmarkStart w:id="3543" w:name="_Toc83229915"/>
      <w:bookmarkStart w:id="3544" w:name="_Toc85527943"/>
      <w:bookmarkStart w:id="3545" w:name="_Toc90649568"/>
      <w:bookmarkStart w:id="3546" w:name="_Toc216347113"/>
      <w:r w:rsidRPr="00E45330">
        <w:t>6.3.1</w:t>
      </w:r>
      <w:r w:rsidRPr="00E45330">
        <w:tab/>
        <w:t>Introduction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74E1E00" w14:textId="77777777" w:rsidR="008F780E" w:rsidRPr="00E45330" w:rsidRDefault="008F780E">
      <w:pPr>
        <w:rPr>
          <w:noProof/>
          <w:lang w:eastAsia="zh-CN"/>
        </w:rPr>
      </w:pPr>
      <w:r w:rsidRPr="00E45330">
        <w:rPr>
          <w:noProof/>
        </w:rPr>
        <w:t xml:space="preserve">The </w:t>
      </w:r>
      <w:r w:rsidRPr="00E45330">
        <w:t>VAE_ApplicationRequirement Service</w:t>
      </w:r>
      <w:r w:rsidRPr="00E45330">
        <w:rPr>
          <w:rFonts w:eastAsia="Times New Roman"/>
          <w:noProof/>
        </w:rPr>
        <w:t xml:space="preserve"> </w:t>
      </w:r>
      <w:r w:rsidRPr="00E45330">
        <w:rPr>
          <w:noProof/>
        </w:rPr>
        <w:t>shall use the V</w:t>
      </w:r>
      <w:r w:rsidRPr="00E45330">
        <w:t>AE_ApplicationRequirement</w:t>
      </w:r>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r w:rsidRPr="00E45330">
        <w:rPr>
          <w:noProof/>
        </w:rPr>
        <w:t>V</w:t>
      </w:r>
      <w:r w:rsidRPr="00E45330">
        <w:t>AE_ApplicationRequirement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30"/>
      </w:pPr>
      <w:bookmarkStart w:id="3547" w:name="_Toc34035453"/>
      <w:bookmarkStart w:id="3548" w:name="_Toc36037446"/>
      <w:bookmarkStart w:id="3549" w:name="_Toc36037750"/>
      <w:bookmarkStart w:id="3550" w:name="_Toc38877592"/>
      <w:bookmarkStart w:id="3551" w:name="_Toc43199674"/>
      <w:bookmarkStart w:id="3552" w:name="_Toc45132853"/>
      <w:bookmarkStart w:id="3553" w:name="_Toc59015596"/>
      <w:bookmarkStart w:id="3554" w:name="_Toc63171152"/>
      <w:bookmarkStart w:id="3555" w:name="_Toc66282189"/>
      <w:bookmarkStart w:id="3556" w:name="_Toc68166065"/>
      <w:bookmarkStart w:id="3557" w:name="_Toc70426371"/>
      <w:bookmarkStart w:id="3558" w:name="_Toc73433724"/>
      <w:bookmarkStart w:id="3559" w:name="_Toc73435821"/>
      <w:bookmarkStart w:id="3560" w:name="_Toc73437228"/>
      <w:bookmarkStart w:id="3561" w:name="_Toc75351638"/>
      <w:bookmarkStart w:id="3562" w:name="_Toc83229916"/>
      <w:bookmarkStart w:id="3563" w:name="_Toc85527944"/>
      <w:bookmarkStart w:id="3564" w:name="_Toc90649569"/>
      <w:bookmarkStart w:id="3565" w:name="_Toc216347114"/>
      <w:r w:rsidRPr="00E45330">
        <w:t>6.3.2</w:t>
      </w:r>
      <w:r w:rsidRPr="00E45330">
        <w:tab/>
        <w:t>Usage of HTTP</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0B5A986" w14:textId="77777777" w:rsidR="008F780E" w:rsidRPr="00E45330" w:rsidRDefault="008F780E">
      <w:pPr>
        <w:pStyle w:val="40"/>
      </w:pPr>
      <w:bookmarkStart w:id="3566" w:name="_Toc34035454"/>
      <w:bookmarkStart w:id="3567" w:name="_Toc36037447"/>
      <w:bookmarkStart w:id="3568" w:name="_Toc36037751"/>
      <w:bookmarkStart w:id="3569" w:name="_Toc38877593"/>
      <w:bookmarkStart w:id="3570" w:name="_Toc43199675"/>
      <w:bookmarkStart w:id="3571" w:name="_Toc45132854"/>
      <w:bookmarkStart w:id="3572" w:name="_Toc59015597"/>
      <w:bookmarkStart w:id="3573" w:name="_Toc63171153"/>
      <w:bookmarkStart w:id="3574" w:name="_Toc66282190"/>
      <w:bookmarkStart w:id="3575" w:name="_Toc68166066"/>
      <w:bookmarkStart w:id="3576" w:name="_Toc70426372"/>
      <w:bookmarkStart w:id="3577" w:name="_Toc73433725"/>
      <w:bookmarkStart w:id="3578" w:name="_Toc73435822"/>
      <w:bookmarkStart w:id="3579" w:name="_Toc73437229"/>
      <w:bookmarkStart w:id="3580" w:name="_Toc75351639"/>
      <w:bookmarkStart w:id="3581" w:name="_Toc83229917"/>
      <w:bookmarkStart w:id="3582" w:name="_Toc85527945"/>
      <w:bookmarkStart w:id="3583" w:name="_Toc90649570"/>
      <w:bookmarkStart w:id="3584" w:name="_Toc216347115"/>
      <w:r w:rsidRPr="00E45330">
        <w:t>6.3.2.1</w:t>
      </w:r>
      <w:r w:rsidRPr="00E45330">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An OpenAPI [6] specification of HTTP messages and content bodies for the VAE_ApplicationRequirement is contained in Annex A.4.</w:t>
      </w:r>
    </w:p>
    <w:p w14:paraId="574A8FA1" w14:textId="77777777" w:rsidR="008F780E" w:rsidRPr="00E45330" w:rsidRDefault="008F780E">
      <w:pPr>
        <w:pStyle w:val="40"/>
      </w:pPr>
      <w:bookmarkStart w:id="3585" w:name="_Toc34035455"/>
      <w:bookmarkStart w:id="3586" w:name="_Toc36037448"/>
      <w:bookmarkStart w:id="3587" w:name="_Toc36037752"/>
      <w:bookmarkStart w:id="3588" w:name="_Toc38877594"/>
      <w:bookmarkStart w:id="3589" w:name="_Toc43199676"/>
      <w:bookmarkStart w:id="3590" w:name="_Toc45132855"/>
      <w:bookmarkStart w:id="3591" w:name="_Toc59015598"/>
      <w:bookmarkStart w:id="3592" w:name="_Toc63171154"/>
      <w:bookmarkStart w:id="3593" w:name="_Toc66282191"/>
      <w:bookmarkStart w:id="3594" w:name="_Toc68166067"/>
      <w:bookmarkStart w:id="3595" w:name="_Toc70426373"/>
      <w:bookmarkStart w:id="3596" w:name="_Toc73433726"/>
      <w:bookmarkStart w:id="3597" w:name="_Toc73435823"/>
      <w:bookmarkStart w:id="3598" w:name="_Toc73437230"/>
      <w:bookmarkStart w:id="3599" w:name="_Toc75351640"/>
      <w:bookmarkStart w:id="3600" w:name="_Toc83229918"/>
      <w:bookmarkStart w:id="3601" w:name="_Toc85527946"/>
      <w:bookmarkStart w:id="3602" w:name="_Toc90649571"/>
      <w:bookmarkStart w:id="3603" w:name="_Toc216347116"/>
      <w:r w:rsidRPr="00E45330">
        <w:t>6.3.2.2</w:t>
      </w:r>
      <w:r w:rsidRPr="00E45330">
        <w:tab/>
        <w:t>HTTP standard headers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274FB90" w14:textId="77777777" w:rsidR="008F780E" w:rsidRPr="00E45330" w:rsidRDefault="008F780E">
      <w:pPr>
        <w:pStyle w:val="50"/>
        <w:rPr>
          <w:lang w:eastAsia="zh-CN"/>
        </w:rPr>
      </w:pPr>
      <w:bookmarkStart w:id="3604" w:name="_Toc34035456"/>
      <w:bookmarkStart w:id="3605" w:name="_Toc36037449"/>
      <w:bookmarkStart w:id="3606" w:name="_Toc36037753"/>
      <w:bookmarkStart w:id="3607" w:name="_Toc38877595"/>
      <w:bookmarkStart w:id="3608" w:name="_Toc43199677"/>
      <w:bookmarkStart w:id="3609" w:name="_Toc45132856"/>
      <w:bookmarkStart w:id="3610" w:name="_Toc59015599"/>
      <w:bookmarkStart w:id="3611" w:name="_Toc63171155"/>
      <w:bookmarkStart w:id="3612" w:name="_Toc66282192"/>
      <w:bookmarkStart w:id="3613" w:name="_Toc68166068"/>
      <w:bookmarkStart w:id="3614" w:name="_Toc70426374"/>
      <w:bookmarkStart w:id="3615" w:name="_Toc73433727"/>
      <w:bookmarkStart w:id="3616" w:name="_Toc73435824"/>
      <w:bookmarkStart w:id="3617" w:name="_Toc73437231"/>
      <w:bookmarkStart w:id="3618" w:name="_Toc75351641"/>
      <w:bookmarkStart w:id="3619" w:name="_Toc83229919"/>
      <w:bookmarkStart w:id="3620" w:name="_Toc85527947"/>
      <w:bookmarkStart w:id="3621" w:name="_Toc90649572"/>
      <w:bookmarkStart w:id="3622" w:name="_Toc216347117"/>
      <w:r w:rsidRPr="00E45330">
        <w:t>6.3.2.2.1</w:t>
      </w:r>
      <w:r w:rsidRPr="00E45330">
        <w:rPr>
          <w:rFonts w:hint="eastAsia"/>
          <w:lang w:eastAsia="zh-CN"/>
        </w:rPr>
        <w:tab/>
      </w:r>
      <w:r w:rsidRPr="00E45330">
        <w:rPr>
          <w:lang w:eastAsia="zh-CN"/>
        </w:rPr>
        <w:t>General</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50"/>
      </w:pPr>
      <w:bookmarkStart w:id="3623" w:name="_Toc34035457"/>
      <w:bookmarkStart w:id="3624" w:name="_Toc36037450"/>
      <w:bookmarkStart w:id="3625" w:name="_Toc36037754"/>
      <w:bookmarkStart w:id="3626" w:name="_Toc38877596"/>
      <w:bookmarkStart w:id="3627" w:name="_Toc43199678"/>
      <w:bookmarkStart w:id="3628" w:name="_Toc45132857"/>
      <w:bookmarkStart w:id="3629" w:name="_Toc59015600"/>
      <w:bookmarkStart w:id="3630" w:name="_Toc63171156"/>
      <w:bookmarkStart w:id="3631" w:name="_Toc66282193"/>
      <w:bookmarkStart w:id="3632" w:name="_Toc68166069"/>
      <w:bookmarkStart w:id="3633" w:name="_Toc70426375"/>
      <w:bookmarkStart w:id="3634" w:name="_Toc73433728"/>
      <w:bookmarkStart w:id="3635" w:name="_Toc73435825"/>
      <w:bookmarkStart w:id="3636" w:name="_Toc73437232"/>
      <w:bookmarkStart w:id="3637" w:name="_Toc75351642"/>
      <w:bookmarkStart w:id="3638" w:name="_Toc83229920"/>
      <w:bookmarkStart w:id="3639" w:name="_Toc85527948"/>
      <w:bookmarkStart w:id="3640" w:name="_Toc90649573"/>
      <w:bookmarkStart w:id="3641" w:name="_Toc216347118"/>
      <w:r w:rsidRPr="00E45330">
        <w:t>6.3.2.2.2</w:t>
      </w:r>
      <w:r w:rsidRPr="00E45330">
        <w:tab/>
        <w:t>Content type</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40"/>
      </w:pPr>
      <w:bookmarkStart w:id="3642" w:name="_Toc34035458"/>
      <w:bookmarkStart w:id="3643" w:name="_Toc36037451"/>
      <w:bookmarkStart w:id="3644" w:name="_Toc36037755"/>
      <w:bookmarkStart w:id="3645" w:name="_Toc38877597"/>
      <w:bookmarkStart w:id="3646" w:name="_Toc43199679"/>
      <w:bookmarkStart w:id="3647" w:name="_Toc45132858"/>
      <w:bookmarkStart w:id="3648" w:name="_Toc59015601"/>
      <w:bookmarkStart w:id="3649" w:name="_Toc63171157"/>
      <w:bookmarkStart w:id="3650" w:name="_Toc66282194"/>
      <w:bookmarkStart w:id="3651" w:name="_Toc68166070"/>
      <w:bookmarkStart w:id="3652" w:name="_Toc70426376"/>
      <w:bookmarkStart w:id="3653" w:name="_Toc73433729"/>
      <w:bookmarkStart w:id="3654" w:name="_Toc73435826"/>
      <w:bookmarkStart w:id="3655" w:name="_Toc73437233"/>
      <w:bookmarkStart w:id="3656" w:name="_Toc75351643"/>
      <w:bookmarkStart w:id="3657" w:name="_Toc83229921"/>
      <w:bookmarkStart w:id="3658" w:name="_Toc85527949"/>
      <w:bookmarkStart w:id="3659" w:name="_Toc90649574"/>
      <w:bookmarkStart w:id="3660" w:name="_Toc216347119"/>
      <w:r w:rsidRPr="00E45330">
        <w:t>6.3.2.3</w:t>
      </w:r>
      <w:r w:rsidRPr="00E45330">
        <w:tab/>
        <w:t>HTTP custom headers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0E303FF" w14:textId="77777777" w:rsidR="008F780E" w:rsidRPr="00E45330" w:rsidRDefault="008F780E">
      <w:pPr>
        <w:pStyle w:val="50"/>
        <w:rPr>
          <w:lang w:eastAsia="zh-CN"/>
        </w:rPr>
      </w:pPr>
      <w:bookmarkStart w:id="3661" w:name="_Toc34035459"/>
      <w:bookmarkStart w:id="3662" w:name="_Toc36037452"/>
      <w:bookmarkStart w:id="3663" w:name="_Toc36037756"/>
      <w:bookmarkStart w:id="3664" w:name="_Toc38877598"/>
      <w:bookmarkStart w:id="3665" w:name="_Toc43199680"/>
      <w:bookmarkStart w:id="3666" w:name="_Toc45132859"/>
      <w:bookmarkStart w:id="3667" w:name="_Toc59015602"/>
      <w:bookmarkStart w:id="3668" w:name="_Toc63171158"/>
      <w:bookmarkStart w:id="3669" w:name="_Toc66282195"/>
      <w:bookmarkStart w:id="3670" w:name="_Toc68166071"/>
      <w:bookmarkStart w:id="3671" w:name="_Toc70426377"/>
      <w:bookmarkStart w:id="3672" w:name="_Toc73433730"/>
      <w:bookmarkStart w:id="3673" w:name="_Toc73435827"/>
      <w:bookmarkStart w:id="3674" w:name="_Toc73437234"/>
      <w:bookmarkStart w:id="3675" w:name="_Toc75351644"/>
      <w:bookmarkStart w:id="3676" w:name="_Toc83229922"/>
      <w:bookmarkStart w:id="3677" w:name="_Toc85527950"/>
      <w:bookmarkStart w:id="3678" w:name="_Toc90649575"/>
      <w:bookmarkStart w:id="3679" w:name="_Toc216347120"/>
      <w:r w:rsidRPr="00E45330">
        <w:t>6.3.2.3.1</w:t>
      </w:r>
      <w:r w:rsidRPr="00E45330">
        <w:rPr>
          <w:rFonts w:hint="eastAsia"/>
          <w:lang w:eastAsia="zh-CN"/>
        </w:rPr>
        <w:tab/>
      </w:r>
      <w:r w:rsidRPr="00E45330">
        <w:rPr>
          <w:lang w:eastAsia="zh-CN"/>
        </w:rPr>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30"/>
      </w:pPr>
      <w:bookmarkStart w:id="3680" w:name="_Toc34035460"/>
      <w:bookmarkStart w:id="3681" w:name="_Toc36037453"/>
      <w:bookmarkStart w:id="3682" w:name="_Toc36037757"/>
      <w:bookmarkStart w:id="3683" w:name="_Toc38877599"/>
      <w:bookmarkStart w:id="3684" w:name="_Toc43199681"/>
      <w:bookmarkStart w:id="3685" w:name="_Toc45132860"/>
      <w:bookmarkStart w:id="3686" w:name="_Toc59015603"/>
      <w:bookmarkStart w:id="3687" w:name="_Toc63171159"/>
      <w:bookmarkStart w:id="3688" w:name="_Toc66282196"/>
      <w:bookmarkStart w:id="3689" w:name="_Toc68166072"/>
      <w:bookmarkStart w:id="3690" w:name="_Toc70426378"/>
      <w:bookmarkStart w:id="3691" w:name="_Toc73433731"/>
      <w:bookmarkStart w:id="3692" w:name="_Toc73435828"/>
      <w:bookmarkStart w:id="3693" w:name="_Toc73437235"/>
      <w:bookmarkStart w:id="3694" w:name="_Toc75351645"/>
      <w:bookmarkStart w:id="3695" w:name="_Toc83229923"/>
      <w:bookmarkStart w:id="3696" w:name="_Toc85527951"/>
      <w:bookmarkStart w:id="3697" w:name="_Toc90649576"/>
      <w:bookmarkStart w:id="3698" w:name="_Toc216347121"/>
      <w:r w:rsidRPr="00E45330">
        <w:lastRenderedPageBreak/>
        <w:t>6.3.3</w:t>
      </w:r>
      <w:r w:rsidRPr="00E45330">
        <w:tab/>
        <w:t>Resources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r w:rsidRPr="00E45330">
        <w:t xml:space="preserve"> </w:t>
      </w:r>
    </w:p>
    <w:p w14:paraId="44F973D7" w14:textId="77777777" w:rsidR="008F780E" w:rsidRDefault="008F780E">
      <w:pPr>
        <w:pStyle w:val="40"/>
      </w:pPr>
      <w:bookmarkStart w:id="3699" w:name="_Toc34035461"/>
      <w:bookmarkStart w:id="3700" w:name="_Toc36037454"/>
      <w:bookmarkStart w:id="3701" w:name="_Toc36037758"/>
      <w:bookmarkStart w:id="3702" w:name="_Toc38877600"/>
      <w:bookmarkStart w:id="3703" w:name="_Toc43199682"/>
      <w:bookmarkStart w:id="3704" w:name="_Toc45132861"/>
      <w:bookmarkStart w:id="3705" w:name="_Toc59015604"/>
      <w:bookmarkStart w:id="3706" w:name="_Toc63171160"/>
      <w:bookmarkStart w:id="3707" w:name="_Toc66282197"/>
      <w:bookmarkStart w:id="3708" w:name="_Toc68166073"/>
      <w:bookmarkStart w:id="3709" w:name="_Toc70426379"/>
      <w:bookmarkStart w:id="3710" w:name="_Toc73433732"/>
      <w:bookmarkStart w:id="3711" w:name="_Toc73435829"/>
      <w:bookmarkStart w:id="3712" w:name="_Toc73437236"/>
      <w:bookmarkStart w:id="3713" w:name="_Toc75351646"/>
      <w:bookmarkStart w:id="3714" w:name="_Toc83229924"/>
      <w:bookmarkStart w:id="3715" w:name="_Toc85527952"/>
      <w:bookmarkStart w:id="3716" w:name="_Toc90649577"/>
      <w:bookmarkStart w:id="3717" w:name="_Toc216347122"/>
      <w:r w:rsidRPr="00E45330">
        <w:t>6.3.3.1</w:t>
      </w:r>
      <w:r w:rsidRPr="00E45330">
        <w:tab/>
        <w:t>Overview</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r>
        <w:t>VAE_ApplicationRequirement</w:t>
      </w:r>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4pt;height:123pt" o:ole="">
            <v:imagedata r:id="rId87" o:title="" cropbottom="17168f"/>
          </v:shape>
          <o:OLEObject Type="Embed" ProgID="Visio.Drawing.15" ShapeID="_x0000_i1064" DrawAspect="Content" ObjectID="_1826960025" r:id="rId88"/>
        </w:object>
      </w:r>
    </w:p>
    <w:p w14:paraId="46C1D888" w14:textId="77777777" w:rsidR="008F780E" w:rsidRPr="00E45330" w:rsidRDefault="00343E74">
      <w:pPr>
        <w:pStyle w:val="TF"/>
      </w:pPr>
      <w:r w:rsidRPr="00E45330">
        <w:t>Figure</w:t>
      </w:r>
      <w:r>
        <w:t> </w:t>
      </w:r>
      <w:r w:rsidR="008F780E" w:rsidRPr="00E45330">
        <w:t>6.3.3.1-1: Resource URI structure of the VAE_ApplicationRequirement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/application-requirements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/application-requirements /{requirementId}</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40"/>
      </w:pPr>
      <w:bookmarkStart w:id="3718" w:name="_Toc34035462"/>
      <w:bookmarkStart w:id="3719" w:name="_Toc36037455"/>
      <w:bookmarkStart w:id="3720" w:name="_Toc36037759"/>
      <w:bookmarkStart w:id="3721" w:name="_Toc38877601"/>
      <w:bookmarkStart w:id="3722" w:name="_Toc43199683"/>
      <w:bookmarkStart w:id="3723" w:name="_Toc45132862"/>
      <w:bookmarkStart w:id="3724" w:name="_Toc59015605"/>
      <w:bookmarkStart w:id="3725" w:name="_Toc63171161"/>
      <w:bookmarkStart w:id="3726" w:name="_Toc66282198"/>
      <w:bookmarkStart w:id="3727" w:name="_Toc68166074"/>
      <w:bookmarkStart w:id="3728" w:name="_Toc70426380"/>
      <w:bookmarkStart w:id="3729" w:name="_Toc73433733"/>
      <w:bookmarkStart w:id="3730" w:name="_Toc73435830"/>
      <w:bookmarkStart w:id="3731" w:name="_Toc73437237"/>
      <w:bookmarkStart w:id="3732" w:name="_Toc75351647"/>
      <w:bookmarkStart w:id="3733" w:name="_Toc83229925"/>
      <w:bookmarkStart w:id="3734" w:name="_Toc85527953"/>
      <w:bookmarkStart w:id="3735" w:name="_Toc90649578"/>
      <w:bookmarkStart w:id="3736" w:name="_Toc216347123"/>
      <w:r w:rsidRPr="00E45330">
        <w:t>6.3.3.2</w:t>
      </w:r>
      <w:r w:rsidRPr="00E45330">
        <w:tab/>
        <w:t>Resource: Application Requirements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2C564AA2" w14:textId="77777777" w:rsidR="008F780E" w:rsidRPr="00E45330" w:rsidRDefault="008F780E">
      <w:pPr>
        <w:pStyle w:val="50"/>
      </w:pPr>
      <w:bookmarkStart w:id="3737" w:name="_Toc34035463"/>
      <w:bookmarkStart w:id="3738" w:name="_Toc36037456"/>
      <w:bookmarkStart w:id="3739" w:name="_Toc36037760"/>
      <w:bookmarkStart w:id="3740" w:name="_Toc38877602"/>
      <w:bookmarkStart w:id="3741" w:name="_Toc43199684"/>
      <w:bookmarkStart w:id="3742" w:name="_Toc45132863"/>
      <w:bookmarkStart w:id="3743" w:name="_Toc59015606"/>
      <w:bookmarkStart w:id="3744" w:name="_Toc63171162"/>
      <w:bookmarkStart w:id="3745" w:name="_Toc66282199"/>
      <w:bookmarkStart w:id="3746" w:name="_Toc68166075"/>
      <w:bookmarkStart w:id="3747" w:name="_Toc70426381"/>
      <w:bookmarkStart w:id="3748" w:name="_Toc73433734"/>
      <w:bookmarkStart w:id="3749" w:name="_Toc73435831"/>
      <w:bookmarkStart w:id="3750" w:name="_Toc73437238"/>
      <w:bookmarkStart w:id="3751" w:name="_Toc75351648"/>
      <w:bookmarkStart w:id="3752" w:name="_Toc83229926"/>
      <w:bookmarkStart w:id="3753" w:name="_Toc85527954"/>
      <w:bookmarkStart w:id="3754" w:name="_Toc90649579"/>
      <w:bookmarkStart w:id="3755" w:name="_Toc216347124"/>
      <w:r w:rsidRPr="00E45330">
        <w:t>6.3.3.2.1</w:t>
      </w:r>
      <w:r w:rsidRPr="00E45330">
        <w:tab/>
        <w:t>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50"/>
      </w:pPr>
      <w:bookmarkStart w:id="3756" w:name="_Toc34035464"/>
      <w:bookmarkStart w:id="3757" w:name="_Toc36037457"/>
      <w:bookmarkStart w:id="3758" w:name="_Toc36037761"/>
      <w:bookmarkStart w:id="3759" w:name="_Toc38877603"/>
      <w:bookmarkStart w:id="3760" w:name="_Toc43199685"/>
      <w:bookmarkStart w:id="3761" w:name="_Toc45132864"/>
      <w:bookmarkStart w:id="3762" w:name="_Toc59015607"/>
      <w:bookmarkStart w:id="3763" w:name="_Toc63171163"/>
      <w:bookmarkStart w:id="3764" w:name="_Toc66282200"/>
      <w:bookmarkStart w:id="3765" w:name="_Toc68166076"/>
      <w:bookmarkStart w:id="3766" w:name="_Toc70426382"/>
      <w:bookmarkStart w:id="3767" w:name="_Toc73433735"/>
      <w:bookmarkStart w:id="3768" w:name="_Toc73435832"/>
      <w:bookmarkStart w:id="3769" w:name="_Toc73437239"/>
      <w:bookmarkStart w:id="3770" w:name="_Toc75351649"/>
      <w:bookmarkStart w:id="3771" w:name="_Toc83229927"/>
      <w:bookmarkStart w:id="3772" w:name="_Toc85527955"/>
      <w:bookmarkStart w:id="3773" w:name="_Toc90649580"/>
      <w:bookmarkStart w:id="3774" w:name="_Toc216347125"/>
      <w:r w:rsidRPr="00E45330">
        <w:t>6.3.3.2.2</w:t>
      </w:r>
      <w:r w:rsidRPr="00E45330">
        <w:tab/>
        <w:t>Resource Definition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pPr>
        <w:rPr>
          <w:rFonts w:ascii="Arial" w:hAnsi="Arial" w:cs="Arial"/>
        </w:rPr>
      </w:pPr>
      <w:r w:rsidRPr="00E45330">
        <w:t>This resource shall support the resource URI variables defined in table 6.3.3.2.2-1</w:t>
      </w:r>
      <w:r w:rsidRPr="00E45330">
        <w:rPr>
          <w:rFonts w:ascii="Arial" w:hAnsi="Arial" w:cs="Arial"/>
        </w:rPr>
        <w:t>.</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r w:rsidRPr="00E45330">
              <w:t>apiRoot</w:t>
            </w:r>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50"/>
      </w:pPr>
      <w:bookmarkStart w:id="3775" w:name="_Toc34035465"/>
      <w:bookmarkStart w:id="3776" w:name="_Toc36037458"/>
      <w:bookmarkStart w:id="3777" w:name="_Toc36037762"/>
      <w:bookmarkStart w:id="3778" w:name="_Toc38877604"/>
      <w:bookmarkStart w:id="3779" w:name="_Toc43199686"/>
      <w:bookmarkStart w:id="3780" w:name="_Toc45132865"/>
      <w:bookmarkStart w:id="3781" w:name="_Toc59015608"/>
      <w:bookmarkStart w:id="3782" w:name="_Toc63171164"/>
      <w:bookmarkStart w:id="3783" w:name="_Toc66282201"/>
      <w:bookmarkStart w:id="3784" w:name="_Toc68166077"/>
      <w:bookmarkStart w:id="3785" w:name="_Toc70426383"/>
      <w:bookmarkStart w:id="3786" w:name="_Toc73433736"/>
      <w:bookmarkStart w:id="3787" w:name="_Toc73435833"/>
      <w:bookmarkStart w:id="3788" w:name="_Toc73437240"/>
      <w:bookmarkStart w:id="3789" w:name="_Toc75351650"/>
      <w:bookmarkStart w:id="3790" w:name="_Toc83229928"/>
      <w:bookmarkStart w:id="3791" w:name="_Toc85527956"/>
      <w:bookmarkStart w:id="3792" w:name="_Toc90649581"/>
      <w:bookmarkStart w:id="3793" w:name="_Toc216347126"/>
      <w:r w:rsidRPr="00E45330">
        <w:lastRenderedPageBreak/>
        <w:t>6.3.3.2.3</w:t>
      </w:r>
      <w:r w:rsidRPr="00E45330">
        <w:tab/>
        <w:t>Resource Standard Methods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C6DB8FF" w14:textId="77777777" w:rsidR="008F780E" w:rsidRPr="00E45330" w:rsidRDefault="008F780E">
      <w:pPr>
        <w:pStyle w:val="6"/>
      </w:pPr>
      <w:bookmarkStart w:id="3794" w:name="_Toc34035466"/>
      <w:bookmarkStart w:id="3795" w:name="_Toc36037459"/>
      <w:bookmarkStart w:id="3796" w:name="_Toc36037763"/>
      <w:bookmarkStart w:id="3797" w:name="_Toc38877605"/>
      <w:bookmarkStart w:id="3798" w:name="_Toc43199687"/>
      <w:bookmarkStart w:id="3799" w:name="_Toc45132866"/>
      <w:bookmarkStart w:id="3800" w:name="_Toc59015609"/>
      <w:bookmarkStart w:id="3801" w:name="_Toc63171165"/>
      <w:bookmarkStart w:id="3802" w:name="_Toc66282202"/>
      <w:bookmarkStart w:id="3803" w:name="_Toc68166078"/>
      <w:bookmarkStart w:id="3804" w:name="_Toc70426384"/>
      <w:bookmarkStart w:id="3805" w:name="_Toc73433737"/>
      <w:bookmarkStart w:id="3806" w:name="_Toc73435834"/>
      <w:bookmarkStart w:id="3807" w:name="_Toc73437241"/>
      <w:bookmarkStart w:id="3808" w:name="_Toc75351651"/>
      <w:bookmarkStart w:id="3809" w:name="_Toc83229929"/>
      <w:bookmarkStart w:id="3810" w:name="_Toc85527957"/>
      <w:bookmarkStart w:id="3811" w:name="_Toc90649582"/>
      <w:bookmarkStart w:id="3812" w:name="_Toc216347127"/>
      <w:r w:rsidRPr="00E45330">
        <w:t>6.3.3.2.3.1</w:t>
      </w:r>
      <w:r w:rsidRPr="00E45330">
        <w:tab/>
        <w:t>POST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bookmarkStart w:id="3813" w:name="_Hlk102390972"/>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r w:rsidRPr="00E45330">
              <w:t>ApplicationRequirementData</w:t>
            </w:r>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bookmarkEnd w:id="3813"/>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r w:rsidRPr="00E45330">
              <w:t>ApplicationRequirementData</w:t>
            </w:r>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app-req</w:t>
            </w:r>
            <w:r w:rsidRPr="00E45330">
              <w:rPr>
                <w:noProof/>
              </w:rPr>
              <w:t>/&lt;apiVersion&gt;/application-requirement</w:t>
            </w:r>
            <w:r w:rsidRPr="00E45330">
              <w:t>s/{requirementId}</w:t>
            </w:r>
          </w:p>
        </w:tc>
      </w:tr>
    </w:tbl>
    <w:p w14:paraId="26A31B98" w14:textId="77777777" w:rsidR="008F780E" w:rsidRPr="00E45330" w:rsidRDefault="008F780E"/>
    <w:p w14:paraId="5A664BDE" w14:textId="77777777" w:rsidR="008F780E" w:rsidRPr="00E45330" w:rsidRDefault="008F780E">
      <w:pPr>
        <w:pStyle w:val="50"/>
      </w:pPr>
      <w:bookmarkStart w:id="3814" w:name="_Toc34035467"/>
      <w:bookmarkStart w:id="3815" w:name="_Toc36037460"/>
      <w:bookmarkStart w:id="3816" w:name="_Toc36037764"/>
      <w:bookmarkStart w:id="3817" w:name="_Toc38877606"/>
      <w:bookmarkStart w:id="3818" w:name="_Toc43199688"/>
      <w:bookmarkStart w:id="3819" w:name="_Toc45132867"/>
      <w:bookmarkStart w:id="3820" w:name="_Toc59015610"/>
      <w:bookmarkStart w:id="3821" w:name="_Toc63171166"/>
      <w:bookmarkStart w:id="3822" w:name="_Toc66282203"/>
      <w:bookmarkStart w:id="3823" w:name="_Toc68166079"/>
      <w:bookmarkStart w:id="3824" w:name="_Toc70426385"/>
      <w:bookmarkStart w:id="3825" w:name="_Toc73433738"/>
      <w:bookmarkStart w:id="3826" w:name="_Toc73435835"/>
      <w:bookmarkStart w:id="3827" w:name="_Toc73437242"/>
      <w:bookmarkStart w:id="3828" w:name="_Toc75351652"/>
      <w:bookmarkStart w:id="3829" w:name="_Toc83229930"/>
      <w:bookmarkStart w:id="3830" w:name="_Toc85527958"/>
      <w:bookmarkStart w:id="3831" w:name="_Toc90649583"/>
      <w:bookmarkStart w:id="3832" w:name="_Toc216347128"/>
      <w:r w:rsidRPr="00E45330">
        <w:t>6.3.3.2.4</w:t>
      </w:r>
      <w:r w:rsidRPr="00E45330">
        <w:tab/>
        <w:t>Resource Custom Operations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40"/>
      </w:pPr>
      <w:bookmarkStart w:id="3833" w:name="_Toc34035468"/>
      <w:bookmarkStart w:id="3834" w:name="_Toc36037461"/>
      <w:bookmarkStart w:id="3835" w:name="_Toc36037765"/>
      <w:bookmarkStart w:id="3836" w:name="_Toc38877607"/>
      <w:bookmarkStart w:id="3837" w:name="_Toc43199689"/>
      <w:bookmarkStart w:id="3838" w:name="_Toc45132868"/>
      <w:bookmarkStart w:id="3839" w:name="_Toc59015611"/>
      <w:bookmarkStart w:id="3840" w:name="_Toc63171167"/>
      <w:bookmarkStart w:id="3841" w:name="_Toc66282204"/>
      <w:bookmarkStart w:id="3842" w:name="_Toc68166080"/>
      <w:bookmarkStart w:id="3843" w:name="_Toc70426386"/>
      <w:bookmarkStart w:id="3844" w:name="_Toc73433739"/>
      <w:bookmarkStart w:id="3845" w:name="_Toc73435836"/>
      <w:bookmarkStart w:id="3846" w:name="_Toc73437243"/>
      <w:bookmarkStart w:id="3847" w:name="_Toc75351653"/>
      <w:bookmarkStart w:id="3848" w:name="_Toc83229931"/>
      <w:bookmarkStart w:id="3849" w:name="_Toc85527959"/>
      <w:bookmarkStart w:id="3850" w:name="_Toc90649584"/>
      <w:bookmarkStart w:id="3851" w:name="_Toc216347129"/>
      <w:r w:rsidRPr="00E45330">
        <w:t>6.3.3.3</w:t>
      </w:r>
      <w:r w:rsidRPr="00E45330">
        <w:tab/>
        <w:t>Resource: Individual Application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r w:rsidRPr="00E45330">
        <w:t xml:space="preserve"> </w:t>
      </w:r>
    </w:p>
    <w:p w14:paraId="791AD1F4" w14:textId="77777777" w:rsidR="008F780E" w:rsidRPr="00E45330" w:rsidRDefault="008F780E">
      <w:pPr>
        <w:pStyle w:val="50"/>
      </w:pPr>
      <w:bookmarkStart w:id="3852" w:name="_Toc34035469"/>
      <w:bookmarkStart w:id="3853" w:name="_Toc36037462"/>
      <w:bookmarkStart w:id="3854" w:name="_Toc36037766"/>
      <w:bookmarkStart w:id="3855" w:name="_Toc38877608"/>
      <w:bookmarkStart w:id="3856" w:name="_Toc43199690"/>
      <w:bookmarkStart w:id="3857" w:name="_Toc45132869"/>
      <w:bookmarkStart w:id="3858" w:name="_Toc59015612"/>
      <w:bookmarkStart w:id="3859" w:name="_Toc63171168"/>
      <w:bookmarkStart w:id="3860" w:name="_Toc66282205"/>
      <w:bookmarkStart w:id="3861" w:name="_Toc68166081"/>
      <w:bookmarkStart w:id="3862" w:name="_Toc70426387"/>
      <w:bookmarkStart w:id="3863" w:name="_Toc73433740"/>
      <w:bookmarkStart w:id="3864" w:name="_Toc73435837"/>
      <w:bookmarkStart w:id="3865" w:name="_Toc73437244"/>
      <w:bookmarkStart w:id="3866" w:name="_Toc75351654"/>
      <w:bookmarkStart w:id="3867" w:name="_Toc83229932"/>
      <w:bookmarkStart w:id="3868" w:name="_Toc85527960"/>
      <w:bookmarkStart w:id="3869" w:name="_Toc90649585"/>
      <w:bookmarkStart w:id="3870" w:name="_Toc216347130"/>
      <w:r w:rsidRPr="00E45330">
        <w:t>6.3.3.3.1</w:t>
      </w:r>
      <w:r w:rsidRPr="00E45330">
        <w:tab/>
        <w:t>Description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50"/>
      </w:pPr>
      <w:bookmarkStart w:id="3871" w:name="_Toc34035470"/>
      <w:bookmarkStart w:id="3872" w:name="_Toc36037463"/>
      <w:bookmarkStart w:id="3873" w:name="_Toc36037767"/>
      <w:bookmarkStart w:id="3874" w:name="_Toc38877609"/>
      <w:bookmarkStart w:id="3875" w:name="_Toc43199691"/>
      <w:bookmarkStart w:id="3876" w:name="_Toc45132870"/>
      <w:bookmarkStart w:id="3877" w:name="_Toc59015613"/>
      <w:bookmarkStart w:id="3878" w:name="_Toc63171169"/>
      <w:bookmarkStart w:id="3879" w:name="_Toc66282206"/>
      <w:bookmarkStart w:id="3880" w:name="_Toc68166082"/>
      <w:bookmarkStart w:id="3881" w:name="_Toc70426388"/>
      <w:bookmarkStart w:id="3882" w:name="_Toc73433741"/>
      <w:bookmarkStart w:id="3883" w:name="_Toc73435838"/>
      <w:bookmarkStart w:id="3884" w:name="_Toc73437245"/>
      <w:bookmarkStart w:id="3885" w:name="_Toc75351655"/>
      <w:bookmarkStart w:id="3886" w:name="_Toc83229933"/>
      <w:bookmarkStart w:id="3887" w:name="_Toc85527961"/>
      <w:bookmarkStart w:id="3888" w:name="_Toc90649586"/>
      <w:bookmarkStart w:id="3889" w:name="_Toc216347131"/>
      <w:r w:rsidRPr="00E45330">
        <w:t>6.3.3.3.2</w:t>
      </w:r>
      <w:r w:rsidRPr="00E45330">
        <w:tab/>
        <w:t>Resource definition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app-req</w:t>
      </w:r>
      <w:r w:rsidRPr="00E45330">
        <w:rPr>
          <w:b/>
          <w:noProof/>
        </w:rPr>
        <w:t>/&lt;apiVersion&gt;/application-requirement</w:t>
      </w:r>
      <w:r w:rsidRPr="00E45330">
        <w:rPr>
          <w:b/>
          <w:sz w:val="18"/>
        </w:rPr>
        <w:t>s</w:t>
      </w:r>
      <w:r w:rsidRPr="00E45330">
        <w:rPr>
          <w:b/>
        </w:rPr>
        <w:t>/{requirementId}</w:t>
      </w:r>
    </w:p>
    <w:p w14:paraId="30D8BDC7"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05F55583" w14:textId="77777777" w:rsidR="008F780E" w:rsidRPr="00E45330" w:rsidRDefault="008F780E">
      <w:pPr>
        <w:pStyle w:val="TH"/>
        <w:rPr>
          <w:rFonts w:cs="Arial"/>
        </w:rPr>
      </w:pPr>
      <w:r w:rsidRPr="00E45330">
        <w:lastRenderedPageBreak/>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r w:rsidRPr="00E45330">
              <w:t>apiRoot</w:t>
            </w:r>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r w:rsidRPr="00E45330">
              <w:t>requirementId</w:t>
            </w:r>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50"/>
      </w:pPr>
      <w:bookmarkStart w:id="3890" w:name="_Toc34035471"/>
      <w:bookmarkStart w:id="3891" w:name="_Toc36037464"/>
      <w:bookmarkStart w:id="3892" w:name="_Toc36037768"/>
      <w:bookmarkStart w:id="3893" w:name="_Toc38877610"/>
      <w:bookmarkStart w:id="3894" w:name="_Toc43199692"/>
      <w:bookmarkStart w:id="3895" w:name="_Toc45132871"/>
      <w:bookmarkStart w:id="3896" w:name="_Toc59015614"/>
      <w:bookmarkStart w:id="3897" w:name="_Toc63171170"/>
      <w:bookmarkStart w:id="3898" w:name="_Toc66282207"/>
      <w:bookmarkStart w:id="3899" w:name="_Toc68166083"/>
      <w:bookmarkStart w:id="3900" w:name="_Toc70426389"/>
      <w:bookmarkStart w:id="3901" w:name="_Toc73433742"/>
      <w:bookmarkStart w:id="3902" w:name="_Toc73435839"/>
      <w:bookmarkStart w:id="3903" w:name="_Toc73437246"/>
      <w:bookmarkStart w:id="3904" w:name="_Toc75351656"/>
      <w:bookmarkStart w:id="3905" w:name="_Toc83229934"/>
      <w:bookmarkStart w:id="3906" w:name="_Toc85527962"/>
      <w:bookmarkStart w:id="3907" w:name="_Toc90649587"/>
      <w:bookmarkStart w:id="3908" w:name="_Toc216347132"/>
      <w:r w:rsidRPr="00E45330">
        <w:t>6.3.3.3.3</w:t>
      </w:r>
      <w:r w:rsidRPr="00E45330">
        <w:tab/>
        <w:t>Resource Standard Methods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72B77A3" w14:textId="77777777" w:rsidR="008F780E" w:rsidRPr="00E45330" w:rsidRDefault="008F780E">
      <w:pPr>
        <w:pStyle w:val="6"/>
      </w:pPr>
      <w:bookmarkStart w:id="3909" w:name="_Toc34035472"/>
      <w:bookmarkStart w:id="3910" w:name="_Toc36037465"/>
      <w:bookmarkStart w:id="3911" w:name="_Toc36037769"/>
      <w:bookmarkStart w:id="3912" w:name="_Toc38877611"/>
      <w:bookmarkStart w:id="3913" w:name="_Toc43199693"/>
      <w:bookmarkStart w:id="3914" w:name="_Toc45132872"/>
      <w:bookmarkStart w:id="3915" w:name="_Toc59015615"/>
      <w:bookmarkStart w:id="3916" w:name="_Toc63171171"/>
      <w:bookmarkStart w:id="3917" w:name="_Toc66282208"/>
      <w:bookmarkStart w:id="3918" w:name="_Toc68166084"/>
      <w:bookmarkStart w:id="3919" w:name="_Toc70426390"/>
      <w:bookmarkStart w:id="3920" w:name="_Toc73433743"/>
      <w:bookmarkStart w:id="3921" w:name="_Toc73435840"/>
      <w:bookmarkStart w:id="3922" w:name="_Toc73437247"/>
      <w:bookmarkStart w:id="3923" w:name="_Toc75351657"/>
      <w:bookmarkStart w:id="3924" w:name="_Toc83229935"/>
      <w:bookmarkStart w:id="3925" w:name="_Toc85527963"/>
      <w:bookmarkStart w:id="3926" w:name="_Toc90649588"/>
      <w:bookmarkStart w:id="3927" w:name="_Toc216347133"/>
      <w:r w:rsidRPr="00E45330">
        <w:t>6.3.3.3.3.1</w:t>
      </w:r>
      <w:r w:rsidRPr="00E45330">
        <w:tab/>
        <w:t>GET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r w:rsidRPr="00E45330">
              <w:t>ApplicationRequirementData</w:t>
            </w:r>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lastRenderedPageBreak/>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pPr>
        <w:pStyle w:val="6"/>
      </w:pPr>
      <w:bookmarkStart w:id="3928" w:name="_Toc34035473"/>
      <w:bookmarkStart w:id="3929" w:name="_Toc36037466"/>
      <w:bookmarkStart w:id="3930" w:name="_Toc36037770"/>
      <w:bookmarkStart w:id="3931" w:name="_Toc38877612"/>
      <w:bookmarkStart w:id="3932" w:name="_Toc43199694"/>
      <w:bookmarkStart w:id="3933" w:name="_Toc45132873"/>
      <w:bookmarkStart w:id="3934" w:name="_Toc59015616"/>
      <w:bookmarkStart w:id="3935" w:name="_Toc63171172"/>
      <w:bookmarkStart w:id="3936" w:name="_Toc66282209"/>
      <w:bookmarkStart w:id="3937" w:name="_Toc68166085"/>
      <w:bookmarkStart w:id="3938" w:name="_Toc70426391"/>
      <w:bookmarkStart w:id="3939" w:name="_Toc73433744"/>
      <w:bookmarkStart w:id="3940" w:name="_Toc73435841"/>
      <w:bookmarkStart w:id="3941" w:name="_Toc73437248"/>
      <w:bookmarkStart w:id="3942" w:name="_Toc75351658"/>
      <w:bookmarkStart w:id="3943" w:name="_Toc83229936"/>
      <w:bookmarkStart w:id="3944" w:name="_Toc85527964"/>
      <w:bookmarkStart w:id="3945" w:name="_Toc90649589"/>
      <w:bookmarkStart w:id="3946" w:name="_Toc216347134"/>
      <w:r w:rsidRPr="00E45330">
        <w:t>6.3.3.3.3.2</w:t>
      </w:r>
      <w:r w:rsidRPr="00E45330">
        <w:tab/>
        <w:t>DELETE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47" w:name="_Toc34035474"/>
      <w:bookmarkStart w:id="3948" w:name="_Toc36037467"/>
      <w:bookmarkStart w:id="3949" w:name="_Toc36037771"/>
      <w:bookmarkStart w:id="3950"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lastRenderedPageBreak/>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40"/>
      </w:pPr>
      <w:bookmarkStart w:id="3951" w:name="_Toc43199695"/>
      <w:bookmarkStart w:id="3952" w:name="_Toc45132874"/>
      <w:bookmarkStart w:id="3953" w:name="_Toc59015617"/>
      <w:bookmarkStart w:id="3954" w:name="_Toc63171173"/>
      <w:bookmarkStart w:id="3955" w:name="_Toc66282210"/>
      <w:bookmarkStart w:id="3956" w:name="_Toc68166086"/>
      <w:bookmarkStart w:id="3957" w:name="_Toc70426392"/>
      <w:bookmarkStart w:id="3958" w:name="_Toc73433745"/>
      <w:bookmarkStart w:id="3959" w:name="_Toc73435842"/>
      <w:bookmarkStart w:id="3960" w:name="_Toc73437249"/>
      <w:bookmarkStart w:id="3961" w:name="_Toc75351659"/>
      <w:bookmarkStart w:id="3962" w:name="_Toc83229937"/>
      <w:bookmarkStart w:id="3963" w:name="_Toc85527965"/>
      <w:bookmarkStart w:id="3964" w:name="_Toc90649590"/>
      <w:bookmarkStart w:id="3965" w:name="_Toc216347135"/>
      <w:r w:rsidRPr="00E45330">
        <w:t>6.3.3.4</w:t>
      </w:r>
      <w:r w:rsidRPr="00E45330">
        <w:tab/>
        <w:t>Resource Custom Operations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2119E9C" w14:textId="77777777" w:rsidR="008F780E" w:rsidRPr="00E45330" w:rsidRDefault="008F780E">
      <w:r w:rsidRPr="00E45330">
        <w:rPr>
          <w:rFonts w:hint="eastAsia"/>
        </w:rPr>
        <w:t>None.</w:t>
      </w:r>
    </w:p>
    <w:p w14:paraId="78FE6564" w14:textId="77777777" w:rsidR="008F780E" w:rsidRPr="00E45330" w:rsidRDefault="008F780E">
      <w:pPr>
        <w:pStyle w:val="30"/>
      </w:pPr>
      <w:bookmarkStart w:id="3966" w:name="_Toc34035475"/>
      <w:bookmarkStart w:id="3967" w:name="_Toc36037468"/>
      <w:bookmarkStart w:id="3968" w:name="_Toc36037772"/>
      <w:bookmarkStart w:id="3969" w:name="_Toc38877614"/>
      <w:bookmarkStart w:id="3970" w:name="_Toc43199696"/>
      <w:bookmarkStart w:id="3971" w:name="_Toc45132875"/>
      <w:bookmarkStart w:id="3972" w:name="_Toc59015618"/>
      <w:bookmarkStart w:id="3973" w:name="_Toc63171174"/>
      <w:bookmarkStart w:id="3974" w:name="_Toc66282211"/>
      <w:bookmarkStart w:id="3975" w:name="_Toc68166087"/>
      <w:bookmarkStart w:id="3976" w:name="_Toc70426393"/>
      <w:bookmarkStart w:id="3977" w:name="_Toc73433746"/>
      <w:bookmarkStart w:id="3978" w:name="_Toc73435843"/>
      <w:bookmarkStart w:id="3979" w:name="_Toc73437250"/>
      <w:bookmarkStart w:id="3980" w:name="_Toc75351660"/>
      <w:bookmarkStart w:id="3981" w:name="_Toc83229938"/>
      <w:bookmarkStart w:id="3982" w:name="_Toc85527966"/>
      <w:bookmarkStart w:id="3983" w:name="_Toc90649591"/>
      <w:bookmarkStart w:id="3984" w:name="_Toc216347136"/>
      <w:r w:rsidRPr="00E45330">
        <w:t>6.3.4</w:t>
      </w:r>
      <w:r w:rsidRPr="00E45330">
        <w:tab/>
        <w:t>Custom Operations without associated resources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r w:rsidRPr="00E45330">
        <w:t xml:space="preserve"> </w:t>
      </w:r>
    </w:p>
    <w:p w14:paraId="5284994D" w14:textId="77777777" w:rsidR="008F780E" w:rsidRPr="00E45330" w:rsidRDefault="008F780E">
      <w:r w:rsidRPr="00E45330">
        <w:t>There are no custom operations without associated resources supported on VAE_ApplicationRequirement.</w:t>
      </w:r>
    </w:p>
    <w:p w14:paraId="43FA0600" w14:textId="77777777" w:rsidR="008F780E" w:rsidRPr="00E45330" w:rsidRDefault="008F780E">
      <w:pPr>
        <w:pStyle w:val="30"/>
      </w:pPr>
      <w:bookmarkStart w:id="3985" w:name="_Toc34035476"/>
      <w:bookmarkStart w:id="3986" w:name="_Toc36037469"/>
      <w:bookmarkStart w:id="3987" w:name="_Toc36037773"/>
      <w:bookmarkStart w:id="3988" w:name="_Toc38877615"/>
      <w:bookmarkStart w:id="3989" w:name="_Toc43199697"/>
      <w:bookmarkStart w:id="3990" w:name="_Toc45132876"/>
      <w:bookmarkStart w:id="3991" w:name="_Toc59015619"/>
      <w:bookmarkStart w:id="3992" w:name="_Toc63171175"/>
      <w:bookmarkStart w:id="3993" w:name="_Toc66282212"/>
      <w:bookmarkStart w:id="3994" w:name="_Toc68166088"/>
      <w:bookmarkStart w:id="3995" w:name="_Toc70426394"/>
      <w:bookmarkStart w:id="3996" w:name="_Toc73433747"/>
      <w:bookmarkStart w:id="3997" w:name="_Toc73435844"/>
      <w:bookmarkStart w:id="3998" w:name="_Toc73437251"/>
      <w:bookmarkStart w:id="3999" w:name="_Toc75351661"/>
      <w:bookmarkStart w:id="4000" w:name="_Toc83229939"/>
      <w:bookmarkStart w:id="4001" w:name="_Toc85527967"/>
      <w:bookmarkStart w:id="4002" w:name="_Toc90649592"/>
      <w:bookmarkStart w:id="4003" w:name="_Toc216347137"/>
      <w:r w:rsidRPr="00E45330">
        <w:t>6.3.5</w:t>
      </w:r>
      <w:r w:rsidRPr="00E45330">
        <w:tab/>
        <w:t>Notifications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9C4FE79" w14:textId="77777777" w:rsidR="008F780E" w:rsidRPr="00E45330" w:rsidRDefault="008F780E">
      <w:pPr>
        <w:pStyle w:val="40"/>
      </w:pPr>
      <w:bookmarkStart w:id="4004" w:name="_Toc34035477"/>
      <w:bookmarkStart w:id="4005" w:name="_Toc36037470"/>
      <w:bookmarkStart w:id="4006" w:name="_Toc36037774"/>
      <w:bookmarkStart w:id="4007" w:name="_Toc38877616"/>
      <w:bookmarkStart w:id="4008" w:name="_Toc43199698"/>
      <w:bookmarkStart w:id="4009" w:name="_Toc45132877"/>
      <w:bookmarkStart w:id="4010" w:name="_Toc59015620"/>
      <w:bookmarkStart w:id="4011" w:name="_Toc63171176"/>
      <w:bookmarkStart w:id="4012" w:name="_Toc66282213"/>
      <w:bookmarkStart w:id="4013" w:name="_Toc68166089"/>
      <w:bookmarkStart w:id="4014" w:name="_Toc70426395"/>
      <w:bookmarkStart w:id="4015" w:name="_Toc73433748"/>
      <w:bookmarkStart w:id="4016" w:name="_Toc73435845"/>
      <w:bookmarkStart w:id="4017" w:name="_Toc73437252"/>
      <w:bookmarkStart w:id="4018" w:name="_Toc75351662"/>
      <w:bookmarkStart w:id="4019" w:name="_Toc83229940"/>
      <w:bookmarkStart w:id="4020" w:name="_Toc85527968"/>
      <w:bookmarkStart w:id="4021" w:name="_Toc90649593"/>
      <w:bookmarkStart w:id="4022" w:name="_Toc216347138"/>
      <w:r w:rsidRPr="00E45330">
        <w:t>6.3.5.1</w:t>
      </w:r>
      <w:r w:rsidRPr="00E45330">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A VAE server and service consumer may support testing a notification connection as described in clause 6.3.5.3. A VAE server and service consumer may support the delivery of Notification using Websocket (IETF RFC 6455 [21]) as described in clause 6.1.5.4.</w:t>
      </w:r>
    </w:p>
    <w:p w14:paraId="43183174" w14:textId="77777777" w:rsidR="008F780E" w:rsidRPr="00E45330" w:rsidRDefault="008F780E">
      <w:pPr>
        <w:pStyle w:val="40"/>
      </w:pPr>
      <w:bookmarkStart w:id="4023" w:name="_Toc11247283"/>
      <w:bookmarkStart w:id="4024" w:name="_Toc19871239"/>
      <w:bookmarkStart w:id="4025" w:name="_Toc34035478"/>
      <w:bookmarkStart w:id="4026" w:name="_Toc36037471"/>
      <w:bookmarkStart w:id="4027" w:name="_Toc36037775"/>
      <w:bookmarkStart w:id="4028" w:name="_Toc38877617"/>
      <w:bookmarkStart w:id="4029" w:name="_Toc43199699"/>
      <w:bookmarkStart w:id="4030" w:name="_Toc45132878"/>
      <w:bookmarkStart w:id="4031" w:name="_Toc59015621"/>
      <w:bookmarkStart w:id="4032" w:name="_Toc63171177"/>
      <w:bookmarkStart w:id="4033" w:name="_Toc66282214"/>
      <w:bookmarkStart w:id="4034" w:name="_Toc68166090"/>
      <w:bookmarkStart w:id="4035" w:name="_Toc70426396"/>
      <w:bookmarkStart w:id="4036" w:name="_Toc73433749"/>
      <w:bookmarkStart w:id="4037" w:name="_Toc73435846"/>
      <w:bookmarkStart w:id="4038" w:name="_Toc73437253"/>
      <w:bookmarkStart w:id="4039" w:name="_Toc75351663"/>
      <w:bookmarkStart w:id="4040" w:name="_Toc83229941"/>
      <w:bookmarkStart w:id="4041" w:name="_Toc85527969"/>
      <w:bookmarkStart w:id="4042" w:name="_Toc90649594"/>
      <w:bookmarkStart w:id="4043" w:name="_Toc216347139"/>
      <w:r w:rsidRPr="00E45330">
        <w:t>6.3.5.2</w:t>
      </w:r>
      <w:r w:rsidRPr="00E45330">
        <w:tab/>
        <w:t>Notification Delivery using a separate HTTP connection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6400A8EF"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85DBBA9" w14:textId="77777777" w:rsidR="008F780E" w:rsidRPr="00E45330" w:rsidRDefault="008F780E">
      <w:pPr>
        <w:ind w:firstLine="284"/>
        <w:rPr>
          <w:lang w:eastAsia="zh-CN"/>
        </w:rPr>
      </w:pPr>
      <w:r w:rsidRPr="00E45330">
        <w:rPr>
          <w:lang w:eastAsia="zh-CN"/>
        </w:rPr>
        <w:t>-</w:t>
      </w:r>
      <w:r w:rsidRPr="00E45330">
        <w:rPr>
          <w:lang w:eastAsia="zh-CN"/>
        </w:rPr>
        <w:tab/>
      </w:r>
      <w:r w:rsidRPr="00E45330">
        <w:t>"notificationDestination" attribute is replaced by the "notifUri" attribute.</w:t>
      </w:r>
    </w:p>
    <w:p w14:paraId="0EF4E5EA" w14:textId="77777777" w:rsidR="008F780E" w:rsidRPr="00E45330" w:rsidRDefault="008F780E">
      <w:pPr>
        <w:pStyle w:val="40"/>
      </w:pPr>
      <w:bookmarkStart w:id="4044" w:name="_Toc11247284"/>
      <w:bookmarkStart w:id="4045" w:name="_Toc19871240"/>
      <w:bookmarkStart w:id="4046" w:name="_Toc34035479"/>
      <w:bookmarkStart w:id="4047" w:name="_Toc36037472"/>
      <w:bookmarkStart w:id="4048" w:name="_Toc36037776"/>
      <w:bookmarkStart w:id="4049" w:name="_Toc38877618"/>
      <w:bookmarkStart w:id="4050" w:name="_Toc43199700"/>
      <w:bookmarkStart w:id="4051" w:name="_Toc45132879"/>
      <w:bookmarkStart w:id="4052" w:name="_Toc59015622"/>
      <w:bookmarkStart w:id="4053" w:name="_Toc63171178"/>
      <w:bookmarkStart w:id="4054" w:name="_Toc66282215"/>
      <w:bookmarkStart w:id="4055" w:name="_Toc68166091"/>
      <w:bookmarkStart w:id="4056" w:name="_Toc70426397"/>
      <w:bookmarkStart w:id="4057" w:name="_Toc73433750"/>
      <w:bookmarkStart w:id="4058" w:name="_Toc73435847"/>
      <w:bookmarkStart w:id="4059" w:name="_Toc73437254"/>
      <w:bookmarkStart w:id="4060" w:name="_Toc75351664"/>
      <w:bookmarkStart w:id="4061" w:name="_Toc83229942"/>
      <w:bookmarkStart w:id="4062" w:name="_Toc85527970"/>
      <w:bookmarkStart w:id="4063" w:name="_Toc90649595"/>
      <w:bookmarkStart w:id="4064" w:name="_Toc216347140"/>
      <w:r w:rsidRPr="00E45330">
        <w:t>6.3.5.3</w:t>
      </w:r>
      <w:r w:rsidRPr="00E45330">
        <w:tab/>
        <w:t>Notification Test Event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5D5A85C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74CA913B" w14:textId="77777777" w:rsidR="008F780E" w:rsidRPr="00E45330" w:rsidRDefault="008F780E">
      <w:pPr>
        <w:pStyle w:val="40"/>
      </w:pPr>
      <w:bookmarkStart w:id="4065" w:name="_Toc11247285"/>
      <w:bookmarkStart w:id="4066" w:name="_Toc19871241"/>
      <w:bookmarkStart w:id="4067" w:name="_Toc34035480"/>
      <w:bookmarkStart w:id="4068" w:name="_Toc36037473"/>
      <w:bookmarkStart w:id="4069" w:name="_Toc36037777"/>
      <w:bookmarkStart w:id="4070" w:name="_Toc38877619"/>
      <w:bookmarkStart w:id="4071" w:name="_Toc43199701"/>
      <w:bookmarkStart w:id="4072" w:name="_Toc45132880"/>
      <w:bookmarkStart w:id="4073" w:name="_Toc59015623"/>
      <w:bookmarkStart w:id="4074" w:name="_Toc63171179"/>
      <w:bookmarkStart w:id="4075" w:name="_Toc66282216"/>
      <w:bookmarkStart w:id="4076" w:name="_Toc68166092"/>
      <w:bookmarkStart w:id="4077" w:name="_Toc70426398"/>
      <w:bookmarkStart w:id="4078" w:name="_Toc73433751"/>
      <w:bookmarkStart w:id="4079" w:name="_Toc73435848"/>
      <w:bookmarkStart w:id="4080" w:name="_Toc73437255"/>
      <w:bookmarkStart w:id="4081" w:name="_Toc75351665"/>
      <w:bookmarkStart w:id="4082" w:name="_Toc83229943"/>
      <w:bookmarkStart w:id="4083" w:name="_Toc85527971"/>
      <w:bookmarkStart w:id="4084" w:name="_Toc90649596"/>
      <w:bookmarkStart w:id="4085" w:name="_Toc216347141"/>
      <w:r w:rsidRPr="00E45330">
        <w:t>6.3.5.4</w:t>
      </w:r>
      <w:r w:rsidRPr="00E45330">
        <w:tab/>
        <w:t>Notification Delivery using Websocket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1AF5905"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1EF705E3" w14:textId="77777777" w:rsidR="008F780E" w:rsidRPr="00E45330" w:rsidRDefault="008F780E">
      <w:pPr>
        <w:pStyle w:val="40"/>
      </w:pPr>
      <w:bookmarkStart w:id="4086" w:name="_Toc34035481"/>
      <w:bookmarkStart w:id="4087" w:name="_Toc36037474"/>
      <w:bookmarkStart w:id="4088" w:name="_Toc36037778"/>
      <w:bookmarkStart w:id="4089" w:name="_Toc38877620"/>
      <w:bookmarkStart w:id="4090" w:name="_Toc43199702"/>
      <w:bookmarkStart w:id="4091" w:name="_Toc45132881"/>
      <w:bookmarkStart w:id="4092" w:name="_Toc59015624"/>
      <w:bookmarkStart w:id="4093" w:name="_Toc63171180"/>
      <w:bookmarkStart w:id="4094" w:name="_Toc66282217"/>
      <w:bookmarkStart w:id="4095" w:name="_Toc68166093"/>
      <w:bookmarkStart w:id="4096" w:name="_Toc70426399"/>
      <w:bookmarkStart w:id="4097" w:name="_Toc73433752"/>
      <w:bookmarkStart w:id="4098" w:name="_Toc73435849"/>
      <w:bookmarkStart w:id="4099" w:name="_Toc73437256"/>
      <w:bookmarkStart w:id="4100" w:name="_Toc75351666"/>
      <w:bookmarkStart w:id="4101" w:name="_Toc83229944"/>
      <w:bookmarkStart w:id="4102" w:name="_Toc85527972"/>
      <w:bookmarkStart w:id="4103" w:name="_Toc90649597"/>
      <w:bookmarkStart w:id="4104" w:name="_Toc216347142"/>
      <w:r w:rsidRPr="00E45330">
        <w:t>6.3.5.5</w:t>
      </w:r>
      <w:r w:rsidRPr="00E45330">
        <w:tab/>
        <w:t>Methods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105" w:name="_Toc34035482"/>
      <w:bookmarkStart w:id="4106" w:name="_Toc36037475"/>
      <w:bookmarkStart w:id="4107" w:name="_Toc36037779"/>
      <w:bookmarkStart w:id="4108" w:name="_Toc38877621"/>
    </w:p>
    <w:p w14:paraId="2E2A0224" w14:textId="77777777" w:rsidR="008F780E" w:rsidRPr="00E45330" w:rsidRDefault="008F780E">
      <w:pPr>
        <w:pStyle w:val="40"/>
      </w:pPr>
      <w:bookmarkStart w:id="4109" w:name="_Toc43199703"/>
      <w:bookmarkStart w:id="4110" w:name="_Toc45132882"/>
      <w:bookmarkStart w:id="4111" w:name="_Toc59015625"/>
      <w:bookmarkStart w:id="4112" w:name="_Toc63171181"/>
      <w:bookmarkStart w:id="4113" w:name="_Toc66282218"/>
      <w:bookmarkStart w:id="4114" w:name="_Toc68166094"/>
      <w:bookmarkStart w:id="4115" w:name="_Toc70426400"/>
      <w:bookmarkStart w:id="4116" w:name="_Toc73433753"/>
      <w:bookmarkStart w:id="4117" w:name="_Toc73435850"/>
      <w:bookmarkStart w:id="4118" w:name="_Toc73437257"/>
      <w:bookmarkStart w:id="4119" w:name="_Toc75351667"/>
      <w:bookmarkStart w:id="4120" w:name="_Toc83229945"/>
      <w:bookmarkStart w:id="4121" w:name="_Toc85527973"/>
      <w:bookmarkStart w:id="4122" w:name="_Toc90649598"/>
      <w:bookmarkStart w:id="4123" w:name="_Toc216347143"/>
      <w:r w:rsidRPr="00E45330">
        <w:lastRenderedPageBreak/>
        <w:t>6.3.5.6</w:t>
      </w:r>
      <w:r w:rsidRPr="00E45330">
        <w:tab/>
        <w:t>Notify Network Resource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CA0EEA8" w14:textId="77777777" w:rsidR="008F780E" w:rsidRPr="00E45330" w:rsidRDefault="008F780E">
      <w:pPr>
        <w:pStyle w:val="50"/>
        <w:rPr>
          <w:lang w:eastAsia="ko-KR"/>
        </w:rPr>
      </w:pPr>
      <w:bookmarkStart w:id="4124" w:name="_Toc20401892"/>
      <w:bookmarkStart w:id="4125" w:name="_Toc34035483"/>
      <w:bookmarkStart w:id="4126" w:name="_Toc36037476"/>
      <w:bookmarkStart w:id="4127" w:name="_Toc36037780"/>
      <w:bookmarkStart w:id="4128" w:name="_Toc38877622"/>
      <w:bookmarkStart w:id="4129" w:name="_Toc43199704"/>
      <w:bookmarkStart w:id="4130" w:name="_Toc45132883"/>
      <w:bookmarkStart w:id="4131" w:name="_Toc59015626"/>
      <w:bookmarkStart w:id="4132" w:name="_Toc63171182"/>
      <w:bookmarkStart w:id="4133" w:name="_Toc66282219"/>
      <w:bookmarkStart w:id="4134" w:name="_Toc68166095"/>
      <w:bookmarkStart w:id="4135" w:name="_Toc70426401"/>
      <w:bookmarkStart w:id="4136" w:name="_Toc73433754"/>
      <w:bookmarkStart w:id="4137" w:name="_Toc73435851"/>
      <w:bookmarkStart w:id="4138" w:name="_Toc73437258"/>
      <w:bookmarkStart w:id="4139" w:name="_Toc75351668"/>
      <w:bookmarkStart w:id="4140" w:name="_Toc83229946"/>
      <w:bookmarkStart w:id="4141" w:name="_Toc85527974"/>
      <w:bookmarkStart w:id="4142" w:name="_Toc90649599"/>
      <w:bookmarkStart w:id="4143" w:name="_Toc216347144"/>
      <w:r w:rsidRPr="00E45330">
        <w:rPr>
          <w:lang w:eastAsia="ko-KR"/>
        </w:rPr>
        <w:t>6.3.5.6.1</w:t>
      </w:r>
      <w:r w:rsidRPr="00E45330">
        <w:rPr>
          <w:lang w:eastAsia="ko-KR"/>
        </w:rPr>
        <w:tab/>
        <w:t>Description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50"/>
        <w:rPr>
          <w:lang w:eastAsia="ko-KR"/>
        </w:rPr>
      </w:pPr>
      <w:bookmarkStart w:id="4144" w:name="_Toc34035484"/>
      <w:bookmarkStart w:id="4145" w:name="_Toc36037477"/>
      <w:bookmarkStart w:id="4146" w:name="_Toc36037781"/>
      <w:bookmarkStart w:id="4147" w:name="_Toc38877623"/>
      <w:bookmarkStart w:id="4148" w:name="_Toc43199705"/>
      <w:bookmarkStart w:id="4149" w:name="_Toc45132884"/>
      <w:bookmarkStart w:id="4150" w:name="_Toc59015627"/>
      <w:bookmarkStart w:id="4151" w:name="_Toc63171183"/>
      <w:bookmarkStart w:id="4152" w:name="_Toc66282220"/>
      <w:bookmarkStart w:id="4153" w:name="_Toc68166096"/>
      <w:bookmarkStart w:id="4154" w:name="_Toc70426402"/>
      <w:bookmarkStart w:id="4155" w:name="_Toc73433755"/>
      <w:bookmarkStart w:id="4156" w:name="_Toc73435852"/>
      <w:bookmarkStart w:id="4157" w:name="_Toc73437259"/>
      <w:bookmarkStart w:id="4158" w:name="_Toc75351669"/>
      <w:bookmarkStart w:id="4159" w:name="_Toc83229947"/>
      <w:bookmarkStart w:id="4160" w:name="_Toc85527975"/>
      <w:bookmarkStart w:id="4161" w:name="_Toc90649600"/>
      <w:bookmarkStart w:id="4162" w:name="_Toc216347145"/>
      <w:r w:rsidRPr="00E45330">
        <w:rPr>
          <w:lang w:eastAsia="ko-KR"/>
        </w:rPr>
        <w:t>6.3.5.6.2</w:t>
      </w:r>
      <w:r w:rsidRPr="00E45330">
        <w:rPr>
          <w:lang w:eastAsia="ko-KR"/>
        </w:rPr>
        <w:tab/>
        <w:t>Operation Definition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r w:rsidRPr="00E45330">
              <w:t>AppReqNotification</w:t>
            </w:r>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lastRenderedPageBreak/>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30"/>
      </w:pPr>
      <w:bookmarkStart w:id="4163" w:name="_Toc34035485"/>
      <w:bookmarkStart w:id="4164" w:name="_Toc36037478"/>
      <w:bookmarkStart w:id="4165" w:name="_Toc36037782"/>
      <w:bookmarkStart w:id="4166" w:name="_Toc38877624"/>
      <w:bookmarkStart w:id="4167" w:name="_Toc43199706"/>
      <w:bookmarkStart w:id="4168" w:name="_Toc45132885"/>
      <w:bookmarkStart w:id="4169" w:name="_Toc59015628"/>
      <w:bookmarkStart w:id="4170" w:name="_Toc63171184"/>
      <w:bookmarkStart w:id="4171" w:name="_Toc66282221"/>
      <w:bookmarkStart w:id="4172" w:name="_Toc68166097"/>
      <w:bookmarkStart w:id="4173" w:name="_Toc70426403"/>
      <w:bookmarkStart w:id="4174" w:name="_Toc73433756"/>
      <w:bookmarkStart w:id="4175" w:name="_Toc73435853"/>
      <w:bookmarkStart w:id="4176" w:name="_Toc73437260"/>
      <w:bookmarkStart w:id="4177" w:name="_Toc75351670"/>
      <w:bookmarkStart w:id="4178" w:name="_Toc83229948"/>
      <w:bookmarkStart w:id="4179" w:name="_Toc85527976"/>
      <w:bookmarkStart w:id="4180" w:name="_Toc90649601"/>
      <w:bookmarkStart w:id="4181" w:name="_Toc216347146"/>
      <w:r w:rsidRPr="00E45330">
        <w:t>6.3.6</w:t>
      </w:r>
      <w:r w:rsidRPr="00E45330">
        <w:tab/>
        <w:t>Data Model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3372DE3" w14:textId="77777777" w:rsidR="008F780E" w:rsidRPr="00E45330" w:rsidRDefault="008F780E">
      <w:pPr>
        <w:pStyle w:val="40"/>
      </w:pPr>
      <w:bookmarkStart w:id="4182" w:name="_Toc34035486"/>
      <w:bookmarkStart w:id="4183" w:name="_Toc36037479"/>
      <w:bookmarkStart w:id="4184" w:name="_Toc36037783"/>
      <w:bookmarkStart w:id="4185" w:name="_Toc38877625"/>
      <w:bookmarkStart w:id="4186" w:name="_Toc43199707"/>
      <w:bookmarkStart w:id="4187" w:name="_Toc45132886"/>
      <w:bookmarkStart w:id="4188" w:name="_Toc59015629"/>
      <w:bookmarkStart w:id="4189" w:name="_Toc63171185"/>
      <w:bookmarkStart w:id="4190" w:name="_Toc66282222"/>
      <w:bookmarkStart w:id="4191" w:name="_Toc68166098"/>
      <w:bookmarkStart w:id="4192" w:name="_Toc70426404"/>
      <w:bookmarkStart w:id="4193" w:name="_Toc73433757"/>
      <w:bookmarkStart w:id="4194" w:name="_Toc73435854"/>
      <w:bookmarkStart w:id="4195" w:name="_Toc73437261"/>
      <w:bookmarkStart w:id="4196" w:name="_Toc75351671"/>
      <w:bookmarkStart w:id="4197" w:name="_Toc83229949"/>
      <w:bookmarkStart w:id="4198" w:name="_Toc85527977"/>
      <w:bookmarkStart w:id="4199" w:name="_Toc90649602"/>
      <w:bookmarkStart w:id="4200" w:name="_Toc216347147"/>
      <w:r w:rsidRPr="00E45330">
        <w:t>6.3.6.1</w:t>
      </w:r>
      <w:r w:rsidRPr="00E45330">
        <w:tab/>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6.3.6.1-1 specifies the data types defined for the VAE_ApplicationRequirement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6.3.6.1-1: VAE_ApplicationRequirement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r w:rsidRPr="00E45330">
              <w:rPr>
                <w:rFonts w:hint="eastAsia"/>
                <w:lang w:eastAsia="zh-CN"/>
              </w:rPr>
              <w:t>ApplicationRequirement</w:t>
            </w:r>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r w:rsidRPr="00E45330">
              <w:t>ApplicationRequirementData</w:t>
            </w:r>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r w:rsidRPr="00E45330">
              <w:rPr>
                <w:lang w:eastAsia="zh-CN"/>
              </w:rPr>
              <w:t>AppReq</w:t>
            </w:r>
            <w:r w:rsidRPr="00E45330">
              <w:rPr>
                <w:rFonts w:hint="eastAsia"/>
                <w:lang w:eastAsia="zh-CN"/>
              </w:rPr>
              <w:t>Notification</w:t>
            </w:r>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Represents a notificaton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r w:rsidRPr="00E45330">
              <w:rPr>
                <w:rFonts w:hint="eastAsia"/>
                <w:lang w:eastAsia="zh-CN"/>
              </w:rPr>
              <w:t>R</w:t>
            </w:r>
            <w:r w:rsidRPr="00E45330">
              <w:rPr>
                <w:lang w:eastAsia="zh-CN"/>
              </w:rPr>
              <w:t>eservationResult</w:t>
            </w:r>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r w:rsidRPr="00E45330">
              <w:rPr>
                <w:rFonts w:hint="eastAsia"/>
                <w:lang w:eastAsia="zh-CN"/>
              </w:rPr>
              <w:t>S</w:t>
            </w:r>
            <w:r w:rsidRPr="00E45330">
              <w:rPr>
                <w:lang w:eastAsia="zh-CN"/>
              </w:rPr>
              <w:t>erviceLevel</w:t>
            </w:r>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VAE_ApplicationRequirement service based interface protocol from other specifications, including a reference to their respective specifications and when needed, a short description of their use within the VAE_ApplicationRequirement service based interface. </w:t>
      </w:r>
    </w:p>
    <w:p w14:paraId="7DB721A0" w14:textId="77777777" w:rsidR="008F780E" w:rsidRPr="00E45330" w:rsidRDefault="00FC79A6">
      <w:pPr>
        <w:pStyle w:val="TH"/>
      </w:pPr>
      <w:r w:rsidRPr="00E45330">
        <w:t>Table</w:t>
      </w:r>
      <w:r>
        <w:t> </w:t>
      </w:r>
      <w:r w:rsidR="008F780E" w:rsidRPr="00E45330">
        <w:t>6.3.6.1-2: VAE_ApplicationRequirement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r w:rsidRPr="00E45330">
              <w:rPr>
                <w:rFonts w:hint="eastAsia"/>
                <w:lang w:eastAsia="zh-CN"/>
              </w:rPr>
              <w:t>TestNotification</w:t>
            </w:r>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r w:rsidRPr="00E45330">
              <w:t>Notification_test_event</w:t>
            </w:r>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r w:rsidRPr="00E45330">
              <w:t>WebsockNotifConfig</w:t>
            </w:r>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r w:rsidRPr="00E45330">
              <w:t>Pepresents configuration for the delivery of notifications over Websockets.</w:t>
            </w:r>
          </w:p>
        </w:tc>
        <w:tc>
          <w:tcPr>
            <w:tcW w:w="2221" w:type="dxa"/>
          </w:tcPr>
          <w:p w14:paraId="0C9EA4C0" w14:textId="77777777" w:rsidR="00CF144B" w:rsidRPr="00E45330" w:rsidRDefault="00CF144B" w:rsidP="00CF144B">
            <w:pPr>
              <w:pStyle w:val="TAL"/>
              <w:rPr>
                <w:rFonts w:cs="Arial"/>
                <w:szCs w:val="18"/>
              </w:rPr>
            </w:pPr>
            <w:r w:rsidRPr="00E45330">
              <w:t>Notification_websocket</w:t>
            </w:r>
          </w:p>
        </w:tc>
      </w:tr>
    </w:tbl>
    <w:p w14:paraId="0418833F" w14:textId="77777777" w:rsidR="008F780E" w:rsidRPr="00E45330" w:rsidRDefault="008F780E"/>
    <w:p w14:paraId="3B6FC3C1" w14:textId="77777777" w:rsidR="008F780E" w:rsidRPr="00E45330" w:rsidRDefault="008F780E">
      <w:pPr>
        <w:pStyle w:val="40"/>
        <w:rPr>
          <w:lang w:val="en-US"/>
        </w:rPr>
      </w:pPr>
      <w:bookmarkStart w:id="4201" w:name="_Toc34035487"/>
      <w:bookmarkStart w:id="4202" w:name="_Toc36037480"/>
      <w:bookmarkStart w:id="4203" w:name="_Toc36037784"/>
      <w:bookmarkStart w:id="4204" w:name="_Toc38877626"/>
      <w:bookmarkStart w:id="4205" w:name="_Toc43199708"/>
      <w:bookmarkStart w:id="4206" w:name="_Toc45132887"/>
      <w:bookmarkStart w:id="4207" w:name="_Toc59015630"/>
      <w:bookmarkStart w:id="4208" w:name="_Toc63171186"/>
      <w:bookmarkStart w:id="4209" w:name="_Toc66282223"/>
      <w:bookmarkStart w:id="4210" w:name="_Toc68166099"/>
      <w:bookmarkStart w:id="4211" w:name="_Toc70426405"/>
      <w:bookmarkStart w:id="4212" w:name="_Toc73433758"/>
      <w:bookmarkStart w:id="4213" w:name="_Toc73435855"/>
      <w:bookmarkStart w:id="4214" w:name="_Toc73437262"/>
      <w:bookmarkStart w:id="4215" w:name="_Toc75351672"/>
      <w:bookmarkStart w:id="4216" w:name="_Toc83229950"/>
      <w:bookmarkStart w:id="4217" w:name="_Toc85527978"/>
      <w:bookmarkStart w:id="4218" w:name="_Toc90649603"/>
      <w:bookmarkStart w:id="4219" w:name="_Toc216347148"/>
      <w:r w:rsidRPr="00E45330">
        <w:rPr>
          <w:lang w:val="en-US"/>
        </w:rPr>
        <w:lastRenderedPageBreak/>
        <w:t>6.3.6.2</w:t>
      </w:r>
      <w:r w:rsidRPr="00E45330">
        <w:rPr>
          <w:lang w:val="en-US"/>
        </w:rPr>
        <w:tab/>
        <w:t>Structured data types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49B5A1F9" w14:textId="77777777" w:rsidR="008F780E" w:rsidRPr="00E45330" w:rsidRDefault="008F780E">
      <w:pPr>
        <w:pStyle w:val="50"/>
      </w:pPr>
      <w:bookmarkStart w:id="4220" w:name="_Toc34035488"/>
      <w:bookmarkStart w:id="4221" w:name="_Toc36037481"/>
      <w:bookmarkStart w:id="4222" w:name="_Toc36037785"/>
      <w:bookmarkStart w:id="4223" w:name="_Toc38877627"/>
      <w:bookmarkStart w:id="4224" w:name="_Toc43199709"/>
      <w:bookmarkStart w:id="4225" w:name="_Toc45132888"/>
      <w:bookmarkStart w:id="4226" w:name="_Toc59015631"/>
      <w:bookmarkStart w:id="4227" w:name="_Toc63171187"/>
      <w:bookmarkStart w:id="4228" w:name="_Toc66282224"/>
      <w:bookmarkStart w:id="4229" w:name="_Toc68166100"/>
      <w:bookmarkStart w:id="4230" w:name="_Toc70426406"/>
      <w:bookmarkStart w:id="4231" w:name="_Toc73433759"/>
      <w:bookmarkStart w:id="4232" w:name="_Toc73435856"/>
      <w:bookmarkStart w:id="4233" w:name="_Toc73437263"/>
      <w:bookmarkStart w:id="4234" w:name="_Toc75351673"/>
      <w:bookmarkStart w:id="4235" w:name="_Toc83229951"/>
      <w:bookmarkStart w:id="4236" w:name="_Toc85527979"/>
      <w:bookmarkStart w:id="4237" w:name="_Toc90649604"/>
      <w:bookmarkStart w:id="4238" w:name="_Toc216347149"/>
      <w:r w:rsidRPr="00E45330">
        <w:t>6.3.6.2.1</w:t>
      </w:r>
      <w:r w:rsidRPr="00E45330">
        <w:tab/>
        <w:t>Introduction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50"/>
      </w:pPr>
      <w:bookmarkStart w:id="4239" w:name="_Toc34035489"/>
      <w:bookmarkStart w:id="4240" w:name="_Toc36037482"/>
      <w:bookmarkStart w:id="4241" w:name="_Toc36037786"/>
      <w:bookmarkStart w:id="4242" w:name="_Toc38877628"/>
      <w:bookmarkStart w:id="4243" w:name="_Toc43199710"/>
      <w:bookmarkStart w:id="4244" w:name="_Toc45132889"/>
      <w:bookmarkStart w:id="4245" w:name="_Toc59015632"/>
      <w:bookmarkStart w:id="4246" w:name="_Toc63171188"/>
      <w:bookmarkStart w:id="4247" w:name="_Toc66282225"/>
      <w:bookmarkStart w:id="4248" w:name="_Toc68166101"/>
      <w:bookmarkStart w:id="4249" w:name="_Toc70426407"/>
      <w:bookmarkStart w:id="4250" w:name="_Toc73433760"/>
      <w:bookmarkStart w:id="4251" w:name="_Toc73435857"/>
      <w:bookmarkStart w:id="4252" w:name="_Toc73437264"/>
      <w:bookmarkStart w:id="4253" w:name="_Toc75351674"/>
      <w:bookmarkStart w:id="4254" w:name="_Toc83229952"/>
      <w:bookmarkStart w:id="4255" w:name="_Toc85527980"/>
      <w:bookmarkStart w:id="4256" w:name="_Toc90649605"/>
      <w:bookmarkStart w:id="4257" w:name="_Toc216347150"/>
      <w:r w:rsidRPr="00E45330">
        <w:t>6.3.6.2.2</w:t>
      </w:r>
      <w:r w:rsidRPr="00E45330">
        <w:tab/>
        <w:t>Type: ApplicationRequirementData</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r w:rsidRPr="00E45330">
        <w:t>ApplicationRequirementData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pPr>
              <w:pStyle w:val="TAH"/>
              <w:jc w:val="left"/>
            </w:pPr>
            <w:r w:rsidRPr="00E45330">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r w:rsidRPr="00E45330">
              <w:rPr>
                <w:rFonts w:hint="eastAsia"/>
                <w:lang w:eastAsia="zh-CN"/>
              </w:rPr>
              <w:t>ueId</w:t>
            </w:r>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pPr>
              <w:pStyle w:val="TAL"/>
            </w:pPr>
            <w:r w:rsidRPr="00E45330">
              <w:t>Indicates a UE ID for which the V2X message is addressed</w:t>
            </w:r>
            <w:r w:rsidRPr="00E45330">
              <w:rPr>
                <w:rFonts w:ascii="宋体" w:hAnsi="宋体"/>
                <w:lang w:val="en-US"/>
              </w:rPr>
              <w:t>.</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r w:rsidRPr="00E45330">
              <w:t>groupId</w:t>
            </w:r>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pPr>
              <w:pStyle w:val="TAL"/>
            </w:pPr>
            <w:r w:rsidRPr="00E45330">
              <w:t>Indicates a group ID for which the V2X message is addressed</w:t>
            </w:r>
            <w:r w:rsidRPr="00E45330">
              <w:rPr>
                <w:rFonts w:ascii="宋体" w:hAnsi="宋体"/>
                <w:lang w:val="en-US"/>
              </w:rPr>
              <w:t>.</w:t>
            </w:r>
          </w:p>
          <w:p w14:paraId="59FEE631" w14:textId="77777777" w:rsidR="00DC35E6" w:rsidRDefault="00DC35E6">
            <w:pPr>
              <w:pStyle w:val="TAL"/>
            </w:pPr>
          </w:p>
          <w:p w14:paraId="22D1CFD4" w14:textId="77777777" w:rsidR="008F780E" w:rsidRPr="00E45330" w:rsidRDefault="008F780E">
            <w:pPr>
              <w:pStyle w:val="TAL"/>
              <w:rPr>
                <w:rFonts w:ascii="宋体" w:hAnsi="宋体"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r w:rsidRPr="00E45330">
              <w:rPr>
                <w:rFonts w:hint="eastAsia"/>
                <w:lang w:eastAsia="zh-CN"/>
              </w:rPr>
              <w:t>s</w:t>
            </w:r>
            <w:r w:rsidRPr="00E45330">
              <w:rPr>
                <w:lang w:eastAsia="zh-CN"/>
              </w:rPr>
              <w:t>erviceId</w:t>
            </w:r>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宋体" w:hAnsi="宋体"/>
                <w:lang w:val="en-US" w:eastAsia="zh-CN"/>
              </w:rPr>
            </w:pPr>
            <w:r w:rsidRPr="00E45330">
              <w:rPr>
                <w:rFonts w:hint="eastAsia"/>
                <w:lang w:eastAsia="zh-CN"/>
              </w:rPr>
              <w:t>appRequirement</w:t>
            </w:r>
          </w:p>
        </w:tc>
        <w:tc>
          <w:tcPr>
            <w:tcW w:w="1444" w:type="dxa"/>
          </w:tcPr>
          <w:p w14:paraId="70050EA8" w14:textId="77777777" w:rsidR="008F780E" w:rsidRPr="00E45330" w:rsidRDefault="008F780E">
            <w:pPr>
              <w:pStyle w:val="TAL"/>
              <w:rPr>
                <w:lang w:eastAsia="zh-CN"/>
              </w:rPr>
            </w:pPr>
            <w:r w:rsidRPr="00E45330">
              <w:rPr>
                <w:rFonts w:hint="eastAsia"/>
                <w:lang w:eastAsia="zh-CN"/>
              </w:rPr>
              <w:t>ApplicationRequirement</w:t>
            </w:r>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宋体" w:hAnsi="宋体" w:cs="Arial"/>
                <w:szCs w:val="18"/>
                <w:lang w:val="en-US" w:eastAsia="zh-CN"/>
              </w:rPr>
            </w:pPr>
            <w:r w:rsidRPr="00E45330">
              <w:t>The requirement for application change. E.g.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r w:rsidRPr="00E45330">
              <w:rPr>
                <w:rFonts w:hint="eastAsia"/>
                <w:lang w:eastAsia="zh-CN"/>
              </w:rPr>
              <w:t>notifUri</w:t>
            </w:r>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r w:rsidRPr="00E45330">
              <w:t>requestTestNotification</w:t>
            </w:r>
          </w:p>
        </w:tc>
        <w:tc>
          <w:tcPr>
            <w:tcW w:w="1444" w:type="dxa"/>
          </w:tcPr>
          <w:p w14:paraId="26361649" w14:textId="77777777" w:rsidR="008F780E" w:rsidRPr="00E45330" w:rsidRDefault="008F780E">
            <w:pPr>
              <w:pStyle w:val="TAL"/>
              <w:rPr>
                <w:lang w:eastAsia="zh-CN"/>
              </w:rPr>
            </w:pPr>
            <w:r w:rsidRPr="00E45330">
              <w:t>boolean</w:t>
            </w:r>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r w:rsidRPr="00E45330">
              <w:t>Notification_test_event</w:t>
            </w:r>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r w:rsidRPr="00E45330">
              <w:rPr>
                <w:lang w:eastAsia="zh-CN"/>
              </w:rPr>
              <w:t>websockNotifConfig</w:t>
            </w:r>
          </w:p>
        </w:tc>
        <w:tc>
          <w:tcPr>
            <w:tcW w:w="1444" w:type="dxa"/>
          </w:tcPr>
          <w:p w14:paraId="56E959D9" w14:textId="77777777" w:rsidR="008F780E" w:rsidRPr="00E45330" w:rsidRDefault="008F780E">
            <w:pPr>
              <w:pStyle w:val="TAL"/>
              <w:rPr>
                <w:lang w:eastAsia="zh-CN"/>
              </w:rPr>
            </w:pPr>
            <w:r w:rsidRPr="00E45330">
              <w:rPr>
                <w:lang w:eastAsia="zh-CN"/>
              </w:rPr>
              <w:t>WebsockNotifConfig</w:t>
            </w:r>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9FB3099" w14:textId="77777777" w:rsidR="008F780E" w:rsidRPr="00E45330" w:rsidRDefault="008F780E">
            <w:pPr>
              <w:pStyle w:val="TAL"/>
              <w:rPr>
                <w:rFonts w:cs="Arial"/>
                <w:szCs w:val="18"/>
              </w:rPr>
            </w:pPr>
            <w:r w:rsidRPr="00E45330">
              <w:rPr>
                <w:lang w:eastAsia="zh-CN"/>
              </w:rPr>
              <w:t>Notification_websocket</w:t>
            </w:r>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"ueId" attribute or "groupId"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50"/>
      </w:pPr>
      <w:bookmarkStart w:id="4258" w:name="_Toc34035490"/>
      <w:bookmarkStart w:id="4259" w:name="_Toc36037483"/>
      <w:bookmarkStart w:id="4260" w:name="_Toc36037787"/>
      <w:bookmarkStart w:id="4261" w:name="_Toc38877629"/>
      <w:bookmarkStart w:id="4262" w:name="_Toc43199711"/>
      <w:bookmarkStart w:id="4263" w:name="_Toc45132890"/>
      <w:bookmarkStart w:id="4264" w:name="_Toc59015633"/>
      <w:bookmarkStart w:id="4265" w:name="_Toc63171189"/>
      <w:bookmarkStart w:id="4266" w:name="_Toc66282226"/>
      <w:bookmarkStart w:id="4267" w:name="_Toc68166102"/>
      <w:bookmarkStart w:id="4268" w:name="_Toc70426408"/>
      <w:bookmarkStart w:id="4269" w:name="_Toc73433761"/>
      <w:bookmarkStart w:id="4270" w:name="_Toc73435858"/>
      <w:bookmarkStart w:id="4271" w:name="_Toc73437265"/>
      <w:bookmarkStart w:id="4272" w:name="_Toc75351675"/>
      <w:bookmarkStart w:id="4273" w:name="_Toc83229953"/>
      <w:bookmarkStart w:id="4274" w:name="_Toc85527981"/>
      <w:bookmarkStart w:id="4275" w:name="_Toc90649606"/>
      <w:bookmarkStart w:id="4276" w:name="_Toc216347151"/>
      <w:r w:rsidRPr="00E45330">
        <w:lastRenderedPageBreak/>
        <w:t>6.3.6.2.3</w:t>
      </w:r>
      <w:r w:rsidRPr="00E45330">
        <w:tab/>
        <w:t>Type: ApplicationRequirement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r w:rsidRPr="00E45330">
        <w:t>ApplicationRequirement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pPr>
              <w:pStyle w:val="TAH"/>
              <w:jc w:val="left"/>
            </w:pPr>
            <w:r w:rsidRPr="00E45330">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r w:rsidRPr="00E45330">
              <w:t>serviceLevel</w:t>
            </w:r>
          </w:p>
        </w:tc>
        <w:tc>
          <w:tcPr>
            <w:tcW w:w="1444" w:type="dxa"/>
          </w:tcPr>
          <w:p w14:paraId="5C1FCD1D" w14:textId="77777777" w:rsidR="008F780E" w:rsidRPr="00E45330" w:rsidRDefault="008F780E">
            <w:pPr>
              <w:pStyle w:val="TAL"/>
            </w:pPr>
            <w:r w:rsidRPr="00E45330">
              <w:t>ServiceLevel</w:t>
            </w:r>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50"/>
      </w:pPr>
      <w:bookmarkStart w:id="4277" w:name="_Toc34035491"/>
      <w:bookmarkStart w:id="4278" w:name="_Toc36037484"/>
      <w:bookmarkStart w:id="4279" w:name="_Toc36037788"/>
      <w:bookmarkStart w:id="4280" w:name="_Toc38877630"/>
      <w:bookmarkStart w:id="4281" w:name="_Toc43199712"/>
      <w:bookmarkStart w:id="4282" w:name="_Toc45132891"/>
      <w:bookmarkStart w:id="4283" w:name="_Toc59015634"/>
      <w:bookmarkStart w:id="4284" w:name="_Toc63171190"/>
      <w:bookmarkStart w:id="4285" w:name="_Toc66282227"/>
      <w:bookmarkStart w:id="4286" w:name="_Toc68166103"/>
      <w:bookmarkStart w:id="4287" w:name="_Toc70426409"/>
      <w:bookmarkStart w:id="4288" w:name="_Toc73433762"/>
      <w:bookmarkStart w:id="4289" w:name="_Toc73435859"/>
      <w:bookmarkStart w:id="4290" w:name="_Toc73437266"/>
      <w:bookmarkStart w:id="4291" w:name="_Toc75351676"/>
      <w:bookmarkStart w:id="4292" w:name="_Toc83229954"/>
      <w:bookmarkStart w:id="4293" w:name="_Toc85527982"/>
      <w:bookmarkStart w:id="4294" w:name="_Toc90649607"/>
      <w:bookmarkStart w:id="4295" w:name="_Toc216347152"/>
      <w:r w:rsidRPr="00E45330">
        <w:t>6.3.6.2.4</w:t>
      </w:r>
      <w:r w:rsidRPr="00E45330">
        <w:tab/>
        <w:t>Type: AppReqNotification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r w:rsidRPr="00E45330">
        <w:t>AppReqNotification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pPr>
              <w:pStyle w:val="TAH"/>
              <w:jc w:val="left"/>
            </w:pPr>
            <w:r w:rsidRPr="00E45330">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r w:rsidRPr="00E45330">
              <w:t>resourceUri</w:t>
            </w:r>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r w:rsidRPr="00E45330">
              <w:t>ReservationResult</w:t>
            </w:r>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296" w:name="_Toc34035492"/>
      <w:bookmarkStart w:id="4297" w:name="_Toc36037485"/>
      <w:bookmarkStart w:id="4298" w:name="_Toc36037789"/>
      <w:bookmarkStart w:id="4299" w:name="_Toc38877631"/>
    </w:p>
    <w:p w14:paraId="5EECE21E" w14:textId="77777777" w:rsidR="008F780E" w:rsidRPr="00E45330" w:rsidRDefault="008F780E">
      <w:pPr>
        <w:pStyle w:val="40"/>
        <w:rPr>
          <w:lang w:val="en-US"/>
        </w:rPr>
      </w:pPr>
      <w:bookmarkStart w:id="4300" w:name="_Toc43199713"/>
      <w:bookmarkStart w:id="4301" w:name="_Toc45132892"/>
      <w:bookmarkStart w:id="4302" w:name="_Toc59015635"/>
      <w:bookmarkStart w:id="4303" w:name="_Toc63171191"/>
      <w:bookmarkStart w:id="4304" w:name="_Toc66282228"/>
      <w:bookmarkStart w:id="4305" w:name="_Toc68166104"/>
      <w:bookmarkStart w:id="4306" w:name="_Toc70426410"/>
      <w:bookmarkStart w:id="4307" w:name="_Toc73433763"/>
      <w:bookmarkStart w:id="4308" w:name="_Toc73435860"/>
      <w:bookmarkStart w:id="4309" w:name="_Toc73437267"/>
      <w:bookmarkStart w:id="4310" w:name="_Toc75351677"/>
      <w:bookmarkStart w:id="4311" w:name="_Toc83229955"/>
      <w:bookmarkStart w:id="4312" w:name="_Toc85527983"/>
      <w:bookmarkStart w:id="4313" w:name="_Toc90649608"/>
      <w:bookmarkStart w:id="4314" w:name="_Toc216347153"/>
      <w:r w:rsidRPr="00E45330">
        <w:rPr>
          <w:lang w:val="en-US"/>
        </w:rPr>
        <w:t>6.3.6.3</w:t>
      </w:r>
      <w:r w:rsidRPr="00E45330">
        <w:rPr>
          <w:lang w:val="en-US"/>
        </w:rPr>
        <w:tab/>
        <w:t>Simple data types and enumerations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0AB71C4" w14:textId="77777777" w:rsidR="008F780E" w:rsidRPr="00E45330" w:rsidRDefault="008F780E">
      <w:pPr>
        <w:pStyle w:val="50"/>
      </w:pPr>
      <w:bookmarkStart w:id="4315" w:name="_Toc34035493"/>
      <w:bookmarkStart w:id="4316" w:name="_Toc36037486"/>
      <w:bookmarkStart w:id="4317" w:name="_Toc36037790"/>
      <w:bookmarkStart w:id="4318" w:name="_Toc38877632"/>
      <w:bookmarkStart w:id="4319" w:name="_Toc43199714"/>
      <w:bookmarkStart w:id="4320" w:name="_Toc45132893"/>
      <w:bookmarkStart w:id="4321" w:name="_Toc59015636"/>
      <w:bookmarkStart w:id="4322" w:name="_Toc63171192"/>
      <w:bookmarkStart w:id="4323" w:name="_Toc66282229"/>
      <w:bookmarkStart w:id="4324" w:name="_Toc68166105"/>
      <w:bookmarkStart w:id="4325" w:name="_Toc70426411"/>
      <w:bookmarkStart w:id="4326" w:name="_Toc73433764"/>
      <w:bookmarkStart w:id="4327" w:name="_Toc73435861"/>
      <w:bookmarkStart w:id="4328" w:name="_Toc73437268"/>
      <w:bookmarkStart w:id="4329" w:name="_Toc75351678"/>
      <w:bookmarkStart w:id="4330" w:name="_Toc83229956"/>
      <w:bookmarkStart w:id="4331" w:name="_Toc85527984"/>
      <w:bookmarkStart w:id="4332" w:name="_Toc90649609"/>
      <w:bookmarkStart w:id="4333" w:name="_Toc216347154"/>
      <w:r w:rsidRPr="00E45330">
        <w:t>6.3.6.3.1</w:t>
      </w:r>
      <w:r w:rsidRPr="00E45330">
        <w:tab/>
        <w:t>Introduction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50"/>
      </w:pPr>
      <w:bookmarkStart w:id="4334" w:name="_Toc34035494"/>
      <w:bookmarkStart w:id="4335" w:name="_Toc36037487"/>
      <w:bookmarkStart w:id="4336" w:name="_Toc36037791"/>
      <w:bookmarkStart w:id="4337" w:name="_Toc38877633"/>
      <w:bookmarkStart w:id="4338" w:name="_Toc43199715"/>
      <w:bookmarkStart w:id="4339" w:name="_Toc45132894"/>
      <w:bookmarkStart w:id="4340" w:name="_Toc59015637"/>
      <w:bookmarkStart w:id="4341" w:name="_Toc63171193"/>
      <w:bookmarkStart w:id="4342" w:name="_Toc66282230"/>
      <w:bookmarkStart w:id="4343" w:name="_Toc68166106"/>
      <w:bookmarkStart w:id="4344" w:name="_Toc70426412"/>
      <w:bookmarkStart w:id="4345" w:name="_Toc73433765"/>
      <w:bookmarkStart w:id="4346" w:name="_Toc73435862"/>
      <w:bookmarkStart w:id="4347" w:name="_Toc73437269"/>
      <w:bookmarkStart w:id="4348" w:name="_Toc75351679"/>
      <w:bookmarkStart w:id="4349" w:name="_Toc83229957"/>
      <w:bookmarkStart w:id="4350" w:name="_Toc85527985"/>
      <w:bookmarkStart w:id="4351" w:name="_Toc90649610"/>
      <w:bookmarkStart w:id="4352" w:name="_Toc216347155"/>
      <w:r w:rsidRPr="00E45330">
        <w:t>6.3.6.3.2</w:t>
      </w:r>
      <w:r w:rsidRPr="00E45330">
        <w:tab/>
        <w:t>Simple data types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50"/>
      </w:pPr>
      <w:bookmarkStart w:id="4353" w:name="_Toc34035495"/>
      <w:bookmarkStart w:id="4354" w:name="_Toc36037488"/>
      <w:bookmarkStart w:id="4355" w:name="_Toc36037792"/>
      <w:bookmarkStart w:id="4356" w:name="_Toc38877634"/>
      <w:bookmarkStart w:id="4357" w:name="_Toc43199716"/>
      <w:bookmarkStart w:id="4358" w:name="_Toc45132895"/>
      <w:bookmarkStart w:id="4359" w:name="_Toc59015638"/>
      <w:bookmarkStart w:id="4360" w:name="_Toc63171194"/>
      <w:bookmarkStart w:id="4361" w:name="_Toc66282231"/>
      <w:bookmarkStart w:id="4362" w:name="_Toc68166107"/>
      <w:bookmarkStart w:id="4363" w:name="_Toc70426413"/>
      <w:bookmarkStart w:id="4364" w:name="_Toc73433766"/>
      <w:bookmarkStart w:id="4365" w:name="_Toc73435863"/>
      <w:bookmarkStart w:id="4366" w:name="_Toc73437270"/>
      <w:bookmarkStart w:id="4367" w:name="_Toc75351680"/>
      <w:bookmarkStart w:id="4368" w:name="_Toc83229958"/>
      <w:bookmarkStart w:id="4369" w:name="_Toc85527986"/>
      <w:bookmarkStart w:id="4370" w:name="_Toc90649611"/>
      <w:bookmarkStart w:id="4371" w:name="_Toc216347156"/>
      <w:r w:rsidRPr="00E45330">
        <w:t>6.3.6.3.3</w:t>
      </w:r>
      <w:r w:rsidRPr="00E45330">
        <w:tab/>
        <w:t>Enumeration: ServiceLevel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49A8050" w14:textId="77777777" w:rsidR="008F780E" w:rsidRPr="00E45330" w:rsidRDefault="008F780E">
      <w:pPr>
        <w:pStyle w:val="TH"/>
      </w:pPr>
      <w:r w:rsidRPr="00E45330">
        <w:t>Table 6.3.6.3.3-1: Enumeration ServiceLevel</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50"/>
      </w:pPr>
      <w:bookmarkStart w:id="4372" w:name="_Toc34035496"/>
      <w:bookmarkStart w:id="4373" w:name="_Toc36037489"/>
      <w:bookmarkStart w:id="4374" w:name="_Toc36037793"/>
      <w:bookmarkStart w:id="4375" w:name="_Toc38877635"/>
      <w:bookmarkStart w:id="4376" w:name="_Toc43199717"/>
      <w:bookmarkStart w:id="4377" w:name="_Toc45132896"/>
      <w:bookmarkStart w:id="4378" w:name="_Toc59015639"/>
      <w:bookmarkStart w:id="4379" w:name="_Toc63171195"/>
      <w:bookmarkStart w:id="4380" w:name="_Toc66282232"/>
      <w:bookmarkStart w:id="4381" w:name="_Toc68166108"/>
      <w:bookmarkStart w:id="4382" w:name="_Toc70426414"/>
      <w:bookmarkStart w:id="4383" w:name="_Toc73433767"/>
      <w:bookmarkStart w:id="4384" w:name="_Toc73435864"/>
      <w:bookmarkStart w:id="4385" w:name="_Toc73437271"/>
      <w:bookmarkStart w:id="4386" w:name="_Toc75351681"/>
      <w:bookmarkStart w:id="4387" w:name="_Toc83229959"/>
      <w:bookmarkStart w:id="4388" w:name="_Toc85527987"/>
      <w:bookmarkStart w:id="4389" w:name="_Toc90649612"/>
      <w:bookmarkStart w:id="4390" w:name="_Toc216347157"/>
      <w:r w:rsidRPr="00E45330">
        <w:t>6.3.6.3.4</w:t>
      </w:r>
      <w:r w:rsidRPr="00E45330">
        <w:tab/>
        <w:t>Enumeration: ReservationResult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ED5FC77" w14:textId="77777777" w:rsidR="008F780E" w:rsidRPr="00E45330" w:rsidRDefault="008F780E">
      <w:pPr>
        <w:pStyle w:val="TH"/>
      </w:pPr>
      <w:r w:rsidRPr="00E45330">
        <w:t>Table 6.3.6.3.4-1: Enumeration ReservationResult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30"/>
      </w:pPr>
      <w:bookmarkStart w:id="4391" w:name="_Toc34035497"/>
      <w:bookmarkStart w:id="4392" w:name="_Toc36037490"/>
      <w:bookmarkStart w:id="4393" w:name="_Toc36037794"/>
      <w:bookmarkStart w:id="4394" w:name="_Toc38877636"/>
      <w:bookmarkStart w:id="4395" w:name="_Toc43199718"/>
      <w:bookmarkStart w:id="4396" w:name="_Toc45132897"/>
      <w:bookmarkStart w:id="4397" w:name="_Toc59015640"/>
      <w:bookmarkStart w:id="4398" w:name="_Toc63171196"/>
      <w:bookmarkStart w:id="4399" w:name="_Toc66282233"/>
      <w:bookmarkStart w:id="4400" w:name="_Toc68166109"/>
      <w:bookmarkStart w:id="4401" w:name="_Toc70426415"/>
      <w:bookmarkStart w:id="4402" w:name="_Toc73433768"/>
      <w:bookmarkStart w:id="4403" w:name="_Toc73435865"/>
      <w:bookmarkStart w:id="4404" w:name="_Toc73437272"/>
      <w:bookmarkStart w:id="4405" w:name="_Toc75351682"/>
      <w:bookmarkStart w:id="4406" w:name="_Toc83229960"/>
      <w:bookmarkStart w:id="4407" w:name="_Toc85527988"/>
      <w:bookmarkStart w:id="4408" w:name="_Toc90649613"/>
      <w:bookmarkStart w:id="4409" w:name="_Toc216347158"/>
      <w:r w:rsidRPr="00E45330">
        <w:lastRenderedPageBreak/>
        <w:t>6.3.7</w:t>
      </w:r>
      <w:r w:rsidRPr="00E45330">
        <w:tab/>
        <w:t>Error Handling</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4ABF012" w14:textId="77777777" w:rsidR="008F780E" w:rsidRPr="00E45330" w:rsidRDefault="008F780E">
      <w:pPr>
        <w:pStyle w:val="40"/>
      </w:pPr>
      <w:bookmarkStart w:id="4410" w:name="_Toc34035498"/>
      <w:bookmarkStart w:id="4411" w:name="_Toc36037491"/>
      <w:bookmarkStart w:id="4412" w:name="_Toc36037795"/>
      <w:bookmarkStart w:id="4413" w:name="_Toc38877637"/>
      <w:bookmarkStart w:id="4414" w:name="_Toc43199719"/>
      <w:bookmarkStart w:id="4415" w:name="_Toc45132898"/>
      <w:bookmarkStart w:id="4416" w:name="_Toc59015641"/>
      <w:bookmarkStart w:id="4417" w:name="_Toc63171197"/>
      <w:bookmarkStart w:id="4418" w:name="_Toc66282234"/>
      <w:bookmarkStart w:id="4419" w:name="_Toc68166110"/>
      <w:bookmarkStart w:id="4420" w:name="_Toc70426416"/>
      <w:bookmarkStart w:id="4421" w:name="_Toc73433769"/>
      <w:bookmarkStart w:id="4422" w:name="_Toc73435866"/>
      <w:bookmarkStart w:id="4423" w:name="_Toc73437273"/>
      <w:bookmarkStart w:id="4424" w:name="_Toc75351683"/>
      <w:bookmarkStart w:id="4425" w:name="_Toc83229961"/>
      <w:bookmarkStart w:id="4426" w:name="_Toc85527989"/>
      <w:bookmarkStart w:id="4427" w:name="_Toc90649614"/>
      <w:bookmarkStart w:id="4428" w:name="_Toc216347159"/>
      <w:r w:rsidRPr="00E45330">
        <w:t>6.3.7.1</w:t>
      </w:r>
      <w:r w:rsidRPr="00E45330">
        <w:tab/>
        <w:t>General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r w:rsidRPr="00E45330">
        <w:t xml:space="preserve">VAE_ApplicationRequirement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VAE_ApplicationRequirement Service</w:t>
      </w:r>
      <w:r w:rsidRPr="00E45330">
        <w:rPr>
          <w:noProof/>
          <w:lang w:eastAsia="zh-CN"/>
        </w:rPr>
        <w:t xml:space="preserve"> </w:t>
      </w:r>
      <w:r w:rsidRPr="00E45330">
        <w:t>API.</w:t>
      </w:r>
    </w:p>
    <w:p w14:paraId="44FD0B20" w14:textId="77777777" w:rsidR="008F780E" w:rsidRPr="00E45330" w:rsidRDefault="008F780E">
      <w:pPr>
        <w:pStyle w:val="40"/>
      </w:pPr>
      <w:bookmarkStart w:id="4429" w:name="_Toc34035499"/>
      <w:bookmarkStart w:id="4430" w:name="_Toc36037492"/>
      <w:bookmarkStart w:id="4431" w:name="_Toc36037796"/>
      <w:bookmarkStart w:id="4432" w:name="_Toc38877638"/>
      <w:bookmarkStart w:id="4433" w:name="_Toc43199720"/>
      <w:bookmarkStart w:id="4434" w:name="_Toc45132899"/>
      <w:bookmarkStart w:id="4435" w:name="_Toc59015642"/>
      <w:bookmarkStart w:id="4436" w:name="_Toc63171198"/>
      <w:bookmarkStart w:id="4437" w:name="_Toc66282235"/>
      <w:bookmarkStart w:id="4438" w:name="_Toc68166111"/>
      <w:bookmarkStart w:id="4439" w:name="_Toc70426417"/>
      <w:bookmarkStart w:id="4440" w:name="_Toc73433770"/>
      <w:bookmarkStart w:id="4441" w:name="_Toc73435867"/>
      <w:bookmarkStart w:id="4442" w:name="_Toc73437274"/>
      <w:bookmarkStart w:id="4443" w:name="_Toc75351684"/>
      <w:bookmarkStart w:id="4444" w:name="_Toc83229962"/>
      <w:bookmarkStart w:id="4445" w:name="_Toc85527990"/>
      <w:bookmarkStart w:id="4446" w:name="_Toc90649615"/>
      <w:bookmarkStart w:id="4447" w:name="_Toc216347160"/>
      <w:r w:rsidRPr="00E45330">
        <w:t>6.3.7.2</w:t>
      </w:r>
      <w:r w:rsidRPr="00E45330">
        <w:tab/>
        <w:t>Protocol Errors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3AA0A13E" w14:textId="77777777" w:rsidR="008F780E" w:rsidRPr="00E45330" w:rsidRDefault="008F780E">
      <w:r w:rsidRPr="00E45330">
        <w:rPr>
          <w:lang w:eastAsia="zh-CN"/>
        </w:rPr>
        <w:t xml:space="preserve">In this Release </w:t>
      </w:r>
      <w:r w:rsidRPr="00E45330">
        <w:t>of the specification, there are no additional protocol errors applicable for the VAE_ApplicationRequirement API.</w:t>
      </w:r>
    </w:p>
    <w:p w14:paraId="3F56A077" w14:textId="77777777" w:rsidR="008F780E" w:rsidRPr="00E45330" w:rsidRDefault="008F780E">
      <w:pPr>
        <w:pStyle w:val="40"/>
      </w:pPr>
      <w:bookmarkStart w:id="4448" w:name="_Toc34035500"/>
      <w:bookmarkStart w:id="4449" w:name="_Toc36037493"/>
      <w:bookmarkStart w:id="4450" w:name="_Toc36037797"/>
      <w:bookmarkStart w:id="4451" w:name="_Toc38877639"/>
      <w:bookmarkStart w:id="4452" w:name="_Toc43199721"/>
      <w:bookmarkStart w:id="4453" w:name="_Toc45132900"/>
      <w:bookmarkStart w:id="4454" w:name="_Toc59015643"/>
      <w:bookmarkStart w:id="4455" w:name="_Toc63171199"/>
      <w:bookmarkStart w:id="4456" w:name="_Toc66282236"/>
      <w:bookmarkStart w:id="4457" w:name="_Toc68166112"/>
      <w:bookmarkStart w:id="4458" w:name="_Toc70426418"/>
      <w:bookmarkStart w:id="4459" w:name="_Toc73433771"/>
      <w:bookmarkStart w:id="4460" w:name="_Toc73435868"/>
      <w:bookmarkStart w:id="4461" w:name="_Toc73437275"/>
      <w:bookmarkStart w:id="4462" w:name="_Toc75351685"/>
      <w:bookmarkStart w:id="4463" w:name="_Toc83229963"/>
      <w:bookmarkStart w:id="4464" w:name="_Toc85527991"/>
      <w:bookmarkStart w:id="4465" w:name="_Toc90649616"/>
      <w:bookmarkStart w:id="4466" w:name="_Toc216347161"/>
      <w:r w:rsidRPr="00E45330">
        <w:t>6.3.7.3</w:t>
      </w:r>
      <w:r w:rsidRPr="00E45330">
        <w:tab/>
        <w:t>Application Errors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956C001" w14:textId="77777777" w:rsidR="008F780E" w:rsidRPr="00E45330" w:rsidRDefault="008F780E">
      <w:r w:rsidRPr="00E45330">
        <w:t xml:space="preserve">The application errors defined for the VAE_ApplicationRequirement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67" w:name="_Toc34035501"/>
      <w:bookmarkStart w:id="4468" w:name="_Toc36037494"/>
      <w:bookmarkStart w:id="4469" w:name="_Toc36037798"/>
      <w:bookmarkStart w:id="4470" w:name="_Toc38877640"/>
    </w:p>
    <w:p w14:paraId="37FB64F5" w14:textId="77777777" w:rsidR="008F780E" w:rsidRPr="00E45330" w:rsidRDefault="008F780E">
      <w:pPr>
        <w:pStyle w:val="30"/>
      </w:pPr>
      <w:bookmarkStart w:id="4471" w:name="_Toc43199722"/>
      <w:bookmarkStart w:id="4472" w:name="_Toc45132901"/>
      <w:bookmarkStart w:id="4473" w:name="_Toc59015644"/>
      <w:bookmarkStart w:id="4474" w:name="_Toc63171200"/>
      <w:bookmarkStart w:id="4475" w:name="_Toc66282237"/>
      <w:bookmarkStart w:id="4476" w:name="_Toc68166113"/>
      <w:bookmarkStart w:id="4477" w:name="_Toc70426419"/>
      <w:bookmarkStart w:id="4478" w:name="_Toc73433772"/>
      <w:bookmarkStart w:id="4479" w:name="_Toc73435869"/>
      <w:bookmarkStart w:id="4480" w:name="_Toc73437276"/>
      <w:bookmarkStart w:id="4481" w:name="_Toc75351686"/>
      <w:bookmarkStart w:id="4482" w:name="_Toc83229964"/>
      <w:bookmarkStart w:id="4483" w:name="_Toc85527992"/>
      <w:bookmarkStart w:id="4484" w:name="_Toc90649617"/>
      <w:bookmarkStart w:id="4485" w:name="_Toc216347162"/>
      <w:r w:rsidRPr="00E45330">
        <w:t>6.3.8</w:t>
      </w:r>
      <w:r w:rsidRPr="00E45330">
        <w:tab/>
        <w:t>Feature negotiation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425CE73E" w14:textId="77777777" w:rsidR="008F780E" w:rsidRPr="00E45330" w:rsidRDefault="008F780E">
      <w:r w:rsidRPr="00E45330">
        <w:t>The optional features in table 6.3.8-1 are defined for the VAE_ApplicationRequirement</w:t>
      </w:r>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r w:rsidRPr="00E45330">
              <w:t>Notification_test_event</w:t>
            </w:r>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r w:rsidRPr="00E45330">
              <w:rPr>
                <w:lang w:eastAsia="zh-CN"/>
              </w:rPr>
              <w:t>Notification_websocket</w:t>
            </w:r>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6.3.5.4. This feature requires that the </w:t>
            </w:r>
            <w:r w:rsidRPr="00E45330">
              <w:t>Notification_test_event feature is also supported.</w:t>
            </w:r>
          </w:p>
        </w:tc>
      </w:tr>
    </w:tbl>
    <w:p w14:paraId="3318626C" w14:textId="77777777" w:rsidR="008F780E" w:rsidRPr="00E45330" w:rsidRDefault="008F780E"/>
    <w:p w14:paraId="498493DD" w14:textId="77777777" w:rsidR="008F780E" w:rsidRPr="00E45330" w:rsidRDefault="00A04699">
      <w:pPr>
        <w:pStyle w:val="2"/>
      </w:pPr>
      <w:bookmarkStart w:id="4486" w:name="_Toc22025125"/>
      <w:bookmarkStart w:id="4487" w:name="_Toc34035502"/>
      <w:bookmarkStart w:id="4488" w:name="_Toc36037495"/>
      <w:bookmarkStart w:id="4489" w:name="_Toc36037799"/>
      <w:bookmarkStart w:id="4490" w:name="_Toc38877641"/>
      <w:bookmarkStart w:id="4491" w:name="_Toc43199723"/>
      <w:bookmarkStart w:id="4492" w:name="_Toc45132902"/>
      <w:bookmarkStart w:id="4493" w:name="_Toc59015645"/>
      <w:bookmarkStart w:id="4494" w:name="_Toc63171201"/>
      <w:bookmarkStart w:id="4495" w:name="_Toc66282238"/>
      <w:bookmarkStart w:id="4496" w:name="_Toc68166114"/>
      <w:bookmarkStart w:id="4497" w:name="_Toc70426420"/>
      <w:bookmarkStart w:id="4498" w:name="_Toc73433773"/>
      <w:bookmarkStart w:id="4499" w:name="_Toc73435870"/>
      <w:bookmarkStart w:id="4500" w:name="_Toc73437277"/>
      <w:bookmarkStart w:id="4501" w:name="_Toc75351687"/>
      <w:bookmarkStart w:id="4502" w:name="_Toc83229965"/>
      <w:bookmarkStart w:id="4503" w:name="_Toc85527993"/>
      <w:bookmarkStart w:id="4504" w:name="_Toc90649618"/>
      <w:r w:rsidRPr="00E45330">
        <w:br w:type="page"/>
      </w:r>
      <w:bookmarkStart w:id="4505" w:name="_Toc216347163"/>
      <w:r w:rsidR="008F780E" w:rsidRPr="00E45330">
        <w:lastRenderedPageBreak/>
        <w:t>6.4</w:t>
      </w:r>
      <w:r w:rsidR="008F780E" w:rsidRPr="00E45330">
        <w:tab/>
        <w:t>VAE_DynamicGroup API</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rsidR="008F780E" w:rsidRPr="00E45330">
        <w:t xml:space="preserve"> </w:t>
      </w:r>
    </w:p>
    <w:p w14:paraId="7E295BD3" w14:textId="77777777" w:rsidR="008F780E" w:rsidRPr="00E45330" w:rsidRDefault="008F780E">
      <w:pPr>
        <w:pStyle w:val="30"/>
      </w:pPr>
      <w:bookmarkStart w:id="4506" w:name="_Toc22025126"/>
      <w:bookmarkStart w:id="4507" w:name="_Toc34035503"/>
      <w:bookmarkStart w:id="4508" w:name="_Toc36037496"/>
      <w:bookmarkStart w:id="4509" w:name="_Toc36037800"/>
      <w:bookmarkStart w:id="4510" w:name="_Toc38877642"/>
      <w:bookmarkStart w:id="4511" w:name="_Toc43199724"/>
      <w:bookmarkStart w:id="4512" w:name="_Toc45132903"/>
      <w:bookmarkStart w:id="4513" w:name="_Toc59015646"/>
      <w:bookmarkStart w:id="4514" w:name="_Toc63171202"/>
      <w:bookmarkStart w:id="4515" w:name="_Toc66282239"/>
      <w:bookmarkStart w:id="4516" w:name="_Toc68166115"/>
      <w:bookmarkStart w:id="4517" w:name="_Toc70426421"/>
      <w:bookmarkStart w:id="4518" w:name="_Toc73433774"/>
      <w:bookmarkStart w:id="4519" w:name="_Toc73435871"/>
      <w:bookmarkStart w:id="4520" w:name="_Toc73437278"/>
      <w:bookmarkStart w:id="4521" w:name="_Toc75351688"/>
      <w:bookmarkStart w:id="4522" w:name="_Toc83229966"/>
      <w:bookmarkStart w:id="4523" w:name="_Toc85527994"/>
      <w:bookmarkStart w:id="4524" w:name="_Toc90649619"/>
      <w:bookmarkStart w:id="4525" w:name="_Toc216347164"/>
      <w:r w:rsidRPr="00E45330">
        <w:t>6.4.1</w:t>
      </w:r>
      <w:r w:rsidRPr="00E45330">
        <w:tab/>
        <w:t>Introduction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3B4A5FD" w14:textId="77777777" w:rsidR="008F780E" w:rsidRPr="00E45330" w:rsidRDefault="008F780E">
      <w:pPr>
        <w:rPr>
          <w:noProof/>
          <w:lang w:eastAsia="zh-CN"/>
        </w:rPr>
      </w:pPr>
      <w:r w:rsidRPr="00E45330">
        <w:rPr>
          <w:noProof/>
        </w:rPr>
        <w:t xml:space="preserve">The </w:t>
      </w:r>
      <w:r w:rsidRPr="00E45330">
        <w:t>VAE_DynamicGroup</w:t>
      </w:r>
      <w:r w:rsidRPr="00E45330">
        <w:rPr>
          <w:noProof/>
        </w:rPr>
        <w:t xml:space="preserve"> service shall use the </w:t>
      </w:r>
      <w:r w:rsidRPr="00E45330">
        <w:t>VAE_DynamicGroup</w:t>
      </w:r>
      <w:r w:rsidRPr="00E45330">
        <w:rPr>
          <w:noProof/>
        </w:rPr>
        <w:t xml:space="preserve"> </w:t>
      </w:r>
      <w:r w:rsidRPr="00E45330">
        <w:rPr>
          <w:noProof/>
          <w:lang w:eastAsia="zh-CN"/>
        </w:rPr>
        <w:t>API.</w:t>
      </w:r>
    </w:p>
    <w:p w14:paraId="1450A9F6" w14:textId="77777777" w:rsidR="008F780E" w:rsidRPr="00E45330" w:rsidRDefault="008F780E">
      <w:r w:rsidRPr="00E45330">
        <w:t>The API URI of the VAE_DynamicGroup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30"/>
      </w:pPr>
      <w:bookmarkStart w:id="4526" w:name="_Toc22025127"/>
      <w:bookmarkStart w:id="4527" w:name="_Toc34035504"/>
      <w:bookmarkStart w:id="4528" w:name="_Toc36037497"/>
      <w:bookmarkStart w:id="4529" w:name="_Toc36037801"/>
      <w:bookmarkStart w:id="4530" w:name="_Toc38877643"/>
      <w:bookmarkStart w:id="4531" w:name="_Toc43199725"/>
      <w:bookmarkStart w:id="4532" w:name="_Toc45132904"/>
      <w:bookmarkStart w:id="4533" w:name="_Toc59015647"/>
      <w:bookmarkStart w:id="4534" w:name="_Toc63171203"/>
      <w:bookmarkStart w:id="4535" w:name="_Toc66282240"/>
      <w:bookmarkStart w:id="4536" w:name="_Toc68166116"/>
      <w:bookmarkStart w:id="4537" w:name="_Toc70426422"/>
      <w:bookmarkStart w:id="4538" w:name="_Toc73433775"/>
      <w:bookmarkStart w:id="4539" w:name="_Toc73435872"/>
      <w:bookmarkStart w:id="4540" w:name="_Toc73437279"/>
      <w:bookmarkStart w:id="4541" w:name="_Toc75351689"/>
      <w:bookmarkStart w:id="4542" w:name="_Toc83229967"/>
      <w:bookmarkStart w:id="4543" w:name="_Toc85527995"/>
      <w:bookmarkStart w:id="4544" w:name="_Toc90649620"/>
      <w:bookmarkStart w:id="4545" w:name="_Toc216347165"/>
      <w:r w:rsidRPr="00E45330">
        <w:t>6.4.2</w:t>
      </w:r>
      <w:r w:rsidRPr="00E45330">
        <w:tab/>
        <w:t>Usage of HTTP</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89209C8" w14:textId="77777777" w:rsidR="008F780E" w:rsidRPr="00E45330" w:rsidRDefault="008F780E">
      <w:pPr>
        <w:pStyle w:val="40"/>
      </w:pPr>
      <w:bookmarkStart w:id="4546" w:name="_Toc22025128"/>
      <w:bookmarkStart w:id="4547" w:name="_Toc34035505"/>
      <w:bookmarkStart w:id="4548" w:name="_Toc36037498"/>
      <w:bookmarkStart w:id="4549" w:name="_Toc36037802"/>
      <w:bookmarkStart w:id="4550" w:name="_Toc38877644"/>
      <w:bookmarkStart w:id="4551" w:name="_Toc43199726"/>
      <w:bookmarkStart w:id="4552" w:name="_Toc45132905"/>
      <w:bookmarkStart w:id="4553" w:name="_Toc59015648"/>
      <w:bookmarkStart w:id="4554" w:name="_Toc63171204"/>
      <w:bookmarkStart w:id="4555" w:name="_Toc66282241"/>
      <w:bookmarkStart w:id="4556" w:name="_Toc68166117"/>
      <w:bookmarkStart w:id="4557" w:name="_Toc70426423"/>
      <w:bookmarkStart w:id="4558" w:name="_Toc73433776"/>
      <w:bookmarkStart w:id="4559" w:name="_Toc73435873"/>
      <w:bookmarkStart w:id="4560" w:name="_Toc73437280"/>
      <w:bookmarkStart w:id="4561" w:name="_Toc75351690"/>
      <w:bookmarkStart w:id="4562" w:name="_Toc83229968"/>
      <w:bookmarkStart w:id="4563" w:name="_Toc85527996"/>
      <w:bookmarkStart w:id="4564" w:name="_Toc90649621"/>
      <w:bookmarkStart w:id="4565" w:name="_Toc216347166"/>
      <w:r w:rsidRPr="00E45330">
        <w:t>6.4.2.1</w:t>
      </w:r>
      <w:r w:rsidRPr="00E45330">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An OpenAPI [6] specification of HTTP messages and content bodies for the VAE_DynamicGroup is contained in Annex A.5.</w:t>
      </w:r>
    </w:p>
    <w:p w14:paraId="11DFAF84" w14:textId="77777777" w:rsidR="008F780E" w:rsidRPr="00E45330" w:rsidRDefault="008F780E">
      <w:pPr>
        <w:pStyle w:val="40"/>
      </w:pPr>
      <w:bookmarkStart w:id="4566" w:name="_Toc22025129"/>
      <w:bookmarkStart w:id="4567" w:name="_Toc34035506"/>
      <w:bookmarkStart w:id="4568" w:name="_Toc36037499"/>
      <w:bookmarkStart w:id="4569" w:name="_Toc36037803"/>
      <w:bookmarkStart w:id="4570" w:name="_Toc38877645"/>
      <w:bookmarkStart w:id="4571" w:name="_Toc43199727"/>
      <w:bookmarkStart w:id="4572" w:name="_Toc45132906"/>
      <w:bookmarkStart w:id="4573" w:name="_Toc59015649"/>
      <w:bookmarkStart w:id="4574" w:name="_Toc63171205"/>
      <w:bookmarkStart w:id="4575" w:name="_Toc66282242"/>
      <w:bookmarkStart w:id="4576" w:name="_Toc68166118"/>
      <w:bookmarkStart w:id="4577" w:name="_Toc70426424"/>
      <w:bookmarkStart w:id="4578" w:name="_Toc73433777"/>
      <w:bookmarkStart w:id="4579" w:name="_Toc73435874"/>
      <w:bookmarkStart w:id="4580" w:name="_Toc73437281"/>
      <w:bookmarkStart w:id="4581" w:name="_Toc75351691"/>
      <w:bookmarkStart w:id="4582" w:name="_Toc83229969"/>
      <w:bookmarkStart w:id="4583" w:name="_Toc85527997"/>
      <w:bookmarkStart w:id="4584" w:name="_Toc90649622"/>
      <w:bookmarkStart w:id="4585" w:name="_Toc216347167"/>
      <w:r w:rsidRPr="00E45330">
        <w:t>6.4.2.2</w:t>
      </w:r>
      <w:r w:rsidRPr="00E45330">
        <w:tab/>
        <w:t>HTTP standard headers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D5D1FD0" w14:textId="77777777" w:rsidR="008F780E" w:rsidRPr="00E45330" w:rsidRDefault="008F780E">
      <w:pPr>
        <w:pStyle w:val="50"/>
        <w:rPr>
          <w:lang w:eastAsia="zh-CN"/>
        </w:rPr>
      </w:pPr>
      <w:bookmarkStart w:id="4586" w:name="_Toc22025130"/>
      <w:bookmarkStart w:id="4587" w:name="_Toc34035507"/>
      <w:bookmarkStart w:id="4588" w:name="_Toc36037500"/>
      <w:bookmarkStart w:id="4589" w:name="_Toc36037804"/>
      <w:bookmarkStart w:id="4590" w:name="_Toc38877646"/>
      <w:bookmarkStart w:id="4591" w:name="_Toc43199728"/>
      <w:bookmarkStart w:id="4592" w:name="_Toc45132907"/>
      <w:bookmarkStart w:id="4593" w:name="_Toc59015650"/>
      <w:bookmarkStart w:id="4594" w:name="_Toc63171206"/>
      <w:bookmarkStart w:id="4595" w:name="_Toc66282243"/>
      <w:bookmarkStart w:id="4596" w:name="_Toc68166119"/>
      <w:bookmarkStart w:id="4597" w:name="_Toc70426425"/>
      <w:bookmarkStart w:id="4598" w:name="_Toc73433778"/>
      <w:bookmarkStart w:id="4599" w:name="_Toc73435875"/>
      <w:bookmarkStart w:id="4600" w:name="_Toc73437282"/>
      <w:bookmarkStart w:id="4601" w:name="_Toc75351692"/>
      <w:bookmarkStart w:id="4602" w:name="_Toc83229970"/>
      <w:bookmarkStart w:id="4603" w:name="_Toc85527998"/>
      <w:bookmarkStart w:id="4604" w:name="_Toc90649623"/>
      <w:bookmarkStart w:id="4605" w:name="_Toc216347168"/>
      <w:r w:rsidRPr="00E45330">
        <w:t>6.4.2.2.1</w:t>
      </w:r>
      <w:r w:rsidRPr="00E45330">
        <w:rPr>
          <w:rFonts w:hint="eastAsia"/>
          <w:lang w:eastAsia="zh-CN"/>
        </w:rPr>
        <w:tab/>
      </w:r>
      <w:r w:rsidRPr="00E45330">
        <w:rPr>
          <w:lang w:eastAsia="zh-CN"/>
        </w:rPr>
        <w:t>General</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50"/>
      </w:pPr>
      <w:bookmarkStart w:id="4606" w:name="_Toc22025131"/>
      <w:bookmarkStart w:id="4607" w:name="_Toc34035508"/>
      <w:bookmarkStart w:id="4608" w:name="_Toc36037501"/>
      <w:bookmarkStart w:id="4609" w:name="_Toc36037805"/>
      <w:bookmarkStart w:id="4610" w:name="_Toc38877647"/>
      <w:bookmarkStart w:id="4611" w:name="_Toc43199729"/>
      <w:bookmarkStart w:id="4612" w:name="_Toc45132908"/>
      <w:bookmarkStart w:id="4613" w:name="_Toc59015651"/>
      <w:bookmarkStart w:id="4614" w:name="_Toc63171207"/>
      <w:bookmarkStart w:id="4615" w:name="_Toc66282244"/>
      <w:bookmarkStart w:id="4616" w:name="_Toc68166120"/>
      <w:bookmarkStart w:id="4617" w:name="_Toc70426426"/>
      <w:bookmarkStart w:id="4618" w:name="_Toc73433779"/>
      <w:bookmarkStart w:id="4619" w:name="_Toc73435876"/>
      <w:bookmarkStart w:id="4620" w:name="_Toc73437283"/>
      <w:bookmarkStart w:id="4621" w:name="_Toc75351693"/>
      <w:bookmarkStart w:id="4622" w:name="_Toc83229971"/>
      <w:bookmarkStart w:id="4623" w:name="_Toc85527999"/>
      <w:bookmarkStart w:id="4624" w:name="_Toc90649624"/>
      <w:bookmarkStart w:id="4625" w:name="_Toc216347169"/>
      <w:r w:rsidRPr="00E45330">
        <w:t>6.4.2.2.2</w:t>
      </w:r>
      <w:r w:rsidRPr="00E45330">
        <w:tab/>
        <w:t>Content type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40"/>
      </w:pPr>
      <w:bookmarkStart w:id="4626" w:name="_Toc22025132"/>
      <w:bookmarkStart w:id="4627" w:name="_Toc34035509"/>
      <w:bookmarkStart w:id="4628" w:name="_Toc36037502"/>
      <w:bookmarkStart w:id="4629" w:name="_Toc36037806"/>
      <w:bookmarkStart w:id="4630" w:name="_Toc38877648"/>
      <w:bookmarkStart w:id="4631" w:name="_Toc43199730"/>
      <w:bookmarkStart w:id="4632" w:name="_Toc45132909"/>
      <w:bookmarkStart w:id="4633" w:name="_Toc59015652"/>
      <w:bookmarkStart w:id="4634" w:name="_Toc63171208"/>
      <w:bookmarkStart w:id="4635" w:name="_Toc66282245"/>
      <w:bookmarkStart w:id="4636" w:name="_Toc68166121"/>
      <w:bookmarkStart w:id="4637" w:name="_Toc70426427"/>
      <w:bookmarkStart w:id="4638" w:name="_Toc73433780"/>
      <w:bookmarkStart w:id="4639" w:name="_Toc73435877"/>
      <w:bookmarkStart w:id="4640" w:name="_Toc73437284"/>
      <w:bookmarkStart w:id="4641" w:name="_Toc75351694"/>
      <w:bookmarkStart w:id="4642" w:name="_Toc83229972"/>
      <w:bookmarkStart w:id="4643" w:name="_Toc85528000"/>
      <w:bookmarkStart w:id="4644" w:name="_Toc90649625"/>
      <w:bookmarkStart w:id="4645" w:name="_Toc216347170"/>
      <w:r w:rsidRPr="00E45330">
        <w:t>6.4.2.3</w:t>
      </w:r>
      <w:r w:rsidRPr="00E45330">
        <w:tab/>
        <w:t>HTTP custom headers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2C8BBB23" w14:textId="77777777" w:rsidR="008F780E" w:rsidRPr="00E45330" w:rsidRDefault="008F780E">
      <w:pPr>
        <w:pStyle w:val="50"/>
        <w:rPr>
          <w:lang w:eastAsia="zh-CN"/>
        </w:rPr>
      </w:pPr>
      <w:bookmarkStart w:id="4646" w:name="_Toc22025133"/>
      <w:bookmarkStart w:id="4647" w:name="_Toc34035510"/>
      <w:bookmarkStart w:id="4648" w:name="_Toc36037503"/>
      <w:bookmarkStart w:id="4649" w:name="_Toc36037807"/>
      <w:bookmarkStart w:id="4650" w:name="_Toc38877649"/>
      <w:bookmarkStart w:id="4651" w:name="_Toc43199731"/>
      <w:bookmarkStart w:id="4652" w:name="_Toc45132910"/>
      <w:bookmarkStart w:id="4653" w:name="_Toc59015653"/>
      <w:bookmarkStart w:id="4654" w:name="_Toc63171209"/>
      <w:bookmarkStart w:id="4655" w:name="_Toc66282246"/>
      <w:bookmarkStart w:id="4656" w:name="_Toc68166122"/>
      <w:bookmarkStart w:id="4657" w:name="_Toc70426428"/>
      <w:bookmarkStart w:id="4658" w:name="_Toc73433781"/>
      <w:bookmarkStart w:id="4659" w:name="_Toc73435878"/>
      <w:bookmarkStart w:id="4660" w:name="_Toc73437285"/>
      <w:bookmarkStart w:id="4661" w:name="_Toc75351695"/>
      <w:bookmarkStart w:id="4662" w:name="_Toc83229973"/>
      <w:bookmarkStart w:id="4663" w:name="_Toc85528001"/>
      <w:bookmarkStart w:id="4664" w:name="_Toc90649626"/>
      <w:bookmarkStart w:id="4665" w:name="_Toc216347171"/>
      <w:r w:rsidRPr="00E45330">
        <w:t>6.4.2.3.1</w:t>
      </w:r>
      <w:r w:rsidRPr="00E45330">
        <w:rPr>
          <w:rFonts w:hint="eastAsia"/>
          <w:lang w:eastAsia="zh-CN"/>
        </w:rPr>
        <w:tab/>
      </w:r>
      <w:r w:rsidRPr="00E45330">
        <w:rPr>
          <w:lang w:eastAsia="zh-CN"/>
        </w:rPr>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30"/>
      </w:pPr>
      <w:bookmarkStart w:id="4666" w:name="_Toc22025134"/>
      <w:bookmarkStart w:id="4667" w:name="_Toc34035511"/>
      <w:bookmarkStart w:id="4668" w:name="_Toc36037504"/>
      <w:bookmarkStart w:id="4669" w:name="_Toc36037808"/>
      <w:bookmarkStart w:id="4670" w:name="_Toc38877650"/>
      <w:bookmarkStart w:id="4671" w:name="_Toc43199732"/>
      <w:bookmarkStart w:id="4672" w:name="_Toc45132911"/>
      <w:bookmarkStart w:id="4673" w:name="_Toc59015654"/>
      <w:bookmarkStart w:id="4674" w:name="_Toc63171210"/>
      <w:bookmarkStart w:id="4675" w:name="_Toc66282247"/>
      <w:bookmarkStart w:id="4676" w:name="_Toc68166123"/>
      <w:bookmarkStart w:id="4677" w:name="_Toc70426429"/>
      <w:bookmarkStart w:id="4678" w:name="_Toc73433782"/>
      <w:bookmarkStart w:id="4679" w:name="_Toc73435879"/>
      <w:bookmarkStart w:id="4680" w:name="_Toc73437286"/>
      <w:bookmarkStart w:id="4681" w:name="_Toc75351696"/>
      <w:bookmarkStart w:id="4682" w:name="_Toc83229974"/>
      <w:bookmarkStart w:id="4683" w:name="_Toc85528002"/>
      <w:bookmarkStart w:id="4684" w:name="_Toc90649627"/>
      <w:bookmarkStart w:id="4685" w:name="_Toc216347172"/>
      <w:r w:rsidRPr="00E45330">
        <w:lastRenderedPageBreak/>
        <w:t>6.4.3</w:t>
      </w:r>
      <w:r w:rsidRPr="00E45330">
        <w:tab/>
        <w:t>Resources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r w:rsidRPr="00E45330">
        <w:t xml:space="preserve"> </w:t>
      </w:r>
    </w:p>
    <w:p w14:paraId="042BE8B4" w14:textId="77777777" w:rsidR="008F780E" w:rsidRDefault="008F780E">
      <w:pPr>
        <w:pStyle w:val="40"/>
      </w:pPr>
      <w:bookmarkStart w:id="4686" w:name="_Toc22025135"/>
      <w:bookmarkStart w:id="4687" w:name="_Toc34035512"/>
      <w:bookmarkStart w:id="4688" w:name="_Toc36037505"/>
      <w:bookmarkStart w:id="4689" w:name="_Toc36037809"/>
      <w:bookmarkStart w:id="4690" w:name="_Toc38877651"/>
      <w:bookmarkStart w:id="4691" w:name="_Toc43199733"/>
      <w:bookmarkStart w:id="4692" w:name="_Toc45132912"/>
      <w:bookmarkStart w:id="4693" w:name="_Toc59015655"/>
      <w:bookmarkStart w:id="4694" w:name="_Toc63171211"/>
      <w:bookmarkStart w:id="4695" w:name="_Toc66282248"/>
      <w:bookmarkStart w:id="4696" w:name="_Toc68166124"/>
      <w:bookmarkStart w:id="4697" w:name="_Toc70426430"/>
      <w:bookmarkStart w:id="4698" w:name="_Toc73433783"/>
      <w:bookmarkStart w:id="4699" w:name="_Toc73435880"/>
      <w:bookmarkStart w:id="4700" w:name="_Toc73437287"/>
      <w:bookmarkStart w:id="4701" w:name="_Toc75351697"/>
      <w:bookmarkStart w:id="4702" w:name="_Toc83229975"/>
      <w:bookmarkStart w:id="4703" w:name="_Toc85528003"/>
      <w:bookmarkStart w:id="4704" w:name="_Toc90649628"/>
      <w:bookmarkStart w:id="4705" w:name="_Toc216347173"/>
      <w:r w:rsidRPr="00E45330">
        <w:t>6.4.3.1</w:t>
      </w:r>
      <w:r w:rsidRPr="00E45330">
        <w:tab/>
        <w:t>Overview</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r>
        <w:t>VAE_DynamicGroup</w:t>
      </w:r>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25pt;height:168pt" o:ole="">
            <v:imagedata r:id="rId89" o:title=""/>
          </v:shape>
          <o:OLEObject Type="Embed" ProgID="Visio.Drawing.15" ShapeID="_x0000_i1065" DrawAspect="Content" ObjectID="_1826960026" r:id="rId90"/>
        </w:object>
      </w:r>
    </w:p>
    <w:p w14:paraId="02387E81" w14:textId="77777777" w:rsidR="008F780E" w:rsidRPr="00E45330" w:rsidRDefault="00343E74">
      <w:pPr>
        <w:pStyle w:val="TF"/>
      </w:pPr>
      <w:r w:rsidRPr="00E45330">
        <w:t>Figure</w:t>
      </w:r>
      <w:r>
        <w:t> </w:t>
      </w:r>
      <w:r w:rsidR="008F780E" w:rsidRPr="00E45330">
        <w:t>6.4.3.1-1: Resource URI structure of the VAE_DynamicGroup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/group-configurations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/group-configurations/{configId}</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40"/>
      </w:pPr>
      <w:bookmarkStart w:id="4706" w:name="_Toc22025136"/>
      <w:bookmarkStart w:id="4707" w:name="_Toc34035513"/>
      <w:bookmarkStart w:id="4708" w:name="_Toc36037506"/>
      <w:bookmarkStart w:id="4709" w:name="_Toc36037810"/>
      <w:bookmarkStart w:id="4710" w:name="_Toc38877652"/>
      <w:bookmarkStart w:id="4711" w:name="_Toc43199734"/>
      <w:bookmarkStart w:id="4712" w:name="_Toc45132913"/>
      <w:bookmarkStart w:id="4713" w:name="_Toc59015656"/>
      <w:bookmarkStart w:id="4714" w:name="_Toc63171212"/>
      <w:bookmarkStart w:id="4715" w:name="_Toc66282249"/>
      <w:bookmarkStart w:id="4716" w:name="_Toc68166125"/>
      <w:bookmarkStart w:id="4717" w:name="_Toc70426431"/>
      <w:bookmarkStart w:id="4718" w:name="_Toc73433784"/>
      <w:bookmarkStart w:id="4719" w:name="_Toc73435881"/>
      <w:bookmarkStart w:id="4720" w:name="_Toc73437288"/>
      <w:bookmarkStart w:id="4721" w:name="_Toc75351698"/>
      <w:bookmarkStart w:id="4722" w:name="_Toc83229976"/>
      <w:bookmarkStart w:id="4723" w:name="_Toc85528004"/>
      <w:bookmarkStart w:id="4724" w:name="_Toc90649629"/>
      <w:bookmarkStart w:id="4725" w:name="_Toc216347174"/>
      <w:r w:rsidRPr="00E45330">
        <w:t>6.4.3.2</w:t>
      </w:r>
      <w:r w:rsidRPr="00E45330">
        <w:tab/>
        <w:t>Resource: Group Configurations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9B5F73C" w14:textId="77777777" w:rsidR="008F780E" w:rsidRPr="00E45330" w:rsidRDefault="008F780E">
      <w:pPr>
        <w:pStyle w:val="50"/>
      </w:pPr>
      <w:bookmarkStart w:id="4726" w:name="_Toc22025137"/>
      <w:bookmarkStart w:id="4727" w:name="_Toc34035514"/>
      <w:bookmarkStart w:id="4728" w:name="_Toc36037507"/>
      <w:bookmarkStart w:id="4729" w:name="_Toc36037811"/>
      <w:bookmarkStart w:id="4730" w:name="_Toc38877653"/>
      <w:bookmarkStart w:id="4731" w:name="_Toc43199735"/>
      <w:bookmarkStart w:id="4732" w:name="_Toc45132914"/>
      <w:bookmarkStart w:id="4733" w:name="_Toc59015657"/>
      <w:bookmarkStart w:id="4734" w:name="_Toc63171213"/>
      <w:bookmarkStart w:id="4735" w:name="_Toc66282250"/>
      <w:bookmarkStart w:id="4736" w:name="_Toc68166126"/>
      <w:bookmarkStart w:id="4737" w:name="_Toc70426432"/>
      <w:bookmarkStart w:id="4738" w:name="_Toc73433785"/>
      <w:bookmarkStart w:id="4739" w:name="_Toc73435882"/>
      <w:bookmarkStart w:id="4740" w:name="_Toc73437289"/>
      <w:bookmarkStart w:id="4741" w:name="_Toc75351699"/>
      <w:bookmarkStart w:id="4742" w:name="_Toc83229977"/>
      <w:bookmarkStart w:id="4743" w:name="_Toc85528005"/>
      <w:bookmarkStart w:id="4744" w:name="_Toc90649630"/>
      <w:bookmarkStart w:id="4745" w:name="_Toc216347175"/>
      <w:r w:rsidRPr="00E45330">
        <w:t>6.4.3.2.1</w:t>
      </w:r>
      <w:r w:rsidRPr="00E45330">
        <w:tab/>
        <w:t>Description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50"/>
      </w:pPr>
      <w:bookmarkStart w:id="4746" w:name="_Toc22025138"/>
      <w:bookmarkStart w:id="4747" w:name="_Toc34035515"/>
      <w:bookmarkStart w:id="4748" w:name="_Toc36037508"/>
      <w:bookmarkStart w:id="4749" w:name="_Toc36037812"/>
      <w:bookmarkStart w:id="4750" w:name="_Toc38877654"/>
      <w:bookmarkStart w:id="4751" w:name="_Toc43199736"/>
      <w:bookmarkStart w:id="4752" w:name="_Toc45132915"/>
      <w:bookmarkStart w:id="4753" w:name="_Toc59015658"/>
      <w:bookmarkStart w:id="4754" w:name="_Toc63171214"/>
      <w:bookmarkStart w:id="4755" w:name="_Toc66282251"/>
      <w:bookmarkStart w:id="4756" w:name="_Toc68166127"/>
      <w:bookmarkStart w:id="4757" w:name="_Toc70426433"/>
      <w:bookmarkStart w:id="4758" w:name="_Toc73433786"/>
      <w:bookmarkStart w:id="4759" w:name="_Toc73435883"/>
      <w:bookmarkStart w:id="4760" w:name="_Toc73437290"/>
      <w:bookmarkStart w:id="4761" w:name="_Toc75351700"/>
      <w:bookmarkStart w:id="4762" w:name="_Toc83229978"/>
      <w:bookmarkStart w:id="4763" w:name="_Toc85528006"/>
      <w:bookmarkStart w:id="4764" w:name="_Toc90649631"/>
      <w:bookmarkStart w:id="4765" w:name="_Toc216347176"/>
      <w:r w:rsidRPr="00E45330">
        <w:t>6.4.3.2.2</w:t>
      </w:r>
      <w:r w:rsidRPr="00E45330">
        <w:tab/>
        <w:t>Resource Definition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pPr>
        <w:rPr>
          <w:rFonts w:ascii="Arial" w:hAnsi="Arial" w:cs="Arial"/>
        </w:rPr>
      </w:pPr>
      <w:r w:rsidRPr="00E45330">
        <w:t>This resource shall support the resource URI variables defined in table 6.4.3.2.2-1</w:t>
      </w:r>
      <w:r w:rsidRPr="00E45330">
        <w:rPr>
          <w:rFonts w:ascii="Arial" w:hAnsi="Arial" w:cs="Arial"/>
        </w:rPr>
        <w:t>.</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r w:rsidRPr="00E45330">
              <w:t>apiRoot</w:t>
            </w:r>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50"/>
      </w:pPr>
      <w:bookmarkStart w:id="4766" w:name="_Toc22025139"/>
      <w:bookmarkStart w:id="4767" w:name="_Toc34035516"/>
      <w:bookmarkStart w:id="4768" w:name="_Toc36037509"/>
      <w:bookmarkStart w:id="4769" w:name="_Toc36037813"/>
      <w:bookmarkStart w:id="4770" w:name="_Toc38877655"/>
      <w:bookmarkStart w:id="4771" w:name="_Toc43199737"/>
      <w:bookmarkStart w:id="4772" w:name="_Toc45132916"/>
      <w:bookmarkStart w:id="4773" w:name="_Toc59015659"/>
      <w:bookmarkStart w:id="4774" w:name="_Toc63171215"/>
      <w:bookmarkStart w:id="4775" w:name="_Toc66282252"/>
      <w:bookmarkStart w:id="4776" w:name="_Toc68166128"/>
      <w:bookmarkStart w:id="4777" w:name="_Toc70426434"/>
      <w:bookmarkStart w:id="4778" w:name="_Toc73433787"/>
      <w:bookmarkStart w:id="4779" w:name="_Toc73435884"/>
      <w:bookmarkStart w:id="4780" w:name="_Toc73437291"/>
      <w:bookmarkStart w:id="4781" w:name="_Toc75351701"/>
      <w:bookmarkStart w:id="4782" w:name="_Toc83229979"/>
      <w:bookmarkStart w:id="4783" w:name="_Toc85528007"/>
      <w:bookmarkStart w:id="4784" w:name="_Toc90649632"/>
      <w:bookmarkStart w:id="4785" w:name="_Toc216347177"/>
      <w:r w:rsidRPr="00E45330">
        <w:lastRenderedPageBreak/>
        <w:t>6.4.3.2.3</w:t>
      </w:r>
      <w:r w:rsidRPr="00E45330">
        <w:tab/>
        <w:t>Resource Standard Methods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97E98E2" w14:textId="77777777" w:rsidR="008F780E" w:rsidRPr="00E45330" w:rsidRDefault="008F780E">
      <w:pPr>
        <w:pStyle w:val="6"/>
      </w:pPr>
      <w:bookmarkStart w:id="4786" w:name="_Toc22025140"/>
      <w:bookmarkStart w:id="4787" w:name="_Toc34035517"/>
      <w:bookmarkStart w:id="4788" w:name="_Toc36037510"/>
      <w:bookmarkStart w:id="4789" w:name="_Toc36037814"/>
      <w:bookmarkStart w:id="4790" w:name="_Toc38877656"/>
      <w:bookmarkStart w:id="4791" w:name="_Toc43199738"/>
      <w:bookmarkStart w:id="4792" w:name="_Toc45132917"/>
      <w:bookmarkStart w:id="4793" w:name="_Toc59015660"/>
      <w:bookmarkStart w:id="4794" w:name="_Toc63171216"/>
      <w:bookmarkStart w:id="4795" w:name="_Toc66282253"/>
      <w:bookmarkStart w:id="4796" w:name="_Toc68166129"/>
      <w:bookmarkStart w:id="4797" w:name="_Toc70426435"/>
      <w:bookmarkStart w:id="4798" w:name="_Toc73433788"/>
      <w:bookmarkStart w:id="4799" w:name="_Toc73435885"/>
      <w:bookmarkStart w:id="4800" w:name="_Toc73437292"/>
      <w:bookmarkStart w:id="4801" w:name="_Toc75351702"/>
      <w:bookmarkStart w:id="4802" w:name="_Toc83229980"/>
      <w:bookmarkStart w:id="4803" w:name="_Toc85528008"/>
      <w:bookmarkStart w:id="4804" w:name="_Toc90649633"/>
      <w:bookmarkStart w:id="4805" w:name="_Toc216347178"/>
      <w:r w:rsidRPr="00E45330">
        <w:t>6.4.3.2.3.1</w:t>
      </w:r>
      <w:r w:rsidRPr="00E45330">
        <w:tab/>
        <w:t>POST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r w:rsidRPr="00E45330">
              <w:t>GroupConfigurationData</w:t>
            </w:r>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r w:rsidRPr="00E45330">
              <w:t>GroupConfigurationData</w:t>
            </w:r>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/&lt;apiVersion&gt;/</w:t>
            </w:r>
            <w:r w:rsidRPr="00E45330">
              <w:t>group-configurations/{configId}</w:t>
            </w:r>
          </w:p>
        </w:tc>
      </w:tr>
    </w:tbl>
    <w:p w14:paraId="1E7EAF21" w14:textId="77777777" w:rsidR="008F780E" w:rsidRPr="00E45330" w:rsidRDefault="008F780E"/>
    <w:p w14:paraId="7D113E28" w14:textId="77777777" w:rsidR="008F780E" w:rsidRPr="00E45330" w:rsidRDefault="008F780E">
      <w:pPr>
        <w:pStyle w:val="50"/>
      </w:pPr>
      <w:bookmarkStart w:id="4806" w:name="_Toc22025141"/>
      <w:bookmarkStart w:id="4807" w:name="_Toc34035518"/>
      <w:bookmarkStart w:id="4808" w:name="_Toc36037511"/>
      <w:bookmarkStart w:id="4809" w:name="_Toc36037815"/>
      <w:bookmarkStart w:id="4810" w:name="_Toc38877657"/>
      <w:bookmarkStart w:id="4811" w:name="_Toc43199739"/>
      <w:bookmarkStart w:id="4812" w:name="_Toc45132918"/>
      <w:bookmarkStart w:id="4813" w:name="_Toc59015661"/>
      <w:bookmarkStart w:id="4814" w:name="_Toc63171217"/>
      <w:bookmarkStart w:id="4815" w:name="_Toc66282254"/>
      <w:bookmarkStart w:id="4816" w:name="_Toc68166130"/>
      <w:bookmarkStart w:id="4817" w:name="_Toc70426436"/>
      <w:bookmarkStart w:id="4818" w:name="_Toc73433789"/>
      <w:bookmarkStart w:id="4819" w:name="_Toc73435886"/>
      <w:bookmarkStart w:id="4820" w:name="_Toc73437293"/>
      <w:bookmarkStart w:id="4821" w:name="_Toc75351703"/>
      <w:bookmarkStart w:id="4822" w:name="_Toc83229981"/>
      <w:bookmarkStart w:id="4823" w:name="_Toc85528009"/>
      <w:bookmarkStart w:id="4824" w:name="_Toc90649634"/>
      <w:bookmarkStart w:id="4825" w:name="_Toc216347179"/>
      <w:r w:rsidRPr="00E45330">
        <w:t>6.4.3.2.4</w:t>
      </w:r>
      <w:r w:rsidRPr="00E45330">
        <w:tab/>
        <w:t>Resource Custom Operations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40"/>
      </w:pPr>
      <w:bookmarkStart w:id="4826" w:name="_Toc22025142"/>
      <w:bookmarkStart w:id="4827" w:name="_Toc34035519"/>
      <w:bookmarkStart w:id="4828" w:name="_Toc36037512"/>
      <w:bookmarkStart w:id="4829" w:name="_Toc36037816"/>
      <w:bookmarkStart w:id="4830" w:name="_Toc38877658"/>
      <w:bookmarkStart w:id="4831" w:name="_Toc43199740"/>
      <w:bookmarkStart w:id="4832" w:name="_Toc45132919"/>
      <w:bookmarkStart w:id="4833" w:name="_Toc59015662"/>
      <w:bookmarkStart w:id="4834" w:name="_Toc63171218"/>
      <w:bookmarkStart w:id="4835" w:name="_Toc66282255"/>
      <w:bookmarkStart w:id="4836" w:name="_Toc68166131"/>
      <w:bookmarkStart w:id="4837" w:name="_Toc70426437"/>
      <w:bookmarkStart w:id="4838" w:name="_Toc73433790"/>
      <w:bookmarkStart w:id="4839" w:name="_Toc73435887"/>
      <w:bookmarkStart w:id="4840" w:name="_Toc73437294"/>
      <w:bookmarkStart w:id="4841" w:name="_Toc75351704"/>
      <w:bookmarkStart w:id="4842" w:name="_Toc83229982"/>
      <w:bookmarkStart w:id="4843" w:name="_Toc85528010"/>
      <w:bookmarkStart w:id="4844" w:name="_Toc90649635"/>
      <w:bookmarkStart w:id="4845" w:name="_Toc216347180"/>
      <w:r w:rsidRPr="00E45330">
        <w:t>6.4.3.3</w:t>
      </w:r>
      <w:r w:rsidRPr="00E45330">
        <w:tab/>
        <w:t xml:space="preserve">Resource: </w:t>
      </w:r>
      <w:bookmarkEnd w:id="4826"/>
      <w:r w:rsidRPr="00E45330">
        <w:t>Individual Group Configuration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r w:rsidRPr="00E45330">
        <w:t xml:space="preserve"> </w:t>
      </w:r>
    </w:p>
    <w:p w14:paraId="5462DD13" w14:textId="77777777" w:rsidR="008F780E" w:rsidRPr="00E45330" w:rsidRDefault="008F780E">
      <w:pPr>
        <w:pStyle w:val="50"/>
      </w:pPr>
      <w:bookmarkStart w:id="4846" w:name="_Toc22025143"/>
      <w:bookmarkStart w:id="4847" w:name="_Toc34035520"/>
      <w:bookmarkStart w:id="4848" w:name="_Toc36037513"/>
      <w:bookmarkStart w:id="4849" w:name="_Toc36037817"/>
      <w:bookmarkStart w:id="4850" w:name="_Toc38877659"/>
      <w:bookmarkStart w:id="4851" w:name="_Toc43199741"/>
      <w:bookmarkStart w:id="4852" w:name="_Toc45132920"/>
      <w:bookmarkStart w:id="4853" w:name="_Toc59015663"/>
      <w:bookmarkStart w:id="4854" w:name="_Toc63171219"/>
      <w:bookmarkStart w:id="4855" w:name="_Toc66282256"/>
      <w:bookmarkStart w:id="4856" w:name="_Toc68166132"/>
      <w:bookmarkStart w:id="4857" w:name="_Toc70426438"/>
      <w:bookmarkStart w:id="4858" w:name="_Toc73433791"/>
      <w:bookmarkStart w:id="4859" w:name="_Toc73435888"/>
      <w:bookmarkStart w:id="4860" w:name="_Toc73437295"/>
      <w:bookmarkStart w:id="4861" w:name="_Toc75351705"/>
      <w:bookmarkStart w:id="4862" w:name="_Toc83229983"/>
      <w:bookmarkStart w:id="4863" w:name="_Toc85528011"/>
      <w:bookmarkStart w:id="4864" w:name="_Toc90649636"/>
      <w:bookmarkStart w:id="4865" w:name="_Toc216347181"/>
      <w:r w:rsidRPr="00E45330">
        <w:t>6.4.3.3.1</w:t>
      </w:r>
      <w:r w:rsidRPr="00E45330">
        <w:tab/>
        <w:t>Description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50"/>
      </w:pPr>
      <w:bookmarkStart w:id="4866" w:name="_Toc22025144"/>
      <w:bookmarkStart w:id="4867" w:name="_Toc34035521"/>
      <w:bookmarkStart w:id="4868" w:name="_Toc36037514"/>
      <w:bookmarkStart w:id="4869" w:name="_Toc36037818"/>
      <w:bookmarkStart w:id="4870" w:name="_Toc38877660"/>
      <w:bookmarkStart w:id="4871" w:name="_Toc43199742"/>
      <w:bookmarkStart w:id="4872" w:name="_Toc45132921"/>
      <w:bookmarkStart w:id="4873" w:name="_Toc59015664"/>
      <w:bookmarkStart w:id="4874" w:name="_Toc63171220"/>
      <w:bookmarkStart w:id="4875" w:name="_Toc66282257"/>
      <w:bookmarkStart w:id="4876" w:name="_Toc68166133"/>
      <w:bookmarkStart w:id="4877" w:name="_Toc70426439"/>
      <w:bookmarkStart w:id="4878" w:name="_Toc73433792"/>
      <w:bookmarkStart w:id="4879" w:name="_Toc73435889"/>
      <w:bookmarkStart w:id="4880" w:name="_Toc73437296"/>
      <w:bookmarkStart w:id="4881" w:name="_Toc75351706"/>
      <w:bookmarkStart w:id="4882" w:name="_Toc83229984"/>
      <w:bookmarkStart w:id="4883" w:name="_Toc85528012"/>
      <w:bookmarkStart w:id="4884" w:name="_Toc90649637"/>
      <w:bookmarkStart w:id="4885" w:name="_Toc216347182"/>
      <w:r w:rsidRPr="00E45330">
        <w:t>6.4.3.3.2</w:t>
      </w:r>
      <w:r w:rsidRPr="00E45330">
        <w:tab/>
        <w:t>Resource definition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r w:rsidRPr="00E45330">
        <w:rPr>
          <w:b/>
        </w:rPr>
        <w:t>/{configId}</w:t>
      </w:r>
    </w:p>
    <w:p w14:paraId="1758C449"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436EEAE1" w14:textId="77777777" w:rsidR="008F780E" w:rsidRPr="00E45330" w:rsidRDefault="008F780E">
      <w:pPr>
        <w:pStyle w:val="TH"/>
        <w:rPr>
          <w:rFonts w:cs="Arial"/>
        </w:rPr>
      </w:pPr>
      <w:r w:rsidRPr="00E45330">
        <w:lastRenderedPageBreak/>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r w:rsidRPr="00E45330">
              <w:t>apiRoot</w:t>
            </w:r>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r w:rsidRPr="00E45330">
              <w:t>configId</w:t>
            </w:r>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50"/>
      </w:pPr>
      <w:bookmarkStart w:id="4886" w:name="_Toc22025145"/>
      <w:bookmarkStart w:id="4887" w:name="_Toc34035522"/>
      <w:bookmarkStart w:id="4888" w:name="_Toc36037515"/>
      <w:bookmarkStart w:id="4889" w:name="_Toc36037819"/>
      <w:bookmarkStart w:id="4890" w:name="_Toc38877661"/>
      <w:bookmarkStart w:id="4891" w:name="_Toc43199743"/>
      <w:bookmarkStart w:id="4892" w:name="_Toc45132922"/>
      <w:bookmarkStart w:id="4893" w:name="_Toc59015665"/>
      <w:bookmarkStart w:id="4894" w:name="_Toc63171221"/>
      <w:bookmarkStart w:id="4895" w:name="_Toc66282258"/>
      <w:bookmarkStart w:id="4896" w:name="_Toc68166134"/>
      <w:bookmarkStart w:id="4897" w:name="_Toc70426440"/>
      <w:bookmarkStart w:id="4898" w:name="_Toc73433793"/>
      <w:bookmarkStart w:id="4899" w:name="_Toc73435890"/>
      <w:bookmarkStart w:id="4900" w:name="_Toc73437297"/>
      <w:bookmarkStart w:id="4901" w:name="_Toc75351707"/>
      <w:bookmarkStart w:id="4902" w:name="_Toc83229985"/>
      <w:bookmarkStart w:id="4903" w:name="_Toc85528013"/>
      <w:bookmarkStart w:id="4904" w:name="_Toc90649638"/>
      <w:bookmarkStart w:id="4905" w:name="_Toc216347183"/>
      <w:r w:rsidRPr="00E45330">
        <w:t>6.4.3.3.3</w:t>
      </w:r>
      <w:r w:rsidRPr="00E45330">
        <w:tab/>
        <w:t>Resource Standard Methods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5120305" w14:textId="77777777" w:rsidR="008F780E" w:rsidRPr="00E45330" w:rsidRDefault="008F780E">
      <w:pPr>
        <w:pStyle w:val="6"/>
      </w:pPr>
      <w:bookmarkStart w:id="4906" w:name="_Toc22025146"/>
      <w:bookmarkStart w:id="4907" w:name="_Toc34035523"/>
      <w:bookmarkStart w:id="4908" w:name="_Toc36037516"/>
      <w:bookmarkStart w:id="4909" w:name="_Toc36037820"/>
      <w:bookmarkStart w:id="4910" w:name="_Toc38877662"/>
      <w:bookmarkStart w:id="4911" w:name="_Toc43199744"/>
      <w:bookmarkStart w:id="4912" w:name="_Toc45132923"/>
      <w:bookmarkStart w:id="4913" w:name="_Toc59015666"/>
      <w:bookmarkStart w:id="4914" w:name="_Toc63171222"/>
      <w:bookmarkStart w:id="4915" w:name="_Toc66282259"/>
      <w:bookmarkStart w:id="4916" w:name="_Toc68166135"/>
      <w:bookmarkStart w:id="4917" w:name="_Toc70426441"/>
      <w:bookmarkStart w:id="4918" w:name="_Toc73433794"/>
      <w:bookmarkStart w:id="4919" w:name="_Toc73435891"/>
      <w:bookmarkStart w:id="4920" w:name="_Toc73437298"/>
      <w:bookmarkStart w:id="4921" w:name="_Toc75351708"/>
      <w:bookmarkStart w:id="4922" w:name="_Toc83229986"/>
      <w:bookmarkStart w:id="4923" w:name="_Toc85528014"/>
      <w:bookmarkStart w:id="4924" w:name="_Toc90649639"/>
      <w:bookmarkStart w:id="4925" w:name="_Toc216347184"/>
      <w:r w:rsidRPr="00E45330">
        <w:t>6.4.3.3.3.1</w:t>
      </w:r>
      <w:r w:rsidRPr="00E45330">
        <w:tab/>
        <w:t>GET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r w:rsidRPr="00E45330">
              <w:t>GroupConfigurationData</w:t>
            </w:r>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pPr>
        <w:pStyle w:val="6"/>
      </w:pPr>
      <w:bookmarkStart w:id="4926" w:name="_Toc22025147"/>
      <w:bookmarkStart w:id="4927" w:name="_Toc34035524"/>
      <w:bookmarkStart w:id="4928" w:name="_Toc36037517"/>
      <w:bookmarkStart w:id="4929" w:name="_Toc36037821"/>
      <w:bookmarkStart w:id="4930" w:name="_Toc38877663"/>
      <w:bookmarkStart w:id="4931" w:name="_Toc43199745"/>
      <w:bookmarkStart w:id="4932" w:name="_Toc45132924"/>
      <w:bookmarkStart w:id="4933" w:name="_Toc59015667"/>
      <w:bookmarkStart w:id="4934" w:name="_Toc63171223"/>
      <w:bookmarkStart w:id="4935" w:name="_Toc66282260"/>
      <w:bookmarkStart w:id="4936" w:name="_Toc68166136"/>
      <w:bookmarkStart w:id="4937" w:name="_Toc70426442"/>
      <w:bookmarkStart w:id="4938" w:name="_Toc73433795"/>
      <w:bookmarkStart w:id="4939" w:name="_Toc73435892"/>
      <w:bookmarkStart w:id="4940" w:name="_Toc73437299"/>
      <w:bookmarkStart w:id="4941" w:name="_Toc75351709"/>
      <w:bookmarkStart w:id="4942" w:name="_Toc83229987"/>
      <w:bookmarkStart w:id="4943" w:name="_Toc85528015"/>
      <w:bookmarkStart w:id="4944" w:name="_Toc90649640"/>
      <w:bookmarkStart w:id="4945" w:name="_Toc216347185"/>
      <w:r w:rsidRPr="00E45330">
        <w:t>6.4.3.3.3.2</w:t>
      </w:r>
      <w:r w:rsidRPr="00E45330">
        <w:tab/>
        <w:t>DELETE</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46" w:name="_Toc22025148"/>
      <w:bookmarkStart w:id="4947" w:name="_Toc34035525"/>
      <w:bookmarkStart w:id="4948" w:name="_Toc36037518"/>
      <w:bookmarkStart w:id="4949" w:name="_Toc36037822"/>
      <w:bookmarkStart w:id="4950"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40"/>
      </w:pPr>
      <w:bookmarkStart w:id="4951" w:name="_Toc43199746"/>
      <w:bookmarkStart w:id="4952" w:name="_Toc45132925"/>
      <w:bookmarkStart w:id="4953" w:name="_Toc59015668"/>
      <w:bookmarkStart w:id="4954" w:name="_Toc63171224"/>
      <w:bookmarkStart w:id="4955" w:name="_Toc66282261"/>
      <w:bookmarkStart w:id="4956" w:name="_Toc68166137"/>
      <w:bookmarkStart w:id="4957" w:name="_Toc70426443"/>
      <w:bookmarkStart w:id="4958" w:name="_Toc73433796"/>
      <w:bookmarkStart w:id="4959" w:name="_Toc73435893"/>
      <w:bookmarkStart w:id="4960" w:name="_Toc73437300"/>
      <w:bookmarkStart w:id="4961" w:name="_Toc75351710"/>
      <w:bookmarkStart w:id="4962" w:name="_Toc83229988"/>
      <w:bookmarkStart w:id="4963" w:name="_Toc85528016"/>
      <w:bookmarkStart w:id="4964" w:name="_Toc90649641"/>
      <w:bookmarkStart w:id="4965" w:name="_Toc216347186"/>
      <w:r w:rsidRPr="00E45330">
        <w:t>6.4.3.4</w:t>
      </w:r>
      <w:r w:rsidRPr="00E45330">
        <w:tab/>
        <w:t>Resource Custom Operations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873AEBE" w14:textId="77777777" w:rsidR="008F780E" w:rsidRPr="00E45330" w:rsidRDefault="008F780E">
      <w:r w:rsidRPr="00E45330">
        <w:rPr>
          <w:rFonts w:hint="eastAsia"/>
        </w:rPr>
        <w:t>None.</w:t>
      </w:r>
    </w:p>
    <w:p w14:paraId="590376F4" w14:textId="77777777" w:rsidR="008F780E" w:rsidRPr="00E45330" w:rsidRDefault="008F780E">
      <w:pPr>
        <w:pStyle w:val="30"/>
      </w:pPr>
      <w:bookmarkStart w:id="4966" w:name="_Toc22025149"/>
      <w:bookmarkStart w:id="4967" w:name="_Toc34035526"/>
      <w:bookmarkStart w:id="4968" w:name="_Toc36037519"/>
      <w:bookmarkStart w:id="4969" w:name="_Toc36037823"/>
      <w:bookmarkStart w:id="4970" w:name="_Toc38877665"/>
      <w:bookmarkStart w:id="4971" w:name="_Toc43199747"/>
      <w:bookmarkStart w:id="4972" w:name="_Toc45132926"/>
      <w:bookmarkStart w:id="4973" w:name="_Toc59015669"/>
      <w:bookmarkStart w:id="4974" w:name="_Toc63171225"/>
      <w:bookmarkStart w:id="4975" w:name="_Toc66282262"/>
      <w:bookmarkStart w:id="4976" w:name="_Toc68166138"/>
      <w:bookmarkStart w:id="4977" w:name="_Toc70426444"/>
      <w:bookmarkStart w:id="4978" w:name="_Toc73433797"/>
      <w:bookmarkStart w:id="4979" w:name="_Toc73435894"/>
      <w:bookmarkStart w:id="4980" w:name="_Toc73437301"/>
      <w:bookmarkStart w:id="4981" w:name="_Toc75351711"/>
      <w:bookmarkStart w:id="4982" w:name="_Toc83229989"/>
      <w:bookmarkStart w:id="4983" w:name="_Toc85528017"/>
      <w:bookmarkStart w:id="4984" w:name="_Toc90649642"/>
      <w:bookmarkStart w:id="4985" w:name="_Toc216347187"/>
      <w:r w:rsidRPr="00E45330">
        <w:t>6.4.4</w:t>
      </w:r>
      <w:r w:rsidRPr="00E45330">
        <w:tab/>
        <w:t>Custom Operations without associated resources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r w:rsidRPr="00E45330">
        <w:t xml:space="preserve"> </w:t>
      </w:r>
    </w:p>
    <w:p w14:paraId="74F756DD" w14:textId="77777777" w:rsidR="008F780E" w:rsidRPr="00E45330" w:rsidRDefault="008F780E">
      <w:r w:rsidRPr="00E45330">
        <w:t>There are no custom operations without associated resources supported on VAE_DynamicGroup API.</w:t>
      </w:r>
    </w:p>
    <w:p w14:paraId="4FCC4F86" w14:textId="77777777" w:rsidR="008F780E" w:rsidRPr="00E45330" w:rsidRDefault="008F780E">
      <w:pPr>
        <w:pStyle w:val="30"/>
      </w:pPr>
      <w:bookmarkStart w:id="4986" w:name="_Toc22025150"/>
      <w:bookmarkStart w:id="4987" w:name="_Toc34035527"/>
      <w:bookmarkStart w:id="4988" w:name="_Toc36037520"/>
      <w:bookmarkStart w:id="4989" w:name="_Toc36037824"/>
      <w:bookmarkStart w:id="4990" w:name="_Toc38877666"/>
      <w:bookmarkStart w:id="4991" w:name="_Toc43199748"/>
      <w:bookmarkStart w:id="4992" w:name="_Toc45132927"/>
      <w:bookmarkStart w:id="4993" w:name="_Toc59015670"/>
      <w:bookmarkStart w:id="4994" w:name="_Toc63171226"/>
      <w:bookmarkStart w:id="4995" w:name="_Toc66282263"/>
      <w:bookmarkStart w:id="4996" w:name="_Toc68166139"/>
      <w:bookmarkStart w:id="4997" w:name="_Toc70426445"/>
      <w:bookmarkStart w:id="4998" w:name="_Toc73433798"/>
      <w:bookmarkStart w:id="4999" w:name="_Toc73435895"/>
      <w:bookmarkStart w:id="5000" w:name="_Toc73437302"/>
      <w:bookmarkStart w:id="5001" w:name="_Toc75351712"/>
      <w:bookmarkStart w:id="5002" w:name="_Toc83229990"/>
      <w:bookmarkStart w:id="5003" w:name="_Toc85528018"/>
      <w:bookmarkStart w:id="5004" w:name="_Toc90649643"/>
      <w:bookmarkStart w:id="5005" w:name="_Toc216347188"/>
      <w:r w:rsidRPr="00E45330">
        <w:t>6.4.5</w:t>
      </w:r>
      <w:r w:rsidRPr="00E45330">
        <w:tab/>
        <w:t>Notifications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C13AF9A" w14:textId="77777777" w:rsidR="008F780E" w:rsidRPr="00E45330" w:rsidRDefault="008F780E">
      <w:pPr>
        <w:pStyle w:val="40"/>
      </w:pPr>
      <w:bookmarkStart w:id="5006" w:name="_Toc34035528"/>
      <w:bookmarkStart w:id="5007" w:name="_Toc36037521"/>
      <w:bookmarkStart w:id="5008" w:name="_Toc36037825"/>
      <w:bookmarkStart w:id="5009" w:name="_Toc38877667"/>
      <w:bookmarkStart w:id="5010" w:name="_Toc43199749"/>
      <w:bookmarkStart w:id="5011" w:name="_Toc45132928"/>
      <w:bookmarkStart w:id="5012" w:name="_Toc59015671"/>
      <w:bookmarkStart w:id="5013" w:name="_Toc63171227"/>
      <w:bookmarkStart w:id="5014" w:name="_Toc66282264"/>
      <w:bookmarkStart w:id="5015" w:name="_Toc68166140"/>
      <w:bookmarkStart w:id="5016" w:name="_Toc70426446"/>
      <w:bookmarkStart w:id="5017" w:name="_Toc73433799"/>
      <w:bookmarkStart w:id="5018" w:name="_Toc73435896"/>
      <w:bookmarkStart w:id="5019" w:name="_Toc73437303"/>
      <w:bookmarkStart w:id="5020" w:name="_Toc75351713"/>
      <w:bookmarkStart w:id="5021" w:name="_Toc83229991"/>
      <w:bookmarkStart w:id="5022" w:name="_Toc85528019"/>
      <w:bookmarkStart w:id="5023" w:name="_Toc90649644"/>
      <w:bookmarkStart w:id="5024" w:name="_Toc216347189"/>
      <w:r w:rsidRPr="00E45330">
        <w:t>6.4.5.1</w:t>
      </w:r>
      <w:r w:rsidRPr="00E45330">
        <w:tab/>
        <w:t>General</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A VAE server and service consumer may support testing a notification connection as described in clause 6.4.5.3. A VAE server and service consumer may support the delivery of Notification using Websocket (IETF RFC 6455 [21]) as described in clause 6.4.5.4.</w:t>
      </w:r>
    </w:p>
    <w:p w14:paraId="116EF110" w14:textId="77777777" w:rsidR="008F780E" w:rsidRPr="00E45330" w:rsidRDefault="008F780E">
      <w:pPr>
        <w:pStyle w:val="40"/>
      </w:pPr>
      <w:bookmarkStart w:id="5025" w:name="_Toc34035529"/>
      <w:bookmarkStart w:id="5026" w:name="_Toc36037522"/>
      <w:bookmarkStart w:id="5027" w:name="_Toc36037826"/>
      <w:bookmarkStart w:id="5028" w:name="_Toc38877668"/>
      <w:bookmarkStart w:id="5029" w:name="_Toc43199750"/>
      <w:bookmarkStart w:id="5030" w:name="_Toc45132929"/>
      <w:bookmarkStart w:id="5031" w:name="_Toc59015672"/>
      <w:bookmarkStart w:id="5032" w:name="_Toc63171228"/>
      <w:bookmarkStart w:id="5033" w:name="_Toc66282265"/>
      <w:bookmarkStart w:id="5034" w:name="_Toc68166141"/>
      <w:bookmarkStart w:id="5035" w:name="_Toc70426447"/>
      <w:bookmarkStart w:id="5036" w:name="_Toc73433800"/>
      <w:bookmarkStart w:id="5037" w:name="_Toc73435897"/>
      <w:bookmarkStart w:id="5038" w:name="_Toc73437304"/>
      <w:bookmarkStart w:id="5039" w:name="_Toc75351714"/>
      <w:bookmarkStart w:id="5040" w:name="_Toc83229992"/>
      <w:bookmarkStart w:id="5041" w:name="_Toc85528020"/>
      <w:bookmarkStart w:id="5042" w:name="_Toc90649645"/>
      <w:bookmarkStart w:id="5043" w:name="_Toc216347190"/>
      <w:r w:rsidRPr="00E45330">
        <w:t>6.4.5.2</w:t>
      </w:r>
      <w:r w:rsidRPr="00E45330">
        <w:tab/>
        <w:t>Notification Delivery using a separate HTTP connection</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391AA0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633FBAD" w14:textId="77777777" w:rsidR="008F780E" w:rsidRPr="00E45330" w:rsidRDefault="008F780E">
      <w:pPr>
        <w:ind w:firstLine="284"/>
        <w:rPr>
          <w:lang w:eastAsia="zh-CN"/>
        </w:rPr>
      </w:pPr>
      <w:r w:rsidRPr="00E45330">
        <w:rPr>
          <w:lang w:eastAsia="zh-CN"/>
        </w:rPr>
        <w:t>-</w:t>
      </w:r>
      <w:r w:rsidRPr="00E45330">
        <w:rPr>
          <w:lang w:eastAsia="zh-CN"/>
        </w:rPr>
        <w:tab/>
      </w:r>
      <w:r w:rsidRPr="00E45330">
        <w:t>"notificationDestination" attribute is replaced by the "notifUri" attribute.</w:t>
      </w:r>
    </w:p>
    <w:p w14:paraId="134AD35F" w14:textId="77777777" w:rsidR="008F780E" w:rsidRPr="00E45330" w:rsidRDefault="008F780E">
      <w:pPr>
        <w:pStyle w:val="40"/>
      </w:pPr>
      <w:bookmarkStart w:id="5044" w:name="_Toc34035530"/>
      <w:bookmarkStart w:id="5045" w:name="_Toc36037523"/>
      <w:bookmarkStart w:id="5046" w:name="_Toc36037827"/>
      <w:bookmarkStart w:id="5047" w:name="_Toc38877669"/>
      <w:bookmarkStart w:id="5048" w:name="_Toc43199751"/>
      <w:bookmarkStart w:id="5049" w:name="_Toc45132930"/>
      <w:bookmarkStart w:id="5050" w:name="_Toc59015673"/>
      <w:bookmarkStart w:id="5051" w:name="_Toc63171229"/>
      <w:bookmarkStart w:id="5052" w:name="_Toc66282266"/>
      <w:bookmarkStart w:id="5053" w:name="_Toc68166142"/>
      <w:bookmarkStart w:id="5054" w:name="_Toc70426448"/>
      <w:bookmarkStart w:id="5055" w:name="_Toc73433801"/>
      <w:bookmarkStart w:id="5056" w:name="_Toc73435898"/>
      <w:bookmarkStart w:id="5057" w:name="_Toc73437305"/>
      <w:bookmarkStart w:id="5058" w:name="_Toc75351715"/>
      <w:bookmarkStart w:id="5059" w:name="_Toc83229993"/>
      <w:bookmarkStart w:id="5060" w:name="_Toc85528021"/>
      <w:bookmarkStart w:id="5061" w:name="_Toc90649646"/>
      <w:bookmarkStart w:id="5062" w:name="_Toc216347191"/>
      <w:r w:rsidRPr="00E45330">
        <w:t>6.4.5.3</w:t>
      </w:r>
      <w:r w:rsidRPr="00E45330">
        <w:tab/>
        <w:t>Notification Test Event</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01E0B2C"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3B9F6463" w14:textId="77777777" w:rsidR="008F780E" w:rsidRPr="00E45330" w:rsidRDefault="008F780E">
      <w:pPr>
        <w:pStyle w:val="40"/>
      </w:pPr>
      <w:bookmarkStart w:id="5063" w:name="_Toc34035531"/>
      <w:bookmarkStart w:id="5064" w:name="_Toc36037524"/>
      <w:bookmarkStart w:id="5065" w:name="_Toc36037828"/>
      <w:bookmarkStart w:id="5066" w:name="_Toc38877670"/>
      <w:bookmarkStart w:id="5067" w:name="_Toc43199752"/>
      <w:bookmarkStart w:id="5068" w:name="_Toc45132931"/>
      <w:bookmarkStart w:id="5069" w:name="_Toc59015674"/>
      <w:bookmarkStart w:id="5070" w:name="_Toc63171230"/>
      <w:bookmarkStart w:id="5071" w:name="_Toc66282267"/>
      <w:bookmarkStart w:id="5072" w:name="_Toc68166143"/>
      <w:bookmarkStart w:id="5073" w:name="_Toc70426449"/>
      <w:bookmarkStart w:id="5074" w:name="_Toc73433802"/>
      <w:bookmarkStart w:id="5075" w:name="_Toc73435899"/>
      <w:bookmarkStart w:id="5076" w:name="_Toc73437306"/>
      <w:bookmarkStart w:id="5077" w:name="_Toc75351716"/>
      <w:bookmarkStart w:id="5078" w:name="_Toc83229994"/>
      <w:bookmarkStart w:id="5079" w:name="_Toc85528022"/>
      <w:bookmarkStart w:id="5080" w:name="_Toc90649647"/>
      <w:bookmarkStart w:id="5081" w:name="_Toc216347192"/>
      <w:r w:rsidRPr="00E45330">
        <w:t>6.4.5.4</w:t>
      </w:r>
      <w:r w:rsidRPr="00E45330">
        <w:tab/>
        <w:t>Notification Delivery using Websocket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EDC462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737B8893" w14:textId="77777777" w:rsidR="008F780E" w:rsidRPr="00E45330" w:rsidRDefault="008F780E">
      <w:pPr>
        <w:pStyle w:val="40"/>
      </w:pPr>
      <w:bookmarkStart w:id="5082" w:name="_Toc34035532"/>
      <w:bookmarkStart w:id="5083" w:name="_Toc36037525"/>
      <w:bookmarkStart w:id="5084" w:name="_Toc36037829"/>
      <w:bookmarkStart w:id="5085" w:name="_Toc38877671"/>
      <w:bookmarkStart w:id="5086" w:name="_Toc43199753"/>
      <w:bookmarkStart w:id="5087" w:name="_Toc45132932"/>
      <w:bookmarkStart w:id="5088" w:name="_Toc59015675"/>
      <w:bookmarkStart w:id="5089" w:name="_Toc63171231"/>
      <w:bookmarkStart w:id="5090" w:name="_Toc66282268"/>
      <w:bookmarkStart w:id="5091" w:name="_Toc68166144"/>
      <w:bookmarkStart w:id="5092" w:name="_Toc70426450"/>
      <w:bookmarkStart w:id="5093" w:name="_Toc73433803"/>
      <w:bookmarkStart w:id="5094" w:name="_Toc73435900"/>
      <w:bookmarkStart w:id="5095" w:name="_Toc73437307"/>
      <w:bookmarkStart w:id="5096" w:name="_Toc75351717"/>
      <w:bookmarkStart w:id="5097" w:name="_Toc83229995"/>
      <w:bookmarkStart w:id="5098" w:name="_Toc85528023"/>
      <w:bookmarkStart w:id="5099" w:name="_Toc90649648"/>
      <w:bookmarkStart w:id="5100" w:name="_Toc216347193"/>
      <w:r w:rsidRPr="00E45330">
        <w:t>6.4.5.5</w:t>
      </w:r>
      <w:r w:rsidRPr="00E45330">
        <w:tab/>
        <w:t>Methods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(i.e. group member joins or leaves).</w:t>
            </w:r>
          </w:p>
        </w:tc>
      </w:tr>
    </w:tbl>
    <w:p w14:paraId="5E6B7C50" w14:textId="77777777" w:rsidR="008F780E" w:rsidRPr="00E45330" w:rsidRDefault="008F780E">
      <w:bookmarkStart w:id="5101" w:name="_Toc34035533"/>
      <w:bookmarkStart w:id="5102" w:name="_Toc36037526"/>
      <w:bookmarkStart w:id="5103" w:name="_Toc36037830"/>
      <w:bookmarkStart w:id="5104" w:name="_Toc38877672"/>
    </w:p>
    <w:p w14:paraId="5C8CE5D3" w14:textId="77777777" w:rsidR="008F780E" w:rsidRPr="00E45330" w:rsidRDefault="008F780E">
      <w:pPr>
        <w:pStyle w:val="40"/>
      </w:pPr>
      <w:bookmarkStart w:id="5105" w:name="_Toc43199754"/>
      <w:bookmarkStart w:id="5106" w:name="_Toc45132933"/>
      <w:bookmarkStart w:id="5107" w:name="_Toc59015676"/>
      <w:bookmarkStart w:id="5108" w:name="_Toc63171232"/>
      <w:bookmarkStart w:id="5109" w:name="_Toc66282269"/>
      <w:bookmarkStart w:id="5110" w:name="_Toc68166145"/>
      <w:bookmarkStart w:id="5111" w:name="_Toc70426451"/>
      <w:bookmarkStart w:id="5112" w:name="_Toc73433804"/>
      <w:bookmarkStart w:id="5113" w:name="_Toc73435901"/>
      <w:bookmarkStart w:id="5114" w:name="_Toc73437308"/>
      <w:bookmarkStart w:id="5115" w:name="_Toc75351718"/>
      <w:bookmarkStart w:id="5116" w:name="_Toc83229996"/>
      <w:bookmarkStart w:id="5117" w:name="_Toc85528024"/>
      <w:bookmarkStart w:id="5118" w:name="_Toc90649649"/>
      <w:bookmarkStart w:id="5119" w:name="_Toc216347194"/>
      <w:r w:rsidRPr="00E45330">
        <w:lastRenderedPageBreak/>
        <w:t>6.4.5.6</w:t>
      </w:r>
      <w:r w:rsidRPr="00E45330">
        <w:tab/>
        <w:t>Notify Dynamic Group</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2459A48C" w14:textId="77777777" w:rsidR="008F780E" w:rsidRPr="00E45330" w:rsidRDefault="008F780E">
      <w:pPr>
        <w:pStyle w:val="50"/>
        <w:rPr>
          <w:lang w:eastAsia="ko-KR"/>
        </w:rPr>
      </w:pPr>
      <w:bookmarkStart w:id="5120" w:name="_Toc34035534"/>
      <w:bookmarkStart w:id="5121" w:name="_Toc36037527"/>
      <w:bookmarkStart w:id="5122" w:name="_Toc36037831"/>
      <w:bookmarkStart w:id="5123" w:name="_Toc38877673"/>
      <w:bookmarkStart w:id="5124" w:name="_Toc43199755"/>
      <w:bookmarkStart w:id="5125" w:name="_Toc45132934"/>
      <w:bookmarkStart w:id="5126" w:name="_Toc59015677"/>
      <w:bookmarkStart w:id="5127" w:name="_Toc63171233"/>
      <w:bookmarkStart w:id="5128" w:name="_Toc66282270"/>
      <w:bookmarkStart w:id="5129" w:name="_Toc68166146"/>
      <w:bookmarkStart w:id="5130" w:name="_Toc70426452"/>
      <w:bookmarkStart w:id="5131" w:name="_Toc73433805"/>
      <w:bookmarkStart w:id="5132" w:name="_Toc73435902"/>
      <w:bookmarkStart w:id="5133" w:name="_Toc73437309"/>
      <w:bookmarkStart w:id="5134" w:name="_Toc75351719"/>
      <w:bookmarkStart w:id="5135" w:name="_Toc83229997"/>
      <w:bookmarkStart w:id="5136" w:name="_Toc85528025"/>
      <w:bookmarkStart w:id="5137" w:name="_Toc90649650"/>
      <w:bookmarkStart w:id="5138" w:name="_Toc216347195"/>
      <w:r w:rsidRPr="00E45330">
        <w:rPr>
          <w:lang w:eastAsia="ko-KR"/>
        </w:rPr>
        <w:t>6.4.5.6.1</w:t>
      </w:r>
      <w:r w:rsidRPr="00E45330">
        <w:rPr>
          <w:lang w:eastAsia="ko-KR"/>
        </w:rPr>
        <w:tab/>
        <w:t>Description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E0A60FC" w14:textId="77777777" w:rsidR="008F780E" w:rsidRPr="00E45330" w:rsidRDefault="008F780E">
      <w:r w:rsidRPr="00E45330">
        <w:rPr>
          <w:noProof/>
        </w:rPr>
        <w:t xml:space="preserve">This notification is used by the VAE Server to notify the </w:t>
      </w:r>
      <w:r w:rsidRPr="00E45330">
        <w:t>dynamic group information (i.e. group member joins or leaves)</w:t>
      </w:r>
      <w:r w:rsidRPr="00E45330">
        <w:rPr>
          <w:lang w:val="en-US"/>
        </w:rPr>
        <w:t>.</w:t>
      </w:r>
    </w:p>
    <w:p w14:paraId="0F375A06" w14:textId="77777777" w:rsidR="008F780E" w:rsidRPr="00E45330" w:rsidRDefault="008F780E">
      <w:pPr>
        <w:pStyle w:val="50"/>
        <w:rPr>
          <w:lang w:eastAsia="ko-KR"/>
        </w:rPr>
      </w:pPr>
      <w:bookmarkStart w:id="5139" w:name="_Toc34035535"/>
      <w:bookmarkStart w:id="5140" w:name="_Toc36037528"/>
      <w:bookmarkStart w:id="5141" w:name="_Toc36037832"/>
      <w:bookmarkStart w:id="5142" w:name="_Toc38877674"/>
      <w:bookmarkStart w:id="5143" w:name="_Toc43199756"/>
      <w:bookmarkStart w:id="5144" w:name="_Toc45132935"/>
      <w:bookmarkStart w:id="5145" w:name="_Toc59015678"/>
      <w:bookmarkStart w:id="5146" w:name="_Toc63171234"/>
      <w:bookmarkStart w:id="5147" w:name="_Toc66282271"/>
      <w:bookmarkStart w:id="5148" w:name="_Toc68166147"/>
      <w:bookmarkStart w:id="5149" w:name="_Toc70426453"/>
      <w:bookmarkStart w:id="5150" w:name="_Toc73433806"/>
      <w:bookmarkStart w:id="5151" w:name="_Toc73435903"/>
      <w:bookmarkStart w:id="5152" w:name="_Toc73437310"/>
      <w:bookmarkStart w:id="5153" w:name="_Toc75351720"/>
      <w:bookmarkStart w:id="5154" w:name="_Toc83229998"/>
      <w:bookmarkStart w:id="5155" w:name="_Toc85528026"/>
      <w:bookmarkStart w:id="5156" w:name="_Toc90649651"/>
      <w:bookmarkStart w:id="5157" w:name="_Toc216347196"/>
      <w:r w:rsidRPr="00E45330">
        <w:rPr>
          <w:lang w:eastAsia="ko-KR"/>
        </w:rPr>
        <w:t>6.4.5.6.2</w:t>
      </w:r>
      <w:r w:rsidRPr="00E45330">
        <w:rPr>
          <w:lang w:eastAsia="ko-KR"/>
        </w:rPr>
        <w:tab/>
        <w:t>Operation Definition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r w:rsidRPr="00E45330">
              <w:t>DynamicGroupNotification</w:t>
            </w:r>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(i.e.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lastRenderedPageBreak/>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30"/>
      </w:pPr>
      <w:bookmarkStart w:id="5158" w:name="_Toc22025154"/>
      <w:bookmarkStart w:id="5159" w:name="_Toc34035536"/>
      <w:bookmarkStart w:id="5160" w:name="_Toc36037529"/>
      <w:bookmarkStart w:id="5161" w:name="_Toc36037833"/>
      <w:bookmarkStart w:id="5162" w:name="_Toc38877675"/>
      <w:bookmarkStart w:id="5163" w:name="_Toc43199757"/>
      <w:bookmarkStart w:id="5164" w:name="_Toc45132936"/>
      <w:bookmarkStart w:id="5165" w:name="_Toc59015679"/>
      <w:bookmarkStart w:id="5166" w:name="_Toc63171235"/>
      <w:bookmarkStart w:id="5167" w:name="_Toc66282272"/>
      <w:bookmarkStart w:id="5168" w:name="_Toc68166148"/>
      <w:bookmarkStart w:id="5169" w:name="_Toc70426454"/>
      <w:bookmarkStart w:id="5170" w:name="_Toc73433807"/>
      <w:bookmarkStart w:id="5171" w:name="_Toc73435904"/>
      <w:bookmarkStart w:id="5172" w:name="_Toc73437311"/>
      <w:bookmarkStart w:id="5173" w:name="_Toc75351721"/>
      <w:bookmarkStart w:id="5174" w:name="_Toc83229999"/>
      <w:bookmarkStart w:id="5175" w:name="_Toc85528027"/>
      <w:bookmarkStart w:id="5176" w:name="_Toc90649652"/>
      <w:bookmarkStart w:id="5177" w:name="_Toc216347197"/>
      <w:r w:rsidRPr="00E45330">
        <w:t>6.4.6</w:t>
      </w:r>
      <w:r w:rsidRPr="00E45330">
        <w:tab/>
        <w:t>Data Model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5BACA53" w14:textId="77777777" w:rsidR="008F780E" w:rsidRPr="00E45330" w:rsidRDefault="008F780E">
      <w:pPr>
        <w:pStyle w:val="40"/>
      </w:pPr>
      <w:bookmarkStart w:id="5178" w:name="_Toc22025155"/>
      <w:bookmarkStart w:id="5179" w:name="_Toc34035537"/>
      <w:bookmarkStart w:id="5180" w:name="_Toc36037530"/>
      <w:bookmarkStart w:id="5181" w:name="_Toc36037834"/>
      <w:bookmarkStart w:id="5182" w:name="_Toc38877676"/>
      <w:bookmarkStart w:id="5183" w:name="_Toc43199758"/>
      <w:bookmarkStart w:id="5184" w:name="_Toc45132937"/>
      <w:bookmarkStart w:id="5185" w:name="_Toc59015680"/>
      <w:bookmarkStart w:id="5186" w:name="_Toc63171236"/>
      <w:bookmarkStart w:id="5187" w:name="_Toc66282273"/>
      <w:bookmarkStart w:id="5188" w:name="_Toc68166149"/>
      <w:bookmarkStart w:id="5189" w:name="_Toc70426455"/>
      <w:bookmarkStart w:id="5190" w:name="_Toc73433808"/>
      <w:bookmarkStart w:id="5191" w:name="_Toc73435905"/>
      <w:bookmarkStart w:id="5192" w:name="_Toc73437312"/>
      <w:bookmarkStart w:id="5193" w:name="_Toc75351722"/>
      <w:bookmarkStart w:id="5194" w:name="_Toc83230000"/>
      <w:bookmarkStart w:id="5195" w:name="_Toc85528028"/>
      <w:bookmarkStart w:id="5196" w:name="_Toc90649653"/>
      <w:bookmarkStart w:id="5197" w:name="_Toc216347198"/>
      <w:r w:rsidRPr="00E45330">
        <w:t>6.4.6.1</w:t>
      </w:r>
      <w:r w:rsidRPr="00E45330">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6.4.6.1-1 specifies the data types defined for the VAE_DynamicGroup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6.4.6.1-1: VAE_DynamicGroup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r w:rsidRPr="00E45330">
              <w:t>DynamicGroupNotification</w:t>
            </w:r>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(i.e.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r w:rsidRPr="00E45330">
              <w:t>GroupConfigurationData</w:t>
            </w:r>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VAE_DynamicGroup service based interface protocol from other specifications, including a reference to their respective specifications and when needed, a short description of their use within the VAE_DynamicGroup service based interface. </w:t>
      </w:r>
    </w:p>
    <w:p w14:paraId="684D7173" w14:textId="77777777" w:rsidR="008F780E" w:rsidRPr="00E45330" w:rsidRDefault="007F6F6B">
      <w:pPr>
        <w:pStyle w:val="TH"/>
      </w:pPr>
      <w:r w:rsidRPr="00E45330">
        <w:t>Table</w:t>
      </w:r>
      <w:r>
        <w:t> </w:t>
      </w:r>
      <w:r w:rsidR="008F780E" w:rsidRPr="00E45330">
        <w:t>6.4.6.1-2: VAE_DynamicGroup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r w:rsidRPr="00E45330">
              <w:rPr>
                <w:rFonts w:hint="eastAsia"/>
                <w:lang w:eastAsia="zh-CN"/>
              </w:rPr>
              <w:t>DateTime</w:t>
            </w:r>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String with format "date-time" as defined in OpenAPI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r w:rsidRPr="00E45330">
              <w:rPr>
                <w:rFonts w:hint="eastAsia"/>
                <w:lang w:eastAsia="zh-CN"/>
              </w:rPr>
              <w:t>TestNotification</w:t>
            </w:r>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r w:rsidRPr="00E45330">
              <w:t>Notification_test_event</w:t>
            </w:r>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r w:rsidRPr="00E45330">
              <w:t>WebsockNotifConfig</w:t>
            </w:r>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r w:rsidRPr="00E45330">
              <w:t>Pepresents configuration for the delivery of notifications over Websockets.</w:t>
            </w:r>
          </w:p>
        </w:tc>
        <w:tc>
          <w:tcPr>
            <w:tcW w:w="2221" w:type="dxa"/>
          </w:tcPr>
          <w:p w14:paraId="1AB642BA" w14:textId="77777777" w:rsidR="00CF144B" w:rsidRPr="00E45330" w:rsidRDefault="00CF144B" w:rsidP="00CF144B">
            <w:pPr>
              <w:pStyle w:val="TAL"/>
              <w:rPr>
                <w:rFonts w:cs="Arial"/>
                <w:szCs w:val="18"/>
              </w:rPr>
            </w:pPr>
            <w:r w:rsidRPr="00E45330">
              <w:t>Notification_websocket</w:t>
            </w:r>
          </w:p>
        </w:tc>
      </w:tr>
    </w:tbl>
    <w:p w14:paraId="43A8A016" w14:textId="77777777" w:rsidR="008F780E" w:rsidRPr="00E45330" w:rsidRDefault="008F780E"/>
    <w:p w14:paraId="371232F3" w14:textId="77777777" w:rsidR="008F780E" w:rsidRPr="00E45330" w:rsidRDefault="008F780E">
      <w:pPr>
        <w:pStyle w:val="40"/>
        <w:rPr>
          <w:lang w:val="en-US"/>
        </w:rPr>
      </w:pPr>
      <w:bookmarkStart w:id="5198" w:name="_Toc22025156"/>
      <w:bookmarkStart w:id="5199" w:name="_Toc34035538"/>
      <w:bookmarkStart w:id="5200" w:name="_Toc36037531"/>
      <w:bookmarkStart w:id="5201" w:name="_Toc36037835"/>
      <w:bookmarkStart w:id="5202" w:name="_Toc38877677"/>
      <w:bookmarkStart w:id="5203" w:name="_Toc43199759"/>
      <w:bookmarkStart w:id="5204" w:name="_Toc45132938"/>
      <w:bookmarkStart w:id="5205" w:name="_Toc59015681"/>
      <w:bookmarkStart w:id="5206" w:name="_Toc63171237"/>
      <w:bookmarkStart w:id="5207" w:name="_Toc66282274"/>
      <w:bookmarkStart w:id="5208" w:name="_Toc68166150"/>
      <w:bookmarkStart w:id="5209" w:name="_Toc70426456"/>
      <w:bookmarkStart w:id="5210" w:name="_Toc73433809"/>
      <w:bookmarkStart w:id="5211" w:name="_Toc73435906"/>
      <w:bookmarkStart w:id="5212" w:name="_Toc73437313"/>
      <w:bookmarkStart w:id="5213" w:name="_Toc75351723"/>
      <w:bookmarkStart w:id="5214" w:name="_Toc83230001"/>
      <w:bookmarkStart w:id="5215" w:name="_Toc85528029"/>
      <w:bookmarkStart w:id="5216" w:name="_Toc90649654"/>
      <w:bookmarkStart w:id="5217" w:name="_Toc216347199"/>
      <w:r w:rsidRPr="00E45330">
        <w:rPr>
          <w:lang w:val="en-US"/>
        </w:rPr>
        <w:t>6.4.6.2</w:t>
      </w:r>
      <w:r w:rsidRPr="00E45330">
        <w:rPr>
          <w:lang w:val="en-US"/>
        </w:rPr>
        <w:tab/>
        <w:t>Structured data types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0396EA4" w14:textId="77777777" w:rsidR="008F780E" w:rsidRPr="00E45330" w:rsidRDefault="008F780E">
      <w:pPr>
        <w:pStyle w:val="50"/>
      </w:pPr>
      <w:bookmarkStart w:id="5218" w:name="_Toc22025157"/>
      <w:bookmarkStart w:id="5219" w:name="_Toc34035539"/>
      <w:bookmarkStart w:id="5220" w:name="_Toc36037532"/>
      <w:bookmarkStart w:id="5221" w:name="_Toc36037836"/>
      <w:bookmarkStart w:id="5222" w:name="_Toc38877678"/>
      <w:bookmarkStart w:id="5223" w:name="_Toc43199760"/>
      <w:bookmarkStart w:id="5224" w:name="_Toc45132939"/>
      <w:bookmarkStart w:id="5225" w:name="_Toc59015682"/>
      <w:bookmarkStart w:id="5226" w:name="_Toc63171238"/>
      <w:bookmarkStart w:id="5227" w:name="_Toc66282275"/>
      <w:bookmarkStart w:id="5228" w:name="_Toc68166151"/>
      <w:bookmarkStart w:id="5229" w:name="_Toc70426457"/>
      <w:bookmarkStart w:id="5230" w:name="_Toc73433810"/>
      <w:bookmarkStart w:id="5231" w:name="_Toc73435907"/>
      <w:bookmarkStart w:id="5232" w:name="_Toc73437314"/>
      <w:bookmarkStart w:id="5233" w:name="_Toc75351724"/>
      <w:bookmarkStart w:id="5234" w:name="_Toc83230002"/>
      <w:bookmarkStart w:id="5235" w:name="_Toc85528030"/>
      <w:bookmarkStart w:id="5236" w:name="_Toc90649655"/>
      <w:bookmarkStart w:id="5237" w:name="_Toc216347200"/>
      <w:r w:rsidRPr="00E45330">
        <w:t>6.4.6.2.1</w:t>
      </w:r>
      <w:r w:rsidRPr="00E45330">
        <w:tab/>
        <w:t>Introduction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50"/>
      </w:pPr>
      <w:bookmarkStart w:id="5238" w:name="_Toc22025158"/>
      <w:bookmarkStart w:id="5239" w:name="_Toc34035540"/>
      <w:bookmarkStart w:id="5240" w:name="_Toc36037533"/>
      <w:bookmarkStart w:id="5241" w:name="_Toc36037837"/>
      <w:bookmarkStart w:id="5242" w:name="_Toc38877679"/>
      <w:bookmarkStart w:id="5243" w:name="_Toc43199761"/>
      <w:bookmarkStart w:id="5244" w:name="_Toc45132940"/>
      <w:bookmarkStart w:id="5245" w:name="_Toc59015683"/>
      <w:bookmarkStart w:id="5246" w:name="_Toc63171239"/>
      <w:bookmarkStart w:id="5247" w:name="_Toc66282276"/>
      <w:bookmarkStart w:id="5248" w:name="_Toc68166152"/>
      <w:bookmarkStart w:id="5249" w:name="_Toc70426458"/>
      <w:bookmarkStart w:id="5250" w:name="_Toc73433811"/>
      <w:bookmarkStart w:id="5251" w:name="_Toc73435908"/>
      <w:bookmarkStart w:id="5252" w:name="_Toc73437315"/>
      <w:bookmarkStart w:id="5253" w:name="_Toc75351725"/>
      <w:bookmarkStart w:id="5254" w:name="_Toc83230003"/>
      <w:bookmarkStart w:id="5255" w:name="_Toc85528031"/>
      <w:bookmarkStart w:id="5256" w:name="_Toc90649656"/>
      <w:bookmarkStart w:id="5257" w:name="_Toc216347201"/>
      <w:r w:rsidRPr="00E45330">
        <w:lastRenderedPageBreak/>
        <w:t>6.4.6.2.2</w:t>
      </w:r>
      <w:r w:rsidRPr="00E45330">
        <w:tab/>
        <w:t xml:space="preserve">Type: </w:t>
      </w:r>
      <w:bookmarkEnd w:id="5238"/>
      <w:r w:rsidRPr="00E45330">
        <w:t>GroupConfigurationData</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GroupConfigurationData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pPr>
              <w:pStyle w:val="TAH"/>
              <w:jc w:val="left"/>
            </w:pPr>
            <w:r w:rsidRPr="00E45330">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r w:rsidRPr="00E45330">
              <w:t>groupId</w:t>
            </w:r>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pPr>
              <w:pStyle w:val="TAL"/>
              <w:rPr>
                <w:rFonts w:ascii="宋体" w:hAnsi="宋体" w:cs="Arial"/>
                <w:szCs w:val="18"/>
                <w:lang w:val="en-US"/>
              </w:rPr>
            </w:pPr>
            <w:r w:rsidRPr="00E45330">
              <w:t>Indicates a group ID to be used for the V2X group</w:t>
            </w:r>
            <w:r w:rsidRPr="00E45330">
              <w:rPr>
                <w:rFonts w:ascii="宋体" w:hAnsi="宋体"/>
                <w:lang w:val="en-US"/>
              </w:rPr>
              <w:t>.</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r w:rsidRPr="00E45330">
              <w:rPr>
                <w:rFonts w:hint="eastAsia"/>
                <w:lang w:eastAsia="zh-CN"/>
              </w:rPr>
              <w:t>leaderId</w:t>
            </w:r>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Indicates a UE ID to be used for user controlled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r w:rsidRPr="00E45330">
              <w:rPr>
                <w:rFonts w:hint="eastAsia"/>
                <w:lang w:eastAsia="zh-CN"/>
              </w:rPr>
              <w:t>notifUri</w:t>
            </w:r>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r w:rsidRPr="00E45330">
              <w:t>requestTestNotification</w:t>
            </w:r>
          </w:p>
        </w:tc>
        <w:tc>
          <w:tcPr>
            <w:tcW w:w="1444" w:type="dxa"/>
          </w:tcPr>
          <w:p w14:paraId="5BA67F01" w14:textId="77777777" w:rsidR="008F780E" w:rsidRPr="00E45330" w:rsidRDefault="008F780E">
            <w:pPr>
              <w:pStyle w:val="TAL"/>
              <w:rPr>
                <w:lang w:eastAsia="zh-CN"/>
              </w:rPr>
            </w:pPr>
            <w:r w:rsidRPr="00E45330">
              <w:t>boolean</w:t>
            </w:r>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r w:rsidRPr="00E45330">
              <w:t>Notification_test_event</w:t>
            </w:r>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r w:rsidRPr="00E45330">
              <w:rPr>
                <w:lang w:eastAsia="zh-CN"/>
              </w:rPr>
              <w:t>websockNotifConfig</w:t>
            </w:r>
          </w:p>
        </w:tc>
        <w:tc>
          <w:tcPr>
            <w:tcW w:w="1444" w:type="dxa"/>
          </w:tcPr>
          <w:p w14:paraId="0234A96E" w14:textId="77777777" w:rsidR="008F780E" w:rsidRPr="00E45330" w:rsidRDefault="008F780E">
            <w:pPr>
              <w:pStyle w:val="TAL"/>
              <w:rPr>
                <w:lang w:eastAsia="zh-CN"/>
              </w:rPr>
            </w:pPr>
            <w:r w:rsidRPr="00E45330">
              <w:rPr>
                <w:lang w:eastAsia="zh-CN"/>
              </w:rPr>
              <w:t>WebsockNotifConfig</w:t>
            </w:r>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Configuration parameters to set up notification delivery over Websocket protocol as defined in clause 6.1.5.4.</w:t>
            </w:r>
          </w:p>
        </w:tc>
        <w:tc>
          <w:tcPr>
            <w:tcW w:w="2410" w:type="dxa"/>
          </w:tcPr>
          <w:p w14:paraId="6F9DDE53" w14:textId="77777777" w:rsidR="008F780E" w:rsidRPr="00E45330" w:rsidRDefault="008F780E">
            <w:pPr>
              <w:pStyle w:val="TAL"/>
              <w:rPr>
                <w:rFonts w:cs="Arial"/>
                <w:szCs w:val="18"/>
              </w:rPr>
            </w:pPr>
            <w:r w:rsidRPr="00E45330">
              <w:rPr>
                <w:lang w:eastAsia="zh-CN"/>
              </w:rPr>
              <w:t>Notification_websocket</w:t>
            </w:r>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50"/>
      </w:pPr>
      <w:bookmarkStart w:id="5258" w:name="_Toc34035541"/>
      <w:bookmarkStart w:id="5259" w:name="_Toc36037534"/>
      <w:bookmarkStart w:id="5260" w:name="_Toc36037838"/>
      <w:bookmarkStart w:id="5261" w:name="_Toc38877680"/>
      <w:bookmarkStart w:id="5262" w:name="_Toc43199762"/>
      <w:bookmarkStart w:id="5263" w:name="_Toc45132941"/>
      <w:bookmarkStart w:id="5264" w:name="_Toc59015684"/>
      <w:bookmarkStart w:id="5265" w:name="_Toc63171240"/>
      <w:bookmarkStart w:id="5266" w:name="_Toc66282277"/>
      <w:bookmarkStart w:id="5267" w:name="_Toc68166153"/>
      <w:bookmarkStart w:id="5268" w:name="_Toc70426459"/>
      <w:bookmarkStart w:id="5269" w:name="_Toc73433812"/>
      <w:bookmarkStart w:id="5270" w:name="_Toc73435909"/>
      <w:bookmarkStart w:id="5271" w:name="_Toc73437316"/>
      <w:bookmarkStart w:id="5272" w:name="_Toc75351726"/>
      <w:bookmarkStart w:id="5273" w:name="_Toc83230004"/>
      <w:bookmarkStart w:id="5274" w:name="_Toc85528032"/>
      <w:bookmarkStart w:id="5275" w:name="_Toc90649657"/>
      <w:bookmarkStart w:id="5276" w:name="_Toc216347202"/>
      <w:r w:rsidRPr="00E45330">
        <w:t>6.4.6.2.3</w:t>
      </w:r>
      <w:r w:rsidRPr="00E45330">
        <w:tab/>
        <w:t>Type: DynamicGroupNotification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DynamicGroupNotification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pPr>
              <w:pStyle w:val="TAH"/>
              <w:jc w:val="left"/>
            </w:pPr>
            <w:r w:rsidRPr="00E45330">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r w:rsidRPr="00E45330">
              <w:t>resourceUri</w:t>
            </w:r>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宋体" w:hAnsi="宋体"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r w:rsidRPr="00E45330">
              <w:t>joinedUeIds</w:t>
            </w:r>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r w:rsidRPr="00E45330">
              <w:rPr>
                <w:lang w:eastAsia="zh-CN"/>
              </w:rPr>
              <w:t>1..N</w:t>
            </w:r>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r w:rsidRPr="00E45330">
              <w:rPr>
                <w:rFonts w:hint="eastAsia"/>
                <w:lang w:eastAsia="zh-CN"/>
              </w:rPr>
              <w:t>l</w:t>
            </w:r>
            <w:r w:rsidRPr="00E45330">
              <w:rPr>
                <w:lang w:eastAsia="zh-CN"/>
              </w:rPr>
              <w:t>eftUeIds</w:t>
            </w:r>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r w:rsidRPr="00E45330">
              <w:rPr>
                <w:lang w:eastAsia="zh-CN"/>
              </w:rPr>
              <w:t>1..N</w:t>
            </w:r>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40"/>
        <w:rPr>
          <w:lang w:val="en-US"/>
        </w:rPr>
      </w:pPr>
      <w:bookmarkStart w:id="5277" w:name="_Toc22025161"/>
      <w:bookmarkStart w:id="5278" w:name="_Toc34035542"/>
      <w:bookmarkStart w:id="5279" w:name="_Toc36037535"/>
      <w:bookmarkStart w:id="5280" w:name="_Toc36037839"/>
      <w:bookmarkStart w:id="5281" w:name="_Toc38877681"/>
      <w:bookmarkStart w:id="5282" w:name="_Toc43199763"/>
      <w:bookmarkStart w:id="5283" w:name="_Toc45132942"/>
      <w:bookmarkStart w:id="5284" w:name="_Toc59015685"/>
      <w:bookmarkStart w:id="5285" w:name="_Toc63171241"/>
      <w:bookmarkStart w:id="5286" w:name="_Toc66282278"/>
      <w:bookmarkStart w:id="5287" w:name="_Toc68166154"/>
      <w:bookmarkStart w:id="5288" w:name="_Toc70426460"/>
      <w:bookmarkStart w:id="5289" w:name="_Toc73433813"/>
      <w:bookmarkStart w:id="5290" w:name="_Toc73435910"/>
      <w:bookmarkStart w:id="5291" w:name="_Toc73437317"/>
      <w:bookmarkStart w:id="5292" w:name="_Toc75351727"/>
      <w:bookmarkStart w:id="5293" w:name="_Toc83230005"/>
      <w:bookmarkStart w:id="5294" w:name="_Toc85528033"/>
      <w:bookmarkStart w:id="5295" w:name="_Toc90649658"/>
      <w:bookmarkStart w:id="5296" w:name="_Toc216347203"/>
      <w:r w:rsidRPr="00E45330">
        <w:rPr>
          <w:lang w:val="en-US"/>
        </w:rPr>
        <w:lastRenderedPageBreak/>
        <w:t>6.4.6.3</w:t>
      </w:r>
      <w:r w:rsidRPr="00E45330">
        <w:rPr>
          <w:lang w:val="en-US"/>
        </w:rPr>
        <w:tab/>
        <w:t>Simple data types and enumerations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3156B46B" w14:textId="77777777" w:rsidR="008F780E" w:rsidRPr="00E45330" w:rsidRDefault="008F780E">
      <w:pPr>
        <w:pStyle w:val="50"/>
      </w:pPr>
      <w:bookmarkStart w:id="5297" w:name="_Toc22025162"/>
      <w:bookmarkStart w:id="5298" w:name="_Toc34035543"/>
      <w:bookmarkStart w:id="5299" w:name="_Toc36037536"/>
      <w:bookmarkStart w:id="5300" w:name="_Toc36037840"/>
      <w:bookmarkStart w:id="5301" w:name="_Toc38877682"/>
      <w:bookmarkStart w:id="5302" w:name="_Toc43199764"/>
      <w:bookmarkStart w:id="5303" w:name="_Toc45132943"/>
      <w:bookmarkStart w:id="5304" w:name="_Toc59015686"/>
      <w:bookmarkStart w:id="5305" w:name="_Toc63171242"/>
      <w:bookmarkStart w:id="5306" w:name="_Toc66282279"/>
      <w:bookmarkStart w:id="5307" w:name="_Toc68166155"/>
      <w:bookmarkStart w:id="5308" w:name="_Toc70426461"/>
      <w:bookmarkStart w:id="5309" w:name="_Toc73433814"/>
      <w:bookmarkStart w:id="5310" w:name="_Toc73435911"/>
      <w:bookmarkStart w:id="5311" w:name="_Toc73437318"/>
      <w:bookmarkStart w:id="5312" w:name="_Toc75351728"/>
      <w:bookmarkStart w:id="5313" w:name="_Toc83230006"/>
      <w:bookmarkStart w:id="5314" w:name="_Toc85528034"/>
      <w:bookmarkStart w:id="5315" w:name="_Toc90649659"/>
      <w:bookmarkStart w:id="5316" w:name="_Toc216347204"/>
      <w:r w:rsidRPr="00E45330">
        <w:t>6.4.6.3.1</w:t>
      </w:r>
      <w:r w:rsidRPr="00E45330">
        <w:tab/>
        <w:t>Introduction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50"/>
      </w:pPr>
      <w:bookmarkStart w:id="5317" w:name="_Toc22025163"/>
      <w:bookmarkStart w:id="5318" w:name="_Toc34035544"/>
      <w:bookmarkStart w:id="5319" w:name="_Toc36037537"/>
      <w:bookmarkStart w:id="5320" w:name="_Toc36037841"/>
      <w:bookmarkStart w:id="5321" w:name="_Toc38877683"/>
      <w:bookmarkStart w:id="5322" w:name="_Toc43199765"/>
      <w:bookmarkStart w:id="5323" w:name="_Toc45132944"/>
      <w:bookmarkStart w:id="5324" w:name="_Toc59015687"/>
      <w:bookmarkStart w:id="5325" w:name="_Toc63171243"/>
      <w:bookmarkStart w:id="5326" w:name="_Toc66282280"/>
      <w:bookmarkStart w:id="5327" w:name="_Toc68166156"/>
      <w:bookmarkStart w:id="5328" w:name="_Toc70426462"/>
      <w:bookmarkStart w:id="5329" w:name="_Toc73433815"/>
      <w:bookmarkStart w:id="5330" w:name="_Toc73435912"/>
      <w:bookmarkStart w:id="5331" w:name="_Toc73437319"/>
      <w:bookmarkStart w:id="5332" w:name="_Toc75351729"/>
      <w:bookmarkStart w:id="5333" w:name="_Toc83230007"/>
      <w:bookmarkStart w:id="5334" w:name="_Toc85528035"/>
      <w:bookmarkStart w:id="5335" w:name="_Toc90649660"/>
      <w:bookmarkStart w:id="5336" w:name="_Toc216347205"/>
      <w:r w:rsidRPr="00E45330">
        <w:t>6.4.6.3.2</w:t>
      </w:r>
      <w:r w:rsidRPr="00E45330">
        <w:tab/>
        <w:t>Simple data types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30"/>
      </w:pPr>
      <w:bookmarkStart w:id="5337" w:name="_Toc22025120"/>
      <w:bookmarkStart w:id="5338" w:name="_Toc34035545"/>
      <w:bookmarkStart w:id="5339" w:name="_Toc36037538"/>
      <w:bookmarkStart w:id="5340" w:name="_Toc36037842"/>
      <w:bookmarkStart w:id="5341" w:name="_Toc38877684"/>
      <w:bookmarkStart w:id="5342" w:name="_Toc43199766"/>
      <w:bookmarkStart w:id="5343" w:name="_Toc45132945"/>
      <w:bookmarkStart w:id="5344" w:name="_Toc59015688"/>
      <w:bookmarkStart w:id="5345" w:name="_Toc63171244"/>
      <w:bookmarkStart w:id="5346" w:name="_Toc66282281"/>
      <w:bookmarkStart w:id="5347" w:name="_Toc68166157"/>
      <w:bookmarkStart w:id="5348" w:name="_Toc70426463"/>
      <w:bookmarkStart w:id="5349" w:name="_Toc73433816"/>
      <w:bookmarkStart w:id="5350" w:name="_Toc73435913"/>
      <w:bookmarkStart w:id="5351" w:name="_Toc73437320"/>
      <w:bookmarkStart w:id="5352" w:name="_Toc75351730"/>
      <w:bookmarkStart w:id="5353" w:name="_Toc83230008"/>
      <w:bookmarkStart w:id="5354" w:name="_Toc85528036"/>
      <w:bookmarkStart w:id="5355" w:name="_Toc90649661"/>
      <w:bookmarkStart w:id="5356" w:name="_Toc216347206"/>
      <w:r w:rsidRPr="00E45330">
        <w:t>6.4.7</w:t>
      </w:r>
      <w:r w:rsidRPr="00E45330">
        <w:tab/>
        <w:t>Error Handling</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41BAA6D6" w14:textId="77777777" w:rsidR="008F780E" w:rsidRPr="00E45330" w:rsidRDefault="008F780E">
      <w:pPr>
        <w:pStyle w:val="40"/>
      </w:pPr>
      <w:bookmarkStart w:id="5357" w:name="_Toc22025121"/>
      <w:bookmarkStart w:id="5358" w:name="_Toc34035546"/>
      <w:bookmarkStart w:id="5359" w:name="_Toc36037539"/>
      <w:bookmarkStart w:id="5360" w:name="_Toc36037843"/>
      <w:bookmarkStart w:id="5361" w:name="_Toc38877685"/>
      <w:bookmarkStart w:id="5362" w:name="_Toc43199767"/>
      <w:bookmarkStart w:id="5363" w:name="_Toc45132946"/>
      <w:bookmarkStart w:id="5364" w:name="_Toc59015689"/>
      <w:bookmarkStart w:id="5365" w:name="_Toc63171245"/>
      <w:bookmarkStart w:id="5366" w:name="_Toc66282282"/>
      <w:bookmarkStart w:id="5367" w:name="_Toc68166158"/>
      <w:bookmarkStart w:id="5368" w:name="_Toc70426464"/>
      <w:bookmarkStart w:id="5369" w:name="_Toc73433817"/>
      <w:bookmarkStart w:id="5370" w:name="_Toc73435914"/>
      <w:bookmarkStart w:id="5371" w:name="_Toc73437321"/>
      <w:bookmarkStart w:id="5372" w:name="_Toc75351731"/>
      <w:bookmarkStart w:id="5373" w:name="_Toc83230009"/>
      <w:bookmarkStart w:id="5374" w:name="_Toc85528037"/>
      <w:bookmarkStart w:id="5375" w:name="_Toc90649662"/>
      <w:bookmarkStart w:id="5376" w:name="_Toc216347207"/>
      <w:r w:rsidRPr="00E45330">
        <w:t>6.4.7.1</w:t>
      </w:r>
      <w:r w:rsidRPr="00E45330">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r w:rsidRPr="00E45330">
        <w:t xml:space="preserve">VAE_DynamicGroup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VAE_DynamicGroup Service</w:t>
      </w:r>
      <w:r w:rsidRPr="00E45330">
        <w:rPr>
          <w:noProof/>
          <w:lang w:eastAsia="zh-CN"/>
        </w:rPr>
        <w:t xml:space="preserve"> </w:t>
      </w:r>
      <w:r w:rsidRPr="00E45330">
        <w:t>API.</w:t>
      </w:r>
    </w:p>
    <w:p w14:paraId="09D65986" w14:textId="77777777" w:rsidR="008F780E" w:rsidRPr="00E45330" w:rsidRDefault="008F780E">
      <w:pPr>
        <w:pStyle w:val="40"/>
      </w:pPr>
      <w:bookmarkStart w:id="5377" w:name="_Toc22025122"/>
      <w:bookmarkStart w:id="5378" w:name="_Toc34035547"/>
      <w:bookmarkStart w:id="5379" w:name="_Toc36037540"/>
      <w:bookmarkStart w:id="5380" w:name="_Toc36037844"/>
      <w:bookmarkStart w:id="5381" w:name="_Toc38877686"/>
      <w:bookmarkStart w:id="5382" w:name="_Toc43199768"/>
      <w:bookmarkStart w:id="5383" w:name="_Toc45132947"/>
      <w:bookmarkStart w:id="5384" w:name="_Toc59015690"/>
      <w:bookmarkStart w:id="5385" w:name="_Toc63171246"/>
      <w:bookmarkStart w:id="5386" w:name="_Toc66282283"/>
      <w:bookmarkStart w:id="5387" w:name="_Toc68166159"/>
      <w:bookmarkStart w:id="5388" w:name="_Toc70426465"/>
      <w:bookmarkStart w:id="5389" w:name="_Toc73433818"/>
      <w:bookmarkStart w:id="5390" w:name="_Toc73435915"/>
      <w:bookmarkStart w:id="5391" w:name="_Toc73437322"/>
      <w:bookmarkStart w:id="5392" w:name="_Toc75351732"/>
      <w:bookmarkStart w:id="5393" w:name="_Toc83230010"/>
      <w:bookmarkStart w:id="5394" w:name="_Toc85528038"/>
      <w:bookmarkStart w:id="5395" w:name="_Toc90649663"/>
      <w:bookmarkStart w:id="5396" w:name="_Toc216347208"/>
      <w:r w:rsidRPr="00E45330">
        <w:t>6.4.7.2</w:t>
      </w:r>
      <w:r w:rsidRPr="00E45330">
        <w:tab/>
        <w:t>Protocol Errors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F352F6F" w14:textId="77777777" w:rsidR="008F780E" w:rsidRPr="00E45330" w:rsidRDefault="008F780E">
      <w:r w:rsidRPr="00E45330">
        <w:rPr>
          <w:lang w:eastAsia="zh-CN"/>
        </w:rPr>
        <w:t xml:space="preserve">In this Release </w:t>
      </w:r>
      <w:r w:rsidRPr="00E45330">
        <w:t>of the specification, there are no additional protocol errors applicable for the VAE_DynamicGroup API.</w:t>
      </w:r>
    </w:p>
    <w:p w14:paraId="3669B9A6" w14:textId="77777777" w:rsidR="008F780E" w:rsidRPr="00E45330" w:rsidRDefault="008F780E">
      <w:pPr>
        <w:pStyle w:val="40"/>
      </w:pPr>
      <w:bookmarkStart w:id="5397" w:name="_Toc22025123"/>
      <w:bookmarkStart w:id="5398" w:name="_Toc34035548"/>
      <w:bookmarkStart w:id="5399" w:name="_Toc36037541"/>
      <w:bookmarkStart w:id="5400" w:name="_Toc36037845"/>
      <w:bookmarkStart w:id="5401" w:name="_Toc38877687"/>
      <w:bookmarkStart w:id="5402" w:name="_Toc43199769"/>
      <w:bookmarkStart w:id="5403" w:name="_Toc45132948"/>
      <w:bookmarkStart w:id="5404" w:name="_Toc59015691"/>
      <w:bookmarkStart w:id="5405" w:name="_Toc63171247"/>
      <w:bookmarkStart w:id="5406" w:name="_Toc66282284"/>
      <w:bookmarkStart w:id="5407" w:name="_Toc68166160"/>
      <w:bookmarkStart w:id="5408" w:name="_Toc70426466"/>
      <w:bookmarkStart w:id="5409" w:name="_Toc73433819"/>
      <w:bookmarkStart w:id="5410" w:name="_Toc73435916"/>
      <w:bookmarkStart w:id="5411" w:name="_Toc73437323"/>
      <w:bookmarkStart w:id="5412" w:name="_Toc75351733"/>
      <w:bookmarkStart w:id="5413" w:name="_Toc83230011"/>
      <w:bookmarkStart w:id="5414" w:name="_Toc85528039"/>
      <w:bookmarkStart w:id="5415" w:name="_Toc90649664"/>
      <w:bookmarkStart w:id="5416" w:name="_Toc216347209"/>
      <w:r w:rsidRPr="00E45330">
        <w:t>6.4.7.3</w:t>
      </w:r>
      <w:r w:rsidRPr="00E45330">
        <w:tab/>
        <w:t>Application Errors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03E6C1" w14:textId="77777777" w:rsidR="008F780E" w:rsidRPr="00E45330" w:rsidRDefault="008F780E">
      <w:r w:rsidRPr="00E45330">
        <w:t xml:space="preserve">The application errors defined for the VAE_DynamicGroup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417" w:name="_Toc22025124"/>
      <w:bookmarkStart w:id="5418" w:name="_Toc34035549"/>
      <w:bookmarkStart w:id="5419" w:name="_Toc36037542"/>
      <w:bookmarkStart w:id="5420" w:name="_Toc36037846"/>
      <w:bookmarkStart w:id="5421" w:name="_Toc38877688"/>
    </w:p>
    <w:p w14:paraId="35345CE5" w14:textId="77777777" w:rsidR="008F780E" w:rsidRPr="00E45330" w:rsidRDefault="008F780E">
      <w:pPr>
        <w:pStyle w:val="30"/>
      </w:pPr>
      <w:bookmarkStart w:id="5422" w:name="_Toc43199770"/>
      <w:bookmarkStart w:id="5423" w:name="_Toc45132949"/>
      <w:bookmarkStart w:id="5424" w:name="_Toc59015692"/>
      <w:bookmarkStart w:id="5425" w:name="_Toc63171248"/>
      <w:bookmarkStart w:id="5426" w:name="_Toc66282285"/>
      <w:bookmarkStart w:id="5427" w:name="_Toc68166161"/>
      <w:bookmarkStart w:id="5428" w:name="_Toc70426467"/>
      <w:bookmarkStart w:id="5429" w:name="_Toc73433820"/>
      <w:bookmarkStart w:id="5430" w:name="_Toc73435917"/>
      <w:bookmarkStart w:id="5431" w:name="_Toc73437324"/>
      <w:bookmarkStart w:id="5432" w:name="_Toc75351734"/>
      <w:bookmarkStart w:id="5433" w:name="_Toc83230012"/>
      <w:bookmarkStart w:id="5434" w:name="_Toc85528040"/>
      <w:bookmarkStart w:id="5435" w:name="_Toc90649665"/>
      <w:bookmarkStart w:id="5436" w:name="_Toc216347210"/>
      <w:r w:rsidRPr="00E45330">
        <w:t>6.4.8</w:t>
      </w:r>
      <w:r w:rsidRPr="00E45330">
        <w:tab/>
        <w:t>Feature negotiation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4DC9B4D" w14:textId="77777777" w:rsidR="008F780E" w:rsidRPr="00E45330" w:rsidRDefault="008F780E">
      <w:r w:rsidRPr="00E45330">
        <w:t>The optional features in table 6.4.8-1 are defined for the VAE_DynamicGroup</w:t>
      </w:r>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r w:rsidRPr="00E45330">
              <w:t>Notification_test_event</w:t>
            </w:r>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r w:rsidRPr="00E45330">
              <w:rPr>
                <w:lang w:eastAsia="zh-CN"/>
              </w:rPr>
              <w:t>Notification_websocket</w:t>
            </w:r>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6.4.5.4. This feature requires that the </w:t>
            </w:r>
            <w:r w:rsidRPr="00E45330">
              <w:t>Notification_test_event feature is also supported.</w:t>
            </w:r>
          </w:p>
        </w:tc>
      </w:tr>
    </w:tbl>
    <w:p w14:paraId="55E84D3F" w14:textId="77777777" w:rsidR="008F780E" w:rsidRPr="00E45330" w:rsidRDefault="008F780E"/>
    <w:p w14:paraId="4BE84E84" w14:textId="77777777" w:rsidR="008F780E" w:rsidRPr="00E45330" w:rsidRDefault="00A04699">
      <w:pPr>
        <w:pStyle w:val="2"/>
      </w:pPr>
      <w:bookmarkStart w:id="5437" w:name="_Toc34035550"/>
      <w:bookmarkStart w:id="5438" w:name="_Toc36037543"/>
      <w:bookmarkStart w:id="5439" w:name="_Toc36037847"/>
      <w:bookmarkStart w:id="5440" w:name="_Toc38877689"/>
      <w:bookmarkStart w:id="5441" w:name="_Toc43199771"/>
      <w:bookmarkStart w:id="5442" w:name="_Toc45132950"/>
      <w:bookmarkStart w:id="5443" w:name="_Toc59015693"/>
      <w:bookmarkStart w:id="5444" w:name="_Toc63171249"/>
      <w:bookmarkStart w:id="5445" w:name="_Toc66282286"/>
      <w:bookmarkStart w:id="5446" w:name="_Toc68166162"/>
      <w:bookmarkStart w:id="5447" w:name="_Toc70426468"/>
      <w:bookmarkStart w:id="5448" w:name="_Toc73433821"/>
      <w:bookmarkStart w:id="5449" w:name="_Toc73435918"/>
      <w:bookmarkStart w:id="5450" w:name="_Toc73437325"/>
      <w:bookmarkStart w:id="5451" w:name="_Toc75351735"/>
      <w:bookmarkStart w:id="5452" w:name="_Toc83230013"/>
      <w:bookmarkStart w:id="5453" w:name="_Toc85528041"/>
      <w:bookmarkStart w:id="5454" w:name="_Toc90649666"/>
      <w:r w:rsidRPr="00E45330">
        <w:br w:type="page"/>
      </w:r>
      <w:bookmarkStart w:id="5455" w:name="_Toc216347211"/>
      <w:r w:rsidR="008F780E" w:rsidRPr="00E45330">
        <w:lastRenderedPageBreak/>
        <w:t>6.5</w:t>
      </w:r>
      <w:r w:rsidR="008F780E" w:rsidRPr="00E45330">
        <w:tab/>
        <w:t>VAE_ServiceContinuity Service API</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r w:rsidR="008F780E" w:rsidRPr="00E45330">
        <w:t xml:space="preserve"> </w:t>
      </w:r>
    </w:p>
    <w:p w14:paraId="2A18F59F" w14:textId="77777777" w:rsidR="008F780E" w:rsidRPr="00E45330" w:rsidRDefault="008F780E">
      <w:pPr>
        <w:pStyle w:val="30"/>
      </w:pPr>
      <w:bookmarkStart w:id="5456" w:name="_Toc34035551"/>
      <w:bookmarkStart w:id="5457" w:name="_Toc36037544"/>
      <w:bookmarkStart w:id="5458" w:name="_Toc36037848"/>
      <w:bookmarkStart w:id="5459" w:name="_Toc38877690"/>
      <w:bookmarkStart w:id="5460" w:name="_Toc43199772"/>
      <w:bookmarkStart w:id="5461" w:name="_Toc45132951"/>
      <w:bookmarkStart w:id="5462" w:name="_Toc59015694"/>
      <w:bookmarkStart w:id="5463" w:name="_Toc63171250"/>
      <w:bookmarkStart w:id="5464" w:name="_Toc66282287"/>
      <w:bookmarkStart w:id="5465" w:name="_Toc68166163"/>
      <w:bookmarkStart w:id="5466" w:name="_Toc70426469"/>
      <w:bookmarkStart w:id="5467" w:name="_Toc73433822"/>
      <w:bookmarkStart w:id="5468" w:name="_Toc73435919"/>
      <w:bookmarkStart w:id="5469" w:name="_Toc73437326"/>
      <w:bookmarkStart w:id="5470" w:name="_Toc75351736"/>
      <w:bookmarkStart w:id="5471" w:name="_Toc83230014"/>
      <w:bookmarkStart w:id="5472" w:name="_Toc85528042"/>
      <w:bookmarkStart w:id="5473" w:name="_Toc90649667"/>
      <w:bookmarkStart w:id="5474" w:name="_Toc216347212"/>
      <w:r w:rsidRPr="00E45330">
        <w:t>6.5.1</w:t>
      </w:r>
      <w:r w:rsidRPr="00E45330">
        <w:tab/>
        <w:t>Introduction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A939C2C" w14:textId="77777777" w:rsidR="00F101FE" w:rsidRPr="00E45330" w:rsidRDefault="00F101FE" w:rsidP="00F101FE">
      <w:pPr>
        <w:rPr>
          <w:noProof/>
          <w:lang w:eastAsia="zh-CN"/>
        </w:rPr>
      </w:pPr>
      <w:r w:rsidRPr="00E45330">
        <w:rPr>
          <w:noProof/>
        </w:rPr>
        <w:t xml:space="preserve">The </w:t>
      </w:r>
      <w:r w:rsidRPr="00E45330">
        <w:t>VAE_ServiceContinuity</w:t>
      </w:r>
      <w:r w:rsidRPr="00E45330">
        <w:rPr>
          <w:noProof/>
        </w:rPr>
        <w:t xml:space="preserve"> shall use the </w:t>
      </w:r>
      <w:r w:rsidRPr="00E45330">
        <w:t>VAE_ServiceContinuity</w:t>
      </w:r>
      <w:r w:rsidRPr="00E45330">
        <w:rPr>
          <w:noProof/>
        </w:rPr>
        <w:t xml:space="preserve"> </w:t>
      </w:r>
      <w:r w:rsidRPr="00E45330">
        <w:rPr>
          <w:noProof/>
          <w:lang w:eastAsia="zh-CN"/>
        </w:rPr>
        <w:t>API.</w:t>
      </w:r>
    </w:p>
    <w:p w14:paraId="2BDAFB6F" w14:textId="77777777" w:rsidR="008F780E" w:rsidRPr="00E45330" w:rsidRDefault="008F780E">
      <w:r w:rsidRPr="00E45330">
        <w:t>The API URI of the VAE_ServiceContinuity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30"/>
      </w:pPr>
      <w:bookmarkStart w:id="5475" w:name="_Toc34035552"/>
      <w:bookmarkStart w:id="5476" w:name="_Toc36037545"/>
      <w:bookmarkStart w:id="5477" w:name="_Toc36037849"/>
      <w:bookmarkStart w:id="5478" w:name="_Toc38877691"/>
      <w:bookmarkStart w:id="5479" w:name="_Toc43199773"/>
      <w:bookmarkStart w:id="5480" w:name="_Toc45132952"/>
      <w:bookmarkStart w:id="5481" w:name="_Toc59015695"/>
      <w:bookmarkStart w:id="5482" w:name="_Toc63171251"/>
      <w:bookmarkStart w:id="5483" w:name="_Toc66282288"/>
      <w:bookmarkStart w:id="5484" w:name="_Toc68166164"/>
      <w:bookmarkStart w:id="5485" w:name="_Toc70426470"/>
      <w:bookmarkStart w:id="5486" w:name="_Toc73433823"/>
      <w:bookmarkStart w:id="5487" w:name="_Toc73435920"/>
      <w:bookmarkStart w:id="5488" w:name="_Toc73437327"/>
      <w:bookmarkStart w:id="5489" w:name="_Toc75351737"/>
      <w:bookmarkStart w:id="5490" w:name="_Toc83230015"/>
      <w:bookmarkStart w:id="5491" w:name="_Toc85528043"/>
      <w:bookmarkStart w:id="5492" w:name="_Toc90649668"/>
      <w:bookmarkStart w:id="5493" w:name="_Toc216347213"/>
      <w:r w:rsidRPr="00E45330">
        <w:t>6.5.2</w:t>
      </w:r>
      <w:r w:rsidRPr="00E45330">
        <w:tab/>
        <w:t>Usage of HTTP</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64FA374" w14:textId="77777777" w:rsidR="008F780E" w:rsidRPr="00E45330" w:rsidRDefault="008F780E">
      <w:pPr>
        <w:pStyle w:val="40"/>
      </w:pPr>
      <w:bookmarkStart w:id="5494" w:name="_Toc34035553"/>
      <w:bookmarkStart w:id="5495" w:name="_Toc36037546"/>
      <w:bookmarkStart w:id="5496" w:name="_Toc36037850"/>
      <w:bookmarkStart w:id="5497" w:name="_Toc38877692"/>
      <w:bookmarkStart w:id="5498" w:name="_Toc43199774"/>
      <w:bookmarkStart w:id="5499" w:name="_Toc45132953"/>
      <w:bookmarkStart w:id="5500" w:name="_Toc59015696"/>
      <w:bookmarkStart w:id="5501" w:name="_Toc63171252"/>
      <w:bookmarkStart w:id="5502" w:name="_Toc66282289"/>
      <w:bookmarkStart w:id="5503" w:name="_Toc68166165"/>
      <w:bookmarkStart w:id="5504" w:name="_Toc70426471"/>
      <w:bookmarkStart w:id="5505" w:name="_Toc73433824"/>
      <w:bookmarkStart w:id="5506" w:name="_Toc73435921"/>
      <w:bookmarkStart w:id="5507" w:name="_Toc73437328"/>
      <w:bookmarkStart w:id="5508" w:name="_Toc75351738"/>
      <w:bookmarkStart w:id="5509" w:name="_Toc83230016"/>
      <w:bookmarkStart w:id="5510" w:name="_Toc85528044"/>
      <w:bookmarkStart w:id="5511" w:name="_Toc90649669"/>
      <w:bookmarkStart w:id="5512" w:name="_Toc216347214"/>
      <w:r w:rsidRPr="00E45330">
        <w:t>6.5.2.1</w:t>
      </w:r>
      <w:r w:rsidRPr="00E45330">
        <w:tab/>
        <w:t>General</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An OpenAPI [6] specification of HTTP messages and content bodies for the VAE_ServiceContinuity</w:t>
      </w:r>
      <w:r w:rsidRPr="00E45330">
        <w:rPr>
          <w:noProof/>
        </w:rPr>
        <w:t xml:space="preserve"> </w:t>
      </w:r>
      <w:r w:rsidRPr="00E45330">
        <w:t>is contained in Annex A.6.</w:t>
      </w:r>
    </w:p>
    <w:p w14:paraId="654CCD94" w14:textId="77777777" w:rsidR="008F780E" w:rsidRPr="00E45330" w:rsidRDefault="008F780E">
      <w:pPr>
        <w:pStyle w:val="40"/>
      </w:pPr>
      <w:bookmarkStart w:id="5513" w:name="_Toc34035554"/>
      <w:bookmarkStart w:id="5514" w:name="_Toc36037547"/>
      <w:bookmarkStart w:id="5515" w:name="_Toc36037851"/>
      <w:bookmarkStart w:id="5516" w:name="_Toc38877693"/>
      <w:bookmarkStart w:id="5517" w:name="_Toc43199775"/>
      <w:bookmarkStart w:id="5518" w:name="_Toc45132954"/>
      <w:bookmarkStart w:id="5519" w:name="_Toc59015697"/>
      <w:bookmarkStart w:id="5520" w:name="_Toc63171253"/>
      <w:bookmarkStart w:id="5521" w:name="_Toc66282290"/>
      <w:bookmarkStart w:id="5522" w:name="_Toc68166166"/>
      <w:bookmarkStart w:id="5523" w:name="_Toc70426472"/>
      <w:bookmarkStart w:id="5524" w:name="_Toc73433825"/>
      <w:bookmarkStart w:id="5525" w:name="_Toc73435922"/>
      <w:bookmarkStart w:id="5526" w:name="_Toc73437329"/>
      <w:bookmarkStart w:id="5527" w:name="_Toc75351739"/>
      <w:bookmarkStart w:id="5528" w:name="_Toc83230017"/>
      <w:bookmarkStart w:id="5529" w:name="_Toc85528045"/>
      <w:bookmarkStart w:id="5530" w:name="_Toc90649670"/>
      <w:bookmarkStart w:id="5531" w:name="_Toc216347215"/>
      <w:r w:rsidRPr="00E45330">
        <w:t>6.5.2.2</w:t>
      </w:r>
      <w:r w:rsidRPr="00E45330">
        <w:tab/>
        <w:t>HTTP standard headers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E77974F" w14:textId="77777777" w:rsidR="008F780E" w:rsidRPr="00E45330" w:rsidRDefault="008F780E">
      <w:pPr>
        <w:pStyle w:val="50"/>
        <w:rPr>
          <w:lang w:eastAsia="zh-CN"/>
        </w:rPr>
      </w:pPr>
      <w:bookmarkStart w:id="5532" w:name="_Toc34035555"/>
      <w:bookmarkStart w:id="5533" w:name="_Toc36037548"/>
      <w:bookmarkStart w:id="5534" w:name="_Toc36037852"/>
      <w:bookmarkStart w:id="5535" w:name="_Toc38877694"/>
      <w:bookmarkStart w:id="5536" w:name="_Toc43199776"/>
      <w:bookmarkStart w:id="5537" w:name="_Toc45132955"/>
      <w:bookmarkStart w:id="5538" w:name="_Toc59015698"/>
      <w:bookmarkStart w:id="5539" w:name="_Toc63171254"/>
      <w:bookmarkStart w:id="5540" w:name="_Toc66282291"/>
      <w:bookmarkStart w:id="5541" w:name="_Toc68166167"/>
      <w:bookmarkStart w:id="5542" w:name="_Toc70426473"/>
      <w:bookmarkStart w:id="5543" w:name="_Toc73433826"/>
      <w:bookmarkStart w:id="5544" w:name="_Toc73435923"/>
      <w:bookmarkStart w:id="5545" w:name="_Toc73437330"/>
      <w:bookmarkStart w:id="5546" w:name="_Toc75351740"/>
      <w:bookmarkStart w:id="5547" w:name="_Toc83230018"/>
      <w:bookmarkStart w:id="5548" w:name="_Toc85528046"/>
      <w:bookmarkStart w:id="5549" w:name="_Toc90649671"/>
      <w:bookmarkStart w:id="5550" w:name="_Toc216347216"/>
      <w:r w:rsidRPr="00E45330">
        <w:t>6.5.2.2.1</w:t>
      </w:r>
      <w:r w:rsidRPr="00E45330">
        <w:rPr>
          <w:rFonts w:hint="eastAsia"/>
          <w:lang w:eastAsia="zh-CN"/>
        </w:rPr>
        <w:tab/>
      </w:r>
      <w:r w:rsidRPr="00E45330">
        <w:rPr>
          <w:lang w:eastAsia="zh-CN"/>
        </w:rPr>
        <w:t>General</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50"/>
      </w:pPr>
      <w:bookmarkStart w:id="5551" w:name="_Toc34035556"/>
      <w:bookmarkStart w:id="5552" w:name="_Toc36037549"/>
      <w:bookmarkStart w:id="5553" w:name="_Toc36037853"/>
      <w:bookmarkStart w:id="5554" w:name="_Toc38877695"/>
      <w:bookmarkStart w:id="5555" w:name="_Toc43199777"/>
      <w:bookmarkStart w:id="5556" w:name="_Toc45132956"/>
      <w:bookmarkStart w:id="5557" w:name="_Toc59015699"/>
      <w:bookmarkStart w:id="5558" w:name="_Toc63171255"/>
      <w:bookmarkStart w:id="5559" w:name="_Toc66282292"/>
      <w:bookmarkStart w:id="5560" w:name="_Toc68166168"/>
      <w:bookmarkStart w:id="5561" w:name="_Toc70426474"/>
      <w:bookmarkStart w:id="5562" w:name="_Toc73433827"/>
      <w:bookmarkStart w:id="5563" w:name="_Toc73435924"/>
      <w:bookmarkStart w:id="5564" w:name="_Toc73437331"/>
      <w:bookmarkStart w:id="5565" w:name="_Toc75351741"/>
      <w:bookmarkStart w:id="5566" w:name="_Toc83230019"/>
      <w:bookmarkStart w:id="5567" w:name="_Toc85528047"/>
      <w:bookmarkStart w:id="5568" w:name="_Toc90649672"/>
      <w:bookmarkStart w:id="5569" w:name="_Toc216347217"/>
      <w:r w:rsidRPr="00E45330">
        <w:t>6.5.2.2.2</w:t>
      </w:r>
      <w:r w:rsidRPr="00E45330">
        <w:tab/>
        <w:t>Content type</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40"/>
      </w:pPr>
      <w:bookmarkStart w:id="5570" w:name="_Toc34035557"/>
      <w:bookmarkStart w:id="5571" w:name="_Toc36037550"/>
      <w:bookmarkStart w:id="5572" w:name="_Toc36037854"/>
      <w:bookmarkStart w:id="5573" w:name="_Toc38877696"/>
      <w:bookmarkStart w:id="5574" w:name="_Toc43199778"/>
      <w:bookmarkStart w:id="5575" w:name="_Toc45132957"/>
      <w:bookmarkStart w:id="5576" w:name="_Toc59015700"/>
      <w:bookmarkStart w:id="5577" w:name="_Toc63171256"/>
      <w:bookmarkStart w:id="5578" w:name="_Toc66282293"/>
      <w:bookmarkStart w:id="5579" w:name="_Toc68166169"/>
      <w:bookmarkStart w:id="5580" w:name="_Toc70426475"/>
      <w:bookmarkStart w:id="5581" w:name="_Toc73433828"/>
      <w:bookmarkStart w:id="5582" w:name="_Toc73435925"/>
      <w:bookmarkStart w:id="5583" w:name="_Toc73437332"/>
      <w:bookmarkStart w:id="5584" w:name="_Toc75351742"/>
      <w:bookmarkStart w:id="5585" w:name="_Toc83230020"/>
      <w:bookmarkStart w:id="5586" w:name="_Toc85528048"/>
      <w:bookmarkStart w:id="5587" w:name="_Toc90649673"/>
      <w:bookmarkStart w:id="5588" w:name="_Toc216347218"/>
      <w:r w:rsidRPr="00E45330">
        <w:t>6.5.2.3</w:t>
      </w:r>
      <w:r w:rsidRPr="00E45330">
        <w:tab/>
        <w:t>HTTP custom headers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9D30927" w14:textId="77777777" w:rsidR="008F780E" w:rsidRPr="00E45330" w:rsidRDefault="008F780E">
      <w:pPr>
        <w:pStyle w:val="50"/>
        <w:rPr>
          <w:lang w:eastAsia="zh-CN"/>
        </w:rPr>
      </w:pPr>
      <w:bookmarkStart w:id="5589" w:name="_Toc34035558"/>
      <w:bookmarkStart w:id="5590" w:name="_Toc36037551"/>
      <w:bookmarkStart w:id="5591" w:name="_Toc36037855"/>
      <w:bookmarkStart w:id="5592" w:name="_Toc38877697"/>
      <w:bookmarkStart w:id="5593" w:name="_Toc43199779"/>
      <w:bookmarkStart w:id="5594" w:name="_Toc45132958"/>
      <w:bookmarkStart w:id="5595" w:name="_Toc59015701"/>
      <w:bookmarkStart w:id="5596" w:name="_Toc63171257"/>
      <w:bookmarkStart w:id="5597" w:name="_Toc66282294"/>
      <w:bookmarkStart w:id="5598" w:name="_Toc68166170"/>
      <w:bookmarkStart w:id="5599" w:name="_Toc70426476"/>
      <w:bookmarkStart w:id="5600" w:name="_Toc73433829"/>
      <w:bookmarkStart w:id="5601" w:name="_Toc73435926"/>
      <w:bookmarkStart w:id="5602" w:name="_Toc73437333"/>
      <w:bookmarkStart w:id="5603" w:name="_Toc75351743"/>
      <w:bookmarkStart w:id="5604" w:name="_Toc83230021"/>
      <w:bookmarkStart w:id="5605" w:name="_Toc85528049"/>
      <w:bookmarkStart w:id="5606" w:name="_Toc90649674"/>
      <w:bookmarkStart w:id="5607" w:name="_Toc216347219"/>
      <w:r w:rsidRPr="00E45330">
        <w:t>6.5.2.3.1</w:t>
      </w:r>
      <w:r w:rsidRPr="00E45330">
        <w:rPr>
          <w:rFonts w:hint="eastAsia"/>
          <w:lang w:eastAsia="zh-CN"/>
        </w:rPr>
        <w:tab/>
      </w:r>
      <w:r w:rsidRPr="00E45330">
        <w:rPr>
          <w:lang w:eastAsia="zh-CN"/>
        </w:rPr>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30"/>
      </w:pPr>
      <w:bookmarkStart w:id="5608" w:name="_Toc34035559"/>
      <w:bookmarkStart w:id="5609" w:name="_Toc36037552"/>
      <w:bookmarkStart w:id="5610" w:name="_Toc36037856"/>
      <w:bookmarkStart w:id="5611" w:name="_Toc38877698"/>
      <w:bookmarkStart w:id="5612" w:name="_Toc43199780"/>
      <w:bookmarkStart w:id="5613" w:name="_Toc45132959"/>
      <w:bookmarkStart w:id="5614" w:name="_Toc59015702"/>
      <w:bookmarkStart w:id="5615" w:name="_Toc63171258"/>
      <w:bookmarkStart w:id="5616" w:name="_Toc66282295"/>
      <w:bookmarkStart w:id="5617" w:name="_Toc68166171"/>
      <w:bookmarkStart w:id="5618" w:name="_Toc70426477"/>
      <w:bookmarkStart w:id="5619" w:name="_Toc73433830"/>
      <w:bookmarkStart w:id="5620" w:name="_Toc73435927"/>
      <w:bookmarkStart w:id="5621" w:name="_Toc73437334"/>
      <w:bookmarkStart w:id="5622" w:name="_Toc75351744"/>
      <w:bookmarkStart w:id="5623" w:name="_Toc83230022"/>
      <w:bookmarkStart w:id="5624" w:name="_Toc85528050"/>
      <w:bookmarkStart w:id="5625" w:name="_Toc90649675"/>
      <w:bookmarkStart w:id="5626" w:name="_Toc216347220"/>
      <w:r w:rsidRPr="00E45330">
        <w:lastRenderedPageBreak/>
        <w:t>6.5.3</w:t>
      </w:r>
      <w:r w:rsidRPr="00E45330">
        <w:tab/>
        <w:t>Resources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Pr="00E45330">
        <w:t xml:space="preserve"> </w:t>
      </w:r>
    </w:p>
    <w:p w14:paraId="6C8C6AB8" w14:textId="77777777" w:rsidR="008F780E" w:rsidRDefault="008F780E">
      <w:pPr>
        <w:pStyle w:val="40"/>
      </w:pPr>
      <w:bookmarkStart w:id="5627" w:name="_Toc34035560"/>
      <w:bookmarkStart w:id="5628" w:name="_Toc36037553"/>
      <w:bookmarkStart w:id="5629" w:name="_Toc36037857"/>
      <w:bookmarkStart w:id="5630" w:name="_Toc38877699"/>
      <w:bookmarkStart w:id="5631" w:name="_Toc43199781"/>
      <w:bookmarkStart w:id="5632" w:name="_Toc45132960"/>
      <w:bookmarkStart w:id="5633" w:name="_Toc59015703"/>
      <w:bookmarkStart w:id="5634" w:name="_Toc63171259"/>
      <w:bookmarkStart w:id="5635" w:name="_Toc66282296"/>
      <w:bookmarkStart w:id="5636" w:name="_Toc68166172"/>
      <w:bookmarkStart w:id="5637" w:name="_Toc70426478"/>
      <w:bookmarkStart w:id="5638" w:name="_Toc73433831"/>
      <w:bookmarkStart w:id="5639" w:name="_Toc73435928"/>
      <w:bookmarkStart w:id="5640" w:name="_Toc73437335"/>
      <w:bookmarkStart w:id="5641" w:name="_Toc75351745"/>
      <w:bookmarkStart w:id="5642" w:name="_Toc83230023"/>
      <w:bookmarkStart w:id="5643" w:name="_Toc85528051"/>
      <w:bookmarkStart w:id="5644" w:name="_Toc90649676"/>
      <w:bookmarkStart w:id="5645" w:name="_Toc216347221"/>
      <w:r w:rsidRPr="00E45330">
        <w:t>6.5.3.1</w:t>
      </w:r>
      <w:r w:rsidRPr="00E45330">
        <w:tab/>
        <w:t>Overview</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r>
        <w:t>VAE_ServiceContinuity</w:t>
      </w:r>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25pt;height:166.15pt" o:ole="">
            <v:imagedata r:id="rId91" o:title=""/>
          </v:shape>
          <o:OLEObject Type="Embed" ProgID="Visio.Drawing.15" ShapeID="_x0000_i1066" DrawAspect="Content" ObjectID="_1826960027" r:id="rId92"/>
        </w:object>
      </w:r>
    </w:p>
    <w:p w14:paraId="0BB2310C" w14:textId="77777777" w:rsidR="008F780E" w:rsidRPr="00E45330" w:rsidRDefault="00343E74">
      <w:pPr>
        <w:pStyle w:val="TF"/>
      </w:pPr>
      <w:r w:rsidRPr="00E45330">
        <w:t>Figure</w:t>
      </w:r>
      <w:r>
        <w:t> </w:t>
      </w:r>
      <w:r w:rsidR="008F780E" w:rsidRPr="00E45330">
        <w:t>6.5.3.1-1: Resource URI structure of the VAE_ServiceContinuity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/geo-areas/{geoId}</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40"/>
      </w:pPr>
      <w:bookmarkStart w:id="5646" w:name="_Toc34035561"/>
      <w:bookmarkStart w:id="5647" w:name="_Toc36037554"/>
      <w:bookmarkStart w:id="5648" w:name="_Toc36037858"/>
      <w:bookmarkStart w:id="5649" w:name="_Toc38877700"/>
      <w:bookmarkStart w:id="5650" w:name="_Toc43199782"/>
      <w:bookmarkStart w:id="5651" w:name="_Toc45132961"/>
      <w:bookmarkStart w:id="5652" w:name="_Toc59015704"/>
      <w:bookmarkStart w:id="5653" w:name="_Toc63171260"/>
      <w:bookmarkStart w:id="5654" w:name="_Toc66282297"/>
      <w:bookmarkStart w:id="5655" w:name="_Toc68166173"/>
      <w:bookmarkStart w:id="5656" w:name="_Toc70426479"/>
      <w:bookmarkStart w:id="5657" w:name="_Toc73433832"/>
      <w:bookmarkStart w:id="5658" w:name="_Toc73435929"/>
      <w:bookmarkStart w:id="5659" w:name="_Toc73437336"/>
      <w:bookmarkStart w:id="5660" w:name="_Toc75351746"/>
      <w:bookmarkStart w:id="5661" w:name="_Toc83230024"/>
      <w:bookmarkStart w:id="5662" w:name="_Toc85528052"/>
      <w:bookmarkStart w:id="5663" w:name="_Toc90649677"/>
      <w:bookmarkStart w:id="5664" w:name="_Toc216347222"/>
      <w:r w:rsidRPr="00E45330">
        <w:t>6.5.3.2</w:t>
      </w:r>
      <w:r w:rsidRPr="00E45330">
        <w:tab/>
        <w:t>Resource: Individual Geographical Area</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0657BEB" w14:textId="77777777" w:rsidR="008F780E" w:rsidRPr="00E45330" w:rsidRDefault="008F780E">
      <w:pPr>
        <w:pStyle w:val="50"/>
      </w:pPr>
      <w:bookmarkStart w:id="5665" w:name="_Toc34035562"/>
      <w:bookmarkStart w:id="5666" w:name="_Toc36037555"/>
      <w:bookmarkStart w:id="5667" w:name="_Toc36037859"/>
      <w:bookmarkStart w:id="5668" w:name="_Toc38877701"/>
      <w:bookmarkStart w:id="5669" w:name="_Toc43199783"/>
      <w:bookmarkStart w:id="5670" w:name="_Toc45132962"/>
      <w:bookmarkStart w:id="5671" w:name="_Toc59015705"/>
      <w:bookmarkStart w:id="5672" w:name="_Toc63171261"/>
      <w:bookmarkStart w:id="5673" w:name="_Toc66282298"/>
      <w:bookmarkStart w:id="5674" w:name="_Toc68166174"/>
      <w:bookmarkStart w:id="5675" w:name="_Toc70426480"/>
      <w:bookmarkStart w:id="5676" w:name="_Toc73433833"/>
      <w:bookmarkStart w:id="5677" w:name="_Toc73435930"/>
      <w:bookmarkStart w:id="5678" w:name="_Toc73437337"/>
      <w:bookmarkStart w:id="5679" w:name="_Toc75351747"/>
      <w:bookmarkStart w:id="5680" w:name="_Toc83230025"/>
      <w:bookmarkStart w:id="5681" w:name="_Toc85528053"/>
      <w:bookmarkStart w:id="5682" w:name="_Toc90649678"/>
      <w:bookmarkStart w:id="5683" w:name="_Toc216347223"/>
      <w:r w:rsidRPr="00E45330">
        <w:t>6.5.3.2.1</w:t>
      </w:r>
      <w:r w:rsidRPr="00E45330">
        <w:tab/>
        <w:t>Description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50"/>
      </w:pPr>
      <w:bookmarkStart w:id="5684" w:name="_Toc34035563"/>
      <w:bookmarkStart w:id="5685" w:name="_Toc36037556"/>
      <w:bookmarkStart w:id="5686" w:name="_Toc36037860"/>
      <w:bookmarkStart w:id="5687" w:name="_Toc38877702"/>
      <w:bookmarkStart w:id="5688" w:name="_Toc43199784"/>
      <w:bookmarkStart w:id="5689" w:name="_Toc45132963"/>
      <w:bookmarkStart w:id="5690" w:name="_Toc59015706"/>
      <w:bookmarkStart w:id="5691" w:name="_Toc63171262"/>
      <w:bookmarkStart w:id="5692" w:name="_Toc66282299"/>
      <w:bookmarkStart w:id="5693" w:name="_Toc68166175"/>
      <w:bookmarkStart w:id="5694" w:name="_Toc70426481"/>
      <w:bookmarkStart w:id="5695" w:name="_Toc73433834"/>
      <w:bookmarkStart w:id="5696" w:name="_Toc73435931"/>
      <w:bookmarkStart w:id="5697" w:name="_Toc73437338"/>
      <w:bookmarkStart w:id="5698" w:name="_Toc75351748"/>
      <w:bookmarkStart w:id="5699" w:name="_Toc83230026"/>
      <w:bookmarkStart w:id="5700" w:name="_Toc85528054"/>
      <w:bookmarkStart w:id="5701" w:name="_Toc90649679"/>
      <w:bookmarkStart w:id="5702" w:name="_Toc216347224"/>
      <w:r w:rsidRPr="00E45330">
        <w:t>6.5.3.2.2</w:t>
      </w:r>
      <w:r w:rsidRPr="00E45330">
        <w:tab/>
        <w:t>Resource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geo-areas/{geoId}</w:t>
      </w:r>
    </w:p>
    <w:p w14:paraId="4BA423AD" w14:textId="77777777" w:rsidR="008F780E" w:rsidRPr="00E45330" w:rsidRDefault="008F780E">
      <w:pPr>
        <w:rPr>
          <w:rFonts w:ascii="Arial" w:hAnsi="Arial" w:cs="Arial"/>
        </w:rPr>
      </w:pPr>
      <w:r w:rsidRPr="00E45330">
        <w:t>This resource shall support the resource URI variables defined in table 6.5.3.2.2-1</w:t>
      </w:r>
      <w:r w:rsidRPr="00E45330">
        <w:rPr>
          <w:rFonts w:ascii="Arial" w:hAnsi="Arial" w:cs="Arial"/>
        </w:rPr>
        <w:t>.</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r w:rsidRPr="00E45330">
              <w:t>apiRoot</w:t>
            </w:r>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r w:rsidRPr="00E45330">
              <w:t>geoId</w:t>
            </w:r>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50"/>
      </w:pPr>
      <w:bookmarkStart w:id="5703" w:name="_Toc34035564"/>
      <w:bookmarkStart w:id="5704" w:name="_Toc36037557"/>
      <w:bookmarkStart w:id="5705" w:name="_Toc36037861"/>
      <w:bookmarkStart w:id="5706" w:name="_Toc38877703"/>
      <w:bookmarkStart w:id="5707" w:name="_Toc43199785"/>
      <w:bookmarkStart w:id="5708" w:name="_Toc45132964"/>
      <w:bookmarkStart w:id="5709" w:name="_Toc59015707"/>
      <w:bookmarkStart w:id="5710" w:name="_Toc63171263"/>
      <w:bookmarkStart w:id="5711" w:name="_Toc66282300"/>
      <w:bookmarkStart w:id="5712" w:name="_Toc68166176"/>
      <w:bookmarkStart w:id="5713" w:name="_Toc70426482"/>
      <w:bookmarkStart w:id="5714" w:name="_Toc73433835"/>
      <w:bookmarkStart w:id="5715" w:name="_Toc73435932"/>
      <w:bookmarkStart w:id="5716" w:name="_Toc73437339"/>
      <w:bookmarkStart w:id="5717" w:name="_Toc75351749"/>
      <w:bookmarkStart w:id="5718" w:name="_Toc83230027"/>
      <w:bookmarkStart w:id="5719" w:name="_Toc85528055"/>
      <w:bookmarkStart w:id="5720" w:name="_Toc90649680"/>
      <w:bookmarkStart w:id="5721" w:name="_Toc216347225"/>
      <w:r w:rsidRPr="00E45330">
        <w:lastRenderedPageBreak/>
        <w:t>6.5.3.2.3</w:t>
      </w:r>
      <w:r w:rsidRPr="00E45330">
        <w:tab/>
        <w:t>Resource Standard Methods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35E1DAA" w14:textId="77777777" w:rsidR="008F780E" w:rsidRPr="00E45330" w:rsidRDefault="008F780E">
      <w:pPr>
        <w:pStyle w:val="6"/>
      </w:pPr>
      <w:bookmarkStart w:id="5722" w:name="_Toc34035565"/>
      <w:bookmarkStart w:id="5723" w:name="_Toc36037558"/>
      <w:bookmarkStart w:id="5724" w:name="_Toc36037862"/>
      <w:bookmarkStart w:id="5725" w:name="_Toc38877704"/>
      <w:bookmarkStart w:id="5726" w:name="_Toc43199786"/>
      <w:bookmarkStart w:id="5727" w:name="_Toc45132965"/>
      <w:bookmarkStart w:id="5728" w:name="_Toc59015708"/>
      <w:bookmarkStart w:id="5729" w:name="_Toc63171264"/>
      <w:bookmarkStart w:id="5730" w:name="_Toc66282301"/>
      <w:bookmarkStart w:id="5731" w:name="_Toc68166177"/>
      <w:bookmarkStart w:id="5732" w:name="_Toc70426483"/>
      <w:bookmarkStart w:id="5733" w:name="_Toc73433836"/>
      <w:bookmarkStart w:id="5734" w:name="_Toc73435933"/>
      <w:bookmarkStart w:id="5735" w:name="_Toc73437340"/>
      <w:bookmarkStart w:id="5736" w:name="_Toc75351750"/>
      <w:bookmarkStart w:id="5737" w:name="_Toc83230028"/>
      <w:bookmarkStart w:id="5738" w:name="_Toc85528056"/>
      <w:bookmarkStart w:id="5739" w:name="_Toc90649681"/>
      <w:bookmarkStart w:id="5740" w:name="_Toc216347226"/>
      <w:r w:rsidRPr="00E45330">
        <w:t>6.5.3.2.3.1</w:t>
      </w:r>
      <w:r w:rsidRPr="00E45330">
        <w:tab/>
        <w:t>GET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r w:rsidRPr="00E45330">
              <w:t>SupportedFeatures</w:t>
            </w:r>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lastRenderedPageBreak/>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50"/>
      </w:pPr>
      <w:bookmarkStart w:id="5741" w:name="_Toc34035566"/>
      <w:bookmarkStart w:id="5742" w:name="_Toc36037559"/>
      <w:bookmarkStart w:id="5743" w:name="_Toc36037863"/>
      <w:bookmarkStart w:id="5744" w:name="_Toc38877705"/>
      <w:bookmarkStart w:id="5745" w:name="_Toc43199787"/>
      <w:bookmarkStart w:id="5746" w:name="_Toc45132966"/>
      <w:bookmarkStart w:id="5747" w:name="_Toc59015709"/>
      <w:bookmarkStart w:id="5748" w:name="_Toc63171265"/>
      <w:bookmarkStart w:id="5749" w:name="_Toc66282302"/>
      <w:bookmarkStart w:id="5750" w:name="_Toc68166178"/>
      <w:bookmarkStart w:id="5751" w:name="_Toc70426484"/>
      <w:bookmarkStart w:id="5752" w:name="_Toc73433837"/>
      <w:bookmarkStart w:id="5753" w:name="_Toc73435934"/>
      <w:bookmarkStart w:id="5754" w:name="_Toc73437341"/>
      <w:bookmarkStart w:id="5755" w:name="_Toc75351751"/>
      <w:bookmarkStart w:id="5756" w:name="_Toc83230029"/>
      <w:bookmarkStart w:id="5757" w:name="_Toc85528057"/>
      <w:bookmarkStart w:id="5758" w:name="_Toc90649682"/>
      <w:bookmarkStart w:id="5759" w:name="_Toc216347227"/>
      <w:r w:rsidRPr="00E45330">
        <w:t>6.5.3.2.4</w:t>
      </w:r>
      <w:r w:rsidRPr="00E45330">
        <w:tab/>
        <w:t>Resource Custom Operations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30"/>
      </w:pPr>
      <w:bookmarkStart w:id="5760" w:name="_Toc34035567"/>
      <w:bookmarkStart w:id="5761" w:name="_Toc36037560"/>
      <w:bookmarkStart w:id="5762" w:name="_Toc36037864"/>
      <w:bookmarkStart w:id="5763" w:name="_Toc38877706"/>
      <w:bookmarkStart w:id="5764" w:name="_Toc43199788"/>
      <w:bookmarkStart w:id="5765" w:name="_Toc45132967"/>
      <w:bookmarkStart w:id="5766" w:name="_Toc59015710"/>
      <w:bookmarkStart w:id="5767" w:name="_Toc63171266"/>
      <w:bookmarkStart w:id="5768" w:name="_Toc66282303"/>
      <w:bookmarkStart w:id="5769" w:name="_Toc68166179"/>
      <w:bookmarkStart w:id="5770" w:name="_Toc70426485"/>
      <w:bookmarkStart w:id="5771" w:name="_Toc73433838"/>
      <w:bookmarkStart w:id="5772" w:name="_Toc73435935"/>
      <w:bookmarkStart w:id="5773" w:name="_Toc73437342"/>
      <w:bookmarkStart w:id="5774" w:name="_Toc75351752"/>
      <w:bookmarkStart w:id="5775" w:name="_Toc83230030"/>
      <w:bookmarkStart w:id="5776" w:name="_Toc85528058"/>
      <w:bookmarkStart w:id="5777" w:name="_Toc90649683"/>
      <w:bookmarkStart w:id="5778" w:name="_Toc216347228"/>
      <w:r w:rsidRPr="00E45330">
        <w:t>6.5.4</w:t>
      </w:r>
      <w:r w:rsidRPr="00E45330">
        <w:tab/>
        <w:t>Custom Operations without associated resources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r w:rsidRPr="00E45330">
        <w:t xml:space="preserve"> </w:t>
      </w:r>
    </w:p>
    <w:p w14:paraId="585FE390" w14:textId="77777777" w:rsidR="008F780E" w:rsidRPr="00E45330" w:rsidRDefault="008F780E">
      <w:r w:rsidRPr="00E45330">
        <w:t>There are no custom operations without associated resources supported on VAE_ServiceContinuity.</w:t>
      </w:r>
    </w:p>
    <w:p w14:paraId="71A9F7F5" w14:textId="77777777" w:rsidR="008F780E" w:rsidRPr="00E45330" w:rsidRDefault="008F780E">
      <w:pPr>
        <w:pStyle w:val="30"/>
      </w:pPr>
      <w:bookmarkStart w:id="5779" w:name="_Toc34035568"/>
      <w:bookmarkStart w:id="5780" w:name="_Toc36037561"/>
      <w:bookmarkStart w:id="5781" w:name="_Toc36037865"/>
      <w:bookmarkStart w:id="5782" w:name="_Toc38877707"/>
      <w:bookmarkStart w:id="5783" w:name="_Toc43199789"/>
      <w:bookmarkStart w:id="5784" w:name="_Toc45132968"/>
      <w:bookmarkStart w:id="5785" w:name="_Toc59015711"/>
      <w:bookmarkStart w:id="5786" w:name="_Toc63171267"/>
      <w:bookmarkStart w:id="5787" w:name="_Toc66282304"/>
      <w:bookmarkStart w:id="5788" w:name="_Toc68166180"/>
      <w:bookmarkStart w:id="5789" w:name="_Toc70426486"/>
      <w:bookmarkStart w:id="5790" w:name="_Toc73433839"/>
      <w:bookmarkStart w:id="5791" w:name="_Toc73435936"/>
      <w:bookmarkStart w:id="5792" w:name="_Toc73437343"/>
      <w:bookmarkStart w:id="5793" w:name="_Toc75351753"/>
      <w:bookmarkStart w:id="5794" w:name="_Toc83230031"/>
      <w:bookmarkStart w:id="5795" w:name="_Toc85528059"/>
      <w:bookmarkStart w:id="5796" w:name="_Toc90649684"/>
      <w:bookmarkStart w:id="5797" w:name="_Toc216347229"/>
      <w:r w:rsidRPr="00E45330">
        <w:t>6.5.5</w:t>
      </w:r>
      <w:r w:rsidRPr="00E45330">
        <w:tab/>
        <w:t>Notifications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30"/>
      </w:pPr>
      <w:bookmarkStart w:id="5798" w:name="_Toc34035569"/>
      <w:bookmarkStart w:id="5799" w:name="_Toc36037562"/>
      <w:bookmarkStart w:id="5800" w:name="_Toc36037866"/>
      <w:bookmarkStart w:id="5801" w:name="_Toc38877708"/>
      <w:bookmarkStart w:id="5802" w:name="_Toc43199790"/>
      <w:bookmarkStart w:id="5803" w:name="_Toc45132969"/>
      <w:bookmarkStart w:id="5804" w:name="_Toc59015712"/>
      <w:bookmarkStart w:id="5805" w:name="_Toc63171268"/>
      <w:bookmarkStart w:id="5806" w:name="_Toc66282305"/>
      <w:bookmarkStart w:id="5807" w:name="_Toc68166181"/>
      <w:bookmarkStart w:id="5808" w:name="_Toc70426487"/>
      <w:bookmarkStart w:id="5809" w:name="_Toc73433840"/>
      <w:bookmarkStart w:id="5810" w:name="_Toc73435937"/>
      <w:bookmarkStart w:id="5811" w:name="_Toc73437344"/>
      <w:bookmarkStart w:id="5812" w:name="_Toc75351754"/>
      <w:bookmarkStart w:id="5813" w:name="_Toc83230032"/>
      <w:bookmarkStart w:id="5814" w:name="_Toc85528060"/>
      <w:bookmarkStart w:id="5815" w:name="_Toc90649685"/>
      <w:bookmarkStart w:id="5816" w:name="_Toc216347230"/>
      <w:r w:rsidRPr="00E45330">
        <w:t>6.5.6</w:t>
      </w:r>
      <w:r w:rsidRPr="00E45330">
        <w:tab/>
        <w:t>Data Model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87FB021" w14:textId="77777777" w:rsidR="008F780E" w:rsidRPr="00E45330" w:rsidRDefault="008F780E">
      <w:pPr>
        <w:pStyle w:val="40"/>
      </w:pPr>
      <w:bookmarkStart w:id="5817" w:name="_Toc34035570"/>
      <w:bookmarkStart w:id="5818" w:name="_Toc36037563"/>
      <w:bookmarkStart w:id="5819" w:name="_Toc36037867"/>
      <w:bookmarkStart w:id="5820" w:name="_Toc38877709"/>
      <w:bookmarkStart w:id="5821" w:name="_Toc43199791"/>
      <w:bookmarkStart w:id="5822" w:name="_Toc45132970"/>
      <w:bookmarkStart w:id="5823" w:name="_Toc59015713"/>
      <w:bookmarkStart w:id="5824" w:name="_Toc63171269"/>
      <w:bookmarkStart w:id="5825" w:name="_Toc66282306"/>
      <w:bookmarkStart w:id="5826" w:name="_Toc68166182"/>
      <w:bookmarkStart w:id="5827" w:name="_Toc70426488"/>
      <w:bookmarkStart w:id="5828" w:name="_Toc73433841"/>
      <w:bookmarkStart w:id="5829" w:name="_Toc73435938"/>
      <w:bookmarkStart w:id="5830" w:name="_Toc73437345"/>
      <w:bookmarkStart w:id="5831" w:name="_Toc75351755"/>
      <w:bookmarkStart w:id="5832" w:name="_Toc83230033"/>
      <w:bookmarkStart w:id="5833" w:name="_Toc85528061"/>
      <w:bookmarkStart w:id="5834" w:name="_Toc90649686"/>
      <w:bookmarkStart w:id="5835" w:name="_Toc216347231"/>
      <w:r w:rsidRPr="00E45330">
        <w:t>6.5.6.1</w:t>
      </w:r>
      <w:r w:rsidRPr="00E45330">
        <w:tab/>
        <w:t>General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6.5.6.1-1 specifies the data types defined for the VAE_ServiceContinuity API.</w:t>
      </w:r>
    </w:p>
    <w:p w14:paraId="24D65732" w14:textId="77777777" w:rsidR="008F780E" w:rsidRPr="00E45330" w:rsidRDefault="007F6F6B">
      <w:pPr>
        <w:pStyle w:val="TH"/>
      </w:pPr>
      <w:r w:rsidRPr="00E45330">
        <w:t>Table</w:t>
      </w:r>
      <w:r>
        <w:t> </w:t>
      </w:r>
      <w:r w:rsidR="008F780E" w:rsidRPr="00E45330">
        <w:t>6.5.6.1-1: VAE_ServiceContinuity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VAE_ServiceContinuity service based interface protocol from other specifications, including a reference to their respective specifications and when needed, a short description of their use within the VAE_ServiceContinuity service based interface. </w:t>
      </w:r>
    </w:p>
    <w:p w14:paraId="5CF8712A" w14:textId="77777777" w:rsidR="008F780E" w:rsidRPr="00E45330" w:rsidRDefault="007F6F6B">
      <w:pPr>
        <w:pStyle w:val="TH"/>
      </w:pPr>
      <w:r w:rsidRPr="00E45330">
        <w:t>Table</w:t>
      </w:r>
      <w:r>
        <w:t> </w:t>
      </w:r>
      <w:r w:rsidR="008F780E" w:rsidRPr="00E45330">
        <w:t>6.5.6.1-2: VAE_ServiceContinuity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40"/>
        <w:rPr>
          <w:lang w:val="en-US"/>
        </w:rPr>
      </w:pPr>
      <w:bookmarkStart w:id="5836" w:name="_Toc34035571"/>
      <w:bookmarkStart w:id="5837" w:name="_Toc36037564"/>
      <w:bookmarkStart w:id="5838" w:name="_Toc36037868"/>
      <w:bookmarkStart w:id="5839" w:name="_Toc38877710"/>
      <w:bookmarkStart w:id="5840" w:name="_Toc43199792"/>
      <w:bookmarkStart w:id="5841" w:name="_Toc45132971"/>
      <w:bookmarkStart w:id="5842" w:name="_Toc59015714"/>
      <w:bookmarkStart w:id="5843" w:name="_Toc63171270"/>
      <w:bookmarkStart w:id="5844" w:name="_Toc66282307"/>
      <w:bookmarkStart w:id="5845" w:name="_Toc68166183"/>
      <w:bookmarkStart w:id="5846" w:name="_Toc70426489"/>
      <w:bookmarkStart w:id="5847" w:name="_Toc73433842"/>
      <w:bookmarkStart w:id="5848" w:name="_Toc73435939"/>
      <w:bookmarkStart w:id="5849" w:name="_Toc73437346"/>
      <w:bookmarkStart w:id="5850" w:name="_Toc75351756"/>
      <w:bookmarkStart w:id="5851" w:name="_Toc83230034"/>
      <w:bookmarkStart w:id="5852" w:name="_Toc85528062"/>
      <w:bookmarkStart w:id="5853" w:name="_Toc90649687"/>
      <w:bookmarkStart w:id="5854" w:name="_Toc216347232"/>
      <w:r w:rsidRPr="00E45330">
        <w:rPr>
          <w:lang w:val="en-US"/>
        </w:rPr>
        <w:t>6.5.6.2</w:t>
      </w:r>
      <w:r w:rsidRPr="00E45330">
        <w:rPr>
          <w:lang w:val="en-US"/>
        </w:rPr>
        <w:tab/>
        <w:t>Structured data types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D93682A" w14:textId="77777777" w:rsidR="008F780E" w:rsidRPr="00E45330" w:rsidRDefault="008F780E">
      <w:pPr>
        <w:pStyle w:val="50"/>
      </w:pPr>
      <w:bookmarkStart w:id="5855" w:name="_Toc34035572"/>
      <w:bookmarkStart w:id="5856" w:name="_Toc36037565"/>
      <w:bookmarkStart w:id="5857" w:name="_Toc36037869"/>
      <w:bookmarkStart w:id="5858" w:name="_Toc38877711"/>
      <w:bookmarkStart w:id="5859" w:name="_Toc43199793"/>
      <w:bookmarkStart w:id="5860" w:name="_Toc45132972"/>
      <w:bookmarkStart w:id="5861" w:name="_Toc59015715"/>
      <w:bookmarkStart w:id="5862" w:name="_Toc63171271"/>
      <w:bookmarkStart w:id="5863" w:name="_Toc66282308"/>
      <w:bookmarkStart w:id="5864" w:name="_Toc68166184"/>
      <w:bookmarkStart w:id="5865" w:name="_Toc70426490"/>
      <w:bookmarkStart w:id="5866" w:name="_Toc73433843"/>
      <w:bookmarkStart w:id="5867" w:name="_Toc73435940"/>
      <w:bookmarkStart w:id="5868" w:name="_Toc73437347"/>
      <w:bookmarkStart w:id="5869" w:name="_Toc75351757"/>
      <w:bookmarkStart w:id="5870" w:name="_Toc83230035"/>
      <w:bookmarkStart w:id="5871" w:name="_Toc85528063"/>
      <w:bookmarkStart w:id="5872" w:name="_Toc90649688"/>
      <w:bookmarkStart w:id="5873" w:name="_Toc216347233"/>
      <w:r w:rsidRPr="00E45330">
        <w:t>6.5.6.2.1</w:t>
      </w:r>
      <w:r w:rsidRPr="00E45330">
        <w:tab/>
        <w:t>Introduction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50"/>
      </w:pPr>
      <w:bookmarkStart w:id="5874" w:name="_Toc34035573"/>
      <w:bookmarkStart w:id="5875" w:name="_Toc36037566"/>
      <w:bookmarkStart w:id="5876" w:name="_Toc36037870"/>
      <w:bookmarkStart w:id="5877" w:name="_Toc38877712"/>
      <w:bookmarkStart w:id="5878" w:name="_Toc43199794"/>
      <w:bookmarkStart w:id="5879" w:name="_Toc45132973"/>
      <w:bookmarkStart w:id="5880" w:name="_Toc59015716"/>
      <w:bookmarkStart w:id="5881" w:name="_Toc63171272"/>
      <w:bookmarkStart w:id="5882" w:name="_Toc66282309"/>
      <w:bookmarkStart w:id="5883" w:name="_Toc68166185"/>
      <w:bookmarkStart w:id="5884" w:name="_Toc70426491"/>
      <w:bookmarkStart w:id="5885" w:name="_Toc73433844"/>
      <w:bookmarkStart w:id="5886" w:name="_Toc73435941"/>
      <w:bookmarkStart w:id="5887" w:name="_Toc73437348"/>
      <w:bookmarkStart w:id="5888" w:name="_Toc75351758"/>
      <w:bookmarkStart w:id="5889" w:name="_Toc83230036"/>
      <w:bookmarkStart w:id="5890" w:name="_Toc85528064"/>
      <w:bookmarkStart w:id="5891" w:name="_Toc90649689"/>
      <w:bookmarkStart w:id="5892" w:name="_Toc216347234"/>
      <w:r w:rsidRPr="00E45330">
        <w:lastRenderedPageBreak/>
        <w:t>6.5.6.2.2</w:t>
      </w:r>
      <w:r w:rsidRPr="00E45330">
        <w:tab/>
        <w:t>Type: V2xServiceInfo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pPr>
              <w:pStyle w:val="TAH"/>
              <w:jc w:val="left"/>
            </w:pPr>
            <w:r w:rsidRPr="00E45330">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r w:rsidRPr="00E45330">
              <w:t>serviceIds</w:t>
            </w:r>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r w:rsidRPr="00E45330">
              <w:rPr>
                <w:lang w:eastAsia="zh-CN"/>
              </w:rPr>
              <w:t>1..N</w:t>
            </w:r>
          </w:p>
        </w:tc>
        <w:tc>
          <w:tcPr>
            <w:tcW w:w="3211" w:type="dxa"/>
          </w:tcPr>
          <w:p w14:paraId="0D4DBC4E" w14:textId="77777777" w:rsidR="008F780E" w:rsidRPr="00E45330" w:rsidRDefault="008F780E">
            <w:pPr>
              <w:pStyle w:val="TAL"/>
              <w:rPr>
                <w:rFonts w:ascii="宋体" w:hAnsi="宋体"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40"/>
        <w:rPr>
          <w:lang w:val="en-US"/>
        </w:rPr>
      </w:pPr>
      <w:bookmarkStart w:id="5893" w:name="_Toc34035574"/>
      <w:bookmarkStart w:id="5894" w:name="_Toc36037567"/>
      <w:bookmarkStart w:id="5895" w:name="_Toc36037871"/>
      <w:bookmarkStart w:id="5896" w:name="_Toc38877713"/>
      <w:bookmarkStart w:id="5897" w:name="_Toc43199795"/>
      <w:bookmarkStart w:id="5898" w:name="_Toc45132974"/>
      <w:bookmarkStart w:id="5899" w:name="_Toc59015717"/>
      <w:bookmarkStart w:id="5900" w:name="_Toc63171273"/>
      <w:bookmarkStart w:id="5901" w:name="_Toc66282310"/>
      <w:bookmarkStart w:id="5902" w:name="_Toc68166186"/>
      <w:bookmarkStart w:id="5903" w:name="_Toc70426492"/>
      <w:bookmarkStart w:id="5904" w:name="_Toc73433845"/>
      <w:bookmarkStart w:id="5905" w:name="_Toc73435942"/>
      <w:bookmarkStart w:id="5906" w:name="_Toc73437349"/>
      <w:bookmarkStart w:id="5907" w:name="_Toc75351759"/>
      <w:bookmarkStart w:id="5908" w:name="_Toc83230037"/>
      <w:bookmarkStart w:id="5909" w:name="_Toc85528065"/>
      <w:bookmarkStart w:id="5910" w:name="_Toc90649690"/>
      <w:bookmarkStart w:id="5911" w:name="_Toc216347235"/>
      <w:r w:rsidRPr="00E45330">
        <w:rPr>
          <w:lang w:val="en-US"/>
        </w:rPr>
        <w:t>6.5.6.3</w:t>
      </w:r>
      <w:r w:rsidRPr="00E45330">
        <w:rPr>
          <w:lang w:val="en-US"/>
        </w:rPr>
        <w:tab/>
        <w:t>Simple data types and enumerations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B55C64A" w14:textId="77777777" w:rsidR="008F780E" w:rsidRPr="00E45330" w:rsidRDefault="008F780E">
      <w:pPr>
        <w:pStyle w:val="50"/>
      </w:pPr>
      <w:bookmarkStart w:id="5912" w:name="_Toc34035575"/>
      <w:bookmarkStart w:id="5913" w:name="_Toc36037568"/>
      <w:bookmarkStart w:id="5914" w:name="_Toc36037872"/>
      <w:bookmarkStart w:id="5915" w:name="_Toc38877714"/>
      <w:bookmarkStart w:id="5916" w:name="_Toc43199796"/>
      <w:bookmarkStart w:id="5917" w:name="_Toc45132975"/>
      <w:bookmarkStart w:id="5918" w:name="_Toc59015718"/>
      <w:bookmarkStart w:id="5919" w:name="_Toc63171274"/>
      <w:bookmarkStart w:id="5920" w:name="_Toc66282311"/>
      <w:bookmarkStart w:id="5921" w:name="_Toc68166187"/>
      <w:bookmarkStart w:id="5922" w:name="_Toc70426493"/>
      <w:bookmarkStart w:id="5923" w:name="_Toc73433846"/>
      <w:bookmarkStart w:id="5924" w:name="_Toc73435943"/>
      <w:bookmarkStart w:id="5925" w:name="_Toc73437350"/>
      <w:bookmarkStart w:id="5926" w:name="_Toc75351760"/>
      <w:bookmarkStart w:id="5927" w:name="_Toc83230038"/>
      <w:bookmarkStart w:id="5928" w:name="_Toc85528066"/>
      <w:bookmarkStart w:id="5929" w:name="_Toc90649691"/>
      <w:bookmarkStart w:id="5930" w:name="_Toc216347236"/>
      <w:r w:rsidRPr="00E45330">
        <w:t>6.5.6.3.1</w:t>
      </w:r>
      <w:r w:rsidRPr="00E45330">
        <w:tab/>
        <w:t>Introduction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50"/>
      </w:pPr>
      <w:bookmarkStart w:id="5931" w:name="_Toc34035576"/>
      <w:bookmarkStart w:id="5932" w:name="_Toc36037569"/>
      <w:bookmarkStart w:id="5933" w:name="_Toc36037873"/>
      <w:bookmarkStart w:id="5934" w:name="_Toc38877715"/>
      <w:bookmarkStart w:id="5935" w:name="_Toc43199797"/>
      <w:bookmarkStart w:id="5936" w:name="_Toc45132976"/>
      <w:bookmarkStart w:id="5937" w:name="_Toc59015719"/>
      <w:bookmarkStart w:id="5938" w:name="_Toc63171275"/>
      <w:bookmarkStart w:id="5939" w:name="_Toc66282312"/>
      <w:bookmarkStart w:id="5940" w:name="_Toc68166188"/>
      <w:bookmarkStart w:id="5941" w:name="_Toc70426494"/>
      <w:bookmarkStart w:id="5942" w:name="_Toc73433847"/>
      <w:bookmarkStart w:id="5943" w:name="_Toc73435944"/>
      <w:bookmarkStart w:id="5944" w:name="_Toc73437351"/>
      <w:bookmarkStart w:id="5945" w:name="_Toc75351761"/>
      <w:bookmarkStart w:id="5946" w:name="_Toc83230039"/>
      <w:bookmarkStart w:id="5947" w:name="_Toc85528067"/>
      <w:bookmarkStart w:id="5948" w:name="_Toc90649692"/>
      <w:bookmarkStart w:id="5949" w:name="_Toc216347237"/>
      <w:r w:rsidRPr="00E45330">
        <w:t>6.5.6.3.2</w:t>
      </w:r>
      <w:r w:rsidRPr="00E45330">
        <w:tab/>
        <w:t>Simple data types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30"/>
      </w:pPr>
      <w:bookmarkStart w:id="5950" w:name="_Toc34035577"/>
      <w:bookmarkStart w:id="5951" w:name="_Toc36037570"/>
      <w:bookmarkStart w:id="5952" w:name="_Toc36037874"/>
      <w:bookmarkStart w:id="5953" w:name="_Toc38877716"/>
      <w:bookmarkStart w:id="5954" w:name="_Toc43199798"/>
      <w:bookmarkStart w:id="5955" w:name="_Toc45132977"/>
      <w:bookmarkStart w:id="5956" w:name="_Toc59015720"/>
      <w:bookmarkStart w:id="5957" w:name="_Toc63171276"/>
      <w:bookmarkStart w:id="5958" w:name="_Toc66282313"/>
      <w:bookmarkStart w:id="5959" w:name="_Toc68166189"/>
      <w:bookmarkStart w:id="5960" w:name="_Toc70426495"/>
      <w:bookmarkStart w:id="5961" w:name="_Toc73433848"/>
      <w:bookmarkStart w:id="5962" w:name="_Toc73435945"/>
      <w:bookmarkStart w:id="5963" w:name="_Toc73437352"/>
      <w:bookmarkStart w:id="5964" w:name="_Toc75351762"/>
      <w:bookmarkStart w:id="5965" w:name="_Toc83230040"/>
      <w:bookmarkStart w:id="5966" w:name="_Toc85528068"/>
      <w:bookmarkStart w:id="5967" w:name="_Toc90649693"/>
      <w:bookmarkStart w:id="5968" w:name="_Toc216347238"/>
      <w:r w:rsidRPr="00E45330">
        <w:t>6.5.7</w:t>
      </w:r>
      <w:r w:rsidRPr="00E45330">
        <w:tab/>
        <w:t>Error Handling</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23C2D99" w14:textId="77777777" w:rsidR="008F780E" w:rsidRPr="00E45330" w:rsidRDefault="008F780E">
      <w:pPr>
        <w:pStyle w:val="40"/>
      </w:pPr>
      <w:bookmarkStart w:id="5969" w:name="_Toc34035578"/>
      <w:bookmarkStart w:id="5970" w:name="_Toc36037571"/>
      <w:bookmarkStart w:id="5971" w:name="_Toc36037875"/>
      <w:bookmarkStart w:id="5972" w:name="_Toc38877717"/>
      <w:bookmarkStart w:id="5973" w:name="_Toc43199799"/>
      <w:bookmarkStart w:id="5974" w:name="_Toc45132978"/>
      <w:bookmarkStart w:id="5975" w:name="_Toc59015721"/>
      <w:bookmarkStart w:id="5976" w:name="_Toc63171277"/>
      <w:bookmarkStart w:id="5977" w:name="_Toc66282314"/>
      <w:bookmarkStart w:id="5978" w:name="_Toc68166190"/>
      <w:bookmarkStart w:id="5979" w:name="_Toc70426496"/>
      <w:bookmarkStart w:id="5980" w:name="_Toc73433849"/>
      <w:bookmarkStart w:id="5981" w:name="_Toc73435946"/>
      <w:bookmarkStart w:id="5982" w:name="_Toc73437353"/>
      <w:bookmarkStart w:id="5983" w:name="_Toc75351763"/>
      <w:bookmarkStart w:id="5984" w:name="_Toc83230041"/>
      <w:bookmarkStart w:id="5985" w:name="_Toc85528069"/>
      <w:bookmarkStart w:id="5986" w:name="_Toc90649694"/>
      <w:bookmarkStart w:id="5987" w:name="_Toc216347239"/>
      <w:r w:rsidRPr="00E45330">
        <w:t>6.5.7.1</w:t>
      </w:r>
      <w:r w:rsidRPr="00E45330">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r w:rsidRPr="00E45330">
        <w:t xml:space="preserve">VAE_ServiceContinuity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VAE_ServiceContinuity Service</w:t>
      </w:r>
      <w:r w:rsidRPr="00E45330">
        <w:rPr>
          <w:noProof/>
          <w:lang w:eastAsia="zh-CN"/>
        </w:rPr>
        <w:t xml:space="preserve"> </w:t>
      </w:r>
      <w:r w:rsidRPr="00E45330">
        <w:t>API.</w:t>
      </w:r>
    </w:p>
    <w:p w14:paraId="02FA42E9" w14:textId="77777777" w:rsidR="008F780E" w:rsidRPr="00E45330" w:rsidRDefault="008F780E">
      <w:pPr>
        <w:pStyle w:val="40"/>
      </w:pPr>
      <w:bookmarkStart w:id="5988" w:name="_Toc34035579"/>
      <w:bookmarkStart w:id="5989" w:name="_Toc36037572"/>
      <w:bookmarkStart w:id="5990" w:name="_Toc36037876"/>
      <w:bookmarkStart w:id="5991" w:name="_Toc38877718"/>
      <w:bookmarkStart w:id="5992" w:name="_Toc43199800"/>
      <w:bookmarkStart w:id="5993" w:name="_Toc45132979"/>
      <w:bookmarkStart w:id="5994" w:name="_Toc59015722"/>
      <w:bookmarkStart w:id="5995" w:name="_Toc63171278"/>
      <w:bookmarkStart w:id="5996" w:name="_Toc66282315"/>
      <w:bookmarkStart w:id="5997" w:name="_Toc68166191"/>
      <w:bookmarkStart w:id="5998" w:name="_Toc70426497"/>
      <w:bookmarkStart w:id="5999" w:name="_Toc73433850"/>
      <w:bookmarkStart w:id="6000" w:name="_Toc73435947"/>
      <w:bookmarkStart w:id="6001" w:name="_Toc73437354"/>
      <w:bookmarkStart w:id="6002" w:name="_Toc75351764"/>
      <w:bookmarkStart w:id="6003" w:name="_Toc83230042"/>
      <w:bookmarkStart w:id="6004" w:name="_Toc85528070"/>
      <w:bookmarkStart w:id="6005" w:name="_Toc90649695"/>
      <w:bookmarkStart w:id="6006" w:name="_Toc216347240"/>
      <w:r w:rsidRPr="00E45330">
        <w:t>6.5.7.2</w:t>
      </w:r>
      <w:r w:rsidRPr="00E45330">
        <w:tab/>
        <w:t>Protocol Errors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5E5925A" w14:textId="77777777" w:rsidR="008F780E" w:rsidRPr="00E45330" w:rsidRDefault="008F780E">
      <w:r w:rsidRPr="00E45330">
        <w:rPr>
          <w:lang w:eastAsia="zh-CN"/>
        </w:rPr>
        <w:t xml:space="preserve">In this Release </w:t>
      </w:r>
      <w:r w:rsidRPr="00E45330">
        <w:t>of the specification, there are no additional protocol errors applicable for the VAE_ServiceContinuity API.</w:t>
      </w:r>
    </w:p>
    <w:p w14:paraId="632C58E4" w14:textId="77777777" w:rsidR="008F780E" w:rsidRPr="00E45330" w:rsidRDefault="008F780E">
      <w:pPr>
        <w:pStyle w:val="40"/>
      </w:pPr>
      <w:bookmarkStart w:id="6007" w:name="_Toc34035580"/>
      <w:bookmarkStart w:id="6008" w:name="_Toc36037573"/>
      <w:bookmarkStart w:id="6009" w:name="_Toc36037877"/>
      <w:bookmarkStart w:id="6010" w:name="_Toc38877719"/>
      <w:bookmarkStart w:id="6011" w:name="_Toc43199801"/>
      <w:bookmarkStart w:id="6012" w:name="_Toc45132980"/>
      <w:bookmarkStart w:id="6013" w:name="_Toc59015723"/>
      <w:bookmarkStart w:id="6014" w:name="_Toc63171279"/>
      <w:bookmarkStart w:id="6015" w:name="_Toc66282316"/>
      <w:bookmarkStart w:id="6016" w:name="_Toc68166192"/>
      <w:bookmarkStart w:id="6017" w:name="_Toc70426498"/>
      <w:bookmarkStart w:id="6018" w:name="_Toc73433851"/>
      <w:bookmarkStart w:id="6019" w:name="_Toc73435948"/>
      <w:bookmarkStart w:id="6020" w:name="_Toc73437355"/>
      <w:bookmarkStart w:id="6021" w:name="_Toc75351765"/>
      <w:bookmarkStart w:id="6022" w:name="_Toc83230043"/>
      <w:bookmarkStart w:id="6023" w:name="_Toc85528071"/>
      <w:bookmarkStart w:id="6024" w:name="_Toc90649696"/>
      <w:bookmarkStart w:id="6025" w:name="_Toc216347241"/>
      <w:r w:rsidRPr="00E45330">
        <w:t>6.5.7.3</w:t>
      </w:r>
      <w:r w:rsidRPr="00E45330">
        <w:tab/>
        <w:t>Application Errors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75B1DA3" w14:textId="77777777" w:rsidR="008F780E" w:rsidRPr="00E45330" w:rsidRDefault="008F780E">
      <w:r w:rsidRPr="00E45330">
        <w:t xml:space="preserve">The application errors defined for the VAE_ServiceContinuity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30"/>
      </w:pPr>
      <w:bookmarkStart w:id="6026" w:name="_Toc34035581"/>
      <w:bookmarkStart w:id="6027" w:name="_Toc36037574"/>
      <w:bookmarkStart w:id="6028" w:name="_Toc36037878"/>
      <w:bookmarkStart w:id="6029" w:name="_Toc38877720"/>
      <w:bookmarkStart w:id="6030" w:name="_Toc43199802"/>
      <w:bookmarkStart w:id="6031" w:name="_Toc45132981"/>
      <w:bookmarkStart w:id="6032" w:name="_Toc59015724"/>
      <w:bookmarkStart w:id="6033" w:name="_Toc63171280"/>
      <w:bookmarkStart w:id="6034" w:name="_Toc66282317"/>
      <w:bookmarkStart w:id="6035" w:name="_Toc68166193"/>
      <w:bookmarkStart w:id="6036" w:name="_Toc70426499"/>
      <w:bookmarkStart w:id="6037" w:name="_Toc73433852"/>
      <w:bookmarkStart w:id="6038" w:name="_Toc73435949"/>
      <w:bookmarkStart w:id="6039" w:name="_Toc73437356"/>
      <w:bookmarkStart w:id="6040" w:name="_Toc75351766"/>
      <w:bookmarkStart w:id="6041" w:name="_Toc83230044"/>
      <w:bookmarkStart w:id="6042" w:name="_Toc85528072"/>
      <w:bookmarkStart w:id="6043" w:name="_Toc90649697"/>
      <w:bookmarkStart w:id="6044" w:name="_Toc216347242"/>
      <w:r w:rsidRPr="00E45330">
        <w:lastRenderedPageBreak/>
        <w:t>6.5.8</w:t>
      </w:r>
      <w:r w:rsidRPr="00E45330">
        <w:tab/>
        <w:t>Feature negotiation</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B27A017" w14:textId="77777777" w:rsidR="008F780E" w:rsidRPr="00E45330" w:rsidRDefault="008F780E">
      <w:r w:rsidRPr="00E45330">
        <w:t>The optional features in table 6.5.8-1 are defined for the VAE_ServiceContinuity</w:t>
      </w:r>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2"/>
      </w:pPr>
      <w:bookmarkStart w:id="6045" w:name="_Toc73433902"/>
      <w:bookmarkStart w:id="6046" w:name="_Toc73435950"/>
      <w:bookmarkStart w:id="6047" w:name="_Toc73437357"/>
      <w:bookmarkStart w:id="6048" w:name="_Toc75351767"/>
      <w:bookmarkStart w:id="6049" w:name="_Toc83230045"/>
      <w:bookmarkStart w:id="6050" w:name="_Toc85528073"/>
      <w:bookmarkStart w:id="6051" w:name="_Toc90649698"/>
      <w:r w:rsidRPr="00E45330">
        <w:br w:type="page"/>
      </w:r>
      <w:bookmarkStart w:id="6052" w:name="_Toc216347243"/>
      <w:r w:rsidR="008F780E" w:rsidRPr="00E45330">
        <w:rPr>
          <w:rFonts w:hint="eastAsia"/>
        </w:rPr>
        <w:lastRenderedPageBreak/>
        <w:t>6.</w:t>
      </w:r>
      <w:r w:rsidR="008F780E" w:rsidRPr="00E45330">
        <w:t>6</w:t>
      </w:r>
      <w:r w:rsidR="008F780E" w:rsidRPr="00E45330">
        <w:rPr>
          <w:rFonts w:hint="eastAsia"/>
          <w:lang w:eastAsia="zh-CN"/>
        </w:rPr>
        <w:tab/>
      </w:r>
      <w:r w:rsidR="008F780E" w:rsidRPr="00E45330">
        <w:t>VAE_HDMapDynamicInfo</w:t>
      </w:r>
      <w:r w:rsidR="008F780E" w:rsidRPr="00E45330">
        <w:rPr>
          <w:rFonts w:hint="eastAsia"/>
        </w:rPr>
        <w:t xml:space="preserve"> API</w:t>
      </w:r>
      <w:bookmarkEnd w:id="6045"/>
      <w:bookmarkEnd w:id="6046"/>
      <w:bookmarkEnd w:id="6047"/>
      <w:bookmarkEnd w:id="6048"/>
      <w:bookmarkEnd w:id="6049"/>
      <w:bookmarkEnd w:id="6050"/>
      <w:bookmarkEnd w:id="6051"/>
      <w:bookmarkEnd w:id="6052"/>
    </w:p>
    <w:p w14:paraId="30A17740" w14:textId="77777777" w:rsidR="008F780E" w:rsidRPr="00E45330" w:rsidRDefault="008F780E">
      <w:pPr>
        <w:pStyle w:val="30"/>
      </w:pPr>
      <w:bookmarkStart w:id="6053" w:name="_Toc73433903"/>
      <w:bookmarkStart w:id="6054" w:name="_Toc73435951"/>
      <w:bookmarkStart w:id="6055" w:name="_Toc73437358"/>
      <w:bookmarkStart w:id="6056" w:name="_Toc75351768"/>
      <w:bookmarkStart w:id="6057" w:name="_Toc83230046"/>
      <w:bookmarkStart w:id="6058" w:name="_Toc85528074"/>
      <w:bookmarkStart w:id="6059" w:name="_Toc90649699"/>
      <w:bookmarkStart w:id="6060" w:name="_Toc216347244"/>
      <w:r w:rsidRPr="00E45330">
        <w:t>6.6.1</w:t>
      </w:r>
      <w:r w:rsidRPr="00E45330">
        <w:tab/>
        <w:t>Introduction</w:t>
      </w:r>
      <w:bookmarkEnd w:id="6053"/>
      <w:bookmarkEnd w:id="6054"/>
      <w:bookmarkEnd w:id="6055"/>
      <w:bookmarkEnd w:id="6056"/>
      <w:bookmarkEnd w:id="6057"/>
      <w:bookmarkEnd w:id="6058"/>
      <w:bookmarkEnd w:id="6059"/>
      <w:bookmarkEnd w:id="6060"/>
    </w:p>
    <w:p w14:paraId="3D689383" w14:textId="77777777" w:rsidR="008F780E" w:rsidRPr="00E45330" w:rsidRDefault="008F780E">
      <w:pPr>
        <w:rPr>
          <w:noProof/>
          <w:lang w:eastAsia="zh-CN"/>
        </w:rPr>
      </w:pPr>
      <w:r w:rsidRPr="00E45330">
        <w:rPr>
          <w:noProof/>
        </w:rPr>
        <w:t xml:space="preserve">The </w:t>
      </w:r>
      <w:r w:rsidRPr="00E45330">
        <w:t>VAE_HDMapDynamicInfo Service</w:t>
      </w:r>
      <w:r w:rsidRPr="00E45330">
        <w:rPr>
          <w:rFonts w:eastAsia="Times New Roman"/>
          <w:noProof/>
        </w:rPr>
        <w:t xml:space="preserve"> </w:t>
      </w:r>
      <w:r w:rsidRPr="00E45330">
        <w:rPr>
          <w:noProof/>
        </w:rPr>
        <w:t xml:space="preserve">shall use the </w:t>
      </w:r>
      <w:r w:rsidRPr="00E45330">
        <w:t>VAE_HDMapDynamicInfo</w:t>
      </w:r>
      <w:r w:rsidRPr="00E45330">
        <w:rPr>
          <w:noProof/>
        </w:rPr>
        <w:t xml:space="preserve"> </w:t>
      </w:r>
      <w:r w:rsidRPr="00E45330">
        <w:rPr>
          <w:noProof/>
          <w:lang w:eastAsia="zh-CN"/>
        </w:rPr>
        <w:t>API.</w:t>
      </w:r>
    </w:p>
    <w:p w14:paraId="6FEFEA72" w14:textId="77777777" w:rsidR="008F780E" w:rsidRPr="00E45330" w:rsidRDefault="008F780E">
      <w:r w:rsidRPr="00E45330">
        <w:t>The API URI of the VAE_HDMapDynamicInfo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30"/>
      </w:pPr>
      <w:bookmarkStart w:id="6061" w:name="_Toc73433904"/>
      <w:bookmarkStart w:id="6062" w:name="_Toc73435952"/>
      <w:bookmarkStart w:id="6063" w:name="_Toc73437359"/>
      <w:bookmarkStart w:id="6064" w:name="_Toc75351769"/>
      <w:bookmarkStart w:id="6065" w:name="_Toc83230047"/>
      <w:bookmarkStart w:id="6066" w:name="_Toc85528075"/>
      <w:bookmarkStart w:id="6067" w:name="_Toc90649700"/>
      <w:bookmarkStart w:id="6068" w:name="_Toc216347245"/>
      <w:r w:rsidRPr="00E45330">
        <w:t>6.</w:t>
      </w:r>
      <w:r w:rsidRPr="00E45330">
        <w:rPr>
          <w:lang w:eastAsia="zh-CN"/>
        </w:rPr>
        <w:t>6</w:t>
      </w:r>
      <w:r w:rsidRPr="00E45330">
        <w:t>.2</w:t>
      </w:r>
      <w:r w:rsidRPr="00E45330">
        <w:tab/>
        <w:t>Usage of HTTP</w:t>
      </w:r>
      <w:bookmarkEnd w:id="6061"/>
      <w:bookmarkEnd w:id="6062"/>
      <w:bookmarkEnd w:id="6063"/>
      <w:bookmarkEnd w:id="6064"/>
      <w:bookmarkEnd w:id="6065"/>
      <w:bookmarkEnd w:id="6066"/>
      <w:bookmarkEnd w:id="6067"/>
      <w:bookmarkEnd w:id="6068"/>
    </w:p>
    <w:p w14:paraId="330FF3A6" w14:textId="77777777" w:rsidR="008F780E" w:rsidRPr="00E45330" w:rsidRDefault="008F780E">
      <w:pPr>
        <w:pStyle w:val="40"/>
      </w:pPr>
      <w:bookmarkStart w:id="6069" w:name="_Toc73433905"/>
      <w:bookmarkStart w:id="6070" w:name="_Toc73435953"/>
      <w:bookmarkStart w:id="6071" w:name="_Toc73437360"/>
      <w:bookmarkStart w:id="6072" w:name="_Toc75351770"/>
      <w:bookmarkStart w:id="6073" w:name="_Toc83230048"/>
      <w:bookmarkStart w:id="6074" w:name="_Toc85528076"/>
      <w:bookmarkStart w:id="6075" w:name="_Toc90649701"/>
      <w:bookmarkStart w:id="6076" w:name="_Toc216347246"/>
      <w:r w:rsidRPr="00E45330">
        <w:t>6.</w:t>
      </w:r>
      <w:r w:rsidRPr="00E45330">
        <w:rPr>
          <w:lang w:eastAsia="zh-CN"/>
        </w:rPr>
        <w:t>6</w:t>
      </w:r>
      <w:r w:rsidRPr="00E45330">
        <w:t>.2.1</w:t>
      </w:r>
      <w:r w:rsidRPr="00E45330">
        <w:tab/>
        <w:t>General</w:t>
      </w:r>
      <w:bookmarkEnd w:id="6069"/>
      <w:bookmarkEnd w:id="6070"/>
      <w:bookmarkEnd w:id="6071"/>
      <w:bookmarkEnd w:id="6072"/>
      <w:bookmarkEnd w:id="6073"/>
      <w:bookmarkEnd w:id="6074"/>
      <w:bookmarkEnd w:id="6075"/>
      <w:bookmarkEnd w:id="6076"/>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An OpenAPI [6] specification of HTTP messages and content bodies for the VAE_HDMapDynamicInfo is contained in Annex A.4.</w:t>
      </w:r>
    </w:p>
    <w:p w14:paraId="7B40613A" w14:textId="77777777" w:rsidR="008F780E" w:rsidRPr="00E45330" w:rsidRDefault="008F780E">
      <w:pPr>
        <w:pStyle w:val="40"/>
      </w:pPr>
      <w:bookmarkStart w:id="6077" w:name="_Toc73433906"/>
      <w:bookmarkStart w:id="6078" w:name="_Toc73435954"/>
      <w:bookmarkStart w:id="6079" w:name="_Toc73437361"/>
      <w:bookmarkStart w:id="6080" w:name="_Toc75351771"/>
      <w:bookmarkStart w:id="6081" w:name="_Toc83230049"/>
      <w:bookmarkStart w:id="6082" w:name="_Toc85528077"/>
      <w:bookmarkStart w:id="6083" w:name="_Toc90649702"/>
      <w:bookmarkStart w:id="6084" w:name="_Toc216347247"/>
      <w:r w:rsidRPr="00E45330">
        <w:t>6.</w:t>
      </w:r>
      <w:r w:rsidRPr="00E45330">
        <w:rPr>
          <w:lang w:eastAsia="zh-CN"/>
        </w:rPr>
        <w:t>6</w:t>
      </w:r>
      <w:r w:rsidRPr="00E45330">
        <w:t>.2.2</w:t>
      </w:r>
      <w:r w:rsidRPr="00E45330">
        <w:tab/>
        <w:t>HTTP standard headers</w:t>
      </w:r>
      <w:bookmarkEnd w:id="6077"/>
      <w:bookmarkEnd w:id="6078"/>
      <w:bookmarkEnd w:id="6079"/>
      <w:bookmarkEnd w:id="6080"/>
      <w:bookmarkEnd w:id="6081"/>
      <w:bookmarkEnd w:id="6082"/>
      <w:bookmarkEnd w:id="6083"/>
      <w:bookmarkEnd w:id="6084"/>
    </w:p>
    <w:p w14:paraId="6FDEF04B" w14:textId="77777777" w:rsidR="008F780E" w:rsidRPr="00E45330" w:rsidRDefault="008F780E">
      <w:pPr>
        <w:pStyle w:val="50"/>
        <w:rPr>
          <w:lang w:eastAsia="zh-CN"/>
        </w:rPr>
      </w:pPr>
      <w:bookmarkStart w:id="6085" w:name="_Toc73433907"/>
      <w:bookmarkStart w:id="6086" w:name="_Toc73435955"/>
      <w:bookmarkStart w:id="6087" w:name="_Toc73437362"/>
      <w:bookmarkStart w:id="6088" w:name="_Toc75351772"/>
      <w:bookmarkStart w:id="6089" w:name="_Toc83230050"/>
      <w:bookmarkStart w:id="6090" w:name="_Toc85528078"/>
      <w:bookmarkStart w:id="6091" w:name="_Toc90649703"/>
      <w:bookmarkStart w:id="6092" w:name="_Toc216347248"/>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85"/>
      <w:bookmarkEnd w:id="6086"/>
      <w:bookmarkEnd w:id="6087"/>
      <w:bookmarkEnd w:id="6088"/>
      <w:bookmarkEnd w:id="6089"/>
      <w:bookmarkEnd w:id="6090"/>
      <w:bookmarkEnd w:id="6091"/>
      <w:bookmarkEnd w:id="6092"/>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50"/>
      </w:pPr>
      <w:bookmarkStart w:id="6093" w:name="_Toc73433908"/>
      <w:bookmarkStart w:id="6094" w:name="_Toc73435956"/>
      <w:bookmarkStart w:id="6095" w:name="_Toc73437363"/>
      <w:bookmarkStart w:id="6096" w:name="_Toc75351773"/>
      <w:bookmarkStart w:id="6097" w:name="_Toc83230051"/>
      <w:bookmarkStart w:id="6098" w:name="_Toc85528079"/>
      <w:bookmarkStart w:id="6099" w:name="_Toc90649704"/>
      <w:bookmarkStart w:id="6100" w:name="_Toc216347249"/>
      <w:r w:rsidRPr="00E45330">
        <w:t>6.6.2.2.2</w:t>
      </w:r>
      <w:r w:rsidRPr="00E45330">
        <w:tab/>
        <w:t>Content type</w:t>
      </w:r>
      <w:bookmarkEnd w:id="6093"/>
      <w:bookmarkEnd w:id="6094"/>
      <w:bookmarkEnd w:id="6095"/>
      <w:bookmarkEnd w:id="6096"/>
      <w:bookmarkEnd w:id="6097"/>
      <w:bookmarkEnd w:id="6098"/>
      <w:bookmarkEnd w:id="6099"/>
      <w:bookmarkEnd w:id="6100"/>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40"/>
      </w:pPr>
      <w:bookmarkStart w:id="6101" w:name="_Toc73433909"/>
      <w:bookmarkStart w:id="6102" w:name="_Toc73435957"/>
      <w:bookmarkStart w:id="6103" w:name="_Toc73437364"/>
      <w:bookmarkStart w:id="6104" w:name="_Toc75351774"/>
      <w:bookmarkStart w:id="6105" w:name="_Toc83230052"/>
      <w:bookmarkStart w:id="6106" w:name="_Toc85528080"/>
      <w:bookmarkStart w:id="6107" w:name="_Toc90649705"/>
      <w:bookmarkStart w:id="6108" w:name="_Toc216347250"/>
      <w:r w:rsidRPr="00E45330">
        <w:t>6.</w:t>
      </w:r>
      <w:r w:rsidRPr="00E45330">
        <w:rPr>
          <w:lang w:eastAsia="zh-CN"/>
        </w:rPr>
        <w:t>6</w:t>
      </w:r>
      <w:r w:rsidRPr="00E45330">
        <w:t>.2.3</w:t>
      </w:r>
      <w:r w:rsidRPr="00E45330">
        <w:tab/>
        <w:t>HTTP custom headers</w:t>
      </w:r>
      <w:bookmarkEnd w:id="6101"/>
      <w:bookmarkEnd w:id="6102"/>
      <w:bookmarkEnd w:id="6103"/>
      <w:bookmarkEnd w:id="6104"/>
      <w:bookmarkEnd w:id="6105"/>
      <w:bookmarkEnd w:id="6106"/>
      <w:bookmarkEnd w:id="6107"/>
      <w:bookmarkEnd w:id="6108"/>
    </w:p>
    <w:p w14:paraId="12A5013A" w14:textId="77777777" w:rsidR="008F780E" w:rsidRPr="00E45330" w:rsidRDefault="008F780E">
      <w:pPr>
        <w:pStyle w:val="50"/>
        <w:rPr>
          <w:lang w:eastAsia="zh-CN"/>
        </w:rPr>
      </w:pPr>
      <w:bookmarkStart w:id="6109" w:name="_Toc73433910"/>
      <w:bookmarkStart w:id="6110" w:name="_Toc73435958"/>
      <w:bookmarkStart w:id="6111" w:name="_Toc73437365"/>
      <w:bookmarkStart w:id="6112" w:name="_Toc75351775"/>
      <w:bookmarkStart w:id="6113" w:name="_Toc83230053"/>
      <w:bookmarkStart w:id="6114" w:name="_Toc85528081"/>
      <w:bookmarkStart w:id="6115" w:name="_Toc90649706"/>
      <w:bookmarkStart w:id="6116" w:name="_Toc216347251"/>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109"/>
      <w:bookmarkEnd w:id="6110"/>
      <w:bookmarkEnd w:id="6111"/>
      <w:bookmarkEnd w:id="6112"/>
      <w:bookmarkEnd w:id="6113"/>
      <w:bookmarkEnd w:id="6114"/>
      <w:bookmarkEnd w:id="6115"/>
      <w:bookmarkEnd w:id="6116"/>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30"/>
      </w:pPr>
      <w:bookmarkStart w:id="6117" w:name="_Toc73433911"/>
      <w:bookmarkStart w:id="6118" w:name="_Toc73435959"/>
      <w:bookmarkStart w:id="6119" w:name="_Toc73437366"/>
      <w:bookmarkStart w:id="6120" w:name="_Toc75351776"/>
      <w:bookmarkStart w:id="6121" w:name="_Toc83230054"/>
      <w:bookmarkStart w:id="6122" w:name="_Toc85528082"/>
      <w:bookmarkStart w:id="6123" w:name="_Toc90649707"/>
      <w:bookmarkStart w:id="6124" w:name="_Toc216347252"/>
      <w:r w:rsidRPr="00E45330">
        <w:lastRenderedPageBreak/>
        <w:t>6.6.3</w:t>
      </w:r>
      <w:r w:rsidRPr="00E45330">
        <w:tab/>
        <w:t>Resources</w:t>
      </w:r>
      <w:bookmarkEnd w:id="6117"/>
      <w:bookmarkEnd w:id="6118"/>
      <w:bookmarkEnd w:id="6119"/>
      <w:bookmarkEnd w:id="6120"/>
      <w:bookmarkEnd w:id="6121"/>
      <w:bookmarkEnd w:id="6122"/>
      <w:bookmarkEnd w:id="6123"/>
      <w:bookmarkEnd w:id="6124"/>
      <w:r w:rsidRPr="00E45330">
        <w:t xml:space="preserve"> </w:t>
      </w:r>
    </w:p>
    <w:p w14:paraId="55A004FD" w14:textId="77777777" w:rsidR="008F780E" w:rsidRDefault="008F780E">
      <w:pPr>
        <w:pStyle w:val="40"/>
      </w:pPr>
      <w:bookmarkStart w:id="6125" w:name="_Toc73433912"/>
      <w:bookmarkStart w:id="6126" w:name="_Toc73435960"/>
      <w:bookmarkStart w:id="6127" w:name="_Toc73437367"/>
      <w:bookmarkStart w:id="6128" w:name="_Toc75351777"/>
      <w:bookmarkStart w:id="6129" w:name="_Toc83230055"/>
      <w:bookmarkStart w:id="6130" w:name="_Toc85528083"/>
      <w:bookmarkStart w:id="6131" w:name="_Toc90649708"/>
      <w:bookmarkStart w:id="6132" w:name="_Toc216347253"/>
      <w:r w:rsidRPr="00E45330">
        <w:t>6.</w:t>
      </w:r>
      <w:r w:rsidRPr="00E45330">
        <w:rPr>
          <w:lang w:eastAsia="zh-CN"/>
        </w:rPr>
        <w:t>6</w:t>
      </w:r>
      <w:r w:rsidRPr="00E45330">
        <w:t>.3.1</w:t>
      </w:r>
      <w:r w:rsidRPr="00E45330">
        <w:tab/>
        <w:t>Overview</w:t>
      </w:r>
      <w:bookmarkEnd w:id="6125"/>
      <w:bookmarkEnd w:id="6126"/>
      <w:bookmarkEnd w:id="6127"/>
      <w:bookmarkEnd w:id="6128"/>
      <w:bookmarkEnd w:id="6129"/>
      <w:bookmarkEnd w:id="6130"/>
      <w:bookmarkEnd w:id="6131"/>
      <w:bookmarkEnd w:id="6132"/>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r>
        <w:t>VAE_HDMapDynamicInfo</w:t>
      </w:r>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4pt;height:123pt" o:ole="">
            <v:imagedata r:id="rId93" o:title="" cropbottom="17168f"/>
          </v:shape>
          <o:OLEObject Type="Embed" ProgID="Visio.Drawing.15" ShapeID="_x0000_i1067" DrawAspect="Content" ObjectID="_1826960028" r:id="rId94"/>
        </w:object>
      </w:r>
    </w:p>
    <w:p w14:paraId="2423A95B" w14:textId="77777777" w:rsidR="008F780E" w:rsidRPr="00E45330" w:rsidRDefault="00343E74">
      <w:pPr>
        <w:pStyle w:val="TF"/>
      </w:pPr>
      <w:r w:rsidRPr="00E45330">
        <w:t>Figure</w:t>
      </w:r>
      <w:r>
        <w:t> </w:t>
      </w:r>
      <w:r w:rsidR="008F780E" w:rsidRPr="00E45330">
        <w:t>6.6.3.1-1: Resource URI structure of the VAE_HDMapDynamicInfo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r w:rsidRPr="00E45330">
              <w:rPr>
                <w:rFonts w:hint="eastAsia"/>
                <w:lang w:eastAsia="zh-CN"/>
              </w:rPr>
              <w:t>HdMap</w:t>
            </w:r>
            <w:r w:rsidRPr="00E45330">
              <w:t xml:space="preserve"> </w:t>
            </w:r>
            <w:r w:rsidRPr="00E45330">
              <w:rPr>
                <w:rFonts w:hint="eastAsia"/>
                <w:lang w:eastAsia="zh-CN"/>
              </w:rPr>
              <w:t>DynamicInfo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r w:rsidRPr="00E45330">
              <w:rPr>
                <w:rFonts w:hint="eastAsia"/>
                <w:b w:val="0"/>
                <w:sz w:val="18"/>
              </w:rPr>
              <w:t>HdMap</w:t>
            </w:r>
            <w:r w:rsidRPr="00E45330">
              <w:rPr>
                <w:b w:val="0"/>
                <w:sz w:val="18"/>
              </w:rPr>
              <w:t xml:space="preserve"> </w:t>
            </w:r>
            <w:r w:rsidRPr="00E45330">
              <w:rPr>
                <w:rFonts w:hint="eastAsia"/>
                <w:b w:val="0"/>
                <w:sz w:val="18"/>
              </w:rPr>
              <w:t>DynamicInfo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r w:rsidRPr="00E45330">
              <w:rPr>
                <w:rFonts w:hint="eastAsia"/>
                <w:lang w:eastAsia="zh-CN"/>
              </w:rPr>
              <w:t>HdMap</w:t>
            </w:r>
            <w:r w:rsidRPr="00E45330">
              <w:t xml:space="preserve"> </w:t>
            </w:r>
            <w:r w:rsidRPr="00E45330">
              <w:rPr>
                <w:rFonts w:hint="eastAsia"/>
                <w:lang w:eastAsia="zh-CN"/>
              </w:rPr>
              <w:t>DynamicInfo Subscription</w:t>
            </w:r>
            <w:r w:rsidRPr="00E45330">
              <w:t>.</w:t>
            </w:r>
          </w:p>
        </w:tc>
      </w:tr>
    </w:tbl>
    <w:p w14:paraId="58BAA7DC" w14:textId="77777777" w:rsidR="008F780E" w:rsidRPr="00E45330" w:rsidRDefault="008F780E"/>
    <w:p w14:paraId="0BC692F1" w14:textId="77777777" w:rsidR="008F780E" w:rsidRPr="00E45330" w:rsidRDefault="008F780E">
      <w:pPr>
        <w:pStyle w:val="40"/>
        <w:rPr>
          <w:lang w:eastAsia="zh-CN"/>
        </w:rPr>
      </w:pPr>
      <w:bookmarkStart w:id="6133" w:name="_Toc73433913"/>
      <w:bookmarkStart w:id="6134" w:name="_Toc73435961"/>
      <w:bookmarkStart w:id="6135" w:name="_Toc73437368"/>
      <w:bookmarkStart w:id="6136" w:name="_Toc75351778"/>
      <w:bookmarkStart w:id="6137" w:name="_Toc83230056"/>
      <w:bookmarkStart w:id="6138" w:name="_Toc85528084"/>
      <w:bookmarkStart w:id="6139" w:name="_Toc90649709"/>
      <w:bookmarkStart w:id="6140" w:name="_Toc216347254"/>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33"/>
      <w:bookmarkEnd w:id="6134"/>
      <w:bookmarkEnd w:id="6135"/>
      <w:bookmarkEnd w:id="6136"/>
      <w:bookmarkEnd w:id="6137"/>
      <w:bookmarkEnd w:id="6138"/>
      <w:bookmarkEnd w:id="6139"/>
      <w:bookmarkEnd w:id="6140"/>
    </w:p>
    <w:p w14:paraId="5BFFF03B" w14:textId="77777777" w:rsidR="008F780E" w:rsidRPr="00E45330" w:rsidRDefault="008F780E">
      <w:pPr>
        <w:pStyle w:val="50"/>
      </w:pPr>
      <w:bookmarkStart w:id="6141" w:name="_Toc73433914"/>
      <w:bookmarkStart w:id="6142" w:name="_Toc73435962"/>
      <w:bookmarkStart w:id="6143" w:name="_Toc73437369"/>
      <w:bookmarkStart w:id="6144" w:name="_Toc75351779"/>
      <w:bookmarkStart w:id="6145" w:name="_Toc83230057"/>
      <w:bookmarkStart w:id="6146" w:name="_Toc85528085"/>
      <w:bookmarkStart w:id="6147" w:name="_Toc90649710"/>
      <w:bookmarkStart w:id="6148" w:name="_Toc216347255"/>
      <w:r w:rsidRPr="00E45330">
        <w:t>6.</w:t>
      </w:r>
      <w:r w:rsidRPr="00E45330">
        <w:rPr>
          <w:lang w:eastAsia="zh-CN"/>
        </w:rPr>
        <w:t>6</w:t>
      </w:r>
      <w:r w:rsidRPr="00E45330">
        <w:t>.3.2.1</w:t>
      </w:r>
      <w:r w:rsidRPr="00E45330">
        <w:tab/>
        <w:t>Description</w:t>
      </w:r>
      <w:bookmarkEnd w:id="6141"/>
      <w:bookmarkEnd w:id="6142"/>
      <w:bookmarkEnd w:id="6143"/>
      <w:bookmarkEnd w:id="6144"/>
      <w:bookmarkEnd w:id="6145"/>
      <w:bookmarkEnd w:id="6146"/>
      <w:bookmarkEnd w:id="6147"/>
      <w:bookmarkEnd w:id="6148"/>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resources created in the VAE Server.</w:t>
      </w:r>
    </w:p>
    <w:p w14:paraId="6B7BBF6D" w14:textId="77777777" w:rsidR="008F780E" w:rsidRPr="00E45330" w:rsidRDefault="008F780E">
      <w:pPr>
        <w:pStyle w:val="50"/>
      </w:pPr>
      <w:bookmarkStart w:id="6149" w:name="_Toc73433915"/>
      <w:bookmarkStart w:id="6150" w:name="_Toc73435963"/>
      <w:bookmarkStart w:id="6151" w:name="_Toc73437370"/>
      <w:bookmarkStart w:id="6152" w:name="_Toc75351780"/>
      <w:bookmarkStart w:id="6153" w:name="_Toc83230058"/>
      <w:bookmarkStart w:id="6154" w:name="_Toc85528086"/>
      <w:bookmarkStart w:id="6155" w:name="_Toc90649711"/>
      <w:bookmarkStart w:id="6156" w:name="_Toc216347256"/>
      <w:r w:rsidRPr="00E45330">
        <w:t>6.</w:t>
      </w:r>
      <w:r w:rsidRPr="00E45330">
        <w:rPr>
          <w:lang w:eastAsia="zh-CN"/>
        </w:rPr>
        <w:t>6</w:t>
      </w:r>
      <w:r w:rsidRPr="00E45330">
        <w:t>.3.2.2</w:t>
      </w:r>
      <w:r w:rsidRPr="00E45330">
        <w:tab/>
        <w:t>Resource Definition</w:t>
      </w:r>
      <w:bookmarkEnd w:id="6149"/>
      <w:bookmarkEnd w:id="6150"/>
      <w:bookmarkEnd w:id="6151"/>
      <w:bookmarkEnd w:id="6152"/>
      <w:bookmarkEnd w:id="6153"/>
      <w:bookmarkEnd w:id="6154"/>
      <w:bookmarkEnd w:id="6155"/>
      <w:bookmarkEnd w:id="6156"/>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pPr>
        <w:rPr>
          <w:rFonts w:ascii="Arial" w:hAnsi="Arial" w:cs="Arial"/>
        </w:rPr>
      </w:pPr>
      <w:r w:rsidRPr="00E45330">
        <w:t>This resource shall support the resource URI variables defined in table 6.</w:t>
      </w:r>
      <w:r w:rsidRPr="00E45330">
        <w:rPr>
          <w:lang w:eastAsia="zh-CN"/>
        </w:rPr>
        <w:t>6</w:t>
      </w:r>
      <w:r w:rsidRPr="00E45330">
        <w:t>.3.2.2-1</w:t>
      </w:r>
      <w:r w:rsidRPr="00E45330">
        <w:rPr>
          <w:rFonts w:ascii="Arial" w:hAnsi="Arial" w:cs="Arial"/>
        </w:rPr>
        <w:t>.</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r w:rsidRPr="00E45330">
              <w:t>apiRoot</w:t>
            </w:r>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50"/>
      </w:pPr>
      <w:bookmarkStart w:id="6157" w:name="_Toc73433916"/>
      <w:bookmarkStart w:id="6158" w:name="_Toc73435964"/>
      <w:bookmarkStart w:id="6159" w:name="_Toc73437371"/>
      <w:bookmarkStart w:id="6160" w:name="_Toc75351781"/>
      <w:bookmarkStart w:id="6161" w:name="_Toc83230059"/>
      <w:bookmarkStart w:id="6162" w:name="_Toc85528087"/>
      <w:bookmarkStart w:id="6163" w:name="_Toc90649712"/>
      <w:bookmarkStart w:id="6164" w:name="_Toc216347257"/>
      <w:r w:rsidRPr="00E45330">
        <w:lastRenderedPageBreak/>
        <w:t>6.</w:t>
      </w:r>
      <w:r w:rsidRPr="00E45330">
        <w:rPr>
          <w:lang w:eastAsia="zh-CN"/>
        </w:rPr>
        <w:t>6</w:t>
      </w:r>
      <w:r w:rsidRPr="00E45330">
        <w:t>.3.2.3</w:t>
      </w:r>
      <w:r w:rsidRPr="00E45330">
        <w:tab/>
        <w:t>Resource Standard Methods</w:t>
      </w:r>
      <w:bookmarkEnd w:id="6157"/>
      <w:bookmarkEnd w:id="6158"/>
      <w:bookmarkEnd w:id="6159"/>
      <w:bookmarkEnd w:id="6160"/>
      <w:bookmarkEnd w:id="6161"/>
      <w:bookmarkEnd w:id="6162"/>
      <w:bookmarkEnd w:id="6163"/>
      <w:bookmarkEnd w:id="6164"/>
    </w:p>
    <w:p w14:paraId="6752E803" w14:textId="77777777" w:rsidR="008F780E" w:rsidRPr="00E45330" w:rsidRDefault="008F780E">
      <w:pPr>
        <w:pStyle w:val="6"/>
      </w:pPr>
      <w:bookmarkStart w:id="6165" w:name="_Toc73433917"/>
      <w:bookmarkStart w:id="6166" w:name="_Toc73435965"/>
      <w:bookmarkStart w:id="6167" w:name="_Toc73437372"/>
      <w:bookmarkStart w:id="6168" w:name="_Toc75351782"/>
      <w:bookmarkStart w:id="6169" w:name="_Toc83230060"/>
      <w:bookmarkStart w:id="6170" w:name="_Toc85528088"/>
      <w:bookmarkStart w:id="6171" w:name="_Toc90649713"/>
      <w:bookmarkStart w:id="6172" w:name="_Toc216347258"/>
      <w:r w:rsidRPr="00E45330">
        <w:t>6.</w:t>
      </w:r>
      <w:r w:rsidRPr="00E45330">
        <w:rPr>
          <w:lang w:eastAsia="zh-CN"/>
        </w:rPr>
        <w:t>6</w:t>
      </w:r>
      <w:r w:rsidRPr="00E45330">
        <w:t>.3.2.3.1</w:t>
      </w:r>
      <w:r w:rsidRPr="00E45330">
        <w:tab/>
        <w:t>POST</w:t>
      </w:r>
      <w:bookmarkEnd w:id="6165"/>
      <w:bookmarkEnd w:id="6166"/>
      <w:bookmarkEnd w:id="6167"/>
      <w:bookmarkEnd w:id="6168"/>
      <w:bookmarkEnd w:id="6169"/>
      <w:bookmarkEnd w:id="6170"/>
      <w:bookmarkEnd w:id="6171"/>
      <w:bookmarkEnd w:id="6172"/>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r w:rsidRPr="00E45330">
              <w:rPr>
                <w:rFonts w:hint="eastAsia"/>
                <w:lang w:eastAsia="zh-CN"/>
              </w:rPr>
              <w:t>HdMapDynamicInfo</w:t>
            </w:r>
            <w:r w:rsidRPr="00E45330">
              <w:t>Data</w:t>
            </w:r>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r w:rsidRPr="00F101FE">
              <w:rPr>
                <w:rFonts w:hint="eastAsia"/>
              </w:rPr>
              <w:t>HdMap</w:t>
            </w:r>
            <w:r w:rsidRPr="00F101FE">
              <w:t xml:space="preserve"> </w:t>
            </w:r>
            <w:r w:rsidRPr="00F101FE">
              <w:rPr>
                <w:rFonts w:hint="eastAsia"/>
              </w:rPr>
              <w:t>DynamicInfo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r w:rsidRPr="00E45330">
              <w:rPr>
                <w:rFonts w:hint="eastAsia"/>
                <w:lang w:eastAsia="zh-CN"/>
              </w:rPr>
              <w:t>HdMapDynamicInfo</w:t>
            </w:r>
            <w:r w:rsidRPr="00E45330">
              <w:t>Data</w:t>
            </w:r>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50"/>
      </w:pPr>
      <w:bookmarkStart w:id="6173" w:name="_Toc73433918"/>
      <w:bookmarkStart w:id="6174" w:name="_Toc73435966"/>
      <w:bookmarkStart w:id="6175" w:name="_Toc73437373"/>
      <w:bookmarkStart w:id="6176" w:name="_Toc75351783"/>
      <w:bookmarkStart w:id="6177" w:name="_Toc83230061"/>
      <w:bookmarkStart w:id="6178" w:name="_Toc85528089"/>
      <w:bookmarkStart w:id="6179" w:name="_Toc90649714"/>
      <w:bookmarkStart w:id="6180" w:name="_Toc216347259"/>
      <w:r w:rsidRPr="00E45330">
        <w:t>6.</w:t>
      </w:r>
      <w:r w:rsidRPr="00E45330">
        <w:rPr>
          <w:lang w:eastAsia="zh-CN"/>
        </w:rPr>
        <w:t>6</w:t>
      </w:r>
      <w:r w:rsidRPr="00E45330">
        <w:t>.3.2.4</w:t>
      </w:r>
      <w:r w:rsidRPr="00E45330">
        <w:tab/>
        <w:t>Resource Custom Operations</w:t>
      </w:r>
      <w:bookmarkEnd w:id="6173"/>
      <w:bookmarkEnd w:id="6174"/>
      <w:bookmarkEnd w:id="6175"/>
      <w:bookmarkEnd w:id="6176"/>
      <w:bookmarkEnd w:id="6177"/>
      <w:bookmarkEnd w:id="6178"/>
      <w:bookmarkEnd w:id="6179"/>
      <w:bookmarkEnd w:id="6180"/>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40"/>
      </w:pPr>
      <w:bookmarkStart w:id="6181" w:name="_Toc73433919"/>
      <w:bookmarkStart w:id="6182" w:name="_Toc73435967"/>
      <w:bookmarkStart w:id="6183" w:name="_Toc73437374"/>
      <w:bookmarkStart w:id="6184" w:name="_Toc75351784"/>
      <w:bookmarkStart w:id="6185" w:name="_Toc83230062"/>
      <w:bookmarkStart w:id="6186" w:name="_Toc85528090"/>
      <w:bookmarkStart w:id="6187" w:name="_Toc90649715"/>
      <w:bookmarkStart w:id="6188" w:name="_Toc216347260"/>
      <w:r w:rsidRPr="00E45330">
        <w:t>6.</w:t>
      </w:r>
      <w:r w:rsidRPr="00E45330">
        <w:rPr>
          <w:lang w:eastAsia="zh-CN"/>
        </w:rPr>
        <w:t>6</w:t>
      </w:r>
      <w:r w:rsidRPr="00E45330">
        <w:t>.3.3</w:t>
      </w:r>
      <w:r w:rsidRPr="00E45330">
        <w:tab/>
        <w:t xml:space="preserve">Resource: Individual </w:t>
      </w:r>
      <w:r w:rsidRPr="00E45330">
        <w:rPr>
          <w:rFonts w:hint="eastAsia"/>
        </w:rPr>
        <w:t>HdMap</w:t>
      </w:r>
      <w:r w:rsidRPr="00E45330">
        <w:t xml:space="preserve"> </w:t>
      </w:r>
      <w:r w:rsidRPr="00E45330">
        <w:rPr>
          <w:rFonts w:hint="eastAsia"/>
        </w:rPr>
        <w:t>DynamicInfo Subscription</w:t>
      </w:r>
      <w:bookmarkEnd w:id="6181"/>
      <w:bookmarkEnd w:id="6182"/>
      <w:bookmarkEnd w:id="6183"/>
      <w:bookmarkEnd w:id="6184"/>
      <w:bookmarkEnd w:id="6185"/>
      <w:bookmarkEnd w:id="6186"/>
      <w:bookmarkEnd w:id="6187"/>
      <w:bookmarkEnd w:id="6188"/>
      <w:r w:rsidRPr="00E45330">
        <w:t xml:space="preserve"> </w:t>
      </w:r>
    </w:p>
    <w:p w14:paraId="3F36D7A4" w14:textId="77777777" w:rsidR="008F780E" w:rsidRPr="00E45330" w:rsidRDefault="008F780E">
      <w:pPr>
        <w:pStyle w:val="50"/>
      </w:pPr>
      <w:bookmarkStart w:id="6189" w:name="_Toc73433920"/>
      <w:bookmarkStart w:id="6190" w:name="_Toc73435968"/>
      <w:bookmarkStart w:id="6191" w:name="_Toc73437375"/>
      <w:bookmarkStart w:id="6192" w:name="_Toc75351785"/>
      <w:bookmarkStart w:id="6193" w:name="_Toc83230063"/>
      <w:bookmarkStart w:id="6194" w:name="_Toc85528091"/>
      <w:bookmarkStart w:id="6195" w:name="_Toc90649716"/>
      <w:bookmarkStart w:id="6196" w:name="_Toc216347261"/>
      <w:r w:rsidRPr="00E45330">
        <w:t>6.</w:t>
      </w:r>
      <w:r w:rsidRPr="00E45330">
        <w:rPr>
          <w:lang w:eastAsia="zh-CN"/>
        </w:rPr>
        <w:t>6</w:t>
      </w:r>
      <w:r w:rsidRPr="00E45330">
        <w:t>.3.3.1</w:t>
      </w:r>
      <w:r w:rsidRPr="00E45330">
        <w:tab/>
        <w:t>Description</w:t>
      </w:r>
      <w:bookmarkEnd w:id="6189"/>
      <w:bookmarkEnd w:id="6190"/>
      <w:bookmarkEnd w:id="6191"/>
      <w:bookmarkEnd w:id="6192"/>
      <w:bookmarkEnd w:id="6193"/>
      <w:bookmarkEnd w:id="6194"/>
      <w:bookmarkEnd w:id="6195"/>
      <w:bookmarkEnd w:id="6196"/>
    </w:p>
    <w:p w14:paraId="35FB7F94" w14:textId="77777777" w:rsidR="008F780E" w:rsidRPr="00E45330" w:rsidRDefault="008F780E">
      <w:r w:rsidRPr="00E45330">
        <w:t>T</w:t>
      </w:r>
      <w:r w:rsidRPr="00E45330">
        <w:rPr>
          <w:rFonts w:hint="eastAsia"/>
        </w:rPr>
        <w:t>h</w:t>
      </w:r>
      <w:r w:rsidRPr="00E45330">
        <w:t xml:space="preserve">e individual </w:t>
      </w:r>
      <w:r w:rsidRPr="00E45330">
        <w:rPr>
          <w:rFonts w:hint="eastAsia"/>
        </w:rPr>
        <w:t>HdMap</w:t>
      </w:r>
      <w:r w:rsidRPr="00E45330">
        <w:t xml:space="preserve"> </w:t>
      </w:r>
      <w:r w:rsidRPr="00E45330">
        <w:rPr>
          <w:rFonts w:hint="eastAsia"/>
        </w:rPr>
        <w:t>DynamicInfo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50"/>
      </w:pPr>
      <w:bookmarkStart w:id="6197" w:name="_Toc73433921"/>
      <w:bookmarkStart w:id="6198" w:name="_Toc73435969"/>
      <w:bookmarkStart w:id="6199" w:name="_Toc73437376"/>
      <w:bookmarkStart w:id="6200" w:name="_Toc75351786"/>
      <w:bookmarkStart w:id="6201" w:name="_Toc83230064"/>
      <w:bookmarkStart w:id="6202" w:name="_Toc85528092"/>
      <w:bookmarkStart w:id="6203" w:name="_Toc90649717"/>
      <w:bookmarkStart w:id="6204" w:name="_Toc216347262"/>
      <w:r w:rsidRPr="00E45330">
        <w:t>6.</w:t>
      </w:r>
      <w:r w:rsidRPr="00E45330">
        <w:rPr>
          <w:lang w:eastAsia="zh-CN"/>
        </w:rPr>
        <w:t>6</w:t>
      </w:r>
      <w:r w:rsidRPr="00E45330">
        <w:t>.3.3.2</w:t>
      </w:r>
      <w:r w:rsidRPr="00E45330">
        <w:tab/>
        <w:t>Resource definition</w:t>
      </w:r>
      <w:bookmarkEnd w:id="6197"/>
      <w:bookmarkEnd w:id="6198"/>
      <w:bookmarkEnd w:id="6199"/>
      <w:bookmarkEnd w:id="6200"/>
      <w:bookmarkEnd w:id="6201"/>
      <w:bookmarkEnd w:id="6202"/>
      <w:bookmarkEnd w:id="6203"/>
      <w:bookmarkEnd w:id="6204"/>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55AE85C3" w14:textId="77777777" w:rsidR="008F780E" w:rsidRPr="00E45330" w:rsidRDefault="008F780E">
      <w:pPr>
        <w:rPr>
          <w:rFonts w:ascii="Arial" w:hAnsi="Arial" w:cs="Arial"/>
        </w:rPr>
      </w:pPr>
      <w:r w:rsidRPr="00E45330">
        <w:t>This resource shall support the resource URI variables defined in table 6.6.3.3-1</w:t>
      </w:r>
      <w:r w:rsidRPr="00E45330">
        <w:rPr>
          <w:rFonts w:ascii="Arial" w:hAnsi="Arial" w:cs="Arial"/>
        </w:rPr>
        <w:t>.</w:t>
      </w:r>
    </w:p>
    <w:p w14:paraId="234E75AA" w14:textId="77777777" w:rsidR="008F780E" w:rsidRPr="00E45330" w:rsidRDefault="008F780E">
      <w:pPr>
        <w:pStyle w:val="TH"/>
        <w:rPr>
          <w:rFonts w:cs="Arial"/>
        </w:rPr>
      </w:pPr>
      <w:r w:rsidRPr="00E45330">
        <w:lastRenderedPageBreak/>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r w:rsidRPr="00E45330">
              <w:t>apiRoot</w:t>
            </w:r>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r>
              <w:rPr>
                <w:lang w:eastAsia="zh-CN"/>
              </w:rPr>
              <w:t>s</w:t>
            </w:r>
            <w:r w:rsidRPr="00E45330">
              <w:rPr>
                <w:rFonts w:hint="eastAsia"/>
                <w:lang w:eastAsia="zh-CN"/>
              </w:rPr>
              <w:t>ubscription</w:t>
            </w:r>
            <w:r w:rsidRPr="00E45330">
              <w:t>Id</w:t>
            </w:r>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r w:rsidRPr="00E45330">
              <w:rPr>
                <w:rFonts w:hint="eastAsia"/>
              </w:rPr>
              <w:t>HdMap</w:t>
            </w:r>
            <w:r w:rsidRPr="00E45330">
              <w:t xml:space="preserve"> </w:t>
            </w:r>
            <w:r w:rsidRPr="00E45330">
              <w:rPr>
                <w:rFonts w:hint="eastAsia"/>
              </w:rPr>
              <w:t>DynamicInfo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50"/>
      </w:pPr>
      <w:bookmarkStart w:id="6205" w:name="_Toc73433922"/>
      <w:bookmarkStart w:id="6206" w:name="_Toc73435970"/>
      <w:bookmarkStart w:id="6207" w:name="_Toc73437377"/>
      <w:bookmarkStart w:id="6208" w:name="_Toc75351787"/>
      <w:bookmarkStart w:id="6209" w:name="_Toc83230065"/>
      <w:bookmarkStart w:id="6210" w:name="_Toc85528093"/>
      <w:bookmarkStart w:id="6211" w:name="_Toc90649718"/>
      <w:bookmarkStart w:id="6212" w:name="_Toc216347263"/>
      <w:r w:rsidRPr="00E45330">
        <w:t>6.</w:t>
      </w:r>
      <w:r w:rsidRPr="00E45330">
        <w:rPr>
          <w:lang w:eastAsia="zh-CN"/>
        </w:rPr>
        <w:t>6</w:t>
      </w:r>
      <w:r w:rsidRPr="00E45330">
        <w:t>.3.3.3</w:t>
      </w:r>
      <w:r w:rsidRPr="00E45330">
        <w:tab/>
        <w:t>Resource Standard Methods</w:t>
      </w:r>
      <w:bookmarkEnd w:id="6205"/>
      <w:bookmarkEnd w:id="6206"/>
      <w:bookmarkEnd w:id="6207"/>
      <w:bookmarkEnd w:id="6208"/>
      <w:bookmarkEnd w:id="6209"/>
      <w:bookmarkEnd w:id="6210"/>
      <w:bookmarkEnd w:id="6211"/>
      <w:bookmarkEnd w:id="6212"/>
    </w:p>
    <w:p w14:paraId="17973A8B" w14:textId="77777777" w:rsidR="008F780E" w:rsidRPr="00E45330" w:rsidRDefault="008F780E">
      <w:pPr>
        <w:pStyle w:val="6"/>
      </w:pPr>
      <w:bookmarkStart w:id="6213" w:name="_Toc73433923"/>
      <w:bookmarkStart w:id="6214" w:name="_Toc73435971"/>
      <w:bookmarkStart w:id="6215" w:name="_Toc73437378"/>
      <w:bookmarkStart w:id="6216" w:name="_Toc75351788"/>
      <w:bookmarkStart w:id="6217" w:name="_Toc83230066"/>
      <w:bookmarkStart w:id="6218" w:name="_Toc85528094"/>
      <w:bookmarkStart w:id="6219" w:name="_Toc90649719"/>
      <w:bookmarkStart w:id="6220" w:name="_Toc216347264"/>
      <w:r w:rsidRPr="00E45330">
        <w:t>6.</w:t>
      </w:r>
      <w:r w:rsidRPr="00E45330">
        <w:rPr>
          <w:lang w:eastAsia="zh-CN"/>
        </w:rPr>
        <w:t>6</w:t>
      </w:r>
      <w:r w:rsidRPr="00E45330">
        <w:t>.3.3.3.1</w:t>
      </w:r>
      <w:r w:rsidRPr="00E45330">
        <w:tab/>
        <w:t>GET</w:t>
      </w:r>
      <w:bookmarkEnd w:id="6213"/>
      <w:bookmarkEnd w:id="6214"/>
      <w:bookmarkEnd w:id="6215"/>
      <w:bookmarkEnd w:id="6216"/>
      <w:bookmarkEnd w:id="6217"/>
      <w:bookmarkEnd w:id="6218"/>
      <w:bookmarkEnd w:id="6219"/>
      <w:bookmarkEnd w:id="6220"/>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r w:rsidRPr="00E45330">
              <w:rPr>
                <w:rFonts w:hint="eastAsia"/>
                <w:lang w:eastAsia="zh-CN"/>
              </w:rPr>
              <w:t>HdMapDynamicInfo</w:t>
            </w:r>
            <w:r w:rsidRPr="00E45330">
              <w:t>Data</w:t>
            </w:r>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lastRenderedPageBreak/>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pPr>
        <w:pStyle w:val="6"/>
      </w:pPr>
      <w:bookmarkStart w:id="6221" w:name="_Toc73433924"/>
      <w:bookmarkStart w:id="6222" w:name="_Toc73435972"/>
      <w:bookmarkStart w:id="6223" w:name="_Toc73437379"/>
      <w:bookmarkStart w:id="6224" w:name="_Toc75351789"/>
      <w:bookmarkStart w:id="6225" w:name="_Toc83230067"/>
      <w:bookmarkStart w:id="6226" w:name="_Toc85528095"/>
      <w:bookmarkStart w:id="6227" w:name="_Toc90649720"/>
      <w:bookmarkStart w:id="6228" w:name="_Toc216347265"/>
      <w:r w:rsidRPr="00E45330">
        <w:t>6.</w:t>
      </w:r>
      <w:r w:rsidRPr="00E45330">
        <w:rPr>
          <w:lang w:eastAsia="zh-CN"/>
        </w:rPr>
        <w:t>6</w:t>
      </w:r>
      <w:r w:rsidRPr="00E45330">
        <w:t>.3.3.3.2</w:t>
      </w:r>
      <w:r w:rsidRPr="00E45330">
        <w:tab/>
        <w:t>DELETE</w:t>
      </w:r>
      <w:bookmarkEnd w:id="6221"/>
      <w:bookmarkEnd w:id="6222"/>
      <w:bookmarkEnd w:id="6223"/>
      <w:bookmarkEnd w:id="6224"/>
      <w:bookmarkEnd w:id="6225"/>
      <w:bookmarkEnd w:id="6226"/>
      <w:bookmarkEnd w:id="6227"/>
      <w:bookmarkEnd w:id="6228"/>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r w:rsidRPr="00E45330">
              <w:rPr>
                <w:rFonts w:hint="eastAsia"/>
              </w:rPr>
              <w:t>HdMap</w:t>
            </w:r>
            <w:r w:rsidRPr="00E45330">
              <w:t xml:space="preserve"> </w:t>
            </w:r>
            <w:r w:rsidRPr="00E45330">
              <w:rPr>
                <w:rFonts w:hint="eastAsia"/>
              </w:rPr>
              <w:t>DynamicInfo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lastRenderedPageBreak/>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40"/>
      </w:pPr>
      <w:bookmarkStart w:id="6229" w:name="_Toc73433925"/>
      <w:bookmarkStart w:id="6230" w:name="_Toc73435973"/>
      <w:bookmarkStart w:id="6231" w:name="_Toc73437380"/>
      <w:bookmarkStart w:id="6232" w:name="_Toc75351790"/>
      <w:bookmarkStart w:id="6233" w:name="_Toc83230068"/>
      <w:bookmarkStart w:id="6234" w:name="_Toc85528096"/>
      <w:bookmarkStart w:id="6235" w:name="_Toc90649721"/>
      <w:bookmarkStart w:id="6236" w:name="_Toc216347266"/>
      <w:r w:rsidRPr="00E45330">
        <w:t>6.</w:t>
      </w:r>
      <w:r w:rsidRPr="00E45330">
        <w:rPr>
          <w:lang w:eastAsia="zh-CN"/>
        </w:rPr>
        <w:t>6</w:t>
      </w:r>
      <w:r w:rsidRPr="00E45330">
        <w:t>.3.4</w:t>
      </w:r>
      <w:r w:rsidRPr="00E45330">
        <w:tab/>
        <w:t>Resource Custom Operations</w:t>
      </w:r>
      <w:bookmarkEnd w:id="6229"/>
      <w:bookmarkEnd w:id="6230"/>
      <w:bookmarkEnd w:id="6231"/>
      <w:bookmarkEnd w:id="6232"/>
      <w:bookmarkEnd w:id="6233"/>
      <w:bookmarkEnd w:id="6234"/>
      <w:bookmarkEnd w:id="6235"/>
      <w:bookmarkEnd w:id="6236"/>
    </w:p>
    <w:p w14:paraId="6C867E94" w14:textId="77777777" w:rsidR="008F780E" w:rsidRPr="00E45330" w:rsidRDefault="008F780E">
      <w:r w:rsidRPr="00E45330">
        <w:rPr>
          <w:rFonts w:hint="eastAsia"/>
        </w:rPr>
        <w:t>None.</w:t>
      </w:r>
    </w:p>
    <w:p w14:paraId="7EB2D744" w14:textId="77777777" w:rsidR="008F780E" w:rsidRPr="00E45330" w:rsidRDefault="008F780E">
      <w:pPr>
        <w:pStyle w:val="30"/>
      </w:pPr>
      <w:bookmarkStart w:id="6237" w:name="_Toc73433926"/>
      <w:bookmarkStart w:id="6238" w:name="_Toc73435974"/>
      <w:bookmarkStart w:id="6239" w:name="_Toc73437381"/>
      <w:bookmarkStart w:id="6240" w:name="_Toc75351791"/>
      <w:bookmarkStart w:id="6241" w:name="_Toc83230069"/>
      <w:bookmarkStart w:id="6242" w:name="_Toc85528097"/>
      <w:bookmarkStart w:id="6243" w:name="_Toc90649722"/>
      <w:bookmarkStart w:id="6244" w:name="_Toc216347267"/>
      <w:r w:rsidRPr="00E45330">
        <w:t>6.</w:t>
      </w:r>
      <w:r w:rsidRPr="00E45330">
        <w:rPr>
          <w:lang w:eastAsia="zh-CN"/>
        </w:rPr>
        <w:t>6</w:t>
      </w:r>
      <w:r w:rsidRPr="00E45330">
        <w:t>.4</w:t>
      </w:r>
      <w:r w:rsidRPr="00E45330">
        <w:tab/>
        <w:t>Custom Operations without associated resources</w:t>
      </w:r>
      <w:bookmarkEnd w:id="6237"/>
      <w:bookmarkEnd w:id="6238"/>
      <w:bookmarkEnd w:id="6239"/>
      <w:bookmarkEnd w:id="6240"/>
      <w:bookmarkEnd w:id="6241"/>
      <w:bookmarkEnd w:id="6242"/>
      <w:bookmarkEnd w:id="6243"/>
      <w:bookmarkEnd w:id="6244"/>
      <w:r w:rsidRPr="00E45330">
        <w:t xml:space="preserve"> </w:t>
      </w:r>
    </w:p>
    <w:p w14:paraId="2DF9544D" w14:textId="77777777" w:rsidR="008F780E" w:rsidRPr="00E45330" w:rsidRDefault="008F780E">
      <w:r w:rsidRPr="00E45330">
        <w:t>There are no custom operations without associated resources supported on VAE_HDMapDynamicInfo.</w:t>
      </w:r>
    </w:p>
    <w:p w14:paraId="5123C68B" w14:textId="77777777" w:rsidR="008F780E" w:rsidRPr="00E45330" w:rsidRDefault="008F780E">
      <w:pPr>
        <w:pStyle w:val="30"/>
      </w:pPr>
      <w:bookmarkStart w:id="6245" w:name="_Toc73433927"/>
      <w:bookmarkStart w:id="6246" w:name="_Toc73435975"/>
      <w:bookmarkStart w:id="6247" w:name="_Toc73437382"/>
      <w:bookmarkStart w:id="6248" w:name="_Toc75351792"/>
      <w:bookmarkStart w:id="6249" w:name="_Toc83230070"/>
      <w:bookmarkStart w:id="6250" w:name="_Toc85528098"/>
      <w:bookmarkStart w:id="6251" w:name="_Toc90649723"/>
      <w:bookmarkStart w:id="6252" w:name="_Toc216347268"/>
      <w:r w:rsidRPr="00E45330">
        <w:t>6.</w:t>
      </w:r>
      <w:r w:rsidRPr="00E45330">
        <w:rPr>
          <w:lang w:eastAsia="zh-CN"/>
        </w:rPr>
        <w:t>6</w:t>
      </w:r>
      <w:r w:rsidRPr="00E45330">
        <w:t>.5</w:t>
      </w:r>
      <w:r w:rsidRPr="00E45330">
        <w:tab/>
        <w:t>Notifications</w:t>
      </w:r>
      <w:bookmarkEnd w:id="6245"/>
      <w:bookmarkEnd w:id="6246"/>
      <w:bookmarkEnd w:id="6247"/>
      <w:bookmarkEnd w:id="6248"/>
      <w:bookmarkEnd w:id="6249"/>
      <w:bookmarkEnd w:id="6250"/>
      <w:bookmarkEnd w:id="6251"/>
      <w:bookmarkEnd w:id="6252"/>
    </w:p>
    <w:p w14:paraId="6484A1A7" w14:textId="77777777" w:rsidR="008F780E" w:rsidRPr="00E45330" w:rsidRDefault="008F780E">
      <w:pPr>
        <w:pStyle w:val="40"/>
      </w:pPr>
      <w:bookmarkStart w:id="6253" w:name="_Toc73433928"/>
      <w:bookmarkStart w:id="6254" w:name="_Toc73435976"/>
      <w:bookmarkStart w:id="6255" w:name="_Toc73437383"/>
      <w:bookmarkStart w:id="6256" w:name="_Toc75351793"/>
      <w:bookmarkStart w:id="6257" w:name="_Toc83230071"/>
      <w:bookmarkStart w:id="6258" w:name="_Toc85528099"/>
      <w:bookmarkStart w:id="6259" w:name="_Toc90649724"/>
      <w:bookmarkStart w:id="6260" w:name="_Toc216347269"/>
      <w:r w:rsidRPr="00E45330">
        <w:t>6.</w:t>
      </w:r>
      <w:r w:rsidRPr="00E45330">
        <w:rPr>
          <w:lang w:eastAsia="zh-CN"/>
        </w:rPr>
        <w:t>6</w:t>
      </w:r>
      <w:r w:rsidRPr="00E45330">
        <w:t>.5.1</w:t>
      </w:r>
      <w:r w:rsidRPr="00E45330">
        <w:tab/>
        <w:t>General</w:t>
      </w:r>
      <w:bookmarkEnd w:id="6253"/>
      <w:bookmarkEnd w:id="6254"/>
      <w:bookmarkEnd w:id="6255"/>
      <w:bookmarkEnd w:id="6256"/>
      <w:bookmarkEnd w:id="6257"/>
      <w:bookmarkEnd w:id="6258"/>
      <w:bookmarkEnd w:id="6259"/>
      <w:bookmarkEnd w:id="6260"/>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.5.3. A VAE server and service consumer may support the delivery of Notification using Websocket (IETF RFC 6455 [21]) as described in clause 6.6.5.4.</w:t>
      </w:r>
    </w:p>
    <w:p w14:paraId="33F3B7AD" w14:textId="77777777" w:rsidR="008F780E" w:rsidRPr="00E45330" w:rsidRDefault="008F780E">
      <w:pPr>
        <w:pStyle w:val="40"/>
      </w:pPr>
      <w:bookmarkStart w:id="6261" w:name="_Toc73433929"/>
      <w:bookmarkStart w:id="6262" w:name="_Toc73435977"/>
      <w:bookmarkStart w:id="6263" w:name="_Toc73437384"/>
      <w:bookmarkStart w:id="6264" w:name="_Toc75351794"/>
      <w:bookmarkStart w:id="6265" w:name="_Toc83230072"/>
      <w:bookmarkStart w:id="6266" w:name="_Toc85528100"/>
      <w:bookmarkStart w:id="6267" w:name="_Toc90649725"/>
      <w:bookmarkStart w:id="6268" w:name="_Toc216347270"/>
      <w:r w:rsidRPr="00E45330">
        <w:t>6.</w:t>
      </w:r>
      <w:r w:rsidRPr="00E45330">
        <w:rPr>
          <w:lang w:eastAsia="zh-CN"/>
        </w:rPr>
        <w:t>6</w:t>
      </w:r>
      <w:r w:rsidRPr="00E45330">
        <w:t>.5.2</w:t>
      </w:r>
      <w:r w:rsidRPr="00E45330">
        <w:tab/>
        <w:t>Notification Delivery using a separate HTTP connection</w:t>
      </w:r>
      <w:bookmarkEnd w:id="6261"/>
      <w:bookmarkEnd w:id="6262"/>
      <w:bookmarkEnd w:id="6263"/>
      <w:bookmarkEnd w:id="6264"/>
      <w:bookmarkEnd w:id="6265"/>
      <w:bookmarkEnd w:id="6266"/>
      <w:bookmarkEnd w:id="6267"/>
      <w:bookmarkEnd w:id="6268"/>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1F3B779D"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47688000" w14:textId="77777777" w:rsidR="008F780E" w:rsidRPr="00E45330" w:rsidRDefault="008F780E">
      <w:pPr>
        <w:ind w:firstLine="284"/>
        <w:rPr>
          <w:lang w:eastAsia="zh-CN"/>
        </w:rPr>
      </w:pPr>
      <w:r w:rsidRPr="00E45330">
        <w:rPr>
          <w:lang w:eastAsia="zh-CN"/>
        </w:rPr>
        <w:t>-</w:t>
      </w:r>
      <w:r w:rsidRPr="00E45330">
        <w:rPr>
          <w:lang w:eastAsia="zh-CN"/>
        </w:rPr>
        <w:tab/>
      </w:r>
      <w:r w:rsidRPr="00E45330">
        <w:t>"notificationDestination" attribute is replaced by the "notifUri" attribute.</w:t>
      </w:r>
    </w:p>
    <w:p w14:paraId="0F036229" w14:textId="77777777" w:rsidR="008F780E" w:rsidRPr="00E45330" w:rsidRDefault="008F780E">
      <w:pPr>
        <w:pStyle w:val="40"/>
      </w:pPr>
      <w:bookmarkStart w:id="6269" w:name="_Toc73433930"/>
      <w:bookmarkStart w:id="6270" w:name="_Toc73435978"/>
      <w:bookmarkStart w:id="6271" w:name="_Toc73437385"/>
      <w:bookmarkStart w:id="6272" w:name="_Toc75351795"/>
      <w:bookmarkStart w:id="6273" w:name="_Toc83230073"/>
      <w:bookmarkStart w:id="6274" w:name="_Toc85528101"/>
      <w:bookmarkStart w:id="6275" w:name="_Toc90649726"/>
      <w:bookmarkStart w:id="6276" w:name="_Toc216347271"/>
      <w:r w:rsidRPr="00E45330">
        <w:t>6.</w:t>
      </w:r>
      <w:r w:rsidRPr="00E45330">
        <w:rPr>
          <w:lang w:eastAsia="zh-CN"/>
        </w:rPr>
        <w:t>6</w:t>
      </w:r>
      <w:r w:rsidRPr="00E45330">
        <w:t>.5.3</w:t>
      </w:r>
      <w:r w:rsidRPr="00E45330">
        <w:tab/>
        <w:t>Notification Test Event</w:t>
      </w:r>
      <w:bookmarkEnd w:id="6269"/>
      <w:bookmarkEnd w:id="6270"/>
      <w:bookmarkEnd w:id="6271"/>
      <w:bookmarkEnd w:id="6272"/>
      <w:bookmarkEnd w:id="6273"/>
      <w:bookmarkEnd w:id="6274"/>
      <w:bookmarkEnd w:id="6275"/>
      <w:bookmarkEnd w:id="6276"/>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DB9BB4E"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69538A2E" w14:textId="77777777" w:rsidR="008F780E" w:rsidRPr="00E45330" w:rsidRDefault="008F780E">
      <w:pPr>
        <w:pStyle w:val="40"/>
      </w:pPr>
      <w:bookmarkStart w:id="6277" w:name="_Toc73433931"/>
      <w:bookmarkStart w:id="6278" w:name="_Toc73435979"/>
      <w:bookmarkStart w:id="6279" w:name="_Toc73437386"/>
      <w:bookmarkStart w:id="6280" w:name="_Toc75351796"/>
      <w:bookmarkStart w:id="6281" w:name="_Toc83230074"/>
      <w:bookmarkStart w:id="6282" w:name="_Toc85528102"/>
      <w:bookmarkStart w:id="6283" w:name="_Toc90649727"/>
      <w:bookmarkStart w:id="6284" w:name="_Toc216347272"/>
      <w:r w:rsidRPr="00E45330">
        <w:t>6.</w:t>
      </w:r>
      <w:r w:rsidRPr="00E45330">
        <w:rPr>
          <w:lang w:eastAsia="zh-CN"/>
        </w:rPr>
        <w:t>6</w:t>
      </w:r>
      <w:r w:rsidRPr="00E45330">
        <w:t>.5.4</w:t>
      </w:r>
      <w:r w:rsidRPr="00E45330">
        <w:tab/>
        <w:t>Notification Delivery using Websocket</w:t>
      </w:r>
      <w:bookmarkEnd w:id="6277"/>
      <w:bookmarkEnd w:id="6278"/>
      <w:bookmarkEnd w:id="6279"/>
      <w:bookmarkEnd w:id="6280"/>
      <w:bookmarkEnd w:id="6281"/>
      <w:bookmarkEnd w:id="6282"/>
      <w:bookmarkEnd w:id="6283"/>
      <w:bookmarkEnd w:id="6284"/>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043BDF8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07FA5034" w14:textId="77777777" w:rsidR="008F780E" w:rsidRPr="00E45330" w:rsidRDefault="008F780E">
      <w:pPr>
        <w:pStyle w:val="40"/>
      </w:pPr>
      <w:bookmarkStart w:id="6285" w:name="_Toc73433932"/>
      <w:bookmarkStart w:id="6286" w:name="_Toc73435980"/>
      <w:bookmarkStart w:id="6287" w:name="_Toc73437387"/>
      <w:bookmarkStart w:id="6288" w:name="_Toc75351797"/>
      <w:bookmarkStart w:id="6289" w:name="_Toc83230075"/>
      <w:bookmarkStart w:id="6290" w:name="_Toc85528103"/>
      <w:bookmarkStart w:id="6291" w:name="_Toc90649728"/>
      <w:bookmarkStart w:id="6292" w:name="_Toc216347273"/>
      <w:r w:rsidRPr="00E45330">
        <w:t>6.</w:t>
      </w:r>
      <w:r w:rsidRPr="00E45330">
        <w:rPr>
          <w:lang w:eastAsia="zh-CN"/>
        </w:rPr>
        <w:t>6</w:t>
      </w:r>
      <w:r w:rsidRPr="00E45330">
        <w:t>.5.5</w:t>
      </w:r>
      <w:r w:rsidRPr="00E45330">
        <w:tab/>
        <w:t>Methods</w:t>
      </w:r>
      <w:bookmarkEnd w:id="6285"/>
      <w:bookmarkEnd w:id="6286"/>
      <w:bookmarkEnd w:id="6287"/>
      <w:bookmarkEnd w:id="6288"/>
      <w:bookmarkEnd w:id="6289"/>
      <w:bookmarkEnd w:id="6290"/>
      <w:bookmarkEnd w:id="6291"/>
      <w:bookmarkEnd w:id="6292"/>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40"/>
      </w:pPr>
      <w:bookmarkStart w:id="6293" w:name="_Toc73433933"/>
      <w:bookmarkStart w:id="6294" w:name="_Toc73435981"/>
      <w:bookmarkStart w:id="6295" w:name="_Toc73437388"/>
      <w:bookmarkStart w:id="6296" w:name="_Toc75351798"/>
      <w:bookmarkStart w:id="6297" w:name="_Toc83230076"/>
      <w:bookmarkStart w:id="6298" w:name="_Toc85528104"/>
      <w:bookmarkStart w:id="6299" w:name="_Toc90649729"/>
      <w:bookmarkStart w:id="6300" w:name="_Toc216347274"/>
      <w:r w:rsidRPr="00E45330">
        <w:lastRenderedPageBreak/>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93"/>
      <w:bookmarkEnd w:id="6294"/>
      <w:bookmarkEnd w:id="6295"/>
      <w:bookmarkEnd w:id="6296"/>
      <w:bookmarkEnd w:id="6297"/>
      <w:bookmarkEnd w:id="6298"/>
      <w:bookmarkEnd w:id="6299"/>
      <w:bookmarkEnd w:id="6300"/>
    </w:p>
    <w:p w14:paraId="0E08A09E" w14:textId="77777777" w:rsidR="008F780E" w:rsidRPr="00E45330" w:rsidRDefault="008F780E">
      <w:pPr>
        <w:pStyle w:val="50"/>
        <w:rPr>
          <w:lang w:eastAsia="ko-KR"/>
        </w:rPr>
      </w:pPr>
      <w:bookmarkStart w:id="6301" w:name="_Toc73433934"/>
      <w:bookmarkStart w:id="6302" w:name="_Toc73435982"/>
      <w:bookmarkStart w:id="6303" w:name="_Toc73437389"/>
      <w:bookmarkStart w:id="6304" w:name="_Toc75351799"/>
      <w:bookmarkStart w:id="6305" w:name="_Toc83230077"/>
      <w:bookmarkStart w:id="6306" w:name="_Toc85528105"/>
      <w:bookmarkStart w:id="6307" w:name="_Toc90649730"/>
      <w:bookmarkStart w:id="6308" w:name="_Toc216347275"/>
      <w:r w:rsidRPr="00E45330">
        <w:rPr>
          <w:lang w:eastAsia="ko-KR"/>
        </w:rPr>
        <w:t>6.</w:t>
      </w:r>
      <w:r w:rsidRPr="00E45330">
        <w:rPr>
          <w:lang w:eastAsia="zh-CN"/>
        </w:rPr>
        <w:t>6</w:t>
      </w:r>
      <w:r w:rsidRPr="00E45330">
        <w:rPr>
          <w:lang w:eastAsia="ko-KR"/>
        </w:rPr>
        <w:t>.5.6.1</w:t>
      </w:r>
      <w:r w:rsidRPr="00E45330">
        <w:rPr>
          <w:lang w:eastAsia="ko-KR"/>
        </w:rPr>
        <w:tab/>
        <w:t>Description</w:t>
      </w:r>
      <w:bookmarkEnd w:id="6301"/>
      <w:bookmarkEnd w:id="6302"/>
      <w:bookmarkEnd w:id="6303"/>
      <w:bookmarkEnd w:id="6304"/>
      <w:bookmarkEnd w:id="6305"/>
      <w:bookmarkEnd w:id="6306"/>
      <w:bookmarkEnd w:id="6307"/>
      <w:bookmarkEnd w:id="6308"/>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50"/>
        <w:rPr>
          <w:lang w:eastAsia="ko-KR"/>
        </w:rPr>
      </w:pPr>
      <w:bookmarkStart w:id="6309" w:name="_Toc73433935"/>
      <w:bookmarkStart w:id="6310" w:name="_Toc73435983"/>
      <w:bookmarkStart w:id="6311" w:name="_Toc73437390"/>
      <w:bookmarkStart w:id="6312" w:name="_Toc75351800"/>
      <w:bookmarkStart w:id="6313" w:name="_Toc83230078"/>
      <w:bookmarkStart w:id="6314" w:name="_Toc85528106"/>
      <w:bookmarkStart w:id="6315" w:name="_Toc90649731"/>
      <w:bookmarkStart w:id="6316" w:name="_Toc216347276"/>
      <w:r w:rsidRPr="00E45330">
        <w:rPr>
          <w:lang w:eastAsia="ko-KR"/>
        </w:rPr>
        <w:t>6.6.5.6.2</w:t>
      </w:r>
      <w:r w:rsidRPr="00E45330">
        <w:rPr>
          <w:lang w:eastAsia="ko-KR"/>
        </w:rPr>
        <w:tab/>
        <w:t>Operation Definition</w:t>
      </w:r>
      <w:bookmarkEnd w:id="6309"/>
      <w:bookmarkEnd w:id="6310"/>
      <w:bookmarkEnd w:id="6311"/>
      <w:bookmarkEnd w:id="6312"/>
      <w:bookmarkEnd w:id="6313"/>
      <w:bookmarkEnd w:id="6314"/>
      <w:bookmarkEnd w:id="6315"/>
      <w:bookmarkEnd w:id="6316"/>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lastRenderedPageBreak/>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30"/>
      </w:pPr>
      <w:bookmarkStart w:id="6317" w:name="_Toc73433936"/>
      <w:bookmarkStart w:id="6318" w:name="_Toc73435984"/>
      <w:bookmarkStart w:id="6319" w:name="_Toc73437391"/>
      <w:bookmarkStart w:id="6320" w:name="_Toc75351801"/>
      <w:bookmarkStart w:id="6321" w:name="_Toc83230079"/>
      <w:bookmarkStart w:id="6322" w:name="_Toc85528107"/>
      <w:bookmarkStart w:id="6323" w:name="_Toc90649732"/>
      <w:bookmarkStart w:id="6324" w:name="_Toc216347277"/>
      <w:r w:rsidRPr="00E45330">
        <w:t>6.</w:t>
      </w:r>
      <w:r w:rsidRPr="00E45330">
        <w:rPr>
          <w:lang w:eastAsia="zh-CN"/>
        </w:rPr>
        <w:t>6</w:t>
      </w:r>
      <w:r w:rsidRPr="00E45330">
        <w:t>.6</w:t>
      </w:r>
      <w:r w:rsidRPr="00E45330">
        <w:tab/>
        <w:t>Data Model</w:t>
      </w:r>
      <w:bookmarkEnd w:id="6317"/>
      <w:bookmarkEnd w:id="6318"/>
      <w:bookmarkEnd w:id="6319"/>
      <w:bookmarkEnd w:id="6320"/>
      <w:bookmarkEnd w:id="6321"/>
      <w:bookmarkEnd w:id="6322"/>
      <w:bookmarkEnd w:id="6323"/>
      <w:bookmarkEnd w:id="6324"/>
    </w:p>
    <w:p w14:paraId="09868474" w14:textId="77777777" w:rsidR="008F780E" w:rsidRPr="00E45330" w:rsidRDefault="008F780E">
      <w:pPr>
        <w:pStyle w:val="40"/>
      </w:pPr>
      <w:bookmarkStart w:id="6325" w:name="_Toc73433937"/>
      <w:bookmarkStart w:id="6326" w:name="_Toc73435985"/>
      <w:bookmarkStart w:id="6327" w:name="_Toc73437392"/>
      <w:bookmarkStart w:id="6328" w:name="_Toc75351802"/>
      <w:bookmarkStart w:id="6329" w:name="_Toc83230080"/>
      <w:bookmarkStart w:id="6330" w:name="_Toc85528108"/>
      <w:bookmarkStart w:id="6331" w:name="_Toc90649733"/>
      <w:bookmarkStart w:id="6332" w:name="_Toc216347278"/>
      <w:r w:rsidRPr="00E45330">
        <w:t>6.</w:t>
      </w:r>
      <w:r w:rsidRPr="00E45330">
        <w:rPr>
          <w:lang w:eastAsia="zh-CN"/>
        </w:rPr>
        <w:t>6</w:t>
      </w:r>
      <w:r w:rsidRPr="00E45330">
        <w:t>.6.1</w:t>
      </w:r>
      <w:r w:rsidRPr="00E45330">
        <w:tab/>
        <w:t>General</w:t>
      </w:r>
      <w:bookmarkEnd w:id="6325"/>
      <w:bookmarkEnd w:id="6326"/>
      <w:bookmarkEnd w:id="6327"/>
      <w:bookmarkEnd w:id="6328"/>
      <w:bookmarkEnd w:id="6329"/>
      <w:bookmarkEnd w:id="6330"/>
      <w:bookmarkEnd w:id="6331"/>
      <w:bookmarkEnd w:id="6332"/>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.6.1-1 specifies the data types defined for the VAE_HDMapDynamicInfo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.6.1-1: VAE_HDMapDynamicInfo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r w:rsidRPr="00E45330">
              <w:rPr>
                <w:rFonts w:hint="eastAsia"/>
                <w:lang w:eastAsia="zh-CN"/>
              </w:rPr>
              <w:t>HdMapDynamicInfo</w:t>
            </w:r>
            <w:r w:rsidRPr="00E45330">
              <w:t>Data</w:t>
            </w:r>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Represents a notificaton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r w:rsidRPr="00E45330">
              <w:t>Nearby</w:t>
            </w:r>
            <w:r w:rsidRPr="00E45330">
              <w:rPr>
                <w:rFonts w:hint="eastAsia"/>
                <w:noProof/>
                <w:lang w:eastAsia="zh-CN"/>
              </w:rPr>
              <w:t>UeInfo</w:t>
            </w:r>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the informaiotn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VAE_HDMapDynamicInfo service based interface protocol from other specifications, including a reference to their respective specifications and when needed, a short description of their use within the VAE_HDMapDynamicInfo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.6.1-2: VAE_HDMapDynamicInfo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r w:rsidRPr="00E45330">
              <w:rPr>
                <w:rFonts w:hint="eastAsia"/>
                <w:lang w:eastAsia="zh-CN"/>
              </w:rPr>
              <w:t>TestNotification</w:t>
            </w:r>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r w:rsidRPr="00E45330">
              <w:t>Notification_test_event</w:t>
            </w:r>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r w:rsidRPr="00E45330">
              <w:rPr>
                <w:rFonts w:hint="eastAsia"/>
                <w:lang w:eastAsia="zh-CN"/>
              </w:rPr>
              <w:t>Uinteger</w:t>
            </w:r>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r w:rsidRPr="00E45330">
              <w:rPr>
                <w:rFonts w:hint="eastAsia"/>
                <w:lang w:eastAsia="zh-CN"/>
              </w:rPr>
              <w:t>UserLocation</w:t>
            </w:r>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r w:rsidRPr="00E45330">
              <w:t>WebsockNotifConfig</w:t>
            </w:r>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r w:rsidRPr="00E45330">
              <w:t>Pepresents configuration for the delivery of notifications over Websockets.</w:t>
            </w:r>
          </w:p>
        </w:tc>
        <w:tc>
          <w:tcPr>
            <w:tcW w:w="2221" w:type="dxa"/>
          </w:tcPr>
          <w:p w14:paraId="2900B140" w14:textId="77777777" w:rsidR="00CF144B" w:rsidRPr="00E45330" w:rsidRDefault="00CF144B" w:rsidP="00CF144B">
            <w:pPr>
              <w:pStyle w:val="TAL"/>
              <w:rPr>
                <w:rFonts w:cs="Arial"/>
                <w:szCs w:val="18"/>
              </w:rPr>
            </w:pPr>
            <w:r w:rsidRPr="00E45330">
              <w:t>Notification_websocket</w:t>
            </w:r>
          </w:p>
        </w:tc>
      </w:tr>
    </w:tbl>
    <w:p w14:paraId="085AFF5F" w14:textId="77777777" w:rsidR="008F780E" w:rsidRPr="00E45330" w:rsidRDefault="008F780E"/>
    <w:p w14:paraId="260387FA" w14:textId="77777777" w:rsidR="008F780E" w:rsidRPr="00E45330" w:rsidRDefault="008F780E">
      <w:pPr>
        <w:pStyle w:val="40"/>
        <w:rPr>
          <w:lang w:val="en-US"/>
        </w:rPr>
      </w:pPr>
      <w:bookmarkStart w:id="6333" w:name="_Toc73433938"/>
      <w:bookmarkStart w:id="6334" w:name="_Toc73435986"/>
      <w:bookmarkStart w:id="6335" w:name="_Toc73437393"/>
      <w:bookmarkStart w:id="6336" w:name="_Toc75351803"/>
      <w:bookmarkStart w:id="6337" w:name="_Toc83230081"/>
      <w:bookmarkStart w:id="6338" w:name="_Toc85528109"/>
      <w:bookmarkStart w:id="6339" w:name="_Toc90649734"/>
      <w:bookmarkStart w:id="6340" w:name="_Toc216347279"/>
      <w:r w:rsidRPr="00E45330">
        <w:rPr>
          <w:lang w:val="en-US"/>
        </w:rPr>
        <w:t>6.</w:t>
      </w:r>
      <w:r w:rsidRPr="00E45330">
        <w:rPr>
          <w:lang w:val="en-US" w:eastAsia="zh-CN"/>
        </w:rPr>
        <w:t>6</w:t>
      </w:r>
      <w:r w:rsidRPr="00E45330">
        <w:rPr>
          <w:lang w:val="en-US"/>
        </w:rPr>
        <w:t>.6.2</w:t>
      </w:r>
      <w:r w:rsidRPr="00E45330">
        <w:rPr>
          <w:lang w:val="en-US"/>
        </w:rPr>
        <w:tab/>
        <w:t>Structured data types</w:t>
      </w:r>
      <w:bookmarkEnd w:id="6333"/>
      <w:bookmarkEnd w:id="6334"/>
      <w:bookmarkEnd w:id="6335"/>
      <w:bookmarkEnd w:id="6336"/>
      <w:bookmarkEnd w:id="6337"/>
      <w:bookmarkEnd w:id="6338"/>
      <w:bookmarkEnd w:id="6339"/>
      <w:bookmarkEnd w:id="6340"/>
    </w:p>
    <w:p w14:paraId="70843897" w14:textId="77777777" w:rsidR="008F780E" w:rsidRPr="00E45330" w:rsidRDefault="008F780E">
      <w:pPr>
        <w:pStyle w:val="50"/>
      </w:pPr>
      <w:bookmarkStart w:id="6341" w:name="_Toc73433939"/>
      <w:bookmarkStart w:id="6342" w:name="_Toc73435987"/>
      <w:bookmarkStart w:id="6343" w:name="_Toc73437394"/>
      <w:bookmarkStart w:id="6344" w:name="_Toc75351804"/>
      <w:bookmarkStart w:id="6345" w:name="_Toc83230082"/>
      <w:bookmarkStart w:id="6346" w:name="_Toc85528110"/>
      <w:bookmarkStart w:id="6347" w:name="_Toc90649735"/>
      <w:bookmarkStart w:id="6348" w:name="_Toc216347280"/>
      <w:r w:rsidRPr="00E45330">
        <w:t>6.</w:t>
      </w:r>
      <w:r w:rsidRPr="00E45330">
        <w:rPr>
          <w:lang w:eastAsia="zh-CN"/>
        </w:rPr>
        <w:t>6</w:t>
      </w:r>
      <w:r w:rsidRPr="00E45330">
        <w:t>.6.2.1</w:t>
      </w:r>
      <w:r w:rsidRPr="00E45330">
        <w:tab/>
        <w:t>Introduction</w:t>
      </w:r>
      <w:bookmarkEnd w:id="6341"/>
      <w:bookmarkEnd w:id="6342"/>
      <w:bookmarkEnd w:id="6343"/>
      <w:bookmarkEnd w:id="6344"/>
      <w:bookmarkEnd w:id="6345"/>
      <w:bookmarkEnd w:id="6346"/>
      <w:bookmarkEnd w:id="6347"/>
      <w:bookmarkEnd w:id="6348"/>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50"/>
      </w:pPr>
      <w:bookmarkStart w:id="6349" w:name="_Toc73433940"/>
      <w:bookmarkStart w:id="6350" w:name="_Toc73435988"/>
      <w:bookmarkStart w:id="6351" w:name="_Toc73437395"/>
      <w:bookmarkStart w:id="6352" w:name="_Toc75351805"/>
      <w:bookmarkStart w:id="6353" w:name="_Toc83230083"/>
      <w:bookmarkStart w:id="6354" w:name="_Toc85528111"/>
      <w:bookmarkStart w:id="6355" w:name="_Toc90649736"/>
      <w:bookmarkStart w:id="6356" w:name="_Toc216347281"/>
      <w:r w:rsidRPr="00E45330">
        <w:lastRenderedPageBreak/>
        <w:t>6.</w:t>
      </w:r>
      <w:r w:rsidRPr="00E45330">
        <w:rPr>
          <w:lang w:eastAsia="zh-CN"/>
        </w:rPr>
        <w:t>6</w:t>
      </w:r>
      <w:r w:rsidRPr="00E45330">
        <w:t>.6.2.2</w:t>
      </w:r>
      <w:r w:rsidRPr="00E45330">
        <w:tab/>
        <w:t xml:space="preserve">Type: </w:t>
      </w:r>
      <w:r w:rsidRPr="00E45330">
        <w:rPr>
          <w:rFonts w:hint="eastAsia"/>
          <w:lang w:eastAsia="zh-CN"/>
        </w:rPr>
        <w:t>HdMapDynamicInfo</w:t>
      </w:r>
      <w:r w:rsidRPr="00E45330">
        <w:t>Data</w:t>
      </w:r>
      <w:bookmarkEnd w:id="6349"/>
      <w:bookmarkEnd w:id="6350"/>
      <w:bookmarkEnd w:id="6351"/>
      <w:bookmarkEnd w:id="6352"/>
      <w:bookmarkEnd w:id="6353"/>
      <w:bookmarkEnd w:id="6354"/>
      <w:bookmarkEnd w:id="6355"/>
      <w:bookmarkEnd w:id="6356"/>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r w:rsidRPr="00E45330">
        <w:rPr>
          <w:rFonts w:hint="eastAsia"/>
          <w:lang w:eastAsia="zh-CN"/>
        </w:rPr>
        <w:t>HdMapDynamicInfo</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pPr>
              <w:pStyle w:val="TAH"/>
              <w:jc w:val="left"/>
            </w:pPr>
            <w:r w:rsidRPr="00E45330">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r w:rsidRPr="00E45330">
              <w:rPr>
                <w:rFonts w:hint="eastAsia"/>
                <w:lang w:eastAsia="zh-CN"/>
              </w:rPr>
              <w:t>ueId</w:t>
            </w:r>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r w:rsidRPr="00E45330">
              <w:rPr>
                <w:rFonts w:hint="eastAsia"/>
                <w:lang w:eastAsia="zh-CN"/>
              </w:rPr>
              <w:t>notifUri</w:t>
            </w:r>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HD Map dynamice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r w:rsidRPr="00E45330">
              <w:rPr>
                <w:rFonts w:hint="eastAsia"/>
                <w:lang w:eastAsia="zh-CN"/>
              </w:rPr>
              <w:t>Uinteger</w:t>
            </w:r>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r w:rsidRPr="00E45330">
              <w:t>requestTestNotification</w:t>
            </w:r>
          </w:p>
        </w:tc>
        <w:tc>
          <w:tcPr>
            <w:tcW w:w="1444" w:type="dxa"/>
          </w:tcPr>
          <w:p w14:paraId="6FA184B3" w14:textId="77777777" w:rsidR="008F780E" w:rsidRPr="00E45330" w:rsidRDefault="008F780E">
            <w:pPr>
              <w:pStyle w:val="TAL"/>
              <w:rPr>
                <w:lang w:eastAsia="zh-CN"/>
              </w:rPr>
            </w:pPr>
            <w:r w:rsidRPr="00E45330">
              <w:t>boolean</w:t>
            </w:r>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r w:rsidRPr="00E45330">
              <w:t>Notification_test_event</w:t>
            </w:r>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r w:rsidRPr="00E45330">
              <w:rPr>
                <w:lang w:eastAsia="zh-CN"/>
              </w:rPr>
              <w:t>websockNotifConfig</w:t>
            </w:r>
          </w:p>
        </w:tc>
        <w:tc>
          <w:tcPr>
            <w:tcW w:w="1444" w:type="dxa"/>
          </w:tcPr>
          <w:p w14:paraId="05E51846" w14:textId="77777777" w:rsidR="008F780E" w:rsidRPr="00E45330" w:rsidRDefault="008F780E">
            <w:pPr>
              <w:pStyle w:val="TAL"/>
              <w:rPr>
                <w:lang w:eastAsia="zh-CN"/>
              </w:rPr>
            </w:pPr>
            <w:r w:rsidRPr="00E45330">
              <w:rPr>
                <w:lang w:eastAsia="zh-CN"/>
              </w:rPr>
              <w:t>WebsockNotifConfig</w:t>
            </w:r>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C9115F1" w14:textId="77777777" w:rsidR="008F780E" w:rsidRPr="00E45330" w:rsidRDefault="008F780E">
            <w:pPr>
              <w:pStyle w:val="TAL"/>
              <w:rPr>
                <w:rFonts w:cs="Arial"/>
                <w:szCs w:val="18"/>
              </w:rPr>
            </w:pPr>
            <w:r w:rsidRPr="00E45330">
              <w:rPr>
                <w:lang w:eastAsia="zh-CN"/>
              </w:rPr>
              <w:t>Notification_websocket</w:t>
            </w:r>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50"/>
      </w:pPr>
      <w:bookmarkStart w:id="6357" w:name="_Toc73433941"/>
      <w:bookmarkStart w:id="6358" w:name="_Toc73435989"/>
      <w:bookmarkStart w:id="6359" w:name="_Toc73437396"/>
      <w:bookmarkStart w:id="6360" w:name="_Toc75351806"/>
      <w:bookmarkStart w:id="6361" w:name="_Toc83230084"/>
      <w:bookmarkStart w:id="6362" w:name="_Toc85528112"/>
      <w:bookmarkStart w:id="6363" w:name="_Toc90649737"/>
      <w:bookmarkStart w:id="6364" w:name="_Toc216347282"/>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57"/>
      <w:bookmarkEnd w:id="6358"/>
      <w:bookmarkEnd w:id="6359"/>
      <w:bookmarkEnd w:id="6360"/>
      <w:bookmarkEnd w:id="6361"/>
      <w:bookmarkEnd w:id="6362"/>
      <w:bookmarkEnd w:id="6363"/>
      <w:bookmarkEnd w:id="6364"/>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pPr>
              <w:pStyle w:val="TAH"/>
              <w:jc w:val="left"/>
            </w:pPr>
            <w:r w:rsidRPr="00E45330">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r w:rsidRPr="00E45330">
              <w:t>resourceUri</w:t>
            </w:r>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r w:rsidRPr="00E45330">
              <w:rPr>
                <w:rFonts w:hint="eastAsia"/>
              </w:rPr>
              <w:t>HdMap</w:t>
            </w:r>
            <w:r w:rsidRPr="00E45330">
              <w:t xml:space="preserve"> </w:t>
            </w:r>
            <w:r w:rsidRPr="00E45330">
              <w:rPr>
                <w:rFonts w:hint="eastAsia"/>
              </w:rPr>
              <w:t>DynamicInfo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r w:rsidRPr="00E45330">
              <w:t>nearby</w:t>
            </w:r>
            <w:r w:rsidRPr="00E45330">
              <w:rPr>
                <w:lang w:eastAsia="zh-CN"/>
              </w:rPr>
              <w:t>U</w:t>
            </w:r>
            <w:r w:rsidRPr="00E45330">
              <w:rPr>
                <w:rFonts w:hint="eastAsia"/>
                <w:lang w:eastAsia="zh-CN"/>
              </w:rPr>
              <w:t>eInfo</w:t>
            </w:r>
          </w:p>
        </w:tc>
        <w:tc>
          <w:tcPr>
            <w:tcW w:w="1444" w:type="dxa"/>
          </w:tcPr>
          <w:p w14:paraId="0714C192" w14:textId="77777777" w:rsidR="008F780E" w:rsidRPr="00E45330" w:rsidRDefault="008F780E">
            <w:pPr>
              <w:pStyle w:val="TAL"/>
              <w:rPr>
                <w:lang w:eastAsia="zh-CN"/>
              </w:rPr>
            </w:pPr>
            <w:r w:rsidRPr="00E45330">
              <w:rPr>
                <w:rFonts w:hint="eastAsia"/>
                <w:lang w:eastAsia="zh-CN"/>
              </w:rPr>
              <w:t>array(</w:t>
            </w:r>
            <w:r w:rsidRPr="00E45330">
              <w:t>Nearby</w:t>
            </w:r>
            <w:r w:rsidRPr="00E45330">
              <w:rPr>
                <w:rFonts w:hint="eastAsia"/>
                <w:lang w:eastAsia="zh-CN"/>
              </w:rPr>
              <w:t>UeInfo)</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r w:rsidRPr="00E45330">
              <w:rPr>
                <w:rFonts w:hint="eastAsia"/>
                <w:lang w:eastAsia="zh-CN"/>
              </w:rPr>
              <w:t>1..N</w:t>
            </w:r>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ontains the informaiotn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50"/>
        <w:rPr>
          <w:lang w:eastAsia="zh-CN"/>
        </w:rPr>
      </w:pPr>
      <w:bookmarkStart w:id="6365" w:name="_Toc73433942"/>
      <w:bookmarkStart w:id="6366" w:name="_Toc73435990"/>
      <w:bookmarkStart w:id="6367" w:name="_Toc73437397"/>
      <w:bookmarkStart w:id="6368" w:name="_Toc75351807"/>
      <w:bookmarkStart w:id="6369" w:name="_Toc83230085"/>
      <w:bookmarkStart w:id="6370" w:name="_Toc85528113"/>
      <w:bookmarkStart w:id="6371" w:name="_Toc90649738"/>
      <w:bookmarkStart w:id="6372" w:name="_Toc216347283"/>
      <w:r w:rsidRPr="00E45330">
        <w:t>6.</w:t>
      </w:r>
      <w:r w:rsidRPr="00E45330">
        <w:rPr>
          <w:lang w:eastAsia="zh-CN"/>
        </w:rPr>
        <w:t>6</w:t>
      </w:r>
      <w:r w:rsidRPr="00E45330">
        <w:t>.6.2.4</w:t>
      </w:r>
      <w:r w:rsidRPr="00E45330">
        <w:tab/>
        <w:t>Type: Nearby</w:t>
      </w:r>
      <w:r w:rsidRPr="00E45330">
        <w:rPr>
          <w:rFonts w:hint="eastAsia"/>
          <w:lang w:eastAsia="zh-CN"/>
        </w:rPr>
        <w:t>UeInfo</w:t>
      </w:r>
      <w:bookmarkEnd w:id="6365"/>
      <w:bookmarkEnd w:id="6366"/>
      <w:bookmarkEnd w:id="6367"/>
      <w:bookmarkEnd w:id="6368"/>
      <w:bookmarkEnd w:id="6369"/>
      <w:bookmarkEnd w:id="6370"/>
      <w:bookmarkEnd w:id="6371"/>
      <w:bookmarkEnd w:id="6372"/>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r w:rsidRPr="00E45330">
        <w:t>Nearby</w:t>
      </w:r>
      <w:r w:rsidRPr="00E45330">
        <w:rPr>
          <w:rFonts w:hint="eastAsia"/>
          <w:lang w:eastAsia="zh-CN"/>
        </w:rPr>
        <w:t>Ue</w:t>
      </w:r>
      <w:r w:rsidRPr="00E45330">
        <w:rPr>
          <w:lang w:eastAsia="zh-CN"/>
        </w:rPr>
        <w:t>I</w:t>
      </w:r>
      <w:r w:rsidRPr="00E45330">
        <w:rPr>
          <w:rFonts w:hint="eastAsia"/>
          <w:lang w:eastAsia="zh-CN"/>
        </w:rP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pPr>
              <w:pStyle w:val="TAH"/>
              <w:jc w:val="left"/>
            </w:pPr>
            <w:r w:rsidRPr="00E45330">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r w:rsidRPr="00E45330">
              <w:rPr>
                <w:rFonts w:hint="eastAsia"/>
                <w:lang w:eastAsia="zh-CN"/>
              </w:rPr>
              <w:t>nearbyUeId</w:t>
            </w:r>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r w:rsidRPr="00E45330">
              <w:rPr>
                <w:rFonts w:hint="eastAsia"/>
                <w:lang w:eastAsia="zh-CN"/>
              </w:rPr>
              <w:t>UserLocation</w:t>
            </w:r>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r w:rsidRPr="00E45330">
              <w:rPr>
                <w:rFonts w:hint="eastAsia"/>
                <w:lang w:eastAsia="zh-CN"/>
              </w:rPr>
              <w:t>Uinteger</w:t>
            </w:r>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40"/>
        <w:rPr>
          <w:lang w:val="en-US"/>
        </w:rPr>
      </w:pPr>
      <w:bookmarkStart w:id="6373" w:name="_Toc73433943"/>
      <w:bookmarkStart w:id="6374" w:name="_Toc73435991"/>
      <w:bookmarkStart w:id="6375" w:name="_Toc73437398"/>
      <w:bookmarkStart w:id="6376" w:name="_Toc75351808"/>
      <w:bookmarkStart w:id="6377" w:name="_Toc83230086"/>
      <w:bookmarkStart w:id="6378" w:name="_Toc85528114"/>
      <w:bookmarkStart w:id="6379" w:name="_Toc90649739"/>
      <w:bookmarkStart w:id="6380" w:name="_Toc216347284"/>
      <w:r w:rsidRPr="00E45330">
        <w:rPr>
          <w:lang w:val="en-US"/>
        </w:rPr>
        <w:lastRenderedPageBreak/>
        <w:t>6.</w:t>
      </w:r>
      <w:r w:rsidRPr="00E45330">
        <w:rPr>
          <w:lang w:val="en-US" w:eastAsia="zh-CN"/>
        </w:rPr>
        <w:t>6</w:t>
      </w:r>
      <w:r w:rsidRPr="00E45330">
        <w:rPr>
          <w:lang w:val="en-US"/>
        </w:rPr>
        <w:t>.6.3</w:t>
      </w:r>
      <w:r w:rsidRPr="00E45330">
        <w:rPr>
          <w:lang w:val="en-US"/>
        </w:rPr>
        <w:tab/>
        <w:t>Simple data types and enumerations</w:t>
      </w:r>
      <w:bookmarkEnd w:id="6373"/>
      <w:bookmarkEnd w:id="6374"/>
      <w:bookmarkEnd w:id="6375"/>
      <w:bookmarkEnd w:id="6376"/>
      <w:bookmarkEnd w:id="6377"/>
      <w:bookmarkEnd w:id="6378"/>
      <w:bookmarkEnd w:id="6379"/>
      <w:bookmarkEnd w:id="6380"/>
    </w:p>
    <w:p w14:paraId="67CB8FF6" w14:textId="77777777" w:rsidR="008F780E" w:rsidRPr="00E45330" w:rsidRDefault="008F780E">
      <w:pPr>
        <w:pStyle w:val="50"/>
      </w:pPr>
      <w:bookmarkStart w:id="6381" w:name="_Toc73433944"/>
      <w:bookmarkStart w:id="6382" w:name="_Toc73435992"/>
      <w:bookmarkStart w:id="6383" w:name="_Toc73437399"/>
      <w:bookmarkStart w:id="6384" w:name="_Toc75351809"/>
      <w:bookmarkStart w:id="6385" w:name="_Toc83230087"/>
      <w:bookmarkStart w:id="6386" w:name="_Toc85528115"/>
      <w:bookmarkStart w:id="6387" w:name="_Toc90649740"/>
      <w:bookmarkStart w:id="6388" w:name="_Toc216347285"/>
      <w:r w:rsidRPr="00E45330">
        <w:t>6.</w:t>
      </w:r>
      <w:r w:rsidRPr="00E45330">
        <w:rPr>
          <w:lang w:eastAsia="zh-CN"/>
        </w:rPr>
        <w:t>6</w:t>
      </w:r>
      <w:r w:rsidRPr="00E45330">
        <w:t>.6.3.1</w:t>
      </w:r>
      <w:r w:rsidRPr="00E45330">
        <w:tab/>
        <w:t>Introduction</w:t>
      </w:r>
      <w:bookmarkEnd w:id="6381"/>
      <w:bookmarkEnd w:id="6382"/>
      <w:bookmarkEnd w:id="6383"/>
      <w:bookmarkEnd w:id="6384"/>
      <w:bookmarkEnd w:id="6385"/>
      <w:bookmarkEnd w:id="6386"/>
      <w:bookmarkEnd w:id="6387"/>
      <w:bookmarkEnd w:id="6388"/>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50"/>
      </w:pPr>
      <w:bookmarkStart w:id="6389" w:name="_Toc73433945"/>
      <w:bookmarkStart w:id="6390" w:name="_Toc73435993"/>
      <w:bookmarkStart w:id="6391" w:name="_Toc73437400"/>
      <w:bookmarkStart w:id="6392" w:name="_Toc75351810"/>
      <w:bookmarkStart w:id="6393" w:name="_Toc83230088"/>
      <w:bookmarkStart w:id="6394" w:name="_Toc85528116"/>
      <w:bookmarkStart w:id="6395" w:name="_Toc90649741"/>
      <w:bookmarkStart w:id="6396" w:name="_Toc216347286"/>
      <w:r w:rsidRPr="00E45330">
        <w:t>6.</w:t>
      </w:r>
      <w:r w:rsidRPr="00E45330">
        <w:rPr>
          <w:lang w:eastAsia="zh-CN"/>
        </w:rPr>
        <w:t>6</w:t>
      </w:r>
      <w:r w:rsidRPr="00E45330">
        <w:t>.6.3.2</w:t>
      </w:r>
      <w:r w:rsidRPr="00E45330">
        <w:tab/>
        <w:t>Simple data types</w:t>
      </w:r>
      <w:bookmarkEnd w:id="6389"/>
      <w:bookmarkEnd w:id="6390"/>
      <w:bookmarkEnd w:id="6391"/>
      <w:bookmarkEnd w:id="6392"/>
      <w:bookmarkEnd w:id="6393"/>
      <w:bookmarkEnd w:id="6394"/>
      <w:bookmarkEnd w:id="6395"/>
      <w:bookmarkEnd w:id="6396"/>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30"/>
      </w:pPr>
      <w:bookmarkStart w:id="6397" w:name="_Toc73433946"/>
      <w:bookmarkStart w:id="6398" w:name="_Toc73435994"/>
      <w:bookmarkStart w:id="6399" w:name="_Toc73437401"/>
      <w:bookmarkStart w:id="6400" w:name="_Toc75351811"/>
      <w:bookmarkStart w:id="6401" w:name="_Toc83230089"/>
      <w:bookmarkStart w:id="6402" w:name="_Toc85528117"/>
      <w:bookmarkStart w:id="6403" w:name="_Toc90649742"/>
      <w:bookmarkStart w:id="6404" w:name="_Toc216347287"/>
      <w:r w:rsidRPr="00E45330">
        <w:t>6.</w:t>
      </w:r>
      <w:r w:rsidRPr="00E45330">
        <w:rPr>
          <w:lang w:eastAsia="zh-CN"/>
        </w:rPr>
        <w:t>6</w:t>
      </w:r>
      <w:r w:rsidRPr="00E45330">
        <w:t>.7</w:t>
      </w:r>
      <w:r w:rsidRPr="00E45330">
        <w:tab/>
        <w:t>Error Handling</w:t>
      </w:r>
      <w:bookmarkEnd w:id="6397"/>
      <w:bookmarkEnd w:id="6398"/>
      <w:bookmarkEnd w:id="6399"/>
      <w:bookmarkEnd w:id="6400"/>
      <w:bookmarkEnd w:id="6401"/>
      <w:bookmarkEnd w:id="6402"/>
      <w:bookmarkEnd w:id="6403"/>
      <w:bookmarkEnd w:id="6404"/>
    </w:p>
    <w:p w14:paraId="22BADA5E" w14:textId="77777777" w:rsidR="008F780E" w:rsidRPr="00E45330" w:rsidRDefault="008F780E">
      <w:pPr>
        <w:pStyle w:val="40"/>
      </w:pPr>
      <w:bookmarkStart w:id="6405" w:name="_Toc73433947"/>
      <w:bookmarkStart w:id="6406" w:name="_Toc73435995"/>
      <w:bookmarkStart w:id="6407" w:name="_Toc73437402"/>
      <w:bookmarkStart w:id="6408" w:name="_Toc75351812"/>
      <w:bookmarkStart w:id="6409" w:name="_Toc83230090"/>
      <w:bookmarkStart w:id="6410" w:name="_Toc85528118"/>
      <w:bookmarkStart w:id="6411" w:name="_Toc90649743"/>
      <w:bookmarkStart w:id="6412" w:name="_Toc216347288"/>
      <w:r w:rsidRPr="00E45330">
        <w:t>6.</w:t>
      </w:r>
      <w:r w:rsidRPr="00E45330">
        <w:rPr>
          <w:lang w:eastAsia="zh-CN"/>
        </w:rPr>
        <w:t>6</w:t>
      </w:r>
      <w:r w:rsidRPr="00E45330">
        <w:t>.7.1</w:t>
      </w:r>
      <w:r w:rsidRPr="00E45330">
        <w:tab/>
        <w:t>General</w:t>
      </w:r>
      <w:bookmarkEnd w:id="6405"/>
      <w:bookmarkEnd w:id="6406"/>
      <w:bookmarkEnd w:id="6407"/>
      <w:bookmarkEnd w:id="6408"/>
      <w:bookmarkEnd w:id="6409"/>
      <w:bookmarkEnd w:id="6410"/>
      <w:bookmarkEnd w:id="6411"/>
      <w:bookmarkEnd w:id="6412"/>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r w:rsidRPr="00E45330">
        <w:t xml:space="preserve">VAE_HDMapDynamicInfo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VAE_HDMapDynamicInfo Service</w:t>
      </w:r>
      <w:r w:rsidRPr="00E45330">
        <w:rPr>
          <w:noProof/>
          <w:lang w:eastAsia="zh-CN"/>
        </w:rPr>
        <w:t xml:space="preserve"> </w:t>
      </w:r>
      <w:r w:rsidRPr="00E45330">
        <w:t>API.</w:t>
      </w:r>
    </w:p>
    <w:p w14:paraId="400CBF57" w14:textId="77777777" w:rsidR="008F780E" w:rsidRPr="00E45330" w:rsidRDefault="008F780E">
      <w:pPr>
        <w:pStyle w:val="40"/>
      </w:pPr>
      <w:bookmarkStart w:id="6413" w:name="_Toc73433948"/>
      <w:bookmarkStart w:id="6414" w:name="_Toc73435996"/>
      <w:bookmarkStart w:id="6415" w:name="_Toc73437403"/>
      <w:bookmarkStart w:id="6416" w:name="_Toc75351813"/>
      <w:bookmarkStart w:id="6417" w:name="_Toc83230091"/>
      <w:bookmarkStart w:id="6418" w:name="_Toc85528119"/>
      <w:bookmarkStart w:id="6419" w:name="_Toc90649744"/>
      <w:bookmarkStart w:id="6420" w:name="_Toc216347289"/>
      <w:r w:rsidRPr="00E45330">
        <w:t>6.</w:t>
      </w:r>
      <w:r w:rsidRPr="00E45330">
        <w:rPr>
          <w:lang w:eastAsia="zh-CN"/>
        </w:rPr>
        <w:t>6</w:t>
      </w:r>
      <w:r w:rsidRPr="00E45330">
        <w:t>.7.2</w:t>
      </w:r>
      <w:r w:rsidRPr="00E45330">
        <w:tab/>
        <w:t>Protocol Errors</w:t>
      </w:r>
      <w:bookmarkEnd w:id="6413"/>
      <w:bookmarkEnd w:id="6414"/>
      <w:bookmarkEnd w:id="6415"/>
      <w:bookmarkEnd w:id="6416"/>
      <w:bookmarkEnd w:id="6417"/>
      <w:bookmarkEnd w:id="6418"/>
      <w:bookmarkEnd w:id="6419"/>
      <w:bookmarkEnd w:id="6420"/>
    </w:p>
    <w:p w14:paraId="44154AB7" w14:textId="77777777" w:rsidR="008F780E" w:rsidRPr="00E45330" w:rsidRDefault="008F780E">
      <w:r w:rsidRPr="00E45330">
        <w:rPr>
          <w:lang w:eastAsia="zh-CN"/>
        </w:rPr>
        <w:t xml:space="preserve">In this Release </w:t>
      </w:r>
      <w:r w:rsidRPr="00E45330">
        <w:t>of the specification, there are no additional protocol errors applicable for the VAE_HDMapDynamicInfo API.</w:t>
      </w:r>
    </w:p>
    <w:p w14:paraId="7FE02DB6" w14:textId="77777777" w:rsidR="008F780E" w:rsidRPr="00E45330" w:rsidRDefault="008F780E">
      <w:pPr>
        <w:pStyle w:val="40"/>
      </w:pPr>
      <w:bookmarkStart w:id="6421" w:name="_Toc73433949"/>
      <w:bookmarkStart w:id="6422" w:name="_Toc73435997"/>
      <w:bookmarkStart w:id="6423" w:name="_Toc73437404"/>
      <w:bookmarkStart w:id="6424" w:name="_Toc75351814"/>
      <w:bookmarkStart w:id="6425" w:name="_Toc83230092"/>
      <w:bookmarkStart w:id="6426" w:name="_Toc85528120"/>
      <w:bookmarkStart w:id="6427" w:name="_Toc90649745"/>
      <w:bookmarkStart w:id="6428" w:name="_Toc216347290"/>
      <w:r w:rsidRPr="00E45330">
        <w:t>6.6.7.3</w:t>
      </w:r>
      <w:r w:rsidRPr="00E45330">
        <w:tab/>
        <w:t>Application Errors</w:t>
      </w:r>
      <w:bookmarkEnd w:id="6421"/>
      <w:bookmarkEnd w:id="6422"/>
      <w:bookmarkEnd w:id="6423"/>
      <w:bookmarkEnd w:id="6424"/>
      <w:bookmarkEnd w:id="6425"/>
      <w:bookmarkEnd w:id="6426"/>
      <w:bookmarkEnd w:id="6427"/>
      <w:bookmarkEnd w:id="6428"/>
    </w:p>
    <w:p w14:paraId="56469A26" w14:textId="77777777" w:rsidR="008F780E" w:rsidRPr="00E45330" w:rsidRDefault="008F780E">
      <w:r w:rsidRPr="00E45330">
        <w:t xml:space="preserve">The application errors defined for the VAE_HDMapDynamicInfo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30"/>
      </w:pPr>
      <w:bookmarkStart w:id="6429" w:name="_Toc73433950"/>
      <w:bookmarkStart w:id="6430" w:name="_Toc73435998"/>
      <w:bookmarkStart w:id="6431" w:name="_Toc73437405"/>
      <w:bookmarkStart w:id="6432" w:name="_Toc75351815"/>
      <w:bookmarkStart w:id="6433" w:name="_Toc83230093"/>
      <w:bookmarkStart w:id="6434" w:name="_Toc85528121"/>
      <w:bookmarkStart w:id="6435" w:name="_Toc90649746"/>
      <w:bookmarkStart w:id="6436" w:name="_Toc216347291"/>
      <w:r w:rsidRPr="00E45330">
        <w:t>6.</w:t>
      </w:r>
      <w:r w:rsidRPr="00E45330">
        <w:rPr>
          <w:lang w:eastAsia="zh-CN"/>
        </w:rPr>
        <w:t>6</w:t>
      </w:r>
      <w:r w:rsidRPr="00E45330">
        <w:t>.8</w:t>
      </w:r>
      <w:r w:rsidRPr="00E45330">
        <w:tab/>
        <w:t>Feature negotiation</w:t>
      </w:r>
      <w:bookmarkEnd w:id="6429"/>
      <w:bookmarkEnd w:id="6430"/>
      <w:bookmarkEnd w:id="6431"/>
      <w:bookmarkEnd w:id="6432"/>
      <w:bookmarkEnd w:id="6433"/>
      <w:bookmarkEnd w:id="6434"/>
      <w:bookmarkEnd w:id="6435"/>
      <w:bookmarkEnd w:id="6436"/>
    </w:p>
    <w:p w14:paraId="73E286DF" w14:textId="77777777" w:rsidR="008F780E" w:rsidRPr="00E45330" w:rsidRDefault="008F780E">
      <w:r w:rsidRPr="00E45330">
        <w:t>The optional features in table 6.6.8-1 are defined for the VAE_HDMapDynamicInfo</w:t>
      </w:r>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r w:rsidRPr="00E45330">
              <w:t>Notification_test_event</w:t>
            </w:r>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r w:rsidRPr="00E45330">
              <w:rPr>
                <w:lang w:eastAsia="zh-CN"/>
              </w:rPr>
              <w:t>Notification_websocket</w:t>
            </w:r>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6.6.5.4. This feature requires that the </w:t>
            </w:r>
            <w:r w:rsidRPr="00E45330">
              <w:t>Notification_test_event feature is also supported.</w:t>
            </w:r>
          </w:p>
        </w:tc>
      </w:tr>
    </w:tbl>
    <w:p w14:paraId="70988F39" w14:textId="77777777" w:rsidR="008F780E" w:rsidRPr="00E45330" w:rsidRDefault="008F780E"/>
    <w:p w14:paraId="27BB669C" w14:textId="77777777" w:rsidR="00B3349F" w:rsidRPr="00E45330" w:rsidRDefault="00A04699" w:rsidP="00B3349F">
      <w:pPr>
        <w:pStyle w:val="2"/>
      </w:pPr>
      <w:bookmarkStart w:id="6437" w:name="_Toc85528122"/>
      <w:bookmarkStart w:id="6438" w:name="_Toc90649747"/>
      <w:r w:rsidRPr="00E45330">
        <w:br w:type="page"/>
      </w:r>
      <w:bookmarkStart w:id="6439" w:name="_Toc216347292"/>
      <w:r w:rsidR="006C3BD7" w:rsidRPr="00E45330">
        <w:rPr>
          <w:rFonts w:hint="eastAsia"/>
        </w:rPr>
        <w:lastRenderedPageBreak/>
        <w:t>6.7</w:t>
      </w:r>
      <w:r w:rsidR="00B3349F" w:rsidRPr="00E45330">
        <w:rPr>
          <w:rFonts w:hint="eastAsia"/>
          <w:lang w:eastAsia="zh-CN"/>
        </w:rPr>
        <w:tab/>
      </w:r>
      <w:r w:rsidR="00B3349F" w:rsidRPr="00E45330">
        <w:t>VAE_SessionOrientedService</w:t>
      </w:r>
      <w:r w:rsidR="00B3349F" w:rsidRPr="00E45330">
        <w:rPr>
          <w:rFonts w:hint="eastAsia"/>
        </w:rPr>
        <w:t xml:space="preserve"> API</w:t>
      </w:r>
      <w:bookmarkEnd w:id="6437"/>
      <w:bookmarkEnd w:id="6438"/>
      <w:bookmarkEnd w:id="6439"/>
    </w:p>
    <w:p w14:paraId="5B5C2D89" w14:textId="77777777" w:rsidR="00B3349F" w:rsidRPr="00E45330" w:rsidRDefault="006C3BD7" w:rsidP="00B3349F">
      <w:pPr>
        <w:pStyle w:val="30"/>
      </w:pPr>
      <w:bookmarkStart w:id="6440" w:name="_Toc85528123"/>
      <w:bookmarkStart w:id="6441" w:name="_Toc90649748"/>
      <w:bookmarkStart w:id="6442" w:name="_Toc216347293"/>
      <w:r w:rsidRPr="00E45330">
        <w:t>6.7</w:t>
      </w:r>
      <w:r w:rsidR="00B3349F" w:rsidRPr="00E45330">
        <w:t>.1</w:t>
      </w:r>
      <w:r w:rsidR="00B3349F" w:rsidRPr="00E45330">
        <w:tab/>
        <w:t>Introduction</w:t>
      </w:r>
      <w:bookmarkEnd w:id="6440"/>
      <w:bookmarkEnd w:id="6441"/>
      <w:bookmarkEnd w:id="6442"/>
    </w:p>
    <w:p w14:paraId="7A4BC9D1" w14:textId="77777777" w:rsidR="00B3349F" w:rsidRPr="00E45330" w:rsidRDefault="00B3349F" w:rsidP="00B3349F">
      <w:pPr>
        <w:rPr>
          <w:noProof/>
          <w:lang w:eastAsia="zh-CN"/>
        </w:rPr>
      </w:pPr>
      <w:r w:rsidRPr="00E45330">
        <w:rPr>
          <w:noProof/>
        </w:rPr>
        <w:t xml:space="preserve">The </w:t>
      </w:r>
      <w:r w:rsidRPr="00E45330">
        <w:t>VAE_SessionOrientedService Service</w:t>
      </w:r>
      <w:r w:rsidRPr="00E45330">
        <w:rPr>
          <w:rFonts w:eastAsia="Times New Roman"/>
          <w:noProof/>
        </w:rPr>
        <w:t xml:space="preserve"> </w:t>
      </w:r>
      <w:r w:rsidRPr="00E45330">
        <w:rPr>
          <w:noProof/>
        </w:rPr>
        <w:t xml:space="preserve">shall use the </w:t>
      </w:r>
      <w:r w:rsidRPr="00E45330">
        <w:t>VAE_SessionOrientedService</w:t>
      </w:r>
      <w:r w:rsidRPr="00E45330">
        <w:rPr>
          <w:noProof/>
        </w:rPr>
        <w:t xml:space="preserve"> </w:t>
      </w:r>
      <w:r w:rsidRPr="00E45330">
        <w:rPr>
          <w:noProof/>
          <w:lang w:eastAsia="zh-CN"/>
        </w:rPr>
        <w:t>API.</w:t>
      </w:r>
    </w:p>
    <w:p w14:paraId="488A4A17" w14:textId="77777777" w:rsidR="00B3349F" w:rsidRPr="00E45330" w:rsidRDefault="00B3349F" w:rsidP="00B3349F">
      <w:r w:rsidRPr="00E45330">
        <w:t>The API URI of the VAE_SessionOrientedService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30"/>
      </w:pPr>
      <w:bookmarkStart w:id="6443" w:name="_Toc85528124"/>
      <w:bookmarkStart w:id="6444" w:name="_Toc90649749"/>
      <w:bookmarkStart w:id="6445" w:name="_Toc216347294"/>
      <w:r w:rsidRPr="00E45330">
        <w:t>6.7</w:t>
      </w:r>
      <w:r w:rsidR="00B3349F" w:rsidRPr="00E45330">
        <w:t>.2</w:t>
      </w:r>
      <w:r w:rsidR="00B3349F" w:rsidRPr="00E45330">
        <w:tab/>
        <w:t>Usage of HTTP</w:t>
      </w:r>
      <w:bookmarkEnd w:id="6443"/>
      <w:bookmarkEnd w:id="6444"/>
      <w:bookmarkEnd w:id="6445"/>
    </w:p>
    <w:p w14:paraId="3FA2A7C7" w14:textId="77777777" w:rsidR="00B3349F" w:rsidRPr="00E45330" w:rsidRDefault="006C3BD7" w:rsidP="00B3349F">
      <w:pPr>
        <w:pStyle w:val="40"/>
      </w:pPr>
      <w:bookmarkStart w:id="6446" w:name="_Toc85528125"/>
      <w:bookmarkStart w:id="6447" w:name="_Toc90649750"/>
      <w:bookmarkStart w:id="6448" w:name="_Toc216347295"/>
      <w:r w:rsidRPr="00E45330">
        <w:t>6.7</w:t>
      </w:r>
      <w:r w:rsidR="00B3349F" w:rsidRPr="00E45330">
        <w:t>.2.1</w:t>
      </w:r>
      <w:r w:rsidR="00B3349F" w:rsidRPr="00E45330">
        <w:tab/>
        <w:t>General</w:t>
      </w:r>
      <w:bookmarkEnd w:id="6446"/>
      <w:bookmarkEnd w:id="6447"/>
      <w:bookmarkEnd w:id="6448"/>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An OpenAPI [6] specification of HTTP messages and content bodies for the VAE_SessionOrientedService is contained in Annex A.</w:t>
      </w:r>
      <w:r w:rsidR="006E7B94" w:rsidRPr="00E45330">
        <w:t>8</w:t>
      </w:r>
      <w:r w:rsidRPr="00E45330">
        <w:t>.</w:t>
      </w:r>
    </w:p>
    <w:p w14:paraId="4C6B9C89" w14:textId="77777777" w:rsidR="00B3349F" w:rsidRPr="00E45330" w:rsidRDefault="006C3BD7" w:rsidP="00B3349F">
      <w:pPr>
        <w:pStyle w:val="40"/>
      </w:pPr>
      <w:bookmarkStart w:id="6449" w:name="_Toc85528126"/>
      <w:bookmarkStart w:id="6450" w:name="_Toc90649751"/>
      <w:bookmarkStart w:id="6451" w:name="_Toc216347296"/>
      <w:r w:rsidRPr="00E45330">
        <w:t>6.7</w:t>
      </w:r>
      <w:r w:rsidR="00B3349F" w:rsidRPr="00E45330">
        <w:t>.2.2</w:t>
      </w:r>
      <w:r w:rsidR="00B3349F" w:rsidRPr="00E45330">
        <w:tab/>
        <w:t>HTTP standard headers</w:t>
      </w:r>
      <w:bookmarkEnd w:id="6449"/>
      <w:bookmarkEnd w:id="6450"/>
      <w:bookmarkEnd w:id="6451"/>
    </w:p>
    <w:p w14:paraId="57612476" w14:textId="77777777" w:rsidR="00B3349F" w:rsidRPr="00E45330" w:rsidRDefault="006C3BD7" w:rsidP="00B3349F">
      <w:pPr>
        <w:pStyle w:val="50"/>
        <w:rPr>
          <w:lang w:eastAsia="zh-CN"/>
        </w:rPr>
      </w:pPr>
      <w:bookmarkStart w:id="6452" w:name="_Toc85528127"/>
      <w:bookmarkStart w:id="6453" w:name="_Toc90649752"/>
      <w:bookmarkStart w:id="6454" w:name="_Toc216347297"/>
      <w:r w:rsidRPr="00E45330">
        <w:t>6.7</w:t>
      </w:r>
      <w:r w:rsidR="00B3349F" w:rsidRPr="00E45330">
        <w:t>.2.2.1</w:t>
      </w:r>
      <w:r w:rsidR="00B3349F" w:rsidRPr="00E45330">
        <w:rPr>
          <w:rFonts w:hint="eastAsia"/>
          <w:lang w:eastAsia="zh-CN"/>
        </w:rPr>
        <w:tab/>
      </w:r>
      <w:r w:rsidR="00B3349F" w:rsidRPr="00E45330">
        <w:rPr>
          <w:lang w:eastAsia="zh-CN"/>
        </w:rPr>
        <w:t>General</w:t>
      </w:r>
      <w:bookmarkEnd w:id="6452"/>
      <w:bookmarkEnd w:id="6453"/>
      <w:bookmarkEnd w:id="6454"/>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50"/>
      </w:pPr>
      <w:bookmarkStart w:id="6455" w:name="_Toc85528128"/>
      <w:bookmarkStart w:id="6456" w:name="_Toc90649753"/>
      <w:bookmarkStart w:id="6457" w:name="_Toc216347298"/>
      <w:r w:rsidRPr="00E45330">
        <w:t>6.</w:t>
      </w:r>
      <w:r w:rsidR="005343BA" w:rsidRPr="00E45330">
        <w:t>7</w:t>
      </w:r>
      <w:r w:rsidRPr="00E45330">
        <w:t>.2.2.2</w:t>
      </w:r>
      <w:r w:rsidRPr="00E45330">
        <w:tab/>
        <w:t>Content type</w:t>
      </w:r>
      <w:bookmarkEnd w:id="6455"/>
      <w:bookmarkEnd w:id="6456"/>
      <w:bookmarkEnd w:id="6457"/>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40"/>
      </w:pPr>
      <w:bookmarkStart w:id="6458" w:name="_Toc85528129"/>
      <w:bookmarkStart w:id="6459" w:name="_Toc90649754"/>
      <w:bookmarkStart w:id="6460" w:name="_Toc216347299"/>
      <w:r w:rsidRPr="00E45330">
        <w:t>6.7</w:t>
      </w:r>
      <w:r w:rsidR="00B3349F" w:rsidRPr="00E45330">
        <w:t>.2.3</w:t>
      </w:r>
      <w:r w:rsidR="00B3349F" w:rsidRPr="00E45330">
        <w:tab/>
        <w:t>HTTP custom headers</w:t>
      </w:r>
      <w:bookmarkEnd w:id="6458"/>
      <w:bookmarkEnd w:id="6459"/>
      <w:bookmarkEnd w:id="6460"/>
    </w:p>
    <w:p w14:paraId="2611D4E5" w14:textId="77777777" w:rsidR="00B3349F" w:rsidRPr="00E45330" w:rsidRDefault="006C3BD7" w:rsidP="00B3349F">
      <w:pPr>
        <w:pStyle w:val="50"/>
        <w:rPr>
          <w:lang w:eastAsia="zh-CN"/>
        </w:rPr>
      </w:pPr>
      <w:bookmarkStart w:id="6461" w:name="_Toc85528130"/>
      <w:bookmarkStart w:id="6462" w:name="_Toc90649755"/>
      <w:bookmarkStart w:id="6463" w:name="_Toc216347300"/>
      <w:r w:rsidRPr="00E45330">
        <w:t>6.7</w:t>
      </w:r>
      <w:r w:rsidR="00B3349F" w:rsidRPr="00E45330">
        <w:t>.2.3.1</w:t>
      </w:r>
      <w:r w:rsidR="00B3349F" w:rsidRPr="00E45330">
        <w:rPr>
          <w:rFonts w:hint="eastAsia"/>
          <w:lang w:eastAsia="zh-CN"/>
        </w:rPr>
        <w:tab/>
      </w:r>
      <w:r w:rsidR="00B3349F" w:rsidRPr="00E45330">
        <w:rPr>
          <w:lang w:eastAsia="zh-CN"/>
        </w:rPr>
        <w:t>General</w:t>
      </w:r>
      <w:bookmarkEnd w:id="6461"/>
      <w:bookmarkEnd w:id="6462"/>
      <w:bookmarkEnd w:id="6463"/>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30"/>
      </w:pPr>
      <w:bookmarkStart w:id="6464" w:name="_Toc85528131"/>
      <w:bookmarkStart w:id="6465" w:name="_Toc90649756"/>
      <w:bookmarkStart w:id="6466" w:name="_Toc216347301"/>
      <w:r w:rsidRPr="00E45330">
        <w:lastRenderedPageBreak/>
        <w:t>6.7</w:t>
      </w:r>
      <w:r w:rsidR="00B3349F" w:rsidRPr="00E45330">
        <w:t>.3</w:t>
      </w:r>
      <w:r w:rsidR="00B3349F" w:rsidRPr="00E45330">
        <w:tab/>
        <w:t>Resources</w:t>
      </w:r>
      <w:bookmarkEnd w:id="6464"/>
      <w:bookmarkEnd w:id="6465"/>
      <w:bookmarkEnd w:id="6466"/>
      <w:r w:rsidR="00B3349F" w:rsidRPr="00E45330">
        <w:t xml:space="preserve"> </w:t>
      </w:r>
    </w:p>
    <w:p w14:paraId="6B79BBDE" w14:textId="77777777" w:rsidR="00B3349F" w:rsidRDefault="006C3BD7" w:rsidP="00B3349F">
      <w:pPr>
        <w:pStyle w:val="40"/>
      </w:pPr>
      <w:bookmarkStart w:id="6467" w:name="_Toc85528132"/>
      <w:bookmarkStart w:id="6468" w:name="_Toc90649757"/>
      <w:bookmarkStart w:id="6469" w:name="_Toc216347302"/>
      <w:r w:rsidRPr="00E45330">
        <w:t>6.7</w:t>
      </w:r>
      <w:r w:rsidR="00B3349F" w:rsidRPr="00E45330">
        <w:t>.3.1</w:t>
      </w:r>
      <w:r w:rsidR="00B3349F" w:rsidRPr="00E45330">
        <w:tab/>
        <w:t>Overview</w:t>
      </w:r>
      <w:bookmarkEnd w:id="6467"/>
      <w:bookmarkEnd w:id="6468"/>
      <w:bookmarkEnd w:id="6469"/>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r>
        <w:t>VAE_SessionOrientedService</w:t>
      </w:r>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4pt;height:161.65pt" o:ole="">
            <v:imagedata r:id="rId95" o:title=""/>
          </v:shape>
          <o:OLEObject Type="Embed" ProgID="Visio.Drawing.15" ShapeID="_x0000_i1068" DrawAspect="Content" ObjectID="_1826960029"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.3.1-1: Resource URI structure of the VAE_SessionOrientedService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40"/>
        <w:rPr>
          <w:lang w:eastAsia="zh-CN"/>
        </w:rPr>
      </w:pPr>
      <w:bookmarkStart w:id="6470" w:name="_Toc85528133"/>
      <w:bookmarkStart w:id="6471" w:name="_Toc90649758"/>
      <w:bookmarkStart w:id="6472" w:name="_Toc216347303"/>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70"/>
      <w:bookmarkEnd w:id="6471"/>
      <w:bookmarkEnd w:id="6472"/>
    </w:p>
    <w:p w14:paraId="6E60FADB" w14:textId="77777777" w:rsidR="00B3349F" w:rsidRPr="00E45330" w:rsidRDefault="006C3BD7" w:rsidP="00B3349F">
      <w:pPr>
        <w:pStyle w:val="50"/>
      </w:pPr>
      <w:bookmarkStart w:id="6473" w:name="_Toc85528134"/>
      <w:bookmarkStart w:id="6474" w:name="_Toc90649759"/>
      <w:bookmarkStart w:id="6475" w:name="_Toc216347304"/>
      <w:r w:rsidRPr="00E45330">
        <w:t>6.7</w:t>
      </w:r>
      <w:r w:rsidR="00B3349F" w:rsidRPr="00E45330">
        <w:t>.3.2.1</w:t>
      </w:r>
      <w:r w:rsidR="00B3349F" w:rsidRPr="00E45330">
        <w:tab/>
        <w:t>Description</w:t>
      </w:r>
      <w:bookmarkEnd w:id="6473"/>
      <w:bookmarkEnd w:id="6474"/>
      <w:bookmarkEnd w:id="6475"/>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50"/>
      </w:pPr>
      <w:bookmarkStart w:id="6476" w:name="_Toc85528135"/>
      <w:bookmarkStart w:id="6477" w:name="_Toc90649760"/>
      <w:bookmarkStart w:id="6478" w:name="_Toc216347305"/>
      <w:r w:rsidRPr="00E45330">
        <w:t>6.7</w:t>
      </w:r>
      <w:r w:rsidR="00B3349F" w:rsidRPr="00E45330">
        <w:t>.3.2.2</w:t>
      </w:r>
      <w:r w:rsidR="00B3349F" w:rsidRPr="00E45330">
        <w:tab/>
        <w:t>Resource Definition</w:t>
      </w:r>
      <w:bookmarkEnd w:id="6476"/>
      <w:bookmarkEnd w:id="6477"/>
      <w:bookmarkEnd w:id="6478"/>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Pr="00E45330">
        <w:t>.3.2.2-1</w:t>
      </w:r>
      <w:r w:rsidRPr="00E45330">
        <w:rPr>
          <w:rFonts w:ascii="Arial" w:hAnsi="Arial" w:cs="Arial"/>
        </w:rPr>
        <w:t>.</w:t>
      </w:r>
    </w:p>
    <w:p w14:paraId="240BF8E7" w14:textId="77777777" w:rsidR="00B3349F" w:rsidRPr="00E45330" w:rsidRDefault="00B3349F" w:rsidP="00B3349F">
      <w:pPr>
        <w:pStyle w:val="TH"/>
        <w:rPr>
          <w:rFonts w:cs="Arial"/>
        </w:rPr>
      </w:pPr>
      <w:r w:rsidRPr="00E45330">
        <w:lastRenderedPageBreak/>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r w:rsidRPr="00E45330">
              <w:t>apiRoot</w:t>
            </w:r>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50"/>
      </w:pPr>
      <w:bookmarkStart w:id="6479" w:name="_Toc85528136"/>
      <w:bookmarkStart w:id="6480" w:name="_Toc90649761"/>
      <w:bookmarkStart w:id="6481" w:name="_Toc216347306"/>
      <w:r w:rsidRPr="00E45330">
        <w:t>6.7</w:t>
      </w:r>
      <w:r w:rsidR="00B3349F" w:rsidRPr="00E45330">
        <w:t>.3.2.3</w:t>
      </w:r>
      <w:r w:rsidR="00B3349F" w:rsidRPr="00E45330">
        <w:tab/>
        <w:t>Resource Standard Methods</w:t>
      </w:r>
      <w:bookmarkEnd w:id="6479"/>
      <w:bookmarkEnd w:id="6480"/>
      <w:bookmarkEnd w:id="6481"/>
    </w:p>
    <w:p w14:paraId="1B738802" w14:textId="77777777" w:rsidR="00B3349F" w:rsidRPr="00E45330" w:rsidRDefault="006C3BD7" w:rsidP="00B3349F">
      <w:pPr>
        <w:pStyle w:val="6"/>
      </w:pPr>
      <w:bookmarkStart w:id="6482" w:name="_Toc85528137"/>
      <w:bookmarkStart w:id="6483" w:name="_Toc90649762"/>
      <w:bookmarkStart w:id="6484" w:name="_Toc216347307"/>
      <w:r w:rsidRPr="00E45330">
        <w:t>6.7</w:t>
      </w:r>
      <w:r w:rsidR="00B3349F" w:rsidRPr="00E45330">
        <w:t>.3.2.3.1</w:t>
      </w:r>
      <w:r w:rsidR="00B3349F" w:rsidRPr="00E45330">
        <w:tab/>
        <w:t>POST</w:t>
      </w:r>
      <w:bookmarkEnd w:id="6482"/>
      <w:bookmarkEnd w:id="6483"/>
      <w:bookmarkEnd w:id="6484"/>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r w:rsidRPr="00E45330">
              <w:rPr>
                <w:lang w:eastAsia="zh-CN"/>
              </w:rPr>
              <w:t>SessionOriented</w:t>
            </w:r>
            <w:r w:rsidRPr="00E45330">
              <w:t>Data</w:t>
            </w:r>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r w:rsidRPr="00E45330">
              <w:rPr>
                <w:lang w:eastAsia="zh-CN"/>
              </w:rPr>
              <w:t>SessionOriented</w:t>
            </w:r>
            <w:r w:rsidRPr="00E45330">
              <w:t>Data</w:t>
            </w:r>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50"/>
      </w:pPr>
      <w:bookmarkStart w:id="6485" w:name="_Toc85528138"/>
      <w:bookmarkStart w:id="6486" w:name="_Toc90649763"/>
      <w:bookmarkStart w:id="6487" w:name="_Toc216347308"/>
      <w:r w:rsidRPr="00E45330">
        <w:t>6.7</w:t>
      </w:r>
      <w:r w:rsidR="00B3349F" w:rsidRPr="00E45330">
        <w:t>.3.2.4</w:t>
      </w:r>
      <w:r w:rsidR="00B3349F" w:rsidRPr="00E45330">
        <w:tab/>
        <w:t>Resource Custom Operations</w:t>
      </w:r>
      <w:bookmarkEnd w:id="6485"/>
      <w:bookmarkEnd w:id="6486"/>
      <w:bookmarkEnd w:id="6487"/>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40"/>
      </w:pPr>
      <w:bookmarkStart w:id="6488" w:name="_Toc85528139"/>
      <w:bookmarkStart w:id="6489" w:name="_Toc90649764"/>
      <w:bookmarkStart w:id="6490" w:name="_Toc216347309"/>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88"/>
      <w:bookmarkEnd w:id="6489"/>
      <w:bookmarkEnd w:id="6490"/>
    </w:p>
    <w:p w14:paraId="19F78529" w14:textId="77777777" w:rsidR="00B3349F" w:rsidRPr="00E45330" w:rsidRDefault="006C3BD7" w:rsidP="00B3349F">
      <w:pPr>
        <w:pStyle w:val="50"/>
      </w:pPr>
      <w:bookmarkStart w:id="6491" w:name="_Toc85528140"/>
      <w:bookmarkStart w:id="6492" w:name="_Toc90649765"/>
      <w:bookmarkStart w:id="6493" w:name="_Toc216347310"/>
      <w:r w:rsidRPr="00E45330">
        <w:t>6.7</w:t>
      </w:r>
      <w:r w:rsidR="00B3349F" w:rsidRPr="00E45330">
        <w:t>.3.3.1</w:t>
      </w:r>
      <w:r w:rsidR="00B3349F" w:rsidRPr="00E45330">
        <w:tab/>
        <w:t>Description</w:t>
      </w:r>
      <w:bookmarkEnd w:id="6491"/>
      <w:bookmarkEnd w:id="6492"/>
      <w:bookmarkEnd w:id="6493"/>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50"/>
      </w:pPr>
      <w:bookmarkStart w:id="6494" w:name="_Toc85528141"/>
      <w:bookmarkStart w:id="6495" w:name="_Toc90649766"/>
      <w:bookmarkStart w:id="6496" w:name="_Toc216347311"/>
      <w:r w:rsidRPr="00E45330">
        <w:t>6.7</w:t>
      </w:r>
      <w:r w:rsidR="00B3349F" w:rsidRPr="00E45330">
        <w:t>.3.3.2</w:t>
      </w:r>
      <w:r w:rsidR="00B3349F" w:rsidRPr="00E45330">
        <w:tab/>
        <w:t>Resource definition</w:t>
      </w:r>
      <w:bookmarkEnd w:id="6494"/>
      <w:bookmarkEnd w:id="6495"/>
      <w:bookmarkEnd w:id="6496"/>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3B10E898" w14:textId="77777777" w:rsidR="00B3349F" w:rsidRPr="00E45330" w:rsidRDefault="00B3349F" w:rsidP="00B3349F">
      <w:pPr>
        <w:rPr>
          <w:rFonts w:ascii="Arial" w:hAnsi="Arial" w:cs="Arial"/>
        </w:rPr>
      </w:pPr>
      <w:r w:rsidRPr="00E45330">
        <w:lastRenderedPageBreak/>
        <w:t>This resource shall support the resource URI variables defined in table </w:t>
      </w:r>
      <w:r w:rsidR="006C3BD7" w:rsidRPr="00E45330">
        <w:t>6.7</w:t>
      </w:r>
      <w:r w:rsidR="001A382A" w:rsidRPr="00E45330">
        <w:t>.</w:t>
      </w:r>
      <w:r w:rsidRPr="00E45330">
        <w:t>3.3</w:t>
      </w:r>
      <w:r w:rsidR="001A382A" w:rsidRPr="00E45330">
        <w:t>.2</w:t>
      </w:r>
      <w:r w:rsidRPr="00E45330">
        <w:t>-1</w:t>
      </w:r>
      <w:r w:rsidRPr="00E45330">
        <w:rPr>
          <w:rFonts w:ascii="Arial" w:hAnsi="Arial" w:cs="Arial"/>
        </w:rPr>
        <w:t>.</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r w:rsidRPr="00E45330">
              <w:t>apiRoot</w:t>
            </w:r>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r>
              <w:rPr>
                <w:lang w:eastAsia="zh-CN"/>
              </w:rPr>
              <w:t>s</w:t>
            </w:r>
            <w:r w:rsidRPr="00E45330">
              <w:rPr>
                <w:rFonts w:hint="eastAsia"/>
                <w:lang w:eastAsia="zh-CN"/>
              </w:rPr>
              <w:t>ubscription</w:t>
            </w:r>
            <w:r w:rsidRPr="00E45330">
              <w:t>Id</w:t>
            </w:r>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50"/>
      </w:pPr>
      <w:bookmarkStart w:id="6497" w:name="_Toc85528142"/>
      <w:bookmarkStart w:id="6498" w:name="_Toc90649767"/>
      <w:bookmarkStart w:id="6499" w:name="_Toc216347312"/>
      <w:r w:rsidRPr="00E45330">
        <w:t>6.7</w:t>
      </w:r>
      <w:r w:rsidR="00B3349F" w:rsidRPr="00E45330">
        <w:t>.3.3.3</w:t>
      </w:r>
      <w:r w:rsidR="00B3349F" w:rsidRPr="00E45330">
        <w:tab/>
        <w:t>Resource Standard Methods</w:t>
      </w:r>
      <w:bookmarkEnd w:id="6497"/>
      <w:bookmarkEnd w:id="6498"/>
      <w:bookmarkEnd w:id="6499"/>
    </w:p>
    <w:p w14:paraId="19F48FB2" w14:textId="77777777" w:rsidR="00B3349F" w:rsidRPr="00E45330" w:rsidRDefault="006C3BD7" w:rsidP="00B3349F">
      <w:pPr>
        <w:pStyle w:val="6"/>
      </w:pPr>
      <w:bookmarkStart w:id="6500" w:name="_Toc85528143"/>
      <w:bookmarkStart w:id="6501" w:name="_Toc90649768"/>
      <w:bookmarkStart w:id="6502" w:name="_Toc216347313"/>
      <w:r w:rsidRPr="00E45330">
        <w:t>6.7</w:t>
      </w:r>
      <w:r w:rsidR="00B3349F" w:rsidRPr="00E45330">
        <w:t>.3.3.3.1</w:t>
      </w:r>
      <w:r w:rsidR="00B3349F" w:rsidRPr="00E45330">
        <w:tab/>
        <w:t>GET</w:t>
      </w:r>
      <w:bookmarkEnd w:id="6500"/>
      <w:bookmarkEnd w:id="6501"/>
      <w:bookmarkEnd w:id="6502"/>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r w:rsidRPr="00E45330">
              <w:rPr>
                <w:lang w:eastAsia="zh-CN"/>
              </w:rPr>
              <w:t>SessionOriented</w:t>
            </w:r>
            <w:r w:rsidRPr="00E45330">
              <w:t>Data</w:t>
            </w:r>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lastRenderedPageBreak/>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B3349F">
      <w:pPr>
        <w:pStyle w:val="6"/>
      </w:pPr>
      <w:bookmarkStart w:id="6503" w:name="_Toc85528144"/>
      <w:bookmarkStart w:id="6504" w:name="_Toc90649769"/>
      <w:bookmarkStart w:id="6505" w:name="_Toc216347314"/>
      <w:r w:rsidRPr="00E45330">
        <w:t>6.7</w:t>
      </w:r>
      <w:r w:rsidR="00B3349F" w:rsidRPr="00E45330">
        <w:t>.3.3.3.2</w:t>
      </w:r>
      <w:r w:rsidR="00B3349F" w:rsidRPr="00E45330">
        <w:tab/>
        <w:t>PUT</w:t>
      </w:r>
      <w:bookmarkEnd w:id="6503"/>
      <w:bookmarkEnd w:id="6504"/>
      <w:bookmarkEnd w:id="6505"/>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r w:rsidRPr="00E45330">
              <w:rPr>
                <w:lang w:eastAsia="zh-CN"/>
              </w:rPr>
              <w:t>SessionOriented</w:t>
            </w:r>
            <w:r w:rsidRPr="00E45330">
              <w:t>Data</w:t>
            </w:r>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r w:rsidRPr="00E45330">
              <w:rPr>
                <w:lang w:eastAsia="zh-CN"/>
              </w:rPr>
              <w:t>SessionOriented</w:t>
            </w:r>
            <w:r w:rsidRPr="00E45330">
              <w:t>Data</w:t>
            </w:r>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lastRenderedPageBreak/>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B3349F">
      <w:pPr>
        <w:pStyle w:val="6"/>
      </w:pPr>
      <w:bookmarkStart w:id="6506" w:name="_Toc85528145"/>
      <w:bookmarkStart w:id="6507" w:name="_Toc90649770"/>
      <w:bookmarkStart w:id="6508" w:name="_Toc216347315"/>
      <w:r w:rsidRPr="00E45330">
        <w:t>6.7</w:t>
      </w:r>
      <w:r w:rsidR="00B3349F" w:rsidRPr="00E45330">
        <w:t>.3.3.3.3</w:t>
      </w:r>
      <w:r w:rsidR="00B3349F" w:rsidRPr="00E45330">
        <w:tab/>
        <w:t>DELETE</w:t>
      </w:r>
      <w:bookmarkEnd w:id="6506"/>
      <w:bookmarkEnd w:id="6507"/>
      <w:bookmarkEnd w:id="6508"/>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lastRenderedPageBreak/>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40"/>
      </w:pPr>
      <w:bookmarkStart w:id="6509" w:name="_Toc85528146"/>
      <w:bookmarkStart w:id="6510" w:name="_Toc90649771"/>
      <w:bookmarkStart w:id="6511" w:name="_Toc216347316"/>
      <w:r w:rsidRPr="00E45330">
        <w:t>6.7</w:t>
      </w:r>
      <w:r w:rsidR="00B3349F" w:rsidRPr="00E45330">
        <w:t>.3.4</w:t>
      </w:r>
      <w:r w:rsidR="00B3349F" w:rsidRPr="00E45330">
        <w:tab/>
        <w:t>Resource Custom Operations</w:t>
      </w:r>
      <w:bookmarkEnd w:id="6509"/>
      <w:bookmarkEnd w:id="6510"/>
      <w:bookmarkEnd w:id="6511"/>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30"/>
      </w:pPr>
      <w:bookmarkStart w:id="6512" w:name="_Toc85528147"/>
      <w:bookmarkStart w:id="6513" w:name="_Toc90649772"/>
      <w:bookmarkStart w:id="6514" w:name="_Toc216347317"/>
      <w:r w:rsidRPr="00E45330">
        <w:t>6.7</w:t>
      </w:r>
      <w:r w:rsidR="00B3349F" w:rsidRPr="00E45330">
        <w:t>.4</w:t>
      </w:r>
      <w:r w:rsidR="00B3349F" w:rsidRPr="00E45330">
        <w:tab/>
        <w:t>Custom Operations without associated resources</w:t>
      </w:r>
      <w:bookmarkEnd w:id="6512"/>
      <w:bookmarkEnd w:id="6513"/>
      <w:bookmarkEnd w:id="6514"/>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r w:rsidR="00FD1632" w:rsidRPr="00E45330">
        <w:t>VAE_SessionOrientedService</w:t>
      </w:r>
      <w:r w:rsidRPr="00E45330">
        <w:t>.</w:t>
      </w:r>
    </w:p>
    <w:p w14:paraId="598A2EE1" w14:textId="77777777" w:rsidR="00B3349F" w:rsidRPr="00E45330" w:rsidRDefault="006C3BD7" w:rsidP="00B3349F">
      <w:pPr>
        <w:pStyle w:val="30"/>
      </w:pPr>
      <w:bookmarkStart w:id="6515" w:name="_Toc85528148"/>
      <w:bookmarkStart w:id="6516" w:name="_Toc90649773"/>
      <w:bookmarkStart w:id="6517" w:name="_Toc216347318"/>
      <w:r w:rsidRPr="00E45330">
        <w:t>6.7</w:t>
      </w:r>
      <w:r w:rsidR="00B3349F" w:rsidRPr="00E45330">
        <w:t>.5</w:t>
      </w:r>
      <w:r w:rsidR="00B3349F" w:rsidRPr="00E45330">
        <w:tab/>
        <w:t>Notifications</w:t>
      </w:r>
      <w:bookmarkEnd w:id="6515"/>
      <w:bookmarkEnd w:id="6516"/>
      <w:bookmarkEnd w:id="6517"/>
    </w:p>
    <w:p w14:paraId="2535427C" w14:textId="77777777" w:rsidR="00B3349F" w:rsidRPr="00E45330" w:rsidRDefault="006C3BD7" w:rsidP="00B3349F">
      <w:pPr>
        <w:pStyle w:val="40"/>
      </w:pPr>
      <w:bookmarkStart w:id="6518" w:name="_Toc85528149"/>
      <w:bookmarkStart w:id="6519" w:name="_Toc90649774"/>
      <w:bookmarkStart w:id="6520" w:name="_Toc216347319"/>
      <w:r w:rsidRPr="00E45330">
        <w:t>6.7</w:t>
      </w:r>
      <w:r w:rsidR="00B3349F" w:rsidRPr="00E45330">
        <w:t>.5.1</w:t>
      </w:r>
      <w:r w:rsidR="00B3349F" w:rsidRPr="00E45330">
        <w:tab/>
        <w:t>General</w:t>
      </w:r>
      <w:bookmarkEnd w:id="6518"/>
      <w:bookmarkEnd w:id="6519"/>
      <w:bookmarkEnd w:id="6520"/>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.5.3. A VAE server and service consumer may support the delivery of Notification using Websocket (IETF RFC 6455 [21]) as described in clause </w:t>
      </w:r>
      <w:r w:rsidR="006C3BD7" w:rsidRPr="00E45330">
        <w:t>6.7</w:t>
      </w:r>
      <w:r w:rsidRPr="00E45330">
        <w:t>.5.4.</w:t>
      </w:r>
    </w:p>
    <w:p w14:paraId="3ED9F3B4" w14:textId="77777777" w:rsidR="00B3349F" w:rsidRPr="00E45330" w:rsidRDefault="006C3BD7" w:rsidP="00B3349F">
      <w:pPr>
        <w:pStyle w:val="40"/>
      </w:pPr>
      <w:bookmarkStart w:id="6521" w:name="_Toc85528150"/>
      <w:bookmarkStart w:id="6522" w:name="_Toc90649775"/>
      <w:bookmarkStart w:id="6523" w:name="_Toc216347320"/>
      <w:r w:rsidRPr="00E45330">
        <w:t>6.7</w:t>
      </w:r>
      <w:r w:rsidR="00B3349F" w:rsidRPr="00E45330">
        <w:t>.5.2</w:t>
      </w:r>
      <w:r w:rsidR="00B3349F" w:rsidRPr="00E45330">
        <w:tab/>
        <w:t>Notification Delivery using a separate HTTP connection</w:t>
      </w:r>
      <w:bookmarkEnd w:id="6521"/>
      <w:bookmarkEnd w:id="6522"/>
      <w:bookmarkEnd w:id="6523"/>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6903B33"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 and</w:t>
      </w:r>
    </w:p>
    <w:p w14:paraId="663BC9D9" w14:textId="77777777" w:rsidR="00B3349F" w:rsidRPr="00E45330" w:rsidRDefault="00B3349F" w:rsidP="00B3349F">
      <w:pPr>
        <w:ind w:firstLine="284"/>
        <w:rPr>
          <w:lang w:eastAsia="zh-CN"/>
        </w:rPr>
      </w:pPr>
      <w:r w:rsidRPr="00E45330">
        <w:rPr>
          <w:lang w:eastAsia="zh-CN"/>
        </w:rPr>
        <w:t>-</w:t>
      </w:r>
      <w:r w:rsidRPr="00E45330">
        <w:rPr>
          <w:lang w:eastAsia="zh-CN"/>
        </w:rPr>
        <w:tab/>
      </w:r>
      <w:r w:rsidRPr="00E45330">
        <w:t>"notificationDestination" attribute is replaced by the "notifUri" attribute.</w:t>
      </w:r>
    </w:p>
    <w:p w14:paraId="1EBB7E20" w14:textId="77777777" w:rsidR="00B3349F" w:rsidRPr="00E45330" w:rsidRDefault="006C3BD7" w:rsidP="00B3349F">
      <w:pPr>
        <w:pStyle w:val="40"/>
      </w:pPr>
      <w:bookmarkStart w:id="6524" w:name="_Toc85528151"/>
      <w:bookmarkStart w:id="6525" w:name="_Toc90649776"/>
      <w:bookmarkStart w:id="6526" w:name="_Toc216347321"/>
      <w:r w:rsidRPr="00E45330">
        <w:t>6.7</w:t>
      </w:r>
      <w:r w:rsidR="00B3349F" w:rsidRPr="00E45330">
        <w:t>.5.3</w:t>
      </w:r>
      <w:r w:rsidR="00B3349F" w:rsidRPr="00E45330">
        <w:tab/>
        <w:t>Notification Test Event</w:t>
      </w:r>
      <w:bookmarkEnd w:id="6524"/>
      <w:bookmarkEnd w:id="6525"/>
      <w:bookmarkEnd w:id="6526"/>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8B3258A"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w:t>
      </w:r>
    </w:p>
    <w:p w14:paraId="2BB3DB60" w14:textId="77777777" w:rsidR="00B3349F" w:rsidRPr="00E45330" w:rsidRDefault="006C3BD7" w:rsidP="00B3349F">
      <w:pPr>
        <w:pStyle w:val="40"/>
      </w:pPr>
      <w:bookmarkStart w:id="6527" w:name="_Toc85528152"/>
      <w:bookmarkStart w:id="6528" w:name="_Toc90649777"/>
      <w:bookmarkStart w:id="6529" w:name="_Toc216347322"/>
      <w:r w:rsidRPr="00E45330">
        <w:t>6.7</w:t>
      </w:r>
      <w:r w:rsidR="00B3349F" w:rsidRPr="00E45330">
        <w:t>.5.4</w:t>
      </w:r>
      <w:r w:rsidR="00B3349F" w:rsidRPr="00E45330">
        <w:tab/>
        <w:t>Notification Delivery using Websocket</w:t>
      </w:r>
      <w:bookmarkEnd w:id="6527"/>
      <w:bookmarkEnd w:id="6528"/>
      <w:bookmarkEnd w:id="6529"/>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5AEE060" w14:textId="77777777" w:rsidR="00B3349F" w:rsidRPr="00E45330" w:rsidRDefault="00B3349F" w:rsidP="00B3349F">
      <w:pPr>
        <w:ind w:firstLine="284"/>
        <w:rPr>
          <w:lang w:val="en-US" w:eastAsia="zh-CN"/>
        </w:rPr>
      </w:pPr>
      <w:r w:rsidRPr="00E45330">
        <w:rPr>
          <w:lang w:val="en-US" w:eastAsia="zh-CN"/>
        </w:rPr>
        <w:t>-</w:t>
      </w:r>
      <w:r w:rsidRPr="00E45330">
        <w:rPr>
          <w:lang w:val="en-US" w:eastAsia="zh-CN"/>
        </w:rPr>
        <w:tab/>
        <w:t>description of SCEF applies to the VAE server.</w:t>
      </w:r>
    </w:p>
    <w:p w14:paraId="70E2724D" w14:textId="77777777" w:rsidR="00B3349F" w:rsidRPr="00E45330" w:rsidRDefault="006C3BD7" w:rsidP="00B3349F">
      <w:pPr>
        <w:pStyle w:val="40"/>
      </w:pPr>
      <w:bookmarkStart w:id="6530" w:name="_Toc85528153"/>
      <w:bookmarkStart w:id="6531" w:name="_Toc90649778"/>
      <w:bookmarkStart w:id="6532" w:name="_Toc216347323"/>
      <w:r w:rsidRPr="00E45330">
        <w:lastRenderedPageBreak/>
        <w:t>6.7</w:t>
      </w:r>
      <w:r w:rsidR="00B3349F" w:rsidRPr="00E45330">
        <w:t>.5.5</w:t>
      </w:r>
      <w:r w:rsidR="00B3349F" w:rsidRPr="00E45330">
        <w:tab/>
        <w:t>Methods</w:t>
      </w:r>
      <w:bookmarkEnd w:id="6530"/>
      <w:bookmarkEnd w:id="6531"/>
      <w:bookmarkEnd w:id="6532"/>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40"/>
      </w:pPr>
      <w:bookmarkStart w:id="6533" w:name="_Toc85528154"/>
      <w:bookmarkStart w:id="6534" w:name="_Toc90649779"/>
      <w:bookmarkStart w:id="6535" w:name="_Toc216347324"/>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33"/>
      <w:bookmarkEnd w:id="6534"/>
      <w:bookmarkEnd w:id="6535"/>
    </w:p>
    <w:p w14:paraId="08C905E5" w14:textId="77777777" w:rsidR="00B3349F" w:rsidRPr="00E45330" w:rsidRDefault="006C3BD7" w:rsidP="00B3349F">
      <w:pPr>
        <w:pStyle w:val="50"/>
        <w:rPr>
          <w:lang w:eastAsia="ko-KR"/>
        </w:rPr>
      </w:pPr>
      <w:bookmarkStart w:id="6536" w:name="_Toc85528155"/>
      <w:bookmarkStart w:id="6537" w:name="_Toc90649780"/>
      <w:bookmarkStart w:id="6538" w:name="_Toc216347325"/>
      <w:r w:rsidRPr="00E45330">
        <w:rPr>
          <w:lang w:eastAsia="ko-KR"/>
        </w:rPr>
        <w:t>6.7</w:t>
      </w:r>
      <w:r w:rsidR="00B3349F" w:rsidRPr="00E45330">
        <w:rPr>
          <w:lang w:eastAsia="ko-KR"/>
        </w:rPr>
        <w:t>.5.6.1</w:t>
      </w:r>
      <w:r w:rsidR="00B3349F" w:rsidRPr="00E45330">
        <w:rPr>
          <w:lang w:eastAsia="ko-KR"/>
        </w:rPr>
        <w:tab/>
        <w:t>Description</w:t>
      </w:r>
      <w:bookmarkEnd w:id="6536"/>
      <w:bookmarkEnd w:id="6537"/>
      <w:bookmarkEnd w:id="6538"/>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50"/>
        <w:rPr>
          <w:lang w:eastAsia="ko-KR"/>
        </w:rPr>
      </w:pPr>
      <w:bookmarkStart w:id="6539" w:name="_Toc85528156"/>
      <w:bookmarkStart w:id="6540" w:name="_Toc90649781"/>
      <w:bookmarkStart w:id="6541" w:name="_Toc216347326"/>
      <w:r w:rsidRPr="00E45330">
        <w:rPr>
          <w:lang w:eastAsia="ko-KR"/>
        </w:rPr>
        <w:t>6.7</w:t>
      </w:r>
      <w:r w:rsidR="00B3349F" w:rsidRPr="00E45330">
        <w:rPr>
          <w:lang w:eastAsia="ko-KR"/>
        </w:rPr>
        <w:t>.5.6.2</w:t>
      </w:r>
      <w:r w:rsidR="00B3349F" w:rsidRPr="00E45330">
        <w:rPr>
          <w:lang w:eastAsia="ko-KR"/>
        </w:rPr>
        <w:tab/>
        <w:t>Operation Definition</w:t>
      </w:r>
      <w:bookmarkEnd w:id="6539"/>
      <w:bookmarkEnd w:id="6540"/>
      <w:bookmarkEnd w:id="6541"/>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lastRenderedPageBreak/>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30"/>
      </w:pPr>
      <w:bookmarkStart w:id="6542" w:name="_Toc85528157"/>
      <w:bookmarkStart w:id="6543" w:name="_Toc90649782"/>
      <w:bookmarkStart w:id="6544" w:name="_Toc216347327"/>
      <w:r w:rsidRPr="00E45330">
        <w:t>6.7</w:t>
      </w:r>
      <w:r w:rsidR="00B3349F" w:rsidRPr="00E45330">
        <w:t>.6</w:t>
      </w:r>
      <w:r w:rsidR="00B3349F" w:rsidRPr="00E45330">
        <w:tab/>
        <w:t>Data Model</w:t>
      </w:r>
      <w:bookmarkEnd w:id="6542"/>
      <w:bookmarkEnd w:id="6543"/>
      <w:bookmarkEnd w:id="6544"/>
    </w:p>
    <w:p w14:paraId="5BD8DCAA" w14:textId="77777777" w:rsidR="00B3349F" w:rsidRPr="00E45330" w:rsidRDefault="006C3BD7" w:rsidP="00B3349F">
      <w:pPr>
        <w:pStyle w:val="40"/>
      </w:pPr>
      <w:bookmarkStart w:id="6545" w:name="_Toc85528158"/>
      <w:bookmarkStart w:id="6546" w:name="_Toc90649783"/>
      <w:bookmarkStart w:id="6547" w:name="_Toc216347328"/>
      <w:r w:rsidRPr="00E45330">
        <w:t>6.7</w:t>
      </w:r>
      <w:r w:rsidR="00B3349F" w:rsidRPr="00E45330">
        <w:t>.6.1</w:t>
      </w:r>
      <w:r w:rsidR="00B3349F" w:rsidRPr="00E45330">
        <w:tab/>
        <w:t>General</w:t>
      </w:r>
      <w:bookmarkEnd w:id="6545"/>
      <w:bookmarkEnd w:id="6546"/>
      <w:bookmarkEnd w:id="6547"/>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.6.1-1 specifies the data types defined for the VAE_SessionOrientedService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r w:rsidR="00FD1632" w:rsidRPr="00E45330">
        <w:t>VAE_SessionOrientedService</w:t>
      </w:r>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Indicates the action of the session-oriented service, i.e.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r w:rsidRPr="00E45330">
              <w:rPr>
                <w:lang w:eastAsia="zh-CN"/>
              </w:rPr>
              <w:t>SessionOriented</w:t>
            </w:r>
            <w:r w:rsidRPr="00E45330">
              <w:t>Data</w:t>
            </w:r>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ession-oriented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VAE_SessionOrientedService service based interface protocol from other specifications, including a reference to their respective specifications and when needed, a short description of their use within the VAE_SessionOrientedService service based interface. </w:t>
      </w:r>
    </w:p>
    <w:p w14:paraId="5F85E4BC" w14:textId="77777777" w:rsidR="00B3349F" w:rsidRPr="00E45330" w:rsidRDefault="00587880" w:rsidP="00B3349F">
      <w:pPr>
        <w:pStyle w:val="TH"/>
      </w:pPr>
      <w:r w:rsidRPr="00E45330">
        <w:lastRenderedPageBreak/>
        <w:t>Table</w:t>
      </w:r>
      <w:r>
        <w:t> </w:t>
      </w:r>
      <w:r w:rsidR="006C3BD7" w:rsidRPr="00E45330">
        <w:t>6.7</w:t>
      </w:r>
      <w:r w:rsidR="00B3349F" w:rsidRPr="00E45330">
        <w:t>.6.1-2: VAE_SessionOrientedService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r w:rsidRPr="00E45330">
              <w:rPr>
                <w:lang w:eastAsia="zh-CN"/>
              </w:rPr>
              <w:t>AverWindow</w:t>
            </w:r>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r w:rsidRPr="00E45330">
              <w:rPr>
                <w:lang w:eastAsia="zh-CN"/>
              </w:rPr>
              <w:t>ExtMaxDataBurstVol</w:t>
            </w:r>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r w:rsidRPr="00E45330">
              <w:rPr>
                <w:lang w:eastAsia="zh-CN"/>
              </w:rPr>
              <w:t>PacketDelBudget</w:t>
            </w:r>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bugget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r w:rsidRPr="00E45330">
              <w:rPr>
                <w:lang w:eastAsia="zh-CN"/>
              </w:rPr>
              <w:t>PacketErrRate</w:t>
            </w:r>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r w:rsidRPr="00E45330">
              <w:rPr>
                <w:lang w:eastAsia="zh-CN"/>
              </w:rPr>
              <w:t>QosResourceType</w:t>
            </w:r>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r w:rsidRPr="00E45330">
              <w:rPr>
                <w:rFonts w:hint="eastAsia"/>
                <w:lang w:eastAsia="zh-CN"/>
              </w:rPr>
              <w:t>TestNotification</w:t>
            </w:r>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r w:rsidRPr="00E45330">
              <w:t>Notification_test_event</w:t>
            </w:r>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r w:rsidRPr="00E45330">
              <w:rPr>
                <w:rFonts w:hint="eastAsia"/>
                <w:lang w:eastAsia="zh-CN"/>
              </w:rPr>
              <w:t>U</w:t>
            </w:r>
            <w:r w:rsidRPr="00E45330">
              <w:rPr>
                <w:lang w:eastAsia="zh-CN"/>
              </w:rPr>
              <w:t>integer</w:t>
            </w:r>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r w:rsidRPr="00E45330">
              <w:t>WebsockNotifConfig</w:t>
            </w:r>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r w:rsidRPr="00E45330">
              <w:t>Pepresents configuration for the delivery of notifications over Websockets.</w:t>
            </w:r>
          </w:p>
        </w:tc>
        <w:tc>
          <w:tcPr>
            <w:tcW w:w="2218" w:type="dxa"/>
          </w:tcPr>
          <w:p w14:paraId="317F035A" w14:textId="77777777" w:rsidR="00CF144B" w:rsidRPr="00E45330" w:rsidRDefault="00CF144B" w:rsidP="00CF144B">
            <w:pPr>
              <w:pStyle w:val="TAL"/>
              <w:rPr>
                <w:rFonts w:cs="Arial"/>
                <w:szCs w:val="18"/>
              </w:rPr>
            </w:pPr>
            <w:r w:rsidRPr="00E45330">
              <w:t>Notification_websocket</w:t>
            </w:r>
          </w:p>
        </w:tc>
      </w:tr>
    </w:tbl>
    <w:p w14:paraId="37873F0F" w14:textId="77777777" w:rsidR="00B3349F" w:rsidRPr="00E45330" w:rsidRDefault="00B3349F" w:rsidP="00B3349F"/>
    <w:p w14:paraId="5A8AFE3C" w14:textId="77777777" w:rsidR="00B3349F" w:rsidRPr="00E45330" w:rsidRDefault="006C3BD7" w:rsidP="00B3349F">
      <w:pPr>
        <w:pStyle w:val="40"/>
        <w:rPr>
          <w:lang w:val="en-US"/>
        </w:rPr>
      </w:pPr>
      <w:bookmarkStart w:id="6548" w:name="_Toc85528159"/>
      <w:bookmarkStart w:id="6549" w:name="_Toc90649784"/>
      <w:bookmarkStart w:id="6550" w:name="_Toc216347329"/>
      <w:r w:rsidRPr="00E45330">
        <w:rPr>
          <w:lang w:val="en-US"/>
        </w:rPr>
        <w:t>6.7</w:t>
      </w:r>
      <w:r w:rsidR="00B3349F" w:rsidRPr="00E45330">
        <w:rPr>
          <w:lang w:val="en-US"/>
        </w:rPr>
        <w:t>.6.2</w:t>
      </w:r>
      <w:r w:rsidR="00B3349F" w:rsidRPr="00E45330">
        <w:rPr>
          <w:lang w:val="en-US"/>
        </w:rPr>
        <w:tab/>
        <w:t>Structured data types</w:t>
      </w:r>
      <w:bookmarkEnd w:id="6548"/>
      <w:bookmarkEnd w:id="6549"/>
      <w:bookmarkEnd w:id="6550"/>
    </w:p>
    <w:p w14:paraId="21483132" w14:textId="77777777" w:rsidR="00B3349F" w:rsidRPr="00E45330" w:rsidRDefault="006C3BD7" w:rsidP="00B3349F">
      <w:pPr>
        <w:pStyle w:val="50"/>
      </w:pPr>
      <w:bookmarkStart w:id="6551" w:name="_Toc85528160"/>
      <w:bookmarkStart w:id="6552" w:name="_Toc90649785"/>
      <w:bookmarkStart w:id="6553" w:name="_Toc216347330"/>
      <w:r w:rsidRPr="00E45330">
        <w:t>6.7</w:t>
      </w:r>
      <w:r w:rsidR="00B3349F" w:rsidRPr="00E45330">
        <w:t>.6.2.1</w:t>
      </w:r>
      <w:r w:rsidR="00B3349F" w:rsidRPr="00E45330">
        <w:tab/>
        <w:t>Introduction</w:t>
      </w:r>
      <w:bookmarkEnd w:id="6551"/>
      <w:bookmarkEnd w:id="6552"/>
      <w:bookmarkEnd w:id="6553"/>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50"/>
      </w:pPr>
      <w:bookmarkStart w:id="6554" w:name="_Toc85528161"/>
      <w:bookmarkStart w:id="6555" w:name="_Toc90649786"/>
      <w:bookmarkStart w:id="6556" w:name="_Toc216347331"/>
      <w:r w:rsidRPr="00E45330">
        <w:lastRenderedPageBreak/>
        <w:t>6.7</w:t>
      </w:r>
      <w:r w:rsidR="00B3349F" w:rsidRPr="00E45330">
        <w:t>.6.2.2</w:t>
      </w:r>
      <w:r w:rsidR="00B3349F" w:rsidRPr="00E45330">
        <w:tab/>
        <w:t xml:space="preserve">Type: </w:t>
      </w:r>
      <w:r w:rsidR="00B3349F" w:rsidRPr="00E45330">
        <w:rPr>
          <w:lang w:eastAsia="zh-CN"/>
        </w:rPr>
        <w:t>SessionOriented</w:t>
      </w:r>
      <w:r w:rsidR="00B3349F" w:rsidRPr="00E45330">
        <w:t>Data</w:t>
      </w:r>
      <w:bookmarkEnd w:id="6554"/>
      <w:bookmarkEnd w:id="6555"/>
      <w:bookmarkEnd w:id="6556"/>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r w:rsidRPr="00E45330">
        <w:rPr>
          <w:lang w:eastAsia="zh-CN"/>
        </w:rPr>
        <w:t>SessionOriented</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6C3BD7">
            <w:pPr>
              <w:pStyle w:val="TAH"/>
              <w:jc w:val="left"/>
            </w:pPr>
            <w:r w:rsidRPr="00E45330">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r w:rsidRPr="00E45330">
              <w:rPr>
                <w:rFonts w:hint="eastAsia"/>
                <w:lang w:eastAsia="zh-CN"/>
              </w:rPr>
              <w:t>ueId</w:t>
            </w:r>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r w:rsidRPr="00E45330">
              <w:rPr>
                <w:rFonts w:hint="eastAsia"/>
                <w:lang w:eastAsia="zh-CN"/>
              </w:rPr>
              <w:t>notifUri</w:t>
            </w:r>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r w:rsidRPr="00E45330">
              <w:t>serviceId</w:t>
            </w:r>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r w:rsidRPr="00E45330">
              <w:rPr>
                <w:rFonts w:hint="eastAsia"/>
                <w:lang w:eastAsia="zh-CN"/>
              </w:rPr>
              <w:t>a</w:t>
            </w:r>
            <w:r w:rsidRPr="00E45330">
              <w:rPr>
                <w:lang w:eastAsia="zh-CN"/>
              </w:rPr>
              <w:t>ppSerId</w:t>
            </w:r>
          </w:p>
        </w:tc>
        <w:tc>
          <w:tcPr>
            <w:tcW w:w="1444" w:type="dxa"/>
          </w:tcPr>
          <w:p w14:paraId="128F2F24" w14:textId="77777777" w:rsidR="00B3349F" w:rsidRPr="00E45330" w:rsidRDefault="00B3349F" w:rsidP="006C3BD7">
            <w:pPr>
              <w:pStyle w:val="TAL"/>
            </w:pPr>
            <w:r w:rsidRPr="00E45330">
              <w:t>AppServerId</w:t>
            </w:r>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r w:rsidRPr="00E45330">
              <w:t>appQ</w:t>
            </w:r>
            <w:r w:rsidRPr="00E45330">
              <w:rPr>
                <w:lang w:eastAsia="zh-CN"/>
              </w:rPr>
              <w:t>osReq</w:t>
            </w:r>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r w:rsidRPr="00E45330">
              <w:t>requestTestNotification</w:t>
            </w:r>
          </w:p>
        </w:tc>
        <w:tc>
          <w:tcPr>
            <w:tcW w:w="1444" w:type="dxa"/>
          </w:tcPr>
          <w:p w14:paraId="77154245" w14:textId="77777777" w:rsidR="00B3349F" w:rsidRPr="00E45330" w:rsidRDefault="00B3349F" w:rsidP="006C3BD7">
            <w:pPr>
              <w:pStyle w:val="TAL"/>
              <w:rPr>
                <w:lang w:eastAsia="zh-CN"/>
              </w:rPr>
            </w:pPr>
            <w:r w:rsidRPr="00E45330">
              <w:t>boolean</w:t>
            </w:r>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r w:rsidRPr="00E45330">
              <w:t>Notification_test_event</w:t>
            </w:r>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r w:rsidRPr="00E45330">
              <w:rPr>
                <w:lang w:eastAsia="zh-CN"/>
              </w:rPr>
              <w:t>websockNotifConfig</w:t>
            </w:r>
          </w:p>
        </w:tc>
        <w:tc>
          <w:tcPr>
            <w:tcW w:w="1444" w:type="dxa"/>
          </w:tcPr>
          <w:p w14:paraId="4A16DF8F" w14:textId="77777777" w:rsidR="00B3349F" w:rsidRPr="00E45330" w:rsidRDefault="00B3349F" w:rsidP="006C3BD7">
            <w:pPr>
              <w:pStyle w:val="TAL"/>
              <w:rPr>
                <w:lang w:eastAsia="zh-CN"/>
              </w:rPr>
            </w:pPr>
            <w:r w:rsidRPr="00E45330">
              <w:rPr>
                <w:lang w:eastAsia="zh-CN"/>
              </w:rPr>
              <w:t>WebsockNotifConfig</w:t>
            </w:r>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Configuration parameters to set up notification delivery over Websocket protocol as defined in clause 6.3.5.4.</w:t>
            </w:r>
          </w:p>
        </w:tc>
        <w:tc>
          <w:tcPr>
            <w:tcW w:w="2410" w:type="dxa"/>
          </w:tcPr>
          <w:p w14:paraId="02A5B3E0" w14:textId="77777777" w:rsidR="00B3349F" w:rsidRPr="00E45330" w:rsidRDefault="00B3349F" w:rsidP="006C3BD7">
            <w:pPr>
              <w:pStyle w:val="TAL"/>
              <w:rPr>
                <w:rFonts w:cs="Arial"/>
                <w:szCs w:val="18"/>
              </w:rPr>
            </w:pPr>
            <w:r w:rsidRPr="00E45330">
              <w:rPr>
                <w:lang w:eastAsia="zh-CN"/>
              </w:rPr>
              <w:t>Notification_websocket</w:t>
            </w:r>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50"/>
      </w:pPr>
      <w:bookmarkStart w:id="6557" w:name="_Toc85528162"/>
      <w:bookmarkStart w:id="6558" w:name="_Toc90649787"/>
      <w:bookmarkStart w:id="6559" w:name="_Toc216347332"/>
      <w:r w:rsidRPr="00E45330">
        <w:t>6.7</w:t>
      </w:r>
      <w:r w:rsidR="00B3349F" w:rsidRPr="00E45330">
        <w:t>.6.2.3</w:t>
      </w:r>
      <w:r w:rsidR="00B3349F" w:rsidRPr="00E45330">
        <w:tab/>
        <w:t xml:space="preserve">Type: </w:t>
      </w:r>
      <w:r w:rsidR="00B3349F" w:rsidRPr="00E45330">
        <w:rPr>
          <w:noProof/>
        </w:rPr>
        <w:t>Notification</w:t>
      </w:r>
      <w:bookmarkEnd w:id="6557"/>
      <w:bookmarkEnd w:id="6558"/>
      <w:bookmarkEnd w:id="6559"/>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6C3BD7">
            <w:pPr>
              <w:pStyle w:val="TAH"/>
              <w:jc w:val="left"/>
            </w:pPr>
            <w:r w:rsidRPr="00E45330">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r w:rsidRPr="00E45330">
              <w:t>resourceUri</w:t>
            </w:r>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50"/>
      </w:pPr>
      <w:bookmarkStart w:id="6560" w:name="_Toc85528163"/>
      <w:bookmarkStart w:id="6561" w:name="_Toc90649788"/>
      <w:bookmarkStart w:id="6562" w:name="_Toc216347333"/>
      <w:r w:rsidRPr="00E45330">
        <w:lastRenderedPageBreak/>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60"/>
      <w:bookmarkEnd w:id="6561"/>
      <w:bookmarkEnd w:id="6562"/>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r w:rsidRPr="00E45330">
              <w:rPr>
                <w:lang w:eastAsia="zh-CN"/>
              </w:rPr>
              <w:t>pqi</w:t>
            </w:r>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r w:rsidRPr="00E45330">
              <w:t>resourceType</w:t>
            </w:r>
          </w:p>
        </w:tc>
        <w:tc>
          <w:tcPr>
            <w:tcW w:w="1701" w:type="dxa"/>
          </w:tcPr>
          <w:p w14:paraId="34634E0D" w14:textId="77777777" w:rsidR="00B3349F" w:rsidRPr="00E45330" w:rsidRDefault="00B3349F" w:rsidP="006C3BD7">
            <w:pPr>
              <w:pStyle w:val="TAL"/>
              <w:rPr>
                <w:lang w:eastAsia="zh-CN"/>
              </w:rPr>
            </w:pPr>
            <w:r w:rsidRPr="00E45330">
              <w:rPr>
                <w:lang w:eastAsia="zh-CN"/>
              </w:rPr>
              <w:t>QosResourceType</w:t>
            </w:r>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r w:rsidRPr="00E45330">
              <w:rPr>
                <w:szCs w:val="18"/>
                <w:lang w:eastAsia="zh-CN"/>
              </w:rPr>
              <w:t>priorityLevel</w:t>
            </w:r>
          </w:p>
        </w:tc>
        <w:tc>
          <w:tcPr>
            <w:tcW w:w="1701" w:type="dxa"/>
          </w:tcPr>
          <w:p w14:paraId="4BC1F7D0" w14:textId="77777777" w:rsidR="00B3349F" w:rsidRPr="00E45330" w:rsidRDefault="00FD1632" w:rsidP="006C3BD7">
            <w:pPr>
              <w:pStyle w:val="TAL"/>
              <w:rPr>
                <w:lang w:eastAsia="zh-CN"/>
              </w:rPr>
            </w:pPr>
            <w:r w:rsidRPr="00E45330">
              <w:rPr>
                <w:lang w:eastAsia="zh-CN"/>
              </w:rPr>
              <w:t>U</w:t>
            </w:r>
            <w:r w:rsidR="00B3349F" w:rsidRPr="00E45330">
              <w:rPr>
                <w:lang w:eastAsia="zh-CN"/>
              </w:rPr>
              <w:t>integer</w:t>
            </w:r>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Priority value of the ProSe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r w:rsidRPr="00E45330">
              <w:rPr>
                <w:szCs w:val="18"/>
                <w:lang w:eastAsia="zh-CN"/>
              </w:rPr>
              <w:t>packetDelayBudget</w:t>
            </w:r>
          </w:p>
        </w:tc>
        <w:tc>
          <w:tcPr>
            <w:tcW w:w="1701" w:type="dxa"/>
          </w:tcPr>
          <w:p w14:paraId="3CED4FDF" w14:textId="77777777" w:rsidR="00B3349F" w:rsidRPr="00E45330" w:rsidRDefault="00B3349F" w:rsidP="006C3BD7">
            <w:pPr>
              <w:pStyle w:val="TAL"/>
            </w:pPr>
            <w:r w:rsidRPr="00E45330">
              <w:rPr>
                <w:lang w:eastAsia="zh-CN"/>
              </w:rPr>
              <w:t>PacketDelBudget</w:t>
            </w:r>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r w:rsidRPr="00E45330">
              <w:t>packetErrorRate</w:t>
            </w:r>
          </w:p>
        </w:tc>
        <w:tc>
          <w:tcPr>
            <w:tcW w:w="1701" w:type="dxa"/>
          </w:tcPr>
          <w:p w14:paraId="371DABF7" w14:textId="77777777" w:rsidR="00B3349F" w:rsidRPr="00E45330" w:rsidRDefault="00B3349F" w:rsidP="006C3BD7">
            <w:pPr>
              <w:pStyle w:val="TAL"/>
              <w:rPr>
                <w:lang w:eastAsia="zh-CN"/>
              </w:rPr>
            </w:pPr>
            <w:r w:rsidRPr="00E45330">
              <w:rPr>
                <w:lang w:eastAsia="zh-CN"/>
              </w:rPr>
              <w:t>PacketErrRate</w:t>
            </w:r>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DC35E6">
            <w:pPr>
              <w:pStyle w:val="TAL"/>
              <w:ind w:left="284" w:hanging="284"/>
              <w:rPr>
                <w:lang w:eastAsia="zh-CN"/>
              </w:rPr>
            </w:pPr>
            <w:r w:rsidRPr="009455FE">
              <w:rPr>
                <w:lang w:eastAsia="zh-CN"/>
              </w:rPr>
              <w:t>-</w:t>
            </w:r>
            <w:r>
              <w:rPr>
                <w:lang w:eastAsia="zh-CN"/>
              </w:rPr>
              <w:tab/>
            </w:r>
            <w:r w:rsidR="00B3349F" w:rsidRPr="00E45330">
              <w:rPr>
                <w:lang w:eastAsia="zh-CN"/>
              </w:rPr>
              <w:t>Packer Error Rate 4x10</w:t>
            </w:r>
            <w:r w:rsidR="00B3349F" w:rsidRPr="00E45330">
              <w:rPr>
                <w:vertAlign w:val="superscript"/>
                <w:lang w:eastAsia="zh-CN"/>
              </w:rPr>
              <w:t xml:space="preserve">-6 </w:t>
            </w:r>
            <w:r w:rsidR="00B3349F" w:rsidRPr="00E45330">
              <w:rPr>
                <w:lang w:eastAsia="zh-CN"/>
              </w:rPr>
              <w:t xml:space="preserve">shall be encoded as </w:t>
            </w:r>
            <w:r w:rsidR="00B3349F" w:rsidRPr="00E45330">
              <w:t>"4E-</w:t>
            </w:r>
            <w:r w:rsidR="00B3349F" w:rsidRPr="00E45330">
              <w:rPr>
                <w:lang w:eastAsia="zh-CN"/>
              </w:rPr>
              <w:t>6".</w:t>
            </w:r>
          </w:p>
          <w:p w14:paraId="22099538" w14:textId="77777777" w:rsidR="00DC35E6" w:rsidRDefault="00DC35E6" w:rsidP="00DC35E6">
            <w:pPr>
              <w:pStyle w:val="TAL"/>
              <w:ind w:left="284" w:hanging="284"/>
              <w:rPr>
                <w:rFonts w:cs="Arial"/>
                <w:szCs w:val="18"/>
              </w:rPr>
            </w:pPr>
            <w:r w:rsidRPr="009455FE">
              <w:rPr>
                <w:lang w:eastAsia="zh-CN"/>
              </w:rPr>
              <w:t>-</w:t>
            </w:r>
            <w:r>
              <w:rPr>
                <w:lang w:eastAsia="zh-CN"/>
              </w:rPr>
              <w:tab/>
            </w:r>
            <w:r w:rsidR="00B3349F" w:rsidRPr="00E45330">
              <w:rPr>
                <w:lang w:eastAsia="zh-CN"/>
              </w:rPr>
              <w:t>Packer Error Rate 10</w:t>
            </w:r>
            <w:r w:rsidR="00B3349F" w:rsidRPr="00E45330">
              <w:rPr>
                <w:vertAlign w:val="superscript"/>
                <w:lang w:eastAsia="zh-CN"/>
              </w:rPr>
              <w:t xml:space="preserve">-2 </w:t>
            </w:r>
            <w:r w:rsidR="00B3349F" w:rsidRPr="00E45330">
              <w:rPr>
                <w:lang w:eastAsia="zh-CN"/>
              </w:rPr>
              <w:t>shall be encoded as</w:t>
            </w:r>
            <w:r w:rsidR="00B3349F" w:rsidRPr="00E45330">
              <w:t>"1E</w:t>
            </w:r>
            <w:r w:rsidR="00B3349F" w:rsidRPr="00E45330">
              <w:rPr>
                <w:lang w:eastAsia="zh-CN"/>
              </w:rPr>
              <w:t>-2".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r w:rsidRPr="00E45330">
              <w:t>averagingWindow</w:t>
            </w:r>
          </w:p>
        </w:tc>
        <w:tc>
          <w:tcPr>
            <w:tcW w:w="1701" w:type="dxa"/>
          </w:tcPr>
          <w:p w14:paraId="75D8AA00" w14:textId="77777777" w:rsidR="00B3349F" w:rsidRPr="00E45330" w:rsidRDefault="00B3349F" w:rsidP="006C3BD7">
            <w:pPr>
              <w:pStyle w:val="TAL"/>
            </w:pPr>
            <w:r w:rsidRPr="00E45330">
              <w:rPr>
                <w:lang w:eastAsia="zh-CN"/>
              </w:rPr>
              <w:t>AverWindow</w:t>
            </w:r>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r w:rsidRPr="00E45330">
              <w:t>maxDataBurstVol</w:t>
            </w:r>
          </w:p>
        </w:tc>
        <w:tc>
          <w:tcPr>
            <w:tcW w:w="1701" w:type="dxa"/>
          </w:tcPr>
          <w:p w14:paraId="6A63157E" w14:textId="77777777" w:rsidR="00B3349F" w:rsidRPr="00E45330" w:rsidRDefault="00B3349F" w:rsidP="006C3BD7">
            <w:pPr>
              <w:pStyle w:val="TAL"/>
              <w:rPr>
                <w:lang w:eastAsia="zh-CN"/>
              </w:rPr>
            </w:pPr>
            <w:r w:rsidRPr="00E45330">
              <w:rPr>
                <w:lang w:eastAsia="zh-CN"/>
              </w:rPr>
              <w:t>ExtMaxDataBurstVol</w:t>
            </w:r>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 xml:space="preserve">"pqi" attribute or </w:t>
            </w:r>
            <w:r w:rsidR="002258B5">
              <w:t xml:space="preserve">the </w:t>
            </w:r>
            <w:r w:rsidRPr="00E45330">
              <w:t>"resourceType", "priorityLevel", "packetDelayBudget" and "packetErrorRate"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40"/>
        <w:rPr>
          <w:lang w:val="en-US"/>
        </w:rPr>
      </w:pPr>
      <w:bookmarkStart w:id="6563" w:name="_Toc85528164"/>
      <w:bookmarkStart w:id="6564" w:name="_Toc90649789"/>
      <w:bookmarkStart w:id="6565" w:name="_Toc216347334"/>
      <w:r w:rsidRPr="00E45330">
        <w:rPr>
          <w:lang w:val="en-US"/>
        </w:rPr>
        <w:t>6.7</w:t>
      </w:r>
      <w:r w:rsidR="00B3349F" w:rsidRPr="00E45330">
        <w:rPr>
          <w:lang w:val="en-US"/>
        </w:rPr>
        <w:t>.6.3</w:t>
      </w:r>
      <w:r w:rsidR="00B3349F" w:rsidRPr="00E45330">
        <w:rPr>
          <w:lang w:val="en-US"/>
        </w:rPr>
        <w:tab/>
        <w:t>Simple data types and enumerations</w:t>
      </w:r>
      <w:bookmarkEnd w:id="6563"/>
      <w:bookmarkEnd w:id="6564"/>
      <w:bookmarkEnd w:id="6565"/>
    </w:p>
    <w:p w14:paraId="4579A660" w14:textId="77777777" w:rsidR="00B3349F" w:rsidRPr="00E45330" w:rsidRDefault="006C3BD7" w:rsidP="00B3349F">
      <w:pPr>
        <w:pStyle w:val="50"/>
      </w:pPr>
      <w:bookmarkStart w:id="6566" w:name="_Toc85528165"/>
      <w:bookmarkStart w:id="6567" w:name="_Toc90649790"/>
      <w:bookmarkStart w:id="6568" w:name="_Toc216347335"/>
      <w:r w:rsidRPr="00E45330">
        <w:t>6.7</w:t>
      </w:r>
      <w:r w:rsidR="00B3349F" w:rsidRPr="00E45330">
        <w:t>.6.3.1</w:t>
      </w:r>
      <w:r w:rsidR="00B3349F" w:rsidRPr="00E45330">
        <w:tab/>
        <w:t>Introduction</w:t>
      </w:r>
      <w:bookmarkEnd w:id="6566"/>
      <w:bookmarkEnd w:id="6567"/>
      <w:bookmarkEnd w:id="6568"/>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50"/>
      </w:pPr>
      <w:bookmarkStart w:id="6569" w:name="_Toc85528166"/>
      <w:bookmarkStart w:id="6570" w:name="_Toc90649791"/>
      <w:bookmarkStart w:id="6571" w:name="_Toc216347336"/>
      <w:r w:rsidRPr="00E45330">
        <w:t>6.7</w:t>
      </w:r>
      <w:r w:rsidR="00B3349F" w:rsidRPr="00E45330">
        <w:t>.6.3.2</w:t>
      </w:r>
      <w:r w:rsidR="00B3349F" w:rsidRPr="00E45330">
        <w:tab/>
        <w:t>Simple data types</w:t>
      </w:r>
      <w:bookmarkEnd w:id="6569"/>
      <w:bookmarkEnd w:id="6570"/>
      <w:bookmarkEnd w:id="6571"/>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lastRenderedPageBreak/>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50"/>
      </w:pPr>
      <w:bookmarkStart w:id="6572" w:name="_Toc81388973"/>
      <w:bookmarkStart w:id="6573" w:name="_Toc85528167"/>
      <w:bookmarkStart w:id="6574" w:name="_Toc90649792"/>
      <w:bookmarkStart w:id="6575" w:name="_Toc216347337"/>
      <w:r w:rsidRPr="00E45330">
        <w:t>6.7</w:t>
      </w:r>
      <w:r w:rsidR="00B3349F" w:rsidRPr="00E45330">
        <w:t>.6.3.3</w:t>
      </w:r>
      <w:r w:rsidR="00B3349F" w:rsidRPr="00E45330">
        <w:tab/>
        <w:t xml:space="preserve">Enumeration: </w:t>
      </w:r>
      <w:bookmarkEnd w:id="6572"/>
      <w:r w:rsidR="00B3349F" w:rsidRPr="00E45330">
        <w:t>Action</w:t>
      </w:r>
      <w:bookmarkEnd w:id="6573"/>
      <w:bookmarkEnd w:id="6574"/>
      <w:bookmarkEnd w:id="6575"/>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30"/>
      </w:pPr>
      <w:bookmarkStart w:id="6576" w:name="_Toc85528168"/>
      <w:bookmarkStart w:id="6577" w:name="_Toc90649793"/>
      <w:bookmarkStart w:id="6578" w:name="_Toc216347338"/>
      <w:r w:rsidRPr="00E45330">
        <w:t>6.7</w:t>
      </w:r>
      <w:r w:rsidR="00B3349F" w:rsidRPr="00E45330">
        <w:t>.7</w:t>
      </w:r>
      <w:r w:rsidR="00B3349F" w:rsidRPr="00E45330">
        <w:tab/>
        <w:t>Error Handling</w:t>
      </w:r>
      <w:bookmarkEnd w:id="6576"/>
      <w:bookmarkEnd w:id="6577"/>
      <w:bookmarkEnd w:id="6578"/>
    </w:p>
    <w:p w14:paraId="4B81283D" w14:textId="77777777" w:rsidR="00B3349F" w:rsidRPr="00E45330" w:rsidRDefault="006C3BD7" w:rsidP="00B3349F">
      <w:pPr>
        <w:pStyle w:val="40"/>
      </w:pPr>
      <w:bookmarkStart w:id="6579" w:name="_Toc85528169"/>
      <w:bookmarkStart w:id="6580" w:name="_Toc90649794"/>
      <w:bookmarkStart w:id="6581" w:name="_Toc216347339"/>
      <w:r w:rsidRPr="00E45330">
        <w:t>6.7</w:t>
      </w:r>
      <w:r w:rsidR="00B3349F" w:rsidRPr="00E45330">
        <w:t>.7.1</w:t>
      </w:r>
      <w:r w:rsidR="00B3349F" w:rsidRPr="00E45330">
        <w:tab/>
        <w:t>General</w:t>
      </w:r>
      <w:bookmarkEnd w:id="6579"/>
      <w:bookmarkEnd w:id="6580"/>
      <w:bookmarkEnd w:id="6581"/>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r w:rsidRPr="00E45330">
        <w:t xml:space="preserve">VAE_SessionOrientedServic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s are applicable for the VAE_SessionOrientedServic Service</w:t>
      </w:r>
      <w:r w:rsidRPr="00E45330">
        <w:rPr>
          <w:noProof/>
          <w:lang w:eastAsia="zh-CN"/>
        </w:rPr>
        <w:t xml:space="preserve"> </w:t>
      </w:r>
      <w:r w:rsidRPr="00E45330">
        <w:t>API.</w:t>
      </w:r>
    </w:p>
    <w:p w14:paraId="61ADB3F5" w14:textId="77777777" w:rsidR="00B3349F" w:rsidRPr="00E45330" w:rsidRDefault="006C3BD7" w:rsidP="00B3349F">
      <w:pPr>
        <w:pStyle w:val="40"/>
      </w:pPr>
      <w:bookmarkStart w:id="6582" w:name="_Toc85528170"/>
      <w:bookmarkStart w:id="6583" w:name="_Toc90649795"/>
      <w:bookmarkStart w:id="6584" w:name="_Toc216347340"/>
      <w:r w:rsidRPr="00E45330">
        <w:t>6.7</w:t>
      </w:r>
      <w:r w:rsidR="00B3349F" w:rsidRPr="00E45330">
        <w:t>.7.2</w:t>
      </w:r>
      <w:r w:rsidR="00B3349F" w:rsidRPr="00E45330">
        <w:tab/>
        <w:t>Protocol Errors</w:t>
      </w:r>
      <w:bookmarkEnd w:id="6582"/>
      <w:bookmarkEnd w:id="6583"/>
      <w:bookmarkEnd w:id="6584"/>
    </w:p>
    <w:p w14:paraId="5FDD9DB0" w14:textId="77777777" w:rsidR="00B3349F" w:rsidRPr="00E45330" w:rsidRDefault="00B3349F" w:rsidP="00B3349F">
      <w:r w:rsidRPr="00E45330">
        <w:rPr>
          <w:lang w:eastAsia="zh-CN"/>
        </w:rPr>
        <w:t xml:space="preserve">In this Release </w:t>
      </w:r>
      <w:r w:rsidRPr="00E45330">
        <w:t>of the specification, there are no additional protocol errors applicable for the VAE_SessionOrientedServic API.</w:t>
      </w:r>
    </w:p>
    <w:p w14:paraId="53F7410D" w14:textId="77777777" w:rsidR="00B3349F" w:rsidRPr="00E45330" w:rsidRDefault="006C3BD7" w:rsidP="00B3349F">
      <w:pPr>
        <w:pStyle w:val="40"/>
      </w:pPr>
      <w:bookmarkStart w:id="6585" w:name="_Toc85528171"/>
      <w:bookmarkStart w:id="6586" w:name="_Toc90649796"/>
      <w:bookmarkStart w:id="6587" w:name="_Toc216347341"/>
      <w:r w:rsidRPr="00E45330">
        <w:t>6.7</w:t>
      </w:r>
      <w:r w:rsidR="00B3349F" w:rsidRPr="00E45330">
        <w:t>.7.3</w:t>
      </w:r>
      <w:r w:rsidR="00B3349F" w:rsidRPr="00E45330">
        <w:tab/>
        <w:t>Application Errors</w:t>
      </w:r>
      <w:bookmarkEnd w:id="6585"/>
      <w:bookmarkEnd w:id="6586"/>
      <w:bookmarkEnd w:id="6587"/>
    </w:p>
    <w:p w14:paraId="4F8780F0" w14:textId="77777777" w:rsidR="00B3349F" w:rsidRPr="00E45330" w:rsidRDefault="00B3349F" w:rsidP="00B3349F">
      <w:r w:rsidRPr="00E45330">
        <w:t xml:space="preserve">The application errors defined for the VAE_SessionOrientedServic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30"/>
      </w:pPr>
      <w:bookmarkStart w:id="6588" w:name="_Toc85528172"/>
      <w:bookmarkStart w:id="6589" w:name="_Toc90649797"/>
      <w:bookmarkStart w:id="6590" w:name="_Toc216347342"/>
      <w:r w:rsidRPr="00E45330">
        <w:t>6.7</w:t>
      </w:r>
      <w:r w:rsidR="00B3349F" w:rsidRPr="00E45330">
        <w:t>.8</w:t>
      </w:r>
      <w:r w:rsidR="00B3349F" w:rsidRPr="00E45330">
        <w:tab/>
        <w:t>Feature negotiation</w:t>
      </w:r>
      <w:bookmarkEnd w:id="6588"/>
      <w:bookmarkEnd w:id="6589"/>
      <w:bookmarkEnd w:id="6590"/>
    </w:p>
    <w:p w14:paraId="1C82D711" w14:textId="77777777" w:rsidR="00B3349F" w:rsidRPr="00E45330" w:rsidRDefault="00B3349F" w:rsidP="00B3349F">
      <w:r w:rsidRPr="00E45330">
        <w:t>The optional features in table </w:t>
      </w:r>
      <w:r w:rsidR="006C3BD7" w:rsidRPr="00E45330">
        <w:t>6.7</w:t>
      </w:r>
      <w:r w:rsidRPr="00E45330">
        <w:t>.8-1 are defined for the VAE_SessionOrientedServic</w:t>
      </w:r>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r w:rsidRPr="00E45330">
              <w:t>Notification_test_event</w:t>
            </w:r>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r w:rsidRPr="00E45330">
              <w:rPr>
                <w:lang w:eastAsia="zh-CN"/>
              </w:rPr>
              <w:t>Notification_websocket</w:t>
            </w:r>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r w:rsidRPr="00E45330">
              <w:t>Notification_test_event feature is also supported.</w:t>
            </w:r>
          </w:p>
        </w:tc>
      </w:tr>
    </w:tbl>
    <w:p w14:paraId="2035D5D3" w14:textId="77777777" w:rsidR="00B3349F" w:rsidRPr="00E45330" w:rsidRDefault="00B3349F"/>
    <w:p w14:paraId="4C58B7D9" w14:textId="77777777" w:rsidR="00DD2302" w:rsidRPr="00E45330" w:rsidRDefault="00A04699" w:rsidP="00DD2302">
      <w:pPr>
        <w:pStyle w:val="2"/>
      </w:pPr>
      <w:bookmarkStart w:id="6591" w:name="_Toc85528173"/>
      <w:bookmarkStart w:id="6592" w:name="_Toc90649798"/>
      <w:r w:rsidRPr="00E45330">
        <w:br w:type="page"/>
      </w:r>
      <w:bookmarkStart w:id="6593" w:name="_Toc216347343"/>
      <w:r w:rsidR="006C3BD7" w:rsidRPr="00E45330">
        <w:rPr>
          <w:rFonts w:hint="eastAsia"/>
        </w:rPr>
        <w:lastRenderedPageBreak/>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91"/>
      <w:bookmarkEnd w:id="6592"/>
      <w:bookmarkEnd w:id="6593"/>
    </w:p>
    <w:p w14:paraId="0291E284" w14:textId="77777777" w:rsidR="00DD2302" w:rsidRPr="00E45330" w:rsidRDefault="006C3BD7" w:rsidP="00DD2302">
      <w:pPr>
        <w:pStyle w:val="30"/>
      </w:pPr>
      <w:bookmarkStart w:id="6594" w:name="_Toc85528174"/>
      <w:bookmarkStart w:id="6595" w:name="_Toc90649799"/>
      <w:bookmarkStart w:id="6596" w:name="_Toc216347344"/>
      <w:r w:rsidRPr="00E45330">
        <w:t>6.8</w:t>
      </w:r>
      <w:r w:rsidR="00DD2302" w:rsidRPr="00E45330">
        <w:t>.1</w:t>
      </w:r>
      <w:r w:rsidR="00DD2302" w:rsidRPr="00E45330">
        <w:tab/>
        <w:t>Introduction</w:t>
      </w:r>
      <w:bookmarkEnd w:id="6594"/>
      <w:bookmarkEnd w:id="6595"/>
      <w:bookmarkEnd w:id="6596"/>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30"/>
      </w:pPr>
      <w:bookmarkStart w:id="6597" w:name="_Toc85528175"/>
      <w:bookmarkStart w:id="6598" w:name="_Toc90649800"/>
      <w:bookmarkStart w:id="6599" w:name="_Toc216347345"/>
      <w:r w:rsidRPr="00E45330">
        <w:t>6.8</w:t>
      </w:r>
      <w:r w:rsidR="00DD2302" w:rsidRPr="00E45330">
        <w:t>.2</w:t>
      </w:r>
      <w:r w:rsidR="00DD2302" w:rsidRPr="00E45330">
        <w:tab/>
        <w:t>Usage of HTTP</w:t>
      </w:r>
      <w:bookmarkEnd w:id="6597"/>
      <w:bookmarkEnd w:id="6598"/>
      <w:bookmarkEnd w:id="6599"/>
    </w:p>
    <w:p w14:paraId="1DB67C10" w14:textId="77777777" w:rsidR="00DD2302" w:rsidRPr="00E45330" w:rsidRDefault="006C3BD7" w:rsidP="00DD2302">
      <w:pPr>
        <w:pStyle w:val="40"/>
      </w:pPr>
      <w:bookmarkStart w:id="6600" w:name="_Toc85528176"/>
      <w:bookmarkStart w:id="6601" w:name="_Toc90649801"/>
      <w:bookmarkStart w:id="6602" w:name="_Toc216347346"/>
      <w:r w:rsidRPr="00E45330">
        <w:t>6.8</w:t>
      </w:r>
      <w:r w:rsidR="00DD2302" w:rsidRPr="00E45330">
        <w:t>.2.1</w:t>
      </w:r>
      <w:r w:rsidR="00DD2302" w:rsidRPr="00E45330">
        <w:tab/>
        <w:t>General</w:t>
      </w:r>
      <w:bookmarkEnd w:id="6600"/>
      <w:bookmarkEnd w:id="6601"/>
      <w:bookmarkEnd w:id="6602"/>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An OpenAPI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40"/>
      </w:pPr>
      <w:bookmarkStart w:id="6603" w:name="_Toc85528177"/>
      <w:bookmarkStart w:id="6604" w:name="_Toc90649802"/>
      <w:bookmarkStart w:id="6605" w:name="_Toc216347347"/>
      <w:r w:rsidRPr="00E45330">
        <w:t>6.8</w:t>
      </w:r>
      <w:r w:rsidR="00DD2302" w:rsidRPr="00E45330">
        <w:t>.2.2</w:t>
      </w:r>
      <w:r w:rsidR="00DD2302" w:rsidRPr="00E45330">
        <w:tab/>
        <w:t>HTTP standard headers</w:t>
      </w:r>
      <w:bookmarkEnd w:id="6603"/>
      <w:bookmarkEnd w:id="6604"/>
      <w:bookmarkEnd w:id="6605"/>
    </w:p>
    <w:p w14:paraId="51B68AC0" w14:textId="77777777" w:rsidR="00DD2302" w:rsidRPr="00E45330" w:rsidRDefault="006C3BD7" w:rsidP="00DD2302">
      <w:pPr>
        <w:pStyle w:val="50"/>
        <w:rPr>
          <w:lang w:eastAsia="zh-CN"/>
        </w:rPr>
      </w:pPr>
      <w:bookmarkStart w:id="6606" w:name="_Toc85528178"/>
      <w:bookmarkStart w:id="6607" w:name="_Toc90649803"/>
      <w:bookmarkStart w:id="6608" w:name="_Toc216347348"/>
      <w:r w:rsidRPr="00E45330">
        <w:t>6.8</w:t>
      </w:r>
      <w:r w:rsidR="00DD2302" w:rsidRPr="00E45330">
        <w:t>.2.2.1</w:t>
      </w:r>
      <w:r w:rsidR="00DD2302" w:rsidRPr="00E45330">
        <w:rPr>
          <w:rFonts w:hint="eastAsia"/>
          <w:lang w:eastAsia="zh-CN"/>
        </w:rPr>
        <w:tab/>
      </w:r>
      <w:r w:rsidR="00DD2302" w:rsidRPr="00E45330">
        <w:rPr>
          <w:lang w:eastAsia="zh-CN"/>
        </w:rPr>
        <w:t>General</w:t>
      </w:r>
      <w:bookmarkEnd w:id="6606"/>
      <w:bookmarkEnd w:id="6607"/>
      <w:bookmarkEnd w:id="6608"/>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50"/>
      </w:pPr>
      <w:bookmarkStart w:id="6609" w:name="_Toc85528179"/>
      <w:bookmarkStart w:id="6610" w:name="_Toc90649804"/>
      <w:bookmarkStart w:id="6611" w:name="_Toc216347349"/>
      <w:r w:rsidRPr="00E45330">
        <w:t>6.</w:t>
      </w:r>
      <w:r w:rsidR="00777630" w:rsidRPr="00E45330">
        <w:t>8</w:t>
      </w:r>
      <w:r w:rsidRPr="00E45330">
        <w:t>.2.2.2</w:t>
      </w:r>
      <w:r w:rsidRPr="00E45330">
        <w:tab/>
        <w:t>Content type</w:t>
      </w:r>
      <w:bookmarkEnd w:id="6609"/>
      <w:bookmarkEnd w:id="6610"/>
      <w:bookmarkEnd w:id="6611"/>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40"/>
      </w:pPr>
      <w:bookmarkStart w:id="6612" w:name="_Toc85528180"/>
      <w:bookmarkStart w:id="6613" w:name="_Toc90649805"/>
      <w:bookmarkStart w:id="6614" w:name="_Toc216347350"/>
      <w:r w:rsidRPr="00E45330">
        <w:t>6.8</w:t>
      </w:r>
      <w:r w:rsidR="00DD2302" w:rsidRPr="00E45330">
        <w:t>.2.3</w:t>
      </w:r>
      <w:r w:rsidR="00DD2302" w:rsidRPr="00E45330">
        <w:tab/>
        <w:t>HTTP custom headers</w:t>
      </w:r>
      <w:bookmarkEnd w:id="6612"/>
      <w:bookmarkEnd w:id="6613"/>
      <w:bookmarkEnd w:id="6614"/>
    </w:p>
    <w:p w14:paraId="6417D66F" w14:textId="77777777" w:rsidR="00DD2302" w:rsidRPr="00E45330" w:rsidRDefault="006C3BD7" w:rsidP="00DD2302">
      <w:pPr>
        <w:pStyle w:val="50"/>
        <w:rPr>
          <w:lang w:eastAsia="zh-CN"/>
        </w:rPr>
      </w:pPr>
      <w:bookmarkStart w:id="6615" w:name="_Toc85528181"/>
      <w:bookmarkStart w:id="6616" w:name="_Toc90649806"/>
      <w:bookmarkStart w:id="6617" w:name="_Toc216347351"/>
      <w:r w:rsidRPr="00E45330">
        <w:t>6.8</w:t>
      </w:r>
      <w:r w:rsidR="00DD2302" w:rsidRPr="00E45330">
        <w:t>.2.3.1</w:t>
      </w:r>
      <w:r w:rsidR="00DD2302" w:rsidRPr="00E45330">
        <w:rPr>
          <w:rFonts w:hint="eastAsia"/>
          <w:lang w:eastAsia="zh-CN"/>
        </w:rPr>
        <w:tab/>
      </w:r>
      <w:r w:rsidR="00DD2302" w:rsidRPr="00E45330">
        <w:rPr>
          <w:lang w:eastAsia="zh-CN"/>
        </w:rPr>
        <w:t>General</w:t>
      </w:r>
      <w:bookmarkEnd w:id="6615"/>
      <w:bookmarkEnd w:id="6616"/>
      <w:bookmarkEnd w:id="6617"/>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30"/>
      </w:pPr>
      <w:bookmarkStart w:id="6618" w:name="_Toc85528182"/>
      <w:bookmarkStart w:id="6619" w:name="_Toc90649807"/>
      <w:bookmarkStart w:id="6620" w:name="_Toc216347352"/>
      <w:r w:rsidRPr="00E45330">
        <w:lastRenderedPageBreak/>
        <w:t>6.8</w:t>
      </w:r>
      <w:r w:rsidR="00DD2302" w:rsidRPr="00E45330">
        <w:t>.3</w:t>
      </w:r>
      <w:r w:rsidR="00DD2302" w:rsidRPr="00E45330">
        <w:tab/>
        <w:t>Resources</w:t>
      </w:r>
      <w:bookmarkEnd w:id="6618"/>
      <w:bookmarkEnd w:id="6619"/>
      <w:bookmarkEnd w:id="6620"/>
      <w:r w:rsidR="00DD2302" w:rsidRPr="00E45330">
        <w:t xml:space="preserve"> </w:t>
      </w:r>
    </w:p>
    <w:p w14:paraId="301CF2DE" w14:textId="77777777" w:rsidR="00DD2302" w:rsidRDefault="006C3BD7" w:rsidP="00DD2302">
      <w:pPr>
        <w:pStyle w:val="40"/>
      </w:pPr>
      <w:bookmarkStart w:id="6621" w:name="_Toc85528183"/>
      <w:bookmarkStart w:id="6622" w:name="_Toc90649808"/>
      <w:bookmarkStart w:id="6623" w:name="_Toc216347353"/>
      <w:r w:rsidRPr="00E45330">
        <w:t>6.8</w:t>
      </w:r>
      <w:r w:rsidR="00DD2302" w:rsidRPr="00E45330">
        <w:t>.3.1</w:t>
      </w:r>
      <w:r w:rsidR="00DD2302" w:rsidRPr="00E45330">
        <w:tab/>
        <w:t>Overview</w:t>
      </w:r>
      <w:bookmarkEnd w:id="6621"/>
      <w:bookmarkEnd w:id="6622"/>
      <w:bookmarkEnd w:id="6623"/>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65pt;height:161.65pt" o:ole="">
            <v:imagedata r:id="rId97" o:title=""/>
          </v:shape>
          <o:OLEObject Type="Embed" ProgID="Visio.Drawing.15" ShapeID="_x0000_i1069" DrawAspect="Content" ObjectID="_1826960030"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r w:rsidRPr="00E45330">
              <w:rPr>
                <w:b w:val="0"/>
                <w:sz w:val="18"/>
                <w:lang w:eastAsia="zh-CN"/>
              </w:rPr>
              <w:t>configuration</w:t>
            </w:r>
            <w:r w:rsidRPr="00E45330">
              <w:rPr>
                <w:rFonts w:hint="eastAsia"/>
                <w:b w:val="0"/>
                <w:sz w:val="18"/>
                <w:lang w:eastAsia="zh-CN"/>
              </w:rPr>
              <w:t>s</w:t>
            </w:r>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/{configurationId}</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40"/>
        <w:rPr>
          <w:lang w:eastAsia="zh-CN"/>
        </w:rPr>
      </w:pPr>
      <w:bookmarkStart w:id="6624" w:name="_Toc85528184"/>
      <w:bookmarkStart w:id="6625" w:name="_Toc90649809"/>
      <w:bookmarkStart w:id="6626" w:name="_Toc216347354"/>
      <w:r w:rsidRPr="00E45330">
        <w:t>6.8</w:t>
      </w:r>
      <w:r w:rsidR="00DD2302" w:rsidRPr="00E45330">
        <w:t>.3.2</w:t>
      </w:r>
      <w:r w:rsidR="00DD2302" w:rsidRPr="00E45330">
        <w:tab/>
        <w:t xml:space="preserve">Resource: </w:t>
      </w:r>
      <w:r w:rsidR="00A85F9A" w:rsidRPr="00E45330">
        <w:rPr>
          <w:lang w:eastAsia="zh-CN"/>
        </w:rPr>
        <w:t>V2V Configurations</w:t>
      </w:r>
      <w:bookmarkEnd w:id="6624"/>
      <w:bookmarkEnd w:id="6625"/>
      <w:bookmarkEnd w:id="6626"/>
    </w:p>
    <w:p w14:paraId="42DA4C6A" w14:textId="77777777" w:rsidR="00DD2302" w:rsidRPr="00E45330" w:rsidRDefault="006C3BD7" w:rsidP="00DD2302">
      <w:pPr>
        <w:pStyle w:val="50"/>
      </w:pPr>
      <w:bookmarkStart w:id="6627" w:name="_Toc85528185"/>
      <w:bookmarkStart w:id="6628" w:name="_Toc90649810"/>
      <w:bookmarkStart w:id="6629" w:name="_Toc216347355"/>
      <w:r w:rsidRPr="00E45330">
        <w:t>6.8</w:t>
      </w:r>
      <w:r w:rsidR="00DD2302" w:rsidRPr="00E45330">
        <w:t>.3.2.1</w:t>
      </w:r>
      <w:r w:rsidR="00DD2302" w:rsidRPr="00E45330">
        <w:tab/>
        <w:t>Description</w:t>
      </w:r>
      <w:bookmarkEnd w:id="6627"/>
      <w:bookmarkEnd w:id="6628"/>
      <w:bookmarkEnd w:id="6629"/>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50"/>
      </w:pPr>
      <w:bookmarkStart w:id="6630" w:name="_Toc85528186"/>
      <w:bookmarkStart w:id="6631" w:name="_Toc90649811"/>
      <w:bookmarkStart w:id="6632" w:name="_Toc216347356"/>
      <w:r w:rsidRPr="00E45330">
        <w:t>6.8</w:t>
      </w:r>
      <w:r w:rsidR="00DD2302" w:rsidRPr="00E45330">
        <w:t>.3.2.2</w:t>
      </w:r>
      <w:r w:rsidR="00DD2302" w:rsidRPr="00E45330">
        <w:tab/>
        <w:t>Resource Definition</w:t>
      </w:r>
      <w:bookmarkEnd w:id="6630"/>
      <w:bookmarkEnd w:id="6631"/>
      <w:bookmarkEnd w:id="6632"/>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DD2302">
      <w:pPr>
        <w:rPr>
          <w:rFonts w:ascii="Arial" w:hAnsi="Arial" w:cs="Arial"/>
        </w:rPr>
      </w:pPr>
      <w:r w:rsidRPr="00E45330">
        <w:t>This resource shall support the resource URI variables defined in table </w:t>
      </w:r>
      <w:r w:rsidR="006C3BD7" w:rsidRPr="00E45330">
        <w:t>6.8</w:t>
      </w:r>
      <w:r w:rsidRPr="00E45330">
        <w:t>.3.2.2-1</w:t>
      </w:r>
      <w:r w:rsidRPr="00E45330">
        <w:rPr>
          <w:rFonts w:ascii="Arial" w:hAnsi="Arial" w:cs="Arial"/>
        </w:rPr>
        <w:t>.</w:t>
      </w:r>
    </w:p>
    <w:p w14:paraId="2326157B" w14:textId="77777777" w:rsidR="00DD2302" w:rsidRPr="00E45330" w:rsidRDefault="00DD2302" w:rsidP="00DD2302">
      <w:pPr>
        <w:pStyle w:val="TH"/>
        <w:rPr>
          <w:rFonts w:cs="Arial"/>
        </w:rPr>
      </w:pPr>
      <w:r w:rsidRPr="00E45330">
        <w:lastRenderedPageBreak/>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r w:rsidRPr="00E45330">
              <w:t>apiRoot</w:t>
            </w:r>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50"/>
      </w:pPr>
      <w:bookmarkStart w:id="6633" w:name="_Toc85528187"/>
      <w:bookmarkStart w:id="6634" w:name="_Toc90649812"/>
      <w:bookmarkStart w:id="6635" w:name="_Toc216347357"/>
      <w:r w:rsidRPr="00E45330">
        <w:t>6.8</w:t>
      </w:r>
      <w:r w:rsidR="00DD2302" w:rsidRPr="00E45330">
        <w:t>.3.2.3</w:t>
      </w:r>
      <w:r w:rsidR="00DD2302" w:rsidRPr="00E45330">
        <w:tab/>
        <w:t>Resource Standard Methods</w:t>
      </w:r>
      <w:bookmarkEnd w:id="6633"/>
      <w:bookmarkEnd w:id="6634"/>
      <w:bookmarkEnd w:id="6635"/>
    </w:p>
    <w:p w14:paraId="6DD02136" w14:textId="77777777" w:rsidR="00DD2302" w:rsidRPr="00E45330" w:rsidRDefault="006C3BD7" w:rsidP="00DD2302">
      <w:pPr>
        <w:pStyle w:val="6"/>
      </w:pPr>
      <w:bookmarkStart w:id="6636" w:name="_Toc85528188"/>
      <w:bookmarkStart w:id="6637" w:name="_Toc90649813"/>
      <w:bookmarkStart w:id="6638" w:name="_Toc216347358"/>
      <w:r w:rsidRPr="00E45330">
        <w:t>6.8</w:t>
      </w:r>
      <w:r w:rsidR="00DD2302" w:rsidRPr="00E45330">
        <w:t>.3.2.3.1</w:t>
      </w:r>
      <w:r w:rsidR="00DD2302" w:rsidRPr="00E45330">
        <w:tab/>
        <w:t>POST</w:t>
      </w:r>
      <w:bookmarkEnd w:id="6636"/>
      <w:bookmarkEnd w:id="6637"/>
      <w:bookmarkEnd w:id="6638"/>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50"/>
      </w:pPr>
      <w:bookmarkStart w:id="6639" w:name="_Toc85528189"/>
      <w:bookmarkStart w:id="6640" w:name="_Toc90649814"/>
      <w:bookmarkStart w:id="6641" w:name="_Toc216347359"/>
      <w:r w:rsidRPr="00E45330">
        <w:t>6.8</w:t>
      </w:r>
      <w:r w:rsidR="00DD2302" w:rsidRPr="00E45330">
        <w:t>.3.2.4</w:t>
      </w:r>
      <w:r w:rsidR="00DD2302" w:rsidRPr="00E45330">
        <w:tab/>
        <w:t>Resource Custom Operations</w:t>
      </w:r>
      <w:bookmarkEnd w:id="6639"/>
      <w:bookmarkEnd w:id="6640"/>
      <w:bookmarkEnd w:id="6641"/>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40"/>
      </w:pPr>
      <w:bookmarkStart w:id="6642" w:name="_Toc85528190"/>
      <w:bookmarkStart w:id="6643" w:name="_Toc90649815"/>
      <w:bookmarkStart w:id="6644" w:name="_Toc216347360"/>
      <w:r w:rsidRPr="00E45330">
        <w:t>6.8</w:t>
      </w:r>
      <w:r w:rsidR="00DD2302" w:rsidRPr="00E45330">
        <w:t>.3.3</w:t>
      </w:r>
      <w:r w:rsidR="00DD2302" w:rsidRPr="00E45330">
        <w:tab/>
        <w:t>Resource: Individual V2V Configuration</w:t>
      </w:r>
      <w:bookmarkEnd w:id="6642"/>
      <w:bookmarkEnd w:id="6643"/>
      <w:bookmarkEnd w:id="6644"/>
    </w:p>
    <w:p w14:paraId="1BC5931A" w14:textId="77777777" w:rsidR="00DD2302" w:rsidRPr="00E45330" w:rsidRDefault="006C3BD7" w:rsidP="00DD2302">
      <w:pPr>
        <w:pStyle w:val="50"/>
      </w:pPr>
      <w:bookmarkStart w:id="6645" w:name="_Toc85528191"/>
      <w:bookmarkStart w:id="6646" w:name="_Toc90649816"/>
      <w:bookmarkStart w:id="6647" w:name="_Toc216347361"/>
      <w:r w:rsidRPr="00E45330">
        <w:t>6.8</w:t>
      </w:r>
      <w:r w:rsidR="00DD2302" w:rsidRPr="00E45330">
        <w:t>.3.3.1</w:t>
      </w:r>
      <w:r w:rsidR="00DD2302" w:rsidRPr="00E45330">
        <w:tab/>
        <w:t>Description</w:t>
      </w:r>
      <w:bookmarkEnd w:id="6645"/>
      <w:bookmarkEnd w:id="6646"/>
      <w:bookmarkEnd w:id="6647"/>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50"/>
      </w:pPr>
      <w:bookmarkStart w:id="6648" w:name="_Toc85528192"/>
      <w:bookmarkStart w:id="6649" w:name="_Toc90649817"/>
      <w:bookmarkStart w:id="6650" w:name="_Toc216347362"/>
      <w:r w:rsidRPr="00E45330">
        <w:t>6.8</w:t>
      </w:r>
      <w:r w:rsidR="00DD2302" w:rsidRPr="00E45330">
        <w:t>.3.3.2</w:t>
      </w:r>
      <w:r w:rsidR="00DD2302" w:rsidRPr="00E45330">
        <w:tab/>
        <w:t>Resource definition</w:t>
      </w:r>
      <w:bookmarkEnd w:id="6648"/>
      <w:bookmarkEnd w:id="6649"/>
      <w:bookmarkEnd w:id="6650"/>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4654E7">
      <w:pPr>
        <w:rPr>
          <w:rFonts w:ascii="Arial" w:hAnsi="Arial" w:cs="Arial"/>
        </w:rPr>
      </w:pPr>
      <w:r w:rsidRPr="00C07B28">
        <w:t>This resource shall support the resource URI variables defined in table 6.8.</w:t>
      </w:r>
      <w:r>
        <w:t>3</w:t>
      </w:r>
      <w:r w:rsidRPr="00C07B28">
        <w:t>.3.</w:t>
      </w:r>
      <w:r>
        <w:t>2</w:t>
      </w:r>
      <w:r w:rsidRPr="00C07B28">
        <w:t>-1</w:t>
      </w:r>
      <w:r w:rsidRPr="00C07B28">
        <w:rPr>
          <w:rFonts w:ascii="Arial" w:hAnsi="Arial" w:cs="Arial"/>
        </w:rPr>
        <w:t>.</w:t>
      </w:r>
    </w:p>
    <w:p w14:paraId="2E442328" w14:textId="77777777" w:rsidR="00DD2302" w:rsidRPr="00E45330" w:rsidRDefault="00DD2302" w:rsidP="00DD2302">
      <w:pPr>
        <w:pStyle w:val="TH"/>
        <w:rPr>
          <w:rFonts w:cs="Arial"/>
        </w:rPr>
      </w:pPr>
      <w:r w:rsidRPr="00E45330">
        <w:lastRenderedPageBreak/>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r w:rsidRPr="00E45330">
              <w:t>apiRoot</w:t>
            </w:r>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r w:rsidRPr="00E45330">
              <w:rPr>
                <w:lang w:eastAsia="zh-CN"/>
              </w:rPr>
              <w:t>configuration</w:t>
            </w:r>
            <w:r w:rsidRPr="00E45330">
              <w:t>Id</w:t>
            </w:r>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50"/>
      </w:pPr>
      <w:bookmarkStart w:id="6651" w:name="_Toc85528193"/>
      <w:bookmarkStart w:id="6652" w:name="_Toc90649818"/>
      <w:bookmarkStart w:id="6653" w:name="_Toc216347363"/>
      <w:r w:rsidRPr="00E45330">
        <w:t>6.8</w:t>
      </w:r>
      <w:r w:rsidR="00DD2302" w:rsidRPr="00E45330">
        <w:t>.3.3.3</w:t>
      </w:r>
      <w:r w:rsidR="00DD2302" w:rsidRPr="00E45330">
        <w:tab/>
        <w:t>Resource Standard Methods</w:t>
      </w:r>
      <w:bookmarkEnd w:id="6651"/>
      <w:bookmarkEnd w:id="6652"/>
      <w:bookmarkEnd w:id="6653"/>
    </w:p>
    <w:p w14:paraId="5015B54C" w14:textId="77777777" w:rsidR="00DD2302" w:rsidRPr="00E45330" w:rsidRDefault="006C3BD7" w:rsidP="00DD2302">
      <w:pPr>
        <w:pStyle w:val="6"/>
      </w:pPr>
      <w:bookmarkStart w:id="6654" w:name="_Toc85528194"/>
      <w:bookmarkStart w:id="6655" w:name="_Toc90649819"/>
      <w:bookmarkStart w:id="6656" w:name="_Toc216347364"/>
      <w:r w:rsidRPr="00E45330">
        <w:t>6.8</w:t>
      </w:r>
      <w:r w:rsidR="00DD2302" w:rsidRPr="00E45330">
        <w:t>.3.3.3.1</w:t>
      </w:r>
      <w:r w:rsidR="00DD2302" w:rsidRPr="00E45330">
        <w:tab/>
        <w:t>GET</w:t>
      </w:r>
      <w:bookmarkEnd w:id="6654"/>
      <w:bookmarkEnd w:id="6655"/>
      <w:bookmarkEnd w:id="6656"/>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lastRenderedPageBreak/>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DD2302">
      <w:pPr>
        <w:pStyle w:val="6"/>
      </w:pPr>
      <w:bookmarkStart w:id="6657" w:name="_Toc85528195"/>
      <w:bookmarkStart w:id="6658" w:name="_Toc90649820"/>
      <w:bookmarkStart w:id="6659" w:name="_Toc216347365"/>
      <w:r w:rsidRPr="00E45330">
        <w:t>6.8</w:t>
      </w:r>
      <w:r w:rsidR="00DD2302" w:rsidRPr="00E45330">
        <w:t>.3.3.3.2</w:t>
      </w:r>
      <w:r w:rsidR="00DD2302" w:rsidRPr="00E45330">
        <w:tab/>
        <w:t>PUT</w:t>
      </w:r>
      <w:bookmarkEnd w:id="6657"/>
      <w:bookmarkEnd w:id="6658"/>
      <w:bookmarkEnd w:id="6659"/>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lastRenderedPageBreak/>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DD2302">
      <w:pPr>
        <w:pStyle w:val="6"/>
      </w:pPr>
      <w:bookmarkStart w:id="6660" w:name="_Toc85528196"/>
      <w:bookmarkStart w:id="6661" w:name="_Toc90649821"/>
      <w:bookmarkStart w:id="6662" w:name="_Toc216347366"/>
      <w:r w:rsidRPr="00E45330">
        <w:t>6.8</w:t>
      </w:r>
      <w:r w:rsidR="00DD2302" w:rsidRPr="00E45330">
        <w:t>.3.3.3.3</w:t>
      </w:r>
      <w:r w:rsidR="00DD2302" w:rsidRPr="00E45330">
        <w:tab/>
        <w:t>DELETE</w:t>
      </w:r>
      <w:bookmarkEnd w:id="6660"/>
      <w:bookmarkEnd w:id="6661"/>
      <w:bookmarkEnd w:id="6662"/>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lastRenderedPageBreak/>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40"/>
      </w:pPr>
      <w:bookmarkStart w:id="6663" w:name="_Toc85528197"/>
      <w:bookmarkStart w:id="6664" w:name="_Toc90649822"/>
      <w:bookmarkStart w:id="6665" w:name="_Toc216347367"/>
      <w:r w:rsidRPr="00E45330">
        <w:t>6.8</w:t>
      </w:r>
      <w:r w:rsidR="00DD2302" w:rsidRPr="00E45330">
        <w:t>.3.4</w:t>
      </w:r>
      <w:r w:rsidR="00DD2302" w:rsidRPr="00E45330">
        <w:tab/>
        <w:t>Resource Custom Operations</w:t>
      </w:r>
      <w:bookmarkEnd w:id="6663"/>
      <w:bookmarkEnd w:id="6664"/>
      <w:bookmarkEnd w:id="6665"/>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30"/>
      </w:pPr>
      <w:bookmarkStart w:id="6666" w:name="_Toc85528198"/>
      <w:bookmarkStart w:id="6667" w:name="_Toc90649823"/>
      <w:bookmarkStart w:id="6668" w:name="_Toc216347368"/>
      <w:r w:rsidRPr="00E45330">
        <w:t>6.8</w:t>
      </w:r>
      <w:r w:rsidR="00DD2302" w:rsidRPr="00E45330">
        <w:t>.4</w:t>
      </w:r>
      <w:r w:rsidR="00DD2302" w:rsidRPr="00E45330">
        <w:tab/>
        <w:t>Custom Operations without associated resources</w:t>
      </w:r>
      <w:bookmarkEnd w:id="6666"/>
      <w:bookmarkEnd w:id="6667"/>
      <w:bookmarkEnd w:id="6668"/>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30"/>
      </w:pPr>
      <w:bookmarkStart w:id="6669" w:name="_Toc85528199"/>
      <w:bookmarkStart w:id="6670" w:name="_Toc90649824"/>
      <w:bookmarkStart w:id="6671" w:name="_Toc216347369"/>
      <w:r w:rsidRPr="00E45330">
        <w:t>6.8</w:t>
      </w:r>
      <w:r w:rsidR="00DD2302" w:rsidRPr="00E45330">
        <w:t>.5</w:t>
      </w:r>
      <w:r w:rsidR="00DD2302" w:rsidRPr="00E45330">
        <w:tab/>
        <w:t>Notifications</w:t>
      </w:r>
      <w:bookmarkEnd w:id="6669"/>
      <w:bookmarkEnd w:id="6670"/>
      <w:bookmarkEnd w:id="6671"/>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30"/>
      </w:pPr>
      <w:bookmarkStart w:id="6672" w:name="_Toc85528200"/>
      <w:bookmarkStart w:id="6673" w:name="_Toc90649825"/>
      <w:bookmarkStart w:id="6674" w:name="_Toc216347370"/>
      <w:r w:rsidRPr="00E45330">
        <w:t>6.8</w:t>
      </w:r>
      <w:r w:rsidR="00DD2302" w:rsidRPr="00E45330">
        <w:t>.6</w:t>
      </w:r>
      <w:r w:rsidR="00DD2302" w:rsidRPr="00E45330">
        <w:tab/>
        <w:t>Data Model</w:t>
      </w:r>
      <w:bookmarkEnd w:id="6672"/>
      <w:bookmarkEnd w:id="6673"/>
      <w:bookmarkEnd w:id="6674"/>
    </w:p>
    <w:p w14:paraId="651E5880" w14:textId="77777777" w:rsidR="00DD2302" w:rsidRPr="00E45330" w:rsidRDefault="006C3BD7" w:rsidP="00DD2302">
      <w:pPr>
        <w:pStyle w:val="40"/>
      </w:pPr>
      <w:bookmarkStart w:id="6675" w:name="_Toc85528201"/>
      <w:bookmarkStart w:id="6676" w:name="_Toc90649826"/>
      <w:bookmarkStart w:id="6677" w:name="_Toc216347371"/>
      <w:r w:rsidRPr="00E45330">
        <w:t>6.8</w:t>
      </w:r>
      <w:r w:rsidR="00DD2302" w:rsidRPr="00E45330">
        <w:t>.6.1</w:t>
      </w:r>
      <w:r w:rsidR="00DD2302" w:rsidRPr="00E45330">
        <w:tab/>
        <w:t>General</w:t>
      </w:r>
      <w:bookmarkEnd w:id="6675"/>
      <w:bookmarkEnd w:id="6676"/>
      <w:bookmarkEnd w:id="6677"/>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service based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CF144B">
            <w:pPr>
              <w:pStyle w:val="TAL"/>
              <w:rPr>
                <w:rFonts w:ascii="宋体" w:hAnsi="宋体"/>
                <w:lang w:val="en-US" w:eastAsia="zh-CN"/>
              </w:rPr>
            </w:pPr>
            <w:r w:rsidRPr="00E45330">
              <w:t>The V2X service ID</w:t>
            </w:r>
            <w:r w:rsidRPr="00E45330">
              <w:rPr>
                <w:rFonts w:ascii="宋体" w:hAnsi="宋体"/>
                <w:lang w:val="en-US"/>
              </w:rPr>
              <w:t>.</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40"/>
        <w:rPr>
          <w:lang w:val="en-US"/>
        </w:rPr>
      </w:pPr>
      <w:bookmarkStart w:id="6678" w:name="_Toc85528202"/>
      <w:bookmarkStart w:id="6679" w:name="_Toc90649827"/>
      <w:bookmarkStart w:id="6680" w:name="_Toc216347372"/>
      <w:r w:rsidRPr="00E45330">
        <w:rPr>
          <w:lang w:val="en-US"/>
        </w:rPr>
        <w:t>6.8</w:t>
      </w:r>
      <w:r w:rsidR="00DD2302" w:rsidRPr="00E45330">
        <w:rPr>
          <w:lang w:val="en-US"/>
        </w:rPr>
        <w:t>.6.2</w:t>
      </w:r>
      <w:r w:rsidR="00DD2302" w:rsidRPr="00E45330">
        <w:rPr>
          <w:lang w:val="en-US"/>
        </w:rPr>
        <w:tab/>
        <w:t>Structured data types</w:t>
      </w:r>
      <w:bookmarkEnd w:id="6678"/>
      <w:bookmarkEnd w:id="6679"/>
      <w:bookmarkEnd w:id="6680"/>
    </w:p>
    <w:p w14:paraId="5B5C5EEE" w14:textId="77777777" w:rsidR="00DD2302" w:rsidRPr="00E45330" w:rsidRDefault="006C3BD7" w:rsidP="00DD2302">
      <w:pPr>
        <w:pStyle w:val="50"/>
      </w:pPr>
      <w:bookmarkStart w:id="6681" w:name="_Toc85528203"/>
      <w:bookmarkStart w:id="6682" w:name="_Toc90649828"/>
      <w:bookmarkStart w:id="6683" w:name="_Toc216347373"/>
      <w:r w:rsidRPr="00E45330">
        <w:t>6.8</w:t>
      </w:r>
      <w:r w:rsidR="00DD2302" w:rsidRPr="00E45330">
        <w:t>.6.2.1</w:t>
      </w:r>
      <w:r w:rsidR="00DD2302" w:rsidRPr="00E45330">
        <w:tab/>
        <w:t>Introduction</w:t>
      </w:r>
      <w:bookmarkEnd w:id="6681"/>
      <w:bookmarkEnd w:id="6682"/>
      <w:bookmarkEnd w:id="6683"/>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50"/>
      </w:pPr>
      <w:bookmarkStart w:id="6684" w:name="_Toc85528204"/>
      <w:bookmarkStart w:id="6685" w:name="_Toc90649829"/>
      <w:bookmarkStart w:id="6686" w:name="_Toc216347374"/>
      <w:r w:rsidRPr="00E45330">
        <w:lastRenderedPageBreak/>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84"/>
      <w:bookmarkEnd w:id="6685"/>
      <w:bookmarkEnd w:id="6686"/>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6C3BD7">
            <w:pPr>
              <w:pStyle w:val="TAH"/>
              <w:jc w:val="left"/>
            </w:pPr>
            <w:r w:rsidRPr="00E45330">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r w:rsidRPr="00E45330">
              <w:t>serviceId</w:t>
            </w:r>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r w:rsidRPr="00E45330">
              <w:rPr>
                <w:lang w:eastAsia="zh-CN"/>
              </w:rPr>
              <w:t>canUe</w:t>
            </w:r>
            <w:r w:rsidRPr="00E45330">
              <w:rPr>
                <w:rFonts w:hint="eastAsia"/>
                <w:lang w:eastAsia="zh-CN"/>
              </w:rPr>
              <w:t>Id</w:t>
            </w:r>
            <w:r w:rsidRPr="00E45330">
              <w:rPr>
                <w:lang w:eastAsia="zh-CN"/>
              </w:rPr>
              <w:t>s</w:t>
            </w:r>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r w:rsidRPr="00E45330">
              <w:rPr>
                <w:rFonts w:hint="eastAsia"/>
                <w:lang w:eastAsia="zh-CN"/>
              </w:rPr>
              <w:t>1.</w:t>
            </w:r>
            <w:r w:rsidRPr="00E45330">
              <w:rPr>
                <w:lang w:eastAsia="zh-CN"/>
              </w:rPr>
              <w:t>.N</w:t>
            </w:r>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r w:rsidRPr="00E45330">
              <w:t>appQ</w:t>
            </w:r>
            <w:r w:rsidRPr="00E45330">
              <w:rPr>
                <w:lang w:eastAsia="zh-CN"/>
              </w:rPr>
              <w:t>osReq</w:t>
            </w:r>
          </w:p>
        </w:tc>
        <w:tc>
          <w:tcPr>
            <w:tcW w:w="1444" w:type="dxa"/>
          </w:tcPr>
          <w:p w14:paraId="17B0EBBD" w14:textId="77777777" w:rsidR="00DD2302" w:rsidRPr="00E45330" w:rsidRDefault="00C1176B" w:rsidP="006C3BD7">
            <w:pPr>
              <w:pStyle w:val="TAL"/>
              <w:rPr>
                <w:lang w:eastAsia="zh-CN"/>
              </w:rPr>
            </w:pPr>
            <w:r w:rsidRPr="00E45330">
              <w:rPr>
                <w:lang w:eastAsia="zh-CN"/>
              </w:rPr>
              <w:t>App</w:t>
            </w:r>
            <w:r>
              <w:rPr>
                <w:lang w:eastAsia="zh-CN"/>
              </w:rPr>
              <w:t>p</w:t>
            </w:r>
            <w:r w:rsidRPr="00E45330">
              <w:rPr>
                <w:lang w:eastAsia="zh-CN"/>
              </w:rPr>
              <w:t>licationQosRequirement</w:t>
            </w:r>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r w:rsidRPr="00E45330">
              <w:rPr>
                <w:rFonts w:hint="eastAsia"/>
                <w:lang w:eastAsia="zh-CN"/>
              </w:rPr>
              <w:t>group</w:t>
            </w:r>
            <w:r w:rsidRPr="00E45330">
              <w:t>Id" attribute or "</w:t>
            </w:r>
            <w:r w:rsidRPr="00E45330">
              <w:rPr>
                <w:rFonts w:hint="eastAsia"/>
                <w:noProof/>
                <w:lang w:eastAsia="zh-CN"/>
              </w:rPr>
              <w:t>service</w:t>
            </w:r>
            <w:r w:rsidRPr="00E45330">
              <w:rPr>
                <w:noProof/>
              </w:rPr>
              <w:t>Id"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40"/>
        <w:rPr>
          <w:lang w:val="en-US"/>
        </w:rPr>
      </w:pPr>
      <w:bookmarkStart w:id="6687" w:name="_Toc85528205"/>
      <w:bookmarkStart w:id="6688" w:name="_Toc90649830"/>
      <w:bookmarkStart w:id="6689" w:name="_Toc216347375"/>
      <w:r w:rsidRPr="00E45330">
        <w:rPr>
          <w:lang w:val="en-US"/>
        </w:rPr>
        <w:t>6.8</w:t>
      </w:r>
      <w:r w:rsidR="00DD2302" w:rsidRPr="00E45330">
        <w:rPr>
          <w:lang w:val="en-US"/>
        </w:rPr>
        <w:t>.6.3</w:t>
      </w:r>
      <w:r w:rsidR="00DD2302" w:rsidRPr="00E45330">
        <w:rPr>
          <w:lang w:val="en-US"/>
        </w:rPr>
        <w:tab/>
        <w:t>Simple data types and enumerations</w:t>
      </w:r>
      <w:bookmarkEnd w:id="6687"/>
      <w:bookmarkEnd w:id="6688"/>
      <w:bookmarkEnd w:id="6689"/>
    </w:p>
    <w:p w14:paraId="5847564E" w14:textId="77777777" w:rsidR="00DD2302" w:rsidRPr="00E45330" w:rsidRDefault="00777630" w:rsidP="00DD2302">
      <w:pPr>
        <w:pStyle w:val="50"/>
      </w:pPr>
      <w:bookmarkStart w:id="6690" w:name="_Toc85528206"/>
      <w:bookmarkStart w:id="6691" w:name="_Toc90649831"/>
      <w:bookmarkStart w:id="6692" w:name="_Toc216347376"/>
      <w:r w:rsidRPr="00E45330">
        <w:t>6.8</w:t>
      </w:r>
      <w:r w:rsidR="00DD2302" w:rsidRPr="00E45330">
        <w:t>.6.3.1</w:t>
      </w:r>
      <w:r w:rsidR="00DD2302" w:rsidRPr="00E45330">
        <w:tab/>
        <w:t>Introduction</w:t>
      </w:r>
      <w:bookmarkEnd w:id="6690"/>
      <w:bookmarkEnd w:id="6691"/>
      <w:bookmarkEnd w:id="6692"/>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50"/>
      </w:pPr>
      <w:bookmarkStart w:id="6693" w:name="_Toc85528207"/>
      <w:bookmarkStart w:id="6694" w:name="_Toc90649832"/>
      <w:bookmarkStart w:id="6695" w:name="_Toc216347377"/>
      <w:r w:rsidRPr="00E45330">
        <w:t>6.8</w:t>
      </w:r>
      <w:r w:rsidR="00DD2302" w:rsidRPr="00E45330">
        <w:t>.6.3.2</w:t>
      </w:r>
      <w:r w:rsidR="00DD2302" w:rsidRPr="00E45330">
        <w:tab/>
        <w:t>Simple data types</w:t>
      </w:r>
      <w:bookmarkEnd w:id="6693"/>
      <w:bookmarkEnd w:id="6694"/>
      <w:bookmarkEnd w:id="6695"/>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30"/>
      </w:pPr>
      <w:bookmarkStart w:id="6696" w:name="_Toc85528208"/>
      <w:bookmarkStart w:id="6697" w:name="_Toc90649833"/>
      <w:bookmarkStart w:id="6698" w:name="_Toc216347378"/>
      <w:r w:rsidRPr="00E45330">
        <w:t>6.8</w:t>
      </w:r>
      <w:r w:rsidR="00DD2302" w:rsidRPr="00E45330">
        <w:t>.7</w:t>
      </w:r>
      <w:r w:rsidR="00DD2302" w:rsidRPr="00E45330">
        <w:tab/>
        <w:t>Error Handling</w:t>
      </w:r>
      <w:bookmarkEnd w:id="6696"/>
      <w:bookmarkEnd w:id="6697"/>
      <w:bookmarkEnd w:id="6698"/>
    </w:p>
    <w:p w14:paraId="738F91A2" w14:textId="77777777" w:rsidR="00DD2302" w:rsidRPr="00E45330" w:rsidRDefault="00777630" w:rsidP="00DD2302">
      <w:pPr>
        <w:pStyle w:val="40"/>
      </w:pPr>
      <w:bookmarkStart w:id="6699" w:name="_Toc85528209"/>
      <w:bookmarkStart w:id="6700" w:name="_Toc90649834"/>
      <w:bookmarkStart w:id="6701" w:name="_Toc216347379"/>
      <w:r w:rsidRPr="00E45330">
        <w:t>6.8</w:t>
      </w:r>
      <w:r w:rsidR="00DD2302" w:rsidRPr="00E45330">
        <w:t>.7.1</w:t>
      </w:r>
      <w:r w:rsidR="00DD2302" w:rsidRPr="00E45330">
        <w:tab/>
        <w:t>General</w:t>
      </w:r>
      <w:bookmarkEnd w:id="6699"/>
      <w:bookmarkEnd w:id="6700"/>
      <w:bookmarkEnd w:id="6701"/>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40"/>
      </w:pPr>
      <w:bookmarkStart w:id="6702" w:name="_Toc85528210"/>
      <w:bookmarkStart w:id="6703" w:name="_Toc90649835"/>
      <w:bookmarkStart w:id="6704" w:name="_Toc216347380"/>
      <w:r w:rsidRPr="00E45330">
        <w:lastRenderedPageBreak/>
        <w:t>6.8</w:t>
      </w:r>
      <w:r w:rsidR="00DD2302" w:rsidRPr="00E45330">
        <w:t>.7.2</w:t>
      </w:r>
      <w:r w:rsidR="00DD2302" w:rsidRPr="00E45330">
        <w:tab/>
        <w:t>Protocol Errors</w:t>
      </w:r>
      <w:bookmarkEnd w:id="6702"/>
      <w:bookmarkEnd w:id="6703"/>
      <w:bookmarkEnd w:id="6704"/>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40"/>
      </w:pPr>
      <w:bookmarkStart w:id="6705" w:name="_Toc85528211"/>
      <w:bookmarkStart w:id="6706" w:name="_Toc90649836"/>
      <w:bookmarkStart w:id="6707" w:name="_Toc216347381"/>
      <w:r w:rsidRPr="00E45330">
        <w:t>6.8</w:t>
      </w:r>
      <w:r w:rsidR="00DD2302" w:rsidRPr="00E45330">
        <w:t>.7.3</w:t>
      </w:r>
      <w:r w:rsidR="00DD2302" w:rsidRPr="00E45330">
        <w:tab/>
        <w:t>Application Errors</w:t>
      </w:r>
      <w:bookmarkEnd w:id="6705"/>
      <w:bookmarkEnd w:id="6706"/>
      <w:bookmarkEnd w:id="6707"/>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30"/>
      </w:pPr>
      <w:bookmarkStart w:id="6708" w:name="_Toc85528212"/>
      <w:bookmarkStart w:id="6709" w:name="_Toc90649837"/>
      <w:bookmarkStart w:id="6710" w:name="_Toc216347382"/>
      <w:r w:rsidRPr="00E45330">
        <w:t>6.8</w:t>
      </w:r>
      <w:r w:rsidR="00DD2302" w:rsidRPr="00E45330">
        <w:t>.8</w:t>
      </w:r>
      <w:r w:rsidR="00DD2302" w:rsidRPr="00E45330">
        <w:tab/>
        <w:t>Feature negotiation</w:t>
      </w:r>
      <w:bookmarkEnd w:id="6708"/>
      <w:bookmarkEnd w:id="6709"/>
      <w:bookmarkEnd w:id="6710"/>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2"/>
      </w:pPr>
      <w:bookmarkStart w:id="6711" w:name="_Toc90649838"/>
      <w:r w:rsidRPr="00E45330">
        <w:br w:type="page"/>
      </w:r>
      <w:bookmarkStart w:id="6712" w:name="_Toc216347383"/>
      <w:r w:rsidR="001F7EB0" w:rsidRPr="00E45330">
        <w:rPr>
          <w:rFonts w:hint="eastAsia"/>
        </w:rPr>
        <w:lastRenderedPageBreak/>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711"/>
      <w:bookmarkEnd w:id="6712"/>
    </w:p>
    <w:p w14:paraId="66405A89" w14:textId="77777777" w:rsidR="00F040F9" w:rsidRPr="00E45330" w:rsidRDefault="001F7EB0" w:rsidP="00F040F9">
      <w:pPr>
        <w:pStyle w:val="30"/>
      </w:pPr>
      <w:bookmarkStart w:id="6713" w:name="_Toc90649839"/>
      <w:bookmarkStart w:id="6714" w:name="_Toc216347384"/>
      <w:r w:rsidRPr="00E45330">
        <w:t>6.9</w:t>
      </w:r>
      <w:r w:rsidR="00F040F9" w:rsidRPr="00E45330">
        <w:t>.1</w:t>
      </w:r>
      <w:r w:rsidR="00F040F9" w:rsidRPr="00E45330">
        <w:tab/>
        <w:t>Introduction</w:t>
      </w:r>
      <w:bookmarkEnd w:id="6713"/>
      <w:bookmarkEnd w:id="6714"/>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30"/>
      </w:pPr>
      <w:bookmarkStart w:id="6715" w:name="_Toc90649840"/>
      <w:bookmarkStart w:id="6716" w:name="_Toc216347385"/>
      <w:r w:rsidRPr="00E45330">
        <w:t>6.9</w:t>
      </w:r>
      <w:r w:rsidR="00F040F9" w:rsidRPr="00E45330">
        <w:t>.2</w:t>
      </w:r>
      <w:r w:rsidR="00F040F9" w:rsidRPr="00E45330">
        <w:tab/>
        <w:t>Usage of HTTP</w:t>
      </w:r>
      <w:bookmarkEnd w:id="6715"/>
      <w:bookmarkEnd w:id="6716"/>
    </w:p>
    <w:p w14:paraId="1E4211E9" w14:textId="77777777" w:rsidR="00F040F9" w:rsidRPr="00E45330" w:rsidRDefault="001F7EB0" w:rsidP="00F040F9">
      <w:pPr>
        <w:pStyle w:val="40"/>
      </w:pPr>
      <w:bookmarkStart w:id="6717" w:name="_Toc90649841"/>
      <w:bookmarkStart w:id="6718" w:name="_Toc216347386"/>
      <w:r w:rsidRPr="00E45330">
        <w:t>6.9</w:t>
      </w:r>
      <w:r w:rsidR="00F040F9" w:rsidRPr="00E45330">
        <w:t>.2.1</w:t>
      </w:r>
      <w:r w:rsidR="00F040F9" w:rsidRPr="00E45330">
        <w:tab/>
        <w:t>General</w:t>
      </w:r>
      <w:bookmarkEnd w:id="6717"/>
      <w:bookmarkEnd w:id="6718"/>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An OpenAPI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40"/>
      </w:pPr>
      <w:bookmarkStart w:id="6719" w:name="_Toc90649842"/>
      <w:bookmarkStart w:id="6720" w:name="_Toc216347387"/>
      <w:r w:rsidRPr="00E45330">
        <w:t>6.9</w:t>
      </w:r>
      <w:r w:rsidR="00F040F9" w:rsidRPr="00E45330">
        <w:t>.2.2</w:t>
      </w:r>
      <w:r w:rsidR="00F040F9" w:rsidRPr="00E45330">
        <w:tab/>
        <w:t>HTTP standard headers</w:t>
      </w:r>
      <w:bookmarkEnd w:id="6719"/>
      <w:bookmarkEnd w:id="6720"/>
    </w:p>
    <w:p w14:paraId="38FBA1B9" w14:textId="77777777" w:rsidR="00F040F9" w:rsidRPr="00E45330" w:rsidRDefault="001F7EB0" w:rsidP="00F040F9">
      <w:pPr>
        <w:pStyle w:val="50"/>
        <w:rPr>
          <w:lang w:eastAsia="zh-CN"/>
        </w:rPr>
      </w:pPr>
      <w:bookmarkStart w:id="6721" w:name="_Toc90649843"/>
      <w:bookmarkStart w:id="6722" w:name="_Toc216347388"/>
      <w:r w:rsidRPr="00E45330">
        <w:t>6.9</w:t>
      </w:r>
      <w:r w:rsidR="00F040F9" w:rsidRPr="00E45330">
        <w:t>.2.2.1</w:t>
      </w:r>
      <w:r w:rsidR="00F040F9" w:rsidRPr="00E45330">
        <w:rPr>
          <w:rFonts w:hint="eastAsia"/>
          <w:lang w:eastAsia="zh-CN"/>
        </w:rPr>
        <w:tab/>
      </w:r>
      <w:r w:rsidR="00F040F9" w:rsidRPr="00E45330">
        <w:rPr>
          <w:lang w:eastAsia="zh-CN"/>
        </w:rPr>
        <w:t>General</w:t>
      </w:r>
      <w:bookmarkEnd w:id="6721"/>
      <w:bookmarkEnd w:id="6722"/>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50"/>
      </w:pPr>
      <w:bookmarkStart w:id="6723" w:name="_Toc90649844"/>
      <w:bookmarkStart w:id="6724" w:name="_Toc216347389"/>
      <w:r w:rsidRPr="00E45330">
        <w:t>6.9</w:t>
      </w:r>
      <w:r w:rsidR="00F040F9" w:rsidRPr="00E45330">
        <w:t>.2.2.2</w:t>
      </w:r>
      <w:r w:rsidR="00F040F9" w:rsidRPr="00E45330">
        <w:tab/>
        <w:t>Content type</w:t>
      </w:r>
      <w:bookmarkEnd w:id="6723"/>
      <w:bookmarkEnd w:id="6724"/>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40"/>
      </w:pPr>
      <w:bookmarkStart w:id="6725" w:name="_Toc90649845"/>
      <w:bookmarkStart w:id="6726" w:name="_Toc216347390"/>
      <w:r w:rsidRPr="00E45330">
        <w:t>6.9</w:t>
      </w:r>
      <w:r w:rsidR="00F040F9" w:rsidRPr="00E45330">
        <w:t>.2.3</w:t>
      </w:r>
      <w:r w:rsidR="00F040F9" w:rsidRPr="00E45330">
        <w:tab/>
        <w:t>HTTP custom headers</w:t>
      </w:r>
      <w:bookmarkEnd w:id="6725"/>
      <w:bookmarkEnd w:id="6726"/>
    </w:p>
    <w:p w14:paraId="5764FB6F" w14:textId="77777777" w:rsidR="00F040F9" w:rsidRPr="00E45330" w:rsidRDefault="001F7EB0" w:rsidP="00F040F9">
      <w:pPr>
        <w:pStyle w:val="50"/>
        <w:rPr>
          <w:lang w:eastAsia="zh-CN"/>
        </w:rPr>
      </w:pPr>
      <w:bookmarkStart w:id="6727" w:name="_Toc90649846"/>
      <w:bookmarkStart w:id="6728" w:name="_Toc216347391"/>
      <w:r w:rsidRPr="00E45330">
        <w:t>6.9</w:t>
      </w:r>
      <w:r w:rsidR="00F040F9" w:rsidRPr="00E45330">
        <w:t>.2.3.1</w:t>
      </w:r>
      <w:r w:rsidR="00F040F9" w:rsidRPr="00E45330">
        <w:rPr>
          <w:rFonts w:hint="eastAsia"/>
          <w:lang w:eastAsia="zh-CN"/>
        </w:rPr>
        <w:tab/>
      </w:r>
      <w:r w:rsidR="00F040F9" w:rsidRPr="00E45330">
        <w:rPr>
          <w:lang w:eastAsia="zh-CN"/>
        </w:rPr>
        <w:t>General</w:t>
      </w:r>
      <w:bookmarkEnd w:id="6727"/>
      <w:bookmarkEnd w:id="6728"/>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30"/>
      </w:pPr>
      <w:bookmarkStart w:id="6729" w:name="_Toc90649847"/>
      <w:bookmarkStart w:id="6730" w:name="_Toc216347392"/>
      <w:r w:rsidRPr="00E45330">
        <w:lastRenderedPageBreak/>
        <w:t>6.9</w:t>
      </w:r>
      <w:r w:rsidR="00F040F9" w:rsidRPr="00E45330">
        <w:t>.3</w:t>
      </w:r>
      <w:r w:rsidR="00F040F9" w:rsidRPr="00E45330">
        <w:tab/>
        <w:t>Resources</w:t>
      </w:r>
      <w:bookmarkEnd w:id="6729"/>
      <w:bookmarkEnd w:id="6730"/>
      <w:r w:rsidR="00F040F9" w:rsidRPr="00E45330">
        <w:t xml:space="preserve"> </w:t>
      </w:r>
    </w:p>
    <w:p w14:paraId="7110C43C" w14:textId="77777777" w:rsidR="00F040F9" w:rsidRDefault="001F7EB0" w:rsidP="00F040F9">
      <w:pPr>
        <w:pStyle w:val="40"/>
      </w:pPr>
      <w:bookmarkStart w:id="6731" w:name="_Toc90649848"/>
      <w:bookmarkStart w:id="6732" w:name="_Toc216347393"/>
      <w:r w:rsidRPr="00E45330">
        <w:t>6.9</w:t>
      </w:r>
      <w:r w:rsidR="00F040F9" w:rsidRPr="00E45330">
        <w:t>.3.1</w:t>
      </w:r>
      <w:r w:rsidR="00F040F9" w:rsidRPr="00E45330">
        <w:tab/>
        <w:t>Overview</w:t>
      </w:r>
      <w:bookmarkEnd w:id="6731"/>
      <w:bookmarkEnd w:id="6732"/>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25pt;height:161.25pt" o:ole="">
            <v:imagedata r:id="rId99" o:title=""/>
          </v:shape>
          <o:OLEObject Type="Embed" ProgID="Visio.Drawing.15" ShapeID="_x0000_i1070" DrawAspect="Content" ObjectID="_1826960031"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40"/>
        <w:rPr>
          <w:lang w:eastAsia="zh-CN"/>
        </w:rPr>
      </w:pPr>
      <w:bookmarkStart w:id="6733" w:name="_Toc90649849"/>
      <w:bookmarkStart w:id="6734" w:name="_Toc216347394"/>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733"/>
      <w:bookmarkEnd w:id="6734"/>
    </w:p>
    <w:p w14:paraId="68F88A74" w14:textId="77777777" w:rsidR="00F040F9" w:rsidRPr="00E45330" w:rsidRDefault="001F7EB0" w:rsidP="00F040F9">
      <w:pPr>
        <w:pStyle w:val="50"/>
      </w:pPr>
      <w:bookmarkStart w:id="6735" w:name="_Toc90649850"/>
      <w:bookmarkStart w:id="6736" w:name="_Toc216347395"/>
      <w:r w:rsidRPr="00E45330">
        <w:t>6.9</w:t>
      </w:r>
      <w:r w:rsidR="00F040F9" w:rsidRPr="00E45330">
        <w:t>.3.2.1</w:t>
      </w:r>
      <w:r w:rsidR="00F040F9" w:rsidRPr="00E45330">
        <w:tab/>
        <w:t>Description</w:t>
      </w:r>
      <w:bookmarkEnd w:id="6735"/>
      <w:bookmarkEnd w:id="6736"/>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50"/>
      </w:pPr>
      <w:bookmarkStart w:id="6737" w:name="_Toc90649851"/>
      <w:bookmarkStart w:id="6738" w:name="_Toc216347396"/>
      <w:r w:rsidRPr="00E45330">
        <w:t>6.9</w:t>
      </w:r>
      <w:r w:rsidR="00F040F9" w:rsidRPr="00E45330">
        <w:t>.3.2.2</w:t>
      </w:r>
      <w:r w:rsidR="00F040F9" w:rsidRPr="00E45330">
        <w:tab/>
        <w:t>Resource Definition</w:t>
      </w:r>
      <w:bookmarkEnd w:id="6737"/>
      <w:bookmarkEnd w:id="6738"/>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F040F9">
      <w:pPr>
        <w:rPr>
          <w:rFonts w:ascii="Arial" w:hAnsi="Arial" w:cs="Arial"/>
        </w:rPr>
      </w:pPr>
      <w:r w:rsidRPr="00E45330">
        <w:lastRenderedPageBreak/>
        <w:t>This resource shall support the resource URI variables defined in table </w:t>
      </w:r>
      <w:r w:rsidR="001F7EB0" w:rsidRPr="00E45330">
        <w:t>6.9</w:t>
      </w:r>
      <w:r w:rsidRPr="00E45330">
        <w:t>.3.2.2-1</w:t>
      </w:r>
      <w:r w:rsidRPr="00E45330">
        <w:rPr>
          <w:rFonts w:ascii="Arial" w:hAnsi="Arial" w:cs="Arial"/>
        </w:rPr>
        <w:t>.</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r w:rsidRPr="00E45330">
              <w:t>apiRoot</w:t>
            </w:r>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50"/>
      </w:pPr>
      <w:bookmarkStart w:id="6739" w:name="_Toc90649852"/>
      <w:bookmarkStart w:id="6740" w:name="_Toc216347397"/>
      <w:r w:rsidRPr="00E45330">
        <w:t>6.9</w:t>
      </w:r>
      <w:r w:rsidR="00F040F9" w:rsidRPr="00E45330">
        <w:t>.3.2.3</w:t>
      </w:r>
      <w:r w:rsidR="00F040F9" w:rsidRPr="00E45330">
        <w:tab/>
        <w:t>Resource Standard Methods</w:t>
      </w:r>
      <w:bookmarkEnd w:id="6739"/>
      <w:bookmarkEnd w:id="6740"/>
    </w:p>
    <w:p w14:paraId="3576B41F" w14:textId="77777777" w:rsidR="00F040F9" w:rsidRPr="00E45330" w:rsidRDefault="001F7EB0" w:rsidP="00F040F9">
      <w:pPr>
        <w:pStyle w:val="6"/>
      </w:pPr>
      <w:bookmarkStart w:id="6741" w:name="_Toc90649853"/>
      <w:bookmarkStart w:id="6742" w:name="_Toc216347398"/>
      <w:r w:rsidRPr="00E45330">
        <w:t>6.9</w:t>
      </w:r>
      <w:r w:rsidR="00F040F9" w:rsidRPr="00E45330">
        <w:t>.3.2.3.1</w:t>
      </w:r>
      <w:r w:rsidR="00F040F9" w:rsidRPr="00E45330">
        <w:tab/>
        <w:t>POST</w:t>
      </w:r>
      <w:bookmarkEnd w:id="6741"/>
      <w:bookmarkEnd w:id="6742"/>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r w:rsidRPr="00E45330">
              <w:rPr>
                <w:lang w:eastAsia="zh-CN"/>
              </w:rPr>
              <w:t>ProvisioningRequirement</w:t>
            </w:r>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r w:rsidRPr="00E45330">
              <w:rPr>
                <w:lang w:eastAsia="zh-CN"/>
              </w:rPr>
              <w:t>ProvisioningRequirement</w:t>
            </w:r>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3458F4DB" w14:textId="77777777" w:rsidR="00F040F9" w:rsidRPr="00E45330" w:rsidRDefault="00F040F9" w:rsidP="00F040F9"/>
    <w:p w14:paraId="53B63C24" w14:textId="77777777" w:rsidR="00F040F9" w:rsidRPr="00E45330" w:rsidRDefault="001F7EB0" w:rsidP="00F040F9">
      <w:pPr>
        <w:pStyle w:val="50"/>
      </w:pPr>
      <w:bookmarkStart w:id="6743" w:name="_Toc90649854"/>
      <w:bookmarkStart w:id="6744" w:name="_Toc216347399"/>
      <w:r w:rsidRPr="00E45330">
        <w:t>6.9</w:t>
      </w:r>
      <w:r w:rsidR="00F040F9" w:rsidRPr="00E45330">
        <w:t>.3.2.4</w:t>
      </w:r>
      <w:r w:rsidR="00F040F9" w:rsidRPr="00E45330">
        <w:tab/>
        <w:t>Resource Custom Operations</w:t>
      </w:r>
      <w:bookmarkEnd w:id="6743"/>
      <w:bookmarkEnd w:id="6744"/>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40"/>
      </w:pPr>
      <w:bookmarkStart w:id="6745" w:name="_Toc90649855"/>
      <w:bookmarkStart w:id="6746" w:name="_Toc216347400"/>
      <w:r w:rsidRPr="00E45330">
        <w:t>6.9</w:t>
      </w:r>
      <w:r w:rsidR="00F040F9" w:rsidRPr="00E45330">
        <w:t>.3.3</w:t>
      </w:r>
      <w:r w:rsidR="00F040F9" w:rsidRPr="00E45330">
        <w:tab/>
        <w:t>Resource: Individual PC5 Provisioning Requirement Subscription</w:t>
      </w:r>
      <w:bookmarkEnd w:id="6745"/>
      <w:bookmarkEnd w:id="6746"/>
    </w:p>
    <w:p w14:paraId="5039F47B" w14:textId="77777777" w:rsidR="00F040F9" w:rsidRPr="00E45330" w:rsidRDefault="001F7EB0" w:rsidP="00F040F9">
      <w:pPr>
        <w:pStyle w:val="50"/>
      </w:pPr>
      <w:bookmarkStart w:id="6747" w:name="_Toc90649856"/>
      <w:bookmarkStart w:id="6748" w:name="_Toc216347401"/>
      <w:r w:rsidRPr="00E45330">
        <w:t>6.9</w:t>
      </w:r>
      <w:r w:rsidR="00F040F9" w:rsidRPr="00E45330">
        <w:t>.3.3.1</w:t>
      </w:r>
      <w:r w:rsidR="00F040F9" w:rsidRPr="00E45330">
        <w:tab/>
        <w:t>Description</w:t>
      </w:r>
      <w:bookmarkEnd w:id="6747"/>
      <w:bookmarkEnd w:id="6748"/>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50"/>
      </w:pPr>
      <w:bookmarkStart w:id="6749" w:name="_Toc90649857"/>
      <w:bookmarkStart w:id="6750" w:name="_Toc216347402"/>
      <w:r w:rsidRPr="00E45330">
        <w:lastRenderedPageBreak/>
        <w:t>6.9</w:t>
      </w:r>
      <w:r w:rsidR="00F040F9" w:rsidRPr="00E45330">
        <w:t>.3.3.2</w:t>
      </w:r>
      <w:r w:rsidR="00F040F9" w:rsidRPr="00E45330">
        <w:tab/>
        <w:t>Resource definition</w:t>
      </w:r>
      <w:bookmarkEnd w:id="6749"/>
      <w:bookmarkEnd w:id="6750"/>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28A8918A"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2.3.3-1</w:t>
      </w:r>
      <w:r w:rsidRPr="00E45330">
        <w:rPr>
          <w:rFonts w:ascii="Arial" w:hAnsi="Arial" w:cs="Arial"/>
        </w:rPr>
        <w:t>.</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r w:rsidRPr="00E45330">
              <w:t>apiRoot</w:t>
            </w:r>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r>
              <w:rPr>
                <w:lang w:eastAsia="zh-CN"/>
              </w:rPr>
              <w:t>s</w:t>
            </w:r>
            <w:r w:rsidRPr="00E45330">
              <w:rPr>
                <w:rFonts w:hint="eastAsia"/>
                <w:lang w:eastAsia="zh-CN"/>
              </w:rPr>
              <w:t>ubscription</w:t>
            </w:r>
            <w:r w:rsidRPr="00E45330">
              <w:t>Id</w:t>
            </w:r>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50"/>
      </w:pPr>
      <w:bookmarkStart w:id="6751" w:name="_Toc90649858"/>
      <w:bookmarkStart w:id="6752" w:name="_Toc216347403"/>
      <w:r w:rsidRPr="00E45330">
        <w:t>6.9</w:t>
      </w:r>
      <w:r w:rsidR="00F040F9" w:rsidRPr="00E45330">
        <w:t>.3.3.3</w:t>
      </w:r>
      <w:r w:rsidR="00F040F9" w:rsidRPr="00E45330">
        <w:tab/>
        <w:t>Resource Standard Methods</w:t>
      </w:r>
      <w:bookmarkEnd w:id="6751"/>
      <w:bookmarkEnd w:id="6752"/>
    </w:p>
    <w:p w14:paraId="06A266DA" w14:textId="77777777" w:rsidR="00F040F9" w:rsidRPr="00E45330" w:rsidRDefault="001F7EB0" w:rsidP="00F040F9">
      <w:pPr>
        <w:pStyle w:val="6"/>
      </w:pPr>
      <w:bookmarkStart w:id="6753" w:name="_Toc90649859"/>
      <w:bookmarkStart w:id="6754" w:name="_Toc216347404"/>
      <w:r w:rsidRPr="00E45330">
        <w:t>6.9</w:t>
      </w:r>
      <w:r w:rsidR="00F040F9" w:rsidRPr="00E45330">
        <w:t>.3.3.3.1</w:t>
      </w:r>
      <w:r w:rsidR="00F040F9" w:rsidRPr="00E45330">
        <w:tab/>
        <w:t>GET</w:t>
      </w:r>
      <w:bookmarkEnd w:id="6753"/>
      <w:bookmarkEnd w:id="6754"/>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r w:rsidRPr="00E45330">
              <w:rPr>
                <w:lang w:eastAsia="zh-CN"/>
              </w:rPr>
              <w:t>ProvisioningRequirement</w:t>
            </w:r>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lastRenderedPageBreak/>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F040F9">
      <w:pPr>
        <w:pStyle w:val="6"/>
      </w:pPr>
      <w:bookmarkStart w:id="6755" w:name="_Toc90649860"/>
      <w:bookmarkStart w:id="6756" w:name="_Toc216347405"/>
      <w:r w:rsidRPr="00E45330">
        <w:t>6.9</w:t>
      </w:r>
      <w:r w:rsidR="00F040F9" w:rsidRPr="00E45330">
        <w:t>.3.3.3.2</w:t>
      </w:r>
      <w:r w:rsidR="00F040F9" w:rsidRPr="00E45330">
        <w:tab/>
        <w:t>PUT</w:t>
      </w:r>
      <w:bookmarkEnd w:id="6755"/>
      <w:bookmarkEnd w:id="6756"/>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r w:rsidRPr="00E45330">
              <w:rPr>
                <w:lang w:eastAsia="zh-CN"/>
              </w:rPr>
              <w:t>ProvisioningRequirement</w:t>
            </w:r>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r w:rsidRPr="00E45330">
              <w:rPr>
                <w:lang w:eastAsia="zh-CN"/>
              </w:rPr>
              <w:t>ProvisioningRequirement</w:t>
            </w:r>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lastRenderedPageBreak/>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F040F9">
      <w:pPr>
        <w:pStyle w:val="6"/>
      </w:pPr>
      <w:bookmarkStart w:id="6757" w:name="_Toc90649861"/>
      <w:bookmarkStart w:id="6758" w:name="_Toc216347406"/>
      <w:r w:rsidRPr="00E45330">
        <w:t>6.9</w:t>
      </w:r>
      <w:r w:rsidR="00F040F9" w:rsidRPr="00E45330">
        <w:t>.3.3.3.3</w:t>
      </w:r>
      <w:r w:rsidR="00F040F9" w:rsidRPr="00E45330">
        <w:tab/>
        <w:t>DELETE</w:t>
      </w:r>
      <w:bookmarkEnd w:id="6757"/>
      <w:bookmarkEnd w:id="6758"/>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lastRenderedPageBreak/>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40"/>
      </w:pPr>
      <w:bookmarkStart w:id="6759" w:name="_Toc90649862"/>
      <w:bookmarkStart w:id="6760" w:name="_Toc216347407"/>
      <w:r w:rsidRPr="00E45330">
        <w:t>6.9</w:t>
      </w:r>
      <w:r w:rsidR="00F040F9" w:rsidRPr="00E45330">
        <w:t>.3.4</w:t>
      </w:r>
      <w:r w:rsidR="00F040F9" w:rsidRPr="00E45330">
        <w:tab/>
        <w:t>Resource Custom Operations</w:t>
      </w:r>
      <w:bookmarkEnd w:id="6759"/>
      <w:bookmarkEnd w:id="6760"/>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30"/>
      </w:pPr>
      <w:bookmarkStart w:id="6761" w:name="_Toc90649863"/>
      <w:bookmarkStart w:id="6762" w:name="_Toc216347408"/>
      <w:r w:rsidRPr="00E45330">
        <w:t>6.9</w:t>
      </w:r>
      <w:r w:rsidR="00F040F9" w:rsidRPr="00E45330">
        <w:t>.4</w:t>
      </w:r>
      <w:r w:rsidR="00F040F9" w:rsidRPr="00E45330">
        <w:tab/>
        <w:t>Custom Operations without associated resources</w:t>
      </w:r>
      <w:bookmarkEnd w:id="6761"/>
      <w:bookmarkEnd w:id="6762"/>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30"/>
      </w:pPr>
      <w:bookmarkStart w:id="6763" w:name="_Toc90649864"/>
      <w:bookmarkStart w:id="6764" w:name="_Toc216347409"/>
      <w:r w:rsidRPr="00E45330">
        <w:t>6.9</w:t>
      </w:r>
      <w:r w:rsidR="00F040F9" w:rsidRPr="00E45330">
        <w:t>.5</w:t>
      </w:r>
      <w:r w:rsidR="00F040F9" w:rsidRPr="00E45330">
        <w:tab/>
        <w:t>Notifications</w:t>
      </w:r>
      <w:bookmarkEnd w:id="6763"/>
      <w:bookmarkEnd w:id="6764"/>
    </w:p>
    <w:p w14:paraId="7AD58E41" w14:textId="77777777" w:rsidR="00F040F9" w:rsidRPr="00E45330" w:rsidRDefault="001F7EB0" w:rsidP="00F040F9">
      <w:pPr>
        <w:pStyle w:val="40"/>
      </w:pPr>
      <w:bookmarkStart w:id="6765" w:name="_Toc90649865"/>
      <w:bookmarkStart w:id="6766" w:name="_Toc216347410"/>
      <w:r w:rsidRPr="00E45330">
        <w:t>6.9</w:t>
      </w:r>
      <w:r w:rsidR="00F040F9" w:rsidRPr="00E45330">
        <w:t>.5.1</w:t>
      </w:r>
      <w:r w:rsidR="00F040F9" w:rsidRPr="00E45330">
        <w:tab/>
        <w:t>General</w:t>
      </w:r>
      <w:bookmarkEnd w:id="6765"/>
      <w:bookmarkEnd w:id="6766"/>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.5.3. A VAE server and service consumer may support the delivery of Notification using Websocket (IETF RFC 6455 [21]) as described in clause </w:t>
      </w:r>
      <w:r w:rsidR="001F7EB0" w:rsidRPr="00E45330">
        <w:t>6.9</w:t>
      </w:r>
      <w:r w:rsidRPr="00E45330">
        <w:t>.5.4.</w:t>
      </w:r>
    </w:p>
    <w:p w14:paraId="1EED16E3" w14:textId="77777777" w:rsidR="00F040F9" w:rsidRPr="00E45330" w:rsidRDefault="001F7EB0" w:rsidP="00F040F9">
      <w:pPr>
        <w:pStyle w:val="40"/>
      </w:pPr>
      <w:bookmarkStart w:id="6767" w:name="_Toc90649866"/>
      <w:bookmarkStart w:id="6768" w:name="_Toc216347411"/>
      <w:r w:rsidRPr="00E45330">
        <w:t>6.9</w:t>
      </w:r>
      <w:r w:rsidR="00F040F9" w:rsidRPr="00E45330">
        <w:t>.5.2</w:t>
      </w:r>
      <w:r w:rsidR="00F040F9" w:rsidRPr="00E45330">
        <w:tab/>
        <w:t>Notification Delivery using a separate HTTP connection</w:t>
      </w:r>
      <w:bookmarkEnd w:id="6767"/>
      <w:bookmarkEnd w:id="6768"/>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74D47CBF"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 and</w:t>
      </w:r>
    </w:p>
    <w:p w14:paraId="16C29F27" w14:textId="77777777" w:rsidR="00F040F9" w:rsidRPr="00E45330" w:rsidRDefault="00F040F9" w:rsidP="00F040F9">
      <w:pPr>
        <w:ind w:firstLine="284"/>
        <w:rPr>
          <w:lang w:eastAsia="zh-CN"/>
        </w:rPr>
      </w:pPr>
      <w:r w:rsidRPr="00E45330">
        <w:rPr>
          <w:lang w:eastAsia="zh-CN"/>
        </w:rPr>
        <w:t>-</w:t>
      </w:r>
      <w:r w:rsidRPr="00E45330">
        <w:rPr>
          <w:lang w:eastAsia="zh-CN"/>
        </w:rPr>
        <w:tab/>
      </w:r>
      <w:r w:rsidRPr="00E45330">
        <w:t>"notificationDestination" attribute is replaced by the "notifUri" attribute.</w:t>
      </w:r>
    </w:p>
    <w:p w14:paraId="43606712" w14:textId="77777777" w:rsidR="00F040F9" w:rsidRPr="00E45330" w:rsidRDefault="001F7EB0" w:rsidP="00F040F9">
      <w:pPr>
        <w:pStyle w:val="40"/>
      </w:pPr>
      <w:bookmarkStart w:id="6769" w:name="_Toc90649867"/>
      <w:bookmarkStart w:id="6770" w:name="_Toc216347412"/>
      <w:r w:rsidRPr="00E45330">
        <w:t>6.9</w:t>
      </w:r>
      <w:r w:rsidR="00F040F9" w:rsidRPr="00E45330">
        <w:t>.5.3</w:t>
      </w:r>
      <w:r w:rsidR="00F040F9" w:rsidRPr="00E45330">
        <w:tab/>
        <w:t>Notification Test Event</w:t>
      </w:r>
      <w:bookmarkEnd w:id="6769"/>
      <w:bookmarkEnd w:id="6770"/>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5ACCEED"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w:t>
      </w:r>
    </w:p>
    <w:p w14:paraId="718B28B2" w14:textId="77777777" w:rsidR="00F040F9" w:rsidRPr="00E45330" w:rsidRDefault="001F7EB0" w:rsidP="00F040F9">
      <w:pPr>
        <w:pStyle w:val="40"/>
      </w:pPr>
      <w:bookmarkStart w:id="6771" w:name="_Toc90649868"/>
      <w:bookmarkStart w:id="6772" w:name="_Toc216347413"/>
      <w:r w:rsidRPr="00E45330">
        <w:t>6.9</w:t>
      </w:r>
      <w:r w:rsidR="00F040F9" w:rsidRPr="00E45330">
        <w:t>.5.4</w:t>
      </w:r>
      <w:r w:rsidR="00F040F9" w:rsidRPr="00E45330">
        <w:tab/>
        <w:t>Notification Delivery using Websocket</w:t>
      </w:r>
      <w:bookmarkEnd w:id="6771"/>
      <w:bookmarkEnd w:id="6772"/>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E91C0DF" w14:textId="77777777" w:rsidR="00F040F9" w:rsidRPr="00E45330" w:rsidRDefault="00F040F9" w:rsidP="00F040F9">
      <w:pPr>
        <w:ind w:firstLine="284"/>
        <w:rPr>
          <w:lang w:val="en-US" w:eastAsia="zh-CN"/>
        </w:rPr>
      </w:pPr>
      <w:r w:rsidRPr="00E45330">
        <w:rPr>
          <w:lang w:val="en-US" w:eastAsia="zh-CN"/>
        </w:rPr>
        <w:t>-</w:t>
      </w:r>
      <w:r w:rsidRPr="00E45330">
        <w:rPr>
          <w:lang w:val="en-US" w:eastAsia="zh-CN"/>
        </w:rPr>
        <w:tab/>
        <w:t>description of SCEF applies to the VAE server.</w:t>
      </w:r>
    </w:p>
    <w:p w14:paraId="68A12B49" w14:textId="77777777" w:rsidR="00F040F9" w:rsidRPr="00E45330" w:rsidRDefault="001F7EB0" w:rsidP="00F040F9">
      <w:pPr>
        <w:pStyle w:val="40"/>
      </w:pPr>
      <w:bookmarkStart w:id="6773" w:name="_Toc90649869"/>
      <w:bookmarkStart w:id="6774" w:name="_Toc216347414"/>
      <w:r w:rsidRPr="00E45330">
        <w:lastRenderedPageBreak/>
        <w:t>6.9</w:t>
      </w:r>
      <w:r w:rsidR="00F040F9" w:rsidRPr="00E45330">
        <w:t>.5.5</w:t>
      </w:r>
      <w:r w:rsidR="00F040F9" w:rsidRPr="00E45330">
        <w:tab/>
        <w:t>Methods</w:t>
      </w:r>
      <w:bookmarkEnd w:id="6773"/>
      <w:bookmarkEnd w:id="6774"/>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40"/>
      </w:pPr>
      <w:bookmarkStart w:id="6775" w:name="_Toc90649870"/>
      <w:bookmarkStart w:id="6776" w:name="_Toc216347415"/>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75"/>
      <w:bookmarkEnd w:id="6776"/>
    </w:p>
    <w:p w14:paraId="6830BE9E" w14:textId="77777777" w:rsidR="00F040F9" w:rsidRPr="00E45330" w:rsidRDefault="001F7EB0" w:rsidP="00F040F9">
      <w:pPr>
        <w:pStyle w:val="50"/>
        <w:rPr>
          <w:lang w:eastAsia="ko-KR"/>
        </w:rPr>
      </w:pPr>
      <w:bookmarkStart w:id="6777" w:name="_Toc90649871"/>
      <w:bookmarkStart w:id="6778" w:name="_Toc216347416"/>
      <w:r w:rsidRPr="00E45330">
        <w:rPr>
          <w:lang w:eastAsia="ko-KR"/>
        </w:rPr>
        <w:t>6.9</w:t>
      </w:r>
      <w:r w:rsidR="00F040F9" w:rsidRPr="00E45330">
        <w:rPr>
          <w:lang w:eastAsia="ko-KR"/>
        </w:rPr>
        <w:t>.5.6.1</w:t>
      </w:r>
      <w:r w:rsidR="00F040F9" w:rsidRPr="00E45330">
        <w:rPr>
          <w:lang w:eastAsia="ko-KR"/>
        </w:rPr>
        <w:tab/>
        <w:t>Description</w:t>
      </w:r>
      <w:bookmarkEnd w:id="6777"/>
      <w:bookmarkEnd w:id="6778"/>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50"/>
        <w:rPr>
          <w:lang w:eastAsia="ko-KR"/>
        </w:rPr>
      </w:pPr>
      <w:bookmarkStart w:id="6779" w:name="_Toc90649872"/>
      <w:bookmarkStart w:id="6780" w:name="_Toc216347417"/>
      <w:r w:rsidRPr="00E45330">
        <w:rPr>
          <w:lang w:eastAsia="ko-KR"/>
        </w:rPr>
        <w:t>6.9</w:t>
      </w:r>
      <w:r w:rsidR="00F040F9" w:rsidRPr="00E45330">
        <w:rPr>
          <w:lang w:eastAsia="ko-KR"/>
        </w:rPr>
        <w:t>.5.6.2</w:t>
      </w:r>
      <w:r w:rsidR="00F040F9" w:rsidRPr="00E45330">
        <w:rPr>
          <w:lang w:eastAsia="ko-KR"/>
        </w:rPr>
        <w:tab/>
        <w:t>Operation Definition</w:t>
      </w:r>
      <w:bookmarkEnd w:id="6779"/>
      <w:bookmarkEnd w:id="6780"/>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lastRenderedPageBreak/>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30"/>
      </w:pPr>
      <w:bookmarkStart w:id="6781" w:name="_Toc90649873"/>
      <w:bookmarkStart w:id="6782" w:name="_Toc216347418"/>
      <w:r w:rsidRPr="00E45330">
        <w:t>6.9</w:t>
      </w:r>
      <w:r w:rsidR="00F040F9" w:rsidRPr="00E45330">
        <w:t>.6</w:t>
      </w:r>
      <w:r w:rsidR="00F040F9" w:rsidRPr="00E45330">
        <w:tab/>
        <w:t>Data Model</w:t>
      </w:r>
      <w:bookmarkEnd w:id="6781"/>
      <w:bookmarkEnd w:id="6782"/>
    </w:p>
    <w:p w14:paraId="62F8A9EF" w14:textId="77777777" w:rsidR="00F040F9" w:rsidRPr="00E45330" w:rsidRDefault="001F7EB0" w:rsidP="00F040F9">
      <w:pPr>
        <w:pStyle w:val="40"/>
      </w:pPr>
      <w:bookmarkStart w:id="6783" w:name="_Toc90649874"/>
      <w:bookmarkStart w:id="6784" w:name="_Toc216347419"/>
      <w:r w:rsidRPr="00E45330">
        <w:t>6.9</w:t>
      </w:r>
      <w:r w:rsidR="00F040F9" w:rsidRPr="00E45330">
        <w:t>.6.1</w:t>
      </w:r>
      <w:r w:rsidR="00F040F9" w:rsidRPr="00E45330">
        <w:tab/>
        <w:t>General</w:t>
      </w:r>
      <w:bookmarkEnd w:id="6783"/>
      <w:bookmarkEnd w:id="6784"/>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r w:rsidRPr="00E45330">
              <w:rPr>
                <w:lang w:eastAsia="zh-CN"/>
              </w:rPr>
              <w:t>ProvisioningRequirement</w:t>
            </w:r>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service based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r w:rsidRPr="00E45330">
              <w:t>AppServerId</w:t>
            </w:r>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r w:rsidRPr="00E45330">
              <w:rPr>
                <w:rFonts w:hint="eastAsia"/>
                <w:lang w:eastAsia="zh-CN"/>
              </w:rPr>
              <w:t>P</w:t>
            </w:r>
            <w:r w:rsidRPr="00E45330">
              <w:rPr>
                <w:lang w:eastAsia="zh-CN"/>
              </w:rPr>
              <w:t>lmnId</w:t>
            </w:r>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r w:rsidRPr="00E45330">
              <w:rPr>
                <w:rFonts w:hint="eastAsia"/>
                <w:lang w:eastAsia="zh-CN"/>
              </w:rPr>
              <w:t>TestNotification</w:t>
            </w:r>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r w:rsidRPr="00E45330">
              <w:t>Notification_test_event</w:t>
            </w:r>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宋体" w:hAnsi="宋体"/>
                <w:lang w:val="en-US" w:eastAsia="zh-CN"/>
              </w:rPr>
            </w:pPr>
            <w:r>
              <w:rPr>
                <w:lang w:val="en-US"/>
              </w:rPr>
              <w:t>U</w:t>
            </w:r>
            <w:r w:rsidRPr="00CF144B">
              <w:t xml:space="preserve">sed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r w:rsidRPr="00E45330">
              <w:t>WebsockNotifConfig</w:t>
            </w:r>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configuration for the delivery of notifications over Websockets.</w:t>
            </w:r>
          </w:p>
        </w:tc>
        <w:tc>
          <w:tcPr>
            <w:tcW w:w="2156" w:type="dxa"/>
          </w:tcPr>
          <w:p w14:paraId="3AE7738A" w14:textId="77777777" w:rsidR="00CF144B" w:rsidRPr="00E45330" w:rsidRDefault="00CF144B" w:rsidP="00CF144B">
            <w:pPr>
              <w:pStyle w:val="TAL"/>
              <w:rPr>
                <w:rFonts w:cs="Arial"/>
                <w:szCs w:val="18"/>
              </w:rPr>
            </w:pPr>
            <w:r w:rsidRPr="00E45330">
              <w:t>Notification_websocket</w:t>
            </w:r>
          </w:p>
        </w:tc>
      </w:tr>
    </w:tbl>
    <w:p w14:paraId="5B91E912" w14:textId="77777777" w:rsidR="00F040F9" w:rsidRPr="00E45330" w:rsidRDefault="00F040F9" w:rsidP="00F040F9"/>
    <w:p w14:paraId="07A733B4" w14:textId="77777777" w:rsidR="00F040F9" w:rsidRPr="00E45330" w:rsidRDefault="001F7EB0" w:rsidP="00F040F9">
      <w:pPr>
        <w:pStyle w:val="40"/>
        <w:rPr>
          <w:lang w:val="en-US"/>
        </w:rPr>
      </w:pPr>
      <w:bookmarkStart w:id="6785" w:name="_Toc90649875"/>
      <w:bookmarkStart w:id="6786" w:name="_Toc216347420"/>
      <w:r w:rsidRPr="00E45330">
        <w:rPr>
          <w:lang w:val="en-US"/>
        </w:rPr>
        <w:lastRenderedPageBreak/>
        <w:t>6.9</w:t>
      </w:r>
      <w:r w:rsidR="00F040F9" w:rsidRPr="00E45330">
        <w:rPr>
          <w:lang w:val="en-US"/>
        </w:rPr>
        <w:t>.6.2</w:t>
      </w:r>
      <w:r w:rsidR="00F040F9" w:rsidRPr="00E45330">
        <w:rPr>
          <w:lang w:val="en-US"/>
        </w:rPr>
        <w:tab/>
        <w:t>Structured data types</w:t>
      </w:r>
      <w:bookmarkEnd w:id="6785"/>
      <w:bookmarkEnd w:id="6786"/>
    </w:p>
    <w:p w14:paraId="347743E7" w14:textId="77777777" w:rsidR="00F040F9" w:rsidRPr="00E45330" w:rsidRDefault="001F7EB0" w:rsidP="00F040F9">
      <w:pPr>
        <w:pStyle w:val="50"/>
      </w:pPr>
      <w:bookmarkStart w:id="6787" w:name="_Toc90649876"/>
      <w:bookmarkStart w:id="6788" w:name="_Toc216347421"/>
      <w:r w:rsidRPr="00E45330">
        <w:t>6.9</w:t>
      </w:r>
      <w:r w:rsidR="00F040F9" w:rsidRPr="00E45330">
        <w:t>.6.2.1</w:t>
      </w:r>
      <w:r w:rsidR="00F040F9" w:rsidRPr="00E45330">
        <w:tab/>
        <w:t>Introduction</w:t>
      </w:r>
      <w:bookmarkEnd w:id="6787"/>
      <w:bookmarkEnd w:id="6788"/>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50"/>
      </w:pPr>
      <w:bookmarkStart w:id="6789" w:name="_Toc90649877"/>
      <w:bookmarkStart w:id="6790" w:name="_Toc216347422"/>
      <w:r w:rsidRPr="00E45330">
        <w:t>6.9</w:t>
      </w:r>
      <w:r w:rsidR="00F040F9" w:rsidRPr="00E45330">
        <w:t>.6.2.2</w:t>
      </w:r>
      <w:r w:rsidR="00F040F9" w:rsidRPr="00E45330">
        <w:tab/>
        <w:t xml:space="preserve">Type: </w:t>
      </w:r>
      <w:r w:rsidR="00F040F9" w:rsidRPr="00E45330">
        <w:rPr>
          <w:lang w:eastAsia="zh-CN"/>
        </w:rPr>
        <w:t>ProvisioningRequirement</w:t>
      </w:r>
      <w:bookmarkEnd w:id="6789"/>
      <w:bookmarkEnd w:id="6790"/>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r w:rsidRPr="00E45330">
        <w:rPr>
          <w:lang w:eastAsia="zh-CN"/>
        </w:rPr>
        <w:t>ProvisioningRequirement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F040F9">
            <w:pPr>
              <w:pStyle w:val="TAH"/>
              <w:jc w:val="left"/>
            </w:pPr>
            <w:r w:rsidRPr="00E45330">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r w:rsidRPr="00E45330">
              <w:rPr>
                <w:rFonts w:hint="eastAsia"/>
                <w:lang w:eastAsia="zh-CN"/>
              </w:rPr>
              <w:t>ueId</w:t>
            </w:r>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r w:rsidRPr="00E45330">
              <w:rPr>
                <w:lang w:val="en-US"/>
              </w:rPr>
              <w:t>Identi</w:t>
            </w:r>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r w:rsidRPr="00E45330">
              <w:rPr>
                <w:rFonts w:hint="eastAsia"/>
                <w:lang w:eastAsia="zh-CN"/>
              </w:rPr>
              <w:t>notifUri</w:t>
            </w:r>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r w:rsidRPr="00E45330">
              <w:t>serviceId</w:t>
            </w:r>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r w:rsidRPr="00E45330">
              <w:t>appQ</w:t>
            </w:r>
            <w:r w:rsidRPr="00E45330">
              <w:rPr>
                <w:lang w:eastAsia="zh-CN"/>
              </w:rPr>
              <w:t>osReq</w:t>
            </w:r>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r w:rsidRPr="00E45330">
              <w:rPr>
                <w:rFonts w:hint="eastAsia"/>
                <w:lang w:eastAsia="zh-CN"/>
              </w:rPr>
              <w:t>1</w:t>
            </w:r>
            <w:r w:rsidRPr="00E45330">
              <w:rPr>
                <w:lang w:eastAsia="zh-CN"/>
              </w:rPr>
              <w:t>..N</w:t>
            </w:r>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r w:rsidRPr="00E45330">
              <w:t>requestTestNotification</w:t>
            </w:r>
          </w:p>
        </w:tc>
        <w:tc>
          <w:tcPr>
            <w:tcW w:w="1444" w:type="dxa"/>
          </w:tcPr>
          <w:p w14:paraId="30A2F0EB" w14:textId="77777777" w:rsidR="000E3D7B" w:rsidRPr="00E45330" w:rsidRDefault="000E3D7B" w:rsidP="000E3D7B">
            <w:pPr>
              <w:pStyle w:val="TAL"/>
              <w:rPr>
                <w:lang w:eastAsia="zh-CN"/>
              </w:rPr>
            </w:pPr>
            <w:r w:rsidRPr="00E45330">
              <w:t>boolean</w:t>
            </w:r>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r w:rsidRPr="00E45330">
              <w:t>Notification_test_event</w:t>
            </w:r>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r w:rsidRPr="00E45330">
              <w:rPr>
                <w:lang w:eastAsia="zh-CN"/>
              </w:rPr>
              <w:t>websockNotifConfig</w:t>
            </w:r>
          </w:p>
        </w:tc>
        <w:tc>
          <w:tcPr>
            <w:tcW w:w="1444" w:type="dxa"/>
          </w:tcPr>
          <w:p w14:paraId="35B16979" w14:textId="77777777" w:rsidR="000E3D7B" w:rsidRPr="00E45330" w:rsidRDefault="000E3D7B" w:rsidP="000E3D7B">
            <w:pPr>
              <w:pStyle w:val="TAL"/>
              <w:rPr>
                <w:lang w:eastAsia="zh-CN"/>
              </w:rPr>
            </w:pPr>
            <w:r w:rsidRPr="00E45330">
              <w:rPr>
                <w:lang w:eastAsia="zh-CN"/>
              </w:rPr>
              <w:t>WebsockNotifConfig</w:t>
            </w:r>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Configuration parameters to set up notification delivery over Websocket protocol as defined in clause 6.3.5.4.</w:t>
            </w:r>
          </w:p>
        </w:tc>
        <w:tc>
          <w:tcPr>
            <w:tcW w:w="2410" w:type="dxa"/>
          </w:tcPr>
          <w:p w14:paraId="5A88251D" w14:textId="77777777" w:rsidR="000E3D7B" w:rsidRPr="00E45330" w:rsidRDefault="000E3D7B" w:rsidP="000E3D7B">
            <w:pPr>
              <w:pStyle w:val="TAL"/>
              <w:rPr>
                <w:rFonts w:cs="Arial"/>
                <w:szCs w:val="18"/>
              </w:rPr>
            </w:pPr>
            <w:r w:rsidRPr="00E45330">
              <w:rPr>
                <w:lang w:eastAsia="zh-CN"/>
              </w:rPr>
              <w:t>Notification_websocket</w:t>
            </w:r>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"ueId" attribute or "</w:t>
            </w:r>
            <w:r w:rsidRPr="00E45330">
              <w:rPr>
                <w:noProof/>
              </w:rPr>
              <w:t>groupId"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50"/>
      </w:pPr>
      <w:bookmarkStart w:id="6791" w:name="_Toc90649878"/>
      <w:bookmarkStart w:id="6792" w:name="_Toc216347423"/>
      <w:r w:rsidRPr="00E45330">
        <w:t>6.9</w:t>
      </w:r>
      <w:r w:rsidR="00F040F9" w:rsidRPr="00E45330">
        <w:t>.6.2.3</w:t>
      </w:r>
      <w:r w:rsidR="00F040F9" w:rsidRPr="00E45330">
        <w:tab/>
        <w:t xml:space="preserve">Type: </w:t>
      </w:r>
      <w:r w:rsidR="00F040F9" w:rsidRPr="00E45330">
        <w:rPr>
          <w:noProof/>
        </w:rPr>
        <w:t>Notification</w:t>
      </w:r>
      <w:bookmarkEnd w:id="6791"/>
      <w:bookmarkEnd w:id="6792"/>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F040F9">
            <w:pPr>
              <w:pStyle w:val="TAH"/>
              <w:jc w:val="left"/>
            </w:pPr>
            <w:r w:rsidRPr="00E45330">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r w:rsidRPr="00E45330">
              <w:t>resourceUri</w:t>
            </w:r>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40"/>
        <w:rPr>
          <w:lang w:val="en-US"/>
        </w:rPr>
      </w:pPr>
      <w:bookmarkStart w:id="6793" w:name="_Toc90649879"/>
      <w:bookmarkStart w:id="6794" w:name="_Toc216347424"/>
      <w:r w:rsidRPr="00E45330">
        <w:rPr>
          <w:lang w:val="en-US"/>
        </w:rPr>
        <w:t>6.9</w:t>
      </w:r>
      <w:r w:rsidR="00F040F9" w:rsidRPr="00E45330">
        <w:rPr>
          <w:lang w:val="en-US"/>
        </w:rPr>
        <w:t>.6.3</w:t>
      </w:r>
      <w:r w:rsidR="00F040F9" w:rsidRPr="00E45330">
        <w:rPr>
          <w:lang w:val="en-US"/>
        </w:rPr>
        <w:tab/>
        <w:t>Simple data types and enumerations</w:t>
      </w:r>
      <w:bookmarkEnd w:id="6793"/>
      <w:bookmarkEnd w:id="6794"/>
    </w:p>
    <w:p w14:paraId="033FE833" w14:textId="77777777" w:rsidR="00F040F9" w:rsidRPr="00E45330" w:rsidRDefault="001F7EB0" w:rsidP="00F040F9">
      <w:pPr>
        <w:pStyle w:val="50"/>
      </w:pPr>
      <w:bookmarkStart w:id="6795" w:name="_Toc90649880"/>
      <w:bookmarkStart w:id="6796" w:name="_Toc216347425"/>
      <w:r w:rsidRPr="00E45330">
        <w:t>6.9</w:t>
      </w:r>
      <w:r w:rsidR="00F040F9" w:rsidRPr="00E45330">
        <w:t>.6.3.1</w:t>
      </w:r>
      <w:r w:rsidR="00F040F9" w:rsidRPr="00E45330">
        <w:tab/>
        <w:t>Introduction</w:t>
      </w:r>
      <w:bookmarkEnd w:id="6795"/>
      <w:bookmarkEnd w:id="6796"/>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50"/>
      </w:pPr>
      <w:bookmarkStart w:id="6797" w:name="_Toc90649881"/>
      <w:bookmarkStart w:id="6798" w:name="_Toc216347426"/>
      <w:r w:rsidRPr="00E45330">
        <w:t>6.9</w:t>
      </w:r>
      <w:r w:rsidR="00F040F9" w:rsidRPr="00E45330">
        <w:t>.6.3.2</w:t>
      </w:r>
      <w:r w:rsidR="00F040F9" w:rsidRPr="00E45330">
        <w:tab/>
        <w:t>Simple data types</w:t>
      </w:r>
      <w:bookmarkEnd w:id="6797"/>
      <w:bookmarkEnd w:id="6798"/>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30"/>
      </w:pPr>
      <w:bookmarkStart w:id="6799" w:name="_Toc90649882"/>
      <w:bookmarkStart w:id="6800" w:name="_Toc216347427"/>
      <w:r w:rsidRPr="00E45330">
        <w:t>6.9</w:t>
      </w:r>
      <w:r w:rsidR="00F040F9" w:rsidRPr="00E45330">
        <w:t>.7</w:t>
      </w:r>
      <w:r w:rsidR="00F040F9" w:rsidRPr="00E45330">
        <w:tab/>
        <w:t>Error Handling</w:t>
      </w:r>
      <w:bookmarkEnd w:id="6799"/>
      <w:bookmarkEnd w:id="6800"/>
    </w:p>
    <w:p w14:paraId="3E199447" w14:textId="77777777" w:rsidR="00F040F9" w:rsidRPr="00E45330" w:rsidRDefault="001F7EB0" w:rsidP="00F040F9">
      <w:pPr>
        <w:pStyle w:val="40"/>
      </w:pPr>
      <w:bookmarkStart w:id="6801" w:name="_Toc90649883"/>
      <w:bookmarkStart w:id="6802" w:name="_Toc216347428"/>
      <w:r w:rsidRPr="00E45330">
        <w:t>6.9</w:t>
      </w:r>
      <w:r w:rsidR="00F040F9" w:rsidRPr="00E45330">
        <w:t>.7.1</w:t>
      </w:r>
      <w:r w:rsidR="00F040F9" w:rsidRPr="00E45330">
        <w:tab/>
        <w:t>General</w:t>
      </w:r>
      <w:bookmarkEnd w:id="6801"/>
      <w:bookmarkEnd w:id="6802"/>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40"/>
      </w:pPr>
      <w:bookmarkStart w:id="6803" w:name="_Toc90649884"/>
      <w:bookmarkStart w:id="6804" w:name="_Toc216347429"/>
      <w:r w:rsidRPr="00E45330">
        <w:t>6.9</w:t>
      </w:r>
      <w:r w:rsidR="00F040F9" w:rsidRPr="00E45330">
        <w:t>.7.2</w:t>
      </w:r>
      <w:r w:rsidR="00F040F9" w:rsidRPr="00E45330">
        <w:tab/>
        <w:t>Protocol Errors</w:t>
      </w:r>
      <w:bookmarkEnd w:id="6803"/>
      <w:bookmarkEnd w:id="6804"/>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40"/>
      </w:pPr>
      <w:bookmarkStart w:id="6805" w:name="_Toc90649885"/>
      <w:bookmarkStart w:id="6806" w:name="_Toc216347430"/>
      <w:r w:rsidRPr="00E45330">
        <w:t>6.9</w:t>
      </w:r>
      <w:r w:rsidR="00F040F9" w:rsidRPr="00E45330">
        <w:t>.7.3</w:t>
      </w:r>
      <w:r w:rsidR="00F040F9" w:rsidRPr="00E45330">
        <w:tab/>
        <w:t>Application Errors</w:t>
      </w:r>
      <w:bookmarkEnd w:id="6805"/>
      <w:bookmarkEnd w:id="6806"/>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30"/>
      </w:pPr>
      <w:bookmarkStart w:id="6807" w:name="_Toc90649886"/>
      <w:bookmarkStart w:id="6808" w:name="_Toc216347431"/>
      <w:r w:rsidRPr="00E45330">
        <w:t>6.9</w:t>
      </w:r>
      <w:r w:rsidR="00F040F9" w:rsidRPr="00E45330">
        <w:t>.8</w:t>
      </w:r>
      <w:r w:rsidR="00F040F9" w:rsidRPr="00E45330">
        <w:tab/>
        <w:t>Feature negotiation</w:t>
      </w:r>
      <w:bookmarkEnd w:id="6807"/>
      <w:bookmarkEnd w:id="6808"/>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lastRenderedPageBreak/>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r w:rsidRPr="00E45330">
              <w:t>Notification_test_event</w:t>
            </w:r>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r w:rsidRPr="00E45330">
              <w:rPr>
                <w:lang w:eastAsia="zh-CN"/>
              </w:rPr>
              <w:t>Notification_websocket</w:t>
            </w:r>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r w:rsidRPr="00E45330">
              <w:t>Notification_test_event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2"/>
      </w:pPr>
      <w:bookmarkStart w:id="6809" w:name="_Toc144024231"/>
      <w:bookmarkStart w:id="6810" w:name="_Toc144459663"/>
      <w:r w:rsidRPr="00E45330">
        <w:br w:type="page"/>
      </w:r>
      <w:bookmarkStart w:id="6811" w:name="_Toc216347432"/>
      <w:r w:rsidR="00B44951" w:rsidRPr="008874EC">
        <w:lastRenderedPageBreak/>
        <w:t>6</w:t>
      </w:r>
      <w:r w:rsidR="00B44951" w:rsidRPr="005356FE">
        <w:t>.10</w:t>
      </w:r>
      <w:r w:rsidR="00B44951" w:rsidRPr="008874EC">
        <w:tab/>
      </w:r>
      <w:r w:rsidR="00B44951" w:rsidRPr="003D2277">
        <w:t>VAE_ServiceAndQoSControlInfo</w:t>
      </w:r>
      <w:r w:rsidR="00B44951" w:rsidRPr="008874EC">
        <w:t xml:space="preserve"> API</w:t>
      </w:r>
      <w:bookmarkEnd w:id="6809"/>
      <w:bookmarkEnd w:id="6810"/>
      <w:bookmarkEnd w:id="6811"/>
    </w:p>
    <w:p w14:paraId="767F1B89" w14:textId="77777777" w:rsidR="00B44951" w:rsidRPr="008874EC" w:rsidRDefault="00B44951" w:rsidP="00B44951">
      <w:pPr>
        <w:pStyle w:val="30"/>
      </w:pPr>
      <w:bookmarkStart w:id="6812" w:name="_Toc216347433"/>
      <w:r w:rsidRPr="005356FE">
        <w:t>6.10.1</w:t>
      </w:r>
      <w:r w:rsidRPr="008874EC">
        <w:tab/>
        <w:t>Introduction</w:t>
      </w:r>
      <w:bookmarkEnd w:id="6812"/>
    </w:p>
    <w:p w14:paraId="05505C39" w14:textId="77777777" w:rsidR="00B44951" w:rsidRPr="008874EC" w:rsidRDefault="00B44951" w:rsidP="00B44951">
      <w:pPr>
        <w:rPr>
          <w:noProof/>
          <w:lang w:eastAsia="zh-CN"/>
        </w:rPr>
      </w:pPr>
      <w:r w:rsidRPr="008874EC">
        <w:rPr>
          <w:noProof/>
        </w:rPr>
        <w:t xml:space="preserve">The </w:t>
      </w:r>
      <w:r w:rsidRPr="003D2277">
        <w:t>VAE_ServiceAndQoSControlInfo</w:t>
      </w:r>
      <w:r w:rsidRPr="008874EC">
        <w:t xml:space="preserve"> </w:t>
      </w:r>
      <w:r w:rsidRPr="008874EC">
        <w:rPr>
          <w:noProof/>
        </w:rPr>
        <w:t xml:space="preserve">service shall use the </w:t>
      </w:r>
      <w:r w:rsidRPr="003D2277">
        <w:t>VAE_ServiceAndQoSControlInfo</w:t>
      </w:r>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r w:rsidRPr="003D2277">
        <w:t>VAE_ServiceAndQoSControlInfo</w:t>
      </w:r>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30"/>
      </w:pPr>
      <w:bookmarkStart w:id="6813" w:name="_Toc216347434"/>
      <w:r w:rsidRPr="005356FE">
        <w:t>6.10.</w:t>
      </w:r>
      <w:r w:rsidRPr="008874EC">
        <w:t>2</w:t>
      </w:r>
      <w:r w:rsidRPr="008874EC">
        <w:tab/>
        <w:t>Usage of HTTP</w:t>
      </w:r>
      <w:bookmarkEnd w:id="6813"/>
    </w:p>
    <w:p w14:paraId="5EA04902" w14:textId="77777777" w:rsidR="00B44951" w:rsidRPr="008874EC" w:rsidRDefault="00B44951" w:rsidP="00B44951">
      <w:r w:rsidRPr="008874EC">
        <w:t>The provisions of clause 5.2.2 of 3GPP TS 29.122 [2</w:t>
      </w:r>
      <w:r>
        <w:t>2</w:t>
      </w:r>
      <w:r w:rsidRPr="008874EC">
        <w:t xml:space="preserve">] shall apply for the </w:t>
      </w:r>
      <w:r w:rsidRPr="003D2277">
        <w:t>VAE_ServiceAndQoSControlInfo</w:t>
      </w:r>
      <w:r w:rsidRPr="008874EC">
        <w:t xml:space="preserve"> </w:t>
      </w:r>
      <w:r w:rsidRPr="008874EC">
        <w:rPr>
          <w:noProof/>
          <w:lang w:eastAsia="zh-CN"/>
        </w:rPr>
        <w:t>API.</w:t>
      </w:r>
    </w:p>
    <w:p w14:paraId="461DBC80" w14:textId="77777777" w:rsidR="00B44951" w:rsidRPr="008874EC" w:rsidRDefault="00B44951" w:rsidP="00B44951">
      <w:pPr>
        <w:pStyle w:val="30"/>
      </w:pPr>
      <w:bookmarkStart w:id="6814" w:name="_Toc216347435"/>
      <w:r w:rsidRPr="008874EC">
        <w:t>6</w:t>
      </w:r>
      <w:r w:rsidRPr="005356FE">
        <w:t>.10</w:t>
      </w:r>
      <w:r w:rsidRPr="008874EC">
        <w:t>.3</w:t>
      </w:r>
      <w:r w:rsidRPr="008874EC">
        <w:tab/>
        <w:t>Resources</w:t>
      </w:r>
      <w:bookmarkEnd w:id="6814"/>
    </w:p>
    <w:p w14:paraId="7DD54E1E" w14:textId="77777777" w:rsidR="00B44951" w:rsidRPr="008874EC" w:rsidRDefault="00B44951" w:rsidP="00B44951">
      <w:pPr>
        <w:pStyle w:val="40"/>
      </w:pPr>
      <w:bookmarkStart w:id="6815" w:name="_Toc216347436"/>
      <w:r w:rsidRPr="008874EC">
        <w:t>6</w:t>
      </w:r>
      <w:r w:rsidRPr="005356FE">
        <w:t>.10.</w:t>
      </w:r>
      <w:r w:rsidRPr="008874EC">
        <w:t>3.1</w:t>
      </w:r>
      <w:r w:rsidRPr="008874EC">
        <w:tab/>
        <w:t>Overview</w:t>
      </w:r>
      <w:bookmarkEnd w:id="6815"/>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r w:rsidRPr="003D2277">
        <w:t>VAE_ServiceAndQoSControlInfo</w:t>
      </w:r>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4pt;height:168pt" o:ole="">
            <v:imagedata r:id="rId101" o:title=""/>
          </v:shape>
          <o:OLEObject Type="Embed" ProgID="Word.Document.8" ShapeID="_x0000_i1071" DrawAspect="Content" ObjectID="_1826960032"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r w:rsidRPr="003D2277">
        <w:t>VAE_ServiceAndQoSControlInfo</w:t>
      </w:r>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r w:rsidRPr="003D2277">
        <w:t>VAE_ServiceAndQoSControlInfo</w:t>
      </w:r>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lastRenderedPageBreak/>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/subscriptions</w:t>
            </w:r>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/subscriptions/{subscriptionId}</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40"/>
      </w:pPr>
      <w:bookmarkStart w:id="6816" w:name="_Toc216347437"/>
      <w:r w:rsidRPr="008874EC">
        <w:t>6</w:t>
      </w:r>
      <w:r w:rsidRPr="005356FE">
        <w:t>.10</w:t>
      </w:r>
      <w:r w:rsidRPr="008874EC">
        <w:t>.3.2</w:t>
      </w:r>
      <w:r w:rsidRPr="008874EC">
        <w:tab/>
        <w:t xml:space="preserve">Resource: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bookmarkEnd w:id="6816"/>
    </w:p>
    <w:p w14:paraId="2EEFFF2C" w14:textId="77777777" w:rsidR="00B44951" w:rsidRPr="008874EC" w:rsidRDefault="00B44951" w:rsidP="00B44951">
      <w:pPr>
        <w:pStyle w:val="50"/>
      </w:pPr>
      <w:bookmarkStart w:id="6817" w:name="_Toc216347438"/>
      <w:r w:rsidRPr="005356FE">
        <w:t>6.10.</w:t>
      </w:r>
      <w:r w:rsidRPr="008874EC">
        <w:t>3.2.1</w:t>
      </w:r>
      <w:r w:rsidRPr="008874EC">
        <w:tab/>
        <w:t>Description</w:t>
      </w:r>
      <w:bookmarkEnd w:id="6817"/>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50"/>
      </w:pPr>
      <w:bookmarkStart w:id="6818" w:name="_Toc216347439"/>
      <w:r w:rsidRPr="005356FE">
        <w:t>6.10.</w:t>
      </w:r>
      <w:r w:rsidRPr="008874EC">
        <w:t>3.2.2</w:t>
      </w:r>
      <w:r w:rsidRPr="008874EC">
        <w:tab/>
        <w:t>Resource Definition</w:t>
      </w:r>
      <w:bookmarkEnd w:id="6818"/>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B44951">
      <w:pPr>
        <w:rPr>
          <w:rFonts w:ascii="Arial" w:hAnsi="Arial" w:cs="Arial"/>
        </w:rPr>
      </w:pPr>
      <w:r w:rsidRPr="008874EC">
        <w:t>This resource shall support the resource URI variables defined in table </w:t>
      </w:r>
      <w:r w:rsidRPr="005356FE">
        <w:t>6.10.</w:t>
      </w:r>
      <w:r w:rsidRPr="008874EC">
        <w:t>3.2.2-1</w:t>
      </w:r>
      <w:r w:rsidRPr="008874EC">
        <w:rPr>
          <w:rFonts w:ascii="Arial" w:hAnsi="Arial" w:cs="Arial"/>
        </w:rPr>
        <w:t>.</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r w:rsidRPr="008874EC">
              <w:t>apiRoot</w:t>
            </w:r>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50"/>
      </w:pPr>
      <w:bookmarkStart w:id="6819" w:name="_Toc216347440"/>
      <w:r w:rsidRPr="005356FE">
        <w:t>6.10.</w:t>
      </w:r>
      <w:r w:rsidRPr="008874EC">
        <w:t>3.2.3</w:t>
      </w:r>
      <w:r w:rsidRPr="008874EC">
        <w:tab/>
        <w:t>Resource Standard Methods</w:t>
      </w:r>
      <w:bookmarkEnd w:id="6819"/>
    </w:p>
    <w:p w14:paraId="09F075B6" w14:textId="77777777" w:rsidR="00B44951" w:rsidRPr="00096EC6" w:rsidRDefault="00B44951" w:rsidP="00B44951">
      <w:pPr>
        <w:pStyle w:val="6"/>
      </w:pPr>
      <w:bookmarkStart w:id="6820" w:name="_Toc216347441"/>
      <w:r w:rsidRPr="005356FE">
        <w:t>6.10</w:t>
      </w:r>
      <w:r w:rsidRPr="00096EC6">
        <w:t>.3.2.3.1</w:t>
      </w:r>
      <w:r w:rsidRPr="00096EC6">
        <w:tab/>
        <w:t>POST</w:t>
      </w:r>
      <w:bookmarkEnd w:id="6820"/>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lastRenderedPageBreak/>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{apiRoot}/</w:t>
            </w:r>
            <w:r>
              <w:rPr>
                <w:lang w:eastAsia="zh-CN"/>
              </w:rPr>
              <w:t>vae</w:t>
            </w:r>
            <w:r w:rsidRPr="008874EC">
              <w:rPr>
                <w:lang w:eastAsia="zh-CN"/>
              </w:rPr>
              <w:t>-</w:t>
            </w:r>
            <w:r>
              <w:rPr>
                <w:lang w:eastAsia="zh-CN"/>
              </w:rPr>
              <w:t>sqci</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5C9CAD63" w14:textId="77777777" w:rsidR="00B44951" w:rsidRPr="008874EC" w:rsidRDefault="00B44951" w:rsidP="00B44951"/>
    <w:p w14:paraId="01B48D61" w14:textId="77777777" w:rsidR="00B44951" w:rsidRPr="008874EC" w:rsidRDefault="00B44951" w:rsidP="00B44951">
      <w:pPr>
        <w:pStyle w:val="50"/>
      </w:pPr>
      <w:bookmarkStart w:id="6821" w:name="_Toc216347442"/>
      <w:r w:rsidRPr="005356FE">
        <w:t>6.10.</w:t>
      </w:r>
      <w:r w:rsidRPr="008874EC">
        <w:t>3.2.4</w:t>
      </w:r>
      <w:r w:rsidRPr="008874EC">
        <w:tab/>
        <w:t>Resource Custom Operations</w:t>
      </w:r>
      <w:bookmarkEnd w:id="6821"/>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40"/>
      </w:pPr>
      <w:bookmarkStart w:id="6822" w:name="_Toc216347443"/>
      <w:r w:rsidRPr="005356FE">
        <w:t>6.10.</w:t>
      </w:r>
      <w:r w:rsidRPr="008874EC">
        <w:t>3.3</w:t>
      </w:r>
      <w:r w:rsidRPr="008874EC">
        <w:tab/>
        <w:t xml:space="preserve">Resource: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bookmarkEnd w:id="6822"/>
    </w:p>
    <w:p w14:paraId="1C8E0AFD" w14:textId="77777777" w:rsidR="00B44951" w:rsidRPr="008874EC" w:rsidRDefault="00B44951" w:rsidP="00B44951">
      <w:pPr>
        <w:pStyle w:val="50"/>
      </w:pPr>
      <w:bookmarkStart w:id="6823" w:name="_Toc216347444"/>
      <w:r w:rsidRPr="008874EC">
        <w:t>6</w:t>
      </w:r>
      <w:r w:rsidRPr="005356FE">
        <w:t>.10.</w:t>
      </w:r>
      <w:r w:rsidRPr="008874EC">
        <w:t>3.3.1</w:t>
      </w:r>
      <w:r w:rsidRPr="008874EC">
        <w:tab/>
        <w:t>Description</w:t>
      </w:r>
      <w:bookmarkEnd w:id="6823"/>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50"/>
      </w:pPr>
      <w:bookmarkStart w:id="6824" w:name="_Toc216347445"/>
      <w:r w:rsidRPr="005356FE">
        <w:t>6.10.3</w:t>
      </w:r>
      <w:r w:rsidRPr="008874EC">
        <w:t>.3.2</w:t>
      </w:r>
      <w:r w:rsidRPr="008874EC">
        <w:tab/>
        <w:t>Resource Definition</w:t>
      </w:r>
      <w:bookmarkEnd w:id="6824"/>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B44951">
      <w:pPr>
        <w:rPr>
          <w:rFonts w:ascii="Arial" w:hAnsi="Arial" w:cs="Arial"/>
        </w:rPr>
      </w:pPr>
      <w:r w:rsidRPr="008874EC">
        <w:t>This resource shall support the resource URI variables defined in t</w:t>
      </w:r>
      <w:r w:rsidRPr="005356FE">
        <w:t>able 6.10.3</w:t>
      </w:r>
      <w:r w:rsidRPr="008874EC">
        <w:t>.3.2-1</w:t>
      </w:r>
      <w:r w:rsidRPr="008874EC">
        <w:rPr>
          <w:rFonts w:ascii="Arial" w:hAnsi="Arial" w:cs="Arial"/>
        </w:rPr>
        <w:t>.</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r w:rsidRPr="008874EC">
              <w:t>apiRoot</w:t>
            </w:r>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r w:rsidRPr="008874EC">
              <w:t>subscriptionId</w:t>
            </w:r>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50"/>
      </w:pPr>
      <w:bookmarkStart w:id="6825" w:name="_Toc216347446"/>
      <w:r w:rsidRPr="008874EC">
        <w:t>6</w:t>
      </w:r>
      <w:r w:rsidRPr="005356FE">
        <w:t>.10.</w:t>
      </w:r>
      <w:r w:rsidRPr="008874EC">
        <w:t>3.3.3</w:t>
      </w:r>
      <w:r w:rsidRPr="008874EC">
        <w:tab/>
        <w:t>Resource Standard Methods</w:t>
      </w:r>
      <w:bookmarkEnd w:id="6825"/>
    </w:p>
    <w:p w14:paraId="3DF544AC" w14:textId="77777777" w:rsidR="00B44951" w:rsidRPr="008874EC" w:rsidRDefault="00B44951" w:rsidP="00B44951">
      <w:pPr>
        <w:pStyle w:val="6"/>
      </w:pPr>
      <w:bookmarkStart w:id="6826" w:name="_Toc216347447"/>
      <w:r w:rsidRPr="008874EC">
        <w:t>6</w:t>
      </w:r>
      <w:r w:rsidRPr="005356FE">
        <w:t>.10.</w:t>
      </w:r>
      <w:r w:rsidRPr="008874EC">
        <w:t>3.3.3.1</w:t>
      </w:r>
      <w:r w:rsidRPr="008874EC">
        <w:tab/>
        <w:t>GET</w:t>
      </w:r>
      <w:bookmarkEnd w:id="6826"/>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lastRenderedPageBreak/>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B44951">
      <w:pPr>
        <w:pStyle w:val="6"/>
      </w:pPr>
      <w:bookmarkStart w:id="6827" w:name="_Toc216347448"/>
      <w:r w:rsidRPr="005356FE">
        <w:t>6.10</w:t>
      </w:r>
      <w:r w:rsidRPr="008874EC">
        <w:t>.3.3.3.2</w:t>
      </w:r>
      <w:r w:rsidRPr="008874EC">
        <w:tab/>
        <w:t>PUT</w:t>
      </w:r>
      <w:bookmarkEnd w:id="6827"/>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lastRenderedPageBreak/>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B44951">
      <w:pPr>
        <w:pStyle w:val="6"/>
      </w:pPr>
      <w:bookmarkStart w:id="6828" w:name="_Toc216347449"/>
      <w:r w:rsidRPr="005356FE">
        <w:lastRenderedPageBreak/>
        <w:t>6.10.</w:t>
      </w:r>
      <w:r w:rsidRPr="008874EC">
        <w:t>3.3.3.</w:t>
      </w:r>
      <w:r>
        <w:t>3</w:t>
      </w:r>
      <w:r w:rsidRPr="008874EC">
        <w:tab/>
        <w:t>PATCH</w:t>
      </w:r>
      <w:bookmarkEnd w:id="6828"/>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r>
              <w:t>ServAdaptQoSCtrl</w:t>
            </w:r>
            <w:r w:rsidRPr="008874EC">
              <w:t>SubscPatch</w:t>
            </w:r>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lastRenderedPageBreak/>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B44951">
      <w:pPr>
        <w:pStyle w:val="6"/>
      </w:pPr>
      <w:bookmarkStart w:id="6829" w:name="_Toc216347450"/>
      <w:r w:rsidRPr="008874EC">
        <w:t>6</w:t>
      </w:r>
      <w:r w:rsidRPr="005356FE">
        <w:t>.10.</w:t>
      </w:r>
      <w:r w:rsidRPr="008874EC">
        <w:t>3.3.3.4</w:t>
      </w:r>
      <w:r w:rsidRPr="008874EC">
        <w:tab/>
        <w:t>DELETE</w:t>
      </w:r>
      <w:bookmarkEnd w:id="6829"/>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lastRenderedPageBreak/>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50"/>
      </w:pPr>
      <w:bookmarkStart w:id="6830" w:name="_Toc216347451"/>
      <w:r w:rsidRPr="008874EC">
        <w:t>6.</w:t>
      </w:r>
      <w:r w:rsidRPr="005356FE">
        <w:t>10.3</w:t>
      </w:r>
      <w:r w:rsidRPr="008874EC">
        <w:t>.3.4</w:t>
      </w:r>
      <w:r w:rsidRPr="008874EC">
        <w:tab/>
        <w:t>Resource Custom Operations</w:t>
      </w:r>
      <w:bookmarkEnd w:id="6830"/>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30"/>
      </w:pPr>
      <w:bookmarkStart w:id="6831" w:name="_Toc216347452"/>
      <w:r w:rsidRPr="008874EC">
        <w:t>6</w:t>
      </w:r>
      <w:r w:rsidRPr="005356FE">
        <w:t>.10.4</w:t>
      </w:r>
      <w:r w:rsidRPr="008874EC">
        <w:tab/>
        <w:t>Custom Operations without associated resources</w:t>
      </w:r>
      <w:bookmarkEnd w:id="6831"/>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30"/>
      </w:pPr>
      <w:bookmarkStart w:id="6832" w:name="_Toc216347453"/>
      <w:r w:rsidRPr="008874EC">
        <w:t>6</w:t>
      </w:r>
      <w:r w:rsidRPr="005356FE">
        <w:t>.10.</w:t>
      </w:r>
      <w:r w:rsidRPr="008874EC">
        <w:t>5</w:t>
      </w:r>
      <w:r w:rsidRPr="008874EC">
        <w:tab/>
        <w:t>Notifications</w:t>
      </w:r>
      <w:bookmarkEnd w:id="6832"/>
    </w:p>
    <w:p w14:paraId="7B9BDDDF" w14:textId="77777777" w:rsidR="00B44951" w:rsidRPr="008874EC" w:rsidRDefault="00B44951" w:rsidP="00B44951">
      <w:pPr>
        <w:pStyle w:val="40"/>
      </w:pPr>
      <w:bookmarkStart w:id="6833" w:name="_Toc216347454"/>
      <w:r w:rsidRPr="005356FE">
        <w:t>6.10.5</w:t>
      </w:r>
      <w:r w:rsidRPr="008874EC">
        <w:t>.1</w:t>
      </w:r>
      <w:r w:rsidRPr="008874EC">
        <w:tab/>
        <w:t>General</w:t>
      </w:r>
      <w:bookmarkEnd w:id="6833"/>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(service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Service Requirements And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r w:rsidRPr="008874EC">
              <w:t>notifUri}</w:t>
            </w:r>
            <w:r w:rsidR="00EE19F4">
              <w:t>/req-qos-adapt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r w:rsidR="00B44951" w:rsidRPr="008874EC">
              <w:t xml:space="preserve">nables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r>
              <w:t>A</w:t>
            </w:r>
            <w:r w:rsidR="00B44951">
              <w:t xml:space="preserve">nd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r w:rsidRPr="00F24B0E">
              <w:rPr>
                <w:lang w:val="en-US"/>
              </w:rPr>
              <w:t>notifUri}/qos-change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40"/>
        <w:rPr>
          <w:lang w:val="en-US"/>
        </w:rPr>
      </w:pPr>
      <w:bookmarkStart w:id="6834" w:name="_Toc216347455"/>
      <w:r w:rsidRPr="005356FE">
        <w:t>6.10</w:t>
      </w:r>
      <w:r w:rsidRPr="008874EC">
        <w:rPr>
          <w:lang w:val="en-US"/>
        </w:rPr>
        <w:t>.5.2</w:t>
      </w:r>
      <w:r w:rsidRPr="008874EC">
        <w:rPr>
          <w:lang w:val="en-US"/>
        </w:rPr>
        <w:tab/>
      </w:r>
      <w:r>
        <w:t>Service Requirements And QoS Adaptation Notification</w:t>
      </w:r>
      <w:bookmarkEnd w:id="6834"/>
    </w:p>
    <w:p w14:paraId="4DA09C35" w14:textId="77777777" w:rsidR="00B44951" w:rsidRPr="008874EC" w:rsidRDefault="00B44951" w:rsidP="00B44951">
      <w:pPr>
        <w:pStyle w:val="50"/>
        <w:rPr>
          <w:noProof/>
          <w:lang w:val="en-US"/>
        </w:rPr>
      </w:pPr>
      <w:bookmarkStart w:id="6835" w:name="_Toc216347456"/>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835"/>
    </w:p>
    <w:p w14:paraId="259573B9" w14:textId="77777777" w:rsidR="00B44951" w:rsidRPr="008874EC" w:rsidRDefault="00B44951" w:rsidP="00B44951">
      <w:pPr>
        <w:rPr>
          <w:noProof/>
        </w:rPr>
      </w:pPr>
      <w:r w:rsidRPr="008874EC">
        <w:rPr>
          <w:noProof/>
        </w:rPr>
        <w:t xml:space="preserve">The </w:t>
      </w:r>
      <w:r>
        <w:t>Service Requirements And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50"/>
        <w:rPr>
          <w:noProof/>
        </w:rPr>
      </w:pPr>
      <w:bookmarkStart w:id="6836" w:name="_Toc216347457"/>
      <w:r w:rsidRPr="005356FE">
        <w:t>6.10.</w:t>
      </w:r>
      <w:r w:rsidRPr="008874EC">
        <w:t>5.2</w:t>
      </w:r>
      <w:r w:rsidRPr="008874EC">
        <w:rPr>
          <w:noProof/>
        </w:rPr>
        <w:t>.2</w:t>
      </w:r>
      <w:r w:rsidRPr="008874EC">
        <w:rPr>
          <w:noProof/>
        </w:rPr>
        <w:tab/>
        <w:t>Target URI</w:t>
      </w:r>
      <w:bookmarkEnd w:id="6836"/>
    </w:p>
    <w:p w14:paraId="21A329A4" w14:textId="77777777" w:rsidR="00B44951" w:rsidRPr="008874EC" w:rsidRDefault="00B44951" w:rsidP="00B44951">
      <w:pPr>
        <w:rPr>
          <w:rFonts w:ascii="Arial" w:hAnsi="Arial" w:cs="Arial"/>
          <w:noProof/>
        </w:rPr>
      </w:pPr>
      <w:r w:rsidRPr="008874EC">
        <w:rPr>
          <w:noProof/>
        </w:rPr>
        <w:t xml:space="preserve">The Callback URI </w:t>
      </w:r>
      <w:r w:rsidRPr="008874EC">
        <w:rPr>
          <w:b/>
          <w:noProof/>
        </w:rPr>
        <w:t>"{notifUri}</w:t>
      </w:r>
      <w:r w:rsidR="00AE2EC6" w:rsidRPr="005B1148">
        <w:rPr>
          <w:b/>
          <w:noProof/>
        </w:rPr>
        <w:t>/req-qos-adapt</w:t>
      </w:r>
      <w:r w:rsidRPr="008874EC">
        <w:rPr>
          <w:b/>
          <w:noProof/>
        </w:rPr>
        <w:t>"</w:t>
      </w:r>
      <w:r w:rsidRPr="008874EC">
        <w:rPr>
          <w:noProof/>
        </w:rPr>
        <w:t xml:space="preserve"> shall be used with the callback URI variables defined in tab</w:t>
      </w:r>
      <w:r w:rsidRPr="005356FE">
        <w:rPr>
          <w:noProof/>
        </w:rPr>
        <w:t>le </w:t>
      </w:r>
      <w:r w:rsidRPr="005356FE">
        <w:t>6.10.</w:t>
      </w:r>
      <w:r w:rsidRPr="008874EC">
        <w:t>5.2</w:t>
      </w:r>
      <w:r w:rsidRPr="008874EC">
        <w:rPr>
          <w:noProof/>
        </w:rPr>
        <w:t>.2-1</w:t>
      </w:r>
      <w:r w:rsidRPr="008874EC">
        <w:rPr>
          <w:rFonts w:ascii="Arial" w:hAnsi="Arial" w:cs="Arial"/>
          <w:noProof/>
        </w:rPr>
        <w:t>.</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50"/>
        <w:rPr>
          <w:noProof/>
        </w:rPr>
      </w:pPr>
      <w:bookmarkStart w:id="6837" w:name="_Toc216347458"/>
      <w:r w:rsidRPr="005356FE">
        <w:t>6.10.</w:t>
      </w:r>
      <w:r w:rsidRPr="008874EC">
        <w:t>5.2</w:t>
      </w:r>
      <w:r w:rsidRPr="008874EC">
        <w:rPr>
          <w:noProof/>
        </w:rPr>
        <w:t>.3</w:t>
      </w:r>
      <w:r w:rsidRPr="008874EC">
        <w:rPr>
          <w:noProof/>
        </w:rPr>
        <w:tab/>
        <w:t>Standard Methods</w:t>
      </w:r>
      <w:bookmarkEnd w:id="6837"/>
    </w:p>
    <w:p w14:paraId="5D02460B" w14:textId="77777777" w:rsidR="00B44951" w:rsidRPr="008874EC" w:rsidRDefault="00B44951" w:rsidP="00B44951">
      <w:pPr>
        <w:pStyle w:val="6"/>
        <w:rPr>
          <w:noProof/>
        </w:rPr>
      </w:pPr>
      <w:bookmarkStart w:id="6838" w:name="_Toc216347459"/>
      <w:r w:rsidRPr="005356FE">
        <w:t>6.10.</w:t>
      </w:r>
      <w:r w:rsidRPr="008874EC">
        <w:t>5.2.3</w:t>
      </w:r>
      <w:r w:rsidRPr="008874EC">
        <w:rPr>
          <w:noProof/>
        </w:rPr>
        <w:t>.1</w:t>
      </w:r>
      <w:r w:rsidRPr="008874EC">
        <w:rPr>
          <w:noProof/>
        </w:rPr>
        <w:tab/>
        <w:t>POST</w:t>
      </w:r>
      <w:bookmarkEnd w:id="6838"/>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lastRenderedPageBreak/>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r>
              <w:t>Adapt</w:t>
            </w:r>
            <w:r w:rsidRPr="008874EC">
              <w:t>Notif</w:t>
            </w:r>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the Service Requirements And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r>
              <w:t>Adapt</w:t>
            </w:r>
            <w:r w:rsidRPr="008874EC">
              <w:t>Notif</w:t>
            </w:r>
            <w:r>
              <w:t>Resp</w:t>
            </w:r>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Service Requirements And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Service Requirements And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40"/>
        <w:rPr>
          <w:lang w:val="en-US"/>
        </w:rPr>
      </w:pPr>
      <w:bookmarkStart w:id="6839" w:name="_Toc216347460"/>
      <w:r w:rsidRPr="005356FE">
        <w:t>6.</w:t>
      </w:r>
      <w:r w:rsidRPr="002F3E5E">
        <w:t>10</w:t>
      </w:r>
      <w:r w:rsidRPr="002F3E5E">
        <w:rPr>
          <w:lang w:val="en-US"/>
        </w:rPr>
        <w:t>.5.3</w:t>
      </w:r>
      <w:r w:rsidRPr="002F3E5E">
        <w:rPr>
          <w:lang w:val="en-US"/>
        </w:rPr>
        <w:tab/>
        <w:t>QoS Change Notification</w:t>
      </w:r>
      <w:bookmarkEnd w:id="6839"/>
    </w:p>
    <w:p w14:paraId="6ACA55CD" w14:textId="77777777" w:rsidR="002F3E5E" w:rsidRPr="002F3E5E" w:rsidRDefault="002F3E5E" w:rsidP="002F3E5E">
      <w:pPr>
        <w:pStyle w:val="50"/>
        <w:rPr>
          <w:noProof/>
          <w:lang w:val="en-US"/>
        </w:rPr>
      </w:pPr>
      <w:bookmarkStart w:id="6840" w:name="_Toc216347461"/>
      <w:r w:rsidRPr="002F3E5E">
        <w:t>6.10</w:t>
      </w:r>
      <w:r w:rsidRPr="002F3E5E">
        <w:rPr>
          <w:lang w:val="en-US"/>
        </w:rPr>
        <w:t>.5.3</w:t>
      </w:r>
      <w:r w:rsidRPr="002F3E5E">
        <w:rPr>
          <w:noProof/>
          <w:lang w:val="en-US"/>
        </w:rPr>
        <w:t>.1</w:t>
      </w:r>
      <w:r w:rsidRPr="002F3E5E">
        <w:rPr>
          <w:noProof/>
          <w:lang w:val="en-US"/>
        </w:rPr>
        <w:tab/>
        <w:t>Description</w:t>
      </w:r>
      <w:bookmarkEnd w:id="6840"/>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50"/>
        <w:rPr>
          <w:noProof/>
        </w:rPr>
      </w:pPr>
      <w:bookmarkStart w:id="6841" w:name="_Toc216347462"/>
      <w:r w:rsidRPr="002F3E5E">
        <w:lastRenderedPageBreak/>
        <w:t>6.10</w:t>
      </w:r>
      <w:r w:rsidRPr="002F3E5E">
        <w:rPr>
          <w:lang w:val="en-US"/>
        </w:rPr>
        <w:t>.5.3</w:t>
      </w:r>
      <w:r w:rsidRPr="002F3E5E">
        <w:rPr>
          <w:noProof/>
        </w:rPr>
        <w:t>.2</w:t>
      </w:r>
      <w:r w:rsidRPr="002F3E5E">
        <w:rPr>
          <w:noProof/>
        </w:rPr>
        <w:tab/>
        <w:t>Target URI</w:t>
      </w:r>
      <w:bookmarkEnd w:id="6841"/>
    </w:p>
    <w:p w14:paraId="22F02BC6" w14:textId="77777777" w:rsidR="002F3E5E" w:rsidRPr="002F3E5E" w:rsidRDefault="002F3E5E" w:rsidP="002F3E5E">
      <w:pPr>
        <w:rPr>
          <w:rFonts w:ascii="Arial" w:hAnsi="Arial" w:cs="Arial"/>
          <w:noProof/>
        </w:rPr>
      </w:pPr>
      <w:r w:rsidRPr="002F3E5E">
        <w:rPr>
          <w:noProof/>
        </w:rPr>
        <w:t xml:space="preserve">The Callback URI </w:t>
      </w:r>
      <w:r w:rsidRPr="002F3E5E">
        <w:rPr>
          <w:b/>
          <w:noProof/>
        </w:rPr>
        <w:t>"{notifUri}/qos-change"</w:t>
      </w:r>
      <w:r w:rsidRPr="002F3E5E">
        <w:rPr>
          <w:noProof/>
        </w:rPr>
        <w:t xml:space="preserve"> shall be used with the callback URI variables defined in table </w:t>
      </w:r>
      <w:r w:rsidRPr="002F3E5E">
        <w:t>6.10</w:t>
      </w:r>
      <w:r w:rsidRPr="002F3E5E">
        <w:rPr>
          <w:lang w:val="en-US"/>
        </w:rPr>
        <w:t>.5.3</w:t>
      </w:r>
      <w:r w:rsidRPr="002F3E5E">
        <w:rPr>
          <w:noProof/>
        </w:rPr>
        <w:t>.2-1</w:t>
      </w:r>
      <w:r w:rsidRPr="002F3E5E">
        <w:rPr>
          <w:rFonts w:ascii="Arial" w:hAnsi="Arial" w:cs="Arial"/>
          <w:noProof/>
        </w:rPr>
        <w:t>.</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50"/>
        <w:rPr>
          <w:noProof/>
        </w:rPr>
      </w:pPr>
      <w:bookmarkStart w:id="6842" w:name="_Toc216347463"/>
      <w:r w:rsidRPr="002F3E5E">
        <w:t>6.10</w:t>
      </w:r>
      <w:r w:rsidRPr="002F3E5E">
        <w:rPr>
          <w:lang w:val="en-US"/>
        </w:rPr>
        <w:t>.5.3</w:t>
      </w:r>
      <w:r w:rsidRPr="002F3E5E">
        <w:rPr>
          <w:noProof/>
        </w:rPr>
        <w:t>.3</w:t>
      </w:r>
      <w:r w:rsidRPr="002F3E5E">
        <w:rPr>
          <w:noProof/>
        </w:rPr>
        <w:tab/>
        <w:t>Standard Methods</w:t>
      </w:r>
      <w:bookmarkEnd w:id="6842"/>
    </w:p>
    <w:p w14:paraId="4BEA8149" w14:textId="77777777" w:rsidR="002F3E5E" w:rsidRPr="002F3E5E" w:rsidRDefault="002F3E5E" w:rsidP="002F3E5E">
      <w:pPr>
        <w:pStyle w:val="6"/>
        <w:rPr>
          <w:noProof/>
        </w:rPr>
      </w:pPr>
      <w:bookmarkStart w:id="6843" w:name="_Toc216347464"/>
      <w:r w:rsidRPr="002F3E5E">
        <w:t>6.10</w:t>
      </w:r>
      <w:r w:rsidRPr="002F3E5E">
        <w:rPr>
          <w:lang w:val="en-US"/>
        </w:rPr>
        <w:t>.5.3</w:t>
      </w:r>
      <w:r w:rsidRPr="002F3E5E">
        <w:t>.3</w:t>
      </w:r>
      <w:r w:rsidRPr="002F3E5E">
        <w:rPr>
          <w:noProof/>
        </w:rPr>
        <w:t>.1</w:t>
      </w:r>
      <w:r w:rsidRPr="002F3E5E">
        <w:rPr>
          <w:noProof/>
        </w:rPr>
        <w:tab/>
        <w:t>POST</w:t>
      </w:r>
      <w:bookmarkEnd w:id="6843"/>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r w:rsidRPr="002F3E5E">
              <w:t>QoSChangeNotif</w:t>
            </w:r>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lastRenderedPageBreak/>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30"/>
      </w:pPr>
      <w:bookmarkStart w:id="6844" w:name="_Toc216347465"/>
      <w:r w:rsidRPr="008874EC">
        <w:t>6.</w:t>
      </w:r>
      <w:r w:rsidRPr="005356FE">
        <w:t>10.</w:t>
      </w:r>
      <w:r w:rsidRPr="0046710E">
        <w:t>6</w:t>
      </w:r>
      <w:r w:rsidRPr="0046710E">
        <w:tab/>
        <w:t>Data Model</w:t>
      </w:r>
      <w:bookmarkEnd w:id="6844"/>
    </w:p>
    <w:p w14:paraId="17E7A199" w14:textId="77777777" w:rsidR="00B44951" w:rsidRPr="0046710E" w:rsidRDefault="00B44951" w:rsidP="00B44951">
      <w:pPr>
        <w:pStyle w:val="40"/>
      </w:pPr>
      <w:bookmarkStart w:id="6845" w:name="_Toc216347466"/>
      <w:r w:rsidRPr="008874EC">
        <w:t>6.</w:t>
      </w:r>
      <w:r w:rsidRPr="005356FE">
        <w:t>10.</w:t>
      </w:r>
      <w:r w:rsidRPr="0046710E">
        <w:t>6.1</w:t>
      </w:r>
      <w:r w:rsidRPr="0046710E">
        <w:tab/>
        <w:t>General</w:t>
      </w:r>
      <w:bookmarkEnd w:id="6845"/>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r w:rsidRPr="003D2277">
        <w:t>VAE_ServiceAndQoSControlInfo</w:t>
      </w:r>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r w:rsidRPr="003D2277">
        <w:t>VAE_ServiceAndQoSControlInfo</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r w:rsidRPr="00C709FF">
              <w:t>AckResult</w:t>
            </w:r>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r>
              <w:t>Adapt</w:t>
            </w:r>
            <w:r w:rsidRPr="008874EC">
              <w:t>Notif</w:t>
            </w:r>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Represents a Service Requirements And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r>
              <w:t>Adapt</w:t>
            </w:r>
            <w:r w:rsidRPr="008874EC">
              <w:t>Notif</w:t>
            </w:r>
            <w:r>
              <w:t>Resp</w:t>
            </w:r>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Service Requirements And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r w:rsidRPr="00425544">
              <w:t>AdaptFeedback</w:t>
            </w:r>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Service Requirements And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r w:rsidRPr="00425544">
              <w:t>AdaptReport</w:t>
            </w:r>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Service Requirements And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r w:rsidRPr="00425544">
              <w:t>LoA</w:t>
            </w:r>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(LoA).</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r>
              <w:t>QoSChangeInfo</w:t>
            </w:r>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r w:rsidRPr="00425544">
              <w:t>QoSChangeNotif</w:t>
            </w:r>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r w:rsidRPr="00425544">
              <w:t>QoSChangeReport</w:t>
            </w:r>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r>
              <w:t>ServAdaptQoSCtrl</w:t>
            </w:r>
            <w:r w:rsidRPr="008874EC">
              <w:t>Subsc</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Represents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r>
              <w:t>ServAdaptQoSCtrl</w:t>
            </w:r>
            <w:r w:rsidRPr="008874EC">
              <w:t>Subsc</w:t>
            </w:r>
            <w:r>
              <w:t>Patch</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the parameters to request the modification of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r w:rsidRPr="003D2277">
        <w:t>VAE_ServiceAndQoSControlInfo</w:t>
      </w:r>
      <w:r w:rsidRPr="0046710E">
        <w:t xml:space="preserve"> API from other specifications, including a reference to their respective specifications, and when needed, a short description of their use within the </w:t>
      </w:r>
      <w:r w:rsidRPr="003D2277">
        <w:t>VAE_ServiceAndQoSControlInfo</w:t>
      </w:r>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r w:rsidRPr="003D2277">
        <w:t>VAE_ServiceAndQoSControlInfo</w:t>
      </w:r>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r w:rsidRPr="0046710E">
              <w:t>SupportedFeatures</w:t>
            </w:r>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40"/>
        <w:rPr>
          <w:lang w:val="en-US"/>
        </w:rPr>
      </w:pPr>
      <w:bookmarkStart w:id="6846" w:name="_Toc216347467"/>
      <w:r w:rsidRPr="008874EC">
        <w:t>6</w:t>
      </w:r>
      <w:r w:rsidRPr="005356FE">
        <w:t>.10</w:t>
      </w:r>
      <w:r w:rsidRPr="005356FE">
        <w:rPr>
          <w:lang w:val="en-US"/>
        </w:rPr>
        <w:t>.</w:t>
      </w:r>
      <w:r w:rsidRPr="0046710E">
        <w:rPr>
          <w:lang w:val="en-US"/>
        </w:rPr>
        <w:t>6.2</w:t>
      </w:r>
      <w:r w:rsidRPr="0046710E">
        <w:rPr>
          <w:lang w:val="en-US"/>
        </w:rPr>
        <w:tab/>
        <w:t>Structured data types</w:t>
      </w:r>
      <w:bookmarkEnd w:id="6846"/>
    </w:p>
    <w:p w14:paraId="6945EA24" w14:textId="77777777" w:rsidR="00B44951" w:rsidRPr="0046710E" w:rsidRDefault="00B44951" w:rsidP="00B44951">
      <w:pPr>
        <w:pStyle w:val="50"/>
      </w:pPr>
      <w:bookmarkStart w:id="6847" w:name="_Toc216347468"/>
      <w:r w:rsidRPr="008874EC">
        <w:t>6.</w:t>
      </w:r>
      <w:r w:rsidRPr="005356FE">
        <w:t>10.</w:t>
      </w:r>
      <w:r w:rsidRPr="0046710E">
        <w:t>6.2.1</w:t>
      </w:r>
      <w:r w:rsidRPr="0046710E">
        <w:tab/>
        <w:t>Introduction</w:t>
      </w:r>
      <w:bookmarkEnd w:id="6847"/>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50"/>
      </w:pPr>
      <w:bookmarkStart w:id="6848" w:name="_Toc216347469"/>
      <w:r w:rsidRPr="008874EC">
        <w:lastRenderedPageBreak/>
        <w:t>6.</w:t>
      </w:r>
      <w:r w:rsidRPr="005356FE">
        <w:t>10.6.2</w:t>
      </w:r>
      <w:r w:rsidRPr="0046710E">
        <w:t>.2</w:t>
      </w:r>
      <w:r w:rsidRPr="0046710E">
        <w:tab/>
        <w:t xml:space="preserve">Type: </w:t>
      </w:r>
      <w:r>
        <w:t>ServAdaptQoSCtrl</w:t>
      </w:r>
      <w:r w:rsidRPr="008874EC">
        <w:t>Subsc</w:t>
      </w:r>
      <w:bookmarkEnd w:id="6848"/>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r>
        <w:t>ServAdaptQoSCtrl</w:t>
      </w:r>
      <w:r w:rsidRPr="008874EC">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r>
              <w:rPr>
                <w:lang w:eastAsia="zh-CN"/>
              </w:rPr>
              <w:t>subscTarget</w:t>
            </w:r>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r>
              <w:t>notifUri</w:t>
            </w:r>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r w:rsidRPr="0046710E">
              <w:t>suppFeat</w:t>
            </w:r>
          </w:p>
        </w:tc>
        <w:tc>
          <w:tcPr>
            <w:tcW w:w="1417" w:type="dxa"/>
            <w:vAlign w:val="center"/>
          </w:tcPr>
          <w:p w14:paraId="11B22F9E" w14:textId="77777777" w:rsidR="00B44951" w:rsidRPr="0046710E" w:rsidRDefault="00B44951" w:rsidP="00514E82">
            <w:pPr>
              <w:pStyle w:val="TAL"/>
            </w:pPr>
            <w:r w:rsidRPr="0046710E">
              <w:t>SupportedFeatures</w:t>
            </w:r>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50"/>
      </w:pPr>
      <w:bookmarkStart w:id="6849" w:name="_Toc216347470"/>
      <w:r w:rsidRPr="008874EC">
        <w:t>6.</w:t>
      </w:r>
      <w:r w:rsidRPr="005356FE">
        <w:t>10.6.</w:t>
      </w:r>
      <w:r w:rsidRPr="0046710E">
        <w:t>2.3</w:t>
      </w:r>
      <w:r w:rsidRPr="0046710E">
        <w:tab/>
        <w:t xml:space="preserve">Type: </w:t>
      </w:r>
      <w:r>
        <w:t>ServAdaptQoSCtrl</w:t>
      </w:r>
      <w:r w:rsidRPr="008874EC">
        <w:t>Subsc</w:t>
      </w:r>
      <w:r>
        <w:t>Patch</w:t>
      </w:r>
      <w:bookmarkEnd w:id="6849"/>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r>
        <w:t>ServAdaptQoSCtrl</w:t>
      </w:r>
      <w:r w:rsidRPr="008874EC">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r>
              <w:rPr>
                <w:lang w:eastAsia="zh-CN"/>
              </w:rPr>
              <w:t>subscTarget</w:t>
            </w:r>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50"/>
      </w:pPr>
      <w:bookmarkStart w:id="6850" w:name="_Toc216347471"/>
      <w:r w:rsidRPr="008874EC">
        <w:t>6.</w:t>
      </w:r>
      <w:r w:rsidRPr="005356FE">
        <w:t>10.6.2</w:t>
      </w:r>
      <w:r w:rsidRPr="0046710E">
        <w:t>.</w:t>
      </w:r>
      <w:r>
        <w:t>4</w:t>
      </w:r>
      <w:r w:rsidRPr="0046710E">
        <w:tab/>
        <w:t xml:space="preserve">Type: </w:t>
      </w:r>
      <w:r>
        <w:t>Adapt</w:t>
      </w:r>
      <w:r w:rsidRPr="008874EC">
        <w:t>Notif</w:t>
      </w:r>
      <w:bookmarkEnd w:id="6850"/>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r>
        <w:t>Adapt</w:t>
      </w:r>
      <w:r w:rsidRPr="008874E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r w:rsidRPr="00443A8C">
              <w:t>subscriptionId</w:t>
            </w:r>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r>
              <w:t>adaptReports</w:t>
            </w:r>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r>
              <w:t>array(AdaptReport)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r>
              <w:t>1..N</w:t>
            </w:r>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50"/>
      </w:pPr>
      <w:bookmarkStart w:id="6851" w:name="_Toc216347472"/>
      <w:r w:rsidRPr="008874EC">
        <w:t>6.</w:t>
      </w:r>
      <w:r w:rsidRPr="005356FE">
        <w:t>10.6.2.5</w:t>
      </w:r>
      <w:r w:rsidRPr="0046710E">
        <w:tab/>
        <w:t xml:space="preserve">Type: </w:t>
      </w:r>
      <w:r>
        <w:t>Adapt</w:t>
      </w:r>
      <w:r w:rsidRPr="008874EC">
        <w:t>Notif</w:t>
      </w:r>
      <w:r>
        <w:t>Resp</w:t>
      </w:r>
      <w:bookmarkEnd w:id="6851"/>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r>
        <w:t>Adapt</w:t>
      </w:r>
      <w:r w:rsidRPr="008874EC">
        <w:t>Notif</w:t>
      </w:r>
      <w:r>
        <w: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r>
              <w:t>Ack</w:t>
            </w:r>
            <w:r w:rsidRPr="00E45330">
              <w:t>Result</w:t>
            </w:r>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r>
              <w:t>adaptFeedbacks</w:t>
            </w:r>
          </w:p>
        </w:tc>
        <w:tc>
          <w:tcPr>
            <w:tcW w:w="1560" w:type="dxa"/>
            <w:vAlign w:val="center"/>
          </w:tcPr>
          <w:p w14:paraId="2973D534" w14:textId="77777777" w:rsidR="002663AE" w:rsidRDefault="002663AE" w:rsidP="002663AE">
            <w:pPr>
              <w:pStyle w:val="TAL"/>
            </w:pPr>
            <w:r>
              <w:t>array(AdaptFeedback)</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r>
              <w:t>1..N</w:t>
            </w:r>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50"/>
      </w:pPr>
      <w:bookmarkStart w:id="6852" w:name="_Toc216347473"/>
      <w:r w:rsidRPr="008874EC">
        <w:lastRenderedPageBreak/>
        <w:t>6.</w:t>
      </w:r>
      <w:r w:rsidRPr="005356FE">
        <w:t>10.6.2</w:t>
      </w:r>
      <w:r w:rsidRPr="0046710E">
        <w:t>.</w:t>
      </w:r>
      <w:r>
        <w:t>6</w:t>
      </w:r>
      <w:r w:rsidRPr="0046710E">
        <w:tab/>
        <w:t xml:space="preserve">Type: </w:t>
      </w:r>
      <w:r>
        <w:t>AdaptReport</w:t>
      </w:r>
      <w:bookmarkEnd w:id="6852"/>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r>
        <w:t>AdaptReport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r>
              <w:t>ueIdsList</w:t>
            </w:r>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r>
              <w:t>1..N</w:t>
            </w:r>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r w:rsidRPr="00E45330">
              <w:t>serviceId</w:t>
            </w:r>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r>
              <w:t>qosChangeInfo</w:t>
            </w:r>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r>
              <w:t>QoSChangeInfo</w:t>
            </w:r>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50"/>
      </w:pPr>
      <w:bookmarkStart w:id="6853" w:name="_Toc216347474"/>
      <w:r w:rsidRPr="008874EC">
        <w:t>6.</w:t>
      </w:r>
      <w:r w:rsidRPr="005356FE">
        <w:t>10.6.2</w:t>
      </w:r>
      <w:r w:rsidRPr="0046710E">
        <w:t>.</w:t>
      </w:r>
      <w:r>
        <w:t>7</w:t>
      </w:r>
      <w:r w:rsidRPr="0046710E">
        <w:tab/>
        <w:t xml:space="preserve">Type: </w:t>
      </w:r>
      <w:r>
        <w:t>AdaptFeedback</w:t>
      </w:r>
      <w:bookmarkEnd w:id="6853"/>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r>
        <w:t>AdaptFeedback</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r>
              <w:t>ueIdsList</w:t>
            </w:r>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r>
              <w:t>1..N</w:t>
            </w:r>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r w:rsidRPr="00E45330">
              <w:t>serviceId</w:t>
            </w:r>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50"/>
      </w:pPr>
      <w:bookmarkStart w:id="6854" w:name="_Toc216347475"/>
      <w:r w:rsidRPr="008874EC">
        <w:t>6.</w:t>
      </w:r>
      <w:r w:rsidRPr="005356FE">
        <w:t>10.6.2.</w:t>
      </w:r>
      <w:r w:rsidR="007520CB">
        <w:t>8</w:t>
      </w:r>
      <w:r w:rsidRPr="0046710E">
        <w:tab/>
        <w:t xml:space="preserve">Type: </w:t>
      </w:r>
      <w:r>
        <w:t>QoSChangeInfo</w:t>
      </w:r>
      <w:bookmarkEnd w:id="6854"/>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r>
        <w:t>QoSChangeInfo</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r>
              <w:t>LoA</w:t>
            </w:r>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(LoA)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50"/>
      </w:pPr>
      <w:bookmarkStart w:id="6855" w:name="_Toc216347476"/>
      <w:r w:rsidRPr="008874EC">
        <w:t>6.</w:t>
      </w:r>
      <w:r w:rsidRPr="005356FE">
        <w:t>10.6.</w:t>
      </w:r>
      <w:r w:rsidRPr="008355E0">
        <w:t>2.9</w:t>
      </w:r>
      <w:r w:rsidRPr="008355E0">
        <w:tab/>
        <w:t>Type: QoSChangeNotif</w:t>
      </w:r>
      <w:bookmarkEnd w:id="6855"/>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r w:rsidRPr="008355E0">
        <w:t>QoSChangeNotif</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r w:rsidRPr="008355E0">
              <w:t>subscriptionId</w:t>
            </w:r>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r w:rsidRPr="008355E0">
              <w:t>array(QoSChangeReport)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r w:rsidRPr="008355E0">
              <w:t>1..N</w:t>
            </w:r>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50"/>
      </w:pPr>
      <w:bookmarkStart w:id="6856" w:name="_Toc216347477"/>
      <w:r w:rsidRPr="008355E0">
        <w:lastRenderedPageBreak/>
        <w:t>6.10.6.2.10</w:t>
      </w:r>
      <w:r w:rsidRPr="008355E0">
        <w:tab/>
        <w:t>Type: QoSChangeReport</w:t>
      </w:r>
      <w:bookmarkEnd w:id="6856"/>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r>
        <w:t>QoSChangeReport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r>
              <w:t>ueIdsList</w:t>
            </w:r>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r>
              <w:t>1..N</w:t>
            </w:r>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r w:rsidRPr="00E45330">
              <w:t>serviceId</w:t>
            </w:r>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r>
              <w:t>ueIdsList"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50"/>
      </w:pPr>
      <w:bookmarkStart w:id="6857" w:name="_Toc216347478"/>
      <w:r w:rsidRPr="008874EC">
        <w:t>6.</w:t>
      </w:r>
      <w:r w:rsidRPr="005356FE">
        <w:t>10.6.2.</w:t>
      </w:r>
      <w:r w:rsidR="008355E0">
        <w:t>11</w:t>
      </w:r>
      <w:r w:rsidRPr="0046710E">
        <w:tab/>
        <w:t xml:space="preserve">Type: </w:t>
      </w:r>
      <w:r>
        <w:t>V2xTarget</w:t>
      </w:r>
      <w:bookmarkEnd w:id="6857"/>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r w:rsidRPr="00E45330">
              <w:t>serviceId</w:t>
            </w:r>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r w:rsidRPr="00E45330">
              <w:rPr>
                <w:rFonts w:hint="eastAsia"/>
                <w:lang w:eastAsia="zh-CN"/>
              </w:rPr>
              <w:t>ueId</w:t>
            </w:r>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40"/>
        <w:rPr>
          <w:lang w:val="en-US"/>
        </w:rPr>
      </w:pPr>
      <w:bookmarkStart w:id="6858" w:name="_Toc216347479"/>
      <w:r w:rsidRPr="008874EC">
        <w:t>6.</w:t>
      </w:r>
      <w:r w:rsidRPr="005356FE">
        <w:t>10</w:t>
      </w:r>
      <w:r w:rsidRPr="005356FE">
        <w:rPr>
          <w:lang w:val="en-US"/>
        </w:rPr>
        <w:t>.6.3</w:t>
      </w:r>
      <w:r w:rsidRPr="005356FE">
        <w:rPr>
          <w:lang w:val="en-US"/>
        </w:rPr>
        <w:tab/>
        <w:t>Simple data types and enumerations</w:t>
      </w:r>
      <w:bookmarkEnd w:id="6858"/>
    </w:p>
    <w:p w14:paraId="4E26CA7C" w14:textId="77777777" w:rsidR="00B44951" w:rsidRPr="005356FE" w:rsidRDefault="00B44951" w:rsidP="00B44951">
      <w:pPr>
        <w:pStyle w:val="50"/>
      </w:pPr>
      <w:bookmarkStart w:id="6859" w:name="_Toc216347480"/>
      <w:r w:rsidRPr="005356FE">
        <w:t>6.10.6.3.1</w:t>
      </w:r>
      <w:r w:rsidRPr="005356FE">
        <w:tab/>
        <w:t>Introduction</w:t>
      </w:r>
      <w:bookmarkEnd w:id="6859"/>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50"/>
      </w:pPr>
      <w:bookmarkStart w:id="6860" w:name="_Toc216347481"/>
      <w:r w:rsidRPr="005356FE">
        <w:t>6.10.6.3.2</w:t>
      </w:r>
      <w:r w:rsidRPr="005356FE">
        <w:tab/>
        <w:t>Simple</w:t>
      </w:r>
      <w:r w:rsidRPr="0046710E">
        <w:t xml:space="preserve"> data types</w:t>
      </w:r>
      <w:bookmarkEnd w:id="6860"/>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50"/>
      </w:pPr>
      <w:bookmarkStart w:id="6861" w:name="_Toc216347482"/>
      <w:r w:rsidRPr="00E45330">
        <w:t>6</w:t>
      </w:r>
      <w:r w:rsidRPr="00C709FF">
        <w:t>.10.6.3.3</w:t>
      </w:r>
      <w:r w:rsidRPr="00C709FF">
        <w:tab/>
        <w:t>Enumeration: AckResult</w:t>
      </w:r>
      <w:bookmarkEnd w:id="6861"/>
    </w:p>
    <w:p w14:paraId="00DACCBB" w14:textId="77777777" w:rsidR="008355E0" w:rsidRPr="005356FE" w:rsidRDefault="008355E0" w:rsidP="008355E0">
      <w:r w:rsidRPr="00384E92">
        <w:t xml:space="preserve">The enumeration </w:t>
      </w:r>
      <w:r w:rsidRPr="00C709FF">
        <w:t>AckResult</w:t>
      </w:r>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lastRenderedPageBreak/>
        <w:t>Table 6.10.6.3.</w:t>
      </w:r>
      <w:r>
        <w:t>3</w:t>
      </w:r>
      <w:r w:rsidRPr="00C709FF">
        <w:t>-1:</w:t>
      </w:r>
      <w:r w:rsidRPr="00E45330">
        <w:t xml:space="preserve"> Enumeration </w:t>
      </w:r>
      <w:r>
        <w:t>Ack</w:t>
      </w:r>
      <w:r w:rsidRPr="00E45330">
        <w:t>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bookmarkStart w:id="6862" w:name="_Hlk147983751"/>
            <w:r>
              <w:t>POSITIVE</w:t>
            </w:r>
            <w:bookmarkEnd w:id="6862"/>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bookmarkStart w:id="6863" w:name="_Hlk147983778"/>
            <w:r>
              <w:t>Indicates that the acknowledgement is positive.</w:t>
            </w:r>
            <w:bookmarkEnd w:id="6863"/>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bookmarkStart w:id="6864" w:name="_Hlk147983757"/>
            <w:r>
              <w:t>NEGATIVE</w:t>
            </w:r>
            <w:bookmarkEnd w:id="6864"/>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50"/>
      </w:pPr>
      <w:bookmarkStart w:id="6865" w:name="_Toc216347483"/>
      <w:r w:rsidRPr="00E45330">
        <w:t>6</w:t>
      </w:r>
      <w:r w:rsidRPr="00C709FF">
        <w:t>.10.6.</w:t>
      </w:r>
      <w:r w:rsidRPr="008355E0">
        <w:t>3.4</w:t>
      </w:r>
      <w:r w:rsidRPr="008355E0">
        <w:tab/>
        <w:t>Enumeration: LoA</w:t>
      </w:r>
      <w:bookmarkEnd w:id="6865"/>
    </w:p>
    <w:p w14:paraId="408125A4" w14:textId="77777777" w:rsidR="008355E0" w:rsidRPr="008355E0" w:rsidRDefault="008355E0" w:rsidP="008355E0">
      <w:r w:rsidRPr="008355E0">
        <w:t>The enumeration LoA represents the Level of Automation (LoA).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Table 6.10.6.3.4-1: Enumeration LoA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Indicates that the LoA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Indicates that the LoA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Indicates that the LoA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Indicates that the LoA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Indicates that the LoA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Indicates that the LoA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The definition of this enumeration data type complies with the LoA definition specified in clause 4.2 of 3GPP TS 22.186 [</w:t>
      </w:r>
      <w:r w:rsidRPr="008355E0">
        <w:rPr>
          <w:lang w:val="en-US"/>
        </w:rPr>
        <w:t>35</w:t>
      </w:r>
      <w:r w:rsidRPr="008355E0">
        <w:t>].</w:t>
      </w:r>
    </w:p>
    <w:p w14:paraId="4338EE9D" w14:textId="77777777" w:rsidR="00B44951" w:rsidRPr="005356FE" w:rsidRDefault="00B44951" w:rsidP="00B44951">
      <w:pPr>
        <w:pStyle w:val="40"/>
        <w:rPr>
          <w:lang w:val="en-US"/>
        </w:rPr>
      </w:pPr>
      <w:bookmarkStart w:id="6866" w:name="_Toc216347484"/>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66"/>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40"/>
      </w:pPr>
      <w:bookmarkStart w:id="6867" w:name="_Toc216347485"/>
      <w:r w:rsidRPr="005356FE">
        <w:t>6.10.6.5</w:t>
      </w:r>
      <w:r w:rsidRPr="005356FE">
        <w:tab/>
        <w:t>Binary data</w:t>
      </w:r>
      <w:bookmarkEnd w:id="6867"/>
    </w:p>
    <w:p w14:paraId="319E0110" w14:textId="77777777" w:rsidR="00B44951" w:rsidRPr="005356FE" w:rsidRDefault="00B44951" w:rsidP="00B44951">
      <w:pPr>
        <w:pStyle w:val="50"/>
      </w:pPr>
      <w:bookmarkStart w:id="6868" w:name="_Toc216347486"/>
      <w:r w:rsidRPr="005356FE">
        <w:t>6.10.6.5.1</w:t>
      </w:r>
      <w:r w:rsidRPr="005356FE">
        <w:tab/>
        <w:t>Binary Data Types</w:t>
      </w:r>
      <w:bookmarkEnd w:id="6868"/>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30"/>
      </w:pPr>
      <w:bookmarkStart w:id="6869" w:name="_Toc216347487"/>
      <w:r w:rsidRPr="008874EC">
        <w:t>6.</w:t>
      </w:r>
      <w:r w:rsidRPr="005356FE">
        <w:t>10.7</w:t>
      </w:r>
      <w:r w:rsidRPr="005356FE">
        <w:tab/>
        <w:t>Error Handling</w:t>
      </w:r>
      <w:bookmarkEnd w:id="6869"/>
    </w:p>
    <w:p w14:paraId="19125CDE" w14:textId="77777777" w:rsidR="00B44951" w:rsidRPr="005356FE" w:rsidRDefault="00B44951" w:rsidP="00B44951">
      <w:pPr>
        <w:pStyle w:val="40"/>
      </w:pPr>
      <w:bookmarkStart w:id="6870" w:name="_Toc216347488"/>
      <w:r w:rsidRPr="005356FE">
        <w:t>6.10.7.1</w:t>
      </w:r>
      <w:r w:rsidRPr="005356FE">
        <w:tab/>
        <w:t>General</w:t>
      </w:r>
      <w:bookmarkEnd w:id="6870"/>
    </w:p>
    <w:p w14:paraId="7081702F" w14:textId="77777777" w:rsidR="00B44951" w:rsidRPr="005356FE" w:rsidRDefault="00B44951" w:rsidP="00B44951">
      <w:r w:rsidRPr="005356FE">
        <w:t>For the VAE_ServiceAndQoSControlInfo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In addition, the requirements in the following clauses are applicable for the VAE_ServiceAndQoSControlInfo API.</w:t>
      </w:r>
    </w:p>
    <w:p w14:paraId="60806278" w14:textId="77777777" w:rsidR="00B44951" w:rsidRPr="005356FE" w:rsidRDefault="00B44951" w:rsidP="00B44951">
      <w:pPr>
        <w:pStyle w:val="40"/>
      </w:pPr>
      <w:bookmarkStart w:id="6871" w:name="_Toc216347489"/>
      <w:r w:rsidRPr="005356FE">
        <w:t>6.10.7.2</w:t>
      </w:r>
      <w:r w:rsidRPr="005356FE">
        <w:tab/>
        <w:t>Protocol Errors</w:t>
      </w:r>
      <w:bookmarkEnd w:id="6871"/>
    </w:p>
    <w:p w14:paraId="384E80BE" w14:textId="77777777" w:rsidR="00B44951" w:rsidRPr="005356FE" w:rsidRDefault="00B44951" w:rsidP="00B44951">
      <w:r w:rsidRPr="005356FE">
        <w:t>No specific protocol errors for the VAE_ServiceAndQoSControlInfo API are specified.</w:t>
      </w:r>
    </w:p>
    <w:p w14:paraId="36ADC91F" w14:textId="77777777" w:rsidR="00B44951" w:rsidRPr="008874EC" w:rsidRDefault="00B44951" w:rsidP="00B44951">
      <w:pPr>
        <w:pStyle w:val="40"/>
      </w:pPr>
      <w:bookmarkStart w:id="6872" w:name="_Toc216347490"/>
      <w:r w:rsidRPr="005356FE">
        <w:t>6.10.7.3</w:t>
      </w:r>
      <w:r w:rsidRPr="005356FE">
        <w:tab/>
        <w:t>Application Erro</w:t>
      </w:r>
      <w:r w:rsidRPr="008874EC">
        <w:t>rs</w:t>
      </w:r>
      <w:bookmarkEnd w:id="6872"/>
    </w:p>
    <w:p w14:paraId="44098AC5" w14:textId="77777777" w:rsidR="00B44951" w:rsidRPr="005356FE" w:rsidRDefault="00B44951" w:rsidP="00B44951">
      <w:r w:rsidRPr="005356FE">
        <w:t>The application errors defined for the VAE_ServiceAndQoSControlInfo API are listed in Table 6.10.7.3-1.</w:t>
      </w:r>
    </w:p>
    <w:p w14:paraId="3D1D7F9C" w14:textId="77777777" w:rsidR="00B44951" w:rsidRPr="005356FE" w:rsidRDefault="00B44951" w:rsidP="00B44951">
      <w:pPr>
        <w:pStyle w:val="TH"/>
      </w:pPr>
      <w:r w:rsidRPr="005356FE">
        <w:lastRenderedPageBreak/>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30"/>
        <w:rPr>
          <w:lang w:eastAsia="zh-CN"/>
        </w:rPr>
      </w:pPr>
      <w:bookmarkStart w:id="6873" w:name="_Toc216347491"/>
      <w:r w:rsidRPr="005356FE">
        <w:t>6.10.8</w:t>
      </w:r>
      <w:r w:rsidRPr="005356FE">
        <w:rPr>
          <w:lang w:eastAsia="zh-CN"/>
        </w:rPr>
        <w:tab/>
        <w:t>Feature negotiation</w:t>
      </w:r>
      <w:bookmarkEnd w:id="6873"/>
    </w:p>
    <w:p w14:paraId="52D22DDF" w14:textId="77777777" w:rsidR="00B44951" w:rsidRPr="005356FE" w:rsidRDefault="00B44951" w:rsidP="00B44951">
      <w:r w:rsidRPr="005356FE">
        <w:t xml:space="preserve">The optional features listed in table 6.10.8-1 are defined for the VAE_ServiceAndQoSControlInfo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30"/>
      </w:pPr>
      <w:bookmarkStart w:id="6874" w:name="_Toc216347492"/>
      <w:r w:rsidRPr="005356FE">
        <w:t>6.10.9</w:t>
      </w:r>
      <w:r w:rsidRPr="005356FE">
        <w:tab/>
        <w:t>Security</w:t>
      </w:r>
      <w:bookmarkEnd w:id="6874"/>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r w:rsidRPr="003D2277">
        <w:t>VAE_ServiceAndQoSControlInfo</w:t>
      </w:r>
      <w:r w:rsidRPr="008874EC">
        <w:t xml:space="preserve"> </w:t>
      </w:r>
      <w:r w:rsidRPr="008874EC">
        <w:rPr>
          <w:noProof/>
          <w:lang w:eastAsia="zh-CN"/>
        </w:rPr>
        <w:t>API.</w:t>
      </w:r>
    </w:p>
    <w:p w14:paraId="19192060" w14:textId="77777777" w:rsidR="00750AB0" w:rsidRPr="008874EC" w:rsidRDefault="00A04699" w:rsidP="00750AB0">
      <w:pPr>
        <w:pStyle w:val="2"/>
      </w:pPr>
      <w:r w:rsidRPr="00E45330">
        <w:br w:type="page"/>
      </w:r>
      <w:bookmarkStart w:id="6875" w:name="_Toc216347493"/>
      <w:r w:rsidR="00750AB0" w:rsidRPr="008874EC">
        <w:lastRenderedPageBreak/>
        <w:t>6</w:t>
      </w:r>
      <w:r w:rsidR="00750AB0" w:rsidRPr="005356FE">
        <w:t>.11</w:t>
      </w:r>
      <w:r w:rsidR="00750AB0" w:rsidRPr="005356FE">
        <w:tab/>
        <w:t>V</w:t>
      </w:r>
      <w:r w:rsidR="00750AB0" w:rsidRPr="00D55692">
        <w:t>AE_VRU</w:t>
      </w:r>
      <w:r w:rsidR="00750AB0">
        <w:t>Z</w:t>
      </w:r>
      <w:r w:rsidR="00750AB0" w:rsidRPr="00D55692">
        <w:t>oneManagement</w:t>
      </w:r>
      <w:r w:rsidR="00750AB0" w:rsidRPr="008874EC">
        <w:t xml:space="preserve"> API</w:t>
      </w:r>
      <w:bookmarkEnd w:id="6875"/>
    </w:p>
    <w:p w14:paraId="73FBC855" w14:textId="77777777" w:rsidR="00750AB0" w:rsidRPr="008874EC" w:rsidRDefault="00750AB0" w:rsidP="00750AB0">
      <w:pPr>
        <w:pStyle w:val="30"/>
      </w:pPr>
      <w:bookmarkStart w:id="6876" w:name="_Toc96843412"/>
      <w:bookmarkStart w:id="6877" w:name="_Toc96844387"/>
      <w:bookmarkStart w:id="6878" w:name="_Toc100739960"/>
      <w:bookmarkStart w:id="6879" w:name="_Toc129252533"/>
      <w:bookmarkStart w:id="6880" w:name="_Toc144024232"/>
      <w:bookmarkStart w:id="6881" w:name="_Toc144459664"/>
      <w:bookmarkStart w:id="6882" w:name="_Toc216347494"/>
      <w:r w:rsidRPr="008874EC">
        <w:t>6.</w:t>
      </w:r>
      <w:r w:rsidRPr="005356FE">
        <w:t>11.1</w:t>
      </w:r>
      <w:r w:rsidRPr="005356FE">
        <w:tab/>
        <w:t>Intr</w:t>
      </w:r>
      <w:r w:rsidRPr="008874EC">
        <w:t>oduction</w:t>
      </w:r>
      <w:bookmarkEnd w:id="6876"/>
      <w:bookmarkEnd w:id="6877"/>
      <w:bookmarkEnd w:id="6878"/>
      <w:bookmarkEnd w:id="6879"/>
      <w:bookmarkEnd w:id="6880"/>
      <w:bookmarkEnd w:id="6881"/>
      <w:bookmarkEnd w:id="6882"/>
    </w:p>
    <w:p w14:paraId="1D414D55" w14:textId="77777777" w:rsidR="00750AB0" w:rsidRPr="008874EC" w:rsidRDefault="00750AB0" w:rsidP="00750AB0">
      <w:pPr>
        <w:rPr>
          <w:noProof/>
          <w:lang w:eastAsia="zh-CN"/>
        </w:rPr>
      </w:pPr>
      <w:r w:rsidRPr="008874EC">
        <w:rPr>
          <w:noProof/>
        </w:rPr>
        <w:t xml:space="preserve">The </w:t>
      </w:r>
      <w:r w:rsidRPr="00D55692">
        <w:t>VAE_VRU</w:t>
      </w:r>
      <w:r>
        <w:t>Z</w:t>
      </w:r>
      <w:r w:rsidRPr="00D55692">
        <w:t>oneManagement</w:t>
      </w:r>
      <w:r w:rsidRPr="008874EC">
        <w:t xml:space="preserve"> </w:t>
      </w:r>
      <w:r w:rsidRPr="008874EC">
        <w:rPr>
          <w:noProof/>
        </w:rPr>
        <w:t xml:space="preserve">service shall use the </w:t>
      </w:r>
      <w:r w:rsidRPr="00D55692">
        <w:t>VAE_VRU</w:t>
      </w:r>
      <w:r>
        <w:t>Z</w:t>
      </w:r>
      <w:r w:rsidRPr="00D55692">
        <w:t>oneManagement</w:t>
      </w:r>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r w:rsidRPr="00D55692">
        <w:t>VAE_VRU</w:t>
      </w:r>
      <w:r>
        <w:t>Z</w:t>
      </w:r>
      <w:r w:rsidRPr="00D55692">
        <w:t>oneManagement</w:t>
      </w:r>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83" w:name="_Toc96843413"/>
      <w:bookmarkStart w:id="6884" w:name="_Toc96844388"/>
      <w:bookmarkStart w:id="6885" w:name="_Toc100739961"/>
      <w:bookmarkStart w:id="6886"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30"/>
      </w:pPr>
      <w:bookmarkStart w:id="6887" w:name="_Toc144024233"/>
      <w:bookmarkStart w:id="6888" w:name="_Toc144459665"/>
      <w:bookmarkStart w:id="6889" w:name="_Toc216347495"/>
      <w:r w:rsidRPr="005356FE">
        <w:t>6.11.2</w:t>
      </w:r>
      <w:r w:rsidRPr="005356FE">
        <w:tab/>
        <w:t>Usage of HTTP</w:t>
      </w:r>
      <w:bookmarkEnd w:id="6883"/>
      <w:bookmarkEnd w:id="6884"/>
      <w:bookmarkEnd w:id="6885"/>
      <w:bookmarkEnd w:id="6886"/>
      <w:bookmarkEnd w:id="6887"/>
      <w:bookmarkEnd w:id="6888"/>
      <w:bookmarkEnd w:id="6889"/>
    </w:p>
    <w:p w14:paraId="037D05B9" w14:textId="77777777" w:rsidR="00750AB0" w:rsidRPr="005356FE" w:rsidRDefault="00750AB0" w:rsidP="00750AB0">
      <w:r w:rsidRPr="005356FE">
        <w:t xml:space="preserve">The provisions of clause 5.2.2 of 3GPP TS 29.122 [22] shall apply for the VAE_VRUZoneManagement </w:t>
      </w:r>
      <w:r w:rsidRPr="005356FE">
        <w:rPr>
          <w:noProof/>
          <w:lang w:eastAsia="zh-CN"/>
        </w:rPr>
        <w:t>API.</w:t>
      </w:r>
    </w:p>
    <w:p w14:paraId="6E513E6E" w14:textId="77777777" w:rsidR="00750AB0" w:rsidRPr="005356FE" w:rsidRDefault="00750AB0" w:rsidP="00750AB0">
      <w:pPr>
        <w:pStyle w:val="30"/>
      </w:pPr>
      <w:bookmarkStart w:id="6890" w:name="_Toc144024234"/>
      <w:bookmarkStart w:id="6891" w:name="_Toc144459666"/>
      <w:bookmarkStart w:id="6892" w:name="_Toc216347496"/>
      <w:r w:rsidRPr="005356FE">
        <w:t>6.11.3</w:t>
      </w:r>
      <w:r w:rsidRPr="005356FE">
        <w:tab/>
        <w:t>Resources</w:t>
      </w:r>
      <w:bookmarkEnd w:id="6890"/>
      <w:bookmarkEnd w:id="6891"/>
      <w:bookmarkEnd w:id="6892"/>
    </w:p>
    <w:p w14:paraId="3DD4F2F4" w14:textId="77777777" w:rsidR="00750AB0" w:rsidRPr="005356FE" w:rsidRDefault="00750AB0" w:rsidP="00750AB0">
      <w:pPr>
        <w:pStyle w:val="40"/>
      </w:pPr>
      <w:bookmarkStart w:id="6893" w:name="_Toc67903523"/>
      <w:bookmarkStart w:id="6894" w:name="_Toc96843415"/>
      <w:bookmarkStart w:id="6895" w:name="_Toc96844390"/>
      <w:bookmarkStart w:id="6896" w:name="_Toc100739963"/>
      <w:bookmarkStart w:id="6897" w:name="_Toc129252536"/>
      <w:bookmarkStart w:id="6898" w:name="_Toc144024235"/>
      <w:bookmarkStart w:id="6899" w:name="_Toc144459667"/>
      <w:bookmarkStart w:id="6900" w:name="_Toc216347497"/>
      <w:r w:rsidRPr="005356FE">
        <w:t>6.11.3.1</w:t>
      </w:r>
      <w:r w:rsidRPr="005356FE">
        <w:tab/>
        <w:t>Overview</w:t>
      </w:r>
      <w:bookmarkEnd w:id="6893"/>
      <w:bookmarkEnd w:id="6894"/>
      <w:bookmarkEnd w:id="6895"/>
      <w:bookmarkEnd w:id="6896"/>
      <w:bookmarkEnd w:id="6897"/>
      <w:bookmarkEnd w:id="6898"/>
      <w:bookmarkEnd w:id="6899"/>
      <w:bookmarkEnd w:id="6900"/>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r w:rsidRPr="00D55692">
        <w:t>VAE_VRU</w:t>
      </w:r>
      <w:r>
        <w:t>Z</w:t>
      </w:r>
      <w:r w:rsidRPr="00D55692">
        <w:t>oneManagement</w:t>
      </w:r>
      <w:r w:rsidRPr="008874EC">
        <w:t xml:space="preserve"> API.</w:t>
      </w:r>
    </w:p>
    <w:bookmarkStart w:id="6901" w:name="_MON_1753275437"/>
    <w:bookmarkEnd w:id="6901"/>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4pt;height:168pt" o:ole="">
            <v:imagedata r:id="rId103" o:title=""/>
          </v:shape>
          <o:OLEObject Type="Embed" ProgID="Word.Document.8" ShapeID="_x0000_i1072" DrawAspect="Content" ObjectID="_1826960033"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r w:rsidRPr="00D55692">
        <w:t>VAE_VRU</w:t>
      </w:r>
      <w:r>
        <w:t>Z</w:t>
      </w:r>
      <w:r w:rsidRPr="00D55692">
        <w:t>oneManagement</w:t>
      </w:r>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r w:rsidRPr="00D55692">
        <w:t>VAE_VRU</w:t>
      </w:r>
      <w:r>
        <w:t>Z</w:t>
      </w:r>
      <w:r w:rsidRPr="00D55692">
        <w:t>oneManagement</w:t>
      </w:r>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lastRenderedPageBreak/>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/subscriptions</w:t>
            </w:r>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/subscriptions/{subscriptionId}</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40"/>
        <w:rPr>
          <w:lang w:val="fr-FR"/>
        </w:rPr>
      </w:pPr>
      <w:bookmarkStart w:id="6902" w:name="_Toc67903524"/>
      <w:bookmarkStart w:id="6903" w:name="_Toc96843416"/>
      <w:bookmarkStart w:id="6904" w:name="_Toc96844391"/>
      <w:bookmarkStart w:id="6905" w:name="_Toc100739964"/>
      <w:bookmarkStart w:id="6906" w:name="_Toc129252537"/>
      <w:bookmarkStart w:id="6907" w:name="_Toc144024236"/>
      <w:bookmarkStart w:id="6908" w:name="_Toc144459668"/>
      <w:bookmarkStart w:id="6909" w:name="_Toc216347498"/>
      <w:r w:rsidRPr="00B413F6">
        <w:rPr>
          <w:lang w:val="fr-FR"/>
        </w:rPr>
        <w:t>6</w:t>
      </w:r>
      <w:r w:rsidRPr="005356FE">
        <w:rPr>
          <w:lang w:val="fr-FR"/>
        </w:rPr>
        <w:t>.11.3.2</w:t>
      </w:r>
      <w:r w:rsidRPr="005356FE">
        <w:rPr>
          <w:lang w:val="fr-FR"/>
        </w:rPr>
        <w:tab/>
        <w:t xml:space="preserve">Resource: </w:t>
      </w:r>
      <w:bookmarkEnd w:id="6902"/>
      <w:bookmarkEnd w:id="6903"/>
      <w:bookmarkEnd w:id="6904"/>
      <w:bookmarkEnd w:id="6905"/>
      <w:bookmarkEnd w:id="6906"/>
      <w:r w:rsidRPr="005356FE">
        <w:rPr>
          <w:lang w:val="fr-FR"/>
        </w:rPr>
        <w:t>VRU Zone Management Subscriptions</w:t>
      </w:r>
      <w:bookmarkEnd w:id="6907"/>
      <w:bookmarkEnd w:id="6908"/>
      <w:bookmarkEnd w:id="6909"/>
    </w:p>
    <w:p w14:paraId="6A098904" w14:textId="77777777" w:rsidR="00750AB0" w:rsidRPr="005356FE" w:rsidRDefault="00750AB0" w:rsidP="00750AB0">
      <w:pPr>
        <w:pStyle w:val="50"/>
        <w:rPr>
          <w:lang w:val="fr-FR"/>
        </w:rPr>
      </w:pPr>
      <w:bookmarkStart w:id="6910" w:name="_Toc67903525"/>
      <w:bookmarkStart w:id="6911" w:name="_Toc96843417"/>
      <w:bookmarkStart w:id="6912" w:name="_Toc96844392"/>
      <w:bookmarkStart w:id="6913" w:name="_Toc100739965"/>
      <w:bookmarkStart w:id="6914" w:name="_Toc129252538"/>
      <w:bookmarkStart w:id="6915" w:name="_Toc144024237"/>
      <w:bookmarkStart w:id="6916" w:name="_Toc144459669"/>
      <w:bookmarkStart w:id="6917" w:name="_Toc216347499"/>
      <w:r w:rsidRPr="005356FE">
        <w:rPr>
          <w:lang w:val="fr-FR"/>
        </w:rPr>
        <w:t>6.11.3.2.1</w:t>
      </w:r>
      <w:r w:rsidRPr="005356FE">
        <w:rPr>
          <w:lang w:val="fr-FR"/>
        </w:rPr>
        <w:tab/>
        <w:t>Description</w:t>
      </w:r>
      <w:bookmarkEnd w:id="6910"/>
      <w:bookmarkEnd w:id="6911"/>
      <w:bookmarkEnd w:id="6912"/>
      <w:bookmarkEnd w:id="6913"/>
      <w:bookmarkEnd w:id="6914"/>
      <w:bookmarkEnd w:id="6915"/>
      <w:bookmarkEnd w:id="6916"/>
      <w:bookmarkEnd w:id="6917"/>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50"/>
      </w:pPr>
      <w:bookmarkStart w:id="6918" w:name="_Toc67903526"/>
      <w:bookmarkStart w:id="6919" w:name="_Toc96843418"/>
      <w:bookmarkStart w:id="6920" w:name="_Toc96844393"/>
      <w:bookmarkStart w:id="6921" w:name="_Toc100739966"/>
      <w:bookmarkStart w:id="6922" w:name="_Toc129252539"/>
      <w:bookmarkStart w:id="6923" w:name="_Toc144024238"/>
      <w:bookmarkStart w:id="6924" w:name="_Toc144459670"/>
      <w:bookmarkStart w:id="6925" w:name="_Toc216347500"/>
      <w:r w:rsidRPr="005356FE">
        <w:t>6.11.3.2.2</w:t>
      </w:r>
      <w:r w:rsidRPr="005356FE">
        <w:tab/>
        <w:t>Resource Definition</w:t>
      </w:r>
      <w:bookmarkEnd w:id="6918"/>
      <w:bookmarkEnd w:id="6919"/>
      <w:bookmarkEnd w:id="6920"/>
      <w:bookmarkEnd w:id="6921"/>
      <w:bookmarkEnd w:id="6922"/>
      <w:bookmarkEnd w:id="6923"/>
      <w:bookmarkEnd w:id="6924"/>
      <w:bookmarkEnd w:id="6925"/>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w:t>
      </w:r>
      <w:bookmarkStart w:id="6926" w:name="_Hlk131952354"/>
      <w:r w:rsidRPr="005356FE">
        <w:rPr>
          <w:b/>
          <w:noProof/>
          <w:lang w:val="en-US"/>
        </w:rPr>
        <w:t>&lt;apiVersion&gt;</w:t>
      </w:r>
      <w:bookmarkEnd w:id="6926"/>
      <w:r w:rsidRPr="005356FE">
        <w:rPr>
          <w:b/>
          <w:noProof/>
          <w:lang w:val="en-US"/>
        </w:rPr>
        <w:t>/subscriptions</w:t>
      </w:r>
    </w:p>
    <w:p w14:paraId="0443B48E" w14:textId="77777777" w:rsidR="00750AB0" w:rsidRPr="005356FE" w:rsidRDefault="00750AB0" w:rsidP="00750AB0">
      <w:pPr>
        <w:rPr>
          <w:rFonts w:ascii="Arial" w:hAnsi="Arial" w:cs="Arial"/>
        </w:rPr>
      </w:pPr>
      <w:r w:rsidRPr="005356FE">
        <w:t>This resource shall support the resource URI variables defined in table 6.11.3.2.2-1</w:t>
      </w:r>
      <w:r w:rsidRPr="005356FE">
        <w:rPr>
          <w:rFonts w:ascii="Arial" w:hAnsi="Arial" w:cs="Arial"/>
        </w:rPr>
        <w:t>.</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r w:rsidRPr="005356FE">
              <w:t>apiRoot</w:t>
            </w:r>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50"/>
      </w:pPr>
      <w:bookmarkStart w:id="6927" w:name="_Toc67903527"/>
      <w:bookmarkStart w:id="6928" w:name="_Toc96843419"/>
      <w:bookmarkStart w:id="6929" w:name="_Toc96844394"/>
      <w:bookmarkStart w:id="6930" w:name="_Toc100739967"/>
      <w:bookmarkStart w:id="6931" w:name="_Toc129252540"/>
      <w:bookmarkStart w:id="6932" w:name="_Toc144024239"/>
      <w:bookmarkStart w:id="6933" w:name="_Toc144459671"/>
      <w:bookmarkStart w:id="6934" w:name="_Toc216347501"/>
      <w:r w:rsidRPr="005356FE">
        <w:t>6.11.3.2.3</w:t>
      </w:r>
      <w:r w:rsidRPr="005356FE">
        <w:tab/>
        <w:t>Resource Standard Methods</w:t>
      </w:r>
      <w:bookmarkEnd w:id="6927"/>
      <w:bookmarkEnd w:id="6928"/>
      <w:bookmarkEnd w:id="6929"/>
      <w:bookmarkEnd w:id="6930"/>
      <w:bookmarkEnd w:id="6931"/>
      <w:bookmarkEnd w:id="6932"/>
      <w:bookmarkEnd w:id="6933"/>
      <w:bookmarkEnd w:id="6934"/>
    </w:p>
    <w:p w14:paraId="07622F5A" w14:textId="77777777" w:rsidR="00750AB0" w:rsidRPr="005356FE" w:rsidRDefault="00750AB0" w:rsidP="00750AB0">
      <w:pPr>
        <w:pStyle w:val="6"/>
      </w:pPr>
      <w:bookmarkStart w:id="6935" w:name="_Toc96843421"/>
      <w:bookmarkStart w:id="6936" w:name="_Toc96844396"/>
      <w:bookmarkStart w:id="6937" w:name="_Toc100739969"/>
      <w:bookmarkStart w:id="6938" w:name="_Toc129252542"/>
      <w:bookmarkStart w:id="6939" w:name="_Toc144024240"/>
      <w:bookmarkStart w:id="6940" w:name="_Toc144459672"/>
      <w:bookmarkStart w:id="6941" w:name="_Toc216347502"/>
      <w:r w:rsidRPr="005356FE">
        <w:t>6.11.3.2.3.1</w:t>
      </w:r>
      <w:r w:rsidRPr="005356FE">
        <w:tab/>
        <w:t>POST</w:t>
      </w:r>
      <w:bookmarkEnd w:id="6935"/>
      <w:bookmarkEnd w:id="6936"/>
      <w:bookmarkEnd w:id="6937"/>
      <w:bookmarkEnd w:id="6938"/>
      <w:bookmarkEnd w:id="6939"/>
      <w:bookmarkEnd w:id="6940"/>
      <w:bookmarkEnd w:id="6941"/>
    </w:p>
    <w:p w14:paraId="5CBF4066" w14:textId="77777777" w:rsidR="00750AB0" w:rsidRPr="005356FE" w:rsidRDefault="00750AB0" w:rsidP="00750AB0">
      <w:pPr>
        <w:rPr>
          <w:noProof/>
          <w:lang w:eastAsia="zh-CN"/>
        </w:rPr>
      </w:pPr>
      <w:bookmarkStart w:id="6942"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lastRenderedPageBreak/>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{apiRoot}/</w:t>
            </w:r>
            <w:r w:rsidRPr="005356FE">
              <w:rPr>
                <w:noProof/>
              </w:rPr>
              <w:t>vae-vzm</w:t>
            </w:r>
            <w:r w:rsidRPr="005356FE">
              <w:rPr>
                <w:rFonts w:hint="eastAsia"/>
                <w:lang w:eastAsia="zh-CN"/>
              </w:rPr>
              <w:t>/</w:t>
            </w:r>
            <w:r w:rsidRPr="005356FE">
              <w:rPr>
                <w:lang w:eastAsia="zh-CN"/>
              </w:rPr>
              <w:t>&lt;apiVersion&gt;</w:t>
            </w:r>
            <w:r w:rsidRPr="005356FE">
              <w:rPr>
                <w:rFonts w:hint="eastAsia"/>
                <w:lang w:eastAsia="zh-CN"/>
              </w:rPr>
              <w:t>/</w:t>
            </w:r>
            <w:r w:rsidRPr="005356FE">
              <w:rPr>
                <w:lang w:eastAsia="zh-CN"/>
              </w:rPr>
              <w:t>subscriptions/{subscriptionId}</w:t>
            </w:r>
          </w:p>
        </w:tc>
      </w:tr>
    </w:tbl>
    <w:p w14:paraId="4DFF1664" w14:textId="77777777" w:rsidR="00750AB0" w:rsidRPr="005356FE" w:rsidRDefault="00750AB0" w:rsidP="00750AB0"/>
    <w:p w14:paraId="4E0AE7CC" w14:textId="77777777" w:rsidR="00750AB0" w:rsidRPr="005356FE" w:rsidRDefault="00750AB0" w:rsidP="00750AB0">
      <w:pPr>
        <w:pStyle w:val="50"/>
      </w:pPr>
      <w:bookmarkStart w:id="6943" w:name="_Toc96843422"/>
      <w:bookmarkStart w:id="6944" w:name="_Toc96844397"/>
      <w:bookmarkStart w:id="6945" w:name="_Toc100739970"/>
      <w:bookmarkStart w:id="6946" w:name="_Toc129252543"/>
      <w:bookmarkStart w:id="6947" w:name="_Toc144024241"/>
      <w:bookmarkStart w:id="6948" w:name="_Toc144459673"/>
      <w:bookmarkStart w:id="6949" w:name="_Toc216347503"/>
      <w:r w:rsidRPr="005356FE">
        <w:t>6.11.3.2.4</w:t>
      </w:r>
      <w:r w:rsidRPr="005356FE">
        <w:tab/>
        <w:t>Resource Custom Operations</w:t>
      </w:r>
      <w:bookmarkEnd w:id="6942"/>
      <w:bookmarkEnd w:id="6943"/>
      <w:bookmarkEnd w:id="6944"/>
      <w:bookmarkEnd w:id="6945"/>
      <w:bookmarkEnd w:id="6946"/>
      <w:bookmarkEnd w:id="6947"/>
      <w:bookmarkEnd w:id="6948"/>
      <w:bookmarkEnd w:id="6949"/>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40"/>
        <w:rPr>
          <w:lang w:val="fr-FR"/>
        </w:rPr>
      </w:pPr>
      <w:bookmarkStart w:id="6950" w:name="_Toc67903529"/>
      <w:bookmarkStart w:id="6951" w:name="_Toc96843423"/>
      <w:bookmarkStart w:id="6952" w:name="_Toc96844398"/>
      <w:bookmarkStart w:id="6953" w:name="_Toc100739971"/>
      <w:bookmarkStart w:id="6954" w:name="_Toc129252544"/>
      <w:bookmarkStart w:id="6955" w:name="_Toc144024242"/>
      <w:bookmarkStart w:id="6956" w:name="_Toc144459674"/>
      <w:bookmarkStart w:id="6957" w:name="_Toc216347504"/>
      <w:r w:rsidRPr="005356FE">
        <w:rPr>
          <w:lang w:val="fr-FR"/>
        </w:rPr>
        <w:t>6.11.3.3</w:t>
      </w:r>
      <w:r w:rsidRPr="005356FE">
        <w:rPr>
          <w:lang w:val="fr-FR"/>
        </w:rPr>
        <w:tab/>
        <w:t xml:space="preserve">Resource: </w:t>
      </w:r>
      <w:bookmarkEnd w:id="6950"/>
      <w:bookmarkEnd w:id="6951"/>
      <w:bookmarkEnd w:id="6952"/>
      <w:bookmarkEnd w:id="6953"/>
      <w:bookmarkEnd w:id="6954"/>
      <w:r w:rsidRPr="005356FE">
        <w:rPr>
          <w:lang w:val="fr-FR"/>
        </w:rPr>
        <w:t>Individual VRU Zone Management Subscription</w:t>
      </w:r>
      <w:bookmarkEnd w:id="6955"/>
      <w:bookmarkEnd w:id="6956"/>
      <w:bookmarkEnd w:id="6957"/>
    </w:p>
    <w:p w14:paraId="15B00D91" w14:textId="77777777" w:rsidR="00750AB0" w:rsidRPr="005356FE" w:rsidRDefault="00750AB0" w:rsidP="00750AB0">
      <w:pPr>
        <w:pStyle w:val="50"/>
      </w:pPr>
      <w:bookmarkStart w:id="6958" w:name="_Toc96843424"/>
      <w:bookmarkStart w:id="6959" w:name="_Toc96844399"/>
      <w:bookmarkStart w:id="6960" w:name="_Toc100739972"/>
      <w:bookmarkStart w:id="6961" w:name="_Toc129252545"/>
      <w:bookmarkStart w:id="6962" w:name="_Toc144024243"/>
      <w:bookmarkStart w:id="6963" w:name="_Toc144459675"/>
      <w:bookmarkStart w:id="6964" w:name="_Toc216347505"/>
      <w:r w:rsidRPr="005356FE">
        <w:t>6.11.3.3.1</w:t>
      </w:r>
      <w:r w:rsidRPr="005356FE">
        <w:tab/>
        <w:t>Description</w:t>
      </w:r>
      <w:bookmarkEnd w:id="6958"/>
      <w:bookmarkEnd w:id="6959"/>
      <w:bookmarkEnd w:id="6960"/>
      <w:bookmarkEnd w:id="6961"/>
      <w:bookmarkEnd w:id="6962"/>
      <w:bookmarkEnd w:id="6963"/>
      <w:bookmarkEnd w:id="6964"/>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50"/>
      </w:pPr>
      <w:bookmarkStart w:id="6965" w:name="_Toc96843425"/>
      <w:bookmarkStart w:id="6966" w:name="_Toc96844400"/>
      <w:bookmarkStart w:id="6967" w:name="_Toc100739973"/>
      <w:bookmarkStart w:id="6968" w:name="_Toc129252546"/>
      <w:bookmarkStart w:id="6969" w:name="_Toc144024244"/>
      <w:bookmarkStart w:id="6970" w:name="_Toc144459676"/>
      <w:bookmarkStart w:id="6971" w:name="_Toc216347506"/>
      <w:r w:rsidRPr="005356FE">
        <w:t>6.11.3.3.2</w:t>
      </w:r>
      <w:r w:rsidRPr="005356FE">
        <w:tab/>
        <w:t>Resource Definition</w:t>
      </w:r>
      <w:bookmarkEnd w:id="6965"/>
      <w:bookmarkEnd w:id="6966"/>
      <w:bookmarkEnd w:id="6967"/>
      <w:bookmarkEnd w:id="6968"/>
      <w:bookmarkEnd w:id="6969"/>
      <w:bookmarkEnd w:id="6970"/>
      <w:bookmarkEnd w:id="6971"/>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750AB0">
      <w:pPr>
        <w:rPr>
          <w:rFonts w:ascii="Arial" w:hAnsi="Arial" w:cs="Arial"/>
        </w:rPr>
      </w:pPr>
      <w:r w:rsidRPr="005356FE">
        <w:t>This resource shall support the resource URI variables defined in table 6.11.3.3.2-1</w:t>
      </w:r>
      <w:r w:rsidRPr="005356FE">
        <w:rPr>
          <w:rFonts w:ascii="Arial" w:hAnsi="Arial" w:cs="Arial"/>
        </w:rPr>
        <w:t>.</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r w:rsidRPr="005356FE">
              <w:t>apiRoot</w:t>
            </w:r>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r w:rsidRPr="005356FE">
              <w:t>subscriptionId</w:t>
            </w:r>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50"/>
      </w:pPr>
      <w:bookmarkStart w:id="6972" w:name="_Toc96843426"/>
      <w:bookmarkStart w:id="6973" w:name="_Toc96844401"/>
      <w:bookmarkStart w:id="6974" w:name="_Toc100739974"/>
      <w:bookmarkStart w:id="6975" w:name="_Toc129252547"/>
      <w:bookmarkStart w:id="6976" w:name="_Toc144024245"/>
      <w:bookmarkStart w:id="6977" w:name="_Toc144459677"/>
      <w:bookmarkStart w:id="6978" w:name="_Toc216347507"/>
      <w:r w:rsidRPr="005356FE">
        <w:t>6.11.3.3.3</w:t>
      </w:r>
      <w:r w:rsidRPr="005356FE">
        <w:tab/>
        <w:t>Resource Standard Methods</w:t>
      </w:r>
      <w:bookmarkEnd w:id="6972"/>
      <w:bookmarkEnd w:id="6973"/>
      <w:bookmarkEnd w:id="6974"/>
      <w:bookmarkEnd w:id="6975"/>
      <w:bookmarkEnd w:id="6976"/>
      <w:bookmarkEnd w:id="6977"/>
      <w:bookmarkEnd w:id="6978"/>
    </w:p>
    <w:p w14:paraId="4AB6D612" w14:textId="77777777" w:rsidR="00750AB0" w:rsidRPr="005356FE" w:rsidRDefault="00750AB0" w:rsidP="00750AB0">
      <w:pPr>
        <w:pStyle w:val="6"/>
      </w:pPr>
      <w:bookmarkStart w:id="6979" w:name="_Toc96843427"/>
      <w:bookmarkStart w:id="6980" w:name="_Toc96844402"/>
      <w:bookmarkStart w:id="6981" w:name="_Toc100739975"/>
      <w:bookmarkStart w:id="6982" w:name="_Toc129252548"/>
      <w:bookmarkStart w:id="6983" w:name="_Toc144024246"/>
      <w:bookmarkStart w:id="6984" w:name="_Toc144459678"/>
      <w:bookmarkStart w:id="6985" w:name="_Toc216347508"/>
      <w:r w:rsidRPr="005356FE">
        <w:t>6.11.3.3.3.1</w:t>
      </w:r>
      <w:r w:rsidRPr="005356FE">
        <w:tab/>
        <w:t>GET</w:t>
      </w:r>
      <w:bookmarkEnd w:id="6979"/>
      <w:bookmarkEnd w:id="6980"/>
      <w:bookmarkEnd w:id="6981"/>
      <w:bookmarkEnd w:id="6982"/>
      <w:bookmarkEnd w:id="6983"/>
      <w:bookmarkEnd w:id="6984"/>
      <w:bookmarkEnd w:id="6985"/>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lastRenderedPageBreak/>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50AB0">
      <w:pPr>
        <w:pStyle w:val="6"/>
      </w:pPr>
      <w:bookmarkStart w:id="6986" w:name="_Toc96843428"/>
      <w:bookmarkStart w:id="6987" w:name="_Toc96844403"/>
      <w:bookmarkStart w:id="6988" w:name="_Toc100739976"/>
      <w:bookmarkStart w:id="6989" w:name="_Toc129252549"/>
      <w:bookmarkStart w:id="6990" w:name="_Toc144024247"/>
      <w:bookmarkStart w:id="6991" w:name="_Toc144459679"/>
      <w:bookmarkStart w:id="6992" w:name="_Toc216347509"/>
      <w:r w:rsidRPr="005356FE">
        <w:t>6.11.3.3.3.2</w:t>
      </w:r>
      <w:r w:rsidRPr="005356FE">
        <w:tab/>
        <w:t>PUT</w:t>
      </w:r>
      <w:bookmarkEnd w:id="6986"/>
      <w:bookmarkEnd w:id="6987"/>
      <w:bookmarkEnd w:id="6988"/>
      <w:bookmarkEnd w:id="6989"/>
      <w:bookmarkEnd w:id="6990"/>
      <w:bookmarkEnd w:id="6991"/>
      <w:bookmarkEnd w:id="6992"/>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lastRenderedPageBreak/>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50AB0">
      <w:pPr>
        <w:pStyle w:val="6"/>
      </w:pPr>
      <w:bookmarkStart w:id="6993" w:name="_Toc144024248"/>
      <w:bookmarkStart w:id="6994" w:name="_Toc144459680"/>
      <w:bookmarkStart w:id="6995" w:name="_Toc96843429"/>
      <w:bookmarkStart w:id="6996" w:name="_Toc96844404"/>
      <w:bookmarkStart w:id="6997" w:name="_Toc100739977"/>
      <w:bookmarkStart w:id="6998" w:name="_Toc129252550"/>
      <w:bookmarkStart w:id="6999" w:name="_Toc216347510"/>
      <w:r w:rsidRPr="005356FE">
        <w:lastRenderedPageBreak/>
        <w:t>6.11.3.3.3.3</w:t>
      </w:r>
      <w:r w:rsidRPr="005356FE">
        <w:tab/>
        <w:t>PATCH</w:t>
      </w:r>
      <w:bookmarkEnd w:id="6993"/>
      <w:bookmarkEnd w:id="6994"/>
      <w:bookmarkEnd w:id="6999"/>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r w:rsidRPr="005356FE">
              <w:t>VRUZoneMngtSubscPatch</w:t>
            </w:r>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lastRenderedPageBreak/>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50AB0">
      <w:pPr>
        <w:pStyle w:val="6"/>
      </w:pPr>
      <w:bookmarkStart w:id="7000" w:name="_Toc144024249"/>
      <w:bookmarkStart w:id="7001" w:name="_Toc144459681"/>
      <w:bookmarkStart w:id="7002" w:name="_Toc216347511"/>
      <w:r w:rsidRPr="005356FE">
        <w:t>6.11.3.3.3.4</w:t>
      </w:r>
      <w:r w:rsidRPr="005356FE">
        <w:tab/>
        <w:t>DELETE</w:t>
      </w:r>
      <w:bookmarkEnd w:id="6995"/>
      <w:bookmarkEnd w:id="6996"/>
      <w:bookmarkEnd w:id="6997"/>
      <w:bookmarkEnd w:id="6998"/>
      <w:bookmarkEnd w:id="7000"/>
      <w:bookmarkEnd w:id="7001"/>
      <w:bookmarkEnd w:id="7002"/>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lastRenderedPageBreak/>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50"/>
      </w:pPr>
      <w:bookmarkStart w:id="7003" w:name="_Toc96843430"/>
      <w:bookmarkStart w:id="7004" w:name="_Toc96844405"/>
      <w:bookmarkStart w:id="7005" w:name="_Toc100739978"/>
      <w:bookmarkStart w:id="7006" w:name="_Toc129252551"/>
      <w:bookmarkStart w:id="7007" w:name="_Toc144024250"/>
      <w:bookmarkStart w:id="7008" w:name="_Toc144459682"/>
      <w:bookmarkStart w:id="7009" w:name="_Toc216347512"/>
      <w:r w:rsidRPr="008874EC">
        <w:t>6</w:t>
      </w:r>
      <w:r w:rsidRPr="005356FE">
        <w:t>.11.3.3.4</w:t>
      </w:r>
      <w:r w:rsidRPr="005356FE">
        <w:tab/>
        <w:t>Resource Custom Operations</w:t>
      </w:r>
      <w:bookmarkEnd w:id="7003"/>
      <w:bookmarkEnd w:id="7004"/>
      <w:bookmarkEnd w:id="7005"/>
      <w:bookmarkEnd w:id="7006"/>
      <w:bookmarkEnd w:id="7007"/>
      <w:bookmarkEnd w:id="7008"/>
      <w:bookmarkEnd w:id="7009"/>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30"/>
      </w:pPr>
      <w:bookmarkStart w:id="7010" w:name="_Toc93679383"/>
      <w:bookmarkStart w:id="7011" w:name="_Toc96843431"/>
      <w:bookmarkStart w:id="7012" w:name="_Toc96844406"/>
      <w:bookmarkStart w:id="7013" w:name="_Toc100739979"/>
      <w:bookmarkStart w:id="7014" w:name="_Toc129252552"/>
      <w:bookmarkStart w:id="7015" w:name="_Toc144024257"/>
      <w:bookmarkStart w:id="7016" w:name="_Toc144459689"/>
      <w:bookmarkStart w:id="7017" w:name="_Toc216347513"/>
      <w:r w:rsidRPr="005356FE">
        <w:t>6.11.4</w:t>
      </w:r>
      <w:r w:rsidRPr="005356FE">
        <w:tab/>
      </w:r>
      <w:bookmarkEnd w:id="7010"/>
      <w:r w:rsidRPr="005356FE">
        <w:t>Custom Operations without associated resources</w:t>
      </w:r>
      <w:bookmarkEnd w:id="7011"/>
      <w:bookmarkEnd w:id="7012"/>
      <w:bookmarkEnd w:id="7013"/>
      <w:bookmarkEnd w:id="7014"/>
      <w:bookmarkEnd w:id="7015"/>
      <w:bookmarkEnd w:id="7016"/>
      <w:bookmarkEnd w:id="7017"/>
    </w:p>
    <w:p w14:paraId="2737FE2C" w14:textId="77777777" w:rsidR="00750AB0" w:rsidRPr="005356FE" w:rsidRDefault="00750AB0" w:rsidP="00750AB0">
      <w:bookmarkStart w:id="7018" w:name="_Toc96843432"/>
      <w:bookmarkStart w:id="7019" w:name="_Toc96844407"/>
      <w:bookmarkStart w:id="7020" w:name="_Toc100739980"/>
      <w:bookmarkStart w:id="7021"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30"/>
      </w:pPr>
      <w:bookmarkStart w:id="7022" w:name="_Toc144024258"/>
      <w:bookmarkStart w:id="7023" w:name="_Toc144459690"/>
      <w:bookmarkStart w:id="7024" w:name="_Toc216347514"/>
      <w:r w:rsidRPr="005356FE">
        <w:t>6.11.5</w:t>
      </w:r>
      <w:r w:rsidRPr="005356FE">
        <w:tab/>
        <w:t>Notifications</w:t>
      </w:r>
      <w:bookmarkEnd w:id="7018"/>
      <w:bookmarkEnd w:id="7019"/>
      <w:bookmarkEnd w:id="7020"/>
      <w:bookmarkEnd w:id="7021"/>
      <w:bookmarkEnd w:id="7022"/>
      <w:bookmarkEnd w:id="7023"/>
      <w:bookmarkEnd w:id="7024"/>
    </w:p>
    <w:p w14:paraId="75BB9FA0" w14:textId="77777777" w:rsidR="00750AB0" w:rsidRPr="005356FE" w:rsidRDefault="00750AB0" w:rsidP="00750AB0">
      <w:pPr>
        <w:pStyle w:val="40"/>
      </w:pPr>
      <w:bookmarkStart w:id="7025" w:name="_Toc96843433"/>
      <w:bookmarkStart w:id="7026" w:name="_Toc96844408"/>
      <w:bookmarkStart w:id="7027" w:name="_Toc100739981"/>
      <w:bookmarkStart w:id="7028" w:name="_Toc129252554"/>
      <w:bookmarkStart w:id="7029" w:name="_Toc144024259"/>
      <w:bookmarkStart w:id="7030" w:name="_Toc144459691"/>
      <w:bookmarkStart w:id="7031" w:name="_Toc216347515"/>
      <w:r w:rsidRPr="005356FE">
        <w:t>6.11.5.1</w:t>
      </w:r>
      <w:r w:rsidRPr="005356FE">
        <w:tab/>
        <w:t>General</w:t>
      </w:r>
      <w:bookmarkEnd w:id="7025"/>
      <w:bookmarkEnd w:id="7026"/>
      <w:bookmarkEnd w:id="7027"/>
      <w:bookmarkEnd w:id="7028"/>
      <w:bookmarkEnd w:id="7029"/>
      <w:bookmarkEnd w:id="7030"/>
      <w:bookmarkEnd w:id="7031"/>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Table 6.11.5.1-1: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(service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r w:rsidRPr="008874EC">
              <w:t>notifUri}</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r w:rsidR="00750AB0" w:rsidRPr="008874EC">
              <w:t xml:space="preserve">nables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40"/>
        <w:rPr>
          <w:lang w:val="fr-FR"/>
        </w:rPr>
      </w:pPr>
      <w:bookmarkStart w:id="7032" w:name="_Toc96843434"/>
      <w:bookmarkStart w:id="7033" w:name="_Toc96844409"/>
      <w:bookmarkStart w:id="7034" w:name="_Toc100739982"/>
      <w:bookmarkStart w:id="7035" w:name="_Toc129252555"/>
      <w:bookmarkStart w:id="7036" w:name="_Toc144024260"/>
      <w:bookmarkStart w:id="7037" w:name="_Toc144459692"/>
      <w:bookmarkStart w:id="7038" w:name="_Toc216347516"/>
      <w:r w:rsidRPr="006D2E30">
        <w:rPr>
          <w:lang w:val="fr-FR"/>
        </w:rPr>
        <w:t>6.</w:t>
      </w:r>
      <w:r w:rsidRPr="005356FE">
        <w:rPr>
          <w:lang w:val="fr-FR"/>
        </w:rPr>
        <w:t>11.5.2</w:t>
      </w:r>
      <w:r w:rsidRPr="005356FE">
        <w:rPr>
          <w:lang w:val="fr-FR"/>
        </w:rPr>
        <w:tab/>
      </w:r>
      <w:bookmarkEnd w:id="7032"/>
      <w:bookmarkEnd w:id="7033"/>
      <w:bookmarkEnd w:id="7034"/>
      <w:bookmarkEnd w:id="7035"/>
      <w:bookmarkEnd w:id="7036"/>
      <w:bookmarkEnd w:id="7037"/>
      <w:r w:rsidRPr="005356FE">
        <w:rPr>
          <w:lang w:val="fr-FR"/>
        </w:rPr>
        <w:t>VRU Zone Management Enter/Leave Notification</w:t>
      </w:r>
      <w:bookmarkEnd w:id="7038"/>
    </w:p>
    <w:p w14:paraId="232F6B26" w14:textId="77777777" w:rsidR="00750AB0" w:rsidRPr="005356FE" w:rsidRDefault="00750AB0" w:rsidP="00750AB0">
      <w:pPr>
        <w:pStyle w:val="50"/>
        <w:rPr>
          <w:noProof/>
          <w:lang w:val="en-US"/>
        </w:rPr>
      </w:pPr>
      <w:bookmarkStart w:id="7039" w:name="_Toc96843435"/>
      <w:bookmarkStart w:id="7040" w:name="_Toc96844410"/>
      <w:bookmarkStart w:id="7041" w:name="_Toc100739983"/>
      <w:bookmarkStart w:id="7042" w:name="_Toc129252556"/>
      <w:bookmarkStart w:id="7043" w:name="_Toc144024261"/>
      <w:bookmarkStart w:id="7044" w:name="_Toc144459693"/>
      <w:bookmarkStart w:id="7045" w:name="_Toc216347517"/>
      <w:r w:rsidRPr="005356FE">
        <w:t>6.11</w:t>
      </w:r>
      <w:r w:rsidRPr="005356FE">
        <w:rPr>
          <w:lang w:val="en-US"/>
        </w:rPr>
        <w:t>.5.2</w:t>
      </w:r>
      <w:r w:rsidRPr="005356FE">
        <w:rPr>
          <w:noProof/>
          <w:lang w:val="en-US"/>
        </w:rPr>
        <w:t>.1</w:t>
      </w:r>
      <w:r w:rsidRPr="005356FE">
        <w:rPr>
          <w:noProof/>
          <w:lang w:val="en-US"/>
        </w:rPr>
        <w:tab/>
        <w:t>Description</w:t>
      </w:r>
      <w:bookmarkEnd w:id="7039"/>
      <w:bookmarkEnd w:id="7040"/>
      <w:bookmarkEnd w:id="7041"/>
      <w:bookmarkEnd w:id="7042"/>
      <w:bookmarkEnd w:id="7043"/>
      <w:bookmarkEnd w:id="7044"/>
      <w:bookmarkEnd w:id="7045"/>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50"/>
        <w:rPr>
          <w:noProof/>
        </w:rPr>
      </w:pPr>
      <w:bookmarkStart w:id="7046" w:name="_Toc96843436"/>
      <w:bookmarkStart w:id="7047" w:name="_Toc96844411"/>
      <w:bookmarkStart w:id="7048" w:name="_Toc100739984"/>
      <w:bookmarkStart w:id="7049" w:name="_Toc129252557"/>
      <w:bookmarkStart w:id="7050" w:name="_Toc144024262"/>
      <w:bookmarkStart w:id="7051" w:name="_Toc144459694"/>
      <w:bookmarkStart w:id="7052" w:name="_Toc216347518"/>
      <w:r w:rsidRPr="008874EC">
        <w:t>6</w:t>
      </w:r>
      <w:r w:rsidRPr="005356FE">
        <w:t>.11.5.2</w:t>
      </w:r>
      <w:r w:rsidRPr="005356FE">
        <w:rPr>
          <w:noProof/>
        </w:rPr>
        <w:t>.2</w:t>
      </w:r>
      <w:r w:rsidRPr="005356FE">
        <w:rPr>
          <w:noProof/>
        </w:rPr>
        <w:tab/>
        <w:t>Target URI</w:t>
      </w:r>
      <w:bookmarkEnd w:id="7046"/>
      <w:bookmarkEnd w:id="7047"/>
      <w:bookmarkEnd w:id="7048"/>
      <w:bookmarkEnd w:id="7049"/>
      <w:bookmarkEnd w:id="7050"/>
      <w:bookmarkEnd w:id="7051"/>
      <w:bookmarkEnd w:id="7052"/>
    </w:p>
    <w:p w14:paraId="6154C6EA" w14:textId="77777777" w:rsidR="00750AB0" w:rsidRPr="005356FE" w:rsidRDefault="00750AB0" w:rsidP="00750AB0">
      <w:pPr>
        <w:rPr>
          <w:rFonts w:ascii="Arial" w:hAnsi="Arial" w:cs="Arial"/>
          <w:noProof/>
        </w:rPr>
      </w:pPr>
      <w:r w:rsidRPr="005356FE">
        <w:rPr>
          <w:noProof/>
        </w:rPr>
        <w:t xml:space="preserve">The Callback URI </w:t>
      </w:r>
      <w:r w:rsidRPr="005356FE">
        <w:rPr>
          <w:b/>
          <w:noProof/>
        </w:rPr>
        <w:t>"{notifUri}"</w:t>
      </w:r>
      <w:r w:rsidRPr="005356FE">
        <w:rPr>
          <w:noProof/>
        </w:rPr>
        <w:t xml:space="preserve"> shall be used with the callback URI variables defined in table </w:t>
      </w:r>
      <w:r w:rsidRPr="005356FE">
        <w:t>6.11.5.2</w:t>
      </w:r>
      <w:r w:rsidRPr="005356FE">
        <w:rPr>
          <w:noProof/>
        </w:rPr>
        <w:t>.2-1</w:t>
      </w:r>
      <w:r w:rsidRPr="005356FE">
        <w:rPr>
          <w:rFonts w:ascii="Arial" w:hAnsi="Arial" w:cs="Arial"/>
          <w:noProof/>
        </w:rPr>
        <w:t>.</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50"/>
        <w:rPr>
          <w:noProof/>
        </w:rPr>
      </w:pPr>
      <w:bookmarkStart w:id="7053" w:name="_Toc96843437"/>
      <w:bookmarkStart w:id="7054" w:name="_Toc96844412"/>
      <w:bookmarkStart w:id="7055" w:name="_Toc100739985"/>
      <w:bookmarkStart w:id="7056" w:name="_Toc129252558"/>
      <w:bookmarkStart w:id="7057" w:name="_Toc144024263"/>
      <w:bookmarkStart w:id="7058" w:name="_Toc144459695"/>
      <w:bookmarkStart w:id="7059" w:name="_Toc216347519"/>
      <w:r w:rsidRPr="005356FE">
        <w:t>6.11.5.2</w:t>
      </w:r>
      <w:r w:rsidRPr="005356FE">
        <w:rPr>
          <w:noProof/>
        </w:rPr>
        <w:t>.3</w:t>
      </w:r>
      <w:r w:rsidRPr="005356FE">
        <w:rPr>
          <w:noProof/>
        </w:rPr>
        <w:tab/>
        <w:t>Standard Methods</w:t>
      </w:r>
      <w:bookmarkEnd w:id="7053"/>
      <w:bookmarkEnd w:id="7054"/>
      <w:bookmarkEnd w:id="7055"/>
      <w:bookmarkEnd w:id="7056"/>
      <w:bookmarkEnd w:id="7057"/>
      <w:bookmarkEnd w:id="7058"/>
      <w:bookmarkEnd w:id="7059"/>
    </w:p>
    <w:p w14:paraId="60309840" w14:textId="77777777" w:rsidR="00750AB0" w:rsidRPr="005356FE" w:rsidRDefault="00750AB0" w:rsidP="00750AB0">
      <w:pPr>
        <w:pStyle w:val="6"/>
        <w:rPr>
          <w:noProof/>
        </w:rPr>
      </w:pPr>
      <w:bookmarkStart w:id="7060" w:name="_Toc96843438"/>
      <w:bookmarkStart w:id="7061" w:name="_Toc96844413"/>
      <w:bookmarkStart w:id="7062" w:name="_Toc100739986"/>
      <w:bookmarkStart w:id="7063" w:name="_Toc129252559"/>
      <w:bookmarkStart w:id="7064" w:name="_Toc144024264"/>
      <w:bookmarkStart w:id="7065" w:name="_Toc144459696"/>
      <w:bookmarkStart w:id="7066" w:name="_Toc216347520"/>
      <w:r w:rsidRPr="005356FE">
        <w:t>6.11.5.2.3</w:t>
      </w:r>
      <w:r w:rsidRPr="005356FE">
        <w:rPr>
          <w:noProof/>
        </w:rPr>
        <w:t>.1</w:t>
      </w:r>
      <w:r w:rsidRPr="005356FE">
        <w:rPr>
          <w:noProof/>
        </w:rPr>
        <w:tab/>
        <w:t>POST</w:t>
      </w:r>
      <w:bookmarkEnd w:id="7060"/>
      <w:bookmarkEnd w:id="7061"/>
      <w:bookmarkEnd w:id="7062"/>
      <w:bookmarkEnd w:id="7063"/>
      <w:bookmarkEnd w:id="7064"/>
      <w:bookmarkEnd w:id="7065"/>
      <w:bookmarkEnd w:id="7066"/>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lastRenderedPageBreak/>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r w:rsidRPr="005356FE">
              <w:t>EnterLeaveNotif</w:t>
            </w:r>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 xml:space="preserve">Represents the VRU Zone Management </w:t>
            </w:r>
            <w:bookmarkStart w:id="7067" w:name="_Hlk147984607"/>
            <w:r w:rsidRPr="005356FE">
              <w:t xml:space="preserve">Enter/Leave </w:t>
            </w:r>
            <w:bookmarkEnd w:id="7067"/>
            <w:r w:rsidRPr="005356FE">
              <w:t>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30"/>
      </w:pPr>
      <w:bookmarkStart w:id="7068" w:name="_Toc144024265"/>
      <w:bookmarkStart w:id="7069" w:name="_Toc144459697"/>
      <w:bookmarkStart w:id="7070" w:name="_Toc96843453"/>
      <w:bookmarkStart w:id="7071" w:name="_Toc96844428"/>
      <w:bookmarkStart w:id="7072" w:name="_Toc100740001"/>
      <w:bookmarkStart w:id="7073" w:name="_Toc129252574"/>
      <w:bookmarkStart w:id="7074" w:name="_Toc216347521"/>
      <w:r w:rsidRPr="005356FE">
        <w:t>6.11.6</w:t>
      </w:r>
      <w:r w:rsidRPr="005356FE">
        <w:tab/>
        <w:t>Data Model</w:t>
      </w:r>
      <w:bookmarkEnd w:id="7068"/>
      <w:bookmarkEnd w:id="7069"/>
      <w:bookmarkEnd w:id="7074"/>
    </w:p>
    <w:p w14:paraId="6CD704BB" w14:textId="77777777" w:rsidR="00750AB0" w:rsidRPr="0046710E" w:rsidRDefault="00750AB0" w:rsidP="00750AB0">
      <w:pPr>
        <w:pStyle w:val="40"/>
      </w:pPr>
      <w:bookmarkStart w:id="7075" w:name="_Toc96843440"/>
      <w:bookmarkStart w:id="7076" w:name="_Toc96844415"/>
      <w:bookmarkStart w:id="7077" w:name="_Toc100739988"/>
      <w:bookmarkStart w:id="7078" w:name="_Toc129252561"/>
      <w:bookmarkStart w:id="7079" w:name="_Toc144024266"/>
      <w:bookmarkStart w:id="7080" w:name="_Toc144459698"/>
      <w:bookmarkStart w:id="7081" w:name="_Toc216347522"/>
      <w:r w:rsidRPr="005356FE">
        <w:t>6.11.6.1</w:t>
      </w:r>
      <w:r w:rsidRPr="005356FE">
        <w:tab/>
        <w:t>General</w:t>
      </w:r>
      <w:bookmarkEnd w:id="7075"/>
      <w:bookmarkEnd w:id="7076"/>
      <w:bookmarkEnd w:id="7077"/>
      <w:bookmarkEnd w:id="7078"/>
      <w:bookmarkEnd w:id="7079"/>
      <w:bookmarkEnd w:id="7080"/>
      <w:bookmarkEnd w:id="7081"/>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11.6.1-1 specifies the data types defined for the VAE_VRUZoneManagement API.</w:t>
      </w:r>
    </w:p>
    <w:p w14:paraId="662CDD2D" w14:textId="77777777" w:rsidR="00750AB0" w:rsidRPr="005356FE" w:rsidRDefault="00750AB0" w:rsidP="00750AB0">
      <w:pPr>
        <w:pStyle w:val="TH"/>
      </w:pPr>
      <w:r w:rsidRPr="005356FE">
        <w:lastRenderedPageBreak/>
        <w:t>Table 6.11.6.1-1: VAE_VRUZoneManagement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r w:rsidRPr="005356FE">
              <w:rPr>
                <w:lang w:eastAsia="zh-CN"/>
              </w:rPr>
              <w:t>EnterLeaveInfo</w:t>
            </w:r>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r w:rsidRPr="005356FE">
              <w:t>EnterLeaveNotif</w:t>
            </w:r>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r w:rsidRPr="005356FE">
              <w:rPr>
                <w:rFonts w:hint="eastAsia"/>
                <w:lang w:eastAsia="zh-CN"/>
              </w:rPr>
              <w:t>GeographicArea</w:t>
            </w:r>
            <w:r>
              <w:rPr>
                <w:lang w:eastAsia="zh-CN"/>
              </w:rPr>
              <w:t>Rm</w:t>
            </w:r>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r w:rsidRPr="005356FE">
              <w:rPr>
                <w:rFonts w:hint="eastAsia"/>
                <w:lang w:eastAsia="zh-CN"/>
              </w:rPr>
              <w:t>GeographicArea</w:t>
            </w:r>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r w:rsidRPr="005356FE">
              <w:t>MobilityInfo</w:t>
            </w:r>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r w:rsidRPr="005356FE">
              <w:t>MsgType</w:t>
            </w:r>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r w:rsidRPr="005356FE">
              <w:t>TimeValidity</w:t>
            </w:r>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r w:rsidRPr="005356FE">
              <w:t>UEType</w:t>
            </w:r>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r>
              <w:t>VRU</w:t>
            </w:r>
            <w:r w:rsidRPr="005356FE">
              <w:t>AppReqs</w:t>
            </w:r>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r w:rsidRPr="005356FE">
              <w:t>VRUZoneInfo</w:t>
            </w:r>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r w:rsidRPr="005356FE">
              <w:t>VRUZoneMngtSubsc</w:t>
            </w:r>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r w:rsidRPr="005356FE">
              <w:t>VRUZoneMngtSubscPatch</w:t>
            </w:r>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r w:rsidRPr="005356FE">
              <w:t>VRUZoneType</w:t>
            </w:r>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Table 6.11.6.1-2 specifies data types re-used by the VAE_VRUZoneManagement API from other specifications, including a reference to their respective specifications, and when needed, a short description of their use within the VAE_VRUZoneManagement API.</w:t>
      </w:r>
    </w:p>
    <w:p w14:paraId="36BF24AE" w14:textId="77777777" w:rsidR="00750AB0" w:rsidRPr="005356FE" w:rsidRDefault="00750AB0" w:rsidP="00750AB0">
      <w:pPr>
        <w:pStyle w:val="TH"/>
      </w:pPr>
      <w:r w:rsidRPr="005356FE">
        <w:t>Table 6.11.6.1-2: VAE_VRUZoneManagement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r w:rsidRPr="007F15DB">
              <w:t>AppplicationQosRequirement</w:t>
            </w:r>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r w:rsidRPr="005356FE">
              <w:t>DateTime</w:t>
            </w:r>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r w:rsidRPr="005356FE">
              <w:t>DurationSec</w:t>
            </w:r>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r w:rsidRPr="005356FE">
              <w:rPr>
                <w:rFonts w:hint="eastAsia"/>
                <w:lang w:eastAsia="zh-CN"/>
              </w:rPr>
              <w:t>GeographicArea</w:t>
            </w:r>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r w:rsidRPr="0046710E">
              <w:t>SupportedFeatures</w:t>
            </w:r>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40"/>
        <w:rPr>
          <w:lang w:val="en-US"/>
        </w:rPr>
      </w:pPr>
      <w:bookmarkStart w:id="7082" w:name="_Toc96843441"/>
      <w:bookmarkStart w:id="7083" w:name="_Toc96844416"/>
      <w:bookmarkStart w:id="7084" w:name="_Toc100739989"/>
      <w:bookmarkStart w:id="7085" w:name="_Toc129252562"/>
      <w:bookmarkStart w:id="7086" w:name="_Toc144024267"/>
      <w:bookmarkStart w:id="7087" w:name="_Toc144459699"/>
      <w:bookmarkStart w:id="7088" w:name="_Toc216347523"/>
      <w:r w:rsidRPr="005356FE">
        <w:t>6.11</w:t>
      </w:r>
      <w:r w:rsidRPr="005356FE">
        <w:rPr>
          <w:lang w:val="en-US"/>
        </w:rPr>
        <w:t>.6.2</w:t>
      </w:r>
      <w:r w:rsidRPr="005356FE">
        <w:rPr>
          <w:lang w:val="en-US"/>
        </w:rPr>
        <w:tab/>
        <w:t>Structured data types</w:t>
      </w:r>
      <w:bookmarkEnd w:id="7082"/>
      <w:bookmarkEnd w:id="7083"/>
      <w:bookmarkEnd w:id="7084"/>
      <w:bookmarkEnd w:id="7085"/>
      <w:bookmarkEnd w:id="7086"/>
      <w:bookmarkEnd w:id="7087"/>
      <w:bookmarkEnd w:id="7088"/>
    </w:p>
    <w:p w14:paraId="6C574B39" w14:textId="77777777" w:rsidR="00750AB0" w:rsidRPr="005356FE" w:rsidRDefault="00750AB0" w:rsidP="00750AB0">
      <w:pPr>
        <w:pStyle w:val="50"/>
      </w:pPr>
      <w:bookmarkStart w:id="7089" w:name="_Toc96843442"/>
      <w:bookmarkStart w:id="7090" w:name="_Toc96844417"/>
      <w:bookmarkStart w:id="7091" w:name="_Toc100739990"/>
      <w:bookmarkStart w:id="7092" w:name="_Toc129252563"/>
      <w:bookmarkStart w:id="7093" w:name="_Toc144024268"/>
      <w:bookmarkStart w:id="7094" w:name="_Toc144459700"/>
      <w:bookmarkStart w:id="7095" w:name="_Toc216347524"/>
      <w:r w:rsidRPr="005356FE">
        <w:t>6.11.6.2.1</w:t>
      </w:r>
      <w:r w:rsidRPr="005356FE">
        <w:tab/>
        <w:t>Introduction</w:t>
      </w:r>
      <w:bookmarkEnd w:id="7089"/>
      <w:bookmarkEnd w:id="7090"/>
      <w:bookmarkEnd w:id="7091"/>
      <w:bookmarkEnd w:id="7092"/>
      <w:bookmarkEnd w:id="7093"/>
      <w:bookmarkEnd w:id="7094"/>
      <w:bookmarkEnd w:id="7095"/>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50"/>
      </w:pPr>
      <w:bookmarkStart w:id="7096" w:name="_Toc96843443"/>
      <w:bookmarkStart w:id="7097" w:name="_Toc96844418"/>
      <w:bookmarkStart w:id="7098" w:name="_Toc100739991"/>
      <w:bookmarkStart w:id="7099" w:name="_Toc129252564"/>
      <w:bookmarkStart w:id="7100" w:name="_Toc144024269"/>
      <w:bookmarkStart w:id="7101" w:name="_Toc144459701"/>
      <w:bookmarkStart w:id="7102" w:name="_Toc216347525"/>
      <w:r w:rsidRPr="005356FE">
        <w:lastRenderedPageBreak/>
        <w:t>6.11.6.2.2</w:t>
      </w:r>
      <w:r w:rsidRPr="005356FE">
        <w:tab/>
        <w:t xml:space="preserve">Type: </w:t>
      </w:r>
      <w:bookmarkEnd w:id="7096"/>
      <w:bookmarkEnd w:id="7097"/>
      <w:bookmarkEnd w:id="7098"/>
      <w:bookmarkEnd w:id="7099"/>
      <w:bookmarkEnd w:id="7100"/>
      <w:bookmarkEnd w:id="7101"/>
      <w:r w:rsidRPr="005356FE">
        <w:t>VRUZoneMngtSubsc</w:t>
      </w:r>
      <w:bookmarkEnd w:id="7102"/>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r w:rsidRPr="005356FE">
        <w:t>VRUZoneMngtSubsc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r w:rsidRPr="00E45330">
              <w:rPr>
                <w:rFonts w:hint="eastAsia"/>
                <w:lang w:eastAsia="zh-CN"/>
              </w:rPr>
              <w:t>ueId</w:t>
            </w:r>
            <w:r>
              <w:rPr>
                <w:lang w:eastAsia="zh-CN"/>
              </w:rPr>
              <w:t>sList</w:t>
            </w:r>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r w:rsidRPr="00E45330">
              <w:rPr>
                <w:rFonts w:hint="eastAsia"/>
                <w:lang w:eastAsia="zh-CN"/>
              </w:rPr>
              <w:t>1</w:t>
            </w:r>
            <w:r>
              <w:rPr>
                <w:lang w:eastAsia="zh-CN"/>
              </w:rPr>
              <w:t>..N</w:t>
            </w:r>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r>
              <w:rPr>
                <w:lang w:eastAsia="zh-CN"/>
              </w:rPr>
              <w:t>vruZoneInfo</w:t>
            </w:r>
          </w:p>
        </w:tc>
        <w:tc>
          <w:tcPr>
            <w:tcW w:w="1556" w:type="dxa"/>
            <w:vAlign w:val="center"/>
          </w:tcPr>
          <w:p w14:paraId="2DE7E89D" w14:textId="77777777" w:rsidR="00750AB0" w:rsidRDefault="00750AB0" w:rsidP="00DB5969">
            <w:pPr>
              <w:pStyle w:val="TAL"/>
            </w:pPr>
            <w:r>
              <w:t>VRUZoneInfo</w:t>
            </w:r>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r>
              <w:rPr>
                <w:lang w:eastAsia="zh-CN"/>
              </w:rPr>
              <w:t>vruAppReqs</w:t>
            </w:r>
          </w:p>
        </w:tc>
        <w:tc>
          <w:tcPr>
            <w:tcW w:w="1556" w:type="dxa"/>
            <w:vAlign w:val="center"/>
          </w:tcPr>
          <w:p w14:paraId="5FE2B9AE" w14:textId="77777777" w:rsidR="00750AB0" w:rsidRDefault="004120BA" w:rsidP="00DB5969">
            <w:pPr>
              <w:pStyle w:val="TAL"/>
            </w:pPr>
            <w:r>
              <w:t>VRU</w:t>
            </w:r>
            <w:r w:rsidR="00750AB0">
              <w:t>AppReqs</w:t>
            </w:r>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r>
              <w:t>notifUri</w:t>
            </w:r>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r>
              <w:rPr>
                <w:lang w:eastAsia="zh-CN"/>
              </w:rPr>
              <w:t>vruZoneId</w:t>
            </w:r>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r>
              <w:rPr>
                <w:lang w:eastAsia="zh-CN"/>
              </w:rPr>
              <w:t>areaOfInterest</w:t>
            </w:r>
          </w:p>
        </w:tc>
        <w:tc>
          <w:tcPr>
            <w:tcW w:w="1556" w:type="dxa"/>
            <w:vAlign w:val="center"/>
          </w:tcPr>
          <w:p w14:paraId="56F69184" w14:textId="77777777" w:rsidR="00750AB0" w:rsidRDefault="00750AB0" w:rsidP="00DB5969">
            <w:pPr>
              <w:pStyle w:val="TAL"/>
            </w:pPr>
            <w:r w:rsidRPr="00BE200E">
              <w:rPr>
                <w:rFonts w:hint="eastAsia"/>
                <w:lang w:eastAsia="zh-CN"/>
              </w:rPr>
              <w:t>GeographicArea</w:t>
            </w:r>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r>
              <w:rPr>
                <w:lang w:eastAsia="zh-CN"/>
              </w:rPr>
              <w:t>timeValidity</w:t>
            </w:r>
          </w:p>
        </w:tc>
        <w:tc>
          <w:tcPr>
            <w:tcW w:w="1556" w:type="dxa"/>
            <w:vAlign w:val="center"/>
          </w:tcPr>
          <w:p w14:paraId="5F11E73B" w14:textId="77777777" w:rsidR="00750AB0" w:rsidRDefault="00750AB0" w:rsidP="00DB5969">
            <w:pPr>
              <w:pStyle w:val="TAL"/>
            </w:pPr>
            <w:r>
              <w:t>TimeValidity</w:t>
            </w:r>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r w:rsidRPr="0046710E">
              <w:t>suppFeat</w:t>
            </w:r>
          </w:p>
        </w:tc>
        <w:tc>
          <w:tcPr>
            <w:tcW w:w="1556" w:type="dxa"/>
            <w:vAlign w:val="center"/>
          </w:tcPr>
          <w:p w14:paraId="799488A8" w14:textId="77777777" w:rsidR="00750AB0" w:rsidRPr="0046710E" w:rsidRDefault="00750AB0" w:rsidP="00DB5969">
            <w:pPr>
              <w:pStyle w:val="TAL"/>
            </w:pPr>
            <w:r w:rsidRPr="0046710E">
              <w:t>SupportedFeatures</w:t>
            </w:r>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r>
              <w:t>vruZoneType" attribute of the VRUZoneInfo data structure used to encode the "vruZoneInfo" attribute is set to "STATIC", then one of</w:t>
            </w:r>
            <w:r>
              <w:rPr>
                <w:lang w:eastAsia="zh-CN"/>
              </w:rPr>
              <w:t xml:space="preserve"> the </w:t>
            </w:r>
            <w:r w:rsidR="004120BA" w:rsidRPr="00AE0319">
              <w:rPr>
                <w:lang w:eastAsia="zh-CN"/>
              </w:rPr>
              <w:t>"</w:t>
            </w:r>
            <w:r w:rsidR="004120BA" w:rsidRPr="00AE0319">
              <w:rPr>
                <w:rFonts w:hint="eastAsia"/>
                <w:lang w:eastAsia="zh-CN"/>
              </w:rPr>
              <w:t>ueId</w:t>
            </w:r>
            <w:r w:rsidR="004120BA" w:rsidRPr="00AE0319">
              <w:rPr>
                <w:lang w:eastAsia="zh-CN"/>
              </w:rPr>
              <w:t xml:space="preserve">sList" </w:t>
            </w:r>
            <w:r>
              <w:rPr>
                <w:lang w:eastAsia="zh-CN"/>
              </w:rPr>
              <w:t>attribute</w:t>
            </w:r>
            <w:r w:rsidR="004120BA">
              <w:rPr>
                <w:lang w:eastAsia="zh-CN"/>
              </w:rPr>
              <w:t xml:space="preserve"> </w:t>
            </w:r>
            <w:r w:rsidR="004120BA" w:rsidRPr="00AE0319">
              <w:rPr>
                <w:lang w:eastAsia="zh-CN"/>
              </w:rPr>
              <w:t>or the "areaOfInterest" attribute</w:t>
            </w:r>
            <w:r>
              <w:rPr>
                <w:lang w:eastAsia="zh-CN"/>
              </w:rPr>
              <w:t xml:space="preserve"> shall be present.</w:t>
            </w:r>
            <w:r w:rsidR="004120BA" w:rsidRPr="00AE0319">
              <w:rPr>
                <w:rFonts w:cs="Arial"/>
                <w:szCs w:val="18"/>
              </w:rPr>
              <w:t xml:space="preserve"> When the "</w:t>
            </w:r>
            <w:r w:rsidR="004120BA" w:rsidRPr="00AE0319">
              <w:t>vruZoneType" attribute of the VRUZoneInfo data structure used to encode the "vruZoneInfo" attribute is set to "DYNAMIC", then at least one of</w:t>
            </w:r>
            <w:r w:rsidR="004120BA" w:rsidRPr="00AE0319">
              <w:rPr>
                <w:lang w:eastAsia="zh-CN"/>
              </w:rPr>
              <w:t xml:space="preserve"> the "</w:t>
            </w:r>
            <w:r w:rsidR="004120BA" w:rsidRPr="00AE0319">
              <w:rPr>
                <w:rFonts w:hint="eastAsia"/>
                <w:lang w:eastAsia="zh-CN"/>
              </w:rPr>
              <w:t>ueId</w:t>
            </w:r>
            <w:r w:rsidR="004120BA" w:rsidRPr="00AE0319">
              <w:rPr>
                <w:lang w:eastAsia="zh-CN"/>
              </w:rPr>
              <w:t>sList" attribute and the "areaOfInterest"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r w:rsidR="004120BA">
              <w:t>vruZoneId</w:t>
            </w:r>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50"/>
      </w:pPr>
      <w:bookmarkStart w:id="7103" w:name="_Toc96843444"/>
      <w:bookmarkStart w:id="7104" w:name="_Toc96844419"/>
      <w:bookmarkStart w:id="7105" w:name="_Toc100739992"/>
      <w:bookmarkStart w:id="7106" w:name="_Toc129252565"/>
      <w:bookmarkStart w:id="7107" w:name="_Toc144024270"/>
      <w:bookmarkStart w:id="7108" w:name="_Toc144459702"/>
      <w:bookmarkStart w:id="7109" w:name="_Toc216347526"/>
      <w:r w:rsidRPr="005356FE">
        <w:lastRenderedPageBreak/>
        <w:t>6.11.6.2.3</w:t>
      </w:r>
      <w:r w:rsidRPr="005356FE">
        <w:tab/>
        <w:t xml:space="preserve">Type: </w:t>
      </w:r>
      <w:bookmarkEnd w:id="7103"/>
      <w:bookmarkEnd w:id="7104"/>
      <w:bookmarkEnd w:id="7105"/>
      <w:bookmarkEnd w:id="7106"/>
      <w:bookmarkEnd w:id="7107"/>
      <w:bookmarkEnd w:id="7108"/>
      <w:r w:rsidRPr="005356FE">
        <w:t>VRUZoneMngtSubscPatch</w:t>
      </w:r>
      <w:bookmarkEnd w:id="7109"/>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r w:rsidRPr="005356FE">
        <w:t>VRUZoneMngtSubscPatch</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r w:rsidRPr="00E45330">
              <w:rPr>
                <w:rFonts w:hint="eastAsia"/>
                <w:lang w:eastAsia="zh-CN"/>
              </w:rPr>
              <w:t>ueId</w:t>
            </w:r>
            <w:r>
              <w:rPr>
                <w:lang w:eastAsia="zh-CN"/>
              </w:rPr>
              <w:t>sList</w:t>
            </w:r>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r w:rsidRPr="00E45330">
              <w:rPr>
                <w:rFonts w:hint="eastAsia"/>
                <w:lang w:eastAsia="zh-CN"/>
              </w:rPr>
              <w:t>1</w:t>
            </w:r>
            <w:r>
              <w:rPr>
                <w:lang w:eastAsia="zh-CN"/>
              </w:rPr>
              <w:t>..N</w:t>
            </w:r>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r w:rsidRPr="005356FE">
              <w:rPr>
                <w:lang w:eastAsia="zh-CN"/>
              </w:rPr>
              <w:t>vruZoneInfo</w:t>
            </w:r>
          </w:p>
        </w:tc>
        <w:tc>
          <w:tcPr>
            <w:tcW w:w="1556" w:type="dxa"/>
            <w:gridSpan w:val="2"/>
            <w:vAlign w:val="center"/>
          </w:tcPr>
          <w:p w14:paraId="07A7DD1B" w14:textId="77777777" w:rsidR="00750AB0" w:rsidRPr="005356FE" w:rsidRDefault="00750AB0" w:rsidP="00DB5969">
            <w:pPr>
              <w:pStyle w:val="TAL"/>
            </w:pPr>
            <w:r w:rsidRPr="005356FE">
              <w:t>VRUZoneInfo</w:t>
            </w:r>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r>
              <w:rPr>
                <w:lang w:eastAsia="zh-CN"/>
              </w:rPr>
              <w:t>vruAppReqs</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r>
              <w:t>VRU</w:t>
            </w:r>
            <w:r w:rsidR="00750AB0">
              <w:t>AppReqs</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r>
              <w:t>notifUri</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r>
              <w:rPr>
                <w:lang w:eastAsia="zh-CN"/>
              </w:rPr>
              <w:t>areaOfInterest</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r w:rsidRPr="00E45330">
              <w:rPr>
                <w:rFonts w:hint="eastAsia"/>
                <w:lang w:eastAsia="zh-CN"/>
              </w:rPr>
              <w:t>GeographicArea</w:t>
            </w:r>
            <w:r w:rsidR="00A9492B">
              <w:rPr>
                <w:lang w:eastAsia="zh-CN"/>
              </w:rPr>
              <w:t>Rm</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r>
              <w:rPr>
                <w:lang w:eastAsia="zh-CN"/>
              </w:rPr>
              <w:t>timeValidity</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r>
              <w:t>TimeValidity</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50"/>
      </w:pPr>
      <w:bookmarkStart w:id="7110" w:name="_Toc96843447"/>
      <w:bookmarkStart w:id="7111" w:name="_Toc96844422"/>
      <w:bookmarkStart w:id="7112" w:name="_Toc100739995"/>
      <w:bookmarkStart w:id="7113" w:name="_Toc129252568"/>
      <w:bookmarkStart w:id="7114" w:name="_Toc144024278"/>
      <w:bookmarkStart w:id="7115" w:name="_Toc144459710"/>
      <w:bookmarkStart w:id="7116" w:name="_Toc216347527"/>
      <w:r w:rsidRPr="005356FE">
        <w:t>6.11.6.2.4</w:t>
      </w:r>
      <w:r w:rsidRPr="005356FE">
        <w:tab/>
        <w:t>Type: EnterLeaveNotif</w:t>
      </w:r>
      <w:bookmarkEnd w:id="7116"/>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r w:rsidRPr="005356FE">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r w:rsidRPr="00E45330">
              <w:rPr>
                <w:rFonts w:hint="eastAsia"/>
                <w:lang w:eastAsia="zh-CN"/>
              </w:rPr>
              <w:t>ueId</w:t>
            </w:r>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r>
              <w:rPr>
                <w:lang w:eastAsia="zh-CN"/>
              </w:rPr>
              <w:t>vruZoneInfo</w:t>
            </w:r>
          </w:p>
        </w:tc>
        <w:tc>
          <w:tcPr>
            <w:tcW w:w="1556" w:type="dxa"/>
            <w:vAlign w:val="center"/>
          </w:tcPr>
          <w:p w14:paraId="08FE29B6" w14:textId="77777777" w:rsidR="00750AB0" w:rsidRDefault="00750AB0" w:rsidP="00DB5969">
            <w:pPr>
              <w:pStyle w:val="TAL"/>
            </w:pPr>
            <w:r>
              <w:t>VRUZoneInfo</w:t>
            </w:r>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r>
              <w:rPr>
                <w:lang w:eastAsia="zh-CN"/>
              </w:rPr>
              <w:t>vruZoneId</w:t>
            </w:r>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r>
              <w:rPr>
                <w:lang w:eastAsia="zh-CN"/>
              </w:rPr>
              <w:t>enterLeaveInfo</w:t>
            </w:r>
          </w:p>
        </w:tc>
        <w:tc>
          <w:tcPr>
            <w:tcW w:w="1556" w:type="dxa"/>
            <w:vAlign w:val="center"/>
          </w:tcPr>
          <w:p w14:paraId="7EBC755B" w14:textId="77777777" w:rsidR="00750AB0" w:rsidRDefault="00750AB0" w:rsidP="00DB5969">
            <w:pPr>
              <w:pStyle w:val="TAL"/>
            </w:pPr>
            <w:r>
              <w:rPr>
                <w:lang w:eastAsia="zh-CN"/>
              </w:rPr>
              <w:t>EnterLeaveInfo</w:t>
            </w:r>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r>
              <w:rPr>
                <w:lang w:eastAsia="zh-CN"/>
              </w:rPr>
              <w:t>mobilityInfo</w:t>
            </w:r>
          </w:p>
        </w:tc>
        <w:tc>
          <w:tcPr>
            <w:tcW w:w="1556" w:type="dxa"/>
            <w:vAlign w:val="center"/>
          </w:tcPr>
          <w:p w14:paraId="5CBDE1D5" w14:textId="77777777" w:rsidR="00750AB0" w:rsidRDefault="00750AB0" w:rsidP="00DB5969">
            <w:pPr>
              <w:pStyle w:val="TAL"/>
            </w:pPr>
            <w:r>
              <w:t>MobilityInfo</w:t>
            </w:r>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50"/>
      </w:pPr>
      <w:bookmarkStart w:id="7117" w:name="_Toc216347528"/>
      <w:r w:rsidRPr="008874EC">
        <w:t>6.</w:t>
      </w:r>
      <w:r w:rsidRPr="005356FE">
        <w:t>11.6.2.5</w:t>
      </w:r>
      <w:r w:rsidRPr="005356FE">
        <w:tab/>
        <w:t>Type: VRUZoneInfo</w:t>
      </w:r>
      <w:bookmarkEnd w:id="7117"/>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r w:rsidRPr="005356FE">
        <w:t>VRUZoneInfo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r w:rsidRPr="005356FE">
              <w:t>ueTypes</w:t>
            </w:r>
          </w:p>
        </w:tc>
        <w:tc>
          <w:tcPr>
            <w:tcW w:w="1417" w:type="dxa"/>
            <w:vAlign w:val="center"/>
          </w:tcPr>
          <w:p w14:paraId="6ADB2C6C" w14:textId="77777777" w:rsidR="00750AB0" w:rsidRPr="005356FE" w:rsidRDefault="00750AB0" w:rsidP="00DB5969">
            <w:pPr>
              <w:pStyle w:val="TAL"/>
            </w:pPr>
            <w:r w:rsidRPr="005356FE">
              <w:t>array(UEType)</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r w:rsidRPr="005356FE">
              <w:t>1..N</w:t>
            </w:r>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r>
              <w:t>z</w:t>
            </w:r>
            <w:r w:rsidR="00750AB0">
              <w:t>oneType</w:t>
            </w:r>
          </w:p>
        </w:tc>
        <w:tc>
          <w:tcPr>
            <w:tcW w:w="1417" w:type="dxa"/>
            <w:vAlign w:val="center"/>
          </w:tcPr>
          <w:p w14:paraId="3A227D2A" w14:textId="77777777" w:rsidR="00750AB0" w:rsidRDefault="00750AB0" w:rsidP="00DB5969">
            <w:pPr>
              <w:pStyle w:val="TAL"/>
            </w:pPr>
            <w:r>
              <w:t>VRUZoneType</w:t>
            </w:r>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50"/>
      </w:pPr>
      <w:bookmarkStart w:id="7118" w:name="_Toc216347529"/>
      <w:r w:rsidRPr="008874EC">
        <w:lastRenderedPageBreak/>
        <w:t>6</w:t>
      </w:r>
      <w:r w:rsidRPr="005356FE">
        <w:t>.11.6.2.6</w:t>
      </w:r>
      <w:r w:rsidRPr="005356FE">
        <w:tab/>
        <w:t xml:space="preserve">Type: </w:t>
      </w:r>
      <w:r w:rsidR="00220736">
        <w:t>VRU</w:t>
      </w:r>
      <w:r w:rsidRPr="005356FE">
        <w:t>AppReqs</w:t>
      </w:r>
      <w:bookmarkEnd w:id="7118"/>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r w:rsidR="00220736">
        <w:t>VRU</w:t>
      </w:r>
      <w:r w:rsidRPr="005356FE">
        <w:t>AppReqs</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r w:rsidRPr="005356FE">
              <w:t>supportedMsgs</w:t>
            </w:r>
          </w:p>
        </w:tc>
        <w:tc>
          <w:tcPr>
            <w:tcW w:w="1417" w:type="dxa"/>
            <w:gridSpan w:val="2"/>
            <w:vAlign w:val="center"/>
          </w:tcPr>
          <w:p w14:paraId="5F872CA3" w14:textId="77777777" w:rsidR="00750AB0" w:rsidRPr="005356FE" w:rsidRDefault="00750AB0" w:rsidP="00DB5969">
            <w:pPr>
              <w:pStyle w:val="TAL"/>
            </w:pPr>
            <w:r w:rsidRPr="005356FE">
              <w:t>array(MsgType)</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r w:rsidRPr="005356FE">
              <w:t>1..N</w:t>
            </w:r>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r w:rsidRPr="00E45330">
              <w:t>appQ</w:t>
            </w:r>
            <w:r w:rsidRPr="00E45330">
              <w:rPr>
                <w:lang w:eastAsia="zh-CN"/>
              </w:rPr>
              <w:t>osReq</w:t>
            </w:r>
          </w:p>
        </w:tc>
        <w:tc>
          <w:tcPr>
            <w:tcW w:w="1417" w:type="dxa"/>
            <w:gridSpan w:val="2"/>
            <w:vAlign w:val="center"/>
          </w:tcPr>
          <w:p w14:paraId="2A19AA42" w14:textId="77777777" w:rsidR="00AB1134" w:rsidRPr="005356FE" w:rsidRDefault="00AB1134" w:rsidP="004D7951">
            <w:pPr>
              <w:pStyle w:val="TAL"/>
            </w:pPr>
            <w:r w:rsidRPr="007F15DB">
              <w:t>AppplicationQosRequirement</w:t>
            </w:r>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50"/>
      </w:pPr>
      <w:bookmarkStart w:id="7119" w:name="_Toc216347530"/>
      <w:r w:rsidRPr="008874EC">
        <w:t>6</w:t>
      </w:r>
      <w:r w:rsidRPr="005356FE">
        <w:t>.11.6.2.7</w:t>
      </w:r>
      <w:r w:rsidRPr="005356FE">
        <w:tab/>
        <w:t>Type: TimeValidity</w:t>
      </w:r>
      <w:bookmarkEnd w:id="7119"/>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r w:rsidRPr="005356FE">
        <w:t>TimeValidity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r w:rsidRPr="005356FE">
              <w:t>startTime</w:t>
            </w:r>
          </w:p>
        </w:tc>
        <w:tc>
          <w:tcPr>
            <w:tcW w:w="1417" w:type="dxa"/>
            <w:vAlign w:val="center"/>
          </w:tcPr>
          <w:p w14:paraId="344E080B" w14:textId="77777777" w:rsidR="00750AB0" w:rsidRPr="005356FE" w:rsidRDefault="00750AB0" w:rsidP="00DB5969">
            <w:pPr>
              <w:pStyle w:val="TAL"/>
            </w:pPr>
            <w:r w:rsidRPr="005356FE">
              <w:t>DateTime</w:t>
            </w:r>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r>
              <w:t>endTime</w:t>
            </w:r>
          </w:p>
        </w:tc>
        <w:tc>
          <w:tcPr>
            <w:tcW w:w="1417" w:type="dxa"/>
            <w:vAlign w:val="center"/>
          </w:tcPr>
          <w:p w14:paraId="18F70EA2" w14:textId="77777777" w:rsidR="00750AB0" w:rsidRPr="0046710E" w:rsidRDefault="00750AB0" w:rsidP="00DB5969">
            <w:pPr>
              <w:pStyle w:val="TAL"/>
            </w:pPr>
            <w:r>
              <w:t>DateTime</w:t>
            </w:r>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50"/>
      </w:pPr>
      <w:bookmarkStart w:id="7120" w:name="_Toc216347531"/>
      <w:r w:rsidRPr="008874EC">
        <w:t>6.</w:t>
      </w:r>
      <w:r w:rsidRPr="005356FE">
        <w:t>11.6.2.8</w:t>
      </w:r>
      <w:r w:rsidRPr="005356FE">
        <w:tab/>
        <w:t xml:space="preserve">Type: </w:t>
      </w:r>
      <w:r w:rsidRPr="005356FE">
        <w:rPr>
          <w:lang w:eastAsia="zh-CN"/>
        </w:rPr>
        <w:t>EnterLeaveInfo</w:t>
      </w:r>
      <w:bookmarkEnd w:id="7120"/>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r w:rsidRPr="005356FE">
        <w:rPr>
          <w:lang w:eastAsia="zh-CN"/>
        </w:rPr>
        <w:t>EnterLeaveInfo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r w:rsidRPr="005356FE">
              <w:t>DateTime</w:t>
            </w:r>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DB5969">
            <w:pPr>
              <w:pStyle w:val="TAL"/>
              <w:rPr>
                <w:rFonts w:cs="Arial"/>
                <w:szCs w:val="18"/>
              </w:rPr>
            </w:pPr>
            <w:r w:rsidRPr="005356FE">
              <w:rPr>
                <w:rFonts w:cs="Arial"/>
                <w:szCs w:val="18"/>
              </w:rPr>
              <w:t>Represents the time of VRUP.</w:t>
            </w:r>
          </w:p>
          <w:p w14:paraId="1F49D508" w14:textId="77777777" w:rsidR="00750AB0" w:rsidRPr="005356FE" w:rsidRDefault="00750AB0" w:rsidP="00DB5969">
            <w:pPr>
              <w:pStyle w:val="TAL"/>
              <w:rPr>
                <w:rFonts w:cs="Arial"/>
                <w:szCs w:val="18"/>
              </w:rPr>
            </w:pPr>
          </w:p>
          <w:p w14:paraId="6E7E6520" w14:textId="77777777" w:rsidR="00750AB0" w:rsidRPr="005356F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hen the reported event is entering the VRU zone, the start time of VRUP.</w:t>
            </w:r>
          </w:p>
          <w:p w14:paraId="01FA78EF" w14:textId="77777777" w:rsidR="00750AB0" w:rsidRPr="00BE200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 xml:space="preserve">hen the reported event is leaving the VRU zone, the time at which the V2X UE </w:t>
            </w:r>
            <w:r w:rsidR="005C017C">
              <w:rPr>
                <w:rFonts w:cs="Arial"/>
                <w:szCs w:val="18"/>
              </w:rPr>
              <w:t>or V2X group is/</w:t>
            </w:r>
            <w:r w:rsidRPr="005356FE">
              <w:rPr>
                <w:rFonts w:cs="Arial"/>
                <w:szCs w:val="18"/>
              </w:rPr>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r>
              <w:t>DurationSec</w:t>
            </w:r>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50"/>
      </w:pPr>
      <w:bookmarkStart w:id="7121" w:name="_Toc216347532"/>
      <w:r w:rsidRPr="008874EC">
        <w:lastRenderedPageBreak/>
        <w:t>6.</w:t>
      </w:r>
      <w:r w:rsidRPr="005356FE">
        <w:t>11.6.2.9</w:t>
      </w:r>
      <w:r w:rsidRPr="005356FE">
        <w:tab/>
        <w:t>Type: MobilityInfo</w:t>
      </w:r>
      <w:bookmarkEnd w:id="7121"/>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r w:rsidRPr="005356FE">
        <w:t>MobilityInfo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50"/>
      </w:pPr>
      <w:bookmarkStart w:id="7122" w:name="_Toc216347533"/>
      <w:r w:rsidRPr="008874EC">
        <w:t>6.</w:t>
      </w:r>
      <w:r w:rsidRPr="005356FE">
        <w:t>11.</w:t>
      </w:r>
      <w:r w:rsidRPr="002F1AE9">
        <w:t>6.2.10</w:t>
      </w:r>
      <w:r w:rsidRPr="005356FE">
        <w:tab/>
        <w:t xml:space="preserve">Type: </w:t>
      </w:r>
      <w:r w:rsidRPr="005356FE">
        <w:rPr>
          <w:rFonts w:hint="eastAsia"/>
          <w:lang w:eastAsia="zh-CN"/>
        </w:rPr>
        <w:t>GeographicArea</w:t>
      </w:r>
      <w:r>
        <w:rPr>
          <w:lang w:eastAsia="zh-CN"/>
        </w:rPr>
        <w:t>Rm</w:t>
      </w:r>
      <w:bookmarkEnd w:id="7122"/>
    </w:p>
    <w:p w14:paraId="0D728AE2" w14:textId="77777777" w:rsidR="002F1AE9" w:rsidRPr="00F11966" w:rsidRDefault="002F1AE9" w:rsidP="002F1AE9">
      <w:pPr>
        <w:rPr>
          <w:lang w:val="en-US"/>
        </w:rPr>
      </w:pPr>
      <w:r w:rsidRPr="00F11966">
        <w:t xml:space="preserve">This data type is defined in the same way as the </w:t>
      </w:r>
      <w:r w:rsidRPr="005356FE">
        <w:rPr>
          <w:rFonts w:hint="eastAsia"/>
          <w:lang w:eastAsia="zh-CN"/>
        </w:rPr>
        <w:t>GeographicArea</w:t>
      </w:r>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but with the OpenAPI "nullable: true" property.</w:t>
      </w:r>
    </w:p>
    <w:p w14:paraId="7E46B991" w14:textId="77777777" w:rsidR="00750AB0" w:rsidRPr="005356FE" w:rsidRDefault="00750AB0" w:rsidP="00750AB0">
      <w:pPr>
        <w:pStyle w:val="40"/>
        <w:rPr>
          <w:lang w:val="en-US"/>
        </w:rPr>
      </w:pPr>
      <w:bookmarkStart w:id="7123" w:name="_Toc216347534"/>
      <w:r w:rsidRPr="008874EC">
        <w:t>6.</w:t>
      </w:r>
      <w:r w:rsidRPr="005356FE">
        <w:t>11</w:t>
      </w:r>
      <w:r w:rsidRPr="005356FE">
        <w:rPr>
          <w:lang w:val="en-US"/>
        </w:rPr>
        <w:t>.6.3</w:t>
      </w:r>
      <w:r w:rsidRPr="005356FE">
        <w:rPr>
          <w:lang w:val="en-US"/>
        </w:rPr>
        <w:tab/>
        <w:t>Simple data types and enumerations</w:t>
      </w:r>
      <w:bookmarkEnd w:id="7110"/>
      <w:bookmarkEnd w:id="7111"/>
      <w:bookmarkEnd w:id="7112"/>
      <w:bookmarkEnd w:id="7113"/>
      <w:bookmarkEnd w:id="7114"/>
      <w:bookmarkEnd w:id="7115"/>
      <w:bookmarkEnd w:id="7123"/>
    </w:p>
    <w:p w14:paraId="7A49FC17" w14:textId="77777777" w:rsidR="00750AB0" w:rsidRPr="005356FE" w:rsidRDefault="00750AB0" w:rsidP="00750AB0">
      <w:pPr>
        <w:pStyle w:val="50"/>
      </w:pPr>
      <w:bookmarkStart w:id="7124" w:name="_Toc96843448"/>
      <w:bookmarkStart w:id="7125" w:name="_Toc96844423"/>
      <w:bookmarkStart w:id="7126" w:name="_Toc100739996"/>
      <w:bookmarkStart w:id="7127" w:name="_Toc129252569"/>
      <w:bookmarkStart w:id="7128" w:name="_Toc144024279"/>
      <w:bookmarkStart w:id="7129" w:name="_Toc144459711"/>
      <w:bookmarkStart w:id="7130" w:name="_Toc216347535"/>
      <w:r w:rsidRPr="005356FE">
        <w:t>6.11.6.3.1</w:t>
      </w:r>
      <w:r w:rsidRPr="005356FE">
        <w:tab/>
        <w:t>Introduction</w:t>
      </w:r>
      <w:bookmarkEnd w:id="7124"/>
      <w:bookmarkEnd w:id="7125"/>
      <w:bookmarkEnd w:id="7126"/>
      <w:bookmarkEnd w:id="7127"/>
      <w:bookmarkEnd w:id="7128"/>
      <w:bookmarkEnd w:id="7129"/>
      <w:bookmarkEnd w:id="7130"/>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50"/>
      </w:pPr>
      <w:bookmarkStart w:id="7131" w:name="_Toc96843449"/>
      <w:bookmarkStart w:id="7132" w:name="_Toc96844424"/>
      <w:bookmarkStart w:id="7133" w:name="_Toc100739997"/>
      <w:bookmarkStart w:id="7134" w:name="_Toc129252570"/>
      <w:bookmarkStart w:id="7135" w:name="_Toc144024280"/>
      <w:bookmarkStart w:id="7136" w:name="_Toc144459712"/>
      <w:bookmarkStart w:id="7137" w:name="_Toc216347536"/>
      <w:r w:rsidRPr="008874EC">
        <w:t>6</w:t>
      </w:r>
      <w:r w:rsidRPr="005356FE">
        <w:t>.11.6.3.2</w:t>
      </w:r>
      <w:r w:rsidRPr="005356FE">
        <w:tab/>
        <w:t>Simple data types</w:t>
      </w:r>
      <w:bookmarkEnd w:id="7131"/>
      <w:bookmarkEnd w:id="7132"/>
      <w:bookmarkEnd w:id="7133"/>
      <w:bookmarkEnd w:id="7134"/>
      <w:bookmarkEnd w:id="7135"/>
      <w:bookmarkEnd w:id="7136"/>
      <w:bookmarkEnd w:id="7137"/>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50"/>
      </w:pPr>
      <w:bookmarkStart w:id="7138" w:name="_Toc96843450"/>
      <w:bookmarkStart w:id="7139" w:name="_Toc96844425"/>
      <w:bookmarkStart w:id="7140" w:name="_Toc100739998"/>
      <w:bookmarkStart w:id="7141" w:name="_Toc129252571"/>
      <w:bookmarkStart w:id="7142" w:name="_Toc144024283"/>
      <w:bookmarkStart w:id="7143" w:name="_Toc144459715"/>
      <w:bookmarkStart w:id="7144" w:name="_Toc216347537"/>
      <w:r w:rsidRPr="005356FE">
        <w:t>6.11.6.3.3</w:t>
      </w:r>
      <w:r w:rsidRPr="005356FE">
        <w:tab/>
        <w:t xml:space="preserve">Enumeration: </w:t>
      </w:r>
      <w:r w:rsidR="00817939" w:rsidRPr="005356FE">
        <w:t>UEType</w:t>
      </w:r>
      <w:bookmarkEnd w:id="7144"/>
    </w:p>
    <w:p w14:paraId="324F696D" w14:textId="77777777" w:rsidR="00750AB0" w:rsidRPr="005356FE" w:rsidRDefault="00750AB0" w:rsidP="00750AB0">
      <w:r w:rsidRPr="005356FE">
        <w:t xml:space="preserve">The enumeration </w:t>
      </w:r>
      <w:r w:rsidR="00817939" w:rsidRPr="005356FE">
        <w:t>UEType</w:t>
      </w:r>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r w:rsidR="00817939" w:rsidRPr="005356FE">
        <w:t>UEType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50"/>
      </w:pPr>
      <w:bookmarkStart w:id="7145" w:name="_Toc216347538"/>
      <w:r w:rsidRPr="008874EC">
        <w:t>6.</w:t>
      </w:r>
      <w:r w:rsidRPr="005356FE">
        <w:t>11.6.3.4</w:t>
      </w:r>
      <w:r w:rsidRPr="005356FE">
        <w:tab/>
        <w:t>Enumeration: VRUZoneType</w:t>
      </w:r>
      <w:bookmarkEnd w:id="7145"/>
    </w:p>
    <w:p w14:paraId="120CCF1E" w14:textId="77777777" w:rsidR="00750AB0" w:rsidRPr="005356FE" w:rsidRDefault="00750AB0" w:rsidP="00750AB0">
      <w:r w:rsidRPr="005356FE">
        <w:t>The enumeration VRUZoneType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-1: Enumeration VRUZoneType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50"/>
      </w:pPr>
      <w:bookmarkStart w:id="7146" w:name="_Toc216347539"/>
      <w:r w:rsidRPr="005356FE">
        <w:lastRenderedPageBreak/>
        <w:t>6.11.6.3.5</w:t>
      </w:r>
      <w:r w:rsidRPr="005356FE">
        <w:tab/>
        <w:t>Enumeration: MsgType</w:t>
      </w:r>
      <w:bookmarkEnd w:id="7146"/>
    </w:p>
    <w:p w14:paraId="0711FDB2" w14:textId="77777777" w:rsidR="00750AB0" w:rsidRPr="005356FE" w:rsidRDefault="00750AB0" w:rsidP="00750AB0">
      <w:r w:rsidRPr="00384E92">
        <w:t xml:space="preserve">The enumeration </w:t>
      </w:r>
      <w:r>
        <w:t>MsgType</w:t>
      </w:r>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-1: Enumeration MsgType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40"/>
        <w:rPr>
          <w:lang w:val="en-US"/>
        </w:rPr>
      </w:pPr>
      <w:bookmarkStart w:id="7147" w:name="_Toc216347540"/>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138"/>
      <w:bookmarkEnd w:id="7139"/>
      <w:bookmarkEnd w:id="7140"/>
      <w:bookmarkEnd w:id="7141"/>
      <w:bookmarkEnd w:id="7142"/>
      <w:bookmarkEnd w:id="7143"/>
      <w:bookmarkEnd w:id="7147"/>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40"/>
      </w:pPr>
      <w:bookmarkStart w:id="7148" w:name="_Toc96843451"/>
      <w:bookmarkStart w:id="7149" w:name="_Toc96844426"/>
      <w:bookmarkStart w:id="7150" w:name="_Toc100739999"/>
      <w:bookmarkStart w:id="7151" w:name="_Toc129252572"/>
      <w:bookmarkStart w:id="7152" w:name="_Toc144024284"/>
      <w:bookmarkStart w:id="7153" w:name="_Toc144459716"/>
      <w:bookmarkStart w:id="7154" w:name="_Toc216347541"/>
      <w:r w:rsidRPr="008874EC">
        <w:t>6</w:t>
      </w:r>
      <w:r w:rsidRPr="005356FE">
        <w:t>.11.6.5</w:t>
      </w:r>
      <w:r w:rsidRPr="005356FE">
        <w:tab/>
        <w:t>Binary data</w:t>
      </w:r>
      <w:bookmarkEnd w:id="7148"/>
      <w:bookmarkEnd w:id="7149"/>
      <w:bookmarkEnd w:id="7150"/>
      <w:bookmarkEnd w:id="7151"/>
      <w:bookmarkEnd w:id="7152"/>
      <w:bookmarkEnd w:id="7153"/>
      <w:bookmarkEnd w:id="7154"/>
    </w:p>
    <w:p w14:paraId="4A7D482C" w14:textId="77777777" w:rsidR="00750AB0" w:rsidRPr="005356FE" w:rsidRDefault="00750AB0" w:rsidP="00750AB0">
      <w:pPr>
        <w:pStyle w:val="50"/>
      </w:pPr>
      <w:bookmarkStart w:id="7155" w:name="_Toc96843452"/>
      <w:bookmarkStart w:id="7156" w:name="_Toc96844427"/>
      <w:bookmarkStart w:id="7157" w:name="_Toc100740000"/>
      <w:bookmarkStart w:id="7158" w:name="_Toc129252573"/>
      <w:bookmarkStart w:id="7159" w:name="_Toc144024285"/>
      <w:bookmarkStart w:id="7160" w:name="_Toc144459717"/>
      <w:bookmarkStart w:id="7161" w:name="_Toc216347542"/>
      <w:r w:rsidRPr="005356FE">
        <w:t>6.11.6.5.1</w:t>
      </w:r>
      <w:r w:rsidRPr="005356FE">
        <w:tab/>
        <w:t>Binary Data Types</w:t>
      </w:r>
      <w:bookmarkEnd w:id="7155"/>
      <w:bookmarkEnd w:id="7156"/>
      <w:bookmarkEnd w:id="7157"/>
      <w:bookmarkEnd w:id="7158"/>
      <w:bookmarkEnd w:id="7159"/>
      <w:bookmarkEnd w:id="7160"/>
      <w:bookmarkEnd w:id="7161"/>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30"/>
      </w:pPr>
      <w:bookmarkStart w:id="7162" w:name="_Toc144024286"/>
      <w:bookmarkStart w:id="7163" w:name="_Toc144459718"/>
      <w:bookmarkStart w:id="7164" w:name="_Toc216347543"/>
      <w:r w:rsidRPr="005356FE">
        <w:t>6.11.7</w:t>
      </w:r>
      <w:r w:rsidRPr="005356FE">
        <w:tab/>
        <w:t>Error Handling</w:t>
      </w:r>
      <w:bookmarkEnd w:id="7070"/>
      <w:bookmarkEnd w:id="7071"/>
      <w:bookmarkEnd w:id="7072"/>
      <w:bookmarkEnd w:id="7073"/>
      <w:bookmarkEnd w:id="7162"/>
      <w:bookmarkEnd w:id="7163"/>
      <w:bookmarkEnd w:id="7164"/>
    </w:p>
    <w:p w14:paraId="0EDADEE1" w14:textId="77777777" w:rsidR="00750AB0" w:rsidRPr="005356FE" w:rsidRDefault="00750AB0" w:rsidP="00750AB0">
      <w:pPr>
        <w:pStyle w:val="40"/>
      </w:pPr>
      <w:bookmarkStart w:id="7165" w:name="_Toc96843454"/>
      <w:bookmarkStart w:id="7166" w:name="_Toc96844429"/>
      <w:bookmarkStart w:id="7167" w:name="_Toc100740002"/>
      <w:bookmarkStart w:id="7168" w:name="_Toc129252575"/>
      <w:bookmarkStart w:id="7169" w:name="_Toc144024287"/>
      <w:bookmarkStart w:id="7170" w:name="_Toc144459719"/>
      <w:bookmarkStart w:id="7171" w:name="_Toc216347544"/>
      <w:r w:rsidRPr="005356FE">
        <w:t>6.11.7.1</w:t>
      </w:r>
      <w:r w:rsidRPr="005356FE">
        <w:tab/>
        <w:t>General</w:t>
      </w:r>
      <w:bookmarkEnd w:id="7165"/>
      <w:bookmarkEnd w:id="7166"/>
      <w:bookmarkEnd w:id="7167"/>
      <w:bookmarkEnd w:id="7168"/>
      <w:bookmarkEnd w:id="7169"/>
      <w:bookmarkEnd w:id="7170"/>
      <w:bookmarkEnd w:id="7171"/>
    </w:p>
    <w:p w14:paraId="7DA5042C" w14:textId="77777777" w:rsidR="00750AB0" w:rsidRPr="008874EC" w:rsidRDefault="00750AB0" w:rsidP="00750AB0">
      <w:r w:rsidRPr="005356FE">
        <w:t>For the VAE_VRUZoneManagement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r w:rsidRPr="00D55692">
        <w:t>VAE_VRU</w:t>
      </w:r>
      <w:r>
        <w:t>Z</w:t>
      </w:r>
      <w:r w:rsidRPr="00D55692">
        <w:t>oneManagement</w:t>
      </w:r>
      <w:r w:rsidRPr="008874EC">
        <w:t xml:space="preserve"> API.</w:t>
      </w:r>
    </w:p>
    <w:p w14:paraId="5151B315" w14:textId="77777777" w:rsidR="00750AB0" w:rsidRPr="005356FE" w:rsidRDefault="00750AB0" w:rsidP="00750AB0">
      <w:pPr>
        <w:pStyle w:val="40"/>
      </w:pPr>
      <w:bookmarkStart w:id="7172" w:name="_Toc96843455"/>
      <w:bookmarkStart w:id="7173" w:name="_Toc96844430"/>
      <w:bookmarkStart w:id="7174" w:name="_Toc100740003"/>
      <w:bookmarkStart w:id="7175" w:name="_Toc129252576"/>
      <w:bookmarkStart w:id="7176" w:name="_Toc144024288"/>
      <w:bookmarkStart w:id="7177" w:name="_Toc144459720"/>
      <w:bookmarkStart w:id="7178" w:name="_Toc216347545"/>
      <w:r w:rsidRPr="008874EC">
        <w:t>6</w:t>
      </w:r>
      <w:r w:rsidRPr="005356FE">
        <w:t>.11.7.2</w:t>
      </w:r>
      <w:r w:rsidRPr="005356FE">
        <w:tab/>
        <w:t>Protocol Errors</w:t>
      </w:r>
      <w:bookmarkEnd w:id="7172"/>
      <w:bookmarkEnd w:id="7173"/>
      <w:bookmarkEnd w:id="7174"/>
      <w:bookmarkEnd w:id="7175"/>
      <w:bookmarkEnd w:id="7176"/>
      <w:bookmarkEnd w:id="7177"/>
      <w:bookmarkEnd w:id="7178"/>
    </w:p>
    <w:p w14:paraId="46500665" w14:textId="77777777" w:rsidR="00750AB0" w:rsidRPr="005356FE" w:rsidRDefault="00750AB0" w:rsidP="00750AB0">
      <w:r w:rsidRPr="005356FE">
        <w:t>No specific protocol errors for the VAE_VRUZoneManagement API are specified.</w:t>
      </w:r>
    </w:p>
    <w:p w14:paraId="07121B66" w14:textId="77777777" w:rsidR="00750AB0" w:rsidRPr="005356FE" w:rsidRDefault="00750AB0" w:rsidP="00750AB0">
      <w:pPr>
        <w:pStyle w:val="40"/>
      </w:pPr>
      <w:bookmarkStart w:id="7179" w:name="_Toc96843456"/>
      <w:bookmarkStart w:id="7180" w:name="_Toc96844431"/>
      <w:bookmarkStart w:id="7181" w:name="_Toc100740004"/>
      <w:bookmarkStart w:id="7182" w:name="_Toc129252577"/>
      <w:bookmarkStart w:id="7183" w:name="_Toc144024289"/>
      <w:bookmarkStart w:id="7184" w:name="_Toc144459721"/>
      <w:bookmarkStart w:id="7185" w:name="_Toc216347546"/>
      <w:r w:rsidRPr="005356FE">
        <w:t>6.11.7.3</w:t>
      </w:r>
      <w:r w:rsidRPr="005356FE">
        <w:tab/>
        <w:t>Application Errors</w:t>
      </w:r>
      <w:bookmarkEnd w:id="7179"/>
      <w:bookmarkEnd w:id="7180"/>
      <w:bookmarkEnd w:id="7181"/>
      <w:bookmarkEnd w:id="7182"/>
      <w:bookmarkEnd w:id="7183"/>
      <w:bookmarkEnd w:id="7184"/>
      <w:bookmarkEnd w:id="7185"/>
    </w:p>
    <w:p w14:paraId="5CB1CF33" w14:textId="77777777" w:rsidR="00750AB0" w:rsidRPr="005356FE" w:rsidRDefault="00750AB0" w:rsidP="00750AB0">
      <w:r w:rsidRPr="005356FE">
        <w:t>The application errors defined for the VAE_VRUZoneManagement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86" w:name="_Toc96843457"/>
            <w:bookmarkStart w:id="7187" w:name="_Toc96844432"/>
            <w:bookmarkStart w:id="7188" w:name="_Toc100740005"/>
            <w:bookmarkStart w:id="7189" w:name="_Toc129252578"/>
            <w:bookmarkStart w:id="7190" w:name="_Toc144024290"/>
            <w:bookmarkStart w:id="7191"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30"/>
        <w:rPr>
          <w:lang w:eastAsia="zh-CN"/>
        </w:rPr>
      </w:pPr>
      <w:bookmarkStart w:id="7192" w:name="_Toc216347547"/>
      <w:r w:rsidRPr="005356FE">
        <w:t>6.11.8</w:t>
      </w:r>
      <w:r w:rsidRPr="005356FE">
        <w:rPr>
          <w:lang w:eastAsia="zh-CN"/>
        </w:rPr>
        <w:tab/>
        <w:t>Feature negotiation</w:t>
      </w:r>
      <w:bookmarkEnd w:id="7186"/>
      <w:bookmarkEnd w:id="7187"/>
      <w:bookmarkEnd w:id="7188"/>
      <w:bookmarkEnd w:id="7189"/>
      <w:bookmarkEnd w:id="7190"/>
      <w:bookmarkEnd w:id="7191"/>
      <w:bookmarkEnd w:id="7192"/>
    </w:p>
    <w:p w14:paraId="55364187" w14:textId="77777777" w:rsidR="00750AB0" w:rsidRPr="008874EC" w:rsidRDefault="00750AB0" w:rsidP="00750AB0">
      <w:r w:rsidRPr="005356FE">
        <w:t xml:space="preserve">The optional features listed in table 6.11.8-1 are defined for the VAE_VRUZoneManagement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lastRenderedPageBreak/>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30"/>
      </w:pPr>
      <w:bookmarkStart w:id="7193" w:name="_Toc96843458"/>
      <w:bookmarkStart w:id="7194" w:name="_Toc96844433"/>
      <w:bookmarkStart w:id="7195" w:name="_Toc100740006"/>
      <w:bookmarkStart w:id="7196" w:name="_Toc129252579"/>
      <w:bookmarkStart w:id="7197" w:name="_Toc144024291"/>
      <w:bookmarkStart w:id="7198" w:name="_Toc144459723"/>
      <w:bookmarkStart w:id="7199" w:name="_Toc216347548"/>
      <w:r w:rsidRPr="005356FE">
        <w:t>6.11.9</w:t>
      </w:r>
      <w:r w:rsidRPr="005356FE">
        <w:tab/>
        <w:t>Security</w:t>
      </w:r>
      <w:bookmarkEnd w:id="7193"/>
      <w:bookmarkEnd w:id="7194"/>
      <w:bookmarkEnd w:id="7195"/>
      <w:bookmarkEnd w:id="7196"/>
      <w:bookmarkEnd w:id="7197"/>
      <w:bookmarkEnd w:id="7198"/>
      <w:bookmarkEnd w:id="7199"/>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2"/>
      </w:pPr>
      <w:r w:rsidRPr="00E45330">
        <w:br w:type="page"/>
      </w:r>
      <w:bookmarkStart w:id="7200" w:name="_Toc216347549"/>
      <w:r w:rsidR="00D41E5B">
        <w:lastRenderedPageBreak/>
        <w:t>6.12</w:t>
      </w:r>
      <w:r w:rsidR="00D41E5B" w:rsidRPr="008874EC">
        <w:tab/>
      </w:r>
      <w:r w:rsidR="00D41E5B" w:rsidRPr="003D2277">
        <w:t>VAE_</w:t>
      </w:r>
      <w:r w:rsidR="00D41E5B">
        <w:t>V2PApplicationRequirement</w:t>
      </w:r>
      <w:r w:rsidR="00D41E5B" w:rsidRPr="008874EC">
        <w:t xml:space="preserve"> API</w:t>
      </w:r>
      <w:bookmarkEnd w:id="7200"/>
    </w:p>
    <w:p w14:paraId="06B49812" w14:textId="77777777" w:rsidR="00D41E5B" w:rsidRPr="008874EC" w:rsidRDefault="00D41E5B" w:rsidP="00D41E5B">
      <w:pPr>
        <w:pStyle w:val="30"/>
      </w:pPr>
      <w:bookmarkStart w:id="7201" w:name="_Toc216347550"/>
      <w:r>
        <w:t>6.12</w:t>
      </w:r>
      <w:r w:rsidRPr="008874EC">
        <w:t>.1</w:t>
      </w:r>
      <w:r w:rsidRPr="008874EC">
        <w:tab/>
        <w:t>Introduction</w:t>
      </w:r>
      <w:bookmarkEnd w:id="7201"/>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30"/>
      </w:pPr>
      <w:bookmarkStart w:id="7202" w:name="_Toc216347551"/>
      <w:r>
        <w:t>6.12</w:t>
      </w:r>
      <w:r w:rsidRPr="008874EC">
        <w:t>.2</w:t>
      </w:r>
      <w:r w:rsidRPr="008874EC">
        <w:tab/>
        <w:t>Usage of HTTP</w:t>
      </w:r>
      <w:bookmarkEnd w:id="7202"/>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30"/>
      </w:pPr>
      <w:bookmarkStart w:id="7203" w:name="_Toc216347552"/>
      <w:r>
        <w:t>6.12</w:t>
      </w:r>
      <w:r w:rsidRPr="008874EC">
        <w:t>.3</w:t>
      </w:r>
      <w:r w:rsidRPr="008874EC">
        <w:tab/>
        <w:t>Resources</w:t>
      </w:r>
      <w:bookmarkEnd w:id="7203"/>
    </w:p>
    <w:p w14:paraId="121A1E0E" w14:textId="77777777" w:rsidR="00D41E5B" w:rsidRPr="008874EC" w:rsidRDefault="00D41E5B" w:rsidP="00D41E5B">
      <w:pPr>
        <w:pStyle w:val="40"/>
      </w:pPr>
      <w:bookmarkStart w:id="7204" w:name="_Toc216347553"/>
      <w:r>
        <w:t>6.12</w:t>
      </w:r>
      <w:r w:rsidRPr="008874EC">
        <w:t>.3.1</w:t>
      </w:r>
      <w:r w:rsidRPr="008874EC">
        <w:tab/>
        <w:t>Overview</w:t>
      </w:r>
      <w:bookmarkEnd w:id="7204"/>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205" w:name="_MON_1759932020"/>
    <w:bookmarkEnd w:id="7205"/>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5pt;height:165.75pt" o:ole="">
            <v:imagedata r:id="rId105" o:title=""/>
          </v:shape>
          <o:OLEObject Type="Embed" ProgID="Word.Document.8" ShapeID="_x0000_i1073" DrawAspect="Content" ObjectID="_1826960034"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lastRenderedPageBreak/>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s Provisionings</w:t>
            </w:r>
          </w:p>
        </w:tc>
        <w:tc>
          <w:tcPr>
            <w:tcW w:w="1501" w:type="pct"/>
            <w:vAlign w:val="center"/>
            <w:hideMark/>
          </w:tcPr>
          <w:p w14:paraId="7415000E" w14:textId="77777777" w:rsidR="00D41E5B" w:rsidRPr="008874EC" w:rsidRDefault="00D41E5B" w:rsidP="00D41E5B">
            <w:pPr>
              <w:pStyle w:val="TAL"/>
              <w:rPr>
                <w:lang w:val="en-US"/>
              </w:rPr>
            </w:pPr>
            <w:r w:rsidRPr="008874EC">
              <w:t>/</w:t>
            </w:r>
            <w:r>
              <w:t>provisionings</w:t>
            </w:r>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r>
              <w:t>provisionings</w:t>
            </w:r>
            <w:r w:rsidRPr="008874EC">
              <w:t>/{</w:t>
            </w:r>
            <w:r>
              <w:t>prov</w:t>
            </w:r>
            <w:r w:rsidRPr="008874EC">
              <w:t>Id}</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40"/>
      </w:pPr>
      <w:bookmarkStart w:id="7206" w:name="_Toc216347554"/>
      <w:r>
        <w:t>6.12</w:t>
      </w:r>
      <w:r w:rsidRPr="008874EC">
        <w:t>.3.2</w:t>
      </w:r>
      <w:r w:rsidRPr="008874EC">
        <w:tab/>
        <w:t xml:space="preserve">Resource: </w:t>
      </w:r>
      <w:r w:rsidRPr="00FC514D">
        <w:t>V2P Application Requirement</w:t>
      </w:r>
      <w:r>
        <w:t>s Provisionings</w:t>
      </w:r>
      <w:bookmarkEnd w:id="7206"/>
    </w:p>
    <w:p w14:paraId="57B4F95F" w14:textId="77777777" w:rsidR="00D41E5B" w:rsidRPr="008874EC" w:rsidRDefault="00D41E5B" w:rsidP="00D41E5B">
      <w:pPr>
        <w:pStyle w:val="50"/>
      </w:pPr>
      <w:bookmarkStart w:id="7207" w:name="_Toc216347555"/>
      <w:r>
        <w:t>6.12</w:t>
      </w:r>
      <w:r w:rsidRPr="008874EC">
        <w:t>.3.2.1</w:t>
      </w:r>
      <w:r w:rsidRPr="008874EC">
        <w:tab/>
        <w:t>Description</w:t>
      </w:r>
      <w:bookmarkEnd w:id="7207"/>
    </w:p>
    <w:p w14:paraId="54CF9C95" w14:textId="77777777" w:rsidR="00D41E5B" w:rsidRPr="008874EC" w:rsidRDefault="00D41E5B" w:rsidP="00D41E5B">
      <w:r w:rsidRPr="008874EC">
        <w:t xml:space="preserve">This resource represents the collection of </w:t>
      </w:r>
      <w:r w:rsidRPr="00FC514D">
        <w:t>V2P Application Requirement</w:t>
      </w:r>
      <w:r>
        <w:t xml:space="preserve">s Provisionings </w:t>
      </w:r>
      <w:r w:rsidRPr="008874EC">
        <w:t xml:space="preserve">managed by the </w:t>
      </w:r>
      <w:r>
        <w:t>VAE</w:t>
      </w:r>
      <w:r w:rsidRPr="008874EC">
        <w:t xml:space="preserve"> Server.</w:t>
      </w:r>
    </w:p>
    <w:p w14:paraId="3BB6EF9F" w14:textId="77777777" w:rsidR="00D41E5B" w:rsidRPr="008874EC" w:rsidRDefault="00D41E5B" w:rsidP="00D41E5B">
      <w:pPr>
        <w:pStyle w:val="50"/>
      </w:pPr>
      <w:bookmarkStart w:id="7208" w:name="_Toc216347556"/>
      <w:r>
        <w:t>6.12</w:t>
      </w:r>
      <w:r w:rsidRPr="008874EC">
        <w:t>.3.2.2</w:t>
      </w:r>
      <w:r w:rsidRPr="008874EC">
        <w:tab/>
        <w:t>Resource Definition</w:t>
      </w:r>
      <w:bookmarkEnd w:id="7208"/>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.3.2.2-1</w:t>
      </w:r>
      <w:r w:rsidRPr="008874EC">
        <w:rPr>
          <w:rFonts w:ascii="Arial" w:hAnsi="Arial" w:cs="Arial"/>
        </w:rPr>
        <w:t>.</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r w:rsidRPr="008874EC">
              <w:t>apiRoot</w:t>
            </w:r>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50"/>
      </w:pPr>
      <w:bookmarkStart w:id="7209" w:name="_Toc216347557"/>
      <w:r>
        <w:t>6.12</w:t>
      </w:r>
      <w:r w:rsidRPr="008874EC">
        <w:t>.3.2.3</w:t>
      </w:r>
      <w:r w:rsidRPr="008874EC">
        <w:tab/>
        <w:t>Resource Standard Methods</w:t>
      </w:r>
      <w:bookmarkEnd w:id="7209"/>
    </w:p>
    <w:p w14:paraId="73E8BD75" w14:textId="77777777" w:rsidR="00D41E5B" w:rsidRPr="00096EC6" w:rsidRDefault="00D41E5B" w:rsidP="00D41E5B">
      <w:pPr>
        <w:pStyle w:val="6"/>
      </w:pPr>
      <w:bookmarkStart w:id="7210" w:name="_Toc216347558"/>
      <w:r>
        <w:t>6.12</w:t>
      </w:r>
      <w:r w:rsidRPr="00096EC6">
        <w:t>.3.2.3.1</w:t>
      </w:r>
      <w:r w:rsidRPr="00096EC6">
        <w:tab/>
        <w:t>POST</w:t>
      </w:r>
      <w:bookmarkEnd w:id="7210"/>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lastRenderedPageBreak/>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{apiRoot}/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&lt;apiVersion&gt;</w:t>
            </w:r>
            <w:r>
              <w:rPr>
                <w:lang w:eastAsia="zh-CN"/>
              </w:rPr>
              <w:t>/</w:t>
            </w:r>
            <w:r w:rsidRPr="00E26BBA">
              <w:rPr>
                <w:lang w:eastAsia="zh-CN"/>
              </w:rPr>
              <w:t>provisionings/{provId}</w:t>
            </w:r>
          </w:p>
        </w:tc>
      </w:tr>
    </w:tbl>
    <w:p w14:paraId="79501775" w14:textId="77777777" w:rsidR="00D41E5B" w:rsidRPr="008874EC" w:rsidRDefault="00D41E5B" w:rsidP="00D41E5B"/>
    <w:p w14:paraId="10A0E582" w14:textId="77777777" w:rsidR="00D41E5B" w:rsidRPr="008874EC" w:rsidRDefault="00D41E5B" w:rsidP="00D41E5B">
      <w:pPr>
        <w:pStyle w:val="50"/>
      </w:pPr>
      <w:bookmarkStart w:id="7211" w:name="_Toc216347559"/>
      <w:r>
        <w:t>6.12</w:t>
      </w:r>
      <w:r w:rsidRPr="008874EC">
        <w:t>.3.2.4</w:t>
      </w:r>
      <w:r w:rsidRPr="008874EC">
        <w:tab/>
        <w:t>Resource Custom Operations</w:t>
      </w:r>
      <w:bookmarkEnd w:id="7211"/>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40"/>
      </w:pPr>
      <w:bookmarkStart w:id="7212" w:name="_Toc216347560"/>
      <w:r>
        <w:t>6.12</w:t>
      </w:r>
      <w:r w:rsidRPr="008874EC">
        <w:t>.3.3</w:t>
      </w:r>
      <w:r w:rsidRPr="008874EC">
        <w:tab/>
        <w:t xml:space="preserve">Resource: </w:t>
      </w:r>
      <w:r w:rsidRPr="00FC514D">
        <w:t>Individual V2P Application Requirement</w:t>
      </w:r>
      <w:r>
        <w:t>s Provisioning</w:t>
      </w:r>
      <w:bookmarkEnd w:id="7212"/>
    </w:p>
    <w:p w14:paraId="42D404E4" w14:textId="77777777" w:rsidR="00D41E5B" w:rsidRPr="008874EC" w:rsidRDefault="00D41E5B" w:rsidP="00D41E5B">
      <w:pPr>
        <w:pStyle w:val="50"/>
      </w:pPr>
      <w:bookmarkStart w:id="7213" w:name="_Toc216347561"/>
      <w:r>
        <w:t>6.12</w:t>
      </w:r>
      <w:r w:rsidRPr="008874EC">
        <w:t>.3.3.1</w:t>
      </w:r>
      <w:r w:rsidRPr="008874EC">
        <w:tab/>
        <w:t>Description</w:t>
      </w:r>
      <w:bookmarkEnd w:id="7213"/>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50"/>
      </w:pPr>
      <w:bookmarkStart w:id="7214" w:name="_Toc216347562"/>
      <w:r>
        <w:t>6.12</w:t>
      </w:r>
      <w:r w:rsidRPr="008874EC">
        <w:t>.3.3.2</w:t>
      </w:r>
      <w:r w:rsidRPr="008874EC">
        <w:tab/>
        <w:t>Resource Definition</w:t>
      </w:r>
      <w:bookmarkEnd w:id="7214"/>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.3.3.2-1</w:t>
      </w:r>
      <w:r w:rsidRPr="008874EC">
        <w:rPr>
          <w:rFonts w:ascii="Arial" w:hAnsi="Arial" w:cs="Arial"/>
        </w:rPr>
        <w:t>.</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r w:rsidRPr="008874EC">
              <w:t>apiRoot</w:t>
            </w:r>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r>
              <w:t>prov</w:t>
            </w:r>
            <w:r w:rsidRPr="008874EC">
              <w:t>Id</w:t>
            </w:r>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50"/>
      </w:pPr>
      <w:bookmarkStart w:id="7215" w:name="_Toc216347563"/>
      <w:r>
        <w:lastRenderedPageBreak/>
        <w:t>6.12</w:t>
      </w:r>
      <w:r w:rsidRPr="008874EC">
        <w:t>.3.3.3</w:t>
      </w:r>
      <w:r w:rsidRPr="008874EC">
        <w:tab/>
        <w:t>Resource Standard Methods</w:t>
      </w:r>
      <w:bookmarkEnd w:id="7215"/>
    </w:p>
    <w:p w14:paraId="4B28B071" w14:textId="77777777" w:rsidR="00D41E5B" w:rsidRPr="008874EC" w:rsidRDefault="00D41E5B" w:rsidP="00D41E5B">
      <w:pPr>
        <w:pStyle w:val="6"/>
      </w:pPr>
      <w:bookmarkStart w:id="7216" w:name="_Toc216347564"/>
      <w:r>
        <w:t>6.12</w:t>
      </w:r>
      <w:r w:rsidRPr="008874EC">
        <w:t>.3.3.3.1</w:t>
      </w:r>
      <w:r w:rsidRPr="008874EC">
        <w:tab/>
        <w:t>GET</w:t>
      </w:r>
      <w:bookmarkEnd w:id="7216"/>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D41E5B">
      <w:pPr>
        <w:pStyle w:val="6"/>
      </w:pPr>
      <w:bookmarkStart w:id="7217" w:name="_Toc216347565"/>
      <w:r>
        <w:lastRenderedPageBreak/>
        <w:t>6.12</w:t>
      </w:r>
      <w:r w:rsidRPr="008874EC">
        <w:t>.3.3.3.2</w:t>
      </w:r>
      <w:r w:rsidRPr="008874EC">
        <w:tab/>
        <w:t>PUT</w:t>
      </w:r>
      <w:bookmarkEnd w:id="7217"/>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lastRenderedPageBreak/>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D41E5B">
      <w:pPr>
        <w:pStyle w:val="6"/>
      </w:pPr>
      <w:bookmarkStart w:id="7218" w:name="_Toc216347566"/>
      <w:r>
        <w:t>6.12</w:t>
      </w:r>
      <w:r w:rsidRPr="008874EC">
        <w:t>.3.3.3.</w:t>
      </w:r>
      <w:r>
        <w:t>3</w:t>
      </w:r>
      <w:r w:rsidRPr="008874EC">
        <w:tab/>
        <w:t>PATCH</w:t>
      </w:r>
      <w:bookmarkEnd w:id="7218"/>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lastRenderedPageBreak/>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D41E5B">
      <w:pPr>
        <w:pStyle w:val="6"/>
      </w:pPr>
      <w:bookmarkStart w:id="7219" w:name="_Toc216347567"/>
      <w:r>
        <w:t>6.12</w:t>
      </w:r>
      <w:r w:rsidRPr="008874EC">
        <w:t>.3.3.3.4</w:t>
      </w:r>
      <w:r w:rsidRPr="008874EC">
        <w:tab/>
        <w:t>DELETE</w:t>
      </w:r>
      <w:bookmarkEnd w:id="7219"/>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lastRenderedPageBreak/>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50"/>
      </w:pPr>
      <w:bookmarkStart w:id="7220" w:name="_Toc216347568"/>
      <w:r>
        <w:t>6.12</w:t>
      </w:r>
      <w:r w:rsidRPr="008874EC">
        <w:t>.3.3.4</w:t>
      </w:r>
      <w:r w:rsidRPr="008874EC">
        <w:tab/>
        <w:t>Resource Custom Operations</w:t>
      </w:r>
      <w:bookmarkEnd w:id="7220"/>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30"/>
      </w:pPr>
      <w:bookmarkStart w:id="7221" w:name="_Toc216347569"/>
      <w:r>
        <w:t>6.12</w:t>
      </w:r>
      <w:r w:rsidRPr="008874EC">
        <w:t>.4</w:t>
      </w:r>
      <w:r w:rsidRPr="008874EC">
        <w:tab/>
        <w:t>Custom Operations without associated resources</w:t>
      </w:r>
      <w:bookmarkEnd w:id="7221"/>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30"/>
      </w:pPr>
      <w:bookmarkStart w:id="7222" w:name="_Toc216347570"/>
      <w:r>
        <w:t>6.12</w:t>
      </w:r>
      <w:r w:rsidRPr="008874EC">
        <w:t>.5</w:t>
      </w:r>
      <w:r w:rsidRPr="008874EC">
        <w:tab/>
        <w:t>Notifications</w:t>
      </w:r>
      <w:bookmarkEnd w:id="7222"/>
    </w:p>
    <w:p w14:paraId="6C792A2B" w14:textId="77777777" w:rsidR="00D41E5B" w:rsidRPr="008874EC" w:rsidRDefault="00D41E5B" w:rsidP="00D41E5B">
      <w:r w:rsidRPr="008874EC">
        <w:t xml:space="preserve">There are no </w:t>
      </w:r>
      <w:r>
        <w:t>notification</w:t>
      </w:r>
      <w:r w:rsidRPr="008874EC">
        <w:t xml:space="preserve"> defined for this resource in this release of the specification.</w:t>
      </w:r>
    </w:p>
    <w:p w14:paraId="7F53B65E" w14:textId="77777777" w:rsidR="00D41E5B" w:rsidRPr="0046710E" w:rsidRDefault="00D41E5B" w:rsidP="00D41E5B">
      <w:pPr>
        <w:pStyle w:val="30"/>
      </w:pPr>
      <w:bookmarkStart w:id="7223" w:name="_Toc216347571"/>
      <w:r>
        <w:t>6.12</w:t>
      </w:r>
      <w:r w:rsidRPr="0046710E">
        <w:t>.6</w:t>
      </w:r>
      <w:r w:rsidRPr="0046710E">
        <w:tab/>
        <w:t>Data Model</w:t>
      </w:r>
      <w:bookmarkEnd w:id="7223"/>
    </w:p>
    <w:p w14:paraId="49883300" w14:textId="77777777" w:rsidR="00D41E5B" w:rsidRPr="0046710E" w:rsidRDefault="00D41E5B" w:rsidP="00D41E5B">
      <w:pPr>
        <w:pStyle w:val="40"/>
      </w:pPr>
      <w:bookmarkStart w:id="7224" w:name="_Toc216347572"/>
      <w:r>
        <w:t>6.12</w:t>
      </w:r>
      <w:r w:rsidRPr="0046710E">
        <w:t>.6.1</w:t>
      </w:r>
      <w:r w:rsidRPr="0046710E">
        <w:tab/>
        <w:t>General</w:t>
      </w:r>
      <w:bookmarkEnd w:id="7224"/>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r>
              <w:t>AppTrafficPattern</w:t>
            </w:r>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lastRenderedPageBreak/>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r>
              <w:t>DurationSec</w:t>
            </w:r>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r w:rsidRPr="007F15DB">
              <w:t>AppplicationQosRequirement</w:t>
            </w:r>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r>
              <w:t>TimeWindow</w:t>
            </w:r>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r w:rsidRPr="0046710E">
              <w:t>SupportedFeatures</w:t>
            </w:r>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40"/>
        <w:rPr>
          <w:lang w:val="en-US"/>
        </w:rPr>
      </w:pPr>
      <w:bookmarkStart w:id="7225" w:name="_Toc216347573"/>
      <w:r>
        <w:t>6.12</w:t>
      </w:r>
      <w:r w:rsidRPr="0046710E">
        <w:rPr>
          <w:lang w:val="en-US"/>
        </w:rPr>
        <w:t>.6.2</w:t>
      </w:r>
      <w:r w:rsidRPr="0046710E">
        <w:rPr>
          <w:lang w:val="en-US"/>
        </w:rPr>
        <w:tab/>
        <w:t>Structured data types</w:t>
      </w:r>
      <w:bookmarkEnd w:id="7225"/>
    </w:p>
    <w:p w14:paraId="4C0B843B" w14:textId="77777777" w:rsidR="00D41E5B" w:rsidRPr="0046710E" w:rsidRDefault="00D41E5B" w:rsidP="00D41E5B">
      <w:pPr>
        <w:pStyle w:val="50"/>
      </w:pPr>
      <w:bookmarkStart w:id="7226" w:name="_Toc216347574"/>
      <w:r>
        <w:t>6.12</w:t>
      </w:r>
      <w:r w:rsidRPr="0046710E">
        <w:t>.6.2.1</w:t>
      </w:r>
      <w:r w:rsidRPr="0046710E">
        <w:tab/>
        <w:t>Introduction</w:t>
      </w:r>
      <w:bookmarkEnd w:id="7226"/>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50"/>
      </w:pPr>
      <w:bookmarkStart w:id="7227" w:name="_Toc216347575"/>
      <w:r>
        <w:t>6.12</w:t>
      </w:r>
      <w:r w:rsidRPr="0046710E">
        <w:t>.6.2.2</w:t>
      </w:r>
      <w:r w:rsidRPr="0046710E">
        <w:tab/>
        <w:t xml:space="preserve">Type: </w:t>
      </w:r>
      <w:r w:rsidRPr="0027121C">
        <w:t>V2pAppReqData</w:t>
      </w:r>
      <w:bookmarkEnd w:id="7227"/>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r w:rsidRPr="00E45330">
              <w:t>serviceId</w:t>
            </w:r>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r w:rsidRPr="007F15DB">
              <w:t>AppplicationQosRequirement</w:t>
            </w:r>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bookmarkStart w:id="7228" w:name="_Hlk149057743"/>
            <w:r>
              <w:rPr>
                <w:lang w:eastAsia="zh-CN"/>
              </w:rPr>
              <w:t>t</w:t>
            </w:r>
            <w:r w:rsidR="00D41E5B">
              <w:rPr>
                <w:lang w:eastAsia="zh-CN"/>
              </w:rPr>
              <w:t>rafficPattern</w:t>
            </w:r>
            <w:bookmarkEnd w:id="7228"/>
          </w:p>
        </w:tc>
        <w:tc>
          <w:tcPr>
            <w:tcW w:w="1417" w:type="dxa"/>
            <w:vAlign w:val="center"/>
          </w:tcPr>
          <w:p w14:paraId="2C1FC6E9" w14:textId="77777777" w:rsidR="00D41E5B" w:rsidRPr="0046710E" w:rsidRDefault="00003FA0" w:rsidP="00D41E5B">
            <w:pPr>
              <w:pStyle w:val="TAL"/>
            </w:pPr>
            <w:r>
              <w:t>AppTrafficPattern</w:t>
            </w:r>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bookmarkStart w:id="7229" w:name="_Hlk149057770"/>
            <w:r>
              <w:rPr>
                <w:lang w:eastAsia="zh-CN"/>
              </w:rPr>
              <w:t>ParameterOverPc5</w:t>
            </w:r>
            <w:bookmarkEnd w:id="7229"/>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r w:rsidRPr="0046710E">
              <w:t>suppFeat</w:t>
            </w:r>
          </w:p>
        </w:tc>
        <w:tc>
          <w:tcPr>
            <w:tcW w:w="1417" w:type="dxa"/>
            <w:vAlign w:val="center"/>
          </w:tcPr>
          <w:p w14:paraId="1C26E4C7" w14:textId="77777777" w:rsidR="00D41E5B" w:rsidRPr="0046710E" w:rsidRDefault="00D41E5B" w:rsidP="00D41E5B">
            <w:pPr>
              <w:pStyle w:val="TAL"/>
            </w:pPr>
            <w:r w:rsidRPr="0046710E">
              <w:t>SupportedFeatures</w:t>
            </w:r>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50"/>
      </w:pPr>
      <w:bookmarkStart w:id="7230" w:name="_Toc216347576"/>
      <w:r>
        <w:lastRenderedPageBreak/>
        <w:t>6.12</w:t>
      </w:r>
      <w:r w:rsidRPr="0046710E">
        <w:t>.6.2.</w:t>
      </w:r>
      <w:r>
        <w:t>3</w:t>
      </w:r>
      <w:r w:rsidRPr="0046710E">
        <w:tab/>
        <w:t xml:space="preserve">Type: </w:t>
      </w:r>
      <w:r w:rsidRPr="0027121C">
        <w:t>V2pAppReqData</w:t>
      </w:r>
      <w:r>
        <w:t>Patch</w:t>
      </w:r>
      <w:bookmarkEnd w:id="7230"/>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r w:rsidRPr="007F15DB">
              <w:t>AppplicationQosRequirement</w:t>
            </w:r>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r>
              <w:rPr>
                <w:lang w:eastAsia="zh-CN"/>
              </w:rPr>
              <w:t>t</w:t>
            </w:r>
            <w:r w:rsidR="00D41E5B">
              <w:rPr>
                <w:lang w:eastAsia="zh-CN"/>
              </w:rPr>
              <w:t>rafficPattern</w:t>
            </w:r>
          </w:p>
        </w:tc>
        <w:tc>
          <w:tcPr>
            <w:tcW w:w="1417" w:type="dxa"/>
            <w:vAlign w:val="center"/>
          </w:tcPr>
          <w:p w14:paraId="0334B5E9" w14:textId="77777777" w:rsidR="00D41E5B" w:rsidRPr="0046710E" w:rsidRDefault="00CA7E3F" w:rsidP="00D41E5B">
            <w:pPr>
              <w:pStyle w:val="TAL"/>
            </w:pPr>
            <w:r>
              <w:t>AppTrafficPattern</w:t>
            </w:r>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50"/>
      </w:pPr>
      <w:bookmarkStart w:id="7231" w:name="_Toc216347577"/>
      <w:r>
        <w:t>6.12</w:t>
      </w:r>
      <w:r w:rsidRPr="0046710E">
        <w:t>.6</w:t>
      </w:r>
      <w:r w:rsidRPr="00CA7E3F">
        <w:t>.2.4</w:t>
      </w:r>
      <w:r w:rsidRPr="00CA7E3F">
        <w:tab/>
        <w:t>Type: AppTrafficPattern</w:t>
      </w:r>
      <w:bookmarkEnd w:id="7231"/>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r>
        <w:t>AppTrafficPattern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r>
              <w:t>timeWindows</w:t>
            </w:r>
          </w:p>
        </w:tc>
        <w:tc>
          <w:tcPr>
            <w:tcW w:w="1417" w:type="dxa"/>
            <w:vAlign w:val="center"/>
          </w:tcPr>
          <w:p w14:paraId="0392B66B" w14:textId="77777777" w:rsidR="00CA7E3F" w:rsidRPr="0046710E" w:rsidRDefault="00CA7E3F" w:rsidP="004D7951">
            <w:pPr>
              <w:pStyle w:val="TAL"/>
            </w:pPr>
            <w:r>
              <w:t>array(TimeWindow)</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r>
              <w:t>1..N</w:t>
            </w:r>
          </w:p>
        </w:tc>
        <w:tc>
          <w:tcPr>
            <w:tcW w:w="3686" w:type="dxa"/>
            <w:vAlign w:val="center"/>
          </w:tcPr>
          <w:p w14:paraId="32726E48" w14:textId="77777777" w:rsidR="00CA7E3F" w:rsidRDefault="00CA7E3F" w:rsidP="004D7951">
            <w:pPr>
              <w:pStyle w:val="TAL"/>
            </w:pPr>
            <w:r>
              <w:t>Contains one or several time window(s).</w:t>
            </w:r>
          </w:p>
          <w:p w14:paraId="6AFD9785" w14:textId="77777777" w:rsidR="00CA7E3F" w:rsidRDefault="00CA7E3F" w:rsidP="004D7951">
            <w:pPr>
              <w:pStyle w:val="TAL"/>
            </w:pPr>
          </w:p>
          <w:p w14:paraId="1DAAC194" w14:textId="77777777" w:rsidR="00CA7E3F" w:rsidRDefault="00CA7E3F" w:rsidP="004D7951">
            <w:pPr>
              <w:pStyle w:val="TAL"/>
            </w:pPr>
            <w:r>
              <w:t>This attribute shall include either:</w:t>
            </w:r>
          </w:p>
          <w:p w14:paraId="3AD112C6" w14:textId="77777777" w:rsidR="00CA7E3F" w:rsidRDefault="00CA7E3F" w:rsidP="004D7951">
            <w:pPr>
              <w:pStyle w:val="TAL"/>
              <w:ind w:left="284" w:hanging="284"/>
            </w:pPr>
            <w:r w:rsidRPr="004D4C88">
              <w:t>-</w:t>
            </w:r>
            <w:r>
              <w:tab/>
              <w:t>a single array element containing the start time and end time of the transmission cycle for the V2P service; or</w:t>
            </w:r>
          </w:p>
          <w:p w14:paraId="01C9FEC4" w14:textId="77777777" w:rsidR="00CA7E3F" w:rsidRPr="0046710E" w:rsidRDefault="00CA7E3F" w:rsidP="004D7951">
            <w:pPr>
              <w:pStyle w:val="TAL"/>
              <w:ind w:left="284" w:hanging="284"/>
            </w:pPr>
            <w:r>
              <w:rPr>
                <w:kern w:val="2"/>
              </w:rPr>
              <w:t>-</w:t>
            </w:r>
            <w:r>
              <w:rPr>
                <w:kern w:val="2"/>
              </w:rPr>
              <w:tab/>
              <w:t xml:space="preserve">one or several array element(s) with a set of </w:t>
            </w:r>
            <w:r w:rsidRPr="00B61064">
              <w:rPr>
                <w:kern w:val="2"/>
              </w:rPr>
              <w:t>pre-defined time</w:t>
            </w:r>
            <w:r>
              <w:rPr>
                <w:kern w:val="2"/>
              </w:rPr>
              <w:t xml:space="preserve"> </w:t>
            </w:r>
            <w:r w:rsidRPr="00B61064">
              <w:rPr>
                <w:kern w:val="2"/>
              </w:rPr>
              <w:t>window</w:t>
            </w:r>
            <w:r>
              <w:rPr>
                <w:kern w:val="2"/>
              </w:rPr>
              <w:t xml:space="preserve">(s) constituting the </w:t>
            </w:r>
            <w:r w:rsidRPr="00B61064">
              <w:rPr>
                <w:kern w:val="2"/>
              </w:rPr>
              <w:t>schedule of</w:t>
            </w:r>
            <w:r>
              <w:rPr>
                <w:kern w:val="2"/>
              </w:rPr>
              <w:t xml:space="preserve"> the expected </w:t>
            </w:r>
            <w:r w:rsidRPr="00B61064">
              <w:rPr>
                <w:kern w:val="2"/>
              </w:rPr>
              <w:t>transmission</w:t>
            </w:r>
            <w:r>
              <w:rPr>
                <w:kern w:val="2"/>
              </w:rPr>
              <w:t>/reception of V2X messages for the V2P service</w:t>
            </w:r>
            <w:r>
              <w:t>.</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r>
              <w:t>DurationSec</w:t>
            </w:r>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Contains the periodicity of the tansmission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r>
              <w:t>timeWindows</w:t>
            </w:r>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40"/>
        <w:rPr>
          <w:lang w:val="en-US"/>
        </w:rPr>
      </w:pPr>
      <w:bookmarkStart w:id="7232" w:name="_Toc216347578"/>
      <w:r>
        <w:t>6.12</w:t>
      </w:r>
      <w:r w:rsidRPr="0046710E">
        <w:rPr>
          <w:lang w:val="en-US"/>
        </w:rPr>
        <w:t>.6.3</w:t>
      </w:r>
      <w:r w:rsidRPr="0046710E">
        <w:rPr>
          <w:lang w:val="en-US"/>
        </w:rPr>
        <w:tab/>
        <w:t>Simple data types and enumerations</w:t>
      </w:r>
      <w:bookmarkEnd w:id="7232"/>
    </w:p>
    <w:p w14:paraId="312F1C3D" w14:textId="77777777" w:rsidR="00D41E5B" w:rsidRPr="0046710E" w:rsidRDefault="00D41E5B" w:rsidP="00D41E5B">
      <w:pPr>
        <w:pStyle w:val="50"/>
      </w:pPr>
      <w:bookmarkStart w:id="7233" w:name="_Toc216347579"/>
      <w:r>
        <w:t>6.12</w:t>
      </w:r>
      <w:r w:rsidRPr="0046710E">
        <w:t>.6.3.1</w:t>
      </w:r>
      <w:r w:rsidRPr="0046710E">
        <w:tab/>
        <w:t>Introduction</w:t>
      </w:r>
      <w:bookmarkEnd w:id="7233"/>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50"/>
      </w:pPr>
      <w:bookmarkStart w:id="7234" w:name="_Toc216347580"/>
      <w:r>
        <w:t>6.12</w:t>
      </w:r>
      <w:r w:rsidRPr="0046710E">
        <w:t>.6.3.2</w:t>
      </w:r>
      <w:r w:rsidRPr="0046710E">
        <w:tab/>
        <w:t>Simple data types</w:t>
      </w:r>
      <w:bookmarkEnd w:id="7234"/>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40"/>
        <w:rPr>
          <w:lang w:val="en-US"/>
        </w:rPr>
      </w:pPr>
      <w:bookmarkStart w:id="7235" w:name="_Toc216347581"/>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235"/>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30"/>
      </w:pPr>
      <w:bookmarkStart w:id="7236" w:name="_Toc216347582"/>
      <w:r>
        <w:lastRenderedPageBreak/>
        <w:t>6.12</w:t>
      </w:r>
      <w:r w:rsidRPr="008874EC">
        <w:t>.</w:t>
      </w:r>
      <w:r w:rsidR="00DA35A6">
        <w:t>7</w:t>
      </w:r>
      <w:r w:rsidRPr="008874EC">
        <w:tab/>
        <w:t>Error Handling</w:t>
      </w:r>
      <w:bookmarkEnd w:id="7236"/>
    </w:p>
    <w:p w14:paraId="724EA794" w14:textId="77777777" w:rsidR="00D41E5B" w:rsidRPr="008874EC" w:rsidRDefault="00D41E5B" w:rsidP="00D41E5B">
      <w:pPr>
        <w:pStyle w:val="40"/>
      </w:pPr>
      <w:bookmarkStart w:id="7237" w:name="_Toc216347583"/>
      <w:r>
        <w:t>6.12</w:t>
      </w:r>
      <w:r w:rsidRPr="008874EC">
        <w:t>.</w:t>
      </w:r>
      <w:r w:rsidR="00DA35A6">
        <w:t>7</w:t>
      </w:r>
      <w:r w:rsidRPr="008874EC">
        <w:t>.1</w:t>
      </w:r>
      <w:r w:rsidRPr="008874EC">
        <w:tab/>
        <w:t>General</w:t>
      </w:r>
      <w:bookmarkEnd w:id="7237"/>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40"/>
      </w:pPr>
      <w:bookmarkStart w:id="7238" w:name="_Toc216347584"/>
      <w:r>
        <w:t>6.12</w:t>
      </w:r>
      <w:r w:rsidRPr="008874EC">
        <w:t>.</w:t>
      </w:r>
      <w:r w:rsidR="00DA35A6">
        <w:t>7</w:t>
      </w:r>
      <w:r w:rsidRPr="008874EC">
        <w:t>.2</w:t>
      </w:r>
      <w:r w:rsidRPr="008874EC">
        <w:tab/>
        <w:t>Protocol Errors</w:t>
      </w:r>
      <w:bookmarkEnd w:id="7238"/>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40"/>
      </w:pPr>
      <w:bookmarkStart w:id="7239" w:name="_Toc216347585"/>
      <w:r>
        <w:t>6.12</w:t>
      </w:r>
      <w:r w:rsidRPr="008874EC">
        <w:t>.</w:t>
      </w:r>
      <w:r w:rsidR="00DA35A6">
        <w:t>7</w:t>
      </w:r>
      <w:r w:rsidRPr="008874EC">
        <w:t>.3</w:t>
      </w:r>
      <w:r w:rsidRPr="008874EC">
        <w:tab/>
        <w:t>Application Errors</w:t>
      </w:r>
      <w:bookmarkEnd w:id="7239"/>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30"/>
        <w:rPr>
          <w:lang w:eastAsia="zh-CN"/>
        </w:rPr>
      </w:pPr>
      <w:bookmarkStart w:id="7240" w:name="_Toc216347586"/>
      <w:r>
        <w:t>6.12</w:t>
      </w:r>
      <w:r w:rsidRPr="008874EC">
        <w:t>.</w:t>
      </w:r>
      <w:r w:rsidR="00DA35A6">
        <w:t>8</w:t>
      </w:r>
      <w:r w:rsidRPr="008874EC">
        <w:rPr>
          <w:lang w:eastAsia="zh-CN"/>
        </w:rPr>
        <w:tab/>
        <w:t>Feature negotiation</w:t>
      </w:r>
      <w:bookmarkEnd w:id="7240"/>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30"/>
      </w:pPr>
      <w:bookmarkStart w:id="7241" w:name="_Toc216347587"/>
      <w:r>
        <w:t>6.12</w:t>
      </w:r>
      <w:r w:rsidRPr="008874EC">
        <w:t>.</w:t>
      </w:r>
      <w:r w:rsidR="00DA35A6">
        <w:t>9</w:t>
      </w:r>
      <w:r w:rsidRPr="008874EC">
        <w:tab/>
        <w:t>Security</w:t>
      </w:r>
      <w:bookmarkEnd w:id="7241"/>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1"/>
      </w:pPr>
      <w:bookmarkStart w:id="7242" w:name="_Toc34035582"/>
      <w:bookmarkStart w:id="7243" w:name="_Toc36037575"/>
      <w:bookmarkStart w:id="7244" w:name="_Toc36037879"/>
      <w:bookmarkStart w:id="7245" w:name="_Toc38877721"/>
      <w:bookmarkStart w:id="7246" w:name="_Toc43199803"/>
      <w:bookmarkStart w:id="7247" w:name="_Toc45132982"/>
      <w:bookmarkStart w:id="7248" w:name="_Toc59015725"/>
      <w:bookmarkStart w:id="7249" w:name="_Toc63171281"/>
      <w:bookmarkStart w:id="7250" w:name="_Toc66282318"/>
      <w:bookmarkStart w:id="7251" w:name="_Toc68166194"/>
      <w:bookmarkStart w:id="7252" w:name="_Toc70426549"/>
      <w:bookmarkStart w:id="7253" w:name="_Toc73433951"/>
      <w:bookmarkStart w:id="7254" w:name="_Toc73435999"/>
      <w:bookmarkStart w:id="7255" w:name="_Toc73437406"/>
      <w:bookmarkStart w:id="7256" w:name="_Toc75351816"/>
      <w:bookmarkStart w:id="7257" w:name="_Toc83230094"/>
      <w:bookmarkStart w:id="7258" w:name="_Toc85528262"/>
      <w:bookmarkStart w:id="7259" w:name="_Toc90649887"/>
      <w:r w:rsidRPr="00E45330">
        <w:br w:type="page"/>
      </w:r>
      <w:bookmarkStart w:id="7260" w:name="_Toc216347588"/>
      <w:r w:rsidR="008F780E" w:rsidRPr="00E45330">
        <w:rPr>
          <w:lang w:eastAsia="zh-CN"/>
        </w:rPr>
        <w:lastRenderedPageBreak/>
        <w:t>7</w:t>
      </w:r>
      <w:r w:rsidR="008F780E" w:rsidRPr="00E45330">
        <w:tab/>
      </w:r>
      <w:r w:rsidR="008F780E" w:rsidRPr="00E45330">
        <w:rPr>
          <w:lang w:eastAsia="zh-CN"/>
        </w:rPr>
        <w:t>Security</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F868C63" w14:textId="77777777" w:rsidR="00722482" w:rsidRDefault="00722482" w:rsidP="00722482">
      <w:pPr>
        <w:rPr>
          <w:lang w:eastAsia="zh-CN"/>
        </w:rPr>
      </w:pPr>
      <w:bookmarkStart w:id="7261" w:name="_Toc73433952"/>
      <w:bookmarkStart w:id="7262" w:name="_Toc73436000"/>
      <w:bookmarkStart w:id="7263" w:name="_Toc73437407"/>
      <w:bookmarkStart w:id="7264" w:name="_Toc75351817"/>
      <w:bookmarkStart w:id="7265" w:name="_Toc83230095"/>
      <w:bookmarkStart w:id="7266" w:name="_Toc85528263"/>
      <w:bookmarkStart w:id="7267"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r w:rsidRPr="00E45330">
        <w:rPr>
          <w:lang w:eastAsia="zh-CN"/>
        </w:rPr>
        <w:t>between</w:t>
      </w:r>
      <w:r>
        <w:rPr>
          <w:lang w:eastAsia="zh-CN"/>
        </w:rPr>
        <w:t>s</w:t>
      </w:r>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1"/>
        <w:rPr>
          <w:lang w:eastAsia="zh-CN"/>
        </w:rPr>
      </w:pPr>
      <w:r w:rsidRPr="00E45330">
        <w:br w:type="page"/>
      </w:r>
      <w:bookmarkStart w:id="7268" w:name="_Toc216347589"/>
      <w:r w:rsidR="008F780E" w:rsidRPr="00E45330">
        <w:rPr>
          <w:lang w:eastAsia="zh-CN"/>
        </w:rPr>
        <w:lastRenderedPageBreak/>
        <w:t>8</w:t>
      </w:r>
      <w:r w:rsidR="008F780E" w:rsidRPr="00E45330">
        <w:rPr>
          <w:lang w:eastAsia="zh-CN"/>
        </w:rPr>
        <w:tab/>
        <w:t>Using Common API Framework</w:t>
      </w:r>
      <w:bookmarkEnd w:id="7261"/>
      <w:bookmarkEnd w:id="7262"/>
      <w:bookmarkEnd w:id="7263"/>
      <w:bookmarkEnd w:id="7264"/>
      <w:bookmarkEnd w:id="7265"/>
      <w:bookmarkEnd w:id="7266"/>
      <w:bookmarkEnd w:id="7267"/>
      <w:bookmarkEnd w:id="7268"/>
    </w:p>
    <w:p w14:paraId="734D2EAD" w14:textId="77777777" w:rsidR="008F780E" w:rsidRPr="00E45330" w:rsidRDefault="008F780E">
      <w:pPr>
        <w:pStyle w:val="2"/>
      </w:pPr>
      <w:bookmarkStart w:id="7269" w:name="_Toc24868675"/>
      <w:bookmarkStart w:id="7270" w:name="_Toc34154180"/>
      <w:bookmarkStart w:id="7271" w:name="_Toc36041124"/>
      <w:bookmarkStart w:id="7272" w:name="_Toc36041437"/>
      <w:bookmarkStart w:id="7273" w:name="_Toc43196714"/>
      <w:bookmarkStart w:id="7274" w:name="_Toc43481484"/>
      <w:bookmarkStart w:id="7275" w:name="_Toc45134761"/>
      <w:bookmarkStart w:id="7276" w:name="_Toc51189293"/>
      <w:bookmarkStart w:id="7277" w:name="_Toc51763969"/>
      <w:bookmarkStart w:id="7278" w:name="_Toc57206201"/>
      <w:bookmarkStart w:id="7279" w:name="_Toc59019542"/>
      <w:bookmarkStart w:id="7280" w:name="_Toc68170215"/>
      <w:bookmarkStart w:id="7281" w:name="_Toc73433953"/>
      <w:bookmarkStart w:id="7282" w:name="_Toc73436001"/>
      <w:bookmarkStart w:id="7283" w:name="_Toc73437408"/>
      <w:bookmarkStart w:id="7284" w:name="_Toc75351818"/>
      <w:bookmarkStart w:id="7285" w:name="_Toc83230096"/>
      <w:bookmarkStart w:id="7286" w:name="_Toc85528264"/>
      <w:bookmarkStart w:id="7287" w:name="_Toc90649889"/>
      <w:bookmarkStart w:id="7288" w:name="_Toc216347590"/>
      <w:r w:rsidRPr="00E45330">
        <w:t>8.1</w:t>
      </w:r>
      <w:r w:rsidRPr="00E45330">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304982F" w14:textId="77777777" w:rsidR="00412BD2" w:rsidRPr="00E45330" w:rsidRDefault="00412BD2" w:rsidP="00412BD2">
      <w:bookmarkStart w:id="7289" w:name="_Toc24868676"/>
      <w:bookmarkStart w:id="7290" w:name="_Toc34154181"/>
      <w:bookmarkStart w:id="7291" w:name="_Toc36041125"/>
      <w:bookmarkStart w:id="7292" w:name="_Toc36041438"/>
      <w:bookmarkStart w:id="7293" w:name="_Toc43196715"/>
      <w:bookmarkStart w:id="7294" w:name="_Toc43481485"/>
      <w:bookmarkStart w:id="7295" w:name="_Toc45134762"/>
      <w:bookmarkStart w:id="7296" w:name="_Toc51189294"/>
      <w:bookmarkStart w:id="7297" w:name="_Toc51763970"/>
      <w:bookmarkStart w:id="7298" w:name="_Toc57206202"/>
      <w:bookmarkStart w:id="7299" w:name="_Toc59019543"/>
      <w:bookmarkStart w:id="7300" w:name="_Toc68170216"/>
      <w:bookmarkStart w:id="7301" w:name="_Toc73433954"/>
      <w:bookmarkStart w:id="7302" w:name="_Toc73436002"/>
      <w:bookmarkStart w:id="7303" w:name="_Toc73437409"/>
      <w:bookmarkStart w:id="7304" w:name="_Toc75351819"/>
      <w:bookmarkStart w:id="7305" w:name="_Toc83230097"/>
      <w:bookmarkStart w:id="7306" w:name="_Toc85528265"/>
      <w:bookmarkStart w:id="7307"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2"/>
      </w:pPr>
      <w:bookmarkStart w:id="7308" w:name="_Toc216347591"/>
      <w:r w:rsidRPr="00E45330">
        <w:t>8.2</w:t>
      </w:r>
      <w:r w:rsidRPr="00E45330">
        <w:tab/>
        <w:t>Security</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6EBD1513" w14:textId="06A5B41C" w:rsidR="00752AD4" w:rsidRPr="00E45330" w:rsidRDefault="00752AD4" w:rsidP="00752AD4">
      <w:bookmarkStart w:id="7309" w:name="_Toc510696650"/>
      <w:bookmarkStart w:id="7310" w:name="_Toc34035583"/>
      <w:bookmarkStart w:id="7311" w:name="_Toc36037576"/>
      <w:bookmarkStart w:id="7312" w:name="_Toc36037880"/>
      <w:bookmarkStart w:id="7313" w:name="_Toc38877722"/>
      <w:bookmarkStart w:id="7314" w:name="_Toc43199804"/>
      <w:bookmarkStart w:id="7315" w:name="_Toc45132983"/>
      <w:bookmarkStart w:id="7316" w:name="_Toc59015726"/>
      <w:bookmarkStart w:id="7317" w:name="_Toc63171282"/>
      <w:bookmarkStart w:id="7318" w:name="_Toc66282319"/>
      <w:bookmarkStart w:id="7319" w:name="_Toc68166195"/>
      <w:bookmarkStart w:id="7320" w:name="_Toc70426550"/>
      <w:bookmarkStart w:id="7321" w:name="_Toc73433955"/>
      <w:bookmarkStart w:id="7322" w:name="_Toc73436003"/>
      <w:bookmarkStart w:id="7323" w:name="_Toc73437410"/>
      <w:bookmarkStart w:id="7324" w:name="_Toc75351820"/>
      <w:bookmarkStart w:id="7325" w:name="_Toc83230098"/>
      <w:bookmarkStart w:id="7326" w:name="_Toc85528266"/>
      <w:bookmarkStart w:id="7327" w:name="_Toc90649891"/>
      <w:r w:rsidRPr="00E45330">
        <w:t xml:space="preserve">When CAPIF is used for </w:t>
      </w:r>
      <w:r>
        <w:t>managing the</w:t>
      </w:r>
      <w:r w:rsidRPr="00E45330">
        <w:t xml:space="preserve"> exposure</w:t>
      </w:r>
      <w:r>
        <w:t xml:space="preserve"> of the VAE Server APIs</w:t>
      </w:r>
      <w:r w:rsidRPr="00E45330">
        <w:t xml:space="preserve">, before invoking </w:t>
      </w:r>
      <w:r>
        <w:t>an</w:t>
      </w:r>
      <w:r w:rsidRPr="00E45330">
        <w:t xml:space="preserve"> API exposed by the VAE </w:t>
      </w:r>
      <w:r>
        <w:t>S</w:t>
      </w:r>
      <w:r w:rsidRPr="00E45330">
        <w:t>erver, the service consumer</w:t>
      </w:r>
      <w:r>
        <w:t xml:space="preserve"> (e.g., VASS), acting</w:t>
      </w:r>
      <w:r w:rsidRPr="00E45330">
        <w:t xml:space="preserve"> as </w:t>
      </w:r>
      <w:r>
        <w:t xml:space="preserve">a CAPIF </w:t>
      </w:r>
      <w:r w:rsidRPr="00E45330">
        <w:t xml:space="preserve">API </w:t>
      </w:r>
      <w:r>
        <w:t>I</w:t>
      </w:r>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r>
        <w:t xml:space="preserve"> as defined in</w:t>
      </w:r>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7D1F50A9" w14:textId="1DFB4767" w:rsidR="00752AD4" w:rsidRPr="00E45330" w:rsidRDefault="00752AD4" w:rsidP="00752AD4">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where the CAPIF </w:t>
      </w:r>
      <w:r>
        <w:t>C</w:t>
      </w:r>
      <w:r w:rsidRPr="00E45330">
        <w:t xml:space="preserve">ore </w:t>
      </w:r>
      <w:r>
        <w:t>F</w:t>
      </w:r>
      <w:r w:rsidRPr="00E45330">
        <w:t>unction (see 3GPP TS 29.222 [</w:t>
      </w:r>
      <w:r>
        <w:t>26</w:t>
      </w:r>
      <w:r w:rsidRPr="00E45330">
        <w:t>]) plays the role of the authorization server.</w:t>
      </w:r>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640394D2"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obtain a "token" from the authorization server, by invoking the Obtain_Authorization service as described in clause 5.6.2.3.2</w:t>
      </w:r>
      <w:r>
        <w:t xml:space="preserve"> of </w:t>
      </w:r>
      <w:r w:rsidRPr="00E45330">
        <w:t>3GPP TS 29.222 [26]</w:t>
      </w:r>
      <w:r>
        <w:t>;</w:t>
      </w:r>
    </w:p>
    <w:p w14:paraId="5143971A" w14:textId="78712E54" w:rsidR="00752AD4" w:rsidRDefault="00752AD4" w:rsidP="00752AD4">
      <w:pPr>
        <w:pStyle w:val="B10"/>
        <w:rPr>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p>
    <w:p w14:paraId="2908A0A8" w14:textId="2E6BE48B" w:rsidR="00752AD4" w:rsidRDefault="00752AD4" w:rsidP="00752AD4">
      <w:pPr>
        <w:pStyle w:val="B10"/>
        <w:rPr>
          <w:lang w:val="en-US"/>
        </w:rPr>
      </w:pPr>
      <w:r>
        <w:rPr>
          <w:lang w:val="en-US"/>
        </w:rPr>
        <w:t>-</w:t>
      </w:r>
      <w:r>
        <w:rPr>
          <w:lang w:val="en-US"/>
        </w:rPr>
        <w:tab/>
        <w:t>i</w:t>
      </w:r>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r>
        <w:t>;</w:t>
      </w:r>
    </w:p>
    <w:p w14:paraId="4B080933" w14:textId="320E689D" w:rsidR="00752AD4" w:rsidRDefault="00752AD4" w:rsidP="00752AD4">
      <w:pPr>
        <w:pStyle w:val="B10"/>
      </w:pPr>
      <w:r>
        <w:rPr>
          <w:lang w:val="en-US"/>
        </w:rPr>
        <w:t>-</w:t>
      </w:r>
      <w:r>
        <w:rPr>
          <w:lang w:val="en-US"/>
        </w:rPr>
        <w:tab/>
        <w:t>o</w:t>
      </w:r>
      <w:r w:rsidRPr="00E45330">
        <w:rPr>
          <w:lang w:val="en-US"/>
        </w:rPr>
        <w:t xml:space="preserve">nce the VAE </w:t>
      </w:r>
      <w:r>
        <w:t>S</w:t>
      </w:r>
      <w:r w:rsidRPr="00E45330">
        <w:rPr>
          <w:lang w:val="en-US"/>
        </w:rPr>
        <w:t xml:space="preserve">erver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matches its own published identifier, whether the API name in the "</w:t>
      </w:r>
      <w:r w:rsidRPr="00E45330">
        <w:rPr>
          <w:lang w:val="en-US"/>
        </w:rPr>
        <w:t>token</w:t>
      </w:r>
      <w:r w:rsidRPr="00E45330">
        <w:t>" matches its own published API name</w:t>
      </w:r>
      <w:r>
        <w:t xml:space="preserve"> and whether the granted scope (see </w:t>
      </w:r>
      <w:r w:rsidRPr="000A0A5F">
        <w:t>3GPP TS 29.222 [</w:t>
      </w:r>
      <w:r>
        <w:t>26</w:t>
      </w:r>
      <w:r w:rsidRPr="000A0A5F">
        <w:t>]</w:t>
      </w:r>
      <w:r>
        <w:t>) in the "token" is authorized;</w:t>
      </w:r>
      <w:r w:rsidRPr="00E45330">
        <w:t xml:space="preserve"> </w:t>
      </w:r>
      <w:r>
        <w:t>and</w:t>
      </w:r>
    </w:p>
    <w:p w14:paraId="0E55BDE6" w14:textId="6DD02A98" w:rsidR="00752AD4" w:rsidRPr="00E45330" w:rsidRDefault="00752AD4" w:rsidP="00752AD4">
      <w:pPr>
        <w:pStyle w:val="B10"/>
        <w:rPr>
          <w:lang w:val="en-US"/>
        </w:rPr>
      </w:pPr>
      <w:r>
        <w:t>-</w:t>
      </w:r>
      <w:r>
        <w:tab/>
        <w:t>i</w:t>
      </w:r>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r>
        <w:rPr>
          <w:lang w:val="en-US"/>
        </w:rPr>
        <w:t>(s)</w:t>
      </w:r>
      <w:r w:rsidRPr="00E45330">
        <w:rPr>
          <w:lang w:val="en-US"/>
        </w:rPr>
        <w:t xml:space="preserve"> or operation</w:t>
      </w:r>
      <w:r>
        <w:rPr>
          <w:lang w:val="en-US"/>
        </w:rPr>
        <w:t>(s)</w:t>
      </w:r>
      <w:r w:rsidRPr="00E45330">
        <w:rPr>
          <w:lang w:val="en-US"/>
        </w:rPr>
        <w:t xml:space="preserve"> </w:t>
      </w:r>
      <w:r>
        <w:rPr>
          <w:lang w:val="en-US"/>
        </w:rPr>
        <w:t>of</w:t>
      </w:r>
      <w:r w:rsidRPr="00E45330">
        <w:rPr>
          <w:lang w:val="en-US"/>
        </w:rPr>
        <w:t xml:space="preserve"> the invoked </w:t>
      </w:r>
      <w:r>
        <w:rPr>
          <w:lang w:val="en-US"/>
        </w:rPr>
        <w:t xml:space="preserve">service </w:t>
      </w:r>
      <w:r w:rsidRPr="00E45330">
        <w:rPr>
          <w:lang w:val="en-US"/>
        </w:rPr>
        <w:t>API</w:t>
      </w:r>
      <w:r w:rsidRPr="003F352D">
        <w:rPr>
          <w:lang w:val="en-US"/>
        </w:rPr>
        <w:t xml:space="preserve"> </w:t>
      </w:r>
      <w:r>
        <w:rPr>
          <w:lang w:val="en-US"/>
        </w:rPr>
        <w:t>and that are within the limits of the granted scope in the "token"</w:t>
      </w:r>
      <w:r w:rsidRPr="00E45330">
        <w:rPr>
          <w:lang w:val="en-US"/>
        </w:rPr>
        <w:t>.</w:t>
      </w:r>
    </w:p>
    <w:p w14:paraId="4AFF4659" w14:textId="03E58850" w:rsidR="00412BD2" w:rsidRPr="00E45330" w:rsidRDefault="00752AD4" w:rsidP="00752AD4">
      <w:pPr>
        <w:pStyle w:val="NO"/>
        <w:rPr>
          <w:lang w:val="en-US"/>
        </w:rPr>
      </w:pPr>
      <w:r w:rsidRPr="00E45330">
        <w:rPr>
          <w:lang w:val="en-US"/>
        </w:rPr>
        <w:t>NOTE:</w:t>
      </w:r>
      <w:r w:rsidRPr="00E45330">
        <w:rPr>
          <w:lang w:val="en-US"/>
        </w:rPr>
        <w:tab/>
        <w:t xml:space="preserve">For </w:t>
      </w:r>
      <w:r>
        <w:rPr>
          <w:lang w:val="en-US"/>
        </w:rPr>
        <w:t xml:space="preserve">the </w:t>
      </w:r>
      <w:r w:rsidRPr="00E45330">
        <w:rPr>
          <w:lang w:val="en-US"/>
        </w:rPr>
        <w:t xml:space="preserve">aforementioned security </w:t>
      </w:r>
      <w:r>
        <w:rPr>
          <w:lang w:val="en-US"/>
        </w:rPr>
        <w:t>requirements</w:t>
      </w:r>
      <w:r w:rsidRPr="00E45330">
        <w:rPr>
          <w:lang w:val="en-US"/>
        </w:rPr>
        <w:t xml:space="preserve">, the VAE </w:t>
      </w:r>
      <w:r>
        <w:t>S</w:t>
      </w:r>
      <w:r w:rsidRPr="00E45330">
        <w:rPr>
          <w:lang w:val="en-US"/>
        </w:rPr>
        <w:t>erver needs to apply admission control according to access control policies after performing the authorization checks.</w:t>
      </w:r>
    </w:p>
    <w:p w14:paraId="3E3A8F69" w14:textId="77777777" w:rsidR="008F780E" w:rsidRPr="00E45330" w:rsidRDefault="00A04699">
      <w:pPr>
        <w:pStyle w:val="8"/>
        <w:pageBreakBefore/>
      </w:pPr>
      <w:r w:rsidRPr="00E45330">
        <w:lastRenderedPageBreak/>
        <w:br w:type="page"/>
      </w:r>
      <w:bookmarkStart w:id="7328" w:name="_Toc216347592"/>
      <w:r w:rsidR="008F780E" w:rsidRPr="00E45330">
        <w:lastRenderedPageBreak/>
        <w:t>Annex A (normative):</w:t>
      </w:r>
      <w:r w:rsidR="008F780E" w:rsidRPr="00E45330">
        <w:br/>
        <w:t>OpenAPI specification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679C8922" w14:textId="77777777" w:rsidR="008F780E" w:rsidRPr="00E45330" w:rsidRDefault="008F780E">
      <w:pPr>
        <w:pStyle w:val="1"/>
      </w:pPr>
      <w:bookmarkStart w:id="7329" w:name="_Toc510696651"/>
      <w:bookmarkStart w:id="7330" w:name="_Toc34035584"/>
      <w:bookmarkStart w:id="7331" w:name="_Toc36037577"/>
      <w:bookmarkStart w:id="7332" w:name="_Toc36037881"/>
      <w:bookmarkStart w:id="7333" w:name="_Toc38877723"/>
      <w:bookmarkStart w:id="7334" w:name="_Toc43199805"/>
      <w:bookmarkStart w:id="7335" w:name="_Toc45132984"/>
      <w:bookmarkStart w:id="7336" w:name="_Toc59015727"/>
      <w:bookmarkStart w:id="7337" w:name="_Toc63171283"/>
      <w:bookmarkStart w:id="7338" w:name="_Toc66282320"/>
      <w:bookmarkStart w:id="7339" w:name="_Toc68166196"/>
      <w:bookmarkStart w:id="7340" w:name="_Toc70426551"/>
      <w:bookmarkStart w:id="7341" w:name="_Toc73433956"/>
      <w:bookmarkStart w:id="7342" w:name="_Toc73436004"/>
      <w:bookmarkStart w:id="7343" w:name="_Toc73437411"/>
      <w:bookmarkStart w:id="7344" w:name="_Toc75351821"/>
      <w:bookmarkStart w:id="7345" w:name="_Toc83230099"/>
      <w:bookmarkStart w:id="7346" w:name="_Toc85528267"/>
      <w:bookmarkStart w:id="7347" w:name="_Toc90649892"/>
      <w:bookmarkStart w:id="7348" w:name="_Toc216347593"/>
      <w:r w:rsidRPr="00E45330">
        <w:t>A.1</w:t>
      </w:r>
      <w:r w:rsidRPr="00E45330">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B45BCF5" w14:textId="77777777" w:rsidR="008F780E" w:rsidRPr="00E45330" w:rsidRDefault="008F780E">
      <w:pPr>
        <w:rPr>
          <w:noProof/>
        </w:rPr>
      </w:pPr>
      <w:bookmarkStart w:id="7349"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The semantics and procedures, as well as conditions, e.g. for the applicability and allowed combinations of attributes or values, not expressed in the OpenAPI definitions but defined in other parts of the specification also apply.</w:t>
      </w:r>
    </w:p>
    <w:p w14:paraId="543AC601" w14:textId="77777777" w:rsidR="008F780E" w:rsidRPr="00E45330" w:rsidRDefault="008F780E">
      <w:r w:rsidRPr="00E45330">
        <w:t xml:space="preserve">Informative copies of the OpenAPI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1"/>
      </w:pPr>
      <w:bookmarkStart w:id="7350" w:name="_Toc34035585"/>
      <w:bookmarkStart w:id="7351" w:name="_Toc36037578"/>
      <w:bookmarkStart w:id="7352" w:name="_Toc36037882"/>
      <w:bookmarkStart w:id="7353" w:name="_Toc38877724"/>
      <w:bookmarkStart w:id="7354" w:name="_Toc43199806"/>
      <w:bookmarkStart w:id="7355" w:name="_Toc45132985"/>
      <w:bookmarkStart w:id="7356" w:name="_Toc59015728"/>
      <w:bookmarkStart w:id="7357" w:name="_Toc63171284"/>
      <w:bookmarkStart w:id="7358" w:name="_Toc66282321"/>
      <w:bookmarkStart w:id="7359" w:name="_Toc68166197"/>
      <w:bookmarkStart w:id="7360" w:name="_Toc70426552"/>
      <w:bookmarkStart w:id="7361" w:name="_Toc73433957"/>
      <w:bookmarkStart w:id="7362" w:name="_Toc73436005"/>
      <w:bookmarkStart w:id="7363" w:name="_Toc73437412"/>
      <w:bookmarkStart w:id="7364" w:name="_Toc75351822"/>
      <w:bookmarkStart w:id="7365" w:name="_Toc83230100"/>
      <w:bookmarkStart w:id="7366" w:name="_Toc85528268"/>
      <w:bookmarkStart w:id="7367" w:name="_Toc90649893"/>
      <w:r w:rsidRPr="00E45330">
        <w:br w:type="page"/>
      </w:r>
      <w:bookmarkStart w:id="7368" w:name="_Toc216347594"/>
      <w:r w:rsidR="008F780E" w:rsidRPr="00E45330">
        <w:lastRenderedPageBreak/>
        <w:t>A.2</w:t>
      </w:r>
      <w:r w:rsidR="008F780E" w:rsidRPr="00E45330">
        <w:tab/>
        <w:t>VAE_MessageDelivery API</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ED03F2A" w14:textId="77777777" w:rsidR="00C53A13" w:rsidRDefault="00C53A13" w:rsidP="00C53A13">
      <w:pPr>
        <w:pStyle w:val="PL"/>
      </w:pPr>
      <w:bookmarkStart w:id="7369" w:name="_Toc510696653"/>
      <w:bookmarkStart w:id="7370" w:name="_Toc34035586"/>
      <w:bookmarkStart w:id="7371" w:name="_Toc36037579"/>
      <w:bookmarkStart w:id="7372" w:name="_Toc36037883"/>
      <w:bookmarkStart w:id="7373" w:name="_Toc38877725"/>
      <w:bookmarkStart w:id="7374" w:name="_Toc43199807"/>
      <w:bookmarkStart w:id="7375" w:name="_Toc45132986"/>
      <w:bookmarkStart w:id="7376" w:name="_Toc59015729"/>
      <w:bookmarkStart w:id="7377" w:name="_Toc63171285"/>
      <w:bookmarkStart w:id="7378" w:name="_Toc66282322"/>
      <w:bookmarkStart w:id="7379" w:name="_Toc68166198"/>
      <w:bookmarkStart w:id="7380" w:name="_Toc70426553"/>
      <w:bookmarkStart w:id="7381" w:name="_Toc73433958"/>
      <w:bookmarkStart w:id="7382" w:name="_Toc73436006"/>
      <w:bookmarkStart w:id="7383" w:name="_Toc73437413"/>
      <w:bookmarkStart w:id="7384" w:name="_Toc75351823"/>
      <w:bookmarkStart w:id="7385" w:name="_Toc83230101"/>
      <w:bookmarkStart w:id="7386" w:name="_Toc85528269"/>
      <w:bookmarkStart w:id="7387" w:name="_Toc90649894"/>
      <w:r w:rsidRPr="00E45330">
        <w:t>openapi: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64D5A063" w:rsidR="007D5B94" w:rsidRPr="00E45330" w:rsidRDefault="007D5B94" w:rsidP="007D5B94">
      <w:pPr>
        <w:pStyle w:val="PL"/>
        <w:rPr>
          <w:lang w:eastAsia="zh-CN"/>
        </w:rPr>
      </w:pPr>
      <w:r w:rsidRPr="00E45330">
        <w:t xml:space="preserve">  version: 1.</w:t>
      </w:r>
      <w:r>
        <w:t>3</w:t>
      </w:r>
      <w:r w:rsidRPr="00E45330">
        <w:t>.0</w:t>
      </w:r>
    </w:p>
    <w:p w14:paraId="106BDF1D" w14:textId="77777777" w:rsidR="007D5B94" w:rsidRPr="00E45330" w:rsidRDefault="007D5B94" w:rsidP="007D5B94">
      <w:pPr>
        <w:pStyle w:val="PL"/>
      </w:pPr>
      <w:r w:rsidRPr="00E45330">
        <w:t xml:space="preserve">  title: VAE_MessageDelivery</w:t>
      </w:r>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r w:rsidRPr="00E45330">
        <w:t>externalDocs:</w:t>
      </w:r>
    </w:p>
    <w:p w14:paraId="6F8C17B2" w14:textId="7276E575" w:rsidR="007D5B94" w:rsidRPr="00E45330" w:rsidRDefault="007D5B94" w:rsidP="007D5B94">
      <w:pPr>
        <w:pStyle w:val="PL"/>
      </w:pPr>
      <w:r w:rsidRPr="00E45330">
        <w:t xml:space="preserve">  description: 3GPP TS 29.486 V1</w:t>
      </w:r>
      <w:r>
        <w:t>9</w:t>
      </w:r>
      <w:r w:rsidRPr="00E45330">
        <w:t>.</w:t>
      </w:r>
      <w:r w:rsidR="00D5154F">
        <w:rPr>
          <w:lang w:eastAsia="zh-CN"/>
        </w:rPr>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apiRoot: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apiRoot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/subscriptions:</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operationId: CreateIndividual</w:t>
      </w:r>
      <w:r w:rsidRPr="00E45330">
        <w:rPr>
          <w:lang w:eastAsia="zh-CN"/>
        </w:rPr>
        <w:t>MessageDelivery</w:t>
      </w:r>
      <w:r w:rsidRPr="00E45330">
        <w:t>DataSubscription</w:t>
      </w:r>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requestBody:</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'#/components/schemas/MessageDeliverySubscriptionData'</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Subscription resource shall be returned.</w:t>
      </w:r>
      <w:r w:rsidRPr="00E45330">
        <w:t>.</w:t>
      </w:r>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'#/components/schemas/MessageDeliverySubscriptionData'</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lastRenderedPageBreak/>
        <w:t xml:space="preserve">      callbacks:</w:t>
      </w:r>
    </w:p>
    <w:p w14:paraId="14A73680" w14:textId="77777777" w:rsidR="00C53A13" w:rsidRPr="00E45330" w:rsidRDefault="00C53A13" w:rsidP="00C53A13">
      <w:pPr>
        <w:pStyle w:val="PL"/>
      </w:pPr>
      <w:r w:rsidRPr="00E45330">
        <w:t xml:space="preserve">        uplinkMessageDelivery:</w:t>
      </w:r>
    </w:p>
    <w:p w14:paraId="6DE28418" w14:textId="77777777" w:rsidR="00C53A13" w:rsidRPr="00E45330" w:rsidRDefault="00C53A13" w:rsidP="00C53A13">
      <w:pPr>
        <w:pStyle w:val="PL"/>
      </w:pPr>
      <w:r w:rsidRPr="00E45330">
        <w:t xml:space="preserve">          '{$request.body#/notifUri}':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requestBody:</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'#/components/schemas/UplinkMessageDeliveryData'</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receptReportOfDownlinkMesageDelivery:</w:t>
      </w:r>
    </w:p>
    <w:p w14:paraId="681F1C90" w14:textId="77777777" w:rsidR="00C53A13" w:rsidRPr="00E45330" w:rsidRDefault="00C53A13" w:rsidP="00C53A13">
      <w:pPr>
        <w:pStyle w:val="PL"/>
      </w:pPr>
      <w:r w:rsidRPr="00E45330">
        <w:t xml:space="preserve">          '{$request.body#/notifUri}':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requestBody:</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lastRenderedPageBreak/>
        <w:t xml:space="preserve">  /subscriptions/{subscriptionId}:</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subscriptionId</w:t>
      </w:r>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operationId: ReadIndividualMessageDeliverySubscription</w:t>
      </w:r>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'#/components/schemas/MessageDeliverySubscriptionData'</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r w:rsidRPr="009D06B8">
        <w:rPr>
          <w:rFonts w:cs="Courier New"/>
          <w:szCs w:val="16"/>
          <w:lang w:val="en-US"/>
        </w:rPr>
        <w:t>operationId: Update</w:t>
      </w:r>
      <w:r w:rsidRPr="00E45330">
        <w:t>MessageDeliverySubscription</w:t>
      </w:r>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r w:rsidRPr="008572F0">
        <w:t>requestBody:</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r w:rsidRPr="00E45330">
        <w:t>MessageDeliverySubscriptionData</w:t>
      </w:r>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r w:rsidRPr="00E45330">
        <w:t>MessageDeliverySubscriptionData</w:t>
      </w:r>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lastRenderedPageBreak/>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operationId: </w:t>
      </w:r>
      <w:r>
        <w:rPr>
          <w:rFonts w:cs="Courier New"/>
          <w:szCs w:val="16"/>
        </w:rPr>
        <w:t>Modify</w:t>
      </w:r>
      <w:r w:rsidRPr="00E45330">
        <w:t>MessageDeliverySubscription</w:t>
      </w:r>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r w:rsidRPr="008572F0">
        <w:t>requestBody:</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application/merge-patch+json:</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r w:rsidRPr="00E45330">
        <w:t>M</w:t>
      </w:r>
      <w:r>
        <w:t>sg</w:t>
      </w:r>
      <w:r w:rsidRPr="00E45330">
        <w:t>DelSubscData</w:t>
      </w:r>
      <w:r w:rsidRPr="005356FE">
        <w:t>Patch</w:t>
      </w:r>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r w:rsidRPr="00E45330">
        <w:t>MessageDeliverySubscriptionData</w:t>
      </w:r>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operationId: DeleteMessageDeliverySubscription</w:t>
      </w:r>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lastRenderedPageBreak/>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/subscriptions/{subscriptionId}/message-deliveries: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subscriptionId</w:t>
      </w:r>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operationId: CreateDownlinkMessageDelivery</w:t>
      </w:r>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requestBody:</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'#/components/schemas/DownlinkMessageDeliveryData'</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'#/components/schemas/DownlinkMessageDeliveryData'</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lastRenderedPageBreak/>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subscriptionId</w:t>
      </w:r>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dlDeliveryId</w:t>
      </w:r>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operationId: ReadIndividualDownlinkMessageDelivery</w:t>
      </w:r>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'#/components/schemas/DownlinkMessageDeliveryData'</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operationId: DeleteMessageDelivery</w:t>
      </w:r>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lastRenderedPageBreak/>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securitySchemes:</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clientCredentials: </w:t>
      </w:r>
    </w:p>
    <w:p w14:paraId="0348DB5F" w14:textId="77777777" w:rsidR="00C53A13" w:rsidRPr="00E45330" w:rsidRDefault="00C53A13" w:rsidP="00C53A13">
      <w:pPr>
        <w:pStyle w:val="PL"/>
        <w:rPr>
          <w:lang w:val="en-US"/>
        </w:rPr>
      </w:pPr>
      <w:r w:rsidRPr="00E45330">
        <w:rPr>
          <w:lang w:val="en-US"/>
        </w:rPr>
        <w:t xml:space="preserve">          tokenUrl: '{tokenUrl}'</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DownlinkMessageDeliveryData:</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ueId:</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groupId:</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serviceId:</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_CommonData.yaml#/components/schemas/DateTime'</w:t>
      </w:r>
    </w:p>
    <w:p w14:paraId="161BEC25" w14:textId="77777777" w:rsidR="00C53A13" w:rsidRPr="00E45330" w:rsidRDefault="00C53A13" w:rsidP="00C53A13">
      <w:pPr>
        <w:pStyle w:val="PL"/>
      </w:pPr>
      <w:r w:rsidRPr="00E45330">
        <w:t xml:space="preserve">        geoId:</w:t>
      </w:r>
    </w:p>
    <w:p w14:paraId="483F069B" w14:textId="77777777" w:rsidR="00C53A13" w:rsidRPr="00E45330" w:rsidRDefault="00C53A13" w:rsidP="00C53A13">
      <w:pPr>
        <w:pStyle w:val="PL"/>
      </w:pPr>
      <w:r w:rsidRPr="00E45330">
        <w:t xml:space="preserve">          $ref: '#/components/schemas/GeoId'</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r>
        <w:rPr>
          <w:lang w:eastAsia="zh-CN"/>
        </w:rPr>
        <w:t>receptionRepReq</w:t>
      </w:r>
      <w:r w:rsidRPr="007C1AFD">
        <w:t>:</w:t>
      </w:r>
    </w:p>
    <w:p w14:paraId="5796F31E" w14:textId="77777777" w:rsidR="00C53A13" w:rsidRDefault="00C53A13" w:rsidP="00C53A13">
      <w:pPr>
        <w:pStyle w:val="PL"/>
      </w:pPr>
      <w:r w:rsidRPr="007C1AFD">
        <w:t xml:space="preserve">          type: boolean</w:t>
      </w:r>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notifUri:</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suppFeat:</w:t>
      </w:r>
    </w:p>
    <w:p w14:paraId="590D4840" w14:textId="77777777" w:rsidR="00C53A13" w:rsidRPr="008572F0" w:rsidRDefault="00C53A13" w:rsidP="00C53A13">
      <w:pPr>
        <w:pStyle w:val="PL"/>
      </w:pPr>
      <w:r w:rsidRPr="008572F0">
        <w:t xml:space="preserve">          $ref: 'TS29571_CommonData.yaml#/components/schemas/SupportedFeatures'</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MessageDeliverySubscriptionData:</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appSerId:</w:t>
      </w:r>
    </w:p>
    <w:p w14:paraId="19A9FF41" w14:textId="77777777" w:rsidR="00C53A13" w:rsidRPr="00E45330" w:rsidRDefault="00C53A13" w:rsidP="00C53A13">
      <w:pPr>
        <w:pStyle w:val="PL"/>
      </w:pPr>
      <w:r w:rsidRPr="00E45330">
        <w:t xml:space="preserve">          $ref: '#/components/schemas/</w:t>
      </w:r>
      <w:r w:rsidRPr="00E45330">
        <w:rPr>
          <w:rFonts w:hint="eastAsia"/>
          <w:lang w:eastAsia="zh-CN"/>
        </w:rPr>
        <w:t>A</w:t>
      </w:r>
      <w:r w:rsidRPr="00E45330">
        <w:rPr>
          <w:lang w:eastAsia="zh-CN"/>
        </w:rPr>
        <w:t>ppServerId</w:t>
      </w:r>
      <w:r w:rsidRPr="00E45330">
        <w:t>'</w:t>
      </w:r>
    </w:p>
    <w:p w14:paraId="29B20FC8" w14:textId="77777777" w:rsidR="00C53A13" w:rsidRPr="00E45330" w:rsidRDefault="00C53A13" w:rsidP="00C53A13">
      <w:pPr>
        <w:pStyle w:val="PL"/>
      </w:pPr>
      <w:r w:rsidRPr="00E45330">
        <w:t xml:space="preserve">        serviceId:</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geoId:</w:t>
      </w:r>
    </w:p>
    <w:p w14:paraId="6BAA9463" w14:textId="77777777" w:rsidR="00C53A13" w:rsidRPr="00E45330" w:rsidRDefault="00C53A13" w:rsidP="00C53A13">
      <w:pPr>
        <w:pStyle w:val="PL"/>
      </w:pPr>
      <w:r w:rsidRPr="00E45330">
        <w:t xml:space="preserve">          $ref: '#/components/schemas/GeoId'</w:t>
      </w:r>
    </w:p>
    <w:p w14:paraId="0A0B96CD" w14:textId="77777777" w:rsidR="00C53A13" w:rsidRPr="00E45330" w:rsidRDefault="00C53A13" w:rsidP="00C53A13">
      <w:pPr>
        <w:pStyle w:val="PL"/>
      </w:pPr>
      <w:r w:rsidRPr="00E45330">
        <w:t xml:space="preserve">        notifUri:</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requestTestNotification:</w:t>
      </w:r>
    </w:p>
    <w:p w14:paraId="766C913E" w14:textId="77777777" w:rsidR="00C53A13" w:rsidRPr="00E45330" w:rsidRDefault="00C53A13" w:rsidP="00C53A13">
      <w:pPr>
        <w:pStyle w:val="PL"/>
      </w:pPr>
      <w:r w:rsidRPr="00E45330">
        <w:t xml:space="preserve">          type: boolean</w:t>
      </w:r>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lastRenderedPageBreak/>
        <w:t xml:space="preserve">        websockNotifConfig:</w:t>
      </w:r>
    </w:p>
    <w:p w14:paraId="4FE12ACE" w14:textId="77777777" w:rsidR="00C53A13" w:rsidRPr="00E45330" w:rsidRDefault="00C53A13" w:rsidP="00C53A13">
      <w:pPr>
        <w:pStyle w:val="PL"/>
      </w:pPr>
      <w:r w:rsidRPr="00E45330">
        <w:t xml:space="preserve">          $ref: 'TS29122_CommonData.yaml#/components/schemas/WebsockNotifConfig'</w:t>
      </w:r>
    </w:p>
    <w:p w14:paraId="0C340F35" w14:textId="77777777" w:rsidR="00C53A13" w:rsidRPr="00E45330" w:rsidRDefault="00C53A13" w:rsidP="00C53A13">
      <w:pPr>
        <w:pStyle w:val="PL"/>
      </w:pPr>
      <w:r w:rsidRPr="00E45330">
        <w:t xml:space="preserve">        suppFeat:</w:t>
      </w:r>
    </w:p>
    <w:p w14:paraId="44382D16" w14:textId="77777777" w:rsidR="00C53A13" w:rsidRPr="00E45330" w:rsidRDefault="00C53A13" w:rsidP="00C53A13">
      <w:pPr>
        <w:pStyle w:val="PL"/>
      </w:pPr>
      <w:r w:rsidRPr="00E45330">
        <w:t xml:space="preserve">          $ref: 'TS29571_CommonData.yaml#/components/schemas/SupportedFeatures'</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appSerId</w:t>
      </w:r>
    </w:p>
    <w:p w14:paraId="7CE6140A" w14:textId="77777777" w:rsidR="00C53A13" w:rsidRPr="00E45330" w:rsidRDefault="00C53A13" w:rsidP="00C53A13">
      <w:pPr>
        <w:pStyle w:val="PL"/>
      </w:pPr>
      <w:r w:rsidRPr="00E45330">
        <w:t xml:space="preserve">        - serviceId</w:t>
      </w:r>
    </w:p>
    <w:p w14:paraId="219BAF9B" w14:textId="77777777" w:rsidR="00C53A13" w:rsidRPr="00E45330" w:rsidRDefault="00C53A13" w:rsidP="00C53A13">
      <w:pPr>
        <w:pStyle w:val="PL"/>
      </w:pPr>
      <w:r w:rsidRPr="00E45330">
        <w:t xml:space="preserve">        - notifUri</w:t>
      </w:r>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M</w:t>
      </w:r>
      <w:r>
        <w:t>sg</w:t>
      </w:r>
      <w:r w:rsidRPr="00E45330">
        <w:t>DelSubscData</w:t>
      </w:r>
      <w:r w:rsidRPr="005356FE">
        <w:t>Patch</w:t>
      </w:r>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geoId:</w:t>
      </w:r>
    </w:p>
    <w:p w14:paraId="2EB2A6E1" w14:textId="77777777" w:rsidR="00722482" w:rsidRPr="00E45330" w:rsidRDefault="00722482" w:rsidP="00722482">
      <w:pPr>
        <w:pStyle w:val="PL"/>
      </w:pPr>
      <w:r w:rsidRPr="00E45330">
        <w:t xml:space="preserve">          $ref: '#/components/schemas/GeoId'</w:t>
      </w:r>
    </w:p>
    <w:p w14:paraId="16B8CD86" w14:textId="77777777" w:rsidR="00722482" w:rsidRPr="00E45330" w:rsidRDefault="00722482" w:rsidP="00722482">
      <w:pPr>
        <w:pStyle w:val="PL"/>
      </w:pPr>
      <w:r w:rsidRPr="00E45330">
        <w:t xml:space="preserve">        notifUri:</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UplinkMessageDeliveryData:</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resourceUri:</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ueId:</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serviceId:</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geoId:</w:t>
      </w:r>
    </w:p>
    <w:p w14:paraId="0143B82E" w14:textId="77777777" w:rsidR="00C53A13" w:rsidRPr="00E45330" w:rsidRDefault="00C53A13" w:rsidP="00C53A13">
      <w:pPr>
        <w:pStyle w:val="PL"/>
      </w:pPr>
      <w:r w:rsidRPr="00E45330">
        <w:t xml:space="preserve">          $ref: '#/components/schemas/GeoId'</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resourceUri</w:t>
      </w:r>
    </w:p>
    <w:p w14:paraId="7AFCF8E6" w14:textId="77777777" w:rsidR="00C53A13" w:rsidRPr="00E45330" w:rsidRDefault="00C53A13" w:rsidP="00C53A13">
      <w:pPr>
        <w:pStyle w:val="PL"/>
      </w:pPr>
      <w:r w:rsidRPr="00E45330">
        <w:t xml:space="preserve">        - ueId</w:t>
      </w:r>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AppServerId:</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r>
        <w:t xml:space="preserve">the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r w:rsidRPr="00E45330">
        <w:rPr>
          <w:rFonts w:eastAsia="Batang" w:hint="eastAsia"/>
        </w:rPr>
        <w:t>Geo</w:t>
      </w:r>
      <w:r w:rsidRPr="00E45330">
        <w:t>Id:</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anyOf:</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enum:</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lastRenderedPageBreak/>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等线"/>
        </w:rPr>
      </w:pPr>
      <w:r w:rsidRPr="00C53A13">
        <w:rPr>
          <w:rFonts w:eastAsia="等线"/>
        </w:rPr>
        <w:t xml:space="preserve">      description: </w:t>
      </w:r>
      <w:r>
        <w:t>|</w:t>
      </w:r>
    </w:p>
    <w:p w14:paraId="3A49E726" w14:textId="77777777" w:rsidR="00C53A13" w:rsidRPr="00C53A13" w:rsidRDefault="00C53A13" w:rsidP="00C53A13">
      <w:pPr>
        <w:pStyle w:val="PL"/>
        <w:rPr>
          <w:rFonts w:eastAsia="等线"/>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等线"/>
        </w:rPr>
      </w:pPr>
      <w:r w:rsidRPr="00C53A13">
        <w:rPr>
          <w:rFonts w:eastAsia="等线"/>
        </w:rPr>
        <w:t xml:space="preserve">        Possible values are:</w:t>
      </w:r>
    </w:p>
    <w:p w14:paraId="5FCA55F4" w14:textId="77777777" w:rsidR="00C53A13" w:rsidRPr="00C53A13" w:rsidRDefault="00C53A13" w:rsidP="00C53A13">
      <w:pPr>
        <w:pStyle w:val="PL"/>
        <w:rPr>
          <w:rFonts w:eastAsia="等线"/>
        </w:rPr>
      </w:pPr>
      <w:r w:rsidRPr="00C53A13">
        <w:rPr>
          <w:rFonts w:eastAsia="等线"/>
        </w:rPr>
        <w:t xml:space="preserve">        - </w:t>
      </w:r>
      <w:r w:rsidRPr="00E45330">
        <w:t>SUCCESS</w:t>
      </w:r>
      <w:r w:rsidRPr="00C53A13">
        <w:rPr>
          <w:rFonts w:eastAsia="等线"/>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等线"/>
        </w:rPr>
      </w:pPr>
      <w:r w:rsidRPr="00C53A13">
        <w:rPr>
          <w:rFonts w:eastAsia="等线"/>
        </w:rPr>
        <w:t xml:space="preserve">        - </w:t>
      </w:r>
      <w:r w:rsidRPr="00E45330">
        <w:t>FAIL</w:t>
      </w:r>
      <w:r w:rsidRPr="00C53A13">
        <w:rPr>
          <w:rFonts w:eastAsia="等线"/>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1"/>
      </w:pPr>
      <w:r w:rsidRPr="00E45330">
        <w:br w:type="page"/>
      </w:r>
      <w:bookmarkStart w:id="7388" w:name="_Toc216347595"/>
      <w:r w:rsidR="008F780E" w:rsidRPr="00E45330">
        <w:lastRenderedPageBreak/>
        <w:t>A.3</w:t>
      </w:r>
      <w:r w:rsidR="008F780E" w:rsidRPr="00E45330">
        <w:tab/>
        <w:t>VAE_FileDistribution API</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D566E7F" w14:textId="77777777" w:rsidR="008F780E" w:rsidRDefault="008F780E">
      <w:pPr>
        <w:pStyle w:val="PL"/>
      </w:pPr>
      <w:r w:rsidRPr="00E45330">
        <w:t>openapi: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14655057"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1D4B0B77" w14:textId="77777777" w:rsidR="007D5B94" w:rsidRPr="00E45330" w:rsidRDefault="007D5B94" w:rsidP="007D5B94">
      <w:pPr>
        <w:pStyle w:val="PL"/>
      </w:pPr>
      <w:r w:rsidRPr="00E45330">
        <w:t xml:space="preserve">  title: VAE_FileDistribution</w:t>
      </w:r>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r w:rsidRPr="00E45330">
        <w:t>externalDocs:</w:t>
      </w:r>
    </w:p>
    <w:p w14:paraId="4C9E9261" w14:textId="0DC7E403"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apiRoot: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apiRoot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/file-distributions: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operationId: CreateFileDistributions</w:t>
      </w:r>
    </w:p>
    <w:p w14:paraId="17788133" w14:textId="77777777" w:rsidR="008F780E" w:rsidRPr="00E45330" w:rsidRDefault="008F780E">
      <w:pPr>
        <w:pStyle w:val="PL"/>
      </w:pPr>
      <w:r w:rsidRPr="00E45330">
        <w:t xml:space="preserve">      requestBody:</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'#/components/schemas/FileDistributionData'</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'#/components/schemas/FileDistributionData'</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/file-distributions/{distributionId}:</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lastRenderedPageBreak/>
        <w:t xml:space="preserve">      summary: Get an existing individual file distribution resource</w:t>
      </w:r>
    </w:p>
    <w:p w14:paraId="29ABFF92" w14:textId="77777777" w:rsidR="008F780E" w:rsidRPr="00E45330" w:rsidRDefault="008F780E">
      <w:pPr>
        <w:pStyle w:val="PL"/>
      </w:pPr>
      <w:r w:rsidRPr="00E45330">
        <w:t xml:space="preserve">      operationId: ReadIndividualFileDistribution</w:t>
      </w:r>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distributionId</w:t>
      </w:r>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'#/components/schemas/FileDistributionData'</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r w:rsidRPr="00E45330">
        <w:t>operationId: DeleteFileDistribution</w:t>
      </w:r>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distributionId</w:t>
      </w:r>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securitySchemes:</w:t>
      </w:r>
    </w:p>
    <w:p w14:paraId="48416AC0" w14:textId="77777777" w:rsidR="008F780E" w:rsidRPr="00E45330" w:rsidRDefault="008F780E">
      <w:pPr>
        <w:pStyle w:val="PL"/>
      </w:pPr>
      <w:r w:rsidRPr="00E45330">
        <w:lastRenderedPageBreak/>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clientCredentials: </w:t>
      </w:r>
    </w:p>
    <w:p w14:paraId="7DE4D9F6" w14:textId="77777777" w:rsidR="008F780E" w:rsidRPr="00E45330" w:rsidRDefault="008F780E">
      <w:pPr>
        <w:pStyle w:val="PL"/>
        <w:rPr>
          <w:lang w:val="en-US"/>
        </w:rPr>
      </w:pPr>
      <w:r w:rsidRPr="00E45330">
        <w:rPr>
          <w:lang w:val="en-US"/>
        </w:rPr>
        <w:t xml:space="preserve">          tokenUrl: '{tokenUrl}'</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FileDistributionData:</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groupId:</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r w:rsidRPr="00E45330">
        <w:rPr>
          <w:lang w:eastAsia="zh-CN"/>
        </w:rPr>
        <w:t>fileLists:</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'#/components/schemas/FileList'</w:t>
      </w:r>
    </w:p>
    <w:p w14:paraId="460034C1" w14:textId="77777777" w:rsidR="008F780E" w:rsidRPr="00E45330" w:rsidRDefault="008F780E">
      <w:pPr>
        <w:pStyle w:val="PL"/>
      </w:pPr>
      <w:r w:rsidRPr="00E45330">
        <w:t xml:space="preserve">          minItems: 1</w:t>
      </w:r>
    </w:p>
    <w:p w14:paraId="10F499C5" w14:textId="77777777" w:rsidR="008F780E" w:rsidRPr="00E45330" w:rsidRDefault="008F780E">
      <w:pPr>
        <w:pStyle w:val="PL"/>
      </w:pPr>
      <w:r w:rsidRPr="00E45330">
        <w:t xml:space="preserve">        serviceClass:</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geoArea:</w:t>
      </w:r>
    </w:p>
    <w:p w14:paraId="0B738192" w14:textId="77777777" w:rsidR="008F780E" w:rsidRPr="00E45330" w:rsidRDefault="008F780E">
      <w:pPr>
        <w:pStyle w:val="PL"/>
      </w:pPr>
      <w:r w:rsidRPr="00E45330">
        <w:t xml:space="preserve">          $ref: 'TS29572_Nlmf_Location.yaml#/components/schemas/</w:t>
      </w:r>
      <w:r w:rsidRPr="00E45330">
        <w:rPr>
          <w:rFonts w:hint="eastAsia"/>
          <w:lang w:eastAsia="zh-CN"/>
        </w:rPr>
        <w:t>GeographicArea</w:t>
      </w:r>
      <w:r w:rsidRPr="00E45330">
        <w:t>'</w:t>
      </w:r>
    </w:p>
    <w:p w14:paraId="693E8332" w14:textId="77777777" w:rsidR="008F780E" w:rsidRPr="00E45330" w:rsidRDefault="008F780E">
      <w:pPr>
        <w:pStyle w:val="PL"/>
      </w:pPr>
      <w:r w:rsidRPr="00E45330">
        <w:t xml:space="preserve">        maxBitrate:</w:t>
      </w:r>
    </w:p>
    <w:p w14:paraId="1E3C081B" w14:textId="77777777" w:rsidR="008F780E" w:rsidRPr="00E45330" w:rsidRDefault="008F780E">
      <w:pPr>
        <w:pStyle w:val="PL"/>
      </w:pPr>
      <w:r w:rsidRPr="00E45330">
        <w:t xml:space="preserve">          $ref: 'TS29571_CommonData.yaml#/components/schemas/</w:t>
      </w:r>
      <w:r w:rsidRPr="00E45330">
        <w:rPr>
          <w:lang w:eastAsia="zh-CN"/>
        </w:rPr>
        <w:t>BitRate</w:t>
      </w:r>
      <w:r w:rsidRPr="00E45330">
        <w:t>'</w:t>
      </w:r>
    </w:p>
    <w:p w14:paraId="000FBFB7" w14:textId="77777777" w:rsidR="008F780E" w:rsidRPr="00E45330" w:rsidRDefault="008F780E">
      <w:pPr>
        <w:pStyle w:val="PL"/>
      </w:pPr>
      <w:r w:rsidRPr="00E45330">
        <w:t xml:space="preserve">        maxDelay:</w:t>
      </w:r>
    </w:p>
    <w:p w14:paraId="773A8307" w14:textId="77777777" w:rsidR="008F780E" w:rsidRPr="00E45330" w:rsidRDefault="008F780E">
      <w:pPr>
        <w:pStyle w:val="PL"/>
      </w:pPr>
      <w:r w:rsidRPr="00E45330">
        <w:t xml:space="preserve">          $ref: 'TS29571_CommonData.yaml#/components/schemas/Uinteger'</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'TS29571_CommonData.yaml#/components/schemas/DateTime'</w:t>
      </w:r>
    </w:p>
    <w:p w14:paraId="51EA8AEC"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DE05514" w14:textId="77777777" w:rsidR="008F780E" w:rsidRPr="00E45330" w:rsidRDefault="008F780E">
      <w:pPr>
        <w:pStyle w:val="PL"/>
        <w:rPr>
          <w:lang w:eastAsia="zh-CN"/>
        </w:rPr>
      </w:pPr>
      <w:r w:rsidRPr="00E45330">
        <w:t xml:space="preserve">          $ref: '#/components/schemas/</w:t>
      </w:r>
      <w:r w:rsidRPr="00E45330">
        <w:rPr>
          <w:rFonts w:hint="eastAsia"/>
          <w:lang w:eastAsia="zh-CN"/>
        </w:rPr>
        <w:t>LocalMbmsInfo</w:t>
      </w:r>
      <w:r w:rsidRPr="00E45330">
        <w:t>'</w:t>
      </w:r>
    </w:p>
    <w:p w14:paraId="122CB5D6" w14:textId="77777777" w:rsidR="008F780E" w:rsidRPr="00E45330" w:rsidRDefault="008F780E">
      <w:pPr>
        <w:pStyle w:val="PL"/>
      </w:pPr>
      <w:r w:rsidRPr="00E45330">
        <w:t xml:space="preserve">        </w:t>
      </w:r>
      <w:r w:rsidRPr="00E45330">
        <w:rPr>
          <w:rFonts w:hint="eastAsia"/>
          <w:lang w:eastAsia="zh-CN"/>
        </w:rPr>
        <w:t>localMbmsActInd</w:t>
      </w:r>
      <w:r w:rsidRPr="00E45330">
        <w:t>:</w:t>
      </w:r>
    </w:p>
    <w:p w14:paraId="584896DA" w14:textId="77777777" w:rsidR="008F780E" w:rsidRPr="00E45330" w:rsidRDefault="008F780E">
      <w:pPr>
        <w:pStyle w:val="PL"/>
      </w:pPr>
      <w:r w:rsidRPr="00E45330">
        <w:t xml:space="preserve">          type: boolean</w:t>
      </w:r>
    </w:p>
    <w:p w14:paraId="73D0074D" w14:textId="77777777" w:rsidR="00403960" w:rsidRPr="00E45330" w:rsidRDefault="00403960" w:rsidP="00403960">
      <w:pPr>
        <w:pStyle w:val="PL"/>
      </w:pPr>
      <w:r w:rsidRPr="00E45330">
        <w:t xml:space="preserve">        </w:t>
      </w:r>
      <w:bookmarkStart w:id="7389" w:name="_Hlk168573202"/>
      <w:r w:rsidRPr="00E45330">
        <w:t>suppFeat:</w:t>
      </w:r>
    </w:p>
    <w:p w14:paraId="0EB51A93" w14:textId="77777777" w:rsidR="00403960" w:rsidRDefault="00403960" w:rsidP="00403960">
      <w:pPr>
        <w:pStyle w:val="PL"/>
      </w:pPr>
      <w:r w:rsidRPr="00E45330">
        <w:t xml:space="preserve">          $ref: 'TS29571_CommonData.yaml#/components/schemas/SupportedFeatures'</w:t>
      </w:r>
    </w:p>
    <w:p w14:paraId="54C927C8" w14:textId="77777777" w:rsidR="00403960" w:rsidRPr="00E45330" w:rsidRDefault="00403960" w:rsidP="00403960">
      <w:pPr>
        <w:pStyle w:val="PL"/>
      </w:pPr>
      <w:r w:rsidRPr="00E45330">
        <w:t xml:space="preserve">        </w:t>
      </w:r>
      <w:r>
        <w:t>q</w:t>
      </w:r>
      <w:r w:rsidRPr="008B323A">
        <w:t>oeMetrics</w:t>
      </w:r>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r w:rsidRPr="008B323A">
        <w:rPr>
          <w:lang w:eastAsia="zh-CN"/>
        </w:rPr>
        <w:t>QoeMetric</w:t>
      </w:r>
      <w:r w:rsidRPr="00E45330">
        <w:t>'</w:t>
      </w:r>
    </w:p>
    <w:p w14:paraId="2B87444D" w14:textId="77777777" w:rsidR="00403960" w:rsidRPr="00E45330" w:rsidRDefault="00403960" w:rsidP="00403960">
      <w:pPr>
        <w:pStyle w:val="PL"/>
      </w:pPr>
      <w:r w:rsidRPr="00E45330">
        <w:t xml:space="preserve">          minItems: 1</w:t>
      </w:r>
    </w:p>
    <w:bookmarkEnd w:id="7389"/>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r w:rsidRPr="00E45330">
        <w:rPr>
          <w:lang w:eastAsia="zh-CN"/>
        </w:rPr>
        <w:t>fileLists</w:t>
      </w:r>
    </w:p>
    <w:p w14:paraId="6CA05C2A" w14:textId="77777777" w:rsidR="008F780E" w:rsidRPr="00E45330" w:rsidRDefault="008F780E">
      <w:pPr>
        <w:pStyle w:val="PL"/>
        <w:rPr>
          <w:lang w:eastAsia="zh-CN"/>
        </w:rPr>
      </w:pPr>
      <w:r w:rsidRPr="00E45330">
        <w:t xml:space="preserve">        - </w:t>
      </w:r>
      <w:r w:rsidRPr="00E45330">
        <w:rPr>
          <w:lang w:eastAsia="zh-CN"/>
        </w:rPr>
        <w:t>geoArea</w:t>
      </w:r>
    </w:p>
    <w:p w14:paraId="5EFCAB8C" w14:textId="77777777" w:rsidR="008F780E" w:rsidRPr="00E45330" w:rsidRDefault="008F780E">
      <w:pPr>
        <w:pStyle w:val="PL"/>
        <w:rPr>
          <w:rFonts w:ascii="宋体" w:hAnsi="宋体"/>
        </w:rPr>
      </w:pPr>
      <w:r w:rsidRPr="00E45330">
        <w:t xml:space="preserve">        - maxBitrate</w:t>
      </w:r>
    </w:p>
    <w:p w14:paraId="1E4DF01B" w14:textId="77777777" w:rsidR="008F780E" w:rsidRDefault="008F780E">
      <w:pPr>
        <w:pStyle w:val="PL"/>
        <w:rPr>
          <w:rFonts w:ascii="宋体" w:hAnsi="宋体"/>
        </w:rPr>
      </w:pPr>
      <w:r w:rsidRPr="00E45330">
        <w:t xml:space="preserve">        - maxDelay</w:t>
      </w:r>
    </w:p>
    <w:p w14:paraId="2F00F1E8" w14:textId="77777777" w:rsidR="0045554D" w:rsidRPr="0045554D" w:rsidRDefault="0045554D">
      <w:pPr>
        <w:pStyle w:val="PL"/>
        <w:rPr>
          <w:rFonts w:ascii="宋体" w:hAnsi="宋体"/>
          <w:lang w:eastAsia="zh-CN"/>
        </w:rPr>
      </w:pPr>
    </w:p>
    <w:p w14:paraId="524D30AA" w14:textId="77777777" w:rsidR="008F780E" w:rsidRPr="00E45330" w:rsidRDefault="008F780E">
      <w:pPr>
        <w:pStyle w:val="PL"/>
      </w:pPr>
      <w:r w:rsidRPr="00E45330">
        <w:t xml:space="preserve">    FileList: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fileUri:</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fileDisplayUri:</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fileEarFetchTime:</w:t>
      </w:r>
    </w:p>
    <w:p w14:paraId="2099A626" w14:textId="77777777" w:rsidR="008F780E" w:rsidRPr="00E45330" w:rsidRDefault="008F780E">
      <w:pPr>
        <w:pStyle w:val="PL"/>
      </w:pPr>
      <w:r w:rsidRPr="00E45330">
        <w:t xml:space="preserve">          $ref: 'TS29571_CommonData.yaml#/components/schemas/DateTime'</w:t>
      </w:r>
    </w:p>
    <w:p w14:paraId="4187CEEE" w14:textId="77777777" w:rsidR="008F780E" w:rsidRPr="00E45330" w:rsidRDefault="008F780E">
      <w:pPr>
        <w:pStyle w:val="PL"/>
      </w:pPr>
      <w:r w:rsidRPr="00E45330">
        <w:t xml:space="preserve">        fileLatFetchTime:</w:t>
      </w:r>
    </w:p>
    <w:p w14:paraId="121A531C" w14:textId="77777777" w:rsidR="008F780E" w:rsidRPr="00E45330" w:rsidRDefault="008F780E">
      <w:pPr>
        <w:pStyle w:val="PL"/>
      </w:pPr>
      <w:r w:rsidRPr="00E45330">
        <w:t xml:space="preserve">          $ref: 'TS29571_CommonData.yaml#/components/schemas/DateTime'</w:t>
      </w:r>
    </w:p>
    <w:p w14:paraId="16F31A10" w14:textId="77777777" w:rsidR="008F780E" w:rsidRPr="00E45330" w:rsidRDefault="008F780E">
      <w:pPr>
        <w:pStyle w:val="PL"/>
      </w:pPr>
      <w:r w:rsidRPr="00E45330">
        <w:t xml:space="preserve">        fileSize:</w:t>
      </w:r>
    </w:p>
    <w:p w14:paraId="073B96D5" w14:textId="77777777" w:rsidR="008F780E" w:rsidRPr="00E45330" w:rsidRDefault="008F780E">
      <w:pPr>
        <w:pStyle w:val="PL"/>
      </w:pPr>
      <w:r w:rsidRPr="00E45330">
        <w:t xml:space="preserve">          $ref: 'TS29571_CommonData.yaml#/components/schemas/Uinteger'</w:t>
      </w:r>
    </w:p>
    <w:p w14:paraId="141613A4" w14:textId="77777777" w:rsidR="008F780E" w:rsidRPr="00E45330" w:rsidRDefault="008F780E">
      <w:pPr>
        <w:pStyle w:val="PL"/>
      </w:pPr>
      <w:r w:rsidRPr="00E45330">
        <w:t xml:space="preserve">        fileStatus:</w:t>
      </w:r>
    </w:p>
    <w:p w14:paraId="2DFC3F24" w14:textId="77777777" w:rsidR="008F780E" w:rsidRPr="00E45330" w:rsidRDefault="008F780E">
      <w:pPr>
        <w:pStyle w:val="PL"/>
      </w:pPr>
      <w:r w:rsidRPr="00E45330">
        <w:t xml:space="preserve">          $ref: '#/components/schemas/FileStatus'</w:t>
      </w:r>
    </w:p>
    <w:p w14:paraId="410F0346" w14:textId="77777777" w:rsidR="008F780E" w:rsidRPr="00E45330" w:rsidRDefault="008F780E">
      <w:pPr>
        <w:pStyle w:val="PL"/>
      </w:pPr>
      <w:r w:rsidRPr="00E45330">
        <w:t xml:space="preserve">        completionTime:</w:t>
      </w:r>
    </w:p>
    <w:p w14:paraId="77FD5AEF" w14:textId="77777777" w:rsidR="008F780E" w:rsidRPr="00E45330" w:rsidRDefault="008F780E">
      <w:pPr>
        <w:pStyle w:val="PL"/>
      </w:pPr>
      <w:r w:rsidRPr="00E45330">
        <w:t xml:space="preserve">          $ref: 'TS29571_CommonData.yaml#/components/schemas/DateTime'</w:t>
      </w:r>
    </w:p>
    <w:p w14:paraId="4D96801B" w14:textId="77777777" w:rsidR="008F780E" w:rsidRPr="00E45330" w:rsidRDefault="008F780E">
      <w:pPr>
        <w:pStyle w:val="PL"/>
      </w:pPr>
      <w:r w:rsidRPr="00E45330">
        <w:t xml:space="preserve">        keepUpdateInterval:</w:t>
      </w:r>
    </w:p>
    <w:p w14:paraId="21BD5A43" w14:textId="77777777" w:rsidR="008F780E" w:rsidRPr="00E45330" w:rsidRDefault="008F780E">
      <w:pPr>
        <w:pStyle w:val="PL"/>
      </w:pPr>
      <w:r w:rsidRPr="00E45330">
        <w:t xml:space="preserve">          $ref: 'TS29571_CommonData.yaml#/components/schemas/DurationSec'</w:t>
      </w:r>
    </w:p>
    <w:p w14:paraId="783C76A2" w14:textId="77777777" w:rsidR="008F780E" w:rsidRPr="00E45330" w:rsidRDefault="008F780E">
      <w:pPr>
        <w:pStyle w:val="PL"/>
      </w:pPr>
      <w:r w:rsidRPr="00E45330">
        <w:t xml:space="preserve">        uniAvailability:</w:t>
      </w:r>
    </w:p>
    <w:p w14:paraId="42A00AD4" w14:textId="77777777" w:rsidR="008F780E" w:rsidRPr="00E45330" w:rsidRDefault="008F780E">
      <w:pPr>
        <w:pStyle w:val="PL"/>
      </w:pPr>
      <w:r w:rsidRPr="00E45330">
        <w:t xml:space="preserve">          type: boolean</w:t>
      </w:r>
    </w:p>
    <w:p w14:paraId="10CC491A" w14:textId="77777777" w:rsidR="008F780E" w:rsidRPr="00E45330" w:rsidRDefault="008F780E">
      <w:pPr>
        <w:pStyle w:val="PL"/>
      </w:pPr>
      <w:r w:rsidRPr="00E45330">
        <w:t xml:space="preserve">        fileRepetition:</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fileUri</w:t>
      </w:r>
    </w:p>
    <w:p w14:paraId="6F29E914" w14:textId="77777777" w:rsidR="008F780E" w:rsidRPr="00E45330" w:rsidRDefault="008F780E">
      <w:pPr>
        <w:pStyle w:val="PL"/>
      </w:pPr>
      <w:r w:rsidRPr="00E45330">
        <w:t xml:space="preserve">        - fileDisplayUri</w:t>
      </w:r>
    </w:p>
    <w:p w14:paraId="35DF9376" w14:textId="77777777" w:rsidR="008F780E" w:rsidRPr="00E45330" w:rsidRDefault="008F780E">
      <w:pPr>
        <w:pStyle w:val="PL"/>
      </w:pPr>
      <w:r w:rsidRPr="00E45330">
        <w:t xml:space="preserve">        - fileEarFetchTime</w:t>
      </w:r>
    </w:p>
    <w:p w14:paraId="5D28DE9F" w14:textId="77777777" w:rsidR="008F780E" w:rsidRPr="00E45330" w:rsidRDefault="008F780E">
      <w:pPr>
        <w:pStyle w:val="PL"/>
      </w:pPr>
      <w:r w:rsidRPr="00E45330">
        <w:t xml:space="preserve">        - fileLatFetchTime</w:t>
      </w:r>
    </w:p>
    <w:p w14:paraId="03F161EB" w14:textId="77777777" w:rsidR="008F780E" w:rsidRPr="00E45330" w:rsidRDefault="008F780E">
      <w:pPr>
        <w:pStyle w:val="PL"/>
      </w:pPr>
      <w:r w:rsidRPr="00E45330">
        <w:t xml:space="preserve">        - fileStatus</w:t>
      </w:r>
    </w:p>
    <w:p w14:paraId="5E4613EA" w14:textId="77777777" w:rsidR="008F780E" w:rsidRPr="00E45330" w:rsidRDefault="008F780E">
      <w:pPr>
        <w:pStyle w:val="PL"/>
      </w:pPr>
      <w:r w:rsidRPr="00E45330">
        <w:t xml:space="preserve">        - completionTime</w:t>
      </w:r>
    </w:p>
    <w:p w14:paraId="4176E3E8" w14:textId="77777777" w:rsidR="008F780E" w:rsidRDefault="008F780E">
      <w:pPr>
        <w:pStyle w:val="PL"/>
      </w:pPr>
      <w:r w:rsidRPr="00E45330">
        <w:t xml:space="preserve">        - keepUpdateInterval</w:t>
      </w:r>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r w:rsidRPr="00E45330">
        <w:rPr>
          <w:rFonts w:hint="eastAsia"/>
          <w:lang w:eastAsia="zh-CN"/>
        </w:rPr>
        <w:t>cteid</w:t>
      </w:r>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r w:rsidRPr="00E45330">
        <w:rPr>
          <w:rFonts w:hint="eastAsia"/>
          <w:lang w:eastAsia="zh-CN"/>
        </w:rPr>
        <w:t>bmscPort</w:t>
      </w:r>
      <w:r w:rsidRPr="00E45330">
        <w:t>:</w:t>
      </w:r>
    </w:p>
    <w:p w14:paraId="1D2DEDCF" w14:textId="77777777" w:rsidR="008F780E" w:rsidRDefault="008F780E">
      <w:pPr>
        <w:pStyle w:val="PL"/>
      </w:pPr>
      <w:r w:rsidRPr="00E45330">
        <w:t xml:space="preserve">          $ref: 'TS29571_CommonData.yaml#/components/schemas/Uinteger'</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r w:rsidRPr="00E45330">
        <w:rPr>
          <w:lang w:eastAsia="zh-CN"/>
        </w:rPr>
        <w:t>FileStatus</w:t>
      </w:r>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anyOf:</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enum:</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390" w:name="_Toc34035587"/>
      <w:bookmarkStart w:id="7391" w:name="_Toc36037580"/>
      <w:bookmarkStart w:id="7392" w:name="_Toc36037884"/>
      <w:bookmarkStart w:id="7393" w:name="_Toc38877726"/>
      <w:bookmarkStart w:id="7394" w:name="_Toc43199808"/>
      <w:bookmarkStart w:id="7395" w:name="_Toc45132987"/>
      <w:bookmarkStart w:id="7396" w:name="_Toc59015730"/>
      <w:bookmarkStart w:id="7397" w:name="_Toc63171286"/>
      <w:bookmarkStart w:id="7398" w:name="_Toc66282323"/>
      <w:bookmarkStart w:id="7399" w:name="_Toc68166199"/>
      <w:bookmarkStart w:id="7400" w:name="_Toc70426554"/>
      <w:bookmarkStart w:id="7401" w:name="_Toc73433959"/>
      <w:bookmarkStart w:id="7402" w:name="_Toc73436007"/>
      <w:bookmarkStart w:id="7403" w:name="_Toc73437414"/>
      <w:bookmarkStart w:id="7404" w:name="_Toc75351824"/>
      <w:bookmarkStart w:id="7405" w:name="_Toc83230102"/>
      <w:bookmarkStart w:id="7406" w:name="_Toc85528270"/>
      <w:bookmarkStart w:id="7407"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r>
        <w:t>Q</w:t>
      </w:r>
      <w:r w:rsidRPr="008B323A">
        <w:t>oeMetric</w:t>
      </w:r>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the QoE metric</w:t>
      </w:r>
      <w:r w:rsidRPr="00E45330">
        <w:t>.</w:t>
      </w:r>
    </w:p>
    <w:p w14:paraId="1830DBAE" w14:textId="77777777" w:rsidR="00BC7286" w:rsidRPr="00E45330" w:rsidRDefault="00BC7286" w:rsidP="00BC7286">
      <w:pPr>
        <w:pStyle w:val="PL"/>
      </w:pPr>
      <w:r w:rsidRPr="00E45330">
        <w:t xml:space="preserve">      anyOf:</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enum:</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1"/>
      </w:pPr>
      <w:r w:rsidRPr="00E45330">
        <w:br w:type="page"/>
      </w:r>
      <w:bookmarkStart w:id="7408" w:name="_Toc216347596"/>
      <w:r w:rsidR="008F780E" w:rsidRPr="00E45330">
        <w:lastRenderedPageBreak/>
        <w:t>A.4</w:t>
      </w:r>
      <w:r w:rsidR="008F780E" w:rsidRPr="00E45330">
        <w:tab/>
        <w:t>VAE_ApplicationRequirement API</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6ADF1531" w14:textId="77777777" w:rsidR="008F780E" w:rsidRDefault="008F780E">
      <w:pPr>
        <w:pStyle w:val="PL"/>
      </w:pPr>
      <w:r w:rsidRPr="00E45330">
        <w:t>openapi: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488308BA"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31C542B" w14:textId="77777777" w:rsidR="007D5B94" w:rsidRPr="00E45330" w:rsidRDefault="007D5B94" w:rsidP="007D5B94">
      <w:pPr>
        <w:pStyle w:val="PL"/>
      </w:pPr>
      <w:r w:rsidRPr="00E45330">
        <w:t xml:space="preserve">  title: VAE_ApplicationRequirement</w:t>
      </w:r>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r w:rsidRPr="00E45330">
        <w:t>externalDocs:</w:t>
      </w:r>
    </w:p>
    <w:p w14:paraId="02B3FE28" w14:textId="65F2A5E7"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apiRoot: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apiRoot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/application-requirements: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VAE_Application_Requirements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r w:rsidRPr="00E45330">
        <w:t>operationId: CreateApplicationRequirement</w:t>
      </w:r>
    </w:p>
    <w:p w14:paraId="6B8BDEA4" w14:textId="77777777" w:rsidR="008F780E" w:rsidRPr="00E45330" w:rsidRDefault="008F780E">
      <w:pPr>
        <w:pStyle w:val="PL"/>
      </w:pPr>
      <w:r w:rsidRPr="00E45330">
        <w:t xml:space="preserve">      requestBody:</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'#/components/schemas/ApplicationRequirementData'</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'#/components/schemas/ApplicationRequirementData'</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NotifyNetworkResource:</w:t>
      </w:r>
    </w:p>
    <w:p w14:paraId="7FAD80F8" w14:textId="77777777" w:rsidR="008F780E" w:rsidRPr="00E45330" w:rsidRDefault="008F780E">
      <w:pPr>
        <w:pStyle w:val="PL"/>
      </w:pPr>
      <w:r w:rsidRPr="00E45330">
        <w:lastRenderedPageBreak/>
        <w:t xml:space="preserve">          '{$request.body#/notifUri}':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requestBody:</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'#/components/schemas/AppReqNotification'</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succesfull</w:t>
      </w:r>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/application-requirements/{requirementId}:</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operationId: ReadApplicationRequirement</w:t>
      </w:r>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requirementId</w:t>
      </w:r>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'#/components/schemas/ApplicationRequirementData'</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lastRenderedPageBreak/>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operationId: DeleteApplicationRequirement</w:t>
      </w:r>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requirementId</w:t>
      </w:r>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securitySchemes:</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clientCredentials: </w:t>
      </w:r>
    </w:p>
    <w:p w14:paraId="7264AABF" w14:textId="77777777" w:rsidR="008F780E" w:rsidRPr="00E45330" w:rsidRDefault="008F780E">
      <w:pPr>
        <w:pStyle w:val="PL"/>
        <w:rPr>
          <w:lang w:val="en-US"/>
        </w:rPr>
      </w:pPr>
      <w:r w:rsidRPr="00E45330">
        <w:rPr>
          <w:lang w:val="en-US"/>
        </w:rPr>
        <w:t xml:space="preserve">          tokenUrl: '{tokenUrl}'</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ApplicationRequirementData:</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ueId:</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groupId:</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'TS29571_CommonData.yaml#/components/schemas/DateTime'</w:t>
      </w:r>
    </w:p>
    <w:p w14:paraId="69916B77" w14:textId="77777777" w:rsidR="008F780E" w:rsidRPr="00E45330" w:rsidRDefault="008F780E">
      <w:pPr>
        <w:pStyle w:val="PL"/>
      </w:pPr>
      <w:r w:rsidRPr="00E45330">
        <w:t xml:space="preserve">        serviceId:</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r w:rsidRPr="00E45330">
        <w:rPr>
          <w:rFonts w:hint="eastAsia"/>
          <w:lang w:eastAsia="zh-CN"/>
        </w:rPr>
        <w:t>appRequirement</w:t>
      </w:r>
      <w:r w:rsidRPr="00E45330">
        <w:t>:</w:t>
      </w:r>
    </w:p>
    <w:p w14:paraId="2E65A1CC" w14:textId="77777777" w:rsidR="008F780E" w:rsidRPr="00E45330" w:rsidRDefault="008F780E">
      <w:pPr>
        <w:pStyle w:val="PL"/>
      </w:pPr>
      <w:r w:rsidRPr="00E45330">
        <w:t xml:space="preserve">          $ref: '#/components/schemas/ApplicationRequirement'</w:t>
      </w:r>
    </w:p>
    <w:p w14:paraId="0BFCD94B" w14:textId="77777777" w:rsidR="008F780E" w:rsidRPr="00E45330" w:rsidRDefault="008F780E">
      <w:pPr>
        <w:pStyle w:val="PL"/>
      </w:pPr>
      <w:r w:rsidRPr="00E45330">
        <w:t xml:space="preserve">        notifUri:</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requestTestNotification:</w:t>
      </w:r>
    </w:p>
    <w:p w14:paraId="5B1725F7" w14:textId="77777777" w:rsidR="008F780E" w:rsidRPr="00E45330" w:rsidRDefault="008F780E">
      <w:pPr>
        <w:pStyle w:val="PL"/>
      </w:pPr>
      <w:r w:rsidRPr="00E45330">
        <w:t xml:space="preserve">          type: boolean</w:t>
      </w:r>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websockNotifConfig:</w:t>
      </w:r>
    </w:p>
    <w:p w14:paraId="68EA88DE" w14:textId="77777777" w:rsidR="008F780E" w:rsidRPr="00E45330" w:rsidRDefault="008F780E">
      <w:pPr>
        <w:pStyle w:val="PL"/>
      </w:pPr>
      <w:r w:rsidRPr="00E45330">
        <w:t xml:space="preserve">          $ref: 'TS29122_CommonData.yaml#/components/schemas/WebsockNotifConfig'</w:t>
      </w:r>
    </w:p>
    <w:p w14:paraId="0891AEE1" w14:textId="77777777" w:rsidR="008F780E" w:rsidRPr="00E45330" w:rsidRDefault="008F780E">
      <w:pPr>
        <w:pStyle w:val="PL"/>
      </w:pPr>
      <w:r w:rsidRPr="00E45330">
        <w:t xml:space="preserve">        suppFeat:</w:t>
      </w:r>
    </w:p>
    <w:p w14:paraId="57EEA0D7" w14:textId="77777777" w:rsidR="008F780E" w:rsidRPr="00E45330" w:rsidRDefault="008F780E">
      <w:pPr>
        <w:pStyle w:val="PL"/>
      </w:pPr>
      <w:r w:rsidRPr="00E45330">
        <w:t xml:space="preserve">          $ref: 'TS29571_CommonData.yaml#/components/schemas/SupportedFeatures'</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serviceId</w:t>
      </w:r>
    </w:p>
    <w:p w14:paraId="5FA0C8A9" w14:textId="77777777" w:rsidR="008F780E" w:rsidRPr="00E45330" w:rsidRDefault="008F780E">
      <w:pPr>
        <w:pStyle w:val="PL"/>
        <w:rPr>
          <w:lang w:eastAsia="zh-CN"/>
        </w:rPr>
      </w:pPr>
      <w:r w:rsidRPr="00E45330">
        <w:t xml:space="preserve">        - </w:t>
      </w:r>
      <w:r w:rsidRPr="00E45330">
        <w:rPr>
          <w:lang w:eastAsia="zh-CN"/>
        </w:rPr>
        <w:t>appRequirement</w:t>
      </w:r>
    </w:p>
    <w:p w14:paraId="363ED8C2" w14:textId="77777777" w:rsidR="008F780E" w:rsidRDefault="008F780E">
      <w:pPr>
        <w:pStyle w:val="PL"/>
      </w:pPr>
      <w:r w:rsidRPr="00E45330">
        <w:t xml:space="preserve">        - notifUri</w:t>
      </w:r>
    </w:p>
    <w:p w14:paraId="240E4A64" w14:textId="77777777" w:rsidR="006D085D" w:rsidRPr="00E45330" w:rsidRDefault="006D085D">
      <w:pPr>
        <w:pStyle w:val="PL"/>
        <w:rPr>
          <w:rFonts w:ascii="宋体" w:hAnsi="宋体"/>
          <w:lang w:val="en-US"/>
        </w:rPr>
      </w:pPr>
    </w:p>
    <w:p w14:paraId="5348B5D8" w14:textId="77777777" w:rsidR="008F780E" w:rsidRPr="00E45330" w:rsidRDefault="008F780E">
      <w:pPr>
        <w:pStyle w:val="PL"/>
      </w:pPr>
      <w:r w:rsidRPr="00E45330">
        <w:lastRenderedPageBreak/>
        <w:t xml:space="preserve">    ApplicationRequirement: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serviceLevel:</w:t>
      </w:r>
    </w:p>
    <w:p w14:paraId="32C5EEB7" w14:textId="77777777" w:rsidR="008F780E" w:rsidRDefault="008F780E">
      <w:pPr>
        <w:pStyle w:val="PL"/>
      </w:pPr>
      <w:r w:rsidRPr="00E45330">
        <w:t xml:space="preserve">          $ref: '#/components/schemas/</w:t>
      </w:r>
      <w:r w:rsidRPr="00E45330">
        <w:rPr>
          <w:rFonts w:hint="eastAsia"/>
          <w:lang w:eastAsia="zh-CN"/>
        </w:rPr>
        <w:t>Service</w:t>
      </w:r>
      <w:r w:rsidRPr="00E45330">
        <w:t>Level'</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AppReq</w:t>
      </w:r>
      <w:r w:rsidRPr="00E45330">
        <w:rPr>
          <w:lang w:eastAsia="zh-CN"/>
        </w:rPr>
        <w:t>Notification</w:t>
      </w:r>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Represents a notificaton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resourceUri:</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'#/components/schemas/ReservationResult'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resourceUri</w:t>
      </w:r>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r w:rsidRPr="00E45330">
        <w:rPr>
          <w:lang w:eastAsia="zh-CN"/>
        </w:rPr>
        <w:t>ServiceLevel</w:t>
      </w:r>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anyOf:</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enum:</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r w:rsidRPr="00E45330">
        <w:rPr>
          <w:lang w:eastAsia="zh-CN"/>
        </w:rPr>
        <w:t>ReservationResult</w:t>
      </w:r>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anyOf:</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enum:</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1"/>
      </w:pPr>
      <w:bookmarkStart w:id="7409" w:name="_Toc22025169"/>
      <w:bookmarkStart w:id="7410" w:name="_Toc34035588"/>
      <w:bookmarkStart w:id="7411" w:name="_Toc36037581"/>
      <w:bookmarkStart w:id="7412" w:name="_Toc36037885"/>
      <w:bookmarkStart w:id="7413" w:name="_Toc38877727"/>
      <w:bookmarkStart w:id="7414" w:name="_Toc43199809"/>
      <w:bookmarkStart w:id="7415" w:name="_Toc45132988"/>
      <w:bookmarkStart w:id="7416" w:name="_Toc59015731"/>
      <w:bookmarkStart w:id="7417" w:name="_Toc63171287"/>
      <w:bookmarkStart w:id="7418" w:name="_Toc66282324"/>
      <w:bookmarkStart w:id="7419" w:name="_Toc68166200"/>
      <w:bookmarkStart w:id="7420" w:name="_Toc70426555"/>
      <w:bookmarkStart w:id="7421" w:name="_Toc73433960"/>
      <w:bookmarkStart w:id="7422" w:name="_Toc73436008"/>
      <w:bookmarkStart w:id="7423" w:name="_Toc73437415"/>
      <w:bookmarkStart w:id="7424" w:name="_Toc75351825"/>
      <w:bookmarkStart w:id="7425" w:name="_Toc83230103"/>
      <w:bookmarkStart w:id="7426" w:name="_Toc85528271"/>
      <w:bookmarkStart w:id="7427" w:name="_Toc90649896"/>
      <w:r w:rsidRPr="00E45330">
        <w:br w:type="page"/>
      </w:r>
      <w:bookmarkStart w:id="7428" w:name="_Toc216347597"/>
      <w:r w:rsidR="008F780E" w:rsidRPr="00E45330">
        <w:lastRenderedPageBreak/>
        <w:t>A.5</w:t>
      </w:r>
      <w:r w:rsidR="008F780E" w:rsidRPr="00E45330">
        <w:tab/>
        <w:t>VAE_DynamicGroup API</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7F2087A" w14:textId="77777777" w:rsidR="008F780E" w:rsidRDefault="008F780E">
      <w:pPr>
        <w:pStyle w:val="PL"/>
      </w:pPr>
      <w:r w:rsidRPr="00E45330">
        <w:t>openapi: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28D3830F"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577DCA87" w14:textId="77777777" w:rsidR="007D5B94" w:rsidRPr="00E45330" w:rsidRDefault="007D5B94" w:rsidP="007D5B94">
      <w:pPr>
        <w:pStyle w:val="PL"/>
      </w:pPr>
      <w:r w:rsidRPr="00E45330">
        <w:t xml:space="preserve">  title: VAE_DynamicGroup</w:t>
      </w:r>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VAE_Dynamic_Group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r w:rsidRPr="00E45330">
        <w:t>externalDocs:</w:t>
      </w:r>
    </w:p>
    <w:p w14:paraId="068B6964" w14:textId="55579EC1"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apiRoot: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apiRoot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r w:rsidRPr="00E45330">
        <w:rPr>
          <w:lang w:val="sv-SE"/>
        </w:rPr>
        <w:t>group-configurations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VAE_Dynamice_Group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r w:rsidRPr="00E45330">
        <w:t>operationId: CreateGroupConfiguration</w:t>
      </w:r>
    </w:p>
    <w:p w14:paraId="199A1C48" w14:textId="77777777" w:rsidR="008F780E" w:rsidRPr="00E45330" w:rsidRDefault="008F780E">
      <w:pPr>
        <w:pStyle w:val="PL"/>
      </w:pPr>
      <w:r w:rsidRPr="00E45330">
        <w:t xml:space="preserve">      requestBody:</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'#/components/schemas/GroupConfigurationData'</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'#/components/schemas/GroupConfigurationData'</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NotifyDynamicGroup:</w:t>
      </w:r>
    </w:p>
    <w:p w14:paraId="26DE78B3" w14:textId="77777777" w:rsidR="008F780E" w:rsidRPr="00E45330" w:rsidRDefault="008F780E">
      <w:pPr>
        <w:pStyle w:val="PL"/>
      </w:pPr>
      <w:r w:rsidRPr="00E45330">
        <w:lastRenderedPageBreak/>
        <w:t xml:space="preserve">          '{$request.body#/notifUri}':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requestBody:</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'#/components/schemas/DynamicGroupNotification'</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was succesfull</w:t>
      </w:r>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/group-configurations/{configId}:</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Configuration(Document)</w:t>
      </w:r>
    </w:p>
    <w:p w14:paraId="2591321B" w14:textId="77777777" w:rsidR="008F780E" w:rsidRPr="00E45330" w:rsidRDefault="008F780E">
      <w:pPr>
        <w:pStyle w:val="PL"/>
      </w:pPr>
      <w:r w:rsidRPr="00E45330">
        <w:t xml:space="preserve">      operationId: ReadDynamicGroupConfiguration</w:t>
      </w:r>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configId</w:t>
      </w:r>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an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'#/components/schemas/GroupConfigurationData'</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lastRenderedPageBreak/>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operationId: DeleteGroupConfiguration</w:t>
      </w:r>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configId</w:t>
      </w:r>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securitySchemes:</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clientCredentials:</w:t>
      </w:r>
    </w:p>
    <w:p w14:paraId="405044D5" w14:textId="77777777" w:rsidR="008F780E" w:rsidRPr="00E45330" w:rsidRDefault="008F780E">
      <w:pPr>
        <w:pStyle w:val="PL"/>
        <w:rPr>
          <w:lang w:val="en-US"/>
        </w:rPr>
      </w:pPr>
      <w:r w:rsidRPr="00E45330">
        <w:rPr>
          <w:lang w:val="en-US"/>
        </w:rPr>
        <w:t xml:space="preserve">          tokenUrl: '{tokenUrl}'</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GroupConfigurationData:</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groupId:</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leaderId:</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notifUri:</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'TS29571_CommonData.yaml#/components/schemas/DateTime'</w:t>
      </w:r>
    </w:p>
    <w:p w14:paraId="2A8134AA" w14:textId="77777777" w:rsidR="008F780E" w:rsidRPr="00E45330" w:rsidRDefault="008F780E">
      <w:pPr>
        <w:pStyle w:val="PL"/>
      </w:pPr>
      <w:r w:rsidRPr="00E45330">
        <w:t xml:space="preserve">        requestTestNotification:</w:t>
      </w:r>
    </w:p>
    <w:p w14:paraId="39CE2A1C" w14:textId="77777777" w:rsidR="008F780E" w:rsidRPr="00E45330" w:rsidRDefault="008F780E">
      <w:pPr>
        <w:pStyle w:val="PL"/>
      </w:pPr>
      <w:r w:rsidRPr="00E45330">
        <w:t xml:space="preserve">          type: boolean</w:t>
      </w:r>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websockNotifConfig:</w:t>
      </w:r>
    </w:p>
    <w:p w14:paraId="0D30BE7E" w14:textId="77777777" w:rsidR="008F780E" w:rsidRPr="00E45330" w:rsidRDefault="008F780E">
      <w:pPr>
        <w:pStyle w:val="PL"/>
      </w:pPr>
      <w:r w:rsidRPr="00E45330">
        <w:t xml:space="preserve">          $ref: 'TS29122_CommonData.yaml#/components/schemas/WebsockNotifConfig'</w:t>
      </w:r>
    </w:p>
    <w:p w14:paraId="2208AA63" w14:textId="77777777" w:rsidR="008F780E" w:rsidRPr="00E45330" w:rsidRDefault="008F780E">
      <w:pPr>
        <w:pStyle w:val="PL"/>
      </w:pPr>
      <w:r w:rsidRPr="00E45330">
        <w:t xml:space="preserve">        suppFeat:</w:t>
      </w:r>
    </w:p>
    <w:p w14:paraId="417D5DCC" w14:textId="77777777" w:rsidR="008F780E" w:rsidRPr="00E45330" w:rsidRDefault="008F780E">
      <w:pPr>
        <w:pStyle w:val="PL"/>
      </w:pPr>
      <w:r w:rsidRPr="00E45330">
        <w:t xml:space="preserve">          $ref: 'TS29571_CommonData.yaml#/components/schemas/SupportedFeatures'</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groupId</w:t>
      </w:r>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leaderId</w:t>
      </w:r>
    </w:p>
    <w:p w14:paraId="45259CE9" w14:textId="77777777" w:rsidR="008F780E" w:rsidRDefault="008F780E">
      <w:pPr>
        <w:pStyle w:val="PL"/>
      </w:pPr>
      <w:r w:rsidRPr="00E45330">
        <w:t xml:space="preserve">        - notifUri</w:t>
      </w:r>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DynamicGroupNotification:</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lastRenderedPageBreak/>
        <w:t xml:space="preserve">        </w:t>
      </w:r>
      <w:r w:rsidR="008F780E" w:rsidRPr="00E45330">
        <w:t>Represents a notification on the dynamic group information (i.e.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resourceUri:</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joinedUeIds:</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minItems: 1</w:t>
      </w:r>
    </w:p>
    <w:p w14:paraId="354FA620" w14:textId="77777777" w:rsidR="008F780E" w:rsidRPr="00E45330" w:rsidRDefault="008F780E">
      <w:pPr>
        <w:pStyle w:val="PL"/>
      </w:pPr>
      <w:r w:rsidRPr="00E45330">
        <w:t xml:space="preserve">        leftUeIds:</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minItems: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resourceUri</w:t>
      </w:r>
    </w:p>
    <w:p w14:paraId="10CA5510" w14:textId="77777777" w:rsidR="008F780E" w:rsidRPr="00E45330" w:rsidRDefault="00A04699">
      <w:pPr>
        <w:pStyle w:val="1"/>
      </w:pPr>
      <w:bookmarkStart w:id="7429" w:name="_Toc34035589"/>
      <w:bookmarkStart w:id="7430" w:name="_Toc36037582"/>
      <w:bookmarkStart w:id="7431" w:name="_Toc36037886"/>
      <w:bookmarkStart w:id="7432" w:name="_Toc38877728"/>
      <w:bookmarkStart w:id="7433" w:name="_Toc43199810"/>
      <w:bookmarkStart w:id="7434" w:name="_Toc45132989"/>
      <w:bookmarkStart w:id="7435" w:name="_Toc59015732"/>
      <w:bookmarkStart w:id="7436" w:name="_Toc63171288"/>
      <w:bookmarkStart w:id="7437" w:name="_Toc66282325"/>
      <w:bookmarkStart w:id="7438" w:name="_Toc68166201"/>
      <w:bookmarkStart w:id="7439" w:name="_Toc70426556"/>
      <w:bookmarkStart w:id="7440" w:name="_Toc73433961"/>
      <w:bookmarkStart w:id="7441" w:name="_Toc73436009"/>
      <w:bookmarkStart w:id="7442" w:name="_Toc73437416"/>
      <w:bookmarkStart w:id="7443" w:name="_Toc75351826"/>
      <w:bookmarkStart w:id="7444" w:name="_Toc83230104"/>
      <w:bookmarkStart w:id="7445" w:name="_Toc85528272"/>
      <w:bookmarkStart w:id="7446" w:name="_Toc90649897"/>
      <w:r w:rsidRPr="00E45330">
        <w:br w:type="page"/>
      </w:r>
      <w:bookmarkStart w:id="7447" w:name="_Toc216347598"/>
      <w:r w:rsidR="008F780E" w:rsidRPr="00E45330">
        <w:lastRenderedPageBreak/>
        <w:t>A.6</w:t>
      </w:r>
      <w:r w:rsidR="008F780E" w:rsidRPr="00E45330">
        <w:tab/>
        <w:t>VAE_ServiceContinuity API</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2DFEA2" w14:textId="77777777" w:rsidR="008F780E" w:rsidRDefault="008F780E">
      <w:pPr>
        <w:pStyle w:val="PL"/>
      </w:pPr>
      <w:r w:rsidRPr="00E45330">
        <w:t>openapi: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1D7236D2"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14236A9" w14:textId="77777777" w:rsidR="007D5B94" w:rsidRPr="00E45330" w:rsidRDefault="007D5B94" w:rsidP="007D5B94">
      <w:pPr>
        <w:pStyle w:val="PL"/>
      </w:pPr>
      <w:r w:rsidRPr="00E45330">
        <w:t xml:space="preserve">  title: VAE_Service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r w:rsidRPr="00E45330">
        <w:t>externalDocs:</w:t>
      </w:r>
    </w:p>
    <w:p w14:paraId="4850275B" w14:textId="41ADCE8F"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apiRoot: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apiRoot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/geo-areas/{geoId}:</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operationId: QueryServiceContinuity</w:t>
      </w:r>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geoId</w:t>
      </w:r>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'TS29571_CommonData.yaml#/components/schemas/SupportedFeatures'</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lastRenderedPageBreak/>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securitySchemes:</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clientCredentials: </w:t>
      </w:r>
    </w:p>
    <w:p w14:paraId="1CE21D6B" w14:textId="77777777" w:rsidR="008F780E" w:rsidRPr="00E45330" w:rsidRDefault="008F780E">
      <w:pPr>
        <w:pStyle w:val="PL"/>
        <w:rPr>
          <w:lang w:val="en-US"/>
        </w:rPr>
      </w:pPr>
      <w:r w:rsidRPr="00E45330">
        <w:rPr>
          <w:lang w:val="en-US"/>
        </w:rPr>
        <w:t xml:space="preserve">          tokenUrl: '{tokenUrl}'</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r w:rsidRPr="00E45330">
        <w:rPr>
          <w:lang w:eastAsia="zh-CN"/>
        </w:rPr>
        <w:t>serviceIds:</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minItems: 1</w:t>
      </w:r>
    </w:p>
    <w:p w14:paraId="5934DDAC" w14:textId="77777777" w:rsidR="008F780E" w:rsidRPr="00E45330" w:rsidRDefault="008F780E">
      <w:pPr>
        <w:pStyle w:val="PL"/>
      </w:pPr>
      <w:r w:rsidRPr="00E45330">
        <w:t xml:space="preserve">        suppFeat:</w:t>
      </w:r>
    </w:p>
    <w:p w14:paraId="5C29074B" w14:textId="77777777" w:rsidR="008F780E" w:rsidRPr="00E45330" w:rsidRDefault="008F780E">
      <w:pPr>
        <w:pStyle w:val="PL"/>
      </w:pPr>
      <w:r w:rsidRPr="00E45330">
        <w:t xml:space="preserve">          $ref: 'TS29571_CommonData.yaml#/components/schemas/SupportedFeatures'</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1"/>
      </w:pPr>
      <w:bookmarkStart w:id="7448" w:name="_Toc73433963"/>
      <w:bookmarkStart w:id="7449" w:name="_Toc73436010"/>
      <w:bookmarkStart w:id="7450" w:name="_Toc73437417"/>
      <w:bookmarkStart w:id="7451" w:name="_Toc75351827"/>
      <w:bookmarkStart w:id="7452" w:name="_Toc83230105"/>
      <w:bookmarkStart w:id="7453" w:name="_Toc85528273"/>
      <w:bookmarkStart w:id="7454" w:name="_Toc90649898"/>
      <w:r w:rsidRPr="00E45330">
        <w:br w:type="page"/>
      </w:r>
      <w:bookmarkStart w:id="7455" w:name="_Toc216347599"/>
      <w:r w:rsidR="008F780E" w:rsidRPr="00E45330">
        <w:lastRenderedPageBreak/>
        <w:t>A.</w:t>
      </w:r>
      <w:r w:rsidR="008F780E" w:rsidRPr="00E45330">
        <w:rPr>
          <w:lang w:eastAsia="zh-CN"/>
        </w:rPr>
        <w:t>7</w:t>
      </w:r>
      <w:r w:rsidR="008F780E" w:rsidRPr="00E45330">
        <w:tab/>
        <w:t>VAE_HDMapDynamicInfo API</w:t>
      </w:r>
      <w:bookmarkEnd w:id="7448"/>
      <w:bookmarkEnd w:id="7449"/>
      <w:bookmarkEnd w:id="7450"/>
      <w:bookmarkEnd w:id="7451"/>
      <w:bookmarkEnd w:id="7452"/>
      <w:bookmarkEnd w:id="7453"/>
      <w:bookmarkEnd w:id="7454"/>
      <w:bookmarkEnd w:id="7455"/>
    </w:p>
    <w:p w14:paraId="4ACBB40F" w14:textId="77777777" w:rsidR="008F780E" w:rsidRDefault="008F780E">
      <w:pPr>
        <w:pStyle w:val="PL"/>
      </w:pPr>
      <w:r w:rsidRPr="00E45330">
        <w:t>openapi: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43DA2D99" w:rsidR="007D5B94" w:rsidRPr="00E45330" w:rsidRDefault="007D5B94" w:rsidP="007D5B94">
      <w:pPr>
        <w:pStyle w:val="PL"/>
        <w:rPr>
          <w:lang w:eastAsia="zh-CN"/>
        </w:rPr>
      </w:pPr>
      <w:r w:rsidRPr="00E45330">
        <w:t xml:space="preserve">  version: 1.</w:t>
      </w:r>
      <w:r>
        <w:rPr>
          <w:rFonts w:hint="eastAsia"/>
          <w:lang w:eastAsia="zh-CN"/>
        </w:rPr>
        <w:t>2</w:t>
      </w:r>
      <w:r w:rsidRPr="00E45330">
        <w:t>.0</w:t>
      </w:r>
    </w:p>
    <w:p w14:paraId="27F1E8F6" w14:textId="77777777" w:rsidR="007D5B94" w:rsidRPr="00E45330" w:rsidRDefault="007D5B94" w:rsidP="007D5B94">
      <w:pPr>
        <w:pStyle w:val="PL"/>
      </w:pPr>
      <w:r w:rsidRPr="00E45330">
        <w:t xml:space="preserve">  title: VAE_HDMapDynamicInfo</w:t>
      </w:r>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HDMapDynamicInfo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r w:rsidRPr="00E45330">
        <w:t>externalDocs:</w:t>
      </w:r>
    </w:p>
    <w:p w14:paraId="2276C38D" w14:textId="241424C5"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apiRoot: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apiRoot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r w:rsidRPr="00E45330">
        <w:rPr>
          <w:rFonts w:hint="eastAsia"/>
          <w:lang w:eastAsia="zh-CN"/>
        </w:rPr>
        <w:t>subscriptions</w:t>
      </w:r>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VAE_HDMapDynamicInfo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r w:rsidRPr="00E45330">
        <w:t>operationId: Create</w:t>
      </w:r>
    </w:p>
    <w:p w14:paraId="02682D0B" w14:textId="77777777" w:rsidR="008F780E" w:rsidRPr="00E45330" w:rsidRDefault="008F780E">
      <w:pPr>
        <w:pStyle w:val="PL"/>
      </w:pPr>
      <w:r w:rsidRPr="00E45330">
        <w:t xml:space="preserve">      requestBody:</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r w:rsidRPr="00E45330">
        <w:rPr>
          <w:rFonts w:hint="eastAsia"/>
          <w:lang w:eastAsia="zh-CN"/>
        </w:rPr>
        <w:t>HdMap</w:t>
      </w:r>
      <w:r w:rsidRPr="00E45330">
        <w:t xml:space="preserve"> </w:t>
      </w:r>
      <w:r w:rsidRPr="00E45330">
        <w:rPr>
          <w:rFonts w:hint="eastAsia"/>
          <w:lang w:eastAsia="zh-CN"/>
        </w:rPr>
        <w:t>DynamicInfo</w:t>
      </w:r>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Notify</w:t>
      </w:r>
      <w:r w:rsidRPr="00E45330">
        <w:rPr>
          <w:rFonts w:hint="eastAsia"/>
          <w:lang w:eastAsia="zh-CN"/>
        </w:rPr>
        <w:t>HdMapDynamicInfo</w:t>
      </w:r>
      <w:r w:rsidRPr="00E45330">
        <w:t>:</w:t>
      </w:r>
    </w:p>
    <w:p w14:paraId="5823165B" w14:textId="77777777" w:rsidR="008F780E" w:rsidRPr="00E45330" w:rsidRDefault="008F780E">
      <w:pPr>
        <w:pStyle w:val="PL"/>
      </w:pPr>
      <w:r w:rsidRPr="00E45330">
        <w:lastRenderedPageBreak/>
        <w:t xml:space="preserve">          '{$request.body#/notifUri}':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requestBody:</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Notification'</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succesfull</w:t>
      </w:r>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r w:rsidRPr="00E45330">
        <w:rPr>
          <w:rFonts w:hint="eastAsia"/>
        </w:rPr>
        <w:t>HdMap</w:t>
      </w:r>
      <w:r w:rsidRPr="00E45330">
        <w:t xml:space="preserve"> </w:t>
      </w:r>
      <w:r w:rsidRPr="00E45330">
        <w:rPr>
          <w:rFonts w:hint="eastAsia"/>
        </w:rPr>
        <w:t>DynamicInfo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r w:rsidRPr="00E45330">
        <w:rPr>
          <w:rFonts w:hint="eastAsia"/>
        </w:rPr>
        <w:t>HdMap</w:t>
      </w:r>
      <w:r w:rsidRPr="00E45330">
        <w:t xml:space="preserve"> </w:t>
      </w:r>
      <w:r w:rsidRPr="00E45330">
        <w:rPr>
          <w:rFonts w:hint="eastAsia"/>
        </w:rPr>
        <w:t>DynamicInfo Subscription</w:t>
      </w:r>
      <w:r w:rsidRPr="00E45330">
        <w:t>(Document)</w:t>
      </w:r>
    </w:p>
    <w:p w14:paraId="2F949222" w14:textId="77777777" w:rsidR="008F780E" w:rsidRPr="00E45330" w:rsidRDefault="008F780E">
      <w:pPr>
        <w:pStyle w:val="PL"/>
      </w:pPr>
      <w:r w:rsidRPr="00E45330">
        <w:t xml:space="preserve">      operationId: Read</w:t>
      </w:r>
      <w:r w:rsidRPr="00E45330">
        <w:rPr>
          <w:rFonts w:hint="eastAsia"/>
        </w:rPr>
        <w:t>HdMapDynamicInfoSubscription</w:t>
      </w:r>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r w:rsidRPr="00E45330">
        <w:rPr>
          <w:rFonts w:hint="eastAsia"/>
          <w:lang w:eastAsia="zh-CN"/>
        </w:rPr>
        <w:t>HdMap DynamicIfo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lastRenderedPageBreak/>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(Document)</w:t>
      </w:r>
    </w:p>
    <w:p w14:paraId="02F096E1" w14:textId="77777777" w:rsidR="008F780E" w:rsidRPr="00E45330" w:rsidRDefault="008F780E">
      <w:pPr>
        <w:pStyle w:val="PL"/>
        <w:rPr>
          <w:lang w:eastAsia="zh-CN"/>
        </w:rPr>
      </w:pPr>
      <w:r w:rsidRPr="00E45330">
        <w:t xml:space="preserve">      operationId: Delete</w:t>
      </w:r>
      <w:r w:rsidRPr="00E45330">
        <w:rPr>
          <w:rFonts w:hint="eastAsia"/>
          <w:lang w:eastAsia="zh-CN"/>
        </w:rPr>
        <w:t>HdMapDynamicInfoSubscription</w:t>
      </w:r>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securitySchemes:</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clientCredentials: </w:t>
      </w:r>
    </w:p>
    <w:p w14:paraId="2DF91399" w14:textId="77777777" w:rsidR="008F780E" w:rsidRPr="00E45330" w:rsidRDefault="008F780E">
      <w:pPr>
        <w:pStyle w:val="PL"/>
        <w:rPr>
          <w:lang w:val="en-US"/>
        </w:rPr>
      </w:pPr>
      <w:r w:rsidRPr="00E45330">
        <w:rPr>
          <w:lang w:val="en-US"/>
        </w:rPr>
        <w:t xml:space="preserve">          tokenUrl: '{tokenUrl}'</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r w:rsidRPr="00E45330">
        <w:rPr>
          <w:rFonts w:hint="eastAsia"/>
          <w:lang w:eastAsia="zh-CN"/>
        </w:rPr>
        <w:t>HdMapDynamicInfo</w:t>
      </w:r>
      <w:r w:rsidRPr="00E45330">
        <w:t>Data:</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r w:rsidR="008F780E" w:rsidRPr="00E45330">
        <w:rPr>
          <w:rFonts w:hint="eastAsia"/>
          <w:lang w:eastAsia="zh-CN"/>
        </w:rPr>
        <w:t>HdMap</w:t>
      </w:r>
      <w:r w:rsidR="008F780E" w:rsidRPr="00E45330">
        <w:t xml:space="preserve"> </w:t>
      </w:r>
      <w:r w:rsidR="008F780E" w:rsidRPr="00E45330">
        <w:rPr>
          <w:rFonts w:hint="eastAsia"/>
          <w:lang w:eastAsia="zh-CN"/>
        </w:rPr>
        <w:t>DynamicInfo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ueId:</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notifUri:</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73133A95" w14:textId="77777777" w:rsidR="008F780E" w:rsidRPr="00E45330" w:rsidRDefault="008F780E">
      <w:pPr>
        <w:pStyle w:val="PL"/>
      </w:pPr>
      <w:r w:rsidRPr="00E45330">
        <w:t xml:space="preserve">        requestTestNotification:</w:t>
      </w:r>
    </w:p>
    <w:p w14:paraId="43BB69EE" w14:textId="77777777" w:rsidR="008F780E" w:rsidRPr="00E45330" w:rsidRDefault="008F780E">
      <w:pPr>
        <w:pStyle w:val="PL"/>
      </w:pPr>
      <w:r w:rsidRPr="00E45330">
        <w:t xml:space="preserve">          type: boolean</w:t>
      </w:r>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websockNotifConfig:</w:t>
      </w:r>
    </w:p>
    <w:p w14:paraId="6D938092" w14:textId="77777777" w:rsidR="008F780E" w:rsidRPr="00E45330" w:rsidRDefault="008F780E">
      <w:pPr>
        <w:pStyle w:val="PL"/>
      </w:pPr>
      <w:r w:rsidRPr="00E45330">
        <w:t xml:space="preserve">          $ref: 'TS29122_CommonData.yaml#/components/schemas/WebsockNotifConfig'</w:t>
      </w:r>
    </w:p>
    <w:p w14:paraId="4EB860DE" w14:textId="77777777" w:rsidR="008F780E" w:rsidRPr="00E45330" w:rsidRDefault="008F780E">
      <w:pPr>
        <w:pStyle w:val="PL"/>
      </w:pPr>
      <w:r w:rsidRPr="00E45330">
        <w:t xml:space="preserve">        suppFeat:</w:t>
      </w:r>
    </w:p>
    <w:p w14:paraId="12690562" w14:textId="77777777" w:rsidR="008F780E" w:rsidRPr="00E45330" w:rsidRDefault="008F780E">
      <w:pPr>
        <w:pStyle w:val="PL"/>
      </w:pPr>
      <w:r w:rsidRPr="00E45330">
        <w:t xml:space="preserve">          $ref: 'TS29571_CommonData.yaml#/components/schemas/SupportedFeatures'</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r w:rsidRPr="00E45330">
        <w:rPr>
          <w:lang w:eastAsia="zh-CN"/>
        </w:rPr>
        <w:t>u</w:t>
      </w:r>
      <w:r w:rsidRPr="00E45330">
        <w:rPr>
          <w:rFonts w:hint="eastAsia"/>
          <w:lang w:eastAsia="zh-CN"/>
        </w:rPr>
        <w:t>e</w:t>
      </w:r>
      <w:r w:rsidRPr="00E45330">
        <w:t>Id</w:t>
      </w:r>
    </w:p>
    <w:p w14:paraId="057FAEB3" w14:textId="77777777" w:rsidR="008F780E" w:rsidRPr="00E45330" w:rsidRDefault="008F780E">
      <w:pPr>
        <w:pStyle w:val="PL"/>
        <w:rPr>
          <w:lang w:eastAsia="zh-CN"/>
        </w:rPr>
      </w:pPr>
      <w:r w:rsidRPr="00E45330">
        <w:t xml:space="preserve">        - </w:t>
      </w:r>
      <w:r w:rsidRPr="00E45330">
        <w:rPr>
          <w:rFonts w:hint="eastAsia"/>
          <w:lang w:eastAsia="zh-CN"/>
        </w:rPr>
        <w:t>notifUri</w:t>
      </w:r>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E45330" w:rsidRDefault="00375874">
      <w:pPr>
        <w:pStyle w:val="PL"/>
        <w:rPr>
          <w:rFonts w:ascii="宋体" w:hAnsi="宋体"/>
          <w:lang w:val="en-US" w:eastAsia="zh-CN"/>
        </w:rPr>
      </w:pPr>
    </w:p>
    <w:p w14:paraId="553F80A9" w14:textId="77777777" w:rsidR="008F780E" w:rsidRPr="00E45330" w:rsidRDefault="008F780E">
      <w:pPr>
        <w:pStyle w:val="PL"/>
      </w:pPr>
      <w:r w:rsidRPr="00E45330">
        <w:t xml:space="preserve">    </w:t>
      </w:r>
      <w:r w:rsidRPr="00E45330">
        <w:rPr>
          <w:rFonts w:hint="eastAsia"/>
          <w:lang w:eastAsia="zh-CN"/>
        </w:rPr>
        <w:t>HdMapDynamicInfo</w:t>
      </w:r>
      <w:r w:rsidRPr="00E45330">
        <w:t>Notification:</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r w:rsidR="008F780E" w:rsidRPr="00E45330">
        <w:t xml:space="preserve">notificaton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resourceUri:</w:t>
      </w:r>
    </w:p>
    <w:p w14:paraId="0D89C128" w14:textId="77777777" w:rsidR="008F780E" w:rsidRPr="00E45330" w:rsidRDefault="008F780E">
      <w:pPr>
        <w:pStyle w:val="PL"/>
      </w:pPr>
      <w:r w:rsidRPr="00E45330">
        <w:lastRenderedPageBreak/>
        <w:t xml:space="preserve">          $ref: 'TS29571_CommonData.yaml#/components/schemas/Uri'</w:t>
      </w:r>
    </w:p>
    <w:p w14:paraId="78C3CC3B" w14:textId="77777777" w:rsidR="008F780E" w:rsidRPr="00E45330" w:rsidRDefault="008F780E">
      <w:pPr>
        <w:pStyle w:val="PL"/>
      </w:pPr>
      <w:r w:rsidRPr="00E45330">
        <w:t xml:space="preserve">        nearby</w:t>
      </w:r>
      <w:r w:rsidRPr="00E45330">
        <w:rPr>
          <w:lang w:eastAsia="zh-CN"/>
        </w:rPr>
        <w:t>U</w:t>
      </w:r>
      <w:r w:rsidRPr="00E45330">
        <w:rPr>
          <w:rFonts w:hint="eastAsia"/>
          <w:lang w:eastAsia="zh-CN"/>
        </w:rPr>
        <w:t>eInfo</w:t>
      </w:r>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'#/components/schemas/Nearby</w:t>
      </w:r>
      <w:r w:rsidRPr="00E45330">
        <w:rPr>
          <w:rFonts w:hint="eastAsia"/>
          <w:lang w:eastAsia="zh-CN"/>
        </w:rPr>
        <w:t>UeInfo</w:t>
      </w:r>
      <w:r w:rsidRPr="00E45330">
        <w:t>'</w:t>
      </w:r>
    </w:p>
    <w:p w14:paraId="0AC16692" w14:textId="77777777" w:rsidR="008F780E" w:rsidRPr="00E45330" w:rsidRDefault="008F780E">
      <w:pPr>
        <w:pStyle w:val="PL"/>
      </w:pPr>
      <w:r w:rsidRPr="00E45330">
        <w:t xml:space="preserve">          minItems: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ontains the informaiotn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resourceUri</w:t>
      </w:r>
    </w:p>
    <w:p w14:paraId="43332E51" w14:textId="77777777" w:rsidR="008F780E" w:rsidRDefault="008F780E">
      <w:pPr>
        <w:pStyle w:val="PL"/>
        <w:rPr>
          <w:lang w:eastAsia="zh-CN"/>
        </w:rPr>
      </w:pPr>
      <w:r w:rsidRPr="00E45330">
        <w:t xml:space="preserve">        - nearby</w:t>
      </w:r>
      <w:r w:rsidRPr="00E45330">
        <w:rPr>
          <w:lang w:eastAsia="zh-CN"/>
        </w:rPr>
        <w:t>U</w:t>
      </w:r>
      <w:r w:rsidRPr="00E45330">
        <w:rPr>
          <w:rFonts w:hint="eastAsia"/>
          <w:lang w:eastAsia="zh-CN"/>
        </w:rPr>
        <w:t>eInfo</w:t>
      </w:r>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Nearby</w:t>
      </w:r>
      <w:r w:rsidRPr="00E45330">
        <w:rPr>
          <w:rFonts w:hint="eastAsia"/>
          <w:lang w:eastAsia="zh-CN"/>
        </w:rPr>
        <w:t>UeInfo</w:t>
      </w:r>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the informaiotn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r w:rsidRPr="00E45330">
        <w:rPr>
          <w:rFonts w:hint="eastAsia"/>
          <w:lang w:eastAsia="zh-CN"/>
        </w:rPr>
        <w:t>nearbyUe</w:t>
      </w:r>
      <w:r w:rsidRPr="00E45330">
        <w:rPr>
          <w:lang w:eastAsia="zh-CN"/>
        </w:rPr>
        <w:t>Id</w:t>
      </w:r>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UserLocation</w:t>
      </w:r>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r w:rsidRPr="00E45330">
        <w:rPr>
          <w:rFonts w:hint="eastAsia"/>
          <w:lang w:eastAsia="zh-CN"/>
        </w:rPr>
        <w:t>nearbyUeId</w:t>
      </w:r>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1"/>
      </w:pPr>
      <w:bookmarkStart w:id="7456" w:name="_Toc90649899"/>
      <w:r w:rsidRPr="00E45330">
        <w:br w:type="page"/>
      </w:r>
      <w:bookmarkStart w:id="7457" w:name="_Toc216347600"/>
      <w:r w:rsidR="003C2BD1" w:rsidRPr="00E45330">
        <w:lastRenderedPageBreak/>
        <w:t>A.</w:t>
      </w:r>
      <w:r w:rsidR="00A36E7D" w:rsidRPr="00E45330">
        <w:rPr>
          <w:lang w:eastAsia="zh-CN"/>
        </w:rPr>
        <w:t>8</w:t>
      </w:r>
      <w:r w:rsidR="003C2BD1" w:rsidRPr="00E45330">
        <w:tab/>
        <w:t>VAE_SessionOrientedService</w:t>
      </w:r>
      <w:bookmarkEnd w:id="7456"/>
      <w:r w:rsidR="00375874">
        <w:t xml:space="preserve"> API</w:t>
      </w:r>
      <w:bookmarkEnd w:id="7457"/>
    </w:p>
    <w:p w14:paraId="1EC8956B" w14:textId="77777777" w:rsidR="003C2BD1" w:rsidRDefault="003C2BD1" w:rsidP="003C2BD1">
      <w:pPr>
        <w:pStyle w:val="PL"/>
      </w:pPr>
      <w:r w:rsidRPr="00E45330">
        <w:t>openapi: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VAE_SessionOrientedService</w:t>
      </w:r>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VAE_SessionOrientedService</w:t>
      </w:r>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r w:rsidRPr="00E45330">
        <w:t>externalDocs:</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apiRoot: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apiRoot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r w:rsidRPr="00E45330">
        <w:rPr>
          <w:rFonts w:hint="eastAsia"/>
          <w:lang w:eastAsia="zh-CN"/>
        </w:rPr>
        <w:t>subscriptions</w:t>
      </w:r>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VAE_SessionOrientedService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r w:rsidRPr="00E45330">
        <w:t>operationId: Create</w:t>
      </w:r>
    </w:p>
    <w:p w14:paraId="4CA07CE2" w14:textId="77777777" w:rsidR="003C2BD1" w:rsidRPr="00E45330" w:rsidRDefault="003C2BD1" w:rsidP="003C2BD1">
      <w:pPr>
        <w:pStyle w:val="PL"/>
      </w:pPr>
      <w:r w:rsidRPr="00E45330">
        <w:t xml:space="preserve">      requestBody:</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Notify</w:t>
      </w:r>
      <w:r w:rsidRPr="00E45330">
        <w:rPr>
          <w:lang w:eastAsia="zh-CN"/>
        </w:rPr>
        <w:t>ResutOf</w:t>
      </w:r>
      <w:r w:rsidRPr="00E45330">
        <w:t>SessionOrientedService:</w:t>
      </w:r>
    </w:p>
    <w:p w14:paraId="665C96BA" w14:textId="77777777" w:rsidR="003C2BD1" w:rsidRPr="00E45330" w:rsidRDefault="003C2BD1" w:rsidP="003C2BD1">
      <w:pPr>
        <w:pStyle w:val="PL"/>
      </w:pPr>
      <w:r w:rsidRPr="00E45330">
        <w:t xml:space="preserve">          '{$request.body#/notifUri}': </w:t>
      </w:r>
    </w:p>
    <w:p w14:paraId="090F4BA5" w14:textId="77777777" w:rsidR="003C2BD1" w:rsidRPr="00E45330" w:rsidRDefault="003C2BD1" w:rsidP="003C2BD1">
      <w:pPr>
        <w:pStyle w:val="PL"/>
      </w:pPr>
      <w:r w:rsidRPr="00E45330">
        <w:lastRenderedPageBreak/>
        <w:t xml:space="preserve">            post:</w:t>
      </w:r>
    </w:p>
    <w:p w14:paraId="2AD5A5E6" w14:textId="77777777" w:rsidR="003C2BD1" w:rsidRPr="00E45330" w:rsidRDefault="003C2BD1" w:rsidP="003C2BD1">
      <w:pPr>
        <w:pStyle w:val="PL"/>
      </w:pPr>
      <w:r w:rsidRPr="00E45330">
        <w:t xml:space="preserve">              requestBody:</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succesfull</w:t>
      </w:r>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operationId: Read</w:t>
      </w:r>
      <w:r w:rsidRPr="00E45330">
        <w:rPr>
          <w:lang w:eastAsia="zh-CN"/>
        </w:rPr>
        <w:t>SessionOrientedService</w:t>
      </w:r>
      <w:r w:rsidRPr="00E45330">
        <w:rPr>
          <w:rFonts w:hint="eastAsia"/>
          <w:lang w:eastAsia="zh-CN"/>
        </w:rPr>
        <w:t>Subscription</w:t>
      </w:r>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lastRenderedPageBreak/>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requestBody:</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operationId: Delete</w:t>
      </w:r>
      <w:r w:rsidRPr="00E45330">
        <w:rPr>
          <w:lang w:eastAsia="zh-CN"/>
        </w:rPr>
        <w:t>SessionOrientedService</w:t>
      </w:r>
      <w:r w:rsidRPr="00E45330">
        <w:rPr>
          <w:rFonts w:hint="eastAsia"/>
          <w:lang w:eastAsia="zh-CN"/>
        </w:rPr>
        <w:t>Subscription</w:t>
      </w:r>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lastRenderedPageBreak/>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securitySchemes:</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clientCredentials: </w:t>
      </w:r>
    </w:p>
    <w:p w14:paraId="56E1FEB5" w14:textId="77777777" w:rsidR="003C2BD1" w:rsidRPr="00E45330" w:rsidRDefault="003C2BD1" w:rsidP="003C2BD1">
      <w:pPr>
        <w:pStyle w:val="PL"/>
        <w:rPr>
          <w:lang w:val="en-US"/>
        </w:rPr>
      </w:pPr>
      <w:r w:rsidRPr="00E45330">
        <w:rPr>
          <w:lang w:val="en-US"/>
        </w:rPr>
        <w:t xml:space="preserve">          tokenUrl: '{tokenUrl}'</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r w:rsidRPr="00E45330">
        <w:rPr>
          <w:lang w:eastAsia="zh-CN"/>
        </w:rPr>
        <w:t>SessionOriented</w:t>
      </w:r>
      <w:r w:rsidRPr="00E45330">
        <w:t>Data:</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ueId:</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notifUri:</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r w:rsidRPr="00E45330">
        <w:rPr>
          <w:lang w:eastAsia="zh-CN"/>
        </w:rPr>
        <w:t>serviceId</w:t>
      </w:r>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appSerId:</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appQ</w:t>
      </w:r>
      <w:r w:rsidRPr="00E45330">
        <w:rPr>
          <w:lang w:eastAsia="zh-CN"/>
        </w:rPr>
        <w:t>osReq</w:t>
      </w:r>
      <w:r w:rsidRPr="00E45330">
        <w:t>:</w:t>
      </w:r>
    </w:p>
    <w:p w14:paraId="7C14B61E" w14:textId="77777777" w:rsidR="003C2BD1" w:rsidRPr="00E45330" w:rsidRDefault="003C2BD1" w:rsidP="003C2BD1">
      <w:pPr>
        <w:pStyle w:val="PL"/>
        <w:rPr>
          <w:lang w:eastAsia="zh-CN"/>
        </w:rPr>
      </w:pPr>
      <w:r w:rsidRPr="00E45330">
        <w:t xml:space="preserve">          $ref: '#/components/schemas/</w:t>
      </w:r>
      <w:r w:rsidRPr="00E45330">
        <w:rPr>
          <w:rFonts w:hint="eastAsia"/>
          <w:lang w:eastAsia="zh-CN"/>
        </w:rPr>
        <w:t>A</w:t>
      </w:r>
      <w:r w:rsidRPr="00E45330">
        <w:rPr>
          <w:lang w:eastAsia="zh-CN"/>
        </w:rPr>
        <w:t>ppplicationQosRequirement</w:t>
      </w:r>
      <w:r w:rsidRPr="00E45330">
        <w:t>'</w:t>
      </w:r>
    </w:p>
    <w:p w14:paraId="419B97C8" w14:textId="77777777" w:rsidR="003C2BD1" w:rsidRPr="00E45330" w:rsidRDefault="003C2BD1" w:rsidP="003C2BD1">
      <w:pPr>
        <w:pStyle w:val="PL"/>
      </w:pPr>
      <w:r w:rsidRPr="00E45330">
        <w:t xml:space="preserve">        requestTestNotification:</w:t>
      </w:r>
    </w:p>
    <w:p w14:paraId="091AA94E" w14:textId="77777777" w:rsidR="003C2BD1" w:rsidRPr="00E45330" w:rsidRDefault="003C2BD1" w:rsidP="003C2BD1">
      <w:pPr>
        <w:pStyle w:val="PL"/>
      </w:pPr>
      <w:r w:rsidRPr="00E45330">
        <w:t xml:space="preserve">          type: boolean</w:t>
      </w:r>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websockNotifConfig:</w:t>
      </w:r>
    </w:p>
    <w:p w14:paraId="376B34D2" w14:textId="77777777" w:rsidR="003C2BD1" w:rsidRPr="00E45330" w:rsidRDefault="003C2BD1" w:rsidP="003C2BD1">
      <w:pPr>
        <w:pStyle w:val="PL"/>
      </w:pPr>
      <w:r w:rsidRPr="00E45330">
        <w:t xml:space="preserve">          $ref: 'TS29122_CommonData.yaml#/components/schemas/WebsockNotifConfig'</w:t>
      </w:r>
    </w:p>
    <w:p w14:paraId="26D62100" w14:textId="77777777" w:rsidR="003C2BD1" w:rsidRPr="00E45330" w:rsidRDefault="003C2BD1" w:rsidP="003C2BD1">
      <w:pPr>
        <w:pStyle w:val="PL"/>
      </w:pPr>
      <w:r w:rsidRPr="00E45330">
        <w:t xml:space="preserve">        suppFeat:</w:t>
      </w:r>
    </w:p>
    <w:p w14:paraId="7FBCC620" w14:textId="77777777" w:rsidR="003C2BD1" w:rsidRPr="00E45330" w:rsidRDefault="003C2BD1" w:rsidP="003C2BD1">
      <w:pPr>
        <w:pStyle w:val="PL"/>
      </w:pPr>
      <w:r w:rsidRPr="00E45330">
        <w:t xml:space="preserve">          $ref: 'TS29571_CommonData.yaml#/components/schemas/SupportedFeatures'</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r w:rsidRPr="00E45330">
        <w:rPr>
          <w:lang w:eastAsia="zh-CN"/>
        </w:rPr>
        <w:t>u</w:t>
      </w:r>
      <w:r w:rsidRPr="00E45330">
        <w:rPr>
          <w:rFonts w:hint="eastAsia"/>
          <w:lang w:eastAsia="zh-CN"/>
        </w:rPr>
        <w:t>e</w:t>
      </w:r>
      <w:r w:rsidRPr="00E45330">
        <w:t>Id</w:t>
      </w:r>
    </w:p>
    <w:p w14:paraId="24736875" w14:textId="77777777" w:rsidR="003C2BD1" w:rsidRPr="00E45330" w:rsidRDefault="003C2BD1" w:rsidP="003C2BD1">
      <w:pPr>
        <w:pStyle w:val="PL"/>
        <w:rPr>
          <w:lang w:eastAsia="zh-CN"/>
        </w:rPr>
      </w:pPr>
      <w:r w:rsidRPr="00E45330">
        <w:t xml:space="preserve">        - </w:t>
      </w:r>
      <w:r w:rsidRPr="00E45330">
        <w:rPr>
          <w:rFonts w:hint="eastAsia"/>
          <w:lang w:eastAsia="zh-CN"/>
        </w:rPr>
        <w:t>notifUri</w:t>
      </w:r>
    </w:p>
    <w:p w14:paraId="7A7B03FA" w14:textId="77777777" w:rsidR="003C2BD1" w:rsidRPr="00E45330" w:rsidRDefault="003C2BD1" w:rsidP="003C2BD1">
      <w:pPr>
        <w:pStyle w:val="PL"/>
        <w:rPr>
          <w:lang w:eastAsia="zh-CN"/>
        </w:rPr>
      </w:pPr>
      <w:r w:rsidRPr="00E45330">
        <w:t xml:space="preserve">        - </w:t>
      </w:r>
      <w:r w:rsidRPr="00E45330">
        <w:rPr>
          <w:lang w:eastAsia="zh-CN"/>
        </w:rPr>
        <w:t>serviceId</w:t>
      </w:r>
    </w:p>
    <w:p w14:paraId="5C5485DB" w14:textId="77777777" w:rsidR="003C2BD1" w:rsidRDefault="003C2BD1" w:rsidP="003C2BD1">
      <w:pPr>
        <w:pStyle w:val="PL"/>
        <w:rPr>
          <w:lang w:eastAsia="zh-CN"/>
        </w:rPr>
      </w:pPr>
      <w:r w:rsidRPr="00E45330">
        <w:t xml:space="preserve">        - </w:t>
      </w:r>
      <w:r w:rsidRPr="00E45330">
        <w:rPr>
          <w:lang w:eastAsia="zh-CN"/>
        </w:rPr>
        <w:t>appSerId</w:t>
      </w:r>
    </w:p>
    <w:p w14:paraId="319FFC19" w14:textId="77777777" w:rsidR="00375874" w:rsidRPr="00E45330" w:rsidRDefault="00375874" w:rsidP="003C2BD1">
      <w:pPr>
        <w:pStyle w:val="PL"/>
        <w:rPr>
          <w:rFonts w:ascii="宋体" w:hAnsi="宋体"/>
          <w:lang w:val="en-US" w:eastAsia="zh-CN"/>
        </w:rPr>
      </w:pPr>
    </w:p>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resourceUri:</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resourceUri</w:t>
      </w:r>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r w:rsidRPr="00E45330">
        <w:rPr>
          <w:rFonts w:hint="eastAsia"/>
          <w:lang w:eastAsia="zh-CN"/>
        </w:rPr>
        <w:t>A</w:t>
      </w:r>
      <w:r w:rsidRPr="00E45330">
        <w:rPr>
          <w:lang w:eastAsia="zh-CN"/>
        </w:rPr>
        <w:t>ppplicationQosRequirement</w:t>
      </w:r>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pqi:</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resourceType:</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r w:rsidRPr="00E45330">
        <w:rPr>
          <w:lang w:eastAsia="zh-CN"/>
        </w:rPr>
        <w:t>QosResourceType</w:t>
      </w:r>
      <w:r w:rsidRPr="00E45330">
        <w:t>'</w:t>
      </w:r>
    </w:p>
    <w:p w14:paraId="4963AFC5" w14:textId="77777777" w:rsidR="003C2BD1" w:rsidRPr="00E45330" w:rsidRDefault="003C2BD1" w:rsidP="003C2BD1">
      <w:pPr>
        <w:pStyle w:val="PL"/>
      </w:pPr>
      <w:r w:rsidRPr="00E45330">
        <w:t xml:space="preserve">        </w:t>
      </w:r>
      <w:r w:rsidRPr="00E45330">
        <w:rPr>
          <w:szCs w:val="18"/>
          <w:lang w:eastAsia="zh-CN"/>
        </w:rPr>
        <w:t>priorityLevel</w:t>
      </w:r>
      <w:r w:rsidRPr="00E45330">
        <w:t>:</w:t>
      </w:r>
    </w:p>
    <w:p w14:paraId="105AF901" w14:textId="77777777" w:rsidR="00A85F9A" w:rsidRPr="00E45330" w:rsidRDefault="00A85F9A" w:rsidP="003C2BD1">
      <w:pPr>
        <w:pStyle w:val="PL"/>
      </w:pPr>
      <w:r w:rsidRPr="00E45330">
        <w:t xml:space="preserve">          $ref: 'TS29571_CommonData.yaml#/components/schemas/Uinteger'</w:t>
      </w:r>
    </w:p>
    <w:p w14:paraId="0D0F4613" w14:textId="77777777" w:rsidR="003C2BD1" w:rsidRPr="00E45330" w:rsidRDefault="003C2BD1" w:rsidP="003C2BD1">
      <w:pPr>
        <w:pStyle w:val="PL"/>
      </w:pPr>
      <w:r w:rsidRPr="00E45330">
        <w:t xml:space="preserve">        </w:t>
      </w:r>
      <w:r w:rsidRPr="00E45330">
        <w:rPr>
          <w:szCs w:val="18"/>
          <w:lang w:eastAsia="zh-CN"/>
        </w:rPr>
        <w:t>packetDelayBudget</w:t>
      </w:r>
      <w:r w:rsidRPr="00E45330">
        <w:t>:</w:t>
      </w:r>
    </w:p>
    <w:p w14:paraId="1E000EE9" w14:textId="77777777" w:rsidR="003C2BD1" w:rsidRPr="00E45330" w:rsidRDefault="003C2BD1" w:rsidP="003C2BD1">
      <w:pPr>
        <w:pStyle w:val="PL"/>
      </w:pPr>
      <w:r w:rsidRPr="00E45330">
        <w:lastRenderedPageBreak/>
        <w:t xml:space="preserve">          $ref: 'TS29571_CommonData.yaml#/components/schemas/</w:t>
      </w:r>
      <w:r w:rsidRPr="00E45330">
        <w:rPr>
          <w:lang w:eastAsia="zh-CN"/>
        </w:rPr>
        <w:t>PacketDelBudget</w:t>
      </w:r>
      <w:r w:rsidRPr="00E45330">
        <w:t>'</w:t>
      </w:r>
    </w:p>
    <w:p w14:paraId="0348C97B" w14:textId="77777777" w:rsidR="003C2BD1" w:rsidRPr="00E45330" w:rsidRDefault="003C2BD1" w:rsidP="003C2BD1">
      <w:pPr>
        <w:pStyle w:val="PL"/>
      </w:pPr>
      <w:r w:rsidRPr="00E45330">
        <w:t xml:space="preserve">        packetErrorRate:</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'TS29571_CommonData.yaml#/components/schemas/PacketErrRate'</w:t>
      </w:r>
    </w:p>
    <w:p w14:paraId="5969BF0E" w14:textId="77777777" w:rsidR="003C2BD1" w:rsidRPr="00E45330" w:rsidRDefault="003C2BD1" w:rsidP="003C2BD1">
      <w:pPr>
        <w:pStyle w:val="PL"/>
      </w:pPr>
      <w:r w:rsidRPr="00E45330">
        <w:t xml:space="preserve">        averagingWindow:</w:t>
      </w:r>
    </w:p>
    <w:p w14:paraId="48D358FF" w14:textId="77777777" w:rsidR="003C2BD1" w:rsidRPr="00E45330" w:rsidRDefault="003C2BD1" w:rsidP="003C2BD1">
      <w:pPr>
        <w:pStyle w:val="PL"/>
      </w:pPr>
      <w:r w:rsidRPr="00E45330">
        <w:t xml:space="preserve">          $ref: 'TS29571_CommonData.yaml#/components/schemas/</w:t>
      </w:r>
      <w:r w:rsidRPr="00E45330">
        <w:rPr>
          <w:lang w:eastAsia="zh-CN"/>
        </w:rPr>
        <w:t>AverWindow</w:t>
      </w:r>
      <w:r w:rsidRPr="00E45330">
        <w:t>'</w:t>
      </w:r>
    </w:p>
    <w:p w14:paraId="6F0A1177" w14:textId="77777777" w:rsidR="003C2BD1" w:rsidRPr="00E45330" w:rsidRDefault="003C2BD1" w:rsidP="003C2BD1">
      <w:pPr>
        <w:pStyle w:val="PL"/>
      </w:pPr>
      <w:r w:rsidRPr="00E45330">
        <w:t xml:space="preserve">        maxDataBurstVol:</w:t>
      </w:r>
    </w:p>
    <w:p w14:paraId="704CF278"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ExtMaxDataBurstVol</w:t>
      </w:r>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r w:rsidRPr="00E45330">
        <w:t>pqi</w:t>
      </w:r>
      <w:r>
        <w:t xml:space="preserve">, </w:t>
      </w:r>
      <w:r w:rsidRPr="00E45330">
        <w:t>resourceType</w:t>
      </w:r>
      <w:r>
        <w:t xml:space="preserve">, </w:t>
      </w:r>
      <w:r w:rsidRPr="00E45330">
        <w:rPr>
          <w:szCs w:val="18"/>
          <w:lang w:eastAsia="zh-CN"/>
        </w:rPr>
        <w:t>packetDelayBudget</w:t>
      </w:r>
      <w:r>
        <w:rPr>
          <w:szCs w:val="18"/>
          <w:lang w:eastAsia="zh-CN"/>
        </w:rPr>
        <w:t xml:space="preserve">, </w:t>
      </w:r>
      <w:r w:rsidRPr="00E45330">
        <w:t>packetErrorRate</w:t>
      </w:r>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anyOf:</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enum:</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1"/>
      </w:pPr>
      <w:bookmarkStart w:id="7458" w:name="_Toc81389213"/>
      <w:bookmarkStart w:id="7459" w:name="_Toc90649900"/>
      <w:bookmarkStart w:id="7460" w:name="_Toc85528276"/>
      <w:r w:rsidRPr="00E45330">
        <w:br w:type="page"/>
      </w:r>
      <w:bookmarkStart w:id="7461" w:name="_Toc216347601"/>
      <w:r w:rsidR="003C2BD1" w:rsidRPr="00E45330">
        <w:lastRenderedPageBreak/>
        <w:t>A.</w:t>
      </w:r>
      <w:r w:rsidR="00A36E7D" w:rsidRPr="00E45330">
        <w:rPr>
          <w:lang w:eastAsia="zh-CN"/>
        </w:rPr>
        <w:t>9</w:t>
      </w:r>
      <w:r w:rsidR="003C2BD1" w:rsidRPr="00E45330">
        <w:tab/>
      </w:r>
      <w:bookmarkEnd w:id="7458"/>
      <w:r w:rsidR="003C2BD1" w:rsidRPr="00E45330">
        <w:t>VAE_V2VConfigRequirement</w:t>
      </w:r>
      <w:bookmarkEnd w:id="7459"/>
      <w:r w:rsidR="000A658D">
        <w:t xml:space="preserve"> API</w:t>
      </w:r>
      <w:bookmarkEnd w:id="7461"/>
    </w:p>
    <w:p w14:paraId="74511855" w14:textId="77777777" w:rsidR="003C2BD1" w:rsidRDefault="003C2BD1" w:rsidP="003C2BD1">
      <w:pPr>
        <w:pStyle w:val="PL"/>
      </w:pPr>
      <w:r w:rsidRPr="00E45330">
        <w:t>openapi: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r w:rsidRPr="00E45330">
        <w:t>externalDocs:</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apiRoot: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apiRoot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r w:rsidRPr="00E45330">
        <w:rPr>
          <w:lang w:eastAsia="zh-CN"/>
        </w:rPr>
        <w:t>configuration</w:t>
      </w:r>
      <w:r w:rsidRPr="00E45330">
        <w:rPr>
          <w:rFonts w:hint="eastAsia"/>
          <w:lang w:eastAsia="zh-CN"/>
        </w:rPr>
        <w:t>s</w:t>
      </w:r>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r w:rsidRPr="00E45330">
        <w:t>operationId: Create</w:t>
      </w:r>
    </w:p>
    <w:p w14:paraId="50DBE3EE" w14:textId="77777777" w:rsidR="003C2BD1" w:rsidRPr="00E45330" w:rsidRDefault="003C2BD1" w:rsidP="003C2BD1">
      <w:pPr>
        <w:pStyle w:val="PL"/>
      </w:pPr>
      <w:r w:rsidRPr="00E45330">
        <w:t xml:space="preserve">      requestBody:</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/configurations/{configurationId}:</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lastRenderedPageBreak/>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r w:rsidRPr="00E45330">
        <w:t>operationId: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operationId: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requestBody:</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lastRenderedPageBreak/>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r w:rsidRPr="00E45330">
        <w:t>operationId: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securitySchemes:</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clientCredentials: </w:t>
      </w:r>
    </w:p>
    <w:p w14:paraId="37F1377B" w14:textId="77777777" w:rsidR="003C2BD1" w:rsidRPr="00E45330" w:rsidRDefault="003C2BD1" w:rsidP="003C2BD1">
      <w:pPr>
        <w:pStyle w:val="PL"/>
        <w:rPr>
          <w:lang w:val="en-US"/>
        </w:rPr>
      </w:pPr>
      <w:r w:rsidRPr="00E45330">
        <w:rPr>
          <w:lang w:val="en-US"/>
        </w:rPr>
        <w:t xml:space="preserve">          tokenUrl: '{tokenUrl}'</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groupId:</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r w:rsidRPr="00E45330">
        <w:rPr>
          <w:lang w:eastAsia="zh-CN"/>
        </w:rPr>
        <w:t>serviceId</w:t>
      </w:r>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r w:rsidRPr="00E45330">
        <w:rPr>
          <w:lang w:eastAsia="zh-CN"/>
        </w:rPr>
        <w:t>canUe</w:t>
      </w:r>
      <w:r w:rsidRPr="00E45330">
        <w:rPr>
          <w:rFonts w:hint="eastAsia"/>
          <w:lang w:eastAsia="zh-CN"/>
        </w:rPr>
        <w:t>Id</w:t>
      </w:r>
      <w:r w:rsidRPr="00E45330">
        <w:rPr>
          <w:lang w:eastAsia="zh-CN"/>
        </w:rPr>
        <w:t>s</w:t>
      </w:r>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minItems: 1</w:t>
      </w:r>
    </w:p>
    <w:p w14:paraId="613A5E84" w14:textId="77777777" w:rsidR="003C2BD1" w:rsidRPr="00E45330" w:rsidRDefault="003C2BD1" w:rsidP="003C2BD1">
      <w:pPr>
        <w:pStyle w:val="PL"/>
      </w:pPr>
      <w:r w:rsidRPr="00E45330">
        <w:t xml:space="preserve">        appQ</w:t>
      </w:r>
      <w:r w:rsidRPr="00E45330">
        <w:rPr>
          <w:lang w:eastAsia="zh-CN"/>
        </w:rPr>
        <w:t>osReq</w:t>
      </w:r>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lastRenderedPageBreak/>
        <w:t xml:space="preserve">        suppFeat:</w:t>
      </w:r>
    </w:p>
    <w:p w14:paraId="31673962" w14:textId="77777777" w:rsidR="00901BC3" w:rsidRPr="00E45330" w:rsidRDefault="003C2BD1" w:rsidP="00901BC3">
      <w:pPr>
        <w:pStyle w:val="PL"/>
      </w:pPr>
      <w:r w:rsidRPr="00E45330">
        <w:t xml:space="preserve">          $ref: 'TS29571_CommonData.yaml#/components/schemas/SupportedFeatures'</w:t>
      </w:r>
      <w:bookmarkEnd w:id="7460"/>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1"/>
      </w:pPr>
      <w:bookmarkStart w:id="7462" w:name="_Toc90649901"/>
      <w:r w:rsidRPr="00E45330">
        <w:br w:type="page"/>
      </w:r>
      <w:bookmarkStart w:id="7463" w:name="_Toc216347602"/>
      <w:r w:rsidR="00F040F9" w:rsidRPr="00E45330">
        <w:lastRenderedPageBreak/>
        <w:t>A.</w:t>
      </w:r>
      <w:r w:rsidR="00A36E7D" w:rsidRPr="00E45330">
        <w:rPr>
          <w:lang w:eastAsia="zh-CN"/>
        </w:rPr>
        <w:t>10</w:t>
      </w:r>
      <w:r w:rsidR="00F040F9" w:rsidRPr="00E45330">
        <w:tab/>
        <w:t>VAE_PC5ProvisioningRequirement</w:t>
      </w:r>
      <w:bookmarkEnd w:id="7462"/>
      <w:r w:rsidR="000A658D">
        <w:t xml:space="preserve"> API</w:t>
      </w:r>
      <w:bookmarkEnd w:id="7463"/>
    </w:p>
    <w:p w14:paraId="7F8F5475" w14:textId="77777777" w:rsidR="00F040F9" w:rsidRDefault="00F040F9" w:rsidP="00F040F9">
      <w:pPr>
        <w:pStyle w:val="PL"/>
      </w:pPr>
      <w:r w:rsidRPr="00E45330">
        <w:t>openapi: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r w:rsidRPr="00E45330">
        <w:t>externalDocs:</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apiRoot: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apiRoot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r w:rsidRPr="00E45330">
        <w:rPr>
          <w:rFonts w:hint="eastAsia"/>
          <w:lang w:eastAsia="zh-CN"/>
        </w:rPr>
        <w:t>subscriptions</w:t>
      </w:r>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operationId: Create</w:t>
      </w:r>
    </w:p>
    <w:p w14:paraId="7454F1F1" w14:textId="77777777" w:rsidR="00F040F9" w:rsidRPr="00E45330" w:rsidRDefault="00F040F9" w:rsidP="00F040F9">
      <w:pPr>
        <w:pStyle w:val="PL"/>
      </w:pPr>
      <w:r w:rsidRPr="00E45330">
        <w:t xml:space="preserve">      requestBody:</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lastRenderedPageBreak/>
        <w:t xml:space="preserve">          '{$request.body#/notifUri}':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requestBody:</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succesfull</w:t>
      </w:r>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operationId: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lastRenderedPageBreak/>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operationId: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requestBody:</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operationId: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lastRenderedPageBreak/>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securitySchemes:</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clientCredentials: </w:t>
      </w:r>
    </w:p>
    <w:p w14:paraId="409073F7" w14:textId="77777777" w:rsidR="00F040F9" w:rsidRPr="00E45330" w:rsidRDefault="00F040F9" w:rsidP="00F040F9">
      <w:pPr>
        <w:pStyle w:val="PL"/>
        <w:rPr>
          <w:lang w:val="en-US"/>
        </w:rPr>
      </w:pPr>
      <w:r w:rsidRPr="00E45330">
        <w:rPr>
          <w:lang w:val="en-US"/>
        </w:rPr>
        <w:t xml:space="preserve">          tokenUrl: '{tokenUrl}'</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r w:rsidRPr="00E45330">
        <w:rPr>
          <w:lang w:eastAsia="zh-CN"/>
        </w:rPr>
        <w:t>ProvisioningRequirement</w:t>
      </w:r>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ueId:</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groupId:</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notifUri:</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r w:rsidRPr="00E45330">
        <w:rPr>
          <w:lang w:eastAsia="zh-CN"/>
        </w:rPr>
        <w:t>serviceId</w:t>
      </w:r>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appQ</w:t>
      </w:r>
      <w:r w:rsidRPr="00E45330">
        <w:rPr>
          <w:lang w:eastAsia="zh-CN"/>
        </w:rPr>
        <w:t>osReq</w:t>
      </w:r>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plmnList: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r w:rsidRPr="00E45330">
        <w:rPr>
          <w:lang w:eastAsia="zh-CN"/>
        </w:rPr>
        <w:t>PlmnId</w:t>
      </w:r>
      <w:r w:rsidRPr="00E45330">
        <w:t>'</w:t>
      </w:r>
    </w:p>
    <w:p w14:paraId="55835ED5" w14:textId="77777777" w:rsidR="000E3D7B" w:rsidRPr="00E45330" w:rsidRDefault="000E3D7B" w:rsidP="000E3D7B">
      <w:pPr>
        <w:pStyle w:val="PL"/>
        <w:rPr>
          <w:lang w:eastAsia="zh-CN"/>
        </w:rPr>
      </w:pPr>
      <w:r w:rsidRPr="00E45330">
        <w:t xml:space="preserve">          minItems: 1</w:t>
      </w:r>
    </w:p>
    <w:p w14:paraId="2BD9F21D" w14:textId="77777777" w:rsidR="00F040F9" w:rsidRPr="00E45330" w:rsidRDefault="00F040F9" w:rsidP="00F040F9">
      <w:pPr>
        <w:pStyle w:val="PL"/>
      </w:pPr>
      <w:r w:rsidRPr="00E45330">
        <w:t xml:space="preserve">        requestTestNotification:</w:t>
      </w:r>
    </w:p>
    <w:p w14:paraId="632A091E" w14:textId="77777777" w:rsidR="00F040F9" w:rsidRPr="00E45330" w:rsidRDefault="00F040F9" w:rsidP="00F040F9">
      <w:pPr>
        <w:pStyle w:val="PL"/>
      </w:pPr>
      <w:r w:rsidRPr="00E45330">
        <w:t xml:space="preserve">          type: boolean</w:t>
      </w:r>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websockNotifConfig:</w:t>
      </w:r>
    </w:p>
    <w:p w14:paraId="12C58EED" w14:textId="77777777" w:rsidR="00F040F9" w:rsidRPr="00E45330" w:rsidRDefault="00F040F9" w:rsidP="00F040F9">
      <w:pPr>
        <w:pStyle w:val="PL"/>
      </w:pPr>
      <w:r w:rsidRPr="00E45330">
        <w:t xml:space="preserve">          $ref: 'TS29122_CommonData.yaml#/components/schemas/WebsockNotifConfig'</w:t>
      </w:r>
    </w:p>
    <w:p w14:paraId="4008E5ED" w14:textId="77777777" w:rsidR="00F040F9" w:rsidRPr="00E45330" w:rsidRDefault="00F040F9" w:rsidP="00F040F9">
      <w:pPr>
        <w:pStyle w:val="PL"/>
      </w:pPr>
      <w:r w:rsidRPr="00E45330">
        <w:t xml:space="preserve">        suppFeat:</w:t>
      </w:r>
    </w:p>
    <w:p w14:paraId="3069880B" w14:textId="77777777" w:rsidR="00F040F9" w:rsidRPr="00E45330" w:rsidRDefault="00F040F9" w:rsidP="00F040F9">
      <w:pPr>
        <w:pStyle w:val="PL"/>
      </w:pPr>
      <w:r w:rsidRPr="00E45330">
        <w:t xml:space="preserve">          $ref: 'TS29571_CommonData.yaml#/components/schemas/SupportedFeatures'</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r w:rsidRPr="00E45330">
        <w:rPr>
          <w:lang w:eastAsia="zh-CN"/>
        </w:rPr>
        <w:t>serviceId</w:t>
      </w:r>
    </w:p>
    <w:p w14:paraId="204BB3A3" w14:textId="77777777" w:rsidR="000E3D7B" w:rsidRDefault="000E3D7B" w:rsidP="00F040F9">
      <w:pPr>
        <w:pStyle w:val="PL"/>
      </w:pPr>
      <w:r w:rsidRPr="00E45330">
        <w:t xml:space="preserve">        - notifUri</w:t>
      </w:r>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resourceUri:</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resourceUri</w:t>
      </w:r>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1"/>
      </w:pPr>
      <w:bookmarkStart w:id="7464" w:name="_Toc144024300"/>
      <w:bookmarkStart w:id="7465" w:name="_Toc144459732"/>
      <w:r w:rsidRPr="00E45330">
        <w:br w:type="page"/>
      </w:r>
      <w:bookmarkStart w:id="7466" w:name="_Toc216347603"/>
      <w:r w:rsidR="00DB5969" w:rsidRPr="003D68EA">
        <w:lastRenderedPageBreak/>
        <w:t>A.</w:t>
      </w:r>
      <w:r w:rsidR="00DB5969" w:rsidRPr="005356FE">
        <w:t>11</w:t>
      </w:r>
      <w:r w:rsidR="00DB5969" w:rsidRPr="005356FE">
        <w:tab/>
      </w:r>
      <w:bookmarkStart w:id="7467" w:name="_Hlk144024711"/>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464"/>
      <w:bookmarkEnd w:id="7465"/>
      <w:bookmarkEnd w:id="7466"/>
      <w:bookmarkEnd w:id="7467"/>
    </w:p>
    <w:p w14:paraId="49EBBFA1" w14:textId="77777777" w:rsidR="00DB5969" w:rsidRDefault="00DB5969" w:rsidP="00DB5969">
      <w:pPr>
        <w:pStyle w:val="PL"/>
      </w:pPr>
      <w:r>
        <w:t>openapi: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r w:rsidRPr="00E45330">
        <w:t>externalDocs:</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'{apiRoot}/vae-sqci/v1'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apiRoot: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apiRoot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/subscriptions:</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operationId: CreateServAdaptQoSCtrl</w:t>
      </w:r>
      <w:r>
        <w:t>Subsc</w:t>
      </w:r>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requestBody:</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'#/components/schemas/ServAdaptQoSCtrl</w:t>
      </w:r>
      <w:r w:rsidRPr="008874EC">
        <w:t>Subsc</w:t>
      </w:r>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'#/components/schemas/ServAdaptQoSCtrl</w:t>
      </w:r>
      <w:r w:rsidRPr="008874EC">
        <w:t>Subsc</w:t>
      </w:r>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r>
        <w:t>A</w:t>
      </w:r>
      <w:r w:rsidRPr="00097DD8">
        <w:t xml:space="preserve">nd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lastRenderedPageBreak/>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ServReqQoSAdapt</w:t>
      </w:r>
      <w:r w:rsidRPr="00762078">
        <w:t>Notif</w:t>
      </w:r>
      <w:r>
        <w:t>:</w:t>
      </w:r>
    </w:p>
    <w:p w14:paraId="71948DB7" w14:textId="77777777" w:rsidR="00DB5969" w:rsidRDefault="00DB5969" w:rsidP="00DB5969">
      <w:pPr>
        <w:pStyle w:val="PL"/>
      </w:pPr>
      <w:r>
        <w:t xml:space="preserve">          '{$request.body#/notifUri}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requestBody:</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'#/components/schemas/Adapt</w:t>
      </w:r>
      <w:r w:rsidRPr="008874EC">
        <w:t>Notif</w:t>
      </w:r>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And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r>
        <w:t>Adapt</w:t>
      </w:r>
      <w:r w:rsidRPr="008874EC">
        <w:t>Notif</w:t>
      </w:r>
      <w:r>
        <w:t>Resp</w:t>
      </w:r>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And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QoSChange</w:t>
      </w:r>
      <w:r w:rsidRPr="00762078">
        <w:t>Notif</w:t>
      </w:r>
      <w:r>
        <w:t>:</w:t>
      </w:r>
    </w:p>
    <w:p w14:paraId="78002A32" w14:textId="77777777" w:rsidR="00305E1A" w:rsidRDefault="00305E1A" w:rsidP="00305E1A">
      <w:pPr>
        <w:pStyle w:val="PL"/>
      </w:pPr>
      <w:r>
        <w:t xml:space="preserve">          '{$request.body#/notifUri}/qos-change':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requestBody:</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'#/components/schemas/QoSChange</w:t>
      </w:r>
      <w:r w:rsidRPr="008874EC">
        <w:t>Notif</w:t>
      </w:r>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lastRenderedPageBreak/>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/subscriptions/{subscriptionId}:</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subscriptionId</w:t>
      </w:r>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Service Adaptation And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operationId: GetInd</w:t>
      </w:r>
      <w:r>
        <w:rPr>
          <w:rFonts w:cs="Courier New"/>
          <w:szCs w:val="16"/>
        </w:rPr>
        <w:t>ServAdaptQoSCtrl</w:t>
      </w:r>
      <w:r>
        <w:t>Subsc</w:t>
      </w:r>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Service Adaptation And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r>
        <w:t>ServAdaptQoSCtrl</w:t>
      </w:r>
      <w:r w:rsidRPr="008874EC">
        <w:t>Subsc</w:t>
      </w:r>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Update</w:t>
      </w:r>
      <w:r w:rsidRPr="008572F0">
        <w:rPr>
          <w:rFonts w:cs="Courier New"/>
          <w:szCs w:val="16"/>
        </w:rPr>
        <w:t>Ind</w:t>
      </w:r>
      <w:r>
        <w:rPr>
          <w:rFonts w:cs="Courier New"/>
          <w:szCs w:val="16"/>
        </w:rPr>
        <w:t>ServAdaptQoSCtrl</w:t>
      </w:r>
      <w:r>
        <w:t>Subsc</w:t>
      </w:r>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requestBody:</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lastRenderedPageBreak/>
        <w:t xml:space="preserve">              $ref: '#/components/schemas/</w:t>
      </w:r>
      <w:r w:rsidRPr="00124047">
        <w:t>ServAdaptQoSCtrlSubsc</w:t>
      </w:r>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ServAdaptQoSCtrl</w:t>
      </w:r>
      <w:r>
        <w:t>Subsc</w:t>
      </w:r>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requestBody:</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application/merge-patch+json:</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r w:rsidRPr="00124047">
        <w:t>ServAdaptQoSCtrlSubsc</w:t>
      </w:r>
      <w:r>
        <w:t>Patch</w:t>
      </w:r>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lastRenderedPageBreak/>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operationId: DeleteInd</w:t>
      </w:r>
      <w:r>
        <w:rPr>
          <w:rFonts w:cs="Courier New"/>
          <w:szCs w:val="16"/>
        </w:rPr>
        <w:t>ServAdaptQoSCtrl</w:t>
      </w:r>
      <w:r>
        <w:t>Subsc</w:t>
      </w:r>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securitySchemes:</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clientCredentials:</w:t>
      </w:r>
    </w:p>
    <w:p w14:paraId="384F9911" w14:textId="77777777" w:rsidR="00DB5969" w:rsidRPr="008572F0" w:rsidRDefault="00DB5969" w:rsidP="00DB5969">
      <w:pPr>
        <w:pStyle w:val="PL"/>
      </w:pPr>
      <w:r w:rsidRPr="008572F0">
        <w:t xml:space="preserve">          tokenUrl: '{tokenUrl}'</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r w:rsidRPr="00124047">
        <w:t>ServAdaptQoSCtrlSubsc</w:t>
      </w:r>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And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r>
        <w:rPr>
          <w:lang w:eastAsia="zh-CN"/>
        </w:rPr>
        <w:t>subscTarget</w:t>
      </w:r>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notifUri:</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suppFeat:</w:t>
      </w:r>
    </w:p>
    <w:p w14:paraId="6AC3E095" w14:textId="77777777" w:rsidR="00DB5969" w:rsidRPr="008572F0" w:rsidRDefault="00DB5969" w:rsidP="00DB5969">
      <w:pPr>
        <w:pStyle w:val="PL"/>
      </w:pPr>
      <w:r w:rsidRPr="008572F0">
        <w:t xml:space="preserve">          $ref: 'TS29571_CommonData.yaml#/components/schemas/SupportedFeatures'</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r>
        <w:rPr>
          <w:lang w:eastAsia="zh-CN"/>
        </w:rPr>
        <w:t>subscTarget</w:t>
      </w:r>
    </w:p>
    <w:p w14:paraId="1B42EE21" w14:textId="77777777" w:rsidR="00DB5969" w:rsidRPr="00E45330" w:rsidRDefault="00DB5969" w:rsidP="00DB5969">
      <w:pPr>
        <w:pStyle w:val="PL"/>
      </w:pPr>
      <w:r w:rsidRPr="00E45330">
        <w:t xml:space="preserve">        - </w:t>
      </w:r>
      <w:r>
        <w:t>notifUri</w:t>
      </w:r>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r w:rsidRPr="00124047">
        <w:t>ServAdaptQoSCtrlSubsc</w:t>
      </w:r>
      <w:r w:rsidRPr="008572F0">
        <w:t>Patch:</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And QoS Control subscription.</w:t>
      </w:r>
    </w:p>
    <w:p w14:paraId="056D4CCC" w14:textId="77777777" w:rsidR="00DB5969" w:rsidRPr="008572F0" w:rsidRDefault="00DB5969" w:rsidP="00DB5969">
      <w:pPr>
        <w:pStyle w:val="PL"/>
      </w:pPr>
      <w:r w:rsidRPr="008572F0">
        <w:lastRenderedPageBreak/>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r>
        <w:rPr>
          <w:lang w:eastAsia="zh-CN"/>
        </w:rPr>
        <w:t>subscTarget</w:t>
      </w:r>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notifUri:</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r>
        <w:t>Adapt</w:t>
      </w:r>
      <w:r w:rsidRPr="008874EC">
        <w:t>Notif</w:t>
      </w:r>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And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r>
        <w:t>subscriptionId</w:t>
      </w:r>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r>
        <w:t>adaptReports</w:t>
      </w:r>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r>
        <w:t>AdaptReport</w:t>
      </w:r>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minItems: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r>
        <w:t>subscriptionId</w:t>
      </w:r>
    </w:p>
    <w:p w14:paraId="4FCCEAB1" w14:textId="77777777" w:rsidR="00DB5969" w:rsidRPr="00E45330" w:rsidRDefault="00DB5969" w:rsidP="00DB5969">
      <w:pPr>
        <w:pStyle w:val="PL"/>
      </w:pPr>
      <w:r w:rsidRPr="00E45330">
        <w:t xml:space="preserve">        - </w:t>
      </w:r>
      <w:r w:rsidR="00305E1A">
        <w:t>adaptReports</w:t>
      </w:r>
    </w:p>
    <w:p w14:paraId="03546C8F" w14:textId="77777777" w:rsidR="00DB5969" w:rsidRDefault="00DB5969" w:rsidP="00DB5969">
      <w:pPr>
        <w:pStyle w:val="PL"/>
        <w:rPr>
          <w:rFonts w:eastAsia="等线"/>
        </w:rPr>
      </w:pPr>
    </w:p>
    <w:p w14:paraId="58D55EC6" w14:textId="77777777" w:rsidR="00DB5969" w:rsidRPr="008572F0" w:rsidRDefault="00DB5969" w:rsidP="00DB5969">
      <w:pPr>
        <w:pStyle w:val="PL"/>
      </w:pPr>
      <w:r w:rsidRPr="008572F0">
        <w:t xml:space="preserve">    </w:t>
      </w:r>
      <w:r>
        <w:t>Adapt</w:t>
      </w:r>
      <w:r w:rsidRPr="008874EC">
        <w:t>Notif</w:t>
      </w:r>
      <w:r>
        <w:t>Resp</w:t>
      </w:r>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And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r>
        <w:t>Ack</w:t>
      </w:r>
      <w:r w:rsidRPr="00E45330">
        <w:t>Result'</w:t>
      </w:r>
    </w:p>
    <w:p w14:paraId="515E15C1" w14:textId="77777777" w:rsidR="00136C79" w:rsidRPr="008572F0" w:rsidRDefault="00136C79" w:rsidP="00136C79">
      <w:pPr>
        <w:pStyle w:val="PL"/>
      </w:pPr>
      <w:r w:rsidRPr="008572F0">
        <w:t xml:space="preserve">        </w:t>
      </w:r>
      <w:r>
        <w:t>adaptFeedbacks</w:t>
      </w:r>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r>
        <w:t>AdaptFeedback</w:t>
      </w:r>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minItems: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r>
        <w:t>AdaptReport</w:t>
      </w:r>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And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r>
        <w:t>ueIdsList</w:t>
      </w:r>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minItems: 1</w:t>
      </w:r>
    </w:p>
    <w:p w14:paraId="0ABA38EF" w14:textId="77777777" w:rsidR="00136C79" w:rsidRPr="00E45330" w:rsidRDefault="00136C79" w:rsidP="00136C79">
      <w:pPr>
        <w:pStyle w:val="PL"/>
      </w:pPr>
      <w:r w:rsidRPr="00E45330">
        <w:t xml:space="preserve">        serviceId:</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r>
        <w:t>qosChangeInfo</w:t>
      </w:r>
      <w:r w:rsidRPr="00E45330">
        <w:t>:</w:t>
      </w:r>
    </w:p>
    <w:p w14:paraId="45BB3DC4" w14:textId="77777777" w:rsidR="00136C79" w:rsidRPr="00E45330" w:rsidRDefault="00136C79" w:rsidP="00136C79">
      <w:pPr>
        <w:pStyle w:val="PL"/>
      </w:pPr>
      <w:r w:rsidRPr="00E45330">
        <w:t xml:space="preserve">          $ref: '#/components/schemas/</w:t>
      </w:r>
      <w:r>
        <w:t>QoSChangeInfo</w:t>
      </w:r>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r>
        <w:t>qosChangeInfo</w:t>
      </w:r>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r>
        <w:t>AdaptFeedback</w:t>
      </w:r>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And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r>
        <w:t>ueIdsList</w:t>
      </w:r>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minItems: 1</w:t>
      </w:r>
    </w:p>
    <w:p w14:paraId="343F6A39" w14:textId="77777777" w:rsidR="00136C79" w:rsidRPr="00E45330" w:rsidRDefault="00136C79" w:rsidP="00136C79">
      <w:pPr>
        <w:pStyle w:val="PL"/>
      </w:pPr>
      <w:r w:rsidRPr="00E45330">
        <w:t xml:space="preserve">        serviceId:</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r>
        <w:t>ueIdsList</w:t>
      </w:r>
    </w:p>
    <w:p w14:paraId="76F96537" w14:textId="77777777" w:rsidR="00DB5969" w:rsidRDefault="00DB5969" w:rsidP="00DB5969">
      <w:pPr>
        <w:pStyle w:val="PL"/>
        <w:rPr>
          <w:rFonts w:eastAsia="等线"/>
        </w:rPr>
      </w:pPr>
    </w:p>
    <w:p w14:paraId="58ACF314" w14:textId="77777777" w:rsidR="00DB5969" w:rsidRPr="008572F0" w:rsidRDefault="00DB5969" w:rsidP="00DB5969">
      <w:pPr>
        <w:pStyle w:val="PL"/>
      </w:pPr>
      <w:r w:rsidRPr="008572F0">
        <w:t xml:space="preserve">    </w:t>
      </w:r>
      <w:r>
        <w:t>QoSChangeInfo</w:t>
      </w:r>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r>
        <w:t>LoA</w:t>
      </w:r>
      <w:r w:rsidRPr="00E45330">
        <w:t>'</w:t>
      </w:r>
    </w:p>
    <w:p w14:paraId="63F4DC27" w14:textId="77777777" w:rsidR="00136C79" w:rsidRPr="008572F0" w:rsidRDefault="00136C79" w:rsidP="00136C79">
      <w:pPr>
        <w:pStyle w:val="PL"/>
      </w:pPr>
      <w:r w:rsidRPr="008572F0">
        <w:lastRenderedPageBreak/>
        <w:t xml:space="preserve">      </w:t>
      </w:r>
      <w:r>
        <w:t>any</w:t>
      </w:r>
      <w:r w:rsidRPr="008572F0">
        <w:t>Of:</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r>
        <w:t>QoSChange</w:t>
      </w:r>
      <w:r w:rsidRPr="008874EC">
        <w:t>Notif</w:t>
      </w:r>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r>
        <w:t>subscriptionId</w:t>
      </w:r>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r>
        <w:t>QoSChangeReport</w:t>
      </w:r>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minItems: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r>
        <w:t>subscriptionId</w:t>
      </w:r>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r>
        <w:t>QoSChangeReport</w:t>
      </w:r>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r>
        <w:t>ueIdsList</w:t>
      </w:r>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minItems: 1</w:t>
      </w:r>
    </w:p>
    <w:p w14:paraId="1CE0A7D3" w14:textId="77777777" w:rsidR="00136C79" w:rsidRPr="00E45330" w:rsidRDefault="00136C79" w:rsidP="00136C79">
      <w:pPr>
        <w:pStyle w:val="PL"/>
      </w:pPr>
      <w:r w:rsidRPr="00E45330">
        <w:t xml:space="preserve">        serviceId:</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r>
        <w:t>any</w:t>
      </w:r>
      <w:r w:rsidRPr="008572F0">
        <w:t>Of:</w:t>
      </w:r>
    </w:p>
    <w:p w14:paraId="3455F214" w14:textId="77777777" w:rsidR="00136C79" w:rsidRPr="008572F0" w:rsidRDefault="00136C79" w:rsidP="00136C79">
      <w:pPr>
        <w:pStyle w:val="PL"/>
      </w:pPr>
      <w:r w:rsidRPr="008572F0">
        <w:t xml:space="preserve">        - required: [</w:t>
      </w:r>
      <w:r>
        <w:t>ueIdsList</w:t>
      </w:r>
      <w:r w:rsidRPr="008572F0">
        <w:t>]</w:t>
      </w:r>
    </w:p>
    <w:p w14:paraId="6034B0BF" w14:textId="77777777" w:rsidR="00136C79" w:rsidRPr="008572F0" w:rsidRDefault="00136C79" w:rsidP="00136C79">
      <w:pPr>
        <w:pStyle w:val="PL"/>
      </w:pPr>
      <w:r w:rsidRPr="008572F0">
        <w:t xml:space="preserve">        - required: [</w:t>
      </w:r>
      <w:r w:rsidRPr="00E45330">
        <w:t>serviceId</w:t>
      </w:r>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groupId:</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serviceId:</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ueId:</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oneOf:</w:t>
      </w:r>
    </w:p>
    <w:p w14:paraId="1AA50F1B" w14:textId="77777777" w:rsidR="00DB5969" w:rsidRPr="008572F0" w:rsidRDefault="00DB5969" w:rsidP="00DB5969">
      <w:pPr>
        <w:pStyle w:val="PL"/>
      </w:pPr>
      <w:r w:rsidRPr="008572F0">
        <w:t xml:space="preserve">        - required: [</w:t>
      </w:r>
      <w:r w:rsidRPr="00E45330">
        <w:t>groupId</w:t>
      </w:r>
      <w:r w:rsidRPr="008572F0">
        <w:t>]</w:t>
      </w:r>
    </w:p>
    <w:p w14:paraId="4941410C" w14:textId="77777777" w:rsidR="00DB5969" w:rsidRPr="008572F0" w:rsidRDefault="00DB5969" w:rsidP="00DB5969">
      <w:pPr>
        <w:pStyle w:val="PL"/>
      </w:pPr>
      <w:r w:rsidRPr="008572F0">
        <w:t xml:space="preserve">        - required: [</w:t>
      </w:r>
      <w:r w:rsidRPr="00E45330">
        <w:t>serviceId</w:t>
      </w:r>
      <w:r w:rsidRPr="008572F0">
        <w:t>]</w:t>
      </w:r>
    </w:p>
    <w:p w14:paraId="676932B6" w14:textId="77777777" w:rsidR="00DB5969" w:rsidRPr="008572F0" w:rsidRDefault="00DB5969" w:rsidP="00DB5969">
      <w:pPr>
        <w:pStyle w:val="PL"/>
      </w:pPr>
      <w:r w:rsidRPr="008572F0">
        <w:t xml:space="preserve">        - required: [</w:t>
      </w:r>
      <w:r w:rsidRPr="00E45330">
        <w:t>ueId</w:t>
      </w:r>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r>
        <w:t>Ack</w:t>
      </w:r>
      <w:r w:rsidRPr="00E45330">
        <w:t>Result</w:t>
      </w:r>
      <w:r w:rsidRPr="0097097D">
        <w:t>:</w:t>
      </w:r>
    </w:p>
    <w:p w14:paraId="6A027524" w14:textId="77777777" w:rsidR="00DB5969" w:rsidRDefault="00DB5969" w:rsidP="00DB5969">
      <w:pPr>
        <w:pStyle w:val="PL"/>
      </w:pPr>
      <w:r w:rsidRPr="000D2563">
        <w:t xml:space="preserve">      </w:t>
      </w:r>
      <w:r>
        <w:t>anyOf:</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enum:</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r>
        <w:t>LoA</w:t>
      </w:r>
      <w:r w:rsidRPr="0097097D">
        <w:t>:</w:t>
      </w:r>
    </w:p>
    <w:p w14:paraId="3AE2E610" w14:textId="77777777" w:rsidR="00136C79" w:rsidRDefault="00136C79" w:rsidP="00136C79">
      <w:pPr>
        <w:pStyle w:val="PL"/>
      </w:pPr>
      <w:r w:rsidRPr="000D2563">
        <w:t xml:space="preserve">      </w:t>
      </w:r>
      <w:r>
        <w:t>anyOf:</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enum:</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lastRenderedPageBreak/>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(LoA)</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Indicates that the LoA is 0, i.e., No Automation.</w:t>
      </w:r>
    </w:p>
    <w:p w14:paraId="229B8C6A" w14:textId="77777777" w:rsidR="00136C79" w:rsidRDefault="00136C79" w:rsidP="00136C79">
      <w:pPr>
        <w:pStyle w:val="PL"/>
      </w:pPr>
      <w:r w:rsidRPr="00DB5969">
        <w:t xml:space="preserve">        - </w:t>
      </w:r>
      <w:r>
        <w:t>1_DRIVER_ASSISTANCE</w:t>
      </w:r>
      <w:r w:rsidRPr="00DB5969">
        <w:t xml:space="preserve">: </w:t>
      </w:r>
      <w:r>
        <w:t>Indicates that the LoA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Indicates that the LoA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Indicates that the LoA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Indicates that the LoA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Indicates that the LoA is 5, i.e., Full Automation.</w:t>
      </w:r>
    </w:p>
    <w:p w14:paraId="412C0F33" w14:textId="77777777" w:rsidR="00514E82" w:rsidRPr="00DE0EFF" w:rsidRDefault="00A04699" w:rsidP="00514E82">
      <w:pPr>
        <w:pStyle w:val="1"/>
        <w:rPr>
          <w:lang w:val="fr-FR"/>
        </w:rPr>
      </w:pPr>
      <w:r w:rsidRPr="00ED1F2B">
        <w:rPr>
          <w:lang w:val="fr-FR"/>
        </w:rPr>
        <w:br w:type="page"/>
      </w:r>
      <w:bookmarkStart w:id="7468" w:name="_Toc216347604"/>
      <w:r w:rsidR="00514E82" w:rsidRPr="00DE0EFF">
        <w:rPr>
          <w:lang w:val="fr-FR"/>
        </w:rPr>
        <w:lastRenderedPageBreak/>
        <w:t>A.12</w:t>
      </w:r>
      <w:r w:rsidR="00514E82" w:rsidRPr="00DE0EFF">
        <w:rPr>
          <w:lang w:val="fr-FR"/>
        </w:rPr>
        <w:tab/>
        <w:t>VAE_VRUZoneManagement API</w:t>
      </w:r>
      <w:bookmarkEnd w:id="7468"/>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r w:rsidRPr="00E45330">
        <w:t>externalDocs:</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'{apiRoot}/vae-vzm/v1'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apiRoot: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apiRoot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/subscriptions:</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operationId: CreateVRUZoneMngt</w:t>
      </w:r>
      <w:r>
        <w:t>Subsc</w:t>
      </w:r>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r>
        <w:t>requestBody:</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lastRenderedPageBreak/>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EnterLeave</w:t>
      </w:r>
      <w:r w:rsidRPr="00762078">
        <w:t>Notif</w:t>
      </w:r>
      <w:r>
        <w:t>:</w:t>
      </w:r>
    </w:p>
    <w:p w14:paraId="3D767D20" w14:textId="77777777" w:rsidR="00514E82" w:rsidRDefault="00514E82" w:rsidP="00514E82">
      <w:pPr>
        <w:pStyle w:val="PL"/>
      </w:pPr>
      <w:r>
        <w:t xml:space="preserve">          '{$request.body#/notifUri}':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requestBody:</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'#/components/schemas/EnterLeave</w:t>
      </w:r>
      <w:r w:rsidRPr="008874EC">
        <w:t>Notif</w:t>
      </w:r>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/subscriptions/{subscriptionId}:</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subscriptionId</w:t>
      </w:r>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'#/components/schemas/VRUZoneMngt</w:t>
      </w:r>
      <w:r w:rsidRPr="008874EC">
        <w:t>Subsc</w:t>
      </w:r>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lastRenderedPageBreak/>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r w:rsidRPr="008572F0">
        <w:t>requestBody:</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'#/components/schemas/VRUZoneMngt</w:t>
      </w:r>
      <w:r w:rsidRPr="008874EC">
        <w:t>Subsc</w:t>
      </w:r>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VRUZoneMngt</w:t>
      </w:r>
      <w:r>
        <w:t>Subsc</w:t>
      </w:r>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r w:rsidRPr="008572F0">
        <w:t>requestBody:</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application/merge-patch+json:</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lastRenderedPageBreak/>
        <w:t xml:space="preserve">              $ref: '#/components/schemas/VRUZoneMngt</w:t>
      </w:r>
      <w:r w:rsidRPr="008874EC">
        <w:t>Subsc</w:t>
      </w:r>
      <w:r>
        <w:t>Patch'</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'#/components/schemas/VRUZoneMngt</w:t>
      </w:r>
      <w:r w:rsidRPr="008874EC">
        <w:t>Subsc</w:t>
      </w:r>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securitySchemes:</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lastRenderedPageBreak/>
        <w:t xml:space="preserve">      flows:</w:t>
      </w:r>
    </w:p>
    <w:p w14:paraId="33A628DE" w14:textId="77777777" w:rsidR="00514E82" w:rsidRPr="008572F0" w:rsidRDefault="00514E82" w:rsidP="00514E82">
      <w:pPr>
        <w:pStyle w:val="PL"/>
      </w:pPr>
      <w:r w:rsidRPr="008572F0">
        <w:t xml:space="preserve">        clientCredentials:</w:t>
      </w:r>
    </w:p>
    <w:p w14:paraId="087A9E53" w14:textId="77777777" w:rsidR="00514E82" w:rsidRPr="008572F0" w:rsidRDefault="00514E82" w:rsidP="00514E82">
      <w:pPr>
        <w:pStyle w:val="PL"/>
      </w:pPr>
      <w:r w:rsidRPr="008572F0">
        <w:t xml:space="preserve">          tokenUrl: '{tokenUrl}'</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r>
        <w:rPr>
          <w:lang w:eastAsia="zh-CN"/>
        </w:rPr>
        <w:t>requestorId</w:t>
      </w:r>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r w:rsidRPr="00E45330">
        <w:rPr>
          <w:rFonts w:hint="eastAsia"/>
          <w:lang w:eastAsia="zh-CN"/>
        </w:rPr>
        <w:t>ueId</w:t>
      </w:r>
      <w:r>
        <w:rPr>
          <w:lang w:eastAsia="zh-CN"/>
        </w:rPr>
        <w:t>sList</w:t>
      </w:r>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r>
        <w:rPr>
          <w:lang w:eastAsia="zh-CN"/>
        </w:rPr>
        <w:t>vruAppReqs</w:t>
      </w:r>
      <w:r w:rsidRPr="00E45330">
        <w:t>:</w:t>
      </w:r>
    </w:p>
    <w:p w14:paraId="1FBC00FC" w14:textId="77777777" w:rsidR="00514E82" w:rsidRPr="00E45330" w:rsidRDefault="00514E82" w:rsidP="00514E82">
      <w:pPr>
        <w:pStyle w:val="PL"/>
      </w:pPr>
      <w:r w:rsidRPr="00E45330">
        <w:t xml:space="preserve">          $ref: '#/components/schemas/</w:t>
      </w:r>
      <w:r w:rsidR="00673FEF">
        <w:t>VRU</w:t>
      </w:r>
      <w:r>
        <w:t>AppReqs</w:t>
      </w:r>
      <w:r w:rsidRPr="00E45330">
        <w:t>'</w:t>
      </w:r>
    </w:p>
    <w:p w14:paraId="0A7E93E0" w14:textId="77777777" w:rsidR="00514E82" w:rsidRDefault="00514E82" w:rsidP="00514E82">
      <w:pPr>
        <w:pStyle w:val="PL"/>
      </w:pPr>
      <w:r>
        <w:t xml:space="preserve">        notifUri:</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r>
        <w:rPr>
          <w:lang w:eastAsia="zh-CN"/>
        </w:rPr>
        <w:t>vruZoneId</w:t>
      </w:r>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r>
        <w:rPr>
          <w:lang w:eastAsia="zh-CN"/>
        </w:rPr>
        <w:t>areaOfInterest</w:t>
      </w:r>
      <w:r w:rsidRPr="00E45330">
        <w:t>:</w:t>
      </w:r>
    </w:p>
    <w:p w14:paraId="41B72C8A" w14:textId="77777777" w:rsidR="00514E82" w:rsidRDefault="00514E82" w:rsidP="00514E82">
      <w:pPr>
        <w:pStyle w:val="PL"/>
      </w:pPr>
      <w:r>
        <w:t xml:space="preserve">          $ref: 'TS29572_Nlmf_Location.yaml#/components/schemas/GeographicArea'</w:t>
      </w:r>
    </w:p>
    <w:p w14:paraId="2B348360" w14:textId="77777777" w:rsidR="00514E82" w:rsidRPr="00E45330" w:rsidRDefault="00514E82" w:rsidP="00514E82">
      <w:pPr>
        <w:pStyle w:val="PL"/>
      </w:pPr>
      <w:r w:rsidRPr="00E45330">
        <w:t xml:space="preserve">        </w:t>
      </w:r>
      <w:r>
        <w:rPr>
          <w:lang w:eastAsia="zh-CN"/>
        </w:rPr>
        <w:t>timeValidity</w:t>
      </w:r>
      <w:r w:rsidRPr="00E45330">
        <w:t>:</w:t>
      </w:r>
    </w:p>
    <w:p w14:paraId="18A0BA2B" w14:textId="77777777" w:rsidR="00514E82" w:rsidRDefault="00514E82" w:rsidP="00514E82">
      <w:pPr>
        <w:pStyle w:val="PL"/>
      </w:pPr>
      <w:r w:rsidRPr="00E45330">
        <w:t xml:space="preserve">          $ref: '#/components/schemas/</w:t>
      </w:r>
      <w:r>
        <w:t>TimeValidity</w:t>
      </w:r>
      <w:r w:rsidRPr="00E45330">
        <w:t>'</w:t>
      </w:r>
    </w:p>
    <w:p w14:paraId="6912B140" w14:textId="77777777" w:rsidR="00514E82" w:rsidRPr="008572F0" w:rsidRDefault="00514E82" w:rsidP="00514E82">
      <w:pPr>
        <w:pStyle w:val="PL"/>
      </w:pPr>
      <w:r w:rsidRPr="008572F0">
        <w:t xml:space="preserve">        suppFeat:</w:t>
      </w:r>
    </w:p>
    <w:p w14:paraId="0D26D5D8" w14:textId="77777777" w:rsidR="00514E82" w:rsidRPr="008572F0" w:rsidRDefault="00514E82" w:rsidP="00514E82">
      <w:pPr>
        <w:pStyle w:val="PL"/>
      </w:pPr>
      <w:r w:rsidRPr="008572F0">
        <w:t xml:space="preserve">          $ref: 'TS29571_CommonData.yaml#/components/schemas/SupportedFeatures'</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r>
        <w:rPr>
          <w:lang w:eastAsia="zh-CN"/>
        </w:rPr>
        <w:t>requestorId</w:t>
      </w:r>
    </w:p>
    <w:p w14:paraId="32E53A54" w14:textId="77777777" w:rsidR="00514E82" w:rsidRPr="00E45330" w:rsidRDefault="00514E82" w:rsidP="00514E82">
      <w:pPr>
        <w:pStyle w:val="PL"/>
      </w:pPr>
      <w:r w:rsidRPr="00E45330">
        <w:t xml:space="preserve">        - </w:t>
      </w:r>
      <w:r>
        <w:t>notifUri</w:t>
      </w:r>
    </w:p>
    <w:p w14:paraId="1EFB7073" w14:textId="77777777" w:rsidR="00514E82" w:rsidRPr="00E45330" w:rsidRDefault="00514E82" w:rsidP="00514E82">
      <w:pPr>
        <w:pStyle w:val="PL"/>
      </w:pPr>
      <w:r w:rsidRPr="00E45330">
        <w:t xml:space="preserve">        - </w:t>
      </w:r>
      <w:r>
        <w:rPr>
          <w:lang w:eastAsia="zh-CN"/>
        </w:rPr>
        <w:t>vruZoneInfo</w:t>
      </w:r>
    </w:p>
    <w:p w14:paraId="2F15ADA4" w14:textId="77777777" w:rsidR="00514E82" w:rsidRPr="00E45330" w:rsidRDefault="00514E82" w:rsidP="00514E82">
      <w:pPr>
        <w:pStyle w:val="PL"/>
      </w:pPr>
      <w:r w:rsidRPr="00E45330">
        <w:t xml:space="preserve">        - </w:t>
      </w:r>
      <w:r>
        <w:rPr>
          <w:lang w:eastAsia="zh-CN"/>
        </w:rPr>
        <w:t>vruAppReqs</w:t>
      </w:r>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r>
        <w:t>VRUZoneMngt</w:t>
      </w:r>
      <w:r w:rsidRPr="008874EC">
        <w:t>Subsc</w:t>
      </w:r>
      <w:r w:rsidRPr="008572F0">
        <w:t>Patch:</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r w:rsidRPr="00E45330">
        <w:rPr>
          <w:rFonts w:hint="eastAsia"/>
          <w:lang w:eastAsia="zh-CN"/>
        </w:rPr>
        <w:t>ueId</w:t>
      </w:r>
      <w:r>
        <w:rPr>
          <w:lang w:eastAsia="zh-CN"/>
        </w:rPr>
        <w:t>sList</w:t>
      </w:r>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r>
        <w:rPr>
          <w:lang w:eastAsia="zh-CN"/>
        </w:rPr>
        <w:t>vruZoneInfo</w:t>
      </w:r>
      <w:r w:rsidRPr="00E45330">
        <w:t>:</w:t>
      </w:r>
    </w:p>
    <w:p w14:paraId="6BEA5110" w14:textId="77777777" w:rsidR="00514E82" w:rsidRPr="00E45330" w:rsidRDefault="00514E82" w:rsidP="00514E82">
      <w:pPr>
        <w:pStyle w:val="PL"/>
      </w:pPr>
      <w:r w:rsidRPr="00E45330">
        <w:t xml:space="preserve">          $ref: '#/components/schemas/</w:t>
      </w:r>
      <w:r>
        <w:t>VRUZoneInfo</w:t>
      </w:r>
      <w:r w:rsidRPr="00E45330">
        <w:t>'</w:t>
      </w:r>
    </w:p>
    <w:p w14:paraId="1734CCF3" w14:textId="77777777" w:rsidR="00514E82" w:rsidRPr="00E45330" w:rsidRDefault="00514E82" w:rsidP="00514E82">
      <w:pPr>
        <w:pStyle w:val="PL"/>
      </w:pPr>
      <w:r w:rsidRPr="00E45330">
        <w:t xml:space="preserve">        </w:t>
      </w:r>
      <w:r>
        <w:rPr>
          <w:lang w:eastAsia="zh-CN"/>
        </w:rPr>
        <w:t>vruAppReqs</w:t>
      </w:r>
      <w:r w:rsidRPr="00E45330">
        <w:t>:</w:t>
      </w:r>
    </w:p>
    <w:p w14:paraId="5FA73CC0" w14:textId="77777777" w:rsidR="00514E82" w:rsidRPr="00E45330" w:rsidRDefault="00514E82" w:rsidP="00514E82">
      <w:pPr>
        <w:pStyle w:val="PL"/>
      </w:pPr>
      <w:r w:rsidRPr="00E45330">
        <w:t xml:space="preserve">          $ref: '#/components/schemas/</w:t>
      </w:r>
      <w:r w:rsidR="00673FEF">
        <w:t>VRU</w:t>
      </w:r>
      <w:r>
        <w:t>AppReqs</w:t>
      </w:r>
      <w:r w:rsidRPr="00E45330">
        <w:t>'</w:t>
      </w:r>
    </w:p>
    <w:p w14:paraId="2DD26D9D" w14:textId="77777777" w:rsidR="00514E82" w:rsidRDefault="00514E82" w:rsidP="00514E82">
      <w:pPr>
        <w:pStyle w:val="PL"/>
      </w:pPr>
      <w:r>
        <w:t xml:space="preserve">        notifUri:</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r>
        <w:rPr>
          <w:lang w:eastAsia="zh-CN"/>
        </w:rPr>
        <w:t>areaOfInterest</w:t>
      </w:r>
      <w:r w:rsidRPr="00E45330">
        <w:t>:</w:t>
      </w:r>
    </w:p>
    <w:p w14:paraId="39D8C306" w14:textId="77777777" w:rsidR="00514E82" w:rsidRDefault="00514E82" w:rsidP="00514E82">
      <w:pPr>
        <w:pStyle w:val="PL"/>
      </w:pPr>
      <w:r>
        <w:t xml:space="preserve">          $ref: '#/components/schemas/GeographicArea</w:t>
      </w:r>
      <w:r w:rsidR="00673FEF">
        <w:t>Rm</w:t>
      </w:r>
      <w:r>
        <w:t>'</w:t>
      </w:r>
    </w:p>
    <w:p w14:paraId="4BBE9CF0" w14:textId="77777777" w:rsidR="00514E82" w:rsidRPr="00E45330" w:rsidRDefault="00514E82" w:rsidP="00514E82">
      <w:pPr>
        <w:pStyle w:val="PL"/>
      </w:pPr>
      <w:r w:rsidRPr="00E45330">
        <w:t xml:space="preserve">        </w:t>
      </w:r>
      <w:r>
        <w:rPr>
          <w:lang w:eastAsia="zh-CN"/>
        </w:rPr>
        <w:t>timeValidity</w:t>
      </w:r>
      <w:r w:rsidRPr="00E45330">
        <w:t>:</w:t>
      </w:r>
    </w:p>
    <w:p w14:paraId="6A978245" w14:textId="77777777" w:rsidR="00514E82" w:rsidRPr="00E45330" w:rsidRDefault="00514E82" w:rsidP="00514E82">
      <w:pPr>
        <w:pStyle w:val="PL"/>
      </w:pPr>
      <w:r w:rsidRPr="00E45330">
        <w:t xml:space="preserve">          $ref: '#/components/schemas/</w:t>
      </w:r>
      <w:r>
        <w:t>TimeValidity</w:t>
      </w:r>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groupId:</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ueId:</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r>
        <w:rPr>
          <w:lang w:eastAsia="zh-CN"/>
        </w:rPr>
        <w:t>vruZoneId</w:t>
      </w:r>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r>
        <w:rPr>
          <w:lang w:eastAsia="zh-CN"/>
        </w:rPr>
        <w:t>enterLeaveInfo</w:t>
      </w:r>
      <w:r w:rsidRPr="00E45330">
        <w:t>:</w:t>
      </w:r>
    </w:p>
    <w:p w14:paraId="1F145F1D" w14:textId="77777777" w:rsidR="00514E82" w:rsidRPr="00E45330" w:rsidRDefault="00514E82" w:rsidP="00514E82">
      <w:pPr>
        <w:pStyle w:val="PL"/>
      </w:pPr>
      <w:r w:rsidRPr="00E45330">
        <w:t xml:space="preserve">          $ref: '#/components/schemas/</w:t>
      </w:r>
      <w:r>
        <w:rPr>
          <w:lang w:eastAsia="zh-CN"/>
        </w:rPr>
        <w:t>EnterLeaveInfo</w:t>
      </w:r>
      <w:r w:rsidRPr="00E45330">
        <w:t>'</w:t>
      </w:r>
    </w:p>
    <w:p w14:paraId="6B919C7F" w14:textId="77777777" w:rsidR="00514E82" w:rsidRPr="00E45330" w:rsidRDefault="00514E82" w:rsidP="00514E82">
      <w:pPr>
        <w:pStyle w:val="PL"/>
      </w:pPr>
      <w:r w:rsidRPr="00E45330">
        <w:t xml:space="preserve">        </w:t>
      </w:r>
      <w:r>
        <w:rPr>
          <w:lang w:eastAsia="zh-CN"/>
        </w:rPr>
        <w:t>mobilityInfo</w:t>
      </w:r>
      <w:r w:rsidRPr="00E45330">
        <w:t>:</w:t>
      </w:r>
    </w:p>
    <w:p w14:paraId="4C2DA07C" w14:textId="77777777" w:rsidR="00514E82" w:rsidRPr="00E45330" w:rsidRDefault="00514E82" w:rsidP="00514E82">
      <w:pPr>
        <w:pStyle w:val="PL"/>
      </w:pPr>
      <w:r w:rsidRPr="00E45330">
        <w:t xml:space="preserve">          $ref: '#/components/schemas/</w:t>
      </w:r>
      <w:r>
        <w:t>MobilityInfo</w:t>
      </w:r>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lastRenderedPageBreak/>
        <w:t xml:space="preserve">        - </w:t>
      </w:r>
      <w:r>
        <w:rPr>
          <w:lang w:eastAsia="zh-CN"/>
        </w:rPr>
        <w:t>vruZoneInfo</w:t>
      </w:r>
    </w:p>
    <w:p w14:paraId="32388759" w14:textId="77777777" w:rsidR="00514E82" w:rsidRPr="00E45330" w:rsidRDefault="00514E82" w:rsidP="00514E82">
      <w:pPr>
        <w:pStyle w:val="PL"/>
      </w:pPr>
      <w:r w:rsidRPr="00E45330">
        <w:t xml:space="preserve">        - </w:t>
      </w:r>
      <w:r>
        <w:rPr>
          <w:lang w:eastAsia="zh-CN"/>
        </w:rPr>
        <w:t>vruZoneId</w:t>
      </w:r>
    </w:p>
    <w:p w14:paraId="3DAD3A6C" w14:textId="77777777" w:rsidR="00514E82" w:rsidRPr="00E45330" w:rsidRDefault="00514E82" w:rsidP="00514E82">
      <w:pPr>
        <w:pStyle w:val="PL"/>
      </w:pPr>
      <w:r w:rsidRPr="00E45330">
        <w:t xml:space="preserve">        - </w:t>
      </w:r>
      <w:r>
        <w:rPr>
          <w:lang w:eastAsia="zh-CN"/>
        </w:rPr>
        <w:t>enterLeaveInfo</w:t>
      </w:r>
    </w:p>
    <w:p w14:paraId="39A719F3" w14:textId="77777777" w:rsidR="00514E82" w:rsidRPr="008572F0" w:rsidRDefault="00514E82" w:rsidP="00514E82">
      <w:pPr>
        <w:pStyle w:val="PL"/>
      </w:pPr>
      <w:r w:rsidRPr="008572F0">
        <w:t xml:space="preserve">      oneOf:</w:t>
      </w:r>
    </w:p>
    <w:p w14:paraId="5A9B5B83" w14:textId="77777777" w:rsidR="00514E82" w:rsidRPr="008572F0" w:rsidRDefault="00514E82" w:rsidP="00514E82">
      <w:pPr>
        <w:pStyle w:val="PL"/>
      </w:pPr>
      <w:r w:rsidRPr="008572F0">
        <w:t xml:space="preserve">        - required: [</w:t>
      </w:r>
      <w:r w:rsidRPr="00E45330">
        <w:t>groupId</w:t>
      </w:r>
      <w:r w:rsidRPr="008572F0">
        <w:t>]</w:t>
      </w:r>
    </w:p>
    <w:p w14:paraId="1512A16F" w14:textId="77777777" w:rsidR="00514E82" w:rsidRPr="008572F0" w:rsidRDefault="00514E82" w:rsidP="00514E82">
      <w:pPr>
        <w:pStyle w:val="PL"/>
      </w:pPr>
      <w:r w:rsidRPr="008572F0">
        <w:t xml:space="preserve">        - required: [</w:t>
      </w:r>
      <w:r w:rsidRPr="00E45330">
        <w:t>ueId</w:t>
      </w:r>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r>
        <w:t>VRUZoneInfo</w:t>
      </w:r>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r>
        <w:t>ueTypes</w:t>
      </w:r>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t>UEType</w:t>
      </w:r>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minItems: 1</w:t>
      </w:r>
    </w:p>
    <w:p w14:paraId="2BD811FD" w14:textId="77777777" w:rsidR="00514E82" w:rsidRPr="00E45330" w:rsidRDefault="00514E82" w:rsidP="00514E82">
      <w:pPr>
        <w:pStyle w:val="PL"/>
      </w:pPr>
      <w:r w:rsidRPr="00E45330">
        <w:t xml:space="preserve">        </w:t>
      </w:r>
      <w:r w:rsidR="00673FEF">
        <w:t>z</w:t>
      </w:r>
      <w:r>
        <w:t>oneType</w:t>
      </w:r>
      <w:r w:rsidRPr="00E45330">
        <w:t>:</w:t>
      </w:r>
    </w:p>
    <w:p w14:paraId="1B36D1F5" w14:textId="77777777" w:rsidR="00514E82" w:rsidRPr="00E45330" w:rsidRDefault="00514E82" w:rsidP="00514E82">
      <w:pPr>
        <w:pStyle w:val="PL"/>
      </w:pPr>
      <w:r w:rsidRPr="00E45330">
        <w:t xml:space="preserve">          $ref: '#/components/schemas/</w:t>
      </w:r>
      <w:r>
        <w:t>VRUZoneType</w:t>
      </w:r>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r w:rsidR="00673FEF">
        <w:t>ueTypes</w:t>
      </w:r>
    </w:p>
    <w:p w14:paraId="6D112C03" w14:textId="77777777" w:rsidR="00514E82" w:rsidRPr="008572F0" w:rsidRDefault="00514E82" w:rsidP="00514E82">
      <w:pPr>
        <w:pStyle w:val="PL"/>
      </w:pPr>
      <w:r w:rsidRPr="008572F0">
        <w:t xml:space="preserve">        - </w:t>
      </w:r>
      <w:r w:rsidR="00673FEF">
        <w:t>z</w:t>
      </w:r>
      <w:r>
        <w:t>oneType</w:t>
      </w:r>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r w:rsidR="00673FEF">
        <w:t>VRU</w:t>
      </w:r>
      <w:r>
        <w:t>AppReqs</w:t>
      </w:r>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r>
        <w:t>supportedMsgs</w:t>
      </w:r>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rsidRPr="00BE200E">
        <w:t>MsgType</w:t>
      </w:r>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minItems: 1</w:t>
      </w:r>
    </w:p>
    <w:p w14:paraId="2363D85E" w14:textId="77777777" w:rsidR="00673FEF" w:rsidRPr="00E45330" w:rsidRDefault="00673FEF" w:rsidP="00673FEF">
      <w:pPr>
        <w:pStyle w:val="PL"/>
      </w:pPr>
      <w:r w:rsidRPr="00E45330">
        <w:t xml:space="preserve">        appQ</w:t>
      </w:r>
      <w:r w:rsidRPr="00E45330">
        <w:rPr>
          <w:lang w:eastAsia="zh-CN"/>
        </w:rPr>
        <w:t>osReq</w:t>
      </w:r>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r>
        <w:t>any</w:t>
      </w:r>
      <w:r w:rsidRPr="008572F0">
        <w:t>Of:</w:t>
      </w:r>
    </w:p>
    <w:p w14:paraId="22119C1D" w14:textId="77777777" w:rsidR="00514E82" w:rsidRPr="008572F0" w:rsidRDefault="00514E82" w:rsidP="00514E82">
      <w:pPr>
        <w:pStyle w:val="PL"/>
      </w:pPr>
      <w:r w:rsidRPr="008572F0">
        <w:t xml:space="preserve">        - required: [</w:t>
      </w:r>
      <w:r w:rsidR="00AF6FE9">
        <w:t>supportedMsgs</w:t>
      </w:r>
      <w:r w:rsidRPr="008572F0">
        <w:t>]</w:t>
      </w:r>
    </w:p>
    <w:p w14:paraId="189EC307" w14:textId="77777777" w:rsidR="00514E82" w:rsidRPr="008572F0" w:rsidRDefault="00514E82" w:rsidP="00514E82">
      <w:pPr>
        <w:pStyle w:val="PL"/>
      </w:pPr>
      <w:r w:rsidRPr="008572F0">
        <w:t xml:space="preserve">        - required: [</w:t>
      </w:r>
      <w:r w:rsidR="00AF6FE9" w:rsidRPr="00E45330">
        <w:t>appQ</w:t>
      </w:r>
      <w:r w:rsidR="00AF6FE9" w:rsidRPr="00E45330">
        <w:rPr>
          <w:lang w:eastAsia="zh-CN"/>
        </w:rPr>
        <w:t>osReq</w:t>
      </w:r>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r>
        <w:t>TimeValidity</w:t>
      </w:r>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startTime:</w:t>
      </w:r>
    </w:p>
    <w:p w14:paraId="2881FA98" w14:textId="77777777" w:rsidR="00514E82" w:rsidRDefault="00514E82" w:rsidP="00514E82">
      <w:pPr>
        <w:pStyle w:val="PL"/>
      </w:pPr>
      <w:r>
        <w:t xml:space="preserve">          $ref: 'TS29122_CommonData.yaml#/components/schemas/</w:t>
      </w:r>
      <w:r>
        <w:rPr>
          <w:lang w:eastAsia="zh-CN"/>
        </w:rPr>
        <w:t>DateTime</w:t>
      </w:r>
      <w:r>
        <w:t>'</w:t>
      </w:r>
    </w:p>
    <w:p w14:paraId="1D77602E" w14:textId="77777777" w:rsidR="00514E82" w:rsidRDefault="00514E82" w:rsidP="00514E82">
      <w:pPr>
        <w:pStyle w:val="PL"/>
      </w:pPr>
      <w:r>
        <w:t xml:space="preserve">        endTime:</w:t>
      </w:r>
    </w:p>
    <w:p w14:paraId="07B178B7" w14:textId="77777777" w:rsidR="00514E82" w:rsidRDefault="00514E82" w:rsidP="00514E82">
      <w:pPr>
        <w:pStyle w:val="PL"/>
      </w:pPr>
      <w:r>
        <w:t xml:space="preserve">          $ref: 'TS29122_CommonData.yaml#/components/schemas/</w:t>
      </w:r>
      <w:r>
        <w:rPr>
          <w:lang w:eastAsia="zh-CN"/>
        </w:rPr>
        <w:t>DateTime</w:t>
      </w:r>
      <w:r>
        <w:t>'</w:t>
      </w:r>
    </w:p>
    <w:p w14:paraId="3E70BA34" w14:textId="77777777" w:rsidR="00514E82" w:rsidRPr="008572F0" w:rsidRDefault="00514E82" w:rsidP="00514E82">
      <w:pPr>
        <w:pStyle w:val="PL"/>
      </w:pPr>
      <w:r w:rsidRPr="008572F0">
        <w:t xml:space="preserve">      </w:t>
      </w:r>
      <w:r>
        <w:t>any</w:t>
      </w:r>
      <w:r w:rsidRPr="008572F0">
        <w:t>Of:</w:t>
      </w:r>
    </w:p>
    <w:p w14:paraId="05A43FCD" w14:textId="77777777" w:rsidR="00514E82" w:rsidRPr="008572F0" w:rsidRDefault="00514E82" w:rsidP="00514E82">
      <w:pPr>
        <w:pStyle w:val="PL"/>
      </w:pPr>
      <w:r w:rsidRPr="008572F0">
        <w:t xml:space="preserve">        - required: [</w:t>
      </w:r>
      <w:r>
        <w:t>startTime</w:t>
      </w:r>
      <w:r w:rsidRPr="008572F0">
        <w:t>]</w:t>
      </w:r>
    </w:p>
    <w:p w14:paraId="093045F6" w14:textId="77777777" w:rsidR="00514E82" w:rsidRPr="008572F0" w:rsidRDefault="00514E82" w:rsidP="00514E82">
      <w:pPr>
        <w:pStyle w:val="PL"/>
      </w:pPr>
      <w:r w:rsidRPr="008572F0">
        <w:t xml:space="preserve">        - required: [</w:t>
      </w:r>
      <w:r>
        <w:t>endTime</w:t>
      </w:r>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r>
        <w:rPr>
          <w:lang w:eastAsia="zh-CN"/>
        </w:rPr>
        <w:t>EnterLeaveInfo</w:t>
      </w:r>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r>
        <w:rPr>
          <w:lang w:eastAsia="zh-CN"/>
        </w:rPr>
        <w:t>DateTime</w:t>
      </w:r>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r>
        <w:rPr>
          <w:lang w:eastAsia="zh-CN"/>
        </w:rPr>
        <w:t>DurationSec</w:t>
      </w:r>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r>
        <w:t>MobilityInfo</w:t>
      </w:r>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r>
        <w:rPr>
          <w:lang w:val="en-US"/>
        </w:rPr>
        <w:t>Nnwdaf</w:t>
      </w:r>
      <w:r w:rsidRPr="00354DC8">
        <w:rPr>
          <w:lang w:val="en-US"/>
        </w:rPr>
        <w:t>_</w:t>
      </w:r>
      <w:r>
        <w:rPr>
          <w:lang w:val="en-US"/>
        </w:rPr>
        <w:t>EventsSubscription</w:t>
      </w:r>
      <w:r>
        <w:t>.yaml#/components/schemas/</w:t>
      </w:r>
      <w:r>
        <w:rPr>
          <w:lang w:eastAsia="zh-CN"/>
        </w:rPr>
        <w:t>Direction</w:t>
      </w:r>
      <w:r>
        <w:t>'</w:t>
      </w:r>
    </w:p>
    <w:p w14:paraId="3779EB52" w14:textId="77777777" w:rsidR="00514E82" w:rsidRPr="008572F0" w:rsidRDefault="00514E82" w:rsidP="00514E82">
      <w:pPr>
        <w:pStyle w:val="PL"/>
      </w:pPr>
      <w:r w:rsidRPr="008572F0">
        <w:t xml:space="preserve">      </w:t>
      </w:r>
      <w:r>
        <w:t>any</w:t>
      </w:r>
      <w:r w:rsidRPr="008572F0">
        <w:t>Of:</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GeographicArea</w:t>
      </w:r>
      <w:r>
        <w:rPr>
          <w:lang w:val="en-US"/>
        </w:rPr>
        <w:t>Rm</w:t>
      </w:r>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r>
        <w:rPr>
          <w:lang w:val="en-US"/>
        </w:rPr>
        <w:t>anyOf</w:t>
      </w:r>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r>
        <w:t>UEType</w:t>
      </w:r>
      <w:r w:rsidRPr="0097097D">
        <w:t>:</w:t>
      </w:r>
    </w:p>
    <w:p w14:paraId="0BC5624E" w14:textId="77777777" w:rsidR="00514E82" w:rsidRDefault="00514E82" w:rsidP="00514E82">
      <w:pPr>
        <w:pStyle w:val="PL"/>
      </w:pPr>
      <w:r w:rsidRPr="000D2563">
        <w:t xml:space="preserve">      </w:t>
      </w:r>
      <w:r>
        <w:t>anyOf:</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enum:</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r>
        <w:t>VRUZoneType</w:t>
      </w:r>
      <w:r w:rsidRPr="0097097D">
        <w:t>:</w:t>
      </w:r>
    </w:p>
    <w:p w14:paraId="111991C5" w14:textId="77777777" w:rsidR="00514E82" w:rsidRDefault="00514E82" w:rsidP="00514E82">
      <w:pPr>
        <w:pStyle w:val="PL"/>
      </w:pPr>
      <w:r w:rsidRPr="000D2563">
        <w:t xml:space="preserve">      </w:t>
      </w:r>
      <w:r>
        <w:t>anyOf:</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enum:</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r>
        <w:t>MsgType</w:t>
      </w:r>
      <w:r w:rsidRPr="0097097D">
        <w:t>:</w:t>
      </w:r>
    </w:p>
    <w:p w14:paraId="32C14D97" w14:textId="77777777" w:rsidR="00514E82" w:rsidRDefault="00514E82" w:rsidP="00514E82">
      <w:pPr>
        <w:pStyle w:val="PL"/>
      </w:pPr>
      <w:r w:rsidRPr="000D2563">
        <w:t xml:space="preserve">      </w:t>
      </w:r>
      <w:r>
        <w:t>anyOf:</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enum:</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1"/>
      </w:pPr>
      <w:r w:rsidRPr="00E45330">
        <w:br w:type="page"/>
      </w:r>
      <w:bookmarkStart w:id="7469" w:name="_Toc216347605"/>
      <w:r w:rsidR="00690A23" w:rsidRPr="00E45330">
        <w:lastRenderedPageBreak/>
        <w:t>A.</w:t>
      </w:r>
      <w:r w:rsidR="00690A23">
        <w:rPr>
          <w:lang w:eastAsia="zh-CN"/>
        </w:rPr>
        <w:t>13</w:t>
      </w:r>
      <w:r w:rsidR="00690A23" w:rsidRPr="00E45330">
        <w:tab/>
        <w:t>VAE_</w:t>
      </w:r>
      <w:r w:rsidR="00690A23">
        <w:t>V2PApplicationRequirement API</w:t>
      </w:r>
      <w:bookmarkEnd w:id="7469"/>
    </w:p>
    <w:p w14:paraId="096FA954" w14:textId="77777777" w:rsidR="00690A23" w:rsidRDefault="00690A23" w:rsidP="00690A23">
      <w:pPr>
        <w:pStyle w:val="PL"/>
      </w:pPr>
      <w:r>
        <w:t>openapi: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r>
        <w:t>externalDocs:</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'{apiRoot}/vae-v2P-app-req/v1'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apiRoot: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apiRoot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/provisionings:</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Provisionings (Collection)</w:t>
      </w:r>
    </w:p>
    <w:p w14:paraId="3B46F4CB" w14:textId="77777777" w:rsidR="00690A23" w:rsidRDefault="00690A23" w:rsidP="00690A23">
      <w:pPr>
        <w:pStyle w:val="PL"/>
      </w:pPr>
      <w:r>
        <w:t xml:space="preserve">      operationId: CreateV2PAppReqsProv</w:t>
      </w:r>
    </w:p>
    <w:p w14:paraId="2C29E10B" w14:textId="77777777" w:rsidR="00690A23" w:rsidRDefault="00690A23" w:rsidP="00690A23">
      <w:pPr>
        <w:pStyle w:val="PL"/>
      </w:pPr>
      <w:r>
        <w:t xml:space="preserve">      requestBody:</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lastRenderedPageBreak/>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/provisionings/{provId}:</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provId</w:t>
      </w:r>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operationId: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operationId: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requestBody:</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lastRenderedPageBreak/>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operationId: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r>
        <w:t>requestBody:</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application/merge-patch+json:</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operationId: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securitySchemes:</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clientCredentials: </w:t>
      </w:r>
    </w:p>
    <w:p w14:paraId="3F77EA06" w14:textId="77777777" w:rsidR="00690A23" w:rsidRDefault="00690A23" w:rsidP="00690A23">
      <w:pPr>
        <w:pStyle w:val="PL"/>
      </w:pPr>
      <w:r>
        <w:t xml:space="preserve">          tokenUrl: '{tokenUrl}'</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requestorId:</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serviceId:</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groupId:</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r w:rsidR="00BB55AB">
        <w:t>t</w:t>
      </w:r>
      <w:r>
        <w:t>rafficPattern:</w:t>
      </w:r>
    </w:p>
    <w:p w14:paraId="46CF024E" w14:textId="77777777" w:rsidR="00690A23" w:rsidRDefault="00690A23" w:rsidP="00690A23">
      <w:pPr>
        <w:pStyle w:val="PL"/>
      </w:pPr>
      <w:r>
        <w:t xml:space="preserve">          $ref: '#/components/schemas/</w:t>
      </w:r>
      <w:r w:rsidR="000544B5">
        <w:t>AppTrafficPattern</w:t>
      </w:r>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suppFeat:</w:t>
      </w:r>
    </w:p>
    <w:p w14:paraId="4652C649" w14:textId="77777777" w:rsidR="00690A23" w:rsidRDefault="00690A23" w:rsidP="00690A23">
      <w:pPr>
        <w:pStyle w:val="PL"/>
      </w:pPr>
      <w:r>
        <w:t xml:space="preserve">          $ref: 'TS29571_CommonData.yaml#/components/schemas/SupportedFeatures'</w:t>
      </w:r>
    </w:p>
    <w:p w14:paraId="708DBDAD" w14:textId="77777777" w:rsidR="00690A23" w:rsidRDefault="00690A23" w:rsidP="00690A23">
      <w:pPr>
        <w:pStyle w:val="PL"/>
      </w:pPr>
      <w:r>
        <w:t xml:space="preserve">      oneOf:</w:t>
      </w:r>
    </w:p>
    <w:p w14:paraId="08B289EA" w14:textId="77777777" w:rsidR="00690A23" w:rsidRDefault="00690A23" w:rsidP="00690A23">
      <w:pPr>
        <w:pStyle w:val="PL"/>
      </w:pPr>
      <w:r>
        <w:t xml:space="preserve">        - required: [serviceId]</w:t>
      </w:r>
    </w:p>
    <w:p w14:paraId="4461976C" w14:textId="77777777" w:rsidR="00690A23" w:rsidRDefault="00690A23" w:rsidP="00690A23">
      <w:pPr>
        <w:pStyle w:val="PL"/>
      </w:pPr>
      <w:r>
        <w:t xml:space="preserve">        - required: [groupId]</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requestorId</w:t>
      </w:r>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r w:rsidR="00BB55AB">
        <w:t>t</w:t>
      </w:r>
      <w:r>
        <w:t>rafficPattern</w:t>
      </w:r>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lastRenderedPageBreak/>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r w:rsidR="00BB55AB">
        <w:t>t</w:t>
      </w:r>
      <w:r>
        <w:t>rafficPattern:</w:t>
      </w:r>
    </w:p>
    <w:p w14:paraId="12B35945" w14:textId="77777777" w:rsidR="00690A23" w:rsidRDefault="00690A23" w:rsidP="00690A23">
      <w:pPr>
        <w:pStyle w:val="PL"/>
      </w:pPr>
      <w:r>
        <w:t xml:space="preserve">          $ref: '#/components/schemas/</w:t>
      </w:r>
      <w:r w:rsidR="0093316F">
        <w:t>AppTrafficPattern</w:t>
      </w:r>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470" w:name="_Toc20400856"/>
      <w:bookmarkStart w:id="7471" w:name="_Toc34035590"/>
      <w:bookmarkStart w:id="7472" w:name="_Toc36037583"/>
      <w:bookmarkStart w:id="7473" w:name="_Toc36037887"/>
      <w:bookmarkStart w:id="7474" w:name="_Toc38877729"/>
      <w:bookmarkStart w:id="7475" w:name="_Toc43199811"/>
      <w:bookmarkStart w:id="7476" w:name="_Toc45132990"/>
      <w:bookmarkStart w:id="7477" w:name="_Toc59015733"/>
      <w:bookmarkStart w:id="7478" w:name="_Toc63171289"/>
      <w:bookmarkStart w:id="7479" w:name="_Toc66282326"/>
      <w:bookmarkStart w:id="7480" w:name="_Toc68166202"/>
      <w:bookmarkStart w:id="7481" w:name="_Toc70426558"/>
      <w:bookmarkStart w:id="7482" w:name="_Toc73433964"/>
      <w:bookmarkStart w:id="7483" w:name="_Toc73436011"/>
      <w:bookmarkStart w:id="7484" w:name="_Toc73437418"/>
      <w:bookmarkStart w:id="7485" w:name="_Toc75351828"/>
      <w:bookmarkStart w:id="7486" w:name="_Toc83230106"/>
      <w:bookmarkStart w:id="7487" w:name="_Toc85528277"/>
      <w:bookmarkStart w:id="7488" w:name="_Toc90649902"/>
      <w:bookmarkStart w:id="7489" w:name="historyclause"/>
    </w:p>
    <w:p w14:paraId="619EF55E" w14:textId="77777777" w:rsidR="00187981" w:rsidRDefault="00187981" w:rsidP="00187981">
      <w:pPr>
        <w:pStyle w:val="PL"/>
      </w:pPr>
      <w:r>
        <w:t xml:space="preserve">    AppTrafficPattern:</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timeWindows:</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'TS29122_CommonData.yaml#/components/schemas/TimeWindow'</w:t>
      </w:r>
    </w:p>
    <w:p w14:paraId="6F4F9501" w14:textId="77777777" w:rsidR="00187981" w:rsidRDefault="00187981" w:rsidP="00187981">
      <w:pPr>
        <w:pStyle w:val="PL"/>
      </w:pPr>
      <w:r>
        <w:t xml:space="preserve">          minItems: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'TS29122_CommonData.yaml#/components/schemas/DurationSec'</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timeWindows</w:t>
      </w:r>
    </w:p>
    <w:p w14:paraId="55A2FCD6" w14:textId="77777777" w:rsidR="008F780E" w:rsidRPr="00E45330" w:rsidRDefault="0078236C">
      <w:pPr>
        <w:pStyle w:val="8"/>
        <w:pageBreakBefore/>
        <w:rPr>
          <w:noProof/>
        </w:rPr>
      </w:pPr>
      <w:r w:rsidRPr="00E45330">
        <w:lastRenderedPageBreak/>
        <w:br w:type="page"/>
      </w:r>
      <w:bookmarkStart w:id="7490" w:name="_Toc216347606"/>
      <w:r w:rsidR="008F780E" w:rsidRPr="00E45330">
        <w:rPr>
          <w:noProof/>
        </w:rPr>
        <w:lastRenderedPageBreak/>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489"/>
          <w:p w14:paraId="68CA9001" w14:textId="77777777" w:rsidR="008F780E" w:rsidRPr="00E45330" w:rsidRDefault="008F780E">
            <w:pPr>
              <w:pStyle w:val="TAL"/>
              <w:jc w:val="center"/>
              <w:rPr>
                <w:b/>
                <w:sz w:val="16"/>
              </w:rPr>
            </w:pPr>
            <w:r w:rsidRPr="00E45330">
              <w:rPr>
                <w:b/>
              </w:rPr>
              <w:lastRenderedPageBreak/>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r w:rsidRPr="00E45330">
              <w:rPr>
                <w:b/>
                <w:sz w:val="16"/>
              </w:rPr>
              <w:t>TDoc</w:t>
            </w:r>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r w:rsidRPr="00E45330">
              <w:rPr>
                <w:rFonts w:cs="Arial"/>
                <w:sz w:val="16"/>
                <w:szCs w:val="16"/>
                <w:lang w:eastAsia="zh-CN"/>
              </w:rPr>
              <w:t>Apiversion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Correction to DELETE method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r w:rsidRPr="00E45330">
              <w:rPr>
                <w:rFonts w:cs="Arial"/>
                <w:sz w:val="16"/>
                <w:szCs w:val="16"/>
                <w:lang w:eastAsia="zh-CN"/>
              </w:rPr>
              <w:t>Editoral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Corrections to apiVersion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Supported headers, Resource Data type and yaml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Adding some missing description fields to data type definitions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r w:rsidRPr="00E45330">
              <w:rPr>
                <w:rFonts w:cs="Arial"/>
                <w:sz w:val="16"/>
                <w:szCs w:val="16"/>
                <w:lang w:eastAsia="zh-CN"/>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Introduction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Procedure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Resources and methods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r w:rsidRPr="00E45330">
              <w:rPr>
                <w:rFonts w:cs="Arial"/>
                <w:sz w:val="16"/>
                <w:szCs w:val="16"/>
                <w:lang w:eastAsia="zh-CN"/>
              </w:rPr>
              <w:t>OpenAPI file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Correct the subclause number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Correct referenced datatype for VAE_MessageDelivery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Correct resourceUri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Correct service operation name for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Correct serivce name and resourceUri for VAE_ApplicationRequirement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Correct service name and resourceUri for VAE_DynamicGroup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VAE_ApplicationRequirement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VAE_DynamicGroup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VAE_ServiceContinuity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Correction of some remaining invalid characters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Introduction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lastRenderedPageBreak/>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VAE_SessionOrientedService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r w:rsidRPr="00CC5489">
              <w:rPr>
                <w:rFonts w:cs="Arial"/>
                <w:sz w:val="16"/>
                <w:szCs w:val="16"/>
                <w:lang w:eastAsia="zh-CN"/>
              </w:rPr>
              <w:t>VAE_DynamicGroup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Removing the apiVersion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"SubscriptionId"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the enumerations in the VAE OpenAPI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OpenAPI file formating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Define the service description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Missing parameter in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V2X service id in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Complete the definition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Complete the definition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r>
              <w:rPr>
                <w:rFonts w:cs="Arial"/>
                <w:sz w:val="16"/>
                <w:szCs w:val="16"/>
              </w:rPr>
              <w:t>QoE metric parameter in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Corrections on VAE_V2VConfigRequirement api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Updates and corrections to the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Corrections on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315E5A" w:rsidRPr="00E45330" w14:paraId="662E45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315E5A" w:rsidRDefault="00315E5A" w:rsidP="00315E5A">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3B690CB7" w14:textId="726780B7" w:rsidR="00315E5A" w:rsidRDefault="00315E5A" w:rsidP="00315E5A">
            <w:pPr>
              <w:pStyle w:val="TAL"/>
              <w:jc w:val="center"/>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315E5A" w:rsidRPr="00347F8A" w:rsidRDefault="00315E5A" w:rsidP="00315E5A">
            <w:pPr>
              <w:pStyle w:val="TAL"/>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315E5A" w:rsidRDefault="00315E5A" w:rsidP="00315E5A">
            <w:pPr>
              <w:pStyle w:val="TAL"/>
              <w:jc w:val="right"/>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315E5A" w:rsidRDefault="00315E5A" w:rsidP="00315E5A">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315E5A" w:rsidRPr="00347F8A" w:rsidRDefault="00315E5A" w:rsidP="00315E5A">
            <w:pPr>
              <w:pStyle w:val="TAL"/>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315E5A" w:rsidRPr="00E45330" w14:paraId="06F761B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315E5A" w:rsidRDefault="00315E5A" w:rsidP="00315E5A">
            <w:pPr>
              <w:pStyle w:val="TAL"/>
              <w:jc w:val="center"/>
              <w:rPr>
                <w:rFonts w:cs="Arial"/>
                <w:sz w:val="16"/>
                <w:szCs w:val="16"/>
              </w:rPr>
            </w:pPr>
            <w:r>
              <w:rPr>
                <w:rFonts w:cs="Arial"/>
                <w:sz w:val="16"/>
                <w:szCs w:val="16"/>
              </w:rPr>
              <w:lastRenderedPageBreak/>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13AF6419" w14:textId="358AC85B" w:rsidR="00315E5A" w:rsidRDefault="00315E5A" w:rsidP="00315E5A">
            <w:pPr>
              <w:pStyle w:val="TAL"/>
              <w:jc w:val="center"/>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315E5A" w:rsidRPr="00347F8A" w:rsidRDefault="00315E5A" w:rsidP="00315E5A">
            <w:pPr>
              <w:pStyle w:val="TAL"/>
              <w:rPr>
                <w:rFonts w:cs="Arial"/>
                <w:sz w:val="16"/>
                <w:szCs w:val="16"/>
                <w:lang w:eastAsia="zh-CN"/>
              </w:rPr>
            </w:pPr>
            <w:r>
              <w:rPr>
                <w:rFonts w:cs="Arial" w:hint="eastAsia"/>
                <w:sz w:val="16"/>
                <w:szCs w:val="16"/>
                <w:lang w:eastAsia="zh-CN"/>
              </w:rPr>
              <w:t>0</w:t>
            </w:r>
            <w:r>
              <w:rPr>
                <w:rFonts w:cs="Arial"/>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315E5A" w:rsidRDefault="00315E5A" w:rsidP="00315E5A">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315E5A" w:rsidRDefault="00315E5A" w:rsidP="00315E5A">
            <w:pPr>
              <w:pStyle w:val="TAL"/>
              <w:jc w:val="center"/>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315E5A" w:rsidRPr="00347F8A" w:rsidRDefault="00315E5A" w:rsidP="00315E5A">
            <w:pPr>
              <w:pStyle w:val="TAL"/>
              <w:rPr>
                <w:rFonts w:cs="Arial"/>
                <w:sz w:val="16"/>
                <w:szCs w:val="16"/>
              </w:rPr>
            </w:pPr>
            <w:r w:rsidRPr="00845D80">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06D83" w14:textId="77777777" w:rsidR="00BC2755" w:rsidRDefault="00BC2755">
      <w:r>
        <w:separator/>
      </w:r>
    </w:p>
  </w:endnote>
  <w:endnote w:type="continuationSeparator" w:id="0">
    <w:p w14:paraId="4CC41F99" w14:textId="77777777" w:rsidR="00BC2755" w:rsidRDefault="00BC2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85A4D" w14:textId="77777777" w:rsidR="00850989" w:rsidRDefault="0085098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652810" w14:textId="77777777" w:rsidR="00BC2755" w:rsidRDefault="00BC2755">
      <w:r>
        <w:separator/>
      </w:r>
    </w:p>
  </w:footnote>
  <w:footnote w:type="continuationSeparator" w:id="0">
    <w:p w14:paraId="23A869C0" w14:textId="77777777" w:rsidR="00BC2755" w:rsidRDefault="00BC2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7B4C7" w14:textId="72CE7501"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77F4">
      <w:rPr>
        <w:rFonts w:ascii="Arial" w:hAnsi="Arial" w:cs="Arial"/>
        <w:b/>
        <w:noProof/>
        <w:sz w:val="18"/>
        <w:szCs w:val="18"/>
      </w:rPr>
      <w:t>3GPP TS 29.486 V19.4.0 (2025-12)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3CE8C45B"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77F4">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20D9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37"/>
  </w:num>
  <w:num w:numId="6">
    <w:abstractNumId w:val="35"/>
  </w:num>
  <w:num w:numId="7">
    <w:abstractNumId w:val="7"/>
  </w:num>
  <w:num w:numId="8">
    <w:abstractNumId w:val="19"/>
  </w:num>
  <w:num w:numId="9">
    <w:abstractNumId w:val="2"/>
  </w:num>
  <w:num w:numId="10">
    <w:abstractNumId w:val="1"/>
  </w:num>
  <w:num w:numId="11">
    <w:abstractNumId w:val="0"/>
  </w:num>
  <w:num w:numId="12">
    <w:abstractNumId w:val="30"/>
  </w:num>
  <w:num w:numId="13">
    <w:abstractNumId w:val="17"/>
  </w:num>
  <w:num w:numId="14">
    <w:abstractNumId w:val="6"/>
  </w:num>
  <w:num w:numId="15">
    <w:abstractNumId w:val="5"/>
  </w:num>
  <w:num w:numId="16">
    <w:abstractNumId w:val="4"/>
  </w:num>
  <w:num w:numId="17">
    <w:abstractNumId w:val="8"/>
  </w:num>
  <w:num w:numId="18">
    <w:abstractNumId w:val="3"/>
  </w:num>
  <w:num w:numId="19">
    <w:abstractNumId w:val="18"/>
  </w:num>
  <w:num w:numId="20">
    <w:abstractNumId w:val="22"/>
  </w:num>
  <w:num w:numId="21">
    <w:abstractNumId w:val="21"/>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25"/>
  </w:num>
  <w:num w:numId="24">
    <w:abstractNumId w:val="34"/>
  </w:num>
  <w:num w:numId="2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abstractNumId w:val="26"/>
  </w:num>
  <w:num w:numId="27">
    <w:abstractNumId w:val="28"/>
  </w:num>
  <w:num w:numId="28">
    <w:abstractNumId w:val="31"/>
  </w:num>
  <w:num w:numId="29">
    <w:abstractNumId w:val="36"/>
  </w:num>
  <w:num w:numId="30">
    <w:abstractNumId w:val="24"/>
  </w:num>
  <w:num w:numId="31">
    <w:abstractNumId w:val="23"/>
  </w:num>
  <w:num w:numId="32">
    <w:abstractNumId w:val="27"/>
  </w:num>
  <w:num w:numId="33">
    <w:abstractNumId w:val="9"/>
  </w:num>
  <w:num w:numId="34">
    <w:abstractNumId w:val="38"/>
  </w:num>
  <w:num w:numId="35">
    <w:abstractNumId w:val="20"/>
  </w:num>
  <w:num w:numId="36">
    <w:abstractNumId w:val="29"/>
  </w:num>
  <w:num w:numId="37">
    <w:abstractNumId w:val="13"/>
  </w:num>
  <w:num w:numId="38">
    <w:abstractNumId w:val="40"/>
  </w:num>
  <w:num w:numId="39">
    <w:abstractNumId w:val="15"/>
  </w:num>
  <w:num w:numId="40">
    <w:abstractNumId w:val="33"/>
  </w:num>
  <w:num w:numId="41">
    <w:abstractNumId w:val="39"/>
  </w:num>
  <w:num w:numId="42">
    <w:abstractNumId w:val="14"/>
  </w:num>
  <w:num w:numId="43">
    <w:abstractNumId w:val="16"/>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26607"/>
    <w:rsid w:val="00037CA3"/>
    <w:rsid w:val="00037DEE"/>
    <w:rsid w:val="0004323D"/>
    <w:rsid w:val="000544B5"/>
    <w:rsid w:val="00074DC8"/>
    <w:rsid w:val="0007526C"/>
    <w:rsid w:val="000801B8"/>
    <w:rsid w:val="00090530"/>
    <w:rsid w:val="0009681E"/>
    <w:rsid w:val="00097088"/>
    <w:rsid w:val="000A0F1C"/>
    <w:rsid w:val="000A55AB"/>
    <w:rsid w:val="000A658D"/>
    <w:rsid w:val="000B737A"/>
    <w:rsid w:val="000C572B"/>
    <w:rsid w:val="000D6D5F"/>
    <w:rsid w:val="000D7387"/>
    <w:rsid w:val="000E3D7B"/>
    <w:rsid w:val="000E6D50"/>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5E5A"/>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677F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67F80"/>
    <w:rsid w:val="00572513"/>
    <w:rsid w:val="00575876"/>
    <w:rsid w:val="00584C46"/>
    <w:rsid w:val="00587880"/>
    <w:rsid w:val="005924AF"/>
    <w:rsid w:val="0059477F"/>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3E18"/>
    <w:rsid w:val="007D5B94"/>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877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2755"/>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CF69B9"/>
    <w:rsid w:val="00D06868"/>
    <w:rsid w:val="00D2446D"/>
    <w:rsid w:val="00D24E19"/>
    <w:rsid w:val="00D25C11"/>
    <w:rsid w:val="00D41E5B"/>
    <w:rsid w:val="00D456F3"/>
    <w:rsid w:val="00D4696B"/>
    <w:rsid w:val="00D5154F"/>
    <w:rsid w:val="00D5326C"/>
    <w:rsid w:val="00D56591"/>
    <w:rsid w:val="00D56605"/>
    <w:rsid w:val="00D64175"/>
    <w:rsid w:val="00D659BC"/>
    <w:rsid w:val="00D7121F"/>
    <w:rsid w:val="00D73E7D"/>
    <w:rsid w:val="00D74463"/>
    <w:rsid w:val="00D80B40"/>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link w:val="40"/>
    <w:rPr>
      <w:rFonts w:ascii="Arial" w:hAnsi="Arial"/>
      <w:sz w:val="24"/>
      <w:lang w:eastAsia="en-US"/>
    </w:rPr>
  </w:style>
  <w:style w:type="paragraph" w:customStyle="1" w:styleId="H6">
    <w:name w:val="H6"/>
    <w:basedOn w:val="50"/>
    <w:next w:val="a"/>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character" w:customStyle="1" w:styleId="B1Char">
    <w:name w:val="B1 Char"/>
    <w:link w:val="B10"/>
    <w:qFormat/>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2"/>
    <w:qFormat/>
    <w:pPr>
      <w:ind w:left="1135" w:hanging="284"/>
    </w:pPr>
  </w:style>
  <w:style w:type="paragraph" w:customStyle="1" w:styleId="B4">
    <w:name w:val="B4"/>
    <w:basedOn w:val="a"/>
    <w:qFormat/>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paragraph" w:styleId="ac">
    <w:name w:val="Revision"/>
    <w:hidden/>
    <w:uiPriority w:val="99"/>
    <w:semiHidden/>
    <w:rPr>
      <w:lang w:eastAsia="en-US"/>
    </w:rPr>
  </w:style>
  <w:style w:type="character" w:customStyle="1" w:styleId="32">
    <w:name w:val="未处理的提及3"/>
    <w:uiPriority w:val="99"/>
    <w:unhideWhenUsed/>
    <w:rPr>
      <w:color w:val="605E5C"/>
      <w:shd w:val="clear" w:color="auto" w:fill="E1DFDD"/>
    </w:rPr>
  </w:style>
  <w:style w:type="paragraph" w:styleId="33">
    <w:name w:val="List 3"/>
    <w:basedOn w:val="21"/>
    <w:pPr>
      <w:ind w:leftChars="0" w:left="1135" w:firstLineChars="0" w:hanging="284"/>
      <w:contextualSpacing w:val="0"/>
    </w:pPr>
    <w:rPr>
      <w:rFonts w:eastAsia="Batang"/>
    </w:rPr>
  </w:style>
  <w:style w:type="paragraph" w:styleId="21">
    <w:name w:val="List 2"/>
    <w:basedOn w:val="a"/>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22">
    <w:name w:val="index 2"/>
    <w:basedOn w:val="11"/>
    <w:pPr>
      <w:ind w:left="284"/>
    </w:pPr>
  </w:style>
  <w:style w:type="paragraph" w:styleId="11">
    <w:name w:val="index 1"/>
    <w:basedOn w:val="a"/>
    <w:pPr>
      <w:keepLines/>
      <w:spacing w:after="0"/>
    </w:pPr>
    <w:rPr>
      <w:rFonts w:eastAsia="等线"/>
    </w:rPr>
  </w:style>
  <w:style w:type="paragraph" w:styleId="23">
    <w:name w:val="List Number 2"/>
    <w:basedOn w:val="ad"/>
    <w:pPr>
      <w:ind w:left="851"/>
    </w:pPr>
  </w:style>
  <w:style w:type="paragraph" w:styleId="ad">
    <w:name w:val="List Number"/>
    <w:basedOn w:val="ae"/>
  </w:style>
  <w:style w:type="paragraph" w:styleId="ae">
    <w:name w:val="List"/>
    <w:basedOn w:val="a"/>
    <w:pPr>
      <w:ind w:left="568" w:hanging="284"/>
    </w:pPr>
    <w:rPr>
      <w:rFonts w:eastAsia="等线"/>
    </w:rPr>
  </w:style>
  <w:style w:type="paragraph" w:styleId="af">
    <w:name w:val="footnote text"/>
    <w:basedOn w:val="a"/>
    <w:link w:val="af0"/>
    <w:qFormat/>
    <w:pPr>
      <w:keepLines/>
      <w:spacing w:after="0"/>
      <w:ind w:left="454" w:hanging="454"/>
    </w:pPr>
    <w:rPr>
      <w:rFonts w:eastAsia="等线"/>
      <w:sz w:val="16"/>
    </w:rPr>
  </w:style>
  <w:style w:type="character" w:customStyle="1" w:styleId="af0">
    <w:name w:val="脚注文本 字符"/>
    <w:link w:val="af"/>
    <w:rPr>
      <w:rFonts w:eastAsia="等线"/>
      <w:sz w:val="16"/>
      <w:lang w:eastAsia="en-US"/>
    </w:rPr>
  </w:style>
  <w:style w:type="paragraph" w:styleId="24">
    <w:name w:val="List Bullet 2"/>
    <w:basedOn w:val="af1"/>
    <w:qFormat/>
    <w:pPr>
      <w:ind w:left="851"/>
    </w:pPr>
  </w:style>
  <w:style w:type="paragraph" w:styleId="af1">
    <w:name w:val="List Bullet"/>
    <w:basedOn w:val="ae"/>
  </w:style>
  <w:style w:type="paragraph" w:styleId="34">
    <w:name w:val="List Bullet 3"/>
    <w:basedOn w:val="24"/>
    <w:pPr>
      <w:ind w:left="1135"/>
    </w:pPr>
  </w:style>
  <w:style w:type="paragraph" w:styleId="42">
    <w:name w:val="List 4"/>
    <w:basedOn w:val="33"/>
    <w:pPr>
      <w:ind w:left="1418"/>
    </w:pPr>
    <w:rPr>
      <w:rFonts w:eastAsia="等线"/>
    </w:rPr>
  </w:style>
  <w:style w:type="paragraph" w:styleId="52">
    <w:name w:val="List 5"/>
    <w:basedOn w:val="42"/>
    <w:pPr>
      <w:ind w:left="1702"/>
    </w:pPr>
  </w:style>
  <w:style w:type="paragraph" w:styleId="43">
    <w:name w:val="List Bullet 4"/>
    <w:basedOn w:val="34"/>
    <w:pPr>
      <w:ind w:left="1418"/>
    </w:pPr>
  </w:style>
  <w:style w:type="paragraph" w:styleId="53">
    <w:name w:val="List Bullet 5"/>
    <w:basedOn w:val="43"/>
    <w:pPr>
      <w:ind w:left="1702"/>
    </w:pPr>
  </w:style>
  <w:style w:type="paragraph" w:customStyle="1" w:styleId="CRCoverPage">
    <w:name w:val="CR Cover Page"/>
    <w:link w:val="CRCoverPageZchn"/>
    <w:pPr>
      <w:spacing w:after="120"/>
    </w:pPr>
    <w:rPr>
      <w:rFonts w:ascii="Arial" w:eastAsia="等线" w:hAnsi="Arial"/>
      <w:lang w:eastAsia="en-US"/>
    </w:rPr>
  </w:style>
  <w:style w:type="paragraph" w:customStyle="1" w:styleId="tdoc-header">
    <w:name w:val="tdoc-header"/>
    <w:rPr>
      <w:rFonts w:ascii="Arial" w:eastAsia="等线" w:hAnsi="Arial"/>
      <w:sz w:val="24"/>
      <w:lang w:eastAsia="en-US"/>
    </w:rPr>
  </w:style>
  <w:style w:type="paragraph" w:styleId="af2">
    <w:name w:val="annotation text"/>
    <w:basedOn w:val="a"/>
    <w:link w:val="af3"/>
    <w:qFormat/>
    <w:rPr>
      <w:rFonts w:eastAsia="等线"/>
    </w:rPr>
  </w:style>
  <w:style w:type="character" w:customStyle="1" w:styleId="af3">
    <w:name w:val="批注文字 字符"/>
    <w:link w:val="af2"/>
    <w:rPr>
      <w:rFonts w:eastAsia="等线"/>
      <w:lang w:eastAsia="en-US"/>
    </w:rPr>
  </w:style>
  <w:style w:type="paragraph" w:styleId="af4">
    <w:name w:val="annotation subject"/>
    <w:basedOn w:val="af2"/>
    <w:next w:val="af2"/>
    <w:link w:val="af5"/>
    <w:rPr>
      <w:b/>
      <w:bCs/>
    </w:rPr>
  </w:style>
  <w:style w:type="character" w:customStyle="1" w:styleId="af5">
    <w:name w:val="批注主题 字符"/>
    <w:link w:val="af4"/>
    <w:rPr>
      <w:rFonts w:eastAsia="等线"/>
      <w:b/>
      <w:bCs/>
      <w:lang w:eastAsia="en-US"/>
    </w:rPr>
  </w:style>
  <w:style w:type="paragraph" w:styleId="af6">
    <w:name w:val="Document Map"/>
    <w:basedOn w:val="a"/>
    <w:link w:val="af7"/>
    <w:pPr>
      <w:shd w:val="clear" w:color="auto" w:fill="000080"/>
    </w:pPr>
    <w:rPr>
      <w:rFonts w:ascii="Tahoma" w:eastAsia="等线" w:hAnsi="Tahoma" w:cs="Tahoma"/>
    </w:rPr>
  </w:style>
  <w:style w:type="character" w:customStyle="1" w:styleId="af7">
    <w:name w:val="文档结构图 字符"/>
    <w:link w:val="af6"/>
    <w:rPr>
      <w:rFonts w:ascii="Tahoma" w:eastAsia="等线" w:hAnsi="Tahoma" w:cs="Tahoma"/>
      <w:shd w:val="clear" w:color="auto" w:fill="000080"/>
      <w:lang w:eastAsia="en-US"/>
    </w:rPr>
  </w:style>
  <w:style w:type="character" w:styleId="af8">
    <w:name w:val="footnote reference"/>
    <w:rPr>
      <w:b/>
      <w:position w:val="6"/>
      <w:sz w:val="16"/>
    </w:rPr>
  </w:style>
  <w:style w:type="character" w:styleId="af9">
    <w:name w:val="annotation reference"/>
    <w:rPr>
      <w:sz w:val="16"/>
    </w:rPr>
  </w:style>
  <w:style w:type="character" w:styleId="afa">
    <w:name w:val="FollowedHyperlink"/>
    <w:rPr>
      <w:color w:val="800080"/>
      <w:u w:val="single"/>
    </w:rPr>
  </w:style>
  <w:style w:type="character" w:customStyle="1" w:styleId="CRCoverPageZchn">
    <w:name w:val="CR Cover Page Zchn"/>
    <w:link w:val="CRCoverPage"/>
    <w:rsid w:val="003B3B9B"/>
    <w:rPr>
      <w:rFonts w:ascii="Arial" w:eastAsia="等线" w:hAnsi="Arial"/>
      <w:lang w:eastAsia="en-US"/>
    </w:rPr>
  </w:style>
  <w:style w:type="paragraph" w:styleId="afb">
    <w:name w:val="Bibliography"/>
    <w:basedOn w:val="a"/>
    <w:next w:val="a"/>
    <w:uiPriority w:val="37"/>
    <w:unhideWhenUsed/>
    <w:rsid w:val="003E3DBC"/>
  </w:style>
  <w:style w:type="paragraph" w:styleId="afc">
    <w:name w:val="Block Text"/>
    <w:basedOn w:val="a"/>
    <w:rsid w:val="003E3DBC"/>
    <w:pPr>
      <w:spacing w:after="120"/>
      <w:ind w:left="1440" w:right="1440"/>
    </w:pPr>
  </w:style>
  <w:style w:type="paragraph" w:styleId="afd">
    <w:name w:val="Body Text"/>
    <w:basedOn w:val="a"/>
    <w:link w:val="afe"/>
    <w:rsid w:val="003E3DBC"/>
    <w:pPr>
      <w:spacing w:after="120"/>
    </w:pPr>
  </w:style>
  <w:style w:type="character" w:customStyle="1" w:styleId="afe">
    <w:name w:val="正文文本 字符"/>
    <w:link w:val="afd"/>
    <w:rsid w:val="003E3DBC"/>
    <w:rPr>
      <w:lang w:eastAsia="en-US"/>
    </w:rPr>
  </w:style>
  <w:style w:type="paragraph" w:styleId="25">
    <w:name w:val="Body Text 2"/>
    <w:basedOn w:val="a"/>
    <w:link w:val="26"/>
    <w:rsid w:val="003E3DBC"/>
    <w:pPr>
      <w:spacing w:after="120" w:line="480" w:lineRule="auto"/>
    </w:pPr>
  </w:style>
  <w:style w:type="character" w:customStyle="1" w:styleId="26">
    <w:name w:val="正文文本 2 字符"/>
    <w:link w:val="25"/>
    <w:rsid w:val="003E3DBC"/>
    <w:rPr>
      <w:lang w:eastAsia="en-US"/>
    </w:rPr>
  </w:style>
  <w:style w:type="paragraph" w:styleId="35">
    <w:name w:val="Body Text 3"/>
    <w:basedOn w:val="a"/>
    <w:link w:val="36"/>
    <w:rsid w:val="003E3DBC"/>
    <w:pPr>
      <w:spacing w:after="120"/>
    </w:pPr>
    <w:rPr>
      <w:sz w:val="16"/>
      <w:szCs w:val="16"/>
    </w:rPr>
  </w:style>
  <w:style w:type="character" w:customStyle="1" w:styleId="36">
    <w:name w:val="正文文本 3 字符"/>
    <w:link w:val="35"/>
    <w:rsid w:val="003E3DBC"/>
    <w:rPr>
      <w:sz w:val="16"/>
      <w:szCs w:val="16"/>
      <w:lang w:eastAsia="en-US"/>
    </w:rPr>
  </w:style>
  <w:style w:type="paragraph" w:styleId="aff">
    <w:name w:val="Body Text First Indent"/>
    <w:basedOn w:val="afd"/>
    <w:link w:val="aff0"/>
    <w:rsid w:val="003E3DBC"/>
    <w:pPr>
      <w:ind w:firstLine="210"/>
    </w:pPr>
  </w:style>
  <w:style w:type="character" w:customStyle="1" w:styleId="aff0">
    <w:name w:val="正文文本首行缩进 字符"/>
    <w:basedOn w:val="afe"/>
    <w:link w:val="aff"/>
    <w:rsid w:val="003E3DBC"/>
    <w:rPr>
      <w:lang w:eastAsia="en-US"/>
    </w:rPr>
  </w:style>
  <w:style w:type="paragraph" w:styleId="aff1">
    <w:name w:val="Body Text Indent"/>
    <w:basedOn w:val="a"/>
    <w:link w:val="aff2"/>
    <w:rsid w:val="003E3DBC"/>
    <w:pPr>
      <w:spacing w:after="120"/>
      <w:ind w:left="283"/>
    </w:pPr>
  </w:style>
  <w:style w:type="character" w:customStyle="1" w:styleId="aff2">
    <w:name w:val="正文文本缩进 字符"/>
    <w:link w:val="aff1"/>
    <w:rsid w:val="003E3DBC"/>
    <w:rPr>
      <w:lang w:eastAsia="en-US"/>
    </w:rPr>
  </w:style>
  <w:style w:type="paragraph" w:styleId="27">
    <w:name w:val="Body Text First Indent 2"/>
    <w:basedOn w:val="aff1"/>
    <w:link w:val="28"/>
    <w:rsid w:val="003E3DBC"/>
    <w:pPr>
      <w:ind w:firstLine="210"/>
    </w:pPr>
  </w:style>
  <w:style w:type="character" w:customStyle="1" w:styleId="28">
    <w:name w:val="正文文本首行缩进 2 字符"/>
    <w:basedOn w:val="aff2"/>
    <w:link w:val="27"/>
    <w:rsid w:val="003E3DBC"/>
    <w:rPr>
      <w:lang w:eastAsia="en-US"/>
    </w:rPr>
  </w:style>
  <w:style w:type="paragraph" w:styleId="29">
    <w:name w:val="Body Text Indent 2"/>
    <w:basedOn w:val="a"/>
    <w:link w:val="2a"/>
    <w:rsid w:val="003E3DBC"/>
    <w:pPr>
      <w:spacing w:after="120" w:line="480" w:lineRule="auto"/>
      <w:ind w:left="283"/>
    </w:pPr>
  </w:style>
  <w:style w:type="character" w:customStyle="1" w:styleId="2a">
    <w:name w:val="正文文本缩进 2 字符"/>
    <w:link w:val="29"/>
    <w:rsid w:val="003E3DBC"/>
    <w:rPr>
      <w:lang w:eastAsia="en-US"/>
    </w:rPr>
  </w:style>
  <w:style w:type="paragraph" w:styleId="37">
    <w:name w:val="Body Text Indent 3"/>
    <w:basedOn w:val="a"/>
    <w:link w:val="38"/>
    <w:rsid w:val="003E3DBC"/>
    <w:pPr>
      <w:spacing w:after="120"/>
      <w:ind w:left="283"/>
    </w:pPr>
    <w:rPr>
      <w:sz w:val="16"/>
      <w:szCs w:val="16"/>
    </w:rPr>
  </w:style>
  <w:style w:type="character" w:customStyle="1" w:styleId="38">
    <w:name w:val="正文文本缩进 3 字符"/>
    <w:link w:val="37"/>
    <w:rsid w:val="003E3DBC"/>
    <w:rPr>
      <w:sz w:val="16"/>
      <w:szCs w:val="16"/>
      <w:lang w:eastAsia="en-US"/>
    </w:rPr>
  </w:style>
  <w:style w:type="paragraph" w:styleId="aff3">
    <w:name w:val="caption"/>
    <w:basedOn w:val="a"/>
    <w:next w:val="a"/>
    <w:unhideWhenUsed/>
    <w:qFormat/>
    <w:rsid w:val="003E3DBC"/>
    <w:rPr>
      <w:b/>
      <w:bCs/>
    </w:rPr>
  </w:style>
  <w:style w:type="paragraph" w:styleId="aff4">
    <w:name w:val="Closing"/>
    <w:basedOn w:val="a"/>
    <w:link w:val="aff5"/>
    <w:rsid w:val="003E3DBC"/>
    <w:pPr>
      <w:ind w:left="4252"/>
    </w:pPr>
  </w:style>
  <w:style w:type="character" w:customStyle="1" w:styleId="aff5">
    <w:name w:val="结束语 字符"/>
    <w:link w:val="aff4"/>
    <w:rsid w:val="003E3DBC"/>
    <w:rPr>
      <w:lang w:eastAsia="en-US"/>
    </w:rPr>
  </w:style>
  <w:style w:type="paragraph" w:styleId="aff6">
    <w:name w:val="Date"/>
    <w:basedOn w:val="a"/>
    <w:next w:val="a"/>
    <w:link w:val="aff7"/>
    <w:rsid w:val="003E3DBC"/>
  </w:style>
  <w:style w:type="character" w:customStyle="1" w:styleId="aff7">
    <w:name w:val="日期 字符"/>
    <w:link w:val="aff6"/>
    <w:rsid w:val="003E3DBC"/>
    <w:rPr>
      <w:lang w:eastAsia="en-US"/>
    </w:rPr>
  </w:style>
  <w:style w:type="paragraph" w:styleId="aff8">
    <w:name w:val="E-mail Signature"/>
    <w:basedOn w:val="a"/>
    <w:link w:val="aff9"/>
    <w:rsid w:val="003E3DBC"/>
  </w:style>
  <w:style w:type="character" w:customStyle="1" w:styleId="aff9">
    <w:name w:val="电子邮件签名 字符"/>
    <w:link w:val="aff8"/>
    <w:rsid w:val="003E3DBC"/>
    <w:rPr>
      <w:lang w:eastAsia="en-US"/>
    </w:rPr>
  </w:style>
  <w:style w:type="paragraph" w:styleId="affa">
    <w:name w:val="endnote text"/>
    <w:basedOn w:val="a"/>
    <w:link w:val="affb"/>
    <w:rsid w:val="003E3DBC"/>
  </w:style>
  <w:style w:type="character" w:customStyle="1" w:styleId="affb">
    <w:name w:val="尾注文本 字符"/>
    <w:link w:val="affa"/>
    <w:rsid w:val="003E3DBC"/>
    <w:rPr>
      <w:lang w:eastAsia="en-US"/>
    </w:rPr>
  </w:style>
  <w:style w:type="paragraph" w:styleId="affc">
    <w:name w:val="envelope address"/>
    <w:basedOn w:val="a"/>
    <w:rsid w:val="003E3DBC"/>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3E3DBC"/>
    <w:rPr>
      <w:rFonts w:ascii="Calibri Light" w:eastAsia="Yu Gothic Light" w:hAnsi="Calibri Light"/>
    </w:rPr>
  </w:style>
  <w:style w:type="paragraph" w:styleId="HTML">
    <w:name w:val="HTML Address"/>
    <w:basedOn w:val="a"/>
    <w:link w:val="HTML0"/>
    <w:rsid w:val="003E3DBC"/>
    <w:rPr>
      <w:i/>
      <w:iCs/>
    </w:rPr>
  </w:style>
  <w:style w:type="character" w:customStyle="1" w:styleId="HTML0">
    <w:name w:val="HTML 地址 字符"/>
    <w:link w:val="HTML"/>
    <w:rsid w:val="003E3DBC"/>
    <w:rPr>
      <w:i/>
      <w:iCs/>
      <w:lang w:eastAsia="en-US"/>
    </w:rPr>
  </w:style>
  <w:style w:type="paragraph" w:styleId="HTML1">
    <w:name w:val="HTML Preformatted"/>
    <w:basedOn w:val="a"/>
    <w:link w:val="HTML2"/>
    <w:rsid w:val="003E3DBC"/>
    <w:rPr>
      <w:rFonts w:ascii="Courier New" w:hAnsi="Courier New" w:cs="Courier New"/>
    </w:rPr>
  </w:style>
  <w:style w:type="character" w:customStyle="1" w:styleId="HTML2">
    <w:name w:val="HTML 预设格式 字符"/>
    <w:link w:val="HTML1"/>
    <w:rsid w:val="003E3DBC"/>
    <w:rPr>
      <w:rFonts w:ascii="Courier New" w:hAnsi="Courier New" w:cs="Courier New"/>
      <w:lang w:eastAsia="en-US"/>
    </w:rPr>
  </w:style>
  <w:style w:type="paragraph" w:styleId="39">
    <w:name w:val="index 3"/>
    <w:basedOn w:val="a"/>
    <w:next w:val="a"/>
    <w:rsid w:val="003E3DBC"/>
    <w:pPr>
      <w:ind w:left="600" w:hanging="200"/>
    </w:pPr>
  </w:style>
  <w:style w:type="paragraph" w:styleId="44">
    <w:name w:val="index 4"/>
    <w:basedOn w:val="a"/>
    <w:next w:val="a"/>
    <w:rsid w:val="003E3DBC"/>
    <w:pPr>
      <w:ind w:left="800" w:hanging="200"/>
    </w:pPr>
  </w:style>
  <w:style w:type="paragraph" w:styleId="54">
    <w:name w:val="index 5"/>
    <w:basedOn w:val="a"/>
    <w:next w:val="a"/>
    <w:rsid w:val="003E3DBC"/>
    <w:pPr>
      <w:ind w:left="1000" w:hanging="200"/>
    </w:pPr>
  </w:style>
  <w:style w:type="paragraph" w:styleId="61">
    <w:name w:val="index 6"/>
    <w:basedOn w:val="a"/>
    <w:next w:val="a"/>
    <w:rsid w:val="003E3DBC"/>
    <w:pPr>
      <w:ind w:left="1200" w:hanging="200"/>
    </w:pPr>
  </w:style>
  <w:style w:type="paragraph" w:styleId="71">
    <w:name w:val="index 7"/>
    <w:basedOn w:val="a"/>
    <w:next w:val="a"/>
    <w:rsid w:val="003E3DBC"/>
    <w:pPr>
      <w:ind w:left="1400" w:hanging="200"/>
    </w:pPr>
  </w:style>
  <w:style w:type="paragraph" w:styleId="81">
    <w:name w:val="index 8"/>
    <w:basedOn w:val="a"/>
    <w:next w:val="a"/>
    <w:rsid w:val="003E3DBC"/>
    <w:pPr>
      <w:ind w:left="1600" w:hanging="200"/>
    </w:pPr>
  </w:style>
  <w:style w:type="paragraph" w:styleId="91">
    <w:name w:val="index 9"/>
    <w:basedOn w:val="a"/>
    <w:next w:val="a"/>
    <w:rsid w:val="003E3DBC"/>
    <w:pPr>
      <w:ind w:left="1800" w:hanging="200"/>
    </w:pPr>
  </w:style>
  <w:style w:type="paragraph" w:styleId="affe">
    <w:name w:val="index heading"/>
    <w:basedOn w:val="a"/>
    <w:next w:val="11"/>
    <w:rsid w:val="003E3DBC"/>
    <w:rPr>
      <w:rFonts w:ascii="Calibri Light" w:eastAsia="Yu Gothic Light" w:hAnsi="Calibri Light"/>
      <w:b/>
      <w:bCs/>
    </w:rPr>
  </w:style>
  <w:style w:type="paragraph" w:styleId="afff">
    <w:name w:val="Intense Quote"/>
    <w:basedOn w:val="a"/>
    <w:next w:val="a"/>
    <w:link w:val="afff0"/>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3E3DBC"/>
    <w:rPr>
      <w:i/>
      <w:iCs/>
      <w:color w:val="4472C4"/>
      <w:lang w:eastAsia="en-US"/>
    </w:rPr>
  </w:style>
  <w:style w:type="paragraph" w:styleId="afff1">
    <w:name w:val="List Continue"/>
    <w:basedOn w:val="a"/>
    <w:rsid w:val="003E3DBC"/>
    <w:pPr>
      <w:spacing w:after="120"/>
      <w:ind w:left="283"/>
      <w:contextualSpacing/>
    </w:pPr>
  </w:style>
  <w:style w:type="paragraph" w:styleId="2b">
    <w:name w:val="List Continue 2"/>
    <w:basedOn w:val="a"/>
    <w:rsid w:val="003E3DBC"/>
    <w:pPr>
      <w:spacing w:after="120"/>
      <w:ind w:left="566"/>
      <w:contextualSpacing/>
    </w:pPr>
  </w:style>
  <w:style w:type="paragraph" w:styleId="3a">
    <w:name w:val="List Continue 3"/>
    <w:basedOn w:val="a"/>
    <w:rsid w:val="003E3DBC"/>
    <w:pPr>
      <w:spacing w:after="120"/>
      <w:ind w:left="849"/>
      <w:contextualSpacing/>
    </w:pPr>
  </w:style>
  <w:style w:type="paragraph" w:styleId="45">
    <w:name w:val="List Continue 4"/>
    <w:basedOn w:val="a"/>
    <w:rsid w:val="003E3DBC"/>
    <w:pPr>
      <w:spacing w:after="120"/>
      <w:ind w:left="1132"/>
      <w:contextualSpacing/>
    </w:pPr>
  </w:style>
  <w:style w:type="paragraph" w:styleId="55">
    <w:name w:val="List Continue 5"/>
    <w:basedOn w:val="a"/>
    <w:rsid w:val="003E3DBC"/>
    <w:pPr>
      <w:spacing w:after="120"/>
      <w:ind w:left="1415"/>
      <w:contextualSpacing/>
    </w:pPr>
  </w:style>
  <w:style w:type="paragraph" w:styleId="3">
    <w:name w:val="List Number 3"/>
    <w:basedOn w:val="a"/>
    <w:rsid w:val="003E3DBC"/>
    <w:pPr>
      <w:numPr>
        <w:numId w:val="9"/>
      </w:numPr>
      <w:contextualSpacing/>
    </w:pPr>
  </w:style>
  <w:style w:type="paragraph" w:styleId="4">
    <w:name w:val="List Number 4"/>
    <w:basedOn w:val="a"/>
    <w:rsid w:val="003E3DBC"/>
    <w:pPr>
      <w:numPr>
        <w:numId w:val="10"/>
      </w:numPr>
      <w:contextualSpacing/>
    </w:pPr>
  </w:style>
  <w:style w:type="paragraph" w:styleId="5">
    <w:name w:val="List Number 5"/>
    <w:basedOn w:val="a"/>
    <w:rsid w:val="003E3DBC"/>
    <w:pPr>
      <w:numPr>
        <w:numId w:val="11"/>
      </w:numPr>
      <w:contextualSpacing/>
    </w:pPr>
  </w:style>
  <w:style w:type="paragraph" w:styleId="afff2">
    <w:name w:val="macro"/>
    <w:link w:val="afff3"/>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3E3DBC"/>
    <w:rPr>
      <w:rFonts w:ascii="Courier New" w:hAnsi="Courier New" w:cs="Courier New"/>
      <w:lang w:eastAsia="en-US"/>
    </w:rPr>
  </w:style>
  <w:style w:type="paragraph" w:styleId="afff4">
    <w:name w:val="Message Header"/>
    <w:basedOn w:val="a"/>
    <w:link w:val="afff5"/>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3E3DBC"/>
    <w:rPr>
      <w:rFonts w:ascii="Calibri Light" w:eastAsia="Yu Gothic Light" w:hAnsi="Calibri Light"/>
      <w:sz w:val="24"/>
      <w:szCs w:val="24"/>
      <w:shd w:val="pct20" w:color="auto" w:fill="auto"/>
      <w:lang w:eastAsia="en-US"/>
    </w:rPr>
  </w:style>
  <w:style w:type="paragraph" w:styleId="afff6">
    <w:name w:val="No Spacing"/>
    <w:uiPriority w:val="1"/>
    <w:qFormat/>
    <w:rsid w:val="003E3DBC"/>
    <w:rPr>
      <w:lang w:eastAsia="en-US"/>
    </w:rPr>
  </w:style>
  <w:style w:type="paragraph" w:styleId="afff7">
    <w:name w:val="Normal (Web)"/>
    <w:basedOn w:val="a"/>
    <w:rsid w:val="003E3DBC"/>
    <w:rPr>
      <w:sz w:val="24"/>
      <w:szCs w:val="24"/>
    </w:rPr>
  </w:style>
  <w:style w:type="paragraph" w:styleId="afff8">
    <w:name w:val="Normal Indent"/>
    <w:basedOn w:val="a"/>
    <w:rsid w:val="003E3DBC"/>
    <w:pPr>
      <w:ind w:left="720"/>
    </w:pPr>
  </w:style>
  <w:style w:type="paragraph" w:styleId="afff9">
    <w:name w:val="Note Heading"/>
    <w:basedOn w:val="a"/>
    <w:next w:val="a"/>
    <w:link w:val="afffa"/>
    <w:rsid w:val="003E3DBC"/>
  </w:style>
  <w:style w:type="character" w:customStyle="1" w:styleId="afffa">
    <w:name w:val="注释标题 字符"/>
    <w:link w:val="afff9"/>
    <w:rsid w:val="003E3DBC"/>
    <w:rPr>
      <w:lang w:eastAsia="en-US"/>
    </w:rPr>
  </w:style>
  <w:style w:type="paragraph" w:styleId="afffb">
    <w:name w:val="Plain Text"/>
    <w:basedOn w:val="a"/>
    <w:link w:val="afffc"/>
    <w:rsid w:val="003E3DBC"/>
    <w:rPr>
      <w:rFonts w:ascii="Courier New" w:hAnsi="Courier New" w:cs="Courier New"/>
    </w:rPr>
  </w:style>
  <w:style w:type="character" w:customStyle="1" w:styleId="afffc">
    <w:name w:val="纯文本 字符"/>
    <w:link w:val="afffb"/>
    <w:rsid w:val="003E3DBC"/>
    <w:rPr>
      <w:rFonts w:ascii="Courier New" w:hAnsi="Courier New" w:cs="Courier New"/>
      <w:lang w:eastAsia="en-US"/>
    </w:rPr>
  </w:style>
  <w:style w:type="paragraph" w:styleId="afffd">
    <w:name w:val="Quote"/>
    <w:basedOn w:val="a"/>
    <w:next w:val="a"/>
    <w:link w:val="afffe"/>
    <w:uiPriority w:val="29"/>
    <w:qFormat/>
    <w:rsid w:val="003E3DBC"/>
    <w:pPr>
      <w:spacing w:before="200" w:after="160"/>
      <w:ind w:left="864" w:right="864"/>
      <w:jc w:val="center"/>
    </w:pPr>
    <w:rPr>
      <w:i/>
      <w:iCs/>
      <w:color w:val="404040"/>
    </w:rPr>
  </w:style>
  <w:style w:type="character" w:customStyle="1" w:styleId="afffe">
    <w:name w:val="引用 字符"/>
    <w:link w:val="afffd"/>
    <w:uiPriority w:val="29"/>
    <w:rsid w:val="003E3DBC"/>
    <w:rPr>
      <w:i/>
      <w:iCs/>
      <w:color w:val="404040"/>
      <w:lang w:eastAsia="en-US"/>
    </w:rPr>
  </w:style>
  <w:style w:type="paragraph" w:styleId="affff">
    <w:name w:val="Salutation"/>
    <w:basedOn w:val="a"/>
    <w:next w:val="a"/>
    <w:link w:val="affff0"/>
    <w:rsid w:val="003E3DBC"/>
  </w:style>
  <w:style w:type="character" w:customStyle="1" w:styleId="affff0">
    <w:name w:val="称呼 字符"/>
    <w:link w:val="affff"/>
    <w:rsid w:val="003E3DBC"/>
    <w:rPr>
      <w:lang w:eastAsia="en-US"/>
    </w:rPr>
  </w:style>
  <w:style w:type="paragraph" w:styleId="affff1">
    <w:name w:val="Signature"/>
    <w:basedOn w:val="a"/>
    <w:link w:val="affff2"/>
    <w:rsid w:val="003E3DBC"/>
    <w:pPr>
      <w:ind w:left="4252"/>
    </w:pPr>
  </w:style>
  <w:style w:type="character" w:customStyle="1" w:styleId="affff2">
    <w:name w:val="签名 字符"/>
    <w:link w:val="affff1"/>
    <w:rsid w:val="003E3DBC"/>
    <w:rPr>
      <w:lang w:eastAsia="en-US"/>
    </w:rPr>
  </w:style>
  <w:style w:type="paragraph" w:styleId="affff3">
    <w:name w:val="Subtitle"/>
    <w:basedOn w:val="a"/>
    <w:next w:val="a"/>
    <w:link w:val="affff4"/>
    <w:qFormat/>
    <w:rsid w:val="003E3DBC"/>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3E3DBC"/>
    <w:rPr>
      <w:rFonts w:ascii="Calibri Light" w:eastAsia="Yu Gothic Light" w:hAnsi="Calibri Light"/>
      <w:sz w:val="24"/>
      <w:szCs w:val="24"/>
      <w:lang w:eastAsia="en-US"/>
    </w:rPr>
  </w:style>
  <w:style w:type="paragraph" w:styleId="affff5">
    <w:name w:val="table of authorities"/>
    <w:basedOn w:val="a"/>
    <w:next w:val="a"/>
    <w:rsid w:val="003E3DBC"/>
    <w:pPr>
      <w:ind w:left="200" w:hanging="200"/>
    </w:pPr>
  </w:style>
  <w:style w:type="paragraph" w:styleId="affff6">
    <w:name w:val="table of figures"/>
    <w:basedOn w:val="a"/>
    <w:next w:val="a"/>
    <w:rsid w:val="003E3DBC"/>
  </w:style>
  <w:style w:type="paragraph" w:styleId="affff7">
    <w:name w:val="Title"/>
    <w:basedOn w:val="a"/>
    <w:next w:val="a"/>
    <w:link w:val="affff8"/>
    <w:qFormat/>
    <w:rsid w:val="003E3DBC"/>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3E3DBC"/>
    <w:rPr>
      <w:rFonts w:ascii="Calibri Light" w:eastAsia="Yu Gothic Light" w:hAnsi="Calibri Light"/>
      <w:b/>
      <w:bCs/>
      <w:kern w:val="28"/>
      <w:sz w:val="32"/>
      <w:szCs w:val="32"/>
      <w:lang w:eastAsia="en-US"/>
    </w:rPr>
  </w:style>
  <w:style w:type="paragraph" w:styleId="affff9">
    <w:name w:val="toa heading"/>
    <w:basedOn w:val="a"/>
    <w:next w:val="a"/>
    <w:rsid w:val="003E3DBC"/>
    <w:pPr>
      <w:spacing w:before="120"/>
    </w:pPr>
    <w:rPr>
      <w:rFonts w:ascii="Calibri Light" w:eastAsia="Yu Gothic Light" w:hAnsi="Calibri Light"/>
      <w:b/>
      <w:bCs/>
      <w:sz w:val="24"/>
      <w:szCs w:val="24"/>
    </w:rPr>
  </w:style>
  <w:style w:type="paragraph" w:styleId="TOC">
    <w:name w:val="TOC Heading"/>
    <w:basedOn w:val="1"/>
    <w:next w:val="a"/>
    <w:uiPriority w:val="39"/>
    <w:unhideWhenUsed/>
    <w:qFormat/>
    <w:rsid w:val="003E3DB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F6C52"/>
    <w:rPr>
      <w:rFonts w:ascii="Arial" w:hAnsi="Arial"/>
      <w:sz w:val="36"/>
      <w:lang w:eastAsia="en-US"/>
    </w:rPr>
  </w:style>
  <w:style w:type="character" w:customStyle="1" w:styleId="20">
    <w:name w:val="标题 2 字符"/>
    <w:link w:val="2"/>
    <w:rsid w:val="00FF6C52"/>
    <w:rPr>
      <w:rFonts w:ascii="Arial" w:hAnsi="Arial"/>
      <w:sz w:val="32"/>
      <w:lang w:eastAsia="en-US"/>
    </w:rPr>
  </w:style>
  <w:style w:type="character" w:customStyle="1" w:styleId="31">
    <w:name w:val="标题 3 字符"/>
    <w:link w:val="30"/>
    <w:rsid w:val="00FF6C52"/>
    <w:rPr>
      <w:rFonts w:ascii="Arial" w:hAnsi="Arial"/>
      <w:sz w:val="28"/>
      <w:lang w:eastAsia="en-US"/>
    </w:rPr>
  </w:style>
  <w:style w:type="character" w:customStyle="1" w:styleId="51">
    <w:name w:val="标题 5 字符"/>
    <w:link w:val="50"/>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60">
    <w:name w:val="标题 6 字符"/>
    <w:link w:val="6"/>
    <w:rsid w:val="00FF6C52"/>
    <w:rPr>
      <w:rFonts w:ascii="Arial" w:hAnsi="Arial"/>
      <w:lang w:eastAsia="en-US"/>
    </w:rPr>
  </w:style>
  <w:style w:type="character" w:customStyle="1" w:styleId="70">
    <w:name w:val="标题 7 字符"/>
    <w:link w:val="7"/>
    <w:rsid w:val="00FF6C52"/>
    <w:rPr>
      <w:rFonts w:ascii="Arial" w:hAnsi="Arial"/>
      <w:lang w:eastAsia="en-US"/>
    </w:rPr>
  </w:style>
  <w:style w:type="character" w:customStyle="1" w:styleId="80">
    <w:name w:val="标题 8 字符"/>
    <w:link w:val="8"/>
    <w:rsid w:val="00FF6C52"/>
    <w:rPr>
      <w:rFonts w:ascii="Arial" w:hAnsi="Arial"/>
      <w:sz w:val="36"/>
      <w:lang w:eastAsia="en-US"/>
    </w:rPr>
  </w:style>
  <w:style w:type="character" w:customStyle="1" w:styleId="90">
    <w:name w:val="标题 9 字符"/>
    <w:link w:val="9"/>
    <w:rsid w:val="00FF6C52"/>
    <w:rPr>
      <w:rFonts w:ascii="Arial" w:hAnsi="Arial"/>
      <w:sz w:val="36"/>
      <w:lang w:eastAsia="en-US"/>
    </w:rPr>
  </w:style>
  <w:style w:type="character" w:customStyle="1" w:styleId="a4">
    <w:name w:val="页眉 字符"/>
    <w:link w:val="a3"/>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a6">
    <w:name w:val="页脚 字符"/>
    <w:link w:val="a5"/>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宋体" w:hAnsi="Calibri" w:cs="Arial"/>
      <w:color w:val="5A5A5A"/>
      <w:spacing w:val="15"/>
      <w:sz w:val="22"/>
      <w:szCs w:val="22"/>
    </w:rPr>
  </w:style>
  <w:style w:type="character" w:customStyle="1" w:styleId="TitleChar1">
    <w:name w:val="Title Char1"/>
    <w:rsid w:val="00FF6C52"/>
    <w:rPr>
      <w:rFonts w:ascii="Cambria" w:eastAsia="宋体"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a"/>
    <w:rsid w:val="00FF6C52"/>
    <w:pPr>
      <w:spacing w:before="100" w:beforeAutospacing="1" w:after="100" w:afterAutospacing="1"/>
    </w:pPr>
    <w:rPr>
      <w:sz w:val="24"/>
      <w:szCs w:val="24"/>
      <w:lang w:eastAsia="en-IN"/>
    </w:rPr>
  </w:style>
  <w:style w:type="character" w:styleId="affffa">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a"/>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0">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2">
    <w:name w:val="样式1"/>
    <w:basedOn w:val="a"/>
    <w:link w:val="13"/>
    <w:qFormat/>
    <w:rsid w:val="00C53A13"/>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3">
    <w:name w:val="样式1 字符"/>
    <w:link w:val="12"/>
    <w:rsid w:val="00C53A13"/>
    <w:rPr>
      <w:rFonts w:ascii="Arial" w:eastAsia="MS Mincho" w:hAnsi="Arial" w:cs="Arial"/>
      <w:b/>
      <w:color w:val="0000FF"/>
      <w:sz w:val="28"/>
      <w:szCs w:val="28"/>
      <w:lang w:eastAsia="en-US"/>
    </w:rPr>
  </w:style>
  <w:style w:type="character" w:customStyle="1" w:styleId="ui-provider">
    <w:name w:val="ui-provider"/>
    <w:rsid w:val="00C53A13"/>
  </w:style>
  <w:style w:type="paragraph" w:customStyle="1" w:styleId="b20">
    <w:name w:val="b2"/>
    <w:basedOn w:val="a"/>
    <w:rsid w:val="00C53A13"/>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C53A13"/>
    <w:rPr>
      <w:i/>
      <w:iCs/>
    </w:rPr>
  </w:style>
  <w:style w:type="paragraph" w:customStyle="1" w:styleId="tal0">
    <w:name w:val="tal"/>
    <w:basedOn w:val="a"/>
    <w:rsid w:val="00C53A13"/>
    <w:pPr>
      <w:spacing w:before="100" w:beforeAutospacing="1" w:after="100" w:afterAutospacing="1"/>
    </w:pPr>
    <w:rPr>
      <w:rFonts w:ascii="宋体" w:hAnsi="宋体" w:cs="宋体"/>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a2"/>
    <w:uiPriority w:val="99"/>
    <w:semiHidden/>
    <w:rsid w:val="00C53A13"/>
  </w:style>
  <w:style w:type="character" w:customStyle="1" w:styleId="apple-converted-space">
    <w:name w:val="apple-converted-space"/>
    <w:rsid w:val="00C53A13"/>
  </w:style>
  <w:style w:type="numbering" w:customStyle="1" w:styleId="NoList2">
    <w:name w:val="No List2"/>
    <w:next w:val="a2"/>
    <w:uiPriority w:val="99"/>
    <w:semiHidden/>
    <w:rsid w:val="00C53A13"/>
  </w:style>
  <w:style w:type="numbering" w:customStyle="1" w:styleId="NoList3">
    <w:name w:val="No List3"/>
    <w:next w:val="a2"/>
    <w:uiPriority w:val="99"/>
    <w:semiHidden/>
    <w:rsid w:val="00C53A13"/>
  </w:style>
  <w:style w:type="numbering" w:customStyle="1" w:styleId="NoList4">
    <w:name w:val="No List4"/>
    <w:next w:val="a2"/>
    <w:uiPriority w:val="99"/>
    <w:semiHidden/>
    <w:unhideWhenUsed/>
    <w:rsid w:val="00C53A13"/>
  </w:style>
  <w:style w:type="numbering" w:customStyle="1" w:styleId="NoList5">
    <w:name w:val="No List5"/>
    <w:next w:val="a2"/>
    <w:uiPriority w:val="99"/>
    <w:semiHidden/>
    <w:rsid w:val="00C53A13"/>
  </w:style>
  <w:style w:type="numbering" w:customStyle="1" w:styleId="NoList6">
    <w:name w:val="No List6"/>
    <w:next w:val="a2"/>
    <w:uiPriority w:val="99"/>
    <w:semiHidden/>
    <w:rsid w:val="00C53A13"/>
  </w:style>
  <w:style w:type="numbering" w:customStyle="1" w:styleId="NoList7">
    <w:name w:val="No List7"/>
    <w:next w:val="a2"/>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4">
    <w:name w:val="网格型1"/>
    <w:basedOn w:val="a1"/>
    <w:next w:val="a7"/>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a"/>
    <w:next w:val="afc"/>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C53A13"/>
    <w:pPr>
      <w:spacing w:after="200"/>
    </w:pPr>
    <w:rPr>
      <w:i/>
      <w:iCs/>
      <w:color w:val="1F497D"/>
      <w:sz w:val="18"/>
      <w:szCs w:val="18"/>
    </w:rPr>
  </w:style>
  <w:style w:type="paragraph" w:customStyle="1" w:styleId="EnvelopeAddress1">
    <w:name w:val="Envelope Address1"/>
    <w:basedOn w:val="a"/>
    <w:next w:val="affc"/>
    <w:semiHidden/>
    <w:unhideWhenUsed/>
    <w:rsid w:val="00C53A13"/>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C53A13"/>
    <w:pPr>
      <w:spacing w:after="0"/>
    </w:pPr>
    <w:rPr>
      <w:rFonts w:ascii="Cambria" w:eastAsia="MS Gothic" w:hAnsi="Cambria"/>
    </w:rPr>
  </w:style>
  <w:style w:type="paragraph" w:customStyle="1" w:styleId="IndexHeading1">
    <w:name w:val="Index Heading1"/>
    <w:basedOn w:val="a"/>
    <w:next w:val="11"/>
    <w:semiHidden/>
    <w:unhideWhenUsed/>
    <w:rsid w:val="00C53A13"/>
    <w:rPr>
      <w:rFonts w:ascii="Cambria" w:eastAsia="MS Gothic" w:hAnsi="Cambria"/>
      <w:b/>
      <w:bCs/>
    </w:rPr>
  </w:style>
  <w:style w:type="paragraph" w:customStyle="1" w:styleId="IntenseQuote1">
    <w:name w:val="Intense Quote1"/>
    <w:basedOn w:val="a"/>
    <w:next w:val="a"/>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
    <w:next w:val="afff4"/>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C53A13"/>
    <w:pPr>
      <w:spacing w:before="200" w:after="160"/>
      <w:ind w:left="864" w:right="864"/>
      <w:jc w:val="center"/>
    </w:pPr>
    <w:rPr>
      <w:i/>
      <w:iCs/>
      <w:color w:val="404040"/>
    </w:rPr>
  </w:style>
  <w:style w:type="paragraph" w:customStyle="1" w:styleId="Subtitle1">
    <w:name w:val="Subtitle1"/>
    <w:basedOn w:val="a"/>
    <w:next w:val="a"/>
    <w:qFormat/>
    <w:rsid w:val="00C53A13"/>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C53A13"/>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C53A13"/>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C53A13"/>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C53A13"/>
    <w:rPr>
      <w:rFonts w:ascii="Calibri Light" w:eastAsia="等线 Light" w:hAnsi="Calibri Light" w:cs="Times New Roman"/>
      <w:sz w:val="24"/>
      <w:szCs w:val="24"/>
      <w:shd w:val="pct20" w:color="auto" w:fill="auto"/>
    </w:rPr>
  </w:style>
  <w:style w:type="character" w:customStyle="1" w:styleId="15">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c">
    <w:name w:val="未处理的提及2"/>
    <w:uiPriority w:val="99"/>
    <w:semiHidden/>
    <w:unhideWhenUsed/>
    <w:rsid w:val="00C53A13"/>
    <w:rPr>
      <w:color w:val="808080"/>
      <w:shd w:val="clear" w:color="auto" w:fill="E6E6E6"/>
    </w:rPr>
  </w:style>
  <w:style w:type="table" w:customStyle="1" w:styleId="TableGrid1">
    <w:name w:val="Table Grid1"/>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C53A1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C53A13"/>
  </w:style>
  <w:style w:type="numbering" w:customStyle="1" w:styleId="NoList21">
    <w:name w:val="No List21"/>
    <w:next w:val="a2"/>
    <w:uiPriority w:val="99"/>
    <w:semiHidden/>
    <w:rsid w:val="00C53A13"/>
  </w:style>
  <w:style w:type="numbering" w:customStyle="1" w:styleId="NoList31">
    <w:name w:val="No List31"/>
    <w:next w:val="a2"/>
    <w:uiPriority w:val="99"/>
    <w:semiHidden/>
    <w:rsid w:val="00C53A13"/>
  </w:style>
  <w:style w:type="numbering" w:customStyle="1" w:styleId="NoList41">
    <w:name w:val="No List41"/>
    <w:next w:val="a2"/>
    <w:uiPriority w:val="99"/>
    <w:semiHidden/>
    <w:unhideWhenUsed/>
    <w:rsid w:val="00C53A13"/>
  </w:style>
  <w:style w:type="numbering" w:customStyle="1" w:styleId="NoList51">
    <w:name w:val="No List51"/>
    <w:next w:val="a2"/>
    <w:uiPriority w:val="99"/>
    <w:semiHidden/>
    <w:rsid w:val="00C53A13"/>
  </w:style>
  <w:style w:type="numbering" w:customStyle="1" w:styleId="NoList8">
    <w:name w:val="No List8"/>
    <w:next w:val="a2"/>
    <w:uiPriority w:val="99"/>
    <w:semiHidden/>
    <w:unhideWhenUsed/>
    <w:rsid w:val="00C53A13"/>
  </w:style>
  <w:style w:type="table" w:customStyle="1" w:styleId="TableGrid6">
    <w:name w:val="Table Grid6"/>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C53A13"/>
  </w:style>
  <w:style w:type="table" w:customStyle="1" w:styleId="TableGrid7">
    <w:name w:val="Table Grid7"/>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C53A13"/>
  </w:style>
  <w:style w:type="table" w:customStyle="1" w:styleId="TableGrid8">
    <w:name w:val="Table Grid8"/>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C53A13"/>
  </w:style>
  <w:style w:type="table" w:customStyle="1" w:styleId="TableGrid9">
    <w:name w:val="Table Grid9"/>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53A13"/>
  </w:style>
  <w:style w:type="table" w:customStyle="1" w:styleId="TableGrid10">
    <w:name w:val="Table Grid10"/>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24.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header" Target="header1.xm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oleObject" Target="embeddings/Microsoft_Word_97_-_2003_Document30.doc"/><Relationship Id="rId79" Type="http://schemas.openxmlformats.org/officeDocument/2006/relationships/image" Target="media/image36.emf"/><Relationship Id="rId102" Type="http://schemas.openxmlformats.org/officeDocument/2006/relationships/oleObject" Target="embeddings/Microsoft_Word_97_-_2003_Document35.doc"/><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image" Target="media/image48.emf"/><Relationship Id="rId108" Type="http://schemas.openxmlformats.org/officeDocument/2006/relationships/footer" Target="footer1.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37.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31.doc"/><Relationship Id="rId97" Type="http://schemas.openxmlformats.org/officeDocument/2006/relationships/image" Target="media/image45.emf"/><Relationship Id="rId104" Type="http://schemas.openxmlformats.org/officeDocument/2006/relationships/oleObject" Target="embeddings/Microsoft_Word_97_-_2003_Document36.doc"/><Relationship Id="rId7" Type="http://schemas.openxmlformats.org/officeDocument/2006/relationships/endnotes" Target="endnotes.xml"/><Relationship Id="rId71" Type="http://schemas.openxmlformats.org/officeDocument/2006/relationships/oleObject" Target="embeddings/Microsoft_Word_97_-_2003_Document28.doc"/><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image" Target="media/image40.emf"/><Relationship Id="rId110" Type="http://schemas.openxmlformats.org/officeDocument/2006/relationships/theme" Target="theme/theme1.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Word_97_-_2003_Document26.doc"/><Relationship Id="rId20" Type="http://schemas.openxmlformats.org/officeDocument/2006/relationships/image" Target="media/image7.emf"/><Relationship Id="rId41" Type="http://schemas.openxmlformats.org/officeDocument/2006/relationships/oleObject" Target="embeddings/Microsoft_Word_97_-_2003_Document13.doc"/><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272</Pages>
  <Words>84602</Words>
  <Characters>482238</Characters>
  <Application>Microsoft Office Word</Application>
  <DocSecurity>0</DocSecurity>
  <Lines>4018</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565709</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2019-06-06T10:53:00Z</cp:lastPrinted>
  <dcterms:created xsi:type="dcterms:W3CDTF">2025-12-11T03:35:00Z</dcterms:created>
  <dcterms:modified xsi:type="dcterms:W3CDTF">2025-12-11T03:55:00Z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