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423E9D13"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9A74F2">
        <w:rPr>
          <w:noProof w:val="0"/>
        </w:rPr>
        <w:t>5</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F67C8A">
        <w:rPr>
          <w:noProof w:val="0"/>
          <w:sz w:val="32"/>
          <w:lang w:eastAsia="zh-CN"/>
        </w:rPr>
        <w:t>5</w:t>
      </w:r>
      <w:r w:rsidRPr="00F9618C">
        <w:rPr>
          <w:noProof w:val="0"/>
          <w:sz w:val="32"/>
        </w:rPr>
        <w:t>-</w:t>
      </w:r>
      <w:r w:rsidR="009A74F2">
        <w:rPr>
          <w:noProof w:val="0"/>
          <w:sz w:val="32"/>
        </w:rPr>
        <w:t>12</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5587983"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77777777" w:rsidR="00FD0136" w:rsidRPr="00F9618C" w:rsidRDefault="00FD0136">
      <w:pPr>
        <w:pStyle w:val="FP"/>
        <w:framePr w:h="3057" w:hRule="exact" w:wrap="notBeside" w:vAnchor="page" w:hAnchor="margin" w:y="12605"/>
        <w:jc w:val="center"/>
        <w:rPr>
          <w:sz w:val="18"/>
        </w:rPr>
      </w:pPr>
      <w:r w:rsidRPr="00F9618C">
        <w:rPr>
          <w:sz w:val="18"/>
        </w:rPr>
        <w:t>© 202</w:t>
      </w:r>
      <w:r w:rsidR="00F67C8A">
        <w:rPr>
          <w:sz w:val="18"/>
        </w:rPr>
        <w:t>5</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D329E49" w14:textId="17E094D3" w:rsidR="005142AD"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5142AD">
        <w:rPr>
          <w:noProof/>
        </w:rPr>
        <w:t>Foreword</w:t>
      </w:r>
      <w:r w:rsidR="005142AD">
        <w:rPr>
          <w:noProof/>
        </w:rPr>
        <w:tab/>
      </w:r>
      <w:r w:rsidR="005142AD">
        <w:rPr>
          <w:noProof/>
        </w:rPr>
        <w:fldChar w:fldCharType="begin" w:fldLock="1"/>
      </w:r>
      <w:r w:rsidR="005142AD">
        <w:rPr>
          <w:noProof/>
        </w:rPr>
        <w:instrText xml:space="preserve"> PAGEREF _Toc209476069 \h </w:instrText>
      </w:r>
      <w:r w:rsidR="005142AD">
        <w:rPr>
          <w:noProof/>
        </w:rPr>
      </w:r>
      <w:r w:rsidR="005142AD">
        <w:rPr>
          <w:noProof/>
        </w:rPr>
        <w:fldChar w:fldCharType="separate"/>
      </w:r>
      <w:r w:rsidR="005142AD">
        <w:rPr>
          <w:noProof/>
        </w:rPr>
        <w:t>11</w:t>
      </w:r>
      <w:r w:rsidR="005142AD">
        <w:rPr>
          <w:noProof/>
        </w:rPr>
        <w:fldChar w:fldCharType="end"/>
      </w:r>
    </w:p>
    <w:p w14:paraId="59EF1FB9" w14:textId="05F88CC9"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_Toc209476070 \h </w:instrText>
      </w:r>
      <w:r>
        <w:rPr>
          <w:noProof/>
        </w:rPr>
      </w:r>
      <w:r>
        <w:rPr>
          <w:noProof/>
        </w:rPr>
        <w:fldChar w:fldCharType="separate"/>
      </w:r>
      <w:r>
        <w:rPr>
          <w:noProof/>
        </w:rPr>
        <w:t>12</w:t>
      </w:r>
      <w:r>
        <w:rPr>
          <w:noProof/>
        </w:rPr>
        <w:fldChar w:fldCharType="end"/>
      </w:r>
    </w:p>
    <w:p w14:paraId="45A0E7CE" w14:textId="79A980C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_Toc209476071 \h </w:instrText>
      </w:r>
      <w:r>
        <w:rPr>
          <w:noProof/>
        </w:rPr>
      </w:r>
      <w:r>
        <w:rPr>
          <w:noProof/>
        </w:rPr>
        <w:fldChar w:fldCharType="separate"/>
      </w:r>
      <w:r>
        <w:rPr>
          <w:noProof/>
        </w:rPr>
        <w:t>12</w:t>
      </w:r>
      <w:r>
        <w:rPr>
          <w:noProof/>
        </w:rPr>
        <w:fldChar w:fldCharType="end"/>
      </w:r>
    </w:p>
    <w:p w14:paraId="48E99D61" w14:textId="23F633A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_Toc209476072 \h </w:instrText>
      </w:r>
      <w:r>
        <w:rPr>
          <w:noProof/>
        </w:rPr>
      </w:r>
      <w:r>
        <w:rPr>
          <w:noProof/>
        </w:rPr>
        <w:fldChar w:fldCharType="separate"/>
      </w:r>
      <w:r>
        <w:rPr>
          <w:noProof/>
        </w:rPr>
        <w:t>14</w:t>
      </w:r>
      <w:r>
        <w:rPr>
          <w:noProof/>
        </w:rPr>
        <w:fldChar w:fldCharType="end"/>
      </w:r>
    </w:p>
    <w:p w14:paraId="45478062" w14:textId="478D5F7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_Toc209476073 \h </w:instrText>
      </w:r>
      <w:r>
        <w:rPr>
          <w:noProof/>
        </w:rPr>
      </w:r>
      <w:r>
        <w:rPr>
          <w:noProof/>
        </w:rPr>
        <w:fldChar w:fldCharType="separate"/>
      </w:r>
      <w:r>
        <w:rPr>
          <w:noProof/>
        </w:rPr>
        <w:t>14</w:t>
      </w:r>
      <w:r>
        <w:rPr>
          <w:noProof/>
        </w:rPr>
        <w:fldChar w:fldCharType="end"/>
      </w:r>
    </w:p>
    <w:p w14:paraId="631509E3" w14:textId="1260317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_Toc209476074 \h </w:instrText>
      </w:r>
      <w:r>
        <w:rPr>
          <w:noProof/>
        </w:rPr>
      </w:r>
      <w:r>
        <w:rPr>
          <w:noProof/>
        </w:rPr>
        <w:fldChar w:fldCharType="separate"/>
      </w:r>
      <w:r>
        <w:rPr>
          <w:noProof/>
        </w:rPr>
        <w:t>15</w:t>
      </w:r>
      <w:r>
        <w:rPr>
          <w:noProof/>
        </w:rPr>
        <w:fldChar w:fldCharType="end"/>
      </w:r>
    </w:p>
    <w:p w14:paraId="392944F3" w14:textId="13A09AE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Npcf_PolicyAuthorization Service</w:t>
      </w:r>
      <w:r>
        <w:rPr>
          <w:noProof/>
        </w:rPr>
        <w:tab/>
      </w:r>
      <w:r>
        <w:rPr>
          <w:noProof/>
        </w:rPr>
        <w:fldChar w:fldCharType="begin" w:fldLock="1"/>
      </w:r>
      <w:r>
        <w:rPr>
          <w:noProof/>
        </w:rPr>
        <w:instrText xml:space="preserve"> PAGEREF _Toc209476075 \h </w:instrText>
      </w:r>
      <w:r>
        <w:rPr>
          <w:noProof/>
        </w:rPr>
      </w:r>
      <w:r>
        <w:rPr>
          <w:noProof/>
        </w:rPr>
        <w:fldChar w:fldCharType="separate"/>
      </w:r>
      <w:r>
        <w:rPr>
          <w:noProof/>
        </w:rPr>
        <w:t>16</w:t>
      </w:r>
      <w:r>
        <w:rPr>
          <w:noProof/>
        </w:rPr>
        <w:fldChar w:fldCharType="end"/>
      </w:r>
    </w:p>
    <w:p w14:paraId="7F46DEF0" w14:textId="5E90F43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_Toc209476076 \h </w:instrText>
      </w:r>
      <w:r>
        <w:rPr>
          <w:noProof/>
        </w:rPr>
      </w:r>
      <w:r>
        <w:rPr>
          <w:noProof/>
        </w:rPr>
        <w:fldChar w:fldCharType="separate"/>
      </w:r>
      <w:r>
        <w:rPr>
          <w:noProof/>
        </w:rPr>
        <w:t>16</w:t>
      </w:r>
      <w:r>
        <w:rPr>
          <w:noProof/>
        </w:rPr>
        <w:fldChar w:fldCharType="end"/>
      </w:r>
    </w:p>
    <w:p w14:paraId="5CE39406" w14:textId="79D0747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_Toc209476077 \h </w:instrText>
      </w:r>
      <w:r>
        <w:rPr>
          <w:noProof/>
        </w:rPr>
      </w:r>
      <w:r>
        <w:rPr>
          <w:noProof/>
        </w:rPr>
        <w:fldChar w:fldCharType="separate"/>
      </w:r>
      <w:r>
        <w:rPr>
          <w:noProof/>
        </w:rPr>
        <w:t>16</w:t>
      </w:r>
      <w:r>
        <w:rPr>
          <w:noProof/>
        </w:rPr>
        <w:fldChar w:fldCharType="end"/>
      </w:r>
    </w:p>
    <w:p w14:paraId="21B28751" w14:textId="4B2AEF2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_Toc209476078 \h </w:instrText>
      </w:r>
      <w:r>
        <w:rPr>
          <w:noProof/>
        </w:rPr>
      </w:r>
      <w:r>
        <w:rPr>
          <w:noProof/>
        </w:rPr>
        <w:fldChar w:fldCharType="separate"/>
      </w:r>
      <w:r>
        <w:rPr>
          <w:noProof/>
        </w:rPr>
        <w:t>16</w:t>
      </w:r>
      <w:r>
        <w:rPr>
          <w:noProof/>
        </w:rPr>
        <w:fldChar w:fldCharType="end"/>
      </w:r>
    </w:p>
    <w:p w14:paraId="58FDFFCC" w14:textId="394DD5E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_Toc209476079 \h </w:instrText>
      </w:r>
      <w:r>
        <w:rPr>
          <w:noProof/>
        </w:rPr>
      </w:r>
      <w:r>
        <w:rPr>
          <w:noProof/>
        </w:rPr>
        <w:fldChar w:fldCharType="separate"/>
      </w:r>
      <w:r>
        <w:rPr>
          <w:noProof/>
        </w:rPr>
        <w:t>17</w:t>
      </w:r>
      <w:r>
        <w:rPr>
          <w:noProof/>
        </w:rPr>
        <w:fldChar w:fldCharType="end"/>
      </w:r>
    </w:p>
    <w:p w14:paraId="234B18FE" w14:textId="4701A6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_Toc209476080 \h </w:instrText>
      </w:r>
      <w:r>
        <w:rPr>
          <w:noProof/>
        </w:rPr>
      </w:r>
      <w:r>
        <w:rPr>
          <w:noProof/>
        </w:rPr>
        <w:fldChar w:fldCharType="separate"/>
      </w:r>
      <w:r>
        <w:rPr>
          <w:noProof/>
        </w:rPr>
        <w:t>17</w:t>
      </w:r>
      <w:r>
        <w:rPr>
          <w:noProof/>
        </w:rPr>
        <w:fldChar w:fldCharType="end"/>
      </w:r>
    </w:p>
    <w:p w14:paraId="130A809F" w14:textId="6A6FFF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_Toc209476081 \h </w:instrText>
      </w:r>
      <w:r>
        <w:rPr>
          <w:noProof/>
        </w:rPr>
      </w:r>
      <w:r>
        <w:rPr>
          <w:noProof/>
        </w:rPr>
        <w:fldChar w:fldCharType="separate"/>
      </w:r>
      <w:r>
        <w:rPr>
          <w:noProof/>
        </w:rPr>
        <w:t>18</w:t>
      </w:r>
      <w:r>
        <w:rPr>
          <w:noProof/>
        </w:rPr>
        <w:fldChar w:fldCharType="end"/>
      </w:r>
    </w:p>
    <w:p w14:paraId="14F51E05" w14:textId="77FCE1A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_Toc209476082 \h </w:instrText>
      </w:r>
      <w:r>
        <w:rPr>
          <w:noProof/>
        </w:rPr>
      </w:r>
      <w:r>
        <w:rPr>
          <w:noProof/>
        </w:rPr>
        <w:fldChar w:fldCharType="separate"/>
      </w:r>
      <w:r>
        <w:rPr>
          <w:noProof/>
        </w:rPr>
        <w:t>19</w:t>
      </w:r>
      <w:r>
        <w:rPr>
          <w:noProof/>
        </w:rPr>
        <w:fldChar w:fldCharType="end"/>
      </w:r>
    </w:p>
    <w:p w14:paraId="1A8D5985" w14:textId="08776A8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_Toc209476083 \h </w:instrText>
      </w:r>
      <w:r>
        <w:rPr>
          <w:noProof/>
        </w:rPr>
      </w:r>
      <w:r>
        <w:rPr>
          <w:noProof/>
        </w:rPr>
        <w:fldChar w:fldCharType="separate"/>
      </w:r>
      <w:r>
        <w:rPr>
          <w:noProof/>
        </w:rPr>
        <w:t>19</w:t>
      </w:r>
      <w:r>
        <w:rPr>
          <w:noProof/>
        </w:rPr>
        <w:fldChar w:fldCharType="end"/>
      </w:r>
    </w:p>
    <w:p w14:paraId="3BB00388" w14:textId="4F7DCB8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_Toc209476084 \h </w:instrText>
      </w:r>
      <w:r>
        <w:rPr>
          <w:noProof/>
        </w:rPr>
      </w:r>
      <w:r>
        <w:rPr>
          <w:noProof/>
        </w:rPr>
        <w:fldChar w:fldCharType="separate"/>
      </w:r>
      <w:r>
        <w:rPr>
          <w:noProof/>
        </w:rPr>
        <w:t>20</w:t>
      </w:r>
      <w:r>
        <w:rPr>
          <w:noProof/>
        </w:rPr>
        <w:fldChar w:fldCharType="end"/>
      </w:r>
    </w:p>
    <w:p w14:paraId="6A84456E" w14:textId="32BC3A3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_Toc209476085 \h </w:instrText>
      </w:r>
      <w:r>
        <w:rPr>
          <w:noProof/>
        </w:rPr>
      </w:r>
      <w:r>
        <w:rPr>
          <w:noProof/>
        </w:rPr>
        <w:fldChar w:fldCharType="separate"/>
      </w:r>
      <w:r>
        <w:rPr>
          <w:noProof/>
        </w:rPr>
        <w:t>20</w:t>
      </w:r>
      <w:r>
        <w:rPr>
          <w:noProof/>
        </w:rPr>
        <w:fldChar w:fldCharType="end"/>
      </w:r>
    </w:p>
    <w:p w14:paraId="6F6882AC" w14:textId="0FF8CB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_Toc209476086 \h </w:instrText>
      </w:r>
      <w:r>
        <w:rPr>
          <w:noProof/>
        </w:rPr>
      </w:r>
      <w:r>
        <w:rPr>
          <w:noProof/>
        </w:rPr>
        <w:fldChar w:fldCharType="separate"/>
      </w:r>
      <w:r>
        <w:rPr>
          <w:noProof/>
        </w:rPr>
        <w:t>21</w:t>
      </w:r>
      <w:r>
        <w:rPr>
          <w:noProof/>
        </w:rPr>
        <w:fldChar w:fldCharType="end"/>
      </w:r>
    </w:p>
    <w:p w14:paraId="1769E80A" w14:textId="1D4E61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_Toc209476087 \h </w:instrText>
      </w:r>
      <w:r>
        <w:rPr>
          <w:noProof/>
        </w:rPr>
      </w:r>
      <w:r>
        <w:rPr>
          <w:noProof/>
        </w:rPr>
        <w:fldChar w:fldCharType="separate"/>
      </w:r>
      <w:r>
        <w:rPr>
          <w:noProof/>
        </w:rPr>
        <w:t>26</w:t>
      </w:r>
      <w:r>
        <w:rPr>
          <w:noProof/>
        </w:rPr>
        <w:fldChar w:fldCharType="end"/>
      </w:r>
    </w:p>
    <w:p w14:paraId="54F77C4E" w14:textId="465FD3F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_Toc209476088 \h </w:instrText>
      </w:r>
      <w:r>
        <w:rPr>
          <w:noProof/>
        </w:rPr>
      </w:r>
      <w:r>
        <w:rPr>
          <w:noProof/>
        </w:rPr>
        <w:fldChar w:fldCharType="separate"/>
      </w:r>
      <w:r>
        <w:rPr>
          <w:noProof/>
        </w:rPr>
        <w:t>27</w:t>
      </w:r>
      <w:r>
        <w:rPr>
          <w:noProof/>
        </w:rPr>
        <w:fldChar w:fldCharType="end"/>
      </w:r>
    </w:p>
    <w:p w14:paraId="3568B0C7" w14:textId="5564296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_Toc209476089 \h </w:instrText>
      </w:r>
      <w:r>
        <w:rPr>
          <w:noProof/>
        </w:rPr>
      </w:r>
      <w:r>
        <w:rPr>
          <w:noProof/>
        </w:rPr>
        <w:fldChar w:fldCharType="separate"/>
      </w:r>
      <w:r>
        <w:rPr>
          <w:noProof/>
        </w:rPr>
        <w:t>27</w:t>
      </w:r>
      <w:r>
        <w:rPr>
          <w:noProof/>
        </w:rPr>
        <w:fldChar w:fldCharType="end"/>
      </w:r>
    </w:p>
    <w:p w14:paraId="0C52801D" w14:textId="480362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_Toc209476090 \h </w:instrText>
      </w:r>
      <w:r>
        <w:rPr>
          <w:noProof/>
        </w:rPr>
      </w:r>
      <w:r>
        <w:rPr>
          <w:noProof/>
        </w:rPr>
        <w:fldChar w:fldCharType="separate"/>
      </w:r>
      <w:r>
        <w:rPr>
          <w:noProof/>
        </w:rPr>
        <w:t>28</w:t>
      </w:r>
      <w:r>
        <w:rPr>
          <w:noProof/>
        </w:rPr>
        <w:fldChar w:fldCharType="end"/>
      </w:r>
    </w:p>
    <w:p w14:paraId="54098664" w14:textId="3BA2899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_Toc209476091 \h </w:instrText>
      </w:r>
      <w:r>
        <w:rPr>
          <w:noProof/>
        </w:rPr>
      </w:r>
      <w:r>
        <w:rPr>
          <w:noProof/>
        </w:rPr>
        <w:fldChar w:fldCharType="separate"/>
      </w:r>
      <w:r>
        <w:rPr>
          <w:noProof/>
        </w:rPr>
        <w:t>28</w:t>
      </w:r>
      <w:r>
        <w:rPr>
          <w:noProof/>
        </w:rPr>
        <w:fldChar w:fldCharType="end"/>
      </w:r>
    </w:p>
    <w:p w14:paraId="0C758A77" w14:textId="1C51E9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_Toc209476092 \h </w:instrText>
      </w:r>
      <w:r>
        <w:rPr>
          <w:noProof/>
        </w:rPr>
      </w:r>
      <w:r>
        <w:rPr>
          <w:noProof/>
        </w:rPr>
        <w:fldChar w:fldCharType="separate"/>
      </w:r>
      <w:r>
        <w:rPr>
          <w:noProof/>
        </w:rPr>
        <w:t>29</w:t>
      </w:r>
      <w:r>
        <w:rPr>
          <w:noProof/>
        </w:rPr>
        <w:fldChar w:fldCharType="end"/>
      </w:r>
    </w:p>
    <w:p w14:paraId="144DAC6F" w14:textId="5627DF1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_Toc209476093 \h </w:instrText>
      </w:r>
      <w:r>
        <w:rPr>
          <w:noProof/>
        </w:rPr>
      </w:r>
      <w:r>
        <w:rPr>
          <w:noProof/>
        </w:rPr>
        <w:fldChar w:fldCharType="separate"/>
      </w:r>
      <w:r>
        <w:rPr>
          <w:noProof/>
        </w:rPr>
        <w:t>32</w:t>
      </w:r>
      <w:r>
        <w:rPr>
          <w:noProof/>
        </w:rPr>
        <w:fldChar w:fldCharType="end"/>
      </w:r>
    </w:p>
    <w:p w14:paraId="02DCD075" w14:textId="00FD1CB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_Toc209476094 \h </w:instrText>
      </w:r>
      <w:r>
        <w:rPr>
          <w:noProof/>
        </w:rPr>
      </w:r>
      <w:r>
        <w:rPr>
          <w:noProof/>
        </w:rPr>
        <w:fldChar w:fldCharType="separate"/>
      </w:r>
      <w:r>
        <w:rPr>
          <w:noProof/>
        </w:rPr>
        <w:t>32</w:t>
      </w:r>
      <w:r>
        <w:rPr>
          <w:noProof/>
        </w:rPr>
        <w:fldChar w:fldCharType="end"/>
      </w:r>
    </w:p>
    <w:p w14:paraId="6C35B978" w14:textId="4D9E96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_Toc209476095 \h </w:instrText>
      </w:r>
      <w:r>
        <w:rPr>
          <w:noProof/>
        </w:rPr>
      </w:r>
      <w:r>
        <w:rPr>
          <w:noProof/>
        </w:rPr>
        <w:fldChar w:fldCharType="separate"/>
      </w:r>
      <w:r>
        <w:rPr>
          <w:noProof/>
        </w:rPr>
        <w:t>33</w:t>
      </w:r>
      <w:r>
        <w:rPr>
          <w:noProof/>
        </w:rPr>
        <w:fldChar w:fldCharType="end"/>
      </w:r>
    </w:p>
    <w:p w14:paraId="64192DCD" w14:textId="1E7D067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_Toc209476096 \h </w:instrText>
      </w:r>
      <w:r>
        <w:rPr>
          <w:noProof/>
        </w:rPr>
      </w:r>
      <w:r>
        <w:rPr>
          <w:noProof/>
        </w:rPr>
        <w:fldChar w:fldCharType="separate"/>
      </w:r>
      <w:r>
        <w:rPr>
          <w:noProof/>
        </w:rPr>
        <w:t>33</w:t>
      </w:r>
      <w:r>
        <w:rPr>
          <w:noProof/>
        </w:rPr>
        <w:fldChar w:fldCharType="end"/>
      </w:r>
    </w:p>
    <w:p w14:paraId="34FEEFF5" w14:textId="4EE5E57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_Toc209476097 \h </w:instrText>
      </w:r>
      <w:r>
        <w:rPr>
          <w:noProof/>
        </w:rPr>
      </w:r>
      <w:r>
        <w:rPr>
          <w:noProof/>
        </w:rPr>
        <w:fldChar w:fldCharType="separate"/>
      </w:r>
      <w:r>
        <w:rPr>
          <w:noProof/>
        </w:rPr>
        <w:t>33</w:t>
      </w:r>
      <w:r>
        <w:rPr>
          <w:noProof/>
        </w:rPr>
        <w:fldChar w:fldCharType="end"/>
      </w:r>
    </w:p>
    <w:p w14:paraId="334865B8" w14:textId="0210085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_Toc209476098 \h </w:instrText>
      </w:r>
      <w:r>
        <w:rPr>
          <w:noProof/>
        </w:rPr>
      </w:r>
      <w:r>
        <w:rPr>
          <w:noProof/>
        </w:rPr>
        <w:fldChar w:fldCharType="separate"/>
      </w:r>
      <w:r>
        <w:rPr>
          <w:noProof/>
        </w:rPr>
        <w:t>33</w:t>
      </w:r>
      <w:r>
        <w:rPr>
          <w:noProof/>
        </w:rPr>
        <w:fldChar w:fldCharType="end"/>
      </w:r>
    </w:p>
    <w:p w14:paraId="7B7303E7" w14:textId="0A7B2F0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_Toc209476099 \h </w:instrText>
      </w:r>
      <w:r>
        <w:rPr>
          <w:noProof/>
        </w:rPr>
      </w:r>
      <w:r>
        <w:rPr>
          <w:noProof/>
        </w:rPr>
        <w:fldChar w:fldCharType="separate"/>
      </w:r>
      <w:r>
        <w:rPr>
          <w:noProof/>
        </w:rPr>
        <w:t>34</w:t>
      </w:r>
      <w:r>
        <w:rPr>
          <w:noProof/>
        </w:rPr>
        <w:fldChar w:fldCharType="end"/>
      </w:r>
    </w:p>
    <w:p w14:paraId="0669C0BD" w14:textId="2758CC6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_Toc209476100 \h </w:instrText>
      </w:r>
      <w:r>
        <w:rPr>
          <w:noProof/>
        </w:rPr>
      </w:r>
      <w:r>
        <w:rPr>
          <w:noProof/>
        </w:rPr>
        <w:fldChar w:fldCharType="separate"/>
      </w:r>
      <w:r>
        <w:rPr>
          <w:noProof/>
        </w:rPr>
        <w:t>35</w:t>
      </w:r>
      <w:r>
        <w:rPr>
          <w:noProof/>
        </w:rPr>
        <w:fldChar w:fldCharType="end"/>
      </w:r>
    </w:p>
    <w:p w14:paraId="2213C40A" w14:textId="2E6778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_Toc209476101 \h </w:instrText>
      </w:r>
      <w:r>
        <w:rPr>
          <w:noProof/>
        </w:rPr>
      </w:r>
      <w:r>
        <w:rPr>
          <w:noProof/>
        </w:rPr>
        <w:fldChar w:fldCharType="separate"/>
      </w:r>
      <w:r>
        <w:rPr>
          <w:noProof/>
        </w:rPr>
        <w:t>35</w:t>
      </w:r>
      <w:r>
        <w:rPr>
          <w:noProof/>
        </w:rPr>
        <w:fldChar w:fldCharType="end"/>
      </w:r>
    </w:p>
    <w:p w14:paraId="6B548201" w14:textId="6E1271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_Toc209476102 \h </w:instrText>
      </w:r>
      <w:r>
        <w:rPr>
          <w:noProof/>
        </w:rPr>
      </w:r>
      <w:r>
        <w:rPr>
          <w:noProof/>
        </w:rPr>
        <w:fldChar w:fldCharType="separate"/>
      </w:r>
      <w:r>
        <w:rPr>
          <w:noProof/>
        </w:rPr>
        <w:t>35</w:t>
      </w:r>
      <w:r>
        <w:rPr>
          <w:noProof/>
        </w:rPr>
        <w:fldChar w:fldCharType="end"/>
      </w:r>
    </w:p>
    <w:p w14:paraId="240C606B" w14:textId="23C66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_Toc209476103 \h </w:instrText>
      </w:r>
      <w:r>
        <w:rPr>
          <w:noProof/>
        </w:rPr>
      </w:r>
      <w:r>
        <w:rPr>
          <w:noProof/>
        </w:rPr>
        <w:fldChar w:fldCharType="separate"/>
      </w:r>
      <w:r>
        <w:rPr>
          <w:noProof/>
        </w:rPr>
        <w:t>36</w:t>
      </w:r>
      <w:r>
        <w:rPr>
          <w:noProof/>
        </w:rPr>
        <w:fldChar w:fldCharType="end"/>
      </w:r>
    </w:p>
    <w:p w14:paraId="09DBACAF" w14:textId="16332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_Toc209476104 \h </w:instrText>
      </w:r>
      <w:r>
        <w:rPr>
          <w:noProof/>
        </w:rPr>
      </w:r>
      <w:r>
        <w:rPr>
          <w:noProof/>
        </w:rPr>
        <w:fldChar w:fldCharType="separate"/>
      </w:r>
      <w:r>
        <w:rPr>
          <w:noProof/>
        </w:rPr>
        <w:t>36</w:t>
      </w:r>
      <w:r>
        <w:rPr>
          <w:noProof/>
        </w:rPr>
        <w:fldChar w:fldCharType="end"/>
      </w:r>
    </w:p>
    <w:p w14:paraId="4B7C77CF" w14:textId="5AA878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_Toc209476105 \h </w:instrText>
      </w:r>
      <w:r>
        <w:rPr>
          <w:noProof/>
        </w:rPr>
      </w:r>
      <w:r>
        <w:rPr>
          <w:noProof/>
        </w:rPr>
        <w:fldChar w:fldCharType="separate"/>
      </w:r>
      <w:r>
        <w:rPr>
          <w:noProof/>
        </w:rPr>
        <w:t>37</w:t>
      </w:r>
      <w:r>
        <w:rPr>
          <w:noProof/>
        </w:rPr>
        <w:fldChar w:fldCharType="end"/>
      </w:r>
    </w:p>
    <w:p w14:paraId="010D2FEC" w14:textId="4093B3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_Toc209476106 \h </w:instrText>
      </w:r>
      <w:r>
        <w:rPr>
          <w:noProof/>
        </w:rPr>
      </w:r>
      <w:r>
        <w:rPr>
          <w:noProof/>
        </w:rPr>
        <w:fldChar w:fldCharType="separate"/>
      </w:r>
      <w:r>
        <w:rPr>
          <w:noProof/>
        </w:rPr>
        <w:t>37</w:t>
      </w:r>
      <w:r>
        <w:rPr>
          <w:noProof/>
        </w:rPr>
        <w:fldChar w:fldCharType="end"/>
      </w:r>
    </w:p>
    <w:p w14:paraId="71F41D8A" w14:textId="79FB96A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_Toc209476107 \h </w:instrText>
      </w:r>
      <w:r>
        <w:rPr>
          <w:noProof/>
        </w:rPr>
      </w:r>
      <w:r>
        <w:rPr>
          <w:noProof/>
        </w:rPr>
        <w:fldChar w:fldCharType="separate"/>
      </w:r>
      <w:r>
        <w:rPr>
          <w:noProof/>
        </w:rPr>
        <w:t>38</w:t>
      </w:r>
      <w:r>
        <w:rPr>
          <w:noProof/>
        </w:rPr>
        <w:fldChar w:fldCharType="end"/>
      </w:r>
    </w:p>
    <w:p w14:paraId="3D1E28CD" w14:textId="78128C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_Toc209476108 \h </w:instrText>
      </w:r>
      <w:r>
        <w:rPr>
          <w:noProof/>
        </w:rPr>
      </w:r>
      <w:r>
        <w:rPr>
          <w:noProof/>
        </w:rPr>
        <w:fldChar w:fldCharType="separate"/>
      </w:r>
      <w:r>
        <w:rPr>
          <w:noProof/>
        </w:rPr>
        <w:t>38</w:t>
      </w:r>
      <w:r>
        <w:rPr>
          <w:noProof/>
        </w:rPr>
        <w:fldChar w:fldCharType="end"/>
      </w:r>
    </w:p>
    <w:p w14:paraId="4910149E" w14:textId="4857DD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_Toc209476109 \h </w:instrText>
      </w:r>
      <w:r>
        <w:rPr>
          <w:noProof/>
        </w:rPr>
      </w:r>
      <w:r>
        <w:rPr>
          <w:noProof/>
        </w:rPr>
        <w:fldChar w:fldCharType="separate"/>
      </w:r>
      <w:r>
        <w:rPr>
          <w:noProof/>
        </w:rPr>
        <w:t>38</w:t>
      </w:r>
      <w:r>
        <w:rPr>
          <w:noProof/>
        </w:rPr>
        <w:fldChar w:fldCharType="end"/>
      </w:r>
    </w:p>
    <w:p w14:paraId="08F3CA91" w14:textId="14BBF98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_Toc209476110 \h </w:instrText>
      </w:r>
      <w:r>
        <w:rPr>
          <w:noProof/>
        </w:rPr>
      </w:r>
      <w:r>
        <w:rPr>
          <w:noProof/>
        </w:rPr>
        <w:fldChar w:fldCharType="separate"/>
      </w:r>
      <w:r>
        <w:rPr>
          <w:noProof/>
        </w:rPr>
        <w:t>39</w:t>
      </w:r>
      <w:r>
        <w:rPr>
          <w:noProof/>
        </w:rPr>
        <w:fldChar w:fldCharType="end"/>
      </w:r>
    </w:p>
    <w:p w14:paraId="0BAED600" w14:textId="3207124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_Toc209476111 \h </w:instrText>
      </w:r>
      <w:r>
        <w:rPr>
          <w:noProof/>
        </w:rPr>
      </w:r>
      <w:r>
        <w:rPr>
          <w:noProof/>
        </w:rPr>
        <w:fldChar w:fldCharType="separate"/>
      </w:r>
      <w:r>
        <w:rPr>
          <w:noProof/>
        </w:rPr>
        <w:t>39</w:t>
      </w:r>
      <w:r>
        <w:rPr>
          <w:noProof/>
        </w:rPr>
        <w:fldChar w:fldCharType="end"/>
      </w:r>
    </w:p>
    <w:p w14:paraId="4D546FC0" w14:textId="43170EC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_Toc209476112 \h </w:instrText>
      </w:r>
      <w:r>
        <w:rPr>
          <w:noProof/>
        </w:rPr>
      </w:r>
      <w:r>
        <w:rPr>
          <w:noProof/>
        </w:rPr>
        <w:fldChar w:fldCharType="separate"/>
      </w:r>
      <w:r>
        <w:rPr>
          <w:noProof/>
        </w:rPr>
        <w:t>39</w:t>
      </w:r>
      <w:r>
        <w:rPr>
          <w:noProof/>
        </w:rPr>
        <w:fldChar w:fldCharType="end"/>
      </w:r>
    </w:p>
    <w:p w14:paraId="3B5009F8" w14:textId="7C85FC8F"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_Toc209476113 \h </w:instrText>
      </w:r>
      <w:r>
        <w:rPr>
          <w:noProof/>
        </w:rPr>
      </w:r>
      <w:r>
        <w:rPr>
          <w:noProof/>
        </w:rPr>
        <w:fldChar w:fldCharType="separate"/>
      </w:r>
      <w:r>
        <w:rPr>
          <w:noProof/>
        </w:rPr>
        <w:t>41</w:t>
      </w:r>
      <w:r>
        <w:rPr>
          <w:noProof/>
        </w:rPr>
        <w:fldChar w:fldCharType="end"/>
      </w:r>
    </w:p>
    <w:p w14:paraId="089B342E" w14:textId="47723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_Toc209476114 \h </w:instrText>
      </w:r>
      <w:r>
        <w:rPr>
          <w:noProof/>
        </w:rPr>
      </w:r>
      <w:r>
        <w:rPr>
          <w:noProof/>
        </w:rPr>
        <w:fldChar w:fldCharType="separate"/>
      </w:r>
      <w:r>
        <w:rPr>
          <w:noProof/>
        </w:rPr>
        <w:t>42</w:t>
      </w:r>
      <w:r>
        <w:rPr>
          <w:noProof/>
        </w:rPr>
        <w:fldChar w:fldCharType="end"/>
      </w:r>
    </w:p>
    <w:p w14:paraId="452D8E52" w14:textId="37DA258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_Toc209476115 \h </w:instrText>
      </w:r>
      <w:r>
        <w:rPr>
          <w:noProof/>
        </w:rPr>
      </w:r>
      <w:r>
        <w:rPr>
          <w:noProof/>
        </w:rPr>
        <w:fldChar w:fldCharType="separate"/>
      </w:r>
      <w:r>
        <w:rPr>
          <w:noProof/>
        </w:rPr>
        <w:t>43</w:t>
      </w:r>
      <w:r>
        <w:rPr>
          <w:noProof/>
        </w:rPr>
        <w:fldChar w:fldCharType="end"/>
      </w:r>
    </w:p>
    <w:p w14:paraId="7FB9AFCF" w14:textId="5D7BD20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_Toc209476116 \h </w:instrText>
      </w:r>
      <w:r>
        <w:rPr>
          <w:noProof/>
        </w:rPr>
      </w:r>
      <w:r>
        <w:rPr>
          <w:noProof/>
        </w:rPr>
        <w:fldChar w:fldCharType="separate"/>
      </w:r>
      <w:r>
        <w:rPr>
          <w:noProof/>
        </w:rPr>
        <w:t>44</w:t>
      </w:r>
      <w:r>
        <w:rPr>
          <w:noProof/>
        </w:rPr>
        <w:fldChar w:fldCharType="end"/>
      </w:r>
    </w:p>
    <w:p w14:paraId="119A981B" w14:textId="19D10B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_Toc209476117 \h </w:instrText>
      </w:r>
      <w:r>
        <w:rPr>
          <w:noProof/>
        </w:rPr>
      </w:r>
      <w:r>
        <w:rPr>
          <w:noProof/>
        </w:rPr>
        <w:fldChar w:fldCharType="separate"/>
      </w:r>
      <w:r>
        <w:rPr>
          <w:noProof/>
        </w:rPr>
        <w:t>44</w:t>
      </w:r>
      <w:r>
        <w:rPr>
          <w:noProof/>
        </w:rPr>
        <w:fldChar w:fldCharType="end"/>
      </w:r>
    </w:p>
    <w:p w14:paraId="72C9F9AE" w14:textId="051D2B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_Toc209476118 \h </w:instrText>
      </w:r>
      <w:r>
        <w:rPr>
          <w:noProof/>
        </w:rPr>
      </w:r>
      <w:r>
        <w:rPr>
          <w:noProof/>
        </w:rPr>
        <w:fldChar w:fldCharType="separate"/>
      </w:r>
      <w:r>
        <w:rPr>
          <w:noProof/>
        </w:rPr>
        <w:t>45</w:t>
      </w:r>
      <w:r>
        <w:rPr>
          <w:noProof/>
        </w:rPr>
        <w:fldChar w:fldCharType="end"/>
      </w:r>
    </w:p>
    <w:p w14:paraId="497C790D" w14:textId="4579DB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_Toc209476119 \h </w:instrText>
      </w:r>
      <w:r>
        <w:rPr>
          <w:noProof/>
        </w:rPr>
      </w:r>
      <w:r>
        <w:rPr>
          <w:noProof/>
        </w:rPr>
        <w:fldChar w:fldCharType="separate"/>
      </w:r>
      <w:r>
        <w:rPr>
          <w:noProof/>
        </w:rPr>
        <w:t>45</w:t>
      </w:r>
      <w:r>
        <w:rPr>
          <w:noProof/>
        </w:rPr>
        <w:fldChar w:fldCharType="end"/>
      </w:r>
    </w:p>
    <w:p w14:paraId="473CD6D7" w14:textId="4EC0D5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_Toc209476120 \h </w:instrText>
      </w:r>
      <w:r>
        <w:rPr>
          <w:noProof/>
        </w:rPr>
      </w:r>
      <w:r>
        <w:rPr>
          <w:noProof/>
        </w:rPr>
        <w:fldChar w:fldCharType="separate"/>
      </w:r>
      <w:r>
        <w:rPr>
          <w:noProof/>
        </w:rPr>
        <w:t>45</w:t>
      </w:r>
      <w:r>
        <w:rPr>
          <w:noProof/>
        </w:rPr>
        <w:fldChar w:fldCharType="end"/>
      </w:r>
    </w:p>
    <w:p w14:paraId="040ADE43" w14:textId="11ADF9C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_Toc209476121 \h </w:instrText>
      </w:r>
      <w:r>
        <w:rPr>
          <w:noProof/>
        </w:rPr>
      </w:r>
      <w:r>
        <w:rPr>
          <w:noProof/>
        </w:rPr>
        <w:fldChar w:fldCharType="separate"/>
      </w:r>
      <w:r>
        <w:rPr>
          <w:noProof/>
        </w:rPr>
        <w:t>46</w:t>
      </w:r>
      <w:r>
        <w:rPr>
          <w:noProof/>
        </w:rPr>
        <w:fldChar w:fldCharType="end"/>
      </w:r>
    </w:p>
    <w:p w14:paraId="2FFD4FE3" w14:textId="09CA27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_Toc209476122 \h </w:instrText>
      </w:r>
      <w:r>
        <w:rPr>
          <w:noProof/>
        </w:rPr>
      </w:r>
      <w:r>
        <w:rPr>
          <w:noProof/>
        </w:rPr>
        <w:fldChar w:fldCharType="separate"/>
      </w:r>
      <w:r>
        <w:rPr>
          <w:noProof/>
        </w:rPr>
        <w:t>46</w:t>
      </w:r>
      <w:r>
        <w:rPr>
          <w:noProof/>
        </w:rPr>
        <w:fldChar w:fldCharType="end"/>
      </w:r>
    </w:p>
    <w:p w14:paraId="23EE7D00" w14:textId="63B269D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_Toc209476123 \h </w:instrText>
      </w:r>
      <w:r>
        <w:rPr>
          <w:noProof/>
        </w:rPr>
      </w:r>
      <w:r>
        <w:rPr>
          <w:noProof/>
        </w:rPr>
        <w:fldChar w:fldCharType="separate"/>
      </w:r>
      <w:r>
        <w:rPr>
          <w:noProof/>
        </w:rPr>
        <w:t>47</w:t>
      </w:r>
      <w:r>
        <w:rPr>
          <w:noProof/>
        </w:rPr>
        <w:fldChar w:fldCharType="end"/>
      </w:r>
    </w:p>
    <w:p w14:paraId="0F3E320F" w14:textId="1BE1BA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_Toc209476124 \h </w:instrText>
      </w:r>
      <w:r>
        <w:rPr>
          <w:noProof/>
        </w:rPr>
      </w:r>
      <w:r>
        <w:rPr>
          <w:noProof/>
        </w:rPr>
        <w:fldChar w:fldCharType="separate"/>
      </w:r>
      <w:r>
        <w:rPr>
          <w:noProof/>
        </w:rPr>
        <w:t>47</w:t>
      </w:r>
      <w:r>
        <w:rPr>
          <w:noProof/>
        </w:rPr>
        <w:fldChar w:fldCharType="end"/>
      </w:r>
    </w:p>
    <w:p w14:paraId="601320BF" w14:textId="376F29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_Toc209476125 \h </w:instrText>
      </w:r>
      <w:r>
        <w:rPr>
          <w:noProof/>
        </w:rPr>
      </w:r>
      <w:r>
        <w:rPr>
          <w:noProof/>
        </w:rPr>
        <w:fldChar w:fldCharType="separate"/>
      </w:r>
      <w:r>
        <w:rPr>
          <w:noProof/>
        </w:rPr>
        <w:t>47</w:t>
      </w:r>
      <w:r>
        <w:rPr>
          <w:noProof/>
        </w:rPr>
        <w:fldChar w:fldCharType="end"/>
      </w:r>
    </w:p>
    <w:p w14:paraId="58DC1B2C" w14:textId="79F88A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_Toc209476126 \h </w:instrText>
      </w:r>
      <w:r>
        <w:rPr>
          <w:noProof/>
        </w:rPr>
      </w:r>
      <w:r>
        <w:rPr>
          <w:noProof/>
        </w:rPr>
        <w:fldChar w:fldCharType="separate"/>
      </w:r>
      <w:r>
        <w:rPr>
          <w:noProof/>
        </w:rPr>
        <w:t>47</w:t>
      </w:r>
      <w:r>
        <w:rPr>
          <w:noProof/>
        </w:rPr>
        <w:fldChar w:fldCharType="end"/>
      </w:r>
    </w:p>
    <w:p w14:paraId="0F0B5462" w14:textId="1B4661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_Toc209476127 \h </w:instrText>
      </w:r>
      <w:r>
        <w:rPr>
          <w:noProof/>
        </w:rPr>
      </w:r>
      <w:r>
        <w:rPr>
          <w:noProof/>
        </w:rPr>
        <w:fldChar w:fldCharType="separate"/>
      </w:r>
      <w:r>
        <w:rPr>
          <w:noProof/>
        </w:rPr>
        <w:t>48</w:t>
      </w:r>
      <w:r>
        <w:rPr>
          <w:noProof/>
        </w:rPr>
        <w:fldChar w:fldCharType="end"/>
      </w:r>
    </w:p>
    <w:p w14:paraId="40B0EE92" w14:textId="184CCA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_Toc209476128 \h </w:instrText>
      </w:r>
      <w:r>
        <w:rPr>
          <w:noProof/>
        </w:rPr>
      </w:r>
      <w:r>
        <w:rPr>
          <w:noProof/>
        </w:rPr>
        <w:fldChar w:fldCharType="separate"/>
      </w:r>
      <w:r>
        <w:rPr>
          <w:noProof/>
        </w:rPr>
        <w:t>48</w:t>
      </w:r>
      <w:r>
        <w:rPr>
          <w:noProof/>
        </w:rPr>
        <w:fldChar w:fldCharType="end"/>
      </w:r>
    </w:p>
    <w:p w14:paraId="5EBD2F01" w14:textId="538B27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_Toc209476129 \h </w:instrText>
      </w:r>
      <w:r>
        <w:rPr>
          <w:noProof/>
        </w:rPr>
      </w:r>
      <w:r>
        <w:rPr>
          <w:noProof/>
        </w:rPr>
        <w:fldChar w:fldCharType="separate"/>
      </w:r>
      <w:r>
        <w:rPr>
          <w:noProof/>
        </w:rPr>
        <w:t>49</w:t>
      </w:r>
      <w:r>
        <w:rPr>
          <w:noProof/>
        </w:rPr>
        <w:fldChar w:fldCharType="end"/>
      </w:r>
    </w:p>
    <w:p w14:paraId="1AC11CA5" w14:textId="7675E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_Toc209476130 \h </w:instrText>
      </w:r>
      <w:r>
        <w:rPr>
          <w:noProof/>
        </w:rPr>
      </w:r>
      <w:r>
        <w:rPr>
          <w:noProof/>
        </w:rPr>
        <w:fldChar w:fldCharType="separate"/>
      </w:r>
      <w:r>
        <w:rPr>
          <w:noProof/>
        </w:rPr>
        <w:t>49</w:t>
      </w:r>
      <w:r>
        <w:rPr>
          <w:noProof/>
        </w:rPr>
        <w:fldChar w:fldCharType="end"/>
      </w:r>
    </w:p>
    <w:p w14:paraId="7D74B344" w14:textId="5E30AB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_Toc209476131 \h </w:instrText>
      </w:r>
      <w:r>
        <w:rPr>
          <w:noProof/>
        </w:rPr>
      </w:r>
      <w:r>
        <w:rPr>
          <w:noProof/>
        </w:rPr>
        <w:fldChar w:fldCharType="separate"/>
      </w:r>
      <w:r>
        <w:rPr>
          <w:noProof/>
        </w:rPr>
        <w:t>50</w:t>
      </w:r>
      <w:r>
        <w:rPr>
          <w:noProof/>
        </w:rPr>
        <w:fldChar w:fldCharType="end"/>
      </w:r>
    </w:p>
    <w:p w14:paraId="010E22EE" w14:textId="52934E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_Toc209476132 \h </w:instrText>
      </w:r>
      <w:r>
        <w:rPr>
          <w:noProof/>
        </w:rPr>
      </w:r>
      <w:r>
        <w:rPr>
          <w:noProof/>
        </w:rPr>
        <w:fldChar w:fldCharType="separate"/>
      </w:r>
      <w:r>
        <w:rPr>
          <w:noProof/>
        </w:rPr>
        <w:t>51</w:t>
      </w:r>
      <w:r>
        <w:rPr>
          <w:noProof/>
        </w:rPr>
        <w:fldChar w:fldCharType="end"/>
      </w:r>
    </w:p>
    <w:p w14:paraId="165EB53E" w14:textId="459F38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_Toc209476133 \h </w:instrText>
      </w:r>
      <w:r>
        <w:rPr>
          <w:noProof/>
        </w:rPr>
      </w:r>
      <w:r>
        <w:rPr>
          <w:noProof/>
        </w:rPr>
        <w:fldChar w:fldCharType="separate"/>
      </w:r>
      <w:r>
        <w:rPr>
          <w:noProof/>
        </w:rPr>
        <w:t>51</w:t>
      </w:r>
      <w:r>
        <w:rPr>
          <w:noProof/>
        </w:rPr>
        <w:fldChar w:fldCharType="end"/>
      </w:r>
    </w:p>
    <w:p w14:paraId="4A5BC884" w14:textId="3FEC4B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_Toc209476134 \h </w:instrText>
      </w:r>
      <w:r>
        <w:rPr>
          <w:noProof/>
        </w:rPr>
      </w:r>
      <w:r>
        <w:rPr>
          <w:noProof/>
        </w:rPr>
        <w:fldChar w:fldCharType="separate"/>
      </w:r>
      <w:r>
        <w:rPr>
          <w:noProof/>
        </w:rPr>
        <w:t>51</w:t>
      </w:r>
      <w:r>
        <w:rPr>
          <w:noProof/>
        </w:rPr>
        <w:fldChar w:fldCharType="end"/>
      </w:r>
    </w:p>
    <w:p w14:paraId="3E284FC0" w14:textId="241B10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_Toc209476135 \h </w:instrText>
      </w:r>
      <w:r>
        <w:rPr>
          <w:noProof/>
        </w:rPr>
      </w:r>
      <w:r>
        <w:rPr>
          <w:noProof/>
        </w:rPr>
        <w:fldChar w:fldCharType="separate"/>
      </w:r>
      <w:r>
        <w:rPr>
          <w:noProof/>
        </w:rPr>
        <w:t>53</w:t>
      </w:r>
      <w:r>
        <w:rPr>
          <w:noProof/>
        </w:rPr>
        <w:fldChar w:fldCharType="end"/>
      </w:r>
    </w:p>
    <w:p w14:paraId="2B88482D" w14:textId="7EAD2F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_Toc209476136 \h </w:instrText>
      </w:r>
      <w:r>
        <w:rPr>
          <w:noProof/>
        </w:rPr>
      </w:r>
      <w:r>
        <w:rPr>
          <w:noProof/>
        </w:rPr>
        <w:fldChar w:fldCharType="separate"/>
      </w:r>
      <w:r>
        <w:rPr>
          <w:noProof/>
        </w:rPr>
        <w:t>53</w:t>
      </w:r>
      <w:r>
        <w:rPr>
          <w:noProof/>
        </w:rPr>
        <w:fldChar w:fldCharType="end"/>
      </w:r>
    </w:p>
    <w:p w14:paraId="2645AE81" w14:textId="5AF339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_Toc209476137 \h </w:instrText>
      </w:r>
      <w:r>
        <w:rPr>
          <w:noProof/>
        </w:rPr>
      </w:r>
      <w:r>
        <w:rPr>
          <w:noProof/>
        </w:rPr>
        <w:fldChar w:fldCharType="separate"/>
      </w:r>
      <w:r>
        <w:rPr>
          <w:noProof/>
        </w:rPr>
        <w:t>53</w:t>
      </w:r>
      <w:r>
        <w:rPr>
          <w:noProof/>
        </w:rPr>
        <w:fldChar w:fldCharType="end"/>
      </w:r>
    </w:p>
    <w:p w14:paraId="5A4461A1" w14:textId="3A88824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_Toc209476138 \h </w:instrText>
      </w:r>
      <w:r>
        <w:rPr>
          <w:noProof/>
        </w:rPr>
      </w:r>
      <w:r>
        <w:rPr>
          <w:noProof/>
        </w:rPr>
        <w:fldChar w:fldCharType="separate"/>
      </w:r>
      <w:r>
        <w:rPr>
          <w:noProof/>
        </w:rPr>
        <w:t>54</w:t>
      </w:r>
      <w:r>
        <w:rPr>
          <w:noProof/>
        </w:rPr>
        <w:fldChar w:fldCharType="end"/>
      </w:r>
    </w:p>
    <w:p w14:paraId="0C62445E" w14:textId="3DD9136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_Toc209476139 \h </w:instrText>
      </w:r>
      <w:r>
        <w:rPr>
          <w:noProof/>
        </w:rPr>
      </w:r>
      <w:r>
        <w:rPr>
          <w:noProof/>
        </w:rPr>
        <w:fldChar w:fldCharType="separate"/>
      </w:r>
      <w:r>
        <w:rPr>
          <w:noProof/>
        </w:rPr>
        <w:t>54</w:t>
      </w:r>
      <w:r>
        <w:rPr>
          <w:noProof/>
        </w:rPr>
        <w:fldChar w:fldCharType="end"/>
      </w:r>
    </w:p>
    <w:p w14:paraId="30E58CB0" w14:textId="25AA51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_Toc209476140 \h </w:instrText>
      </w:r>
      <w:r>
        <w:rPr>
          <w:noProof/>
        </w:rPr>
      </w:r>
      <w:r>
        <w:rPr>
          <w:noProof/>
        </w:rPr>
        <w:fldChar w:fldCharType="separate"/>
      </w:r>
      <w:r>
        <w:rPr>
          <w:noProof/>
        </w:rPr>
        <w:t>55</w:t>
      </w:r>
      <w:r>
        <w:rPr>
          <w:noProof/>
        </w:rPr>
        <w:fldChar w:fldCharType="end"/>
      </w:r>
    </w:p>
    <w:p w14:paraId="7152FACD" w14:textId="7FB1DAD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_Toc209476141 \h </w:instrText>
      </w:r>
      <w:r>
        <w:rPr>
          <w:noProof/>
        </w:rPr>
      </w:r>
      <w:r>
        <w:rPr>
          <w:noProof/>
        </w:rPr>
        <w:fldChar w:fldCharType="separate"/>
      </w:r>
      <w:r>
        <w:rPr>
          <w:noProof/>
        </w:rPr>
        <w:t>55</w:t>
      </w:r>
      <w:r>
        <w:rPr>
          <w:noProof/>
        </w:rPr>
        <w:fldChar w:fldCharType="end"/>
      </w:r>
    </w:p>
    <w:p w14:paraId="176C7386" w14:textId="6649D7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_Toc209476142 \h </w:instrText>
      </w:r>
      <w:r>
        <w:rPr>
          <w:noProof/>
        </w:rPr>
      </w:r>
      <w:r>
        <w:rPr>
          <w:noProof/>
        </w:rPr>
        <w:fldChar w:fldCharType="separate"/>
      </w:r>
      <w:r>
        <w:rPr>
          <w:noProof/>
        </w:rPr>
        <w:t>55</w:t>
      </w:r>
      <w:r>
        <w:rPr>
          <w:noProof/>
        </w:rPr>
        <w:fldChar w:fldCharType="end"/>
      </w:r>
    </w:p>
    <w:p w14:paraId="3698A8A2" w14:textId="6D8436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_Toc209476143 \h </w:instrText>
      </w:r>
      <w:r>
        <w:rPr>
          <w:noProof/>
        </w:rPr>
      </w:r>
      <w:r>
        <w:rPr>
          <w:noProof/>
        </w:rPr>
        <w:fldChar w:fldCharType="separate"/>
      </w:r>
      <w:r>
        <w:rPr>
          <w:noProof/>
        </w:rPr>
        <w:t>56</w:t>
      </w:r>
      <w:r>
        <w:rPr>
          <w:noProof/>
        </w:rPr>
        <w:fldChar w:fldCharType="end"/>
      </w:r>
    </w:p>
    <w:p w14:paraId="198A173C" w14:textId="48ACAD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_Toc209476144 \h </w:instrText>
      </w:r>
      <w:r>
        <w:rPr>
          <w:noProof/>
        </w:rPr>
      </w:r>
      <w:r>
        <w:rPr>
          <w:noProof/>
        </w:rPr>
        <w:fldChar w:fldCharType="separate"/>
      </w:r>
      <w:r>
        <w:rPr>
          <w:noProof/>
        </w:rPr>
        <w:t>60</w:t>
      </w:r>
      <w:r>
        <w:rPr>
          <w:noProof/>
        </w:rPr>
        <w:fldChar w:fldCharType="end"/>
      </w:r>
    </w:p>
    <w:p w14:paraId="61AA1E1B" w14:textId="594A8D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_Toc209476145 \h </w:instrText>
      </w:r>
      <w:r>
        <w:rPr>
          <w:noProof/>
        </w:rPr>
      </w:r>
      <w:r>
        <w:rPr>
          <w:noProof/>
        </w:rPr>
        <w:fldChar w:fldCharType="separate"/>
      </w:r>
      <w:r>
        <w:rPr>
          <w:noProof/>
        </w:rPr>
        <w:t>61</w:t>
      </w:r>
      <w:r>
        <w:rPr>
          <w:noProof/>
        </w:rPr>
        <w:fldChar w:fldCharType="end"/>
      </w:r>
    </w:p>
    <w:p w14:paraId="5651CC52" w14:textId="372944D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_Toc209476146 \h </w:instrText>
      </w:r>
      <w:r>
        <w:rPr>
          <w:noProof/>
        </w:rPr>
      </w:r>
      <w:r>
        <w:rPr>
          <w:noProof/>
        </w:rPr>
        <w:fldChar w:fldCharType="separate"/>
      </w:r>
      <w:r>
        <w:rPr>
          <w:noProof/>
        </w:rPr>
        <w:t>61</w:t>
      </w:r>
      <w:r>
        <w:rPr>
          <w:noProof/>
        </w:rPr>
        <w:fldChar w:fldCharType="end"/>
      </w:r>
    </w:p>
    <w:p w14:paraId="1B184FD1" w14:textId="1E0C7AB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_Toc209476147 \h </w:instrText>
      </w:r>
      <w:r>
        <w:rPr>
          <w:noProof/>
        </w:rPr>
      </w:r>
      <w:r>
        <w:rPr>
          <w:noProof/>
        </w:rPr>
        <w:fldChar w:fldCharType="separate"/>
      </w:r>
      <w:r>
        <w:rPr>
          <w:noProof/>
        </w:rPr>
        <w:t>62</w:t>
      </w:r>
      <w:r>
        <w:rPr>
          <w:noProof/>
        </w:rPr>
        <w:fldChar w:fldCharType="end"/>
      </w:r>
    </w:p>
    <w:p w14:paraId="0EBAB93B" w14:textId="6755BED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_Toc209476148 \h </w:instrText>
      </w:r>
      <w:r>
        <w:rPr>
          <w:noProof/>
        </w:rPr>
      </w:r>
      <w:r>
        <w:rPr>
          <w:noProof/>
        </w:rPr>
        <w:fldChar w:fldCharType="separate"/>
      </w:r>
      <w:r>
        <w:rPr>
          <w:noProof/>
        </w:rPr>
        <w:t>62</w:t>
      </w:r>
      <w:r>
        <w:rPr>
          <w:noProof/>
        </w:rPr>
        <w:fldChar w:fldCharType="end"/>
      </w:r>
    </w:p>
    <w:p w14:paraId="2C60B7AB" w14:textId="0D94DD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_Toc209476149 \h </w:instrText>
      </w:r>
      <w:r>
        <w:rPr>
          <w:noProof/>
        </w:rPr>
      </w:r>
      <w:r>
        <w:rPr>
          <w:noProof/>
        </w:rPr>
        <w:fldChar w:fldCharType="separate"/>
      </w:r>
      <w:r>
        <w:rPr>
          <w:noProof/>
        </w:rPr>
        <w:t>63</w:t>
      </w:r>
      <w:r>
        <w:rPr>
          <w:noProof/>
        </w:rPr>
        <w:fldChar w:fldCharType="end"/>
      </w:r>
    </w:p>
    <w:p w14:paraId="1572ED8C" w14:textId="6E34265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_Toc209476150 \h </w:instrText>
      </w:r>
      <w:r>
        <w:rPr>
          <w:noProof/>
        </w:rPr>
      </w:r>
      <w:r>
        <w:rPr>
          <w:noProof/>
        </w:rPr>
        <w:fldChar w:fldCharType="separate"/>
      </w:r>
      <w:r>
        <w:rPr>
          <w:noProof/>
        </w:rPr>
        <w:t>64</w:t>
      </w:r>
      <w:r>
        <w:rPr>
          <w:noProof/>
        </w:rPr>
        <w:fldChar w:fldCharType="end"/>
      </w:r>
    </w:p>
    <w:p w14:paraId="750FBFD7" w14:textId="5F2309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_Toc209476151 \h </w:instrText>
      </w:r>
      <w:r>
        <w:rPr>
          <w:noProof/>
        </w:rPr>
      </w:r>
      <w:r>
        <w:rPr>
          <w:noProof/>
        </w:rPr>
        <w:fldChar w:fldCharType="separate"/>
      </w:r>
      <w:r>
        <w:rPr>
          <w:noProof/>
        </w:rPr>
        <w:t>64</w:t>
      </w:r>
      <w:r>
        <w:rPr>
          <w:noProof/>
        </w:rPr>
        <w:fldChar w:fldCharType="end"/>
      </w:r>
    </w:p>
    <w:p w14:paraId="783F8CD8" w14:textId="63A05E2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_Toc209476152 \h </w:instrText>
      </w:r>
      <w:r>
        <w:rPr>
          <w:noProof/>
        </w:rPr>
      </w:r>
      <w:r>
        <w:rPr>
          <w:noProof/>
        </w:rPr>
        <w:fldChar w:fldCharType="separate"/>
      </w:r>
      <w:r>
        <w:rPr>
          <w:noProof/>
        </w:rPr>
        <w:t>64</w:t>
      </w:r>
      <w:r>
        <w:rPr>
          <w:noProof/>
        </w:rPr>
        <w:fldChar w:fldCharType="end"/>
      </w:r>
    </w:p>
    <w:p w14:paraId="390B307B" w14:textId="799BDEF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_Toc209476153 \h </w:instrText>
      </w:r>
      <w:r>
        <w:rPr>
          <w:noProof/>
        </w:rPr>
      </w:r>
      <w:r>
        <w:rPr>
          <w:noProof/>
        </w:rPr>
        <w:fldChar w:fldCharType="separate"/>
      </w:r>
      <w:r>
        <w:rPr>
          <w:noProof/>
        </w:rPr>
        <w:t>64</w:t>
      </w:r>
      <w:r>
        <w:rPr>
          <w:noProof/>
        </w:rPr>
        <w:fldChar w:fldCharType="end"/>
      </w:r>
    </w:p>
    <w:p w14:paraId="7D4FBBD1" w14:textId="38F5B87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_Toc209476154 \h </w:instrText>
      </w:r>
      <w:r>
        <w:rPr>
          <w:noProof/>
        </w:rPr>
      </w:r>
      <w:r>
        <w:rPr>
          <w:noProof/>
        </w:rPr>
        <w:fldChar w:fldCharType="separate"/>
      </w:r>
      <w:r>
        <w:rPr>
          <w:noProof/>
        </w:rPr>
        <w:t>65</w:t>
      </w:r>
      <w:r>
        <w:rPr>
          <w:noProof/>
        </w:rPr>
        <w:fldChar w:fldCharType="end"/>
      </w:r>
    </w:p>
    <w:p w14:paraId="76E538A8" w14:textId="11A6689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_Toc209476155 \h </w:instrText>
      </w:r>
      <w:r>
        <w:rPr>
          <w:noProof/>
        </w:rPr>
      </w:r>
      <w:r>
        <w:rPr>
          <w:noProof/>
        </w:rPr>
        <w:fldChar w:fldCharType="separate"/>
      </w:r>
      <w:r>
        <w:rPr>
          <w:noProof/>
        </w:rPr>
        <w:t>65</w:t>
      </w:r>
      <w:r>
        <w:rPr>
          <w:noProof/>
        </w:rPr>
        <w:fldChar w:fldCharType="end"/>
      </w:r>
    </w:p>
    <w:p w14:paraId="52BB8F6C" w14:textId="7235C59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_Toc209476156 \h </w:instrText>
      </w:r>
      <w:r>
        <w:rPr>
          <w:noProof/>
        </w:rPr>
      </w:r>
      <w:r>
        <w:rPr>
          <w:noProof/>
        </w:rPr>
        <w:fldChar w:fldCharType="separate"/>
      </w:r>
      <w:r>
        <w:rPr>
          <w:noProof/>
        </w:rPr>
        <w:t>66</w:t>
      </w:r>
      <w:r>
        <w:rPr>
          <w:noProof/>
        </w:rPr>
        <w:fldChar w:fldCharType="end"/>
      </w:r>
    </w:p>
    <w:p w14:paraId="007A0EF6" w14:textId="187E52F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_Toc209476157 \h </w:instrText>
      </w:r>
      <w:r>
        <w:rPr>
          <w:noProof/>
        </w:rPr>
      </w:r>
      <w:r>
        <w:rPr>
          <w:noProof/>
        </w:rPr>
        <w:fldChar w:fldCharType="separate"/>
      </w:r>
      <w:r>
        <w:rPr>
          <w:noProof/>
        </w:rPr>
        <w:t>66</w:t>
      </w:r>
      <w:r>
        <w:rPr>
          <w:noProof/>
        </w:rPr>
        <w:fldChar w:fldCharType="end"/>
      </w:r>
    </w:p>
    <w:p w14:paraId="659C95FB" w14:textId="36A5B2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_Toc209476158 \h </w:instrText>
      </w:r>
      <w:r>
        <w:rPr>
          <w:noProof/>
        </w:rPr>
      </w:r>
      <w:r>
        <w:rPr>
          <w:noProof/>
        </w:rPr>
        <w:fldChar w:fldCharType="separate"/>
      </w:r>
      <w:r>
        <w:rPr>
          <w:noProof/>
        </w:rPr>
        <w:t>67</w:t>
      </w:r>
      <w:r>
        <w:rPr>
          <w:noProof/>
        </w:rPr>
        <w:fldChar w:fldCharType="end"/>
      </w:r>
    </w:p>
    <w:p w14:paraId="4332BB3D" w14:textId="1C42117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_Toc209476159 \h </w:instrText>
      </w:r>
      <w:r>
        <w:rPr>
          <w:noProof/>
        </w:rPr>
      </w:r>
      <w:r>
        <w:rPr>
          <w:noProof/>
        </w:rPr>
        <w:fldChar w:fldCharType="separate"/>
      </w:r>
      <w:r>
        <w:rPr>
          <w:noProof/>
        </w:rPr>
        <w:t>67</w:t>
      </w:r>
      <w:r>
        <w:rPr>
          <w:noProof/>
        </w:rPr>
        <w:fldChar w:fldCharType="end"/>
      </w:r>
    </w:p>
    <w:p w14:paraId="0C45FE89" w14:textId="37E95FF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_Toc209476160 \h </w:instrText>
      </w:r>
      <w:r>
        <w:rPr>
          <w:noProof/>
        </w:rPr>
      </w:r>
      <w:r>
        <w:rPr>
          <w:noProof/>
        </w:rPr>
        <w:fldChar w:fldCharType="separate"/>
      </w:r>
      <w:r>
        <w:rPr>
          <w:noProof/>
        </w:rPr>
        <w:t>67</w:t>
      </w:r>
      <w:r>
        <w:rPr>
          <w:noProof/>
        </w:rPr>
        <w:fldChar w:fldCharType="end"/>
      </w:r>
    </w:p>
    <w:p w14:paraId="74428C68" w14:textId="50789C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_Toc209476161 \h </w:instrText>
      </w:r>
      <w:r>
        <w:rPr>
          <w:noProof/>
        </w:rPr>
      </w:r>
      <w:r>
        <w:rPr>
          <w:noProof/>
        </w:rPr>
        <w:fldChar w:fldCharType="separate"/>
      </w:r>
      <w:r>
        <w:rPr>
          <w:noProof/>
        </w:rPr>
        <w:t>67</w:t>
      </w:r>
      <w:r>
        <w:rPr>
          <w:noProof/>
        </w:rPr>
        <w:fldChar w:fldCharType="end"/>
      </w:r>
    </w:p>
    <w:p w14:paraId="38116C4A" w14:textId="4F4B23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_Toc209476162 \h </w:instrText>
      </w:r>
      <w:r>
        <w:rPr>
          <w:noProof/>
        </w:rPr>
      </w:r>
      <w:r>
        <w:rPr>
          <w:noProof/>
        </w:rPr>
        <w:fldChar w:fldCharType="separate"/>
      </w:r>
      <w:r>
        <w:rPr>
          <w:noProof/>
        </w:rPr>
        <w:t>68</w:t>
      </w:r>
      <w:r>
        <w:rPr>
          <w:noProof/>
        </w:rPr>
        <w:fldChar w:fldCharType="end"/>
      </w:r>
    </w:p>
    <w:p w14:paraId="0F742C20" w14:textId="07D577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_Toc209476163 \h </w:instrText>
      </w:r>
      <w:r>
        <w:rPr>
          <w:noProof/>
        </w:rPr>
      </w:r>
      <w:r>
        <w:rPr>
          <w:noProof/>
        </w:rPr>
        <w:fldChar w:fldCharType="separate"/>
      </w:r>
      <w:r>
        <w:rPr>
          <w:noProof/>
        </w:rPr>
        <w:t>68</w:t>
      </w:r>
      <w:r>
        <w:rPr>
          <w:noProof/>
        </w:rPr>
        <w:fldChar w:fldCharType="end"/>
      </w:r>
    </w:p>
    <w:p w14:paraId="76CD87E9" w14:textId="49D025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_Toc209476164 \h </w:instrText>
      </w:r>
      <w:r>
        <w:rPr>
          <w:noProof/>
        </w:rPr>
      </w:r>
      <w:r>
        <w:rPr>
          <w:noProof/>
        </w:rPr>
        <w:fldChar w:fldCharType="separate"/>
      </w:r>
      <w:r>
        <w:rPr>
          <w:noProof/>
        </w:rPr>
        <w:t>69</w:t>
      </w:r>
      <w:r>
        <w:rPr>
          <w:noProof/>
        </w:rPr>
        <w:fldChar w:fldCharType="end"/>
      </w:r>
    </w:p>
    <w:p w14:paraId="45E3F001" w14:textId="27138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_Toc209476165 \h </w:instrText>
      </w:r>
      <w:r>
        <w:rPr>
          <w:noProof/>
        </w:rPr>
      </w:r>
      <w:r>
        <w:rPr>
          <w:noProof/>
        </w:rPr>
        <w:fldChar w:fldCharType="separate"/>
      </w:r>
      <w:r>
        <w:rPr>
          <w:noProof/>
        </w:rPr>
        <w:t>69</w:t>
      </w:r>
      <w:r>
        <w:rPr>
          <w:noProof/>
        </w:rPr>
        <w:fldChar w:fldCharType="end"/>
      </w:r>
    </w:p>
    <w:p w14:paraId="547B21AA" w14:textId="64925F52"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_Toc209476166 \h </w:instrText>
      </w:r>
      <w:r>
        <w:rPr>
          <w:noProof/>
        </w:rPr>
      </w:r>
      <w:r>
        <w:rPr>
          <w:noProof/>
        </w:rPr>
        <w:fldChar w:fldCharType="separate"/>
      </w:r>
      <w:r>
        <w:rPr>
          <w:noProof/>
        </w:rPr>
        <w:t>70</w:t>
      </w:r>
      <w:r>
        <w:rPr>
          <w:noProof/>
        </w:rPr>
        <w:fldChar w:fldCharType="end"/>
      </w:r>
    </w:p>
    <w:p w14:paraId="12C765A8" w14:textId="190F03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_Toc209476167 \h </w:instrText>
      </w:r>
      <w:r>
        <w:rPr>
          <w:noProof/>
        </w:rPr>
      </w:r>
      <w:r>
        <w:rPr>
          <w:noProof/>
        </w:rPr>
        <w:fldChar w:fldCharType="separate"/>
      </w:r>
      <w:r>
        <w:rPr>
          <w:noProof/>
        </w:rPr>
        <w:t>70</w:t>
      </w:r>
      <w:r>
        <w:rPr>
          <w:noProof/>
        </w:rPr>
        <w:fldChar w:fldCharType="end"/>
      </w:r>
    </w:p>
    <w:p w14:paraId="06938AEB" w14:textId="30FEC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_Toc209476168 \h </w:instrText>
      </w:r>
      <w:r>
        <w:rPr>
          <w:noProof/>
        </w:rPr>
      </w:r>
      <w:r>
        <w:rPr>
          <w:noProof/>
        </w:rPr>
        <w:fldChar w:fldCharType="separate"/>
      </w:r>
      <w:r>
        <w:rPr>
          <w:noProof/>
        </w:rPr>
        <w:t>71</w:t>
      </w:r>
      <w:r>
        <w:rPr>
          <w:noProof/>
        </w:rPr>
        <w:fldChar w:fldCharType="end"/>
      </w:r>
    </w:p>
    <w:p w14:paraId="65450547" w14:textId="3E9921E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_Toc209476169 \h </w:instrText>
      </w:r>
      <w:r>
        <w:rPr>
          <w:noProof/>
        </w:rPr>
      </w:r>
      <w:r>
        <w:rPr>
          <w:noProof/>
        </w:rPr>
        <w:fldChar w:fldCharType="separate"/>
      </w:r>
      <w:r>
        <w:rPr>
          <w:noProof/>
        </w:rPr>
        <w:t>72</w:t>
      </w:r>
      <w:r>
        <w:rPr>
          <w:noProof/>
        </w:rPr>
        <w:fldChar w:fldCharType="end"/>
      </w:r>
    </w:p>
    <w:p w14:paraId="23E85F91" w14:textId="31C7D3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_Toc209476170 \h </w:instrText>
      </w:r>
      <w:r>
        <w:rPr>
          <w:noProof/>
        </w:rPr>
      </w:r>
      <w:r>
        <w:rPr>
          <w:noProof/>
        </w:rPr>
        <w:fldChar w:fldCharType="separate"/>
      </w:r>
      <w:r>
        <w:rPr>
          <w:noProof/>
        </w:rPr>
        <w:t>72</w:t>
      </w:r>
      <w:r>
        <w:rPr>
          <w:noProof/>
        </w:rPr>
        <w:fldChar w:fldCharType="end"/>
      </w:r>
    </w:p>
    <w:p w14:paraId="24A7114C" w14:textId="550243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_Toc209476171 \h </w:instrText>
      </w:r>
      <w:r>
        <w:rPr>
          <w:noProof/>
        </w:rPr>
      </w:r>
      <w:r>
        <w:rPr>
          <w:noProof/>
        </w:rPr>
        <w:fldChar w:fldCharType="separate"/>
      </w:r>
      <w:r>
        <w:rPr>
          <w:noProof/>
        </w:rPr>
        <w:t>72</w:t>
      </w:r>
      <w:r>
        <w:rPr>
          <w:noProof/>
        </w:rPr>
        <w:fldChar w:fldCharType="end"/>
      </w:r>
    </w:p>
    <w:p w14:paraId="384F5F5C" w14:textId="2E0030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_Toc209476172 \h </w:instrText>
      </w:r>
      <w:r>
        <w:rPr>
          <w:noProof/>
        </w:rPr>
      </w:r>
      <w:r>
        <w:rPr>
          <w:noProof/>
        </w:rPr>
        <w:fldChar w:fldCharType="separate"/>
      </w:r>
      <w:r>
        <w:rPr>
          <w:noProof/>
        </w:rPr>
        <w:t>72</w:t>
      </w:r>
      <w:r>
        <w:rPr>
          <w:noProof/>
        </w:rPr>
        <w:fldChar w:fldCharType="end"/>
      </w:r>
    </w:p>
    <w:p w14:paraId="580A2297" w14:textId="3F7050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_Toc209476173 \h </w:instrText>
      </w:r>
      <w:r>
        <w:rPr>
          <w:noProof/>
        </w:rPr>
      </w:r>
      <w:r>
        <w:rPr>
          <w:noProof/>
        </w:rPr>
        <w:fldChar w:fldCharType="separate"/>
      </w:r>
      <w:r>
        <w:rPr>
          <w:noProof/>
        </w:rPr>
        <w:t>72</w:t>
      </w:r>
      <w:r>
        <w:rPr>
          <w:noProof/>
        </w:rPr>
        <w:fldChar w:fldCharType="end"/>
      </w:r>
    </w:p>
    <w:p w14:paraId="17DDD05A" w14:textId="61A96E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_Toc209476174 \h </w:instrText>
      </w:r>
      <w:r>
        <w:rPr>
          <w:noProof/>
        </w:rPr>
      </w:r>
      <w:r>
        <w:rPr>
          <w:noProof/>
        </w:rPr>
        <w:fldChar w:fldCharType="separate"/>
      </w:r>
      <w:r>
        <w:rPr>
          <w:noProof/>
        </w:rPr>
        <w:t>73</w:t>
      </w:r>
      <w:r>
        <w:rPr>
          <w:noProof/>
        </w:rPr>
        <w:fldChar w:fldCharType="end"/>
      </w:r>
    </w:p>
    <w:p w14:paraId="338EC9D6" w14:textId="74DBB27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_Toc209476175 \h </w:instrText>
      </w:r>
      <w:r>
        <w:rPr>
          <w:noProof/>
        </w:rPr>
      </w:r>
      <w:r>
        <w:rPr>
          <w:noProof/>
        </w:rPr>
        <w:fldChar w:fldCharType="separate"/>
      </w:r>
      <w:r>
        <w:rPr>
          <w:noProof/>
        </w:rPr>
        <w:t>73</w:t>
      </w:r>
      <w:r>
        <w:rPr>
          <w:noProof/>
        </w:rPr>
        <w:fldChar w:fldCharType="end"/>
      </w:r>
    </w:p>
    <w:p w14:paraId="07E1F8FA" w14:textId="31E72A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_Toc209476176 \h </w:instrText>
      </w:r>
      <w:r>
        <w:rPr>
          <w:noProof/>
        </w:rPr>
      </w:r>
      <w:r>
        <w:rPr>
          <w:noProof/>
        </w:rPr>
        <w:fldChar w:fldCharType="separate"/>
      </w:r>
      <w:r>
        <w:rPr>
          <w:noProof/>
        </w:rPr>
        <w:t>74</w:t>
      </w:r>
      <w:r>
        <w:rPr>
          <w:noProof/>
        </w:rPr>
        <w:fldChar w:fldCharType="end"/>
      </w:r>
    </w:p>
    <w:p w14:paraId="03194752" w14:textId="15B7E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_Toc209476177 \h </w:instrText>
      </w:r>
      <w:r>
        <w:rPr>
          <w:noProof/>
        </w:rPr>
      </w:r>
      <w:r>
        <w:rPr>
          <w:noProof/>
        </w:rPr>
        <w:fldChar w:fldCharType="separate"/>
      </w:r>
      <w:r>
        <w:rPr>
          <w:noProof/>
        </w:rPr>
        <w:t>74</w:t>
      </w:r>
      <w:r>
        <w:rPr>
          <w:noProof/>
        </w:rPr>
        <w:fldChar w:fldCharType="end"/>
      </w:r>
    </w:p>
    <w:p w14:paraId="7BD1C69D" w14:textId="5527159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_Toc209476178 \h </w:instrText>
      </w:r>
      <w:r>
        <w:rPr>
          <w:noProof/>
        </w:rPr>
      </w:r>
      <w:r>
        <w:rPr>
          <w:noProof/>
        </w:rPr>
        <w:fldChar w:fldCharType="separate"/>
      </w:r>
      <w:r>
        <w:rPr>
          <w:noProof/>
        </w:rPr>
        <w:t>74</w:t>
      </w:r>
      <w:r>
        <w:rPr>
          <w:noProof/>
        </w:rPr>
        <w:fldChar w:fldCharType="end"/>
      </w:r>
    </w:p>
    <w:p w14:paraId="39BD6D39" w14:textId="30B8829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_Toc209476179 \h </w:instrText>
      </w:r>
      <w:r>
        <w:rPr>
          <w:noProof/>
        </w:rPr>
      </w:r>
      <w:r>
        <w:rPr>
          <w:noProof/>
        </w:rPr>
        <w:fldChar w:fldCharType="separate"/>
      </w:r>
      <w:r>
        <w:rPr>
          <w:noProof/>
        </w:rPr>
        <w:t>75</w:t>
      </w:r>
      <w:r>
        <w:rPr>
          <w:noProof/>
        </w:rPr>
        <w:fldChar w:fldCharType="end"/>
      </w:r>
    </w:p>
    <w:p w14:paraId="3313FBC0" w14:textId="4ED7761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_Toc209476180 \h </w:instrText>
      </w:r>
      <w:r>
        <w:rPr>
          <w:noProof/>
        </w:rPr>
      </w:r>
      <w:r>
        <w:rPr>
          <w:noProof/>
        </w:rPr>
        <w:fldChar w:fldCharType="separate"/>
      </w:r>
      <w:r>
        <w:rPr>
          <w:noProof/>
        </w:rPr>
        <w:t>75</w:t>
      </w:r>
      <w:r>
        <w:rPr>
          <w:noProof/>
        </w:rPr>
        <w:fldChar w:fldCharType="end"/>
      </w:r>
    </w:p>
    <w:p w14:paraId="20ADB8A3" w14:textId="6A30AB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_Toc209476181 \h </w:instrText>
      </w:r>
      <w:r>
        <w:rPr>
          <w:noProof/>
        </w:rPr>
      </w:r>
      <w:r>
        <w:rPr>
          <w:noProof/>
        </w:rPr>
        <w:fldChar w:fldCharType="separate"/>
      </w:r>
      <w:r>
        <w:rPr>
          <w:noProof/>
        </w:rPr>
        <w:t>75</w:t>
      </w:r>
      <w:r>
        <w:rPr>
          <w:noProof/>
        </w:rPr>
        <w:fldChar w:fldCharType="end"/>
      </w:r>
    </w:p>
    <w:p w14:paraId="43910E6B" w14:textId="622560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_Toc209476182 \h </w:instrText>
      </w:r>
      <w:r>
        <w:rPr>
          <w:noProof/>
        </w:rPr>
      </w:r>
      <w:r>
        <w:rPr>
          <w:noProof/>
        </w:rPr>
        <w:fldChar w:fldCharType="separate"/>
      </w:r>
      <w:r>
        <w:rPr>
          <w:noProof/>
        </w:rPr>
        <w:t>76</w:t>
      </w:r>
      <w:r>
        <w:rPr>
          <w:noProof/>
        </w:rPr>
        <w:fldChar w:fldCharType="end"/>
      </w:r>
    </w:p>
    <w:p w14:paraId="2EE30A78" w14:textId="25BE3D7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_Toc209476183 \h </w:instrText>
      </w:r>
      <w:r>
        <w:rPr>
          <w:noProof/>
        </w:rPr>
      </w:r>
      <w:r>
        <w:rPr>
          <w:noProof/>
        </w:rPr>
        <w:fldChar w:fldCharType="separate"/>
      </w:r>
      <w:r>
        <w:rPr>
          <w:noProof/>
        </w:rPr>
        <w:t>76</w:t>
      </w:r>
      <w:r>
        <w:rPr>
          <w:noProof/>
        </w:rPr>
        <w:fldChar w:fldCharType="end"/>
      </w:r>
    </w:p>
    <w:p w14:paraId="57157123" w14:textId="143B30E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_Toc209476184 \h </w:instrText>
      </w:r>
      <w:r>
        <w:rPr>
          <w:noProof/>
        </w:rPr>
      </w:r>
      <w:r>
        <w:rPr>
          <w:noProof/>
        </w:rPr>
        <w:fldChar w:fldCharType="separate"/>
      </w:r>
      <w:r>
        <w:rPr>
          <w:noProof/>
        </w:rPr>
        <w:t>77</w:t>
      </w:r>
      <w:r>
        <w:rPr>
          <w:noProof/>
        </w:rPr>
        <w:fldChar w:fldCharType="end"/>
      </w:r>
    </w:p>
    <w:p w14:paraId="6CA239DB" w14:textId="04FC4F2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_Toc209476185 \h </w:instrText>
      </w:r>
      <w:r>
        <w:rPr>
          <w:noProof/>
        </w:rPr>
      </w:r>
      <w:r>
        <w:rPr>
          <w:noProof/>
        </w:rPr>
        <w:fldChar w:fldCharType="separate"/>
      </w:r>
      <w:r>
        <w:rPr>
          <w:noProof/>
        </w:rPr>
        <w:t>77</w:t>
      </w:r>
      <w:r>
        <w:rPr>
          <w:noProof/>
        </w:rPr>
        <w:fldChar w:fldCharType="end"/>
      </w:r>
    </w:p>
    <w:p w14:paraId="26928736" w14:textId="461005F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_Toc209476186 \h </w:instrText>
      </w:r>
      <w:r>
        <w:rPr>
          <w:noProof/>
        </w:rPr>
      </w:r>
      <w:r>
        <w:rPr>
          <w:noProof/>
        </w:rPr>
        <w:fldChar w:fldCharType="separate"/>
      </w:r>
      <w:r>
        <w:rPr>
          <w:noProof/>
        </w:rPr>
        <w:t>77</w:t>
      </w:r>
      <w:r>
        <w:rPr>
          <w:noProof/>
        </w:rPr>
        <w:fldChar w:fldCharType="end"/>
      </w:r>
    </w:p>
    <w:p w14:paraId="5E59F7CF" w14:textId="5E7C044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_Toc209476187 \h </w:instrText>
      </w:r>
      <w:r>
        <w:rPr>
          <w:noProof/>
        </w:rPr>
      </w:r>
      <w:r>
        <w:rPr>
          <w:noProof/>
        </w:rPr>
        <w:fldChar w:fldCharType="separate"/>
      </w:r>
      <w:r>
        <w:rPr>
          <w:noProof/>
        </w:rPr>
        <w:t>78</w:t>
      </w:r>
      <w:r>
        <w:rPr>
          <w:noProof/>
        </w:rPr>
        <w:fldChar w:fldCharType="end"/>
      </w:r>
    </w:p>
    <w:p w14:paraId="3C84AE32" w14:textId="00E339F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_Toc209476188 \h </w:instrText>
      </w:r>
      <w:r>
        <w:rPr>
          <w:noProof/>
        </w:rPr>
      </w:r>
      <w:r>
        <w:rPr>
          <w:noProof/>
        </w:rPr>
        <w:fldChar w:fldCharType="separate"/>
      </w:r>
      <w:r>
        <w:rPr>
          <w:noProof/>
        </w:rPr>
        <w:t>78</w:t>
      </w:r>
      <w:r>
        <w:rPr>
          <w:noProof/>
        </w:rPr>
        <w:fldChar w:fldCharType="end"/>
      </w:r>
    </w:p>
    <w:p w14:paraId="491B8084" w14:textId="3B73C55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_Toc209476189 \h </w:instrText>
      </w:r>
      <w:r>
        <w:rPr>
          <w:noProof/>
        </w:rPr>
      </w:r>
      <w:r>
        <w:rPr>
          <w:noProof/>
        </w:rPr>
        <w:fldChar w:fldCharType="separate"/>
      </w:r>
      <w:r>
        <w:rPr>
          <w:noProof/>
        </w:rPr>
        <w:t>78</w:t>
      </w:r>
      <w:r>
        <w:rPr>
          <w:noProof/>
        </w:rPr>
        <w:fldChar w:fldCharType="end"/>
      </w:r>
    </w:p>
    <w:p w14:paraId="3F1E2550" w14:textId="74B93D0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_Toc209476190 \h </w:instrText>
      </w:r>
      <w:r>
        <w:rPr>
          <w:noProof/>
        </w:rPr>
      </w:r>
      <w:r>
        <w:rPr>
          <w:noProof/>
        </w:rPr>
        <w:fldChar w:fldCharType="separate"/>
      </w:r>
      <w:r>
        <w:rPr>
          <w:noProof/>
        </w:rPr>
        <w:t>78</w:t>
      </w:r>
      <w:r>
        <w:rPr>
          <w:noProof/>
        </w:rPr>
        <w:fldChar w:fldCharType="end"/>
      </w:r>
    </w:p>
    <w:p w14:paraId="028A5458" w14:textId="7A9DB25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_Toc209476191 \h </w:instrText>
      </w:r>
      <w:r>
        <w:rPr>
          <w:noProof/>
        </w:rPr>
      </w:r>
      <w:r>
        <w:rPr>
          <w:noProof/>
        </w:rPr>
        <w:fldChar w:fldCharType="separate"/>
      </w:r>
      <w:r>
        <w:rPr>
          <w:noProof/>
        </w:rPr>
        <w:t>79</w:t>
      </w:r>
      <w:r>
        <w:rPr>
          <w:noProof/>
        </w:rPr>
        <w:fldChar w:fldCharType="end"/>
      </w:r>
    </w:p>
    <w:p w14:paraId="0FD26520" w14:textId="68677E1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_Toc209476192 \h </w:instrText>
      </w:r>
      <w:r>
        <w:rPr>
          <w:noProof/>
        </w:rPr>
      </w:r>
      <w:r>
        <w:rPr>
          <w:noProof/>
        </w:rPr>
        <w:fldChar w:fldCharType="separate"/>
      </w:r>
      <w:r>
        <w:rPr>
          <w:noProof/>
        </w:rPr>
        <w:t>79</w:t>
      </w:r>
      <w:r>
        <w:rPr>
          <w:noProof/>
        </w:rPr>
        <w:fldChar w:fldCharType="end"/>
      </w:r>
    </w:p>
    <w:p w14:paraId="157E361A" w14:textId="43D9BC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_Toc209476193 \h </w:instrText>
      </w:r>
      <w:r>
        <w:rPr>
          <w:noProof/>
        </w:rPr>
      </w:r>
      <w:r>
        <w:rPr>
          <w:noProof/>
        </w:rPr>
        <w:fldChar w:fldCharType="separate"/>
      </w:r>
      <w:r>
        <w:rPr>
          <w:noProof/>
        </w:rPr>
        <w:t>79</w:t>
      </w:r>
      <w:r>
        <w:rPr>
          <w:noProof/>
        </w:rPr>
        <w:fldChar w:fldCharType="end"/>
      </w:r>
    </w:p>
    <w:p w14:paraId="25EE33C7" w14:textId="6FD336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_Toc209476194 \h </w:instrText>
      </w:r>
      <w:r>
        <w:rPr>
          <w:noProof/>
        </w:rPr>
      </w:r>
      <w:r>
        <w:rPr>
          <w:noProof/>
        </w:rPr>
        <w:fldChar w:fldCharType="separate"/>
      </w:r>
      <w:r>
        <w:rPr>
          <w:noProof/>
        </w:rPr>
        <w:t>79</w:t>
      </w:r>
      <w:r>
        <w:rPr>
          <w:noProof/>
        </w:rPr>
        <w:fldChar w:fldCharType="end"/>
      </w:r>
    </w:p>
    <w:p w14:paraId="3E4512D7" w14:textId="52039E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_Toc209476195 \h </w:instrText>
      </w:r>
      <w:r>
        <w:rPr>
          <w:noProof/>
        </w:rPr>
      </w:r>
      <w:r>
        <w:rPr>
          <w:noProof/>
        </w:rPr>
        <w:fldChar w:fldCharType="separate"/>
      </w:r>
      <w:r>
        <w:rPr>
          <w:noProof/>
        </w:rPr>
        <w:t>80</w:t>
      </w:r>
      <w:r>
        <w:rPr>
          <w:noProof/>
        </w:rPr>
        <w:fldChar w:fldCharType="end"/>
      </w:r>
    </w:p>
    <w:p w14:paraId="7AF088C2" w14:textId="7494141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_Toc209476196 \h </w:instrText>
      </w:r>
      <w:r>
        <w:rPr>
          <w:noProof/>
        </w:rPr>
      </w:r>
      <w:r>
        <w:rPr>
          <w:noProof/>
        </w:rPr>
        <w:fldChar w:fldCharType="separate"/>
      </w:r>
      <w:r>
        <w:rPr>
          <w:noProof/>
        </w:rPr>
        <w:t>81</w:t>
      </w:r>
      <w:r>
        <w:rPr>
          <w:noProof/>
        </w:rPr>
        <w:fldChar w:fldCharType="end"/>
      </w:r>
    </w:p>
    <w:p w14:paraId="78BB85B1" w14:textId="05ADA9B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_Toc209476197 \h </w:instrText>
      </w:r>
      <w:r>
        <w:rPr>
          <w:noProof/>
        </w:rPr>
      </w:r>
      <w:r>
        <w:rPr>
          <w:noProof/>
        </w:rPr>
        <w:fldChar w:fldCharType="separate"/>
      </w:r>
      <w:r>
        <w:rPr>
          <w:noProof/>
        </w:rPr>
        <w:t>81</w:t>
      </w:r>
      <w:r>
        <w:rPr>
          <w:noProof/>
        </w:rPr>
        <w:fldChar w:fldCharType="end"/>
      </w:r>
    </w:p>
    <w:p w14:paraId="4D04C405" w14:textId="134E81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_Toc209476198 \h </w:instrText>
      </w:r>
      <w:r>
        <w:rPr>
          <w:noProof/>
        </w:rPr>
      </w:r>
      <w:r>
        <w:rPr>
          <w:noProof/>
        </w:rPr>
        <w:fldChar w:fldCharType="separate"/>
      </w:r>
      <w:r>
        <w:rPr>
          <w:noProof/>
        </w:rPr>
        <w:t>81</w:t>
      </w:r>
      <w:r>
        <w:rPr>
          <w:noProof/>
        </w:rPr>
        <w:fldChar w:fldCharType="end"/>
      </w:r>
    </w:p>
    <w:p w14:paraId="4AE0E33C" w14:textId="5567DF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_Toc209476199 \h </w:instrText>
      </w:r>
      <w:r>
        <w:rPr>
          <w:noProof/>
        </w:rPr>
      </w:r>
      <w:r>
        <w:rPr>
          <w:noProof/>
        </w:rPr>
        <w:fldChar w:fldCharType="separate"/>
      </w:r>
      <w:r>
        <w:rPr>
          <w:noProof/>
        </w:rPr>
        <w:t>81</w:t>
      </w:r>
      <w:r>
        <w:rPr>
          <w:noProof/>
        </w:rPr>
        <w:fldChar w:fldCharType="end"/>
      </w:r>
    </w:p>
    <w:p w14:paraId="307A5275" w14:textId="0020F8A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_Toc209476200 \h </w:instrText>
      </w:r>
      <w:r>
        <w:rPr>
          <w:noProof/>
        </w:rPr>
      </w:r>
      <w:r>
        <w:rPr>
          <w:noProof/>
        </w:rPr>
        <w:fldChar w:fldCharType="separate"/>
      </w:r>
      <w:r>
        <w:rPr>
          <w:noProof/>
        </w:rPr>
        <w:t>83</w:t>
      </w:r>
      <w:r>
        <w:rPr>
          <w:noProof/>
        </w:rPr>
        <w:fldChar w:fldCharType="end"/>
      </w:r>
    </w:p>
    <w:p w14:paraId="5FBA2E4A" w14:textId="13B53B8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_Toc209476201 \h </w:instrText>
      </w:r>
      <w:r>
        <w:rPr>
          <w:noProof/>
        </w:rPr>
      </w:r>
      <w:r>
        <w:rPr>
          <w:noProof/>
        </w:rPr>
        <w:fldChar w:fldCharType="separate"/>
      </w:r>
      <w:r>
        <w:rPr>
          <w:noProof/>
        </w:rPr>
        <w:t>83</w:t>
      </w:r>
      <w:r>
        <w:rPr>
          <w:noProof/>
        </w:rPr>
        <w:fldChar w:fldCharType="end"/>
      </w:r>
    </w:p>
    <w:p w14:paraId="048EBA48" w14:textId="18B4723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_Toc209476202 \h </w:instrText>
      </w:r>
      <w:r>
        <w:rPr>
          <w:noProof/>
        </w:rPr>
      </w:r>
      <w:r>
        <w:rPr>
          <w:noProof/>
        </w:rPr>
        <w:fldChar w:fldCharType="separate"/>
      </w:r>
      <w:r>
        <w:rPr>
          <w:noProof/>
        </w:rPr>
        <w:t>83</w:t>
      </w:r>
      <w:r>
        <w:rPr>
          <w:noProof/>
        </w:rPr>
        <w:fldChar w:fldCharType="end"/>
      </w:r>
    </w:p>
    <w:p w14:paraId="728D171F" w14:textId="45CF898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_Toc209476203 \h </w:instrText>
      </w:r>
      <w:r>
        <w:rPr>
          <w:noProof/>
        </w:rPr>
      </w:r>
      <w:r>
        <w:rPr>
          <w:noProof/>
        </w:rPr>
        <w:fldChar w:fldCharType="separate"/>
      </w:r>
      <w:r>
        <w:rPr>
          <w:noProof/>
        </w:rPr>
        <w:t>83</w:t>
      </w:r>
      <w:r>
        <w:rPr>
          <w:noProof/>
        </w:rPr>
        <w:fldChar w:fldCharType="end"/>
      </w:r>
    </w:p>
    <w:p w14:paraId="29BCFE98" w14:textId="4D62C5F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_Toc209476204 \h </w:instrText>
      </w:r>
      <w:r>
        <w:rPr>
          <w:noProof/>
        </w:rPr>
      </w:r>
      <w:r>
        <w:rPr>
          <w:noProof/>
        </w:rPr>
        <w:fldChar w:fldCharType="separate"/>
      </w:r>
      <w:r>
        <w:rPr>
          <w:noProof/>
        </w:rPr>
        <w:t>84</w:t>
      </w:r>
      <w:r>
        <w:rPr>
          <w:noProof/>
        </w:rPr>
        <w:fldChar w:fldCharType="end"/>
      </w:r>
    </w:p>
    <w:p w14:paraId="527FCA49" w14:textId="3515F0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_Toc209476205 \h </w:instrText>
      </w:r>
      <w:r>
        <w:rPr>
          <w:noProof/>
        </w:rPr>
      </w:r>
      <w:r>
        <w:rPr>
          <w:noProof/>
        </w:rPr>
        <w:fldChar w:fldCharType="separate"/>
      </w:r>
      <w:r>
        <w:rPr>
          <w:noProof/>
        </w:rPr>
        <w:t>84</w:t>
      </w:r>
      <w:r>
        <w:rPr>
          <w:noProof/>
        </w:rPr>
        <w:fldChar w:fldCharType="end"/>
      </w:r>
    </w:p>
    <w:p w14:paraId="0B802DC9" w14:textId="6C09899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_Toc209476206 \h </w:instrText>
      </w:r>
      <w:r>
        <w:rPr>
          <w:noProof/>
        </w:rPr>
      </w:r>
      <w:r>
        <w:rPr>
          <w:noProof/>
        </w:rPr>
        <w:fldChar w:fldCharType="separate"/>
      </w:r>
      <w:r>
        <w:rPr>
          <w:noProof/>
        </w:rPr>
        <w:t>84</w:t>
      </w:r>
      <w:r>
        <w:rPr>
          <w:noProof/>
        </w:rPr>
        <w:fldChar w:fldCharType="end"/>
      </w:r>
    </w:p>
    <w:p w14:paraId="4F6934A3" w14:textId="2833C95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_Toc209476207 \h </w:instrText>
      </w:r>
      <w:r>
        <w:rPr>
          <w:noProof/>
        </w:rPr>
      </w:r>
      <w:r>
        <w:rPr>
          <w:noProof/>
        </w:rPr>
        <w:fldChar w:fldCharType="separate"/>
      </w:r>
      <w:r>
        <w:rPr>
          <w:noProof/>
        </w:rPr>
        <w:t>84</w:t>
      </w:r>
      <w:r>
        <w:rPr>
          <w:noProof/>
        </w:rPr>
        <w:fldChar w:fldCharType="end"/>
      </w:r>
    </w:p>
    <w:p w14:paraId="12152909" w14:textId="2B18031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_Toc209476208 \h </w:instrText>
      </w:r>
      <w:r>
        <w:rPr>
          <w:noProof/>
        </w:rPr>
      </w:r>
      <w:r>
        <w:rPr>
          <w:noProof/>
        </w:rPr>
        <w:fldChar w:fldCharType="separate"/>
      </w:r>
      <w:r>
        <w:rPr>
          <w:noProof/>
        </w:rPr>
        <w:t>85</w:t>
      </w:r>
      <w:r>
        <w:rPr>
          <w:noProof/>
        </w:rPr>
        <w:fldChar w:fldCharType="end"/>
      </w:r>
    </w:p>
    <w:p w14:paraId="50D3ED40" w14:textId="40B40E5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_Toc209476209 \h </w:instrText>
      </w:r>
      <w:r>
        <w:rPr>
          <w:noProof/>
        </w:rPr>
      </w:r>
      <w:r>
        <w:rPr>
          <w:noProof/>
        </w:rPr>
        <w:fldChar w:fldCharType="separate"/>
      </w:r>
      <w:r>
        <w:rPr>
          <w:noProof/>
        </w:rPr>
        <w:t>87</w:t>
      </w:r>
      <w:r>
        <w:rPr>
          <w:noProof/>
        </w:rPr>
        <w:fldChar w:fldCharType="end"/>
      </w:r>
    </w:p>
    <w:p w14:paraId="6D4185D1" w14:textId="679EC3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_Toc209476210 \h </w:instrText>
      </w:r>
      <w:r>
        <w:rPr>
          <w:noProof/>
        </w:rPr>
      </w:r>
      <w:r>
        <w:rPr>
          <w:noProof/>
        </w:rPr>
        <w:fldChar w:fldCharType="separate"/>
      </w:r>
      <w:r>
        <w:rPr>
          <w:noProof/>
        </w:rPr>
        <w:t>88</w:t>
      </w:r>
      <w:r>
        <w:rPr>
          <w:noProof/>
        </w:rPr>
        <w:fldChar w:fldCharType="end"/>
      </w:r>
    </w:p>
    <w:p w14:paraId="05B78D67" w14:textId="10986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_Toc209476211 \h </w:instrText>
      </w:r>
      <w:r>
        <w:rPr>
          <w:noProof/>
        </w:rPr>
      </w:r>
      <w:r>
        <w:rPr>
          <w:noProof/>
        </w:rPr>
        <w:fldChar w:fldCharType="separate"/>
      </w:r>
      <w:r>
        <w:rPr>
          <w:noProof/>
        </w:rPr>
        <w:t>89</w:t>
      </w:r>
      <w:r>
        <w:rPr>
          <w:noProof/>
        </w:rPr>
        <w:fldChar w:fldCharType="end"/>
      </w:r>
    </w:p>
    <w:p w14:paraId="6DB8603D" w14:textId="143BDCB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_Toc209476212 \h </w:instrText>
      </w:r>
      <w:r>
        <w:rPr>
          <w:noProof/>
        </w:rPr>
      </w:r>
      <w:r>
        <w:rPr>
          <w:noProof/>
        </w:rPr>
        <w:fldChar w:fldCharType="separate"/>
      </w:r>
      <w:r>
        <w:rPr>
          <w:noProof/>
        </w:rPr>
        <w:t>91</w:t>
      </w:r>
      <w:r>
        <w:rPr>
          <w:noProof/>
        </w:rPr>
        <w:fldChar w:fldCharType="end"/>
      </w:r>
    </w:p>
    <w:p w14:paraId="5550EA5D" w14:textId="30F0E7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_Toc209476213 \h </w:instrText>
      </w:r>
      <w:r>
        <w:rPr>
          <w:noProof/>
        </w:rPr>
      </w:r>
      <w:r>
        <w:rPr>
          <w:noProof/>
        </w:rPr>
        <w:fldChar w:fldCharType="separate"/>
      </w:r>
      <w:r>
        <w:rPr>
          <w:noProof/>
        </w:rPr>
        <w:t>91</w:t>
      </w:r>
      <w:r>
        <w:rPr>
          <w:noProof/>
        </w:rPr>
        <w:fldChar w:fldCharType="end"/>
      </w:r>
    </w:p>
    <w:p w14:paraId="1C3BC256" w14:textId="6F41F8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_Toc209476214 \h </w:instrText>
      </w:r>
      <w:r>
        <w:rPr>
          <w:noProof/>
        </w:rPr>
      </w:r>
      <w:r>
        <w:rPr>
          <w:noProof/>
        </w:rPr>
        <w:fldChar w:fldCharType="separate"/>
      </w:r>
      <w:r>
        <w:rPr>
          <w:noProof/>
        </w:rPr>
        <w:t>91</w:t>
      </w:r>
      <w:r>
        <w:rPr>
          <w:noProof/>
        </w:rPr>
        <w:fldChar w:fldCharType="end"/>
      </w:r>
    </w:p>
    <w:p w14:paraId="3B9B1AD5" w14:textId="23C178E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_Toc209476215 \h </w:instrText>
      </w:r>
      <w:r>
        <w:rPr>
          <w:noProof/>
        </w:rPr>
      </w:r>
      <w:r>
        <w:rPr>
          <w:noProof/>
        </w:rPr>
        <w:fldChar w:fldCharType="separate"/>
      </w:r>
      <w:r>
        <w:rPr>
          <w:noProof/>
        </w:rPr>
        <w:t>93</w:t>
      </w:r>
      <w:r>
        <w:rPr>
          <w:noProof/>
        </w:rPr>
        <w:fldChar w:fldCharType="end"/>
      </w:r>
    </w:p>
    <w:p w14:paraId="4861430E" w14:textId="0CAA842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_Toc209476216 \h </w:instrText>
      </w:r>
      <w:r>
        <w:rPr>
          <w:noProof/>
        </w:rPr>
      </w:r>
      <w:r>
        <w:rPr>
          <w:noProof/>
        </w:rPr>
        <w:fldChar w:fldCharType="separate"/>
      </w:r>
      <w:r>
        <w:rPr>
          <w:noProof/>
        </w:rPr>
        <w:t>93</w:t>
      </w:r>
      <w:r>
        <w:rPr>
          <w:noProof/>
        </w:rPr>
        <w:fldChar w:fldCharType="end"/>
      </w:r>
    </w:p>
    <w:p w14:paraId="56565C95" w14:textId="7DEBC76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_Toc209476217 \h </w:instrText>
      </w:r>
      <w:r>
        <w:rPr>
          <w:noProof/>
        </w:rPr>
      </w:r>
      <w:r>
        <w:rPr>
          <w:noProof/>
        </w:rPr>
        <w:fldChar w:fldCharType="separate"/>
      </w:r>
      <w:r>
        <w:rPr>
          <w:noProof/>
        </w:rPr>
        <w:t>94</w:t>
      </w:r>
      <w:r>
        <w:rPr>
          <w:noProof/>
        </w:rPr>
        <w:fldChar w:fldCharType="end"/>
      </w:r>
    </w:p>
    <w:p w14:paraId="4A2A9A91" w14:textId="7A1618F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_Toc209476218 \h </w:instrText>
      </w:r>
      <w:r>
        <w:rPr>
          <w:noProof/>
        </w:rPr>
      </w:r>
      <w:r>
        <w:rPr>
          <w:noProof/>
        </w:rPr>
        <w:fldChar w:fldCharType="separate"/>
      </w:r>
      <w:r>
        <w:rPr>
          <w:noProof/>
        </w:rPr>
        <w:t>95</w:t>
      </w:r>
      <w:r>
        <w:rPr>
          <w:noProof/>
        </w:rPr>
        <w:fldChar w:fldCharType="end"/>
      </w:r>
    </w:p>
    <w:p w14:paraId="5F788FBB" w14:textId="6C5164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_Toc209476219 \h </w:instrText>
      </w:r>
      <w:r>
        <w:rPr>
          <w:noProof/>
        </w:rPr>
      </w:r>
      <w:r>
        <w:rPr>
          <w:noProof/>
        </w:rPr>
        <w:fldChar w:fldCharType="separate"/>
      </w:r>
      <w:r>
        <w:rPr>
          <w:noProof/>
        </w:rPr>
        <w:t>95</w:t>
      </w:r>
      <w:r>
        <w:rPr>
          <w:noProof/>
        </w:rPr>
        <w:fldChar w:fldCharType="end"/>
      </w:r>
    </w:p>
    <w:p w14:paraId="2F2ED7B8" w14:textId="77978A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_Toc209476220 \h </w:instrText>
      </w:r>
      <w:r>
        <w:rPr>
          <w:noProof/>
        </w:rPr>
      </w:r>
      <w:r>
        <w:rPr>
          <w:noProof/>
        </w:rPr>
        <w:fldChar w:fldCharType="separate"/>
      </w:r>
      <w:r>
        <w:rPr>
          <w:noProof/>
        </w:rPr>
        <w:t>96</w:t>
      </w:r>
      <w:r>
        <w:rPr>
          <w:noProof/>
        </w:rPr>
        <w:fldChar w:fldCharType="end"/>
      </w:r>
    </w:p>
    <w:p w14:paraId="33167F11" w14:textId="3135FE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_Toc209476221 \h </w:instrText>
      </w:r>
      <w:r>
        <w:rPr>
          <w:noProof/>
        </w:rPr>
      </w:r>
      <w:r>
        <w:rPr>
          <w:noProof/>
        </w:rPr>
        <w:fldChar w:fldCharType="separate"/>
      </w:r>
      <w:r>
        <w:rPr>
          <w:noProof/>
        </w:rPr>
        <w:t>97</w:t>
      </w:r>
      <w:r>
        <w:rPr>
          <w:noProof/>
        </w:rPr>
        <w:fldChar w:fldCharType="end"/>
      </w:r>
    </w:p>
    <w:p w14:paraId="0115851F" w14:textId="4F0FD15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_Toc209476222 \h </w:instrText>
      </w:r>
      <w:r>
        <w:rPr>
          <w:noProof/>
        </w:rPr>
      </w:r>
      <w:r>
        <w:rPr>
          <w:noProof/>
        </w:rPr>
        <w:fldChar w:fldCharType="separate"/>
      </w:r>
      <w:r>
        <w:rPr>
          <w:noProof/>
        </w:rPr>
        <w:t>97</w:t>
      </w:r>
      <w:r>
        <w:rPr>
          <w:noProof/>
        </w:rPr>
        <w:fldChar w:fldCharType="end"/>
      </w:r>
    </w:p>
    <w:p w14:paraId="31A0B6DA" w14:textId="7D3F9C7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_Toc209476223 \h </w:instrText>
      </w:r>
      <w:r>
        <w:rPr>
          <w:noProof/>
        </w:rPr>
      </w:r>
      <w:r>
        <w:rPr>
          <w:noProof/>
        </w:rPr>
        <w:fldChar w:fldCharType="separate"/>
      </w:r>
      <w:r>
        <w:rPr>
          <w:noProof/>
        </w:rPr>
        <w:t>99</w:t>
      </w:r>
      <w:r>
        <w:rPr>
          <w:noProof/>
        </w:rPr>
        <w:fldChar w:fldCharType="end"/>
      </w:r>
    </w:p>
    <w:p w14:paraId="7D9392B3" w14:textId="16BEE7A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_Toc209476224 \h </w:instrText>
      </w:r>
      <w:r>
        <w:rPr>
          <w:noProof/>
        </w:rPr>
      </w:r>
      <w:r>
        <w:rPr>
          <w:noProof/>
        </w:rPr>
        <w:fldChar w:fldCharType="separate"/>
      </w:r>
      <w:r>
        <w:rPr>
          <w:noProof/>
        </w:rPr>
        <w:t>99</w:t>
      </w:r>
      <w:r>
        <w:rPr>
          <w:noProof/>
        </w:rPr>
        <w:fldChar w:fldCharType="end"/>
      </w:r>
    </w:p>
    <w:p w14:paraId="216FC9A3" w14:textId="58C2E72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_Toc209476225 \h </w:instrText>
      </w:r>
      <w:r>
        <w:rPr>
          <w:noProof/>
        </w:rPr>
      </w:r>
      <w:r>
        <w:rPr>
          <w:noProof/>
        </w:rPr>
        <w:fldChar w:fldCharType="separate"/>
      </w:r>
      <w:r>
        <w:rPr>
          <w:noProof/>
        </w:rPr>
        <w:t>99</w:t>
      </w:r>
      <w:r>
        <w:rPr>
          <w:noProof/>
        </w:rPr>
        <w:fldChar w:fldCharType="end"/>
      </w:r>
    </w:p>
    <w:p w14:paraId="589743F6" w14:textId="32C87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_Toc209476226 \h </w:instrText>
      </w:r>
      <w:r>
        <w:rPr>
          <w:noProof/>
        </w:rPr>
      </w:r>
      <w:r>
        <w:rPr>
          <w:noProof/>
        </w:rPr>
        <w:fldChar w:fldCharType="separate"/>
      </w:r>
      <w:r>
        <w:rPr>
          <w:noProof/>
        </w:rPr>
        <w:t>100</w:t>
      </w:r>
      <w:r>
        <w:rPr>
          <w:noProof/>
        </w:rPr>
        <w:fldChar w:fldCharType="end"/>
      </w:r>
    </w:p>
    <w:p w14:paraId="3E1714BA" w14:textId="6507166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_Toc209476227 \h </w:instrText>
      </w:r>
      <w:r>
        <w:rPr>
          <w:noProof/>
        </w:rPr>
      </w:r>
      <w:r>
        <w:rPr>
          <w:noProof/>
        </w:rPr>
        <w:fldChar w:fldCharType="separate"/>
      </w:r>
      <w:r>
        <w:rPr>
          <w:noProof/>
        </w:rPr>
        <w:t>100</w:t>
      </w:r>
      <w:r>
        <w:rPr>
          <w:noProof/>
        </w:rPr>
        <w:fldChar w:fldCharType="end"/>
      </w:r>
    </w:p>
    <w:p w14:paraId="1682EDAD" w14:textId="460C1EF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established/terminated events</w:t>
      </w:r>
      <w:r>
        <w:rPr>
          <w:noProof/>
        </w:rPr>
        <w:tab/>
      </w:r>
      <w:r>
        <w:rPr>
          <w:noProof/>
        </w:rPr>
        <w:fldChar w:fldCharType="begin" w:fldLock="1"/>
      </w:r>
      <w:r>
        <w:rPr>
          <w:noProof/>
        </w:rPr>
        <w:instrText xml:space="preserve"> PAGEREF _Toc209476228 \h </w:instrText>
      </w:r>
      <w:r>
        <w:rPr>
          <w:noProof/>
        </w:rPr>
      </w:r>
      <w:r>
        <w:rPr>
          <w:noProof/>
        </w:rPr>
        <w:fldChar w:fldCharType="separate"/>
      </w:r>
      <w:r>
        <w:rPr>
          <w:noProof/>
        </w:rPr>
        <w:t>100</w:t>
      </w:r>
      <w:r>
        <w:rPr>
          <w:noProof/>
        </w:rPr>
        <w:fldChar w:fldCharType="end"/>
      </w:r>
    </w:p>
    <w:p w14:paraId="37E4D1FA" w14:textId="507C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_Toc209476229 \h </w:instrText>
      </w:r>
      <w:r>
        <w:rPr>
          <w:noProof/>
        </w:rPr>
      </w:r>
      <w:r>
        <w:rPr>
          <w:noProof/>
        </w:rPr>
        <w:fldChar w:fldCharType="separate"/>
      </w:r>
      <w:r>
        <w:rPr>
          <w:noProof/>
        </w:rPr>
        <w:t>101</w:t>
      </w:r>
      <w:r>
        <w:rPr>
          <w:noProof/>
        </w:rPr>
        <w:fldChar w:fldCharType="end"/>
      </w:r>
    </w:p>
    <w:p w14:paraId="60582C46" w14:textId="2BB01E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_Toc209476230 \h </w:instrText>
      </w:r>
      <w:r>
        <w:rPr>
          <w:noProof/>
        </w:rPr>
      </w:r>
      <w:r>
        <w:rPr>
          <w:noProof/>
        </w:rPr>
        <w:fldChar w:fldCharType="separate"/>
      </w:r>
      <w:r>
        <w:rPr>
          <w:noProof/>
        </w:rPr>
        <w:t>102</w:t>
      </w:r>
      <w:r>
        <w:rPr>
          <w:noProof/>
        </w:rPr>
        <w:fldChar w:fldCharType="end"/>
      </w:r>
    </w:p>
    <w:p w14:paraId="31A76C12" w14:textId="26CA097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_Toc209476231 \h </w:instrText>
      </w:r>
      <w:r>
        <w:rPr>
          <w:noProof/>
        </w:rPr>
      </w:r>
      <w:r>
        <w:rPr>
          <w:noProof/>
        </w:rPr>
        <w:fldChar w:fldCharType="separate"/>
      </w:r>
      <w:r>
        <w:rPr>
          <w:noProof/>
        </w:rPr>
        <w:t>102</w:t>
      </w:r>
      <w:r>
        <w:rPr>
          <w:noProof/>
        </w:rPr>
        <w:fldChar w:fldCharType="end"/>
      </w:r>
    </w:p>
    <w:p w14:paraId="7EE9C4EE" w14:textId="41DD80E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_Toc209476232 \h </w:instrText>
      </w:r>
      <w:r>
        <w:rPr>
          <w:noProof/>
        </w:rPr>
      </w:r>
      <w:r>
        <w:rPr>
          <w:noProof/>
        </w:rPr>
        <w:fldChar w:fldCharType="separate"/>
      </w:r>
      <w:r>
        <w:rPr>
          <w:noProof/>
        </w:rPr>
        <w:t>103</w:t>
      </w:r>
      <w:r>
        <w:rPr>
          <w:noProof/>
        </w:rPr>
        <w:fldChar w:fldCharType="end"/>
      </w:r>
    </w:p>
    <w:p w14:paraId="6934C8DB" w14:textId="48B49A0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_Toc209476233 \h </w:instrText>
      </w:r>
      <w:r>
        <w:rPr>
          <w:noProof/>
        </w:rPr>
      </w:r>
      <w:r>
        <w:rPr>
          <w:noProof/>
        </w:rPr>
        <w:fldChar w:fldCharType="separate"/>
      </w:r>
      <w:r>
        <w:rPr>
          <w:noProof/>
        </w:rPr>
        <w:t>103</w:t>
      </w:r>
      <w:r>
        <w:rPr>
          <w:noProof/>
        </w:rPr>
        <w:fldChar w:fldCharType="end"/>
      </w:r>
    </w:p>
    <w:p w14:paraId="290A7711" w14:textId="57738C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_Toc209476234 \h </w:instrText>
      </w:r>
      <w:r>
        <w:rPr>
          <w:noProof/>
        </w:rPr>
      </w:r>
      <w:r>
        <w:rPr>
          <w:noProof/>
        </w:rPr>
        <w:fldChar w:fldCharType="separate"/>
      </w:r>
      <w:r>
        <w:rPr>
          <w:noProof/>
        </w:rPr>
        <w:t>103</w:t>
      </w:r>
      <w:r>
        <w:rPr>
          <w:noProof/>
        </w:rPr>
        <w:fldChar w:fldCharType="end"/>
      </w:r>
    </w:p>
    <w:p w14:paraId="1186842C" w14:textId="1D62CD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_Toc209476235 \h </w:instrText>
      </w:r>
      <w:r>
        <w:rPr>
          <w:noProof/>
        </w:rPr>
      </w:r>
      <w:r>
        <w:rPr>
          <w:noProof/>
        </w:rPr>
        <w:fldChar w:fldCharType="separate"/>
      </w:r>
      <w:r>
        <w:rPr>
          <w:noProof/>
        </w:rPr>
        <w:t>104</w:t>
      </w:r>
      <w:r>
        <w:rPr>
          <w:noProof/>
        </w:rPr>
        <w:fldChar w:fldCharType="end"/>
      </w:r>
    </w:p>
    <w:p w14:paraId="708939EA" w14:textId="24AA3B4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_Toc209476236 \h </w:instrText>
      </w:r>
      <w:r>
        <w:rPr>
          <w:noProof/>
        </w:rPr>
      </w:r>
      <w:r>
        <w:rPr>
          <w:noProof/>
        </w:rPr>
        <w:fldChar w:fldCharType="separate"/>
      </w:r>
      <w:r>
        <w:rPr>
          <w:noProof/>
        </w:rPr>
        <w:t>104</w:t>
      </w:r>
      <w:r>
        <w:rPr>
          <w:noProof/>
        </w:rPr>
        <w:fldChar w:fldCharType="end"/>
      </w:r>
    </w:p>
    <w:p w14:paraId="5B7FAD1C" w14:textId="44039AB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_Toc209476237 \h </w:instrText>
      </w:r>
      <w:r>
        <w:rPr>
          <w:noProof/>
        </w:rPr>
      </w:r>
      <w:r>
        <w:rPr>
          <w:noProof/>
        </w:rPr>
        <w:fldChar w:fldCharType="separate"/>
      </w:r>
      <w:r>
        <w:rPr>
          <w:noProof/>
        </w:rPr>
        <w:t>104</w:t>
      </w:r>
      <w:r>
        <w:rPr>
          <w:noProof/>
        </w:rPr>
        <w:fldChar w:fldCharType="end"/>
      </w:r>
    </w:p>
    <w:p w14:paraId="4C20E29D" w14:textId="6A1A22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_Toc209476238 \h </w:instrText>
      </w:r>
      <w:r>
        <w:rPr>
          <w:noProof/>
        </w:rPr>
      </w:r>
      <w:r>
        <w:rPr>
          <w:noProof/>
        </w:rPr>
        <w:fldChar w:fldCharType="separate"/>
      </w:r>
      <w:r>
        <w:rPr>
          <w:noProof/>
        </w:rPr>
        <w:t>105</w:t>
      </w:r>
      <w:r>
        <w:rPr>
          <w:noProof/>
        </w:rPr>
        <w:fldChar w:fldCharType="end"/>
      </w:r>
    </w:p>
    <w:p w14:paraId="24A279E7" w14:textId="09241F9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_Toc209476239 \h </w:instrText>
      </w:r>
      <w:r>
        <w:rPr>
          <w:noProof/>
        </w:rPr>
      </w:r>
      <w:r>
        <w:rPr>
          <w:noProof/>
        </w:rPr>
        <w:fldChar w:fldCharType="separate"/>
      </w:r>
      <w:r>
        <w:rPr>
          <w:noProof/>
        </w:rPr>
        <w:t>105</w:t>
      </w:r>
      <w:r>
        <w:rPr>
          <w:noProof/>
        </w:rPr>
        <w:fldChar w:fldCharType="end"/>
      </w:r>
    </w:p>
    <w:p w14:paraId="082B56BB" w14:textId="0A6D4A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_Toc209476240 \h </w:instrText>
      </w:r>
      <w:r>
        <w:rPr>
          <w:noProof/>
        </w:rPr>
      </w:r>
      <w:r>
        <w:rPr>
          <w:noProof/>
        </w:rPr>
        <w:fldChar w:fldCharType="separate"/>
      </w:r>
      <w:r>
        <w:rPr>
          <w:noProof/>
        </w:rPr>
        <w:t>105</w:t>
      </w:r>
      <w:r>
        <w:rPr>
          <w:noProof/>
        </w:rPr>
        <w:fldChar w:fldCharType="end"/>
      </w:r>
    </w:p>
    <w:p w14:paraId="01AB062D" w14:textId="451AEA2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_Toc209476241 \h </w:instrText>
      </w:r>
      <w:r>
        <w:rPr>
          <w:noProof/>
        </w:rPr>
      </w:r>
      <w:r>
        <w:rPr>
          <w:noProof/>
        </w:rPr>
        <w:fldChar w:fldCharType="separate"/>
      </w:r>
      <w:r>
        <w:rPr>
          <w:noProof/>
        </w:rPr>
        <w:t>106</w:t>
      </w:r>
      <w:r>
        <w:rPr>
          <w:noProof/>
        </w:rPr>
        <w:fldChar w:fldCharType="end"/>
      </w:r>
    </w:p>
    <w:p w14:paraId="19188F58" w14:textId="55D55A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_Toc209476242 \h </w:instrText>
      </w:r>
      <w:r>
        <w:rPr>
          <w:noProof/>
        </w:rPr>
      </w:r>
      <w:r>
        <w:rPr>
          <w:noProof/>
        </w:rPr>
        <w:fldChar w:fldCharType="separate"/>
      </w:r>
      <w:r>
        <w:rPr>
          <w:noProof/>
        </w:rPr>
        <w:t>108</w:t>
      </w:r>
      <w:r>
        <w:rPr>
          <w:noProof/>
        </w:rPr>
        <w:fldChar w:fldCharType="end"/>
      </w:r>
    </w:p>
    <w:p w14:paraId="5E3FCFC7" w14:textId="5FB2B8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_Toc209476243 \h </w:instrText>
      </w:r>
      <w:r>
        <w:rPr>
          <w:noProof/>
        </w:rPr>
      </w:r>
      <w:r>
        <w:rPr>
          <w:noProof/>
        </w:rPr>
        <w:fldChar w:fldCharType="separate"/>
      </w:r>
      <w:r>
        <w:rPr>
          <w:noProof/>
        </w:rPr>
        <w:t>110</w:t>
      </w:r>
      <w:r>
        <w:rPr>
          <w:noProof/>
        </w:rPr>
        <w:fldChar w:fldCharType="end"/>
      </w:r>
    </w:p>
    <w:p w14:paraId="5112E799" w14:textId="464CBB3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_Toc209476244 \h </w:instrText>
      </w:r>
      <w:r>
        <w:rPr>
          <w:noProof/>
        </w:rPr>
      </w:r>
      <w:r>
        <w:rPr>
          <w:noProof/>
        </w:rPr>
        <w:fldChar w:fldCharType="separate"/>
      </w:r>
      <w:r>
        <w:rPr>
          <w:noProof/>
        </w:rPr>
        <w:t>110</w:t>
      </w:r>
      <w:r>
        <w:rPr>
          <w:noProof/>
        </w:rPr>
        <w:fldChar w:fldCharType="end"/>
      </w:r>
    </w:p>
    <w:p w14:paraId="5D4BBE68" w14:textId="1FBC18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_Toc209476245 \h </w:instrText>
      </w:r>
      <w:r>
        <w:rPr>
          <w:noProof/>
        </w:rPr>
      </w:r>
      <w:r>
        <w:rPr>
          <w:noProof/>
        </w:rPr>
        <w:fldChar w:fldCharType="separate"/>
      </w:r>
      <w:r>
        <w:rPr>
          <w:noProof/>
        </w:rPr>
        <w:t>110</w:t>
      </w:r>
      <w:r>
        <w:rPr>
          <w:noProof/>
        </w:rPr>
        <w:fldChar w:fldCharType="end"/>
      </w:r>
    </w:p>
    <w:p w14:paraId="3DD49637" w14:textId="18C6E1B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_Toc209476246 \h </w:instrText>
      </w:r>
      <w:r>
        <w:rPr>
          <w:noProof/>
        </w:rPr>
      </w:r>
      <w:r>
        <w:rPr>
          <w:noProof/>
        </w:rPr>
        <w:fldChar w:fldCharType="separate"/>
      </w:r>
      <w:r>
        <w:rPr>
          <w:noProof/>
        </w:rPr>
        <w:t>110</w:t>
      </w:r>
      <w:r>
        <w:rPr>
          <w:noProof/>
        </w:rPr>
        <w:fldChar w:fldCharType="end"/>
      </w:r>
    </w:p>
    <w:p w14:paraId="1F938E2E" w14:textId="2B11B24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_Toc209476247 \h </w:instrText>
      </w:r>
      <w:r>
        <w:rPr>
          <w:noProof/>
        </w:rPr>
      </w:r>
      <w:r>
        <w:rPr>
          <w:noProof/>
        </w:rPr>
        <w:fldChar w:fldCharType="separate"/>
      </w:r>
      <w:r>
        <w:rPr>
          <w:noProof/>
        </w:rPr>
        <w:t>111</w:t>
      </w:r>
      <w:r>
        <w:rPr>
          <w:noProof/>
        </w:rPr>
        <w:fldChar w:fldCharType="end"/>
      </w:r>
    </w:p>
    <w:p w14:paraId="7AC23826" w14:textId="265AE98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_Toc209476248 \h </w:instrText>
      </w:r>
      <w:r>
        <w:rPr>
          <w:noProof/>
        </w:rPr>
      </w:r>
      <w:r>
        <w:rPr>
          <w:noProof/>
        </w:rPr>
        <w:fldChar w:fldCharType="separate"/>
      </w:r>
      <w:r>
        <w:rPr>
          <w:noProof/>
        </w:rPr>
        <w:t>112</w:t>
      </w:r>
      <w:r>
        <w:rPr>
          <w:noProof/>
        </w:rPr>
        <w:fldChar w:fldCharType="end"/>
      </w:r>
    </w:p>
    <w:p w14:paraId="07F107EA" w14:textId="5BD99E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_Toc209476249 \h </w:instrText>
      </w:r>
      <w:r>
        <w:rPr>
          <w:noProof/>
        </w:rPr>
      </w:r>
      <w:r>
        <w:rPr>
          <w:noProof/>
        </w:rPr>
        <w:fldChar w:fldCharType="separate"/>
      </w:r>
      <w:r>
        <w:rPr>
          <w:noProof/>
        </w:rPr>
        <w:t>113</w:t>
      </w:r>
      <w:r>
        <w:rPr>
          <w:noProof/>
        </w:rPr>
        <w:fldChar w:fldCharType="end"/>
      </w:r>
    </w:p>
    <w:p w14:paraId="44C94418" w14:textId="1DDA84D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_Toc209476250 \h </w:instrText>
      </w:r>
      <w:r>
        <w:rPr>
          <w:noProof/>
        </w:rPr>
      </w:r>
      <w:r>
        <w:rPr>
          <w:noProof/>
        </w:rPr>
        <w:fldChar w:fldCharType="separate"/>
      </w:r>
      <w:r>
        <w:rPr>
          <w:noProof/>
        </w:rPr>
        <w:t>113</w:t>
      </w:r>
      <w:r>
        <w:rPr>
          <w:noProof/>
        </w:rPr>
        <w:fldChar w:fldCharType="end"/>
      </w:r>
    </w:p>
    <w:p w14:paraId="78462D60" w14:textId="0E918E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_Toc209476251 \h </w:instrText>
      </w:r>
      <w:r>
        <w:rPr>
          <w:noProof/>
        </w:rPr>
      </w:r>
      <w:r>
        <w:rPr>
          <w:noProof/>
        </w:rPr>
        <w:fldChar w:fldCharType="separate"/>
      </w:r>
      <w:r>
        <w:rPr>
          <w:noProof/>
        </w:rPr>
        <w:t>113</w:t>
      </w:r>
      <w:r>
        <w:rPr>
          <w:noProof/>
        </w:rPr>
        <w:fldChar w:fldCharType="end"/>
      </w:r>
    </w:p>
    <w:p w14:paraId="3747A1DA" w14:textId="3070C9A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_Toc209476252 \h </w:instrText>
      </w:r>
      <w:r>
        <w:rPr>
          <w:noProof/>
        </w:rPr>
      </w:r>
      <w:r>
        <w:rPr>
          <w:noProof/>
        </w:rPr>
        <w:fldChar w:fldCharType="separate"/>
      </w:r>
      <w:r>
        <w:rPr>
          <w:noProof/>
        </w:rPr>
        <w:t>114</w:t>
      </w:r>
      <w:r>
        <w:rPr>
          <w:noProof/>
        </w:rPr>
        <w:fldChar w:fldCharType="end"/>
      </w:r>
    </w:p>
    <w:p w14:paraId="52190A47" w14:textId="6AD3941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_Toc209476253 \h </w:instrText>
      </w:r>
      <w:r>
        <w:rPr>
          <w:noProof/>
        </w:rPr>
      </w:r>
      <w:r>
        <w:rPr>
          <w:noProof/>
        </w:rPr>
        <w:fldChar w:fldCharType="separate"/>
      </w:r>
      <w:r>
        <w:rPr>
          <w:noProof/>
        </w:rPr>
        <w:t>114</w:t>
      </w:r>
      <w:r>
        <w:rPr>
          <w:noProof/>
        </w:rPr>
        <w:fldChar w:fldCharType="end"/>
      </w:r>
    </w:p>
    <w:p w14:paraId="25AC16B8" w14:textId="549271A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_Toc209476254 \h </w:instrText>
      </w:r>
      <w:r>
        <w:rPr>
          <w:noProof/>
        </w:rPr>
      </w:r>
      <w:r>
        <w:rPr>
          <w:noProof/>
        </w:rPr>
        <w:fldChar w:fldCharType="separate"/>
      </w:r>
      <w:r>
        <w:rPr>
          <w:noProof/>
        </w:rPr>
        <w:t>115</w:t>
      </w:r>
      <w:r>
        <w:rPr>
          <w:noProof/>
        </w:rPr>
        <w:fldChar w:fldCharType="end"/>
      </w:r>
    </w:p>
    <w:p w14:paraId="55F04AEA" w14:textId="5F64065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_Toc209476255 \h </w:instrText>
      </w:r>
      <w:r>
        <w:rPr>
          <w:noProof/>
        </w:rPr>
      </w:r>
      <w:r>
        <w:rPr>
          <w:noProof/>
        </w:rPr>
        <w:fldChar w:fldCharType="separate"/>
      </w:r>
      <w:r>
        <w:rPr>
          <w:noProof/>
        </w:rPr>
        <w:t>115</w:t>
      </w:r>
      <w:r>
        <w:rPr>
          <w:noProof/>
        </w:rPr>
        <w:fldChar w:fldCharType="end"/>
      </w:r>
    </w:p>
    <w:p w14:paraId="7E76C414" w14:textId="647855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_Toc209476256 \h </w:instrText>
      </w:r>
      <w:r>
        <w:rPr>
          <w:noProof/>
        </w:rPr>
      </w:r>
      <w:r>
        <w:rPr>
          <w:noProof/>
        </w:rPr>
        <w:fldChar w:fldCharType="separate"/>
      </w:r>
      <w:r>
        <w:rPr>
          <w:noProof/>
        </w:rPr>
        <w:t>115</w:t>
      </w:r>
      <w:r>
        <w:rPr>
          <w:noProof/>
        </w:rPr>
        <w:fldChar w:fldCharType="end"/>
      </w:r>
    </w:p>
    <w:p w14:paraId="2D4D21A3" w14:textId="091BC84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_Toc209476257 \h </w:instrText>
      </w:r>
      <w:r>
        <w:rPr>
          <w:noProof/>
        </w:rPr>
      </w:r>
      <w:r>
        <w:rPr>
          <w:noProof/>
        </w:rPr>
        <w:fldChar w:fldCharType="separate"/>
      </w:r>
      <w:r>
        <w:rPr>
          <w:noProof/>
        </w:rPr>
        <w:t>115</w:t>
      </w:r>
      <w:r>
        <w:rPr>
          <w:noProof/>
        </w:rPr>
        <w:fldChar w:fldCharType="end"/>
      </w:r>
    </w:p>
    <w:p w14:paraId="03103320" w14:textId="37F9E64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_Toc209476258 \h </w:instrText>
      </w:r>
      <w:r>
        <w:rPr>
          <w:noProof/>
        </w:rPr>
      </w:r>
      <w:r>
        <w:rPr>
          <w:noProof/>
        </w:rPr>
        <w:fldChar w:fldCharType="separate"/>
      </w:r>
      <w:r>
        <w:rPr>
          <w:noProof/>
        </w:rPr>
        <w:t>116</w:t>
      </w:r>
      <w:r>
        <w:rPr>
          <w:noProof/>
        </w:rPr>
        <w:fldChar w:fldCharType="end"/>
      </w:r>
    </w:p>
    <w:p w14:paraId="1F85FBFD" w14:textId="1B0BA94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_Toc209476259 \h </w:instrText>
      </w:r>
      <w:r>
        <w:rPr>
          <w:noProof/>
        </w:rPr>
      </w:r>
      <w:r>
        <w:rPr>
          <w:noProof/>
        </w:rPr>
        <w:fldChar w:fldCharType="separate"/>
      </w:r>
      <w:r>
        <w:rPr>
          <w:noProof/>
        </w:rPr>
        <w:t>116</w:t>
      </w:r>
      <w:r>
        <w:rPr>
          <w:noProof/>
        </w:rPr>
        <w:fldChar w:fldCharType="end"/>
      </w:r>
    </w:p>
    <w:p w14:paraId="7220D693" w14:textId="571543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_Toc209476260 \h </w:instrText>
      </w:r>
      <w:r>
        <w:rPr>
          <w:noProof/>
        </w:rPr>
      </w:r>
      <w:r>
        <w:rPr>
          <w:noProof/>
        </w:rPr>
        <w:fldChar w:fldCharType="separate"/>
      </w:r>
      <w:r>
        <w:rPr>
          <w:noProof/>
        </w:rPr>
        <w:t>116</w:t>
      </w:r>
      <w:r>
        <w:rPr>
          <w:noProof/>
        </w:rPr>
        <w:fldChar w:fldCharType="end"/>
      </w:r>
    </w:p>
    <w:p w14:paraId="70D4C90C" w14:textId="2405D90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_Toc209476261 \h </w:instrText>
      </w:r>
      <w:r>
        <w:rPr>
          <w:noProof/>
        </w:rPr>
      </w:r>
      <w:r>
        <w:rPr>
          <w:noProof/>
        </w:rPr>
        <w:fldChar w:fldCharType="separate"/>
      </w:r>
      <w:r>
        <w:rPr>
          <w:noProof/>
        </w:rPr>
        <w:t>116</w:t>
      </w:r>
      <w:r>
        <w:rPr>
          <w:noProof/>
        </w:rPr>
        <w:fldChar w:fldCharType="end"/>
      </w:r>
    </w:p>
    <w:p w14:paraId="2E31D71C" w14:textId="774515E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_Toc209476262 \h </w:instrText>
      </w:r>
      <w:r>
        <w:rPr>
          <w:noProof/>
        </w:rPr>
      </w:r>
      <w:r>
        <w:rPr>
          <w:noProof/>
        </w:rPr>
        <w:fldChar w:fldCharType="separate"/>
      </w:r>
      <w:r>
        <w:rPr>
          <w:noProof/>
        </w:rPr>
        <w:t>116</w:t>
      </w:r>
      <w:r>
        <w:rPr>
          <w:noProof/>
        </w:rPr>
        <w:fldChar w:fldCharType="end"/>
      </w:r>
    </w:p>
    <w:p w14:paraId="4916097D" w14:textId="76FC3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_Toc209476263 \h </w:instrText>
      </w:r>
      <w:r>
        <w:rPr>
          <w:noProof/>
        </w:rPr>
      </w:r>
      <w:r>
        <w:rPr>
          <w:noProof/>
        </w:rPr>
        <w:fldChar w:fldCharType="separate"/>
      </w:r>
      <w:r>
        <w:rPr>
          <w:noProof/>
        </w:rPr>
        <w:t>116</w:t>
      </w:r>
      <w:r>
        <w:rPr>
          <w:noProof/>
        </w:rPr>
        <w:fldChar w:fldCharType="end"/>
      </w:r>
    </w:p>
    <w:p w14:paraId="6D76E2B7" w14:textId="3D3564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_Toc209476264 \h </w:instrText>
      </w:r>
      <w:r>
        <w:rPr>
          <w:noProof/>
        </w:rPr>
      </w:r>
      <w:r>
        <w:rPr>
          <w:noProof/>
        </w:rPr>
        <w:fldChar w:fldCharType="separate"/>
      </w:r>
      <w:r>
        <w:rPr>
          <w:noProof/>
        </w:rPr>
        <w:t>116</w:t>
      </w:r>
      <w:r>
        <w:rPr>
          <w:noProof/>
        </w:rPr>
        <w:fldChar w:fldCharType="end"/>
      </w:r>
    </w:p>
    <w:p w14:paraId="04E46C50" w14:textId="33FE880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_Toc209476265 \h </w:instrText>
      </w:r>
      <w:r>
        <w:rPr>
          <w:noProof/>
        </w:rPr>
      </w:r>
      <w:r>
        <w:rPr>
          <w:noProof/>
        </w:rPr>
        <w:fldChar w:fldCharType="separate"/>
      </w:r>
      <w:r>
        <w:rPr>
          <w:noProof/>
        </w:rPr>
        <w:t>117</w:t>
      </w:r>
      <w:r>
        <w:rPr>
          <w:noProof/>
        </w:rPr>
        <w:fldChar w:fldCharType="end"/>
      </w:r>
    </w:p>
    <w:p w14:paraId="4A1BE6D8" w14:textId="4145A4B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_Toc209476266 \h </w:instrText>
      </w:r>
      <w:r>
        <w:rPr>
          <w:noProof/>
        </w:rPr>
      </w:r>
      <w:r>
        <w:rPr>
          <w:noProof/>
        </w:rPr>
        <w:fldChar w:fldCharType="separate"/>
      </w:r>
      <w:r>
        <w:rPr>
          <w:noProof/>
        </w:rPr>
        <w:t>117</w:t>
      </w:r>
      <w:r>
        <w:rPr>
          <w:noProof/>
        </w:rPr>
        <w:fldChar w:fldCharType="end"/>
      </w:r>
    </w:p>
    <w:p w14:paraId="2B73C5A3" w14:textId="2879494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_Toc209476267 \h </w:instrText>
      </w:r>
      <w:r>
        <w:rPr>
          <w:noProof/>
        </w:rPr>
      </w:r>
      <w:r>
        <w:rPr>
          <w:noProof/>
        </w:rPr>
        <w:fldChar w:fldCharType="separate"/>
      </w:r>
      <w:r>
        <w:rPr>
          <w:noProof/>
        </w:rPr>
        <w:t>117</w:t>
      </w:r>
      <w:r>
        <w:rPr>
          <w:noProof/>
        </w:rPr>
        <w:fldChar w:fldCharType="end"/>
      </w:r>
    </w:p>
    <w:p w14:paraId="1371B78A" w14:textId="0DF79AB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_Toc209476268 \h </w:instrText>
      </w:r>
      <w:r>
        <w:rPr>
          <w:noProof/>
        </w:rPr>
      </w:r>
      <w:r>
        <w:rPr>
          <w:noProof/>
        </w:rPr>
        <w:fldChar w:fldCharType="separate"/>
      </w:r>
      <w:r>
        <w:rPr>
          <w:noProof/>
        </w:rPr>
        <w:t>118</w:t>
      </w:r>
      <w:r>
        <w:rPr>
          <w:noProof/>
        </w:rPr>
        <w:fldChar w:fldCharType="end"/>
      </w:r>
    </w:p>
    <w:p w14:paraId="0C9ADAE3" w14:textId="31602B5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_Toc209476269 \h </w:instrText>
      </w:r>
      <w:r>
        <w:rPr>
          <w:noProof/>
        </w:rPr>
      </w:r>
      <w:r>
        <w:rPr>
          <w:noProof/>
        </w:rPr>
        <w:fldChar w:fldCharType="separate"/>
      </w:r>
      <w:r>
        <w:rPr>
          <w:noProof/>
        </w:rPr>
        <w:t>118</w:t>
      </w:r>
      <w:r>
        <w:rPr>
          <w:noProof/>
        </w:rPr>
        <w:fldChar w:fldCharType="end"/>
      </w:r>
    </w:p>
    <w:p w14:paraId="2BCC0152" w14:textId="08B0A1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_Toc209476270 \h </w:instrText>
      </w:r>
      <w:r>
        <w:rPr>
          <w:noProof/>
        </w:rPr>
      </w:r>
      <w:r>
        <w:rPr>
          <w:noProof/>
        </w:rPr>
        <w:fldChar w:fldCharType="separate"/>
      </w:r>
      <w:r>
        <w:rPr>
          <w:noProof/>
        </w:rPr>
        <w:t>118</w:t>
      </w:r>
      <w:r>
        <w:rPr>
          <w:noProof/>
        </w:rPr>
        <w:fldChar w:fldCharType="end"/>
      </w:r>
    </w:p>
    <w:p w14:paraId="4C5B6BDF" w14:textId="67A6C22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_Toc209476271 \h </w:instrText>
      </w:r>
      <w:r>
        <w:rPr>
          <w:noProof/>
        </w:rPr>
      </w:r>
      <w:r>
        <w:rPr>
          <w:noProof/>
        </w:rPr>
        <w:fldChar w:fldCharType="separate"/>
      </w:r>
      <w:r>
        <w:rPr>
          <w:noProof/>
        </w:rPr>
        <w:t>118</w:t>
      </w:r>
      <w:r>
        <w:rPr>
          <w:noProof/>
        </w:rPr>
        <w:fldChar w:fldCharType="end"/>
      </w:r>
    </w:p>
    <w:p w14:paraId="6A4635FB" w14:textId="20EE99C1"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_Toc209476272 \h </w:instrText>
      </w:r>
      <w:r>
        <w:rPr>
          <w:noProof/>
        </w:rPr>
      </w:r>
      <w:r>
        <w:rPr>
          <w:noProof/>
        </w:rPr>
        <w:fldChar w:fldCharType="separate"/>
      </w:r>
      <w:r>
        <w:rPr>
          <w:noProof/>
        </w:rPr>
        <w:t>118</w:t>
      </w:r>
      <w:r>
        <w:rPr>
          <w:noProof/>
        </w:rPr>
        <w:fldChar w:fldCharType="end"/>
      </w:r>
    </w:p>
    <w:p w14:paraId="2291D493" w14:textId="511E8B6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_Toc209476273 \h </w:instrText>
      </w:r>
      <w:r>
        <w:rPr>
          <w:noProof/>
        </w:rPr>
      </w:r>
      <w:r>
        <w:rPr>
          <w:noProof/>
        </w:rPr>
        <w:fldChar w:fldCharType="separate"/>
      </w:r>
      <w:r>
        <w:rPr>
          <w:noProof/>
        </w:rPr>
        <w:t>120</w:t>
      </w:r>
      <w:r>
        <w:rPr>
          <w:noProof/>
        </w:rPr>
        <w:fldChar w:fldCharType="end"/>
      </w:r>
    </w:p>
    <w:p w14:paraId="4F94BE94" w14:textId="1E1D2BFD"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_Toc209476274 \h </w:instrText>
      </w:r>
      <w:r>
        <w:rPr>
          <w:noProof/>
        </w:rPr>
      </w:r>
      <w:r>
        <w:rPr>
          <w:noProof/>
        </w:rPr>
        <w:fldChar w:fldCharType="separate"/>
      </w:r>
      <w:r>
        <w:rPr>
          <w:noProof/>
        </w:rPr>
        <w:t>120</w:t>
      </w:r>
      <w:r>
        <w:rPr>
          <w:noProof/>
        </w:rPr>
        <w:fldChar w:fldCharType="end"/>
      </w:r>
    </w:p>
    <w:p w14:paraId="18600FEE" w14:textId="46B102C0"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_Toc209476275 \h </w:instrText>
      </w:r>
      <w:r>
        <w:rPr>
          <w:noProof/>
        </w:rPr>
      </w:r>
      <w:r>
        <w:rPr>
          <w:noProof/>
        </w:rPr>
        <w:fldChar w:fldCharType="separate"/>
      </w:r>
      <w:r>
        <w:rPr>
          <w:noProof/>
        </w:rPr>
        <w:t>120</w:t>
      </w:r>
      <w:r>
        <w:rPr>
          <w:noProof/>
        </w:rPr>
        <w:fldChar w:fldCharType="end"/>
      </w:r>
    </w:p>
    <w:p w14:paraId="384FE0F9" w14:textId="56842E2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_Toc209476276 \h </w:instrText>
      </w:r>
      <w:r>
        <w:rPr>
          <w:noProof/>
        </w:rPr>
      </w:r>
      <w:r>
        <w:rPr>
          <w:noProof/>
        </w:rPr>
        <w:fldChar w:fldCharType="separate"/>
      </w:r>
      <w:r>
        <w:rPr>
          <w:noProof/>
        </w:rPr>
        <w:t>120</w:t>
      </w:r>
      <w:r>
        <w:rPr>
          <w:noProof/>
        </w:rPr>
        <w:fldChar w:fldCharType="end"/>
      </w:r>
    </w:p>
    <w:p w14:paraId="6B767D2E" w14:textId="34DE5B4B"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_Toc209476277 \h </w:instrText>
      </w:r>
      <w:r>
        <w:rPr>
          <w:noProof/>
        </w:rPr>
      </w:r>
      <w:r>
        <w:rPr>
          <w:noProof/>
        </w:rPr>
        <w:fldChar w:fldCharType="separate"/>
      </w:r>
      <w:r>
        <w:rPr>
          <w:noProof/>
        </w:rPr>
        <w:t>120</w:t>
      </w:r>
      <w:r>
        <w:rPr>
          <w:noProof/>
        </w:rPr>
        <w:fldChar w:fldCharType="end"/>
      </w:r>
    </w:p>
    <w:p w14:paraId="3BAD4DEA" w14:textId="14EE037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_Toc209476278 \h </w:instrText>
      </w:r>
      <w:r>
        <w:rPr>
          <w:noProof/>
        </w:rPr>
      </w:r>
      <w:r>
        <w:rPr>
          <w:noProof/>
        </w:rPr>
        <w:fldChar w:fldCharType="separate"/>
      </w:r>
      <w:r>
        <w:rPr>
          <w:noProof/>
        </w:rPr>
        <w:t>121</w:t>
      </w:r>
      <w:r>
        <w:rPr>
          <w:noProof/>
        </w:rPr>
        <w:fldChar w:fldCharType="end"/>
      </w:r>
    </w:p>
    <w:p w14:paraId="0292DBC2" w14:textId="601C84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_Toc209476279 \h </w:instrText>
      </w:r>
      <w:r>
        <w:rPr>
          <w:noProof/>
        </w:rPr>
      </w:r>
      <w:r>
        <w:rPr>
          <w:noProof/>
        </w:rPr>
        <w:fldChar w:fldCharType="separate"/>
      </w:r>
      <w:r>
        <w:rPr>
          <w:noProof/>
        </w:rPr>
        <w:t>121</w:t>
      </w:r>
      <w:r>
        <w:rPr>
          <w:noProof/>
        </w:rPr>
        <w:fldChar w:fldCharType="end"/>
      </w:r>
    </w:p>
    <w:p w14:paraId="57055B78" w14:textId="7BB8489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_Toc209476280 \h </w:instrText>
      </w:r>
      <w:r>
        <w:rPr>
          <w:noProof/>
        </w:rPr>
      </w:r>
      <w:r>
        <w:rPr>
          <w:noProof/>
        </w:rPr>
        <w:fldChar w:fldCharType="separate"/>
      </w:r>
      <w:r>
        <w:rPr>
          <w:noProof/>
        </w:rPr>
        <w:t>121</w:t>
      </w:r>
      <w:r>
        <w:rPr>
          <w:noProof/>
        </w:rPr>
        <w:fldChar w:fldCharType="end"/>
      </w:r>
    </w:p>
    <w:p w14:paraId="0392FB11" w14:textId="1F64CD7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_Toc209476281 \h </w:instrText>
      </w:r>
      <w:r>
        <w:rPr>
          <w:noProof/>
        </w:rPr>
      </w:r>
      <w:r>
        <w:rPr>
          <w:noProof/>
        </w:rPr>
        <w:fldChar w:fldCharType="separate"/>
      </w:r>
      <w:r>
        <w:rPr>
          <w:noProof/>
        </w:rPr>
        <w:t>121</w:t>
      </w:r>
      <w:r>
        <w:rPr>
          <w:noProof/>
        </w:rPr>
        <w:fldChar w:fldCharType="end"/>
      </w:r>
    </w:p>
    <w:p w14:paraId="38B677F2" w14:textId="5AE86FD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_Toc209476282 \h </w:instrText>
      </w:r>
      <w:r>
        <w:rPr>
          <w:noProof/>
        </w:rPr>
      </w:r>
      <w:r>
        <w:rPr>
          <w:noProof/>
        </w:rPr>
        <w:fldChar w:fldCharType="separate"/>
      </w:r>
      <w:r>
        <w:rPr>
          <w:noProof/>
        </w:rPr>
        <w:t>121</w:t>
      </w:r>
      <w:r>
        <w:rPr>
          <w:noProof/>
        </w:rPr>
        <w:fldChar w:fldCharType="end"/>
      </w:r>
    </w:p>
    <w:p w14:paraId="4B243E4E" w14:textId="6CA6DB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_Toc209476283 \h </w:instrText>
      </w:r>
      <w:r>
        <w:rPr>
          <w:noProof/>
        </w:rPr>
      </w:r>
      <w:r>
        <w:rPr>
          <w:noProof/>
        </w:rPr>
        <w:fldChar w:fldCharType="separate"/>
      </w:r>
      <w:r>
        <w:rPr>
          <w:noProof/>
        </w:rPr>
        <w:t>122</w:t>
      </w:r>
      <w:r>
        <w:rPr>
          <w:noProof/>
        </w:rPr>
        <w:fldChar w:fldCharType="end"/>
      </w:r>
    </w:p>
    <w:p w14:paraId="48770370" w14:textId="7CA191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_Toc209476284 \h </w:instrText>
      </w:r>
      <w:r>
        <w:rPr>
          <w:noProof/>
        </w:rPr>
      </w:r>
      <w:r>
        <w:rPr>
          <w:noProof/>
        </w:rPr>
        <w:fldChar w:fldCharType="separate"/>
      </w:r>
      <w:r>
        <w:rPr>
          <w:noProof/>
        </w:rPr>
        <w:t>124</w:t>
      </w:r>
      <w:r>
        <w:rPr>
          <w:noProof/>
        </w:rPr>
        <w:fldChar w:fldCharType="end"/>
      </w:r>
    </w:p>
    <w:p w14:paraId="18CBB602" w14:textId="38628D4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_Toc209476285 \h </w:instrText>
      </w:r>
      <w:r>
        <w:rPr>
          <w:noProof/>
        </w:rPr>
      </w:r>
      <w:r>
        <w:rPr>
          <w:noProof/>
        </w:rPr>
        <w:fldChar w:fldCharType="separate"/>
      </w:r>
      <w:r>
        <w:rPr>
          <w:noProof/>
        </w:rPr>
        <w:t>124</w:t>
      </w:r>
      <w:r>
        <w:rPr>
          <w:noProof/>
        </w:rPr>
        <w:fldChar w:fldCharType="end"/>
      </w:r>
    </w:p>
    <w:p w14:paraId="5A1227CB" w14:textId="19C08E4C"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_Toc209476286 \h </w:instrText>
      </w:r>
      <w:r>
        <w:rPr>
          <w:noProof/>
        </w:rPr>
      </w:r>
      <w:r>
        <w:rPr>
          <w:noProof/>
        </w:rPr>
        <w:fldChar w:fldCharType="separate"/>
      </w:r>
      <w:r>
        <w:rPr>
          <w:noProof/>
        </w:rPr>
        <w:t>124</w:t>
      </w:r>
      <w:r>
        <w:rPr>
          <w:noProof/>
        </w:rPr>
        <w:fldChar w:fldCharType="end"/>
      </w:r>
    </w:p>
    <w:p w14:paraId="058D7203" w14:textId="5CE62CA2"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_Toc209476287 \h </w:instrText>
      </w:r>
      <w:r>
        <w:rPr>
          <w:noProof/>
        </w:rPr>
      </w:r>
      <w:r>
        <w:rPr>
          <w:noProof/>
        </w:rPr>
        <w:fldChar w:fldCharType="separate"/>
      </w:r>
      <w:r>
        <w:rPr>
          <w:noProof/>
        </w:rPr>
        <w:t>124</w:t>
      </w:r>
      <w:r>
        <w:rPr>
          <w:noProof/>
        </w:rPr>
        <w:fldChar w:fldCharType="end"/>
      </w:r>
    </w:p>
    <w:p w14:paraId="1E5B99B6" w14:textId="2E089EEE" w:rsidR="005142AD" w:rsidRDefault="005142AD">
      <w:pPr>
        <w:pStyle w:val="TOC6"/>
        <w:rPr>
          <w:rFonts w:asciiTheme="minorHAnsi" w:eastAsiaTheme="minorEastAsia" w:hAnsiTheme="minorHAnsi" w:cstheme="minorBidi"/>
          <w:noProof/>
          <w:kern w:val="2"/>
          <w:sz w:val="24"/>
          <w:szCs w:val="24"/>
          <w:lang w:eastAsia="en-GB"/>
          <w14:ligatures w14:val="standardContextual"/>
        </w:rPr>
      </w:pPr>
      <w:r>
        <w:rPr>
          <w:noProof/>
        </w:rPr>
        <w:t>5.3.3.4.2.2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_Toc209476288 \h </w:instrText>
      </w:r>
      <w:r>
        <w:rPr>
          <w:noProof/>
        </w:rPr>
      </w:r>
      <w:r>
        <w:rPr>
          <w:noProof/>
        </w:rPr>
        <w:fldChar w:fldCharType="separate"/>
      </w:r>
      <w:r>
        <w:rPr>
          <w:noProof/>
        </w:rPr>
        <w:t>124</w:t>
      </w:r>
      <w:r>
        <w:rPr>
          <w:noProof/>
        </w:rPr>
        <w:fldChar w:fldCharType="end"/>
      </w:r>
    </w:p>
    <w:p w14:paraId="3B248C92" w14:textId="11924AF8"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_Toc209476289 \h </w:instrText>
      </w:r>
      <w:r>
        <w:rPr>
          <w:noProof/>
        </w:rPr>
      </w:r>
      <w:r>
        <w:rPr>
          <w:noProof/>
        </w:rPr>
        <w:fldChar w:fldCharType="separate"/>
      </w:r>
      <w:r>
        <w:rPr>
          <w:noProof/>
        </w:rPr>
        <w:t>125</w:t>
      </w:r>
      <w:r>
        <w:rPr>
          <w:noProof/>
        </w:rPr>
        <w:fldChar w:fldCharType="end"/>
      </w:r>
    </w:p>
    <w:p w14:paraId="04319263" w14:textId="65D9B2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_Toc209476290 \h </w:instrText>
      </w:r>
      <w:r>
        <w:rPr>
          <w:noProof/>
        </w:rPr>
      </w:r>
      <w:r>
        <w:rPr>
          <w:noProof/>
        </w:rPr>
        <w:fldChar w:fldCharType="separate"/>
      </w:r>
      <w:r>
        <w:rPr>
          <w:noProof/>
        </w:rPr>
        <w:t>125</w:t>
      </w:r>
      <w:r>
        <w:rPr>
          <w:noProof/>
        </w:rPr>
        <w:fldChar w:fldCharType="end"/>
      </w:r>
    </w:p>
    <w:p w14:paraId="7CC98F2B" w14:textId="17D77E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_Toc209476291 \h </w:instrText>
      </w:r>
      <w:r>
        <w:rPr>
          <w:noProof/>
        </w:rPr>
      </w:r>
      <w:r>
        <w:rPr>
          <w:noProof/>
        </w:rPr>
        <w:fldChar w:fldCharType="separate"/>
      </w:r>
      <w:r>
        <w:rPr>
          <w:noProof/>
        </w:rPr>
        <w:t>126</w:t>
      </w:r>
      <w:r>
        <w:rPr>
          <w:noProof/>
        </w:rPr>
        <w:fldChar w:fldCharType="end"/>
      </w:r>
    </w:p>
    <w:p w14:paraId="5B864F18" w14:textId="7CAE75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_Toc209476292 \h </w:instrText>
      </w:r>
      <w:r>
        <w:rPr>
          <w:noProof/>
        </w:rPr>
      </w:r>
      <w:r>
        <w:rPr>
          <w:noProof/>
        </w:rPr>
        <w:fldChar w:fldCharType="separate"/>
      </w:r>
      <w:r>
        <w:rPr>
          <w:noProof/>
        </w:rPr>
        <w:t>126</w:t>
      </w:r>
      <w:r>
        <w:rPr>
          <w:noProof/>
        </w:rPr>
        <w:fldChar w:fldCharType="end"/>
      </w:r>
    </w:p>
    <w:p w14:paraId="4A9529E7" w14:textId="46CB7F9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_Toc209476293 \h </w:instrText>
      </w:r>
      <w:r>
        <w:rPr>
          <w:noProof/>
        </w:rPr>
      </w:r>
      <w:r>
        <w:rPr>
          <w:noProof/>
        </w:rPr>
        <w:fldChar w:fldCharType="separate"/>
      </w:r>
      <w:r>
        <w:rPr>
          <w:noProof/>
        </w:rPr>
        <w:t>126</w:t>
      </w:r>
      <w:r>
        <w:rPr>
          <w:noProof/>
        </w:rPr>
        <w:fldChar w:fldCharType="end"/>
      </w:r>
    </w:p>
    <w:p w14:paraId="5775691E" w14:textId="45E5CC99"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_Toc209476294 \h </w:instrText>
      </w:r>
      <w:r>
        <w:rPr>
          <w:noProof/>
        </w:rPr>
      </w:r>
      <w:r>
        <w:rPr>
          <w:noProof/>
        </w:rPr>
        <w:fldChar w:fldCharType="separate"/>
      </w:r>
      <w:r>
        <w:rPr>
          <w:noProof/>
        </w:rPr>
        <w:t>128</w:t>
      </w:r>
      <w:r>
        <w:rPr>
          <w:noProof/>
        </w:rPr>
        <w:fldChar w:fldCharType="end"/>
      </w:r>
    </w:p>
    <w:p w14:paraId="4E4E9ACF" w14:textId="044211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_Toc209476295 \h </w:instrText>
      </w:r>
      <w:r>
        <w:rPr>
          <w:noProof/>
        </w:rPr>
      </w:r>
      <w:r>
        <w:rPr>
          <w:noProof/>
        </w:rPr>
        <w:fldChar w:fldCharType="separate"/>
      </w:r>
      <w:r>
        <w:rPr>
          <w:noProof/>
        </w:rPr>
        <w:t>129</w:t>
      </w:r>
      <w:r>
        <w:rPr>
          <w:noProof/>
        </w:rPr>
        <w:fldChar w:fldCharType="end"/>
      </w:r>
    </w:p>
    <w:p w14:paraId="3895DB28" w14:textId="6D94070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_Toc209476296 \h </w:instrText>
      </w:r>
      <w:r>
        <w:rPr>
          <w:noProof/>
        </w:rPr>
      </w:r>
      <w:r>
        <w:rPr>
          <w:noProof/>
        </w:rPr>
        <w:fldChar w:fldCharType="separate"/>
      </w:r>
      <w:r>
        <w:rPr>
          <w:noProof/>
        </w:rPr>
        <w:t>129</w:t>
      </w:r>
      <w:r>
        <w:rPr>
          <w:noProof/>
        </w:rPr>
        <w:fldChar w:fldCharType="end"/>
      </w:r>
    </w:p>
    <w:p w14:paraId="68054CD8" w14:textId="2CEA042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_Toc209476297 \h </w:instrText>
      </w:r>
      <w:r>
        <w:rPr>
          <w:noProof/>
        </w:rPr>
      </w:r>
      <w:r>
        <w:rPr>
          <w:noProof/>
        </w:rPr>
        <w:fldChar w:fldCharType="separate"/>
      </w:r>
      <w:r>
        <w:rPr>
          <w:noProof/>
        </w:rPr>
        <w:t>129</w:t>
      </w:r>
      <w:r>
        <w:rPr>
          <w:noProof/>
        </w:rPr>
        <w:fldChar w:fldCharType="end"/>
      </w:r>
    </w:p>
    <w:p w14:paraId="2E61E6F7" w14:textId="4BC1567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_Toc209476298 \h </w:instrText>
      </w:r>
      <w:r>
        <w:rPr>
          <w:noProof/>
        </w:rPr>
      </w:r>
      <w:r>
        <w:rPr>
          <w:noProof/>
        </w:rPr>
        <w:fldChar w:fldCharType="separate"/>
      </w:r>
      <w:r>
        <w:rPr>
          <w:noProof/>
        </w:rPr>
        <w:t>129</w:t>
      </w:r>
      <w:r>
        <w:rPr>
          <w:noProof/>
        </w:rPr>
        <w:fldChar w:fldCharType="end"/>
      </w:r>
    </w:p>
    <w:p w14:paraId="7CE66C2A" w14:textId="3B5856EF"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_Toc209476299 \h </w:instrText>
      </w:r>
      <w:r>
        <w:rPr>
          <w:noProof/>
        </w:rPr>
      </w:r>
      <w:r>
        <w:rPr>
          <w:noProof/>
        </w:rPr>
        <w:fldChar w:fldCharType="separate"/>
      </w:r>
      <w:r>
        <w:rPr>
          <w:noProof/>
        </w:rPr>
        <w:t>130</w:t>
      </w:r>
      <w:r>
        <w:rPr>
          <w:noProof/>
        </w:rPr>
        <w:fldChar w:fldCharType="end"/>
      </w:r>
    </w:p>
    <w:p w14:paraId="2ED090AD" w14:textId="2BE456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_Toc209476300 \h </w:instrText>
      </w:r>
      <w:r>
        <w:rPr>
          <w:noProof/>
        </w:rPr>
      </w:r>
      <w:r>
        <w:rPr>
          <w:noProof/>
        </w:rPr>
        <w:fldChar w:fldCharType="separate"/>
      </w:r>
      <w:r>
        <w:rPr>
          <w:noProof/>
        </w:rPr>
        <w:t>130</w:t>
      </w:r>
      <w:r>
        <w:rPr>
          <w:noProof/>
        </w:rPr>
        <w:fldChar w:fldCharType="end"/>
      </w:r>
    </w:p>
    <w:p w14:paraId="124B1BC9" w14:textId="4C1B50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_Toc209476301 \h </w:instrText>
      </w:r>
      <w:r>
        <w:rPr>
          <w:noProof/>
        </w:rPr>
      </w:r>
      <w:r>
        <w:rPr>
          <w:noProof/>
        </w:rPr>
        <w:fldChar w:fldCharType="separate"/>
      </w:r>
      <w:r>
        <w:rPr>
          <w:noProof/>
        </w:rPr>
        <w:t>130</w:t>
      </w:r>
      <w:r>
        <w:rPr>
          <w:noProof/>
        </w:rPr>
        <w:fldChar w:fldCharType="end"/>
      </w:r>
    </w:p>
    <w:p w14:paraId="6675A6D0" w14:textId="1C59C4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_Toc209476302 \h </w:instrText>
      </w:r>
      <w:r>
        <w:rPr>
          <w:noProof/>
        </w:rPr>
      </w:r>
      <w:r>
        <w:rPr>
          <w:noProof/>
        </w:rPr>
        <w:fldChar w:fldCharType="separate"/>
      </w:r>
      <w:r>
        <w:rPr>
          <w:noProof/>
        </w:rPr>
        <w:t>130</w:t>
      </w:r>
      <w:r>
        <w:rPr>
          <w:noProof/>
        </w:rPr>
        <w:fldChar w:fldCharType="end"/>
      </w:r>
    </w:p>
    <w:p w14:paraId="4A8D6DA0" w14:textId="0D8A553E"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_Toc209476303 \h </w:instrText>
      </w:r>
      <w:r>
        <w:rPr>
          <w:noProof/>
        </w:rPr>
      </w:r>
      <w:r>
        <w:rPr>
          <w:noProof/>
        </w:rPr>
        <w:fldChar w:fldCharType="separate"/>
      </w:r>
      <w:r>
        <w:rPr>
          <w:noProof/>
        </w:rPr>
        <w:t>130</w:t>
      </w:r>
      <w:r>
        <w:rPr>
          <w:noProof/>
        </w:rPr>
        <w:fldChar w:fldCharType="end"/>
      </w:r>
    </w:p>
    <w:p w14:paraId="2EB37AD4" w14:textId="645246B4"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_Toc209476304 \h </w:instrText>
      </w:r>
      <w:r>
        <w:rPr>
          <w:noProof/>
        </w:rPr>
      </w:r>
      <w:r>
        <w:rPr>
          <w:noProof/>
        </w:rPr>
        <w:fldChar w:fldCharType="separate"/>
      </w:r>
      <w:r>
        <w:rPr>
          <w:noProof/>
        </w:rPr>
        <w:t>131</w:t>
      </w:r>
      <w:r>
        <w:rPr>
          <w:noProof/>
        </w:rPr>
        <w:fldChar w:fldCharType="end"/>
      </w:r>
    </w:p>
    <w:p w14:paraId="367BD97A" w14:textId="205F6C8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_Toc209476305 \h </w:instrText>
      </w:r>
      <w:r>
        <w:rPr>
          <w:noProof/>
        </w:rPr>
      </w:r>
      <w:r>
        <w:rPr>
          <w:noProof/>
        </w:rPr>
        <w:fldChar w:fldCharType="separate"/>
      </w:r>
      <w:r>
        <w:rPr>
          <w:noProof/>
        </w:rPr>
        <w:t>131</w:t>
      </w:r>
      <w:r>
        <w:rPr>
          <w:noProof/>
        </w:rPr>
        <w:fldChar w:fldCharType="end"/>
      </w:r>
    </w:p>
    <w:p w14:paraId="4852FB94" w14:textId="26F6A1E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_Toc209476306 \h </w:instrText>
      </w:r>
      <w:r>
        <w:rPr>
          <w:noProof/>
        </w:rPr>
      </w:r>
      <w:r>
        <w:rPr>
          <w:noProof/>
        </w:rPr>
        <w:fldChar w:fldCharType="separate"/>
      </w:r>
      <w:r>
        <w:rPr>
          <w:noProof/>
        </w:rPr>
        <w:t>131</w:t>
      </w:r>
      <w:r>
        <w:rPr>
          <w:noProof/>
        </w:rPr>
        <w:fldChar w:fldCharType="end"/>
      </w:r>
    </w:p>
    <w:p w14:paraId="328A49F0" w14:textId="4F746C1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_Toc209476307 \h </w:instrText>
      </w:r>
      <w:r>
        <w:rPr>
          <w:noProof/>
        </w:rPr>
      </w:r>
      <w:r>
        <w:rPr>
          <w:noProof/>
        </w:rPr>
        <w:fldChar w:fldCharType="separate"/>
      </w:r>
      <w:r>
        <w:rPr>
          <w:noProof/>
        </w:rPr>
        <w:t>132</w:t>
      </w:r>
      <w:r>
        <w:rPr>
          <w:noProof/>
        </w:rPr>
        <w:fldChar w:fldCharType="end"/>
      </w:r>
    </w:p>
    <w:p w14:paraId="7E43489C" w14:textId="55D17B05"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_Toc209476308 \h </w:instrText>
      </w:r>
      <w:r>
        <w:rPr>
          <w:noProof/>
        </w:rPr>
      </w:r>
      <w:r>
        <w:rPr>
          <w:noProof/>
        </w:rPr>
        <w:fldChar w:fldCharType="separate"/>
      </w:r>
      <w:r>
        <w:rPr>
          <w:noProof/>
        </w:rPr>
        <w:t>132</w:t>
      </w:r>
      <w:r>
        <w:rPr>
          <w:noProof/>
        </w:rPr>
        <w:fldChar w:fldCharType="end"/>
      </w:r>
    </w:p>
    <w:p w14:paraId="7645935C" w14:textId="42F55C9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_Toc209476309 \h </w:instrText>
      </w:r>
      <w:r>
        <w:rPr>
          <w:noProof/>
        </w:rPr>
      </w:r>
      <w:r>
        <w:rPr>
          <w:noProof/>
        </w:rPr>
        <w:fldChar w:fldCharType="separate"/>
      </w:r>
      <w:r>
        <w:rPr>
          <w:noProof/>
        </w:rPr>
        <w:t>133</w:t>
      </w:r>
      <w:r>
        <w:rPr>
          <w:noProof/>
        </w:rPr>
        <w:fldChar w:fldCharType="end"/>
      </w:r>
    </w:p>
    <w:p w14:paraId="66333904" w14:textId="3CB756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_Toc209476310 \h </w:instrText>
      </w:r>
      <w:r>
        <w:rPr>
          <w:noProof/>
        </w:rPr>
      </w:r>
      <w:r>
        <w:rPr>
          <w:noProof/>
        </w:rPr>
        <w:fldChar w:fldCharType="separate"/>
      </w:r>
      <w:r>
        <w:rPr>
          <w:noProof/>
        </w:rPr>
        <w:t>133</w:t>
      </w:r>
      <w:r>
        <w:rPr>
          <w:noProof/>
        </w:rPr>
        <w:fldChar w:fldCharType="end"/>
      </w:r>
    </w:p>
    <w:p w14:paraId="561F2D63" w14:textId="0987FB3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_Toc209476311 \h </w:instrText>
      </w:r>
      <w:r>
        <w:rPr>
          <w:noProof/>
        </w:rPr>
      </w:r>
      <w:r>
        <w:rPr>
          <w:noProof/>
        </w:rPr>
        <w:fldChar w:fldCharType="separate"/>
      </w:r>
      <w:r>
        <w:rPr>
          <w:noProof/>
        </w:rPr>
        <w:t>133</w:t>
      </w:r>
      <w:r>
        <w:rPr>
          <w:noProof/>
        </w:rPr>
        <w:fldChar w:fldCharType="end"/>
      </w:r>
    </w:p>
    <w:p w14:paraId="051D0E21" w14:textId="5AC5AB3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_Toc209476312 \h </w:instrText>
      </w:r>
      <w:r>
        <w:rPr>
          <w:noProof/>
        </w:rPr>
      </w:r>
      <w:r>
        <w:rPr>
          <w:noProof/>
        </w:rPr>
        <w:fldChar w:fldCharType="separate"/>
      </w:r>
      <w:r>
        <w:rPr>
          <w:noProof/>
        </w:rPr>
        <w:t>133</w:t>
      </w:r>
      <w:r>
        <w:rPr>
          <w:noProof/>
        </w:rPr>
        <w:fldChar w:fldCharType="end"/>
      </w:r>
    </w:p>
    <w:p w14:paraId="46B3AF53" w14:textId="36DADBCA"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_Toc209476313 \h </w:instrText>
      </w:r>
      <w:r>
        <w:rPr>
          <w:noProof/>
        </w:rPr>
      </w:r>
      <w:r>
        <w:rPr>
          <w:noProof/>
        </w:rPr>
        <w:fldChar w:fldCharType="separate"/>
      </w:r>
      <w:r>
        <w:rPr>
          <w:noProof/>
        </w:rPr>
        <w:t>133</w:t>
      </w:r>
      <w:r>
        <w:rPr>
          <w:noProof/>
        </w:rPr>
        <w:fldChar w:fldCharType="end"/>
      </w:r>
    </w:p>
    <w:p w14:paraId="7659EADA" w14:textId="6ADE9260"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Notification about PDU session event</w:t>
      </w:r>
      <w:r>
        <w:rPr>
          <w:noProof/>
        </w:rPr>
        <w:tab/>
      </w:r>
      <w:r>
        <w:rPr>
          <w:noProof/>
        </w:rPr>
        <w:fldChar w:fldCharType="begin" w:fldLock="1"/>
      </w:r>
      <w:r>
        <w:rPr>
          <w:noProof/>
        </w:rPr>
        <w:instrText xml:space="preserve"> PAGEREF _Toc209476314 \h </w:instrText>
      </w:r>
      <w:r>
        <w:rPr>
          <w:noProof/>
        </w:rPr>
      </w:r>
      <w:r>
        <w:rPr>
          <w:noProof/>
        </w:rPr>
        <w:fldChar w:fldCharType="separate"/>
      </w:r>
      <w:r>
        <w:rPr>
          <w:noProof/>
        </w:rPr>
        <w:t>134</w:t>
      </w:r>
      <w:r>
        <w:rPr>
          <w:noProof/>
        </w:rPr>
        <w:fldChar w:fldCharType="end"/>
      </w:r>
    </w:p>
    <w:p w14:paraId="72939604" w14:textId="2D2E2AC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Description</w:t>
      </w:r>
      <w:r>
        <w:rPr>
          <w:noProof/>
        </w:rPr>
        <w:tab/>
      </w:r>
      <w:r>
        <w:rPr>
          <w:noProof/>
        </w:rPr>
        <w:fldChar w:fldCharType="begin" w:fldLock="1"/>
      </w:r>
      <w:r>
        <w:rPr>
          <w:noProof/>
        </w:rPr>
        <w:instrText xml:space="preserve"> PAGEREF _Toc209476315 \h </w:instrText>
      </w:r>
      <w:r>
        <w:rPr>
          <w:noProof/>
        </w:rPr>
      </w:r>
      <w:r>
        <w:rPr>
          <w:noProof/>
        </w:rPr>
        <w:fldChar w:fldCharType="separate"/>
      </w:r>
      <w:r>
        <w:rPr>
          <w:noProof/>
        </w:rPr>
        <w:t>134</w:t>
      </w:r>
      <w:r>
        <w:rPr>
          <w:noProof/>
        </w:rPr>
        <w:fldChar w:fldCharType="end"/>
      </w:r>
    </w:p>
    <w:p w14:paraId="22EF1C27" w14:textId="438C658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Target URI</w:t>
      </w:r>
      <w:r>
        <w:rPr>
          <w:noProof/>
        </w:rPr>
        <w:tab/>
      </w:r>
      <w:r>
        <w:rPr>
          <w:noProof/>
        </w:rPr>
        <w:fldChar w:fldCharType="begin" w:fldLock="1"/>
      </w:r>
      <w:r>
        <w:rPr>
          <w:noProof/>
        </w:rPr>
        <w:instrText xml:space="preserve"> PAGEREF _Toc209476316 \h </w:instrText>
      </w:r>
      <w:r>
        <w:rPr>
          <w:noProof/>
        </w:rPr>
      </w:r>
      <w:r>
        <w:rPr>
          <w:noProof/>
        </w:rPr>
        <w:fldChar w:fldCharType="separate"/>
      </w:r>
      <w:r>
        <w:rPr>
          <w:noProof/>
        </w:rPr>
        <w:t>135</w:t>
      </w:r>
      <w:r>
        <w:rPr>
          <w:noProof/>
        </w:rPr>
        <w:fldChar w:fldCharType="end"/>
      </w:r>
    </w:p>
    <w:p w14:paraId="4A17D205" w14:textId="75F536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Standard Methods</w:t>
      </w:r>
      <w:r>
        <w:rPr>
          <w:noProof/>
        </w:rPr>
        <w:tab/>
      </w:r>
      <w:r>
        <w:rPr>
          <w:noProof/>
        </w:rPr>
        <w:fldChar w:fldCharType="begin" w:fldLock="1"/>
      </w:r>
      <w:r>
        <w:rPr>
          <w:noProof/>
        </w:rPr>
        <w:instrText xml:space="preserve"> PAGEREF _Toc209476317 \h </w:instrText>
      </w:r>
      <w:r>
        <w:rPr>
          <w:noProof/>
        </w:rPr>
      </w:r>
      <w:r>
        <w:rPr>
          <w:noProof/>
        </w:rPr>
        <w:fldChar w:fldCharType="separate"/>
      </w:r>
      <w:r>
        <w:rPr>
          <w:noProof/>
        </w:rPr>
        <w:t>135</w:t>
      </w:r>
      <w:r>
        <w:rPr>
          <w:noProof/>
        </w:rPr>
        <w:fldChar w:fldCharType="end"/>
      </w:r>
    </w:p>
    <w:p w14:paraId="0EE0D918" w14:textId="090F0164" w:rsidR="005142AD" w:rsidRDefault="005142AD">
      <w:pPr>
        <w:pStyle w:val="TOC5"/>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POST</w:t>
      </w:r>
      <w:r>
        <w:rPr>
          <w:noProof/>
        </w:rPr>
        <w:tab/>
      </w:r>
      <w:r>
        <w:rPr>
          <w:noProof/>
        </w:rPr>
        <w:fldChar w:fldCharType="begin" w:fldLock="1"/>
      </w:r>
      <w:r>
        <w:rPr>
          <w:noProof/>
        </w:rPr>
        <w:instrText xml:space="preserve"> PAGEREF _Toc209476318 \h </w:instrText>
      </w:r>
      <w:r>
        <w:rPr>
          <w:noProof/>
        </w:rPr>
      </w:r>
      <w:r>
        <w:rPr>
          <w:noProof/>
        </w:rPr>
        <w:fldChar w:fldCharType="separate"/>
      </w:r>
      <w:r>
        <w:rPr>
          <w:noProof/>
        </w:rPr>
        <w:t>135</w:t>
      </w:r>
      <w:r>
        <w:rPr>
          <w:noProof/>
        </w:rPr>
        <w:fldChar w:fldCharType="end"/>
      </w:r>
    </w:p>
    <w:p w14:paraId="62F527F0" w14:textId="7D32499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_Toc209476319 \h </w:instrText>
      </w:r>
      <w:r>
        <w:rPr>
          <w:noProof/>
        </w:rPr>
      </w:r>
      <w:r>
        <w:rPr>
          <w:noProof/>
        </w:rPr>
        <w:fldChar w:fldCharType="separate"/>
      </w:r>
      <w:r>
        <w:rPr>
          <w:noProof/>
        </w:rPr>
        <w:t>136</w:t>
      </w:r>
      <w:r>
        <w:rPr>
          <w:noProof/>
        </w:rPr>
        <w:fldChar w:fldCharType="end"/>
      </w:r>
    </w:p>
    <w:p w14:paraId="720A0132" w14:textId="366EEE0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_Toc209476320 \h </w:instrText>
      </w:r>
      <w:r>
        <w:rPr>
          <w:noProof/>
        </w:rPr>
      </w:r>
      <w:r>
        <w:rPr>
          <w:noProof/>
        </w:rPr>
        <w:fldChar w:fldCharType="separate"/>
      </w:r>
      <w:r>
        <w:rPr>
          <w:noProof/>
        </w:rPr>
        <w:t>136</w:t>
      </w:r>
      <w:r>
        <w:rPr>
          <w:noProof/>
        </w:rPr>
        <w:fldChar w:fldCharType="end"/>
      </w:r>
    </w:p>
    <w:p w14:paraId="04DCC14C" w14:textId="0D8349C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_Toc209476321 \h </w:instrText>
      </w:r>
      <w:r>
        <w:rPr>
          <w:noProof/>
        </w:rPr>
      </w:r>
      <w:r>
        <w:rPr>
          <w:noProof/>
        </w:rPr>
        <w:fldChar w:fldCharType="separate"/>
      </w:r>
      <w:r>
        <w:rPr>
          <w:noProof/>
        </w:rPr>
        <w:t>147</w:t>
      </w:r>
      <w:r>
        <w:rPr>
          <w:noProof/>
        </w:rPr>
        <w:fldChar w:fldCharType="end"/>
      </w:r>
    </w:p>
    <w:p w14:paraId="23F023E7" w14:textId="3EF6D09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_Toc209476322 \h </w:instrText>
      </w:r>
      <w:r>
        <w:rPr>
          <w:noProof/>
        </w:rPr>
      </w:r>
      <w:r>
        <w:rPr>
          <w:noProof/>
        </w:rPr>
        <w:fldChar w:fldCharType="separate"/>
      </w:r>
      <w:r>
        <w:rPr>
          <w:noProof/>
        </w:rPr>
        <w:t>147</w:t>
      </w:r>
      <w:r>
        <w:rPr>
          <w:noProof/>
        </w:rPr>
        <w:fldChar w:fldCharType="end"/>
      </w:r>
    </w:p>
    <w:p w14:paraId="4E9E1D99" w14:textId="2A4B39C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_Toc209476323 \h </w:instrText>
      </w:r>
      <w:r>
        <w:rPr>
          <w:noProof/>
        </w:rPr>
      </w:r>
      <w:r>
        <w:rPr>
          <w:noProof/>
        </w:rPr>
        <w:fldChar w:fldCharType="separate"/>
      </w:r>
      <w:r>
        <w:rPr>
          <w:noProof/>
        </w:rPr>
        <w:t>147</w:t>
      </w:r>
      <w:r>
        <w:rPr>
          <w:noProof/>
        </w:rPr>
        <w:fldChar w:fldCharType="end"/>
      </w:r>
    </w:p>
    <w:p w14:paraId="22E257C4" w14:textId="7860A8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_Toc209476324 \h </w:instrText>
      </w:r>
      <w:r>
        <w:rPr>
          <w:noProof/>
        </w:rPr>
      </w:r>
      <w:r>
        <w:rPr>
          <w:noProof/>
        </w:rPr>
        <w:fldChar w:fldCharType="separate"/>
      </w:r>
      <w:r>
        <w:rPr>
          <w:noProof/>
        </w:rPr>
        <w:t>148</w:t>
      </w:r>
      <w:r>
        <w:rPr>
          <w:noProof/>
        </w:rPr>
        <w:fldChar w:fldCharType="end"/>
      </w:r>
    </w:p>
    <w:p w14:paraId="604DC43B" w14:textId="1DFA1A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_Toc209476325 \h </w:instrText>
      </w:r>
      <w:r>
        <w:rPr>
          <w:noProof/>
        </w:rPr>
      </w:r>
      <w:r>
        <w:rPr>
          <w:noProof/>
        </w:rPr>
        <w:fldChar w:fldCharType="separate"/>
      </w:r>
      <w:r>
        <w:rPr>
          <w:noProof/>
        </w:rPr>
        <w:t>151</w:t>
      </w:r>
      <w:r>
        <w:rPr>
          <w:noProof/>
        </w:rPr>
        <w:fldChar w:fldCharType="end"/>
      </w:r>
    </w:p>
    <w:p w14:paraId="226DF6F5" w14:textId="56DC959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_Toc209476326 \h </w:instrText>
      </w:r>
      <w:r>
        <w:rPr>
          <w:noProof/>
        </w:rPr>
      </w:r>
      <w:r>
        <w:rPr>
          <w:noProof/>
        </w:rPr>
        <w:fldChar w:fldCharType="separate"/>
      </w:r>
      <w:r>
        <w:rPr>
          <w:noProof/>
        </w:rPr>
        <w:t>152</w:t>
      </w:r>
      <w:r>
        <w:rPr>
          <w:noProof/>
        </w:rPr>
        <w:fldChar w:fldCharType="end"/>
      </w:r>
    </w:p>
    <w:p w14:paraId="6FA7E194" w14:textId="6D9BEF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_Toc209476327 \h </w:instrText>
      </w:r>
      <w:r>
        <w:rPr>
          <w:noProof/>
        </w:rPr>
      </w:r>
      <w:r>
        <w:rPr>
          <w:noProof/>
        </w:rPr>
        <w:fldChar w:fldCharType="separate"/>
      </w:r>
      <w:r>
        <w:rPr>
          <w:noProof/>
        </w:rPr>
        <w:t>155</w:t>
      </w:r>
      <w:r>
        <w:rPr>
          <w:noProof/>
        </w:rPr>
        <w:fldChar w:fldCharType="end"/>
      </w:r>
    </w:p>
    <w:p w14:paraId="1685DD09" w14:textId="43243E9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_Toc209476328 \h </w:instrText>
      </w:r>
      <w:r>
        <w:rPr>
          <w:noProof/>
        </w:rPr>
      </w:r>
      <w:r>
        <w:rPr>
          <w:noProof/>
        </w:rPr>
        <w:fldChar w:fldCharType="separate"/>
      </w:r>
      <w:r>
        <w:rPr>
          <w:noProof/>
        </w:rPr>
        <w:t>158</w:t>
      </w:r>
      <w:r>
        <w:rPr>
          <w:noProof/>
        </w:rPr>
        <w:fldChar w:fldCharType="end"/>
      </w:r>
    </w:p>
    <w:p w14:paraId="287D55E6" w14:textId="185317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_Toc209476329 \h </w:instrText>
      </w:r>
      <w:r>
        <w:rPr>
          <w:noProof/>
        </w:rPr>
      </w:r>
      <w:r>
        <w:rPr>
          <w:noProof/>
        </w:rPr>
        <w:fldChar w:fldCharType="separate"/>
      </w:r>
      <w:r>
        <w:rPr>
          <w:noProof/>
        </w:rPr>
        <w:t>163</w:t>
      </w:r>
      <w:r>
        <w:rPr>
          <w:noProof/>
        </w:rPr>
        <w:fldChar w:fldCharType="end"/>
      </w:r>
    </w:p>
    <w:p w14:paraId="6B5511CC" w14:textId="261F640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_Toc209476330 \h </w:instrText>
      </w:r>
      <w:r>
        <w:rPr>
          <w:noProof/>
        </w:rPr>
      </w:r>
      <w:r>
        <w:rPr>
          <w:noProof/>
        </w:rPr>
        <w:fldChar w:fldCharType="separate"/>
      </w:r>
      <w:r>
        <w:rPr>
          <w:noProof/>
        </w:rPr>
        <w:t>165</w:t>
      </w:r>
      <w:r>
        <w:rPr>
          <w:noProof/>
        </w:rPr>
        <w:fldChar w:fldCharType="end"/>
      </w:r>
    </w:p>
    <w:p w14:paraId="3998B69F" w14:textId="48C563F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_Toc209476331 \h </w:instrText>
      </w:r>
      <w:r>
        <w:rPr>
          <w:noProof/>
        </w:rPr>
      </w:r>
      <w:r>
        <w:rPr>
          <w:noProof/>
        </w:rPr>
        <w:fldChar w:fldCharType="separate"/>
      </w:r>
      <w:r>
        <w:rPr>
          <w:noProof/>
        </w:rPr>
        <w:t>170</w:t>
      </w:r>
      <w:r>
        <w:rPr>
          <w:noProof/>
        </w:rPr>
        <w:fldChar w:fldCharType="end"/>
      </w:r>
    </w:p>
    <w:p w14:paraId="32A2C0D0" w14:textId="1BEC24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_Toc209476332 \h </w:instrText>
      </w:r>
      <w:r>
        <w:rPr>
          <w:noProof/>
        </w:rPr>
      </w:r>
      <w:r>
        <w:rPr>
          <w:noProof/>
        </w:rPr>
        <w:fldChar w:fldCharType="separate"/>
      </w:r>
      <w:r>
        <w:rPr>
          <w:noProof/>
        </w:rPr>
        <w:t>170</w:t>
      </w:r>
      <w:r>
        <w:rPr>
          <w:noProof/>
        </w:rPr>
        <w:fldChar w:fldCharType="end"/>
      </w:r>
    </w:p>
    <w:p w14:paraId="28CBB73E" w14:textId="1DABEC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_Toc209476333 \h </w:instrText>
      </w:r>
      <w:r>
        <w:rPr>
          <w:noProof/>
        </w:rPr>
      </w:r>
      <w:r>
        <w:rPr>
          <w:noProof/>
        </w:rPr>
        <w:fldChar w:fldCharType="separate"/>
      </w:r>
      <w:r>
        <w:rPr>
          <w:noProof/>
        </w:rPr>
        <w:t>171</w:t>
      </w:r>
      <w:r>
        <w:rPr>
          <w:noProof/>
        </w:rPr>
        <w:fldChar w:fldCharType="end"/>
      </w:r>
    </w:p>
    <w:p w14:paraId="2A418A89" w14:textId="7C7201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_Toc209476334 \h </w:instrText>
      </w:r>
      <w:r>
        <w:rPr>
          <w:noProof/>
        </w:rPr>
      </w:r>
      <w:r>
        <w:rPr>
          <w:noProof/>
        </w:rPr>
        <w:fldChar w:fldCharType="separate"/>
      </w:r>
      <w:r>
        <w:rPr>
          <w:noProof/>
        </w:rPr>
        <w:t>172</w:t>
      </w:r>
      <w:r>
        <w:rPr>
          <w:noProof/>
        </w:rPr>
        <w:fldChar w:fldCharType="end"/>
      </w:r>
    </w:p>
    <w:p w14:paraId="2F6C6869" w14:textId="7E8564C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_Toc209476335 \h </w:instrText>
      </w:r>
      <w:r>
        <w:rPr>
          <w:noProof/>
        </w:rPr>
      </w:r>
      <w:r>
        <w:rPr>
          <w:noProof/>
        </w:rPr>
        <w:fldChar w:fldCharType="separate"/>
      </w:r>
      <w:r>
        <w:rPr>
          <w:noProof/>
        </w:rPr>
        <w:t>174</w:t>
      </w:r>
      <w:r>
        <w:rPr>
          <w:noProof/>
        </w:rPr>
        <w:fldChar w:fldCharType="end"/>
      </w:r>
    </w:p>
    <w:p w14:paraId="6CEE5849" w14:textId="23692D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_Toc209476336 \h </w:instrText>
      </w:r>
      <w:r>
        <w:rPr>
          <w:noProof/>
        </w:rPr>
      </w:r>
      <w:r>
        <w:rPr>
          <w:noProof/>
        </w:rPr>
        <w:fldChar w:fldCharType="separate"/>
      </w:r>
      <w:r>
        <w:rPr>
          <w:noProof/>
        </w:rPr>
        <w:t>175</w:t>
      </w:r>
      <w:r>
        <w:rPr>
          <w:noProof/>
        </w:rPr>
        <w:fldChar w:fldCharType="end"/>
      </w:r>
    </w:p>
    <w:p w14:paraId="0EBDE80D" w14:textId="05C6080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_Toc209476337 \h </w:instrText>
      </w:r>
      <w:r>
        <w:rPr>
          <w:noProof/>
        </w:rPr>
      </w:r>
      <w:r>
        <w:rPr>
          <w:noProof/>
        </w:rPr>
        <w:fldChar w:fldCharType="separate"/>
      </w:r>
      <w:r>
        <w:rPr>
          <w:noProof/>
        </w:rPr>
        <w:t>175</w:t>
      </w:r>
      <w:r>
        <w:rPr>
          <w:noProof/>
        </w:rPr>
        <w:fldChar w:fldCharType="end"/>
      </w:r>
    </w:p>
    <w:p w14:paraId="267BF432" w14:textId="2E88F2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_Toc209476338 \h </w:instrText>
      </w:r>
      <w:r>
        <w:rPr>
          <w:noProof/>
        </w:rPr>
      </w:r>
      <w:r>
        <w:rPr>
          <w:noProof/>
        </w:rPr>
        <w:fldChar w:fldCharType="separate"/>
      </w:r>
      <w:r>
        <w:rPr>
          <w:noProof/>
        </w:rPr>
        <w:t>176</w:t>
      </w:r>
      <w:r>
        <w:rPr>
          <w:noProof/>
        </w:rPr>
        <w:fldChar w:fldCharType="end"/>
      </w:r>
    </w:p>
    <w:p w14:paraId="7C53E1DA" w14:textId="2E46067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_Toc209476339 \h </w:instrText>
      </w:r>
      <w:r>
        <w:rPr>
          <w:noProof/>
        </w:rPr>
      </w:r>
      <w:r>
        <w:rPr>
          <w:noProof/>
        </w:rPr>
        <w:fldChar w:fldCharType="separate"/>
      </w:r>
      <w:r>
        <w:rPr>
          <w:noProof/>
        </w:rPr>
        <w:t>178</w:t>
      </w:r>
      <w:r>
        <w:rPr>
          <w:noProof/>
        </w:rPr>
        <w:fldChar w:fldCharType="end"/>
      </w:r>
    </w:p>
    <w:p w14:paraId="390C512C" w14:textId="668307A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_Toc209476340 \h </w:instrText>
      </w:r>
      <w:r>
        <w:rPr>
          <w:noProof/>
        </w:rPr>
      </w:r>
      <w:r>
        <w:rPr>
          <w:noProof/>
        </w:rPr>
        <w:fldChar w:fldCharType="separate"/>
      </w:r>
      <w:r>
        <w:rPr>
          <w:noProof/>
        </w:rPr>
        <w:t>178</w:t>
      </w:r>
      <w:r>
        <w:rPr>
          <w:noProof/>
        </w:rPr>
        <w:fldChar w:fldCharType="end"/>
      </w:r>
    </w:p>
    <w:p w14:paraId="2892CAE5" w14:textId="2A5C4DB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_Toc209476341 \h </w:instrText>
      </w:r>
      <w:r>
        <w:rPr>
          <w:noProof/>
        </w:rPr>
      </w:r>
      <w:r>
        <w:rPr>
          <w:noProof/>
        </w:rPr>
        <w:fldChar w:fldCharType="separate"/>
      </w:r>
      <w:r>
        <w:rPr>
          <w:noProof/>
        </w:rPr>
        <w:t>178</w:t>
      </w:r>
      <w:r>
        <w:rPr>
          <w:noProof/>
        </w:rPr>
        <w:fldChar w:fldCharType="end"/>
      </w:r>
    </w:p>
    <w:p w14:paraId="227E78BA" w14:textId="7321AC5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_Toc209476342 \h </w:instrText>
      </w:r>
      <w:r>
        <w:rPr>
          <w:noProof/>
        </w:rPr>
      </w:r>
      <w:r>
        <w:rPr>
          <w:noProof/>
        </w:rPr>
        <w:fldChar w:fldCharType="separate"/>
      </w:r>
      <w:r>
        <w:rPr>
          <w:noProof/>
        </w:rPr>
        <w:t>178</w:t>
      </w:r>
      <w:r>
        <w:rPr>
          <w:noProof/>
        </w:rPr>
        <w:fldChar w:fldCharType="end"/>
      </w:r>
    </w:p>
    <w:p w14:paraId="68EA40A0" w14:textId="3A8A410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_Toc209476343 \h </w:instrText>
      </w:r>
      <w:r>
        <w:rPr>
          <w:noProof/>
        </w:rPr>
      </w:r>
      <w:r>
        <w:rPr>
          <w:noProof/>
        </w:rPr>
        <w:fldChar w:fldCharType="separate"/>
      </w:r>
      <w:r>
        <w:rPr>
          <w:noProof/>
        </w:rPr>
        <w:t>179</w:t>
      </w:r>
      <w:r>
        <w:rPr>
          <w:noProof/>
        </w:rPr>
        <w:fldChar w:fldCharType="end"/>
      </w:r>
    </w:p>
    <w:p w14:paraId="7DBE17C8" w14:textId="1723DC7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_Toc209476344 \h </w:instrText>
      </w:r>
      <w:r>
        <w:rPr>
          <w:noProof/>
        </w:rPr>
      </w:r>
      <w:r>
        <w:rPr>
          <w:noProof/>
        </w:rPr>
        <w:fldChar w:fldCharType="separate"/>
      </w:r>
      <w:r>
        <w:rPr>
          <w:noProof/>
        </w:rPr>
        <w:t>179</w:t>
      </w:r>
      <w:r>
        <w:rPr>
          <w:noProof/>
        </w:rPr>
        <w:fldChar w:fldCharType="end"/>
      </w:r>
    </w:p>
    <w:p w14:paraId="00A355D0" w14:textId="741242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_Toc209476345 \h </w:instrText>
      </w:r>
      <w:r>
        <w:rPr>
          <w:noProof/>
        </w:rPr>
      </w:r>
      <w:r>
        <w:rPr>
          <w:noProof/>
        </w:rPr>
        <w:fldChar w:fldCharType="separate"/>
      </w:r>
      <w:r>
        <w:rPr>
          <w:noProof/>
        </w:rPr>
        <w:t>179</w:t>
      </w:r>
      <w:r>
        <w:rPr>
          <w:noProof/>
        </w:rPr>
        <w:fldChar w:fldCharType="end"/>
      </w:r>
    </w:p>
    <w:p w14:paraId="151FAD4F" w14:textId="0C5A0A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_Toc209476346 \h </w:instrText>
      </w:r>
      <w:r>
        <w:rPr>
          <w:noProof/>
        </w:rPr>
      </w:r>
      <w:r>
        <w:rPr>
          <w:noProof/>
        </w:rPr>
        <w:fldChar w:fldCharType="separate"/>
      </w:r>
      <w:r>
        <w:rPr>
          <w:noProof/>
        </w:rPr>
        <w:t>182</w:t>
      </w:r>
      <w:r>
        <w:rPr>
          <w:noProof/>
        </w:rPr>
        <w:fldChar w:fldCharType="end"/>
      </w:r>
    </w:p>
    <w:p w14:paraId="7B4871A2" w14:textId="7B29488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_Toc209476347 \h </w:instrText>
      </w:r>
      <w:r>
        <w:rPr>
          <w:noProof/>
        </w:rPr>
      </w:r>
      <w:r>
        <w:rPr>
          <w:noProof/>
        </w:rPr>
        <w:fldChar w:fldCharType="separate"/>
      </w:r>
      <w:r>
        <w:rPr>
          <w:noProof/>
        </w:rPr>
        <w:t>185</w:t>
      </w:r>
      <w:r>
        <w:rPr>
          <w:noProof/>
        </w:rPr>
        <w:fldChar w:fldCharType="end"/>
      </w:r>
    </w:p>
    <w:p w14:paraId="253C5990" w14:textId="696E55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_Toc209476348 \h </w:instrText>
      </w:r>
      <w:r>
        <w:rPr>
          <w:noProof/>
        </w:rPr>
      </w:r>
      <w:r>
        <w:rPr>
          <w:noProof/>
        </w:rPr>
        <w:fldChar w:fldCharType="separate"/>
      </w:r>
      <w:r>
        <w:rPr>
          <w:noProof/>
        </w:rPr>
        <w:t>191</w:t>
      </w:r>
      <w:r>
        <w:rPr>
          <w:noProof/>
        </w:rPr>
        <w:fldChar w:fldCharType="end"/>
      </w:r>
    </w:p>
    <w:p w14:paraId="1744B55E" w14:textId="358E1C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_Toc209476349 \h </w:instrText>
      </w:r>
      <w:r>
        <w:rPr>
          <w:noProof/>
        </w:rPr>
      </w:r>
      <w:r>
        <w:rPr>
          <w:noProof/>
        </w:rPr>
        <w:fldChar w:fldCharType="separate"/>
      </w:r>
      <w:r>
        <w:rPr>
          <w:noProof/>
        </w:rPr>
        <w:t>192</w:t>
      </w:r>
      <w:r>
        <w:rPr>
          <w:noProof/>
        </w:rPr>
        <w:fldChar w:fldCharType="end"/>
      </w:r>
    </w:p>
    <w:p w14:paraId="41EE98A3" w14:textId="16D18C0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_Toc209476350 \h </w:instrText>
      </w:r>
      <w:r>
        <w:rPr>
          <w:noProof/>
        </w:rPr>
      </w:r>
      <w:r>
        <w:rPr>
          <w:noProof/>
        </w:rPr>
        <w:fldChar w:fldCharType="separate"/>
      </w:r>
      <w:r>
        <w:rPr>
          <w:noProof/>
        </w:rPr>
        <w:t>192</w:t>
      </w:r>
      <w:r>
        <w:rPr>
          <w:noProof/>
        </w:rPr>
        <w:fldChar w:fldCharType="end"/>
      </w:r>
    </w:p>
    <w:p w14:paraId="7962759C" w14:textId="356565B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_Toc209476351 \h </w:instrText>
      </w:r>
      <w:r>
        <w:rPr>
          <w:noProof/>
        </w:rPr>
      </w:r>
      <w:r>
        <w:rPr>
          <w:noProof/>
        </w:rPr>
        <w:fldChar w:fldCharType="separate"/>
      </w:r>
      <w:r>
        <w:rPr>
          <w:noProof/>
        </w:rPr>
        <w:t>193</w:t>
      </w:r>
      <w:r>
        <w:rPr>
          <w:noProof/>
        </w:rPr>
        <w:fldChar w:fldCharType="end"/>
      </w:r>
    </w:p>
    <w:p w14:paraId="5146DE0D" w14:textId="0B78D3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_Toc209476352 \h </w:instrText>
      </w:r>
      <w:r>
        <w:rPr>
          <w:noProof/>
        </w:rPr>
      </w:r>
      <w:r>
        <w:rPr>
          <w:noProof/>
        </w:rPr>
        <w:fldChar w:fldCharType="separate"/>
      </w:r>
      <w:r>
        <w:rPr>
          <w:noProof/>
        </w:rPr>
        <w:t>193</w:t>
      </w:r>
      <w:r>
        <w:rPr>
          <w:noProof/>
        </w:rPr>
        <w:fldChar w:fldCharType="end"/>
      </w:r>
    </w:p>
    <w:p w14:paraId="26C186A5" w14:textId="3A891CB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_Toc209476353 \h </w:instrText>
      </w:r>
      <w:r>
        <w:rPr>
          <w:noProof/>
        </w:rPr>
      </w:r>
      <w:r>
        <w:rPr>
          <w:noProof/>
        </w:rPr>
        <w:fldChar w:fldCharType="separate"/>
      </w:r>
      <w:r>
        <w:rPr>
          <w:noProof/>
        </w:rPr>
        <w:t>194</w:t>
      </w:r>
      <w:r>
        <w:rPr>
          <w:noProof/>
        </w:rPr>
        <w:fldChar w:fldCharType="end"/>
      </w:r>
    </w:p>
    <w:p w14:paraId="69572D53" w14:textId="23E8321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_Toc209476354 \h </w:instrText>
      </w:r>
      <w:r>
        <w:rPr>
          <w:noProof/>
        </w:rPr>
      </w:r>
      <w:r>
        <w:rPr>
          <w:noProof/>
        </w:rPr>
        <w:fldChar w:fldCharType="separate"/>
      </w:r>
      <w:r>
        <w:rPr>
          <w:noProof/>
        </w:rPr>
        <w:t>194</w:t>
      </w:r>
      <w:r>
        <w:rPr>
          <w:noProof/>
        </w:rPr>
        <w:fldChar w:fldCharType="end"/>
      </w:r>
    </w:p>
    <w:p w14:paraId="5072AAA2" w14:textId="64E69B4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_Toc209476355 \h </w:instrText>
      </w:r>
      <w:r>
        <w:rPr>
          <w:noProof/>
        </w:rPr>
      </w:r>
      <w:r>
        <w:rPr>
          <w:noProof/>
        </w:rPr>
        <w:fldChar w:fldCharType="separate"/>
      </w:r>
      <w:r>
        <w:rPr>
          <w:noProof/>
        </w:rPr>
        <w:t>195</w:t>
      </w:r>
      <w:r>
        <w:rPr>
          <w:noProof/>
        </w:rPr>
        <w:fldChar w:fldCharType="end"/>
      </w:r>
    </w:p>
    <w:p w14:paraId="5A08EEC1" w14:textId="7556CD6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_Toc209476356 \h </w:instrText>
      </w:r>
      <w:r>
        <w:rPr>
          <w:noProof/>
        </w:rPr>
      </w:r>
      <w:r>
        <w:rPr>
          <w:noProof/>
        </w:rPr>
        <w:fldChar w:fldCharType="separate"/>
      </w:r>
      <w:r>
        <w:rPr>
          <w:noProof/>
        </w:rPr>
        <w:t>197</w:t>
      </w:r>
      <w:r>
        <w:rPr>
          <w:noProof/>
        </w:rPr>
        <w:fldChar w:fldCharType="end"/>
      </w:r>
    </w:p>
    <w:p w14:paraId="23BC3D27" w14:textId="697E122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_Toc209476357 \h </w:instrText>
      </w:r>
      <w:r>
        <w:rPr>
          <w:noProof/>
        </w:rPr>
      </w:r>
      <w:r>
        <w:rPr>
          <w:noProof/>
        </w:rPr>
        <w:fldChar w:fldCharType="separate"/>
      </w:r>
      <w:r>
        <w:rPr>
          <w:noProof/>
        </w:rPr>
        <w:t>197</w:t>
      </w:r>
      <w:r>
        <w:rPr>
          <w:noProof/>
        </w:rPr>
        <w:fldChar w:fldCharType="end"/>
      </w:r>
    </w:p>
    <w:p w14:paraId="0782CF3F" w14:textId="292EC07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_Toc209476358 \h </w:instrText>
      </w:r>
      <w:r>
        <w:rPr>
          <w:noProof/>
        </w:rPr>
      </w:r>
      <w:r>
        <w:rPr>
          <w:noProof/>
        </w:rPr>
        <w:fldChar w:fldCharType="separate"/>
      </w:r>
      <w:r>
        <w:rPr>
          <w:noProof/>
        </w:rPr>
        <w:t>198</w:t>
      </w:r>
      <w:r>
        <w:rPr>
          <w:noProof/>
        </w:rPr>
        <w:fldChar w:fldCharType="end"/>
      </w:r>
    </w:p>
    <w:p w14:paraId="405561B4" w14:textId="3EE02CE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_Toc209476359 \h </w:instrText>
      </w:r>
      <w:r>
        <w:rPr>
          <w:noProof/>
        </w:rPr>
      </w:r>
      <w:r>
        <w:rPr>
          <w:noProof/>
        </w:rPr>
        <w:fldChar w:fldCharType="separate"/>
      </w:r>
      <w:r>
        <w:rPr>
          <w:noProof/>
        </w:rPr>
        <w:t>198</w:t>
      </w:r>
      <w:r>
        <w:rPr>
          <w:noProof/>
        </w:rPr>
        <w:fldChar w:fldCharType="end"/>
      </w:r>
    </w:p>
    <w:p w14:paraId="26920A9D" w14:textId="30B4BCA7"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_Toc209476360 \h </w:instrText>
      </w:r>
      <w:r>
        <w:rPr>
          <w:noProof/>
        </w:rPr>
      </w:r>
      <w:r>
        <w:rPr>
          <w:noProof/>
        </w:rPr>
        <w:fldChar w:fldCharType="separate"/>
      </w:r>
      <w:r>
        <w:rPr>
          <w:noProof/>
        </w:rPr>
        <w:t>199</w:t>
      </w:r>
      <w:r>
        <w:rPr>
          <w:noProof/>
        </w:rPr>
        <w:fldChar w:fldCharType="end"/>
      </w:r>
    </w:p>
    <w:p w14:paraId="4BADE2CE" w14:textId="052A27A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_Toc209476361 \h </w:instrText>
      </w:r>
      <w:r>
        <w:rPr>
          <w:noProof/>
        </w:rPr>
      </w:r>
      <w:r>
        <w:rPr>
          <w:noProof/>
        </w:rPr>
        <w:fldChar w:fldCharType="separate"/>
      </w:r>
      <w:r>
        <w:rPr>
          <w:noProof/>
        </w:rPr>
        <w:t>200</w:t>
      </w:r>
      <w:r>
        <w:rPr>
          <w:noProof/>
        </w:rPr>
        <w:fldChar w:fldCharType="end"/>
      </w:r>
    </w:p>
    <w:p w14:paraId="68E2D465" w14:textId="02B519E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_Toc209476362 \h </w:instrText>
      </w:r>
      <w:r>
        <w:rPr>
          <w:noProof/>
        </w:rPr>
      </w:r>
      <w:r>
        <w:rPr>
          <w:noProof/>
        </w:rPr>
        <w:fldChar w:fldCharType="separate"/>
      </w:r>
      <w:r>
        <w:rPr>
          <w:noProof/>
        </w:rPr>
        <w:t>200</w:t>
      </w:r>
      <w:r>
        <w:rPr>
          <w:noProof/>
        </w:rPr>
        <w:fldChar w:fldCharType="end"/>
      </w:r>
    </w:p>
    <w:p w14:paraId="60FB258B" w14:textId="61FC6DA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_Toc209476363 \h </w:instrText>
      </w:r>
      <w:r>
        <w:rPr>
          <w:noProof/>
        </w:rPr>
      </w:r>
      <w:r>
        <w:rPr>
          <w:noProof/>
        </w:rPr>
        <w:fldChar w:fldCharType="separate"/>
      </w:r>
      <w:r>
        <w:rPr>
          <w:noProof/>
        </w:rPr>
        <w:t>202</w:t>
      </w:r>
      <w:r>
        <w:rPr>
          <w:noProof/>
        </w:rPr>
        <w:fldChar w:fldCharType="end"/>
      </w:r>
    </w:p>
    <w:p w14:paraId="1DDC3332" w14:textId="0E80868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_Toc209476364 \h </w:instrText>
      </w:r>
      <w:r>
        <w:rPr>
          <w:noProof/>
        </w:rPr>
      </w:r>
      <w:r>
        <w:rPr>
          <w:noProof/>
        </w:rPr>
        <w:fldChar w:fldCharType="separate"/>
      </w:r>
      <w:r>
        <w:rPr>
          <w:noProof/>
        </w:rPr>
        <w:t>202</w:t>
      </w:r>
      <w:r>
        <w:rPr>
          <w:noProof/>
        </w:rPr>
        <w:fldChar w:fldCharType="end"/>
      </w:r>
    </w:p>
    <w:p w14:paraId="23A4B5A5" w14:textId="300DA57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_Toc209476365 \h </w:instrText>
      </w:r>
      <w:r>
        <w:rPr>
          <w:noProof/>
        </w:rPr>
      </w:r>
      <w:r>
        <w:rPr>
          <w:noProof/>
        </w:rPr>
        <w:fldChar w:fldCharType="separate"/>
      </w:r>
      <w:r>
        <w:rPr>
          <w:noProof/>
        </w:rPr>
        <w:t>202</w:t>
      </w:r>
      <w:r>
        <w:rPr>
          <w:noProof/>
        </w:rPr>
        <w:fldChar w:fldCharType="end"/>
      </w:r>
    </w:p>
    <w:p w14:paraId="00D9426D" w14:textId="5FC4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PduSessionEventNotification</w:t>
      </w:r>
      <w:r>
        <w:rPr>
          <w:noProof/>
        </w:rPr>
        <w:tab/>
      </w:r>
      <w:r>
        <w:rPr>
          <w:noProof/>
        </w:rPr>
        <w:fldChar w:fldCharType="begin" w:fldLock="1"/>
      </w:r>
      <w:r>
        <w:rPr>
          <w:noProof/>
        </w:rPr>
        <w:instrText xml:space="preserve"> PAGEREF _Toc209476366 \h </w:instrText>
      </w:r>
      <w:r>
        <w:rPr>
          <w:noProof/>
        </w:rPr>
      </w:r>
      <w:r>
        <w:rPr>
          <w:noProof/>
        </w:rPr>
        <w:fldChar w:fldCharType="separate"/>
      </w:r>
      <w:r>
        <w:rPr>
          <w:noProof/>
        </w:rPr>
        <w:t>203</w:t>
      </w:r>
      <w:r>
        <w:rPr>
          <w:noProof/>
        </w:rPr>
        <w:fldChar w:fldCharType="end"/>
      </w:r>
    </w:p>
    <w:p w14:paraId="29D60E04" w14:textId="1DBC143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Type PcfAddressingInfo</w:t>
      </w:r>
      <w:r>
        <w:rPr>
          <w:noProof/>
        </w:rPr>
        <w:tab/>
      </w:r>
      <w:r>
        <w:rPr>
          <w:noProof/>
        </w:rPr>
        <w:fldChar w:fldCharType="begin" w:fldLock="1"/>
      </w:r>
      <w:r>
        <w:rPr>
          <w:noProof/>
        </w:rPr>
        <w:instrText xml:space="preserve"> PAGEREF _Toc209476367 \h </w:instrText>
      </w:r>
      <w:r>
        <w:rPr>
          <w:noProof/>
        </w:rPr>
      </w:r>
      <w:r>
        <w:rPr>
          <w:noProof/>
        </w:rPr>
        <w:fldChar w:fldCharType="separate"/>
      </w:r>
      <w:r>
        <w:rPr>
          <w:noProof/>
        </w:rPr>
        <w:t>204</w:t>
      </w:r>
      <w:r>
        <w:rPr>
          <w:noProof/>
        </w:rPr>
        <w:fldChar w:fldCharType="end"/>
      </w:r>
    </w:p>
    <w:p w14:paraId="13E46EB2" w14:textId="28F0493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_Toc209476368 \h </w:instrText>
      </w:r>
      <w:r>
        <w:rPr>
          <w:noProof/>
        </w:rPr>
      </w:r>
      <w:r>
        <w:rPr>
          <w:noProof/>
        </w:rPr>
        <w:fldChar w:fldCharType="separate"/>
      </w:r>
      <w:r>
        <w:rPr>
          <w:noProof/>
        </w:rPr>
        <w:t>205</w:t>
      </w:r>
      <w:r>
        <w:rPr>
          <w:noProof/>
        </w:rPr>
        <w:fldChar w:fldCharType="end"/>
      </w:r>
    </w:p>
    <w:p w14:paraId="3D776D55" w14:textId="162126B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_Toc209476369 \h </w:instrText>
      </w:r>
      <w:r>
        <w:rPr>
          <w:noProof/>
        </w:rPr>
      </w:r>
      <w:r>
        <w:rPr>
          <w:noProof/>
        </w:rPr>
        <w:fldChar w:fldCharType="separate"/>
      </w:r>
      <w:r>
        <w:rPr>
          <w:noProof/>
        </w:rPr>
        <w:t>206</w:t>
      </w:r>
      <w:r>
        <w:rPr>
          <w:noProof/>
        </w:rPr>
        <w:fldChar w:fldCharType="end"/>
      </w:r>
    </w:p>
    <w:p w14:paraId="29AA1CBA" w14:textId="110053A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_Toc209476370 \h </w:instrText>
      </w:r>
      <w:r>
        <w:rPr>
          <w:noProof/>
        </w:rPr>
      </w:r>
      <w:r>
        <w:rPr>
          <w:noProof/>
        </w:rPr>
        <w:fldChar w:fldCharType="separate"/>
      </w:r>
      <w:r>
        <w:rPr>
          <w:noProof/>
        </w:rPr>
        <w:t>206</w:t>
      </w:r>
      <w:r>
        <w:rPr>
          <w:noProof/>
        </w:rPr>
        <w:fldChar w:fldCharType="end"/>
      </w:r>
    </w:p>
    <w:p w14:paraId="7E1CC842" w14:textId="7707326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_Toc209476371 \h </w:instrText>
      </w:r>
      <w:r>
        <w:rPr>
          <w:noProof/>
        </w:rPr>
      </w:r>
      <w:r>
        <w:rPr>
          <w:noProof/>
        </w:rPr>
        <w:fldChar w:fldCharType="separate"/>
      </w:r>
      <w:r>
        <w:rPr>
          <w:noProof/>
        </w:rPr>
        <w:t>207</w:t>
      </w:r>
      <w:r>
        <w:rPr>
          <w:noProof/>
        </w:rPr>
        <w:fldChar w:fldCharType="end"/>
      </w:r>
    </w:p>
    <w:p w14:paraId="313B9120" w14:textId="16F48DA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_Toc209476372 \h </w:instrText>
      </w:r>
      <w:r>
        <w:rPr>
          <w:noProof/>
        </w:rPr>
      </w:r>
      <w:r>
        <w:rPr>
          <w:noProof/>
        </w:rPr>
        <w:fldChar w:fldCharType="separate"/>
      </w:r>
      <w:r>
        <w:rPr>
          <w:noProof/>
        </w:rPr>
        <w:t>207</w:t>
      </w:r>
      <w:r>
        <w:rPr>
          <w:noProof/>
        </w:rPr>
        <w:fldChar w:fldCharType="end"/>
      </w:r>
    </w:p>
    <w:p w14:paraId="553B49EC" w14:textId="4085413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_Toc209476373 \h </w:instrText>
      </w:r>
      <w:r>
        <w:rPr>
          <w:noProof/>
        </w:rPr>
      </w:r>
      <w:r>
        <w:rPr>
          <w:noProof/>
        </w:rPr>
        <w:fldChar w:fldCharType="separate"/>
      </w:r>
      <w:r>
        <w:rPr>
          <w:noProof/>
        </w:rPr>
        <w:t>207</w:t>
      </w:r>
      <w:r>
        <w:rPr>
          <w:noProof/>
        </w:rPr>
        <w:fldChar w:fldCharType="end"/>
      </w:r>
    </w:p>
    <w:p w14:paraId="5E8FBFA5" w14:textId="0BD6C6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_Toc209476374 \h </w:instrText>
      </w:r>
      <w:r>
        <w:rPr>
          <w:noProof/>
        </w:rPr>
      </w:r>
      <w:r>
        <w:rPr>
          <w:noProof/>
        </w:rPr>
        <w:fldChar w:fldCharType="separate"/>
      </w:r>
      <w:r>
        <w:rPr>
          <w:noProof/>
        </w:rPr>
        <w:t>207</w:t>
      </w:r>
      <w:r>
        <w:rPr>
          <w:noProof/>
        </w:rPr>
        <w:fldChar w:fldCharType="end"/>
      </w:r>
    </w:p>
    <w:p w14:paraId="4BB7FFC5" w14:textId="59D6C25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_Toc209476375 \h </w:instrText>
      </w:r>
      <w:r>
        <w:rPr>
          <w:noProof/>
        </w:rPr>
      </w:r>
      <w:r>
        <w:rPr>
          <w:noProof/>
        </w:rPr>
        <w:fldChar w:fldCharType="separate"/>
      </w:r>
      <w:r>
        <w:rPr>
          <w:noProof/>
        </w:rPr>
        <w:t>208</w:t>
      </w:r>
      <w:r>
        <w:rPr>
          <w:noProof/>
        </w:rPr>
        <w:fldChar w:fldCharType="end"/>
      </w:r>
    </w:p>
    <w:p w14:paraId="6CDC18CE" w14:textId="34E99FE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_Toc209476376 \h </w:instrText>
      </w:r>
      <w:r>
        <w:rPr>
          <w:noProof/>
        </w:rPr>
      </w:r>
      <w:r>
        <w:rPr>
          <w:noProof/>
        </w:rPr>
        <w:fldChar w:fldCharType="separate"/>
      </w:r>
      <w:r>
        <w:rPr>
          <w:noProof/>
        </w:rPr>
        <w:t>208</w:t>
      </w:r>
      <w:r>
        <w:rPr>
          <w:noProof/>
        </w:rPr>
        <w:fldChar w:fldCharType="end"/>
      </w:r>
    </w:p>
    <w:p w14:paraId="52B09AC9" w14:textId="5349E75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_Toc209476377 \h </w:instrText>
      </w:r>
      <w:r>
        <w:rPr>
          <w:noProof/>
        </w:rPr>
      </w:r>
      <w:r>
        <w:rPr>
          <w:noProof/>
        </w:rPr>
        <w:fldChar w:fldCharType="separate"/>
      </w:r>
      <w:r>
        <w:rPr>
          <w:noProof/>
        </w:rPr>
        <w:t>208</w:t>
      </w:r>
      <w:r>
        <w:rPr>
          <w:noProof/>
        </w:rPr>
        <w:fldChar w:fldCharType="end"/>
      </w:r>
    </w:p>
    <w:p w14:paraId="5C2EE5E9" w14:textId="3C3B904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_Toc209476378 \h </w:instrText>
      </w:r>
      <w:r>
        <w:rPr>
          <w:noProof/>
        </w:rPr>
      </w:r>
      <w:r>
        <w:rPr>
          <w:noProof/>
        </w:rPr>
        <w:fldChar w:fldCharType="separate"/>
      </w:r>
      <w:r>
        <w:rPr>
          <w:noProof/>
        </w:rPr>
        <w:t>208</w:t>
      </w:r>
      <w:r>
        <w:rPr>
          <w:noProof/>
        </w:rPr>
        <w:fldChar w:fldCharType="end"/>
      </w:r>
    </w:p>
    <w:p w14:paraId="0E371422" w14:textId="15CAAD3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_Toc209476379 \h </w:instrText>
      </w:r>
      <w:r>
        <w:rPr>
          <w:noProof/>
        </w:rPr>
      </w:r>
      <w:r>
        <w:rPr>
          <w:noProof/>
        </w:rPr>
        <w:fldChar w:fldCharType="separate"/>
      </w:r>
      <w:r>
        <w:rPr>
          <w:noProof/>
        </w:rPr>
        <w:t>209</w:t>
      </w:r>
      <w:r>
        <w:rPr>
          <w:noProof/>
        </w:rPr>
        <w:fldChar w:fldCharType="end"/>
      </w:r>
    </w:p>
    <w:p w14:paraId="720C12D2" w14:textId="7CF69BA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_Toc209476380 \h </w:instrText>
      </w:r>
      <w:r>
        <w:rPr>
          <w:noProof/>
        </w:rPr>
      </w:r>
      <w:r>
        <w:rPr>
          <w:noProof/>
        </w:rPr>
        <w:fldChar w:fldCharType="separate"/>
      </w:r>
      <w:r>
        <w:rPr>
          <w:noProof/>
        </w:rPr>
        <w:t>209</w:t>
      </w:r>
      <w:r>
        <w:rPr>
          <w:noProof/>
        </w:rPr>
        <w:fldChar w:fldCharType="end"/>
      </w:r>
    </w:p>
    <w:p w14:paraId="543B0483" w14:textId="4E58A0B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_Toc209476381 \h </w:instrText>
      </w:r>
      <w:r>
        <w:rPr>
          <w:noProof/>
        </w:rPr>
      </w:r>
      <w:r>
        <w:rPr>
          <w:noProof/>
        </w:rPr>
        <w:fldChar w:fldCharType="separate"/>
      </w:r>
      <w:r>
        <w:rPr>
          <w:noProof/>
        </w:rPr>
        <w:t>209</w:t>
      </w:r>
      <w:r>
        <w:rPr>
          <w:noProof/>
        </w:rPr>
        <w:fldChar w:fldCharType="end"/>
      </w:r>
    </w:p>
    <w:p w14:paraId="77290A1A" w14:textId="31252C2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_Toc209476382 \h </w:instrText>
      </w:r>
      <w:r>
        <w:rPr>
          <w:noProof/>
        </w:rPr>
      </w:r>
      <w:r>
        <w:rPr>
          <w:noProof/>
        </w:rPr>
        <w:fldChar w:fldCharType="separate"/>
      </w:r>
      <w:r>
        <w:rPr>
          <w:noProof/>
        </w:rPr>
        <w:t>210</w:t>
      </w:r>
      <w:r>
        <w:rPr>
          <w:noProof/>
        </w:rPr>
        <w:fldChar w:fldCharType="end"/>
      </w:r>
    </w:p>
    <w:p w14:paraId="7C757297" w14:textId="2BA617C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_Toc209476383 \h </w:instrText>
      </w:r>
      <w:r>
        <w:rPr>
          <w:noProof/>
        </w:rPr>
      </w:r>
      <w:r>
        <w:rPr>
          <w:noProof/>
        </w:rPr>
        <w:fldChar w:fldCharType="separate"/>
      </w:r>
      <w:r>
        <w:rPr>
          <w:noProof/>
        </w:rPr>
        <w:t>211</w:t>
      </w:r>
      <w:r>
        <w:rPr>
          <w:noProof/>
        </w:rPr>
        <w:fldChar w:fldCharType="end"/>
      </w:r>
    </w:p>
    <w:p w14:paraId="40BA0178" w14:textId="376F9FC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_Toc209476384 \h </w:instrText>
      </w:r>
      <w:r>
        <w:rPr>
          <w:noProof/>
        </w:rPr>
      </w:r>
      <w:r>
        <w:rPr>
          <w:noProof/>
        </w:rPr>
        <w:fldChar w:fldCharType="separate"/>
      </w:r>
      <w:r>
        <w:rPr>
          <w:noProof/>
        </w:rPr>
        <w:t>212</w:t>
      </w:r>
      <w:r>
        <w:rPr>
          <w:noProof/>
        </w:rPr>
        <w:fldChar w:fldCharType="end"/>
      </w:r>
    </w:p>
    <w:p w14:paraId="3AD720C0" w14:textId="7EA312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_Toc209476385 \h </w:instrText>
      </w:r>
      <w:r>
        <w:rPr>
          <w:noProof/>
        </w:rPr>
      </w:r>
      <w:r>
        <w:rPr>
          <w:noProof/>
        </w:rPr>
        <w:fldChar w:fldCharType="separate"/>
      </w:r>
      <w:r>
        <w:rPr>
          <w:noProof/>
        </w:rPr>
        <w:t>212</w:t>
      </w:r>
      <w:r>
        <w:rPr>
          <w:noProof/>
        </w:rPr>
        <w:fldChar w:fldCharType="end"/>
      </w:r>
    </w:p>
    <w:p w14:paraId="6A103C84" w14:textId="5E14104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_Toc209476386 \h </w:instrText>
      </w:r>
      <w:r>
        <w:rPr>
          <w:noProof/>
        </w:rPr>
      </w:r>
      <w:r>
        <w:rPr>
          <w:noProof/>
        </w:rPr>
        <w:fldChar w:fldCharType="separate"/>
      </w:r>
      <w:r>
        <w:rPr>
          <w:noProof/>
        </w:rPr>
        <w:t>213</w:t>
      </w:r>
      <w:r>
        <w:rPr>
          <w:noProof/>
        </w:rPr>
        <w:fldChar w:fldCharType="end"/>
      </w:r>
    </w:p>
    <w:p w14:paraId="0BEE7AD5" w14:textId="30A094D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_Toc209476387 \h </w:instrText>
      </w:r>
      <w:r>
        <w:rPr>
          <w:noProof/>
        </w:rPr>
      </w:r>
      <w:r>
        <w:rPr>
          <w:noProof/>
        </w:rPr>
        <w:fldChar w:fldCharType="separate"/>
      </w:r>
      <w:r>
        <w:rPr>
          <w:noProof/>
        </w:rPr>
        <w:t>213</w:t>
      </w:r>
      <w:r>
        <w:rPr>
          <w:noProof/>
        </w:rPr>
        <w:fldChar w:fldCharType="end"/>
      </w:r>
    </w:p>
    <w:p w14:paraId="56EAFFEA" w14:textId="595C06CA"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_Toc209476388 \h </w:instrText>
      </w:r>
      <w:r>
        <w:rPr>
          <w:noProof/>
        </w:rPr>
      </w:r>
      <w:r>
        <w:rPr>
          <w:noProof/>
        </w:rPr>
        <w:fldChar w:fldCharType="separate"/>
      </w:r>
      <w:r>
        <w:rPr>
          <w:noProof/>
        </w:rPr>
        <w:t>213</w:t>
      </w:r>
      <w:r>
        <w:rPr>
          <w:noProof/>
        </w:rPr>
        <w:fldChar w:fldCharType="end"/>
      </w:r>
    </w:p>
    <w:p w14:paraId="1068993D" w14:textId="781BC66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_Toc209476389 \h </w:instrText>
      </w:r>
      <w:r>
        <w:rPr>
          <w:noProof/>
        </w:rPr>
      </w:r>
      <w:r>
        <w:rPr>
          <w:noProof/>
        </w:rPr>
        <w:fldChar w:fldCharType="separate"/>
      </w:r>
      <w:r>
        <w:rPr>
          <w:noProof/>
        </w:rPr>
        <w:t>213</w:t>
      </w:r>
      <w:r>
        <w:rPr>
          <w:noProof/>
        </w:rPr>
        <w:fldChar w:fldCharType="end"/>
      </w:r>
    </w:p>
    <w:p w14:paraId="17CB7BD9" w14:textId="5E24FF5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_Toc209476390 \h </w:instrText>
      </w:r>
      <w:r>
        <w:rPr>
          <w:noProof/>
        </w:rPr>
      </w:r>
      <w:r>
        <w:rPr>
          <w:noProof/>
        </w:rPr>
        <w:fldChar w:fldCharType="separate"/>
      </w:r>
      <w:r>
        <w:rPr>
          <w:noProof/>
        </w:rPr>
        <w:t>213</w:t>
      </w:r>
      <w:r>
        <w:rPr>
          <w:noProof/>
        </w:rPr>
        <w:fldChar w:fldCharType="end"/>
      </w:r>
    </w:p>
    <w:p w14:paraId="745B00A1" w14:textId="26D12DD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_Toc209476391 \h </w:instrText>
      </w:r>
      <w:r>
        <w:rPr>
          <w:noProof/>
        </w:rPr>
      </w:r>
      <w:r>
        <w:rPr>
          <w:noProof/>
        </w:rPr>
        <w:fldChar w:fldCharType="separate"/>
      </w:r>
      <w:r>
        <w:rPr>
          <w:noProof/>
        </w:rPr>
        <w:t>215</w:t>
      </w:r>
      <w:r>
        <w:rPr>
          <w:noProof/>
        </w:rPr>
        <w:fldChar w:fldCharType="end"/>
      </w:r>
    </w:p>
    <w:p w14:paraId="623427A8" w14:textId="7DC64D2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_Toc209476392 \h </w:instrText>
      </w:r>
      <w:r>
        <w:rPr>
          <w:noProof/>
        </w:rPr>
      </w:r>
      <w:r>
        <w:rPr>
          <w:noProof/>
        </w:rPr>
        <w:fldChar w:fldCharType="separate"/>
      </w:r>
      <w:r>
        <w:rPr>
          <w:noProof/>
        </w:rPr>
        <w:t>215</w:t>
      </w:r>
      <w:r>
        <w:rPr>
          <w:noProof/>
        </w:rPr>
        <w:fldChar w:fldCharType="end"/>
      </w:r>
    </w:p>
    <w:p w14:paraId="05E24BF3" w14:textId="6904D23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_Toc209476393 \h </w:instrText>
      </w:r>
      <w:r>
        <w:rPr>
          <w:noProof/>
        </w:rPr>
      </w:r>
      <w:r>
        <w:rPr>
          <w:noProof/>
        </w:rPr>
        <w:fldChar w:fldCharType="separate"/>
      </w:r>
      <w:r>
        <w:rPr>
          <w:noProof/>
        </w:rPr>
        <w:t>215</w:t>
      </w:r>
      <w:r>
        <w:rPr>
          <w:noProof/>
        </w:rPr>
        <w:fldChar w:fldCharType="end"/>
      </w:r>
    </w:p>
    <w:p w14:paraId="55885CAD" w14:textId="5DDA898A"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_Toc209476394 \h </w:instrText>
      </w:r>
      <w:r>
        <w:rPr>
          <w:noProof/>
        </w:rPr>
      </w:r>
      <w:r>
        <w:rPr>
          <w:noProof/>
        </w:rPr>
        <w:fldChar w:fldCharType="separate"/>
      </w:r>
      <w:r>
        <w:rPr>
          <w:noProof/>
        </w:rPr>
        <w:t>216</w:t>
      </w:r>
      <w:r>
        <w:rPr>
          <w:noProof/>
        </w:rPr>
        <w:fldChar w:fldCharType="end"/>
      </w:r>
    </w:p>
    <w:p w14:paraId="6B5849EA" w14:textId="2EA0841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_Toc209476395 \h </w:instrText>
      </w:r>
      <w:r>
        <w:rPr>
          <w:noProof/>
        </w:rPr>
      </w:r>
      <w:r>
        <w:rPr>
          <w:noProof/>
        </w:rPr>
        <w:fldChar w:fldCharType="separate"/>
      </w:r>
      <w:r>
        <w:rPr>
          <w:noProof/>
        </w:rPr>
        <w:t>216</w:t>
      </w:r>
      <w:r>
        <w:rPr>
          <w:noProof/>
        </w:rPr>
        <w:fldChar w:fldCharType="end"/>
      </w:r>
    </w:p>
    <w:p w14:paraId="35187385" w14:textId="631CDB2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_Toc209476396 \h </w:instrText>
      </w:r>
      <w:r>
        <w:rPr>
          <w:noProof/>
        </w:rPr>
      </w:r>
      <w:r>
        <w:rPr>
          <w:noProof/>
        </w:rPr>
        <w:fldChar w:fldCharType="separate"/>
      </w:r>
      <w:r>
        <w:rPr>
          <w:noProof/>
        </w:rPr>
        <w:t>219</w:t>
      </w:r>
      <w:r>
        <w:rPr>
          <w:noProof/>
        </w:rPr>
        <w:fldChar w:fldCharType="end"/>
      </w:r>
    </w:p>
    <w:p w14:paraId="0614832C" w14:textId="23C70DD4"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_Toc209476397 \h </w:instrText>
      </w:r>
      <w:r>
        <w:rPr>
          <w:noProof/>
        </w:rPr>
      </w:r>
      <w:r>
        <w:rPr>
          <w:noProof/>
        </w:rPr>
        <w:fldChar w:fldCharType="separate"/>
      </w:r>
      <w:r>
        <w:rPr>
          <w:noProof/>
        </w:rPr>
        <w:t>219</w:t>
      </w:r>
      <w:r>
        <w:rPr>
          <w:noProof/>
        </w:rPr>
        <w:fldChar w:fldCharType="end"/>
      </w:r>
    </w:p>
    <w:p w14:paraId="5BF8D7E5" w14:textId="585D425E"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_Toc209476398 \h </w:instrText>
      </w:r>
      <w:r>
        <w:rPr>
          <w:noProof/>
        </w:rPr>
      </w:r>
      <w:r>
        <w:rPr>
          <w:noProof/>
        </w:rPr>
        <w:fldChar w:fldCharType="separate"/>
      </w:r>
      <w:r>
        <w:rPr>
          <w:noProof/>
        </w:rPr>
        <w:t>219</w:t>
      </w:r>
      <w:r>
        <w:rPr>
          <w:noProof/>
        </w:rPr>
        <w:fldChar w:fldCharType="end"/>
      </w:r>
    </w:p>
    <w:p w14:paraId="747F4CC5" w14:textId="6EDB046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_Toc209476399 \h </w:instrText>
      </w:r>
      <w:r>
        <w:rPr>
          <w:noProof/>
        </w:rPr>
      </w:r>
      <w:r>
        <w:rPr>
          <w:noProof/>
        </w:rPr>
        <w:fldChar w:fldCharType="separate"/>
      </w:r>
      <w:r>
        <w:rPr>
          <w:noProof/>
        </w:rPr>
        <w:t>220</w:t>
      </w:r>
      <w:r>
        <w:rPr>
          <w:noProof/>
        </w:rPr>
        <w:fldChar w:fldCharType="end"/>
      </w:r>
    </w:p>
    <w:p w14:paraId="52B126F0" w14:textId="4B65C1D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_Toc209476400 \h </w:instrText>
      </w:r>
      <w:r>
        <w:rPr>
          <w:noProof/>
        </w:rPr>
      </w:r>
      <w:r>
        <w:rPr>
          <w:noProof/>
        </w:rPr>
        <w:fldChar w:fldCharType="separate"/>
      </w:r>
      <w:r>
        <w:rPr>
          <w:noProof/>
        </w:rPr>
        <w:t>220</w:t>
      </w:r>
      <w:r>
        <w:rPr>
          <w:noProof/>
        </w:rPr>
        <w:fldChar w:fldCharType="end"/>
      </w:r>
    </w:p>
    <w:p w14:paraId="712FAB50" w14:textId="5E96C3B8"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_Toc209476401 \h </w:instrText>
      </w:r>
      <w:r>
        <w:rPr>
          <w:noProof/>
        </w:rPr>
      </w:r>
      <w:r>
        <w:rPr>
          <w:noProof/>
        </w:rPr>
        <w:fldChar w:fldCharType="separate"/>
      </w:r>
      <w:r>
        <w:rPr>
          <w:noProof/>
        </w:rPr>
        <w:t>221</w:t>
      </w:r>
      <w:r>
        <w:rPr>
          <w:noProof/>
        </w:rPr>
        <w:fldChar w:fldCharType="end"/>
      </w:r>
    </w:p>
    <w:p w14:paraId="4CCC0C01" w14:textId="0D058AC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_Toc209476402 \h </w:instrText>
      </w:r>
      <w:r>
        <w:rPr>
          <w:noProof/>
        </w:rPr>
      </w:r>
      <w:r>
        <w:rPr>
          <w:noProof/>
        </w:rPr>
        <w:fldChar w:fldCharType="separate"/>
      </w:r>
      <w:r>
        <w:rPr>
          <w:noProof/>
        </w:rPr>
        <w:t>221</w:t>
      </w:r>
      <w:r>
        <w:rPr>
          <w:noProof/>
        </w:rPr>
        <w:fldChar w:fldCharType="end"/>
      </w:r>
    </w:p>
    <w:p w14:paraId="4AF56A97" w14:textId="0389AD02"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_Toc209476403 \h </w:instrText>
      </w:r>
      <w:r>
        <w:rPr>
          <w:noProof/>
        </w:rPr>
      </w:r>
      <w:r>
        <w:rPr>
          <w:noProof/>
        </w:rPr>
        <w:fldChar w:fldCharType="separate"/>
      </w:r>
      <w:r>
        <w:rPr>
          <w:noProof/>
        </w:rPr>
        <w:t>221</w:t>
      </w:r>
      <w:r>
        <w:rPr>
          <w:noProof/>
        </w:rPr>
        <w:fldChar w:fldCharType="end"/>
      </w:r>
    </w:p>
    <w:p w14:paraId="4406EFBB" w14:textId="5D1240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_Toc209476404 \h </w:instrText>
      </w:r>
      <w:r>
        <w:rPr>
          <w:noProof/>
        </w:rPr>
      </w:r>
      <w:r>
        <w:rPr>
          <w:noProof/>
        </w:rPr>
        <w:fldChar w:fldCharType="separate"/>
      </w:r>
      <w:r>
        <w:rPr>
          <w:noProof/>
        </w:rPr>
        <w:t>221</w:t>
      </w:r>
      <w:r>
        <w:rPr>
          <w:noProof/>
        </w:rPr>
        <w:fldChar w:fldCharType="end"/>
      </w:r>
    </w:p>
    <w:p w14:paraId="5927C0B5" w14:textId="31E883C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_Toc209476405 \h </w:instrText>
      </w:r>
      <w:r>
        <w:rPr>
          <w:noProof/>
        </w:rPr>
      </w:r>
      <w:r>
        <w:rPr>
          <w:noProof/>
        </w:rPr>
        <w:fldChar w:fldCharType="separate"/>
      </w:r>
      <w:r>
        <w:rPr>
          <w:noProof/>
        </w:rPr>
        <w:t>222</w:t>
      </w:r>
      <w:r>
        <w:rPr>
          <w:noProof/>
        </w:rPr>
        <w:fldChar w:fldCharType="end"/>
      </w:r>
    </w:p>
    <w:p w14:paraId="6518CF8C" w14:textId="5D6CF11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_Toc209476406 \h </w:instrText>
      </w:r>
      <w:r>
        <w:rPr>
          <w:noProof/>
        </w:rPr>
      </w:r>
      <w:r>
        <w:rPr>
          <w:noProof/>
        </w:rPr>
        <w:fldChar w:fldCharType="separate"/>
      </w:r>
      <w:r>
        <w:rPr>
          <w:noProof/>
        </w:rPr>
        <w:t>222</w:t>
      </w:r>
      <w:r>
        <w:rPr>
          <w:noProof/>
        </w:rPr>
        <w:fldChar w:fldCharType="end"/>
      </w:r>
    </w:p>
    <w:p w14:paraId="03DF0801" w14:textId="5E852DC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_Toc209476407 \h </w:instrText>
      </w:r>
      <w:r>
        <w:rPr>
          <w:noProof/>
        </w:rPr>
      </w:r>
      <w:r>
        <w:rPr>
          <w:noProof/>
        </w:rPr>
        <w:fldChar w:fldCharType="separate"/>
      </w:r>
      <w:r>
        <w:rPr>
          <w:noProof/>
        </w:rPr>
        <w:t>222</w:t>
      </w:r>
      <w:r>
        <w:rPr>
          <w:noProof/>
        </w:rPr>
        <w:fldChar w:fldCharType="end"/>
      </w:r>
    </w:p>
    <w:p w14:paraId="1E42AF2F" w14:textId="45434C6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_Toc209476408 \h </w:instrText>
      </w:r>
      <w:r>
        <w:rPr>
          <w:noProof/>
        </w:rPr>
      </w:r>
      <w:r>
        <w:rPr>
          <w:noProof/>
        </w:rPr>
        <w:fldChar w:fldCharType="separate"/>
      </w:r>
      <w:r>
        <w:rPr>
          <w:noProof/>
        </w:rPr>
        <w:t>222</w:t>
      </w:r>
      <w:r>
        <w:rPr>
          <w:noProof/>
        </w:rPr>
        <w:fldChar w:fldCharType="end"/>
      </w:r>
    </w:p>
    <w:p w14:paraId="7F4766FA" w14:textId="606A0DCB"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_Toc209476409 \h </w:instrText>
      </w:r>
      <w:r>
        <w:rPr>
          <w:noProof/>
        </w:rPr>
      </w:r>
      <w:r>
        <w:rPr>
          <w:noProof/>
        </w:rPr>
        <w:fldChar w:fldCharType="separate"/>
      </w:r>
      <w:r>
        <w:rPr>
          <w:noProof/>
        </w:rPr>
        <w:t>222</w:t>
      </w:r>
      <w:r>
        <w:rPr>
          <w:noProof/>
        </w:rPr>
        <w:fldChar w:fldCharType="end"/>
      </w:r>
    </w:p>
    <w:p w14:paraId="71467AE8" w14:textId="195DE200"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_Toc209476410 \h </w:instrText>
      </w:r>
      <w:r>
        <w:rPr>
          <w:noProof/>
        </w:rPr>
      </w:r>
      <w:r>
        <w:rPr>
          <w:noProof/>
        </w:rPr>
        <w:fldChar w:fldCharType="separate"/>
      </w:r>
      <w:r>
        <w:rPr>
          <w:noProof/>
        </w:rPr>
        <w:t>223</w:t>
      </w:r>
      <w:r>
        <w:rPr>
          <w:noProof/>
        </w:rPr>
        <w:fldChar w:fldCharType="end"/>
      </w:r>
    </w:p>
    <w:p w14:paraId="37E5FA50" w14:textId="2D178DE1"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_Toc209476411 \h </w:instrText>
      </w:r>
      <w:r>
        <w:rPr>
          <w:noProof/>
        </w:rPr>
      </w:r>
      <w:r>
        <w:rPr>
          <w:noProof/>
        </w:rPr>
        <w:fldChar w:fldCharType="separate"/>
      </w:r>
      <w:r>
        <w:rPr>
          <w:noProof/>
        </w:rPr>
        <w:t>223</w:t>
      </w:r>
      <w:r>
        <w:rPr>
          <w:noProof/>
        </w:rPr>
        <w:fldChar w:fldCharType="end"/>
      </w:r>
    </w:p>
    <w:p w14:paraId="0CC0956C" w14:textId="5D53792D"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sidRPr="009B7C4A">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9B7C4A">
        <w:rPr>
          <w:rFonts w:eastAsia="Times New Roman"/>
          <w:noProof/>
        </w:rPr>
        <w:t>Enumeration: PduSessionStatus</w:t>
      </w:r>
      <w:r>
        <w:rPr>
          <w:noProof/>
        </w:rPr>
        <w:tab/>
      </w:r>
      <w:r>
        <w:rPr>
          <w:noProof/>
        </w:rPr>
        <w:fldChar w:fldCharType="begin" w:fldLock="1"/>
      </w:r>
      <w:r>
        <w:rPr>
          <w:noProof/>
        </w:rPr>
        <w:instrText xml:space="preserve"> PAGEREF _Toc209476412 \h </w:instrText>
      </w:r>
      <w:r>
        <w:rPr>
          <w:noProof/>
        </w:rPr>
      </w:r>
      <w:r>
        <w:rPr>
          <w:noProof/>
        </w:rPr>
        <w:fldChar w:fldCharType="separate"/>
      </w:r>
      <w:r>
        <w:rPr>
          <w:noProof/>
        </w:rPr>
        <w:t>223</w:t>
      </w:r>
      <w:r>
        <w:rPr>
          <w:noProof/>
        </w:rPr>
        <w:fldChar w:fldCharType="end"/>
      </w:r>
    </w:p>
    <w:p w14:paraId="53311937" w14:textId="094AA8F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_Toc209476413 \h </w:instrText>
      </w:r>
      <w:r>
        <w:rPr>
          <w:noProof/>
        </w:rPr>
      </w:r>
      <w:r>
        <w:rPr>
          <w:noProof/>
        </w:rPr>
        <w:fldChar w:fldCharType="separate"/>
      </w:r>
      <w:r>
        <w:rPr>
          <w:noProof/>
        </w:rPr>
        <w:t>223</w:t>
      </w:r>
      <w:r>
        <w:rPr>
          <w:noProof/>
        </w:rPr>
        <w:fldChar w:fldCharType="end"/>
      </w:r>
    </w:p>
    <w:p w14:paraId="1DA129AD" w14:textId="2AF7DB8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_Toc209476414 \h </w:instrText>
      </w:r>
      <w:r>
        <w:rPr>
          <w:noProof/>
        </w:rPr>
      </w:r>
      <w:r>
        <w:rPr>
          <w:noProof/>
        </w:rPr>
        <w:fldChar w:fldCharType="separate"/>
      </w:r>
      <w:r>
        <w:rPr>
          <w:noProof/>
        </w:rPr>
        <w:t>224</w:t>
      </w:r>
      <w:r>
        <w:rPr>
          <w:noProof/>
        </w:rPr>
        <w:fldChar w:fldCharType="end"/>
      </w:r>
    </w:p>
    <w:p w14:paraId="4AC88B64" w14:textId="1A789899"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_Toc209476415 \h </w:instrText>
      </w:r>
      <w:r>
        <w:rPr>
          <w:noProof/>
        </w:rPr>
      </w:r>
      <w:r>
        <w:rPr>
          <w:noProof/>
        </w:rPr>
        <w:fldChar w:fldCharType="separate"/>
      </w:r>
      <w:r>
        <w:rPr>
          <w:noProof/>
        </w:rPr>
        <w:t>224</w:t>
      </w:r>
      <w:r>
        <w:rPr>
          <w:noProof/>
        </w:rPr>
        <w:fldChar w:fldCharType="end"/>
      </w:r>
    </w:p>
    <w:p w14:paraId="0A98685A" w14:textId="7C29A1F6"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_Toc209476416 \h </w:instrText>
      </w:r>
      <w:r>
        <w:rPr>
          <w:noProof/>
        </w:rPr>
      </w:r>
      <w:r>
        <w:rPr>
          <w:noProof/>
        </w:rPr>
        <w:fldChar w:fldCharType="separate"/>
      </w:r>
      <w:r>
        <w:rPr>
          <w:noProof/>
        </w:rPr>
        <w:t>224</w:t>
      </w:r>
      <w:r>
        <w:rPr>
          <w:noProof/>
        </w:rPr>
        <w:fldChar w:fldCharType="end"/>
      </w:r>
    </w:p>
    <w:p w14:paraId="13E80330" w14:textId="3BB6F80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_Toc209476417 \h </w:instrText>
      </w:r>
      <w:r>
        <w:rPr>
          <w:noProof/>
        </w:rPr>
      </w:r>
      <w:r>
        <w:rPr>
          <w:noProof/>
        </w:rPr>
        <w:fldChar w:fldCharType="separate"/>
      </w:r>
      <w:r>
        <w:rPr>
          <w:noProof/>
        </w:rPr>
        <w:t>224</w:t>
      </w:r>
      <w:r>
        <w:rPr>
          <w:noProof/>
        </w:rPr>
        <w:fldChar w:fldCharType="end"/>
      </w:r>
    </w:p>
    <w:p w14:paraId="46CF0EA5" w14:textId="2B69E84F"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_Toc209476418 \h </w:instrText>
      </w:r>
      <w:r>
        <w:rPr>
          <w:noProof/>
        </w:rPr>
      </w:r>
      <w:r>
        <w:rPr>
          <w:noProof/>
        </w:rPr>
        <w:fldChar w:fldCharType="separate"/>
      </w:r>
      <w:r>
        <w:rPr>
          <w:noProof/>
        </w:rPr>
        <w:t>224</w:t>
      </w:r>
      <w:r>
        <w:rPr>
          <w:noProof/>
        </w:rPr>
        <w:fldChar w:fldCharType="end"/>
      </w:r>
    </w:p>
    <w:p w14:paraId="1071B15A" w14:textId="792A7483"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_Toc209476419 \h </w:instrText>
      </w:r>
      <w:r>
        <w:rPr>
          <w:noProof/>
        </w:rPr>
      </w:r>
      <w:r>
        <w:rPr>
          <w:noProof/>
        </w:rPr>
        <w:fldChar w:fldCharType="separate"/>
      </w:r>
      <w:r>
        <w:rPr>
          <w:noProof/>
        </w:rPr>
        <w:t>225</w:t>
      </w:r>
      <w:r>
        <w:rPr>
          <w:noProof/>
        </w:rPr>
        <w:fldChar w:fldCharType="end"/>
      </w:r>
    </w:p>
    <w:p w14:paraId="74AD8243" w14:textId="52F3595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_Toc209476420 \h </w:instrText>
      </w:r>
      <w:r>
        <w:rPr>
          <w:noProof/>
        </w:rPr>
      </w:r>
      <w:r>
        <w:rPr>
          <w:noProof/>
        </w:rPr>
        <w:fldChar w:fldCharType="separate"/>
      </w:r>
      <w:r>
        <w:rPr>
          <w:noProof/>
        </w:rPr>
        <w:t>225</w:t>
      </w:r>
      <w:r>
        <w:rPr>
          <w:noProof/>
        </w:rPr>
        <w:fldChar w:fldCharType="end"/>
      </w:r>
    </w:p>
    <w:p w14:paraId="3F6B49DD" w14:textId="141BA94C"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_Toc209476421 \h </w:instrText>
      </w:r>
      <w:r>
        <w:rPr>
          <w:noProof/>
        </w:rPr>
      </w:r>
      <w:r>
        <w:rPr>
          <w:noProof/>
        </w:rPr>
        <w:fldChar w:fldCharType="separate"/>
      </w:r>
      <w:r>
        <w:rPr>
          <w:noProof/>
        </w:rPr>
        <w:t>225</w:t>
      </w:r>
      <w:r>
        <w:rPr>
          <w:noProof/>
        </w:rPr>
        <w:fldChar w:fldCharType="end"/>
      </w:r>
    </w:p>
    <w:p w14:paraId="11FD7124" w14:textId="5421595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_Toc209476422 \h </w:instrText>
      </w:r>
      <w:r>
        <w:rPr>
          <w:noProof/>
        </w:rPr>
      </w:r>
      <w:r>
        <w:rPr>
          <w:noProof/>
        </w:rPr>
        <w:fldChar w:fldCharType="separate"/>
      </w:r>
      <w:r>
        <w:rPr>
          <w:noProof/>
        </w:rPr>
        <w:t>225</w:t>
      </w:r>
      <w:r>
        <w:rPr>
          <w:noProof/>
        </w:rPr>
        <w:fldChar w:fldCharType="end"/>
      </w:r>
    </w:p>
    <w:p w14:paraId="42EA1AFD" w14:textId="09F45195"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_Toc209476423 \h </w:instrText>
      </w:r>
      <w:r>
        <w:rPr>
          <w:noProof/>
        </w:rPr>
      </w:r>
      <w:r>
        <w:rPr>
          <w:noProof/>
        </w:rPr>
        <w:fldChar w:fldCharType="separate"/>
      </w:r>
      <w:r>
        <w:rPr>
          <w:noProof/>
        </w:rPr>
        <w:t>225</w:t>
      </w:r>
      <w:r>
        <w:rPr>
          <w:noProof/>
        </w:rPr>
        <w:fldChar w:fldCharType="end"/>
      </w:r>
    </w:p>
    <w:p w14:paraId="2A1A3C7F" w14:textId="49E9EB9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_Toc209476424 \h </w:instrText>
      </w:r>
      <w:r>
        <w:rPr>
          <w:noProof/>
        </w:rPr>
      </w:r>
      <w:r>
        <w:rPr>
          <w:noProof/>
        </w:rPr>
        <w:fldChar w:fldCharType="separate"/>
      </w:r>
      <w:r>
        <w:rPr>
          <w:noProof/>
        </w:rPr>
        <w:t>228</w:t>
      </w:r>
      <w:r>
        <w:rPr>
          <w:noProof/>
        </w:rPr>
        <w:fldChar w:fldCharType="end"/>
      </w:r>
    </w:p>
    <w:p w14:paraId="4B8F8CC8" w14:textId="41BE4186"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_Toc209476425 \h </w:instrText>
      </w:r>
      <w:r>
        <w:rPr>
          <w:noProof/>
        </w:rPr>
      </w:r>
      <w:r>
        <w:rPr>
          <w:noProof/>
        </w:rPr>
        <w:fldChar w:fldCharType="separate"/>
      </w:r>
      <w:r>
        <w:rPr>
          <w:noProof/>
        </w:rPr>
        <w:t>234</w:t>
      </w:r>
      <w:r>
        <w:rPr>
          <w:noProof/>
        </w:rPr>
        <w:fldChar w:fldCharType="end"/>
      </w:r>
    </w:p>
    <w:p w14:paraId="5D18BAC8" w14:textId="03180B5B"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_Toc209476426 \h </w:instrText>
      </w:r>
      <w:r>
        <w:rPr>
          <w:noProof/>
        </w:rPr>
      </w:r>
      <w:r>
        <w:rPr>
          <w:noProof/>
        </w:rPr>
        <w:fldChar w:fldCharType="separate"/>
      </w:r>
      <w:r>
        <w:rPr>
          <w:noProof/>
        </w:rPr>
        <w:t>235</w:t>
      </w:r>
      <w:r>
        <w:rPr>
          <w:noProof/>
        </w:rPr>
        <w:fldChar w:fldCharType="end"/>
      </w:r>
    </w:p>
    <w:p w14:paraId="18C27A9A" w14:textId="0BBC8A8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_Toc209476427 \h </w:instrText>
      </w:r>
      <w:r>
        <w:rPr>
          <w:noProof/>
        </w:rPr>
      </w:r>
      <w:r>
        <w:rPr>
          <w:noProof/>
        </w:rPr>
        <w:fldChar w:fldCharType="separate"/>
      </w:r>
      <w:r>
        <w:rPr>
          <w:noProof/>
        </w:rPr>
        <w:t>235</w:t>
      </w:r>
      <w:r>
        <w:rPr>
          <w:noProof/>
        </w:rPr>
        <w:fldChar w:fldCharType="end"/>
      </w:r>
    </w:p>
    <w:p w14:paraId="77E627A8" w14:textId="1EEF748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_Toc209476428 \h </w:instrText>
      </w:r>
      <w:r>
        <w:rPr>
          <w:noProof/>
        </w:rPr>
      </w:r>
      <w:r>
        <w:rPr>
          <w:noProof/>
        </w:rPr>
        <w:fldChar w:fldCharType="separate"/>
      </w:r>
      <w:r>
        <w:rPr>
          <w:noProof/>
        </w:rPr>
        <w:t>235</w:t>
      </w:r>
      <w:r>
        <w:rPr>
          <w:noProof/>
        </w:rPr>
        <w:fldChar w:fldCharType="end"/>
      </w:r>
    </w:p>
    <w:p w14:paraId="538C3D55" w14:textId="416D43D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_Toc209476429 \h </w:instrText>
      </w:r>
      <w:r>
        <w:rPr>
          <w:noProof/>
        </w:rPr>
      </w:r>
      <w:r>
        <w:rPr>
          <w:noProof/>
        </w:rPr>
        <w:fldChar w:fldCharType="separate"/>
      </w:r>
      <w:r>
        <w:rPr>
          <w:noProof/>
        </w:rPr>
        <w:t>277</w:t>
      </w:r>
      <w:r>
        <w:rPr>
          <w:noProof/>
        </w:rPr>
        <w:fldChar w:fldCharType="end"/>
      </w:r>
    </w:p>
    <w:p w14:paraId="4619D5E6" w14:textId="5D5EBDD7"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_Toc209476430 \h </w:instrText>
      </w:r>
      <w:r>
        <w:rPr>
          <w:noProof/>
        </w:rPr>
      </w:r>
      <w:r>
        <w:rPr>
          <w:noProof/>
        </w:rPr>
        <w:fldChar w:fldCharType="separate"/>
      </w:r>
      <w:r>
        <w:rPr>
          <w:noProof/>
        </w:rPr>
        <w:t>277</w:t>
      </w:r>
      <w:r>
        <w:rPr>
          <w:noProof/>
        </w:rPr>
        <w:fldChar w:fldCharType="end"/>
      </w:r>
    </w:p>
    <w:p w14:paraId="682FA13C" w14:textId="6E860D2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_Toc209476431 \h </w:instrText>
      </w:r>
      <w:r>
        <w:rPr>
          <w:noProof/>
        </w:rPr>
      </w:r>
      <w:r>
        <w:rPr>
          <w:noProof/>
        </w:rPr>
        <w:fldChar w:fldCharType="separate"/>
      </w:r>
      <w:r>
        <w:rPr>
          <w:noProof/>
        </w:rPr>
        <w:t>279</w:t>
      </w:r>
      <w:r>
        <w:rPr>
          <w:noProof/>
        </w:rPr>
        <w:fldChar w:fldCharType="end"/>
      </w:r>
    </w:p>
    <w:p w14:paraId="06495BFC" w14:textId="211B79C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_Toc209476432 \h </w:instrText>
      </w:r>
      <w:r>
        <w:rPr>
          <w:noProof/>
        </w:rPr>
      </w:r>
      <w:r>
        <w:rPr>
          <w:noProof/>
        </w:rPr>
        <w:fldChar w:fldCharType="separate"/>
      </w:r>
      <w:r>
        <w:rPr>
          <w:noProof/>
        </w:rPr>
        <w:t>279</w:t>
      </w:r>
      <w:r>
        <w:rPr>
          <w:noProof/>
        </w:rPr>
        <w:fldChar w:fldCharType="end"/>
      </w:r>
    </w:p>
    <w:p w14:paraId="475A7636" w14:textId="3FEF55D9"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_Toc209476433 \h </w:instrText>
      </w:r>
      <w:r>
        <w:rPr>
          <w:noProof/>
        </w:rPr>
      </w:r>
      <w:r>
        <w:rPr>
          <w:noProof/>
        </w:rPr>
        <w:fldChar w:fldCharType="separate"/>
      </w:r>
      <w:r>
        <w:rPr>
          <w:noProof/>
        </w:rPr>
        <w:t>279</w:t>
      </w:r>
      <w:r>
        <w:rPr>
          <w:noProof/>
        </w:rPr>
        <w:fldChar w:fldCharType="end"/>
      </w:r>
    </w:p>
    <w:p w14:paraId="7475E123" w14:textId="06D8D44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_Toc209476434 \h </w:instrText>
      </w:r>
      <w:r>
        <w:rPr>
          <w:noProof/>
        </w:rPr>
      </w:r>
      <w:r>
        <w:rPr>
          <w:noProof/>
        </w:rPr>
        <w:fldChar w:fldCharType="separate"/>
      </w:r>
      <w:r>
        <w:rPr>
          <w:noProof/>
        </w:rPr>
        <w:t>281</w:t>
      </w:r>
      <w:r>
        <w:rPr>
          <w:noProof/>
        </w:rPr>
        <w:fldChar w:fldCharType="end"/>
      </w:r>
    </w:p>
    <w:p w14:paraId="694AEEA7" w14:textId="342E74B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_Toc209476435 \h </w:instrText>
      </w:r>
      <w:r>
        <w:rPr>
          <w:noProof/>
        </w:rPr>
      </w:r>
      <w:r>
        <w:rPr>
          <w:noProof/>
        </w:rPr>
        <w:fldChar w:fldCharType="separate"/>
      </w:r>
      <w:r>
        <w:rPr>
          <w:noProof/>
        </w:rPr>
        <w:t>281</w:t>
      </w:r>
      <w:r>
        <w:rPr>
          <w:noProof/>
        </w:rPr>
        <w:fldChar w:fldCharType="end"/>
      </w:r>
    </w:p>
    <w:p w14:paraId="7AB26F15" w14:textId="3666114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_Toc209476436 \h </w:instrText>
      </w:r>
      <w:r>
        <w:rPr>
          <w:noProof/>
        </w:rPr>
      </w:r>
      <w:r>
        <w:rPr>
          <w:noProof/>
        </w:rPr>
        <w:fldChar w:fldCharType="separate"/>
      </w:r>
      <w:r>
        <w:rPr>
          <w:noProof/>
        </w:rPr>
        <w:t>281</w:t>
      </w:r>
      <w:r>
        <w:rPr>
          <w:noProof/>
        </w:rPr>
        <w:fldChar w:fldCharType="end"/>
      </w:r>
    </w:p>
    <w:p w14:paraId="2A5C607B" w14:textId="335E275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_Toc209476437 \h </w:instrText>
      </w:r>
      <w:r>
        <w:rPr>
          <w:noProof/>
        </w:rPr>
      </w:r>
      <w:r>
        <w:rPr>
          <w:noProof/>
        </w:rPr>
        <w:fldChar w:fldCharType="separate"/>
      </w:r>
      <w:r>
        <w:rPr>
          <w:noProof/>
        </w:rPr>
        <w:t>282</w:t>
      </w:r>
      <w:r>
        <w:rPr>
          <w:noProof/>
        </w:rPr>
        <w:fldChar w:fldCharType="end"/>
      </w:r>
    </w:p>
    <w:p w14:paraId="34EE1F3C" w14:textId="10863110"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_Toc209476438 \h </w:instrText>
      </w:r>
      <w:r>
        <w:rPr>
          <w:noProof/>
        </w:rPr>
      </w:r>
      <w:r>
        <w:rPr>
          <w:noProof/>
        </w:rPr>
        <w:fldChar w:fldCharType="separate"/>
      </w:r>
      <w:r>
        <w:rPr>
          <w:noProof/>
        </w:rPr>
        <w:t>282</w:t>
      </w:r>
      <w:r>
        <w:rPr>
          <w:noProof/>
        </w:rPr>
        <w:fldChar w:fldCharType="end"/>
      </w:r>
    </w:p>
    <w:p w14:paraId="2E30FE64" w14:textId="497163E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_Toc209476439 \h </w:instrText>
      </w:r>
      <w:r>
        <w:rPr>
          <w:noProof/>
        </w:rPr>
      </w:r>
      <w:r>
        <w:rPr>
          <w:noProof/>
        </w:rPr>
        <w:fldChar w:fldCharType="separate"/>
      </w:r>
      <w:r>
        <w:rPr>
          <w:noProof/>
        </w:rPr>
        <w:t>283</w:t>
      </w:r>
      <w:r>
        <w:rPr>
          <w:noProof/>
        </w:rPr>
        <w:fldChar w:fldCharType="end"/>
      </w:r>
    </w:p>
    <w:p w14:paraId="289C01A5" w14:textId="6F6AA83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_Toc209476440 \h </w:instrText>
      </w:r>
      <w:r>
        <w:rPr>
          <w:noProof/>
        </w:rPr>
      </w:r>
      <w:r>
        <w:rPr>
          <w:noProof/>
        </w:rPr>
        <w:fldChar w:fldCharType="separate"/>
      </w:r>
      <w:r>
        <w:rPr>
          <w:noProof/>
        </w:rPr>
        <w:t>283</w:t>
      </w:r>
      <w:r>
        <w:rPr>
          <w:noProof/>
        </w:rPr>
        <w:fldChar w:fldCharType="end"/>
      </w:r>
    </w:p>
    <w:p w14:paraId="03F7DD14" w14:textId="4EA5221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_Toc209476441 \h </w:instrText>
      </w:r>
      <w:r>
        <w:rPr>
          <w:noProof/>
        </w:rPr>
      </w:r>
      <w:r>
        <w:rPr>
          <w:noProof/>
        </w:rPr>
        <w:fldChar w:fldCharType="separate"/>
      </w:r>
      <w:r>
        <w:rPr>
          <w:noProof/>
        </w:rPr>
        <w:t>284</w:t>
      </w:r>
      <w:r>
        <w:rPr>
          <w:noProof/>
        </w:rPr>
        <w:fldChar w:fldCharType="end"/>
      </w:r>
    </w:p>
    <w:p w14:paraId="56E8FC57" w14:textId="07CF964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_Toc209476442 \h </w:instrText>
      </w:r>
      <w:r>
        <w:rPr>
          <w:noProof/>
        </w:rPr>
      </w:r>
      <w:r>
        <w:rPr>
          <w:noProof/>
        </w:rPr>
        <w:fldChar w:fldCharType="separate"/>
      </w:r>
      <w:r>
        <w:rPr>
          <w:noProof/>
        </w:rPr>
        <w:t>284</w:t>
      </w:r>
      <w:r>
        <w:rPr>
          <w:noProof/>
        </w:rPr>
        <w:fldChar w:fldCharType="end"/>
      </w:r>
    </w:p>
    <w:p w14:paraId="432578A9" w14:textId="550092A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_Toc209476443 \h </w:instrText>
      </w:r>
      <w:r>
        <w:rPr>
          <w:noProof/>
        </w:rPr>
      </w:r>
      <w:r>
        <w:rPr>
          <w:noProof/>
        </w:rPr>
        <w:fldChar w:fldCharType="separate"/>
      </w:r>
      <w:r>
        <w:rPr>
          <w:noProof/>
        </w:rPr>
        <w:t>284</w:t>
      </w:r>
      <w:r>
        <w:rPr>
          <w:noProof/>
        </w:rPr>
        <w:fldChar w:fldCharType="end"/>
      </w:r>
    </w:p>
    <w:p w14:paraId="0F92CA2F" w14:textId="175D77E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_Toc209476444 \h </w:instrText>
      </w:r>
      <w:r>
        <w:rPr>
          <w:noProof/>
        </w:rPr>
      </w:r>
      <w:r>
        <w:rPr>
          <w:noProof/>
        </w:rPr>
        <w:fldChar w:fldCharType="separate"/>
      </w:r>
      <w:r>
        <w:rPr>
          <w:noProof/>
        </w:rPr>
        <w:t>285</w:t>
      </w:r>
      <w:r>
        <w:rPr>
          <w:noProof/>
        </w:rPr>
        <w:fldChar w:fldCharType="end"/>
      </w:r>
    </w:p>
    <w:p w14:paraId="0D6317F0" w14:textId="12DD70A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_Toc209476445 \h </w:instrText>
      </w:r>
      <w:r>
        <w:rPr>
          <w:noProof/>
        </w:rPr>
      </w:r>
      <w:r>
        <w:rPr>
          <w:noProof/>
        </w:rPr>
        <w:fldChar w:fldCharType="separate"/>
      </w:r>
      <w:r>
        <w:rPr>
          <w:noProof/>
        </w:rPr>
        <w:t>285</w:t>
      </w:r>
      <w:r>
        <w:rPr>
          <w:noProof/>
        </w:rPr>
        <w:fldChar w:fldCharType="end"/>
      </w:r>
    </w:p>
    <w:p w14:paraId="2D9A01C5" w14:textId="0DDBE3EF"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_Toc209476446 \h </w:instrText>
      </w:r>
      <w:r>
        <w:rPr>
          <w:noProof/>
        </w:rPr>
      </w:r>
      <w:r>
        <w:rPr>
          <w:noProof/>
        </w:rPr>
        <w:fldChar w:fldCharType="separate"/>
      </w:r>
      <w:r>
        <w:rPr>
          <w:noProof/>
        </w:rPr>
        <w:t>286</w:t>
      </w:r>
      <w:r>
        <w:rPr>
          <w:noProof/>
        </w:rPr>
        <w:fldChar w:fldCharType="end"/>
      </w:r>
    </w:p>
    <w:p w14:paraId="0842A329" w14:textId="44B4C8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_Toc209476447 \h </w:instrText>
      </w:r>
      <w:r>
        <w:rPr>
          <w:noProof/>
        </w:rPr>
      </w:r>
      <w:r>
        <w:rPr>
          <w:noProof/>
        </w:rPr>
        <w:fldChar w:fldCharType="separate"/>
      </w:r>
      <w:r>
        <w:rPr>
          <w:noProof/>
        </w:rPr>
        <w:t>286</w:t>
      </w:r>
      <w:r>
        <w:rPr>
          <w:noProof/>
        </w:rPr>
        <w:fldChar w:fldCharType="end"/>
      </w:r>
    </w:p>
    <w:p w14:paraId="7F79FF08" w14:textId="43F8AEF1"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_Toc209476448 \h </w:instrText>
      </w:r>
      <w:r>
        <w:rPr>
          <w:noProof/>
        </w:rPr>
      </w:r>
      <w:r>
        <w:rPr>
          <w:noProof/>
        </w:rPr>
        <w:fldChar w:fldCharType="separate"/>
      </w:r>
      <w:r>
        <w:rPr>
          <w:noProof/>
        </w:rPr>
        <w:t>286</w:t>
      </w:r>
      <w:r>
        <w:rPr>
          <w:noProof/>
        </w:rPr>
        <w:fldChar w:fldCharType="end"/>
      </w:r>
    </w:p>
    <w:p w14:paraId="0639DD61" w14:textId="0B45CFF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9B7C4A">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_Toc209476449 \h </w:instrText>
      </w:r>
      <w:r>
        <w:rPr>
          <w:noProof/>
        </w:rPr>
      </w:r>
      <w:r>
        <w:rPr>
          <w:noProof/>
        </w:rPr>
        <w:fldChar w:fldCharType="separate"/>
      </w:r>
      <w:r>
        <w:rPr>
          <w:noProof/>
        </w:rPr>
        <w:t>287</w:t>
      </w:r>
      <w:r>
        <w:rPr>
          <w:noProof/>
        </w:rPr>
        <w:fldChar w:fldCharType="end"/>
      </w:r>
    </w:p>
    <w:p w14:paraId="74EE954C" w14:textId="4DEC02A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_Toc209476450 \h </w:instrText>
      </w:r>
      <w:r>
        <w:rPr>
          <w:noProof/>
        </w:rPr>
      </w:r>
      <w:r>
        <w:rPr>
          <w:noProof/>
        </w:rPr>
        <w:fldChar w:fldCharType="separate"/>
      </w:r>
      <w:r>
        <w:rPr>
          <w:noProof/>
        </w:rPr>
        <w:t>288</w:t>
      </w:r>
      <w:r>
        <w:rPr>
          <w:noProof/>
        </w:rPr>
        <w:fldChar w:fldCharType="end"/>
      </w:r>
    </w:p>
    <w:p w14:paraId="7FE27440" w14:textId="7719EF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_Toc209476451 \h </w:instrText>
      </w:r>
      <w:r>
        <w:rPr>
          <w:noProof/>
        </w:rPr>
      </w:r>
      <w:r>
        <w:rPr>
          <w:noProof/>
        </w:rPr>
        <w:fldChar w:fldCharType="separate"/>
      </w:r>
      <w:r>
        <w:rPr>
          <w:noProof/>
        </w:rPr>
        <w:t>289</w:t>
      </w:r>
      <w:r>
        <w:rPr>
          <w:noProof/>
        </w:rPr>
        <w:fldChar w:fldCharType="end"/>
      </w:r>
    </w:p>
    <w:p w14:paraId="2D92ADF7" w14:textId="2867FEFF"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9B7C4A">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_Toc209476452 \h </w:instrText>
      </w:r>
      <w:r>
        <w:rPr>
          <w:noProof/>
        </w:rPr>
      </w:r>
      <w:r>
        <w:rPr>
          <w:noProof/>
        </w:rPr>
        <w:fldChar w:fldCharType="separate"/>
      </w:r>
      <w:r>
        <w:rPr>
          <w:noProof/>
        </w:rPr>
        <w:t>290</w:t>
      </w:r>
      <w:r>
        <w:rPr>
          <w:noProof/>
        </w:rPr>
        <w:fldChar w:fldCharType="end"/>
      </w:r>
    </w:p>
    <w:p w14:paraId="6F28BA2A" w14:textId="137A750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_Toc209476453 \h </w:instrText>
      </w:r>
      <w:r>
        <w:rPr>
          <w:noProof/>
        </w:rPr>
      </w:r>
      <w:r>
        <w:rPr>
          <w:noProof/>
        </w:rPr>
        <w:fldChar w:fldCharType="separate"/>
      </w:r>
      <w:r>
        <w:rPr>
          <w:noProof/>
        </w:rPr>
        <w:t>290</w:t>
      </w:r>
      <w:r>
        <w:rPr>
          <w:noProof/>
        </w:rPr>
        <w:fldChar w:fldCharType="end"/>
      </w:r>
    </w:p>
    <w:p w14:paraId="087ACA82" w14:textId="6F8D70A5"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_Toc209476454 \h </w:instrText>
      </w:r>
      <w:r>
        <w:rPr>
          <w:noProof/>
        </w:rPr>
      </w:r>
      <w:r>
        <w:rPr>
          <w:noProof/>
        </w:rPr>
        <w:fldChar w:fldCharType="separate"/>
      </w:r>
      <w:r>
        <w:rPr>
          <w:noProof/>
        </w:rPr>
        <w:t>291</w:t>
      </w:r>
      <w:r>
        <w:rPr>
          <w:noProof/>
        </w:rPr>
        <w:fldChar w:fldCharType="end"/>
      </w:r>
    </w:p>
    <w:p w14:paraId="69B78A68" w14:textId="205F9EF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_Toc209476455 \h </w:instrText>
      </w:r>
      <w:r>
        <w:rPr>
          <w:noProof/>
        </w:rPr>
      </w:r>
      <w:r>
        <w:rPr>
          <w:noProof/>
        </w:rPr>
        <w:fldChar w:fldCharType="separate"/>
      </w:r>
      <w:r>
        <w:rPr>
          <w:noProof/>
        </w:rPr>
        <w:t>291</w:t>
      </w:r>
      <w:r>
        <w:rPr>
          <w:noProof/>
        </w:rPr>
        <w:fldChar w:fldCharType="end"/>
      </w:r>
    </w:p>
    <w:p w14:paraId="4145A5ED" w14:textId="2EE2486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_Toc209476456 \h </w:instrText>
      </w:r>
      <w:r>
        <w:rPr>
          <w:noProof/>
        </w:rPr>
      </w:r>
      <w:r>
        <w:rPr>
          <w:noProof/>
        </w:rPr>
        <w:fldChar w:fldCharType="separate"/>
      </w:r>
      <w:r>
        <w:rPr>
          <w:noProof/>
        </w:rPr>
        <w:t>291</w:t>
      </w:r>
      <w:r>
        <w:rPr>
          <w:noProof/>
        </w:rPr>
        <w:fldChar w:fldCharType="end"/>
      </w:r>
    </w:p>
    <w:p w14:paraId="27FB4F63" w14:textId="61560BEB"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_Toc209476457 \h </w:instrText>
      </w:r>
      <w:r>
        <w:rPr>
          <w:noProof/>
        </w:rPr>
      </w:r>
      <w:r>
        <w:rPr>
          <w:noProof/>
        </w:rPr>
        <w:fldChar w:fldCharType="separate"/>
      </w:r>
      <w:r>
        <w:rPr>
          <w:noProof/>
        </w:rPr>
        <w:t>291</w:t>
      </w:r>
      <w:r>
        <w:rPr>
          <w:noProof/>
        </w:rPr>
        <w:fldChar w:fldCharType="end"/>
      </w:r>
    </w:p>
    <w:p w14:paraId="6F215E15" w14:textId="46964F9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_Toc209476458 \h </w:instrText>
      </w:r>
      <w:r>
        <w:rPr>
          <w:noProof/>
        </w:rPr>
      </w:r>
      <w:r>
        <w:rPr>
          <w:noProof/>
        </w:rPr>
        <w:fldChar w:fldCharType="separate"/>
      </w:r>
      <w:r>
        <w:rPr>
          <w:noProof/>
        </w:rPr>
        <w:t>291</w:t>
      </w:r>
      <w:r>
        <w:rPr>
          <w:noProof/>
        </w:rPr>
        <w:fldChar w:fldCharType="end"/>
      </w:r>
    </w:p>
    <w:p w14:paraId="6E2332A7" w14:textId="10193BD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_Toc209476459 \h </w:instrText>
      </w:r>
      <w:r>
        <w:rPr>
          <w:noProof/>
        </w:rPr>
      </w:r>
      <w:r>
        <w:rPr>
          <w:noProof/>
        </w:rPr>
        <w:fldChar w:fldCharType="separate"/>
      </w:r>
      <w:r>
        <w:rPr>
          <w:noProof/>
        </w:rPr>
        <w:t>292</w:t>
      </w:r>
      <w:r>
        <w:rPr>
          <w:noProof/>
        </w:rPr>
        <w:fldChar w:fldCharType="end"/>
      </w:r>
    </w:p>
    <w:p w14:paraId="575B2794" w14:textId="158038F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_Toc209476460 \h </w:instrText>
      </w:r>
      <w:r>
        <w:rPr>
          <w:noProof/>
        </w:rPr>
      </w:r>
      <w:r>
        <w:rPr>
          <w:noProof/>
        </w:rPr>
        <w:fldChar w:fldCharType="separate"/>
      </w:r>
      <w:r>
        <w:rPr>
          <w:noProof/>
        </w:rPr>
        <w:t>292</w:t>
      </w:r>
      <w:r>
        <w:rPr>
          <w:noProof/>
        </w:rPr>
        <w:fldChar w:fldCharType="end"/>
      </w:r>
    </w:p>
    <w:p w14:paraId="5F0A3CCB" w14:textId="4C2DD511"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_Toc209476461 \h </w:instrText>
      </w:r>
      <w:r>
        <w:rPr>
          <w:noProof/>
        </w:rPr>
      </w:r>
      <w:r>
        <w:rPr>
          <w:noProof/>
        </w:rPr>
        <w:fldChar w:fldCharType="separate"/>
      </w:r>
      <w:r>
        <w:rPr>
          <w:noProof/>
        </w:rPr>
        <w:t>293</w:t>
      </w:r>
      <w:r>
        <w:rPr>
          <w:noProof/>
        </w:rPr>
        <w:fldChar w:fldCharType="end"/>
      </w:r>
    </w:p>
    <w:p w14:paraId="26CB2465" w14:textId="4CC41692"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_Toc209476462 \h </w:instrText>
      </w:r>
      <w:r>
        <w:rPr>
          <w:noProof/>
        </w:rPr>
      </w:r>
      <w:r>
        <w:rPr>
          <w:noProof/>
        </w:rPr>
        <w:fldChar w:fldCharType="separate"/>
      </w:r>
      <w:r>
        <w:rPr>
          <w:noProof/>
        </w:rPr>
        <w:t>293</w:t>
      </w:r>
      <w:r>
        <w:rPr>
          <w:noProof/>
        </w:rPr>
        <w:fldChar w:fldCharType="end"/>
      </w:r>
    </w:p>
    <w:p w14:paraId="5A3FF8B4" w14:textId="1153B028"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Handling of a FLUS session</w:t>
      </w:r>
      <w:r>
        <w:rPr>
          <w:noProof/>
        </w:rPr>
        <w:tab/>
      </w:r>
      <w:r>
        <w:rPr>
          <w:noProof/>
        </w:rPr>
        <w:fldChar w:fldCharType="begin" w:fldLock="1"/>
      </w:r>
      <w:r>
        <w:rPr>
          <w:noProof/>
        </w:rPr>
        <w:instrText xml:space="preserve"> PAGEREF _Toc209476463 \h </w:instrText>
      </w:r>
      <w:r>
        <w:rPr>
          <w:noProof/>
        </w:rPr>
      </w:r>
      <w:r>
        <w:rPr>
          <w:noProof/>
        </w:rPr>
        <w:fldChar w:fldCharType="separate"/>
      </w:r>
      <w:r>
        <w:rPr>
          <w:noProof/>
        </w:rPr>
        <w:t>294</w:t>
      </w:r>
      <w:r>
        <w:rPr>
          <w:noProof/>
        </w:rPr>
        <w:fldChar w:fldCharType="end"/>
      </w:r>
    </w:p>
    <w:p w14:paraId="6334EC34" w14:textId="6C41E8E0"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QoS hint support for data channel media</w:t>
      </w:r>
      <w:r>
        <w:rPr>
          <w:noProof/>
        </w:rPr>
        <w:tab/>
      </w:r>
      <w:r>
        <w:rPr>
          <w:noProof/>
        </w:rPr>
        <w:fldChar w:fldCharType="begin" w:fldLock="1"/>
      </w:r>
      <w:r>
        <w:rPr>
          <w:noProof/>
        </w:rPr>
        <w:instrText xml:space="preserve"> PAGEREF _Toc209476464 \h </w:instrText>
      </w:r>
      <w:r>
        <w:rPr>
          <w:noProof/>
        </w:rPr>
      </w:r>
      <w:r>
        <w:rPr>
          <w:noProof/>
        </w:rPr>
        <w:fldChar w:fldCharType="separate"/>
      </w:r>
      <w:r>
        <w:rPr>
          <w:noProof/>
        </w:rPr>
        <w:t>294</w:t>
      </w:r>
      <w:r>
        <w:rPr>
          <w:noProof/>
        </w:rPr>
        <w:fldChar w:fldCharType="end"/>
      </w:r>
    </w:p>
    <w:p w14:paraId="0056666E" w14:textId="252A8E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_Toc209476465 \h </w:instrText>
      </w:r>
      <w:r>
        <w:rPr>
          <w:noProof/>
        </w:rPr>
      </w:r>
      <w:r>
        <w:rPr>
          <w:noProof/>
        </w:rPr>
        <w:fldChar w:fldCharType="separate"/>
      </w:r>
      <w:r>
        <w:rPr>
          <w:noProof/>
        </w:rPr>
        <w:t>295</w:t>
      </w:r>
      <w:r>
        <w:rPr>
          <w:noProof/>
        </w:rPr>
        <w:fldChar w:fldCharType="end"/>
      </w:r>
    </w:p>
    <w:p w14:paraId="0DA42DC8" w14:textId="26222F8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_Toc209476466 \h </w:instrText>
      </w:r>
      <w:r>
        <w:rPr>
          <w:noProof/>
        </w:rPr>
      </w:r>
      <w:r>
        <w:rPr>
          <w:noProof/>
        </w:rPr>
        <w:fldChar w:fldCharType="separate"/>
      </w:r>
      <w:r>
        <w:rPr>
          <w:noProof/>
        </w:rPr>
        <w:t>295</w:t>
      </w:r>
      <w:r>
        <w:rPr>
          <w:noProof/>
        </w:rPr>
        <w:fldChar w:fldCharType="end"/>
      </w:r>
    </w:p>
    <w:p w14:paraId="6E7CFE63" w14:textId="1285DB9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9B7C4A">
        <w:rPr>
          <w:rFonts w:eastAsia="MS Mincho"/>
          <w:noProof/>
        </w:rPr>
        <w:t>Priority for AF Signalling flow for MPS for Messaging</w:t>
      </w:r>
      <w:r>
        <w:rPr>
          <w:noProof/>
        </w:rPr>
        <w:tab/>
      </w:r>
      <w:r>
        <w:rPr>
          <w:noProof/>
        </w:rPr>
        <w:fldChar w:fldCharType="begin" w:fldLock="1"/>
      </w:r>
      <w:r>
        <w:rPr>
          <w:noProof/>
        </w:rPr>
        <w:instrText xml:space="preserve"> PAGEREF _Toc209476467 \h </w:instrText>
      </w:r>
      <w:r>
        <w:rPr>
          <w:noProof/>
        </w:rPr>
      </w:r>
      <w:r>
        <w:rPr>
          <w:noProof/>
        </w:rPr>
        <w:fldChar w:fldCharType="separate"/>
      </w:r>
      <w:r>
        <w:rPr>
          <w:noProof/>
        </w:rPr>
        <w:t>295</w:t>
      </w:r>
      <w:r>
        <w:rPr>
          <w:noProof/>
        </w:rPr>
        <w:fldChar w:fldCharType="end"/>
      </w:r>
    </w:p>
    <w:p w14:paraId="4C381508" w14:textId="7252890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_Toc209476468 \h </w:instrText>
      </w:r>
      <w:r>
        <w:rPr>
          <w:noProof/>
        </w:rPr>
      </w:r>
      <w:r>
        <w:rPr>
          <w:noProof/>
        </w:rPr>
        <w:fldChar w:fldCharType="separate"/>
      </w:r>
      <w:r>
        <w:rPr>
          <w:noProof/>
        </w:rPr>
        <w:t>296</w:t>
      </w:r>
      <w:r>
        <w:rPr>
          <w:noProof/>
        </w:rPr>
        <w:fldChar w:fldCharType="end"/>
      </w:r>
    </w:p>
    <w:p w14:paraId="1E8BA3B5" w14:textId="16988A7E"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_Toc209476469 \h </w:instrText>
      </w:r>
      <w:r>
        <w:rPr>
          <w:noProof/>
        </w:rPr>
      </w:r>
      <w:r>
        <w:rPr>
          <w:noProof/>
        </w:rPr>
        <w:fldChar w:fldCharType="separate"/>
      </w:r>
      <w:r>
        <w:rPr>
          <w:noProof/>
        </w:rPr>
        <w:t>296</w:t>
      </w:r>
      <w:r>
        <w:rPr>
          <w:noProof/>
        </w:rPr>
        <w:fldChar w:fldCharType="end"/>
      </w:r>
    </w:p>
    <w:p w14:paraId="6E141B63" w14:textId="7B89D36C"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_Toc209476470 \h </w:instrText>
      </w:r>
      <w:r>
        <w:rPr>
          <w:noProof/>
        </w:rPr>
      </w:r>
      <w:r>
        <w:rPr>
          <w:noProof/>
        </w:rPr>
        <w:fldChar w:fldCharType="separate"/>
      </w:r>
      <w:r>
        <w:rPr>
          <w:noProof/>
        </w:rPr>
        <w:t>296</w:t>
      </w:r>
      <w:r>
        <w:rPr>
          <w:noProof/>
        </w:rPr>
        <w:fldChar w:fldCharType="end"/>
      </w:r>
    </w:p>
    <w:p w14:paraId="146B8D7E" w14:textId="75002BD5"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_Toc209476471 \h </w:instrText>
      </w:r>
      <w:r>
        <w:rPr>
          <w:noProof/>
        </w:rPr>
      </w:r>
      <w:r>
        <w:rPr>
          <w:noProof/>
        </w:rPr>
        <w:fldChar w:fldCharType="separate"/>
      </w:r>
      <w:r>
        <w:rPr>
          <w:noProof/>
        </w:rPr>
        <w:t>296</w:t>
      </w:r>
      <w:r>
        <w:rPr>
          <w:noProof/>
        </w:rPr>
        <w:fldChar w:fldCharType="end"/>
      </w:r>
    </w:p>
    <w:p w14:paraId="7D1FDD3B" w14:textId="331B3736"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_Toc209476472 \h </w:instrText>
      </w:r>
      <w:r>
        <w:rPr>
          <w:noProof/>
        </w:rPr>
      </w:r>
      <w:r>
        <w:rPr>
          <w:noProof/>
        </w:rPr>
        <w:fldChar w:fldCharType="separate"/>
      </w:r>
      <w:r>
        <w:rPr>
          <w:noProof/>
        </w:rPr>
        <w:t>297</w:t>
      </w:r>
      <w:r>
        <w:rPr>
          <w:noProof/>
        </w:rPr>
        <w:fldChar w:fldCharType="end"/>
      </w:r>
    </w:p>
    <w:p w14:paraId="4A77250E" w14:textId="07E23B10"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_Toc209476473 \h </w:instrText>
      </w:r>
      <w:r>
        <w:rPr>
          <w:noProof/>
        </w:rPr>
      </w:r>
      <w:r>
        <w:rPr>
          <w:noProof/>
        </w:rPr>
        <w:fldChar w:fldCharType="separate"/>
      </w:r>
      <w:r>
        <w:rPr>
          <w:noProof/>
        </w:rPr>
        <w:t>297</w:t>
      </w:r>
      <w:r>
        <w:rPr>
          <w:noProof/>
        </w:rPr>
        <w:fldChar w:fldCharType="end"/>
      </w:r>
    </w:p>
    <w:p w14:paraId="57D57768" w14:textId="629ADC8E"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_Toc209476474 \h </w:instrText>
      </w:r>
      <w:r>
        <w:rPr>
          <w:noProof/>
        </w:rPr>
      </w:r>
      <w:r>
        <w:rPr>
          <w:noProof/>
        </w:rPr>
        <w:fldChar w:fldCharType="separate"/>
      </w:r>
      <w:r>
        <w:rPr>
          <w:noProof/>
        </w:rPr>
        <w:t>297</w:t>
      </w:r>
      <w:r>
        <w:rPr>
          <w:noProof/>
        </w:rPr>
        <w:fldChar w:fldCharType="end"/>
      </w:r>
    </w:p>
    <w:p w14:paraId="3352AB25" w14:textId="6FE10CED"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_Toc209476475 \h </w:instrText>
      </w:r>
      <w:r>
        <w:rPr>
          <w:noProof/>
        </w:rPr>
      </w:r>
      <w:r>
        <w:rPr>
          <w:noProof/>
        </w:rPr>
        <w:fldChar w:fldCharType="separate"/>
      </w:r>
      <w:r>
        <w:rPr>
          <w:noProof/>
        </w:rPr>
        <w:t>297</w:t>
      </w:r>
      <w:r>
        <w:rPr>
          <w:noProof/>
        </w:rPr>
        <w:fldChar w:fldCharType="end"/>
      </w:r>
    </w:p>
    <w:p w14:paraId="057C8688" w14:textId="661DABB6"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_Toc209476476 \h </w:instrText>
      </w:r>
      <w:r>
        <w:rPr>
          <w:noProof/>
        </w:rPr>
      </w:r>
      <w:r>
        <w:rPr>
          <w:noProof/>
        </w:rPr>
        <w:fldChar w:fldCharType="separate"/>
      </w:r>
      <w:r>
        <w:rPr>
          <w:noProof/>
        </w:rPr>
        <w:t>298</w:t>
      </w:r>
      <w:r>
        <w:rPr>
          <w:noProof/>
        </w:rPr>
        <w:fldChar w:fldCharType="end"/>
      </w:r>
    </w:p>
    <w:p w14:paraId="1541CBF4" w14:textId="5499048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_Toc209476477 \h </w:instrText>
      </w:r>
      <w:r>
        <w:rPr>
          <w:noProof/>
        </w:rPr>
      </w:r>
      <w:r>
        <w:rPr>
          <w:noProof/>
        </w:rPr>
        <w:fldChar w:fldCharType="separate"/>
      </w:r>
      <w:r>
        <w:rPr>
          <w:noProof/>
        </w:rPr>
        <w:t>298</w:t>
      </w:r>
      <w:r>
        <w:rPr>
          <w:noProof/>
        </w:rPr>
        <w:fldChar w:fldCharType="end"/>
      </w:r>
    </w:p>
    <w:p w14:paraId="1839FA21" w14:textId="6525A36D"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_Toc209476478 \h </w:instrText>
      </w:r>
      <w:r>
        <w:rPr>
          <w:noProof/>
        </w:rPr>
      </w:r>
      <w:r>
        <w:rPr>
          <w:noProof/>
        </w:rPr>
        <w:fldChar w:fldCharType="separate"/>
      </w:r>
      <w:r>
        <w:rPr>
          <w:noProof/>
        </w:rPr>
        <w:t>298</w:t>
      </w:r>
      <w:r>
        <w:rPr>
          <w:noProof/>
        </w:rPr>
        <w:fldChar w:fldCharType="end"/>
      </w:r>
    </w:p>
    <w:p w14:paraId="033D7718" w14:textId="1DBA8427"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_Toc209476479 \h </w:instrText>
      </w:r>
      <w:r>
        <w:rPr>
          <w:noProof/>
        </w:rPr>
      </w:r>
      <w:r>
        <w:rPr>
          <w:noProof/>
        </w:rPr>
        <w:fldChar w:fldCharType="separate"/>
      </w:r>
      <w:r>
        <w:rPr>
          <w:noProof/>
        </w:rPr>
        <w:t>298</w:t>
      </w:r>
      <w:r>
        <w:rPr>
          <w:noProof/>
        </w:rPr>
        <w:fldChar w:fldCharType="end"/>
      </w:r>
    </w:p>
    <w:p w14:paraId="680E828C" w14:textId="37EB344E"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_Toc209476480 \h </w:instrText>
      </w:r>
      <w:r>
        <w:rPr>
          <w:noProof/>
        </w:rPr>
      </w:r>
      <w:r>
        <w:rPr>
          <w:noProof/>
        </w:rPr>
        <w:fldChar w:fldCharType="separate"/>
      </w:r>
      <w:r>
        <w:rPr>
          <w:noProof/>
        </w:rPr>
        <w:t>298</w:t>
      </w:r>
      <w:r>
        <w:rPr>
          <w:noProof/>
        </w:rPr>
        <w:fldChar w:fldCharType="end"/>
      </w:r>
    </w:p>
    <w:p w14:paraId="0FB322DC" w14:textId="6EE5D8E6"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_Toc209476481 \h </w:instrText>
      </w:r>
      <w:r>
        <w:rPr>
          <w:noProof/>
        </w:rPr>
      </w:r>
      <w:r>
        <w:rPr>
          <w:noProof/>
        </w:rPr>
        <w:fldChar w:fldCharType="separate"/>
      </w:r>
      <w:r>
        <w:rPr>
          <w:noProof/>
        </w:rPr>
        <w:t>298</w:t>
      </w:r>
      <w:r>
        <w:rPr>
          <w:noProof/>
        </w:rPr>
        <w:fldChar w:fldCharType="end"/>
      </w:r>
    </w:p>
    <w:p w14:paraId="664D0EE9" w14:textId="701DCC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_Toc209476482 \h </w:instrText>
      </w:r>
      <w:r>
        <w:rPr>
          <w:noProof/>
        </w:rPr>
      </w:r>
      <w:r>
        <w:rPr>
          <w:noProof/>
        </w:rPr>
        <w:fldChar w:fldCharType="separate"/>
      </w:r>
      <w:r>
        <w:rPr>
          <w:noProof/>
        </w:rPr>
        <w:t>298</w:t>
      </w:r>
      <w:r>
        <w:rPr>
          <w:noProof/>
        </w:rPr>
        <w:fldChar w:fldCharType="end"/>
      </w:r>
    </w:p>
    <w:p w14:paraId="3541FB4E" w14:textId="084F594C"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_Toc209476483 \h </w:instrText>
      </w:r>
      <w:r>
        <w:rPr>
          <w:noProof/>
        </w:rPr>
      </w:r>
      <w:r>
        <w:rPr>
          <w:noProof/>
        </w:rPr>
        <w:fldChar w:fldCharType="separate"/>
      </w:r>
      <w:r>
        <w:rPr>
          <w:noProof/>
        </w:rPr>
        <w:t>298</w:t>
      </w:r>
      <w:r>
        <w:rPr>
          <w:noProof/>
        </w:rPr>
        <w:fldChar w:fldCharType="end"/>
      </w:r>
    </w:p>
    <w:p w14:paraId="3F52A013" w14:textId="084AB905" w:rsidR="005142AD" w:rsidRDefault="005142AD">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_Toc209476484 \h </w:instrText>
      </w:r>
      <w:r>
        <w:rPr>
          <w:noProof/>
        </w:rPr>
      </w:r>
      <w:r>
        <w:rPr>
          <w:noProof/>
        </w:rPr>
        <w:fldChar w:fldCharType="separate"/>
      </w:r>
      <w:r>
        <w:rPr>
          <w:noProof/>
        </w:rPr>
        <w:t>298</w:t>
      </w:r>
      <w:r>
        <w:rPr>
          <w:noProof/>
        </w:rPr>
        <w:fldChar w:fldCharType="end"/>
      </w:r>
    </w:p>
    <w:p w14:paraId="5FD3D058" w14:textId="24E5190C" w:rsidR="005142AD" w:rsidRDefault="005142AD">
      <w:pPr>
        <w:pStyle w:val="TOC1"/>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Service Operations</w:t>
      </w:r>
      <w:r>
        <w:rPr>
          <w:noProof/>
        </w:rPr>
        <w:tab/>
      </w:r>
      <w:r>
        <w:rPr>
          <w:noProof/>
        </w:rPr>
        <w:fldChar w:fldCharType="begin" w:fldLock="1"/>
      </w:r>
      <w:r>
        <w:rPr>
          <w:noProof/>
        </w:rPr>
        <w:instrText xml:space="preserve"> PAGEREF _Toc209476485 \h </w:instrText>
      </w:r>
      <w:r>
        <w:rPr>
          <w:noProof/>
        </w:rPr>
      </w:r>
      <w:r>
        <w:rPr>
          <w:noProof/>
        </w:rPr>
        <w:fldChar w:fldCharType="separate"/>
      </w:r>
      <w:r>
        <w:rPr>
          <w:noProof/>
        </w:rPr>
        <w:t>299</w:t>
      </w:r>
      <w:r>
        <w:rPr>
          <w:noProof/>
        </w:rPr>
        <w:fldChar w:fldCharType="end"/>
      </w:r>
    </w:p>
    <w:p w14:paraId="5BEC98D5" w14:textId="59A07BE7"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Introduction</w:t>
      </w:r>
      <w:r>
        <w:rPr>
          <w:noProof/>
        </w:rPr>
        <w:tab/>
      </w:r>
      <w:r>
        <w:rPr>
          <w:noProof/>
        </w:rPr>
        <w:fldChar w:fldCharType="begin" w:fldLock="1"/>
      </w:r>
      <w:r>
        <w:rPr>
          <w:noProof/>
        </w:rPr>
        <w:instrText xml:space="preserve"> PAGEREF _Toc209476486 \h </w:instrText>
      </w:r>
      <w:r>
        <w:rPr>
          <w:noProof/>
        </w:rPr>
      </w:r>
      <w:r>
        <w:rPr>
          <w:noProof/>
        </w:rPr>
        <w:fldChar w:fldCharType="separate"/>
      </w:r>
      <w:r>
        <w:rPr>
          <w:noProof/>
        </w:rPr>
        <w:t>299</w:t>
      </w:r>
      <w:r>
        <w:rPr>
          <w:noProof/>
        </w:rPr>
        <w:fldChar w:fldCharType="end"/>
      </w:r>
    </w:p>
    <w:p w14:paraId="1EB00D8E" w14:textId="285735D4"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Npcf_PolicyAuthorization_Create Service Operation</w:t>
      </w:r>
      <w:r>
        <w:rPr>
          <w:noProof/>
        </w:rPr>
        <w:tab/>
      </w:r>
      <w:r>
        <w:rPr>
          <w:noProof/>
        </w:rPr>
        <w:fldChar w:fldCharType="begin" w:fldLock="1"/>
      </w:r>
      <w:r>
        <w:rPr>
          <w:noProof/>
        </w:rPr>
        <w:instrText xml:space="preserve"> PAGEREF _Toc209476487 \h </w:instrText>
      </w:r>
      <w:r>
        <w:rPr>
          <w:noProof/>
        </w:rPr>
      </w:r>
      <w:r>
        <w:rPr>
          <w:noProof/>
        </w:rPr>
        <w:fldChar w:fldCharType="separate"/>
      </w:r>
      <w:r>
        <w:rPr>
          <w:noProof/>
        </w:rPr>
        <w:t>299</w:t>
      </w:r>
      <w:r>
        <w:rPr>
          <w:noProof/>
        </w:rPr>
        <w:fldChar w:fldCharType="end"/>
      </w:r>
    </w:p>
    <w:p w14:paraId="6304C2D2" w14:textId="305D09AB"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_Toc209476488 \h </w:instrText>
      </w:r>
      <w:r>
        <w:rPr>
          <w:noProof/>
        </w:rPr>
      </w:r>
      <w:r>
        <w:rPr>
          <w:noProof/>
        </w:rPr>
        <w:fldChar w:fldCharType="separate"/>
      </w:r>
      <w:r>
        <w:rPr>
          <w:noProof/>
        </w:rPr>
        <w:t>299</w:t>
      </w:r>
      <w:r>
        <w:rPr>
          <w:noProof/>
        </w:rPr>
        <w:fldChar w:fldCharType="end"/>
      </w:r>
    </w:p>
    <w:p w14:paraId="48B2E202" w14:textId="0A7FDB53"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Npcf_PolicyAuthorization_Update Service Operation</w:t>
      </w:r>
      <w:r>
        <w:rPr>
          <w:noProof/>
        </w:rPr>
        <w:tab/>
      </w:r>
      <w:r>
        <w:rPr>
          <w:noProof/>
        </w:rPr>
        <w:fldChar w:fldCharType="begin" w:fldLock="1"/>
      </w:r>
      <w:r>
        <w:rPr>
          <w:noProof/>
        </w:rPr>
        <w:instrText xml:space="preserve"> PAGEREF _Toc209476489 \h </w:instrText>
      </w:r>
      <w:r>
        <w:rPr>
          <w:noProof/>
        </w:rPr>
      </w:r>
      <w:r>
        <w:rPr>
          <w:noProof/>
        </w:rPr>
        <w:fldChar w:fldCharType="separate"/>
      </w:r>
      <w:r>
        <w:rPr>
          <w:noProof/>
        </w:rPr>
        <w:t>299</w:t>
      </w:r>
      <w:r>
        <w:rPr>
          <w:noProof/>
        </w:rPr>
        <w:fldChar w:fldCharType="end"/>
      </w:r>
    </w:p>
    <w:p w14:paraId="119539E6" w14:textId="35542A21"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_Toc209476490 \h </w:instrText>
      </w:r>
      <w:r>
        <w:rPr>
          <w:noProof/>
        </w:rPr>
      </w:r>
      <w:r>
        <w:rPr>
          <w:noProof/>
        </w:rPr>
        <w:fldChar w:fldCharType="separate"/>
      </w:r>
      <w:r>
        <w:rPr>
          <w:noProof/>
        </w:rPr>
        <w:t>299</w:t>
      </w:r>
      <w:r>
        <w:rPr>
          <w:noProof/>
        </w:rPr>
        <w:fldChar w:fldCharType="end"/>
      </w:r>
    </w:p>
    <w:p w14:paraId="24DAF7DC" w14:textId="6A80AAD8"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sidRPr="009B7C4A">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9B7C4A">
        <w:rPr>
          <w:rFonts w:eastAsia="Batang"/>
          <w:noProof/>
          <w:lang w:eastAsia="ko-KR"/>
        </w:rPr>
        <w:t>Npcf_PolicyAuthorization_Delete Service Operation</w:t>
      </w:r>
      <w:r>
        <w:rPr>
          <w:noProof/>
        </w:rPr>
        <w:tab/>
      </w:r>
      <w:r>
        <w:rPr>
          <w:noProof/>
        </w:rPr>
        <w:fldChar w:fldCharType="begin" w:fldLock="1"/>
      </w:r>
      <w:r>
        <w:rPr>
          <w:noProof/>
        </w:rPr>
        <w:instrText xml:space="preserve"> PAGEREF _Toc209476491 \h </w:instrText>
      </w:r>
      <w:r>
        <w:rPr>
          <w:noProof/>
        </w:rPr>
      </w:r>
      <w:r>
        <w:rPr>
          <w:noProof/>
        </w:rPr>
        <w:fldChar w:fldCharType="separate"/>
      </w:r>
      <w:r>
        <w:rPr>
          <w:noProof/>
        </w:rPr>
        <w:t>300</w:t>
      </w:r>
      <w:r>
        <w:rPr>
          <w:noProof/>
        </w:rPr>
        <w:fldChar w:fldCharType="end"/>
      </w:r>
    </w:p>
    <w:p w14:paraId="7F637B73" w14:textId="26825629"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_Toc209476492 \h </w:instrText>
      </w:r>
      <w:r>
        <w:rPr>
          <w:noProof/>
        </w:rPr>
      </w:r>
      <w:r>
        <w:rPr>
          <w:noProof/>
        </w:rPr>
        <w:fldChar w:fldCharType="separate"/>
      </w:r>
      <w:r>
        <w:rPr>
          <w:noProof/>
        </w:rPr>
        <w:t>300</w:t>
      </w:r>
      <w:r>
        <w:rPr>
          <w:noProof/>
        </w:rPr>
        <w:fldChar w:fldCharType="end"/>
      </w:r>
    </w:p>
    <w:p w14:paraId="2683E463" w14:textId="62128FE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_Toc209476493 \h </w:instrText>
      </w:r>
      <w:r>
        <w:rPr>
          <w:noProof/>
        </w:rPr>
      </w:r>
      <w:r>
        <w:rPr>
          <w:noProof/>
        </w:rPr>
        <w:fldChar w:fldCharType="separate"/>
      </w:r>
      <w:r>
        <w:rPr>
          <w:noProof/>
        </w:rPr>
        <w:t>300</w:t>
      </w:r>
      <w:r>
        <w:rPr>
          <w:noProof/>
        </w:rPr>
        <w:fldChar w:fldCharType="end"/>
      </w:r>
    </w:p>
    <w:p w14:paraId="2CDD7C50" w14:textId="02CEE1F3"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_Toc209476494 \h </w:instrText>
      </w:r>
      <w:r>
        <w:rPr>
          <w:noProof/>
        </w:rPr>
      </w:r>
      <w:r>
        <w:rPr>
          <w:noProof/>
        </w:rPr>
        <w:fldChar w:fldCharType="separate"/>
      </w:r>
      <w:r>
        <w:rPr>
          <w:noProof/>
        </w:rPr>
        <w:t>300</w:t>
      </w:r>
      <w:r>
        <w:rPr>
          <w:noProof/>
        </w:rPr>
        <w:fldChar w:fldCharType="end"/>
      </w:r>
    </w:p>
    <w:p w14:paraId="47F6D471" w14:textId="150BF91A"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_Toc209476495 \h </w:instrText>
      </w:r>
      <w:r>
        <w:rPr>
          <w:noProof/>
        </w:rPr>
      </w:r>
      <w:r>
        <w:rPr>
          <w:noProof/>
        </w:rPr>
        <w:fldChar w:fldCharType="separate"/>
      </w:r>
      <w:r>
        <w:rPr>
          <w:noProof/>
        </w:rPr>
        <w:t>301</w:t>
      </w:r>
      <w:r>
        <w:rPr>
          <w:noProof/>
        </w:rPr>
        <w:fldChar w:fldCharType="end"/>
      </w:r>
    </w:p>
    <w:p w14:paraId="6340C28C" w14:textId="0CDD3312"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_Toc209476496 \h </w:instrText>
      </w:r>
      <w:r>
        <w:rPr>
          <w:noProof/>
        </w:rPr>
      </w:r>
      <w:r>
        <w:rPr>
          <w:noProof/>
        </w:rPr>
        <w:fldChar w:fldCharType="separate"/>
      </w:r>
      <w:r>
        <w:rPr>
          <w:noProof/>
        </w:rPr>
        <w:t>301</w:t>
      </w:r>
      <w:r>
        <w:rPr>
          <w:noProof/>
        </w:rPr>
        <w:fldChar w:fldCharType="end"/>
      </w:r>
    </w:p>
    <w:p w14:paraId="46746A59" w14:textId="2FA192AB" w:rsidR="005142AD" w:rsidRDefault="005142AD">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9B7C4A">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_Toc209476497 \h </w:instrText>
      </w:r>
      <w:r>
        <w:rPr>
          <w:noProof/>
        </w:rPr>
      </w:r>
      <w:r>
        <w:rPr>
          <w:noProof/>
        </w:rPr>
        <w:fldChar w:fldCharType="separate"/>
      </w:r>
      <w:r>
        <w:rPr>
          <w:noProof/>
        </w:rPr>
        <w:t>301</w:t>
      </w:r>
      <w:r>
        <w:rPr>
          <w:noProof/>
        </w:rPr>
        <w:fldChar w:fldCharType="end"/>
      </w:r>
    </w:p>
    <w:p w14:paraId="7B20AAFA" w14:textId="47D3480D" w:rsidR="005142AD" w:rsidRDefault="005142AD">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_Toc209476498 \h </w:instrText>
      </w:r>
      <w:r>
        <w:rPr>
          <w:noProof/>
        </w:rPr>
      </w:r>
      <w:r>
        <w:rPr>
          <w:noProof/>
        </w:rPr>
        <w:fldChar w:fldCharType="separate"/>
      </w:r>
      <w:r>
        <w:rPr>
          <w:noProof/>
        </w:rPr>
        <w:t>301</w:t>
      </w:r>
      <w:r>
        <w:rPr>
          <w:noProof/>
        </w:rPr>
        <w:fldChar w:fldCharType="end"/>
      </w:r>
    </w:p>
    <w:p w14:paraId="2F4C2013" w14:textId="1A0DEA78" w:rsidR="005142AD" w:rsidRDefault="005142A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_Toc209476499 \h </w:instrText>
      </w:r>
      <w:r>
        <w:rPr>
          <w:noProof/>
        </w:rPr>
      </w:r>
      <w:r>
        <w:rPr>
          <w:noProof/>
        </w:rPr>
        <w:fldChar w:fldCharType="separate"/>
      </w:r>
      <w:r>
        <w:rPr>
          <w:noProof/>
        </w:rPr>
        <w:t>302</w:t>
      </w:r>
      <w:r>
        <w:rPr>
          <w:noProof/>
        </w:rPr>
        <w:fldChar w:fldCharType="end"/>
      </w:r>
    </w:p>
    <w:p w14:paraId="691536AA" w14:textId="16773812"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09476069"/>
      <w:r w:rsidRPr="00F9618C">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09476070"/>
      <w:r w:rsidRPr="00F9618C">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09476071"/>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09476072"/>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09476073"/>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09476074"/>
      <w:r w:rsidRPr="00F9618C">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09476075"/>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09476076"/>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09476077"/>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09476078"/>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9E0849" w:rsidP="005B2FEC">
      <w:pPr>
        <w:pStyle w:val="TH"/>
      </w:pPr>
      <w:r>
        <w:pict w14:anchorId="650CB052">
          <v:shape id="_x0000_i1026" type="#_x0000_t75" style="width:459.75pt;height:21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25587984"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09476079"/>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09476080"/>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09476081"/>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09476082"/>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09476083"/>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09476084"/>
      <w:r w:rsidRPr="00F9618C">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09476085"/>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Pr="00630682" w:rsidRDefault="00630682" w:rsidP="00630682">
      <w:pPr>
        <w:ind w:left="568" w:hanging="284"/>
        <w:rPr>
          <w:rFonts w:eastAsia="Times New Roma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678A495F" w14:textId="77777777" w:rsidR="00FD0136" w:rsidRPr="00F9618C" w:rsidRDefault="00FD0136">
      <w:pPr>
        <w:pStyle w:val="Heading4"/>
      </w:pPr>
      <w:bookmarkStart w:id="134" w:name="_Toc209476086"/>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25pt;height:148.5pt" o:ole="">
            <v:imagedata r:id="rId19" o:title=""/>
          </v:shape>
          <o:OLEObject Type="Embed" ProgID="Visio.Drawing.15" ShapeID="_x0000_i1028" DrawAspect="Content" ObjectID="_1825587985"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09476087"/>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09476088"/>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09476089"/>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09476090"/>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09476091"/>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Toc209476092"/>
      <w:bookmarkStart w:id="179"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8"/>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9"/>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77777777" w:rsidR="00D528EB" w:rsidRPr="00F9618C" w:rsidRDefault="00D528EB" w:rsidP="00D528EB">
      <w:r w:rsidRPr="00F9618C">
        <w:t>In order to influence on handling of payload headers, the NF service consumer shall include in the HTTP POST request message described in clause 4.2.2.2 the "afHdrReq" attribute of "AfHeaderHandlingContrInfo"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In order to retrieve header handling event report for the performed header handling action, the AF shall set the"notifFlag"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09476093"/>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09476094"/>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09476095"/>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09476096"/>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09476097"/>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09476098"/>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09476099"/>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209476100"/>
      <w:bookmarkStart w:id="221" w:name="_Toc129338754"/>
      <w:r w:rsidRPr="00F9618C">
        <w:t>4.2.2.12.4</w:t>
      </w:r>
      <w:r w:rsidRPr="00F9618C">
        <w:tab/>
        <w:t>Priority for AF Signalling flow for MPS for Messaging</w:t>
      </w:r>
      <w:bookmarkEnd w:id="2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09476101"/>
      <w:r w:rsidRPr="00F9618C">
        <w:t>4.2.2.13</w:t>
      </w:r>
      <w:r w:rsidRPr="00F9618C">
        <w:tab/>
        <w:t>Support of content versioning</w:t>
      </w:r>
      <w:bookmarkEnd w:id="211"/>
      <w:bookmarkEnd w:id="212"/>
      <w:bookmarkEnd w:id="213"/>
      <w:bookmarkEnd w:id="214"/>
      <w:bookmarkEnd w:id="215"/>
      <w:bookmarkEnd w:id="221"/>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09476102"/>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09476103"/>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09476104"/>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09476105"/>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09476106"/>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09476107"/>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09476108"/>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09476109"/>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09476110"/>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09476111"/>
      <w:bookmarkStart w:id="288" w:name="_Toc28012332"/>
      <w:bookmarkStart w:id="289" w:name="_Toc36038275"/>
      <w:bookmarkStart w:id="290" w:name="_Toc45133540"/>
      <w:bookmarkStart w:id="291" w:name="_Toc51762294"/>
      <w:bookmarkStart w:id="292" w:name="_Toc59016865"/>
      <w:bookmarkStart w:id="293" w:name="_Toc129338765"/>
      <w:r w:rsidRPr="00F9618C">
        <w:t>4.2.2.23</w:t>
      </w:r>
      <w:r w:rsidRPr="00F9618C">
        <w:tab/>
        <w:t>Subscriptions to Service Data Flow QoS Monitoring Information</w:t>
      </w:r>
      <w:bookmarkEnd w:id="287"/>
    </w:p>
    <w:p w14:paraId="66069B35" w14:textId="77777777" w:rsidR="0082366F" w:rsidRPr="00F9618C" w:rsidRDefault="0082366F" w:rsidP="0082366F">
      <w:pPr>
        <w:pStyle w:val="Heading5"/>
      </w:pPr>
      <w:bookmarkStart w:id="294" w:name="_Toc209476112"/>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09476113"/>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09476114"/>
      <w:r w:rsidRPr="00F9618C">
        <w:t>4.2.2.24</w:t>
      </w:r>
      <w:r w:rsidRPr="00F9618C">
        <w:tab/>
      </w:r>
      <w:bookmarkStart w:id="297" w:name="_Hlk24533267"/>
      <w:r w:rsidRPr="00F9618C">
        <w:t>Provisioning of TSCAI input Information</w:t>
      </w:r>
      <w:bookmarkEnd w:id="288"/>
      <w:bookmarkEnd w:id="297"/>
      <w:r w:rsidRPr="00F9618C">
        <w:t xml:space="preserve"> and QoS related data</w:t>
      </w:r>
      <w:bookmarkEnd w:id="289"/>
      <w:bookmarkEnd w:id="290"/>
      <w:bookmarkEnd w:id="291"/>
      <w:bookmarkEnd w:id="292"/>
      <w:bookmarkEnd w:id="293"/>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09476115"/>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09476116"/>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09476117"/>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25pt;height:148.5pt" o:ole="">
            <v:imagedata r:id="rId21" o:title=""/>
          </v:shape>
          <o:OLEObject Type="Embed" ProgID="Visio.Drawing.15" ShapeID="_x0000_i1029" DrawAspect="Content" ObjectID="_1825587986"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09476118"/>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09476119"/>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09476120"/>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09476121"/>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09476122"/>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209476123"/>
      <w:bookmarkStart w:id="351" w:name="_Toc36038283"/>
      <w:r w:rsidRPr="00F9618C">
        <w:t>4.2.2.33</w:t>
      </w:r>
      <w:r w:rsidRPr="00F9618C">
        <w:tab/>
        <w:t>Support of QoSHint feature</w:t>
      </w:r>
      <w:bookmarkEnd w:id="346"/>
      <w:bookmarkEnd w:id="347"/>
      <w:bookmarkEnd w:id="348"/>
      <w:bookmarkEnd w:id="349"/>
      <w:bookmarkEnd w:id="35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09476124"/>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209476125"/>
      <w:bookmarkStart w:id="359" w:name="_Toc45133550"/>
      <w:bookmarkStart w:id="360" w:name="_Toc51762304"/>
      <w:bookmarkStart w:id="361" w:name="_Toc59016875"/>
      <w:r w:rsidRPr="00F9618C">
        <w:t>4.2.2.35</w:t>
      </w:r>
      <w:r w:rsidRPr="00F9618C">
        <w:tab/>
        <w:t>Subscription to satellite backhaul category changes</w:t>
      </w:r>
      <w:bookmarkEnd w:id="357"/>
      <w:bookmarkEnd w:id="358"/>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09476126"/>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09476127"/>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09476128"/>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09476129"/>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09476130"/>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209476131"/>
      <w:bookmarkStart w:id="373" w:name="_Toc130291641"/>
      <w:bookmarkStart w:id="374" w:name="_Toc144201825"/>
      <w:r w:rsidRPr="00F9618C">
        <w:t>4.2.2.41</w:t>
      </w:r>
      <w:r w:rsidRPr="00F9618C">
        <w:tab/>
        <w:t xml:space="preserve">Subscription to </w:t>
      </w:r>
      <w:r w:rsidRPr="00F9618C">
        <w:rPr>
          <w:lang w:eastAsia="zh-CN"/>
        </w:rPr>
        <w:t>Packet Delay Variation monitoring</w:t>
      </w:r>
      <w:bookmarkEnd w:id="372"/>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3"/>
    <w:bookmarkEnd w:id="374"/>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09476132"/>
      <w:r w:rsidRPr="00F9618C">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09476133"/>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09476134"/>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09476135"/>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09476136"/>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77777777" w:rsidR="00B6663D" w:rsidRPr="00F9618C" w:rsidRDefault="00B6663D" w:rsidP="00B6663D">
      <w:pPr>
        <w:pStyle w:val="Heading4"/>
      </w:pPr>
      <w:bookmarkStart w:id="386" w:name="_Toc209476137"/>
      <w:r w:rsidRPr="00F9618C">
        <w:t>4.2.2.47</w:t>
      </w:r>
      <w:r w:rsidRPr="00F9618C">
        <w:tab/>
        <w:t xml:space="preserve">Provisioning of the </w:t>
      </w:r>
      <w:bookmarkStart w:id="387" w:name="_Hlk180653305"/>
      <w:r w:rsidRPr="00F9618C">
        <w:t xml:space="preserve">Multiplexed Media </w:t>
      </w:r>
      <w:r w:rsidR="00273214">
        <w:t>Identification</w:t>
      </w:r>
      <w:r w:rsidR="00273214" w:rsidRPr="00F9618C">
        <w:t xml:space="preserve"> </w:t>
      </w:r>
      <w:r w:rsidRPr="00F9618C">
        <w:t>Information</w:t>
      </w:r>
      <w:bookmarkEnd w:id="386"/>
    </w:p>
    <w:bookmarkEnd w:id="387"/>
    <w:p w14:paraId="46EFAF82" w14:textId="77777777" w:rsidR="00B6663D" w:rsidRPr="00F9618C" w:rsidRDefault="00B6663D" w:rsidP="00B6663D">
      <w:pPr>
        <w:rPr>
          <w:color w:val="000000"/>
        </w:rPr>
      </w:pPr>
      <w:r w:rsidRPr="00F9618C">
        <w:t xml:space="preserve">When the "MpxMedia" feature is supported, the NF service consumer may specify the 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7777777"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09476138"/>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09476139"/>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09476140"/>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r w:rsidRPr="00F9618C">
        <w:t>4.2.2.</w:t>
      </w:r>
      <w:r>
        <w:t>51</w:t>
      </w:r>
      <w:r w:rsidRPr="00F9618C">
        <w:tab/>
        <w:t xml:space="preserve">Request of </w:t>
      </w:r>
      <w:r>
        <w:t>5GC network functions health monitoring information</w:t>
      </w:r>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392" w:name="_Toc209476141"/>
      <w:r w:rsidRPr="00F9618C">
        <w:t>4.2.3</w:t>
      </w:r>
      <w:r w:rsidRPr="00F9618C">
        <w:tab/>
        <w:t>Npcf_PolicyAuthorization_Update service operation</w:t>
      </w:r>
      <w:bookmarkEnd w:id="345"/>
      <w:bookmarkEnd w:id="351"/>
      <w:bookmarkEnd w:id="359"/>
      <w:bookmarkEnd w:id="360"/>
      <w:bookmarkEnd w:id="361"/>
      <w:bookmarkEnd w:id="365"/>
      <w:bookmarkEnd w:id="392"/>
    </w:p>
    <w:p w14:paraId="7877A2A9" w14:textId="77777777" w:rsidR="00FD0136" w:rsidRPr="00F9618C" w:rsidRDefault="00FD0136">
      <w:pPr>
        <w:pStyle w:val="Heading4"/>
      </w:pPr>
      <w:bookmarkStart w:id="393" w:name="_Toc28012337"/>
      <w:bookmarkStart w:id="394" w:name="_Toc36038284"/>
      <w:bookmarkStart w:id="395" w:name="_Toc45133551"/>
      <w:bookmarkStart w:id="396" w:name="_Toc51762305"/>
      <w:bookmarkStart w:id="397" w:name="_Toc59016876"/>
      <w:bookmarkStart w:id="398" w:name="_Toc129338778"/>
      <w:bookmarkStart w:id="399" w:name="_Toc209476142"/>
      <w:r w:rsidRPr="00F9618C">
        <w:t>4.2.3.1</w:t>
      </w:r>
      <w:r w:rsidRPr="00F9618C">
        <w:tab/>
        <w:t>General</w:t>
      </w:r>
      <w:bookmarkEnd w:id="393"/>
      <w:bookmarkEnd w:id="394"/>
      <w:bookmarkEnd w:id="395"/>
      <w:bookmarkEnd w:id="396"/>
      <w:bookmarkEnd w:id="397"/>
      <w:bookmarkEnd w:id="398"/>
      <w:bookmarkEnd w:id="399"/>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0" w:name="_Toc28012338"/>
      <w:bookmarkStart w:id="401"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2" w:name="_Toc45133552"/>
      <w:bookmarkStart w:id="403" w:name="_Toc51762306"/>
      <w:bookmarkStart w:id="404"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5"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Pr="00F9618C" w:rsidRDefault="00D048BB" w:rsidP="00D048BB">
      <w:pPr>
        <w:pStyle w:val="B10"/>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155F4F76" w14:textId="77777777" w:rsidR="00FD0136" w:rsidRPr="00F9618C" w:rsidRDefault="00FD0136">
      <w:pPr>
        <w:pStyle w:val="Heading4"/>
      </w:pPr>
      <w:bookmarkStart w:id="406" w:name="_Toc209476143"/>
      <w:r w:rsidRPr="00F9618C">
        <w:t>4.2.3.2</w:t>
      </w:r>
      <w:r w:rsidRPr="00F9618C">
        <w:tab/>
        <w:t>Modification of service information</w:t>
      </w:r>
      <w:bookmarkEnd w:id="400"/>
      <w:bookmarkEnd w:id="401"/>
      <w:bookmarkEnd w:id="402"/>
      <w:bookmarkEnd w:id="403"/>
      <w:bookmarkEnd w:id="404"/>
      <w:bookmarkEnd w:id="405"/>
      <w:bookmarkEnd w:id="406"/>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7" w:name="_Hlk65221768"/>
      <w:r w:rsidRPr="00F9618C">
        <w:t>when the feature "PatchCorrection" is supported</w:t>
      </w:r>
      <w:bookmarkEnd w:id="407"/>
      <w:r w:rsidRPr="00F9618C">
        <w:t>.</w:t>
      </w:r>
    </w:p>
    <w:p w14:paraId="0E86FAC1" w14:textId="77777777" w:rsidR="00C9619E" w:rsidRPr="00F9618C" w:rsidRDefault="00C9619E" w:rsidP="00C9619E">
      <w:bookmarkStart w:id="408"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1.75pt;height:155.25pt" o:ole="">
            <v:imagedata r:id="rId23" o:title=""/>
          </v:shape>
          <o:OLEObject Type="Embed" ProgID="Visio.Drawing.15" ShapeID="_x0000_i1030" DrawAspect="Content" ObjectID="_1825587987"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09" w:name="_Toc28012339"/>
      <w:bookmarkStart w:id="410" w:name="_Toc36038286"/>
      <w:bookmarkStart w:id="411" w:name="_Toc45133553"/>
      <w:bookmarkStart w:id="412" w:name="_Toc51762307"/>
      <w:bookmarkStart w:id="413" w:name="_Toc59016878"/>
      <w:bookmarkStart w:id="414" w:name="_Toc129338780"/>
      <w:bookmarkStart w:id="415" w:name="_Toc209476144"/>
      <w:r w:rsidRPr="00F9618C">
        <w:t>4.2.3.3</w:t>
      </w:r>
      <w:r w:rsidRPr="00F9618C">
        <w:tab/>
        <w:t>Gate control</w:t>
      </w:r>
      <w:bookmarkEnd w:id="409"/>
      <w:bookmarkEnd w:id="410"/>
      <w:bookmarkEnd w:id="411"/>
      <w:bookmarkEnd w:id="412"/>
      <w:bookmarkEnd w:id="413"/>
      <w:bookmarkEnd w:id="414"/>
      <w:bookmarkEnd w:id="415"/>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6" w:name="_Toc28012340"/>
      <w:bookmarkStart w:id="417" w:name="_Toc36038287"/>
      <w:bookmarkStart w:id="418" w:name="_Toc45133554"/>
      <w:bookmarkStart w:id="419" w:name="_Toc51762308"/>
      <w:bookmarkStart w:id="420" w:name="_Toc59016879"/>
      <w:bookmarkStart w:id="421" w:name="_Toc129338781"/>
      <w:bookmarkStart w:id="422" w:name="_Toc209476145"/>
      <w:r w:rsidRPr="00F9618C">
        <w:t>4.2.3.4</w:t>
      </w:r>
      <w:r w:rsidRPr="00F9618C">
        <w:tab/>
        <w:t>Background Data Transfer policy indication at policy authorization update</w:t>
      </w:r>
      <w:bookmarkEnd w:id="416"/>
      <w:bookmarkEnd w:id="417"/>
      <w:bookmarkEnd w:id="418"/>
      <w:bookmarkEnd w:id="419"/>
      <w:bookmarkEnd w:id="420"/>
      <w:bookmarkEnd w:id="421"/>
      <w:bookmarkEnd w:id="422"/>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3" w:name="_Toc28012341"/>
      <w:bookmarkStart w:id="424" w:name="_Toc36038288"/>
      <w:bookmarkStart w:id="425" w:name="_Toc45133555"/>
      <w:bookmarkStart w:id="426" w:name="_Toc51762309"/>
      <w:bookmarkStart w:id="427" w:name="_Toc59016880"/>
      <w:bookmarkStart w:id="428" w:name="_Toc129338782"/>
      <w:bookmarkStart w:id="429" w:name="_Toc209476146"/>
      <w:r w:rsidRPr="00F9618C">
        <w:t>4.2.3.5</w:t>
      </w:r>
      <w:r w:rsidRPr="00F9618C">
        <w:tab/>
        <w:t>Modification of sponsored connectivity information</w:t>
      </w:r>
      <w:bookmarkEnd w:id="423"/>
      <w:bookmarkEnd w:id="424"/>
      <w:bookmarkEnd w:id="425"/>
      <w:bookmarkEnd w:id="426"/>
      <w:bookmarkEnd w:id="427"/>
      <w:bookmarkEnd w:id="428"/>
      <w:bookmarkEnd w:id="429"/>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0" w:name="_Toc28012342"/>
      <w:bookmarkStart w:id="431" w:name="_Toc36038289"/>
      <w:bookmarkStart w:id="432" w:name="_Toc45133556"/>
      <w:bookmarkStart w:id="433" w:name="_Toc51762310"/>
      <w:bookmarkStart w:id="434" w:name="_Toc59016881"/>
      <w:bookmarkStart w:id="435" w:name="_Toc129338783"/>
      <w:bookmarkStart w:id="436" w:name="_Toc209476147"/>
      <w:r w:rsidRPr="00F9618C">
        <w:t>4.2.3.6</w:t>
      </w:r>
      <w:r w:rsidRPr="00F9618C">
        <w:tab/>
        <w:t>Modification of Subscription to Service Data Flow QoS notification control</w:t>
      </w:r>
      <w:bookmarkEnd w:id="430"/>
      <w:bookmarkEnd w:id="431"/>
      <w:bookmarkEnd w:id="432"/>
      <w:bookmarkEnd w:id="433"/>
      <w:bookmarkEnd w:id="434"/>
      <w:bookmarkEnd w:id="435"/>
      <w:bookmarkEnd w:id="436"/>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7" w:name="_Hlk511038908"/>
      <w:r w:rsidRPr="00F9618C">
        <w:t xml:space="preserve">As result of this action, the PCF shall set the appropriate subscription to QoS notification control for the corresponding active PCC rule(s) as described </w:t>
      </w:r>
      <w:bookmarkStart w:id="438" w:name="_Hlk511039573"/>
      <w:r w:rsidRPr="00F9618C">
        <w:t xml:space="preserve">in </w:t>
      </w:r>
      <w:r w:rsidRPr="00F9618C">
        <w:rPr>
          <w:lang w:eastAsia="zh-CN"/>
        </w:rPr>
        <w:t>3GPP TS 29.512 [8]</w:t>
      </w:r>
      <w:r w:rsidRPr="00F9618C">
        <w:t>.</w:t>
      </w:r>
      <w:bookmarkEnd w:id="437"/>
      <w:bookmarkEnd w:id="438"/>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39" w:name="_Toc28012343"/>
      <w:bookmarkStart w:id="440" w:name="_Toc36038290"/>
      <w:bookmarkStart w:id="441" w:name="_Toc45133557"/>
      <w:bookmarkStart w:id="442" w:name="_Toc51762311"/>
      <w:bookmarkStart w:id="443" w:name="_Toc59016882"/>
      <w:bookmarkStart w:id="444" w:name="_Toc129338784"/>
      <w:bookmarkStart w:id="445" w:name="_Toc209476148"/>
      <w:r w:rsidRPr="00F9618C">
        <w:t>4.2.3.7</w:t>
      </w:r>
      <w:r w:rsidRPr="00F9618C">
        <w:tab/>
        <w:t>Modification of Subscription to Service Data Flow Deactivation</w:t>
      </w:r>
      <w:bookmarkEnd w:id="439"/>
      <w:bookmarkEnd w:id="440"/>
      <w:bookmarkEnd w:id="441"/>
      <w:bookmarkEnd w:id="442"/>
      <w:bookmarkEnd w:id="443"/>
      <w:bookmarkEnd w:id="444"/>
      <w:bookmarkEnd w:id="445"/>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6" w:name="_Toc28012344"/>
      <w:bookmarkStart w:id="447" w:name="_Toc36038291"/>
      <w:bookmarkStart w:id="448" w:name="_Toc45133558"/>
      <w:bookmarkStart w:id="449" w:name="_Toc51762312"/>
      <w:bookmarkStart w:id="450" w:name="_Toc59016883"/>
      <w:bookmarkStart w:id="451" w:name="_Toc129338785"/>
      <w:bookmarkStart w:id="452" w:name="_Toc209476149"/>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6"/>
      <w:bookmarkEnd w:id="447"/>
      <w:bookmarkEnd w:id="448"/>
      <w:bookmarkEnd w:id="449"/>
      <w:bookmarkEnd w:id="450"/>
      <w:bookmarkEnd w:id="451"/>
      <w:r w:rsidR="000C3307" w:rsidRPr="00F9618C">
        <w:t xml:space="preserve"> and handling of payload headers</w:t>
      </w:r>
      <w:bookmarkEnd w:id="452"/>
    </w:p>
    <w:p w14:paraId="686AB7B8" w14:textId="77777777" w:rsidR="006A7879" w:rsidRPr="00F9618C" w:rsidRDefault="006A7879" w:rsidP="006A7879">
      <w:bookmarkStart w:id="453" w:name="_Toc28012345"/>
      <w:bookmarkStart w:id="454" w:name="_Toc36038292"/>
      <w:bookmarkStart w:id="455" w:name="_Toc45133559"/>
      <w:bookmarkStart w:id="456" w:name="_Toc51762313"/>
      <w:bookmarkStart w:id="457" w:name="_Toc59016884"/>
      <w:bookmarkStart w:id="458"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59" w:name="_Hlk94535316"/>
      <w:r w:rsidRPr="00F9618C">
        <w:t xml:space="preserve">"EASIPreplacement" feature is supported, this procedure may be used to modify </w:t>
      </w:r>
      <w:bookmarkEnd w:id="459"/>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0" w:name="_Toc209476150"/>
      <w:r w:rsidRPr="00F9618C">
        <w:t>4.2.3.9</w:t>
      </w:r>
      <w:r w:rsidRPr="00F9618C">
        <w:tab/>
        <w:t>Void</w:t>
      </w:r>
      <w:bookmarkEnd w:id="453"/>
      <w:bookmarkEnd w:id="454"/>
      <w:bookmarkEnd w:id="455"/>
      <w:bookmarkEnd w:id="456"/>
      <w:bookmarkEnd w:id="457"/>
      <w:bookmarkEnd w:id="458"/>
      <w:bookmarkEnd w:id="460"/>
    </w:p>
    <w:p w14:paraId="390B01B3" w14:textId="77777777" w:rsidR="00FD0136" w:rsidRPr="00F9618C" w:rsidRDefault="00FD0136">
      <w:pPr>
        <w:pStyle w:val="Heading4"/>
      </w:pPr>
      <w:bookmarkStart w:id="461" w:name="_Toc28012346"/>
      <w:bookmarkStart w:id="462" w:name="_Toc36038293"/>
      <w:bookmarkStart w:id="463" w:name="_Toc45133560"/>
      <w:bookmarkStart w:id="464" w:name="_Toc51762314"/>
      <w:bookmarkStart w:id="465" w:name="_Toc59016885"/>
      <w:bookmarkStart w:id="466" w:name="_Toc129338787"/>
      <w:bookmarkStart w:id="467" w:name="_Toc209476151"/>
      <w:r w:rsidRPr="00F9618C">
        <w:t>4.2.3.10</w:t>
      </w:r>
      <w:r w:rsidRPr="00F9618C">
        <w:tab/>
        <w:t>Modification of subscription to resources allocation outcome</w:t>
      </w:r>
      <w:bookmarkEnd w:id="461"/>
      <w:bookmarkEnd w:id="462"/>
      <w:bookmarkEnd w:id="463"/>
      <w:bookmarkEnd w:id="464"/>
      <w:bookmarkEnd w:id="465"/>
      <w:bookmarkEnd w:id="466"/>
      <w:bookmarkEnd w:id="467"/>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68" w:name="_Toc28012347"/>
      <w:bookmarkStart w:id="469" w:name="_Toc36038294"/>
      <w:bookmarkStart w:id="470" w:name="_Toc45133561"/>
      <w:bookmarkStart w:id="471" w:name="_Toc51762315"/>
      <w:bookmarkStart w:id="472" w:name="_Toc59016886"/>
      <w:bookmarkStart w:id="473" w:name="_Toc129338788"/>
      <w:bookmarkStart w:id="474" w:name="_Toc209476152"/>
      <w:r w:rsidRPr="00F9618C">
        <w:t>4.2.3.11</w:t>
      </w:r>
      <w:r w:rsidRPr="00F9618C">
        <w:tab/>
        <w:t>Void</w:t>
      </w:r>
      <w:bookmarkEnd w:id="468"/>
      <w:bookmarkEnd w:id="469"/>
      <w:bookmarkEnd w:id="470"/>
      <w:bookmarkEnd w:id="471"/>
      <w:bookmarkEnd w:id="472"/>
      <w:bookmarkEnd w:id="473"/>
      <w:bookmarkEnd w:id="474"/>
    </w:p>
    <w:p w14:paraId="2C89CB8F" w14:textId="77777777" w:rsidR="00FD0136" w:rsidRPr="00F9618C" w:rsidRDefault="00FD0136">
      <w:pPr>
        <w:pStyle w:val="Heading4"/>
      </w:pPr>
      <w:bookmarkStart w:id="475" w:name="_Toc28012348"/>
      <w:bookmarkStart w:id="476" w:name="_Toc36038295"/>
      <w:bookmarkStart w:id="477" w:name="_Toc45133562"/>
      <w:bookmarkStart w:id="478" w:name="_Toc51762316"/>
      <w:bookmarkStart w:id="479" w:name="_Toc59016887"/>
      <w:bookmarkStart w:id="480" w:name="_Toc129338789"/>
      <w:bookmarkStart w:id="481" w:name="_Toc209476153"/>
      <w:r w:rsidRPr="00F9618C">
        <w:t>4.2.3.12</w:t>
      </w:r>
      <w:r w:rsidRPr="00F9618C">
        <w:tab/>
        <w:t>Modification of Multimedia Priority Services</w:t>
      </w:r>
      <w:bookmarkEnd w:id="475"/>
      <w:bookmarkEnd w:id="476"/>
      <w:bookmarkEnd w:id="477"/>
      <w:bookmarkEnd w:id="478"/>
      <w:bookmarkEnd w:id="479"/>
      <w:bookmarkEnd w:id="480"/>
      <w:bookmarkEnd w:id="481"/>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2" w:name="_Toc28012349"/>
      <w:bookmarkStart w:id="483" w:name="_Toc36038296"/>
      <w:bookmarkStart w:id="484" w:name="_Toc45133563"/>
      <w:bookmarkStart w:id="485" w:name="_Toc51762317"/>
      <w:bookmarkStart w:id="486"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7" w:name="_Toc129338790"/>
      <w:bookmarkStart w:id="488" w:name="_Toc209476154"/>
      <w:r w:rsidRPr="00F9618C">
        <w:t>4.2.3.13</w:t>
      </w:r>
      <w:r w:rsidRPr="00F9618C">
        <w:tab/>
        <w:t>Support of content versioning</w:t>
      </w:r>
      <w:bookmarkEnd w:id="482"/>
      <w:bookmarkEnd w:id="483"/>
      <w:bookmarkEnd w:id="484"/>
      <w:bookmarkEnd w:id="485"/>
      <w:bookmarkEnd w:id="486"/>
      <w:bookmarkEnd w:id="487"/>
      <w:bookmarkEnd w:id="488"/>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89" w:name="_Toc28012350"/>
      <w:bookmarkStart w:id="490" w:name="_Toc36038297"/>
      <w:bookmarkStart w:id="491" w:name="_Toc45133564"/>
      <w:bookmarkStart w:id="492" w:name="_Toc51762318"/>
      <w:bookmarkStart w:id="493" w:name="_Toc59016889"/>
      <w:bookmarkStart w:id="494" w:name="_Toc129338791"/>
      <w:bookmarkStart w:id="495" w:name="_Toc209476155"/>
      <w:r w:rsidRPr="00F9618C">
        <w:t>4.2.3.14</w:t>
      </w:r>
      <w:r w:rsidRPr="00F9618C">
        <w:tab/>
        <w:t>Request of access network information</w:t>
      </w:r>
      <w:bookmarkEnd w:id="489"/>
      <w:bookmarkEnd w:id="490"/>
      <w:bookmarkEnd w:id="491"/>
      <w:bookmarkEnd w:id="492"/>
      <w:bookmarkEnd w:id="493"/>
      <w:bookmarkEnd w:id="494"/>
      <w:bookmarkEnd w:id="495"/>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6" w:name="_Toc28012351"/>
      <w:bookmarkStart w:id="497" w:name="_Toc36038298"/>
      <w:bookmarkStart w:id="498" w:name="_Toc45133565"/>
      <w:bookmarkStart w:id="499" w:name="_Toc51762319"/>
      <w:bookmarkStart w:id="500" w:name="_Toc59016890"/>
      <w:bookmarkStart w:id="501" w:name="_Toc129338792"/>
      <w:bookmarkStart w:id="502" w:name="_Toc209476156"/>
      <w:r w:rsidRPr="00F9618C">
        <w:t>4.2.3.15</w:t>
      </w:r>
      <w:r w:rsidRPr="00F9618C">
        <w:tab/>
        <w:t>Modification of service information status</w:t>
      </w:r>
      <w:bookmarkEnd w:id="496"/>
      <w:bookmarkEnd w:id="497"/>
      <w:bookmarkEnd w:id="498"/>
      <w:bookmarkEnd w:id="499"/>
      <w:bookmarkEnd w:id="500"/>
      <w:bookmarkEnd w:id="501"/>
      <w:bookmarkEnd w:id="502"/>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3" w:name="_Toc28012352"/>
      <w:bookmarkStart w:id="504" w:name="_Toc36038299"/>
      <w:bookmarkStart w:id="505" w:name="_Toc45133566"/>
      <w:bookmarkStart w:id="506" w:name="_Toc51762320"/>
      <w:bookmarkStart w:id="507" w:name="_Toc59016891"/>
      <w:bookmarkStart w:id="508" w:name="_Toc129338793"/>
      <w:bookmarkStart w:id="509" w:name="_Toc209476157"/>
      <w:r w:rsidRPr="00F9618C">
        <w:t>4.2.3.16</w:t>
      </w:r>
      <w:r w:rsidRPr="00F9618C">
        <w:tab/>
        <w:t>Support of SIP forking</w:t>
      </w:r>
      <w:bookmarkEnd w:id="503"/>
      <w:bookmarkEnd w:id="504"/>
      <w:bookmarkEnd w:id="505"/>
      <w:bookmarkEnd w:id="506"/>
      <w:bookmarkEnd w:id="507"/>
      <w:bookmarkEnd w:id="508"/>
      <w:bookmarkEnd w:id="509"/>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0" w:name="_Toc28012353"/>
      <w:bookmarkStart w:id="511" w:name="_Toc36038300"/>
      <w:bookmarkStart w:id="512" w:name="_Toc45133567"/>
      <w:bookmarkStart w:id="513" w:name="_Toc51762321"/>
      <w:bookmarkStart w:id="514" w:name="_Toc59016892"/>
      <w:bookmarkStart w:id="515" w:name="_Toc129338794"/>
      <w:bookmarkStart w:id="516" w:name="_Toc209476158"/>
      <w:r w:rsidRPr="00F9618C">
        <w:t>4.2.3.17</w:t>
      </w:r>
      <w:r w:rsidRPr="00F9618C">
        <w:tab/>
        <w:t>Provisioning of signalling flow information</w:t>
      </w:r>
      <w:bookmarkEnd w:id="510"/>
      <w:bookmarkEnd w:id="511"/>
      <w:bookmarkEnd w:id="512"/>
      <w:bookmarkEnd w:id="513"/>
      <w:bookmarkEnd w:id="514"/>
      <w:bookmarkEnd w:id="515"/>
      <w:bookmarkEnd w:id="516"/>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7" w:name="_Toc28012354"/>
      <w:bookmarkStart w:id="518" w:name="_Toc36038301"/>
      <w:bookmarkStart w:id="519" w:name="_Toc45133568"/>
      <w:bookmarkStart w:id="520" w:name="_Toc51762322"/>
      <w:bookmarkStart w:id="521" w:name="_Toc59016893"/>
      <w:bookmarkStart w:id="522" w:name="_Toc129338795"/>
      <w:bookmarkStart w:id="523" w:name="_Toc209476159"/>
      <w:r w:rsidRPr="00F9618C">
        <w:t>4.2.3.18</w:t>
      </w:r>
      <w:r w:rsidRPr="00F9618C">
        <w:tab/>
        <w:t>Support of resource sharing</w:t>
      </w:r>
      <w:bookmarkEnd w:id="517"/>
      <w:bookmarkEnd w:id="518"/>
      <w:bookmarkEnd w:id="519"/>
      <w:bookmarkEnd w:id="520"/>
      <w:bookmarkEnd w:id="521"/>
      <w:bookmarkEnd w:id="522"/>
      <w:bookmarkEnd w:id="523"/>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4" w:name="_Toc28012355"/>
      <w:bookmarkStart w:id="525" w:name="_Toc36038302"/>
      <w:bookmarkStart w:id="526" w:name="_Toc45133569"/>
      <w:bookmarkStart w:id="527" w:name="_Toc51762323"/>
      <w:bookmarkStart w:id="528" w:name="_Toc59016894"/>
      <w:bookmarkStart w:id="529" w:name="_Toc129338796"/>
      <w:bookmarkStart w:id="530" w:name="_Toc209476160"/>
      <w:r w:rsidRPr="00F9618C">
        <w:t>4.2.3.19</w:t>
      </w:r>
      <w:r w:rsidRPr="00F9618C">
        <w:tab/>
        <w:t>Modification of MCPTT</w:t>
      </w:r>
      <w:bookmarkEnd w:id="524"/>
      <w:bookmarkEnd w:id="525"/>
      <w:bookmarkEnd w:id="526"/>
      <w:bookmarkEnd w:id="527"/>
      <w:bookmarkEnd w:id="528"/>
      <w:bookmarkEnd w:id="529"/>
      <w:bookmarkEnd w:id="530"/>
    </w:p>
    <w:p w14:paraId="7827C385" w14:textId="77777777" w:rsidR="00FD0136" w:rsidRPr="00F9618C" w:rsidRDefault="00FD0136">
      <w:bookmarkStart w:id="531"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1"/>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2" w:name="_Toc28012356"/>
      <w:bookmarkStart w:id="533" w:name="_Toc36038303"/>
      <w:bookmarkStart w:id="534" w:name="_Toc45133570"/>
      <w:bookmarkStart w:id="535" w:name="_Toc51762324"/>
      <w:bookmarkStart w:id="536" w:name="_Toc59016895"/>
      <w:bookmarkStart w:id="537" w:name="_Toc129338797"/>
      <w:bookmarkStart w:id="538" w:name="_Toc209476161"/>
      <w:r w:rsidRPr="00F9618C">
        <w:t>4.2.3.20</w:t>
      </w:r>
      <w:r w:rsidRPr="00F9618C">
        <w:tab/>
        <w:t>Modification of MCVideo</w:t>
      </w:r>
      <w:bookmarkEnd w:id="532"/>
      <w:bookmarkEnd w:id="533"/>
      <w:bookmarkEnd w:id="534"/>
      <w:bookmarkEnd w:id="535"/>
      <w:bookmarkEnd w:id="536"/>
      <w:bookmarkEnd w:id="537"/>
      <w:bookmarkEnd w:id="538"/>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39" w:name="_Toc28012357"/>
      <w:bookmarkStart w:id="540" w:name="_Toc36038304"/>
      <w:bookmarkStart w:id="541" w:name="_Toc45133571"/>
      <w:bookmarkStart w:id="542" w:name="_Toc51762325"/>
      <w:bookmarkStart w:id="543"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4" w:name="_Toc129338798"/>
      <w:bookmarkStart w:id="545" w:name="_Toc209476162"/>
      <w:r w:rsidRPr="00F9618C">
        <w:t>4.2.3.21</w:t>
      </w:r>
      <w:r w:rsidRPr="00F9618C">
        <w:tab/>
        <w:t>Priority sharing indication</w:t>
      </w:r>
      <w:bookmarkEnd w:id="539"/>
      <w:bookmarkEnd w:id="540"/>
      <w:bookmarkEnd w:id="541"/>
      <w:bookmarkEnd w:id="542"/>
      <w:bookmarkEnd w:id="543"/>
      <w:bookmarkEnd w:id="544"/>
      <w:bookmarkEnd w:id="545"/>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6" w:name="_Toc28012358"/>
      <w:bookmarkStart w:id="547" w:name="_Toc36038305"/>
      <w:bookmarkStart w:id="548" w:name="_Toc45133572"/>
      <w:bookmarkStart w:id="549" w:name="_Toc51762326"/>
      <w:bookmarkStart w:id="550" w:name="_Toc59016897"/>
      <w:bookmarkStart w:id="551" w:name="_Toc129338799"/>
      <w:bookmarkStart w:id="552" w:name="_Toc209476163"/>
      <w:r w:rsidRPr="00F9618C">
        <w:t>4.2.3.22</w:t>
      </w:r>
      <w:r w:rsidRPr="00F9618C">
        <w:tab/>
        <w:t>Modification of Subscription to Out of Credit notification</w:t>
      </w:r>
      <w:bookmarkEnd w:id="546"/>
      <w:bookmarkEnd w:id="547"/>
      <w:bookmarkEnd w:id="548"/>
      <w:bookmarkEnd w:id="549"/>
      <w:bookmarkEnd w:id="550"/>
      <w:bookmarkEnd w:id="551"/>
      <w:bookmarkEnd w:id="552"/>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3" w:name="_Toc28012359"/>
      <w:bookmarkStart w:id="554" w:name="_Toc36038306"/>
      <w:bookmarkStart w:id="555" w:name="_Toc45133573"/>
      <w:bookmarkStart w:id="556" w:name="_Toc51762327"/>
      <w:bookmarkStart w:id="557" w:name="_Toc59016898"/>
      <w:bookmarkStart w:id="558" w:name="_Toc129338800"/>
      <w:bookmarkStart w:id="559" w:name="_Toc209476164"/>
      <w:bookmarkStart w:id="560" w:name="_Toc28012360"/>
      <w:bookmarkStart w:id="561" w:name="_Toc36038307"/>
      <w:bookmarkStart w:id="562" w:name="_Toc45133574"/>
      <w:bookmarkStart w:id="563" w:name="_Toc51762328"/>
      <w:bookmarkStart w:id="564" w:name="_Toc59016899"/>
      <w:bookmarkStart w:id="565" w:name="_Toc129338801"/>
      <w:r w:rsidRPr="00F9618C">
        <w:t>4.2.3.23</w:t>
      </w:r>
      <w:r w:rsidRPr="00F9618C">
        <w:tab/>
        <w:t>Modification of Subscription to Service Data Flow QoS Monitoring Information</w:t>
      </w:r>
      <w:bookmarkEnd w:id="553"/>
      <w:bookmarkEnd w:id="554"/>
      <w:bookmarkEnd w:id="555"/>
      <w:bookmarkEnd w:id="556"/>
      <w:bookmarkEnd w:id="557"/>
      <w:bookmarkEnd w:id="558"/>
      <w:bookmarkEnd w:id="559"/>
    </w:p>
    <w:p w14:paraId="49FA4E41" w14:textId="77777777" w:rsidR="0082366F" w:rsidRPr="00F9618C" w:rsidRDefault="0082366F" w:rsidP="0082366F">
      <w:pPr>
        <w:pStyle w:val="Heading5"/>
      </w:pPr>
      <w:bookmarkStart w:id="566" w:name="_Toc209476165"/>
      <w:r w:rsidRPr="00F9618C">
        <w:t>4.2.3.23.1</w:t>
      </w:r>
      <w:r w:rsidRPr="00F9618C">
        <w:tab/>
        <w:t>Modification of Subscriptions to QoS Monitoring at AF session level</w:t>
      </w:r>
      <w:bookmarkEnd w:id="566"/>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7" w:name="_Toc209476166"/>
      <w:r w:rsidRPr="00F9618C">
        <w:t>4.2.3.23.2</w:t>
      </w:r>
      <w:r w:rsidRPr="00F9618C">
        <w:tab/>
        <w:t>Modification of Subscriptions to QoS Monitoring for one or more service data flow(s)</w:t>
      </w:r>
      <w:bookmarkEnd w:id="567"/>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68" w:name="_Toc209476167"/>
      <w:r w:rsidRPr="00F9618C">
        <w:t>4.2.3.24</w:t>
      </w:r>
      <w:r w:rsidRPr="00F9618C">
        <w:tab/>
        <w:t>Update of TSCAI Input Information</w:t>
      </w:r>
      <w:bookmarkEnd w:id="560"/>
      <w:r w:rsidRPr="00F9618C">
        <w:t xml:space="preserve"> and TSC QoS related data</w:t>
      </w:r>
      <w:bookmarkEnd w:id="561"/>
      <w:bookmarkEnd w:id="562"/>
      <w:bookmarkEnd w:id="563"/>
      <w:bookmarkEnd w:id="564"/>
      <w:bookmarkEnd w:id="565"/>
      <w:bookmarkEnd w:id="568"/>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69" w:name="_Toc28012361"/>
      <w:bookmarkStart w:id="570" w:name="_Toc36038308"/>
      <w:bookmarkStart w:id="571" w:name="_Toc45133575"/>
      <w:bookmarkStart w:id="572" w:name="_Toc51762329"/>
      <w:bookmarkStart w:id="573" w:name="_Toc59016900"/>
      <w:bookmarkStart w:id="574" w:name="_Toc129338802"/>
      <w:bookmarkStart w:id="575" w:name="_Toc209476168"/>
      <w:r w:rsidRPr="00F9618C">
        <w:t>4.2.3.25</w:t>
      </w:r>
      <w:r w:rsidRPr="00F9618C">
        <w:tab/>
        <w:t>Provisioning of TSC user plane node management information and port management information</w:t>
      </w:r>
      <w:bookmarkEnd w:id="569"/>
      <w:bookmarkEnd w:id="570"/>
      <w:bookmarkEnd w:id="571"/>
      <w:bookmarkEnd w:id="572"/>
      <w:bookmarkEnd w:id="573"/>
      <w:bookmarkEnd w:id="574"/>
      <w:bookmarkEnd w:id="575"/>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6" w:name="_Toc28012362"/>
      <w:bookmarkStart w:id="577" w:name="_Toc36038309"/>
      <w:bookmarkStart w:id="578" w:name="_Toc45133576"/>
      <w:bookmarkStart w:id="579" w:name="_Toc51762330"/>
      <w:bookmarkStart w:id="580" w:name="_Toc59016901"/>
      <w:bookmarkStart w:id="581"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2" w:name="_Toc209476169"/>
      <w:r w:rsidRPr="00F9618C">
        <w:t>4.2.3.26</w:t>
      </w:r>
      <w:r w:rsidRPr="00F9618C">
        <w:tab/>
        <w:t>Modification of Mission Critical Services</w:t>
      </w:r>
      <w:bookmarkEnd w:id="576"/>
      <w:bookmarkEnd w:id="577"/>
      <w:bookmarkEnd w:id="578"/>
      <w:bookmarkEnd w:id="579"/>
      <w:bookmarkEnd w:id="580"/>
      <w:bookmarkEnd w:id="581"/>
      <w:bookmarkEnd w:id="582"/>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3" w:name="_Toc209476170"/>
      <w:r w:rsidRPr="00F9618C">
        <w:t>4.2.3.27</w:t>
      </w:r>
      <w:r w:rsidRPr="00F9618C">
        <w:tab/>
        <w:t>Support of CHEM feature</w:t>
      </w:r>
      <w:bookmarkEnd w:id="583"/>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4" w:name="_Toc36038310"/>
      <w:bookmarkStart w:id="585" w:name="_Toc45133577"/>
      <w:bookmarkStart w:id="586" w:name="_Toc51762331"/>
      <w:bookmarkStart w:id="587" w:name="_Toc59016902"/>
      <w:bookmarkStart w:id="588" w:name="_Toc129338804"/>
      <w:bookmarkStart w:id="589" w:name="_Toc209476171"/>
      <w:bookmarkStart w:id="590" w:name="_Toc28012363"/>
      <w:r w:rsidRPr="00F9618C">
        <w:t>4.2.3.28</w:t>
      </w:r>
      <w:r w:rsidRPr="00F9618C">
        <w:tab/>
        <w:t>Support of FLUS feature</w:t>
      </w:r>
      <w:bookmarkEnd w:id="584"/>
      <w:bookmarkEnd w:id="585"/>
      <w:bookmarkEnd w:id="586"/>
      <w:bookmarkEnd w:id="587"/>
      <w:bookmarkEnd w:id="588"/>
      <w:bookmarkEnd w:id="589"/>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1" w:name="_Toc36038311"/>
      <w:bookmarkStart w:id="592" w:name="_Toc45133578"/>
      <w:bookmarkStart w:id="593" w:name="_Toc51762332"/>
      <w:bookmarkStart w:id="594" w:name="_Toc59016903"/>
      <w:bookmarkStart w:id="595" w:name="_Toc129338805"/>
      <w:bookmarkStart w:id="596" w:name="_Toc209476172"/>
      <w:r w:rsidRPr="00F9618C">
        <w:t>4.2.3.29</w:t>
      </w:r>
      <w:r w:rsidRPr="00F9618C">
        <w:tab/>
        <w:t>Subscription to EPS Fallback report</w:t>
      </w:r>
      <w:bookmarkEnd w:id="591"/>
      <w:bookmarkEnd w:id="592"/>
      <w:bookmarkEnd w:id="593"/>
      <w:bookmarkEnd w:id="594"/>
      <w:bookmarkEnd w:id="595"/>
      <w:bookmarkEnd w:id="596"/>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7" w:name="_Toc36038312"/>
      <w:bookmarkStart w:id="598" w:name="_Toc45133579"/>
      <w:bookmarkStart w:id="599" w:name="_Toc51762333"/>
      <w:bookmarkStart w:id="600" w:name="_Toc59016904"/>
      <w:bookmarkStart w:id="601" w:name="_Toc129338806"/>
      <w:bookmarkStart w:id="602" w:name="_Toc209476173"/>
      <w:r w:rsidRPr="00F9618C">
        <w:t>4.2.3.30</w:t>
      </w:r>
      <w:r w:rsidRPr="00F9618C">
        <w:tab/>
        <w:t>Modification of required QoS information</w:t>
      </w:r>
      <w:bookmarkEnd w:id="597"/>
      <w:bookmarkEnd w:id="598"/>
      <w:bookmarkEnd w:id="599"/>
      <w:bookmarkEnd w:id="600"/>
      <w:bookmarkEnd w:id="601"/>
      <w:bookmarkEnd w:id="602"/>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3" w:name="_Toc45133580"/>
      <w:bookmarkStart w:id="604" w:name="_Toc51762334"/>
      <w:bookmarkStart w:id="605" w:name="_Toc59016905"/>
      <w:bookmarkStart w:id="606" w:name="_Toc129338807"/>
      <w:bookmarkStart w:id="607" w:name="_Toc209476174"/>
      <w:bookmarkStart w:id="608" w:name="_Toc36038313"/>
      <w:r w:rsidRPr="00F9618C">
        <w:t>4.2.3.31</w:t>
      </w:r>
      <w:r w:rsidRPr="00F9618C">
        <w:tab/>
        <w:t>Support of QoSHint feature</w:t>
      </w:r>
      <w:bookmarkEnd w:id="603"/>
      <w:bookmarkEnd w:id="604"/>
      <w:bookmarkEnd w:id="605"/>
      <w:bookmarkEnd w:id="606"/>
      <w:bookmarkEnd w:id="607"/>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09" w:name="_Toc45133581"/>
      <w:bookmarkStart w:id="610" w:name="_Toc51762335"/>
      <w:bookmarkStart w:id="611" w:name="_Toc59016906"/>
      <w:bookmarkStart w:id="612" w:name="_Toc129338808"/>
      <w:bookmarkStart w:id="613" w:name="_Toc209476175"/>
      <w:r w:rsidRPr="00F9618C">
        <w:t>4.2.3.32</w:t>
      </w:r>
      <w:r w:rsidRPr="00F9618C">
        <w:tab/>
        <w:t>Modification of Subscription to Reallocation of Credit notification</w:t>
      </w:r>
      <w:bookmarkEnd w:id="609"/>
      <w:bookmarkEnd w:id="610"/>
      <w:bookmarkEnd w:id="611"/>
      <w:bookmarkEnd w:id="612"/>
      <w:bookmarkEnd w:id="613"/>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4" w:name="_Toc129338809"/>
      <w:bookmarkStart w:id="615" w:name="_Toc209476176"/>
      <w:bookmarkStart w:id="616" w:name="_Toc45133582"/>
      <w:bookmarkStart w:id="617" w:name="_Toc51762336"/>
      <w:bookmarkStart w:id="618" w:name="_Toc59016907"/>
      <w:r w:rsidRPr="00F9618C">
        <w:t>4.2.3.33</w:t>
      </w:r>
      <w:r w:rsidRPr="00F9618C">
        <w:tab/>
        <w:t>Modification of Subscription to satellite backhaul category changes</w:t>
      </w:r>
      <w:bookmarkEnd w:id="614"/>
      <w:bookmarkEnd w:id="615"/>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19" w:name="_Toc129338810"/>
      <w:bookmarkStart w:id="620" w:name="_Toc209476177"/>
      <w:r w:rsidRPr="00F9618C">
        <w:t>4.2.3.34</w:t>
      </w:r>
      <w:r w:rsidRPr="00F9618C">
        <w:tab/>
        <w:t xml:space="preserve">Modification of Subscription to </w:t>
      </w:r>
      <w:r w:rsidRPr="00F9618C">
        <w:rPr>
          <w:lang w:eastAsia="zh-CN"/>
        </w:rPr>
        <w:t xml:space="preserve">TSC </w:t>
      </w:r>
      <w:r w:rsidRPr="00F9618C">
        <w:t>user plane node related events</w:t>
      </w:r>
      <w:bookmarkEnd w:id="619"/>
      <w:bookmarkEnd w:id="620"/>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1" w:name="_Toc129338811"/>
      <w:bookmarkStart w:id="622" w:name="_Toc209476178"/>
      <w:r w:rsidRPr="00F9618C">
        <w:t>4.2.3.35</w:t>
      </w:r>
      <w:r w:rsidRPr="00F9618C">
        <w:tab/>
        <w:t>Modification of the subscription to the report of extra UE addresses</w:t>
      </w:r>
      <w:bookmarkEnd w:id="621"/>
      <w:bookmarkEnd w:id="622"/>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3" w:name="_Toc209476179"/>
      <w:bookmarkStart w:id="624" w:name="_Toc144201864"/>
      <w:bookmarkStart w:id="625" w:name="_Toc129338812"/>
      <w:r w:rsidRPr="00F9618C">
        <w:t>4.2.3.36</w:t>
      </w:r>
      <w:r w:rsidRPr="00F9618C">
        <w:tab/>
        <w:t>Modification of multi-modal services</w:t>
      </w:r>
      <w:bookmarkEnd w:id="623"/>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6" w:name="_Toc209476180"/>
      <w:bookmarkEnd w:id="624"/>
      <w:r w:rsidRPr="00F9618C">
        <w:t>4.2.3.37</w:t>
      </w:r>
      <w:r w:rsidRPr="00F9618C">
        <w:tab/>
        <w:t>Modification of R</w:t>
      </w:r>
      <w:r w:rsidRPr="00F9618C">
        <w:rPr>
          <w:lang w:eastAsia="zh-CN"/>
        </w:rPr>
        <w:t>ound-</w:t>
      </w:r>
      <w:r w:rsidRPr="00F9618C">
        <w:t>T</w:t>
      </w:r>
      <w:r w:rsidRPr="00F9618C">
        <w:rPr>
          <w:lang w:eastAsia="zh-CN"/>
        </w:rPr>
        <w:t>rip latency requirements</w:t>
      </w:r>
      <w:bookmarkEnd w:id="626"/>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7" w:name="_Toc209476181"/>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7"/>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28" w:name="OLE_LINK3"/>
      <w:r w:rsidRPr="00F9618C">
        <w:rPr>
          <w:rStyle w:val="B1Char"/>
        </w:rPr>
        <w:t>ascReqData</w:t>
      </w:r>
      <w:bookmarkEnd w:id="628"/>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29" w:name="_Toc209476182"/>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29"/>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0" w:name="_Toc209476183"/>
      <w:bookmarkStart w:id="631" w:name="_Toc144201868"/>
      <w:r w:rsidRPr="00F9618C">
        <w:t>4.2.3.40</w:t>
      </w:r>
      <w:r w:rsidRPr="00F9618C">
        <w:tab/>
        <w:t xml:space="preserve">Modification of </w:t>
      </w:r>
      <w:r w:rsidRPr="00F9618C">
        <w:rPr>
          <w:lang w:eastAsia="zh-CN"/>
        </w:rPr>
        <w:t>Packet Delay Variation monitoring requirement</w:t>
      </w:r>
      <w:bookmarkEnd w:id="630"/>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2" w:name="_Toc153375209"/>
      <w:bookmarkStart w:id="633" w:name="_Toc209476184"/>
      <w:bookmarkEnd w:id="631"/>
      <w:r w:rsidRPr="00F9618C">
        <w:t>4.2.3.41</w:t>
      </w:r>
      <w:r w:rsidRPr="00F9618C">
        <w:tab/>
        <w:t>Modification of traffic information for UE power saving management</w:t>
      </w:r>
      <w:bookmarkEnd w:id="632"/>
      <w:bookmarkEnd w:id="633"/>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4" w:name="_Toc209476185"/>
      <w:r w:rsidRPr="00F9618C">
        <w:t>4.2.3.42</w:t>
      </w:r>
      <w:r w:rsidRPr="00F9618C">
        <w:tab/>
        <w:t>Provisioning of the indication of ECN marking for L4S support</w:t>
      </w:r>
      <w:bookmarkEnd w:id="634"/>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5" w:name="_Toc209476186"/>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5"/>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6" w:name="OLE_LINK11"/>
      <w:r w:rsidRPr="00F9618C">
        <w:t xml:space="preserve">Round-Trip delay measurements over two </w:t>
      </w:r>
      <w:r w:rsidRPr="00F9618C">
        <w:rPr>
          <w:lang w:eastAsia="zh-CN"/>
        </w:rPr>
        <w:t>QoS</w:t>
      </w:r>
      <w:r w:rsidRPr="00F9618C">
        <w:t xml:space="preserve"> flows</w:t>
      </w:r>
      <w:bookmarkEnd w:id="636"/>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7" w:name="OLE_LINK12"/>
      <w:r w:rsidRPr="00F9618C">
        <w:t xml:space="preserve">Round-Trip delay measurements over two </w:t>
      </w:r>
      <w:r w:rsidRPr="00F9618C">
        <w:rPr>
          <w:lang w:eastAsia="zh-CN"/>
        </w:rPr>
        <w:t>QoS</w:t>
      </w:r>
      <w:r w:rsidRPr="00F9618C">
        <w:t xml:space="preserve"> flows</w:t>
      </w:r>
      <w:bookmarkEnd w:id="637"/>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38" w:name="OLE_LINK20"/>
      <w:r w:rsidRPr="00F9618C">
        <w:t>Round-Trip delay</w:t>
      </w:r>
      <w:bookmarkEnd w:id="638"/>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39" w:name="_Toc209476187"/>
      <w:r w:rsidRPr="00F9618C">
        <w:t>4.2.3.44</w:t>
      </w:r>
      <w:r w:rsidRPr="00F9618C">
        <w:tab/>
        <w:t>Modification of the QoS timing information</w:t>
      </w:r>
      <w:bookmarkEnd w:id="639"/>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0" w:name="_Toc209476188"/>
      <w:r w:rsidRPr="00F9618C">
        <w:t>4.2.3.45</w:t>
      </w:r>
      <w:r w:rsidRPr="00F9618C">
        <w:tab/>
        <w:t>Modification of the subscription to the report of network support for QoS Monitoring</w:t>
      </w:r>
      <w:bookmarkEnd w:id="640"/>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77777777" w:rsidR="00B6663D" w:rsidRPr="00F9618C" w:rsidRDefault="00B6663D" w:rsidP="00B6663D">
      <w:pPr>
        <w:pStyle w:val="Heading4"/>
      </w:pPr>
      <w:bookmarkStart w:id="641" w:name="_Toc209476189"/>
      <w:r w:rsidRPr="00F9618C">
        <w:t>4.2.3.46</w:t>
      </w:r>
      <w:r w:rsidRPr="00F9618C">
        <w:tab/>
        <w:t xml:space="preserve">Modification of the Multiplexed Media </w:t>
      </w:r>
      <w:r w:rsidR="00273214">
        <w:t xml:space="preserve">Identification </w:t>
      </w:r>
      <w:r w:rsidRPr="00F9618C">
        <w:t>Information</w:t>
      </w:r>
      <w:bookmarkEnd w:id="641"/>
    </w:p>
    <w:p w14:paraId="083838F7" w14:textId="77777777"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2" w:name="_Toc209476190"/>
      <w:r w:rsidRPr="00F9618C">
        <w:t>4.2.3.4</w:t>
      </w:r>
      <w:r w:rsidR="00156C62" w:rsidRPr="00F9618C">
        <w:t>7</w:t>
      </w:r>
      <w:r w:rsidRPr="00F9618C">
        <w:tab/>
        <w:t>Provisioning of dynamically changing traffic characteristics</w:t>
      </w:r>
      <w:bookmarkEnd w:id="642"/>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3" w:name="_Toc183708051"/>
      <w:bookmarkStart w:id="644" w:name="_Toc209476191"/>
      <w:r>
        <w:t>4.2.3.48</w:t>
      </w:r>
      <w:r>
        <w:tab/>
        <w:t xml:space="preserve">Provisioning of </w:t>
      </w:r>
      <w:bookmarkEnd w:id="643"/>
      <w:r>
        <w:t>deliver media related information for encrypted traffic</w:t>
      </w:r>
      <w:bookmarkEnd w:id="644"/>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5" w:name="_Toc209476192"/>
      <w:r>
        <w:t>4.2.3.49</w:t>
      </w:r>
      <w:r>
        <w:tab/>
        <w:t xml:space="preserve">Modification of the subscription to the report of </w:t>
      </w:r>
      <w:r w:rsidR="0086149E">
        <w:t xml:space="preserve">Data </w:t>
      </w:r>
      <w:r>
        <w:t>Rate Limitation Information</w:t>
      </w:r>
      <w:bookmarkEnd w:id="645"/>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646" w:name="_Toc209476193"/>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0"/>
      <w:bookmarkEnd w:id="608"/>
      <w:bookmarkEnd w:id="616"/>
      <w:bookmarkEnd w:id="617"/>
      <w:bookmarkEnd w:id="618"/>
      <w:bookmarkEnd w:id="625"/>
      <w:bookmarkEnd w:id="646"/>
    </w:p>
    <w:p w14:paraId="2169D4F3" w14:textId="77777777" w:rsidR="00FD0136" w:rsidRPr="00F9618C" w:rsidRDefault="00FD0136">
      <w:pPr>
        <w:pStyle w:val="Heading4"/>
      </w:pPr>
      <w:bookmarkStart w:id="647" w:name="_Toc28012364"/>
      <w:bookmarkStart w:id="648" w:name="_Toc36038314"/>
      <w:bookmarkStart w:id="649" w:name="_Toc45133583"/>
      <w:bookmarkStart w:id="650" w:name="_Toc51762337"/>
      <w:bookmarkStart w:id="651" w:name="_Toc59016908"/>
      <w:bookmarkStart w:id="652" w:name="_Toc129338813"/>
      <w:bookmarkStart w:id="653" w:name="_Toc209476194"/>
      <w:r w:rsidRPr="00F9618C">
        <w:t>4.2.4.1</w:t>
      </w:r>
      <w:r w:rsidRPr="00F9618C">
        <w:tab/>
        <w:t>General</w:t>
      </w:r>
      <w:bookmarkEnd w:id="647"/>
      <w:bookmarkEnd w:id="648"/>
      <w:bookmarkEnd w:id="649"/>
      <w:bookmarkEnd w:id="650"/>
      <w:bookmarkEnd w:id="651"/>
      <w:bookmarkEnd w:id="652"/>
      <w:bookmarkEnd w:id="653"/>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4" w:name="_Toc28012365"/>
      <w:bookmarkStart w:id="655" w:name="_Toc36038315"/>
      <w:bookmarkStart w:id="656" w:name="_Toc45133584"/>
      <w:bookmarkStart w:id="657" w:name="_Toc51762338"/>
      <w:bookmarkStart w:id="658" w:name="_Toc59016909"/>
      <w:bookmarkStart w:id="659" w:name="_Toc129338814"/>
      <w:bookmarkStart w:id="660" w:name="_Toc209476195"/>
      <w:r w:rsidRPr="00F9618C">
        <w:t>4.2.4.2</w:t>
      </w:r>
      <w:r w:rsidRPr="00F9618C">
        <w:tab/>
        <w:t>AF application session context termination</w:t>
      </w:r>
      <w:bookmarkEnd w:id="654"/>
      <w:bookmarkEnd w:id="655"/>
      <w:bookmarkEnd w:id="656"/>
      <w:bookmarkEnd w:id="657"/>
      <w:bookmarkEnd w:id="658"/>
      <w:bookmarkEnd w:id="659"/>
      <w:bookmarkEnd w:id="660"/>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1" w:name="_Hlk503448429"/>
      <w:r w:rsidRPr="00F9618C">
        <w:t>the application session context termination</w:t>
      </w:r>
      <w:bookmarkEnd w:id="661"/>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25pt;height:149.25pt" o:ole="">
            <v:imagedata r:id="rId25" o:title=""/>
          </v:shape>
          <o:OLEObject Type="Embed" ProgID="Visio.Drawing.15" ShapeID="_x0000_i1031" DrawAspect="Content" ObjectID="_1825587988"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2" w:name="_Toc28012366"/>
      <w:bookmarkStart w:id="663" w:name="_Toc36038316"/>
      <w:bookmarkStart w:id="664" w:name="_Toc45133585"/>
      <w:bookmarkStart w:id="665" w:name="_Toc51762339"/>
      <w:bookmarkStart w:id="666" w:name="_Toc59016910"/>
      <w:bookmarkStart w:id="667" w:name="_Toc129338815"/>
      <w:bookmarkStart w:id="668" w:name="_Toc209476196"/>
      <w:r w:rsidRPr="00F9618C">
        <w:t>4.2.4.3</w:t>
      </w:r>
      <w:r w:rsidRPr="00F9618C">
        <w:tab/>
        <w:t>Reporting usage for sponsored data connectivity</w:t>
      </w:r>
      <w:bookmarkEnd w:id="662"/>
      <w:bookmarkEnd w:id="663"/>
      <w:bookmarkEnd w:id="664"/>
      <w:bookmarkEnd w:id="665"/>
      <w:bookmarkEnd w:id="666"/>
      <w:bookmarkEnd w:id="667"/>
      <w:bookmarkEnd w:id="668"/>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69" w:name="_Toc28012367"/>
      <w:bookmarkStart w:id="670" w:name="_Toc36038317"/>
      <w:bookmarkStart w:id="671" w:name="_Toc45133586"/>
      <w:bookmarkStart w:id="672" w:name="_Toc51762340"/>
      <w:bookmarkStart w:id="673" w:name="_Toc59016911"/>
      <w:bookmarkStart w:id="674" w:name="_Toc129338816"/>
      <w:bookmarkStart w:id="675" w:name="_Toc209476197"/>
      <w:r w:rsidRPr="00F9618C">
        <w:t>4.2.4.4</w:t>
      </w:r>
      <w:r w:rsidRPr="00F9618C">
        <w:tab/>
        <w:t>Void</w:t>
      </w:r>
      <w:bookmarkEnd w:id="669"/>
      <w:bookmarkEnd w:id="670"/>
      <w:bookmarkEnd w:id="671"/>
      <w:bookmarkEnd w:id="672"/>
      <w:bookmarkEnd w:id="673"/>
      <w:bookmarkEnd w:id="674"/>
      <w:bookmarkEnd w:id="675"/>
    </w:p>
    <w:p w14:paraId="2D017344" w14:textId="77777777" w:rsidR="00FD0136" w:rsidRPr="00F9618C" w:rsidRDefault="00FD0136">
      <w:pPr>
        <w:pStyle w:val="Heading4"/>
      </w:pPr>
      <w:bookmarkStart w:id="676" w:name="_Toc28012368"/>
      <w:bookmarkStart w:id="677" w:name="_Toc36038318"/>
      <w:bookmarkStart w:id="678" w:name="_Toc45133587"/>
      <w:bookmarkStart w:id="679" w:name="_Toc51762341"/>
      <w:bookmarkStart w:id="680" w:name="_Toc59016912"/>
      <w:bookmarkStart w:id="681" w:name="_Toc129338817"/>
      <w:bookmarkStart w:id="682" w:name="_Toc209476198"/>
      <w:r w:rsidRPr="00F9618C">
        <w:t>4.2.4.5</w:t>
      </w:r>
      <w:r w:rsidRPr="00F9618C">
        <w:tab/>
        <w:t>Termination of Multimedia Priority Services</w:t>
      </w:r>
      <w:bookmarkEnd w:id="676"/>
      <w:bookmarkEnd w:id="677"/>
      <w:bookmarkEnd w:id="678"/>
      <w:bookmarkEnd w:id="679"/>
      <w:bookmarkEnd w:id="680"/>
      <w:bookmarkEnd w:id="681"/>
      <w:bookmarkEnd w:id="682"/>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3" w:name="_Toc28012369"/>
      <w:bookmarkStart w:id="684" w:name="_Toc36038319"/>
      <w:bookmarkStart w:id="685" w:name="_Toc45133588"/>
      <w:bookmarkStart w:id="686" w:name="_Toc51762342"/>
      <w:bookmarkStart w:id="687"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88" w:name="_Toc129338818"/>
      <w:bookmarkStart w:id="689" w:name="_Toc209476199"/>
      <w:r w:rsidRPr="00F9618C">
        <w:t>4.2.4.6</w:t>
      </w:r>
      <w:r w:rsidRPr="00F9618C">
        <w:tab/>
        <w:t>Request and report of access network information</w:t>
      </w:r>
      <w:bookmarkEnd w:id="683"/>
      <w:bookmarkEnd w:id="684"/>
      <w:bookmarkEnd w:id="685"/>
      <w:bookmarkEnd w:id="686"/>
      <w:bookmarkEnd w:id="687"/>
      <w:bookmarkEnd w:id="688"/>
      <w:bookmarkEnd w:id="689"/>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0" w:name="_Toc28012370"/>
      <w:bookmarkStart w:id="691" w:name="_Toc36038320"/>
      <w:bookmarkStart w:id="692" w:name="_Toc45133589"/>
      <w:bookmarkStart w:id="693" w:name="_Toc51762343"/>
      <w:bookmarkStart w:id="694" w:name="_Toc59016914"/>
      <w:bookmarkStart w:id="695" w:name="_Toc129338819"/>
      <w:bookmarkStart w:id="696" w:name="_Toc209476200"/>
      <w:r w:rsidRPr="00F9618C">
        <w:t>4.2.4.7</w:t>
      </w:r>
      <w:r w:rsidRPr="00F9618C">
        <w:tab/>
        <w:t>Termination of MCPTT</w:t>
      </w:r>
      <w:bookmarkEnd w:id="690"/>
      <w:bookmarkEnd w:id="691"/>
      <w:bookmarkEnd w:id="692"/>
      <w:bookmarkEnd w:id="693"/>
      <w:bookmarkEnd w:id="694"/>
      <w:bookmarkEnd w:id="695"/>
      <w:bookmarkEnd w:id="696"/>
    </w:p>
    <w:p w14:paraId="6BA2F1F7" w14:textId="77777777" w:rsidR="00FD0136" w:rsidRPr="00F9618C" w:rsidRDefault="00FD0136">
      <w:pPr>
        <w:rPr>
          <w:rFonts w:eastAsia="Batang"/>
          <w:lang w:eastAsia="ko-KR"/>
        </w:rPr>
      </w:pPr>
      <w:bookmarkStart w:id="697"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698" w:name="_Toc28012371"/>
      <w:bookmarkStart w:id="699" w:name="_Toc36038321"/>
      <w:bookmarkStart w:id="700" w:name="_Toc45133590"/>
      <w:bookmarkStart w:id="701" w:name="_Toc51762344"/>
      <w:bookmarkStart w:id="702" w:name="_Toc59016915"/>
      <w:bookmarkStart w:id="703" w:name="_Toc129338820"/>
      <w:bookmarkStart w:id="704" w:name="_Toc209476201"/>
      <w:bookmarkEnd w:id="697"/>
      <w:r w:rsidRPr="00F9618C">
        <w:t>4.2.4.8</w:t>
      </w:r>
      <w:r w:rsidRPr="00F9618C">
        <w:tab/>
        <w:t>Termination of MCVideo</w:t>
      </w:r>
      <w:bookmarkEnd w:id="698"/>
      <w:bookmarkEnd w:id="699"/>
      <w:bookmarkEnd w:id="700"/>
      <w:bookmarkEnd w:id="701"/>
      <w:bookmarkEnd w:id="702"/>
      <w:bookmarkEnd w:id="703"/>
      <w:bookmarkEnd w:id="704"/>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5" w:name="_Toc28012372"/>
      <w:bookmarkStart w:id="706" w:name="_Toc36038322"/>
      <w:bookmarkStart w:id="707" w:name="_Toc45133591"/>
      <w:bookmarkStart w:id="708" w:name="_Toc51762345"/>
      <w:bookmarkStart w:id="709" w:name="_Toc59016916"/>
      <w:bookmarkStart w:id="710" w:name="_Toc129338821"/>
      <w:bookmarkStart w:id="711" w:name="_Toc209476202"/>
      <w:r w:rsidRPr="00F9618C">
        <w:t>4.2.4.9</w:t>
      </w:r>
      <w:r w:rsidRPr="00F9618C">
        <w:tab/>
        <w:t>Priority sharing indication</w:t>
      </w:r>
      <w:bookmarkEnd w:id="705"/>
      <w:bookmarkEnd w:id="706"/>
      <w:bookmarkEnd w:id="707"/>
      <w:bookmarkEnd w:id="708"/>
      <w:bookmarkEnd w:id="709"/>
      <w:bookmarkEnd w:id="710"/>
      <w:bookmarkEnd w:id="711"/>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2" w:name="_Toc28012373"/>
      <w:bookmarkStart w:id="713" w:name="_Toc36038323"/>
      <w:bookmarkStart w:id="714" w:name="_Toc45133592"/>
      <w:bookmarkStart w:id="715" w:name="_Toc51762346"/>
      <w:bookmarkStart w:id="716" w:name="_Toc59016917"/>
      <w:bookmarkStart w:id="717" w:name="_Toc129338822"/>
      <w:bookmarkStart w:id="718" w:name="_Toc209476203"/>
      <w:r w:rsidRPr="00F9618C">
        <w:t>4.2.4.10</w:t>
      </w:r>
      <w:r w:rsidRPr="00F9618C">
        <w:tab/>
        <w:t>Report of RAN-NAS release cause</w:t>
      </w:r>
      <w:bookmarkEnd w:id="712"/>
      <w:bookmarkEnd w:id="713"/>
      <w:bookmarkEnd w:id="714"/>
      <w:bookmarkEnd w:id="715"/>
      <w:bookmarkEnd w:id="716"/>
      <w:bookmarkEnd w:id="717"/>
      <w:bookmarkEnd w:id="718"/>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19" w:name="_Toc28012374"/>
      <w:bookmarkStart w:id="720" w:name="_Toc36038324"/>
      <w:bookmarkStart w:id="721" w:name="_Toc45133593"/>
      <w:bookmarkStart w:id="722" w:name="_Toc51762347"/>
      <w:bookmarkStart w:id="723" w:name="_Toc59016918"/>
      <w:bookmarkStart w:id="724" w:name="_Toc129338823"/>
      <w:bookmarkStart w:id="725" w:name="_Toc209476204"/>
      <w:r w:rsidRPr="00F9618C">
        <w:t>4.2.4.11</w:t>
      </w:r>
      <w:r w:rsidRPr="00F9618C">
        <w:tab/>
        <w:t>Termination of Mission Critical Services</w:t>
      </w:r>
      <w:bookmarkEnd w:id="719"/>
      <w:bookmarkEnd w:id="720"/>
      <w:bookmarkEnd w:id="721"/>
      <w:bookmarkEnd w:id="722"/>
      <w:bookmarkEnd w:id="723"/>
      <w:bookmarkEnd w:id="724"/>
      <w:bookmarkEnd w:id="725"/>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6" w:name="_Toc59016919"/>
      <w:bookmarkStart w:id="727" w:name="_Toc129338824"/>
      <w:bookmarkStart w:id="728" w:name="_Toc209476205"/>
      <w:bookmarkStart w:id="729" w:name="_Toc28012375"/>
      <w:bookmarkStart w:id="730" w:name="_Toc36038325"/>
      <w:bookmarkStart w:id="731" w:name="_Toc45133594"/>
      <w:bookmarkStart w:id="732" w:name="_Toc51762348"/>
      <w:r w:rsidRPr="00F9618C">
        <w:t>4.2.4.12</w:t>
      </w:r>
      <w:r w:rsidRPr="00F9618C">
        <w:tab/>
      </w:r>
      <w:bookmarkEnd w:id="726"/>
      <w:bookmarkEnd w:id="727"/>
      <w:r w:rsidR="005901BC" w:rsidRPr="00F9618C">
        <w:t>Void</w:t>
      </w:r>
      <w:bookmarkEnd w:id="728"/>
    </w:p>
    <w:p w14:paraId="248E2346" w14:textId="77777777" w:rsidR="00FD0136" w:rsidRPr="00F9618C" w:rsidRDefault="00FD0136">
      <w:pPr>
        <w:pStyle w:val="Heading3"/>
      </w:pPr>
      <w:bookmarkStart w:id="733" w:name="_Toc59016920"/>
      <w:bookmarkStart w:id="734" w:name="_Toc129338825"/>
      <w:bookmarkStart w:id="735" w:name="_Toc209476206"/>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29"/>
      <w:bookmarkEnd w:id="730"/>
      <w:bookmarkEnd w:id="731"/>
      <w:bookmarkEnd w:id="732"/>
      <w:bookmarkEnd w:id="733"/>
      <w:bookmarkEnd w:id="734"/>
      <w:bookmarkEnd w:id="735"/>
    </w:p>
    <w:p w14:paraId="7BEBED5F" w14:textId="77777777" w:rsidR="00FD0136" w:rsidRPr="00F9618C" w:rsidRDefault="00FD0136">
      <w:pPr>
        <w:pStyle w:val="Heading4"/>
      </w:pPr>
      <w:bookmarkStart w:id="736" w:name="_Toc28012376"/>
      <w:bookmarkStart w:id="737" w:name="_Toc36038326"/>
      <w:bookmarkStart w:id="738" w:name="_Toc45133595"/>
      <w:bookmarkStart w:id="739" w:name="_Toc51762349"/>
      <w:bookmarkStart w:id="740" w:name="_Toc59016921"/>
      <w:bookmarkStart w:id="741" w:name="_Toc129338826"/>
      <w:bookmarkStart w:id="742" w:name="_Toc209476207"/>
      <w:r w:rsidRPr="00F9618C">
        <w:t>4.2.5.1</w:t>
      </w:r>
      <w:r w:rsidRPr="00F9618C">
        <w:tab/>
        <w:t>General</w:t>
      </w:r>
      <w:bookmarkEnd w:id="736"/>
      <w:bookmarkEnd w:id="737"/>
      <w:bookmarkEnd w:id="738"/>
      <w:bookmarkEnd w:id="739"/>
      <w:bookmarkEnd w:id="740"/>
      <w:bookmarkEnd w:id="741"/>
      <w:bookmarkEnd w:id="742"/>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3" w:name="_Toc28012377"/>
      <w:bookmarkStart w:id="744" w:name="_Toc36038327"/>
      <w:r w:rsidRPr="00F9618C">
        <w:t>-</w:t>
      </w:r>
      <w:r w:rsidRPr="00F9618C">
        <w:tab/>
        <w:t>Notification about reallocation of credit.</w:t>
      </w:r>
    </w:p>
    <w:p w14:paraId="3DC48770" w14:textId="77777777" w:rsidR="00FD0136" w:rsidRPr="00F9618C" w:rsidRDefault="00FD0136">
      <w:pPr>
        <w:pStyle w:val="B10"/>
      </w:pPr>
      <w:bookmarkStart w:id="745" w:name="_Toc45133596"/>
      <w:bookmarkStart w:id="746" w:name="_Toc51762350"/>
      <w:bookmarkStart w:id="747"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48"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77777777" w:rsidR="00781479" w:rsidRDefault="00781479" w:rsidP="00781479">
      <w:pPr>
        <w:pStyle w:val="B10"/>
      </w:pPr>
      <w:r>
        <w:t>-</w:t>
      </w:r>
      <w:r>
        <w:tab/>
        <w:t>Notification about 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749" w:name="_Toc209476208"/>
      <w:r w:rsidRPr="00F9618C">
        <w:t>4.2.5.2</w:t>
      </w:r>
      <w:r w:rsidRPr="00F9618C">
        <w:tab/>
        <w:t>Notification about application session context event</w:t>
      </w:r>
      <w:bookmarkEnd w:id="743"/>
      <w:bookmarkEnd w:id="744"/>
      <w:bookmarkEnd w:id="745"/>
      <w:bookmarkEnd w:id="746"/>
      <w:bookmarkEnd w:id="747"/>
      <w:bookmarkEnd w:id="748"/>
      <w:bookmarkEnd w:id="749"/>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25587989"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0" w:name="_Toc28012378"/>
      <w:bookmarkStart w:id="751" w:name="_Toc36038328"/>
      <w:bookmarkStart w:id="752" w:name="_Toc45133597"/>
      <w:bookmarkStart w:id="753" w:name="_Toc51762351"/>
      <w:bookmarkStart w:id="754"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5" w:name="_Toc129338828"/>
      <w:bookmarkStart w:id="756" w:name="_Toc209476209"/>
      <w:r w:rsidRPr="00F9618C">
        <w:t>4.2.5.3</w:t>
      </w:r>
      <w:r w:rsidRPr="00F9618C">
        <w:tab/>
      </w:r>
      <w:bookmarkStart w:id="757" w:name="_Hlk502834587"/>
      <w:r w:rsidRPr="00F9618C">
        <w:t>Notification about application session context termination</w:t>
      </w:r>
      <w:bookmarkEnd w:id="750"/>
      <w:bookmarkEnd w:id="751"/>
      <w:bookmarkEnd w:id="752"/>
      <w:bookmarkEnd w:id="753"/>
      <w:bookmarkEnd w:id="754"/>
      <w:bookmarkEnd w:id="755"/>
      <w:bookmarkEnd w:id="756"/>
      <w:bookmarkEnd w:id="757"/>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25pt;height:149.25pt" o:ole="">
            <v:imagedata r:id="rId29" o:title=""/>
          </v:shape>
          <o:OLEObject Type="Embed" ProgID="Visio.Drawing.15" ShapeID="_x0000_i1033" DrawAspect="Content" ObjectID="_1825587990"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58" w:name="_Toc28012379"/>
      <w:bookmarkStart w:id="759" w:name="_Toc36038329"/>
      <w:bookmarkStart w:id="760" w:name="_Toc45133598"/>
      <w:bookmarkStart w:id="761" w:name="_Toc51762352"/>
      <w:bookmarkStart w:id="762"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3" w:name="_Toc129338829"/>
      <w:bookmarkStart w:id="764" w:name="_Toc209476210"/>
      <w:r w:rsidRPr="00F9618C">
        <w:t>4.2.5.4</w:t>
      </w:r>
      <w:r w:rsidRPr="00F9618C">
        <w:tab/>
        <w:t>Notification about Service Data Flow QoS notification control</w:t>
      </w:r>
      <w:bookmarkEnd w:id="758"/>
      <w:bookmarkEnd w:id="759"/>
      <w:bookmarkEnd w:id="760"/>
      <w:bookmarkEnd w:id="761"/>
      <w:bookmarkEnd w:id="762"/>
      <w:bookmarkEnd w:id="763"/>
      <w:bookmarkEnd w:id="764"/>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5" w:name="_Hlk523243555"/>
      <w:r w:rsidR="00596C10" w:rsidRPr="00F9618C">
        <w:rPr>
          <w:lang w:eastAsia="zh-CN"/>
        </w:rPr>
        <w:t>clause</w:t>
      </w:r>
      <w:r w:rsidRPr="00F9618C">
        <w:rPr>
          <w:lang w:eastAsia="zh-CN"/>
        </w:rPr>
        <w:t> 4.2.6.2.14 in 3GPP TS 29.512 [8].</w:t>
      </w:r>
      <w:bookmarkEnd w:id="765"/>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6" w:name="_Toc28012380"/>
      <w:bookmarkStart w:id="767" w:name="_Toc36038330"/>
      <w:bookmarkStart w:id="768" w:name="_Toc45133599"/>
      <w:bookmarkStart w:id="769" w:name="_Toc51762353"/>
      <w:bookmarkStart w:id="770" w:name="_Toc59016925"/>
      <w:bookmarkStart w:id="771" w:name="_Toc129338830"/>
      <w:bookmarkStart w:id="772" w:name="_Toc209476211"/>
      <w:r w:rsidRPr="00F9618C">
        <w:t>4.2.5.5</w:t>
      </w:r>
      <w:r w:rsidRPr="00F9618C">
        <w:tab/>
        <w:t>Notification about Service Data Flow Deactivation</w:t>
      </w:r>
      <w:bookmarkEnd w:id="766"/>
      <w:bookmarkEnd w:id="767"/>
      <w:bookmarkEnd w:id="768"/>
      <w:bookmarkEnd w:id="769"/>
      <w:bookmarkEnd w:id="770"/>
      <w:bookmarkEnd w:id="771"/>
      <w:bookmarkEnd w:id="772"/>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3" w:name="_Hlk511046667"/>
      <w:r w:rsidRPr="00F9618C">
        <w:t xml:space="preserve">include within the "evNotifs" attribute an event </w:t>
      </w:r>
      <w:bookmarkEnd w:id="773"/>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4" w:name="_Toc28012381"/>
      <w:bookmarkStart w:id="775" w:name="_Toc36038331"/>
      <w:bookmarkStart w:id="776" w:name="_Toc45133600"/>
      <w:bookmarkStart w:id="777" w:name="_Toc51762354"/>
      <w:bookmarkStart w:id="778" w:name="_Toc59016926"/>
      <w:bookmarkStart w:id="779" w:name="_Toc129338831"/>
      <w:bookmarkStart w:id="780" w:name="_Toc209476212"/>
      <w:r w:rsidRPr="00F9618C">
        <w:t>4.2.5.6</w:t>
      </w:r>
      <w:r w:rsidRPr="00F9618C">
        <w:tab/>
        <w:t>Reporting usage for sponsored data connectivity</w:t>
      </w:r>
      <w:bookmarkEnd w:id="774"/>
      <w:bookmarkEnd w:id="775"/>
      <w:bookmarkEnd w:id="776"/>
      <w:bookmarkEnd w:id="777"/>
      <w:bookmarkEnd w:id="778"/>
      <w:bookmarkEnd w:id="779"/>
      <w:bookmarkEnd w:id="780"/>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1" w:name="_Toc28012382"/>
      <w:bookmarkStart w:id="782" w:name="_Toc36038332"/>
      <w:bookmarkStart w:id="783" w:name="_Toc45133601"/>
      <w:bookmarkStart w:id="784" w:name="_Toc51762355"/>
      <w:bookmarkStart w:id="785" w:name="_Toc59016927"/>
      <w:bookmarkStart w:id="786" w:name="_Toc129338832"/>
      <w:bookmarkStart w:id="787" w:name="_Toc209476213"/>
      <w:r w:rsidRPr="00F9618C">
        <w:t>4.2.5.7</w:t>
      </w:r>
      <w:r w:rsidRPr="00F9618C">
        <w:tab/>
        <w:t>Void</w:t>
      </w:r>
      <w:bookmarkEnd w:id="781"/>
      <w:bookmarkEnd w:id="782"/>
      <w:bookmarkEnd w:id="783"/>
      <w:bookmarkEnd w:id="784"/>
      <w:bookmarkEnd w:id="785"/>
      <w:bookmarkEnd w:id="786"/>
      <w:bookmarkEnd w:id="787"/>
    </w:p>
    <w:p w14:paraId="290E2BCA" w14:textId="77777777" w:rsidR="00FD0136" w:rsidRPr="00F9618C" w:rsidRDefault="00FD0136">
      <w:pPr>
        <w:pStyle w:val="Heading4"/>
      </w:pPr>
      <w:bookmarkStart w:id="788" w:name="_Toc28012383"/>
      <w:bookmarkStart w:id="789" w:name="_Toc36038333"/>
      <w:bookmarkStart w:id="790" w:name="_Toc45133602"/>
      <w:bookmarkStart w:id="791" w:name="_Toc51762356"/>
      <w:bookmarkStart w:id="792" w:name="_Toc59016928"/>
      <w:bookmarkStart w:id="793" w:name="_Toc129338833"/>
      <w:bookmarkStart w:id="794" w:name="_Toc209476214"/>
      <w:r w:rsidRPr="00F9618C">
        <w:t>4.2.5.8</w:t>
      </w:r>
      <w:r w:rsidRPr="00F9618C">
        <w:tab/>
        <w:t>Notification about resources allocation outcome</w:t>
      </w:r>
      <w:bookmarkEnd w:id="788"/>
      <w:bookmarkEnd w:id="789"/>
      <w:bookmarkEnd w:id="790"/>
      <w:bookmarkEnd w:id="791"/>
      <w:bookmarkEnd w:id="792"/>
      <w:bookmarkEnd w:id="793"/>
      <w:bookmarkEnd w:id="794"/>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77777777" w:rsidR="00E652D0" w:rsidRPr="00F9618C" w:rsidRDefault="00E652D0" w:rsidP="00E652D0">
      <w:pPr>
        <w:pStyle w:val="B10"/>
      </w:pPr>
      <w:r w:rsidRPr="00F9618C">
        <w:t>-</w:t>
      </w:r>
      <w:r w:rsidRPr="00F9618C">
        <w:tab/>
        <w:t>the "retryAfter" attribute 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5" w:name="_Toc28012384"/>
      <w:bookmarkStart w:id="796" w:name="_Toc36038334"/>
      <w:bookmarkStart w:id="797" w:name="_Toc45133603"/>
      <w:bookmarkStart w:id="798" w:name="_Toc51762357"/>
      <w:bookmarkStart w:id="799" w:name="_Toc59016929"/>
      <w:bookmarkStart w:id="800" w:name="_Toc129338834"/>
      <w:bookmarkStart w:id="801" w:name="_Toc209476215"/>
      <w:r w:rsidRPr="00F9618C">
        <w:t>4.2.5.9</w:t>
      </w:r>
      <w:r w:rsidRPr="00F9618C">
        <w:tab/>
        <w:t>Void</w:t>
      </w:r>
      <w:bookmarkEnd w:id="795"/>
      <w:bookmarkEnd w:id="796"/>
      <w:bookmarkEnd w:id="797"/>
      <w:bookmarkEnd w:id="798"/>
      <w:bookmarkEnd w:id="799"/>
      <w:bookmarkEnd w:id="800"/>
      <w:bookmarkEnd w:id="801"/>
    </w:p>
    <w:p w14:paraId="0A02B928" w14:textId="77777777" w:rsidR="00FD0136" w:rsidRPr="00F9618C" w:rsidRDefault="00FD0136">
      <w:pPr>
        <w:pStyle w:val="Heading4"/>
      </w:pPr>
      <w:bookmarkStart w:id="802" w:name="_Toc28012385"/>
      <w:bookmarkStart w:id="803" w:name="_Toc36038335"/>
      <w:bookmarkStart w:id="804" w:name="_Toc45133604"/>
      <w:bookmarkStart w:id="805" w:name="_Toc51762358"/>
      <w:bookmarkStart w:id="806" w:name="_Toc59016930"/>
      <w:bookmarkStart w:id="807" w:name="_Toc129338835"/>
      <w:bookmarkStart w:id="808" w:name="_Toc209476216"/>
      <w:r w:rsidRPr="00F9618C">
        <w:t>4.2.5.10</w:t>
      </w:r>
      <w:r w:rsidRPr="00F9618C">
        <w:tab/>
        <w:t>Notification of signalling path status</w:t>
      </w:r>
      <w:bookmarkEnd w:id="802"/>
      <w:bookmarkEnd w:id="803"/>
      <w:bookmarkEnd w:id="804"/>
      <w:bookmarkEnd w:id="805"/>
      <w:bookmarkEnd w:id="806"/>
      <w:bookmarkEnd w:id="807"/>
      <w:bookmarkEnd w:id="808"/>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09" w:name="_Toc28012386"/>
      <w:bookmarkStart w:id="810" w:name="_Toc36038336"/>
      <w:bookmarkStart w:id="811" w:name="_Toc45133605"/>
      <w:bookmarkStart w:id="812" w:name="_Toc51762359"/>
      <w:bookmarkStart w:id="813" w:name="_Toc59016931"/>
      <w:bookmarkStart w:id="814" w:name="_Toc129338836"/>
      <w:bookmarkStart w:id="815" w:name="_Toc209476217"/>
      <w:r w:rsidRPr="00F9618C">
        <w:t>4.2.5.11</w:t>
      </w:r>
      <w:r w:rsidRPr="00F9618C">
        <w:tab/>
        <w:t>Reporting access network information</w:t>
      </w:r>
      <w:bookmarkEnd w:id="809"/>
      <w:bookmarkEnd w:id="810"/>
      <w:bookmarkEnd w:id="811"/>
      <w:bookmarkEnd w:id="812"/>
      <w:bookmarkEnd w:id="813"/>
      <w:bookmarkEnd w:id="814"/>
      <w:bookmarkEnd w:id="815"/>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16" w:name="_Toc28012387"/>
      <w:bookmarkStart w:id="817" w:name="_Toc36038337"/>
      <w:bookmarkStart w:id="818" w:name="_Toc45133606"/>
      <w:bookmarkStart w:id="819" w:name="_Toc51762360"/>
      <w:bookmarkStart w:id="820" w:name="_Toc59016932"/>
      <w:bookmarkStart w:id="821" w:name="_Toc129338837"/>
      <w:bookmarkStart w:id="822" w:name="_Toc209476218"/>
      <w:r w:rsidRPr="00F9618C">
        <w:t>4.2.5.12</w:t>
      </w:r>
      <w:r w:rsidRPr="00F9618C">
        <w:tab/>
        <w:t>Notification about Out of Credit</w:t>
      </w:r>
      <w:bookmarkEnd w:id="816"/>
      <w:bookmarkEnd w:id="817"/>
      <w:bookmarkEnd w:id="818"/>
      <w:bookmarkEnd w:id="819"/>
      <w:bookmarkEnd w:id="820"/>
      <w:bookmarkEnd w:id="821"/>
      <w:bookmarkEnd w:id="822"/>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3" w:name="_Toc28012388"/>
      <w:bookmarkStart w:id="824" w:name="_Toc36038338"/>
      <w:bookmarkStart w:id="825" w:name="_Toc45133607"/>
      <w:bookmarkStart w:id="826" w:name="_Toc51762361"/>
      <w:bookmarkStart w:id="827" w:name="_Toc59016933"/>
      <w:bookmarkStart w:id="828" w:name="_Toc129338838"/>
      <w:bookmarkStart w:id="829" w:name="_Toc209476219"/>
      <w:r w:rsidRPr="00F9618C">
        <w:t>4.2.5.13</w:t>
      </w:r>
      <w:r w:rsidRPr="00F9618C">
        <w:tab/>
        <w:t xml:space="preserve">Notification about </w:t>
      </w:r>
      <w:bookmarkEnd w:id="823"/>
      <w:r w:rsidRPr="00F9618C">
        <w:t>TSC user plane node management information and/or port management information detection, Individual Application Session Context exists</w:t>
      </w:r>
      <w:bookmarkEnd w:id="824"/>
      <w:bookmarkEnd w:id="825"/>
      <w:bookmarkEnd w:id="826"/>
      <w:bookmarkEnd w:id="827"/>
      <w:bookmarkEnd w:id="828"/>
      <w:bookmarkEnd w:id="829"/>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0" w:name="_Toc36038339"/>
      <w:bookmarkStart w:id="831"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2" w:name="_Toc45133608"/>
      <w:bookmarkStart w:id="833" w:name="_Toc51762362"/>
      <w:bookmarkStart w:id="834" w:name="_Toc59016934"/>
      <w:bookmarkStart w:id="835" w:name="_Toc129338839"/>
      <w:bookmarkStart w:id="836" w:name="_Toc209476220"/>
      <w:bookmarkStart w:id="837" w:name="_Toc36038340"/>
      <w:bookmarkStart w:id="838" w:name="_Toc45133609"/>
      <w:bookmarkStart w:id="839" w:name="_Toc51762363"/>
      <w:bookmarkStart w:id="840" w:name="_Toc59016935"/>
      <w:bookmarkStart w:id="841" w:name="_Toc129338840"/>
      <w:bookmarkEnd w:id="830"/>
      <w:r w:rsidRPr="00F9618C">
        <w:t>4.2.5.14</w:t>
      </w:r>
      <w:r w:rsidRPr="00F9618C">
        <w:tab/>
        <w:t>Notification about Service Data Flow QoS Monitoring control</w:t>
      </w:r>
      <w:bookmarkEnd w:id="832"/>
      <w:bookmarkEnd w:id="833"/>
      <w:bookmarkEnd w:id="834"/>
      <w:bookmarkEnd w:id="835"/>
      <w:bookmarkEnd w:id="836"/>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2" w:name="_Toc209476221"/>
      <w:r w:rsidRPr="00F9618C">
        <w:t>4.2.5.15</w:t>
      </w:r>
      <w:r w:rsidRPr="00F9618C">
        <w:tab/>
        <w:t>Report of EPS Fallback</w:t>
      </w:r>
      <w:bookmarkEnd w:id="837"/>
      <w:bookmarkEnd w:id="838"/>
      <w:bookmarkEnd w:id="839"/>
      <w:bookmarkEnd w:id="840"/>
      <w:bookmarkEnd w:id="841"/>
      <w:bookmarkEnd w:id="842"/>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3" w:name="_Toc36038341"/>
      <w:bookmarkStart w:id="844" w:name="_Toc45133610"/>
      <w:bookmarkStart w:id="845" w:name="_Toc51762364"/>
      <w:bookmarkStart w:id="846" w:name="_Toc59016936"/>
      <w:bookmarkStart w:id="847" w:name="_Toc129338841"/>
      <w:bookmarkStart w:id="848" w:name="_Toc209476222"/>
      <w:r w:rsidRPr="00F9618C">
        <w:t>4.2.5.16</w:t>
      </w:r>
      <w:r w:rsidRPr="00F9618C">
        <w:tab/>
        <w:t>Notification about TSC user plane node Information, no Individual Application Session Context exists</w:t>
      </w:r>
      <w:bookmarkEnd w:id="843"/>
      <w:bookmarkEnd w:id="844"/>
      <w:bookmarkEnd w:id="845"/>
      <w:bookmarkEnd w:id="846"/>
      <w:bookmarkEnd w:id="847"/>
      <w:bookmarkEnd w:id="848"/>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49" w:name="_Hlk73382996"/>
      <w:r w:rsidRPr="00F9618C">
        <w:t>TSC user plane node</w:t>
      </w:r>
      <w:bookmarkEnd w:id="849"/>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25pt;height:148.5pt" o:ole="">
            <v:imagedata r:id="rId31" o:title=""/>
          </v:shape>
          <o:OLEObject Type="Embed" ProgID="Visio.Drawing.15" ShapeID="_x0000_i1034" DrawAspect="Content" ObjectID="_1825587991"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0"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0"/>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1" w:name="_Toc45133611"/>
      <w:bookmarkStart w:id="852" w:name="_Toc51762365"/>
      <w:bookmarkStart w:id="853" w:name="_Toc59016937"/>
      <w:bookmarkStart w:id="854" w:name="_Toc129338842"/>
      <w:bookmarkStart w:id="855" w:name="_Toc209476223"/>
      <w:bookmarkStart w:id="856" w:name="_Toc36038342"/>
      <w:r w:rsidRPr="00F9618C">
        <w:t>4.2.5.17</w:t>
      </w:r>
      <w:r w:rsidRPr="00F9618C">
        <w:tab/>
        <w:t>Notification about Reallocation of Credit</w:t>
      </w:r>
      <w:bookmarkEnd w:id="851"/>
      <w:bookmarkEnd w:id="852"/>
      <w:bookmarkEnd w:id="853"/>
      <w:bookmarkEnd w:id="854"/>
      <w:bookmarkEnd w:id="855"/>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57" w:name="_Toc129338843"/>
      <w:bookmarkStart w:id="858" w:name="_Toc209476224"/>
      <w:bookmarkStart w:id="859" w:name="_Toc45133612"/>
      <w:bookmarkStart w:id="860" w:name="_Toc51762366"/>
      <w:bookmarkStart w:id="861" w:name="_Toc59016938"/>
      <w:r w:rsidRPr="00F9618C">
        <w:t>4.2.5.18</w:t>
      </w:r>
      <w:r w:rsidRPr="00F9618C">
        <w:tab/>
        <w:t>Notification of MPS for DTS Outcome</w:t>
      </w:r>
      <w:bookmarkEnd w:id="857"/>
      <w:bookmarkEnd w:id="858"/>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2" w:name="_Toc129338844"/>
      <w:bookmarkStart w:id="863" w:name="_Toc209476225"/>
      <w:r w:rsidRPr="00F9618C">
        <w:t>4.2.5.19</w:t>
      </w:r>
      <w:r w:rsidRPr="00F9618C">
        <w:tab/>
        <w:t>Notification about Application Detection Information</w:t>
      </w:r>
      <w:bookmarkEnd w:id="862"/>
      <w:bookmarkEnd w:id="863"/>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4" w:name="_Toc129338845"/>
      <w:bookmarkStart w:id="865" w:name="_Toc209476226"/>
      <w:r w:rsidRPr="00F9618C">
        <w:t>4.2.5.20</w:t>
      </w:r>
      <w:r w:rsidRPr="00F9618C">
        <w:tab/>
        <w:t>Notification about satellite backhaul category changes</w:t>
      </w:r>
      <w:bookmarkEnd w:id="864"/>
      <w:bookmarkEnd w:id="865"/>
    </w:p>
    <w:p w14:paraId="7C86B204" w14:textId="77777777" w:rsidR="0063545B" w:rsidRPr="00F9618C" w:rsidRDefault="0063545B" w:rsidP="0063545B">
      <w:bookmarkStart w:id="866"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67" w:name="_Toc209476227"/>
      <w:r w:rsidRPr="00F9618C">
        <w:t>4.2.5.21</w:t>
      </w:r>
      <w:r w:rsidRPr="00F9618C">
        <w:tab/>
        <w:t>Notification about UP change enforcement failure</w:t>
      </w:r>
      <w:bookmarkEnd w:id="866"/>
      <w:bookmarkEnd w:id="867"/>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68" w:name="_Toc129338847"/>
      <w:bookmarkStart w:id="869" w:name="_Toc209476228"/>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68"/>
      <w:bookmarkEnd w:id="869"/>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5.25pt;height:148.5pt" o:ole="">
            <v:imagedata r:id="rId33" o:title=""/>
          </v:shape>
          <o:OLEObject Type="Embed" ProgID="Visio.Drawing.15" ShapeID="_x0000_i1035" DrawAspect="Content" ObjectID="_1825587992"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0" w:name="_Toc129338848"/>
      <w:bookmarkStart w:id="871" w:name="_Toc209476229"/>
      <w:r w:rsidRPr="00F9618C">
        <w:t>4.2.5.23</w:t>
      </w:r>
      <w:r w:rsidRPr="00F9618C">
        <w:tab/>
        <w:t>Notification about extra UE addresses</w:t>
      </w:r>
      <w:bookmarkEnd w:id="870"/>
      <w:bookmarkEnd w:id="871"/>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2" w:name="_Toc209476230"/>
      <w:bookmarkStart w:id="873" w:name="_Toc129338849"/>
      <w:r w:rsidRPr="00F9618C">
        <w:t>4.2.5.24</w:t>
      </w:r>
      <w:r w:rsidRPr="00F9618C">
        <w:tab/>
        <w:t>Notification about BAT offset</w:t>
      </w:r>
      <w:bookmarkEnd w:id="872"/>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4" w:name="_Toc130291714"/>
      <w:bookmarkStart w:id="875" w:name="_Toc209476231"/>
      <w:r w:rsidRPr="00F9618C">
        <w:t>4.2.5.25</w:t>
      </w:r>
      <w:r w:rsidRPr="00F9618C">
        <w:tab/>
        <w:t xml:space="preserve">Notification about </w:t>
      </w:r>
      <w:bookmarkEnd w:id="874"/>
      <w:r w:rsidRPr="00F9618C">
        <w:t>URSP rule enforcement information</w:t>
      </w:r>
      <w:bookmarkEnd w:id="875"/>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76" w:name="_Toc209476232"/>
      <w:r w:rsidRPr="00F9618C">
        <w:t>4.2.5.26</w:t>
      </w:r>
      <w:r w:rsidRPr="00F9618C">
        <w:tab/>
        <w:t xml:space="preserve">Notification about </w:t>
      </w:r>
      <w:r w:rsidRPr="00F9618C">
        <w:rPr>
          <w:lang w:eastAsia="zh-CN"/>
        </w:rPr>
        <w:t>Packet Delay Variation</w:t>
      </w:r>
      <w:bookmarkEnd w:id="876"/>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77" w:name="_Toc209476233"/>
      <w:r w:rsidRPr="00F9618C">
        <w:t>4.2.5.27</w:t>
      </w:r>
      <w:r w:rsidRPr="00F9618C">
        <w:tab/>
        <w:t>Notification about 5GS support for Policy Control for L4S</w:t>
      </w:r>
      <w:bookmarkEnd w:id="877"/>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78" w:name="_Toc209476234"/>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78"/>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79"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79"/>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0" w:name="_Toc209476235"/>
      <w:r w:rsidRPr="00F9618C">
        <w:t>4.2.5.29</w:t>
      </w:r>
      <w:r w:rsidRPr="00F9618C">
        <w:tab/>
        <w:t>Event notification for AF requested QoS for a UE or group of UE(s) not identif</w:t>
      </w:r>
      <w:r w:rsidR="00523AD5" w:rsidRPr="00F9618C">
        <w:t>i</w:t>
      </w:r>
      <w:r w:rsidRPr="00F9618C">
        <w:t>ed by UE address(es)</w:t>
      </w:r>
      <w:bookmarkEnd w:id="880"/>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1" w:name="_Toc209476236"/>
      <w:r w:rsidRPr="00F9618C">
        <w:t>4.2.5.30</w:t>
      </w:r>
      <w:r w:rsidRPr="00F9618C">
        <w:tab/>
        <w:t>Notification about network support of QoS Monitoring</w:t>
      </w:r>
      <w:bookmarkEnd w:id="881"/>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2" w:name="_Toc209476237"/>
      <w:r w:rsidRPr="00F9618C">
        <w:t>4.2.5.31</w:t>
      </w:r>
      <w:r w:rsidRPr="00F9618C">
        <w:tab/>
        <w:t>Notification about released the application session context</w:t>
      </w:r>
      <w:bookmarkEnd w:id="882"/>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3" w:name="_Toc209476238"/>
      <w:r>
        <w:t>4.2.5.32</w:t>
      </w:r>
      <w:r>
        <w:tab/>
        <w:t xml:space="preserve">Notification about </w:t>
      </w:r>
      <w:r w:rsidR="0086149E">
        <w:t xml:space="preserve">Data </w:t>
      </w:r>
      <w:r>
        <w:t>Rate Limitation Information</w:t>
      </w:r>
      <w:bookmarkEnd w:id="883"/>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r w:rsidRPr="00F9618C">
        <w:t>4.2.5.</w:t>
      </w:r>
      <w:r>
        <w:t>34</w:t>
      </w:r>
      <w:r w:rsidRPr="00F9618C">
        <w:tab/>
        <w:t xml:space="preserve">Reporting </w:t>
      </w:r>
      <w:r>
        <w:t>5GC network functions health monitoring information</w:t>
      </w:r>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77777777" w:rsidR="00BF06CA" w:rsidRDefault="00BF06CA" w:rsidP="00BF06CA">
      <w:pPr>
        <w:pStyle w:val="B10"/>
        <w:numPr>
          <w:ilvl w:val="0"/>
          <w:numId w:val="20"/>
        </w:numPr>
      </w:pPr>
      <w:r w:rsidRPr="00F9618C">
        <w:rPr>
          <w:lang w:eastAsia="zh-CN"/>
        </w:rPr>
        <w:t xml:space="preserve">the PCF shall include </w:t>
      </w:r>
      <w:r>
        <w:rPr>
          <w:lang w:eastAsia="zh-CN"/>
        </w:rPr>
        <w:t xml:space="preserve">the </w:t>
      </w:r>
      <w:r w:rsidRPr="00F9618C">
        <w:t>"</w:t>
      </w:r>
      <w:r>
        <w:rPr>
          <w:lang w:eastAsia="zh-CN"/>
        </w:rPr>
        <w:t>sessionRecovStatus</w:t>
      </w:r>
      <w:r w:rsidRPr="00F9618C">
        <w:t>"</w:t>
      </w:r>
      <w:r>
        <w:t xml:space="preserve"> set to </w:t>
      </w:r>
      <w:r w:rsidRPr="00F9618C">
        <w:t>"</w:t>
      </w:r>
      <w:r>
        <w:rPr>
          <w:lang w:eastAsia="fr-FR"/>
        </w:rPr>
        <w:t>NOT_FOUND</w:t>
      </w:r>
      <w:r w:rsidRPr="00F9618C">
        <w:t>"</w:t>
      </w:r>
      <w:r>
        <w:t xml:space="preserve"> value inside the EventsNotification data type </w:t>
      </w:r>
      <w:r w:rsidRPr="00F9618C">
        <w:t>inclu</w:t>
      </w:r>
      <w:r>
        <w:t xml:space="preserve">ded in the </w:t>
      </w:r>
      <w:r w:rsidRPr="00F9618C">
        <w:t>body of the HTTP POST request</w:t>
      </w:r>
      <w:r>
        <w:t xml:space="preserve"> message sent to NF service consumer; or</w:t>
      </w:r>
    </w:p>
    <w:p w14:paraId="5C5B6798" w14:textId="77777777" w:rsidR="00BF06CA" w:rsidRDefault="00BF06CA" w:rsidP="00BF06CA">
      <w:pPr>
        <w:pStyle w:val="B10"/>
        <w:numPr>
          <w:ilvl w:val="0"/>
          <w:numId w:val="20"/>
        </w:numPr>
      </w:pPr>
      <w:r w:rsidRPr="009A61C2">
        <w:t xml:space="preserve">if the "SmfFailureDetection" feature is </w:t>
      </w:r>
      <w:r>
        <w:t xml:space="preserve">supported, the PCF may send an </w:t>
      </w:r>
      <w:r w:rsidRPr="00F9618C">
        <w:t>Npcf_PolicyAuthorization_Notify</w:t>
      </w:r>
      <w:r>
        <w:t xml:space="preserve">  to NF service consumer, including </w:t>
      </w:r>
      <w:r w:rsidRPr="00F9618C">
        <w:t xml:space="preserve">"TerminationInfo" data type </w:t>
      </w:r>
      <w:r>
        <w:t xml:space="preserve">set to </w:t>
      </w:r>
      <w:r w:rsidRPr="009A61C2">
        <w:t>"SMF_FAILURE"</w:t>
      </w:r>
      <w:r>
        <w:t xml:space="preserve"> within the </w:t>
      </w:r>
      <w:r w:rsidRPr="00F9618C">
        <w:t>body of the HTTP POST request</w:t>
      </w:r>
      <w:r>
        <w:t>, as described in clause</w:t>
      </w:r>
      <w:r w:rsidRPr="00F9618C">
        <w:t> </w:t>
      </w:r>
      <w:r>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884" w:name="_Toc209476239"/>
      <w:r w:rsidRPr="00F9618C">
        <w:t>4.2.6</w:t>
      </w:r>
      <w:r w:rsidRPr="00F9618C">
        <w:tab/>
      </w:r>
      <w:r w:rsidRPr="00F9618C">
        <w:rPr>
          <w:lang w:eastAsia="ja-JP"/>
        </w:rPr>
        <w:t>Npcf_</w:t>
      </w:r>
      <w:r w:rsidRPr="00F9618C">
        <w:rPr>
          <w:lang w:eastAsia="zh-CN"/>
        </w:rPr>
        <w:t>PolicyAuthorization_Subscribe service operation</w:t>
      </w:r>
      <w:bookmarkEnd w:id="831"/>
      <w:bookmarkEnd w:id="856"/>
      <w:bookmarkEnd w:id="859"/>
      <w:bookmarkEnd w:id="860"/>
      <w:bookmarkEnd w:id="861"/>
      <w:bookmarkEnd w:id="873"/>
      <w:bookmarkEnd w:id="884"/>
    </w:p>
    <w:p w14:paraId="0E1F09E9" w14:textId="77777777" w:rsidR="00FD0136" w:rsidRPr="00F9618C" w:rsidRDefault="00FD0136">
      <w:pPr>
        <w:pStyle w:val="Heading4"/>
      </w:pPr>
      <w:bookmarkStart w:id="885" w:name="_Toc28012390"/>
      <w:bookmarkStart w:id="886" w:name="_Toc36038343"/>
      <w:bookmarkStart w:id="887" w:name="_Toc45133613"/>
      <w:bookmarkStart w:id="888" w:name="_Toc51762367"/>
      <w:bookmarkStart w:id="889" w:name="_Toc59016939"/>
      <w:bookmarkStart w:id="890" w:name="_Toc129338850"/>
      <w:bookmarkStart w:id="891" w:name="_Toc209476240"/>
      <w:r w:rsidRPr="00F9618C">
        <w:t>4.2.6.1</w:t>
      </w:r>
      <w:r w:rsidRPr="00F9618C">
        <w:tab/>
        <w:t>General</w:t>
      </w:r>
      <w:bookmarkEnd w:id="885"/>
      <w:bookmarkEnd w:id="886"/>
      <w:bookmarkEnd w:id="887"/>
      <w:bookmarkEnd w:id="888"/>
      <w:bookmarkEnd w:id="889"/>
      <w:bookmarkEnd w:id="890"/>
      <w:bookmarkEnd w:id="891"/>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2" w:name="_Toc28012391"/>
      <w:bookmarkStart w:id="893" w:name="_Toc36038344"/>
      <w:bookmarkStart w:id="894" w:name="_Toc45133614"/>
      <w:bookmarkStart w:id="895" w:name="_Toc51762368"/>
      <w:bookmarkStart w:id="896"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897"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898" w:name="_Toc209476241"/>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2"/>
      <w:bookmarkEnd w:id="893"/>
      <w:bookmarkEnd w:id="894"/>
      <w:bookmarkEnd w:id="895"/>
      <w:bookmarkEnd w:id="896"/>
      <w:bookmarkEnd w:id="897"/>
      <w:bookmarkEnd w:id="898"/>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25pt;height:149.25pt" o:ole="">
            <v:imagedata r:id="rId35" o:title=""/>
          </v:shape>
          <o:OLEObject Type="Embed" ProgID="Visio.Drawing.15" ShapeID="_x0000_i1036" DrawAspect="Content" ObjectID="_1825587993"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25pt;height:149.25pt" o:ole="">
            <v:imagedata r:id="rId37" o:title=""/>
          </v:shape>
          <o:OLEObject Type="Embed" ProgID="Visio.Drawing.15" ShapeID="_x0000_i1037" DrawAspect="Content" ObjectID="_1825587994"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899" w:name="_Toc28012392"/>
      <w:bookmarkStart w:id="900" w:name="_Toc36038345"/>
      <w:bookmarkStart w:id="901" w:name="_Toc45133615"/>
      <w:bookmarkStart w:id="902" w:name="_Toc51762369"/>
      <w:bookmarkStart w:id="903" w:name="_Toc59016941"/>
      <w:bookmarkStart w:id="904"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05" w:name="_Toc209476242"/>
      <w:r w:rsidRPr="00F9618C">
        <w:t>4.2.6.3</w:t>
      </w:r>
      <w:r w:rsidRPr="00F9618C">
        <w:tab/>
        <w:t>Initial subscription to events without provisioning of service information</w:t>
      </w:r>
      <w:bookmarkEnd w:id="899"/>
      <w:bookmarkEnd w:id="900"/>
      <w:bookmarkEnd w:id="901"/>
      <w:bookmarkEnd w:id="902"/>
      <w:bookmarkEnd w:id="903"/>
      <w:bookmarkEnd w:id="904"/>
      <w:bookmarkEnd w:id="905"/>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25pt;height:148.5pt" o:ole="">
            <v:imagedata r:id="rId39" o:title=""/>
          </v:shape>
          <o:OLEObject Type="Embed" ProgID="Visio.Drawing.15" ShapeID="_x0000_i1038" DrawAspect="Content" ObjectID="_1825587995"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06" w:name="_Toc28012393"/>
      <w:bookmarkStart w:id="907" w:name="_Toc36038346"/>
      <w:bookmarkStart w:id="908" w:name="_Toc45133616"/>
      <w:bookmarkStart w:id="909" w:name="_Toc51762370"/>
      <w:bookmarkStart w:id="910" w:name="_Toc59016942"/>
      <w:bookmarkStart w:id="911"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2" w:name="_Toc209476243"/>
      <w:r w:rsidRPr="00F9618C">
        <w:t>4.2.6.4</w:t>
      </w:r>
      <w:r w:rsidRPr="00F9618C">
        <w:tab/>
        <w:t>Subscription to usage monitoring of sponsored data connectivity</w:t>
      </w:r>
      <w:bookmarkEnd w:id="906"/>
      <w:bookmarkEnd w:id="907"/>
      <w:bookmarkEnd w:id="908"/>
      <w:bookmarkEnd w:id="909"/>
      <w:bookmarkEnd w:id="910"/>
      <w:bookmarkEnd w:id="911"/>
      <w:bookmarkEnd w:id="912"/>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3" w:name="_Toc28012394"/>
      <w:bookmarkStart w:id="914" w:name="_Toc36038347"/>
      <w:bookmarkStart w:id="915" w:name="_Toc45133617"/>
      <w:bookmarkStart w:id="916" w:name="_Toc51762371"/>
      <w:bookmarkStart w:id="917" w:name="_Toc59016943"/>
      <w:bookmarkStart w:id="918" w:name="_Toc129338854"/>
      <w:bookmarkStart w:id="919" w:name="_Toc209476244"/>
      <w:r w:rsidRPr="00F9618C">
        <w:t>4.2.6.5</w:t>
      </w:r>
      <w:r w:rsidRPr="00F9618C">
        <w:tab/>
        <w:t>Void</w:t>
      </w:r>
      <w:bookmarkEnd w:id="913"/>
      <w:bookmarkEnd w:id="914"/>
      <w:bookmarkEnd w:id="915"/>
      <w:bookmarkEnd w:id="916"/>
      <w:bookmarkEnd w:id="917"/>
      <w:bookmarkEnd w:id="918"/>
      <w:bookmarkEnd w:id="919"/>
    </w:p>
    <w:p w14:paraId="45C5734F" w14:textId="77777777" w:rsidR="00FD0136" w:rsidRPr="00F9618C" w:rsidRDefault="00FD0136">
      <w:pPr>
        <w:pStyle w:val="Heading4"/>
      </w:pPr>
      <w:bookmarkStart w:id="920" w:name="_Toc28012395"/>
      <w:bookmarkStart w:id="921" w:name="_Toc36038348"/>
      <w:bookmarkStart w:id="922" w:name="_Toc45133618"/>
      <w:bookmarkStart w:id="923" w:name="_Toc51762372"/>
      <w:bookmarkStart w:id="924" w:name="_Toc59016944"/>
      <w:bookmarkStart w:id="925" w:name="_Toc129338855"/>
      <w:bookmarkStart w:id="926" w:name="_Toc209476245"/>
      <w:r w:rsidRPr="00F9618C">
        <w:t>4.2.6.6</w:t>
      </w:r>
      <w:r w:rsidRPr="00F9618C">
        <w:tab/>
        <w:t>Request of access network information</w:t>
      </w:r>
      <w:bookmarkEnd w:id="920"/>
      <w:bookmarkEnd w:id="921"/>
      <w:bookmarkEnd w:id="922"/>
      <w:bookmarkEnd w:id="923"/>
      <w:bookmarkEnd w:id="924"/>
      <w:bookmarkEnd w:id="925"/>
      <w:bookmarkEnd w:id="926"/>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27" w:name="_Toc28012396"/>
      <w:bookmarkStart w:id="928" w:name="_Toc36038349"/>
      <w:bookmarkStart w:id="929" w:name="_Toc45133619"/>
      <w:bookmarkStart w:id="930" w:name="_Toc51762373"/>
      <w:bookmarkStart w:id="931" w:name="_Toc59016945"/>
      <w:bookmarkStart w:id="932" w:name="_Toc129338856"/>
      <w:bookmarkStart w:id="933" w:name="_Toc209476246"/>
      <w:r w:rsidRPr="00F9618C">
        <w:t>4.2.6.7</w:t>
      </w:r>
      <w:r w:rsidRPr="00F9618C">
        <w:tab/>
        <w:t>Subscription to notification of signalling path status</w:t>
      </w:r>
      <w:bookmarkEnd w:id="927"/>
      <w:bookmarkEnd w:id="928"/>
      <w:bookmarkEnd w:id="929"/>
      <w:bookmarkEnd w:id="930"/>
      <w:bookmarkEnd w:id="931"/>
      <w:bookmarkEnd w:id="932"/>
      <w:bookmarkEnd w:id="933"/>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4" w:name="_Toc209476247"/>
      <w:bookmarkStart w:id="935" w:name="_Toc129338858"/>
      <w:bookmarkStart w:id="936" w:name="_Toc28012398"/>
      <w:bookmarkStart w:id="937" w:name="_Toc36038351"/>
      <w:bookmarkStart w:id="938" w:name="_Toc45133621"/>
      <w:bookmarkStart w:id="939" w:name="_Toc51762375"/>
      <w:bookmarkStart w:id="940" w:name="_Toc59016947"/>
      <w:r w:rsidRPr="00F9618C">
        <w:t>4.2.6.8</w:t>
      </w:r>
      <w:r w:rsidRPr="00F9618C">
        <w:tab/>
        <w:t>Subscription to Service Data Flow QoS Monitoring Information</w:t>
      </w:r>
      <w:bookmarkEnd w:id="934"/>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1" w:name="_Toc209476248"/>
      <w:r w:rsidRPr="00F9618C">
        <w:t>4.2.6.9</w:t>
      </w:r>
      <w:r w:rsidRPr="00F9618C">
        <w:tab/>
        <w:t>Subscription to application detection notification</w:t>
      </w:r>
      <w:bookmarkEnd w:id="935"/>
      <w:bookmarkEnd w:id="941"/>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2" w:name="_Toc129338859"/>
      <w:bookmarkStart w:id="943" w:name="_Toc209476249"/>
      <w:r w:rsidRPr="00F9618C">
        <w:t>4.2.6.10</w:t>
      </w:r>
      <w:r w:rsidRPr="00F9618C">
        <w:tab/>
        <w:t>Subscription to satellite backhaul category changes</w:t>
      </w:r>
      <w:bookmarkEnd w:id="942"/>
      <w:bookmarkEnd w:id="943"/>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4"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45" w:name="_Toc209476250"/>
      <w:r w:rsidRPr="00F9618C">
        <w:t>4.2.6.11</w:t>
      </w:r>
      <w:r w:rsidRPr="00F9618C">
        <w:tab/>
        <w:t xml:space="preserve">Subscription to </w:t>
      </w:r>
      <w:r w:rsidRPr="00F9618C">
        <w:rPr>
          <w:lang w:eastAsia="zh-CN"/>
        </w:rPr>
        <w:t xml:space="preserve">TSC </w:t>
      </w:r>
      <w:r w:rsidRPr="00F9618C">
        <w:t>user plane node related events</w:t>
      </w:r>
      <w:bookmarkEnd w:id="944"/>
      <w:bookmarkEnd w:id="945"/>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46" w:name="_Toc209476251"/>
      <w:bookmarkStart w:id="947" w:name="_Toc138762081"/>
      <w:bookmarkStart w:id="948" w:name="_Toc145708344"/>
      <w:bookmarkStart w:id="949" w:name="_Toc160570926"/>
      <w:bookmarkStart w:id="950" w:name="_Toc162008522"/>
      <w:bookmarkStart w:id="951" w:name="_Toc168390370"/>
      <w:bookmarkStart w:id="952" w:name="_Toc144201926"/>
      <w:bookmarkStart w:id="953" w:name="_Toc129338862"/>
      <w:r w:rsidRPr="00F9618C">
        <w:t>4.2.6.12</w:t>
      </w:r>
      <w:r w:rsidRPr="00F9618C">
        <w:tab/>
        <w:t>Subscription to the report of extra UE addresses</w:t>
      </w:r>
      <w:bookmarkEnd w:id="946"/>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4" w:name="_Toc209476252"/>
      <w:bookmarkEnd w:id="947"/>
      <w:bookmarkEnd w:id="948"/>
      <w:bookmarkEnd w:id="949"/>
      <w:bookmarkEnd w:id="950"/>
      <w:bookmarkEnd w:id="951"/>
      <w:r w:rsidRPr="00F9618C">
        <w:t>4.2.6.13</w:t>
      </w:r>
      <w:r w:rsidRPr="00F9618C">
        <w:tab/>
      </w:r>
      <w:bookmarkEnd w:id="952"/>
      <w:r w:rsidRPr="00F9618C">
        <w:t>Void</w:t>
      </w:r>
      <w:bookmarkEnd w:id="954"/>
    </w:p>
    <w:p w14:paraId="3841A35F" w14:textId="77777777" w:rsidR="005C14CB" w:rsidRPr="00F9618C" w:rsidRDefault="005C14CB" w:rsidP="005C14CB">
      <w:pPr>
        <w:pStyle w:val="Heading4"/>
      </w:pPr>
      <w:bookmarkStart w:id="955" w:name="_Toc130291727"/>
      <w:bookmarkStart w:id="956" w:name="_Toc209476253"/>
      <w:r w:rsidRPr="00F9618C">
        <w:t>4.2.6.14</w:t>
      </w:r>
      <w:r w:rsidRPr="00F9618C">
        <w:tab/>
        <w:t xml:space="preserve">Subscription to notifications about </w:t>
      </w:r>
      <w:bookmarkEnd w:id="955"/>
      <w:r w:rsidRPr="00F9618C">
        <w:t>URSP rule enforcement information</w:t>
      </w:r>
      <w:bookmarkEnd w:id="956"/>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57" w:name="_Toc209476254"/>
      <w:r w:rsidRPr="00F9618C">
        <w:t>4.2.6.15</w:t>
      </w:r>
      <w:r w:rsidRPr="00F9618C">
        <w:tab/>
        <w:t>Subscription to the report of network support for QoS Monitoring</w:t>
      </w:r>
      <w:bookmarkEnd w:id="957"/>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58" w:name="_Toc209476255"/>
      <w:r w:rsidRPr="00F9618C">
        <w:t>4.2.7</w:t>
      </w:r>
      <w:r w:rsidRPr="00F9618C">
        <w:tab/>
      </w:r>
      <w:r w:rsidRPr="00F9618C">
        <w:rPr>
          <w:lang w:eastAsia="zh-CN"/>
        </w:rPr>
        <w:t>Npcf_PolicyAuthorization_Unsubscribe service operation</w:t>
      </w:r>
      <w:bookmarkEnd w:id="936"/>
      <w:bookmarkEnd w:id="937"/>
      <w:bookmarkEnd w:id="938"/>
      <w:bookmarkEnd w:id="939"/>
      <w:bookmarkEnd w:id="940"/>
      <w:bookmarkEnd w:id="953"/>
      <w:bookmarkEnd w:id="958"/>
    </w:p>
    <w:p w14:paraId="0640179C" w14:textId="77777777" w:rsidR="00FD0136" w:rsidRPr="00F9618C" w:rsidRDefault="00FD0136">
      <w:pPr>
        <w:pStyle w:val="Heading4"/>
      </w:pPr>
      <w:bookmarkStart w:id="959" w:name="_Toc28012399"/>
      <w:bookmarkStart w:id="960" w:name="_Toc36038352"/>
      <w:bookmarkStart w:id="961" w:name="_Toc45133622"/>
      <w:bookmarkStart w:id="962" w:name="_Toc51762376"/>
      <w:bookmarkStart w:id="963" w:name="_Toc59016948"/>
      <w:bookmarkStart w:id="964" w:name="_Toc129338863"/>
      <w:bookmarkStart w:id="965" w:name="_Toc209476256"/>
      <w:r w:rsidRPr="00F9618C">
        <w:t>4.2.7.1</w:t>
      </w:r>
      <w:r w:rsidRPr="00F9618C">
        <w:tab/>
        <w:t>General</w:t>
      </w:r>
      <w:bookmarkEnd w:id="959"/>
      <w:bookmarkEnd w:id="960"/>
      <w:bookmarkEnd w:id="961"/>
      <w:bookmarkEnd w:id="962"/>
      <w:bookmarkEnd w:id="963"/>
      <w:bookmarkEnd w:id="964"/>
      <w:bookmarkEnd w:id="965"/>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66" w:name="_Toc28012400"/>
      <w:bookmarkStart w:id="967" w:name="_Toc36038353"/>
      <w:bookmarkStart w:id="968" w:name="_Toc45133623"/>
      <w:bookmarkStart w:id="969" w:name="_Toc51762377"/>
      <w:bookmarkStart w:id="970" w:name="_Toc59016949"/>
      <w:bookmarkStart w:id="971" w:name="_Toc129338864"/>
      <w:bookmarkStart w:id="972" w:name="_Toc209476257"/>
      <w:r w:rsidRPr="00F9618C">
        <w:t>4.2.7.2</w:t>
      </w:r>
      <w:r w:rsidRPr="00F9618C">
        <w:tab/>
        <w:t>Unsubscription to events</w:t>
      </w:r>
      <w:bookmarkEnd w:id="966"/>
      <w:bookmarkEnd w:id="967"/>
      <w:bookmarkEnd w:id="968"/>
      <w:bookmarkEnd w:id="969"/>
      <w:bookmarkEnd w:id="970"/>
      <w:bookmarkEnd w:id="971"/>
      <w:r w:rsidR="00251E1C" w:rsidRPr="00F9618C">
        <w:t xml:space="preserve"> for an application session context</w:t>
      </w:r>
      <w:bookmarkEnd w:id="972"/>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25pt;height:149.25pt" o:ole="">
            <v:imagedata r:id="rId41" o:title=""/>
          </v:shape>
          <o:OLEObject Type="Embed" ProgID="Visio.Drawing.15" ShapeID="_x0000_i1039" DrawAspect="Content" ObjectID="_1825587996"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3" w:name="_Toc28012401"/>
      <w:bookmarkStart w:id="974" w:name="_Toc36038354"/>
      <w:bookmarkStart w:id="975" w:name="_Toc45133624"/>
      <w:bookmarkStart w:id="976" w:name="_Toc51762378"/>
      <w:bookmarkStart w:id="977" w:name="_Toc59016950"/>
      <w:bookmarkStart w:id="978" w:name="_Toc129338865"/>
      <w:bookmarkStart w:id="979" w:name="_Toc209476258"/>
      <w:r w:rsidRPr="00F9618C">
        <w:rPr>
          <w:lang w:eastAsia="zh-CN"/>
        </w:rPr>
        <w:t>5</w:t>
      </w:r>
      <w:r w:rsidRPr="00F9618C">
        <w:tab/>
      </w:r>
      <w:r w:rsidRPr="00F9618C">
        <w:rPr>
          <w:lang w:eastAsia="zh-CN"/>
        </w:rPr>
        <w:t>Npcf_PolicyAuthorization Service API</w:t>
      </w:r>
      <w:bookmarkEnd w:id="973"/>
      <w:bookmarkEnd w:id="974"/>
      <w:bookmarkEnd w:id="975"/>
      <w:bookmarkEnd w:id="976"/>
      <w:bookmarkEnd w:id="977"/>
      <w:bookmarkEnd w:id="978"/>
      <w:bookmarkEnd w:id="979"/>
    </w:p>
    <w:p w14:paraId="523134F6" w14:textId="77777777" w:rsidR="00FD0136" w:rsidRPr="00F9618C" w:rsidRDefault="00FD0136">
      <w:pPr>
        <w:pStyle w:val="Heading2"/>
      </w:pPr>
      <w:bookmarkStart w:id="980" w:name="_Toc28012402"/>
      <w:bookmarkStart w:id="981" w:name="_Toc36038355"/>
      <w:bookmarkStart w:id="982" w:name="_Toc45133625"/>
      <w:bookmarkStart w:id="983" w:name="_Toc51762379"/>
      <w:bookmarkStart w:id="984" w:name="_Toc59016951"/>
      <w:bookmarkStart w:id="985" w:name="_Toc129338866"/>
      <w:bookmarkStart w:id="986" w:name="_Toc209476259"/>
      <w:r w:rsidRPr="00F9618C">
        <w:rPr>
          <w:lang w:eastAsia="zh-CN"/>
        </w:rPr>
        <w:t>5</w:t>
      </w:r>
      <w:r w:rsidRPr="00F9618C">
        <w:t>.1</w:t>
      </w:r>
      <w:r w:rsidRPr="00F9618C">
        <w:tab/>
        <w:t>Introduction</w:t>
      </w:r>
      <w:bookmarkEnd w:id="980"/>
      <w:bookmarkEnd w:id="981"/>
      <w:bookmarkEnd w:id="982"/>
      <w:bookmarkEnd w:id="983"/>
      <w:bookmarkEnd w:id="984"/>
      <w:bookmarkEnd w:id="985"/>
      <w:bookmarkEnd w:id="986"/>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87" w:name="_Toc28012403"/>
      <w:bookmarkStart w:id="988" w:name="_Toc36038356"/>
      <w:bookmarkStart w:id="989" w:name="_Toc45133626"/>
      <w:bookmarkStart w:id="990" w:name="_Toc51762380"/>
      <w:bookmarkStart w:id="991" w:name="_Toc59016952"/>
      <w:bookmarkStart w:id="992" w:name="_Toc129338867"/>
      <w:bookmarkStart w:id="993" w:name="_Toc209476260"/>
      <w:r w:rsidRPr="00F9618C">
        <w:t>5.2</w:t>
      </w:r>
      <w:r w:rsidRPr="00F9618C">
        <w:tab/>
        <w:t>Usage of HTTP</w:t>
      </w:r>
      <w:bookmarkEnd w:id="987"/>
      <w:bookmarkEnd w:id="988"/>
      <w:bookmarkEnd w:id="989"/>
      <w:bookmarkEnd w:id="990"/>
      <w:bookmarkEnd w:id="991"/>
      <w:bookmarkEnd w:id="992"/>
      <w:bookmarkEnd w:id="993"/>
    </w:p>
    <w:p w14:paraId="1D1E8B1A" w14:textId="77777777" w:rsidR="00FD0136" w:rsidRPr="00F9618C" w:rsidRDefault="00FD0136">
      <w:pPr>
        <w:pStyle w:val="Heading3"/>
      </w:pPr>
      <w:bookmarkStart w:id="994" w:name="_Toc28012404"/>
      <w:bookmarkStart w:id="995" w:name="_Toc36038357"/>
      <w:bookmarkStart w:id="996" w:name="_Toc45133627"/>
      <w:bookmarkStart w:id="997" w:name="_Toc51762381"/>
      <w:bookmarkStart w:id="998" w:name="_Toc59016953"/>
      <w:bookmarkStart w:id="999" w:name="_Toc129338868"/>
      <w:bookmarkStart w:id="1000" w:name="_Toc209476261"/>
      <w:r w:rsidRPr="00F9618C">
        <w:t>5.2.1</w:t>
      </w:r>
      <w:r w:rsidRPr="00F9618C">
        <w:tab/>
        <w:t>General</w:t>
      </w:r>
      <w:bookmarkEnd w:id="994"/>
      <w:bookmarkEnd w:id="995"/>
      <w:bookmarkEnd w:id="996"/>
      <w:bookmarkEnd w:id="997"/>
      <w:bookmarkEnd w:id="998"/>
      <w:bookmarkEnd w:id="999"/>
      <w:bookmarkEnd w:id="1000"/>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1" w:name="_Toc28012405"/>
      <w:bookmarkStart w:id="1002" w:name="_Toc36038358"/>
      <w:bookmarkStart w:id="1003" w:name="_Toc45133628"/>
      <w:bookmarkStart w:id="1004" w:name="_Toc51762382"/>
      <w:bookmarkStart w:id="1005" w:name="_Toc59016954"/>
      <w:bookmarkStart w:id="1006" w:name="_Toc129338869"/>
      <w:bookmarkStart w:id="1007" w:name="_Toc209476262"/>
      <w:r w:rsidRPr="00F9618C">
        <w:t>5.2.2</w:t>
      </w:r>
      <w:r w:rsidRPr="00F9618C">
        <w:tab/>
        <w:t>HTTP standard headers</w:t>
      </w:r>
      <w:bookmarkEnd w:id="1001"/>
      <w:bookmarkEnd w:id="1002"/>
      <w:bookmarkEnd w:id="1003"/>
      <w:bookmarkEnd w:id="1004"/>
      <w:bookmarkEnd w:id="1005"/>
      <w:bookmarkEnd w:id="1006"/>
      <w:bookmarkEnd w:id="1007"/>
    </w:p>
    <w:p w14:paraId="2D9BE7AE" w14:textId="77777777" w:rsidR="00FD0136" w:rsidRPr="00F9618C" w:rsidRDefault="00FD0136">
      <w:pPr>
        <w:pStyle w:val="Heading4"/>
        <w:rPr>
          <w:lang w:eastAsia="zh-CN"/>
        </w:rPr>
      </w:pPr>
      <w:bookmarkStart w:id="1008" w:name="_Toc28012406"/>
      <w:bookmarkStart w:id="1009" w:name="_Toc36038359"/>
      <w:bookmarkStart w:id="1010" w:name="_Toc45133629"/>
      <w:bookmarkStart w:id="1011" w:name="_Toc51762383"/>
      <w:bookmarkStart w:id="1012" w:name="_Toc59016955"/>
      <w:bookmarkStart w:id="1013" w:name="_Toc129338870"/>
      <w:bookmarkStart w:id="1014" w:name="_Toc209476263"/>
      <w:r w:rsidRPr="00F9618C">
        <w:t>5.2.2.1</w:t>
      </w:r>
      <w:r w:rsidRPr="00F9618C">
        <w:rPr>
          <w:lang w:eastAsia="zh-CN"/>
        </w:rPr>
        <w:tab/>
        <w:t>General</w:t>
      </w:r>
      <w:bookmarkEnd w:id="1008"/>
      <w:bookmarkEnd w:id="1009"/>
      <w:bookmarkEnd w:id="1010"/>
      <w:bookmarkEnd w:id="1011"/>
      <w:bookmarkEnd w:id="1012"/>
      <w:bookmarkEnd w:id="1013"/>
      <w:bookmarkEnd w:id="1014"/>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15" w:name="_Toc28012407"/>
      <w:bookmarkStart w:id="1016" w:name="_Toc36038360"/>
      <w:bookmarkStart w:id="1017" w:name="_Toc45133630"/>
      <w:bookmarkStart w:id="1018" w:name="_Toc51762384"/>
      <w:bookmarkStart w:id="1019" w:name="_Toc59016956"/>
      <w:bookmarkStart w:id="1020" w:name="_Toc129338871"/>
      <w:bookmarkStart w:id="1021" w:name="_Toc209476264"/>
      <w:r w:rsidRPr="00F9618C">
        <w:t>5.2.2.2</w:t>
      </w:r>
      <w:r w:rsidRPr="00F9618C">
        <w:tab/>
        <w:t>Content type</w:t>
      </w:r>
      <w:bookmarkEnd w:id="1015"/>
      <w:bookmarkEnd w:id="1016"/>
      <w:bookmarkEnd w:id="1017"/>
      <w:bookmarkEnd w:id="1018"/>
      <w:bookmarkEnd w:id="1019"/>
      <w:bookmarkEnd w:id="1020"/>
      <w:bookmarkEnd w:id="1021"/>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2" w:name="_Hlk525213471"/>
      <w:bookmarkStart w:id="1023"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022"/>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4" w:name="_Toc28012408"/>
      <w:bookmarkStart w:id="1025" w:name="_Toc36038361"/>
      <w:bookmarkStart w:id="1026" w:name="_Toc45133631"/>
      <w:bookmarkStart w:id="1027" w:name="_Toc51762385"/>
      <w:bookmarkStart w:id="1028" w:name="_Toc59016957"/>
      <w:bookmarkStart w:id="1029" w:name="_Toc129338872"/>
      <w:bookmarkStart w:id="1030" w:name="_Toc209476265"/>
      <w:bookmarkEnd w:id="1023"/>
      <w:r w:rsidRPr="00F9618C">
        <w:t>5.2.3</w:t>
      </w:r>
      <w:r w:rsidRPr="00F9618C">
        <w:tab/>
        <w:t>HTTP custom headers</w:t>
      </w:r>
      <w:bookmarkEnd w:id="1024"/>
      <w:bookmarkEnd w:id="1025"/>
      <w:bookmarkEnd w:id="1026"/>
      <w:bookmarkEnd w:id="1027"/>
      <w:bookmarkEnd w:id="1028"/>
      <w:bookmarkEnd w:id="1029"/>
      <w:bookmarkEnd w:id="1030"/>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1" w:name="_Toc28012409"/>
      <w:bookmarkStart w:id="1032" w:name="_Toc36038362"/>
      <w:bookmarkStart w:id="1033" w:name="_Toc45133632"/>
      <w:bookmarkStart w:id="1034" w:name="_Toc51762386"/>
      <w:bookmarkStart w:id="1035" w:name="_Toc59016958"/>
      <w:bookmarkStart w:id="1036" w:name="_Toc129338873"/>
      <w:bookmarkStart w:id="1037" w:name="_Toc209476266"/>
      <w:r w:rsidRPr="00F9618C">
        <w:t>5.3</w:t>
      </w:r>
      <w:r w:rsidRPr="00F9618C">
        <w:tab/>
        <w:t>Resources</w:t>
      </w:r>
      <w:bookmarkEnd w:id="1031"/>
      <w:bookmarkEnd w:id="1032"/>
      <w:bookmarkEnd w:id="1033"/>
      <w:bookmarkEnd w:id="1034"/>
      <w:bookmarkEnd w:id="1035"/>
      <w:bookmarkEnd w:id="1036"/>
      <w:bookmarkEnd w:id="1037"/>
    </w:p>
    <w:p w14:paraId="56D707FD" w14:textId="77777777" w:rsidR="00FD0136" w:rsidRPr="00F9618C" w:rsidRDefault="00FD0136">
      <w:pPr>
        <w:pStyle w:val="Heading3"/>
      </w:pPr>
      <w:bookmarkStart w:id="1038" w:name="_Toc28012410"/>
      <w:bookmarkStart w:id="1039" w:name="_Toc36038363"/>
      <w:bookmarkStart w:id="1040" w:name="_Toc45133633"/>
      <w:bookmarkStart w:id="1041" w:name="_Toc51762387"/>
      <w:bookmarkStart w:id="1042" w:name="_Toc59016959"/>
      <w:bookmarkStart w:id="1043" w:name="_Toc129338874"/>
      <w:bookmarkStart w:id="1044" w:name="_Toc209476267"/>
      <w:r w:rsidRPr="00F9618C">
        <w:t>5.3.1</w:t>
      </w:r>
      <w:r w:rsidRPr="00F9618C">
        <w:tab/>
        <w:t>Resource Structure</w:t>
      </w:r>
      <w:bookmarkEnd w:id="1038"/>
      <w:bookmarkEnd w:id="1039"/>
      <w:bookmarkEnd w:id="1040"/>
      <w:bookmarkEnd w:id="1041"/>
      <w:bookmarkEnd w:id="1042"/>
      <w:bookmarkEnd w:id="1043"/>
      <w:bookmarkEnd w:id="1044"/>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45" w:name="_Hlk102381732"/>
      <w:r w:rsidRPr="00F9618C">
        <w:t>Npcf_PolicyAuthorization API</w:t>
      </w:r>
      <w:bookmarkEnd w:id="1045"/>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46" w:name="_Toc28012411"/>
      <w:bookmarkStart w:id="1047" w:name="_Toc36038364"/>
      <w:bookmarkStart w:id="1048" w:name="_Toc45133634"/>
      <w:bookmarkStart w:id="1049" w:name="_Toc51762388"/>
      <w:bookmarkStart w:id="1050" w:name="_Toc59016960"/>
      <w:bookmarkStart w:id="1051" w:name="_Toc129338875"/>
      <w:bookmarkStart w:id="1052" w:name="_Toc209476268"/>
      <w:r w:rsidRPr="00F9618C">
        <w:t>5.3.2</w:t>
      </w:r>
      <w:r w:rsidRPr="00F9618C">
        <w:tab/>
        <w:t>Resource: Application Sessions (Collection)</w:t>
      </w:r>
      <w:bookmarkEnd w:id="1046"/>
      <w:bookmarkEnd w:id="1047"/>
      <w:bookmarkEnd w:id="1048"/>
      <w:bookmarkEnd w:id="1049"/>
      <w:bookmarkEnd w:id="1050"/>
      <w:bookmarkEnd w:id="1051"/>
      <w:bookmarkEnd w:id="1052"/>
    </w:p>
    <w:p w14:paraId="46529485" w14:textId="77777777" w:rsidR="00FD0136" w:rsidRPr="00F9618C" w:rsidRDefault="00FD0136">
      <w:pPr>
        <w:pStyle w:val="Heading4"/>
      </w:pPr>
      <w:bookmarkStart w:id="1053" w:name="_Toc28012412"/>
      <w:bookmarkStart w:id="1054" w:name="_Toc36038365"/>
      <w:bookmarkStart w:id="1055" w:name="_Toc45133635"/>
      <w:bookmarkStart w:id="1056" w:name="_Toc51762389"/>
      <w:bookmarkStart w:id="1057" w:name="_Toc59016961"/>
      <w:bookmarkStart w:id="1058" w:name="_Toc129338876"/>
      <w:bookmarkStart w:id="1059" w:name="_Toc209476269"/>
      <w:r w:rsidRPr="00F9618C">
        <w:t>5.3.2.1</w:t>
      </w:r>
      <w:r w:rsidRPr="00F9618C">
        <w:tab/>
        <w:t>Description</w:t>
      </w:r>
      <w:bookmarkEnd w:id="1053"/>
      <w:bookmarkEnd w:id="1054"/>
      <w:bookmarkEnd w:id="1055"/>
      <w:bookmarkEnd w:id="1056"/>
      <w:bookmarkEnd w:id="1057"/>
      <w:bookmarkEnd w:id="1058"/>
      <w:bookmarkEnd w:id="1059"/>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0" w:name="_Toc28012413"/>
      <w:bookmarkStart w:id="1061" w:name="_Toc36038366"/>
      <w:bookmarkStart w:id="1062" w:name="_Toc45133636"/>
      <w:bookmarkStart w:id="1063" w:name="_Toc51762390"/>
      <w:bookmarkStart w:id="1064" w:name="_Toc59016962"/>
      <w:bookmarkStart w:id="1065" w:name="_Toc129338877"/>
      <w:bookmarkStart w:id="1066" w:name="_Toc209476270"/>
      <w:r w:rsidRPr="00F9618C">
        <w:t>5.3.2.2</w:t>
      </w:r>
      <w:r w:rsidRPr="00F9618C">
        <w:tab/>
        <w:t>Resource definition</w:t>
      </w:r>
      <w:bookmarkEnd w:id="1060"/>
      <w:bookmarkEnd w:id="1061"/>
      <w:bookmarkEnd w:id="1062"/>
      <w:bookmarkEnd w:id="1063"/>
      <w:bookmarkEnd w:id="1064"/>
      <w:bookmarkEnd w:id="1065"/>
      <w:bookmarkEnd w:id="1066"/>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67" w:name="_Toc28012414"/>
      <w:bookmarkStart w:id="1068" w:name="_Toc36038367"/>
      <w:bookmarkStart w:id="1069" w:name="_Toc45133637"/>
      <w:bookmarkStart w:id="1070" w:name="_Toc51762391"/>
      <w:bookmarkStart w:id="1071" w:name="_Toc59016963"/>
      <w:bookmarkStart w:id="1072" w:name="_Toc129338878"/>
      <w:bookmarkStart w:id="1073" w:name="_Toc209476271"/>
      <w:r w:rsidRPr="00F9618C">
        <w:t>5.3.2.3</w:t>
      </w:r>
      <w:r w:rsidRPr="00F9618C">
        <w:tab/>
        <w:t>Resource Standard Methods</w:t>
      </w:r>
      <w:bookmarkEnd w:id="1067"/>
      <w:bookmarkEnd w:id="1068"/>
      <w:bookmarkEnd w:id="1069"/>
      <w:bookmarkEnd w:id="1070"/>
      <w:bookmarkEnd w:id="1071"/>
      <w:bookmarkEnd w:id="1072"/>
      <w:bookmarkEnd w:id="1073"/>
    </w:p>
    <w:p w14:paraId="64E4F5C6" w14:textId="77777777" w:rsidR="00FD0136" w:rsidRPr="00F9618C" w:rsidRDefault="00FD0136">
      <w:pPr>
        <w:pStyle w:val="Heading5"/>
      </w:pPr>
      <w:bookmarkStart w:id="1074" w:name="_Toc28012415"/>
      <w:bookmarkStart w:id="1075" w:name="_Toc36038368"/>
      <w:bookmarkStart w:id="1076" w:name="_Toc45133638"/>
      <w:bookmarkStart w:id="1077" w:name="_Toc51762392"/>
      <w:bookmarkStart w:id="1078" w:name="_Toc59016964"/>
      <w:bookmarkStart w:id="1079" w:name="_Toc129338879"/>
      <w:bookmarkStart w:id="1080" w:name="_Toc209476272"/>
      <w:r w:rsidRPr="00F9618C">
        <w:t>5.3.2.3.1</w:t>
      </w:r>
      <w:r w:rsidRPr="00F9618C">
        <w:tab/>
        <w:t>POST</w:t>
      </w:r>
      <w:bookmarkEnd w:id="1074"/>
      <w:bookmarkEnd w:id="1075"/>
      <w:bookmarkEnd w:id="1076"/>
      <w:bookmarkEnd w:id="1077"/>
      <w:bookmarkEnd w:id="1078"/>
      <w:bookmarkEnd w:id="1079"/>
      <w:bookmarkEnd w:id="1080"/>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1" w:name="_Toc28012416"/>
      <w:bookmarkStart w:id="1082"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3" w:name="_Toc45133639"/>
      <w:bookmarkStart w:id="1084" w:name="_Toc51762393"/>
      <w:bookmarkStart w:id="1085" w:name="_Toc59016965"/>
      <w:bookmarkStart w:id="1086" w:name="_Toc129338880"/>
      <w:bookmarkStart w:id="1087" w:name="_Toc209476273"/>
      <w:r w:rsidRPr="00F9618C">
        <w:t>5.3.2.4</w:t>
      </w:r>
      <w:r w:rsidRPr="00F9618C">
        <w:tab/>
        <w:t>Resource Custom Operations</w:t>
      </w:r>
      <w:bookmarkEnd w:id="1081"/>
      <w:bookmarkEnd w:id="1082"/>
      <w:bookmarkEnd w:id="1083"/>
      <w:bookmarkEnd w:id="1084"/>
      <w:bookmarkEnd w:id="1085"/>
      <w:bookmarkEnd w:id="1086"/>
      <w:bookmarkEnd w:id="1087"/>
    </w:p>
    <w:p w14:paraId="7066E92E" w14:textId="77777777" w:rsidR="00FD0136" w:rsidRPr="00F9618C" w:rsidRDefault="00FD0136">
      <w:pPr>
        <w:pStyle w:val="Heading5"/>
      </w:pPr>
      <w:bookmarkStart w:id="1088" w:name="_Toc28012417"/>
      <w:bookmarkStart w:id="1089" w:name="_Toc36038370"/>
      <w:bookmarkStart w:id="1090" w:name="_Toc45133640"/>
      <w:bookmarkStart w:id="1091" w:name="_Toc51762394"/>
      <w:bookmarkStart w:id="1092" w:name="_Toc59016966"/>
      <w:bookmarkStart w:id="1093" w:name="_Toc129338881"/>
      <w:bookmarkStart w:id="1094" w:name="_Toc209476274"/>
      <w:r w:rsidRPr="00F9618C">
        <w:t>5.3.2.4.1</w:t>
      </w:r>
      <w:r w:rsidRPr="00F9618C">
        <w:tab/>
        <w:t>Overview</w:t>
      </w:r>
      <w:bookmarkEnd w:id="1088"/>
      <w:bookmarkEnd w:id="1089"/>
      <w:bookmarkEnd w:id="1090"/>
      <w:bookmarkEnd w:id="1091"/>
      <w:bookmarkEnd w:id="1092"/>
      <w:bookmarkEnd w:id="1093"/>
      <w:bookmarkEnd w:id="1094"/>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095" w:name="_Toc28012418"/>
      <w:bookmarkStart w:id="1096" w:name="_Toc36038371"/>
      <w:bookmarkStart w:id="1097" w:name="_Toc45133641"/>
      <w:bookmarkStart w:id="1098" w:name="_Toc51762395"/>
      <w:bookmarkStart w:id="1099" w:name="_Toc59016967"/>
      <w:bookmarkStart w:id="1100" w:name="_Toc129338882"/>
      <w:bookmarkStart w:id="1101" w:name="_Toc209476275"/>
      <w:r w:rsidRPr="00F9618C">
        <w:t>5.3.2.4.2</w:t>
      </w:r>
      <w:r w:rsidRPr="00F9618C">
        <w:tab/>
        <w:t>Operation: PcscfRestoration</w:t>
      </w:r>
      <w:bookmarkEnd w:id="1095"/>
      <w:bookmarkEnd w:id="1096"/>
      <w:bookmarkEnd w:id="1097"/>
      <w:bookmarkEnd w:id="1098"/>
      <w:bookmarkEnd w:id="1099"/>
      <w:bookmarkEnd w:id="1100"/>
      <w:bookmarkEnd w:id="1101"/>
    </w:p>
    <w:p w14:paraId="2763324F" w14:textId="77777777" w:rsidR="00FD0136" w:rsidRPr="00F9618C" w:rsidRDefault="00FD0136">
      <w:pPr>
        <w:pStyle w:val="Heading6"/>
      </w:pPr>
      <w:bookmarkStart w:id="1102" w:name="_Toc28012419"/>
      <w:bookmarkStart w:id="1103" w:name="_Toc36038372"/>
      <w:bookmarkStart w:id="1104" w:name="_Toc45133642"/>
      <w:bookmarkStart w:id="1105" w:name="_Toc51762396"/>
      <w:bookmarkStart w:id="1106" w:name="_Toc59016968"/>
      <w:bookmarkStart w:id="1107" w:name="_Toc129338883"/>
      <w:bookmarkStart w:id="1108" w:name="_Toc209476276"/>
      <w:r w:rsidRPr="00F9618C">
        <w:t>5.3.2.4.2.1</w:t>
      </w:r>
      <w:r w:rsidRPr="00F9618C">
        <w:tab/>
        <w:t>Description</w:t>
      </w:r>
      <w:bookmarkEnd w:id="1102"/>
      <w:bookmarkEnd w:id="1103"/>
      <w:bookmarkEnd w:id="1104"/>
      <w:bookmarkEnd w:id="1105"/>
      <w:bookmarkEnd w:id="1106"/>
      <w:bookmarkEnd w:id="1107"/>
      <w:bookmarkEnd w:id="1108"/>
    </w:p>
    <w:p w14:paraId="238DBCDE" w14:textId="77777777" w:rsidR="00FD0136" w:rsidRPr="00F9618C" w:rsidRDefault="00FD0136">
      <w:pPr>
        <w:pStyle w:val="Heading6"/>
      </w:pPr>
      <w:bookmarkStart w:id="1109" w:name="_Toc28012420"/>
      <w:bookmarkStart w:id="1110" w:name="_Toc36038373"/>
      <w:bookmarkStart w:id="1111" w:name="_Toc45133643"/>
      <w:bookmarkStart w:id="1112" w:name="_Toc51762397"/>
      <w:bookmarkStart w:id="1113" w:name="_Toc59016969"/>
      <w:bookmarkStart w:id="1114" w:name="_Toc129338884"/>
      <w:bookmarkStart w:id="1115" w:name="_Toc209476277"/>
      <w:r w:rsidRPr="00F9618C">
        <w:t>5.3.2.4.2.2</w:t>
      </w:r>
      <w:r w:rsidRPr="00F9618C">
        <w:tab/>
        <w:t>Operation Definition</w:t>
      </w:r>
      <w:bookmarkEnd w:id="1109"/>
      <w:bookmarkEnd w:id="1110"/>
      <w:bookmarkEnd w:id="1111"/>
      <w:bookmarkEnd w:id="1112"/>
      <w:bookmarkEnd w:id="1113"/>
      <w:bookmarkEnd w:id="1114"/>
      <w:bookmarkEnd w:id="1115"/>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6" w:name="_Toc28012421"/>
      <w:bookmarkStart w:id="1117" w:name="_Toc36038374"/>
      <w:bookmarkStart w:id="1118" w:name="_Toc45133644"/>
      <w:bookmarkStart w:id="1119"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0" w:name="_Toc59016970"/>
      <w:bookmarkStart w:id="1121" w:name="_Toc129338885"/>
      <w:bookmarkStart w:id="1122" w:name="_Toc209476278"/>
      <w:r w:rsidRPr="00F9618C">
        <w:t>5.3.3</w:t>
      </w:r>
      <w:r w:rsidRPr="00F9618C">
        <w:tab/>
        <w:t>Resource: Individual Application Session Context (Document)</w:t>
      </w:r>
      <w:bookmarkEnd w:id="1116"/>
      <w:bookmarkEnd w:id="1117"/>
      <w:bookmarkEnd w:id="1118"/>
      <w:bookmarkEnd w:id="1119"/>
      <w:bookmarkEnd w:id="1120"/>
      <w:bookmarkEnd w:id="1121"/>
      <w:bookmarkEnd w:id="1122"/>
    </w:p>
    <w:p w14:paraId="44C177BC" w14:textId="77777777" w:rsidR="00FD0136" w:rsidRPr="00F9618C" w:rsidRDefault="00FD0136">
      <w:pPr>
        <w:pStyle w:val="Heading4"/>
      </w:pPr>
      <w:bookmarkStart w:id="1123" w:name="_Toc28012422"/>
      <w:bookmarkStart w:id="1124" w:name="_Toc36038375"/>
      <w:bookmarkStart w:id="1125" w:name="_Toc45133645"/>
      <w:bookmarkStart w:id="1126" w:name="_Toc51762399"/>
      <w:bookmarkStart w:id="1127" w:name="_Toc59016971"/>
      <w:bookmarkStart w:id="1128" w:name="_Toc129338886"/>
      <w:bookmarkStart w:id="1129" w:name="_Toc209476279"/>
      <w:r w:rsidRPr="00F9618C">
        <w:t>5.3.3.1</w:t>
      </w:r>
      <w:r w:rsidRPr="00F9618C">
        <w:tab/>
        <w:t>Description</w:t>
      </w:r>
      <w:bookmarkEnd w:id="1123"/>
      <w:bookmarkEnd w:id="1124"/>
      <w:bookmarkEnd w:id="1125"/>
      <w:bookmarkEnd w:id="1126"/>
      <w:bookmarkEnd w:id="1127"/>
      <w:bookmarkEnd w:id="1128"/>
      <w:bookmarkEnd w:id="1129"/>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0" w:name="_Toc28012423"/>
      <w:bookmarkStart w:id="1131" w:name="_Toc36038376"/>
      <w:bookmarkStart w:id="1132" w:name="_Toc45133646"/>
      <w:bookmarkStart w:id="1133" w:name="_Toc51762400"/>
      <w:bookmarkStart w:id="1134" w:name="_Toc59016972"/>
      <w:bookmarkStart w:id="1135" w:name="_Toc129338887"/>
      <w:bookmarkStart w:id="1136" w:name="_Toc209476280"/>
      <w:r w:rsidRPr="00F9618C">
        <w:t>5.3.3.2</w:t>
      </w:r>
      <w:r w:rsidRPr="00F9618C">
        <w:tab/>
        <w:t>Resource definition</w:t>
      </w:r>
      <w:bookmarkEnd w:id="1130"/>
      <w:bookmarkEnd w:id="1131"/>
      <w:bookmarkEnd w:id="1132"/>
      <w:bookmarkEnd w:id="1133"/>
      <w:bookmarkEnd w:id="1134"/>
      <w:bookmarkEnd w:id="1135"/>
      <w:bookmarkEnd w:id="1136"/>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37" w:name="_Toc28012424"/>
      <w:bookmarkStart w:id="1138" w:name="_Toc36038377"/>
      <w:bookmarkStart w:id="1139" w:name="_Toc45133647"/>
      <w:bookmarkStart w:id="1140" w:name="_Toc51762401"/>
      <w:bookmarkStart w:id="1141" w:name="_Toc59016973"/>
      <w:bookmarkStart w:id="1142" w:name="_Toc129338888"/>
      <w:bookmarkStart w:id="1143" w:name="_Toc209476281"/>
      <w:r w:rsidRPr="00F9618C">
        <w:t>5.3.3.3</w:t>
      </w:r>
      <w:r w:rsidRPr="00F9618C">
        <w:tab/>
        <w:t>Resource Standard Methods</w:t>
      </w:r>
      <w:bookmarkEnd w:id="1137"/>
      <w:bookmarkEnd w:id="1138"/>
      <w:bookmarkEnd w:id="1139"/>
      <w:bookmarkEnd w:id="1140"/>
      <w:bookmarkEnd w:id="1141"/>
      <w:bookmarkEnd w:id="1142"/>
      <w:bookmarkEnd w:id="1143"/>
    </w:p>
    <w:p w14:paraId="23483B7E" w14:textId="77777777" w:rsidR="00FD0136" w:rsidRPr="00F9618C" w:rsidRDefault="00FD0136">
      <w:pPr>
        <w:pStyle w:val="Heading5"/>
      </w:pPr>
      <w:bookmarkStart w:id="1144" w:name="_Toc28012425"/>
      <w:bookmarkStart w:id="1145" w:name="_Toc36038378"/>
      <w:bookmarkStart w:id="1146" w:name="_Toc45133648"/>
      <w:bookmarkStart w:id="1147" w:name="_Toc51762402"/>
      <w:bookmarkStart w:id="1148" w:name="_Toc59016974"/>
      <w:bookmarkStart w:id="1149" w:name="_Toc129338889"/>
      <w:bookmarkStart w:id="1150" w:name="_Toc209476282"/>
      <w:r w:rsidRPr="00F9618C">
        <w:t>5.3.3.3.1</w:t>
      </w:r>
      <w:r w:rsidRPr="00F9618C">
        <w:tab/>
        <w:t>GET</w:t>
      </w:r>
      <w:bookmarkEnd w:id="1144"/>
      <w:bookmarkEnd w:id="1145"/>
      <w:bookmarkEnd w:id="1146"/>
      <w:bookmarkEnd w:id="1147"/>
      <w:bookmarkEnd w:id="1148"/>
      <w:bookmarkEnd w:id="1149"/>
      <w:bookmarkEnd w:id="1150"/>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1" w:name="_Toc28012426"/>
      <w:bookmarkStart w:id="1152" w:name="_Toc36038379"/>
      <w:bookmarkStart w:id="1153" w:name="_Toc45133649"/>
      <w:bookmarkStart w:id="1154"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5" w:name="_Toc59016975"/>
      <w:bookmarkStart w:id="1156" w:name="_Toc129338890"/>
      <w:bookmarkStart w:id="1157" w:name="_Toc209476283"/>
      <w:r w:rsidRPr="00F9618C">
        <w:t>5.3.3.3.2</w:t>
      </w:r>
      <w:r w:rsidRPr="00F9618C">
        <w:tab/>
        <w:t>PATCH</w:t>
      </w:r>
      <w:bookmarkEnd w:id="1151"/>
      <w:bookmarkEnd w:id="1152"/>
      <w:bookmarkEnd w:id="1153"/>
      <w:bookmarkEnd w:id="1154"/>
      <w:bookmarkEnd w:id="1155"/>
      <w:bookmarkEnd w:id="1156"/>
      <w:bookmarkEnd w:id="1157"/>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58" w:name="_Toc28012427"/>
      <w:bookmarkStart w:id="1159" w:name="_Toc36038380"/>
      <w:bookmarkStart w:id="1160" w:name="_Toc45133650"/>
      <w:bookmarkStart w:id="1161"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2" w:name="_Toc59016976"/>
      <w:bookmarkStart w:id="1163" w:name="_Toc129338891"/>
      <w:bookmarkStart w:id="1164" w:name="_Toc209476284"/>
      <w:r w:rsidRPr="00F9618C">
        <w:t>5.3.3.4</w:t>
      </w:r>
      <w:r w:rsidRPr="00F9618C">
        <w:tab/>
        <w:t>Resource Custom Operations</w:t>
      </w:r>
      <w:bookmarkEnd w:id="1158"/>
      <w:bookmarkEnd w:id="1159"/>
      <w:bookmarkEnd w:id="1160"/>
      <w:bookmarkEnd w:id="1161"/>
      <w:bookmarkEnd w:id="1162"/>
      <w:bookmarkEnd w:id="1163"/>
      <w:bookmarkEnd w:id="1164"/>
    </w:p>
    <w:p w14:paraId="487350E7" w14:textId="77777777" w:rsidR="00FD0136" w:rsidRPr="00F9618C" w:rsidRDefault="00FD0136">
      <w:pPr>
        <w:pStyle w:val="Heading5"/>
      </w:pPr>
      <w:bookmarkStart w:id="1165" w:name="_Toc28012428"/>
      <w:bookmarkStart w:id="1166" w:name="_Toc36038381"/>
      <w:bookmarkStart w:id="1167" w:name="_Toc45133651"/>
      <w:bookmarkStart w:id="1168" w:name="_Toc51762405"/>
      <w:bookmarkStart w:id="1169" w:name="_Toc59016977"/>
      <w:bookmarkStart w:id="1170" w:name="_Toc129338892"/>
      <w:bookmarkStart w:id="1171" w:name="_Toc209476285"/>
      <w:r w:rsidRPr="00F9618C">
        <w:t>5.3.3.4.1</w:t>
      </w:r>
      <w:r w:rsidRPr="00F9618C">
        <w:tab/>
        <w:t>Overview</w:t>
      </w:r>
      <w:bookmarkEnd w:id="1165"/>
      <w:bookmarkEnd w:id="1166"/>
      <w:bookmarkEnd w:id="1167"/>
      <w:bookmarkEnd w:id="1168"/>
      <w:bookmarkEnd w:id="1169"/>
      <w:bookmarkEnd w:id="1170"/>
      <w:bookmarkEnd w:id="1171"/>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2" w:name="_Toc28012429"/>
      <w:bookmarkStart w:id="1173" w:name="_Toc36038382"/>
      <w:bookmarkStart w:id="1174" w:name="_Toc45133652"/>
      <w:bookmarkStart w:id="1175" w:name="_Toc51762406"/>
      <w:bookmarkStart w:id="1176" w:name="_Toc59016978"/>
      <w:bookmarkStart w:id="1177" w:name="_Toc129338893"/>
      <w:bookmarkStart w:id="1178" w:name="_Toc209476286"/>
      <w:r w:rsidRPr="00F9618C">
        <w:t>5.3.3.4.2</w:t>
      </w:r>
      <w:r w:rsidRPr="00F9618C">
        <w:tab/>
        <w:t>Operation: delete</w:t>
      </w:r>
      <w:bookmarkEnd w:id="1172"/>
      <w:bookmarkEnd w:id="1173"/>
      <w:bookmarkEnd w:id="1174"/>
      <w:bookmarkEnd w:id="1175"/>
      <w:bookmarkEnd w:id="1176"/>
      <w:bookmarkEnd w:id="1177"/>
      <w:bookmarkEnd w:id="1178"/>
    </w:p>
    <w:p w14:paraId="0D64C62E" w14:textId="77777777" w:rsidR="00FD0136" w:rsidRPr="00F9618C" w:rsidRDefault="00FD0136">
      <w:pPr>
        <w:pStyle w:val="Heading6"/>
      </w:pPr>
      <w:bookmarkStart w:id="1179" w:name="_Toc28012430"/>
      <w:bookmarkStart w:id="1180" w:name="_Toc36038383"/>
      <w:bookmarkStart w:id="1181" w:name="_Toc45133653"/>
      <w:bookmarkStart w:id="1182" w:name="_Toc51762407"/>
      <w:bookmarkStart w:id="1183" w:name="_Toc59016979"/>
      <w:bookmarkStart w:id="1184" w:name="_Toc129338894"/>
      <w:bookmarkStart w:id="1185" w:name="_Toc209476287"/>
      <w:r w:rsidRPr="00F9618C">
        <w:t>5.3.3.4.2.1</w:t>
      </w:r>
      <w:r w:rsidRPr="00F9618C">
        <w:tab/>
        <w:t>Description</w:t>
      </w:r>
      <w:bookmarkEnd w:id="1179"/>
      <w:bookmarkEnd w:id="1180"/>
      <w:bookmarkEnd w:id="1181"/>
      <w:bookmarkEnd w:id="1182"/>
      <w:bookmarkEnd w:id="1183"/>
      <w:bookmarkEnd w:id="1184"/>
      <w:bookmarkEnd w:id="1185"/>
    </w:p>
    <w:p w14:paraId="6E137E64" w14:textId="77777777" w:rsidR="00FD0136" w:rsidRPr="00F9618C" w:rsidRDefault="00FD0136">
      <w:pPr>
        <w:pStyle w:val="Heading6"/>
      </w:pPr>
      <w:bookmarkStart w:id="1186" w:name="_Toc28012431"/>
      <w:bookmarkStart w:id="1187" w:name="_Toc36038384"/>
      <w:bookmarkStart w:id="1188" w:name="_Toc45133654"/>
      <w:bookmarkStart w:id="1189" w:name="_Toc51762408"/>
      <w:bookmarkStart w:id="1190" w:name="_Toc59016980"/>
      <w:bookmarkStart w:id="1191" w:name="_Toc129338895"/>
      <w:bookmarkStart w:id="1192" w:name="_Toc209476288"/>
      <w:r w:rsidRPr="00F9618C">
        <w:t>5.3.3.4.2.2</w:t>
      </w:r>
      <w:r w:rsidRPr="00F9618C">
        <w:tab/>
        <w:t>Operation Definition</w:t>
      </w:r>
      <w:bookmarkEnd w:id="1186"/>
      <w:bookmarkEnd w:id="1187"/>
      <w:bookmarkEnd w:id="1188"/>
      <w:bookmarkEnd w:id="1189"/>
      <w:bookmarkEnd w:id="1190"/>
      <w:bookmarkEnd w:id="1191"/>
      <w:bookmarkEnd w:id="1192"/>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3" w:name="_Toc28012432"/>
      <w:bookmarkStart w:id="1194" w:name="_Toc36038385"/>
      <w:bookmarkStart w:id="1195" w:name="_Toc45133655"/>
      <w:bookmarkStart w:id="1196"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7" w:name="_Toc59016981"/>
      <w:bookmarkStart w:id="1198" w:name="_Toc129338896"/>
      <w:bookmarkStart w:id="1199" w:name="_Toc209476289"/>
      <w:r w:rsidRPr="00F9618C">
        <w:t>5.3.4</w:t>
      </w:r>
      <w:r w:rsidRPr="00F9618C">
        <w:tab/>
        <w:t>Resource: Events Subscription (Document)</w:t>
      </w:r>
      <w:bookmarkEnd w:id="1193"/>
      <w:bookmarkEnd w:id="1194"/>
      <w:bookmarkEnd w:id="1195"/>
      <w:bookmarkEnd w:id="1196"/>
      <w:bookmarkEnd w:id="1197"/>
      <w:bookmarkEnd w:id="1198"/>
      <w:bookmarkEnd w:id="1199"/>
    </w:p>
    <w:p w14:paraId="78F8E0F8" w14:textId="77777777" w:rsidR="00FD0136" w:rsidRPr="00F9618C" w:rsidRDefault="00FD0136">
      <w:pPr>
        <w:pStyle w:val="Heading4"/>
      </w:pPr>
      <w:bookmarkStart w:id="1200" w:name="_Toc28012433"/>
      <w:bookmarkStart w:id="1201" w:name="_Toc36038386"/>
      <w:bookmarkStart w:id="1202" w:name="_Toc45133656"/>
      <w:bookmarkStart w:id="1203" w:name="_Toc51762410"/>
      <w:bookmarkStart w:id="1204" w:name="_Toc59016982"/>
      <w:bookmarkStart w:id="1205" w:name="_Toc129338897"/>
      <w:bookmarkStart w:id="1206" w:name="_Toc209476290"/>
      <w:r w:rsidRPr="00F9618C">
        <w:t>5.3.4.1</w:t>
      </w:r>
      <w:r w:rsidRPr="00F9618C">
        <w:tab/>
        <w:t>Description</w:t>
      </w:r>
      <w:bookmarkEnd w:id="1200"/>
      <w:bookmarkEnd w:id="1201"/>
      <w:bookmarkEnd w:id="1202"/>
      <w:bookmarkEnd w:id="1203"/>
      <w:bookmarkEnd w:id="1204"/>
      <w:bookmarkEnd w:id="1205"/>
      <w:bookmarkEnd w:id="1206"/>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7" w:name="_Toc28012434"/>
      <w:bookmarkStart w:id="1208" w:name="_Toc36038387"/>
      <w:bookmarkStart w:id="1209" w:name="_Toc45133657"/>
      <w:bookmarkStart w:id="1210" w:name="_Toc51762411"/>
      <w:bookmarkStart w:id="1211" w:name="_Toc59016983"/>
      <w:bookmarkStart w:id="1212"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3" w:name="_Toc209476291"/>
      <w:r w:rsidRPr="00F9618C">
        <w:t>5.3.4.2</w:t>
      </w:r>
      <w:r w:rsidRPr="00F9618C">
        <w:tab/>
        <w:t>Resource definition</w:t>
      </w:r>
      <w:bookmarkEnd w:id="1207"/>
      <w:bookmarkEnd w:id="1208"/>
      <w:bookmarkEnd w:id="1209"/>
      <w:bookmarkEnd w:id="1210"/>
      <w:bookmarkEnd w:id="1211"/>
      <w:bookmarkEnd w:id="1212"/>
      <w:bookmarkEnd w:id="1213"/>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4" w:name="_Toc28012435"/>
      <w:bookmarkStart w:id="1215" w:name="_Toc36038388"/>
      <w:bookmarkStart w:id="1216" w:name="_Toc45133658"/>
      <w:bookmarkStart w:id="1217" w:name="_Toc51762412"/>
      <w:bookmarkStart w:id="1218" w:name="_Toc59016984"/>
      <w:bookmarkStart w:id="1219" w:name="_Toc129338899"/>
      <w:bookmarkStart w:id="1220" w:name="_Toc209476292"/>
      <w:r w:rsidRPr="00F9618C">
        <w:t>5.3.4.3</w:t>
      </w:r>
      <w:r w:rsidRPr="00F9618C">
        <w:tab/>
        <w:t>Resource Standard Methods</w:t>
      </w:r>
      <w:bookmarkEnd w:id="1214"/>
      <w:bookmarkEnd w:id="1215"/>
      <w:bookmarkEnd w:id="1216"/>
      <w:bookmarkEnd w:id="1217"/>
      <w:bookmarkEnd w:id="1218"/>
      <w:bookmarkEnd w:id="1219"/>
      <w:bookmarkEnd w:id="1220"/>
    </w:p>
    <w:p w14:paraId="56F88290" w14:textId="77777777" w:rsidR="00FD0136" w:rsidRPr="00F9618C" w:rsidRDefault="00FD0136">
      <w:pPr>
        <w:pStyle w:val="Heading5"/>
      </w:pPr>
      <w:bookmarkStart w:id="1221" w:name="_Toc28012436"/>
      <w:bookmarkStart w:id="1222" w:name="_Toc36038389"/>
      <w:bookmarkStart w:id="1223" w:name="_Toc45133659"/>
      <w:bookmarkStart w:id="1224" w:name="_Toc51762413"/>
      <w:bookmarkStart w:id="1225" w:name="_Toc59016985"/>
      <w:bookmarkStart w:id="1226" w:name="_Toc129338900"/>
      <w:bookmarkStart w:id="1227" w:name="_Toc209476293"/>
      <w:r w:rsidRPr="00F9618C">
        <w:t>5.3.4.3.1</w:t>
      </w:r>
      <w:r w:rsidRPr="00F9618C">
        <w:tab/>
        <w:t>PUT</w:t>
      </w:r>
      <w:bookmarkEnd w:id="1221"/>
      <w:bookmarkEnd w:id="1222"/>
      <w:bookmarkEnd w:id="1223"/>
      <w:bookmarkEnd w:id="1224"/>
      <w:bookmarkEnd w:id="1225"/>
      <w:bookmarkEnd w:id="1226"/>
      <w:bookmarkEnd w:id="1227"/>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8" w:name="_Toc28012437"/>
      <w:bookmarkStart w:id="1229" w:name="_Toc36038390"/>
      <w:bookmarkStart w:id="1230" w:name="_Toc45133660"/>
      <w:bookmarkStart w:id="1231"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2" w:name="_Toc59016986"/>
      <w:bookmarkStart w:id="1233" w:name="_Toc129338901"/>
      <w:bookmarkStart w:id="1234" w:name="_Toc209476294"/>
      <w:r w:rsidRPr="00F9618C">
        <w:t>5.3.4.3.2</w:t>
      </w:r>
      <w:r w:rsidRPr="00F9618C">
        <w:tab/>
        <w:t>DELETE</w:t>
      </w:r>
      <w:bookmarkEnd w:id="1228"/>
      <w:bookmarkEnd w:id="1229"/>
      <w:bookmarkEnd w:id="1230"/>
      <w:bookmarkEnd w:id="1231"/>
      <w:bookmarkEnd w:id="1232"/>
      <w:bookmarkEnd w:id="1233"/>
      <w:bookmarkEnd w:id="1234"/>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5" w:name="_Toc28012438"/>
      <w:bookmarkStart w:id="1236" w:name="_Toc36038391"/>
      <w:bookmarkStart w:id="1237" w:name="_Toc45133661"/>
      <w:bookmarkStart w:id="1238"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39" w:name="_Toc59016987"/>
      <w:bookmarkStart w:id="1240" w:name="_Toc129338902"/>
      <w:bookmarkStart w:id="1241" w:name="_Toc209476295"/>
      <w:r w:rsidRPr="00F9618C">
        <w:t>5.3.3.4</w:t>
      </w:r>
      <w:r w:rsidRPr="00F9618C">
        <w:tab/>
        <w:t>Resource Custom Operations</w:t>
      </w:r>
      <w:bookmarkEnd w:id="1235"/>
      <w:bookmarkEnd w:id="1236"/>
      <w:bookmarkEnd w:id="1237"/>
      <w:bookmarkEnd w:id="1238"/>
      <w:bookmarkEnd w:id="1239"/>
      <w:bookmarkEnd w:id="1240"/>
      <w:bookmarkEnd w:id="1241"/>
    </w:p>
    <w:p w14:paraId="3DF89B6B" w14:textId="77777777" w:rsidR="00FD0136" w:rsidRPr="00F9618C" w:rsidRDefault="00FD0136">
      <w:r w:rsidRPr="00F9618C">
        <w:t>None.</w:t>
      </w:r>
    </w:p>
    <w:p w14:paraId="056F26D9" w14:textId="77777777" w:rsidR="00FD0136" w:rsidRPr="00F9618C" w:rsidRDefault="00FD0136">
      <w:pPr>
        <w:pStyle w:val="Heading2"/>
      </w:pPr>
      <w:bookmarkStart w:id="1242" w:name="_Toc28012439"/>
      <w:bookmarkStart w:id="1243" w:name="_Toc36038392"/>
      <w:bookmarkStart w:id="1244" w:name="_Toc45133662"/>
      <w:bookmarkStart w:id="1245" w:name="_Toc51762416"/>
      <w:bookmarkStart w:id="1246" w:name="_Toc59016988"/>
      <w:bookmarkStart w:id="1247" w:name="_Toc129338903"/>
      <w:bookmarkStart w:id="1248" w:name="_Toc209476296"/>
      <w:r w:rsidRPr="00F9618C">
        <w:t>5.4</w:t>
      </w:r>
      <w:r w:rsidRPr="00F9618C">
        <w:tab/>
        <w:t>Custom Operations without associated resources</w:t>
      </w:r>
      <w:bookmarkEnd w:id="1242"/>
      <w:bookmarkEnd w:id="1243"/>
      <w:bookmarkEnd w:id="1244"/>
      <w:bookmarkEnd w:id="1245"/>
      <w:bookmarkEnd w:id="1246"/>
      <w:bookmarkEnd w:id="1247"/>
      <w:bookmarkEnd w:id="1248"/>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49" w:name="_Toc28012440"/>
      <w:bookmarkStart w:id="1250" w:name="_Toc36038393"/>
      <w:bookmarkStart w:id="1251" w:name="_Toc45133663"/>
      <w:bookmarkStart w:id="1252" w:name="_Toc51762417"/>
      <w:bookmarkStart w:id="1253" w:name="_Toc59016989"/>
      <w:bookmarkStart w:id="1254" w:name="_Toc129338904"/>
      <w:bookmarkStart w:id="1255" w:name="_Toc209476297"/>
      <w:r w:rsidRPr="00F9618C">
        <w:t>5.5</w:t>
      </w:r>
      <w:r w:rsidRPr="00F9618C">
        <w:tab/>
        <w:t>Notifications</w:t>
      </w:r>
      <w:bookmarkEnd w:id="1249"/>
      <w:bookmarkEnd w:id="1250"/>
      <w:bookmarkEnd w:id="1251"/>
      <w:bookmarkEnd w:id="1252"/>
      <w:bookmarkEnd w:id="1253"/>
      <w:bookmarkEnd w:id="1254"/>
      <w:bookmarkEnd w:id="1255"/>
    </w:p>
    <w:p w14:paraId="72F7F6C0" w14:textId="77777777" w:rsidR="00FD0136" w:rsidRPr="00F9618C" w:rsidRDefault="00FD0136">
      <w:pPr>
        <w:pStyle w:val="Heading3"/>
      </w:pPr>
      <w:bookmarkStart w:id="1256" w:name="_Toc28012441"/>
      <w:bookmarkStart w:id="1257" w:name="_Toc36038394"/>
      <w:bookmarkStart w:id="1258" w:name="_Toc45133664"/>
      <w:bookmarkStart w:id="1259" w:name="_Toc51762418"/>
      <w:bookmarkStart w:id="1260" w:name="_Toc59016990"/>
      <w:bookmarkStart w:id="1261" w:name="_Toc129338905"/>
      <w:bookmarkStart w:id="1262" w:name="_Toc209476298"/>
      <w:r w:rsidRPr="00F9618C">
        <w:t>5.5.1</w:t>
      </w:r>
      <w:r w:rsidRPr="00F9618C">
        <w:tab/>
        <w:t>General</w:t>
      </w:r>
      <w:bookmarkEnd w:id="1256"/>
      <w:bookmarkEnd w:id="1257"/>
      <w:bookmarkEnd w:id="1258"/>
      <w:bookmarkEnd w:id="1259"/>
      <w:bookmarkEnd w:id="1260"/>
      <w:bookmarkEnd w:id="1261"/>
      <w:bookmarkEnd w:id="1262"/>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3" w:name="_Toc28012442"/>
      <w:bookmarkStart w:id="1264" w:name="_Toc36038395"/>
      <w:bookmarkStart w:id="1265" w:name="_Toc45133665"/>
      <w:bookmarkStart w:id="1266" w:name="_Toc51762419"/>
      <w:bookmarkStart w:id="1267" w:name="_Toc59016991"/>
      <w:bookmarkStart w:id="1268" w:name="_Toc129338906"/>
      <w:bookmarkStart w:id="1269" w:name="_Toc209476299"/>
      <w:r w:rsidRPr="00F9618C">
        <w:t>5.5.2</w:t>
      </w:r>
      <w:r w:rsidRPr="00F9618C">
        <w:tab/>
        <w:t>Event Notification</w:t>
      </w:r>
      <w:bookmarkEnd w:id="1263"/>
      <w:bookmarkEnd w:id="1264"/>
      <w:bookmarkEnd w:id="1265"/>
      <w:bookmarkEnd w:id="1266"/>
      <w:bookmarkEnd w:id="1267"/>
      <w:bookmarkEnd w:id="1268"/>
      <w:bookmarkEnd w:id="1269"/>
    </w:p>
    <w:p w14:paraId="752C3AFD" w14:textId="77777777" w:rsidR="00FD0136" w:rsidRPr="00F9618C" w:rsidRDefault="00FD0136">
      <w:pPr>
        <w:pStyle w:val="Heading4"/>
      </w:pPr>
      <w:bookmarkStart w:id="1270" w:name="_Toc28012443"/>
      <w:bookmarkStart w:id="1271" w:name="_Toc36038396"/>
      <w:bookmarkStart w:id="1272" w:name="_Toc45133666"/>
      <w:bookmarkStart w:id="1273" w:name="_Toc51762420"/>
      <w:bookmarkStart w:id="1274" w:name="_Toc59016992"/>
      <w:bookmarkStart w:id="1275" w:name="_Toc129338907"/>
      <w:bookmarkStart w:id="1276" w:name="_Toc209476300"/>
      <w:r w:rsidRPr="00F9618C">
        <w:t>5.5.2.1</w:t>
      </w:r>
      <w:r w:rsidRPr="00F9618C">
        <w:tab/>
        <w:t>Description</w:t>
      </w:r>
      <w:bookmarkEnd w:id="1270"/>
      <w:bookmarkEnd w:id="1271"/>
      <w:bookmarkEnd w:id="1272"/>
      <w:bookmarkEnd w:id="1273"/>
      <w:bookmarkEnd w:id="1274"/>
      <w:bookmarkEnd w:id="1275"/>
      <w:bookmarkEnd w:id="1276"/>
    </w:p>
    <w:p w14:paraId="3CE000FC" w14:textId="77777777" w:rsidR="002359C8" w:rsidRPr="00F9618C" w:rsidRDefault="002359C8" w:rsidP="002359C8">
      <w:bookmarkStart w:id="1277" w:name="_Toc28012444"/>
      <w:bookmarkStart w:id="1278" w:name="_Toc36038397"/>
      <w:bookmarkStart w:id="1279" w:name="_Toc45133667"/>
      <w:bookmarkStart w:id="1280" w:name="_Toc51762421"/>
      <w:bookmarkStart w:id="1281" w:name="_Toc59016993"/>
      <w:bookmarkStart w:id="1282"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3"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4" w:name="_Toc209476301"/>
      <w:bookmarkEnd w:id="1283"/>
      <w:r w:rsidRPr="00F9618C">
        <w:t>5.5.2.2</w:t>
      </w:r>
      <w:r w:rsidRPr="00F9618C">
        <w:tab/>
        <w:t>Target URI</w:t>
      </w:r>
      <w:bookmarkEnd w:id="1277"/>
      <w:bookmarkEnd w:id="1278"/>
      <w:bookmarkEnd w:id="1279"/>
      <w:bookmarkEnd w:id="1280"/>
      <w:bookmarkEnd w:id="1281"/>
      <w:bookmarkEnd w:id="1282"/>
      <w:bookmarkEnd w:id="1284"/>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5" w:name="_Toc28012445"/>
      <w:bookmarkStart w:id="1286" w:name="_Toc36038398"/>
      <w:bookmarkStart w:id="1287" w:name="_Toc45133668"/>
      <w:bookmarkStart w:id="1288" w:name="_Toc51762422"/>
      <w:bookmarkStart w:id="1289" w:name="_Toc59016994"/>
      <w:bookmarkStart w:id="1290" w:name="_Toc129338909"/>
      <w:bookmarkStart w:id="1291" w:name="_Toc209476302"/>
      <w:r w:rsidRPr="00F9618C">
        <w:t>5.5.2.3</w:t>
      </w:r>
      <w:r w:rsidRPr="00F9618C">
        <w:tab/>
        <w:t>Standard Methods</w:t>
      </w:r>
      <w:bookmarkEnd w:id="1285"/>
      <w:bookmarkEnd w:id="1286"/>
      <w:bookmarkEnd w:id="1287"/>
      <w:bookmarkEnd w:id="1288"/>
      <w:bookmarkEnd w:id="1289"/>
      <w:bookmarkEnd w:id="1290"/>
      <w:bookmarkEnd w:id="1291"/>
    </w:p>
    <w:p w14:paraId="51081B41" w14:textId="77777777" w:rsidR="00FD0136" w:rsidRPr="00F9618C" w:rsidRDefault="00FD0136">
      <w:pPr>
        <w:pStyle w:val="Heading5"/>
      </w:pPr>
      <w:bookmarkStart w:id="1292" w:name="_Toc28012446"/>
      <w:bookmarkStart w:id="1293" w:name="_Toc36038399"/>
      <w:bookmarkStart w:id="1294" w:name="_Toc45133669"/>
      <w:bookmarkStart w:id="1295" w:name="_Toc51762423"/>
      <w:bookmarkStart w:id="1296" w:name="_Toc59016995"/>
      <w:bookmarkStart w:id="1297" w:name="_Toc129338910"/>
      <w:bookmarkStart w:id="1298" w:name="_Toc209476303"/>
      <w:r w:rsidRPr="00F9618C">
        <w:t>5.5.2.3.1</w:t>
      </w:r>
      <w:r w:rsidRPr="00F9618C">
        <w:tab/>
        <w:t>POST</w:t>
      </w:r>
      <w:bookmarkEnd w:id="1292"/>
      <w:bookmarkEnd w:id="1293"/>
      <w:bookmarkEnd w:id="1294"/>
      <w:bookmarkEnd w:id="1295"/>
      <w:bookmarkEnd w:id="1296"/>
      <w:bookmarkEnd w:id="1297"/>
      <w:bookmarkEnd w:id="1298"/>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299" w:name="_Toc28012447"/>
      <w:bookmarkStart w:id="1300" w:name="_Toc36038400"/>
      <w:bookmarkStart w:id="1301" w:name="_Toc45133670"/>
      <w:bookmarkStart w:id="1302"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3" w:name="_Toc59016996"/>
      <w:bookmarkStart w:id="1304" w:name="_Toc129338911"/>
      <w:bookmarkStart w:id="1305" w:name="_Toc209476304"/>
      <w:r w:rsidRPr="00F9618C">
        <w:t>5.5.3</w:t>
      </w:r>
      <w:r w:rsidRPr="00F9618C">
        <w:tab/>
        <w:t>Termination Request</w:t>
      </w:r>
      <w:bookmarkEnd w:id="1299"/>
      <w:bookmarkEnd w:id="1300"/>
      <w:bookmarkEnd w:id="1301"/>
      <w:bookmarkEnd w:id="1302"/>
      <w:bookmarkEnd w:id="1303"/>
      <w:bookmarkEnd w:id="1304"/>
      <w:bookmarkEnd w:id="1305"/>
    </w:p>
    <w:p w14:paraId="72B8CA8C" w14:textId="77777777" w:rsidR="00FD0136" w:rsidRPr="00F9618C" w:rsidRDefault="00FD0136">
      <w:pPr>
        <w:pStyle w:val="Heading4"/>
      </w:pPr>
      <w:bookmarkStart w:id="1306" w:name="_Toc28012448"/>
      <w:bookmarkStart w:id="1307" w:name="_Toc36038401"/>
      <w:bookmarkStart w:id="1308" w:name="_Toc45133671"/>
      <w:bookmarkStart w:id="1309" w:name="_Toc51762425"/>
      <w:bookmarkStart w:id="1310" w:name="_Toc59016997"/>
      <w:bookmarkStart w:id="1311" w:name="_Toc129338912"/>
      <w:bookmarkStart w:id="1312" w:name="_Toc209476305"/>
      <w:r w:rsidRPr="00F9618C">
        <w:t>5.5.3.1</w:t>
      </w:r>
      <w:r w:rsidRPr="00F9618C">
        <w:tab/>
        <w:t>Description</w:t>
      </w:r>
      <w:bookmarkEnd w:id="1306"/>
      <w:bookmarkEnd w:id="1307"/>
      <w:bookmarkEnd w:id="1308"/>
      <w:bookmarkEnd w:id="1309"/>
      <w:bookmarkEnd w:id="1310"/>
      <w:bookmarkEnd w:id="1311"/>
      <w:bookmarkEnd w:id="1312"/>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3" w:name="_Toc28012449"/>
      <w:bookmarkStart w:id="1314" w:name="_Toc36038402"/>
      <w:bookmarkStart w:id="1315" w:name="_Toc45133672"/>
      <w:bookmarkStart w:id="1316" w:name="_Toc51762426"/>
      <w:bookmarkStart w:id="1317" w:name="_Toc59016998"/>
      <w:bookmarkStart w:id="1318" w:name="_Toc129338913"/>
      <w:bookmarkStart w:id="1319" w:name="_Toc209476306"/>
      <w:r w:rsidRPr="00F9618C">
        <w:t>5.5.3.2</w:t>
      </w:r>
      <w:r w:rsidRPr="00F9618C">
        <w:tab/>
        <w:t>Target URI</w:t>
      </w:r>
      <w:bookmarkEnd w:id="1313"/>
      <w:bookmarkEnd w:id="1314"/>
      <w:bookmarkEnd w:id="1315"/>
      <w:bookmarkEnd w:id="1316"/>
      <w:bookmarkEnd w:id="1317"/>
      <w:bookmarkEnd w:id="1318"/>
      <w:bookmarkEnd w:id="1319"/>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0" w:name="_Toc28012450"/>
      <w:bookmarkStart w:id="1321" w:name="_Toc36038403"/>
      <w:bookmarkStart w:id="1322" w:name="_Toc45133673"/>
      <w:bookmarkStart w:id="1323" w:name="_Toc51762427"/>
      <w:bookmarkStart w:id="1324" w:name="_Toc59016999"/>
      <w:bookmarkStart w:id="1325" w:name="_Toc129338914"/>
      <w:bookmarkStart w:id="1326" w:name="_Toc209476307"/>
      <w:r w:rsidRPr="00F9618C">
        <w:t>5.5.3.3</w:t>
      </w:r>
      <w:r w:rsidRPr="00F9618C">
        <w:tab/>
        <w:t>Standard Methods</w:t>
      </w:r>
      <w:bookmarkEnd w:id="1320"/>
      <w:bookmarkEnd w:id="1321"/>
      <w:bookmarkEnd w:id="1322"/>
      <w:bookmarkEnd w:id="1323"/>
      <w:bookmarkEnd w:id="1324"/>
      <w:bookmarkEnd w:id="1325"/>
      <w:bookmarkEnd w:id="1326"/>
    </w:p>
    <w:p w14:paraId="53D9C2E4" w14:textId="77777777" w:rsidR="00FD0136" w:rsidRPr="00F9618C" w:rsidRDefault="00FD0136">
      <w:pPr>
        <w:pStyle w:val="Heading5"/>
      </w:pPr>
      <w:bookmarkStart w:id="1327" w:name="_Toc28012451"/>
      <w:bookmarkStart w:id="1328" w:name="_Toc36038404"/>
      <w:bookmarkStart w:id="1329" w:name="_Toc45133674"/>
      <w:bookmarkStart w:id="1330" w:name="_Toc51762428"/>
      <w:bookmarkStart w:id="1331" w:name="_Toc59017000"/>
      <w:bookmarkStart w:id="1332" w:name="_Toc129338915"/>
      <w:bookmarkStart w:id="1333" w:name="_Toc209476308"/>
      <w:r w:rsidRPr="00F9618C">
        <w:t>5.5.3.3.1</w:t>
      </w:r>
      <w:r w:rsidRPr="00F9618C">
        <w:tab/>
        <w:t>POST</w:t>
      </w:r>
      <w:bookmarkEnd w:id="1327"/>
      <w:bookmarkEnd w:id="1328"/>
      <w:bookmarkEnd w:id="1329"/>
      <w:bookmarkEnd w:id="1330"/>
      <w:bookmarkEnd w:id="1331"/>
      <w:bookmarkEnd w:id="1332"/>
      <w:bookmarkEnd w:id="1333"/>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4" w:name="_Toc36038405"/>
      <w:bookmarkStart w:id="1335" w:name="_Toc45133675"/>
      <w:bookmarkStart w:id="1336" w:name="_Toc51762429"/>
      <w:bookmarkStart w:id="1337"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8" w:name="_Toc59017001"/>
      <w:bookmarkStart w:id="1339" w:name="_Toc129338916"/>
      <w:bookmarkStart w:id="1340" w:name="_Toc209476309"/>
      <w:r w:rsidRPr="00F9618C">
        <w:t>5.5.4</w:t>
      </w:r>
      <w:r w:rsidRPr="00F9618C">
        <w:tab/>
        <w:t>Detected 5GS Bridge</w:t>
      </w:r>
      <w:bookmarkEnd w:id="1334"/>
      <w:r w:rsidRPr="00F9618C">
        <w:t xml:space="preserve"> for a PDU session</w:t>
      </w:r>
      <w:bookmarkEnd w:id="1335"/>
      <w:bookmarkEnd w:id="1336"/>
      <w:bookmarkEnd w:id="1338"/>
      <w:bookmarkEnd w:id="1339"/>
      <w:bookmarkEnd w:id="1340"/>
    </w:p>
    <w:p w14:paraId="01637417" w14:textId="77777777" w:rsidR="00FD0136" w:rsidRPr="00F9618C" w:rsidRDefault="00FD0136">
      <w:pPr>
        <w:pStyle w:val="Heading4"/>
      </w:pPr>
      <w:bookmarkStart w:id="1341" w:name="_Toc36038406"/>
      <w:bookmarkStart w:id="1342" w:name="_Toc45133676"/>
      <w:bookmarkStart w:id="1343" w:name="_Toc51762430"/>
      <w:bookmarkStart w:id="1344" w:name="_Toc59017002"/>
      <w:bookmarkStart w:id="1345" w:name="_Toc129338917"/>
      <w:bookmarkStart w:id="1346" w:name="_Toc209476310"/>
      <w:r w:rsidRPr="00F9618C">
        <w:t>5.5.4.1</w:t>
      </w:r>
      <w:r w:rsidRPr="00F9618C">
        <w:tab/>
        <w:t>Description</w:t>
      </w:r>
      <w:bookmarkEnd w:id="1341"/>
      <w:bookmarkEnd w:id="1342"/>
      <w:bookmarkEnd w:id="1343"/>
      <w:bookmarkEnd w:id="1344"/>
      <w:bookmarkEnd w:id="1345"/>
      <w:bookmarkEnd w:id="1346"/>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7" w:name="_Toc36038407"/>
      <w:bookmarkStart w:id="1348" w:name="_Toc45133677"/>
      <w:bookmarkStart w:id="1349" w:name="_Toc51762431"/>
      <w:bookmarkStart w:id="1350" w:name="_Toc59017003"/>
      <w:bookmarkStart w:id="1351" w:name="_Toc129338918"/>
      <w:bookmarkStart w:id="1352" w:name="_Toc209476311"/>
      <w:r w:rsidRPr="00F9618C">
        <w:t>5.5.4.2</w:t>
      </w:r>
      <w:r w:rsidRPr="00F9618C">
        <w:tab/>
        <w:t>Target URI</w:t>
      </w:r>
      <w:bookmarkEnd w:id="1347"/>
      <w:bookmarkEnd w:id="1348"/>
      <w:bookmarkEnd w:id="1349"/>
      <w:bookmarkEnd w:id="1350"/>
      <w:bookmarkEnd w:id="1351"/>
      <w:bookmarkEnd w:id="1352"/>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3" w:name="_Toc36038408"/>
      <w:bookmarkStart w:id="1354" w:name="_Toc45133678"/>
      <w:bookmarkStart w:id="1355" w:name="_Toc51762432"/>
      <w:bookmarkStart w:id="1356" w:name="_Toc59017004"/>
      <w:bookmarkStart w:id="1357" w:name="_Toc129338919"/>
      <w:bookmarkStart w:id="1358" w:name="_Toc209476312"/>
      <w:r w:rsidRPr="00F9618C">
        <w:t>5.5.4.3</w:t>
      </w:r>
      <w:r w:rsidRPr="00F9618C">
        <w:tab/>
        <w:t>Standard Methods</w:t>
      </w:r>
      <w:bookmarkEnd w:id="1353"/>
      <w:bookmarkEnd w:id="1354"/>
      <w:bookmarkEnd w:id="1355"/>
      <w:bookmarkEnd w:id="1356"/>
      <w:bookmarkEnd w:id="1357"/>
      <w:bookmarkEnd w:id="1358"/>
    </w:p>
    <w:p w14:paraId="3BDD0F2C" w14:textId="77777777" w:rsidR="00FD0136" w:rsidRPr="00F9618C" w:rsidRDefault="00FD0136">
      <w:pPr>
        <w:pStyle w:val="Heading5"/>
      </w:pPr>
      <w:bookmarkStart w:id="1359" w:name="_Toc36038409"/>
      <w:bookmarkStart w:id="1360" w:name="_Toc45133679"/>
      <w:bookmarkStart w:id="1361" w:name="_Toc51762433"/>
      <w:bookmarkStart w:id="1362" w:name="_Toc59017005"/>
      <w:bookmarkStart w:id="1363" w:name="_Toc129338920"/>
      <w:bookmarkStart w:id="1364" w:name="_Toc209476313"/>
      <w:r w:rsidRPr="00F9618C">
        <w:t>5.5.4.3.1</w:t>
      </w:r>
      <w:r w:rsidRPr="00F9618C">
        <w:tab/>
        <w:t>POST</w:t>
      </w:r>
      <w:bookmarkEnd w:id="1359"/>
      <w:bookmarkEnd w:id="1360"/>
      <w:bookmarkEnd w:id="1361"/>
      <w:bookmarkEnd w:id="1362"/>
      <w:bookmarkEnd w:id="1363"/>
      <w:bookmarkEnd w:id="1364"/>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5" w:name="_Toc36038410"/>
      <w:bookmarkStart w:id="1366" w:name="_Toc45133680"/>
      <w:bookmarkStart w:id="1367"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8" w:name="_Toc129338921"/>
      <w:bookmarkStart w:id="1369" w:name="_Toc209476314"/>
      <w:bookmarkStart w:id="1370"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8"/>
      <w:bookmarkEnd w:id="1369"/>
    </w:p>
    <w:p w14:paraId="36D05926" w14:textId="77777777" w:rsidR="00B6137E" w:rsidRPr="00F9618C" w:rsidRDefault="00B6137E" w:rsidP="00B6137E">
      <w:pPr>
        <w:pStyle w:val="Heading4"/>
        <w:rPr>
          <w:rFonts w:eastAsia="Times New Roman"/>
        </w:rPr>
      </w:pPr>
      <w:bookmarkStart w:id="1371" w:name="_Toc129338922"/>
      <w:bookmarkStart w:id="1372" w:name="_Toc209476315"/>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1"/>
      <w:bookmarkEnd w:id="1372"/>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3" w:name="_Toc129338923"/>
      <w:bookmarkStart w:id="1374" w:name="_Toc209476316"/>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373"/>
      <w:bookmarkEnd w:id="1374"/>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5" w:name="_Toc129338924"/>
      <w:bookmarkStart w:id="1376" w:name="_Toc209476317"/>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5"/>
      <w:bookmarkEnd w:id="1376"/>
    </w:p>
    <w:p w14:paraId="2094D6A3" w14:textId="77777777" w:rsidR="00B6137E" w:rsidRPr="00F9618C" w:rsidRDefault="00B6137E" w:rsidP="00B6137E">
      <w:pPr>
        <w:pStyle w:val="Heading5"/>
        <w:rPr>
          <w:rFonts w:eastAsia="Times New Roman"/>
        </w:rPr>
      </w:pPr>
      <w:bookmarkStart w:id="1377" w:name="_Toc129338925"/>
      <w:bookmarkStart w:id="1378" w:name="_Toc209476318"/>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7"/>
      <w:bookmarkEnd w:id="1378"/>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79" w:name="_Toc129338926"/>
      <w:bookmarkStart w:id="1380" w:name="_Toc209476319"/>
      <w:r w:rsidRPr="00F9618C">
        <w:t>5.6</w:t>
      </w:r>
      <w:r w:rsidRPr="00F9618C">
        <w:tab/>
        <w:t>Data Model</w:t>
      </w:r>
      <w:bookmarkEnd w:id="1337"/>
      <w:bookmarkEnd w:id="1365"/>
      <w:bookmarkEnd w:id="1366"/>
      <w:bookmarkEnd w:id="1367"/>
      <w:bookmarkEnd w:id="1370"/>
      <w:bookmarkEnd w:id="1379"/>
      <w:bookmarkEnd w:id="1380"/>
    </w:p>
    <w:p w14:paraId="27D3E7DA" w14:textId="77777777" w:rsidR="001B2A38" w:rsidRPr="00F9618C" w:rsidRDefault="001B2A38" w:rsidP="001B2A38">
      <w:pPr>
        <w:pStyle w:val="Heading3"/>
      </w:pPr>
      <w:bookmarkStart w:id="1381" w:name="_Toc28012453"/>
      <w:bookmarkStart w:id="1382" w:name="_Toc36038411"/>
      <w:bookmarkStart w:id="1383" w:name="_Toc45133681"/>
      <w:bookmarkStart w:id="1384" w:name="_Toc51762435"/>
      <w:bookmarkStart w:id="1385" w:name="_Toc59017007"/>
      <w:bookmarkStart w:id="1386" w:name="_Toc129338927"/>
      <w:bookmarkStart w:id="1387" w:name="_Toc209476320"/>
      <w:bookmarkStart w:id="1388" w:name="_Hlk146291840"/>
      <w:bookmarkStart w:id="1389" w:name="_Toc28012454"/>
      <w:bookmarkStart w:id="1390" w:name="_Toc36038412"/>
      <w:bookmarkStart w:id="1391" w:name="_Toc45133682"/>
      <w:bookmarkStart w:id="1392" w:name="_Toc51762436"/>
      <w:bookmarkStart w:id="1393" w:name="_Toc59017008"/>
      <w:bookmarkStart w:id="1394" w:name="_Toc129338928"/>
      <w:r w:rsidRPr="00F9618C">
        <w:t>5.6.1</w:t>
      </w:r>
      <w:r w:rsidRPr="00F9618C">
        <w:tab/>
        <w:t>General</w:t>
      </w:r>
      <w:bookmarkEnd w:id="1381"/>
      <w:bookmarkEnd w:id="1382"/>
      <w:bookmarkEnd w:id="1383"/>
      <w:bookmarkEnd w:id="1384"/>
      <w:bookmarkEnd w:id="1385"/>
      <w:bookmarkEnd w:id="1386"/>
      <w:bookmarkEnd w:id="1387"/>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5" w:name="_Hlk29892632"/>
            <w:r w:rsidRPr="00F9618C">
              <w:rPr>
                <w:rFonts w:cs="Arial"/>
                <w:szCs w:val="18"/>
              </w:rPr>
              <w:t>Identifies the events the application subscribes to within an Events Subscription sub-resource data</w:t>
            </w:r>
            <w:bookmarkEnd w:id="1395"/>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77777777" w:rsidR="00E94315" w:rsidRPr="00F9618C" w:rsidRDefault="00E94315" w:rsidP="00F82DD7">
            <w:pPr>
              <w:pStyle w:val="TAL"/>
            </w:pPr>
            <w:r w:rsidRPr="00F9618C">
              <w:t xml:space="preserve">Represents the 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35A952B8" w14:textId="77777777" w:rsidR="001B2A38" w:rsidRPr="00F9618C" w:rsidRDefault="00960237" w:rsidP="00F82DD7">
            <w:pPr>
              <w:pStyle w:val="TAL"/>
            </w:pPr>
            <w:r w:rsidRPr="00F9618C">
              <w:t>SFC</w:t>
            </w:r>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59D44B5B" w14:textId="77777777" w:rsidR="001B2A38" w:rsidRPr="00F9618C" w:rsidRDefault="001B2A38" w:rsidP="00F82DD7">
            <w:pPr>
              <w:pStyle w:val="TAL"/>
            </w:pPr>
            <w:r w:rsidRPr="00F9618C">
              <w:t>InfluenceOnTrafficRouting</w:t>
            </w:r>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6" w:name="_Hlk530135456"/>
            <w:r w:rsidRPr="00F9618C">
              <w:rPr>
                <w:lang w:eastAsia="zh-CN"/>
              </w:rPr>
              <w:t>AccNetChargingAddress</w:t>
            </w:r>
            <w:bookmarkEnd w:id="1396"/>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7" w:name="_Toc209476321"/>
      <w:bookmarkEnd w:id="1388"/>
      <w:r w:rsidRPr="00F9618C">
        <w:t>5.6.2</w:t>
      </w:r>
      <w:r w:rsidRPr="00F9618C">
        <w:tab/>
        <w:t>Structured data types</w:t>
      </w:r>
      <w:bookmarkEnd w:id="1389"/>
      <w:bookmarkEnd w:id="1390"/>
      <w:bookmarkEnd w:id="1391"/>
      <w:bookmarkEnd w:id="1392"/>
      <w:bookmarkEnd w:id="1393"/>
      <w:bookmarkEnd w:id="1394"/>
      <w:bookmarkEnd w:id="1397"/>
    </w:p>
    <w:p w14:paraId="6049A13A" w14:textId="77777777" w:rsidR="00FD0136" w:rsidRPr="00F9618C" w:rsidRDefault="00FD0136">
      <w:pPr>
        <w:pStyle w:val="Heading4"/>
      </w:pPr>
      <w:bookmarkStart w:id="1398" w:name="_Toc28012455"/>
      <w:bookmarkStart w:id="1399" w:name="_Toc36038413"/>
      <w:bookmarkStart w:id="1400" w:name="_Toc45133683"/>
      <w:bookmarkStart w:id="1401" w:name="_Toc51762437"/>
      <w:bookmarkStart w:id="1402" w:name="_Toc59017009"/>
      <w:bookmarkStart w:id="1403" w:name="_Toc129338929"/>
      <w:bookmarkStart w:id="1404" w:name="_Toc209476322"/>
      <w:r w:rsidRPr="00F9618C">
        <w:t>5.6.2.1</w:t>
      </w:r>
      <w:r w:rsidRPr="00F9618C">
        <w:tab/>
        <w:t>Introduction</w:t>
      </w:r>
      <w:bookmarkEnd w:id="1398"/>
      <w:bookmarkEnd w:id="1399"/>
      <w:bookmarkEnd w:id="1400"/>
      <w:bookmarkEnd w:id="1401"/>
      <w:bookmarkEnd w:id="1402"/>
      <w:bookmarkEnd w:id="1403"/>
      <w:bookmarkEnd w:id="1404"/>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5" w:name="_Toc28012456"/>
      <w:bookmarkStart w:id="1406" w:name="_Toc36038414"/>
      <w:bookmarkStart w:id="1407" w:name="_Toc45133684"/>
      <w:bookmarkStart w:id="1408" w:name="_Toc51762438"/>
      <w:bookmarkStart w:id="1409" w:name="_Toc59017010"/>
      <w:bookmarkStart w:id="1410" w:name="_Toc129338930"/>
      <w:bookmarkStart w:id="1411" w:name="_Toc209476323"/>
      <w:r w:rsidRPr="00F9618C">
        <w:t>5.6.2.2</w:t>
      </w:r>
      <w:r w:rsidRPr="00F9618C">
        <w:tab/>
        <w:t>Type AppSessionContext</w:t>
      </w:r>
      <w:bookmarkEnd w:id="1405"/>
      <w:bookmarkEnd w:id="1406"/>
      <w:bookmarkEnd w:id="1407"/>
      <w:bookmarkEnd w:id="1408"/>
      <w:bookmarkEnd w:id="1409"/>
      <w:bookmarkEnd w:id="1410"/>
      <w:bookmarkEnd w:id="1411"/>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2" w:name="_Toc28012457"/>
      <w:bookmarkStart w:id="1413" w:name="_Toc36038415"/>
      <w:bookmarkStart w:id="1414" w:name="_Toc45133685"/>
      <w:bookmarkStart w:id="1415" w:name="_Toc51762439"/>
      <w:bookmarkStart w:id="1416" w:name="_Toc59017011"/>
      <w:bookmarkStart w:id="1417" w:name="_Toc129338931"/>
      <w:bookmarkStart w:id="1418" w:name="_Toc209476324"/>
      <w:r w:rsidRPr="00F9618C">
        <w:t>5.6.2.3</w:t>
      </w:r>
      <w:r w:rsidRPr="00F9618C">
        <w:tab/>
        <w:t>Type AppSessionContextReqData</w:t>
      </w:r>
      <w:bookmarkEnd w:id="1412"/>
      <w:bookmarkEnd w:id="1413"/>
      <w:bookmarkEnd w:id="1414"/>
      <w:bookmarkEnd w:id="1415"/>
      <w:bookmarkEnd w:id="1416"/>
      <w:bookmarkEnd w:id="1417"/>
      <w:bookmarkEnd w:id="1418"/>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19" w:name="_Toc28012458"/>
      <w:bookmarkStart w:id="1420" w:name="_Toc36038416"/>
      <w:bookmarkStart w:id="1421" w:name="_Toc45133686"/>
      <w:bookmarkStart w:id="1422" w:name="_Toc51762440"/>
      <w:bookmarkStart w:id="1423" w:name="_Toc59017012"/>
      <w:bookmarkStart w:id="1424" w:name="_Toc129338932"/>
      <w:bookmarkStart w:id="1425" w:name="_Toc209476325"/>
      <w:r w:rsidRPr="00F9618C">
        <w:t>5.6.2.4</w:t>
      </w:r>
      <w:r w:rsidRPr="00F9618C">
        <w:tab/>
        <w:t>Type AppSessionContextRespData</w:t>
      </w:r>
      <w:bookmarkEnd w:id="1419"/>
      <w:bookmarkEnd w:id="1420"/>
      <w:bookmarkEnd w:id="1421"/>
      <w:bookmarkEnd w:id="1422"/>
      <w:bookmarkEnd w:id="1423"/>
      <w:bookmarkEnd w:id="1424"/>
      <w:bookmarkEnd w:id="1425"/>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6" w:name="_Toc28012459"/>
      <w:bookmarkStart w:id="1427" w:name="_Toc36038417"/>
      <w:bookmarkStart w:id="1428" w:name="_Toc45133687"/>
      <w:bookmarkStart w:id="1429" w:name="_Toc51762441"/>
      <w:bookmarkStart w:id="1430" w:name="_Toc59017013"/>
      <w:bookmarkStart w:id="1431"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2" w:name="_Toc209476326"/>
      <w:r w:rsidRPr="00F9618C">
        <w:t>5.6.2.5</w:t>
      </w:r>
      <w:r w:rsidRPr="00F9618C">
        <w:tab/>
        <w:t>Type AppSessionContextUpdateData</w:t>
      </w:r>
      <w:bookmarkEnd w:id="1426"/>
      <w:bookmarkEnd w:id="1427"/>
      <w:bookmarkEnd w:id="1428"/>
      <w:bookmarkEnd w:id="1429"/>
      <w:bookmarkEnd w:id="1430"/>
      <w:bookmarkEnd w:id="1431"/>
      <w:bookmarkEnd w:id="1432"/>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3" w:name="_Toc28012460"/>
      <w:bookmarkStart w:id="1434" w:name="_Toc36038418"/>
      <w:bookmarkStart w:id="1435" w:name="_Toc45133688"/>
      <w:bookmarkStart w:id="1436" w:name="_Toc51762442"/>
      <w:bookmarkStart w:id="1437" w:name="_Toc59017014"/>
      <w:bookmarkStart w:id="1438" w:name="_Toc129338934"/>
      <w:bookmarkStart w:id="1439" w:name="_Toc209476327"/>
      <w:r w:rsidRPr="00F9618C">
        <w:t>5.6.2.6</w:t>
      </w:r>
      <w:r w:rsidRPr="00F9618C">
        <w:tab/>
        <w:t>Type EventsSubscReqData</w:t>
      </w:r>
      <w:bookmarkEnd w:id="1433"/>
      <w:bookmarkEnd w:id="1434"/>
      <w:bookmarkEnd w:id="1435"/>
      <w:bookmarkEnd w:id="1436"/>
      <w:bookmarkEnd w:id="1437"/>
      <w:bookmarkEnd w:id="1438"/>
      <w:bookmarkEnd w:id="1439"/>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r>
        <w:t>5.6.2.7</w:t>
      </w:r>
      <w:r>
        <w:tab/>
        <w:t>Type MediaComponent</w:t>
      </w:r>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0" w:name="_Toc28012462"/>
      <w:bookmarkStart w:id="1441" w:name="_Toc36038420"/>
      <w:bookmarkStart w:id="1442" w:name="_Toc45133690"/>
      <w:bookmarkStart w:id="1443" w:name="_Toc51762444"/>
      <w:bookmarkStart w:id="1444" w:name="_Toc59017016"/>
      <w:bookmarkStart w:id="1445" w:name="_Toc129338936"/>
      <w:bookmarkStart w:id="1446" w:name="_Toc209476329"/>
      <w:r w:rsidRPr="00F9618C">
        <w:t>5.6.2.8</w:t>
      </w:r>
      <w:r w:rsidRPr="00F9618C">
        <w:tab/>
        <w:t>Type MediaSubComponent</w:t>
      </w:r>
      <w:bookmarkEnd w:id="1440"/>
      <w:bookmarkEnd w:id="1441"/>
      <w:bookmarkEnd w:id="1442"/>
      <w:bookmarkEnd w:id="1443"/>
      <w:bookmarkEnd w:id="1444"/>
      <w:bookmarkEnd w:id="1445"/>
      <w:bookmarkEnd w:id="1446"/>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77777777" w:rsidR="00B311B8" w:rsidRPr="00F9618C" w:rsidRDefault="00B311B8" w:rsidP="005C56F5">
            <w:pPr>
              <w:pStyle w:val="TAL"/>
            </w:pPr>
            <w:r w:rsidRPr="00F9618C">
              <w:t xml:space="preserve">Contains the 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77777777" w:rsidR="000A4098" w:rsidRPr="00F9618C" w:rsidRDefault="000A4098" w:rsidP="000A4098">
            <w:pPr>
              <w:pStyle w:val="TAL"/>
            </w:pPr>
            <w:r w:rsidRPr="00DD43D1">
              <w:t>Contains the 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47" w:name="_Toc28012463"/>
      <w:bookmarkStart w:id="1448" w:name="_Toc36038421"/>
      <w:bookmarkStart w:id="1449" w:name="_Toc45133691"/>
      <w:bookmarkStart w:id="1450" w:name="_Toc51762445"/>
      <w:bookmarkStart w:id="1451" w:name="_Toc59017017"/>
      <w:bookmarkStart w:id="1452"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53" w:name="_Toc209476330"/>
      <w:r w:rsidRPr="00F9618C">
        <w:t>5.6.2.9</w:t>
      </w:r>
      <w:r w:rsidRPr="00F9618C">
        <w:tab/>
        <w:t>Type EventsNotification</w:t>
      </w:r>
      <w:bookmarkEnd w:id="1447"/>
      <w:bookmarkEnd w:id="1448"/>
      <w:bookmarkEnd w:id="1449"/>
      <w:bookmarkEnd w:id="1450"/>
      <w:bookmarkEnd w:id="1451"/>
      <w:bookmarkEnd w:id="1452"/>
      <w:bookmarkEnd w:id="1453"/>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54" w:name="_Hlk163204200"/>
            <w:r w:rsidRPr="00F9618C">
              <w:t>ueReqPduSessionType</w:t>
            </w:r>
            <w:bookmarkEnd w:id="1454"/>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55" w:name="_Toc28012464"/>
      <w:bookmarkStart w:id="1456" w:name="_Toc36038422"/>
      <w:bookmarkStart w:id="1457" w:name="_Toc45133692"/>
      <w:bookmarkStart w:id="1458" w:name="_Toc51762446"/>
      <w:bookmarkStart w:id="1459" w:name="_Toc59017018"/>
      <w:bookmarkStart w:id="1460" w:name="_Toc129338938"/>
      <w:bookmarkStart w:id="1461" w:name="_Toc209476331"/>
      <w:r w:rsidRPr="00F9618C">
        <w:t>5.6.2.10</w:t>
      </w:r>
      <w:r w:rsidRPr="00F9618C">
        <w:tab/>
        <w:t>Type AfEventSubscription</w:t>
      </w:r>
      <w:bookmarkEnd w:id="1455"/>
      <w:bookmarkEnd w:id="1456"/>
      <w:bookmarkEnd w:id="1457"/>
      <w:bookmarkEnd w:id="1458"/>
      <w:bookmarkEnd w:id="1459"/>
      <w:bookmarkEnd w:id="1460"/>
      <w:bookmarkEnd w:id="1461"/>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62" w:name="OLE_LINK6"/>
            <w:r w:rsidRPr="00F9618C">
              <w:rPr>
                <w:rFonts w:cs="Arial"/>
                <w:szCs w:val="18"/>
              </w:rPr>
              <w:t>EnhancedSubscriptionToNotification</w:t>
            </w:r>
          </w:p>
          <w:bookmarkEnd w:id="1462"/>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63" w:name="_Toc28012465"/>
      <w:bookmarkStart w:id="1464" w:name="_Toc36038423"/>
      <w:bookmarkStart w:id="1465" w:name="_Toc45133693"/>
      <w:bookmarkStart w:id="1466" w:name="_Toc51762447"/>
      <w:bookmarkStart w:id="1467" w:name="_Toc59017019"/>
      <w:bookmarkStart w:id="1468" w:name="_Toc129338939"/>
      <w:bookmarkStart w:id="1469" w:name="_Toc209476332"/>
      <w:bookmarkStart w:id="1470" w:name="_Toc28012466"/>
      <w:bookmarkStart w:id="1471" w:name="_Toc36038424"/>
      <w:bookmarkStart w:id="1472" w:name="_Toc45133694"/>
      <w:bookmarkStart w:id="1473" w:name="_Toc51762448"/>
      <w:bookmarkStart w:id="1474" w:name="_Toc59017020"/>
      <w:r w:rsidRPr="00F9618C">
        <w:t>5.6.2.11</w:t>
      </w:r>
      <w:r w:rsidRPr="00F9618C">
        <w:tab/>
        <w:t>Type AfEventNotification</w:t>
      </w:r>
      <w:bookmarkEnd w:id="1463"/>
      <w:bookmarkEnd w:id="1464"/>
      <w:bookmarkEnd w:id="1465"/>
      <w:bookmarkEnd w:id="1466"/>
      <w:bookmarkEnd w:id="1467"/>
      <w:bookmarkEnd w:id="1468"/>
      <w:bookmarkEnd w:id="1469"/>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75" w:name="_Toc129338940"/>
      <w:bookmarkStart w:id="1476" w:name="_Toc209476333"/>
      <w:r w:rsidRPr="00F9618C">
        <w:t>5.6.2.12</w:t>
      </w:r>
      <w:r w:rsidRPr="00F9618C">
        <w:tab/>
        <w:t>Type TerminationInfo</w:t>
      </w:r>
      <w:bookmarkEnd w:id="1470"/>
      <w:bookmarkEnd w:id="1471"/>
      <w:bookmarkEnd w:id="1472"/>
      <w:bookmarkEnd w:id="1473"/>
      <w:bookmarkEnd w:id="1474"/>
      <w:bookmarkEnd w:id="1475"/>
      <w:bookmarkEnd w:id="1476"/>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77" w:name="_Toc28012467"/>
      <w:bookmarkStart w:id="1478" w:name="_Toc36038425"/>
      <w:bookmarkStart w:id="1479" w:name="_Toc45133695"/>
      <w:bookmarkStart w:id="1480" w:name="_Toc51762449"/>
      <w:bookmarkStart w:id="1481" w:name="_Toc59017021"/>
      <w:bookmarkStart w:id="1482" w:name="_Toc129338941"/>
      <w:bookmarkStart w:id="1483" w:name="_Toc209476334"/>
      <w:r w:rsidRPr="00F9618C">
        <w:t>5.6.2.13</w:t>
      </w:r>
      <w:r w:rsidRPr="00F9618C">
        <w:tab/>
        <w:t>Type AfRoutingRequirement</w:t>
      </w:r>
      <w:bookmarkEnd w:id="1477"/>
      <w:bookmarkEnd w:id="1478"/>
      <w:bookmarkEnd w:id="1479"/>
      <w:bookmarkEnd w:id="1480"/>
      <w:bookmarkEnd w:id="1481"/>
      <w:bookmarkEnd w:id="1482"/>
      <w:bookmarkEnd w:id="1483"/>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84" w:name="_Toc28012468"/>
      <w:bookmarkStart w:id="1485" w:name="_Toc36038426"/>
      <w:bookmarkStart w:id="1486" w:name="_Toc45133696"/>
      <w:bookmarkStart w:id="1487" w:name="_Toc51762450"/>
      <w:bookmarkStart w:id="1488" w:name="_Toc59017022"/>
      <w:bookmarkStart w:id="1489" w:name="_Toc129338942"/>
      <w:bookmarkStart w:id="1490" w:name="_Toc209476335"/>
      <w:bookmarkStart w:id="1491" w:name="_Toc28012469"/>
      <w:bookmarkStart w:id="1492" w:name="_Toc36038427"/>
      <w:bookmarkStart w:id="1493" w:name="_Toc45133697"/>
      <w:bookmarkStart w:id="1494" w:name="_Toc51762451"/>
      <w:bookmarkStart w:id="1495" w:name="_Toc59017023"/>
      <w:r w:rsidRPr="00F9618C">
        <w:t>5.6.2.14</w:t>
      </w:r>
      <w:r w:rsidRPr="00F9618C">
        <w:tab/>
        <w:t>Type ResourcesAllocationInfo</w:t>
      </w:r>
      <w:bookmarkEnd w:id="1484"/>
      <w:bookmarkEnd w:id="1485"/>
      <w:bookmarkEnd w:id="1486"/>
      <w:bookmarkEnd w:id="1487"/>
      <w:bookmarkEnd w:id="1488"/>
      <w:bookmarkEnd w:id="1489"/>
      <w:bookmarkEnd w:id="1490"/>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496" w:name="_Toc129338943"/>
      <w:bookmarkStart w:id="1497" w:name="_Toc209476336"/>
      <w:bookmarkStart w:id="1498" w:name="_Toc28012470"/>
      <w:bookmarkStart w:id="1499" w:name="_Toc36038428"/>
      <w:bookmarkStart w:id="1500" w:name="_Toc45133698"/>
      <w:bookmarkStart w:id="1501" w:name="_Toc51762452"/>
      <w:bookmarkStart w:id="1502" w:name="_Toc59017024"/>
      <w:bookmarkEnd w:id="1491"/>
      <w:bookmarkEnd w:id="1492"/>
      <w:bookmarkEnd w:id="1493"/>
      <w:bookmarkEnd w:id="1494"/>
      <w:bookmarkEnd w:id="1495"/>
      <w:r w:rsidRPr="00F9618C">
        <w:t>5.6.2.15</w:t>
      </w:r>
      <w:r w:rsidRPr="00F9618C">
        <w:tab/>
        <w:t>Type QosNotificationControlInfo</w:t>
      </w:r>
      <w:bookmarkEnd w:id="1496"/>
      <w:bookmarkEnd w:id="1497"/>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03" w:name="_Toc129338944"/>
      <w:bookmarkStart w:id="1504" w:name="_Toc209476337"/>
      <w:r w:rsidRPr="00F9618C">
        <w:t>5.6.2.16</w:t>
      </w:r>
      <w:r w:rsidRPr="00F9618C">
        <w:tab/>
        <w:t>Type SpatialValidity</w:t>
      </w:r>
      <w:bookmarkEnd w:id="1498"/>
      <w:bookmarkEnd w:id="1499"/>
      <w:bookmarkEnd w:id="1500"/>
      <w:bookmarkEnd w:id="1501"/>
      <w:bookmarkEnd w:id="1502"/>
      <w:bookmarkEnd w:id="1503"/>
      <w:bookmarkEnd w:id="1504"/>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05" w:name="_Toc28012471"/>
      <w:bookmarkStart w:id="1506" w:name="_Toc36038429"/>
      <w:bookmarkStart w:id="1507" w:name="_Toc45133699"/>
      <w:bookmarkStart w:id="1508" w:name="_Toc51762453"/>
      <w:bookmarkStart w:id="1509" w:name="_Toc59017025"/>
      <w:bookmarkStart w:id="1510" w:name="_Toc129338945"/>
      <w:bookmarkStart w:id="1511" w:name="_Toc209476338"/>
      <w:r w:rsidRPr="00F9618C">
        <w:t>5.6.2.17</w:t>
      </w:r>
      <w:r w:rsidRPr="00F9618C">
        <w:tab/>
        <w:t>Type EthFlowDescription</w:t>
      </w:r>
      <w:bookmarkEnd w:id="1505"/>
      <w:bookmarkEnd w:id="1506"/>
      <w:bookmarkEnd w:id="1507"/>
      <w:bookmarkEnd w:id="1508"/>
      <w:bookmarkEnd w:id="1509"/>
      <w:bookmarkEnd w:id="1510"/>
      <w:bookmarkEnd w:id="1511"/>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12" w:name="_Toc28012472"/>
      <w:bookmarkStart w:id="1513" w:name="_Toc36038430"/>
      <w:bookmarkStart w:id="1514" w:name="_Toc45133700"/>
      <w:bookmarkStart w:id="1515" w:name="_Toc51762454"/>
      <w:bookmarkStart w:id="1516" w:name="_Toc59017026"/>
      <w:bookmarkStart w:id="1517" w:name="_Toc129338946"/>
      <w:bookmarkStart w:id="1518" w:name="_Toc209476339"/>
      <w:r w:rsidRPr="00F9618C">
        <w:t>5.6.2.18</w:t>
      </w:r>
      <w:r w:rsidRPr="00F9618C">
        <w:tab/>
        <w:t>Void</w:t>
      </w:r>
      <w:bookmarkEnd w:id="1512"/>
      <w:bookmarkEnd w:id="1513"/>
      <w:bookmarkEnd w:id="1514"/>
      <w:bookmarkEnd w:id="1515"/>
      <w:bookmarkEnd w:id="1516"/>
      <w:bookmarkEnd w:id="1517"/>
      <w:bookmarkEnd w:id="1518"/>
    </w:p>
    <w:p w14:paraId="00B5FC95" w14:textId="77777777" w:rsidR="00FD0136" w:rsidRPr="00F9618C" w:rsidRDefault="00FD0136" w:rsidP="00906B62">
      <w:pPr>
        <w:pStyle w:val="Heading4"/>
      </w:pPr>
      <w:bookmarkStart w:id="1519" w:name="_Toc28012473"/>
      <w:bookmarkStart w:id="1520" w:name="_Toc36038431"/>
      <w:bookmarkStart w:id="1521" w:name="_Toc45133701"/>
      <w:bookmarkStart w:id="1522" w:name="_Toc51762455"/>
      <w:bookmarkStart w:id="1523" w:name="_Toc59017027"/>
      <w:bookmarkStart w:id="1524" w:name="_Toc129338947"/>
      <w:bookmarkStart w:id="1525" w:name="_Toc209476340"/>
      <w:r w:rsidRPr="00F9618C">
        <w:t>5.6.2.19</w:t>
      </w:r>
      <w:r w:rsidRPr="00F9618C">
        <w:tab/>
        <w:t>Void</w:t>
      </w:r>
      <w:bookmarkEnd w:id="1519"/>
      <w:bookmarkEnd w:id="1520"/>
      <w:bookmarkEnd w:id="1521"/>
      <w:bookmarkEnd w:id="1522"/>
      <w:bookmarkEnd w:id="1523"/>
      <w:bookmarkEnd w:id="1524"/>
      <w:bookmarkEnd w:id="1525"/>
    </w:p>
    <w:p w14:paraId="60A7927B" w14:textId="77777777" w:rsidR="00FD0136" w:rsidRPr="00F9618C" w:rsidRDefault="00FD0136">
      <w:pPr>
        <w:pStyle w:val="Heading4"/>
      </w:pPr>
      <w:bookmarkStart w:id="1526" w:name="_Toc28012474"/>
      <w:bookmarkStart w:id="1527" w:name="_Toc36038432"/>
      <w:bookmarkStart w:id="1528" w:name="_Toc45133702"/>
      <w:bookmarkStart w:id="1529" w:name="_Toc51762456"/>
      <w:bookmarkStart w:id="1530" w:name="_Toc59017028"/>
      <w:bookmarkStart w:id="1531" w:name="_Toc129338948"/>
      <w:bookmarkStart w:id="1532" w:name="_Toc209476341"/>
      <w:r w:rsidRPr="00F9618C">
        <w:t>5.6.2.20</w:t>
      </w:r>
      <w:r w:rsidRPr="00F9618C">
        <w:tab/>
        <w:t>Type AnGwAddress</w:t>
      </w:r>
      <w:bookmarkEnd w:id="1526"/>
      <w:bookmarkEnd w:id="1527"/>
      <w:bookmarkEnd w:id="1528"/>
      <w:bookmarkEnd w:id="1529"/>
      <w:bookmarkEnd w:id="1530"/>
      <w:bookmarkEnd w:id="1531"/>
      <w:bookmarkEnd w:id="1532"/>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77777777" w:rsidR="00FD0136" w:rsidRPr="00F9618C" w:rsidRDefault="00FD0136">
            <w:pPr>
              <w:pStyle w:val="TAL"/>
            </w:pPr>
            <w:r w:rsidRPr="00F9618C">
              <w:t>anGwIpv4addr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77777777" w:rsidR="00FD0136" w:rsidRPr="00F9618C" w:rsidRDefault="00FD0136">
            <w:pPr>
              <w:pStyle w:val="TAL"/>
            </w:pPr>
            <w:r w:rsidRPr="00F9618C">
              <w:t>anGwIpv6addr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33" w:name="_Toc28012475"/>
      <w:bookmarkStart w:id="1534" w:name="_Toc36038433"/>
      <w:bookmarkStart w:id="1535" w:name="_Toc45133703"/>
      <w:bookmarkStart w:id="1536" w:name="_Toc51762457"/>
      <w:bookmarkStart w:id="1537" w:name="_Toc59017029"/>
      <w:bookmarkStart w:id="1538" w:name="_Toc129338949"/>
      <w:bookmarkStart w:id="1539" w:name="_Toc209476342"/>
      <w:r w:rsidRPr="00F9618C">
        <w:t>5.6.2.21</w:t>
      </w:r>
      <w:r w:rsidRPr="00F9618C">
        <w:tab/>
        <w:t>Type Flows</w:t>
      </w:r>
      <w:bookmarkEnd w:id="1533"/>
      <w:bookmarkEnd w:id="1534"/>
      <w:bookmarkEnd w:id="1535"/>
      <w:bookmarkEnd w:id="1536"/>
      <w:bookmarkEnd w:id="1537"/>
      <w:bookmarkEnd w:id="1538"/>
      <w:bookmarkEnd w:id="1539"/>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0" w:name="_Toc28012476"/>
      <w:bookmarkStart w:id="1541" w:name="_Toc36038434"/>
      <w:bookmarkStart w:id="1542" w:name="_Toc45133704"/>
      <w:bookmarkStart w:id="1543" w:name="_Toc51762458"/>
      <w:bookmarkStart w:id="1544" w:name="_Toc59017030"/>
      <w:bookmarkStart w:id="1545" w:name="_Toc129338950"/>
      <w:bookmarkStart w:id="1546" w:name="_Toc209476343"/>
      <w:r w:rsidRPr="00F9618C">
        <w:t>5.6.2.22</w:t>
      </w:r>
      <w:r w:rsidRPr="00F9618C">
        <w:tab/>
        <w:t>Type TemporalValidity</w:t>
      </w:r>
      <w:bookmarkEnd w:id="1540"/>
      <w:bookmarkEnd w:id="1541"/>
      <w:bookmarkEnd w:id="1542"/>
      <w:bookmarkEnd w:id="1543"/>
      <w:bookmarkEnd w:id="1544"/>
      <w:bookmarkEnd w:id="1545"/>
      <w:bookmarkEnd w:id="1546"/>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47" w:name="_Toc28012477"/>
      <w:bookmarkStart w:id="1548" w:name="_Toc36038435"/>
      <w:bookmarkStart w:id="1549" w:name="_Toc45133705"/>
      <w:bookmarkStart w:id="1550" w:name="_Toc51762459"/>
      <w:bookmarkStart w:id="1551" w:name="_Toc59017031"/>
      <w:bookmarkStart w:id="1552" w:name="_Toc129338951"/>
      <w:bookmarkStart w:id="1553" w:name="_Toc209476344"/>
      <w:r w:rsidRPr="00F9618C">
        <w:t>5.6.2.23</w:t>
      </w:r>
      <w:r w:rsidRPr="00F9618C">
        <w:tab/>
        <w:t>Void</w:t>
      </w:r>
      <w:bookmarkEnd w:id="1547"/>
      <w:bookmarkEnd w:id="1548"/>
      <w:bookmarkEnd w:id="1549"/>
      <w:bookmarkEnd w:id="1550"/>
      <w:bookmarkEnd w:id="1551"/>
      <w:bookmarkEnd w:id="1552"/>
      <w:bookmarkEnd w:id="1553"/>
    </w:p>
    <w:p w14:paraId="3FD78D84" w14:textId="77777777" w:rsidR="00FD0136" w:rsidRPr="00F9618C" w:rsidRDefault="00FD0136">
      <w:pPr>
        <w:pStyle w:val="Heading4"/>
      </w:pPr>
      <w:bookmarkStart w:id="1554" w:name="_Toc28012478"/>
      <w:bookmarkStart w:id="1555" w:name="_Toc36038436"/>
      <w:bookmarkStart w:id="1556" w:name="_Toc45133706"/>
      <w:bookmarkStart w:id="1557" w:name="_Toc51762460"/>
      <w:bookmarkStart w:id="1558" w:name="_Toc59017032"/>
      <w:bookmarkStart w:id="1559" w:name="_Toc129338952"/>
      <w:bookmarkStart w:id="1560" w:name="_Toc209476345"/>
      <w:r w:rsidRPr="00F9618C">
        <w:t>5.6.2.24</w:t>
      </w:r>
      <w:r w:rsidRPr="00F9618C">
        <w:tab/>
        <w:t>Type AfRoutingRequirementRm</w:t>
      </w:r>
      <w:bookmarkEnd w:id="1554"/>
      <w:bookmarkEnd w:id="1555"/>
      <w:bookmarkEnd w:id="1556"/>
      <w:bookmarkEnd w:id="1557"/>
      <w:bookmarkEnd w:id="1558"/>
      <w:bookmarkEnd w:id="1559"/>
      <w:bookmarkEnd w:id="1560"/>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1" w:name="_Toc28012479"/>
      <w:bookmarkStart w:id="1562" w:name="_Toc36038437"/>
      <w:bookmarkStart w:id="1563" w:name="_Toc45133707"/>
      <w:bookmarkStart w:id="1564" w:name="_Toc51762461"/>
      <w:bookmarkStart w:id="1565" w:name="_Toc59017033"/>
      <w:bookmarkStart w:id="1566" w:name="_Toc129338953"/>
      <w:bookmarkStart w:id="1567" w:name="_Toc209476346"/>
      <w:r w:rsidRPr="00F9618C">
        <w:t>5.6.2.25</w:t>
      </w:r>
      <w:r w:rsidRPr="00F9618C">
        <w:tab/>
        <w:t>Type EventsSubscReqDataRm</w:t>
      </w:r>
      <w:bookmarkEnd w:id="1561"/>
      <w:bookmarkEnd w:id="1562"/>
      <w:bookmarkEnd w:id="1563"/>
      <w:bookmarkEnd w:id="1564"/>
      <w:bookmarkEnd w:id="1565"/>
      <w:bookmarkEnd w:id="1566"/>
      <w:bookmarkEnd w:id="1567"/>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68" w:name="_Toc28012480"/>
      <w:bookmarkStart w:id="1569" w:name="_Toc36038438"/>
      <w:bookmarkStart w:id="1570" w:name="_Toc45133708"/>
      <w:bookmarkStart w:id="1571" w:name="_Toc51762462"/>
      <w:bookmarkStart w:id="1572" w:name="_Toc59017034"/>
      <w:bookmarkStart w:id="1573" w:name="_Toc129338954"/>
      <w:bookmarkStart w:id="1574" w:name="_Toc209476347"/>
      <w:r w:rsidRPr="00F9618C">
        <w:t>5.6.2.26</w:t>
      </w:r>
      <w:r w:rsidRPr="00F9618C">
        <w:tab/>
        <w:t>Type MediaComponentRm</w:t>
      </w:r>
      <w:bookmarkEnd w:id="1568"/>
      <w:bookmarkEnd w:id="1569"/>
      <w:bookmarkEnd w:id="1570"/>
      <w:bookmarkEnd w:id="1571"/>
      <w:bookmarkEnd w:id="1572"/>
      <w:bookmarkEnd w:id="1573"/>
      <w:bookmarkEnd w:id="1574"/>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75" w:name="_Toc28012481"/>
      <w:bookmarkStart w:id="1576" w:name="_Toc36038439"/>
      <w:bookmarkStart w:id="1577" w:name="_Toc45133709"/>
      <w:bookmarkStart w:id="1578" w:name="_Toc51762463"/>
      <w:bookmarkStart w:id="1579" w:name="_Toc59017035"/>
      <w:bookmarkStart w:id="1580" w:name="_Toc129338955"/>
      <w:bookmarkStart w:id="1581" w:name="_Toc209476348"/>
      <w:r w:rsidRPr="00F9618C">
        <w:t>5.6.2.27</w:t>
      </w:r>
      <w:r w:rsidRPr="00F9618C">
        <w:tab/>
        <w:t>Type MediaSubComponentRm</w:t>
      </w:r>
      <w:bookmarkEnd w:id="1575"/>
      <w:bookmarkEnd w:id="1576"/>
      <w:bookmarkEnd w:id="1577"/>
      <w:bookmarkEnd w:id="1578"/>
      <w:bookmarkEnd w:id="1579"/>
      <w:bookmarkEnd w:id="1580"/>
      <w:bookmarkEnd w:id="1581"/>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7777777" w:rsidR="00723C30" w:rsidRPr="00F9618C" w:rsidRDefault="00723C30" w:rsidP="005C56F5">
            <w:pPr>
              <w:pStyle w:val="TAL"/>
            </w:pPr>
            <w:r w:rsidRPr="00F9618C">
              <w:t xml:space="preserve">Contains the 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77777777" w:rsidR="000A4098" w:rsidRPr="00F9618C" w:rsidRDefault="000A4098" w:rsidP="000A4098">
            <w:pPr>
              <w:pStyle w:val="TAL"/>
            </w:pPr>
            <w:r w:rsidRPr="00FE595E">
              <w:t>Contains the 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82" w:name="_Toc28012482"/>
      <w:bookmarkStart w:id="1583" w:name="_Toc36038440"/>
      <w:bookmarkStart w:id="1584" w:name="_Toc45133710"/>
      <w:bookmarkStart w:id="1585" w:name="_Toc51762464"/>
      <w:bookmarkStart w:id="1586" w:name="_Toc59017036"/>
      <w:bookmarkStart w:id="1587" w:name="_Toc129338956"/>
      <w:bookmarkStart w:id="1588" w:name="_Toc209476349"/>
      <w:r w:rsidRPr="00F9618C">
        <w:t>5.6.2.28</w:t>
      </w:r>
      <w:r w:rsidRPr="00F9618C">
        <w:tab/>
        <w:t>Type SpatialValidityRm</w:t>
      </w:r>
      <w:bookmarkEnd w:id="1582"/>
      <w:bookmarkEnd w:id="1583"/>
      <w:bookmarkEnd w:id="1584"/>
      <w:bookmarkEnd w:id="1585"/>
      <w:bookmarkEnd w:id="1586"/>
      <w:bookmarkEnd w:id="1587"/>
      <w:bookmarkEnd w:id="1588"/>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89" w:name="_Toc28012483"/>
      <w:bookmarkStart w:id="1590" w:name="_Toc36038441"/>
      <w:bookmarkStart w:id="1591" w:name="_Toc45133711"/>
      <w:bookmarkStart w:id="1592" w:name="_Toc51762465"/>
      <w:bookmarkStart w:id="1593" w:name="_Toc59017037"/>
      <w:bookmarkStart w:id="1594" w:name="_Toc129338957"/>
      <w:bookmarkStart w:id="1595" w:name="_Toc209476350"/>
      <w:r w:rsidRPr="00F9618C">
        <w:t>5.6.2.29</w:t>
      </w:r>
      <w:r w:rsidRPr="00F9618C">
        <w:tab/>
        <w:t>Type ExtendedProblemDetails</w:t>
      </w:r>
      <w:bookmarkEnd w:id="1589"/>
      <w:bookmarkEnd w:id="1590"/>
      <w:bookmarkEnd w:id="1591"/>
      <w:bookmarkEnd w:id="1592"/>
      <w:bookmarkEnd w:id="1593"/>
      <w:bookmarkEnd w:id="1594"/>
      <w:bookmarkEnd w:id="1595"/>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596" w:name="_Toc28012484"/>
      <w:bookmarkStart w:id="1597" w:name="_Toc36038442"/>
      <w:bookmarkStart w:id="1598" w:name="_Toc45133712"/>
      <w:bookmarkStart w:id="1599" w:name="_Toc51762466"/>
      <w:bookmarkStart w:id="1600" w:name="_Toc59017038"/>
      <w:bookmarkStart w:id="1601" w:name="_Toc129338958"/>
      <w:bookmarkStart w:id="1602" w:name="_Toc209476351"/>
      <w:r w:rsidRPr="00F9618C">
        <w:t>5.6.2.30</w:t>
      </w:r>
      <w:r w:rsidRPr="00F9618C">
        <w:tab/>
        <w:t>Type AcceptableServiceInfo</w:t>
      </w:r>
      <w:bookmarkEnd w:id="1596"/>
      <w:bookmarkEnd w:id="1597"/>
      <w:bookmarkEnd w:id="1598"/>
      <w:bookmarkEnd w:id="1599"/>
      <w:bookmarkEnd w:id="1600"/>
      <w:bookmarkEnd w:id="1601"/>
      <w:bookmarkEnd w:id="1602"/>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03" w:name="_Toc28012485"/>
      <w:bookmarkStart w:id="1604" w:name="_Toc36038443"/>
      <w:bookmarkStart w:id="1605" w:name="_Toc45133713"/>
      <w:bookmarkStart w:id="1606" w:name="_Toc51762467"/>
      <w:bookmarkStart w:id="1607" w:name="_Toc59017039"/>
      <w:bookmarkStart w:id="1608" w:name="_Toc129338959"/>
      <w:bookmarkStart w:id="1609" w:name="_Toc209476352"/>
      <w:r w:rsidRPr="00F9618C">
        <w:t>5.6.2.31</w:t>
      </w:r>
      <w:r w:rsidRPr="00F9618C">
        <w:tab/>
        <w:t>Type UeIdentityInfo</w:t>
      </w:r>
      <w:bookmarkEnd w:id="1603"/>
      <w:bookmarkEnd w:id="1604"/>
      <w:bookmarkEnd w:id="1605"/>
      <w:bookmarkEnd w:id="1606"/>
      <w:bookmarkEnd w:id="1607"/>
      <w:bookmarkEnd w:id="1608"/>
      <w:bookmarkEnd w:id="1609"/>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0" w:name="_Toc28012486"/>
      <w:bookmarkStart w:id="1611" w:name="_Toc36038444"/>
      <w:bookmarkStart w:id="1612" w:name="_Toc45133714"/>
      <w:bookmarkStart w:id="1613" w:name="_Toc51762468"/>
      <w:bookmarkStart w:id="1614" w:name="_Toc59017040"/>
      <w:bookmarkStart w:id="1615" w:name="_Toc129338960"/>
      <w:bookmarkStart w:id="1616" w:name="_Toc209476353"/>
      <w:r w:rsidRPr="00F9618C">
        <w:t>5.6.2.32</w:t>
      </w:r>
      <w:r w:rsidRPr="00F9618C">
        <w:tab/>
        <w:t>Type AccessNetChargingIdentifier</w:t>
      </w:r>
      <w:bookmarkEnd w:id="1610"/>
      <w:bookmarkEnd w:id="1611"/>
      <w:bookmarkEnd w:id="1612"/>
      <w:bookmarkEnd w:id="1613"/>
      <w:bookmarkEnd w:id="1614"/>
      <w:bookmarkEnd w:id="1615"/>
      <w:bookmarkEnd w:id="1616"/>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17" w:name="_Toc28012487"/>
      <w:bookmarkStart w:id="1618" w:name="_Toc36038445"/>
      <w:bookmarkStart w:id="1619" w:name="_Toc45133715"/>
      <w:bookmarkStart w:id="1620" w:name="_Toc51762469"/>
      <w:bookmarkStart w:id="1621" w:name="_Toc59017041"/>
      <w:bookmarkStart w:id="1622" w:name="_Toc129338961"/>
      <w:bookmarkStart w:id="1623" w:name="_Toc209476354"/>
      <w:r w:rsidRPr="00F9618C">
        <w:t>5.6.2.33</w:t>
      </w:r>
      <w:r w:rsidRPr="00F9618C">
        <w:tab/>
        <w:t>Type OutOfCreditInformation</w:t>
      </w:r>
      <w:bookmarkEnd w:id="1617"/>
      <w:bookmarkEnd w:id="1618"/>
      <w:bookmarkEnd w:id="1619"/>
      <w:bookmarkEnd w:id="1620"/>
      <w:bookmarkEnd w:id="1621"/>
      <w:bookmarkEnd w:id="1622"/>
      <w:bookmarkEnd w:id="1623"/>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24" w:name="_Toc28012488"/>
      <w:bookmarkStart w:id="1625" w:name="_Toc36038446"/>
      <w:bookmarkStart w:id="1626" w:name="_Toc45133716"/>
      <w:bookmarkStart w:id="1627" w:name="_Toc51762470"/>
      <w:bookmarkStart w:id="1628" w:name="_Toc59017042"/>
      <w:bookmarkStart w:id="1629" w:name="_Toc129338962"/>
      <w:bookmarkStart w:id="1630" w:name="_Toc209476355"/>
      <w:r w:rsidRPr="00F9618C">
        <w:t>5.6.2.34</w:t>
      </w:r>
      <w:r w:rsidRPr="00F9618C">
        <w:tab/>
        <w:t>Type QosMonitoringInformation</w:t>
      </w:r>
      <w:bookmarkEnd w:id="1624"/>
      <w:bookmarkEnd w:id="1625"/>
      <w:bookmarkEnd w:id="1626"/>
      <w:bookmarkEnd w:id="1627"/>
      <w:bookmarkEnd w:id="1628"/>
      <w:bookmarkEnd w:id="1629"/>
      <w:bookmarkEnd w:id="1630"/>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1" w:name="_Toc28012489"/>
      <w:bookmarkStart w:id="1632" w:name="_Toc36038447"/>
      <w:bookmarkStart w:id="1633" w:name="_Toc45133717"/>
      <w:bookmarkStart w:id="1634" w:name="_Toc51762471"/>
      <w:bookmarkStart w:id="1635" w:name="_Toc59017043"/>
      <w:bookmarkStart w:id="1636" w:name="_Toc129338963"/>
      <w:bookmarkStart w:id="1637" w:name="_Toc209476356"/>
      <w:r w:rsidRPr="00F9618C">
        <w:t>5.6.2.35</w:t>
      </w:r>
      <w:r w:rsidRPr="00F9618C">
        <w:tab/>
        <w:t>Type TsnQosContainer</w:t>
      </w:r>
      <w:bookmarkEnd w:id="1631"/>
      <w:bookmarkEnd w:id="1632"/>
      <w:bookmarkEnd w:id="1633"/>
      <w:bookmarkEnd w:id="1634"/>
      <w:bookmarkEnd w:id="1635"/>
      <w:bookmarkEnd w:id="1636"/>
      <w:bookmarkEnd w:id="1637"/>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1638" w:name="_Toc28012490"/>
      <w:bookmarkStart w:id="1639" w:name="_Toc36038448"/>
      <w:bookmarkStart w:id="1640" w:name="_Toc45133718"/>
      <w:bookmarkStart w:id="1641" w:name="_Toc51762472"/>
      <w:bookmarkStart w:id="1642" w:name="_Toc59017044"/>
      <w:bookmarkStart w:id="1643" w:name="_Toc129338964"/>
      <w:bookmarkStart w:id="1644" w:name="_Toc209476357"/>
      <w:r w:rsidRPr="00F9618C">
        <w:t>5.6.2.36</w:t>
      </w:r>
      <w:r w:rsidRPr="00F9618C">
        <w:tab/>
        <w:t>Type PcscfRestorationRequestData</w:t>
      </w:r>
      <w:bookmarkEnd w:id="1638"/>
      <w:bookmarkEnd w:id="1639"/>
      <w:bookmarkEnd w:id="1640"/>
      <w:bookmarkEnd w:id="1641"/>
      <w:bookmarkEnd w:id="1642"/>
      <w:bookmarkEnd w:id="1643"/>
      <w:bookmarkEnd w:id="1644"/>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45" w:name="_Toc28012253"/>
      <w:bookmarkStart w:id="1646" w:name="_Toc36038449"/>
      <w:bookmarkStart w:id="1647" w:name="_Toc45133719"/>
      <w:bookmarkStart w:id="1648" w:name="_Toc51762473"/>
      <w:bookmarkStart w:id="1649" w:name="_Toc59017045"/>
      <w:bookmarkStart w:id="1650" w:name="_Toc129338965"/>
      <w:bookmarkStart w:id="1651" w:name="_Toc209476358"/>
      <w:bookmarkStart w:id="1652" w:name="_Toc28012491"/>
      <w:r w:rsidRPr="00F9618C">
        <w:t>5.6.2.37</w:t>
      </w:r>
      <w:r w:rsidRPr="00F9618C">
        <w:tab/>
        <w:t>Type QosMonitoringReport</w:t>
      </w:r>
      <w:bookmarkEnd w:id="1645"/>
      <w:bookmarkEnd w:id="1646"/>
      <w:bookmarkEnd w:id="1647"/>
      <w:bookmarkEnd w:id="1648"/>
      <w:bookmarkEnd w:id="1649"/>
      <w:bookmarkEnd w:id="1650"/>
      <w:bookmarkEnd w:id="1651"/>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53" w:name="_Toc36038450"/>
      <w:bookmarkStart w:id="1654" w:name="_Toc45133720"/>
      <w:bookmarkStart w:id="1655" w:name="_Toc51762474"/>
      <w:bookmarkStart w:id="1656" w:name="_Toc59017046"/>
      <w:bookmarkStart w:id="1657" w:name="_Toc129338966"/>
      <w:bookmarkStart w:id="1658" w:name="_Toc209476359"/>
      <w:r w:rsidRPr="00F9618C">
        <w:t>5.6.2.38</w:t>
      </w:r>
      <w:r w:rsidRPr="00F9618C">
        <w:tab/>
        <w:t>Type TsnQosContainerRm</w:t>
      </w:r>
      <w:bookmarkEnd w:id="1653"/>
      <w:bookmarkEnd w:id="1654"/>
      <w:bookmarkEnd w:id="1655"/>
      <w:bookmarkEnd w:id="1656"/>
      <w:bookmarkEnd w:id="1657"/>
      <w:bookmarkEnd w:id="1658"/>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59" w:name="_Toc36038451"/>
      <w:bookmarkStart w:id="1660" w:name="_Toc45133721"/>
      <w:bookmarkStart w:id="1661" w:name="_Toc51762475"/>
      <w:bookmarkStart w:id="1662" w:name="_Toc59017047"/>
      <w:bookmarkStart w:id="1663" w:name="_Toc129338967"/>
      <w:bookmarkStart w:id="1664" w:name="_Toc209476360"/>
      <w:r w:rsidRPr="00F9618C">
        <w:t>5.6.2.39</w:t>
      </w:r>
      <w:r w:rsidRPr="00F9618C">
        <w:tab/>
        <w:t>Type TscaiInputContainer</w:t>
      </w:r>
      <w:bookmarkEnd w:id="1659"/>
      <w:bookmarkEnd w:id="1660"/>
      <w:bookmarkEnd w:id="1661"/>
      <w:bookmarkEnd w:id="1662"/>
      <w:bookmarkEnd w:id="1663"/>
      <w:bookmarkEnd w:id="1664"/>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65" w:name="_Toc36038452"/>
      <w:bookmarkStart w:id="1666" w:name="_Toc45133722"/>
      <w:bookmarkStart w:id="1667" w:name="_Toc51762476"/>
      <w:bookmarkStart w:id="1668" w:name="_Toc59017048"/>
      <w:bookmarkStart w:id="1669" w:name="_Toc129338968"/>
      <w:bookmarkStart w:id="1670" w:name="_Toc209476361"/>
      <w:r w:rsidRPr="00F9618C">
        <w:t>5.6.2.40</w:t>
      </w:r>
      <w:r w:rsidRPr="00F9618C">
        <w:tab/>
        <w:t>Type PduSessionTsnBridge</w:t>
      </w:r>
      <w:bookmarkEnd w:id="1665"/>
      <w:bookmarkEnd w:id="1666"/>
      <w:bookmarkEnd w:id="1667"/>
      <w:bookmarkEnd w:id="1668"/>
      <w:bookmarkEnd w:id="1669"/>
      <w:bookmarkEnd w:id="1670"/>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1" w:name="_Toc36038453"/>
      <w:bookmarkStart w:id="1672" w:name="_Toc45133723"/>
      <w:bookmarkStart w:id="1673" w:name="_Toc51762477"/>
      <w:bookmarkStart w:id="1674" w:name="_Toc59017049"/>
      <w:bookmarkStart w:id="1675" w:name="_Toc129338969"/>
      <w:bookmarkStart w:id="1676" w:name="_Toc209476362"/>
      <w:r w:rsidRPr="00F9618C">
        <w:t>5.6.2.41</w:t>
      </w:r>
      <w:r w:rsidRPr="00F9618C">
        <w:tab/>
        <w:t>Type QosMonitoringInformationRm</w:t>
      </w:r>
      <w:bookmarkEnd w:id="1671"/>
      <w:bookmarkEnd w:id="1672"/>
      <w:bookmarkEnd w:id="1673"/>
      <w:bookmarkEnd w:id="1674"/>
      <w:bookmarkEnd w:id="1675"/>
      <w:bookmarkEnd w:id="1676"/>
    </w:p>
    <w:p w14:paraId="051ADDE5" w14:textId="77777777" w:rsidR="004E413D" w:rsidRPr="00F9618C" w:rsidRDefault="004E413D" w:rsidP="004E413D">
      <w:bookmarkStart w:id="1677" w:name="_Toc45133724"/>
      <w:bookmarkStart w:id="1678" w:name="_Toc51762478"/>
      <w:bookmarkStart w:id="1679" w:name="_Toc59017050"/>
      <w:bookmarkStart w:id="1680" w:name="_Toc129338970"/>
      <w:bookmarkStart w:id="1681"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82" w:name="_Toc209476363"/>
      <w:r w:rsidRPr="00F9618C">
        <w:t>5.6.2.42</w:t>
      </w:r>
      <w:r w:rsidRPr="00F9618C">
        <w:tab/>
        <w:t>Type EventsSubscPutData</w:t>
      </w:r>
      <w:bookmarkEnd w:id="1677"/>
      <w:bookmarkEnd w:id="1678"/>
      <w:bookmarkEnd w:id="1679"/>
      <w:bookmarkEnd w:id="1680"/>
      <w:bookmarkEnd w:id="1682"/>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83" w:name="_Toc20403349"/>
      <w:bookmarkStart w:id="1684" w:name="_Toc129338971"/>
      <w:bookmarkStart w:id="1685" w:name="_Toc209476364"/>
      <w:bookmarkStart w:id="1686" w:name="_Toc45133725"/>
      <w:bookmarkStart w:id="1687" w:name="_Toc51762479"/>
      <w:bookmarkStart w:id="1688" w:name="_Toc59017051"/>
      <w:r w:rsidRPr="00F9618C">
        <w:t>5.6.2.43</w:t>
      </w:r>
      <w:r w:rsidRPr="00F9618C">
        <w:tab/>
        <w:t>Type AppSessionContext</w:t>
      </w:r>
      <w:bookmarkEnd w:id="1683"/>
      <w:r w:rsidRPr="00F9618C">
        <w:t>UpdateDataPatch</w:t>
      </w:r>
      <w:bookmarkEnd w:id="1684"/>
      <w:bookmarkEnd w:id="1685"/>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89" w:name="_Toc28012233"/>
      <w:bookmarkStart w:id="1690" w:name="_Toc34123086"/>
      <w:bookmarkStart w:id="1691" w:name="_Toc36038036"/>
      <w:bookmarkStart w:id="1692" w:name="_Toc38875418"/>
      <w:bookmarkStart w:id="1693" w:name="_Toc43191899"/>
      <w:bookmarkStart w:id="1694" w:name="_Toc45133294"/>
      <w:bookmarkStart w:id="1695" w:name="_Toc51316798"/>
      <w:bookmarkStart w:id="1696" w:name="_Toc51761978"/>
      <w:bookmarkStart w:id="1697" w:name="_Toc56674965"/>
      <w:bookmarkStart w:id="1698" w:name="_Toc56675356"/>
      <w:bookmarkStart w:id="1699" w:name="_Toc59016342"/>
      <w:bookmarkStart w:id="1700" w:name="_Toc63167940"/>
      <w:bookmarkStart w:id="1701" w:name="_Toc66262450"/>
      <w:bookmarkStart w:id="1702" w:name="_Toc68166956"/>
      <w:bookmarkStart w:id="1703" w:name="_Toc129338972"/>
      <w:bookmarkStart w:id="1704" w:name="_Toc209476365"/>
      <w:r w:rsidRPr="00F9618C">
        <w:t>5.6.2.44</w:t>
      </w:r>
      <w:r w:rsidRPr="00F9618C">
        <w:tab/>
        <w:t>Type AppDetection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r w:rsidRPr="00F9618C">
        <w:t>Report</w:t>
      </w:r>
      <w:bookmarkEnd w:id="1703"/>
      <w:bookmarkEnd w:id="1704"/>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05" w:name="_Toc129338973"/>
      <w:bookmarkStart w:id="1706" w:name="_Toc209476366"/>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705"/>
      <w:bookmarkEnd w:id="1706"/>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07" w:name="_Toc129338974"/>
      <w:bookmarkStart w:id="1708" w:name="_Toc209476367"/>
      <w:r w:rsidRPr="00F9618C">
        <w:rPr>
          <w:rFonts w:eastAsia="Times New Roman"/>
        </w:rPr>
        <w:t>5.6.2.</w:t>
      </w:r>
      <w:r w:rsidR="00EC1513" w:rsidRPr="00F9618C">
        <w:rPr>
          <w:rFonts w:eastAsia="Times New Roman"/>
        </w:rPr>
        <w:t>46</w:t>
      </w:r>
      <w:r w:rsidRPr="00F9618C">
        <w:rPr>
          <w:rFonts w:eastAsia="Times New Roman"/>
        </w:rPr>
        <w:tab/>
        <w:t>Type PcfAddressingInfo</w:t>
      </w:r>
      <w:bookmarkEnd w:id="1707"/>
      <w:bookmarkEnd w:id="1708"/>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09" w:name="_Toc129338975"/>
      <w:bookmarkStart w:id="1710" w:name="_Toc209476368"/>
      <w:r w:rsidRPr="00F9618C">
        <w:t>5.6.2.47</w:t>
      </w:r>
      <w:r w:rsidRPr="00F9618C">
        <w:tab/>
        <w:t>Type AlternativeServiceRequirementsData</w:t>
      </w:r>
      <w:bookmarkEnd w:id="1709"/>
      <w:bookmarkEnd w:id="1710"/>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1"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1"/>
    </w:tbl>
    <w:p w14:paraId="2BDDF5A4" w14:textId="77777777" w:rsidR="00FF1480" w:rsidRPr="00F9618C" w:rsidRDefault="00FF1480" w:rsidP="00FF1480"/>
    <w:p w14:paraId="7D254CEC" w14:textId="77777777" w:rsidR="006C248E" w:rsidRPr="00F9618C" w:rsidRDefault="006C248E" w:rsidP="006C248E">
      <w:pPr>
        <w:pStyle w:val="Heading4"/>
      </w:pPr>
      <w:bookmarkStart w:id="1712" w:name="_Toc129338976"/>
      <w:bookmarkStart w:id="1713" w:name="_Toc209476369"/>
      <w:r w:rsidRPr="00F9618C">
        <w:t>5.6.2.</w:t>
      </w:r>
      <w:r w:rsidRPr="00F9618C">
        <w:rPr>
          <w:lang w:eastAsia="zh-CN"/>
        </w:rPr>
        <w:t>48</w:t>
      </w:r>
      <w:r w:rsidRPr="00F9618C">
        <w:tab/>
        <w:t>Type Periodicity</w:t>
      </w:r>
      <w:r w:rsidRPr="00F9618C">
        <w:rPr>
          <w:lang w:eastAsia="zh-CN"/>
        </w:rPr>
        <w:t>Range</w:t>
      </w:r>
      <w:bookmarkEnd w:id="1712"/>
      <w:bookmarkEnd w:id="1713"/>
    </w:p>
    <w:p w14:paraId="1B04EA5B" w14:textId="77777777" w:rsidR="00046ADD" w:rsidRPr="00F9618C" w:rsidRDefault="00046ADD" w:rsidP="00046ADD">
      <w:pPr>
        <w:pStyle w:val="TH"/>
      </w:pPr>
      <w:bookmarkStart w:id="1714"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15" w:name="_Hlk128586859"/>
    </w:p>
    <w:p w14:paraId="38AC7B16" w14:textId="77777777" w:rsidR="00311319" w:rsidRPr="00F9618C" w:rsidRDefault="00311319" w:rsidP="00311319">
      <w:pPr>
        <w:pStyle w:val="Heading4"/>
      </w:pPr>
      <w:bookmarkStart w:id="1716" w:name="_Toc209476370"/>
      <w:bookmarkEnd w:id="1715"/>
      <w:r w:rsidRPr="00F9618C">
        <w:t>5.6.2.49</w:t>
      </w:r>
      <w:r w:rsidRPr="00F9618C">
        <w:tab/>
        <w:t>Type AfSfcRequirement</w:t>
      </w:r>
      <w:bookmarkEnd w:id="1714"/>
      <w:bookmarkEnd w:id="1716"/>
    </w:p>
    <w:p w14:paraId="4BFACB51" w14:textId="77777777" w:rsidR="006A7879" w:rsidRPr="00F9618C" w:rsidRDefault="006A7879" w:rsidP="006A7879">
      <w:pPr>
        <w:pStyle w:val="TH"/>
      </w:pPr>
      <w:bookmarkStart w:id="1717"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18" w:name="_Toc209476371"/>
      <w:r w:rsidRPr="00F9618C">
        <w:t>5.6.2.</w:t>
      </w:r>
      <w:r w:rsidRPr="00F9618C">
        <w:rPr>
          <w:lang w:eastAsia="zh-CN"/>
        </w:rPr>
        <w:t>50</w:t>
      </w:r>
      <w:r w:rsidRPr="00F9618C">
        <w:tab/>
        <w:t>Type B</w:t>
      </w:r>
      <w:r w:rsidRPr="00F9618C">
        <w:rPr>
          <w:lang w:eastAsia="zh-CN"/>
        </w:rPr>
        <w:t>atOf</w:t>
      </w:r>
      <w:r w:rsidRPr="00F9618C">
        <w:t>fsetInfo</w:t>
      </w:r>
      <w:bookmarkEnd w:id="1718"/>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19" w:name="_Hlk132719702"/>
            <w:r w:rsidRPr="00F9618C">
              <w:t>ranBatOffsetNotif</w:t>
            </w:r>
            <w:bookmarkEnd w:id="1719"/>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0" w:name="_Toc209476372"/>
      <w:bookmarkStart w:id="1721" w:name="_Toc144202044"/>
      <w:bookmarkStart w:id="1722" w:name="_Hlk146624244"/>
      <w:r w:rsidRPr="00F9618C">
        <w:t>5.6.2.51</w:t>
      </w:r>
      <w:r w:rsidRPr="00F9618C">
        <w:tab/>
        <w:t>Void</w:t>
      </w:r>
      <w:bookmarkEnd w:id="1720"/>
    </w:p>
    <w:p w14:paraId="0FDED34E" w14:textId="77777777" w:rsidR="00A80AB9" w:rsidRPr="00F9618C" w:rsidRDefault="00A80AB9" w:rsidP="00A80AB9">
      <w:pPr>
        <w:pStyle w:val="Heading4"/>
      </w:pPr>
      <w:bookmarkStart w:id="1723" w:name="_Toc209476373"/>
      <w:bookmarkStart w:id="1724" w:name="_Toc144202045"/>
      <w:bookmarkStart w:id="1725" w:name="_Toc130291834"/>
      <w:bookmarkEnd w:id="1721"/>
      <w:bookmarkEnd w:id="1722"/>
      <w:r w:rsidRPr="00F9618C">
        <w:t>5.6.2.52</w:t>
      </w:r>
      <w:r w:rsidRPr="00F9618C">
        <w:tab/>
        <w:t>Void</w:t>
      </w:r>
      <w:bookmarkEnd w:id="1723"/>
    </w:p>
    <w:p w14:paraId="725D09C3" w14:textId="77777777" w:rsidR="005A1764" w:rsidRPr="00F9618C" w:rsidRDefault="005A1764" w:rsidP="005A1764">
      <w:pPr>
        <w:pStyle w:val="Heading4"/>
      </w:pPr>
      <w:bookmarkStart w:id="1726" w:name="_Toc209476374"/>
      <w:bookmarkEnd w:id="1724"/>
      <w:r w:rsidRPr="00F9618C">
        <w:t>5.6.2.5</w:t>
      </w:r>
      <w:r w:rsidR="00A45131" w:rsidRPr="00F9618C">
        <w:t>3</w:t>
      </w:r>
      <w:r w:rsidRPr="00F9618C">
        <w:tab/>
        <w:t>Type PdvMonitoringReport</w:t>
      </w:r>
      <w:bookmarkEnd w:id="1725"/>
      <w:bookmarkEnd w:id="1726"/>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27" w:name="_Toc209476375"/>
      <w:r w:rsidRPr="00F9618C">
        <w:t>5.6.2.54</w:t>
      </w:r>
      <w:r w:rsidRPr="00F9618C">
        <w:tab/>
        <w:t>Void</w:t>
      </w:r>
      <w:bookmarkEnd w:id="1727"/>
    </w:p>
    <w:p w14:paraId="024D49FD" w14:textId="77777777" w:rsidR="00770783" w:rsidRPr="00F9618C" w:rsidRDefault="00770783" w:rsidP="004A44E6">
      <w:pPr>
        <w:pStyle w:val="Heading4"/>
      </w:pPr>
      <w:bookmarkStart w:id="1728" w:name="_Toc209476376"/>
      <w:r w:rsidRPr="00F9618C">
        <w:t>5.6.2.</w:t>
      </w:r>
      <w:r w:rsidRPr="00F9618C">
        <w:rPr>
          <w:lang w:eastAsia="zh-CN"/>
        </w:rPr>
        <w:t>5</w:t>
      </w:r>
      <w:r w:rsidR="00A45131" w:rsidRPr="00F9618C">
        <w:rPr>
          <w:lang w:eastAsia="zh-CN"/>
        </w:rPr>
        <w:t>5</w:t>
      </w:r>
      <w:r w:rsidRPr="00F9618C">
        <w:tab/>
        <w:t>Type AddFlowDescriptionInfo</w:t>
      </w:r>
      <w:bookmarkEnd w:id="1728"/>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29" w:name="_Toc209476377"/>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29"/>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0" w:name="_Toc144202048"/>
      <w:bookmarkStart w:id="1731" w:name="_Toc209476378"/>
      <w:r w:rsidRPr="00F9618C">
        <w:t>5.6.2.</w:t>
      </w:r>
      <w:r w:rsidRPr="00F9618C">
        <w:rPr>
          <w:lang w:eastAsia="zh-CN"/>
        </w:rPr>
        <w:t>57</w:t>
      </w:r>
      <w:r w:rsidRPr="00F9618C">
        <w:tab/>
        <w:t xml:space="preserve">Type </w:t>
      </w:r>
      <w:bookmarkEnd w:id="1730"/>
      <w:r w:rsidRPr="00F9618C">
        <w:rPr>
          <w:lang w:eastAsia="zh-CN"/>
        </w:rPr>
        <w:t>DirectNotificationReport</w:t>
      </w:r>
      <w:bookmarkEnd w:id="1731"/>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32" w:name="_Toc209476379"/>
      <w:r w:rsidRPr="00F9618C">
        <w:t>5.6.2.58</w:t>
      </w:r>
      <w:r w:rsidRPr="00F9618C">
        <w:tab/>
        <w:t>Type RttFlowReference</w:t>
      </w:r>
      <w:bookmarkEnd w:id="1732"/>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33" w:name="_Toc209476380"/>
      <w:r w:rsidRPr="00F9618C">
        <w:t>5.6.2.59</w:t>
      </w:r>
      <w:r w:rsidRPr="00F9618C">
        <w:tab/>
        <w:t>Type RttFlowReferenceRm</w:t>
      </w:r>
      <w:bookmarkEnd w:id="1733"/>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34" w:name="_Toc138747315"/>
      <w:bookmarkStart w:id="1735" w:name="_Toc153786960"/>
      <w:bookmarkStart w:id="1736" w:name="_Toc170115566"/>
      <w:bookmarkStart w:id="1737" w:name="_Toc209476381"/>
      <w:r w:rsidRPr="00F9618C">
        <w:t>5.6.2.</w:t>
      </w:r>
      <w:r w:rsidRPr="00F9618C">
        <w:rPr>
          <w:lang w:eastAsia="zh-CN"/>
        </w:rPr>
        <w:t>60</w:t>
      </w:r>
      <w:r w:rsidRPr="00F9618C">
        <w:tab/>
        <w:t xml:space="preserve">Type </w:t>
      </w:r>
      <w:r w:rsidRPr="00F9618C">
        <w:rPr>
          <w:lang w:eastAsia="zh-CN"/>
        </w:rPr>
        <w:t>C</w:t>
      </w:r>
      <w:bookmarkEnd w:id="1734"/>
      <w:bookmarkEnd w:id="1735"/>
      <w:bookmarkEnd w:id="1736"/>
      <w:r w:rsidRPr="00F9618C">
        <w:rPr>
          <w:lang w:eastAsia="zh-CN"/>
        </w:rPr>
        <w:t>apabilityReport</w:t>
      </w:r>
      <w:bookmarkEnd w:id="1737"/>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38" w:name="_Toc209476382"/>
      <w:r w:rsidRPr="00F9618C">
        <w:t>5.6.2.61</w:t>
      </w:r>
      <w:r w:rsidRPr="00F9618C">
        <w:tab/>
        <w:t>Type MpxMediaInfo</w:t>
      </w:r>
      <w:bookmarkEnd w:id="1738"/>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39" w:name="_Hlk198728149"/>
            <w:r>
              <w:rPr>
                <w:lang w:eastAsia="zh-CN"/>
              </w:rPr>
              <w:t>identificationTag</w:t>
            </w:r>
            <w:bookmarkEnd w:id="1739"/>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0" w:name="_Toc209476383"/>
      <w:r w:rsidRPr="00F9618C">
        <w:t>5.6.2.6</w:t>
      </w:r>
      <w:r w:rsidR="0086119C" w:rsidRPr="00F9618C">
        <w:t>2</w:t>
      </w:r>
      <w:r w:rsidRPr="00F9618C">
        <w:tab/>
        <w:t>Type AfHeaderHandlingControlInfo</w:t>
      </w:r>
      <w:bookmarkEnd w:id="1740"/>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1" w:name="_Toc209476384"/>
      <w:r w:rsidRPr="00F9618C">
        <w:t>5.6.2.6</w:t>
      </w:r>
      <w:r w:rsidR="0086119C" w:rsidRPr="00F9618C">
        <w:t>3</w:t>
      </w:r>
      <w:r w:rsidRPr="00F9618C">
        <w:tab/>
        <w:t>Type: HeaderHandlingActionRequest</w:t>
      </w:r>
      <w:bookmarkEnd w:id="1741"/>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42" w:name="_Toc209476385"/>
      <w:r>
        <w:t>5.6.2.64</w:t>
      </w:r>
      <w:r>
        <w:tab/>
        <w:t>Type OnPathN6SigInfo</w:t>
      </w:r>
      <w:bookmarkEnd w:id="1742"/>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77777777" w:rsidR="00681A8A" w:rsidRDefault="00681A8A" w:rsidP="006F7564">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77777777" w:rsidR="00681A8A" w:rsidRDefault="003C6E75" w:rsidP="006F7564">
            <w:pPr>
              <w:pStyle w:val="TAL"/>
            </w:pPr>
            <w:r>
              <w:t>The attribute may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43" w:name="_Toc209476386"/>
      <w:r w:rsidRPr="00F9618C">
        <w:t>5.6.2.</w:t>
      </w:r>
      <w:r w:rsidR="00961709">
        <w:t>65</w:t>
      </w:r>
      <w:r w:rsidRPr="00F9618C">
        <w:tab/>
        <w:t>Type: HeaderHandling</w:t>
      </w:r>
      <w:r>
        <w:t>Reporting</w:t>
      </w:r>
      <w:bookmarkEnd w:id="1743"/>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44" w:name="_Toc191627166"/>
      <w:bookmarkStart w:id="1745" w:name="_Toc209476387"/>
      <w:r w:rsidRPr="00EC50FE">
        <w:t>5.6.2.</w:t>
      </w:r>
      <w:r>
        <w:t>66</w:t>
      </w:r>
      <w:r w:rsidRPr="00EC50FE">
        <w:tab/>
        <w:t xml:space="preserve">Type </w:t>
      </w:r>
      <w:bookmarkStart w:id="1746" w:name="_Hlk192746966"/>
      <w:bookmarkEnd w:id="1744"/>
      <w:r>
        <w:t>R</w:t>
      </w:r>
      <w:r w:rsidRPr="00EC50FE">
        <w:t>ateLimitRepo</w:t>
      </w:r>
      <w:bookmarkEnd w:id="1745"/>
      <w:bookmarkEnd w:id="1746"/>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47" w:name="_Hlk195000072"/>
            <w:r w:rsidRPr="00EC50FE">
              <w:t xml:space="preserve">Identifications of the </w:t>
            </w:r>
            <w:r>
              <w:t xml:space="preserve">non-GBR service data </w:t>
            </w:r>
            <w:r w:rsidRPr="00EC50FE">
              <w:t>flows</w:t>
            </w:r>
            <w:r>
              <w:t>.</w:t>
            </w:r>
            <w:bookmarkEnd w:id="1747"/>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48" w:name="_Toc209476388"/>
      <w:r w:rsidRPr="00F9618C">
        <w:t>5.6.3</w:t>
      </w:r>
      <w:r w:rsidRPr="00F9618C">
        <w:tab/>
        <w:t>Simple data types and enumerations</w:t>
      </w:r>
      <w:bookmarkEnd w:id="1652"/>
      <w:bookmarkEnd w:id="1681"/>
      <w:bookmarkEnd w:id="1686"/>
      <w:bookmarkEnd w:id="1687"/>
      <w:bookmarkEnd w:id="1688"/>
      <w:bookmarkEnd w:id="1717"/>
      <w:bookmarkEnd w:id="1748"/>
    </w:p>
    <w:p w14:paraId="1A195F0E" w14:textId="77777777" w:rsidR="00FD0136" w:rsidRPr="00F9618C" w:rsidRDefault="00FD0136">
      <w:pPr>
        <w:pStyle w:val="Heading4"/>
      </w:pPr>
      <w:bookmarkStart w:id="1749" w:name="_Toc28012492"/>
      <w:bookmarkStart w:id="1750" w:name="_Toc36038455"/>
      <w:bookmarkStart w:id="1751" w:name="_Toc45133726"/>
      <w:bookmarkStart w:id="1752" w:name="_Toc51762480"/>
      <w:bookmarkStart w:id="1753" w:name="_Toc59017052"/>
      <w:bookmarkStart w:id="1754" w:name="_Toc129338979"/>
      <w:bookmarkStart w:id="1755" w:name="_Toc209476389"/>
      <w:r w:rsidRPr="00F9618C">
        <w:t>5.6.3.1</w:t>
      </w:r>
      <w:r w:rsidRPr="00F9618C">
        <w:tab/>
        <w:t>Introduction</w:t>
      </w:r>
      <w:bookmarkEnd w:id="1749"/>
      <w:bookmarkEnd w:id="1750"/>
      <w:bookmarkEnd w:id="1751"/>
      <w:bookmarkEnd w:id="1752"/>
      <w:bookmarkEnd w:id="1753"/>
      <w:bookmarkEnd w:id="1754"/>
      <w:bookmarkEnd w:id="1755"/>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56" w:name="_Toc28012493"/>
      <w:bookmarkStart w:id="1757" w:name="_Toc36038456"/>
      <w:bookmarkStart w:id="1758" w:name="_Toc45133727"/>
      <w:bookmarkStart w:id="1759" w:name="_Toc51762481"/>
      <w:bookmarkStart w:id="1760" w:name="_Toc59017053"/>
      <w:bookmarkStart w:id="1761" w:name="_Toc129338980"/>
      <w:bookmarkStart w:id="1762" w:name="_Toc209476390"/>
      <w:r w:rsidRPr="00F9618C">
        <w:t>5.6.3.2</w:t>
      </w:r>
      <w:r w:rsidRPr="00F9618C">
        <w:tab/>
        <w:t>Simple data types</w:t>
      </w:r>
      <w:bookmarkEnd w:id="1756"/>
      <w:bookmarkEnd w:id="1757"/>
      <w:bookmarkEnd w:id="1758"/>
      <w:bookmarkEnd w:id="1759"/>
      <w:bookmarkEnd w:id="1760"/>
      <w:bookmarkEnd w:id="1761"/>
      <w:bookmarkEnd w:id="1762"/>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63" w:name="_Toc28012494"/>
      <w:bookmarkStart w:id="1764" w:name="_Toc36038457"/>
      <w:bookmarkStart w:id="1765" w:name="_Toc45133728"/>
      <w:bookmarkStart w:id="1766" w:name="_Toc51762482"/>
      <w:bookmarkStart w:id="1767" w:name="_Toc59017054"/>
      <w:bookmarkStart w:id="1768"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69" w:name="_Toc209476391"/>
      <w:r w:rsidRPr="00F9618C">
        <w:t>5.6.3.3</w:t>
      </w:r>
      <w:r w:rsidRPr="00F9618C">
        <w:tab/>
        <w:t>Enumeration: MediaType</w:t>
      </w:r>
      <w:bookmarkEnd w:id="1763"/>
      <w:bookmarkEnd w:id="1764"/>
      <w:bookmarkEnd w:id="1765"/>
      <w:bookmarkEnd w:id="1766"/>
      <w:bookmarkEnd w:id="1767"/>
      <w:bookmarkEnd w:id="1768"/>
      <w:bookmarkEnd w:id="1769"/>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0" w:name="_Toc28012495"/>
      <w:bookmarkStart w:id="1771" w:name="_Toc36038458"/>
      <w:bookmarkStart w:id="1772" w:name="_Toc45133729"/>
      <w:bookmarkStart w:id="1773" w:name="_Toc51762483"/>
      <w:bookmarkStart w:id="1774" w:name="_Toc59017055"/>
      <w:bookmarkStart w:id="1775" w:name="_Toc129338982"/>
      <w:bookmarkStart w:id="1776" w:name="_Toc209476392"/>
      <w:r w:rsidRPr="00F9618C">
        <w:t>5.6.3.4</w:t>
      </w:r>
      <w:r w:rsidRPr="00F9618C">
        <w:tab/>
        <w:t>Enumeration: ReservPriority</w:t>
      </w:r>
      <w:bookmarkEnd w:id="1770"/>
      <w:bookmarkEnd w:id="1771"/>
      <w:bookmarkEnd w:id="1772"/>
      <w:bookmarkEnd w:id="1773"/>
      <w:bookmarkEnd w:id="1774"/>
      <w:bookmarkEnd w:id="1775"/>
      <w:bookmarkEnd w:id="1776"/>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77" w:name="_Toc28012496"/>
      <w:bookmarkStart w:id="1778" w:name="_Toc36038459"/>
      <w:bookmarkStart w:id="1779" w:name="_Toc45133730"/>
      <w:bookmarkStart w:id="1780" w:name="_Toc51762484"/>
      <w:bookmarkStart w:id="1781" w:name="_Toc59017056"/>
      <w:bookmarkStart w:id="1782" w:name="_Toc129338983"/>
      <w:bookmarkStart w:id="1783" w:name="_Toc209476393"/>
      <w:r w:rsidRPr="00F9618C">
        <w:t>5.6.3.5</w:t>
      </w:r>
      <w:r w:rsidRPr="00F9618C">
        <w:tab/>
        <w:t>Enumeration: ServAuthInfo</w:t>
      </w:r>
      <w:bookmarkEnd w:id="1777"/>
      <w:bookmarkEnd w:id="1778"/>
      <w:bookmarkEnd w:id="1779"/>
      <w:bookmarkEnd w:id="1780"/>
      <w:bookmarkEnd w:id="1781"/>
      <w:bookmarkEnd w:id="1782"/>
      <w:bookmarkEnd w:id="1783"/>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84" w:name="_Toc28012497"/>
      <w:bookmarkStart w:id="1785" w:name="_Toc36038460"/>
      <w:bookmarkStart w:id="1786" w:name="_Toc45133731"/>
      <w:bookmarkStart w:id="1787" w:name="_Toc51762485"/>
      <w:bookmarkStart w:id="1788" w:name="_Toc59017057"/>
      <w:bookmarkStart w:id="1789" w:name="_Toc129338984"/>
      <w:bookmarkStart w:id="1790" w:name="_Toc209476394"/>
      <w:r w:rsidRPr="00F9618C">
        <w:t>5.6.3.6</w:t>
      </w:r>
      <w:r w:rsidRPr="00F9618C">
        <w:tab/>
        <w:t>Enumeration: SponsoringStatus</w:t>
      </w:r>
      <w:bookmarkEnd w:id="1784"/>
      <w:bookmarkEnd w:id="1785"/>
      <w:bookmarkEnd w:id="1786"/>
      <w:bookmarkEnd w:id="1787"/>
      <w:bookmarkEnd w:id="1788"/>
      <w:bookmarkEnd w:id="1789"/>
      <w:bookmarkEnd w:id="1790"/>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1" w:name="_Toc28012498"/>
      <w:bookmarkStart w:id="1792" w:name="_Toc36038461"/>
      <w:bookmarkStart w:id="1793" w:name="_Toc45133732"/>
      <w:bookmarkStart w:id="1794" w:name="_Toc51762486"/>
      <w:bookmarkStart w:id="1795" w:name="_Toc59017058"/>
      <w:bookmarkStart w:id="1796" w:name="_Toc129338985"/>
      <w:bookmarkStart w:id="1797" w:name="_Toc209476395"/>
      <w:r w:rsidRPr="00F9618C">
        <w:t>5.6.3.7</w:t>
      </w:r>
      <w:r w:rsidRPr="00F9618C">
        <w:tab/>
        <w:t>Enumeration: AfEvent</w:t>
      </w:r>
      <w:bookmarkEnd w:id="1791"/>
      <w:bookmarkEnd w:id="1792"/>
      <w:bookmarkEnd w:id="1793"/>
      <w:bookmarkEnd w:id="1794"/>
      <w:bookmarkEnd w:id="1795"/>
      <w:bookmarkEnd w:id="1796"/>
      <w:bookmarkEnd w:id="1797"/>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798" w:name="_Hlk131341477"/>
            <w:r w:rsidRPr="00F9618C">
              <w:t>BAT_OFFSET_INFO</w:t>
            </w:r>
            <w:bookmarkEnd w:id="1798"/>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799" w:name="_Toc28012499"/>
      <w:bookmarkStart w:id="1800" w:name="_Toc36038462"/>
      <w:bookmarkStart w:id="1801" w:name="_Toc45133733"/>
      <w:bookmarkStart w:id="1802" w:name="_Toc51762487"/>
      <w:bookmarkStart w:id="1803" w:name="_Toc59017059"/>
      <w:bookmarkStart w:id="1804" w:name="_Toc129338986"/>
      <w:bookmarkStart w:id="1805" w:name="_Toc209476396"/>
      <w:r w:rsidRPr="00F9618C">
        <w:t>5.6.3.8</w:t>
      </w:r>
      <w:r w:rsidRPr="00F9618C">
        <w:tab/>
        <w:t>Enumeration: AfNotifMethod</w:t>
      </w:r>
      <w:bookmarkEnd w:id="1799"/>
      <w:bookmarkEnd w:id="1800"/>
      <w:bookmarkEnd w:id="1801"/>
      <w:bookmarkEnd w:id="1802"/>
      <w:bookmarkEnd w:id="1803"/>
      <w:bookmarkEnd w:id="1804"/>
      <w:bookmarkEnd w:id="1805"/>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06" w:name="_Toc28012500"/>
      <w:bookmarkStart w:id="1807" w:name="_Toc36038463"/>
      <w:bookmarkStart w:id="1808" w:name="_Toc45133734"/>
      <w:bookmarkStart w:id="1809" w:name="_Toc51762488"/>
      <w:bookmarkStart w:id="1810" w:name="_Toc59017060"/>
      <w:bookmarkStart w:id="1811" w:name="_Toc129338987"/>
      <w:bookmarkStart w:id="1812" w:name="_Toc209476397"/>
      <w:r w:rsidRPr="00F9618C">
        <w:t>5.6.3.9</w:t>
      </w:r>
      <w:r w:rsidRPr="00F9618C">
        <w:tab/>
        <w:t>Enumeration: QosNotifType</w:t>
      </w:r>
      <w:bookmarkEnd w:id="1806"/>
      <w:bookmarkEnd w:id="1807"/>
      <w:bookmarkEnd w:id="1808"/>
      <w:bookmarkEnd w:id="1809"/>
      <w:bookmarkEnd w:id="1810"/>
      <w:bookmarkEnd w:id="1811"/>
      <w:bookmarkEnd w:id="1812"/>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13" w:name="_Toc28012501"/>
      <w:bookmarkStart w:id="1814" w:name="_Toc36038464"/>
      <w:bookmarkStart w:id="1815" w:name="_Toc45133735"/>
      <w:bookmarkStart w:id="1816" w:name="_Toc51762489"/>
      <w:bookmarkStart w:id="1817" w:name="_Toc59017061"/>
      <w:bookmarkStart w:id="1818" w:name="_Toc129338988"/>
      <w:bookmarkStart w:id="1819" w:name="_Toc209476398"/>
      <w:r w:rsidRPr="00F9618C">
        <w:t>5.6.3.10</w:t>
      </w:r>
      <w:r w:rsidRPr="00F9618C">
        <w:tab/>
        <w:t>Enumeration: TerminationCause</w:t>
      </w:r>
      <w:bookmarkEnd w:id="1813"/>
      <w:bookmarkEnd w:id="1814"/>
      <w:bookmarkEnd w:id="1815"/>
      <w:bookmarkEnd w:id="1816"/>
      <w:bookmarkEnd w:id="1817"/>
      <w:bookmarkEnd w:id="1818"/>
      <w:bookmarkEnd w:id="1819"/>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0" w:name="_Hlk178234559"/>
            <w:r w:rsidRPr="00F9618C">
              <w:rPr>
                <w:lang w:eastAsia="fr-FR"/>
              </w:rPr>
              <w:t>REQUEST_QOS_NOT_SUPPORTED_IN_PLMN</w:t>
            </w:r>
            <w:bookmarkEnd w:id="1820"/>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1" w:name="_Toc28012502"/>
      <w:bookmarkStart w:id="1822" w:name="_Toc36038465"/>
      <w:bookmarkStart w:id="1823" w:name="_Toc45133736"/>
      <w:bookmarkStart w:id="1824" w:name="_Toc51762490"/>
      <w:bookmarkStart w:id="1825" w:name="_Toc59017062"/>
      <w:bookmarkStart w:id="1826" w:name="_Toc129338989"/>
      <w:bookmarkStart w:id="1827" w:name="_Toc209476399"/>
      <w:r w:rsidRPr="00F9618C">
        <w:t>5.6.3.11</w:t>
      </w:r>
      <w:r w:rsidRPr="00F9618C">
        <w:tab/>
        <w:t>Void</w:t>
      </w:r>
      <w:bookmarkEnd w:id="1821"/>
      <w:bookmarkEnd w:id="1822"/>
      <w:bookmarkEnd w:id="1823"/>
      <w:bookmarkEnd w:id="1824"/>
      <w:bookmarkEnd w:id="1825"/>
      <w:bookmarkEnd w:id="1826"/>
      <w:bookmarkEnd w:id="1827"/>
    </w:p>
    <w:p w14:paraId="4ED2E270" w14:textId="77777777" w:rsidR="00FD0136" w:rsidRPr="00F9618C" w:rsidRDefault="00FD0136">
      <w:pPr>
        <w:pStyle w:val="Heading4"/>
      </w:pPr>
      <w:bookmarkStart w:id="1828" w:name="_Toc28012503"/>
      <w:bookmarkStart w:id="1829" w:name="_Toc36038466"/>
      <w:bookmarkStart w:id="1830" w:name="_Toc45133737"/>
      <w:bookmarkStart w:id="1831" w:name="_Toc51762491"/>
      <w:bookmarkStart w:id="1832" w:name="_Toc59017063"/>
      <w:bookmarkStart w:id="1833" w:name="_Toc129338990"/>
      <w:bookmarkStart w:id="1834" w:name="_Toc209476400"/>
      <w:r w:rsidRPr="00F9618C">
        <w:t>5.6.3.12</w:t>
      </w:r>
      <w:r w:rsidRPr="00F9618C">
        <w:tab/>
        <w:t>Enumeration: FlowStatus</w:t>
      </w:r>
      <w:bookmarkEnd w:id="1828"/>
      <w:bookmarkEnd w:id="1829"/>
      <w:bookmarkEnd w:id="1830"/>
      <w:bookmarkEnd w:id="1831"/>
      <w:bookmarkEnd w:id="1832"/>
      <w:bookmarkEnd w:id="1833"/>
      <w:bookmarkEnd w:id="1834"/>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35" w:name="_Toc28012504"/>
      <w:bookmarkStart w:id="1836" w:name="_Toc36038467"/>
      <w:bookmarkStart w:id="1837" w:name="_Toc45133738"/>
      <w:bookmarkStart w:id="1838" w:name="_Toc51762492"/>
      <w:bookmarkStart w:id="1839" w:name="_Toc59017064"/>
      <w:bookmarkStart w:id="1840" w:name="_Toc129338991"/>
      <w:bookmarkStart w:id="1841" w:name="_Toc209476401"/>
      <w:r w:rsidRPr="00F9618C">
        <w:t>5.6.3.13</w:t>
      </w:r>
      <w:r w:rsidRPr="00F9618C">
        <w:tab/>
        <w:t>Enumeration: MediaComponentResourcesStatus</w:t>
      </w:r>
      <w:bookmarkEnd w:id="1835"/>
      <w:bookmarkEnd w:id="1836"/>
      <w:bookmarkEnd w:id="1837"/>
      <w:bookmarkEnd w:id="1838"/>
      <w:bookmarkEnd w:id="1839"/>
      <w:bookmarkEnd w:id="1840"/>
      <w:bookmarkEnd w:id="1841"/>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42" w:name="_Toc28012505"/>
      <w:bookmarkStart w:id="1843" w:name="_Toc36038468"/>
      <w:bookmarkStart w:id="1844" w:name="_Toc45133739"/>
      <w:bookmarkStart w:id="1845" w:name="_Toc51762493"/>
      <w:bookmarkStart w:id="1846" w:name="_Toc59017065"/>
      <w:bookmarkStart w:id="1847" w:name="_Toc129338992"/>
      <w:bookmarkStart w:id="1848" w:name="_Toc209476402"/>
      <w:r w:rsidRPr="00F9618C">
        <w:t>5.6.3.14</w:t>
      </w:r>
      <w:r w:rsidRPr="00F9618C">
        <w:tab/>
        <w:t>Enumeration: FlowUsage</w:t>
      </w:r>
      <w:bookmarkEnd w:id="1842"/>
      <w:bookmarkEnd w:id="1843"/>
      <w:bookmarkEnd w:id="1844"/>
      <w:bookmarkEnd w:id="1845"/>
      <w:bookmarkEnd w:id="1846"/>
      <w:bookmarkEnd w:id="1847"/>
      <w:bookmarkEnd w:id="1848"/>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49" w:name="_Toc28012506"/>
      <w:bookmarkStart w:id="1850" w:name="_Toc36038469"/>
      <w:bookmarkStart w:id="1851" w:name="_Toc45133740"/>
      <w:bookmarkStart w:id="1852" w:name="_Toc51762494"/>
      <w:bookmarkStart w:id="1853" w:name="_Toc59017066"/>
      <w:bookmarkStart w:id="1854" w:name="_Toc129338993"/>
      <w:bookmarkStart w:id="1855" w:name="_Toc209476403"/>
      <w:r w:rsidRPr="00F9618C">
        <w:t>5.6.3.15</w:t>
      </w:r>
      <w:r w:rsidRPr="00F9618C">
        <w:tab/>
        <w:t>Enumeration: RequiredAccessInfo</w:t>
      </w:r>
      <w:bookmarkEnd w:id="1849"/>
      <w:bookmarkEnd w:id="1850"/>
      <w:bookmarkEnd w:id="1851"/>
      <w:bookmarkEnd w:id="1852"/>
      <w:bookmarkEnd w:id="1853"/>
      <w:bookmarkEnd w:id="1854"/>
      <w:bookmarkEnd w:id="1855"/>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56" w:name="_Toc28012507"/>
      <w:bookmarkStart w:id="1857" w:name="_Toc36038470"/>
      <w:bookmarkStart w:id="1858" w:name="_Toc45133741"/>
      <w:bookmarkStart w:id="1859" w:name="_Toc51762495"/>
      <w:bookmarkStart w:id="1860" w:name="_Toc59017067"/>
      <w:bookmarkStart w:id="1861" w:name="_Toc129338994"/>
      <w:bookmarkStart w:id="1862" w:name="_Toc209476404"/>
      <w:r w:rsidRPr="00F9618C">
        <w:t>5.6.3.16</w:t>
      </w:r>
      <w:r w:rsidRPr="00F9618C">
        <w:tab/>
        <w:t>Enumeration: ServiceInfoStatus</w:t>
      </w:r>
      <w:bookmarkEnd w:id="1856"/>
      <w:bookmarkEnd w:id="1857"/>
      <w:bookmarkEnd w:id="1858"/>
      <w:bookmarkEnd w:id="1859"/>
      <w:bookmarkEnd w:id="1860"/>
      <w:bookmarkEnd w:id="1861"/>
      <w:bookmarkEnd w:id="1862"/>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63" w:name="_Toc28012508"/>
      <w:bookmarkStart w:id="1864" w:name="_Toc36038471"/>
      <w:bookmarkStart w:id="1865" w:name="_Toc45133742"/>
      <w:bookmarkStart w:id="1866" w:name="_Toc51762496"/>
      <w:bookmarkStart w:id="1867" w:name="_Toc59017068"/>
      <w:bookmarkStart w:id="1868" w:name="_Toc129338995"/>
      <w:bookmarkStart w:id="1869" w:name="_Toc209476405"/>
      <w:r w:rsidRPr="00F9618C">
        <w:t>5.6.3.17</w:t>
      </w:r>
      <w:r w:rsidRPr="00F9618C">
        <w:tab/>
        <w:t>Enumeration: SipForkingIndication</w:t>
      </w:r>
      <w:bookmarkEnd w:id="1863"/>
      <w:bookmarkEnd w:id="1864"/>
      <w:bookmarkEnd w:id="1865"/>
      <w:bookmarkEnd w:id="1866"/>
      <w:bookmarkEnd w:id="1867"/>
      <w:bookmarkEnd w:id="1868"/>
      <w:bookmarkEnd w:id="1869"/>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0" w:name="_Toc28012509"/>
      <w:bookmarkStart w:id="1871" w:name="_Toc36038472"/>
      <w:bookmarkStart w:id="1872" w:name="_Toc45133743"/>
      <w:bookmarkStart w:id="1873" w:name="_Toc51762497"/>
      <w:bookmarkStart w:id="1874" w:name="_Toc59017069"/>
      <w:bookmarkStart w:id="1875" w:name="_Toc129338996"/>
      <w:bookmarkStart w:id="1876" w:name="_Toc209476406"/>
      <w:r w:rsidRPr="00F9618C">
        <w:t>5.6.3.18</w:t>
      </w:r>
      <w:r w:rsidRPr="00F9618C">
        <w:tab/>
        <w:t>Enumeration: AfRequestedData</w:t>
      </w:r>
      <w:bookmarkEnd w:id="1870"/>
      <w:bookmarkEnd w:id="1871"/>
      <w:bookmarkEnd w:id="1872"/>
      <w:bookmarkEnd w:id="1873"/>
      <w:bookmarkEnd w:id="1874"/>
      <w:bookmarkEnd w:id="1875"/>
      <w:bookmarkEnd w:id="1876"/>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77" w:name="_Toc28012510"/>
      <w:bookmarkStart w:id="1878" w:name="_Toc36038473"/>
      <w:bookmarkStart w:id="1879" w:name="_Toc45133744"/>
      <w:bookmarkStart w:id="1880" w:name="_Toc51762498"/>
      <w:bookmarkStart w:id="1881" w:name="_Toc59017070"/>
      <w:bookmarkStart w:id="1882" w:name="_Toc129338997"/>
      <w:bookmarkStart w:id="1883" w:name="_Toc209476407"/>
      <w:r w:rsidRPr="00F9618C">
        <w:t>5.6.3.19</w:t>
      </w:r>
      <w:r w:rsidRPr="00F9618C">
        <w:tab/>
        <w:t>Enumeration: PreemptionControlInformation</w:t>
      </w:r>
      <w:bookmarkEnd w:id="1877"/>
      <w:bookmarkEnd w:id="1878"/>
      <w:bookmarkEnd w:id="1879"/>
      <w:bookmarkEnd w:id="1880"/>
      <w:bookmarkEnd w:id="1881"/>
      <w:bookmarkEnd w:id="1882"/>
      <w:bookmarkEnd w:id="1883"/>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84" w:name="_Toc28012511"/>
      <w:bookmarkStart w:id="1885" w:name="_Toc36038474"/>
      <w:bookmarkStart w:id="1886" w:name="_Toc45133745"/>
      <w:bookmarkStart w:id="1887" w:name="_Toc51762499"/>
      <w:bookmarkStart w:id="1888" w:name="_Toc59017071"/>
      <w:bookmarkStart w:id="1889" w:name="_Toc129338998"/>
      <w:bookmarkStart w:id="1890" w:name="_Toc209476408"/>
      <w:r w:rsidRPr="00F9618C">
        <w:t>5.6.3.20</w:t>
      </w:r>
      <w:r w:rsidRPr="00F9618C">
        <w:tab/>
        <w:t>Enumeration: PrioritySharingIndicator</w:t>
      </w:r>
      <w:bookmarkEnd w:id="1884"/>
      <w:bookmarkEnd w:id="1885"/>
      <w:bookmarkEnd w:id="1886"/>
      <w:bookmarkEnd w:id="1887"/>
      <w:bookmarkEnd w:id="1888"/>
      <w:bookmarkEnd w:id="1889"/>
      <w:bookmarkEnd w:id="1890"/>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1" w:name="_Toc28012512"/>
      <w:bookmarkStart w:id="1892" w:name="_Toc36038475"/>
      <w:bookmarkStart w:id="1893" w:name="_Toc45133746"/>
      <w:bookmarkStart w:id="1894" w:name="_Toc51762500"/>
      <w:bookmarkStart w:id="1895" w:name="_Toc59017072"/>
      <w:bookmarkStart w:id="1896" w:name="_Toc129338999"/>
      <w:bookmarkStart w:id="1897" w:name="_Toc209476409"/>
      <w:r w:rsidRPr="00F9618C">
        <w:t>5.6.3.21</w:t>
      </w:r>
      <w:r w:rsidRPr="00F9618C">
        <w:tab/>
        <w:t>Enumeration: PreemptionControlInformationRm</w:t>
      </w:r>
      <w:bookmarkEnd w:id="1891"/>
      <w:bookmarkEnd w:id="1892"/>
      <w:bookmarkEnd w:id="1893"/>
      <w:bookmarkEnd w:id="1894"/>
      <w:bookmarkEnd w:id="1895"/>
      <w:bookmarkEnd w:id="1896"/>
      <w:bookmarkEnd w:id="1897"/>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898" w:name="_Toc129339000"/>
      <w:bookmarkStart w:id="1899" w:name="_Toc209476410"/>
      <w:bookmarkStart w:id="1900" w:name="_Toc28012513"/>
      <w:bookmarkStart w:id="1901" w:name="_Toc36038476"/>
      <w:bookmarkStart w:id="1902" w:name="_Toc45133747"/>
      <w:bookmarkStart w:id="1903" w:name="_Toc51762501"/>
      <w:bookmarkStart w:id="1904" w:name="_Toc59017073"/>
      <w:r w:rsidRPr="00F9618C">
        <w:t>5.6.3.22</w:t>
      </w:r>
      <w:r w:rsidRPr="00F9618C">
        <w:tab/>
        <w:t>Enumeration: MpsAction</w:t>
      </w:r>
      <w:bookmarkEnd w:id="1898"/>
      <w:bookmarkEnd w:id="1899"/>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05" w:name="_Toc129339001"/>
      <w:bookmarkStart w:id="1906" w:name="_Toc209476411"/>
      <w:r w:rsidRPr="00F9618C">
        <w:t>5.6.3.23</w:t>
      </w:r>
      <w:r w:rsidRPr="00F9618C">
        <w:tab/>
        <w:t>Enumeration: AppDetectionNotifType</w:t>
      </w:r>
      <w:bookmarkEnd w:id="1905"/>
      <w:bookmarkEnd w:id="1906"/>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07" w:name="_Toc129339002"/>
      <w:bookmarkStart w:id="1908" w:name="_Toc209476412"/>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07"/>
      <w:bookmarkEnd w:id="1908"/>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09" w:name="_Toc209476413"/>
      <w:bookmarkStart w:id="1910" w:name="_Toc129339003"/>
      <w:r w:rsidRPr="00F9618C">
        <w:t>5.6.3.25</w:t>
      </w:r>
      <w:r w:rsidRPr="00F9618C">
        <w:tab/>
        <w:t>Enumeration: UplinkDownlinkSupport</w:t>
      </w:r>
      <w:bookmarkEnd w:id="1909"/>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1" w:name="_Toc209476414"/>
      <w:r w:rsidRPr="00F9618C">
        <w:t>5.6.3.26</w:t>
      </w:r>
      <w:r w:rsidRPr="00F9618C">
        <w:tab/>
        <w:t>Enumeration: L4sNotifType</w:t>
      </w:r>
      <w:bookmarkEnd w:id="1911"/>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12" w:name="_Toc170115603"/>
      <w:bookmarkStart w:id="1913" w:name="_Toc209476415"/>
      <w:r w:rsidRPr="00F9618C">
        <w:t>5.6.3.27</w:t>
      </w:r>
      <w:r w:rsidRPr="00F9618C">
        <w:tab/>
        <w:t>Enumeration: NotifCap</w:t>
      </w:r>
      <w:bookmarkEnd w:id="1912"/>
      <w:bookmarkEnd w:id="1913"/>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14" w:name="_Toc209476416"/>
      <w:r w:rsidRPr="00F9618C">
        <w:t>5.6.3.28</w:t>
      </w:r>
      <w:r w:rsidRPr="00F9618C">
        <w:tab/>
        <w:t>Enumeration: HeaderHandlingAction</w:t>
      </w:r>
      <w:bookmarkEnd w:id="1914"/>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15" w:name="_Toc209476417"/>
      <w:r w:rsidRPr="00F9618C">
        <w:t>5.6.3.29</w:t>
      </w:r>
      <w:r w:rsidRPr="00F9618C">
        <w:tab/>
        <w:t>Enumeration: HeaderHandlingCond</w:t>
      </w:r>
      <w:bookmarkEnd w:id="1915"/>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16" w:name="_Toc209476418"/>
      <w:r>
        <w:t>5.6.3.30</w:t>
      </w:r>
      <w:r>
        <w:tab/>
        <w:t>Enumeration: OnPathN6Method</w:t>
      </w:r>
      <w:bookmarkEnd w:id="1916"/>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17" w:name="_Toc209476419"/>
      <w:r w:rsidRPr="00F9618C">
        <w:t>5.6.3.</w:t>
      </w:r>
      <w:r w:rsidR="003860D6">
        <w:t>31</w:t>
      </w:r>
      <w:r w:rsidRPr="00F9618C">
        <w:tab/>
        <w:t>Enumeration: NotifCap</w:t>
      </w:r>
      <w:r>
        <w:t>Type</w:t>
      </w:r>
      <w:bookmarkEnd w:id="1917"/>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1918" w:name="_Toc209476420"/>
      <w:r w:rsidRPr="00F9618C">
        <w:t>5.7</w:t>
      </w:r>
      <w:r w:rsidRPr="00F9618C">
        <w:tab/>
        <w:t>Error handling</w:t>
      </w:r>
      <w:bookmarkEnd w:id="1900"/>
      <w:bookmarkEnd w:id="1901"/>
      <w:bookmarkEnd w:id="1902"/>
      <w:bookmarkEnd w:id="1903"/>
      <w:bookmarkEnd w:id="1904"/>
      <w:bookmarkEnd w:id="1910"/>
      <w:bookmarkEnd w:id="1918"/>
    </w:p>
    <w:p w14:paraId="0DE24B25" w14:textId="77777777" w:rsidR="00FD0136" w:rsidRPr="00F9618C" w:rsidRDefault="00FD0136">
      <w:pPr>
        <w:pStyle w:val="Heading3"/>
      </w:pPr>
      <w:bookmarkStart w:id="1919" w:name="_Toc28012514"/>
      <w:bookmarkStart w:id="1920" w:name="_Toc36038477"/>
      <w:bookmarkStart w:id="1921" w:name="_Toc45133748"/>
      <w:bookmarkStart w:id="1922" w:name="_Toc51762502"/>
      <w:bookmarkStart w:id="1923" w:name="_Toc59017074"/>
      <w:bookmarkStart w:id="1924" w:name="_Toc129339004"/>
      <w:bookmarkStart w:id="1925" w:name="_Toc209476421"/>
      <w:r w:rsidRPr="00F9618C">
        <w:t>5.7.1</w:t>
      </w:r>
      <w:r w:rsidRPr="00F9618C">
        <w:tab/>
        <w:t>General</w:t>
      </w:r>
      <w:bookmarkEnd w:id="1919"/>
      <w:bookmarkEnd w:id="1920"/>
      <w:bookmarkEnd w:id="1921"/>
      <w:bookmarkEnd w:id="1922"/>
      <w:bookmarkEnd w:id="1923"/>
      <w:bookmarkEnd w:id="1924"/>
      <w:bookmarkEnd w:id="1925"/>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26" w:name="_Toc28012515"/>
      <w:bookmarkStart w:id="1927" w:name="_Toc36038478"/>
      <w:bookmarkStart w:id="1928" w:name="_Toc45133749"/>
      <w:bookmarkStart w:id="1929" w:name="_Toc51762503"/>
      <w:bookmarkStart w:id="1930" w:name="_Toc59017075"/>
      <w:bookmarkStart w:id="1931" w:name="_Toc129339005"/>
      <w:bookmarkStart w:id="1932" w:name="_Toc209476422"/>
      <w:r w:rsidRPr="00F9618C">
        <w:t>5.7.2</w:t>
      </w:r>
      <w:r w:rsidRPr="00F9618C">
        <w:tab/>
        <w:t>Protocol Errors</w:t>
      </w:r>
      <w:bookmarkEnd w:id="1926"/>
      <w:bookmarkEnd w:id="1927"/>
      <w:bookmarkEnd w:id="1928"/>
      <w:bookmarkEnd w:id="1929"/>
      <w:bookmarkEnd w:id="1930"/>
      <w:bookmarkEnd w:id="1931"/>
      <w:bookmarkEnd w:id="1932"/>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33" w:name="_Toc28012516"/>
      <w:bookmarkStart w:id="1934" w:name="_Toc36038479"/>
      <w:bookmarkStart w:id="1935" w:name="_Toc45133750"/>
      <w:bookmarkStart w:id="1936" w:name="_Toc51762504"/>
      <w:bookmarkStart w:id="1937" w:name="_Toc59017076"/>
      <w:bookmarkStart w:id="1938" w:name="_Toc129339006"/>
      <w:bookmarkStart w:id="1939" w:name="_Toc209476423"/>
      <w:r w:rsidRPr="00F9618C">
        <w:t>5.7.3</w:t>
      </w:r>
      <w:r w:rsidRPr="00F9618C">
        <w:tab/>
        <w:t>Application Errors</w:t>
      </w:r>
      <w:bookmarkEnd w:id="1933"/>
      <w:bookmarkEnd w:id="1934"/>
      <w:bookmarkEnd w:id="1935"/>
      <w:bookmarkEnd w:id="1936"/>
      <w:bookmarkEnd w:id="1937"/>
      <w:bookmarkEnd w:id="1938"/>
      <w:bookmarkEnd w:id="1939"/>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0" w:name="_Toc28012517"/>
      <w:bookmarkStart w:id="1941" w:name="_Toc36038480"/>
      <w:bookmarkStart w:id="1942" w:name="_Toc45133751"/>
      <w:bookmarkStart w:id="1943" w:name="_Toc51762505"/>
      <w:bookmarkStart w:id="1944" w:name="_Toc59017077"/>
      <w:bookmarkStart w:id="1945" w:name="_Toc129339007"/>
      <w:bookmarkStart w:id="1946" w:name="_Toc209476424"/>
      <w:r w:rsidRPr="00F9618C">
        <w:t>5.8</w:t>
      </w:r>
      <w:r w:rsidRPr="00F9618C">
        <w:rPr>
          <w:lang w:eastAsia="zh-CN"/>
        </w:rPr>
        <w:tab/>
        <w:t>Feature negotiation</w:t>
      </w:r>
      <w:bookmarkEnd w:id="1940"/>
      <w:bookmarkEnd w:id="1941"/>
      <w:bookmarkEnd w:id="1942"/>
      <w:bookmarkEnd w:id="1943"/>
      <w:bookmarkEnd w:id="1944"/>
      <w:bookmarkEnd w:id="1945"/>
      <w:bookmarkEnd w:id="1946"/>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77777777" w:rsidR="00865829" w:rsidRPr="00F9618C" w:rsidRDefault="00865829" w:rsidP="00F82DD7">
            <w:pPr>
              <w:pStyle w:val="TAL"/>
            </w:pPr>
            <w:r w:rsidRPr="00F9618C">
              <w:rPr>
                <w:rFonts w:cs="Arial"/>
              </w:rPr>
              <w:t>This feature indicates the support of uniquely identifying each media flow of multiplexed media with the Multiplexed Media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1947" w:name="_Toc28012518"/>
      <w:bookmarkStart w:id="1948" w:name="_Toc36038481"/>
      <w:bookmarkStart w:id="1949" w:name="_Toc45133752"/>
      <w:bookmarkStart w:id="1950" w:name="_Toc51762506"/>
      <w:bookmarkStart w:id="1951" w:name="_Toc59017078"/>
      <w:bookmarkStart w:id="1952" w:name="_Toc129339008"/>
      <w:bookmarkStart w:id="1953" w:name="_Toc209476425"/>
      <w:bookmarkEnd w:id="408"/>
      <w:r w:rsidRPr="00F9618C">
        <w:t>5.9</w:t>
      </w:r>
      <w:r w:rsidRPr="00F9618C">
        <w:tab/>
        <w:t>Security</w:t>
      </w:r>
      <w:bookmarkEnd w:id="1947"/>
      <w:bookmarkEnd w:id="1948"/>
      <w:bookmarkEnd w:id="1949"/>
      <w:bookmarkEnd w:id="1950"/>
      <w:bookmarkEnd w:id="1951"/>
      <w:bookmarkEnd w:id="1952"/>
      <w:bookmarkEnd w:id="1953"/>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54" w:name="_Hlk529998106"/>
      <w:r w:rsidRPr="00F9618C">
        <w:t>If OAuth2 authorization is used,</w:t>
      </w:r>
      <w:bookmarkEnd w:id="1954"/>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55" w:name="_Toc28012519"/>
      <w:bookmarkStart w:id="1956" w:name="_Toc36038482"/>
      <w:bookmarkStart w:id="1957" w:name="_Toc45133753"/>
      <w:bookmarkStart w:id="1958" w:name="_Toc51762507"/>
      <w:bookmarkStart w:id="1959"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0" w:name="_Toc129339009"/>
      <w:bookmarkStart w:id="1961" w:name="_Toc209476426"/>
      <w:r w:rsidRPr="00F9618C">
        <w:t>Annex A (normative):</w:t>
      </w:r>
      <w:r w:rsidRPr="00F9618C">
        <w:br/>
        <w:t>OpenAPI specification</w:t>
      </w:r>
      <w:bookmarkEnd w:id="1955"/>
      <w:bookmarkEnd w:id="1956"/>
      <w:bookmarkEnd w:id="1957"/>
      <w:bookmarkEnd w:id="1958"/>
      <w:bookmarkEnd w:id="1959"/>
      <w:bookmarkEnd w:id="1960"/>
      <w:bookmarkEnd w:id="1961"/>
    </w:p>
    <w:p w14:paraId="54C33A12" w14:textId="77777777" w:rsidR="00FD0136" w:rsidRPr="00F9618C" w:rsidRDefault="00FD0136">
      <w:pPr>
        <w:pStyle w:val="Heading1"/>
      </w:pPr>
      <w:bookmarkStart w:id="1962" w:name="_Toc28012520"/>
      <w:bookmarkStart w:id="1963" w:name="_Toc36038483"/>
      <w:bookmarkStart w:id="1964" w:name="_Toc45133754"/>
      <w:bookmarkStart w:id="1965" w:name="_Toc51762508"/>
      <w:bookmarkStart w:id="1966" w:name="_Toc59017080"/>
      <w:bookmarkStart w:id="1967" w:name="_Toc129339010"/>
      <w:bookmarkStart w:id="1968" w:name="_Toc209476427"/>
      <w:r w:rsidRPr="00F9618C">
        <w:t>A.1</w:t>
      </w:r>
      <w:r w:rsidRPr="00F9618C">
        <w:tab/>
        <w:t>General</w:t>
      </w:r>
      <w:bookmarkEnd w:id="1962"/>
      <w:bookmarkEnd w:id="1963"/>
      <w:bookmarkEnd w:id="1964"/>
      <w:bookmarkEnd w:id="1965"/>
      <w:bookmarkEnd w:id="1966"/>
      <w:bookmarkEnd w:id="1967"/>
      <w:bookmarkEnd w:id="1968"/>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69" w:name="_Hlk3294506"/>
      <w:r w:rsidRPr="00F9618C">
        <w:t>of the OpenAPI specification file</w:t>
      </w:r>
      <w:bookmarkEnd w:id="1969"/>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0" w:name="_Toc28012521"/>
      <w:bookmarkStart w:id="1971" w:name="_Toc36038484"/>
      <w:bookmarkStart w:id="1972" w:name="_Toc45133755"/>
      <w:bookmarkStart w:id="1973" w:name="_Toc51762509"/>
      <w:bookmarkStart w:id="1974" w:name="_Toc59017081"/>
      <w:bookmarkStart w:id="1975" w:name="_Toc129339011"/>
      <w:bookmarkStart w:id="1976" w:name="_Toc209476428"/>
      <w:bookmarkStart w:id="1977" w:name="_Hlk129163530"/>
      <w:r w:rsidRPr="00F9618C">
        <w:t>A.2</w:t>
      </w:r>
      <w:r w:rsidRPr="00F9618C">
        <w:tab/>
        <w:t>Npcf_PolicyAuthorization API</w:t>
      </w:r>
      <w:bookmarkEnd w:id="1970"/>
      <w:bookmarkEnd w:id="1971"/>
      <w:bookmarkEnd w:id="1972"/>
      <w:bookmarkEnd w:id="1973"/>
      <w:bookmarkEnd w:id="1974"/>
      <w:bookmarkEnd w:id="1975"/>
      <w:bookmarkEnd w:id="1976"/>
    </w:p>
    <w:p w14:paraId="3FA015C3" w14:textId="77777777" w:rsidR="002326F8" w:rsidRPr="00F9618C" w:rsidRDefault="002326F8" w:rsidP="002326F8">
      <w:pPr>
        <w:pStyle w:val="PL"/>
        <w:rPr>
          <w:rFonts w:cs="Courier New"/>
          <w:szCs w:val="16"/>
        </w:rPr>
      </w:pPr>
      <w:bookmarkStart w:id="1978"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0C16B1E6"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.0</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4A9D7C9F"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1E4380">
        <w:t>5</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79" w:name="_Toc28012522"/>
      <w:bookmarkStart w:id="1980" w:name="_Toc36038485"/>
      <w:bookmarkStart w:id="1981" w:name="_Toc45133756"/>
      <w:bookmarkStart w:id="1982" w:name="_Toc51762510"/>
      <w:bookmarkStart w:id="1983" w:name="_Toc59017082"/>
      <w:bookmarkEnd w:id="1978"/>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84" w:name="_Hlk14776171"/>
      <w:r w:rsidRPr="00F9618C">
        <w:rPr>
          <w:rFonts w:cs="Courier New"/>
          <w:szCs w:val="16"/>
        </w:rPr>
        <w:t xml:space="preserve">          $ref: 'TS29571_CommonData.yaml#/components/schemas/Uint32'</w:t>
      </w:r>
    </w:p>
    <w:bookmarkEnd w:id="1984"/>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85" w:name="_Hlk33787816"/>
      <w:r w:rsidRPr="00F9618C">
        <w:rPr>
          <w:rFonts w:cs="Courier New"/>
          <w:szCs w:val="16"/>
        </w:rPr>
        <w:t>$ref: '#/components/schemas/TsnQosContainer'</w:t>
      </w:r>
      <w:bookmarkEnd w:id="1985"/>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86"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87"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86"/>
      <w:bookmarkEnd w:id="1987"/>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88" w:name="_Hlk199192231"/>
      <w:r w:rsidRPr="00F9618C">
        <w:rPr>
          <w:rFonts w:cs="Courier New"/>
          <w:szCs w:val="16"/>
        </w:rPr>
        <w:t>qosMonCapRepos</w:t>
      </w:r>
      <w:bookmarkEnd w:id="1988"/>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89" w:name="_Hlk195260714"/>
      <w:r w:rsidR="00B77CC6" w:rsidRPr="00F9618C">
        <w:rPr>
          <w:rFonts w:cs="Courier New"/>
          <w:szCs w:val="16"/>
        </w:rPr>
        <w:t>additionalProperties</w:t>
      </w:r>
      <w:bookmarkEnd w:id="1989"/>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0"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1" w:name="_Hlk195260556"/>
      <w:r>
        <w:rPr>
          <w:rFonts w:cs="Arial"/>
          <w:szCs w:val="18"/>
        </w:rPr>
        <w:t xml:space="preserve"> </w:t>
      </w:r>
      <w:r w:rsidRPr="007373CB">
        <w:rPr>
          <w:rFonts w:cs="Arial"/>
          <w:szCs w:val="18"/>
        </w:rPr>
        <w:t>The key of the map is the attribute</w:t>
      </w:r>
      <w:bookmarkEnd w:id="1991"/>
    </w:p>
    <w:p w14:paraId="2F33DA28" w14:textId="77777777" w:rsidR="00B77CC6" w:rsidRDefault="00B77CC6" w:rsidP="00B77CC6">
      <w:pPr>
        <w:pStyle w:val="PL"/>
        <w:rPr>
          <w:rFonts w:cs="Arial"/>
          <w:szCs w:val="18"/>
        </w:rPr>
      </w:pPr>
      <w:r w:rsidRPr="00F9618C">
        <w:rPr>
          <w:rFonts w:cs="Courier New"/>
          <w:szCs w:val="16"/>
        </w:rPr>
        <w:t xml:space="preserve">            </w:t>
      </w:r>
      <w:bookmarkStart w:id="1992" w:name="_Hlk195260570"/>
      <w:r w:rsidRPr="007373CB">
        <w:rPr>
          <w:rFonts w:cs="Arial"/>
          <w:szCs w:val="18"/>
        </w:rPr>
        <w:t>"capType"</w:t>
      </w:r>
      <w:bookmarkEnd w:id="1992"/>
      <w:r w:rsidRPr="007373CB">
        <w:rPr>
          <w:rFonts w:cs="Arial"/>
          <w:szCs w:val="18"/>
        </w:rPr>
        <w:t>.</w:t>
      </w:r>
    </w:p>
    <w:bookmarkEnd w:id="1990"/>
    <w:p w14:paraId="7344FC81" w14:textId="77777777" w:rsidR="00E33DC6" w:rsidRPr="00F9618C" w:rsidRDefault="00E33DC6" w:rsidP="00E33DC6">
      <w:pPr>
        <w:pStyle w:val="PL"/>
        <w:rPr>
          <w:lang w:eastAsia="zh-CN"/>
        </w:rPr>
      </w:pPr>
      <w:r w:rsidRPr="00F9618C">
        <w:t xml:space="preserve">        </w:t>
      </w:r>
      <w:bookmarkStart w:id="1993"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1993"/>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1994" w:name="_Hlk33787637"/>
      <w:r w:rsidRPr="00F9618C">
        <w:rPr>
          <w:rFonts w:cs="Courier New"/>
          <w:szCs w:val="16"/>
        </w:rPr>
        <w:t>'#/components/schemas/TscPriorityLevel'</w:t>
      </w:r>
      <w:bookmarkEnd w:id="1994"/>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1995" w:name="_Hlk33787705"/>
      <w:r w:rsidRPr="00F9618C">
        <w:rPr>
          <w:rFonts w:cs="Courier New"/>
          <w:szCs w:val="16"/>
        </w:rPr>
        <w:t>$ref: '#/components/schemas/TscPriorityLevelRm'</w:t>
      </w:r>
      <w:bookmarkEnd w:id="1995"/>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1996" w:name="_Hlk197370311"/>
      <w:r>
        <w:t>2000000</w:t>
      </w:r>
      <w:bookmarkEnd w:id="1996"/>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1997"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1997"/>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35EAF75B" w:rsidR="001C4B32" w:rsidRP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- 5GC_HEALTH_MONITOR</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1998" w:name="_Hlk199273801"/>
      <w:r w:rsidRPr="00F9618C">
        <w:t>QosNotifType</w:t>
      </w:r>
      <w:bookmarkEnd w:id="1998"/>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1999" w:name="_Toc129339012"/>
      <w:bookmarkEnd w:id="1977"/>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0" w:name="_Hlk189731865"/>
      <w:r w:rsidRPr="00F9618C">
        <w:t>NotifCap</w:t>
      </w:r>
      <w:r>
        <w:t>Type</w:t>
      </w:r>
      <w:bookmarkEnd w:id="2000"/>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001" w:name="_Toc209476429"/>
      <w:r w:rsidRPr="00F9618C">
        <w:t>Annex B (normative):</w:t>
      </w:r>
      <w:r w:rsidRPr="00F9618C">
        <w:br/>
      </w:r>
      <w:r w:rsidRPr="00F9618C">
        <w:rPr>
          <w:lang w:eastAsia="ja-JP"/>
        </w:rPr>
        <w:t>IMS Related P-CSCF Procedures over N5</w:t>
      </w:r>
      <w:bookmarkEnd w:id="1979"/>
      <w:bookmarkEnd w:id="1980"/>
      <w:bookmarkEnd w:id="1981"/>
      <w:bookmarkEnd w:id="1982"/>
      <w:bookmarkEnd w:id="1983"/>
      <w:bookmarkEnd w:id="1999"/>
      <w:bookmarkEnd w:id="2001"/>
    </w:p>
    <w:p w14:paraId="3595F615" w14:textId="77777777" w:rsidR="00FD0136" w:rsidRPr="00F9618C" w:rsidRDefault="00FD0136">
      <w:pPr>
        <w:pStyle w:val="Heading1"/>
      </w:pPr>
      <w:bookmarkStart w:id="2002" w:name="_Toc28012523"/>
      <w:bookmarkStart w:id="2003" w:name="_Toc36038486"/>
      <w:bookmarkStart w:id="2004" w:name="_Toc45133757"/>
      <w:bookmarkStart w:id="2005" w:name="_Toc51762511"/>
      <w:bookmarkStart w:id="2006" w:name="_Toc59017083"/>
      <w:bookmarkStart w:id="2007" w:name="_Toc129339013"/>
      <w:bookmarkStart w:id="2008" w:name="_Toc209476430"/>
      <w:r w:rsidRPr="00F9618C">
        <w:t>B.1</w:t>
      </w:r>
      <w:r w:rsidRPr="00F9618C">
        <w:tab/>
        <w:t>Provision of Service Information at P-CSCF</w:t>
      </w:r>
      <w:bookmarkEnd w:id="2002"/>
      <w:bookmarkEnd w:id="2003"/>
      <w:bookmarkEnd w:id="2004"/>
      <w:bookmarkEnd w:id="2005"/>
      <w:bookmarkEnd w:id="2006"/>
      <w:bookmarkEnd w:id="2007"/>
      <w:bookmarkEnd w:id="2008"/>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09" w:name="_Toc28012524"/>
      <w:bookmarkStart w:id="2010" w:name="_Toc36038487"/>
      <w:bookmarkStart w:id="2011" w:name="_Toc45133758"/>
      <w:bookmarkStart w:id="2012" w:name="_Toc51762512"/>
      <w:bookmarkStart w:id="2013" w:name="_Toc59017084"/>
      <w:bookmarkStart w:id="2014" w:name="_Toc129339014"/>
      <w:bookmarkStart w:id="2015" w:name="_Toc209476431"/>
      <w:r w:rsidRPr="00F9618C">
        <w:t>B.2</w:t>
      </w:r>
      <w:r w:rsidRPr="00F9618C">
        <w:tab/>
        <w:t>Enabling of IP Flows</w:t>
      </w:r>
      <w:bookmarkEnd w:id="2009"/>
      <w:bookmarkEnd w:id="2010"/>
      <w:bookmarkEnd w:id="2011"/>
      <w:bookmarkEnd w:id="2012"/>
      <w:bookmarkEnd w:id="2013"/>
      <w:bookmarkEnd w:id="2014"/>
      <w:bookmarkEnd w:id="2015"/>
    </w:p>
    <w:p w14:paraId="4944D6DB" w14:textId="77777777" w:rsidR="00FD0136" w:rsidRPr="00F9618C" w:rsidRDefault="00FD0136">
      <w:pPr>
        <w:pStyle w:val="Heading2"/>
        <w:rPr>
          <w:lang w:eastAsia="ja-JP"/>
        </w:rPr>
      </w:pPr>
      <w:bookmarkStart w:id="2016" w:name="_Toc28012525"/>
      <w:bookmarkStart w:id="2017" w:name="_Toc36038488"/>
      <w:bookmarkStart w:id="2018" w:name="_Toc45133759"/>
      <w:bookmarkStart w:id="2019" w:name="_Toc51762513"/>
      <w:bookmarkStart w:id="2020" w:name="_Toc59017085"/>
      <w:bookmarkStart w:id="2021" w:name="_Toc129339015"/>
      <w:bookmarkStart w:id="2022" w:name="_Toc209476432"/>
      <w:r w:rsidRPr="00F9618C">
        <w:t>B.</w:t>
      </w:r>
      <w:r w:rsidRPr="00F9618C">
        <w:rPr>
          <w:lang w:eastAsia="ja-JP"/>
        </w:rPr>
        <w:t>2</w:t>
      </w:r>
      <w:r w:rsidRPr="00F9618C">
        <w:t>.</w:t>
      </w:r>
      <w:r w:rsidRPr="00F9618C">
        <w:rPr>
          <w:lang w:eastAsia="ja-JP"/>
        </w:rPr>
        <w:t>1</w:t>
      </w:r>
      <w:r w:rsidRPr="00F9618C">
        <w:tab/>
        <w:t>General</w:t>
      </w:r>
      <w:bookmarkEnd w:id="2016"/>
      <w:bookmarkEnd w:id="2017"/>
      <w:bookmarkEnd w:id="2018"/>
      <w:bookmarkEnd w:id="2019"/>
      <w:bookmarkEnd w:id="2020"/>
      <w:bookmarkEnd w:id="2021"/>
      <w:bookmarkEnd w:id="2022"/>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23" w:name="_Toc28012526"/>
      <w:bookmarkStart w:id="2024" w:name="_Toc36038489"/>
      <w:bookmarkStart w:id="2025" w:name="_Toc45133760"/>
      <w:bookmarkStart w:id="2026" w:name="_Toc51762514"/>
      <w:bookmarkStart w:id="2027" w:name="_Toc59017086"/>
      <w:bookmarkStart w:id="2028" w:name="_Toc129339016"/>
      <w:bookmarkStart w:id="2029" w:name="_Toc209476433"/>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23"/>
      <w:bookmarkEnd w:id="2024"/>
      <w:bookmarkEnd w:id="2025"/>
      <w:bookmarkEnd w:id="2026"/>
      <w:bookmarkEnd w:id="2027"/>
      <w:bookmarkEnd w:id="2028"/>
      <w:bookmarkEnd w:id="2029"/>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0" w:name="_Toc28012527"/>
      <w:bookmarkStart w:id="2031" w:name="_Toc36038490"/>
      <w:bookmarkStart w:id="2032" w:name="_Toc45133761"/>
      <w:bookmarkStart w:id="2033" w:name="_Toc51762515"/>
      <w:bookmarkStart w:id="2034" w:name="_Toc59017087"/>
      <w:bookmarkStart w:id="2035" w:name="_Toc129339017"/>
      <w:bookmarkStart w:id="2036" w:name="_Toc209476434"/>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0"/>
      <w:bookmarkEnd w:id="2031"/>
      <w:bookmarkEnd w:id="2032"/>
      <w:bookmarkEnd w:id="2033"/>
      <w:bookmarkEnd w:id="2034"/>
      <w:bookmarkEnd w:id="2035"/>
      <w:bookmarkEnd w:id="2036"/>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37" w:name="_Toc28012528"/>
      <w:bookmarkStart w:id="2038" w:name="_Toc36038491"/>
      <w:bookmarkStart w:id="2039" w:name="_Toc45133762"/>
      <w:bookmarkStart w:id="2040" w:name="_Toc51762516"/>
      <w:bookmarkStart w:id="2041" w:name="_Toc59017088"/>
      <w:bookmarkStart w:id="2042" w:name="_Toc129339018"/>
      <w:bookmarkStart w:id="2043" w:name="_Toc209476435"/>
      <w:r w:rsidRPr="00F9618C">
        <w:t>B.3</w:t>
      </w:r>
      <w:r w:rsidRPr="00F9618C">
        <w:tab/>
        <w:t>Support for SIP forking</w:t>
      </w:r>
      <w:bookmarkEnd w:id="2037"/>
      <w:bookmarkEnd w:id="2038"/>
      <w:bookmarkEnd w:id="2039"/>
      <w:bookmarkEnd w:id="2040"/>
      <w:bookmarkEnd w:id="2041"/>
      <w:bookmarkEnd w:id="2042"/>
      <w:bookmarkEnd w:id="2043"/>
    </w:p>
    <w:p w14:paraId="3C1B222B" w14:textId="77777777" w:rsidR="00A7198B" w:rsidRPr="00F9618C" w:rsidRDefault="00A7198B" w:rsidP="00A7198B">
      <w:pPr>
        <w:pStyle w:val="Heading2"/>
      </w:pPr>
      <w:bookmarkStart w:id="2044" w:name="_Toc129339019"/>
      <w:bookmarkStart w:id="2045" w:name="_Toc209476436"/>
      <w:r w:rsidRPr="00F9618C">
        <w:t>B.3.0</w:t>
      </w:r>
      <w:r w:rsidRPr="00F9618C">
        <w:tab/>
        <w:t>General</w:t>
      </w:r>
      <w:bookmarkEnd w:id="2044"/>
      <w:bookmarkEnd w:id="2045"/>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46" w:name="_Toc28012529"/>
      <w:bookmarkStart w:id="2047" w:name="_Toc36038492"/>
      <w:bookmarkStart w:id="2048" w:name="_Toc45133763"/>
      <w:bookmarkStart w:id="2049" w:name="_Toc51762517"/>
      <w:bookmarkStart w:id="2050" w:name="_Toc59017089"/>
      <w:bookmarkStart w:id="2051" w:name="_Toc129339020"/>
      <w:bookmarkStart w:id="2052" w:name="_Toc209476437"/>
      <w:r w:rsidRPr="00F9618C">
        <w:rPr>
          <w:lang w:eastAsia="ja-JP"/>
        </w:rPr>
        <w:t>B.3.1</w:t>
      </w:r>
      <w:r w:rsidRPr="00F9618C">
        <w:rPr>
          <w:lang w:eastAsia="ja-JP"/>
        </w:rPr>
        <w:tab/>
        <w:t>PCC rule provisioning for early media for forked responses</w:t>
      </w:r>
      <w:bookmarkEnd w:id="2046"/>
      <w:bookmarkEnd w:id="2047"/>
      <w:bookmarkEnd w:id="2048"/>
      <w:bookmarkEnd w:id="2049"/>
      <w:bookmarkEnd w:id="2050"/>
      <w:bookmarkEnd w:id="2051"/>
      <w:bookmarkEnd w:id="2052"/>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53" w:name="_Toc28012530"/>
      <w:bookmarkStart w:id="2054" w:name="_Toc36038493"/>
      <w:bookmarkStart w:id="2055" w:name="_Toc45133764"/>
      <w:bookmarkStart w:id="2056" w:name="_Toc51762518"/>
      <w:bookmarkStart w:id="2057" w:name="_Toc59017090"/>
      <w:bookmarkStart w:id="2058" w:name="_Toc129339021"/>
      <w:bookmarkStart w:id="2059" w:name="_Toc209476438"/>
      <w:r w:rsidRPr="00F9618C">
        <w:rPr>
          <w:lang w:eastAsia="ja-JP"/>
        </w:rPr>
        <w:t>B.3.2</w:t>
      </w:r>
      <w:r w:rsidRPr="00F9618C">
        <w:rPr>
          <w:lang w:eastAsia="ja-JP"/>
        </w:rPr>
        <w:tab/>
        <w:t>Updating the provisioned PCC rules at the final answer</w:t>
      </w:r>
      <w:bookmarkEnd w:id="2053"/>
      <w:bookmarkEnd w:id="2054"/>
      <w:bookmarkEnd w:id="2055"/>
      <w:bookmarkEnd w:id="2056"/>
      <w:bookmarkEnd w:id="2057"/>
      <w:bookmarkEnd w:id="2058"/>
      <w:bookmarkEnd w:id="2059"/>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0" w:name="_Toc28012531"/>
      <w:bookmarkStart w:id="2061" w:name="_Toc36038494"/>
      <w:bookmarkStart w:id="2062" w:name="_Toc45133765"/>
      <w:bookmarkStart w:id="2063" w:name="_Toc51762519"/>
      <w:bookmarkStart w:id="2064" w:name="_Toc59017091"/>
      <w:bookmarkStart w:id="2065" w:name="_Toc129339022"/>
      <w:bookmarkStart w:id="2066" w:name="_Toc209476439"/>
      <w:r w:rsidRPr="00F9618C">
        <w:t>B.4</w:t>
      </w:r>
      <w:r w:rsidRPr="00F9618C">
        <w:tab/>
        <w:t>Notification of AF Signalling Transmission Path Status</w:t>
      </w:r>
      <w:bookmarkEnd w:id="2060"/>
      <w:bookmarkEnd w:id="2061"/>
      <w:bookmarkEnd w:id="2062"/>
      <w:bookmarkEnd w:id="2063"/>
      <w:bookmarkEnd w:id="2064"/>
      <w:bookmarkEnd w:id="2065"/>
      <w:bookmarkEnd w:id="2066"/>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67" w:name="_Toc28012532"/>
      <w:bookmarkStart w:id="2068" w:name="_Toc36038495"/>
      <w:bookmarkStart w:id="2069" w:name="_Toc45133766"/>
      <w:bookmarkStart w:id="2070" w:name="_Toc51762520"/>
      <w:bookmarkStart w:id="2071" w:name="_Toc59017092"/>
      <w:bookmarkStart w:id="2072" w:name="_Toc129339023"/>
      <w:bookmarkStart w:id="2073" w:name="_Toc209476440"/>
      <w:r w:rsidRPr="00F9618C">
        <w:t>B.5</w:t>
      </w:r>
      <w:r w:rsidRPr="00F9618C">
        <w:tab/>
        <w:t>Indication of Emergency Registration and Session Establishment</w:t>
      </w:r>
      <w:bookmarkEnd w:id="2067"/>
      <w:bookmarkEnd w:id="2068"/>
      <w:bookmarkEnd w:id="2069"/>
      <w:bookmarkEnd w:id="2070"/>
      <w:bookmarkEnd w:id="2071"/>
      <w:bookmarkEnd w:id="2072"/>
      <w:bookmarkEnd w:id="2073"/>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74" w:name="_Toc28012533"/>
      <w:bookmarkStart w:id="2075" w:name="_Toc36038496"/>
      <w:bookmarkStart w:id="2076" w:name="_Toc45133767"/>
      <w:bookmarkStart w:id="2077" w:name="_Toc51762521"/>
      <w:bookmarkStart w:id="2078" w:name="_Toc59017093"/>
      <w:bookmarkStart w:id="2079" w:name="_Toc129339024"/>
      <w:bookmarkStart w:id="2080" w:name="_Toc209476441"/>
      <w:r w:rsidRPr="00F9618C">
        <w:t>B.</w:t>
      </w:r>
      <w:r w:rsidRPr="00F9618C">
        <w:rPr>
          <w:rFonts w:eastAsia="Batang"/>
          <w:lang w:eastAsia="ko-KR"/>
        </w:rPr>
        <w:t>6</w:t>
      </w:r>
      <w:r w:rsidRPr="00F9618C">
        <w:tab/>
        <w:t>Support for Early Session disposition SDP</w:t>
      </w:r>
      <w:bookmarkEnd w:id="2074"/>
      <w:bookmarkEnd w:id="2075"/>
      <w:bookmarkEnd w:id="2076"/>
      <w:bookmarkEnd w:id="2077"/>
      <w:bookmarkEnd w:id="2078"/>
      <w:bookmarkEnd w:id="2079"/>
      <w:bookmarkEnd w:id="2080"/>
    </w:p>
    <w:p w14:paraId="240478A9" w14:textId="77777777" w:rsidR="00FD0136" w:rsidRPr="00F9618C" w:rsidRDefault="00FD0136">
      <w:pPr>
        <w:pStyle w:val="Heading2"/>
        <w:rPr>
          <w:lang w:eastAsia="ja-JP"/>
        </w:rPr>
      </w:pPr>
      <w:bookmarkStart w:id="2081" w:name="_Toc28012534"/>
      <w:bookmarkStart w:id="2082" w:name="_Toc36038497"/>
      <w:bookmarkStart w:id="2083" w:name="_Toc45133768"/>
      <w:bookmarkStart w:id="2084" w:name="_Toc51762522"/>
      <w:bookmarkStart w:id="2085" w:name="_Toc59017094"/>
      <w:bookmarkStart w:id="2086" w:name="_Toc129339025"/>
      <w:bookmarkStart w:id="2087" w:name="_Toc209476442"/>
      <w:r w:rsidRPr="00F9618C">
        <w:rPr>
          <w:lang w:eastAsia="ja-JP"/>
        </w:rPr>
        <w:t>B.6.1</w:t>
      </w:r>
      <w:r w:rsidRPr="00F9618C">
        <w:rPr>
          <w:lang w:eastAsia="ja-JP"/>
        </w:rPr>
        <w:tab/>
        <w:t>General</w:t>
      </w:r>
      <w:bookmarkEnd w:id="2081"/>
      <w:bookmarkEnd w:id="2082"/>
      <w:bookmarkEnd w:id="2083"/>
      <w:bookmarkEnd w:id="2084"/>
      <w:bookmarkEnd w:id="2085"/>
      <w:bookmarkEnd w:id="2086"/>
      <w:bookmarkEnd w:id="2087"/>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88" w:name="_Toc28012535"/>
      <w:bookmarkStart w:id="2089" w:name="_Toc36038498"/>
      <w:bookmarkStart w:id="2090" w:name="_Toc45133769"/>
      <w:bookmarkStart w:id="2091" w:name="_Toc51762523"/>
      <w:bookmarkStart w:id="2092" w:name="_Toc59017095"/>
      <w:bookmarkStart w:id="2093" w:name="_Toc129339026"/>
      <w:bookmarkStart w:id="2094" w:name="_Toc209476443"/>
      <w:r w:rsidRPr="00F9618C">
        <w:rPr>
          <w:lang w:eastAsia="ja-JP"/>
        </w:rPr>
        <w:t>B.6.2</w:t>
      </w:r>
      <w:r w:rsidRPr="00F9618C">
        <w:rPr>
          <w:lang w:eastAsia="ja-JP"/>
        </w:rPr>
        <w:tab/>
        <w:t>Service Information Provisioning for Early Media</w:t>
      </w:r>
      <w:bookmarkEnd w:id="2088"/>
      <w:bookmarkEnd w:id="2089"/>
      <w:bookmarkEnd w:id="2090"/>
      <w:bookmarkEnd w:id="2091"/>
      <w:bookmarkEnd w:id="2092"/>
      <w:bookmarkEnd w:id="2093"/>
      <w:bookmarkEnd w:id="2094"/>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095" w:name="_Toc28012536"/>
      <w:bookmarkStart w:id="2096" w:name="_Toc36038499"/>
      <w:bookmarkStart w:id="2097" w:name="_Toc45133770"/>
      <w:bookmarkStart w:id="2098" w:name="_Toc51762524"/>
      <w:bookmarkStart w:id="2099" w:name="_Toc59017096"/>
      <w:bookmarkStart w:id="2100" w:name="_Toc129339027"/>
      <w:bookmarkStart w:id="2101" w:name="_Toc209476444"/>
      <w:r w:rsidRPr="00F9618C">
        <w:rPr>
          <w:lang w:eastAsia="ja-JP"/>
        </w:rPr>
        <w:t>B.6.3</w:t>
      </w:r>
      <w:r w:rsidRPr="00F9618C">
        <w:rPr>
          <w:lang w:eastAsia="ja-JP"/>
        </w:rPr>
        <w:tab/>
        <w:t>Updating the Provisioned Service Information when Dialogue is established</w:t>
      </w:r>
      <w:bookmarkEnd w:id="2095"/>
      <w:bookmarkEnd w:id="2096"/>
      <w:bookmarkEnd w:id="2097"/>
      <w:bookmarkEnd w:id="2098"/>
      <w:bookmarkEnd w:id="2099"/>
      <w:bookmarkEnd w:id="2100"/>
      <w:bookmarkEnd w:id="2101"/>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02" w:name="_Toc28012537"/>
      <w:bookmarkStart w:id="2103" w:name="_Toc36038500"/>
      <w:bookmarkStart w:id="2104" w:name="_Toc45133771"/>
      <w:bookmarkStart w:id="2105" w:name="_Toc51762525"/>
      <w:bookmarkStart w:id="2106" w:name="_Toc59017097"/>
      <w:bookmarkStart w:id="2107" w:name="_Toc129339028"/>
      <w:bookmarkStart w:id="2108" w:name="_Toc209476445"/>
      <w:r w:rsidRPr="00F9618C">
        <w:t>B.7</w:t>
      </w:r>
      <w:r w:rsidRPr="00F9618C">
        <w:tab/>
        <w:t>Provision of Signalling Flow Information at P-CSCF</w:t>
      </w:r>
      <w:bookmarkEnd w:id="2102"/>
      <w:bookmarkEnd w:id="2103"/>
      <w:bookmarkEnd w:id="2104"/>
      <w:bookmarkEnd w:id="2105"/>
      <w:bookmarkEnd w:id="2106"/>
      <w:bookmarkEnd w:id="2107"/>
      <w:bookmarkEnd w:id="2108"/>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09" w:name="_Toc28012538"/>
      <w:bookmarkStart w:id="2110" w:name="_Toc36038501"/>
      <w:bookmarkStart w:id="2111" w:name="_Toc45133772"/>
      <w:bookmarkStart w:id="2112" w:name="_Toc51762526"/>
      <w:bookmarkStart w:id="2113" w:name="_Toc59017098"/>
      <w:bookmarkStart w:id="2114" w:name="_Toc129339029"/>
      <w:bookmarkStart w:id="2115" w:name="_Toc209476446"/>
      <w:r w:rsidRPr="00F9618C">
        <w:t>B.8</w:t>
      </w:r>
      <w:r w:rsidRPr="00F9618C">
        <w:tab/>
        <w:t>Retrieval of network provided location information</w:t>
      </w:r>
      <w:bookmarkEnd w:id="2109"/>
      <w:bookmarkEnd w:id="2110"/>
      <w:bookmarkEnd w:id="2111"/>
      <w:bookmarkEnd w:id="2112"/>
      <w:bookmarkEnd w:id="2113"/>
      <w:bookmarkEnd w:id="2114"/>
      <w:bookmarkEnd w:id="2115"/>
    </w:p>
    <w:p w14:paraId="5B1221A4" w14:textId="77777777" w:rsidR="00FD0136" w:rsidRPr="00F9618C" w:rsidRDefault="00FD0136">
      <w:pPr>
        <w:pStyle w:val="Heading2"/>
      </w:pPr>
      <w:bookmarkStart w:id="2116" w:name="_Toc28012539"/>
      <w:bookmarkStart w:id="2117" w:name="_Toc36038502"/>
      <w:bookmarkStart w:id="2118" w:name="_Toc45133773"/>
      <w:bookmarkStart w:id="2119" w:name="_Toc51762527"/>
      <w:bookmarkStart w:id="2120" w:name="_Toc59017099"/>
      <w:bookmarkStart w:id="2121" w:name="_Toc129339030"/>
      <w:bookmarkStart w:id="2122" w:name="_Toc209476447"/>
      <w:r w:rsidRPr="00F9618C">
        <w:t>B.8.1</w:t>
      </w:r>
      <w:r w:rsidRPr="00F9618C">
        <w:tab/>
        <w:t>General</w:t>
      </w:r>
      <w:bookmarkEnd w:id="2116"/>
      <w:bookmarkEnd w:id="2117"/>
      <w:bookmarkEnd w:id="2118"/>
      <w:bookmarkEnd w:id="2119"/>
      <w:bookmarkEnd w:id="2120"/>
      <w:bookmarkEnd w:id="2121"/>
      <w:bookmarkEnd w:id="2122"/>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23" w:name="_Toc28012540"/>
      <w:bookmarkStart w:id="2124" w:name="_Toc36038503"/>
      <w:bookmarkStart w:id="2125" w:name="_Toc45133774"/>
      <w:bookmarkStart w:id="2126" w:name="_Toc51762528"/>
      <w:bookmarkStart w:id="2127"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28"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29" w:name="_Toc209476448"/>
      <w:r w:rsidRPr="00F9618C">
        <w:t>B.8.2</w:t>
      </w:r>
      <w:r w:rsidRPr="00F9618C">
        <w:tab/>
        <w:t>Retrieval of network provided location information at originating P-CSCF for inclusion in SIP Request</w:t>
      </w:r>
      <w:bookmarkEnd w:id="2123"/>
      <w:bookmarkEnd w:id="2124"/>
      <w:bookmarkEnd w:id="2125"/>
      <w:bookmarkEnd w:id="2126"/>
      <w:bookmarkEnd w:id="2127"/>
      <w:bookmarkEnd w:id="2128"/>
      <w:bookmarkEnd w:id="2129"/>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0" w:name="_Toc28012541"/>
      <w:bookmarkStart w:id="2131" w:name="_Toc36038504"/>
      <w:bookmarkStart w:id="2132" w:name="_Toc45133775"/>
      <w:bookmarkStart w:id="2133" w:name="_Toc51762529"/>
      <w:bookmarkStart w:id="2134"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35" w:name="_Toc129339032"/>
      <w:bookmarkStart w:id="2136" w:name="_Toc209476449"/>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0"/>
      <w:bookmarkEnd w:id="2131"/>
      <w:bookmarkEnd w:id="2132"/>
      <w:bookmarkEnd w:id="2133"/>
      <w:bookmarkEnd w:id="2134"/>
      <w:bookmarkEnd w:id="2135"/>
      <w:bookmarkEnd w:id="2136"/>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37" w:name="_Toc28012542"/>
      <w:bookmarkStart w:id="2138" w:name="_Toc36038505"/>
      <w:bookmarkStart w:id="2139" w:name="_Toc45133776"/>
      <w:bookmarkStart w:id="2140" w:name="_Toc51762530"/>
      <w:bookmarkStart w:id="2141" w:name="_Toc59017102"/>
      <w:bookmarkStart w:id="2142" w:name="_Toc129339033"/>
      <w:bookmarkStart w:id="2143" w:name="_Toc209476450"/>
      <w:r w:rsidRPr="00F9618C">
        <w:t>B.8.4</w:t>
      </w:r>
      <w:r w:rsidRPr="00F9618C">
        <w:tab/>
        <w:t>Retrieval of network provided location information at terminating P-CSCF</w:t>
      </w:r>
      <w:bookmarkEnd w:id="2137"/>
      <w:bookmarkEnd w:id="2138"/>
      <w:bookmarkEnd w:id="2139"/>
      <w:bookmarkEnd w:id="2140"/>
      <w:bookmarkEnd w:id="2141"/>
      <w:bookmarkEnd w:id="2142"/>
      <w:bookmarkEnd w:id="2143"/>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44" w:name="_Toc36038506"/>
      <w:bookmarkStart w:id="2145" w:name="_Toc45133777"/>
      <w:bookmarkStart w:id="2146" w:name="_Toc51762531"/>
      <w:bookmarkStart w:id="2147" w:name="_Toc59017103"/>
      <w:bookmarkStart w:id="2148"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49" w:name="_Toc129339034"/>
      <w:bookmarkStart w:id="2150" w:name="_Toc209476451"/>
      <w:r w:rsidRPr="00F9618C">
        <w:t>B.</w:t>
      </w:r>
      <w:r w:rsidRPr="00F9618C">
        <w:rPr>
          <w:rFonts w:eastAsia="Batang"/>
          <w:lang w:eastAsia="ko-KR"/>
        </w:rPr>
        <w:t>8</w:t>
      </w:r>
      <w:r w:rsidRPr="00F9618C">
        <w:t>.5</w:t>
      </w:r>
      <w:r w:rsidRPr="00F9618C">
        <w:tab/>
        <w:t>Provisioning of network provided location information at SIP session release</w:t>
      </w:r>
      <w:bookmarkEnd w:id="2144"/>
      <w:bookmarkEnd w:id="2145"/>
      <w:bookmarkEnd w:id="2146"/>
      <w:bookmarkEnd w:id="2147"/>
      <w:bookmarkEnd w:id="2149"/>
      <w:bookmarkEnd w:id="2150"/>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1" w:name="_Toc129339035"/>
      <w:bookmarkStart w:id="2152" w:name="_Toc209476452"/>
      <w:bookmarkStart w:id="2153" w:name="_Toc36038507"/>
      <w:bookmarkStart w:id="2154" w:name="_Toc45133778"/>
      <w:bookmarkStart w:id="2155" w:name="_Toc51762532"/>
      <w:bookmarkStart w:id="2156" w:name="_Toc59017104"/>
      <w:r w:rsidRPr="00F9618C">
        <w:t>B.</w:t>
      </w:r>
      <w:r w:rsidRPr="00F9618C">
        <w:rPr>
          <w:rFonts w:eastAsia="Batang"/>
          <w:lang w:eastAsia="ko-KR"/>
        </w:rPr>
        <w:t>8</w:t>
      </w:r>
      <w:r w:rsidRPr="00F9618C">
        <w:t>.6</w:t>
      </w:r>
      <w:r w:rsidRPr="00F9618C">
        <w:tab/>
        <w:t>Provisioning of network provided location information at mid call</w:t>
      </w:r>
      <w:bookmarkEnd w:id="2151"/>
      <w:bookmarkEnd w:id="2152"/>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57" w:name="_Toc129339036"/>
      <w:bookmarkStart w:id="2158" w:name="_Toc209476453"/>
      <w:r w:rsidRPr="00F9618C">
        <w:t>B.9</w:t>
      </w:r>
      <w:r w:rsidRPr="00F9618C">
        <w:tab/>
        <w:t>Resource Sharing</w:t>
      </w:r>
      <w:bookmarkEnd w:id="2148"/>
      <w:bookmarkEnd w:id="2153"/>
      <w:bookmarkEnd w:id="2154"/>
      <w:bookmarkEnd w:id="2155"/>
      <w:bookmarkEnd w:id="2156"/>
      <w:bookmarkEnd w:id="2157"/>
      <w:bookmarkEnd w:id="2158"/>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59" w:name="_Toc28012544"/>
      <w:bookmarkStart w:id="2160" w:name="_Toc36038508"/>
      <w:bookmarkStart w:id="2161" w:name="_Toc45133779"/>
      <w:bookmarkStart w:id="2162" w:name="_Toc51762533"/>
      <w:bookmarkStart w:id="2163" w:name="_Toc59017105"/>
      <w:bookmarkStart w:id="2164" w:name="_Toc129339037"/>
      <w:bookmarkStart w:id="2165" w:name="_Toc209476454"/>
      <w:r w:rsidRPr="00F9618C">
        <w:rPr>
          <w:lang w:eastAsia="es-ES"/>
        </w:rPr>
        <w:t>B.10</w:t>
      </w:r>
      <w:r w:rsidRPr="00F9618C">
        <w:rPr>
          <w:lang w:eastAsia="es-ES"/>
        </w:rPr>
        <w:tab/>
        <w:t>Handling of MCPTT priority call</w:t>
      </w:r>
      <w:bookmarkEnd w:id="2159"/>
      <w:bookmarkEnd w:id="2160"/>
      <w:bookmarkEnd w:id="2161"/>
      <w:bookmarkEnd w:id="2162"/>
      <w:bookmarkEnd w:id="2163"/>
      <w:bookmarkEnd w:id="2164"/>
      <w:bookmarkEnd w:id="2165"/>
    </w:p>
    <w:p w14:paraId="47BCC263" w14:textId="77777777" w:rsidR="00FD0136" w:rsidRPr="00F9618C" w:rsidRDefault="00FD0136">
      <w:pPr>
        <w:pStyle w:val="Heading2"/>
        <w:rPr>
          <w:lang w:eastAsia="es-ES"/>
        </w:rPr>
      </w:pPr>
      <w:bookmarkStart w:id="2166" w:name="_Toc28012545"/>
      <w:bookmarkStart w:id="2167" w:name="_Toc36038509"/>
      <w:bookmarkStart w:id="2168" w:name="_Toc45133780"/>
      <w:bookmarkStart w:id="2169" w:name="_Toc51762534"/>
      <w:bookmarkStart w:id="2170" w:name="_Toc59017106"/>
      <w:bookmarkStart w:id="2171" w:name="_Toc129339038"/>
      <w:bookmarkStart w:id="2172" w:name="_Toc209476455"/>
      <w:r w:rsidRPr="00F9618C">
        <w:rPr>
          <w:lang w:eastAsia="es-ES"/>
        </w:rPr>
        <w:t>B.10.1</w:t>
      </w:r>
      <w:r w:rsidRPr="00F9618C">
        <w:rPr>
          <w:lang w:eastAsia="es-ES"/>
        </w:rPr>
        <w:tab/>
        <w:t>General</w:t>
      </w:r>
      <w:bookmarkEnd w:id="2166"/>
      <w:bookmarkEnd w:id="2167"/>
      <w:bookmarkEnd w:id="2168"/>
      <w:bookmarkEnd w:id="2169"/>
      <w:bookmarkEnd w:id="2170"/>
      <w:bookmarkEnd w:id="2171"/>
      <w:bookmarkEnd w:id="2172"/>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73"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73"/>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74" w:name="_Hlk15403079"/>
      <w:r w:rsidRPr="00F9618C">
        <w:t>which is provided by the P-CSCF in the "afAppId" attribute in the Npcf_PolicyAuthorization_Create request sent to PCF.</w:t>
      </w:r>
      <w:bookmarkEnd w:id="2174"/>
    </w:p>
    <w:p w14:paraId="4CAD39C5" w14:textId="77777777" w:rsidR="00FD0136" w:rsidRPr="00F9618C" w:rsidRDefault="00FD0136">
      <w:pPr>
        <w:pStyle w:val="Heading2"/>
        <w:rPr>
          <w:lang w:eastAsia="es-ES"/>
        </w:rPr>
      </w:pPr>
      <w:bookmarkStart w:id="2175" w:name="_Toc28012546"/>
      <w:bookmarkStart w:id="2176" w:name="_Toc36038510"/>
      <w:bookmarkStart w:id="2177" w:name="_Toc45133781"/>
      <w:bookmarkStart w:id="2178" w:name="_Toc51762535"/>
      <w:bookmarkStart w:id="2179" w:name="_Toc59017107"/>
      <w:bookmarkStart w:id="2180" w:name="_Toc129339039"/>
      <w:bookmarkStart w:id="2181" w:name="_Toc209476456"/>
      <w:r w:rsidRPr="00F9618C">
        <w:rPr>
          <w:lang w:eastAsia="es-ES"/>
        </w:rPr>
        <w:t>B.10.2</w:t>
      </w:r>
      <w:r w:rsidRPr="00F9618C">
        <w:rPr>
          <w:lang w:eastAsia="es-ES"/>
        </w:rPr>
        <w:tab/>
        <w:t>Determination of MCPTT priority parameter values</w:t>
      </w:r>
      <w:bookmarkEnd w:id="2175"/>
      <w:bookmarkEnd w:id="2176"/>
      <w:bookmarkEnd w:id="2177"/>
      <w:bookmarkEnd w:id="2178"/>
      <w:bookmarkEnd w:id="2179"/>
      <w:bookmarkEnd w:id="2180"/>
      <w:bookmarkEnd w:id="2181"/>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82" w:name="_Hlk15403149"/>
      <w:r w:rsidRPr="00F9618C">
        <w:t>include the "mcpttId" attribute and the "resPrio" attribute in the corresponding Npcf_PolicyAuthorization service operation towards the PCF</w:t>
      </w:r>
      <w:bookmarkEnd w:id="2182"/>
      <w:r w:rsidRPr="00F9618C">
        <w:t>.</w:t>
      </w:r>
    </w:p>
    <w:p w14:paraId="642A0F00" w14:textId="77777777" w:rsidR="00FD0136" w:rsidRPr="00F9618C" w:rsidRDefault="00FD0136">
      <w:bookmarkStart w:id="2183" w:name="_Hlk15403179"/>
      <w:r w:rsidRPr="00F9618C">
        <w:t>The "mcpttId" attribute shall include the namespace defined for MCPTT as received within the Resource-Priority header field.</w:t>
      </w:r>
    </w:p>
    <w:bookmarkEnd w:id="2183"/>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84"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84"/>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85" w:name="_Toc28012547"/>
      <w:bookmarkStart w:id="2186" w:name="_Toc36038511"/>
      <w:bookmarkStart w:id="2187" w:name="_Toc45133782"/>
      <w:bookmarkStart w:id="2188" w:name="_Toc51762536"/>
      <w:bookmarkStart w:id="2189" w:name="_Toc59017108"/>
      <w:bookmarkStart w:id="2190" w:name="_Toc129339040"/>
      <w:bookmarkStart w:id="2191" w:name="_Toc209476457"/>
      <w:r w:rsidRPr="00F9618C">
        <w:t>B.11</w:t>
      </w:r>
      <w:r w:rsidRPr="00F9618C">
        <w:tab/>
        <w:t>Handling of MCVideo priority call</w:t>
      </w:r>
      <w:bookmarkEnd w:id="2185"/>
      <w:bookmarkEnd w:id="2186"/>
      <w:bookmarkEnd w:id="2187"/>
      <w:bookmarkEnd w:id="2188"/>
      <w:bookmarkEnd w:id="2189"/>
      <w:bookmarkEnd w:id="2190"/>
      <w:bookmarkEnd w:id="2191"/>
    </w:p>
    <w:p w14:paraId="3624A862" w14:textId="77777777" w:rsidR="00FD0136" w:rsidRPr="00F9618C" w:rsidRDefault="00FD0136">
      <w:pPr>
        <w:pStyle w:val="Heading2"/>
      </w:pPr>
      <w:bookmarkStart w:id="2192" w:name="_Toc28012548"/>
      <w:bookmarkStart w:id="2193" w:name="_Toc36038512"/>
      <w:bookmarkStart w:id="2194" w:name="_Toc45133783"/>
      <w:bookmarkStart w:id="2195" w:name="_Toc51762537"/>
      <w:bookmarkStart w:id="2196" w:name="_Toc59017109"/>
      <w:bookmarkStart w:id="2197" w:name="_Toc129339041"/>
      <w:bookmarkStart w:id="2198" w:name="_Toc209476458"/>
      <w:r w:rsidRPr="00F9618C">
        <w:t>B.11.1</w:t>
      </w:r>
      <w:r w:rsidRPr="00F9618C">
        <w:tab/>
        <w:t>General</w:t>
      </w:r>
      <w:bookmarkEnd w:id="2192"/>
      <w:bookmarkEnd w:id="2193"/>
      <w:bookmarkEnd w:id="2194"/>
      <w:bookmarkEnd w:id="2195"/>
      <w:bookmarkEnd w:id="2196"/>
      <w:bookmarkEnd w:id="2197"/>
      <w:bookmarkEnd w:id="2198"/>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199" w:name="_Toc28012549"/>
      <w:bookmarkStart w:id="2200" w:name="_Toc36038513"/>
      <w:bookmarkStart w:id="2201" w:name="_Toc45133784"/>
      <w:bookmarkStart w:id="2202" w:name="_Toc51762538"/>
      <w:bookmarkStart w:id="2203" w:name="_Toc59017110"/>
      <w:bookmarkStart w:id="2204" w:name="_Toc129339042"/>
      <w:bookmarkStart w:id="2205" w:name="_Toc209476459"/>
      <w:r w:rsidRPr="00F9618C">
        <w:t>B.11.2</w:t>
      </w:r>
      <w:r w:rsidRPr="00F9618C">
        <w:tab/>
        <w:t>Determination of MCVideo priority parameter values</w:t>
      </w:r>
      <w:bookmarkEnd w:id="2199"/>
      <w:bookmarkEnd w:id="2200"/>
      <w:bookmarkEnd w:id="2201"/>
      <w:bookmarkEnd w:id="2202"/>
      <w:bookmarkEnd w:id="2203"/>
      <w:bookmarkEnd w:id="2204"/>
      <w:bookmarkEnd w:id="2205"/>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06" w:name="_Toc28012550"/>
      <w:bookmarkStart w:id="2207" w:name="_Toc36038514"/>
      <w:bookmarkStart w:id="2208" w:name="_Toc45133785"/>
      <w:bookmarkStart w:id="2209" w:name="_Toc51762539"/>
      <w:bookmarkStart w:id="2210" w:name="_Toc59017111"/>
      <w:bookmarkStart w:id="2211" w:name="_Toc129339043"/>
      <w:bookmarkStart w:id="2212" w:name="_Toc209476460"/>
      <w:r w:rsidRPr="00F9618C">
        <w:t>B.12</w:t>
      </w:r>
      <w:r w:rsidRPr="00F9618C">
        <w:tab/>
        <w:t>Notification Access Type Change</w:t>
      </w:r>
      <w:bookmarkEnd w:id="2206"/>
      <w:bookmarkEnd w:id="2207"/>
      <w:bookmarkEnd w:id="2208"/>
      <w:bookmarkEnd w:id="2209"/>
      <w:bookmarkEnd w:id="2210"/>
      <w:bookmarkEnd w:id="2211"/>
      <w:bookmarkEnd w:id="2212"/>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13" w:name="_Toc28012551"/>
      <w:bookmarkStart w:id="2214" w:name="_Toc36038515"/>
      <w:bookmarkStart w:id="2215" w:name="_Toc45133786"/>
      <w:bookmarkStart w:id="2216" w:name="_Toc51762540"/>
      <w:bookmarkStart w:id="2217" w:name="_Toc59017112"/>
      <w:bookmarkStart w:id="2218" w:name="_Toc129339044"/>
      <w:bookmarkStart w:id="2219" w:name="_Toc209476461"/>
      <w:r w:rsidRPr="00F9618C">
        <w:t>B.13</w:t>
      </w:r>
      <w:r w:rsidRPr="00F9618C">
        <w:tab/>
        <w:t>Notification of PLMN Change</w:t>
      </w:r>
      <w:bookmarkEnd w:id="2213"/>
      <w:bookmarkEnd w:id="2214"/>
      <w:bookmarkEnd w:id="2215"/>
      <w:bookmarkEnd w:id="2216"/>
      <w:bookmarkEnd w:id="2217"/>
      <w:bookmarkEnd w:id="2218"/>
      <w:bookmarkEnd w:id="2219"/>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20" w:name="_Toc28012552"/>
      <w:bookmarkStart w:id="2221" w:name="_Toc36038516"/>
      <w:bookmarkStart w:id="2222" w:name="_Toc45133787"/>
      <w:bookmarkStart w:id="2223" w:name="_Toc51762541"/>
      <w:bookmarkStart w:id="2224" w:name="_Toc59017113"/>
      <w:bookmarkStart w:id="2225" w:name="_Toc129339045"/>
      <w:bookmarkStart w:id="2226" w:name="_Toc209476462"/>
      <w:bookmarkStart w:id="2227" w:name="_Hlk20361001"/>
      <w:r w:rsidRPr="00F9618C">
        <w:rPr>
          <w:rFonts w:eastAsia="MS Mincho"/>
        </w:rPr>
        <w:t>B.14</w:t>
      </w:r>
      <w:r w:rsidRPr="00F9618C">
        <w:rPr>
          <w:rFonts w:eastAsia="MS Mincho"/>
        </w:rPr>
        <w:tab/>
        <w:t>Coverage and Handoff Enhancements using Multimedia error robustness feature (CHEM)</w:t>
      </w:r>
      <w:bookmarkEnd w:id="2220"/>
      <w:bookmarkEnd w:id="2221"/>
      <w:bookmarkEnd w:id="2222"/>
      <w:bookmarkEnd w:id="2223"/>
      <w:bookmarkEnd w:id="2224"/>
      <w:bookmarkEnd w:id="2225"/>
      <w:bookmarkEnd w:id="2226"/>
    </w:p>
    <w:bookmarkEnd w:id="2227"/>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28" w:name="_Toc36038517"/>
      <w:bookmarkStart w:id="2229" w:name="_Toc45133788"/>
      <w:bookmarkStart w:id="2230" w:name="_Toc51762542"/>
      <w:bookmarkStart w:id="2231" w:name="_Toc59017114"/>
      <w:bookmarkStart w:id="2232" w:name="_Toc129339046"/>
      <w:bookmarkStart w:id="2233" w:name="_Toc209476463"/>
      <w:bookmarkStart w:id="2234" w:name="_Toc28012553"/>
      <w:r w:rsidRPr="00F9618C">
        <w:rPr>
          <w:rFonts w:eastAsia="MS Mincho"/>
        </w:rPr>
        <w:t>B.15</w:t>
      </w:r>
      <w:r w:rsidRPr="00F9618C">
        <w:rPr>
          <w:rFonts w:eastAsia="MS Mincho"/>
        </w:rPr>
        <w:tab/>
        <w:t>Handling of a FLUS session</w:t>
      </w:r>
      <w:bookmarkEnd w:id="2228"/>
      <w:bookmarkEnd w:id="2229"/>
      <w:bookmarkEnd w:id="2230"/>
      <w:bookmarkEnd w:id="2231"/>
      <w:bookmarkEnd w:id="2232"/>
      <w:bookmarkEnd w:id="2233"/>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235" w:name="_Toc45133789"/>
      <w:bookmarkStart w:id="2236" w:name="_Toc51762543"/>
      <w:bookmarkStart w:id="2237" w:name="_Toc59017115"/>
      <w:bookmarkStart w:id="2238" w:name="_Toc129339047"/>
      <w:bookmarkStart w:id="2239" w:name="_Toc209476464"/>
      <w:bookmarkStart w:id="2240" w:name="_Toc36038518"/>
      <w:r w:rsidRPr="00F9618C">
        <w:rPr>
          <w:rFonts w:eastAsia="MS Mincho"/>
        </w:rPr>
        <w:t>B.16</w:t>
      </w:r>
      <w:r w:rsidRPr="00F9618C">
        <w:rPr>
          <w:rFonts w:eastAsia="MS Mincho"/>
        </w:rPr>
        <w:tab/>
        <w:t>QoS hint support for data channel media</w:t>
      </w:r>
      <w:bookmarkEnd w:id="2235"/>
      <w:bookmarkEnd w:id="2236"/>
      <w:bookmarkEnd w:id="2237"/>
      <w:bookmarkEnd w:id="2238"/>
      <w:bookmarkEnd w:id="2239"/>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1" w:name="_Toc51762544"/>
      <w:bookmarkStart w:id="2242" w:name="_Toc59017116"/>
      <w:bookmarkStart w:id="2243" w:name="_Toc129339048"/>
      <w:bookmarkStart w:id="2244" w:name="_Toc209476465"/>
      <w:bookmarkStart w:id="2245" w:name="_Toc45133790"/>
      <w:r w:rsidRPr="00F9618C">
        <w:t>B.17</w:t>
      </w:r>
      <w:r w:rsidRPr="00F9618C">
        <w:tab/>
        <w:t>Handling of MPS Session</w:t>
      </w:r>
      <w:bookmarkEnd w:id="2241"/>
      <w:bookmarkEnd w:id="2242"/>
      <w:bookmarkEnd w:id="2243"/>
      <w:bookmarkEnd w:id="2244"/>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46"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47" w:name="_Toc98142904"/>
      <w:bookmarkStart w:id="2248" w:name="_Toc209476466"/>
      <w:bookmarkStart w:id="2249" w:name="_Toc51762545"/>
      <w:bookmarkStart w:id="2250" w:name="_Toc59017117"/>
      <w:bookmarkStart w:id="2251" w:name="_Toc129339049"/>
      <w:bookmarkEnd w:id="2246"/>
      <w:r w:rsidRPr="00F9618C">
        <w:t>B.18</w:t>
      </w:r>
      <w:r w:rsidRPr="00F9618C">
        <w:tab/>
        <w:t>Handling of RAN/NAS release cause values</w:t>
      </w:r>
      <w:bookmarkEnd w:id="2247"/>
      <w:bookmarkEnd w:id="2248"/>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52" w:name="_Toc209476467"/>
      <w:r w:rsidRPr="00F9618C">
        <w:t>B.19</w:t>
      </w:r>
      <w:r w:rsidRPr="00F9618C">
        <w:tab/>
      </w:r>
      <w:r w:rsidRPr="00F9618C">
        <w:rPr>
          <w:rFonts w:eastAsia="MS Mincho"/>
        </w:rPr>
        <w:t>Priority for AF Signalling flow for MPS for Messaging</w:t>
      </w:r>
      <w:bookmarkEnd w:id="2252"/>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53" w:name="_Toc209476468"/>
      <w:r>
        <w:t>B.20</w:t>
      </w:r>
      <w:r>
        <w:tab/>
        <w:t>Retrieval of serving satellite information</w:t>
      </w:r>
      <w:bookmarkEnd w:id="2253"/>
    </w:p>
    <w:p w14:paraId="2BB3D103" w14:textId="77777777" w:rsidR="00796335" w:rsidRDefault="00796335" w:rsidP="00796335">
      <w:pPr>
        <w:pStyle w:val="Heading2"/>
      </w:pPr>
      <w:bookmarkStart w:id="2254" w:name="_Toc209476469"/>
      <w:r>
        <w:t>B.20.1</w:t>
      </w:r>
      <w:r>
        <w:tab/>
        <w:t>General</w:t>
      </w:r>
      <w:bookmarkEnd w:id="2254"/>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55" w:name="_Toc209476470"/>
      <w:r w:rsidRPr="00083E6D">
        <w:t>B.20.2</w:t>
      </w:r>
      <w:r>
        <w:tab/>
      </w:r>
      <w:r w:rsidRPr="00083E6D">
        <w:t>Retrieval of serving satellite information at originating P-CSCF</w:t>
      </w:r>
      <w:bookmarkEnd w:id="2255"/>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56" w:name="_Toc209476471"/>
      <w:r>
        <w:t>B.20.3</w:t>
      </w:r>
      <w:r>
        <w:tab/>
        <w:t>Retrieval of serving satellite information</w:t>
      </w:r>
      <w:r w:rsidRPr="00F9618C">
        <w:t xml:space="preserve"> at </w:t>
      </w:r>
      <w:r>
        <w:t>terminating</w:t>
      </w:r>
      <w:r w:rsidRPr="00F9618C">
        <w:t xml:space="preserve"> P-CSCF</w:t>
      </w:r>
      <w:bookmarkEnd w:id="2256"/>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57" w:name="_Toc209476472"/>
      <w:bookmarkStart w:id="2258" w:name="_Toc191627258"/>
      <w:r>
        <w:t>B.21</w:t>
      </w:r>
      <w:r>
        <w:tab/>
        <w:t>Subscription to user plane management events at change of satellite</w:t>
      </w:r>
      <w:bookmarkEnd w:id="2257"/>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58"/>
      <w:r w:rsidR="00077CDD" w:rsidRPr="00130F16">
        <w:t>The PCF shall reply to the P-CSCF as described in clause 4.2.3.2.</w:t>
      </w:r>
    </w:p>
    <w:p w14:paraId="2A86DDD6" w14:textId="77777777" w:rsidR="001D3F45" w:rsidRPr="00F9618C" w:rsidRDefault="001D3F45" w:rsidP="001D3F45">
      <w:pPr>
        <w:pStyle w:val="Heading1"/>
      </w:pPr>
      <w:r w:rsidRPr="00F9618C">
        <w:t>B.</w:t>
      </w:r>
      <w:r>
        <w:t>22</w:t>
      </w:r>
      <w:r w:rsidRPr="00F9618C">
        <w:tab/>
      </w:r>
      <w:r>
        <w:t>Request</w:t>
      </w:r>
      <w:r w:rsidRPr="00F9618C">
        <w:t xml:space="preserve"> of </w:t>
      </w:r>
      <w:r>
        <w:t>5GC network functions health monitoring information</w:t>
      </w:r>
      <w:r w:rsidRPr="00F9618C">
        <w:t xml:space="preserve"> at terminating P-CSCF</w:t>
      </w:r>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2259"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2259"/>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2260"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2260"/>
    </w:p>
    <w:p w14:paraId="0CD7E281" w14:textId="77777777" w:rsidR="00FD0136" w:rsidRPr="00F9618C" w:rsidRDefault="00FD0136">
      <w:pPr>
        <w:pStyle w:val="Heading8"/>
      </w:pPr>
      <w:bookmarkStart w:id="2261" w:name="_Toc209476473"/>
      <w:r w:rsidRPr="00F9618C">
        <w:t>Annex C (normative):</w:t>
      </w:r>
      <w:r w:rsidRPr="00F9618C">
        <w:br/>
        <w:t>Flow identifiers: Format definition and examples</w:t>
      </w:r>
      <w:bookmarkEnd w:id="2234"/>
      <w:bookmarkEnd w:id="2240"/>
      <w:bookmarkEnd w:id="2245"/>
      <w:bookmarkEnd w:id="2249"/>
      <w:bookmarkEnd w:id="2250"/>
      <w:bookmarkEnd w:id="2251"/>
      <w:bookmarkEnd w:id="2261"/>
    </w:p>
    <w:p w14:paraId="511924D0" w14:textId="77777777" w:rsidR="00FD0136" w:rsidRPr="00F9618C" w:rsidRDefault="00FD0136">
      <w:pPr>
        <w:pStyle w:val="Heading1"/>
      </w:pPr>
      <w:bookmarkStart w:id="2262" w:name="_Toc28012554"/>
      <w:bookmarkStart w:id="2263" w:name="_Toc36038519"/>
      <w:bookmarkStart w:id="2264" w:name="_Toc45133791"/>
      <w:bookmarkStart w:id="2265" w:name="_Toc51762546"/>
      <w:bookmarkStart w:id="2266" w:name="_Toc59017118"/>
      <w:bookmarkStart w:id="2267" w:name="_Toc129339050"/>
      <w:bookmarkStart w:id="2268" w:name="_Toc209476474"/>
      <w:r w:rsidRPr="00F9618C">
        <w:t>C.1</w:t>
      </w:r>
      <w:r w:rsidRPr="00F9618C">
        <w:tab/>
        <w:t>Format of a flow identifier</w:t>
      </w:r>
      <w:bookmarkEnd w:id="2262"/>
      <w:bookmarkEnd w:id="2263"/>
      <w:bookmarkEnd w:id="2264"/>
      <w:bookmarkEnd w:id="2265"/>
      <w:bookmarkEnd w:id="2266"/>
      <w:bookmarkEnd w:id="2267"/>
      <w:bookmarkEnd w:id="2268"/>
    </w:p>
    <w:p w14:paraId="4CA61102" w14:textId="77777777" w:rsidR="00FD0136" w:rsidRPr="00F9618C" w:rsidRDefault="00FD0136">
      <w:pPr>
        <w:pStyle w:val="Heading2"/>
      </w:pPr>
      <w:bookmarkStart w:id="2269" w:name="_Toc28012555"/>
      <w:bookmarkStart w:id="2270" w:name="_Toc36038520"/>
      <w:bookmarkStart w:id="2271" w:name="_Toc45133792"/>
      <w:bookmarkStart w:id="2272" w:name="_Toc51762547"/>
      <w:bookmarkStart w:id="2273" w:name="_Toc59017119"/>
      <w:bookmarkStart w:id="2274" w:name="_Toc129339051"/>
      <w:bookmarkStart w:id="2275" w:name="_Toc209476475"/>
      <w:r w:rsidRPr="00F9618C">
        <w:t>C.1.1</w:t>
      </w:r>
      <w:r w:rsidRPr="00F9618C">
        <w:rPr>
          <w:rFonts w:eastAsia="Batang"/>
          <w:lang w:eastAsia="ko-KR"/>
        </w:rPr>
        <w:tab/>
      </w:r>
      <w:r w:rsidRPr="00F9618C">
        <w:t>General</w:t>
      </w:r>
      <w:bookmarkEnd w:id="2269"/>
      <w:bookmarkEnd w:id="2270"/>
      <w:bookmarkEnd w:id="2271"/>
      <w:bookmarkEnd w:id="2272"/>
      <w:bookmarkEnd w:id="2273"/>
      <w:bookmarkEnd w:id="2274"/>
      <w:bookmarkEnd w:id="2275"/>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76" w:name="_Toc28012556"/>
      <w:bookmarkStart w:id="2277" w:name="_Toc36038521"/>
      <w:bookmarkStart w:id="2278" w:name="_Toc45133793"/>
      <w:bookmarkStart w:id="2279" w:name="_Toc51762548"/>
      <w:bookmarkStart w:id="2280" w:name="_Toc59017120"/>
      <w:bookmarkStart w:id="2281" w:name="_Toc129339052"/>
      <w:bookmarkStart w:id="2282" w:name="_Toc209476476"/>
      <w:r w:rsidRPr="00F9618C">
        <w:t>Annex D (normative):</w:t>
      </w:r>
      <w:r w:rsidRPr="00F9618C">
        <w:br/>
        <w:t>Wireless and wireline convergence access support</w:t>
      </w:r>
      <w:bookmarkEnd w:id="2276"/>
      <w:bookmarkEnd w:id="2277"/>
      <w:bookmarkEnd w:id="2278"/>
      <w:bookmarkEnd w:id="2279"/>
      <w:bookmarkEnd w:id="2280"/>
      <w:bookmarkEnd w:id="2281"/>
      <w:bookmarkEnd w:id="2282"/>
    </w:p>
    <w:p w14:paraId="0A2101E1" w14:textId="77777777" w:rsidR="00FD0136" w:rsidRPr="00F9618C" w:rsidRDefault="00FD0136">
      <w:pPr>
        <w:pStyle w:val="Heading1"/>
      </w:pPr>
      <w:bookmarkStart w:id="2283" w:name="_Toc28012557"/>
      <w:bookmarkStart w:id="2284" w:name="_Toc36038522"/>
      <w:bookmarkStart w:id="2285" w:name="_Toc45133794"/>
      <w:bookmarkStart w:id="2286" w:name="_Toc51762549"/>
      <w:bookmarkStart w:id="2287" w:name="_Toc59017121"/>
      <w:bookmarkStart w:id="2288" w:name="_Toc129339053"/>
      <w:bookmarkStart w:id="2289" w:name="_Toc209476477"/>
      <w:r w:rsidRPr="00F9618C">
        <w:t>D.1</w:t>
      </w:r>
      <w:r w:rsidRPr="00F9618C">
        <w:tab/>
        <w:t>Scope</w:t>
      </w:r>
      <w:bookmarkEnd w:id="2283"/>
      <w:bookmarkEnd w:id="2284"/>
      <w:bookmarkEnd w:id="2285"/>
      <w:bookmarkEnd w:id="2286"/>
      <w:bookmarkEnd w:id="2287"/>
      <w:bookmarkEnd w:id="2288"/>
      <w:bookmarkEnd w:id="2289"/>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0" w:name="_Toc28012558"/>
      <w:bookmarkStart w:id="2291" w:name="_Toc36038523"/>
      <w:bookmarkStart w:id="2292" w:name="_Toc45133795"/>
      <w:bookmarkStart w:id="2293" w:name="_Toc51762550"/>
      <w:bookmarkStart w:id="2294" w:name="_Toc59017122"/>
      <w:bookmarkStart w:id="2295" w:name="_Toc129339054"/>
      <w:bookmarkStart w:id="2296" w:name="_Toc209476478"/>
      <w:r w:rsidRPr="00F9618C">
        <w:t>D.2</w:t>
      </w:r>
      <w:r w:rsidRPr="00F9618C">
        <w:tab/>
        <w:t>Npcf_PolicyAuthorization Service</w:t>
      </w:r>
      <w:bookmarkEnd w:id="2290"/>
      <w:bookmarkEnd w:id="2291"/>
      <w:bookmarkEnd w:id="2292"/>
      <w:bookmarkEnd w:id="2293"/>
      <w:bookmarkEnd w:id="2294"/>
      <w:bookmarkEnd w:id="2295"/>
      <w:bookmarkEnd w:id="2296"/>
    </w:p>
    <w:p w14:paraId="4EF7CD60" w14:textId="77777777" w:rsidR="00FD0136" w:rsidRPr="00F9618C" w:rsidRDefault="00FD0136" w:rsidP="0087271D">
      <w:pPr>
        <w:pStyle w:val="Heading3"/>
      </w:pPr>
      <w:bookmarkStart w:id="2297" w:name="_Toc28012559"/>
      <w:bookmarkStart w:id="2298" w:name="_Toc36038524"/>
      <w:bookmarkStart w:id="2299" w:name="_Toc45133796"/>
      <w:bookmarkStart w:id="2300" w:name="_Toc51762551"/>
      <w:bookmarkStart w:id="2301" w:name="_Toc59017123"/>
      <w:bookmarkStart w:id="2302" w:name="_Toc129339055"/>
      <w:bookmarkStart w:id="2303" w:name="_Toc209476479"/>
      <w:r w:rsidRPr="00F9618C">
        <w:t>D.2.1</w:t>
      </w:r>
      <w:r w:rsidRPr="00F9618C">
        <w:tab/>
        <w:t>Service Description</w:t>
      </w:r>
      <w:bookmarkEnd w:id="2297"/>
      <w:bookmarkEnd w:id="2298"/>
      <w:bookmarkEnd w:id="2299"/>
      <w:bookmarkEnd w:id="2300"/>
      <w:bookmarkEnd w:id="2301"/>
      <w:bookmarkEnd w:id="2302"/>
      <w:bookmarkEnd w:id="2303"/>
    </w:p>
    <w:p w14:paraId="138EC0BB" w14:textId="77777777" w:rsidR="00FD0136" w:rsidRPr="00F9618C" w:rsidRDefault="00FD0136">
      <w:pPr>
        <w:pStyle w:val="Heading3"/>
        <w:rPr>
          <w:lang w:eastAsia="zh-CN"/>
        </w:rPr>
      </w:pPr>
      <w:bookmarkStart w:id="2304" w:name="_Toc28012560"/>
      <w:bookmarkStart w:id="2305" w:name="_Toc36038525"/>
      <w:bookmarkStart w:id="2306" w:name="_Toc45133797"/>
      <w:bookmarkStart w:id="2307" w:name="_Toc51762552"/>
      <w:bookmarkStart w:id="2308" w:name="_Toc59017124"/>
      <w:bookmarkStart w:id="2309" w:name="_Toc129339056"/>
      <w:bookmarkStart w:id="2310" w:name="_Toc209476480"/>
      <w:r w:rsidRPr="00F9618C">
        <w:t>D.2.</w:t>
      </w:r>
      <w:r w:rsidRPr="00F9618C">
        <w:rPr>
          <w:lang w:eastAsia="zh-CN"/>
        </w:rPr>
        <w:t>1.1</w:t>
      </w:r>
      <w:r w:rsidRPr="00F9618C">
        <w:tab/>
      </w:r>
      <w:r w:rsidRPr="00F9618C">
        <w:rPr>
          <w:lang w:eastAsia="zh-CN"/>
        </w:rPr>
        <w:t>Overview</w:t>
      </w:r>
      <w:bookmarkEnd w:id="2304"/>
      <w:bookmarkEnd w:id="2305"/>
      <w:bookmarkEnd w:id="2306"/>
      <w:bookmarkEnd w:id="2307"/>
      <w:bookmarkEnd w:id="2308"/>
      <w:bookmarkEnd w:id="2309"/>
      <w:bookmarkEnd w:id="2310"/>
    </w:p>
    <w:p w14:paraId="66848C24" w14:textId="77777777" w:rsidR="00FD0136" w:rsidRPr="00F9618C" w:rsidRDefault="00FD0136">
      <w:bookmarkStart w:id="2311"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2" w:name="_Toc28012561"/>
      <w:bookmarkStart w:id="2313" w:name="_Toc36038526"/>
      <w:bookmarkStart w:id="2314" w:name="_Toc45133798"/>
      <w:bookmarkStart w:id="2315" w:name="_Toc51762553"/>
      <w:bookmarkStart w:id="2316" w:name="_Toc59017125"/>
      <w:bookmarkStart w:id="2317" w:name="_Toc129339057"/>
      <w:bookmarkStart w:id="2318" w:name="_Toc209476481"/>
      <w:r w:rsidRPr="00F9618C">
        <w:t>D.2.1.2</w:t>
      </w:r>
      <w:r w:rsidRPr="00F9618C">
        <w:tab/>
        <w:t>Service Architecture</w:t>
      </w:r>
      <w:bookmarkEnd w:id="2312"/>
      <w:bookmarkEnd w:id="2313"/>
      <w:bookmarkEnd w:id="2314"/>
      <w:bookmarkEnd w:id="2315"/>
      <w:bookmarkEnd w:id="2316"/>
      <w:bookmarkEnd w:id="2317"/>
      <w:bookmarkEnd w:id="2318"/>
    </w:p>
    <w:bookmarkEnd w:id="2311"/>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19" w:name="_Toc28012562"/>
      <w:bookmarkStart w:id="2320" w:name="_Toc36038527"/>
      <w:bookmarkStart w:id="2321" w:name="_Toc45133799"/>
      <w:bookmarkStart w:id="2322" w:name="_Toc51762554"/>
      <w:bookmarkStart w:id="2323" w:name="_Toc59017126"/>
      <w:bookmarkStart w:id="2324" w:name="_Toc129339058"/>
      <w:bookmarkStart w:id="2325" w:name="_Toc209476482"/>
      <w:r w:rsidRPr="00F9618C">
        <w:t>D.2.1.3</w:t>
      </w:r>
      <w:r w:rsidRPr="00F9618C">
        <w:tab/>
        <w:t>Network Functions</w:t>
      </w:r>
      <w:bookmarkEnd w:id="2319"/>
      <w:bookmarkEnd w:id="2320"/>
      <w:bookmarkEnd w:id="2321"/>
      <w:bookmarkEnd w:id="2322"/>
      <w:bookmarkEnd w:id="2323"/>
      <w:bookmarkEnd w:id="2324"/>
      <w:bookmarkEnd w:id="2325"/>
    </w:p>
    <w:p w14:paraId="5206FED2" w14:textId="77777777" w:rsidR="00FD0136" w:rsidRPr="00F9618C" w:rsidRDefault="00FD0136">
      <w:pPr>
        <w:pStyle w:val="Heading4"/>
      </w:pPr>
      <w:bookmarkStart w:id="2326" w:name="_Toc28012563"/>
      <w:bookmarkStart w:id="2327" w:name="_Toc36038528"/>
      <w:bookmarkStart w:id="2328" w:name="_Toc45133800"/>
      <w:bookmarkStart w:id="2329" w:name="_Toc51762555"/>
      <w:bookmarkStart w:id="2330" w:name="_Toc59017127"/>
      <w:bookmarkStart w:id="2331" w:name="_Toc129339059"/>
      <w:bookmarkStart w:id="2332" w:name="_Toc209476483"/>
      <w:r w:rsidRPr="00F9618C">
        <w:t>D.2.1.3.1</w:t>
      </w:r>
      <w:r w:rsidRPr="00F9618C">
        <w:tab/>
        <w:t>Policy Control Function (PCF)</w:t>
      </w:r>
      <w:bookmarkEnd w:id="2326"/>
      <w:bookmarkEnd w:id="2327"/>
      <w:bookmarkEnd w:id="2328"/>
      <w:bookmarkEnd w:id="2329"/>
      <w:bookmarkEnd w:id="2330"/>
      <w:bookmarkEnd w:id="2331"/>
      <w:bookmarkEnd w:id="2332"/>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3" w:name="_Toc28012564"/>
      <w:bookmarkStart w:id="2334" w:name="_Toc36038529"/>
      <w:bookmarkStart w:id="2335" w:name="_Toc45133801"/>
      <w:bookmarkStart w:id="2336" w:name="_Toc51762556"/>
      <w:bookmarkStart w:id="2337" w:name="_Toc59017128"/>
      <w:bookmarkStart w:id="2338" w:name="_Toc129339060"/>
      <w:bookmarkStart w:id="2339" w:name="_Toc209476484"/>
      <w:r w:rsidRPr="00F9618C">
        <w:t>D.2.1.3.2</w:t>
      </w:r>
      <w:r w:rsidRPr="00F9618C">
        <w:tab/>
        <w:t>NF Service Consumers</w:t>
      </w:r>
      <w:bookmarkEnd w:id="2333"/>
      <w:bookmarkEnd w:id="2334"/>
      <w:bookmarkEnd w:id="2335"/>
      <w:bookmarkEnd w:id="2336"/>
      <w:bookmarkEnd w:id="2337"/>
      <w:bookmarkEnd w:id="2338"/>
      <w:bookmarkEnd w:id="2339"/>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0" w:name="_Toc28012565"/>
      <w:bookmarkStart w:id="2341"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2" w:name="_Toc45133802"/>
      <w:bookmarkStart w:id="2343" w:name="_Toc51762557"/>
      <w:bookmarkStart w:id="2344" w:name="_Toc59017129"/>
      <w:bookmarkStart w:id="2345" w:name="_Toc129339061"/>
      <w:bookmarkStart w:id="2346" w:name="_Toc209476485"/>
      <w:r w:rsidRPr="00F9618C">
        <w:rPr>
          <w:rFonts w:eastAsia="Batang"/>
          <w:lang w:eastAsia="ko-KR"/>
        </w:rPr>
        <w:t>D.3</w:t>
      </w:r>
      <w:r w:rsidRPr="00F9618C">
        <w:rPr>
          <w:rFonts w:eastAsia="Batang"/>
          <w:lang w:eastAsia="ko-KR"/>
        </w:rPr>
        <w:tab/>
        <w:t>Service Operations</w:t>
      </w:r>
      <w:bookmarkEnd w:id="2340"/>
      <w:bookmarkEnd w:id="2341"/>
      <w:bookmarkEnd w:id="2342"/>
      <w:bookmarkEnd w:id="2343"/>
      <w:bookmarkEnd w:id="2344"/>
      <w:bookmarkEnd w:id="2345"/>
      <w:bookmarkEnd w:id="2346"/>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47" w:name="_Toc28012566"/>
      <w:bookmarkStart w:id="2348" w:name="_Toc36038531"/>
      <w:bookmarkStart w:id="2349" w:name="_Toc45133803"/>
      <w:bookmarkStart w:id="2350" w:name="_Toc51762558"/>
      <w:bookmarkStart w:id="2351" w:name="_Toc59017130"/>
      <w:bookmarkStart w:id="2352" w:name="_Toc129339062"/>
      <w:bookmarkStart w:id="2353" w:name="_Toc209476486"/>
      <w:r w:rsidRPr="00F9618C">
        <w:rPr>
          <w:rFonts w:eastAsia="Batang"/>
          <w:lang w:eastAsia="ko-KR"/>
        </w:rPr>
        <w:t>D.3.1</w:t>
      </w:r>
      <w:r w:rsidRPr="00F9618C">
        <w:rPr>
          <w:rFonts w:eastAsia="Batang"/>
          <w:lang w:eastAsia="ko-KR"/>
        </w:rPr>
        <w:tab/>
        <w:t>Introduction</w:t>
      </w:r>
      <w:bookmarkEnd w:id="2347"/>
      <w:bookmarkEnd w:id="2348"/>
      <w:bookmarkEnd w:id="2349"/>
      <w:bookmarkEnd w:id="2350"/>
      <w:bookmarkEnd w:id="2351"/>
      <w:bookmarkEnd w:id="2352"/>
      <w:bookmarkEnd w:id="2353"/>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4" w:name="_Toc28012567"/>
      <w:bookmarkStart w:id="2355" w:name="_Toc36038532"/>
      <w:bookmarkStart w:id="2356" w:name="_Toc45133804"/>
      <w:bookmarkStart w:id="2357" w:name="_Toc51762559"/>
      <w:bookmarkStart w:id="2358" w:name="_Toc59017131"/>
      <w:bookmarkStart w:id="2359" w:name="_Toc129339063"/>
      <w:bookmarkStart w:id="2360" w:name="_Toc209476487"/>
      <w:r w:rsidRPr="00F9618C">
        <w:rPr>
          <w:rFonts w:eastAsia="Batang"/>
          <w:lang w:eastAsia="ko-KR"/>
        </w:rPr>
        <w:t>D.3.2</w:t>
      </w:r>
      <w:r w:rsidRPr="00F9618C">
        <w:rPr>
          <w:rFonts w:eastAsia="Batang"/>
          <w:lang w:eastAsia="ko-KR"/>
        </w:rPr>
        <w:tab/>
        <w:t>Npcf_PolicyAuthorization_Create Service Operation</w:t>
      </w:r>
      <w:bookmarkEnd w:id="2354"/>
      <w:bookmarkEnd w:id="2355"/>
      <w:bookmarkEnd w:id="2356"/>
      <w:bookmarkEnd w:id="2357"/>
      <w:bookmarkEnd w:id="2358"/>
      <w:bookmarkEnd w:id="2359"/>
      <w:bookmarkEnd w:id="2360"/>
    </w:p>
    <w:p w14:paraId="77C25CB8" w14:textId="77777777" w:rsidR="00FD0136" w:rsidRPr="00F9618C" w:rsidRDefault="00FD0136">
      <w:pPr>
        <w:pStyle w:val="Heading3"/>
      </w:pPr>
      <w:bookmarkStart w:id="2361" w:name="_Toc28012568"/>
      <w:bookmarkStart w:id="2362" w:name="_Toc36038533"/>
      <w:bookmarkStart w:id="2363" w:name="_Toc45133805"/>
      <w:bookmarkStart w:id="2364" w:name="_Toc51762560"/>
      <w:bookmarkStart w:id="2365" w:name="_Toc59017132"/>
      <w:bookmarkStart w:id="2366" w:name="_Toc129339064"/>
      <w:bookmarkStart w:id="2367" w:name="_Toc209476488"/>
      <w:r w:rsidRPr="00F9618C">
        <w:t>D.3.2.1</w:t>
      </w:r>
      <w:r w:rsidRPr="00F9618C">
        <w:tab/>
        <w:t>General</w:t>
      </w:r>
      <w:bookmarkEnd w:id="2361"/>
      <w:bookmarkEnd w:id="2362"/>
      <w:bookmarkEnd w:id="2363"/>
      <w:bookmarkEnd w:id="2364"/>
      <w:bookmarkEnd w:id="2365"/>
      <w:bookmarkEnd w:id="2366"/>
      <w:bookmarkEnd w:id="2367"/>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68" w:name="_Toc28012569"/>
      <w:bookmarkStart w:id="2369"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0" w:name="_Toc45133806"/>
      <w:bookmarkStart w:id="2371" w:name="_Toc51762561"/>
      <w:bookmarkStart w:id="2372" w:name="_Toc59017133"/>
      <w:bookmarkStart w:id="2373" w:name="_Toc129339065"/>
      <w:bookmarkStart w:id="2374" w:name="_Toc209476489"/>
      <w:r w:rsidRPr="00F9618C">
        <w:rPr>
          <w:rFonts w:eastAsia="Batang"/>
          <w:lang w:eastAsia="ko-KR"/>
        </w:rPr>
        <w:t>D.3.3</w:t>
      </w:r>
      <w:r w:rsidRPr="00F9618C">
        <w:rPr>
          <w:rFonts w:eastAsia="Batang"/>
          <w:lang w:eastAsia="ko-KR"/>
        </w:rPr>
        <w:tab/>
        <w:t>Npcf_PolicyAuthorization_Update Service Operation</w:t>
      </w:r>
      <w:bookmarkEnd w:id="2368"/>
      <w:bookmarkEnd w:id="2369"/>
      <w:bookmarkEnd w:id="2370"/>
      <w:bookmarkEnd w:id="2371"/>
      <w:bookmarkEnd w:id="2372"/>
      <w:bookmarkEnd w:id="2373"/>
      <w:bookmarkEnd w:id="2374"/>
    </w:p>
    <w:p w14:paraId="60F43106" w14:textId="77777777" w:rsidR="00FD0136" w:rsidRPr="00F9618C" w:rsidRDefault="00FD0136">
      <w:pPr>
        <w:pStyle w:val="Heading3"/>
      </w:pPr>
      <w:bookmarkStart w:id="2375" w:name="_Toc28012570"/>
      <w:bookmarkStart w:id="2376" w:name="_Toc36038535"/>
      <w:bookmarkStart w:id="2377" w:name="_Toc45133807"/>
      <w:bookmarkStart w:id="2378" w:name="_Toc51762562"/>
      <w:bookmarkStart w:id="2379" w:name="_Toc59017134"/>
      <w:bookmarkStart w:id="2380" w:name="_Toc129339066"/>
      <w:bookmarkStart w:id="2381" w:name="_Toc209476490"/>
      <w:r w:rsidRPr="00F9618C">
        <w:t>D.3.3.1</w:t>
      </w:r>
      <w:r w:rsidRPr="00F9618C">
        <w:tab/>
        <w:t>General</w:t>
      </w:r>
      <w:bookmarkEnd w:id="2375"/>
      <w:bookmarkEnd w:id="2376"/>
      <w:bookmarkEnd w:id="2377"/>
      <w:bookmarkEnd w:id="2378"/>
      <w:bookmarkEnd w:id="2379"/>
      <w:bookmarkEnd w:id="2380"/>
      <w:bookmarkEnd w:id="2381"/>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2" w:name="_Toc28012571"/>
      <w:bookmarkStart w:id="2383"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84" w:name="_Toc45133808"/>
      <w:bookmarkStart w:id="2385" w:name="_Toc51762563"/>
      <w:bookmarkStart w:id="2386" w:name="_Toc59017135"/>
      <w:bookmarkStart w:id="2387" w:name="_Toc129339067"/>
      <w:bookmarkStart w:id="2388" w:name="_Toc209476491"/>
      <w:r w:rsidRPr="00F9618C">
        <w:rPr>
          <w:rFonts w:eastAsia="Batang"/>
          <w:lang w:eastAsia="ko-KR"/>
        </w:rPr>
        <w:t>D.3.4</w:t>
      </w:r>
      <w:r w:rsidRPr="00F9618C">
        <w:rPr>
          <w:rFonts w:eastAsia="Batang"/>
          <w:lang w:eastAsia="ko-KR"/>
        </w:rPr>
        <w:tab/>
        <w:t>Npcf_PolicyAuthorization_Delete Service Operation</w:t>
      </w:r>
      <w:bookmarkEnd w:id="2382"/>
      <w:bookmarkEnd w:id="2383"/>
      <w:bookmarkEnd w:id="2384"/>
      <w:bookmarkEnd w:id="2385"/>
      <w:bookmarkEnd w:id="2386"/>
      <w:bookmarkEnd w:id="2387"/>
      <w:bookmarkEnd w:id="2388"/>
    </w:p>
    <w:p w14:paraId="26AAC344" w14:textId="77777777" w:rsidR="00FD0136" w:rsidRPr="00F9618C" w:rsidRDefault="00FD0136">
      <w:pPr>
        <w:pStyle w:val="Heading3"/>
      </w:pPr>
      <w:bookmarkStart w:id="2389" w:name="_Toc28012572"/>
      <w:bookmarkStart w:id="2390" w:name="_Toc36038537"/>
      <w:bookmarkStart w:id="2391" w:name="_Toc45133809"/>
      <w:bookmarkStart w:id="2392" w:name="_Toc51762564"/>
      <w:bookmarkStart w:id="2393" w:name="_Toc59017136"/>
      <w:bookmarkStart w:id="2394" w:name="_Toc129339068"/>
      <w:bookmarkStart w:id="2395" w:name="_Toc209476492"/>
      <w:r w:rsidRPr="00F9618C">
        <w:t>D.3.4.1</w:t>
      </w:r>
      <w:r w:rsidRPr="00F9618C">
        <w:tab/>
        <w:t>General</w:t>
      </w:r>
      <w:bookmarkEnd w:id="2389"/>
      <w:bookmarkEnd w:id="2390"/>
      <w:bookmarkEnd w:id="2391"/>
      <w:bookmarkEnd w:id="2392"/>
      <w:bookmarkEnd w:id="2393"/>
      <w:bookmarkEnd w:id="2394"/>
      <w:bookmarkEnd w:id="2395"/>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396" w:name="_Toc28012573"/>
      <w:bookmarkStart w:id="2397"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398" w:name="_Toc45133810"/>
      <w:bookmarkStart w:id="2399" w:name="_Toc51762565"/>
      <w:bookmarkStart w:id="2400" w:name="_Toc59017137"/>
      <w:bookmarkStart w:id="2401" w:name="_Toc129339069"/>
      <w:bookmarkStart w:id="2402" w:name="_Toc209476493"/>
      <w:r w:rsidRPr="00F9618C">
        <w:t>D.3.5</w:t>
      </w:r>
      <w:r w:rsidRPr="00F9618C">
        <w:tab/>
        <w:t>Npcf_</w:t>
      </w:r>
      <w:r w:rsidRPr="00F9618C">
        <w:rPr>
          <w:rFonts w:eastAsia="Batang"/>
          <w:lang w:eastAsia="ko-KR"/>
        </w:rPr>
        <w:t>PolicyAuthorization</w:t>
      </w:r>
      <w:r w:rsidRPr="00F9618C">
        <w:t>_Notify Service Operation</w:t>
      </w:r>
      <w:bookmarkEnd w:id="2396"/>
      <w:bookmarkEnd w:id="2397"/>
      <w:bookmarkEnd w:id="2398"/>
      <w:bookmarkEnd w:id="2399"/>
      <w:bookmarkEnd w:id="2400"/>
      <w:bookmarkEnd w:id="2401"/>
      <w:bookmarkEnd w:id="2402"/>
    </w:p>
    <w:p w14:paraId="3699D96C" w14:textId="77777777" w:rsidR="00FD0136" w:rsidRPr="00F9618C" w:rsidRDefault="00FD0136">
      <w:pPr>
        <w:pStyle w:val="Heading3"/>
      </w:pPr>
      <w:bookmarkStart w:id="2403" w:name="_Toc28012574"/>
      <w:bookmarkStart w:id="2404" w:name="_Toc36038539"/>
      <w:bookmarkStart w:id="2405" w:name="_Toc45133811"/>
      <w:bookmarkStart w:id="2406" w:name="_Toc51762566"/>
      <w:bookmarkStart w:id="2407" w:name="_Toc59017138"/>
      <w:bookmarkStart w:id="2408" w:name="_Toc129339070"/>
      <w:bookmarkStart w:id="2409" w:name="_Toc209476494"/>
      <w:r w:rsidRPr="00F9618C">
        <w:t>D.3.5.1</w:t>
      </w:r>
      <w:r w:rsidRPr="00F9618C">
        <w:tab/>
        <w:t>General</w:t>
      </w:r>
      <w:bookmarkEnd w:id="2403"/>
      <w:bookmarkEnd w:id="2404"/>
      <w:bookmarkEnd w:id="2405"/>
      <w:bookmarkEnd w:id="2406"/>
      <w:bookmarkEnd w:id="2407"/>
      <w:bookmarkEnd w:id="2408"/>
      <w:bookmarkEnd w:id="2409"/>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0" w:name="_Toc28012575"/>
      <w:bookmarkStart w:id="2411"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2" w:name="_Toc45133812"/>
      <w:bookmarkStart w:id="2413" w:name="_Toc51762567"/>
      <w:bookmarkStart w:id="2414" w:name="_Toc59017139"/>
      <w:bookmarkStart w:id="2415" w:name="_Toc129339071"/>
      <w:bookmarkStart w:id="2416" w:name="_Toc209476495"/>
      <w:r w:rsidRPr="00F9618C">
        <w:t>D.3.6</w:t>
      </w:r>
      <w:r w:rsidRPr="00F9618C">
        <w:tab/>
        <w:t>Npcf_</w:t>
      </w:r>
      <w:r w:rsidRPr="00F9618C">
        <w:rPr>
          <w:rFonts w:eastAsia="Batang"/>
          <w:lang w:eastAsia="ko-KR"/>
        </w:rPr>
        <w:t>PolicyAuthorization</w:t>
      </w:r>
      <w:r w:rsidRPr="00F9618C">
        <w:t>_Subscribe Service Operation</w:t>
      </w:r>
      <w:bookmarkEnd w:id="2410"/>
      <w:bookmarkEnd w:id="2411"/>
      <w:bookmarkEnd w:id="2412"/>
      <w:bookmarkEnd w:id="2413"/>
      <w:bookmarkEnd w:id="2414"/>
      <w:bookmarkEnd w:id="2415"/>
      <w:bookmarkEnd w:id="2416"/>
    </w:p>
    <w:p w14:paraId="0DE2BF2A" w14:textId="77777777" w:rsidR="00FD0136" w:rsidRPr="00F9618C" w:rsidRDefault="00FD0136">
      <w:pPr>
        <w:pStyle w:val="Heading3"/>
      </w:pPr>
      <w:bookmarkStart w:id="2417" w:name="_Toc45133813"/>
      <w:bookmarkStart w:id="2418" w:name="_Toc51762568"/>
      <w:bookmarkStart w:id="2419" w:name="_Toc59017140"/>
      <w:bookmarkStart w:id="2420" w:name="_Toc129339072"/>
      <w:bookmarkStart w:id="2421" w:name="_Toc209476496"/>
      <w:bookmarkStart w:id="2422" w:name="_Toc28012576"/>
      <w:bookmarkStart w:id="2423" w:name="_Toc36038541"/>
      <w:bookmarkStart w:id="2424" w:name="_Toc45133814"/>
      <w:bookmarkStart w:id="2425" w:name="_Toc51762569"/>
      <w:bookmarkStart w:id="2426" w:name="_Toc59017141"/>
      <w:bookmarkStart w:id="2427" w:name="_Toc28012577"/>
      <w:bookmarkStart w:id="2428" w:name="_Toc36038542"/>
      <w:r w:rsidRPr="00F9618C">
        <w:t>D.3.6.1</w:t>
      </w:r>
      <w:r w:rsidRPr="00F9618C">
        <w:tab/>
        <w:t>General</w:t>
      </w:r>
      <w:bookmarkEnd w:id="2417"/>
      <w:bookmarkEnd w:id="2418"/>
      <w:bookmarkEnd w:id="2419"/>
      <w:bookmarkEnd w:id="2420"/>
      <w:bookmarkEnd w:id="2421"/>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29" w:name="_Toc129339073"/>
      <w:bookmarkStart w:id="2430" w:name="_Toc209476497"/>
      <w:r w:rsidRPr="00F9618C">
        <w:t>D.3.7</w:t>
      </w:r>
      <w:r w:rsidRPr="00F9618C">
        <w:tab/>
        <w:t>Npcf_</w:t>
      </w:r>
      <w:r w:rsidRPr="00F9618C">
        <w:rPr>
          <w:rFonts w:eastAsia="Batang"/>
          <w:lang w:eastAsia="ko-KR"/>
        </w:rPr>
        <w:t>PolicyAuthorization</w:t>
      </w:r>
      <w:r w:rsidRPr="00F9618C">
        <w:t>_Unsubscribe Service Operation</w:t>
      </w:r>
      <w:bookmarkEnd w:id="2422"/>
      <w:bookmarkEnd w:id="2423"/>
      <w:bookmarkEnd w:id="2429"/>
      <w:bookmarkEnd w:id="2430"/>
    </w:p>
    <w:p w14:paraId="7A560EC3" w14:textId="77777777" w:rsidR="00FD0136" w:rsidRPr="00F9618C" w:rsidRDefault="00FD0136">
      <w:pPr>
        <w:pStyle w:val="Heading3"/>
      </w:pPr>
      <w:bookmarkStart w:id="2431" w:name="_Toc129339074"/>
      <w:bookmarkStart w:id="2432" w:name="_Toc209476498"/>
      <w:r w:rsidRPr="00F9618C">
        <w:t>D.3.7.1</w:t>
      </w:r>
      <w:r w:rsidRPr="00F9618C">
        <w:tab/>
        <w:t>General</w:t>
      </w:r>
      <w:bookmarkEnd w:id="2424"/>
      <w:bookmarkEnd w:id="2425"/>
      <w:bookmarkEnd w:id="2426"/>
      <w:bookmarkEnd w:id="2431"/>
      <w:bookmarkEnd w:id="2432"/>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3" w:name="_Toc45133815"/>
      <w:bookmarkStart w:id="2434" w:name="_Toc51762570"/>
      <w:bookmarkStart w:id="2435" w:name="_Toc59017142"/>
      <w:bookmarkStart w:id="2436" w:name="_Toc129339075"/>
      <w:bookmarkStart w:id="2437" w:name="_Toc209476499"/>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427"/>
      <w:bookmarkEnd w:id="2428"/>
      <w:bookmarkEnd w:id="2433"/>
      <w:bookmarkEnd w:id="2434"/>
      <w:bookmarkEnd w:id="2435"/>
      <w:bookmarkEnd w:id="2436"/>
      <w:bookmarkEnd w:id="2437"/>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76F7BF3"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1AC81F46"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B55D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E136B" w14:textId="77777777" w:rsidR="004066CD" w:rsidRDefault="004066CD">
      <w:r>
        <w:separator/>
      </w:r>
    </w:p>
  </w:endnote>
  <w:endnote w:type="continuationSeparator" w:id="0">
    <w:p w14:paraId="3A3AE9ED" w14:textId="77777777" w:rsidR="004066CD" w:rsidRDefault="0040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58D72" w14:textId="77777777" w:rsidR="004066CD" w:rsidRDefault="004066CD">
      <w:r>
        <w:separator/>
      </w:r>
    </w:p>
  </w:footnote>
  <w:footnote w:type="continuationSeparator" w:id="0">
    <w:p w14:paraId="7071A63A" w14:textId="77777777" w:rsidR="004066CD" w:rsidRDefault="0040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69ED4AB0"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A27">
      <w:rPr>
        <w:rFonts w:ascii="Arial" w:hAnsi="Arial" w:cs="Arial"/>
        <w:b/>
        <w:noProof/>
        <w:sz w:val="18"/>
        <w:szCs w:val="18"/>
      </w:rPr>
      <w:t>3GPP TS 29.514 V19.54.0 (2025-1209)</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5DCE3C13"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A27">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931"/>
    <w:rsid w:val="000B496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377C"/>
    <w:rsid w:val="0016432F"/>
    <w:rsid w:val="00165E91"/>
    <w:rsid w:val="00167BAD"/>
    <w:rsid w:val="0017032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A57"/>
    <w:rsid w:val="002179DA"/>
    <w:rsid w:val="00221FE7"/>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963"/>
    <w:rsid w:val="0027668F"/>
    <w:rsid w:val="00276738"/>
    <w:rsid w:val="00277E2F"/>
    <w:rsid w:val="00280897"/>
    <w:rsid w:val="00282084"/>
    <w:rsid w:val="0028383D"/>
    <w:rsid w:val="00284734"/>
    <w:rsid w:val="0028592C"/>
    <w:rsid w:val="00287C48"/>
    <w:rsid w:val="00287DF9"/>
    <w:rsid w:val="00290537"/>
    <w:rsid w:val="00292667"/>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A29"/>
    <w:rsid w:val="002D0E75"/>
    <w:rsid w:val="002D1DFA"/>
    <w:rsid w:val="002D4075"/>
    <w:rsid w:val="002D61BA"/>
    <w:rsid w:val="002D6751"/>
    <w:rsid w:val="002D6E78"/>
    <w:rsid w:val="002D7D26"/>
    <w:rsid w:val="002E01F0"/>
    <w:rsid w:val="002E0753"/>
    <w:rsid w:val="002E22B3"/>
    <w:rsid w:val="002E78E4"/>
    <w:rsid w:val="002E7BA4"/>
    <w:rsid w:val="002E7FFC"/>
    <w:rsid w:val="002F1540"/>
    <w:rsid w:val="002F4AB2"/>
    <w:rsid w:val="002F5579"/>
    <w:rsid w:val="00303AD3"/>
    <w:rsid w:val="003069F2"/>
    <w:rsid w:val="003079EC"/>
    <w:rsid w:val="003106BA"/>
    <w:rsid w:val="00311319"/>
    <w:rsid w:val="0031298B"/>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F52"/>
    <w:rsid w:val="00683745"/>
    <w:rsid w:val="00686412"/>
    <w:rsid w:val="006868D9"/>
    <w:rsid w:val="0068729E"/>
    <w:rsid w:val="00690BDF"/>
    <w:rsid w:val="006910B0"/>
    <w:rsid w:val="00691796"/>
    <w:rsid w:val="00693A41"/>
    <w:rsid w:val="00693BD0"/>
    <w:rsid w:val="006941C2"/>
    <w:rsid w:val="00695650"/>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2E06"/>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835"/>
    <w:rsid w:val="007B09E2"/>
    <w:rsid w:val="007B0C7A"/>
    <w:rsid w:val="007B3974"/>
    <w:rsid w:val="007B56DB"/>
    <w:rsid w:val="007B6D94"/>
    <w:rsid w:val="007C021B"/>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5162"/>
    <w:rsid w:val="0080642F"/>
    <w:rsid w:val="008103B5"/>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4105"/>
    <w:rsid w:val="0085416D"/>
    <w:rsid w:val="00854385"/>
    <w:rsid w:val="008546B1"/>
    <w:rsid w:val="00854DF1"/>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6126"/>
    <w:rsid w:val="00917C85"/>
    <w:rsid w:val="00920436"/>
    <w:rsid w:val="00922843"/>
    <w:rsid w:val="009235AA"/>
    <w:rsid w:val="00923B60"/>
    <w:rsid w:val="009245D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611E"/>
    <w:rsid w:val="00990989"/>
    <w:rsid w:val="009912AF"/>
    <w:rsid w:val="009953C4"/>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54F"/>
    <w:rsid w:val="00D32FC2"/>
    <w:rsid w:val="00D33CBB"/>
    <w:rsid w:val="00D349BA"/>
    <w:rsid w:val="00D363FA"/>
    <w:rsid w:val="00D36C9A"/>
    <w:rsid w:val="00D3787F"/>
    <w:rsid w:val="00D42C14"/>
    <w:rsid w:val="00D44927"/>
    <w:rsid w:val="00D44D49"/>
    <w:rsid w:val="00D45730"/>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B06"/>
    <w:rsid w:val="00EE3115"/>
    <w:rsid w:val="00EE4916"/>
    <w:rsid w:val="00EE4E14"/>
    <w:rsid w:val="00EE5818"/>
    <w:rsid w:val="00EE5A64"/>
    <w:rsid w:val="00EE5D1F"/>
    <w:rsid w:val="00EE6095"/>
    <w:rsid w:val="00EE7FC0"/>
    <w:rsid w:val="00EF0433"/>
    <w:rsid w:val="00EF1027"/>
    <w:rsid w:val="00EF1964"/>
    <w:rsid w:val="00EF5B5D"/>
    <w:rsid w:val="00F0109D"/>
    <w:rsid w:val="00F030F6"/>
    <w:rsid w:val="00F067C2"/>
    <w:rsid w:val="00F073E9"/>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5EF8"/>
    <w:rsid w:val="00FD6054"/>
    <w:rsid w:val="00FD6310"/>
    <w:rsid w:val="00FD6A39"/>
    <w:rsid w:val="00FD77F4"/>
    <w:rsid w:val="00FE1208"/>
    <w:rsid w:val="00FE2FC4"/>
    <w:rsid w:val="00FE408B"/>
    <w:rsid w:val="00FE4693"/>
    <w:rsid w:val="00FE5580"/>
    <w:rsid w:val="00FE5D97"/>
    <w:rsid w:val="00FE69F3"/>
    <w:rsid w:val="00FE7DB8"/>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53FFA2-3551-46A3-AFF7-AEE6581662C0}">
  <ds:schemaRefs>
    <ds:schemaRef ds:uri="http://schemas.microsoft.com/sharepoint/v3/contenttype/forms"/>
  </ds:schemaRefs>
</ds:datastoreItem>
</file>

<file path=customXml/itemProps4.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337</TotalTime>
  <Pages>3</Pages>
  <Words>139024</Words>
  <Characters>792442</Characters>
  <Application>Microsoft Office Word</Application>
  <DocSecurity>0</DocSecurity>
  <Lines>6603</Lines>
  <Paragraphs>1859</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929607</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Rapporteur</cp:lastModifiedBy>
  <cp:revision>203</cp:revision>
  <cp:lastPrinted>2017-09-21T14:17:00Z</cp:lastPrinted>
  <dcterms:created xsi:type="dcterms:W3CDTF">2025-11-24T11:54:00Z</dcterms:created>
  <dcterms:modified xsi:type="dcterms:W3CDTF">2025-11-25T13:40:00Z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