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8A41209"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954AB94"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470B1B"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081E972"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2E57DB3"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9141A3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lastRenderedPageBreak/>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33E6FD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D549BD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1EB44B4"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83F5A18"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lastRenderedPageBreak/>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17020A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5A1DA5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50733A55"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B8F0D27"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59F8450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47C9EF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5BEB54E0"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E240BD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083A38">
        <w:rPr>
          <w:rFonts w:eastAsia="DengXian"/>
        </w:rPr>
        <w:t>4</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8" w:name="MCCQCTEMPBM_00000119"/>
      <w:r w:rsidRPr="008B1C02">
        <w:rPr>
          <w:rFonts w:cs="Courier New"/>
          <w:szCs w:val="16"/>
        </w:rPr>
        <w:t xml:space="preserve">        </w:t>
      </w:r>
      <w:bookmarkEnd w:id="228"/>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4D15D3">
        <w:rPr>
          <w:rFonts w:cs="Courier New"/>
          <w:szCs w:val="16"/>
        </w:rPr>
        <w:t>DurationSec</w:t>
      </w:r>
      <w:bookmarkStart w:id="230"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3"/>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9"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40"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40"/>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6F85F61D"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3DFBAB1"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909EA9B"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C7A26C9"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lastRenderedPageBreak/>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976B24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9A3513F"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970C1D8"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48766D9B"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9FBEC9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50AF6E43"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4B0FC74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375CB527"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928228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03C04220"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81F2133"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4D49681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42BEF10"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47EFA12"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4C8CC2"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1C0D103"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D1F0E18"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E447EED"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4C63193"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268A86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14111C49"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37A3E2AF"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53C297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100EB40A"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2FAE71AE"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1EA4D02E"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33D330CE"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A32979">
        <w:rPr>
          <w:rFonts w:eastAsia="DengXian"/>
          <w:lang w:val="en-US"/>
        </w:rPr>
        <w:t>4</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48041C3D"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A32979">
        <w:rPr>
          <w:rFonts w:eastAsia="Malgun Gothic"/>
          <w:lang w:val="en-US" w:eastAsia="ko-KR"/>
        </w:rPr>
        <w:t>4</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2" w:name="_Hlk198845974"/>
      <w:r>
        <w:t xml:space="preserve">          enum:</w:t>
      </w:r>
    </w:p>
    <w:p w14:paraId="00FAA79E" w14:textId="77777777" w:rsidR="003032DB" w:rsidRDefault="003032DB" w:rsidP="003032DB">
      <w:pPr>
        <w:pStyle w:val="PL"/>
      </w:pPr>
      <w:r>
        <w:t xml:space="preserve">            - </w:t>
      </w:r>
      <w:r>
        <w:rPr>
          <w:lang w:eastAsia="zh-CN"/>
        </w:rPr>
        <w:t>true</w:t>
      </w:r>
    </w:p>
    <w:bookmarkEnd w:id="342"/>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3002FFE2"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E1F4309"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3" w:name="_Toc160489003"/>
      <w:r>
        <w:t>A.40</w:t>
      </w:r>
      <w:r>
        <w:tab/>
        <w:t>ImsSessionManagement API</w:t>
      </w:r>
      <w:bookmarkEnd w:id="343"/>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5BAA7B" w:rsidR="00851BE5" w:rsidRPr="00683719" w:rsidRDefault="00851BE5" w:rsidP="00851BE5">
      <w:pPr>
        <w:pStyle w:val="PL"/>
        <w:rPr>
          <w:lang w:val="en-US"/>
        </w:rPr>
      </w:pPr>
      <w:r w:rsidRPr="00683719">
        <w:rPr>
          <w:lang w:val="en-US"/>
        </w:rPr>
        <w:t xml:space="preserve">  version: 1.0.0-alpha.</w:t>
      </w:r>
      <w:r w:rsidR="00A32979">
        <w:rPr>
          <w:lang w:val="en-US"/>
        </w:rPr>
        <w:t>2</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7A7EE0D" w:rsidR="00851BE5" w:rsidRPr="008B1C02" w:rsidRDefault="00851BE5" w:rsidP="00851BE5">
      <w:pPr>
        <w:pStyle w:val="PL"/>
      </w:pPr>
      <w:r w:rsidRPr="008B1C02">
        <w:t xml:space="preserve">    3GPP TS 29.522 V1</w:t>
      </w:r>
      <w:r>
        <w:t>9</w:t>
      </w:r>
      <w:r w:rsidRPr="008B1C02">
        <w:t>.</w:t>
      </w:r>
      <w:r w:rsidR="00A32979">
        <w:t>4</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064397E" w:rsidR="005F3356" w:rsidRPr="008748AA" w:rsidRDefault="005F3356" w:rsidP="005F3356">
      <w:pPr>
        <w:pStyle w:val="PL"/>
      </w:pPr>
      <w:r w:rsidRPr="008748AA">
        <w:t xml:space="preserve">  version: 1.0.0</w:t>
      </w:r>
      <w:r>
        <w:t>-alpha.</w:t>
      </w:r>
      <w:r w:rsidR="00A32979">
        <w:t>4</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FFE8FA2" w:rsidR="005F3356" w:rsidRPr="008748AA" w:rsidRDefault="005F3356" w:rsidP="005F3356">
      <w:pPr>
        <w:pStyle w:val="PL"/>
      </w:pPr>
      <w:r w:rsidRPr="008748AA">
        <w:t xml:space="preserve">    3GPP TS 29.522 V19.</w:t>
      </w:r>
      <w:r w:rsidR="00A32979">
        <w:t>4</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1F373481" w:rsidR="009835FE" w:rsidRPr="00683719" w:rsidRDefault="009835FE" w:rsidP="009835FE">
      <w:pPr>
        <w:pStyle w:val="PL"/>
        <w:rPr>
          <w:lang w:val="en-US"/>
        </w:rPr>
      </w:pPr>
      <w:r w:rsidRPr="00683719">
        <w:rPr>
          <w:lang w:val="en-US"/>
        </w:rPr>
        <w:t xml:space="preserve">  version: 1.0.0-alpha.</w:t>
      </w:r>
      <w:r w:rsidR="00A32979">
        <w:rPr>
          <w:lang w:val="en-US"/>
        </w:rPr>
        <w:t>3</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3E604D8" w:rsidR="009835FE" w:rsidRPr="008B1C02" w:rsidRDefault="009835FE" w:rsidP="009835FE">
      <w:pPr>
        <w:pStyle w:val="PL"/>
      </w:pPr>
      <w:r w:rsidRPr="008B1C02">
        <w:t xml:space="preserve">    3GPP TS 29.522 V1</w:t>
      </w:r>
      <w:r>
        <w:t>9</w:t>
      </w:r>
      <w:r w:rsidRPr="008B1C02">
        <w:t>.</w:t>
      </w:r>
      <w:r w:rsidR="00A32979">
        <w:t>4</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lastRenderedPageBreak/>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ACE2091"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r w:rsidR="00A32979">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0C43CD5"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t>4</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lastRenderedPageBreak/>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lastRenderedPageBreak/>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lastRenderedPageBreak/>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77777777" w:rsidR="000A09CC" w:rsidRDefault="000A09CC" w:rsidP="000A09CC">
      <w:pPr>
        <w:pStyle w:val="PL"/>
      </w:pPr>
      <w:r>
        <w:t xml:space="preserve">          $ref: 'TS29122_CommonData.yaml#/components/schemas/DurationSec'</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77777777" w:rsidR="00D7566C" w:rsidRPr="008B1C02" w:rsidRDefault="00D7566C" w:rsidP="00D7566C">
      <w:pPr>
        <w:pStyle w:val="PL"/>
      </w:pPr>
      <w:r w:rsidRPr="008B1C02">
        <w:t xml:space="preserve">          $ref: 'TS29571_CommonData.yaml#/components/schemas/</w:t>
      </w:r>
      <w:r>
        <w:t>Bytes</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10DCF0AA" w:rsidR="00331F45" w:rsidRDefault="00331F45" w:rsidP="00331F45">
      <w:pPr>
        <w:pStyle w:val="PL"/>
      </w:pPr>
      <w:r>
        <w:t xml:space="preserve">            from the </w:t>
      </w:r>
      <w:r w:rsidR="004F7A3F">
        <w:t>AIOTF</w:t>
      </w:r>
      <w:r w:rsidR="004F7A3F" w:rsidRPr="00EF0FE7">
        <w:rPr>
          <w:rFonts w:cs="Arial"/>
          <w:szCs w:val="18"/>
        </w:rPr>
        <w:t xml:space="preserve"> </w:t>
      </w:r>
      <w:r w:rsidR="004F7A3F">
        <w:rPr>
          <w:rFonts w:cs="Arial"/>
          <w:szCs w:val="18"/>
        </w:rPr>
        <w:t>for the AIoT service operation identified by the transId attribute</w:t>
      </w:r>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pPr>
      <w:r>
        <w:t xml:space="preserve">      anyOf:</w:t>
      </w:r>
    </w:p>
    <w:p w14:paraId="64642326" w14:textId="77777777" w:rsidR="004F7A3F" w:rsidRDefault="004F7A3F" w:rsidP="004F7A3F">
      <w:pPr>
        <w:pStyle w:val="PL"/>
      </w:pPr>
      <w:r>
        <w:t xml:space="preserve">        - required: [devicesRepData]</w:t>
      </w:r>
    </w:p>
    <w:p w14:paraId="70A560B0" w14:textId="77777777" w:rsidR="004F7A3F" w:rsidRDefault="004F7A3F" w:rsidP="004F7A3F">
      <w:pPr>
        <w:pStyle w:val="PL"/>
      </w:pPr>
      <w:r>
        <w:t xml:space="preserve">        - required: [lastRepInd]</w:t>
      </w:r>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344" w:name="_Hlk197608695"/>
      <w:r w:rsidR="00122D4A">
        <w:t>extA</w:t>
      </w:r>
      <w:r>
        <w:rPr>
          <w:lang w:eastAsia="zh-CN"/>
        </w:rPr>
        <w:t>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547015A4" w:rsidR="00331F45" w:rsidRDefault="00331F45" w:rsidP="00331F45">
      <w:pPr>
        <w:pStyle w:val="PL"/>
      </w:pPr>
      <w:r>
        <w:t xml:space="preserve">            $ref: '#/components/schemas/</w:t>
      </w:r>
      <w:bookmarkStart w:id="345" w:name="_Hlk197608704"/>
      <w:r w:rsidR="00122D4A" w:rsidRPr="008906FB">
        <w:rPr>
          <w:lang w:val="da-DK" w:eastAsia="zh-CN"/>
        </w:rPr>
        <w:t>ExtAiotAreaId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ExtAiotAreaId</w:t>
      </w:r>
      <w:r>
        <w:t>:</w:t>
      </w:r>
    </w:p>
    <w:p w14:paraId="47C1740A" w14:textId="77777777" w:rsidR="00122D4A" w:rsidRDefault="00122D4A" w:rsidP="00122D4A">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lastRenderedPageBreak/>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'{$request.body#/</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notifUri</w:t>
      </w:r>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notifCorrId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7777777" w:rsidR="009E2696" w:rsidRPr="0008502E" w:rsidRDefault="009E2696" w:rsidP="009E2696">
      <w:pPr>
        <w:pStyle w:val="PL"/>
        <w:rPr>
          <w:lang w:val="en-US"/>
        </w:rPr>
      </w:pPr>
      <w:r w:rsidRPr="0008502E">
        <w:rPr>
          <w:lang w:val="en-US"/>
        </w:rPr>
        <w:t xml:space="preserve">  version: 1.0.0-alpha.1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7777777"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lastRenderedPageBreak/>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11B28037" w14:textId="77777777" w:rsidR="009E2696" w:rsidRPr="00600D66" w:rsidRDefault="009E2696" w:rsidP="009E2696">
      <w:pPr>
        <w:pStyle w:val="PL"/>
        <w:rPr>
          <w:lang w:val="en-US"/>
        </w:rPr>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lastRenderedPageBreak/>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77777777" w:rsidR="009E2696" w:rsidRPr="0008502E" w:rsidRDefault="009E2696" w:rsidP="009E2696">
      <w:pPr>
        <w:pStyle w:val="PL"/>
        <w:rPr>
          <w:lang w:val="en-US"/>
        </w:rPr>
      </w:pPr>
      <w:r w:rsidRPr="0008502E">
        <w:rPr>
          <w:lang w:val="en-US"/>
        </w:rPr>
        <w:t xml:space="preserve">          type: string</w:t>
      </w: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notifCorreId: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77777777" w:rsidR="009E2696" w:rsidRPr="0008502E" w:rsidRDefault="009E2696" w:rsidP="009E2696">
      <w:pPr>
        <w:pStyle w:val="PL"/>
      </w:pPr>
      <w:r w:rsidRPr="0008502E">
        <w:t xml:space="preserve">          $ref: 'TS29571_CommonData.yaml#/components/schemas/Uri'</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2E98217B" w14:textId="77777777" w:rsidR="009E2696" w:rsidRDefault="009E2696" w:rsidP="009E2696">
      <w:pPr>
        <w:pStyle w:val="PL"/>
      </w:pPr>
      <w:r>
        <w:t xml:space="preserve">        vflClientId:</w:t>
      </w:r>
    </w:p>
    <w:p w14:paraId="1D492FB9" w14:textId="77777777" w:rsidR="009E2696" w:rsidRPr="0008502E" w:rsidRDefault="009E2696" w:rsidP="009E2696">
      <w:pPr>
        <w:pStyle w:val="PL"/>
      </w:pPr>
      <w:r w:rsidRPr="0008502E">
        <w:t xml:space="preserve">          type: string</w:t>
      </w:r>
    </w:p>
    <w:p w14:paraId="1BB87CFD" w14:textId="77777777" w:rsidR="009E2696" w:rsidRPr="0008502E" w:rsidRDefault="009E2696" w:rsidP="009E2696">
      <w:pPr>
        <w:pStyle w:val="PL"/>
      </w:pPr>
      <w:r w:rsidRPr="0008502E">
        <w:t xml:space="preserve">          description: String identifying the</w:t>
      </w:r>
      <w:r>
        <w:t xml:space="preserve"> target VFL client</w:t>
      </w:r>
      <w:r w:rsidRPr="0008502E">
        <w:t>.</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6019FD3C" w14:textId="77777777" w:rsidR="009E2696" w:rsidRPr="0008502E" w:rsidRDefault="009E2696" w:rsidP="009E2696">
      <w:pPr>
        <w:pStyle w:val="PL"/>
      </w:pPr>
      <w:r w:rsidRPr="0008502E">
        <w:t xml:space="preserve">        vflReportInfo:</w:t>
      </w:r>
    </w:p>
    <w:p w14:paraId="6014C8BA" w14:textId="77777777" w:rsidR="009E2696" w:rsidRPr="0008502E" w:rsidRDefault="009E2696" w:rsidP="009E2696">
      <w:pPr>
        <w:pStyle w:val="PL"/>
      </w:pPr>
      <w:r w:rsidRPr="0008502E">
        <w:t xml:space="preserve">          $ref: 'TS29523_Npcf_EventExposure.yaml#/components/schemas/ReportingInformation'</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77777777" w:rsidR="009E2696" w:rsidRPr="0008502E" w:rsidRDefault="009E2696" w:rsidP="009E2696">
      <w:pPr>
        <w:pStyle w:val="PL"/>
      </w:pPr>
      <w:r w:rsidRPr="0008502E">
        <w:t xml:space="preserve">        - notifCorreId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notifCorreId: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77777777" w:rsidR="009E2696" w:rsidRPr="0008502E" w:rsidRDefault="009E2696" w:rsidP="009E2696">
      <w:pPr>
        <w:pStyle w:val="PL"/>
      </w:pPr>
      <w:r w:rsidRPr="0008502E">
        <w:t xml:space="preserve">            notification.</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lastRenderedPageBreak/>
        <w:t xml:space="preserve">          $ref: '</w:t>
      </w:r>
      <w:r>
        <w:rPr>
          <w:lang w:val="en-US" w:eastAsia="es-ES"/>
        </w:rPr>
        <w:t>TS29520_Nnwdaf_VFLInference.yaml</w:t>
      </w:r>
      <w:r w:rsidRPr="0008502E">
        <w:t>#/components/schemas/VflInferReq'</w:t>
      </w:r>
    </w:p>
    <w:p w14:paraId="328CA6E9" w14:textId="77777777" w:rsidR="009E2696" w:rsidRPr="0008502E" w:rsidRDefault="009E2696" w:rsidP="009E2696">
      <w:pPr>
        <w:pStyle w:val="PL"/>
      </w:pPr>
      <w:r w:rsidRPr="0008502E">
        <w:t xml:space="preserve">        vflReportInfo:</w:t>
      </w:r>
    </w:p>
    <w:p w14:paraId="58EC12A2" w14:textId="77777777" w:rsidR="009E2696" w:rsidRPr="0008502E" w:rsidRDefault="009E2696" w:rsidP="009E2696">
      <w:pPr>
        <w:pStyle w:val="PL"/>
      </w:pPr>
      <w:r w:rsidRPr="0008502E">
        <w:t xml:space="preserve">          $ref: 'TS29523_Npcf_EventExposure.yaml#/components/schemas/ReportingInformation'</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E85F4D2"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540E0C9B"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lastRenderedPageBreak/>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lastRenderedPageBreak/>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62F16" w14:textId="77777777" w:rsidR="00617CD7" w:rsidRDefault="00617CD7">
      <w:r>
        <w:separator/>
      </w:r>
    </w:p>
  </w:endnote>
  <w:endnote w:type="continuationSeparator" w:id="0">
    <w:p w14:paraId="3623FE2D" w14:textId="77777777" w:rsidR="00617CD7" w:rsidRDefault="0061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0E95C" w14:textId="77777777" w:rsidR="00617CD7" w:rsidRDefault="00617CD7">
      <w:r>
        <w:separator/>
      </w:r>
    </w:p>
  </w:footnote>
  <w:footnote w:type="continuationSeparator" w:id="0">
    <w:p w14:paraId="0AB8613E" w14:textId="77777777" w:rsidR="00617CD7" w:rsidRDefault="0061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17CD7"/>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C072C-DE12-4C4E-83E5-177F317A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302</Pages>
  <Words>134541</Words>
  <Characters>766885</Characters>
  <Application>Microsoft Office Word</Application>
  <DocSecurity>0</DocSecurity>
  <Lines>6390</Lines>
  <Paragraphs>1799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899627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2014-03-14T19:41:00Z</cp:lastPrinted>
  <dcterms:created xsi:type="dcterms:W3CDTF">2025-09-18T08:35:00Z</dcterms:created>
  <dcterms:modified xsi:type="dcterms:W3CDTF">2025-09-18T08:35:00Z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