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FA428EE" w:rsidR="00E60FE0" w:rsidRDefault="00C872B4" w:rsidP="00A5565B">
            <w:pPr>
              <w:pStyle w:val="ZA"/>
              <w:framePr w:w="0" w:hRule="auto" w:wrap="auto" w:vAnchor="margin" w:hAnchor="text" w:yAlign="inline"/>
            </w:pPr>
            <w:bookmarkStart w:id="0" w:name="page1"/>
            <w:bookmarkStart w:id="1" w:name="_GoBack"/>
            <w:bookmarkEnd w:id="1"/>
            <w:r>
              <w:rPr>
                <w:sz w:val="64"/>
              </w:rPr>
              <w:t xml:space="preserve">3GPP TS 29.574 </w:t>
            </w:r>
            <w:r w:rsidR="0066395A">
              <w:t>V19</w:t>
            </w:r>
            <w:r>
              <w:t>.</w:t>
            </w:r>
            <w:r w:rsidR="001E35B9">
              <w:t>2</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1E35B9">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803481604"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36EED00E" w14:textId="4C51B267" w:rsidR="00290221"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85517543"/>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85517544"/>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85517545"/>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85517546"/>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85517547"/>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85517548"/>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85517549"/>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85517550"/>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85517551"/>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85517552"/>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85517553"/>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85517554"/>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85517555"/>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8.95pt" o:ole="">
            <v:imagedata r:id="rId13" o:title=""/>
          </v:shape>
          <o:OLEObject Type="Embed" ProgID="Visio.Drawing.15" ShapeID="_x0000_i1026" DrawAspect="Content" ObjectID="_1803481605"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05pt" o:ole="">
            <v:imagedata r:id="rId15" o:title=""/>
          </v:shape>
          <o:OLEObject Type="Embed" ProgID="Visio.Drawing.15" ShapeID="_x0000_i1027" DrawAspect="Content" ObjectID="_180348160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85517556"/>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85517557"/>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85517558"/>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85517559"/>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85517560"/>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85517561"/>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85517562"/>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85517563"/>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35pt" o:ole="">
            <v:imagedata r:id="rId17" o:title=""/>
          </v:shape>
          <o:OLEObject Type="Embed" ProgID="Visio.Drawing.15" ShapeID="_x0000_i1028" DrawAspect="Content" ObjectID="_1803481607"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85517564"/>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6.55pt" o:ole="">
            <v:imagedata r:id="rId19" o:title=""/>
          </v:shape>
          <o:OLEObject Type="Embed" ProgID="Visio.Drawing.15" ShapeID="_x0000_i1029" DrawAspect="Content" ObjectID="_180348160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85517565"/>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15pt" o:ole="">
            <v:imagedata r:id="rId21" o:title=""/>
          </v:shape>
          <o:OLEObject Type="Embed" ProgID="Visio.Drawing.15" ShapeID="_x0000_i1030" DrawAspect="Content" ObjectID="_180348160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85517566"/>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35pt" o:ole="">
            <v:imagedata r:id="rId23" o:title=""/>
          </v:shape>
          <o:OLEObject Type="Embed" ProgID="Visio.Drawing.15" ShapeID="_x0000_i1031" DrawAspect="Content" ObjectID="_180348161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85517567"/>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85517568"/>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85517569"/>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35pt" o:ole="">
            <v:imagedata r:id="rId25" o:title=""/>
          </v:shape>
          <o:OLEObject Type="Embed" ProgID="Visio.Drawing.15" ShapeID="_x0000_i1032" DrawAspect="Content" ObjectID="_180348161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85517570"/>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35pt;height:151.1pt" o:ole="">
            <v:imagedata r:id="rId27" o:title=""/>
          </v:shape>
          <o:OLEObject Type="Embed" ProgID="Visio.Drawing.15" ShapeID="_x0000_i1033" DrawAspect="Content" ObjectID="_1803481612"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85517571"/>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85517572"/>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85517573"/>
      <w:r>
        <w:lastRenderedPageBreak/>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85517574"/>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85517575"/>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85517576"/>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85517577"/>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8.25pt" o:ole="">
            <v:imagedata r:id="rId29" o:title=""/>
          </v:shape>
          <o:OLEObject Type="Embed" ProgID="Visio.Drawing.15" ShapeID="_x0000_i1034" DrawAspect="Content" ObjectID="_180348161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85517578"/>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85517579"/>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85517580"/>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5.35pt" o:ole="">
            <v:imagedata r:id="rId31" o:title=""/>
          </v:shape>
          <o:OLEObject Type="Embed" ProgID="Visio.Drawing.15" ShapeID="_x0000_i1035" DrawAspect="Content" ObjectID="_1803481614"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85517581"/>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85517582"/>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85517583"/>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85517584"/>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85517585"/>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85517586"/>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3481615"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03481616"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85517587"/>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85517588"/>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85517589"/>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85517590"/>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85517591"/>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85517592"/>
      <w:r>
        <w:lastRenderedPageBreak/>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85517593"/>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85517594"/>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3481617"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85517595"/>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85517596"/>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85517597"/>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15pt" o:ole="">
            <v:imagedata r:id="rId39" o:title=""/>
          </v:shape>
          <o:OLEObject Type="Embed" ProgID="Visio.Drawing.15" ShapeID="_x0000_i1039" DrawAspect="Content" ObjectID="_1803481618"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85517598"/>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85517599"/>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85517600"/>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1.1pt" o:ole="">
            <v:imagedata r:id="rId41" o:title=""/>
          </v:shape>
          <o:OLEObject Type="Embed" ProgID="Visio.Drawing.15" ShapeID="_x0000_i1040" DrawAspect="Content" ObjectID="_1803481619"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85517601"/>
      <w:r>
        <w:lastRenderedPageBreak/>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85517602"/>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85517603"/>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85517604"/>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85517605"/>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85517606"/>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85517607"/>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85517608"/>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85517609"/>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85517610"/>
      <w:bookmarkEnd w:id="429"/>
      <w:bookmarkEnd w:id="430"/>
      <w:bookmarkEnd w:id="431"/>
      <w:bookmarkEnd w:id="432"/>
      <w:bookmarkEnd w:id="433"/>
      <w:bookmarkEnd w:id="434"/>
      <w:bookmarkEnd w:id="435"/>
      <w:bookmarkEnd w:id="436"/>
      <w:r>
        <w:lastRenderedPageBreak/>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85517611"/>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65pt;height:174.05pt" o:ole="">
            <v:imagedata r:id="rId43" o:title=""/>
          </v:shape>
          <o:OLEObject Type="Embed" ProgID="Visio.Drawing.15" ShapeID="_x0000_i1041" DrawAspect="Content" ObjectID="_1803481620"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85517612"/>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85517613"/>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85517614"/>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85517615"/>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85517616"/>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85517617"/>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85517618"/>
      <w:r>
        <w:lastRenderedPageBreak/>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85517619"/>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85517620"/>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85517621"/>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85517622"/>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85517623"/>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85517624"/>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85517625"/>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85517626"/>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85517627"/>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85517628"/>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85517629"/>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85517630"/>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85517631"/>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85517632"/>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85517633"/>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85517634"/>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85517635"/>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85517636"/>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85517637"/>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85517638"/>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85517639"/>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85517640"/>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85517641"/>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65pt;height:94.55pt" o:ole="">
            <v:imagedata r:id="rId45" o:title="" cropbottom="7081f" cropright="4734f"/>
          </v:shape>
          <o:OLEObject Type="Embed" ProgID="Visio.Drawing.15" ShapeID="_x0000_i1042" DrawAspect="Content" ObjectID="_1803481621"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85517642"/>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85517643"/>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85517644"/>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85517645"/>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85517646"/>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85517647"/>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85517648"/>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85517649"/>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85517650"/>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85517651"/>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85517652"/>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85517653"/>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85517654"/>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85517655"/>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85517656"/>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85517657"/>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85517658"/>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85517659"/>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85517660"/>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85517661"/>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85517662"/>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85517663"/>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85517664"/>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85517665"/>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85517666"/>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85517667"/>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85517668"/>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85517669"/>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85517670"/>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85517671"/>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85517672"/>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85517673"/>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85517674"/>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85517675"/>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85517676"/>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85517677"/>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85517678"/>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85517679"/>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85517680"/>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85517681"/>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85517682"/>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85517683"/>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85517684"/>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85517685"/>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85517686"/>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85517687"/>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85517688"/>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85517689"/>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85517690"/>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85517692"/>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85517693"/>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85517694"/>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85517695"/>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85517696"/>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85517697"/>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85517698"/>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85517699"/>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85517700"/>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85517701"/>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85517702"/>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85517703"/>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85517704"/>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85517705"/>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85517706"/>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85517707"/>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85517708"/>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7pt" o:ole="">
            <v:imagedata r:id="rId47" o:title=""/>
          </v:shape>
          <o:OLEObject Type="Embed" ProgID="Visio.Drawing.15" ShapeID="_x0000_i1043" DrawAspect="Content" ObjectID="_1803481622"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85517709"/>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85517710"/>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85517711"/>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85517712"/>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85517713"/>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85517714"/>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85517715"/>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85517716"/>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85517717"/>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85517718"/>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85517719"/>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85517720"/>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85517721"/>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85517722"/>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85517723"/>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85517724"/>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85517725"/>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85517726"/>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85517727"/>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85517728"/>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85517729"/>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85517730"/>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85517731"/>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855177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85517733"/>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85517734"/>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85517735"/>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85517736"/>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85517737"/>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85517738"/>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85517739"/>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85517740"/>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85517741"/>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85517742"/>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C6C6944"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690A80">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0CAABB8"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690A80">
        <w:t>2</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85517743"/>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FC54DD2"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E45C6F"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DC3AB4">
        <w:t>2</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85517744"/>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E253A" w14:textId="77777777" w:rsidR="009974A8" w:rsidRDefault="009974A8">
      <w:r>
        <w:separator/>
      </w:r>
    </w:p>
  </w:endnote>
  <w:endnote w:type="continuationSeparator" w:id="0">
    <w:p w14:paraId="75BB4696" w14:textId="77777777" w:rsidR="009974A8" w:rsidRDefault="0099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550B6" w14:textId="77777777" w:rsidR="009974A8" w:rsidRDefault="009974A8">
      <w:r>
        <w:separator/>
      </w:r>
    </w:p>
  </w:footnote>
  <w:footnote w:type="continuationSeparator" w:id="0">
    <w:p w14:paraId="6427904B" w14:textId="77777777" w:rsidR="009974A8" w:rsidRDefault="00997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116">
      <w:rPr>
        <w:rFonts w:ascii="Arial" w:hAnsi="Arial" w:cs="Arial"/>
        <w:b/>
        <w:noProof/>
        <w:sz w:val="18"/>
        <w:szCs w:val="18"/>
      </w:rPr>
      <w:t>3GPP TS 29.574 V19.2.0 (2025-03)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6116">
      <w:rPr>
        <w:rFonts w:ascii="Arial" w:hAnsi="Arial" w:cs="Arial"/>
        <w:b/>
        <w:noProof/>
        <w:sz w:val="18"/>
        <w:szCs w:val="18"/>
      </w:rPr>
      <w:t>10</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116">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15C9A-4936-4007-8DF6-23C5A1EE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2162</TotalTime>
  <Pages>37</Pages>
  <Words>35235</Words>
  <Characters>200845</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394</cp:revision>
  <cp:lastPrinted>2019-02-25T14:05:00Z</cp:lastPrinted>
  <dcterms:created xsi:type="dcterms:W3CDTF">2022-04-14T09:44:00Z</dcterms:created>
  <dcterms:modified xsi:type="dcterms:W3CDTF">2025-03-14T09:28:00Z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