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1BD77A37" w:rsidR="00AA5070" w:rsidRPr="008B1C02" w:rsidRDefault="00AA5070">
      <w:pPr>
        <w:pStyle w:val="PL"/>
      </w:pPr>
      <w:r w:rsidRPr="008B1C02">
        <w:t xml:space="preserve">  version: 1.</w:t>
      </w:r>
      <w:r w:rsidR="00E01459">
        <w:t>4</w:t>
      </w:r>
      <w:r w:rsidRPr="008B1C02">
        <w:t>.</w:t>
      </w:r>
      <w:r w:rsidR="00C83180">
        <w:t>0</w:t>
      </w:r>
      <w:r w:rsidR="00E01459">
        <w:t>-alpha.</w:t>
      </w:r>
      <w:r w:rsidR="00CD62FB">
        <w:t>2</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5DD4FE1" w:rsidR="00AA5070" w:rsidRPr="008B1C02" w:rsidRDefault="008153D5">
      <w:pPr>
        <w:pStyle w:val="PL"/>
      </w:pPr>
      <w:r w:rsidRPr="008B1C02">
        <w:t xml:space="preserve">    </w:t>
      </w:r>
      <w:r w:rsidR="00AA5070" w:rsidRPr="008B1C02">
        <w:t>3GPP TS 29.522 V1</w:t>
      </w:r>
      <w:r w:rsidR="00E01459">
        <w:t>9</w:t>
      </w:r>
      <w:r w:rsidR="00AA5070" w:rsidRPr="008B1C02">
        <w:t>.</w:t>
      </w:r>
      <w:r w:rsidR="00CD62FB">
        <w:t>2</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lastRenderedPageBreak/>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53CD4DF" w:rsidR="00AA5070" w:rsidRPr="008B1C02" w:rsidRDefault="00AA5070">
      <w:pPr>
        <w:pStyle w:val="PL"/>
      </w:pPr>
      <w:r w:rsidRPr="008B1C02">
        <w:t xml:space="preserve">  version: 1.</w:t>
      </w:r>
      <w:r w:rsidR="00852A9F">
        <w:t>3</w:t>
      </w:r>
      <w:r w:rsidRPr="008B1C02">
        <w:t>.</w:t>
      </w:r>
      <w:r w:rsidR="00852A9F">
        <w:t>0-alpha.</w:t>
      </w:r>
      <w:r w:rsidR="00CD62FB">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58FCB327"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CD62FB">
        <w:t>2</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lastRenderedPageBreak/>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lastRenderedPageBreak/>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lastRenderedPageBreak/>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lastRenderedPageBreak/>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lastRenderedPageBreak/>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lastRenderedPageBreak/>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lastRenderedPageBreak/>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lastRenderedPageBreak/>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lastRenderedPageBreak/>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lastRenderedPageBreak/>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171CE95" w:rsidR="00AA5070" w:rsidRPr="008B1C02" w:rsidRDefault="00AA5070">
      <w:pPr>
        <w:pStyle w:val="PL"/>
      </w:pPr>
      <w:r w:rsidRPr="008B1C02">
        <w:t xml:space="preserve">  version: 1.</w:t>
      </w:r>
      <w:r w:rsidR="00852A9F">
        <w:t>3</w:t>
      </w:r>
      <w:r w:rsidRPr="008B1C02">
        <w:t>.</w:t>
      </w:r>
      <w:r w:rsidR="00852A9F">
        <w:t>0-alpha.</w:t>
      </w:r>
      <w:r w:rsidR="00CD62FB">
        <w:t>2</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307562C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CD62FB">
        <w:t>2</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lastRenderedPageBreak/>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lastRenderedPageBreak/>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lastRenderedPageBreak/>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lastRenderedPageBreak/>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lastRenderedPageBreak/>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lastRenderedPageBreak/>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lastRenderedPageBreak/>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lastRenderedPageBreak/>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lastRenderedPageBreak/>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lastRenderedPageBreak/>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lastRenderedPageBreak/>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lastRenderedPageBreak/>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lastRenderedPageBreak/>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lastRenderedPageBreak/>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lastRenderedPageBreak/>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3D70687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AA56B4">
        <w:rPr>
          <w:lang w:val="en-US"/>
        </w:rPr>
        <w:t>3</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6498381"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AA56B4">
        <w:t>2</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lastRenderedPageBreak/>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lastRenderedPageBreak/>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lastRenderedPageBreak/>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lastRenderedPageBreak/>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lastRenderedPageBreak/>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lastRenderedPageBreak/>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lastRenderedPageBreak/>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lastRenderedPageBreak/>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lastRenderedPageBreak/>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lastRenderedPageBreak/>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lastRenderedPageBreak/>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lastRenderedPageBreak/>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422113" w:rsidRDefault="00AF0A6D" w:rsidP="00AF0A6D">
      <w:pPr>
        <w:pStyle w:val="PL"/>
        <w:rPr>
          <w:lang w:val="fr-FR"/>
        </w:rPr>
      </w:pPr>
      <w:r w:rsidRPr="00BD6F46">
        <w:t xml:space="preserve">          </w:t>
      </w:r>
      <w:r w:rsidRPr="00422113">
        <w:rPr>
          <w:lang w:val="fr-FR"/>
        </w:rPr>
        <w:t>- ACCEPTABLE</w:t>
      </w:r>
    </w:p>
    <w:p w14:paraId="59C9E6FC" w14:textId="77777777" w:rsidR="00AF0A6D" w:rsidRPr="00422113" w:rsidRDefault="00AF0A6D" w:rsidP="00AF0A6D">
      <w:pPr>
        <w:pStyle w:val="PL"/>
        <w:rPr>
          <w:lang w:val="fr-FR" w:eastAsia="zh-CN"/>
        </w:rPr>
      </w:pPr>
      <w:r w:rsidRPr="00422113">
        <w:rPr>
          <w:lang w:val="fr-FR"/>
        </w:rPr>
        <w:t xml:space="preserve">          - NON_ACCEPTABLE</w:t>
      </w:r>
    </w:p>
    <w:p w14:paraId="31AF264B" w14:textId="77777777" w:rsidR="00AF0A6D" w:rsidRPr="00422113" w:rsidRDefault="00AF0A6D" w:rsidP="00AF0A6D">
      <w:pPr>
        <w:pStyle w:val="PL"/>
        <w:rPr>
          <w:lang w:val="fr-FR"/>
        </w:rPr>
      </w:pPr>
      <w:r w:rsidRPr="00422113">
        <w:rPr>
          <w:lang w:val="fr-FR"/>
        </w:rPr>
        <w:t xml:space="preserve">      - type: string</w:t>
      </w:r>
    </w:p>
    <w:p w14:paraId="275CCF6F" w14:textId="77777777" w:rsidR="00125E00" w:rsidRPr="00422113" w:rsidRDefault="00125E00" w:rsidP="00125E00">
      <w:pPr>
        <w:pStyle w:val="PL"/>
        <w:rPr>
          <w:lang w:val="fr-FR"/>
        </w:rPr>
      </w:pPr>
      <w:r w:rsidRPr="00422113">
        <w:rPr>
          <w:lang w:val="fr-FR"/>
        </w:rPr>
        <w:t xml:space="preserve">        description: &gt;</w:t>
      </w:r>
    </w:p>
    <w:p w14:paraId="2E8E940A" w14:textId="77777777" w:rsidR="00DB56E1" w:rsidRPr="008B1C02" w:rsidRDefault="00DB56E1" w:rsidP="00DB56E1">
      <w:pPr>
        <w:pStyle w:val="PL"/>
      </w:pPr>
      <w:r w:rsidRPr="00422113">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4989616D"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20D0EFFC"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CD62FB">
        <w:t>2</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7DDFE455" w14:textId="77777777" w:rsidR="009045F7" w:rsidRDefault="009045F7" w:rsidP="009045F7">
      <w:pPr>
        <w:pStyle w:val="PL"/>
      </w:pPr>
      <w:r>
        <w:t xml:space="preserve">        sliceSelReq:</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777777" w:rsidR="009045F7" w:rsidRPr="008B1C02" w:rsidRDefault="009045F7" w:rsidP="009045F7">
      <w:pPr>
        <w:pStyle w:val="PL"/>
        <w:rPr>
          <w:rFonts w:cs="Courier New"/>
          <w:szCs w:val="16"/>
        </w:rPr>
      </w:pPr>
      <w:r w:rsidRPr="008B1C02">
        <w:rPr>
          <w:rFonts w:cs="Courier New"/>
          <w:szCs w:val="16"/>
        </w:rPr>
        <w:t xml:space="preserve">        - required: [</w:t>
      </w:r>
      <w:r>
        <w:t>sliceSelReq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lastRenderedPageBreak/>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7777777" w:rsidR="009045F7" w:rsidRPr="00D27E6F" w:rsidRDefault="009045F7" w:rsidP="009045F7">
      <w:pPr>
        <w:pStyle w:val="PL"/>
        <w:rPr>
          <w:rFonts w:cs="Courier New"/>
          <w:szCs w:val="16"/>
        </w:rPr>
      </w:pPr>
      <w:r w:rsidRPr="00D27E6F">
        <w:rPr>
          <w:rFonts w:cs="Courier New"/>
          <w:szCs w:val="16"/>
        </w:rPr>
        <w:t xml:space="preserve">        sliceSelReq:</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28DE0A3C" w14:textId="77777777" w:rsidR="009045F7" w:rsidRDefault="009045F7" w:rsidP="009045F7">
      <w:pPr>
        <w:pStyle w:val="PL"/>
        <w:rPr>
          <w:rFonts w:cs="Courier New"/>
          <w:szCs w:val="16"/>
        </w:rPr>
      </w:pPr>
    </w:p>
    <w:p w14:paraId="693B5D63" w14:textId="77777777"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257A84A5" w14:textId="77777777" w:rsidR="009045F7" w:rsidRPr="00D27E6F" w:rsidRDefault="009045F7" w:rsidP="009045F7">
      <w:pPr>
        <w:pStyle w:val="PL"/>
        <w:rPr>
          <w:rFonts w:cs="Courier New"/>
          <w:szCs w:val="16"/>
        </w:rPr>
      </w:pPr>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09CE0366" w:rsidR="001503E5" w:rsidRPr="008B1C02" w:rsidRDefault="001503E5" w:rsidP="001503E5">
      <w:pPr>
        <w:pStyle w:val="PL"/>
      </w:pPr>
      <w:r w:rsidRPr="008B1C02">
        <w:t xml:space="preserve">  version: 1.</w:t>
      </w:r>
      <w:r w:rsidR="00CD62FB">
        <w:t>2</w:t>
      </w:r>
      <w:r w:rsidRPr="008B1C02">
        <w:t>.</w:t>
      </w:r>
      <w:r w:rsidR="00582B20">
        <w:t>0</w:t>
      </w:r>
      <w:r w:rsidR="00CD62FB">
        <w:t>-alpha.1</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243DB37C" w:rsidR="001503E5" w:rsidRPr="008B1C02" w:rsidRDefault="001503E5" w:rsidP="001503E5">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BB4D79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CD62FB">
        <w:rPr>
          <w:rFonts w:eastAsia="DengXian"/>
        </w:rPr>
        <w:t>2</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lastRenderedPageBreak/>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lastRenderedPageBreak/>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lastRenderedPageBreak/>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lastRenderedPageBreak/>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lastRenderedPageBreak/>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p w14:paraId="5524DEC3" w14:textId="77777777"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55807EC2" w14:textId="19CC662E"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5178B88C" w:rsidR="001503E5" w:rsidRPr="008B1C02" w:rsidRDefault="008705F7" w:rsidP="008705F7">
      <w:pPr>
        <w:pStyle w:val="PL"/>
      </w:pPr>
      <w:r w:rsidRPr="008B1C02">
        <w:t xml:space="preserve">        - required: [</w:t>
      </w:r>
      <w:r>
        <w:rPr>
          <w:rFonts w:cs="Courier New"/>
          <w:szCs w:val="16"/>
        </w:rPr>
        <w:t>sliceReplReq</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lastRenderedPageBreak/>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4C0EE5F4" w14:textId="45795DCD"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7298A3F2" w14:textId="4F67B8A6" w:rsidR="00F23646" w:rsidRPr="000A0A5F" w:rsidRDefault="00F23646" w:rsidP="00F23646">
      <w:pPr>
        <w:pStyle w:val="PL"/>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77777777"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5114F281" w14:textId="77777777" w:rsidR="00F23646" w:rsidRPr="008B1C02" w:rsidRDefault="001503E5" w:rsidP="00F23646">
      <w:pPr>
        <w:pStyle w:val="PL"/>
      </w:pPr>
      <w:r w:rsidRPr="008B1C02">
        <w:t xml:space="preserve">            - SERVICE_AREA_COVRG_OUTCOME</w:t>
      </w:r>
    </w:p>
    <w:p w14:paraId="0291C7CC" w14:textId="2BA81C9A" w:rsidR="001503E5" w:rsidRPr="008B1C02" w:rsidRDefault="00F23646" w:rsidP="00F23646">
      <w:pPr>
        <w:pStyle w:val="PL"/>
      </w:pPr>
      <w:r w:rsidRPr="008B1C02">
        <w:t xml:space="preserve">            - </w:t>
      </w:r>
      <w:r>
        <w:t>SLICE_REPLACE_OUTCOME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lastRenderedPageBreak/>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55731E05" w14:textId="14316C47" w:rsidR="00F23646" w:rsidRDefault="00063623" w:rsidP="00F23646">
      <w:pPr>
        <w:pStyle w:val="PL"/>
      </w:pPr>
      <w:r w:rsidRPr="008B1C02">
        <w:t xml:space="preserve">            is not used to encode content defined in the present version of this API.</w:t>
      </w:r>
    </w:p>
    <w:p w14:paraId="3C538D71" w14:textId="77777777" w:rsidR="00F23646" w:rsidRDefault="00F23646" w:rsidP="00F23646">
      <w:pPr>
        <w:pStyle w:val="PL"/>
      </w:pPr>
      <w:r>
        <w:t xml:space="preserve">      description: |</w:t>
      </w:r>
    </w:p>
    <w:p w14:paraId="6C6609E8" w14:textId="77777777" w:rsidR="00F23646" w:rsidRDefault="00F23646" w:rsidP="00F23646">
      <w:pPr>
        <w:pStyle w:val="PL"/>
      </w:pPr>
      <w:r>
        <w:t xml:space="preserve">        Represents the NEF notification event to the NF service consumer.  </w:t>
      </w:r>
    </w:p>
    <w:p w14:paraId="2196EBAA" w14:textId="77777777" w:rsidR="00F23646" w:rsidRDefault="00F23646" w:rsidP="00F23646">
      <w:pPr>
        <w:pStyle w:val="PL"/>
      </w:pPr>
      <w:r>
        <w:t xml:space="preserve">        Possible values are:</w:t>
      </w:r>
    </w:p>
    <w:p w14:paraId="35DB9F44" w14:textId="77777777" w:rsidR="00F23646" w:rsidRDefault="00F23646" w:rsidP="00F23646">
      <w:pPr>
        <w:pStyle w:val="PL"/>
      </w:pPr>
      <w:r>
        <w:t xml:space="preserve">        - SERVICE_AREA_COVRG_OUTCOME: Indicates the Service Area Coverage outcome.</w:t>
      </w:r>
    </w:p>
    <w:p w14:paraId="4579CA9F" w14:textId="77777777" w:rsidR="00F23646" w:rsidRPr="007717B2" w:rsidRDefault="00F23646" w:rsidP="00F23646">
      <w:pPr>
        <w:pStyle w:val="PL"/>
      </w:pPr>
      <w:r>
        <w:t xml:space="preserve">        </w:t>
      </w:r>
      <w:r w:rsidRPr="007717B2">
        <w:t xml:space="preserve">- </w:t>
      </w:r>
      <w:r>
        <w:t>SLICE_REPLACE_OUTCOME</w:t>
      </w:r>
      <w:r w:rsidRPr="007717B2">
        <w:t xml:space="preserve">: </w:t>
      </w:r>
      <w:r>
        <w:t>Indicates the AF requested Network Slice replacement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lastRenderedPageBreak/>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lastRenderedPageBreak/>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lastRenderedPageBreak/>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41AD82D8" w:rsidR="0094086C" w:rsidRPr="008B1C02" w:rsidRDefault="0094086C" w:rsidP="0094086C">
      <w:pPr>
        <w:pStyle w:val="PL"/>
      </w:pPr>
      <w:r w:rsidRPr="008B1C02">
        <w:t xml:space="preserve">  version: 1.</w:t>
      </w:r>
      <w:r w:rsidR="00AA56B4">
        <w:t>3</w:t>
      </w:r>
      <w:r w:rsidRPr="008B1C02">
        <w:t>.</w:t>
      </w:r>
      <w:r w:rsidR="007F48A9">
        <w:t>0</w:t>
      </w:r>
      <w:r w:rsidR="00AA56B4">
        <w:t>-alpha.1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1669476A" w:rsidR="0094086C" w:rsidRPr="008B1C02" w:rsidRDefault="00936E52" w:rsidP="0094086C">
      <w:pPr>
        <w:pStyle w:val="PL"/>
      </w:pPr>
      <w:r w:rsidRPr="008B1C02">
        <w:lastRenderedPageBreak/>
        <w:t xml:space="preserve">    </w:t>
      </w:r>
      <w:r w:rsidR="0094086C" w:rsidRPr="008B1C02">
        <w:t>3GPP TS 29.522 V1</w:t>
      </w:r>
      <w:r w:rsidR="00AA56B4">
        <w:t>9</w:t>
      </w:r>
      <w:r w:rsidR="0094086C" w:rsidRPr="008B1C02">
        <w:t>.</w:t>
      </w:r>
      <w:r w:rsidR="00AA56B4">
        <w:t>2</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lastRenderedPageBreak/>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lastRenderedPageBreak/>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lastRenderedPageBreak/>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lastRenderedPageBreak/>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lastRenderedPageBreak/>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lastRenderedPageBreak/>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lastRenderedPageBreak/>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lastRenderedPageBreak/>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lastRenderedPageBreak/>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lastRenderedPageBreak/>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FE55C90"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CD62FB">
        <w:rPr>
          <w:lang w:val="en-US"/>
        </w:rPr>
        <w:t>2</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6B11FD67"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CD62FB">
        <w:t>2</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lastRenderedPageBreak/>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lastRenderedPageBreak/>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lastRenderedPageBreak/>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lastRenderedPageBreak/>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3"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lastRenderedPageBreak/>
        <w:t xml:space="preserve">            deployment information.</w:t>
      </w:r>
      <w:bookmarkEnd w:id="273"/>
    </w:p>
    <w:p w14:paraId="5C22E4FF" w14:textId="77777777" w:rsidR="00CC6A96" w:rsidRDefault="00CC6A96" w:rsidP="00CC6A96">
      <w:pPr>
        <w:pStyle w:val="PL"/>
      </w:pPr>
      <w:r>
        <w:t xml:space="preserve">        </w:t>
      </w:r>
      <w:bookmarkStart w:id="274"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4"/>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5" w:name="_Toc114212762"/>
      <w:bookmarkStart w:id="276" w:name="_Toc122117151"/>
      <w:bookmarkStart w:id="277" w:name="_Toc114212763"/>
      <w:bookmarkStart w:id="278"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lastRenderedPageBreak/>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5"/>
      <w:bookmarkEnd w:id="276"/>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lastRenderedPageBreak/>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9" w:name="MCCQCTEMPBM_00000141"/>
      <w:r w:rsidRPr="008B1C02">
        <w:rPr>
          <w:rFonts w:cs="Courier New"/>
          <w:szCs w:val="16"/>
        </w:rPr>
        <w:t xml:space="preserve">      operationId: ReadAllConfigurations</w:t>
      </w:r>
      <w:bookmarkEnd w:id="279"/>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80" w:name="MCCQCTEMPBM_00000142"/>
      <w:r w:rsidRPr="008B1C02">
        <w:rPr>
          <w:rFonts w:cs="Courier New"/>
          <w:szCs w:val="16"/>
        </w:rPr>
        <w:t xml:space="preserve">      operationId: CreateNewConfiguration</w:t>
      </w:r>
      <w:bookmarkEnd w:id="280"/>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lastRenderedPageBreak/>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1" w:name="MCCQCTEMPBM_00000143"/>
      <w:r w:rsidRPr="008B1C02">
        <w:rPr>
          <w:rFonts w:cs="Courier New"/>
          <w:szCs w:val="16"/>
        </w:rPr>
        <w:t xml:space="preserve">  </w:t>
      </w:r>
      <w:bookmarkEnd w:id="281"/>
      <w:r w:rsidRPr="008B1C02">
        <w:t>/{afId}/</w:t>
      </w:r>
      <w:bookmarkStart w:id="282"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2"/>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3"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3"/>
      <w:r w:rsidRPr="008B1C02">
        <w:rPr>
          <w:lang w:val="en-US" w:eastAsia="zh-CN"/>
        </w:rPr>
        <w:t>ASTI Configurations</w:t>
      </w:r>
      <w:bookmarkStart w:id="284" w:name="MCCQCTEMPBM_00000146"/>
    </w:p>
    <w:bookmarkEnd w:id="284"/>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lastRenderedPageBreak/>
        <w:t xml:space="preserve">            type: string</w:t>
      </w:r>
    </w:p>
    <w:p w14:paraId="552AEA51" w14:textId="77777777" w:rsidR="00DA4B50" w:rsidRPr="008B1C02" w:rsidRDefault="00DA4B50" w:rsidP="00DA4B50">
      <w:pPr>
        <w:pStyle w:val="PL"/>
        <w:rPr>
          <w:rFonts w:cs="Courier New"/>
          <w:szCs w:val="16"/>
        </w:rPr>
      </w:pPr>
      <w:bookmarkStart w:id="285"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StatusRequestData</w:t>
      </w:r>
      <w:bookmarkStart w:id="286"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6"/>
      <w:r w:rsidRPr="008B1C02">
        <w:t>he status of the 5G access stratum time distribution</w:t>
      </w:r>
      <w:bookmarkStart w:id="287"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7"/>
      <w:r w:rsidRPr="008B1C02">
        <w:t>StatusResponseData</w:t>
      </w:r>
      <w:bookmarkStart w:id="288"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5"/>
      <w:r w:rsidRPr="008B1C02">
        <w:rPr>
          <w:rFonts w:cs="Courier New"/>
          <w:szCs w:val="16"/>
        </w:rPr>
        <w:t>_CommonData.yaml#/components/responses/411'</w:t>
      </w:r>
    </w:p>
    <w:bookmarkEnd w:id="293"/>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4"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7"/>
      <w:r w:rsidRPr="008B1C02">
        <w:rPr>
          <w:rFonts w:cs="Courier New"/>
          <w:szCs w:val="16"/>
        </w:rPr>
        <w:t>_CommonData.yaml#/components/responses/415'</w:t>
      </w:r>
    </w:p>
    <w:bookmarkEnd w:id="295"/>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6"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8"/>
      <w:r w:rsidRPr="008B1C02">
        <w:t>TS29122</w:t>
      </w:r>
      <w:bookmarkStart w:id="299" w:name="MCCQCTEMPBM_00000161"/>
      <w:r w:rsidRPr="008B1C02">
        <w:rPr>
          <w:rFonts w:cs="Courier New"/>
          <w:szCs w:val="16"/>
        </w:rPr>
        <w:t>_CommonData.yaml#/components/responses/default'</w:t>
      </w:r>
    </w:p>
    <w:bookmarkEnd w:id="299"/>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00" w:name="MCCQCTEMPBM_00000162"/>
      <w:r w:rsidRPr="008B1C02">
        <w:rPr>
          <w:rFonts w:cs="Courier New"/>
          <w:szCs w:val="16"/>
        </w:rPr>
        <w:t xml:space="preserve">      operationId: ReadAnConfiguration</w:t>
      </w:r>
      <w:bookmarkEnd w:id="300"/>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1" w:name="MCCQCTEMPBM_00000163"/>
      <w:r w:rsidRPr="008B1C02">
        <w:rPr>
          <w:rFonts w:cs="Courier New"/>
          <w:szCs w:val="16"/>
        </w:rPr>
        <w:t>Individual ASTI Configuration</w:t>
      </w:r>
      <w:bookmarkEnd w:id="301"/>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lastRenderedPageBreak/>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2" w:name="MCCQCTEMPBM_00000164"/>
      <w:r w:rsidRPr="008B1C02">
        <w:rPr>
          <w:rFonts w:cs="Courier New"/>
          <w:szCs w:val="16"/>
        </w:rPr>
        <w:t xml:space="preserve">      operationId: FullyModifyAnConfiguration</w:t>
      </w:r>
      <w:bookmarkEnd w:id="302"/>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3" w:name="MCCQCTEMPBM_00000165"/>
      <w:r w:rsidRPr="008B1C02">
        <w:rPr>
          <w:rFonts w:cs="Courier New"/>
          <w:szCs w:val="16"/>
        </w:rPr>
        <w:t>Individual ASTI Configuration</w:t>
      </w:r>
      <w:bookmarkEnd w:id="303"/>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4" w:name="MCCQCTEMPBM_00000166"/>
      <w:r w:rsidRPr="008B1C02">
        <w:rPr>
          <w:rFonts w:cs="Courier New"/>
          <w:szCs w:val="16"/>
        </w:rPr>
        <w:t xml:space="preserve">      operationId: DeleteAnConfiguration</w:t>
      </w:r>
      <w:bookmarkEnd w:id="304"/>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5" w:name="MCCQCTEMPBM_00000167"/>
      <w:r w:rsidRPr="008B1C02">
        <w:rPr>
          <w:rFonts w:cs="Courier New"/>
          <w:szCs w:val="16"/>
        </w:rPr>
        <w:t>ASTI Configuration</w:t>
      </w:r>
      <w:bookmarkEnd w:id="305"/>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lastRenderedPageBreak/>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6" w:name="MCCQCTEMPBM_00000168"/>
      <w:r w:rsidRPr="008B1C02">
        <w:rPr>
          <w:rFonts w:cs="Courier New"/>
          <w:szCs w:val="16"/>
        </w:rPr>
        <w:t>TS29571_CommonData.yaml</w:t>
      </w:r>
      <w:bookmarkEnd w:id="306"/>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7" w:name="MCCQCTEMPBM_00000169"/>
      <w:r w:rsidRPr="008B1C02">
        <w:rPr>
          <w:rFonts w:cs="Courier New"/>
          <w:szCs w:val="16"/>
        </w:rPr>
        <w:t xml:space="preserve">        </w:t>
      </w:r>
      <w:bookmarkEnd w:id="307"/>
      <w:r w:rsidRPr="008B1C02">
        <w:t>asTimeDisParam</w:t>
      </w:r>
      <w:bookmarkStart w:id="308"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8"/>
      <w:r w:rsidRPr="008B1C02">
        <w:t>Ntsctsf_ASTI.yaml</w:t>
      </w:r>
      <w:bookmarkStart w:id="309" w:name="MCCQCTEMPBM_00000171"/>
      <w:r w:rsidRPr="008B1C02">
        <w:rPr>
          <w:rFonts w:cs="Courier New"/>
          <w:szCs w:val="16"/>
        </w:rPr>
        <w:t>#/components/schemas/</w:t>
      </w:r>
      <w:bookmarkEnd w:id="309"/>
      <w:r w:rsidR="00EB68D4">
        <w:rPr>
          <w:rFonts w:cs="Courier New"/>
          <w:szCs w:val="16"/>
        </w:rPr>
        <w:t>Af</w:t>
      </w:r>
      <w:r w:rsidRPr="008B1C02">
        <w:t>AsTimeDistributionParam</w:t>
      </w:r>
      <w:bookmarkStart w:id="310"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10"/>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lastRenderedPageBreak/>
        <w:t xml:space="preserve">      description: &gt;</w:t>
      </w:r>
    </w:p>
    <w:p w14:paraId="2A0CD139" w14:textId="77777777" w:rsidR="000D3735" w:rsidRDefault="000D3735" w:rsidP="000D3735">
      <w:pPr>
        <w:pStyle w:val="PL"/>
        <w:rPr>
          <w:rFonts w:cs="Arial"/>
          <w:szCs w:val="18"/>
        </w:rPr>
      </w:pPr>
      <w:bookmarkStart w:id="311" w:name="MCCQCTEMPBM_00000368"/>
      <w:r>
        <w:rPr>
          <w:rFonts w:cs="Courier New"/>
          <w:szCs w:val="16"/>
        </w:rPr>
        <w:t xml:space="preserve">        </w:t>
      </w:r>
      <w:bookmarkEnd w:id="311"/>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2" w:name="MCCQCTEMPBM_00000173"/>
      <w:r w:rsidRPr="008B1C02">
        <w:rPr>
          <w:rFonts w:cs="Courier New"/>
          <w:szCs w:val="16"/>
        </w:rPr>
        <w:t>TS29571_CommonData.yaml</w:t>
      </w:r>
      <w:bookmarkEnd w:id="312"/>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3" w:name="MCCQCTEMPBM_00000174"/>
      <w:r w:rsidRPr="008B1C02">
        <w:rPr>
          <w:rFonts w:cs="Courier New"/>
          <w:szCs w:val="16"/>
        </w:rPr>
        <w:t>TS29571_CommonData.yaml</w:t>
      </w:r>
      <w:bookmarkEnd w:id="313"/>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4" w:name="MCCQCTEMPBM_00000175"/>
      <w:r w:rsidRPr="008B1C02">
        <w:rPr>
          <w:rFonts w:cs="Courier New"/>
          <w:szCs w:val="16"/>
        </w:rPr>
        <w:t xml:space="preserve">        </w:t>
      </w:r>
      <w:bookmarkEnd w:id="314"/>
      <w:r w:rsidRPr="008B1C02">
        <w:rPr>
          <w:lang w:eastAsia="zh-CN"/>
        </w:rPr>
        <w:t>activeUes</w:t>
      </w:r>
      <w:bookmarkStart w:id="315" w:name="MCCQCTEMPBM_00000176"/>
      <w:r w:rsidRPr="008B1C02">
        <w:rPr>
          <w:rFonts w:cs="Courier New"/>
          <w:szCs w:val="16"/>
        </w:rPr>
        <w:t>:</w:t>
      </w:r>
    </w:p>
    <w:bookmarkEnd w:id="315"/>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6" w:name="MCCQCTEMPBM_00000177"/>
    </w:p>
    <w:bookmarkEnd w:id="316"/>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7" w:name="MCCQCTEMPBM_00000178"/>
      <w:r w:rsidRPr="008B1C02">
        <w:rPr>
          <w:rFonts w:cs="Courier New"/>
          <w:szCs w:val="16"/>
        </w:rPr>
        <w:t>TS29571_CommonData.yaml</w:t>
      </w:r>
      <w:bookmarkEnd w:id="317"/>
      <w:r w:rsidRPr="008B1C02">
        <w:t>#/components/schemas/Gpsi'</w:t>
      </w:r>
    </w:p>
    <w:p w14:paraId="515BDE65" w14:textId="77777777" w:rsidR="00DA4B50" w:rsidRPr="008B1C02" w:rsidRDefault="00DA4B50" w:rsidP="00DA4B50">
      <w:pPr>
        <w:pStyle w:val="PL"/>
        <w:rPr>
          <w:rFonts w:cs="Courier New"/>
          <w:szCs w:val="16"/>
        </w:rPr>
      </w:pPr>
      <w:bookmarkStart w:id="318" w:name="MCCQCTEMPBM_00000179"/>
      <w:r w:rsidRPr="008B1C02">
        <w:rPr>
          <w:rFonts w:cs="Courier New"/>
          <w:szCs w:val="16"/>
        </w:rPr>
        <w:t xml:space="preserve">        </w:t>
      </w:r>
      <w:bookmarkEnd w:id="318"/>
      <w:r w:rsidRPr="008B1C02">
        <w:rPr>
          <w:rFonts w:eastAsia="Malgun Gothic"/>
        </w:rPr>
        <w:t>timeSyncErrBdgt</w:t>
      </w:r>
      <w:bookmarkStart w:id="319"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9"/>
      <w:r w:rsidRPr="008B1C02">
        <w:t>'</w:t>
      </w:r>
    </w:p>
    <w:p w14:paraId="74A38B94" w14:textId="77777777" w:rsidR="00672CDA" w:rsidRPr="008B1C02" w:rsidRDefault="00672CDA" w:rsidP="00672CDA">
      <w:pPr>
        <w:pStyle w:val="Heading1"/>
      </w:pPr>
      <w:r w:rsidRPr="008B1C02">
        <w:lastRenderedPageBreak/>
        <w:t>A.</w:t>
      </w:r>
      <w:r w:rsidR="00166EFB" w:rsidRPr="008B1C02">
        <w:t>21</w:t>
      </w:r>
      <w:r w:rsidRPr="008B1C02">
        <w:tab/>
        <w:t>DataReporting API</w:t>
      </w:r>
      <w:bookmarkEnd w:id="277"/>
      <w:bookmarkEnd w:id="278"/>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20" w:name="_Toc114212764"/>
      <w:bookmarkStart w:id="321" w:name="_Toc122117153"/>
      <w:bookmarkStart w:id="322" w:name="_Toc114212765"/>
      <w:bookmarkStart w:id="323" w:name="_Toc122117154"/>
      <w:r w:rsidRPr="008B1C02">
        <w:t>A.22</w:t>
      </w:r>
      <w:r w:rsidRPr="008B1C02">
        <w:tab/>
        <w:t>DataReportingProvisioning API</w:t>
      </w:r>
      <w:bookmarkEnd w:id="320"/>
      <w:bookmarkEnd w:id="321"/>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2"/>
      <w:bookmarkEnd w:id="323"/>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4" w:name="MCCQCTEMPBM_00000181"/>
      <w:r w:rsidRPr="008B1C02">
        <w:rPr>
          <w:rFonts w:cs="Courier New"/>
          <w:szCs w:val="16"/>
        </w:rPr>
        <w:t xml:space="preserve">      operationId: RetrieveUEId</w:t>
      </w:r>
    </w:p>
    <w:bookmarkEnd w:id="324"/>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lastRenderedPageBreak/>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5"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5"/>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6"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6"/>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7" w:name="_Toc114212766"/>
      <w:bookmarkStart w:id="328"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7"/>
      <w:bookmarkEnd w:id="328"/>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9" w:name="_Toc114212767"/>
      <w:bookmarkStart w:id="330" w:name="_Toc122117156"/>
      <w:r w:rsidRPr="008B1C02">
        <w:t>A.25</w:t>
      </w:r>
      <w:r w:rsidRPr="008B1C02">
        <w:tab/>
        <w:t>MBSUserDataIngestSession API</w:t>
      </w:r>
      <w:bookmarkEnd w:id="329"/>
      <w:bookmarkEnd w:id="330"/>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lastRenderedPageBreak/>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lastRenderedPageBreak/>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lastRenderedPageBreak/>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lastRenderedPageBreak/>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lastRenderedPageBreak/>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1" w:name="_Toc114212768"/>
      <w:bookmarkStart w:id="332" w:name="_Toc122117157"/>
      <w:r w:rsidRPr="008B1C02">
        <w:t>A.26</w:t>
      </w:r>
      <w:r w:rsidRPr="008B1C02">
        <w:tab/>
        <w:t>MSEventExposure API</w:t>
      </w:r>
      <w:bookmarkEnd w:id="331"/>
      <w:bookmarkEnd w:id="33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lastRenderedPageBreak/>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lastRenderedPageBreak/>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54305" w:rsidRDefault="00C81D33" w:rsidP="00C81D33">
      <w:pPr>
        <w:pStyle w:val="PL"/>
        <w:rPr>
          <w:lang w:val="fr-FR"/>
        </w:rPr>
      </w:pPr>
      <w:r w:rsidRPr="008B1C02">
        <w:t xml:space="preserve">            </w:t>
      </w:r>
      <w:r w:rsidRPr="00A54305">
        <w:rPr>
          <w:lang w:val="fr-FR"/>
        </w:rPr>
        <w:t>Subscription resource.</w:t>
      </w:r>
    </w:p>
    <w:p w14:paraId="3B29E98C" w14:textId="77777777" w:rsidR="00C81D33" w:rsidRPr="00A54305" w:rsidRDefault="00C81D33" w:rsidP="00C81D33">
      <w:pPr>
        <w:pStyle w:val="PL"/>
        <w:rPr>
          <w:lang w:val="fr-FR"/>
        </w:rPr>
      </w:pPr>
      <w:r w:rsidRPr="00A54305">
        <w:rPr>
          <w:lang w:val="fr-FR"/>
        </w:rPr>
        <w:t xml:space="preserve">          content:</w:t>
      </w:r>
    </w:p>
    <w:p w14:paraId="51F1773A" w14:textId="77777777" w:rsidR="00C81D33" w:rsidRPr="00A54305" w:rsidRDefault="00C81D33" w:rsidP="00C81D33">
      <w:pPr>
        <w:pStyle w:val="PL"/>
        <w:rPr>
          <w:lang w:val="fr-FR"/>
        </w:rPr>
      </w:pPr>
      <w:r w:rsidRPr="00A54305">
        <w:rPr>
          <w:lang w:val="fr-FR"/>
        </w:rPr>
        <w:t xml:space="preserve">            application/json:</w:t>
      </w:r>
    </w:p>
    <w:p w14:paraId="3777BDF8" w14:textId="77777777" w:rsidR="00C81D33" w:rsidRPr="008B1C02" w:rsidRDefault="00C81D33" w:rsidP="00C81D33">
      <w:pPr>
        <w:pStyle w:val="PL"/>
      </w:pPr>
      <w:r w:rsidRPr="00A54305">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lastRenderedPageBreak/>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lastRenderedPageBreak/>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3" w:name="_Toc114212769"/>
      <w:bookmarkStart w:id="334" w:name="_Toc122117158"/>
      <w:r>
        <w:lastRenderedPageBreak/>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5" w:name="_Hlk120713386"/>
      <w:r>
        <w:t>Mbs</w:t>
      </w:r>
      <w:r w:rsidRPr="004B6BEB">
        <w:t>GroupMsg</w:t>
      </w:r>
      <w:bookmarkEnd w:id="33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6" w:name="_Hlk148442752"/>
      <w:r>
        <w:t>Mbs</w:t>
      </w:r>
      <w:r w:rsidRPr="00372642">
        <w:rPr>
          <w:rFonts w:cs="Arial"/>
          <w:szCs w:val="18"/>
        </w:rPr>
        <w:t>GroupMsgDel</w:t>
      </w:r>
      <w:bookmarkEnd w:id="33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7" w:name="_Toc105675113"/>
      <w:bookmarkStart w:id="338" w:name="_Toc130503191"/>
      <w:r>
        <w:t>A.29</w:t>
      </w:r>
      <w:r>
        <w:tab/>
        <w:t>PDTQPolicyNegotiation API</w:t>
      </w:r>
      <w:bookmarkEnd w:id="337"/>
      <w:bookmarkEnd w:id="33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9"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9"/>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40"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40"/>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E8F62CF"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CD62FB">
        <w:rPr>
          <w:lang w:val="en-US"/>
        </w:rPr>
        <w:t>2</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1E257A9B" w:rsidR="00FB28D6" w:rsidRPr="008B1C02" w:rsidRDefault="00FB28D6" w:rsidP="00FB28D6">
      <w:pPr>
        <w:pStyle w:val="PL"/>
      </w:pPr>
      <w:r w:rsidRPr="008B1C02">
        <w:t xml:space="preserve">  description: 3GPP TS 29.522 V1</w:t>
      </w:r>
      <w:r w:rsidR="00A05156">
        <w:t>9</w:t>
      </w:r>
      <w:r w:rsidRPr="008B1C02">
        <w:t>.</w:t>
      </w:r>
      <w:r w:rsidR="00CD62FB">
        <w:t>2</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lastRenderedPageBreak/>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 xml:space="preserve">UE Address </w:t>
      </w:r>
      <w:r w:rsidR="00EF202F">
        <w:t>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lastRenderedPageBreak/>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lastRenderedPageBreak/>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w:t>
      </w:r>
      <w:r>
        <w:lastRenderedPageBreak/>
        <w:t>'503':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lastRenderedPageBreak/>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w:t>
      </w:r>
      <w:r w:rsidR="00FB62B2">
        <w:t>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lastRenderedPageBreak/>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lastRenderedPageBreak/>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lastRenderedPageBreak/>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lastRenderedPageBreak/>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lastRenderedPageBreak/>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lastRenderedPageBreak/>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lastRenderedPageBreak/>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lastRenderedPageBreak/>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lastRenderedPageBreak/>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lastRenderedPageBreak/>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lastRenderedPageBreak/>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lastRenderedPageBreak/>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lastRenderedPageBreak/>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lastRenderedPageBreak/>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lastRenderedPageBreak/>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1"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08E7EB3E"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-flight-assistance</w:t>
      </w:r>
    </w:p>
    <w:p w14:paraId="6BECA011" w14:textId="4438623F"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CD62FB">
        <w:rPr>
          <w:rFonts w:eastAsia="DengXian"/>
          <w:lang w:val="en-US"/>
        </w:rPr>
        <w:t>2</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6FBE1F8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CD62FB">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lastRenderedPageBreak/>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lastRenderedPageBreak/>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lastRenderedPageBreak/>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lastRenderedPageBreak/>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63680DBE" w14:textId="77777777" w:rsidR="006244E8" w:rsidRPr="008B1C02" w:rsidRDefault="006244E8" w:rsidP="006244E8">
      <w:pPr>
        <w:pStyle w:val="PL"/>
      </w:pPr>
      <w:r w:rsidRPr="008B1C02">
        <w:t xml:space="preserve">        description: &gt;</w:t>
      </w:r>
    </w:p>
    <w:p w14:paraId="29E42D5B" w14:textId="77777777" w:rsidR="006244E8" w:rsidRDefault="006244E8" w:rsidP="006244E8">
      <w:pPr>
        <w:pStyle w:val="PL"/>
      </w:pPr>
      <w:r w:rsidRPr="008B1C02">
        <w:t xml:space="preserve">          Contains the parameters to request the modification of the Individual </w:t>
      </w:r>
      <w:r>
        <w:t>UAV Flight</w:t>
      </w:r>
    </w:p>
    <w:p w14:paraId="31ACD526" w14:textId="77777777" w:rsidR="006244E8" w:rsidRPr="008B1C02" w:rsidRDefault="006244E8" w:rsidP="006244E8">
      <w:pPr>
        <w:pStyle w:val="PL"/>
      </w:pPr>
      <w:r>
        <w:t xml:space="preserve">          Assistance Configuration</w:t>
      </w:r>
      <w:r w:rsidRPr="008B1C02">
        <w:t xml:space="preserve"> resource.</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77777777" w:rsidR="006244E8" w:rsidRDefault="006244E8" w:rsidP="006244E8">
      <w:pPr>
        <w:pStyle w:val="PL"/>
      </w:pPr>
      <w:r>
        <w:t xml:space="preserve">          $ref: 'TS29571_CommonData.yaml#/components/responses/307'</w:t>
      </w:r>
    </w:p>
    <w:p w14:paraId="4CBE2385" w14:textId="77777777" w:rsidR="006244E8" w:rsidRDefault="006244E8" w:rsidP="006244E8">
      <w:pPr>
        <w:pStyle w:val="PL"/>
      </w:pPr>
      <w:r>
        <w:t xml:space="preserve">        '308':</w:t>
      </w:r>
    </w:p>
    <w:p w14:paraId="35657DBC" w14:textId="77777777" w:rsidR="006244E8" w:rsidRDefault="006244E8" w:rsidP="006244E8">
      <w:pPr>
        <w:pStyle w:val="PL"/>
      </w:pPr>
      <w:r>
        <w:t xml:space="preserve">          $ref: 'TS29571_CommonData.yaml#/components/responses/308'</w:t>
      </w:r>
    </w:p>
    <w:p w14:paraId="119555AA" w14:textId="77777777" w:rsidR="006244E8" w:rsidRDefault="006244E8" w:rsidP="006244E8">
      <w:pPr>
        <w:pStyle w:val="PL"/>
      </w:pPr>
      <w:r>
        <w:t xml:space="preserve">        '400':</w:t>
      </w:r>
    </w:p>
    <w:p w14:paraId="29040F5C" w14:textId="77777777" w:rsidR="006244E8" w:rsidRDefault="006244E8" w:rsidP="006244E8">
      <w:pPr>
        <w:pStyle w:val="PL"/>
      </w:pPr>
      <w:r>
        <w:t xml:space="preserve">          $ref: 'TS29571_CommonData.yaml#/components/responses/400'</w:t>
      </w:r>
    </w:p>
    <w:p w14:paraId="1BCE0388" w14:textId="77777777" w:rsidR="006244E8" w:rsidRDefault="006244E8" w:rsidP="006244E8">
      <w:pPr>
        <w:pStyle w:val="PL"/>
      </w:pPr>
      <w:r>
        <w:t xml:space="preserve">        '401':</w:t>
      </w:r>
    </w:p>
    <w:p w14:paraId="496A3A58" w14:textId="77777777" w:rsidR="006244E8" w:rsidRDefault="006244E8" w:rsidP="006244E8">
      <w:pPr>
        <w:pStyle w:val="PL"/>
      </w:pPr>
      <w:r>
        <w:t xml:space="preserve">          $ref: 'TS29571_CommonData.yaml#/components/responses/401'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77777777" w:rsidR="006244E8" w:rsidRDefault="006244E8" w:rsidP="006244E8">
      <w:pPr>
        <w:pStyle w:val="PL"/>
        <w:rPr>
          <w:rFonts w:eastAsia="DengXian"/>
        </w:rPr>
      </w:pPr>
      <w:r>
        <w:rPr>
          <w:rFonts w:eastAsia="DengXian"/>
        </w:rPr>
        <w:t xml:space="preserve">          $ref: 'TS29571_CommonData.yaml#/components/responses/403'</w:t>
      </w:r>
    </w:p>
    <w:p w14:paraId="77571E25" w14:textId="77777777" w:rsidR="006244E8" w:rsidRDefault="006244E8" w:rsidP="006244E8">
      <w:pPr>
        <w:pStyle w:val="PL"/>
      </w:pPr>
      <w:r>
        <w:t xml:space="preserve">        '404':</w:t>
      </w:r>
    </w:p>
    <w:p w14:paraId="642C6E6B" w14:textId="77777777" w:rsidR="006244E8" w:rsidRDefault="006244E8" w:rsidP="006244E8">
      <w:pPr>
        <w:pStyle w:val="PL"/>
        <w:rPr>
          <w:rFonts w:eastAsia="DengXian"/>
        </w:rPr>
      </w:pPr>
      <w:r>
        <w:rPr>
          <w:rFonts w:eastAsia="DengXian"/>
        </w:rPr>
        <w:t xml:space="preserve">          $ref: 'TS29571_CommonData.yaml#/components/responses/404'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77777777" w:rsidR="006244E8" w:rsidRDefault="006244E8" w:rsidP="006244E8">
      <w:pPr>
        <w:pStyle w:val="PL"/>
        <w:rPr>
          <w:rFonts w:eastAsia="DengXian"/>
        </w:rPr>
      </w:pPr>
      <w:r>
        <w:rPr>
          <w:rFonts w:eastAsia="DengXian"/>
        </w:rPr>
        <w:t xml:space="preserve">          $ref: 'TS29571_CommonData.yaml#/components/responses/429'</w:t>
      </w:r>
    </w:p>
    <w:p w14:paraId="5D01E31A" w14:textId="77777777" w:rsidR="006244E8" w:rsidRDefault="006244E8" w:rsidP="006244E8">
      <w:pPr>
        <w:pStyle w:val="PL"/>
      </w:pPr>
      <w:r>
        <w:lastRenderedPageBreak/>
        <w:t xml:space="preserve">        '500':</w:t>
      </w:r>
    </w:p>
    <w:p w14:paraId="2C724C8A" w14:textId="77777777" w:rsidR="006244E8" w:rsidRDefault="006244E8" w:rsidP="006244E8">
      <w:pPr>
        <w:pStyle w:val="PL"/>
      </w:pPr>
      <w:r>
        <w:t xml:space="preserve">          $ref: 'TS29571_CommonData.yaml#/components/responses/500'</w:t>
      </w:r>
    </w:p>
    <w:p w14:paraId="37EF19C8" w14:textId="77777777" w:rsidR="006244E8" w:rsidRDefault="006244E8" w:rsidP="006244E8">
      <w:pPr>
        <w:pStyle w:val="PL"/>
      </w:pPr>
      <w:r>
        <w:t xml:space="preserve">        '501':</w:t>
      </w:r>
    </w:p>
    <w:p w14:paraId="6ABCEAB7" w14:textId="77777777" w:rsidR="006244E8" w:rsidRDefault="006244E8" w:rsidP="006244E8">
      <w:pPr>
        <w:pStyle w:val="PL"/>
      </w:pPr>
      <w:r>
        <w:t xml:space="preserve">          $ref: 'TS29571_CommonData.yaml#/components/responses/501'</w:t>
      </w:r>
    </w:p>
    <w:p w14:paraId="6C855F3F" w14:textId="77777777" w:rsidR="006244E8" w:rsidRDefault="006244E8" w:rsidP="006244E8">
      <w:pPr>
        <w:pStyle w:val="PL"/>
      </w:pPr>
      <w:r>
        <w:t xml:space="preserve">        '502':</w:t>
      </w:r>
    </w:p>
    <w:p w14:paraId="53A3DBE3" w14:textId="77777777" w:rsidR="006244E8" w:rsidRDefault="006244E8" w:rsidP="006244E8">
      <w:pPr>
        <w:pStyle w:val="PL"/>
      </w:pPr>
      <w:r>
        <w:t xml:space="preserve">          $ref: 'TS29571_CommonData.yaml#/components/responses/502'</w:t>
      </w:r>
    </w:p>
    <w:p w14:paraId="503771CD" w14:textId="77777777" w:rsidR="006244E8" w:rsidRDefault="006244E8" w:rsidP="006244E8">
      <w:pPr>
        <w:pStyle w:val="PL"/>
      </w:pPr>
      <w:r>
        <w:t xml:space="preserve">        '503':</w:t>
      </w:r>
    </w:p>
    <w:p w14:paraId="7A15933F" w14:textId="77777777" w:rsidR="006244E8" w:rsidRDefault="006244E8" w:rsidP="006244E8">
      <w:pPr>
        <w:pStyle w:val="PL"/>
      </w:pPr>
      <w:r>
        <w:t xml:space="preserve">          $ref: 'TS29571_CommonData.yaml#/components/responses/503'</w:t>
      </w:r>
    </w:p>
    <w:p w14:paraId="28BEC68F" w14:textId="77777777" w:rsidR="006244E8" w:rsidRDefault="006244E8" w:rsidP="006244E8">
      <w:pPr>
        <w:pStyle w:val="PL"/>
      </w:pPr>
      <w:r>
        <w:t xml:space="preserve">        default:</w:t>
      </w:r>
    </w:p>
    <w:p w14:paraId="39D41A5D" w14:textId="77777777" w:rsidR="006244E8" w:rsidRDefault="006244E8" w:rsidP="006244E8">
      <w:pPr>
        <w:pStyle w:val="PL"/>
      </w:pPr>
      <w:r>
        <w:t xml:space="preserve">          $ref: 'TS29571_CommonData.yaml#/components/responses/default'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77777777" w:rsidR="003121FA" w:rsidRDefault="003121FA" w:rsidP="003121FA">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7777777" w:rsidR="003121FA" w:rsidRPr="002D308B" w:rsidRDefault="003121FA" w:rsidP="003121FA">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lastRenderedPageBreak/>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r w:rsidR="006244E8">
        <w:t>'</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9C71C80" w14:textId="77777777" w:rsidR="003121FA" w:rsidRPr="00E0587D" w:rsidRDefault="003121FA" w:rsidP="003121FA">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69D41F9" w14:textId="6DF0559F" w:rsidR="003121FA" w:rsidRPr="00531221" w:rsidRDefault="003121FA" w:rsidP="003121FA">
      <w:pPr>
        <w:pStyle w:val="PL"/>
      </w:pPr>
      <w:r>
        <w:t xml:space="preserve">          $ref: '#/components/schemas/AltReportReqs'</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4D42B03A"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1F7B6F8B" w14:textId="77777777" w:rsidR="003121FA" w:rsidRDefault="003121FA" w:rsidP="003121FA">
      <w:pPr>
        <w:pStyle w:val="PL"/>
      </w:pPr>
    </w:p>
    <w:p w14:paraId="5D72DCEB" w14:textId="77777777" w:rsidR="003121FA" w:rsidRPr="00E0587D" w:rsidRDefault="003121FA" w:rsidP="003121FA">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1A9210C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77777777" w:rsidR="003121FA" w:rsidRDefault="003121FA" w:rsidP="003121FA">
      <w:pPr>
        <w:pStyle w:val="PL"/>
      </w:pPr>
      <w:r w:rsidRPr="00E0587D">
        <w:rPr>
          <w:rFonts w:eastAsia="DengXian"/>
          <w:lang w:val="en-US"/>
        </w:rPr>
        <w:t xml:space="preserve">        </w:t>
      </w:r>
      <w:r>
        <w:rPr>
          <w:lang w:eastAsia="zh-CN"/>
        </w:rPr>
        <w:t>altThreshold</w:t>
      </w:r>
      <w:r w:rsidRPr="00E0587D">
        <w:rPr>
          <w:rFonts w:eastAsia="DengXian"/>
          <w:lang w:val="en-US"/>
        </w:rPr>
        <w:t>:</w:t>
      </w:r>
    </w:p>
    <w:p w14:paraId="222614D6" w14:textId="77777777" w:rsidR="003121FA" w:rsidRPr="008B1C02" w:rsidRDefault="003121FA" w:rsidP="003121FA">
      <w:pPr>
        <w:pStyle w:val="PL"/>
      </w:pPr>
      <w:r>
        <w:t xml:space="preserve">          $ref: '#/components/schemas/AltRange'</w:t>
      </w:r>
    </w:p>
    <w:p w14:paraId="29FA125D" w14:textId="77777777" w:rsidR="003121FA" w:rsidRPr="008B1C02" w:rsidRDefault="003121FA" w:rsidP="003121FA">
      <w:pPr>
        <w:pStyle w:val="PL"/>
      </w:pPr>
      <w:r w:rsidRPr="008B1C02">
        <w:t xml:space="preserve">        </w:t>
      </w:r>
      <w:r>
        <w:t>altReportPeriod</w:t>
      </w:r>
      <w:r w:rsidRPr="008B1C02">
        <w:t>:</w:t>
      </w:r>
    </w:p>
    <w:p w14:paraId="799F36BC" w14:textId="77777777" w:rsidR="003121FA" w:rsidRDefault="003121FA" w:rsidP="003121FA">
      <w:pPr>
        <w:pStyle w:val="PL"/>
        <w:rPr>
          <w:rFonts w:eastAsia="DengXian"/>
          <w:lang w:val="en-US"/>
        </w:rPr>
      </w:pPr>
      <w:r w:rsidRPr="008B1C02">
        <w:t xml:space="preserve">          $ref: 'TS29571_CommonData.yaml#/components/schemas/DurationSec'</w:t>
      </w:r>
    </w:p>
    <w:p w14:paraId="6C03D4A6" w14:textId="77777777" w:rsidR="003121FA" w:rsidRDefault="003121FA" w:rsidP="003121FA">
      <w:pPr>
        <w:pStyle w:val="PL"/>
      </w:pPr>
      <w:r w:rsidRPr="00E0587D">
        <w:rPr>
          <w:rFonts w:eastAsia="DengXian"/>
          <w:lang w:val="en-US"/>
        </w:rPr>
        <w:t xml:space="preserve">        </w:t>
      </w:r>
      <w:r>
        <w:rPr>
          <w:lang w:eastAsia="zh-CN"/>
        </w:rPr>
        <w:t>altReportEvent</w:t>
      </w:r>
      <w:r w:rsidRPr="00E0587D">
        <w:rPr>
          <w:rFonts w:eastAsia="DengXian"/>
          <w:lang w:val="en-US"/>
        </w:rPr>
        <w:t>:</w:t>
      </w:r>
    </w:p>
    <w:p w14:paraId="6A01E0C2" w14:textId="77777777" w:rsidR="003121FA" w:rsidRPr="008B1C02" w:rsidRDefault="003121FA" w:rsidP="003121FA">
      <w:pPr>
        <w:pStyle w:val="PL"/>
      </w:pPr>
      <w:r>
        <w:t xml:space="preserve">          $ref: '#/components/schemas/AltReportEvent'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356A94A1" w14:textId="77777777" w:rsidR="003121FA" w:rsidRDefault="003121FA" w:rsidP="003121FA">
      <w:pPr>
        <w:pStyle w:val="PL"/>
      </w:pPr>
    </w:p>
    <w:p w14:paraId="54D4C3F2" w14:textId="77777777" w:rsidR="003121FA" w:rsidRPr="00E0587D" w:rsidRDefault="003121FA" w:rsidP="003121FA">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lastRenderedPageBreak/>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AE0FEC9" w14:textId="77777777" w:rsidR="003121FA" w:rsidRPr="000A0A5F" w:rsidRDefault="003121FA" w:rsidP="003121FA">
      <w:pPr>
        <w:pStyle w:val="PL"/>
      </w:pPr>
      <w:r w:rsidRPr="000A0A5F">
        <w:t xml:space="preserve">          $ref: '</w:t>
      </w:r>
      <w:r w:rsidRPr="000A0A5F">
        <w:rPr>
          <w:rFonts w:cs="Courier New"/>
          <w:szCs w:val="16"/>
        </w:rPr>
        <w:t>TS29571_CommonData.yaml</w:t>
      </w:r>
      <w:r w:rsidRPr="000A0A5F">
        <w:t>#/components/schemas/Uinteger'</w:t>
      </w:r>
    </w:p>
    <w:p w14:paraId="749B26F4" w14:textId="77777777" w:rsidR="003121FA" w:rsidRPr="000A0A5F" w:rsidRDefault="003121FA" w:rsidP="003121FA">
      <w:pPr>
        <w:pStyle w:val="PL"/>
      </w:pPr>
      <w:r w:rsidRPr="00AB023E">
        <w:t xml:space="preserve">        </w:t>
      </w:r>
      <w:r>
        <w:t>upperBound</w:t>
      </w:r>
      <w:r w:rsidRPr="00AB023E">
        <w:t>:</w:t>
      </w:r>
    </w:p>
    <w:p w14:paraId="26EB9657" w14:textId="77777777" w:rsidR="003121FA" w:rsidRDefault="003121FA" w:rsidP="003121FA">
      <w:pPr>
        <w:pStyle w:val="PL"/>
      </w:pPr>
      <w:r w:rsidRPr="000A0A5F">
        <w:t xml:space="preserve">          $ref: '</w:t>
      </w:r>
      <w:r w:rsidRPr="000A0A5F">
        <w:rPr>
          <w:rFonts w:cs="Courier New"/>
          <w:szCs w:val="16"/>
        </w:rPr>
        <w:t>TS29571_CommonData.yaml</w:t>
      </w:r>
      <w:r w:rsidRPr="000A0A5F">
        <w:t>#/components/schemas/Uinteger'</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52DA38F8" w:rsidR="00FF6EF4" w:rsidRDefault="00FF6EF4" w:rsidP="00FF6EF4">
      <w:pPr>
        <w:pStyle w:val="PL"/>
        <w:rPr>
          <w:rFonts w:cs="Arial"/>
          <w:szCs w:val="18"/>
          <w:lang w:eastAsia="zh-CN"/>
        </w:rPr>
      </w:pPr>
      <w:r w:rsidRPr="002B5F6E">
        <w:rPr>
          <w:rFonts w:cs="Arial"/>
          <w:szCs w:val="18"/>
          <w:lang w:eastAsia="zh-CN"/>
        </w:rPr>
        <w:t xml:space="preserve">          - PRE_FLIGHT_PLANNING: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77777777" w:rsidR="003121FA" w:rsidRPr="00E0587D" w:rsidRDefault="003121FA" w:rsidP="003121FA">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31213C9A" w14:textId="77777777" w:rsidR="003121FA" w:rsidRPr="00A54305" w:rsidRDefault="003121FA" w:rsidP="003121FA">
      <w:pPr>
        <w:pStyle w:val="PL"/>
        <w:rPr>
          <w:rFonts w:eastAsia="DengXian"/>
          <w:lang w:val="fr-FR"/>
        </w:rPr>
      </w:pPr>
      <w:r w:rsidRPr="00A54305">
        <w:rPr>
          <w:rFonts w:eastAsia="DengXian"/>
          <w:lang w:val="fr-FR"/>
        </w:rPr>
        <w:t xml:space="preserve">        - type: string</w:t>
      </w:r>
    </w:p>
    <w:p w14:paraId="631EB13E" w14:textId="77777777" w:rsidR="003121FA" w:rsidRPr="00A54305" w:rsidRDefault="003121FA" w:rsidP="003121FA">
      <w:pPr>
        <w:pStyle w:val="PL"/>
        <w:rPr>
          <w:lang w:val="en-US"/>
        </w:rPr>
      </w:pPr>
      <w:r w:rsidRPr="00A54305">
        <w:rPr>
          <w:lang w:val="fr-FR"/>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77777777" w:rsidR="003121FA" w:rsidRDefault="003121FA" w:rsidP="003121FA">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4351C4C1" w14:textId="77777777" w:rsidR="003121FA" w:rsidRDefault="003121FA" w:rsidP="003121FA">
      <w:pPr>
        <w:pStyle w:val="PL"/>
      </w:pPr>
      <w:r>
        <w:t xml:space="preserve">        Possible values are:</w:t>
      </w:r>
    </w:p>
    <w:p w14:paraId="32F5EB44" w14:textId="77777777" w:rsidR="003121FA" w:rsidRPr="00FA469A" w:rsidRDefault="003121FA" w:rsidP="003121FA">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1F4F70AA" w14:textId="77777777" w:rsidR="003121FA" w:rsidRDefault="003121FA" w:rsidP="003121FA">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420B75BF" w14:textId="77777777" w:rsidR="00FF6EF4" w:rsidRDefault="00FF6EF4" w:rsidP="00FF6EF4">
      <w:pPr>
        <w:pStyle w:val="PL"/>
        <w:rPr>
          <w:rFonts w:cs="Arial"/>
          <w:szCs w:val="18"/>
          <w:lang w:eastAsia="zh-CN"/>
        </w:rPr>
      </w:pPr>
    </w:p>
    <w:bookmarkEnd w:id="341"/>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lastRenderedPageBreak/>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lastRenderedPageBreak/>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lastRenderedPageBreak/>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lastRenderedPageBreak/>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lastRenderedPageBreak/>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6681CCBF"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w:t>
      </w:r>
      <w:r w:rsidR="00DB61A9">
        <w:rPr>
          <w:lang w:val="en-US"/>
        </w:rPr>
        <w:t>2</w:t>
      </w:r>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4810CE00" w:rsidR="00A647FC" w:rsidRPr="008B1C02" w:rsidRDefault="00A647FC" w:rsidP="00A647FC">
      <w:pPr>
        <w:pStyle w:val="PL"/>
      </w:pPr>
      <w:r w:rsidRPr="008B1C02">
        <w:t xml:space="preserve">    © </w:t>
      </w:r>
      <w:r w:rsidR="00DB61A9" w:rsidRPr="008B1C02">
        <w:t>20</w:t>
      </w:r>
      <w:r w:rsidR="00DB61A9" w:rsidRPr="008B1C02">
        <w:rPr>
          <w:rFonts w:hint="eastAsia"/>
          <w:lang w:eastAsia="zh-CN"/>
        </w:rPr>
        <w:t>2</w:t>
      </w:r>
      <w:r w:rsidR="00DB61A9">
        <w:rPr>
          <w:lang w:eastAsia="zh-CN"/>
        </w:rPr>
        <w:t>5</w:t>
      </w:r>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47BBBC47" w:rsidR="00A647FC" w:rsidRPr="008B1C02" w:rsidRDefault="00A647FC" w:rsidP="00A647FC">
      <w:pPr>
        <w:pStyle w:val="PL"/>
      </w:pPr>
      <w:r w:rsidRPr="008B1C02">
        <w:t xml:space="preserve">  description: 3GPP TS 29.522 V1</w:t>
      </w:r>
      <w:r w:rsidR="00A94487">
        <w:t>9</w:t>
      </w:r>
      <w:r w:rsidRPr="008B1C02">
        <w:t>.</w:t>
      </w:r>
      <w:r w:rsidR="00DB61A9">
        <w:t>2</w:t>
      </w:r>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lastRenderedPageBreak/>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E6460AE" w14:textId="77777777" w:rsidR="00325436" w:rsidRDefault="00325436" w:rsidP="00A647FC">
      <w:pPr>
        <w:pStyle w:val="PL"/>
      </w:pPr>
    </w:p>
    <w:p w14:paraId="1BF7BD25" w14:textId="39AF8A96"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357E68A9" w14:textId="77777777" w:rsidR="00325436" w:rsidRDefault="00325436" w:rsidP="00325436">
      <w:pPr>
        <w:pStyle w:val="PL"/>
        <w:rPr>
          <w:rFonts w:cs="Courier New"/>
          <w:szCs w:val="16"/>
        </w:rPr>
      </w:pPr>
      <w:r>
        <w:rPr>
          <w:rFonts w:cs="Courier New"/>
          <w:szCs w:val="16"/>
        </w:rPr>
        <w:t xml:space="preserve">      tags:</w:t>
      </w:r>
    </w:p>
    <w:p w14:paraId="4D81FB74" w14:textId="77777777" w:rsidR="00325436" w:rsidRDefault="00325436" w:rsidP="00325436">
      <w:pPr>
        <w:pStyle w:val="PL"/>
        <w:rPr>
          <w:rFonts w:cs="Courier New"/>
          <w:szCs w:val="16"/>
        </w:rPr>
      </w:pPr>
      <w:r>
        <w:rPr>
          <w:rFonts w:cs="Courier New"/>
          <w:szCs w:val="16"/>
        </w:rPr>
        <w:t xml:space="preserve">        - </w:t>
      </w:r>
      <w:r>
        <w:t>Retrieve</w:t>
      </w:r>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0832C750" w:rsidR="00A647FC" w:rsidRDefault="00A647FC" w:rsidP="00A647FC">
      <w:pPr>
        <w:pStyle w:val="PL"/>
      </w:pPr>
      <w:r>
        <w:t xml:space="preserve">            OK. </w:t>
      </w:r>
      <w:r w:rsidRPr="008B1C02">
        <w:t xml:space="preserve">The </w:t>
      </w:r>
      <w:r>
        <w:t>UAV Flight information</w:t>
      </w:r>
      <w:r w:rsidRPr="008B1C02">
        <w:t xml:space="preserve"> </w:t>
      </w:r>
      <w:r w:rsidR="00325436">
        <w:t xml:space="preserve">retrieval </w:t>
      </w:r>
      <w:r>
        <w:t xml:space="preserve">request is </w:t>
      </w:r>
      <w:r w:rsidRPr="008B1C02">
        <w:t>successfully</w:t>
      </w:r>
      <w:r>
        <w:t xml:space="preserve"> processed, and the</w:t>
      </w:r>
    </w:p>
    <w:p w14:paraId="31D3DDCB" w14:textId="1F150189" w:rsidR="00A647FC" w:rsidRPr="008B1C02" w:rsidRDefault="00A647FC" w:rsidP="00A647FC">
      <w:pPr>
        <w:pStyle w:val="PL"/>
      </w:pPr>
      <w:r>
        <w:t xml:space="preserve">            </w:t>
      </w:r>
      <w:r w:rsidR="00325436">
        <w:t>the requested UAV Flight information</w:t>
      </w:r>
      <w:r>
        <w:t xml:space="preserve">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03E8A476" w:rsidR="00A647FC" w:rsidRPr="008B1C02" w:rsidRDefault="00A647FC" w:rsidP="00A647FC">
      <w:pPr>
        <w:pStyle w:val="PL"/>
      </w:pPr>
      <w:r w:rsidRPr="008B1C02">
        <w:t xml:space="preserve">      description: Represents the parameters to request </w:t>
      </w:r>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8D4BC11" w14:textId="77777777" w:rsidR="00A647FC" w:rsidRPr="008B1C02" w:rsidRDefault="00A647FC" w:rsidP="00A647FC">
      <w:pPr>
        <w:pStyle w:val="PL"/>
      </w:pPr>
      <w:r w:rsidRPr="008B1C02">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46FE4514" w:rsidR="00A647FC" w:rsidRDefault="00A647FC" w:rsidP="00A647FC">
      <w:pPr>
        <w:pStyle w:val="PL"/>
      </w:pPr>
      <w:r>
        <w:t xml:space="preserve">      description: Represents the candidate </w:t>
      </w:r>
      <w:r w:rsidR="00325436">
        <w:t>f</w:t>
      </w:r>
      <w:r>
        <w:t xml:space="preserve">light </w:t>
      </w:r>
      <w:r w:rsidR="00325436">
        <w:t>p</w:t>
      </w:r>
      <w:r>
        <w:t>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68E1EE77" w14:textId="77777777" w:rsidR="00A647FC" w:rsidRDefault="00A647FC" w:rsidP="00A647FC">
      <w:pPr>
        <w:pStyle w:val="PL"/>
      </w:pPr>
      <w:r>
        <w:t xml:space="preserve">        canFlightPath:</w:t>
      </w:r>
    </w:p>
    <w:p w14:paraId="3E862C1D" w14:textId="23ACF56C" w:rsidR="00A647FC" w:rsidRDefault="00A647FC" w:rsidP="00A647FC">
      <w:pPr>
        <w:pStyle w:val="PL"/>
      </w:pPr>
      <w:r>
        <w:t xml:space="preserve">          $ref: 'TS29522_UAVFlightAssistance.yaml#/components/schemas/FlightPath'</w:t>
      </w:r>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146F5476" w:rsidR="00A647FC" w:rsidRPr="008B1C02" w:rsidRDefault="00A647FC" w:rsidP="00A647FC">
      <w:pPr>
        <w:pStyle w:val="PL"/>
      </w:pPr>
      <w:r w:rsidRPr="008B1C02">
        <w:t xml:space="preserve">      description: Represents </w:t>
      </w:r>
      <w:r>
        <w:t>the 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0B143EBC" w14:textId="77777777" w:rsidR="00325436" w:rsidRDefault="00325436" w:rsidP="00325436">
      <w:pPr>
        <w:pStyle w:val="PL"/>
      </w:pPr>
      <w:r>
        <w:t xml:space="preserve">        </w:t>
      </w:r>
      <w:r>
        <w:rPr>
          <w:lang w:eastAsia="zh-CN"/>
        </w:rPr>
        <w:t>suppFeat</w:t>
      </w:r>
      <w:r>
        <w:t>:</w:t>
      </w:r>
    </w:p>
    <w:p w14:paraId="22B774E9" w14:textId="77777777" w:rsidR="00325436" w:rsidRDefault="00325436" w:rsidP="00325436">
      <w:pPr>
        <w:pStyle w:val="PL"/>
      </w:pPr>
      <w:r>
        <w:t xml:space="preserve">          $ref: 'TS29571_CommonData.yaml#/components/schemas/</w:t>
      </w:r>
      <w:r>
        <w:rPr>
          <w:lang w:eastAsia="zh-CN"/>
        </w:rPr>
        <w:t>SupportedFeatures</w:t>
      </w:r>
      <w:r>
        <w:t>'</w:t>
      </w:r>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0E07FAE0" w:rsidR="00A647FC" w:rsidRDefault="00A647FC" w:rsidP="00A647FC">
      <w:pPr>
        <w:pStyle w:val="PL"/>
      </w:pPr>
      <w:r>
        <w:t xml:space="preserve">        Represents </w:t>
      </w:r>
      <w:r w:rsidR="00E566EF">
        <w:t>the purpose of the retrieved UAV flight information</w:t>
      </w:r>
      <w:r>
        <w:t xml:space="preserve">.  </w:t>
      </w:r>
    </w:p>
    <w:p w14:paraId="2DD929C3" w14:textId="77777777" w:rsidR="00A647FC" w:rsidRDefault="00A647FC" w:rsidP="00A647FC">
      <w:pPr>
        <w:pStyle w:val="PL"/>
      </w:pPr>
      <w:r>
        <w:t xml:space="preserve">        Possible values are:</w:t>
      </w:r>
    </w:p>
    <w:p w14:paraId="24F8B518" w14:textId="2C277F7A" w:rsidR="00E566EF" w:rsidRDefault="00A647FC" w:rsidP="00E566EF">
      <w:pPr>
        <w:pStyle w:val="PL"/>
      </w:pPr>
      <w:r>
        <w:t xml:space="preserve">          - USS_CHANGEOVER: </w:t>
      </w:r>
      <w:r w:rsidRPr="00AE2D90">
        <w:t xml:space="preserve">Indicates </w:t>
      </w:r>
      <w:r w:rsidR="00E566EF">
        <w:t xml:space="preserve">that </w:t>
      </w:r>
      <w:r w:rsidRPr="00AE2D90">
        <w:t xml:space="preserve">the purpose of retrieved </w:t>
      </w:r>
      <w:r w:rsidR="00E566EF">
        <w:t xml:space="preserve">UAV Flight </w:t>
      </w:r>
      <w:r w:rsidRPr="00AE2D90">
        <w:t>information is</w:t>
      </w:r>
      <w:r>
        <w:t xml:space="preserve"> </w:t>
      </w:r>
      <w:r w:rsidR="00E566EF" w:rsidRPr="00AE2D90">
        <w:t>USS</w:t>
      </w:r>
    </w:p>
    <w:p w14:paraId="7F23DA3B" w14:textId="4A1CB602" w:rsidR="00A647FC" w:rsidRDefault="00E566EF" w:rsidP="00E566EF">
      <w:pPr>
        <w:pStyle w:val="PL"/>
      </w:pPr>
      <w:r>
        <w:t xml:space="preserve">           </w:t>
      </w:r>
      <w:r w:rsidRPr="00AE2D90">
        <w:t xml:space="preserve"> changeover</w:t>
      </w:r>
      <w:r w:rsidR="00A647FC">
        <w:t>.</w:t>
      </w:r>
    </w:p>
    <w:p w14:paraId="3E91C88D" w14:textId="77777777" w:rsidR="00E566EF" w:rsidRDefault="00A647FC" w:rsidP="00E566EF">
      <w:pPr>
        <w:pStyle w:val="PL"/>
      </w:pPr>
      <w:r>
        <w:t xml:space="preserve">          - PRE_FLIGHT_PLANNING: </w:t>
      </w:r>
      <w:r w:rsidRPr="00AE2D90">
        <w:t xml:space="preserve">Indicates </w:t>
      </w:r>
      <w:r w:rsidR="00E566EF">
        <w:t xml:space="preserve">that </w:t>
      </w:r>
      <w:r w:rsidRPr="00AE2D90">
        <w:t xml:space="preserve">the purpose of retrieved </w:t>
      </w:r>
      <w:r w:rsidR="00E566EF">
        <w:t xml:space="preserve">UAV Flight </w:t>
      </w:r>
      <w:r w:rsidRPr="00AE2D90">
        <w:t xml:space="preserve">information </w:t>
      </w:r>
      <w:r w:rsidR="00E566EF">
        <w:t>is</w:t>
      </w:r>
    </w:p>
    <w:p w14:paraId="1D77F2B6" w14:textId="4A7F52E0" w:rsidR="00A647FC" w:rsidRDefault="00E566EF" w:rsidP="00E566EF">
      <w:pPr>
        <w:pStyle w:val="PL"/>
      </w:pPr>
      <w:r>
        <w:t xml:space="preserve">            </w:t>
      </w:r>
      <w:r w:rsidRPr="00AE2D90">
        <w:t>pre-flight planning</w:t>
      </w:r>
      <w:r w:rsidR="00A647FC" w:rsidRPr="00AE2D90">
        <w:t>.</w:t>
      </w:r>
    </w:p>
    <w:p w14:paraId="1DA6EB8A" w14:textId="77777777" w:rsidR="00A647FC" w:rsidRDefault="00A647FC" w:rsidP="00A647FC">
      <w:pPr>
        <w:pStyle w:val="PL"/>
      </w:pPr>
    </w:p>
    <w:p w14:paraId="4ADCB34A" w14:textId="317AAFE1" w:rsidR="0085122F" w:rsidRDefault="0085122F" w:rsidP="0085122F">
      <w:pPr>
        <w:pStyle w:val="Heading1"/>
      </w:pPr>
      <w:bookmarkStart w:id="342" w:name="_Toc160489003"/>
      <w:r>
        <w:lastRenderedPageBreak/>
        <w:t>A.40</w:t>
      </w:r>
      <w:r>
        <w:tab/>
        <w:t>ImsSessionManagement API</w:t>
      </w:r>
      <w:bookmarkEnd w:id="342"/>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19B47A6" w:rsidR="005F3356" w:rsidRPr="008748AA" w:rsidRDefault="005F3356" w:rsidP="005F3356">
      <w:pPr>
        <w:pStyle w:val="PL"/>
      </w:pPr>
      <w:r w:rsidRPr="008748AA">
        <w:t xml:space="preserve">  version: 1.0.0</w:t>
      </w:r>
      <w:r>
        <w:t>-alpha.</w:t>
      </w:r>
      <w:r w:rsidR="00DB61A9">
        <w:t>2</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7DADB128" w:rsidR="005F3356" w:rsidRPr="008748AA" w:rsidRDefault="005F3356" w:rsidP="005F3356">
      <w:pPr>
        <w:pStyle w:val="PL"/>
      </w:pPr>
      <w:r w:rsidRPr="008748AA">
        <w:t xml:space="preserve">    3GPP TS 29.522 V19.</w:t>
      </w:r>
      <w:r w:rsidR="00DB61A9">
        <w:t>2</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lastRenderedPageBreak/>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47BDFCE" w:rsidR="005F3356" w:rsidRPr="008748AA" w:rsidRDefault="005F3356" w:rsidP="005F3356">
      <w:pPr>
        <w:pStyle w:val="PL"/>
      </w:pPr>
      <w:r w:rsidRPr="008748AA">
        <w:t xml:space="preserve">                    No Content. The </w:t>
      </w:r>
      <w:r w:rsidR="00B75083" w:rsidRPr="00854C44">
        <w:rPr>
          <w:rFonts w:eastAsia="MS Mincho"/>
          <w:noProof/>
        </w:rPr>
        <w:t xml:space="preserve">IMS EE </w:t>
      </w:r>
      <w:r w:rsidRPr="008748AA">
        <w:t>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lastRenderedPageBreak/>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w:t>
      </w:r>
      <w:r w:rsidRPr="008748AA">
        <w:lastRenderedPageBreak/>
        <w:t xml:space="preserve">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lastRenderedPageBreak/>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77777777"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'#/components/schemas/IMSEESubscPatch'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lastRenderedPageBreak/>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lastRenderedPageBreak/>
        <w:t xml:space="preserve">    I</w:t>
      </w:r>
      <w:r w:rsidR="00B75083" w:rsidRPr="00527FBB">
        <w:rPr>
          <w:rFonts w:eastAsia="MS Mincho"/>
          <w:noProof/>
        </w:rPr>
        <w:t>ms</w:t>
      </w:r>
      <w:r w:rsidRPr="008748AA">
        <w:t>EESubsc:</w:t>
      </w:r>
    </w:p>
    <w:p w14:paraId="3EAA22B2" w14:textId="4CA9B94B" w:rsidR="005F3356" w:rsidRPr="008748AA" w:rsidRDefault="005F3356" w:rsidP="005F3356">
      <w:pPr>
        <w:pStyle w:val="PL"/>
      </w:pPr>
      <w:r w:rsidRPr="008748AA">
        <w:t xml:space="preserve">      description: Represents a</w:t>
      </w:r>
      <w:r>
        <w:t>n</w:t>
      </w:r>
      <w:r w:rsidRPr="008748AA">
        <w:t xml:space="preserve"> IMS E</w:t>
      </w:r>
      <w:r>
        <w:t xml:space="preserve"> </w:t>
      </w:r>
      <w:r w:rsidRPr="008748AA">
        <w:t>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3EF9985E" w14:textId="77777777" w:rsidR="005F3356" w:rsidRDefault="005F3356" w:rsidP="005F3356">
      <w:pPr>
        <w:pStyle w:val="PL"/>
      </w:pPr>
    </w:p>
    <w:p w14:paraId="2429E04E"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IMSEESubscPatch:</w:t>
      </w:r>
    </w:p>
    <w:p w14:paraId="758EDAB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77777777" w:rsidR="00B64F0E" w:rsidRDefault="00B64F0E" w:rsidP="00B64F0E">
      <w:pPr>
        <w:pStyle w:val="PL"/>
      </w:pPr>
      <w:r>
        <w:t xml:space="preserve">      description: </w:t>
      </w:r>
      <w:r w:rsidRPr="00387CBF">
        <w:t>Represnets the IMS Event Requirement.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77777777" w:rsidR="00B64F0E" w:rsidRDefault="00B64F0E" w:rsidP="00B64F0E">
      <w:pPr>
        <w:pStyle w:val="PL"/>
      </w:pPr>
      <w:r>
        <w:t xml:space="preserve">        stndImsEvent:</w:t>
      </w:r>
    </w:p>
    <w:p w14:paraId="4AEE43FD" w14:textId="77777777" w:rsidR="00B64F0E" w:rsidRDefault="00B64F0E" w:rsidP="00B64F0E">
      <w:pPr>
        <w:pStyle w:val="PL"/>
      </w:pPr>
      <w:r>
        <w:t xml:space="preserve">          $ref: 'TS29571</w:t>
      </w:r>
      <w:r w:rsidRPr="00387CBF">
        <w:t>_CommonData.</w:t>
      </w:r>
      <w:r>
        <w:t>yaml#/components/schemas/ImsEvent'</w:t>
      </w:r>
    </w:p>
    <w:p w14:paraId="31B31EDF" w14:textId="77777777" w:rsidR="00B64F0E" w:rsidRDefault="00B64F0E" w:rsidP="00B64F0E">
      <w:pPr>
        <w:pStyle w:val="PL"/>
      </w:pPr>
      <w:r>
        <w:t xml:space="preserve">        nonStndImsEvent:</w:t>
      </w:r>
    </w:p>
    <w:p w14:paraId="3FB4224F" w14:textId="77777777" w:rsidR="00B64F0E" w:rsidRDefault="00B64F0E" w:rsidP="00B64F0E">
      <w:pPr>
        <w:pStyle w:val="PL"/>
      </w:pPr>
      <w:r w:rsidRPr="00AF1831">
        <w:t xml:space="preserve">          description: Indicates the requested </w:t>
      </w:r>
      <w:r>
        <w:t>non-</w:t>
      </w:r>
      <w:r w:rsidRPr="00AF1831">
        <w:t xml:space="preserve">standardized IMS </w:t>
      </w:r>
      <w:r>
        <w:t>e</w:t>
      </w:r>
      <w:r w:rsidRPr="00AF1831">
        <w:t>vent.</w:t>
      </w:r>
    </w:p>
    <w:p w14:paraId="7C950D9B" w14:textId="77777777" w:rsidR="00B64F0E" w:rsidRDefault="00B64F0E" w:rsidP="00B64F0E">
      <w:pPr>
        <w:pStyle w:val="PL"/>
      </w:pPr>
      <w:r>
        <w:t xml:space="preserve">          type: string</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lastRenderedPageBreak/>
        <w:t xml:space="preserve">        - imsEventType</w:t>
      </w:r>
    </w:p>
    <w:p w14:paraId="64D38005" w14:textId="77777777" w:rsidR="00B64F0E" w:rsidRDefault="00B64F0E" w:rsidP="00B64F0E">
      <w:pPr>
        <w:pStyle w:val="PL"/>
      </w:pPr>
      <w:r>
        <w:t xml:space="preserve">      oneOf:</w:t>
      </w:r>
    </w:p>
    <w:p w14:paraId="20E31DA1" w14:textId="77777777" w:rsidR="00B64F0E" w:rsidRDefault="00B64F0E" w:rsidP="00B64F0E">
      <w:pPr>
        <w:pStyle w:val="PL"/>
      </w:pPr>
      <w:r>
        <w:t xml:space="preserve">        - required: [stndImsEvent]</w:t>
      </w:r>
    </w:p>
    <w:p w14:paraId="43F46CD9" w14:textId="77777777" w:rsidR="00B64F0E" w:rsidRDefault="00B64F0E" w:rsidP="00B64F0E">
      <w:pPr>
        <w:pStyle w:val="PL"/>
      </w:pPr>
      <w:r>
        <w:t xml:space="preserve">        - required: [nonStndImsEvent]</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7777777" w:rsidR="00B64F0E" w:rsidRDefault="00B64F0E" w:rsidP="00B64F0E">
      <w:pPr>
        <w:pStyle w:val="PL"/>
      </w:pPr>
      <w:r>
        <w:t xml:space="preserve">        stndImsEvent:</w:t>
      </w:r>
    </w:p>
    <w:p w14:paraId="602F6F15" w14:textId="77777777" w:rsidR="00B64F0E" w:rsidRDefault="00B64F0E" w:rsidP="00B64F0E">
      <w:pPr>
        <w:pStyle w:val="PL"/>
      </w:pPr>
      <w:r>
        <w:t xml:space="preserve">          $ref: 'TS29571_CommonData.yaml#/components/schemas/ImsEvent'</w:t>
      </w:r>
    </w:p>
    <w:p w14:paraId="2C9784A5" w14:textId="77777777" w:rsidR="00B64F0E" w:rsidRDefault="00B64F0E" w:rsidP="00B64F0E">
      <w:pPr>
        <w:pStyle w:val="PL"/>
      </w:pPr>
      <w:r>
        <w:t xml:space="preserve">        nonStndImsEvent:</w:t>
      </w:r>
    </w:p>
    <w:p w14:paraId="4BC87559" w14:textId="77777777" w:rsidR="00B64F0E" w:rsidRDefault="00B64F0E" w:rsidP="00B64F0E">
      <w:pPr>
        <w:pStyle w:val="PL"/>
      </w:pPr>
      <w:r>
        <w:t xml:space="preserve">          type: string</w:t>
      </w:r>
    </w:p>
    <w:p w14:paraId="644AB524" w14:textId="77777777" w:rsidR="00B64F0E" w:rsidRDefault="00B64F0E" w:rsidP="00B64F0E">
      <w:pPr>
        <w:pStyle w:val="PL"/>
      </w:pPr>
      <w:r w:rsidRPr="00AF1831">
        <w:t xml:space="preserve">          description: Indicates the </w:t>
      </w:r>
      <w:r>
        <w:t>non-</w:t>
      </w:r>
      <w:r w:rsidRPr="00AF1831">
        <w:t>standardized IMS event within the requested scope.</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5242B351" w14:textId="77777777" w:rsidR="00B64F0E" w:rsidRDefault="00B64F0E" w:rsidP="00B64F0E">
      <w:pPr>
        <w:pStyle w:val="PL"/>
      </w:pPr>
      <w:r>
        <w:t xml:space="preserve">      oneOf:</w:t>
      </w:r>
    </w:p>
    <w:p w14:paraId="63E617F8" w14:textId="77777777" w:rsidR="00B64F0E" w:rsidRDefault="00B64F0E" w:rsidP="00B64F0E">
      <w:pPr>
        <w:pStyle w:val="PL"/>
      </w:pPr>
      <w:r>
        <w:t xml:space="preserve">        - required: [stndImsEvent]</w:t>
      </w:r>
    </w:p>
    <w:p w14:paraId="0D32745E" w14:textId="77777777" w:rsidR="00B64F0E" w:rsidRDefault="00B64F0E" w:rsidP="00B64F0E">
      <w:pPr>
        <w:pStyle w:val="PL"/>
      </w:pPr>
      <w:r>
        <w:t xml:space="preserve">        - required: [nonStndImsEvent]</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251A3DA0" w14:textId="77777777" w:rsidR="00B64F0E" w:rsidRDefault="00B64F0E" w:rsidP="00B64F0E">
      <w:pPr>
        <w:pStyle w:val="PL"/>
      </w:pPr>
      <w:r>
        <w:t xml:space="preserve">          - SUBSCRIBER_SPECIFIC: </w:t>
      </w:r>
      <w:r w:rsidRPr="00FE4086">
        <w:t>Indicates the IMS Event is Subscriber Specific</w:t>
      </w:r>
      <w:r>
        <w:t xml:space="preserve"> for data channel.</w:t>
      </w:r>
    </w:p>
    <w:p w14:paraId="7ABAE3C9" w14:textId="77777777" w:rsidR="00B64F0E" w:rsidRDefault="00B64F0E" w:rsidP="00B64F0E">
      <w:pPr>
        <w:pStyle w:val="PL"/>
      </w:pPr>
      <w:r>
        <w:t xml:space="preserve">          - </w:t>
      </w:r>
      <w:r w:rsidRPr="00FE4086">
        <w:t>NON_SUBSCRIBER_SPECIFIC</w:t>
      </w:r>
      <w:r>
        <w:t xml:space="preserve">: </w:t>
      </w:r>
      <w:r w:rsidRPr="00FE4086">
        <w:t>Indicates the IMS Event is Subscriber Specific</w:t>
      </w:r>
      <w:r>
        <w:t xml:space="preserve"> for data</w:t>
      </w:r>
    </w:p>
    <w:p w14:paraId="6EC18CDA" w14:textId="77777777" w:rsidR="00B64F0E" w:rsidRDefault="00B64F0E" w:rsidP="00B64F0E">
      <w:pPr>
        <w:pStyle w:val="PL"/>
      </w:pP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77777777" w:rsidR="009835FE" w:rsidRPr="00683719" w:rsidRDefault="009835FE" w:rsidP="009835FE">
      <w:pPr>
        <w:pStyle w:val="PL"/>
        <w:rPr>
          <w:lang w:val="en-US"/>
        </w:rPr>
      </w:pPr>
      <w:r w:rsidRPr="00683719">
        <w:rPr>
          <w:lang w:val="en-US"/>
        </w:rPr>
        <w:t xml:space="preserve">  version: 1.0.0-alpha.1</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77777777" w:rsidR="009835FE" w:rsidRPr="008B1C02" w:rsidRDefault="009835FE" w:rsidP="009835FE">
      <w:pPr>
        <w:pStyle w:val="PL"/>
      </w:pPr>
      <w:r w:rsidRPr="008B1C02">
        <w:t xml:space="preserve">    3GPP TS 29.522 V1</w:t>
      </w:r>
      <w:r>
        <w:t>9</w:t>
      </w:r>
      <w:r w:rsidRPr="008B1C02">
        <w:t>.</w:t>
      </w:r>
      <w:r>
        <w:t>2</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lastRenderedPageBreak/>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lastRenderedPageBreak/>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lastRenderedPageBreak/>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lastRenderedPageBreak/>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lastRenderedPageBreak/>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3"/>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3"/>
      <w:bookmarkEnd w:id="334"/>
      <w:commentRangeEnd w:id="343"/>
      <w:r w:rsidR="00B41338">
        <w:rPr>
          <w:rStyle w:val="CommentReference"/>
          <w:rFonts w:ascii="Times New Roman" w:hAnsi="Times New Roman"/>
        </w:rPr>
        <w:commentReference w:id="343"/>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bl>
    <w:p w14:paraId="3B177A23" w14:textId="77777777" w:rsidR="00C82647" w:rsidRDefault="00C82647"/>
    <w:sectPr w:rsidR="00C82647" w:rsidSect="00922F3B">
      <w:headerReference w:type="default" r:id="rId12"/>
      <w:footerReference w:type="default" r:id="rId13"/>
      <w:footnotePr>
        <w:numRestart w:val="eachSect"/>
      </w:footnotePr>
      <w:pgSz w:w="11907" w:h="16840" w:code="9"/>
      <w:pgMar w:top="1416" w:right="1133" w:bottom="1133" w:left="1133" w:header="850" w:footer="340" w:gutter="0"/>
      <w:pgNumType w:start="71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3" w:author="Rapporteur [AEM, Huawei]" w:date="2025-02-27T17:20:00Z" w:initials="AEM">
    <w:p w14:paraId="00201E26" w14:textId="6F6F714C" w:rsidR="00422113" w:rsidRDefault="00422113">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8A3C1" w14:textId="77777777" w:rsidR="003C5745" w:rsidRDefault="003C5745">
      <w:r>
        <w:separator/>
      </w:r>
    </w:p>
  </w:endnote>
  <w:endnote w:type="continuationSeparator" w:id="0">
    <w:p w14:paraId="33F7624D" w14:textId="77777777" w:rsidR="003C5745" w:rsidRDefault="003C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BBD8D35" w:rsidR="00422113" w:rsidRDefault="004221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9CDC5" w14:textId="77777777" w:rsidR="003C5745" w:rsidRDefault="003C5745">
      <w:r>
        <w:separator/>
      </w:r>
    </w:p>
  </w:footnote>
  <w:footnote w:type="continuationSeparator" w:id="0">
    <w:p w14:paraId="6542BF44" w14:textId="77777777" w:rsidR="003C5745" w:rsidRDefault="003C5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39E1E43" w:rsidR="00422113" w:rsidRDefault="00422113"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5E0E9DCC" w14:textId="77777777" w:rsidR="00422113" w:rsidRDefault="00422113"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BA08753" w:rsidR="00422113" w:rsidRDefault="00422113"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22113" w:rsidRPr="000A08C0" w:rsidRDefault="00422113"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3A58"/>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368A"/>
    <w:rsid w:val="004C70FD"/>
    <w:rsid w:val="004D1D78"/>
    <w:rsid w:val="004D297C"/>
    <w:rsid w:val="004D372E"/>
    <w:rsid w:val="004D3A1D"/>
    <w:rsid w:val="004D405A"/>
    <w:rsid w:val="004D47C2"/>
    <w:rsid w:val="004D5EBC"/>
    <w:rsid w:val="004D5F95"/>
    <w:rsid w:val="004E053B"/>
    <w:rsid w:val="004E0C0E"/>
    <w:rsid w:val="004E0C8D"/>
    <w:rsid w:val="004E2CB2"/>
    <w:rsid w:val="004E5F70"/>
    <w:rsid w:val="004F16D7"/>
    <w:rsid w:val="004F3305"/>
    <w:rsid w:val="004F3F62"/>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1816"/>
    <w:rsid w:val="006F3D4C"/>
    <w:rsid w:val="006F3EAB"/>
    <w:rsid w:val="006F4BB7"/>
    <w:rsid w:val="006F53CD"/>
    <w:rsid w:val="006F57E5"/>
    <w:rsid w:val="00700C3E"/>
    <w:rsid w:val="00700CC0"/>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E5"/>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84E"/>
    <w:rsid w:val="00AD53A2"/>
    <w:rsid w:val="00AD66DD"/>
    <w:rsid w:val="00AE10A7"/>
    <w:rsid w:val="00AE13E4"/>
    <w:rsid w:val="00AE421E"/>
    <w:rsid w:val="00AE42D8"/>
    <w:rsid w:val="00AE61A1"/>
    <w:rsid w:val="00AF0785"/>
    <w:rsid w:val="00AF0A6D"/>
    <w:rsid w:val="00AF1A35"/>
    <w:rsid w:val="00AF262E"/>
    <w:rsid w:val="00AF2D62"/>
    <w:rsid w:val="00AF2F35"/>
    <w:rsid w:val="00AF380E"/>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7CFC"/>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0A02"/>
    <w:rsid w:val="00C529F6"/>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0C96"/>
    <w:rsid w:val="00CA1035"/>
    <w:rsid w:val="00CA3F3E"/>
    <w:rsid w:val="00CA4062"/>
    <w:rsid w:val="00CA5337"/>
    <w:rsid w:val="00CA7592"/>
    <w:rsid w:val="00CB035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414D"/>
    <w:rsid w:val="00CF73AF"/>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4A8"/>
    <w:rsid w:val="00E40538"/>
    <w:rsid w:val="00E41818"/>
    <w:rsid w:val="00E437B3"/>
    <w:rsid w:val="00E43AE2"/>
    <w:rsid w:val="00E43B71"/>
    <w:rsid w:val="00E43CC3"/>
    <w:rsid w:val="00E441BC"/>
    <w:rsid w:val="00E518BE"/>
    <w:rsid w:val="00E52050"/>
    <w:rsid w:val="00E53F7B"/>
    <w:rsid w:val="00E55B2C"/>
    <w:rsid w:val="00E566EF"/>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2137E"/>
    <w:rsid w:val="00F21E9D"/>
    <w:rsid w:val="00F22621"/>
    <w:rsid w:val="00F23646"/>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972CC"/>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1FD2D-8256-45F8-8A25-AF66162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278</Pages>
  <Words>122568</Words>
  <Characters>698642</Characters>
  <Application>Microsoft Office Word</Application>
  <DocSecurity>0</DocSecurity>
  <Lines>5822</Lines>
  <Paragraphs>1639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819571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2025-03-13T22:13:00Z</dcterms:created>
  <dcterms:modified xsi:type="dcterms:W3CDTF">2025-03-13T22:13:00Z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