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38647F50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>3GPP T</w:t>
      </w:r>
      <w:bookmarkStart w:id="1" w:name="_GoBack"/>
      <w:bookmarkEnd w:id="1"/>
      <w:r>
        <w:rPr>
          <w:noProof w:val="0"/>
          <w:sz w:val="64"/>
        </w:rPr>
        <w:t xml:space="preserve">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E823EE">
        <w:rPr>
          <w:noProof w:val="0"/>
        </w:rPr>
        <w:t>9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E823EE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2" w:name="_MON_1684549432"/>
    <w:bookmarkEnd w:id="2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01904462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186C2D23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E823EE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commentRangeStart w:id="14"/>
      <w:r w:rsidRPr="00EC71C4">
        <w:rPr>
          <w:lang w:val="en-US"/>
        </w:rPr>
        <w:lastRenderedPageBreak/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commentRangeEnd w:id="14"/>
      <w:r w:rsidR="00E823EE">
        <w:rPr>
          <w:rStyle w:val="CommentReference"/>
          <w:rFonts w:ascii="Times New Roman" w:hAnsi="Times New Roman"/>
        </w:rPr>
        <w:commentReference w:id="14"/>
      </w:r>
    </w:p>
    <w:bookmarkStart w:id="15" w:name="MCCQCTEMPBM_00000182"/>
    <w:p w14:paraId="61AE2CEE" w14:textId="77777777" w:rsidR="00D844F0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D844F0" w:rsidRPr="00F747C0">
        <w:rPr>
          <w:noProof/>
          <w:lang w:val="en-US"/>
        </w:rPr>
        <w:t>Foreword</w:t>
      </w:r>
      <w:r w:rsidR="00D844F0">
        <w:rPr>
          <w:noProof/>
        </w:rPr>
        <w:tab/>
        <w:t>32</w:t>
      </w:r>
    </w:p>
    <w:p w14:paraId="71FE90EE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33</w:t>
      </w:r>
    </w:p>
    <w:p w14:paraId="4E0AFEE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33</w:t>
      </w:r>
    </w:p>
    <w:p w14:paraId="16E2F6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35</w:t>
      </w:r>
    </w:p>
    <w:p w14:paraId="1C06721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35</w:t>
      </w:r>
    </w:p>
    <w:p w14:paraId="3E54CC7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36</w:t>
      </w:r>
    </w:p>
    <w:p w14:paraId="56354D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55EBC20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</w:t>
      </w:r>
    </w:p>
    <w:p w14:paraId="50806B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40</w:t>
      </w:r>
    </w:p>
    <w:p w14:paraId="69AEB3F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40</w:t>
      </w:r>
    </w:p>
    <w:p w14:paraId="6E3B03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40</w:t>
      </w:r>
    </w:p>
    <w:p w14:paraId="690E30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41</w:t>
      </w:r>
    </w:p>
    <w:p w14:paraId="607249F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41</w:t>
      </w:r>
    </w:p>
    <w:p w14:paraId="1B8D46E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</w:t>
      </w:r>
    </w:p>
    <w:p w14:paraId="15E4E2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41</w:t>
      </w:r>
    </w:p>
    <w:p w14:paraId="08D81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49</w:t>
      </w:r>
    </w:p>
    <w:p w14:paraId="6491D24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50</w:t>
      </w:r>
    </w:p>
    <w:p w14:paraId="493CEB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50</w:t>
      </w:r>
    </w:p>
    <w:p w14:paraId="4118C61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52</w:t>
      </w:r>
    </w:p>
    <w:p w14:paraId="6E745F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52</w:t>
      </w:r>
    </w:p>
    <w:p w14:paraId="017282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</w:t>
      </w:r>
    </w:p>
    <w:p w14:paraId="20F514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53</w:t>
      </w:r>
    </w:p>
    <w:p w14:paraId="7518C2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54</w:t>
      </w:r>
    </w:p>
    <w:p w14:paraId="51E725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54</w:t>
      </w:r>
    </w:p>
    <w:p w14:paraId="2BA2F2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55</w:t>
      </w:r>
    </w:p>
    <w:p w14:paraId="254308A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56</w:t>
      </w:r>
    </w:p>
    <w:p w14:paraId="17B05D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57</w:t>
      </w:r>
    </w:p>
    <w:p w14:paraId="63FE73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3AD439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57</w:t>
      </w:r>
    </w:p>
    <w:p w14:paraId="190689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67</w:t>
      </w:r>
    </w:p>
    <w:p w14:paraId="2ACBC8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68</w:t>
      </w:r>
    </w:p>
    <w:p w14:paraId="66D39F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68</w:t>
      </w:r>
    </w:p>
    <w:p w14:paraId="5F9570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69</w:t>
      </w:r>
    </w:p>
    <w:p w14:paraId="02F699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4960144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69</w:t>
      </w:r>
    </w:p>
    <w:p w14:paraId="05F64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69</w:t>
      </w:r>
    </w:p>
    <w:p w14:paraId="54FF355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70</w:t>
      </w:r>
    </w:p>
    <w:p w14:paraId="5DAF472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70</w:t>
      </w:r>
    </w:p>
    <w:p w14:paraId="284A0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70</w:t>
      </w:r>
    </w:p>
    <w:p w14:paraId="3ABA3C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72</w:t>
      </w:r>
    </w:p>
    <w:p w14:paraId="15A294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73</w:t>
      </w:r>
    </w:p>
    <w:p w14:paraId="192A1D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</w:t>
      </w:r>
    </w:p>
    <w:p w14:paraId="7FB977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73</w:t>
      </w:r>
    </w:p>
    <w:p w14:paraId="092B8E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73</w:t>
      </w:r>
    </w:p>
    <w:p w14:paraId="670D36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73</w:t>
      </w:r>
    </w:p>
    <w:p w14:paraId="00EF9F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74</w:t>
      </w:r>
    </w:p>
    <w:p w14:paraId="03C94E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74</w:t>
      </w:r>
    </w:p>
    <w:p w14:paraId="5CE1C3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74</w:t>
      </w:r>
    </w:p>
    <w:p w14:paraId="5C1AC7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75</w:t>
      </w:r>
    </w:p>
    <w:p w14:paraId="0A6BC7D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76</w:t>
      </w:r>
    </w:p>
    <w:p w14:paraId="63DE4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79</w:t>
      </w:r>
    </w:p>
    <w:p w14:paraId="60EBEC4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80</w:t>
      </w:r>
    </w:p>
    <w:p w14:paraId="55D3B0F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3538B9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80</w:t>
      </w:r>
    </w:p>
    <w:p w14:paraId="5C2DEE8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80</w:t>
      </w:r>
    </w:p>
    <w:p w14:paraId="692379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80</w:t>
      </w:r>
    </w:p>
    <w:p w14:paraId="110908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80</w:t>
      </w:r>
    </w:p>
    <w:p w14:paraId="22A792A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81</w:t>
      </w:r>
    </w:p>
    <w:p w14:paraId="11B12F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81</w:t>
      </w:r>
    </w:p>
    <w:p w14:paraId="5571D1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</w:t>
      </w:r>
    </w:p>
    <w:p w14:paraId="0A9064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81</w:t>
      </w:r>
    </w:p>
    <w:p w14:paraId="605BC5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83</w:t>
      </w:r>
    </w:p>
    <w:p w14:paraId="3BB989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84</w:t>
      </w:r>
    </w:p>
    <w:p w14:paraId="57CCAB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85</w:t>
      </w:r>
    </w:p>
    <w:p w14:paraId="61CB8D1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86</w:t>
      </w:r>
    </w:p>
    <w:p w14:paraId="58F12E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37849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86</w:t>
      </w:r>
    </w:p>
    <w:p w14:paraId="758FCA9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87</w:t>
      </w:r>
    </w:p>
    <w:p w14:paraId="285B5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87</w:t>
      </w:r>
    </w:p>
    <w:p w14:paraId="545143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87</w:t>
      </w:r>
    </w:p>
    <w:p w14:paraId="4C9E36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88</w:t>
      </w:r>
    </w:p>
    <w:p w14:paraId="6C91B0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88</w:t>
      </w:r>
    </w:p>
    <w:p w14:paraId="2C260E4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88</w:t>
      </w:r>
    </w:p>
    <w:p w14:paraId="4AFFC2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50CF75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88</w:t>
      </w:r>
    </w:p>
    <w:p w14:paraId="41CA27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035460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F747C0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89</w:t>
      </w:r>
    </w:p>
    <w:p w14:paraId="5717CE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89</w:t>
      </w:r>
    </w:p>
    <w:p w14:paraId="476178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90</w:t>
      </w:r>
    </w:p>
    <w:p w14:paraId="01459A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6634B1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90</w:t>
      </w:r>
    </w:p>
    <w:p w14:paraId="0E83C8F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91</w:t>
      </w:r>
    </w:p>
    <w:p w14:paraId="70C1B52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91</w:t>
      </w:r>
    </w:p>
    <w:p w14:paraId="524F51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91</w:t>
      </w:r>
    </w:p>
    <w:p w14:paraId="47F9DF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92</w:t>
      </w:r>
    </w:p>
    <w:p w14:paraId="57F2B8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158CBA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92</w:t>
      </w:r>
    </w:p>
    <w:p w14:paraId="52CC1A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7B332C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92</w:t>
      </w:r>
    </w:p>
    <w:p w14:paraId="755061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93</w:t>
      </w:r>
    </w:p>
    <w:p w14:paraId="27B7B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93</w:t>
      </w:r>
    </w:p>
    <w:p w14:paraId="4DF51B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94</w:t>
      </w:r>
    </w:p>
    <w:p w14:paraId="4F3A36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94</w:t>
      </w:r>
    </w:p>
    <w:p w14:paraId="074182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94</w:t>
      </w:r>
    </w:p>
    <w:p w14:paraId="772FF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96</w:t>
      </w:r>
    </w:p>
    <w:p w14:paraId="060A87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97</w:t>
      </w:r>
    </w:p>
    <w:p w14:paraId="5CF48B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97</w:t>
      </w:r>
    </w:p>
    <w:p w14:paraId="2C9D7B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98</w:t>
      </w:r>
    </w:p>
    <w:p w14:paraId="3091F9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98</w:t>
      </w:r>
    </w:p>
    <w:p w14:paraId="6B24FE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99</w:t>
      </w:r>
    </w:p>
    <w:p w14:paraId="0552AFB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02BDF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99</w:t>
      </w:r>
    </w:p>
    <w:p w14:paraId="3E22E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100</w:t>
      </w:r>
    </w:p>
    <w:p w14:paraId="5BE2CF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101</w:t>
      </w:r>
    </w:p>
    <w:p w14:paraId="273F9A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E1406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101</w:t>
      </w:r>
    </w:p>
    <w:p w14:paraId="713D46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101</w:t>
      </w:r>
    </w:p>
    <w:p w14:paraId="56C3ED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102</w:t>
      </w:r>
    </w:p>
    <w:p w14:paraId="357F5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102</w:t>
      </w:r>
    </w:p>
    <w:p w14:paraId="718850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102</w:t>
      </w:r>
    </w:p>
    <w:p w14:paraId="158C71A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7F064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103</w:t>
      </w:r>
    </w:p>
    <w:p w14:paraId="6C4252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103</w:t>
      </w:r>
    </w:p>
    <w:p w14:paraId="47703A4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103</w:t>
      </w:r>
    </w:p>
    <w:p w14:paraId="37777B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104</w:t>
      </w:r>
    </w:p>
    <w:p w14:paraId="7DD327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104</w:t>
      </w:r>
    </w:p>
    <w:p w14:paraId="28A6EB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105</w:t>
      </w:r>
    </w:p>
    <w:p w14:paraId="26AB0F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105</w:t>
      </w:r>
    </w:p>
    <w:p w14:paraId="0B7503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105</w:t>
      </w:r>
    </w:p>
    <w:p w14:paraId="230802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106</w:t>
      </w:r>
    </w:p>
    <w:p w14:paraId="054F46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4D52AC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106</w:t>
      </w:r>
    </w:p>
    <w:p w14:paraId="77A4E8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106</w:t>
      </w:r>
    </w:p>
    <w:p w14:paraId="0C7C78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107</w:t>
      </w:r>
    </w:p>
    <w:p w14:paraId="1E267E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107</w:t>
      </w:r>
    </w:p>
    <w:p w14:paraId="45D62F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108</w:t>
      </w:r>
    </w:p>
    <w:p w14:paraId="44DF8E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</w:t>
      </w:r>
    </w:p>
    <w:p w14:paraId="4F7925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108</w:t>
      </w:r>
    </w:p>
    <w:p w14:paraId="759C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108</w:t>
      </w:r>
    </w:p>
    <w:p w14:paraId="1B9EE5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109</w:t>
      </w:r>
    </w:p>
    <w:p w14:paraId="39CD8B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1D71C4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109</w:t>
      </w:r>
    </w:p>
    <w:p w14:paraId="3098B4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109</w:t>
      </w:r>
    </w:p>
    <w:p w14:paraId="6D5A61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110</w:t>
      </w:r>
    </w:p>
    <w:p w14:paraId="3F5081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0E8F80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110</w:t>
      </w:r>
    </w:p>
    <w:p w14:paraId="323F3E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111</w:t>
      </w:r>
    </w:p>
    <w:p w14:paraId="3F3B57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112</w:t>
      </w:r>
    </w:p>
    <w:p w14:paraId="628F21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113</w:t>
      </w:r>
    </w:p>
    <w:p w14:paraId="280E5AA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9B89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113</w:t>
      </w:r>
    </w:p>
    <w:p w14:paraId="4885F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114</w:t>
      </w:r>
    </w:p>
    <w:p w14:paraId="56ED90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114</w:t>
      </w:r>
    </w:p>
    <w:p w14:paraId="72BE92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115</w:t>
      </w:r>
    </w:p>
    <w:p w14:paraId="13FDD32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115</w:t>
      </w:r>
    </w:p>
    <w:p w14:paraId="0B997B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1A18F2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115</w:t>
      </w:r>
    </w:p>
    <w:p w14:paraId="4A108D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116</w:t>
      </w:r>
    </w:p>
    <w:p w14:paraId="7801307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116</w:t>
      </w:r>
    </w:p>
    <w:p w14:paraId="60AC931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116</w:t>
      </w:r>
    </w:p>
    <w:p w14:paraId="579438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117</w:t>
      </w:r>
    </w:p>
    <w:p w14:paraId="6C5670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B18161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117</w:t>
      </w:r>
    </w:p>
    <w:p w14:paraId="7613B5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117</w:t>
      </w:r>
    </w:p>
    <w:p w14:paraId="6D2272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118</w:t>
      </w:r>
    </w:p>
    <w:p w14:paraId="5D963D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118</w:t>
      </w:r>
    </w:p>
    <w:p w14:paraId="67B98BF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118</w:t>
      </w:r>
    </w:p>
    <w:p w14:paraId="543B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7990BAF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118</w:t>
      </w:r>
    </w:p>
    <w:p w14:paraId="4062849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119</w:t>
      </w:r>
    </w:p>
    <w:p w14:paraId="1E8507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708126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121</w:t>
      </w:r>
    </w:p>
    <w:p w14:paraId="25A6B7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07CA5E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8A9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121</w:t>
      </w:r>
    </w:p>
    <w:p w14:paraId="53C8F2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122</w:t>
      </w:r>
    </w:p>
    <w:p w14:paraId="5F08F3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56D71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122</w:t>
      </w:r>
    </w:p>
    <w:p w14:paraId="029715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123</w:t>
      </w:r>
    </w:p>
    <w:p w14:paraId="791B13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123</w:t>
      </w:r>
    </w:p>
    <w:p w14:paraId="1ED5A3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123</w:t>
      </w:r>
    </w:p>
    <w:p w14:paraId="04F07E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1925DE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124</w:t>
      </w:r>
    </w:p>
    <w:p w14:paraId="5CC5EC5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125</w:t>
      </w:r>
    </w:p>
    <w:p w14:paraId="300903E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125</w:t>
      </w:r>
    </w:p>
    <w:p w14:paraId="64E85CA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128</w:t>
      </w:r>
    </w:p>
    <w:p w14:paraId="413796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128</w:t>
      </w:r>
    </w:p>
    <w:p w14:paraId="0C9F88B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129</w:t>
      </w:r>
    </w:p>
    <w:p w14:paraId="5F4D829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129</w:t>
      </w:r>
    </w:p>
    <w:p w14:paraId="3B97C3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130</w:t>
      </w:r>
    </w:p>
    <w:p w14:paraId="4823C9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130</w:t>
      </w:r>
    </w:p>
    <w:p w14:paraId="1FF641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130</w:t>
      </w:r>
    </w:p>
    <w:p w14:paraId="4540FA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130</w:t>
      </w:r>
    </w:p>
    <w:p w14:paraId="68C3F8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130</w:t>
      </w:r>
    </w:p>
    <w:p w14:paraId="412F23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131</w:t>
      </w:r>
    </w:p>
    <w:p w14:paraId="487E6B4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4E69F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131</w:t>
      </w:r>
    </w:p>
    <w:p w14:paraId="0E77F18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132</w:t>
      </w:r>
    </w:p>
    <w:p w14:paraId="2A7A9A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132</w:t>
      </w:r>
    </w:p>
    <w:p w14:paraId="3C941F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197703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132</w:t>
      </w:r>
    </w:p>
    <w:p w14:paraId="05E106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133</w:t>
      </w:r>
    </w:p>
    <w:p w14:paraId="24CEFD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33DB455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133</w:t>
      </w:r>
    </w:p>
    <w:p w14:paraId="7DFFB8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134</w:t>
      </w:r>
    </w:p>
    <w:p w14:paraId="5658D2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134</w:t>
      </w:r>
    </w:p>
    <w:p w14:paraId="288D25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135</w:t>
      </w:r>
    </w:p>
    <w:p w14:paraId="49F09F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136</w:t>
      </w:r>
    </w:p>
    <w:p w14:paraId="2F2AF7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136</w:t>
      </w:r>
    </w:p>
    <w:p w14:paraId="1E727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136</w:t>
      </w:r>
    </w:p>
    <w:p w14:paraId="2885A3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137</w:t>
      </w:r>
    </w:p>
    <w:p w14:paraId="29D7F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137</w:t>
      </w:r>
    </w:p>
    <w:p w14:paraId="5D0937C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137</w:t>
      </w:r>
    </w:p>
    <w:p w14:paraId="45AEDD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137</w:t>
      </w:r>
    </w:p>
    <w:p w14:paraId="6070DD7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138</w:t>
      </w:r>
    </w:p>
    <w:p w14:paraId="64EDBD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138</w:t>
      </w:r>
    </w:p>
    <w:p w14:paraId="0F9766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138</w:t>
      </w:r>
    </w:p>
    <w:p w14:paraId="3E5432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139</w:t>
      </w:r>
    </w:p>
    <w:p w14:paraId="3F20EB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139</w:t>
      </w:r>
    </w:p>
    <w:p w14:paraId="6CE63A2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139</w:t>
      </w:r>
    </w:p>
    <w:p w14:paraId="57528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14C8B9B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140</w:t>
      </w:r>
    </w:p>
    <w:p w14:paraId="73888C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141</w:t>
      </w:r>
    </w:p>
    <w:p w14:paraId="588F46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141</w:t>
      </w:r>
    </w:p>
    <w:p w14:paraId="0B8150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141</w:t>
      </w:r>
    </w:p>
    <w:p w14:paraId="7AF45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148</w:t>
      </w:r>
    </w:p>
    <w:p w14:paraId="0BE09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153</w:t>
      </w:r>
    </w:p>
    <w:p w14:paraId="41C1C4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156</w:t>
      </w:r>
    </w:p>
    <w:p w14:paraId="41AF3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156</w:t>
      </w:r>
    </w:p>
    <w:p w14:paraId="7B0B37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</w:t>
      </w:r>
      <w:r>
        <w:rPr>
          <w:noProof/>
        </w:rPr>
        <w:tab/>
        <w:t>156</w:t>
      </w:r>
    </w:p>
    <w:p w14:paraId="78645C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IN" w:eastAsia="en-IN"/>
        </w:rPr>
        <w:t>Type TrafficDataSetRm</w:t>
      </w:r>
      <w:r>
        <w:rPr>
          <w:noProof/>
        </w:rPr>
        <w:tab/>
        <w:t>157</w:t>
      </w:r>
    </w:p>
    <w:p w14:paraId="3D4B6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157</w:t>
      </w:r>
    </w:p>
    <w:p w14:paraId="101EF3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E6E0B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157</w:t>
      </w:r>
    </w:p>
    <w:p w14:paraId="2EC096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157</w:t>
      </w:r>
    </w:p>
    <w:p w14:paraId="2D68C72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157</w:t>
      </w:r>
    </w:p>
    <w:p w14:paraId="27ABCF7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05440FC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1F1F35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0B510CB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159</w:t>
      </w:r>
    </w:p>
    <w:p w14:paraId="3F6156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159</w:t>
      </w:r>
    </w:p>
    <w:p w14:paraId="143FF85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159</w:t>
      </w:r>
    </w:p>
    <w:p w14:paraId="7526EF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71CE6A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16C5703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159</w:t>
      </w:r>
    </w:p>
    <w:p w14:paraId="2F6EF5A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159</w:t>
      </w:r>
    </w:p>
    <w:p w14:paraId="4ED3C5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2D589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160</w:t>
      </w:r>
    </w:p>
    <w:p w14:paraId="3BF8EEC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57EDCC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160</w:t>
      </w:r>
    </w:p>
    <w:p w14:paraId="58DD1D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161</w:t>
      </w:r>
    </w:p>
    <w:p w14:paraId="35B48A4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6A29C4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5F66F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0CD569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161</w:t>
      </w:r>
    </w:p>
    <w:p w14:paraId="72305D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448890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161</w:t>
      </w:r>
    </w:p>
    <w:p w14:paraId="462A8E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161</w:t>
      </w:r>
    </w:p>
    <w:p w14:paraId="69B74B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162</w:t>
      </w:r>
    </w:p>
    <w:p w14:paraId="37CD46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59216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162</w:t>
      </w:r>
    </w:p>
    <w:p w14:paraId="70F83D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162</w:t>
      </w:r>
    </w:p>
    <w:p w14:paraId="7E4EF24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162</w:t>
      </w:r>
    </w:p>
    <w:p w14:paraId="35B2A5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162</w:t>
      </w:r>
    </w:p>
    <w:p w14:paraId="217D5F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162</w:t>
      </w:r>
    </w:p>
    <w:p w14:paraId="61BC35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162</w:t>
      </w:r>
    </w:p>
    <w:p w14:paraId="0C57976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163</w:t>
      </w:r>
    </w:p>
    <w:p w14:paraId="175774B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163</w:t>
      </w:r>
    </w:p>
    <w:p w14:paraId="1124D8A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163</w:t>
      </w:r>
    </w:p>
    <w:p w14:paraId="4D9898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163</w:t>
      </w:r>
    </w:p>
    <w:p w14:paraId="722D75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164</w:t>
      </w:r>
    </w:p>
    <w:p w14:paraId="550D55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7B83A4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044388C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164</w:t>
      </w:r>
    </w:p>
    <w:p w14:paraId="2DE3DE2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164</w:t>
      </w:r>
    </w:p>
    <w:p w14:paraId="19CDD1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164</w:t>
      </w:r>
    </w:p>
    <w:p w14:paraId="07E59E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165</w:t>
      </w:r>
    </w:p>
    <w:p w14:paraId="0F09D2E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166</w:t>
      </w:r>
    </w:p>
    <w:p w14:paraId="06ED87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166</w:t>
      </w:r>
    </w:p>
    <w:p w14:paraId="616B2C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166</w:t>
      </w:r>
    </w:p>
    <w:p w14:paraId="678D3F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166</w:t>
      </w:r>
    </w:p>
    <w:p w14:paraId="30DC6A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166</w:t>
      </w:r>
    </w:p>
    <w:p w14:paraId="12FD2C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166</w:t>
      </w:r>
    </w:p>
    <w:p w14:paraId="15AABA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167</w:t>
      </w:r>
    </w:p>
    <w:p w14:paraId="51D42B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168</w:t>
      </w:r>
    </w:p>
    <w:p w14:paraId="538F819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169</w:t>
      </w:r>
    </w:p>
    <w:p w14:paraId="436C828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169</w:t>
      </w:r>
    </w:p>
    <w:p w14:paraId="34D795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170</w:t>
      </w:r>
    </w:p>
    <w:p w14:paraId="4D9265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04506A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170</w:t>
      </w:r>
    </w:p>
    <w:p w14:paraId="1C1A909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171</w:t>
      </w:r>
    </w:p>
    <w:p w14:paraId="422923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171</w:t>
      </w:r>
    </w:p>
    <w:p w14:paraId="3F4AA0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171</w:t>
      </w:r>
    </w:p>
    <w:p w14:paraId="2D001E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7898ED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DCD2E8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172</w:t>
      </w:r>
    </w:p>
    <w:p w14:paraId="637EC5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172</w:t>
      </w:r>
    </w:p>
    <w:p w14:paraId="116B1B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172</w:t>
      </w:r>
    </w:p>
    <w:p w14:paraId="54FAEA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38F7336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177</w:t>
      </w:r>
    </w:p>
    <w:p w14:paraId="7E7C4C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177</w:t>
      </w:r>
    </w:p>
    <w:p w14:paraId="0194EE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177</w:t>
      </w:r>
    </w:p>
    <w:p w14:paraId="49A06D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179</w:t>
      </w:r>
    </w:p>
    <w:p w14:paraId="2A8FAD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180</w:t>
      </w:r>
    </w:p>
    <w:p w14:paraId="64F54A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184</w:t>
      </w:r>
    </w:p>
    <w:p w14:paraId="31327F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185</w:t>
      </w:r>
    </w:p>
    <w:p w14:paraId="794EF7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191</w:t>
      </w:r>
    </w:p>
    <w:p w14:paraId="656A62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</w:t>
      </w:r>
    </w:p>
    <w:p w14:paraId="3D3EBE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192</w:t>
      </w:r>
    </w:p>
    <w:p w14:paraId="2B1250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193</w:t>
      </w:r>
    </w:p>
    <w:p w14:paraId="78A68F3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193</w:t>
      </w:r>
    </w:p>
    <w:p w14:paraId="28D13F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5.6.3.3.12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193</w:t>
      </w:r>
    </w:p>
    <w:p w14:paraId="7E8EF04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194</w:t>
      </w:r>
    </w:p>
    <w:p w14:paraId="4CA45A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199</w:t>
      </w:r>
    </w:p>
    <w:p w14:paraId="5826A1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202</w:t>
      </w:r>
    </w:p>
    <w:p w14:paraId="5D12DA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202</w:t>
      </w:r>
    </w:p>
    <w:p w14:paraId="375551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203</w:t>
      </w:r>
    </w:p>
    <w:p w14:paraId="5F3284A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204</w:t>
      </w:r>
    </w:p>
    <w:p w14:paraId="301877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205</w:t>
      </w:r>
    </w:p>
    <w:p w14:paraId="35BAB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205</w:t>
      </w:r>
    </w:p>
    <w:p w14:paraId="570A1A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206</w:t>
      </w:r>
    </w:p>
    <w:p w14:paraId="39AAEC2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206</w:t>
      </w:r>
    </w:p>
    <w:p w14:paraId="6D331B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5CA8E9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206</w:t>
      </w:r>
    </w:p>
    <w:p w14:paraId="570EB9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206</w:t>
      </w:r>
    </w:p>
    <w:p w14:paraId="6AFB06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207</w:t>
      </w:r>
    </w:p>
    <w:p w14:paraId="3B28CD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208</w:t>
      </w:r>
    </w:p>
    <w:p w14:paraId="2756250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211</w:t>
      </w:r>
    </w:p>
    <w:p w14:paraId="2ED75A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211</w:t>
      </w:r>
    </w:p>
    <w:p w14:paraId="16AA777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211</w:t>
      </w:r>
    </w:p>
    <w:p w14:paraId="24B6D0C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212</w:t>
      </w:r>
    </w:p>
    <w:p w14:paraId="147418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212</w:t>
      </w:r>
    </w:p>
    <w:p w14:paraId="44CA345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212</w:t>
      </w:r>
    </w:p>
    <w:p w14:paraId="1C477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212</w:t>
      </w:r>
    </w:p>
    <w:p w14:paraId="7DC3F68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212</w:t>
      </w:r>
    </w:p>
    <w:p w14:paraId="61D5949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213</w:t>
      </w:r>
    </w:p>
    <w:p w14:paraId="59B29F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34A39C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213</w:t>
      </w:r>
    </w:p>
    <w:p w14:paraId="03CA6F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213</w:t>
      </w:r>
    </w:p>
    <w:p w14:paraId="0816EB7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213</w:t>
      </w:r>
    </w:p>
    <w:p w14:paraId="7253BB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214</w:t>
      </w:r>
    </w:p>
    <w:p w14:paraId="114CE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214</w:t>
      </w:r>
    </w:p>
    <w:p w14:paraId="4E890F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215</w:t>
      </w:r>
    </w:p>
    <w:p w14:paraId="7B245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3B7DF0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215</w:t>
      </w:r>
    </w:p>
    <w:p w14:paraId="698A30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215</w:t>
      </w:r>
    </w:p>
    <w:p w14:paraId="7580BD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66F8EB8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215</w:t>
      </w:r>
    </w:p>
    <w:p w14:paraId="766FE8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216</w:t>
      </w:r>
    </w:p>
    <w:p w14:paraId="3E4366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217</w:t>
      </w:r>
    </w:p>
    <w:p w14:paraId="3ACBAE6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218</w:t>
      </w:r>
    </w:p>
    <w:p w14:paraId="32EE56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219</w:t>
      </w:r>
    </w:p>
    <w:p w14:paraId="7C763F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219</w:t>
      </w:r>
    </w:p>
    <w:p w14:paraId="5F60C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219</w:t>
      </w:r>
    </w:p>
    <w:p w14:paraId="1E30896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219</w:t>
      </w:r>
    </w:p>
    <w:p w14:paraId="471341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219</w:t>
      </w:r>
    </w:p>
    <w:p w14:paraId="48C3CD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219</w:t>
      </w:r>
    </w:p>
    <w:p w14:paraId="1AA001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220</w:t>
      </w:r>
    </w:p>
    <w:p w14:paraId="0766D8B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220</w:t>
      </w:r>
    </w:p>
    <w:p w14:paraId="0F9545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220</w:t>
      </w:r>
    </w:p>
    <w:p w14:paraId="6C8958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220</w:t>
      </w:r>
    </w:p>
    <w:p w14:paraId="6C20A68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220</w:t>
      </w:r>
    </w:p>
    <w:p w14:paraId="3BA29F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221</w:t>
      </w:r>
    </w:p>
    <w:p w14:paraId="68E026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222</w:t>
      </w:r>
    </w:p>
    <w:p w14:paraId="7A336B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1AEFE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223</w:t>
      </w:r>
    </w:p>
    <w:p w14:paraId="515399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223</w:t>
      </w:r>
    </w:p>
    <w:p w14:paraId="0F243B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226</w:t>
      </w:r>
    </w:p>
    <w:p w14:paraId="7C0C8A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227</w:t>
      </w:r>
    </w:p>
    <w:p w14:paraId="0834BAE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227</w:t>
      </w:r>
    </w:p>
    <w:p w14:paraId="69F201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228</w:t>
      </w:r>
    </w:p>
    <w:p w14:paraId="042CF1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4B3621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228</w:t>
      </w:r>
    </w:p>
    <w:p w14:paraId="76C0B1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5.7.2.3.10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229</w:t>
      </w:r>
    </w:p>
    <w:p w14:paraId="595446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229</w:t>
      </w:r>
    </w:p>
    <w:p w14:paraId="111867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229</w:t>
      </w:r>
    </w:p>
    <w:p w14:paraId="70515B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229</w:t>
      </w:r>
    </w:p>
    <w:p w14:paraId="7C2229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230</w:t>
      </w:r>
    </w:p>
    <w:p w14:paraId="459F00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230</w:t>
      </w:r>
    </w:p>
    <w:p w14:paraId="7FF512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230</w:t>
      </w:r>
    </w:p>
    <w:p w14:paraId="77D260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230</w:t>
      </w:r>
    </w:p>
    <w:p w14:paraId="5CC955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231</w:t>
      </w:r>
    </w:p>
    <w:p w14:paraId="32DACE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0F37C3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231</w:t>
      </w:r>
    </w:p>
    <w:p w14:paraId="694B3B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231</w:t>
      </w:r>
    </w:p>
    <w:p w14:paraId="062388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231</w:t>
      </w:r>
    </w:p>
    <w:p w14:paraId="1C4223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231</w:t>
      </w:r>
    </w:p>
    <w:p w14:paraId="30574D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231</w:t>
      </w:r>
    </w:p>
    <w:p w14:paraId="2041DCC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232</w:t>
      </w:r>
    </w:p>
    <w:p w14:paraId="19BEE4F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232</w:t>
      </w:r>
    </w:p>
    <w:p w14:paraId="4B63373E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232</w:t>
      </w:r>
    </w:p>
    <w:p w14:paraId="384B18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232</w:t>
      </w:r>
    </w:p>
    <w:p w14:paraId="340AAF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232</w:t>
      </w:r>
    </w:p>
    <w:p w14:paraId="18F9AD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232</w:t>
      </w:r>
    </w:p>
    <w:p w14:paraId="3D75DF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233</w:t>
      </w:r>
    </w:p>
    <w:p w14:paraId="6DFFD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233</w:t>
      </w:r>
    </w:p>
    <w:p w14:paraId="0A3213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233</w:t>
      </w:r>
    </w:p>
    <w:p w14:paraId="3E11DB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233</w:t>
      </w:r>
    </w:p>
    <w:p w14:paraId="4E15E8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233</w:t>
      </w:r>
    </w:p>
    <w:p w14:paraId="398312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233</w:t>
      </w:r>
    </w:p>
    <w:p w14:paraId="747C48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234</w:t>
      </w:r>
    </w:p>
    <w:p w14:paraId="5F04B8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235</w:t>
      </w:r>
    </w:p>
    <w:p w14:paraId="53337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783B43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235</w:t>
      </w:r>
    </w:p>
    <w:p w14:paraId="1487C3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235</w:t>
      </w:r>
    </w:p>
    <w:p w14:paraId="375E431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235</w:t>
      </w:r>
    </w:p>
    <w:p w14:paraId="36418D3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235</w:t>
      </w:r>
    </w:p>
    <w:p w14:paraId="0BD292F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236</w:t>
      </w:r>
    </w:p>
    <w:p w14:paraId="285C61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237</w:t>
      </w:r>
    </w:p>
    <w:p w14:paraId="7B1BE4D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238</w:t>
      </w:r>
    </w:p>
    <w:p w14:paraId="7825FD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238</w:t>
      </w:r>
    </w:p>
    <w:p w14:paraId="6489F7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238</w:t>
      </w:r>
    </w:p>
    <w:p w14:paraId="1BDF7A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238</w:t>
      </w:r>
    </w:p>
    <w:p w14:paraId="676439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238</w:t>
      </w:r>
    </w:p>
    <w:p w14:paraId="0AEBFB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239</w:t>
      </w:r>
    </w:p>
    <w:p w14:paraId="1A2723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6A92DB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239</w:t>
      </w:r>
    </w:p>
    <w:p w14:paraId="1F038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239</w:t>
      </w:r>
    </w:p>
    <w:p w14:paraId="6503A7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239</w:t>
      </w:r>
    </w:p>
    <w:p w14:paraId="584718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3A710B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240</w:t>
      </w:r>
    </w:p>
    <w:p w14:paraId="1DDF64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240</w:t>
      </w:r>
    </w:p>
    <w:p w14:paraId="1E152F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240</w:t>
      </w:r>
    </w:p>
    <w:p w14:paraId="2DD316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240</w:t>
      </w:r>
    </w:p>
    <w:p w14:paraId="16227CF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240</w:t>
      </w:r>
    </w:p>
    <w:p w14:paraId="442058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240</w:t>
      </w:r>
    </w:p>
    <w:p w14:paraId="27F8F1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240</w:t>
      </w:r>
    </w:p>
    <w:p w14:paraId="145D2BD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68438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241</w:t>
      </w:r>
    </w:p>
    <w:p w14:paraId="1BF288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241</w:t>
      </w:r>
    </w:p>
    <w:p w14:paraId="427037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241</w:t>
      </w:r>
    </w:p>
    <w:p w14:paraId="65FB8C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241</w:t>
      </w:r>
    </w:p>
    <w:p w14:paraId="7E5AB0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241</w:t>
      </w:r>
    </w:p>
    <w:p w14:paraId="781FB20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242</w:t>
      </w:r>
    </w:p>
    <w:p w14:paraId="72FE1E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19D75CA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5.9.1.2.3.2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242</w:t>
      </w:r>
    </w:p>
    <w:p w14:paraId="760ABCE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243</w:t>
      </w:r>
    </w:p>
    <w:p w14:paraId="14FDA6E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243</w:t>
      </w:r>
    </w:p>
    <w:p w14:paraId="61F90D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2A77FA0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243</w:t>
      </w:r>
    </w:p>
    <w:p w14:paraId="57BFD41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244</w:t>
      </w:r>
    </w:p>
    <w:p w14:paraId="7538E96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235FB7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244</w:t>
      </w:r>
    </w:p>
    <w:p w14:paraId="2A0A509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245</w:t>
      </w:r>
    </w:p>
    <w:p w14:paraId="68C36B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245</w:t>
      </w:r>
    </w:p>
    <w:p w14:paraId="2BF0BD0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246</w:t>
      </w:r>
    </w:p>
    <w:p w14:paraId="4D8FB3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247</w:t>
      </w:r>
    </w:p>
    <w:p w14:paraId="1CD950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247</w:t>
      </w:r>
    </w:p>
    <w:p w14:paraId="57ECCE2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247</w:t>
      </w:r>
    </w:p>
    <w:p w14:paraId="32ADD49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247</w:t>
      </w:r>
    </w:p>
    <w:p w14:paraId="51C142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248</w:t>
      </w:r>
    </w:p>
    <w:p w14:paraId="7E168C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248</w:t>
      </w:r>
    </w:p>
    <w:p w14:paraId="4220A2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7914F1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249</w:t>
      </w:r>
    </w:p>
    <w:p w14:paraId="338530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249</w:t>
      </w:r>
    </w:p>
    <w:p w14:paraId="17B4E2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250</w:t>
      </w:r>
    </w:p>
    <w:p w14:paraId="1157AB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250</w:t>
      </w:r>
    </w:p>
    <w:p w14:paraId="6B4CE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00106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250</w:t>
      </w:r>
    </w:p>
    <w:p w14:paraId="0F827CF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250</w:t>
      </w:r>
    </w:p>
    <w:p w14:paraId="1C0183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250</w:t>
      </w:r>
    </w:p>
    <w:p w14:paraId="01207B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250</w:t>
      </w:r>
    </w:p>
    <w:p w14:paraId="5632A03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250</w:t>
      </w:r>
    </w:p>
    <w:p w14:paraId="6F39D6B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251</w:t>
      </w:r>
    </w:p>
    <w:p w14:paraId="18F01E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251</w:t>
      </w:r>
    </w:p>
    <w:p w14:paraId="4EC0891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251</w:t>
      </w:r>
    </w:p>
    <w:p w14:paraId="4B572A0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251</w:t>
      </w:r>
    </w:p>
    <w:p w14:paraId="69F4AB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6A6F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61E820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252</w:t>
      </w:r>
    </w:p>
    <w:p w14:paraId="212219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42C51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252</w:t>
      </w:r>
    </w:p>
    <w:p w14:paraId="234FB9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449128B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0FD4869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673B537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9FD36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254</w:t>
      </w:r>
    </w:p>
    <w:p w14:paraId="321CB5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127776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254</w:t>
      </w:r>
    </w:p>
    <w:p w14:paraId="0BF6D9D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18108A1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4D8D6A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452A06D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7855D7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1042B2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257</w:t>
      </w:r>
    </w:p>
    <w:p w14:paraId="69C972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258</w:t>
      </w:r>
    </w:p>
    <w:p w14:paraId="703546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258</w:t>
      </w:r>
    </w:p>
    <w:p w14:paraId="46D052D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258</w:t>
      </w:r>
    </w:p>
    <w:p w14:paraId="410760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53107F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258</w:t>
      </w:r>
    </w:p>
    <w:p w14:paraId="3AFF0A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259</w:t>
      </w:r>
    </w:p>
    <w:p w14:paraId="653D1E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74BD50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259</w:t>
      </w:r>
    </w:p>
    <w:p w14:paraId="1DC1E47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260</w:t>
      </w:r>
    </w:p>
    <w:p w14:paraId="3265B4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260</w:t>
      </w:r>
    </w:p>
    <w:p w14:paraId="02C1802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545E1DC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260</w:t>
      </w:r>
    </w:p>
    <w:p w14:paraId="39A92B5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260</w:t>
      </w:r>
    </w:p>
    <w:p w14:paraId="29EFB2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260</w:t>
      </w:r>
    </w:p>
    <w:p w14:paraId="6BB1A7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967C7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260</w:t>
      </w:r>
    </w:p>
    <w:p w14:paraId="3D4F56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261</w:t>
      </w:r>
    </w:p>
    <w:p w14:paraId="27B12705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261</w:t>
      </w:r>
    </w:p>
    <w:p w14:paraId="5232C09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261</w:t>
      </w:r>
    </w:p>
    <w:p w14:paraId="0013F9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261</w:t>
      </w:r>
    </w:p>
    <w:p w14:paraId="195EA6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261</w:t>
      </w:r>
    </w:p>
    <w:p w14:paraId="5F2D67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262</w:t>
      </w:r>
    </w:p>
    <w:p w14:paraId="6BF913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4D7128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262</w:t>
      </w:r>
    </w:p>
    <w:p w14:paraId="09185EF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262</w:t>
      </w:r>
    </w:p>
    <w:p w14:paraId="07010B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262</w:t>
      </w:r>
    </w:p>
    <w:p w14:paraId="4E2A61D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262</w:t>
      </w:r>
    </w:p>
    <w:p w14:paraId="4AF8351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264</w:t>
      </w:r>
    </w:p>
    <w:p w14:paraId="2F19B8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264</w:t>
      </w:r>
    </w:p>
    <w:p w14:paraId="08BC7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4251C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264</w:t>
      </w:r>
    </w:p>
    <w:p w14:paraId="554DE1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264</w:t>
      </w:r>
    </w:p>
    <w:p w14:paraId="27E298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264</w:t>
      </w:r>
    </w:p>
    <w:p w14:paraId="3AFA68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338B4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265</w:t>
      </w:r>
    </w:p>
    <w:p w14:paraId="01C0EA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266</w:t>
      </w:r>
    </w:p>
    <w:p w14:paraId="60EC00D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267</w:t>
      </w:r>
    </w:p>
    <w:p w14:paraId="58E86E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268</w:t>
      </w:r>
    </w:p>
    <w:p w14:paraId="67F652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6FD61D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268</w:t>
      </w:r>
    </w:p>
    <w:p w14:paraId="044938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268</w:t>
      </w:r>
    </w:p>
    <w:p w14:paraId="0812B5F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268</w:t>
      </w:r>
    </w:p>
    <w:p w14:paraId="50DB1E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269</w:t>
      </w:r>
    </w:p>
    <w:p w14:paraId="013A15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269</w:t>
      </w:r>
    </w:p>
    <w:p w14:paraId="2C4C97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270</w:t>
      </w:r>
    </w:p>
    <w:p w14:paraId="116D3A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270</w:t>
      </w:r>
    </w:p>
    <w:p w14:paraId="2673294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270</w:t>
      </w:r>
    </w:p>
    <w:p w14:paraId="2B029AD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1DFADB6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273</w:t>
      </w:r>
    </w:p>
    <w:p w14:paraId="3BBEA29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273</w:t>
      </w:r>
    </w:p>
    <w:p w14:paraId="1B715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65B3B9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274</w:t>
      </w:r>
    </w:p>
    <w:p w14:paraId="3ADFE70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277</w:t>
      </w:r>
    </w:p>
    <w:p w14:paraId="3AAE9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278</w:t>
      </w:r>
    </w:p>
    <w:p w14:paraId="573A6F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279</w:t>
      </w:r>
    </w:p>
    <w:p w14:paraId="77C67C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279</w:t>
      </w:r>
    </w:p>
    <w:p w14:paraId="14AB3A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280</w:t>
      </w:r>
    </w:p>
    <w:p w14:paraId="07F58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281</w:t>
      </w:r>
    </w:p>
    <w:p w14:paraId="7264E3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282</w:t>
      </w:r>
    </w:p>
    <w:p w14:paraId="237F510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6653F9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282</w:t>
      </w:r>
    </w:p>
    <w:p w14:paraId="3E908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282</w:t>
      </w:r>
    </w:p>
    <w:p w14:paraId="491A2E3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0C6CD8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282</w:t>
      </w:r>
    </w:p>
    <w:p w14:paraId="46C596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285</w:t>
      </w:r>
    </w:p>
    <w:p w14:paraId="251EF9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285</w:t>
      </w:r>
    </w:p>
    <w:p w14:paraId="304A93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285</w:t>
      </w:r>
    </w:p>
    <w:p w14:paraId="37FC54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285</w:t>
      </w:r>
    </w:p>
    <w:p w14:paraId="6650EC1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286</w:t>
      </w:r>
    </w:p>
    <w:p w14:paraId="497D28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287</w:t>
      </w:r>
    </w:p>
    <w:p w14:paraId="61779A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4474B72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287</w:t>
      </w:r>
    </w:p>
    <w:p w14:paraId="4CA366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287</w:t>
      </w:r>
    </w:p>
    <w:p w14:paraId="3390D4D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288</w:t>
      </w:r>
    </w:p>
    <w:p w14:paraId="56428E2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5.12.0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288</w:t>
      </w:r>
    </w:p>
    <w:p w14:paraId="525367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288</w:t>
      </w:r>
    </w:p>
    <w:p w14:paraId="64A8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288</w:t>
      </w:r>
    </w:p>
    <w:p w14:paraId="3F393E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289</w:t>
      </w:r>
    </w:p>
    <w:p w14:paraId="1222032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3DDF33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289</w:t>
      </w:r>
    </w:p>
    <w:p w14:paraId="36D9C4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289</w:t>
      </w:r>
    </w:p>
    <w:p w14:paraId="5B5920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289</w:t>
      </w:r>
    </w:p>
    <w:p w14:paraId="055095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289</w:t>
      </w:r>
    </w:p>
    <w:p w14:paraId="7F7DE6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290</w:t>
      </w:r>
    </w:p>
    <w:p w14:paraId="1BFCAEF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291</w:t>
      </w:r>
    </w:p>
    <w:p w14:paraId="47D056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1E8BA0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291</w:t>
      </w:r>
    </w:p>
    <w:p w14:paraId="6D94D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291</w:t>
      </w:r>
    </w:p>
    <w:p w14:paraId="02E34D4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517F0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291</w:t>
      </w:r>
    </w:p>
    <w:p w14:paraId="6283DD3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292</w:t>
      </w:r>
    </w:p>
    <w:p w14:paraId="77CB76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293</w:t>
      </w:r>
    </w:p>
    <w:p w14:paraId="537FAB5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294</w:t>
      </w:r>
    </w:p>
    <w:p w14:paraId="63DC79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295</w:t>
      </w:r>
    </w:p>
    <w:p w14:paraId="1C218E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295</w:t>
      </w:r>
    </w:p>
    <w:p w14:paraId="4E51DAB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53F645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5BF9EF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295</w:t>
      </w:r>
    </w:p>
    <w:p w14:paraId="1E7023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4F1FCA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11A513A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296</w:t>
      </w:r>
    </w:p>
    <w:p w14:paraId="04EF00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296</w:t>
      </w:r>
    </w:p>
    <w:p w14:paraId="5FF2EF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05D68E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131F96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3DE109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297</w:t>
      </w:r>
    </w:p>
    <w:p w14:paraId="7D40F8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409789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108A95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2F91A60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019AEA5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747C0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297</w:t>
      </w:r>
    </w:p>
    <w:p w14:paraId="2F1D650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297</w:t>
      </w:r>
    </w:p>
    <w:p w14:paraId="15BA5BD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297</w:t>
      </w:r>
    </w:p>
    <w:p w14:paraId="296254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298</w:t>
      </w:r>
    </w:p>
    <w:p w14:paraId="3C578C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298</w:t>
      </w:r>
    </w:p>
    <w:p w14:paraId="05ADB26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73A1444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298</w:t>
      </w:r>
    </w:p>
    <w:p w14:paraId="0CC60AA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24926F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298</w:t>
      </w:r>
    </w:p>
    <w:p w14:paraId="20BBE24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299</w:t>
      </w:r>
    </w:p>
    <w:p w14:paraId="62E578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185AA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299</w:t>
      </w:r>
    </w:p>
    <w:p w14:paraId="69EF9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299</w:t>
      </w:r>
    </w:p>
    <w:p w14:paraId="27B683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FD72F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299</w:t>
      </w:r>
    </w:p>
    <w:p w14:paraId="1D38EE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300</w:t>
      </w:r>
    </w:p>
    <w:p w14:paraId="2C2BC7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300</w:t>
      </w:r>
    </w:p>
    <w:p w14:paraId="268C1A8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7E325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300</w:t>
      </w:r>
    </w:p>
    <w:p w14:paraId="10258B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300</w:t>
      </w:r>
    </w:p>
    <w:p w14:paraId="0B7362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301</w:t>
      </w:r>
    </w:p>
    <w:p w14:paraId="649FFB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301</w:t>
      </w:r>
    </w:p>
    <w:p w14:paraId="687F32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301</w:t>
      </w:r>
    </w:p>
    <w:p w14:paraId="72CA58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301</w:t>
      </w:r>
    </w:p>
    <w:p w14:paraId="57A19B7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301</w:t>
      </w:r>
    </w:p>
    <w:p w14:paraId="6DD5A72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387A603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301</w:t>
      </w:r>
    </w:p>
    <w:p w14:paraId="49CA81F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301</w:t>
      </w:r>
    </w:p>
    <w:p w14:paraId="78E9967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301</w:t>
      </w:r>
    </w:p>
    <w:p w14:paraId="343EE9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302</w:t>
      </w:r>
    </w:p>
    <w:p w14:paraId="6C82D8A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302</w:t>
      </w:r>
    </w:p>
    <w:p w14:paraId="72BF53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302</w:t>
      </w:r>
    </w:p>
    <w:p w14:paraId="30F0F3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303</w:t>
      </w:r>
    </w:p>
    <w:p w14:paraId="26C548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79889D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303</w:t>
      </w:r>
    </w:p>
    <w:p w14:paraId="08FEBF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303</w:t>
      </w:r>
    </w:p>
    <w:p w14:paraId="3004F3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303</w:t>
      </w:r>
    </w:p>
    <w:p w14:paraId="48F6C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303</w:t>
      </w:r>
    </w:p>
    <w:p w14:paraId="3E9B6A5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304</w:t>
      </w:r>
    </w:p>
    <w:p w14:paraId="6B4B677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304</w:t>
      </w:r>
    </w:p>
    <w:p w14:paraId="46CD349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305</w:t>
      </w:r>
    </w:p>
    <w:p w14:paraId="496788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305</w:t>
      </w:r>
    </w:p>
    <w:p w14:paraId="23EC9C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47301F9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305</w:t>
      </w:r>
    </w:p>
    <w:p w14:paraId="1C39F6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306</w:t>
      </w:r>
    </w:p>
    <w:p w14:paraId="76A7A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306</w:t>
      </w:r>
    </w:p>
    <w:p w14:paraId="197B2D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306</w:t>
      </w:r>
    </w:p>
    <w:p w14:paraId="2590BD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3CCECB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306</w:t>
      </w:r>
    </w:p>
    <w:p w14:paraId="6452658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307</w:t>
      </w:r>
    </w:p>
    <w:p w14:paraId="480EF2D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307</w:t>
      </w:r>
    </w:p>
    <w:p w14:paraId="008819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307</w:t>
      </w:r>
    </w:p>
    <w:p w14:paraId="003E58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307</w:t>
      </w:r>
    </w:p>
    <w:p w14:paraId="72C727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307</w:t>
      </w:r>
    </w:p>
    <w:p w14:paraId="5D4446F6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308</w:t>
      </w:r>
    </w:p>
    <w:p w14:paraId="1F6322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308</w:t>
      </w:r>
    </w:p>
    <w:p w14:paraId="392FB89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308</w:t>
      </w:r>
    </w:p>
    <w:p w14:paraId="76C900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308</w:t>
      </w:r>
    </w:p>
    <w:p w14:paraId="182216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309</w:t>
      </w:r>
    </w:p>
    <w:p w14:paraId="6EBFB8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4C1CEA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310</w:t>
      </w:r>
    </w:p>
    <w:p w14:paraId="0C5AB5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310</w:t>
      </w:r>
    </w:p>
    <w:p w14:paraId="0EDF044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310</w:t>
      </w:r>
    </w:p>
    <w:p w14:paraId="1CB365D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310</w:t>
      </w:r>
    </w:p>
    <w:p w14:paraId="2955D6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311</w:t>
      </w:r>
    </w:p>
    <w:p w14:paraId="5D2007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312</w:t>
      </w:r>
    </w:p>
    <w:p w14:paraId="30BCE9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312</w:t>
      </w:r>
    </w:p>
    <w:p w14:paraId="5A52EB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312</w:t>
      </w:r>
    </w:p>
    <w:p w14:paraId="3A1DF0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29A2A0D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312</w:t>
      </w:r>
    </w:p>
    <w:p w14:paraId="5F018B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312</w:t>
      </w:r>
    </w:p>
    <w:p w14:paraId="594568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313</w:t>
      </w:r>
    </w:p>
    <w:p w14:paraId="56C911A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314</w:t>
      </w:r>
    </w:p>
    <w:p w14:paraId="7AB766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315</w:t>
      </w:r>
    </w:p>
    <w:p w14:paraId="68F06B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315</w:t>
      </w:r>
    </w:p>
    <w:p w14:paraId="6A622FC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315</w:t>
      </w:r>
    </w:p>
    <w:p w14:paraId="53CF40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316</w:t>
      </w:r>
    </w:p>
    <w:p w14:paraId="50ED477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316</w:t>
      </w:r>
    </w:p>
    <w:p w14:paraId="39DB173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316</w:t>
      </w:r>
    </w:p>
    <w:p w14:paraId="251760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317</w:t>
      </w:r>
    </w:p>
    <w:p w14:paraId="0CE9193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317</w:t>
      </w:r>
    </w:p>
    <w:p w14:paraId="6579728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7F2A8D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317</w:t>
      </w:r>
    </w:p>
    <w:p w14:paraId="1E8A76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318</w:t>
      </w:r>
    </w:p>
    <w:p w14:paraId="40E0885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00DBA92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318</w:t>
      </w:r>
    </w:p>
    <w:p w14:paraId="05F62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319</w:t>
      </w:r>
    </w:p>
    <w:p w14:paraId="4EDB68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320</w:t>
      </w:r>
    </w:p>
    <w:p w14:paraId="5248BDF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321</w:t>
      </w:r>
    </w:p>
    <w:p w14:paraId="4BAD45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321</w:t>
      </w:r>
    </w:p>
    <w:p w14:paraId="51527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63AE5A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321</w:t>
      </w:r>
    </w:p>
    <w:p w14:paraId="32DE81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321</w:t>
      </w:r>
    </w:p>
    <w:p w14:paraId="1D13597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321</w:t>
      </w:r>
    </w:p>
    <w:p w14:paraId="0A5BF2B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321</w:t>
      </w:r>
    </w:p>
    <w:p w14:paraId="047A16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321</w:t>
      </w:r>
    </w:p>
    <w:p w14:paraId="5AB3125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322</w:t>
      </w:r>
    </w:p>
    <w:p w14:paraId="22D4B0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322</w:t>
      </w:r>
    </w:p>
    <w:p w14:paraId="5493B1C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322</w:t>
      </w:r>
    </w:p>
    <w:p w14:paraId="41184F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322</w:t>
      </w:r>
    </w:p>
    <w:p w14:paraId="5CA9E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323</w:t>
      </w:r>
    </w:p>
    <w:p w14:paraId="7D895A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323</w:t>
      </w:r>
    </w:p>
    <w:p w14:paraId="196A42A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324</w:t>
      </w:r>
    </w:p>
    <w:p w14:paraId="1C8BB33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324</w:t>
      </w:r>
    </w:p>
    <w:p w14:paraId="366842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324</w:t>
      </w:r>
    </w:p>
    <w:p w14:paraId="58D258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324</w:t>
      </w:r>
    </w:p>
    <w:p w14:paraId="188FE5E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325</w:t>
      </w:r>
    </w:p>
    <w:p w14:paraId="63732B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5457C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326</w:t>
      </w:r>
    </w:p>
    <w:p w14:paraId="4615AE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328</w:t>
      </w:r>
    </w:p>
    <w:p w14:paraId="48C144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329</w:t>
      </w:r>
    </w:p>
    <w:p w14:paraId="396882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954AD0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329</w:t>
      </w:r>
    </w:p>
    <w:p w14:paraId="407F20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331</w:t>
      </w:r>
    </w:p>
    <w:p w14:paraId="681F7B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331</w:t>
      </w:r>
    </w:p>
    <w:p w14:paraId="1AE398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331</w:t>
      </w:r>
    </w:p>
    <w:p w14:paraId="2857D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331</w:t>
      </w:r>
    </w:p>
    <w:p w14:paraId="4D62A6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332</w:t>
      </w:r>
    </w:p>
    <w:p w14:paraId="5C943A4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332</w:t>
      </w:r>
    </w:p>
    <w:p w14:paraId="3D8CE4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133587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09D63A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A98D0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537C4A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333</w:t>
      </w:r>
    </w:p>
    <w:p w14:paraId="62430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334</w:t>
      </w:r>
    </w:p>
    <w:p w14:paraId="41941E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336</w:t>
      </w:r>
    </w:p>
    <w:p w14:paraId="6A69F94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7E8C69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B5CF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337</w:t>
      </w:r>
    </w:p>
    <w:p w14:paraId="38DF4A5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6933C57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022A78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324DBD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337</w:t>
      </w:r>
    </w:p>
    <w:p w14:paraId="6B6726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Protocol</w:t>
      </w:r>
      <w:r>
        <w:rPr>
          <w:noProof/>
        </w:rPr>
        <w:tab/>
        <w:t>337</w:t>
      </w:r>
    </w:p>
    <w:p w14:paraId="6F4975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GmCapable</w:t>
      </w:r>
      <w:r>
        <w:rPr>
          <w:noProof/>
        </w:rPr>
        <w:tab/>
        <w:t>337</w:t>
      </w:r>
    </w:p>
    <w:p w14:paraId="7037EF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338</w:t>
      </w:r>
    </w:p>
    <w:p w14:paraId="2CFEAC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338</w:t>
      </w:r>
    </w:p>
    <w:p w14:paraId="41316F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338</w:t>
      </w:r>
    </w:p>
    <w:p w14:paraId="209851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F747C0">
        <w:rPr>
          <w:rFonts w:eastAsia="Malgun Gothic"/>
          <w:noProof/>
        </w:rPr>
        <w:t>AcceptanceCriteriaResultIndication</w:t>
      </w:r>
      <w:r>
        <w:rPr>
          <w:noProof/>
        </w:rPr>
        <w:tab/>
        <w:t>338</w:t>
      </w:r>
    </w:p>
    <w:p w14:paraId="0E7E12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339</w:t>
      </w:r>
    </w:p>
    <w:p w14:paraId="159699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339</w:t>
      </w:r>
    </w:p>
    <w:p w14:paraId="4D87AC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339</w:t>
      </w:r>
    </w:p>
    <w:p w14:paraId="68FD31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339</w:t>
      </w:r>
    </w:p>
    <w:p w14:paraId="544DC8D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339</w:t>
      </w:r>
    </w:p>
    <w:p w14:paraId="471F5D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339</w:t>
      </w:r>
    </w:p>
    <w:p w14:paraId="194211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339</w:t>
      </w:r>
    </w:p>
    <w:p w14:paraId="1694B1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340</w:t>
      </w:r>
    </w:p>
    <w:p w14:paraId="6177F6B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340</w:t>
      </w:r>
    </w:p>
    <w:p w14:paraId="5241F59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340</w:t>
      </w:r>
    </w:p>
    <w:p w14:paraId="4776C9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340</w:t>
      </w:r>
    </w:p>
    <w:p w14:paraId="3317E12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5.16.1.1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340</w:t>
      </w:r>
    </w:p>
    <w:p w14:paraId="3624A1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341</w:t>
      </w:r>
    </w:p>
    <w:p w14:paraId="366213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341</w:t>
      </w:r>
    </w:p>
    <w:p w14:paraId="6B92A6C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341</w:t>
      </w:r>
    </w:p>
    <w:p w14:paraId="74162B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341</w:t>
      </w:r>
    </w:p>
    <w:p w14:paraId="118E4D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341</w:t>
      </w:r>
    </w:p>
    <w:p w14:paraId="1B335BD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341</w:t>
      </w:r>
    </w:p>
    <w:p w14:paraId="1C570C3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342</w:t>
      </w:r>
    </w:p>
    <w:p w14:paraId="527B79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343</w:t>
      </w:r>
    </w:p>
    <w:p w14:paraId="65ED81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38128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343</w:t>
      </w:r>
    </w:p>
    <w:p w14:paraId="6CEE89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343</w:t>
      </w:r>
    </w:p>
    <w:p w14:paraId="160CC7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343</w:t>
      </w:r>
    </w:p>
    <w:p w14:paraId="035FF5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343</w:t>
      </w:r>
    </w:p>
    <w:p w14:paraId="134D536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344</w:t>
      </w:r>
    </w:p>
    <w:p w14:paraId="1886708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345</w:t>
      </w:r>
    </w:p>
    <w:p w14:paraId="78972B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346</w:t>
      </w:r>
    </w:p>
    <w:p w14:paraId="5A670CC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346</w:t>
      </w:r>
    </w:p>
    <w:p w14:paraId="3E6172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3B6F946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429D980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346</w:t>
      </w:r>
    </w:p>
    <w:p w14:paraId="32DDFF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347</w:t>
      </w:r>
    </w:p>
    <w:p w14:paraId="0991BD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371445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347</w:t>
      </w:r>
    </w:p>
    <w:p w14:paraId="1FB7BE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348</w:t>
      </w:r>
    </w:p>
    <w:p w14:paraId="6725B9D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2D5711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348</w:t>
      </w:r>
    </w:p>
    <w:p w14:paraId="00509F6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348</w:t>
      </w:r>
    </w:p>
    <w:p w14:paraId="30003C8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141E3E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674B56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048B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0FFA133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349</w:t>
      </w:r>
    </w:p>
    <w:p w14:paraId="07C03C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349</w:t>
      </w:r>
    </w:p>
    <w:p w14:paraId="74E8C50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349</w:t>
      </w:r>
    </w:p>
    <w:p w14:paraId="20DABD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349</w:t>
      </w:r>
    </w:p>
    <w:p w14:paraId="029E5D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350</w:t>
      </w:r>
    </w:p>
    <w:p w14:paraId="107194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705339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350</w:t>
      </w:r>
    </w:p>
    <w:p w14:paraId="43C061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350</w:t>
      </w:r>
    </w:p>
    <w:p w14:paraId="4668F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445B6D9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350</w:t>
      </w:r>
    </w:p>
    <w:p w14:paraId="028896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351</w:t>
      </w:r>
    </w:p>
    <w:p w14:paraId="4D0343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1142A2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4469C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9085B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40AE37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351</w:t>
      </w:r>
    </w:p>
    <w:p w14:paraId="76A2508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352</w:t>
      </w:r>
    </w:p>
    <w:p w14:paraId="4BF9630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354</w:t>
      </w:r>
    </w:p>
    <w:p w14:paraId="3958DE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355</w:t>
      </w:r>
    </w:p>
    <w:p w14:paraId="216587F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4F1D2A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355</w:t>
      </w:r>
    </w:p>
    <w:p w14:paraId="2D01C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355</w:t>
      </w:r>
    </w:p>
    <w:p w14:paraId="37829E5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290195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355</w:t>
      </w:r>
    </w:p>
    <w:p w14:paraId="3CBFC9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357</w:t>
      </w:r>
    </w:p>
    <w:p w14:paraId="24A5BD1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357</w:t>
      </w:r>
    </w:p>
    <w:p w14:paraId="0552D7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358</w:t>
      </w:r>
    </w:p>
    <w:p w14:paraId="561EFE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7E0660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358</w:t>
      </w:r>
    </w:p>
    <w:p w14:paraId="55A3303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358</w:t>
      </w:r>
    </w:p>
    <w:p w14:paraId="707DF1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5.17.2.2.2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358</w:t>
      </w:r>
    </w:p>
    <w:p w14:paraId="2A9F9E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358</w:t>
      </w:r>
    </w:p>
    <w:p w14:paraId="489EA0F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358</w:t>
      </w:r>
    </w:p>
    <w:p w14:paraId="0891CFF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359</w:t>
      </w:r>
    </w:p>
    <w:p w14:paraId="5CE30A7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359</w:t>
      </w:r>
    </w:p>
    <w:p w14:paraId="0D15871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DEC73F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360</w:t>
      </w:r>
    </w:p>
    <w:p w14:paraId="4329B92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360</w:t>
      </w:r>
    </w:p>
    <w:p w14:paraId="32B1C3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68984D7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361</w:t>
      </w:r>
    </w:p>
    <w:p w14:paraId="35DFAA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362</w:t>
      </w:r>
    </w:p>
    <w:p w14:paraId="6091C2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362</w:t>
      </w:r>
    </w:p>
    <w:p w14:paraId="52DA67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362</w:t>
      </w:r>
    </w:p>
    <w:p w14:paraId="1FBF24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02FA7D3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362</w:t>
      </w:r>
    </w:p>
    <w:p w14:paraId="5EA34E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362</w:t>
      </w:r>
    </w:p>
    <w:p w14:paraId="3A0D06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362</w:t>
      </w:r>
    </w:p>
    <w:p w14:paraId="20C7146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363</w:t>
      </w:r>
    </w:p>
    <w:p w14:paraId="1066E50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363</w:t>
      </w:r>
    </w:p>
    <w:p w14:paraId="566BF7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06F78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363</w:t>
      </w:r>
    </w:p>
    <w:p w14:paraId="62026B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363</w:t>
      </w:r>
    </w:p>
    <w:p w14:paraId="11DC54A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363</w:t>
      </w:r>
    </w:p>
    <w:p w14:paraId="4CA93E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363</w:t>
      </w:r>
    </w:p>
    <w:p w14:paraId="13D1689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364</w:t>
      </w:r>
    </w:p>
    <w:p w14:paraId="63A51E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364</w:t>
      </w:r>
    </w:p>
    <w:p w14:paraId="509A703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364</w:t>
      </w:r>
    </w:p>
    <w:p w14:paraId="4FCECE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BD903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F58BA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69F430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57EDD1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998E79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366</w:t>
      </w:r>
    </w:p>
    <w:p w14:paraId="59F9AA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366</w:t>
      </w:r>
    </w:p>
    <w:p w14:paraId="59FCB9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F610B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366</w:t>
      </w:r>
    </w:p>
    <w:p w14:paraId="591301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367</w:t>
      </w:r>
    </w:p>
    <w:p w14:paraId="491A338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367</w:t>
      </w:r>
    </w:p>
    <w:p w14:paraId="0D382D7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367</w:t>
      </w:r>
    </w:p>
    <w:p w14:paraId="3F35237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368</w:t>
      </w:r>
    </w:p>
    <w:p w14:paraId="749F7CE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368</w:t>
      </w:r>
    </w:p>
    <w:p w14:paraId="258690F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369</w:t>
      </w:r>
    </w:p>
    <w:p w14:paraId="36751E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370</w:t>
      </w:r>
    </w:p>
    <w:p w14:paraId="4615EC5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370</w:t>
      </w:r>
    </w:p>
    <w:p w14:paraId="5217B7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370</w:t>
      </w:r>
    </w:p>
    <w:p w14:paraId="72E07A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371</w:t>
      </w:r>
    </w:p>
    <w:p w14:paraId="28D176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371</w:t>
      </w:r>
    </w:p>
    <w:p w14:paraId="06ACD4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371</w:t>
      </w:r>
    </w:p>
    <w:p w14:paraId="2F69EB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371</w:t>
      </w:r>
    </w:p>
    <w:p w14:paraId="0D7C074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372</w:t>
      </w:r>
    </w:p>
    <w:p w14:paraId="6A302C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5517A35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6E2945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3D6226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97276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373</w:t>
      </w:r>
    </w:p>
    <w:p w14:paraId="37388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376</w:t>
      </w:r>
    </w:p>
    <w:p w14:paraId="0F0889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377</w:t>
      </w:r>
    </w:p>
    <w:p w14:paraId="558441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378</w:t>
      </w:r>
    </w:p>
    <w:p w14:paraId="4DC5E2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3B91D8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6538E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378</w:t>
      </w:r>
    </w:p>
    <w:p w14:paraId="52F1BAB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378</w:t>
      </w:r>
    </w:p>
    <w:p w14:paraId="1E95C6B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5.18.4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378</w:t>
      </w:r>
    </w:p>
    <w:p w14:paraId="72F637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ACD1F5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5A386A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4159BFB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2B1D5AF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MBSTMGI API</w:t>
      </w:r>
      <w:r>
        <w:rPr>
          <w:noProof/>
        </w:rPr>
        <w:tab/>
        <w:t>379</w:t>
      </w:r>
    </w:p>
    <w:p w14:paraId="2037ED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1CABC30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379</w:t>
      </w:r>
    </w:p>
    <w:p w14:paraId="04656A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379</w:t>
      </w:r>
    </w:p>
    <w:p w14:paraId="41C5388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379</w:t>
      </w:r>
    </w:p>
    <w:p w14:paraId="4616991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380</w:t>
      </w:r>
    </w:p>
    <w:p w14:paraId="6BFBDF7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380</w:t>
      </w:r>
    </w:p>
    <w:p w14:paraId="38B8EFD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380</w:t>
      </w:r>
    </w:p>
    <w:p w14:paraId="29D4C3B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381</w:t>
      </w:r>
    </w:p>
    <w:p w14:paraId="62655C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381</w:t>
      </w:r>
    </w:p>
    <w:p w14:paraId="65A556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381</w:t>
      </w:r>
    </w:p>
    <w:p w14:paraId="130475A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382</w:t>
      </w:r>
    </w:p>
    <w:p w14:paraId="2D223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1515CE2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382</w:t>
      </w:r>
    </w:p>
    <w:p w14:paraId="0093AFA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382</w:t>
      </w:r>
    </w:p>
    <w:p w14:paraId="3CC7481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382</w:t>
      </w:r>
    </w:p>
    <w:p w14:paraId="44250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383</w:t>
      </w:r>
    </w:p>
    <w:p w14:paraId="5B3DBF3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383</w:t>
      </w:r>
    </w:p>
    <w:p w14:paraId="6ADDA89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383</w:t>
      </w:r>
    </w:p>
    <w:p w14:paraId="5499ECF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384</w:t>
      </w:r>
    </w:p>
    <w:p w14:paraId="3023C10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66B0FD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384</w:t>
      </w:r>
    </w:p>
    <w:p w14:paraId="2EF882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0EB2E1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385</w:t>
      </w:r>
    </w:p>
    <w:p w14:paraId="7F801C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386</w:t>
      </w:r>
    </w:p>
    <w:p w14:paraId="70D209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386</w:t>
      </w:r>
    </w:p>
    <w:p w14:paraId="44C569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386</w:t>
      </w:r>
    </w:p>
    <w:p w14:paraId="645EB0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387</w:t>
      </w:r>
    </w:p>
    <w:p w14:paraId="1FAD356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387</w:t>
      </w:r>
    </w:p>
    <w:p w14:paraId="52E614E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FBD622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387</w:t>
      </w:r>
    </w:p>
    <w:p w14:paraId="7F6C13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388</w:t>
      </w:r>
    </w:p>
    <w:p w14:paraId="7044E1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rFonts w:eastAsia="DengXian"/>
          <w:noProof/>
        </w:rPr>
        <w:t>Type: ProblemDetailsTmgiAlloc</w:t>
      </w:r>
      <w:r>
        <w:rPr>
          <w:noProof/>
        </w:rPr>
        <w:tab/>
        <w:t>388</w:t>
      </w:r>
    </w:p>
    <w:p w14:paraId="1D8648E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388</w:t>
      </w:r>
    </w:p>
    <w:p w14:paraId="43A6E47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388</w:t>
      </w:r>
    </w:p>
    <w:p w14:paraId="74966A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388</w:t>
      </w:r>
    </w:p>
    <w:p w14:paraId="497F1F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388</w:t>
      </w:r>
    </w:p>
    <w:p w14:paraId="2CE9AF8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1C00737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MBSSession API</w:t>
      </w:r>
      <w:r>
        <w:rPr>
          <w:noProof/>
        </w:rPr>
        <w:tab/>
        <w:t>389</w:t>
      </w:r>
    </w:p>
    <w:p w14:paraId="585A5B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389</w:t>
      </w:r>
    </w:p>
    <w:p w14:paraId="1D7110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389</w:t>
      </w:r>
    </w:p>
    <w:p w14:paraId="158949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389</w:t>
      </w:r>
    </w:p>
    <w:p w14:paraId="4EE611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391</w:t>
      </w:r>
    </w:p>
    <w:p w14:paraId="6B447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3BD770F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5315F9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392</w:t>
      </w:r>
    </w:p>
    <w:p w14:paraId="0D04B20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392</w:t>
      </w:r>
    </w:p>
    <w:p w14:paraId="082D79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392</w:t>
      </w:r>
    </w:p>
    <w:p w14:paraId="539AF2A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Individual MBS Session</w:t>
      </w:r>
      <w:r>
        <w:rPr>
          <w:noProof/>
        </w:rPr>
        <w:tab/>
        <w:t>392</w:t>
      </w:r>
    </w:p>
    <w:p w14:paraId="7A5AB6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392</w:t>
      </w:r>
    </w:p>
    <w:p w14:paraId="05228A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392</w:t>
      </w:r>
    </w:p>
    <w:p w14:paraId="193459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393</w:t>
      </w:r>
    </w:p>
    <w:p w14:paraId="085895B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393</w:t>
      </w:r>
    </w:p>
    <w:p w14:paraId="4973D6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394</w:t>
      </w:r>
    </w:p>
    <w:p w14:paraId="7C00C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43D4E54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395</w:t>
      </w:r>
    </w:p>
    <w:p w14:paraId="596CA8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3899D8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5.20.2.4.2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010DD4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395</w:t>
      </w:r>
    </w:p>
    <w:p w14:paraId="0A99655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395</w:t>
      </w:r>
    </w:p>
    <w:p w14:paraId="39D21EE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396</w:t>
      </w:r>
    </w:p>
    <w:p w14:paraId="4CF8C7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7F0DE6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F747C0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397</w:t>
      </w:r>
    </w:p>
    <w:p w14:paraId="534E36D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7A99F1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397</w:t>
      </w:r>
    </w:p>
    <w:p w14:paraId="7EE2F0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397</w:t>
      </w:r>
    </w:p>
    <w:p w14:paraId="6333614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528F8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398</w:t>
      </w:r>
    </w:p>
    <w:p w14:paraId="4FE285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399</w:t>
      </w:r>
    </w:p>
    <w:p w14:paraId="401ACF9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20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399</w:t>
      </w:r>
    </w:p>
    <w:p w14:paraId="5F9B4E1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6410A2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6D34EF8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400</w:t>
      </w:r>
    </w:p>
    <w:p w14:paraId="22D672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400</w:t>
      </w:r>
    </w:p>
    <w:p w14:paraId="17E7EC1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401</w:t>
      </w:r>
    </w:p>
    <w:p w14:paraId="3759E9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401</w:t>
      </w:r>
    </w:p>
    <w:p w14:paraId="0F5A133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401</w:t>
      </w:r>
    </w:p>
    <w:p w14:paraId="0D9FDF9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401</w:t>
      </w:r>
    </w:p>
    <w:p w14:paraId="4950E5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402</w:t>
      </w:r>
    </w:p>
    <w:p w14:paraId="3F902D5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402</w:t>
      </w:r>
    </w:p>
    <w:p w14:paraId="1928A12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402</w:t>
      </w:r>
    </w:p>
    <w:p w14:paraId="46BB054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0FC6197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404</w:t>
      </w:r>
    </w:p>
    <w:p w14:paraId="3DCA8A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1E2A35B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406</w:t>
      </w:r>
    </w:p>
    <w:p w14:paraId="545AE4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406</w:t>
      </w:r>
    </w:p>
    <w:p w14:paraId="3E085EF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6230296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406</w:t>
      </w:r>
    </w:p>
    <w:p w14:paraId="6CB168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406</w:t>
      </w:r>
    </w:p>
    <w:p w14:paraId="6CFF074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</w:t>
      </w:r>
      <w:r w:rsidRPr="00F747C0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0EC794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406</w:t>
      </w:r>
    </w:p>
    <w:p w14:paraId="198590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407</w:t>
      </w:r>
    </w:p>
    <w:p w14:paraId="33F42A9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407</w:t>
      </w:r>
    </w:p>
    <w:p w14:paraId="391219C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674A3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43B0E05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408</w:t>
      </w:r>
    </w:p>
    <w:p w14:paraId="739AE2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17E705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409</w:t>
      </w:r>
    </w:p>
    <w:p w14:paraId="14D72F4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409</w:t>
      </w:r>
    </w:p>
    <w:p w14:paraId="1E3D25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409</w:t>
      </w:r>
    </w:p>
    <w:p w14:paraId="2ADC811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409</w:t>
      </w:r>
    </w:p>
    <w:p w14:paraId="685074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410</w:t>
      </w:r>
    </w:p>
    <w:p w14:paraId="71828D6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410</w:t>
      </w:r>
    </w:p>
    <w:p w14:paraId="38780D6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411</w:t>
      </w:r>
    </w:p>
    <w:p w14:paraId="70A6DF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411</w:t>
      </w:r>
    </w:p>
    <w:p w14:paraId="4CD8AB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411</w:t>
      </w:r>
    </w:p>
    <w:p w14:paraId="2F3E1F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7D4E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3CDC2D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412</w:t>
      </w:r>
    </w:p>
    <w:p w14:paraId="65BCDF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19EA27A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412</w:t>
      </w:r>
    </w:p>
    <w:p w14:paraId="46FF3E3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49022E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73B5338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0986999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413</w:t>
      </w:r>
    </w:p>
    <w:p w14:paraId="0BBDE2C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0EB1F8B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5C9F20B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5FB76BC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414</w:t>
      </w:r>
    </w:p>
    <w:p w14:paraId="1AAE2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25869C8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82FC45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1B8BA9D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57FEDF4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415</w:t>
      </w:r>
    </w:p>
    <w:p w14:paraId="67C8F95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1268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416</w:t>
      </w:r>
    </w:p>
    <w:p w14:paraId="713383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059056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5231D07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5C17ED2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1CF0DAC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5F063C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0D394DF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418</w:t>
      </w:r>
    </w:p>
    <w:p w14:paraId="6A71589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419</w:t>
      </w:r>
    </w:p>
    <w:p w14:paraId="195FB0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419</w:t>
      </w:r>
    </w:p>
    <w:p w14:paraId="06FC77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420</w:t>
      </w:r>
    </w:p>
    <w:p w14:paraId="1E8D0C4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241BDB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5BB144D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3AAAE87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420</w:t>
      </w:r>
    </w:p>
    <w:p w14:paraId="49A5CA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420</w:t>
      </w:r>
    </w:p>
    <w:p w14:paraId="7868517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421</w:t>
      </w:r>
    </w:p>
    <w:p w14:paraId="550A96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421</w:t>
      </w:r>
    </w:p>
    <w:p w14:paraId="12481C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737849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422</w:t>
      </w:r>
    </w:p>
    <w:p w14:paraId="68B36DF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422</w:t>
      </w:r>
    </w:p>
    <w:p w14:paraId="468ECE1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423</w:t>
      </w:r>
    </w:p>
    <w:p w14:paraId="6F84F9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423</w:t>
      </w:r>
    </w:p>
    <w:p w14:paraId="5B6A8FC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423</w:t>
      </w:r>
    </w:p>
    <w:p w14:paraId="221B89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423</w:t>
      </w:r>
    </w:p>
    <w:p w14:paraId="157158C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423</w:t>
      </w:r>
    </w:p>
    <w:p w14:paraId="38669EC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423</w:t>
      </w:r>
    </w:p>
    <w:p w14:paraId="53E6411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423</w:t>
      </w:r>
    </w:p>
    <w:p w14:paraId="435CC2F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423</w:t>
      </w:r>
    </w:p>
    <w:p w14:paraId="58AF3D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424</w:t>
      </w:r>
    </w:p>
    <w:p w14:paraId="55C4956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424</w:t>
      </w:r>
    </w:p>
    <w:p w14:paraId="71A446D0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424</w:t>
      </w:r>
    </w:p>
    <w:p w14:paraId="463D94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424</w:t>
      </w:r>
    </w:p>
    <w:p w14:paraId="43830E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424</w:t>
      </w:r>
    </w:p>
    <w:p w14:paraId="15CF8ED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424</w:t>
      </w:r>
    </w:p>
    <w:p w14:paraId="56A818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425</w:t>
      </w:r>
    </w:p>
    <w:p w14:paraId="09D17D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425</w:t>
      </w:r>
    </w:p>
    <w:p w14:paraId="44CAD70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34A705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426</w:t>
      </w:r>
    </w:p>
    <w:p w14:paraId="067B71B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426</w:t>
      </w:r>
    </w:p>
    <w:p w14:paraId="48C646F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426</w:t>
      </w:r>
    </w:p>
    <w:p w14:paraId="799CF7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427</w:t>
      </w:r>
    </w:p>
    <w:p w14:paraId="15DB424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427</w:t>
      </w:r>
    </w:p>
    <w:p w14:paraId="178B3A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427</w:t>
      </w:r>
    </w:p>
    <w:p w14:paraId="535982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427</w:t>
      </w:r>
    </w:p>
    <w:p w14:paraId="2BFA305C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381DF1C5" w14:textId="77777777" w:rsidR="00D844F0" w:rsidRDefault="00D844F0">
      <w:pPr>
        <w:pStyle w:val="TOC7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6FD0DCD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428</w:t>
      </w:r>
    </w:p>
    <w:p w14:paraId="3AB43E5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2FC8E96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49AFAF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73E0FE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199575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15BC2D0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429</w:t>
      </w:r>
    </w:p>
    <w:p w14:paraId="6F17AFB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430</w:t>
      </w:r>
    </w:p>
    <w:p w14:paraId="7ABDFC3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431</w:t>
      </w:r>
    </w:p>
    <w:p w14:paraId="6580BA7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431</w:t>
      </w:r>
    </w:p>
    <w:p w14:paraId="167F53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2DBD071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431</w:t>
      </w:r>
    </w:p>
    <w:p w14:paraId="47C6512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1E2518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431</w:t>
      </w:r>
    </w:p>
    <w:p w14:paraId="1021D32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7CAD89A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887B93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433</w:t>
      </w:r>
    </w:p>
    <w:p w14:paraId="79DA620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49F087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2B895B5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433</w:t>
      </w:r>
    </w:p>
    <w:p w14:paraId="4F82B9A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433</w:t>
      </w:r>
    </w:p>
    <w:p w14:paraId="651A19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3545EDA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434</w:t>
      </w:r>
    </w:p>
    <w:p w14:paraId="56BB12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434</w:t>
      </w:r>
    </w:p>
    <w:p w14:paraId="61D415E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435</w:t>
      </w:r>
    </w:p>
    <w:p w14:paraId="205A10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435</w:t>
      </w:r>
    </w:p>
    <w:p w14:paraId="3A42301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435</w:t>
      </w:r>
    </w:p>
    <w:p w14:paraId="183B59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435</w:t>
      </w:r>
    </w:p>
    <w:p w14:paraId="37DD468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435</w:t>
      </w:r>
    </w:p>
    <w:p w14:paraId="3EE83A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E176CE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436</w:t>
      </w:r>
    </w:p>
    <w:p w14:paraId="13BA92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436</w:t>
      </w:r>
    </w:p>
    <w:p w14:paraId="7790EA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436</w:t>
      </w:r>
    </w:p>
    <w:p w14:paraId="0D8F1D1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436</w:t>
      </w:r>
    </w:p>
    <w:p w14:paraId="465CD30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436</w:t>
      </w:r>
    </w:p>
    <w:p w14:paraId="72197AA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436</w:t>
      </w:r>
    </w:p>
    <w:p w14:paraId="568440B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437</w:t>
      </w:r>
    </w:p>
    <w:p w14:paraId="2AB2E4A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F9A08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437</w:t>
      </w:r>
    </w:p>
    <w:p w14:paraId="2290ED3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437</w:t>
      </w:r>
    </w:p>
    <w:p w14:paraId="2CE8D5A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438</w:t>
      </w:r>
    </w:p>
    <w:p w14:paraId="7B5877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0BE786D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438</w:t>
      </w:r>
    </w:p>
    <w:p w14:paraId="4C2BF8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438</w:t>
      </w:r>
    </w:p>
    <w:p w14:paraId="4DF9D0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438</w:t>
      </w:r>
    </w:p>
    <w:p w14:paraId="03B04E4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439</w:t>
      </w:r>
    </w:p>
    <w:p w14:paraId="1DB7F0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439</w:t>
      </w:r>
    </w:p>
    <w:p w14:paraId="349CED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439</w:t>
      </w:r>
    </w:p>
    <w:p w14:paraId="0345388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439</w:t>
      </w:r>
    </w:p>
    <w:p w14:paraId="1196CCA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439</w:t>
      </w:r>
    </w:p>
    <w:p w14:paraId="613586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440</w:t>
      </w:r>
    </w:p>
    <w:p w14:paraId="5D759B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442</w:t>
      </w:r>
    </w:p>
    <w:p w14:paraId="03DEC7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443</w:t>
      </w:r>
    </w:p>
    <w:p w14:paraId="149647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444</w:t>
      </w:r>
    </w:p>
    <w:p w14:paraId="6436EA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444</w:t>
      </w:r>
    </w:p>
    <w:p w14:paraId="29DE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444</w:t>
      </w:r>
    </w:p>
    <w:p w14:paraId="64C459F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5BBB8F9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444</w:t>
      </w:r>
    </w:p>
    <w:p w14:paraId="4580D5F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444</w:t>
      </w:r>
    </w:p>
    <w:p w14:paraId="7A9E63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444</w:t>
      </w:r>
    </w:p>
    <w:p w14:paraId="2954DF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444</w:t>
      </w:r>
    </w:p>
    <w:p w14:paraId="380C8A6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444</w:t>
      </w:r>
    </w:p>
    <w:p w14:paraId="54266C88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445</w:t>
      </w:r>
    </w:p>
    <w:p w14:paraId="611E72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81985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445</w:t>
      </w:r>
    </w:p>
    <w:p w14:paraId="3630375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445</w:t>
      </w:r>
    </w:p>
    <w:p w14:paraId="72C7BAD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447</w:t>
      </w:r>
    </w:p>
    <w:p w14:paraId="73582A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1863E46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4B3DB37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191A754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711321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449</w:t>
      </w:r>
    </w:p>
    <w:p w14:paraId="59BAFF9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75EBDA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42C7B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697FA9B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619FEA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450</w:t>
      </w:r>
    </w:p>
    <w:p w14:paraId="4EE9140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450</w:t>
      </w:r>
    </w:p>
    <w:p w14:paraId="5EB308E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451</w:t>
      </w:r>
    </w:p>
    <w:p w14:paraId="156A03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451</w:t>
      </w:r>
    </w:p>
    <w:p w14:paraId="1F08AD1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2AE519B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3218F4A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452</w:t>
      </w:r>
    </w:p>
    <w:p w14:paraId="026D61D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453</w:t>
      </w:r>
    </w:p>
    <w:p w14:paraId="395016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07E131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453</w:t>
      </w:r>
    </w:p>
    <w:p w14:paraId="0FAE369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453</w:t>
      </w:r>
    </w:p>
    <w:p w14:paraId="2971EAC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453</w:t>
      </w:r>
    </w:p>
    <w:p w14:paraId="12494BB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454</w:t>
      </w:r>
    </w:p>
    <w:p w14:paraId="20EA30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456</w:t>
      </w:r>
    </w:p>
    <w:p w14:paraId="53423F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457</w:t>
      </w:r>
    </w:p>
    <w:p w14:paraId="2F900CA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457</w:t>
      </w:r>
    </w:p>
    <w:p w14:paraId="44435F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458</w:t>
      </w:r>
    </w:p>
    <w:p w14:paraId="67B1C2B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458</w:t>
      </w:r>
    </w:p>
    <w:p w14:paraId="29882E6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68687D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458</w:t>
      </w:r>
    </w:p>
    <w:p w14:paraId="0BA2B8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458</w:t>
      </w:r>
    </w:p>
    <w:p w14:paraId="7C92471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458</w:t>
      </w:r>
    </w:p>
    <w:p w14:paraId="12BD28B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458</w:t>
      </w:r>
    </w:p>
    <w:p w14:paraId="7DCF267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459</w:t>
      </w:r>
    </w:p>
    <w:p w14:paraId="0F04132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459</w:t>
      </w:r>
    </w:p>
    <w:p w14:paraId="2A5F8A5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2E4A4C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459</w:t>
      </w:r>
    </w:p>
    <w:p w14:paraId="736F16D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459</w:t>
      </w:r>
    </w:p>
    <w:p w14:paraId="07CD60E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460</w:t>
      </w:r>
    </w:p>
    <w:p w14:paraId="6D0B2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460</w:t>
      </w:r>
    </w:p>
    <w:p w14:paraId="5F4ADA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460</w:t>
      </w:r>
    </w:p>
    <w:p w14:paraId="55A17B5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460</w:t>
      </w:r>
    </w:p>
    <w:p w14:paraId="2F04B36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460</w:t>
      </w:r>
    </w:p>
    <w:p w14:paraId="6262921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461</w:t>
      </w:r>
    </w:p>
    <w:p w14:paraId="7A8B4DE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462</w:t>
      </w:r>
    </w:p>
    <w:p w14:paraId="4D377C3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462</w:t>
      </w:r>
    </w:p>
    <w:p w14:paraId="64A43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462</w:t>
      </w:r>
    </w:p>
    <w:p w14:paraId="0B5F13F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598CD37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463</w:t>
      </w:r>
    </w:p>
    <w:p w14:paraId="0A98C6E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463</w:t>
      </w:r>
    </w:p>
    <w:p w14:paraId="2212995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464</w:t>
      </w:r>
    </w:p>
    <w:p w14:paraId="3E91F5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465</w:t>
      </w:r>
    </w:p>
    <w:p w14:paraId="0095467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466</w:t>
      </w:r>
    </w:p>
    <w:p w14:paraId="79BD1F3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467</w:t>
      </w:r>
    </w:p>
    <w:p w14:paraId="6764697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467</w:t>
      </w:r>
    </w:p>
    <w:p w14:paraId="122EB4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468</w:t>
      </w:r>
    </w:p>
    <w:p w14:paraId="24CD7EC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468</w:t>
      </w:r>
    </w:p>
    <w:p w14:paraId="7A85CB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468</w:t>
      </w:r>
    </w:p>
    <w:p w14:paraId="79CF3A6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1DFFA9D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469</w:t>
      </w:r>
    </w:p>
    <w:p w14:paraId="7422F6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469</w:t>
      </w:r>
    </w:p>
    <w:p w14:paraId="7C6950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469</w:t>
      </w:r>
    </w:p>
    <w:p w14:paraId="6F411DC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302043D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60D691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2A2510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480AA6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5BB191F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472</w:t>
      </w:r>
    </w:p>
    <w:p w14:paraId="463A2E8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472</w:t>
      </w:r>
    </w:p>
    <w:p w14:paraId="411739B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473</w:t>
      </w:r>
    </w:p>
    <w:p w14:paraId="330F2C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473</w:t>
      </w:r>
    </w:p>
    <w:p w14:paraId="68227C1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474</w:t>
      </w:r>
    </w:p>
    <w:p w14:paraId="0DFFE94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474</w:t>
      </w:r>
    </w:p>
    <w:p w14:paraId="2DA44D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474</w:t>
      </w:r>
    </w:p>
    <w:p w14:paraId="133C827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13658D2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39E427E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00DB4E2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475</w:t>
      </w:r>
    </w:p>
    <w:p w14:paraId="7852702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475</w:t>
      </w:r>
    </w:p>
    <w:p w14:paraId="0DA592A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475</w:t>
      </w:r>
    </w:p>
    <w:p w14:paraId="23F750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475</w:t>
      </w:r>
    </w:p>
    <w:p w14:paraId="61C5199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475</w:t>
      </w:r>
    </w:p>
    <w:p w14:paraId="6172BC6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475</w:t>
      </w:r>
    </w:p>
    <w:p w14:paraId="09B25E0A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MBSUserService API</w:t>
      </w:r>
      <w:r>
        <w:rPr>
          <w:noProof/>
        </w:rPr>
        <w:tab/>
        <w:t>475</w:t>
      </w:r>
    </w:p>
    <w:p w14:paraId="1ACE5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78C49E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476</w:t>
      </w:r>
    </w:p>
    <w:p w14:paraId="29F8D07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476</w:t>
      </w:r>
    </w:p>
    <w:p w14:paraId="4961B0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Services</w:t>
      </w:r>
      <w:r>
        <w:rPr>
          <w:noProof/>
        </w:rPr>
        <w:tab/>
        <w:t>477</w:t>
      </w:r>
    </w:p>
    <w:p w14:paraId="43C4DC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477</w:t>
      </w:r>
    </w:p>
    <w:p w14:paraId="725C73B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477</w:t>
      </w:r>
    </w:p>
    <w:p w14:paraId="5FD145B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477</w:t>
      </w:r>
    </w:p>
    <w:p w14:paraId="7A6B994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477</w:t>
      </w:r>
    </w:p>
    <w:p w14:paraId="0CE4FE6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478</w:t>
      </w:r>
    </w:p>
    <w:p w14:paraId="4801AB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03243D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479</w:t>
      </w:r>
    </w:p>
    <w:p w14:paraId="2060EA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479</w:t>
      </w:r>
    </w:p>
    <w:p w14:paraId="4116D99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24A66D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479</w:t>
      </w:r>
    </w:p>
    <w:p w14:paraId="1FBB9E4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7BB2EC7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1A259A2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481</w:t>
      </w:r>
    </w:p>
    <w:p w14:paraId="2F984BD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482</w:t>
      </w:r>
    </w:p>
    <w:p w14:paraId="00A290B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483</w:t>
      </w:r>
    </w:p>
    <w:p w14:paraId="7796578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483</w:t>
      </w:r>
    </w:p>
    <w:p w14:paraId="5DA8C5D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483</w:t>
      </w:r>
    </w:p>
    <w:p w14:paraId="2EBA88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5105D5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FDAB9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484</w:t>
      </w:r>
    </w:p>
    <w:p w14:paraId="250E928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3B18E3A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484</w:t>
      </w:r>
    </w:p>
    <w:p w14:paraId="44E2022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2D79DB3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484</w:t>
      </w:r>
    </w:p>
    <w:p w14:paraId="36DB1A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484</w:t>
      </w:r>
    </w:p>
    <w:p w14:paraId="0E93AA3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484</w:t>
      </w:r>
    </w:p>
    <w:p w14:paraId="51F4D4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484</w:t>
      </w:r>
    </w:p>
    <w:p w14:paraId="388AC1E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485</w:t>
      </w:r>
    </w:p>
    <w:p w14:paraId="3E3E440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485</w:t>
      </w:r>
    </w:p>
    <w:p w14:paraId="75C419A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MBSUserDataIngestSession API</w:t>
      </w:r>
      <w:r>
        <w:rPr>
          <w:noProof/>
        </w:rPr>
        <w:tab/>
        <w:t>485</w:t>
      </w:r>
    </w:p>
    <w:p w14:paraId="7F19117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7FBF7D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485</w:t>
      </w:r>
    </w:p>
    <w:p w14:paraId="704493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485</w:t>
      </w:r>
    </w:p>
    <w:p w14:paraId="11D152B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Sessions</w:t>
      </w:r>
      <w:r>
        <w:rPr>
          <w:noProof/>
        </w:rPr>
        <w:tab/>
        <w:t>487</w:t>
      </w:r>
    </w:p>
    <w:p w14:paraId="265F22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487</w:t>
      </w:r>
    </w:p>
    <w:p w14:paraId="2AB3CC6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487</w:t>
      </w:r>
    </w:p>
    <w:p w14:paraId="4EB62D0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487</w:t>
      </w:r>
    </w:p>
    <w:p w14:paraId="3DE9CDD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487</w:t>
      </w:r>
    </w:p>
    <w:p w14:paraId="4D8B883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488</w:t>
      </w:r>
    </w:p>
    <w:p w14:paraId="7CF5027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5E6C65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489</w:t>
      </w:r>
    </w:p>
    <w:p w14:paraId="7F77EFC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373587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B9618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489</w:t>
      </w:r>
    </w:p>
    <w:p w14:paraId="683E94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489</w:t>
      </w:r>
    </w:p>
    <w:p w14:paraId="43C638B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490</w:t>
      </w:r>
    </w:p>
    <w:p w14:paraId="267AA6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4A4653E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070CD3C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493</w:t>
      </w:r>
    </w:p>
    <w:p w14:paraId="1225487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494</w:t>
      </w:r>
    </w:p>
    <w:p w14:paraId="3B5AE3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494</w:t>
      </w:r>
    </w:p>
    <w:p w14:paraId="28D2301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494</w:t>
      </w:r>
    </w:p>
    <w:p w14:paraId="228BEE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494</w:t>
      </w:r>
    </w:p>
    <w:p w14:paraId="6D4865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494</w:t>
      </w:r>
    </w:p>
    <w:p w14:paraId="0D59C6C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495</w:t>
      </w:r>
    </w:p>
    <w:p w14:paraId="482B30A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3BF592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496</w:t>
      </w:r>
    </w:p>
    <w:p w14:paraId="56F3458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496</w:t>
      </w:r>
    </w:p>
    <w:p w14:paraId="4DBEB0C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496</w:t>
      </w:r>
    </w:p>
    <w:p w14:paraId="27904A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496</w:t>
      </w:r>
    </w:p>
    <w:p w14:paraId="6596A23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496</w:t>
      </w:r>
    </w:p>
    <w:p w14:paraId="5ED9DC1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497</w:t>
      </w:r>
    </w:p>
    <w:p w14:paraId="66DD3C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498</w:t>
      </w:r>
    </w:p>
    <w:p w14:paraId="5065807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499</w:t>
      </w:r>
    </w:p>
    <w:p w14:paraId="60FE29E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500</w:t>
      </w:r>
    </w:p>
    <w:p w14:paraId="119A402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500</w:t>
      </w:r>
    </w:p>
    <w:p w14:paraId="659B418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500</w:t>
      </w:r>
    </w:p>
    <w:p w14:paraId="102E9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6AEEDE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501</w:t>
      </w:r>
    </w:p>
    <w:p w14:paraId="5FEAB81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501</w:t>
      </w:r>
    </w:p>
    <w:p w14:paraId="4AA6765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501</w:t>
      </w:r>
    </w:p>
    <w:p w14:paraId="6F16FC3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501</w:t>
      </w:r>
    </w:p>
    <w:p w14:paraId="5FD59EB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501</w:t>
      </w:r>
    </w:p>
    <w:p w14:paraId="2135E3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2B71718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502</w:t>
      </w:r>
    </w:p>
    <w:p w14:paraId="3A1D7F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502</w:t>
      </w:r>
    </w:p>
    <w:p w14:paraId="18BE4A9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503</w:t>
      </w:r>
    </w:p>
    <w:p w14:paraId="5740B43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684E534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503</w:t>
      </w:r>
    </w:p>
    <w:p w14:paraId="1FDDDEE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1DBE07E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503</w:t>
      </w:r>
    </w:p>
    <w:p w14:paraId="1E42390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503</w:t>
      </w:r>
    </w:p>
    <w:p w14:paraId="6D91C08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504</w:t>
      </w:r>
    </w:p>
    <w:p w14:paraId="0B936A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504</w:t>
      </w:r>
    </w:p>
    <w:p w14:paraId="3157AC4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504</w:t>
      </w:r>
    </w:p>
    <w:p w14:paraId="0B7894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504</w:t>
      </w:r>
    </w:p>
    <w:p w14:paraId="2BD69CC3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MSEventExposure API</w:t>
      </w:r>
      <w:r>
        <w:rPr>
          <w:noProof/>
        </w:rPr>
        <w:tab/>
        <w:t>505</w:t>
      </w:r>
    </w:p>
    <w:p w14:paraId="6348AD3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505</w:t>
      </w:r>
    </w:p>
    <w:p w14:paraId="762A290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506</w:t>
      </w:r>
    </w:p>
    <w:p w14:paraId="4A7458F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506</w:t>
      </w:r>
    </w:p>
    <w:p w14:paraId="6C85E5C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506</w:t>
      </w:r>
    </w:p>
    <w:p w14:paraId="67CBF7C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506</w:t>
      </w:r>
    </w:p>
    <w:p w14:paraId="16ED5F0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507</w:t>
      </w:r>
    </w:p>
    <w:p w14:paraId="2B63E2F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507</w:t>
      </w:r>
    </w:p>
    <w:p w14:paraId="3207F461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507</w:t>
      </w:r>
    </w:p>
    <w:p w14:paraId="7636F95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508</w:t>
      </w:r>
    </w:p>
    <w:p w14:paraId="3609539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1ED92DA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508</w:t>
      </w:r>
    </w:p>
    <w:p w14:paraId="0CB989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508</w:t>
      </w:r>
    </w:p>
    <w:p w14:paraId="44E6976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509</w:t>
      </w:r>
    </w:p>
    <w:p w14:paraId="5D4AAE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509</w:t>
      </w:r>
    </w:p>
    <w:p w14:paraId="1522744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509</w:t>
      </w:r>
    </w:p>
    <w:p w14:paraId="65D4940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510</w:t>
      </w:r>
    </w:p>
    <w:p w14:paraId="273F93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511</w:t>
      </w:r>
    </w:p>
    <w:p w14:paraId="4CFD2B5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512</w:t>
      </w:r>
    </w:p>
    <w:p w14:paraId="277573B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512</w:t>
      </w:r>
    </w:p>
    <w:p w14:paraId="5FE500A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512</w:t>
      </w:r>
    </w:p>
    <w:p w14:paraId="6F570A5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7933A4B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512</w:t>
      </w:r>
    </w:p>
    <w:p w14:paraId="4D439B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512</w:t>
      </w:r>
    </w:p>
    <w:p w14:paraId="35C1FF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512</w:t>
      </w:r>
    </w:p>
    <w:p w14:paraId="6E6E369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512</w:t>
      </w:r>
    </w:p>
    <w:p w14:paraId="1531850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512</w:t>
      </w:r>
    </w:p>
    <w:p w14:paraId="27C9BB6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513</w:t>
      </w:r>
    </w:p>
    <w:p w14:paraId="0127586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513</w:t>
      </w:r>
    </w:p>
    <w:p w14:paraId="5D77362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513</w:t>
      </w:r>
    </w:p>
    <w:p w14:paraId="4165E5C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514</w:t>
      </w:r>
    </w:p>
    <w:p w14:paraId="7D2D575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4F7C80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514</w:t>
      </w:r>
    </w:p>
    <w:p w14:paraId="764AEA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330BF7D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514</w:t>
      </w:r>
    </w:p>
    <w:p w14:paraId="6D30122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514</w:t>
      </w:r>
    </w:p>
    <w:p w14:paraId="68363A1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514</w:t>
      </w:r>
    </w:p>
    <w:p w14:paraId="035F540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514</w:t>
      </w:r>
    </w:p>
    <w:p w14:paraId="7B2687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515</w:t>
      </w:r>
    </w:p>
    <w:p w14:paraId="10262B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515</w:t>
      </w:r>
    </w:p>
    <w:p w14:paraId="234C871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515</w:t>
      </w:r>
    </w:p>
    <w:p w14:paraId="49E6C93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35C1BFE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515</w:t>
      </w:r>
    </w:p>
    <w:p w14:paraId="64EC16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515</w:t>
      </w:r>
    </w:p>
    <w:p w14:paraId="50214F5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516</w:t>
      </w:r>
    </w:p>
    <w:p w14:paraId="28ED60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516</w:t>
      </w:r>
    </w:p>
    <w:p w14:paraId="3593229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68A2C7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517</w:t>
      </w:r>
    </w:p>
    <w:p w14:paraId="47C9B93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517</w:t>
      </w:r>
    </w:p>
    <w:p w14:paraId="20D3BFF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518</w:t>
      </w:r>
    </w:p>
    <w:p w14:paraId="7678FF2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1AE2A9B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518</w:t>
      </w:r>
    </w:p>
    <w:p w14:paraId="049553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518</w:t>
      </w:r>
    </w:p>
    <w:p w14:paraId="6FB1520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518</w:t>
      </w:r>
    </w:p>
    <w:p w14:paraId="00A4D26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519</w:t>
      </w:r>
    </w:p>
    <w:p w14:paraId="4E2876A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519</w:t>
      </w:r>
    </w:p>
    <w:p w14:paraId="015C0E0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520</w:t>
      </w:r>
    </w:p>
    <w:p w14:paraId="4393EEE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521</w:t>
      </w:r>
    </w:p>
    <w:p w14:paraId="1D41CAA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522</w:t>
      </w:r>
    </w:p>
    <w:p w14:paraId="00080B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522</w:t>
      </w:r>
    </w:p>
    <w:p w14:paraId="4FA8A61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522</w:t>
      </w:r>
    </w:p>
    <w:p w14:paraId="13F84F6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380B908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522</w:t>
      </w:r>
    </w:p>
    <w:p w14:paraId="2EB4E1B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6C43EC5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522</w:t>
      </w:r>
    </w:p>
    <w:p w14:paraId="04CDBA2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523</w:t>
      </w:r>
    </w:p>
    <w:p w14:paraId="636BB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362E0D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1FD5264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4F2953D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F82633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525</w:t>
      </w:r>
    </w:p>
    <w:p w14:paraId="4824A4A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525</w:t>
      </w:r>
    </w:p>
    <w:p w14:paraId="40CD375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527</w:t>
      </w:r>
    </w:p>
    <w:p w14:paraId="1BD1DA6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527</w:t>
      </w:r>
    </w:p>
    <w:p w14:paraId="5CB57A2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527</w:t>
      </w:r>
    </w:p>
    <w:p w14:paraId="391C6CA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527</w:t>
      </w:r>
    </w:p>
    <w:p w14:paraId="12823D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298705B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527</w:t>
      </w:r>
    </w:p>
    <w:p w14:paraId="3BF28AE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528</w:t>
      </w:r>
    </w:p>
    <w:p w14:paraId="62C7A8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5.29.5.4.1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528</w:t>
      </w:r>
    </w:p>
    <w:p w14:paraId="20A43F28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528</w:t>
      </w:r>
    </w:p>
    <w:p w14:paraId="5817A43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528</w:t>
      </w:r>
    </w:p>
    <w:p w14:paraId="1E03C5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528</w:t>
      </w:r>
    </w:p>
    <w:p w14:paraId="11AEFD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528</w:t>
      </w:r>
    </w:p>
    <w:p w14:paraId="01364DC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528</w:t>
      </w:r>
    </w:p>
    <w:p w14:paraId="1B538B3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528</w:t>
      </w:r>
    </w:p>
    <w:p w14:paraId="6F116DD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529</w:t>
      </w:r>
    </w:p>
    <w:p w14:paraId="0AB0A04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529</w:t>
      </w:r>
    </w:p>
    <w:p w14:paraId="3502602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530</w:t>
      </w:r>
    </w:p>
    <w:p w14:paraId="372F51C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D61B73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530</w:t>
      </w:r>
    </w:p>
    <w:p w14:paraId="18BF2E2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530</w:t>
      </w:r>
    </w:p>
    <w:p w14:paraId="795A27D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530</w:t>
      </w:r>
    </w:p>
    <w:p w14:paraId="12B8551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530</w:t>
      </w:r>
    </w:p>
    <w:p w14:paraId="44A59E3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531</w:t>
      </w:r>
    </w:p>
    <w:p w14:paraId="20B265D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532</w:t>
      </w:r>
    </w:p>
    <w:p w14:paraId="76F8B6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532</w:t>
      </w:r>
    </w:p>
    <w:p w14:paraId="3E749F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1B11FAF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532</w:t>
      </w:r>
    </w:p>
    <w:p w14:paraId="1BD5A3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532</w:t>
      </w:r>
    </w:p>
    <w:p w14:paraId="6DE2FB0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532</w:t>
      </w:r>
    </w:p>
    <w:p w14:paraId="37C5F0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532</w:t>
      </w:r>
    </w:p>
    <w:p w14:paraId="3FAA07F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533</w:t>
      </w:r>
    </w:p>
    <w:p w14:paraId="790193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534</w:t>
      </w:r>
    </w:p>
    <w:p w14:paraId="4C71979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535</w:t>
      </w:r>
    </w:p>
    <w:p w14:paraId="3CD1F41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5D8E0DF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535</w:t>
      </w:r>
    </w:p>
    <w:p w14:paraId="2DB9AC7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535</w:t>
      </w:r>
    </w:p>
    <w:p w14:paraId="471B44B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535</w:t>
      </w:r>
    </w:p>
    <w:p w14:paraId="7C285D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535</w:t>
      </w:r>
    </w:p>
    <w:p w14:paraId="3387830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535</w:t>
      </w:r>
    </w:p>
    <w:p w14:paraId="70B9CD26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536</w:t>
      </w:r>
    </w:p>
    <w:p w14:paraId="23001A7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536</w:t>
      </w:r>
    </w:p>
    <w:p w14:paraId="56037A2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536</w:t>
      </w:r>
    </w:p>
    <w:p w14:paraId="5E71215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537</w:t>
      </w:r>
    </w:p>
    <w:p w14:paraId="3519399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537</w:t>
      </w:r>
    </w:p>
    <w:p w14:paraId="23C3ED3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538</w:t>
      </w:r>
    </w:p>
    <w:p w14:paraId="2E6F2A4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539</w:t>
      </w:r>
    </w:p>
    <w:p w14:paraId="79B57F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42DA8AE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539</w:t>
      </w:r>
    </w:p>
    <w:p w14:paraId="550E79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274FAB0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539</w:t>
      </w:r>
    </w:p>
    <w:p w14:paraId="366201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539</w:t>
      </w:r>
    </w:p>
    <w:p w14:paraId="68D29FB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539</w:t>
      </w:r>
    </w:p>
    <w:p w14:paraId="7346F17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540</w:t>
      </w:r>
    </w:p>
    <w:p w14:paraId="03A98FD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540</w:t>
      </w:r>
    </w:p>
    <w:p w14:paraId="1AFED98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540</w:t>
      </w:r>
    </w:p>
    <w:p w14:paraId="3DEC0E5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540</w:t>
      </w:r>
    </w:p>
    <w:p w14:paraId="23F035CB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540</w:t>
      </w:r>
    </w:p>
    <w:p w14:paraId="514C7A1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540</w:t>
      </w:r>
    </w:p>
    <w:p w14:paraId="7DF3EF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540</w:t>
      </w:r>
    </w:p>
    <w:p w14:paraId="1241E2E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540</w:t>
      </w:r>
    </w:p>
    <w:p w14:paraId="04AABA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541</w:t>
      </w:r>
    </w:p>
    <w:p w14:paraId="24CDCA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541</w:t>
      </w:r>
    </w:p>
    <w:p w14:paraId="05D5E44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79A353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542</w:t>
      </w:r>
    </w:p>
    <w:p w14:paraId="09C762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542</w:t>
      </w:r>
    </w:p>
    <w:p w14:paraId="411296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542</w:t>
      </w:r>
    </w:p>
    <w:p w14:paraId="012118B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543</w:t>
      </w:r>
    </w:p>
    <w:p w14:paraId="6DBD9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1CE658D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543</w:t>
      </w:r>
    </w:p>
    <w:p w14:paraId="4BEB47D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5.31.1.3.1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543</w:t>
      </w:r>
    </w:p>
    <w:p w14:paraId="1C2FAF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6C76AF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03A44D0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766EB23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0FB7828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0E16746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546</w:t>
      </w:r>
    </w:p>
    <w:p w14:paraId="0E7BFE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45EE2D2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547</w:t>
      </w:r>
    </w:p>
    <w:p w14:paraId="5D46C6BF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</w:t>
      </w:r>
      <w:r w:rsidRPr="00F747C0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547</w:t>
      </w:r>
    </w:p>
    <w:p w14:paraId="7F43733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547</w:t>
      </w:r>
    </w:p>
    <w:p w14:paraId="59A7D9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548</w:t>
      </w:r>
    </w:p>
    <w:p w14:paraId="173E9A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548</w:t>
      </w:r>
    </w:p>
    <w:p w14:paraId="57A96FE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548</w:t>
      </w:r>
    </w:p>
    <w:p w14:paraId="1A3759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548</w:t>
      </w:r>
    </w:p>
    <w:p w14:paraId="587F8F2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548</w:t>
      </w:r>
    </w:p>
    <w:p w14:paraId="30A3045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549</w:t>
      </w:r>
    </w:p>
    <w:p w14:paraId="78EB24A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6FEABFD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549</w:t>
      </w:r>
    </w:p>
    <w:p w14:paraId="1BCF51F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549</w:t>
      </w:r>
    </w:p>
    <w:p w14:paraId="7B88FC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549</w:t>
      </w:r>
    </w:p>
    <w:p w14:paraId="513E223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550</w:t>
      </w:r>
    </w:p>
    <w:p w14:paraId="57B334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552</w:t>
      </w:r>
    </w:p>
    <w:p w14:paraId="10ED41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552</w:t>
      </w:r>
    </w:p>
    <w:p w14:paraId="78E3C66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552</w:t>
      </w:r>
    </w:p>
    <w:p w14:paraId="553F9E6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04ADDE9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552</w:t>
      </w:r>
    </w:p>
    <w:p w14:paraId="1D403D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553</w:t>
      </w:r>
    </w:p>
    <w:p w14:paraId="4476471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553</w:t>
      </w:r>
    </w:p>
    <w:p w14:paraId="08926CB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553</w:t>
      </w:r>
    </w:p>
    <w:p w14:paraId="7460774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553</w:t>
      </w:r>
    </w:p>
    <w:p w14:paraId="33CCA26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553</w:t>
      </w:r>
    </w:p>
    <w:p w14:paraId="4C7E371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553</w:t>
      </w:r>
    </w:p>
    <w:p w14:paraId="21140449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553</w:t>
      </w:r>
    </w:p>
    <w:p w14:paraId="17F52E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33FEFCC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554</w:t>
      </w:r>
    </w:p>
    <w:p w14:paraId="5833EA8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554</w:t>
      </w:r>
    </w:p>
    <w:p w14:paraId="5AB8480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555</w:t>
      </w:r>
    </w:p>
    <w:p w14:paraId="6AAF32D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5E3E52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17E43E2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A3221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556</w:t>
      </w:r>
    </w:p>
    <w:p w14:paraId="6038838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31B7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001ECB4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557</w:t>
      </w:r>
    </w:p>
    <w:p w14:paraId="386870D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9BD444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558</w:t>
      </w:r>
    </w:p>
    <w:p w14:paraId="0CF1B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558</w:t>
      </w:r>
    </w:p>
    <w:p w14:paraId="3073BA6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558</w:t>
      </w:r>
    </w:p>
    <w:p w14:paraId="62C31C4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559</w:t>
      </w:r>
    </w:p>
    <w:p w14:paraId="7221546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560</w:t>
      </w:r>
    </w:p>
    <w:p w14:paraId="03AF76C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561</w:t>
      </w:r>
    </w:p>
    <w:p w14:paraId="7D6D03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5A3DF9B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562</w:t>
      </w:r>
    </w:p>
    <w:p w14:paraId="16A2ADC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562</w:t>
      </w:r>
    </w:p>
    <w:p w14:paraId="79F1E7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564</w:t>
      </w:r>
    </w:p>
    <w:p w14:paraId="505CB07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0EE9C46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566</w:t>
      </w:r>
    </w:p>
    <w:p w14:paraId="392180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554EBF0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567</w:t>
      </w:r>
    </w:p>
    <w:p w14:paraId="4904374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569</w:t>
      </w:r>
    </w:p>
    <w:p w14:paraId="41C98B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570</w:t>
      </w:r>
    </w:p>
    <w:p w14:paraId="6BFFCFA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5.32.5.2.5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570</w:t>
      </w:r>
    </w:p>
    <w:p w14:paraId="4FCEEE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571</w:t>
      </w:r>
    </w:p>
    <w:p w14:paraId="5098BA5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571</w:t>
      </w:r>
    </w:p>
    <w:p w14:paraId="0E31888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572</w:t>
      </w:r>
    </w:p>
    <w:p w14:paraId="1D50671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572</w:t>
      </w:r>
    </w:p>
    <w:p w14:paraId="3090678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572</w:t>
      </w:r>
    </w:p>
    <w:p w14:paraId="2EDF7A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573</w:t>
      </w:r>
    </w:p>
    <w:p w14:paraId="4E6C95D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573</w:t>
      </w:r>
    </w:p>
    <w:p w14:paraId="36BE0CB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574</w:t>
      </w:r>
    </w:p>
    <w:p w14:paraId="33F987C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574</w:t>
      </w:r>
    </w:p>
    <w:p w14:paraId="06DA3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575</w:t>
      </w:r>
    </w:p>
    <w:p w14:paraId="7D68B7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576</w:t>
      </w:r>
    </w:p>
    <w:p w14:paraId="35570A9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576</w:t>
      </w:r>
    </w:p>
    <w:p w14:paraId="673D553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576</w:t>
      </w:r>
    </w:p>
    <w:p w14:paraId="36FBC2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576</w:t>
      </w:r>
    </w:p>
    <w:p w14:paraId="736565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577</w:t>
      </w:r>
    </w:p>
    <w:p w14:paraId="13FADF5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577</w:t>
      </w:r>
    </w:p>
    <w:p w14:paraId="1A55D9E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577</w:t>
      </w:r>
    </w:p>
    <w:p w14:paraId="6A9544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577</w:t>
      </w:r>
    </w:p>
    <w:p w14:paraId="7B752E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597BF51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577</w:t>
      </w:r>
    </w:p>
    <w:p w14:paraId="0377254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577</w:t>
      </w:r>
    </w:p>
    <w:p w14:paraId="0CDE53DD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578</w:t>
      </w:r>
    </w:p>
    <w:p w14:paraId="4843FFC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578</w:t>
      </w:r>
    </w:p>
    <w:p w14:paraId="73B9565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578</w:t>
      </w:r>
    </w:p>
    <w:p w14:paraId="2832B6B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578</w:t>
      </w:r>
    </w:p>
    <w:p w14:paraId="3C97E28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579</w:t>
      </w:r>
    </w:p>
    <w:p w14:paraId="29DACF7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4A5570A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579</w:t>
      </w:r>
    </w:p>
    <w:p w14:paraId="4ACEA20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579</w:t>
      </w:r>
    </w:p>
    <w:p w14:paraId="742A188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579</w:t>
      </w:r>
    </w:p>
    <w:p w14:paraId="0DFC62F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580</w:t>
      </w:r>
    </w:p>
    <w:p w14:paraId="266D68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4E5D870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581</w:t>
      </w:r>
    </w:p>
    <w:p w14:paraId="751325E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581</w:t>
      </w:r>
    </w:p>
    <w:p w14:paraId="7AA339B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581</w:t>
      </w:r>
    </w:p>
    <w:p w14:paraId="62E9C69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582</w:t>
      </w:r>
    </w:p>
    <w:p w14:paraId="3D73A59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582</w:t>
      </w:r>
    </w:p>
    <w:p w14:paraId="18A4171A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583</w:t>
      </w:r>
    </w:p>
    <w:p w14:paraId="6A170F5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584</w:t>
      </w:r>
    </w:p>
    <w:p w14:paraId="11B487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585</w:t>
      </w:r>
    </w:p>
    <w:p w14:paraId="55AEB1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586</w:t>
      </w:r>
    </w:p>
    <w:p w14:paraId="29CF096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586</w:t>
      </w:r>
    </w:p>
    <w:p w14:paraId="06A94F6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586</w:t>
      </w:r>
    </w:p>
    <w:p w14:paraId="2858BE4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586</w:t>
      </w:r>
    </w:p>
    <w:p w14:paraId="6F8752D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586</w:t>
      </w:r>
    </w:p>
    <w:p w14:paraId="35813D9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587</w:t>
      </w:r>
    </w:p>
    <w:p w14:paraId="3A25D6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587</w:t>
      </w:r>
    </w:p>
    <w:p w14:paraId="588FA4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587</w:t>
      </w:r>
    </w:p>
    <w:p w14:paraId="19AC6EA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587</w:t>
      </w:r>
    </w:p>
    <w:p w14:paraId="071E3A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588</w:t>
      </w:r>
    </w:p>
    <w:p w14:paraId="2DC9B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588</w:t>
      </w:r>
    </w:p>
    <w:p w14:paraId="2F76A25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588</w:t>
      </w:r>
    </w:p>
    <w:p w14:paraId="753E1C0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6AC6E6A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6B8B7C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589</w:t>
      </w:r>
    </w:p>
    <w:p w14:paraId="61432A2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68B495E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72E764D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589</w:t>
      </w:r>
    </w:p>
    <w:p w14:paraId="321415C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4794110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165E8A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43FD7A42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589</w:t>
      </w:r>
    </w:p>
    <w:p w14:paraId="6E480A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589</w:t>
      </w:r>
    </w:p>
    <w:p w14:paraId="5CCD3F8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590</w:t>
      </w:r>
    </w:p>
    <w:p w14:paraId="490ABA97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590</w:t>
      </w:r>
    </w:p>
    <w:p w14:paraId="3BA5149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591</w:t>
      </w:r>
    </w:p>
    <w:p w14:paraId="4712ACC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327A5D2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B54705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591</w:t>
      </w:r>
    </w:p>
    <w:p w14:paraId="11679FC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591</w:t>
      </w:r>
    </w:p>
    <w:p w14:paraId="4F68DEF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053EB5D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51D312E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593</w:t>
      </w:r>
    </w:p>
    <w:p w14:paraId="298A3125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358C158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593</w:t>
      </w:r>
    </w:p>
    <w:p w14:paraId="5A21F77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594</w:t>
      </w:r>
    </w:p>
    <w:p w14:paraId="6420596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48122925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7BC145C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409F0597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2FA6361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1676E29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69DF451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356B8BAE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598</w:t>
      </w:r>
    </w:p>
    <w:p w14:paraId="79DA6EB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</w:t>
      </w:r>
    </w:p>
    <w:p w14:paraId="4BD77BB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</w:t>
      </w:r>
      <w:r w:rsidRPr="00F747C0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599</w:t>
      </w:r>
    </w:p>
    <w:p w14:paraId="24B2E04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7D5386E4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599</w:t>
      </w:r>
    </w:p>
    <w:p w14:paraId="086ADD6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599</w:t>
      </w:r>
    </w:p>
    <w:p w14:paraId="06BB92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599</w:t>
      </w:r>
    </w:p>
    <w:p w14:paraId="64E2B9A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</w:t>
      </w:r>
    </w:p>
    <w:p w14:paraId="68FA4E6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659ED1D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600</w:t>
      </w:r>
    </w:p>
    <w:p w14:paraId="18E4C15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600</w:t>
      </w:r>
    </w:p>
    <w:p w14:paraId="1ADA85E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4C4F60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600</w:t>
      </w:r>
    </w:p>
    <w:p w14:paraId="1C3FBFA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600</w:t>
      </w:r>
    </w:p>
    <w:p w14:paraId="54A846F4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600</w:t>
      </w:r>
    </w:p>
    <w:p w14:paraId="56B6DDF3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406D8EE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601</w:t>
      </w:r>
    </w:p>
    <w:p w14:paraId="4610867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601</w:t>
      </w:r>
    </w:p>
    <w:p w14:paraId="03036CCF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601</w:t>
      </w:r>
    </w:p>
    <w:p w14:paraId="3571F20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601</w:t>
      </w:r>
    </w:p>
    <w:p w14:paraId="6F5FC70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4863FE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3F28AC41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602</w:t>
      </w:r>
    </w:p>
    <w:p w14:paraId="1665155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3EEFF794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16F9CE39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603</w:t>
      </w:r>
    </w:p>
    <w:p w14:paraId="086911F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41E1E4A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603</w:t>
      </w:r>
    </w:p>
    <w:p w14:paraId="120CB00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603</w:t>
      </w:r>
    </w:p>
    <w:p w14:paraId="0BCAF27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603</w:t>
      </w:r>
    </w:p>
    <w:p w14:paraId="03C3750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7C6C515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604</w:t>
      </w:r>
    </w:p>
    <w:p w14:paraId="6278AC3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604</w:t>
      </w:r>
    </w:p>
    <w:p w14:paraId="4A7312A5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604</w:t>
      </w:r>
    </w:p>
    <w:p w14:paraId="3B9F0FE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604</w:t>
      </w:r>
    </w:p>
    <w:p w14:paraId="60328B4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604</w:t>
      </w:r>
    </w:p>
    <w:p w14:paraId="0E15112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604</w:t>
      </w:r>
    </w:p>
    <w:p w14:paraId="593F1A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604</w:t>
      </w:r>
    </w:p>
    <w:p w14:paraId="64FB73B7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604</w:t>
      </w:r>
    </w:p>
    <w:p w14:paraId="1D930D79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604</w:t>
      </w:r>
    </w:p>
    <w:p w14:paraId="2D78943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lastRenderedPageBreak/>
        <w:t>5.36.2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605</w:t>
      </w:r>
    </w:p>
    <w:p w14:paraId="05DA600B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605</w:t>
      </w:r>
    </w:p>
    <w:p w14:paraId="25A32E9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606</w:t>
      </w:r>
    </w:p>
    <w:p w14:paraId="003FDB6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2CD007B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606</w:t>
      </w:r>
    </w:p>
    <w:p w14:paraId="43C5759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606</w:t>
      </w:r>
    </w:p>
    <w:p w14:paraId="093BFB5E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606</w:t>
      </w:r>
    </w:p>
    <w:p w14:paraId="5D2707C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606</w:t>
      </w:r>
    </w:p>
    <w:p w14:paraId="3D6189A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607</w:t>
      </w:r>
    </w:p>
    <w:p w14:paraId="61EB706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20445FB0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608</w:t>
      </w:r>
    </w:p>
    <w:p w14:paraId="7A1799DB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76766C3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3822EF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F3A651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609</w:t>
      </w:r>
    </w:p>
    <w:p w14:paraId="6E445414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4E5A7CB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610</w:t>
      </w:r>
    </w:p>
    <w:p w14:paraId="006FAFFC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611</w:t>
      </w:r>
    </w:p>
    <w:p w14:paraId="57BF03CD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612</w:t>
      </w:r>
    </w:p>
    <w:p w14:paraId="5601C49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613</w:t>
      </w:r>
    </w:p>
    <w:p w14:paraId="1CDF9020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613</w:t>
      </w:r>
    </w:p>
    <w:p w14:paraId="47A8E91A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613</w:t>
      </w:r>
    </w:p>
    <w:p w14:paraId="36035D3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614</w:t>
      </w:r>
    </w:p>
    <w:p w14:paraId="3A1CE25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614</w:t>
      </w:r>
    </w:p>
    <w:p w14:paraId="01244D7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614</w:t>
      </w:r>
    </w:p>
    <w:p w14:paraId="68BCC5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2D03789D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615</w:t>
      </w:r>
    </w:p>
    <w:p w14:paraId="7936E2D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615</w:t>
      </w:r>
    </w:p>
    <w:p w14:paraId="49A9611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616</w:t>
      </w:r>
    </w:p>
    <w:p w14:paraId="01FDB8E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616</w:t>
      </w:r>
    </w:p>
    <w:p w14:paraId="7DAAFC5C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23A0471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616</w:t>
      </w:r>
    </w:p>
    <w:p w14:paraId="56D41CE3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617</w:t>
      </w:r>
    </w:p>
    <w:p w14:paraId="2265210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617</w:t>
      </w:r>
    </w:p>
    <w:p w14:paraId="1CB01CD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617</w:t>
      </w:r>
    </w:p>
    <w:p w14:paraId="2B4E8EFD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7FD04C8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618</w:t>
      </w:r>
    </w:p>
    <w:p w14:paraId="7516032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618</w:t>
      </w:r>
    </w:p>
    <w:p w14:paraId="6884F80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618</w:t>
      </w:r>
    </w:p>
    <w:p w14:paraId="502B987B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618</w:t>
      </w:r>
    </w:p>
    <w:p w14:paraId="33857728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618</w:t>
      </w:r>
    </w:p>
    <w:p w14:paraId="22391685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618</w:t>
      </w:r>
    </w:p>
    <w:p w14:paraId="0321AFC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618</w:t>
      </w:r>
    </w:p>
    <w:p w14:paraId="3E6044DF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F747C0">
        <w:rPr>
          <w:noProof/>
          <w:lang w:val="en-US"/>
        </w:rPr>
        <w:t xml:space="preserve"> API</w:t>
      </w:r>
      <w:r>
        <w:rPr>
          <w:noProof/>
        </w:rPr>
        <w:tab/>
        <w:t>618</w:t>
      </w:r>
    </w:p>
    <w:p w14:paraId="0E3EFCFA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618</w:t>
      </w:r>
    </w:p>
    <w:p w14:paraId="217BC4C2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Resources</w:t>
      </w:r>
      <w:r>
        <w:rPr>
          <w:noProof/>
        </w:rPr>
        <w:tab/>
        <w:t>619</w:t>
      </w:r>
    </w:p>
    <w:p w14:paraId="24381A53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Overview</w:t>
      </w:r>
      <w:r>
        <w:rPr>
          <w:noProof/>
        </w:rPr>
        <w:tab/>
        <w:t>619</w:t>
      </w:r>
    </w:p>
    <w:p w14:paraId="17569F7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620</w:t>
      </w:r>
    </w:p>
    <w:p w14:paraId="712FA237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620</w:t>
      </w:r>
    </w:p>
    <w:p w14:paraId="4B6F14F6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620</w:t>
      </w:r>
    </w:p>
    <w:p w14:paraId="7F83FA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620</w:t>
      </w:r>
    </w:p>
    <w:p w14:paraId="0526737B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620</w:t>
      </w:r>
    </w:p>
    <w:p w14:paraId="2F28F3F3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621</w:t>
      </w:r>
    </w:p>
    <w:p w14:paraId="512388F1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5B49735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</w:t>
      </w:r>
      <w:r w:rsidRPr="00F747C0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622</w:t>
      </w:r>
    </w:p>
    <w:p w14:paraId="2BD9EE9A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Introduction</w:t>
      </w:r>
      <w:r>
        <w:rPr>
          <w:noProof/>
        </w:rPr>
        <w:tab/>
        <w:t>622</w:t>
      </w:r>
    </w:p>
    <w:p w14:paraId="62A34D4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622</w:t>
      </w:r>
    </w:p>
    <w:p w14:paraId="2DD98E7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623</w:t>
      </w:r>
    </w:p>
    <w:p w14:paraId="0E3C337F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623</w:t>
      </w:r>
    </w:p>
    <w:p w14:paraId="369039B2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624</w:t>
      </w:r>
    </w:p>
    <w:p w14:paraId="56024219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625</w:t>
      </w:r>
    </w:p>
    <w:p w14:paraId="2FAE8A28" w14:textId="77777777" w:rsidR="00D844F0" w:rsidRDefault="00D844F0">
      <w:pPr>
        <w:pStyle w:val="TOC6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626</w:t>
      </w:r>
    </w:p>
    <w:p w14:paraId="55F6E889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lastRenderedPageBreak/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627</w:t>
      </w:r>
    </w:p>
    <w:p w14:paraId="7C43BEF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627</w:t>
      </w:r>
    </w:p>
    <w:p w14:paraId="4E01D27C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627</w:t>
      </w:r>
    </w:p>
    <w:p w14:paraId="36F4C746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627</w:t>
      </w:r>
    </w:p>
    <w:p w14:paraId="678D954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627</w:t>
      </w:r>
    </w:p>
    <w:p w14:paraId="3DA5B91D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Structured data types</w:t>
      </w:r>
      <w:r>
        <w:rPr>
          <w:noProof/>
        </w:rPr>
        <w:tab/>
        <w:t>628</w:t>
      </w:r>
    </w:p>
    <w:p w14:paraId="19BB56F8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43041BDF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628</w:t>
      </w:r>
    </w:p>
    <w:p w14:paraId="0FAE013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628</w:t>
      </w:r>
    </w:p>
    <w:p w14:paraId="2170A412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628</w:t>
      </w:r>
    </w:p>
    <w:p w14:paraId="79531642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628</w:t>
      </w:r>
    </w:p>
    <w:p w14:paraId="0389EC60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5D3DBEDE" w14:textId="77777777" w:rsidR="00D844F0" w:rsidRDefault="00D844F0">
      <w:pPr>
        <w:pStyle w:val="TOC5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24D039FE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5.</w:t>
      </w:r>
      <w:r w:rsidRPr="00F747C0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629</w:t>
      </w:r>
    </w:p>
    <w:p w14:paraId="634D9BF7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629</w:t>
      </w:r>
    </w:p>
    <w:p w14:paraId="336532A4" w14:textId="77777777" w:rsidR="00D844F0" w:rsidRDefault="00D844F0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 w:rsidRPr="00F747C0">
        <w:rPr>
          <w:noProof/>
          <w:lang w:val="en-US"/>
        </w:rPr>
        <w:t>Error handling</w:t>
      </w:r>
      <w:r>
        <w:rPr>
          <w:noProof/>
        </w:rPr>
        <w:tab/>
        <w:t>629</w:t>
      </w:r>
    </w:p>
    <w:p w14:paraId="4C54843C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629</w:t>
      </w:r>
    </w:p>
    <w:p w14:paraId="6161D6A6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629</w:t>
      </w:r>
    </w:p>
    <w:p w14:paraId="01748AE1" w14:textId="77777777" w:rsidR="00D844F0" w:rsidRDefault="00D844F0">
      <w:pPr>
        <w:pStyle w:val="TOC4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 w:rsidRPr="00F747C0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629</w:t>
      </w:r>
    </w:p>
    <w:p w14:paraId="6F0094C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629</w:t>
      </w:r>
    </w:p>
    <w:p w14:paraId="04589B9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630</w:t>
      </w:r>
    </w:p>
    <w:p w14:paraId="5655DAA1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36B1261C" w14:textId="77777777" w:rsidR="00D844F0" w:rsidRDefault="00D844F0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630</w:t>
      </w:r>
    </w:p>
    <w:p w14:paraId="450FCEEC" w14:textId="58AB0160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F747C0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631</w:t>
      </w:r>
    </w:p>
    <w:p w14:paraId="0A8209E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631</w:t>
      </w:r>
    </w:p>
    <w:p w14:paraId="39C2B86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631</w:t>
      </w:r>
    </w:p>
    <w:p w14:paraId="7E2977A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642</w:t>
      </w:r>
    </w:p>
    <w:p w14:paraId="17DFFD8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644</w:t>
      </w:r>
    </w:p>
    <w:p w14:paraId="070E4FB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661</w:t>
      </w:r>
    </w:p>
    <w:p w14:paraId="4B148B8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670</w:t>
      </w:r>
    </w:p>
    <w:p w14:paraId="6E3A6D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674</w:t>
      </w:r>
    </w:p>
    <w:p w14:paraId="5297DE6F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679</w:t>
      </w:r>
    </w:p>
    <w:p w14:paraId="273D3127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684</w:t>
      </w:r>
    </w:p>
    <w:p w14:paraId="71935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697</w:t>
      </w:r>
    </w:p>
    <w:p w14:paraId="3D661B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702</w:t>
      </w:r>
    </w:p>
    <w:p w14:paraId="114C5F0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703</w:t>
      </w:r>
    </w:p>
    <w:p w14:paraId="39E73AA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706</w:t>
      </w:r>
    </w:p>
    <w:p w14:paraId="76C21D1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720</w:t>
      </w:r>
    </w:p>
    <w:p w14:paraId="0FE1ED7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725</w:t>
      </w:r>
    </w:p>
    <w:p w14:paraId="695EE0FD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 w:rsidRPr="00F747C0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732</w:t>
      </w:r>
    </w:p>
    <w:p w14:paraId="77EA3B0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738</w:t>
      </w:r>
    </w:p>
    <w:p w14:paraId="6FE84633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742</w:t>
      </w:r>
    </w:p>
    <w:p w14:paraId="3CDA02B2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752</w:t>
      </w:r>
    </w:p>
    <w:p w14:paraId="12A63D5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757</w:t>
      </w:r>
    </w:p>
    <w:p w14:paraId="0E8CABF8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764</w:t>
      </w:r>
    </w:p>
    <w:p w14:paraId="45AE0FC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767</w:t>
      </w:r>
    </w:p>
    <w:p w14:paraId="419F1D9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773</w:t>
      </w:r>
    </w:p>
    <w:p w14:paraId="103F898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780</w:t>
      </w:r>
    </w:p>
    <w:p w14:paraId="708B6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784</w:t>
      </w:r>
    </w:p>
    <w:p w14:paraId="30159E5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793</w:t>
      </w:r>
    </w:p>
    <w:p w14:paraId="4868E84B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798</w:t>
      </w:r>
    </w:p>
    <w:p w14:paraId="7BA459E9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803</w:t>
      </w:r>
    </w:p>
    <w:p w14:paraId="6B1A4996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807</w:t>
      </w:r>
    </w:p>
    <w:p w14:paraId="6A85E8C4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812</w:t>
      </w:r>
    </w:p>
    <w:p w14:paraId="2E3F88F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823</w:t>
      </w:r>
    </w:p>
    <w:p w14:paraId="567706F5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829</w:t>
      </w:r>
    </w:p>
    <w:p w14:paraId="2F52D5EC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833</w:t>
      </w:r>
    </w:p>
    <w:p w14:paraId="17E58E50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835</w:t>
      </w:r>
    </w:p>
    <w:p w14:paraId="5C9142CA" w14:textId="77777777" w:rsidR="00D844F0" w:rsidRDefault="00D844F0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841</w:t>
      </w:r>
    </w:p>
    <w:p w14:paraId="4BBC3445" w14:textId="1CBF0A1A" w:rsidR="00D844F0" w:rsidRDefault="00D844F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2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846</w:t>
      </w:r>
    </w:p>
    <w:p w14:paraId="45D9A652" w14:textId="0E2E22B2" w:rsidR="00B163D7" w:rsidRPr="00B163D7" w:rsidRDefault="00195817" w:rsidP="00E250BD">
      <w:r>
        <w:fldChar w:fldCharType="end"/>
      </w:r>
      <w:bookmarkEnd w:id="15"/>
      <w:r w:rsidR="00B163D7">
        <w:fldChar w:fldCharType="begin"/>
      </w:r>
      <w:r w:rsidR="00B163D7">
        <w:instrText xml:space="preserve"> </w:instrText>
      </w:r>
      <w:proofErr w:type="gramStart"/>
      <w:r w:rsidR="00B163D7">
        <w:instrText>RD  29522-i80_1_Main-Body_s00_s07.docx</w:instrText>
      </w:r>
      <w:proofErr w:type="gramEnd"/>
      <w:r w:rsidR="00B163D7">
        <w:instrText xml:space="preserve"> \f </w:instrText>
      </w:r>
      <w:r w:rsidR="00B163D7">
        <w:fldChar w:fldCharType="end"/>
      </w:r>
      <w:r w:rsidR="00B163D7">
        <w:fldChar w:fldCharType="begin"/>
      </w:r>
      <w:r w:rsidR="00B163D7">
        <w:instrText xml:space="preserve"> RD  29522-i80-2_Annexes_sA_sHistory.docx \f </w:instrText>
      </w:r>
      <w:r w:rsidR="00B163D7">
        <w:fldChar w:fldCharType="end"/>
      </w:r>
    </w:p>
    <w:sectPr w:rsidR="00B163D7" w:rsidRPr="00B163D7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Rapporteur [AEM, Huawei]" w:date="2025-02-24T11:16:00Z" w:initials="AEM">
    <w:p w14:paraId="6BE1C615" w14:textId="65319693" w:rsidR="00E823EE" w:rsidRDefault="00E823EE">
      <w:pPr>
        <w:pStyle w:val="CommentText"/>
      </w:pPr>
      <w:r>
        <w:rPr>
          <w:rStyle w:val="CommentReference"/>
        </w:rPr>
        <w:annotationRef/>
      </w:r>
      <w:r>
        <w:t>To be updated by MCC.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E1C61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E1C615" w16cid:durableId="2B66D38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641DA" w14:textId="77777777" w:rsidR="00F600C4" w:rsidRDefault="00F600C4">
      <w:r>
        <w:separator/>
      </w:r>
    </w:p>
  </w:endnote>
  <w:endnote w:type="continuationSeparator" w:id="0">
    <w:p w14:paraId="6B7AED9B" w14:textId="77777777" w:rsidR="00F600C4" w:rsidRDefault="00F6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B749E" w14:textId="77777777" w:rsidR="00F600C4" w:rsidRDefault="00F600C4">
      <w:r>
        <w:separator/>
      </w:r>
    </w:p>
  </w:footnote>
  <w:footnote w:type="continuationSeparator" w:id="0">
    <w:p w14:paraId="0BF1A2CF" w14:textId="77777777" w:rsidR="00F600C4" w:rsidRDefault="00F60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39FC8" w14:textId="77777777" w:rsidR="00D844F0" w:rsidRPr="003F6DCB" w:rsidRDefault="00D844F0" w:rsidP="00D844F0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C38AF03" w14:textId="340F196E" w:rsidR="00D844F0" w:rsidRDefault="00D844F0" w:rsidP="00D844F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A91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1A11D03" w14:textId="7C7623FE" w:rsidR="00D844F0" w:rsidRDefault="00D844F0" w:rsidP="00D844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A91">
      <w:rPr>
        <w:rFonts w:ascii="Arial" w:hAnsi="Arial" w:cs="Arial"/>
        <w:b/>
        <w:noProof/>
        <w:sz w:val="18"/>
        <w:szCs w:val="18"/>
      </w:rPr>
      <w:t>3GPP TS 29.522 V18.9.0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12BE-FF56-4293-8C6E-2106FA4BB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9101</Words>
  <Characters>51879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60859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3</cp:revision>
  <cp:lastPrinted>2014-03-14T12:41:00Z</cp:lastPrinted>
  <dcterms:created xsi:type="dcterms:W3CDTF">2025-02-24T07:17:00Z</dcterms:created>
  <dcterms:modified xsi:type="dcterms:W3CDTF">2025-02-24T07:17:00Z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