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0F1A5" w14:textId="77777777" w:rsidR="00787EBE" w:rsidRDefault="00787EBE">
      <w:r>
        <w:separator/>
      </w:r>
    </w:p>
  </w:endnote>
  <w:endnote w:type="continuationSeparator" w:id="0">
    <w:p w14:paraId="493540F2" w14:textId="77777777" w:rsidR="00787EBE" w:rsidRDefault="0078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87E7" w14:textId="77777777" w:rsidR="00787EBE" w:rsidRDefault="00787EBE">
      <w:r>
        <w:separator/>
      </w:r>
    </w:p>
  </w:footnote>
  <w:footnote w:type="continuationSeparator" w:id="0">
    <w:p w14:paraId="12EAB780" w14:textId="77777777" w:rsidR="00787EBE" w:rsidRDefault="00787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975E0-FB6D-4B54-AC79-A11EDDDC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104696</Words>
  <Characters>596771</Characters>
  <Application>Microsoft Office Word</Application>
  <DocSecurity>0</DocSecurity>
  <Lines>4973</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2025-03-13T19:27:00Z</dcterms:created>
  <dcterms:modified xsi:type="dcterms:W3CDTF">2025-03-13T19:27:00Z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