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7FAFA9A"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A5565B">
              <w:t>1</w:t>
            </w:r>
            <w:r>
              <w:t xml:space="preserve">.0 </w:t>
            </w:r>
            <w:r>
              <w:rPr>
                <w:sz w:val="32"/>
              </w:rPr>
              <w:t>(</w:t>
            </w:r>
            <w:r w:rsidR="00E016B5">
              <w:rPr>
                <w:sz w:val="32"/>
              </w:rPr>
              <w:t>202</w:t>
            </w:r>
            <w:r w:rsidR="00213449">
              <w:rPr>
                <w:sz w:val="32"/>
              </w:rPr>
              <w:t>4</w:t>
            </w:r>
            <w:r>
              <w:rPr>
                <w:sz w:val="32"/>
              </w:rPr>
              <w:t>-</w:t>
            </w:r>
            <w:r w:rsidR="00A5565B">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95502415"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75760509"/>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75760510"/>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75760511"/>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75760512"/>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75760513"/>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75760514"/>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75760515"/>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75760516"/>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75760517"/>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75760518"/>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75760519"/>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75760520"/>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75760521"/>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05pt" o:ole="">
            <v:imagedata r:id="rId13" o:title=""/>
          </v:shape>
          <o:OLEObject Type="Embed" ProgID="Visio.Drawing.15" ShapeID="_x0000_i1026" DrawAspect="Content" ObjectID="_179550241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2.95pt" o:ole="">
            <v:imagedata r:id="rId15" o:title=""/>
          </v:shape>
          <o:OLEObject Type="Embed" ProgID="Visio.Drawing.15" ShapeID="_x0000_i1027" DrawAspect="Content" ObjectID="_179550241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75760522"/>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75760523"/>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75760524"/>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75760525"/>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75760526"/>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75760527"/>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75760528"/>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75760529"/>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795502418"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75760530"/>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55pt;height:166.45pt" o:ole="">
            <v:imagedata r:id="rId19" o:title=""/>
          </v:shape>
          <o:OLEObject Type="Embed" ProgID="Visio.Drawing.15" ShapeID="_x0000_i1029" DrawAspect="Content" ObjectID="_179550241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75760531"/>
      <w:r>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pt;height:149.6pt" o:ole="">
            <v:imagedata r:id="rId21" o:title=""/>
          </v:shape>
          <o:OLEObject Type="Embed" ProgID="Visio.Drawing.15" ShapeID="_x0000_i1030" DrawAspect="Content" ObjectID="_179550242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75760532"/>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9550242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75760533"/>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75760534"/>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75760535"/>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55pt" o:ole="">
            <v:imagedata r:id="rId25" o:title=""/>
          </v:shape>
          <o:OLEObject Type="Embed" ProgID="Visio.Drawing.15" ShapeID="_x0000_i1032" DrawAspect="Content" ObjectID="_179550242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75760536"/>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5pt;height:151pt" o:ole="">
            <v:imagedata r:id="rId27" o:title=""/>
          </v:shape>
          <o:OLEObject Type="Embed" ProgID="Visio.Drawing.15" ShapeID="_x0000_i1033" DrawAspect="Content" ObjectID="_179550242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75760537"/>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75760538"/>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75760539"/>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75760540"/>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75760541"/>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75760542"/>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75760543"/>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9550242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75760544"/>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75760545"/>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175760546"/>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79550242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175760547"/>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175760548"/>
      <w:r>
        <w:t>4.2.2.</w:t>
      </w:r>
      <w:r w:rsidRPr="00BA39F2">
        <w:t>6</w:t>
      </w:r>
      <w:r>
        <w:t>.4</w:t>
      </w:r>
      <w:r>
        <w:tab/>
      </w:r>
      <w:r w:rsidR="001E61F6">
        <w:rPr>
          <w:rStyle w:val="5Char"/>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75760549"/>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75760550"/>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75760551"/>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75760552"/>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9550242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9550242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75760553"/>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75760554"/>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75760555"/>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75760556"/>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75760557"/>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75760558"/>
      <w:r>
        <w:lastRenderedPageBreak/>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75760559"/>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75760560"/>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9550242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75760561"/>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75760562"/>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75760563"/>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95pt" o:ole="">
            <v:imagedata r:id="rId39" o:title=""/>
          </v:shape>
          <o:OLEObject Type="Embed" ProgID="Visio.Drawing.15" ShapeID="_x0000_i1039" DrawAspect="Content" ObjectID="_179550242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75760564"/>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75760565"/>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75760566"/>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1pt" o:ole="">
            <v:imagedata r:id="rId41" o:title=""/>
          </v:shape>
          <o:OLEObject Type="Embed" ProgID="Visio.Drawing.15" ShapeID="_x0000_i1040" DrawAspect="Content" ObjectID="_179550243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75760567"/>
      <w:r>
        <w:lastRenderedPageBreak/>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75760568"/>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75760569"/>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75760570"/>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75760571"/>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75760572"/>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75760573"/>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75760574"/>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75760575"/>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75760576"/>
      <w:bookmarkEnd w:id="428"/>
      <w:bookmarkEnd w:id="429"/>
      <w:bookmarkEnd w:id="430"/>
      <w:bookmarkEnd w:id="431"/>
      <w:bookmarkEnd w:id="432"/>
      <w:bookmarkEnd w:id="433"/>
      <w:bookmarkEnd w:id="434"/>
      <w:bookmarkEnd w:id="435"/>
      <w:r>
        <w:lastRenderedPageBreak/>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75760577"/>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79550243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75760578"/>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75760579"/>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75760580"/>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75760581"/>
      <w:r>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75760582"/>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75760583"/>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75760584"/>
      <w:r>
        <w:lastRenderedPageBreak/>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75760585"/>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75760586"/>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75760587"/>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75760588"/>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75760589"/>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75760590"/>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75760591"/>
      <w:r>
        <w:lastRenderedPageBreak/>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75760592"/>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75760593"/>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75760594"/>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75760595"/>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75760596"/>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75760597"/>
      <w:r>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75760598"/>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75760599"/>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75760600"/>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75760601"/>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75760602"/>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75760603"/>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75760604"/>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75760605"/>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75760606"/>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75760607"/>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pt;height:94.45pt" o:ole="">
            <v:imagedata r:id="rId45" o:title="" cropbottom="7081f" cropright="4734f"/>
          </v:shape>
          <o:OLEObject Type="Embed" ProgID="Visio.Drawing.15" ShapeID="_x0000_i1042" DrawAspect="Content" ObjectID="_179550243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75760608"/>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75760609"/>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75760610"/>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75760611"/>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75760612"/>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75760613"/>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75760614"/>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75760615"/>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75760616"/>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175760617"/>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75760618"/>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175760619"/>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175760620"/>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175760621"/>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175760622"/>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175760623"/>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175760624"/>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175760625"/>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75760626"/>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175760627"/>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75760628"/>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75760629"/>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trPr>
        <w:tc>
          <w:tcPr>
            <w:tcW w:w="3178" w:type="dxa"/>
          </w:tcPr>
          <w:p w14:paraId="30FB5904" w14:textId="3DACDE4B" w:rsidR="00382EC2" w:rsidRDefault="00382EC2" w:rsidP="00382EC2">
            <w:pPr>
              <w:pStyle w:val="TAL"/>
            </w:pPr>
            <w:r>
              <w:t>LmfEventType</w:t>
            </w:r>
          </w:p>
        </w:tc>
        <w:tc>
          <w:tcPr>
            <w:tcW w:w="2578" w:type="dxa"/>
          </w:tcPr>
          <w:p w14:paraId="3592C286" w14:textId="2BD8C627" w:rsidR="00382EC2" w:rsidRPr="00F07117" w:rsidRDefault="00382EC2" w:rsidP="00382EC2">
            <w:pPr>
              <w:pStyle w:val="TAL"/>
            </w:pPr>
            <w:r w:rsidRPr="00AB3D25">
              <w:t>3GPP TS 29.5</w:t>
            </w:r>
            <w:r>
              <w:t>7</w:t>
            </w:r>
            <w:r w:rsidRPr="00AB3D25">
              <w:t>2 [</w:t>
            </w:r>
            <w:r>
              <w:t>31</w:t>
            </w:r>
            <w:r w:rsidRPr="00AB3D25">
              <w:t>]</w:t>
            </w:r>
          </w:p>
        </w:tc>
        <w:tc>
          <w:tcPr>
            <w:tcW w:w="2080" w:type="dxa"/>
          </w:tcPr>
          <w:p w14:paraId="5A3D60E0" w14:textId="36369704" w:rsidR="00382EC2" w:rsidRPr="00465A81" w:rsidRDefault="00382EC2" w:rsidP="00382EC2">
            <w:pPr>
              <w:pStyle w:val="TAL"/>
              <w:rPr>
                <w:rFonts w:cs="Arial"/>
                <w:szCs w:val="18"/>
              </w:rPr>
            </w:pPr>
            <w:r>
              <w:rPr>
                <w:rFonts w:cs="Arial"/>
                <w:szCs w:val="18"/>
              </w:rPr>
              <w:t>Represents an LMF Data Exposure Event id</w:t>
            </w:r>
          </w:p>
        </w:tc>
        <w:tc>
          <w:tcPr>
            <w:tcW w:w="1588" w:type="dxa"/>
          </w:tcPr>
          <w:p w14:paraId="7FBA552D" w14:textId="674C4DEA" w:rsidR="00382EC2" w:rsidRPr="00465A81" w:rsidRDefault="00382EC2" w:rsidP="00382EC2">
            <w:pPr>
              <w:pStyle w:val="TAL"/>
              <w:rPr>
                <w:rFonts w:cs="Arial"/>
                <w:szCs w:val="18"/>
              </w:rPr>
            </w:pPr>
            <w:r>
              <w:rPr>
                <w:rFonts w:cs="Arial"/>
                <w:szCs w:val="18"/>
              </w:rPr>
              <w:t>LmfEvents</w:t>
            </w: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75760630"/>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75760631"/>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75760632"/>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75760633"/>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5B39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175760634"/>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175760635"/>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175760636"/>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175760637"/>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175760638"/>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175760639"/>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175760640"/>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175760641"/>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175760642"/>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175760643"/>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77777777" w:rsidR="00C602E6" w:rsidRPr="00AB3D25" w:rsidRDefault="00C602E6" w:rsidP="00D07FF4">
            <w:pPr>
              <w:keepNext/>
              <w:keepLines/>
              <w:spacing w:after="0"/>
              <w:rPr>
                <w:rFonts w:ascii="Arial" w:hAnsi="Arial"/>
                <w:sz w:val="18"/>
              </w:rPr>
            </w:pPr>
            <w:r>
              <w:rPr>
                <w:rFonts w:ascii="Arial" w:hAnsi="Arial"/>
                <w:sz w:val="18"/>
              </w:rPr>
              <w:t>lmfEvent</w:t>
            </w:r>
          </w:p>
        </w:tc>
        <w:tc>
          <w:tcPr>
            <w:tcW w:w="1559" w:type="dxa"/>
          </w:tcPr>
          <w:p w14:paraId="3C290EB6" w14:textId="77777777" w:rsidR="00C602E6" w:rsidRPr="00AB3D25" w:rsidRDefault="00C602E6" w:rsidP="00D07FF4">
            <w:pPr>
              <w:keepNext/>
              <w:keepLines/>
              <w:spacing w:after="0"/>
              <w:rPr>
                <w:rFonts w:ascii="Arial" w:hAnsi="Arial"/>
                <w:sz w:val="18"/>
              </w:rPr>
            </w:pPr>
            <w:r>
              <w:rPr>
                <w:rFonts w:ascii="Arial" w:hAnsi="Arial"/>
                <w:sz w:val="18"/>
              </w:rPr>
              <w:t>LmfEventType</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77777777" w:rsidR="00C602E6" w:rsidRPr="00AB3D25" w:rsidRDefault="00C602E6" w:rsidP="00D07FF4">
            <w:pPr>
              <w:keepNext/>
              <w:keepLines/>
              <w:spacing w:after="0"/>
              <w:rPr>
                <w:rFonts w:ascii="Arial" w:hAnsi="Arial" w:cs="Arial"/>
                <w:sz w:val="18"/>
                <w:szCs w:val="18"/>
              </w:rPr>
            </w:pPr>
            <w:r w:rsidRPr="00AB3D25">
              <w:rPr>
                <w:rFonts w:ascii="Arial" w:hAnsi="Arial" w:cs="Arial"/>
                <w:sz w:val="18"/>
                <w:szCs w:val="18"/>
              </w:rPr>
              <w:t>Identifies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 event.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175760644"/>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175760645"/>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175760646"/>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175760647"/>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175760648"/>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175760649"/>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75760650"/>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75760651"/>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75760652"/>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75760653"/>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175760654"/>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75760655"/>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175760656"/>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75760658"/>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75760659"/>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75760660"/>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75760661"/>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75760662"/>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175760663"/>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76C89925"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08A81F00"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34B9EE89"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75760664"/>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75760665"/>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175760666"/>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175760667"/>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175760668"/>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175760669"/>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175760670"/>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175760671"/>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175760672"/>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175760673"/>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175760674"/>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25pt" o:ole="">
            <v:imagedata r:id="rId47" o:title=""/>
          </v:shape>
          <o:OLEObject Type="Embed" ProgID="Visio.Drawing.15" ShapeID="_x0000_i1043" DrawAspect="Content" ObjectID="_179550243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175760675"/>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175760676"/>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175760677"/>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175760678"/>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175760679"/>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175760680"/>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175760681"/>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175760682"/>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175760683"/>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175760684"/>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175760685"/>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175760686"/>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175760687"/>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175760688"/>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175760689"/>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175760690"/>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175760691"/>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175760692"/>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175760693"/>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175760694"/>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175760695"/>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175760696"/>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175760697"/>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175760699"/>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175760700"/>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175760701"/>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175760702"/>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175760703"/>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175760704"/>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175760705"/>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75760706"/>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75760707"/>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175760708"/>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4AD4C41"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BF87130"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B15EAE">
        <w:t>1</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75760709"/>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75760710"/>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25F41BE2" w:rsidR="008F7DA6" w:rsidRPr="008850AE" w:rsidRDefault="00216E09" w:rsidP="008F7DA6">
            <w:pPr>
              <w:pStyle w:val="TAC"/>
              <w:keepNext w:val="0"/>
              <w:keepLines w:val="0"/>
              <w:rPr>
                <w:rFonts w:cs="Arial"/>
                <w:sz w:val="16"/>
                <w:szCs w:val="16"/>
              </w:rPr>
            </w:pPr>
            <w:r w:rsidRPr="00216E09">
              <w:rPr>
                <w:rFonts w:cs="Arial"/>
                <w:sz w:val="16"/>
                <w:szCs w:val="16"/>
              </w:rPr>
              <w:t>CP-243300</w:t>
            </w:r>
            <w:bookmarkStart w:id="1306" w:name="_GoBack"/>
            <w:bookmarkEnd w:id="1306"/>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6915DF9F" w:rsidR="00D25CD0" w:rsidRPr="008850AE" w:rsidRDefault="00216E09" w:rsidP="00D25CD0">
            <w:pPr>
              <w:pStyle w:val="TAC"/>
              <w:keepNext w:val="0"/>
              <w:keepLines w:val="0"/>
              <w:rPr>
                <w:rFonts w:cs="Arial"/>
                <w:sz w:val="16"/>
                <w:szCs w:val="16"/>
              </w:rPr>
            </w:pPr>
            <w:r w:rsidRPr="00216E09">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26E6A" w14:textId="77777777" w:rsidR="00DD1495" w:rsidRDefault="00DD1495">
      <w:r>
        <w:separator/>
      </w:r>
    </w:p>
  </w:endnote>
  <w:endnote w:type="continuationSeparator" w:id="0">
    <w:p w14:paraId="03DAA671" w14:textId="77777777" w:rsidR="00DD1495" w:rsidRDefault="00DD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FA5CF" w14:textId="77777777" w:rsidR="00DD1495" w:rsidRDefault="00DD1495">
      <w:r>
        <w:separator/>
      </w:r>
    </w:p>
  </w:footnote>
  <w:footnote w:type="continuationSeparator" w:id="0">
    <w:p w14:paraId="418429D7" w14:textId="77777777" w:rsidR="00DD1495" w:rsidRDefault="00DD1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E09">
      <w:rPr>
        <w:rFonts w:ascii="Arial" w:hAnsi="Arial" w:cs="Arial"/>
        <w:b/>
        <w:noProof/>
        <w:sz w:val="18"/>
        <w:szCs w:val="18"/>
      </w:rPr>
      <w:t>3GPP TS 29.574 V19.1.0 (2024-12)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E09">
      <w:rPr>
        <w:rFonts w:ascii="Arial" w:hAnsi="Arial" w:cs="Arial"/>
        <w:b/>
        <w:noProof/>
        <w:sz w:val="18"/>
        <w:szCs w:val="18"/>
      </w:rPr>
      <w:t>99</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E09">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16E09"/>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613"/>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1495"/>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02D1A-F978-4182-8342-A0D7A5D68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2158</TotalTime>
  <Pages>99</Pages>
  <Words>34999</Words>
  <Characters>199495</Characters>
  <Application>Microsoft Office Word</Application>
  <DocSecurity>0</DocSecurity>
  <Lines>1662</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365</cp:revision>
  <cp:lastPrinted>2019-02-25T14:05:00Z</cp:lastPrinted>
  <dcterms:created xsi:type="dcterms:W3CDTF">2022-04-14T09:44:00Z</dcterms:created>
  <dcterms:modified xsi:type="dcterms:W3CDTF">2024-12-12T01:22:00Z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