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38DBF39"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F328E2">
              <w:t>5</w:t>
            </w:r>
            <w:r w:rsidR="00855B9D" w:rsidRPr="00855B9D">
              <w:t>.0</w:t>
            </w:r>
            <w:r w:rsidRPr="00855B9D">
              <w:t xml:space="preserve"> </w:t>
            </w:r>
            <w:r w:rsidRPr="00855B9D">
              <w:rPr>
                <w:sz w:val="32"/>
              </w:rPr>
              <w:t>(</w:t>
            </w:r>
            <w:bookmarkStart w:id="4" w:name="issueDate"/>
            <w:r w:rsidR="00855B9D" w:rsidRPr="00855B9D">
              <w:rPr>
                <w:sz w:val="32"/>
              </w:rPr>
              <w:t>202</w:t>
            </w:r>
            <w:r w:rsidR="00BD4B7A">
              <w:rPr>
                <w:sz w:val="32"/>
              </w:rPr>
              <w:t>3</w:t>
            </w:r>
            <w:r w:rsidRPr="00855B9D">
              <w:rPr>
                <w:sz w:val="32"/>
              </w:rPr>
              <w:t>-</w:t>
            </w:r>
            <w:bookmarkEnd w:id="4"/>
            <w:r w:rsidR="00F328E2">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695D4D">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518793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518793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518793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518793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518793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518793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518793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518793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518793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518793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518793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518793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518793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518793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518793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518793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518793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518793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518793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518793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518793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518793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518793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518793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518793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518793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518793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518793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518794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518794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518794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518794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518794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518794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518794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518794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518794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518794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518794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518794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518794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518794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518794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518794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518794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518794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518794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518794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518794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518794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518794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518794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518794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518794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518794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518794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518794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518794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518794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518794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518794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518794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518794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518794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518794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518794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518794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518794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518794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518794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518794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518794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518794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518794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518794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518794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518794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518794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518794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518794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518794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518794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518794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518794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518794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518794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518794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518794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518794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518794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518794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518794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518794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518794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518794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518794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518794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518794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518794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518794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518794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518794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518794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518794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518794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518794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518794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518794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518794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518794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518794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518794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518794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518794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518794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518794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518794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518794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518794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518794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518794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518794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518794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518794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518794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518794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518794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518795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518795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518795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518795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518795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518795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518795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518795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518795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518795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518795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518795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518795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518795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518795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518795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518795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518795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518795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518795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518795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518795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518795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518795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518795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518795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518795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518795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518795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518795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518795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518795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518795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518795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518795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518795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518795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518795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518795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518795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518795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518795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518795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518795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518795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518795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518795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518795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518795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518795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518795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518795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518795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518795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518795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518795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518795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518795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518795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518795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518795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518795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518795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518795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9.5pt" o:ole="">
            <v:imagedata r:id="rId12" o:title=""/>
          </v:shape>
          <o:OLEObject Type="Embed" ProgID="Visio.Drawing.11" ShapeID="_x0000_i1025" DrawAspect="Content" ObjectID="_176398090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518795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518795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518795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518795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518795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518795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51879570"/>
      <w:r>
        <w:lastRenderedPageBreak/>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518795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518795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518795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518795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518795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518795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518795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518795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518795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518795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518795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518795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51879583"/>
      <w:r>
        <w:rPr>
          <w:lang w:eastAsia="zh-CN"/>
        </w:rPr>
        <w:lastRenderedPageBreak/>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518795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518795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51879586"/>
      <w:r>
        <w:rPr>
          <w:lang w:eastAsia="zh-CN"/>
        </w:rPr>
        <w:lastRenderedPageBreak/>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51879587"/>
      <w:r>
        <w:rPr>
          <w:lang w:eastAsia="zh-CN"/>
        </w:rPr>
        <w:lastRenderedPageBreak/>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518795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518795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518795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518795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518795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518795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518795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518795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51879597"/>
      <w:r>
        <w:lastRenderedPageBreak/>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518795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518795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518796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pt;height:215.5pt" o:ole="">
            <v:imagedata r:id="rId14" o:title=""/>
          </v:shape>
          <o:OLEObject Type="Embed" ProgID="Visio.Drawing.11" ShapeID="_x0000_i1026" DrawAspect="Content" ObjectID="_176398090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518796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518796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518796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518796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518796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518796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518796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518796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518796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518796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518796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518796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518796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518796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518796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518796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518796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6398090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518796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518796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518796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518796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518796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51879623"/>
      <w:r>
        <w:rPr>
          <w:lang w:eastAsia="zh-CN"/>
        </w:rPr>
        <w:lastRenderedPageBreak/>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518796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518796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518796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518796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518796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518796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518796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518796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518796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51879634"/>
      <w:r>
        <w:rPr>
          <w:lang w:eastAsia="zh-CN"/>
        </w:rPr>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518796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518796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518796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518796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518796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51879640"/>
      <w:r>
        <w:rPr>
          <w:lang w:eastAsia="zh-CN"/>
        </w:rPr>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518796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51879643"/>
      <w:r>
        <w:rPr>
          <w:lang w:eastAsia="zh-CN"/>
        </w:rPr>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518796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518796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518796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518796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518796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518796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518796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518796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518796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518796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518796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5pt" o:ole="">
            <v:imagedata r:id="rId18" o:title=""/>
          </v:shape>
          <o:OLEObject Type="Embed" ProgID="Visio.Drawing.15" ShapeID="_x0000_i1028" DrawAspect="Content" ObjectID="_176398091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518796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518796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518796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51879658"/>
      <w:r>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518796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518796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518796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518796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518796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518796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51879665"/>
      <w:r>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518796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518796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518796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518796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518796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5pt" o:ole="">
            <v:imagedata r:id="rId20" o:title=""/>
          </v:shape>
          <o:OLEObject Type="Embed" ProgID="Visio.Drawing.11" ShapeID="_x0000_i1029" DrawAspect="Content" ObjectID="_176398091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518796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51879674"/>
      <w:r>
        <w:rPr>
          <w:lang w:eastAsia="zh-CN"/>
        </w:rPr>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518796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518796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518796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518796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518796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518796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518796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518796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518796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518796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51879685"/>
      <w:r>
        <w:rPr>
          <w:lang w:eastAsia="zh-CN"/>
        </w:rPr>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518796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518796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518796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518796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518796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518796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518796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518796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518796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518796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51879696"/>
      <w:r>
        <w:rPr>
          <w:lang w:eastAsia="zh-CN"/>
        </w:rPr>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518796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518796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518796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51879700"/>
      <w:r>
        <w:rPr>
          <w:lang w:eastAsia="zh-CN"/>
        </w:rPr>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518797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518797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51879703"/>
      <w:r>
        <w:rPr>
          <w:lang w:eastAsia="zh-CN"/>
        </w:rPr>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518797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518797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518797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518797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518797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518797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518797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518797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518797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5pt" o:ole="">
            <v:imagedata r:id="rId22" o:title=""/>
          </v:shape>
          <o:OLEObject Type="Embed" ProgID="Visio.Drawing.11" ShapeID="_x0000_i1030" DrawAspect="Content" ObjectID="_176398091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51879713"/>
      <w:r>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518797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518797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518797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518797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518797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518797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518797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518797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518797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518797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518797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518797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518797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518797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518797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518797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518797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518797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51879732"/>
      <w:r>
        <w:rPr>
          <w:lang w:eastAsia="zh-CN"/>
        </w:rPr>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518797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518797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518797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518797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518797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51879739"/>
      <w:r>
        <w:rPr>
          <w:lang w:eastAsia="zh-CN"/>
        </w:rPr>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518797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518797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518797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51879743"/>
      <w:r>
        <w:rPr>
          <w:lang w:eastAsia="zh-CN"/>
        </w:rPr>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518797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518797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518797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518797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51879749"/>
      <w:r>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518797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pt;height:155pt" o:ole="">
            <v:imagedata r:id="rId24" o:title="" croptop="8995f" cropbottom="6565f"/>
          </v:shape>
          <o:OLEObject Type="Embed" ProgID="Visio.Drawing.11" ShapeID="_x0000_i1031" DrawAspect="Content" ObjectID="_176398091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518797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518797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51879753"/>
      <w:r>
        <w:rPr>
          <w:lang w:eastAsia="zh-CN"/>
        </w:rPr>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518797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518797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518797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518797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518797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518797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51879760"/>
      <w:r>
        <w:rPr>
          <w:lang w:eastAsia="zh-CN"/>
        </w:rPr>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518797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518797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518797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518797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518797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51879766"/>
      <w:r>
        <w:rPr>
          <w:lang w:eastAsia="zh-CN"/>
        </w:rPr>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518797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518797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518797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518797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518797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518797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518797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518797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518797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518797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51879779"/>
      <w:r>
        <w:rPr>
          <w:lang w:eastAsia="zh-CN"/>
        </w:rPr>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518797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518797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518797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518797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518797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518797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518797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518797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518797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518797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51879797"/>
      <w:r>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518797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518797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518798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518798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518798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518798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518798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6398091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518798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518798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518798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51879808"/>
      <w:r>
        <w:rPr>
          <w:lang w:eastAsia="zh-CN"/>
        </w:rPr>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518798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518798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518798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518798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518798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518798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518798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518798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518798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518798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518798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51879821"/>
      <w:r>
        <w:rPr>
          <w:lang w:eastAsia="zh-CN"/>
        </w:rPr>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518798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518798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518798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518798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51879826"/>
      <w:r>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518798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518798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518798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518798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518798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pt" o:ole="">
            <v:imagedata r:id="rId28" o:title=""/>
          </v:shape>
          <o:OLEObject Type="Embed" ProgID="Visio.Drawing.15" ShapeID="_x0000_i1033" DrawAspect="Content" ObjectID="_176398091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518798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518798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518798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518798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51879836"/>
      <w:r>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518798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518798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518798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518798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518798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518798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51879843"/>
      <w:r>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518798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51879845"/>
      <w:r>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518798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5pt" o:ole="">
            <v:imagedata r:id="rId30" o:title=""/>
          </v:shape>
          <o:OLEObject Type="Embed" ProgID="Visio.Drawing.15" ShapeID="_x0000_i1034" DrawAspect="Content" ObjectID="_176398091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518798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518798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518798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518798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518798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518798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518798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518798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518798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518798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518798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518798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518798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518798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51879862"/>
      <w:r>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518798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518798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518798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518798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518798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518798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518798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518798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518798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518798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518798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518798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518798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518798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518798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518798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518798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518798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518798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pt;height:139.5pt" o:ole="">
            <v:imagedata r:id="rId32" o:title=""/>
          </v:shape>
          <o:OLEObject Type="Embed" ProgID="Visio.Drawing.15" ShapeID="_x0000_i1035" DrawAspect="Content" ObjectID="_176398091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51879882"/>
      <w:r>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518798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518798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518798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51879886"/>
      <w:r>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518798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518798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518798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51879890"/>
      <w:r>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518798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51879892"/>
      <w:r>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518798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518798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518798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518798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518798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51879898"/>
      <w:r>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518799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518799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518799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518799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518799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518799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518799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518799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518799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518799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518799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518799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pt;height:199.5pt" o:ole="">
            <v:imagedata r:id="rId34" o:title=""/>
          </v:shape>
          <o:OLEObject Type="Embed" ProgID="Visio.Drawing.11" ShapeID="_x0000_i1036" DrawAspect="Content" ObjectID="_176398091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518799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518799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518799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51879915"/>
      <w:r>
        <w:rPr>
          <w:lang w:eastAsia="zh-CN"/>
        </w:rPr>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518799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518799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518799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518799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518799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518799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518799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518799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518799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51879925"/>
      <w:r>
        <w:rPr>
          <w:lang w:eastAsia="zh-CN"/>
        </w:rPr>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51879926"/>
      <w:r>
        <w:rPr>
          <w:lang w:eastAsia="zh-CN"/>
        </w:rPr>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518799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518799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518799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518799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518799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518799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518799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51879934"/>
      <w:r>
        <w:rPr>
          <w:lang w:eastAsia="zh-CN"/>
        </w:rPr>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518799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518799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51879937"/>
      <w:r>
        <w:rPr>
          <w:lang w:eastAsia="zh-CN"/>
        </w:rPr>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518799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518799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518799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518799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518799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518799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518799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518799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518799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518799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518799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6398091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518799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518799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518799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518799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518799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518799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518799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518799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518799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518799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518799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518799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518799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518799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518799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518799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518799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518799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518799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518799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518799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518799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518799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518799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518799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518799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518799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518799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518799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51879978"/>
      <w:r>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518799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51879980"/>
      <w:r w:rsidR="00680C72">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FE7D11">
            <w:pPr>
              <w:pStyle w:val="TAC"/>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C5B3D">
            <w:pPr>
              <w:pStyle w:val="TAC"/>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FE7D1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FE7D11">
            <w:pPr>
              <w:pStyle w:val="TAC"/>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FE7D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97232B">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97232B">
            <w:pPr>
              <w:pStyle w:val="TAC"/>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97232B">
            <w:pPr>
              <w:pStyle w:val="TAC"/>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97232B">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97232B">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97232B">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97232B">
            <w:pPr>
              <w:pStyle w:val="TAL"/>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97232B">
            <w:pPr>
              <w:pStyle w:val="TAC"/>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97232B">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97232B">
            <w:pPr>
              <w:pStyle w:val="TAC"/>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97232B">
            <w:pPr>
              <w:pStyle w:val="TAC"/>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97232B">
            <w:pPr>
              <w:pStyle w:val="TAL"/>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97232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97232B">
            <w:pPr>
              <w:pStyle w:val="TAC"/>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97232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97232B">
            <w:pPr>
              <w:pStyle w:val="TAC"/>
              <w:rPr>
                <w:sz w:val="16"/>
                <w:szCs w:val="16"/>
                <w:lang w:eastAsia="zh-CN"/>
              </w:rPr>
            </w:pPr>
            <w:r>
              <w:rPr>
                <w:sz w:val="16"/>
                <w:szCs w:val="16"/>
                <w:lang w:eastAsia="zh-CN"/>
              </w:rPr>
              <w:t>17.5.0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F9612" w14:textId="77777777" w:rsidR="00F33170" w:rsidRDefault="00F33170">
      <w:r>
        <w:separator/>
      </w:r>
    </w:p>
  </w:endnote>
  <w:endnote w:type="continuationSeparator" w:id="0">
    <w:p w14:paraId="386F1AF9" w14:textId="77777777" w:rsidR="00F33170" w:rsidRDefault="00F3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003E6" w14:textId="77777777" w:rsidR="00F33170" w:rsidRDefault="00F33170">
      <w:r>
        <w:separator/>
      </w:r>
    </w:p>
  </w:footnote>
  <w:footnote w:type="continuationSeparator" w:id="0">
    <w:p w14:paraId="77516125" w14:textId="77777777" w:rsidR="00F33170" w:rsidRDefault="00F33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D87B911"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BA8">
      <w:rPr>
        <w:rFonts w:ascii="Arial" w:hAnsi="Arial" w:cs="Arial"/>
        <w:b/>
        <w:noProof/>
        <w:sz w:val="18"/>
        <w:szCs w:val="18"/>
      </w:rPr>
      <w:t>3GPP TS 29.558 V17.5.0 (2023-12)</w:t>
    </w:r>
    <w:r>
      <w:rPr>
        <w:rFonts w:ascii="Arial" w:hAnsi="Arial" w:cs="Arial"/>
        <w:b/>
        <w:sz w:val="18"/>
        <w:szCs w:val="18"/>
      </w:rPr>
      <w:fldChar w:fldCharType="end"/>
    </w:r>
  </w:p>
  <w:p w14:paraId="4FE9FD4E" w14:textId="1E964C2D"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6BA8">
      <w:rPr>
        <w:rFonts w:ascii="Arial" w:hAnsi="Arial" w:cs="Arial"/>
        <w:b/>
        <w:noProof/>
        <w:sz w:val="18"/>
        <w:szCs w:val="18"/>
      </w:rPr>
      <w:t>73</w:t>
    </w:r>
    <w:r>
      <w:rPr>
        <w:rFonts w:ascii="Arial" w:hAnsi="Arial" w:cs="Arial"/>
        <w:b/>
        <w:sz w:val="18"/>
        <w:szCs w:val="18"/>
      </w:rPr>
      <w:fldChar w:fldCharType="end"/>
    </w:r>
  </w:p>
  <w:p w14:paraId="5EA78C0D" w14:textId="055C0415"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BA8">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3D0DF-D5EA-4CC9-8E6A-161B29E8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74</Pages>
  <Words>76338</Words>
  <Characters>435133</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391</cp:revision>
  <cp:lastPrinted>2019-02-25T14:05:00Z</cp:lastPrinted>
  <dcterms:created xsi:type="dcterms:W3CDTF">2022-03-03T09:26:00Z</dcterms:created>
  <dcterms:modified xsi:type="dcterms:W3CDTF">2023-12-13T08:25:00Z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