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8F2BEFB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0318AF">
        <w:rPr>
          <w:b/>
          <w:noProof/>
          <w:sz w:val="24"/>
        </w:rPr>
        <w:t>120</w:t>
      </w:r>
      <w:r w:rsidR="000318AF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318AF">
        <w:rPr>
          <w:b/>
          <w:i/>
          <w:noProof/>
          <w:sz w:val="28"/>
        </w:rPr>
        <w:t>25</w:t>
      </w:r>
      <w:r w:rsidR="0016114B">
        <w:rPr>
          <w:b/>
          <w:i/>
          <w:noProof/>
          <w:sz w:val="28"/>
        </w:rPr>
        <w:t>0439</w:t>
      </w:r>
    </w:p>
    <w:p w14:paraId="3A7BAEE1" w14:textId="47D759A0" w:rsidR="004E3939" w:rsidRPr="00DA53A0" w:rsidRDefault="0007347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0318AF">
        <w:rPr>
          <w:sz w:val="24"/>
        </w:rPr>
        <w:t xml:space="preserve">17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 w:rsidR="000318AF">
        <w:rPr>
          <w:sz w:val="24"/>
        </w:rPr>
        <w:t>21 February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1E6E3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3474">
        <w:rPr>
          <w:rFonts w:ascii="Arial" w:hAnsi="Arial" w:cs="Arial"/>
          <w:b/>
          <w:sz w:val="22"/>
          <w:szCs w:val="22"/>
        </w:rPr>
        <w:t>R</w:t>
      </w:r>
      <w:r w:rsidR="00073474" w:rsidRPr="003243A4">
        <w:rPr>
          <w:rFonts w:ascii="Arial" w:hAnsi="Arial" w:cs="Arial"/>
          <w:b/>
          <w:sz w:val="22"/>
          <w:szCs w:val="22"/>
        </w:rPr>
        <w:t xml:space="preserve">eply </w:t>
      </w:r>
      <w:r w:rsidR="003243A4" w:rsidRPr="003243A4">
        <w:rPr>
          <w:rFonts w:ascii="Arial" w:hAnsi="Arial" w:cs="Arial"/>
          <w:b/>
          <w:sz w:val="22"/>
          <w:szCs w:val="22"/>
        </w:rPr>
        <w:t xml:space="preserve">LS on </w:t>
      </w:r>
      <w:r w:rsidR="00686FE3" w:rsidRPr="00686FE3">
        <w:rPr>
          <w:rFonts w:ascii="Arial" w:hAnsi="Arial" w:cs="Arial"/>
          <w:b/>
          <w:sz w:val="22"/>
          <w:szCs w:val="22"/>
        </w:rPr>
        <w:t>including the HPLMN ID in the PC5 discovery messages for 5G ProSe UE-to-UE relay</w:t>
      </w:r>
    </w:p>
    <w:p w14:paraId="06BA196E" w14:textId="4483B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A6239">
        <w:rPr>
          <w:rFonts w:ascii="Arial" w:hAnsi="Arial" w:cs="Arial"/>
          <w:b/>
          <w:sz w:val="22"/>
          <w:szCs w:val="22"/>
        </w:rPr>
        <w:t>Response to:</w:t>
      </w:r>
      <w:r w:rsidRPr="003A6239">
        <w:rPr>
          <w:rFonts w:ascii="Arial" w:hAnsi="Arial" w:cs="Arial"/>
          <w:b/>
          <w:bCs/>
          <w:sz w:val="22"/>
          <w:szCs w:val="22"/>
        </w:rPr>
        <w:tab/>
      </w:r>
      <w:r w:rsidR="00182777">
        <w:rPr>
          <w:rFonts w:ascii="Arial" w:hAnsi="Arial" w:cs="Arial"/>
          <w:b/>
          <w:bCs/>
          <w:sz w:val="22"/>
          <w:szCs w:val="22"/>
        </w:rPr>
        <w:t>C1-244647</w:t>
      </w:r>
    </w:p>
    <w:p w14:paraId="2C6E4D6E" w14:textId="176860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972A50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1A5147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B63" w:rsidRPr="00684B63">
        <w:rPr>
          <w:rFonts w:ascii="Arial" w:hAnsi="Arial" w:cs="Arial"/>
          <w:b/>
          <w:bCs/>
          <w:sz w:val="22"/>
          <w:szCs w:val="22"/>
        </w:rPr>
        <w:t>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606462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FE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04B4227F" w:rsidR="0029328E" w:rsidRDefault="009A7038" w:rsidP="000F6242">
      <w:r w:rsidRPr="00342828">
        <w:t xml:space="preserve">SA3 would like to thank </w:t>
      </w:r>
      <w:r w:rsidR="00686FE3">
        <w:t>CT1</w:t>
      </w:r>
      <w:r w:rsidR="00686FE3" w:rsidRPr="00342828">
        <w:t xml:space="preserve"> </w:t>
      </w:r>
      <w:r w:rsidRPr="00342828">
        <w:t xml:space="preserve">for the LS on </w:t>
      </w:r>
      <w:r w:rsidR="00686FE3" w:rsidRPr="00686FE3">
        <w:t>including the HPLMN ID in the PC5 discovery messages for 5G ProSe UE-to-UE relay</w:t>
      </w:r>
      <w:r w:rsidR="008F0AC6" w:rsidRPr="00342828">
        <w:t>.</w:t>
      </w:r>
      <w:r w:rsidR="00FF5477" w:rsidRPr="00342828">
        <w:t xml:space="preserve"> </w:t>
      </w:r>
    </w:p>
    <w:p w14:paraId="51093069" w14:textId="76ABA8D9" w:rsidR="001F7D10" w:rsidRDefault="00C134C1" w:rsidP="000F6242">
      <w:r>
        <w:t xml:space="preserve">SA3 confirms that </w:t>
      </w:r>
      <w:r w:rsidR="002175BD">
        <w:t xml:space="preserve">the same </w:t>
      </w:r>
      <w:r w:rsidR="00BF4156">
        <w:t>requirement</w:t>
      </w:r>
      <w:r w:rsidR="002175BD">
        <w:t xml:space="preserve"> can be applied </w:t>
      </w:r>
      <w:r w:rsidR="00BF4156">
        <w:t xml:space="preserve">for 5G ProSe UE-to-UE relay. </w:t>
      </w:r>
      <w:r w:rsidR="00427149">
        <w:t xml:space="preserve">In SA3 specification, it is already specified that the provisioning of discovery security materials and discovery message </w:t>
      </w:r>
      <w:r w:rsidR="00A80F76">
        <w:t xml:space="preserve">protection mechanism for 5G ProSe UE-to-UE relay are based on the </w:t>
      </w:r>
      <w:r w:rsidR="00CC0DE8">
        <w:t>mechanisms</w:t>
      </w:r>
      <w:r w:rsidR="00A80F76">
        <w:t xml:space="preserve"> for 5G ProSe UE-to-Network relay. Thus, SA3 </w:t>
      </w:r>
      <w:r w:rsidR="001F7D10">
        <w:t>believes no further updates are needed in SA3 specification.</w:t>
      </w:r>
    </w:p>
    <w:p w14:paraId="485B5A06" w14:textId="7D21F8C8" w:rsidR="005C34DC" w:rsidRDefault="00CB607B" w:rsidP="000F6242">
      <w:r>
        <w:t xml:space="preserve">However, </w:t>
      </w:r>
      <w:r w:rsidR="005E31EF">
        <w:t>SA3</w:t>
      </w:r>
      <w:r w:rsidR="00CC0DE8">
        <w:t xml:space="preserve"> </w:t>
      </w:r>
      <w:r w:rsidR="008B23E6">
        <w:t>also confirms</w:t>
      </w:r>
      <w:r w:rsidR="00937846">
        <w:t xml:space="preserve"> that </w:t>
      </w:r>
      <w:r w:rsidR="008B23E6">
        <w:t xml:space="preserve">the </w:t>
      </w:r>
      <w:r w:rsidR="00A87FDB">
        <w:t>current procedure without inclusion of HPLMN ID in plain</w:t>
      </w:r>
      <w:r w:rsidR="008B23E6">
        <w:t xml:space="preserve"> in the UE-to-UE Relay discovery messages</w:t>
      </w:r>
      <w:r w:rsidR="00A87FDB">
        <w:t xml:space="preserve"> is functional as </w:t>
      </w:r>
      <w:r w:rsidR="008B23E6">
        <w:t>it</w:t>
      </w:r>
      <w:r w:rsidR="00847541">
        <w:t xml:space="preserve"> is an enhancement feature</w:t>
      </w:r>
      <w:r w:rsidR="00C4348F">
        <w:t>.</w:t>
      </w:r>
      <w:r w:rsidR="00847541">
        <w:t xml:space="preserve"> </w:t>
      </w:r>
      <w:r w:rsidR="002D3099">
        <w:t xml:space="preserve">In this regard, </w:t>
      </w:r>
      <w:r w:rsidR="000D0DD2">
        <w:t xml:space="preserve">SA3 would like to let CT1 decide </w:t>
      </w:r>
      <w:r w:rsidR="004C2724">
        <w:t xml:space="preserve">whether </w:t>
      </w:r>
      <w:r w:rsidR="000D0DD2">
        <w:t>to update their specification.</w:t>
      </w:r>
      <w:r w:rsidR="00C4348F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58FA2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6FE3">
        <w:rPr>
          <w:rFonts w:ascii="Arial" w:hAnsi="Arial" w:cs="Arial"/>
          <w:b/>
        </w:rPr>
        <w:t xml:space="preserve">CT1 </w:t>
      </w:r>
    </w:p>
    <w:p w14:paraId="066613F7" w14:textId="5EE65E26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686FE3">
        <w:t>CT1</w:t>
      </w:r>
      <w:r w:rsidR="00686FE3" w:rsidRPr="00974738">
        <w:t xml:space="preserve"> </w:t>
      </w:r>
      <w:r w:rsidR="008F0AC6" w:rsidRPr="00974738">
        <w:t xml:space="preserve">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321878" w14:textId="77777777" w:rsidR="006A661A" w:rsidRDefault="006A661A" w:rsidP="006A661A">
      <w:r>
        <w:t>SA3#121</w:t>
      </w:r>
      <w:r>
        <w:tab/>
        <w:t>7 – 11 April 2025</w:t>
      </w:r>
      <w:r>
        <w:tab/>
      </w:r>
      <w:r>
        <w:tab/>
        <w:t>Goteborg, Sweden</w:t>
      </w:r>
    </w:p>
    <w:p w14:paraId="48E17B4D" w14:textId="77777777" w:rsidR="006A661A" w:rsidRPr="000644C6" w:rsidRDefault="006A661A" w:rsidP="006A661A">
      <w:r>
        <w:t>SA3#122</w:t>
      </w:r>
      <w:r>
        <w:tab/>
        <w:t>19 - 23 May 2025</w:t>
      </w:r>
      <w:r>
        <w:tab/>
      </w:r>
      <w:r>
        <w:tab/>
        <w:t>Fukuoka, Japan</w:t>
      </w:r>
    </w:p>
    <w:p w14:paraId="054FEDCB" w14:textId="50B3DA76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09C96" w14:textId="77777777" w:rsidR="003D74D8" w:rsidRDefault="003D74D8">
      <w:pPr>
        <w:spacing w:after="0"/>
      </w:pPr>
      <w:r>
        <w:separator/>
      </w:r>
    </w:p>
  </w:endnote>
  <w:endnote w:type="continuationSeparator" w:id="0">
    <w:p w14:paraId="39780079" w14:textId="77777777" w:rsidR="003D74D8" w:rsidRDefault="003D74D8">
      <w:pPr>
        <w:spacing w:after="0"/>
      </w:pPr>
      <w:r>
        <w:continuationSeparator/>
      </w:r>
    </w:p>
  </w:endnote>
  <w:endnote w:type="continuationNotice" w:id="1">
    <w:p w14:paraId="42C1B6FE" w14:textId="77777777" w:rsidR="003D74D8" w:rsidRDefault="003D74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7F9B3" w14:textId="77777777" w:rsidR="003D74D8" w:rsidRDefault="003D74D8">
      <w:pPr>
        <w:spacing w:after="0"/>
      </w:pPr>
      <w:r>
        <w:separator/>
      </w:r>
    </w:p>
  </w:footnote>
  <w:footnote w:type="continuationSeparator" w:id="0">
    <w:p w14:paraId="3F22EE13" w14:textId="77777777" w:rsidR="003D74D8" w:rsidRDefault="003D74D8">
      <w:pPr>
        <w:spacing w:after="0"/>
      </w:pPr>
      <w:r>
        <w:continuationSeparator/>
      </w:r>
    </w:p>
  </w:footnote>
  <w:footnote w:type="continuationNotice" w:id="1">
    <w:p w14:paraId="32B68F55" w14:textId="77777777" w:rsidR="003D74D8" w:rsidRDefault="003D74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9"/>
  </w:num>
  <w:num w:numId="9" w16cid:durableId="1819150651">
    <w:abstractNumId w:val="5"/>
  </w:num>
  <w:num w:numId="10" w16cid:durableId="783110198">
    <w:abstractNumId w:val="4"/>
  </w:num>
  <w:num w:numId="11" w16cid:durableId="1321613042">
    <w:abstractNumId w:val="8"/>
  </w:num>
  <w:num w:numId="12" w16cid:durableId="5513555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CE6"/>
    <w:rsid w:val="000105EF"/>
    <w:rsid w:val="00011CA5"/>
    <w:rsid w:val="00012C02"/>
    <w:rsid w:val="00017F23"/>
    <w:rsid w:val="00022E2C"/>
    <w:rsid w:val="000318AF"/>
    <w:rsid w:val="00056A68"/>
    <w:rsid w:val="00073474"/>
    <w:rsid w:val="00074D3C"/>
    <w:rsid w:val="000844EA"/>
    <w:rsid w:val="000A0C0F"/>
    <w:rsid w:val="000A214D"/>
    <w:rsid w:val="000B03C2"/>
    <w:rsid w:val="000B1A5D"/>
    <w:rsid w:val="000B21DF"/>
    <w:rsid w:val="000B2AB7"/>
    <w:rsid w:val="000C116A"/>
    <w:rsid w:val="000D0DD2"/>
    <w:rsid w:val="000D360E"/>
    <w:rsid w:val="000D4B50"/>
    <w:rsid w:val="000E1E70"/>
    <w:rsid w:val="000E6116"/>
    <w:rsid w:val="000F49A5"/>
    <w:rsid w:val="000F4ACD"/>
    <w:rsid w:val="000F6242"/>
    <w:rsid w:val="001006A7"/>
    <w:rsid w:val="00103FF1"/>
    <w:rsid w:val="00111579"/>
    <w:rsid w:val="001223ED"/>
    <w:rsid w:val="00125687"/>
    <w:rsid w:val="0012595E"/>
    <w:rsid w:val="00155465"/>
    <w:rsid w:val="001566F9"/>
    <w:rsid w:val="0016114B"/>
    <w:rsid w:val="0016583D"/>
    <w:rsid w:val="001658FB"/>
    <w:rsid w:val="001729EF"/>
    <w:rsid w:val="00176F9F"/>
    <w:rsid w:val="001800A5"/>
    <w:rsid w:val="00182777"/>
    <w:rsid w:val="00190D81"/>
    <w:rsid w:val="00196B59"/>
    <w:rsid w:val="001A14F2"/>
    <w:rsid w:val="001A29B2"/>
    <w:rsid w:val="001A5967"/>
    <w:rsid w:val="001A5D8F"/>
    <w:rsid w:val="001A7A4C"/>
    <w:rsid w:val="001B3A86"/>
    <w:rsid w:val="001B763F"/>
    <w:rsid w:val="001C2C94"/>
    <w:rsid w:val="001C5532"/>
    <w:rsid w:val="001D20B9"/>
    <w:rsid w:val="001D291E"/>
    <w:rsid w:val="001D31E5"/>
    <w:rsid w:val="001E2871"/>
    <w:rsid w:val="001E3879"/>
    <w:rsid w:val="001E79B3"/>
    <w:rsid w:val="001E7C71"/>
    <w:rsid w:val="001F23E8"/>
    <w:rsid w:val="001F7D10"/>
    <w:rsid w:val="001F7EFA"/>
    <w:rsid w:val="002039FA"/>
    <w:rsid w:val="00204361"/>
    <w:rsid w:val="00206AEC"/>
    <w:rsid w:val="00207C7D"/>
    <w:rsid w:val="002175BD"/>
    <w:rsid w:val="00220060"/>
    <w:rsid w:val="00226381"/>
    <w:rsid w:val="00227231"/>
    <w:rsid w:val="002473B2"/>
    <w:rsid w:val="00250C04"/>
    <w:rsid w:val="0025570F"/>
    <w:rsid w:val="00257AE5"/>
    <w:rsid w:val="00266033"/>
    <w:rsid w:val="00282D9C"/>
    <w:rsid w:val="00282FE8"/>
    <w:rsid w:val="00283EF0"/>
    <w:rsid w:val="002869FE"/>
    <w:rsid w:val="0029328E"/>
    <w:rsid w:val="002A6636"/>
    <w:rsid w:val="002B60CB"/>
    <w:rsid w:val="002B7B8B"/>
    <w:rsid w:val="002C2389"/>
    <w:rsid w:val="002C3B4C"/>
    <w:rsid w:val="002D1773"/>
    <w:rsid w:val="002D3099"/>
    <w:rsid w:val="002D794F"/>
    <w:rsid w:val="002E01C1"/>
    <w:rsid w:val="002E327F"/>
    <w:rsid w:val="002F1940"/>
    <w:rsid w:val="002F1BC4"/>
    <w:rsid w:val="00305FC2"/>
    <w:rsid w:val="003207C9"/>
    <w:rsid w:val="00322204"/>
    <w:rsid w:val="003243A4"/>
    <w:rsid w:val="00324B9D"/>
    <w:rsid w:val="00326116"/>
    <w:rsid w:val="0033086E"/>
    <w:rsid w:val="00337939"/>
    <w:rsid w:val="00342828"/>
    <w:rsid w:val="00343D15"/>
    <w:rsid w:val="003608D1"/>
    <w:rsid w:val="00366A41"/>
    <w:rsid w:val="00372BC0"/>
    <w:rsid w:val="0037478D"/>
    <w:rsid w:val="00377862"/>
    <w:rsid w:val="00380266"/>
    <w:rsid w:val="00383545"/>
    <w:rsid w:val="003A4D43"/>
    <w:rsid w:val="003A6239"/>
    <w:rsid w:val="003B0E75"/>
    <w:rsid w:val="003B615D"/>
    <w:rsid w:val="003C06D2"/>
    <w:rsid w:val="003C2E4F"/>
    <w:rsid w:val="003C759A"/>
    <w:rsid w:val="003D2127"/>
    <w:rsid w:val="003D342A"/>
    <w:rsid w:val="003D74D8"/>
    <w:rsid w:val="003F2A49"/>
    <w:rsid w:val="003F5E20"/>
    <w:rsid w:val="00405CC0"/>
    <w:rsid w:val="00422F4F"/>
    <w:rsid w:val="00427149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4170"/>
    <w:rsid w:val="004B589F"/>
    <w:rsid w:val="004B6483"/>
    <w:rsid w:val="004C2724"/>
    <w:rsid w:val="004E0977"/>
    <w:rsid w:val="004E3939"/>
    <w:rsid w:val="005009E0"/>
    <w:rsid w:val="005068A8"/>
    <w:rsid w:val="00506E5A"/>
    <w:rsid w:val="00511335"/>
    <w:rsid w:val="00526DDD"/>
    <w:rsid w:val="00530E26"/>
    <w:rsid w:val="005704BB"/>
    <w:rsid w:val="00571290"/>
    <w:rsid w:val="00587107"/>
    <w:rsid w:val="00595CE5"/>
    <w:rsid w:val="005B6433"/>
    <w:rsid w:val="005C34DC"/>
    <w:rsid w:val="005C7A63"/>
    <w:rsid w:val="005E162E"/>
    <w:rsid w:val="005E31EF"/>
    <w:rsid w:val="005E36D4"/>
    <w:rsid w:val="005F5F6E"/>
    <w:rsid w:val="006052AD"/>
    <w:rsid w:val="00620AAA"/>
    <w:rsid w:val="00623637"/>
    <w:rsid w:val="00631BFC"/>
    <w:rsid w:val="006323E4"/>
    <w:rsid w:val="00633AFE"/>
    <w:rsid w:val="006413AA"/>
    <w:rsid w:val="006456C0"/>
    <w:rsid w:val="0065145E"/>
    <w:rsid w:val="0065337B"/>
    <w:rsid w:val="00664F56"/>
    <w:rsid w:val="00681F1F"/>
    <w:rsid w:val="00684B63"/>
    <w:rsid w:val="00686FE3"/>
    <w:rsid w:val="006877EA"/>
    <w:rsid w:val="00692B18"/>
    <w:rsid w:val="0069386E"/>
    <w:rsid w:val="00696006"/>
    <w:rsid w:val="006A661A"/>
    <w:rsid w:val="006B6C3C"/>
    <w:rsid w:val="006C54C4"/>
    <w:rsid w:val="006D38DB"/>
    <w:rsid w:val="006D41EB"/>
    <w:rsid w:val="006F0BA3"/>
    <w:rsid w:val="006F0F6F"/>
    <w:rsid w:val="0071094A"/>
    <w:rsid w:val="00710BDC"/>
    <w:rsid w:val="00713E4F"/>
    <w:rsid w:val="00720FA6"/>
    <w:rsid w:val="007301E0"/>
    <w:rsid w:val="00734390"/>
    <w:rsid w:val="00734F66"/>
    <w:rsid w:val="0073766B"/>
    <w:rsid w:val="00737F3B"/>
    <w:rsid w:val="007505D7"/>
    <w:rsid w:val="0075275C"/>
    <w:rsid w:val="00791050"/>
    <w:rsid w:val="007A718F"/>
    <w:rsid w:val="007C047C"/>
    <w:rsid w:val="007C5A0D"/>
    <w:rsid w:val="007C6FD7"/>
    <w:rsid w:val="007C7DC1"/>
    <w:rsid w:val="007D23A0"/>
    <w:rsid w:val="007E0650"/>
    <w:rsid w:val="007F0EFC"/>
    <w:rsid w:val="007F4F92"/>
    <w:rsid w:val="00804075"/>
    <w:rsid w:val="0080452A"/>
    <w:rsid w:val="008112E9"/>
    <w:rsid w:val="00812654"/>
    <w:rsid w:val="00820A70"/>
    <w:rsid w:val="00830B5F"/>
    <w:rsid w:val="00847541"/>
    <w:rsid w:val="00853EFD"/>
    <w:rsid w:val="00855753"/>
    <w:rsid w:val="00863227"/>
    <w:rsid w:val="00871D76"/>
    <w:rsid w:val="008758B0"/>
    <w:rsid w:val="00886F72"/>
    <w:rsid w:val="008908BA"/>
    <w:rsid w:val="00891EC4"/>
    <w:rsid w:val="00897959"/>
    <w:rsid w:val="008A1EC3"/>
    <w:rsid w:val="008A2265"/>
    <w:rsid w:val="008A44AA"/>
    <w:rsid w:val="008B23E6"/>
    <w:rsid w:val="008D772F"/>
    <w:rsid w:val="008F0AC6"/>
    <w:rsid w:val="008F1546"/>
    <w:rsid w:val="008F6C74"/>
    <w:rsid w:val="008F725E"/>
    <w:rsid w:val="009071AE"/>
    <w:rsid w:val="00914CD1"/>
    <w:rsid w:val="00922F9C"/>
    <w:rsid w:val="00937846"/>
    <w:rsid w:val="009410B6"/>
    <w:rsid w:val="009419D9"/>
    <w:rsid w:val="009603F6"/>
    <w:rsid w:val="00963922"/>
    <w:rsid w:val="00972A50"/>
    <w:rsid w:val="00974738"/>
    <w:rsid w:val="00975BDE"/>
    <w:rsid w:val="00980090"/>
    <w:rsid w:val="00980A73"/>
    <w:rsid w:val="009858CA"/>
    <w:rsid w:val="0099119B"/>
    <w:rsid w:val="00992EBA"/>
    <w:rsid w:val="009963AC"/>
    <w:rsid w:val="0099764C"/>
    <w:rsid w:val="009A2F06"/>
    <w:rsid w:val="009A3FBB"/>
    <w:rsid w:val="009A7038"/>
    <w:rsid w:val="009C01E1"/>
    <w:rsid w:val="009D7C9B"/>
    <w:rsid w:val="009E0B14"/>
    <w:rsid w:val="009F3F94"/>
    <w:rsid w:val="009F41A9"/>
    <w:rsid w:val="00A17283"/>
    <w:rsid w:val="00A217D4"/>
    <w:rsid w:val="00A243F4"/>
    <w:rsid w:val="00A26521"/>
    <w:rsid w:val="00A278F6"/>
    <w:rsid w:val="00A309F6"/>
    <w:rsid w:val="00A41A49"/>
    <w:rsid w:val="00A44126"/>
    <w:rsid w:val="00A455B0"/>
    <w:rsid w:val="00A51720"/>
    <w:rsid w:val="00A57D88"/>
    <w:rsid w:val="00A60522"/>
    <w:rsid w:val="00A70448"/>
    <w:rsid w:val="00A75633"/>
    <w:rsid w:val="00A7626B"/>
    <w:rsid w:val="00A80D92"/>
    <w:rsid w:val="00A80F76"/>
    <w:rsid w:val="00A870C9"/>
    <w:rsid w:val="00A87FDB"/>
    <w:rsid w:val="00A90597"/>
    <w:rsid w:val="00A975D3"/>
    <w:rsid w:val="00AA160E"/>
    <w:rsid w:val="00AA2EC9"/>
    <w:rsid w:val="00AA37DF"/>
    <w:rsid w:val="00AA4FF3"/>
    <w:rsid w:val="00AC4083"/>
    <w:rsid w:val="00AC756F"/>
    <w:rsid w:val="00AE0170"/>
    <w:rsid w:val="00AE1B3E"/>
    <w:rsid w:val="00AF4345"/>
    <w:rsid w:val="00AF5CAD"/>
    <w:rsid w:val="00AF689F"/>
    <w:rsid w:val="00B03F84"/>
    <w:rsid w:val="00B2667D"/>
    <w:rsid w:val="00B27B7A"/>
    <w:rsid w:val="00B30DC6"/>
    <w:rsid w:val="00B35644"/>
    <w:rsid w:val="00B6163E"/>
    <w:rsid w:val="00B64A17"/>
    <w:rsid w:val="00B70167"/>
    <w:rsid w:val="00B97703"/>
    <w:rsid w:val="00BA3B50"/>
    <w:rsid w:val="00BA3D66"/>
    <w:rsid w:val="00BB51AC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BF4156"/>
    <w:rsid w:val="00C01A0D"/>
    <w:rsid w:val="00C04BFC"/>
    <w:rsid w:val="00C071BC"/>
    <w:rsid w:val="00C11377"/>
    <w:rsid w:val="00C134C1"/>
    <w:rsid w:val="00C17229"/>
    <w:rsid w:val="00C17879"/>
    <w:rsid w:val="00C21E50"/>
    <w:rsid w:val="00C22589"/>
    <w:rsid w:val="00C33094"/>
    <w:rsid w:val="00C4348F"/>
    <w:rsid w:val="00C50D95"/>
    <w:rsid w:val="00C623D5"/>
    <w:rsid w:val="00C664B6"/>
    <w:rsid w:val="00C80BE4"/>
    <w:rsid w:val="00C94656"/>
    <w:rsid w:val="00C9632D"/>
    <w:rsid w:val="00CA2F81"/>
    <w:rsid w:val="00CB2B16"/>
    <w:rsid w:val="00CB379B"/>
    <w:rsid w:val="00CB5FE2"/>
    <w:rsid w:val="00CB607B"/>
    <w:rsid w:val="00CC03D5"/>
    <w:rsid w:val="00CC0DE8"/>
    <w:rsid w:val="00CC6919"/>
    <w:rsid w:val="00CE1A77"/>
    <w:rsid w:val="00CF3BE9"/>
    <w:rsid w:val="00CF6087"/>
    <w:rsid w:val="00D14BB6"/>
    <w:rsid w:val="00D15A50"/>
    <w:rsid w:val="00D17C42"/>
    <w:rsid w:val="00D304AD"/>
    <w:rsid w:val="00D33624"/>
    <w:rsid w:val="00D37DD9"/>
    <w:rsid w:val="00D40185"/>
    <w:rsid w:val="00D41BBE"/>
    <w:rsid w:val="00D520A1"/>
    <w:rsid w:val="00D53789"/>
    <w:rsid w:val="00D568B2"/>
    <w:rsid w:val="00D60D42"/>
    <w:rsid w:val="00D64CC4"/>
    <w:rsid w:val="00D650E2"/>
    <w:rsid w:val="00D746A8"/>
    <w:rsid w:val="00D9495B"/>
    <w:rsid w:val="00D97914"/>
    <w:rsid w:val="00DB1E79"/>
    <w:rsid w:val="00DB64D7"/>
    <w:rsid w:val="00DC167B"/>
    <w:rsid w:val="00DD13C9"/>
    <w:rsid w:val="00DD65E3"/>
    <w:rsid w:val="00DD7EFF"/>
    <w:rsid w:val="00DE0FD3"/>
    <w:rsid w:val="00DE676C"/>
    <w:rsid w:val="00E003DF"/>
    <w:rsid w:val="00E01A45"/>
    <w:rsid w:val="00E15FBA"/>
    <w:rsid w:val="00E21963"/>
    <w:rsid w:val="00E2241D"/>
    <w:rsid w:val="00E32186"/>
    <w:rsid w:val="00E351D9"/>
    <w:rsid w:val="00E44527"/>
    <w:rsid w:val="00E5216C"/>
    <w:rsid w:val="00E54A8C"/>
    <w:rsid w:val="00E57FC6"/>
    <w:rsid w:val="00E6064F"/>
    <w:rsid w:val="00E636C8"/>
    <w:rsid w:val="00E7105B"/>
    <w:rsid w:val="00E8344B"/>
    <w:rsid w:val="00E92B23"/>
    <w:rsid w:val="00EB3A66"/>
    <w:rsid w:val="00ED3726"/>
    <w:rsid w:val="00EF43FD"/>
    <w:rsid w:val="00F066F0"/>
    <w:rsid w:val="00F0715A"/>
    <w:rsid w:val="00F25496"/>
    <w:rsid w:val="00F301C3"/>
    <w:rsid w:val="00F31219"/>
    <w:rsid w:val="00F315C5"/>
    <w:rsid w:val="00F33C82"/>
    <w:rsid w:val="00F429F3"/>
    <w:rsid w:val="00F511B3"/>
    <w:rsid w:val="00F5185B"/>
    <w:rsid w:val="00F534F0"/>
    <w:rsid w:val="00F538C8"/>
    <w:rsid w:val="00F663E6"/>
    <w:rsid w:val="00F667CF"/>
    <w:rsid w:val="00F75F78"/>
    <w:rsid w:val="00F803BE"/>
    <w:rsid w:val="00F81438"/>
    <w:rsid w:val="00F81BA1"/>
    <w:rsid w:val="00FA1111"/>
    <w:rsid w:val="00FB2E7B"/>
    <w:rsid w:val="00FB330F"/>
    <w:rsid w:val="00FB753E"/>
    <w:rsid w:val="00FB7873"/>
    <w:rsid w:val="00FC5C8F"/>
    <w:rsid w:val="00FC78E6"/>
    <w:rsid w:val="00FD1766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234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2025-02-07T22:26:00Z</dcterms:created>
  <dcterms:modified xsi:type="dcterms:W3CDTF">2025-02-07T22:26:00Z</dcterms:modified>
</cp:coreProperties>
</file>