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FBBA8C" w14:textId="18101E92" w:rsidR="005454D6" w:rsidRDefault="005454D6" w:rsidP="005454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#68</w:t>
      </w:r>
      <w:r>
        <w:rPr>
          <w:b/>
          <w:noProof/>
          <w:sz w:val="24"/>
        </w:rPr>
        <w:tab/>
      </w:r>
      <w:r w:rsidR="00645459" w:rsidRPr="00645459">
        <w:rPr>
          <w:b/>
          <w:bCs/>
          <w:noProof/>
          <w:sz w:val="24"/>
        </w:rPr>
        <w:t>S6-253193</w:t>
      </w:r>
    </w:p>
    <w:p w14:paraId="2D305491" w14:textId="77777777" w:rsidR="005454D6" w:rsidRDefault="005454D6" w:rsidP="005454D6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8F3348">
        <w:rPr>
          <w:b/>
          <w:noProof/>
          <w:sz w:val="24"/>
        </w:rPr>
        <w:t>Gothenburg, Sweden</w:t>
      </w:r>
      <w:r w:rsidRPr="005B12BF">
        <w:rPr>
          <w:b/>
          <w:noProof/>
          <w:sz w:val="24"/>
        </w:rPr>
        <w:t xml:space="preserve"> </w:t>
      </w:r>
      <w:r w:rsidRPr="00C823C3">
        <w:rPr>
          <w:b/>
          <w:noProof/>
          <w:sz w:val="24"/>
        </w:rPr>
        <w:t>25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– 29</w:t>
      </w:r>
      <w:r w:rsidRPr="00C823C3">
        <w:rPr>
          <w:b/>
          <w:noProof/>
          <w:sz w:val="24"/>
          <w:vertAlign w:val="superscript"/>
        </w:rPr>
        <w:t>th</w:t>
      </w:r>
      <w:r w:rsidRPr="00C823C3">
        <w:rPr>
          <w:b/>
          <w:noProof/>
          <w:sz w:val="24"/>
        </w:rPr>
        <w:t xml:space="preserve"> August 2025</w:t>
      </w:r>
      <w:r>
        <w:rPr>
          <w:b/>
          <w:noProof/>
          <w:sz w:val="24"/>
        </w:rPr>
        <w:tab/>
        <w:t>(revision of S6-253xxx)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28C5EB1D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EF0F5A">
        <w:rPr>
          <w:rFonts w:ascii="Arial" w:hAnsi="Arial" w:cs="Arial"/>
          <w:b/>
          <w:bCs/>
        </w:rPr>
        <w:t>Nokia</w:t>
      </w:r>
    </w:p>
    <w:p w14:paraId="7A651A91" w14:textId="53D63A9A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031A1">
        <w:rPr>
          <w:rFonts w:ascii="Arial" w:hAnsi="Arial" w:cs="Arial"/>
          <w:b/>
          <w:bCs/>
        </w:rPr>
        <w:t xml:space="preserve">Skeleton for </w:t>
      </w:r>
      <w:r w:rsidR="000031A1" w:rsidRPr="000031A1">
        <w:rPr>
          <w:rFonts w:ascii="Arial" w:hAnsi="Arial" w:cs="Arial"/>
          <w:b/>
          <w:bCs/>
        </w:rPr>
        <w:t>draft TR 23.700-43</w:t>
      </w:r>
    </w:p>
    <w:p w14:paraId="13B93593" w14:textId="682D2255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EE0327" w:rsidRPr="00EE0327">
        <w:rPr>
          <w:rFonts w:ascii="Arial" w:hAnsi="Arial" w:cs="Arial"/>
          <w:b/>
          <w:bCs/>
        </w:rPr>
        <w:t>23.700-43</w:t>
      </w:r>
    </w:p>
    <w:p w14:paraId="4348F67C" w14:textId="7407D4CD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0031A1">
        <w:rPr>
          <w:rFonts w:ascii="Arial" w:hAnsi="Arial" w:cs="Arial"/>
          <w:b/>
          <w:bCs/>
        </w:rPr>
        <w:t>9</w:t>
      </w:r>
      <w:r w:rsidRPr="00C524DD">
        <w:rPr>
          <w:rFonts w:ascii="Arial" w:hAnsi="Arial" w:cs="Arial"/>
          <w:b/>
          <w:bCs/>
        </w:rPr>
        <w:t>.</w:t>
      </w:r>
      <w:r w:rsidR="000031A1">
        <w:rPr>
          <w:rFonts w:ascii="Arial" w:hAnsi="Arial" w:cs="Arial"/>
          <w:b/>
          <w:bCs/>
        </w:rPr>
        <w:t>11</w:t>
      </w:r>
    </w:p>
    <w:p w14:paraId="6124C1B8" w14:textId="77777777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14:paraId="5A28A568" w14:textId="6ED09CD9" w:rsidR="00F545AC" w:rsidRPr="00C524DD" w:rsidRDefault="00F545AC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645459">
        <w:rPr>
          <w:rFonts w:ascii="Arial" w:hAnsi="Arial" w:cs="Arial"/>
          <w:b/>
          <w:bCs/>
        </w:rPr>
        <w:t>Niranth Amogh (</w:t>
      </w:r>
      <w:r w:rsidR="00853A05" w:rsidRPr="00853A05">
        <w:rPr>
          <w:rFonts w:ascii="Arial" w:hAnsi="Arial" w:cs="Arial"/>
          <w:b/>
          <w:bCs/>
        </w:rPr>
        <w:t>niranth.amogh@nokia.com</w:t>
      </w:r>
      <w:r w:rsidR="00853A05">
        <w:rPr>
          <w:rFonts w:ascii="Arial" w:hAnsi="Arial" w:cs="Arial"/>
          <w:b/>
          <w:bCs/>
        </w:rPr>
        <w:t>)</w:t>
      </w:r>
    </w:p>
    <w:p w14:paraId="645E6065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13A4E5D3" w14:textId="77777777" w:rsidR="001E41F3" w:rsidRPr="00215ABA" w:rsidRDefault="00CD2478" w:rsidP="00CD2478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215ABA">
        <w:rPr>
          <w:b/>
          <w:noProof/>
        </w:rPr>
        <w:t>. Introduction</w:t>
      </w:r>
    </w:p>
    <w:p w14:paraId="38118F0B" w14:textId="495C1DBB" w:rsidR="00CD2478" w:rsidRPr="00215ABA" w:rsidRDefault="00B15334" w:rsidP="00CD2478">
      <w:pPr>
        <w:rPr>
          <w:noProof/>
        </w:rPr>
      </w:pPr>
      <w:r>
        <w:rPr>
          <w:noProof/>
        </w:rPr>
        <w:t xml:space="preserve">This </w:t>
      </w:r>
      <w:r w:rsidR="003D761A">
        <w:rPr>
          <w:noProof/>
        </w:rPr>
        <w:t>contributions</w:t>
      </w:r>
      <w:r>
        <w:rPr>
          <w:noProof/>
        </w:rPr>
        <w:t xml:space="preserve"> </w:t>
      </w:r>
      <w:r w:rsidR="003D761A">
        <w:rPr>
          <w:noProof/>
        </w:rPr>
        <w:t>proposes</w:t>
      </w:r>
      <w:r>
        <w:rPr>
          <w:noProof/>
        </w:rPr>
        <w:t xml:space="preserve"> skeleton</w:t>
      </w:r>
      <w:r w:rsidR="003D761A">
        <w:rPr>
          <w:noProof/>
        </w:rPr>
        <w:t xml:space="preserve"> for TR 23.700-43</w:t>
      </w:r>
      <w:r>
        <w:rPr>
          <w:noProof/>
        </w:rPr>
        <w:t>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3E13E46A" w:rsidR="00CD2478" w:rsidRPr="008A5E86" w:rsidRDefault="003D761A" w:rsidP="00CD2478">
      <w:pPr>
        <w:rPr>
          <w:noProof/>
          <w:lang w:val="en-US"/>
        </w:rPr>
      </w:pPr>
      <w:r>
        <w:rPr>
          <w:noProof/>
          <w:lang w:val="en-US"/>
        </w:rPr>
        <w:t>The skeleton for the TR outlines a template to be used during the study</w:t>
      </w:r>
      <w:r w:rsidR="00B15334">
        <w:rPr>
          <w:noProof/>
          <w:lang w:val="en-US"/>
        </w:rPr>
        <w:t>.</w:t>
      </w:r>
    </w:p>
    <w:p w14:paraId="1AD024AF" w14:textId="15E45113" w:rsidR="00CD2478" w:rsidRPr="00215ABA" w:rsidRDefault="00CD2478" w:rsidP="00CD2478">
      <w:pPr>
        <w:pStyle w:val="CRCoverPage"/>
        <w:rPr>
          <w:b/>
          <w:noProof/>
        </w:rPr>
      </w:pPr>
      <w:r w:rsidRPr="00215ABA">
        <w:rPr>
          <w:b/>
          <w:noProof/>
        </w:rPr>
        <w:t>3. Proposal</w:t>
      </w:r>
    </w:p>
    <w:p w14:paraId="3E1BFF07" w14:textId="73E54CE6"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</w:t>
      </w:r>
      <w:r w:rsidR="00B15334">
        <w:rPr>
          <w:noProof/>
          <w:lang w:val="en-US"/>
        </w:rPr>
        <w:t>attached</w:t>
      </w:r>
      <w:r w:rsidRPr="00D658A3">
        <w:rPr>
          <w:noProof/>
          <w:lang w:val="en-US"/>
        </w:rPr>
        <w:t xml:space="preserve"> </w:t>
      </w:r>
      <w:r w:rsidR="003D761A">
        <w:rPr>
          <w:noProof/>
          <w:lang w:val="en-US"/>
        </w:rPr>
        <w:t>skeleton</w:t>
      </w:r>
      <w:r w:rsidRPr="00D658A3">
        <w:rPr>
          <w:noProof/>
          <w:lang w:val="en-US"/>
        </w:rPr>
        <w:t xml:space="preserve"> </w:t>
      </w:r>
      <w:r w:rsidR="003D761A">
        <w:rPr>
          <w:noProof/>
          <w:lang w:val="en-US"/>
        </w:rPr>
        <w:t>for</w:t>
      </w:r>
      <w:r w:rsidRPr="00D658A3">
        <w:rPr>
          <w:noProof/>
          <w:lang w:val="en-US"/>
        </w:rPr>
        <w:t xml:space="preserve"> 3GPP TR </w:t>
      </w:r>
      <w:r w:rsidR="00B15334">
        <w:rPr>
          <w:noProof/>
          <w:lang w:val="en-US"/>
        </w:rPr>
        <w:t>23.</w:t>
      </w:r>
      <w:r w:rsidR="003D761A">
        <w:rPr>
          <w:noProof/>
          <w:lang w:val="en-US"/>
        </w:rPr>
        <w:t>700</w:t>
      </w:r>
      <w:r w:rsidR="00B15334">
        <w:rPr>
          <w:noProof/>
          <w:lang w:val="en-US"/>
        </w:rPr>
        <w:t>-</w:t>
      </w:r>
      <w:r w:rsidR="003D761A">
        <w:rPr>
          <w:noProof/>
          <w:lang w:val="en-US"/>
        </w:rPr>
        <w:t>43</w:t>
      </w:r>
      <w:r w:rsidR="008A5E86">
        <w:rPr>
          <w:noProof/>
          <w:lang w:val="en-US"/>
        </w:rPr>
        <w:t>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sectPr w:rsidR="00CD2478" w:rsidRPr="008A5E86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984F5" w14:textId="77777777" w:rsidR="0061365F" w:rsidRDefault="0061365F">
      <w:r>
        <w:separator/>
      </w:r>
    </w:p>
  </w:endnote>
  <w:endnote w:type="continuationSeparator" w:id="0">
    <w:p w14:paraId="0BA5A4B8" w14:textId="77777777" w:rsidR="0061365F" w:rsidRDefault="00613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8CC8BD" w14:textId="77777777" w:rsidR="0061365F" w:rsidRDefault="0061365F">
      <w:r>
        <w:separator/>
      </w:r>
    </w:p>
  </w:footnote>
  <w:footnote w:type="continuationSeparator" w:id="0">
    <w:p w14:paraId="6DC0A9E0" w14:textId="77777777" w:rsidR="0061365F" w:rsidRDefault="006136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356564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31A1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D5CCA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1BD4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71B9"/>
    <w:rsid w:val="00332BBF"/>
    <w:rsid w:val="00347CAD"/>
    <w:rsid w:val="0035086D"/>
    <w:rsid w:val="00370766"/>
    <w:rsid w:val="003765CD"/>
    <w:rsid w:val="003A32CB"/>
    <w:rsid w:val="003B4475"/>
    <w:rsid w:val="003C08DA"/>
    <w:rsid w:val="003D761A"/>
    <w:rsid w:val="003E29EF"/>
    <w:rsid w:val="003F00E8"/>
    <w:rsid w:val="00400063"/>
    <w:rsid w:val="00406BBF"/>
    <w:rsid w:val="004103EB"/>
    <w:rsid w:val="004120CD"/>
    <w:rsid w:val="00417430"/>
    <w:rsid w:val="00424B44"/>
    <w:rsid w:val="00425A80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E6072"/>
    <w:rsid w:val="0050780D"/>
    <w:rsid w:val="00521039"/>
    <w:rsid w:val="00521FBF"/>
    <w:rsid w:val="00525DE5"/>
    <w:rsid w:val="0052615C"/>
    <w:rsid w:val="005454D6"/>
    <w:rsid w:val="00563079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DC4"/>
    <w:rsid w:val="00603517"/>
    <w:rsid w:val="00607CA1"/>
    <w:rsid w:val="0061365F"/>
    <w:rsid w:val="006413AA"/>
    <w:rsid w:val="00642835"/>
    <w:rsid w:val="0064455C"/>
    <w:rsid w:val="00645459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17196"/>
    <w:rsid w:val="00722FA4"/>
    <w:rsid w:val="00726946"/>
    <w:rsid w:val="00732381"/>
    <w:rsid w:val="0073780F"/>
    <w:rsid w:val="007479F4"/>
    <w:rsid w:val="00770A9F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7868"/>
    <w:rsid w:val="00837283"/>
    <w:rsid w:val="00843C3D"/>
    <w:rsid w:val="00847D51"/>
    <w:rsid w:val="00853A05"/>
    <w:rsid w:val="0085467E"/>
    <w:rsid w:val="00856B98"/>
    <w:rsid w:val="00870EE7"/>
    <w:rsid w:val="00873B74"/>
    <w:rsid w:val="00881AEE"/>
    <w:rsid w:val="00895313"/>
    <w:rsid w:val="00895C76"/>
    <w:rsid w:val="008A0451"/>
    <w:rsid w:val="008A5E86"/>
    <w:rsid w:val="008B1118"/>
    <w:rsid w:val="008B3DB0"/>
    <w:rsid w:val="008B6B24"/>
    <w:rsid w:val="008C107A"/>
    <w:rsid w:val="008C1E65"/>
    <w:rsid w:val="008D40C7"/>
    <w:rsid w:val="008E448A"/>
    <w:rsid w:val="008F3348"/>
    <w:rsid w:val="008F33A2"/>
    <w:rsid w:val="008F647C"/>
    <w:rsid w:val="008F686C"/>
    <w:rsid w:val="009012A3"/>
    <w:rsid w:val="0091204C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7FF6"/>
    <w:rsid w:val="00A200DC"/>
    <w:rsid w:val="00A33D66"/>
    <w:rsid w:val="00A3669C"/>
    <w:rsid w:val="00A47E70"/>
    <w:rsid w:val="00A526CC"/>
    <w:rsid w:val="00A6298D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334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265B"/>
    <w:rsid w:val="00D83BF8"/>
    <w:rsid w:val="00DA4A78"/>
    <w:rsid w:val="00DA75EC"/>
    <w:rsid w:val="00DC492A"/>
    <w:rsid w:val="00DD30F3"/>
    <w:rsid w:val="00DE7885"/>
    <w:rsid w:val="00DF0197"/>
    <w:rsid w:val="00E0036A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327"/>
    <w:rsid w:val="00EE7D7C"/>
    <w:rsid w:val="00EF0F5A"/>
    <w:rsid w:val="00EF2CB8"/>
    <w:rsid w:val="00EF366B"/>
    <w:rsid w:val="00F06166"/>
    <w:rsid w:val="00F10DFC"/>
    <w:rsid w:val="00F171D1"/>
    <w:rsid w:val="00F20362"/>
    <w:rsid w:val="00F25D98"/>
    <w:rsid w:val="00F27894"/>
    <w:rsid w:val="00F300FB"/>
    <w:rsid w:val="00F5389E"/>
    <w:rsid w:val="00F545AC"/>
    <w:rsid w:val="00F56BA7"/>
    <w:rsid w:val="00F610C3"/>
    <w:rsid w:val="00F65CCD"/>
    <w:rsid w:val="00F66359"/>
    <w:rsid w:val="00F765C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04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1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mog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147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Author</cp:lastModifiedBy>
  <cp:revision>25</cp:revision>
  <cp:lastPrinted>1899-12-31T23:00:00Z</cp:lastPrinted>
  <dcterms:created xsi:type="dcterms:W3CDTF">2023-05-09T09:18:00Z</dcterms:created>
  <dcterms:modified xsi:type="dcterms:W3CDTF">2025-08-18T10:15:00Z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