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092E1A6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02</w:t>
      </w:r>
      <w:r w:rsidR="00725289">
        <w:rPr>
          <w:rFonts w:cs="Arial"/>
          <w:bCs/>
          <w:noProof w:val="0"/>
          <w:sz w:val="22"/>
          <w:szCs w:val="22"/>
        </w:rPr>
        <w:t>83</w:t>
      </w:r>
      <w:bookmarkEnd w:id="3"/>
    </w:p>
    <w:p w14:paraId="142E2F21" w14:textId="17DA8BFC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proofErr w:type="spellStart"/>
      <w:r>
        <w:rPr>
          <w:noProof w:val="0"/>
          <w:sz w:val="22"/>
          <w:szCs w:val="22"/>
        </w:rPr>
        <w:t>Febuary</w:t>
      </w:r>
      <w:proofErr w:type="spellEnd"/>
      <w:r>
        <w:rPr>
          <w:noProof w:val="0"/>
          <w:sz w:val="22"/>
          <w:szCs w:val="22"/>
        </w:rPr>
        <w:t xml:space="preserve">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proofErr w:type="spellStart"/>
      <w:r>
        <w:rPr>
          <w:noProof w:val="0"/>
          <w:sz w:val="22"/>
          <w:szCs w:val="22"/>
        </w:rPr>
        <w:t>Febuary</w:t>
      </w:r>
      <w:proofErr w:type="spellEnd"/>
      <w:r>
        <w:rPr>
          <w:noProof w:val="0"/>
          <w:sz w:val="22"/>
          <w:szCs w:val="22"/>
        </w:rPr>
        <w:t xml:space="preserve"> 22</w:t>
      </w:r>
      <w:r w:rsidRPr="001D7AAC">
        <w:rPr>
          <w:noProof w:val="0"/>
          <w:sz w:val="22"/>
          <w:szCs w:val="22"/>
          <w:vertAlign w:val="superscript"/>
        </w:rPr>
        <w:t>nd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8B886D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Support of Roaming UEs</w:t>
      </w:r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42439A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SA2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</w:t>
      </w:r>
      <w:proofErr w:type="gramStart"/>
      <w:r w:rsidRPr="001B1927">
        <w:t>i.e.</w:t>
      </w:r>
      <w:proofErr w:type="gramEnd"/>
      <w:r w:rsidRPr="001B1927">
        <w:t xml:space="preserve">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2E8B4B20" w14:textId="2D695F7A" w:rsidR="000F6033" w:rsidRPr="001B1927" w:rsidRDefault="00EE2C8D" w:rsidP="001C22E3">
      <w:r>
        <w:t xml:space="preserve">SA6 would like to invite SA2 to comment </w:t>
      </w:r>
      <w:r w:rsidR="00906CEC">
        <w:t>on</w:t>
      </w:r>
      <w:r>
        <w:t xml:space="preserve"> whether existing features of the 5G System can be used</w:t>
      </w:r>
      <w:r w:rsidR="001C22E3">
        <w:t xml:space="preserve"> or enhanced</w:t>
      </w:r>
      <w:r>
        <w:t xml:space="preserve"> to allow the EEC to discover and contact an ECS in the VPLMN.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9B89824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53C53" w:rsidRPr="00E7538F">
        <w:rPr>
          <w:rFonts w:ascii="Arial" w:hAnsi="Arial" w:cs="Arial"/>
          <w:b/>
        </w:rPr>
        <w:t>CT1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2C8D6F52" w:rsidR="00B97703" w:rsidRDefault="00D53C53" w:rsidP="00AB3D88">
      <w:pPr>
        <w:rPr>
          <w:rFonts w:ascii="Arial" w:hAnsi="Arial" w:cs="Arial"/>
        </w:rPr>
      </w:pPr>
      <w:r w:rsidRPr="00E7538F">
        <w:t>SA6</w:t>
      </w:r>
      <w:r w:rsidR="001C22E3">
        <w:t xml:space="preserve"> asks SA2 to consider the above information and</w:t>
      </w:r>
      <w:r w:rsidRPr="00E7538F">
        <w:t xml:space="preserve"> invites</w:t>
      </w:r>
      <w:r w:rsidR="001C22E3">
        <w:t xml:space="preserve"> SA2 </w:t>
      </w:r>
      <w:r w:rsidRPr="00E7538F">
        <w:t xml:space="preserve">to </w:t>
      </w:r>
      <w:r w:rsidR="003C2FBF" w:rsidRPr="00E7538F">
        <w:t>provide comments on</w:t>
      </w:r>
      <w:r w:rsidRPr="00E7538F">
        <w:t xml:space="preserve"> </w:t>
      </w:r>
      <w:r w:rsidR="00E15DCC" w:rsidRPr="00E15DCC">
        <w:rPr>
          <w:lang w:val="en-US"/>
        </w:rPr>
        <w:t>whether existing features of the 5G System can be used or enhanced to allow the EEC to discover and contact an ECS in the VPLMN</w:t>
      </w:r>
      <w:r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4245C2E7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9C876" w14:textId="77777777" w:rsidR="008206BA" w:rsidRDefault="008206BA">
      <w:pPr>
        <w:spacing w:after="0"/>
      </w:pPr>
      <w:r>
        <w:separator/>
      </w:r>
    </w:p>
  </w:endnote>
  <w:endnote w:type="continuationSeparator" w:id="0">
    <w:p w14:paraId="7FF79527" w14:textId="77777777" w:rsidR="008206BA" w:rsidRDefault="008206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B8F44" w14:textId="77777777" w:rsidR="008206BA" w:rsidRDefault="008206BA">
      <w:pPr>
        <w:spacing w:after="0"/>
      </w:pPr>
      <w:r>
        <w:separator/>
      </w:r>
    </w:p>
  </w:footnote>
  <w:footnote w:type="continuationSeparator" w:id="0">
    <w:p w14:paraId="55BD0FBE" w14:textId="77777777" w:rsidR="008206BA" w:rsidRDefault="008206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EF5"/>
    <w:rsid w:val="000F6033"/>
    <w:rsid w:val="000F6242"/>
    <w:rsid w:val="00136BBF"/>
    <w:rsid w:val="001B1927"/>
    <w:rsid w:val="001C22E3"/>
    <w:rsid w:val="001D7AAC"/>
    <w:rsid w:val="00207DDE"/>
    <w:rsid w:val="002F1940"/>
    <w:rsid w:val="00383545"/>
    <w:rsid w:val="003B7723"/>
    <w:rsid w:val="003C2FBF"/>
    <w:rsid w:val="003D597C"/>
    <w:rsid w:val="003E2F65"/>
    <w:rsid w:val="00433500"/>
    <w:rsid w:val="00433F71"/>
    <w:rsid w:val="00440D43"/>
    <w:rsid w:val="004936F2"/>
    <w:rsid w:val="004E3939"/>
    <w:rsid w:val="00590F2B"/>
    <w:rsid w:val="005D20CF"/>
    <w:rsid w:val="005E6D6D"/>
    <w:rsid w:val="00694966"/>
    <w:rsid w:val="00725289"/>
    <w:rsid w:val="00793AE3"/>
    <w:rsid w:val="007F4F92"/>
    <w:rsid w:val="008206BA"/>
    <w:rsid w:val="008235B9"/>
    <w:rsid w:val="008674D7"/>
    <w:rsid w:val="008D772F"/>
    <w:rsid w:val="00906CEC"/>
    <w:rsid w:val="009108B3"/>
    <w:rsid w:val="009868EE"/>
    <w:rsid w:val="0099764C"/>
    <w:rsid w:val="009B2D1D"/>
    <w:rsid w:val="009E75D2"/>
    <w:rsid w:val="00A45885"/>
    <w:rsid w:val="00A738BC"/>
    <w:rsid w:val="00AB3D88"/>
    <w:rsid w:val="00AE76AB"/>
    <w:rsid w:val="00B52AA9"/>
    <w:rsid w:val="00B97703"/>
    <w:rsid w:val="00BE5E77"/>
    <w:rsid w:val="00C62D51"/>
    <w:rsid w:val="00C84114"/>
    <w:rsid w:val="00CF6087"/>
    <w:rsid w:val="00D27FE5"/>
    <w:rsid w:val="00D42BA9"/>
    <w:rsid w:val="00D53C53"/>
    <w:rsid w:val="00DC7DFA"/>
    <w:rsid w:val="00DD6E73"/>
    <w:rsid w:val="00E15DCC"/>
    <w:rsid w:val="00E65948"/>
    <w:rsid w:val="00E7538F"/>
    <w:rsid w:val="00EE2C8D"/>
    <w:rsid w:val="00E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204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Monrad-4</cp:lastModifiedBy>
  <cp:revision>2</cp:revision>
  <cp:lastPrinted>2002-04-23T07:10:00Z</cp:lastPrinted>
  <dcterms:created xsi:type="dcterms:W3CDTF">2022-02-18T21:45:00Z</dcterms:created>
  <dcterms:modified xsi:type="dcterms:W3CDTF">2022-02-18T21:45:00Z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