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62571CBF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</w:t>
      </w:r>
      <w:r w:rsidR="00510B4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510B44">
        <w:rPr>
          <w:b/>
          <w:noProof/>
          <w:sz w:val="24"/>
        </w:rPr>
        <w:t>1</w:t>
      </w:r>
      <w:r>
        <w:rPr>
          <w:b/>
          <w:noProof/>
          <w:sz w:val="24"/>
        </w:rPr>
        <w:t>xxxx</w:t>
      </w:r>
    </w:p>
    <w:p w14:paraId="75406C71" w14:textId="5A78092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510B44"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510B44"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10B44"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 w:rsidR="00510B44">
        <w:rPr>
          <w:b/>
          <w:noProof/>
          <w:sz w:val="22"/>
          <w:szCs w:val="22"/>
        </w:rPr>
        <w:t>1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14E94">
        <w:rPr>
          <w:b/>
          <w:noProof/>
          <w:sz w:val="24"/>
        </w:rPr>
        <w:t>21</w:t>
      </w:r>
      <w:bookmarkStart w:id="0" w:name="_GoBack"/>
      <w:bookmarkEnd w:id="0"/>
      <w:r w:rsidR="002F52C8">
        <w:rPr>
          <w:b/>
          <w:noProof/>
          <w:sz w:val="24"/>
        </w:rPr>
        <w:t>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7777777" w:rsidR="001E41F3" w:rsidRPr="00410371" w:rsidRDefault="007C1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7777777" w:rsidR="001E41F3" w:rsidRPr="00410371" w:rsidRDefault="007C19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7C19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777777" w:rsidR="001E41F3" w:rsidRPr="00410371" w:rsidRDefault="007C1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7777777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158E3" w14:textId="77777777" w:rsidR="007C193B" w:rsidRDefault="007C193B">
      <w:r>
        <w:separator/>
      </w:r>
    </w:p>
  </w:endnote>
  <w:endnote w:type="continuationSeparator" w:id="0">
    <w:p w14:paraId="614535B7" w14:textId="77777777" w:rsidR="007C193B" w:rsidRDefault="007C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F329C" w14:textId="77777777" w:rsidR="007C193B" w:rsidRDefault="007C193B">
      <w:r>
        <w:separator/>
      </w:r>
    </w:p>
  </w:footnote>
  <w:footnote w:type="continuationSeparator" w:id="0">
    <w:p w14:paraId="6C29A82A" w14:textId="77777777" w:rsidR="007C193B" w:rsidRDefault="007C1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A16F9"/>
    <w:rsid w:val="002B5741"/>
    <w:rsid w:val="002E55F3"/>
    <w:rsid w:val="002F52C8"/>
    <w:rsid w:val="00305409"/>
    <w:rsid w:val="003609EF"/>
    <w:rsid w:val="0036231A"/>
    <w:rsid w:val="00374DD4"/>
    <w:rsid w:val="003E1A36"/>
    <w:rsid w:val="00410371"/>
    <w:rsid w:val="00414E94"/>
    <w:rsid w:val="004242F1"/>
    <w:rsid w:val="00484FED"/>
    <w:rsid w:val="004B75B7"/>
    <w:rsid w:val="00510B44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6F2DA5"/>
    <w:rsid w:val="00792342"/>
    <w:rsid w:val="007977A8"/>
    <w:rsid w:val="007B2BF6"/>
    <w:rsid w:val="007B512A"/>
    <w:rsid w:val="007C193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6FB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FE3EA-1372-4F6C-BB86-42AAA640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CR0004</cp:lastModifiedBy>
  <cp:revision>15</cp:revision>
  <cp:lastPrinted>1899-12-31T23:00:00Z</cp:lastPrinted>
  <dcterms:created xsi:type="dcterms:W3CDTF">2018-11-05T09:14:00Z</dcterms:created>
  <dcterms:modified xsi:type="dcterms:W3CDTF">2020-12-23T15:12:00Z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