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4DB787C"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r w:rsidR="000D39D3">
              <w:t>1</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2025</w:t>
            </w:r>
            <w:r w:rsidRPr="00AF3A4C">
              <w:rPr>
                <w:sz w:val="32"/>
              </w:rPr>
              <w:t>-</w:t>
            </w:r>
            <w:bookmarkEnd w:id="4"/>
            <w:r w:rsidR="00524DEC">
              <w:rPr>
                <w:sz w:val="32"/>
              </w:rPr>
              <w:t>10</w:t>
            </w:r>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6"/>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2246413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2464137"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8851CA" w:rsidRPr="00505C9B">
              <w:rPr>
                <w:noProof/>
                <w:sz w:val="18"/>
              </w:rPr>
              <w:t>5</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3E1CFA6" w14:textId="08A19168" w:rsidR="00A72D40"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72D40">
        <w:rPr>
          <w:noProof/>
        </w:rPr>
        <w:t>Foreword</w:t>
      </w:r>
      <w:r w:rsidR="00A72D40">
        <w:rPr>
          <w:noProof/>
        </w:rPr>
        <w:tab/>
      </w:r>
      <w:r w:rsidR="00A72D40">
        <w:rPr>
          <w:noProof/>
        </w:rPr>
        <w:fldChar w:fldCharType="begin"/>
      </w:r>
      <w:r w:rsidR="00A72D40">
        <w:rPr>
          <w:noProof/>
        </w:rPr>
        <w:instrText xml:space="preserve"> PAGEREF _Toc205387512 \h </w:instrText>
      </w:r>
      <w:r w:rsidR="00A72D40">
        <w:rPr>
          <w:noProof/>
        </w:rPr>
      </w:r>
      <w:r w:rsidR="00A72D40">
        <w:rPr>
          <w:noProof/>
        </w:rPr>
        <w:fldChar w:fldCharType="separate"/>
      </w:r>
      <w:r w:rsidR="00A72D40">
        <w:rPr>
          <w:noProof/>
        </w:rPr>
        <w:t>4</w:t>
      </w:r>
      <w:r w:rsidR="00A72D40">
        <w:rPr>
          <w:noProof/>
        </w:rPr>
        <w:fldChar w:fldCharType="end"/>
      </w:r>
    </w:p>
    <w:p w14:paraId="08E7CC54" w14:textId="64351DFE"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_Toc205387513 \h </w:instrText>
      </w:r>
      <w:r>
        <w:rPr>
          <w:noProof/>
        </w:rPr>
      </w:r>
      <w:r>
        <w:rPr>
          <w:noProof/>
        </w:rPr>
        <w:fldChar w:fldCharType="separate"/>
      </w:r>
      <w:r>
        <w:rPr>
          <w:noProof/>
        </w:rPr>
        <w:t>5</w:t>
      </w:r>
      <w:r>
        <w:rPr>
          <w:noProof/>
        </w:rPr>
        <w:fldChar w:fldCharType="end"/>
      </w:r>
    </w:p>
    <w:p w14:paraId="3F966EC2" w14:textId="15C18AAC"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_Toc205387514 \h </w:instrText>
      </w:r>
      <w:r>
        <w:rPr>
          <w:noProof/>
        </w:rPr>
      </w:r>
      <w:r>
        <w:rPr>
          <w:noProof/>
        </w:rPr>
        <w:fldChar w:fldCharType="separate"/>
      </w:r>
      <w:r>
        <w:rPr>
          <w:noProof/>
        </w:rPr>
        <w:t>6</w:t>
      </w:r>
      <w:r>
        <w:rPr>
          <w:noProof/>
        </w:rPr>
        <w:fldChar w:fldCharType="end"/>
      </w:r>
    </w:p>
    <w:p w14:paraId="0923E3D1" w14:textId="1BD67F98"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_Toc205387515 \h </w:instrText>
      </w:r>
      <w:r>
        <w:rPr>
          <w:noProof/>
        </w:rPr>
      </w:r>
      <w:r>
        <w:rPr>
          <w:noProof/>
        </w:rPr>
        <w:fldChar w:fldCharType="separate"/>
      </w:r>
      <w:r>
        <w:rPr>
          <w:noProof/>
        </w:rPr>
        <w:t>6</w:t>
      </w:r>
      <w:r>
        <w:rPr>
          <w:noProof/>
        </w:rPr>
        <w:fldChar w:fldCharType="end"/>
      </w:r>
    </w:p>
    <w:p w14:paraId="40E78C83" w14:textId="34EBB4F9" w:rsidR="00A72D40" w:rsidRDefault="00A72D4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_Toc205387516 \h </w:instrText>
      </w:r>
      <w:r>
        <w:rPr>
          <w:noProof/>
        </w:rPr>
      </w:r>
      <w:r>
        <w:rPr>
          <w:noProof/>
        </w:rPr>
        <w:fldChar w:fldCharType="separate"/>
      </w:r>
      <w:r>
        <w:rPr>
          <w:noProof/>
        </w:rPr>
        <w:t>6</w:t>
      </w:r>
      <w:r>
        <w:rPr>
          <w:noProof/>
        </w:rPr>
        <w:fldChar w:fldCharType="end"/>
      </w:r>
    </w:p>
    <w:p w14:paraId="0E06514A" w14:textId="49FADCDF"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_Toc205387517 \h </w:instrText>
      </w:r>
      <w:r>
        <w:rPr>
          <w:noProof/>
        </w:rPr>
      </w:r>
      <w:r>
        <w:rPr>
          <w:noProof/>
        </w:rPr>
        <w:fldChar w:fldCharType="separate"/>
      </w:r>
      <w:r>
        <w:rPr>
          <w:noProof/>
        </w:rPr>
        <w:t>6</w:t>
      </w:r>
      <w:r>
        <w:rPr>
          <w:noProof/>
        </w:rPr>
        <w:fldChar w:fldCharType="end"/>
      </w:r>
    </w:p>
    <w:p w14:paraId="2369333D" w14:textId="4526C782"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_Toc205387518 \h </w:instrText>
      </w:r>
      <w:r>
        <w:rPr>
          <w:noProof/>
        </w:rPr>
      </w:r>
      <w:r>
        <w:rPr>
          <w:noProof/>
        </w:rPr>
        <w:fldChar w:fldCharType="separate"/>
      </w:r>
      <w:r>
        <w:rPr>
          <w:noProof/>
        </w:rPr>
        <w:t>6</w:t>
      </w:r>
      <w:r>
        <w:rPr>
          <w:noProof/>
        </w:rPr>
        <w:fldChar w:fldCharType="end"/>
      </w:r>
    </w:p>
    <w:p w14:paraId="15DF7D36" w14:textId="2875F617" w:rsidR="00A72D40" w:rsidRDefault="00A72D4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_Toc205387519 \h </w:instrText>
      </w:r>
      <w:r>
        <w:rPr>
          <w:noProof/>
        </w:rPr>
      </w:r>
      <w:r>
        <w:rPr>
          <w:noProof/>
        </w:rPr>
        <w:fldChar w:fldCharType="separate"/>
      </w:r>
      <w:r>
        <w:rPr>
          <w:noProof/>
        </w:rPr>
        <w:t>6</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05387512"/>
      <w:bookmarkEnd w:id="15"/>
      <w:r w:rsidRPr="004D3578">
        <w:lastRenderedPageBreak/>
        <w:t>Foreword</w:t>
      </w:r>
      <w:bookmarkEnd w:id="16"/>
    </w:p>
    <w:p w14:paraId="2511FBFA" w14:textId="74D78FEA" w:rsidR="00080512" w:rsidRPr="004D3578" w:rsidRDefault="00080512">
      <w:r w:rsidRPr="004D3578">
        <w:t xml:space="preserve">This Technical </w:t>
      </w:r>
      <w:bookmarkStart w:id="17" w:name="spectype3"/>
      <w:r w:rsidR="00602AEA" w:rsidRPr="00505C9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205387513"/>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05387514"/>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0538751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4E0F792B" w14:textId="6BF652A8" w:rsidR="005B537C" w:rsidRPr="004D3578" w:rsidRDefault="001A0210" w:rsidP="00EC4A25">
      <w:pPr>
        <w:pStyle w:val="EX"/>
      </w:pPr>
      <w:r w:rsidRPr="00216AB9" w:rsidDel="001A0210">
        <w:t xml:space="preserve"> </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205387516"/>
      <w:bookmarkEnd w:id="24"/>
      <w:r w:rsidRPr="004D3578">
        <w:t>3</w:t>
      </w:r>
      <w:r w:rsidRPr="004D3578">
        <w:tab/>
        <w:t>Definitions</w:t>
      </w:r>
      <w:r w:rsidR="00602AEA">
        <w:t xml:space="preserve"> of terms, symbols and a</w:t>
      </w:r>
      <w:bookmarkStart w:id="26" w:name="_GoBack"/>
      <w:bookmarkEnd w:id="26"/>
      <w:r w:rsidR="00602AEA">
        <w:t>bbreviations</w:t>
      </w:r>
      <w:bookmarkEnd w:id="25"/>
    </w:p>
    <w:p w14:paraId="6CBABCF9" w14:textId="77777777" w:rsidR="00080512" w:rsidRPr="004D3578" w:rsidRDefault="00080512">
      <w:pPr>
        <w:pStyle w:val="Heading2"/>
      </w:pPr>
      <w:bookmarkStart w:id="27" w:name="_Toc20538751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8" w:name="_Toc20538751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5387519"/>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30" w:name="clause4"/>
      <w:bookmarkEnd w:id="30"/>
    </w:p>
    <w:p w14:paraId="6FF0259E" w14:textId="18BA07A1" w:rsidR="00503808" w:rsidRDefault="00503808" w:rsidP="002675F0"/>
    <w:p w14:paraId="33C36FAD" w14:textId="43F663F0" w:rsidR="00503808" w:rsidRDefault="00503808" w:rsidP="002675F0"/>
    <w:p w14:paraId="5E64CA46" w14:textId="77777777" w:rsidR="00503808" w:rsidRDefault="00503808" w:rsidP="002675F0"/>
    <w:p w14:paraId="5A234D15" w14:textId="77777777" w:rsidR="00457D75" w:rsidRDefault="00457D75" w:rsidP="00457D75">
      <w:pPr>
        <w:pStyle w:val="Heading1"/>
      </w:pPr>
      <w:r w:rsidRPr="00FF516F">
        <w:t>4</w:t>
      </w:r>
      <w:r w:rsidRPr="00FF516F">
        <w:tab/>
        <w:t>Concepts and background</w:t>
      </w:r>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1" w:name="_Toc129708872"/>
      <w:r>
        <w:t>4</w:t>
      </w:r>
      <w:r w:rsidRPr="00311BBF">
        <w:t>.</w:t>
      </w:r>
      <w:r>
        <w:t>1</w:t>
      </w:r>
      <w:r w:rsidRPr="00311BBF">
        <w:tab/>
      </w:r>
      <w:r>
        <w:t>Overview</w:t>
      </w:r>
      <w:bookmarkEnd w:id="31"/>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 xml:space="preserve">for the case where these data </w:t>
      </w:r>
      <w:proofErr w:type="gramStart"/>
      <w:r w:rsidRPr="00311BBF">
        <w:t>conveys</w:t>
      </w:r>
      <w:proofErr w:type="gramEnd"/>
      <w:r w:rsidRPr="00311BBF">
        <w:t xml:space="preserve">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78D3FFD0" w14:textId="752C1FEE" w:rsidR="00E527FE" w:rsidRDefault="00E527FE" w:rsidP="00E527FE"/>
    <w:p w14:paraId="38D1D77C" w14:textId="54470693" w:rsidR="00E527FE" w:rsidRDefault="00E527FE" w:rsidP="00E527FE"/>
    <w:p w14:paraId="43D41CA7" w14:textId="2C98CABD" w:rsidR="00E527FE" w:rsidRDefault="00E527FE" w:rsidP="00E527FE"/>
    <w:p w14:paraId="7CA66C67" w14:textId="61114B37" w:rsidR="00E527FE" w:rsidRDefault="00E527FE" w:rsidP="00E527FE"/>
    <w:p w14:paraId="6F7F76BD" w14:textId="2C03FC0E" w:rsidR="00E527FE" w:rsidRDefault="00E527FE" w:rsidP="00E527FE"/>
    <w:p w14:paraId="2FE96959" w14:textId="080D63C8" w:rsidR="00E527FE" w:rsidRDefault="00E527FE" w:rsidP="00E527FE"/>
    <w:p w14:paraId="04B9A41C" w14:textId="32C4199A" w:rsidR="00E527FE" w:rsidRDefault="00E527FE" w:rsidP="00E527FE"/>
    <w:p w14:paraId="2816EA82" w14:textId="618D1C72" w:rsidR="00E527FE" w:rsidRDefault="00E527FE" w:rsidP="00E527FE"/>
    <w:p w14:paraId="7D891C60" w14:textId="57923C4A" w:rsidR="00E527FE" w:rsidRDefault="00E527FE" w:rsidP="00E527FE"/>
    <w:p w14:paraId="201FBE73" w14:textId="2F1CB949" w:rsidR="00E527FE" w:rsidRDefault="00E527FE" w:rsidP="00E527FE"/>
    <w:p w14:paraId="7BFCFB9C" w14:textId="7B466502" w:rsidR="00E527FE" w:rsidRDefault="00E527FE" w:rsidP="00E527FE"/>
    <w:p w14:paraId="569DE99F" w14:textId="24D30452" w:rsidR="00E527FE" w:rsidRDefault="00E527FE" w:rsidP="00E527FE"/>
    <w:p w14:paraId="4E5973A9" w14:textId="251DACCB" w:rsidR="00E527FE" w:rsidRDefault="00E527FE" w:rsidP="00E527FE"/>
    <w:p w14:paraId="7E7A9F0A" w14:textId="730506F2" w:rsidR="00E527FE" w:rsidRDefault="00E527FE" w:rsidP="00E527FE"/>
    <w:p w14:paraId="22E86A7A" w14:textId="0A49A536" w:rsidR="00E527FE" w:rsidRDefault="00E527FE" w:rsidP="00E527FE"/>
    <w:p w14:paraId="08E7553D" w14:textId="77777777" w:rsidR="00E527FE" w:rsidRPr="00FF516F" w:rsidRDefault="00E527FE" w:rsidP="00E527FE">
      <w:pPr>
        <w:pStyle w:val="Heading1"/>
      </w:pPr>
      <w:r w:rsidRPr="00FF516F">
        <w:t>5</w:t>
      </w:r>
      <w:r w:rsidRPr="00FF516F">
        <w:tab/>
        <w:t xml:space="preserve">Use cases and potential </w:t>
      </w:r>
      <w:r>
        <w:t>solution</w:t>
      </w:r>
      <w:r w:rsidRPr="00FF516F">
        <w:t>s</w:t>
      </w:r>
    </w:p>
    <w:p w14:paraId="2DBDB989" w14:textId="77777777" w:rsidR="00E527FE" w:rsidRPr="0044661D" w:rsidRDefault="00E527FE" w:rsidP="00E527FE">
      <w:pPr>
        <w:pStyle w:val="Heading2"/>
      </w:pPr>
      <w:r w:rsidRPr="0044661D">
        <w:t>5.X</w:t>
      </w:r>
      <w:r w:rsidRPr="0044661D">
        <w:tab/>
        <w:t xml:space="preserve">Use case </w:t>
      </w:r>
      <w:r>
        <w:t>#&lt;X&gt;: &lt;use case title&gt;</w:t>
      </w:r>
    </w:p>
    <w:p w14:paraId="62839555" w14:textId="77777777" w:rsidR="00E527FE" w:rsidRPr="0044661D" w:rsidRDefault="00E527FE" w:rsidP="00E527FE">
      <w:pPr>
        <w:pStyle w:val="Heading3"/>
      </w:pPr>
      <w:r w:rsidRPr="0044661D">
        <w:t>5.X.1</w:t>
      </w:r>
      <w:r w:rsidRPr="0044661D">
        <w:tab/>
        <w:t>Description</w:t>
      </w:r>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32"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32"/>
    <w:p w14:paraId="6D0DF137" w14:textId="77777777" w:rsidR="00E527FE" w:rsidRDefault="00E527FE" w:rsidP="00E527FE"/>
    <w:p w14:paraId="4AEBB933" w14:textId="77777777" w:rsidR="00E527FE" w:rsidRPr="00247024" w:rsidRDefault="00E527FE" w:rsidP="00E527FE">
      <w:pPr>
        <w:pStyle w:val="Heading3"/>
      </w:pPr>
      <w:r w:rsidRPr="0044661D">
        <w:t>5.X.2</w:t>
      </w:r>
      <w:r w:rsidRPr="0044661D">
        <w:tab/>
        <w:t>Potential requirements</w:t>
      </w:r>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5F0961E3" w14:textId="77777777" w:rsidR="00E527FE" w:rsidRDefault="00E527FE" w:rsidP="00E527FE"/>
    <w:p w14:paraId="05FD24C0" w14:textId="77777777" w:rsidR="00E527FE" w:rsidRDefault="00E527FE" w:rsidP="00E527FE">
      <w:pPr>
        <w:pStyle w:val="Heading3"/>
        <w:rPr>
          <w:lang w:eastAsia="zh-CN"/>
        </w:rPr>
      </w:pPr>
      <w:r w:rsidRPr="0044661D">
        <w:t>5.X.3</w:t>
      </w:r>
      <w:r w:rsidRPr="0044661D">
        <w:tab/>
        <w:t>Potential solution</w:t>
      </w:r>
      <w:r w:rsidRPr="0044661D">
        <w:rPr>
          <w:rFonts w:hint="eastAsia"/>
          <w:lang w:eastAsia="zh-CN"/>
        </w:rPr>
        <w:t>s</w:t>
      </w:r>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77777777" w:rsidR="00E527FE" w:rsidRPr="0044661D" w:rsidRDefault="00E527FE" w:rsidP="00E527FE">
      <w:pPr>
        <w:pStyle w:val="Heading3"/>
      </w:pPr>
      <w:r w:rsidRPr="0044661D">
        <w:t>5.X.4</w:t>
      </w:r>
      <w:r w:rsidRPr="0044661D">
        <w:tab/>
        <w:t>Evaluation of potential solutions</w:t>
      </w:r>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79D4777E" w14:textId="4C2668A4" w:rsidR="00E527FE" w:rsidRDefault="00E527FE" w:rsidP="00E527FE"/>
    <w:p w14:paraId="7889303E" w14:textId="507F821E" w:rsidR="00E527FE" w:rsidRDefault="00E527FE" w:rsidP="00E527FE"/>
    <w:p w14:paraId="46AF8D0B" w14:textId="31768921" w:rsidR="00E527FE" w:rsidRDefault="00E527FE" w:rsidP="00E527FE"/>
    <w:p w14:paraId="2B7773D5" w14:textId="3C53D035" w:rsidR="00E527FE" w:rsidRDefault="00E527FE" w:rsidP="00E527FE"/>
    <w:p w14:paraId="76676069" w14:textId="28CE323A" w:rsidR="00E527FE" w:rsidRDefault="00E527FE" w:rsidP="00E527FE"/>
    <w:p w14:paraId="0969B1D7" w14:textId="21B822E7" w:rsidR="00E527FE" w:rsidRDefault="00E527FE" w:rsidP="00E527FE"/>
    <w:p w14:paraId="301FB1EA" w14:textId="02B81465" w:rsidR="00E527FE" w:rsidRDefault="00E527FE" w:rsidP="00E527FE"/>
    <w:p w14:paraId="6AF32734" w14:textId="30F038D1" w:rsidR="00E527FE" w:rsidRDefault="00E527FE" w:rsidP="00E527FE"/>
    <w:p w14:paraId="0AC0874A" w14:textId="11E06225" w:rsidR="00E527FE" w:rsidRDefault="00E527FE" w:rsidP="00E527FE"/>
    <w:p w14:paraId="6821D6D1" w14:textId="5A165840" w:rsidR="00E527FE" w:rsidRDefault="00E527FE" w:rsidP="00E527FE"/>
    <w:p w14:paraId="264476BA" w14:textId="76A8A733" w:rsidR="00E527FE" w:rsidRDefault="00E527FE" w:rsidP="00E527FE"/>
    <w:p w14:paraId="3F23526D" w14:textId="73A5FCBB" w:rsidR="00E527FE" w:rsidRDefault="00E527FE" w:rsidP="00E527FE"/>
    <w:p w14:paraId="41DD8181" w14:textId="24D6C67D" w:rsidR="00E527FE" w:rsidRDefault="00E527FE" w:rsidP="00E527FE"/>
    <w:p w14:paraId="5E896D98" w14:textId="6563A2D2" w:rsidR="00E527FE" w:rsidRDefault="00E527FE" w:rsidP="00E527FE"/>
    <w:p w14:paraId="53798645" w14:textId="77777777" w:rsidR="00E527FE" w:rsidRPr="00FF516F" w:rsidRDefault="00E527FE" w:rsidP="00E527FE">
      <w:pPr>
        <w:pStyle w:val="Heading1"/>
      </w:pPr>
      <w:r>
        <w:t>6</w:t>
      </w:r>
      <w:r w:rsidRPr="00FF516F">
        <w:tab/>
        <w:t>Conclusions and recommendations</w:t>
      </w:r>
    </w:p>
    <w:p w14:paraId="7820E2E0" w14:textId="77777777" w:rsidR="00E527FE" w:rsidRPr="0044661D" w:rsidRDefault="00E527FE" w:rsidP="00E527FE">
      <w:pPr>
        <w:pStyle w:val="Heading2"/>
      </w:pPr>
      <w:r>
        <w:t>6</w:t>
      </w:r>
      <w:r w:rsidRPr="0044661D">
        <w:t>.X</w:t>
      </w:r>
      <w:r w:rsidRPr="0044661D">
        <w:tab/>
        <w:t xml:space="preserve">Use case </w:t>
      </w:r>
      <w:r>
        <w:t>#&lt;X&gt;: &lt;use case title&gt;</w:t>
      </w:r>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33" w:name="_Toc71151991"/>
      <w:bookmarkStart w:id="34"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lastRenderedPageBreak/>
        <w:t>Annex A (informative):</w:t>
      </w:r>
      <w:r w:rsidRPr="00A11AD7">
        <w:rPr>
          <w:rFonts w:ascii="Arial" w:eastAsia="DengXian" w:hAnsi="Arial" w:cs="Arial"/>
          <w:sz w:val="28"/>
          <w:szCs w:val="28"/>
        </w:rPr>
        <w:br/>
        <w:t>Change history</w:t>
      </w:r>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7970DC">
        <w:trPr>
          <w:cantSplit/>
        </w:trPr>
        <w:tc>
          <w:tcPr>
            <w:tcW w:w="9356" w:type="dxa"/>
            <w:gridSpan w:val="8"/>
            <w:tcBorders>
              <w:bottom w:val="nil"/>
            </w:tcBorders>
            <w:shd w:val="solid" w:color="FFFFFF" w:fill="auto"/>
          </w:tcPr>
          <w:bookmarkEnd w:id="34"/>
          <w:p w14:paraId="03734A56"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7970DC">
        <w:tc>
          <w:tcPr>
            <w:tcW w:w="800" w:type="dxa"/>
            <w:shd w:val="pct10" w:color="auto" w:fill="FFFFFF"/>
          </w:tcPr>
          <w:p w14:paraId="49C2124C"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20D8C4F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7970DC">
        <w:tc>
          <w:tcPr>
            <w:tcW w:w="800" w:type="dxa"/>
            <w:shd w:val="solid" w:color="FFFFFF" w:fill="auto"/>
          </w:tcPr>
          <w:p w14:paraId="482FD397" w14:textId="7F6570BB"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7970DC">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7970DC">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bl>
    <w:p w14:paraId="39098286" w14:textId="77777777" w:rsidR="00792BA6" w:rsidRDefault="00792BA6"/>
    <w:sectPr w:rsidR="00792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4E45F1" w:rsidRDefault="004E45F1">
      <w:r>
        <w:separator/>
      </w:r>
    </w:p>
  </w:endnote>
  <w:endnote w:type="continuationSeparator" w:id="0">
    <w:p w14:paraId="470A4484" w14:textId="77777777" w:rsidR="004E45F1" w:rsidRDefault="004E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4E45F1" w:rsidRDefault="004E45F1">
      <w:r>
        <w:separator/>
      </w:r>
    </w:p>
  </w:footnote>
  <w:footnote w:type="continuationSeparator" w:id="0">
    <w:p w14:paraId="6CC77742" w14:textId="77777777" w:rsidR="004E45F1" w:rsidRDefault="004E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64376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28A">
      <w:rPr>
        <w:rFonts w:ascii="Arial" w:hAnsi="Arial" w:cs="Arial"/>
        <w:b/>
        <w:noProof/>
        <w:sz w:val="18"/>
        <w:szCs w:val="18"/>
      </w:rPr>
      <w:t>3GPP TR 28.888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955C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28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92F52"/>
    <w:rsid w:val="000C47C3"/>
    <w:rsid w:val="000D39D3"/>
    <w:rsid w:val="000D58AB"/>
    <w:rsid w:val="000E3080"/>
    <w:rsid w:val="0010268D"/>
    <w:rsid w:val="00133525"/>
    <w:rsid w:val="00173E3B"/>
    <w:rsid w:val="00174E78"/>
    <w:rsid w:val="00196BFC"/>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E00EE"/>
    <w:rsid w:val="00315B85"/>
    <w:rsid w:val="003172DC"/>
    <w:rsid w:val="0034546F"/>
    <w:rsid w:val="00351E6D"/>
    <w:rsid w:val="0035462D"/>
    <w:rsid w:val="00356555"/>
    <w:rsid w:val="003765B8"/>
    <w:rsid w:val="00397729"/>
    <w:rsid w:val="003C2EFF"/>
    <w:rsid w:val="003C3971"/>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7B02"/>
    <w:rsid w:val="00AB4A5D"/>
    <w:rsid w:val="00AC6BC6"/>
    <w:rsid w:val="00AD31F8"/>
    <w:rsid w:val="00AD45A1"/>
    <w:rsid w:val="00AE6164"/>
    <w:rsid w:val="00AE65E2"/>
    <w:rsid w:val="00AF1460"/>
    <w:rsid w:val="00AF3A4C"/>
    <w:rsid w:val="00B02E87"/>
    <w:rsid w:val="00B11544"/>
    <w:rsid w:val="00B15449"/>
    <w:rsid w:val="00B36160"/>
    <w:rsid w:val="00B75D59"/>
    <w:rsid w:val="00B93086"/>
    <w:rsid w:val="00BA19ED"/>
    <w:rsid w:val="00BA4B8D"/>
    <w:rsid w:val="00BA528A"/>
    <w:rsid w:val="00BC0858"/>
    <w:rsid w:val="00BC0F7D"/>
    <w:rsid w:val="00BC1C4B"/>
    <w:rsid w:val="00BC7A0C"/>
    <w:rsid w:val="00BD32FB"/>
    <w:rsid w:val="00BD7D31"/>
    <w:rsid w:val="00BE3255"/>
    <w:rsid w:val="00BF128E"/>
    <w:rsid w:val="00C074DD"/>
    <w:rsid w:val="00C11A6D"/>
    <w:rsid w:val="00C1496A"/>
    <w:rsid w:val="00C33079"/>
    <w:rsid w:val="00C45231"/>
    <w:rsid w:val="00C551FF"/>
    <w:rsid w:val="00C57F59"/>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3D91"/>
    <w:rsid w:val="00F34834"/>
    <w:rsid w:val="00F653B8"/>
    <w:rsid w:val="00F77322"/>
    <w:rsid w:val="00F9008D"/>
    <w:rsid w:val="00FA1266"/>
    <w:rsid w:val="00FA27E1"/>
    <w:rsid w:val="00FC0703"/>
    <w:rsid w:val="00FC1192"/>
    <w:rsid w:val="00FC2AD2"/>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F9FED-F794-4695-AEF5-C7995F989B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1333</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2025-10-20T09:15:00Z</dcterms:created>
  <dcterms:modified xsi:type="dcterms:W3CDTF">2025-10-20T09:15:00Z</dcterms:modified>
</cp:coreProperties>
</file>